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tcPr>
          <w:p w14:paraId="3FDEDF14" w14:textId="6EF757BA"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47AD9">
              <w:rPr>
                <w:noProof w:val="0"/>
              </w:rPr>
              <w:t>V</w:t>
            </w:r>
            <w:r w:rsidR="00724218">
              <w:rPr>
                <w:noProof w:val="0"/>
              </w:rPr>
              <w:t>1</w:t>
            </w:r>
            <w:r w:rsidR="009C7BF9">
              <w:rPr>
                <w:noProof w:val="0"/>
              </w:rPr>
              <w:t>9</w:t>
            </w:r>
            <w:r w:rsidR="001D4C5C">
              <w:rPr>
                <w:noProof w:val="0"/>
              </w:rPr>
              <w:t>.</w:t>
            </w:r>
            <w:r w:rsidR="006043D3">
              <w:rPr>
                <w:noProof w:val="0"/>
                <w:lang w:eastAsia="zh-CN"/>
              </w:rPr>
              <w:t>4</w:t>
            </w:r>
            <w:r w:rsidR="00631C8C" w:rsidRPr="008227B8">
              <w:rPr>
                <w:noProof w:val="0"/>
              </w:rPr>
              <w:t>.</w:t>
            </w:r>
            <w:r w:rsidR="00A51B53">
              <w:rPr>
                <w:noProof w:val="0"/>
              </w:rPr>
              <w:t>0</w:t>
            </w:r>
            <w:r w:rsidR="00A51B53"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29592E">
              <w:rPr>
                <w:noProof w:val="0"/>
                <w:sz w:val="32"/>
                <w:shd w:val="clear" w:color="auto" w:fill="FFFFFF" w:themeFill="background1"/>
              </w:rPr>
              <w:t>5</w:t>
            </w:r>
            <w:r w:rsidR="00631C8C" w:rsidRPr="008227B8">
              <w:rPr>
                <w:noProof w:val="0"/>
                <w:sz w:val="32"/>
                <w:shd w:val="clear" w:color="auto" w:fill="FFFFFF" w:themeFill="background1"/>
              </w:rPr>
              <w:t>-</w:t>
            </w:r>
            <w:bookmarkEnd w:id="3"/>
            <w:r w:rsidR="006043D3">
              <w:rPr>
                <w:noProof w:val="0"/>
                <w:sz w:val="32"/>
                <w:shd w:val="clear" w:color="auto" w:fill="FFFFFF" w:themeFill="background1"/>
                <w:lang w:eastAsia="zh-CN"/>
              </w:rPr>
              <w:t>12</w:t>
            </w:r>
            <w:r w:rsidRPr="008227B8">
              <w:rPr>
                <w:noProof w:val="0"/>
                <w:sz w:val="32"/>
              </w:rPr>
              <w:t>)</w:t>
            </w:r>
          </w:p>
        </w:tc>
      </w:tr>
      <w:tr w:rsidR="004F0988" w:rsidRPr="008227B8" w14:paraId="0FFD4F19" w14:textId="77777777" w:rsidTr="005E4BB2">
        <w:trPr>
          <w:trHeight w:hRule="exact" w:val="1134"/>
        </w:trPr>
        <w:tc>
          <w:tcPr>
            <w:tcW w:w="10423" w:type="dxa"/>
            <w:gridSpan w:val="2"/>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4FC1E825"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9C7BF9">
              <w:rPr>
                <w:rStyle w:val="ZGSM"/>
              </w:rPr>
              <w:t>9</w:t>
            </w:r>
            <w:bookmarkEnd w:id="6"/>
            <w:r w:rsidRPr="008227B8">
              <w:t>)</w:t>
            </w:r>
          </w:p>
        </w:tc>
      </w:tr>
      <w:tr w:rsidR="00BF128E" w:rsidRPr="008227B8" w14:paraId="303DD8FF" w14:textId="77777777" w:rsidTr="005E4BB2">
        <w:tc>
          <w:tcPr>
            <w:tcW w:w="10423" w:type="dxa"/>
            <w:gridSpan w:val="2"/>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650 Route des Lucioles - Sophia Antipolis</w:t>
            </w:r>
          </w:p>
          <w:p w14:paraId="7A890E1F"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17007F7" w:rsidR="00E16509" w:rsidRPr="008227B8" w:rsidRDefault="00E16509" w:rsidP="00133525">
            <w:pPr>
              <w:pStyle w:val="FP"/>
              <w:jc w:val="center"/>
              <w:rPr>
                <w:sz w:val="18"/>
              </w:rPr>
            </w:pPr>
            <w:r w:rsidRPr="008227B8">
              <w:rPr>
                <w:sz w:val="18"/>
              </w:rPr>
              <w:t xml:space="preserve">© </w:t>
            </w:r>
            <w:r w:rsidR="00184F9F" w:rsidRPr="008227B8">
              <w:rPr>
                <w:sz w:val="18"/>
              </w:rPr>
              <w:t>202</w:t>
            </w:r>
            <w:r w:rsidR="0029592E">
              <w:rPr>
                <w:sz w:val="18"/>
              </w:rPr>
              <w:t>5</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4B7A5446" w14:textId="75BFE1DB" w:rsidR="00217859" w:rsidRDefault="00184F9F">
      <w:pPr>
        <w:pStyle w:val="TOC1"/>
        <w:rPr>
          <w:rFonts w:asciiTheme="minorHAnsi"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217859">
        <w:rPr>
          <w:noProof/>
        </w:rPr>
        <w:t>Foreword</w:t>
      </w:r>
      <w:r w:rsidR="00217859">
        <w:rPr>
          <w:noProof/>
        </w:rPr>
        <w:tab/>
      </w:r>
      <w:r w:rsidR="00217859">
        <w:rPr>
          <w:noProof/>
        </w:rPr>
        <w:fldChar w:fldCharType="begin" w:fldLock="1"/>
      </w:r>
      <w:r w:rsidR="00217859">
        <w:rPr>
          <w:noProof/>
        </w:rPr>
        <w:instrText xml:space="preserve"> PAGEREF _Toc219484197 \h </w:instrText>
      </w:r>
      <w:r w:rsidR="00217859">
        <w:rPr>
          <w:noProof/>
        </w:rPr>
      </w:r>
      <w:r w:rsidR="00217859">
        <w:rPr>
          <w:noProof/>
        </w:rPr>
        <w:fldChar w:fldCharType="separate"/>
      </w:r>
      <w:r w:rsidR="00217859">
        <w:rPr>
          <w:noProof/>
        </w:rPr>
        <w:t>6</w:t>
      </w:r>
      <w:r w:rsidR="00217859">
        <w:rPr>
          <w:noProof/>
        </w:rPr>
        <w:fldChar w:fldCharType="end"/>
      </w:r>
    </w:p>
    <w:p w14:paraId="2EFFDEDE" w14:textId="5E3E3760" w:rsidR="00217859" w:rsidRDefault="00217859">
      <w:pPr>
        <w:pStyle w:val="TOC1"/>
        <w:rPr>
          <w:rFonts w:asciiTheme="minorHAnsi"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_Toc219484198 \h </w:instrText>
      </w:r>
      <w:r>
        <w:rPr>
          <w:noProof/>
        </w:rPr>
      </w:r>
      <w:r>
        <w:rPr>
          <w:noProof/>
        </w:rPr>
        <w:fldChar w:fldCharType="separate"/>
      </w:r>
      <w:r>
        <w:rPr>
          <w:noProof/>
        </w:rPr>
        <w:t>8</w:t>
      </w:r>
      <w:r>
        <w:rPr>
          <w:noProof/>
        </w:rPr>
        <w:fldChar w:fldCharType="end"/>
      </w:r>
    </w:p>
    <w:p w14:paraId="2915B188" w14:textId="0561C834" w:rsidR="00217859" w:rsidRDefault="00217859">
      <w:pPr>
        <w:pStyle w:val="TOC1"/>
        <w:rPr>
          <w:rFonts w:asciiTheme="minorHAnsi"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_Toc219484199 \h </w:instrText>
      </w:r>
      <w:r>
        <w:rPr>
          <w:noProof/>
        </w:rPr>
      </w:r>
      <w:r>
        <w:rPr>
          <w:noProof/>
        </w:rPr>
        <w:fldChar w:fldCharType="separate"/>
      </w:r>
      <w:r>
        <w:rPr>
          <w:noProof/>
        </w:rPr>
        <w:t>8</w:t>
      </w:r>
      <w:r>
        <w:rPr>
          <w:noProof/>
        </w:rPr>
        <w:fldChar w:fldCharType="end"/>
      </w:r>
    </w:p>
    <w:p w14:paraId="404881CD" w14:textId="5CF427A5" w:rsidR="00217859" w:rsidRDefault="00217859">
      <w:pPr>
        <w:pStyle w:val="TOC1"/>
        <w:rPr>
          <w:rFonts w:asciiTheme="minorHAnsi"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_Toc219484200 \h </w:instrText>
      </w:r>
      <w:r>
        <w:rPr>
          <w:noProof/>
        </w:rPr>
      </w:r>
      <w:r>
        <w:rPr>
          <w:noProof/>
        </w:rPr>
        <w:fldChar w:fldCharType="separate"/>
      </w:r>
      <w:r>
        <w:rPr>
          <w:noProof/>
        </w:rPr>
        <w:t>9</w:t>
      </w:r>
      <w:r>
        <w:rPr>
          <w:noProof/>
        </w:rPr>
        <w:fldChar w:fldCharType="end"/>
      </w:r>
    </w:p>
    <w:p w14:paraId="38A875AE" w14:textId="6E5113B3" w:rsidR="00217859" w:rsidRDefault="00217859">
      <w:pPr>
        <w:pStyle w:val="TOC2"/>
        <w:rPr>
          <w:rFonts w:asciiTheme="minorHAnsi"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_Toc219484201 \h </w:instrText>
      </w:r>
      <w:r>
        <w:rPr>
          <w:noProof/>
        </w:rPr>
      </w:r>
      <w:r>
        <w:rPr>
          <w:noProof/>
        </w:rPr>
        <w:fldChar w:fldCharType="separate"/>
      </w:r>
      <w:r>
        <w:rPr>
          <w:noProof/>
        </w:rPr>
        <w:t>9</w:t>
      </w:r>
      <w:r>
        <w:rPr>
          <w:noProof/>
        </w:rPr>
        <w:fldChar w:fldCharType="end"/>
      </w:r>
    </w:p>
    <w:p w14:paraId="31B776BE" w14:textId="0AFB79FE" w:rsidR="00217859" w:rsidRDefault="00217859">
      <w:pPr>
        <w:pStyle w:val="TOC2"/>
        <w:rPr>
          <w:rFonts w:asciiTheme="minorHAnsi"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_Toc219484202 \h </w:instrText>
      </w:r>
      <w:r>
        <w:rPr>
          <w:noProof/>
        </w:rPr>
      </w:r>
      <w:r>
        <w:rPr>
          <w:noProof/>
        </w:rPr>
        <w:fldChar w:fldCharType="separate"/>
      </w:r>
      <w:r>
        <w:rPr>
          <w:noProof/>
        </w:rPr>
        <w:t>9</w:t>
      </w:r>
      <w:r>
        <w:rPr>
          <w:noProof/>
        </w:rPr>
        <w:fldChar w:fldCharType="end"/>
      </w:r>
    </w:p>
    <w:p w14:paraId="66532B64" w14:textId="141BE0A7" w:rsidR="00217859" w:rsidRDefault="00217859">
      <w:pPr>
        <w:pStyle w:val="TOC2"/>
        <w:rPr>
          <w:rFonts w:asciiTheme="minorHAnsi"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_Toc219484203 \h </w:instrText>
      </w:r>
      <w:r>
        <w:rPr>
          <w:noProof/>
        </w:rPr>
      </w:r>
      <w:r>
        <w:rPr>
          <w:noProof/>
        </w:rPr>
        <w:fldChar w:fldCharType="separate"/>
      </w:r>
      <w:r>
        <w:rPr>
          <w:noProof/>
        </w:rPr>
        <w:t>9</w:t>
      </w:r>
      <w:r>
        <w:rPr>
          <w:noProof/>
        </w:rPr>
        <w:fldChar w:fldCharType="end"/>
      </w:r>
    </w:p>
    <w:p w14:paraId="1FB48966" w14:textId="397632DA" w:rsidR="00217859" w:rsidRDefault="00217859">
      <w:pPr>
        <w:pStyle w:val="TOC1"/>
        <w:rPr>
          <w:rFonts w:asciiTheme="minorHAnsi"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r>
      <w:r>
        <w:rPr>
          <w:noProof/>
        </w:rPr>
        <w:instrText xml:space="preserve"> PAGEREF _Toc219484204 \h </w:instrText>
      </w:r>
      <w:r>
        <w:rPr>
          <w:noProof/>
        </w:rPr>
      </w:r>
      <w:r>
        <w:rPr>
          <w:noProof/>
        </w:rPr>
        <w:fldChar w:fldCharType="separate"/>
      </w:r>
      <w:r>
        <w:rPr>
          <w:noProof/>
        </w:rPr>
        <w:t>9</w:t>
      </w:r>
      <w:r>
        <w:rPr>
          <w:noProof/>
        </w:rPr>
        <w:fldChar w:fldCharType="end"/>
      </w:r>
    </w:p>
    <w:p w14:paraId="6C07E15F" w14:textId="2D93C082" w:rsidR="00217859" w:rsidRDefault="00217859">
      <w:pPr>
        <w:pStyle w:val="TOC1"/>
        <w:rPr>
          <w:rFonts w:asciiTheme="minorHAnsi"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r>
      <w:r>
        <w:rPr>
          <w:noProof/>
        </w:rPr>
        <w:instrText xml:space="preserve"> PAGEREF _Toc219484205 \h </w:instrText>
      </w:r>
      <w:r>
        <w:rPr>
          <w:noProof/>
        </w:rPr>
      </w:r>
      <w:r>
        <w:rPr>
          <w:noProof/>
        </w:rPr>
        <w:fldChar w:fldCharType="separate"/>
      </w:r>
      <w:r>
        <w:rPr>
          <w:noProof/>
        </w:rPr>
        <w:t>10</w:t>
      </w:r>
      <w:r>
        <w:rPr>
          <w:noProof/>
        </w:rPr>
        <w:fldChar w:fldCharType="end"/>
      </w:r>
    </w:p>
    <w:p w14:paraId="055DF91E" w14:textId="71EBCBDD" w:rsidR="00217859" w:rsidRDefault="00217859">
      <w:pPr>
        <w:pStyle w:val="TOC1"/>
        <w:rPr>
          <w:rFonts w:asciiTheme="minorHAnsi" w:hAnsiTheme="minorHAnsi" w:cstheme="minorBidi"/>
          <w:noProof/>
          <w:kern w:val="2"/>
          <w:sz w:val="24"/>
          <w:szCs w:val="24"/>
          <w:lang w:eastAsia="en-GB"/>
          <w14:ligatures w14:val="standardContextual"/>
        </w:rPr>
      </w:pPr>
      <w:r>
        <w:rPr>
          <w:noProof/>
        </w:rPr>
        <w:t>6</w:t>
      </w:r>
      <w:r>
        <w:rPr>
          <w:noProof/>
        </w:rPr>
        <w:tab/>
        <w:t>Solution description</w:t>
      </w:r>
      <w:r>
        <w:rPr>
          <w:noProof/>
        </w:rPr>
        <w:tab/>
      </w:r>
      <w:r>
        <w:rPr>
          <w:noProof/>
        </w:rPr>
        <w:fldChar w:fldCharType="begin"/>
      </w:r>
      <w:r>
        <w:rPr>
          <w:noProof/>
        </w:rPr>
        <w:instrText xml:space="preserve"> PAGEREF _Toc219484206 \h </w:instrText>
      </w:r>
      <w:r>
        <w:rPr>
          <w:noProof/>
        </w:rPr>
      </w:r>
      <w:r>
        <w:rPr>
          <w:noProof/>
        </w:rPr>
        <w:fldChar w:fldCharType="separate"/>
      </w:r>
      <w:r>
        <w:rPr>
          <w:noProof/>
        </w:rPr>
        <w:t>11</w:t>
      </w:r>
      <w:r>
        <w:rPr>
          <w:noProof/>
        </w:rPr>
        <w:fldChar w:fldCharType="end"/>
      </w:r>
    </w:p>
    <w:p w14:paraId="012AB444" w14:textId="688B7E0F" w:rsidR="00217859" w:rsidRDefault="00217859">
      <w:pPr>
        <w:pStyle w:val="TOC2"/>
        <w:rPr>
          <w:rFonts w:asciiTheme="minorHAnsi" w:hAnsiTheme="minorHAnsi" w:cstheme="minorBidi"/>
          <w:noProof/>
          <w:kern w:val="2"/>
          <w:sz w:val="24"/>
          <w:szCs w:val="24"/>
          <w:lang w:eastAsia="en-GB"/>
          <w14:ligatures w14:val="standardContextual"/>
        </w:rPr>
      </w:pPr>
      <w:r>
        <w:rPr>
          <w:noProof/>
        </w:rPr>
        <w:t>6.1</w:t>
      </w:r>
      <w:r>
        <w:rPr>
          <w:noProof/>
        </w:rPr>
        <w:tab/>
        <w:t>Solution components</w:t>
      </w:r>
      <w:r>
        <w:rPr>
          <w:noProof/>
        </w:rPr>
        <w:tab/>
      </w:r>
      <w:r>
        <w:rPr>
          <w:noProof/>
        </w:rPr>
        <w:fldChar w:fldCharType="begin"/>
      </w:r>
      <w:r>
        <w:rPr>
          <w:noProof/>
        </w:rPr>
        <w:instrText xml:space="preserve"> PAGEREF _Toc219484207 \h </w:instrText>
      </w:r>
      <w:r>
        <w:rPr>
          <w:noProof/>
        </w:rPr>
      </w:r>
      <w:r>
        <w:rPr>
          <w:noProof/>
        </w:rPr>
        <w:fldChar w:fldCharType="separate"/>
      </w:r>
      <w:r>
        <w:rPr>
          <w:noProof/>
        </w:rPr>
        <w:t>11</w:t>
      </w:r>
      <w:r>
        <w:rPr>
          <w:noProof/>
        </w:rPr>
        <w:fldChar w:fldCharType="end"/>
      </w:r>
    </w:p>
    <w:p w14:paraId="5E52494D" w14:textId="2C75B8F7" w:rsidR="00217859" w:rsidRDefault="00217859">
      <w:pPr>
        <w:pStyle w:val="TOC2"/>
        <w:rPr>
          <w:rFonts w:asciiTheme="minorHAnsi" w:hAnsiTheme="minorHAnsi" w:cstheme="minorBidi"/>
          <w:noProof/>
          <w:kern w:val="2"/>
          <w:sz w:val="24"/>
          <w:szCs w:val="24"/>
          <w:lang w:eastAsia="en-GB"/>
          <w14:ligatures w14:val="standardContextual"/>
        </w:rPr>
      </w:pPr>
      <w:r>
        <w:rPr>
          <w:noProof/>
        </w:rPr>
        <w:t>6.2</w:t>
      </w:r>
      <w:r>
        <w:rPr>
          <w:noProof/>
        </w:rPr>
        <w:tab/>
        <w:t>Model driven approach</w:t>
      </w:r>
      <w:r>
        <w:rPr>
          <w:noProof/>
        </w:rPr>
        <w:tab/>
      </w:r>
      <w:r>
        <w:rPr>
          <w:noProof/>
        </w:rPr>
        <w:fldChar w:fldCharType="begin"/>
      </w:r>
      <w:r>
        <w:rPr>
          <w:noProof/>
        </w:rPr>
        <w:instrText xml:space="preserve"> PAGEREF _Toc219484208 \h </w:instrText>
      </w:r>
      <w:r>
        <w:rPr>
          <w:noProof/>
        </w:rPr>
      </w:r>
      <w:r>
        <w:rPr>
          <w:noProof/>
        </w:rPr>
        <w:fldChar w:fldCharType="separate"/>
      </w:r>
      <w:r>
        <w:rPr>
          <w:noProof/>
        </w:rPr>
        <w:t>12</w:t>
      </w:r>
      <w:r>
        <w:rPr>
          <w:noProof/>
        </w:rPr>
        <w:fldChar w:fldCharType="end"/>
      </w:r>
    </w:p>
    <w:p w14:paraId="15D2FC72" w14:textId="24BD1E62" w:rsidR="00217859" w:rsidRDefault="00217859">
      <w:pPr>
        <w:pStyle w:val="TOC2"/>
        <w:rPr>
          <w:rFonts w:asciiTheme="minorHAnsi" w:hAnsiTheme="minorHAnsi" w:cstheme="minorBidi"/>
          <w:noProof/>
          <w:kern w:val="2"/>
          <w:sz w:val="24"/>
          <w:szCs w:val="24"/>
          <w:lang w:eastAsia="en-GB"/>
          <w14:ligatures w14:val="standardContextual"/>
        </w:rPr>
      </w:pPr>
      <w:r>
        <w:rPr>
          <w:noProof/>
        </w:rPr>
        <w:t>6.3</w:t>
      </w:r>
      <w:r>
        <w:rPr>
          <w:noProof/>
        </w:rPr>
        <w:tab/>
        <w:t>Alarm records</w:t>
      </w:r>
      <w:r>
        <w:rPr>
          <w:noProof/>
        </w:rPr>
        <w:tab/>
      </w:r>
      <w:r>
        <w:rPr>
          <w:noProof/>
        </w:rPr>
        <w:fldChar w:fldCharType="begin"/>
      </w:r>
      <w:r>
        <w:rPr>
          <w:noProof/>
        </w:rPr>
        <w:instrText xml:space="preserve"> PAGEREF _Toc219484209 \h </w:instrText>
      </w:r>
      <w:r>
        <w:rPr>
          <w:noProof/>
        </w:rPr>
      </w:r>
      <w:r>
        <w:rPr>
          <w:noProof/>
        </w:rPr>
        <w:fldChar w:fldCharType="separate"/>
      </w:r>
      <w:r>
        <w:rPr>
          <w:noProof/>
        </w:rPr>
        <w:t>12</w:t>
      </w:r>
      <w:r>
        <w:rPr>
          <w:noProof/>
        </w:rPr>
        <w:fldChar w:fldCharType="end"/>
      </w:r>
    </w:p>
    <w:p w14:paraId="5A2B6ED0" w14:textId="7AFBDDCB" w:rsidR="00217859" w:rsidRDefault="00217859">
      <w:pPr>
        <w:pStyle w:val="TOC2"/>
        <w:rPr>
          <w:rFonts w:asciiTheme="minorHAnsi" w:hAnsiTheme="minorHAnsi" w:cstheme="minorBidi"/>
          <w:noProof/>
          <w:kern w:val="2"/>
          <w:sz w:val="24"/>
          <w:szCs w:val="24"/>
          <w:lang w:eastAsia="en-GB"/>
          <w14:ligatures w14:val="standardContextual"/>
        </w:rPr>
      </w:pPr>
      <w:r>
        <w:rPr>
          <w:noProof/>
        </w:rPr>
        <w:t>6.4</w:t>
      </w:r>
      <w:r>
        <w:rPr>
          <w:noProof/>
        </w:rPr>
        <w:tab/>
        <w:t>Alarm identification</w:t>
      </w:r>
      <w:r>
        <w:rPr>
          <w:noProof/>
        </w:rPr>
        <w:tab/>
      </w:r>
      <w:r>
        <w:rPr>
          <w:noProof/>
        </w:rPr>
        <w:fldChar w:fldCharType="begin"/>
      </w:r>
      <w:r>
        <w:rPr>
          <w:noProof/>
        </w:rPr>
        <w:instrText xml:space="preserve"> PAGEREF _Toc219484210 \h </w:instrText>
      </w:r>
      <w:r>
        <w:rPr>
          <w:noProof/>
        </w:rPr>
      </w:r>
      <w:r>
        <w:rPr>
          <w:noProof/>
        </w:rPr>
        <w:fldChar w:fldCharType="separate"/>
      </w:r>
      <w:r>
        <w:rPr>
          <w:noProof/>
        </w:rPr>
        <w:t>13</w:t>
      </w:r>
      <w:r>
        <w:rPr>
          <w:noProof/>
        </w:rPr>
        <w:fldChar w:fldCharType="end"/>
      </w:r>
    </w:p>
    <w:p w14:paraId="4F4713C1" w14:textId="42228673" w:rsidR="00217859" w:rsidRDefault="00217859">
      <w:pPr>
        <w:pStyle w:val="TOC2"/>
        <w:rPr>
          <w:rFonts w:asciiTheme="minorHAnsi" w:hAnsiTheme="minorHAnsi" w:cstheme="minorBidi"/>
          <w:noProof/>
          <w:kern w:val="2"/>
          <w:sz w:val="24"/>
          <w:szCs w:val="24"/>
          <w:lang w:eastAsia="en-GB"/>
          <w14:ligatures w14:val="standardContextual"/>
        </w:rPr>
      </w:pPr>
      <w:r>
        <w:rPr>
          <w:noProof/>
        </w:rPr>
        <w:t>6.5</w:t>
      </w:r>
      <w:r>
        <w:rPr>
          <w:noProof/>
        </w:rPr>
        <w:tab/>
        <w:t>Alarm lists</w:t>
      </w:r>
      <w:r>
        <w:rPr>
          <w:noProof/>
        </w:rPr>
        <w:tab/>
      </w:r>
      <w:r>
        <w:rPr>
          <w:noProof/>
        </w:rPr>
        <w:fldChar w:fldCharType="begin"/>
      </w:r>
      <w:r>
        <w:rPr>
          <w:noProof/>
        </w:rPr>
        <w:instrText xml:space="preserve"> PAGEREF _Toc219484211 \h </w:instrText>
      </w:r>
      <w:r>
        <w:rPr>
          <w:noProof/>
        </w:rPr>
      </w:r>
      <w:r>
        <w:rPr>
          <w:noProof/>
        </w:rPr>
        <w:fldChar w:fldCharType="separate"/>
      </w:r>
      <w:r>
        <w:rPr>
          <w:noProof/>
        </w:rPr>
        <w:t>13</w:t>
      </w:r>
      <w:r>
        <w:rPr>
          <w:noProof/>
        </w:rPr>
        <w:fldChar w:fldCharType="end"/>
      </w:r>
    </w:p>
    <w:p w14:paraId="74CDA60E" w14:textId="54807D25" w:rsidR="00217859" w:rsidRDefault="00217859">
      <w:pPr>
        <w:pStyle w:val="TOC2"/>
        <w:rPr>
          <w:rFonts w:asciiTheme="minorHAnsi" w:hAnsiTheme="minorHAnsi" w:cstheme="minorBidi"/>
          <w:noProof/>
          <w:kern w:val="2"/>
          <w:sz w:val="24"/>
          <w:szCs w:val="24"/>
          <w:lang w:eastAsia="en-GB"/>
          <w14:ligatures w14:val="standardContextual"/>
        </w:rPr>
      </w:pPr>
      <w:r>
        <w:rPr>
          <w:noProof/>
        </w:rPr>
        <w:t>6.6</w:t>
      </w:r>
      <w:r>
        <w:rPr>
          <w:noProof/>
        </w:rPr>
        <w:tab/>
        <w:t>Retrieving alarm records by MnS consumers</w:t>
      </w:r>
      <w:r>
        <w:rPr>
          <w:noProof/>
        </w:rPr>
        <w:tab/>
      </w:r>
      <w:r>
        <w:rPr>
          <w:noProof/>
        </w:rPr>
        <w:fldChar w:fldCharType="begin"/>
      </w:r>
      <w:r>
        <w:rPr>
          <w:noProof/>
        </w:rPr>
        <w:instrText xml:space="preserve"> PAGEREF _Toc219484212 \h </w:instrText>
      </w:r>
      <w:r>
        <w:rPr>
          <w:noProof/>
        </w:rPr>
      </w:r>
      <w:r>
        <w:rPr>
          <w:noProof/>
        </w:rPr>
        <w:fldChar w:fldCharType="separate"/>
      </w:r>
      <w:r>
        <w:rPr>
          <w:noProof/>
        </w:rPr>
        <w:t>13</w:t>
      </w:r>
      <w:r>
        <w:rPr>
          <w:noProof/>
        </w:rPr>
        <w:fldChar w:fldCharType="end"/>
      </w:r>
    </w:p>
    <w:p w14:paraId="10686A37" w14:textId="555BD674" w:rsidR="00217859" w:rsidRDefault="00217859">
      <w:pPr>
        <w:pStyle w:val="TOC2"/>
        <w:rPr>
          <w:rFonts w:asciiTheme="minorHAnsi" w:hAnsiTheme="minorHAnsi" w:cstheme="minorBidi"/>
          <w:noProof/>
          <w:kern w:val="2"/>
          <w:sz w:val="24"/>
          <w:szCs w:val="24"/>
          <w:lang w:eastAsia="en-GB"/>
          <w14:ligatures w14:val="standardContextual"/>
        </w:rPr>
      </w:pPr>
      <w:r w:rsidRPr="00952C63">
        <w:rPr>
          <w:rFonts w:eastAsia="SimSun"/>
          <w:noProof/>
          <w:lang w:eastAsia="zh-CN"/>
        </w:rPr>
        <w:t>6.7</w:t>
      </w:r>
      <w:r w:rsidRPr="00952C63">
        <w:rPr>
          <w:rFonts w:eastAsia="SimSun"/>
          <w:noProof/>
          <w:lang w:eastAsia="zh-CN"/>
        </w:rPr>
        <w:tab/>
        <w:t>Acknowledging alarms</w:t>
      </w:r>
      <w:r>
        <w:rPr>
          <w:noProof/>
        </w:rPr>
        <w:t xml:space="preserve"> by MnS consumers</w:t>
      </w:r>
      <w:r>
        <w:rPr>
          <w:noProof/>
        </w:rPr>
        <w:tab/>
      </w:r>
      <w:r>
        <w:rPr>
          <w:noProof/>
        </w:rPr>
        <w:fldChar w:fldCharType="begin"/>
      </w:r>
      <w:r>
        <w:rPr>
          <w:noProof/>
        </w:rPr>
        <w:instrText xml:space="preserve"> PAGEREF _Toc219484213 \h </w:instrText>
      </w:r>
      <w:r>
        <w:rPr>
          <w:noProof/>
        </w:rPr>
      </w:r>
      <w:r>
        <w:rPr>
          <w:noProof/>
        </w:rPr>
        <w:fldChar w:fldCharType="separate"/>
      </w:r>
      <w:r>
        <w:rPr>
          <w:noProof/>
        </w:rPr>
        <w:t>13</w:t>
      </w:r>
      <w:r>
        <w:rPr>
          <w:noProof/>
        </w:rPr>
        <w:fldChar w:fldCharType="end"/>
      </w:r>
    </w:p>
    <w:p w14:paraId="10BF6EAA" w14:textId="4899DC22" w:rsidR="00217859" w:rsidRDefault="00217859">
      <w:pPr>
        <w:pStyle w:val="TOC2"/>
        <w:rPr>
          <w:rFonts w:asciiTheme="minorHAnsi" w:hAnsiTheme="minorHAnsi" w:cstheme="minorBidi"/>
          <w:noProof/>
          <w:kern w:val="2"/>
          <w:sz w:val="24"/>
          <w:szCs w:val="24"/>
          <w:lang w:eastAsia="en-GB"/>
          <w14:ligatures w14:val="standardContextual"/>
        </w:rPr>
      </w:pPr>
      <w:r>
        <w:rPr>
          <w:noProof/>
        </w:rPr>
        <w:t>6.8</w:t>
      </w:r>
      <w:r>
        <w:rPr>
          <w:noProof/>
        </w:rPr>
        <w:tab/>
        <w:t>Clearing alarms by MnS consumers</w:t>
      </w:r>
      <w:r>
        <w:rPr>
          <w:noProof/>
        </w:rPr>
        <w:tab/>
      </w:r>
      <w:r>
        <w:rPr>
          <w:noProof/>
        </w:rPr>
        <w:fldChar w:fldCharType="begin"/>
      </w:r>
      <w:r>
        <w:rPr>
          <w:noProof/>
        </w:rPr>
        <w:instrText xml:space="preserve"> PAGEREF _Toc219484214 \h </w:instrText>
      </w:r>
      <w:r>
        <w:rPr>
          <w:noProof/>
        </w:rPr>
      </w:r>
      <w:r>
        <w:rPr>
          <w:noProof/>
        </w:rPr>
        <w:fldChar w:fldCharType="separate"/>
      </w:r>
      <w:r>
        <w:rPr>
          <w:noProof/>
        </w:rPr>
        <w:t>14</w:t>
      </w:r>
      <w:r>
        <w:rPr>
          <w:noProof/>
        </w:rPr>
        <w:fldChar w:fldCharType="end"/>
      </w:r>
    </w:p>
    <w:p w14:paraId="1B052975" w14:textId="1420E624" w:rsidR="00217859" w:rsidRDefault="00217859">
      <w:pPr>
        <w:pStyle w:val="TOC2"/>
        <w:rPr>
          <w:rFonts w:asciiTheme="minorHAnsi" w:hAnsiTheme="minorHAnsi" w:cstheme="minorBidi"/>
          <w:noProof/>
          <w:kern w:val="2"/>
          <w:sz w:val="24"/>
          <w:szCs w:val="24"/>
          <w:lang w:eastAsia="en-GB"/>
          <w14:ligatures w14:val="standardContextual"/>
        </w:rPr>
      </w:pPr>
      <w:r>
        <w:rPr>
          <w:noProof/>
        </w:rPr>
        <w:t>6.9</w:t>
      </w:r>
      <w:r>
        <w:rPr>
          <w:noProof/>
        </w:rPr>
        <w:tab/>
        <w:t>Commenting alarms by MnS consumers</w:t>
      </w:r>
      <w:r>
        <w:rPr>
          <w:noProof/>
        </w:rPr>
        <w:tab/>
      </w:r>
      <w:r>
        <w:rPr>
          <w:noProof/>
        </w:rPr>
        <w:fldChar w:fldCharType="begin"/>
      </w:r>
      <w:r>
        <w:rPr>
          <w:noProof/>
        </w:rPr>
        <w:instrText xml:space="preserve"> PAGEREF _Toc219484215 \h </w:instrText>
      </w:r>
      <w:r>
        <w:rPr>
          <w:noProof/>
        </w:rPr>
      </w:r>
      <w:r>
        <w:rPr>
          <w:noProof/>
        </w:rPr>
        <w:fldChar w:fldCharType="separate"/>
      </w:r>
      <w:r>
        <w:rPr>
          <w:noProof/>
        </w:rPr>
        <w:t>14</w:t>
      </w:r>
      <w:r>
        <w:rPr>
          <w:noProof/>
        </w:rPr>
        <w:fldChar w:fldCharType="end"/>
      </w:r>
    </w:p>
    <w:p w14:paraId="30141BBC" w14:textId="05F9123C" w:rsidR="00217859" w:rsidRDefault="00217859">
      <w:pPr>
        <w:pStyle w:val="TOC2"/>
        <w:rPr>
          <w:rFonts w:asciiTheme="minorHAnsi" w:hAnsiTheme="minorHAnsi" w:cstheme="minorBidi"/>
          <w:noProof/>
          <w:kern w:val="2"/>
          <w:sz w:val="24"/>
          <w:szCs w:val="24"/>
          <w:lang w:eastAsia="en-GB"/>
          <w14:ligatures w14:val="standardContextual"/>
        </w:rPr>
      </w:pPr>
      <w:r>
        <w:rPr>
          <w:noProof/>
        </w:rPr>
        <w:t>6.10</w:t>
      </w:r>
      <w:r>
        <w:rPr>
          <w:noProof/>
        </w:rPr>
        <w:tab/>
        <w:t>Alarm correlation</w:t>
      </w:r>
      <w:r>
        <w:rPr>
          <w:noProof/>
        </w:rPr>
        <w:tab/>
      </w:r>
      <w:r>
        <w:rPr>
          <w:noProof/>
        </w:rPr>
        <w:fldChar w:fldCharType="begin"/>
      </w:r>
      <w:r>
        <w:rPr>
          <w:noProof/>
        </w:rPr>
        <w:instrText xml:space="preserve"> PAGEREF _Toc219484216 \h </w:instrText>
      </w:r>
      <w:r>
        <w:rPr>
          <w:noProof/>
        </w:rPr>
      </w:r>
      <w:r>
        <w:rPr>
          <w:noProof/>
        </w:rPr>
        <w:fldChar w:fldCharType="separate"/>
      </w:r>
      <w:r>
        <w:rPr>
          <w:noProof/>
        </w:rPr>
        <w:t>14</w:t>
      </w:r>
      <w:r>
        <w:rPr>
          <w:noProof/>
        </w:rPr>
        <w:fldChar w:fldCharType="end"/>
      </w:r>
    </w:p>
    <w:p w14:paraId="0E78D7E9" w14:textId="0A167116" w:rsidR="00217859" w:rsidRDefault="00217859">
      <w:pPr>
        <w:pStyle w:val="TOC2"/>
        <w:rPr>
          <w:rFonts w:asciiTheme="minorHAnsi" w:hAnsiTheme="minorHAnsi" w:cstheme="minorBidi"/>
          <w:noProof/>
          <w:kern w:val="2"/>
          <w:sz w:val="24"/>
          <w:szCs w:val="24"/>
          <w:lang w:eastAsia="en-GB"/>
          <w14:ligatures w14:val="standardContextual"/>
        </w:rPr>
      </w:pPr>
      <w:r>
        <w:rPr>
          <w:noProof/>
        </w:rPr>
        <w:t>6.11</w:t>
      </w:r>
      <w:r>
        <w:rPr>
          <w:noProof/>
        </w:rPr>
        <w:tab/>
        <w:t>Reliability of alarm lists</w:t>
      </w:r>
      <w:r>
        <w:rPr>
          <w:noProof/>
        </w:rPr>
        <w:tab/>
      </w:r>
      <w:r>
        <w:rPr>
          <w:noProof/>
        </w:rPr>
        <w:fldChar w:fldCharType="begin"/>
      </w:r>
      <w:r>
        <w:rPr>
          <w:noProof/>
        </w:rPr>
        <w:instrText xml:space="preserve"> PAGEREF _Toc219484217 \h </w:instrText>
      </w:r>
      <w:r>
        <w:rPr>
          <w:noProof/>
        </w:rPr>
      </w:r>
      <w:r>
        <w:rPr>
          <w:noProof/>
        </w:rPr>
        <w:fldChar w:fldCharType="separate"/>
      </w:r>
      <w:r>
        <w:rPr>
          <w:noProof/>
        </w:rPr>
        <w:t>14</w:t>
      </w:r>
      <w:r>
        <w:rPr>
          <w:noProof/>
        </w:rPr>
        <w:fldChar w:fldCharType="end"/>
      </w:r>
    </w:p>
    <w:p w14:paraId="4CFFCC9A" w14:textId="4369F74A" w:rsidR="00217859" w:rsidRDefault="00217859">
      <w:pPr>
        <w:pStyle w:val="TOC2"/>
        <w:rPr>
          <w:rFonts w:asciiTheme="minorHAnsi" w:hAnsiTheme="minorHAnsi" w:cstheme="minorBidi"/>
          <w:noProof/>
          <w:kern w:val="2"/>
          <w:sz w:val="24"/>
          <w:szCs w:val="24"/>
          <w:lang w:eastAsia="en-GB"/>
          <w14:ligatures w14:val="standardContextual"/>
        </w:rPr>
      </w:pPr>
      <w:r>
        <w:rPr>
          <w:noProof/>
        </w:rPr>
        <w:t>6.12</w:t>
      </w:r>
      <w:r>
        <w:rPr>
          <w:noProof/>
        </w:rPr>
        <w:tab/>
        <w:t>Alarm notifications</w:t>
      </w:r>
      <w:r>
        <w:rPr>
          <w:noProof/>
        </w:rPr>
        <w:tab/>
      </w:r>
      <w:r>
        <w:rPr>
          <w:noProof/>
        </w:rPr>
        <w:fldChar w:fldCharType="begin"/>
      </w:r>
      <w:r>
        <w:rPr>
          <w:noProof/>
        </w:rPr>
        <w:instrText xml:space="preserve"> PAGEREF _Toc219484218 \h </w:instrText>
      </w:r>
      <w:r>
        <w:rPr>
          <w:noProof/>
        </w:rPr>
      </w:r>
      <w:r>
        <w:rPr>
          <w:noProof/>
        </w:rPr>
        <w:fldChar w:fldCharType="separate"/>
      </w:r>
      <w:r>
        <w:rPr>
          <w:noProof/>
        </w:rPr>
        <w:t>15</w:t>
      </w:r>
      <w:r>
        <w:rPr>
          <w:noProof/>
        </w:rPr>
        <w:fldChar w:fldCharType="end"/>
      </w:r>
    </w:p>
    <w:p w14:paraId="0C590A50" w14:textId="4A419217" w:rsidR="00217859" w:rsidRDefault="00217859">
      <w:pPr>
        <w:pStyle w:val="TOC2"/>
        <w:rPr>
          <w:rFonts w:asciiTheme="minorHAnsi" w:hAnsiTheme="minorHAnsi" w:cstheme="minorBidi"/>
          <w:noProof/>
          <w:kern w:val="2"/>
          <w:sz w:val="24"/>
          <w:szCs w:val="24"/>
          <w:lang w:eastAsia="en-GB"/>
          <w14:ligatures w14:val="standardContextual"/>
        </w:rPr>
      </w:pPr>
      <w:r>
        <w:rPr>
          <w:noProof/>
        </w:rPr>
        <w:t>6.13</w:t>
      </w:r>
      <w:r>
        <w:rPr>
          <w:noProof/>
        </w:rPr>
        <w:tab/>
        <w:t>Alarm list states</w:t>
      </w:r>
      <w:r>
        <w:rPr>
          <w:noProof/>
        </w:rPr>
        <w:tab/>
      </w:r>
      <w:r>
        <w:rPr>
          <w:noProof/>
        </w:rPr>
        <w:fldChar w:fldCharType="begin"/>
      </w:r>
      <w:r>
        <w:rPr>
          <w:noProof/>
        </w:rPr>
        <w:instrText xml:space="preserve"> PAGEREF _Toc219484219 \h </w:instrText>
      </w:r>
      <w:r>
        <w:rPr>
          <w:noProof/>
        </w:rPr>
      </w:r>
      <w:r>
        <w:rPr>
          <w:noProof/>
        </w:rPr>
        <w:fldChar w:fldCharType="separate"/>
      </w:r>
      <w:r>
        <w:rPr>
          <w:noProof/>
        </w:rPr>
        <w:t>15</w:t>
      </w:r>
      <w:r>
        <w:rPr>
          <w:noProof/>
        </w:rPr>
        <w:fldChar w:fldCharType="end"/>
      </w:r>
    </w:p>
    <w:p w14:paraId="4EED54C9" w14:textId="43090CD3" w:rsidR="00217859" w:rsidRDefault="00217859">
      <w:pPr>
        <w:pStyle w:val="TOC2"/>
        <w:rPr>
          <w:rFonts w:asciiTheme="minorHAnsi" w:hAnsiTheme="minorHAnsi" w:cstheme="minorBidi"/>
          <w:noProof/>
          <w:kern w:val="2"/>
          <w:sz w:val="24"/>
          <w:szCs w:val="24"/>
          <w:lang w:eastAsia="en-GB"/>
          <w14:ligatures w14:val="standardContextual"/>
        </w:rPr>
      </w:pPr>
      <w:r>
        <w:rPr>
          <w:noProof/>
        </w:rPr>
        <w:t>6.14</w:t>
      </w:r>
      <w:r>
        <w:rPr>
          <w:noProof/>
        </w:rPr>
        <w:tab/>
        <w:t>Alarm record life cycle</w:t>
      </w:r>
      <w:r>
        <w:rPr>
          <w:noProof/>
        </w:rPr>
        <w:tab/>
      </w:r>
      <w:r>
        <w:rPr>
          <w:noProof/>
        </w:rPr>
        <w:fldChar w:fldCharType="begin"/>
      </w:r>
      <w:r>
        <w:rPr>
          <w:noProof/>
        </w:rPr>
        <w:instrText xml:space="preserve"> PAGEREF _Toc219484220 \h </w:instrText>
      </w:r>
      <w:r>
        <w:rPr>
          <w:noProof/>
        </w:rPr>
      </w:r>
      <w:r>
        <w:rPr>
          <w:noProof/>
        </w:rPr>
        <w:fldChar w:fldCharType="separate"/>
      </w:r>
      <w:r>
        <w:rPr>
          <w:noProof/>
        </w:rPr>
        <w:t>16</w:t>
      </w:r>
      <w:r>
        <w:rPr>
          <w:noProof/>
        </w:rPr>
        <w:fldChar w:fldCharType="end"/>
      </w:r>
    </w:p>
    <w:p w14:paraId="01DA85EE" w14:textId="5A0EDC68" w:rsidR="00217859" w:rsidRDefault="00217859">
      <w:pPr>
        <w:pStyle w:val="TOC1"/>
        <w:rPr>
          <w:rFonts w:asciiTheme="minorHAnsi"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r>
      <w:r>
        <w:rPr>
          <w:noProof/>
        </w:rPr>
        <w:instrText xml:space="preserve"> PAGEREF _Toc219484221 \h </w:instrText>
      </w:r>
      <w:r>
        <w:rPr>
          <w:noProof/>
        </w:rPr>
      </w:r>
      <w:r>
        <w:rPr>
          <w:noProof/>
        </w:rPr>
        <w:fldChar w:fldCharType="separate"/>
      </w:r>
      <w:r>
        <w:rPr>
          <w:noProof/>
        </w:rPr>
        <w:t>16</w:t>
      </w:r>
      <w:r>
        <w:rPr>
          <w:noProof/>
        </w:rPr>
        <w:fldChar w:fldCharType="end"/>
      </w:r>
    </w:p>
    <w:p w14:paraId="3750A5F2" w14:textId="7E998D05" w:rsidR="00217859" w:rsidRDefault="00217859">
      <w:pPr>
        <w:pStyle w:val="TOC2"/>
        <w:rPr>
          <w:rFonts w:asciiTheme="minorHAnsi"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r>
      <w:r>
        <w:rPr>
          <w:noProof/>
        </w:rPr>
        <w:instrText xml:space="preserve"> PAGEREF _Toc219484222 \h </w:instrText>
      </w:r>
      <w:r>
        <w:rPr>
          <w:noProof/>
        </w:rPr>
      </w:r>
      <w:r>
        <w:rPr>
          <w:noProof/>
        </w:rPr>
        <w:fldChar w:fldCharType="separate"/>
      </w:r>
      <w:r>
        <w:rPr>
          <w:noProof/>
        </w:rPr>
        <w:t>16</w:t>
      </w:r>
      <w:r>
        <w:rPr>
          <w:noProof/>
        </w:rPr>
        <w:fldChar w:fldCharType="end"/>
      </w:r>
    </w:p>
    <w:p w14:paraId="2BFB0E62" w14:textId="52D02887" w:rsidR="00217859" w:rsidRDefault="00217859">
      <w:pPr>
        <w:pStyle w:val="TOC2"/>
        <w:rPr>
          <w:rFonts w:asciiTheme="minorHAnsi"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r>
      <w:r>
        <w:rPr>
          <w:noProof/>
        </w:rPr>
        <w:instrText xml:space="preserve"> PAGEREF _Toc219484223 \h </w:instrText>
      </w:r>
      <w:r>
        <w:rPr>
          <w:noProof/>
        </w:rPr>
      </w:r>
      <w:r>
        <w:rPr>
          <w:noProof/>
        </w:rPr>
        <w:fldChar w:fldCharType="separate"/>
      </w:r>
      <w:r>
        <w:rPr>
          <w:noProof/>
        </w:rPr>
        <w:t>17</w:t>
      </w:r>
      <w:r>
        <w:rPr>
          <w:noProof/>
        </w:rPr>
        <w:fldChar w:fldCharType="end"/>
      </w:r>
    </w:p>
    <w:p w14:paraId="59638B6F" w14:textId="2FA63741"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7.2.1</w:t>
      </w:r>
      <w:r w:rsidRPr="00952C63">
        <w:rPr>
          <w:rFonts w:eastAsia="SimSun"/>
          <w:noProof/>
          <w:lang w:eastAsia="zh-CN"/>
        </w:rPr>
        <w:tab/>
        <w:t>Relationships</w:t>
      </w:r>
      <w:r>
        <w:rPr>
          <w:noProof/>
        </w:rPr>
        <w:tab/>
      </w:r>
      <w:r>
        <w:rPr>
          <w:noProof/>
        </w:rPr>
        <w:fldChar w:fldCharType="begin"/>
      </w:r>
      <w:r>
        <w:rPr>
          <w:noProof/>
        </w:rPr>
        <w:instrText xml:space="preserve"> PAGEREF _Toc219484224 \h </w:instrText>
      </w:r>
      <w:r>
        <w:rPr>
          <w:noProof/>
        </w:rPr>
      </w:r>
      <w:r>
        <w:rPr>
          <w:noProof/>
        </w:rPr>
        <w:fldChar w:fldCharType="separate"/>
      </w:r>
      <w:r>
        <w:rPr>
          <w:noProof/>
        </w:rPr>
        <w:t>17</w:t>
      </w:r>
      <w:r>
        <w:rPr>
          <w:noProof/>
        </w:rPr>
        <w:fldChar w:fldCharType="end"/>
      </w:r>
    </w:p>
    <w:p w14:paraId="5AE90640" w14:textId="10D00797"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7.2.2</w:t>
      </w:r>
      <w:r w:rsidRPr="00952C63">
        <w:rPr>
          <w:rFonts w:eastAsia="SimSun"/>
          <w:noProof/>
          <w:lang w:eastAsia="zh-CN"/>
        </w:rPr>
        <w:tab/>
        <w:t>Inheritance</w:t>
      </w:r>
      <w:r>
        <w:rPr>
          <w:noProof/>
        </w:rPr>
        <w:tab/>
      </w:r>
      <w:r>
        <w:rPr>
          <w:noProof/>
        </w:rPr>
        <w:fldChar w:fldCharType="begin"/>
      </w:r>
      <w:r>
        <w:rPr>
          <w:noProof/>
        </w:rPr>
        <w:instrText xml:space="preserve"> PAGEREF _Toc219484225 \h </w:instrText>
      </w:r>
      <w:r>
        <w:rPr>
          <w:noProof/>
        </w:rPr>
      </w:r>
      <w:r>
        <w:rPr>
          <w:noProof/>
        </w:rPr>
        <w:fldChar w:fldCharType="separate"/>
      </w:r>
      <w:r>
        <w:rPr>
          <w:noProof/>
        </w:rPr>
        <w:t>17</w:t>
      </w:r>
      <w:r>
        <w:rPr>
          <w:noProof/>
        </w:rPr>
        <w:fldChar w:fldCharType="end"/>
      </w:r>
    </w:p>
    <w:p w14:paraId="38A1B8CA" w14:textId="1FB02E8F" w:rsidR="00217859" w:rsidRDefault="00217859">
      <w:pPr>
        <w:pStyle w:val="TOC2"/>
        <w:rPr>
          <w:rFonts w:asciiTheme="minorHAnsi"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r>
      <w:r>
        <w:rPr>
          <w:noProof/>
        </w:rPr>
        <w:instrText xml:space="preserve"> PAGEREF _Toc219484226 \h </w:instrText>
      </w:r>
      <w:r>
        <w:rPr>
          <w:noProof/>
        </w:rPr>
      </w:r>
      <w:r>
        <w:rPr>
          <w:noProof/>
        </w:rPr>
        <w:fldChar w:fldCharType="separate"/>
      </w:r>
      <w:r>
        <w:rPr>
          <w:noProof/>
        </w:rPr>
        <w:t>17</w:t>
      </w:r>
      <w:r>
        <w:rPr>
          <w:noProof/>
        </w:rPr>
        <w:fldChar w:fldCharType="end"/>
      </w:r>
    </w:p>
    <w:p w14:paraId="2F3AFAAB" w14:textId="4116E81A"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7.3.1</w:t>
      </w:r>
      <w:r w:rsidRPr="00952C63">
        <w:rPr>
          <w:rFonts w:eastAsia="SimSun"/>
          <w:noProof/>
          <w:lang w:eastAsia="zh-CN"/>
        </w:rPr>
        <w:tab/>
        <w:t>AlarmRecord &lt;&lt;dataType&gt;&gt;</w:t>
      </w:r>
      <w:r>
        <w:rPr>
          <w:noProof/>
        </w:rPr>
        <w:tab/>
      </w:r>
      <w:r>
        <w:rPr>
          <w:noProof/>
        </w:rPr>
        <w:fldChar w:fldCharType="begin"/>
      </w:r>
      <w:r>
        <w:rPr>
          <w:noProof/>
        </w:rPr>
        <w:instrText xml:space="preserve"> PAGEREF _Toc219484227 \h </w:instrText>
      </w:r>
      <w:r>
        <w:rPr>
          <w:noProof/>
        </w:rPr>
      </w:r>
      <w:r>
        <w:rPr>
          <w:noProof/>
        </w:rPr>
        <w:fldChar w:fldCharType="separate"/>
      </w:r>
      <w:r>
        <w:rPr>
          <w:noProof/>
        </w:rPr>
        <w:t>17</w:t>
      </w:r>
      <w:r>
        <w:rPr>
          <w:noProof/>
        </w:rPr>
        <w:fldChar w:fldCharType="end"/>
      </w:r>
    </w:p>
    <w:p w14:paraId="04AF516F" w14:textId="0A4EF959"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7.3.1.1</w:t>
      </w:r>
      <w:r w:rsidRPr="00952C63">
        <w:rPr>
          <w:rFonts w:eastAsia="SimSun"/>
          <w:noProof/>
          <w:lang w:eastAsia="zh-CN"/>
        </w:rPr>
        <w:tab/>
        <w:t>Definition</w:t>
      </w:r>
      <w:r>
        <w:rPr>
          <w:noProof/>
        </w:rPr>
        <w:tab/>
      </w:r>
      <w:r>
        <w:rPr>
          <w:noProof/>
        </w:rPr>
        <w:fldChar w:fldCharType="begin"/>
      </w:r>
      <w:r>
        <w:rPr>
          <w:noProof/>
        </w:rPr>
        <w:instrText xml:space="preserve"> PAGEREF _Toc219484228 \h </w:instrText>
      </w:r>
      <w:r>
        <w:rPr>
          <w:noProof/>
        </w:rPr>
      </w:r>
      <w:r>
        <w:rPr>
          <w:noProof/>
        </w:rPr>
        <w:fldChar w:fldCharType="separate"/>
      </w:r>
      <w:r>
        <w:rPr>
          <w:noProof/>
        </w:rPr>
        <w:t>17</w:t>
      </w:r>
      <w:r>
        <w:rPr>
          <w:noProof/>
        </w:rPr>
        <w:fldChar w:fldCharType="end"/>
      </w:r>
    </w:p>
    <w:p w14:paraId="54D3C499" w14:textId="6BF2A721"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7.3.1.2</w:t>
      </w:r>
      <w:r w:rsidRPr="00952C63">
        <w:rPr>
          <w:rFonts w:eastAsia="SimSun"/>
          <w:noProof/>
          <w:lang w:eastAsia="zh-CN"/>
        </w:rPr>
        <w:tab/>
        <w:t>Attributes</w:t>
      </w:r>
      <w:r>
        <w:rPr>
          <w:noProof/>
        </w:rPr>
        <w:tab/>
      </w:r>
      <w:r>
        <w:rPr>
          <w:noProof/>
        </w:rPr>
        <w:fldChar w:fldCharType="begin"/>
      </w:r>
      <w:r>
        <w:rPr>
          <w:noProof/>
        </w:rPr>
        <w:instrText xml:space="preserve"> PAGEREF _Toc219484229 \h </w:instrText>
      </w:r>
      <w:r>
        <w:rPr>
          <w:noProof/>
        </w:rPr>
      </w:r>
      <w:r>
        <w:rPr>
          <w:noProof/>
        </w:rPr>
        <w:fldChar w:fldCharType="separate"/>
      </w:r>
      <w:r>
        <w:rPr>
          <w:noProof/>
        </w:rPr>
        <w:t>18</w:t>
      </w:r>
      <w:r>
        <w:rPr>
          <w:noProof/>
        </w:rPr>
        <w:fldChar w:fldCharType="end"/>
      </w:r>
    </w:p>
    <w:p w14:paraId="5B2A010A" w14:textId="114841D4"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7.3.1.3</w:t>
      </w:r>
      <w:r w:rsidRPr="00952C63">
        <w:rPr>
          <w:rFonts w:eastAsia="SimSun"/>
          <w:noProof/>
          <w:lang w:eastAsia="zh-CN"/>
        </w:rPr>
        <w:tab/>
        <w:t>Attribute constraints</w:t>
      </w:r>
      <w:r>
        <w:rPr>
          <w:noProof/>
        </w:rPr>
        <w:tab/>
      </w:r>
      <w:r>
        <w:rPr>
          <w:noProof/>
        </w:rPr>
        <w:fldChar w:fldCharType="begin"/>
      </w:r>
      <w:r>
        <w:rPr>
          <w:noProof/>
        </w:rPr>
        <w:instrText xml:space="preserve"> PAGEREF _Toc219484230 \h </w:instrText>
      </w:r>
      <w:r>
        <w:rPr>
          <w:noProof/>
        </w:rPr>
      </w:r>
      <w:r>
        <w:rPr>
          <w:noProof/>
        </w:rPr>
        <w:fldChar w:fldCharType="separate"/>
      </w:r>
      <w:r>
        <w:rPr>
          <w:noProof/>
        </w:rPr>
        <w:t>18</w:t>
      </w:r>
      <w:r>
        <w:rPr>
          <w:noProof/>
        </w:rPr>
        <w:fldChar w:fldCharType="end"/>
      </w:r>
    </w:p>
    <w:p w14:paraId="7576C634" w14:textId="422BACE9"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7.3.1.4</w:t>
      </w:r>
      <w:r w:rsidRPr="00952C63">
        <w:rPr>
          <w:rFonts w:eastAsia="SimSun"/>
          <w:noProof/>
          <w:lang w:eastAsia="zh-CN"/>
        </w:rPr>
        <w:tab/>
        <w:t>Notifications</w:t>
      </w:r>
      <w:r>
        <w:rPr>
          <w:noProof/>
        </w:rPr>
        <w:tab/>
      </w:r>
      <w:r>
        <w:rPr>
          <w:noProof/>
        </w:rPr>
        <w:fldChar w:fldCharType="begin"/>
      </w:r>
      <w:r>
        <w:rPr>
          <w:noProof/>
        </w:rPr>
        <w:instrText xml:space="preserve"> PAGEREF _Toc219484231 \h </w:instrText>
      </w:r>
      <w:r>
        <w:rPr>
          <w:noProof/>
        </w:rPr>
      </w:r>
      <w:r>
        <w:rPr>
          <w:noProof/>
        </w:rPr>
        <w:fldChar w:fldCharType="separate"/>
      </w:r>
      <w:r>
        <w:rPr>
          <w:noProof/>
        </w:rPr>
        <w:t>18</w:t>
      </w:r>
      <w:r>
        <w:rPr>
          <w:noProof/>
        </w:rPr>
        <w:fldChar w:fldCharType="end"/>
      </w:r>
    </w:p>
    <w:p w14:paraId="689EB678" w14:textId="69834ED1"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7.3.2</w:t>
      </w:r>
      <w:r w:rsidRPr="00952C63">
        <w:rPr>
          <w:rFonts w:eastAsia="SimSun"/>
          <w:noProof/>
          <w:lang w:eastAsia="zh-CN"/>
        </w:rPr>
        <w:tab/>
        <w:t>AlarmList</w:t>
      </w:r>
      <w:r>
        <w:rPr>
          <w:noProof/>
        </w:rPr>
        <w:tab/>
      </w:r>
      <w:r>
        <w:rPr>
          <w:noProof/>
        </w:rPr>
        <w:fldChar w:fldCharType="begin"/>
      </w:r>
      <w:r>
        <w:rPr>
          <w:noProof/>
        </w:rPr>
        <w:instrText xml:space="preserve"> PAGEREF _Toc219484232 \h </w:instrText>
      </w:r>
      <w:r>
        <w:rPr>
          <w:noProof/>
        </w:rPr>
      </w:r>
      <w:r>
        <w:rPr>
          <w:noProof/>
        </w:rPr>
        <w:fldChar w:fldCharType="separate"/>
      </w:r>
      <w:r>
        <w:rPr>
          <w:noProof/>
        </w:rPr>
        <w:t>19</w:t>
      </w:r>
      <w:r>
        <w:rPr>
          <w:noProof/>
        </w:rPr>
        <w:fldChar w:fldCharType="end"/>
      </w:r>
    </w:p>
    <w:p w14:paraId="2BCB03EB" w14:textId="0B7A64FE"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7.3.2.1</w:t>
      </w:r>
      <w:r w:rsidRPr="00952C63">
        <w:rPr>
          <w:rFonts w:eastAsia="SimSun"/>
          <w:noProof/>
          <w:lang w:eastAsia="zh-CN"/>
        </w:rPr>
        <w:tab/>
        <w:t>Definition</w:t>
      </w:r>
      <w:r>
        <w:rPr>
          <w:noProof/>
        </w:rPr>
        <w:tab/>
      </w:r>
      <w:r>
        <w:rPr>
          <w:noProof/>
        </w:rPr>
        <w:fldChar w:fldCharType="begin"/>
      </w:r>
      <w:r>
        <w:rPr>
          <w:noProof/>
        </w:rPr>
        <w:instrText xml:space="preserve"> PAGEREF _Toc219484233 \h </w:instrText>
      </w:r>
      <w:r>
        <w:rPr>
          <w:noProof/>
        </w:rPr>
      </w:r>
      <w:r>
        <w:rPr>
          <w:noProof/>
        </w:rPr>
        <w:fldChar w:fldCharType="separate"/>
      </w:r>
      <w:r>
        <w:rPr>
          <w:noProof/>
        </w:rPr>
        <w:t>19</w:t>
      </w:r>
      <w:r>
        <w:rPr>
          <w:noProof/>
        </w:rPr>
        <w:fldChar w:fldCharType="end"/>
      </w:r>
    </w:p>
    <w:p w14:paraId="26621E8C" w14:textId="309CB2A2"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7.3.2.2</w:t>
      </w:r>
      <w:r w:rsidRPr="00952C63">
        <w:rPr>
          <w:rFonts w:eastAsia="SimSun"/>
          <w:noProof/>
          <w:lang w:eastAsia="zh-CN"/>
        </w:rPr>
        <w:tab/>
        <w:t>Attributes</w:t>
      </w:r>
      <w:r>
        <w:rPr>
          <w:noProof/>
        </w:rPr>
        <w:tab/>
      </w:r>
      <w:r>
        <w:rPr>
          <w:noProof/>
        </w:rPr>
        <w:fldChar w:fldCharType="begin"/>
      </w:r>
      <w:r>
        <w:rPr>
          <w:noProof/>
        </w:rPr>
        <w:instrText xml:space="preserve"> PAGEREF _Toc219484234 \h </w:instrText>
      </w:r>
      <w:r>
        <w:rPr>
          <w:noProof/>
        </w:rPr>
      </w:r>
      <w:r>
        <w:rPr>
          <w:noProof/>
        </w:rPr>
        <w:fldChar w:fldCharType="separate"/>
      </w:r>
      <w:r>
        <w:rPr>
          <w:noProof/>
        </w:rPr>
        <w:t>19</w:t>
      </w:r>
      <w:r>
        <w:rPr>
          <w:noProof/>
        </w:rPr>
        <w:fldChar w:fldCharType="end"/>
      </w:r>
    </w:p>
    <w:p w14:paraId="1D3AA1F9" w14:textId="6CF6213A"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7.3.2.3</w:t>
      </w:r>
      <w:r w:rsidRPr="00952C63">
        <w:rPr>
          <w:rFonts w:eastAsia="SimSun"/>
          <w:noProof/>
          <w:lang w:eastAsia="zh-CN"/>
        </w:rPr>
        <w:tab/>
        <w:t>Attribute constraints</w:t>
      </w:r>
      <w:r>
        <w:rPr>
          <w:noProof/>
        </w:rPr>
        <w:tab/>
      </w:r>
      <w:r>
        <w:rPr>
          <w:noProof/>
        </w:rPr>
        <w:fldChar w:fldCharType="begin"/>
      </w:r>
      <w:r>
        <w:rPr>
          <w:noProof/>
        </w:rPr>
        <w:instrText xml:space="preserve"> PAGEREF _Toc219484235 \h </w:instrText>
      </w:r>
      <w:r>
        <w:rPr>
          <w:noProof/>
        </w:rPr>
      </w:r>
      <w:r>
        <w:rPr>
          <w:noProof/>
        </w:rPr>
        <w:fldChar w:fldCharType="separate"/>
      </w:r>
      <w:r>
        <w:rPr>
          <w:noProof/>
        </w:rPr>
        <w:t>19</w:t>
      </w:r>
      <w:r>
        <w:rPr>
          <w:noProof/>
        </w:rPr>
        <w:fldChar w:fldCharType="end"/>
      </w:r>
    </w:p>
    <w:p w14:paraId="6D64A160" w14:textId="64E72E9A"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7.3.2.4</w:t>
      </w:r>
      <w:r w:rsidRPr="00952C63">
        <w:rPr>
          <w:rFonts w:eastAsia="SimSun"/>
          <w:noProof/>
          <w:lang w:eastAsia="zh-CN"/>
        </w:rPr>
        <w:tab/>
        <w:t>Notifications</w:t>
      </w:r>
      <w:r>
        <w:rPr>
          <w:noProof/>
        </w:rPr>
        <w:tab/>
      </w:r>
      <w:r>
        <w:rPr>
          <w:noProof/>
        </w:rPr>
        <w:fldChar w:fldCharType="begin"/>
      </w:r>
      <w:r>
        <w:rPr>
          <w:noProof/>
        </w:rPr>
        <w:instrText xml:space="preserve"> PAGEREF _Toc219484236 \h </w:instrText>
      </w:r>
      <w:r>
        <w:rPr>
          <w:noProof/>
        </w:rPr>
      </w:r>
      <w:r>
        <w:rPr>
          <w:noProof/>
        </w:rPr>
        <w:fldChar w:fldCharType="separate"/>
      </w:r>
      <w:r>
        <w:rPr>
          <w:noProof/>
        </w:rPr>
        <w:t>19</w:t>
      </w:r>
      <w:r>
        <w:rPr>
          <w:noProof/>
        </w:rPr>
        <w:fldChar w:fldCharType="end"/>
      </w:r>
    </w:p>
    <w:p w14:paraId="488FCA7F" w14:textId="5A6A4031"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7.3.3</w:t>
      </w:r>
      <w:r w:rsidRPr="00952C63">
        <w:rPr>
          <w:rFonts w:eastAsia="SimSun"/>
          <w:noProof/>
          <w:lang w:eastAsia="zh-CN"/>
        </w:rPr>
        <w:tab/>
        <w:t>AlarmComment &lt;&lt;dataType&gt;&gt;</w:t>
      </w:r>
      <w:r>
        <w:rPr>
          <w:noProof/>
        </w:rPr>
        <w:tab/>
      </w:r>
      <w:r>
        <w:rPr>
          <w:noProof/>
        </w:rPr>
        <w:fldChar w:fldCharType="begin"/>
      </w:r>
      <w:r>
        <w:rPr>
          <w:noProof/>
        </w:rPr>
        <w:instrText xml:space="preserve"> PAGEREF _Toc219484237 \h </w:instrText>
      </w:r>
      <w:r>
        <w:rPr>
          <w:noProof/>
        </w:rPr>
      </w:r>
      <w:r>
        <w:rPr>
          <w:noProof/>
        </w:rPr>
        <w:fldChar w:fldCharType="separate"/>
      </w:r>
      <w:r>
        <w:rPr>
          <w:noProof/>
        </w:rPr>
        <w:t>19</w:t>
      </w:r>
      <w:r>
        <w:rPr>
          <w:noProof/>
        </w:rPr>
        <w:fldChar w:fldCharType="end"/>
      </w:r>
    </w:p>
    <w:p w14:paraId="4F585642" w14:textId="4429491B"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7.3.3.1</w:t>
      </w:r>
      <w:r w:rsidRPr="00952C63">
        <w:rPr>
          <w:rFonts w:eastAsia="SimSun"/>
          <w:noProof/>
          <w:lang w:eastAsia="zh-CN"/>
        </w:rPr>
        <w:tab/>
        <w:t>Definition</w:t>
      </w:r>
      <w:r>
        <w:rPr>
          <w:noProof/>
        </w:rPr>
        <w:tab/>
      </w:r>
      <w:r>
        <w:rPr>
          <w:noProof/>
        </w:rPr>
        <w:fldChar w:fldCharType="begin"/>
      </w:r>
      <w:r>
        <w:rPr>
          <w:noProof/>
        </w:rPr>
        <w:instrText xml:space="preserve"> PAGEREF _Toc219484238 \h </w:instrText>
      </w:r>
      <w:r>
        <w:rPr>
          <w:noProof/>
        </w:rPr>
      </w:r>
      <w:r>
        <w:rPr>
          <w:noProof/>
        </w:rPr>
        <w:fldChar w:fldCharType="separate"/>
      </w:r>
      <w:r>
        <w:rPr>
          <w:noProof/>
        </w:rPr>
        <w:t>19</w:t>
      </w:r>
      <w:r>
        <w:rPr>
          <w:noProof/>
        </w:rPr>
        <w:fldChar w:fldCharType="end"/>
      </w:r>
    </w:p>
    <w:p w14:paraId="0AF1FFF1" w14:textId="772D8A6C"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7.3.3.2</w:t>
      </w:r>
      <w:r w:rsidRPr="00952C63">
        <w:rPr>
          <w:rFonts w:eastAsia="SimSun"/>
          <w:noProof/>
          <w:lang w:eastAsia="zh-CN"/>
        </w:rPr>
        <w:tab/>
        <w:t>Attributes</w:t>
      </w:r>
      <w:r>
        <w:rPr>
          <w:noProof/>
        </w:rPr>
        <w:tab/>
      </w:r>
      <w:r>
        <w:rPr>
          <w:noProof/>
        </w:rPr>
        <w:fldChar w:fldCharType="begin"/>
      </w:r>
      <w:r>
        <w:rPr>
          <w:noProof/>
        </w:rPr>
        <w:instrText xml:space="preserve"> PAGEREF _Toc219484239 \h </w:instrText>
      </w:r>
      <w:r>
        <w:rPr>
          <w:noProof/>
        </w:rPr>
      </w:r>
      <w:r>
        <w:rPr>
          <w:noProof/>
        </w:rPr>
        <w:fldChar w:fldCharType="separate"/>
      </w:r>
      <w:r>
        <w:rPr>
          <w:noProof/>
        </w:rPr>
        <w:t>19</w:t>
      </w:r>
      <w:r>
        <w:rPr>
          <w:noProof/>
        </w:rPr>
        <w:fldChar w:fldCharType="end"/>
      </w:r>
    </w:p>
    <w:p w14:paraId="00F46B7D" w14:textId="077B189B"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7.3.3.3</w:t>
      </w:r>
      <w:r w:rsidRPr="00952C63">
        <w:rPr>
          <w:rFonts w:eastAsia="SimSun"/>
          <w:noProof/>
          <w:lang w:eastAsia="zh-CN"/>
        </w:rPr>
        <w:tab/>
        <w:t>Attribute constraints</w:t>
      </w:r>
      <w:r>
        <w:rPr>
          <w:noProof/>
        </w:rPr>
        <w:tab/>
      </w:r>
      <w:r>
        <w:rPr>
          <w:noProof/>
        </w:rPr>
        <w:fldChar w:fldCharType="begin"/>
      </w:r>
      <w:r>
        <w:rPr>
          <w:noProof/>
        </w:rPr>
        <w:instrText xml:space="preserve"> PAGEREF _Toc219484240 \h </w:instrText>
      </w:r>
      <w:r>
        <w:rPr>
          <w:noProof/>
        </w:rPr>
      </w:r>
      <w:r>
        <w:rPr>
          <w:noProof/>
        </w:rPr>
        <w:fldChar w:fldCharType="separate"/>
      </w:r>
      <w:r>
        <w:rPr>
          <w:noProof/>
        </w:rPr>
        <w:t>20</w:t>
      </w:r>
      <w:r>
        <w:rPr>
          <w:noProof/>
        </w:rPr>
        <w:fldChar w:fldCharType="end"/>
      </w:r>
    </w:p>
    <w:p w14:paraId="3BCC50F5" w14:textId="76812AAF"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7.3.3.4</w:t>
      </w:r>
      <w:r w:rsidRPr="00952C63">
        <w:rPr>
          <w:rFonts w:eastAsia="SimSun"/>
          <w:noProof/>
          <w:lang w:eastAsia="zh-CN"/>
        </w:rPr>
        <w:tab/>
        <w:t>Notifications</w:t>
      </w:r>
      <w:r>
        <w:rPr>
          <w:noProof/>
        </w:rPr>
        <w:tab/>
      </w:r>
      <w:r>
        <w:rPr>
          <w:noProof/>
        </w:rPr>
        <w:fldChar w:fldCharType="begin"/>
      </w:r>
      <w:r>
        <w:rPr>
          <w:noProof/>
        </w:rPr>
        <w:instrText xml:space="preserve"> PAGEREF _Toc219484241 \h </w:instrText>
      </w:r>
      <w:r>
        <w:rPr>
          <w:noProof/>
        </w:rPr>
      </w:r>
      <w:r>
        <w:rPr>
          <w:noProof/>
        </w:rPr>
        <w:fldChar w:fldCharType="separate"/>
      </w:r>
      <w:r>
        <w:rPr>
          <w:noProof/>
        </w:rPr>
        <w:t>20</w:t>
      </w:r>
      <w:r>
        <w:rPr>
          <w:noProof/>
        </w:rPr>
        <w:fldChar w:fldCharType="end"/>
      </w:r>
    </w:p>
    <w:p w14:paraId="284AA9D6" w14:textId="7989E1D2"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7.3.4</w:t>
      </w:r>
      <w:r w:rsidRPr="00952C63">
        <w:rPr>
          <w:rFonts w:eastAsia="SimSun"/>
          <w:noProof/>
          <w:lang w:eastAsia="zh-CN"/>
        </w:rPr>
        <w:tab/>
        <w:t>CorrelatedNotification &lt;&lt;dataType&gt;&gt;</w:t>
      </w:r>
      <w:r>
        <w:rPr>
          <w:noProof/>
        </w:rPr>
        <w:tab/>
      </w:r>
      <w:r>
        <w:rPr>
          <w:noProof/>
        </w:rPr>
        <w:fldChar w:fldCharType="begin"/>
      </w:r>
      <w:r>
        <w:rPr>
          <w:noProof/>
        </w:rPr>
        <w:instrText xml:space="preserve"> PAGEREF _Toc219484242 \h </w:instrText>
      </w:r>
      <w:r>
        <w:rPr>
          <w:noProof/>
        </w:rPr>
      </w:r>
      <w:r>
        <w:rPr>
          <w:noProof/>
        </w:rPr>
        <w:fldChar w:fldCharType="separate"/>
      </w:r>
      <w:r>
        <w:rPr>
          <w:noProof/>
        </w:rPr>
        <w:t>20</w:t>
      </w:r>
      <w:r>
        <w:rPr>
          <w:noProof/>
        </w:rPr>
        <w:fldChar w:fldCharType="end"/>
      </w:r>
    </w:p>
    <w:p w14:paraId="53624C16" w14:textId="3817B3DC"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7.3.4.1</w:t>
      </w:r>
      <w:r w:rsidRPr="00952C63">
        <w:rPr>
          <w:rFonts w:eastAsia="SimSun"/>
          <w:noProof/>
          <w:lang w:eastAsia="zh-CN"/>
        </w:rPr>
        <w:tab/>
        <w:t>Definition</w:t>
      </w:r>
      <w:r>
        <w:rPr>
          <w:noProof/>
        </w:rPr>
        <w:tab/>
      </w:r>
      <w:r>
        <w:rPr>
          <w:noProof/>
        </w:rPr>
        <w:fldChar w:fldCharType="begin"/>
      </w:r>
      <w:r>
        <w:rPr>
          <w:noProof/>
        </w:rPr>
        <w:instrText xml:space="preserve"> PAGEREF _Toc219484243 \h </w:instrText>
      </w:r>
      <w:r>
        <w:rPr>
          <w:noProof/>
        </w:rPr>
      </w:r>
      <w:r>
        <w:rPr>
          <w:noProof/>
        </w:rPr>
        <w:fldChar w:fldCharType="separate"/>
      </w:r>
      <w:r>
        <w:rPr>
          <w:noProof/>
        </w:rPr>
        <w:t>20</w:t>
      </w:r>
      <w:r>
        <w:rPr>
          <w:noProof/>
        </w:rPr>
        <w:fldChar w:fldCharType="end"/>
      </w:r>
    </w:p>
    <w:p w14:paraId="7D0DBD8F" w14:textId="2101E5E2"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7.3.4.2</w:t>
      </w:r>
      <w:r w:rsidRPr="00952C63">
        <w:rPr>
          <w:rFonts w:eastAsia="SimSun"/>
          <w:noProof/>
          <w:lang w:eastAsia="zh-CN"/>
        </w:rPr>
        <w:tab/>
        <w:t>Attributes</w:t>
      </w:r>
      <w:r>
        <w:rPr>
          <w:noProof/>
        </w:rPr>
        <w:tab/>
      </w:r>
      <w:r>
        <w:rPr>
          <w:noProof/>
        </w:rPr>
        <w:fldChar w:fldCharType="begin"/>
      </w:r>
      <w:r>
        <w:rPr>
          <w:noProof/>
        </w:rPr>
        <w:instrText xml:space="preserve"> PAGEREF _Toc219484244 \h </w:instrText>
      </w:r>
      <w:r>
        <w:rPr>
          <w:noProof/>
        </w:rPr>
      </w:r>
      <w:r>
        <w:rPr>
          <w:noProof/>
        </w:rPr>
        <w:fldChar w:fldCharType="separate"/>
      </w:r>
      <w:r>
        <w:rPr>
          <w:noProof/>
        </w:rPr>
        <w:t>20</w:t>
      </w:r>
      <w:r>
        <w:rPr>
          <w:noProof/>
        </w:rPr>
        <w:fldChar w:fldCharType="end"/>
      </w:r>
    </w:p>
    <w:p w14:paraId="132E016D" w14:textId="52C96994"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7.3.4.3</w:t>
      </w:r>
      <w:r w:rsidRPr="00952C63">
        <w:rPr>
          <w:rFonts w:eastAsia="SimSun"/>
          <w:noProof/>
          <w:lang w:eastAsia="zh-CN"/>
        </w:rPr>
        <w:tab/>
        <w:t>Attribute constraints</w:t>
      </w:r>
      <w:r>
        <w:rPr>
          <w:noProof/>
        </w:rPr>
        <w:tab/>
      </w:r>
      <w:r>
        <w:rPr>
          <w:noProof/>
        </w:rPr>
        <w:fldChar w:fldCharType="begin"/>
      </w:r>
      <w:r>
        <w:rPr>
          <w:noProof/>
        </w:rPr>
        <w:instrText xml:space="preserve"> PAGEREF _Toc219484245 \h </w:instrText>
      </w:r>
      <w:r>
        <w:rPr>
          <w:noProof/>
        </w:rPr>
      </w:r>
      <w:r>
        <w:rPr>
          <w:noProof/>
        </w:rPr>
        <w:fldChar w:fldCharType="separate"/>
      </w:r>
      <w:r>
        <w:rPr>
          <w:noProof/>
        </w:rPr>
        <w:t>20</w:t>
      </w:r>
      <w:r>
        <w:rPr>
          <w:noProof/>
        </w:rPr>
        <w:fldChar w:fldCharType="end"/>
      </w:r>
    </w:p>
    <w:p w14:paraId="66F96A6B" w14:textId="315DE0F4"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lang w:eastAsia="zh-CN"/>
        </w:rPr>
        <w:t>7.3.4.4</w:t>
      </w:r>
      <w:r w:rsidRPr="00952C63">
        <w:rPr>
          <w:rFonts w:eastAsia="SimSun"/>
          <w:noProof/>
          <w:lang w:eastAsia="zh-CN"/>
        </w:rPr>
        <w:tab/>
        <w:t>Notifications</w:t>
      </w:r>
      <w:r>
        <w:rPr>
          <w:noProof/>
        </w:rPr>
        <w:tab/>
      </w:r>
      <w:r>
        <w:rPr>
          <w:noProof/>
        </w:rPr>
        <w:fldChar w:fldCharType="begin"/>
      </w:r>
      <w:r>
        <w:rPr>
          <w:noProof/>
        </w:rPr>
        <w:instrText xml:space="preserve"> PAGEREF _Toc219484246 \h </w:instrText>
      </w:r>
      <w:r>
        <w:rPr>
          <w:noProof/>
        </w:rPr>
      </w:r>
      <w:r>
        <w:rPr>
          <w:noProof/>
        </w:rPr>
        <w:fldChar w:fldCharType="separate"/>
      </w:r>
      <w:r>
        <w:rPr>
          <w:noProof/>
        </w:rPr>
        <w:t>20</w:t>
      </w:r>
      <w:r>
        <w:rPr>
          <w:noProof/>
        </w:rPr>
        <w:fldChar w:fldCharType="end"/>
      </w:r>
    </w:p>
    <w:p w14:paraId="09747114" w14:textId="016CCE5C" w:rsidR="00217859" w:rsidRDefault="00217859">
      <w:pPr>
        <w:pStyle w:val="TOC3"/>
        <w:rPr>
          <w:rFonts w:asciiTheme="minorHAnsi" w:hAnsiTheme="minorHAnsi" w:cstheme="minorBidi"/>
          <w:noProof/>
          <w:kern w:val="2"/>
          <w:sz w:val="24"/>
          <w:szCs w:val="24"/>
          <w:lang w:eastAsia="en-GB"/>
          <w14:ligatures w14:val="standardContextual"/>
        </w:rPr>
      </w:pPr>
      <w:r>
        <w:rPr>
          <w:noProof/>
          <w:lang w:eastAsia="zh-CN"/>
        </w:rPr>
        <w:t>7.3.5</w:t>
      </w:r>
      <w:r>
        <w:rPr>
          <w:noProof/>
          <w:lang w:eastAsia="zh-CN"/>
        </w:rPr>
        <w:tab/>
        <w:t>ThresholdCrossing &lt;&lt;dataType&gt;&gt;</w:t>
      </w:r>
      <w:r>
        <w:rPr>
          <w:noProof/>
        </w:rPr>
        <w:tab/>
      </w:r>
      <w:r>
        <w:rPr>
          <w:noProof/>
        </w:rPr>
        <w:fldChar w:fldCharType="begin"/>
      </w:r>
      <w:r>
        <w:rPr>
          <w:noProof/>
        </w:rPr>
        <w:instrText xml:space="preserve"> PAGEREF _Toc219484247 \h </w:instrText>
      </w:r>
      <w:r>
        <w:rPr>
          <w:noProof/>
        </w:rPr>
      </w:r>
      <w:r>
        <w:rPr>
          <w:noProof/>
        </w:rPr>
        <w:fldChar w:fldCharType="separate"/>
      </w:r>
      <w:r>
        <w:rPr>
          <w:noProof/>
        </w:rPr>
        <w:t>20</w:t>
      </w:r>
      <w:r>
        <w:rPr>
          <w:noProof/>
        </w:rPr>
        <w:fldChar w:fldCharType="end"/>
      </w:r>
    </w:p>
    <w:p w14:paraId="5322B673" w14:textId="378566D8" w:rsidR="00217859" w:rsidRDefault="00217859">
      <w:pPr>
        <w:pStyle w:val="TOC4"/>
        <w:rPr>
          <w:rFonts w:asciiTheme="minorHAnsi" w:hAnsiTheme="minorHAnsi" w:cstheme="minorBidi"/>
          <w:noProof/>
          <w:kern w:val="2"/>
          <w:sz w:val="24"/>
          <w:szCs w:val="24"/>
          <w:lang w:eastAsia="en-GB"/>
          <w14:ligatures w14:val="standardContextual"/>
        </w:rPr>
      </w:pPr>
      <w:r>
        <w:rPr>
          <w:noProof/>
          <w:lang w:eastAsia="zh-CN"/>
        </w:rPr>
        <w:t>7.3.5.1</w:t>
      </w:r>
      <w:r>
        <w:rPr>
          <w:noProof/>
          <w:lang w:eastAsia="zh-CN"/>
        </w:rPr>
        <w:tab/>
        <w:t>Definition</w:t>
      </w:r>
      <w:r>
        <w:rPr>
          <w:noProof/>
        </w:rPr>
        <w:tab/>
      </w:r>
      <w:r>
        <w:rPr>
          <w:noProof/>
        </w:rPr>
        <w:fldChar w:fldCharType="begin"/>
      </w:r>
      <w:r>
        <w:rPr>
          <w:noProof/>
        </w:rPr>
        <w:instrText xml:space="preserve"> PAGEREF _Toc219484248 \h </w:instrText>
      </w:r>
      <w:r>
        <w:rPr>
          <w:noProof/>
        </w:rPr>
      </w:r>
      <w:r>
        <w:rPr>
          <w:noProof/>
        </w:rPr>
        <w:fldChar w:fldCharType="separate"/>
      </w:r>
      <w:r>
        <w:rPr>
          <w:noProof/>
        </w:rPr>
        <w:t>20</w:t>
      </w:r>
      <w:r>
        <w:rPr>
          <w:noProof/>
        </w:rPr>
        <w:fldChar w:fldCharType="end"/>
      </w:r>
    </w:p>
    <w:p w14:paraId="75BE3DBB" w14:textId="69000E27" w:rsidR="00217859" w:rsidRDefault="00217859">
      <w:pPr>
        <w:pStyle w:val="TOC4"/>
        <w:rPr>
          <w:rFonts w:asciiTheme="minorHAnsi" w:hAnsiTheme="minorHAnsi" w:cstheme="minorBidi"/>
          <w:noProof/>
          <w:kern w:val="2"/>
          <w:sz w:val="24"/>
          <w:szCs w:val="24"/>
          <w:lang w:eastAsia="en-GB"/>
          <w14:ligatures w14:val="standardContextual"/>
        </w:rPr>
      </w:pPr>
      <w:r>
        <w:rPr>
          <w:noProof/>
          <w:lang w:eastAsia="zh-CN"/>
        </w:rPr>
        <w:t>7.3.5.2</w:t>
      </w:r>
      <w:r>
        <w:rPr>
          <w:noProof/>
          <w:lang w:eastAsia="zh-CN"/>
        </w:rPr>
        <w:tab/>
        <w:t>Attributes</w:t>
      </w:r>
      <w:r>
        <w:rPr>
          <w:noProof/>
        </w:rPr>
        <w:tab/>
      </w:r>
      <w:r>
        <w:rPr>
          <w:noProof/>
        </w:rPr>
        <w:fldChar w:fldCharType="begin"/>
      </w:r>
      <w:r>
        <w:rPr>
          <w:noProof/>
        </w:rPr>
        <w:instrText xml:space="preserve"> PAGEREF _Toc219484249 \h </w:instrText>
      </w:r>
      <w:r>
        <w:rPr>
          <w:noProof/>
        </w:rPr>
      </w:r>
      <w:r>
        <w:rPr>
          <w:noProof/>
        </w:rPr>
        <w:fldChar w:fldCharType="separate"/>
      </w:r>
      <w:r>
        <w:rPr>
          <w:noProof/>
        </w:rPr>
        <w:t>21</w:t>
      </w:r>
      <w:r>
        <w:rPr>
          <w:noProof/>
        </w:rPr>
        <w:fldChar w:fldCharType="end"/>
      </w:r>
    </w:p>
    <w:p w14:paraId="1E53149D" w14:textId="6F54F6BD" w:rsidR="00217859" w:rsidRDefault="00217859">
      <w:pPr>
        <w:pStyle w:val="TOC4"/>
        <w:rPr>
          <w:rFonts w:asciiTheme="minorHAnsi" w:hAnsiTheme="minorHAnsi" w:cstheme="minorBidi"/>
          <w:noProof/>
          <w:kern w:val="2"/>
          <w:sz w:val="24"/>
          <w:szCs w:val="24"/>
          <w:lang w:eastAsia="en-GB"/>
          <w14:ligatures w14:val="standardContextual"/>
        </w:rPr>
      </w:pPr>
      <w:r>
        <w:rPr>
          <w:noProof/>
          <w:lang w:eastAsia="zh-CN"/>
        </w:rPr>
        <w:t>7.3.5.3</w:t>
      </w:r>
      <w:r>
        <w:rPr>
          <w:noProof/>
          <w:lang w:eastAsia="zh-CN"/>
        </w:rPr>
        <w:tab/>
        <w:t>Attribute constraints</w:t>
      </w:r>
      <w:r>
        <w:rPr>
          <w:noProof/>
        </w:rPr>
        <w:tab/>
      </w:r>
      <w:r>
        <w:rPr>
          <w:noProof/>
        </w:rPr>
        <w:fldChar w:fldCharType="begin"/>
      </w:r>
      <w:r>
        <w:rPr>
          <w:noProof/>
        </w:rPr>
        <w:instrText xml:space="preserve"> PAGEREF _Toc219484250 \h </w:instrText>
      </w:r>
      <w:r>
        <w:rPr>
          <w:noProof/>
        </w:rPr>
      </w:r>
      <w:r>
        <w:rPr>
          <w:noProof/>
        </w:rPr>
        <w:fldChar w:fldCharType="separate"/>
      </w:r>
      <w:r>
        <w:rPr>
          <w:noProof/>
        </w:rPr>
        <w:t>21</w:t>
      </w:r>
      <w:r>
        <w:rPr>
          <w:noProof/>
        </w:rPr>
        <w:fldChar w:fldCharType="end"/>
      </w:r>
    </w:p>
    <w:p w14:paraId="744A913D" w14:textId="7120957D" w:rsidR="00217859" w:rsidRDefault="00217859">
      <w:pPr>
        <w:pStyle w:val="TOC4"/>
        <w:rPr>
          <w:rFonts w:asciiTheme="minorHAnsi" w:hAnsiTheme="minorHAnsi" w:cstheme="minorBidi"/>
          <w:noProof/>
          <w:kern w:val="2"/>
          <w:sz w:val="24"/>
          <w:szCs w:val="24"/>
          <w:lang w:eastAsia="en-GB"/>
          <w14:ligatures w14:val="standardContextual"/>
        </w:rPr>
      </w:pPr>
      <w:r>
        <w:rPr>
          <w:noProof/>
          <w:lang w:eastAsia="zh-CN"/>
        </w:rPr>
        <w:lastRenderedPageBreak/>
        <w:t>7.3.5.4</w:t>
      </w:r>
      <w:r>
        <w:rPr>
          <w:noProof/>
          <w:lang w:eastAsia="zh-CN"/>
        </w:rPr>
        <w:tab/>
        <w:t>Notifications</w:t>
      </w:r>
      <w:r>
        <w:rPr>
          <w:noProof/>
        </w:rPr>
        <w:tab/>
      </w:r>
      <w:r>
        <w:rPr>
          <w:noProof/>
        </w:rPr>
        <w:fldChar w:fldCharType="begin"/>
      </w:r>
      <w:r>
        <w:rPr>
          <w:noProof/>
        </w:rPr>
        <w:instrText xml:space="preserve"> PAGEREF _Toc219484251 \h </w:instrText>
      </w:r>
      <w:r>
        <w:rPr>
          <w:noProof/>
        </w:rPr>
      </w:r>
      <w:r>
        <w:rPr>
          <w:noProof/>
        </w:rPr>
        <w:fldChar w:fldCharType="separate"/>
      </w:r>
      <w:r>
        <w:rPr>
          <w:noProof/>
        </w:rPr>
        <w:t>21</w:t>
      </w:r>
      <w:r>
        <w:rPr>
          <w:noProof/>
        </w:rPr>
        <w:fldChar w:fldCharType="end"/>
      </w:r>
    </w:p>
    <w:p w14:paraId="6BB2D8EE" w14:textId="17FB03C9" w:rsidR="00217859" w:rsidRDefault="00217859">
      <w:pPr>
        <w:pStyle w:val="TOC3"/>
        <w:rPr>
          <w:rFonts w:asciiTheme="minorHAnsi" w:hAnsiTheme="minorHAnsi" w:cstheme="minorBidi"/>
          <w:noProof/>
          <w:kern w:val="2"/>
          <w:sz w:val="24"/>
          <w:szCs w:val="24"/>
          <w:lang w:eastAsia="en-GB"/>
          <w14:ligatures w14:val="standardContextual"/>
        </w:rPr>
      </w:pPr>
      <w:r>
        <w:rPr>
          <w:noProof/>
          <w:lang w:eastAsia="zh-CN"/>
        </w:rPr>
        <w:t>7.3.6</w:t>
      </w:r>
      <w:r>
        <w:rPr>
          <w:noProof/>
          <w:lang w:eastAsia="zh-CN"/>
        </w:rPr>
        <w:tab/>
        <w:t>ThresholdLevelInd &lt;&lt;dataType&gt;&gt;</w:t>
      </w:r>
      <w:r>
        <w:rPr>
          <w:noProof/>
        </w:rPr>
        <w:tab/>
      </w:r>
      <w:r>
        <w:rPr>
          <w:noProof/>
        </w:rPr>
        <w:fldChar w:fldCharType="begin"/>
      </w:r>
      <w:r>
        <w:rPr>
          <w:noProof/>
        </w:rPr>
        <w:instrText xml:space="preserve"> PAGEREF _Toc219484252 \h </w:instrText>
      </w:r>
      <w:r>
        <w:rPr>
          <w:noProof/>
        </w:rPr>
      </w:r>
      <w:r>
        <w:rPr>
          <w:noProof/>
        </w:rPr>
        <w:fldChar w:fldCharType="separate"/>
      </w:r>
      <w:r>
        <w:rPr>
          <w:noProof/>
        </w:rPr>
        <w:t>21</w:t>
      </w:r>
      <w:r>
        <w:rPr>
          <w:noProof/>
        </w:rPr>
        <w:fldChar w:fldCharType="end"/>
      </w:r>
    </w:p>
    <w:p w14:paraId="47390165" w14:textId="2F123979" w:rsidR="00217859" w:rsidRDefault="00217859">
      <w:pPr>
        <w:pStyle w:val="TOC4"/>
        <w:rPr>
          <w:rFonts w:asciiTheme="minorHAnsi" w:hAnsiTheme="minorHAnsi" w:cstheme="minorBidi"/>
          <w:noProof/>
          <w:kern w:val="2"/>
          <w:sz w:val="24"/>
          <w:szCs w:val="24"/>
          <w:lang w:eastAsia="en-GB"/>
          <w14:ligatures w14:val="standardContextual"/>
        </w:rPr>
      </w:pPr>
      <w:r>
        <w:rPr>
          <w:noProof/>
          <w:lang w:eastAsia="zh-CN"/>
        </w:rPr>
        <w:t>7.3.6.1</w:t>
      </w:r>
      <w:r>
        <w:rPr>
          <w:noProof/>
          <w:lang w:eastAsia="zh-CN"/>
        </w:rPr>
        <w:tab/>
        <w:t>Definition</w:t>
      </w:r>
      <w:r>
        <w:rPr>
          <w:noProof/>
        </w:rPr>
        <w:tab/>
      </w:r>
      <w:r>
        <w:rPr>
          <w:noProof/>
        </w:rPr>
        <w:fldChar w:fldCharType="begin"/>
      </w:r>
      <w:r>
        <w:rPr>
          <w:noProof/>
        </w:rPr>
        <w:instrText xml:space="preserve"> PAGEREF _Toc219484253 \h </w:instrText>
      </w:r>
      <w:r>
        <w:rPr>
          <w:noProof/>
        </w:rPr>
      </w:r>
      <w:r>
        <w:rPr>
          <w:noProof/>
        </w:rPr>
        <w:fldChar w:fldCharType="separate"/>
      </w:r>
      <w:r>
        <w:rPr>
          <w:noProof/>
        </w:rPr>
        <w:t>21</w:t>
      </w:r>
      <w:r>
        <w:rPr>
          <w:noProof/>
        </w:rPr>
        <w:fldChar w:fldCharType="end"/>
      </w:r>
    </w:p>
    <w:p w14:paraId="70F75EEC" w14:textId="43EC3460" w:rsidR="00217859" w:rsidRDefault="00217859">
      <w:pPr>
        <w:pStyle w:val="TOC4"/>
        <w:rPr>
          <w:rFonts w:asciiTheme="minorHAnsi" w:hAnsiTheme="minorHAnsi" w:cstheme="minorBidi"/>
          <w:noProof/>
          <w:kern w:val="2"/>
          <w:sz w:val="24"/>
          <w:szCs w:val="24"/>
          <w:lang w:eastAsia="en-GB"/>
          <w14:ligatures w14:val="standardContextual"/>
        </w:rPr>
      </w:pPr>
      <w:r>
        <w:rPr>
          <w:noProof/>
          <w:lang w:eastAsia="zh-CN"/>
        </w:rPr>
        <w:t>7.3.6.2</w:t>
      </w:r>
      <w:r>
        <w:rPr>
          <w:noProof/>
          <w:lang w:eastAsia="zh-CN"/>
        </w:rPr>
        <w:tab/>
        <w:t>Attributes</w:t>
      </w:r>
      <w:r>
        <w:rPr>
          <w:noProof/>
        </w:rPr>
        <w:tab/>
      </w:r>
      <w:r>
        <w:rPr>
          <w:noProof/>
        </w:rPr>
        <w:fldChar w:fldCharType="begin"/>
      </w:r>
      <w:r>
        <w:rPr>
          <w:noProof/>
        </w:rPr>
        <w:instrText xml:space="preserve"> PAGEREF _Toc219484254 \h </w:instrText>
      </w:r>
      <w:r>
        <w:rPr>
          <w:noProof/>
        </w:rPr>
      </w:r>
      <w:r>
        <w:rPr>
          <w:noProof/>
        </w:rPr>
        <w:fldChar w:fldCharType="separate"/>
      </w:r>
      <w:r>
        <w:rPr>
          <w:noProof/>
        </w:rPr>
        <w:t>21</w:t>
      </w:r>
      <w:r>
        <w:rPr>
          <w:noProof/>
        </w:rPr>
        <w:fldChar w:fldCharType="end"/>
      </w:r>
    </w:p>
    <w:p w14:paraId="5D017EC4" w14:textId="4B9F36F0" w:rsidR="00217859" w:rsidRDefault="00217859">
      <w:pPr>
        <w:pStyle w:val="TOC4"/>
        <w:rPr>
          <w:rFonts w:asciiTheme="minorHAnsi" w:hAnsiTheme="minorHAnsi" w:cstheme="minorBidi"/>
          <w:noProof/>
          <w:kern w:val="2"/>
          <w:sz w:val="24"/>
          <w:szCs w:val="24"/>
          <w:lang w:eastAsia="en-GB"/>
          <w14:ligatures w14:val="standardContextual"/>
        </w:rPr>
      </w:pPr>
      <w:r>
        <w:rPr>
          <w:noProof/>
          <w:lang w:eastAsia="zh-CN"/>
        </w:rPr>
        <w:t>7.3.6.3</w:t>
      </w:r>
      <w:r>
        <w:rPr>
          <w:noProof/>
          <w:lang w:eastAsia="zh-CN"/>
        </w:rPr>
        <w:tab/>
        <w:t>Attribute constraints</w:t>
      </w:r>
      <w:r>
        <w:rPr>
          <w:noProof/>
        </w:rPr>
        <w:tab/>
      </w:r>
      <w:r>
        <w:rPr>
          <w:noProof/>
        </w:rPr>
        <w:fldChar w:fldCharType="begin"/>
      </w:r>
      <w:r>
        <w:rPr>
          <w:noProof/>
        </w:rPr>
        <w:instrText xml:space="preserve"> PAGEREF _Toc219484255 \h </w:instrText>
      </w:r>
      <w:r>
        <w:rPr>
          <w:noProof/>
        </w:rPr>
      </w:r>
      <w:r>
        <w:rPr>
          <w:noProof/>
        </w:rPr>
        <w:fldChar w:fldCharType="separate"/>
      </w:r>
      <w:r>
        <w:rPr>
          <w:noProof/>
        </w:rPr>
        <w:t>21</w:t>
      </w:r>
      <w:r>
        <w:rPr>
          <w:noProof/>
        </w:rPr>
        <w:fldChar w:fldCharType="end"/>
      </w:r>
    </w:p>
    <w:p w14:paraId="1D6908EF" w14:textId="3E945C34" w:rsidR="00217859" w:rsidRDefault="00217859">
      <w:pPr>
        <w:pStyle w:val="TOC4"/>
        <w:rPr>
          <w:rFonts w:asciiTheme="minorHAnsi" w:hAnsiTheme="minorHAnsi" w:cstheme="minorBidi"/>
          <w:noProof/>
          <w:kern w:val="2"/>
          <w:sz w:val="24"/>
          <w:szCs w:val="24"/>
          <w:lang w:eastAsia="en-GB"/>
          <w14:ligatures w14:val="standardContextual"/>
        </w:rPr>
      </w:pPr>
      <w:r>
        <w:rPr>
          <w:noProof/>
          <w:lang w:eastAsia="zh-CN"/>
        </w:rPr>
        <w:t>7.3.6.4</w:t>
      </w:r>
      <w:r>
        <w:rPr>
          <w:noProof/>
          <w:lang w:eastAsia="zh-CN"/>
        </w:rPr>
        <w:tab/>
        <w:t>Notifications</w:t>
      </w:r>
      <w:r>
        <w:rPr>
          <w:noProof/>
        </w:rPr>
        <w:tab/>
      </w:r>
      <w:r>
        <w:rPr>
          <w:noProof/>
        </w:rPr>
        <w:fldChar w:fldCharType="begin"/>
      </w:r>
      <w:r>
        <w:rPr>
          <w:noProof/>
        </w:rPr>
        <w:instrText xml:space="preserve"> PAGEREF _Toc219484256 \h </w:instrText>
      </w:r>
      <w:r>
        <w:rPr>
          <w:noProof/>
        </w:rPr>
      </w:r>
      <w:r>
        <w:rPr>
          <w:noProof/>
        </w:rPr>
        <w:fldChar w:fldCharType="separate"/>
      </w:r>
      <w:r>
        <w:rPr>
          <w:noProof/>
        </w:rPr>
        <w:t>21</w:t>
      </w:r>
      <w:r>
        <w:rPr>
          <w:noProof/>
        </w:rPr>
        <w:fldChar w:fldCharType="end"/>
      </w:r>
    </w:p>
    <w:p w14:paraId="61888998" w14:textId="32F00491" w:rsidR="00217859" w:rsidRDefault="00217859">
      <w:pPr>
        <w:pStyle w:val="TOC3"/>
        <w:rPr>
          <w:rFonts w:asciiTheme="minorHAnsi" w:hAnsiTheme="minorHAnsi" w:cstheme="minorBidi"/>
          <w:noProof/>
          <w:kern w:val="2"/>
          <w:sz w:val="24"/>
          <w:szCs w:val="24"/>
          <w:lang w:eastAsia="en-GB"/>
          <w14:ligatures w14:val="standardContextual"/>
        </w:rPr>
      </w:pPr>
      <w:r>
        <w:rPr>
          <w:noProof/>
          <w:lang w:eastAsia="zh-CN"/>
        </w:rPr>
        <w:t>7.3.7</w:t>
      </w:r>
      <w:r>
        <w:rPr>
          <w:noProof/>
          <w:lang w:eastAsia="zh-CN"/>
        </w:rPr>
        <w:tab/>
        <w:t>ThresholdHysteresis &lt;&lt;dataType&gt;&gt;</w:t>
      </w:r>
      <w:r>
        <w:rPr>
          <w:noProof/>
        </w:rPr>
        <w:tab/>
      </w:r>
      <w:r>
        <w:rPr>
          <w:noProof/>
        </w:rPr>
        <w:fldChar w:fldCharType="begin"/>
      </w:r>
      <w:r>
        <w:rPr>
          <w:noProof/>
        </w:rPr>
        <w:instrText xml:space="preserve"> PAGEREF _Toc219484257 \h </w:instrText>
      </w:r>
      <w:r>
        <w:rPr>
          <w:noProof/>
        </w:rPr>
      </w:r>
      <w:r>
        <w:rPr>
          <w:noProof/>
        </w:rPr>
        <w:fldChar w:fldCharType="separate"/>
      </w:r>
      <w:r>
        <w:rPr>
          <w:noProof/>
        </w:rPr>
        <w:t>21</w:t>
      </w:r>
      <w:r>
        <w:rPr>
          <w:noProof/>
        </w:rPr>
        <w:fldChar w:fldCharType="end"/>
      </w:r>
    </w:p>
    <w:p w14:paraId="4E138514" w14:textId="6DE480D6" w:rsidR="00217859" w:rsidRDefault="00217859">
      <w:pPr>
        <w:pStyle w:val="TOC4"/>
        <w:rPr>
          <w:rFonts w:asciiTheme="minorHAnsi" w:hAnsiTheme="minorHAnsi" w:cstheme="minorBidi"/>
          <w:noProof/>
          <w:kern w:val="2"/>
          <w:sz w:val="24"/>
          <w:szCs w:val="24"/>
          <w:lang w:eastAsia="en-GB"/>
          <w14:ligatures w14:val="standardContextual"/>
        </w:rPr>
      </w:pPr>
      <w:r>
        <w:rPr>
          <w:noProof/>
          <w:lang w:eastAsia="zh-CN"/>
        </w:rPr>
        <w:t>7.3.7.1</w:t>
      </w:r>
      <w:r>
        <w:rPr>
          <w:noProof/>
          <w:lang w:eastAsia="zh-CN"/>
        </w:rPr>
        <w:tab/>
        <w:t>Definition</w:t>
      </w:r>
      <w:r>
        <w:rPr>
          <w:noProof/>
        </w:rPr>
        <w:tab/>
      </w:r>
      <w:r>
        <w:rPr>
          <w:noProof/>
        </w:rPr>
        <w:fldChar w:fldCharType="begin"/>
      </w:r>
      <w:r>
        <w:rPr>
          <w:noProof/>
        </w:rPr>
        <w:instrText xml:space="preserve"> PAGEREF _Toc219484258 \h </w:instrText>
      </w:r>
      <w:r>
        <w:rPr>
          <w:noProof/>
        </w:rPr>
      </w:r>
      <w:r>
        <w:rPr>
          <w:noProof/>
        </w:rPr>
        <w:fldChar w:fldCharType="separate"/>
      </w:r>
      <w:r>
        <w:rPr>
          <w:noProof/>
        </w:rPr>
        <w:t>21</w:t>
      </w:r>
      <w:r>
        <w:rPr>
          <w:noProof/>
        </w:rPr>
        <w:fldChar w:fldCharType="end"/>
      </w:r>
    </w:p>
    <w:p w14:paraId="5DE52994" w14:textId="5B876A69" w:rsidR="00217859" w:rsidRDefault="00217859">
      <w:pPr>
        <w:pStyle w:val="TOC4"/>
        <w:rPr>
          <w:rFonts w:asciiTheme="minorHAnsi" w:hAnsiTheme="minorHAnsi" w:cstheme="minorBidi"/>
          <w:noProof/>
          <w:kern w:val="2"/>
          <w:sz w:val="24"/>
          <w:szCs w:val="24"/>
          <w:lang w:eastAsia="en-GB"/>
          <w14:ligatures w14:val="standardContextual"/>
        </w:rPr>
      </w:pPr>
      <w:r>
        <w:rPr>
          <w:noProof/>
          <w:lang w:eastAsia="zh-CN"/>
        </w:rPr>
        <w:t>7.3.7.2</w:t>
      </w:r>
      <w:r>
        <w:rPr>
          <w:noProof/>
          <w:lang w:eastAsia="zh-CN"/>
        </w:rPr>
        <w:tab/>
        <w:t>Attributes</w:t>
      </w:r>
      <w:r>
        <w:rPr>
          <w:noProof/>
        </w:rPr>
        <w:tab/>
      </w:r>
      <w:r>
        <w:rPr>
          <w:noProof/>
        </w:rPr>
        <w:fldChar w:fldCharType="begin"/>
      </w:r>
      <w:r>
        <w:rPr>
          <w:noProof/>
        </w:rPr>
        <w:instrText xml:space="preserve"> PAGEREF _Toc219484259 \h </w:instrText>
      </w:r>
      <w:r>
        <w:rPr>
          <w:noProof/>
        </w:rPr>
      </w:r>
      <w:r>
        <w:rPr>
          <w:noProof/>
        </w:rPr>
        <w:fldChar w:fldCharType="separate"/>
      </w:r>
      <w:r>
        <w:rPr>
          <w:noProof/>
        </w:rPr>
        <w:t>22</w:t>
      </w:r>
      <w:r>
        <w:rPr>
          <w:noProof/>
        </w:rPr>
        <w:fldChar w:fldCharType="end"/>
      </w:r>
    </w:p>
    <w:p w14:paraId="3B790063" w14:textId="69F30F92" w:rsidR="00217859" w:rsidRDefault="00217859">
      <w:pPr>
        <w:pStyle w:val="TOC4"/>
        <w:rPr>
          <w:rFonts w:asciiTheme="minorHAnsi" w:hAnsiTheme="minorHAnsi" w:cstheme="minorBidi"/>
          <w:noProof/>
          <w:kern w:val="2"/>
          <w:sz w:val="24"/>
          <w:szCs w:val="24"/>
          <w:lang w:eastAsia="en-GB"/>
          <w14:ligatures w14:val="standardContextual"/>
        </w:rPr>
      </w:pPr>
      <w:r w:rsidRPr="00952C63">
        <w:rPr>
          <w:noProof/>
          <w:lang w:val="fr-FR" w:eastAsia="zh-CN"/>
        </w:rPr>
        <w:t>7.3.7.3</w:t>
      </w:r>
      <w:r w:rsidRPr="00952C63">
        <w:rPr>
          <w:noProof/>
          <w:lang w:val="fr-FR" w:eastAsia="zh-CN"/>
        </w:rPr>
        <w:tab/>
        <w:t>Attribute constraints</w:t>
      </w:r>
      <w:r>
        <w:rPr>
          <w:noProof/>
        </w:rPr>
        <w:tab/>
      </w:r>
      <w:r>
        <w:rPr>
          <w:noProof/>
        </w:rPr>
        <w:fldChar w:fldCharType="begin"/>
      </w:r>
      <w:r>
        <w:rPr>
          <w:noProof/>
        </w:rPr>
        <w:instrText xml:space="preserve"> PAGEREF _Toc219484260 \h </w:instrText>
      </w:r>
      <w:r>
        <w:rPr>
          <w:noProof/>
        </w:rPr>
      </w:r>
      <w:r>
        <w:rPr>
          <w:noProof/>
        </w:rPr>
        <w:fldChar w:fldCharType="separate"/>
      </w:r>
      <w:r>
        <w:rPr>
          <w:noProof/>
        </w:rPr>
        <w:t>22</w:t>
      </w:r>
      <w:r>
        <w:rPr>
          <w:noProof/>
        </w:rPr>
        <w:fldChar w:fldCharType="end"/>
      </w:r>
    </w:p>
    <w:p w14:paraId="2C10A5D7" w14:textId="5988FB25" w:rsidR="00217859" w:rsidRDefault="00217859">
      <w:pPr>
        <w:pStyle w:val="TOC4"/>
        <w:rPr>
          <w:rFonts w:asciiTheme="minorHAnsi" w:hAnsiTheme="minorHAnsi" w:cstheme="minorBidi"/>
          <w:noProof/>
          <w:kern w:val="2"/>
          <w:sz w:val="24"/>
          <w:szCs w:val="24"/>
          <w:lang w:eastAsia="en-GB"/>
          <w14:ligatures w14:val="standardContextual"/>
        </w:rPr>
      </w:pPr>
      <w:r w:rsidRPr="00952C63">
        <w:rPr>
          <w:noProof/>
          <w:lang w:val="fr-FR" w:eastAsia="zh-CN"/>
        </w:rPr>
        <w:t>7.3.7.4</w:t>
      </w:r>
      <w:r w:rsidRPr="00952C63">
        <w:rPr>
          <w:noProof/>
          <w:lang w:val="fr-FR" w:eastAsia="zh-CN"/>
        </w:rPr>
        <w:tab/>
        <w:t>Notifications</w:t>
      </w:r>
      <w:r>
        <w:rPr>
          <w:noProof/>
        </w:rPr>
        <w:tab/>
      </w:r>
      <w:r>
        <w:rPr>
          <w:noProof/>
        </w:rPr>
        <w:fldChar w:fldCharType="begin"/>
      </w:r>
      <w:r>
        <w:rPr>
          <w:noProof/>
        </w:rPr>
        <w:instrText xml:space="preserve"> PAGEREF _Toc219484261 \h </w:instrText>
      </w:r>
      <w:r>
        <w:rPr>
          <w:noProof/>
        </w:rPr>
      </w:r>
      <w:r>
        <w:rPr>
          <w:noProof/>
        </w:rPr>
        <w:fldChar w:fldCharType="separate"/>
      </w:r>
      <w:r>
        <w:rPr>
          <w:noProof/>
        </w:rPr>
        <w:t>22</w:t>
      </w:r>
      <w:r>
        <w:rPr>
          <w:noProof/>
        </w:rPr>
        <w:fldChar w:fldCharType="end"/>
      </w:r>
    </w:p>
    <w:p w14:paraId="15B6F4B6" w14:textId="218D7E92" w:rsidR="00217859" w:rsidRDefault="00217859">
      <w:pPr>
        <w:pStyle w:val="TOC2"/>
        <w:rPr>
          <w:rFonts w:asciiTheme="minorHAnsi" w:hAnsiTheme="minorHAnsi" w:cstheme="minorBidi"/>
          <w:noProof/>
          <w:kern w:val="2"/>
          <w:sz w:val="24"/>
          <w:szCs w:val="24"/>
          <w:lang w:eastAsia="en-GB"/>
          <w14:ligatures w14:val="standardContextual"/>
        </w:rPr>
      </w:pPr>
      <w:r>
        <w:rPr>
          <w:noProof/>
        </w:rPr>
        <w:t>7.4</w:t>
      </w:r>
      <w:r>
        <w:rPr>
          <w:noProof/>
        </w:rPr>
        <w:tab/>
        <w:t>Attribute definitions</w:t>
      </w:r>
      <w:r>
        <w:rPr>
          <w:noProof/>
        </w:rPr>
        <w:tab/>
      </w:r>
      <w:r>
        <w:rPr>
          <w:noProof/>
        </w:rPr>
        <w:fldChar w:fldCharType="begin"/>
      </w:r>
      <w:r>
        <w:rPr>
          <w:noProof/>
        </w:rPr>
        <w:instrText xml:space="preserve"> PAGEREF _Toc219484262 \h </w:instrText>
      </w:r>
      <w:r>
        <w:rPr>
          <w:noProof/>
        </w:rPr>
      </w:r>
      <w:r>
        <w:rPr>
          <w:noProof/>
        </w:rPr>
        <w:fldChar w:fldCharType="separate"/>
      </w:r>
      <w:r>
        <w:rPr>
          <w:noProof/>
        </w:rPr>
        <w:t>22</w:t>
      </w:r>
      <w:r>
        <w:rPr>
          <w:noProof/>
        </w:rPr>
        <w:fldChar w:fldCharType="end"/>
      </w:r>
    </w:p>
    <w:p w14:paraId="26D6A829" w14:textId="06715E22"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7.4.1</w:t>
      </w:r>
      <w:r w:rsidRPr="00952C63">
        <w:rPr>
          <w:rFonts w:eastAsia="SimSun"/>
          <w:noProof/>
          <w:lang w:eastAsia="zh-CN"/>
        </w:rPr>
        <w:tab/>
        <w:t>Attribute properties</w:t>
      </w:r>
      <w:r>
        <w:rPr>
          <w:noProof/>
        </w:rPr>
        <w:tab/>
      </w:r>
      <w:r>
        <w:rPr>
          <w:noProof/>
        </w:rPr>
        <w:fldChar w:fldCharType="begin"/>
      </w:r>
      <w:r>
        <w:rPr>
          <w:noProof/>
        </w:rPr>
        <w:instrText xml:space="preserve"> PAGEREF _Toc219484263 \h </w:instrText>
      </w:r>
      <w:r>
        <w:rPr>
          <w:noProof/>
        </w:rPr>
      </w:r>
      <w:r>
        <w:rPr>
          <w:noProof/>
        </w:rPr>
        <w:fldChar w:fldCharType="separate"/>
      </w:r>
      <w:r>
        <w:rPr>
          <w:noProof/>
        </w:rPr>
        <w:t>22</w:t>
      </w:r>
      <w:r>
        <w:rPr>
          <w:noProof/>
        </w:rPr>
        <w:fldChar w:fldCharType="end"/>
      </w:r>
    </w:p>
    <w:p w14:paraId="13FDEFA9" w14:textId="684C8551"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7.4.2</w:t>
      </w:r>
      <w:r w:rsidRPr="00952C63">
        <w:rPr>
          <w:rFonts w:eastAsia="SimSun"/>
          <w:noProof/>
          <w:lang w:eastAsia="zh-CN"/>
        </w:rPr>
        <w:tab/>
        <w:t>Constraints</w:t>
      </w:r>
      <w:r>
        <w:rPr>
          <w:noProof/>
        </w:rPr>
        <w:tab/>
      </w:r>
      <w:r>
        <w:rPr>
          <w:noProof/>
        </w:rPr>
        <w:fldChar w:fldCharType="begin"/>
      </w:r>
      <w:r>
        <w:rPr>
          <w:noProof/>
        </w:rPr>
        <w:instrText xml:space="preserve"> PAGEREF _Toc219484264 \h </w:instrText>
      </w:r>
      <w:r>
        <w:rPr>
          <w:noProof/>
        </w:rPr>
      </w:r>
      <w:r>
        <w:rPr>
          <w:noProof/>
        </w:rPr>
        <w:fldChar w:fldCharType="separate"/>
      </w:r>
      <w:r>
        <w:rPr>
          <w:noProof/>
        </w:rPr>
        <w:t>30</w:t>
      </w:r>
      <w:r>
        <w:rPr>
          <w:noProof/>
        </w:rPr>
        <w:fldChar w:fldCharType="end"/>
      </w:r>
    </w:p>
    <w:p w14:paraId="0FDFD3CE" w14:textId="11A3C221" w:rsidR="00217859" w:rsidRDefault="00217859">
      <w:pPr>
        <w:pStyle w:val="TOC2"/>
        <w:rPr>
          <w:rFonts w:asciiTheme="minorHAnsi" w:hAnsiTheme="minorHAnsi" w:cstheme="minorBidi"/>
          <w:noProof/>
          <w:kern w:val="2"/>
          <w:sz w:val="24"/>
          <w:szCs w:val="24"/>
          <w:lang w:eastAsia="en-GB"/>
          <w14:ligatures w14:val="standardContextual"/>
        </w:rPr>
      </w:pPr>
      <w:r>
        <w:rPr>
          <w:noProof/>
        </w:rPr>
        <w:t>7.5</w:t>
      </w:r>
      <w:r>
        <w:rPr>
          <w:noProof/>
        </w:rPr>
        <w:tab/>
        <w:t>Common notifications</w:t>
      </w:r>
      <w:r>
        <w:rPr>
          <w:noProof/>
        </w:rPr>
        <w:tab/>
      </w:r>
      <w:r>
        <w:rPr>
          <w:noProof/>
        </w:rPr>
        <w:fldChar w:fldCharType="begin"/>
      </w:r>
      <w:r>
        <w:rPr>
          <w:noProof/>
        </w:rPr>
        <w:instrText xml:space="preserve"> PAGEREF _Toc219484265 \h </w:instrText>
      </w:r>
      <w:r>
        <w:rPr>
          <w:noProof/>
        </w:rPr>
      </w:r>
      <w:r>
        <w:rPr>
          <w:noProof/>
        </w:rPr>
        <w:fldChar w:fldCharType="separate"/>
      </w:r>
      <w:r>
        <w:rPr>
          <w:noProof/>
        </w:rPr>
        <w:t>30</w:t>
      </w:r>
      <w:r>
        <w:rPr>
          <w:noProof/>
        </w:rPr>
        <w:fldChar w:fldCharType="end"/>
      </w:r>
    </w:p>
    <w:p w14:paraId="18CD3C29" w14:textId="02CFA47B"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rPr>
        <w:t>7.5.1</w:t>
      </w:r>
      <w:r w:rsidRPr="00952C63">
        <w:rPr>
          <w:rFonts w:eastAsia="SimSun"/>
          <w:noProof/>
        </w:rPr>
        <w:tab/>
        <w:t>Alarm notifications</w:t>
      </w:r>
      <w:r>
        <w:rPr>
          <w:noProof/>
        </w:rPr>
        <w:tab/>
      </w:r>
      <w:r>
        <w:rPr>
          <w:noProof/>
        </w:rPr>
        <w:fldChar w:fldCharType="begin"/>
      </w:r>
      <w:r>
        <w:rPr>
          <w:noProof/>
        </w:rPr>
        <w:instrText xml:space="preserve"> PAGEREF _Toc219484266 \h </w:instrText>
      </w:r>
      <w:r>
        <w:rPr>
          <w:noProof/>
        </w:rPr>
      </w:r>
      <w:r>
        <w:rPr>
          <w:noProof/>
        </w:rPr>
        <w:fldChar w:fldCharType="separate"/>
      </w:r>
      <w:r>
        <w:rPr>
          <w:noProof/>
        </w:rPr>
        <w:t>30</w:t>
      </w:r>
      <w:r>
        <w:rPr>
          <w:noProof/>
        </w:rPr>
        <w:fldChar w:fldCharType="end"/>
      </w:r>
    </w:p>
    <w:p w14:paraId="1489BED3" w14:textId="538F42F3"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7.5.2</w:t>
      </w:r>
      <w:r w:rsidRPr="00952C63">
        <w:rPr>
          <w:rFonts w:eastAsia="SimSun"/>
          <w:noProof/>
          <w:lang w:eastAsia="zh-CN"/>
        </w:rPr>
        <w:tab/>
        <w:t>Configuration notifications</w:t>
      </w:r>
      <w:r>
        <w:rPr>
          <w:noProof/>
        </w:rPr>
        <w:tab/>
      </w:r>
      <w:r>
        <w:rPr>
          <w:noProof/>
        </w:rPr>
        <w:fldChar w:fldCharType="begin"/>
      </w:r>
      <w:r>
        <w:rPr>
          <w:noProof/>
        </w:rPr>
        <w:instrText xml:space="preserve"> PAGEREF _Toc219484267 \h </w:instrText>
      </w:r>
      <w:r>
        <w:rPr>
          <w:noProof/>
        </w:rPr>
      </w:r>
      <w:r>
        <w:rPr>
          <w:noProof/>
        </w:rPr>
        <w:fldChar w:fldCharType="separate"/>
      </w:r>
      <w:r>
        <w:rPr>
          <w:noProof/>
        </w:rPr>
        <w:t>31</w:t>
      </w:r>
      <w:r>
        <w:rPr>
          <w:noProof/>
        </w:rPr>
        <w:fldChar w:fldCharType="end"/>
      </w:r>
    </w:p>
    <w:p w14:paraId="036A5489" w14:textId="019C636A" w:rsidR="00217859" w:rsidRDefault="00217859">
      <w:pPr>
        <w:pStyle w:val="TOC1"/>
        <w:rPr>
          <w:rFonts w:asciiTheme="minorHAnsi" w:hAnsiTheme="minorHAnsi" w:cstheme="minorBidi"/>
          <w:noProof/>
          <w:kern w:val="2"/>
          <w:sz w:val="24"/>
          <w:szCs w:val="24"/>
          <w:lang w:eastAsia="en-GB"/>
          <w14:ligatures w14:val="standardContextual"/>
        </w:rPr>
      </w:pPr>
      <w:r>
        <w:rPr>
          <w:noProof/>
        </w:rPr>
        <w:t>8</w:t>
      </w:r>
      <w:r>
        <w:rPr>
          <w:noProof/>
        </w:rPr>
        <w:tab/>
        <w:t>Notifications</w:t>
      </w:r>
      <w:r>
        <w:rPr>
          <w:noProof/>
        </w:rPr>
        <w:tab/>
      </w:r>
      <w:r>
        <w:rPr>
          <w:noProof/>
        </w:rPr>
        <w:fldChar w:fldCharType="begin"/>
      </w:r>
      <w:r>
        <w:rPr>
          <w:noProof/>
        </w:rPr>
        <w:instrText xml:space="preserve"> PAGEREF _Toc219484268 \h </w:instrText>
      </w:r>
      <w:r>
        <w:rPr>
          <w:noProof/>
        </w:rPr>
      </w:r>
      <w:r>
        <w:rPr>
          <w:noProof/>
        </w:rPr>
        <w:fldChar w:fldCharType="separate"/>
      </w:r>
      <w:r>
        <w:rPr>
          <w:noProof/>
        </w:rPr>
        <w:t>31</w:t>
      </w:r>
      <w:r>
        <w:rPr>
          <w:noProof/>
        </w:rPr>
        <w:fldChar w:fldCharType="end"/>
      </w:r>
    </w:p>
    <w:p w14:paraId="2139C1DF" w14:textId="51E8E1E1" w:rsidR="00217859" w:rsidRDefault="00217859">
      <w:pPr>
        <w:pStyle w:val="TOC2"/>
        <w:rPr>
          <w:rFonts w:asciiTheme="minorHAnsi" w:hAnsiTheme="minorHAnsi" w:cstheme="minorBidi"/>
          <w:noProof/>
          <w:kern w:val="2"/>
          <w:sz w:val="24"/>
          <w:szCs w:val="24"/>
          <w:lang w:eastAsia="en-GB"/>
          <w14:ligatures w14:val="standardContextual"/>
        </w:rPr>
      </w:pPr>
      <w:r>
        <w:rPr>
          <w:noProof/>
        </w:rPr>
        <w:t>8.1</w:t>
      </w:r>
      <w:r>
        <w:rPr>
          <w:noProof/>
        </w:rPr>
        <w:tab/>
        <w:t>Overview</w:t>
      </w:r>
      <w:r>
        <w:rPr>
          <w:noProof/>
        </w:rPr>
        <w:tab/>
      </w:r>
      <w:r>
        <w:rPr>
          <w:noProof/>
        </w:rPr>
        <w:fldChar w:fldCharType="begin"/>
      </w:r>
      <w:r>
        <w:rPr>
          <w:noProof/>
        </w:rPr>
        <w:instrText xml:space="preserve"> PAGEREF _Toc219484269 \h </w:instrText>
      </w:r>
      <w:r>
        <w:rPr>
          <w:noProof/>
        </w:rPr>
      </w:r>
      <w:r>
        <w:rPr>
          <w:noProof/>
        </w:rPr>
        <w:fldChar w:fldCharType="separate"/>
      </w:r>
      <w:r>
        <w:rPr>
          <w:noProof/>
        </w:rPr>
        <w:t>31</w:t>
      </w:r>
      <w:r>
        <w:rPr>
          <w:noProof/>
        </w:rPr>
        <w:fldChar w:fldCharType="end"/>
      </w:r>
    </w:p>
    <w:p w14:paraId="3FCF4108" w14:textId="1AAA6E2B" w:rsidR="00217859" w:rsidRDefault="00217859">
      <w:pPr>
        <w:pStyle w:val="TOC2"/>
        <w:rPr>
          <w:rFonts w:asciiTheme="minorHAnsi" w:hAnsiTheme="minorHAnsi" w:cstheme="minorBidi"/>
          <w:noProof/>
          <w:kern w:val="2"/>
          <w:sz w:val="24"/>
          <w:szCs w:val="24"/>
          <w:lang w:eastAsia="en-GB"/>
          <w14:ligatures w14:val="standardContextual"/>
        </w:rPr>
      </w:pPr>
      <w:r>
        <w:rPr>
          <w:noProof/>
        </w:rPr>
        <w:t>8.2</w:t>
      </w:r>
      <w:r>
        <w:rPr>
          <w:noProof/>
        </w:rPr>
        <w:tab/>
        <w:t>notifyNewAlarm</w:t>
      </w:r>
      <w:r>
        <w:rPr>
          <w:noProof/>
        </w:rPr>
        <w:tab/>
      </w:r>
      <w:r>
        <w:rPr>
          <w:noProof/>
        </w:rPr>
        <w:fldChar w:fldCharType="begin"/>
      </w:r>
      <w:r>
        <w:rPr>
          <w:noProof/>
        </w:rPr>
        <w:instrText xml:space="preserve"> PAGEREF _Toc219484270 \h </w:instrText>
      </w:r>
      <w:r>
        <w:rPr>
          <w:noProof/>
        </w:rPr>
      </w:r>
      <w:r>
        <w:rPr>
          <w:noProof/>
        </w:rPr>
        <w:fldChar w:fldCharType="separate"/>
      </w:r>
      <w:r>
        <w:rPr>
          <w:noProof/>
        </w:rPr>
        <w:t>31</w:t>
      </w:r>
      <w:r>
        <w:rPr>
          <w:noProof/>
        </w:rPr>
        <w:fldChar w:fldCharType="end"/>
      </w:r>
    </w:p>
    <w:p w14:paraId="0CFEB284" w14:textId="43ADBCD2"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8.2.1</w:t>
      </w:r>
      <w:r w:rsidRPr="00952C63">
        <w:rPr>
          <w:rFonts w:eastAsia="SimSun"/>
          <w:noProof/>
          <w:lang w:eastAsia="zh-CN"/>
        </w:rPr>
        <w:tab/>
        <w:t>Definition</w:t>
      </w:r>
      <w:r>
        <w:rPr>
          <w:noProof/>
        </w:rPr>
        <w:tab/>
      </w:r>
      <w:r>
        <w:rPr>
          <w:noProof/>
        </w:rPr>
        <w:fldChar w:fldCharType="begin"/>
      </w:r>
      <w:r>
        <w:rPr>
          <w:noProof/>
        </w:rPr>
        <w:instrText xml:space="preserve"> PAGEREF _Toc219484271 \h </w:instrText>
      </w:r>
      <w:r>
        <w:rPr>
          <w:noProof/>
        </w:rPr>
      </w:r>
      <w:r>
        <w:rPr>
          <w:noProof/>
        </w:rPr>
        <w:fldChar w:fldCharType="separate"/>
      </w:r>
      <w:r>
        <w:rPr>
          <w:noProof/>
        </w:rPr>
        <w:t>31</w:t>
      </w:r>
      <w:r>
        <w:rPr>
          <w:noProof/>
        </w:rPr>
        <w:fldChar w:fldCharType="end"/>
      </w:r>
    </w:p>
    <w:p w14:paraId="221326EE" w14:textId="2F3D7263"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8.2.2</w:t>
      </w:r>
      <w:r w:rsidRPr="00952C63">
        <w:rPr>
          <w:rFonts w:eastAsia="SimSun"/>
          <w:noProof/>
          <w:lang w:eastAsia="zh-CN"/>
        </w:rPr>
        <w:tab/>
        <w:t>Input parameters</w:t>
      </w:r>
      <w:r>
        <w:rPr>
          <w:noProof/>
        </w:rPr>
        <w:tab/>
      </w:r>
      <w:r>
        <w:rPr>
          <w:noProof/>
        </w:rPr>
        <w:fldChar w:fldCharType="begin"/>
      </w:r>
      <w:r>
        <w:rPr>
          <w:noProof/>
        </w:rPr>
        <w:instrText xml:space="preserve"> PAGEREF _Toc219484272 \h </w:instrText>
      </w:r>
      <w:r>
        <w:rPr>
          <w:noProof/>
        </w:rPr>
      </w:r>
      <w:r>
        <w:rPr>
          <w:noProof/>
        </w:rPr>
        <w:fldChar w:fldCharType="separate"/>
      </w:r>
      <w:r>
        <w:rPr>
          <w:noProof/>
        </w:rPr>
        <w:t>31</w:t>
      </w:r>
      <w:r>
        <w:rPr>
          <w:noProof/>
        </w:rPr>
        <w:fldChar w:fldCharType="end"/>
      </w:r>
    </w:p>
    <w:p w14:paraId="53C93C0C" w14:textId="1E38CAF6" w:rsidR="00217859" w:rsidRDefault="00217859">
      <w:pPr>
        <w:pStyle w:val="TOC2"/>
        <w:rPr>
          <w:rFonts w:asciiTheme="minorHAnsi" w:hAnsiTheme="minorHAnsi" w:cstheme="minorBidi"/>
          <w:noProof/>
          <w:kern w:val="2"/>
          <w:sz w:val="24"/>
          <w:szCs w:val="24"/>
          <w:lang w:eastAsia="en-GB"/>
          <w14:ligatures w14:val="standardContextual"/>
        </w:rPr>
      </w:pPr>
      <w:r>
        <w:rPr>
          <w:noProof/>
        </w:rPr>
        <w:t>8.3</w:t>
      </w:r>
      <w:r>
        <w:rPr>
          <w:noProof/>
        </w:rPr>
        <w:tab/>
        <w:t>notifyClearedAlarm</w:t>
      </w:r>
      <w:r>
        <w:rPr>
          <w:noProof/>
        </w:rPr>
        <w:tab/>
      </w:r>
      <w:r>
        <w:rPr>
          <w:noProof/>
        </w:rPr>
        <w:fldChar w:fldCharType="begin"/>
      </w:r>
      <w:r>
        <w:rPr>
          <w:noProof/>
        </w:rPr>
        <w:instrText xml:space="preserve"> PAGEREF _Toc219484273 \h </w:instrText>
      </w:r>
      <w:r>
        <w:rPr>
          <w:noProof/>
        </w:rPr>
      </w:r>
      <w:r>
        <w:rPr>
          <w:noProof/>
        </w:rPr>
        <w:fldChar w:fldCharType="separate"/>
      </w:r>
      <w:r>
        <w:rPr>
          <w:noProof/>
        </w:rPr>
        <w:t>32</w:t>
      </w:r>
      <w:r>
        <w:rPr>
          <w:noProof/>
        </w:rPr>
        <w:fldChar w:fldCharType="end"/>
      </w:r>
    </w:p>
    <w:p w14:paraId="6A116C0D" w14:textId="65C5F63A"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rPr>
        <w:t>8.3.1</w:t>
      </w:r>
      <w:r w:rsidRPr="00952C63">
        <w:rPr>
          <w:rFonts w:eastAsia="SimSun"/>
          <w:noProof/>
        </w:rPr>
        <w:tab/>
        <w:t>Definition</w:t>
      </w:r>
      <w:r>
        <w:rPr>
          <w:noProof/>
        </w:rPr>
        <w:tab/>
      </w:r>
      <w:r>
        <w:rPr>
          <w:noProof/>
        </w:rPr>
        <w:fldChar w:fldCharType="begin"/>
      </w:r>
      <w:r>
        <w:rPr>
          <w:noProof/>
        </w:rPr>
        <w:instrText xml:space="preserve"> PAGEREF _Toc219484274 \h </w:instrText>
      </w:r>
      <w:r>
        <w:rPr>
          <w:noProof/>
        </w:rPr>
      </w:r>
      <w:r>
        <w:rPr>
          <w:noProof/>
        </w:rPr>
        <w:fldChar w:fldCharType="separate"/>
      </w:r>
      <w:r>
        <w:rPr>
          <w:noProof/>
        </w:rPr>
        <w:t>32</w:t>
      </w:r>
      <w:r>
        <w:rPr>
          <w:noProof/>
        </w:rPr>
        <w:fldChar w:fldCharType="end"/>
      </w:r>
    </w:p>
    <w:p w14:paraId="396B2ACE" w14:textId="24F82099"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8.3.2</w:t>
      </w:r>
      <w:r w:rsidRPr="00952C63">
        <w:rPr>
          <w:rFonts w:eastAsia="SimSun"/>
          <w:noProof/>
          <w:lang w:eastAsia="zh-CN"/>
        </w:rPr>
        <w:tab/>
        <w:t>Input parameters</w:t>
      </w:r>
      <w:r>
        <w:rPr>
          <w:noProof/>
        </w:rPr>
        <w:tab/>
      </w:r>
      <w:r>
        <w:rPr>
          <w:noProof/>
        </w:rPr>
        <w:fldChar w:fldCharType="begin"/>
      </w:r>
      <w:r>
        <w:rPr>
          <w:noProof/>
        </w:rPr>
        <w:instrText xml:space="preserve"> PAGEREF _Toc219484275 \h </w:instrText>
      </w:r>
      <w:r>
        <w:rPr>
          <w:noProof/>
        </w:rPr>
      </w:r>
      <w:r>
        <w:rPr>
          <w:noProof/>
        </w:rPr>
        <w:fldChar w:fldCharType="separate"/>
      </w:r>
      <w:r>
        <w:rPr>
          <w:noProof/>
        </w:rPr>
        <w:t>33</w:t>
      </w:r>
      <w:r>
        <w:rPr>
          <w:noProof/>
        </w:rPr>
        <w:fldChar w:fldCharType="end"/>
      </w:r>
    </w:p>
    <w:p w14:paraId="5F55F2E1" w14:textId="5F937DF3" w:rsidR="00217859" w:rsidRDefault="00217859">
      <w:pPr>
        <w:pStyle w:val="TOC2"/>
        <w:rPr>
          <w:rFonts w:asciiTheme="minorHAnsi" w:hAnsiTheme="minorHAnsi" w:cstheme="minorBidi"/>
          <w:noProof/>
          <w:kern w:val="2"/>
          <w:sz w:val="24"/>
          <w:szCs w:val="24"/>
          <w:lang w:eastAsia="en-GB"/>
          <w14:ligatures w14:val="standardContextual"/>
        </w:rPr>
      </w:pPr>
      <w:r>
        <w:rPr>
          <w:noProof/>
        </w:rPr>
        <w:t>8.4</w:t>
      </w:r>
      <w:r>
        <w:rPr>
          <w:noProof/>
        </w:rPr>
        <w:tab/>
        <w:t>notifyChangedAlarmGeneral</w:t>
      </w:r>
      <w:r>
        <w:rPr>
          <w:noProof/>
        </w:rPr>
        <w:tab/>
      </w:r>
      <w:r>
        <w:rPr>
          <w:noProof/>
        </w:rPr>
        <w:fldChar w:fldCharType="begin"/>
      </w:r>
      <w:r>
        <w:rPr>
          <w:noProof/>
        </w:rPr>
        <w:instrText xml:space="preserve"> PAGEREF _Toc219484276 \h </w:instrText>
      </w:r>
      <w:r>
        <w:rPr>
          <w:noProof/>
        </w:rPr>
      </w:r>
      <w:r>
        <w:rPr>
          <w:noProof/>
        </w:rPr>
        <w:fldChar w:fldCharType="separate"/>
      </w:r>
      <w:r>
        <w:rPr>
          <w:noProof/>
        </w:rPr>
        <w:t>33</w:t>
      </w:r>
      <w:r>
        <w:rPr>
          <w:noProof/>
        </w:rPr>
        <w:fldChar w:fldCharType="end"/>
      </w:r>
    </w:p>
    <w:p w14:paraId="7F539DF7" w14:textId="6E3970DE"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8.4.1</w:t>
      </w:r>
      <w:r w:rsidRPr="00952C63">
        <w:rPr>
          <w:rFonts w:eastAsia="SimSun"/>
          <w:noProof/>
          <w:lang w:eastAsia="zh-CN"/>
        </w:rPr>
        <w:tab/>
        <w:t>Definition</w:t>
      </w:r>
      <w:r>
        <w:rPr>
          <w:noProof/>
        </w:rPr>
        <w:tab/>
      </w:r>
      <w:r>
        <w:rPr>
          <w:noProof/>
        </w:rPr>
        <w:fldChar w:fldCharType="begin"/>
      </w:r>
      <w:r>
        <w:rPr>
          <w:noProof/>
        </w:rPr>
        <w:instrText xml:space="preserve"> PAGEREF _Toc219484277 \h </w:instrText>
      </w:r>
      <w:r>
        <w:rPr>
          <w:noProof/>
        </w:rPr>
      </w:r>
      <w:r>
        <w:rPr>
          <w:noProof/>
        </w:rPr>
        <w:fldChar w:fldCharType="separate"/>
      </w:r>
      <w:r>
        <w:rPr>
          <w:noProof/>
        </w:rPr>
        <w:t>33</w:t>
      </w:r>
      <w:r>
        <w:rPr>
          <w:noProof/>
        </w:rPr>
        <w:fldChar w:fldCharType="end"/>
      </w:r>
    </w:p>
    <w:p w14:paraId="45E01314" w14:textId="249A39EE"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8.4.2</w:t>
      </w:r>
      <w:r w:rsidRPr="00952C63">
        <w:rPr>
          <w:rFonts w:eastAsia="SimSun"/>
          <w:noProof/>
          <w:lang w:eastAsia="zh-CN"/>
        </w:rPr>
        <w:tab/>
        <w:t>Input parameters</w:t>
      </w:r>
      <w:r>
        <w:rPr>
          <w:noProof/>
        </w:rPr>
        <w:tab/>
      </w:r>
      <w:r>
        <w:rPr>
          <w:noProof/>
        </w:rPr>
        <w:fldChar w:fldCharType="begin"/>
      </w:r>
      <w:r>
        <w:rPr>
          <w:noProof/>
        </w:rPr>
        <w:instrText xml:space="preserve"> PAGEREF _Toc219484278 \h </w:instrText>
      </w:r>
      <w:r>
        <w:rPr>
          <w:noProof/>
        </w:rPr>
      </w:r>
      <w:r>
        <w:rPr>
          <w:noProof/>
        </w:rPr>
        <w:fldChar w:fldCharType="separate"/>
      </w:r>
      <w:r>
        <w:rPr>
          <w:noProof/>
        </w:rPr>
        <w:t>34</w:t>
      </w:r>
      <w:r>
        <w:rPr>
          <w:noProof/>
        </w:rPr>
        <w:fldChar w:fldCharType="end"/>
      </w:r>
    </w:p>
    <w:p w14:paraId="4048B3F7" w14:textId="4AF6EA70" w:rsidR="00217859" w:rsidRDefault="00217859">
      <w:pPr>
        <w:pStyle w:val="TOC2"/>
        <w:rPr>
          <w:rFonts w:asciiTheme="minorHAnsi" w:hAnsiTheme="minorHAnsi" w:cstheme="minorBidi"/>
          <w:noProof/>
          <w:kern w:val="2"/>
          <w:sz w:val="24"/>
          <w:szCs w:val="24"/>
          <w:lang w:eastAsia="en-GB"/>
          <w14:ligatures w14:val="standardContextual"/>
        </w:rPr>
      </w:pPr>
      <w:r>
        <w:rPr>
          <w:noProof/>
        </w:rPr>
        <w:t>8.5</w:t>
      </w:r>
      <w:r>
        <w:rPr>
          <w:noProof/>
        </w:rPr>
        <w:tab/>
        <w:t>notifyAlarmListRebuilt</w:t>
      </w:r>
      <w:r>
        <w:rPr>
          <w:noProof/>
        </w:rPr>
        <w:tab/>
      </w:r>
      <w:r>
        <w:rPr>
          <w:noProof/>
        </w:rPr>
        <w:fldChar w:fldCharType="begin"/>
      </w:r>
      <w:r>
        <w:rPr>
          <w:noProof/>
        </w:rPr>
        <w:instrText xml:space="preserve"> PAGEREF _Toc219484279 \h </w:instrText>
      </w:r>
      <w:r>
        <w:rPr>
          <w:noProof/>
        </w:rPr>
      </w:r>
      <w:r>
        <w:rPr>
          <w:noProof/>
        </w:rPr>
        <w:fldChar w:fldCharType="separate"/>
      </w:r>
      <w:r>
        <w:rPr>
          <w:noProof/>
        </w:rPr>
        <w:t>34</w:t>
      </w:r>
      <w:r>
        <w:rPr>
          <w:noProof/>
        </w:rPr>
        <w:fldChar w:fldCharType="end"/>
      </w:r>
    </w:p>
    <w:p w14:paraId="402CF26E" w14:textId="18D0D485"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8.5.1</w:t>
      </w:r>
      <w:r w:rsidRPr="00952C63">
        <w:rPr>
          <w:rFonts w:eastAsia="SimSun"/>
          <w:noProof/>
          <w:lang w:eastAsia="zh-CN"/>
        </w:rPr>
        <w:tab/>
        <w:t>Definition</w:t>
      </w:r>
      <w:r>
        <w:rPr>
          <w:noProof/>
        </w:rPr>
        <w:tab/>
      </w:r>
      <w:r>
        <w:rPr>
          <w:noProof/>
        </w:rPr>
        <w:fldChar w:fldCharType="begin"/>
      </w:r>
      <w:r>
        <w:rPr>
          <w:noProof/>
        </w:rPr>
        <w:instrText xml:space="preserve"> PAGEREF _Toc219484280 \h </w:instrText>
      </w:r>
      <w:r>
        <w:rPr>
          <w:noProof/>
        </w:rPr>
      </w:r>
      <w:r>
        <w:rPr>
          <w:noProof/>
        </w:rPr>
        <w:fldChar w:fldCharType="separate"/>
      </w:r>
      <w:r>
        <w:rPr>
          <w:noProof/>
        </w:rPr>
        <w:t>34</w:t>
      </w:r>
      <w:r>
        <w:rPr>
          <w:noProof/>
        </w:rPr>
        <w:fldChar w:fldCharType="end"/>
      </w:r>
    </w:p>
    <w:p w14:paraId="175D4ECA" w14:textId="7981ABF2"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8.5.2</w:t>
      </w:r>
      <w:r w:rsidRPr="00952C63">
        <w:rPr>
          <w:rFonts w:eastAsia="SimSun"/>
          <w:noProof/>
          <w:lang w:eastAsia="zh-CN"/>
        </w:rPr>
        <w:tab/>
        <w:t>Input parameters</w:t>
      </w:r>
      <w:r>
        <w:rPr>
          <w:noProof/>
        </w:rPr>
        <w:tab/>
      </w:r>
      <w:r>
        <w:rPr>
          <w:noProof/>
        </w:rPr>
        <w:fldChar w:fldCharType="begin"/>
      </w:r>
      <w:r>
        <w:rPr>
          <w:noProof/>
        </w:rPr>
        <w:instrText xml:space="preserve"> PAGEREF _Toc219484281 \h </w:instrText>
      </w:r>
      <w:r>
        <w:rPr>
          <w:noProof/>
        </w:rPr>
      </w:r>
      <w:r>
        <w:rPr>
          <w:noProof/>
        </w:rPr>
        <w:fldChar w:fldCharType="separate"/>
      </w:r>
      <w:r>
        <w:rPr>
          <w:noProof/>
        </w:rPr>
        <w:t>35</w:t>
      </w:r>
      <w:r>
        <w:rPr>
          <w:noProof/>
        </w:rPr>
        <w:fldChar w:fldCharType="end"/>
      </w:r>
    </w:p>
    <w:p w14:paraId="71A45347" w14:textId="239B8AAE" w:rsidR="00217859" w:rsidRDefault="00217859">
      <w:pPr>
        <w:pStyle w:val="TOC2"/>
        <w:rPr>
          <w:rFonts w:asciiTheme="minorHAnsi" w:hAnsiTheme="minorHAnsi" w:cstheme="minorBidi"/>
          <w:noProof/>
          <w:kern w:val="2"/>
          <w:sz w:val="24"/>
          <w:szCs w:val="24"/>
          <w:lang w:eastAsia="en-GB"/>
          <w14:ligatures w14:val="standardContextual"/>
        </w:rPr>
      </w:pPr>
      <w:r>
        <w:rPr>
          <w:noProof/>
        </w:rPr>
        <w:t>8.6</w:t>
      </w:r>
      <w:r>
        <w:rPr>
          <w:noProof/>
        </w:rPr>
        <w:tab/>
        <w:t>notifyChangedAlarm</w:t>
      </w:r>
      <w:r>
        <w:rPr>
          <w:noProof/>
        </w:rPr>
        <w:tab/>
      </w:r>
      <w:r>
        <w:rPr>
          <w:noProof/>
        </w:rPr>
        <w:fldChar w:fldCharType="begin"/>
      </w:r>
      <w:r>
        <w:rPr>
          <w:noProof/>
        </w:rPr>
        <w:instrText xml:space="preserve"> PAGEREF _Toc219484282 \h </w:instrText>
      </w:r>
      <w:r>
        <w:rPr>
          <w:noProof/>
        </w:rPr>
      </w:r>
      <w:r>
        <w:rPr>
          <w:noProof/>
        </w:rPr>
        <w:fldChar w:fldCharType="separate"/>
      </w:r>
      <w:r>
        <w:rPr>
          <w:noProof/>
        </w:rPr>
        <w:t>35</w:t>
      </w:r>
      <w:r>
        <w:rPr>
          <w:noProof/>
        </w:rPr>
        <w:fldChar w:fldCharType="end"/>
      </w:r>
    </w:p>
    <w:p w14:paraId="481BB7F7" w14:textId="7302C397"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8.6.1</w:t>
      </w:r>
      <w:r w:rsidRPr="00952C63">
        <w:rPr>
          <w:rFonts w:eastAsia="SimSun"/>
          <w:noProof/>
          <w:lang w:eastAsia="zh-CN"/>
        </w:rPr>
        <w:tab/>
        <w:t>Definition</w:t>
      </w:r>
      <w:r>
        <w:rPr>
          <w:noProof/>
        </w:rPr>
        <w:tab/>
      </w:r>
      <w:r>
        <w:rPr>
          <w:noProof/>
        </w:rPr>
        <w:fldChar w:fldCharType="begin"/>
      </w:r>
      <w:r>
        <w:rPr>
          <w:noProof/>
        </w:rPr>
        <w:instrText xml:space="preserve"> PAGEREF _Toc219484283 \h </w:instrText>
      </w:r>
      <w:r>
        <w:rPr>
          <w:noProof/>
        </w:rPr>
      </w:r>
      <w:r>
        <w:rPr>
          <w:noProof/>
        </w:rPr>
        <w:fldChar w:fldCharType="separate"/>
      </w:r>
      <w:r>
        <w:rPr>
          <w:noProof/>
        </w:rPr>
        <w:t>35</w:t>
      </w:r>
      <w:r>
        <w:rPr>
          <w:noProof/>
        </w:rPr>
        <w:fldChar w:fldCharType="end"/>
      </w:r>
    </w:p>
    <w:p w14:paraId="6A6D4B3B" w14:textId="124EAC46"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8.6.2</w:t>
      </w:r>
      <w:r w:rsidRPr="00952C63">
        <w:rPr>
          <w:rFonts w:eastAsia="SimSun"/>
          <w:noProof/>
          <w:lang w:eastAsia="zh-CN"/>
        </w:rPr>
        <w:tab/>
        <w:t>Void</w:t>
      </w:r>
      <w:r>
        <w:rPr>
          <w:noProof/>
        </w:rPr>
        <w:tab/>
      </w:r>
      <w:r>
        <w:rPr>
          <w:noProof/>
        </w:rPr>
        <w:fldChar w:fldCharType="begin"/>
      </w:r>
      <w:r>
        <w:rPr>
          <w:noProof/>
        </w:rPr>
        <w:instrText xml:space="preserve"> PAGEREF _Toc219484284 \h </w:instrText>
      </w:r>
      <w:r>
        <w:rPr>
          <w:noProof/>
        </w:rPr>
      </w:r>
      <w:r>
        <w:rPr>
          <w:noProof/>
        </w:rPr>
        <w:fldChar w:fldCharType="separate"/>
      </w:r>
      <w:r>
        <w:rPr>
          <w:noProof/>
        </w:rPr>
        <w:t>35</w:t>
      </w:r>
      <w:r>
        <w:rPr>
          <w:noProof/>
        </w:rPr>
        <w:fldChar w:fldCharType="end"/>
      </w:r>
    </w:p>
    <w:p w14:paraId="7DEC01BA" w14:textId="1E320DBF" w:rsidR="00217859" w:rsidRDefault="00217859">
      <w:pPr>
        <w:pStyle w:val="TOC2"/>
        <w:rPr>
          <w:rFonts w:asciiTheme="minorHAnsi" w:hAnsiTheme="minorHAnsi" w:cstheme="minorBidi"/>
          <w:noProof/>
          <w:kern w:val="2"/>
          <w:sz w:val="24"/>
          <w:szCs w:val="24"/>
          <w:lang w:eastAsia="en-GB"/>
          <w14:ligatures w14:val="standardContextual"/>
        </w:rPr>
      </w:pPr>
      <w:r>
        <w:rPr>
          <w:noProof/>
        </w:rPr>
        <w:t>8.7</w:t>
      </w:r>
      <w:r>
        <w:rPr>
          <w:noProof/>
        </w:rPr>
        <w:tab/>
        <w:t>notifyCorrelatedNotificationChanged</w:t>
      </w:r>
      <w:r>
        <w:rPr>
          <w:noProof/>
        </w:rPr>
        <w:tab/>
      </w:r>
      <w:r>
        <w:rPr>
          <w:noProof/>
        </w:rPr>
        <w:fldChar w:fldCharType="begin"/>
      </w:r>
      <w:r>
        <w:rPr>
          <w:noProof/>
        </w:rPr>
        <w:instrText xml:space="preserve"> PAGEREF _Toc219484285 \h </w:instrText>
      </w:r>
      <w:r>
        <w:rPr>
          <w:noProof/>
        </w:rPr>
      </w:r>
      <w:r>
        <w:rPr>
          <w:noProof/>
        </w:rPr>
        <w:fldChar w:fldCharType="separate"/>
      </w:r>
      <w:r>
        <w:rPr>
          <w:noProof/>
        </w:rPr>
        <w:t>35</w:t>
      </w:r>
      <w:r>
        <w:rPr>
          <w:noProof/>
        </w:rPr>
        <w:fldChar w:fldCharType="end"/>
      </w:r>
    </w:p>
    <w:p w14:paraId="620B40F8" w14:textId="79B7CAF4"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8.7.1</w:t>
      </w:r>
      <w:r w:rsidRPr="00952C63">
        <w:rPr>
          <w:rFonts w:eastAsia="SimSun"/>
          <w:noProof/>
          <w:lang w:eastAsia="zh-CN"/>
        </w:rPr>
        <w:tab/>
        <w:t>Definition</w:t>
      </w:r>
      <w:r>
        <w:rPr>
          <w:noProof/>
        </w:rPr>
        <w:tab/>
      </w:r>
      <w:r>
        <w:rPr>
          <w:noProof/>
        </w:rPr>
        <w:fldChar w:fldCharType="begin"/>
      </w:r>
      <w:r>
        <w:rPr>
          <w:noProof/>
        </w:rPr>
        <w:instrText xml:space="preserve"> PAGEREF _Toc219484286 \h </w:instrText>
      </w:r>
      <w:r>
        <w:rPr>
          <w:noProof/>
        </w:rPr>
      </w:r>
      <w:r>
        <w:rPr>
          <w:noProof/>
        </w:rPr>
        <w:fldChar w:fldCharType="separate"/>
      </w:r>
      <w:r>
        <w:rPr>
          <w:noProof/>
        </w:rPr>
        <w:t>35</w:t>
      </w:r>
      <w:r>
        <w:rPr>
          <w:noProof/>
        </w:rPr>
        <w:fldChar w:fldCharType="end"/>
      </w:r>
    </w:p>
    <w:p w14:paraId="64C8426F" w14:textId="2EE4DD2D"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8.7.2</w:t>
      </w:r>
      <w:r w:rsidRPr="00952C63">
        <w:rPr>
          <w:rFonts w:eastAsia="SimSun"/>
          <w:noProof/>
          <w:lang w:eastAsia="zh-CN"/>
        </w:rPr>
        <w:tab/>
        <w:t>Input parameters</w:t>
      </w:r>
      <w:r>
        <w:rPr>
          <w:noProof/>
        </w:rPr>
        <w:tab/>
      </w:r>
      <w:r>
        <w:rPr>
          <w:noProof/>
        </w:rPr>
        <w:fldChar w:fldCharType="begin"/>
      </w:r>
      <w:r>
        <w:rPr>
          <w:noProof/>
        </w:rPr>
        <w:instrText xml:space="preserve"> PAGEREF _Toc219484287 \h </w:instrText>
      </w:r>
      <w:r>
        <w:rPr>
          <w:noProof/>
        </w:rPr>
      </w:r>
      <w:r>
        <w:rPr>
          <w:noProof/>
        </w:rPr>
        <w:fldChar w:fldCharType="separate"/>
      </w:r>
      <w:r>
        <w:rPr>
          <w:noProof/>
        </w:rPr>
        <w:t>36</w:t>
      </w:r>
      <w:r>
        <w:rPr>
          <w:noProof/>
        </w:rPr>
        <w:fldChar w:fldCharType="end"/>
      </w:r>
    </w:p>
    <w:p w14:paraId="71A97C14" w14:textId="5D9CFEC0" w:rsidR="00217859" w:rsidRDefault="00217859">
      <w:pPr>
        <w:pStyle w:val="TOC2"/>
        <w:rPr>
          <w:rFonts w:asciiTheme="minorHAnsi" w:hAnsiTheme="minorHAnsi" w:cstheme="minorBidi"/>
          <w:noProof/>
          <w:kern w:val="2"/>
          <w:sz w:val="24"/>
          <w:szCs w:val="24"/>
          <w:lang w:eastAsia="en-GB"/>
          <w14:ligatures w14:val="standardContextual"/>
        </w:rPr>
      </w:pPr>
      <w:r>
        <w:rPr>
          <w:noProof/>
        </w:rPr>
        <w:t>8.8</w:t>
      </w:r>
      <w:r>
        <w:rPr>
          <w:noProof/>
        </w:rPr>
        <w:tab/>
        <w:t>notifyAckStateChanged</w:t>
      </w:r>
      <w:r>
        <w:rPr>
          <w:noProof/>
        </w:rPr>
        <w:tab/>
      </w:r>
      <w:r>
        <w:rPr>
          <w:noProof/>
        </w:rPr>
        <w:fldChar w:fldCharType="begin"/>
      </w:r>
      <w:r>
        <w:rPr>
          <w:noProof/>
        </w:rPr>
        <w:instrText xml:space="preserve"> PAGEREF _Toc219484288 \h </w:instrText>
      </w:r>
      <w:r>
        <w:rPr>
          <w:noProof/>
        </w:rPr>
      </w:r>
      <w:r>
        <w:rPr>
          <w:noProof/>
        </w:rPr>
        <w:fldChar w:fldCharType="separate"/>
      </w:r>
      <w:r>
        <w:rPr>
          <w:noProof/>
        </w:rPr>
        <w:t>36</w:t>
      </w:r>
      <w:r>
        <w:rPr>
          <w:noProof/>
        </w:rPr>
        <w:fldChar w:fldCharType="end"/>
      </w:r>
    </w:p>
    <w:p w14:paraId="0E0A10B7" w14:textId="3D602E67"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8.8.1</w:t>
      </w:r>
      <w:r w:rsidRPr="00952C63">
        <w:rPr>
          <w:rFonts w:eastAsia="SimSun"/>
          <w:noProof/>
          <w:lang w:eastAsia="zh-CN"/>
        </w:rPr>
        <w:tab/>
        <w:t>Definition</w:t>
      </w:r>
      <w:r>
        <w:rPr>
          <w:noProof/>
        </w:rPr>
        <w:tab/>
      </w:r>
      <w:r>
        <w:rPr>
          <w:noProof/>
        </w:rPr>
        <w:fldChar w:fldCharType="begin"/>
      </w:r>
      <w:r>
        <w:rPr>
          <w:noProof/>
        </w:rPr>
        <w:instrText xml:space="preserve"> PAGEREF _Toc219484289 \h </w:instrText>
      </w:r>
      <w:r>
        <w:rPr>
          <w:noProof/>
        </w:rPr>
      </w:r>
      <w:r>
        <w:rPr>
          <w:noProof/>
        </w:rPr>
        <w:fldChar w:fldCharType="separate"/>
      </w:r>
      <w:r>
        <w:rPr>
          <w:noProof/>
        </w:rPr>
        <w:t>36</w:t>
      </w:r>
      <w:r>
        <w:rPr>
          <w:noProof/>
        </w:rPr>
        <w:fldChar w:fldCharType="end"/>
      </w:r>
    </w:p>
    <w:p w14:paraId="3330034A" w14:textId="71B1B2EB"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8.8.2</w:t>
      </w:r>
      <w:r w:rsidRPr="00952C63">
        <w:rPr>
          <w:rFonts w:eastAsia="SimSun"/>
          <w:noProof/>
          <w:lang w:eastAsia="zh-CN"/>
        </w:rPr>
        <w:tab/>
        <w:t>Input parameters</w:t>
      </w:r>
      <w:r>
        <w:rPr>
          <w:noProof/>
        </w:rPr>
        <w:tab/>
      </w:r>
      <w:r>
        <w:rPr>
          <w:noProof/>
        </w:rPr>
        <w:fldChar w:fldCharType="begin"/>
      </w:r>
      <w:r>
        <w:rPr>
          <w:noProof/>
        </w:rPr>
        <w:instrText xml:space="preserve"> PAGEREF _Toc219484290 \h </w:instrText>
      </w:r>
      <w:r>
        <w:rPr>
          <w:noProof/>
        </w:rPr>
      </w:r>
      <w:r>
        <w:rPr>
          <w:noProof/>
        </w:rPr>
        <w:fldChar w:fldCharType="separate"/>
      </w:r>
      <w:r>
        <w:rPr>
          <w:noProof/>
        </w:rPr>
        <w:t>36</w:t>
      </w:r>
      <w:r>
        <w:rPr>
          <w:noProof/>
        </w:rPr>
        <w:fldChar w:fldCharType="end"/>
      </w:r>
    </w:p>
    <w:p w14:paraId="53FAFA4F" w14:textId="67848945" w:rsidR="00217859" w:rsidRDefault="00217859">
      <w:pPr>
        <w:pStyle w:val="TOC2"/>
        <w:rPr>
          <w:rFonts w:asciiTheme="minorHAnsi" w:hAnsiTheme="minorHAnsi" w:cstheme="minorBidi"/>
          <w:noProof/>
          <w:kern w:val="2"/>
          <w:sz w:val="24"/>
          <w:szCs w:val="24"/>
          <w:lang w:eastAsia="en-GB"/>
          <w14:ligatures w14:val="standardContextual"/>
        </w:rPr>
      </w:pPr>
      <w:r>
        <w:rPr>
          <w:noProof/>
        </w:rPr>
        <w:t>8.9</w:t>
      </w:r>
      <w:r>
        <w:rPr>
          <w:noProof/>
        </w:rPr>
        <w:tab/>
        <w:t>notifyComments</w:t>
      </w:r>
      <w:r>
        <w:rPr>
          <w:noProof/>
        </w:rPr>
        <w:tab/>
      </w:r>
      <w:r>
        <w:rPr>
          <w:noProof/>
        </w:rPr>
        <w:fldChar w:fldCharType="begin"/>
      </w:r>
      <w:r>
        <w:rPr>
          <w:noProof/>
        </w:rPr>
        <w:instrText xml:space="preserve"> PAGEREF _Toc219484291 \h </w:instrText>
      </w:r>
      <w:r>
        <w:rPr>
          <w:noProof/>
        </w:rPr>
      </w:r>
      <w:r>
        <w:rPr>
          <w:noProof/>
        </w:rPr>
        <w:fldChar w:fldCharType="separate"/>
      </w:r>
      <w:r>
        <w:rPr>
          <w:noProof/>
        </w:rPr>
        <w:t>37</w:t>
      </w:r>
      <w:r>
        <w:rPr>
          <w:noProof/>
        </w:rPr>
        <w:fldChar w:fldCharType="end"/>
      </w:r>
    </w:p>
    <w:p w14:paraId="5E618D07" w14:textId="302250A5"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8.9.1</w:t>
      </w:r>
      <w:r w:rsidRPr="00952C63">
        <w:rPr>
          <w:rFonts w:eastAsia="SimSun"/>
          <w:noProof/>
          <w:lang w:eastAsia="zh-CN"/>
        </w:rPr>
        <w:tab/>
        <w:t>Definition</w:t>
      </w:r>
      <w:r>
        <w:rPr>
          <w:noProof/>
        </w:rPr>
        <w:tab/>
      </w:r>
      <w:r>
        <w:rPr>
          <w:noProof/>
        </w:rPr>
        <w:fldChar w:fldCharType="begin"/>
      </w:r>
      <w:r>
        <w:rPr>
          <w:noProof/>
        </w:rPr>
        <w:instrText xml:space="preserve"> PAGEREF _Toc219484292 \h </w:instrText>
      </w:r>
      <w:r>
        <w:rPr>
          <w:noProof/>
        </w:rPr>
      </w:r>
      <w:r>
        <w:rPr>
          <w:noProof/>
        </w:rPr>
        <w:fldChar w:fldCharType="separate"/>
      </w:r>
      <w:r>
        <w:rPr>
          <w:noProof/>
        </w:rPr>
        <w:t>37</w:t>
      </w:r>
      <w:r>
        <w:rPr>
          <w:noProof/>
        </w:rPr>
        <w:fldChar w:fldCharType="end"/>
      </w:r>
    </w:p>
    <w:p w14:paraId="5F6C27B3" w14:textId="036ED2D1"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8.9.2</w:t>
      </w:r>
      <w:r w:rsidRPr="00952C63">
        <w:rPr>
          <w:rFonts w:eastAsia="SimSun"/>
          <w:noProof/>
          <w:lang w:eastAsia="zh-CN"/>
        </w:rPr>
        <w:tab/>
        <w:t>Input parameters</w:t>
      </w:r>
      <w:r>
        <w:rPr>
          <w:noProof/>
        </w:rPr>
        <w:tab/>
      </w:r>
      <w:r>
        <w:rPr>
          <w:noProof/>
        </w:rPr>
        <w:fldChar w:fldCharType="begin"/>
      </w:r>
      <w:r>
        <w:rPr>
          <w:noProof/>
        </w:rPr>
        <w:instrText xml:space="preserve"> PAGEREF _Toc219484293 \h </w:instrText>
      </w:r>
      <w:r>
        <w:rPr>
          <w:noProof/>
        </w:rPr>
      </w:r>
      <w:r>
        <w:rPr>
          <w:noProof/>
        </w:rPr>
        <w:fldChar w:fldCharType="separate"/>
      </w:r>
      <w:r>
        <w:rPr>
          <w:noProof/>
        </w:rPr>
        <w:t>37</w:t>
      </w:r>
      <w:r>
        <w:rPr>
          <w:noProof/>
        </w:rPr>
        <w:fldChar w:fldCharType="end"/>
      </w:r>
    </w:p>
    <w:p w14:paraId="533BD5EB" w14:textId="3C291050" w:rsidR="00217859" w:rsidRDefault="00217859">
      <w:pPr>
        <w:pStyle w:val="TOC2"/>
        <w:rPr>
          <w:rFonts w:asciiTheme="minorHAnsi" w:hAnsiTheme="minorHAnsi" w:cstheme="minorBidi"/>
          <w:noProof/>
          <w:kern w:val="2"/>
          <w:sz w:val="24"/>
          <w:szCs w:val="24"/>
          <w:lang w:eastAsia="en-GB"/>
          <w14:ligatures w14:val="standardContextual"/>
        </w:rPr>
      </w:pPr>
      <w:r>
        <w:rPr>
          <w:noProof/>
        </w:rPr>
        <w:t>8.10</w:t>
      </w:r>
      <w:r>
        <w:rPr>
          <w:noProof/>
        </w:rPr>
        <w:tab/>
        <w:t>notifyPotentialFaultyAlarmList</w:t>
      </w:r>
      <w:r>
        <w:rPr>
          <w:noProof/>
        </w:rPr>
        <w:tab/>
      </w:r>
      <w:r>
        <w:rPr>
          <w:noProof/>
        </w:rPr>
        <w:fldChar w:fldCharType="begin"/>
      </w:r>
      <w:r>
        <w:rPr>
          <w:noProof/>
        </w:rPr>
        <w:instrText xml:space="preserve"> PAGEREF _Toc219484294 \h </w:instrText>
      </w:r>
      <w:r>
        <w:rPr>
          <w:noProof/>
        </w:rPr>
      </w:r>
      <w:r>
        <w:rPr>
          <w:noProof/>
        </w:rPr>
        <w:fldChar w:fldCharType="separate"/>
      </w:r>
      <w:r>
        <w:rPr>
          <w:noProof/>
        </w:rPr>
        <w:t>37</w:t>
      </w:r>
      <w:r>
        <w:rPr>
          <w:noProof/>
        </w:rPr>
        <w:fldChar w:fldCharType="end"/>
      </w:r>
    </w:p>
    <w:p w14:paraId="398A74AF" w14:textId="61B2E0FF"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8.10.1</w:t>
      </w:r>
      <w:r w:rsidRPr="00952C63">
        <w:rPr>
          <w:rFonts w:eastAsia="SimSun"/>
          <w:noProof/>
          <w:lang w:eastAsia="zh-CN"/>
        </w:rPr>
        <w:tab/>
        <w:t>Definition</w:t>
      </w:r>
      <w:r>
        <w:rPr>
          <w:noProof/>
        </w:rPr>
        <w:tab/>
      </w:r>
      <w:r>
        <w:rPr>
          <w:noProof/>
        </w:rPr>
        <w:fldChar w:fldCharType="begin"/>
      </w:r>
      <w:r>
        <w:rPr>
          <w:noProof/>
        </w:rPr>
        <w:instrText xml:space="preserve"> PAGEREF _Toc219484295 \h </w:instrText>
      </w:r>
      <w:r>
        <w:rPr>
          <w:noProof/>
        </w:rPr>
      </w:r>
      <w:r>
        <w:rPr>
          <w:noProof/>
        </w:rPr>
        <w:fldChar w:fldCharType="separate"/>
      </w:r>
      <w:r>
        <w:rPr>
          <w:noProof/>
        </w:rPr>
        <w:t>37</w:t>
      </w:r>
      <w:r>
        <w:rPr>
          <w:noProof/>
        </w:rPr>
        <w:fldChar w:fldCharType="end"/>
      </w:r>
    </w:p>
    <w:p w14:paraId="0FAB2F06" w14:textId="7B91A673"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lang w:eastAsia="zh-CN"/>
        </w:rPr>
        <w:t>8.10.2</w:t>
      </w:r>
      <w:r w:rsidRPr="00952C63">
        <w:rPr>
          <w:rFonts w:eastAsia="SimSun"/>
          <w:noProof/>
          <w:lang w:eastAsia="zh-CN"/>
        </w:rPr>
        <w:tab/>
        <w:t>Input parameters</w:t>
      </w:r>
      <w:r>
        <w:rPr>
          <w:noProof/>
        </w:rPr>
        <w:tab/>
      </w:r>
      <w:r>
        <w:rPr>
          <w:noProof/>
        </w:rPr>
        <w:fldChar w:fldCharType="begin"/>
      </w:r>
      <w:r>
        <w:rPr>
          <w:noProof/>
        </w:rPr>
        <w:instrText xml:space="preserve"> PAGEREF _Toc219484296 \h </w:instrText>
      </w:r>
      <w:r>
        <w:rPr>
          <w:noProof/>
        </w:rPr>
      </w:r>
      <w:r>
        <w:rPr>
          <w:noProof/>
        </w:rPr>
        <w:fldChar w:fldCharType="separate"/>
      </w:r>
      <w:r>
        <w:rPr>
          <w:noProof/>
        </w:rPr>
        <w:t>38</w:t>
      </w:r>
      <w:r>
        <w:rPr>
          <w:noProof/>
        </w:rPr>
        <w:fldChar w:fldCharType="end"/>
      </w:r>
    </w:p>
    <w:p w14:paraId="3537BDAA" w14:textId="5E786592" w:rsidR="00217859" w:rsidRDefault="00217859">
      <w:pPr>
        <w:pStyle w:val="TOC8"/>
        <w:rPr>
          <w:rFonts w:asciiTheme="minorHAnsi" w:hAnsiTheme="minorHAnsi" w:cstheme="minorBidi"/>
          <w:b w:val="0"/>
          <w:noProof/>
          <w:kern w:val="2"/>
          <w:sz w:val="24"/>
          <w:szCs w:val="24"/>
          <w:lang w:eastAsia="en-GB"/>
          <w14:ligatures w14:val="standardContextual"/>
        </w:rPr>
      </w:pPr>
      <w:r>
        <w:rPr>
          <w:noProof/>
        </w:rPr>
        <w:t>Annex A (normative):  Solution sets</w:t>
      </w:r>
      <w:r>
        <w:rPr>
          <w:noProof/>
        </w:rPr>
        <w:tab/>
      </w:r>
      <w:r>
        <w:rPr>
          <w:noProof/>
        </w:rPr>
        <w:fldChar w:fldCharType="begin"/>
      </w:r>
      <w:r>
        <w:rPr>
          <w:noProof/>
        </w:rPr>
        <w:instrText xml:space="preserve"> PAGEREF _Toc219484297 \h </w:instrText>
      </w:r>
      <w:r>
        <w:rPr>
          <w:noProof/>
        </w:rPr>
      </w:r>
      <w:r>
        <w:rPr>
          <w:noProof/>
        </w:rPr>
        <w:fldChar w:fldCharType="separate"/>
      </w:r>
      <w:r>
        <w:rPr>
          <w:noProof/>
        </w:rPr>
        <w:t>39</w:t>
      </w:r>
      <w:r>
        <w:rPr>
          <w:noProof/>
        </w:rPr>
        <w:fldChar w:fldCharType="end"/>
      </w:r>
    </w:p>
    <w:p w14:paraId="3673FD59" w14:textId="05772345" w:rsidR="00217859" w:rsidRDefault="00217859">
      <w:pPr>
        <w:pStyle w:val="TOC2"/>
        <w:rPr>
          <w:rFonts w:asciiTheme="minorHAnsi" w:hAnsiTheme="minorHAnsi" w:cstheme="minorBidi"/>
          <w:noProof/>
          <w:kern w:val="2"/>
          <w:sz w:val="24"/>
          <w:szCs w:val="24"/>
          <w:lang w:eastAsia="en-GB"/>
          <w14:ligatures w14:val="standardContextual"/>
        </w:rPr>
      </w:pPr>
      <w:r>
        <w:rPr>
          <w:noProof/>
        </w:rPr>
        <w:t>A.1</w:t>
      </w:r>
      <w:r>
        <w:rPr>
          <w:noProof/>
        </w:rPr>
        <w:tab/>
      </w:r>
      <w:r w:rsidRPr="00952C63">
        <w:rPr>
          <w:rFonts w:eastAsia="SimSun"/>
          <w:noProof/>
        </w:rPr>
        <w:t>RESTful HTTP-based solution set</w:t>
      </w:r>
      <w:r>
        <w:rPr>
          <w:noProof/>
        </w:rPr>
        <w:tab/>
      </w:r>
      <w:r>
        <w:rPr>
          <w:noProof/>
        </w:rPr>
        <w:fldChar w:fldCharType="begin"/>
      </w:r>
      <w:r>
        <w:rPr>
          <w:noProof/>
        </w:rPr>
        <w:instrText xml:space="preserve"> PAGEREF _Toc219484298 \h </w:instrText>
      </w:r>
      <w:r>
        <w:rPr>
          <w:noProof/>
        </w:rPr>
      </w:r>
      <w:r>
        <w:rPr>
          <w:noProof/>
        </w:rPr>
        <w:fldChar w:fldCharType="separate"/>
      </w:r>
      <w:r>
        <w:rPr>
          <w:noProof/>
        </w:rPr>
        <w:t>39</w:t>
      </w:r>
      <w:r>
        <w:rPr>
          <w:noProof/>
        </w:rPr>
        <w:fldChar w:fldCharType="end"/>
      </w:r>
    </w:p>
    <w:p w14:paraId="1ACB09F7" w14:textId="244F8990" w:rsidR="00217859" w:rsidRDefault="00217859">
      <w:pPr>
        <w:pStyle w:val="TOC3"/>
        <w:rPr>
          <w:rFonts w:asciiTheme="minorHAnsi" w:hAnsiTheme="minorHAnsi" w:cstheme="minorBidi"/>
          <w:noProof/>
          <w:kern w:val="2"/>
          <w:sz w:val="24"/>
          <w:szCs w:val="24"/>
          <w:lang w:eastAsia="en-GB"/>
          <w14:ligatures w14:val="standardContextual"/>
        </w:rPr>
      </w:pPr>
      <w:r>
        <w:rPr>
          <w:noProof/>
        </w:rPr>
        <w:t>A.1.1</w:t>
      </w:r>
      <w:r>
        <w:rPr>
          <w:noProof/>
        </w:rPr>
        <w:tab/>
        <w:t>Mapping of the NRM</w:t>
      </w:r>
      <w:r>
        <w:rPr>
          <w:noProof/>
        </w:rPr>
        <w:tab/>
      </w:r>
      <w:r>
        <w:rPr>
          <w:noProof/>
        </w:rPr>
        <w:fldChar w:fldCharType="begin"/>
      </w:r>
      <w:r>
        <w:rPr>
          <w:noProof/>
        </w:rPr>
        <w:instrText xml:space="preserve"> PAGEREF _Toc219484299 \h </w:instrText>
      </w:r>
      <w:r>
        <w:rPr>
          <w:noProof/>
        </w:rPr>
      </w:r>
      <w:r>
        <w:rPr>
          <w:noProof/>
        </w:rPr>
        <w:fldChar w:fldCharType="separate"/>
      </w:r>
      <w:r>
        <w:rPr>
          <w:noProof/>
        </w:rPr>
        <w:t>39</w:t>
      </w:r>
      <w:r>
        <w:rPr>
          <w:noProof/>
        </w:rPr>
        <w:fldChar w:fldCharType="end"/>
      </w:r>
    </w:p>
    <w:p w14:paraId="7A49F8E8" w14:textId="068CA22C" w:rsidR="00217859" w:rsidRDefault="00217859">
      <w:pPr>
        <w:pStyle w:val="TOC3"/>
        <w:rPr>
          <w:rFonts w:asciiTheme="minorHAnsi" w:hAnsiTheme="minorHAnsi" w:cstheme="minorBidi"/>
          <w:noProof/>
          <w:kern w:val="2"/>
          <w:sz w:val="24"/>
          <w:szCs w:val="24"/>
          <w:lang w:eastAsia="en-GB"/>
          <w14:ligatures w14:val="standardContextual"/>
        </w:rPr>
      </w:pPr>
      <w:r>
        <w:rPr>
          <w:noProof/>
        </w:rPr>
        <w:t>A.1.2</w:t>
      </w:r>
      <w:r>
        <w:rPr>
          <w:noProof/>
        </w:rPr>
        <w:tab/>
        <w:t>Mapping of notifications</w:t>
      </w:r>
      <w:r>
        <w:rPr>
          <w:noProof/>
        </w:rPr>
        <w:tab/>
      </w:r>
      <w:r>
        <w:rPr>
          <w:noProof/>
        </w:rPr>
        <w:fldChar w:fldCharType="begin"/>
      </w:r>
      <w:r>
        <w:rPr>
          <w:noProof/>
        </w:rPr>
        <w:instrText xml:space="preserve"> PAGEREF _Toc219484300 \h </w:instrText>
      </w:r>
      <w:r>
        <w:rPr>
          <w:noProof/>
        </w:rPr>
      </w:r>
      <w:r>
        <w:rPr>
          <w:noProof/>
        </w:rPr>
        <w:fldChar w:fldCharType="separate"/>
      </w:r>
      <w:r>
        <w:rPr>
          <w:noProof/>
        </w:rPr>
        <w:t>39</w:t>
      </w:r>
      <w:r>
        <w:rPr>
          <w:noProof/>
        </w:rPr>
        <w:fldChar w:fldCharType="end"/>
      </w:r>
    </w:p>
    <w:p w14:paraId="02DED49F" w14:textId="30451824" w:rsidR="00217859" w:rsidRDefault="00217859">
      <w:pPr>
        <w:pStyle w:val="TOC3"/>
        <w:rPr>
          <w:rFonts w:asciiTheme="minorHAnsi" w:hAnsiTheme="minorHAnsi" w:cstheme="minorBidi"/>
          <w:noProof/>
          <w:kern w:val="2"/>
          <w:sz w:val="24"/>
          <w:szCs w:val="24"/>
          <w:lang w:eastAsia="en-GB"/>
          <w14:ligatures w14:val="standardContextual"/>
        </w:rPr>
      </w:pPr>
      <w:r>
        <w:rPr>
          <w:noProof/>
        </w:rPr>
        <w:t>A.1.3</w:t>
      </w:r>
      <w:r>
        <w:rPr>
          <w:noProof/>
        </w:rPr>
        <w:tab/>
        <w:t>OpenAPI definitions</w:t>
      </w:r>
      <w:r>
        <w:rPr>
          <w:noProof/>
        </w:rPr>
        <w:tab/>
      </w:r>
      <w:r>
        <w:rPr>
          <w:noProof/>
        </w:rPr>
        <w:fldChar w:fldCharType="begin"/>
      </w:r>
      <w:r>
        <w:rPr>
          <w:noProof/>
        </w:rPr>
        <w:instrText xml:space="preserve"> PAGEREF _Toc219484301 \h </w:instrText>
      </w:r>
      <w:r>
        <w:rPr>
          <w:noProof/>
        </w:rPr>
      </w:r>
      <w:r>
        <w:rPr>
          <w:noProof/>
        </w:rPr>
        <w:fldChar w:fldCharType="separate"/>
      </w:r>
      <w:r>
        <w:rPr>
          <w:noProof/>
        </w:rPr>
        <w:t>39</w:t>
      </w:r>
      <w:r>
        <w:rPr>
          <w:noProof/>
        </w:rPr>
        <w:fldChar w:fldCharType="end"/>
      </w:r>
    </w:p>
    <w:p w14:paraId="398F8073" w14:textId="0136ACB8" w:rsidR="00217859" w:rsidRDefault="00217859">
      <w:pPr>
        <w:pStyle w:val="TOC3"/>
        <w:rPr>
          <w:rFonts w:asciiTheme="minorHAnsi" w:hAnsiTheme="minorHAnsi" w:cstheme="minorBidi"/>
          <w:noProof/>
          <w:kern w:val="2"/>
          <w:sz w:val="24"/>
          <w:szCs w:val="24"/>
          <w:lang w:eastAsia="en-GB"/>
          <w14:ligatures w14:val="standardContextual"/>
        </w:rPr>
      </w:pPr>
      <w:r>
        <w:rPr>
          <w:noProof/>
        </w:rPr>
        <w:t>A.1.4</w:t>
      </w:r>
      <w:r>
        <w:rPr>
          <w:noProof/>
        </w:rPr>
        <w:tab/>
        <w:t>Examples</w:t>
      </w:r>
      <w:r>
        <w:rPr>
          <w:noProof/>
        </w:rPr>
        <w:tab/>
      </w:r>
      <w:r>
        <w:rPr>
          <w:noProof/>
        </w:rPr>
        <w:fldChar w:fldCharType="begin"/>
      </w:r>
      <w:r>
        <w:rPr>
          <w:noProof/>
        </w:rPr>
        <w:instrText xml:space="preserve"> PAGEREF _Toc219484302 \h </w:instrText>
      </w:r>
      <w:r>
        <w:rPr>
          <w:noProof/>
        </w:rPr>
      </w:r>
      <w:r>
        <w:rPr>
          <w:noProof/>
        </w:rPr>
        <w:fldChar w:fldCharType="separate"/>
      </w:r>
      <w:r>
        <w:rPr>
          <w:noProof/>
        </w:rPr>
        <w:t>39</w:t>
      </w:r>
      <w:r>
        <w:rPr>
          <w:noProof/>
        </w:rPr>
        <w:fldChar w:fldCharType="end"/>
      </w:r>
    </w:p>
    <w:p w14:paraId="513F8775" w14:textId="17C83721" w:rsidR="00217859" w:rsidRDefault="00217859">
      <w:pPr>
        <w:pStyle w:val="TOC2"/>
        <w:rPr>
          <w:rFonts w:asciiTheme="minorHAnsi" w:hAnsiTheme="minorHAnsi" w:cstheme="minorBidi"/>
          <w:noProof/>
          <w:kern w:val="2"/>
          <w:sz w:val="24"/>
          <w:szCs w:val="24"/>
          <w:lang w:eastAsia="en-GB"/>
          <w14:ligatures w14:val="standardContextual"/>
        </w:rPr>
      </w:pPr>
      <w:r w:rsidRPr="00952C63">
        <w:rPr>
          <w:rFonts w:eastAsia="SimSun"/>
          <w:noProof/>
        </w:rPr>
        <w:t>A.2</w:t>
      </w:r>
      <w:r w:rsidRPr="00952C63">
        <w:rPr>
          <w:rFonts w:eastAsia="SimSun"/>
          <w:noProof/>
        </w:rPr>
        <w:tab/>
        <w:t>RESTful HTTP-based solution set for integration with ONAP VES API</w:t>
      </w:r>
      <w:r>
        <w:rPr>
          <w:noProof/>
        </w:rPr>
        <w:tab/>
      </w:r>
      <w:r>
        <w:rPr>
          <w:noProof/>
        </w:rPr>
        <w:fldChar w:fldCharType="begin"/>
      </w:r>
      <w:r>
        <w:rPr>
          <w:noProof/>
        </w:rPr>
        <w:instrText xml:space="preserve"> PAGEREF _Toc219484303 \h </w:instrText>
      </w:r>
      <w:r>
        <w:rPr>
          <w:noProof/>
        </w:rPr>
      </w:r>
      <w:r>
        <w:rPr>
          <w:noProof/>
        </w:rPr>
        <w:fldChar w:fldCharType="separate"/>
      </w:r>
      <w:r>
        <w:rPr>
          <w:noProof/>
        </w:rPr>
        <w:t>41</w:t>
      </w:r>
      <w:r>
        <w:rPr>
          <w:noProof/>
        </w:rPr>
        <w:fldChar w:fldCharType="end"/>
      </w:r>
    </w:p>
    <w:p w14:paraId="0D3C6F85" w14:textId="504241DF"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rPr>
        <w:t>A.2.1</w:t>
      </w:r>
      <w:r w:rsidRPr="00952C63">
        <w:rPr>
          <w:rFonts w:eastAsia="SimSun"/>
          <w:noProof/>
        </w:rPr>
        <w:tab/>
        <w:t>General</w:t>
      </w:r>
      <w:r>
        <w:rPr>
          <w:noProof/>
        </w:rPr>
        <w:tab/>
      </w:r>
      <w:r>
        <w:rPr>
          <w:noProof/>
        </w:rPr>
        <w:fldChar w:fldCharType="begin"/>
      </w:r>
      <w:r>
        <w:rPr>
          <w:noProof/>
        </w:rPr>
        <w:instrText xml:space="preserve"> PAGEREF _Toc219484304 \h </w:instrText>
      </w:r>
      <w:r>
        <w:rPr>
          <w:noProof/>
        </w:rPr>
      </w:r>
      <w:r>
        <w:rPr>
          <w:noProof/>
        </w:rPr>
        <w:fldChar w:fldCharType="separate"/>
      </w:r>
      <w:r>
        <w:rPr>
          <w:noProof/>
        </w:rPr>
        <w:t>41</w:t>
      </w:r>
      <w:r>
        <w:rPr>
          <w:noProof/>
        </w:rPr>
        <w:fldChar w:fldCharType="end"/>
      </w:r>
    </w:p>
    <w:p w14:paraId="628EF6E3" w14:textId="64F50BF9"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rPr>
        <w:t>A.2.2</w:t>
      </w:r>
      <w:r w:rsidRPr="00952C63">
        <w:rPr>
          <w:rFonts w:eastAsia="SimSun"/>
          <w:noProof/>
        </w:rPr>
        <w:tab/>
        <w:t>Mapping of notifications</w:t>
      </w:r>
      <w:r>
        <w:rPr>
          <w:noProof/>
        </w:rPr>
        <w:tab/>
      </w:r>
      <w:r>
        <w:rPr>
          <w:noProof/>
        </w:rPr>
        <w:fldChar w:fldCharType="begin"/>
      </w:r>
      <w:r>
        <w:rPr>
          <w:noProof/>
        </w:rPr>
        <w:instrText xml:space="preserve"> PAGEREF _Toc219484305 \h </w:instrText>
      </w:r>
      <w:r>
        <w:rPr>
          <w:noProof/>
        </w:rPr>
      </w:r>
      <w:r>
        <w:rPr>
          <w:noProof/>
        </w:rPr>
        <w:fldChar w:fldCharType="separate"/>
      </w:r>
      <w:r>
        <w:rPr>
          <w:noProof/>
        </w:rPr>
        <w:t>42</w:t>
      </w:r>
      <w:r>
        <w:rPr>
          <w:noProof/>
        </w:rPr>
        <w:fldChar w:fldCharType="end"/>
      </w:r>
    </w:p>
    <w:p w14:paraId="21A25DCD" w14:textId="77A0BD1B"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rPr>
        <w:t>A.2.2.1</w:t>
      </w:r>
      <w:r w:rsidRPr="00952C63">
        <w:rPr>
          <w:rFonts w:eastAsia="SimSun"/>
          <w:noProof/>
        </w:rPr>
        <w:tab/>
        <w:t>General</w:t>
      </w:r>
      <w:r>
        <w:rPr>
          <w:noProof/>
        </w:rPr>
        <w:tab/>
      </w:r>
      <w:r>
        <w:rPr>
          <w:noProof/>
        </w:rPr>
        <w:fldChar w:fldCharType="begin"/>
      </w:r>
      <w:r>
        <w:rPr>
          <w:noProof/>
        </w:rPr>
        <w:instrText xml:space="preserve"> PAGEREF _Toc219484306 \h </w:instrText>
      </w:r>
      <w:r>
        <w:rPr>
          <w:noProof/>
        </w:rPr>
      </w:r>
      <w:r>
        <w:rPr>
          <w:noProof/>
        </w:rPr>
        <w:fldChar w:fldCharType="separate"/>
      </w:r>
      <w:r>
        <w:rPr>
          <w:noProof/>
        </w:rPr>
        <w:t>42</w:t>
      </w:r>
      <w:r>
        <w:rPr>
          <w:noProof/>
        </w:rPr>
        <w:fldChar w:fldCharType="end"/>
      </w:r>
    </w:p>
    <w:p w14:paraId="6CF53432" w14:textId="3AFC0C11" w:rsidR="00217859" w:rsidRDefault="00217859">
      <w:pPr>
        <w:pStyle w:val="TOC4"/>
        <w:rPr>
          <w:rFonts w:asciiTheme="minorHAnsi" w:hAnsiTheme="minorHAnsi" w:cstheme="minorBidi"/>
          <w:noProof/>
          <w:kern w:val="2"/>
          <w:sz w:val="24"/>
          <w:szCs w:val="24"/>
          <w:lang w:eastAsia="en-GB"/>
          <w14:ligatures w14:val="standardContextual"/>
        </w:rPr>
      </w:pPr>
      <w:r w:rsidRPr="00952C63">
        <w:rPr>
          <w:rFonts w:eastAsia="SimSun"/>
          <w:noProof/>
        </w:rPr>
        <w:t>A.2.2.2</w:t>
      </w:r>
      <w:r w:rsidRPr="00952C63">
        <w:rPr>
          <w:rFonts w:eastAsia="SimSun"/>
          <w:noProof/>
        </w:rPr>
        <w:tab/>
        <w:t>Resources</w:t>
      </w:r>
      <w:r>
        <w:rPr>
          <w:noProof/>
        </w:rPr>
        <w:tab/>
      </w:r>
      <w:r>
        <w:rPr>
          <w:noProof/>
        </w:rPr>
        <w:fldChar w:fldCharType="begin"/>
      </w:r>
      <w:r>
        <w:rPr>
          <w:noProof/>
        </w:rPr>
        <w:instrText xml:space="preserve"> PAGEREF _Toc219484307 \h </w:instrText>
      </w:r>
      <w:r>
        <w:rPr>
          <w:noProof/>
        </w:rPr>
      </w:r>
      <w:r>
        <w:rPr>
          <w:noProof/>
        </w:rPr>
        <w:fldChar w:fldCharType="separate"/>
      </w:r>
      <w:r>
        <w:rPr>
          <w:noProof/>
        </w:rPr>
        <w:t>42</w:t>
      </w:r>
      <w:r>
        <w:rPr>
          <w:noProof/>
        </w:rPr>
        <w:fldChar w:fldCharType="end"/>
      </w:r>
    </w:p>
    <w:p w14:paraId="15E0613F" w14:textId="2CA1C4B1" w:rsidR="00217859" w:rsidRDefault="00217859">
      <w:pPr>
        <w:pStyle w:val="TOC3"/>
        <w:rPr>
          <w:rFonts w:asciiTheme="minorHAnsi" w:hAnsiTheme="minorHAnsi" w:cstheme="minorBidi"/>
          <w:noProof/>
          <w:kern w:val="2"/>
          <w:sz w:val="24"/>
          <w:szCs w:val="24"/>
          <w:lang w:eastAsia="en-GB"/>
          <w14:ligatures w14:val="standardContextual"/>
        </w:rPr>
      </w:pPr>
      <w:r w:rsidRPr="00952C63">
        <w:rPr>
          <w:rFonts w:eastAsia="SimSun"/>
          <w:noProof/>
        </w:rPr>
        <w:t>A.2.3</w:t>
      </w:r>
      <w:r w:rsidRPr="00952C63">
        <w:rPr>
          <w:rFonts w:eastAsia="SimSun"/>
          <w:noProof/>
        </w:rPr>
        <w:tab/>
      </w:r>
      <w:r w:rsidRPr="00952C63">
        <w:rPr>
          <w:rFonts w:eastAsia="SimSun"/>
          <w:noProof/>
          <w:lang w:eastAsia="de-DE"/>
        </w:rPr>
        <w:t>Integration with ONAP VES</w:t>
      </w:r>
      <w:r>
        <w:rPr>
          <w:noProof/>
        </w:rPr>
        <w:tab/>
      </w:r>
      <w:r>
        <w:rPr>
          <w:noProof/>
        </w:rPr>
        <w:fldChar w:fldCharType="begin"/>
      </w:r>
      <w:r>
        <w:rPr>
          <w:noProof/>
        </w:rPr>
        <w:instrText xml:space="preserve"> PAGEREF _Toc219484308 \h </w:instrText>
      </w:r>
      <w:r>
        <w:rPr>
          <w:noProof/>
        </w:rPr>
      </w:r>
      <w:r>
        <w:rPr>
          <w:noProof/>
        </w:rPr>
        <w:fldChar w:fldCharType="separate"/>
      </w:r>
      <w:r>
        <w:rPr>
          <w:noProof/>
        </w:rPr>
        <w:t>42</w:t>
      </w:r>
      <w:r>
        <w:rPr>
          <w:noProof/>
        </w:rPr>
        <w:fldChar w:fldCharType="end"/>
      </w:r>
    </w:p>
    <w:p w14:paraId="5BFF63C2" w14:textId="3E0904F6" w:rsidR="00217859" w:rsidRDefault="00217859">
      <w:pPr>
        <w:pStyle w:val="TOC2"/>
        <w:rPr>
          <w:rFonts w:asciiTheme="minorHAnsi" w:hAnsiTheme="minorHAnsi" w:cstheme="minorBidi"/>
          <w:noProof/>
          <w:kern w:val="2"/>
          <w:sz w:val="24"/>
          <w:szCs w:val="24"/>
          <w:lang w:eastAsia="en-GB"/>
          <w14:ligatures w14:val="standardContextual"/>
        </w:rPr>
      </w:pPr>
      <w:r>
        <w:rPr>
          <w:noProof/>
        </w:rPr>
        <w:t>A.3</w:t>
      </w:r>
      <w:r>
        <w:rPr>
          <w:noProof/>
        </w:rPr>
        <w:tab/>
        <w:t>NETCONF/YANG solution set</w:t>
      </w:r>
      <w:r>
        <w:rPr>
          <w:noProof/>
        </w:rPr>
        <w:tab/>
      </w:r>
      <w:r>
        <w:rPr>
          <w:noProof/>
        </w:rPr>
        <w:fldChar w:fldCharType="begin"/>
      </w:r>
      <w:r>
        <w:rPr>
          <w:noProof/>
        </w:rPr>
        <w:instrText xml:space="preserve"> PAGEREF _Toc219484309 \h </w:instrText>
      </w:r>
      <w:r>
        <w:rPr>
          <w:noProof/>
        </w:rPr>
      </w:r>
      <w:r>
        <w:rPr>
          <w:noProof/>
        </w:rPr>
        <w:fldChar w:fldCharType="separate"/>
      </w:r>
      <w:r>
        <w:rPr>
          <w:noProof/>
        </w:rPr>
        <w:t>42</w:t>
      </w:r>
      <w:r>
        <w:rPr>
          <w:noProof/>
        </w:rPr>
        <w:fldChar w:fldCharType="end"/>
      </w:r>
    </w:p>
    <w:p w14:paraId="6FA2FA51" w14:textId="6DD1F095" w:rsidR="00217859" w:rsidRDefault="00217859">
      <w:pPr>
        <w:pStyle w:val="TOC3"/>
        <w:rPr>
          <w:rFonts w:asciiTheme="minorHAnsi" w:hAnsiTheme="minorHAnsi" w:cstheme="minorBidi"/>
          <w:noProof/>
          <w:kern w:val="2"/>
          <w:sz w:val="24"/>
          <w:szCs w:val="24"/>
          <w:lang w:eastAsia="en-GB"/>
          <w14:ligatures w14:val="standardContextual"/>
        </w:rPr>
      </w:pPr>
      <w:r>
        <w:rPr>
          <w:noProof/>
        </w:rPr>
        <w:t>A.3.1</w:t>
      </w:r>
      <w:r>
        <w:rPr>
          <w:noProof/>
        </w:rPr>
        <w:tab/>
        <w:t>General</w:t>
      </w:r>
      <w:r>
        <w:rPr>
          <w:noProof/>
        </w:rPr>
        <w:tab/>
      </w:r>
      <w:r>
        <w:rPr>
          <w:noProof/>
        </w:rPr>
        <w:fldChar w:fldCharType="begin"/>
      </w:r>
      <w:r>
        <w:rPr>
          <w:noProof/>
        </w:rPr>
        <w:instrText xml:space="preserve"> PAGEREF _Toc219484310 \h </w:instrText>
      </w:r>
      <w:r>
        <w:rPr>
          <w:noProof/>
        </w:rPr>
      </w:r>
      <w:r>
        <w:rPr>
          <w:noProof/>
        </w:rPr>
        <w:fldChar w:fldCharType="separate"/>
      </w:r>
      <w:r>
        <w:rPr>
          <w:noProof/>
        </w:rPr>
        <w:t>42</w:t>
      </w:r>
      <w:r>
        <w:rPr>
          <w:noProof/>
        </w:rPr>
        <w:fldChar w:fldCharType="end"/>
      </w:r>
    </w:p>
    <w:p w14:paraId="5A69E465" w14:textId="43ACBDC3" w:rsidR="00217859" w:rsidRDefault="00217859">
      <w:pPr>
        <w:pStyle w:val="TOC3"/>
        <w:rPr>
          <w:rFonts w:asciiTheme="minorHAnsi" w:hAnsiTheme="minorHAnsi" w:cstheme="minorBidi"/>
          <w:noProof/>
          <w:kern w:val="2"/>
          <w:sz w:val="24"/>
          <w:szCs w:val="24"/>
          <w:lang w:eastAsia="en-GB"/>
          <w14:ligatures w14:val="standardContextual"/>
        </w:rPr>
      </w:pPr>
      <w:r>
        <w:rPr>
          <w:noProof/>
        </w:rPr>
        <w:lastRenderedPageBreak/>
        <w:t>A.3.2</w:t>
      </w:r>
      <w:r>
        <w:rPr>
          <w:noProof/>
        </w:rPr>
        <w:tab/>
        <w:t>YANG definitions</w:t>
      </w:r>
      <w:r>
        <w:rPr>
          <w:noProof/>
        </w:rPr>
        <w:tab/>
      </w:r>
      <w:r>
        <w:rPr>
          <w:noProof/>
        </w:rPr>
        <w:fldChar w:fldCharType="begin"/>
      </w:r>
      <w:r>
        <w:rPr>
          <w:noProof/>
        </w:rPr>
        <w:instrText xml:space="preserve"> PAGEREF _Toc219484311 \h </w:instrText>
      </w:r>
      <w:r>
        <w:rPr>
          <w:noProof/>
        </w:rPr>
      </w:r>
      <w:r>
        <w:rPr>
          <w:noProof/>
        </w:rPr>
        <w:fldChar w:fldCharType="separate"/>
      </w:r>
      <w:r>
        <w:rPr>
          <w:noProof/>
        </w:rPr>
        <w:t>42</w:t>
      </w:r>
      <w:r>
        <w:rPr>
          <w:noProof/>
        </w:rPr>
        <w:fldChar w:fldCharType="end"/>
      </w:r>
    </w:p>
    <w:p w14:paraId="2B6BD0FB" w14:textId="757EA45B" w:rsidR="00217859" w:rsidRDefault="00217859">
      <w:pPr>
        <w:pStyle w:val="TOC8"/>
        <w:rPr>
          <w:rFonts w:asciiTheme="minorHAnsi" w:hAnsiTheme="minorHAnsi" w:cstheme="minorBidi"/>
          <w:b w:val="0"/>
          <w:noProof/>
          <w:kern w:val="2"/>
          <w:sz w:val="24"/>
          <w:szCs w:val="24"/>
          <w:lang w:eastAsia="en-GB"/>
          <w14:ligatures w14:val="standardContextual"/>
        </w:rPr>
      </w:pPr>
      <w:r>
        <w:rPr>
          <w:noProof/>
        </w:rPr>
        <w:t>Annex B (informative): Probable Causes</w:t>
      </w:r>
      <w:r>
        <w:rPr>
          <w:noProof/>
        </w:rPr>
        <w:tab/>
      </w:r>
      <w:r>
        <w:rPr>
          <w:noProof/>
        </w:rPr>
        <w:fldChar w:fldCharType="begin"/>
      </w:r>
      <w:r>
        <w:rPr>
          <w:noProof/>
        </w:rPr>
        <w:instrText xml:space="preserve"> PAGEREF _Toc219484312 \h </w:instrText>
      </w:r>
      <w:r>
        <w:rPr>
          <w:noProof/>
        </w:rPr>
      </w:r>
      <w:r>
        <w:rPr>
          <w:noProof/>
        </w:rPr>
        <w:fldChar w:fldCharType="separate"/>
      </w:r>
      <w:r>
        <w:rPr>
          <w:noProof/>
        </w:rPr>
        <w:t>43</w:t>
      </w:r>
      <w:r>
        <w:rPr>
          <w:noProof/>
        </w:rPr>
        <w:fldChar w:fldCharType="end"/>
      </w:r>
    </w:p>
    <w:p w14:paraId="623D024D" w14:textId="5FD537CD" w:rsidR="00217859" w:rsidRDefault="00217859">
      <w:pPr>
        <w:pStyle w:val="TOC8"/>
        <w:rPr>
          <w:rFonts w:asciiTheme="minorHAnsi" w:hAnsiTheme="minorHAnsi" w:cstheme="minorBidi"/>
          <w:b w:val="0"/>
          <w:noProof/>
          <w:kern w:val="2"/>
          <w:sz w:val="24"/>
          <w:szCs w:val="24"/>
          <w:lang w:eastAsia="en-GB"/>
          <w14:ligatures w14:val="standardContextual"/>
        </w:rPr>
      </w:pPr>
      <w:r>
        <w:rPr>
          <w:noProof/>
        </w:rPr>
        <w:t>Annex C (informative): Change history</w:t>
      </w:r>
      <w:r>
        <w:rPr>
          <w:noProof/>
        </w:rPr>
        <w:tab/>
      </w:r>
      <w:r>
        <w:rPr>
          <w:noProof/>
        </w:rPr>
        <w:fldChar w:fldCharType="begin"/>
      </w:r>
      <w:r>
        <w:rPr>
          <w:noProof/>
        </w:rPr>
        <w:instrText xml:space="preserve"> PAGEREF _Toc219484313 \h </w:instrText>
      </w:r>
      <w:r>
        <w:rPr>
          <w:noProof/>
        </w:rPr>
      </w:r>
      <w:r>
        <w:rPr>
          <w:noProof/>
        </w:rPr>
        <w:fldChar w:fldCharType="separate"/>
      </w:r>
      <w:r>
        <w:rPr>
          <w:noProof/>
        </w:rPr>
        <w:t>49</w:t>
      </w:r>
      <w:r>
        <w:rPr>
          <w:noProof/>
        </w:rPr>
        <w:fldChar w:fldCharType="end"/>
      </w:r>
    </w:p>
    <w:p w14:paraId="0B9E3498" w14:textId="598E2AFF" w:rsidR="00080512" w:rsidRPr="008227B8" w:rsidRDefault="00184F9F">
      <w:r>
        <w:fldChar w:fldCharType="end"/>
      </w:r>
    </w:p>
    <w:p w14:paraId="03993004" w14:textId="04F4E726" w:rsidR="00080512" w:rsidRPr="008227B8" w:rsidRDefault="00175035">
      <w:pPr>
        <w:pStyle w:val="Heading1"/>
      </w:pPr>
      <w:r w:rsidRPr="008227B8">
        <w:br w:type="page"/>
      </w:r>
      <w:bookmarkStart w:id="13" w:name="foreword"/>
      <w:bookmarkStart w:id="14" w:name="_Toc157982633"/>
      <w:bookmarkStart w:id="15" w:name="_Toc219484197"/>
      <w:bookmarkEnd w:id="13"/>
      <w:r w:rsidR="00080512"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219484198"/>
      <w:r w:rsidRPr="008227B8">
        <w:lastRenderedPageBreak/>
        <w:t>1</w:t>
      </w:r>
      <w:r w:rsidRPr="008227B8">
        <w:tab/>
        <w:t>Scope</w:t>
      </w:r>
      <w:bookmarkEnd w:id="18"/>
      <w:bookmarkEnd w:id="19"/>
    </w:p>
    <w:p w14:paraId="25CD1BE3" w14:textId="4F534B95" w:rsidR="001E6E52" w:rsidRPr="00DF4CA7" w:rsidRDefault="001E6E52" w:rsidP="001E6E52">
      <w:pPr>
        <w:rPr>
          <w:lang w:eastAsia="zh-CN"/>
        </w:rPr>
      </w:pPr>
      <w:bookmarkStart w:id="20" w:name="references"/>
      <w:bookmarkStart w:id="21" w:name="_Toc157982635"/>
      <w:bookmarkEnd w:id="20"/>
      <w:r w:rsidRPr="00DF4CA7">
        <w:rPr>
          <w:lang w:eastAsia="zh-CN"/>
        </w:rPr>
        <w:t>The present document describes the SBMA based Fault Management Service (see TS 28.533 [14]). It includes stages 1, 2 and 3.</w:t>
      </w:r>
    </w:p>
    <w:p w14:paraId="48B38CC9" w14:textId="6DF8BA68" w:rsidR="001E6E52" w:rsidRPr="00DF4CA7" w:rsidRDefault="001E6E52" w:rsidP="001E6E52">
      <w:r w:rsidRPr="00DF4CA7">
        <w:t>The Fault Management MnS is based on the SBMA principles using CRUD operations, modelled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2" w:name="_Toc219484199"/>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5FFCBAFA" w14:textId="311DD94A" w:rsidR="00417E42" w:rsidRDefault="00417E42" w:rsidP="00417E42">
      <w:pPr>
        <w:pStyle w:val="EX"/>
      </w:pPr>
      <w:r>
        <w:t>[4]</w:t>
      </w:r>
      <w:r>
        <w:tab/>
        <w:t>Void.</w:t>
      </w:r>
    </w:p>
    <w:p w14:paraId="7D9DE248" w14:textId="77777777" w:rsidR="00417E42" w:rsidRDefault="00417E42" w:rsidP="00417E42">
      <w:pPr>
        <w:pStyle w:val="EX"/>
      </w:pPr>
      <w:r>
        <w:t>[5]</w:t>
      </w:r>
      <w:r>
        <w:tab/>
        <w:t>3GPP TS 28.622: "Telecommunication management; Generic Network Resource Model (NRM) Integration Reference Point (IRP); Information Service (IS)".</w:t>
      </w:r>
    </w:p>
    <w:p w14:paraId="2CFEDFB7" w14:textId="6125B563" w:rsidR="00417E42" w:rsidRDefault="00417E42" w:rsidP="00417E42">
      <w:pPr>
        <w:pStyle w:val="EX"/>
      </w:pPr>
      <w:r>
        <w:t>[6]</w:t>
      </w:r>
      <w:r>
        <w:tab/>
        <w:t>Void.</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326AA260" w14:textId="77777777" w:rsidR="00810115" w:rsidRDefault="00810115" w:rsidP="00810115">
      <w:pPr>
        <w:pStyle w:val="EX"/>
      </w:pPr>
      <w:r>
        <w:t>[11]</w:t>
      </w:r>
      <w:r>
        <w:tab/>
      </w:r>
      <w:r w:rsidRPr="004E7305">
        <w:t>Void</w:t>
      </w:r>
      <w:r>
        <w:rPr>
          <w:color w:val="0000FF"/>
        </w:rPr>
        <w:t>.</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219484200"/>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219484201"/>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601595DA" w14:textId="77777777" w:rsidR="009E4229" w:rsidRPr="008227B8" w:rsidRDefault="009E4229" w:rsidP="009E4229">
      <w:pPr>
        <w:rPr>
          <w:rFonts w:eastAsia="SimSun"/>
        </w:rPr>
      </w:pPr>
      <w:r w:rsidRPr="008227B8">
        <w:rPr>
          <w:rFonts w:eastAsia="SimSun"/>
          <w:b/>
          <w:bCs/>
        </w:rPr>
        <w:t>Alarm:</w:t>
      </w:r>
      <w:r w:rsidRPr="008227B8">
        <w:rPr>
          <w:rFonts w:eastAsia="SimSun"/>
        </w:rPr>
        <w:t xml:space="preserve"> A </w:t>
      </w:r>
      <w:r>
        <w:rPr>
          <w:rFonts w:eastAsia="SimSun"/>
        </w:rPr>
        <w:t xml:space="preserve">management </w:t>
      </w:r>
      <w:r w:rsidRPr="008227B8">
        <w:rPr>
          <w:rFonts w:eastAsia="SimSun"/>
        </w:rPr>
        <w:t xml:space="preserve">representation of </w:t>
      </w:r>
      <w:r>
        <w:rPr>
          <w:rFonts w:eastAsia="SimSun"/>
        </w:rPr>
        <w:t xml:space="preserve">a fault, </w:t>
      </w:r>
      <w:r w:rsidRPr="008227B8">
        <w:rPr>
          <w:rFonts w:eastAsia="SimSun"/>
        </w:rPr>
        <w:t xml:space="preserve">an error or </w:t>
      </w:r>
      <w:r>
        <w:rPr>
          <w:rFonts w:eastAsia="SimSun"/>
        </w:rPr>
        <w:t xml:space="preserve">a </w:t>
      </w:r>
      <w:r w:rsidRPr="008227B8">
        <w:rPr>
          <w:rFonts w:eastAsia="SimSun"/>
        </w:rPr>
        <w:t>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219484202"/>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219484203"/>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5FB4198F" w14:textId="77777777" w:rsidR="00CA3DF1" w:rsidRPr="00CA3DF1" w:rsidRDefault="00CA3DF1" w:rsidP="00CA3DF1">
      <w:pPr>
        <w:pStyle w:val="EW"/>
        <w:rPr>
          <w:rFonts w:eastAsia="SimSun"/>
        </w:rPr>
      </w:pPr>
      <w:r w:rsidRPr="00CA3DF1">
        <w:rPr>
          <w:rFonts w:eastAsia="SimSun"/>
        </w:rPr>
        <w:t>ADAC</w:t>
      </w:r>
      <w:r w:rsidRPr="00CA3DF1">
        <w:rPr>
          <w:rFonts w:eastAsia="SimSun"/>
        </w:rPr>
        <w:tab/>
        <w:t>Automatically Detected and Automatically Cleared</w:t>
      </w:r>
    </w:p>
    <w:p w14:paraId="1B457777" w14:textId="77777777" w:rsidR="00CA3DF1" w:rsidRPr="00CA3DF1" w:rsidRDefault="00CA3DF1" w:rsidP="00CA3DF1">
      <w:pPr>
        <w:pStyle w:val="EW"/>
        <w:rPr>
          <w:rFonts w:eastAsia="SimSun"/>
        </w:rPr>
      </w:pPr>
      <w:r w:rsidRPr="00CA3DF1">
        <w:rPr>
          <w:rFonts w:eastAsia="SimSun"/>
        </w:rPr>
        <w:t>ADMC</w:t>
      </w:r>
      <w:r w:rsidRPr="00CA3DF1">
        <w:rPr>
          <w:rFonts w:eastAsia="SimSun"/>
        </w:rPr>
        <w:tab/>
        <w:t>Automatically Detected and Manually Cleared</w:t>
      </w:r>
    </w:p>
    <w:p w14:paraId="5304D504" w14:textId="398733F7" w:rsidR="00CA3DF1" w:rsidRPr="00CA3DF1" w:rsidRDefault="00CA3DF1" w:rsidP="00CA3DF1">
      <w:pPr>
        <w:pStyle w:val="EW"/>
        <w:rPr>
          <w:rFonts w:eastAsia="SimSun"/>
        </w:rPr>
      </w:pPr>
      <w:r w:rsidRPr="00CA3DF1">
        <w:rPr>
          <w:rFonts w:eastAsia="SimSun"/>
        </w:rPr>
        <w:t>CRUD</w:t>
      </w:r>
      <w:r w:rsidRPr="00CA3DF1">
        <w:rPr>
          <w:rFonts w:eastAsia="SimSun"/>
        </w:rPr>
        <w:tab/>
        <w:t>Create, Read, Update</w:t>
      </w:r>
      <w:r w:rsidRPr="00CA3DF1">
        <w:rPr>
          <w:rFonts w:eastAsia="SimSun"/>
          <w:lang w:val="en-US"/>
        </w:rPr>
        <w:t xml:space="preserve"> and</w:t>
      </w:r>
      <w:r w:rsidRPr="00CA3DF1">
        <w:rPr>
          <w:rFonts w:eastAsia="SimSun"/>
        </w:rPr>
        <w:t xml:space="preserve"> Delete</w:t>
      </w:r>
    </w:p>
    <w:p w14:paraId="7B6CCA8C" w14:textId="77777777" w:rsidR="00CA3DF1" w:rsidRPr="00CA3DF1" w:rsidRDefault="00CA3DF1" w:rsidP="00CA3DF1">
      <w:pPr>
        <w:pStyle w:val="EW"/>
        <w:rPr>
          <w:rFonts w:eastAsia="SimSun"/>
        </w:rPr>
      </w:pPr>
      <w:r w:rsidRPr="00CA3DF1">
        <w:rPr>
          <w:rFonts w:eastAsia="SimSun" w:hint="eastAsia"/>
        </w:rPr>
        <w:t>F</w:t>
      </w:r>
      <w:r w:rsidRPr="00CA3DF1">
        <w:rPr>
          <w:rFonts w:eastAsia="SimSun"/>
        </w:rPr>
        <w:t>M</w:t>
      </w:r>
      <w:r w:rsidRPr="00CA3DF1">
        <w:rPr>
          <w:rFonts w:eastAsia="SimSun" w:hint="eastAsia"/>
        </w:rPr>
        <w:tab/>
        <w:t>Fault Management</w:t>
      </w:r>
    </w:p>
    <w:p w14:paraId="7235D4F9" w14:textId="77777777" w:rsidR="00CA3DF1" w:rsidRPr="00CA3DF1" w:rsidRDefault="00CA3DF1" w:rsidP="00CA3DF1">
      <w:pPr>
        <w:pStyle w:val="EW"/>
        <w:rPr>
          <w:rFonts w:eastAsia="SimSun"/>
        </w:rPr>
      </w:pPr>
      <w:r w:rsidRPr="00CA3DF1">
        <w:rPr>
          <w:rFonts w:eastAsia="SimSun"/>
        </w:rPr>
        <w:t>MnS</w:t>
      </w:r>
      <w:r w:rsidRPr="00CA3DF1">
        <w:rPr>
          <w:rFonts w:eastAsia="SimSun"/>
        </w:rPr>
        <w:tab/>
        <w:t>Management Service</w:t>
      </w:r>
    </w:p>
    <w:p w14:paraId="16383EB5" w14:textId="77777777" w:rsidR="00CA3DF1" w:rsidRPr="00CA3DF1" w:rsidRDefault="00CA3DF1" w:rsidP="00CA3DF1">
      <w:pPr>
        <w:pStyle w:val="EW"/>
        <w:rPr>
          <w:rFonts w:eastAsia="SimSun"/>
        </w:rPr>
      </w:pPr>
      <w:r w:rsidRPr="00CA3DF1">
        <w:rPr>
          <w:rFonts w:eastAsia="SimSun"/>
        </w:rPr>
        <w:t>NRM</w:t>
      </w:r>
      <w:r w:rsidRPr="00CA3DF1">
        <w:rPr>
          <w:rFonts w:eastAsia="SimSun"/>
        </w:rPr>
        <w:tab/>
        <w:t>Network Resource Model</w:t>
      </w:r>
    </w:p>
    <w:p w14:paraId="4B4538FB" w14:textId="71BFA966" w:rsidR="002B6147" w:rsidRPr="00CA3DF1" w:rsidRDefault="00CA3DF1" w:rsidP="00CA3DF1">
      <w:pPr>
        <w:pStyle w:val="EW"/>
        <w:rPr>
          <w:rFonts w:eastAsia="SimSun"/>
        </w:rPr>
      </w:pPr>
      <w:r w:rsidRPr="00CA3DF1">
        <w:rPr>
          <w:rFonts w:eastAsia="SimSun"/>
        </w:rPr>
        <w:t>SBMA</w:t>
      </w:r>
      <w:r w:rsidRPr="00CA3DF1">
        <w:rPr>
          <w:rFonts w:eastAsia="SimSun"/>
        </w:rPr>
        <w:tab/>
        <w:t>Service Based Management Architecture</w:t>
      </w:r>
    </w:p>
    <w:p w14:paraId="39A7D325" w14:textId="35F59A0B" w:rsidR="002B6147" w:rsidRPr="008227B8" w:rsidRDefault="002B6147" w:rsidP="00550B19">
      <w:pPr>
        <w:pStyle w:val="Heading1"/>
      </w:pPr>
      <w:bookmarkStart w:id="32" w:name="_Toc157982640"/>
      <w:bookmarkStart w:id="33" w:name="_Toc219484204"/>
      <w:r w:rsidRPr="008227B8">
        <w:t>4</w:t>
      </w:r>
      <w:r w:rsidRPr="008227B8">
        <w:tab/>
        <w:t>Concepts and overview</w:t>
      </w:r>
      <w:bookmarkEnd w:id="32"/>
      <w:bookmarkEnd w:id="33"/>
    </w:p>
    <w:p w14:paraId="076C2555" w14:textId="6963A329" w:rsidR="00F709D1" w:rsidRPr="008227B8" w:rsidRDefault="00F709D1" w:rsidP="00F709D1">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w:t>
      </w:r>
      <w:r w:rsidRPr="008227B8">
        <w:rPr>
          <w:rFonts w:eastAsia="SimSun"/>
        </w:rPr>
        <w:lastRenderedPageBreak/>
        <w:t>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45E9157E" w14:textId="77777777" w:rsidR="00C3467D" w:rsidRPr="008227B8" w:rsidRDefault="00C3467D" w:rsidP="00C3467D">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19EA677B" w14:textId="31E755D8" w:rsidR="00C3467D" w:rsidRPr="008227B8" w:rsidRDefault="00C3467D" w:rsidP="00C3467D">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w:t>
      </w:r>
      <w:r>
        <w:rPr>
          <w:rFonts w:eastAsia="SimSun"/>
        </w:rPr>
        <w:t xml:space="preserve"> </w:t>
      </w:r>
      <w:r w:rsidRPr="008227B8">
        <w:rPr>
          <w:rFonts w:eastAsia="SimSun"/>
        </w:rPr>
        <w:t>fault, a</w:t>
      </w:r>
      <w:r>
        <w:rPr>
          <w:rFonts w:eastAsia="SimSun"/>
        </w:rPr>
        <w:t>n</w:t>
      </w:r>
      <w:r w:rsidRPr="008227B8">
        <w:rPr>
          <w:rFonts w:eastAsia="SimSun"/>
        </w:rPr>
        <w:t xml:space="preserve">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2A235A16" w:rsidR="002B6147" w:rsidRPr="008227B8" w:rsidRDefault="002B6147" w:rsidP="000815A8">
      <w:pPr>
        <w:pStyle w:val="Heading1"/>
      </w:pPr>
      <w:bookmarkStart w:id="34" w:name="_Toc157982641"/>
      <w:bookmarkStart w:id="35" w:name="_Toc219484205"/>
      <w:r w:rsidRPr="008227B8">
        <w:t>5</w:t>
      </w:r>
      <w:r w:rsidRPr="008227B8">
        <w:tab/>
        <w:t>Requirements</w:t>
      </w:r>
      <w:bookmarkEnd w:id="34"/>
      <w:bookmarkEnd w:id="35"/>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3179"/>
        <w:gridCol w:w="4977"/>
      </w:tblGrid>
      <w:tr w:rsidR="002B6147" w:rsidRPr="008227B8" w14:paraId="42F7465F" w14:textId="77777777" w:rsidTr="00D35B63">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pPr>
            <w:r w:rsidRPr="008227B8">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pPr>
            <w:r w:rsidRPr="008227B8">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pPr>
            <w:r w:rsidRPr="008227B8">
              <w:t>Motivation</w:t>
            </w:r>
          </w:p>
        </w:tc>
      </w:tr>
      <w:tr w:rsidR="002B6147" w:rsidRPr="008227B8" w14:paraId="002440E7"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6" w:name="_MCCTEMPBM_CRPT22660006___7"/>
            <w:r w:rsidRPr="008227B8">
              <w:rPr>
                <w:rFonts w:ascii="Arial" w:eastAsia="SimSun" w:hAnsi="Arial"/>
                <w:b/>
                <w:bCs/>
                <w:sz w:val="18"/>
                <w:lang w:eastAsia="zh-CN"/>
              </w:rPr>
              <w:t>REQ-FM-MC-1</w:t>
            </w:r>
            <w:bookmarkEnd w:id="36"/>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b/>
                <w:iCs/>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alarm notifications</w:t>
            </w:r>
            <w:r w:rsidRPr="008227B8">
              <w:rPr>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b/>
                <w:iCs/>
              </w:rPr>
            </w:pPr>
            <w:r w:rsidRPr="008227B8">
              <w:rPr>
                <w:lang w:eastAsia="zh-CN"/>
              </w:rPr>
              <w:t>Motivation: the consumer should receive information about alarms immediately when an alarm is raised or changed.</w:t>
            </w:r>
          </w:p>
        </w:tc>
      </w:tr>
      <w:tr w:rsidR="002B6147" w:rsidRPr="008227B8" w14:paraId="0B26E95E" w14:textId="77777777" w:rsidTr="00D35B63">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7" w:name="_MCCTEMPBM_CRPT22660007___7"/>
            <w:r w:rsidRPr="008227B8">
              <w:rPr>
                <w:rFonts w:ascii="Arial" w:eastAsia="SimSun" w:hAnsi="Arial"/>
                <w:b/>
                <w:bCs/>
                <w:sz w:val="18"/>
                <w:lang w:eastAsia="zh-CN"/>
              </w:rPr>
              <w:t>REQ-FM-MC-2</w:t>
            </w:r>
            <w:bookmarkEnd w:id="37"/>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subscribe</w:t>
            </w:r>
            <w:r w:rsidRPr="008227B8">
              <w:rPr>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iCs/>
              </w:rPr>
            </w:pPr>
            <w:r w:rsidRPr="008227B8">
              <w:rPr>
                <w:lang w:eastAsia="zh-CN"/>
              </w:rPr>
              <w:t>Motivation: Needed for REQ-FM-MC-1. Producers will not send notification without an explicit subscription.</w:t>
            </w:r>
          </w:p>
        </w:tc>
      </w:tr>
      <w:tr w:rsidR="002B6147" w:rsidRPr="008227B8" w14:paraId="494E4810"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8" w:name="_MCCTEMPBM_CRPT22660008___7"/>
            <w:r w:rsidRPr="008227B8">
              <w:rPr>
                <w:rFonts w:ascii="Arial" w:eastAsia="SimSun" w:hAnsi="Arial"/>
                <w:b/>
                <w:bCs/>
                <w:sz w:val="18"/>
                <w:lang w:eastAsia="zh-CN"/>
              </w:rPr>
              <w:t>REQ-FM-MC-3</w:t>
            </w:r>
            <w:bookmarkEnd w:id="38"/>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unsubscribe</w:t>
            </w:r>
            <w:r w:rsidRPr="008227B8">
              <w:rPr>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pPr>
            <w:r w:rsidRPr="008227B8">
              <w:rPr>
                <w:lang w:eastAsia="zh-CN"/>
              </w:rPr>
              <w:t>Motivation: The consumer needs to be able to indicate that it is no longer interested in receiving immediate alarm information</w:t>
            </w:r>
          </w:p>
        </w:tc>
      </w:tr>
      <w:tr w:rsidR="002B6147" w:rsidRPr="008227B8" w14:paraId="1811555E"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39" w:name="_MCCTEMPBM_CRPT22660009___7"/>
            <w:r w:rsidRPr="008227B8">
              <w:rPr>
                <w:rFonts w:ascii="Arial" w:eastAsia="SimSun" w:hAnsi="Arial"/>
                <w:b/>
                <w:bCs/>
                <w:sz w:val="18"/>
                <w:lang w:eastAsia="zh-CN"/>
              </w:rPr>
              <w:t>REQ-FM-MC-4</w:t>
            </w:r>
            <w:bookmarkEnd w:id="39"/>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allow authorized consumers to provide a </w:t>
            </w:r>
            <w:r w:rsidRPr="008227B8">
              <w:rPr>
                <w:b/>
                <w:bCs/>
                <w:lang w:eastAsia="zh-CN"/>
              </w:rPr>
              <w:t>filter</w:t>
            </w:r>
            <w:r w:rsidRPr="008227B8">
              <w:rPr>
                <w:lang w:eastAsia="zh-CN"/>
              </w:rPr>
              <w:t xml:space="preserve"> for alarm </w:t>
            </w:r>
            <w:r w:rsidRPr="008227B8">
              <w:rPr>
                <w:b/>
                <w:bCs/>
                <w:lang w:eastAsia="zh-CN"/>
              </w:rPr>
              <w:t>notifications</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pPr>
            <w:r w:rsidRPr="008227B8">
              <w:rPr>
                <w:lang w:eastAsia="zh-CN"/>
              </w:rPr>
              <w:t>Motivation: The consumer shall be able to indicate that it is interested only in a subset of alarms.</w:t>
            </w:r>
          </w:p>
        </w:tc>
      </w:tr>
      <w:tr w:rsidR="002B6147" w:rsidRPr="008227B8" w14:paraId="415060B0"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0" w:name="_MCCTEMPBM_CRPT22660010___7"/>
            <w:r w:rsidRPr="008227B8">
              <w:rPr>
                <w:rFonts w:ascii="Arial" w:eastAsia="SimSun" w:hAnsi="Arial"/>
                <w:b/>
                <w:bCs/>
                <w:sz w:val="18"/>
                <w:lang w:eastAsia="zh-CN"/>
              </w:rPr>
              <w:t>REQ-FM-MC-5</w:t>
            </w:r>
            <w:bookmarkEnd w:id="40"/>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retrieve the alarm list</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pPr>
            <w:r w:rsidRPr="008227B8">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1" w:name="_MCCTEMPBM_CRPT22660011___7"/>
            <w:r w:rsidRPr="008227B8">
              <w:rPr>
                <w:rFonts w:ascii="Arial" w:eastAsia="SimSun" w:hAnsi="Arial"/>
                <w:b/>
                <w:bCs/>
                <w:sz w:val="18"/>
                <w:lang w:eastAsia="zh-CN"/>
              </w:rPr>
              <w:t>REQ-FM-MC-6</w:t>
            </w:r>
            <w:bookmarkEnd w:id="41"/>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allow authorized consumers to </w:t>
            </w:r>
            <w:r w:rsidRPr="008227B8">
              <w:rPr>
                <w:b/>
                <w:bCs/>
                <w:lang w:eastAsia="zh-CN"/>
              </w:rPr>
              <w:t>retrieve a filtered</w:t>
            </w:r>
            <w:r w:rsidRPr="008227B8">
              <w:rPr>
                <w:lang w:eastAsia="zh-CN"/>
              </w:rPr>
              <w:t xml:space="preserve"> subset of the </w:t>
            </w:r>
            <w:r w:rsidRPr="008227B8">
              <w:rPr>
                <w:b/>
                <w:bCs/>
                <w:lang w:eastAsia="zh-CN"/>
              </w:rPr>
              <w:t>alarm list</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pPr>
            <w:r w:rsidRPr="008227B8">
              <w:rPr>
                <w:lang w:eastAsia="zh-CN"/>
              </w:rPr>
              <w:t>Motivation: If the consumer is interested only in a subset of alarms, it shall be able to retrieve only that subset.</w:t>
            </w:r>
          </w:p>
        </w:tc>
      </w:tr>
      <w:tr w:rsidR="002B6147" w:rsidRPr="008227B8" w14:paraId="707BB8BA" w14:textId="77777777" w:rsidTr="00D35B63">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2" w:name="_MCCTEMPBM_CRPT22660012___7"/>
            <w:r w:rsidRPr="008227B8">
              <w:rPr>
                <w:rFonts w:ascii="Arial" w:eastAsia="SimSun" w:hAnsi="Arial"/>
                <w:b/>
                <w:bCs/>
                <w:sz w:val="18"/>
                <w:lang w:eastAsia="zh-CN"/>
              </w:rPr>
              <w:lastRenderedPageBreak/>
              <w:t>REQ-FM-MC-7</w:t>
            </w:r>
            <w:bookmarkEnd w:id="42"/>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changed alarm 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pPr>
            <w:r w:rsidRPr="008227B8">
              <w:rPr>
                <w:lang w:eastAsia="zh-CN"/>
              </w:rPr>
              <w:t>Motivation: the consumer should receive information about changed alarms immediately.</w:t>
            </w:r>
          </w:p>
        </w:tc>
      </w:tr>
      <w:tr w:rsidR="002B6147" w:rsidRPr="008227B8" w14:paraId="52AB6E52"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3" w:name="_MCCTEMPBM_CRPT22660013___7"/>
            <w:r w:rsidRPr="008227B8">
              <w:rPr>
                <w:rFonts w:ascii="Arial" w:eastAsia="SimSun" w:hAnsi="Arial"/>
                <w:b/>
                <w:bCs/>
                <w:sz w:val="18"/>
                <w:lang w:eastAsia="zh-CN"/>
              </w:rPr>
              <w:t>REQ-FM-MC-8</w:t>
            </w:r>
            <w:bookmarkEnd w:id="43"/>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cleared alarm 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pPr>
            <w:r w:rsidRPr="008227B8">
              <w:rPr>
                <w:lang w:eastAsia="zh-CN"/>
              </w:rPr>
              <w:t>Motivation: the consumer should receive information about cleared alarms immediately.</w:t>
            </w:r>
          </w:p>
        </w:tc>
      </w:tr>
      <w:tr w:rsidR="002B6147" w:rsidRPr="008227B8" w14:paraId="74B32026"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4" w:name="_MCCTEMPBM_CRPT22660014___7"/>
            <w:r w:rsidRPr="008227B8">
              <w:rPr>
                <w:rFonts w:ascii="Arial" w:eastAsia="SimSun" w:hAnsi="Arial"/>
                <w:b/>
                <w:bCs/>
                <w:sz w:val="18"/>
                <w:lang w:eastAsia="zh-CN"/>
              </w:rPr>
              <w:t>REQ-FM-MC-9</w:t>
            </w:r>
            <w:bookmarkEnd w:id="44"/>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new</w:t>
            </w:r>
            <w:r w:rsidRPr="008227B8">
              <w:rPr>
                <w:lang w:eastAsia="zh-CN"/>
              </w:rPr>
              <w:t xml:space="preserve"> generated </w:t>
            </w:r>
            <w:r w:rsidRPr="008227B8">
              <w:rPr>
                <w:b/>
                <w:bCs/>
                <w:lang w:eastAsia="zh-CN"/>
              </w:rPr>
              <w:t>alarm 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pPr>
            <w:r w:rsidRPr="008227B8">
              <w:rPr>
                <w:lang w:eastAsia="zh-CN"/>
              </w:rPr>
              <w:t>Motivation: the consumer should receive information about alarms immediately when an alarm is raised.</w:t>
            </w:r>
          </w:p>
        </w:tc>
      </w:tr>
      <w:tr w:rsidR="002B6147" w:rsidRPr="008227B8" w14:paraId="535337CA"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5" w:name="_MCCTEMPBM_CRPT22660015___7"/>
            <w:r w:rsidRPr="008227B8">
              <w:rPr>
                <w:rFonts w:ascii="Arial" w:eastAsia="SimSun" w:hAnsi="Arial"/>
                <w:b/>
                <w:bCs/>
                <w:sz w:val="18"/>
                <w:lang w:eastAsia="zh-CN"/>
              </w:rPr>
              <w:t>REQ-FM-MC-10</w:t>
            </w:r>
            <w:bookmarkEnd w:id="45"/>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indicate that the </w:t>
            </w:r>
            <w:r w:rsidRPr="008227B8">
              <w:rPr>
                <w:b/>
                <w:bCs/>
                <w:lang w:eastAsia="zh-CN"/>
              </w:rPr>
              <w:t>alarm list</w:t>
            </w:r>
            <w:r w:rsidRPr="008227B8">
              <w:rPr>
                <w:lang w:eastAsia="zh-CN"/>
              </w:rPr>
              <w:t xml:space="preserve"> is </w:t>
            </w:r>
            <w:r w:rsidRPr="008227B8">
              <w:rPr>
                <w:b/>
                <w:bCs/>
                <w:lang w:eastAsia="zh-CN"/>
              </w:rPr>
              <w:t>potentially faulty</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pPr>
            <w:r w:rsidRPr="008227B8">
              <w:rPr>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pPr>
          </w:p>
        </w:tc>
      </w:tr>
      <w:tr w:rsidR="002B6147" w:rsidRPr="008227B8" w14:paraId="3DDC5DF0"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6" w:name="_MCCTEMPBM_CRPT22660016___7"/>
            <w:r w:rsidRPr="008227B8">
              <w:rPr>
                <w:rFonts w:ascii="Arial" w:eastAsia="SimSun" w:hAnsi="Arial"/>
                <w:b/>
                <w:bCs/>
                <w:sz w:val="18"/>
                <w:lang w:eastAsia="zh-CN"/>
              </w:rPr>
              <w:t>REQ-FM-MC-11</w:t>
            </w:r>
            <w:bookmarkEnd w:id="46"/>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indicate that the </w:t>
            </w:r>
            <w:r w:rsidRPr="008227B8">
              <w:rPr>
                <w:b/>
                <w:bCs/>
                <w:lang w:eastAsia="zh-CN"/>
              </w:rPr>
              <w:t xml:space="preserve">alarm list </w:t>
            </w:r>
            <w:r w:rsidRPr="008227B8">
              <w:rPr>
                <w:lang w:eastAsia="zh-CN"/>
              </w:rPr>
              <w:t>was</w:t>
            </w:r>
            <w:r w:rsidRPr="008227B8">
              <w:rPr>
                <w:b/>
                <w:bCs/>
                <w:lang w:eastAsia="zh-CN"/>
              </w:rPr>
              <w:t xml:space="preserve"> rebuilt </w:t>
            </w:r>
            <w:r w:rsidRPr="008227B8">
              <w:rPr>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pPr>
            <w:r w:rsidRPr="008227B8">
              <w:rPr>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lang w:eastAsia="zh-CN"/>
              </w:rPr>
            </w:pPr>
          </w:p>
        </w:tc>
      </w:tr>
      <w:tr w:rsidR="002B6147" w:rsidRPr="008227B8" w14:paraId="6BFE3E9A"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7" w:name="_MCCTEMPBM_CRPT22660017___7"/>
            <w:r w:rsidRPr="008227B8">
              <w:rPr>
                <w:rFonts w:ascii="Arial" w:eastAsia="SimSun" w:hAnsi="Arial"/>
                <w:b/>
                <w:bCs/>
                <w:sz w:val="18"/>
                <w:lang w:eastAsia="zh-CN"/>
              </w:rPr>
              <w:t>REQ-FM-MC-12</w:t>
            </w:r>
            <w:bookmarkEnd w:id="47"/>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w:t>
            </w:r>
            <w:r w:rsidRPr="008227B8">
              <w:rPr>
                <w:rFonts w:hint="eastAsia"/>
                <w:lang w:eastAsia="zh-CN"/>
              </w:rPr>
              <w:t>satisfy</w:t>
            </w:r>
            <w:r w:rsidRPr="008227B8">
              <w:rPr>
                <w:lang w:eastAsia="zh-CN"/>
              </w:rPr>
              <w:t xml:space="preserve"> the request </w:t>
            </w:r>
            <w:r w:rsidRPr="008227B8">
              <w:rPr>
                <w:rFonts w:hint="eastAsia"/>
                <w:lang w:eastAsia="zh-CN"/>
              </w:rPr>
              <w:t>to</w:t>
            </w:r>
            <w:r w:rsidRPr="008227B8">
              <w:rPr>
                <w:lang w:eastAsia="zh-CN"/>
              </w:rPr>
              <w:t xml:space="preserve"> </w:t>
            </w:r>
            <w:r w:rsidRPr="008227B8">
              <w:rPr>
                <w:b/>
                <w:bCs/>
                <w:lang w:eastAsia="zh-CN"/>
              </w:rPr>
              <w:t>acknowledge</w:t>
            </w:r>
            <w:r w:rsidRPr="008227B8">
              <w:rPr>
                <w:rFonts w:hint="eastAsia"/>
                <w:lang w:eastAsia="zh-CN"/>
              </w:rPr>
              <w:t xml:space="preserve"> </w:t>
            </w:r>
            <w:r w:rsidRPr="008227B8">
              <w:rPr>
                <w:lang w:eastAsia="en-IE"/>
              </w:rPr>
              <w:t>one or multiple</w:t>
            </w:r>
            <w:r w:rsidRPr="008227B8">
              <w:rPr>
                <w:lang w:eastAsia="zh-CN"/>
              </w:rPr>
              <w:t xml:space="preserve"> </w:t>
            </w:r>
            <w:r w:rsidRPr="008227B8">
              <w:rPr>
                <w:b/>
                <w:bCs/>
                <w:lang w:eastAsia="zh-CN"/>
              </w:rPr>
              <w:t>alarms</w:t>
            </w:r>
            <w:r w:rsidRPr="008227B8">
              <w:rPr>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pPr>
            <w:r w:rsidRPr="008227B8">
              <w:rPr>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8" w:name="_MCCTEMPBM_CRPT22660018___7"/>
            <w:r w:rsidRPr="008227B8">
              <w:rPr>
                <w:rFonts w:ascii="Arial" w:eastAsia="SimSun" w:hAnsi="Arial"/>
                <w:b/>
                <w:bCs/>
                <w:sz w:val="18"/>
                <w:lang w:eastAsia="zh-CN"/>
              </w:rPr>
              <w:t>REQ-FM-MC-13</w:t>
            </w:r>
            <w:bookmarkEnd w:id="48"/>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satisfy the request </w:t>
            </w:r>
            <w:r w:rsidRPr="008227B8">
              <w:rPr>
                <w:rFonts w:hint="eastAsia"/>
                <w:lang w:eastAsia="zh-CN"/>
              </w:rPr>
              <w:t xml:space="preserve">to </w:t>
            </w:r>
            <w:r w:rsidRPr="008227B8">
              <w:rPr>
                <w:rFonts w:hint="eastAsia"/>
                <w:b/>
                <w:bCs/>
                <w:lang w:eastAsia="zh-CN"/>
              </w:rPr>
              <w:t>clear</w:t>
            </w:r>
            <w:r w:rsidRPr="008227B8">
              <w:rPr>
                <w:rFonts w:hint="eastAsia"/>
                <w:lang w:eastAsia="zh-CN"/>
              </w:rPr>
              <w:t xml:space="preserve"> </w:t>
            </w:r>
            <w:r w:rsidRPr="008227B8">
              <w:rPr>
                <w:lang w:eastAsia="en-IE"/>
              </w:rPr>
              <w:t>one or multiple</w:t>
            </w:r>
            <w:r w:rsidRPr="008227B8">
              <w:rPr>
                <w:lang w:eastAsia="zh-CN"/>
              </w:rPr>
              <w:t xml:space="preserve"> </w:t>
            </w:r>
            <w:r w:rsidRPr="008227B8">
              <w:rPr>
                <w:b/>
                <w:bCs/>
                <w:lang w:eastAsia="zh-CN"/>
              </w:rPr>
              <w:t>alarms</w:t>
            </w:r>
            <w:r w:rsidRPr="008227B8">
              <w:rPr>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pPr>
            <w:r w:rsidRPr="008227B8">
              <w:rPr>
                <w:lang w:eastAsia="zh-CN"/>
              </w:rPr>
              <w:t>Motivation: If the producer supports ADMC alarms, the consumer shall be able to clear those.</w:t>
            </w:r>
          </w:p>
        </w:tc>
      </w:tr>
      <w:tr w:rsidR="002B6147" w:rsidRPr="008227B8" w14:paraId="32646DA4" w14:textId="77777777" w:rsidTr="00D35B63">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49" w:name="_MCCTEMPBM_CRPT22660019___7"/>
            <w:r w:rsidRPr="008227B8">
              <w:rPr>
                <w:rFonts w:ascii="Arial" w:eastAsia="SimSun" w:hAnsi="Arial"/>
                <w:b/>
                <w:bCs/>
                <w:sz w:val="18"/>
                <w:lang w:eastAsia="zh-CN"/>
              </w:rPr>
              <w:t>REQ-FM-MC-14</w:t>
            </w:r>
            <w:bookmarkEnd w:id="49"/>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provide </w:t>
            </w:r>
            <w:r w:rsidRPr="008227B8">
              <w:rPr>
                <w:b/>
                <w:bCs/>
                <w:lang w:eastAsia="en-IE"/>
              </w:rPr>
              <w:t>acknowledgement</w:t>
            </w:r>
            <w:r w:rsidRPr="008227B8">
              <w:rPr>
                <w:lang w:eastAsia="en-IE"/>
              </w:rPr>
              <w:t xml:space="preserve"> state change</w:t>
            </w:r>
            <w:r w:rsidRPr="008227B8">
              <w:rPr>
                <w:lang w:eastAsia="zh-CN"/>
              </w:rPr>
              <w:t xml:space="preserve"> </w:t>
            </w:r>
            <w:r w:rsidRPr="008227B8">
              <w:rPr>
                <w:b/>
                <w:bCs/>
                <w:lang w:eastAsia="zh-CN"/>
              </w:rPr>
              <w:t>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pPr>
            <w:r w:rsidRPr="008227B8">
              <w:rPr>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0" w:name="_Toc157982642"/>
      <w:bookmarkStart w:id="51" w:name="_Toc219484206"/>
      <w:r w:rsidRPr="008227B8">
        <w:t>6</w:t>
      </w:r>
      <w:r w:rsidR="002B6147" w:rsidRPr="008227B8">
        <w:tab/>
        <w:t>Solution description</w:t>
      </w:r>
      <w:bookmarkEnd w:id="50"/>
      <w:bookmarkEnd w:id="51"/>
    </w:p>
    <w:p w14:paraId="340544AC" w14:textId="1CEE28F5" w:rsidR="002B6147" w:rsidRPr="008227B8" w:rsidRDefault="00C77DBA" w:rsidP="002F011B">
      <w:pPr>
        <w:pStyle w:val="Heading2"/>
      </w:pPr>
      <w:bookmarkStart w:id="52" w:name="_Toc157982643"/>
      <w:bookmarkStart w:id="53" w:name="_Toc219484207"/>
      <w:r w:rsidRPr="008227B8">
        <w:t>6.</w:t>
      </w:r>
      <w:r w:rsidR="002B6147" w:rsidRPr="008227B8">
        <w:t>1</w:t>
      </w:r>
      <w:r w:rsidR="002B6147" w:rsidRPr="008227B8">
        <w:tab/>
        <w:t>Solution components</w:t>
      </w:r>
      <w:bookmarkEnd w:id="52"/>
      <w:bookmarkEnd w:id="53"/>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3323"/>
        <w:gridCol w:w="3082"/>
      </w:tblGrid>
      <w:tr w:rsidR="002B6147" w:rsidRPr="008227B8" w14:paraId="1C545C0A" w14:textId="77777777" w:rsidTr="00D35B63">
        <w:trPr>
          <w:tblHeader/>
          <w:jc w:val="center"/>
        </w:trPr>
        <w:tc>
          <w:tcPr>
            <w:tcW w:w="2065" w:type="dxa"/>
          </w:tcPr>
          <w:p w14:paraId="4A661048" w14:textId="77777777" w:rsidR="002B6147" w:rsidRPr="008227B8" w:rsidRDefault="002B6147" w:rsidP="002B6147">
            <w:pPr>
              <w:spacing w:after="0"/>
              <w:rPr>
                <w:rFonts w:ascii="Arial" w:eastAsia="SimSun" w:hAnsi="Arial"/>
                <w:b/>
                <w:bCs/>
                <w:lang w:eastAsia="zh-CN"/>
              </w:rPr>
            </w:pPr>
            <w:bookmarkStart w:id="54" w:name="_MCCTEMPBM_CRPT22660022___7" w:colFirst="0" w:colLast="1"/>
            <w:r w:rsidRPr="008227B8">
              <w:rPr>
                <w:rFonts w:ascii="Arial" w:eastAsia="SimSun" w:hAnsi="Arial"/>
                <w:b/>
                <w:bCs/>
                <w:lang w:eastAsia="zh-CN"/>
              </w:rPr>
              <w:t>Usage</w:t>
            </w:r>
          </w:p>
        </w:tc>
        <w:tc>
          <w:tcPr>
            <w:tcW w:w="3033" w:type="dxa"/>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D35B63">
        <w:trPr>
          <w:jc w:val="center"/>
        </w:trPr>
        <w:tc>
          <w:tcPr>
            <w:tcW w:w="2065" w:type="dxa"/>
          </w:tcPr>
          <w:p w14:paraId="6B5BB12A" w14:textId="468F1C19" w:rsidR="002B6147" w:rsidRPr="008227B8" w:rsidRDefault="002B6147" w:rsidP="002B6147">
            <w:pPr>
              <w:spacing w:after="0"/>
              <w:rPr>
                <w:rFonts w:ascii="Arial" w:eastAsia="SimSun" w:hAnsi="Arial"/>
                <w:sz w:val="18"/>
                <w:lang w:eastAsia="zh-CN"/>
              </w:rPr>
            </w:pPr>
            <w:bookmarkStart w:id="55" w:name="_MCCTEMPBM_CRPT22660023___7" w:colFirst="0" w:colLast="1"/>
            <w:bookmarkEnd w:id="54"/>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lastRenderedPageBreak/>
              <w:t>notifyClearedAlarm</w:t>
            </w:r>
          </w:p>
        </w:tc>
        <w:tc>
          <w:tcPr>
            <w:tcW w:w="2813" w:type="dxa"/>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lastRenderedPageBreak/>
              <w:t>AlarmList</w:t>
            </w:r>
          </w:p>
        </w:tc>
      </w:tr>
      <w:tr w:rsidR="002B6147" w:rsidRPr="008227B8" w14:paraId="2D46CF4E" w14:textId="77777777" w:rsidTr="00D35B63">
        <w:trPr>
          <w:jc w:val="center"/>
        </w:trPr>
        <w:tc>
          <w:tcPr>
            <w:tcW w:w="2065" w:type="dxa"/>
          </w:tcPr>
          <w:p w14:paraId="4B258BB1" w14:textId="1E1CE288" w:rsidR="002B6147" w:rsidRPr="008227B8" w:rsidRDefault="002B6147" w:rsidP="00184F9F">
            <w:pPr>
              <w:keepNext/>
              <w:spacing w:after="0"/>
              <w:rPr>
                <w:rFonts w:ascii="Arial" w:eastAsia="SimSun" w:hAnsi="Arial"/>
                <w:sz w:val="18"/>
                <w:lang w:eastAsia="zh-CN"/>
              </w:rPr>
            </w:pPr>
            <w:bookmarkStart w:id="56" w:name="_MCCTEMPBM_CRPT22660025___7" w:colFirst="0" w:colLast="2"/>
            <w:bookmarkEnd w:id="55"/>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D35B63">
        <w:trPr>
          <w:jc w:val="center"/>
        </w:trPr>
        <w:tc>
          <w:tcPr>
            <w:tcW w:w="2065" w:type="dxa"/>
          </w:tcPr>
          <w:p w14:paraId="108B9D55" w14:textId="54D3FFCC" w:rsidR="002B6147" w:rsidRPr="008227B8" w:rsidRDefault="002B6147" w:rsidP="002B6147">
            <w:pPr>
              <w:spacing w:after="0"/>
              <w:rPr>
                <w:rFonts w:ascii="Arial" w:eastAsia="SimSun" w:hAnsi="Arial"/>
                <w:sz w:val="18"/>
                <w:lang w:eastAsia="zh-CN"/>
              </w:rPr>
            </w:pPr>
            <w:bookmarkStart w:id="57" w:name="_MCCTEMPBM_CRPT22660026___7" w:colFirst="0" w:colLast="1"/>
            <w:bookmarkEnd w:id="56"/>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D35B63">
        <w:trPr>
          <w:jc w:val="center"/>
        </w:trPr>
        <w:tc>
          <w:tcPr>
            <w:tcW w:w="2065" w:type="dxa"/>
          </w:tcPr>
          <w:p w14:paraId="4EA14FB0" w14:textId="1E082B56" w:rsidR="002B6147" w:rsidRPr="008227B8" w:rsidRDefault="002B6147" w:rsidP="002B6147">
            <w:pPr>
              <w:spacing w:after="0"/>
              <w:rPr>
                <w:rFonts w:ascii="Arial" w:eastAsia="SimSun" w:hAnsi="Arial"/>
                <w:sz w:val="18"/>
                <w:lang w:eastAsia="zh-CN"/>
              </w:rPr>
            </w:pPr>
            <w:bookmarkStart w:id="58" w:name="_MCCTEMPBM_CRPT22660027___7" w:colFirst="0" w:colLast="2"/>
            <w:bookmarkEnd w:id="57"/>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D35B63">
        <w:trPr>
          <w:jc w:val="center"/>
        </w:trPr>
        <w:tc>
          <w:tcPr>
            <w:tcW w:w="2065" w:type="dxa"/>
          </w:tcPr>
          <w:p w14:paraId="02DB3882" w14:textId="009F20F0" w:rsidR="002B6147" w:rsidRPr="008227B8" w:rsidRDefault="002B6147" w:rsidP="002B6147">
            <w:pPr>
              <w:spacing w:after="0"/>
              <w:rPr>
                <w:rFonts w:ascii="Arial" w:eastAsia="SimSun" w:hAnsi="Arial"/>
                <w:sz w:val="18"/>
                <w:lang w:eastAsia="zh-CN"/>
              </w:rPr>
            </w:pPr>
            <w:bookmarkStart w:id="59" w:name="_MCCTEMPBM_CRPT22660028___7" w:colFirst="0" w:colLast="1"/>
            <w:bookmarkEnd w:id="58"/>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59"/>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0" w:name="_Toc157982644"/>
      <w:bookmarkStart w:id="61" w:name="_Toc219484208"/>
      <w:r w:rsidRPr="008227B8">
        <w:t>6.</w:t>
      </w:r>
      <w:r w:rsidR="002B6147" w:rsidRPr="008227B8">
        <w:t>2</w:t>
      </w:r>
      <w:r w:rsidR="002B6147" w:rsidRPr="008227B8">
        <w:tab/>
        <w:t>Model driven approach</w:t>
      </w:r>
      <w:bookmarkEnd w:id="60"/>
      <w:bookmarkEnd w:id="61"/>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2" w:name="_Toc157982645"/>
      <w:bookmarkStart w:id="63" w:name="_Toc219484209"/>
      <w:r w:rsidRPr="008227B8">
        <w:t>6.</w:t>
      </w:r>
      <w:r w:rsidR="002B6147" w:rsidRPr="008227B8">
        <w:t>3</w:t>
      </w:r>
      <w:r w:rsidR="002B6147" w:rsidRPr="008227B8">
        <w:tab/>
        <w:t>Alarm records</w:t>
      </w:r>
      <w:bookmarkEnd w:id="62"/>
      <w:bookmarkEnd w:id="63"/>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6316163A" w14:textId="77777777" w:rsidR="003565B2" w:rsidRPr="003565B2" w:rsidRDefault="003565B2" w:rsidP="003565B2">
      <w:pPr>
        <w:overflowPunct/>
        <w:autoSpaceDE/>
        <w:autoSpaceDN/>
        <w:adjustRightInd/>
        <w:textAlignment w:val="auto"/>
        <w:rPr>
          <w:rFonts w:eastAsia="SimSun"/>
          <w:lang w:eastAsia="zh-CN"/>
        </w:rPr>
      </w:pPr>
      <w:bookmarkStart w:id="64" w:name="_MCCTEMPBM_CRPT22660030___7"/>
      <w:r w:rsidRPr="003565B2">
        <w:rPr>
          <w:rFonts w:eastAsia="SimSun"/>
          <w:lang w:eastAsia="zh-CN"/>
        </w:rPr>
        <w:lastRenderedPageBreak/>
        <w:t xml:space="preserve">The </w:t>
      </w:r>
      <w:r w:rsidRPr="003565B2">
        <w:rPr>
          <w:rFonts w:ascii="Times" w:hAnsi="Times" w:cs="Times"/>
          <w:color w:val="000000"/>
          <w:szCs w:val="24"/>
          <w:lang w:eastAsia="en-GB"/>
        </w:rPr>
        <w:t xml:space="preserve">probable cause </w:t>
      </w:r>
      <w:r w:rsidRPr="003565B2">
        <w:rPr>
          <w:rFonts w:eastAsia="SimSun"/>
          <w:lang w:eastAsia="zh-CN"/>
        </w:rPr>
        <w:t xml:space="preserve">(ITU-T X.733 [8], clause 8.1.2.1) </w:t>
      </w:r>
      <w:r w:rsidRPr="003565B2">
        <w:rPr>
          <w:rFonts w:ascii="Times" w:hAnsi="Times" w:cs="Times"/>
          <w:color w:val="000000"/>
          <w:szCs w:val="24"/>
          <w:lang w:eastAsia="en-GB"/>
        </w:rPr>
        <w:t xml:space="preserve"> </w:t>
      </w:r>
      <w:r w:rsidRPr="003565B2">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4"/>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5" w:name="_Toc157982646"/>
      <w:bookmarkStart w:id="66" w:name="_Toc219484210"/>
      <w:r w:rsidRPr="008227B8">
        <w:t>6.</w:t>
      </w:r>
      <w:r w:rsidR="002B6147" w:rsidRPr="008227B8">
        <w:t>4</w:t>
      </w:r>
      <w:r w:rsidR="002B6147" w:rsidRPr="008227B8">
        <w:tab/>
        <w:t>Alarm identification</w:t>
      </w:r>
      <w:bookmarkEnd w:id="65"/>
      <w:bookmarkEnd w:id="66"/>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7" w:name="_Toc157982647"/>
      <w:bookmarkStart w:id="68" w:name="_Toc219484211"/>
      <w:r w:rsidRPr="008227B8">
        <w:t>6.</w:t>
      </w:r>
      <w:r w:rsidR="002B6147" w:rsidRPr="008227B8">
        <w:t>5</w:t>
      </w:r>
      <w:r w:rsidR="002B6147" w:rsidRPr="008227B8">
        <w:tab/>
        <w:t>Alarm lists</w:t>
      </w:r>
      <w:bookmarkEnd w:id="67"/>
      <w:bookmarkEnd w:id="68"/>
    </w:p>
    <w:p w14:paraId="4F7FAB8C" w14:textId="59938521"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w:t>
      </w:r>
      <w:r w:rsidR="00006511">
        <w:rPr>
          <w:rFonts w:eastAsia="SimSun"/>
          <w:lang w:eastAsia="zh-CN"/>
        </w:rPr>
        <w:t>a</w:t>
      </w:r>
      <w:r w:rsidRPr="008227B8">
        <w:rPr>
          <w:rFonts w:eastAsia="SimSun"/>
          <w:lang w:eastAsia="zh-CN"/>
        </w:rPr>
        <w:t>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69" w:name="_Toc157982648"/>
      <w:bookmarkStart w:id="70" w:name="_Toc219484212"/>
      <w:r w:rsidRPr="008227B8">
        <w:t>6.</w:t>
      </w:r>
      <w:r w:rsidR="002B6147" w:rsidRPr="008227B8">
        <w:t>6</w:t>
      </w:r>
      <w:r w:rsidR="002B6147" w:rsidRPr="008227B8">
        <w:tab/>
        <w:t>Retrieving alarm records by MnS consumers</w:t>
      </w:r>
      <w:bookmarkEnd w:id="69"/>
      <w:bookmarkEnd w:id="70"/>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1" w:name="_Toc157982649"/>
      <w:bookmarkStart w:id="72" w:name="_Toc219484213"/>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1"/>
      <w:bookmarkEnd w:id="72"/>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3" w:name="_Toc157982650"/>
      <w:bookmarkStart w:id="74" w:name="_Toc219484214"/>
      <w:r w:rsidRPr="008227B8">
        <w:lastRenderedPageBreak/>
        <w:t>6.</w:t>
      </w:r>
      <w:r w:rsidR="002B6147" w:rsidRPr="008227B8">
        <w:t>8</w:t>
      </w:r>
      <w:r w:rsidR="002B6147" w:rsidRPr="008227B8">
        <w:tab/>
        <w:t>Clearing alarms by MnS consumers</w:t>
      </w:r>
      <w:bookmarkEnd w:id="73"/>
      <w:bookmarkEnd w:id="74"/>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2BB30B81" w:rsidR="002B6147" w:rsidRPr="008227B8" w:rsidRDefault="002B6147" w:rsidP="002B6147">
      <w:pPr>
        <w:rPr>
          <w:rFonts w:eastAsia="SimSun"/>
          <w:lang w:eastAsia="zh-CN"/>
        </w:rPr>
      </w:pPr>
      <w:r w:rsidRPr="008227B8">
        <w:rPr>
          <w:rFonts w:eastAsia="SimSun"/>
          <w:lang w:eastAsia="zh-CN"/>
        </w:rPr>
        <w:t xml:space="preserve">It is out of scope of the present document how the MnS consumer can find </w:t>
      </w:r>
      <w:r w:rsidRPr="008227B8">
        <w:rPr>
          <w:rFonts w:eastAsia="SimSun"/>
        </w:rPr>
        <w:t xml:space="preserve">out </w:t>
      </w:r>
      <w:r w:rsidR="00C55F1B">
        <w:rPr>
          <w:rFonts w:eastAsia="SimSun"/>
          <w:lang w:eastAsia="zh-CN"/>
        </w:rPr>
        <w:t xml:space="preserve">(for ADMC alarms) </w:t>
      </w:r>
      <w:r w:rsidRPr="008227B8">
        <w:rPr>
          <w:rFonts w:eastAsia="SimSun"/>
        </w:rPr>
        <w:t>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1512B507" w14:textId="77777777" w:rsidR="00C55F1B" w:rsidRPr="008227B8" w:rsidRDefault="00C55F1B" w:rsidP="00C55F1B">
      <w:pPr>
        <w:rPr>
          <w:rFonts w:eastAsia="SimSun"/>
        </w:rPr>
      </w:pPr>
      <w:bookmarkStart w:id="75" w:name="_Toc157982651"/>
      <w:r>
        <w:rPr>
          <w:rFonts w:eastAsia="SimSun"/>
        </w:rPr>
        <w:t>ADAC alarms cannot be cleared by the consumer.</w:t>
      </w:r>
    </w:p>
    <w:p w14:paraId="52CF6978" w14:textId="4AC83E22" w:rsidR="002B6147" w:rsidRPr="008227B8" w:rsidRDefault="00C77DBA" w:rsidP="002F011B">
      <w:pPr>
        <w:pStyle w:val="Heading2"/>
      </w:pPr>
      <w:bookmarkStart w:id="76" w:name="_Toc219484215"/>
      <w:r w:rsidRPr="008227B8">
        <w:t>6.</w:t>
      </w:r>
      <w:r w:rsidR="002B6147" w:rsidRPr="008227B8">
        <w:t>9</w:t>
      </w:r>
      <w:r w:rsidR="002B6147" w:rsidRPr="008227B8">
        <w:tab/>
        <w:t>Commenting alarms by MnS consumers</w:t>
      </w:r>
      <w:bookmarkEnd w:id="75"/>
      <w:bookmarkEnd w:id="76"/>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7" w:name="_Toc157982652"/>
      <w:bookmarkStart w:id="78" w:name="_Toc219484216"/>
      <w:r w:rsidRPr="008227B8">
        <w:t>6.</w:t>
      </w:r>
      <w:r w:rsidR="002B6147" w:rsidRPr="008227B8">
        <w:t>10</w:t>
      </w:r>
      <w:r w:rsidR="002B6147" w:rsidRPr="008227B8">
        <w:tab/>
        <w:t>Alarm correlation</w:t>
      </w:r>
      <w:bookmarkEnd w:id="77"/>
      <w:bookmarkEnd w:id="78"/>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79" w:name="_Toc157982653"/>
      <w:bookmarkStart w:id="80" w:name="_Toc219484217"/>
      <w:r w:rsidRPr="008227B8">
        <w:t>6.</w:t>
      </w:r>
      <w:r w:rsidR="002B6147" w:rsidRPr="008227B8">
        <w:t>11</w:t>
      </w:r>
      <w:r w:rsidR="002B6147" w:rsidRPr="008227B8">
        <w:tab/>
        <w:t>Reliability of alarm lists</w:t>
      </w:r>
      <w:bookmarkEnd w:id="79"/>
      <w:bookmarkEnd w:id="80"/>
    </w:p>
    <w:p w14:paraId="7339CCAD" w14:textId="12D512B8" w:rsidR="00C30968" w:rsidRPr="001D6292" w:rsidRDefault="00C30968" w:rsidP="00C30968">
      <w:pPr>
        <w:rPr>
          <w:lang w:eastAsia="zh-CN"/>
        </w:rPr>
      </w:pPr>
      <w:bookmarkStart w:id="81" w:name="_Toc157982654"/>
      <w:r w:rsidRPr="001D6292">
        <w:rPr>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anymore and hence unreliable.</w:t>
      </w:r>
    </w:p>
    <w:p w14:paraId="0B6E0EC0" w14:textId="133BC8C1" w:rsidR="00C30968" w:rsidRPr="001D6292" w:rsidRDefault="00C30968" w:rsidP="00C30968">
      <w:pPr>
        <w:rPr>
          <w:lang w:eastAsia="zh-CN"/>
        </w:rPr>
      </w:pPr>
      <w:r w:rsidRPr="001D6292">
        <w:rPr>
          <w:lang w:eastAsia="zh-CN"/>
        </w:rPr>
        <w:t>Alarm lists advertise unreliable parts by indicating the base objects of unreliable subtrees in the (multi-valued) unreliable alarm scope attribute. When the complete alarm list is unreliable</w:t>
      </w:r>
      <w:r w:rsidRPr="001C6F25">
        <w:rPr>
          <w:lang w:eastAsia="zh-CN"/>
        </w:rPr>
        <w:t>,</w:t>
      </w:r>
      <w:r w:rsidRPr="001D6292">
        <w:rPr>
          <w:lang w:eastAsia="zh-CN"/>
        </w:rPr>
        <w:t xml:space="preserve"> the unreliable alarm scope attribute shall specify the object instance of the corresponding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2" w:name="_Toc219484218"/>
      <w:r w:rsidRPr="008227B8">
        <w:lastRenderedPageBreak/>
        <w:t>6.</w:t>
      </w:r>
      <w:r w:rsidR="002B6147" w:rsidRPr="008227B8">
        <w:t>12</w:t>
      </w:r>
      <w:r w:rsidR="002B6147" w:rsidRPr="008227B8">
        <w:tab/>
        <w:t>Alarm notifications</w:t>
      </w:r>
      <w:bookmarkEnd w:id="81"/>
      <w:bookmarkEnd w:id="82"/>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3" w:name="_Toc157982655"/>
      <w:bookmarkStart w:id="84" w:name="_Toc219484219"/>
      <w:r w:rsidRPr="008227B8">
        <w:t>6.</w:t>
      </w:r>
      <w:r w:rsidR="002B6147" w:rsidRPr="008227B8">
        <w:t>1</w:t>
      </w:r>
      <w:r w:rsidR="00E87E79" w:rsidRPr="008227B8">
        <w:t>3</w:t>
      </w:r>
      <w:r w:rsidR="002B6147" w:rsidRPr="008227B8">
        <w:tab/>
        <w:t>Alarm list states</w:t>
      </w:r>
      <w:bookmarkEnd w:id="83"/>
      <w:bookmarkEnd w:id="84"/>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5" w:name="_Toc157982656"/>
      <w:bookmarkStart w:id="86" w:name="_Toc219484220"/>
      <w:r w:rsidRPr="008227B8">
        <w:t>6.</w:t>
      </w:r>
      <w:r w:rsidR="002B6147" w:rsidRPr="008227B8">
        <w:t>1</w:t>
      </w:r>
      <w:r w:rsidR="00E87E79" w:rsidRPr="008227B8">
        <w:t>4</w:t>
      </w:r>
      <w:r w:rsidR="002B6147" w:rsidRPr="008227B8">
        <w:tab/>
        <w:t>Alarm record life cycle</w:t>
      </w:r>
      <w:bookmarkEnd w:id="85"/>
      <w:bookmarkEnd w:id="86"/>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7" w:name="_Toc157982657"/>
      <w:bookmarkStart w:id="88" w:name="_Toc219484221"/>
      <w:r w:rsidRPr="008227B8">
        <w:t>7</w:t>
      </w:r>
      <w:r w:rsidR="002B6147" w:rsidRPr="008227B8">
        <w:tab/>
        <w:t>Model</w:t>
      </w:r>
      <w:bookmarkEnd w:id="87"/>
      <w:bookmarkEnd w:id="88"/>
    </w:p>
    <w:p w14:paraId="35BF97B7" w14:textId="2B455E02" w:rsidR="002B6147" w:rsidRPr="008227B8" w:rsidRDefault="00C77DBA" w:rsidP="002F011B">
      <w:pPr>
        <w:pStyle w:val="Heading2"/>
      </w:pPr>
      <w:bookmarkStart w:id="89" w:name="_Toc157982658"/>
      <w:bookmarkStart w:id="90" w:name="_Toc219484222"/>
      <w:r w:rsidRPr="008227B8">
        <w:t>7.</w:t>
      </w:r>
      <w:r w:rsidR="002B6147" w:rsidRPr="008227B8">
        <w:t>1</w:t>
      </w:r>
      <w:r w:rsidR="002B6147" w:rsidRPr="008227B8">
        <w:tab/>
        <w:t>Imported information entities and local labels</w:t>
      </w:r>
      <w:bookmarkEnd w:id="89"/>
      <w:bookmarkEnd w:id="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71D9D553" w:rsidR="002B6147" w:rsidRPr="008227B8" w:rsidRDefault="002B6147" w:rsidP="002B6147">
            <w:pPr>
              <w:keepNext/>
              <w:keepLines/>
              <w:spacing w:after="0"/>
              <w:rPr>
                <w:rFonts w:ascii="Arial" w:hAnsi="Arial" w:cs="Arial"/>
                <w:sz w:val="18"/>
              </w:rPr>
            </w:pPr>
            <w:bookmarkStart w:id="91"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5BF399C9" w:rsidR="002B6147" w:rsidRPr="008227B8" w:rsidRDefault="002B6147" w:rsidP="002B6147">
            <w:pPr>
              <w:keepNext/>
              <w:keepLines/>
              <w:spacing w:after="0"/>
              <w:rPr>
                <w:rFonts w:ascii="Arial" w:hAnsi="Arial" w:cs="Arial"/>
                <w:sz w:val="18"/>
              </w:rPr>
            </w:pPr>
            <w:bookmarkStart w:id="92" w:name="_MCCTEMPBM_CRPT22660042___7" w:colFirst="0" w:colLast="0"/>
            <w:bookmarkEnd w:id="91"/>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0EC040D8" w:rsidR="002B6147" w:rsidRPr="008227B8" w:rsidRDefault="002B6147" w:rsidP="002B6147">
            <w:pPr>
              <w:keepNext/>
              <w:keepLines/>
              <w:spacing w:after="0"/>
              <w:rPr>
                <w:rFonts w:ascii="Arial" w:hAnsi="Arial" w:cs="Arial"/>
                <w:sz w:val="18"/>
              </w:rPr>
            </w:pPr>
            <w:bookmarkStart w:id="93" w:name="_MCCTEMPBM_CRPT22660043___7" w:colFirst="0" w:colLast="0"/>
            <w:bookmarkEnd w:id="92"/>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F00A5D1" w:rsidR="002B6147" w:rsidRPr="008227B8" w:rsidRDefault="002B6147" w:rsidP="002B6147">
            <w:pPr>
              <w:keepNext/>
              <w:keepLines/>
              <w:spacing w:after="0"/>
              <w:rPr>
                <w:rFonts w:ascii="Arial" w:hAnsi="Arial" w:cs="Arial"/>
                <w:sz w:val="18"/>
              </w:rPr>
            </w:pPr>
            <w:bookmarkStart w:id="94" w:name="_MCCTEMPBM_CRPT22660044___7" w:colFirst="0" w:colLast="0"/>
            <w:bookmarkEnd w:id="93"/>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48CA1BCC" w:rsidR="002B6147" w:rsidRPr="008227B8" w:rsidRDefault="002B6147" w:rsidP="002B6147">
            <w:pPr>
              <w:keepNext/>
              <w:keepLines/>
              <w:spacing w:after="0"/>
              <w:rPr>
                <w:rFonts w:ascii="Arial" w:hAnsi="Arial" w:cs="Arial"/>
                <w:sz w:val="18"/>
              </w:rPr>
            </w:pPr>
            <w:bookmarkStart w:id="95" w:name="_MCCTEMPBM_CRPT22660045___7" w:colFirst="0" w:colLast="0"/>
            <w:bookmarkEnd w:id="94"/>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bl>
    <w:p w14:paraId="4790D67D" w14:textId="77777777" w:rsidR="00184F9F" w:rsidRDefault="00184F9F" w:rsidP="00184F9F">
      <w:bookmarkStart w:id="96" w:name="_Toc157982659"/>
      <w:bookmarkEnd w:id="95"/>
    </w:p>
    <w:p w14:paraId="6B7236EE" w14:textId="6B2362C4" w:rsidR="002B6147" w:rsidRPr="008227B8" w:rsidRDefault="00C77DBA" w:rsidP="002F011B">
      <w:pPr>
        <w:pStyle w:val="Heading2"/>
      </w:pPr>
      <w:bookmarkStart w:id="97" w:name="_Toc219484223"/>
      <w:r w:rsidRPr="008227B8">
        <w:lastRenderedPageBreak/>
        <w:t>7.</w:t>
      </w:r>
      <w:r w:rsidR="002B6147" w:rsidRPr="008227B8">
        <w:t>2</w:t>
      </w:r>
      <w:r w:rsidR="002B6147" w:rsidRPr="008227B8">
        <w:tab/>
        <w:t>Class diagrams</w:t>
      </w:r>
      <w:bookmarkEnd w:id="96"/>
      <w:bookmarkEnd w:id="97"/>
    </w:p>
    <w:p w14:paraId="17B238A2" w14:textId="095BA82A" w:rsidR="002B6147" w:rsidRPr="008227B8" w:rsidRDefault="00C77DBA" w:rsidP="004250E7">
      <w:pPr>
        <w:pStyle w:val="Heading3"/>
        <w:rPr>
          <w:rFonts w:eastAsia="SimSun"/>
          <w:lang w:eastAsia="zh-CN"/>
        </w:rPr>
      </w:pPr>
      <w:bookmarkStart w:id="98" w:name="_Toc157982660"/>
      <w:bookmarkStart w:id="99" w:name="_Toc219484224"/>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98"/>
      <w:bookmarkEnd w:id="99"/>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0" w:name="_Toc157982661"/>
      <w:bookmarkStart w:id="101" w:name="_Toc219484225"/>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0"/>
      <w:bookmarkEnd w:id="101"/>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2" w:name="_Toc157982662"/>
      <w:bookmarkStart w:id="103" w:name="_Toc219484226"/>
      <w:r w:rsidRPr="008227B8">
        <w:t>7.</w:t>
      </w:r>
      <w:r w:rsidR="002B6147" w:rsidRPr="008227B8">
        <w:t>3</w:t>
      </w:r>
      <w:r w:rsidR="002B6147" w:rsidRPr="008227B8">
        <w:tab/>
        <w:t>Class definitions</w:t>
      </w:r>
      <w:bookmarkEnd w:id="102"/>
      <w:bookmarkEnd w:id="103"/>
    </w:p>
    <w:p w14:paraId="32C1979E" w14:textId="0CDF8EF3" w:rsidR="002B6147" w:rsidRPr="008227B8" w:rsidRDefault="00C77DBA" w:rsidP="004250E7">
      <w:pPr>
        <w:pStyle w:val="Heading3"/>
        <w:rPr>
          <w:rFonts w:eastAsia="SimSun"/>
          <w:lang w:eastAsia="zh-CN"/>
        </w:rPr>
      </w:pPr>
      <w:bookmarkStart w:id="104" w:name="_Toc157982663"/>
      <w:bookmarkStart w:id="105" w:name="_Toc219484227"/>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04"/>
      <w:bookmarkEnd w:id="105"/>
    </w:p>
    <w:p w14:paraId="47E2459D" w14:textId="0B7242FF" w:rsidR="002B6147" w:rsidRPr="008227B8" w:rsidRDefault="00C77DBA" w:rsidP="004250E7">
      <w:pPr>
        <w:pStyle w:val="Heading4"/>
        <w:rPr>
          <w:rFonts w:eastAsia="SimSun"/>
          <w:lang w:eastAsia="zh-CN"/>
        </w:rPr>
      </w:pPr>
      <w:bookmarkStart w:id="106" w:name="_Toc157982664"/>
      <w:bookmarkStart w:id="107" w:name="_Toc219484228"/>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06"/>
      <w:bookmarkEnd w:id="107"/>
    </w:p>
    <w:p w14:paraId="4E95813C" w14:textId="77777777" w:rsidR="002B6147" w:rsidRPr="008227B8" w:rsidRDefault="002B6147" w:rsidP="002B6147">
      <w:bookmarkStart w:id="108"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08"/>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lastRenderedPageBreak/>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09" w:name="_Toc157982665"/>
      <w:bookmarkStart w:id="110" w:name="_Toc219484229"/>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09"/>
      <w:bookmarkEnd w:id="1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1"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2" w:name="_MCCTEMPBM_CRPT22660052___7"/>
            <w:bookmarkStart w:id="113" w:name="_MCCTEMPBM_CRPT22660053___4" w:colFirst="1" w:colLast="4"/>
            <w:bookmarkEnd w:id="111"/>
            <w:r w:rsidRPr="008227B8">
              <w:rPr>
                <w:rFonts w:ascii="Arial" w:hAnsi="Arial" w:cs="Arial"/>
                <w:sz w:val="18"/>
                <w:szCs w:val="18"/>
              </w:rPr>
              <w:t>alarmId</w:t>
            </w:r>
            <w:bookmarkEnd w:id="112"/>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14" w:name="_MCCTEMPBM_CRPT22660054___7"/>
            <w:bookmarkStart w:id="115" w:name="_MCCTEMPBM_CRPT22660055___4" w:colFirst="1" w:colLast="4"/>
            <w:bookmarkEnd w:id="113"/>
            <w:r w:rsidRPr="008227B8">
              <w:rPr>
                <w:rFonts w:ascii="Arial" w:hAnsi="Arial" w:cs="Arial"/>
                <w:sz w:val="18"/>
                <w:szCs w:val="18"/>
              </w:rPr>
              <w:t>objectInstance</w:t>
            </w:r>
            <w:bookmarkEnd w:id="114"/>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16" w:name="_MCCTEMPBM_CRPT22660056___7"/>
            <w:bookmarkStart w:id="117" w:name="_MCCTEMPBM_CRPT22660057___4" w:colFirst="1" w:colLast="4"/>
            <w:bookmarkEnd w:id="115"/>
            <w:r w:rsidRPr="008227B8">
              <w:rPr>
                <w:rFonts w:ascii="Arial" w:hAnsi="Arial" w:cs="Arial"/>
                <w:sz w:val="18"/>
                <w:szCs w:val="18"/>
              </w:rPr>
              <w:t>notificationId</w:t>
            </w:r>
            <w:bookmarkEnd w:id="116"/>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18" w:name="_MCCTEMPBM_CRPT22660058___7"/>
            <w:bookmarkStart w:id="119" w:name="_MCCTEMPBM_CRPT22660059___4" w:colFirst="1" w:colLast="4"/>
            <w:bookmarkEnd w:id="117"/>
            <w:r w:rsidRPr="008227B8">
              <w:rPr>
                <w:rFonts w:ascii="Arial" w:hAnsi="Arial" w:cs="Arial"/>
                <w:sz w:val="18"/>
                <w:szCs w:val="18"/>
              </w:rPr>
              <w:t>alarmRaisedTime</w:t>
            </w:r>
            <w:bookmarkEnd w:id="118"/>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6C307243" w:rsidR="002B6147" w:rsidRPr="008227B8" w:rsidRDefault="00170148" w:rsidP="002B6147">
            <w:pPr>
              <w:keepNext/>
              <w:keepLines/>
              <w:spacing w:after="0"/>
              <w:jc w:val="center"/>
              <w:rPr>
                <w:rFonts w:ascii="Arial" w:hAnsi="Arial"/>
                <w:sz w:val="18"/>
              </w:rPr>
            </w:pPr>
            <w:r>
              <w:rPr>
                <w:rFonts w:ascii="Arial" w:hAnsi="Arial"/>
                <w:sz w:val="18"/>
              </w:rPr>
              <w:t>T</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0" w:name="_MCCTEMPBM_CRPT22660060___7"/>
            <w:bookmarkStart w:id="121" w:name="_MCCTEMPBM_CRPT22660061___4" w:colFirst="1" w:colLast="4"/>
            <w:bookmarkEnd w:id="119"/>
            <w:r w:rsidRPr="008227B8">
              <w:rPr>
                <w:rFonts w:ascii="Arial" w:hAnsi="Arial" w:cs="Arial"/>
                <w:sz w:val="18"/>
                <w:szCs w:val="18"/>
              </w:rPr>
              <w:t>alarmChangedTime</w:t>
            </w:r>
            <w:bookmarkEnd w:id="120"/>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2" w:name="_MCCTEMPBM_CRPT22660062___7"/>
            <w:bookmarkStart w:id="123" w:name="_MCCTEMPBM_CRPT22660063___4" w:colFirst="1" w:colLast="4"/>
            <w:bookmarkEnd w:id="121"/>
            <w:r w:rsidRPr="008227B8">
              <w:rPr>
                <w:rFonts w:ascii="Arial" w:hAnsi="Arial" w:cs="Arial"/>
                <w:sz w:val="18"/>
                <w:szCs w:val="18"/>
              </w:rPr>
              <w:t>alarmClearedTime</w:t>
            </w:r>
            <w:bookmarkEnd w:id="122"/>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24" w:name="_MCCTEMPBM_CRPT22660064___7"/>
            <w:bookmarkStart w:id="125" w:name="_MCCTEMPBM_CRPT22660065___4" w:colFirst="1" w:colLast="4"/>
            <w:bookmarkEnd w:id="123"/>
            <w:r w:rsidRPr="008227B8">
              <w:rPr>
                <w:rFonts w:ascii="Arial" w:hAnsi="Arial" w:cs="Arial"/>
                <w:sz w:val="18"/>
                <w:szCs w:val="18"/>
              </w:rPr>
              <w:t>alarmType</w:t>
            </w:r>
            <w:bookmarkEnd w:id="124"/>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26" w:name="_MCCTEMPBM_CRPT22660066___7"/>
            <w:bookmarkStart w:id="127" w:name="_MCCTEMPBM_CRPT22660067___4" w:colFirst="1" w:colLast="4"/>
            <w:bookmarkEnd w:id="125"/>
            <w:r w:rsidRPr="008227B8">
              <w:rPr>
                <w:rFonts w:ascii="Arial" w:hAnsi="Arial" w:cs="Arial"/>
                <w:sz w:val="18"/>
                <w:szCs w:val="18"/>
              </w:rPr>
              <w:t>probableCause</w:t>
            </w:r>
            <w:bookmarkEnd w:id="126"/>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28" w:name="_MCCTEMPBM_CRPT22660068___7"/>
            <w:bookmarkStart w:id="129" w:name="_MCCTEMPBM_CRPT22660069___4" w:colFirst="1" w:colLast="4"/>
            <w:bookmarkEnd w:id="127"/>
            <w:r w:rsidRPr="008227B8">
              <w:rPr>
                <w:rFonts w:ascii="Arial" w:hAnsi="Arial" w:cs="Arial"/>
                <w:sz w:val="18"/>
                <w:szCs w:val="18"/>
              </w:rPr>
              <w:t>specificProblem</w:t>
            </w:r>
            <w:bookmarkEnd w:id="128"/>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0" w:name="_MCCTEMPBM_CRPT22660070___7"/>
            <w:bookmarkStart w:id="131" w:name="_MCCTEMPBM_CRPT22660071___4" w:colFirst="1" w:colLast="4"/>
            <w:bookmarkEnd w:id="129"/>
            <w:r w:rsidRPr="008227B8">
              <w:rPr>
                <w:rFonts w:ascii="Arial" w:hAnsi="Arial" w:cs="Arial"/>
                <w:sz w:val="18"/>
                <w:szCs w:val="18"/>
              </w:rPr>
              <w:t>perceivedSeverity</w:t>
            </w:r>
            <w:bookmarkEnd w:id="130"/>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2" w:name="_MCCTEMPBM_CRPT22660072___7"/>
            <w:bookmarkStart w:id="133" w:name="_MCCTEMPBM_CRPT22660073___4" w:colFirst="1" w:colLast="4"/>
            <w:bookmarkEnd w:id="131"/>
            <w:r w:rsidRPr="008227B8">
              <w:rPr>
                <w:rFonts w:ascii="Arial" w:hAnsi="Arial" w:cs="Arial"/>
                <w:sz w:val="18"/>
                <w:szCs w:val="18"/>
              </w:rPr>
              <w:t>backedUpStatus</w:t>
            </w:r>
            <w:bookmarkEnd w:id="132"/>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34" w:name="_MCCTEMPBM_CRPT22660074___7"/>
            <w:bookmarkStart w:id="135" w:name="_MCCTEMPBM_CRPT22660075___4" w:colFirst="1" w:colLast="4"/>
            <w:bookmarkEnd w:id="133"/>
            <w:r w:rsidRPr="008227B8">
              <w:rPr>
                <w:rFonts w:ascii="Arial" w:hAnsi="Arial" w:cs="Arial"/>
                <w:sz w:val="18"/>
                <w:szCs w:val="18"/>
              </w:rPr>
              <w:t>backUpObject</w:t>
            </w:r>
            <w:bookmarkEnd w:id="134"/>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36" w:name="_MCCTEMPBM_CRPT22660076___7"/>
            <w:bookmarkStart w:id="137" w:name="_MCCTEMPBM_CRPT22660077___4" w:colFirst="1" w:colLast="4"/>
            <w:bookmarkEnd w:id="135"/>
            <w:r w:rsidRPr="008227B8">
              <w:rPr>
                <w:rFonts w:ascii="Arial" w:hAnsi="Arial" w:cs="Arial"/>
                <w:sz w:val="18"/>
              </w:rPr>
              <w:t>trendIndication</w:t>
            </w:r>
            <w:bookmarkEnd w:id="136"/>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38" w:name="_MCCTEMPBM_CRPT22660078___7"/>
            <w:bookmarkStart w:id="139" w:name="_MCCTEMPBM_CRPT22660079___4" w:colFirst="1" w:colLast="4"/>
            <w:bookmarkEnd w:id="137"/>
            <w:r w:rsidRPr="008227B8">
              <w:rPr>
                <w:rFonts w:ascii="Arial" w:hAnsi="Arial" w:cs="Arial"/>
                <w:sz w:val="18"/>
              </w:rPr>
              <w:t>thresholdInfo</w:t>
            </w:r>
            <w:bookmarkEnd w:id="138"/>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0" w:name="_MCCTEMPBM_CRPT22660080___7"/>
            <w:bookmarkStart w:id="141" w:name="_MCCTEMPBM_CRPT22660081___4" w:colFirst="1" w:colLast="4"/>
            <w:bookmarkEnd w:id="139"/>
            <w:r w:rsidRPr="008227B8">
              <w:rPr>
                <w:rFonts w:ascii="Arial" w:hAnsi="Arial" w:cs="Arial"/>
                <w:sz w:val="18"/>
              </w:rPr>
              <w:t>stateChangeDefinition</w:t>
            </w:r>
            <w:bookmarkEnd w:id="140"/>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2" w:name="_MCCTEMPBM_CRPT22660082___7"/>
            <w:bookmarkStart w:id="143" w:name="_MCCTEMPBM_CRPT22660083___4" w:colFirst="1" w:colLast="4"/>
            <w:bookmarkEnd w:id="141"/>
            <w:r w:rsidRPr="008227B8">
              <w:rPr>
                <w:rFonts w:ascii="Arial" w:hAnsi="Arial" w:cs="Arial"/>
                <w:sz w:val="18"/>
              </w:rPr>
              <w:t>monitoredAttributes</w:t>
            </w:r>
            <w:bookmarkEnd w:id="142"/>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44" w:name="_MCCTEMPBM_CRPT22660084___7"/>
            <w:bookmarkStart w:id="145" w:name="_MCCTEMPBM_CRPT22660085___4" w:colFirst="1" w:colLast="4"/>
            <w:bookmarkEnd w:id="143"/>
            <w:r w:rsidRPr="008227B8">
              <w:rPr>
                <w:rFonts w:ascii="Arial" w:hAnsi="Arial" w:cs="Arial"/>
                <w:sz w:val="18"/>
              </w:rPr>
              <w:t>proposedRepairActions</w:t>
            </w:r>
            <w:bookmarkEnd w:id="144"/>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46" w:name="_MCCTEMPBM_CRPT22660086___7"/>
            <w:bookmarkStart w:id="147" w:name="_MCCTEMPBM_CRPT22660087___4" w:colFirst="1" w:colLast="4"/>
            <w:bookmarkEnd w:id="145"/>
            <w:r w:rsidRPr="008227B8">
              <w:rPr>
                <w:rFonts w:ascii="Arial" w:hAnsi="Arial" w:cs="Arial"/>
                <w:sz w:val="18"/>
              </w:rPr>
              <w:t>additionalText</w:t>
            </w:r>
            <w:bookmarkEnd w:id="146"/>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48" w:name="_MCCTEMPBM_CRPT22660088___7"/>
            <w:bookmarkStart w:id="149" w:name="_MCCTEMPBM_CRPT22660089___4" w:colFirst="1" w:colLast="4"/>
            <w:bookmarkEnd w:id="147"/>
            <w:r w:rsidRPr="008227B8">
              <w:rPr>
                <w:rFonts w:ascii="Arial" w:hAnsi="Arial" w:cs="Arial"/>
                <w:sz w:val="18"/>
              </w:rPr>
              <w:t>additionalInformation</w:t>
            </w:r>
            <w:bookmarkEnd w:id="148"/>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0" w:name="_MCCTEMPBM_CRPT22660090___7"/>
            <w:bookmarkStart w:id="151" w:name="_MCCTEMPBM_CRPT22660091___4" w:colFirst="1" w:colLast="4"/>
            <w:bookmarkEnd w:id="149"/>
            <w:r w:rsidRPr="008227B8">
              <w:rPr>
                <w:rFonts w:ascii="Arial" w:hAnsi="Arial" w:cs="Arial"/>
                <w:sz w:val="18"/>
                <w:szCs w:val="18"/>
              </w:rPr>
              <w:t>rootCauseIndicator</w:t>
            </w:r>
            <w:bookmarkEnd w:id="150"/>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2" w:name="_MCCTEMPBM_CRPT22660092___7"/>
            <w:bookmarkStart w:id="153" w:name="_MCCTEMPBM_CRPT22660093___4" w:colFirst="1" w:colLast="4"/>
            <w:bookmarkEnd w:id="151"/>
            <w:r w:rsidRPr="008227B8">
              <w:rPr>
                <w:rFonts w:ascii="Arial" w:hAnsi="Arial" w:cs="Arial"/>
                <w:sz w:val="18"/>
              </w:rPr>
              <w:t>correlatedNotifications</w:t>
            </w:r>
            <w:bookmarkEnd w:id="152"/>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54" w:name="_MCCTEMPBM_CRPT22660094___7"/>
            <w:bookmarkStart w:id="155" w:name="_MCCTEMPBM_CRPT22660095___4" w:colFirst="1" w:colLast="4"/>
            <w:bookmarkEnd w:id="153"/>
            <w:r w:rsidRPr="008227B8">
              <w:rPr>
                <w:rFonts w:ascii="Arial" w:hAnsi="Arial" w:cs="Arial"/>
                <w:sz w:val="18"/>
              </w:rPr>
              <w:t>comments</w:t>
            </w:r>
            <w:bookmarkEnd w:id="154"/>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56" w:name="_MCCTEMPBM_CRPT22660096___7"/>
            <w:bookmarkStart w:id="157" w:name="_MCCTEMPBM_CRPT22660097___4" w:colFirst="1" w:colLast="4"/>
            <w:bookmarkEnd w:id="155"/>
            <w:r w:rsidRPr="008227B8">
              <w:rPr>
                <w:rFonts w:ascii="Arial" w:hAnsi="Arial" w:cs="Arial"/>
                <w:sz w:val="18"/>
              </w:rPr>
              <w:t xml:space="preserve">ackTime </w:t>
            </w:r>
            <w:bookmarkEnd w:id="156"/>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58" w:name="_MCCTEMPBM_CRPT22660098___7"/>
            <w:bookmarkStart w:id="159" w:name="_MCCTEMPBM_CRPT22660099___4" w:colFirst="1" w:colLast="4"/>
            <w:bookmarkEnd w:id="157"/>
            <w:r w:rsidRPr="008227B8">
              <w:rPr>
                <w:rFonts w:ascii="Arial" w:hAnsi="Arial" w:cs="Arial"/>
                <w:sz w:val="18"/>
              </w:rPr>
              <w:t xml:space="preserve">ackUserId </w:t>
            </w:r>
            <w:bookmarkEnd w:id="158"/>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0" w:name="_MCCTEMPBM_CRPT22660100___7"/>
            <w:bookmarkStart w:id="161" w:name="_MCCTEMPBM_CRPT22660101___4" w:colFirst="1" w:colLast="4"/>
            <w:bookmarkEnd w:id="159"/>
            <w:r w:rsidRPr="008227B8">
              <w:rPr>
                <w:rFonts w:ascii="Arial" w:hAnsi="Arial" w:cs="Arial"/>
                <w:sz w:val="18"/>
              </w:rPr>
              <w:t xml:space="preserve">ackSystemId </w:t>
            </w:r>
            <w:bookmarkEnd w:id="160"/>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2" w:name="_MCCTEMPBM_CRPT22660102___7"/>
            <w:bookmarkStart w:id="163" w:name="_MCCTEMPBM_CRPT22660103___4" w:colFirst="1" w:colLast="4"/>
            <w:bookmarkEnd w:id="161"/>
            <w:r w:rsidRPr="008227B8">
              <w:rPr>
                <w:rFonts w:ascii="Arial" w:hAnsi="Arial" w:cs="Arial"/>
                <w:sz w:val="18"/>
              </w:rPr>
              <w:t xml:space="preserve">ackState </w:t>
            </w:r>
            <w:bookmarkEnd w:id="162"/>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64" w:name="_MCCTEMPBM_CRPT22660104___7"/>
            <w:bookmarkStart w:id="165" w:name="_MCCTEMPBM_CRPT22660105___4" w:colFirst="1" w:colLast="4"/>
            <w:bookmarkEnd w:id="163"/>
            <w:r w:rsidRPr="008227B8">
              <w:rPr>
                <w:rFonts w:ascii="Arial" w:hAnsi="Arial" w:cs="Arial"/>
                <w:sz w:val="18"/>
              </w:rPr>
              <w:t>clearUserId</w:t>
            </w:r>
            <w:bookmarkEnd w:id="164"/>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66" w:name="_MCCTEMPBM_CRPT22660106___7"/>
            <w:bookmarkStart w:id="167" w:name="_MCCTEMPBM_CRPT22660107___4" w:colFirst="1" w:colLast="4"/>
            <w:bookmarkEnd w:id="165"/>
            <w:r w:rsidRPr="008227B8">
              <w:rPr>
                <w:rFonts w:ascii="Arial" w:hAnsi="Arial" w:cs="Arial"/>
                <w:sz w:val="18"/>
              </w:rPr>
              <w:t>clearSystemId</w:t>
            </w:r>
            <w:bookmarkEnd w:id="166"/>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68" w:name="_MCCTEMPBM_CRPT22660108___7"/>
            <w:bookmarkStart w:id="169" w:name="_MCCTEMPBM_CRPT22660109___4" w:colFirst="1" w:colLast="4"/>
            <w:bookmarkEnd w:id="167"/>
            <w:r w:rsidRPr="008227B8">
              <w:rPr>
                <w:rFonts w:ascii="Arial" w:hAnsi="Arial" w:cs="Arial"/>
                <w:sz w:val="18"/>
              </w:rPr>
              <w:t>serviceUser</w:t>
            </w:r>
            <w:bookmarkEnd w:id="168"/>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0" w:name="_MCCTEMPBM_CRPT22660110___7"/>
            <w:bookmarkStart w:id="171" w:name="_MCCTEMPBM_CRPT22660111___4" w:colFirst="1" w:colLast="4"/>
            <w:bookmarkEnd w:id="169"/>
            <w:r w:rsidRPr="008227B8">
              <w:rPr>
                <w:rFonts w:ascii="Arial" w:hAnsi="Arial" w:cs="Arial"/>
                <w:sz w:val="18"/>
              </w:rPr>
              <w:t>serviceProvider</w:t>
            </w:r>
            <w:bookmarkEnd w:id="170"/>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2" w:name="_MCCTEMPBM_CRPT22660112___7"/>
            <w:bookmarkStart w:id="173" w:name="_MCCTEMPBM_CRPT22660113___4" w:colFirst="1" w:colLast="4"/>
            <w:bookmarkEnd w:id="171"/>
            <w:r w:rsidRPr="008227B8">
              <w:rPr>
                <w:rFonts w:ascii="Arial" w:hAnsi="Arial" w:cs="Arial"/>
                <w:sz w:val="18"/>
              </w:rPr>
              <w:t>securityAlarmDetector</w:t>
            </w:r>
            <w:bookmarkEnd w:id="172"/>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4656CF" w:rsidRPr="008227B8" w14:paraId="5DE44826" w14:textId="77777777" w:rsidTr="00AD2F20">
        <w:tc>
          <w:tcPr>
            <w:tcW w:w="1904" w:type="pct"/>
            <w:shd w:val="clear" w:color="auto" w:fill="FFFFFF"/>
          </w:tcPr>
          <w:p w14:paraId="484C2BED" w14:textId="0060FE0B" w:rsidR="004656CF" w:rsidRPr="008227B8" w:rsidRDefault="004656CF" w:rsidP="004656CF">
            <w:pPr>
              <w:keepNext/>
              <w:keepLines/>
              <w:spacing w:after="0"/>
              <w:rPr>
                <w:rFonts w:ascii="Arial" w:hAnsi="Arial" w:cs="Arial"/>
                <w:sz w:val="18"/>
              </w:rPr>
            </w:pPr>
            <w:r>
              <w:rPr>
                <w:rFonts w:ascii="Arial" w:hAnsi="Arial" w:cs="Arial"/>
                <w:sz w:val="18"/>
              </w:rPr>
              <w:t>clearingType</w:t>
            </w:r>
          </w:p>
        </w:tc>
        <w:tc>
          <w:tcPr>
            <w:tcW w:w="700" w:type="pct"/>
            <w:shd w:val="clear" w:color="auto" w:fill="FFFFFF"/>
          </w:tcPr>
          <w:p w14:paraId="2D3DF4EC" w14:textId="199C5839" w:rsidR="004656CF" w:rsidRPr="008227B8" w:rsidRDefault="004656CF" w:rsidP="004656CF">
            <w:pPr>
              <w:keepNext/>
              <w:keepLines/>
              <w:spacing w:after="0"/>
              <w:jc w:val="center"/>
              <w:rPr>
                <w:rFonts w:ascii="Arial" w:hAnsi="Arial"/>
                <w:sz w:val="18"/>
              </w:rPr>
            </w:pPr>
            <w:r>
              <w:rPr>
                <w:rFonts w:ascii="Arial" w:hAnsi="Arial"/>
                <w:sz w:val="18"/>
              </w:rPr>
              <w:t>C</w:t>
            </w:r>
            <w:r w:rsidR="00F8672E">
              <w:rPr>
                <w:rFonts w:ascii="Arial" w:eastAsia="DengXian" w:hAnsi="Arial"/>
                <w:sz w:val="18"/>
              </w:rPr>
              <w:t>M</w:t>
            </w:r>
          </w:p>
        </w:tc>
        <w:tc>
          <w:tcPr>
            <w:tcW w:w="600" w:type="pct"/>
          </w:tcPr>
          <w:p w14:paraId="3CE9C2B3" w14:textId="76FFBBBE" w:rsidR="004656CF" w:rsidRPr="008227B8" w:rsidRDefault="004656CF" w:rsidP="004656CF">
            <w:pPr>
              <w:keepNext/>
              <w:keepLines/>
              <w:spacing w:after="0"/>
              <w:jc w:val="center"/>
              <w:rPr>
                <w:rFonts w:ascii="Arial" w:hAnsi="Arial"/>
                <w:sz w:val="18"/>
              </w:rPr>
            </w:pPr>
            <w:r>
              <w:rPr>
                <w:rFonts w:ascii="Arial" w:hAnsi="Arial"/>
                <w:sz w:val="18"/>
              </w:rPr>
              <w:t>T</w:t>
            </w:r>
          </w:p>
        </w:tc>
        <w:tc>
          <w:tcPr>
            <w:tcW w:w="600" w:type="pct"/>
          </w:tcPr>
          <w:p w14:paraId="6EDF1302" w14:textId="4BD26FA5" w:rsidR="004656CF" w:rsidRPr="008227B8" w:rsidRDefault="004656CF" w:rsidP="004656CF">
            <w:pPr>
              <w:keepNext/>
              <w:keepLines/>
              <w:spacing w:after="0"/>
              <w:jc w:val="center"/>
              <w:rPr>
                <w:rFonts w:ascii="Arial" w:hAnsi="Arial"/>
                <w:sz w:val="18"/>
              </w:rPr>
            </w:pPr>
            <w:r>
              <w:rPr>
                <w:rFonts w:ascii="Arial" w:hAnsi="Arial"/>
                <w:sz w:val="18"/>
              </w:rPr>
              <w:t>F</w:t>
            </w:r>
          </w:p>
        </w:tc>
        <w:tc>
          <w:tcPr>
            <w:tcW w:w="600" w:type="pct"/>
          </w:tcPr>
          <w:p w14:paraId="7EE92697" w14:textId="6311DE16" w:rsidR="004656CF" w:rsidRPr="008227B8" w:rsidRDefault="004656CF" w:rsidP="004656CF">
            <w:pPr>
              <w:keepNext/>
              <w:keepLines/>
              <w:spacing w:after="0"/>
              <w:jc w:val="center"/>
              <w:rPr>
                <w:rFonts w:ascii="Arial" w:hAnsi="Arial"/>
                <w:sz w:val="18"/>
              </w:rPr>
            </w:pPr>
            <w:r>
              <w:rPr>
                <w:rFonts w:ascii="Arial" w:hAnsi="Arial"/>
                <w:sz w:val="18"/>
              </w:rPr>
              <w:t>T</w:t>
            </w:r>
          </w:p>
        </w:tc>
        <w:tc>
          <w:tcPr>
            <w:tcW w:w="596" w:type="pct"/>
          </w:tcPr>
          <w:p w14:paraId="517A5A3A" w14:textId="3F81E755" w:rsidR="004656CF" w:rsidRPr="008227B8" w:rsidRDefault="004656CF" w:rsidP="004656CF">
            <w:pPr>
              <w:keepNext/>
              <w:keepLines/>
              <w:spacing w:after="0"/>
              <w:jc w:val="center"/>
              <w:rPr>
                <w:rFonts w:ascii="Arial" w:hAnsi="Arial"/>
                <w:sz w:val="18"/>
              </w:rPr>
            </w:pPr>
            <w:r>
              <w:rPr>
                <w:rFonts w:ascii="Arial" w:hAnsi="Arial"/>
                <w:sz w:val="18"/>
              </w:rPr>
              <w:t>F</w:t>
            </w:r>
          </w:p>
        </w:tc>
      </w:tr>
      <w:bookmarkEnd w:id="173"/>
      <w:tr w:rsidR="002B6147" w:rsidRPr="008227B8" w14:paraId="7A5717B9" w14:textId="77777777" w:rsidTr="00AD2F20">
        <w:tc>
          <w:tcPr>
            <w:tcW w:w="5000" w:type="pct"/>
            <w:gridSpan w:val="6"/>
          </w:tcPr>
          <w:p w14:paraId="3A0F5C5C" w14:textId="19E5FA6D" w:rsidR="002B6147" w:rsidRPr="008227B8" w:rsidRDefault="002B6147" w:rsidP="000815A8">
            <w:pPr>
              <w:pStyle w:val="TAN"/>
            </w:pPr>
            <w:r w:rsidRPr="008227B8">
              <w:t>NOTE:</w:t>
            </w:r>
            <w:r w:rsidRPr="008227B8">
              <w:tab/>
              <w:t>This isWritable property is True only if alarm clearing by MnS consumers is supported.</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74" w:name="_Toc157982666"/>
      <w:bookmarkStart w:id="175" w:name="_Toc219484230"/>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74"/>
      <w:bookmarkEnd w:id="175"/>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4956"/>
      </w:tblGrid>
      <w:tr w:rsidR="00A9570B" w:rsidRPr="008227B8" w14:paraId="026D4378" w14:textId="77777777" w:rsidTr="00184F9F">
        <w:trPr>
          <w:jc w:val="center"/>
        </w:trPr>
        <w:tc>
          <w:tcPr>
            <w:tcW w:w="2390" w:type="pct"/>
            <w:shd w:val="clear" w:color="auto" w:fill="BFBFBF"/>
          </w:tcPr>
          <w:p w14:paraId="42F3DF61" w14:textId="77777777" w:rsidR="00A9570B" w:rsidRPr="008227B8" w:rsidRDefault="00A9570B" w:rsidP="007305CE">
            <w:pPr>
              <w:pStyle w:val="TAH"/>
            </w:pPr>
            <w:bookmarkStart w:id="176" w:name="_MCCTEMPBM_CRPT22660115___4" w:colFirst="0" w:colLast="0"/>
            <w:r w:rsidRPr="008227B8">
              <w:t>Name</w:t>
            </w:r>
          </w:p>
        </w:tc>
        <w:tc>
          <w:tcPr>
            <w:tcW w:w="2610" w:type="pct"/>
            <w:shd w:val="clear" w:color="auto" w:fill="BFBFBF"/>
          </w:tcPr>
          <w:p w14:paraId="20CD6375" w14:textId="77777777" w:rsidR="00A9570B" w:rsidRPr="008227B8" w:rsidRDefault="00A9570B" w:rsidP="007305CE">
            <w:pPr>
              <w:pStyle w:val="TAH"/>
            </w:pPr>
            <w:r w:rsidRPr="008227B8">
              <w:t>Definition</w:t>
            </w:r>
          </w:p>
        </w:tc>
      </w:tr>
      <w:tr w:rsidR="007305CE" w:rsidRPr="008227B8" w14:paraId="66620751" w14:textId="77777777" w:rsidTr="007305CE">
        <w:trPr>
          <w:jc w:val="center"/>
        </w:trPr>
        <w:tc>
          <w:tcPr>
            <w:tcW w:w="2390" w:type="pct"/>
          </w:tcPr>
          <w:p w14:paraId="6C319601" w14:textId="77777777" w:rsidR="007305CE" w:rsidRPr="008227B8" w:rsidRDefault="007305CE" w:rsidP="007305CE">
            <w:pPr>
              <w:pStyle w:val="TAL"/>
            </w:pPr>
            <w:r w:rsidRPr="008227B8">
              <w:t>rootCauseIndicator</w:t>
            </w:r>
          </w:p>
          <w:p w14:paraId="533799DF" w14:textId="455496B4" w:rsidR="007305CE" w:rsidRPr="008227B8" w:rsidRDefault="007305CE" w:rsidP="007305CE">
            <w:pPr>
              <w:pStyle w:val="TAL"/>
            </w:pPr>
            <w:r w:rsidRPr="008227B8">
              <w:t>correlatedNotifications</w:t>
            </w:r>
          </w:p>
        </w:tc>
        <w:tc>
          <w:tcPr>
            <w:tcW w:w="2610" w:type="pct"/>
          </w:tcPr>
          <w:p w14:paraId="1716F281" w14:textId="5926586C" w:rsidR="007305CE" w:rsidRPr="008227B8" w:rsidRDefault="007305CE" w:rsidP="007305CE">
            <w:pPr>
              <w:pStyle w:val="TAL"/>
            </w:pPr>
            <w:r w:rsidRPr="008227B8">
              <w:t>At least one of these attributes shall be supported if the MnS producer supports alarm correlation.</w:t>
            </w:r>
          </w:p>
        </w:tc>
      </w:tr>
      <w:tr w:rsidR="007305CE" w:rsidRPr="008227B8" w14:paraId="76F4F008" w14:textId="77777777" w:rsidTr="007305CE">
        <w:trPr>
          <w:jc w:val="center"/>
        </w:trPr>
        <w:tc>
          <w:tcPr>
            <w:tcW w:w="2390" w:type="pct"/>
          </w:tcPr>
          <w:p w14:paraId="78629B5F" w14:textId="2F1B09B1" w:rsidR="007305CE" w:rsidRPr="008227B8" w:rsidRDefault="007305CE" w:rsidP="007305CE">
            <w:pPr>
              <w:pStyle w:val="TAL"/>
            </w:pPr>
            <w:r w:rsidRPr="008227B8">
              <w:t>comments</w:t>
            </w:r>
          </w:p>
        </w:tc>
        <w:tc>
          <w:tcPr>
            <w:tcW w:w="2610" w:type="pct"/>
          </w:tcPr>
          <w:p w14:paraId="79EF935A" w14:textId="3B4F98B4" w:rsidR="007305CE" w:rsidRPr="008227B8" w:rsidRDefault="007305CE" w:rsidP="007305CE">
            <w:pPr>
              <w:pStyle w:val="TAL"/>
            </w:pPr>
            <w:r w:rsidRPr="008227B8">
              <w:t>This attribute shall be supported if the MnS producer supports alarm commenting</w:t>
            </w:r>
          </w:p>
        </w:tc>
      </w:tr>
      <w:tr w:rsidR="007305CE" w:rsidRPr="008227B8" w14:paraId="1D56FA81" w14:textId="77777777" w:rsidTr="007305CE">
        <w:trPr>
          <w:jc w:val="center"/>
        </w:trPr>
        <w:tc>
          <w:tcPr>
            <w:tcW w:w="2390" w:type="pct"/>
          </w:tcPr>
          <w:p w14:paraId="77A1FD37" w14:textId="26C4E258" w:rsidR="007305CE" w:rsidRPr="008227B8" w:rsidRDefault="007305CE" w:rsidP="007305CE">
            <w:pPr>
              <w:pStyle w:val="TAL"/>
            </w:pPr>
            <w:r w:rsidRPr="008227B8">
              <w:t>ackTime</w:t>
            </w:r>
          </w:p>
          <w:p w14:paraId="1C7C204B" w14:textId="77777777" w:rsidR="007305CE" w:rsidRPr="008227B8" w:rsidRDefault="007305CE" w:rsidP="007305CE">
            <w:pPr>
              <w:pStyle w:val="TAL"/>
            </w:pPr>
            <w:r w:rsidRPr="008227B8">
              <w:t>ackUserId</w:t>
            </w:r>
          </w:p>
          <w:p w14:paraId="60EF93B8" w14:textId="77777777" w:rsidR="007305CE" w:rsidRPr="008227B8" w:rsidRDefault="007305CE" w:rsidP="007305CE">
            <w:pPr>
              <w:pStyle w:val="TAL"/>
            </w:pPr>
            <w:r w:rsidRPr="008227B8">
              <w:t>ackState</w:t>
            </w:r>
          </w:p>
          <w:p w14:paraId="4608D0B6" w14:textId="6202D5B4" w:rsidR="007305CE" w:rsidRPr="008227B8" w:rsidRDefault="007305CE" w:rsidP="007305CE">
            <w:pPr>
              <w:pStyle w:val="TAL"/>
            </w:pPr>
            <w:r w:rsidRPr="008227B8">
              <w:t>ackSystemId</w:t>
            </w:r>
          </w:p>
        </w:tc>
        <w:tc>
          <w:tcPr>
            <w:tcW w:w="2610" w:type="pct"/>
          </w:tcPr>
          <w:p w14:paraId="5B3BB9E2" w14:textId="21CD4EC2" w:rsidR="007305CE" w:rsidRPr="008227B8" w:rsidRDefault="007305CE" w:rsidP="007305CE">
            <w:pPr>
              <w:pStyle w:val="TAL"/>
            </w:pPr>
            <w:r w:rsidRPr="008227B8">
              <w:t xml:space="preserve">These attributes </w:t>
            </w:r>
            <w:r>
              <w:t>shall</w:t>
            </w:r>
            <w:r w:rsidRPr="008227B8">
              <w:t xml:space="preserve"> be supported if the MnS producer supports the alarm acknowledgement feature.</w:t>
            </w:r>
          </w:p>
        </w:tc>
      </w:tr>
      <w:tr w:rsidR="007305CE" w:rsidRPr="008227B8" w14:paraId="419033B7" w14:textId="77777777" w:rsidTr="007305CE">
        <w:trPr>
          <w:jc w:val="center"/>
        </w:trPr>
        <w:tc>
          <w:tcPr>
            <w:tcW w:w="2390" w:type="pct"/>
          </w:tcPr>
          <w:p w14:paraId="5C531F53" w14:textId="77777777" w:rsidR="007305CE" w:rsidRPr="008227B8" w:rsidRDefault="007305CE" w:rsidP="007305CE">
            <w:pPr>
              <w:pStyle w:val="TAL"/>
            </w:pPr>
            <w:r w:rsidRPr="008227B8">
              <w:t>clearUserId</w:t>
            </w:r>
          </w:p>
          <w:p w14:paraId="3F727B51" w14:textId="7BE58B7D" w:rsidR="007305CE" w:rsidRPr="008227B8" w:rsidRDefault="007305CE" w:rsidP="007305CE">
            <w:pPr>
              <w:pStyle w:val="TAL"/>
            </w:pPr>
            <w:r w:rsidRPr="008227B8">
              <w:t>clearSystemId</w:t>
            </w:r>
          </w:p>
        </w:tc>
        <w:tc>
          <w:tcPr>
            <w:tcW w:w="2610" w:type="pct"/>
          </w:tcPr>
          <w:p w14:paraId="25F19FE7" w14:textId="30254088" w:rsidR="007305CE" w:rsidRPr="008227B8" w:rsidRDefault="007305CE" w:rsidP="007305CE">
            <w:pPr>
              <w:pStyle w:val="TAL"/>
            </w:pPr>
            <w:r w:rsidRPr="008227B8">
              <w:t>These attributes shall be supported for alarm records that represent ADMC alarms.</w:t>
            </w:r>
          </w:p>
        </w:tc>
      </w:tr>
      <w:tr w:rsidR="007305CE" w:rsidRPr="008227B8" w14:paraId="1ACD454A" w14:textId="77777777" w:rsidTr="007305CE">
        <w:trPr>
          <w:jc w:val="center"/>
        </w:trPr>
        <w:tc>
          <w:tcPr>
            <w:tcW w:w="2390" w:type="pct"/>
          </w:tcPr>
          <w:p w14:paraId="202980A4" w14:textId="77777777" w:rsidR="007305CE" w:rsidRPr="008227B8" w:rsidRDefault="007305CE" w:rsidP="007305CE">
            <w:pPr>
              <w:pStyle w:val="TAL"/>
            </w:pPr>
            <w:r w:rsidRPr="008227B8">
              <w:t>serviceUser</w:t>
            </w:r>
          </w:p>
          <w:p w14:paraId="7338E83F" w14:textId="77777777" w:rsidR="007305CE" w:rsidRPr="008227B8" w:rsidRDefault="007305CE" w:rsidP="007305CE">
            <w:pPr>
              <w:pStyle w:val="TAL"/>
            </w:pPr>
            <w:r w:rsidRPr="008227B8">
              <w:t>serviceProvider</w:t>
            </w:r>
          </w:p>
          <w:p w14:paraId="1380B798" w14:textId="69329C77" w:rsidR="007305CE" w:rsidRPr="008227B8" w:rsidRDefault="007305CE" w:rsidP="007305CE">
            <w:pPr>
              <w:pStyle w:val="TAL"/>
            </w:pPr>
            <w:r w:rsidRPr="008227B8">
              <w:t>securityAlarmDetector</w:t>
            </w:r>
          </w:p>
        </w:tc>
        <w:tc>
          <w:tcPr>
            <w:tcW w:w="2610" w:type="pct"/>
          </w:tcPr>
          <w:p w14:paraId="4C0FF23F" w14:textId="55A96A81" w:rsidR="007305CE" w:rsidRPr="008227B8" w:rsidRDefault="007305CE" w:rsidP="007305CE">
            <w:pPr>
              <w:pStyle w:val="TAL"/>
            </w:pPr>
            <w:r w:rsidRPr="008227B8">
              <w:t>These attributes shall be supported for alarm records that represent security alarms.</w:t>
            </w:r>
          </w:p>
        </w:tc>
      </w:tr>
      <w:tr w:rsidR="007305CE" w:rsidRPr="008227B8" w14:paraId="0389FCE1" w14:textId="77777777" w:rsidTr="007305CE">
        <w:trPr>
          <w:jc w:val="center"/>
        </w:trPr>
        <w:tc>
          <w:tcPr>
            <w:tcW w:w="2390" w:type="pct"/>
          </w:tcPr>
          <w:p w14:paraId="6A3A3E86" w14:textId="2B680C14" w:rsidR="007305CE" w:rsidRPr="008227B8" w:rsidRDefault="007305CE" w:rsidP="007305CE">
            <w:pPr>
              <w:pStyle w:val="TAL"/>
            </w:pPr>
            <w:r>
              <w:rPr>
                <w:rFonts w:cs="Arial"/>
              </w:rPr>
              <w:t>clearingType</w:t>
            </w:r>
          </w:p>
        </w:tc>
        <w:tc>
          <w:tcPr>
            <w:tcW w:w="2610" w:type="pct"/>
          </w:tcPr>
          <w:p w14:paraId="577D78A3" w14:textId="6A2C0D07" w:rsidR="007305CE" w:rsidRPr="008227B8" w:rsidRDefault="007305CE" w:rsidP="007305CE">
            <w:pPr>
              <w:pStyle w:val="TAL"/>
            </w:pPr>
            <w:r w:rsidRPr="008227B8">
              <w:t>Th</w:t>
            </w:r>
            <w:r>
              <w:t>i</w:t>
            </w:r>
            <w:r w:rsidRPr="008227B8">
              <w:t xml:space="preserve">s attribute </w:t>
            </w:r>
            <w:r w:rsidR="00F8672E">
              <w:t>shall</w:t>
            </w:r>
            <w:r w:rsidRPr="008227B8">
              <w:t xml:space="preserve"> be supported </w:t>
            </w:r>
            <w:r w:rsidRPr="00344792">
              <w:t>in case ADMC alarms may be raised by the system.</w:t>
            </w:r>
          </w:p>
        </w:tc>
      </w:tr>
    </w:tbl>
    <w:p w14:paraId="752A8DB8" w14:textId="77777777" w:rsidR="000815A8" w:rsidRPr="008227B8" w:rsidRDefault="000815A8" w:rsidP="000815A8">
      <w:pPr>
        <w:rPr>
          <w:rFonts w:eastAsia="SimSun"/>
          <w:lang w:eastAsia="zh-CN"/>
        </w:rPr>
      </w:pPr>
      <w:bookmarkStart w:id="177" w:name="_Toc157982667"/>
      <w:bookmarkEnd w:id="176"/>
    </w:p>
    <w:p w14:paraId="79200215" w14:textId="3B6036FE" w:rsidR="00A9570B" w:rsidRPr="008227B8" w:rsidRDefault="00C77DBA" w:rsidP="004250E7">
      <w:pPr>
        <w:pStyle w:val="Heading4"/>
        <w:rPr>
          <w:rFonts w:eastAsia="SimSun"/>
          <w:lang w:eastAsia="zh-CN"/>
        </w:rPr>
      </w:pPr>
      <w:bookmarkStart w:id="178" w:name="_Toc219484231"/>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77"/>
      <w:bookmarkEnd w:id="178"/>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79" w:name="_Toc157982668"/>
      <w:bookmarkStart w:id="180" w:name="_Toc219484232"/>
      <w:r w:rsidRPr="008227B8">
        <w:rPr>
          <w:rFonts w:eastAsia="SimSun"/>
          <w:lang w:eastAsia="zh-CN"/>
        </w:rPr>
        <w:lastRenderedPageBreak/>
        <w:t>7.</w:t>
      </w:r>
      <w:r w:rsidR="002B6147" w:rsidRPr="008227B8">
        <w:rPr>
          <w:rFonts w:eastAsia="SimSun"/>
          <w:lang w:eastAsia="zh-CN"/>
        </w:rPr>
        <w:t>3.2</w:t>
      </w:r>
      <w:r w:rsidR="002B6147" w:rsidRPr="008227B8">
        <w:rPr>
          <w:rFonts w:eastAsia="SimSun"/>
          <w:lang w:eastAsia="zh-CN"/>
        </w:rPr>
        <w:tab/>
        <w:t>AlarmList</w:t>
      </w:r>
      <w:bookmarkEnd w:id="179"/>
      <w:bookmarkEnd w:id="180"/>
    </w:p>
    <w:p w14:paraId="0ADA4DDF" w14:textId="10536652" w:rsidR="002B6147" w:rsidRPr="008227B8" w:rsidRDefault="00C77DBA" w:rsidP="004250E7">
      <w:pPr>
        <w:pStyle w:val="Heading4"/>
        <w:rPr>
          <w:rFonts w:eastAsia="SimSun"/>
          <w:lang w:eastAsia="zh-CN"/>
        </w:rPr>
      </w:pPr>
      <w:bookmarkStart w:id="181" w:name="_Toc157982669"/>
      <w:bookmarkStart w:id="182" w:name="_Toc219484233"/>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81"/>
      <w:bookmarkEnd w:id="182"/>
    </w:p>
    <w:p w14:paraId="73EA2220" w14:textId="4CE0902C" w:rsidR="002B6147" w:rsidRPr="008227B8" w:rsidRDefault="002B6147" w:rsidP="002B6147">
      <w:bookmarkStart w:id="183"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03D93A3" w:rsidR="002B6147" w:rsidRPr="008227B8" w:rsidRDefault="002B6147" w:rsidP="002B6147">
      <w:r w:rsidRPr="008227B8">
        <w:rPr>
          <w:rFonts w:ascii="Courier New" w:hAnsi="Courier New" w:cs="Courier New"/>
        </w:rPr>
        <w:t>AlarmList</w:t>
      </w:r>
      <w:r w:rsidRPr="008227B8">
        <w:t xml:space="preserve"> instance(s) are created by the system or are pre-installed. They </w:t>
      </w:r>
      <w:r w:rsidR="00697C43">
        <w:t>can neither</w:t>
      </w:r>
      <w:r w:rsidRPr="008227B8">
        <w:t xml:space="preserve">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83"/>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1ED865EC" w14:textId="77777777" w:rsidR="00697C43" w:rsidRPr="006D5FC8" w:rsidRDefault="00697C43" w:rsidP="00697C43">
      <w:pPr>
        <w:pStyle w:val="CRCoverPage"/>
        <w:spacing w:after="0"/>
        <w:rPr>
          <w:rFonts w:ascii="Times New Roman" w:eastAsia="SimSun" w:hAnsi="Times New Roman"/>
          <w:lang w:eastAsia="zh-CN"/>
        </w:rPr>
      </w:pPr>
      <w:bookmarkStart w:id="184" w:name="_Toc157982670"/>
      <w:r w:rsidRPr="006D5FC8">
        <w:rPr>
          <w:rFonts w:ascii="Times New Roman" w:eastAsia="SimSun" w:hAnsi="Times New Roman"/>
          <w:lang w:eastAsia="zh-CN"/>
        </w:rPr>
        <w:t>As the size of the alarm list is finite, if it becomes full, the producer may remove the oldest list entries in alarmRecords. If there are cleared but unacknowledged alarms these shall be removed before any not-cleared alarms are removed.</w:t>
      </w:r>
    </w:p>
    <w:p w14:paraId="053F1D05" w14:textId="46064DF8" w:rsidR="002B6147" w:rsidRPr="008227B8" w:rsidRDefault="00C77DBA" w:rsidP="004250E7">
      <w:pPr>
        <w:pStyle w:val="Heading4"/>
        <w:rPr>
          <w:rFonts w:eastAsia="SimSun"/>
          <w:lang w:eastAsia="zh-CN"/>
        </w:rPr>
      </w:pPr>
      <w:bookmarkStart w:id="185" w:name="_Toc219484234"/>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84"/>
      <w:bookmarkEnd w:id="185"/>
    </w:p>
    <w:p w14:paraId="61490655" w14:textId="77777777" w:rsidR="002B6147" w:rsidRPr="008227B8" w:rsidRDefault="002B6147" w:rsidP="002B6147">
      <w:bookmarkStart w:id="186"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87" w:name="_MCCTEMPBM_CRPT22660123___4" w:colFirst="0" w:colLast="4"/>
            <w:bookmarkEnd w:id="186"/>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188" w:name="_MCCTEMPBM_CRPT22660124___7"/>
            <w:bookmarkStart w:id="189" w:name="_MCCTEMPBM_CRPT22660125___4" w:colFirst="1" w:colLast="4"/>
            <w:bookmarkEnd w:id="187"/>
            <w:r w:rsidRPr="008227B8">
              <w:rPr>
                <w:rFonts w:ascii="Arial" w:hAnsi="Arial" w:cs="Arial"/>
                <w:bCs/>
                <w:sz w:val="18"/>
                <w:szCs w:val="18"/>
              </w:rPr>
              <w:t>administrativeState</w:t>
            </w:r>
            <w:bookmarkEnd w:id="188"/>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190" w:name="_MCCTEMPBM_CRPT22660126___7"/>
            <w:bookmarkStart w:id="191" w:name="_MCCTEMPBM_CRPT22660127___4" w:colFirst="1" w:colLast="4"/>
            <w:bookmarkEnd w:id="189"/>
            <w:r w:rsidRPr="008227B8">
              <w:rPr>
                <w:rFonts w:ascii="Arial" w:hAnsi="Arial" w:cs="Arial"/>
                <w:bCs/>
                <w:sz w:val="18"/>
                <w:szCs w:val="18"/>
              </w:rPr>
              <w:t>operationalState</w:t>
            </w:r>
            <w:bookmarkEnd w:id="190"/>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192" w:name="_MCCTEMPBM_CRPT22660128___7"/>
            <w:bookmarkStart w:id="193" w:name="_MCCTEMPBM_CRPT22660129___4" w:colFirst="1" w:colLast="4"/>
            <w:bookmarkEnd w:id="191"/>
            <w:r w:rsidRPr="008227B8">
              <w:rPr>
                <w:rFonts w:ascii="Arial" w:hAnsi="Arial" w:cs="Arial"/>
                <w:sz w:val="18"/>
              </w:rPr>
              <w:t>numOfAlarmRecords</w:t>
            </w:r>
            <w:bookmarkEnd w:id="192"/>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194" w:name="_MCCTEMPBM_CRPT22660130___7"/>
            <w:bookmarkStart w:id="195" w:name="_MCCTEMPBM_CRPT22660131___4" w:colFirst="1" w:colLast="4"/>
            <w:bookmarkEnd w:id="193"/>
            <w:r w:rsidRPr="008227B8">
              <w:rPr>
                <w:rFonts w:ascii="Arial" w:hAnsi="Arial" w:cs="Arial"/>
                <w:sz w:val="18"/>
              </w:rPr>
              <w:t>last</w:t>
            </w:r>
            <w:r w:rsidRPr="008227B8">
              <w:rPr>
                <w:rFonts w:ascii="Arial" w:hAnsi="Arial" w:cs="Arial"/>
              </w:rPr>
              <w:t>Modification</w:t>
            </w:r>
            <w:bookmarkEnd w:id="194"/>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196" w:name="_MCCTEMPBM_CRPT22660132___7"/>
            <w:bookmarkStart w:id="197" w:name="_MCCTEMPBM_CRPT22660133___4" w:colFirst="1" w:colLast="4"/>
            <w:bookmarkEnd w:id="195"/>
            <w:r w:rsidRPr="008227B8">
              <w:rPr>
                <w:rFonts w:ascii="Arial" w:hAnsi="Arial" w:cs="Arial"/>
                <w:sz w:val="18"/>
              </w:rPr>
              <w:t>alarmRecords</w:t>
            </w:r>
            <w:bookmarkEnd w:id="196"/>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198" w:name="_MCCTEMPBM_CRPT22660134___7"/>
            <w:bookmarkStart w:id="199" w:name="_MCCTEMPBM_CRPT22660135___4" w:colFirst="1" w:colLast="4"/>
            <w:bookmarkEnd w:id="197"/>
            <w:r w:rsidRPr="008227B8">
              <w:rPr>
                <w:rFonts w:ascii="Arial" w:hAnsi="Arial" w:cs="Arial"/>
                <w:sz w:val="18"/>
              </w:rPr>
              <w:t xml:space="preserve">unreliableAlarmScope </w:t>
            </w:r>
            <w:bookmarkEnd w:id="198"/>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99"/>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00" w:name="_Toc157982671"/>
      <w:bookmarkStart w:id="201" w:name="_Toc219484235"/>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00"/>
      <w:bookmarkEnd w:id="201"/>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02" w:name="_Toc157982672"/>
      <w:bookmarkStart w:id="203" w:name="_Toc219484236"/>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02"/>
      <w:bookmarkEnd w:id="203"/>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04" w:name="_Toc157982673"/>
      <w:bookmarkStart w:id="205" w:name="_Toc219484237"/>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04"/>
      <w:bookmarkEnd w:id="205"/>
    </w:p>
    <w:p w14:paraId="71249A2D" w14:textId="4C0DE0CF" w:rsidR="002B6147" w:rsidRPr="008227B8" w:rsidRDefault="00C77DBA" w:rsidP="004250E7">
      <w:pPr>
        <w:pStyle w:val="Heading4"/>
        <w:rPr>
          <w:rFonts w:eastAsia="SimSun"/>
          <w:lang w:eastAsia="zh-CN"/>
        </w:rPr>
      </w:pPr>
      <w:bookmarkStart w:id="206" w:name="_Toc157982674"/>
      <w:bookmarkStart w:id="207" w:name="_Toc219484238"/>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06"/>
      <w:bookmarkEnd w:id="207"/>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08" w:name="_Toc157982675"/>
      <w:bookmarkStart w:id="209" w:name="_Toc219484239"/>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08"/>
      <w:bookmarkEnd w:id="2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10"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11" w:name="_MCCTEMPBM_CRPT22660137___7"/>
            <w:bookmarkStart w:id="212" w:name="_MCCTEMPBM_CRPT22660138___4" w:colFirst="1" w:colLast="4"/>
            <w:bookmarkEnd w:id="210"/>
            <w:r w:rsidRPr="008227B8">
              <w:rPr>
                <w:rFonts w:ascii="Arial" w:eastAsia="SimSun" w:hAnsi="Arial" w:cs="Arial"/>
                <w:sz w:val="18"/>
              </w:rPr>
              <w:t>commentTime</w:t>
            </w:r>
            <w:bookmarkEnd w:id="211"/>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13" w:name="_MCCTEMPBM_CRPT22660139___7"/>
            <w:bookmarkStart w:id="214" w:name="_MCCTEMPBM_CRPT22660140___4" w:colFirst="1" w:colLast="4"/>
            <w:bookmarkEnd w:id="212"/>
            <w:r w:rsidRPr="008227B8">
              <w:rPr>
                <w:rFonts w:ascii="Arial" w:eastAsia="SimSun" w:hAnsi="Arial" w:cs="Arial"/>
                <w:sz w:val="18"/>
              </w:rPr>
              <w:t>commentUserId</w:t>
            </w:r>
            <w:bookmarkEnd w:id="213"/>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15" w:name="_MCCTEMPBM_CRPT22660141___7"/>
            <w:bookmarkStart w:id="216" w:name="_MCCTEMPBM_CRPT22660142___4" w:colFirst="1" w:colLast="4"/>
            <w:bookmarkEnd w:id="214"/>
            <w:r w:rsidRPr="008227B8">
              <w:rPr>
                <w:rFonts w:ascii="Arial" w:eastAsia="SimSun" w:hAnsi="Arial" w:cs="Arial"/>
                <w:sz w:val="18"/>
              </w:rPr>
              <w:t>commentSystemId</w:t>
            </w:r>
            <w:bookmarkEnd w:id="215"/>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5E4E40">
            <w:pPr>
              <w:pStyle w:val="TAL"/>
            </w:pPr>
            <w:bookmarkStart w:id="217" w:name="_MCCTEMPBM_CRPT22660143___4"/>
            <w:bookmarkStart w:id="218" w:name="_MCCTEMPBM_CRPT22660144___4" w:colFirst="1" w:colLast="4"/>
            <w:bookmarkEnd w:id="216"/>
            <w:r w:rsidRPr="008227B8">
              <w:t>commentText</w:t>
            </w:r>
            <w:bookmarkEnd w:id="217"/>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18"/>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19" w:name="_Toc157982676"/>
      <w:bookmarkStart w:id="220" w:name="_Toc219484240"/>
      <w:r w:rsidRPr="008227B8">
        <w:rPr>
          <w:rFonts w:eastAsia="SimSun"/>
          <w:lang w:eastAsia="zh-CN"/>
        </w:rPr>
        <w:lastRenderedPageBreak/>
        <w:t>7.</w:t>
      </w:r>
      <w:r w:rsidR="002B6147" w:rsidRPr="008227B8">
        <w:rPr>
          <w:rFonts w:eastAsia="SimSun"/>
          <w:lang w:eastAsia="zh-CN"/>
        </w:rPr>
        <w:t>3.3.3</w:t>
      </w:r>
      <w:r w:rsidR="002B6147" w:rsidRPr="008227B8">
        <w:rPr>
          <w:rFonts w:eastAsia="SimSun"/>
          <w:lang w:eastAsia="zh-CN"/>
        </w:rPr>
        <w:tab/>
        <w:t>Attribute constraints</w:t>
      </w:r>
      <w:bookmarkEnd w:id="219"/>
      <w:bookmarkEnd w:id="220"/>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21" w:name="_Toc157982677"/>
      <w:bookmarkStart w:id="222" w:name="_Toc219484241"/>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21"/>
      <w:bookmarkEnd w:id="222"/>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23" w:name="_Toc157982678"/>
      <w:bookmarkStart w:id="224" w:name="_Toc219484242"/>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23"/>
      <w:bookmarkEnd w:id="224"/>
    </w:p>
    <w:p w14:paraId="33418253" w14:textId="7EF0CC45" w:rsidR="002B6147" w:rsidRPr="008227B8" w:rsidRDefault="00C77DBA" w:rsidP="004250E7">
      <w:pPr>
        <w:pStyle w:val="Heading4"/>
        <w:rPr>
          <w:rFonts w:eastAsia="SimSun"/>
          <w:lang w:eastAsia="zh-CN"/>
        </w:rPr>
      </w:pPr>
      <w:bookmarkStart w:id="225" w:name="_Toc157982679"/>
      <w:bookmarkStart w:id="226" w:name="_Toc219484243"/>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25"/>
      <w:bookmarkEnd w:id="226"/>
    </w:p>
    <w:p w14:paraId="73316F02" w14:textId="77777777" w:rsidR="002B6147" w:rsidRPr="008227B8" w:rsidRDefault="002B6147" w:rsidP="002B6147">
      <w:bookmarkStart w:id="227"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28" w:name="_Toc157982680"/>
      <w:bookmarkStart w:id="229" w:name="_Toc219484244"/>
      <w:bookmarkEnd w:id="227"/>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28"/>
      <w:bookmarkEnd w:id="2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30"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31" w:name="_MCCTEMPBM_CRPT22660147___7"/>
            <w:bookmarkStart w:id="232" w:name="_MCCTEMPBM_CRPT22660148___4" w:colFirst="1" w:colLast="4"/>
            <w:bookmarkEnd w:id="230"/>
            <w:r w:rsidRPr="008227B8">
              <w:rPr>
                <w:rFonts w:ascii="Arial" w:eastAsia="SimSun" w:hAnsi="Arial" w:cs="Arial"/>
                <w:sz w:val="18"/>
              </w:rPr>
              <w:t>sourceObjectInstance</w:t>
            </w:r>
            <w:bookmarkEnd w:id="231"/>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33" w:name="_MCCTEMPBM_CRPT22660149___7"/>
            <w:bookmarkStart w:id="234" w:name="_MCCTEMPBM_CRPT22660150___4" w:colFirst="1" w:colLast="4"/>
            <w:bookmarkEnd w:id="232"/>
            <w:r w:rsidRPr="008227B8">
              <w:rPr>
                <w:rFonts w:ascii="Arial" w:eastAsia="SimSun" w:hAnsi="Arial" w:cs="Arial"/>
                <w:sz w:val="18"/>
              </w:rPr>
              <w:t>notificationId</w:t>
            </w:r>
            <w:r w:rsidR="00C03387">
              <w:rPr>
                <w:rFonts w:ascii="Arial" w:eastAsia="SimSun" w:hAnsi="Arial" w:cs="Arial"/>
                <w:sz w:val="18"/>
              </w:rPr>
              <w:t>s</w:t>
            </w:r>
            <w:bookmarkEnd w:id="233"/>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4"/>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35" w:name="_Toc157982681"/>
      <w:bookmarkStart w:id="236" w:name="_Toc219484245"/>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35"/>
      <w:bookmarkEnd w:id="236"/>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37" w:name="_Toc157982682"/>
      <w:bookmarkStart w:id="238" w:name="_Toc219484246"/>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37"/>
      <w:bookmarkEnd w:id="238"/>
    </w:p>
    <w:p w14:paraId="3864255F" w14:textId="64B2FFE6" w:rsidR="002B6147" w:rsidRDefault="002B6147" w:rsidP="002B6147">
      <w:r w:rsidRPr="008227B8">
        <w:t xml:space="preserve">See clause </w:t>
      </w:r>
      <w:r w:rsidR="00C77DBA" w:rsidRPr="008227B8">
        <w:t>7.</w:t>
      </w:r>
      <w:r w:rsidRPr="008227B8">
        <w:t>5.</w:t>
      </w:r>
    </w:p>
    <w:p w14:paraId="36378967" w14:textId="7B0D1F91" w:rsidR="00BB719F" w:rsidRPr="008227B8" w:rsidRDefault="00BB719F" w:rsidP="00BB719F">
      <w:pPr>
        <w:pStyle w:val="Heading3"/>
        <w:rPr>
          <w:lang w:eastAsia="zh-CN"/>
        </w:rPr>
      </w:pPr>
      <w:bookmarkStart w:id="239" w:name="_Toc187394999"/>
      <w:bookmarkStart w:id="240" w:name="_Toc219484247"/>
      <w:r w:rsidRPr="008227B8">
        <w:rPr>
          <w:lang w:eastAsia="zh-CN"/>
        </w:rPr>
        <w:t>7.3.</w:t>
      </w:r>
      <w:r w:rsidR="00F12188">
        <w:rPr>
          <w:rFonts w:hint="eastAsia"/>
          <w:lang w:eastAsia="zh-CN"/>
        </w:rPr>
        <w:t>5</w:t>
      </w:r>
      <w:r w:rsidRPr="008227B8">
        <w:rPr>
          <w:lang w:eastAsia="zh-CN"/>
        </w:rPr>
        <w:tab/>
      </w:r>
      <w:r>
        <w:rPr>
          <w:lang w:eastAsia="zh-CN"/>
        </w:rPr>
        <w:t>T</w:t>
      </w:r>
      <w:r>
        <w:rPr>
          <w:rFonts w:hint="eastAsia"/>
          <w:lang w:eastAsia="zh-CN"/>
        </w:rPr>
        <w:t>hreshold</w:t>
      </w:r>
      <w:r>
        <w:rPr>
          <w:lang w:eastAsia="zh-CN"/>
        </w:rPr>
        <w:t>Crossing</w:t>
      </w:r>
      <w:r w:rsidRPr="008227B8">
        <w:rPr>
          <w:lang w:eastAsia="zh-CN"/>
        </w:rPr>
        <w:t xml:space="preserve"> &lt;&lt;dataType&gt;&gt;</w:t>
      </w:r>
      <w:bookmarkEnd w:id="239"/>
      <w:bookmarkEnd w:id="240"/>
    </w:p>
    <w:p w14:paraId="0B9EFA8E" w14:textId="3AB9DCE5" w:rsidR="00BB719F" w:rsidRPr="008227B8" w:rsidRDefault="00BB719F" w:rsidP="00BB719F">
      <w:pPr>
        <w:pStyle w:val="Heading4"/>
        <w:rPr>
          <w:lang w:eastAsia="zh-CN"/>
        </w:rPr>
      </w:pPr>
      <w:bookmarkStart w:id="241" w:name="_Toc187395000"/>
      <w:bookmarkStart w:id="242" w:name="_Toc219484248"/>
      <w:r w:rsidRPr="008227B8">
        <w:rPr>
          <w:lang w:eastAsia="zh-CN"/>
        </w:rPr>
        <w:t>7.3.</w:t>
      </w:r>
      <w:r w:rsidR="00F12188">
        <w:rPr>
          <w:rFonts w:hint="eastAsia"/>
          <w:lang w:eastAsia="zh-CN"/>
        </w:rPr>
        <w:t>5</w:t>
      </w:r>
      <w:r w:rsidRPr="008227B8">
        <w:rPr>
          <w:lang w:eastAsia="zh-CN"/>
        </w:rPr>
        <w:t>.1</w:t>
      </w:r>
      <w:r w:rsidRPr="008227B8">
        <w:rPr>
          <w:lang w:eastAsia="zh-CN"/>
        </w:rPr>
        <w:tab/>
        <w:t>Definition</w:t>
      </w:r>
      <w:bookmarkEnd w:id="241"/>
      <w:bookmarkEnd w:id="242"/>
    </w:p>
    <w:p w14:paraId="6CFECDA9" w14:textId="77777777" w:rsidR="00BB719F" w:rsidRDefault="00BB719F" w:rsidP="00BB719F">
      <w:r w:rsidRPr="00E631B1">
        <w:t xml:space="preserve">The </w:t>
      </w:r>
      <w:r w:rsidRPr="00E631B1">
        <w:rPr>
          <w:rFonts w:ascii="Courier New" w:hAnsi="Courier New" w:cs="Courier New"/>
        </w:rPr>
        <w:t>Threshold</w:t>
      </w:r>
      <w:r>
        <w:rPr>
          <w:rFonts w:ascii="Courier New" w:hAnsi="Courier New" w:cs="Courier New"/>
        </w:rPr>
        <w:t>Crossing</w:t>
      </w:r>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p>
    <w:p w14:paraId="0624AF74" w14:textId="77777777" w:rsidR="00BB719F" w:rsidRDefault="00BB719F" w:rsidP="00BB719F">
      <w:pPr>
        <w:rPr>
          <w:lang w:eastAsia="de-DE"/>
        </w:rPr>
      </w:pPr>
      <w:r w:rsidRPr="008227B8">
        <w:t xml:space="preserve">The </w:t>
      </w:r>
      <w:r w:rsidRPr="007530C0">
        <w:rPr>
          <w:rFonts w:ascii="Courier New" w:hAnsi="Courier New" w:cs="Courier New"/>
        </w:rPr>
        <w:t>observedMeasurement</w:t>
      </w:r>
      <w:r w:rsidRPr="008227B8">
        <w:t xml:space="preserve"> attribute of </w:t>
      </w:r>
      <w:r>
        <w:rPr>
          <w:rFonts w:ascii="Courier New" w:hAnsi="Courier New" w:cs="Courier New"/>
        </w:rPr>
        <w:t>T</w:t>
      </w:r>
      <w:r>
        <w:rPr>
          <w:rFonts w:ascii="Courier New" w:hAnsi="Courier New" w:cs="Courier New" w:hint="eastAsia"/>
          <w:lang w:eastAsia="zh-CN"/>
        </w:rPr>
        <w:t>hre</w:t>
      </w:r>
      <w:r>
        <w:rPr>
          <w:rFonts w:ascii="Courier New" w:hAnsi="Courier New" w:cs="Courier New"/>
        </w:rPr>
        <w:t>sholdCrossing</w:t>
      </w:r>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r w:rsidRPr="004168F2">
        <w:rPr>
          <w:rFonts w:ascii="Courier New" w:hAnsi="Courier New" w:cs="Courier New"/>
        </w:rPr>
        <w:t>observedValue</w:t>
      </w:r>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p>
    <w:p w14:paraId="486BADB6" w14:textId="77777777" w:rsidR="00BB719F" w:rsidRPr="004168F2" w:rsidRDefault="00BB719F" w:rsidP="00BB719F">
      <w:r>
        <w:rPr>
          <w:lang w:eastAsia="de-DE"/>
        </w:rPr>
        <w:lastRenderedPageBreak/>
        <w:t xml:space="preserve">For the </w:t>
      </w:r>
      <w:r>
        <w:rPr>
          <w:rFonts w:ascii="Courier New" w:hAnsi="Courier New" w:cs="Courier New"/>
        </w:rPr>
        <w:t>thresholdLevel</w:t>
      </w:r>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p>
    <w:p w14:paraId="65F3FE46" w14:textId="77777777" w:rsidR="00BB719F" w:rsidRDefault="00BB719F" w:rsidP="00BB719F">
      <w:pPr>
        <w:rPr>
          <w:lang w:eastAsia="zh-CN"/>
        </w:rPr>
      </w:pPr>
      <w:r w:rsidRPr="004168F2">
        <w:rPr>
          <w:lang w:eastAsia="de-DE"/>
        </w:rPr>
        <w:t xml:space="preserve">For the </w:t>
      </w:r>
      <w:r w:rsidRPr="004168F2">
        <w:rPr>
          <w:rFonts w:ascii="Courier New" w:hAnsi="Courier New" w:cs="Courier New"/>
        </w:rPr>
        <w:t>armTime</w:t>
      </w:r>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p>
    <w:p w14:paraId="5C6EB77E" w14:textId="069BBB95" w:rsidR="00BB719F" w:rsidRPr="008227B8" w:rsidRDefault="00BB719F" w:rsidP="00BB719F">
      <w:pPr>
        <w:pStyle w:val="Heading4"/>
        <w:rPr>
          <w:lang w:eastAsia="zh-CN"/>
        </w:rPr>
      </w:pPr>
      <w:bookmarkStart w:id="243" w:name="_Toc187395001"/>
      <w:bookmarkStart w:id="244" w:name="_Toc219484249"/>
      <w:r w:rsidRPr="008227B8">
        <w:rPr>
          <w:lang w:eastAsia="zh-CN"/>
        </w:rPr>
        <w:t>7.3.</w:t>
      </w:r>
      <w:r w:rsidR="00F12188">
        <w:rPr>
          <w:rFonts w:hint="eastAsia"/>
          <w:lang w:eastAsia="zh-CN"/>
        </w:rPr>
        <w:t>5</w:t>
      </w:r>
      <w:r w:rsidRPr="008227B8">
        <w:rPr>
          <w:lang w:eastAsia="zh-CN"/>
        </w:rPr>
        <w:t>.2</w:t>
      </w:r>
      <w:r w:rsidRPr="008227B8">
        <w:rPr>
          <w:lang w:eastAsia="zh-CN"/>
        </w:rPr>
        <w:tab/>
        <w:t>Attributes</w:t>
      </w:r>
      <w:bookmarkEnd w:id="243"/>
      <w:bookmarkEnd w:id="2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4EC313EA" w14:textId="77777777" w:rsidTr="009B6D1D">
        <w:trPr>
          <w:cantSplit/>
          <w:jc w:val="center"/>
        </w:trPr>
        <w:tc>
          <w:tcPr>
            <w:tcW w:w="2403" w:type="pct"/>
            <w:shd w:val="clear" w:color="auto" w:fill="BFBFBF"/>
            <w:noWrap/>
          </w:tcPr>
          <w:p w14:paraId="1E82447A"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0689BEC9"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6D68DCEA"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6AEFEA2D"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10F7B337"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09A309FE"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4FC2CAB3" w14:textId="77777777" w:rsidTr="009B6D1D">
        <w:trPr>
          <w:cantSplit/>
          <w:jc w:val="center"/>
        </w:trPr>
        <w:tc>
          <w:tcPr>
            <w:tcW w:w="2403" w:type="pct"/>
            <w:noWrap/>
          </w:tcPr>
          <w:p w14:paraId="2CDFCC27" w14:textId="77777777" w:rsidR="00BB719F" w:rsidRPr="008227B8" w:rsidRDefault="00BB719F" w:rsidP="009B6D1D">
            <w:pPr>
              <w:keepNext/>
              <w:keepLines/>
              <w:spacing w:after="0"/>
              <w:rPr>
                <w:rFonts w:ascii="Arial" w:hAnsi="Arial" w:cs="Arial"/>
                <w:sz w:val="18"/>
              </w:rPr>
            </w:pPr>
            <w:r w:rsidRPr="00121732">
              <w:rPr>
                <w:rFonts w:ascii="Arial" w:hAnsi="Arial" w:cs="Arial"/>
                <w:sz w:val="18"/>
              </w:rPr>
              <w:t>observedMeasurement</w:t>
            </w:r>
          </w:p>
        </w:tc>
        <w:tc>
          <w:tcPr>
            <w:tcW w:w="199" w:type="pct"/>
            <w:noWrap/>
          </w:tcPr>
          <w:p w14:paraId="20A7CD5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607D159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39B10D6E"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585CFFD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02CEBA04"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555FC2E9" w14:textId="77777777" w:rsidTr="009B6D1D">
        <w:trPr>
          <w:cantSplit/>
          <w:jc w:val="center"/>
        </w:trPr>
        <w:tc>
          <w:tcPr>
            <w:tcW w:w="2403" w:type="pct"/>
            <w:noWrap/>
          </w:tcPr>
          <w:p w14:paraId="7EE7050D" w14:textId="77777777" w:rsidR="00BB719F" w:rsidRPr="008227B8" w:rsidRDefault="00BB719F" w:rsidP="009B6D1D">
            <w:pPr>
              <w:keepNext/>
              <w:keepLines/>
              <w:spacing w:after="0"/>
              <w:rPr>
                <w:rFonts w:ascii="Arial" w:hAnsi="Arial" w:cs="Arial"/>
                <w:sz w:val="18"/>
              </w:rPr>
            </w:pPr>
            <w:r w:rsidRPr="00121732">
              <w:rPr>
                <w:rFonts w:ascii="Arial" w:hAnsi="Arial" w:cs="Arial"/>
                <w:sz w:val="18"/>
              </w:rPr>
              <w:t>observedValue</w:t>
            </w:r>
          </w:p>
        </w:tc>
        <w:tc>
          <w:tcPr>
            <w:tcW w:w="199" w:type="pct"/>
            <w:noWrap/>
          </w:tcPr>
          <w:p w14:paraId="7FB9B44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124567F4"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0BB1A7A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978708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5C80D45C"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6D7ED386" w14:textId="77777777" w:rsidTr="009B6D1D">
        <w:trPr>
          <w:cantSplit/>
          <w:jc w:val="center"/>
        </w:trPr>
        <w:tc>
          <w:tcPr>
            <w:tcW w:w="2403" w:type="pct"/>
            <w:noWrap/>
          </w:tcPr>
          <w:p w14:paraId="55C5374A" w14:textId="77777777" w:rsidR="00BB719F" w:rsidRPr="00121732" w:rsidRDefault="00BB719F" w:rsidP="009B6D1D">
            <w:pPr>
              <w:keepNext/>
              <w:keepLines/>
              <w:spacing w:after="0"/>
              <w:rPr>
                <w:rFonts w:ascii="Arial" w:hAnsi="Arial" w:cs="Arial"/>
                <w:sz w:val="18"/>
              </w:rPr>
            </w:pPr>
            <w:r w:rsidRPr="00121732">
              <w:rPr>
                <w:rFonts w:ascii="Arial" w:hAnsi="Arial" w:cs="Arial"/>
                <w:sz w:val="18"/>
              </w:rPr>
              <w:t>thresholdLevel</w:t>
            </w:r>
          </w:p>
        </w:tc>
        <w:tc>
          <w:tcPr>
            <w:tcW w:w="199" w:type="pct"/>
            <w:noWrap/>
          </w:tcPr>
          <w:p w14:paraId="09E6F92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7CF072BA"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2F6E408F"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3AF7282"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6CC8C6C8"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4645BE5A" w14:textId="77777777" w:rsidTr="009B6D1D">
        <w:trPr>
          <w:cantSplit/>
          <w:jc w:val="center"/>
        </w:trPr>
        <w:tc>
          <w:tcPr>
            <w:tcW w:w="2403" w:type="pct"/>
            <w:noWrap/>
          </w:tcPr>
          <w:p w14:paraId="3585B909" w14:textId="77777777" w:rsidR="00BB719F" w:rsidRPr="00121732" w:rsidRDefault="00BB719F" w:rsidP="009B6D1D">
            <w:pPr>
              <w:keepNext/>
              <w:keepLines/>
              <w:spacing w:after="0"/>
              <w:rPr>
                <w:rFonts w:ascii="Arial" w:hAnsi="Arial" w:cs="Arial"/>
                <w:sz w:val="18"/>
              </w:rPr>
            </w:pPr>
            <w:r w:rsidRPr="00121732">
              <w:rPr>
                <w:rFonts w:ascii="Arial" w:hAnsi="Arial" w:cs="Arial"/>
                <w:sz w:val="18"/>
              </w:rPr>
              <w:t>armTime</w:t>
            </w:r>
          </w:p>
        </w:tc>
        <w:tc>
          <w:tcPr>
            <w:tcW w:w="199" w:type="pct"/>
            <w:noWrap/>
          </w:tcPr>
          <w:p w14:paraId="661863C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50B81358"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40CAF933"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45C6F863"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7D33C627"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7CA46A05" w14:textId="77777777" w:rsidR="00BB719F" w:rsidRPr="008227B8" w:rsidRDefault="00BB719F" w:rsidP="00BB719F"/>
    <w:p w14:paraId="4A842E2A" w14:textId="3CE1916D" w:rsidR="00BB719F" w:rsidRPr="008227B8" w:rsidRDefault="00BB719F" w:rsidP="00BB719F">
      <w:pPr>
        <w:pStyle w:val="Heading4"/>
        <w:rPr>
          <w:lang w:eastAsia="zh-CN"/>
        </w:rPr>
      </w:pPr>
      <w:bookmarkStart w:id="245" w:name="_Toc187395002"/>
      <w:bookmarkStart w:id="246" w:name="_Toc219484250"/>
      <w:r w:rsidRPr="008227B8">
        <w:rPr>
          <w:lang w:eastAsia="zh-CN"/>
        </w:rPr>
        <w:t>7.3.</w:t>
      </w:r>
      <w:r w:rsidR="00F12188">
        <w:rPr>
          <w:rFonts w:hint="eastAsia"/>
          <w:lang w:eastAsia="zh-CN"/>
        </w:rPr>
        <w:t>5</w:t>
      </w:r>
      <w:r w:rsidRPr="008227B8">
        <w:rPr>
          <w:lang w:eastAsia="zh-CN"/>
        </w:rPr>
        <w:t>.3</w:t>
      </w:r>
      <w:r w:rsidRPr="008227B8">
        <w:rPr>
          <w:lang w:eastAsia="zh-CN"/>
        </w:rPr>
        <w:tab/>
        <w:t>Attribute constraints</w:t>
      </w:r>
      <w:bookmarkEnd w:id="245"/>
      <w:bookmarkEnd w:id="246"/>
    </w:p>
    <w:p w14:paraId="4BEBCDE9" w14:textId="77777777" w:rsidR="00BB719F" w:rsidRPr="008227B8" w:rsidRDefault="00BB719F" w:rsidP="00BB719F">
      <w:r w:rsidRPr="008227B8">
        <w:t>None.</w:t>
      </w:r>
    </w:p>
    <w:p w14:paraId="30473684" w14:textId="085492EC" w:rsidR="00BB719F" w:rsidRPr="008227B8" w:rsidRDefault="00BB719F" w:rsidP="00BB719F">
      <w:pPr>
        <w:pStyle w:val="Heading4"/>
        <w:rPr>
          <w:lang w:eastAsia="zh-CN"/>
        </w:rPr>
      </w:pPr>
      <w:bookmarkStart w:id="247" w:name="_Toc187395003"/>
      <w:bookmarkStart w:id="248" w:name="_Toc219484251"/>
      <w:r w:rsidRPr="008227B8">
        <w:rPr>
          <w:lang w:eastAsia="zh-CN"/>
        </w:rPr>
        <w:t>7.3.</w:t>
      </w:r>
      <w:r w:rsidR="00F12188">
        <w:rPr>
          <w:rFonts w:hint="eastAsia"/>
          <w:lang w:eastAsia="zh-CN"/>
        </w:rPr>
        <w:t>5</w:t>
      </w:r>
      <w:r w:rsidRPr="008227B8">
        <w:rPr>
          <w:lang w:eastAsia="zh-CN"/>
        </w:rPr>
        <w:t>.4</w:t>
      </w:r>
      <w:r w:rsidRPr="008227B8">
        <w:rPr>
          <w:lang w:eastAsia="zh-CN"/>
        </w:rPr>
        <w:tab/>
        <w:t>Notifications</w:t>
      </w:r>
      <w:bookmarkEnd w:id="247"/>
      <w:bookmarkEnd w:id="248"/>
    </w:p>
    <w:p w14:paraId="37033BBF" w14:textId="77777777" w:rsidR="00BB719F" w:rsidRDefault="00BB719F" w:rsidP="00BB719F">
      <w:r w:rsidRPr="008227B8">
        <w:t>See clause 7.5.</w:t>
      </w:r>
    </w:p>
    <w:p w14:paraId="3A152C2A" w14:textId="6CEC8550" w:rsidR="00BB719F" w:rsidRPr="008227B8" w:rsidRDefault="00BB719F" w:rsidP="00BB719F">
      <w:pPr>
        <w:pStyle w:val="Heading3"/>
        <w:rPr>
          <w:lang w:eastAsia="zh-CN"/>
        </w:rPr>
      </w:pPr>
      <w:bookmarkStart w:id="249" w:name="_Toc219484252"/>
      <w:r w:rsidRPr="008227B8">
        <w:rPr>
          <w:lang w:eastAsia="zh-CN"/>
        </w:rPr>
        <w:t>7.3.</w:t>
      </w:r>
      <w:r w:rsidR="00F12188">
        <w:rPr>
          <w:rFonts w:hint="eastAsia"/>
          <w:lang w:eastAsia="zh-CN"/>
        </w:rPr>
        <w:t>6</w:t>
      </w:r>
      <w:r w:rsidRPr="008227B8">
        <w:rPr>
          <w:lang w:eastAsia="zh-CN"/>
        </w:rPr>
        <w:tab/>
      </w:r>
      <w:r>
        <w:rPr>
          <w:lang w:eastAsia="zh-CN"/>
        </w:rPr>
        <w:t>T</w:t>
      </w:r>
      <w:r>
        <w:rPr>
          <w:rFonts w:hint="eastAsia"/>
          <w:lang w:eastAsia="zh-CN"/>
        </w:rPr>
        <w:t>hreshold</w:t>
      </w:r>
      <w:r>
        <w:rPr>
          <w:lang w:eastAsia="zh-CN"/>
        </w:rPr>
        <w:t>LevelInd</w:t>
      </w:r>
      <w:r w:rsidRPr="008227B8">
        <w:rPr>
          <w:lang w:eastAsia="zh-CN"/>
        </w:rPr>
        <w:t xml:space="preserve"> &lt;&lt;dataType&gt;&gt;</w:t>
      </w:r>
      <w:bookmarkEnd w:id="249"/>
    </w:p>
    <w:p w14:paraId="594C279D" w14:textId="17C7DC95" w:rsidR="00BB719F" w:rsidRPr="008227B8" w:rsidRDefault="00BB719F" w:rsidP="00BB719F">
      <w:pPr>
        <w:pStyle w:val="Heading4"/>
        <w:rPr>
          <w:lang w:eastAsia="zh-CN"/>
        </w:rPr>
      </w:pPr>
      <w:bookmarkStart w:id="250" w:name="_Toc219484253"/>
      <w:r w:rsidRPr="008227B8">
        <w:rPr>
          <w:lang w:eastAsia="zh-CN"/>
        </w:rPr>
        <w:t>7.3.</w:t>
      </w:r>
      <w:r w:rsidR="00F12188">
        <w:rPr>
          <w:rFonts w:hint="eastAsia"/>
          <w:lang w:eastAsia="zh-CN"/>
        </w:rPr>
        <w:t>6</w:t>
      </w:r>
      <w:r w:rsidRPr="008227B8">
        <w:rPr>
          <w:lang w:eastAsia="zh-CN"/>
        </w:rPr>
        <w:t>.1</w:t>
      </w:r>
      <w:r w:rsidRPr="008227B8">
        <w:rPr>
          <w:lang w:eastAsia="zh-CN"/>
        </w:rPr>
        <w:tab/>
        <w:t>Definition</w:t>
      </w:r>
      <w:bookmarkEnd w:id="250"/>
    </w:p>
    <w:p w14:paraId="5998A280" w14:textId="77777777" w:rsidR="00BB719F" w:rsidRDefault="00BB719F" w:rsidP="00BB719F">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p w14:paraId="4F9EFAFD" w14:textId="76347DDA" w:rsidR="00BB719F" w:rsidRPr="008227B8" w:rsidRDefault="00BB719F" w:rsidP="00BB719F">
      <w:pPr>
        <w:pStyle w:val="Heading4"/>
        <w:rPr>
          <w:lang w:eastAsia="zh-CN"/>
        </w:rPr>
      </w:pPr>
      <w:bookmarkStart w:id="251" w:name="_Toc219484254"/>
      <w:r w:rsidRPr="008227B8">
        <w:rPr>
          <w:lang w:eastAsia="zh-CN"/>
        </w:rPr>
        <w:t>7.3.</w:t>
      </w:r>
      <w:r w:rsidR="00F12188">
        <w:rPr>
          <w:rFonts w:hint="eastAsia"/>
          <w:lang w:eastAsia="zh-CN"/>
        </w:rPr>
        <w:t>6</w:t>
      </w:r>
      <w:r w:rsidRPr="008227B8">
        <w:rPr>
          <w:lang w:eastAsia="zh-CN"/>
        </w:rPr>
        <w:t>.2</w:t>
      </w:r>
      <w:r w:rsidRPr="008227B8">
        <w:rPr>
          <w:lang w:eastAsia="zh-CN"/>
        </w:rPr>
        <w:tab/>
        <w:t>Attributes</w:t>
      </w:r>
      <w:bookmarkEnd w:id="2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7EC32371" w14:textId="77777777" w:rsidTr="009B6D1D">
        <w:trPr>
          <w:cantSplit/>
          <w:jc w:val="center"/>
        </w:trPr>
        <w:tc>
          <w:tcPr>
            <w:tcW w:w="2403" w:type="pct"/>
            <w:shd w:val="clear" w:color="auto" w:fill="BFBFBF"/>
            <w:noWrap/>
          </w:tcPr>
          <w:p w14:paraId="210FAABB"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71159435"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63E3B202"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3130E133"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3B3C3FA3"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11622F74"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23ADAB53" w14:textId="77777777" w:rsidTr="009B6D1D">
        <w:trPr>
          <w:cantSplit/>
          <w:jc w:val="center"/>
        </w:trPr>
        <w:tc>
          <w:tcPr>
            <w:tcW w:w="2403" w:type="pct"/>
            <w:noWrap/>
          </w:tcPr>
          <w:p w14:paraId="1F33AFFF"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up</w:t>
            </w:r>
          </w:p>
        </w:tc>
        <w:tc>
          <w:tcPr>
            <w:tcW w:w="199" w:type="pct"/>
            <w:noWrap/>
          </w:tcPr>
          <w:p w14:paraId="1CF38C8D" w14:textId="77777777" w:rsidR="00BB719F" w:rsidRPr="008227B8" w:rsidRDefault="00BB719F" w:rsidP="009B6D1D">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4663B89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7AAC671E"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42FCDEF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7A016C89"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467BB842" w14:textId="77777777" w:rsidTr="009B6D1D">
        <w:trPr>
          <w:cantSplit/>
          <w:jc w:val="center"/>
        </w:trPr>
        <w:tc>
          <w:tcPr>
            <w:tcW w:w="2403" w:type="pct"/>
            <w:noWrap/>
          </w:tcPr>
          <w:p w14:paraId="589243D3"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down</w:t>
            </w:r>
          </w:p>
        </w:tc>
        <w:tc>
          <w:tcPr>
            <w:tcW w:w="199" w:type="pct"/>
            <w:noWrap/>
          </w:tcPr>
          <w:p w14:paraId="7E40EA16" w14:textId="77777777" w:rsidR="00BB719F" w:rsidRPr="008227B8" w:rsidRDefault="00BB719F" w:rsidP="009B6D1D">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1B61588A"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008E541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6F3BD0E9"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64CA7873"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135885B6" w14:textId="77777777" w:rsidR="00BB719F" w:rsidRPr="008227B8" w:rsidRDefault="00BB719F" w:rsidP="00BB719F"/>
    <w:p w14:paraId="460E4067" w14:textId="5F4CD5AF" w:rsidR="00BB719F" w:rsidRPr="008227B8" w:rsidRDefault="00BB719F" w:rsidP="00BB719F">
      <w:pPr>
        <w:pStyle w:val="Heading4"/>
        <w:rPr>
          <w:lang w:eastAsia="zh-CN"/>
        </w:rPr>
      </w:pPr>
      <w:bookmarkStart w:id="252" w:name="_Toc219484255"/>
      <w:r w:rsidRPr="008227B8">
        <w:rPr>
          <w:lang w:eastAsia="zh-CN"/>
        </w:rPr>
        <w:t>7.3.</w:t>
      </w:r>
      <w:r w:rsidR="00F12188">
        <w:rPr>
          <w:rFonts w:hint="eastAsia"/>
          <w:lang w:eastAsia="zh-CN"/>
        </w:rPr>
        <w:t>6</w:t>
      </w:r>
      <w:r w:rsidRPr="008227B8">
        <w:rPr>
          <w:lang w:eastAsia="zh-CN"/>
        </w:rPr>
        <w:t>.3</w:t>
      </w:r>
      <w:r w:rsidRPr="008227B8">
        <w:rPr>
          <w:lang w:eastAsia="zh-CN"/>
        </w:rPr>
        <w:tab/>
        <w:t>Attribute constraints</w:t>
      </w:r>
      <w:bookmarkEnd w:id="252"/>
    </w:p>
    <w:p w14:paraId="2BC98C7B" w14:textId="77777777" w:rsidR="00BB719F" w:rsidRPr="008227B8" w:rsidRDefault="00BB719F" w:rsidP="00BB719F">
      <w:r w:rsidRPr="008227B8">
        <w:t>None.</w:t>
      </w:r>
    </w:p>
    <w:p w14:paraId="6E1F1516" w14:textId="7F4EE48F" w:rsidR="00BB719F" w:rsidRPr="008227B8" w:rsidRDefault="00BB719F" w:rsidP="00BB719F">
      <w:pPr>
        <w:pStyle w:val="Heading4"/>
        <w:rPr>
          <w:lang w:eastAsia="zh-CN"/>
        </w:rPr>
      </w:pPr>
      <w:bookmarkStart w:id="253" w:name="_Toc219484256"/>
      <w:r w:rsidRPr="008227B8">
        <w:rPr>
          <w:lang w:eastAsia="zh-CN"/>
        </w:rPr>
        <w:t>7.3.</w:t>
      </w:r>
      <w:r w:rsidR="00F12188">
        <w:rPr>
          <w:rFonts w:hint="eastAsia"/>
          <w:lang w:eastAsia="zh-CN"/>
        </w:rPr>
        <w:t>6</w:t>
      </w:r>
      <w:r w:rsidRPr="008227B8">
        <w:rPr>
          <w:lang w:eastAsia="zh-CN"/>
        </w:rPr>
        <w:t>.4</w:t>
      </w:r>
      <w:r w:rsidRPr="008227B8">
        <w:rPr>
          <w:lang w:eastAsia="zh-CN"/>
        </w:rPr>
        <w:tab/>
        <w:t>Notifications</w:t>
      </w:r>
      <w:bookmarkEnd w:id="253"/>
    </w:p>
    <w:p w14:paraId="3978D4FE" w14:textId="77777777" w:rsidR="00BB719F" w:rsidRDefault="00BB719F" w:rsidP="00BB719F">
      <w:r w:rsidRPr="008227B8">
        <w:t>See clause 7.5.</w:t>
      </w:r>
    </w:p>
    <w:p w14:paraId="0C5B1873" w14:textId="292F5619" w:rsidR="00BB719F" w:rsidRPr="008227B8" w:rsidRDefault="00BB719F" w:rsidP="00BB719F">
      <w:pPr>
        <w:pStyle w:val="Heading3"/>
        <w:rPr>
          <w:lang w:eastAsia="zh-CN"/>
        </w:rPr>
      </w:pPr>
      <w:bookmarkStart w:id="254" w:name="_Toc219484257"/>
      <w:r w:rsidRPr="008227B8">
        <w:rPr>
          <w:lang w:eastAsia="zh-CN"/>
        </w:rPr>
        <w:t>7.3.</w:t>
      </w:r>
      <w:r w:rsidR="00F12188">
        <w:rPr>
          <w:rFonts w:hint="eastAsia"/>
          <w:lang w:eastAsia="zh-CN"/>
        </w:rPr>
        <w:t>7</w:t>
      </w:r>
      <w:r w:rsidRPr="008227B8">
        <w:rPr>
          <w:lang w:eastAsia="zh-CN"/>
        </w:rPr>
        <w:tab/>
      </w:r>
      <w:r>
        <w:rPr>
          <w:lang w:eastAsia="zh-CN"/>
        </w:rPr>
        <w:t>ThresholdHysteresis</w:t>
      </w:r>
      <w:r w:rsidRPr="008227B8">
        <w:rPr>
          <w:lang w:eastAsia="zh-CN"/>
        </w:rPr>
        <w:t xml:space="preserve"> &lt;&lt;dataType&gt;&gt;</w:t>
      </w:r>
      <w:bookmarkEnd w:id="254"/>
    </w:p>
    <w:p w14:paraId="1DC5BC3C" w14:textId="14577D65" w:rsidR="00BB719F" w:rsidRPr="008227B8" w:rsidRDefault="00BB719F" w:rsidP="00BB719F">
      <w:pPr>
        <w:pStyle w:val="Heading4"/>
        <w:rPr>
          <w:lang w:eastAsia="zh-CN"/>
        </w:rPr>
      </w:pPr>
      <w:bookmarkStart w:id="255" w:name="_Toc219484258"/>
      <w:r w:rsidRPr="008227B8">
        <w:rPr>
          <w:lang w:eastAsia="zh-CN"/>
        </w:rPr>
        <w:t>7.3.</w:t>
      </w:r>
      <w:r w:rsidR="00F12188">
        <w:rPr>
          <w:rFonts w:hint="eastAsia"/>
          <w:lang w:eastAsia="zh-CN"/>
        </w:rPr>
        <w:t>7</w:t>
      </w:r>
      <w:r w:rsidRPr="008227B8">
        <w:rPr>
          <w:lang w:eastAsia="zh-CN"/>
        </w:rPr>
        <w:t>.1</w:t>
      </w:r>
      <w:r w:rsidRPr="008227B8">
        <w:rPr>
          <w:lang w:eastAsia="zh-CN"/>
        </w:rPr>
        <w:tab/>
        <w:t>Definition</w:t>
      </w:r>
      <w:bookmarkEnd w:id="255"/>
    </w:p>
    <w:p w14:paraId="45D31613" w14:textId="77777777" w:rsidR="00BB719F" w:rsidRDefault="00BB719F" w:rsidP="00BB719F">
      <w:pPr>
        <w:rPr>
          <w:lang w:val="en-US" w:eastAsia="fr-FR"/>
        </w:rPr>
      </w:pPr>
      <w:r w:rsidRPr="008227B8">
        <w:t>T</w:t>
      </w:r>
      <w:r>
        <w:t>he</w:t>
      </w:r>
      <w:r w:rsidRPr="00951581">
        <w:rPr>
          <w:rFonts w:ascii="Courier New" w:hAnsi="Courier New" w:cs="Courier New"/>
        </w:rPr>
        <w:t xml:space="preserve"> </w:t>
      </w:r>
      <w:r w:rsidRPr="00FA29B3">
        <w:rPr>
          <w:rFonts w:ascii="Courier New" w:hAnsi="Courier New" w:cs="Courier New"/>
        </w:rPr>
        <w:t>Threshold</w:t>
      </w:r>
      <w:r>
        <w:rPr>
          <w:rFonts w:ascii="Courier New" w:hAnsi="Courier New" w:cs="Courier New"/>
        </w:rPr>
        <w:t>Hysteresis</w:t>
      </w:r>
      <w:r w:rsidRPr="00951581">
        <w:t xml:space="preserve"> defines the</w:t>
      </w:r>
      <w:r>
        <w:t xml:space="preserve"> </w:t>
      </w:r>
      <w:r w:rsidRPr="00951581">
        <w:t>threshold boundaries to control the hysteresis mechanism.</w:t>
      </w:r>
    </w:p>
    <w:p w14:paraId="4E02AD4B" w14:textId="77777777" w:rsidR="00BB719F" w:rsidRDefault="00BB719F" w:rsidP="00BB719F">
      <w:r w:rsidRPr="008227B8">
        <w:t xml:space="preserve">The </w:t>
      </w:r>
      <w:r>
        <w:rPr>
          <w:rFonts w:ascii="Courier New" w:hAnsi="Courier New" w:cs="Courier New"/>
        </w:rPr>
        <w:t>high</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higher value of a threshold with hysteris,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r w:rsidRPr="00FA29B3">
        <w:rPr>
          <w:rFonts w:ascii="Courier New" w:hAnsi="Courier New" w:cs="Courier New"/>
        </w:rPr>
        <w:lastRenderedPageBreak/>
        <w:t>Threshold</w:t>
      </w:r>
      <w:r>
        <w:rPr>
          <w:rFonts w:ascii="Courier New" w:hAnsi="Courier New" w:cs="Courier New"/>
        </w:rPr>
        <w:t>Hysteresis</w:t>
      </w:r>
      <w:r w:rsidRPr="00597CD8">
        <w:t xml:space="preserve"> </w:t>
      </w:r>
      <w:r w:rsidRPr="008227B8">
        <w:t>identifies</w:t>
      </w:r>
      <w:r>
        <w:t xml:space="preserve"> the lower value of a threshold with hysteresis, applicable only to gauge thresholds.</w:t>
      </w:r>
    </w:p>
    <w:p w14:paraId="57BF00A5" w14:textId="4B49254D" w:rsidR="00BB719F" w:rsidRPr="008227B8" w:rsidRDefault="00BB719F" w:rsidP="00BB719F">
      <w:pPr>
        <w:pStyle w:val="Heading4"/>
        <w:rPr>
          <w:lang w:eastAsia="zh-CN"/>
        </w:rPr>
      </w:pPr>
      <w:bookmarkStart w:id="256" w:name="_Toc219484259"/>
      <w:r w:rsidRPr="008227B8">
        <w:rPr>
          <w:lang w:eastAsia="zh-CN"/>
        </w:rPr>
        <w:t>7.3.</w:t>
      </w:r>
      <w:r w:rsidR="00F12188">
        <w:rPr>
          <w:rFonts w:hint="eastAsia"/>
          <w:lang w:eastAsia="zh-CN"/>
        </w:rPr>
        <w:t>7</w:t>
      </w:r>
      <w:r w:rsidRPr="008227B8">
        <w:rPr>
          <w:lang w:eastAsia="zh-CN"/>
        </w:rPr>
        <w:t>.2</w:t>
      </w:r>
      <w:r w:rsidRPr="008227B8">
        <w:rPr>
          <w:lang w:eastAsia="zh-CN"/>
        </w:rPr>
        <w:tab/>
        <w:t>Attributes</w:t>
      </w:r>
      <w:bookmarkEnd w:id="2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47CE8B2E" w14:textId="77777777" w:rsidTr="009B6D1D">
        <w:trPr>
          <w:cantSplit/>
          <w:jc w:val="center"/>
        </w:trPr>
        <w:tc>
          <w:tcPr>
            <w:tcW w:w="2403" w:type="pct"/>
            <w:shd w:val="clear" w:color="auto" w:fill="BFBFBF"/>
            <w:noWrap/>
          </w:tcPr>
          <w:p w14:paraId="55889115"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7332B5FB"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7B7C58D7"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6C691748"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16AF03A5"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532B865D"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7139E1D5" w14:textId="77777777" w:rsidTr="009B6D1D">
        <w:trPr>
          <w:cantSplit/>
          <w:jc w:val="center"/>
        </w:trPr>
        <w:tc>
          <w:tcPr>
            <w:tcW w:w="2403" w:type="pct"/>
            <w:noWrap/>
          </w:tcPr>
          <w:p w14:paraId="59BE450B"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high</w:t>
            </w:r>
          </w:p>
        </w:tc>
        <w:tc>
          <w:tcPr>
            <w:tcW w:w="199" w:type="pct"/>
            <w:noWrap/>
          </w:tcPr>
          <w:p w14:paraId="736B8EF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005856A7"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5800EBB4"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65F4A95"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00BD1777"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59D755AC" w14:textId="77777777" w:rsidTr="009B6D1D">
        <w:trPr>
          <w:cantSplit/>
          <w:jc w:val="center"/>
        </w:trPr>
        <w:tc>
          <w:tcPr>
            <w:tcW w:w="2403" w:type="pct"/>
            <w:noWrap/>
          </w:tcPr>
          <w:p w14:paraId="54998BA9"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low</w:t>
            </w:r>
          </w:p>
        </w:tc>
        <w:tc>
          <w:tcPr>
            <w:tcW w:w="199" w:type="pct"/>
            <w:noWrap/>
          </w:tcPr>
          <w:p w14:paraId="218FAB5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1FACCD06"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43421D4C"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5A6AB656"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4AE1F741"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34FE9841" w14:textId="77777777" w:rsidR="00BB719F" w:rsidRPr="008227B8" w:rsidRDefault="00BB719F" w:rsidP="00BB719F"/>
    <w:p w14:paraId="2623B741" w14:textId="74976621" w:rsidR="00BB719F" w:rsidRPr="00F12188" w:rsidRDefault="00BB719F" w:rsidP="00BB719F">
      <w:pPr>
        <w:pStyle w:val="Heading4"/>
        <w:rPr>
          <w:lang w:val="fr-FR" w:eastAsia="zh-CN"/>
        </w:rPr>
      </w:pPr>
      <w:bookmarkStart w:id="257" w:name="_Toc219484260"/>
      <w:r w:rsidRPr="00F12188">
        <w:rPr>
          <w:lang w:val="fr-FR" w:eastAsia="zh-CN"/>
        </w:rPr>
        <w:t>7.3.</w:t>
      </w:r>
      <w:r w:rsidR="00F12188">
        <w:rPr>
          <w:rFonts w:hint="eastAsia"/>
          <w:lang w:val="fr-FR" w:eastAsia="zh-CN"/>
        </w:rPr>
        <w:t>7</w:t>
      </w:r>
      <w:r w:rsidRPr="00F12188">
        <w:rPr>
          <w:lang w:val="fr-FR" w:eastAsia="zh-CN"/>
        </w:rPr>
        <w:t>.3</w:t>
      </w:r>
      <w:r w:rsidRPr="00F12188">
        <w:rPr>
          <w:lang w:val="fr-FR" w:eastAsia="zh-CN"/>
        </w:rPr>
        <w:tab/>
        <w:t>Attribute constraints</w:t>
      </w:r>
      <w:bookmarkEnd w:id="257"/>
    </w:p>
    <w:p w14:paraId="4339F096" w14:textId="77777777" w:rsidR="00BB719F" w:rsidRPr="00F12188" w:rsidRDefault="00BB719F" w:rsidP="00BB719F">
      <w:pPr>
        <w:rPr>
          <w:lang w:val="fr-FR"/>
        </w:rPr>
      </w:pPr>
      <w:r w:rsidRPr="00F12188">
        <w:rPr>
          <w:lang w:val="fr-FR"/>
        </w:rPr>
        <w:t>None.</w:t>
      </w:r>
    </w:p>
    <w:p w14:paraId="20CF7845" w14:textId="75F7B3BF" w:rsidR="00BB719F" w:rsidRPr="00F12188" w:rsidRDefault="00BB719F" w:rsidP="00BB719F">
      <w:pPr>
        <w:pStyle w:val="Heading4"/>
        <w:rPr>
          <w:lang w:val="fr-FR" w:eastAsia="zh-CN"/>
        </w:rPr>
      </w:pPr>
      <w:bookmarkStart w:id="258" w:name="_Toc219484261"/>
      <w:r w:rsidRPr="00F12188">
        <w:rPr>
          <w:lang w:val="fr-FR" w:eastAsia="zh-CN"/>
        </w:rPr>
        <w:t>7.3.</w:t>
      </w:r>
      <w:r w:rsidR="00F12188">
        <w:rPr>
          <w:rFonts w:hint="eastAsia"/>
          <w:lang w:val="fr-FR" w:eastAsia="zh-CN"/>
        </w:rPr>
        <w:t>7</w:t>
      </w:r>
      <w:r w:rsidRPr="00F12188">
        <w:rPr>
          <w:lang w:val="fr-FR" w:eastAsia="zh-CN"/>
        </w:rPr>
        <w:t>.4</w:t>
      </w:r>
      <w:r w:rsidRPr="00F12188">
        <w:rPr>
          <w:lang w:val="fr-FR" w:eastAsia="zh-CN"/>
        </w:rPr>
        <w:tab/>
        <w:t>Notifications</w:t>
      </w:r>
      <w:bookmarkEnd w:id="258"/>
    </w:p>
    <w:p w14:paraId="3262EB5D" w14:textId="302B4F0F" w:rsidR="00BB719F" w:rsidRPr="008227B8" w:rsidRDefault="00BB719F" w:rsidP="002B6147">
      <w:r w:rsidRPr="008227B8">
        <w:t>See clause 7.5.</w:t>
      </w:r>
    </w:p>
    <w:p w14:paraId="74FA9236" w14:textId="4BE6432E" w:rsidR="002B6147" w:rsidRPr="008227B8" w:rsidRDefault="00C77DBA" w:rsidP="00DE5104">
      <w:pPr>
        <w:pStyle w:val="Heading2"/>
      </w:pPr>
      <w:bookmarkStart w:id="259" w:name="_Toc157982683"/>
      <w:bookmarkStart w:id="260" w:name="_Toc219484262"/>
      <w:r w:rsidRPr="008227B8">
        <w:t>7.</w:t>
      </w:r>
      <w:r w:rsidR="002B6147" w:rsidRPr="008227B8">
        <w:t>4</w:t>
      </w:r>
      <w:r w:rsidR="002B6147" w:rsidRPr="008227B8">
        <w:tab/>
        <w:t>Attribute definitions</w:t>
      </w:r>
      <w:bookmarkEnd w:id="259"/>
      <w:bookmarkEnd w:id="260"/>
    </w:p>
    <w:p w14:paraId="4BC8269D" w14:textId="58CFCEE6" w:rsidR="002B6147" w:rsidRPr="008227B8" w:rsidRDefault="00C77DBA" w:rsidP="004250E7">
      <w:pPr>
        <w:pStyle w:val="Heading3"/>
        <w:rPr>
          <w:rFonts w:eastAsia="SimSun"/>
          <w:lang w:eastAsia="zh-CN"/>
        </w:rPr>
      </w:pPr>
      <w:bookmarkStart w:id="261" w:name="_Toc157982684"/>
      <w:bookmarkStart w:id="262" w:name="_Toc219484263"/>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61"/>
      <w:bookmarkEnd w:id="262"/>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63"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64" w:name="_MCCTEMPBM_CRPT22660154___7" w:colFirst="0" w:colLast="1"/>
            <w:bookmarkStart w:id="265" w:name="_MCCTEMPBM_CRPT22660155___7" w:colFirst="2" w:colLast="2"/>
            <w:bookmarkEnd w:id="263"/>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66" w:name="_MCCTEMPBM_CRPT22660160___7" w:colFirst="0" w:colLast="2"/>
            <w:bookmarkEnd w:id="264"/>
            <w:bookmarkEnd w:id="265"/>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75C55" w:rsidRPr="008227B8" w14:paraId="49307D2C" w14:textId="77777777" w:rsidTr="00AD2F20">
        <w:trPr>
          <w:cantSplit/>
          <w:jc w:val="center"/>
        </w:trPr>
        <w:tc>
          <w:tcPr>
            <w:tcW w:w="2547" w:type="dxa"/>
          </w:tcPr>
          <w:p w14:paraId="79CDD410" w14:textId="77777777" w:rsidR="00275C55" w:rsidRPr="008227B8" w:rsidRDefault="00275C55" w:rsidP="00275C55">
            <w:pPr>
              <w:pStyle w:val="TAL"/>
            </w:pPr>
            <w:bookmarkStart w:id="267" w:name="_MCCTEMPBM_CRPT22660161___7" w:colFirst="0" w:colLast="2"/>
            <w:bookmarkEnd w:id="266"/>
            <w:r w:rsidRPr="008227B8">
              <w:rPr>
                <w:bCs/>
                <w:color w:val="333333"/>
              </w:rPr>
              <w:t>operationalState</w:t>
            </w:r>
          </w:p>
        </w:tc>
        <w:tc>
          <w:tcPr>
            <w:tcW w:w="5245" w:type="dxa"/>
          </w:tcPr>
          <w:p w14:paraId="379CD41D" w14:textId="77777777" w:rsidR="00275C55" w:rsidRPr="008227B8" w:rsidRDefault="00275C55" w:rsidP="00275C55">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168240A4" w14:textId="77777777" w:rsidR="00275C55" w:rsidRPr="008227B8" w:rsidRDefault="00275C55" w:rsidP="00275C55">
            <w:pPr>
              <w:keepLines/>
              <w:spacing w:after="0"/>
              <w:rPr>
                <w:rFonts w:ascii="Arial" w:hAnsi="Arial"/>
                <w:sz w:val="18"/>
                <w:szCs w:val="18"/>
              </w:rPr>
            </w:pPr>
          </w:p>
          <w:p w14:paraId="719E9248" w14:textId="1DF6A0D5" w:rsidR="00275C55" w:rsidRPr="008227B8" w:rsidRDefault="00275C55" w:rsidP="00275C55">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75C55" w:rsidRPr="008227B8" w:rsidRDefault="00275C55" w:rsidP="00275C55">
            <w:pPr>
              <w:keepLines/>
              <w:spacing w:after="0"/>
              <w:rPr>
                <w:rFonts w:ascii="Arial" w:hAnsi="Arial"/>
                <w:sz w:val="18"/>
              </w:rPr>
            </w:pPr>
            <w:r w:rsidRPr="008227B8">
              <w:rPr>
                <w:rFonts w:ascii="Arial" w:hAnsi="Arial"/>
                <w:sz w:val="18"/>
              </w:rPr>
              <w:t>type: ENUM</w:t>
            </w:r>
          </w:p>
          <w:p w14:paraId="30BD96E5"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74528E0E"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1E209823"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637943AA" w14:textId="77777777" w:rsidR="00275C55" w:rsidRPr="008227B8" w:rsidRDefault="00275C55" w:rsidP="00275C55">
            <w:pPr>
              <w:keepLines/>
              <w:spacing w:after="0"/>
              <w:rPr>
                <w:rFonts w:ascii="Arial" w:hAnsi="Arial"/>
                <w:sz w:val="18"/>
              </w:rPr>
            </w:pPr>
            <w:r w:rsidRPr="008227B8">
              <w:rPr>
                <w:rFonts w:ascii="Arial" w:hAnsi="Arial"/>
                <w:sz w:val="18"/>
              </w:rPr>
              <w:t>defaultValue: DISABLED</w:t>
            </w:r>
          </w:p>
          <w:p w14:paraId="3E25BF81"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35C7A5FC" w14:textId="77777777" w:rsidTr="00AD2F20">
        <w:trPr>
          <w:cantSplit/>
          <w:jc w:val="center"/>
        </w:trPr>
        <w:tc>
          <w:tcPr>
            <w:tcW w:w="2547" w:type="dxa"/>
          </w:tcPr>
          <w:p w14:paraId="643EDB7F" w14:textId="77777777" w:rsidR="00275C55" w:rsidRPr="008227B8" w:rsidRDefault="00275C55" w:rsidP="00275C55">
            <w:pPr>
              <w:pStyle w:val="TAL"/>
            </w:pPr>
            <w:bookmarkStart w:id="268" w:name="_MCCTEMPBM_CRPT22660162___7" w:colFirst="0" w:colLast="0"/>
            <w:bookmarkStart w:id="269" w:name="_MCCTEMPBM_CRPT22660163___7" w:colFirst="2" w:colLast="2"/>
            <w:bookmarkEnd w:id="267"/>
            <w:r w:rsidRPr="008227B8">
              <w:t>alarmRecords</w:t>
            </w:r>
          </w:p>
        </w:tc>
        <w:tc>
          <w:tcPr>
            <w:tcW w:w="5245" w:type="dxa"/>
          </w:tcPr>
          <w:p w14:paraId="5A778129" w14:textId="77777777" w:rsidR="00275C55" w:rsidRPr="008227B8" w:rsidRDefault="00275C55" w:rsidP="00275C55">
            <w:pPr>
              <w:rPr>
                <w:sz w:val="18"/>
                <w:szCs w:val="18"/>
              </w:rPr>
            </w:pPr>
            <w:r w:rsidRPr="008227B8">
              <w:rPr>
                <w:rFonts w:ascii="Arial" w:hAnsi="Arial" w:cs="Arial"/>
                <w:sz w:val="18"/>
                <w:szCs w:val="18"/>
              </w:rPr>
              <w:t>List of alarm records</w:t>
            </w:r>
          </w:p>
          <w:p w14:paraId="35A2DC8F" w14:textId="77777777" w:rsidR="00275C55" w:rsidRPr="008227B8" w:rsidRDefault="00275C55" w:rsidP="00275C55">
            <w:pPr>
              <w:keepLines/>
              <w:spacing w:after="0"/>
              <w:rPr>
                <w:rFonts w:ascii="Arial" w:hAnsi="Arial"/>
                <w:sz w:val="18"/>
                <w:szCs w:val="18"/>
              </w:rPr>
            </w:pPr>
          </w:p>
        </w:tc>
        <w:tc>
          <w:tcPr>
            <w:tcW w:w="1984" w:type="dxa"/>
          </w:tcPr>
          <w:p w14:paraId="43F42B8C" w14:textId="77777777" w:rsidR="00275C55" w:rsidRPr="008227B8" w:rsidRDefault="00275C55" w:rsidP="00275C55">
            <w:pPr>
              <w:keepLines/>
              <w:spacing w:after="0"/>
              <w:rPr>
                <w:rFonts w:ascii="Courier New" w:hAnsi="Courier New" w:cs="Courier New"/>
                <w:sz w:val="18"/>
              </w:rPr>
            </w:pPr>
            <w:r w:rsidRPr="008227B8">
              <w:rPr>
                <w:rFonts w:ascii="Arial" w:hAnsi="Arial"/>
                <w:sz w:val="18"/>
              </w:rPr>
              <w:t>type: AlarmRecord</w:t>
            </w:r>
          </w:p>
          <w:p w14:paraId="09376C49" w14:textId="77777777" w:rsidR="00275C55" w:rsidRPr="008227B8" w:rsidRDefault="00275C55" w:rsidP="00275C55">
            <w:pPr>
              <w:keepLines/>
              <w:spacing w:after="0"/>
              <w:rPr>
                <w:rFonts w:ascii="Arial" w:hAnsi="Arial"/>
                <w:sz w:val="18"/>
              </w:rPr>
            </w:pPr>
            <w:r w:rsidRPr="008227B8">
              <w:rPr>
                <w:rFonts w:ascii="Arial" w:hAnsi="Arial"/>
                <w:sz w:val="18"/>
              </w:rPr>
              <w:t>multiplicity: *</w:t>
            </w:r>
          </w:p>
          <w:p w14:paraId="2E41D881" w14:textId="77777777" w:rsidR="00275C55" w:rsidRPr="008227B8" w:rsidRDefault="00275C55" w:rsidP="00275C55">
            <w:pPr>
              <w:keepLines/>
              <w:spacing w:after="0"/>
              <w:rPr>
                <w:rFonts w:ascii="Arial" w:hAnsi="Arial"/>
                <w:sz w:val="18"/>
              </w:rPr>
            </w:pPr>
            <w:r w:rsidRPr="008227B8">
              <w:rPr>
                <w:rFonts w:ascii="Arial" w:hAnsi="Arial"/>
                <w:sz w:val="18"/>
              </w:rPr>
              <w:t>isOrdered: False</w:t>
            </w:r>
          </w:p>
          <w:p w14:paraId="2F1B983E" w14:textId="77777777" w:rsidR="00275C55" w:rsidRPr="008227B8" w:rsidRDefault="00275C55" w:rsidP="00275C55">
            <w:pPr>
              <w:keepLines/>
              <w:spacing w:after="0"/>
              <w:rPr>
                <w:rFonts w:ascii="Arial" w:hAnsi="Arial"/>
                <w:sz w:val="18"/>
              </w:rPr>
            </w:pPr>
            <w:r w:rsidRPr="008227B8">
              <w:rPr>
                <w:rFonts w:ascii="Arial" w:hAnsi="Arial"/>
                <w:sz w:val="18"/>
              </w:rPr>
              <w:t>isUnique: True</w:t>
            </w:r>
          </w:p>
          <w:p w14:paraId="50AC5206" w14:textId="7E8C3334" w:rsidR="00275C55" w:rsidRPr="008227B8" w:rsidRDefault="00275C55" w:rsidP="00275C55">
            <w:pPr>
              <w:keepLines/>
              <w:spacing w:after="0"/>
              <w:rPr>
                <w:rFonts w:ascii="Arial" w:hAnsi="Arial"/>
                <w:sz w:val="18"/>
              </w:rPr>
            </w:pPr>
            <w:r w:rsidRPr="008227B8">
              <w:rPr>
                <w:rFonts w:ascii="Arial" w:hAnsi="Arial"/>
                <w:sz w:val="18"/>
              </w:rPr>
              <w:t>default</w:t>
            </w:r>
            <w:r>
              <w:rPr>
                <w:rFonts w:ascii="Arial" w:hAnsi="Arial"/>
                <w:sz w:val="18"/>
              </w:rPr>
              <w:t>V</w:t>
            </w:r>
            <w:r w:rsidRPr="008227B8">
              <w:rPr>
                <w:rFonts w:ascii="Arial" w:hAnsi="Arial"/>
                <w:sz w:val="18"/>
              </w:rPr>
              <w:t>alue: None</w:t>
            </w:r>
          </w:p>
          <w:p w14:paraId="7DD37F4D"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4B3758C3" w14:textId="77777777" w:rsidTr="00AD2F20">
        <w:trPr>
          <w:cantSplit/>
          <w:jc w:val="center"/>
        </w:trPr>
        <w:tc>
          <w:tcPr>
            <w:tcW w:w="2547" w:type="dxa"/>
          </w:tcPr>
          <w:p w14:paraId="47377582" w14:textId="77777777" w:rsidR="00275C55" w:rsidRPr="008227B8" w:rsidRDefault="00275C55" w:rsidP="00275C55">
            <w:pPr>
              <w:pStyle w:val="TAL"/>
            </w:pPr>
            <w:bookmarkStart w:id="270" w:name="_MCCTEMPBM_CRPT22660164___7"/>
            <w:bookmarkStart w:id="271" w:name="_MCCTEMPBM_CRPT22660166___7" w:colFirst="1" w:colLast="2"/>
            <w:bookmarkEnd w:id="268"/>
            <w:bookmarkEnd w:id="269"/>
            <w:r w:rsidRPr="008227B8">
              <w:t>numOfAlarmRecords</w:t>
            </w:r>
            <w:bookmarkEnd w:id="270"/>
          </w:p>
        </w:tc>
        <w:tc>
          <w:tcPr>
            <w:tcW w:w="5245" w:type="dxa"/>
          </w:tcPr>
          <w:p w14:paraId="35A3E893" w14:textId="77777777" w:rsidR="00275C55" w:rsidRPr="008227B8" w:rsidRDefault="00275C55" w:rsidP="00275C55">
            <w:pPr>
              <w:keepLines/>
              <w:spacing w:after="0"/>
              <w:rPr>
                <w:rFonts w:ascii="Arial" w:hAnsi="Arial" w:cs="Arial"/>
                <w:sz w:val="18"/>
                <w:szCs w:val="18"/>
              </w:rPr>
            </w:pPr>
            <w:bookmarkStart w:id="272"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2"/>
          <w:p w14:paraId="6C1E1BE7" w14:textId="77777777" w:rsidR="00275C55" w:rsidRPr="008227B8" w:rsidRDefault="00275C55" w:rsidP="00275C55">
            <w:pPr>
              <w:keepLines/>
              <w:spacing w:after="0"/>
              <w:rPr>
                <w:rFonts w:ascii="Arial" w:hAnsi="Arial" w:cs="Arial"/>
                <w:sz w:val="18"/>
                <w:szCs w:val="18"/>
              </w:rPr>
            </w:pPr>
          </w:p>
          <w:p w14:paraId="5A215837" w14:textId="77777777" w:rsidR="00275C55" w:rsidRPr="008227B8" w:rsidRDefault="00275C55" w:rsidP="00275C55">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75C55" w:rsidRPr="008227B8" w:rsidRDefault="00275C55" w:rsidP="00275C55">
            <w:pPr>
              <w:keepLines/>
              <w:spacing w:after="0"/>
              <w:rPr>
                <w:rFonts w:ascii="Arial" w:hAnsi="Arial"/>
                <w:sz w:val="18"/>
              </w:rPr>
            </w:pPr>
            <w:r w:rsidRPr="008227B8">
              <w:rPr>
                <w:rFonts w:ascii="Arial" w:hAnsi="Arial"/>
                <w:sz w:val="18"/>
              </w:rPr>
              <w:t>type: integer</w:t>
            </w:r>
          </w:p>
          <w:p w14:paraId="1E06B5B9"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02762CA3"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0A9B260F"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7D0FD3CE" w14:textId="77777777" w:rsidR="00275C55" w:rsidRPr="008227B8" w:rsidRDefault="00275C55" w:rsidP="00275C55">
            <w:pPr>
              <w:keepLines/>
              <w:spacing w:after="0"/>
              <w:rPr>
                <w:rFonts w:ascii="Arial" w:hAnsi="Arial"/>
                <w:sz w:val="18"/>
              </w:rPr>
            </w:pPr>
            <w:r w:rsidRPr="008227B8">
              <w:rPr>
                <w:rFonts w:ascii="Arial" w:hAnsi="Arial"/>
                <w:sz w:val="18"/>
              </w:rPr>
              <w:t>defaultValue: None</w:t>
            </w:r>
          </w:p>
          <w:p w14:paraId="633D8C2C"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6CF06F4D" w14:textId="77777777" w:rsidTr="00AD2F20">
        <w:trPr>
          <w:cantSplit/>
          <w:jc w:val="center"/>
        </w:trPr>
        <w:tc>
          <w:tcPr>
            <w:tcW w:w="2547" w:type="dxa"/>
          </w:tcPr>
          <w:p w14:paraId="25551672" w14:textId="77777777" w:rsidR="00275C55" w:rsidRPr="008227B8" w:rsidRDefault="00275C55" w:rsidP="00275C55">
            <w:pPr>
              <w:pStyle w:val="TAL"/>
            </w:pPr>
            <w:bookmarkStart w:id="273" w:name="_MCCTEMPBM_CRPT22660167___7" w:colFirst="0" w:colLast="1"/>
            <w:bookmarkStart w:id="274" w:name="_MCCTEMPBM_CRPT22660168___7" w:colFirst="2" w:colLast="2"/>
            <w:bookmarkEnd w:id="271"/>
            <w:r w:rsidRPr="008227B8">
              <w:t>lastModification</w:t>
            </w:r>
          </w:p>
        </w:tc>
        <w:tc>
          <w:tcPr>
            <w:tcW w:w="5245" w:type="dxa"/>
          </w:tcPr>
          <w:p w14:paraId="4C4AD294" w14:textId="77777777" w:rsidR="00275C55" w:rsidRPr="008227B8" w:rsidRDefault="00275C55" w:rsidP="00275C55">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75C55" w:rsidRPr="008227B8" w:rsidRDefault="00275C55" w:rsidP="00275C55">
            <w:pPr>
              <w:keepLines/>
              <w:spacing w:after="0"/>
              <w:rPr>
                <w:rFonts w:ascii="Arial" w:hAnsi="Arial" w:cs="Arial"/>
                <w:sz w:val="18"/>
                <w:szCs w:val="18"/>
              </w:rPr>
            </w:pPr>
          </w:p>
          <w:p w14:paraId="7C6590D4" w14:textId="77777777" w:rsidR="00275C55" w:rsidRPr="008227B8" w:rsidDel="005C0751" w:rsidRDefault="00275C55" w:rsidP="00275C55">
            <w:pPr>
              <w:keepLines/>
              <w:spacing w:after="0"/>
              <w:rPr>
                <w:rFonts w:ascii="Arial" w:hAnsi="Arial" w:cs="Arial"/>
                <w:sz w:val="18"/>
                <w:szCs w:val="18"/>
              </w:rPr>
            </w:pPr>
          </w:p>
        </w:tc>
        <w:tc>
          <w:tcPr>
            <w:tcW w:w="1984" w:type="dxa"/>
          </w:tcPr>
          <w:p w14:paraId="5F721DC2" w14:textId="77777777" w:rsidR="00275C55" w:rsidRPr="008227B8" w:rsidRDefault="00275C55" w:rsidP="00275C55">
            <w:pPr>
              <w:keepLines/>
              <w:spacing w:after="0"/>
              <w:rPr>
                <w:rFonts w:ascii="Arial" w:hAnsi="Arial"/>
                <w:sz w:val="18"/>
              </w:rPr>
            </w:pPr>
            <w:r w:rsidRPr="008227B8">
              <w:rPr>
                <w:rFonts w:ascii="Arial" w:hAnsi="Arial"/>
                <w:sz w:val="18"/>
              </w:rPr>
              <w:t>type: DateTime</w:t>
            </w:r>
          </w:p>
          <w:p w14:paraId="37EC8859"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08379541"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576586B3"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6CED61AF" w14:textId="77777777" w:rsidR="00275C55" w:rsidRPr="008227B8" w:rsidRDefault="00275C55" w:rsidP="00275C55">
            <w:pPr>
              <w:keepLines/>
              <w:spacing w:after="0"/>
              <w:rPr>
                <w:rFonts w:ascii="Arial" w:hAnsi="Arial"/>
                <w:sz w:val="18"/>
              </w:rPr>
            </w:pPr>
            <w:r w:rsidRPr="008227B8">
              <w:rPr>
                <w:rFonts w:ascii="Arial" w:hAnsi="Arial"/>
                <w:sz w:val="18"/>
              </w:rPr>
              <w:t>defaultValue: None</w:t>
            </w:r>
          </w:p>
          <w:p w14:paraId="69C95C8D"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113290F1" w14:textId="77777777" w:rsidTr="00AD2F20">
        <w:trPr>
          <w:cantSplit/>
          <w:jc w:val="center"/>
        </w:trPr>
        <w:tc>
          <w:tcPr>
            <w:tcW w:w="2547" w:type="dxa"/>
          </w:tcPr>
          <w:p w14:paraId="5EEAD442" w14:textId="77777777" w:rsidR="00275C55" w:rsidRPr="008227B8" w:rsidRDefault="00275C55" w:rsidP="00275C55">
            <w:pPr>
              <w:pStyle w:val="TAL"/>
            </w:pPr>
            <w:bookmarkStart w:id="275" w:name="_MCCTEMPBM_CRPT22660169___7" w:colFirst="0" w:colLast="1"/>
            <w:bookmarkStart w:id="276" w:name="_MCCTEMPBM_CRPT22660174___7" w:colFirst="2" w:colLast="2"/>
            <w:bookmarkEnd w:id="273"/>
            <w:bookmarkEnd w:id="274"/>
            <w:r w:rsidRPr="008227B8">
              <w:t xml:space="preserve">unreliableAlarmScope </w:t>
            </w:r>
          </w:p>
        </w:tc>
        <w:tc>
          <w:tcPr>
            <w:tcW w:w="5245" w:type="dxa"/>
          </w:tcPr>
          <w:p w14:paraId="3B270793" w14:textId="77777777" w:rsidR="004065C4" w:rsidRPr="00494D0F" w:rsidRDefault="004065C4" w:rsidP="004065C4">
            <w:pPr>
              <w:keepNext/>
              <w:keepLines/>
              <w:spacing w:after="0"/>
              <w:rPr>
                <w:rFonts w:ascii="Arial" w:eastAsia="Times New Roman" w:hAnsi="Arial" w:cs="Arial"/>
                <w:sz w:val="18"/>
              </w:rPr>
            </w:pPr>
            <w:r w:rsidRPr="00494D0F">
              <w:rPr>
                <w:rFonts w:ascii="Arial" w:eastAsia="Times New Roman" w:hAnsi="Arial" w:cs="Arial"/>
                <w:sz w:val="18"/>
              </w:rPr>
              <w:t>Identifies, the part</w:t>
            </w:r>
            <w:r w:rsidRPr="00494D0F">
              <w:rPr>
                <w:rFonts w:ascii="Arial" w:eastAsia="Times New Roman" w:hAnsi="Arial" w:cs="Arial"/>
                <w:sz w:val="18"/>
                <w:szCs w:val="18"/>
              </w:rPr>
              <w:t>(s)</w:t>
            </w:r>
            <w:r w:rsidRPr="00494D0F">
              <w:rPr>
                <w:rFonts w:ascii="Arial" w:eastAsia="Times New Roman" w:hAnsi="Arial" w:cs="Arial"/>
                <w:sz w:val="18"/>
              </w:rPr>
              <w:t xml:space="preserve"> of the alarm scope that may not be reliable.</w:t>
            </w:r>
          </w:p>
          <w:p w14:paraId="635A60DA" w14:textId="77777777" w:rsidR="004065C4" w:rsidRPr="00494D0F" w:rsidRDefault="004065C4" w:rsidP="004065C4">
            <w:pPr>
              <w:keepNext/>
              <w:keepLines/>
              <w:spacing w:after="0"/>
              <w:rPr>
                <w:rFonts w:ascii="Arial" w:eastAsia="Times New Roman" w:hAnsi="Arial"/>
                <w:sz w:val="18"/>
              </w:rPr>
            </w:pPr>
          </w:p>
          <w:p w14:paraId="1D426BDB" w14:textId="77777777" w:rsidR="004065C4" w:rsidRPr="00494D0F" w:rsidRDefault="004065C4" w:rsidP="004065C4">
            <w:pPr>
              <w:keepNext/>
              <w:keepLines/>
              <w:spacing w:after="0"/>
              <w:rPr>
                <w:rFonts w:ascii="Arial" w:eastAsia="Times New Roman" w:hAnsi="Arial"/>
                <w:sz w:val="18"/>
              </w:rPr>
            </w:pPr>
            <w:r w:rsidRPr="00494D0F">
              <w:rPr>
                <w:rFonts w:ascii="Arial" w:eastAsia="Times New Roman" w:hAnsi="Arial"/>
                <w:sz w:val="18"/>
              </w:rPr>
              <w:t>Case of the complete alarm list is unreliable:</w:t>
            </w:r>
          </w:p>
          <w:p w14:paraId="1830702D" w14:textId="77777777" w:rsidR="004065C4" w:rsidRPr="00494D0F" w:rsidRDefault="004065C4" w:rsidP="004065C4">
            <w:pPr>
              <w:keepNext/>
              <w:keepLines/>
              <w:spacing w:after="0"/>
              <w:rPr>
                <w:rFonts w:ascii="Arial" w:eastAsia="Times New Roman" w:hAnsi="Arial"/>
                <w:sz w:val="18"/>
              </w:rPr>
            </w:pPr>
            <w:bookmarkStart w:id="277" w:name="_MCCTEMPBM_CRPT22660170___7"/>
            <w:r w:rsidRPr="00494D0F">
              <w:rPr>
                <w:rFonts w:ascii="Arial" w:eastAsia="Times New Roman" w:hAnsi="Arial" w:cs="Arial"/>
                <w:sz w:val="18"/>
              </w:rPr>
              <w:t xml:space="preserve">If this parameter is equal to the instance carried in systemDN, then all </w:t>
            </w:r>
            <w:r w:rsidRPr="00494D0F">
              <w:rPr>
                <w:rFonts w:ascii="Courier New" w:eastAsia="Times New Roman" w:hAnsi="Courier New"/>
                <w:sz w:val="18"/>
              </w:rPr>
              <w:t>AlarmRecord</w:t>
            </w:r>
            <w:r w:rsidRPr="00494D0F">
              <w:rPr>
                <w:rFonts w:ascii="Arial" w:eastAsia="Times New Roman" w:hAnsi="Arial"/>
                <w:sz w:val="18"/>
              </w:rPr>
              <w:t xml:space="preserve"> instances in the </w:t>
            </w:r>
            <w:r w:rsidRPr="00494D0F">
              <w:rPr>
                <w:rFonts w:ascii="Courier New" w:eastAsia="Times New Roman" w:hAnsi="Courier New" w:cs="Courier New"/>
                <w:sz w:val="18"/>
              </w:rPr>
              <w:t>AlarmList</w:t>
            </w:r>
            <w:r w:rsidRPr="00494D0F">
              <w:rPr>
                <w:rFonts w:ascii="Arial" w:eastAsia="Times New Roman" w:hAnsi="Arial"/>
                <w:sz w:val="18"/>
              </w:rPr>
              <w:t xml:space="preserve"> may not be reliable.</w:t>
            </w:r>
          </w:p>
          <w:p w14:paraId="154C29FE" w14:textId="77777777" w:rsidR="004065C4" w:rsidRPr="00494D0F" w:rsidRDefault="004065C4" w:rsidP="004065C4">
            <w:pPr>
              <w:keepNext/>
              <w:keepLines/>
              <w:spacing w:after="0"/>
              <w:rPr>
                <w:rFonts w:ascii="Arial" w:eastAsia="Times New Roman" w:hAnsi="Arial" w:cs="Arial"/>
                <w:sz w:val="18"/>
              </w:rPr>
            </w:pPr>
            <w:bookmarkStart w:id="278" w:name="_MCCTEMPBM_CRPT22660171___7"/>
            <w:bookmarkEnd w:id="277"/>
          </w:p>
          <w:p w14:paraId="25F3BF3B" w14:textId="77777777" w:rsidR="004065C4" w:rsidRPr="00494D0F" w:rsidRDefault="004065C4" w:rsidP="004065C4">
            <w:pPr>
              <w:keepNext/>
              <w:keepLines/>
              <w:spacing w:after="0"/>
              <w:rPr>
                <w:rFonts w:ascii="Arial" w:eastAsia="Times New Roman" w:hAnsi="Arial" w:cs="Arial"/>
                <w:sz w:val="18"/>
              </w:rPr>
            </w:pPr>
            <w:bookmarkStart w:id="279" w:name="_MCCTEMPBM_CRPT22660172___7"/>
            <w:bookmarkEnd w:id="278"/>
            <w:r w:rsidRPr="00494D0F">
              <w:rPr>
                <w:rFonts w:ascii="Arial" w:eastAsia="Times New Roman" w:hAnsi="Arial" w:cs="Arial"/>
                <w:sz w:val="18"/>
              </w:rPr>
              <w:t>Case of one or more unreliable subtrees of the complete alarm list is (are) unreliable:</w:t>
            </w:r>
          </w:p>
          <w:p w14:paraId="12FBF8A1" w14:textId="77777777" w:rsidR="004065C4" w:rsidRPr="00494D0F" w:rsidRDefault="004065C4" w:rsidP="004065C4">
            <w:pPr>
              <w:keepNext/>
              <w:keepLines/>
              <w:spacing w:after="0"/>
              <w:rPr>
                <w:rFonts w:ascii="Arial" w:eastAsia="Times New Roman" w:hAnsi="Arial" w:cs="Arial"/>
                <w:sz w:val="18"/>
              </w:rPr>
            </w:pPr>
            <w:r w:rsidRPr="00494D0F">
              <w:rPr>
                <w:rFonts w:ascii="Arial" w:eastAsia="Times New Roman" w:hAnsi="Arial" w:cs="Arial"/>
                <w:sz w:val="18"/>
              </w:rPr>
              <w:t xml:space="preserve">If this parameter is equal to some instance(s) represented by </w:t>
            </w:r>
            <w:r w:rsidRPr="00494D0F">
              <w:rPr>
                <w:rFonts w:ascii="Courier New" w:eastAsia="Times New Roman" w:hAnsi="Courier New" w:cs="Courier New"/>
                <w:sz w:val="18"/>
              </w:rPr>
              <w:t>MonitoredEntity</w:t>
            </w:r>
            <w:r w:rsidRPr="00494D0F">
              <w:rPr>
                <w:rFonts w:ascii="Arial" w:eastAsia="Times New Roman" w:hAnsi="Arial" w:cs="Arial"/>
                <w:sz w:val="18"/>
              </w:rPr>
              <w:t xml:space="preserve">, then only </w:t>
            </w:r>
            <w:r w:rsidRPr="00494D0F">
              <w:rPr>
                <w:rFonts w:ascii="Courier New" w:eastAsia="Times New Roman" w:hAnsi="Courier New" w:cs="Courier New"/>
                <w:sz w:val="18"/>
              </w:rPr>
              <w:t>AlarmRecord</w:t>
            </w:r>
            <w:r w:rsidRPr="00494D0F">
              <w:rPr>
                <w:rFonts w:ascii="Arial" w:eastAsia="Times New Roman" w:hAnsi="Arial" w:cs="Arial"/>
                <w:sz w:val="18"/>
              </w:rPr>
              <w:t xml:space="preserve"> related to this instance(s) and its descendants</w:t>
            </w:r>
            <w:r w:rsidRPr="00494D0F">
              <w:rPr>
                <w:rFonts w:ascii="Courier New" w:eastAsia="Times New Roman" w:hAnsi="Courier New" w:cs="Courier New"/>
                <w:sz w:val="18"/>
              </w:rPr>
              <w:t xml:space="preserve"> </w:t>
            </w:r>
            <w:r w:rsidRPr="00494D0F">
              <w:rPr>
                <w:rFonts w:ascii="Arial" w:eastAsia="Times New Roman" w:hAnsi="Arial" w:cs="Arial"/>
                <w:sz w:val="18"/>
              </w:rPr>
              <w:t>may not be reliable.</w:t>
            </w:r>
          </w:p>
          <w:p w14:paraId="58CB7FBD" w14:textId="77777777" w:rsidR="00275C55" w:rsidRPr="008227B8" w:rsidRDefault="00275C55" w:rsidP="00275C55">
            <w:pPr>
              <w:keepNext/>
              <w:keepLines/>
              <w:spacing w:after="0"/>
              <w:rPr>
                <w:rFonts w:ascii="Arial" w:hAnsi="Arial" w:cs="Arial"/>
                <w:sz w:val="18"/>
              </w:rPr>
            </w:pPr>
            <w:bookmarkStart w:id="280" w:name="_MCCTEMPBM_CRPT22660173___7"/>
            <w:bookmarkEnd w:id="279"/>
          </w:p>
          <w:bookmarkEnd w:id="280"/>
          <w:p w14:paraId="11F061DC" w14:textId="77777777" w:rsidR="00275C55" w:rsidRPr="008227B8" w:rsidRDefault="00275C55" w:rsidP="00275C55">
            <w:pPr>
              <w:keepNext/>
              <w:keepLines/>
              <w:spacing w:after="0"/>
              <w:rPr>
                <w:rFonts w:ascii="Arial" w:hAnsi="Arial" w:cs="Arial"/>
                <w:sz w:val="18"/>
                <w:szCs w:val="18"/>
              </w:rPr>
            </w:pPr>
          </w:p>
        </w:tc>
        <w:tc>
          <w:tcPr>
            <w:tcW w:w="1984" w:type="dxa"/>
          </w:tcPr>
          <w:p w14:paraId="4DE6F37D" w14:textId="77777777" w:rsidR="00275C55" w:rsidRPr="008227B8" w:rsidRDefault="00275C55" w:rsidP="00275C55">
            <w:pPr>
              <w:keepNext/>
              <w:keepLines/>
              <w:spacing w:after="0"/>
              <w:rPr>
                <w:rFonts w:ascii="Arial" w:hAnsi="Arial"/>
                <w:sz w:val="18"/>
              </w:rPr>
            </w:pPr>
            <w:r w:rsidRPr="008227B8">
              <w:rPr>
                <w:rFonts w:ascii="Arial" w:hAnsi="Arial"/>
                <w:sz w:val="18"/>
              </w:rPr>
              <w:t>type: DN</w:t>
            </w:r>
          </w:p>
          <w:p w14:paraId="3017CF96" w14:textId="77777777" w:rsidR="00275C55" w:rsidRPr="008227B8" w:rsidRDefault="00275C55" w:rsidP="00275C55">
            <w:pPr>
              <w:keepNext/>
              <w:keepLines/>
              <w:spacing w:after="0"/>
              <w:rPr>
                <w:rFonts w:ascii="Arial" w:hAnsi="Arial"/>
                <w:sz w:val="18"/>
              </w:rPr>
            </w:pPr>
            <w:r w:rsidRPr="008227B8">
              <w:rPr>
                <w:rFonts w:ascii="Arial" w:hAnsi="Arial"/>
                <w:sz w:val="18"/>
              </w:rPr>
              <w:t>multiplicity: 0..*</w:t>
            </w:r>
          </w:p>
          <w:p w14:paraId="1C838AC8" w14:textId="77777777" w:rsidR="00275C55" w:rsidRPr="008227B8" w:rsidRDefault="00275C55" w:rsidP="00275C55">
            <w:pPr>
              <w:keepNext/>
              <w:keepLines/>
              <w:spacing w:after="0"/>
              <w:rPr>
                <w:rFonts w:ascii="Arial" w:hAnsi="Arial"/>
                <w:sz w:val="18"/>
              </w:rPr>
            </w:pPr>
            <w:r w:rsidRPr="008227B8">
              <w:rPr>
                <w:rFonts w:ascii="Arial" w:hAnsi="Arial"/>
                <w:sz w:val="18"/>
              </w:rPr>
              <w:t>isOrdered: False</w:t>
            </w:r>
          </w:p>
          <w:p w14:paraId="7D6FD399" w14:textId="77777777" w:rsidR="00275C55" w:rsidRPr="008227B8" w:rsidRDefault="00275C55" w:rsidP="00275C55">
            <w:pPr>
              <w:keepNext/>
              <w:keepLines/>
              <w:spacing w:after="0"/>
              <w:rPr>
                <w:rFonts w:ascii="Arial" w:hAnsi="Arial"/>
                <w:sz w:val="18"/>
              </w:rPr>
            </w:pPr>
            <w:r w:rsidRPr="008227B8">
              <w:rPr>
                <w:rFonts w:ascii="Arial" w:hAnsi="Arial"/>
                <w:sz w:val="18"/>
              </w:rPr>
              <w:t>isUnique: True</w:t>
            </w:r>
          </w:p>
          <w:p w14:paraId="46159695" w14:textId="77777777" w:rsidR="00275C55" w:rsidRPr="008227B8" w:rsidRDefault="00275C55" w:rsidP="00275C55">
            <w:pPr>
              <w:keepNext/>
              <w:keepLines/>
              <w:spacing w:after="0"/>
              <w:rPr>
                <w:rFonts w:ascii="Arial" w:hAnsi="Arial"/>
                <w:sz w:val="18"/>
              </w:rPr>
            </w:pPr>
            <w:r w:rsidRPr="008227B8">
              <w:rPr>
                <w:rFonts w:ascii="Arial" w:hAnsi="Arial"/>
                <w:sz w:val="18"/>
              </w:rPr>
              <w:t>defaultValue: None</w:t>
            </w:r>
          </w:p>
          <w:p w14:paraId="453EB1AA"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2CDC5A69" w14:textId="77777777" w:rsidTr="00AD2F20">
        <w:trPr>
          <w:cantSplit/>
          <w:jc w:val="center"/>
        </w:trPr>
        <w:tc>
          <w:tcPr>
            <w:tcW w:w="2547" w:type="dxa"/>
          </w:tcPr>
          <w:p w14:paraId="5BEF1A48" w14:textId="77777777" w:rsidR="00275C55" w:rsidRPr="008227B8" w:rsidRDefault="00275C55" w:rsidP="00275C55">
            <w:pPr>
              <w:pStyle w:val="TAL"/>
              <w:rPr>
                <w:lang w:eastAsia="zh-CN"/>
              </w:rPr>
            </w:pPr>
            <w:bookmarkStart w:id="281" w:name="_MCCTEMPBM_CRPT22660175___7" w:colFirst="0" w:colLast="1"/>
            <w:bookmarkStart w:id="282" w:name="_MCCTEMPBM_CRPT22660176___7" w:colFirst="2" w:colLast="2"/>
            <w:bookmarkEnd w:id="275"/>
            <w:bookmarkEnd w:id="276"/>
            <w:r w:rsidRPr="008227B8">
              <w:t>alarmId</w:t>
            </w:r>
          </w:p>
        </w:tc>
        <w:tc>
          <w:tcPr>
            <w:tcW w:w="5245" w:type="dxa"/>
          </w:tcPr>
          <w:p w14:paraId="7ED026D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75C55" w:rsidRPr="008227B8" w:rsidRDefault="00275C55" w:rsidP="00275C55">
            <w:pPr>
              <w:keepNext/>
              <w:keepLines/>
              <w:spacing w:after="0"/>
              <w:rPr>
                <w:rFonts w:ascii="Arial" w:hAnsi="Arial" w:cs="Arial"/>
                <w:sz w:val="18"/>
              </w:rPr>
            </w:pPr>
          </w:p>
          <w:p w14:paraId="57972690" w14:textId="77777777" w:rsidR="00275C55" w:rsidRPr="008227B8" w:rsidRDefault="00275C55" w:rsidP="00275C55">
            <w:pPr>
              <w:keepNext/>
              <w:keepLines/>
              <w:spacing w:after="0"/>
              <w:rPr>
                <w:rFonts w:ascii="Arial" w:hAnsi="Arial" w:cs="Arial"/>
                <w:sz w:val="18"/>
              </w:rPr>
            </w:pPr>
          </w:p>
        </w:tc>
        <w:tc>
          <w:tcPr>
            <w:tcW w:w="1984" w:type="dxa"/>
          </w:tcPr>
          <w:p w14:paraId="5CAF3F13" w14:textId="77777777" w:rsidR="00275C55" w:rsidRPr="008227B8" w:rsidRDefault="00275C55" w:rsidP="00275C55">
            <w:pPr>
              <w:keepNext/>
              <w:keepLines/>
              <w:spacing w:after="0"/>
              <w:rPr>
                <w:rFonts w:ascii="Arial" w:hAnsi="Arial"/>
                <w:sz w:val="18"/>
              </w:rPr>
            </w:pPr>
            <w:r w:rsidRPr="008227B8">
              <w:rPr>
                <w:rFonts w:ascii="Arial" w:hAnsi="Arial"/>
                <w:sz w:val="18"/>
              </w:rPr>
              <w:t>type: string</w:t>
            </w:r>
          </w:p>
          <w:p w14:paraId="4A1390CC"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6BA6B43A"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755D184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0F78EB02"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1FD4B5AE" w14:textId="77777777" w:rsidTr="00AD2F20">
        <w:trPr>
          <w:cantSplit/>
          <w:jc w:val="center"/>
        </w:trPr>
        <w:tc>
          <w:tcPr>
            <w:tcW w:w="2547" w:type="dxa"/>
          </w:tcPr>
          <w:p w14:paraId="1C8527D8" w14:textId="77777777" w:rsidR="00275C55" w:rsidRPr="008227B8" w:rsidRDefault="00275C55" w:rsidP="00275C55">
            <w:pPr>
              <w:pStyle w:val="TAL"/>
              <w:rPr>
                <w:lang w:eastAsia="zh-CN"/>
              </w:rPr>
            </w:pPr>
            <w:bookmarkStart w:id="283" w:name="_MCCTEMPBM_CRPT22660178___7" w:colFirst="2" w:colLast="2"/>
            <w:bookmarkEnd w:id="281"/>
            <w:bookmarkEnd w:id="282"/>
            <w:r w:rsidRPr="008227B8">
              <w:rPr>
                <w:lang w:eastAsia="zh-CN"/>
              </w:rPr>
              <w:t>notificationId</w:t>
            </w:r>
          </w:p>
        </w:tc>
        <w:tc>
          <w:tcPr>
            <w:tcW w:w="5245" w:type="dxa"/>
          </w:tcPr>
          <w:p w14:paraId="3B5637B3" w14:textId="687CF941" w:rsidR="00275C55" w:rsidRPr="008227B8" w:rsidRDefault="00275C55" w:rsidP="00275C55">
            <w:pPr>
              <w:keepNext/>
              <w:keepLines/>
              <w:spacing w:after="0"/>
              <w:rPr>
                <w:rFonts w:ascii="Arial" w:hAnsi="Arial" w:cs="Arial"/>
                <w:sz w:val="18"/>
              </w:rPr>
            </w:pPr>
            <w:bookmarkStart w:id="284" w:name="_MCCTEMPBM_CRPT22660177___7"/>
            <w:r w:rsidRPr="008227B8">
              <w:rPr>
                <w:rFonts w:ascii="Arial" w:hAnsi="Arial" w:cs="Arial"/>
                <w:sz w:val="18"/>
              </w:rPr>
              <w:t>The Id of the last notification sent as a consequence of updating the AlarmRecord.</w:t>
            </w:r>
          </w:p>
          <w:p w14:paraId="75A3AAA3" w14:textId="77777777" w:rsidR="00275C55" w:rsidRPr="008227B8" w:rsidRDefault="00275C55" w:rsidP="00275C55">
            <w:pPr>
              <w:keepNext/>
              <w:keepLines/>
              <w:spacing w:after="0"/>
              <w:rPr>
                <w:rFonts w:ascii="Arial" w:hAnsi="Arial" w:cs="Arial"/>
                <w:sz w:val="18"/>
              </w:rPr>
            </w:pPr>
          </w:p>
          <w:bookmarkEnd w:id="284"/>
          <w:p w14:paraId="22D61C8A" w14:textId="77777777" w:rsidR="00275C55" w:rsidRPr="008227B8" w:rsidRDefault="00275C55" w:rsidP="00275C55">
            <w:pPr>
              <w:keepNext/>
              <w:keepLines/>
              <w:spacing w:after="0"/>
              <w:rPr>
                <w:rFonts w:ascii="Arial" w:hAnsi="Arial" w:cs="Arial"/>
                <w:sz w:val="18"/>
              </w:rPr>
            </w:pPr>
          </w:p>
        </w:tc>
        <w:tc>
          <w:tcPr>
            <w:tcW w:w="1984" w:type="dxa"/>
          </w:tcPr>
          <w:p w14:paraId="0B118E36" w14:textId="77777777" w:rsidR="00275C55" w:rsidRPr="008227B8" w:rsidRDefault="00275C55" w:rsidP="00275C55">
            <w:pPr>
              <w:keepNext/>
              <w:keepLines/>
              <w:spacing w:after="0"/>
              <w:rPr>
                <w:rFonts w:ascii="Arial" w:hAnsi="Arial"/>
                <w:sz w:val="18"/>
              </w:rPr>
            </w:pPr>
            <w:r w:rsidRPr="008227B8">
              <w:rPr>
                <w:rFonts w:ascii="Arial" w:hAnsi="Arial"/>
                <w:sz w:val="18"/>
              </w:rPr>
              <w:t>type: integer</w:t>
            </w:r>
          </w:p>
          <w:p w14:paraId="3B896A4F"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21C0377C"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61D614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10296A03"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500FE962" w14:textId="77777777" w:rsidTr="00AD2F20">
        <w:trPr>
          <w:cantSplit/>
          <w:jc w:val="center"/>
        </w:trPr>
        <w:tc>
          <w:tcPr>
            <w:tcW w:w="2547" w:type="dxa"/>
          </w:tcPr>
          <w:p w14:paraId="3E4A9DB7" w14:textId="77777777" w:rsidR="00275C55" w:rsidRPr="008227B8" w:rsidRDefault="00275C55" w:rsidP="00275C55">
            <w:pPr>
              <w:pStyle w:val="TAL"/>
              <w:rPr>
                <w:lang w:eastAsia="zh-CN"/>
              </w:rPr>
            </w:pPr>
            <w:bookmarkStart w:id="285" w:name="_MCCTEMPBM_CRPT22660180___7" w:colFirst="2" w:colLast="2"/>
            <w:bookmarkEnd w:id="283"/>
            <w:r w:rsidRPr="008227B8">
              <w:rPr>
                <w:lang w:eastAsia="zh-CN"/>
              </w:rPr>
              <w:lastRenderedPageBreak/>
              <w:t>alarmRaisedTime</w:t>
            </w:r>
          </w:p>
        </w:tc>
        <w:tc>
          <w:tcPr>
            <w:tcW w:w="5245" w:type="dxa"/>
          </w:tcPr>
          <w:p w14:paraId="4F915696" w14:textId="77777777" w:rsidR="00275C55" w:rsidRPr="008227B8" w:rsidRDefault="00275C55" w:rsidP="00275C55">
            <w:pPr>
              <w:keepNext/>
              <w:keepLines/>
              <w:spacing w:after="0"/>
              <w:rPr>
                <w:rFonts w:ascii="Arial" w:hAnsi="Arial" w:cs="Arial"/>
                <w:sz w:val="18"/>
              </w:rPr>
            </w:pPr>
            <w:bookmarkStart w:id="286" w:name="_MCCTEMPBM_CRPT22660179___7"/>
            <w:r w:rsidRPr="008227B8">
              <w:rPr>
                <w:rFonts w:ascii="Arial" w:hAnsi="Arial" w:cs="Arial"/>
                <w:sz w:val="18"/>
              </w:rPr>
              <w:t>Date and time the alarm was raised.</w:t>
            </w:r>
          </w:p>
          <w:p w14:paraId="15B3A1EB" w14:textId="77777777" w:rsidR="00275C55" w:rsidRPr="008227B8" w:rsidRDefault="00275C55" w:rsidP="00275C55">
            <w:pPr>
              <w:keepNext/>
              <w:keepLines/>
              <w:spacing w:after="0"/>
              <w:rPr>
                <w:rFonts w:ascii="Arial" w:hAnsi="Arial" w:cs="Arial"/>
                <w:sz w:val="18"/>
              </w:rPr>
            </w:pPr>
          </w:p>
          <w:bookmarkEnd w:id="286"/>
          <w:p w14:paraId="27577DA7" w14:textId="77777777" w:rsidR="00275C55" w:rsidRPr="008227B8" w:rsidRDefault="00275C55" w:rsidP="00275C55">
            <w:pPr>
              <w:keepNext/>
              <w:keepLines/>
              <w:spacing w:after="0"/>
              <w:rPr>
                <w:rFonts w:ascii="Arial" w:hAnsi="Arial" w:cs="Arial"/>
                <w:sz w:val="18"/>
              </w:rPr>
            </w:pPr>
          </w:p>
        </w:tc>
        <w:tc>
          <w:tcPr>
            <w:tcW w:w="1984" w:type="dxa"/>
          </w:tcPr>
          <w:p w14:paraId="627C3BDE"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5311A96F"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679DF5D7"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31ED363D"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44682AC"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7D125EAE" w14:textId="77777777" w:rsidTr="00AD2F20">
        <w:trPr>
          <w:cantSplit/>
          <w:jc w:val="center"/>
        </w:trPr>
        <w:tc>
          <w:tcPr>
            <w:tcW w:w="2547" w:type="dxa"/>
          </w:tcPr>
          <w:p w14:paraId="0D7939D5" w14:textId="77777777" w:rsidR="00275C55" w:rsidRPr="008227B8" w:rsidRDefault="00275C55" w:rsidP="00275C55">
            <w:pPr>
              <w:pStyle w:val="TAL"/>
              <w:rPr>
                <w:lang w:eastAsia="zh-CN"/>
              </w:rPr>
            </w:pPr>
            <w:bookmarkStart w:id="287" w:name="_MCCTEMPBM_CRPT22660182___7" w:colFirst="2" w:colLast="2"/>
            <w:bookmarkEnd w:id="285"/>
            <w:r w:rsidRPr="008227B8">
              <w:rPr>
                <w:lang w:eastAsia="zh-CN"/>
              </w:rPr>
              <w:t>alarmChangedTime</w:t>
            </w:r>
          </w:p>
        </w:tc>
        <w:tc>
          <w:tcPr>
            <w:tcW w:w="5245" w:type="dxa"/>
          </w:tcPr>
          <w:p w14:paraId="7EAC6310" w14:textId="738C4840" w:rsidR="00275C55" w:rsidRPr="008227B8" w:rsidRDefault="00275C55" w:rsidP="00275C55">
            <w:pPr>
              <w:keepNext/>
              <w:keepLines/>
              <w:spacing w:after="0"/>
              <w:rPr>
                <w:rFonts w:ascii="Arial" w:hAnsi="Arial" w:cs="Arial"/>
                <w:sz w:val="18"/>
              </w:rPr>
            </w:pPr>
            <w:bookmarkStart w:id="288" w:name="_MCCTEMPBM_CRPT22660181___7"/>
            <w:r w:rsidRPr="008227B8">
              <w:rPr>
                <w:rFonts w:ascii="Arial" w:eastAsia="SimSun" w:hAnsi="Arial" w:cs="Arial"/>
                <w:sz w:val="18"/>
              </w:rPr>
              <w:t>It indicates the last date and time when the Alarm</w:t>
            </w:r>
            <w:r>
              <w:rPr>
                <w:rFonts w:ascii="Arial" w:eastAsia="SimSun" w:hAnsi="Arial" w:cs="Arial"/>
                <w:sz w:val="18"/>
              </w:rPr>
              <w:t>Record</w:t>
            </w:r>
            <w:r w:rsidRPr="008227B8">
              <w:rPr>
                <w:rFonts w:ascii="Arial" w:eastAsia="SimSun" w:hAnsi="Arial" w:cs="Arial"/>
                <w:sz w:val="18"/>
              </w:rPr>
              <w:t xml:space="preserve"> is changed by the alarmed resource. Changes to Alarm</w:t>
            </w:r>
            <w:r>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75C55" w:rsidRPr="008227B8" w:rsidRDefault="00275C55" w:rsidP="00275C55">
            <w:pPr>
              <w:keepNext/>
              <w:keepLines/>
              <w:spacing w:after="0"/>
              <w:rPr>
                <w:rFonts w:ascii="Arial" w:hAnsi="Arial" w:cs="Arial"/>
                <w:sz w:val="18"/>
              </w:rPr>
            </w:pPr>
          </w:p>
          <w:bookmarkEnd w:id="288"/>
          <w:p w14:paraId="4E460AB4" w14:textId="77777777" w:rsidR="00275C55" w:rsidRPr="008227B8" w:rsidRDefault="00275C55" w:rsidP="00275C55">
            <w:pPr>
              <w:keepNext/>
              <w:keepLines/>
              <w:spacing w:after="0"/>
              <w:rPr>
                <w:rFonts w:ascii="Arial" w:hAnsi="Arial" w:cs="Arial"/>
                <w:sz w:val="18"/>
              </w:rPr>
            </w:pPr>
          </w:p>
        </w:tc>
        <w:tc>
          <w:tcPr>
            <w:tcW w:w="1984" w:type="dxa"/>
          </w:tcPr>
          <w:p w14:paraId="70156FE8"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0173134B"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6B7C909"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43A83F3A"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288E7B06"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44D2C78C" w14:textId="77777777" w:rsidTr="00AD2F20">
        <w:trPr>
          <w:cantSplit/>
          <w:jc w:val="center"/>
        </w:trPr>
        <w:tc>
          <w:tcPr>
            <w:tcW w:w="2547" w:type="dxa"/>
          </w:tcPr>
          <w:p w14:paraId="44C740AE" w14:textId="77777777" w:rsidR="00275C55" w:rsidRPr="008227B8" w:rsidRDefault="00275C55" w:rsidP="00275C55">
            <w:pPr>
              <w:pStyle w:val="TAL"/>
              <w:rPr>
                <w:lang w:eastAsia="zh-CN"/>
              </w:rPr>
            </w:pPr>
            <w:bookmarkStart w:id="289" w:name="_MCCTEMPBM_CRPT22660184___7" w:colFirst="2" w:colLast="2"/>
            <w:bookmarkEnd w:id="287"/>
            <w:r w:rsidRPr="008227B8">
              <w:rPr>
                <w:lang w:eastAsia="zh-CN"/>
              </w:rPr>
              <w:t>alarmClearedTime</w:t>
            </w:r>
          </w:p>
        </w:tc>
        <w:tc>
          <w:tcPr>
            <w:tcW w:w="5245" w:type="dxa"/>
          </w:tcPr>
          <w:p w14:paraId="2B093CA3" w14:textId="77777777" w:rsidR="00275C55" w:rsidRPr="008227B8" w:rsidRDefault="00275C55" w:rsidP="00275C55">
            <w:pPr>
              <w:keepNext/>
              <w:keepLines/>
              <w:spacing w:after="0"/>
              <w:rPr>
                <w:rFonts w:ascii="Arial" w:hAnsi="Arial" w:cs="Arial"/>
                <w:sz w:val="18"/>
              </w:rPr>
            </w:pPr>
            <w:bookmarkStart w:id="290" w:name="_MCCTEMPBM_CRPT22660183___7"/>
            <w:r w:rsidRPr="008227B8">
              <w:rPr>
                <w:rFonts w:ascii="Arial" w:hAnsi="Arial" w:cs="Arial"/>
                <w:sz w:val="18"/>
              </w:rPr>
              <w:t>Date and time the alarm was cleared.</w:t>
            </w:r>
          </w:p>
          <w:p w14:paraId="1C68027F" w14:textId="77777777" w:rsidR="00275C55" w:rsidRPr="008227B8" w:rsidRDefault="00275C55" w:rsidP="00275C55">
            <w:pPr>
              <w:keepNext/>
              <w:keepLines/>
              <w:spacing w:after="0"/>
              <w:rPr>
                <w:rFonts w:ascii="Arial" w:hAnsi="Arial" w:cs="Arial"/>
                <w:sz w:val="18"/>
              </w:rPr>
            </w:pPr>
          </w:p>
          <w:bookmarkEnd w:id="290"/>
          <w:p w14:paraId="5D348E56" w14:textId="77777777" w:rsidR="00275C55" w:rsidRPr="008227B8" w:rsidRDefault="00275C55" w:rsidP="00275C55">
            <w:pPr>
              <w:keepNext/>
              <w:keepLines/>
              <w:spacing w:after="0"/>
              <w:rPr>
                <w:rFonts w:ascii="Arial" w:hAnsi="Arial" w:cs="Arial"/>
                <w:sz w:val="18"/>
              </w:rPr>
            </w:pPr>
          </w:p>
        </w:tc>
        <w:tc>
          <w:tcPr>
            <w:tcW w:w="1984" w:type="dxa"/>
          </w:tcPr>
          <w:p w14:paraId="44456F08"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36C14E10"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0DC9295"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18F01EA5"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4ED4627A"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48E67117" w14:textId="77777777" w:rsidTr="00AD2F20">
        <w:trPr>
          <w:cantSplit/>
          <w:jc w:val="center"/>
        </w:trPr>
        <w:tc>
          <w:tcPr>
            <w:tcW w:w="2547" w:type="dxa"/>
          </w:tcPr>
          <w:p w14:paraId="653E2EE8" w14:textId="77777777" w:rsidR="00275C55" w:rsidRPr="008227B8" w:rsidRDefault="00275C55" w:rsidP="00275C55">
            <w:pPr>
              <w:pStyle w:val="TAL"/>
              <w:rPr>
                <w:lang w:eastAsia="zh-CN"/>
              </w:rPr>
            </w:pPr>
            <w:bookmarkStart w:id="291" w:name="_MCCTEMPBM_CRPT22660185___7" w:colFirst="0" w:colLast="1"/>
            <w:bookmarkStart w:id="292" w:name="_MCCTEMPBM_CRPT22660186___7" w:colFirst="1" w:colLast="1"/>
            <w:bookmarkStart w:id="293" w:name="_MCCTEMPBM_CRPT22660187___7" w:colFirst="2" w:colLast="2"/>
            <w:bookmarkEnd w:id="289"/>
            <w:r w:rsidRPr="008227B8">
              <w:lastRenderedPageBreak/>
              <w:t>alarmType</w:t>
            </w:r>
          </w:p>
        </w:tc>
        <w:tc>
          <w:tcPr>
            <w:tcW w:w="5245" w:type="dxa"/>
          </w:tcPr>
          <w:p w14:paraId="1D9A6D7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75C55" w:rsidRPr="008227B8" w:rsidRDefault="00275C55" w:rsidP="00275C55">
            <w:pPr>
              <w:keepNext/>
              <w:keepLines/>
              <w:spacing w:after="0"/>
              <w:rPr>
                <w:rFonts w:ascii="Arial" w:hAnsi="Arial" w:cs="Arial"/>
                <w:sz w:val="18"/>
              </w:rPr>
            </w:pPr>
          </w:p>
          <w:p w14:paraId="7B344B41"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Communications Alarm:</w:t>
            </w:r>
          </w:p>
          <w:p w14:paraId="2037FCB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75C55" w:rsidRPr="008227B8" w:rsidRDefault="00275C55" w:rsidP="00275C55">
            <w:pPr>
              <w:keepNext/>
              <w:keepLines/>
              <w:spacing w:after="0"/>
              <w:rPr>
                <w:rFonts w:ascii="Arial" w:hAnsi="Arial" w:cs="Arial"/>
                <w:sz w:val="18"/>
              </w:rPr>
            </w:pPr>
          </w:p>
          <w:p w14:paraId="3E1EAFD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Quality of Service Alarm:</w:t>
            </w:r>
          </w:p>
          <w:p w14:paraId="3A4BF74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75C55" w:rsidRPr="008227B8" w:rsidRDefault="00275C55" w:rsidP="00275C55">
            <w:pPr>
              <w:keepNext/>
              <w:keepLines/>
              <w:spacing w:after="0"/>
              <w:rPr>
                <w:rFonts w:ascii="Arial" w:hAnsi="Arial" w:cs="Arial"/>
                <w:sz w:val="18"/>
              </w:rPr>
            </w:pPr>
          </w:p>
          <w:p w14:paraId="7AC3EA5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Processing Error Alarm:</w:t>
            </w:r>
          </w:p>
          <w:p w14:paraId="49014E50"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75C55" w:rsidRPr="008227B8" w:rsidRDefault="00275C55" w:rsidP="00275C55">
            <w:pPr>
              <w:keepNext/>
              <w:keepLines/>
              <w:spacing w:after="0"/>
              <w:rPr>
                <w:rFonts w:ascii="Arial" w:hAnsi="Arial" w:cs="Arial"/>
                <w:sz w:val="18"/>
              </w:rPr>
            </w:pPr>
          </w:p>
          <w:p w14:paraId="20024FA8"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Equipment Alarm:</w:t>
            </w:r>
          </w:p>
          <w:p w14:paraId="13B6B1A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75C55" w:rsidRPr="008227B8" w:rsidRDefault="00275C55" w:rsidP="00275C55">
            <w:pPr>
              <w:keepNext/>
              <w:keepLines/>
              <w:spacing w:after="0"/>
              <w:rPr>
                <w:rFonts w:ascii="Arial" w:hAnsi="Arial" w:cs="Arial"/>
                <w:sz w:val="18"/>
              </w:rPr>
            </w:pPr>
          </w:p>
          <w:p w14:paraId="5DA59FFD"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Environmental Alarm:</w:t>
            </w:r>
          </w:p>
          <w:p w14:paraId="35F79EA7"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75C55" w:rsidRPr="008227B8" w:rsidRDefault="00275C55" w:rsidP="00275C55">
            <w:pPr>
              <w:keepNext/>
              <w:keepLines/>
              <w:spacing w:after="0"/>
              <w:rPr>
                <w:rFonts w:ascii="Arial" w:hAnsi="Arial" w:cs="Arial"/>
                <w:sz w:val="18"/>
              </w:rPr>
            </w:pPr>
          </w:p>
          <w:p w14:paraId="33837D2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75C55" w:rsidRPr="008227B8" w:rsidRDefault="00275C55" w:rsidP="00275C55">
            <w:pPr>
              <w:keepNext/>
              <w:keepLines/>
              <w:spacing w:after="0"/>
              <w:rPr>
                <w:rFonts w:ascii="Arial" w:hAnsi="Arial" w:cs="Arial"/>
                <w:sz w:val="18"/>
              </w:rPr>
            </w:pPr>
          </w:p>
          <w:p w14:paraId="0E20A841"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Integrity Violation:</w:t>
            </w:r>
          </w:p>
          <w:p w14:paraId="15E371D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75C55" w:rsidRPr="008227B8" w:rsidRDefault="00275C55" w:rsidP="00275C55">
            <w:pPr>
              <w:keepNext/>
              <w:keepLines/>
              <w:spacing w:after="0"/>
              <w:rPr>
                <w:rFonts w:ascii="Arial" w:hAnsi="Arial" w:cs="Arial"/>
                <w:sz w:val="18"/>
              </w:rPr>
            </w:pPr>
          </w:p>
          <w:p w14:paraId="784F7B89"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Operational Violation:</w:t>
            </w:r>
          </w:p>
          <w:p w14:paraId="1C432D6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75C55" w:rsidRPr="008227B8" w:rsidRDefault="00275C55" w:rsidP="00275C55">
            <w:pPr>
              <w:keepNext/>
              <w:keepLines/>
              <w:spacing w:after="0"/>
              <w:rPr>
                <w:rFonts w:ascii="Arial" w:hAnsi="Arial" w:cs="Arial"/>
                <w:sz w:val="18"/>
              </w:rPr>
            </w:pPr>
          </w:p>
          <w:p w14:paraId="63C5793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Physical Violation:</w:t>
            </w:r>
          </w:p>
          <w:p w14:paraId="29C92667"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75C55" w:rsidRPr="008227B8" w:rsidRDefault="00275C55" w:rsidP="00275C55">
            <w:pPr>
              <w:keepNext/>
              <w:keepLines/>
              <w:spacing w:after="0"/>
              <w:rPr>
                <w:rFonts w:ascii="Arial" w:hAnsi="Arial" w:cs="Arial"/>
                <w:sz w:val="18"/>
              </w:rPr>
            </w:pPr>
          </w:p>
          <w:p w14:paraId="4DB218D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75C55" w:rsidRPr="008227B8" w:rsidRDefault="00275C55" w:rsidP="00275C55">
            <w:pPr>
              <w:keepNext/>
              <w:keepLines/>
              <w:spacing w:after="0"/>
              <w:rPr>
                <w:rFonts w:ascii="Arial" w:hAnsi="Arial" w:cs="Arial"/>
                <w:sz w:val="18"/>
              </w:rPr>
            </w:pPr>
          </w:p>
          <w:p w14:paraId="1CEF886B" w14:textId="77777777" w:rsidR="00243AA1" w:rsidRDefault="00243AA1" w:rsidP="00243AA1">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2C51453E" w14:textId="77777777" w:rsidR="00243AA1" w:rsidRDefault="00243AA1" w:rsidP="00243AA1">
            <w:pPr>
              <w:keepNext/>
              <w:keepLines/>
              <w:spacing w:after="0"/>
              <w:rPr>
                <w:rFonts w:ascii="Arial" w:hAnsi="Arial" w:cs="Arial"/>
                <w:sz w:val="18"/>
              </w:rPr>
            </w:pPr>
          </w:p>
          <w:p w14:paraId="44DA233B" w14:textId="77777777" w:rsidR="00243AA1" w:rsidRDefault="00243AA1" w:rsidP="00243AA1">
            <w:pPr>
              <w:keepNext/>
              <w:keepLines/>
              <w:spacing w:after="0"/>
              <w:rPr>
                <w:rFonts w:ascii="Arial" w:hAnsi="Arial" w:cs="Arial"/>
                <w:sz w:val="18"/>
              </w:rPr>
            </w:pPr>
            <w:r>
              <w:rPr>
                <w:rFonts w:ascii="Arial" w:hAnsi="Arial" w:cs="Arial"/>
                <w:sz w:val="18"/>
              </w:rPr>
              <w:t>Other:</w:t>
            </w:r>
          </w:p>
          <w:p w14:paraId="7F8661C0" w14:textId="77777777" w:rsidR="00243AA1" w:rsidRPr="008227B8" w:rsidRDefault="00243AA1" w:rsidP="00243AA1">
            <w:pPr>
              <w:keepNext/>
              <w:keepLines/>
              <w:spacing w:after="0"/>
              <w:rPr>
                <w:rFonts w:ascii="Arial" w:hAnsi="Arial" w:cs="Arial"/>
                <w:sz w:val="18"/>
              </w:rPr>
            </w:pPr>
            <w:r>
              <w:rPr>
                <w:rFonts w:ascii="Arial" w:hAnsi="Arial" w:cs="Arial"/>
                <w:sz w:val="18"/>
              </w:rPr>
              <w:t>The type of the alarm does not fit into any of the above types or is not known.</w:t>
            </w:r>
          </w:p>
          <w:p w14:paraId="6161025A" w14:textId="77777777" w:rsidR="00243AA1" w:rsidRPr="008227B8" w:rsidRDefault="00243AA1" w:rsidP="00243AA1">
            <w:pPr>
              <w:keepNext/>
              <w:keepLines/>
              <w:spacing w:after="0"/>
              <w:rPr>
                <w:rFonts w:ascii="Arial" w:hAnsi="Arial" w:cs="Arial"/>
                <w:sz w:val="18"/>
              </w:rPr>
            </w:pPr>
          </w:p>
          <w:p w14:paraId="61A41D6C" w14:textId="27E52EC4" w:rsidR="00243AA1" w:rsidRPr="008227B8" w:rsidRDefault="00243AA1" w:rsidP="00243AA1">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70099332"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A60D2A3"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2F7D793A"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7BA080E1"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577D3DA2"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7AB26077"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82BB5A9"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2FE4D4C2" w14:textId="77777777" w:rsidR="00243AA1"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76D75941" w14:textId="78C2F170" w:rsidR="00275C55"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E880B53" w14:textId="77777777" w:rsidR="00275C55" w:rsidRPr="008227B8" w:rsidRDefault="00275C55" w:rsidP="00275C55">
            <w:pPr>
              <w:keepNext/>
              <w:keepLines/>
              <w:spacing w:after="0"/>
              <w:rPr>
                <w:rFonts w:ascii="Arial" w:hAnsi="Arial"/>
                <w:sz w:val="18"/>
              </w:rPr>
            </w:pPr>
            <w:r w:rsidRPr="008227B8">
              <w:rPr>
                <w:rFonts w:ascii="Arial" w:hAnsi="Arial"/>
                <w:sz w:val="18"/>
              </w:rPr>
              <w:t>type: ENUM</w:t>
            </w:r>
          </w:p>
          <w:p w14:paraId="04273A9C"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700022C6"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5042F74C"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3415F1B5"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4A1FE6B" w14:textId="77777777" w:rsidTr="00AD2F20">
        <w:trPr>
          <w:cantSplit/>
          <w:jc w:val="center"/>
        </w:trPr>
        <w:tc>
          <w:tcPr>
            <w:tcW w:w="2547" w:type="dxa"/>
          </w:tcPr>
          <w:p w14:paraId="4B8D4C02" w14:textId="210AA783" w:rsidR="00275C55" w:rsidRPr="008227B8" w:rsidRDefault="00275C55" w:rsidP="00275C55">
            <w:pPr>
              <w:pStyle w:val="TAL"/>
              <w:keepNext w:val="0"/>
              <w:rPr>
                <w:lang w:eastAsia="zh-CN"/>
              </w:rPr>
            </w:pPr>
            <w:bookmarkStart w:id="294" w:name="_MCCTEMPBM_CRPT22660190___7" w:colFirst="2" w:colLast="2"/>
            <w:bookmarkEnd w:id="291"/>
            <w:bookmarkEnd w:id="292"/>
            <w:bookmarkEnd w:id="293"/>
            <w:r w:rsidRPr="008227B8">
              <w:rPr>
                <w:lang w:eastAsia="zh-CN"/>
              </w:rPr>
              <w:t>probableCause</w:t>
            </w:r>
          </w:p>
        </w:tc>
        <w:tc>
          <w:tcPr>
            <w:tcW w:w="5245" w:type="dxa"/>
          </w:tcPr>
          <w:p w14:paraId="388EB260" w14:textId="29553C00" w:rsidR="00275C55" w:rsidRPr="008227B8" w:rsidRDefault="00275C55" w:rsidP="00275C55">
            <w:pPr>
              <w:pStyle w:val="TAL"/>
              <w:keepNext w:val="0"/>
              <w:rPr>
                <w:rFonts w:cs="Arial"/>
              </w:rPr>
            </w:pPr>
            <w:bookmarkStart w:id="295" w:name="_MCCTEMPBM_CRPT22660188___7"/>
            <w:r w:rsidRPr="008227B8">
              <w:t xml:space="preserve">It qualifies alarm and provides further information than alarmType. This attribute value shall be single-value and of simple type such as integer or string. See Annex </w:t>
            </w:r>
            <w:r>
              <w:t>B</w:t>
            </w:r>
            <w:r w:rsidRPr="008227B8">
              <w:t xml:space="preserve"> for a complete listing.</w:t>
            </w:r>
            <w:r>
              <w:t xml:space="preserve"> </w:t>
            </w:r>
            <w:r w:rsidRPr="001400AF">
              <w:rPr>
                <w:rFonts w:cs="Arial"/>
              </w:rPr>
              <w:t>The producer should choose the most specific probableCause applicable.</w:t>
            </w:r>
            <w:bookmarkStart w:id="296" w:name="_MCCTEMPBM_CRPT22660189___7"/>
            <w:bookmarkEnd w:id="295"/>
          </w:p>
          <w:bookmarkEnd w:id="296"/>
          <w:p w14:paraId="555DE5E4" w14:textId="77777777" w:rsidR="00275C55" w:rsidRPr="008227B8" w:rsidRDefault="00275C55" w:rsidP="00275C55">
            <w:pPr>
              <w:keepLines/>
              <w:spacing w:after="0"/>
              <w:rPr>
                <w:rFonts w:ascii="Arial" w:hAnsi="Arial" w:cs="Arial"/>
                <w:sz w:val="18"/>
              </w:rPr>
            </w:pPr>
          </w:p>
        </w:tc>
        <w:tc>
          <w:tcPr>
            <w:tcW w:w="1984" w:type="dxa"/>
          </w:tcPr>
          <w:p w14:paraId="0E492D94" w14:textId="77777777" w:rsidR="00275C55" w:rsidRPr="008227B8" w:rsidRDefault="00275C55" w:rsidP="00275C55">
            <w:pPr>
              <w:keepLines/>
              <w:spacing w:after="0"/>
              <w:rPr>
                <w:rFonts w:ascii="Arial" w:hAnsi="Arial"/>
                <w:sz w:val="18"/>
              </w:rPr>
            </w:pPr>
            <w:r w:rsidRPr="008227B8">
              <w:rPr>
                <w:rFonts w:ascii="Arial" w:hAnsi="Arial"/>
                <w:sz w:val="18"/>
              </w:rPr>
              <w:t>type: string or integer</w:t>
            </w:r>
          </w:p>
          <w:p w14:paraId="286640C3"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75CF42F1"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2B480A0B" w14:textId="77777777" w:rsidR="00275C55" w:rsidRPr="008227B8" w:rsidRDefault="00275C55" w:rsidP="00275C55">
            <w:pPr>
              <w:keepLines/>
              <w:spacing w:after="0"/>
              <w:rPr>
                <w:rFonts w:ascii="Arial" w:hAnsi="Arial"/>
                <w:sz w:val="18"/>
              </w:rPr>
            </w:pPr>
            <w:r w:rsidRPr="008227B8">
              <w:rPr>
                <w:rFonts w:ascii="Arial" w:hAnsi="Arial"/>
                <w:sz w:val="18"/>
              </w:rPr>
              <w:t>isUnique: N/A defaultValue: None</w:t>
            </w:r>
          </w:p>
          <w:p w14:paraId="05B61075"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173387AD" w14:textId="77777777" w:rsidTr="00AD2F20">
        <w:trPr>
          <w:cantSplit/>
          <w:jc w:val="center"/>
        </w:trPr>
        <w:tc>
          <w:tcPr>
            <w:tcW w:w="2547" w:type="dxa"/>
          </w:tcPr>
          <w:p w14:paraId="45AA2543" w14:textId="77777777" w:rsidR="00275C55" w:rsidRPr="008227B8" w:rsidRDefault="00275C55" w:rsidP="00275C55">
            <w:pPr>
              <w:pStyle w:val="TAL"/>
              <w:keepNext w:val="0"/>
              <w:rPr>
                <w:lang w:eastAsia="zh-CN"/>
              </w:rPr>
            </w:pPr>
            <w:bookmarkStart w:id="297" w:name="_MCCTEMPBM_CRPT22660192___7" w:colFirst="2" w:colLast="2"/>
            <w:bookmarkEnd w:id="294"/>
            <w:r w:rsidRPr="008227B8">
              <w:rPr>
                <w:lang w:eastAsia="zh-CN"/>
              </w:rPr>
              <w:lastRenderedPageBreak/>
              <w:t>specificProblem</w:t>
            </w:r>
          </w:p>
        </w:tc>
        <w:tc>
          <w:tcPr>
            <w:tcW w:w="5245" w:type="dxa"/>
          </w:tcPr>
          <w:p w14:paraId="2B6465BD" w14:textId="77777777" w:rsidR="00275C55" w:rsidRPr="008227B8" w:rsidRDefault="00275C55" w:rsidP="00275C55">
            <w:pPr>
              <w:keepLines/>
              <w:spacing w:after="0"/>
              <w:rPr>
                <w:rFonts w:ascii="Arial" w:hAnsi="Arial" w:cs="Arial"/>
                <w:sz w:val="18"/>
              </w:rPr>
            </w:pPr>
            <w:bookmarkStart w:id="298"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75C55" w:rsidRPr="008227B8" w:rsidRDefault="00275C55" w:rsidP="00275C55">
            <w:pPr>
              <w:keepLines/>
              <w:spacing w:after="0"/>
              <w:rPr>
                <w:rFonts w:ascii="Arial" w:hAnsi="Arial" w:cs="Arial"/>
                <w:sz w:val="18"/>
              </w:rPr>
            </w:pPr>
          </w:p>
          <w:bookmarkEnd w:id="298"/>
          <w:p w14:paraId="2099CDD4" w14:textId="77777777" w:rsidR="00275C55" w:rsidRPr="008227B8" w:rsidRDefault="00275C55" w:rsidP="00275C55">
            <w:pPr>
              <w:keepLines/>
              <w:spacing w:after="0"/>
              <w:rPr>
                <w:rFonts w:ascii="Arial" w:hAnsi="Arial" w:cs="Arial"/>
                <w:sz w:val="18"/>
              </w:rPr>
            </w:pPr>
          </w:p>
        </w:tc>
        <w:tc>
          <w:tcPr>
            <w:tcW w:w="1984" w:type="dxa"/>
          </w:tcPr>
          <w:p w14:paraId="477A124F" w14:textId="77777777" w:rsidR="00275C55" w:rsidRPr="008227B8" w:rsidRDefault="00275C55" w:rsidP="00275C55">
            <w:pPr>
              <w:keepLines/>
              <w:spacing w:after="0"/>
              <w:rPr>
                <w:rFonts w:ascii="Arial" w:hAnsi="Arial"/>
                <w:sz w:val="18"/>
              </w:rPr>
            </w:pPr>
            <w:r w:rsidRPr="008227B8">
              <w:rPr>
                <w:rFonts w:ascii="Arial" w:hAnsi="Arial"/>
                <w:sz w:val="18"/>
              </w:rPr>
              <w:t>type: string or integer</w:t>
            </w:r>
          </w:p>
          <w:p w14:paraId="311D47CD" w14:textId="77777777" w:rsidR="00275C55" w:rsidRPr="008227B8" w:rsidRDefault="00275C55" w:rsidP="00275C55">
            <w:pPr>
              <w:keepLines/>
              <w:spacing w:after="0"/>
              <w:rPr>
                <w:rFonts w:ascii="Arial" w:hAnsi="Arial"/>
                <w:sz w:val="18"/>
              </w:rPr>
            </w:pPr>
            <w:r w:rsidRPr="008227B8">
              <w:rPr>
                <w:rFonts w:ascii="Arial" w:hAnsi="Arial"/>
                <w:sz w:val="18"/>
              </w:rPr>
              <w:t>multiplicity: 0..1</w:t>
            </w:r>
          </w:p>
          <w:p w14:paraId="4B585AEA"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17A49BE0" w14:textId="77777777" w:rsidR="00275C55" w:rsidRPr="008227B8" w:rsidRDefault="00275C55" w:rsidP="00275C55">
            <w:pPr>
              <w:keepLines/>
              <w:spacing w:after="0"/>
              <w:rPr>
                <w:rFonts w:ascii="Arial" w:hAnsi="Arial"/>
                <w:sz w:val="18"/>
              </w:rPr>
            </w:pPr>
            <w:r w:rsidRPr="008227B8">
              <w:rPr>
                <w:rFonts w:ascii="Arial" w:hAnsi="Arial"/>
                <w:sz w:val="18"/>
              </w:rPr>
              <w:t>isUnique: N/A defaultValue: None</w:t>
            </w:r>
          </w:p>
          <w:p w14:paraId="20FCA430"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077C834C" w14:textId="77777777" w:rsidTr="00AD2F20">
        <w:trPr>
          <w:cantSplit/>
          <w:jc w:val="center"/>
        </w:trPr>
        <w:tc>
          <w:tcPr>
            <w:tcW w:w="2547" w:type="dxa"/>
          </w:tcPr>
          <w:p w14:paraId="2EE8C134" w14:textId="77777777" w:rsidR="00275C55" w:rsidRPr="008227B8" w:rsidRDefault="00275C55" w:rsidP="00275C55">
            <w:pPr>
              <w:pStyle w:val="TAL"/>
              <w:rPr>
                <w:lang w:eastAsia="zh-CN"/>
              </w:rPr>
            </w:pPr>
            <w:bookmarkStart w:id="299" w:name="_MCCTEMPBM_CRPT22660193___7" w:colFirst="1" w:colLast="2"/>
            <w:bookmarkEnd w:id="297"/>
            <w:r w:rsidRPr="008227B8">
              <w:rPr>
                <w:lang w:eastAsia="zh-CN"/>
              </w:rPr>
              <w:lastRenderedPageBreak/>
              <w:t>perceivedSeverity</w:t>
            </w:r>
          </w:p>
        </w:tc>
        <w:tc>
          <w:tcPr>
            <w:tcW w:w="5245" w:type="dxa"/>
          </w:tcPr>
          <w:p w14:paraId="3248BB10" w14:textId="77777777" w:rsidR="00275C55" w:rsidRPr="008227B8" w:rsidRDefault="00275C55" w:rsidP="00275C55">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75C55" w:rsidRPr="008227B8" w:rsidRDefault="00275C55" w:rsidP="00275C55">
            <w:pPr>
              <w:keepNext/>
              <w:keepLines/>
              <w:spacing w:after="0"/>
              <w:rPr>
                <w:rFonts w:ascii="Arial" w:eastAsia="SimSun" w:hAnsi="Arial" w:cs="Arial"/>
                <w:sz w:val="18"/>
              </w:rPr>
            </w:pPr>
          </w:p>
          <w:p w14:paraId="6305E76D"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75C55" w:rsidRPr="008227B8" w:rsidRDefault="00275C55" w:rsidP="00275C55">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75C55" w:rsidRPr="008227B8" w:rsidRDefault="00275C55" w:rsidP="00275C55">
            <w:pPr>
              <w:keepNext/>
              <w:keepLines/>
              <w:spacing w:after="0"/>
              <w:rPr>
                <w:rFonts w:ascii="Arial" w:hAnsi="Arial"/>
                <w:sz w:val="18"/>
              </w:rPr>
            </w:pPr>
            <w:r w:rsidRPr="008227B8">
              <w:rPr>
                <w:rFonts w:ascii="Arial" w:hAnsi="Arial"/>
                <w:sz w:val="18"/>
              </w:rPr>
              <w:t>type: ENUM</w:t>
            </w:r>
          </w:p>
          <w:p w14:paraId="3059ECCE"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04DE77C0"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5A4BD37"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BFBD738"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29AAF453" w14:textId="77777777" w:rsidTr="00AD2F20">
        <w:trPr>
          <w:cantSplit/>
          <w:jc w:val="center"/>
        </w:trPr>
        <w:tc>
          <w:tcPr>
            <w:tcW w:w="2547" w:type="dxa"/>
          </w:tcPr>
          <w:p w14:paraId="4EC5A924" w14:textId="77777777" w:rsidR="00275C55" w:rsidRPr="008227B8" w:rsidRDefault="00275C55" w:rsidP="00275C55">
            <w:pPr>
              <w:pStyle w:val="TAL"/>
              <w:rPr>
                <w:lang w:eastAsia="zh-CN"/>
              </w:rPr>
            </w:pPr>
            <w:bookmarkStart w:id="300" w:name="_MCCTEMPBM_CRPT22660195___7" w:colFirst="2" w:colLast="2"/>
            <w:bookmarkEnd w:id="299"/>
            <w:r w:rsidRPr="008227B8">
              <w:rPr>
                <w:lang w:eastAsia="zh-CN"/>
              </w:rPr>
              <w:t>backedUpStatus</w:t>
            </w:r>
          </w:p>
        </w:tc>
        <w:tc>
          <w:tcPr>
            <w:tcW w:w="5245" w:type="dxa"/>
          </w:tcPr>
          <w:p w14:paraId="0FF69C34" w14:textId="77777777" w:rsidR="00275C55" w:rsidRPr="008227B8" w:rsidRDefault="00275C55" w:rsidP="00275C55">
            <w:pPr>
              <w:keepNext/>
              <w:keepLines/>
              <w:spacing w:after="0"/>
              <w:rPr>
                <w:rFonts w:ascii="Arial" w:eastAsia="SimSun" w:hAnsi="Arial" w:cs="Arial"/>
                <w:sz w:val="18"/>
              </w:rPr>
            </w:pPr>
            <w:bookmarkStart w:id="301"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75C55" w:rsidRPr="008227B8" w:rsidRDefault="00275C55" w:rsidP="00275C55">
            <w:pPr>
              <w:keepNext/>
              <w:keepLines/>
              <w:spacing w:after="0"/>
              <w:rPr>
                <w:rFonts w:ascii="Arial" w:eastAsia="SimSun" w:hAnsi="Arial" w:cs="Arial"/>
                <w:sz w:val="18"/>
              </w:rPr>
            </w:pPr>
          </w:p>
          <w:bookmarkEnd w:id="301"/>
          <w:p w14:paraId="7A8024A5" w14:textId="77777777" w:rsidR="00275C55" w:rsidRPr="008227B8" w:rsidRDefault="00275C55" w:rsidP="00275C55">
            <w:pPr>
              <w:keepNext/>
              <w:keepLines/>
              <w:spacing w:after="0"/>
              <w:rPr>
                <w:rFonts w:ascii="Arial" w:hAnsi="Arial" w:cs="Arial"/>
                <w:sz w:val="18"/>
              </w:rPr>
            </w:pPr>
          </w:p>
        </w:tc>
        <w:tc>
          <w:tcPr>
            <w:tcW w:w="1984" w:type="dxa"/>
          </w:tcPr>
          <w:p w14:paraId="210AC24F" w14:textId="77777777" w:rsidR="00275C55" w:rsidRPr="008227B8" w:rsidRDefault="00275C55" w:rsidP="00275C55">
            <w:pPr>
              <w:keepNext/>
              <w:keepLines/>
              <w:spacing w:after="0"/>
              <w:rPr>
                <w:rFonts w:ascii="Arial" w:hAnsi="Arial"/>
                <w:sz w:val="18"/>
              </w:rPr>
            </w:pPr>
            <w:r w:rsidRPr="008227B8">
              <w:rPr>
                <w:rFonts w:ascii="Arial" w:hAnsi="Arial"/>
                <w:sz w:val="18"/>
              </w:rPr>
              <w:t>type: boolean</w:t>
            </w:r>
          </w:p>
          <w:p w14:paraId="34CD1E8D"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C19D67F"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4646A6B8"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False</w:t>
            </w:r>
          </w:p>
          <w:p w14:paraId="1F76BFDB"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73ED122" w14:textId="77777777" w:rsidTr="00AD2F20">
        <w:trPr>
          <w:cantSplit/>
          <w:jc w:val="center"/>
        </w:trPr>
        <w:tc>
          <w:tcPr>
            <w:tcW w:w="2547" w:type="dxa"/>
          </w:tcPr>
          <w:p w14:paraId="1E6BDDBC" w14:textId="77777777" w:rsidR="00275C55" w:rsidRPr="008227B8" w:rsidRDefault="00275C55" w:rsidP="00275C55">
            <w:pPr>
              <w:pStyle w:val="TAL"/>
              <w:rPr>
                <w:lang w:eastAsia="zh-CN"/>
              </w:rPr>
            </w:pPr>
            <w:bookmarkStart w:id="302" w:name="_MCCTEMPBM_CRPT22660196___7" w:colFirst="2" w:colLast="2"/>
            <w:bookmarkEnd w:id="300"/>
            <w:r w:rsidRPr="008227B8">
              <w:rPr>
                <w:lang w:eastAsia="zh-CN"/>
              </w:rPr>
              <w:t>backUpObject</w:t>
            </w:r>
          </w:p>
        </w:tc>
        <w:tc>
          <w:tcPr>
            <w:tcW w:w="5245" w:type="dxa"/>
          </w:tcPr>
          <w:p w14:paraId="2B263703" w14:textId="77777777" w:rsidR="00275C55" w:rsidRPr="008227B8" w:rsidRDefault="00275C55" w:rsidP="00275C55">
            <w:pPr>
              <w:pStyle w:val="TAL"/>
            </w:pPr>
            <w:r w:rsidRPr="008227B8">
              <w:rPr>
                <w:lang w:eastAsia="zh-CN"/>
              </w:rPr>
              <w:t xml:space="preserve">Backup object of the alarmed object </w:t>
            </w:r>
            <w:r w:rsidRPr="008227B8">
              <w:t xml:space="preserve">as defined in </w:t>
            </w:r>
            <w:r w:rsidRPr="008227B8">
              <w:rPr>
                <w:rFonts w:hint="eastAsia"/>
              </w:rPr>
              <w:t>ITU-T Rec. X. 733 [</w:t>
            </w:r>
            <w:r w:rsidRPr="008227B8">
              <w:t>8</w:t>
            </w:r>
            <w:r w:rsidRPr="008227B8">
              <w:rPr>
                <w:rFonts w:hint="eastAsia"/>
              </w:rPr>
              <w:t>]</w:t>
            </w:r>
          </w:p>
        </w:tc>
        <w:tc>
          <w:tcPr>
            <w:tcW w:w="1984" w:type="dxa"/>
          </w:tcPr>
          <w:p w14:paraId="74192D07" w14:textId="77777777" w:rsidR="00275C55" w:rsidRPr="008227B8" w:rsidRDefault="00275C55" w:rsidP="00275C55">
            <w:pPr>
              <w:keepNext/>
              <w:keepLines/>
              <w:spacing w:after="0"/>
              <w:rPr>
                <w:rFonts w:ascii="Arial" w:hAnsi="Arial"/>
                <w:sz w:val="18"/>
              </w:rPr>
            </w:pPr>
            <w:r w:rsidRPr="008227B8">
              <w:rPr>
                <w:rFonts w:ascii="Arial" w:hAnsi="Arial"/>
                <w:sz w:val="18"/>
              </w:rPr>
              <w:t>type: DN</w:t>
            </w:r>
          </w:p>
          <w:p w14:paraId="04E15591"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539C3E11"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2C05FA5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C612E6C"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878C39D" w14:textId="77777777" w:rsidTr="00AD2F20">
        <w:trPr>
          <w:cantSplit/>
          <w:jc w:val="center"/>
        </w:trPr>
        <w:tc>
          <w:tcPr>
            <w:tcW w:w="2547" w:type="dxa"/>
          </w:tcPr>
          <w:p w14:paraId="7FE9CE67" w14:textId="77777777" w:rsidR="00275C55" w:rsidRPr="008227B8" w:rsidRDefault="00275C55" w:rsidP="00275C55">
            <w:pPr>
              <w:pStyle w:val="TAL"/>
              <w:rPr>
                <w:lang w:eastAsia="zh-CN"/>
              </w:rPr>
            </w:pPr>
            <w:bookmarkStart w:id="303" w:name="_MCCTEMPBM_CRPT22660197___7" w:colFirst="1" w:colLast="2"/>
            <w:bookmarkEnd w:id="302"/>
            <w:r w:rsidRPr="008227B8">
              <w:rPr>
                <w:lang w:eastAsia="zh-CN"/>
              </w:rPr>
              <w:t>trendIndication</w:t>
            </w:r>
          </w:p>
        </w:tc>
        <w:tc>
          <w:tcPr>
            <w:tcW w:w="5245" w:type="dxa"/>
          </w:tcPr>
          <w:p w14:paraId="47A04971" w14:textId="77777777" w:rsidR="00275C55" w:rsidRPr="008227B8" w:rsidRDefault="00275C55" w:rsidP="00275C55">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75C55" w:rsidRPr="008227B8" w:rsidRDefault="00275C55" w:rsidP="00275C55">
            <w:pPr>
              <w:keepNext/>
              <w:keepLines/>
              <w:spacing w:after="0"/>
              <w:rPr>
                <w:rFonts w:ascii="Arial" w:eastAsia="SimSun" w:hAnsi="Arial" w:cs="Arial"/>
                <w:sz w:val="18"/>
              </w:rPr>
            </w:pPr>
          </w:p>
          <w:p w14:paraId="6ABF71E0"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AllowedValues:</w:t>
            </w:r>
          </w:p>
          <w:p w14:paraId="4D809DF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75C55" w:rsidRPr="008227B8" w:rsidRDefault="00275C55" w:rsidP="00275C55">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5F2D72DE"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D9C9692"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2B495CC5"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1B795D35" w14:textId="77777777" w:rsidTr="00AD2F20">
        <w:trPr>
          <w:cantSplit/>
          <w:jc w:val="center"/>
        </w:trPr>
        <w:tc>
          <w:tcPr>
            <w:tcW w:w="2547" w:type="dxa"/>
          </w:tcPr>
          <w:p w14:paraId="0BF533E8" w14:textId="1E3FD019" w:rsidR="00275C55" w:rsidRPr="008227B8" w:rsidRDefault="00670817" w:rsidP="00275C55">
            <w:pPr>
              <w:keepNext/>
              <w:keepLines/>
              <w:spacing w:after="0"/>
              <w:rPr>
                <w:rFonts w:eastAsia="SimSun"/>
                <w:lang w:eastAsia="zh-CN"/>
              </w:rPr>
            </w:pPr>
            <w:bookmarkStart w:id="304" w:name="_MCCTEMPBM_CRPT22660202___7" w:colFirst="2" w:colLast="2"/>
            <w:bookmarkEnd w:id="303"/>
            <w:r w:rsidRPr="003756A3">
              <w:rPr>
                <w:rFonts w:ascii="Arial" w:hAnsi="Arial" w:cs="Arial"/>
                <w:sz w:val="18"/>
              </w:rPr>
              <w:t>threshold</w:t>
            </w:r>
            <w:r>
              <w:rPr>
                <w:rFonts w:ascii="Arial" w:hAnsi="Arial" w:cs="Arial"/>
                <w:sz w:val="18"/>
              </w:rPr>
              <w:t>I</w:t>
            </w:r>
            <w:r w:rsidRPr="003756A3">
              <w:rPr>
                <w:rFonts w:ascii="Arial" w:hAnsi="Arial" w:cs="Arial"/>
                <w:sz w:val="18"/>
              </w:rPr>
              <w:t>nfo</w:t>
            </w:r>
          </w:p>
        </w:tc>
        <w:tc>
          <w:tcPr>
            <w:tcW w:w="5245" w:type="dxa"/>
          </w:tcPr>
          <w:p w14:paraId="58D504E6" w14:textId="77777777" w:rsidR="00275C55" w:rsidRPr="008227B8" w:rsidRDefault="00275C55" w:rsidP="00275C55">
            <w:pPr>
              <w:keepNext/>
              <w:keepLines/>
              <w:spacing w:after="0"/>
              <w:rPr>
                <w:rFonts w:ascii="Arial" w:eastAsia="SimSun" w:hAnsi="Arial" w:cs="Arial"/>
                <w:sz w:val="18"/>
              </w:rPr>
            </w:pPr>
            <w:bookmarkStart w:id="305" w:name="_MCCTEMPBM_CRPT22660198___7"/>
            <w:r w:rsidRPr="008227B8">
              <w:rPr>
                <w:rFonts w:ascii="Arial" w:eastAsia="SimSun" w:hAnsi="Arial" w:cs="Arial"/>
                <w:sz w:val="18"/>
              </w:rPr>
              <w:t>It indicates the crossed threshold information such as:</w:t>
            </w:r>
          </w:p>
          <w:bookmarkEnd w:id="305"/>
          <w:p w14:paraId="7F29DF8A" w14:textId="77777777" w:rsidR="00275C55" w:rsidRPr="008227B8" w:rsidRDefault="00275C55" w:rsidP="00275C55">
            <w:pPr>
              <w:pStyle w:val="TAL"/>
            </w:pPr>
            <w:r w:rsidRPr="008227B8">
              <w:t>-</w:t>
            </w:r>
            <w:r w:rsidRPr="008227B8">
              <w:tab/>
              <w:t xml:space="preserve">The identifier of the monitored attribute whose value has crossed a threshold, </w:t>
            </w:r>
          </w:p>
          <w:p w14:paraId="0471B83C" w14:textId="77777777" w:rsidR="00275C55" w:rsidRPr="008227B8" w:rsidRDefault="00275C55" w:rsidP="00275C55">
            <w:pPr>
              <w:pStyle w:val="TAL"/>
            </w:pPr>
            <w:r w:rsidRPr="008227B8">
              <w:t>-</w:t>
            </w:r>
            <w:r w:rsidRPr="008227B8">
              <w:tab/>
              <w:t xml:space="preserve">The threshold settings, </w:t>
            </w:r>
          </w:p>
          <w:p w14:paraId="19B57618" w14:textId="77777777" w:rsidR="00275C55" w:rsidRPr="008227B8" w:rsidRDefault="00275C55" w:rsidP="00275C55">
            <w:pPr>
              <w:pStyle w:val="TAL"/>
              <w:rPr>
                <w:rFonts w:cs="Arial"/>
              </w:rPr>
            </w:pPr>
            <w:r w:rsidRPr="008227B8">
              <w:t>-</w:t>
            </w:r>
            <w:r w:rsidRPr="008227B8">
              <w:tab/>
              <w:t xml:space="preserve">The observed value that have crossed a threshold, etc. </w:t>
            </w:r>
          </w:p>
          <w:p w14:paraId="0E861ED4" w14:textId="2DD703D2" w:rsidR="00275C55" w:rsidRPr="00C826AA" w:rsidRDefault="00275C55" w:rsidP="00275C55">
            <w:pPr>
              <w:keepNext/>
              <w:keepLines/>
              <w:spacing w:after="0"/>
              <w:rPr>
                <w:rFonts w:ascii="Arial" w:eastAsia="SimSun" w:hAnsi="Arial" w:cs="Arial"/>
                <w:sz w:val="18"/>
              </w:rPr>
            </w:pPr>
            <w:bookmarkStart w:id="306" w:name="_MCCTEMPBM_CRPT22660200___7"/>
            <w:r w:rsidRPr="008227B8">
              <w:rPr>
                <w:rFonts w:ascii="Arial" w:eastAsia="SimSun" w:hAnsi="Arial" w:cs="Arial"/>
                <w:sz w:val="18"/>
              </w:rPr>
              <w:t>See definition in ITU-T Recommendation X.733 [8] clause 8.1.2.7. See also for information in 1 32.401 [12] clause 5.6.</w:t>
            </w:r>
            <w:bookmarkEnd w:id="306"/>
          </w:p>
        </w:tc>
        <w:tc>
          <w:tcPr>
            <w:tcW w:w="1984" w:type="dxa"/>
          </w:tcPr>
          <w:p w14:paraId="27B7A802" w14:textId="111F2015" w:rsidR="00ED6D8A" w:rsidRPr="008227B8" w:rsidRDefault="00ED6D8A" w:rsidP="00ED6D8A">
            <w:pPr>
              <w:keepNext/>
              <w:keepLines/>
              <w:spacing w:after="0"/>
              <w:rPr>
                <w:rFonts w:ascii="Arial" w:hAnsi="Arial"/>
                <w:sz w:val="18"/>
              </w:rPr>
            </w:pPr>
            <w:bookmarkStart w:id="307" w:name="_MCCTEMPBM_CRPT22660201___7"/>
            <w:r w:rsidRPr="008227B8">
              <w:rPr>
                <w:rFonts w:ascii="Arial" w:hAnsi="Arial"/>
                <w:sz w:val="18"/>
              </w:rPr>
              <w:t xml:space="preserve">type: </w:t>
            </w:r>
            <w:r>
              <w:rPr>
                <w:rFonts w:ascii="Arial" w:hAnsi="Arial"/>
                <w:sz w:val="18"/>
              </w:rPr>
              <w:t>ThresholdCrossing</w:t>
            </w:r>
          </w:p>
          <w:bookmarkEnd w:id="307"/>
          <w:p w14:paraId="4BB51397" w14:textId="77777777" w:rsidR="00ED6D8A" w:rsidRPr="008227B8" w:rsidRDefault="00ED6D8A" w:rsidP="00ED6D8A">
            <w:pPr>
              <w:keepNext/>
              <w:keepLines/>
              <w:spacing w:after="0"/>
              <w:rPr>
                <w:rFonts w:ascii="Arial" w:hAnsi="Arial"/>
                <w:sz w:val="18"/>
              </w:rPr>
            </w:pPr>
            <w:r w:rsidRPr="008227B8">
              <w:rPr>
                <w:rFonts w:ascii="Arial" w:hAnsi="Arial"/>
                <w:sz w:val="18"/>
              </w:rPr>
              <w:t>multiplicity: *</w:t>
            </w:r>
          </w:p>
          <w:p w14:paraId="7CBD70E7" w14:textId="77777777" w:rsidR="00ED6D8A" w:rsidRPr="008227B8" w:rsidRDefault="00ED6D8A" w:rsidP="00ED6D8A">
            <w:pPr>
              <w:keepNext/>
              <w:keepLines/>
              <w:spacing w:after="0"/>
              <w:rPr>
                <w:rFonts w:ascii="Arial" w:hAnsi="Arial"/>
                <w:sz w:val="18"/>
              </w:rPr>
            </w:pPr>
            <w:r w:rsidRPr="008227B8">
              <w:rPr>
                <w:rFonts w:ascii="Arial" w:hAnsi="Arial"/>
                <w:sz w:val="18"/>
              </w:rPr>
              <w:t>isOrdered: False</w:t>
            </w:r>
          </w:p>
          <w:p w14:paraId="0AA14116" w14:textId="77777777" w:rsidR="00ED6D8A" w:rsidRPr="008227B8" w:rsidRDefault="00ED6D8A" w:rsidP="00ED6D8A">
            <w:pPr>
              <w:keepNext/>
              <w:keepLines/>
              <w:spacing w:after="0"/>
              <w:rPr>
                <w:rFonts w:ascii="Arial" w:hAnsi="Arial"/>
                <w:sz w:val="18"/>
              </w:rPr>
            </w:pPr>
            <w:r w:rsidRPr="008227B8">
              <w:rPr>
                <w:rFonts w:ascii="Arial" w:hAnsi="Arial"/>
                <w:sz w:val="18"/>
              </w:rPr>
              <w:t>isUnique: True defaultValue: None</w:t>
            </w:r>
          </w:p>
          <w:p w14:paraId="44841DD5" w14:textId="674AA382" w:rsidR="00275C55" w:rsidRPr="008227B8" w:rsidRDefault="00ED6D8A" w:rsidP="00ED6D8A">
            <w:pPr>
              <w:keepNext/>
              <w:keepLines/>
              <w:spacing w:after="0"/>
              <w:rPr>
                <w:rFonts w:ascii="Arial" w:hAnsi="Arial"/>
                <w:sz w:val="18"/>
              </w:rPr>
            </w:pPr>
            <w:r w:rsidRPr="008227B8">
              <w:rPr>
                <w:rFonts w:ascii="Arial" w:hAnsi="Arial"/>
                <w:sz w:val="18"/>
              </w:rPr>
              <w:t>isNullable: False</w:t>
            </w:r>
          </w:p>
        </w:tc>
      </w:tr>
      <w:bookmarkEnd w:id="304"/>
      <w:tr w:rsidR="00846EBA" w:rsidRPr="008227B8" w14:paraId="440ED1A4" w14:textId="77777777" w:rsidTr="00AD2F20">
        <w:trPr>
          <w:cantSplit/>
          <w:jc w:val="center"/>
        </w:trPr>
        <w:tc>
          <w:tcPr>
            <w:tcW w:w="2547" w:type="dxa"/>
          </w:tcPr>
          <w:p w14:paraId="2DEE0054" w14:textId="030A2E50" w:rsidR="00846EBA" w:rsidRPr="003756A3" w:rsidRDefault="00846EBA" w:rsidP="00846EBA">
            <w:pPr>
              <w:keepNext/>
              <w:keepLines/>
              <w:spacing w:after="0"/>
              <w:rPr>
                <w:rFonts w:ascii="Arial" w:hAnsi="Arial" w:cs="Arial"/>
                <w:sz w:val="18"/>
              </w:rPr>
            </w:pPr>
            <w:r>
              <w:rPr>
                <w:rFonts w:ascii="Arial" w:hAnsi="Arial"/>
                <w:sz w:val="18"/>
              </w:rPr>
              <w:t>observedMeasurement</w:t>
            </w:r>
          </w:p>
        </w:tc>
        <w:tc>
          <w:tcPr>
            <w:tcW w:w="5245" w:type="dxa"/>
          </w:tcPr>
          <w:p w14:paraId="1E8F5CF3" w14:textId="389F5D2C" w:rsidR="00846EBA" w:rsidRPr="008227B8" w:rsidRDefault="00846EBA" w:rsidP="00846EBA">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54C63DF9"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544453E5"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5C535B3F" w14:textId="77777777" w:rsidR="00846EBA" w:rsidRPr="008227B8" w:rsidRDefault="00846EBA" w:rsidP="00846EBA">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04E05EAD"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CEDA639" w14:textId="2E9CBDB5"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6978BF52" w14:textId="77777777" w:rsidTr="00AD2F20">
        <w:trPr>
          <w:cantSplit/>
          <w:jc w:val="center"/>
        </w:trPr>
        <w:tc>
          <w:tcPr>
            <w:tcW w:w="2547" w:type="dxa"/>
          </w:tcPr>
          <w:p w14:paraId="557AF01C" w14:textId="4E269EB2" w:rsidR="00846EBA" w:rsidRPr="003756A3" w:rsidRDefault="00846EBA" w:rsidP="00846EBA">
            <w:pPr>
              <w:keepNext/>
              <w:keepLines/>
              <w:spacing w:after="0"/>
              <w:rPr>
                <w:rFonts w:ascii="Arial" w:hAnsi="Arial" w:cs="Arial"/>
                <w:sz w:val="18"/>
              </w:rPr>
            </w:pPr>
            <w:r>
              <w:rPr>
                <w:rFonts w:ascii="Arial" w:hAnsi="Arial"/>
                <w:sz w:val="18"/>
              </w:rPr>
              <w:t>observedValue</w:t>
            </w:r>
          </w:p>
        </w:tc>
        <w:tc>
          <w:tcPr>
            <w:tcW w:w="5245" w:type="dxa"/>
          </w:tcPr>
          <w:p w14:paraId="685A3B42" w14:textId="3AA2F99E" w:rsidR="00846EBA" w:rsidRPr="008227B8" w:rsidRDefault="00846EBA" w:rsidP="00846EBA">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194EEBE8"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03BCDE07"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7F9E759A"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7D128496"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8A0520E" w14:textId="4A756135"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0195096F" w14:textId="77777777" w:rsidTr="00AD2F20">
        <w:trPr>
          <w:cantSplit/>
          <w:jc w:val="center"/>
        </w:trPr>
        <w:tc>
          <w:tcPr>
            <w:tcW w:w="2547" w:type="dxa"/>
          </w:tcPr>
          <w:p w14:paraId="38FD2673" w14:textId="141F0BB1" w:rsidR="00846EBA" w:rsidRPr="003756A3" w:rsidRDefault="00846EBA" w:rsidP="00846EBA">
            <w:pPr>
              <w:keepNext/>
              <w:keepLines/>
              <w:spacing w:after="0"/>
              <w:rPr>
                <w:rFonts w:ascii="Arial" w:hAnsi="Arial" w:cs="Arial"/>
                <w:sz w:val="18"/>
              </w:rPr>
            </w:pPr>
            <w:r>
              <w:rPr>
                <w:rFonts w:ascii="Arial" w:hAnsi="Arial"/>
                <w:sz w:val="18"/>
              </w:rPr>
              <w:t>thresholdLevel</w:t>
            </w:r>
          </w:p>
        </w:tc>
        <w:tc>
          <w:tcPr>
            <w:tcW w:w="5245" w:type="dxa"/>
          </w:tcPr>
          <w:p w14:paraId="62B8C9EA" w14:textId="06104C30" w:rsidR="00846EBA" w:rsidRPr="008227B8" w:rsidRDefault="00846EBA" w:rsidP="00846EBA">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3A477A78"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63322DCD"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1713F402"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73849EBB"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627026D" w14:textId="41CA5A01"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15AD5FC2" w14:textId="77777777" w:rsidTr="00AD2F20">
        <w:trPr>
          <w:cantSplit/>
          <w:jc w:val="center"/>
        </w:trPr>
        <w:tc>
          <w:tcPr>
            <w:tcW w:w="2547" w:type="dxa"/>
          </w:tcPr>
          <w:p w14:paraId="4E9F0688" w14:textId="0AEBABC3" w:rsidR="00846EBA" w:rsidRPr="003756A3" w:rsidRDefault="00846EBA" w:rsidP="00846EBA">
            <w:pPr>
              <w:keepNext/>
              <w:keepLines/>
              <w:spacing w:after="0"/>
              <w:rPr>
                <w:rFonts w:ascii="Arial" w:hAnsi="Arial" w:cs="Arial"/>
                <w:sz w:val="18"/>
              </w:rPr>
            </w:pPr>
            <w:r>
              <w:rPr>
                <w:rFonts w:ascii="Arial" w:hAnsi="Arial"/>
                <w:sz w:val="18"/>
                <w:lang w:eastAsia="zh-CN"/>
              </w:rPr>
              <w:t>up</w:t>
            </w:r>
          </w:p>
        </w:tc>
        <w:tc>
          <w:tcPr>
            <w:tcW w:w="5245" w:type="dxa"/>
          </w:tcPr>
          <w:p w14:paraId="45CA5EAE" w14:textId="0E2911B0" w:rsidR="00846EBA" w:rsidRPr="008227B8" w:rsidRDefault="00846EBA" w:rsidP="00846EBA">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5898491B"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6539652D"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65EB5D6A"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16BA532" w14:textId="77777777" w:rsidR="00846EBA" w:rsidRPr="008227B8" w:rsidRDefault="00846EBA" w:rsidP="00846EBA">
            <w:pPr>
              <w:keepNext/>
              <w:keepLines/>
              <w:spacing w:after="0"/>
              <w:rPr>
                <w:rFonts w:ascii="Arial" w:hAnsi="Arial"/>
                <w:sz w:val="18"/>
              </w:rPr>
            </w:pPr>
            <w:r w:rsidRPr="008227B8">
              <w:rPr>
                <w:rFonts w:ascii="Arial" w:hAnsi="Arial"/>
                <w:sz w:val="18"/>
              </w:rPr>
              <w:t>isUnique: True defaultValue: None</w:t>
            </w:r>
          </w:p>
          <w:p w14:paraId="7F9F19CA" w14:textId="69AD220A"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342E7E25" w14:textId="77777777" w:rsidTr="00AD2F20">
        <w:trPr>
          <w:cantSplit/>
          <w:jc w:val="center"/>
        </w:trPr>
        <w:tc>
          <w:tcPr>
            <w:tcW w:w="2547" w:type="dxa"/>
          </w:tcPr>
          <w:p w14:paraId="51341C8B" w14:textId="31FFC049" w:rsidR="00846EBA" w:rsidRPr="003756A3" w:rsidRDefault="00846EBA" w:rsidP="00846EBA">
            <w:pPr>
              <w:keepNext/>
              <w:keepLines/>
              <w:spacing w:after="0"/>
              <w:rPr>
                <w:rFonts w:ascii="Arial" w:hAnsi="Arial" w:cs="Arial"/>
                <w:sz w:val="18"/>
              </w:rPr>
            </w:pPr>
            <w:r>
              <w:rPr>
                <w:rFonts w:ascii="Arial" w:hAnsi="Arial" w:hint="eastAsia"/>
                <w:sz w:val="18"/>
                <w:lang w:eastAsia="zh-CN"/>
              </w:rPr>
              <w:t>d</w:t>
            </w:r>
            <w:r>
              <w:rPr>
                <w:rFonts w:ascii="Arial" w:hAnsi="Arial"/>
                <w:sz w:val="18"/>
                <w:lang w:eastAsia="zh-CN"/>
              </w:rPr>
              <w:t>own</w:t>
            </w:r>
          </w:p>
        </w:tc>
        <w:tc>
          <w:tcPr>
            <w:tcW w:w="5245" w:type="dxa"/>
          </w:tcPr>
          <w:p w14:paraId="5737F070" w14:textId="3B808484" w:rsidR="00846EBA" w:rsidRPr="008227B8" w:rsidRDefault="00846EBA" w:rsidP="00846EBA">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C68872E"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6116D7A3"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445B5F95"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006EA908"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180FE0C4" w14:textId="3057397A"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427107" w:rsidRPr="008227B8" w14:paraId="6DC48D19" w14:textId="77777777" w:rsidTr="00AD2F20">
        <w:trPr>
          <w:cantSplit/>
          <w:jc w:val="center"/>
        </w:trPr>
        <w:tc>
          <w:tcPr>
            <w:tcW w:w="2547" w:type="dxa"/>
          </w:tcPr>
          <w:p w14:paraId="5481DCA8" w14:textId="1D629951" w:rsidR="00427107" w:rsidRPr="003756A3" w:rsidRDefault="00427107" w:rsidP="00427107">
            <w:pPr>
              <w:keepNext/>
              <w:keepLines/>
              <w:spacing w:after="0"/>
              <w:rPr>
                <w:rFonts w:ascii="Arial" w:hAnsi="Arial" w:cs="Arial"/>
                <w:sz w:val="18"/>
              </w:rPr>
            </w:pPr>
            <w:r>
              <w:rPr>
                <w:rFonts w:ascii="Arial" w:hAnsi="Arial"/>
                <w:sz w:val="18"/>
                <w:lang w:eastAsia="zh-CN"/>
              </w:rPr>
              <w:lastRenderedPageBreak/>
              <w:t>high</w:t>
            </w:r>
          </w:p>
        </w:tc>
        <w:tc>
          <w:tcPr>
            <w:tcW w:w="5245" w:type="dxa"/>
          </w:tcPr>
          <w:p w14:paraId="14FB0B73" w14:textId="38275327" w:rsidR="00427107" w:rsidRPr="008227B8" w:rsidRDefault="00427107" w:rsidP="00427107">
            <w:pPr>
              <w:keepNext/>
              <w:keepLines/>
              <w:spacing w:after="0"/>
              <w:rPr>
                <w:rFonts w:ascii="Arial" w:eastAsia="SimSun" w:hAnsi="Arial" w:cs="Arial"/>
                <w:sz w:val="18"/>
              </w:rPr>
            </w:pPr>
            <w:r w:rsidRPr="006B2AD9">
              <w:rPr>
                <w:rFonts w:ascii="Arial" w:hAnsi="Arial" w:cs="Arial"/>
                <w:sz w:val="18"/>
              </w:rPr>
              <w:t xml:space="preserve">Higher value of a threshold with </w:t>
            </w:r>
            <w:r w:rsidR="004A6E4F" w:rsidRPr="006B2AD9">
              <w:rPr>
                <w:rFonts w:ascii="Arial" w:hAnsi="Arial" w:cs="Arial"/>
                <w:sz w:val="18"/>
              </w:rPr>
              <w:t>hysteresis</w:t>
            </w:r>
            <w:r w:rsidRPr="006B2AD9">
              <w:rPr>
                <w:rFonts w:ascii="Arial" w:hAnsi="Arial" w:cs="Arial"/>
                <w:sz w:val="18"/>
              </w:rPr>
              <w:t>, the integer type is used for counter thresholds and the float type for gauge thresholds.</w:t>
            </w:r>
          </w:p>
        </w:tc>
        <w:tc>
          <w:tcPr>
            <w:tcW w:w="1984" w:type="dxa"/>
          </w:tcPr>
          <w:p w14:paraId="2AC232C7"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7722CB1D"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0CD71B0A"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334F9B8"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DF2FC43" w14:textId="125CCC55"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A47A002" w14:textId="77777777" w:rsidTr="00AD2F20">
        <w:trPr>
          <w:cantSplit/>
          <w:jc w:val="center"/>
        </w:trPr>
        <w:tc>
          <w:tcPr>
            <w:tcW w:w="2547" w:type="dxa"/>
          </w:tcPr>
          <w:p w14:paraId="73B86B5E" w14:textId="0D178D1B" w:rsidR="00427107" w:rsidRPr="003756A3" w:rsidRDefault="00427107" w:rsidP="00427107">
            <w:pPr>
              <w:keepNext/>
              <w:keepLines/>
              <w:spacing w:after="0"/>
              <w:rPr>
                <w:rFonts w:ascii="Arial" w:hAnsi="Arial" w:cs="Arial"/>
                <w:sz w:val="18"/>
              </w:rPr>
            </w:pPr>
            <w:r>
              <w:rPr>
                <w:rFonts w:ascii="Arial" w:hAnsi="Arial"/>
                <w:sz w:val="18"/>
                <w:lang w:eastAsia="zh-CN"/>
              </w:rPr>
              <w:t>low</w:t>
            </w:r>
          </w:p>
        </w:tc>
        <w:tc>
          <w:tcPr>
            <w:tcW w:w="5245" w:type="dxa"/>
          </w:tcPr>
          <w:p w14:paraId="04FBE518" w14:textId="5B8D0F70" w:rsidR="00427107" w:rsidRPr="008227B8" w:rsidRDefault="00427107" w:rsidP="00427107">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4D96123B"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11463369"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4D2EEBAE"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C145651"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4E908B95" w14:textId="53402EAD"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95E249E" w14:textId="77777777" w:rsidTr="00AD2F20">
        <w:trPr>
          <w:cantSplit/>
          <w:jc w:val="center"/>
        </w:trPr>
        <w:tc>
          <w:tcPr>
            <w:tcW w:w="2547" w:type="dxa"/>
          </w:tcPr>
          <w:p w14:paraId="0C7E116E" w14:textId="604B871A" w:rsidR="00427107" w:rsidRPr="003756A3" w:rsidRDefault="00427107" w:rsidP="00427107">
            <w:pPr>
              <w:keepNext/>
              <w:keepLines/>
              <w:spacing w:after="0"/>
              <w:rPr>
                <w:rFonts w:ascii="Arial" w:hAnsi="Arial" w:cs="Arial"/>
                <w:sz w:val="18"/>
              </w:rPr>
            </w:pPr>
            <w:r>
              <w:rPr>
                <w:rFonts w:ascii="Arial" w:hAnsi="Arial"/>
                <w:sz w:val="18"/>
              </w:rPr>
              <w:t>armTime</w:t>
            </w:r>
          </w:p>
        </w:tc>
        <w:tc>
          <w:tcPr>
            <w:tcW w:w="5245" w:type="dxa"/>
          </w:tcPr>
          <w:p w14:paraId="5B6F5458" w14:textId="4C8ACBA2" w:rsidR="00427107" w:rsidRPr="008227B8" w:rsidRDefault="00427107" w:rsidP="00427107">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03B2E1DE"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008FB73A"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474DAAD"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1F5F7F1"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59039453" w14:textId="4435966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3F750E6" w14:textId="77777777" w:rsidTr="00AD2F20">
        <w:trPr>
          <w:cantSplit/>
          <w:jc w:val="center"/>
        </w:trPr>
        <w:tc>
          <w:tcPr>
            <w:tcW w:w="2547" w:type="dxa"/>
          </w:tcPr>
          <w:p w14:paraId="19F97227" w14:textId="77777777" w:rsidR="00427107" w:rsidRPr="008227B8" w:rsidRDefault="00427107" w:rsidP="00427107">
            <w:pPr>
              <w:pStyle w:val="TAL"/>
              <w:rPr>
                <w:lang w:eastAsia="zh-CN"/>
              </w:rPr>
            </w:pPr>
            <w:bookmarkStart w:id="308" w:name="_MCCTEMPBM_CRPT22660203___7" w:colFirst="1" w:colLast="1"/>
            <w:bookmarkStart w:id="309" w:name="_MCCTEMPBM_CRPT22660205___7" w:colFirst="2" w:colLast="2"/>
            <w:r w:rsidRPr="008227B8">
              <w:rPr>
                <w:lang w:eastAsia="zh-CN"/>
              </w:rPr>
              <w:t>stateChangeDefinition</w:t>
            </w:r>
          </w:p>
        </w:tc>
        <w:tc>
          <w:tcPr>
            <w:tcW w:w="5245" w:type="dxa"/>
          </w:tcPr>
          <w:p w14:paraId="119D08FA" w14:textId="77777777"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427107" w:rsidRPr="008227B8" w:rsidRDefault="00427107" w:rsidP="00427107">
            <w:pPr>
              <w:keepNext/>
              <w:keepLines/>
              <w:spacing w:after="0"/>
              <w:rPr>
                <w:rFonts w:ascii="Arial" w:eastAsia="SimSun" w:hAnsi="Arial" w:cs="Arial"/>
                <w:sz w:val="18"/>
              </w:rPr>
            </w:pPr>
          </w:p>
          <w:p w14:paraId="2D7DF438" w14:textId="02AC4517" w:rsidR="00427107" w:rsidRPr="008227B8" w:rsidRDefault="00427107" w:rsidP="00427107">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540EC423"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427107" w:rsidRPr="008227B8" w:rsidRDefault="00427107" w:rsidP="00427107">
            <w:pPr>
              <w:pStyle w:val="TAL"/>
            </w:pPr>
            <w:bookmarkStart w:id="310" w:name="_MCCTEMPBM_CRPT22660204___7"/>
            <w:r w:rsidRPr="008227B8">
              <w:t xml:space="preserve">type: </w:t>
            </w:r>
            <w:r w:rsidRPr="008227B8">
              <w:rPr>
                <w:lang w:eastAsia="zh-CN"/>
              </w:rPr>
              <w:t>AttributeValueChange</w:t>
            </w:r>
          </w:p>
          <w:bookmarkEnd w:id="310"/>
          <w:p w14:paraId="4245F89F" w14:textId="77777777" w:rsidR="00427107" w:rsidRPr="008227B8" w:rsidRDefault="00427107" w:rsidP="00427107">
            <w:pPr>
              <w:keepNext/>
              <w:keepLines/>
              <w:spacing w:after="0"/>
              <w:rPr>
                <w:rFonts w:ascii="Arial" w:hAnsi="Arial"/>
                <w:sz w:val="18"/>
              </w:rPr>
            </w:pPr>
            <w:r w:rsidRPr="008227B8">
              <w:rPr>
                <w:rFonts w:ascii="Arial" w:hAnsi="Arial"/>
                <w:sz w:val="18"/>
              </w:rPr>
              <w:t>multiplicity: 0..*</w:t>
            </w:r>
          </w:p>
          <w:p w14:paraId="115FBD3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0EA851B"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0011108"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2DD8D71" w14:textId="77777777" w:rsidTr="00AD2F20">
        <w:trPr>
          <w:cantSplit/>
          <w:jc w:val="center"/>
        </w:trPr>
        <w:tc>
          <w:tcPr>
            <w:tcW w:w="2547" w:type="dxa"/>
          </w:tcPr>
          <w:p w14:paraId="61E75E18" w14:textId="77777777" w:rsidR="00427107" w:rsidRPr="008227B8" w:rsidRDefault="00427107" w:rsidP="00427107">
            <w:pPr>
              <w:pStyle w:val="TAL"/>
              <w:rPr>
                <w:lang w:eastAsia="zh-CN"/>
              </w:rPr>
            </w:pPr>
            <w:bookmarkStart w:id="311" w:name="_MCCTEMPBM_CRPT22660206___7" w:colFirst="1" w:colLast="1"/>
            <w:bookmarkStart w:id="312" w:name="_MCCTEMPBM_CRPT22660208___7" w:colFirst="2" w:colLast="2"/>
            <w:bookmarkEnd w:id="308"/>
            <w:bookmarkEnd w:id="309"/>
            <w:r w:rsidRPr="008227B8">
              <w:rPr>
                <w:lang w:eastAsia="zh-CN"/>
              </w:rPr>
              <w:t>monitoredAttributes</w:t>
            </w:r>
          </w:p>
        </w:tc>
        <w:tc>
          <w:tcPr>
            <w:tcW w:w="5245" w:type="dxa"/>
          </w:tcPr>
          <w:p w14:paraId="75262EF1" w14:textId="64CDBA6B" w:rsidR="00E67A58" w:rsidRPr="008227B8" w:rsidRDefault="00E67A58" w:rsidP="00E67A58">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54E3BB40" w14:textId="77777777" w:rsidR="00E67A58" w:rsidRPr="008227B8" w:rsidRDefault="00E67A58" w:rsidP="00E67A58">
            <w:pPr>
              <w:keepNext/>
              <w:keepLines/>
              <w:spacing w:after="0"/>
              <w:rPr>
                <w:rFonts w:ascii="Arial" w:hAnsi="Arial" w:cs="Arial"/>
                <w:sz w:val="18"/>
              </w:rPr>
            </w:pPr>
          </w:p>
          <w:p w14:paraId="74EA41A6" w14:textId="3F936F13" w:rsidR="00427107" w:rsidRPr="008227B8" w:rsidRDefault="00E67A58" w:rsidP="00E67A5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427107" w:rsidRPr="008227B8" w:rsidRDefault="00427107" w:rsidP="00427107">
            <w:pPr>
              <w:pStyle w:val="TAL"/>
            </w:pPr>
            <w:bookmarkStart w:id="313" w:name="_MCCTEMPBM_CRPT22660207___7"/>
            <w:r w:rsidRPr="008227B8">
              <w:t xml:space="preserve">type: </w:t>
            </w:r>
            <w:r w:rsidRPr="008227B8">
              <w:rPr>
                <w:lang w:eastAsia="zh-CN"/>
              </w:rPr>
              <w:t>NameValuePair</w:t>
            </w:r>
          </w:p>
          <w:bookmarkEnd w:id="313"/>
          <w:p w14:paraId="5229CBB3"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2878742F"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300E06F7"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252E0E0B"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F1848FB" w14:textId="77777777" w:rsidTr="00AD2F20">
        <w:trPr>
          <w:cantSplit/>
          <w:jc w:val="center"/>
        </w:trPr>
        <w:tc>
          <w:tcPr>
            <w:tcW w:w="2547" w:type="dxa"/>
          </w:tcPr>
          <w:p w14:paraId="388812E6" w14:textId="77777777" w:rsidR="00427107" w:rsidRPr="008227B8" w:rsidRDefault="00427107" w:rsidP="00427107">
            <w:pPr>
              <w:pStyle w:val="TAL"/>
              <w:rPr>
                <w:lang w:eastAsia="zh-CN"/>
              </w:rPr>
            </w:pPr>
            <w:bookmarkStart w:id="314" w:name="_MCCTEMPBM_CRPT22660210___7" w:colFirst="2" w:colLast="2"/>
            <w:bookmarkEnd w:id="311"/>
            <w:bookmarkEnd w:id="312"/>
            <w:r w:rsidRPr="008227B8">
              <w:rPr>
                <w:lang w:eastAsia="zh-CN"/>
              </w:rPr>
              <w:t>proposedRepairActions</w:t>
            </w:r>
          </w:p>
        </w:tc>
        <w:tc>
          <w:tcPr>
            <w:tcW w:w="5245" w:type="dxa"/>
          </w:tcPr>
          <w:p w14:paraId="5749DC4B" w14:textId="43B5B499" w:rsidR="00427107" w:rsidRPr="008227B8" w:rsidRDefault="00427107" w:rsidP="00427107">
            <w:pPr>
              <w:keepNext/>
              <w:keepLines/>
              <w:spacing w:after="0"/>
              <w:rPr>
                <w:rFonts w:ascii="Arial" w:eastAsia="SimSun" w:hAnsi="Arial" w:cs="Arial"/>
                <w:sz w:val="18"/>
              </w:rPr>
            </w:pPr>
            <w:bookmarkStart w:id="315"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427107" w:rsidRPr="008227B8" w:rsidRDefault="00427107" w:rsidP="00427107">
            <w:pPr>
              <w:keepNext/>
              <w:keepLines/>
              <w:spacing w:after="0"/>
              <w:rPr>
                <w:rFonts w:ascii="Arial" w:eastAsia="SimSun" w:hAnsi="Arial" w:cs="Arial"/>
                <w:sz w:val="18"/>
              </w:rPr>
            </w:pPr>
          </w:p>
          <w:bookmarkEnd w:id="315"/>
          <w:p w14:paraId="3A7356DD" w14:textId="77777777" w:rsidR="00427107" w:rsidRPr="008227B8" w:rsidRDefault="00427107" w:rsidP="00427107">
            <w:pPr>
              <w:keepNext/>
              <w:rPr>
                <w:rFonts w:ascii="Arial" w:hAnsi="Arial" w:cs="Arial"/>
                <w:sz w:val="18"/>
              </w:rPr>
            </w:pPr>
          </w:p>
        </w:tc>
        <w:tc>
          <w:tcPr>
            <w:tcW w:w="1984" w:type="dxa"/>
          </w:tcPr>
          <w:p w14:paraId="75D82F01"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01902796"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24B607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0C066D5"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035E82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6A31180" w14:textId="77777777" w:rsidTr="00AD2F20">
        <w:trPr>
          <w:cantSplit/>
          <w:jc w:val="center"/>
        </w:trPr>
        <w:tc>
          <w:tcPr>
            <w:tcW w:w="2547" w:type="dxa"/>
          </w:tcPr>
          <w:p w14:paraId="71B4A816" w14:textId="77777777" w:rsidR="00427107" w:rsidRPr="008227B8" w:rsidRDefault="00427107" w:rsidP="00427107">
            <w:pPr>
              <w:pStyle w:val="TAL"/>
              <w:rPr>
                <w:lang w:eastAsia="zh-CN"/>
              </w:rPr>
            </w:pPr>
            <w:bookmarkStart w:id="316" w:name="_MCCTEMPBM_CRPT22660211___7" w:colFirst="1" w:colLast="2"/>
            <w:bookmarkEnd w:id="314"/>
            <w:r w:rsidRPr="008227B8">
              <w:rPr>
                <w:lang w:eastAsia="zh-CN"/>
              </w:rPr>
              <w:t>additionalText</w:t>
            </w:r>
          </w:p>
        </w:tc>
        <w:tc>
          <w:tcPr>
            <w:tcW w:w="5245" w:type="dxa"/>
          </w:tcPr>
          <w:p w14:paraId="3AA14B34" w14:textId="2CDE1C23" w:rsidR="00427107" w:rsidRPr="008227B8" w:rsidRDefault="00427107" w:rsidP="00427107">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3F7CF20"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24D1C223"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E11857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13919E4"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0C45790B" w14:textId="77777777" w:rsidTr="00AD2F20">
        <w:trPr>
          <w:cantSplit/>
          <w:jc w:val="center"/>
        </w:trPr>
        <w:tc>
          <w:tcPr>
            <w:tcW w:w="2547" w:type="dxa"/>
          </w:tcPr>
          <w:p w14:paraId="58E334E3" w14:textId="77777777" w:rsidR="00427107" w:rsidRPr="008227B8" w:rsidRDefault="00427107" w:rsidP="00427107">
            <w:pPr>
              <w:pStyle w:val="TAL"/>
              <w:rPr>
                <w:lang w:eastAsia="zh-CN"/>
              </w:rPr>
            </w:pPr>
            <w:bookmarkStart w:id="317" w:name="_MCCTEMPBM_CRPT22660212___7" w:colFirst="1" w:colLast="2"/>
            <w:bookmarkEnd w:id="316"/>
            <w:r w:rsidRPr="008227B8">
              <w:rPr>
                <w:lang w:eastAsia="zh-CN"/>
              </w:rPr>
              <w:t>additionalInformation</w:t>
            </w:r>
          </w:p>
        </w:tc>
        <w:tc>
          <w:tcPr>
            <w:tcW w:w="5245" w:type="dxa"/>
          </w:tcPr>
          <w:p w14:paraId="2C85F79D" w14:textId="77777777" w:rsidR="00FF10D0" w:rsidRPr="008227B8" w:rsidRDefault="00FF10D0" w:rsidP="00FF10D0">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2A7907F2" w14:textId="77777777" w:rsidR="00FF10D0" w:rsidRPr="008227B8" w:rsidRDefault="00FF10D0" w:rsidP="00FF10D0">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0329474" w14:textId="77777777" w:rsidR="00FF10D0" w:rsidRPr="008227B8" w:rsidRDefault="00FF10D0" w:rsidP="00FF10D0">
            <w:pPr>
              <w:keepNext/>
              <w:keepLines/>
              <w:spacing w:after="0"/>
              <w:rPr>
                <w:rFonts w:ascii="Arial" w:eastAsia="SimSun" w:hAnsi="Arial" w:cs="Arial"/>
                <w:sz w:val="18"/>
              </w:rPr>
            </w:pPr>
          </w:p>
          <w:p w14:paraId="2F75C8D5" w14:textId="43758545" w:rsidR="00FF10D0" w:rsidRPr="008227B8" w:rsidRDefault="00FF10D0" w:rsidP="00FF10D0">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are outside the scope of the present document</w:t>
            </w:r>
          </w:p>
          <w:p w14:paraId="54A6710A" w14:textId="77777777" w:rsidR="00FF10D0" w:rsidRPr="008227B8" w:rsidRDefault="00FF10D0" w:rsidP="00FF10D0">
            <w:pPr>
              <w:keepNext/>
              <w:keepLines/>
              <w:spacing w:after="0"/>
              <w:rPr>
                <w:rFonts w:ascii="Arial" w:eastAsia="SimSun" w:hAnsi="Arial" w:cs="Arial"/>
                <w:sz w:val="18"/>
              </w:rPr>
            </w:pPr>
          </w:p>
          <w:p w14:paraId="1D106CD1" w14:textId="104B76CF" w:rsidR="00427107" w:rsidRPr="008227B8" w:rsidRDefault="00FF10D0" w:rsidP="00FF10D0">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427107" w:rsidRPr="008227B8" w:rsidRDefault="00427107" w:rsidP="00427107">
            <w:pPr>
              <w:keepNext/>
              <w:keepLines/>
              <w:spacing w:after="0"/>
              <w:rPr>
                <w:rFonts w:ascii="Arial" w:hAnsi="Arial"/>
                <w:sz w:val="18"/>
              </w:rPr>
            </w:pPr>
            <w:r w:rsidRPr="008227B8">
              <w:rPr>
                <w:rFonts w:ascii="Arial" w:hAnsi="Arial"/>
                <w:sz w:val="18"/>
              </w:rPr>
              <w:t>type: NameValuePair</w:t>
            </w:r>
          </w:p>
          <w:p w14:paraId="0C02555B"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50913D4E"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6EE9AA7B"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153E2606"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ABEF62E" w14:textId="77777777" w:rsidTr="00AD2F20">
        <w:trPr>
          <w:cantSplit/>
          <w:jc w:val="center"/>
        </w:trPr>
        <w:tc>
          <w:tcPr>
            <w:tcW w:w="2547" w:type="dxa"/>
          </w:tcPr>
          <w:p w14:paraId="60414BB3" w14:textId="77777777" w:rsidR="00427107" w:rsidRPr="008227B8" w:rsidRDefault="00427107" w:rsidP="00427107">
            <w:pPr>
              <w:pStyle w:val="TAL"/>
              <w:rPr>
                <w:lang w:eastAsia="zh-CN"/>
              </w:rPr>
            </w:pPr>
            <w:bookmarkStart w:id="318" w:name="_MCCTEMPBM_CRPT22660214___7" w:colFirst="2" w:colLast="2"/>
            <w:bookmarkEnd w:id="317"/>
            <w:r w:rsidRPr="008227B8">
              <w:rPr>
                <w:lang w:eastAsia="zh-CN"/>
              </w:rPr>
              <w:lastRenderedPageBreak/>
              <w:t>rootCauseIndicator</w:t>
            </w:r>
          </w:p>
        </w:tc>
        <w:tc>
          <w:tcPr>
            <w:tcW w:w="5245" w:type="dxa"/>
          </w:tcPr>
          <w:p w14:paraId="4401EE6A" w14:textId="67BCC512" w:rsidR="00427107" w:rsidRPr="008227B8" w:rsidRDefault="00427107" w:rsidP="00427107">
            <w:pPr>
              <w:keepNext/>
              <w:keepLines/>
              <w:spacing w:after="0"/>
              <w:rPr>
                <w:rFonts w:ascii="Arial" w:hAnsi="Arial" w:cs="Arial"/>
                <w:sz w:val="18"/>
              </w:rPr>
            </w:pPr>
            <w:bookmarkStart w:id="319"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19"/>
          </w:p>
        </w:tc>
        <w:tc>
          <w:tcPr>
            <w:tcW w:w="1984" w:type="dxa"/>
          </w:tcPr>
          <w:p w14:paraId="192430ED" w14:textId="77777777" w:rsidR="00427107" w:rsidRPr="008227B8" w:rsidRDefault="00427107" w:rsidP="00427107">
            <w:pPr>
              <w:keepNext/>
              <w:keepLines/>
              <w:spacing w:after="0"/>
              <w:rPr>
                <w:rFonts w:ascii="Arial" w:hAnsi="Arial"/>
                <w:sz w:val="18"/>
              </w:rPr>
            </w:pPr>
            <w:r w:rsidRPr="008227B8">
              <w:rPr>
                <w:rFonts w:ascii="Arial" w:hAnsi="Arial"/>
                <w:sz w:val="18"/>
              </w:rPr>
              <w:t>type: boolean</w:t>
            </w:r>
          </w:p>
          <w:p w14:paraId="1C75B477"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A98EDD4"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07E8CB7D"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8D33C5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637C68C" w14:textId="77777777" w:rsidTr="00AD2F20">
        <w:trPr>
          <w:cantSplit/>
          <w:jc w:val="center"/>
        </w:trPr>
        <w:tc>
          <w:tcPr>
            <w:tcW w:w="2547" w:type="dxa"/>
          </w:tcPr>
          <w:p w14:paraId="7AF70000" w14:textId="77777777" w:rsidR="00427107" w:rsidRPr="008227B8" w:rsidRDefault="00427107" w:rsidP="00427107">
            <w:pPr>
              <w:pStyle w:val="TAL"/>
              <w:rPr>
                <w:lang w:eastAsia="zh-CN"/>
              </w:rPr>
            </w:pPr>
            <w:bookmarkStart w:id="320" w:name="_MCCTEMPBM_CRPT22660215___7" w:colFirst="1" w:colLast="2"/>
            <w:bookmarkEnd w:id="318"/>
            <w:r w:rsidRPr="008227B8">
              <w:rPr>
                <w:lang w:eastAsia="zh-CN"/>
              </w:rPr>
              <w:t>ackTime</w:t>
            </w:r>
          </w:p>
        </w:tc>
        <w:tc>
          <w:tcPr>
            <w:tcW w:w="5245" w:type="dxa"/>
          </w:tcPr>
          <w:p w14:paraId="70C7F02A" w14:textId="77777777" w:rsidR="00427107" w:rsidRPr="008227B8" w:rsidRDefault="00427107" w:rsidP="00427107">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427107" w:rsidRPr="008227B8" w:rsidRDefault="00427107" w:rsidP="00427107">
            <w:pPr>
              <w:keepNext/>
              <w:keepLines/>
              <w:spacing w:after="0"/>
              <w:rPr>
                <w:rFonts w:ascii="Arial" w:hAnsi="Arial"/>
                <w:sz w:val="18"/>
              </w:rPr>
            </w:pPr>
            <w:r w:rsidRPr="008227B8">
              <w:rPr>
                <w:rFonts w:ascii="Arial" w:hAnsi="Arial"/>
                <w:sz w:val="18"/>
              </w:rPr>
              <w:t>type: DateTime</w:t>
            </w:r>
          </w:p>
          <w:p w14:paraId="06F5750D"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1981AFD"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3501648"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2738EBE"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D796951" w14:textId="77777777" w:rsidTr="00AD2F20">
        <w:trPr>
          <w:cantSplit/>
          <w:jc w:val="center"/>
        </w:trPr>
        <w:tc>
          <w:tcPr>
            <w:tcW w:w="2547" w:type="dxa"/>
          </w:tcPr>
          <w:p w14:paraId="44C8B331" w14:textId="77777777" w:rsidR="00427107" w:rsidRPr="008227B8" w:rsidRDefault="00427107" w:rsidP="00427107">
            <w:pPr>
              <w:pStyle w:val="TAL"/>
              <w:rPr>
                <w:lang w:eastAsia="zh-CN"/>
              </w:rPr>
            </w:pPr>
            <w:bookmarkStart w:id="321" w:name="_MCCTEMPBM_CRPT22660216___7" w:colFirst="1" w:colLast="2"/>
            <w:bookmarkEnd w:id="320"/>
            <w:r w:rsidRPr="008227B8">
              <w:rPr>
                <w:lang w:eastAsia="zh-CN"/>
              </w:rPr>
              <w:t>ackUserId</w:t>
            </w:r>
          </w:p>
        </w:tc>
        <w:tc>
          <w:tcPr>
            <w:tcW w:w="5245" w:type="dxa"/>
          </w:tcPr>
          <w:p w14:paraId="628F3079"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777A038E"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EE750B4"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B0FD57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197C37E7"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33A34A6" w14:textId="77777777" w:rsidTr="00AD2F20">
        <w:trPr>
          <w:cantSplit/>
          <w:jc w:val="center"/>
        </w:trPr>
        <w:tc>
          <w:tcPr>
            <w:tcW w:w="2547" w:type="dxa"/>
          </w:tcPr>
          <w:p w14:paraId="45CA1E72" w14:textId="77777777" w:rsidR="00427107" w:rsidRPr="008227B8" w:rsidRDefault="00427107" w:rsidP="00427107">
            <w:pPr>
              <w:pStyle w:val="TAL"/>
              <w:rPr>
                <w:lang w:eastAsia="zh-CN"/>
              </w:rPr>
            </w:pPr>
            <w:bookmarkStart w:id="322" w:name="_MCCTEMPBM_CRPT22660217___7" w:colFirst="0" w:colLast="2"/>
            <w:bookmarkEnd w:id="321"/>
            <w:r w:rsidRPr="008227B8">
              <w:t>ackSystemId</w:t>
            </w:r>
          </w:p>
        </w:tc>
        <w:tc>
          <w:tcPr>
            <w:tcW w:w="5245" w:type="dxa"/>
          </w:tcPr>
          <w:p w14:paraId="75FEC2F8"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3BD0CBC"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69E7C22"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690D1D8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3731F96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80FD18B" w14:textId="77777777" w:rsidTr="00AD2F20">
        <w:trPr>
          <w:cantSplit/>
          <w:jc w:val="center"/>
        </w:trPr>
        <w:tc>
          <w:tcPr>
            <w:tcW w:w="2547" w:type="dxa"/>
          </w:tcPr>
          <w:p w14:paraId="3B026F50" w14:textId="77777777" w:rsidR="00427107" w:rsidRPr="008227B8" w:rsidRDefault="00427107" w:rsidP="00427107">
            <w:pPr>
              <w:pStyle w:val="TAL"/>
              <w:rPr>
                <w:lang w:eastAsia="zh-CN"/>
              </w:rPr>
            </w:pPr>
            <w:bookmarkStart w:id="323" w:name="_MCCTEMPBM_CRPT22660218___7" w:colFirst="0" w:colLast="1"/>
            <w:bookmarkStart w:id="324" w:name="_MCCTEMPBM_CRPT22660219___7" w:colFirst="2" w:colLast="2"/>
            <w:bookmarkEnd w:id="322"/>
            <w:r w:rsidRPr="008227B8">
              <w:t>ackState</w:t>
            </w:r>
          </w:p>
        </w:tc>
        <w:tc>
          <w:tcPr>
            <w:tcW w:w="5245" w:type="dxa"/>
          </w:tcPr>
          <w:p w14:paraId="677533F1" w14:textId="77777777"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427107" w:rsidRPr="008227B8" w:rsidRDefault="00427107" w:rsidP="00427107">
            <w:pPr>
              <w:keepNext/>
              <w:keepLines/>
              <w:spacing w:after="0"/>
              <w:rPr>
                <w:rFonts w:ascii="Arial" w:eastAsia="SimSun" w:hAnsi="Arial" w:cs="Arial"/>
                <w:sz w:val="18"/>
              </w:rPr>
            </w:pPr>
          </w:p>
          <w:p w14:paraId="0FF66B99"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427107" w:rsidRPr="008227B8" w:rsidRDefault="00427107" w:rsidP="00427107">
            <w:pPr>
              <w:keepNext/>
              <w:keepLines/>
              <w:spacing w:after="0"/>
              <w:rPr>
                <w:rFonts w:ascii="Arial" w:hAnsi="Arial" w:cs="Arial"/>
                <w:sz w:val="18"/>
              </w:rPr>
            </w:pPr>
          </w:p>
        </w:tc>
        <w:tc>
          <w:tcPr>
            <w:tcW w:w="1984" w:type="dxa"/>
          </w:tcPr>
          <w:p w14:paraId="0B6830BD" w14:textId="77777777" w:rsidR="00427107" w:rsidRPr="008227B8" w:rsidRDefault="00427107" w:rsidP="00427107">
            <w:pPr>
              <w:keepNext/>
              <w:keepLines/>
              <w:spacing w:after="0"/>
              <w:rPr>
                <w:rFonts w:ascii="Arial" w:hAnsi="Arial"/>
                <w:sz w:val="18"/>
              </w:rPr>
            </w:pPr>
            <w:r w:rsidRPr="008227B8">
              <w:rPr>
                <w:rFonts w:ascii="Arial" w:hAnsi="Arial"/>
                <w:sz w:val="18"/>
              </w:rPr>
              <w:t>type: ENUM</w:t>
            </w:r>
          </w:p>
          <w:p w14:paraId="3722696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E32445F"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975D3F1"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8509FD1"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2233889" w14:textId="77777777" w:rsidTr="00AD2F20">
        <w:trPr>
          <w:cantSplit/>
          <w:jc w:val="center"/>
        </w:trPr>
        <w:tc>
          <w:tcPr>
            <w:tcW w:w="2547" w:type="dxa"/>
          </w:tcPr>
          <w:p w14:paraId="51E69950" w14:textId="77777777" w:rsidR="00427107" w:rsidRPr="008227B8" w:rsidRDefault="00427107" w:rsidP="00427107">
            <w:pPr>
              <w:pStyle w:val="TAL"/>
              <w:rPr>
                <w:lang w:eastAsia="zh-CN"/>
              </w:rPr>
            </w:pPr>
            <w:bookmarkStart w:id="325" w:name="_MCCTEMPBM_CRPT22660220___7" w:colFirst="0" w:colLast="2"/>
            <w:bookmarkEnd w:id="323"/>
            <w:bookmarkEnd w:id="324"/>
            <w:r w:rsidRPr="008227B8">
              <w:rPr>
                <w:rFonts w:cs="Arial"/>
              </w:rPr>
              <w:t>clearUserId</w:t>
            </w:r>
          </w:p>
        </w:tc>
        <w:tc>
          <w:tcPr>
            <w:tcW w:w="5245" w:type="dxa"/>
          </w:tcPr>
          <w:p w14:paraId="16946769"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4FDEFECE"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38E202F2"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5197DD26"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4A0BCF79"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10C54A5" w14:textId="77777777" w:rsidTr="00AD2F20">
        <w:trPr>
          <w:cantSplit/>
          <w:jc w:val="center"/>
        </w:trPr>
        <w:tc>
          <w:tcPr>
            <w:tcW w:w="2547" w:type="dxa"/>
          </w:tcPr>
          <w:p w14:paraId="5C3CC8F8" w14:textId="77777777" w:rsidR="00427107" w:rsidRPr="008227B8" w:rsidRDefault="00427107" w:rsidP="00427107">
            <w:pPr>
              <w:pStyle w:val="TAL"/>
              <w:rPr>
                <w:lang w:eastAsia="zh-CN"/>
              </w:rPr>
            </w:pPr>
            <w:bookmarkStart w:id="326" w:name="_MCCTEMPBM_CRPT22660221___7" w:colFirst="0" w:colLast="2"/>
            <w:bookmarkEnd w:id="325"/>
            <w:r w:rsidRPr="008227B8">
              <w:rPr>
                <w:rFonts w:cs="Arial"/>
              </w:rPr>
              <w:t>clearSystemId</w:t>
            </w:r>
          </w:p>
        </w:tc>
        <w:tc>
          <w:tcPr>
            <w:tcW w:w="5245" w:type="dxa"/>
          </w:tcPr>
          <w:p w14:paraId="22F6ACD6" w14:textId="77777777" w:rsidR="00427107" w:rsidRPr="008227B8" w:rsidRDefault="00427107" w:rsidP="00427107">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040EF538"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4CE211C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7D0CE1F"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40803209"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DB42449" w14:textId="77777777" w:rsidTr="00AD2F20">
        <w:trPr>
          <w:cantSplit/>
          <w:jc w:val="center"/>
        </w:trPr>
        <w:tc>
          <w:tcPr>
            <w:tcW w:w="2547" w:type="dxa"/>
          </w:tcPr>
          <w:p w14:paraId="2117FB76" w14:textId="77777777" w:rsidR="00427107" w:rsidRPr="008227B8" w:rsidRDefault="00427107" w:rsidP="00427107">
            <w:pPr>
              <w:pStyle w:val="TAL"/>
              <w:rPr>
                <w:lang w:eastAsia="zh-CN"/>
              </w:rPr>
            </w:pPr>
            <w:bookmarkStart w:id="327" w:name="_MCCTEMPBM_CRPT22660222___7" w:colFirst="0" w:colLast="2"/>
            <w:bookmarkEnd w:id="326"/>
            <w:r w:rsidRPr="008227B8">
              <w:rPr>
                <w:rFonts w:cs="Arial"/>
              </w:rPr>
              <w:t>serviceUser</w:t>
            </w:r>
          </w:p>
        </w:tc>
        <w:tc>
          <w:tcPr>
            <w:tcW w:w="5245" w:type="dxa"/>
          </w:tcPr>
          <w:p w14:paraId="30169637" w14:textId="77777777" w:rsidR="00427107" w:rsidRPr="008227B8" w:rsidRDefault="00427107" w:rsidP="00427107">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96385DC"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2A132FA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3D17CE45"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550F42C"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01AC51C" w14:textId="77777777" w:rsidTr="00AD2F20">
        <w:trPr>
          <w:cantSplit/>
          <w:jc w:val="center"/>
        </w:trPr>
        <w:tc>
          <w:tcPr>
            <w:tcW w:w="2547" w:type="dxa"/>
          </w:tcPr>
          <w:p w14:paraId="22E0D85E" w14:textId="77777777" w:rsidR="00427107" w:rsidRPr="008227B8" w:rsidRDefault="00427107" w:rsidP="00427107">
            <w:pPr>
              <w:pStyle w:val="TAL"/>
              <w:rPr>
                <w:lang w:eastAsia="zh-CN"/>
              </w:rPr>
            </w:pPr>
            <w:bookmarkStart w:id="328" w:name="_MCCTEMPBM_CRPT22660223___7" w:colFirst="0" w:colLast="2"/>
            <w:bookmarkEnd w:id="327"/>
            <w:r w:rsidRPr="008227B8">
              <w:rPr>
                <w:rFonts w:cs="Arial"/>
              </w:rPr>
              <w:t>serviceProvider</w:t>
            </w:r>
          </w:p>
        </w:tc>
        <w:tc>
          <w:tcPr>
            <w:tcW w:w="5245" w:type="dxa"/>
          </w:tcPr>
          <w:p w14:paraId="26D94B71"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4044632D"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A9D8E4A"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96877AA"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7C372E0"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0501150F" w14:textId="77777777" w:rsidTr="00AD2F20">
        <w:trPr>
          <w:cantSplit/>
          <w:jc w:val="center"/>
        </w:trPr>
        <w:tc>
          <w:tcPr>
            <w:tcW w:w="2547" w:type="dxa"/>
          </w:tcPr>
          <w:p w14:paraId="6E086C74" w14:textId="77777777" w:rsidR="00427107" w:rsidRPr="008227B8" w:rsidRDefault="00427107" w:rsidP="00427107">
            <w:pPr>
              <w:pStyle w:val="TAL"/>
              <w:rPr>
                <w:color w:val="00B0F0"/>
                <w:lang w:eastAsia="zh-CN"/>
              </w:rPr>
            </w:pPr>
            <w:bookmarkStart w:id="329" w:name="_MCCTEMPBM_CRPT22660224___7" w:colFirst="0" w:colLast="2"/>
            <w:bookmarkEnd w:id="328"/>
            <w:r w:rsidRPr="008227B8">
              <w:rPr>
                <w:rFonts w:cs="Arial"/>
              </w:rPr>
              <w:t>securityAlarmDetector</w:t>
            </w:r>
          </w:p>
        </w:tc>
        <w:tc>
          <w:tcPr>
            <w:tcW w:w="5245" w:type="dxa"/>
          </w:tcPr>
          <w:p w14:paraId="5435A190"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B566101"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BD45FD1"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4D6CC9E3"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189F822"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A6E4F" w:rsidRPr="008227B8" w14:paraId="60F5A755" w14:textId="77777777" w:rsidTr="00AD2F20">
        <w:trPr>
          <w:cantSplit/>
          <w:jc w:val="center"/>
        </w:trPr>
        <w:tc>
          <w:tcPr>
            <w:tcW w:w="2547" w:type="dxa"/>
          </w:tcPr>
          <w:p w14:paraId="40884C78" w14:textId="7DF7DBBB" w:rsidR="004A6E4F" w:rsidRPr="008227B8" w:rsidRDefault="004A6E4F" w:rsidP="004A6E4F">
            <w:pPr>
              <w:pStyle w:val="TAL"/>
              <w:rPr>
                <w:rFonts w:cs="Arial"/>
              </w:rPr>
            </w:pPr>
            <w:r>
              <w:rPr>
                <w:rFonts w:cs="Arial"/>
              </w:rPr>
              <w:t>clearingType</w:t>
            </w:r>
          </w:p>
        </w:tc>
        <w:tc>
          <w:tcPr>
            <w:tcW w:w="5245" w:type="dxa"/>
          </w:tcPr>
          <w:p w14:paraId="28B590DE" w14:textId="77777777" w:rsidR="004A6E4F" w:rsidRPr="008227B8" w:rsidRDefault="004A6E4F" w:rsidP="004A6E4F">
            <w:pPr>
              <w:keepLines/>
              <w:spacing w:after="0"/>
              <w:rPr>
                <w:rFonts w:ascii="Arial" w:hAnsi="Arial"/>
                <w:sz w:val="18"/>
                <w:szCs w:val="18"/>
              </w:rPr>
            </w:pPr>
            <w:r>
              <w:rPr>
                <w:rFonts w:ascii="Arial" w:hAnsi="Arial"/>
                <w:sz w:val="18"/>
                <w:szCs w:val="18"/>
              </w:rPr>
              <w:t>Indicates whether the alarm needs to be cleared manually by the MnS consumer (ADMC) or the producer will clear it automatically (ADAC).</w:t>
            </w:r>
          </w:p>
          <w:p w14:paraId="588358E8" w14:textId="77777777" w:rsidR="004A6E4F" w:rsidRDefault="004A6E4F" w:rsidP="004A6E4F">
            <w:pPr>
              <w:keepNext/>
              <w:keepLines/>
              <w:spacing w:after="0"/>
              <w:rPr>
                <w:rFonts w:ascii="Arial" w:eastAsia="SimSun" w:hAnsi="Arial"/>
                <w:sz w:val="18"/>
              </w:rPr>
            </w:pPr>
          </w:p>
          <w:p w14:paraId="41F6A854" w14:textId="77777777" w:rsidR="004A6E4F" w:rsidRDefault="004A6E4F" w:rsidP="004A6E4F">
            <w:pPr>
              <w:keepNext/>
              <w:keepLines/>
              <w:spacing w:after="0"/>
              <w:rPr>
                <w:rFonts w:ascii="Arial" w:hAnsi="Arial" w:cs="Arial"/>
                <w:sz w:val="18"/>
              </w:rPr>
            </w:pPr>
            <w:r w:rsidRPr="008227B8">
              <w:rPr>
                <w:rFonts w:ascii="Arial" w:hAnsi="Arial" w:cs="Arial"/>
                <w:sz w:val="18"/>
              </w:rPr>
              <w:t>AllowedValues</w:t>
            </w:r>
            <w:r>
              <w:rPr>
                <w:rFonts w:ascii="Arial" w:hAnsi="Arial" w:cs="Arial"/>
                <w:sz w:val="18"/>
              </w:rPr>
              <w:t>:</w:t>
            </w:r>
          </w:p>
          <w:p w14:paraId="47EA66F1" w14:textId="2EA47582" w:rsidR="004A6E4F" w:rsidRPr="008227B8" w:rsidRDefault="004A6E4F" w:rsidP="004A6E4F">
            <w:pPr>
              <w:keepNext/>
              <w:keepLines/>
              <w:spacing w:after="0"/>
              <w:rPr>
                <w:rFonts w:ascii="Arial" w:eastAsia="SimSun" w:hAnsi="Arial"/>
                <w:sz w:val="18"/>
              </w:rPr>
            </w:pPr>
            <w:r>
              <w:rPr>
                <w:rFonts w:ascii="Arial" w:hAnsi="Arial" w:cs="Arial"/>
                <w:sz w:val="18"/>
              </w:rPr>
              <w:t>MANUAL, AUTOMATIC</w:t>
            </w:r>
          </w:p>
        </w:tc>
        <w:tc>
          <w:tcPr>
            <w:tcW w:w="1984" w:type="dxa"/>
          </w:tcPr>
          <w:p w14:paraId="763CD1A4" w14:textId="77777777" w:rsidR="004A6E4F" w:rsidRPr="008227B8" w:rsidRDefault="004A6E4F" w:rsidP="004A6E4F">
            <w:pPr>
              <w:keepLines/>
              <w:spacing w:after="0"/>
              <w:rPr>
                <w:rFonts w:ascii="Arial" w:hAnsi="Arial"/>
                <w:sz w:val="18"/>
              </w:rPr>
            </w:pPr>
            <w:r w:rsidRPr="008227B8">
              <w:rPr>
                <w:rFonts w:ascii="Arial" w:hAnsi="Arial"/>
                <w:sz w:val="18"/>
              </w:rPr>
              <w:t xml:space="preserve">type: </w:t>
            </w:r>
            <w:r>
              <w:rPr>
                <w:rFonts w:ascii="Arial" w:hAnsi="Arial"/>
                <w:sz w:val="18"/>
              </w:rPr>
              <w:t>ENUM</w:t>
            </w:r>
          </w:p>
          <w:p w14:paraId="1643837B" w14:textId="77777777" w:rsidR="004A6E4F" w:rsidRPr="008227B8" w:rsidRDefault="004A6E4F" w:rsidP="004A6E4F">
            <w:pPr>
              <w:keepLines/>
              <w:spacing w:after="0"/>
              <w:rPr>
                <w:rFonts w:ascii="Arial" w:hAnsi="Arial"/>
                <w:sz w:val="18"/>
              </w:rPr>
            </w:pPr>
            <w:r w:rsidRPr="008227B8">
              <w:rPr>
                <w:rFonts w:ascii="Arial" w:hAnsi="Arial"/>
                <w:sz w:val="18"/>
              </w:rPr>
              <w:t>multiplicity: 1</w:t>
            </w:r>
          </w:p>
          <w:p w14:paraId="3717C5C0" w14:textId="77777777" w:rsidR="004A6E4F" w:rsidRPr="008227B8" w:rsidRDefault="004A6E4F" w:rsidP="004A6E4F">
            <w:pPr>
              <w:keepLines/>
              <w:spacing w:after="0"/>
              <w:rPr>
                <w:rFonts w:ascii="Arial" w:hAnsi="Arial"/>
                <w:sz w:val="18"/>
              </w:rPr>
            </w:pPr>
            <w:r w:rsidRPr="008227B8">
              <w:rPr>
                <w:rFonts w:ascii="Arial" w:hAnsi="Arial"/>
                <w:sz w:val="18"/>
              </w:rPr>
              <w:t>isOrdered: N/A</w:t>
            </w:r>
          </w:p>
          <w:p w14:paraId="260A15D7" w14:textId="77777777" w:rsidR="004A6E4F" w:rsidRPr="008227B8" w:rsidRDefault="004A6E4F" w:rsidP="004A6E4F">
            <w:pPr>
              <w:keepLines/>
              <w:spacing w:after="0"/>
              <w:rPr>
                <w:rFonts w:ascii="Arial" w:hAnsi="Arial"/>
                <w:sz w:val="18"/>
              </w:rPr>
            </w:pPr>
            <w:r w:rsidRPr="008227B8">
              <w:rPr>
                <w:rFonts w:ascii="Arial" w:hAnsi="Arial"/>
                <w:sz w:val="18"/>
              </w:rPr>
              <w:t>isUnique: N/A</w:t>
            </w:r>
          </w:p>
          <w:p w14:paraId="6BF4B0B2" w14:textId="77777777" w:rsidR="004A6E4F" w:rsidRPr="008227B8" w:rsidRDefault="004A6E4F" w:rsidP="004A6E4F">
            <w:pPr>
              <w:keepLines/>
              <w:spacing w:after="0"/>
              <w:rPr>
                <w:rFonts w:ascii="Arial" w:hAnsi="Arial"/>
                <w:sz w:val="18"/>
              </w:rPr>
            </w:pPr>
            <w:r w:rsidRPr="008227B8">
              <w:rPr>
                <w:rFonts w:ascii="Arial" w:hAnsi="Arial"/>
                <w:sz w:val="18"/>
              </w:rPr>
              <w:t xml:space="preserve">defaultValue: </w:t>
            </w:r>
            <w:r>
              <w:rPr>
                <w:rFonts w:ascii="Arial" w:hAnsi="Arial"/>
                <w:sz w:val="18"/>
              </w:rPr>
              <w:t>AUTOMATIC</w:t>
            </w:r>
          </w:p>
          <w:p w14:paraId="067C131B" w14:textId="252B8378" w:rsidR="004A6E4F" w:rsidRPr="008227B8" w:rsidRDefault="004A6E4F" w:rsidP="004A6E4F">
            <w:pPr>
              <w:keepNext/>
              <w:keepLines/>
              <w:spacing w:after="0"/>
              <w:rPr>
                <w:rFonts w:ascii="Arial" w:hAnsi="Arial"/>
                <w:sz w:val="18"/>
              </w:rPr>
            </w:pPr>
            <w:r w:rsidRPr="008227B8">
              <w:rPr>
                <w:rFonts w:ascii="Arial" w:hAnsi="Arial"/>
                <w:sz w:val="18"/>
              </w:rPr>
              <w:t>isNullable: False</w:t>
            </w:r>
          </w:p>
        </w:tc>
      </w:tr>
      <w:tr w:rsidR="00427107" w:rsidRPr="008227B8" w14:paraId="3AF2ADED" w14:textId="77777777" w:rsidTr="00AD2F20">
        <w:trPr>
          <w:cantSplit/>
          <w:jc w:val="center"/>
        </w:trPr>
        <w:tc>
          <w:tcPr>
            <w:tcW w:w="2547" w:type="dxa"/>
          </w:tcPr>
          <w:p w14:paraId="159198B9" w14:textId="77777777" w:rsidR="00427107" w:rsidRPr="008227B8" w:rsidRDefault="00427107" w:rsidP="00427107">
            <w:pPr>
              <w:pStyle w:val="TAL"/>
              <w:rPr>
                <w:color w:val="00B0F0"/>
                <w:lang w:eastAsia="zh-CN"/>
              </w:rPr>
            </w:pPr>
            <w:bookmarkStart w:id="330" w:name="_MCCTEMPBM_CRPT22660225___7" w:colFirst="0" w:colLast="2"/>
            <w:bookmarkEnd w:id="329"/>
            <w:r w:rsidRPr="008227B8">
              <w:rPr>
                <w:rFonts w:cs="Arial"/>
              </w:rPr>
              <w:lastRenderedPageBreak/>
              <w:t>comments</w:t>
            </w:r>
          </w:p>
        </w:tc>
        <w:tc>
          <w:tcPr>
            <w:tcW w:w="5245" w:type="dxa"/>
          </w:tcPr>
          <w:p w14:paraId="0D9CB47F"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427107" w:rsidRPr="008227B8" w:rsidRDefault="00427107" w:rsidP="00427107">
            <w:pPr>
              <w:keepNext/>
              <w:keepLines/>
              <w:spacing w:after="0"/>
              <w:rPr>
                <w:rFonts w:ascii="Arial" w:hAnsi="Arial"/>
                <w:sz w:val="18"/>
              </w:rPr>
            </w:pPr>
            <w:r w:rsidRPr="008227B8">
              <w:rPr>
                <w:rFonts w:ascii="Arial" w:hAnsi="Arial"/>
                <w:sz w:val="18"/>
              </w:rPr>
              <w:t>type: AlarmComment</w:t>
            </w:r>
          </w:p>
          <w:p w14:paraId="59015434"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230845CE"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0F6AAD6E"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0A8C1447"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BF9267B" w14:textId="77777777" w:rsidTr="00AD2F20">
        <w:trPr>
          <w:cantSplit/>
          <w:jc w:val="center"/>
        </w:trPr>
        <w:tc>
          <w:tcPr>
            <w:tcW w:w="2547" w:type="dxa"/>
          </w:tcPr>
          <w:p w14:paraId="0B07378A" w14:textId="77777777" w:rsidR="00427107" w:rsidRPr="008227B8" w:rsidRDefault="00427107" w:rsidP="00427107">
            <w:pPr>
              <w:pStyle w:val="TAL"/>
              <w:rPr>
                <w:color w:val="00B0F0"/>
                <w:lang w:eastAsia="zh-CN"/>
              </w:rPr>
            </w:pPr>
            <w:bookmarkStart w:id="331" w:name="_MCCTEMPBM_CRPT22660226___7" w:colFirst="0" w:colLast="2"/>
            <w:bookmarkEnd w:id="330"/>
            <w:r w:rsidRPr="008227B8">
              <w:rPr>
                <w:rFonts w:cs="Arial"/>
              </w:rPr>
              <w:t>correlatedNotifications</w:t>
            </w:r>
          </w:p>
        </w:tc>
        <w:tc>
          <w:tcPr>
            <w:tcW w:w="5245" w:type="dxa"/>
          </w:tcPr>
          <w:p w14:paraId="2EEA65D3"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13597397"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69B42871"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3F8066EB"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DA6DF24" w14:textId="77777777" w:rsidTr="00AD2F20">
        <w:trPr>
          <w:cantSplit/>
          <w:jc w:val="center"/>
        </w:trPr>
        <w:tc>
          <w:tcPr>
            <w:tcW w:w="2547" w:type="dxa"/>
          </w:tcPr>
          <w:p w14:paraId="6045FFBE" w14:textId="77777777" w:rsidR="00427107" w:rsidRPr="008227B8" w:rsidRDefault="00427107" w:rsidP="00427107">
            <w:pPr>
              <w:pStyle w:val="TAL"/>
              <w:rPr>
                <w:rFonts w:cs="Arial"/>
              </w:rPr>
            </w:pPr>
            <w:bookmarkStart w:id="332" w:name="_MCCTEMPBM_CRPT22660227___7" w:colFirst="0" w:colLast="2"/>
            <w:bookmarkEnd w:id="331"/>
            <w:r w:rsidRPr="008227B8">
              <w:rPr>
                <w:rFonts w:cs="Arial"/>
              </w:rPr>
              <w:t>commentTime</w:t>
            </w:r>
          </w:p>
        </w:tc>
        <w:tc>
          <w:tcPr>
            <w:tcW w:w="5245" w:type="dxa"/>
          </w:tcPr>
          <w:p w14:paraId="78710BAA" w14:textId="5FEA3A49"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427107" w:rsidRPr="008227B8" w:rsidRDefault="00427107" w:rsidP="00427107">
            <w:pPr>
              <w:keepNext/>
              <w:keepLines/>
              <w:spacing w:after="0"/>
              <w:rPr>
                <w:rFonts w:ascii="Arial" w:hAnsi="Arial"/>
                <w:sz w:val="18"/>
              </w:rPr>
            </w:pPr>
            <w:r w:rsidRPr="008227B8">
              <w:rPr>
                <w:rFonts w:ascii="Arial" w:hAnsi="Arial"/>
                <w:sz w:val="18"/>
              </w:rPr>
              <w:t>type: DateTime</w:t>
            </w:r>
          </w:p>
          <w:p w14:paraId="66F71EA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15FBBCB"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40B42D64"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B3E3C94"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448BDB8" w14:textId="77777777" w:rsidTr="00AD2F20">
        <w:trPr>
          <w:cantSplit/>
          <w:jc w:val="center"/>
        </w:trPr>
        <w:tc>
          <w:tcPr>
            <w:tcW w:w="2547" w:type="dxa"/>
          </w:tcPr>
          <w:p w14:paraId="05CB5F11" w14:textId="77777777" w:rsidR="00427107" w:rsidRPr="008227B8" w:rsidRDefault="00427107" w:rsidP="00427107">
            <w:pPr>
              <w:pStyle w:val="TAL"/>
              <w:rPr>
                <w:rFonts w:cs="Arial"/>
              </w:rPr>
            </w:pPr>
            <w:bookmarkStart w:id="333" w:name="_MCCTEMPBM_CRPT22660228___7" w:colFirst="0" w:colLast="2"/>
            <w:bookmarkEnd w:id="332"/>
            <w:r w:rsidRPr="008227B8">
              <w:rPr>
                <w:rFonts w:cs="Arial"/>
              </w:rPr>
              <w:t>commentUserId</w:t>
            </w:r>
          </w:p>
        </w:tc>
        <w:tc>
          <w:tcPr>
            <w:tcW w:w="5245" w:type="dxa"/>
          </w:tcPr>
          <w:p w14:paraId="660AD3BC"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A4BFC12"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7011EF1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B0E3A2A"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BDA645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83815D4" w14:textId="77777777" w:rsidTr="00AD2F20">
        <w:trPr>
          <w:cantSplit/>
          <w:jc w:val="center"/>
        </w:trPr>
        <w:tc>
          <w:tcPr>
            <w:tcW w:w="2547" w:type="dxa"/>
          </w:tcPr>
          <w:p w14:paraId="65A2FA68" w14:textId="77777777" w:rsidR="00427107" w:rsidRPr="008227B8" w:rsidRDefault="00427107" w:rsidP="00427107">
            <w:pPr>
              <w:pStyle w:val="TAL"/>
              <w:rPr>
                <w:rFonts w:cs="Arial"/>
              </w:rPr>
            </w:pPr>
            <w:bookmarkStart w:id="334" w:name="_MCCTEMPBM_CRPT22660229___7" w:colFirst="0" w:colLast="2"/>
            <w:bookmarkEnd w:id="333"/>
            <w:r w:rsidRPr="008227B8">
              <w:rPr>
                <w:rFonts w:cs="Arial"/>
              </w:rPr>
              <w:t>commentSystemId</w:t>
            </w:r>
          </w:p>
        </w:tc>
        <w:tc>
          <w:tcPr>
            <w:tcW w:w="5245" w:type="dxa"/>
          </w:tcPr>
          <w:p w14:paraId="386D5B52"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E085637"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40E03141"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3CE6A1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0C81E1D"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6AEC93D2" w14:textId="77777777" w:rsidTr="00AD2F20">
        <w:trPr>
          <w:cantSplit/>
          <w:jc w:val="center"/>
        </w:trPr>
        <w:tc>
          <w:tcPr>
            <w:tcW w:w="2547" w:type="dxa"/>
          </w:tcPr>
          <w:p w14:paraId="0AAA30F3" w14:textId="77777777" w:rsidR="00427107" w:rsidRPr="008227B8" w:rsidRDefault="00427107" w:rsidP="00427107">
            <w:pPr>
              <w:pStyle w:val="TAL"/>
              <w:rPr>
                <w:rFonts w:cs="Arial"/>
              </w:rPr>
            </w:pPr>
            <w:bookmarkStart w:id="335" w:name="_MCCTEMPBM_CRPT22660230___7" w:colFirst="0" w:colLast="2"/>
            <w:bookmarkEnd w:id="334"/>
            <w:r w:rsidRPr="008227B8">
              <w:rPr>
                <w:rFonts w:cs="Arial"/>
              </w:rPr>
              <w:t>commentText</w:t>
            </w:r>
          </w:p>
        </w:tc>
        <w:tc>
          <w:tcPr>
            <w:tcW w:w="5245" w:type="dxa"/>
          </w:tcPr>
          <w:p w14:paraId="3E247FF7"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2923A8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1EDC2310"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E39E45E"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DFAD5E6"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5A470E3" w14:textId="77777777" w:rsidTr="00AD2F20">
        <w:trPr>
          <w:cantSplit/>
          <w:jc w:val="center"/>
        </w:trPr>
        <w:tc>
          <w:tcPr>
            <w:tcW w:w="2547" w:type="dxa"/>
          </w:tcPr>
          <w:p w14:paraId="10EFD322" w14:textId="77777777" w:rsidR="00427107" w:rsidRPr="008227B8" w:rsidRDefault="00427107" w:rsidP="00427107">
            <w:pPr>
              <w:pStyle w:val="TAL"/>
              <w:rPr>
                <w:rFonts w:cs="Arial"/>
              </w:rPr>
            </w:pPr>
            <w:bookmarkStart w:id="336" w:name="_MCCTEMPBM_CRPT22660231___7" w:colFirst="0" w:colLast="2"/>
            <w:bookmarkEnd w:id="335"/>
            <w:r w:rsidRPr="008227B8">
              <w:rPr>
                <w:rFonts w:cs="Arial"/>
              </w:rPr>
              <w:t>CorrelatedNotification.sourceObjectInstance</w:t>
            </w:r>
          </w:p>
        </w:tc>
        <w:tc>
          <w:tcPr>
            <w:tcW w:w="5245" w:type="dxa"/>
          </w:tcPr>
          <w:p w14:paraId="5B836BEF" w14:textId="77777777" w:rsidR="00427107" w:rsidRPr="008227B8" w:rsidRDefault="00427107" w:rsidP="00427107">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427107" w:rsidRPr="008227B8" w:rsidRDefault="00427107" w:rsidP="00427107">
            <w:pPr>
              <w:keepNext/>
              <w:keepLines/>
              <w:spacing w:after="0"/>
              <w:rPr>
                <w:rFonts w:ascii="Arial" w:hAnsi="Arial"/>
                <w:sz w:val="18"/>
              </w:rPr>
            </w:pPr>
            <w:r w:rsidRPr="008227B8">
              <w:rPr>
                <w:rFonts w:ascii="Arial" w:hAnsi="Arial"/>
                <w:sz w:val="18"/>
              </w:rPr>
              <w:t>type: DN</w:t>
            </w:r>
          </w:p>
          <w:p w14:paraId="6AAE2B62"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6C3471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C8AF3D3"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79B8E7E0"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181A1F7" w14:textId="77777777" w:rsidTr="00AD2F20">
        <w:trPr>
          <w:cantSplit/>
          <w:jc w:val="center"/>
        </w:trPr>
        <w:tc>
          <w:tcPr>
            <w:tcW w:w="2547" w:type="dxa"/>
          </w:tcPr>
          <w:p w14:paraId="508B9FB0" w14:textId="79EEB6D0" w:rsidR="00427107" w:rsidRPr="008227B8" w:rsidRDefault="00427107" w:rsidP="00427107">
            <w:pPr>
              <w:pStyle w:val="TAL"/>
              <w:rPr>
                <w:rFonts w:cs="Arial"/>
              </w:rPr>
            </w:pPr>
            <w:bookmarkStart w:id="337" w:name="_MCCTEMPBM_CRPT22660232___7" w:colFirst="0" w:colLast="2"/>
            <w:bookmarkEnd w:id="336"/>
            <w:r w:rsidRPr="008227B8">
              <w:rPr>
                <w:rFonts w:cs="Arial"/>
              </w:rPr>
              <w:t>CorrelatedNotification.notificationId</w:t>
            </w:r>
            <w:r>
              <w:rPr>
                <w:rFonts w:cs="Arial"/>
              </w:rPr>
              <w:t>s</w:t>
            </w:r>
          </w:p>
        </w:tc>
        <w:tc>
          <w:tcPr>
            <w:tcW w:w="5245" w:type="dxa"/>
          </w:tcPr>
          <w:p w14:paraId="1779FA02"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427107" w:rsidRPr="008227B8" w:rsidRDefault="00427107" w:rsidP="00427107">
            <w:pPr>
              <w:keepNext/>
              <w:keepLines/>
              <w:spacing w:after="0"/>
              <w:rPr>
                <w:rFonts w:ascii="Arial" w:hAnsi="Arial"/>
                <w:sz w:val="18"/>
              </w:rPr>
            </w:pPr>
            <w:r w:rsidRPr="008227B8">
              <w:rPr>
                <w:rFonts w:ascii="Arial" w:hAnsi="Arial"/>
                <w:sz w:val="18"/>
              </w:rPr>
              <w:t>type: integer</w:t>
            </w:r>
          </w:p>
          <w:p w14:paraId="5F86A22A"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4B080BFC"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0EC09D83"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0E6771B3"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bookmarkEnd w:id="337"/>
      <w:tr w:rsidR="00427107" w:rsidRPr="008227B8" w14:paraId="68DE1098" w14:textId="77777777" w:rsidTr="00AD2F20">
        <w:trPr>
          <w:cantSplit/>
          <w:jc w:val="center"/>
        </w:trPr>
        <w:tc>
          <w:tcPr>
            <w:tcW w:w="9776" w:type="dxa"/>
            <w:gridSpan w:val="3"/>
          </w:tcPr>
          <w:p w14:paraId="54234A16" w14:textId="61C431BC" w:rsidR="00427107" w:rsidRPr="008227B8" w:rsidRDefault="00427107" w:rsidP="00427107">
            <w:pPr>
              <w:pStyle w:val="TAN"/>
            </w:pPr>
            <w:r w:rsidRPr="008227B8">
              <w:t>NOTEs: none</w:t>
            </w:r>
            <w:r>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38" w:name="_Toc157982685"/>
      <w:bookmarkStart w:id="339" w:name="_Toc219484264"/>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38"/>
      <w:bookmarkEnd w:id="339"/>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40" w:name="_Toc157982686"/>
      <w:bookmarkStart w:id="341" w:name="_Toc219484265"/>
      <w:r w:rsidRPr="008227B8">
        <w:t>7.</w:t>
      </w:r>
      <w:r w:rsidR="002B6147" w:rsidRPr="008227B8">
        <w:t>5</w:t>
      </w:r>
      <w:r w:rsidR="002B6147" w:rsidRPr="008227B8">
        <w:tab/>
        <w:t>Common notifications</w:t>
      </w:r>
      <w:bookmarkEnd w:id="340"/>
      <w:bookmarkEnd w:id="341"/>
    </w:p>
    <w:p w14:paraId="7F2F151E" w14:textId="32962BB9" w:rsidR="002B6147" w:rsidRPr="008227B8" w:rsidRDefault="00C77DBA" w:rsidP="004250E7">
      <w:pPr>
        <w:pStyle w:val="Heading3"/>
        <w:rPr>
          <w:rFonts w:eastAsia="SimSun"/>
        </w:rPr>
      </w:pPr>
      <w:bookmarkStart w:id="342" w:name="_Toc157982687"/>
      <w:bookmarkStart w:id="343" w:name="_Toc219484266"/>
      <w:r w:rsidRPr="008227B8">
        <w:rPr>
          <w:rFonts w:eastAsia="SimSun"/>
        </w:rPr>
        <w:t>7.</w:t>
      </w:r>
      <w:r w:rsidR="002B6147" w:rsidRPr="008227B8">
        <w:rPr>
          <w:rFonts w:eastAsia="SimSun"/>
        </w:rPr>
        <w:t>5.1</w:t>
      </w:r>
      <w:r w:rsidR="002B6147" w:rsidRPr="008227B8">
        <w:rPr>
          <w:rFonts w:eastAsia="SimSun"/>
        </w:rPr>
        <w:tab/>
        <w:t>Alarm notifications</w:t>
      </w:r>
      <w:bookmarkEnd w:id="342"/>
      <w:bookmarkEnd w:id="343"/>
    </w:p>
    <w:p w14:paraId="4C4A1802" w14:textId="66D1239A" w:rsidR="002B6147" w:rsidRPr="008227B8" w:rsidRDefault="002B6147" w:rsidP="002B6147">
      <w:pPr>
        <w:rPr>
          <w:rFonts w:ascii="Courier New" w:hAnsi="Courier New"/>
        </w:rPr>
      </w:pPr>
      <w:bookmarkStart w:id="344" w:name="_MCCTEMPBM_CRPT22660234___7"/>
      <w:r w:rsidRPr="008227B8">
        <w:t xml:space="preserve">This clause presents a list of notifications, defined in clause </w:t>
      </w:r>
      <w:r w:rsidR="00876962">
        <w:t>8</w:t>
      </w:r>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45" w:name="_MCCTEMPBM_CRPT22660235___4" w:colFirst="0" w:colLast="0"/>
            <w:bookmarkEnd w:id="344"/>
            <w:r w:rsidRPr="008227B8">
              <w:rPr>
                <w:rFonts w:ascii="Arial" w:hAnsi="Arial" w:cs="Arial"/>
                <w:b/>
                <w:sz w:val="18"/>
              </w:rPr>
              <w:lastRenderedPageBreak/>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46" w:name="_MCCTEMPBM_CRPT22660236___7"/>
            <w:bookmarkEnd w:id="345"/>
            <w:r w:rsidRPr="008227B8">
              <w:rPr>
                <w:rFonts w:ascii="Arial" w:hAnsi="Arial" w:cs="Arial"/>
                <w:sz w:val="18"/>
              </w:rPr>
              <w:t>notifyNewAlarm</w:t>
            </w:r>
            <w:bookmarkEnd w:id="346"/>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47" w:name="_MCCTEMPBM_CRPT22660237___7"/>
            <w:r w:rsidRPr="008227B8">
              <w:rPr>
                <w:rFonts w:ascii="Arial" w:hAnsi="Arial" w:cs="Arial"/>
                <w:sz w:val="18"/>
              </w:rPr>
              <w:t>notifyClearedAlarm</w:t>
            </w:r>
            <w:bookmarkEnd w:id="347"/>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48" w:name="_MCCTEMPBM_CRPT22660238___7"/>
            <w:r w:rsidRPr="008227B8">
              <w:rPr>
                <w:rFonts w:ascii="Arial" w:hAnsi="Arial" w:cs="Arial"/>
                <w:sz w:val="18"/>
              </w:rPr>
              <w:t>notifyAlarmListRebuilt</w:t>
            </w:r>
            <w:bookmarkEnd w:id="348"/>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49" w:name="_MCCTEMPBM_CRPT22660239___7"/>
            <w:r w:rsidRPr="008227B8">
              <w:rPr>
                <w:rFonts w:ascii="Arial" w:hAnsi="Arial" w:cs="Arial"/>
                <w:sz w:val="18"/>
              </w:rPr>
              <w:t>notifyChangedAlarmGeneral</w:t>
            </w:r>
            <w:bookmarkEnd w:id="349"/>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50" w:name="_MCCTEMPBM_CRPT22660241___7"/>
            <w:r w:rsidRPr="008227B8">
              <w:rPr>
                <w:rFonts w:ascii="Arial" w:hAnsi="Arial" w:cs="Arial"/>
                <w:sz w:val="18"/>
              </w:rPr>
              <w:t>notifyCorrelatedNotificationChanged</w:t>
            </w:r>
            <w:bookmarkEnd w:id="350"/>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1" w:name="_MCCTEMPBM_CRPT22660242___7"/>
            <w:r w:rsidRPr="008227B8">
              <w:rPr>
                <w:rFonts w:ascii="Arial" w:hAnsi="Arial" w:cs="Arial"/>
                <w:sz w:val="18"/>
              </w:rPr>
              <w:t>notifyAckStateChanged</w:t>
            </w:r>
            <w:bookmarkEnd w:id="351"/>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2" w:name="_MCCTEMPBM_CRPT22660243___7"/>
            <w:r w:rsidRPr="008227B8">
              <w:rPr>
                <w:rFonts w:ascii="Arial" w:hAnsi="Arial" w:cs="Arial"/>
                <w:sz w:val="18"/>
              </w:rPr>
              <w:t>notifyComments</w:t>
            </w:r>
            <w:bookmarkEnd w:id="352"/>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53" w:name="_MCCTEMPBM_CRPT22660244___7"/>
            <w:r w:rsidRPr="008227B8">
              <w:rPr>
                <w:rFonts w:ascii="Arial" w:hAnsi="Arial" w:cs="Arial"/>
                <w:sz w:val="18"/>
              </w:rPr>
              <w:t>notifyPotentialFaultyAlarmList</w:t>
            </w:r>
            <w:bookmarkEnd w:id="353"/>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54" w:name="_Toc157982688"/>
    </w:p>
    <w:p w14:paraId="5468549A" w14:textId="31BB21D8" w:rsidR="002B6147" w:rsidRPr="008227B8" w:rsidRDefault="00C77DBA" w:rsidP="004250E7">
      <w:pPr>
        <w:pStyle w:val="Heading3"/>
        <w:rPr>
          <w:rFonts w:eastAsia="SimSun"/>
          <w:lang w:eastAsia="zh-CN"/>
        </w:rPr>
      </w:pPr>
      <w:bookmarkStart w:id="355" w:name="_Toc219484267"/>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54"/>
      <w:bookmarkEnd w:id="355"/>
    </w:p>
    <w:p w14:paraId="418283EB" w14:textId="77777777" w:rsidR="002B6147" w:rsidRPr="008227B8" w:rsidRDefault="002B6147" w:rsidP="002B6147">
      <w:bookmarkStart w:id="356"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57" w:name="_MCCTEMPBM_CRPT22660246___4" w:colFirst="0" w:colLast="0"/>
            <w:bookmarkEnd w:id="356"/>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58" w:name="_MCCTEMPBM_CRPT22660247___7"/>
            <w:bookmarkEnd w:id="357"/>
            <w:r w:rsidRPr="008227B8">
              <w:rPr>
                <w:rFonts w:ascii="Arial" w:hAnsi="Arial" w:cs="Arial"/>
                <w:sz w:val="18"/>
              </w:rPr>
              <w:t>notifyMOICreation</w:t>
            </w:r>
            <w:bookmarkEnd w:id="358"/>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59" w:name="_MCCTEMPBM_CRPT22660248___7"/>
            <w:r w:rsidRPr="008227B8">
              <w:rPr>
                <w:rFonts w:ascii="Arial" w:hAnsi="Arial" w:cs="Arial"/>
                <w:sz w:val="18"/>
              </w:rPr>
              <w:t>notifyMOIDeletion</w:t>
            </w:r>
            <w:bookmarkEnd w:id="359"/>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60" w:name="_MCCTEMPBM_CRPT22660249___7"/>
            <w:r w:rsidRPr="008227B8">
              <w:rPr>
                <w:rFonts w:ascii="Arial" w:hAnsi="Arial" w:cs="Arial"/>
                <w:sz w:val="18"/>
              </w:rPr>
              <w:t>notifyMOIAttributeValueChanges</w:t>
            </w:r>
            <w:bookmarkEnd w:id="360"/>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1" w:name="_MCCTEMPBM_CRPT22660250___7"/>
            <w:r w:rsidRPr="008227B8">
              <w:rPr>
                <w:rFonts w:ascii="Arial" w:hAnsi="Arial" w:cs="Arial"/>
                <w:sz w:val="18"/>
              </w:rPr>
              <w:t>notifyMOIChanges</w:t>
            </w:r>
            <w:bookmarkEnd w:id="361"/>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943B969" w:rsidR="002B6147" w:rsidRPr="008227B8" w:rsidRDefault="00C77DBA" w:rsidP="00550B19">
      <w:pPr>
        <w:pStyle w:val="Heading1"/>
      </w:pPr>
      <w:bookmarkStart w:id="362" w:name="_Toc157982689"/>
      <w:bookmarkStart w:id="363" w:name="_Toc219484268"/>
      <w:r w:rsidRPr="008227B8">
        <w:t>8</w:t>
      </w:r>
      <w:r w:rsidR="002B6147" w:rsidRPr="008227B8">
        <w:tab/>
        <w:t>Notifications</w:t>
      </w:r>
      <w:bookmarkEnd w:id="362"/>
      <w:bookmarkEnd w:id="363"/>
    </w:p>
    <w:p w14:paraId="436FF0CD" w14:textId="366E7C40" w:rsidR="0015281E" w:rsidRPr="008227B8" w:rsidRDefault="00C77DBA" w:rsidP="0015281E">
      <w:pPr>
        <w:pStyle w:val="Heading2"/>
      </w:pPr>
      <w:bookmarkStart w:id="364" w:name="_Toc157982690"/>
      <w:bookmarkStart w:id="365" w:name="_Toc219484269"/>
      <w:r w:rsidRPr="008227B8">
        <w:t>8.</w:t>
      </w:r>
      <w:r w:rsidR="002B6147" w:rsidRPr="008227B8">
        <w:t>1</w:t>
      </w:r>
      <w:r w:rsidR="002B6147" w:rsidRPr="008227B8">
        <w:tab/>
        <w:t>Overview</w:t>
      </w:r>
      <w:bookmarkEnd w:id="364"/>
      <w:bookmarkEnd w:id="365"/>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66" w:name="_Toc157982691"/>
      <w:bookmarkStart w:id="367" w:name="_Toc219484270"/>
      <w:r w:rsidRPr="008227B8">
        <w:t>8.</w:t>
      </w:r>
      <w:r w:rsidR="002B6147" w:rsidRPr="008227B8">
        <w:t>2</w:t>
      </w:r>
      <w:r w:rsidR="002B6147" w:rsidRPr="008227B8">
        <w:tab/>
        <w:t>notifyNewAlarm</w:t>
      </w:r>
      <w:bookmarkEnd w:id="366"/>
      <w:bookmarkEnd w:id="367"/>
    </w:p>
    <w:p w14:paraId="53D0BB98" w14:textId="1713D99A" w:rsidR="002B6147" w:rsidRPr="008227B8" w:rsidRDefault="00C77DBA" w:rsidP="004250E7">
      <w:pPr>
        <w:pStyle w:val="Heading3"/>
        <w:rPr>
          <w:rFonts w:eastAsia="SimSun"/>
          <w:lang w:eastAsia="zh-CN"/>
        </w:rPr>
      </w:pPr>
      <w:bookmarkStart w:id="368" w:name="_Toc157982692"/>
      <w:bookmarkStart w:id="369" w:name="_Toc219484271"/>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68"/>
      <w:bookmarkEnd w:id="369"/>
    </w:p>
    <w:p w14:paraId="09B99DEC" w14:textId="77777777" w:rsidR="002B6147" w:rsidRPr="008227B8" w:rsidRDefault="002B6147" w:rsidP="002B6147">
      <w:bookmarkStart w:id="370"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1" w:name="_Toc157982693"/>
      <w:bookmarkStart w:id="372" w:name="_Toc219484272"/>
      <w:bookmarkEnd w:id="370"/>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1"/>
      <w:bookmarkEnd w:id="372"/>
    </w:p>
    <w:p w14:paraId="6EF5416C" w14:textId="6DE2FE3F" w:rsidR="002B6147" w:rsidRPr="008227B8" w:rsidRDefault="002B6147" w:rsidP="000815A8">
      <w:bookmarkStart w:id="373"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74" w:name="_MCCTEMPBM_CRPT22660253___4"/>
      <w:bookmarkEnd w:id="373"/>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493"/>
        <w:gridCol w:w="3166"/>
        <w:gridCol w:w="3425"/>
      </w:tblGrid>
      <w:tr w:rsidR="002B6147" w:rsidRPr="008227B8" w14:paraId="2544EDD4" w14:textId="77777777" w:rsidTr="00F8672E">
        <w:trPr>
          <w:tblHeader/>
          <w:jc w:val="center"/>
        </w:trPr>
        <w:tc>
          <w:tcPr>
            <w:tcW w:w="2547"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93"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6"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5"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F8672E">
        <w:trPr>
          <w:jc w:val="center"/>
        </w:trPr>
        <w:tc>
          <w:tcPr>
            <w:tcW w:w="2547" w:type="dxa"/>
          </w:tcPr>
          <w:p w14:paraId="60649ADB" w14:textId="77777777" w:rsidR="002B6147" w:rsidRPr="008227B8" w:rsidRDefault="002B6147" w:rsidP="002B6147">
            <w:pPr>
              <w:keepNext/>
              <w:keepLines/>
              <w:spacing w:after="0"/>
              <w:rPr>
                <w:rFonts w:ascii="Arial" w:hAnsi="Arial" w:cs="Arial"/>
                <w:sz w:val="18"/>
              </w:rPr>
            </w:pPr>
            <w:bookmarkStart w:id="375" w:name="_MCCTEMPBM_CRPT22660254___7"/>
            <w:bookmarkStart w:id="376" w:name="_MCCTEMPBM_CRPT22660256___7" w:colFirst="2" w:colLast="2"/>
            <w:bookmarkEnd w:id="374"/>
            <w:r w:rsidRPr="008227B8">
              <w:rPr>
                <w:rFonts w:ascii="Arial" w:hAnsi="Arial" w:cs="Arial"/>
                <w:sz w:val="18"/>
              </w:rPr>
              <w:t>objectClass</w:t>
            </w:r>
            <w:bookmarkEnd w:id="375"/>
          </w:p>
        </w:tc>
        <w:tc>
          <w:tcPr>
            <w:tcW w:w="493" w:type="dxa"/>
          </w:tcPr>
          <w:p w14:paraId="0E95B048" w14:textId="77777777" w:rsidR="002B6147" w:rsidRPr="008227B8" w:rsidRDefault="002B6147" w:rsidP="002B6147">
            <w:pPr>
              <w:keepNext/>
              <w:keepLines/>
              <w:spacing w:after="0"/>
              <w:jc w:val="center"/>
              <w:rPr>
                <w:rFonts w:ascii="Arial" w:hAnsi="Arial" w:cs="Arial"/>
                <w:sz w:val="18"/>
              </w:rPr>
            </w:pPr>
            <w:bookmarkStart w:id="377" w:name="_MCCTEMPBM_CRPT22660255___4"/>
            <w:r w:rsidRPr="008227B8">
              <w:rPr>
                <w:rFonts w:ascii="Arial" w:hAnsi="Arial" w:cs="Arial"/>
                <w:sz w:val="18"/>
              </w:rPr>
              <w:t>M</w:t>
            </w:r>
            <w:bookmarkEnd w:id="377"/>
          </w:p>
        </w:tc>
        <w:tc>
          <w:tcPr>
            <w:tcW w:w="3166" w:type="dxa"/>
          </w:tcPr>
          <w:p w14:paraId="38EBAC68" w14:textId="7CA5A357" w:rsidR="002B6147" w:rsidRPr="008227B8" w:rsidRDefault="000859E8" w:rsidP="002B6147">
            <w:pPr>
              <w:keepNext/>
              <w:keepLines/>
              <w:spacing w:after="0"/>
              <w:rPr>
                <w:rFonts w:ascii="Arial" w:hAnsi="Arial" w:cs="Arial"/>
                <w:sz w:val="18"/>
              </w:rPr>
            </w:pPr>
            <w:r>
              <w:rPr>
                <w:rFonts w:ascii="Arial" w:hAnsi="Arial" w:cs="Arial"/>
                <w:sz w:val="18"/>
              </w:rPr>
              <w:t>See TS 28.532 [2] clause 11.0.2</w:t>
            </w:r>
          </w:p>
        </w:tc>
        <w:tc>
          <w:tcPr>
            <w:tcW w:w="3425"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F8672E">
        <w:trPr>
          <w:jc w:val="center"/>
        </w:trPr>
        <w:tc>
          <w:tcPr>
            <w:tcW w:w="2547" w:type="dxa"/>
          </w:tcPr>
          <w:p w14:paraId="637370DB" w14:textId="77777777" w:rsidR="002B6147" w:rsidRPr="008227B8" w:rsidRDefault="002B6147" w:rsidP="002B6147">
            <w:pPr>
              <w:keepNext/>
              <w:keepLines/>
              <w:spacing w:after="0"/>
              <w:rPr>
                <w:rFonts w:ascii="Arial" w:hAnsi="Arial" w:cs="Arial"/>
                <w:sz w:val="18"/>
              </w:rPr>
            </w:pPr>
            <w:bookmarkStart w:id="378" w:name="_MCCTEMPBM_CRPT22660257___7"/>
            <w:bookmarkStart w:id="379" w:name="_MCCTEMPBM_CRPT22660259___7" w:colFirst="2" w:colLast="2"/>
            <w:bookmarkEnd w:id="376"/>
            <w:r w:rsidRPr="008227B8">
              <w:rPr>
                <w:rFonts w:ascii="Arial" w:hAnsi="Arial" w:cs="Arial"/>
                <w:sz w:val="18"/>
              </w:rPr>
              <w:t>objectInstance</w:t>
            </w:r>
            <w:bookmarkEnd w:id="378"/>
          </w:p>
        </w:tc>
        <w:tc>
          <w:tcPr>
            <w:tcW w:w="493" w:type="dxa"/>
          </w:tcPr>
          <w:p w14:paraId="5EBD6E21" w14:textId="77777777" w:rsidR="002B6147" w:rsidRPr="008227B8" w:rsidRDefault="002B6147" w:rsidP="002B6147">
            <w:pPr>
              <w:keepNext/>
              <w:keepLines/>
              <w:spacing w:after="0"/>
              <w:jc w:val="center"/>
              <w:rPr>
                <w:rFonts w:ascii="Arial" w:hAnsi="Arial" w:cs="Arial"/>
                <w:sz w:val="18"/>
              </w:rPr>
            </w:pPr>
            <w:bookmarkStart w:id="380" w:name="_MCCTEMPBM_CRPT22660258___4"/>
            <w:r w:rsidRPr="008227B8">
              <w:rPr>
                <w:rFonts w:ascii="Arial" w:hAnsi="Arial" w:cs="Arial"/>
                <w:sz w:val="18"/>
              </w:rPr>
              <w:t>M</w:t>
            </w:r>
            <w:bookmarkEnd w:id="380"/>
          </w:p>
        </w:tc>
        <w:tc>
          <w:tcPr>
            <w:tcW w:w="3166"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5"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F8672E">
        <w:trPr>
          <w:jc w:val="center"/>
        </w:trPr>
        <w:tc>
          <w:tcPr>
            <w:tcW w:w="2547" w:type="dxa"/>
          </w:tcPr>
          <w:p w14:paraId="5AF9D11E" w14:textId="77777777" w:rsidR="002B6147" w:rsidRPr="008227B8" w:rsidRDefault="002B6147" w:rsidP="002B6147">
            <w:pPr>
              <w:keepNext/>
              <w:keepLines/>
              <w:spacing w:after="0"/>
              <w:rPr>
                <w:rFonts w:ascii="Arial" w:hAnsi="Arial" w:cs="Arial"/>
                <w:sz w:val="18"/>
              </w:rPr>
            </w:pPr>
            <w:bookmarkStart w:id="381" w:name="_MCCTEMPBM_CRPT22660260___7"/>
            <w:bookmarkStart w:id="382" w:name="_MCCTEMPBM_CRPT22660262___7" w:colFirst="2" w:colLast="2"/>
            <w:bookmarkEnd w:id="379"/>
            <w:r w:rsidRPr="008227B8">
              <w:rPr>
                <w:rFonts w:ascii="Arial" w:hAnsi="Arial" w:cs="Arial"/>
                <w:sz w:val="18"/>
              </w:rPr>
              <w:t>notificationId</w:t>
            </w:r>
            <w:bookmarkEnd w:id="381"/>
          </w:p>
        </w:tc>
        <w:tc>
          <w:tcPr>
            <w:tcW w:w="493" w:type="dxa"/>
          </w:tcPr>
          <w:p w14:paraId="3CD85BB1" w14:textId="77777777" w:rsidR="002B6147" w:rsidRPr="008227B8" w:rsidRDefault="002B6147" w:rsidP="002B6147">
            <w:pPr>
              <w:keepNext/>
              <w:keepLines/>
              <w:spacing w:after="0"/>
              <w:jc w:val="center"/>
              <w:rPr>
                <w:rFonts w:ascii="Arial" w:hAnsi="Arial" w:cs="Arial"/>
                <w:sz w:val="18"/>
              </w:rPr>
            </w:pPr>
            <w:bookmarkStart w:id="383" w:name="_MCCTEMPBM_CRPT22660261___4"/>
            <w:r w:rsidRPr="008227B8">
              <w:rPr>
                <w:rFonts w:ascii="Arial" w:hAnsi="Arial" w:cs="Arial"/>
                <w:sz w:val="18"/>
              </w:rPr>
              <w:t>M</w:t>
            </w:r>
            <w:bookmarkEnd w:id="383"/>
          </w:p>
        </w:tc>
        <w:tc>
          <w:tcPr>
            <w:tcW w:w="3166" w:type="dxa"/>
          </w:tcPr>
          <w:p w14:paraId="53426F70" w14:textId="79784B25" w:rsidR="002B6147" w:rsidRPr="008227B8" w:rsidRDefault="000859E8" w:rsidP="002B6147">
            <w:pPr>
              <w:keepNext/>
              <w:keepLines/>
              <w:spacing w:after="0"/>
              <w:rPr>
                <w:rFonts w:ascii="Arial" w:hAnsi="Arial" w:cs="Arial"/>
                <w:sz w:val="18"/>
              </w:rPr>
            </w:pPr>
            <w:r>
              <w:rPr>
                <w:rFonts w:ascii="Arial" w:hAnsi="Arial" w:cs="Arial"/>
                <w:sz w:val="18"/>
              </w:rPr>
              <w:t>See TS 28.532 [2] clause 11.0.2</w:t>
            </w:r>
          </w:p>
        </w:tc>
        <w:tc>
          <w:tcPr>
            <w:tcW w:w="3425" w:type="dxa"/>
          </w:tcPr>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F8672E">
        <w:trPr>
          <w:jc w:val="center"/>
        </w:trPr>
        <w:tc>
          <w:tcPr>
            <w:tcW w:w="2547" w:type="dxa"/>
          </w:tcPr>
          <w:p w14:paraId="454BE490" w14:textId="77777777" w:rsidR="002B6147" w:rsidRPr="008227B8" w:rsidRDefault="002B6147" w:rsidP="002B6147">
            <w:pPr>
              <w:keepNext/>
              <w:keepLines/>
              <w:spacing w:after="0"/>
              <w:rPr>
                <w:rFonts w:ascii="Arial" w:hAnsi="Arial" w:cs="Arial"/>
                <w:sz w:val="18"/>
              </w:rPr>
            </w:pPr>
            <w:bookmarkStart w:id="384" w:name="_MCCTEMPBM_CRPT22660263___7"/>
            <w:bookmarkEnd w:id="382"/>
            <w:r w:rsidRPr="008227B8">
              <w:rPr>
                <w:rFonts w:ascii="Arial" w:hAnsi="Arial" w:cs="Arial"/>
                <w:sz w:val="18"/>
              </w:rPr>
              <w:t>notificationType</w:t>
            </w:r>
            <w:bookmarkEnd w:id="384"/>
          </w:p>
        </w:tc>
        <w:tc>
          <w:tcPr>
            <w:tcW w:w="493" w:type="dxa"/>
          </w:tcPr>
          <w:p w14:paraId="0B8C54F6" w14:textId="77777777" w:rsidR="002B6147" w:rsidRPr="008227B8" w:rsidRDefault="002B6147" w:rsidP="002B6147">
            <w:pPr>
              <w:keepNext/>
              <w:keepLines/>
              <w:spacing w:after="0"/>
              <w:jc w:val="center"/>
              <w:rPr>
                <w:rFonts w:ascii="Arial" w:hAnsi="Arial" w:cs="Arial"/>
                <w:sz w:val="18"/>
              </w:rPr>
            </w:pPr>
            <w:bookmarkStart w:id="385" w:name="_MCCTEMPBM_CRPT22660264___4"/>
            <w:r w:rsidRPr="008227B8">
              <w:rPr>
                <w:rFonts w:ascii="Arial" w:hAnsi="Arial" w:cs="Arial"/>
                <w:sz w:val="18"/>
              </w:rPr>
              <w:t>M</w:t>
            </w:r>
            <w:bookmarkEnd w:id="385"/>
          </w:p>
        </w:tc>
        <w:tc>
          <w:tcPr>
            <w:tcW w:w="3166" w:type="dxa"/>
          </w:tcPr>
          <w:p w14:paraId="21A42362" w14:textId="77777777" w:rsidR="002B6147" w:rsidRPr="008227B8" w:rsidRDefault="002B6147" w:rsidP="002B6147">
            <w:pPr>
              <w:keepNext/>
              <w:keepLines/>
              <w:spacing w:after="0"/>
              <w:rPr>
                <w:rFonts w:ascii="Arial" w:hAnsi="Arial"/>
                <w:sz w:val="18"/>
              </w:rPr>
            </w:pPr>
            <w:bookmarkStart w:id="386" w:name="_MCCTEMPBM_CRPT22660265___7"/>
            <w:r w:rsidRPr="008227B8">
              <w:rPr>
                <w:rFonts w:ascii="Arial" w:hAnsi="Arial" w:cs="Arial"/>
                <w:sz w:val="18"/>
              </w:rPr>
              <w:t>"notifyNewAlarm"</w:t>
            </w:r>
            <w:bookmarkEnd w:id="386"/>
          </w:p>
        </w:tc>
        <w:tc>
          <w:tcPr>
            <w:tcW w:w="3425"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F8672E">
        <w:trPr>
          <w:jc w:val="center"/>
        </w:trPr>
        <w:tc>
          <w:tcPr>
            <w:tcW w:w="2547" w:type="dxa"/>
          </w:tcPr>
          <w:p w14:paraId="7C872B27" w14:textId="77777777" w:rsidR="002B6147" w:rsidRPr="008227B8" w:rsidRDefault="002B6147" w:rsidP="002B6147">
            <w:pPr>
              <w:keepNext/>
              <w:keepLines/>
              <w:spacing w:after="0"/>
              <w:rPr>
                <w:rFonts w:ascii="Arial" w:hAnsi="Arial" w:cs="Arial"/>
                <w:sz w:val="18"/>
              </w:rPr>
            </w:pPr>
            <w:bookmarkStart w:id="387" w:name="_MCCTEMPBM_CRPT22660266___7"/>
            <w:r w:rsidRPr="008227B8">
              <w:rPr>
                <w:rFonts w:ascii="Arial" w:hAnsi="Arial" w:cs="Arial"/>
                <w:sz w:val="18"/>
              </w:rPr>
              <w:t>eventTime</w:t>
            </w:r>
            <w:bookmarkEnd w:id="387"/>
          </w:p>
        </w:tc>
        <w:tc>
          <w:tcPr>
            <w:tcW w:w="493" w:type="dxa"/>
          </w:tcPr>
          <w:p w14:paraId="688F70A0" w14:textId="77777777" w:rsidR="002B6147" w:rsidRPr="008227B8" w:rsidRDefault="002B6147" w:rsidP="002B6147">
            <w:pPr>
              <w:keepNext/>
              <w:keepLines/>
              <w:spacing w:after="0"/>
              <w:jc w:val="center"/>
              <w:rPr>
                <w:rFonts w:ascii="Arial" w:hAnsi="Arial" w:cs="Arial"/>
                <w:sz w:val="18"/>
              </w:rPr>
            </w:pPr>
            <w:bookmarkStart w:id="388" w:name="_MCCTEMPBM_CRPT22660267___4"/>
            <w:r w:rsidRPr="008227B8">
              <w:rPr>
                <w:rFonts w:ascii="Arial" w:hAnsi="Arial" w:cs="Arial"/>
                <w:sz w:val="18"/>
              </w:rPr>
              <w:t>M</w:t>
            </w:r>
            <w:bookmarkEnd w:id="388"/>
          </w:p>
        </w:tc>
        <w:tc>
          <w:tcPr>
            <w:tcW w:w="3166" w:type="dxa"/>
          </w:tcPr>
          <w:p w14:paraId="61E094E5" w14:textId="77777777" w:rsidR="002B6147" w:rsidRPr="008227B8" w:rsidRDefault="002B6147" w:rsidP="002B6147">
            <w:pPr>
              <w:keepNext/>
              <w:keepLines/>
              <w:spacing w:after="0"/>
              <w:rPr>
                <w:rFonts w:ascii="Arial" w:hAnsi="Arial" w:cs="Arial"/>
                <w:sz w:val="18"/>
              </w:rPr>
            </w:pPr>
            <w:bookmarkStart w:id="389" w:name="_MCCTEMPBM_CRPT22660268___7"/>
            <w:r w:rsidRPr="008227B8">
              <w:rPr>
                <w:rFonts w:ascii="Arial" w:hAnsi="Arial" w:cs="Arial"/>
                <w:sz w:val="18"/>
              </w:rPr>
              <w:t>alarmRecord.alarmRaisedTime</w:t>
            </w:r>
            <w:bookmarkEnd w:id="389"/>
          </w:p>
        </w:tc>
        <w:tc>
          <w:tcPr>
            <w:tcW w:w="3425"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F8672E">
        <w:trPr>
          <w:jc w:val="center"/>
        </w:trPr>
        <w:tc>
          <w:tcPr>
            <w:tcW w:w="2547" w:type="dxa"/>
          </w:tcPr>
          <w:p w14:paraId="689C9553" w14:textId="77777777" w:rsidR="002B6147" w:rsidRPr="008227B8" w:rsidRDefault="002B6147" w:rsidP="002B6147">
            <w:pPr>
              <w:keepNext/>
              <w:keepLines/>
              <w:spacing w:after="0"/>
              <w:rPr>
                <w:rFonts w:ascii="Arial" w:hAnsi="Arial" w:cs="Arial"/>
                <w:sz w:val="18"/>
              </w:rPr>
            </w:pPr>
            <w:bookmarkStart w:id="390" w:name="_MCCTEMPBM_CRPT22660269___7"/>
            <w:r w:rsidRPr="008227B8">
              <w:rPr>
                <w:rFonts w:ascii="Arial" w:hAnsi="Arial" w:cs="Arial"/>
                <w:sz w:val="18"/>
              </w:rPr>
              <w:t>systemDN</w:t>
            </w:r>
            <w:bookmarkEnd w:id="390"/>
          </w:p>
        </w:tc>
        <w:tc>
          <w:tcPr>
            <w:tcW w:w="493" w:type="dxa"/>
          </w:tcPr>
          <w:p w14:paraId="5A196D9D" w14:textId="77777777" w:rsidR="002B6147" w:rsidRPr="008227B8" w:rsidRDefault="002B6147" w:rsidP="002B6147">
            <w:pPr>
              <w:keepNext/>
              <w:keepLines/>
              <w:spacing w:after="0"/>
              <w:jc w:val="center"/>
              <w:rPr>
                <w:rFonts w:ascii="Arial" w:hAnsi="Arial" w:cs="Arial"/>
                <w:sz w:val="18"/>
              </w:rPr>
            </w:pPr>
            <w:bookmarkStart w:id="391" w:name="_MCCTEMPBM_CRPT22660270___4"/>
            <w:r w:rsidRPr="008227B8">
              <w:rPr>
                <w:rFonts w:ascii="Arial" w:hAnsi="Arial" w:cs="Arial"/>
                <w:sz w:val="18"/>
              </w:rPr>
              <w:t>M</w:t>
            </w:r>
            <w:bookmarkEnd w:id="391"/>
          </w:p>
        </w:tc>
        <w:tc>
          <w:tcPr>
            <w:tcW w:w="3166" w:type="dxa"/>
          </w:tcPr>
          <w:p w14:paraId="1C8EFF6C" w14:textId="238203BA" w:rsidR="002B6147" w:rsidRPr="008227B8" w:rsidRDefault="000859E8" w:rsidP="002B6147">
            <w:pPr>
              <w:keepNext/>
              <w:keepLines/>
              <w:spacing w:after="0"/>
              <w:rPr>
                <w:rFonts w:ascii="Arial" w:hAnsi="Arial" w:cs="Arial"/>
                <w:sz w:val="18"/>
              </w:rPr>
            </w:pPr>
            <w:bookmarkStart w:id="392" w:name="_MCCTEMPBM_CRPT22660271___7"/>
            <w:r>
              <w:rPr>
                <w:rFonts w:ascii="Arial" w:hAnsi="Arial" w:cs="Arial"/>
                <w:sz w:val="18"/>
              </w:rPr>
              <w:t>See TS 28.532 [2] clause 11.0.2</w:t>
            </w:r>
            <w:bookmarkEnd w:id="392"/>
          </w:p>
        </w:tc>
        <w:tc>
          <w:tcPr>
            <w:tcW w:w="3425" w:type="dxa"/>
          </w:tcPr>
          <w:p w14:paraId="34E98E7A" w14:textId="77777777" w:rsidR="002B6147" w:rsidRPr="008227B8" w:rsidRDefault="002B6147" w:rsidP="002B6147">
            <w:pPr>
              <w:keepNext/>
              <w:keepLines/>
              <w:spacing w:after="0"/>
              <w:rPr>
                <w:rFonts w:ascii="Arial" w:hAnsi="Arial" w:cs="Arial"/>
                <w:sz w:val="18"/>
              </w:rPr>
            </w:pPr>
          </w:p>
        </w:tc>
      </w:tr>
      <w:tr w:rsidR="000859E8" w:rsidRPr="008227B8" w14:paraId="73CB200A" w14:textId="77777777" w:rsidTr="00F8672E">
        <w:trPr>
          <w:jc w:val="center"/>
        </w:trPr>
        <w:tc>
          <w:tcPr>
            <w:tcW w:w="2547" w:type="dxa"/>
          </w:tcPr>
          <w:p w14:paraId="4967323E" w14:textId="215E50B9" w:rsidR="000859E8" w:rsidRPr="008227B8" w:rsidRDefault="000859E8" w:rsidP="000859E8">
            <w:pPr>
              <w:keepNext/>
              <w:keepLines/>
              <w:spacing w:after="0"/>
              <w:rPr>
                <w:rFonts w:ascii="Arial" w:hAnsi="Arial" w:cs="Arial"/>
                <w:sz w:val="18"/>
              </w:rPr>
            </w:pPr>
            <w:r>
              <w:rPr>
                <w:rFonts w:ascii="Arial" w:hAnsi="Arial" w:cs="Arial"/>
                <w:sz w:val="18"/>
              </w:rPr>
              <w:t>sequenceNo</w:t>
            </w:r>
          </w:p>
        </w:tc>
        <w:tc>
          <w:tcPr>
            <w:tcW w:w="493" w:type="dxa"/>
          </w:tcPr>
          <w:p w14:paraId="16FF4440" w14:textId="3A4B95B6" w:rsidR="000859E8" w:rsidRPr="008227B8" w:rsidRDefault="000859E8" w:rsidP="000859E8">
            <w:pPr>
              <w:keepNext/>
              <w:keepLines/>
              <w:spacing w:after="0"/>
              <w:jc w:val="center"/>
              <w:rPr>
                <w:rFonts w:ascii="Arial" w:hAnsi="Arial" w:cs="Arial"/>
                <w:sz w:val="18"/>
              </w:rPr>
            </w:pPr>
            <w:r>
              <w:rPr>
                <w:rFonts w:ascii="Arial" w:hAnsi="Arial" w:cs="Arial"/>
                <w:sz w:val="18"/>
              </w:rPr>
              <w:t>CM</w:t>
            </w:r>
          </w:p>
        </w:tc>
        <w:tc>
          <w:tcPr>
            <w:tcW w:w="3166" w:type="dxa"/>
          </w:tcPr>
          <w:p w14:paraId="59EA08EA" w14:textId="00BB2C0E" w:rsidR="000859E8" w:rsidRDefault="000859E8" w:rsidP="000859E8">
            <w:pPr>
              <w:keepNext/>
              <w:keepLines/>
              <w:spacing w:after="0"/>
              <w:rPr>
                <w:rFonts w:ascii="Arial" w:hAnsi="Arial" w:cs="Arial"/>
                <w:sz w:val="18"/>
              </w:rPr>
            </w:pPr>
            <w:r>
              <w:rPr>
                <w:rFonts w:ascii="Arial" w:hAnsi="Arial" w:cs="Arial"/>
                <w:sz w:val="18"/>
              </w:rPr>
              <w:t>See TS 28.532 [2] clause 11.0.2</w:t>
            </w:r>
          </w:p>
        </w:tc>
        <w:tc>
          <w:tcPr>
            <w:tcW w:w="3425" w:type="dxa"/>
          </w:tcPr>
          <w:p w14:paraId="0264E5A8" w14:textId="77777777" w:rsidR="000859E8" w:rsidRPr="008227B8" w:rsidRDefault="000859E8" w:rsidP="000859E8">
            <w:pPr>
              <w:keepNext/>
              <w:keepLines/>
              <w:spacing w:after="0"/>
              <w:rPr>
                <w:rFonts w:ascii="Arial" w:hAnsi="Arial" w:cs="Arial"/>
                <w:sz w:val="18"/>
              </w:rPr>
            </w:pPr>
          </w:p>
        </w:tc>
      </w:tr>
      <w:tr w:rsidR="000859E8" w:rsidRPr="008227B8" w14:paraId="0713655C" w14:textId="77777777" w:rsidTr="00F8672E">
        <w:trPr>
          <w:jc w:val="center"/>
        </w:trPr>
        <w:tc>
          <w:tcPr>
            <w:tcW w:w="2547" w:type="dxa"/>
          </w:tcPr>
          <w:p w14:paraId="4A3D3756" w14:textId="2795CCC2" w:rsidR="000859E8" w:rsidRPr="008227B8" w:rsidRDefault="000859E8" w:rsidP="000859E8">
            <w:pPr>
              <w:keepNext/>
              <w:keepLines/>
              <w:spacing w:after="0"/>
              <w:rPr>
                <w:rFonts w:ascii="Arial" w:hAnsi="Arial" w:cs="Arial"/>
                <w:sz w:val="18"/>
              </w:rPr>
            </w:pPr>
            <w:r>
              <w:rPr>
                <w:rFonts w:ascii="Arial" w:hAnsi="Arial" w:cs="Arial"/>
                <w:sz w:val="18"/>
              </w:rPr>
              <w:t>subscriptionId</w:t>
            </w:r>
          </w:p>
        </w:tc>
        <w:tc>
          <w:tcPr>
            <w:tcW w:w="493" w:type="dxa"/>
          </w:tcPr>
          <w:p w14:paraId="2980C173" w14:textId="38DD06BE" w:rsidR="000859E8" w:rsidRPr="008227B8" w:rsidRDefault="000859E8" w:rsidP="000859E8">
            <w:pPr>
              <w:keepNext/>
              <w:keepLines/>
              <w:spacing w:after="0"/>
              <w:jc w:val="center"/>
              <w:rPr>
                <w:rFonts w:ascii="Arial" w:hAnsi="Arial" w:cs="Arial"/>
                <w:sz w:val="18"/>
              </w:rPr>
            </w:pPr>
            <w:r>
              <w:rPr>
                <w:rFonts w:ascii="Arial" w:hAnsi="Arial" w:cs="Arial"/>
                <w:sz w:val="18"/>
              </w:rPr>
              <w:t>CM</w:t>
            </w:r>
          </w:p>
        </w:tc>
        <w:tc>
          <w:tcPr>
            <w:tcW w:w="3166" w:type="dxa"/>
          </w:tcPr>
          <w:p w14:paraId="4B8A1F22" w14:textId="12588B51" w:rsidR="000859E8" w:rsidRDefault="000859E8" w:rsidP="000859E8">
            <w:pPr>
              <w:keepNext/>
              <w:keepLines/>
              <w:spacing w:after="0"/>
              <w:rPr>
                <w:rFonts w:ascii="Arial" w:hAnsi="Arial" w:cs="Arial"/>
                <w:sz w:val="18"/>
              </w:rPr>
            </w:pPr>
            <w:r>
              <w:rPr>
                <w:rFonts w:ascii="Arial" w:hAnsi="Arial" w:cs="Arial"/>
                <w:sz w:val="18"/>
              </w:rPr>
              <w:t>See TS 28.532 [2] clause 11.0.2</w:t>
            </w:r>
          </w:p>
        </w:tc>
        <w:tc>
          <w:tcPr>
            <w:tcW w:w="3425" w:type="dxa"/>
          </w:tcPr>
          <w:p w14:paraId="0CD94AB3" w14:textId="77777777" w:rsidR="000859E8" w:rsidRPr="008227B8" w:rsidRDefault="000859E8" w:rsidP="000859E8">
            <w:pPr>
              <w:keepNext/>
              <w:keepLines/>
              <w:spacing w:after="0"/>
              <w:rPr>
                <w:rFonts w:ascii="Arial" w:hAnsi="Arial" w:cs="Arial"/>
                <w:sz w:val="18"/>
              </w:rPr>
            </w:pPr>
          </w:p>
        </w:tc>
      </w:tr>
      <w:tr w:rsidR="002B6147" w:rsidRPr="008227B8" w14:paraId="482DD389" w14:textId="77777777" w:rsidTr="00F8672E">
        <w:trPr>
          <w:jc w:val="center"/>
        </w:trPr>
        <w:tc>
          <w:tcPr>
            <w:tcW w:w="2547" w:type="dxa"/>
          </w:tcPr>
          <w:p w14:paraId="7FDE4BFA" w14:textId="77777777" w:rsidR="002B6147" w:rsidRPr="008227B8" w:rsidRDefault="002B6147" w:rsidP="002B6147">
            <w:pPr>
              <w:keepNext/>
              <w:keepLines/>
              <w:spacing w:after="0"/>
              <w:rPr>
                <w:rFonts w:ascii="Arial" w:hAnsi="Arial" w:cs="Arial"/>
                <w:sz w:val="18"/>
              </w:rPr>
            </w:pPr>
            <w:bookmarkStart w:id="393" w:name="_MCCTEMPBM_CRPT22660272___7"/>
            <w:r w:rsidRPr="008227B8">
              <w:rPr>
                <w:rFonts w:ascii="Arial" w:hAnsi="Arial" w:cs="Arial"/>
                <w:sz w:val="18"/>
              </w:rPr>
              <w:t>alarmId</w:t>
            </w:r>
            <w:bookmarkEnd w:id="393"/>
          </w:p>
        </w:tc>
        <w:tc>
          <w:tcPr>
            <w:tcW w:w="493" w:type="dxa"/>
          </w:tcPr>
          <w:p w14:paraId="0E15B008" w14:textId="77777777" w:rsidR="002B6147" w:rsidRPr="008227B8" w:rsidRDefault="002B6147" w:rsidP="002B6147">
            <w:pPr>
              <w:keepNext/>
              <w:keepLines/>
              <w:spacing w:after="0"/>
              <w:jc w:val="center"/>
              <w:rPr>
                <w:rFonts w:ascii="Arial" w:hAnsi="Arial" w:cs="Arial"/>
                <w:sz w:val="18"/>
              </w:rPr>
            </w:pPr>
            <w:bookmarkStart w:id="394" w:name="_MCCTEMPBM_CRPT22660273___4"/>
            <w:r w:rsidRPr="008227B8">
              <w:rPr>
                <w:rFonts w:ascii="Arial" w:hAnsi="Arial" w:cs="Arial"/>
                <w:sz w:val="18"/>
              </w:rPr>
              <w:t>M</w:t>
            </w:r>
            <w:bookmarkEnd w:id="394"/>
          </w:p>
        </w:tc>
        <w:tc>
          <w:tcPr>
            <w:tcW w:w="3166" w:type="dxa"/>
          </w:tcPr>
          <w:p w14:paraId="710EE045" w14:textId="77777777" w:rsidR="002B6147" w:rsidRPr="008227B8" w:rsidRDefault="002B6147" w:rsidP="002B6147">
            <w:pPr>
              <w:keepNext/>
              <w:keepLines/>
              <w:spacing w:after="0"/>
              <w:rPr>
                <w:rFonts w:ascii="Arial" w:hAnsi="Arial" w:cs="Arial"/>
                <w:sz w:val="18"/>
              </w:rPr>
            </w:pPr>
            <w:bookmarkStart w:id="395" w:name="_MCCTEMPBM_CRPT22660274___7"/>
            <w:r w:rsidRPr="008227B8">
              <w:rPr>
                <w:rFonts w:ascii="Arial" w:hAnsi="Arial" w:cs="Arial"/>
                <w:sz w:val="18"/>
              </w:rPr>
              <w:t>alarmRecord.alarmId</w:t>
            </w:r>
            <w:bookmarkEnd w:id="395"/>
          </w:p>
        </w:tc>
        <w:tc>
          <w:tcPr>
            <w:tcW w:w="3425"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F8672E">
        <w:trPr>
          <w:jc w:val="center"/>
        </w:trPr>
        <w:tc>
          <w:tcPr>
            <w:tcW w:w="2547" w:type="dxa"/>
          </w:tcPr>
          <w:p w14:paraId="21191606" w14:textId="77777777" w:rsidR="002B6147" w:rsidRPr="008227B8" w:rsidRDefault="002B6147" w:rsidP="002B6147">
            <w:pPr>
              <w:keepNext/>
              <w:keepLines/>
              <w:spacing w:after="0"/>
              <w:rPr>
                <w:rFonts w:ascii="Arial" w:hAnsi="Arial" w:cs="Arial"/>
                <w:sz w:val="18"/>
              </w:rPr>
            </w:pPr>
            <w:bookmarkStart w:id="396" w:name="_MCCTEMPBM_CRPT22660275___7"/>
            <w:r w:rsidRPr="008227B8">
              <w:rPr>
                <w:rFonts w:ascii="Arial" w:hAnsi="Arial" w:cs="Arial"/>
                <w:sz w:val="18"/>
              </w:rPr>
              <w:t>alarmType</w:t>
            </w:r>
            <w:bookmarkEnd w:id="396"/>
          </w:p>
        </w:tc>
        <w:tc>
          <w:tcPr>
            <w:tcW w:w="493" w:type="dxa"/>
          </w:tcPr>
          <w:p w14:paraId="5A6EA331" w14:textId="77777777" w:rsidR="002B6147" w:rsidRPr="008227B8" w:rsidRDefault="002B6147" w:rsidP="002B6147">
            <w:pPr>
              <w:keepNext/>
              <w:keepLines/>
              <w:spacing w:after="0"/>
              <w:jc w:val="center"/>
              <w:rPr>
                <w:rFonts w:ascii="Arial" w:hAnsi="Arial" w:cs="Arial"/>
                <w:sz w:val="18"/>
              </w:rPr>
            </w:pPr>
            <w:bookmarkStart w:id="397" w:name="_MCCTEMPBM_CRPT22660276___4"/>
            <w:r w:rsidRPr="008227B8">
              <w:rPr>
                <w:rFonts w:ascii="Arial" w:hAnsi="Arial"/>
                <w:sz w:val="18"/>
              </w:rPr>
              <w:t>M</w:t>
            </w:r>
            <w:bookmarkEnd w:id="397"/>
          </w:p>
        </w:tc>
        <w:tc>
          <w:tcPr>
            <w:tcW w:w="3166" w:type="dxa"/>
          </w:tcPr>
          <w:p w14:paraId="617785C9" w14:textId="77777777" w:rsidR="002B6147" w:rsidRPr="008227B8" w:rsidRDefault="002B6147" w:rsidP="002B6147">
            <w:pPr>
              <w:keepNext/>
              <w:keepLines/>
              <w:spacing w:after="0"/>
              <w:rPr>
                <w:rFonts w:ascii="Arial" w:hAnsi="Arial" w:cs="Arial"/>
                <w:sz w:val="18"/>
              </w:rPr>
            </w:pPr>
            <w:bookmarkStart w:id="398" w:name="_MCCTEMPBM_CRPT22660277___7"/>
            <w:r w:rsidRPr="008227B8">
              <w:rPr>
                <w:rFonts w:ascii="Arial" w:hAnsi="Arial"/>
                <w:sz w:val="18"/>
              </w:rPr>
              <w:t>alarmRecord.alarmType</w:t>
            </w:r>
            <w:bookmarkEnd w:id="398"/>
          </w:p>
        </w:tc>
        <w:tc>
          <w:tcPr>
            <w:tcW w:w="3425"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F8672E">
        <w:trPr>
          <w:jc w:val="center"/>
        </w:trPr>
        <w:tc>
          <w:tcPr>
            <w:tcW w:w="2547" w:type="dxa"/>
          </w:tcPr>
          <w:p w14:paraId="796445AD" w14:textId="77777777" w:rsidR="002B6147" w:rsidRPr="008227B8" w:rsidRDefault="002B6147" w:rsidP="002B6147">
            <w:pPr>
              <w:keepNext/>
              <w:keepLines/>
              <w:spacing w:after="0"/>
              <w:rPr>
                <w:rFonts w:ascii="Arial" w:hAnsi="Arial" w:cs="Arial"/>
                <w:sz w:val="18"/>
              </w:rPr>
            </w:pPr>
            <w:bookmarkStart w:id="399" w:name="_MCCTEMPBM_CRPT22660278___7"/>
            <w:r w:rsidRPr="008227B8">
              <w:rPr>
                <w:rFonts w:ascii="Arial" w:hAnsi="Arial" w:cs="Arial"/>
                <w:sz w:val="18"/>
              </w:rPr>
              <w:t>probableCause</w:t>
            </w:r>
            <w:bookmarkEnd w:id="399"/>
          </w:p>
        </w:tc>
        <w:tc>
          <w:tcPr>
            <w:tcW w:w="493" w:type="dxa"/>
          </w:tcPr>
          <w:p w14:paraId="16D1FB21" w14:textId="77777777" w:rsidR="002B6147" w:rsidRPr="008227B8" w:rsidRDefault="002B6147" w:rsidP="002B6147">
            <w:pPr>
              <w:keepNext/>
              <w:keepLines/>
              <w:spacing w:after="0"/>
              <w:jc w:val="center"/>
              <w:rPr>
                <w:rFonts w:ascii="Arial" w:hAnsi="Arial" w:cs="Arial"/>
                <w:sz w:val="18"/>
              </w:rPr>
            </w:pPr>
            <w:bookmarkStart w:id="400" w:name="_MCCTEMPBM_CRPT22660279___4"/>
            <w:r w:rsidRPr="008227B8">
              <w:rPr>
                <w:rFonts w:ascii="Arial" w:hAnsi="Arial" w:cs="Arial"/>
                <w:sz w:val="18"/>
              </w:rPr>
              <w:t>M</w:t>
            </w:r>
            <w:bookmarkEnd w:id="400"/>
          </w:p>
        </w:tc>
        <w:tc>
          <w:tcPr>
            <w:tcW w:w="3166" w:type="dxa"/>
          </w:tcPr>
          <w:p w14:paraId="109BEF71" w14:textId="77777777" w:rsidR="002B6147" w:rsidRPr="008227B8" w:rsidRDefault="002B6147" w:rsidP="002B6147">
            <w:pPr>
              <w:keepNext/>
              <w:keepLines/>
              <w:spacing w:after="0"/>
              <w:rPr>
                <w:rFonts w:ascii="Arial" w:hAnsi="Arial" w:cs="Arial"/>
                <w:sz w:val="18"/>
              </w:rPr>
            </w:pPr>
            <w:bookmarkStart w:id="401" w:name="_MCCTEMPBM_CRPT22660280___7"/>
            <w:r w:rsidRPr="008227B8">
              <w:rPr>
                <w:rFonts w:ascii="Arial" w:hAnsi="Arial" w:cs="Arial"/>
                <w:sz w:val="18"/>
              </w:rPr>
              <w:t>alarmRecord.probableCause</w:t>
            </w:r>
            <w:bookmarkEnd w:id="401"/>
          </w:p>
        </w:tc>
        <w:tc>
          <w:tcPr>
            <w:tcW w:w="3425"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F8672E">
        <w:trPr>
          <w:jc w:val="center"/>
        </w:trPr>
        <w:tc>
          <w:tcPr>
            <w:tcW w:w="2547" w:type="dxa"/>
          </w:tcPr>
          <w:p w14:paraId="3C9B22EC" w14:textId="77777777" w:rsidR="002B6147" w:rsidRPr="008227B8" w:rsidRDefault="002B6147" w:rsidP="002B6147">
            <w:pPr>
              <w:keepNext/>
              <w:keepLines/>
              <w:spacing w:after="0"/>
              <w:rPr>
                <w:rFonts w:ascii="Arial" w:hAnsi="Arial" w:cs="Arial"/>
                <w:sz w:val="18"/>
              </w:rPr>
            </w:pPr>
            <w:bookmarkStart w:id="402" w:name="_MCCTEMPBM_CRPT22660281___7"/>
            <w:r w:rsidRPr="008227B8">
              <w:rPr>
                <w:rFonts w:ascii="Arial" w:hAnsi="Arial" w:cs="Arial"/>
                <w:sz w:val="18"/>
              </w:rPr>
              <w:t>perceivedSeverity</w:t>
            </w:r>
            <w:bookmarkEnd w:id="402"/>
          </w:p>
        </w:tc>
        <w:tc>
          <w:tcPr>
            <w:tcW w:w="493" w:type="dxa"/>
          </w:tcPr>
          <w:p w14:paraId="269781B1" w14:textId="77777777" w:rsidR="002B6147" w:rsidRPr="008227B8" w:rsidRDefault="002B6147" w:rsidP="002B6147">
            <w:pPr>
              <w:keepNext/>
              <w:keepLines/>
              <w:spacing w:after="0"/>
              <w:jc w:val="center"/>
              <w:rPr>
                <w:rFonts w:ascii="Arial" w:hAnsi="Arial" w:cs="Arial"/>
                <w:sz w:val="18"/>
              </w:rPr>
            </w:pPr>
            <w:bookmarkStart w:id="403" w:name="_MCCTEMPBM_CRPT22660282___4"/>
            <w:r w:rsidRPr="008227B8">
              <w:rPr>
                <w:rFonts w:ascii="Arial" w:hAnsi="Arial" w:cs="Arial"/>
                <w:sz w:val="18"/>
              </w:rPr>
              <w:t>M</w:t>
            </w:r>
            <w:bookmarkEnd w:id="403"/>
          </w:p>
        </w:tc>
        <w:tc>
          <w:tcPr>
            <w:tcW w:w="3166" w:type="dxa"/>
          </w:tcPr>
          <w:p w14:paraId="1D57217E" w14:textId="77777777" w:rsidR="002B6147" w:rsidRPr="008227B8" w:rsidRDefault="002B6147" w:rsidP="002B6147">
            <w:pPr>
              <w:keepNext/>
              <w:keepLines/>
              <w:spacing w:after="0"/>
              <w:rPr>
                <w:rFonts w:ascii="Arial" w:hAnsi="Arial" w:cs="Arial"/>
                <w:sz w:val="18"/>
              </w:rPr>
            </w:pPr>
            <w:bookmarkStart w:id="404" w:name="_MCCTEMPBM_CRPT22660283___7"/>
            <w:r w:rsidRPr="008227B8">
              <w:rPr>
                <w:rFonts w:ascii="Arial" w:hAnsi="Arial" w:cs="Arial"/>
                <w:sz w:val="18"/>
              </w:rPr>
              <w:t>alarmRecord.perceivedSeverity</w:t>
            </w:r>
            <w:bookmarkEnd w:id="404"/>
          </w:p>
        </w:tc>
        <w:tc>
          <w:tcPr>
            <w:tcW w:w="3425"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F8672E">
        <w:trPr>
          <w:jc w:val="center"/>
        </w:trPr>
        <w:tc>
          <w:tcPr>
            <w:tcW w:w="2547" w:type="dxa"/>
          </w:tcPr>
          <w:p w14:paraId="6451F27B" w14:textId="77777777" w:rsidR="002B6147" w:rsidRPr="008227B8" w:rsidRDefault="002B6147" w:rsidP="002B6147">
            <w:pPr>
              <w:keepNext/>
              <w:keepLines/>
              <w:spacing w:after="0"/>
              <w:rPr>
                <w:rFonts w:ascii="Arial" w:hAnsi="Arial" w:cs="Arial"/>
                <w:sz w:val="18"/>
              </w:rPr>
            </w:pPr>
            <w:bookmarkStart w:id="405" w:name="_MCCTEMPBM_CRPT22660284___7"/>
            <w:r w:rsidRPr="008227B8">
              <w:rPr>
                <w:rFonts w:ascii="Arial" w:hAnsi="Arial" w:cs="Arial"/>
                <w:sz w:val="18"/>
              </w:rPr>
              <w:t>specificProblem</w:t>
            </w:r>
            <w:bookmarkEnd w:id="405"/>
          </w:p>
        </w:tc>
        <w:tc>
          <w:tcPr>
            <w:tcW w:w="493" w:type="dxa"/>
          </w:tcPr>
          <w:p w14:paraId="36D045EE" w14:textId="77777777" w:rsidR="002B6147" w:rsidRPr="008227B8" w:rsidRDefault="002B6147" w:rsidP="002B6147">
            <w:pPr>
              <w:keepNext/>
              <w:keepLines/>
              <w:spacing w:after="0"/>
              <w:jc w:val="center"/>
              <w:rPr>
                <w:rFonts w:ascii="Arial" w:hAnsi="Arial" w:cs="Arial"/>
                <w:sz w:val="18"/>
              </w:rPr>
            </w:pPr>
            <w:bookmarkStart w:id="406" w:name="_MCCTEMPBM_CRPT22660285___4"/>
            <w:r w:rsidRPr="008227B8">
              <w:rPr>
                <w:rFonts w:ascii="Arial" w:hAnsi="Arial" w:cs="Arial"/>
                <w:sz w:val="18"/>
              </w:rPr>
              <w:t>O</w:t>
            </w:r>
            <w:bookmarkEnd w:id="406"/>
          </w:p>
        </w:tc>
        <w:tc>
          <w:tcPr>
            <w:tcW w:w="3166" w:type="dxa"/>
          </w:tcPr>
          <w:p w14:paraId="6F178EDB" w14:textId="77777777" w:rsidR="002B6147" w:rsidRPr="008227B8" w:rsidRDefault="002B6147" w:rsidP="002B6147">
            <w:pPr>
              <w:keepNext/>
              <w:keepLines/>
              <w:spacing w:after="0"/>
              <w:rPr>
                <w:rFonts w:ascii="Arial" w:hAnsi="Arial" w:cs="Arial"/>
                <w:sz w:val="18"/>
              </w:rPr>
            </w:pPr>
            <w:bookmarkStart w:id="407" w:name="_MCCTEMPBM_CRPT22660286___7"/>
            <w:r w:rsidRPr="008227B8">
              <w:rPr>
                <w:rFonts w:ascii="Arial" w:hAnsi="Arial" w:cs="Arial"/>
                <w:sz w:val="18"/>
              </w:rPr>
              <w:t>alarmRecord.specificProblem</w:t>
            </w:r>
            <w:bookmarkEnd w:id="407"/>
          </w:p>
        </w:tc>
        <w:tc>
          <w:tcPr>
            <w:tcW w:w="3425"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F8672E">
        <w:trPr>
          <w:jc w:val="center"/>
        </w:trPr>
        <w:tc>
          <w:tcPr>
            <w:tcW w:w="2547" w:type="dxa"/>
          </w:tcPr>
          <w:p w14:paraId="7D1B5CBD" w14:textId="77777777" w:rsidR="002B6147" w:rsidRPr="008227B8" w:rsidRDefault="002B6147" w:rsidP="002B6147">
            <w:pPr>
              <w:keepNext/>
              <w:keepLines/>
              <w:spacing w:after="0"/>
              <w:rPr>
                <w:rFonts w:ascii="Arial" w:hAnsi="Arial" w:cs="Arial"/>
                <w:sz w:val="18"/>
              </w:rPr>
            </w:pPr>
            <w:bookmarkStart w:id="408" w:name="_MCCTEMPBM_CRPT22660287___7"/>
            <w:bookmarkStart w:id="409" w:name="_MCCTEMPBM_CRPT22660289___7" w:colFirst="2" w:colLast="2"/>
            <w:r w:rsidRPr="008227B8">
              <w:rPr>
                <w:rFonts w:ascii="Arial" w:hAnsi="Arial" w:cs="Arial"/>
                <w:sz w:val="18"/>
              </w:rPr>
              <w:t>backedUpStatus</w:t>
            </w:r>
            <w:bookmarkEnd w:id="408"/>
          </w:p>
        </w:tc>
        <w:tc>
          <w:tcPr>
            <w:tcW w:w="493" w:type="dxa"/>
          </w:tcPr>
          <w:p w14:paraId="1DC1B3B3" w14:textId="77777777" w:rsidR="002B6147" w:rsidRPr="008227B8" w:rsidRDefault="002B6147" w:rsidP="002B6147">
            <w:pPr>
              <w:keepNext/>
              <w:keepLines/>
              <w:spacing w:after="0"/>
              <w:jc w:val="center"/>
              <w:rPr>
                <w:rFonts w:ascii="Arial" w:hAnsi="Arial" w:cs="Arial"/>
                <w:sz w:val="18"/>
              </w:rPr>
            </w:pPr>
            <w:bookmarkStart w:id="410" w:name="_MCCTEMPBM_CRPT22660288___4"/>
            <w:r w:rsidRPr="008227B8">
              <w:rPr>
                <w:rFonts w:ascii="Arial" w:hAnsi="Arial" w:cs="Arial"/>
                <w:sz w:val="18"/>
              </w:rPr>
              <w:t>CO</w:t>
            </w:r>
            <w:bookmarkEnd w:id="410"/>
          </w:p>
        </w:tc>
        <w:tc>
          <w:tcPr>
            <w:tcW w:w="3166"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5"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F8672E">
        <w:trPr>
          <w:jc w:val="center"/>
        </w:trPr>
        <w:tc>
          <w:tcPr>
            <w:tcW w:w="2547" w:type="dxa"/>
          </w:tcPr>
          <w:p w14:paraId="0C67528D" w14:textId="77777777" w:rsidR="002B6147" w:rsidRPr="008227B8" w:rsidRDefault="002B6147" w:rsidP="002B6147">
            <w:pPr>
              <w:keepNext/>
              <w:keepLines/>
              <w:spacing w:after="0"/>
              <w:rPr>
                <w:rFonts w:ascii="Arial" w:hAnsi="Arial" w:cs="Arial"/>
                <w:sz w:val="18"/>
              </w:rPr>
            </w:pPr>
            <w:bookmarkStart w:id="411" w:name="_MCCTEMPBM_CRPT22660290___7"/>
            <w:bookmarkEnd w:id="409"/>
            <w:r w:rsidRPr="008227B8">
              <w:rPr>
                <w:rFonts w:ascii="Arial" w:hAnsi="Arial" w:cs="Arial"/>
                <w:sz w:val="18"/>
              </w:rPr>
              <w:t>backUpObject</w:t>
            </w:r>
            <w:bookmarkEnd w:id="411"/>
          </w:p>
        </w:tc>
        <w:tc>
          <w:tcPr>
            <w:tcW w:w="493" w:type="dxa"/>
          </w:tcPr>
          <w:p w14:paraId="72D6B147" w14:textId="77777777" w:rsidR="002B6147" w:rsidRPr="008227B8" w:rsidRDefault="002B6147" w:rsidP="002B6147">
            <w:pPr>
              <w:keepNext/>
              <w:keepLines/>
              <w:spacing w:after="0"/>
              <w:jc w:val="center"/>
              <w:rPr>
                <w:rFonts w:ascii="Arial" w:hAnsi="Arial" w:cs="Arial"/>
                <w:sz w:val="18"/>
              </w:rPr>
            </w:pPr>
            <w:bookmarkStart w:id="412" w:name="_MCCTEMPBM_CRPT22660291___4"/>
            <w:r w:rsidRPr="008227B8">
              <w:rPr>
                <w:rFonts w:ascii="Arial" w:hAnsi="Arial" w:cs="Arial"/>
                <w:sz w:val="18"/>
              </w:rPr>
              <w:t>CO</w:t>
            </w:r>
            <w:bookmarkEnd w:id="412"/>
          </w:p>
        </w:tc>
        <w:tc>
          <w:tcPr>
            <w:tcW w:w="3166" w:type="dxa"/>
          </w:tcPr>
          <w:p w14:paraId="315BEAA1" w14:textId="77777777" w:rsidR="002B6147" w:rsidRPr="008227B8" w:rsidRDefault="002B6147" w:rsidP="002B6147">
            <w:pPr>
              <w:keepNext/>
              <w:keepLines/>
              <w:spacing w:after="0"/>
              <w:rPr>
                <w:rFonts w:ascii="Arial" w:hAnsi="Arial" w:cs="Arial"/>
                <w:sz w:val="18"/>
              </w:rPr>
            </w:pPr>
            <w:bookmarkStart w:id="413"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13"/>
          </w:p>
        </w:tc>
        <w:tc>
          <w:tcPr>
            <w:tcW w:w="3425" w:type="dxa"/>
          </w:tcPr>
          <w:p w14:paraId="2E44E374" w14:textId="77777777" w:rsidR="002B6147" w:rsidRPr="008227B8" w:rsidRDefault="002B6147" w:rsidP="002B6147">
            <w:pPr>
              <w:keepNext/>
              <w:keepLines/>
              <w:spacing w:after="0"/>
              <w:rPr>
                <w:rFonts w:ascii="Arial" w:hAnsi="Arial" w:cs="Arial"/>
                <w:sz w:val="18"/>
              </w:rPr>
            </w:pPr>
            <w:bookmarkStart w:id="414" w:name="_MCCTEMPBM_CRPT22660293___7"/>
            <w:r w:rsidRPr="008227B8">
              <w:rPr>
                <w:rFonts w:ascii="Arial" w:hAnsi="Arial" w:cs="Arial"/>
                <w:sz w:val="18"/>
              </w:rPr>
              <w:t>Used only in non-security notifications.</w:t>
            </w:r>
            <w:bookmarkEnd w:id="414"/>
          </w:p>
        </w:tc>
      </w:tr>
      <w:tr w:rsidR="002B6147" w:rsidRPr="008227B8" w14:paraId="264EB92C" w14:textId="77777777" w:rsidTr="00F8672E">
        <w:trPr>
          <w:jc w:val="center"/>
        </w:trPr>
        <w:tc>
          <w:tcPr>
            <w:tcW w:w="2547" w:type="dxa"/>
          </w:tcPr>
          <w:p w14:paraId="7BA35B20" w14:textId="77777777" w:rsidR="002B6147" w:rsidRPr="008227B8" w:rsidRDefault="002B6147" w:rsidP="002B6147">
            <w:pPr>
              <w:keepNext/>
              <w:keepLines/>
              <w:spacing w:after="0"/>
              <w:rPr>
                <w:rFonts w:ascii="Arial" w:hAnsi="Arial" w:cs="Arial"/>
                <w:sz w:val="18"/>
              </w:rPr>
            </w:pPr>
            <w:bookmarkStart w:id="415" w:name="_MCCTEMPBM_CRPT22660294___7"/>
            <w:bookmarkStart w:id="416" w:name="_MCCTEMPBM_CRPT22660296___7" w:colFirst="2" w:colLast="2"/>
            <w:r w:rsidRPr="008227B8">
              <w:rPr>
                <w:rFonts w:ascii="Arial" w:hAnsi="Arial" w:cs="Arial"/>
                <w:sz w:val="18"/>
              </w:rPr>
              <w:t>trendIndication</w:t>
            </w:r>
            <w:bookmarkEnd w:id="415"/>
          </w:p>
        </w:tc>
        <w:tc>
          <w:tcPr>
            <w:tcW w:w="493" w:type="dxa"/>
          </w:tcPr>
          <w:p w14:paraId="44EBC5EC" w14:textId="77777777" w:rsidR="002B6147" w:rsidRPr="008227B8" w:rsidRDefault="002B6147" w:rsidP="002B6147">
            <w:pPr>
              <w:keepNext/>
              <w:keepLines/>
              <w:spacing w:after="0"/>
              <w:jc w:val="center"/>
              <w:rPr>
                <w:rFonts w:ascii="Arial" w:hAnsi="Arial" w:cs="Arial"/>
                <w:sz w:val="18"/>
              </w:rPr>
            </w:pPr>
            <w:bookmarkStart w:id="417" w:name="_MCCTEMPBM_CRPT22660295___4"/>
            <w:r w:rsidRPr="008227B8">
              <w:rPr>
                <w:rFonts w:ascii="Arial" w:hAnsi="Arial" w:cs="Arial"/>
                <w:sz w:val="18"/>
              </w:rPr>
              <w:t>CO</w:t>
            </w:r>
            <w:bookmarkEnd w:id="417"/>
          </w:p>
        </w:tc>
        <w:tc>
          <w:tcPr>
            <w:tcW w:w="3166"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5"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F8672E">
        <w:trPr>
          <w:jc w:val="center"/>
        </w:trPr>
        <w:tc>
          <w:tcPr>
            <w:tcW w:w="2547" w:type="dxa"/>
          </w:tcPr>
          <w:p w14:paraId="352289D4" w14:textId="77777777" w:rsidR="002B6147" w:rsidRPr="008227B8" w:rsidRDefault="002B6147" w:rsidP="002B6147">
            <w:pPr>
              <w:keepNext/>
              <w:keepLines/>
              <w:spacing w:after="0"/>
              <w:rPr>
                <w:rFonts w:ascii="Arial" w:hAnsi="Arial" w:cs="Arial"/>
                <w:sz w:val="18"/>
              </w:rPr>
            </w:pPr>
            <w:bookmarkStart w:id="418" w:name="_MCCTEMPBM_CRPT22660297___7"/>
            <w:bookmarkStart w:id="419" w:name="_MCCTEMPBM_CRPT22660299___7" w:colFirst="2" w:colLast="2"/>
            <w:bookmarkEnd w:id="416"/>
            <w:r w:rsidRPr="008227B8">
              <w:rPr>
                <w:rFonts w:ascii="Arial" w:hAnsi="Arial" w:cs="Arial"/>
                <w:sz w:val="18"/>
              </w:rPr>
              <w:t>thresholdInfo</w:t>
            </w:r>
            <w:bookmarkEnd w:id="418"/>
          </w:p>
        </w:tc>
        <w:tc>
          <w:tcPr>
            <w:tcW w:w="493" w:type="dxa"/>
          </w:tcPr>
          <w:p w14:paraId="090E5061" w14:textId="77777777" w:rsidR="002B6147" w:rsidRPr="008227B8" w:rsidRDefault="002B6147" w:rsidP="002B6147">
            <w:pPr>
              <w:keepNext/>
              <w:keepLines/>
              <w:spacing w:after="0"/>
              <w:jc w:val="center"/>
              <w:rPr>
                <w:rFonts w:ascii="Arial" w:hAnsi="Arial" w:cs="Arial"/>
                <w:sz w:val="18"/>
              </w:rPr>
            </w:pPr>
            <w:bookmarkStart w:id="420" w:name="_MCCTEMPBM_CRPT22660298___4"/>
            <w:r w:rsidRPr="008227B8">
              <w:rPr>
                <w:rFonts w:ascii="Arial" w:hAnsi="Arial" w:cs="Arial"/>
                <w:sz w:val="18"/>
              </w:rPr>
              <w:t>CO</w:t>
            </w:r>
            <w:bookmarkEnd w:id="420"/>
          </w:p>
        </w:tc>
        <w:tc>
          <w:tcPr>
            <w:tcW w:w="3166"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5"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F8672E">
        <w:trPr>
          <w:jc w:val="center"/>
        </w:trPr>
        <w:tc>
          <w:tcPr>
            <w:tcW w:w="2547" w:type="dxa"/>
          </w:tcPr>
          <w:p w14:paraId="04C6358E" w14:textId="77777777" w:rsidR="002B6147" w:rsidRPr="008227B8" w:rsidRDefault="002B6147" w:rsidP="002B6147">
            <w:pPr>
              <w:keepNext/>
              <w:keepLines/>
              <w:spacing w:after="0"/>
              <w:rPr>
                <w:rFonts w:ascii="Arial" w:hAnsi="Arial" w:cs="Arial"/>
                <w:sz w:val="18"/>
              </w:rPr>
            </w:pPr>
            <w:bookmarkStart w:id="421" w:name="_MCCTEMPBM_CRPT22660300___7"/>
            <w:bookmarkEnd w:id="419"/>
            <w:r w:rsidRPr="008227B8">
              <w:rPr>
                <w:rFonts w:ascii="Arial" w:hAnsi="Arial" w:cs="Arial"/>
                <w:sz w:val="18"/>
              </w:rPr>
              <w:t>correlatedNotifications</w:t>
            </w:r>
            <w:bookmarkEnd w:id="421"/>
          </w:p>
        </w:tc>
        <w:tc>
          <w:tcPr>
            <w:tcW w:w="493" w:type="dxa"/>
          </w:tcPr>
          <w:p w14:paraId="43014727" w14:textId="77777777" w:rsidR="002B6147" w:rsidRPr="008227B8" w:rsidRDefault="002B6147" w:rsidP="002B6147">
            <w:pPr>
              <w:keepNext/>
              <w:keepLines/>
              <w:spacing w:after="0"/>
              <w:jc w:val="center"/>
              <w:rPr>
                <w:rFonts w:ascii="Arial" w:hAnsi="Arial" w:cs="Arial"/>
                <w:sz w:val="18"/>
              </w:rPr>
            </w:pPr>
            <w:bookmarkStart w:id="422" w:name="_MCCTEMPBM_CRPT22660301___4"/>
            <w:r w:rsidRPr="008227B8">
              <w:rPr>
                <w:rFonts w:ascii="Arial" w:hAnsi="Arial" w:cs="Arial"/>
                <w:sz w:val="18"/>
              </w:rPr>
              <w:t>O</w:t>
            </w:r>
            <w:bookmarkEnd w:id="422"/>
          </w:p>
        </w:tc>
        <w:tc>
          <w:tcPr>
            <w:tcW w:w="3166" w:type="dxa"/>
          </w:tcPr>
          <w:p w14:paraId="23137059" w14:textId="77777777" w:rsidR="002B6147" w:rsidRPr="008227B8" w:rsidRDefault="002B6147" w:rsidP="002B6147">
            <w:pPr>
              <w:keepNext/>
              <w:keepLines/>
              <w:spacing w:after="0"/>
              <w:rPr>
                <w:rFonts w:ascii="Arial" w:hAnsi="Arial" w:cs="Arial"/>
                <w:sz w:val="18"/>
              </w:rPr>
            </w:pPr>
            <w:bookmarkStart w:id="423" w:name="_MCCTEMPBM_CRPT22660302___7"/>
            <w:r w:rsidRPr="008227B8">
              <w:rPr>
                <w:rFonts w:ascii="Arial" w:hAnsi="Arial" w:cs="Arial"/>
                <w:sz w:val="18"/>
              </w:rPr>
              <w:t>alarmRecord.correlatedNotifications</w:t>
            </w:r>
            <w:bookmarkEnd w:id="423"/>
          </w:p>
        </w:tc>
        <w:tc>
          <w:tcPr>
            <w:tcW w:w="3425"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F8672E">
        <w:trPr>
          <w:jc w:val="center"/>
        </w:trPr>
        <w:tc>
          <w:tcPr>
            <w:tcW w:w="2547" w:type="dxa"/>
          </w:tcPr>
          <w:p w14:paraId="327D4A5F" w14:textId="77777777" w:rsidR="002B6147" w:rsidRPr="008227B8" w:rsidRDefault="002B6147" w:rsidP="002B6147">
            <w:pPr>
              <w:keepNext/>
              <w:keepLines/>
              <w:spacing w:after="0"/>
              <w:rPr>
                <w:rFonts w:ascii="Arial" w:hAnsi="Arial" w:cs="Arial"/>
                <w:sz w:val="18"/>
              </w:rPr>
            </w:pPr>
            <w:bookmarkStart w:id="424" w:name="_MCCTEMPBM_CRPT22660303___7"/>
            <w:bookmarkStart w:id="425" w:name="_MCCTEMPBM_CRPT22660305___7" w:colFirst="2" w:colLast="2"/>
            <w:r w:rsidRPr="008227B8">
              <w:rPr>
                <w:rFonts w:ascii="Arial" w:hAnsi="Arial" w:cs="Arial"/>
                <w:sz w:val="18"/>
              </w:rPr>
              <w:t>stateChangeDefinition</w:t>
            </w:r>
            <w:bookmarkEnd w:id="424"/>
          </w:p>
        </w:tc>
        <w:tc>
          <w:tcPr>
            <w:tcW w:w="493" w:type="dxa"/>
          </w:tcPr>
          <w:p w14:paraId="0B9AFDF9" w14:textId="77777777" w:rsidR="002B6147" w:rsidRPr="008227B8" w:rsidRDefault="002B6147" w:rsidP="002B6147">
            <w:pPr>
              <w:keepNext/>
              <w:keepLines/>
              <w:spacing w:after="0"/>
              <w:jc w:val="center"/>
              <w:rPr>
                <w:rFonts w:ascii="Arial" w:hAnsi="Arial" w:cs="Arial"/>
                <w:sz w:val="18"/>
              </w:rPr>
            </w:pPr>
            <w:bookmarkStart w:id="426" w:name="_MCCTEMPBM_CRPT22660304___4"/>
            <w:r w:rsidRPr="008227B8">
              <w:rPr>
                <w:rFonts w:ascii="Arial" w:hAnsi="Arial" w:cs="Arial"/>
                <w:sz w:val="18"/>
              </w:rPr>
              <w:t>CO</w:t>
            </w:r>
            <w:bookmarkEnd w:id="426"/>
          </w:p>
        </w:tc>
        <w:tc>
          <w:tcPr>
            <w:tcW w:w="3166"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5"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F8672E">
        <w:trPr>
          <w:jc w:val="center"/>
        </w:trPr>
        <w:tc>
          <w:tcPr>
            <w:tcW w:w="2547" w:type="dxa"/>
          </w:tcPr>
          <w:p w14:paraId="0D245EDA" w14:textId="77777777" w:rsidR="002B6147" w:rsidRPr="008227B8" w:rsidRDefault="002B6147" w:rsidP="002B6147">
            <w:pPr>
              <w:keepNext/>
              <w:keepLines/>
              <w:spacing w:after="0"/>
              <w:rPr>
                <w:rFonts w:ascii="Arial" w:hAnsi="Arial" w:cs="Arial"/>
                <w:sz w:val="18"/>
              </w:rPr>
            </w:pPr>
            <w:bookmarkStart w:id="427" w:name="_MCCTEMPBM_CRPT22660306___7"/>
            <w:bookmarkStart w:id="428" w:name="_MCCTEMPBM_CRPT22660308___7" w:colFirst="2" w:colLast="2"/>
            <w:bookmarkEnd w:id="425"/>
            <w:r w:rsidRPr="008227B8">
              <w:rPr>
                <w:rFonts w:ascii="Arial" w:hAnsi="Arial" w:cs="Arial"/>
                <w:sz w:val="18"/>
              </w:rPr>
              <w:t>monitoredAttributes</w:t>
            </w:r>
            <w:bookmarkEnd w:id="427"/>
          </w:p>
        </w:tc>
        <w:tc>
          <w:tcPr>
            <w:tcW w:w="493" w:type="dxa"/>
          </w:tcPr>
          <w:p w14:paraId="4757924F" w14:textId="77777777" w:rsidR="002B6147" w:rsidRPr="008227B8" w:rsidRDefault="002B6147" w:rsidP="002B6147">
            <w:pPr>
              <w:keepNext/>
              <w:keepLines/>
              <w:spacing w:after="0"/>
              <w:jc w:val="center"/>
              <w:rPr>
                <w:rFonts w:ascii="Arial" w:hAnsi="Arial" w:cs="Arial"/>
                <w:sz w:val="18"/>
              </w:rPr>
            </w:pPr>
            <w:bookmarkStart w:id="429" w:name="_MCCTEMPBM_CRPT22660307___4"/>
            <w:r w:rsidRPr="008227B8">
              <w:rPr>
                <w:rFonts w:ascii="Arial" w:hAnsi="Arial" w:cs="Arial"/>
                <w:sz w:val="18"/>
              </w:rPr>
              <w:t>CO</w:t>
            </w:r>
            <w:bookmarkEnd w:id="429"/>
          </w:p>
        </w:tc>
        <w:tc>
          <w:tcPr>
            <w:tcW w:w="3166"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5"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F8672E">
        <w:trPr>
          <w:jc w:val="center"/>
        </w:trPr>
        <w:tc>
          <w:tcPr>
            <w:tcW w:w="2547" w:type="dxa"/>
          </w:tcPr>
          <w:p w14:paraId="5701F047" w14:textId="77777777" w:rsidR="002B6147" w:rsidRPr="008227B8" w:rsidRDefault="002B6147" w:rsidP="002B6147">
            <w:pPr>
              <w:keepNext/>
              <w:keepLines/>
              <w:spacing w:after="0"/>
              <w:rPr>
                <w:rFonts w:ascii="Arial" w:hAnsi="Arial" w:cs="Arial"/>
                <w:sz w:val="18"/>
              </w:rPr>
            </w:pPr>
            <w:bookmarkStart w:id="430" w:name="_MCCTEMPBM_CRPT22660309___7"/>
            <w:bookmarkStart w:id="431" w:name="_MCCTEMPBM_CRPT22660311___7" w:colFirst="2" w:colLast="2"/>
            <w:bookmarkEnd w:id="428"/>
            <w:r w:rsidRPr="008227B8">
              <w:rPr>
                <w:rFonts w:ascii="Arial" w:hAnsi="Arial" w:cs="Arial"/>
                <w:sz w:val="18"/>
              </w:rPr>
              <w:t>proposedRepairActions</w:t>
            </w:r>
            <w:bookmarkEnd w:id="430"/>
          </w:p>
        </w:tc>
        <w:tc>
          <w:tcPr>
            <w:tcW w:w="493" w:type="dxa"/>
          </w:tcPr>
          <w:p w14:paraId="006BA937" w14:textId="77777777" w:rsidR="002B6147" w:rsidRPr="008227B8" w:rsidRDefault="002B6147" w:rsidP="002B6147">
            <w:pPr>
              <w:keepNext/>
              <w:keepLines/>
              <w:spacing w:after="0"/>
              <w:jc w:val="center"/>
              <w:rPr>
                <w:rFonts w:ascii="Arial" w:hAnsi="Arial" w:cs="Arial"/>
                <w:sz w:val="18"/>
              </w:rPr>
            </w:pPr>
            <w:bookmarkStart w:id="432" w:name="_MCCTEMPBM_CRPT22660310___4"/>
            <w:r w:rsidRPr="008227B8">
              <w:rPr>
                <w:rFonts w:ascii="Arial" w:hAnsi="Arial" w:cs="Arial"/>
                <w:sz w:val="18"/>
              </w:rPr>
              <w:t>CO</w:t>
            </w:r>
            <w:bookmarkEnd w:id="432"/>
          </w:p>
        </w:tc>
        <w:tc>
          <w:tcPr>
            <w:tcW w:w="3166"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5"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F8672E">
        <w:trPr>
          <w:jc w:val="center"/>
        </w:trPr>
        <w:tc>
          <w:tcPr>
            <w:tcW w:w="2547" w:type="dxa"/>
          </w:tcPr>
          <w:p w14:paraId="7AFF678B" w14:textId="77777777" w:rsidR="002B6147" w:rsidRPr="008227B8" w:rsidRDefault="002B6147" w:rsidP="002B6147">
            <w:pPr>
              <w:keepNext/>
              <w:keepLines/>
              <w:spacing w:after="0"/>
              <w:rPr>
                <w:rFonts w:ascii="Arial" w:hAnsi="Arial" w:cs="Arial"/>
                <w:sz w:val="18"/>
              </w:rPr>
            </w:pPr>
            <w:bookmarkStart w:id="433" w:name="_MCCTEMPBM_CRPT22660312___7"/>
            <w:bookmarkEnd w:id="431"/>
            <w:r w:rsidRPr="008227B8">
              <w:rPr>
                <w:rFonts w:ascii="Arial" w:hAnsi="Arial" w:cs="Arial"/>
                <w:sz w:val="18"/>
              </w:rPr>
              <w:t>additionalText</w:t>
            </w:r>
            <w:bookmarkEnd w:id="433"/>
          </w:p>
        </w:tc>
        <w:tc>
          <w:tcPr>
            <w:tcW w:w="493" w:type="dxa"/>
          </w:tcPr>
          <w:p w14:paraId="33344984" w14:textId="77777777" w:rsidR="002B6147" w:rsidRPr="008227B8" w:rsidRDefault="002B6147" w:rsidP="002B6147">
            <w:pPr>
              <w:keepNext/>
              <w:keepLines/>
              <w:spacing w:after="0"/>
              <w:jc w:val="center"/>
              <w:rPr>
                <w:rFonts w:ascii="Arial" w:hAnsi="Arial" w:cs="Arial"/>
                <w:sz w:val="18"/>
              </w:rPr>
            </w:pPr>
            <w:bookmarkStart w:id="434" w:name="_MCCTEMPBM_CRPT22660313___4"/>
            <w:r w:rsidRPr="008227B8">
              <w:rPr>
                <w:rFonts w:ascii="Arial" w:hAnsi="Arial" w:cs="Arial"/>
                <w:sz w:val="18"/>
              </w:rPr>
              <w:t>O</w:t>
            </w:r>
            <w:bookmarkEnd w:id="434"/>
          </w:p>
        </w:tc>
        <w:tc>
          <w:tcPr>
            <w:tcW w:w="3166" w:type="dxa"/>
          </w:tcPr>
          <w:p w14:paraId="77F516E7" w14:textId="77777777" w:rsidR="002B6147" w:rsidRPr="008227B8" w:rsidRDefault="002B6147" w:rsidP="002B6147">
            <w:pPr>
              <w:keepNext/>
              <w:keepLines/>
              <w:spacing w:after="0"/>
              <w:rPr>
                <w:rFonts w:ascii="Arial" w:hAnsi="Arial" w:cs="Arial"/>
                <w:sz w:val="18"/>
              </w:rPr>
            </w:pPr>
            <w:bookmarkStart w:id="435" w:name="_MCCTEMPBM_CRPT22660314___7"/>
            <w:r w:rsidRPr="008227B8">
              <w:rPr>
                <w:rFonts w:ascii="Arial" w:hAnsi="Arial" w:cs="Arial"/>
                <w:sz w:val="18"/>
              </w:rPr>
              <w:t>alarmRecord.additionalText</w:t>
            </w:r>
            <w:bookmarkEnd w:id="435"/>
          </w:p>
        </w:tc>
        <w:tc>
          <w:tcPr>
            <w:tcW w:w="3425"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F8672E">
        <w:trPr>
          <w:jc w:val="center"/>
        </w:trPr>
        <w:tc>
          <w:tcPr>
            <w:tcW w:w="2547" w:type="dxa"/>
          </w:tcPr>
          <w:p w14:paraId="7669EA51" w14:textId="77777777" w:rsidR="002B6147" w:rsidRPr="008227B8" w:rsidRDefault="002B6147" w:rsidP="002B6147">
            <w:pPr>
              <w:keepNext/>
              <w:keepLines/>
              <w:spacing w:after="0"/>
              <w:rPr>
                <w:rFonts w:ascii="Arial" w:hAnsi="Arial" w:cs="Arial"/>
                <w:sz w:val="18"/>
              </w:rPr>
            </w:pPr>
            <w:bookmarkStart w:id="436" w:name="_MCCTEMPBM_CRPT22660315___7"/>
            <w:r w:rsidRPr="008227B8">
              <w:rPr>
                <w:rFonts w:ascii="Arial" w:hAnsi="Arial" w:cs="Arial"/>
                <w:sz w:val="18"/>
              </w:rPr>
              <w:t>additionalInformation</w:t>
            </w:r>
            <w:bookmarkEnd w:id="436"/>
          </w:p>
        </w:tc>
        <w:tc>
          <w:tcPr>
            <w:tcW w:w="493" w:type="dxa"/>
          </w:tcPr>
          <w:p w14:paraId="584F20FB" w14:textId="77777777" w:rsidR="002B6147" w:rsidRPr="008227B8" w:rsidRDefault="002B6147" w:rsidP="002B6147">
            <w:pPr>
              <w:keepNext/>
              <w:keepLines/>
              <w:spacing w:after="0"/>
              <w:jc w:val="center"/>
              <w:rPr>
                <w:rFonts w:ascii="Arial" w:hAnsi="Arial" w:cs="Arial"/>
                <w:sz w:val="18"/>
              </w:rPr>
            </w:pPr>
            <w:bookmarkStart w:id="437" w:name="_MCCTEMPBM_CRPT22660316___4"/>
            <w:r w:rsidRPr="008227B8">
              <w:rPr>
                <w:rFonts w:ascii="Arial" w:hAnsi="Arial" w:cs="Arial"/>
                <w:sz w:val="18"/>
              </w:rPr>
              <w:t>O</w:t>
            </w:r>
            <w:bookmarkEnd w:id="437"/>
          </w:p>
        </w:tc>
        <w:tc>
          <w:tcPr>
            <w:tcW w:w="3166" w:type="dxa"/>
          </w:tcPr>
          <w:p w14:paraId="6EB12B40" w14:textId="77777777" w:rsidR="002B6147" w:rsidRPr="008227B8" w:rsidRDefault="002B6147" w:rsidP="002B6147">
            <w:pPr>
              <w:keepNext/>
              <w:keepLines/>
              <w:spacing w:after="0"/>
              <w:rPr>
                <w:rFonts w:ascii="Arial" w:hAnsi="Arial" w:cs="Arial"/>
                <w:sz w:val="18"/>
              </w:rPr>
            </w:pPr>
            <w:bookmarkStart w:id="438" w:name="_MCCTEMPBM_CRPT22660317___7"/>
            <w:r w:rsidRPr="008227B8">
              <w:rPr>
                <w:rFonts w:ascii="Arial" w:hAnsi="Arial" w:cs="Arial"/>
                <w:sz w:val="18"/>
              </w:rPr>
              <w:t>alarmRecord.additionalInformation</w:t>
            </w:r>
            <w:bookmarkEnd w:id="438"/>
          </w:p>
        </w:tc>
        <w:tc>
          <w:tcPr>
            <w:tcW w:w="3425"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F8672E">
        <w:trPr>
          <w:jc w:val="center"/>
        </w:trPr>
        <w:tc>
          <w:tcPr>
            <w:tcW w:w="2547" w:type="dxa"/>
          </w:tcPr>
          <w:p w14:paraId="160DF578" w14:textId="77777777" w:rsidR="002B6147" w:rsidRPr="008227B8" w:rsidRDefault="002B6147" w:rsidP="002B6147">
            <w:pPr>
              <w:keepNext/>
              <w:keepLines/>
              <w:spacing w:after="0"/>
              <w:rPr>
                <w:rFonts w:ascii="Arial" w:hAnsi="Arial" w:cs="Arial"/>
                <w:sz w:val="18"/>
              </w:rPr>
            </w:pPr>
            <w:bookmarkStart w:id="439" w:name="_MCCTEMPBM_CRPT22660318___7"/>
            <w:r w:rsidRPr="008227B8">
              <w:rPr>
                <w:rFonts w:ascii="Arial" w:hAnsi="Arial" w:cs="Arial"/>
                <w:sz w:val="18"/>
              </w:rPr>
              <w:t>rootCauseIndicator</w:t>
            </w:r>
            <w:bookmarkEnd w:id="439"/>
          </w:p>
        </w:tc>
        <w:tc>
          <w:tcPr>
            <w:tcW w:w="493" w:type="dxa"/>
          </w:tcPr>
          <w:p w14:paraId="308EAA3A" w14:textId="77777777" w:rsidR="002B6147" w:rsidRPr="008227B8" w:rsidRDefault="002B6147" w:rsidP="002B6147">
            <w:pPr>
              <w:keepNext/>
              <w:keepLines/>
              <w:spacing w:after="0"/>
              <w:jc w:val="center"/>
              <w:rPr>
                <w:rFonts w:ascii="Arial" w:hAnsi="Arial" w:cs="Arial"/>
                <w:sz w:val="18"/>
              </w:rPr>
            </w:pPr>
            <w:bookmarkStart w:id="440" w:name="_MCCTEMPBM_CRPT22660319___4"/>
            <w:r w:rsidRPr="008227B8">
              <w:rPr>
                <w:rFonts w:ascii="Arial" w:hAnsi="Arial" w:cs="Arial" w:hint="eastAsia"/>
                <w:sz w:val="18"/>
                <w:lang w:eastAsia="zh-CN"/>
              </w:rPr>
              <w:t>O</w:t>
            </w:r>
            <w:bookmarkEnd w:id="440"/>
          </w:p>
        </w:tc>
        <w:tc>
          <w:tcPr>
            <w:tcW w:w="3166" w:type="dxa"/>
          </w:tcPr>
          <w:p w14:paraId="6C253E4C" w14:textId="77777777" w:rsidR="002B6147" w:rsidRPr="008227B8" w:rsidRDefault="002B6147" w:rsidP="002B6147">
            <w:pPr>
              <w:keepNext/>
              <w:keepLines/>
              <w:spacing w:after="0"/>
              <w:rPr>
                <w:rFonts w:ascii="Arial" w:hAnsi="Arial" w:cs="Arial"/>
                <w:sz w:val="18"/>
              </w:rPr>
            </w:pPr>
            <w:bookmarkStart w:id="441" w:name="_MCCTEMPBM_CRPT22660320___7"/>
            <w:r w:rsidRPr="008227B8">
              <w:rPr>
                <w:rFonts w:ascii="Arial" w:hAnsi="Arial" w:cs="Arial"/>
                <w:sz w:val="18"/>
              </w:rPr>
              <w:t>alarmRecord.rootCauseIndicator</w:t>
            </w:r>
            <w:bookmarkEnd w:id="441"/>
          </w:p>
        </w:tc>
        <w:tc>
          <w:tcPr>
            <w:tcW w:w="3425"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F8672E">
        <w:trPr>
          <w:jc w:val="center"/>
        </w:trPr>
        <w:tc>
          <w:tcPr>
            <w:tcW w:w="2547" w:type="dxa"/>
          </w:tcPr>
          <w:p w14:paraId="63EA8C8E" w14:textId="77777777" w:rsidR="002B6147" w:rsidRPr="008227B8" w:rsidRDefault="002B6147" w:rsidP="002B6147">
            <w:pPr>
              <w:keepNext/>
              <w:keepLines/>
              <w:spacing w:after="0"/>
              <w:rPr>
                <w:rFonts w:ascii="Arial" w:hAnsi="Arial" w:cs="Arial"/>
                <w:sz w:val="18"/>
                <w:szCs w:val="18"/>
              </w:rPr>
            </w:pPr>
            <w:bookmarkStart w:id="442" w:name="_MCCTEMPBM_CRPT22660321___7"/>
            <w:bookmarkStart w:id="443" w:name="_MCCTEMPBM_CRPT22660323___7" w:colFirst="2" w:colLast="3"/>
            <w:r w:rsidRPr="008227B8">
              <w:rPr>
                <w:rFonts w:ascii="Arial" w:eastAsia="SimSun" w:hAnsi="Arial" w:cs="Arial"/>
                <w:sz w:val="18"/>
                <w:szCs w:val="18"/>
              </w:rPr>
              <w:t>serviceUser</w:t>
            </w:r>
            <w:bookmarkEnd w:id="442"/>
          </w:p>
        </w:tc>
        <w:tc>
          <w:tcPr>
            <w:tcW w:w="493"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44" w:name="_MCCTEMPBM_CRPT22660322___4"/>
            <w:r w:rsidRPr="008227B8">
              <w:rPr>
                <w:rFonts w:ascii="Arial" w:eastAsia="SimSun" w:hAnsi="Arial" w:cs="Arial"/>
                <w:sz w:val="18"/>
                <w:szCs w:val="18"/>
              </w:rPr>
              <w:t>CM</w:t>
            </w:r>
            <w:bookmarkEnd w:id="444"/>
          </w:p>
        </w:tc>
        <w:tc>
          <w:tcPr>
            <w:tcW w:w="3166"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5"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F8672E">
        <w:trPr>
          <w:jc w:val="center"/>
        </w:trPr>
        <w:tc>
          <w:tcPr>
            <w:tcW w:w="2547" w:type="dxa"/>
          </w:tcPr>
          <w:p w14:paraId="757CC6B0" w14:textId="77777777" w:rsidR="002B6147" w:rsidRPr="008227B8" w:rsidRDefault="002B6147" w:rsidP="002B6147">
            <w:pPr>
              <w:keepNext/>
              <w:keepLines/>
              <w:spacing w:after="0"/>
              <w:rPr>
                <w:rFonts w:ascii="Arial" w:hAnsi="Arial" w:cs="Arial"/>
                <w:sz w:val="18"/>
                <w:szCs w:val="18"/>
              </w:rPr>
            </w:pPr>
            <w:bookmarkStart w:id="445" w:name="_MCCTEMPBM_CRPT22660324___7"/>
            <w:bookmarkStart w:id="446" w:name="_MCCTEMPBM_CRPT22660326___7" w:colFirst="2" w:colLast="3"/>
            <w:bookmarkEnd w:id="443"/>
            <w:r w:rsidRPr="008227B8">
              <w:rPr>
                <w:rFonts w:ascii="Arial" w:eastAsia="SimSun" w:hAnsi="Arial" w:cs="Arial"/>
                <w:sz w:val="18"/>
                <w:szCs w:val="18"/>
              </w:rPr>
              <w:t>serviceProvider</w:t>
            </w:r>
            <w:bookmarkEnd w:id="445"/>
          </w:p>
        </w:tc>
        <w:tc>
          <w:tcPr>
            <w:tcW w:w="493"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47" w:name="_MCCTEMPBM_CRPT22660325___4"/>
            <w:r w:rsidRPr="008227B8">
              <w:rPr>
                <w:rFonts w:ascii="Arial" w:eastAsia="SimSun" w:hAnsi="Arial" w:cs="Arial"/>
                <w:sz w:val="18"/>
                <w:szCs w:val="18"/>
              </w:rPr>
              <w:t>CM</w:t>
            </w:r>
            <w:bookmarkEnd w:id="447"/>
          </w:p>
        </w:tc>
        <w:tc>
          <w:tcPr>
            <w:tcW w:w="3166"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5"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F8672E">
        <w:trPr>
          <w:jc w:val="center"/>
        </w:trPr>
        <w:tc>
          <w:tcPr>
            <w:tcW w:w="2547" w:type="dxa"/>
          </w:tcPr>
          <w:p w14:paraId="3F93C938" w14:textId="77777777" w:rsidR="002B6147" w:rsidRPr="008227B8" w:rsidRDefault="002B6147" w:rsidP="002B6147">
            <w:pPr>
              <w:keepNext/>
              <w:keepLines/>
              <w:spacing w:after="0"/>
              <w:rPr>
                <w:rFonts w:ascii="Arial" w:hAnsi="Arial" w:cs="Arial"/>
                <w:sz w:val="18"/>
                <w:szCs w:val="18"/>
              </w:rPr>
            </w:pPr>
            <w:bookmarkStart w:id="448" w:name="_MCCTEMPBM_CRPT22660327___7"/>
            <w:bookmarkStart w:id="449" w:name="_MCCTEMPBM_CRPT22660329___7" w:colFirst="2" w:colLast="3"/>
            <w:bookmarkEnd w:id="446"/>
            <w:r w:rsidRPr="008227B8">
              <w:rPr>
                <w:rFonts w:ascii="Arial" w:eastAsia="SimSun" w:hAnsi="Arial" w:cs="Arial"/>
                <w:sz w:val="18"/>
                <w:szCs w:val="18"/>
              </w:rPr>
              <w:t>securityAlarmDetector</w:t>
            </w:r>
            <w:bookmarkEnd w:id="448"/>
          </w:p>
        </w:tc>
        <w:tc>
          <w:tcPr>
            <w:tcW w:w="493"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0" w:name="_MCCTEMPBM_CRPT22660328___4"/>
            <w:r w:rsidRPr="008227B8">
              <w:rPr>
                <w:rFonts w:ascii="Arial" w:eastAsia="SimSun" w:hAnsi="Arial" w:cs="Arial"/>
                <w:sz w:val="18"/>
                <w:szCs w:val="18"/>
              </w:rPr>
              <w:t>CM</w:t>
            </w:r>
            <w:bookmarkEnd w:id="450"/>
          </w:p>
        </w:tc>
        <w:tc>
          <w:tcPr>
            <w:tcW w:w="3166"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5"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D819E0" w:rsidRPr="008227B8" w14:paraId="6A797E09" w14:textId="77777777" w:rsidTr="00F8672E">
        <w:trPr>
          <w:jc w:val="center"/>
        </w:trPr>
        <w:tc>
          <w:tcPr>
            <w:tcW w:w="2547" w:type="dxa"/>
          </w:tcPr>
          <w:p w14:paraId="545B3D61" w14:textId="01F68C61" w:rsidR="00D819E0" w:rsidRPr="008227B8" w:rsidRDefault="00D819E0" w:rsidP="00D819E0">
            <w:pPr>
              <w:pStyle w:val="TAL"/>
            </w:pPr>
            <w:r>
              <w:t>clearingType</w:t>
            </w:r>
          </w:p>
        </w:tc>
        <w:tc>
          <w:tcPr>
            <w:tcW w:w="493" w:type="dxa"/>
          </w:tcPr>
          <w:p w14:paraId="4B4E827C" w14:textId="7EC7AC14" w:rsidR="00D819E0" w:rsidRPr="00410A44" w:rsidRDefault="00D819E0" w:rsidP="00410A44">
            <w:pPr>
              <w:pStyle w:val="TAL"/>
            </w:pPr>
            <w:r w:rsidRPr="00410A44">
              <w:t>C</w:t>
            </w:r>
            <w:r w:rsidR="00F8672E">
              <w:t>M</w:t>
            </w:r>
          </w:p>
        </w:tc>
        <w:tc>
          <w:tcPr>
            <w:tcW w:w="3166" w:type="dxa"/>
          </w:tcPr>
          <w:p w14:paraId="1DF0BD7E" w14:textId="01F0A127" w:rsidR="00D819E0" w:rsidRPr="008227B8" w:rsidRDefault="00D819E0" w:rsidP="00410A44">
            <w:pPr>
              <w:pStyle w:val="TAL"/>
            </w:pPr>
            <w:r w:rsidRPr="008227B8">
              <w:t>alarmRecord</w:t>
            </w:r>
            <w:r>
              <w:t>.clearingType</w:t>
            </w:r>
          </w:p>
        </w:tc>
        <w:tc>
          <w:tcPr>
            <w:tcW w:w="3425" w:type="dxa"/>
          </w:tcPr>
          <w:p w14:paraId="37A25A93" w14:textId="4D2188A8" w:rsidR="00D819E0" w:rsidRPr="00410A44" w:rsidRDefault="00D819E0" w:rsidP="00410A44">
            <w:pPr>
              <w:pStyle w:val="TAL"/>
            </w:pPr>
            <w:r w:rsidRPr="00410A44">
              <w:t xml:space="preserve">This parameter </w:t>
            </w:r>
            <w:r w:rsidR="00F8672E">
              <w:t>shall</w:t>
            </w:r>
            <w:r w:rsidRPr="00410A44">
              <w:t xml:space="preserve"> be supported in case ADMC alarms may be raised by the system.</w:t>
            </w:r>
          </w:p>
        </w:tc>
      </w:tr>
      <w:bookmarkEnd w:id="449"/>
    </w:tbl>
    <w:p w14:paraId="2EE7D218" w14:textId="77777777" w:rsidR="002B6147" w:rsidRPr="008227B8" w:rsidRDefault="002B6147" w:rsidP="002B6147"/>
    <w:p w14:paraId="0E73A436" w14:textId="47646B4A" w:rsidR="002B6147" w:rsidRPr="008227B8" w:rsidRDefault="00C77DBA" w:rsidP="00DE5104">
      <w:pPr>
        <w:pStyle w:val="Heading2"/>
      </w:pPr>
      <w:bookmarkStart w:id="451" w:name="_Toc157982694"/>
      <w:bookmarkStart w:id="452" w:name="_Toc219484273"/>
      <w:r w:rsidRPr="008227B8">
        <w:t>8.</w:t>
      </w:r>
      <w:r w:rsidR="002B6147" w:rsidRPr="008227B8">
        <w:t>3</w:t>
      </w:r>
      <w:r w:rsidR="002B6147" w:rsidRPr="008227B8">
        <w:tab/>
        <w:t>notifyClearedAlarm</w:t>
      </w:r>
      <w:bookmarkEnd w:id="451"/>
      <w:bookmarkEnd w:id="452"/>
    </w:p>
    <w:p w14:paraId="056F55A8" w14:textId="4F8E8546" w:rsidR="002B6147" w:rsidRPr="008227B8" w:rsidRDefault="00C77DBA" w:rsidP="004250E7">
      <w:pPr>
        <w:pStyle w:val="Heading3"/>
        <w:rPr>
          <w:rFonts w:eastAsia="SimSun"/>
        </w:rPr>
      </w:pPr>
      <w:bookmarkStart w:id="453" w:name="_Toc157982695"/>
      <w:bookmarkStart w:id="454" w:name="_Toc219484274"/>
      <w:r w:rsidRPr="008227B8">
        <w:rPr>
          <w:rFonts w:eastAsia="SimSun"/>
        </w:rPr>
        <w:t>8.</w:t>
      </w:r>
      <w:r w:rsidR="002B6147" w:rsidRPr="008227B8">
        <w:rPr>
          <w:rFonts w:eastAsia="SimSun"/>
        </w:rPr>
        <w:t>3.1</w:t>
      </w:r>
      <w:r w:rsidR="002B6147" w:rsidRPr="008227B8">
        <w:rPr>
          <w:rFonts w:eastAsia="SimSun"/>
        </w:rPr>
        <w:tab/>
        <w:t>Definition</w:t>
      </w:r>
      <w:bookmarkEnd w:id="453"/>
      <w:bookmarkEnd w:id="454"/>
    </w:p>
    <w:p w14:paraId="1B35BDB0" w14:textId="77777777" w:rsidR="002B6147" w:rsidRPr="008227B8" w:rsidRDefault="002B6147" w:rsidP="002B6147">
      <w:pPr>
        <w:rPr>
          <w:lang w:eastAsia="zh-CN"/>
        </w:rPr>
      </w:pPr>
      <w:bookmarkStart w:id="455"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56" w:name="_Toc157982696"/>
      <w:bookmarkStart w:id="457" w:name="_Toc219484275"/>
      <w:bookmarkEnd w:id="455"/>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56"/>
      <w:bookmarkEnd w:id="457"/>
    </w:p>
    <w:p w14:paraId="54DD5D85" w14:textId="126673F0" w:rsidR="002B6147" w:rsidRPr="008227B8" w:rsidRDefault="002B6147" w:rsidP="008227B8">
      <w:pPr>
        <w:pStyle w:val="TH"/>
        <w:rPr>
          <w:lang w:eastAsia="zh-CN"/>
        </w:rPr>
      </w:pPr>
      <w:bookmarkStart w:id="458"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51B53">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9"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3"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51B53">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59" w:name="_MCCTEMPBM_CRPT22660332___7"/>
            <w:bookmarkEnd w:id="458"/>
            <w:r w:rsidRPr="008227B8">
              <w:rPr>
                <w:rFonts w:ascii="Arial" w:hAnsi="Arial" w:cs="Arial"/>
                <w:sz w:val="18"/>
              </w:rPr>
              <w:t>objectClass</w:t>
            </w:r>
            <w:bookmarkEnd w:id="459"/>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0" w:name="_MCCTEMPBM_CRPT22660333___4"/>
            <w:r w:rsidRPr="008227B8">
              <w:rPr>
                <w:rFonts w:ascii="Arial" w:hAnsi="Arial" w:cs="Arial"/>
                <w:sz w:val="18"/>
              </w:rPr>
              <w:t>M</w:t>
            </w:r>
            <w:bookmarkEnd w:id="460"/>
          </w:p>
        </w:tc>
        <w:tc>
          <w:tcPr>
            <w:tcW w:w="3249" w:type="dxa"/>
          </w:tcPr>
          <w:p w14:paraId="45A9BBF9" w14:textId="013325FF" w:rsidR="002B6147" w:rsidRPr="008227B8" w:rsidRDefault="00630DB3" w:rsidP="002B6147">
            <w:pPr>
              <w:keepNext/>
              <w:keepLines/>
              <w:spacing w:after="0"/>
              <w:rPr>
                <w:rFonts w:ascii="Arial" w:hAnsi="Arial" w:cs="Arial"/>
                <w:sz w:val="18"/>
              </w:rPr>
            </w:pPr>
            <w:bookmarkStart w:id="461" w:name="_MCCTEMPBM_CRPT22660334___7"/>
            <w:r>
              <w:rPr>
                <w:rFonts w:ascii="Arial" w:hAnsi="Arial" w:cs="Arial"/>
                <w:sz w:val="18"/>
              </w:rPr>
              <w:t>See TS 28.532 [2] clause 11.0.2</w:t>
            </w:r>
            <w:bookmarkEnd w:id="461"/>
          </w:p>
        </w:tc>
        <w:tc>
          <w:tcPr>
            <w:tcW w:w="4123"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51B53">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2" w:name="_MCCTEMPBM_CRPT22660335___7"/>
            <w:bookmarkStart w:id="463" w:name="_MCCTEMPBM_CRPT22660337___7" w:colFirst="2" w:colLast="2"/>
            <w:r w:rsidRPr="008227B8">
              <w:rPr>
                <w:rFonts w:ascii="Arial" w:hAnsi="Arial" w:cs="Arial"/>
                <w:sz w:val="18"/>
              </w:rPr>
              <w:t>objectInstance</w:t>
            </w:r>
            <w:bookmarkEnd w:id="462"/>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64" w:name="_MCCTEMPBM_CRPT22660336___4"/>
            <w:r w:rsidRPr="008227B8">
              <w:rPr>
                <w:rFonts w:ascii="Arial" w:hAnsi="Arial" w:cs="Arial"/>
                <w:sz w:val="18"/>
              </w:rPr>
              <w:t>M</w:t>
            </w:r>
            <w:bookmarkEnd w:id="464"/>
          </w:p>
        </w:tc>
        <w:tc>
          <w:tcPr>
            <w:tcW w:w="3249"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3"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51B53">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65" w:name="_MCCTEMPBM_CRPT22660338___7"/>
            <w:bookmarkEnd w:id="463"/>
            <w:r w:rsidRPr="008227B8">
              <w:rPr>
                <w:rFonts w:ascii="Arial" w:hAnsi="Arial" w:cs="Arial"/>
                <w:sz w:val="18"/>
              </w:rPr>
              <w:t>notificationId</w:t>
            </w:r>
            <w:bookmarkEnd w:id="465"/>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66" w:name="_MCCTEMPBM_CRPT22660339___4"/>
            <w:r w:rsidRPr="008227B8">
              <w:rPr>
                <w:rFonts w:ascii="Arial" w:hAnsi="Arial" w:cs="Arial"/>
                <w:sz w:val="18"/>
              </w:rPr>
              <w:t>M</w:t>
            </w:r>
            <w:bookmarkEnd w:id="466"/>
          </w:p>
        </w:tc>
        <w:tc>
          <w:tcPr>
            <w:tcW w:w="3249" w:type="dxa"/>
          </w:tcPr>
          <w:p w14:paraId="70E7E0E5" w14:textId="0BAD454F" w:rsidR="002B6147" w:rsidRPr="008227B8" w:rsidRDefault="00630DB3" w:rsidP="002B6147">
            <w:pPr>
              <w:keepNext/>
              <w:keepLines/>
              <w:spacing w:after="0"/>
              <w:rPr>
                <w:rFonts w:ascii="Arial" w:hAnsi="Arial" w:cs="Arial"/>
                <w:sz w:val="18"/>
              </w:rPr>
            </w:pPr>
            <w:bookmarkStart w:id="467" w:name="_MCCTEMPBM_CRPT22660340___7"/>
            <w:r>
              <w:rPr>
                <w:rFonts w:ascii="Arial" w:hAnsi="Arial" w:cs="Arial"/>
                <w:sz w:val="18"/>
              </w:rPr>
              <w:t>See TS 28.532 [2] clause 11.0.2</w:t>
            </w:r>
            <w:bookmarkEnd w:id="467"/>
          </w:p>
        </w:tc>
        <w:tc>
          <w:tcPr>
            <w:tcW w:w="4123"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51B53">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68" w:name="_MCCTEMPBM_CRPT22660341___7"/>
            <w:r w:rsidRPr="008227B8">
              <w:rPr>
                <w:rFonts w:ascii="Arial" w:hAnsi="Arial" w:cs="Courier New"/>
                <w:sz w:val="18"/>
              </w:rPr>
              <w:t>notificationType</w:t>
            </w:r>
            <w:bookmarkEnd w:id="468"/>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69" w:name="_MCCTEMPBM_CRPT22660342___4"/>
            <w:r w:rsidRPr="008227B8">
              <w:rPr>
                <w:rFonts w:ascii="Arial" w:hAnsi="Arial" w:cs="Arial"/>
                <w:sz w:val="18"/>
              </w:rPr>
              <w:t>M</w:t>
            </w:r>
            <w:bookmarkEnd w:id="469"/>
          </w:p>
        </w:tc>
        <w:tc>
          <w:tcPr>
            <w:tcW w:w="3249" w:type="dxa"/>
          </w:tcPr>
          <w:p w14:paraId="1318BFEC" w14:textId="77777777" w:rsidR="002B6147" w:rsidRPr="008227B8" w:rsidRDefault="002B6147" w:rsidP="002B6147">
            <w:pPr>
              <w:keepNext/>
              <w:keepLines/>
              <w:spacing w:after="0"/>
              <w:rPr>
                <w:rFonts w:ascii="Arial" w:hAnsi="Arial" w:cs="Arial"/>
                <w:sz w:val="18"/>
              </w:rPr>
            </w:pPr>
            <w:bookmarkStart w:id="470" w:name="_MCCTEMPBM_CRPT22660343___7"/>
            <w:r w:rsidRPr="008227B8">
              <w:rPr>
                <w:rFonts w:ascii="Arial" w:hAnsi="Arial" w:cs="Arial"/>
                <w:sz w:val="18"/>
              </w:rPr>
              <w:t>"notifyClearedAlarm"</w:t>
            </w:r>
            <w:bookmarkEnd w:id="470"/>
          </w:p>
        </w:tc>
        <w:tc>
          <w:tcPr>
            <w:tcW w:w="4123"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51B53">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1" w:name="_MCCTEMPBM_CRPT22660344___7"/>
            <w:r w:rsidRPr="008227B8">
              <w:rPr>
                <w:rFonts w:ascii="Arial" w:hAnsi="Arial" w:cs="Arial"/>
                <w:sz w:val="18"/>
              </w:rPr>
              <w:t>eventTime</w:t>
            </w:r>
            <w:bookmarkEnd w:id="471"/>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2" w:name="_MCCTEMPBM_CRPT22660345___4"/>
            <w:r w:rsidRPr="008227B8">
              <w:rPr>
                <w:rFonts w:ascii="Arial" w:hAnsi="Arial" w:cs="Arial"/>
                <w:sz w:val="18"/>
              </w:rPr>
              <w:t>M</w:t>
            </w:r>
            <w:bookmarkEnd w:id="472"/>
          </w:p>
        </w:tc>
        <w:tc>
          <w:tcPr>
            <w:tcW w:w="3249" w:type="dxa"/>
          </w:tcPr>
          <w:p w14:paraId="3B019882" w14:textId="77777777" w:rsidR="002B6147" w:rsidRPr="008227B8" w:rsidRDefault="002B6147" w:rsidP="002B6147">
            <w:pPr>
              <w:keepNext/>
              <w:keepLines/>
              <w:spacing w:after="0"/>
              <w:rPr>
                <w:rFonts w:ascii="Arial" w:hAnsi="Arial" w:cs="Arial"/>
                <w:sz w:val="18"/>
              </w:rPr>
            </w:pPr>
            <w:bookmarkStart w:id="473" w:name="_MCCTEMPBM_CRPT22660346___7"/>
            <w:r w:rsidRPr="008227B8">
              <w:rPr>
                <w:rFonts w:ascii="Arial" w:hAnsi="Arial" w:cs="Arial"/>
                <w:sz w:val="18"/>
              </w:rPr>
              <w:t>alarmRecord.</w:t>
            </w:r>
            <w:r w:rsidRPr="008227B8">
              <w:rPr>
                <w:rFonts w:ascii="Arial" w:hAnsi="Arial" w:cs="Arial"/>
                <w:sz w:val="18"/>
                <w:szCs w:val="18"/>
              </w:rPr>
              <w:t>alarmClearedTime</w:t>
            </w:r>
            <w:bookmarkEnd w:id="473"/>
          </w:p>
        </w:tc>
        <w:tc>
          <w:tcPr>
            <w:tcW w:w="4123"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51B53">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74" w:name="_MCCTEMPBM_CRPT22660347___7"/>
            <w:r w:rsidRPr="008227B8">
              <w:rPr>
                <w:rFonts w:ascii="Arial" w:hAnsi="Arial" w:cs="Arial"/>
                <w:sz w:val="18"/>
              </w:rPr>
              <w:t>systemDN</w:t>
            </w:r>
            <w:bookmarkEnd w:id="474"/>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75" w:name="_MCCTEMPBM_CRPT22660348___4"/>
            <w:r w:rsidRPr="008227B8">
              <w:rPr>
                <w:rFonts w:ascii="Arial" w:hAnsi="Arial" w:cs="Arial"/>
                <w:sz w:val="18"/>
              </w:rPr>
              <w:t>M</w:t>
            </w:r>
            <w:bookmarkEnd w:id="475"/>
          </w:p>
        </w:tc>
        <w:tc>
          <w:tcPr>
            <w:tcW w:w="3249" w:type="dxa"/>
          </w:tcPr>
          <w:p w14:paraId="792903DE" w14:textId="452FF00A" w:rsidR="002B6147" w:rsidRPr="008227B8" w:rsidRDefault="00630DB3" w:rsidP="002B6147">
            <w:pPr>
              <w:keepNext/>
              <w:keepLines/>
              <w:spacing w:after="0"/>
              <w:rPr>
                <w:rFonts w:ascii="Arial" w:hAnsi="Arial" w:cs="Arial"/>
                <w:sz w:val="18"/>
              </w:rPr>
            </w:pPr>
            <w:bookmarkStart w:id="476" w:name="_MCCTEMPBM_CRPT22660349___7"/>
            <w:r>
              <w:rPr>
                <w:rFonts w:ascii="Arial" w:hAnsi="Arial" w:cs="Arial"/>
                <w:sz w:val="18"/>
              </w:rPr>
              <w:t>See TS 28.532 [2] clause 11.0.2</w:t>
            </w:r>
            <w:bookmarkEnd w:id="476"/>
          </w:p>
        </w:tc>
        <w:tc>
          <w:tcPr>
            <w:tcW w:w="4123" w:type="dxa"/>
          </w:tcPr>
          <w:p w14:paraId="3586666B" w14:textId="77777777" w:rsidR="002B6147" w:rsidRPr="008227B8" w:rsidRDefault="002B6147" w:rsidP="002B6147">
            <w:pPr>
              <w:keepNext/>
              <w:keepLines/>
              <w:spacing w:after="0"/>
              <w:rPr>
                <w:rFonts w:ascii="Arial" w:hAnsi="Arial" w:cs="Arial"/>
                <w:sz w:val="18"/>
              </w:rPr>
            </w:pPr>
          </w:p>
        </w:tc>
      </w:tr>
      <w:tr w:rsidR="00630DB3" w:rsidRPr="008227B8" w14:paraId="05312567" w14:textId="77777777" w:rsidTr="00A51B53">
        <w:trPr>
          <w:jc w:val="center"/>
        </w:trPr>
        <w:tc>
          <w:tcPr>
            <w:tcW w:w="1863" w:type="dxa"/>
          </w:tcPr>
          <w:p w14:paraId="499EEB92" w14:textId="49A21EFA"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6" w:type="dxa"/>
          </w:tcPr>
          <w:p w14:paraId="70C01A06" w14:textId="6B8B475E"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249" w:type="dxa"/>
          </w:tcPr>
          <w:p w14:paraId="14B35E28" w14:textId="593DC63A"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123" w:type="dxa"/>
          </w:tcPr>
          <w:p w14:paraId="402FCF51" w14:textId="77777777" w:rsidR="00630DB3" w:rsidRPr="008227B8" w:rsidRDefault="00630DB3" w:rsidP="00630DB3">
            <w:pPr>
              <w:keepNext/>
              <w:keepLines/>
              <w:spacing w:after="0"/>
              <w:rPr>
                <w:rFonts w:ascii="Arial" w:hAnsi="Arial" w:cs="Arial"/>
                <w:sz w:val="18"/>
              </w:rPr>
            </w:pPr>
          </w:p>
        </w:tc>
      </w:tr>
      <w:tr w:rsidR="00630DB3" w:rsidRPr="008227B8" w14:paraId="075B6BBA" w14:textId="77777777" w:rsidTr="00A51B53">
        <w:trPr>
          <w:jc w:val="center"/>
        </w:trPr>
        <w:tc>
          <w:tcPr>
            <w:tcW w:w="1863" w:type="dxa"/>
          </w:tcPr>
          <w:p w14:paraId="21CA061B" w14:textId="31EA7A42"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6" w:type="dxa"/>
          </w:tcPr>
          <w:p w14:paraId="5E58F54D" w14:textId="0B6111FE"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249" w:type="dxa"/>
          </w:tcPr>
          <w:p w14:paraId="15C76D5B" w14:textId="25FBF2D9"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123" w:type="dxa"/>
          </w:tcPr>
          <w:p w14:paraId="1EBB027E" w14:textId="77777777" w:rsidR="00630DB3" w:rsidRPr="008227B8" w:rsidRDefault="00630DB3" w:rsidP="00630DB3">
            <w:pPr>
              <w:keepNext/>
              <w:keepLines/>
              <w:spacing w:after="0"/>
              <w:rPr>
                <w:rFonts w:ascii="Arial" w:hAnsi="Arial" w:cs="Arial"/>
                <w:sz w:val="18"/>
              </w:rPr>
            </w:pPr>
          </w:p>
        </w:tc>
      </w:tr>
      <w:tr w:rsidR="002B6147" w:rsidRPr="008227B8" w14:paraId="4CE3D8DE" w14:textId="77777777" w:rsidTr="00A51B53">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77" w:name="_MCCTEMPBM_CRPT22660350___7"/>
            <w:r w:rsidRPr="008227B8">
              <w:rPr>
                <w:rFonts w:ascii="Arial" w:hAnsi="Arial" w:cs="Courier New"/>
                <w:sz w:val="18"/>
              </w:rPr>
              <w:t>alarmId</w:t>
            </w:r>
            <w:bookmarkEnd w:id="477"/>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78" w:name="_MCCTEMPBM_CRPT22660351___4"/>
            <w:r w:rsidRPr="008227B8">
              <w:rPr>
                <w:rFonts w:ascii="Arial" w:hAnsi="Arial" w:cs="Arial"/>
                <w:sz w:val="18"/>
              </w:rPr>
              <w:t>M</w:t>
            </w:r>
            <w:bookmarkEnd w:id="478"/>
          </w:p>
        </w:tc>
        <w:tc>
          <w:tcPr>
            <w:tcW w:w="3249" w:type="dxa"/>
          </w:tcPr>
          <w:p w14:paraId="60D0AE5B" w14:textId="77777777" w:rsidR="002B6147" w:rsidRPr="008227B8" w:rsidRDefault="002B6147" w:rsidP="002B6147">
            <w:pPr>
              <w:keepNext/>
              <w:keepLines/>
              <w:spacing w:after="0"/>
              <w:rPr>
                <w:rFonts w:ascii="Arial" w:hAnsi="Arial" w:cs="Arial"/>
                <w:sz w:val="18"/>
                <w:lang w:eastAsia="zh-CN"/>
              </w:rPr>
            </w:pPr>
            <w:bookmarkStart w:id="479" w:name="_MCCTEMPBM_CRPT22660352___7"/>
            <w:r w:rsidRPr="008227B8">
              <w:rPr>
                <w:rFonts w:ascii="Arial" w:hAnsi="Arial" w:cs="Arial"/>
                <w:sz w:val="18"/>
              </w:rPr>
              <w:t>alarmRecord.alarmId</w:t>
            </w:r>
            <w:bookmarkEnd w:id="479"/>
          </w:p>
        </w:tc>
        <w:tc>
          <w:tcPr>
            <w:tcW w:w="4123"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51B53">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0" w:name="_MCCTEMPBM_CRPT22660353___7"/>
            <w:r w:rsidRPr="008227B8">
              <w:rPr>
                <w:rFonts w:ascii="Arial" w:hAnsi="Arial" w:cs="Courier New"/>
                <w:sz w:val="18"/>
              </w:rPr>
              <w:t>alarmType</w:t>
            </w:r>
            <w:bookmarkEnd w:id="480"/>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1" w:name="_MCCTEMPBM_CRPT22660354___4"/>
            <w:r w:rsidRPr="008227B8">
              <w:rPr>
                <w:rFonts w:ascii="Arial" w:hAnsi="Arial" w:cs="Arial"/>
                <w:sz w:val="18"/>
              </w:rPr>
              <w:t>M</w:t>
            </w:r>
            <w:bookmarkEnd w:id="481"/>
          </w:p>
        </w:tc>
        <w:tc>
          <w:tcPr>
            <w:tcW w:w="3249" w:type="dxa"/>
          </w:tcPr>
          <w:p w14:paraId="612A4ACD" w14:textId="77777777" w:rsidR="002B6147" w:rsidRPr="008227B8" w:rsidRDefault="002B6147" w:rsidP="002B6147">
            <w:pPr>
              <w:keepNext/>
              <w:keepLines/>
              <w:spacing w:after="0"/>
              <w:rPr>
                <w:rFonts w:ascii="Arial" w:hAnsi="Arial" w:cs="Arial"/>
                <w:sz w:val="18"/>
                <w:lang w:eastAsia="zh-CN"/>
              </w:rPr>
            </w:pPr>
            <w:bookmarkStart w:id="482" w:name="_MCCTEMPBM_CRPT22660355___7"/>
            <w:r w:rsidRPr="008227B8">
              <w:rPr>
                <w:rFonts w:ascii="Arial" w:hAnsi="Arial" w:cs="Arial"/>
                <w:sz w:val="18"/>
              </w:rPr>
              <w:t>alarmRecord.alarmType</w:t>
            </w:r>
            <w:bookmarkEnd w:id="482"/>
          </w:p>
        </w:tc>
        <w:tc>
          <w:tcPr>
            <w:tcW w:w="4123"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51B53">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83" w:name="_MCCTEMPBM_CRPT22660356___7"/>
            <w:r w:rsidRPr="008227B8">
              <w:rPr>
                <w:rFonts w:ascii="Arial" w:hAnsi="Arial" w:cs="Courier New"/>
                <w:sz w:val="18"/>
              </w:rPr>
              <w:t>probableCause</w:t>
            </w:r>
            <w:bookmarkEnd w:id="483"/>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84" w:name="_MCCTEMPBM_CRPT22660357___4"/>
            <w:r w:rsidRPr="008227B8">
              <w:rPr>
                <w:rFonts w:ascii="Arial" w:hAnsi="Arial" w:cs="Arial"/>
                <w:sz w:val="18"/>
              </w:rPr>
              <w:t>M</w:t>
            </w:r>
            <w:bookmarkEnd w:id="484"/>
          </w:p>
        </w:tc>
        <w:tc>
          <w:tcPr>
            <w:tcW w:w="3249" w:type="dxa"/>
          </w:tcPr>
          <w:p w14:paraId="1F36AD96" w14:textId="42AC017B" w:rsidR="002B6147" w:rsidRPr="008227B8" w:rsidRDefault="002B6147" w:rsidP="002B6147">
            <w:pPr>
              <w:keepNext/>
              <w:keepLines/>
              <w:spacing w:after="0"/>
              <w:rPr>
                <w:rFonts w:ascii="Arial" w:hAnsi="Arial" w:cs="Arial"/>
                <w:sz w:val="18"/>
                <w:lang w:eastAsia="zh-CN"/>
              </w:rPr>
            </w:pPr>
            <w:bookmarkStart w:id="485"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85"/>
          </w:p>
        </w:tc>
        <w:tc>
          <w:tcPr>
            <w:tcW w:w="4123" w:type="dxa"/>
          </w:tcPr>
          <w:p w14:paraId="0FAE1FB3" w14:textId="77777777" w:rsidR="002B6147" w:rsidRPr="008227B8" w:rsidRDefault="002B6147" w:rsidP="002B6147">
            <w:pPr>
              <w:keepNext/>
              <w:keepLines/>
              <w:spacing w:after="0"/>
              <w:rPr>
                <w:rFonts w:ascii="Arial" w:hAnsi="Arial" w:cs="Arial"/>
                <w:sz w:val="18"/>
              </w:rPr>
            </w:pPr>
          </w:p>
        </w:tc>
      </w:tr>
      <w:tr w:rsidR="00A51B53" w:rsidRPr="008227B8" w14:paraId="4A576C30" w14:textId="77777777" w:rsidTr="00A51B53">
        <w:trPr>
          <w:jc w:val="center"/>
        </w:trPr>
        <w:tc>
          <w:tcPr>
            <w:tcW w:w="1863" w:type="dxa"/>
          </w:tcPr>
          <w:p w14:paraId="630F3EE7" w14:textId="79587DEB" w:rsidR="00A51B53" w:rsidRPr="008227B8" w:rsidRDefault="00A51B53" w:rsidP="00A51B53">
            <w:pPr>
              <w:keepNext/>
              <w:keepLines/>
              <w:spacing w:after="0"/>
              <w:rPr>
                <w:rFonts w:ascii="Arial" w:hAnsi="Arial" w:cs="Courier New"/>
                <w:sz w:val="18"/>
              </w:rPr>
            </w:pPr>
            <w:r w:rsidRPr="008227B8">
              <w:rPr>
                <w:rFonts w:ascii="Arial" w:hAnsi="Arial" w:cs="Arial"/>
                <w:sz w:val="18"/>
              </w:rPr>
              <w:t>specificProblem</w:t>
            </w:r>
          </w:p>
        </w:tc>
        <w:tc>
          <w:tcPr>
            <w:tcW w:w="396" w:type="dxa"/>
          </w:tcPr>
          <w:p w14:paraId="5AED0DF1" w14:textId="52E3AC09"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249" w:type="dxa"/>
          </w:tcPr>
          <w:p w14:paraId="533CB137" w14:textId="034BC54B"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123" w:type="dxa"/>
          </w:tcPr>
          <w:p w14:paraId="5A675C93" w14:textId="77777777" w:rsidR="00A51B53" w:rsidRPr="008227B8" w:rsidRDefault="00A51B53" w:rsidP="00A51B53">
            <w:pPr>
              <w:keepNext/>
              <w:keepLines/>
              <w:spacing w:after="0"/>
              <w:rPr>
                <w:rFonts w:ascii="Arial" w:hAnsi="Arial" w:cs="Arial"/>
                <w:sz w:val="18"/>
              </w:rPr>
            </w:pPr>
          </w:p>
        </w:tc>
      </w:tr>
      <w:tr w:rsidR="002B6147" w:rsidRPr="008227B8" w14:paraId="0112E970" w14:textId="77777777" w:rsidTr="00A51B53">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86" w:name="_MCCTEMPBM_CRPT22660359___7"/>
            <w:bookmarkStart w:id="487" w:name="_MCCTEMPBM_CRPT22660361___7" w:colFirst="2" w:colLast="2"/>
            <w:r w:rsidRPr="008227B8">
              <w:rPr>
                <w:rFonts w:ascii="Arial" w:hAnsi="Arial" w:cs="Courier New"/>
                <w:sz w:val="18"/>
              </w:rPr>
              <w:t>perceivedSeverity</w:t>
            </w:r>
            <w:bookmarkEnd w:id="486"/>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88" w:name="_MCCTEMPBM_CRPT22660360___4"/>
            <w:r w:rsidRPr="008227B8">
              <w:rPr>
                <w:rFonts w:ascii="Arial" w:hAnsi="Arial" w:cs="Arial"/>
                <w:sz w:val="18"/>
              </w:rPr>
              <w:t>M</w:t>
            </w:r>
            <w:bookmarkEnd w:id="488"/>
          </w:p>
        </w:tc>
        <w:tc>
          <w:tcPr>
            <w:tcW w:w="3249"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3"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51B53">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89" w:name="_MCCTEMPBM_CRPT22660362___7"/>
            <w:bookmarkEnd w:id="487"/>
            <w:r w:rsidRPr="008227B8">
              <w:rPr>
                <w:rFonts w:ascii="Arial" w:hAnsi="Arial" w:cs="Courier New"/>
                <w:sz w:val="18"/>
              </w:rPr>
              <w:t>correlatedNotifications</w:t>
            </w:r>
            <w:bookmarkEnd w:id="489"/>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0" w:name="_MCCTEMPBM_CRPT22660363___4"/>
            <w:r w:rsidRPr="008227B8">
              <w:rPr>
                <w:rFonts w:ascii="Arial" w:hAnsi="Arial" w:cs="Arial"/>
                <w:sz w:val="18"/>
              </w:rPr>
              <w:t>O</w:t>
            </w:r>
            <w:bookmarkEnd w:id="490"/>
          </w:p>
        </w:tc>
        <w:tc>
          <w:tcPr>
            <w:tcW w:w="3249"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1" w:name="_MCCTEMPBM_CRPT22660364___7"/>
            <w:r w:rsidRPr="008227B8">
              <w:rPr>
                <w:rFonts w:ascii="Arial" w:hAnsi="Arial" w:cs="Arial"/>
                <w:sz w:val="18"/>
              </w:rPr>
              <w:t>alarmRecord.correlatedNotifications</w:t>
            </w:r>
            <w:bookmarkEnd w:id="491"/>
          </w:p>
        </w:tc>
        <w:tc>
          <w:tcPr>
            <w:tcW w:w="4123"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51B53">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2" w:name="_MCCTEMPBM_CRPT22660365___7"/>
            <w:bookmarkStart w:id="493" w:name="_MCCTEMPBM_CRPT22660367___7" w:colFirst="2" w:colLast="2"/>
            <w:r w:rsidRPr="008227B8">
              <w:rPr>
                <w:rFonts w:ascii="Arial" w:hAnsi="Arial" w:cs="Courier New"/>
                <w:sz w:val="18"/>
              </w:rPr>
              <w:t>clearUserId</w:t>
            </w:r>
            <w:bookmarkEnd w:id="492"/>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94" w:name="_MCCTEMPBM_CRPT22660366___4"/>
            <w:r w:rsidRPr="008227B8">
              <w:rPr>
                <w:rFonts w:ascii="Arial" w:hAnsi="Arial"/>
                <w:sz w:val="18"/>
              </w:rPr>
              <w:t>O</w:t>
            </w:r>
            <w:bookmarkEnd w:id="494"/>
          </w:p>
        </w:tc>
        <w:tc>
          <w:tcPr>
            <w:tcW w:w="3249"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3" w:type="dxa"/>
          </w:tcPr>
          <w:p w14:paraId="49FE7A57" w14:textId="0C863A01"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the </w:t>
            </w:r>
            <w:r w:rsidR="00170148" w:rsidRPr="00977B29">
              <w:rPr>
                <w:rFonts w:ascii="Arial" w:eastAsia="DengXian" w:hAnsi="Arial" w:cs="Arial"/>
                <w:sz w:val="18"/>
              </w:rPr>
              <w:t>alarmRecord.clearUserI</w:t>
            </w:r>
            <w:r w:rsidR="00170148">
              <w:rPr>
                <w:rFonts w:ascii="Arial" w:eastAsia="DengXian" w:hAnsi="Arial" w:cs="Arial"/>
                <w:sz w:val="18"/>
              </w:rPr>
              <w:t>d has a value</w:t>
            </w:r>
            <w:r w:rsidRPr="008227B8">
              <w:rPr>
                <w:rFonts w:ascii="Arial" w:hAnsi="Arial"/>
                <w:sz w:val="18"/>
              </w:rPr>
              <w:t>.</w:t>
            </w:r>
          </w:p>
        </w:tc>
      </w:tr>
      <w:tr w:rsidR="002B6147" w:rsidRPr="008227B8" w14:paraId="6FE1CAC5" w14:textId="77777777" w:rsidTr="00A51B53">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495" w:name="_MCCTEMPBM_CRPT22660368___7"/>
            <w:bookmarkStart w:id="496" w:name="_MCCTEMPBM_CRPT22660370___7" w:colFirst="2" w:colLast="2"/>
            <w:bookmarkEnd w:id="493"/>
            <w:r w:rsidRPr="008227B8">
              <w:rPr>
                <w:rFonts w:ascii="Arial" w:hAnsi="Arial" w:cs="Courier New"/>
                <w:sz w:val="18"/>
              </w:rPr>
              <w:t>clearSystemId</w:t>
            </w:r>
            <w:bookmarkEnd w:id="495"/>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497" w:name="_MCCTEMPBM_CRPT22660369___4"/>
            <w:r w:rsidRPr="008227B8">
              <w:rPr>
                <w:rFonts w:ascii="Arial" w:hAnsi="Arial"/>
                <w:sz w:val="18"/>
              </w:rPr>
              <w:t>O</w:t>
            </w:r>
            <w:bookmarkEnd w:id="497"/>
          </w:p>
        </w:tc>
        <w:tc>
          <w:tcPr>
            <w:tcW w:w="3249"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3" w:type="dxa"/>
          </w:tcPr>
          <w:p w14:paraId="3503DA7D" w14:textId="146BF50F"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w:t>
            </w:r>
            <w:r w:rsidR="00170148" w:rsidRPr="00977B29">
              <w:rPr>
                <w:rFonts w:ascii="Arial" w:eastAsia="DengXian" w:hAnsi="Arial" w:cs="Arial"/>
                <w:sz w:val="18"/>
              </w:rPr>
              <w:t>alarmRecord.clearSystemId</w:t>
            </w:r>
            <w:r w:rsidR="00170148">
              <w:rPr>
                <w:rFonts w:ascii="Arial" w:eastAsia="DengXian" w:hAnsi="Arial" w:cs="Arial"/>
                <w:sz w:val="18"/>
              </w:rPr>
              <w:t xml:space="preserve"> has a value</w:t>
            </w:r>
            <w:r w:rsidR="00D862A5">
              <w:rPr>
                <w:rFonts w:ascii="Arial" w:eastAsia="DengXian" w:hAnsi="Arial" w:cs="Arial"/>
                <w:sz w:val="18"/>
              </w:rPr>
              <w:t>.</w:t>
            </w:r>
          </w:p>
        </w:tc>
      </w:tr>
      <w:bookmarkEnd w:id="496"/>
    </w:tbl>
    <w:p w14:paraId="442CCDD8" w14:textId="77777777" w:rsidR="002B6147" w:rsidRPr="008227B8" w:rsidRDefault="002B6147" w:rsidP="002B6147"/>
    <w:p w14:paraId="05E1AF10" w14:textId="38D16FB4" w:rsidR="002B6147" w:rsidRPr="008227B8" w:rsidRDefault="00C77DBA" w:rsidP="00DE5104">
      <w:pPr>
        <w:pStyle w:val="Heading2"/>
      </w:pPr>
      <w:bookmarkStart w:id="498" w:name="_Toc157982697"/>
      <w:bookmarkStart w:id="499" w:name="_Toc219484276"/>
      <w:r w:rsidRPr="008227B8">
        <w:rPr>
          <w:rFonts w:hint="eastAsia"/>
        </w:rPr>
        <w:t>8.</w:t>
      </w:r>
      <w:r w:rsidR="002B6147" w:rsidRPr="008227B8">
        <w:rPr>
          <w:rFonts w:hint="eastAsia"/>
        </w:rPr>
        <w:t>4</w:t>
      </w:r>
      <w:r w:rsidR="002B6147" w:rsidRPr="008227B8">
        <w:tab/>
        <w:t>notifyChangedAlarmGeneral</w:t>
      </w:r>
      <w:bookmarkEnd w:id="498"/>
      <w:bookmarkEnd w:id="499"/>
    </w:p>
    <w:p w14:paraId="3E05B940" w14:textId="7D59DA45" w:rsidR="002B6147" w:rsidRPr="008227B8" w:rsidRDefault="00C77DBA" w:rsidP="004250E7">
      <w:pPr>
        <w:pStyle w:val="Heading3"/>
        <w:rPr>
          <w:rFonts w:eastAsia="SimSun"/>
          <w:lang w:eastAsia="zh-CN"/>
        </w:rPr>
      </w:pPr>
      <w:bookmarkStart w:id="500" w:name="_Toc157982698"/>
      <w:bookmarkStart w:id="501" w:name="_Toc219484277"/>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0"/>
      <w:bookmarkEnd w:id="501"/>
    </w:p>
    <w:p w14:paraId="37554202" w14:textId="77777777" w:rsidR="008902AB" w:rsidRPr="008227B8" w:rsidRDefault="008902AB" w:rsidP="008902AB">
      <w:bookmarkStart w:id="502" w:name="_MCCTEMPBM_CRPT22660371___7"/>
      <w:bookmarkStart w:id="503" w:name="_Toc157982699"/>
      <w:r w:rsidRPr="008227B8">
        <w:t xml:space="preserve">This notification is generated by the MnS producer when one or more of the following attributes </w:t>
      </w:r>
      <w:r w:rsidRPr="008227B8">
        <w:rPr>
          <w:lang w:eastAsia="zh-CN"/>
        </w:rPr>
        <w:t>of an</w:t>
      </w:r>
      <w:r w:rsidRPr="008227B8">
        <w:rPr>
          <w:rFonts w:ascii="Courier New" w:hAnsi="Courier New"/>
          <w:lang w:eastAsia="zh-CN"/>
        </w:rPr>
        <w:t xml:space="preserve"> AlarmRecord </w:t>
      </w:r>
      <w:r w:rsidRPr="008227B8">
        <w:rPr>
          <w:lang w:eastAsia="zh-CN"/>
        </w:rPr>
        <w:t>instance in the</w:t>
      </w:r>
      <w:r w:rsidRPr="008227B8">
        <w:t xml:space="preserve"> </w:t>
      </w:r>
      <w:r w:rsidRPr="008227B8">
        <w:rPr>
          <w:rFonts w:ascii="Courier New" w:hAnsi="Courier New"/>
        </w:rPr>
        <w:t>AlarmList</w:t>
      </w:r>
      <w:r w:rsidRPr="008227B8">
        <w:t xml:space="preserve"> changes its value: </w:t>
      </w:r>
      <w:r w:rsidRPr="008227B8">
        <w:rPr>
          <w:rFonts w:ascii="Courier New" w:hAnsi="Courier New" w:cs="Courier New"/>
          <w:lang w:eastAsia="zh-CN"/>
        </w:rPr>
        <w:t>perceivedSeverity</w:t>
      </w:r>
      <w:r>
        <w:rPr>
          <w:rFonts w:ascii="Courier New" w:hAnsi="Courier New" w:cs="Courier New"/>
          <w:lang w:eastAsia="zh-CN"/>
        </w:rPr>
        <w:t xml:space="preserve"> </w:t>
      </w:r>
      <w:r w:rsidRPr="00B04225">
        <w:t>(</w:t>
      </w:r>
      <w:r w:rsidRPr="008227B8">
        <w:t>except to the value "CLEARED"</w:t>
      </w:r>
      <w:r w:rsidRPr="00B04225">
        <w:t>)</w:t>
      </w:r>
      <w:r w:rsidRPr="008227B8">
        <w:t xml:space="preserve">, </w:t>
      </w:r>
      <w:r w:rsidRPr="008227B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t>or</w:t>
      </w:r>
      <w:r w:rsidRPr="008227B8">
        <w:rPr>
          <w:rFonts w:ascii="Courier New" w:hAnsi="Courier New" w:cs="Courier New"/>
          <w:lang w:eastAsia="zh-CN"/>
        </w:rPr>
        <w:t xml:space="preserve"> securityAlarmDetector</w:t>
      </w:r>
      <w:r w:rsidRPr="008227B8">
        <w:t>. From the attributes listed above, only those that changed value shall be included in the notification.</w:t>
      </w:r>
      <w:bookmarkStart w:id="504" w:name="_Hlk193961032"/>
      <w:r>
        <w:t xml:space="preserve"> </w:t>
      </w:r>
      <w:r>
        <w:rPr>
          <w:rFonts w:hint="eastAsia"/>
          <w:lang w:eastAsia="zh-CN"/>
        </w:rPr>
        <w:t>I</w:t>
      </w:r>
      <w:r>
        <w:rPr>
          <w:lang w:eastAsia="zh-CN"/>
        </w:rPr>
        <w:t xml:space="preserve">n case a change happens immediately before </w:t>
      </w:r>
      <w:r w:rsidRPr="003456C8">
        <w:rPr>
          <w:rFonts w:ascii="Courier New" w:hAnsi="Courier New" w:cs="Courier New"/>
          <w:lang w:eastAsia="zh-CN"/>
        </w:rPr>
        <w:t>percievedSeverity</w:t>
      </w:r>
      <w:r>
        <w:rPr>
          <w:lang w:eastAsia="zh-CN"/>
        </w:rPr>
        <w:t xml:space="preserve"> is set to cleared, this notification shall notify other changes before the </w:t>
      </w:r>
      <w:r w:rsidRPr="003456C8">
        <w:rPr>
          <w:lang w:eastAsia="zh-CN"/>
        </w:rPr>
        <w:t>notifyCleared</w:t>
      </w:r>
      <w:r>
        <w:rPr>
          <w:lang w:eastAsia="zh-CN"/>
        </w:rPr>
        <w:t>Alarm notification is sent.</w:t>
      </w:r>
      <w:bookmarkEnd w:id="504"/>
    </w:p>
    <w:p w14:paraId="5CD223A3" w14:textId="77777777" w:rsidR="008902AB" w:rsidRPr="008227B8" w:rsidRDefault="008902AB" w:rsidP="008902AB">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r w:rsidRPr="008227B8">
        <w:rPr>
          <w:rFonts w:ascii="Courier New" w:hAnsi="Courier New" w:cs="Courier New"/>
        </w:rPr>
        <w:t>alarmType</w:t>
      </w:r>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243F07B1" w14:textId="67D7F8FC" w:rsidR="002B6147" w:rsidRPr="008227B8" w:rsidRDefault="00C77DBA" w:rsidP="004250E7">
      <w:pPr>
        <w:pStyle w:val="Heading3"/>
        <w:rPr>
          <w:rFonts w:eastAsia="SimSun"/>
          <w:lang w:eastAsia="zh-CN"/>
        </w:rPr>
      </w:pPr>
      <w:bookmarkStart w:id="505" w:name="_Toc219484278"/>
      <w:bookmarkEnd w:id="502"/>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05"/>
      <w:r w:rsidR="002B6147" w:rsidRPr="008227B8">
        <w:rPr>
          <w:rFonts w:eastAsia="SimSun"/>
          <w:lang w:eastAsia="zh-CN"/>
        </w:rPr>
        <w:t xml:space="preserve"> </w:t>
      </w:r>
      <w:bookmarkEnd w:id="503"/>
    </w:p>
    <w:p w14:paraId="2116D81C" w14:textId="15284D1C" w:rsidR="002B6147" w:rsidRPr="008227B8" w:rsidRDefault="002B6147" w:rsidP="008227B8">
      <w:pPr>
        <w:pStyle w:val="TH"/>
        <w:rPr>
          <w:lang w:eastAsia="zh-CN"/>
        </w:rPr>
      </w:pPr>
      <w:bookmarkStart w:id="506"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630DB3">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630DB3">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07" w:name="_MCCTEMPBM_CRPT22660373___7"/>
            <w:bookmarkEnd w:id="506"/>
            <w:r w:rsidRPr="008227B8">
              <w:rPr>
                <w:rFonts w:ascii="Arial" w:hAnsi="Arial" w:cs="Arial"/>
                <w:sz w:val="18"/>
              </w:rPr>
              <w:t>objectClass</w:t>
            </w:r>
            <w:bookmarkEnd w:id="507"/>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08" w:name="_MCCTEMPBM_CRPT22660374___4"/>
            <w:r w:rsidRPr="008227B8">
              <w:rPr>
                <w:rFonts w:ascii="Arial" w:hAnsi="Arial" w:cs="Arial"/>
                <w:sz w:val="18"/>
              </w:rPr>
              <w:t>M</w:t>
            </w:r>
            <w:bookmarkEnd w:id="508"/>
          </w:p>
        </w:tc>
        <w:tc>
          <w:tcPr>
            <w:tcW w:w="3362" w:type="dxa"/>
          </w:tcPr>
          <w:p w14:paraId="10779407" w14:textId="371737FC" w:rsidR="002B6147" w:rsidRPr="008227B8" w:rsidRDefault="00630DB3" w:rsidP="002B6147">
            <w:pPr>
              <w:keepNext/>
              <w:keepLines/>
              <w:spacing w:after="0"/>
              <w:rPr>
                <w:rFonts w:ascii="Arial" w:eastAsia="SimSun" w:hAnsi="Arial"/>
                <w:sz w:val="18"/>
              </w:rPr>
            </w:pPr>
            <w:bookmarkStart w:id="509" w:name="_MCCTEMPBM_CRPT22660375___7"/>
            <w:r>
              <w:rPr>
                <w:rFonts w:ascii="Arial" w:hAnsi="Arial" w:cs="Arial"/>
                <w:sz w:val="18"/>
              </w:rPr>
              <w:t>See TS 28.532 [2] clause 11.0.2</w:t>
            </w:r>
            <w:bookmarkEnd w:id="509"/>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630DB3">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10" w:name="_MCCTEMPBM_CRPT22660376___7"/>
            <w:bookmarkStart w:id="511" w:name="_MCCTEMPBM_CRPT22660378___7" w:colFirst="2" w:colLast="2"/>
            <w:r w:rsidRPr="008227B8">
              <w:rPr>
                <w:rFonts w:ascii="Arial" w:hAnsi="Arial" w:cs="Arial"/>
                <w:sz w:val="18"/>
              </w:rPr>
              <w:t>objectInstance</w:t>
            </w:r>
            <w:bookmarkEnd w:id="510"/>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2" w:name="_MCCTEMPBM_CRPT22660377___4"/>
            <w:r w:rsidRPr="008227B8">
              <w:rPr>
                <w:rFonts w:ascii="Arial" w:hAnsi="Arial" w:cs="Arial"/>
                <w:sz w:val="18"/>
              </w:rPr>
              <w:t>M</w:t>
            </w:r>
            <w:bookmarkEnd w:id="512"/>
          </w:p>
        </w:tc>
        <w:tc>
          <w:tcPr>
            <w:tcW w:w="3362"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630DB3">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13" w:name="_MCCTEMPBM_CRPT22660379___7"/>
            <w:bookmarkEnd w:id="511"/>
            <w:r w:rsidRPr="008227B8">
              <w:rPr>
                <w:rFonts w:ascii="Arial" w:hAnsi="Arial" w:cs="Arial"/>
                <w:sz w:val="18"/>
              </w:rPr>
              <w:t>notificationId</w:t>
            </w:r>
            <w:bookmarkEnd w:id="513"/>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14" w:name="_MCCTEMPBM_CRPT22660380___4"/>
            <w:r w:rsidRPr="008227B8">
              <w:rPr>
                <w:rFonts w:ascii="Arial" w:hAnsi="Arial" w:cs="Arial"/>
                <w:sz w:val="18"/>
              </w:rPr>
              <w:t>M</w:t>
            </w:r>
            <w:bookmarkEnd w:id="514"/>
          </w:p>
        </w:tc>
        <w:tc>
          <w:tcPr>
            <w:tcW w:w="3362" w:type="dxa"/>
          </w:tcPr>
          <w:p w14:paraId="2AE2637E" w14:textId="431DDDD5" w:rsidR="002B6147" w:rsidRPr="008227B8" w:rsidRDefault="00630DB3" w:rsidP="002B6147">
            <w:pPr>
              <w:keepNext/>
              <w:keepLines/>
              <w:spacing w:after="0"/>
              <w:rPr>
                <w:rFonts w:ascii="Arial" w:eastAsia="SimSun" w:hAnsi="Arial"/>
                <w:sz w:val="18"/>
              </w:rPr>
            </w:pPr>
            <w:bookmarkStart w:id="515" w:name="_MCCTEMPBM_CRPT22660381___7"/>
            <w:r>
              <w:rPr>
                <w:rFonts w:ascii="Arial" w:hAnsi="Arial" w:cs="Arial"/>
                <w:sz w:val="18"/>
              </w:rPr>
              <w:t>See TS 28.532 [2] clause 11.0.2</w:t>
            </w:r>
            <w:bookmarkEnd w:id="515"/>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16" w:name="_MCCTEMPBM_CRPT22660382___7"/>
            <w:r w:rsidRPr="008227B8">
              <w:rPr>
                <w:rFonts w:ascii="Arial" w:eastAsia="SimSun" w:hAnsi="Arial"/>
                <w:sz w:val="18"/>
              </w:rPr>
              <w:t>notificationType</w:t>
            </w:r>
            <w:bookmarkEnd w:id="516"/>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17" w:name="_MCCTEMPBM_CRPT22660383___4"/>
            <w:r w:rsidRPr="008227B8">
              <w:rPr>
                <w:rFonts w:ascii="Arial" w:eastAsia="SimSun" w:hAnsi="Arial"/>
                <w:sz w:val="18"/>
              </w:rPr>
              <w:t>M</w:t>
            </w:r>
            <w:bookmarkEnd w:id="517"/>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18" w:name="_MCCTEMPBM_CRPT22660384___7"/>
            <w:r w:rsidRPr="008227B8">
              <w:rPr>
                <w:rFonts w:ascii="Arial" w:eastAsia="SimSun" w:hAnsi="Arial"/>
                <w:sz w:val="18"/>
              </w:rPr>
              <w:t>"notifyChangedAlarmGeneral"</w:t>
            </w:r>
            <w:bookmarkEnd w:id="518"/>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19" w:name="_MCCTEMPBM_CRPT22660385___7"/>
            <w:r w:rsidRPr="008227B8">
              <w:rPr>
                <w:rFonts w:ascii="Arial" w:hAnsi="Arial" w:cs="Courier New"/>
                <w:sz w:val="18"/>
                <w:szCs w:val="18"/>
              </w:rPr>
              <w:t>eventTime</w:t>
            </w:r>
            <w:bookmarkEnd w:id="519"/>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20" w:name="_MCCTEMPBM_CRPT22660386___4"/>
            <w:r w:rsidRPr="008227B8">
              <w:rPr>
                <w:rFonts w:ascii="Arial" w:hAnsi="Arial" w:cs="Arial"/>
                <w:sz w:val="18"/>
                <w:szCs w:val="18"/>
              </w:rPr>
              <w:t>M</w:t>
            </w:r>
            <w:bookmarkEnd w:id="520"/>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1" w:name="_MCCTEMPBM_CRPT22660387___7"/>
            <w:r w:rsidRPr="008227B8">
              <w:rPr>
                <w:rFonts w:ascii="Arial" w:hAnsi="Arial"/>
                <w:sz w:val="18"/>
              </w:rPr>
              <w:t>alarmRecord.alarmChangedTime</w:t>
            </w:r>
            <w:bookmarkEnd w:id="521"/>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2" w:name="_MCCTEMPBM_CRPT22660388___7"/>
            <w:r w:rsidRPr="008227B8">
              <w:rPr>
                <w:rFonts w:ascii="Arial" w:hAnsi="Arial" w:cs="Arial"/>
                <w:sz w:val="18"/>
              </w:rPr>
              <w:t>systemDN</w:t>
            </w:r>
            <w:bookmarkEnd w:id="522"/>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23" w:name="_MCCTEMPBM_CRPT22660389___4"/>
            <w:r w:rsidRPr="008227B8">
              <w:rPr>
                <w:rFonts w:ascii="Arial" w:hAnsi="Arial" w:cs="Arial"/>
                <w:sz w:val="18"/>
              </w:rPr>
              <w:t>M</w:t>
            </w:r>
            <w:bookmarkEnd w:id="523"/>
          </w:p>
        </w:tc>
        <w:tc>
          <w:tcPr>
            <w:tcW w:w="3362" w:type="dxa"/>
            <w:tcBorders>
              <w:top w:val="single" w:sz="4" w:space="0" w:color="auto"/>
              <w:left w:val="single" w:sz="4" w:space="0" w:color="auto"/>
              <w:bottom w:val="single" w:sz="4" w:space="0" w:color="auto"/>
              <w:right w:val="single" w:sz="4" w:space="0" w:color="auto"/>
            </w:tcBorders>
          </w:tcPr>
          <w:p w14:paraId="044F715C" w14:textId="70C017EF" w:rsidR="002B6147" w:rsidRPr="008227B8" w:rsidRDefault="00630DB3" w:rsidP="002B6147">
            <w:pPr>
              <w:keepNext/>
              <w:keepLines/>
              <w:spacing w:after="0"/>
              <w:rPr>
                <w:rFonts w:ascii="Arial" w:hAnsi="Arial"/>
                <w:sz w:val="18"/>
              </w:rPr>
            </w:pPr>
            <w:bookmarkStart w:id="524" w:name="_MCCTEMPBM_CRPT22660390___7"/>
            <w:r>
              <w:rPr>
                <w:rFonts w:ascii="Arial" w:hAnsi="Arial" w:cs="Arial"/>
                <w:sz w:val="18"/>
              </w:rPr>
              <w:t>See TS 28.532 [2] clause 11.0.2</w:t>
            </w:r>
            <w:bookmarkEnd w:id="524"/>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630DB3" w:rsidRPr="008227B8" w14:paraId="73A8991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6D87AE8C" w14:textId="09C20E1B"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094026CD" w14:textId="74A3C77F"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362" w:type="dxa"/>
            <w:tcBorders>
              <w:top w:val="single" w:sz="4" w:space="0" w:color="auto"/>
              <w:left w:val="single" w:sz="4" w:space="0" w:color="auto"/>
              <w:bottom w:val="single" w:sz="4" w:space="0" w:color="auto"/>
              <w:right w:val="single" w:sz="4" w:space="0" w:color="auto"/>
            </w:tcBorders>
          </w:tcPr>
          <w:p w14:paraId="7D1D3659" w14:textId="4A293AFD"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3855" w:type="dxa"/>
            <w:tcBorders>
              <w:top w:val="single" w:sz="4" w:space="0" w:color="auto"/>
              <w:left w:val="single" w:sz="4" w:space="0" w:color="auto"/>
              <w:bottom w:val="single" w:sz="4" w:space="0" w:color="auto"/>
              <w:right w:val="single" w:sz="4" w:space="0" w:color="auto"/>
            </w:tcBorders>
          </w:tcPr>
          <w:p w14:paraId="64BAF728" w14:textId="77777777" w:rsidR="00630DB3" w:rsidRPr="008227B8" w:rsidRDefault="00630DB3" w:rsidP="00630DB3">
            <w:pPr>
              <w:keepNext/>
              <w:keepLines/>
              <w:spacing w:after="0"/>
              <w:rPr>
                <w:rFonts w:ascii="Arial" w:eastAsia="SimSun" w:hAnsi="Arial"/>
                <w:sz w:val="18"/>
              </w:rPr>
            </w:pPr>
          </w:p>
        </w:tc>
      </w:tr>
      <w:tr w:rsidR="00630DB3" w:rsidRPr="008227B8" w14:paraId="164917CE"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BEE5304" w14:textId="2AC8CC76"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40F382EA" w14:textId="74588875"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362" w:type="dxa"/>
            <w:tcBorders>
              <w:top w:val="single" w:sz="4" w:space="0" w:color="auto"/>
              <w:left w:val="single" w:sz="4" w:space="0" w:color="auto"/>
              <w:bottom w:val="single" w:sz="4" w:space="0" w:color="auto"/>
              <w:right w:val="single" w:sz="4" w:space="0" w:color="auto"/>
            </w:tcBorders>
          </w:tcPr>
          <w:p w14:paraId="58F22944" w14:textId="0377D630"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3855" w:type="dxa"/>
            <w:tcBorders>
              <w:top w:val="single" w:sz="4" w:space="0" w:color="auto"/>
              <w:left w:val="single" w:sz="4" w:space="0" w:color="auto"/>
              <w:bottom w:val="single" w:sz="4" w:space="0" w:color="auto"/>
              <w:right w:val="single" w:sz="4" w:space="0" w:color="auto"/>
            </w:tcBorders>
          </w:tcPr>
          <w:p w14:paraId="5D2602DF" w14:textId="77777777" w:rsidR="00630DB3" w:rsidRPr="008227B8" w:rsidRDefault="00630DB3" w:rsidP="00630DB3">
            <w:pPr>
              <w:keepNext/>
              <w:keepLines/>
              <w:spacing w:after="0"/>
              <w:rPr>
                <w:rFonts w:ascii="Arial" w:eastAsia="SimSun" w:hAnsi="Arial"/>
                <w:sz w:val="18"/>
              </w:rPr>
            </w:pPr>
          </w:p>
        </w:tc>
      </w:tr>
      <w:tr w:rsidR="002B6147" w:rsidRPr="008227B8" w14:paraId="625F735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25" w:name="_MCCTEMPBM_CRPT22660391___7"/>
            <w:r w:rsidRPr="008227B8">
              <w:rPr>
                <w:rFonts w:ascii="Arial" w:eastAsia="SimSun" w:hAnsi="Arial"/>
                <w:sz w:val="18"/>
              </w:rPr>
              <w:t>alarmId</w:t>
            </w:r>
            <w:bookmarkEnd w:id="525"/>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26" w:name="_MCCTEMPBM_CRPT22660392___4"/>
            <w:r w:rsidRPr="008227B8">
              <w:rPr>
                <w:rFonts w:ascii="Arial" w:eastAsia="SimSun" w:hAnsi="Arial"/>
                <w:sz w:val="18"/>
              </w:rPr>
              <w:t>M</w:t>
            </w:r>
            <w:bookmarkEnd w:id="526"/>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27" w:name="_MCCTEMPBM_CRPT22660393___7"/>
            <w:r w:rsidRPr="008227B8">
              <w:rPr>
                <w:rFonts w:ascii="Arial" w:eastAsia="SimSun" w:hAnsi="Arial"/>
                <w:sz w:val="18"/>
              </w:rPr>
              <w:t>alarmRecord.alarmId</w:t>
            </w:r>
            <w:bookmarkEnd w:id="527"/>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28" w:name="_MCCTEMPBM_CRPT22660394___7"/>
            <w:r w:rsidRPr="008227B8">
              <w:rPr>
                <w:rFonts w:ascii="Arial" w:eastAsia="SimSun" w:hAnsi="Arial"/>
                <w:sz w:val="18"/>
              </w:rPr>
              <w:t>alarmType</w:t>
            </w:r>
            <w:bookmarkEnd w:id="528"/>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29" w:name="_MCCTEMPBM_CRPT22660395___4"/>
            <w:r w:rsidRPr="008227B8">
              <w:rPr>
                <w:rFonts w:ascii="Arial" w:eastAsia="SimSun" w:hAnsi="Arial"/>
                <w:sz w:val="18"/>
              </w:rPr>
              <w:t>M</w:t>
            </w:r>
            <w:bookmarkEnd w:id="529"/>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30" w:name="_MCCTEMPBM_CRPT22660396___7"/>
            <w:r w:rsidRPr="008227B8">
              <w:rPr>
                <w:rFonts w:ascii="Arial" w:eastAsia="SimSun" w:hAnsi="Arial"/>
                <w:sz w:val="18"/>
              </w:rPr>
              <w:t>alarmRecord.alarmType</w:t>
            </w:r>
            <w:bookmarkEnd w:id="530"/>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1" w:name="_MCCTEMPBM_CRPT22660397___7"/>
            <w:r w:rsidRPr="008227B8">
              <w:rPr>
                <w:rFonts w:ascii="Arial" w:eastAsia="SimSun" w:hAnsi="Arial"/>
                <w:sz w:val="18"/>
              </w:rPr>
              <w:t>probableCause</w:t>
            </w:r>
            <w:bookmarkEnd w:id="531"/>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2" w:name="_MCCTEMPBM_CRPT22660398___4"/>
            <w:r w:rsidRPr="008227B8">
              <w:rPr>
                <w:rFonts w:ascii="Arial" w:eastAsia="SimSun" w:hAnsi="Arial"/>
                <w:sz w:val="18"/>
              </w:rPr>
              <w:t>M</w:t>
            </w:r>
            <w:bookmarkEnd w:id="532"/>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33" w:name="_MCCTEMPBM_CRPT22660399___7"/>
            <w:r w:rsidRPr="008227B8">
              <w:rPr>
                <w:rFonts w:ascii="Arial" w:eastAsia="SimSun" w:hAnsi="Arial"/>
                <w:sz w:val="18"/>
              </w:rPr>
              <w:t>alarmRecord.probableCause</w:t>
            </w:r>
            <w:bookmarkEnd w:id="533"/>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34" w:name="_MCCTEMPBM_CRPT22660400___7"/>
            <w:r w:rsidRPr="008227B8">
              <w:rPr>
                <w:rFonts w:ascii="Arial" w:eastAsia="SimSun" w:hAnsi="Arial"/>
                <w:sz w:val="18"/>
              </w:rPr>
              <w:t>specificProblem</w:t>
            </w:r>
            <w:bookmarkEnd w:id="534"/>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35" w:name="_MCCTEMPBM_CRPT22660401___4"/>
            <w:r w:rsidRPr="008227B8">
              <w:rPr>
                <w:rFonts w:ascii="Arial" w:eastAsia="SimSun" w:hAnsi="Arial"/>
                <w:sz w:val="18"/>
              </w:rPr>
              <w:t>O</w:t>
            </w:r>
            <w:bookmarkEnd w:id="535"/>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36" w:name="_MCCTEMPBM_CRPT22660402___7"/>
            <w:r w:rsidRPr="008227B8">
              <w:rPr>
                <w:rFonts w:ascii="Arial" w:eastAsia="SimSun" w:hAnsi="Arial"/>
                <w:sz w:val="18"/>
              </w:rPr>
              <w:t>alarmRecord.specificProblem</w:t>
            </w:r>
            <w:bookmarkEnd w:id="536"/>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5F4903" w:rsidRPr="008227B8" w14:paraId="338838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5F4903" w:rsidRPr="008227B8" w:rsidRDefault="005F4903" w:rsidP="005F4903">
            <w:pPr>
              <w:keepNext/>
              <w:keepLines/>
              <w:spacing w:after="0"/>
              <w:rPr>
                <w:rFonts w:ascii="Arial" w:eastAsia="SimSun" w:hAnsi="Arial"/>
                <w:sz w:val="18"/>
              </w:rPr>
            </w:pPr>
            <w:bookmarkStart w:id="537" w:name="_MCCTEMPBM_CRPT22660403___7"/>
            <w:r w:rsidRPr="008227B8">
              <w:rPr>
                <w:rFonts w:ascii="Arial" w:eastAsia="SimSun" w:hAnsi="Arial"/>
                <w:sz w:val="18"/>
              </w:rPr>
              <w:t>perceivedSeverity</w:t>
            </w:r>
            <w:bookmarkEnd w:id="537"/>
          </w:p>
        </w:tc>
        <w:tc>
          <w:tcPr>
            <w:tcW w:w="397" w:type="dxa"/>
            <w:tcBorders>
              <w:top w:val="single" w:sz="4" w:space="0" w:color="auto"/>
              <w:left w:val="single" w:sz="4" w:space="0" w:color="auto"/>
              <w:bottom w:val="single" w:sz="4" w:space="0" w:color="auto"/>
              <w:right w:val="single" w:sz="4" w:space="0" w:color="auto"/>
            </w:tcBorders>
          </w:tcPr>
          <w:p w14:paraId="7AC7CE32" w14:textId="5FA3FBB2" w:rsidR="005F4903" w:rsidRPr="008227B8" w:rsidRDefault="00DA7355" w:rsidP="005F4903">
            <w:pPr>
              <w:keepNext/>
              <w:keepLines/>
              <w:spacing w:after="0"/>
              <w:jc w:val="center"/>
              <w:rPr>
                <w:rFonts w:ascii="Arial" w:eastAsia="SimSun" w:hAnsi="Arial"/>
                <w:sz w:val="18"/>
              </w:rPr>
            </w:pPr>
            <w:bookmarkStart w:id="538" w:name="_MCCTEMPBM_CRPT22660404___4"/>
            <w:r>
              <w:rPr>
                <w:rFonts w:ascii="Arial" w:eastAsia="SimSun" w:hAnsi="Arial"/>
                <w:sz w:val="18"/>
              </w:rPr>
              <w:t>M</w:t>
            </w:r>
            <w:bookmarkEnd w:id="538"/>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5F4903" w:rsidRPr="008227B8" w:rsidRDefault="005F4903" w:rsidP="005F4903">
            <w:pPr>
              <w:keepNext/>
              <w:keepLines/>
              <w:spacing w:after="0"/>
              <w:rPr>
                <w:rFonts w:ascii="Arial" w:eastAsia="SimSun" w:hAnsi="Arial"/>
                <w:sz w:val="18"/>
              </w:rPr>
            </w:pPr>
            <w:bookmarkStart w:id="539" w:name="_MCCTEMPBM_CRPT22660405___7"/>
            <w:r w:rsidRPr="008227B8">
              <w:rPr>
                <w:rFonts w:ascii="Arial" w:eastAsia="SimSun" w:hAnsi="Arial"/>
                <w:sz w:val="18"/>
              </w:rPr>
              <w:t>alarmRecord.perceivedSeverity</w:t>
            </w:r>
            <w:bookmarkEnd w:id="539"/>
          </w:p>
        </w:tc>
        <w:tc>
          <w:tcPr>
            <w:tcW w:w="3855" w:type="dxa"/>
            <w:tcBorders>
              <w:top w:val="single" w:sz="4" w:space="0" w:color="auto"/>
              <w:left w:val="single" w:sz="4" w:space="0" w:color="auto"/>
              <w:bottom w:val="single" w:sz="4" w:space="0" w:color="auto"/>
              <w:right w:val="single" w:sz="4" w:space="0" w:color="auto"/>
            </w:tcBorders>
          </w:tcPr>
          <w:p w14:paraId="148E560F" w14:textId="693AEE64" w:rsidR="005F4903" w:rsidRPr="008227B8" w:rsidRDefault="005F4903" w:rsidP="005F4903">
            <w:pPr>
              <w:keepNext/>
              <w:keepLines/>
              <w:spacing w:after="0"/>
              <w:rPr>
                <w:rFonts w:ascii="Arial" w:eastAsia="SimSun" w:hAnsi="Arial"/>
                <w:sz w:val="18"/>
              </w:rPr>
            </w:pPr>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p>
        </w:tc>
      </w:tr>
      <w:tr w:rsidR="005F4903" w:rsidRPr="008227B8" w14:paraId="7334A65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5F4903" w:rsidRPr="008227B8" w:rsidRDefault="005F4903" w:rsidP="005F4903">
            <w:pPr>
              <w:keepNext/>
              <w:keepLines/>
              <w:spacing w:after="0"/>
              <w:rPr>
                <w:rFonts w:ascii="Arial" w:eastAsia="SimSun" w:hAnsi="Arial"/>
                <w:sz w:val="18"/>
              </w:rPr>
            </w:pPr>
            <w:bookmarkStart w:id="540" w:name="_MCCTEMPBM_CRPT22660406___7"/>
            <w:bookmarkStart w:id="541" w:name="_MCCTEMPBM_CRPT22660408___7" w:colFirst="2" w:colLast="2"/>
            <w:r w:rsidRPr="008227B8">
              <w:rPr>
                <w:rFonts w:ascii="Arial" w:eastAsia="SimSun" w:hAnsi="Arial"/>
                <w:sz w:val="18"/>
              </w:rPr>
              <w:t>backedUpStatus</w:t>
            </w:r>
            <w:bookmarkEnd w:id="540"/>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5F4903" w:rsidRPr="008227B8" w:rsidRDefault="005F4903" w:rsidP="005F4903">
            <w:pPr>
              <w:keepNext/>
              <w:keepLines/>
              <w:spacing w:after="0"/>
              <w:jc w:val="center"/>
              <w:rPr>
                <w:rFonts w:ascii="Arial" w:eastAsia="SimSun" w:hAnsi="Arial"/>
                <w:sz w:val="18"/>
              </w:rPr>
            </w:pPr>
            <w:bookmarkStart w:id="542" w:name="_MCCTEMPBM_CRPT22660407___4"/>
            <w:r w:rsidRPr="008227B8">
              <w:rPr>
                <w:rFonts w:ascii="Arial" w:eastAsia="SimSun" w:hAnsi="Arial"/>
                <w:sz w:val="18"/>
              </w:rPr>
              <w:t>CO</w:t>
            </w:r>
            <w:bookmarkEnd w:id="542"/>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alarmRecord.backedUpStatus</w:t>
            </w:r>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1EBB6CCA"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5F4903" w:rsidRPr="008227B8" w:rsidRDefault="005F4903" w:rsidP="005F4903">
            <w:pPr>
              <w:keepNext/>
              <w:keepLines/>
              <w:spacing w:after="0"/>
              <w:rPr>
                <w:rFonts w:ascii="Arial" w:eastAsia="SimSun" w:hAnsi="Arial"/>
                <w:sz w:val="18"/>
              </w:rPr>
            </w:pPr>
            <w:bookmarkStart w:id="543" w:name="_MCCTEMPBM_CRPT22660409___7"/>
            <w:bookmarkStart w:id="544" w:name="_MCCTEMPBM_CRPT22660411___7" w:colFirst="2" w:colLast="2"/>
            <w:bookmarkEnd w:id="541"/>
            <w:r w:rsidRPr="008227B8">
              <w:rPr>
                <w:rFonts w:ascii="Arial" w:eastAsia="SimSun" w:hAnsi="Arial"/>
                <w:sz w:val="18"/>
              </w:rPr>
              <w:t>backUpObject</w:t>
            </w:r>
            <w:bookmarkEnd w:id="543"/>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5F4903" w:rsidRPr="008227B8" w:rsidRDefault="005F4903" w:rsidP="005F4903">
            <w:pPr>
              <w:keepNext/>
              <w:keepLines/>
              <w:spacing w:after="0"/>
              <w:jc w:val="center"/>
              <w:rPr>
                <w:rFonts w:ascii="Arial" w:eastAsia="SimSun" w:hAnsi="Arial"/>
                <w:sz w:val="18"/>
              </w:rPr>
            </w:pPr>
            <w:bookmarkStart w:id="545" w:name="_MCCTEMPBM_CRPT22660410___4"/>
            <w:r w:rsidRPr="008227B8">
              <w:rPr>
                <w:rFonts w:ascii="Arial" w:eastAsia="SimSun" w:hAnsi="Arial"/>
                <w:sz w:val="18"/>
              </w:rPr>
              <w:t>CO</w:t>
            </w:r>
            <w:bookmarkEnd w:id="545"/>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391095A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5F4903" w:rsidRPr="008227B8" w:rsidRDefault="005F4903" w:rsidP="005F4903">
            <w:pPr>
              <w:keepNext/>
              <w:keepLines/>
              <w:spacing w:after="0"/>
              <w:rPr>
                <w:rFonts w:ascii="Arial" w:eastAsia="SimSun" w:hAnsi="Arial"/>
                <w:sz w:val="18"/>
              </w:rPr>
            </w:pPr>
            <w:bookmarkStart w:id="546" w:name="_MCCTEMPBM_CRPT22660412___7"/>
            <w:bookmarkStart w:id="547" w:name="_MCCTEMPBM_CRPT22660414___7" w:colFirst="2" w:colLast="2"/>
            <w:bookmarkEnd w:id="544"/>
            <w:r w:rsidRPr="008227B8">
              <w:rPr>
                <w:rFonts w:ascii="Arial" w:eastAsia="SimSun" w:hAnsi="Arial"/>
                <w:sz w:val="18"/>
              </w:rPr>
              <w:t>trendIndication</w:t>
            </w:r>
            <w:bookmarkEnd w:id="546"/>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5F4903" w:rsidRPr="008227B8" w:rsidRDefault="005F4903" w:rsidP="005F4903">
            <w:pPr>
              <w:keepNext/>
              <w:keepLines/>
              <w:spacing w:after="0"/>
              <w:jc w:val="center"/>
              <w:rPr>
                <w:rFonts w:ascii="Arial" w:eastAsia="SimSun" w:hAnsi="Arial"/>
                <w:sz w:val="18"/>
              </w:rPr>
            </w:pPr>
            <w:bookmarkStart w:id="548" w:name="_MCCTEMPBM_CRPT22660413___4"/>
            <w:r w:rsidRPr="008227B8">
              <w:rPr>
                <w:rFonts w:ascii="Arial" w:eastAsia="SimSun" w:hAnsi="Arial"/>
                <w:sz w:val="18"/>
              </w:rPr>
              <w:t>CO</w:t>
            </w:r>
            <w:bookmarkEnd w:id="548"/>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alarmRecord.trendIndication</w:t>
            </w:r>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2AD58BF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5F4903" w:rsidRPr="008227B8" w:rsidRDefault="005F4903" w:rsidP="005F4903">
            <w:pPr>
              <w:keepNext/>
              <w:keepLines/>
              <w:spacing w:after="0"/>
              <w:rPr>
                <w:rFonts w:ascii="Arial" w:eastAsia="SimSun" w:hAnsi="Arial"/>
                <w:sz w:val="18"/>
              </w:rPr>
            </w:pPr>
            <w:bookmarkStart w:id="549" w:name="_MCCTEMPBM_CRPT22660415___7"/>
            <w:bookmarkStart w:id="550" w:name="_MCCTEMPBM_CRPT22660417___7" w:colFirst="2" w:colLast="2"/>
            <w:bookmarkEnd w:id="547"/>
            <w:r w:rsidRPr="008227B8">
              <w:rPr>
                <w:rFonts w:ascii="Arial" w:eastAsia="SimSun" w:hAnsi="Arial"/>
                <w:sz w:val="18"/>
              </w:rPr>
              <w:t>thresholdInfo</w:t>
            </w:r>
            <w:bookmarkEnd w:id="549"/>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5F4903" w:rsidRPr="008227B8" w:rsidRDefault="005F4903" w:rsidP="005F4903">
            <w:pPr>
              <w:keepNext/>
              <w:keepLines/>
              <w:spacing w:after="0"/>
              <w:jc w:val="center"/>
              <w:rPr>
                <w:rFonts w:ascii="Arial" w:eastAsia="SimSun" w:hAnsi="Arial"/>
                <w:sz w:val="18"/>
              </w:rPr>
            </w:pPr>
            <w:bookmarkStart w:id="551" w:name="_MCCTEMPBM_CRPT22660416___4"/>
            <w:r w:rsidRPr="008227B8">
              <w:rPr>
                <w:rFonts w:ascii="Arial" w:eastAsia="SimSun" w:hAnsi="Arial"/>
                <w:sz w:val="18"/>
              </w:rPr>
              <w:t>CO</w:t>
            </w:r>
            <w:bookmarkEnd w:id="551"/>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alarmRecord.thresholdInfo</w:t>
            </w:r>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60315D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5F4903" w:rsidRPr="008227B8" w:rsidRDefault="005F4903" w:rsidP="005F4903">
            <w:pPr>
              <w:keepNext/>
              <w:keepLines/>
              <w:spacing w:after="0"/>
              <w:rPr>
                <w:rFonts w:ascii="Arial" w:eastAsia="SimSun" w:hAnsi="Arial"/>
                <w:sz w:val="18"/>
              </w:rPr>
            </w:pPr>
            <w:bookmarkStart w:id="552" w:name="_MCCTEMPBM_CRPT22660418___7"/>
            <w:bookmarkEnd w:id="550"/>
            <w:r w:rsidRPr="008227B8">
              <w:rPr>
                <w:rFonts w:ascii="Arial" w:eastAsia="SimSun" w:hAnsi="Arial"/>
                <w:sz w:val="18"/>
              </w:rPr>
              <w:t>correlatedNotifications</w:t>
            </w:r>
            <w:bookmarkEnd w:id="552"/>
          </w:p>
        </w:tc>
        <w:tc>
          <w:tcPr>
            <w:tcW w:w="397" w:type="dxa"/>
            <w:tcBorders>
              <w:top w:val="single" w:sz="4" w:space="0" w:color="auto"/>
              <w:left w:val="single" w:sz="4" w:space="0" w:color="auto"/>
              <w:bottom w:val="single" w:sz="4" w:space="0" w:color="auto"/>
              <w:right w:val="single" w:sz="4" w:space="0" w:color="auto"/>
            </w:tcBorders>
          </w:tcPr>
          <w:p w14:paraId="55FD0175" w14:textId="77777777" w:rsidR="005F4903" w:rsidRPr="008227B8" w:rsidRDefault="005F4903" w:rsidP="005F4903">
            <w:pPr>
              <w:keepNext/>
              <w:keepLines/>
              <w:spacing w:after="0"/>
              <w:jc w:val="center"/>
              <w:rPr>
                <w:rFonts w:ascii="Arial" w:eastAsia="SimSun" w:hAnsi="Arial"/>
                <w:sz w:val="18"/>
              </w:rPr>
            </w:pPr>
            <w:bookmarkStart w:id="553" w:name="_MCCTEMPBM_CRPT22660419___4"/>
            <w:r w:rsidRPr="008227B8">
              <w:rPr>
                <w:rFonts w:ascii="Arial" w:eastAsia="SimSun" w:hAnsi="Arial"/>
                <w:sz w:val="18"/>
              </w:rPr>
              <w:t>O</w:t>
            </w:r>
            <w:bookmarkEnd w:id="553"/>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5F4903" w:rsidRPr="008227B8" w:rsidRDefault="005F4903" w:rsidP="005F4903">
            <w:pPr>
              <w:keepNext/>
              <w:keepLines/>
              <w:spacing w:after="0"/>
              <w:rPr>
                <w:rFonts w:ascii="Arial" w:eastAsia="SimSun" w:hAnsi="Arial"/>
                <w:sz w:val="18"/>
              </w:rPr>
            </w:pPr>
            <w:bookmarkStart w:id="554" w:name="_MCCTEMPBM_CRPT22660420___7"/>
            <w:r w:rsidRPr="008227B8">
              <w:rPr>
                <w:rFonts w:ascii="Arial" w:hAnsi="Arial" w:cs="Arial"/>
                <w:sz w:val="18"/>
              </w:rPr>
              <w:t>alarmRecord.correlatedNotifications</w:t>
            </w:r>
            <w:bookmarkEnd w:id="554"/>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5F4903" w:rsidRPr="008227B8" w:rsidRDefault="005F4903" w:rsidP="005F4903">
            <w:pPr>
              <w:keepNext/>
              <w:keepLines/>
              <w:spacing w:after="0"/>
              <w:rPr>
                <w:rFonts w:ascii="Arial" w:eastAsia="SimSun" w:hAnsi="Arial"/>
                <w:sz w:val="18"/>
              </w:rPr>
            </w:pPr>
          </w:p>
        </w:tc>
      </w:tr>
      <w:tr w:rsidR="005F4903" w:rsidRPr="008227B8" w14:paraId="754AB35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5F4903" w:rsidRPr="008227B8" w:rsidRDefault="005F4903" w:rsidP="005F4903">
            <w:pPr>
              <w:keepNext/>
              <w:keepLines/>
              <w:spacing w:after="0"/>
              <w:rPr>
                <w:rFonts w:ascii="Arial" w:eastAsia="SimSun" w:hAnsi="Arial"/>
                <w:sz w:val="18"/>
              </w:rPr>
            </w:pPr>
            <w:bookmarkStart w:id="555" w:name="_MCCTEMPBM_CRPT22660421___7"/>
            <w:bookmarkStart w:id="556" w:name="_MCCTEMPBM_CRPT22660423___7" w:colFirst="2" w:colLast="2"/>
            <w:r w:rsidRPr="008227B8">
              <w:rPr>
                <w:rFonts w:ascii="Arial" w:eastAsia="SimSun" w:hAnsi="Arial"/>
                <w:sz w:val="18"/>
              </w:rPr>
              <w:t>stateChangeDefinition</w:t>
            </w:r>
            <w:bookmarkEnd w:id="555"/>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5F4903" w:rsidRPr="008227B8" w:rsidRDefault="005F4903" w:rsidP="005F4903">
            <w:pPr>
              <w:keepNext/>
              <w:keepLines/>
              <w:spacing w:after="0"/>
              <w:jc w:val="center"/>
              <w:rPr>
                <w:rFonts w:ascii="Arial" w:eastAsia="SimSun" w:hAnsi="Arial"/>
                <w:sz w:val="18"/>
              </w:rPr>
            </w:pPr>
            <w:bookmarkStart w:id="557" w:name="_MCCTEMPBM_CRPT22660422___4"/>
            <w:r w:rsidRPr="008227B8">
              <w:rPr>
                <w:rFonts w:ascii="Arial" w:eastAsia="SimSun" w:hAnsi="Arial"/>
                <w:sz w:val="18"/>
              </w:rPr>
              <w:t>CO</w:t>
            </w:r>
            <w:bookmarkEnd w:id="557"/>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E5C7F5C"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5F4903" w:rsidRPr="008227B8" w:rsidRDefault="005F4903" w:rsidP="005F4903">
            <w:pPr>
              <w:keepNext/>
              <w:keepLines/>
              <w:spacing w:after="0"/>
              <w:rPr>
                <w:rFonts w:ascii="Arial" w:eastAsia="SimSun" w:hAnsi="Arial"/>
                <w:sz w:val="18"/>
              </w:rPr>
            </w:pPr>
            <w:bookmarkStart w:id="558" w:name="_MCCTEMPBM_CRPT22660424___7"/>
            <w:bookmarkStart w:id="559" w:name="_MCCTEMPBM_CRPT22660426___7" w:colFirst="2" w:colLast="2"/>
            <w:bookmarkEnd w:id="556"/>
            <w:r w:rsidRPr="008227B8">
              <w:rPr>
                <w:rFonts w:ascii="Arial" w:eastAsia="SimSun" w:hAnsi="Arial"/>
                <w:sz w:val="18"/>
              </w:rPr>
              <w:t>monitoredAttributes</w:t>
            </w:r>
            <w:bookmarkEnd w:id="558"/>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5F4903" w:rsidRPr="008227B8" w:rsidRDefault="005F4903" w:rsidP="005F4903">
            <w:pPr>
              <w:keepNext/>
              <w:keepLines/>
              <w:spacing w:after="0"/>
              <w:jc w:val="center"/>
              <w:rPr>
                <w:rFonts w:ascii="Arial" w:eastAsia="SimSun" w:hAnsi="Arial"/>
                <w:sz w:val="18"/>
              </w:rPr>
            </w:pPr>
            <w:bookmarkStart w:id="560" w:name="_MCCTEMPBM_CRPT22660425___4"/>
            <w:r w:rsidRPr="008227B8">
              <w:rPr>
                <w:rFonts w:ascii="Arial" w:eastAsia="SimSun" w:hAnsi="Arial"/>
                <w:sz w:val="18"/>
              </w:rPr>
              <w:t>CO</w:t>
            </w:r>
            <w:bookmarkEnd w:id="560"/>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alarmRecord.monitoredAttributes</w:t>
            </w:r>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D49107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5F4903" w:rsidRPr="008227B8" w:rsidRDefault="005F4903" w:rsidP="005F4903">
            <w:pPr>
              <w:keepNext/>
              <w:keepLines/>
              <w:spacing w:after="0"/>
              <w:rPr>
                <w:rFonts w:ascii="Arial" w:eastAsia="SimSun" w:hAnsi="Arial"/>
                <w:sz w:val="18"/>
              </w:rPr>
            </w:pPr>
            <w:bookmarkStart w:id="561" w:name="_MCCTEMPBM_CRPT22660427___7"/>
            <w:bookmarkStart w:id="562" w:name="_MCCTEMPBM_CRPT22660429___7" w:colFirst="2" w:colLast="2"/>
            <w:bookmarkEnd w:id="559"/>
            <w:r w:rsidRPr="008227B8">
              <w:rPr>
                <w:rFonts w:ascii="Arial" w:eastAsia="SimSun" w:hAnsi="Arial"/>
                <w:sz w:val="18"/>
              </w:rPr>
              <w:t>proposedRepairActions</w:t>
            </w:r>
            <w:bookmarkEnd w:id="561"/>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5F4903" w:rsidRPr="008227B8" w:rsidRDefault="005F4903" w:rsidP="005F4903">
            <w:pPr>
              <w:keepNext/>
              <w:keepLines/>
              <w:spacing w:after="0"/>
              <w:jc w:val="center"/>
              <w:rPr>
                <w:rFonts w:ascii="Arial" w:eastAsia="SimSun" w:hAnsi="Arial"/>
                <w:sz w:val="18"/>
              </w:rPr>
            </w:pPr>
            <w:bookmarkStart w:id="563" w:name="_MCCTEMPBM_CRPT22660428___4"/>
            <w:r w:rsidRPr="008227B8">
              <w:rPr>
                <w:rFonts w:ascii="Arial" w:eastAsia="SimSun" w:hAnsi="Arial"/>
                <w:sz w:val="18"/>
              </w:rPr>
              <w:t>CO</w:t>
            </w:r>
            <w:bookmarkEnd w:id="563"/>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alarmRecord.proposedRepairActions</w:t>
            </w:r>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309256C3"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5F4903" w:rsidRPr="008227B8" w:rsidRDefault="005F4903" w:rsidP="005F4903">
            <w:pPr>
              <w:keepNext/>
              <w:keepLines/>
              <w:spacing w:after="0"/>
              <w:rPr>
                <w:rFonts w:ascii="Arial" w:eastAsia="SimSun" w:hAnsi="Arial"/>
                <w:sz w:val="18"/>
              </w:rPr>
            </w:pPr>
            <w:bookmarkStart w:id="564" w:name="_MCCTEMPBM_CRPT22660430___7"/>
            <w:bookmarkEnd w:id="562"/>
            <w:r w:rsidRPr="008227B8">
              <w:rPr>
                <w:rFonts w:ascii="Arial" w:eastAsia="SimSun" w:hAnsi="Arial"/>
                <w:sz w:val="18"/>
              </w:rPr>
              <w:t>additionalText</w:t>
            </w:r>
            <w:bookmarkEnd w:id="564"/>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5F4903" w:rsidRPr="008227B8" w:rsidRDefault="005F4903" w:rsidP="005F4903">
            <w:pPr>
              <w:keepNext/>
              <w:keepLines/>
              <w:spacing w:after="0"/>
              <w:jc w:val="center"/>
              <w:rPr>
                <w:rFonts w:ascii="Arial" w:eastAsia="SimSun" w:hAnsi="Arial"/>
                <w:sz w:val="18"/>
              </w:rPr>
            </w:pPr>
            <w:bookmarkStart w:id="565" w:name="_MCCTEMPBM_CRPT22660431___4"/>
            <w:r w:rsidRPr="008227B8">
              <w:rPr>
                <w:rFonts w:ascii="Arial" w:eastAsia="SimSun" w:hAnsi="Arial"/>
                <w:sz w:val="18"/>
              </w:rPr>
              <w:t>O</w:t>
            </w:r>
            <w:bookmarkEnd w:id="565"/>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5F4903" w:rsidRPr="008227B8" w:rsidRDefault="005F4903" w:rsidP="005F4903">
            <w:pPr>
              <w:keepNext/>
              <w:keepLines/>
              <w:spacing w:after="0"/>
              <w:rPr>
                <w:rFonts w:ascii="Arial" w:eastAsia="SimSun" w:hAnsi="Arial"/>
                <w:sz w:val="18"/>
              </w:rPr>
            </w:pPr>
            <w:bookmarkStart w:id="566" w:name="_MCCTEMPBM_CRPT22660432___7"/>
            <w:r w:rsidRPr="008227B8">
              <w:rPr>
                <w:rFonts w:ascii="Arial" w:eastAsia="SimSun" w:hAnsi="Arial"/>
                <w:sz w:val="18"/>
              </w:rPr>
              <w:t>alarmRecord.additionalText</w:t>
            </w:r>
            <w:bookmarkEnd w:id="566"/>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5F4903" w:rsidRPr="008227B8" w:rsidRDefault="005F4903" w:rsidP="005F4903">
            <w:pPr>
              <w:keepNext/>
              <w:keepLines/>
              <w:spacing w:after="0"/>
              <w:rPr>
                <w:rFonts w:ascii="Arial" w:eastAsia="SimSun" w:hAnsi="Arial"/>
                <w:sz w:val="18"/>
              </w:rPr>
            </w:pPr>
          </w:p>
        </w:tc>
      </w:tr>
      <w:tr w:rsidR="005F4903" w:rsidRPr="008227B8" w14:paraId="3D88743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5F4903" w:rsidRPr="008227B8" w:rsidRDefault="005F4903" w:rsidP="005F4903">
            <w:pPr>
              <w:keepNext/>
              <w:keepLines/>
              <w:spacing w:after="0"/>
              <w:rPr>
                <w:rFonts w:ascii="Arial" w:eastAsia="SimSun" w:hAnsi="Arial"/>
                <w:sz w:val="18"/>
              </w:rPr>
            </w:pPr>
            <w:bookmarkStart w:id="567" w:name="_MCCTEMPBM_CRPT22660433___7"/>
            <w:r w:rsidRPr="008227B8">
              <w:rPr>
                <w:rFonts w:ascii="Arial" w:eastAsia="SimSun" w:hAnsi="Arial"/>
                <w:sz w:val="18"/>
              </w:rPr>
              <w:t>additionalInformation</w:t>
            </w:r>
            <w:bookmarkEnd w:id="567"/>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5F4903" w:rsidRPr="008227B8" w:rsidRDefault="005F4903" w:rsidP="005F4903">
            <w:pPr>
              <w:keepNext/>
              <w:keepLines/>
              <w:spacing w:after="0"/>
              <w:jc w:val="center"/>
              <w:rPr>
                <w:rFonts w:ascii="Arial" w:eastAsia="SimSun" w:hAnsi="Arial"/>
                <w:sz w:val="18"/>
              </w:rPr>
            </w:pPr>
            <w:bookmarkStart w:id="568" w:name="_MCCTEMPBM_CRPT22660434___4"/>
            <w:r w:rsidRPr="008227B8">
              <w:rPr>
                <w:rFonts w:ascii="Arial" w:eastAsia="SimSun" w:hAnsi="Arial"/>
                <w:sz w:val="18"/>
              </w:rPr>
              <w:t>O</w:t>
            </w:r>
            <w:bookmarkEnd w:id="568"/>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5F4903" w:rsidRPr="008227B8" w:rsidRDefault="005F4903" w:rsidP="005F4903">
            <w:pPr>
              <w:keepNext/>
              <w:keepLines/>
              <w:spacing w:after="0"/>
              <w:rPr>
                <w:rFonts w:ascii="Arial" w:eastAsia="SimSun" w:hAnsi="Arial"/>
                <w:sz w:val="18"/>
              </w:rPr>
            </w:pPr>
            <w:bookmarkStart w:id="569" w:name="_MCCTEMPBM_CRPT22660435___7"/>
            <w:r w:rsidRPr="008227B8">
              <w:rPr>
                <w:rFonts w:ascii="Arial" w:eastAsia="SimSun" w:hAnsi="Arial"/>
                <w:sz w:val="18"/>
              </w:rPr>
              <w:t>alarmRecord.additionalInformation</w:t>
            </w:r>
            <w:bookmarkEnd w:id="569"/>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5F4903" w:rsidRPr="008227B8" w:rsidRDefault="005F4903" w:rsidP="005F4903">
            <w:pPr>
              <w:keepNext/>
              <w:keepLines/>
              <w:spacing w:after="0"/>
              <w:rPr>
                <w:rFonts w:ascii="Arial" w:eastAsia="SimSun" w:hAnsi="Arial"/>
                <w:sz w:val="18"/>
              </w:rPr>
            </w:pPr>
          </w:p>
        </w:tc>
      </w:tr>
      <w:tr w:rsidR="005F4903" w:rsidRPr="008227B8" w14:paraId="0877062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5F4903" w:rsidRPr="008227B8" w:rsidRDefault="005F4903" w:rsidP="005F4903">
            <w:pPr>
              <w:keepNext/>
              <w:keepLines/>
              <w:spacing w:after="0"/>
              <w:rPr>
                <w:rFonts w:ascii="Arial" w:eastAsia="SimSun" w:hAnsi="Arial"/>
                <w:sz w:val="18"/>
              </w:rPr>
            </w:pPr>
            <w:bookmarkStart w:id="570" w:name="_MCCTEMPBM_CRPT22660436___7"/>
            <w:r w:rsidRPr="008227B8">
              <w:rPr>
                <w:rFonts w:ascii="Arial" w:eastAsia="SimSun" w:hAnsi="Arial"/>
                <w:sz w:val="18"/>
              </w:rPr>
              <w:t>rootCauseIndicator</w:t>
            </w:r>
            <w:bookmarkEnd w:id="570"/>
          </w:p>
        </w:tc>
        <w:tc>
          <w:tcPr>
            <w:tcW w:w="397" w:type="dxa"/>
            <w:tcBorders>
              <w:top w:val="single" w:sz="4" w:space="0" w:color="auto"/>
              <w:left w:val="single" w:sz="4" w:space="0" w:color="auto"/>
              <w:bottom w:val="single" w:sz="4" w:space="0" w:color="auto"/>
              <w:right w:val="single" w:sz="4" w:space="0" w:color="auto"/>
            </w:tcBorders>
          </w:tcPr>
          <w:p w14:paraId="1A09F3A7" w14:textId="77777777" w:rsidR="005F4903" w:rsidRPr="008227B8" w:rsidRDefault="005F4903" w:rsidP="005F4903">
            <w:pPr>
              <w:keepNext/>
              <w:keepLines/>
              <w:spacing w:after="0"/>
              <w:jc w:val="center"/>
              <w:rPr>
                <w:rFonts w:ascii="Arial" w:eastAsia="SimSun" w:hAnsi="Arial"/>
                <w:sz w:val="18"/>
                <w:lang w:eastAsia="zh-CN"/>
              </w:rPr>
            </w:pPr>
            <w:bookmarkStart w:id="571" w:name="_MCCTEMPBM_CRPT22660437___4"/>
            <w:r w:rsidRPr="008227B8">
              <w:rPr>
                <w:rFonts w:ascii="Arial" w:eastAsia="SimSun" w:hAnsi="Arial"/>
                <w:sz w:val="18"/>
                <w:lang w:eastAsia="zh-CN"/>
              </w:rPr>
              <w:t>O</w:t>
            </w:r>
            <w:bookmarkEnd w:id="571"/>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5F4903" w:rsidRPr="008227B8" w:rsidRDefault="005F4903" w:rsidP="005F4903">
            <w:pPr>
              <w:keepNext/>
              <w:keepLines/>
              <w:spacing w:after="0"/>
              <w:rPr>
                <w:rFonts w:ascii="Arial" w:eastAsia="SimSun" w:hAnsi="Arial"/>
                <w:sz w:val="18"/>
              </w:rPr>
            </w:pPr>
            <w:bookmarkStart w:id="572" w:name="_MCCTEMPBM_CRPT22660438___7"/>
            <w:r w:rsidRPr="008227B8">
              <w:rPr>
                <w:rFonts w:ascii="Arial" w:eastAsia="SimSun" w:hAnsi="Arial"/>
                <w:sz w:val="18"/>
              </w:rPr>
              <w:t>alarmRecord.rootCauseIndicator</w:t>
            </w:r>
            <w:bookmarkEnd w:id="572"/>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5F4903" w:rsidRPr="008227B8" w:rsidRDefault="005F4903" w:rsidP="005F4903">
            <w:pPr>
              <w:keepNext/>
              <w:keepLines/>
              <w:spacing w:after="0"/>
              <w:rPr>
                <w:rFonts w:ascii="Arial" w:eastAsia="SimSun" w:hAnsi="Arial"/>
                <w:sz w:val="18"/>
                <w:lang w:eastAsia="de-DE"/>
              </w:rPr>
            </w:pPr>
          </w:p>
        </w:tc>
      </w:tr>
      <w:tr w:rsidR="005F4903" w:rsidRPr="008227B8" w14:paraId="767E3C9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5F4903" w:rsidRPr="008227B8" w:rsidRDefault="005F4903" w:rsidP="005F4903">
            <w:pPr>
              <w:keepNext/>
              <w:keepLines/>
              <w:spacing w:after="0"/>
              <w:rPr>
                <w:rFonts w:ascii="Arial" w:eastAsia="SimSun" w:hAnsi="Arial"/>
                <w:sz w:val="18"/>
              </w:rPr>
            </w:pPr>
            <w:bookmarkStart w:id="573" w:name="_MCCTEMPBM_CRPT22660439___7"/>
            <w:bookmarkStart w:id="574" w:name="_MCCTEMPBM_CRPT22660441___7" w:colFirst="2" w:colLast="3"/>
            <w:r w:rsidRPr="008227B8">
              <w:rPr>
                <w:rFonts w:ascii="Arial" w:eastAsia="SimSun" w:hAnsi="Arial" w:cs="Arial"/>
                <w:sz w:val="18"/>
                <w:szCs w:val="18"/>
              </w:rPr>
              <w:t>serviceUser</w:t>
            </w:r>
            <w:bookmarkEnd w:id="573"/>
          </w:p>
        </w:tc>
        <w:tc>
          <w:tcPr>
            <w:tcW w:w="397" w:type="dxa"/>
            <w:tcBorders>
              <w:top w:val="single" w:sz="4" w:space="0" w:color="auto"/>
              <w:left w:val="single" w:sz="4" w:space="0" w:color="auto"/>
              <w:bottom w:val="single" w:sz="4" w:space="0" w:color="auto"/>
              <w:right w:val="single" w:sz="4" w:space="0" w:color="auto"/>
            </w:tcBorders>
          </w:tcPr>
          <w:p w14:paraId="52433A91" w14:textId="0A5A091B" w:rsidR="005F4903" w:rsidRPr="008227B8" w:rsidRDefault="005F4903" w:rsidP="005F4903">
            <w:pPr>
              <w:keepNext/>
              <w:keepLines/>
              <w:spacing w:after="0"/>
              <w:jc w:val="center"/>
              <w:rPr>
                <w:rFonts w:ascii="Arial" w:eastAsia="SimSun" w:hAnsi="Arial"/>
                <w:sz w:val="18"/>
                <w:lang w:eastAsia="zh-CN"/>
              </w:rPr>
            </w:pPr>
            <w:bookmarkStart w:id="575" w:name="_MCCTEMPBM_CRPT22660440___4"/>
            <w:r w:rsidRPr="008227B8">
              <w:rPr>
                <w:rFonts w:ascii="Arial" w:eastAsia="SimSun" w:hAnsi="Arial" w:cs="Arial"/>
                <w:sz w:val="18"/>
                <w:szCs w:val="18"/>
              </w:rPr>
              <w:t>C</w:t>
            </w:r>
            <w:bookmarkEnd w:id="575"/>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5F4903" w:rsidRPr="008227B8" w:rsidRDefault="005F4903" w:rsidP="005F4903">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5F4903" w:rsidRPr="008227B8" w14:paraId="6AD4737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5F4903" w:rsidRPr="008227B8" w:rsidRDefault="005F4903" w:rsidP="005F4903">
            <w:pPr>
              <w:keepNext/>
              <w:keepLines/>
              <w:spacing w:after="0"/>
              <w:rPr>
                <w:rFonts w:ascii="Arial" w:eastAsia="SimSun" w:hAnsi="Arial" w:cs="Arial"/>
                <w:sz w:val="18"/>
                <w:szCs w:val="18"/>
              </w:rPr>
            </w:pPr>
            <w:bookmarkStart w:id="576" w:name="_MCCTEMPBM_CRPT22660442___7"/>
            <w:bookmarkStart w:id="577" w:name="_MCCTEMPBM_CRPT22660444___7" w:colFirst="2" w:colLast="3"/>
            <w:bookmarkEnd w:id="574"/>
            <w:r w:rsidRPr="008227B8">
              <w:rPr>
                <w:rFonts w:ascii="Arial" w:eastAsia="SimSun" w:hAnsi="Arial" w:cs="Arial"/>
                <w:sz w:val="18"/>
                <w:szCs w:val="18"/>
              </w:rPr>
              <w:t>serviceProvider</w:t>
            </w:r>
            <w:bookmarkEnd w:id="576"/>
          </w:p>
        </w:tc>
        <w:tc>
          <w:tcPr>
            <w:tcW w:w="397" w:type="dxa"/>
            <w:tcBorders>
              <w:top w:val="single" w:sz="4" w:space="0" w:color="auto"/>
              <w:left w:val="single" w:sz="4" w:space="0" w:color="auto"/>
              <w:bottom w:val="single" w:sz="4" w:space="0" w:color="auto"/>
              <w:right w:val="single" w:sz="4" w:space="0" w:color="auto"/>
            </w:tcBorders>
          </w:tcPr>
          <w:p w14:paraId="31A59319" w14:textId="51A3C0B6" w:rsidR="005F4903" w:rsidRPr="008227B8" w:rsidRDefault="005F4903" w:rsidP="005F4903">
            <w:pPr>
              <w:keepNext/>
              <w:keepLines/>
              <w:spacing w:after="0"/>
              <w:jc w:val="center"/>
              <w:rPr>
                <w:rFonts w:ascii="Arial" w:eastAsia="SimSun" w:hAnsi="Arial" w:cs="Arial"/>
                <w:sz w:val="18"/>
                <w:szCs w:val="18"/>
              </w:rPr>
            </w:pPr>
            <w:bookmarkStart w:id="578" w:name="_MCCTEMPBM_CRPT22660443___4"/>
            <w:r w:rsidRPr="008227B8">
              <w:rPr>
                <w:rFonts w:ascii="Arial" w:eastAsia="SimSun" w:hAnsi="Arial" w:cs="Arial"/>
                <w:sz w:val="18"/>
                <w:szCs w:val="18"/>
              </w:rPr>
              <w:t>C</w:t>
            </w:r>
            <w:bookmarkEnd w:id="578"/>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5F4903" w:rsidRPr="008227B8" w:rsidRDefault="005F4903" w:rsidP="005F4903">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5F4903" w:rsidRPr="008227B8" w14:paraId="4B117E4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5F4903" w:rsidRPr="008227B8" w:rsidRDefault="005F4903" w:rsidP="005F4903">
            <w:pPr>
              <w:keepNext/>
              <w:keepLines/>
              <w:spacing w:after="0"/>
              <w:rPr>
                <w:rFonts w:ascii="Arial" w:eastAsia="SimSun" w:hAnsi="Arial" w:cs="Arial"/>
                <w:sz w:val="18"/>
                <w:szCs w:val="18"/>
              </w:rPr>
            </w:pPr>
            <w:bookmarkStart w:id="579" w:name="_MCCTEMPBM_CRPT22660445___7"/>
            <w:bookmarkStart w:id="580" w:name="_MCCTEMPBM_CRPT22660447___7" w:colFirst="2" w:colLast="3"/>
            <w:bookmarkEnd w:id="577"/>
            <w:r w:rsidRPr="008227B8">
              <w:rPr>
                <w:rFonts w:ascii="Arial" w:eastAsia="SimSun" w:hAnsi="Arial" w:cs="Arial"/>
                <w:sz w:val="18"/>
                <w:szCs w:val="18"/>
              </w:rPr>
              <w:t>securityAlarmDetector</w:t>
            </w:r>
            <w:bookmarkEnd w:id="579"/>
          </w:p>
        </w:tc>
        <w:tc>
          <w:tcPr>
            <w:tcW w:w="397" w:type="dxa"/>
            <w:tcBorders>
              <w:top w:val="single" w:sz="4" w:space="0" w:color="auto"/>
              <w:left w:val="single" w:sz="4" w:space="0" w:color="auto"/>
              <w:bottom w:val="single" w:sz="4" w:space="0" w:color="auto"/>
              <w:right w:val="single" w:sz="4" w:space="0" w:color="auto"/>
            </w:tcBorders>
          </w:tcPr>
          <w:p w14:paraId="72305337" w14:textId="2354EDA2" w:rsidR="005F4903" w:rsidRPr="008227B8" w:rsidRDefault="005F4903" w:rsidP="005F4903">
            <w:pPr>
              <w:keepNext/>
              <w:keepLines/>
              <w:spacing w:after="0"/>
              <w:jc w:val="center"/>
              <w:rPr>
                <w:rFonts w:ascii="Arial" w:eastAsia="SimSun" w:hAnsi="Arial" w:cs="Arial"/>
                <w:sz w:val="18"/>
                <w:szCs w:val="18"/>
              </w:rPr>
            </w:pPr>
            <w:bookmarkStart w:id="581" w:name="_MCCTEMPBM_CRPT22660446___4"/>
            <w:r w:rsidRPr="008227B8">
              <w:rPr>
                <w:rFonts w:ascii="Arial" w:eastAsia="SimSun" w:hAnsi="Arial" w:cs="Arial"/>
                <w:sz w:val="18"/>
                <w:szCs w:val="18"/>
              </w:rPr>
              <w:t>C</w:t>
            </w:r>
            <w:bookmarkEnd w:id="581"/>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5F4903" w:rsidRPr="008227B8" w:rsidRDefault="005F4903" w:rsidP="005F4903">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5F4903" w:rsidRPr="008227B8" w14:paraId="626CD6D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5F4903" w:rsidRPr="008227B8" w:rsidRDefault="005F4903" w:rsidP="005F4903">
            <w:pPr>
              <w:keepNext/>
              <w:keepLines/>
              <w:spacing w:after="0"/>
              <w:rPr>
                <w:rFonts w:ascii="Arial" w:eastAsia="SimSun" w:hAnsi="Arial" w:cs="Arial"/>
                <w:sz w:val="18"/>
                <w:szCs w:val="18"/>
              </w:rPr>
            </w:pPr>
            <w:bookmarkStart w:id="582" w:name="_MCCTEMPBM_CRPT22660448___7"/>
            <w:bookmarkStart w:id="583" w:name="_MCCTEMPBM_CRPT22660450___7" w:colFirst="2" w:colLast="2"/>
            <w:bookmarkEnd w:id="580"/>
            <w:r w:rsidRPr="008227B8">
              <w:rPr>
                <w:rFonts w:ascii="Arial" w:eastAsia="SimSun" w:hAnsi="Arial"/>
                <w:sz w:val="18"/>
              </w:rPr>
              <w:t>changedAlarmAttributes</w:t>
            </w:r>
            <w:bookmarkEnd w:id="582"/>
          </w:p>
        </w:tc>
        <w:tc>
          <w:tcPr>
            <w:tcW w:w="397" w:type="dxa"/>
            <w:tcBorders>
              <w:top w:val="single" w:sz="4" w:space="0" w:color="auto"/>
              <w:left w:val="single" w:sz="4" w:space="0" w:color="auto"/>
              <w:bottom w:val="single" w:sz="4" w:space="0" w:color="auto"/>
              <w:right w:val="single" w:sz="4" w:space="0" w:color="auto"/>
            </w:tcBorders>
          </w:tcPr>
          <w:p w14:paraId="3AE3947D" w14:textId="77777777" w:rsidR="005F4903" w:rsidRPr="008227B8" w:rsidRDefault="005F4903" w:rsidP="005F4903">
            <w:pPr>
              <w:keepNext/>
              <w:keepLines/>
              <w:spacing w:after="0"/>
              <w:jc w:val="center"/>
              <w:rPr>
                <w:rFonts w:ascii="Arial" w:eastAsia="SimSun" w:hAnsi="Arial" w:cs="Arial"/>
                <w:sz w:val="18"/>
                <w:szCs w:val="18"/>
              </w:rPr>
            </w:pPr>
            <w:bookmarkStart w:id="584" w:name="_MCCTEMPBM_CRPT22660449___4"/>
            <w:r w:rsidRPr="008227B8">
              <w:rPr>
                <w:rFonts w:ascii="Arial" w:eastAsia="SimSun" w:hAnsi="Arial"/>
                <w:sz w:val="18"/>
                <w:lang w:eastAsia="zh-CN"/>
              </w:rPr>
              <w:t>O</w:t>
            </w:r>
            <w:bookmarkEnd w:id="584"/>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5F4903" w:rsidRPr="008227B8" w:rsidRDefault="005F4903" w:rsidP="005F4903">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83"/>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85" w:name="_Toc157982700"/>
      <w:bookmarkStart w:id="586" w:name="_Toc219484279"/>
      <w:r w:rsidRPr="008227B8">
        <w:t>8.</w:t>
      </w:r>
      <w:r w:rsidR="002B6147" w:rsidRPr="008227B8">
        <w:t>5</w:t>
      </w:r>
      <w:r w:rsidR="002B6147" w:rsidRPr="008227B8">
        <w:tab/>
        <w:t>notifyAlarmListRebuilt</w:t>
      </w:r>
      <w:bookmarkEnd w:id="585"/>
      <w:bookmarkEnd w:id="586"/>
    </w:p>
    <w:p w14:paraId="161738B8" w14:textId="4ADA0915" w:rsidR="002B6147" w:rsidRPr="008227B8" w:rsidRDefault="00C77DBA" w:rsidP="004250E7">
      <w:pPr>
        <w:pStyle w:val="Heading3"/>
        <w:rPr>
          <w:rFonts w:eastAsia="SimSun"/>
          <w:lang w:eastAsia="zh-CN"/>
        </w:rPr>
      </w:pPr>
      <w:bookmarkStart w:id="587" w:name="_Toc157982701"/>
      <w:bookmarkStart w:id="588" w:name="_Toc219484280"/>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87"/>
      <w:bookmarkEnd w:id="588"/>
    </w:p>
    <w:p w14:paraId="619412E3" w14:textId="77777777" w:rsidR="00DF5DFB" w:rsidRDefault="00DF5DFB" w:rsidP="00DF5DFB">
      <w:pPr>
        <w:rPr>
          <w:lang w:eastAsia="zh-CN" w:bidi="ar-KW"/>
        </w:rPr>
      </w:pPr>
      <w:bookmarkStart w:id="589" w:name="_MCCTEMPBM_CRPT22660451___7"/>
      <w:bookmarkStart w:id="590" w:name="_Toc157982702"/>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bookmarkEnd w:id="589"/>
      <w:r>
        <w:rPr>
          <w:lang w:eastAsia="zh-CN" w:bidi="ar-KW"/>
        </w:rPr>
        <w:t xml:space="preserve"> </w:t>
      </w:r>
    </w:p>
    <w:p w14:paraId="08A58A1A" w14:textId="77777777" w:rsidR="00DF5DFB" w:rsidRDefault="00DF5DFB" w:rsidP="00DF5DFB">
      <w:pPr>
        <w:rPr>
          <w:rFonts w:ascii="Arial" w:hAnsi="Arial" w:cs="Arial"/>
        </w:rPr>
      </w:pPr>
      <w:r w:rsidRPr="00D55B53">
        <w:rPr>
          <w:lang w:eastAsia="zh-CN" w:bidi="ar-KW"/>
        </w:rPr>
        <w:t>If the notification</w:t>
      </w:r>
      <w:r>
        <w:rPr>
          <w:rFonts w:ascii="Arial" w:hAnsi="Arial" w:cs="Arial"/>
        </w:rPr>
        <w:t xml:space="preserve"> </w:t>
      </w:r>
      <w:r w:rsidRPr="0042694C">
        <w:rPr>
          <w:rFonts w:ascii="Courier New" w:hAnsi="Courier New" w:cs="Courier New"/>
        </w:rPr>
        <w:t>notifyPotentialFaultyAlarmList</w:t>
      </w:r>
      <w:r w:rsidRPr="00D55B53">
        <w:rPr>
          <w:lang w:eastAsia="zh-CN" w:bidi="ar-KW"/>
        </w:rPr>
        <w:t xml:space="preserve"> is supported</w:t>
      </w:r>
      <w:r>
        <w:rPr>
          <w:lang w:eastAsia="zh-CN" w:bidi="ar-KW"/>
        </w:rPr>
        <w:t xml:space="preserve">, </w:t>
      </w:r>
      <w:r w:rsidRPr="00D55B53">
        <w:rPr>
          <w:lang w:eastAsia="zh-CN" w:bidi="ar-KW"/>
        </w:rPr>
        <w:t xml:space="preserve">the </w:t>
      </w:r>
      <w:r w:rsidRPr="0042694C">
        <w:rPr>
          <w:rFonts w:ascii="Courier New" w:hAnsi="Courier New" w:cs="Courier New"/>
        </w:rPr>
        <w:t>notifyAlarmListRebuilt</w:t>
      </w:r>
      <w:r>
        <w:rPr>
          <w:rFonts w:ascii="Arial" w:hAnsi="Arial" w:cs="Arial"/>
        </w:rPr>
        <w:t xml:space="preserve"> </w:t>
      </w:r>
      <w:r w:rsidRPr="00D55B53">
        <w:rPr>
          <w:lang w:eastAsia="zh-CN" w:bidi="ar-KW"/>
        </w:rPr>
        <w:t>notification</w:t>
      </w:r>
      <w:r>
        <w:rPr>
          <w:lang w:eastAsia="zh-CN" w:bidi="ar-KW"/>
        </w:rPr>
        <w:t xml:space="preserve"> shall also be supported</w:t>
      </w:r>
      <w:r w:rsidRPr="00D55B53">
        <w:rPr>
          <w:lang w:eastAsia="zh-CN" w:bidi="ar-KW"/>
        </w:rPr>
        <w:t>.</w:t>
      </w:r>
    </w:p>
    <w:p w14:paraId="51AFAFAE" w14:textId="77777777" w:rsidR="00DF5DFB" w:rsidRPr="00324D00" w:rsidRDefault="00DF5DFB" w:rsidP="00DF5DFB">
      <w:pPr>
        <w:rPr>
          <w:lang w:eastAsia="zh-CN" w:bidi="ar-KW"/>
        </w:rPr>
      </w:pPr>
      <w:r w:rsidRPr="00D55B53">
        <w:rPr>
          <w:lang w:eastAsia="zh-CN" w:bidi="ar-KW"/>
        </w:rPr>
        <w:t>If the notification</w:t>
      </w:r>
      <w:r w:rsidRPr="00324D00">
        <w:rPr>
          <w:rFonts w:ascii="Arial" w:hAnsi="Arial" w:cs="Arial"/>
        </w:rPr>
        <w:t xml:space="preserve"> </w:t>
      </w:r>
      <w:r w:rsidRPr="00324D00">
        <w:rPr>
          <w:rFonts w:ascii="Courier New" w:hAnsi="Courier New" w:cs="Courier New"/>
        </w:rPr>
        <w:t>notifyPotentialFaultyAlarmList</w:t>
      </w:r>
      <w:r w:rsidRPr="00324D00">
        <w:rPr>
          <w:rFonts w:ascii="Arial" w:hAnsi="Arial" w:cs="Arial"/>
        </w:rPr>
        <w:t xml:space="preserve"> </w:t>
      </w:r>
      <w:r w:rsidRPr="00D55B53">
        <w:rPr>
          <w:lang w:eastAsia="zh-CN" w:bidi="ar-KW"/>
        </w:rPr>
        <w:t>is sent by a producer it shall also send the</w:t>
      </w:r>
      <w:r w:rsidRPr="00324D00">
        <w:rPr>
          <w:rFonts w:ascii="Arial" w:hAnsi="Arial" w:cs="Arial"/>
        </w:rPr>
        <w:t xml:space="preserve"> </w:t>
      </w:r>
      <w:r w:rsidRPr="00324D00">
        <w:rPr>
          <w:rFonts w:ascii="Courier New" w:hAnsi="Courier New" w:cs="Courier New"/>
        </w:rPr>
        <w:t>notifyAlarmListRebuilt</w:t>
      </w:r>
      <w:r w:rsidRPr="00324D00">
        <w:rPr>
          <w:rFonts w:ascii="Arial" w:hAnsi="Arial" w:cs="Arial"/>
        </w:rPr>
        <w:t xml:space="preserve"> </w:t>
      </w:r>
      <w:r w:rsidRPr="00D55B53">
        <w:rPr>
          <w:lang w:eastAsia="zh-CN" w:bidi="ar-KW"/>
        </w:rPr>
        <w:t>notification when the (potentially) faulty situation ends</w:t>
      </w:r>
      <w:r>
        <w:t xml:space="preserve"> (if the notification subscription includes the latter notification)</w:t>
      </w:r>
      <w:r w:rsidRPr="00D55B53">
        <w:rPr>
          <w:lang w:eastAsia="zh-CN" w:bidi="ar-KW"/>
        </w:rPr>
        <w:t>. The</w:t>
      </w:r>
      <w:r w:rsidRPr="00324D00">
        <w:rPr>
          <w:rFonts w:ascii="Courier New" w:hAnsi="Courier New" w:cs="Courier New"/>
        </w:rPr>
        <w:t xml:space="preserve"> AlarmList.unreliableAlarmScope</w:t>
      </w:r>
      <w:r w:rsidRPr="00324D00">
        <w:rPr>
          <w:rFonts w:ascii="Arial" w:hAnsi="Arial" w:cs="Arial"/>
        </w:rPr>
        <w:t xml:space="preserve"> </w:t>
      </w:r>
      <w:r w:rsidRPr="00D55B53">
        <w:rPr>
          <w:lang w:eastAsia="zh-CN" w:bidi="ar-KW"/>
        </w:rPr>
        <w:t>attribute shall also be updated to represent the new state of the AlarmList.</w:t>
      </w:r>
    </w:p>
    <w:p w14:paraId="37D9BFA7" w14:textId="6CEB54A9" w:rsidR="002B6147" w:rsidRPr="008227B8" w:rsidRDefault="00C77DBA" w:rsidP="004250E7">
      <w:pPr>
        <w:pStyle w:val="Heading3"/>
        <w:rPr>
          <w:rFonts w:eastAsia="SimSun"/>
          <w:lang w:eastAsia="zh-CN"/>
        </w:rPr>
      </w:pPr>
      <w:bookmarkStart w:id="591" w:name="_Toc219484281"/>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90"/>
      <w:bookmarkEnd w:id="591"/>
    </w:p>
    <w:p w14:paraId="379A2FBA" w14:textId="68D1C821" w:rsidR="002B6147" w:rsidRPr="008227B8" w:rsidRDefault="002B6147" w:rsidP="008227B8">
      <w:pPr>
        <w:pStyle w:val="TH"/>
        <w:rPr>
          <w:lang w:eastAsia="zh-CN"/>
        </w:rPr>
      </w:pPr>
      <w:bookmarkStart w:id="592"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630DB3">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20"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4"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630DB3">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93" w:name="_MCCTEMPBM_CRPT22660453___7"/>
            <w:bookmarkEnd w:id="592"/>
            <w:r w:rsidRPr="008227B8">
              <w:rPr>
                <w:rFonts w:ascii="Arial" w:hAnsi="Arial" w:cs="Courier New"/>
                <w:sz w:val="18"/>
                <w:szCs w:val="18"/>
              </w:rPr>
              <w:t>objectClass</w:t>
            </w:r>
            <w:bookmarkEnd w:id="593"/>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94" w:name="_MCCTEMPBM_CRPT22660454___4"/>
            <w:r w:rsidRPr="008227B8">
              <w:rPr>
                <w:rFonts w:ascii="Arial" w:hAnsi="Arial" w:cs="Arial"/>
                <w:sz w:val="18"/>
                <w:szCs w:val="18"/>
              </w:rPr>
              <w:t>M</w:t>
            </w:r>
            <w:bookmarkEnd w:id="594"/>
          </w:p>
        </w:tc>
        <w:tc>
          <w:tcPr>
            <w:tcW w:w="2520" w:type="dxa"/>
          </w:tcPr>
          <w:p w14:paraId="2569EE8F" w14:textId="405C4A8D" w:rsidR="002B6147" w:rsidRPr="008227B8" w:rsidRDefault="00630DB3" w:rsidP="002B6147">
            <w:pPr>
              <w:keepNext/>
              <w:keepLines/>
              <w:spacing w:after="0"/>
              <w:rPr>
                <w:rFonts w:ascii="Arial" w:hAnsi="Arial" w:cs="Arial"/>
                <w:sz w:val="18"/>
                <w:szCs w:val="18"/>
              </w:rPr>
            </w:pPr>
            <w:bookmarkStart w:id="595" w:name="_MCCTEMPBM_CRPT22660455___7"/>
            <w:r>
              <w:rPr>
                <w:rFonts w:ascii="Arial" w:hAnsi="Arial" w:cs="Arial"/>
                <w:sz w:val="18"/>
              </w:rPr>
              <w:t>See TS 28.532 [2] clause 11.0.2</w:t>
            </w:r>
            <w:bookmarkEnd w:id="595"/>
          </w:p>
        </w:tc>
        <w:tc>
          <w:tcPr>
            <w:tcW w:w="4004"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630DB3">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596" w:name="_MCCTEMPBM_CRPT22660456___7"/>
            <w:bookmarkStart w:id="597" w:name="_MCCTEMPBM_CRPT22660458___7" w:colFirst="2" w:colLast="3"/>
            <w:r w:rsidRPr="008227B8">
              <w:rPr>
                <w:rFonts w:ascii="Arial" w:hAnsi="Arial" w:cs="Courier New"/>
                <w:sz w:val="18"/>
                <w:szCs w:val="18"/>
              </w:rPr>
              <w:t>objectInstance</w:t>
            </w:r>
            <w:bookmarkEnd w:id="596"/>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598" w:name="_MCCTEMPBM_CRPT22660457___4"/>
            <w:r w:rsidRPr="008227B8">
              <w:rPr>
                <w:rFonts w:ascii="Arial" w:hAnsi="Arial" w:cs="Arial"/>
                <w:sz w:val="18"/>
                <w:szCs w:val="18"/>
              </w:rPr>
              <w:t>M</w:t>
            </w:r>
            <w:bookmarkEnd w:id="598"/>
          </w:p>
        </w:tc>
        <w:tc>
          <w:tcPr>
            <w:tcW w:w="2520"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4"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599"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00" w:name="_MCCTEMPBM_CRPT22660460___7"/>
            <w:bookmarkEnd w:id="599"/>
          </w:p>
          <w:p w14:paraId="18BFF549" w14:textId="77777777" w:rsidR="002B6147" w:rsidRPr="008227B8" w:rsidRDefault="002B6147" w:rsidP="002B6147">
            <w:pPr>
              <w:keepNext/>
              <w:keepLines/>
              <w:spacing w:after="0"/>
              <w:rPr>
                <w:rFonts w:ascii="Arial" w:hAnsi="Arial" w:cs="Arial"/>
                <w:sz w:val="18"/>
                <w:szCs w:val="18"/>
              </w:rPr>
            </w:pPr>
            <w:bookmarkStart w:id="601" w:name="_MCCTEMPBM_CRPT22660461___7"/>
            <w:bookmarkEnd w:id="600"/>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01"/>
          </w:p>
        </w:tc>
      </w:tr>
      <w:tr w:rsidR="002B6147" w:rsidRPr="008227B8" w14:paraId="7F134A90" w14:textId="77777777" w:rsidTr="00630DB3">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2" w:name="_MCCTEMPBM_CRPT22660462___7"/>
            <w:bookmarkEnd w:id="597"/>
            <w:r w:rsidRPr="008227B8">
              <w:rPr>
                <w:rFonts w:ascii="Arial" w:hAnsi="Arial" w:cs="Arial"/>
                <w:sz w:val="18"/>
              </w:rPr>
              <w:t>notificationId</w:t>
            </w:r>
            <w:bookmarkEnd w:id="602"/>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03" w:name="_MCCTEMPBM_CRPT22660463___4"/>
            <w:r w:rsidRPr="008227B8">
              <w:rPr>
                <w:rFonts w:ascii="Arial" w:hAnsi="Arial" w:cs="Arial"/>
                <w:sz w:val="18"/>
              </w:rPr>
              <w:t>M</w:t>
            </w:r>
            <w:bookmarkEnd w:id="603"/>
          </w:p>
        </w:tc>
        <w:tc>
          <w:tcPr>
            <w:tcW w:w="2520" w:type="dxa"/>
          </w:tcPr>
          <w:p w14:paraId="76C7FBF3" w14:textId="637C40FD" w:rsidR="002B6147" w:rsidRPr="008227B8" w:rsidRDefault="00630DB3" w:rsidP="002B6147">
            <w:pPr>
              <w:keepNext/>
              <w:keepLines/>
              <w:spacing w:after="0"/>
              <w:rPr>
                <w:rFonts w:ascii="Arial" w:hAnsi="Arial" w:cs="Arial"/>
                <w:sz w:val="18"/>
                <w:szCs w:val="18"/>
              </w:rPr>
            </w:pPr>
            <w:bookmarkStart w:id="604" w:name="_MCCTEMPBM_CRPT22660464___7"/>
            <w:r>
              <w:rPr>
                <w:rFonts w:ascii="Arial" w:hAnsi="Arial" w:cs="Arial"/>
                <w:sz w:val="18"/>
              </w:rPr>
              <w:t>See TS 28.532 [2] clause 11.0.2</w:t>
            </w:r>
            <w:bookmarkEnd w:id="604"/>
          </w:p>
        </w:tc>
        <w:tc>
          <w:tcPr>
            <w:tcW w:w="4004"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630DB3">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05" w:name="_MCCTEMPBM_CRPT22660465___7"/>
            <w:r w:rsidRPr="008227B8">
              <w:rPr>
                <w:rFonts w:ascii="Arial" w:hAnsi="Arial" w:cs="Courier New"/>
                <w:sz w:val="18"/>
                <w:szCs w:val="18"/>
              </w:rPr>
              <w:t>notificationType</w:t>
            </w:r>
            <w:bookmarkEnd w:id="605"/>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06" w:name="_MCCTEMPBM_CRPT22660466___4"/>
            <w:r w:rsidRPr="008227B8">
              <w:rPr>
                <w:rFonts w:ascii="Arial" w:hAnsi="Arial" w:cs="Arial"/>
                <w:sz w:val="18"/>
                <w:szCs w:val="18"/>
              </w:rPr>
              <w:t>M</w:t>
            </w:r>
            <w:bookmarkEnd w:id="606"/>
          </w:p>
        </w:tc>
        <w:tc>
          <w:tcPr>
            <w:tcW w:w="2520" w:type="dxa"/>
          </w:tcPr>
          <w:p w14:paraId="56375E13" w14:textId="77777777" w:rsidR="002B6147" w:rsidRPr="008227B8" w:rsidRDefault="002B6147" w:rsidP="002B6147">
            <w:pPr>
              <w:keepNext/>
              <w:keepLines/>
              <w:spacing w:after="0"/>
              <w:rPr>
                <w:rFonts w:ascii="Arial" w:hAnsi="Arial" w:cs="Arial"/>
                <w:sz w:val="18"/>
                <w:szCs w:val="18"/>
              </w:rPr>
            </w:pPr>
            <w:bookmarkStart w:id="607" w:name="_MCCTEMPBM_CRPT22660467___7"/>
            <w:r w:rsidRPr="008227B8">
              <w:rPr>
                <w:rFonts w:ascii="Arial" w:hAnsi="Arial" w:cs="Arial"/>
                <w:sz w:val="18"/>
                <w:szCs w:val="18"/>
              </w:rPr>
              <w:t>"notifyAlarmListRebuilt"</w:t>
            </w:r>
            <w:bookmarkEnd w:id="607"/>
          </w:p>
        </w:tc>
        <w:tc>
          <w:tcPr>
            <w:tcW w:w="4004"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630DB3">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08" w:name="_MCCTEMPBM_CRPT22660468___7"/>
            <w:bookmarkStart w:id="609" w:name="_MCCTEMPBM_CRPT22660470___7" w:colFirst="2" w:colLast="2"/>
            <w:r w:rsidRPr="008227B8">
              <w:rPr>
                <w:rFonts w:ascii="Arial" w:hAnsi="Arial" w:cs="Courier New"/>
                <w:sz w:val="18"/>
                <w:szCs w:val="18"/>
              </w:rPr>
              <w:t>eventTime</w:t>
            </w:r>
            <w:bookmarkEnd w:id="608"/>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10" w:name="_MCCTEMPBM_CRPT22660469___4"/>
            <w:r w:rsidRPr="008227B8">
              <w:rPr>
                <w:rFonts w:ascii="Arial" w:hAnsi="Arial" w:cs="Arial"/>
                <w:sz w:val="18"/>
                <w:szCs w:val="18"/>
              </w:rPr>
              <w:t>M</w:t>
            </w:r>
            <w:bookmarkEnd w:id="610"/>
          </w:p>
        </w:tc>
        <w:tc>
          <w:tcPr>
            <w:tcW w:w="2520"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4"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630DB3">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1" w:name="_MCCTEMPBM_CRPT22660471___7"/>
            <w:bookmarkEnd w:id="609"/>
            <w:r w:rsidRPr="008227B8">
              <w:rPr>
                <w:rFonts w:ascii="Arial" w:hAnsi="Arial" w:cs="Arial"/>
                <w:sz w:val="18"/>
              </w:rPr>
              <w:t>systemDN</w:t>
            </w:r>
            <w:bookmarkEnd w:id="611"/>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2" w:name="_MCCTEMPBM_CRPT22660472___4"/>
            <w:r w:rsidRPr="008227B8">
              <w:rPr>
                <w:rFonts w:ascii="Arial" w:hAnsi="Arial" w:cs="Arial"/>
                <w:sz w:val="18"/>
              </w:rPr>
              <w:t>M</w:t>
            </w:r>
            <w:bookmarkEnd w:id="612"/>
          </w:p>
        </w:tc>
        <w:tc>
          <w:tcPr>
            <w:tcW w:w="2520" w:type="dxa"/>
          </w:tcPr>
          <w:p w14:paraId="315C04F2" w14:textId="7DCFD078" w:rsidR="002B6147" w:rsidRPr="008227B8" w:rsidRDefault="00630DB3" w:rsidP="002B6147">
            <w:pPr>
              <w:keepNext/>
              <w:keepLines/>
              <w:spacing w:after="0"/>
              <w:rPr>
                <w:rFonts w:ascii="Arial" w:hAnsi="Arial" w:cs="Arial"/>
                <w:sz w:val="18"/>
                <w:szCs w:val="18"/>
              </w:rPr>
            </w:pPr>
            <w:bookmarkStart w:id="613" w:name="_MCCTEMPBM_CRPT22660473___7"/>
            <w:r>
              <w:rPr>
                <w:rFonts w:ascii="Arial" w:hAnsi="Arial" w:cs="Arial"/>
                <w:sz w:val="18"/>
              </w:rPr>
              <w:t>See TS 28.532 [2] clause 11.0.2</w:t>
            </w:r>
            <w:bookmarkEnd w:id="613"/>
          </w:p>
        </w:tc>
        <w:tc>
          <w:tcPr>
            <w:tcW w:w="4004" w:type="dxa"/>
          </w:tcPr>
          <w:p w14:paraId="323678F4" w14:textId="77777777" w:rsidR="002B6147" w:rsidRPr="008227B8" w:rsidRDefault="002B6147" w:rsidP="002B6147">
            <w:pPr>
              <w:keepNext/>
              <w:keepLines/>
              <w:spacing w:after="0"/>
              <w:rPr>
                <w:rFonts w:ascii="Arial" w:hAnsi="Arial" w:cs="Arial"/>
                <w:sz w:val="18"/>
                <w:szCs w:val="18"/>
              </w:rPr>
            </w:pPr>
          </w:p>
        </w:tc>
      </w:tr>
      <w:tr w:rsidR="00630DB3" w:rsidRPr="008227B8" w14:paraId="48A4F788" w14:textId="77777777" w:rsidTr="00630DB3">
        <w:trPr>
          <w:jc w:val="center"/>
        </w:trPr>
        <w:tc>
          <w:tcPr>
            <w:tcW w:w="2711" w:type="dxa"/>
          </w:tcPr>
          <w:p w14:paraId="25358247" w14:textId="4C654EC6"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6" w:type="dxa"/>
          </w:tcPr>
          <w:p w14:paraId="10D3964B" w14:textId="658BD818"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2520" w:type="dxa"/>
          </w:tcPr>
          <w:p w14:paraId="20396D13" w14:textId="40EE0C93"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004" w:type="dxa"/>
          </w:tcPr>
          <w:p w14:paraId="561A43B9" w14:textId="77777777" w:rsidR="00630DB3" w:rsidRPr="008227B8" w:rsidRDefault="00630DB3" w:rsidP="00630DB3">
            <w:pPr>
              <w:keepNext/>
              <w:keepLines/>
              <w:spacing w:after="0"/>
              <w:rPr>
                <w:rFonts w:ascii="Arial" w:hAnsi="Arial" w:cs="Arial"/>
                <w:sz w:val="18"/>
                <w:szCs w:val="18"/>
              </w:rPr>
            </w:pPr>
          </w:p>
        </w:tc>
      </w:tr>
      <w:tr w:rsidR="00630DB3" w:rsidRPr="008227B8" w14:paraId="3B049D54" w14:textId="77777777" w:rsidTr="00630DB3">
        <w:trPr>
          <w:jc w:val="center"/>
        </w:trPr>
        <w:tc>
          <w:tcPr>
            <w:tcW w:w="2711" w:type="dxa"/>
          </w:tcPr>
          <w:p w14:paraId="0CC9C266" w14:textId="076546E9"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6" w:type="dxa"/>
          </w:tcPr>
          <w:p w14:paraId="333388AA" w14:textId="535E1483"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2520" w:type="dxa"/>
          </w:tcPr>
          <w:p w14:paraId="5B0EB1C8" w14:textId="5B45C473"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004" w:type="dxa"/>
          </w:tcPr>
          <w:p w14:paraId="5DC71F32" w14:textId="77777777" w:rsidR="00630DB3" w:rsidRPr="008227B8" w:rsidRDefault="00630DB3" w:rsidP="00630DB3">
            <w:pPr>
              <w:keepNext/>
              <w:keepLines/>
              <w:spacing w:after="0"/>
              <w:rPr>
                <w:rFonts w:ascii="Arial" w:hAnsi="Arial" w:cs="Arial"/>
                <w:sz w:val="18"/>
                <w:szCs w:val="18"/>
              </w:rPr>
            </w:pPr>
          </w:p>
        </w:tc>
      </w:tr>
      <w:tr w:rsidR="002B6147" w:rsidRPr="008227B8" w14:paraId="1C2E1AA2" w14:textId="77777777" w:rsidTr="00630DB3">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14" w:name="_MCCTEMPBM_CRPT22660474___7"/>
            <w:bookmarkStart w:id="615" w:name="_MCCTEMPBM_CRPT22660476___7" w:colFirst="2" w:colLast="3"/>
            <w:r w:rsidRPr="008227B8">
              <w:rPr>
                <w:rFonts w:ascii="Arial" w:hAnsi="Arial" w:cs="Courier New"/>
                <w:sz w:val="18"/>
                <w:szCs w:val="18"/>
              </w:rPr>
              <w:t>reason</w:t>
            </w:r>
            <w:bookmarkEnd w:id="614"/>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16" w:name="_MCCTEMPBM_CRPT22660475___4"/>
            <w:r w:rsidRPr="008227B8">
              <w:rPr>
                <w:rFonts w:ascii="Arial" w:hAnsi="Arial" w:cs="Arial"/>
                <w:sz w:val="18"/>
                <w:szCs w:val="18"/>
              </w:rPr>
              <w:t>M</w:t>
            </w:r>
            <w:bookmarkEnd w:id="616"/>
          </w:p>
        </w:tc>
        <w:tc>
          <w:tcPr>
            <w:tcW w:w="2520"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4"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630DB3">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17" w:name="_MCCTEMPBM_CRPT22660477___7"/>
            <w:bookmarkStart w:id="618" w:name="_MCCTEMPBM_CRPT22660479___7" w:colFirst="2" w:colLast="2"/>
            <w:bookmarkEnd w:id="615"/>
            <w:r w:rsidRPr="008227B8">
              <w:rPr>
                <w:rFonts w:ascii="Arial" w:hAnsi="Arial" w:cs="Arial"/>
                <w:sz w:val="18"/>
                <w:szCs w:val="18"/>
              </w:rPr>
              <w:t>alarmListAlignmentRequirement</w:t>
            </w:r>
            <w:bookmarkEnd w:id="617"/>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19" w:name="_MCCTEMPBM_CRPT22660478___4"/>
            <w:r w:rsidRPr="008227B8">
              <w:rPr>
                <w:rFonts w:ascii="Arial" w:hAnsi="Arial" w:cs="Arial" w:hint="eastAsia"/>
                <w:sz w:val="18"/>
                <w:szCs w:val="18"/>
                <w:lang w:eastAsia="zh-CN"/>
              </w:rPr>
              <w:t>O</w:t>
            </w:r>
            <w:bookmarkEnd w:id="619"/>
          </w:p>
        </w:tc>
        <w:tc>
          <w:tcPr>
            <w:tcW w:w="2520"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4"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18"/>
    </w:tbl>
    <w:p w14:paraId="17DC0F1D" w14:textId="77777777" w:rsidR="002B6147" w:rsidRPr="008227B8" w:rsidRDefault="002B6147" w:rsidP="002B6147"/>
    <w:p w14:paraId="703C8B12" w14:textId="0DF4FBBA" w:rsidR="002B6147" w:rsidRPr="008227B8" w:rsidRDefault="00C77DBA" w:rsidP="00DE5104">
      <w:pPr>
        <w:pStyle w:val="Heading2"/>
      </w:pPr>
      <w:bookmarkStart w:id="620" w:name="_Toc157982703"/>
      <w:bookmarkStart w:id="621" w:name="_Toc219484282"/>
      <w:r w:rsidRPr="008227B8">
        <w:t>8.</w:t>
      </w:r>
      <w:r w:rsidR="002B6147" w:rsidRPr="008227B8">
        <w:t>6</w:t>
      </w:r>
      <w:r w:rsidR="002B6147" w:rsidRPr="008227B8">
        <w:tab/>
        <w:t>notifyChangedAlarm</w:t>
      </w:r>
      <w:bookmarkEnd w:id="621"/>
      <w:r w:rsidR="002B6147" w:rsidRPr="008227B8">
        <w:t xml:space="preserve"> </w:t>
      </w:r>
      <w:bookmarkEnd w:id="620"/>
    </w:p>
    <w:p w14:paraId="5DB032F0" w14:textId="728D51CD" w:rsidR="002B6147" w:rsidRPr="008227B8" w:rsidRDefault="00C77DBA" w:rsidP="004250E7">
      <w:pPr>
        <w:pStyle w:val="Heading3"/>
        <w:rPr>
          <w:rFonts w:eastAsia="SimSun"/>
          <w:lang w:eastAsia="zh-CN"/>
        </w:rPr>
      </w:pPr>
      <w:bookmarkStart w:id="622" w:name="_Toc157982704"/>
      <w:bookmarkStart w:id="623" w:name="_Toc219484283"/>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2"/>
      <w:bookmarkEnd w:id="623"/>
    </w:p>
    <w:p w14:paraId="6309E26D" w14:textId="677426F1" w:rsidR="00DA7355" w:rsidRDefault="00DA7355" w:rsidP="00DA7355">
      <w:pPr>
        <w:rPr>
          <w:rFonts w:eastAsia="DengXian"/>
        </w:rPr>
      </w:pPr>
      <w:bookmarkStart w:id="624" w:name="_MCCTEMPBM_CRPT22660480___7"/>
      <w:r w:rsidRPr="000A49F3">
        <w:rPr>
          <w:rFonts w:eastAsia="DengXian"/>
        </w:rPr>
        <w:t xml:space="preserve">The </w:t>
      </w:r>
      <w:r>
        <w:rPr>
          <w:rFonts w:eastAsia="DengXian"/>
        </w:rPr>
        <w:t>notification</w:t>
      </w:r>
      <w:r w:rsidRPr="000A49F3">
        <w:rPr>
          <w:rFonts w:eastAsia="DengXian"/>
        </w:rPr>
        <w:t xml:space="preserve"> was removed. Its functionality is replaced by notifyChangedAlarmGeneral.</w:t>
      </w:r>
    </w:p>
    <w:p w14:paraId="5C201172" w14:textId="6996BBC8" w:rsidR="002B6147" w:rsidRPr="008227B8" w:rsidRDefault="00C77DBA" w:rsidP="004250E7">
      <w:pPr>
        <w:pStyle w:val="Heading3"/>
        <w:rPr>
          <w:rFonts w:eastAsia="SimSun"/>
          <w:lang w:eastAsia="zh-CN"/>
        </w:rPr>
      </w:pPr>
      <w:bookmarkStart w:id="625" w:name="_Toc157982705"/>
      <w:bookmarkStart w:id="626" w:name="_Toc219484284"/>
      <w:bookmarkEnd w:id="624"/>
      <w:r w:rsidRPr="008227B8">
        <w:rPr>
          <w:rFonts w:eastAsia="SimSun"/>
          <w:lang w:eastAsia="zh-CN"/>
        </w:rPr>
        <w:t>8.</w:t>
      </w:r>
      <w:r w:rsidR="002B6147" w:rsidRPr="008227B8">
        <w:rPr>
          <w:rFonts w:eastAsia="SimSun"/>
          <w:lang w:eastAsia="zh-CN"/>
        </w:rPr>
        <w:t>6.2</w:t>
      </w:r>
      <w:r w:rsidR="002B6147" w:rsidRPr="008227B8">
        <w:rPr>
          <w:rFonts w:eastAsia="SimSun"/>
          <w:lang w:eastAsia="zh-CN"/>
        </w:rPr>
        <w:tab/>
      </w:r>
      <w:r w:rsidR="00563331">
        <w:rPr>
          <w:rFonts w:eastAsia="SimSun"/>
          <w:lang w:eastAsia="zh-CN"/>
        </w:rPr>
        <w:t>Void</w:t>
      </w:r>
      <w:bookmarkEnd w:id="625"/>
      <w:bookmarkEnd w:id="626"/>
    </w:p>
    <w:p w14:paraId="2ADE00A9" w14:textId="66004FFF" w:rsidR="000815A8" w:rsidRPr="008227B8" w:rsidRDefault="000815A8" w:rsidP="000815A8">
      <w:bookmarkStart w:id="627" w:name="_Toc157982706"/>
    </w:p>
    <w:p w14:paraId="48892A7C" w14:textId="449F35C1" w:rsidR="002B6147" w:rsidRPr="008227B8" w:rsidRDefault="00C77DBA" w:rsidP="00DE5104">
      <w:pPr>
        <w:pStyle w:val="Heading2"/>
      </w:pPr>
      <w:bookmarkStart w:id="628" w:name="_Toc219484285"/>
      <w:r w:rsidRPr="008227B8">
        <w:t>8.</w:t>
      </w:r>
      <w:r w:rsidR="002B6147" w:rsidRPr="008227B8">
        <w:t>7</w:t>
      </w:r>
      <w:r w:rsidR="002B6147" w:rsidRPr="008227B8">
        <w:tab/>
        <w:t>notifyCorrelatedNotificationChanged</w:t>
      </w:r>
      <w:bookmarkEnd w:id="627"/>
      <w:bookmarkEnd w:id="628"/>
    </w:p>
    <w:p w14:paraId="512FC291" w14:textId="08643668" w:rsidR="002B6147" w:rsidRPr="008227B8" w:rsidRDefault="00C77DBA" w:rsidP="004250E7">
      <w:pPr>
        <w:pStyle w:val="Heading3"/>
        <w:rPr>
          <w:rFonts w:eastAsia="SimSun"/>
          <w:lang w:eastAsia="zh-CN"/>
        </w:rPr>
      </w:pPr>
      <w:bookmarkStart w:id="629" w:name="_Toc157982707"/>
      <w:bookmarkStart w:id="630" w:name="_Toc219484286"/>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29"/>
      <w:bookmarkEnd w:id="630"/>
    </w:p>
    <w:p w14:paraId="3048279E" w14:textId="77777777" w:rsidR="002B6147" w:rsidRPr="008227B8" w:rsidRDefault="002B6147" w:rsidP="002B6147">
      <w:bookmarkStart w:id="631"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32" w:name="_Toc157982708"/>
      <w:bookmarkStart w:id="633" w:name="_Toc219484287"/>
      <w:bookmarkEnd w:id="631"/>
      <w:r w:rsidRPr="008227B8">
        <w:rPr>
          <w:rFonts w:eastAsia="SimSun"/>
          <w:lang w:eastAsia="zh-CN"/>
        </w:rPr>
        <w:lastRenderedPageBreak/>
        <w:t>8.</w:t>
      </w:r>
      <w:r w:rsidR="002B6147" w:rsidRPr="008227B8">
        <w:rPr>
          <w:rFonts w:eastAsia="SimSun"/>
          <w:lang w:eastAsia="zh-CN"/>
        </w:rPr>
        <w:t>7.2</w:t>
      </w:r>
      <w:r w:rsidR="002B6147" w:rsidRPr="008227B8">
        <w:rPr>
          <w:rFonts w:eastAsia="SimSun"/>
          <w:lang w:eastAsia="zh-CN"/>
        </w:rPr>
        <w:tab/>
        <w:t>Input parameters</w:t>
      </w:r>
      <w:bookmarkEnd w:id="632"/>
      <w:bookmarkEnd w:id="633"/>
    </w:p>
    <w:p w14:paraId="27BFF7E3" w14:textId="47DB63ED" w:rsidR="002B6147" w:rsidRPr="008227B8" w:rsidRDefault="002B6147" w:rsidP="008227B8">
      <w:pPr>
        <w:pStyle w:val="TH"/>
        <w:rPr>
          <w:lang w:eastAsia="zh-CN"/>
        </w:rPr>
      </w:pPr>
      <w:bookmarkStart w:id="634"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51B53">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2"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6"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51B53">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35" w:name="_MCCTEMPBM_CRPT22660514___7"/>
            <w:bookmarkEnd w:id="634"/>
            <w:r w:rsidRPr="008227B8">
              <w:rPr>
                <w:rFonts w:ascii="Arial" w:hAnsi="Arial" w:cs="Arial"/>
                <w:sz w:val="18"/>
              </w:rPr>
              <w:t>objectClass</w:t>
            </w:r>
            <w:bookmarkEnd w:id="635"/>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36" w:name="_MCCTEMPBM_CRPT22660515___4"/>
            <w:r w:rsidRPr="008227B8">
              <w:rPr>
                <w:rFonts w:ascii="Arial" w:hAnsi="Arial" w:cs="Arial"/>
                <w:sz w:val="18"/>
              </w:rPr>
              <w:t>M</w:t>
            </w:r>
            <w:bookmarkEnd w:id="636"/>
          </w:p>
        </w:tc>
        <w:tc>
          <w:tcPr>
            <w:tcW w:w="3712" w:type="dxa"/>
          </w:tcPr>
          <w:p w14:paraId="568A0409" w14:textId="47F42090" w:rsidR="002B6147" w:rsidRPr="008227B8" w:rsidRDefault="009D7BDC" w:rsidP="002B6147">
            <w:pPr>
              <w:keepNext/>
              <w:keepLines/>
              <w:spacing w:after="0"/>
              <w:rPr>
                <w:rFonts w:ascii="Arial" w:hAnsi="Arial" w:cs="Arial"/>
                <w:sz w:val="18"/>
                <w:szCs w:val="18"/>
              </w:rPr>
            </w:pPr>
            <w:bookmarkStart w:id="637" w:name="_MCCTEMPBM_CRPT22660516___7"/>
            <w:r>
              <w:rPr>
                <w:rFonts w:ascii="Arial" w:hAnsi="Arial" w:cs="Arial"/>
                <w:sz w:val="18"/>
              </w:rPr>
              <w:t>See TS 28.532 [2] clause 11.0.2</w:t>
            </w:r>
            <w:bookmarkEnd w:id="637"/>
          </w:p>
        </w:tc>
        <w:tc>
          <w:tcPr>
            <w:tcW w:w="2856"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51B53">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38" w:name="_MCCTEMPBM_CRPT22660517___7"/>
            <w:bookmarkStart w:id="639" w:name="_MCCTEMPBM_CRPT22660519___7" w:colFirst="2" w:colLast="2"/>
            <w:r w:rsidRPr="008227B8">
              <w:rPr>
                <w:rFonts w:ascii="Arial" w:hAnsi="Arial" w:cs="Arial"/>
                <w:sz w:val="18"/>
              </w:rPr>
              <w:t>objectInstance</w:t>
            </w:r>
            <w:bookmarkEnd w:id="638"/>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40" w:name="_MCCTEMPBM_CRPT22660518___4"/>
            <w:r w:rsidRPr="008227B8">
              <w:rPr>
                <w:rFonts w:ascii="Arial" w:hAnsi="Arial" w:cs="Arial"/>
                <w:sz w:val="18"/>
              </w:rPr>
              <w:t>M</w:t>
            </w:r>
            <w:bookmarkEnd w:id="640"/>
          </w:p>
        </w:tc>
        <w:tc>
          <w:tcPr>
            <w:tcW w:w="3712"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6"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51B53">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41" w:name="_MCCTEMPBM_CRPT22660520___7"/>
            <w:bookmarkEnd w:id="639"/>
            <w:r w:rsidRPr="008227B8">
              <w:rPr>
                <w:rFonts w:ascii="Arial" w:hAnsi="Arial" w:cs="Arial"/>
                <w:sz w:val="18"/>
              </w:rPr>
              <w:t>notificationId</w:t>
            </w:r>
            <w:bookmarkEnd w:id="641"/>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42" w:name="_MCCTEMPBM_CRPT22660521___4"/>
            <w:r w:rsidRPr="008227B8">
              <w:rPr>
                <w:rFonts w:ascii="Arial" w:hAnsi="Arial" w:cs="Arial"/>
                <w:sz w:val="18"/>
              </w:rPr>
              <w:t>M</w:t>
            </w:r>
            <w:bookmarkEnd w:id="642"/>
          </w:p>
        </w:tc>
        <w:tc>
          <w:tcPr>
            <w:tcW w:w="3712" w:type="dxa"/>
          </w:tcPr>
          <w:p w14:paraId="16EC52FA" w14:textId="57CF02F3" w:rsidR="002B6147" w:rsidRPr="008227B8" w:rsidRDefault="009D7BDC" w:rsidP="002B6147">
            <w:pPr>
              <w:keepNext/>
              <w:keepLines/>
              <w:spacing w:after="0"/>
              <w:rPr>
                <w:rFonts w:ascii="Arial" w:hAnsi="Arial" w:cs="Arial"/>
                <w:sz w:val="18"/>
                <w:szCs w:val="18"/>
              </w:rPr>
            </w:pPr>
            <w:bookmarkStart w:id="643" w:name="_MCCTEMPBM_CRPT22660522___7"/>
            <w:r>
              <w:rPr>
                <w:rFonts w:ascii="Arial" w:hAnsi="Arial" w:cs="Arial"/>
                <w:sz w:val="18"/>
              </w:rPr>
              <w:t>See TS 28.532 [2] clause 11.0.2</w:t>
            </w:r>
            <w:bookmarkEnd w:id="643"/>
          </w:p>
        </w:tc>
        <w:tc>
          <w:tcPr>
            <w:tcW w:w="2856"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51B53">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44" w:name="_MCCTEMPBM_CRPT22660523___7"/>
            <w:r w:rsidRPr="008227B8">
              <w:rPr>
                <w:rFonts w:ascii="Arial" w:hAnsi="Arial" w:cs="Arial"/>
                <w:sz w:val="18"/>
                <w:szCs w:val="18"/>
              </w:rPr>
              <w:t>notificationType</w:t>
            </w:r>
            <w:bookmarkEnd w:id="644"/>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45" w:name="_MCCTEMPBM_CRPT22660524___4"/>
            <w:r w:rsidRPr="008227B8">
              <w:rPr>
                <w:rFonts w:ascii="Arial" w:hAnsi="Arial" w:cs="Arial"/>
                <w:sz w:val="18"/>
                <w:szCs w:val="18"/>
              </w:rPr>
              <w:t>M</w:t>
            </w:r>
            <w:bookmarkEnd w:id="645"/>
          </w:p>
        </w:tc>
        <w:tc>
          <w:tcPr>
            <w:tcW w:w="3712" w:type="dxa"/>
          </w:tcPr>
          <w:p w14:paraId="2FB32688" w14:textId="77777777" w:rsidR="002B6147" w:rsidRPr="008227B8" w:rsidRDefault="002B6147" w:rsidP="002B6147">
            <w:pPr>
              <w:keepNext/>
              <w:keepLines/>
              <w:spacing w:after="0"/>
              <w:rPr>
                <w:rFonts w:ascii="Arial" w:hAnsi="Arial"/>
                <w:sz w:val="18"/>
                <w:szCs w:val="18"/>
              </w:rPr>
            </w:pPr>
            <w:bookmarkStart w:id="646" w:name="_MCCTEMPBM_CRPT22660525___7"/>
            <w:r w:rsidRPr="008227B8">
              <w:rPr>
                <w:rFonts w:ascii="Arial" w:hAnsi="Arial" w:cs="Arial"/>
                <w:sz w:val="18"/>
                <w:szCs w:val="18"/>
              </w:rPr>
              <w:t>"notifyCorrelatedNotificationChanged"</w:t>
            </w:r>
            <w:bookmarkEnd w:id="646"/>
          </w:p>
        </w:tc>
        <w:tc>
          <w:tcPr>
            <w:tcW w:w="2856"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51B53">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47" w:name="_MCCTEMPBM_CRPT22660526___7"/>
            <w:bookmarkStart w:id="648" w:name="_MCCTEMPBM_CRPT22660528___7" w:colFirst="2" w:colLast="2"/>
            <w:r w:rsidRPr="008227B8">
              <w:rPr>
                <w:rFonts w:ascii="Arial" w:hAnsi="Arial" w:cs="Arial"/>
                <w:sz w:val="18"/>
                <w:szCs w:val="18"/>
              </w:rPr>
              <w:t>eventTime</w:t>
            </w:r>
            <w:bookmarkEnd w:id="647"/>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49" w:name="_MCCTEMPBM_CRPT22660527___4"/>
            <w:r w:rsidRPr="008227B8">
              <w:rPr>
                <w:rFonts w:ascii="Arial" w:hAnsi="Arial" w:cs="Arial"/>
                <w:sz w:val="18"/>
                <w:szCs w:val="18"/>
              </w:rPr>
              <w:t>M</w:t>
            </w:r>
            <w:bookmarkEnd w:id="649"/>
          </w:p>
        </w:tc>
        <w:tc>
          <w:tcPr>
            <w:tcW w:w="3712" w:type="dxa"/>
          </w:tcPr>
          <w:p w14:paraId="70694BE0" w14:textId="79A797E0"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w:t>
            </w:r>
            <w:r w:rsidR="003565B2">
              <w:rPr>
                <w:rFonts w:ascii="Arial" w:hAnsi="Arial"/>
                <w:sz w:val="18"/>
                <w:szCs w:val="18"/>
              </w:rPr>
              <w:t>g</w:t>
            </w:r>
            <w:r w:rsidRPr="008227B8">
              <w:rPr>
                <w:rFonts w:ascii="Arial" w:hAnsi="Arial"/>
                <w:sz w:val="18"/>
                <w:szCs w:val="18"/>
              </w:rPr>
              <w:t>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6"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51B53">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50" w:name="_MCCTEMPBM_CRPT22660529___7"/>
            <w:bookmarkEnd w:id="648"/>
            <w:r w:rsidRPr="008227B8">
              <w:rPr>
                <w:rFonts w:ascii="Arial" w:hAnsi="Arial" w:cs="Arial"/>
                <w:sz w:val="18"/>
              </w:rPr>
              <w:t>systemDN</w:t>
            </w:r>
            <w:bookmarkEnd w:id="650"/>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51" w:name="_MCCTEMPBM_CRPT22660530___4"/>
            <w:r w:rsidRPr="008227B8">
              <w:rPr>
                <w:rFonts w:ascii="Arial" w:hAnsi="Arial" w:cs="Arial"/>
                <w:sz w:val="18"/>
              </w:rPr>
              <w:t>M</w:t>
            </w:r>
            <w:bookmarkEnd w:id="651"/>
          </w:p>
        </w:tc>
        <w:tc>
          <w:tcPr>
            <w:tcW w:w="3712" w:type="dxa"/>
          </w:tcPr>
          <w:p w14:paraId="69CBA6B6" w14:textId="35759B0A" w:rsidR="002B6147" w:rsidRPr="008227B8" w:rsidRDefault="009D7BDC" w:rsidP="002B6147">
            <w:pPr>
              <w:keepNext/>
              <w:keepLines/>
              <w:spacing w:after="0"/>
              <w:rPr>
                <w:rFonts w:ascii="Arial" w:hAnsi="Arial"/>
                <w:sz w:val="18"/>
                <w:szCs w:val="18"/>
              </w:rPr>
            </w:pPr>
            <w:bookmarkStart w:id="652" w:name="_MCCTEMPBM_CRPT22660531___7"/>
            <w:r>
              <w:rPr>
                <w:rFonts w:ascii="Arial" w:hAnsi="Arial" w:cs="Arial"/>
                <w:sz w:val="18"/>
              </w:rPr>
              <w:t>See TS 28.532 [2] clause 11.0.2</w:t>
            </w:r>
            <w:bookmarkEnd w:id="652"/>
          </w:p>
        </w:tc>
        <w:tc>
          <w:tcPr>
            <w:tcW w:w="2856" w:type="dxa"/>
          </w:tcPr>
          <w:p w14:paraId="44C77154" w14:textId="77777777" w:rsidR="002B6147" w:rsidRPr="008227B8" w:rsidRDefault="002B6147" w:rsidP="002B6147">
            <w:pPr>
              <w:keepNext/>
              <w:keepLines/>
              <w:spacing w:after="0"/>
              <w:rPr>
                <w:rFonts w:ascii="Arial" w:hAnsi="Arial" w:cs="Arial"/>
                <w:sz w:val="18"/>
                <w:szCs w:val="18"/>
              </w:rPr>
            </w:pPr>
          </w:p>
        </w:tc>
      </w:tr>
      <w:tr w:rsidR="003565B2" w:rsidRPr="008227B8" w14:paraId="2BA98ACA" w14:textId="77777777" w:rsidTr="00A51B53">
        <w:trPr>
          <w:jc w:val="center"/>
        </w:trPr>
        <w:tc>
          <w:tcPr>
            <w:tcW w:w="2672" w:type="dxa"/>
          </w:tcPr>
          <w:p w14:paraId="700323B3" w14:textId="61F4D22C"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1" w:type="dxa"/>
          </w:tcPr>
          <w:p w14:paraId="437D85CF" w14:textId="082FB9BB"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712" w:type="dxa"/>
          </w:tcPr>
          <w:p w14:paraId="418332BC" w14:textId="29F4E2F2"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2856" w:type="dxa"/>
          </w:tcPr>
          <w:p w14:paraId="613E3CA6" w14:textId="77777777" w:rsidR="003565B2" w:rsidRPr="008227B8" w:rsidRDefault="003565B2" w:rsidP="003565B2">
            <w:pPr>
              <w:keepNext/>
              <w:keepLines/>
              <w:spacing w:after="0"/>
              <w:rPr>
                <w:rFonts w:ascii="Arial" w:hAnsi="Arial" w:cs="Arial"/>
                <w:sz w:val="18"/>
                <w:szCs w:val="18"/>
              </w:rPr>
            </w:pPr>
          </w:p>
        </w:tc>
      </w:tr>
      <w:tr w:rsidR="003565B2" w:rsidRPr="008227B8" w14:paraId="1786F80E" w14:textId="77777777" w:rsidTr="00A51B53">
        <w:trPr>
          <w:jc w:val="center"/>
        </w:trPr>
        <w:tc>
          <w:tcPr>
            <w:tcW w:w="2672" w:type="dxa"/>
          </w:tcPr>
          <w:p w14:paraId="7C482B69" w14:textId="32B3379B"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1" w:type="dxa"/>
          </w:tcPr>
          <w:p w14:paraId="77B6446A" w14:textId="2068F90C"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712" w:type="dxa"/>
          </w:tcPr>
          <w:p w14:paraId="266B9EA8" w14:textId="7626FCA0"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2856" w:type="dxa"/>
          </w:tcPr>
          <w:p w14:paraId="09B24829" w14:textId="77777777" w:rsidR="003565B2" w:rsidRPr="008227B8" w:rsidRDefault="003565B2" w:rsidP="003565B2">
            <w:pPr>
              <w:keepNext/>
              <w:keepLines/>
              <w:spacing w:after="0"/>
              <w:rPr>
                <w:rFonts w:ascii="Arial" w:hAnsi="Arial" w:cs="Arial"/>
                <w:sz w:val="18"/>
                <w:szCs w:val="18"/>
              </w:rPr>
            </w:pPr>
          </w:p>
        </w:tc>
      </w:tr>
      <w:tr w:rsidR="002B6147" w:rsidRPr="008227B8" w14:paraId="6B929C1F" w14:textId="77777777" w:rsidTr="00A51B53">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53" w:name="_MCCTEMPBM_CRPT22660532___7"/>
            <w:r w:rsidRPr="008227B8">
              <w:rPr>
                <w:rFonts w:ascii="Arial" w:hAnsi="Arial" w:cs="Arial"/>
                <w:sz w:val="18"/>
                <w:szCs w:val="18"/>
              </w:rPr>
              <w:t>alarmId</w:t>
            </w:r>
            <w:bookmarkEnd w:id="653"/>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54" w:name="_MCCTEMPBM_CRPT22660533___4"/>
            <w:r w:rsidRPr="008227B8">
              <w:rPr>
                <w:rFonts w:ascii="Arial" w:hAnsi="Arial" w:cs="Arial"/>
                <w:sz w:val="18"/>
                <w:szCs w:val="18"/>
              </w:rPr>
              <w:t>M</w:t>
            </w:r>
            <w:bookmarkEnd w:id="654"/>
          </w:p>
        </w:tc>
        <w:tc>
          <w:tcPr>
            <w:tcW w:w="3712" w:type="dxa"/>
          </w:tcPr>
          <w:p w14:paraId="5FC88252" w14:textId="77777777" w:rsidR="002B6147" w:rsidRPr="008227B8" w:rsidRDefault="002B6147" w:rsidP="002B6147">
            <w:pPr>
              <w:keepNext/>
              <w:keepLines/>
              <w:spacing w:after="0"/>
              <w:rPr>
                <w:rFonts w:ascii="Arial" w:hAnsi="Arial" w:cs="Arial"/>
                <w:sz w:val="18"/>
                <w:szCs w:val="18"/>
              </w:rPr>
            </w:pPr>
            <w:bookmarkStart w:id="655" w:name="_MCCTEMPBM_CRPT22660534___7"/>
            <w:r w:rsidRPr="008227B8">
              <w:rPr>
                <w:rFonts w:ascii="Arial" w:hAnsi="Arial" w:cs="Arial"/>
                <w:sz w:val="18"/>
                <w:szCs w:val="18"/>
              </w:rPr>
              <w:t>alarmRecord.alarmId</w:t>
            </w:r>
            <w:bookmarkEnd w:id="655"/>
          </w:p>
        </w:tc>
        <w:tc>
          <w:tcPr>
            <w:tcW w:w="2856" w:type="dxa"/>
          </w:tcPr>
          <w:p w14:paraId="2A3C6F9D" w14:textId="77777777" w:rsidR="002B6147" w:rsidRPr="008227B8" w:rsidRDefault="002B6147" w:rsidP="002B6147">
            <w:pPr>
              <w:keepNext/>
              <w:keepLines/>
              <w:spacing w:after="0"/>
              <w:rPr>
                <w:rFonts w:ascii="Arial" w:hAnsi="Arial" w:cs="Arial"/>
                <w:sz w:val="18"/>
                <w:szCs w:val="18"/>
              </w:rPr>
            </w:pPr>
          </w:p>
        </w:tc>
      </w:tr>
      <w:tr w:rsidR="00A51B53" w:rsidRPr="008227B8" w14:paraId="1DE4371C" w14:textId="77777777" w:rsidTr="00A51B53">
        <w:trPr>
          <w:jc w:val="center"/>
        </w:trPr>
        <w:tc>
          <w:tcPr>
            <w:tcW w:w="2672" w:type="dxa"/>
          </w:tcPr>
          <w:p w14:paraId="6160C9DE" w14:textId="253849C4" w:rsidR="00A51B53" w:rsidRPr="008227B8" w:rsidRDefault="00A51B53" w:rsidP="00A51B53">
            <w:pPr>
              <w:keepNext/>
              <w:keepLines/>
              <w:spacing w:after="0"/>
              <w:rPr>
                <w:rFonts w:ascii="Arial" w:hAnsi="Arial" w:cs="Arial"/>
                <w:sz w:val="18"/>
                <w:szCs w:val="18"/>
              </w:rPr>
            </w:pPr>
            <w:r w:rsidRPr="008227B8">
              <w:rPr>
                <w:rFonts w:ascii="Arial" w:hAnsi="Arial" w:cs="Courier New"/>
                <w:sz w:val="18"/>
              </w:rPr>
              <w:t>alarmType</w:t>
            </w:r>
          </w:p>
        </w:tc>
        <w:tc>
          <w:tcPr>
            <w:tcW w:w="391" w:type="dxa"/>
          </w:tcPr>
          <w:p w14:paraId="592D3013" w14:textId="7B729979"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M</w:t>
            </w:r>
          </w:p>
        </w:tc>
        <w:tc>
          <w:tcPr>
            <w:tcW w:w="3712" w:type="dxa"/>
          </w:tcPr>
          <w:p w14:paraId="359A2E5B" w14:textId="7676BCC7"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alarmRecord.alarmType</w:t>
            </w:r>
          </w:p>
        </w:tc>
        <w:tc>
          <w:tcPr>
            <w:tcW w:w="2856" w:type="dxa"/>
          </w:tcPr>
          <w:p w14:paraId="76F130A6" w14:textId="77777777" w:rsidR="00A51B53" w:rsidRPr="008227B8" w:rsidRDefault="00A51B53" w:rsidP="00A51B53">
            <w:pPr>
              <w:keepNext/>
              <w:keepLines/>
              <w:spacing w:after="0"/>
              <w:rPr>
                <w:rFonts w:ascii="Arial" w:hAnsi="Arial" w:cs="Arial"/>
                <w:sz w:val="18"/>
                <w:szCs w:val="18"/>
              </w:rPr>
            </w:pPr>
          </w:p>
        </w:tc>
      </w:tr>
      <w:tr w:rsidR="00A51B53" w:rsidRPr="008227B8" w14:paraId="4FED4C97" w14:textId="77777777" w:rsidTr="00A51B53">
        <w:trPr>
          <w:jc w:val="center"/>
        </w:trPr>
        <w:tc>
          <w:tcPr>
            <w:tcW w:w="2672" w:type="dxa"/>
          </w:tcPr>
          <w:p w14:paraId="3233BAE7" w14:textId="44350804" w:rsidR="00A51B53" w:rsidRPr="008227B8" w:rsidRDefault="00A51B53" w:rsidP="00A51B53">
            <w:pPr>
              <w:keepNext/>
              <w:keepLines/>
              <w:spacing w:after="0"/>
              <w:rPr>
                <w:rFonts w:ascii="Arial" w:hAnsi="Arial" w:cs="Arial"/>
                <w:sz w:val="18"/>
                <w:szCs w:val="18"/>
              </w:rPr>
            </w:pPr>
            <w:r w:rsidRPr="008227B8">
              <w:rPr>
                <w:rFonts w:ascii="Arial" w:hAnsi="Arial" w:cs="Courier New"/>
                <w:sz w:val="18"/>
              </w:rPr>
              <w:t>probableCause</w:t>
            </w:r>
          </w:p>
        </w:tc>
        <w:tc>
          <w:tcPr>
            <w:tcW w:w="391" w:type="dxa"/>
          </w:tcPr>
          <w:p w14:paraId="059609D6" w14:textId="418166AE"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M</w:t>
            </w:r>
          </w:p>
        </w:tc>
        <w:tc>
          <w:tcPr>
            <w:tcW w:w="3712" w:type="dxa"/>
          </w:tcPr>
          <w:p w14:paraId="68040904" w14:textId="1C4D0A43"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alarmRecord.probabl</w:t>
            </w:r>
            <w:r>
              <w:rPr>
                <w:rFonts w:ascii="Arial" w:hAnsi="Arial" w:cs="Arial"/>
                <w:sz w:val="18"/>
              </w:rPr>
              <w:t>e</w:t>
            </w:r>
            <w:r w:rsidRPr="008227B8">
              <w:rPr>
                <w:rFonts w:ascii="Arial" w:hAnsi="Arial" w:cs="Arial"/>
                <w:sz w:val="18"/>
              </w:rPr>
              <w:t>Cause</w:t>
            </w:r>
          </w:p>
        </w:tc>
        <w:tc>
          <w:tcPr>
            <w:tcW w:w="2856" w:type="dxa"/>
          </w:tcPr>
          <w:p w14:paraId="7DDADA15" w14:textId="77777777" w:rsidR="00A51B53" w:rsidRPr="008227B8" w:rsidRDefault="00A51B53" w:rsidP="00A51B53">
            <w:pPr>
              <w:keepNext/>
              <w:keepLines/>
              <w:spacing w:after="0"/>
              <w:rPr>
                <w:rFonts w:ascii="Arial" w:hAnsi="Arial" w:cs="Arial"/>
                <w:sz w:val="18"/>
                <w:szCs w:val="18"/>
              </w:rPr>
            </w:pPr>
          </w:p>
        </w:tc>
      </w:tr>
      <w:tr w:rsidR="00A51B53" w:rsidRPr="008227B8" w14:paraId="2FB452F4" w14:textId="77777777" w:rsidTr="00A51B53">
        <w:trPr>
          <w:jc w:val="center"/>
        </w:trPr>
        <w:tc>
          <w:tcPr>
            <w:tcW w:w="2672" w:type="dxa"/>
          </w:tcPr>
          <w:p w14:paraId="39729E9D" w14:textId="528F7924" w:rsidR="00A51B53" w:rsidRPr="008227B8" w:rsidRDefault="00A51B53" w:rsidP="00A51B53">
            <w:pPr>
              <w:keepNext/>
              <w:keepLines/>
              <w:spacing w:after="0"/>
              <w:rPr>
                <w:rFonts w:ascii="Arial" w:hAnsi="Arial" w:cs="Arial"/>
                <w:sz w:val="18"/>
                <w:szCs w:val="18"/>
              </w:rPr>
            </w:pPr>
            <w:r w:rsidRPr="008227B8">
              <w:rPr>
                <w:rFonts w:ascii="Arial" w:hAnsi="Arial" w:cs="Arial"/>
                <w:sz w:val="18"/>
              </w:rPr>
              <w:t>specificProblem</w:t>
            </w:r>
          </w:p>
        </w:tc>
        <w:tc>
          <w:tcPr>
            <w:tcW w:w="391" w:type="dxa"/>
          </w:tcPr>
          <w:p w14:paraId="7D3BBCE8" w14:textId="65273AE2"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O</w:t>
            </w:r>
          </w:p>
        </w:tc>
        <w:tc>
          <w:tcPr>
            <w:tcW w:w="3712" w:type="dxa"/>
          </w:tcPr>
          <w:p w14:paraId="77CB023E" w14:textId="2D0AE404"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alarmRecord.specificProblem</w:t>
            </w:r>
          </w:p>
        </w:tc>
        <w:tc>
          <w:tcPr>
            <w:tcW w:w="2856" w:type="dxa"/>
          </w:tcPr>
          <w:p w14:paraId="42220F5E" w14:textId="77777777" w:rsidR="00A51B53" w:rsidRPr="008227B8" w:rsidRDefault="00A51B53" w:rsidP="00A51B53">
            <w:pPr>
              <w:keepNext/>
              <w:keepLines/>
              <w:spacing w:after="0"/>
              <w:rPr>
                <w:rFonts w:ascii="Arial" w:hAnsi="Arial" w:cs="Arial"/>
                <w:sz w:val="18"/>
                <w:szCs w:val="18"/>
              </w:rPr>
            </w:pPr>
          </w:p>
        </w:tc>
      </w:tr>
      <w:tr w:rsidR="002B6147" w:rsidRPr="008227B8" w14:paraId="1D76DC22" w14:textId="77777777" w:rsidTr="00A51B53">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56" w:name="_MCCTEMPBM_CRPT22660535___7"/>
            <w:r w:rsidRPr="008227B8">
              <w:rPr>
                <w:rFonts w:ascii="Arial" w:hAnsi="Arial" w:cs="Arial"/>
                <w:sz w:val="18"/>
                <w:szCs w:val="18"/>
              </w:rPr>
              <w:t>correlatedNotifications</w:t>
            </w:r>
            <w:bookmarkEnd w:id="656"/>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57" w:name="_MCCTEMPBM_CRPT22660536___4"/>
            <w:r w:rsidRPr="008227B8">
              <w:rPr>
                <w:rFonts w:ascii="Arial" w:hAnsi="Arial" w:cs="Arial"/>
                <w:sz w:val="18"/>
                <w:szCs w:val="18"/>
              </w:rPr>
              <w:t>M</w:t>
            </w:r>
            <w:bookmarkEnd w:id="657"/>
          </w:p>
        </w:tc>
        <w:tc>
          <w:tcPr>
            <w:tcW w:w="3712" w:type="dxa"/>
          </w:tcPr>
          <w:p w14:paraId="38B54EA5" w14:textId="77777777" w:rsidR="002B6147" w:rsidRPr="008227B8" w:rsidRDefault="002B6147" w:rsidP="002B6147">
            <w:pPr>
              <w:keepNext/>
              <w:keepLines/>
              <w:spacing w:after="0"/>
              <w:rPr>
                <w:rFonts w:ascii="Arial" w:hAnsi="Arial" w:cs="Arial"/>
                <w:sz w:val="18"/>
                <w:szCs w:val="18"/>
              </w:rPr>
            </w:pPr>
            <w:bookmarkStart w:id="658" w:name="_MCCTEMPBM_CRPT22660537___7"/>
            <w:r w:rsidRPr="008227B8">
              <w:rPr>
                <w:rFonts w:ascii="Arial" w:hAnsi="Arial" w:cs="Arial"/>
                <w:sz w:val="18"/>
              </w:rPr>
              <w:t>alarmRecord.correlatedNotifications</w:t>
            </w:r>
            <w:bookmarkEnd w:id="658"/>
          </w:p>
        </w:tc>
        <w:tc>
          <w:tcPr>
            <w:tcW w:w="2856"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51B53">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59" w:name="_MCCTEMPBM_CRPT22660538___7"/>
            <w:r w:rsidRPr="008227B8">
              <w:rPr>
                <w:rFonts w:ascii="Arial" w:hAnsi="Arial" w:cs="Arial"/>
                <w:sz w:val="18"/>
                <w:szCs w:val="18"/>
              </w:rPr>
              <w:t>rootCauseIndicator</w:t>
            </w:r>
            <w:bookmarkEnd w:id="659"/>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60" w:name="_MCCTEMPBM_CRPT22660539___4"/>
            <w:r w:rsidRPr="008227B8">
              <w:rPr>
                <w:rFonts w:ascii="Arial" w:hAnsi="Arial" w:cs="Arial"/>
                <w:sz w:val="18"/>
                <w:szCs w:val="18"/>
              </w:rPr>
              <w:t>O</w:t>
            </w:r>
            <w:bookmarkEnd w:id="660"/>
          </w:p>
        </w:tc>
        <w:tc>
          <w:tcPr>
            <w:tcW w:w="3712" w:type="dxa"/>
          </w:tcPr>
          <w:p w14:paraId="1E655987" w14:textId="77777777" w:rsidR="002B6147" w:rsidRPr="008227B8" w:rsidRDefault="002B6147" w:rsidP="002B6147">
            <w:pPr>
              <w:keepNext/>
              <w:keepLines/>
              <w:spacing w:after="0"/>
              <w:rPr>
                <w:rFonts w:ascii="Arial" w:hAnsi="Arial" w:cs="Arial"/>
                <w:sz w:val="18"/>
                <w:szCs w:val="18"/>
              </w:rPr>
            </w:pPr>
            <w:bookmarkStart w:id="661" w:name="_MCCTEMPBM_CRPT22660540___7"/>
            <w:r w:rsidRPr="008227B8">
              <w:rPr>
                <w:rFonts w:ascii="Arial" w:hAnsi="Arial" w:cs="Arial"/>
                <w:sz w:val="18"/>
                <w:szCs w:val="18"/>
              </w:rPr>
              <w:t>alarmRecord.rootCauseIndicator</w:t>
            </w:r>
            <w:bookmarkEnd w:id="661"/>
          </w:p>
        </w:tc>
        <w:tc>
          <w:tcPr>
            <w:tcW w:w="2856"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62" w:name="_Toc157982709"/>
    </w:p>
    <w:p w14:paraId="56B283A0" w14:textId="5DE6FE8D" w:rsidR="002B6147" w:rsidRPr="008227B8" w:rsidRDefault="00C77DBA" w:rsidP="00DE5104">
      <w:pPr>
        <w:pStyle w:val="Heading2"/>
      </w:pPr>
      <w:bookmarkStart w:id="663" w:name="_Toc219484288"/>
      <w:r w:rsidRPr="008227B8">
        <w:t>8.</w:t>
      </w:r>
      <w:r w:rsidR="002B6147" w:rsidRPr="008227B8">
        <w:t>8</w:t>
      </w:r>
      <w:r w:rsidR="002B6147" w:rsidRPr="008227B8">
        <w:tab/>
        <w:t>notifyAckStateChanged</w:t>
      </w:r>
      <w:bookmarkEnd w:id="662"/>
      <w:bookmarkEnd w:id="663"/>
    </w:p>
    <w:p w14:paraId="197084BE" w14:textId="412E5E4C" w:rsidR="002B6147" w:rsidRPr="008227B8" w:rsidRDefault="00C77DBA" w:rsidP="004250E7">
      <w:pPr>
        <w:pStyle w:val="Heading3"/>
        <w:rPr>
          <w:rFonts w:eastAsia="SimSun"/>
          <w:lang w:eastAsia="zh-CN"/>
        </w:rPr>
      </w:pPr>
      <w:bookmarkStart w:id="664" w:name="_Toc157982710"/>
      <w:bookmarkStart w:id="665" w:name="_Toc219484289"/>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64"/>
      <w:bookmarkEnd w:id="665"/>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666" w:name="_Toc157982711"/>
      <w:bookmarkStart w:id="667" w:name="_Toc219484290"/>
      <w:r w:rsidRPr="008227B8">
        <w:rPr>
          <w:rFonts w:eastAsia="SimSun"/>
          <w:lang w:eastAsia="zh-CN"/>
        </w:rPr>
        <w:t>8.</w:t>
      </w:r>
      <w:r w:rsidR="002B6147" w:rsidRPr="008227B8">
        <w:rPr>
          <w:rFonts w:eastAsia="SimSun"/>
          <w:lang w:eastAsia="zh-CN"/>
        </w:rPr>
        <w:t>8.2</w:t>
      </w:r>
      <w:r w:rsidR="002B6147" w:rsidRPr="008227B8">
        <w:rPr>
          <w:rFonts w:eastAsia="SimSun"/>
          <w:lang w:eastAsia="zh-CN"/>
        </w:rPr>
        <w:tab/>
        <w:t>Input parameters</w:t>
      </w:r>
      <w:bookmarkEnd w:id="666"/>
      <w:bookmarkEnd w:id="667"/>
    </w:p>
    <w:p w14:paraId="5511102D" w14:textId="50D57BE6" w:rsidR="002B6147" w:rsidRPr="008227B8" w:rsidRDefault="002B6147" w:rsidP="008227B8">
      <w:pPr>
        <w:pStyle w:val="TH"/>
        <w:rPr>
          <w:lang w:eastAsia="zh-CN"/>
        </w:rPr>
      </w:pPr>
      <w:bookmarkStart w:id="668"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567"/>
        <w:gridCol w:w="3119"/>
        <w:gridCol w:w="4249"/>
      </w:tblGrid>
      <w:tr w:rsidR="002B6147" w:rsidRPr="008227B8" w14:paraId="1DB23C38" w14:textId="77777777" w:rsidTr="00D862A5">
        <w:trPr>
          <w:tblHeader/>
          <w:jc w:val="center"/>
        </w:trPr>
        <w:tc>
          <w:tcPr>
            <w:tcW w:w="1696"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567"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9"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249"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D862A5">
        <w:trPr>
          <w:jc w:val="center"/>
        </w:trPr>
        <w:tc>
          <w:tcPr>
            <w:tcW w:w="1696" w:type="dxa"/>
          </w:tcPr>
          <w:p w14:paraId="59BCFAD2" w14:textId="77777777" w:rsidR="002B6147" w:rsidRPr="008227B8" w:rsidRDefault="002B6147" w:rsidP="00D862A5">
            <w:pPr>
              <w:pStyle w:val="TAL"/>
            </w:pPr>
            <w:bookmarkStart w:id="669" w:name="_MCCTEMPBM_CRPT22660542___7"/>
            <w:bookmarkEnd w:id="668"/>
            <w:r w:rsidRPr="008227B8">
              <w:t>objectClass</w:t>
            </w:r>
            <w:bookmarkEnd w:id="669"/>
          </w:p>
        </w:tc>
        <w:tc>
          <w:tcPr>
            <w:tcW w:w="567" w:type="dxa"/>
          </w:tcPr>
          <w:p w14:paraId="41EF3942" w14:textId="77777777" w:rsidR="002B6147" w:rsidRPr="008227B8" w:rsidRDefault="002B6147" w:rsidP="00D862A5">
            <w:pPr>
              <w:pStyle w:val="TAC"/>
            </w:pPr>
            <w:bookmarkStart w:id="670" w:name="_MCCTEMPBM_CRPT22660543___4"/>
            <w:r w:rsidRPr="008227B8">
              <w:t>M</w:t>
            </w:r>
            <w:bookmarkEnd w:id="670"/>
          </w:p>
        </w:tc>
        <w:tc>
          <w:tcPr>
            <w:tcW w:w="3119" w:type="dxa"/>
          </w:tcPr>
          <w:p w14:paraId="11747332" w14:textId="55ECE46E" w:rsidR="002B6147" w:rsidRPr="008227B8" w:rsidRDefault="003565B2" w:rsidP="00D862A5">
            <w:pPr>
              <w:pStyle w:val="TAL"/>
            </w:pPr>
            <w:bookmarkStart w:id="671" w:name="_MCCTEMPBM_CRPT22660544___7"/>
            <w:r>
              <w:t>See TS 28.532 [2] clause 11.0.2</w:t>
            </w:r>
            <w:bookmarkEnd w:id="671"/>
          </w:p>
        </w:tc>
        <w:tc>
          <w:tcPr>
            <w:tcW w:w="4249" w:type="dxa"/>
          </w:tcPr>
          <w:p w14:paraId="3B73ECF4" w14:textId="77777777" w:rsidR="002B6147" w:rsidRPr="008227B8" w:rsidRDefault="002B6147" w:rsidP="00D862A5">
            <w:pPr>
              <w:pStyle w:val="TAL"/>
            </w:pPr>
          </w:p>
        </w:tc>
      </w:tr>
      <w:tr w:rsidR="002B6147" w:rsidRPr="008227B8" w14:paraId="5CA0CEDA" w14:textId="77777777" w:rsidTr="00D862A5">
        <w:trPr>
          <w:jc w:val="center"/>
        </w:trPr>
        <w:tc>
          <w:tcPr>
            <w:tcW w:w="1696" w:type="dxa"/>
          </w:tcPr>
          <w:p w14:paraId="25E752B3" w14:textId="77777777" w:rsidR="002B6147" w:rsidRPr="008227B8" w:rsidRDefault="002B6147" w:rsidP="00D862A5">
            <w:pPr>
              <w:pStyle w:val="TAL"/>
            </w:pPr>
            <w:bookmarkStart w:id="672" w:name="_MCCTEMPBM_CRPT22660545___7"/>
            <w:bookmarkStart w:id="673" w:name="_MCCTEMPBM_CRPT22660547___7" w:colFirst="2" w:colLast="2"/>
            <w:r w:rsidRPr="008227B8">
              <w:t>objectInstance</w:t>
            </w:r>
            <w:bookmarkEnd w:id="672"/>
          </w:p>
        </w:tc>
        <w:tc>
          <w:tcPr>
            <w:tcW w:w="567" w:type="dxa"/>
          </w:tcPr>
          <w:p w14:paraId="365C572C" w14:textId="77777777" w:rsidR="002B6147" w:rsidRPr="008227B8" w:rsidRDefault="002B6147" w:rsidP="00D862A5">
            <w:pPr>
              <w:pStyle w:val="TAC"/>
            </w:pPr>
            <w:bookmarkStart w:id="674" w:name="_MCCTEMPBM_CRPT22660546___4"/>
            <w:r w:rsidRPr="008227B8">
              <w:t>M</w:t>
            </w:r>
            <w:bookmarkEnd w:id="674"/>
          </w:p>
        </w:tc>
        <w:tc>
          <w:tcPr>
            <w:tcW w:w="3119" w:type="dxa"/>
          </w:tcPr>
          <w:p w14:paraId="0F890B07" w14:textId="77777777" w:rsidR="002B6147" w:rsidRPr="008227B8" w:rsidRDefault="002B6147" w:rsidP="00D862A5">
            <w:pPr>
              <w:pStyle w:val="TAL"/>
            </w:pPr>
            <w:r w:rsidRPr="008227B8">
              <w:t>alarmRecord.objectInstance</w:t>
            </w:r>
          </w:p>
          <w:p w14:paraId="1778CF6E" w14:textId="77777777" w:rsidR="002B6147" w:rsidRPr="008227B8" w:rsidRDefault="002B6147" w:rsidP="00D862A5">
            <w:pPr>
              <w:pStyle w:val="TAL"/>
            </w:pPr>
            <w:r w:rsidRPr="008227B8">
              <w:t>DN of the MonitoredEntity that is the source of the alarm</w:t>
            </w:r>
          </w:p>
        </w:tc>
        <w:tc>
          <w:tcPr>
            <w:tcW w:w="4249" w:type="dxa"/>
          </w:tcPr>
          <w:p w14:paraId="10BA782B" w14:textId="77777777" w:rsidR="002B6147" w:rsidRPr="008227B8" w:rsidRDefault="002B6147" w:rsidP="00D862A5">
            <w:pPr>
              <w:pStyle w:val="TAL"/>
            </w:pPr>
          </w:p>
        </w:tc>
      </w:tr>
      <w:tr w:rsidR="002B6147" w:rsidRPr="008227B8" w14:paraId="0FB351FB" w14:textId="77777777" w:rsidTr="00D862A5">
        <w:trPr>
          <w:jc w:val="center"/>
        </w:trPr>
        <w:tc>
          <w:tcPr>
            <w:tcW w:w="1696" w:type="dxa"/>
          </w:tcPr>
          <w:p w14:paraId="202C7B1B" w14:textId="77777777" w:rsidR="002B6147" w:rsidRPr="008227B8" w:rsidRDefault="002B6147" w:rsidP="00D862A5">
            <w:pPr>
              <w:pStyle w:val="TAL"/>
            </w:pPr>
            <w:bookmarkStart w:id="675" w:name="_MCCTEMPBM_CRPT22660548___7"/>
            <w:bookmarkEnd w:id="673"/>
            <w:r w:rsidRPr="008227B8">
              <w:t>notificationId</w:t>
            </w:r>
            <w:bookmarkEnd w:id="675"/>
          </w:p>
        </w:tc>
        <w:tc>
          <w:tcPr>
            <w:tcW w:w="567" w:type="dxa"/>
          </w:tcPr>
          <w:p w14:paraId="657B8297" w14:textId="77777777" w:rsidR="002B6147" w:rsidRPr="008227B8" w:rsidRDefault="002B6147" w:rsidP="00D862A5">
            <w:pPr>
              <w:pStyle w:val="TAC"/>
            </w:pPr>
            <w:bookmarkStart w:id="676" w:name="_MCCTEMPBM_CRPT22660549___4"/>
            <w:r w:rsidRPr="008227B8">
              <w:t>M</w:t>
            </w:r>
            <w:bookmarkEnd w:id="676"/>
          </w:p>
        </w:tc>
        <w:tc>
          <w:tcPr>
            <w:tcW w:w="3119" w:type="dxa"/>
          </w:tcPr>
          <w:p w14:paraId="4E4DB525" w14:textId="21B0666B" w:rsidR="002B6147" w:rsidRPr="008227B8" w:rsidRDefault="003565B2" w:rsidP="00D862A5">
            <w:pPr>
              <w:pStyle w:val="TAL"/>
            </w:pPr>
            <w:bookmarkStart w:id="677" w:name="_MCCTEMPBM_CRPT22660550___7"/>
            <w:r>
              <w:t>See TS 28.532 [2] clause 11.0.2</w:t>
            </w:r>
            <w:bookmarkEnd w:id="677"/>
          </w:p>
        </w:tc>
        <w:tc>
          <w:tcPr>
            <w:tcW w:w="4249" w:type="dxa"/>
          </w:tcPr>
          <w:p w14:paraId="162B2190" w14:textId="77777777" w:rsidR="002B6147" w:rsidRPr="008227B8" w:rsidRDefault="002B6147" w:rsidP="00D862A5">
            <w:pPr>
              <w:pStyle w:val="TAL"/>
            </w:pPr>
          </w:p>
        </w:tc>
      </w:tr>
      <w:tr w:rsidR="002B6147" w:rsidRPr="008227B8" w14:paraId="4CB76570" w14:textId="77777777" w:rsidTr="00D862A5">
        <w:trPr>
          <w:jc w:val="center"/>
        </w:trPr>
        <w:tc>
          <w:tcPr>
            <w:tcW w:w="1696" w:type="dxa"/>
          </w:tcPr>
          <w:p w14:paraId="6D5CB44A" w14:textId="77777777" w:rsidR="002B6147" w:rsidRPr="008227B8" w:rsidRDefault="002B6147" w:rsidP="00D862A5">
            <w:pPr>
              <w:pStyle w:val="TAL"/>
            </w:pPr>
            <w:bookmarkStart w:id="678" w:name="_MCCTEMPBM_CRPT22660551___7"/>
            <w:r w:rsidRPr="008227B8">
              <w:t>notificationType</w:t>
            </w:r>
            <w:bookmarkEnd w:id="678"/>
          </w:p>
        </w:tc>
        <w:tc>
          <w:tcPr>
            <w:tcW w:w="567" w:type="dxa"/>
          </w:tcPr>
          <w:p w14:paraId="187D7E3C" w14:textId="77777777" w:rsidR="002B6147" w:rsidRPr="008227B8" w:rsidRDefault="002B6147" w:rsidP="00D862A5">
            <w:pPr>
              <w:pStyle w:val="TAC"/>
            </w:pPr>
            <w:bookmarkStart w:id="679" w:name="_MCCTEMPBM_CRPT22660552___4"/>
            <w:r w:rsidRPr="008227B8">
              <w:t>M</w:t>
            </w:r>
            <w:bookmarkEnd w:id="679"/>
          </w:p>
        </w:tc>
        <w:tc>
          <w:tcPr>
            <w:tcW w:w="3119" w:type="dxa"/>
          </w:tcPr>
          <w:p w14:paraId="2160874F" w14:textId="77777777" w:rsidR="002B6147" w:rsidRPr="008227B8" w:rsidRDefault="002B6147" w:rsidP="00D862A5">
            <w:pPr>
              <w:pStyle w:val="TAL"/>
            </w:pPr>
            <w:bookmarkStart w:id="680" w:name="_MCCTEMPBM_CRPT22660553___7"/>
            <w:r w:rsidRPr="008227B8">
              <w:t>"notify</w:t>
            </w:r>
            <w:r w:rsidRPr="008227B8">
              <w:rPr>
                <w:rFonts w:hint="eastAsia"/>
                <w:lang w:eastAsia="zh-CN"/>
              </w:rPr>
              <w:t>AckStateChanged</w:t>
            </w:r>
            <w:r w:rsidRPr="008227B8">
              <w:t>"</w:t>
            </w:r>
            <w:bookmarkEnd w:id="680"/>
          </w:p>
        </w:tc>
        <w:tc>
          <w:tcPr>
            <w:tcW w:w="4249" w:type="dxa"/>
          </w:tcPr>
          <w:p w14:paraId="0F33AE6E" w14:textId="77777777" w:rsidR="002B6147" w:rsidRPr="008227B8" w:rsidRDefault="002B6147" w:rsidP="00D862A5">
            <w:pPr>
              <w:pStyle w:val="TAL"/>
            </w:pPr>
          </w:p>
        </w:tc>
      </w:tr>
      <w:tr w:rsidR="002B6147" w:rsidRPr="008227B8" w14:paraId="73C31DC4" w14:textId="77777777" w:rsidTr="00D862A5">
        <w:trPr>
          <w:jc w:val="center"/>
        </w:trPr>
        <w:tc>
          <w:tcPr>
            <w:tcW w:w="1696" w:type="dxa"/>
          </w:tcPr>
          <w:p w14:paraId="32BB4B5C" w14:textId="77777777" w:rsidR="002B6147" w:rsidRPr="008227B8" w:rsidRDefault="002B6147" w:rsidP="00D862A5">
            <w:pPr>
              <w:pStyle w:val="TAL"/>
            </w:pPr>
            <w:bookmarkStart w:id="681" w:name="_MCCTEMPBM_CRPT22660554___7"/>
            <w:r w:rsidRPr="008227B8">
              <w:t>eventTime</w:t>
            </w:r>
            <w:bookmarkEnd w:id="681"/>
          </w:p>
        </w:tc>
        <w:tc>
          <w:tcPr>
            <w:tcW w:w="567" w:type="dxa"/>
          </w:tcPr>
          <w:p w14:paraId="5646E1CF" w14:textId="77777777" w:rsidR="002B6147" w:rsidRPr="008227B8" w:rsidRDefault="002B6147" w:rsidP="00D862A5">
            <w:pPr>
              <w:pStyle w:val="TAC"/>
            </w:pPr>
            <w:bookmarkStart w:id="682" w:name="_MCCTEMPBM_CRPT22660555___4"/>
            <w:r w:rsidRPr="008227B8">
              <w:t>M</w:t>
            </w:r>
            <w:bookmarkEnd w:id="682"/>
          </w:p>
        </w:tc>
        <w:tc>
          <w:tcPr>
            <w:tcW w:w="3119" w:type="dxa"/>
          </w:tcPr>
          <w:p w14:paraId="7851B6C9" w14:textId="77777777" w:rsidR="002B6147" w:rsidRPr="008227B8" w:rsidRDefault="002B6147" w:rsidP="00D862A5">
            <w:pPr>
              <w:pStyle w:val="TAL"/>
              <w:rPr>
                <w:lang w:eastAsia="zh-CN"/>
              </w:rPr>
            </w:pPr>
            <w:bookmarkStart w:id="683" w:name="_MCCTEMPBM_CRPT22660556___7"/>
            <w:r w:rsidRPr="008227B8">
              <w:t>alarmRecord.ackTime</w:t>
            </w:r>
            <w:bookmarkEnd w:id="683"/>
          </w:p>
        </w:tc>
        <w:tc>
          <w:tcPr>
            <w:tcW w:w="4249" w:type="dxa"/>
          </w:tcPr>
          <w:p w14:paraId="71DE2F22" w14:textId="77777777" w:rsidR="002B6147" w:rsidRPr="008227B8" w:rsidRDefault="002B6147" w:rsidP="00D862A5">
            <w:pPr>
              <w:pStyle w:val="TAL"/>
              <w:rPr>
                <w:lang w:eastAsia="zh-CN"/>
              </w:rPr>
            </w:pPr>
          </w:p>
        </w:tc>
      </w:tr>
      <w:tr w:rsidR="002B6147" w:rsidRPr="008227B8" w14:paraId="05F8A042" w14:textId="77777777" w:rsidTr="00D862A5">
        <w:trPr>
          <w:jc w:val="center"/>
        </w:trPr>
        <w:tc>
          <w:tcPr>
            <w:tcW w:w="1696" w:type="dxa"/>
          </w:tcPr>
          <w:p w14:paraId="1F59D022" w14:textId="77777777" w:rsidR="002B6147" w:rsidRPr="008227B8" w:rsidRDefault="002B6147" w:rsidP="00D862A5">
            <w:pPr>
              <w:pStyle w:val="TAL"/>
            </w:pPr>
            <w:bookmarkStart w:id="684" w:name="_MCCTEMPBM_CRPT22660557___7"/>
            <w:r w:rsidRPr="008227B8">
              <w:t>systemDN</w:t>
            </w:r>
            <w:bookmarkEnd w:id="684"/>
          </w:p>
        </w:tc>
        <w:tc>
          <w:tcPr>
            <w:tcW w:w="567" w:type="dxa"/>
          </w:tcPr>
          <w:p w14:paraId="5392596E" w14:textId="77777777" w:rsidR="002B6147" w:rsidRPr="008227B8" w:rsidRDefault="002B6147" w:rsidP="00D862A5">
            <w:pPr>
              <w:pStyle w:val="TAC"/>
            </w:pPr>
            <w:bookmarkStart w:id="685" w:name="_MCCTEMPBM_CRPT22660558___4"/>
            <w:r w:rsidRPr="008227B8">
              <w:t>M</w:t>
            </w:r>
            <w:bookmarkEnd w:id="685"/>
          </w:p>
        </w:tc>
        <w:tc>
          <w:tcPr>
            <w:tcW w:w="3119" w:type="dxa"/>
          </w:tcPr>
          <w:p w14:paraId="307DA9D4" w14:textId="2E78A74B" w:rsidR="002B6147" w:rsidRPr="008227B8" w:rsidRDefault="003565B2" w:rsidP="00D862A5">
            <w:pPr>
              <w:pStyle w:val="TAL"/>
            </w:pPr>
            <w:bookmarkStart w:id="686" w:name="_MCCTEMPBM_CRPT22660559___7"/>
            <w:r>
              <w:t>See TS 28.532 [2] clause 11.0.2</w:t>
            </w:r>
            <w:bookmarkEnd w:id="686"/>
          </w:p>
        </w:tc>
        <w:tc>
          <w:tcPr>
            <w:tcW w:w="4249" w:type="dxa"/>
          </w:tcPr>
          <w:p w14:paraId="5FE8EDD3" w14:textId="77777777" w:rsidR="002B6147" w:rsidRPr="008227B8" w:rsidRDefault="002B6147" w:rsidP="00D862A5">
            <w:pPr>
              <w:pStyle w:val="TAL"/>
              <w:rPr>
                <w:lang w:eastAsia="zh-CN"/>
              </w:rPr>
            </w:pPr>
          </w:p>
        </w:tc>
      </w:tr>
      <w:tr w:rsidR="003565B2" w:rsidRPr="008227B8" w14:paraId="62052618" w14:textId="77777777" w:rsidTr="00D862A5">
        <w:trPr>
          <w:jc w:val="center"/>
        </w:trPr>
        <w:tc>
          <w:tcPr>
            <w:tcW w:w="1696" w:type="dxa"/>
          </w:tcPr>
          <w:p w14:paraId="441E1A8F" w14:textId="38B2974B" w:rsidR="003565B2" w:rsidRPr="008227B8" w:rsidRDefault="003565B2" w:rsidP="00D862A5">
            <w:pPr>
              <w:pStyle w:val="TAL"/>
            </w:pPr>
            <w:r>
              <w:t>sequenceNo</w:t>
            </w:r>
          </w:p>
        </w:tc>
        <w:tc>
          <w:tcPr>
            <w:tcW w:w="567" w:type="dxa"/>
          </w:tcPr>
          <w:p w14:paraId="51EDC33A" w14:textId="3662F229" w:rsidR="003565B2" w:rsidRPr="008227B8" w:rsidRDefault="003565B2" w:rsidP="00D862A5">
            <w:pPr>
              <w:pStyle w:val="TAC"/>
            </w:pPr>
            <w:r>
              <w:t>CM</w:t>
            </w:r>
          </w:p>
        </w:tc>
        <w:tc>
          <w:tcPr>
            <w:tcW w:w="3119" w:type="dxa"/>
          </w:tcPr>
          <w:p w14:paraId="29677BC3" w14:textId="0CF0E78A" w:rsidR="003565B2" w:rsidRDefault="003565B2" w:rsidP="00D862A5">
            <w:pPr>
              <w:pStyle w:val="TAL"/>
            </w:pPr>
            <w:r>
              <w:t>See TS 28.532 [2] clause 11.0.2</w:t>
            </w:r>
          </w:p>
        </w:tc>
        <w:tc>
          <w:tcPr>
            <w:tcW w:w="4249" w:type="dxa"/>
          </w:tcPr>
          <w:p w14:paraId="0203ACB4" w14:textId="77777777" w:rsidR="003565B2" w:rsidRPr="008227B8" w:rsidRDefault="003565B2" w:rsidP="00D862A5">
            <w:pPr>
              <w:pStyle w:val="TAL"/>
              <w:rPr>
                <w:lang w:eastAsia="zh-CN"/>
              </w:rPr>
            </w:pPr>
          </w:p>
        </w:tc>
      </w:tr>
      <w:tr w:rsidR="003565B2" w:rsidRPr="008227B8" w14:paraId="28D6859E" w14:textId="77777777" w:rsidTr="00D862A5">
        <w:trPr>
          <w:jc w:val="center"/>
        </w:trPr>
        <w:tc>
          <w:tcPr>
            <w:tcW w:w="1696" w:type="dxa"/>
          </w:tcPr>
          <w:p w14:paraId="1F81FEDD" w14:textId="10EF480B" w:rsidR="003565B2" w:rsidRPr="008227B8" w:rsidRDefault="003565B2" w:rsidP="00D862A5">
            <w:pPr>
              <w:pStyle w:val="TAL"/>
            </w:pPr>
            <w:r>
              <w:t>subscriptionId</w:t>
            </w:r>
          </w:p>
        </w:tc>
        <w:tc>
          <w:tcPr>
            <w:tcW w:w="567" w:type="dxa"/>
          </w:tcPr>
          <w:p w14:paraId="591B15F6" w14:textId="46AB763C" w:rsidR="003565B2" w:rsidRPr="008227B8" w:rsidRDefault="003565B2" w:rsidP="00D862A5">
            <w:pPr>
              <w:pStyle w:val="TAC"/>
            </w:pPr>
            <w:r>
              <w:t>CM</w:t>
            </w:r>
          </w:p>
        </w:tc>
        <w:tc>
          <w:tcPr>
            <w:tcW w:w="3119" w:type="dxa"/>
          </w:tcPr>
          <w:p w14:paraId="7F26689D" w14:textId="3AE3A407" w:rsidR="003565B2" w:rsidRDefault="003565B2" w:rsidP="00D862A5">
            <w:pPr>
              <w:pStyle w:val="TAL"/>
            </w:pPr>
            <w:r>
              <w:t>See TS 28.532 [2] clause 11.0.2</w:t>
            </w:r>
          </w:p>
        </w:tc>
        <w:tc>
          <w:tcPr>
            <w:tcW w:w="4249" w:type="dxa"/>
          </w:tcPr>
          <w:p w14:paraId="7F883E9A" w14:textId="77777777" w:rsidR="003565B2" w:rsidRPr="008227B8" w:rsidRDefault="003565B2" w:rsidP="00D862A5">
            <w:pPr>
              <w:pStyle w:val="TAL"/>
              <w:rPr>
                <w:lang w:eastAsia="zh-CN"/>
              </w:rPr>
            </w:pPr>
          </w:p>
        </w:tc>
      </w:tr>
      <w:tr w:rsidR="002B6147" w:rsidRPr="008227B8" w14:paraId="07A8AB3A" w14:textId="77777777" w:rsidTr="00D862A5">
        <w:trPr>
          <w:jc w:val="center"/>
        </w:trPr>
        <w:tc>
          <w:tcPr>
            <w:tcW w:w="1696" w:type="dxa"/>
          </w:tcPr>
          <w:p w14:paraId="2E28A6F8" w14:textId="77777777" w:rsidR="002B6147" w:rsidRPr="008227B8" w:rsidRDefault="002B6147" w:rsidP="00D862A5">
            <w:pPr>
              <w:pStyle w:val="TAL"/>
            </w:pPr>
            <w:bookmarkStart w:id="687" w:name="_MCCTEMPBM_CRPT22660560___7"/>
            <w:r w:rsidRPr="008227B8">
              <w:t>alarmId</w:t>
            </w:r>
            <w:bookmarkEnd w:id="687"/>
          </w:p>
        </w:tc>
        <w:tc>
          <w:tcPr>
            <w:tcW w:w="567" w:type="dxa"/>
          </w:tcPr>
          <w:p w14:paraId="689A4B43" w14:textId="77777777" w:rsidR="002B6147" w:rsidRPr="008227B8" w:rsidRDefault="002B6147" w:rsidP="00D862A5">
            <w:pPr>
              <w:pStyle w:val="TAC"/>
            </w:pPr>
            <w:bookmarkStart w:id="688" w:name="_MCCTEMPBM_CRPT22660561___4"/>
            <w:r w:rsidRPr="008227B8">
              <w:t>M</w:t>
            </w:r>
            <w:bookmarkEnd w:id="688"/>
          </w:p>
        </w:tc>
        <w:tc>
          <w:tcPr>
            <w:tcW w:w="3119" w:type="dxa"/>
          </w:tcPr>
          <w:p w14:paraId="02463B03" w14:textId="77777777" w:rsidR="002B6147" w:rsidRPr="008227B8" w:rsidRDefault="002B6147" w:rsidP="00D862A5">
            <w:pPr>
              <w:pStyle w:val="TAL"/>
              <w:rPr>
                <w:lang w:eastAsia="zh-CN"/>
              </w:rPr>
            </w:pPr>
            <w:bookmarkStart w:id="689" w:name="_MCCTEMPBM_CRPT22660562___7"/>
            <w:r w:rsidRPr="008227B8">
              <w:t>alarmRecord.alarmId</w:t>
            </w:r>
            <w:bookmarkEnd w:id="689"/>
          </w:p>
        </w:tc>
        <w:tc>
          <w:tcPr>
            <w:tcW w:w="4249" w:type="dxa"/>
          </w:tcPr>
          <w:p w14:paraId="5B528441" w14:textId="77777777" w:rsidR="002B6147" w:rsidRPr="008227B8" w:rsidRDefault="002B6147" w:rsidP="00D862A5">
            <w:pPr>
              <w:pStyle w:val="TAL"/>
              <w:rPr>
                <w:lang w:eastAsia="zh-CN"/>
              </w:rPr>
            </w:pPr>
          </w:p>
        </w:tc>
      </w:tr>
      <w:tr w:rsidR="002B6147" w:rsidRPr="008227B8" w14:paraId="53E75602" w14:textId="77777777" w:rsidTr="00D862A5">
        <w:trPr>
          <w:jc w:val="center"/>
        </w:trPr>
        <w:tc>
          <w:tcPr>
            <w:tcW w:w="1696" w:type="dxa"/>
          </w:tcPr>
          <w:p w14:paraId="6CBD92FB" w14:textId="77777777" w:rsidR="002B6147" w:rsidRPr="008227B8" w:rsidRDefault="002B6147" w:rsidP="00D862A5">
            <w:pPr>
              <w:pStyle w:val="TAL"/>
            </w:pPr>
            <w:bookmarkStart w:id="690" w:name="_MCCTEMPBM_CRPT22660563___7"/>
            <w:r w:rsidRPr="008227B8">
              <w:t>alarmType</w:t>
            </w:r>
            <w:bookmarkEnd w:id="690"/>
          </w:p>
        </w:tc>
        <w:tc>
          <w:tcPr>
            <w:tcW w:w="567" w:type="dxa"/>
          </w:tcPr>
          <w:p w14:paraId="3FBC88E4" w14:textId="77777777" w:rsidR="002B6147" w:rsidRPr="008227B8" w:rsidRDefault="002B6147" w:rsidP="00D862A5">
            <w:pPr>
              <w:pStyle w:val="TAC"/>
            </w:pPr>
            <w:bookmarkStart w:id="691" w:name="_MCCTEMPBM_CRPT22660564___4"/>
            <w:r w:rsidRPr="008227B8">
              <w:t>M</w:t>
            </w:r>
            <w:bookmarkEnd w:id="691"/>
          </w:p>
        </w:tc>
        <w:tc>
          <w:tcPr>
            <w:tcW w:w="3119" w:type="dxa"/>
          </w:tcPr>
          <w:p w14:paraId="3EDC6746" w14:textId="77777777" w:rsidR="002B6147" w:rsidRPr="008227B8" w:rsidRDefault="002B6147" w:rsidP="00D862A5">
            <w:pPr>
              <w:pStyle w:val="TAL"/>
            </w:pPr>
            <w:bookmarkStart w:id="692" w:name="_MCCTEMPBM_CRPT22660565___7"/>
            <w:r w:rsidRPr="008227B8">
              <w:t>alarmRecord.alarmType</w:t>
            </w:r>
            <w:bookmarkEnd w:id="692"/>
          </w:p>
        </w:tc>
        <w:tc>
          <w:tcPr>
            <w:tcW w:w="4249" w:type="dxa"/>
          </w:tcPr>
          <w:p w14:paraId="2872B71B" w14:textId="77777777" w:rsidR="002B6147" w:rsidRPr="008227B8" w:rsidRDefault="002B6147" w:rsidP="00D862A5">
            <w:pPr>
              <w:pStyle w:val="TAL"/>
            </w:pPr>
          </w:p>
        </w:tc>
      </w:tr>
      <w:tr w:rsidR="002B6147" w:rsidRPr="008227B8" w14:paraId="11EBA3DD" w14:textId="77777777" w:rsidTr="00D862A5">
        <w:trPr>
          <w:jc w:val="center"/>
        </w:trPr>
        <w:tc>
          <w:tcPr>
            <w:tcW w:w="1696" w:type="dxa"/>
          </w:tcPr>
          <w:p w14:paraId="6CDB6457" w14:textId="77777777" w:rsidR="002B6147" w:rsidRPr="008227B8" w:rsidRDefault="002B6147" w:rsidP="00D862A5">
            <w:pPr>
              <w:pStyle w:val="TAL"/>
            </w:pPr>
            <w:bookmarkStart w:id="693" w:name="_MCCTEMPBM_CRPT22660566___7"/>
            <w:r w:rsidRPr="008227B8">
              <w:t>probableCause</w:t>
            </w:r>
            <w:bookmarkEnd w:id="693"/>
          </w:p>
        </w:tc>
        <w:tc>
          <w:tcPr>
            <w:tcW w:w="567" w:type="dxa"/>
          </w:tcPr>
          <w:p w14:paraId="37A540BD" w14:textId="77777777" w:rsidR="002B6147" w:rsidRPr="008227B8" w:rsidRDefault="002B6147" w:rsidP="00D862A5">
            <w:pPr>
              <w:pStyle w:val="TAC"/>
            </w:pPr>
            <w:bookmarkStart w:id="694" w:name="_MCCTEMPBM_CRPT22660567___4"/>
            <w:r w:rsidRPr="008227B8">
              <w:t>M</w:t>
            </w:r>
            <w:bookmarkEnd w:id="694"/>
          </w:p>
        </w:tc>
        <w:tc>
          <w:tcPr>
            <w:tcW w:w="3119" w:type="dxa"/>
          </w:tcPr>
          <w:p w14:paraId="59B15220" w14:textId="77777777" w:rsidR="002B6147" w:rsidRPr="008227B8" w:rsidRDefault="002B6147" w:rsidP="00D862A5">
            <w:pPr>
              <w:pStyle w:val="TAL"/>
              <w:rPr>
                <w:lang w:eastAsia="zh-CN"/>
              </w:rPr>
            </w:pPr>
            <w:bookmarkStart w:id="695" w:name="_MCCTEMPBM_CRPT22660568___7"/>
            <w:r w:rsidRPr="008227B8">
              <w:t>alarmRecord.probableCause</w:t>
            </w:r>
            <w:bookmarkEnd w:id="695"/>
          </w:p>
        </w:tc>
        <w:tc>
          <w:tcPr>
            <w:tcW w:w="4249" w:type="dxa"/>
          </w:tcPr>
          <w:p w14:paraId="02A869B3" w14:textId="77777777" w:rsidR="002B6147" w:rsidRPr="008227B8" w:rsidRDefault="002B6147" w:rsidP="00D862A5">
            <w:pPr>
              <w:pStyle w:val="TAL"/>
            </w:pPr>
          </w:p>
        </w:tc>
      </w:tr>
      <w:tr w:rsidR="00A51B53" w:rsidRPr="008227B8" w14:paraId="5A118779" w14:textId="77777777" w:rsidTr="00D862A5">
        <w:trPr>
          <w:jc w:val="center"/>
        </w:trPr>
        <w:tc>
          <w:tcPr>
            <w:tcW w:w="1696" w:type="dxa"/>
          </w:tcPr>
          <w:p w14:paraId="08A74931" w14:textId="477AEC82" w:rsidR="00A51B53" w:rsidRPr="008227B8" w:rsidRDefault="00A51B53" w:rsidP="00D862A5">
            <w:pPr>
              <w:pStyle w:val="TAL"/>
            </w:pPr>
            <w:r w:rsidRPr="008227B8">
              <w:t>specificProblem</w:t>
            </w:r>
          </w:p>
        </w:tc>
        <w:tc>
          <w:tcPr>
            <w:tcW w:w="567" w:type="dxa"/>
          </w:tcPr>
          <w:p w14:paraId="14AFA2F0" w14:textId="51D0255F" w:rsidR="00A51B53" w:rsidRPr="008227B8" w:rsidRDefault="00A51B53" w:rsidP="00D862A5">
            <w:pPr>
              <w:pStyle w:val="TAC"/>
            </w:pPr>
            <w:r w:rsidRPr="008227B8">
              <w:t>O</w:t>
            </w:r>
          </w:p>
        </w:tc>
        <w:tc>
          <w:tcPr>
            <w:tcW w:w="3119" w:type="dxa"/>
          </w:tcPr>
          <w:p w14:paraId="310A8544" w14:textId="393687CD" w:rsidR="00A51B53" w:rsidRPr="008227B8" w:rsidRDefault="00A51B53" w:rsidP="00D862A5">
            <w:pPr>
              <w:pStyle w:val="TAL"/>
            </w:pPr>
            <w:r w:rsidRPr="008227B8">
              <w:t>alarmRecord.specificProblem</w:t>
            </w:r>
          </w:p>
        </w:tc>
        <w:tc>
          <w:tcPr>
            <w:tcW w:w="4249" w:type="dxa"/>
          </w:tcPr>
          <w:p w14:paraId="7BA73E64" w14:textId="77777777" w:rsidR="00A51B53" w:rsidRPr="008227B8" w:rsidRDefault="00A51B53" w:rsidP="00D862A5">
            <w:pPr>
              <w:pStyle w:val="TAL"/>
            </w:pPr>
          </w:p>
        </w:tc>
      </w:tr>
      <w:tr w:rsidR="002B6147" w:rsidRPr="008227B8" w14:paraId="74F2DD17" w14:textId="77777777" w:rsidTr="00D862A5">
        <w:trPr>
          <w:jc w:val="center"/>
        </w:trPr>
        <w:tc>
          <w:tcPr>
            <w:tcW w:w="1696" w:type="dxa"/>
          </w:tcPr>
          <w:p w14:paraId="17FA12BB" w14:textId="77777777" w:rsidR="002B6147" w:rsidRPr="008227B8" w:rsidRDefault="002B6147" w:rsidP="00D862A5">
            <w:pPr>
              <w:pStyle w:val="TAL"/>
            </w:pPr>
            <w:bookmarkStart w:id="696" w:name="_MCCTEMPBM_CRPT22660569___7"/>
            <w:r w:rsidRPr="008227B8">
              <w:t>perceivedSeverity</w:t>
            </w:r>
            <w:bookmarkEnd w:id="696"/>
          </w:p>
        </w:tc>
        <w:tc>
          <w:tcPr>
            <w:tcW w:w="567" w:type="dxa"/>
          </w:tcPr>
          <w:p w14:paraId="6FAD5850" w14:textId="77777777" w:rsidR="002B6147" w:rsidRPr="008227B8" w:rsidRDefault="002B6147" w:rsidP="00D862A5">
            <w:pPr>
              <w:pStyle w:val="TAC"/>
            </w:pPr>
            <w:bookmarkStart w:id="697" w:name="_MCCTEMPBM_CRPT22660570___4"/>
            <w:r w:rsidRPr="008227B8">
              <w:t>M</w:t>
            </w:r>
            <w:bookmarkEnd w:id="697"/>
          </w:p>
        </w:tc>
        <w:tc>
          <w:tcPr>
            <w:tcW w:w="3119" w:type="dxa"/>
          </w:tcPr>
          <w:p w14:paraId="6821E0BB" w14:textId="77777777" w:rsidR="002B6147" w:rsidRPr="008227B8" w:rsidRDefault="002B6147" w:rsidP="00D862A5">
            <w:pPr>
              <w:pStyle w:val="TAL"/>
              <w:rPr>
                <w:lang w:eastAsia="zh-CN"/>
              </w:rPr>
            </w:pPr>
            <w:bookmarkStart w:id="698" w:name="_MCCTEMPBM_CRPT22660571___7"/>
            <w:r w:rsidRPr="008227B8">
              <w:t>alarmRecord.perceivedSeverity</w:t>
            </w:r>
            <w:bookmarkEnd w:id="698"/>
          </w:p>
        </w:tc>
        <w:tc>
          <w:tcPr>
            <w:tcW w:w="4249" w:type="dxa"/>
          </w:tcPr>
          <w:p w14:paraId="76B766E2" w14:textId="77777777" w:rsidR="002B6147" w:rsidRPr="008227B8" w:rsidRDefault="002B6147" w:rsidP="00D862A5">
            <w:pPr>
              <w:pStyle w:val="TAL"/>
            </w:pPr>
          </w:p>
        </w:tc>
      </w:tr>
      <w:tr w:rsidR="002B6147" w:rsidRPr="008227B8" w14:paraId="0D03436A" w14:textId="77777777" w:rsidTr="00D862A5">
        <w:trPr>
          <w:jc w:val="center"/>
        </w:trPr>
        <w:tc>
          <w:tcPr>
            <w:tcW w:w="1696" w:type="dxa"/>
          </w:tcPr>
          <w:p w14:paraId="2418B843" w14:textId="77777777" w:rsidR="002B6147" w:rsidRPr="008227B8" w:rsidRDefault="002B6147" w:rsidP="00D862A5">
            <w:pPr>
              <w:pStyle w:val="TAL"/>
            </w:pPr>
            <w:bookmarkStart w:id="699" w:name="_MCCTEMPBM_CRPT22660572___7"/>
            <w:r w:rsidRPr="008227B8">
              <w:t>ackState</w:t>
            </w:r>
            <w:bookmarkEnd w:id="699"/>
          </w:p>
        </w:tc>
        <w:tc>
          <w:tcPr>
            <w:tcW w:w="567" w:type="dxa"/>
          </w:tcPr>
          <w:p w14:paraId="6361B462" w14:textId="77777777" w:rsidR="002B6147" w:rsidRPr="008227B8" w:rsidRDefault="002B6147" w:rsidP="00D862A5">
            <w:pPr>
              <w:pStyle w:val="TAC"/>
              <w:rPr>
                <w:lang w:eastAsia="zh-CN"/>
              </w:rPr>
            </w:pPr>
            <w:bookmarkStart w:id="700" w:name="_MCCTEMPBM_CRPT22660573___4"/>
            <w:r w:rsidRPr="008227B8">
              <w:t>M</w:t>
            </w:r>
            <w:bookmarkEnd w:id="700"/>
          </w:p>
        </w:tc>
        <w:tc>
          <w:tcPr>
            <w:tcW w:w="3119" w:type="dxa"/>
          </w:tcPr>
          <w:p w14:paraId="36520FD5" w14:textId="77777777" w:rsidR="002B6147" w:rsidRPr="008227B8" w:rsidRDefault="002B6147" w:rsidP="00D862A5">
            <w:pPr>
              <w:pStyle w:val="TAL"/>
              <w:rPr>
                <w:lang w:eastAsia="zh-CN"/>
              </w:rPr>
            </w:pPr>
            <w:bookmarkStart w:id="701" w:name="_MCCTEMPBM_CRPT22660574___7"/>
            <w:r w:rsidRPr="008227B8">
              <w:t>alarmRecord.ackState</w:t>
            </w:r>
            <w:bookmarkEnd w:id="701"/>
          </w:p>
        </w:tc>
        <w:tc>
          <w:tcPr>
            <w:tcW w:w="4249" w:type="dxa"/>
          </w:tcPr>
          <w:p w14:paraId="05363E5E" w14:textId="77777777" w:rsidR="002B6147" w:rsidRPr="008227B8" w:rsidRDefault="002B6147" w:rsidP="00D862A5">
            <w:pPr>
              <w:pStyle w:val="TAL"/>
            </w:pPr>
          </w:p>
        </w:tc>
      </w:tr>
      <w:tr w:rsidR="002B6147" w:rsidRPr="008227B8" w14:paraId="7D899260" w14:textId="77777777" w:rsidTr="00D862A5">
        <w:trPr>
          <w:jc w:val="center"/>
        </w:trPr>
        <w:tc>
          <w:tcPr>
            <w:tcW w:w="1696" w:type="dxa"/>
          </w:tcPr>
          <w:p w14:paraId="513DF3E0" w14:textId="77777777" w:rsidR="002B6147" w:rsidRPr="008227B8" w:rsidRDefault="002B6147" w:rsidP="00D862A5">
            <w:pPr>
              <w:pStyle w:val="TAL"/>
            </w:pPr>
            <w:bookmarkStart w:id="702" w:name="_MCCTEMPBM_CRPT22660575___7"/>
            <w:r w:rsidRPr="008227B8">
              <w:t>ackUserId</w:t>
            </w:r>
            <w:bookmarkEnd w:id="702"/>
          </w:p>
        </w:tc>
        <w:tc>
          <w:tcPr>
            <w:tcW w:w="567" w:type="dxa"/>
          </w:tcPr>
          <w:p w14:paraId="50C1C552" w14:textId="77777777" w:rsidR="002B6147" w:rsidRPr="008227B8" w:rsidRDefault="002B6147" w:rsidP="00D862A5">
            <w:pPr>
              <w:pStyle w:val="TAC"/>
              <w:rPr>
                <w:lang w:eastAsia="zh-CN"/>
              </w:rPr>
            </w:pPr>
            <w:bookmarkStart w:id="703" w:name="_MCCTEMPBM_CRPT22660576___4"/>
            <w:r w:rsidRPr="008227B8">
              <w:t>M</w:t>
            </w:r>
            <w:bookmarkEnd w:id="703"/>
          </w:p>
        </w:tc>
        <w:tc>
          <w:tcPr>
            <w:tcW w:w="3119" w:type="dxa"/>
          </w:tcPr>
          <w:p w14:paraId="34BBB8AD" w14:textId="77777777" w:rsidR="002B6147" w:rsidRPr="008227B8" w:rsidRDefault="002B6147" w:rsidP="00D862A5">
            <w:pPr>
              <w:pStyle w:val="TAL"/>
              <w:rPr>
                <w:lang w:eastAsia="zh-CN"/>
              </w:rPr>
            </w:pPr>
            <w:bookmarkStart w:id="704" w:name="_MCCTEMPBM_CRPT22660577___7"/>
            <w:r w:rsidRPr="008227B8">
              <w:t>alarmRecord.ackUserId</w:t>
            </w:r>
            <w:bookmarkEnd w:id="704"/>
          </w:p>
        </w:tc>
        <w:tc>
          <w:tcPr>
            <w:tcW w:w="4249" w:type="dxa"/>
          </w:tcPr>
          <w:p w14:paraId="20A88F2E" w14:textId="2A70CF71" w:rsidR="002B6147" w:rsidRPr="008227B8" w:rsidRDefault="00D862A5" w:rsidP="00D862A5">
            <w:pPr>
              <w:pStyle w:val="TAL"/>
            </w:pPr>
            <w:r w:rsidRPr="00977B29">
              <w:rPr>
                <w:rFonts w:eastAsia="DengXian"/>
              </w:rPr>
              <w:t xml:space="preserve">This parameter shall be present if the </w:t>
            </w:r>
            <w:r w:rsidRPr="00977B29">
              <w:rPr>
                <w:rFonts w:eastAsia="DengXian" w:cs="Arial"/>
              </w:rPr>
              <w:t>alarmRecord.</w:t>
            </w:r>
            <w:r w:rsidRPr="00977B29">
              <w:rPr>
                <w:rFonts w:eastAsia="DengXian"/>
              </w:rPr>
              <w:t xml:space="preserve"> ackUserId</w:t>
            </w:r>
            <w:r>
              <w:rPr>
                <w:rFonts w:eastAsia="DengXian" w:cs="Arial"/>
              </w:rPr>
              <w:t xml:space="preserve"> has a value</w:t>
            </w:r>
            <w:r w:rsidRPr="00977B29">
              <w:rPr>
                <w:rFonts w:eastAsia="DengXian"/>
              </w:rPr>
              <w:t>.</w:t>
            </w:r>
          </w:p>
        </w:tc>
      </w:tr>
      <w:tr w:rsidR="002B6147" w:rsidRPr="008227B8" w14:paraId="0F7AC7F2" w14:textId="77777777" w:rsidTr="00D862A5">
        <w:trPr>
          <w:jc w:val="center"/>
        </w:trPr>
        <w:tc>
          <w:tcPr>
            <w:tcW w:w="1696" w:type="dxa"/>
          </w:tcPr>
          <w:p w14:paraId="21C175B2" w14:textId="77777777" w:rsidR="002B6147" w:rsidRPr="008227B8" w:rsidRDefault="002B6147" w:rsidP="00D862A5">
            <w:pPr>
              <w:pStyle w:val="TAL"/>
            </w:pPr>
            <w:bookmarkStart w:id="705" w:name="_MCCTEMPBM_CRPT22660578___7"/>
            <w:r w:rsidRPr="008227B8">
              <w:t>ackSystemId</w:t>
            </w:r>
            <w:bookmarkEnd w:id="705"/>
          </w:p>
        </w:tc>
        <w:tc>
          <w:tcPr>
            <w:tcW w:w="567" w:type="dxa"/>
          </w:tcPr>
          <w:p w14:paraId="15CCFB38" w14:textId="77777777" w:rsidR="002B6147" w:rsidRPr="008227B8" w:rsidRDefault="002B6147" w:rsidP="00D862A5">
            <w:pPr>
              <w:pStyle w:val="TAC"/>
              <w:rPr>
                <w:lang w:eastAsia="zh-CN"/>
              </w:rPr>
            </w:pPr>
            <w:bookmarkStart w:id="706" w:name="_MCCTEMPBM_CRPT22660579___4"/>
            <w:r w:rsidRPr="008227B8">
              <w:t>O</w:t>
            </w:r>
            <w:bookmarkEnd w:id="706"/>
          </w:p>
        </w:tc>
        <w:tc>
          <w:tcPr>
            <w:tcW w:w="3119" w:type="dxa"/>
          </w:tcPr>
          <w:p w14:paraId="73CE46BE" w14:textId="77777777" w:rsidR="002B6147" w:rsidRPr="008227B8" w:rsidRDefault="002B6147" w:rsidP="00D862A5">
            <w:pPr>
              <w:pStyle w:val="TAL"/>
              <w:rPr>
                <w:lang w:eastAsia="zh-CN"/>
              </w:rPr>
            </w:pPr>
            <w:bookmarkStart w:id="707" w:name="_MCCTEMPBM_CRPT22660580___7"/>
            <w:r w:rsidRPr="008227B8">
              <w:t>alarmRecord.ackSystemId</w:t>
            </w:r>
            <w:bookmarkEnd w:id="707"/>
          </w:p>
        </w:tc>
        <w:tc>
          <w:tcPr>
            <w:tcW w:w="4249" w:type="dxa"/>
          </w:tcPr>
          <w:p w14:paraId="4B7CD817" w14:textId="5FDF1F22" w:rsidR="002B6147" w:rsidRPr="008227B8" w:rsidRDefault="00D862A5" w:rsidP="00D862A5">
            <w:pPr>
              <w:pStyle w:val="TAL"/>
            </w:pPr>
            <w:r w:rsidRPr="00977B29">
              <w:rPr>
                <w:rFonts w:eastAsia="DengXian"/>
              </w:rPr>
              <w:t xml:space="preserve">This parameter shall be present if the </w:t>
            </w:r>
            <w:r w:rsidRPr="00977B29">
              <w:rPr>
                <w:rFonts w:eastAsia="DengXian" w:cs="Arial"/>
              </w:rPr>
              <w:t>alarmRecord.</w:t>
            </w:r>
            <w:r w:rsidRPr="00977B29">
              <w:rPr>
                <w:rFonts w:eastAsia="DengXian"/>
              </w:rPr>
              <w:t xml:space="preserve"> ackSystemId</w:t>
            </w:r>
            <w:r>
              <w:rPr>
                <w:rFonts w:eastAsia="DengXian" w:cs="Arial"/>
              </w:rPr>
              <w:t xml:space="preserve"> has a value</w:t>
            </w:r>
            <w:r w:rsidRPr="00977B29">
              <w:rPr>
                <w:rFonts w:eastAsia="DengXian"/>
              </w:rPr>
              <w:t>.</w:t>
            </w:r>
          </w:p>
        </w:tc>
      </w:tr>
    </w:tbl>
    <w:p w14:paraId="1122D55A" w14:textId="77777777" w:rsidR="000815A8" w:rsidRPr="008227B8" w:rsidRDefault="000815A8" w:rsidP="000815A8">
      <w:bookmarkStart w:id="708" w:name="_Toc157982712"/>
    </w:p>
    <w:p w14:paraId="74553D5E" w14:textId="3FB15551" w:rsidR="002B6147" w:rsidRPr="008227B8" w:rsidRDefault="00C77DBA" w:rsidP="00DE5104">
      <w:pPr>
        <w:pStyle w:val="Heading2"/>
      </w:pPr>
      <w:bookmarkStart w:id="709" w:name="_Toc219484291"/>
      <w:r w:rsidRPr="008227B8">
        <w:rPr>
          <w:rFonts w:hint="eastAsia"/>
        </w:rPr>
        <w:lastRenderedPageBreak/>
        <w:t>8.</w:t>
      </w:r>
      <w:r w:rsidR="002B6147" w:rsidRPr="008227B8">
        <w:rPr>
          <w:rFonts w:hint="eastAsia"/>
        </w:rPr>
        <w:t>9</w:t>
      </w:r>
      <w:r w:rsidR="002B6147" w:rsidRPr="008227B8">
        <w:tab/>
        <w:t>notifyComments</w:t>
      </w:r>
      <w:bookmarkEnd w:id="708"/>
      <w:bookmarkEnd w:id="709"/>
    </w:p>
    <w:p w14:paraId="052030AB" w14:textId="710892E8" w:rsidR="002B6147" w:rsidRPr="008227B8" w:rsidRDefault="00C77DBA" w:rsidP="004250E7">
      <w:pPr>
        <w:pStyle w:val="Heading3"/>
        <w:rPr>
          <w:rFonts w:eastAsia="SimSun"/>
          <w:lang w:eastAsia="zh-CN"/>
        </w:rPr>
      </w:pPr>
      <w:bookmarkStart w:id="710" w:name="_Toc157982713"/>
      <w:bookmarkStart w:id="711" w:name="_Toc219484292"/>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10"/>
      <w:bookmarkEnd w:id="711"/>
    </w:p>
    <w:p w14:paraId="3EF7CACA" w14:textId="77777777" w:rsidR="002B6147" w:rsidRPr="008227B8" w:rsidRDefault="002B6147" w:rsidP="002B6147">
      <w:bookmarkStart w:id="712"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13" w:name="_Toc157982714"/>
      <w:bookmarkStart w:id="714" w:name="_Toc219484293"/>
      <w:bookmarkEnd w:id="712"/>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13"/>
      <w:bookmarkEnd w:id="714"/>
    </w:p>
    <w:p w14:paraId="7853CA81" w14:textId="26CAD3E5" w:rsidR="002B6147" w:rsidRPr="008227B8" w:rsidRDefault="002B6147" w:rsidP="008227B8">
      <w:pPr>
        <w:pStyle w:val="TH"/>
        <w:rPr>
          <w:lang w:eastAsia="zh-CN"/>
        </w:rPr>
      </w:pPr>
      <w:bookmarkStart w:id="715"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51B53">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9"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70"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51B53">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16" w:name="_MCCTEMPBM_CRPT22660583___7"/>
            <w:bookmarkEnd w:id="715"/>
            <w:r w:rsidRPr="008227B8">
              <w:rPr>
                <w:rFonts w:ascii="Arial" w:hAnsi="Arial" w:cs="Arial"/>
                <w:sz w:val="18"/>
              </w:rPr>
              <w:t>objectClass</w:t>
            </w:r>
            <w:bookmarkEnd w:id="716"/>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17" w:name="_MCCTEMPBM_CRPT22660584___4"/>
            <w:r w:rsidRPr="008227B8">
              <w:rPr>
                <w:rFonts w:ascii="Arial" w:hAnsi="Arial" w:cs="Arial"/>
                <w:sz w:val="18"/>
              </w:rPr>
              <w:t>M</w:t>
            </w:r>
            <w:bookmarkEnd w:id="717"/>
          </w:p>
        </w:tc>
        <w:tc>
          <w:tcPr>
            <w:tcW w:w="3029" w:type="dxa"/>
          </w:tcPr>
          <w:p w14:paraId="1409000E" w14:textId="4D3683BA" w:rsidR="002B6147" w:rsidRPr="008227B8" w:rsidRDefault="003565B2" w:rsidP="002B6147">
            <w:pPr>
              <w:keepNext/>
              <w:keepLines/>
              <w:spacing w:after="0"/>
              <w:rPr>
                <w:rFonts w:ascii="Arial" w:hAnsi="Arial" w:cs="Arial"/>
                <w:sz w:val="18"/>
              </w:rPr>
            </w:pPr>
            <w:bookmarkStart w:id="718" w:name="_MCCTEMPBM_CRPT22660585___7"/>
            <w:r>
              <w:rPr>
                <w:rFonts w:ascii="Arial" w:hAnsi="Arial" w:cs="Arial"/>
                <w:sz w:val="18"/>
              </w:rPr>
              <w:t>See TS 28.532 [2] clause 11.0.2</w:t>
            </w:r>
            <w:bookmarkEnd w:id="718"/>
          </w:p>
        </w:tc>
        <w:tc>
          <w:tcPr>
            <w:tcW w:w="4570"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51B53">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19" w:name="_MCCTEMPBM_CRPT22660586___7"/>
            <w:bookmarkStart w:id="720" w:name="_MCCTEMPBM_CRPT22660588___7" w:colFirst="2" w:colLast="2"/>
            <w:r w:rsidRPr="008227B8">
              <w:rPr>
                <w:rFonts w:ascii="Arial" w:hAnsi="Arial" w:cs="Arial"/>
                <w:sz w:val="18"/>
              </w:rPr>
              <w:t>objectInstance</w:t>
            </w:r>
            <w:bookmarkEnd w:id="719"/>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21" w:name="_MCCTEMPBM_CRPT22660587___4"/>
            <w:r w:rsidRPr="008227B8">
              <w:rPr>
                <w:rFonts w:ascii="Arial" w:hAnsi="Arial" w:cs="Arial"/>
                <w:sz w:val="18"/>
              </w:rPr>
              <w:t>M</w:t>
            </w:r>
            <w:bookmarkEnd w:id="721"/>
          </w:p>
        </w:tc>
        <w:tc>
          <w:tcPr>
            <w:tcW w:w="3029"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70"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51B53">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22" w:name="_MCCTEMPBM_CRPT22660589___7"/>
            <w:bookmarkEnd w:id="720"/>
            <w:r w:rsidRPr="008227B8">
              <w:rPr>
                <w:rFonts w:ascii="Arial" w:hAnsi="Arial" w:cs="Arial"/>
                <w:sz w:val="18"/>
              </w:rPr>
              <w:t>notificationId</w:t>
            </w:r>
            <w:bookmarkEnd w:id="722"/>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23" w:name="_MCCTEMPBM_CRPT22660590___4"/>
            <w:r w:rsidRPr="008227B8">
              <w:rPr>
                <w:rFonts w:ascii="Arial" w:hAnsi="Arial" w:cs="Arial"/>
                <w:sz w:val="18"/>
              </w:rPr>
              <w:t>M</w:t>
            </w:r>
            <w:bookmarkEnd w:id="723"/>
          </w:p>
        </w:tc>
        <w:tc>
          <w:tcPr>
            <w:tcW w:w="3029" w:type="dxa"/>
          </w:tcPr>
          <w:p w14:paraId="0030AEA1" w14:textId="788406EA" w:rsidR="002B6147" w:rsidRPr="008227B8" w:rsidRDefault="003565B2" w:rsidP="002B6147">
            <w:pPr>
              <w:keepNext/>
              <w:keepLines/>
              <w:spacing w:after="0"/>
              <w:rPr>
                <w:rFonts w:ascii="Arial" w:hAnsi="Arial" w:cs="Arial"/>
                <w:sz w:val="18"/>
              </w:rPr>
            </w:pPr>
            <w:bookmarkStart w:id="724" w:name="_MCCTEMPBM_CRPT22660591___7"/>
            <w:r>
              <w:rPr>
                <w:rFonts w:ascii="Arial" w:hAnsi="Arial" w:cs="Arial"/>
                <w:sz w:val="18"/>
              </w:rPr>
              <w:t>See TS 28.532 [2] clause 11.0.2</w:t>
            </w:r>
            <w:bookmarkEnd w:id="724"/>
          </w:p>
        </w:tc>
        <w:tc>
          <w:tcPr>
            <w:tcW w:w="4570"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25" w:name="_MCCTEMPBM_CRPT22660592___7"/>
            <w:r w:rsidRPr="008227B8">
              <w:rPr>
                <w:rFonts w:ascii="Arial" w:hAnsi="Arial" w:cs="Arial"/>
                <w:sz w:val="18"/>
              </w:rPr>
              <w:t>notificationType</w:t>
            </w:r>
            <w:bookmarkEnd w:id="725"/>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26" w:name="_MCCTEMPBM_CRPT22660593___4"/>
            <w:r w:rsidRPr="008227B8">
              <w:rPr>
                <w:rFonts w:ascii="Arial" w:hAnsi="Arial" w:cs="Arial"/>
                <w:sz w:val="18"/>
              </w:rPr>
              <w:t>M</w:t>
            </w:r>
            <w:bookmarkEnd w:id="726"/>
          </w:p>
        </w:tc>
        <w:tc>
          <w:tcPr>
            <w:tcW w:w="3029"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27" w:name="_MCCTEMPBM_CRPT22660594___7"/>
            <w:r w:rsidRPr="008227B8">
              <w:rPr>
                <w:rFonts w:ascii="Arial" w:hAnsi="Arial" w:cs="Arial"/>
                <w:sz w:val="18"/>
              </w:rPr>
              <w:t>"notifyComments"</w:t>
            </w:r>
            <w:bookmarkEnd w:id="727"/>
          </w:p>
        </w:tc>
        <w:tc>
          <w:tcPr>
            <w:tcW w:w="4570"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28" w:name="_MCCTEMPBM_CRPT22660595___7"/>
            <w:bookmarkStart w:id="729" w:name="_MCCTEMPBM_CRPT22660597___7" w:colFirst="2" w:colLast="2"/>
            <w:r w:rsidRPr="008227B8">
              <w:rPr>
                <w:rFonts w:ascii="Arial" w:hAnsi="Arial" w:cs="Arial"/>
                <w:sz w:val="18"/>
              </w:rPr>
              <w:t>eventTime</w:t>
            </w:r>
            <w:bookmarkEnd w:id="728"/>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30" w:name="_MCCTEMPBM_CRPT22660596___4"/>
            <w:r w:rsidRPr="008227B8">
              <w:rPr>
                <w:rFonts w:ascii="Arial" w:hAnsi="Arial" w:cs="Arial"/>
                <w:sz w:val="18"/>
              </w:rPr>
              <w:t>M</w:t>
            </w:r>
            <w:bookmarkEnd w:id="730"/>
          </w:p>
        </w:tc>
        <w:tc>
          <w:tcPr>
            <w:tcW w:w="3029"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70"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31" w:name="_MCCTEMPBM_CRPT22660598___7"/>
            <w:bookmarkEnd w:id="729"/>
            <w:r w:rsidRPr="008227B8">
              <w:rPr>
                <w:rFonts w:ascii="Arial" w:hAnsi="Arial" w:cs="Arial"/>
                <w:sz w:val="18"/>
              </w:rPr>
              <w:t>systemDN</w:t>
            </w:r>
            <w:bookmarkEnd w:id="731"/>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32" w:name="_MCCTEMPBM_CRPT22660599___4"/>
            <w:r w:rsidRPr="008227B8">
              <w:rPr>
                <w:rFonts w:ascii="Arial" w:hAnsi="Arial" w:cs="Arial"/>
                <w:sz w:val="18"/>
              </w:rPr>
              <w:t>M</w:t>
            </w:r>
            <w:bookmarkEnd w:id="732"/>
          </w:p>
        </w:tc>
        <w:tc>
          <w:tcPr>
            <w:tcW w:w="3029" w:type="dxa"/>
            <w:tcBorders>
              <w:top w:val="single" w:sz="4" w:space="0" w:color="auto"/>
              <w:left w:val="single" w:sz="4" w:space="0" w:color="auto"/>
              <w:bottom w:val="single" w:sz="4" w:space="0" w:color="auto"/>
              <w:right w:val="single" w:sz="4" w:space="0" w:color="auto"/>
            </w:tcBorders>
          </w:tcPr>
          <w:p w14:paraId="7C343567" w14:textId="72CC802C" w:rsidR="002B6147" w:rsidRPr="008227B8" w:rsidRDefault="003565B2" w:rsidP="002B6147">
            <w:pPr>
              <w:keepNext/>
              <w:keepLines/>
              <w:spacing w:after="0"/>
              <w:rPr>
                <w:rFonts w:ascii="Arial" w:hAnsi="Arial" w:cs="Arial"/>
                <w:sz w:val="18"/>
              </w:rPr>
            </w:pPr>
            <w:bookmarkStart w:id="733" w:name="_MCCTEMPBM_CRPT22660600___7"/>
            <w:r>
              <w:rPr>
                <w:rFonts w:ascii="Arial" w:hAnsi="Arial" w:cs="Arial"/>
                <w:sz w:val="18"/>
              </w:rPr>
              <w:t>See TS 28.532 [2] clause 11.0.2</w:t>
            </w:r>
            <w:bookmarkEnd w:id="733"/>
          </w:p>
        </w:tc>
        <w:tc>
          <w:tcPr>
            <w:tcW w:w="4570"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3565B2" w:rsidRPr="008227B8" w14:paraId="6BFE488A"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0640DCE4" w14:textId="62BA38FD"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0166C3A4" w14:textId="1D292724"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029" w:type="dxa"/>
            <w:tcBorders>
              <w:top w:val="single" w:sz="4" w:space="0" w:color="auto"/>
              <w:left w:val="single" w:sz="4" w:space="0" w:color="auto"/>
              <w:bottom w:val="single" w:sz="4" w:space="0" w:color="auto"/>
              <w:right w:val="single" w:sz="4" w:space="0" w:color="auto"/>
            </w:tcBorders>
          </w:tcPr>
          <w:p w14:paraId="5E6C0F84" w14:textId="4ECF52C4"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70" w:type="dxa"/>
            <w:tcBorders>
              <w:top w:val="single" w:sz="4" w:space="0" w:color="auto"/>
              <w:left w:val="single" w:sz="4" w:space="0" w:color="auto"/>
              <w:bottom w:val="single" w:sz="4" w:space="0" w:color="auto"/>
              <w:right w:val="single" w:sz="4" w:space="0" w:color="auto"/>
            </w:tcBorders>
          </w:tcPr>
          <w:p w14:paraId="729C29D8" w14:textId="77777777" w:rsidR="003565B2" w:rsidRPr="008227B8" w:rsidRDefault="003565B2" w:rsidP="003565B2">
            <w:pPr>
              <w:keepNext/>
              <w:keepLines/>
              <w:spacing w:after="0"/>
              <w:rPr>
                <w:rFonts w:ascii="Arial" w:hAnsi="Arial" w:cs="Arial"/>
                <w:sz w:val="18"/>
              </w:rPr>
            </w:pPr>
          </w:p>
        </w:tc>
      </w:tr>
      <w:tr w:rsidR="003565B2" w:rsidRPr="008227B8" w14:paraId="476F7CD2"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07B26612" w14:textId="02A6F602"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62026D0B" w14:textId="5A38652B"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029" w:type="dxa"/>
            <w:tcBorders>
              <w:top w:val="single" w:sz="4" w:space="0" w:color="auto"/>
              <w:left w:val="single" w:sz="4" w:space="0" w:color="auto"/>
              <w:bottom w:val="single" w:sz="4" w:space="0" w:color="auto"/>
              <w:right w:val="single" w:sz="4" w:space="0" w:color="auto"/>
            </w:tcBorders>
          </w:tcPr>
          <w:p w14:paraId="121E3B28" w14:textId="408E168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70" w:type="dxa"/>
            <w:tcBorders>
              <w:top w:val="single" w:sz="4" w:space="0" w:color="auto"/>
              <w:left w:val="single" w:sz="4" w:space="0" w:color="auto"/>
              <w:bottom w:val="single" w:sz="4" w:space="0" w:color="auto"/>
              <w:right w:val="single" w:sz="4" w:space="0" w:color="auto"/>
            </w:tcBorders>
          </w:tcPr>
          <w:p w14:paraId="2CD0202F" w14:textId="77777777" w:rsidR="003565B2" w:rsidRPr="008227B8" w:rsidRDefault="003565B2" w:rsidP="003565B2">
            <w:pPr>
              <w:keepNext/>
              <w:keepLines/>
              <w:spacing w:after="0"/>
              <w:rPr>
                <w:rFonts w:ascii="Arial" w:hAnsi="Arial" w:cs="Arial"/>
                <w:sz w:val="18"/>
              </w:rPr>
            </w:pPr>
          </w:p>
        </w:tc>
      </w:tr>
      <w:tr w:rsidR="002B6147" w:rsidRPr="008227B8" w14:paraId="5E74EDE0"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34" w:name="_MCCTEMPBM_CRPT22660601___7"/>
            <w:r w:rsidRPr="008227B8">
              <w:rPr>
                <w:rFonts w:ascii="Arial" w:hAnsi="Arial" w:cs="Arial"/>
                <w:sz w:val="18"/>
              </w:rPr>
              <w:t>alarmId</w:t>
            </w:r>
            <w:bookmarkEnd w:id="734"/>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35" w:name="_MCCTEMPBM_CRPT22660602___4"/>
            <w:r w:rsidRPr="008227B8">
              <w:rPr>
                <w:rFonts w:ascii="Arial" w:hAnsi="Arial" w:cs="Arial"/>
                <w:sz w:val="18"/>
              </w:rPr>
              <w:t>M</w:t>
            </w:r>
            <w:bookmarkEnd w:id="735"/>
          </w:p>
        </w:tc>
        <w:tc>
          <w:tcPr>
            <w:tcW w:w="3029"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36" w:name="_MCCTEMPBM_CRPT22660603___7"/>
            <w:r w:rsidRPr="008227B8">
              <w:rPr>
                <w:rFonts w:ascii="Arial" w:hAnsi="Arial" w:cs="Arial"/>
                <w:sz w:val="18"/>
              </w:rPr>
              <w:t>alarmRecord.alarmId</w:t>
            </w:r>
            <w:bookmarkEnd w:id="736"/>
          </w:p>
        </w:tc>
        <w:tc>
          <w:tcPr>
            <w:tcW w:w="4570"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37" w:name="_MCCTEMPBM_CRPT22660604___7"/>
            <w:r w:rsidRPr="008227B8">
              <w:rPr>
                <w:rFonts w:ascii="Arial" w:hAnsi="Arial" w:cs="Arial"/>
                <w:sz w:val="18"/>
              </w:rPr>
              <w:t>alarmType</w:t>
            </w:r>
            <w:bookmarkEnd w:id="737"/>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38" w:name="_MCCTEMPBM_CRPT22660605___4"/>
            <w:r w:rsidRPr="008227B8">
              <w:rPr>
                <w:rFonts w:ascii="Arial" w:hAnsi="Arial" w:cs="Arial"/>
                <w:sz w:val="18"/>
              </w:rPr>
              <w:t>M</w:t>
            </w:r>
            <w:bookmarkEnd w:id="738"/>
          </w:p>
        </w:tc>
        <w:tc>
          <w:tcPr>
            <w:tcW w:w="3029"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39" w:name="_MCCTEMPBM_CRPT22660606___7"/>
            <w:r w:rsidRPr="008227B8">
              <w:rPr>
                <w:rFonts w:ascii="Arial" w:hAnsi="Arial" w:cs="Arial"/>
                <w:sz w:val="18"/>
              </w:rPr>
              <w:t>alarmRecord.alarmType</w:t>
            </w:r>
            <w:bookmarkEnd w:id="739"/>
          </w:p>
        </w:tc>
        <w:tc>
          <w:tcPr>
            <w:tcW w:w="4570"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40" w:name="_MCCTEMPBM_CRPT22660607___7"/>
            <w:r w:rsidRPr="008227B8">
              <w:rPr>
                <w:rFonts w:ascii="Arial" w:hAnsi="Arial" w:cs="Arial"/>
                <w:sz w:val="18"/>
              </w:rPr>
              <w:t>probableCause</w:t>
            </w:r>
            <w:bookmarkEnd w:id="740"/>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41" w:name="_MCCTEMPBM_CRPT22660608___4"/>
            <w:r w:rsidRPr="008227B8">
              <w:rPr>
                <w:rFonts w:ascii="Arial" w:hAnsi="Arial" w:cs="Arial"/>
                <w:sz w:val="18"/>
              </w:rPr>
              <w:t>M</w:t>
            </w:r>
            <w:bookmarkEnd w:id="741"/>
          </w:p>
        </w:tc>
        <w:tc>
          <w:tcPr>
            <w:tcW w:w="3029"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42" w:name="_MCCTEMPBM_CRPT22660609___7"/>
            <w:r w:rsidRPr="008227B8">
              <w:rPr>
                <w:rFonts w:ascii="Arial" w:hAnsi="Arial" w:cs="Arial"/>
                <w:sz w:val="18"/>
              </w:rPr>
              <w:t>alarmRecord.probableCause</w:t>
            </w:r>
            <w:bookmarkEnd w:id="742"/>
          </w:p>
        </w:tc>
        <w:tc>
          <w:tcPr>
            <w:tcW w:w="4570"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A51B53" w:rsidRPr="008227B8" w14:paraId="53891875"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20037A94" w14:textId="22439D72" w:rsidR="00A51B53" w:rsidRPr="008227B8" w:rsidRDefault="00A51B53" w:rsidP="00A51B53">
            <w:pPr>
              <w:keepNext/>
              <w:keepLines/>
              <w:spacing w:after="0"/>
              <w:rPr>
                <w:rFonts w:ascii="Arial" w:hAnsi="Arial" w:cs="Arial"/>
                <w:sz w:val="18"/>
              </w:rPr>
            </w:pPr>
            <w:r w:rsidRPr="008227B8">
              <w:rPr>
                <w:rFonts w:ascii="Arial" w:hAnsi="Arial" w:cs="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40824F91" w14:textId="16FBF1D0"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029" w:type="dxa"/>
            <w:tcBorders>
              <w:top w:val="single" w:sz="4" w:space="0" w:color="auto"/>
              <w:left w:val="single" w:sz="4" w:space="0" w:color="auto"/>
              <w:bottom w:val="single" w:sz="4" w:space="0" w:color="auto"/>
              <w:right w:val="single" w:sz="4" w:space="0" w:color="auto"/>
            </w:tcBorders>
          </w:tcPr>
          <w:p w14:paraId="6233324F" w14:textId="5A788969"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570" w:type="dxa"/>
            <w:tcBorders>
              <w:top w:val="single" w:sz="4" w:space="0" w:color="auto"/>
              <w:left w:val="single" w:sz="4" w:space="0" w:color="auto"/>
              <w:bottom w:val="single" w:sz="4" w:space="0" w:color="auto"/>
              <w:right w:val="single" w:sz="4" w:space="0" w:color="auto"/>
            </w:tcBorders>
          </w:tcPr>
          <w:p w14:paraId="611DE939" w14:textId="77777777" w:rsidR="00A51B53" w:rsidRPr="008227B8" w:rsidRDefault="00A51B53" w:rsidP="00A51B53">
            <w:pPr>
              <w:keepNext/>
              <w:keepLines/>
              <w:spacing w:after="0"/>
              <w:rPr>
                <w:rFonts w:ascii="Arial" w:hAnsi="Arial" w:cs="Arial"/>
                <w:sz w:val="18"/>
              </w:rPr>
            </w:pPr>
          </w:p>
        </w:tc>
      </w:tr>
      <w:tr w:rsidR="002B6147" w:rsidRPr="008227B8" w14:paraId="699A0037"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43" w:name="_MCCTEMPBM_CRPT22660610___7"/>
            <w:r w:rsidRPr="008227B8">
              <w:rPr>
                <w:rFonts w:ascii="Arial" w:hAnsi="Arial" w:cs="Arial"/>
                <w:sz w:val="18"/>
              </w:rPr>
              <w:t>perceived Severity</w:t>
            </w:r>
            <w:bookmarkEnd w:id="743"/>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44" w:name="_MCCTEMPBM_CRPT22660611___4"/>
            <w:r w:rsidRPr="008227B8">
              <w:rPr>
                <w:rFonts w:ascii="Arial" w:hAnsi="Arial" w:cs="Arial"/>
                <w:sz w:val="18"/>
              </w:rPr>
              <w:t>M</w:t>
            </w:r>
            <w:bookmarkEnd w:id="744"/>
          </w:p>
        </w:tc>
        <w:tc>
          <w:tcPr>
            <w:tcW w:w="3029"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45" w:name="_MCCTEMPBM_CRPT22660612___7"/>
            <w:r w:rsidRPr="008227B8">
              <w:rPr>
                <w:rFonts w:ascii="Arial" w:hAnsi="Arial" w:cs="Arial"/>
                <w:sz w:val="18"/>
              </w:rPr>
              <w:t>alarmRecord.perceivedSeverity</w:t>
            </w:r>
            <w:bookmarkEnd w:id="745"/>
          </w:p>
        </w:tc>
        <w:tc>
          <w:tcPr>
            <w:tcW w:w="4570"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46" w:name="_MCCTEMPBM_CRPT22660613___7"/>
            <w:bookmarkStart w:id="747" w:name="_MCCTEMPBM_CRPT22660615___7" w:colFirst="2" w:colLast="2"/>
            <w:r w:rsidRPr="008227B8">
              <w:rPr>
                <w:rFonts w:ascii="Arial" w:hAnsi="Arial" w:cs="Arial"/>
                <w:sz w:val="18"/>
              </w:rPr>
              <w:t>comments</w:t>
            </w:r>
            <w:bookmarkEnd w:id="746"/>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48" w:name="_MCCTEMPBM_CRPT22660614___4"/>
            <w:r w:rsidRPr="008227B8">
              <w:rPr>
                <w:rFonts w:ascii="Arial" w:hAnsi="Arial" w:cs="Arial"/>
                <w:sz w:val="18"/>
              </w:rPr>
              <w:t>M</w:t>
            </w:r>
            <w:bookmarkEnd w:id="748"/>
          </w:p>
        </w:tc>
        <w:tc>
          <w:tcPr>
            <w:tcW w:w="3029"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70"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47"/>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49" w:name="_Toc157982715"/>
      <w:bookmarkStart w:id="750" w:name="_Toc219484294"/>
      <w:r w:rsidRPr="008227B8">
        <w:rPr>
          <w:rFonts w:hint="eastAsia"/>
        </w:rPr>
        <w:t>8.</w:t>
      </w:r>
      <w:r w:rsidR="002B6147" w:rsidRPr="008227B8">
        <w:rPr>
          <w:rFonts w:hint="eastAsia"/>
        </w:rPr>
        <w:t>10</w:t>
      </w:r>
      <w:r w:rsidR="002B6147" w:rsidRPr="008227B8">
        <w:tab/>
        <w:t>notifyPotentialFaultyAlarmList</w:t>
      </w:r>
      <w:bookmarkEnd w:id="749"/>
      <w:bookmarkEnd w:id="750"/>
    </w:p>
    <w:p w14:paraId="014C9625" w14:textId="5C9EE52E" w:rsidR="002B6147" w:rsidRPr="008227B8" w:rsidRDefault="00C77DBA" w:rsidP="004250E7">
      <w:pPr>
        <w:pStyle w:val="Heading3"/>
        <w:rPr>
          <w:rFonts w:eastAsia="SimSun"/>
          <w:lang w:eastAsia="zh-CN"/>
        </w:rPr>
      </w:pPr>
      <w:bookmarkStart w:id="751" w:name="_Toc157982716"/>
      <w:bookmarkStart w:id="752" w:name="_Toc219484295"/>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51"/>
      <w:bookmarkEnd w:id="752"/>
    </w:p>
    <w:p w14:paraId="017F7873" w14:textId="77777777" w:rsidR="00BB57E3" w:rsidRDefault="00BB57E3" w:rsidP="00BB57E3">
      <w:bookmarkStart w:id="753" w:name="_Toc157982717"/>
      <w:r w:rsidRPr="008227B8">
        <w:t>This notification is generated by the MnS producer when the MnS producer loses confidence in the integrity of its alarm list</w:t>
      </w:r>
      <w:bookmarkStart w:id="754" w:name="_MCCTEMPBM_CRPT22660616___7"/>
      <w:r w:rsidRPr="008227B8">
        <w:t>.</w:t>
      </w:r>
      <w:r>
        <w:t xml:space="preserve"> Upon detection of </w:t>
      </w:r>
      <w:r w:rsidRPr="00324D00">
        <w:t>a faulty or potentially faulty AlarmList condition</w:t>
      </w:r>
      <w:r>
        <w:t xml:space="preserve"> the producer</w:t>
      </w:r>
      <w:r w:rsidRPr="00324D00">
        <w:t xml:space="preserve"> </w:t>
      </w:r>
    </w:p>
    <w:p w14:paraId="123C8B74" w14:textId="77777777" w:rsidR="00BB57E3" w:rsidRDefault="00BB57E3" w:rsidP="00BB57E3">
      <w:pPr>
        <w:rPr>
          <w:rFonts w:ascii="Arial" w:hAnsi="Arial" w:cs="Arial"/>
        </w:rPr>
      </w:pPr>
      <w:r>
        <w:t xml:space="preserve">- should send the </w:t>
      </w:r>
      <w:r w:rsidRPr="00C21BDC">
        <w:rPr>
          <w:rFonts w:ascii="Courier New" w:hAnsi="Courier New" w:cs="Courier New"/>
        </w:rPr>
        <w:t>notifyPotentialFaultyAlarmList</w:t>
      </w:r>
      <w:r w:rsidRPr="00324D00">
        <w:t xml:space="preserve"> notification</w:t>
      </w:r>
    </w:p>
    <w:p w14:paraId="37BE930B" w14:textId="77777777" w:rsidR="00BB57E3" w:rsidRPr="008227B8" w:rsidRDefault="00BB57E3" w:rsidP="00BB57E3">
      <w:r>
        <w:rPr>
          <w:rFonts w:ascii="Arial" w:hAnsi="Arial" w:cs="Arial"/>
        </w:rPr>
        <w:t xml:space="preserve">- </w:t>
      </w:r>
      <w:r w:rsidRPr="00C8561C">
        <w:t xml:space="preserve">shall update </w:t>
      </w:r>
      <w:r w:rsidRPr="002E16F7">
        <w:t xml:space="preserve">the </w:t>
      </w:r>
      <w:r w:rsidRPr="00C21BDC">
        <w:rPr>
          <w:rFonts w:ascii="Courier New" w:hAnsi="Courier New" w:cs="Courier New"/>
        </w:rPr>
        <w:t>AlarmList.unreliableAlarmScope</w:t>
      </w:r>
      <w:r w:rsidRPr="00C21BDC">
        <w:rPr>
          <w:rFonts w:ascii="Arial" w:hAnsi="Arial" w:cs="Arial"/>
        </w:rPr>
        <w:t xml:space="preserve"> </w:t>
      </w:r>
      <w:r w:rsidRPr="00C21BDC">
        <w:t>attribute to represent the new state of the AlarmList.</w:t>
      </w:r>
    </w:p>
    <w:p w14:paraId="251BF14A" w14:textId="64349C1C" w:rsidR="00BB57E3" w:rsidRPr="008227B8" w:rsidRDefault="00BB57E3" w:rsidP="00BB57E3">
      <w:r w:rsidRPr="008227B8">
        <w:t xml:space="preserve">The MnS producer may then rebuild the faulty alarm list. When the alarm List is rebuilt or confidence in the existing alarm list is re-established the MnS producer </w:t>
      </w:r>
      <w:r>
        <w:rPr>
          <w:lang w:eastAsia="zh-CN" w:bidi="ar-KW"/>
        </w:rPr>
        <w:t>shall</w:t>
      </w:r>
      <w:r w:rsidRPr="008227B8">
        <w:t xml:space="preserve"> generate a </w:t>
      </w:r>
      <w:r w:rsidRPr="008227B8">
        <w:rPr>
          <w:rFonts w:ascii="Courier New" w:hAnsi="Courier New" w:cs="Courier New"/>
        </w:rPr>
        <w:t>notifyAlarmListRebuilt</w:t>
      </w:r>
      <w:r w:rsidRPr="008227B8">
        <w:t xml:space="preserve"> notification.</w:t>
      </w:r>
    </w:p>
    <w:p w14:paraId="3C046F69" w14:textId="77777777" w:rsidR="00BB57E3" w:rsidRPr="0042694C" w:rsidRDefault="00BB57E3" w:rsidP="00BB57E3">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bookmarkEnd w:id="754"/>
    </w:p>
    <w:p w14:paraId="4CBCEAA2" w14:textId="50203B8D" w:rsidR="002B6147" w:rsidRPr="008227B8" w:rsidRDefault="00C77DBA" w:rsidP="004250E7">
      <w:pPr>
        <w:pStyle w:val="Heading3"/>
        <w:rPr>
          <w:rFonts w:eastAsia="SimSun"/>
          <w:lang w:eastAsia="zh-CN"/>
        </w:rPr>
      </w:pPr>
      <w:bookmarkStart w:id="755" w:name="_Toc219484296"/>
      <w:r w:rsidRPr="008227B8">
        <w:rPr>
          <w:rFonts w:eastAsia="SimSun" w:hint="eastAsia"/>
          <w:lang w:eastAsia="zh-CN"/>
        </w:rPr>
        <w:lastRenderedPageBreak/>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53"/>
      <w:bookmarkEnd w:id="755"/>
    </w:p>
    <w:p w14:paraId="068228B0" w14:textId="2020577F" w:rsidR="002B6147" w:rsidRPr="008227B8" w:rsidRDefault="002B6147" w:rsidP="008227B8">
      <w:pPr>
        <w:pStyle w:val="TH"/>
        <w:rPr>
          <w:lang w:eastAsia="zh-CN"/>
        </w:rPr>
      </w:pPr>
      <w:bookmarkStart w:id="756"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3565B2">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4"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6"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3565B2">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57" w:name="_MCCTEMPBM_CRPT22660618___7"/>
            <w:bookmarkEnd w:id="756"/>
            <w:r w:rsidRPr="008227B8">
              <w:rPr>
                <w:rFonts w:ascii="Arial" w:hAnsi="Arial" w:cs="Arial"/>
                <w:sz w:val="18"/>
              </w:rPr>
              <w:t>objectClass</w:t>
            </w:r>
            <w:bookmarkEnd w:id="757"/>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58" w:name="_MCCTEMPBM_CRPT22660619___4"/>
            <w:r w:rsidRPr="008227B8">
              <w:rPr>
                <w:rFonts w:ascii="Arial" w:hAnsi="Arial" w:cs="Arial"/>
                <w:sz w:val="18"/>
              </w:rPr>
              <w:t>M</w:t>
            </w:r>
            <w:bookmarkEnd w:id="758"/>
          </w:p>
        </w:tc>
        <w:tc>
          <w:tcPr>
            <w:tcW w:w="2604" w:type="dxa"/>
          </w:tcPr>
          <w:p w14:paraId="6EB8BD91" w14:textId="13A51FAB" w:rsidR="002B6147" w:rsidRPr="008227B8" w:rsidRDefault="003565B2" w:rsidP="002B6147">
            <w:pPr>
              <w:keepNext/>
              <w:keepLines/>
              <w:spacing w:after="0"/>
              <w:rPr>
                <w:rFonts w:ascii="Arial" w:hAnsi="Arial" w:cs="Arial"/>
                <w:sz w:val="18"/>
              </w:rPr>
            </w:pPr>
            <w:bookmarkStart w:id="759" w:name="_MCCTEMPBM_CRPT22660620___7"/>
            <w:r>
              <w:rPr>
                <w:rFonts w:ascii="Arial" w:hAnsi="Arial" w:cs="Arial"/>
                <w:sz w:val="18"/>
              </w:rPr>
              <w:t>See TS 28.532 [2] clause 11.0.2</w:t>
            </w:r>
            <w:bookmarkEnd w:id="759"/>
          </w:p>
        </w:tc>
        <w:tc>
          <w:tcPr>
            <w:tcW w:w="4996"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3565B2">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60" w:name="_MCCTEMPBM_CRPT22660621___7"/>
            <w:r w:rsidRPr="008227B8">
              <w:rPr>
                <w:rFonts w:ascii="Arial" w:hAnsi="Arial" w:cs="Arial"/>
                <w:sz w:val="18"/>
              </w:rPr>
              <w:t>objectInstance</w:t>
            </w:r>
            <w:bookmarkEnd w:id="760"/>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61" w:name="_MCCTEMPBM_CRPT22660622___4"/>
            <w:r w:rsidRPr="008227B8">
              <w:rPr>
                <w:rFonts w:ascii="Arial" w:hAnsi="Arial" w:cs="Arial"/>
                <w:sz w:val="18"/>
              </w:rPr>
              <w:t>M</w:t>
            </w:r>
            <w:bookmarkEnd w:id="761"/>
          </w:p>
        </w:tc>
        <w:tc>
          <w:tcPr>
            <w:tcW w:w="2604" w:type="dxa"/>
          </w:tcPr>
          <w:p w14:paraId="7D611C48" w14:textId="77777777" w:rsidR="002B6147" w:rsidRPr="008227B8" w:rsidRDefault="002B6147" w:rsidP="002B6147">
            <w:pPr>
              <w:keepNext/>
              <w:keepLines/>
              <w:spacing w:after="0"/>
              <w:rPr>
                <w:rFonts w:ascii="Arial" w:hAnsi="Arial" w:cs="Arial"/>
                <w:sz w:val="18"/>
              </w:rPr>
            </w:pPr>
            <w:bookmarkStart w:id="762" w:name="_MCCTEMPBM_CRPT22660623___7"/>
            <w:r w:rsidRPr="008227B8">
              <w:rPr>
                <w:rFonts w:ascii="Arial" w:hAnsi="Arial" w:cs="Arial"/>
                <w:sz w:val="18"/>
              </w:rPr>
              <w:t>It identifies the instance identified by systemDN or an instance of MonitoredEntity.</w:t>
            </w:r>
            <w:bookmarkEnd w:id="762"/>
          </w:p>
        </w:tc>
        <w:tc>
          <w:tcPr>
            <w:tcW w:w="4996" w:type="dxa"/>
          </w:tcPr>
          <w:p w14:paraId="1186F4B7" w14:textId="77777777" w:rsidR="002B6147" w:rsidRPr="008227B8" w:rsidRDefault="002B6147" w:rsidP="002B6147">
            <w:pPr>
              <w:keepNext/>
              <w:keepLines/>
              <w:spacing w:after="0"/>
              <w:rPr>
                <w:rFonts w:ascii="Arial" w:hAnsi="Arial" w:cs="Arial"/>
                <w:sz w:val="18"/>
              </w:rPr>
            </w:pPr>
            <w:bookmarkStart w:id="763"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64" w:name="_MCCTEMPBM_CRPT22660625___7"/>
            <w:bookmarkEnd w:id="763"/>
          </w:p>
          <w:p w14:paraId="5D47AD62" w14:textId="77777777" w:rsidR="002B6147" w:rsidRPr="008227B8" w:rsidRDefault="002B6147" w:rsidP="002B6147">
            <w:pPr>
              <w:keepNext/>
              <w:keepLines/>
              <w:spacing w:after="0"/>
              <w:rPr>
                <w:rFonts w:ascii="Arial" w:hAnsi="Arial"/>
                <w:sz w:val="18"/>
              </w:rPr>
            </w:pPr>
            <w:bookmarkStart w:id="765" w:name="_MCCTEMPBM_CRPT22660626___7"/>
            <w:bookmarkEnd w:id="764"/>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766" w:name="_MCCTEMPBM_CRPT22660627___7"/>
            <w:bookmarkEnd w:id="765"/>
          </w:p>
          <w:p w14:paraId="479C4D5B" w14:textId="77777777" w:rsidR="002B6147" w:rsidRPr="008227B8" w:rsidRDefault="002B6147" w:rsidP="002B6147">
            <w:pPr>
              <w:keepNext/>
              <w:keepLines/>
              <w:spacing w:after="0"/>
              <w:rPr>
                <w:rFonts w:ascii="Arial" w:hAnsi="Arial" w:cs="Arial"/>
                <w:sz w:val="18"/>
              </w:rPr>
            </w:pPr>
            <w:bookmarkStart w:id="767" w:name="_MCCTEMPBM_CRPT22660628___7"/>
            <w:bookmarkEnd w:id="766"/>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767"/>
          </w:p>
        </w:tc>
      </w:tr>
      <w:tr w:rsidR="002B6147" w:rsidRPr="008227B8" w14:paraId="0850A88C" w14:textId="77777777" w:rsidTr="003565B2">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768" w:name="_MCCTEMPBM_CRPT22660629___7"/>
            <w:r w:rsidRPr="008227B8">
              <w:rPr>
                <w:rFonts w:ascii="Arial" w:hAnsi="Arial" w:cs="Arial"/>
                <w:sz w:val="18"/>
              </w:rPr>
              <w:t>notificationId</w:t>
            </w:r>
            <w:bookmarkEnd w:id="768"/>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769" w:name="_MCCTEMPBM_CRPT22660630___4"/>
            <w:r w:rsidRPr="008227B8">
              <w:rPr>
                <w:rFonts w:ascii="Arial" w:hAnsi="Arial" w:cs="Arial"/>
                <w:sz w:val="18"/>
              </w:rPr>
              <w:t>M</w:t>
            </w:r>
            <w:bookmarkEnd w:id="769"/>
          </w:p>
        </w:tc>
        <w:tc>
          <w:tcPr>
            <w:tcW w:w="2604" w:type="dxa"/>
          </w:tcPr>
          <w:p w14:paraId="46F9F91C" w14:textId="30A2496A" w:rsidR="002B6147" w:rsidRPr="008227B8" w:rsidRDefault="003565B2" w:rsidP="002B6147">
            <w:pPr>
              <w:keepNext/>
              <w:keepLines/>
              <w:spacing w:after="0"/>
              <w:rPr>
                <w:rFonts w:ascii="Arial" w:hAnsi="Arial" w:cs="Arial"/>
                <w:sz w:val="18"/>
              </w:rPr>
            </w:pPr>
            <w:bookmarkStart w:id="770" w:name="_MCCTEMPBM_CRPT22660631___7"/>
            <w:r>
              <w:rPr>
                <w:rFonts w:ascii="Arial" w:hAnsi="Arial" w:cs="Arial"/>
                <w:sz w:val="18"/>
              </w:rPr>
              <w:t>See TS 28.532 [2] clause 11.0.2</w:t>
            </w:r>
            <w:bookmarkEnd w:id="770"/>
          </w:p>
        </w:tc>
        <w:tc>
          <w:tcPr>
            <w:tcW w:w="4996"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771" w:name="_MCCTEMPBM_CRPT22660632___7"/>
            <w:r w:rsidRPr="008227B8">
              <w:rPr>
                <w:rFonts w:ascii="Arial" w:hAnsi="Arial" w:cs="Arial"/>
                <w:sz w:val="18"/>
              </w:rPr>
              <w:t>notificationType</w:t>
            </w:r>
            <w:bookmarkEnd w:id="771"/>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772" w:name="_MCCTEMPBM_CRPT22660633___4"/>
            <w:r w:rsidRPr="008227B8">
              <w:rPr>
                <w:rFonts w:ascii="Arial" w:hAnsi="Arial" w:cs="Arial"/>
                <w:sz w:val="18"/>
              </w:rPr>
              <w:t>M</w:t>
            </w:r>
            <w:bookmarkEnd w:id="772"/>
          </w:p>
        </w:tc>
        <w:tc>
          <w:tcPr>
            <w:tcW w:w="2604"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773" w:name="_MCCTEMPBM_CRPT22660634___7"/>
            <w:r w:rsidRPr="008227B8">
              <w:rPr>
                <w:rFonts w:ascii="Arial" w:hAnsi="Arial" w:cs="Arial"/>
                <w:sz w:val="18"/>
              </w:rPr>
              <w:t>"notifyPotentialFaultyAlarmList"</w:t>
            </w:r>
            <w:bookmarkEnd w:id="773"/>
          </w:p>
        </w:tc>
        <w:tc>
          <w:tcPr>
            <w:tcW w:w="4996"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774" w:name="_MCCTEMPBM_CRPT22660635___7"/>
            <w:bookmarkStart w:id="775" w:name="_MCCTEMPBM_CRPT22660637___7" w:colFirst="2" w:colLast="2"/>
            <w:r w:rsidRPr="008227B8">
              <w:rPr>
                <w:rFonts w:ascii="Arial" w:hAnsi="Arial" w:cs="Arial"/>
                <w:sz w:val="18"/>
              </w:rPr>
              <w:t>eventTime</w:t>
            </w:r>
            <w:bookmarkEnd w:id="774"/>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776" w:name="_MCCTEMPBM_CRPT22660636___4"/>
            <w:r w:rsidRPr="008227B8">
              <w:rPr>
                <w:rFonts w:ascii="Arial" w:hAnsi="Arial" w:cs="Arial"/>
                <w:sz w:val="18"/>
              </w:rPr>
              <w:t>M</w:t>
            </w:r>
            <w:bookmarkEnd w:id="776"/>
          </w:p>
        </w:tc>
        <w:tc>
          <w:tcPr>
            <w:tcW w:w="2604"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6"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777" w:name="_MCCTEMPBM_CRPT22660638___7"/>
            <w:bookmarkEnd w:id="775"/>
            <w:r w:rsidRPr="008227B8">
              <w:rPr>
                <w:rFonts w:ascii="Arial" w:hAnsi="Arial" w:cs="Arial"/>
                <w:sz w:val="18"/>
              </w:rPr>
              <w:t>systemDN</w:t>
            </w:r>
            <w:bookmarkEnd w:id="777"/>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778" w:name="_MCCTEMPBM_CRPT22660639___4"/>
            <w:r w:rsidRPr="008227B8">
              <w:rPr>
                <w:rFonts w:ascii="Arial" w:hAnsi="Arial" w:cs="Arial"/>
                <w:sz w:val="18"/>
              </w:rPr>
              <w:t>M</w:t>
            </w:r>
            <w:bookmarkEnd w:id="778"/>
          </w:p>
        </w:tc>
        <w:tc>
          <w:tcPr>
            <w:tcW w:w="2604" w:type="dxa"/>
            <w:tcBorders>
              <w:top w:val="single" w:sz="4" w:space="0" w:color="auto"/>
              <w:left w:val="single" w:sz="4" w:space="0" w:color="auto"/>
              <w:bottom w:val="single" w:sz="4" w:space="0" w:color="auto"/>
              <w:right w:val="single" w:sz="4" w:space="0" w:color="auto"/>
            </w:tcBorders>
          </w:tcPr>
          <w:p w14:paraId="68015503" w14:textId="11B68195" w:rsidR="002B6147" w:rsidRPr="008227B8" w:rsidRDefault="003565B2" w:rsidP="002B6147">
            <w:pPr>
              <w:keepNext/>
              <w:keepLines/>
              <w:spacing w:after="0"/>
              <w:rPr>
                <w:rFonts w:ascii="Arial" w:hAnsi="Arial" w:cs="Arial"/>
                <w:sz w:val="18"/>
              </w:rPr>
            </w:pPr>
            <w:bookmarkStart w:id="779" w:name="_MCCTEMPBM_CRPT22660640___7"/>
            <w:r>
              <w:rPr>
                <w:rFonts w:ascii="Arial" w:hAnsi="Arial" w:cs="Arial"/>
                <w:sz w:val="18"/>
              </w:rPr>
              <w:t>See TS 28.532 [2] clause 11.0.2</w:t>
            </w:r>
            <w:bookmarkEnd w:id="779"/>
          </w:p>
        </w:tc>
        <w:tc>
          <w:tcPr>
            <w:tcW w:w="4996"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3565B2" w:rsidRPr="008227B8" w14:paraId="559B9354"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28FD6324" w14:textId="78A749F5"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1BD11926" w14:textId="44CD220E"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2604" w:type="dxa"/>
            <w:tcBorders>
              <w:top w:val="single" w:sz="4" w:space="0" w:color="auto"/>
              <w:left w:val="single" w:sz="4" w:space="0" w:color="auto"/>
              <w:bottom w:val="single" w:sz="4" w:space="0" w:color="auto"/>
              <w:right w:val="single" w:sz="4" w:space="0" w:color="auto"/>
            </w:tcBorders>
          </w:tcPr>
          <w:p w14:paraId="3FBE7BB4" w14:textId="0CA05C37"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996" w:type="dxa"/>
            <w:tcBorders>
              <w:top w:val="single" w:sz="4" w:space="0" w:color="auto"/>
              <w:left w:val="single" w:sz="4" w:space="0" w:color="auto"/>
              <w:bottom w:val="single" w:sz="4" w:space="0" w:color="auto"/>
              <w:right w:val="single" w:sz="4" w:space="0" w:color="auto"/>
            </w:tcBorders>
          </w:tcPr>
          <w:p w14:paraId="099C8B60" w14:textId="77777777" w:rsidR="003565B2" w:rsidRPr="008227B8" w:rsidRDefault="003565B2" w:rsidP="003565B2">
            <w:pPr>
              <w:keepNext/>
              <w:keepLines/>
              <w:spacing w:after="0"/>
              <w:rPr>
                <w:rFonts w:ascii="Arial" w:hAnsi="Arial" w:cs="Arial"/>
                <w:sz w:val="18"/>
              </w:rPr>
            </w:pPr>
          </w:p>
        </w:tc>
      </w:tr>
      <w:tr w:rsidR="003565B2" w:rsidRPr="008227B8" w14:paraId="09C80052"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5423AA0A" w14:textId="7EFE5762"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773F2895" w14:textId="7E6B4DA6"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2604" w:type="dxa"/>
            <w:tcBorders>
              <w:top w:val="single" w:sz="4" w:space="0" w:color="auto"/>
              <w:left w:val="single" w:sz="4" w:space="0" w:color="auto"/>
              <w:bottom w:val="single" w:sz="4" w:space="0" w:color="auto"/>
              <w:right w:val="single" w:sz="4" w:space="0" w:color="auto"/>
            </w:tcBorders>
          </w:tcPr>
          <w:p w14:paraId="4D04CBFF" w14:textId="758ECDA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996" w:type="dxa"/>
            <w:tcBorders>
              <w:top w:val="single" w:sz="4" w:space="0" w:color="auto"/>
              <w:left w:val="single" w:sz="4" w:space="0" w:color="auto"/>
              <w:bottom w:val="single" w:sz="4" w:space="0" w:color="auto"/>
              <w:right w:val="single" w:sz="4" w:space="0" w:color="auto"/>
            </w:tcBorders>
          </w:tcPr>
          <w:p w14:paraId="4C12D6D1" w14:textId="77777777" w:rsidR="003565B2" w:rsidRPr="008227B8" w:rsidRDefault="003565B2" w:rsidP="003565B2">
            <w:pPr>
              <w:keepNext/>
              <w:keepLines/>
              <w:spacing w:after="0"/>
              <w:rPr>
                <w:rFonts w:ascii="Arial" w:hAnsi="Arial" w:cs="Arial"/>
                <w:sz w:val="18"/>
              </w:rPr>
            </w:pPr>
          </w:p>
        </w:tc>
      </w:tr>
      <w:tr w:rsidR="002B6147" w:rsidRPr="008227B8" w14:paraId="4F21502B"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780" w:name="_MCCTEMPBM_CRPT22660641___7"/>
            <w:bookmarkStart w:id="781" w:name="_MCCTEMPBM_CRPT22660643___7" w:colFirst="2" w:colLast="2"/>
            <w:r w:rsidRPr="008227B8">
              <w:rPr>
                <w:rFonts w:ascii="Arial" w:hAnsi="Arial" w:cs="Arial"/>
                <w:sz w:val="18"/>
              </w:rPr>
              <w:t>reason</w:t>
            </w:r>
            <w:bookmarkEnd w:id="780"/>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782" w:name="_MCCTEMPBM_CRPT22660642___4"/>
            <w:r w:rsidRPr="008227B8">
              <w:rPr>
                <w:rFonts w:ascii="Arial" w:hAnsi="Arial" w:cs="Arial"/>
                <w:sz w:val="18"/>
              </w:rPr>
              <w:t>M</w:t>
            </w:r>
            <w:bookmarkEnd w:id="782"/>
          </w:p>
        </w:tc>
        <w:tc>
          <w:tcPr>
            <w:tcW w:w="2604"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6"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781"/>
    </w:tbl>
    <w:p w14:paraId="7077D8BD" w14:textId="63842784" w:rsidR="002B6147" w:rsidRPr="008227B8" w:rsidRDefault="002B6147" w:rsidP="002B6147"/>
    <w:p w14:paraId="40C2B67B" w14:textId="5D58981B" w:rsidR="002B6147" w:rsidRPr="005E4E40" w:rsidRDefault="00175035" w:rsidP="005E4E40">
      <w:pPr>
        <w:pStyle w:val="Heading8"/>
      </w:pPr>
      <w:bookmarkStart w:id="783" w:name="_Toc157982718"/>
      <w:r w:rsidRPr="005E4E40">
        <w:br w:type="page"/>
      </w:r>
      <w:bookmarkStart w:id="784" w:name="_Toc219484297"/>
      <w:r w:rsidR="002B6147" w:rsidRPr="005E4E40">
        <w:lastRenderedPageBreak/>
        <w:t xml:space="preserve">Annex A (normative): </w:t>
      </w:r>
      <w:r w:rsidR="00AB1256" w:rsidRPr="005E4E40">
        <w:br/>
      </w:r>
      <w:r w:rsidR="002B6147" w:rsidRPr="005E4E40">
        <w:t>Solution sets</w:t>
      </w:r>
      <w:bookmarkEnd w:id="783"/>
      <w:bookmarkEnd w:id="784"/>
    </w:p>
    <w:p w14:paraId="08DF7536" w14:textId="77777777" w:rsidR="002B6147" w:rsidRPr="008227B8" w:rsidRDefault="002B6147" w:rsidP="00DE5104">
      <w:pPr>
        <w:pStyle w:val="Heading2"/>
      </w:pPr>
      <w:bookmarkStart w:id="785" w:name="_Toc157982719"/>
      <w:bookmarkStart w:id="786" w:name="_Toc219484298"/>
      <w:r w:rsidRPr="008227B8">
        <w:t>A.1</w:t>
      </w:r>
      <w:r w:rsidRPr="008227B8">
        <w:tab/>
      </w:r>
      <w:r w:rsidRPr="008227B8">
        <w:rPr>
          <w:rFonts w:eastAsia="SimSun"/>
        </w:rPr>
        <w:t>RESTful HTTP-based solution set</w:t>
      </w:r>
      <w:bookmarkEnd w:id="785"/>
      <w:bookmarkEnd w:id="786"/>
    </w:p>
    <w:p w14:paraId="7FA05B00" w14:textId="77777777" w:rsidR="002B6147" w:rsidRPr="008227B8" w:rsidRDefault="002B6147" w:rsidP="004250E7">
      <w:pPr>
        <w:pStyle w:val="Heading3"/>
      </w:pPr>
      <w:bookmarkStart w:id="787" w:name="_Toc157982720"/>
      <w:bookmarkStart w:id="788" w:name="_Toc219484299"/>
      <w:r w:rsidRPr="008227B8">
        <w:t>A.1.1</w:t>
      </w:r>
      <w:r w:rsidRPr="008227B8">
        <w:tab/>
        <w:t>Mapping of the NRM</w:t>
      </w:r>
      <w:bookmarkEnd w:id="787"/>
      <w:bookmarkEnd w:id="788"/>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789" w:name="_Toc157982721"/>
      <w:bookmarkStart w:id="790" w:name="_Toc219484300"/>
      <w:r w:rsidRPr="008227B8">
        <w:t>A.1.2</w:t>
      </w:r>
      <w:r w:rsidRPr="008227B8">
        <w:tab/>
        <w:t>Mapping of notifications</w:t>
      </w:r>
      <w:bookmarkEnd w:id="789"/>
      <w:bookmarkEnd w:id="790"/>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791"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tcPr>
          <w:p w14:paraId="54883B8F" w14:textId="77777777" w:rsidR="002B6147" w:rsidRPr="008227B8" w:rsidRDefault="002B6147" w:rsidP="002B6147">
            <w:pPr>
              <w:keepNext/>
              <w:keepLines/>
              <w:spacing w:after="0"/>
              <w:rPr>
                <w:rFonts w:ascii="Arial" w:hAnsi="Arial" w:cs="Arial"/>
                <w:sz w:val="18"/>
                <w:szCs w:val="18"/>
                <w:lang w:eastAsia="zh-CN"/>
              </w:rPr>
            </w:pPr>
            <w:bookmarkStart w:id="792" w:name="_MCCTEMPBM_CRPT22660645___7" w:colFirst="0" w:colLast="2"/>
            <w:bookmarkEnd w:id="791"/>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tcPr>
          <w:p w14:paraId="06EFC822" w14:textId="77777777" w:rsidR="002B6147" w:rsidRPr="008227B8" w:rsidRDefault="002B6147" w:rsidP="002B6147">
            <w:pPr>
              <w:keepNext/>
              <w:keepLines/>
              <w:spacing w:after="0"/>
              <w:rPr>
                <w:rFonts w:ascii="Arial" w:hAnsi="Arial" w:cs="Arial"/>
                <w:sz w:val="18"/>
                <w:szCs w:val="18"/>
                <w:lang w:eastAsia="zh-CN"/>
              </w:rPr>
            </w:pPr>
            <w:bookmarkStart w:id="793" w:name="_MCCTEMPBM_CRPT22660646___7"/>
            <w:bookmarkEnd w:id="792"/>
            <w:r w:rsidRPr="008227B8">
              <w:rPr>
                <w:rFonts w:ascii="Arial" w:hAnsi="Arial" w:cs="Arial"/>
                <w:sz w:val="18"/>
                <w:szCs w:val="18"/>
                <w:lang w:eastAsia="zh-CN"/>
              </w:rPr>
              <w:t>objectInstance</w:t>
            </w:r>
            <w:bookmarkEnd w:id="793"/>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794" w:name="_Toc157982722"/>
      <w:bookmarkStart w:id="795" w:name="_Toc219484301"/>
      <w:r w:rsidRPr="008227B8">
        <w:t>A.1.3</w:t>
      </w:r>
      <w:r w:rsidRPr="008227B8">
        <w:tab/>
        <w:t>OpenAPI definitions</w:t>
      </w:r>
      <w:bookmarkEnd w:id="794"/>
      <w:bookmarkEnd w:id="795"/>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796" w:name="_Toc157982723"/>
      <w:bookmarkStart w:id="797" w:name="_Toc219484302"/>
      <w:r w:rsidRPr="008227B8">
        <w:t>A.1.4</w:t>
      </w:r>
      <w:r w:rsidRPr="008227B8">
        <w:tab/>
        <w:t>Examples</w:t>
      </w:r>
      <w:bookmarkEnd w:id="796"/>
      <w:bookmarkEnd w:id="797"/>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798"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798"/>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04319D"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799" w:name="_MCCTEMPBM_CRPT22660648___7" w:colFirst="0" w:colLast="0"/>
            <w:r w:rsidRPr="008227B8">
              <w:rPr>
                <w:rFonts w:ascii="Courier New" w:hAnsi="Courier New" w:cs="Courier New"/>
                <w:sz w:val="16"/>
                <w:szCs w:val="16"/>
              </w:rPr>
              <w:t>GET /SubNetwork=SN1/AlarmList=AL1?\</w:t>
            </w:r>
          </w:p>
          <w:p w14:paraId="70824AAE" w14:textId="4F0A6AD5" w:rsidR="002B6147" w:rsidRPr="0004319D" w:rsidRDefault="002B6147" w:rsidP="002B6147">
            <w:pPr>
              <w:spacing w:after="0"/>
              <w:rPr>
                <w:rFonts w:ascii="Courier New" w:hAnsi="Courier New" w:cs="Courier New"/>
                <w:sz w:val="16"/>
                <w:szCs w:val="16"/>
                <w:lang w:val="fr-FR"/>
              </w:rPr>
            </w:pPr>
            <w:r w:rsidRPr="008227B8">
              <w:rPr>
                <w:rFonts w:ascii="Courier New" w:hAnsi="Courier New" w:cs="Courier New"/>
                <w:sz w:val="16"/>
                <w:szCs w:val="16"/>
              </w:rPr>
              <w:t xml:space="preserve">      </w:t>
            </w:r>
            <w:r w:rsidRPr="0004319D">
              <w:rPr>
                <w:rFonts w:ascii="Courier New" w:hAnsi="Courier New" w:cs="Courier New"/>
                <w:sz w:val="16"/>
                <w:szCs w:val="16"/>
                <w:lang w:val="fr-FR"/>
              </w:rPr>
              <w:t xml:space="preserve">fields=/attributes/alarmRecords/(alarmId1 </w:t>
            </w:r>
            <w:r w:rsidR="00FC4572" w:rsidRPr="0004319D">
              <w:rPr>
                <w:rFonts w:ascii="Courier New" w:hAnsi="Courier New" w:cs="Courier New"/>
                <w:sz w:val="16"/>
                <w:szCs w:val="16"/>
                <w:lang w:val="fr-FR"/>
              </w:rPr>
              <w:t xml:space="preserve">| </w:t>
            </w:r>
            <w:r w:rsidRPr="0004319D">
              <w:rPr>
                <w:rFonts w:ascii="Courier New" w:hAnsi="Courier New" w:cs="Courier New"/>
                <w:sz w:val="16"/>
                <w:szCs w:val="16"/>
                <w:lang w:val="fr-FR"/>
              </w:rPr>
              <w:t>alarmId2) HTTP/1.1</w:t>
            </w:r>
          </w:p>
        </w:tc>
      </w:tr>
    </w:tbl>
    <w:bookmarkEnd w:id="799"/>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00"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00"/>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01"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01"/>
    </w:tbl>
    <w:p w14:paraId="77B454EE" w14:textId="77777777" w:rsidR="002B6147" w:rsidRPr="008227B8" w:rsidRDefault="002B6147" w:rsidP="002B6147">
      <w:pPr>
        <w:rPr>
          <w:rFonts w:eastAsia="SimSun"/>
        </w:rPr>
      </w:pPr>
    </w:p>
    <w:p w14:paraId="5C2B3016" w14:textId="5711B77D"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w:t>
      </w:r>
      <w:r w:rsidR="00E77015">
        <w:rPr>
          <w:rFonts w:eastAsia="SimSun"/>
        </w:rPr>
        <w:t>a</w:t>
      </w:r>
      <w:r w:rsidRPr="008227B8">
        <w:rPr>
          <w:rFonts w:eastAsia="SimSun"/>
        </w:rPr>
        <w:t>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02"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02"/>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03"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03"/>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04"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04"/>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05"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05"/>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06"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06"/>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07"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Content-Type: application/json</w:t>
            </w:r>
          </w:p>
          <w:p w14:paraId="4B0D2530" w14:textId="77777777" w:rsidR="002B6147" w:rsidRPr="00A51B53" w:rsidRDefault="002B6147" w:rsidP="002B6147">
            <w:pPr>
              <w:spacing w:after="0"/>
              <w:rPr>
                <w:rFonts w:ascii="Courier New" w:hAnsi="Courier New" w:cs="Courier New"/>
                <w:sz w:val="16"/>
                <w:szCs w:val="16"/>
                <w:lang w:val="fr-FR"/>
              </w:rPr>
            </w:pPr>
          </w:p>
          <w:p w14:paraId="52589035"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w:t>
            </w:r>
          </w:p>
          <w:p w14:paraId="2AA11F11"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A51B53">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07"/>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08" w:name="_Toc157982724"/>
      <w:bookmarkStart w:id="809" w:name="_Toc219484303"/>
      <w:r w:rsidRPr="008227B8">
        <w:rPr>
          <w:rFonts w:eastAsia="SimSun"/>
        </w:rPr>
        <w:t>A.2</w:t>
      </w:r>
      <w:r w:rsidRPr="008227B8">
        <w:rPr>
          <w:rFonts w:eastAsia="SimSun"/>
        </w:rPr>
        <w:tab/>
        <w:t>RESTful HTTP-based solution set for integration with ONAP VES API</w:t>
      </w:r>
      <w:bookmarkEnd w:id="808"/>
      <w:bookmarkEnd w:id="809"/>
    </w:p>
    <w:p w14:paraId="7DAEE815" w14:textId="778410B9" w:rsidR="002B6147" w:rsidRPr="008227B8" w:rsidRDefault="002B6147" w:rsidP="004250E7">
      <w:pPr>
        <w:pStyle w:val="Heading3"/>
        <w:rPr>
          <w:rFonts w:eastAsia="SimSun"/>
        </w:rPr>
      </w:pPr>
      <w:bookmarkStart w:id="810" w:name="_Toc157982725"/>
      <w:bookmarkStart w:id="811" w:name="_Toc219484304"/>
      <w:r w:rsidRPr="008227B8">
        <w:rPr>
          <w:rFonts w:eastAsia="SimSun"/>
        </w:rPr>
        <w:t>A.2.1</w:t>
      </w:r>
      <w:r w:rsidRPr="008227B8">
        <w:rPr>
          <w:rFonts w:eastAsia="SimSun"/>
        </w:rPr>
        <w:tab/>
        <w:t>General</w:t>
      </w:r>
      <w:bookmarkEnd w:id="810"/>
      <w:bookmarkEnd w:id="811"/>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12" w:name="_Toc157982726"/>
      <w:bookmarkStart w:id="813" w:name="_Toc219484305"/>
      <w:r w:rsidRPr="008227B8">
        <w:rPr>
          <w:rFonts w:eastAsia="SimSun"/>
        </w:rPr>
        <w:lastRenderedPageBreak/>
        <w:t>A.2.2</w:t>
      </w:r>
      <w:r w:rsidRPr="008227B8">
        <w:rPr>
          <w:rFonts w:eastAsia="SimSun"/>
        </w:rPr>
        <w:tab/>
        <w:t>Mapping of notifications</w:t>
      </w:r>
      <w:bookmarkEnd w:id="812"/>
      <w:bookmarkEnd w:id="813"/>
    </w:p>
    <w:p w14:paraId="1EB9C4CB" w14:textId="44DFEFD8" w:rsidR="002B6147" w:rsidRPr="008227B8" w:rsidRDefault="002B6147" w:rsidP="004250E7">
      <w:pPr>
        <w:pStyle w:val="Heading4"/>
        <w:rPr>
          <w:rFonts w:eastAsia="SimSun"/>
        </w:rPr>
      </w:pPr>
      <w:bookmarkStart w:id="814" w:name="_Toc157982727"/>
      <w:bookmarkStart w:id="815" w:name="_Toc219484306"/>
      <w:r w:rsidRPr="008227B8">
        <w:rPr>
          <w:rFonts w:eastAsia="SimSun"/>
        </w:rPr>
        <w:t>A.2.2.1</w:t>
      </w:r>
      <w:r w:rsidRPr="008227B8">
        <w:rPr>
          <w:rFonts w:eastAsia="SimSun"/>
        </w:rPr>
        <w:tab/>
        <w:t>General</w:t>
      </w:r>
      <w:bookmarkEnd w:id="814"/>
      <w:bookmarkEnd w:id="815"/>
    </w:p>
    <w:p w14:paraId="57BF4FC6" w14:textId="5AAACB5B" w:rsidR="002B6147" w:rsidRPr="008227B8" w:rsidRDefault="002B6147" w:rsidP="002B6147">
      <w:bookmarkStart w:id="816"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17" w:name="_Toc157982728"/>
      <w:bookmarkStart w:id="818" w:name="_Toc219484307"/>
      <w:bookmarkEnd w:id="816"/>
      <w:r w:rsidRPr="008227B8">
        <w:rPr>
          <w:rFonts w:eastAsia="SimSun"/>
        </w:rPr>
        <w:t>A.2.2.2</w:t>
      </w:r>
      <w:r w:rsidRPr="008227B8">
        <w:rPr>
          <w:rFonts w:eastAsia="SimSun"/>
        </w:rPr>
        <w:tab/>
        <w:t>Resources</w:t>
      </w:r>
      <w:bookmarkEnd w:id="817"/>
      <w:bookmarkEnd w:id="818"/>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19"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5E4E40">
      <w:pPr>
        <w:pStyle w:val="TF"/>
        <w:rPr>
          <w:lang w:eastAsia="zh-CN"/>
        </w:rPr>
      </w:pPr>
      <w:r w:rsidRPr="008227B8">
        <w:rPr>
          <w:lang w:eastAsia="zh-CN"/>
        </w:rPr>
        <w:t xml:space="preserve">Figure A.2.2.2-1: Resource URI structure of the fault </w:t>
      </w:r>
      <w:r w:rsidR="00C41DE6">
        <w:rPr>
          <w:lang w:eastAsia="zh-CN"/>
        </w:rPr>
        <w:t>management</w:t>
      </w:r>
      <w:r w:rsidR="00C41DE6" w:rsidRPr="008227B8">
        <w:rPr>
          <w:lang w:eastAsia="zh-CN"/>
        </w:rPr>
        <w:t xml:space="preserve"> </w:t>
      </w:r>
      <w:r w:rsidRPr="008227B8">
        <w:rPr>
          <w:lang w:eastAsia="zh-CN"/>
        </w:rPr>
        <w:t xml:space="preserve">data report MnS for integration with </w:t>
      </w:r>
      <w:r w:rsidRPr="008227B8">
        <w:t>ONAP VES Event Listener 7.1.1 (Resource structure section)</w:t>
      </w:r>
      <w:r w:rsidRPr="008227B8">
        <w:rPr>
          <w:lang w:eastAsia="zh-CN"/>
        </w:rPr>
        <w:t xml:space="preserve"> [9]</w:t>
      </w:r>
    </w:p>
    <w:bookmarkEnd w:id="819"/>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20" w:name="_Toc157982729"/>
      <w:bookmarkStart w:id="821" w:name="_Toc219484308"/>
      <w:r w:rsidRPr="008227B8">
        <w:rPr>
          <w:rFonts w:eastAsia="SimSun"/>
        </w:rPr>
        <w:t>A.2.3</w:t>
      </w:r>
      <w:r w:rsidRPr="008227B8">
        <w:rPr>
          <w:rFonts w:eastAsia="SimSun"/>
        </w:rPr>
        <w:tab/>
      </w:r>
      <w:r w:rsidRPr="008227B8">
        <w:rPr>
          <w:rFonts w:eastAsia="SimSun"/>
          <w:lang w:eastAsia="de-DE"/>
        </w:rPr>
        <w:t>Integration with ONAP VES</w:t>
      </w:r>
      <w:bookmarkEnd w:id="820"/>
      <w:bookmarkEnd w:id="821"/>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22" w:name="_Toc157982730"/>
      <w:bookmarkStart w:id="823" w:name="_Toc219484309"/>
      <w:r w:rsidRPr="008227B8">
        <w:t>A.3</w:t>
      </w:r>
      <w:r w:rsidRPr="008227B8">
        <w:tab/>
        <w:t>NETCONF/YANG solution set</w:t>
      </w:r>
      <w:bookmarkEnd w:id="822"/>
      <w:bookmarkEnd w:id="823"/>
    </w:p>
    <w:p w14:paraId="13B989F0" w14:textId="36799C38" w:rsidR="002B6147" w:rsidRPr="008227B8" w:rsidRDefault="002B6147" w:rsidP="004250E7">
      <w:pPr>
        <w:pStyle w:val="Heading3"/>
      </w:pPr>
      <w:bookmarkStart w:id="824" w:name="_Toc157982731"/>
      <w:bookmarkStart w:id="825" w:name="_Toc219484310"/>
      <w:r w:rsidRPr="008227B8">
        <w:t>A.3.1</w:t>
      </w:r>
      <w:r w:rsidRPr="008227B8">
        <w:tab/>
        <w:t>General</w:t>
      </w:r>
      <w:bookmarkEnd w:id="824"/>
      <w:bookmarkEnd w:id="825"/>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26" w:name="_Toc157982732"/>
      <w:bookmarkStart w:id="827" w:name="_Toc219484311"/>
      <w:r w:rsidRPr="008227B8">
        <w:t>A.3.2</w:t>
      </w:r>
      <w:r w:rsidRPr="008227B8">
        <w:tab/>
        <w:t>YANG definitions</w:t>
      </w:r>
      <w:bookmarkEnd w:id="826"/>
      <w:bookmarkEnd w:id="827"/>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00CB076F" w14:textId="68FC3173" w:rsidR="002B6147" w:rsidRPr="008227B8" w:rsidRDefault="00175035" w:rsidP="00AB1256">
      <w:pPr>
        <w:pStyle w:val="Heading8"/>
      </w:pPr>
      <w:bookmarkStart w:id="828" w:name="_Toc157982733"/>
      <w:r w:rsidRPr="008227B8">
        <w:br w:type="page"/>
      </w:r>
      <w:bookmarkStart w:id="829" w:name="_Toc219484312"/>
      <w:r w:rsidR="002B6147" w:rsidRPr="008227B8">
        <w:lastRenderedPageBreak/>
        <w:t>Annex B (informative):</w:t>
      </w:r>
      <w:r w:rsidR="00AB1256" w:rsidRPr="008227B8">
        <w:br/>
      </w:r>
      <w:r w:rsidR="002B6147" w:rsidRPr="008227B8">
        <w:t>Probable Causes</w:t>
      </w:r>
      <w:bookmarkEnd w:id="828"/>
      <w:bookmarkEnd w:id="829"/>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0FD9391C"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30" w:name="_MCCTEMPBM_CRPT22660660___4"/>
      <w:r w:rsidRPr="008227B8">
        <w:rPr>
          <w:rFonts w:eastAsia="SimSun"/>
        </w:rPr>
        <w:t>Table B.1: Probable Causes from ITU-T Recommendation M.3100 [7]</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6"/>
        <w:gridCol w:w="1418"/>
        <w:gridCol w:w="1769"/>
      </w:tblGrid>
      <w:tr w:rsidR="00042625" w:rsidRPr="008227B8" w14:paraId="2292A755" w14:textId="77777777" w:rsidTr="0034336C">
        <w:trPr>
          <w:tblHeader/>
          <w:jc w:val="center"/>
        </w:trPr>
        <w:tc>
          <w:tcPr>
            <w:tcW w:w="4036" w:type="dxa"/>
            <w:shd w:val="clear" w:color="auto" w:fill="D9D9D9"/>
          </w:tcPr>
          <w:bookmarkEnd w:id="830"/>
          <w:p w14:paraId="00220596" w14:textId="505974FB"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M.3100 Probable cause (string)</w:t>
            </w:r>
          </w:p>
        </w:tc>
        <w:tc>
          <w:tcPr>
            <w:tcW w:w="1418"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769" w:type="dxa"/>
            <w:shd w:val="clear" w:color="auto" w:fill="D9D9D9"/>
          </w:tcPr>
          <w:p w14:paraId="343CFBBF" w14:textId="727282CD" w:rsidR="00042625" w:rsidRPr="008227B8" w:rsidRDefault="009C17BE" w:rsidP="002B6147">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03817D63" w14:textId="77777777" w:rsidTr="0034336C">
        <w:trPr>
          <w:jc w:val="center"/>
        </w:trPr>
        <w:tc>
          <w:tcPr>
            <w:tcW w:w="4036" w:type="dxa"/>
          </w:tcPr>
          <w:p w14:paraId="6F2A1AAE" w14:textId="77777777" w:rsidR="00042625" w:rsidRPr="008227B8" w:rsidRDefault="00042625" w:rsidP="00042625">
            <w:pPr>
              <w:keepNext/>
              <w:keepLines/>
              <w:spacing w:after="0"/>
              <w:rPr>
                <w:rFonts w:ascii="Arial" w:eastAsia="SimSun" w:hAnsi="Arial" w:cs="Arial"/>
                <w:snapToGrid w:val="0"/>
                <w:sz w:val="18"/>
              </w:rPr>
            </w:pPr>
            <w:bookmarkStart w:id="831" w:name="_MCCTEMPBM_CRPT22660661___7" w:colFirst="0" w:colLast="0"/>
            <w:r w:rsidRPr="008227B8">
              <w:rPr>
                <w:rFonts w:ascii="Arial" w:eastAsia="SimSun" w:hAnsi="Arial" w:cs="Arial"/>
                <w:snapToGrid w:val="0"/>
                <w:sz w:val="18"/>
              </w:rPr>
              <w:t xml:space="preserve">Indeterminate </w:t>
            </w:r>
          </w:p>
        </w:tc>
        <w:tc>
          <w:tcPr>
            <w:tcW w:w="1418" w:type="dxa"/>
          </w:tcPr>
          <w:p w14:paraId="0B1E55D4" w14:textId="21668F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769" w:type="dxa"/>
          </w:tcPr>
          <w:p w14:paraId="3D4E64E5" w14:textId="2E10EE7B" w:rsidR="00042625" w:rsidRPr="008227B8" w:rsidRDefault="00BE3C3C" w:rsidP="00042625">
            <w:pPr>
              <w:keepNext/>
              <w:keepLines/>
              <w:spacing w:after="0"/>
              <w:rPr>
                <w:rFonts w:ascii="Arial" w:eastAsia="SimSun" w:hAnsi="Arial" w:cs="Arial"/>
                <w:snapToGrid w:val="0"/>
                <w:sz w:val="18"/>
              </w:rPr>
            </w:pPr>
            <w:r>
              <w:rPr>
                <w:rFonts w:ascii="Arial" w:eastAsia="SimSun" w:hAnsi="Arial" w:cs="Arial"/>
                <w:snapToGrid w:val="0"/>
                <w:sz w:val="18"/>
              </w:rPr>
              <w:t>Other</w:t>
            </w:r>
          </w:p>
        </w:tc>
      </w:tr>
      <w:tr w:rsidR="00042625" w:rsidRPr="008227B8" w14:paraId="5DFC124B" w14:textId="77777777" w:rsidTr="0034336C">
        <w:trPr>
          <w:jc w:val="center"/>
        </w:trPr>
        <w:tc>
          <w:tcPr>
            <w:tcW w:w="4036" w:type="dxa"/>
          </w:tcPr>
          <w:p w14:paraId="19B3EA6D" w14:textId="77777777" w:rsidR="00042625" w:rsidRPr="008227B8" w:rsidRDefault="00042625" w:rsidP="00042625">
            <w:pPr>
              <w:keepNext/>
              <w:keepLines/>
              <w:spacing w:after="0"/>
              <w:rPr>
                <w:rFonts w:ascii="Arial" w:eastAsia="SimSun" w:hAnsi="Arial" w:cs="Arial"/>
                <w:snapToGrid w:val="0"/>
                <w:sz w:val="18"/>
              </w:rPr>
            </w:pPr>
            <w:bookmarkStart w:id="832" w:name="_MCCTEMPBM_CRPT22660662___7" w:colFirst="0" w:colLast="0"/>
            <w:bookmarkEnd w:id="831"/>
            <w:r w:rsidRPr="008227B8">
              <w:rPr>
                <w:rFonts w:ascii="Arial" w:eastAsia="SimSun" w:hAnsi="Arial" w:cs="Arial"/>
                <w:snapToGrid w:val="0"/>
                <w:sz w:val="18"/>
              </w:rPr>
              <w:t xml:space="preserve">Alarm Indication Signal (AIS) </w:t>
            </w:r>
          </w:p>
        </w:tc>
        <w:tc>
          <w:tcPr>
            <w:tcW w:w="1418"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769"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34336C">
        <w:trPr>
          <w:jc w:val="center"/>
        </w:trPr>
        <w:tc>
          <w:tcPr>
            <w:tcW w:w="4036" w:type="dxa"/>
          </w:tcPr>
          <w:p w14:paraId="2A56BA1D" w14:textId="77777777" w:rsidR="00042625" w:rsidRPr="008227B8" w:rsidRDefault="00042625" w:rsidP="00042625">
            <w:pPr>
              <w:keepNext/>
              <w:keepLines/>
              <w:spacing w:after="0"/>
              <w:rPr>
                <w:rFonts w:ascii="Arial" w:eastAsia="SimSun" w:hAnsi="Arial" w:cs="Arial"/>
                <w:snapToGrid w:val="0"/>
                <w:sz w:val="18"/>
              </w:rPr>
            </w:pPr>
            <w:bookmarkStart w:id="833" w:name="_MCCTEMPBM_CRPT22660663___7" w:colFirst="0" w:colLast="0"/>
            <w:bookmarkEnd w:id="832"/>
            <w:r w:rsidRPr="008227B8">
              <w:rPr>
                <w:rFonts w:ascii="Arial" w:eastAsia="SimSun" w:hAnsi="Arial" w:cs="Arial"/>
                <w:snapToGrid w:val="0"/>
                <w:sz w:val="18"/>
              </w:rPr>
              <w:t xml:space="preserve">Call Setup Failure </w:t>
            </w:r>
          </w:p>
        </w:tc>
        <w:tc>
          <w:tcPr>
            <w:tcW w:w="1418"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769"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34336C">
        <w:trPr>
          <w:jc w:val="center"/>
        </w:trPr>
        <w:tc>
          <w:tcPr>
            <w:tcW w:w="4036" w:type="dxa"/>
          </w:tcPr>
          <w:p w14:paraId="726A34C0" w14:textId="77777777" w:rsidR="00042625" w:rsidRPr="008227B8" w:rsidRDefault="00042625" w:rsidP="00042625">
            <w:pPr>
              <w:keepNext/>
              <w:keepLines/>
              <w:spacing w:after="0"/>
              <w:rPr>
                <w:rFonts w:ascii="Arial" w:eastAsia="SimSun" w:hAnsi="Arial" w:cs="Arial"/>
                <w:snapToGrid w:val="0"/>
                <w:sz w:val="18"/>
              </w:rPr>
            </w:pPr>
            <w:bookmarkStart w:id="834" w:name="_MCCTEMPBM_CRPT22660664___7" w:colFirst="0" w:colLast="0"/>
            <w:bookmarkEnd w:id="833"/>
            <w:r w:rsidRPr="008227B8">
              <w:rPr>
                <w:rFonts w:ascii="Arial" w:eastAsia="SimSun" w:hAnsi="Arial" w:cs="Arial"/>
                <w:snapToGrid w:val="0"/>
                <w:sz w:val="18"/>
              </w:rPr>
              <w:t xml:space="preserve">Degraded Signal </w:t>
            </w:r>
          </w:p>
        </w:tc>
        <w:tc>
          <w:tcPr>
            <w:tcW w:w="1418"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769"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34336C">
        <w:trPr>
          <w:jc w:val="center"/>
        </w:trPr>
        <w:tc>
          <w:tcPr>
            <w:tcW w:w="4036" w:type="dxa"/>
          </w:tcPr>
          <w:p w14:paraId="7EAE36ED" w14:textId="77777777" w:rsidR="00042625" w:rsidRPr="008227B8" w:rsidRDefault="00042625" w:rsidP="00042625">
            <w:pPr>
              <w:keepNext/>
              <w:keepLines/>
              <w:spacing w:after="0"/>
              <w:rPr>
                <w:rFonts w:ascii="Arial" w:eastAsia="SimSun" w:hAnsi="Arial" w:cs="Arial"/>
                <w:snapToGrid w:val="0"/>
                <w:sz w:val="18"/>
              </w:rPr>
            </w:pPr>
            <w:bookmarkStart w:id="835" w:name="_MCCTEMPBM_CRPT22660665___7" w:colFirst="0" w:colLast="0"/>
            <w:bookmarkEnd w:id="834"/>
            <w:r w:rsidRPr="008227B8">
              <w:rPr>
                <w:rFonts w:ascii="Arial" w:eastAsia="SimSun" w:hAnsi="Arial" w:cs="Arial"/>
                <w:snapToGrid w:val="0"/>
                <w:sz w:val="18"/>
              </w:rPr>
              <w:t xml:space="preserve">Far End Receiver Failure (FERF) </w:t>
            </w:r>
          </w:p>
        </w:tc>
        <w:tc>
          <w:tcPr>
            <w:tcW w:w="1418"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769"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34336C">
        <w:trPr>
          <w:jc w:val="center"/>
        </w:trPr>
        <w:tc>
          <w:tcPr>
            <w:tcW w:w="4036" w:type="dxa"/>
          </w:tcPr>
          <w:p w14:paraId="3F33FADA" w14:textId="77777777" w:rsidR="00042625" w:rsidRPr="008227B8" w:rsidRDefault="00042625" w:rsidP="00042625">
            <w:pPr>
              <w:keepNext/>
              <w:keepLines/>
              <w:spacing w:after="0"/>
              <w:rPr>
                <w:rFonts w:ascii="Arial" w:eastAsia="SimSun" w:hAnsi="Arial" w:cs="Arial"/>
                <w:snapToGrid w:val="0"/>
                <w:sz w:val="18"/>
              </w:rPr>
            </w:pPr>
            <w:bookmarkStart w:id="836" w:name="_MCCTEMPBM_CRPT22660666___7" w:colFirst="0" w:colLast="0"/>
            <w:bookmarkEnd w:id="835"/>
            <w:r w:rsidRPr="008227B8">
              <w:rPr>
                <w:rFonts w:ascii="Arial" w:eastAsia="SimSun" w:hAnsi="Arial" w:cs="Arial"/>
                <w:snapToGrid w:val="0"/>
                <w:sz w:val="18"/>
              </w:rPr>
              <w:t xml:space="preserve">Framing Error </w:t>
            </w:r>
          </w:p>
        </w:tc>
        <w:tc>
          <w:tcPr>
            <w:tcW w:w="1418"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769"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34336C">
        <w:trPr>
          <w:jc w:val="center"/>
        </w:trPr>
        <w:tc>
          <w:tcPr>
            <w:tcW w:w="4036" w:type="dxa"/>
          </w:tcPr>
          <w:p w14:paraId="3D41B2FD" w14:textId="77777777" w:rsidR="00042625" w:rsidRPr="008227B8" w:rsidRDefault="00042625" w:rsidP="00042625">
            <w:pPr>
              <w:keepNext/>
              <w:keepLines/>
              <w:spacing w:after="0"/>
              <w:rPr>
                <w:rFonts w:ascii="Arial" w:eastAsia="SimSun" w:hAnsi="Arial" w:cs="Arial"/>
                <w:snapToGrid w:val="0"/>
                <w:sz w:val="18"/>
              </w:rPr>
            </w:pPr>
            <w:bookmarkStart w:id="837" w:name="_MCCTEMPBM_CRPT22660667___7" w:colFirst="0" w:colLast="0"/>
            <w:bookmarkEnd w:id="836"/>
            <w:r w:rsidRPr="008227B8">
              <w:rPr>
                <w:rFonts w:ascii="Arial" w:eastAsia="SimSun" w:hAnsi="Arial" w:cs="Arial"/>
                <w:snapToGrid w:val="0"/>
                <w:sz w:val="18"/>
              </w:rPr>
              <w:t>Loss Of Frame (LOF)</w:t>
            </w:r>
          </w:p>
        </w:tc>
        <w:tc>
          <w:tcPr>
            <w:tcW w:w="1418"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769"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34336C">
        <w:trPr>
          <w:jc w:val="center"/>
        </w:trPr>
        <w:tc>
          <w:tcPr>
            <w:tcW w:w="4036" w:type="dxa"/>
          </w:tcPr>
          <w:p w14:paraId="154D32D0" w14:textId="77777777" w:rsidR="00042625" w:rsidRPr="008227B8" w:rsidRDefault="00042625" w:rsidP="00042625">
            <w:pPr>
              <w:keepNext/>
              <w:keepLines/>
              <w:spacing w:after="0"/>
              <w:rPr>
                <w:rFonts w:ascii="Arial" w:eastAsia="SimSun" w:hAnsi="Arial" w:cs="Arial"/>
                <w:snapToGrid w:val="0"/>
                <w:sz w:val="18"/>
              </w:rPr>
            </w:pPr>
            <w:bookmarkStart w:id="838" w:name="_MCCTEMPBM_CRPT22660668___7" w:colFirst="0" w:colLast="0"/>
            <w:bookmarkEnd w:id="837"/>
            <w:r w:rsidRPr="008227B8">
              <w:rPr>
                <w:rFonts w:ascii="Arial" w:eastAsia="SimSun" w:hAnsi="Arial" w:cs="Arial"/>
                <w:snapToGrid w:val="0"/>
                <w:sz w:val="18"/>
              </w:rPr>
              <w:t xml:space="preserve">Loss Of Pointer (LOP) </w:t>
            </w:r>
          </w:p>
        </w:tc>
        <w:tc>
          <w:tcPr>
            <w:tcW w:w="1418"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769"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34336C">
        <w:trPr>
          <w:jc w:val="center"/>
        </w:trPr>
        <w:tc>
          <w:tcPr>
            <w:tcW w:w="4036" w:type="dxa"/>
          </w:tcPr>
          <w:p w14:paraId="3BEFBF84" w14:textId="77777777" w:rsidR="00042625" w:rsidRPr="008227B8" w:rsidRDefault="00042625" w:rsidP="00042625">
            <w:pPr>
              <w:keepNext/>
              <w:keepLines/>
              <w:spacing w:after="0"/>
              <w:rPr>
                <w:rFonts w:ascii="Arial" w:eastAsia="SimSun" w:hAnsi="Arial" w:cs="Arial"/>
                <w:snapToGrid w:val="0"/>
                <w:sz w:val="18"/>
              </w:rPr>
            </w:pPr>
            <w:bookmarkStart w:id="839" w:name="_MCCTEMPBM_CRPT22660669___7" w:colFirst="0" w:colLast="0"/>
            <w:bookmarkEnd w:id="838"/>
            <w:r w:rsidRPr="008227B8">
              <w:rPr>
                <w:rFonts w:ascii="Arial" w:eastAsia="SimSun" w:hAnsi="Arial" w:cs="Arial"/>
                <w:snapToGrid w:val="0"/>
                <w:sz w:val="18"/>
              </w:rPr>
              <w:t xml:space="preserve">Loss Of Signal (LOS) </w:t>
            </w:r>
          </w:p>
        </w:tc>
        <w:tc>
          <w:tcPr>
            <w:tcW w:w="1418"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769"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34336C">
        <w:trPr>
          <w:jc w:val="center"/>
        </w:trPr>
        <w:tc>
          <w:tcPr>
            <w:tcW w:w="4036" w:type="dxa"/>
          </w:tcPr>
          <w:p w14:paraId="1DCA1934" w14:textId="77777777" w:rsidR="00042625" w:rsidRPr="008227B8" w:rsidRDefault="00042625" w:rsidP="00042625">
            <w:pPr>
              <w:keepNext/>
              <w:keepLines/>
              <w:spacing w:after="0"/>
              <w:rPr>
                <w:rFonts w:ascii="Arial" w:eastAsia="SimSun" w:hAnsi="Arial" w:cs="Arial"/>
                <w:snapToGrid w:val="0"/>
                <w:sz w:val="18"/>
              </w:rPr>
            </w:pPr>
            <w:bookmarkStart w:id="840" w:name="_MCCTEMPBM_CRPT22660670___7" w:colFirst="0" w:colLast="0"/>
            <w:bookmarkEnd w:id="839"/>
            <w:r w:rsidRPr="008227B8">
              <w:rPr>
                <w:rFonts w:ascii="Arial" w:eastAsia="SimSun" w:hAnsi="Arial" w:cs="Arial"/>
                <w:snapToGrid w:val="0"/>
                <w:sz w:val="18"/>
              </w:rPr>
              <w:t xml:space="preserve">Payload Type Mismatch </w:t>
            </w:r>
          </w:p>
        </w:tc>
        <w:tc>
          <w:tcPr>
            <w:tcW w:w="1418"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769"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34336C">
        <w:trPr>
          <w:jc w:val="center"/>
        </w:trPr>
        <w:tc>
          <w:tcPr>
            <w:tcW w:w="4036" w:type="dxa"/>
          </w:tcPr>
          <w:p w14:paraId="7677DFD5" w14:textId="31E0D2B5" w:rsidR="00042625" w:rsidRPr="008227B8" w:rsidRDefault="00042625" w:rsidP="00042625">
            <w:pPr>
              <w:keepNext/>
              <w:keepLines/>
              <w:spacing w:after="0"/>
              <w:rPr>
                <w:rFonts w:ascii="Arial" w:eastAsia="SimSun" w:hAnsi="Arial" w:cs="Arial"/>
                <w:snapToGrid w:val="0"/>
                <w:sz w:val="18"/>
              </w:rPr>
            </w:pPr>
            <w:bookmarkStart w:id="841" w:name="_MCCTEMPBM_CRPT22660671___7"/>
            <w:r>
              <w:rPr>
                <w:rFonts w:ascii="Arial" w:eastAsia="SimSun" w:hAnsi="Arial" w:cs="Courier New"/>
                <w:sz w:val="18"/>
                <w:szCs w:val="16"/>
                <w:lang w:val="en-US" w:eastAsia="zh-CN"/>
              </w:rPr>
              <w:t>Reserved</w:t>
            </w:r>
            <w:bookmarkEnd w:id="841"/>
          </w:p>
        </w:tc>
        <w:tc>
          <w:tcPr>
            <w:tcW w:w="1418"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769"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34336C">
        <w:trPr>
          <w:jc w:val="center"/>
        </w:trPr>
        <w:tc>
          <w:tcPr>
            <w:tcW w:w="4036" w:type="dxa"/>
          </w:tcPr>
          <w:p w14:paraId="7BC7C414" w14:textId="77777777" w:rsidR="00042625" w:rsidRPr="008227B8" w:rsidRDefault="00042625" w:rsidP="00042625">
            <w:pPr>
              <w:keepNext/>
              <w:keepLines/>
              <w:spacing w:after="0"/>
              <w:rPr>
                <w:rFonts w:ascii="Arial" w:eastAsia="SimSun" w:hAnsi="Arial" w:cs="Arial"/>
                <w:snapToGrid w:val="0"/>
                <w:sz w:val="18"/>
              </w:rPr>
            </w:pPr>
            <w:bookmarkStart w:id="842" w:name="_MCCTEMPBM_CRPT22660672___7" w:colFirst="0" w:colLast="0"/>
            <w:bookmarkEnd w:id="840"/>
            <w:r w:rsidRPr="008227B8">
              <w:rPr>
                <w:rFonts w:ascii="Arial" w:eastAsia="SimSun" w:hAnsi="Arial" w:cs="Arial"/>
                <w:snapToGrid w:val="0"/>
                <w:sz w:val="18"/>
              </w:rPr>
              <w:t xml:space="preserve">Remote Alarm Interface </w:t>
            </w:r>
          </w:p>
        </w:tc>
        <w:tc>
          <w:tcPr>
            <w:tcW w:w="1418"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769"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34336C">
        <w:trPr>
          <w:jc w:val="center"/>
        </w:trPr>
        <w:tc>
          <w:tcPr>
            <w:tcW w:w="4036" w:type="dxa"/>
          </w:tcPr>
          <w:p w14:paraId="1E3DC4BE" w14:textId="77777777" w:rsidR="00042625" w:rsidRPr="008227B8" w:rsidRDefault="00042625" w:rsidP="00042625">
            <w:pPr>
              <w:keepNext/>
              <w:keepLines/>
              <w:spacing w:after="0"/>
              <w:rPr>
                <w:rFonts w:ascii="Arial" w:eastAsia="SimSun" w:hAnsi="Arial" w:cs="Arial"/>
                <w:snapToGrid w:val="0"/>
                <w:sz w:val="18"/>
              </w:rPr>
            </w:pPr>
            <w:bookmarkStart w:id="843" w:name="_MCCTEMPBM_CRPT22660673___7" w:colFirst="0" w:colLast="0"/>
            <w:bookmarkEnd w:id="842"/>
            <w:r w:rsidRPr="008227B8">
              <w:rPr>
                <w:rFonts w:ascii="Arial" w:eastAsia="SimSun" w:hAnsi="Arial" w:cs="Arial"/>
                <w:snapToGrid w:val="0"/>
                <w:sz w:val="18"/>
              </w:rPr>
              <w:t xml:space="preserve">Excessive Bit Error Rate (EBER) </w:t>
            </w:r>
          </w:p>
        </w:tc>
        <w:tc>
          <w:tcPr>
            <w:tcW w:w="1418"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769"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34336C">
        <w:trPr>
          <w:jc w:val="center"/>
        </w:trPr>
        <w:tc>
          <w:tcPr>
            <w:tcW w:w="4036" w:type="dxa"/>
          </w:tcPr>
          <w:p w14:paraId="0ECDFD8B" w14:textId="77777777" w:rsidR="00042625" w:rsidRPr="008227B8" w:rsidRDefault="00042625" w:rsidP="00042625">
            <w:pPr>
              <w:keepNext/>
              <w:keepLines/>
              <w:spacing w:after="0"/>
              <w:rPr>
                <w:rFonts w:ascii="Arial" w:eastAsia="SimSun" w:hAnsi="Arial" w:cs="Arial"/>
                <w:snapToGrid w:val="0"/>
                <w:sz w:val="18"/>
              </w:rPr>
            </w:pPr>
            <w:bookmarkStart w:id="844" w:name="_MCCTEMPBM_CRPT22660674___7" w:colFirst="0" w:colLast="0"/>
            <w:bookmarkEnd w:id="843"/>
            <w:r w:rsidRPr="008227B8">
              <w:rPr>
                <w:rFonts w:ascii="Arial" w:eastAsia="SimSun" w:hAnsi="Arial" w:cs="Arial"/>
                <w:snapToGrid w:val="0"/>
                <w:sz w:val="18"/>
              </w:rPr>
              <w:t xml:space="preserve">Path Trace Mismatch </w:t>
            </w:r>
          </w:p>
        </w:tc>
        <w:tc>
          <w:tcPr>
            <w:tcW w:w="1418"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769"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34336C">
        <w:trPr>
          <w:jc w:val="center"/>
        </w:trPr>
        <w:tc>
          <w:tcPr>
            <w:tcW w:w="4036" w:type="dxa"/>
          </w:tcPr>
          <w:p w14:paraId="1C85451C" w14:textId="77777777" w:rsidR="00042625" w:rsidRPr="008227B8" w:rsidRDefault="00042625" w:rsidP="00042625">
            <w:pPr>
              <w:keepNext/>
              <w:keepLines/>
              <w:spacing w:after="0"/>
              <w:rPr>
                <w:rFonts w:ascii="Arial" w:eastAsia="SimSun" w:hAnsi="Arial" w:cs="Arial"/>
                <w:snapToGrid w:val="0"/>
                <w:sz w:val="18"/>
              </w:rPr>
            </w:pPr>
            <w:bookmarkStart w:id="845" w:name="_MCCTEMPBM_CRPT22660675___7" w:colFirst="0" w:colLast="0"/>
            <w:bookmarkEnd w:id="844"/>
            <w:r w:rsidRPr="008227B8">
              <w:rPr>
                <w:rFonts w:ascii="Arial" w:eastAsia="SimSun" w:hAnsi="Arial" w:cs="Arial"/>
                <w:snapToGrid w:val="0"/>
                <w:sz w:val="18"/>
              </w:rPr>
              <w:t xml:space="preserve">Unavailable </w:t>
            </w:r>
          </w:p>
        </w:tc>
        <w:tc>
          <w:tcPr>
            <w:tcW w:w="1418"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769"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34336C">
        <w:trPr>
          <w:jc w:val="center"/>
        </w:trPr>
        <w:tc>
          <w:tcPr>
            <w:tcW w:w="4036" w:type="dxa"/>
          </w:tcPr>
          <w:p w14:paraId="54A024DA" w14:textId="77777777" w:rsidR="00042625" w:rsidRPr="008227B8" w:rsidRDefault="00042625" w:rsidP="00042625">
            <w:pPr>
              <w:keepNext/>
              <w:keepLines/>
              <w:spacing w:after="0"/>
              <w:rPr>
                <w:rFonts w:ascii="Arial" w:eastAsia="SimSun" w:hAnsi="Arial" w:cs="Arial"/>
                <w:snapToGrid w:val="0"/>
                <w:sz w:val="18"/>
              </w:rPr>
            </w:pPr>
            <w:bookmarkStart w:id="846" w:name="_MCCTEMPBM_CRPT22660676___7" w:colFirst="0" w:colLast="0"/>
            <w:bookmarkEnd w:id="845"/>
            <w:r w:rsidRPr="008227B8">
              <w:rPr>
                <w:rFonts w:ascii="Arial" w:eastAsia="SimSun" w:hAnsi="Arial" w:cs="Arial"/>
                <w:snapToGrid w:val="0"/>
                <w:sz w:val="18"/>
              </w:rPr>
              <w:t xml:space="preserve">Signal Label Mismatch </w:t>
            </w:r>
          </w:p>
        </w:tc>
        <w:tc>
          <w:tcPr>
            <w:tcW w:w="1418"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769"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34336C">
        <w:trPr>
          <w:jc w:val="center"/>
        </w:trPr>
        <w:tc>
          <w:tcPr>
            <w:tcW w:w="4036" w:type="dxa"/>
          </w:tcPr>
          <w:p w14:paraId="64ED0503" w14:textId="77777777" w:rsidR="00042625" w:rsidRPr="008227B8" w:rsidRDefault="00042625" w:rsidP="00042625">
            <w:pPr>
              <w:keepNext/>
              <w:keepLines/>
              <w:spacing w:after="0"/>
              <w:rPr>
                <w:rFonts w:ascii="Arial" w:eastAsia="SimSun" w:hAnsi="Arial" w:cs="Arial"/>
                <w:snapToGrid w:val="0"/>
                <w:sz w:val="18"/>
              </w:rPr>
            </w:pPr>
            <w:bookmarkStart w:id="847" w:name="_MCCTEMPBM_CRPT22660677___7" w:colFirst="0" w:colLast="0"/>
            <w:bookmarkEnd w:id="846"/>
            <w:r w:rsidRPr="008227B8">
              <w:rPr>
                <w:rFonts w:ascii="Arial" w:eastAsia="SimSun" w:hAnsi="Arial" w:cs="Arial"/>
                <w:snapToGrid w:val="0"/>
                <w:sz w:val="18"/>
              </w:rPr>
              <w:t xml:space="preserve">Loss Of Multi Frame </w:t>
            </w:r>
          </w:p>
        </w:tc>
        <w:tc>
          <w:tcPr>
            <w:tcW w:w="1418"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769"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34336C">
        <w:trPr>
          <w:jc w:val="center"/>
        </w:trPr>
        <w:tc>
          <w:tcPr>
            <w:tcW w:w="4036" w:type="dxa"/>
          </w:tcPr>
          <w:p w14:paraId="450C8D1A" w14:textId="77777777" w:rsidR="00042625" w:rsidRPr="008227B8" w:rsidRDefault="00042625" w:rsidP="00042625">
            <w:pPr>
              <w:keepNext/>
              <w:keepLines/>
              <w:spacing w:after="0"/>
              <w:rPr>
                <w:rFonts w:ascii="Arial" w:eastAsia="SimSun" w:hAnsi="Arial" w:cs="Arial"/>
                <w:snapToGrid w:val="0"/>
                <w:sz w:val="18"/>
              </w:rPr>
            </w:pPr>
            <w:bookmarkStart w:id="848" w:name="_MCCTEMPBM_CRPT22660678___7" w:colFirst="0" w:colLast="0"/>
            <w:bookmarkEnd w:id="847"/>
            <w:r w:rsidRPr="008227B8">
              <w:rPr>
                <w:rFonts w:ascii="Arial" w:eastAsia="SimSun" w:hAnsi="Arial" w:cs="Arial"/>
                <w:snapToGrid w:val="0"/>
                <w:sz w:val="18"/>
              </w:rPr>
              <w:t>Communications Receive Failure</w:t>
            </w:r>
          </w:p>
        </w:tc>
        <w:tc>
          <w:tcPr>
            <w:tcW w:w="1418"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769"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34336C">
        <w:trPr>
          <w:jc w:val="center"/>
        </w:trPr>
        <w:tc>
          <w:tcPr>
            <w:tcW w:w="4036" w:type="dxa"/>
          </w:tcPr>
          <w:p w14:paraId="527F19DD" w14:textId="77777777" w:rsidR="00042625" w:rsidRPr="008227B8" w:rsidRDefault="00042625" w:rsidP="00042625">
            <w:pPr>
              <w:keepNext/>
              <w:keepLines/>
              <w:spacing w:after="0"/>
              <w:rPr>
                <w:rFonts w:ascii="Arial" w:eastAsia="SimSun" w:hAnsi="Arial" w:cs="Arial"/>
                <w:snapToGrid w:val="0"/>
                <w:sz w:val="18"/>
              </w:rPr>
            </w:pPr>
            <w:bookmarkStart w:id="849" w:name="_MCCTEMPBM_CRPT22660679___7" w:colFirst="0" w:colLast="0"/>
            <w:bookmarkEnd w:id="848"/>
            <w:r w:rsidRPr="008227B8">
              <w:rPr>
                <w:rFonts w:ascii="Arial" w:eastAsia="SimSun" w:hAnsi="Arial" w:cs="Arial"/>
                <w:snapToGrid w:val="0"/>
                <w:sz w:val="18"/>
              </w:rPr>
              <w:t xml:space="preserve">Communications Transmit Failure </w:t>
            </w:r>
          </w:p>
        </w:tc>
        <w:tc>
          <w:tcPr>
            <w:tcW w:w="1418"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769"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34336C">
        <w:trPr>
          <w:jc w:val="center"/>
        </w:trPr>
        <w:tc>
          <w:tcPr>
            <w:tcW w:w="4036" w:type="dxa"/>
          </w:tcPr>
          <w:p w14:paraId="6981EF77" w14:textId="77777777" w:rsidR="00042625" w:rsidRPr="008227B8" w:rsidRDefault="00042625" w:rsidP="00042625">
            <w:pPr>
              <w:keepNext/>
              <w:keepLines/>
              <w:spacing w:after="0"/>
              <w:rPr>
                <w:rFonts w:ascii="Arial" w:eastAsia="SimSun" w:hAnsi="Arial" w:cs="Arial"/>
                <w:snapToGrid w:val="0"/>
                <w:sz w:val="18"/>
              </w:rPr>
            </w:pPr>
            <w:bookmarkStart w:id="850" w:name="_MCCTEMPBM_CRPT22660680___7" w:colFirst="0" w:colLast="0"/>
            <w:bookmarkEnd w:id="849"/>
            <w:r w:rsidRPr="008227B8">
              <w:rPr>
                <w:rFonts w:ascii="Arial" w:eastAsia="SimSun" w:hAnsi="Arial" w:cs="Arial"/>
                <w:snapToGrid w:val="0"/>
                <w:sz w:val="18"/>
              </w:rPr>
              <w:t>Modulation Failure</w:t>
            </w:r>
          </w:p>
        </w:tc>
        <w:tc>
          <w:tcPr>
            <w:tcW w:w="1418"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769"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34336C">
        <w:trPr>
          <w:jc w:val="center"/>
        </w:trPr>
        <w:tc>
          <w:tcPr>
            <w:tcW w:w="4036" w:type="dxa"/>
          </w:tcPr>
          <w:p w14:paraId="4D1B4732" w14:textId="77777777" w:rsidR="00042625" w:rsidRPr="008227B8" w:rsidRDefault="00042625" w:rsidP="00042625">
            <w:pPr>
              <w:keepNext/>
              <w:keepLines/>
              <w:spacing w:after="0"/>
              <w:rPr>
                <w:rFonts w:ascii="Arial" w:eastAsia="SimSun" w:hAnsi="Arial" w:cs="Arial"/>
                <w:snapToGrid w:val="0"/>
                <w:sz w:val="18"/>
              </w:rPr>
            </w:pPr>
            <w:bookmarkStart w:id="851" w:name="_MCCTEMPBM_CRPT22660681___7" w:colFirst="0" w:colLast="0"/>
            <w:bookmarkEnd w:id="850"/>
            <w:r w:rsidRPr="008227B8">
              <w:rPr>
                <w:rFonts w:ascii="Arial" w:eastAsia="SimSun" w:hAnsi="Arial" w:cs="Arial"/>
                <w:snapToGrid w:val="0"/>
                <w:sz w:val="18"/>
              </w:rPr>
              <w:t xml:space="preserve">Demodulation Failure </w:t>
            </w:r>
          </w:p>
        </w:tc>
        <w:tc>
          <w:tcPr>
            <w:tcW w:w="1418"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769"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34336C">
        <w:trPr>
          <w:jc w:val="center"/>
        </w:trPr>
        <w:tc>
          <w:tcPr>
            <w:tcW w:w="4036" w:type="dxa"/>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8"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769"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34336C">
        <w:trPr>
          <w:jc w:val="center"/>
        </w:trPr>
        <w:tc>
          <w:tcPr>
            <w:tcW w:w="4036" w:type="dxa"/>
          </w:tcPr>
          <w:p w14:paraId="74AF60B1" w14:textId="5D8D2594" w:rsidR="00042625" w:rsidRPr="008227B8" w:rsidRDefault="00042625" w:rsidP="00042625">
            <w:pPr>
              <w:keepNext/>
              <w:keepLines/>
              <w:spacing w:after="0"/>
              <w:rPr>
                <w:rFonts w:ascii="Arial" w:eastAsia="SimSun" w:hAnsi="Arial" w:cs="Arial"/>
                <w:snapToGrid w:val="0"/>
                <w:sz w:val="18"/>
              </w:rPr>
            </w:pPr>
            <w:bookmarkStart w:id="852" w:name="_MCCTEMPBM_CRPT22660683___7"/>
            <w:r w:rsidRPr="00324D77">
              <w:rPr>
                <w:rFonts w:ascii="Arial" w:eastAsia="SimSun" w:hAnsi="Arial"/>
                <w:sz w:val="18"/>
                <w:lang w:val="en-US"/>
              </w:rPr>
              <w:t>Reserved for M.3100 potential future extensions.</w:t>
            </w:r>
            <w:bookmarkEnd w:id="852"/>
          </w:p>
        </w:tc>
        <w:tc>
          <w:tcPr>
            <w:tcW w:w="1418"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769"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34336C">
        <w:trPr>
          <w:jc w:val="center"/>
        </w:trPr>
        <w:tc>
          <w:tcPr>
            <w:tcW w:w="4036" w:type="dxa"/>
          </w:tcPr>
          <w:p w14:paraId="35BB8DC2" w14:textId="77777777" w:rsidR="00042625" w:rsidRPr="008227B8" w:rsidRDefault="00042625" w:rsidP="00042625">
            <w:pPr>
              <w:keepNext/>
              <w:keepLines/>
              <w:spacing w:after="0"/>
              <w:rPr>
                <w:rFonts w:ascii="Arial" w:eastAsia="SimSun" w:hAnsi="Arial" w:cs="Arial"/>
                <w:snapToGrid w:val="0"/>
                <w:sz w:val="18"/>
              </w:rPr>
            </w:pPr>
            <w:bookmarkStart w:id="853" w:name="_MCCTEMPBM_CRPT22660684___7" w:colFirst="0" w:colLast="0"/>
            <w:bookmarkEnd w:id="851"/>
            <w:r w:rsidRPr="008227B8">
              <w:rPr>
                <w:rFonts w:ascii="Arial" w:eastAsia="SimSun" w:hAnsi="Arial" w:cs="Arial"/>
                <w:snapToGrid w:val="0"/>
                <w:sz w:val="18"/>
              </w:rPr>
              <w:t>Back Plane Failure</w:t>
            </w:r>
          </w:p>
        </w:tc>
        <w:tc>
          <w:tcPr>
            <w:tcW w:w="1418"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769"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34336C">
        <w:trPr>
          <w:jc w:val="center"/>
        </w:trPr>
        <w:tc>
          <w:tcPr>
            <w:tcW w:w="4036" w:type="dxa"/>
          </w:tcPr>
          <w:p w14:paraId="50456EC0" w14:textId="77777777" w:rsidR="00042625" w:rsidRPr="008227B8" w:rsidRDefault="00042625" w:rsidP="00042625">
            <w:pPr>
              <w:keepNext/>
              <w:keepLines/>
              <w:spacing w:after="0"/>
              <w:rPr>
                <w:rFonts w:ascii="Arial" w:eastAsia="SimSun" w:hAnsi="Arial" w:cs="Arial"/>
                <w:snapToGrid w:val="0"/>
                <w:sz w:val="18"/>
              </w:rPr>
            </w:pPr>
            <w:bookmarkStart w:id="854" w:name="_MCCTEMPBM_CRPT22660685___7" w:colFirst="0" w:colLast="0"/>
            <w:bookmarkEnd w:id="853"/>
            <w:r w:rsidRPr="008227B8">
              <w:rPr>
                <w:rFonts w:ascii="Arial" w:eastAsia="SimSun" w:hAnsi="Arial" w:cs="Arial"/>
                <w:snapToGrid w:val="0"/>
                <w:sz w:val="18"/>
              </w:rPr>
              <w:t>Data Set Problem</w:t>
            </w:r>
          </w:p>
        </w:tc>
        <w:tc>
          <w:tcPr>
            <w:tcW w:w="1418"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769"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34336C">
        <w:trPr>
          <w:jc w:val="center"/>
        </w:trPr>
        <w:tc>
          <w:tcPr>
            <w:tcW w:w="4036" w:type="dxa"/>
          </w:tcPr>
          <w:p w14:paraId="43016EAA" w14:textId="77777777" w:rsidR="00042625" w:rsidRPr="008227B8" w:rsidRDefault="00042625" w:rsidP="00042625">
            <w:pPr>
              <w:keepNext/>
              <w:keepLines/>
              <w:spacing w:after="0"/>
              <w:rPr>
                <w:rFonts w:ascii="Arial" w:eastAsia="SimSun" w:hAnsi="Arial" w:cs="Arial"/>
                <w:snapToGrid w:val="0"/>
                <w:sz w:val="18"/>
              </w:rPr>
            </w:pPr>
            <w:bookmarkStart w:id="855" w:name="_MCCTEMPBM_CRPT22660686___7" w:colFirst="0" w:colLast="0"/>
            <w:bookmarkEnd w:id="854"/>
            <w:r w:rsidRPr="008227B8">
              <w:rPr>
                <w:rFonts w:ascii="Arial" w:eastAsia="SimSun" w:hAnsi="Arial" w:cs="Arial"/>
                <w:snapToGrid w:val="0"/>
                <w:sz w:val="18"/>
              </w:rPr>
              <w:t xml:space="preserve">Equipment Identifier Duplication </w:t>
            </w:r>
          </w:p>
        </w:tc>
        <w:tc>
          <w:tcPr>
            <w:tcW w:w="1418"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769"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34336C">
        <w:trPr>
          <w:jc w:val="center"/>
        </w:trPr>
        <w:tc>
          <w:tcPr>
            <w:tcW w:w="4036" w:type="dxa"/>
          </w:tcPr>
          <w:p w14:paraId="13B39D4A" w14:textId="77777777" w:rsidR="00042625" w:rsidRPr="008227B8" w:rsidRDefault="00042625" w:rsidP="00042625">
            <w:pPr>
              <w:keepNext/>
              <w:keepLines/>
              <w:spacing w:after="0"/>
              <w:rPr>
                <w:rFonts w:ascii="Arial" w:eastAsia="SimSun" w:hAnsi="Arial" w:cs="Arial"/>
                <w:snapToGrid w:val="0"/>
                <w:sz w:val="18"/>
              </w:rPr>
            </w:pPr>
            <w:bookmarkStart w:id="856" w:name="_MCCTEMPBM_CRPT22660687___7" w:colFirst="0" w:colLast="0"/>
            <w:bookmarkEnd w:id="855"/>
            <w:r w:rsidRPr="008227B8">
              <w:rPr>
                <w:rFonts w:ascii="Arial" w:eastAsia="SimSun" w:hAnsi="Arial" w:cs="Arial"/>
                <w:snapToGrid w:val="0"/>
                <w:sz w:val="18"/>
              </w:rPr>
              <w:t xml:space="preserve">External IF Device Problem </w:t>
            </w:r>
          </w:p>
        </w:tc>
        <w:tc>
          <w:tcPr>
            <w:tcW w:w="1418"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769"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34336C">
        <w:trPr>
          <w:jc w:val="center"/>
        </w:trPr>
        <w:tc>
          <w:tcPr>
            <w:tcW w:w="4036" w:type="dxa"/>
          </w:tcPr>
          <w:p w14:paraId="004E29C7" w14:textId="77777777" w:rsidR="00042625" w:rsidRPr="008227B8" w:rsidRDefault="00042625" w:rsidP="00042625">
            <w:pPr>
              <w:keepNext/>
              <w:keepLines/>
              <w:spacing w:after="0"/>
              <w:rPr>
                <w:rFonts w:ascii="Arial" w:eastAsia="SimSun" w:hAnsi="Arial" w:cs="Arial"/>
                <w:snapToGrid w:val="0"/>
                <w:sz w:val="18"/>
              </w:rPr>
            </w:pPr>
            <w:bookmarkStart w:id="857" w:name="_MCCTEMPBM_CRPT22660688___7" w:colFirst="0" w:colLast="0"/>
            <w:bookmarkEnd w:id="856"/>
            <w:r w:rsidRPr="008227B8">
              <w:rPr>
                <w:rFonts w:ascii="Arial" w:eastAsia="SimSun" w:hAnsi="Arial" w:cs="Arial"/>
                <w:snapToGrid w:val="0"/>
                <w:sz w:val="18"/>
              </w:rPr>
              <w:t xml:space="preserve">Line Card Problem </w:t>
            </w:r>
          </w:p>
        </w:tc>
        <w:tc>
          <w:tcPr>
            <w:tcW w:w="1418"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769"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34336C">
        <w:trPr>
          <w:jc w:val="center"/>
        </w:trPr>
        <w:tc>
          <w:tcPr>
            <w:tcW w:w="4036" w:type="dxa"/>
          </w:tcPr>
          <w:p w14:paraId="6EF1979C" w14:textId="77777777" w:rsidR="00042625" w:rsidRPr="008227B8" w:rsidRDefault="00042625" w:rsidP="00042625">
            <w:pPr>
              <w:keepNext/>
              <w:keepLines/>
              <w:spacing w:after="0"/>
              <w:rPr>
                <w:rFonts w:ascii="Arial" w:eastAsia="SimSun" w:hAnsi="Arial" w:cs="Arial"/>
                <w:snapToGrid w:val="0"/>
                <w:sz w:val="18"/>
              </w:rPr>
            </w:pPr>
            <w:bookmarkStart w:id="858" w:name="_MCCTEMPBM_CRPT22660689___7" w:colFirst="0" w:colLast="0"/>
            <w:bookmarkEnd w:id="857"/>
            <w:r w:rsidRPr="008227B8">
              <w:rPr>
                <w:rFonts w:ascii="Arial" w:eastAsia="SimSun" w:hAnsi="Arial" w:cs="Arial"/>
                <w:snapToGrid w:val="0"/>
                <w:sz w:val="18"/>
              </w:rPr>
              <w:t xml:space="preserve">Multiplexer Problem </w:t>
            </w:r>
          </w:p>
        </w:tc>
        <w:tc>
          <w:tcPr>
            <w:tcW w:w="1418"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769"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34336C">
        <w:trPr>
          <w:jc w:val="center"/>
        </w:trPr>
        <w:tc>
          <w:tcPr>
            <w:tcW w:w="4036" w:type="dxa"/>
          </w:tcPr>
          <w:p w14:paraId="70D102EA" w14:textId="77777777" w:rsidR="00042625" w:rsidRPr="008227B8" w:rsidRDefault="00042625" w:rsidP="00042625">
            <w:pPr>
              <w:keepNext/>
              <w:keepLines/>
              <w:spacing w:after="0"/>
              <w:rPr>
                <w:rFonts w:ascii="Arial" w:eastAsia="SimSun" w:hAnsi="Arial" w:cs="Arial"/>
                <w:snapToGrid w:val="0"/>
                <w:sz w:val="18"/>
              </w:rPr>
            </w:pPr>
            <w:bookmarkStart w:id="859" w:name="_MCCTEMPBM_CRPT22660690___7" w:colFirst="0" w:colLast="0"/>
            <w:bookmarkEnd w:id="858"/>
            <w:r w:rsidRPr="008227B8">
              <w:rPr>
                <w:rFonts w:ascii="Arial" w:eastAsia="SimSun" w:hAnsi="Arial" w:cs="Arial"/>
                <w:snapToGrid w:val="0"/>
                <w:sz w:val="18"/>
              </w:rPr>
              <w:t xml:space="preserve">NE Identifier Duplication </w:t>
            </w:r>
          </w:p>
        </w:tc>
        <w:tc>
          <w:tcPr>
            <w:tcW w:w="1418"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769"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34336C">
        <w:trPr>
          <w:jc w:val="center"/>
        </w:trPr>
        <w:tc>
          <w:tcPr>
            <w:tcW w:w="4036" w:type="dxa"/>
          </w:tcPr>
          <w:p w14:paraId="65B6EF73" w14:textId="77777777" w:rsidR="00042625" w:rsidRPr="008227B8" w:rsidRDefault="00042625" w:rsidP="00042625">
            <w:pPr>
              <w:keepNext/>
              <w:keepLines/>
              <w:spacing w:after="0"/>
              <w:rPr>
                <w:rFonts w:ascii="Arial" w:eastAsia="SimSun" w:hAnsi="Arial" w:cs="Arial"/>
                <w:snapToGrid w:val="0"/>
                <w:sz w:val="18"/>
              </w:rPr>
            </w:pPr>
            <w:bookmarkStart w:id="860" w:name="_MCCTEMPBM_CRPT22660691___7" w:colFirst="0" w:colLast="0"/>
            <w:bookmarkEnd w:id="859"/>
            <w:r w:rsidRPr="008227B8">
              <w:rPr>
                <w:rFonts w:ascii="Arial" w:eastAsia="SimSun" w:hAnsi="Arial" w:cs="Arial"/>
                <w:snapToGrid w:val="0"/>
                <w:sz w:val="18"/>
              </w:rPr>
              <w:t xml:space="preserve">Power Problem </w:t>
            </w:r>
          </w:p>
        </w:tc>
        <w:tc>
          <w:tcPr>
            <w:tcW w:w="1418"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769"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34336C">
        <w:trPr>
          <w:jc w:val="center"/>
        </w:trPr>
        <w:tc>
          <w:tcPr>
            <w:tcW w:w="4036" w:type="dxa"/>
          </w:tcPr>
          <w:p w14:paraId="69DDA86C" w14:textId="77777777" w:rsidR="00042625" w:rsidRPr="008227B8" w:rsidRDefault="00042625" w:rsidP="00042625">
            <w:pPr>
              <w:keepNext/>
              <w:keepLines/>
              <w:spacing w:after="0"/>
              <w:rPr>
                <w:rFonts w:ascii="Arial" w:eastAsia="SimSun" w:hAnsi="Arial" w:cs="Arial"/>
                <w:snapToGrid w:val="0"/>
                <w:sz w:val="18"/>
              </w:rPr>
            </w:pPr>
            <w:bookmarkStart w:id="861" w:name="_MCCTEMPBM_CRPT22660693___7" w:colFirst="0" w:colLast="0"/>
            <w:bookmarkEnd w:id="860"/>
            <w:r w:rsidRPr="008227B8">
              <w:rPr>
                <w:rFonts w:ascii="Arial" w:eastAsia="SimSun" w:hAnsi="Arial" w:cs="Arial"/>
                <w:snapToGrid w:val="0"/>
                <w:sz w:val="18"/>
              </w:rPr>
              <w:t xml:space="preserve">Processor Problem </w:t>
            </w:r>
          </w:p>
        </w:tc>
        <w:tc>
          <w:tcPr>
            <w:tcW w:w="1418"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769"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34336C">
        <w:trPr>
          <w:jc w:val="center"/>
        </w:trPr>
        <w:tc>
          <w:tcPr>
            <w:tcW w:w="4036" w:type="dxa"/>
          </w:tcPr>
          <w:p w14:paraId="5B748057" w14:textId="77777777" w:rsidR="00042625" w:rsidRPr="008227B8" w:rsidRDefault="00042625" w:rsidP="00042625">
            <w:pPr>
              <w:keepNext/>
              <w:keepLines/>
              <w:spacing w:after="0"/>
              <w:rPr>
                <w:rFonts w:ascii="Arial" w:eastAsia="SimSun" w:hAnsi="Arial" w:cs="Arial"/>
                <w:snapToGrid w:val="0"/>
                <w:sz w:val="18"/>
              </w:rPr>
            </w:pPr>
            <w:bookmarkStart w:id="862" w:name="_MCCTEMPBM_CRPT22660694___7" w:colFirst="0" w:colLast="0"/>
            <w:bookmarkEnd w:id="861"/>
            <w:r w:rsidRPr="008227B8">
              <w:rPr>
                <w:rFonts w:ascii="Arial" w:eastAsia="SimSun" w:hAnsi="Arial" w:cs="Arial"/>
                <w:snapToGrid w:val="0"/>
                <w:sz w:val="18"/>
              </w:rPr>
              <w:t xml:space="preserve">Protection Path Failure </w:t>
            </w:r>
          </w:p>
        </w:tc>
        <w:tc>
          <w:tcPr>
            <w:tcW w:w="1418"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769"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34336C">
        <w:trPr>
          <w:jc w:val="center"/>
        </w:trPr>
        <w:tc>
          <w:tcPr>
            <w:tcW w:w="4036" w:type="dxa"/>
          </w:tcPr>
          <w:p w14:paraId="3C5424FE" w14:textId="77777777" w:rsidR="00042625" w:rsidRPr="008227B8" w:rsidRDefault="00042625" w:rsidP="00042625">
            <w:pPr>
              <w:keepNext/>
              <w:keepLines/>
              <w:spacing w:after="0"/>
              <w:rPr>
                <w:rFonts w:ascii="Arial" w:eastAsia="SimSun" w:hAnsi="Arial" w:cs="Arial"/>
                <w:snapToGrid w:val="0"/>
                <w:sz w:val="18"/>
              </w:rPr>
            </w:pPr>
            <w:bookmarkStart w:id="863" w:name="_MCCTEMPBM_CRPT22660695___7" w:colFirst="0" w:colLast="0"/>
            <w:bookmarkEnd w:id="862"/>
            <w:r w:rsidRPr="008227B8">
              <w:rPr>
                <w:rFonts w:ascii="Arial" w:eastAsia="SimSun" w:hAnsi="Arial" w:cs="Arial"/>
                <w:snapToGrid w:val="0"/>
                <w:sz w:val="18"/>
              </w:rPr>
              <w:t xml:space="preserve">Receiver Failure </w:t>
            </w:r>
          </w:p>
        </w:tc>
        <w:tc>
          <w:tcPr>
            <w:tcW w:w="1418"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769"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34336C">
        <w:trPr>
          <w:jc w:val="center"/>
        </w:trPr>
        <w:tc>
          <w:tcPr>
            <w:tcW w:w="4036" w:type="dxa"/>
          </w:tcPr>
          <w:p w14:paraId="42091DA2" w14:textId="77777777" w:rsidR="00042625" w:rsidRPr="008227B8" w:rsidRDefault="00042625" w:rsidP="00042625">
            <w:pPr>
              <w:keepNext/>
              <w:keepLines/>
              <w:spacing w:after="0"/>
              <w:rPr>
                <w:rFonts w:ascii="Arial" w:eastAsia="SimSun" w:hAnsi="Arial" w:cs="Arial"/>
                <w:snapToGrid w:val="0"/>
                <w:sz w:val="18"/>
              </w:rPr>
            </w:pPr>
            <w:bookmarkStart w:id="864" w:name="_MCCTEMPBM_CRPT22660696___7" w:colFirst="0" w:colLast="0"/>
            <w:bookmarkEnd w:id="863"/>
            <w:r w:rsidRPr="008227B8">
              <w:rPr>
                <w:rFonts w:ascii="Arial" w:eastAsia="SimSun" w:hAnsi="Arial" w:cs="Arial"/>
                <w:snapToGrid w:val="0"/>
                <w:sz w:val="18"/>
              </w:rPr>
              <w:t xml:space="preserve">Replaceable Unit Missing </w:t>
            </w:r>
          </w:p>
        </w:tc>
        <w:tc>
          <w:tcPr>
            <w:tcW w:w="1418"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769"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34336C">
        <w:trPr>
          <w:jc w:val="center"/>
        </w:trPr>
        <w:tc>
          <w:tcPr>
            <w:tcW w:w="4036" w:type="dxa"/>
          </w:tcPr>
          <w:p w14:paraId="2036DC61" w14:textId="77777777" w:rsidR="00042625" w:rsidRPr="008227B8" w:rsidRDefault="00042625" w:rsidP="00042625">
            <w:pPr>
              <w:keepNext/>
              <w:keepLines/>
              <w:spacing w:after="0"/>
              <w:rPr>
                <w:rFonts w:ascii="Arial" w:eastAsia="SimSun" w:hAnsi="Arial" w:cs="Arial"/>
                <w:snapToGrid w:val="0"/>
                <w:sz w:val="18"/>
              </w:rPr>
            </w:pPr>
            <w:bookmarkStart w:id="865" w:name="_MCCTEMPBM_CRPT22660697___7" w:colFirst="0" w:colLast="0"/>
            <w:bookmarkEnd w:id="864"/>
            <w:r w:rsidRPr="008227B8">
              <w:rPr>
                <w:rFonts w:ascii="Arial" w:eastAsia="SimSun" w:hAnsi="Arial" w:cs="Arial"/>
                <w:snapToGrid w:val="0"/>
                <w:sz w:val="18"/>
              </w:rPr>
              <w:t xml:space="preserve">Replaceable Unit Type Mismatch </w:t>
            </w:r>
          </w:p>
        </w:tc>
        <w:tc>
          <w:tcPr>
            <w:tcW w:w="1418"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769"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34336C">
        <w:trPr>
          <w:jc w:val="center"/>
        </w:trPr>
        <w:tc>
          <w:tcPr>
            <w:tcW w:w="4036" w:type="dxa"/>
          </w:tcPr>
          <w:p w14:paraId="413EAA1E" w14:textId="77777777" w:rsidR="00042625" w:rsidRPr="008227B8" w:rsidRDefault="00042625" w:rsidP="00042625">
            <w:pPr>
              <w:keepNext/>
              <w:keepLines/>
              <w:spacing w:after="0"/>
              <w:rPr>
                <w:rFonts w:ascii="Arial" w:eastAsia="SimSun" w:hAnsi="Arial" w:cs="Arial"/>
                <w:snapToGrid w:val="0"/>
                <w:sz w:val="18"/>
              </w:rPr>
            </w:pPr>
            <w:bookmarkStart w:id="866" w:name="_MCCTEMPBM_CRPT22660698___7" w:colFirst="0" w:colLast="0"/>
            <w:bookmarkEnd w:id="865"/>
            <w:r w:rsidRPr="008227B8">
              <w:rPr>
                <w:rFonts w:ascii="Arial" w:eastAsia="SimSun" w:hAnsi="Arial" w:cs="Arial"/>
                <w:snapToGrid w:val="0"/>
                <w:sz w:val="18"/>
              </w:rPr>
              <w:t xml:space="preserve">Synchronization Source Mismatch </w:t>
            </w:r>
          </w:p>
        </w:tc>
        <w:tc>
          <w:tcPr>
            <w:tcW w:w="1418"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769"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34336C">
        <w:trPr>
          <w:jc w:val="center"/>
        </w:trPr>
        <w:tc>
          <w:tcPr>
            <w:tcW w:w="4036" w:type="dxa"/>
          </w:tcPr>
          <w:p w14:paraId="0ED90D5B" w14:textId="77777777" w:rsidR="00042625" w:rsidRPr="008227B8" w:rsidRDefault="00042625" w:rsidP="00042625">
            <w:pPr>
              <w:keepNext/>
              <w:keepLines/>
              <w:spacing w:after="0"/>
              <w:rPr>
                <w:rFonts w:ascii="Arial" w:eastAsia="SimSun" w:hAnsi="Arial" w:cs="Arial"/>
                <w:snapToGrid w:val="0"/>
                <w:sz w:val="18"/>
              </w:rPr>
            </w:pPr>
            <w:bookmarkStart w:id="867" w:name="_MCCTEMPBM_CRPT22660699___7" w:colFirst="0" w:colLast="0"/>
            <w:bookmarkEnd w:id="866"/>
            <w:r w:rsidRPr="008227B8">
              <w:rPr>
                <w:rFonts w:ascii="Arial" w:eastAsia="SimSun" w:hAnsi="Arial" w:cs="Arial"/>
                <w:snapToGrid w:val="0"/>
                <w:sz w:val="18"/>
              </w:rPr>
              <w:t xml:space="preserve">Terminal Problem </w:t>
            </w:r>
          </w:p>
        </w:tc>
        <w:tc>
          <w:tcPr>
            <w:tcW w:w="1418"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769"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34336C">
        <w:trPr>
          <w:jc w:val="center"/>
        </w:trPr>
        <w:tc>
          <w:tcPr>
            <w:tcW w:w="4036" w:type="dxa"/>
          </w:tcPr>
          <w:p w14:paraId="5808FCDD" w14:textId="77777777" w:rsidR="00042625" w:rsidRPr="008227B8" w:rsidRDefault="00042625" w:rsidP="00042625">
            <w:pPr>
              <w:keepNext/>
              <w:keepLines/>
              <w:spacing w:after="0"/>
              <w:rPr>
                <w:rFonts w:ascii="Arial" w:eastAsia="SimSun" w:hAnsi="Arial" w:cs="Arial"/>
                <w:snapToGrid w:val="0"/>
                <w:sz w:val="18"/>
              </w:rPr>
            </w:pPr>
            <w:bookmarkStart w:id="868" w:name="_MCCTEMPBM_CRPT22660700___7" w:colFirst="0" w:colLast="0"/>
            <w:bookmarkEnd w:id="867"/>
            <w:r w:rsidRPr="008227B8">
              <w:rPr>
                <w:rFonts w:ascii="Arial" w:eastAsia="SimSun" w:hAnsi="Arial" w:cs="Arial"/>
                <w:snapToGrid w:val="0"/>
                <w:sz w:val="18"/>
              </w:rPr>
              <w:t xml:space="preserve">Timing Problem </w:t>
            </w:r>
          </w:p>
        </w:tc>
        <w:tc>
          <w:tcPr>
            <w:tcW w:w="1418"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769"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34336C">
        <w:trPr>
          <w:jc w:val="center"/>
        </w:trPr>
        <w:tc>
          <w:tcPr>
            <w:tcW w:w="4036" w:type="dxa"/>
          </w:tcPr>
          <w:p w14:paraId="618A4737" w14:textId="77777777" w:rsidR="00042625" w:rsidRPr="008227B8" w:rsidRDefault="00042625" w:rsidP="00042625">
            <w:pPr>
              <w:keepNext/>
              <w:keepLines/>
              <w:spacing w:after="0"/>
              <w:rPr>
                <w:rFonts w:ascii="Arial" w:eastAsia="SimSun" w:hAnsi="Arial" w:cs="Arial"/>
                <w:snapToGrid w:val="0"/>
                <w:sz w:val="18"/>
              </w:rPr>
            </w:pPr>
            <w:bookmarkStart w:id="869" w:name="_MCCTEMPBM_CRPT22660701___7" w:colFirst="0" w:colLast="0"/>
            <w:bookmarkEnd w:id="868"/>
            <w:r w:rsidRPr="008227B8">
              <w:rPr>
                <w:rFonts w:ascii="Arial" w:eastAsia="SimSun" w:hAnsi="Arial" w:cs="Arial"/>
                <w:snapToGrid w:val="0"/>
                <w:sz w:val="18"/>
              </w:rPr>
              <w:t xml:space="preserve">Transmitter Failure </w:t>
            </w:r>
          </w:p>
        </w:tc>
        <w:tc>
          <w:tcPr>
            <w:tcW w:w="1418"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769"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34336C">
        <w:trPr>
          <w:jc w:val="center"/>
        </w:trPr>
        <w:tc>
          <w:tcPr>
            <w:tcW w:w="4036" w:type="dxa"/>
          </w:tcPr>
          <w:p w14:paraId="2F0D89AE" w14:textId="77777777" w:rsidR="00042625" w:rsidRPr="008227B8" w:rsidRDefault="00042625" w:rsidP="00042625">
            <w:pPr>
              <w:keepNext/>
              <w:keepLines/>
              <w:spacing w:after="0"/>
              <w:rPr>
                <w:rFonts w:ascii="Arial" w:eastAsia="SimSun" w:hAnsi="Arial" w:cs="Arial"/>
                <w:snapToGrid w:val="0"/>
                <w:sz w:val="18"/>
              </w:rPr>
            </w:pPr>
            <w:bookmarkStart w:id="870" w:name="_MCCTEMPBM_CRPT22660702___7" w:colFirst="0" w:colLast="0"/>
            <w:bookmarkEnd w:id="869"/>
            <w:r w:rsidRPr="008227B8">
              <w:rPr>
                <w:rFonts w:ascii="Arial" w:eastAsia="SimSun" w:hAnsi="Arial" w:cs="Arial"/>
                <w:snapToGrid w:val="0"/>
                <w:sz w:val="18"/>
              </w:rPr>
              <w:t>Trunk Card Problem</w:t>
            </w:r>
          </w:p>
        </w:tc>
        <w:tc>
          <w:tcPr>
            <w:tcW w:w="1418"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769"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34336C">
        <w:trPr>
          <w:jc w:val="center"/>
        </w:trPr>
        <w:tc>
          <w:tcPr>
            <w:tcW w:w="4036" w:type="dxa"/>
          </w:tcPr>
          <w:p w14:paraId="12E520A5" w14:textId="77777777" w:rsidR="00042625" w:rsidRPr="008227B8" w:rsidRDefault="00042625" w:rsidP="00042625">
            <w:pPr>
              <w:keepNext/>
              <w:keepLines/>
              <w:spacing w:after="0"/>
              <w:rPr>
                <w:rFonts w:ascii="Arial" w:eastAsia="SimSun" w:hAnsi="Arial" w:cs="Arial"/>
                <w:snapToGrid w:val="0"/>
                <w:sz w:val="18"/>
              </w:rPr>
            </w:pPr>
            <w:bookmarkStart w:id="871" w:name="_MCCTEMPBM_CRPT22660703___7" w:colFirst="0" w:colLast="0"/>
            <w:bookmarkEnd w:id="870"/>
            <w:r w:rsidRPr="008227B8">
              <w:rPr>
                <w:rFonts w:ascii="Arial" w:eastAsia="SimSun" w:hAnsi="Arial" w:cs="Arial"/>
                <w:snapToGrid w:val="0"/>
                <w:sz w:val="18"/>
              </w:rPr>
              <w:t xml:space="preserve">Replaceable Unit Problem </w:t>
            </w:r>
          </w:p>
        </w:tc>
        <w:tc>
          <w:tcPr>
            <w:tcW w:w="1418"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769"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34336C">
        <w:trPr>
          <w:jc w:val="center"/>
        </w:trPr>
        <w:tc>
          <w:tcPr>
            <w:tcW w:w="4036" w:type="dxa"/>
          </w:tcPr>
          <w:p w14:paraId="4EFBA8BA" w14:textId="77777777" w:rsidR="00042625" w:rsidRPr="008227B8" w:rsidRDefault="00042625" w:rsidP="00042625">
            <w:pPr>
              <w:keepNext/>
              <w:keepLines/>
              <w:spacing w:after="0"/>
              <w:rPr>
                <w:rFonts w:ascii="Arial" w:eastAsia="SimSun" w:hAnsi="Arial" w:cs="Arial"/>
                <w:snapToGrid w:val="0"/>
                <w:sz w:val="18"/>
              </w:rPr>
            </w:pPr>
            <w:bookmarkStart w:id="872" w:name="_MCCTEMPBM_CRPT22660704___7" w:colFirst="0" w:colLast="0"/>
            <w:bookmarkEnd w:id="871"/>
            <w:r w:rsidRPr="008227B8">
              <w:rPr>
                <w:rFonts w:ascii="Arial" w:eastAsia="SimSun" w:hAnsi="Arial" w:cs="Arial"/>
                <w:snapToGrid w:val="0"/>
                <w:sz w:val="18"/>
              </w:rPr>
              <w:t>Real Time Clock Failure</w:t>
            </w:r>
          </w:p>
        </w:tc>
        <w:tc>
          <w:tcPr>
            <w:tcW w:w="1418"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769"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34336C">
        <w:trPr>
          <w:jc w:val="center"/>
        </w:trPr>
        <w:tc>
          <w:tcPr>
            <w:tcW w:w="4036" w:type="dxa"/>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8"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769"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34336C">
        <w:trPr>
          <w:jc w:val="center"/>
        </w:trPr>
        <w:tc>
          <w:tcPr>
            <w:tcW w:w="4036" w:type="dxa"/>
          </w:tcPr>
          <w:p w14:paraId="20BE675A" w14:textId="77777777" w:rsidR="00042625" w:rsidRPr="008227B8" w:rsidRDefault="00042625" w:rsidP="00042625">
            <w:pPr>
              <w:keepNext/>
              <w:keepLines/>
              <w:spacing w:after="0"/>
              <w:rPr>
                <w:rFonts w:ascii="Arial" w:eastAsia="SimSun" w:hAnsi="Arial" w:cs="Arial"/>
                <w:snapToGrid w:val="0"/>
                <w:sz w:val="18"/>
              </w:rPr>
            </w:pPr>
            <w:bookmarkStart w:id="873" w:name="_MCCTEMPBM_CRPT22660706___7" w:colFirst="0" w:colLast="0"/>
            <w:bookmarkEnd w:id="872"/>
            <w:r w:rsidRPr="008227B8">
              <w:rPr>
                <w:rFonts w:ascii="Arial" w:eastAsia="SimSun" w:hAnsi="Arial" w:cs="Arial"/>
                <w:snapToGrid w:val="0"/>
                <w:sz w:val="18"/>
              </w:rPr>
              <w:t>Protection Mechanism Failure</w:t>
            </w:r>
          </w:p>
        </w:tc>
        <w:tc>
          <w:tcPr>
            <w:tcW w:w="1418"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769"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34336C">
        <w:trPr>
          <w:jc w:val="center"/>
        </w:trPr>
        <w:tc>
          <w:tcPr>
            <w:tcW w:w="4036" w:type="dxa"/>
          </w:tcPr>
          <w:p w14:paraId="79262C5F" w14:textId="77777777" w:rsidR="00042625" w:rsidRPr="008227B8" w:rsidRDefault="00042625" w:rsidP="00042625">
            <w:pPr>
              <w:keepNext/>
              <w:keepLines/>
              <w:spacing w:after="0"/>
              <w:rPr>
                <w:rFonts w:ascii="Arial" w:eastAsia="SimSun" w:hAnsi="Arial" w:cs="Arial"/>
                <w:snapToGrid w:val="0"/>
                <w:sz w:val="18"/>
              </w:rPr>
            </w:pPr>
            <w:bookmarkStart w:id="874" w:name="_MCCTEMPBM_CRPT22660707___7" w:colFirst="0" w:colLast="0"/>
            <w:bookmarkEnd w:id="873"/>
            <w:r w:rsidRPr="008227B8">
              <w:rPr>
                <w:rFonts w:ascii="Arial" w:eastAsia="SimSun" w:hAnsi="Arial" w:cs="Arial"/>
                <w:snapToGrid w:val="0"/>
                <w:sz w:val="18"/>
              </w:rPr>
              <w:t>Protecting Resource Failure</w:t>
            </w:r>
          </w:p>
        </w:tc>
        <w:tc>
          <w:tcPr>
            <w:tcW w:w="1418"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769"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34336C">
        <w:trPr>
          <w:jc w:val="center"/>
        </w:trPr>
        <w:tc>
          <w:tcPr>
            <w:tcW w:w="4036" w:type="dxa"/>
          </w:tcPr>
          <w:p w14:paraId="71BC871F" w14:textId="7944D9BA" w:rsidR="00042625" w:rsidRPr="008227B8" w:rsidRDefault="00042625" w:rsidP="00042625">
            <w:pPr>
              <w:keepNext/>
              <w:keepLines/>
              <w:spacing w:after="0"/>
              <w:rPr>
                <w:rFonts w:ascii="Arial" w:eastAsia="SimSun" w:hAnsi="Arial" w:cs="Arial"/>
                <w:snapToGrid w:val="0"/>
                <w:sz w:val="18"/>
              </w:rPr>
            </w:pPr>
            <w:bookmarkStart w:id="875" w:name="_MCCTEMPBM_CRPT22660708___7"/>
            <w:bookmarkEnd w:id="874"/>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875"/>
          </w:p>
        </w:tc>
        <w:tc>
          <w:tcPr>
            <w:tcW w:w="1418"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769"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34336C">
        <w:trPr>
          <w:jc w:val="center"/>
        </w:trPr>
        <w:tc>
          <w:tcPr>
            <w:tcW w:w="4036" w:type="dxa"/>
          </w:tcPr>
          <w:p w14:paraId="796F0ECB" w14:textId="77777777" w:rsidR="00042625" w:rsidRPr="008227B8" w:rsidRDefault="00042625" w:rsidP="00042625">
            <w:pPr>
              <w:keepNext/>
              <w:keepLines/>
              <w:spacing w:after="0"/>
              <w:rPr>
                <w:rFonts w:ascii="Arial" w:eastAsia="SimSun" w:hAnsi="Arial" w:cs="Arial"/>
                <w:snapToGrid w:val="0"/>
                <w:sz w:val="18"/>
              </w:rPr>
            </w:pPr>
            <w:bookmarkStart w:id="876" w:name="_MCCTEMPBM_CRPT22660709___7" w:colFirst="0" w:colLast="0"/>
            <w:r w:rsidRPr="008227B8">
              <w:rPr>
                <w:rFonts w:ascii="Arial" w:eastAsia="SimSun" w:hAnsi="Arial" w:cs="Arial"/>
                <w:snapToGrid w:val="0"/>
                <w:sz w:val="18"/>
              </w:rPr>
              <w:t>Air Compressor Failure</w:t>
            </w:r>
          </w:p>
        </w:tc>
        <w:tc>
          <w:tcPr>
            <w:tcW w:w="1418"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769"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34336C">
        <w:trPr>
          <w:jc w:val="center"/>
        </w:trPr>
        <w:tc>
          <w:tcPr>
            <w:tcW w:w="4036" w:type="dxa"/>
          </w:tcPr>
          <w:p w14:paraId="467AFDB6" w14:textId="77777777" w:rsidR="00042625" w:rsidRPr="008227B8" w:rsidRDefault="00042625" w:rsidP="00042625">
            <w:pPr>
              <w:keepNext/>
              <w:keepLines/>
              <w:spacing w:after="0"/>
              <w:rPr>
                <w:rFonts w:ascii="Arial" w:eastAsia="SimSun" w:hAnsi="Arial" w:cs="Arial"/>
                <w:snapToGrid w:val="0"/>
                <w:sz w:val="18"/>
              </w:rPr>
            </w:pPr>
            <w:bookmarkStart w:id="877" w:name="_MCCTEMPBM_CRPT22660710___7" w:colFirst="0" w:colLast="0"/>
            <w:bookmarkEnd w:id="876"/>
            <w:r w:rsidRPr="008227B8">
              <w:rPr>
                <w:rFonts w:ascii="Arial" w:eastAsia="SimSun" w:hAnsi="Arial" w:cs="Arial"/>
                <w:snapToGrid w:val="0"/>
                <w:sz w:val="18"/>
              </w:rPr>
              <w:t xml:space="preserve">Air Conditioning Failure </w:t>
            </w:r>
          </w:p>
        </w:tc>
        <w:tc>
          <w:tcPr>
            <w:tcW w:w="1418"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769"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34336C">
        <w:trPr>
          <w:jc w:val="center"/>
        </w:trPr>
        <w:tc>
          <w:tcPr>
            <w:tcW w:w="4036" w:type="dxa"/>
          </w:tcPr>
          <w:p w14:paraId="27375CB3" w14:textId="77777777" w:rsidR="00042625" w:rsidRPr="008227B8" w:rsidRDefault="00042625" w:rsidP="00042625">
            <w:pPr>
              <w:keepNext/>
              <w:keepLines/>
              <w:spacing w:after="0"/>
              <w:rPr>
                <w:rFonts w:ascii="Arial" w:eastAsia="SimSun" w:hAnsi="Arial" w:cs="Arial"/>
                <w:snapToGrid w:val="0"/>
                <w:sz w:val="18"/>
              </w:rPr>
            </w:pPr>
            <w:bookmarkStart w:id="878" w:name="_MCCTEMPBM_CRPT22660711___7" w:colFirst="0" w:colLast="0"/>
            <w:bookmarkEnd w:id="877"/>
            <w:r w:rsidRPr="008227B8">
              <w:rPr>
                <w:rFonts w:ascii="Arial" w:eastAsia="SimSun" w:hAnsi="Arial" w:cs="Arial"/>
                <w:snapToGrid w:val="0"/>
                <w:sz w:val="18"/>
              </w:rPr>
              <w:t xml:space="preserve">Air Dryer Failure </w:t>
            </w:r>
          </w:p>
        </w:tc>
        <w:tc>
          <w:tcPr>
            <w:tcW w:w="1418"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769"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34336C">
        <w:trPr>
          <w:jc w:val="center"/>
        </w:trPr>
        <w:tc>
          <w:tcPr>
            <w:tcW w:w="4036" w:type="dxa"/>
          </w:tcPr>
          <w:p w14:paraId="3666EC77" w14:textId="77777777" w:rsidR="00042625" w:rsidRPr="008227B8" w:rsidRDefault="00042625" w:rsidP="00042625">
            <w:pPr>
              <w:keepNext/>
              <w:keepLines/>
              <w:spacing w:after="0"/>
              <w:rPr>
                <w:rFonts w:ascii="Arial" w:eastAsia="SimSun" w:hAnsi="Arial" w:cs="Arial"/>
                <w:snapToGrid w:val="0"/>
                <w:sz w:val="18"/>
              </w:rPr>
            </w:pPr>
            <w:bookmarkStart w:id="879" w:name="_MCCTEMPBM_CRPT22660712___7" w:colFirst="0" w:colLast="0"/>
            <w:bookmarkEnd w:id="878"/>
            <w:r w:rsidRPr="008227B8">
              <w:rPr>
                <w:rFonts w:ascii="Arial" w:eastAsia="SimSun" w:hAnsi="Arial" w:cs="Arial"/>
                <w:snapToGrid w:val="0"/>
                <w:sz w:val="18"/>
              </w:rPr>
              <w:t xml:space="preserve">Battery Discharging </w:t>
            </w:r>
          </w:p>
        </w:tc>
        <w:tc>
          <w:tcPr>
            <w:tcW w:w="1418"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769"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34336C">
        <w:trPr>
          <w:jc w:val="center"/>
        </w:trPr>
        <w:tc>
          <w:tcPr>
            <w:tcW w:w="4036" w:type="dxa"/>
          </w:tcPr>
          <w:p w14:paraId="2BDEE36F" w14:textId="77777777" w:rsidR="00042625" w:rsidRPr="008227B8" w:rsidRDefault="00042625" w:rsidP="00042625">
            <w:pPr>
              <w:keepNext/>
              <w:keepLines/>
              <w:spacing w:after="0"/>
              <w:rPr>
                <w:rFonts w:ascii="Arial" w:eastAsia="SimSun" w:hAnsi="Arial" w:cs="Arial"/>
                <w:snapToGrid w:val="0"/>
                <w:sz w:val="18"/>
              </w:rPr>
            </w:pPr>
            <w:bookmarkStart w:id="880" w:name="_MCCTEMPBM_CRPT22660713___7" w:colFirst="0" w:colLast="0"/>
            <w:bookmarkEnd w:id="879"/>
            <w:r w:rsidRPr="008227B8">
              <w:rPr>
                <w:rFonts w:ascii="Arial" w:eastAsia="SimSun" w:hAnsi="Arial" w:cs="Arial"/>
                <w:snapToGrid w:val="0"/>
                <w:sz w:val="18"/>
              </w:rPr>
              <w:t xml:space="preserve">Battery Failure </w:t>
            </w:r>
          </w:p>
        </w:tc>
        <w:tc>
          <w:tcPr>
            <w:tcW w:w="1418"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769"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34336C">
        <w:trPr>
          <w:jc w:val="center"/>
        </w:trPr>
        <w:tc>
          <w:tcPr>
            <w:tcW w:w="4036" w:type="dxa"/>
          </w:tcPr>
          <w:p w14:paraId="7BF19EFB" w14:textId="77777777" w:rsidR="00042625" w:rsidRPr="008227B8" w:rsidRDefault="00042625" w:rsidP="00042625">
            <w:pPr>
              <w:keepNext/>
              <w:keepLines/>
              <w:spacing w:after="0"/>
              <w:rPr>
                <w:rFonts w:ascii="Arial" w:eastAsia="SimSun" w:hAnsi="Arial" w:cs="Arial"/>
                <w:snapToGrid w:val="0"/>
                <w:sz w:val="18"/>
              </w:rPr>
            </w:pPr>
            <w:bookmarkStart w:id="881" w:name="_MCCTEMPBM_CRPT22660714___7" w:colFirst="0" w:colLast="0"/>
            <w:bookmarkEnd w:id="880"/>
            <w:r w:rsidRPr="008227B8">
              <w:rPr>
                <w:rFonts w:ascii="Arial" w:eastAsia="SimSun" w:hAnsi="Arial" w:cs="Arial"/>
                <w:snapToGrid w:val="0"/>
                <w:sz w:val="18"/>
              </w:rPr>
              <w:t xml:space="preserve">Commercial Power Failure </w:t>
            </w:r>
          </w:p>
        </w:tc>
        <w:tc>
          <w:tcPr>
            <w:tcW w:w="1418"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769"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34336C">
        <w:trPr>
          <w:jc w:val="center"/>
        </w:trPr>
        <w:tc>
          <w:tcPr>
            <w:tcW w:w="4036" w:type="dxa"/>
          </w:tcPr>
          <w:p w14:paraId="66215431" w14:textId="77777777" w:rsidR="00042625" w:rsidRPr="008227B8" w:rsidRDefault="00042625" w:rsidP="00042625">
            <w:pPr>
              <w:keepNext/>
              <w:keepLines/>
              <w:spacing w:after="0"/>
              <w:rPr>
                <w:rFonts w:ascii="Arial" w:eastAsia="SimSun" w:hAnsi="Arial" w:cs="Arial"/>
                <w:snapToGrid w:val="0"/>
                <w:sz w:val="18"/>
              </w:rPr>
            </w:pPr>
            <w:bookmarkStart w:id="882" w:name="_MCCTEMPBM_CRPT22660715___7" w:colFirst="0" w:colLast="0"/>
            <w:bookmarkEnd w:id="881"/>
            <w:r w:rsidRPr="008227B8">
              <w:rPr>
                <w:rFonts w:ascii="Arial" w:eastAsia="SimSun" w:hAnsi="Arial" w:cs="Arial"/>
                <w:snapToGrid w:val="0"/>
                <w:sz w:val="18"/>
              </w:rPr>
              <w:t xml:space="preserve">Cooling Fan Failure </w:t>
            </w:r>
          </w:p>
        </w:tc>
        <w:tc>
          <w:tcPr>
            <w:tcW w:w="1418"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769"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34336C">
        <w:trPr>
          <w:jc w:val="center"/>
        </w:trPr>
        <w:tc>
          <w:tcPr>
            <w:tcW w:w="4036" w:type="dxa"/>
          </w:tcPr>
          <w:p w14:paraId="2BC2BFBB" w14:textId="77777777" w:rsidR="00042625" w:rsidRPr="008227B8" w:rsidRDefault="00042625" w:rsidP="00042625">
            <w:pPr>
              <w:keepNext/>
              <w:keepLines/>
              <w:spacing w:after="0"/>
              <w:rPr>
                <w:rFonts w:ascii="Arial" w:eastAsia="SimSun" w:hAnsi="Arial" w:cs="Arial"/>
                <w:snapToGrid w:val="0"/>
                <w:sz w:val="18"/>
              </w:rPr>
            </w:pPr>
            <w:bookmarkStart w:id="883" w:name="_MCCTEMPBM_CRPT22660716___7" w:colFirst="0" w:colLast="0"/>
            <w:bookmarkEnd w:id="882"/>
            <w:r w:rsidRPr="008227B8">
              <w:rPr>
                <w:rFonts w:ascii="Arial" w:eastAsia="SimSun" w:hAnsi="Arial" w:cs="Arial"/>
                <w:snapToGrid w:val="0"/>
                <w:sz w:val="18"/>
              </w:rPr>
              <w:t xml:space="preserve">Engine Failure </w:t>
            </w:r>
          </w:p>
        </w:tc>
        <w:tc>
          <w:tcPr>
            <w:tcW w:w="1418"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769"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34336C">
        <w:trPr>
          <w:jc w:val="center"/>
        </w:trPr>
        <w:tc>
          <w:tcPr>
            <w:tcW w:w="4036" w:type="dxa"/>
          </w:tcPr>
          <w:p w14:paraId="53450C74" w14:textId="77777777" w:rsidR="00042625" w:rsidRPr="008227B8" w:rsidRDefault="00042625" w:rsidP="00042625">
            <w:pPr>
              <w:keepNext/>
              <w:keepLines/>
              <w:spacing w:after="0"/>
              <w:rPr>
                <w:rFonts w:ascii="Arial" w:eastAsia="SimSun" w:hAnsi="Arial" w:cs="Arial"/>
                <w:snapToGrid w:val="0"/>
                <w:sz w:val="18"/>
              </w:rPr>
            </w:pPr>
            <w:bookmarkStart w:id="884" w:name="_MCCTEMPBM_CRPT22660717___7" w:colFirst="0" w:colLast="0"/>
            <w:bookmarkEnd w:id="883"/>
            <w:r w:rsidRPr="008227B8">
              <w:rPr>
                <w:rFonts w:ascii="Arial" w:eastAsia="SimSun" w:hAnsi="Arial" w:cs="Arial"/>
                <w:snapToGrid w:val="0"/>
                <w:sz w:val="18"/>
              </w:rPr>
              <w:t xml:space="preserve">Fire Detector Failure </w:t>
            </w:r>
          </w:p>
        </w:tc>
        <w:tc>
          <w:tcPr>
            <w:tcW w:w="1418"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769"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34336C">
        <w:trPr>
          <w:jc w:val="center"/>
        </w:trPr>
        <w:tc>
          <w:tcPr>
            <w:tcW w:w="4036" w:type="dxa"/>
          </w:tcPr>
          <w:p w14:paraId="17D11787" w14:textId="77777777" w:rsidR="00042625" w:rsidRPr="008227B8" w:rsidRDefault="00042625" w:rsidP="00042625">
            <w:pPr>
              <w:keepNext/>
              <w:keepLines/>
              <w:spacing w:after="0"/>
              <w:rPr>
                <w:rFonts w:ascii="Arial" w:eastAsia="SimSun" w:hAnsi="Arial" w:cs="Arial"/>
                <w:snapToGrid w:val="0"/>
                <w:sz w:val="18"/>
              </w:rPr>
            </w:pPr>
            <w:bookmarkStart w:id="885" w:name="_MCCTEMPBM_CRPT22660718___7" w:colFirst="0" w:colLast="0"/>
            <w:bookmarkEnd w:id="884"/>
            <w:r w:rsidRPr="008227B8">
              <w:rPr>
                <w:rFonts w:ascii="Arial" w:eastAsia="SimSun" w:hAnsi="Arial" w:cs="Arial"/>
                <w:snapToGrid w:val="0"/>
                <w:sz w:val="18"/>
              </w:rPr>
              <w:t xml:space="preserve">Fuse Failure </w:t>
            </w:r>
          </w:p>
        </w:tc>
        <w:tc>
          <w:tcPr>
            <w:tcW w:w="1418"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769"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34336C">
        <w:trPr>
          <w:jc w:val="center"/>
        </w:trPr>
        <w:tc>
          <w:tcPr>
            <w:tcW w:w="4036" w:type="dxa"/>
          </w:tcPr>
          <w:p w14:paraId="371EA826" w14:textId="77777777" w:rsidR="00042625" w:rsidRPr="008227B8" w:rsidRDefault="00042625" w:rsidP="00042625">
            <w:pPr>
              <w:keepNext/>
              <w:keepLines/>
              <w:spacing w:after="0"/>
              <w:rPr>
                <w:rFonts w:ascii="Arial" w:eastAsia="SimSun" w:hAnsi="Arial" w:cs="Arial"/>
                <w:snapToGrid w:val="0"/>
                <w:sz w:val="18"/>
              </w:rPr>
            </w:pPr>
            <w:bookmarkStart w:id="886" w:name="_MCCTEMPBM_CRPT22660719___7" w:colFirst="0" w:colLast="0"/>
            <w:bookmarkEnd w:id="885"/>
            <w:r w:rsidRPr="008227B8">
              <w:rPr>
                <w:rFonts w:ascii="Arial" w:eastAsia="SimSun" w:hAnsi="Arial" w:cs="Arial"/>
                <w:snapToGrid w:val="0"/>
                <w:sz w:val="18"/>
              </w:rPr>
              <w:t xml:space="preserve">Generator Failure </w:t>
            </w:r>
          </w:p>
        </w:tc>
        <w:tc>
          <w:tcPr>
            <w:tcW w:w="1418"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769"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34336C">
        <w:trPr>
          <w:jc w:val="center"/>
        </w:trPr>
        <w:tc>
          <w:tcPr>
            <w:tcW w:w="4036" w:type="dxa"/>
          </w:tcPr>
          <w:p w14:paraId="0F425998" w14:textId="77777777" w:rsidR="00042625" w:rsidRPr="008227B8" w:rsidRDefault="00042625" w:rsidP="00042625">
            <w:pPr>
              <w:keepNext/>
              <w:keepLines/>
              <w:spacing w:after="0"/>
              <w:rPr>
                <w:rFonts w:ascii="Arial" w:eastAsia="SimSun" w:hAnsi="Arial" w:cs="Arial"/>
                <w:snapToGrid w:val="0"/>
                <w:sz w:val="18"/>
              </w:rPr>
            </w:pPr>
            <w:bookmarkStart w:id="887" w:name="_MCCTEMPBM_CRPT22660720___7" w:colFirst="0" w:colLast="0"/>
            <w:bookmarkEnd w:id="886"/>
            <w:r w:rsidRPr="008227B8">
              <w:rPr>
                <w:rFonts w:ascii="Arial" w:eastAsia="SimSun" w:hAnsi="Arial" w:cs="Arial"/>
                <w:snapToGrid w:val="0"/>
                <w:sz w:val="18"/>
              </w:rPr>
              <w:t xml:space="preserve">Low Battery Threshold </w:t>
            </w:r>
          </w:p>
        </w:tc>
        <w:tc>
          <w:tcPr>
            <w:tcW w:w="1418"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769"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34336C">
        <w:trPr>
          <w:jc w:val="center"/>
        </w:trPr>
        <w:tc>
          <w:tcPr>
            <w:tcW w:w="4036" w:type="dxa"/>
          </w:tcPr>
          <w:p w14:paraId="0701C89A" w14:textId="77777777" w:rsidR="00042625" w:rsidRPr="008227B8" w:rsidRDefault="00042625" w:rsidP="00042625">
            <w:pPr>
              <w:keepNext/>
              <w:keepLines/>
              <w:spacing w:after="0"/>
              <w:rPr>
                <w:rFonts w:ascii="Arial" w:eastAsia="SimSun" w:hAnsi="Arial" w:cs="Arial"/>
                <w:snapToGrid w:val="0"/>
                <w:sz w:val="18"/>
              </w:rPr>
            </w:pPr>
            <w:bookmarkStart w:id="888" w:name="_MCCTEMPBM_CRPT22660721___7" w:colFirst="0" w:colLast="0"/>
            <w:bookmarkEnd w:id="887"/>
            <w:r w:rsidRPr="008227B8">
              <w:rPr>
                <w:rFonts w:ascii="Arial" w:eastAsia="SimSun" w:hAnsi="Arial" w:cs="Arial"/>
                <w:snapToGrid w:val="0"/>
                <w:sz w:val="18"/>
              </w:rPr>
              <w:t xml:space="preserve">Pump Failure </w:t>
            </w:r>
          </w:p>
        </w:tc>
        <w:tc>
          <w:tcPr>
            <w:tcW w:w="1418"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769"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34336C">
        <w:trPr>
          <w:jc w:val="center"/>
        </w:trPr>
        <w:tc>
          <w:tcPr>
            <w:tcW w:w="4036" w:type="dxa"/>
          </w:tcPr>
          <w:p w14:paraId="0D3C8958" w14:textId="77777777" w:rsidR="00042625" w:rsidRPr="008227B8" w:rsidRDefault="00042625" w:rsidP="00042625">
            <w:pPr>
              <w:keepNext/>
              <w:keepLines/>
              <w:spacing w:after="0"/>
              <w:rPr>
                <w:rFonts w:ascii="Arial" w:eastAsia="SimSun" w:hAnsi="Arial"/>
                <w:snapToGrid w:val="0"/>
                <w:sz w:val="18"/>
              </w:rPr>
            </w:pPr>
            <w:bookmarkStart w:id="889" w:name="_MCCTEMPBM_CRPT22660722___7" w:colFirst="0" w:colLast="0"/>
            <w:bookmarkEnd w:id="888"/>
            <w:r w:rsidRPr="008227B8">
              <w:rPr>
                <w:rFonts w:ascii="Arial" w:eastAsia="SimSun" w:hAnsi="Arial"/>
                <w:snapToGrid w:val="0"/>
                <w:sz w:val="18"/>
              </w:rPr>
              <w:t xml:space="preserve">Rectifier Failure </w:t>
            </w:r>
          </w:p>
        </w:tc>
        <w:tc>
          <w:tcPr>
            <w:tcW w:w="1418"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769"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34336C">
        <w:trPr>
          <w:jc w:val="center"/>
        </w:trPr>
        <w:tc>
          <w:tcPr>
            <w:tcW w:w="4036" w:type="dxa"/>
          </w:tcPr>
          <w:p w14:paraId="04A57AB3" w14:textId="77777777" w:rsidR="00042625" w:rsidRPr="008227B8" w:rsidRDefault="00042625" w:rsidP="00042625">
            <w:pPr>
              <w:keepNext/>
              <w:keepLines/>
              <w:spacing w:after="0"/>
              <w:rPr>
                <w:rFonts w:ascii="Arial" w:eastAsia="SimSun" w:hAnsi="Arial"/>
                <w:snapToGrid w:val="0"/>
                <w:sz w:val="18"/>
              </w:rPr>
            </w:pPr>
            <w:bookmarkStart w:id="890" w:name="_MCCTEMPBM_CRPT22660723___7" w:colFirst="0" w:colLast="0"/>
            <w:bookmarkEnd w:id="889"/>
            <w:r w:rsidRPr="008227B8">
              <w:rPr>
                <w:rFonts w:ascii="Arial" w:eastAsia="SimSun" w:hAnsi="Arial"/>
                <w:snapToGrid w:val="0"/>
                <w:sz w:val="18"/>
              </w:rPr>
              <w:t xml:space="preserve">Rectifier High Voltage </w:t>
            </w:r>
          </w:p>
        </w:tc>
        <w:tc>
          <w:tcPr>
            <w:tcW w:w="1418"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769"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34336C">
        <w:trPr>
          <w:jc w:val="center"/>
        </w:trPr>
        <w:tc>
          <w:tcPr>
            <w:tcW w:w="4036" w:type="dxa"/>
          </w:tcPr>
          <w:p w14:paraId="5CD635AD" w14:textId="77777777" w:rsidR="00042625" w:rsidRPr="008227B8" w:rsidRDefault="00042625" w:rsidP="00042625">
            <w:pPr>
              <w:keepNext/>
              <w:keepLines/>
              <w:spacing w:after="0"/>
              <w:rPr>
                <w:rFonts w:ascii="Arial" w:eastAsia="SimSun" w:hAnsi="Arial"/>
                <w:snapToGrid w:val="0"/>
                <w:sz w:val="18"/>
              </w:rPr>
            </w:pPr>
            <w:bookmarkStart w:id="891" w:name="_MCCTEMPBM_CRPT22660724___7" w:colFirst="0" w:colLast="0"/>
            <w:bookmarkEnd w:id="890"/>
            <w:r w:rsidRPr="008227B8">
              <w:rPr>
                <w:rFonts w:ascii="Arial" w:eastAsia="SimSun" w:hAnsi="Arial"/>
                <w:snapToGrid w:val="0"/>
                <w:sz w:val="18"/>
              </w:rPr>
              <w:t xml:space="preserve">Rectifier Low F Voltage </w:t>
            </w:r>
          </w:p>
        </w:tc>
        <w:tc>
          <w:tcPr>
            <w:tcW w:w="1418"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769"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34336C">
        <w:trPr>
          <w:jc w:val="center"/>
        </w:trPr>
        <w:tc>
          <w:tcPr>
            <w:tcW w:w="4036" w:type="dxa"/>
          </w:tcPr>
          <w:p w14:paraId="2FA2919C" w14:textId="77777777" w:rsidR="00042625" w:rsidRPr="008227B8" w:rsidRDefault="00042625" w:rsidP="00042625">
            <w:pPr>
              <w:keepNext/>
              <w:keepLines/>
              <w:spacing w:after="0"/>
              <w:rPr>
                <w:rFonts w:ascii="Arial" w:eastAsia="SimSun" w:hAnsi="Arial"/>
                <w:snapToGrid w:val="0"/>
                <w:sz w:val="18"/>
              </w:rPr>
            </w:pPr>
            <w:bookmarkStart w:id="892" w:name="_MCCTEMPBM_CRPT22660725___7" w:colFirst="0" w:colLast="0"/>
            <w:bookmarkEnd w:id="891"/>
            <w:r w:rsidRPr="008227B8">
              <w:rPr>
                <w:rFonts w:ascii="Arial" w:eastAsia="SimSun" w:hAnsi="Arial"/>
                <w:snapToGrid w:val="0"/>
                <w:sz w:val="18"/>
              </w:rPr>
              <w:t>Ventilation System Failure</w:t>
            </w:r>
          </w:p>
        </w:tc>
        <w:tc>
          <w:tcPr>
            <w:tcW w:w="1418"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769"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34336C">
        <w:trPr>
          <w:jc w:val="center"/>
        </w:trPr>
        <w:tc>
          <w:tcPr>
            <w:tcW w:w="4036" w:type="dxa"/>
          </w:tcPr>
          <w:p w14:paraId="7E930652" w14:textId="77777777" w:rsidR="00042625" w:rsidRPr="008227B8" w:rsidRDefault="00042625" w:rsidP="00042625">
            <w:pPr>
              <w:keepNext/>
              <w:keepLines/>
              <w:spacing w:after="0"/>
              <w:rPr>
                <w:rFonts w:ascii="Arial" w:eastAsia="SimSun" w:hAnsi="Arial"/>
                <w:snapToGrid w:val="0"/>
                <w:sz w:val="18"/>
              </w:rPr>
            </w:pPr>
            <w:bookmarkStart w:id="893" w:name="_MCCTEMPBM_CRPT22660726___7" w:colFirst="0" w:colLast="0"/>
            <w:bookmarkEnd w:id="892"/>
            <w:r w:rsidRPr="008227B8">
              <w:rPr>
                <w:rFonts w:ascii="Arial" w:eastAsia="SimSun" w:hAnsi="Arial"/>
                <w:snapToGrid w:val="0"/>
                <w:sz w:val="18"/>
              </w:rPr>
              <w:lastRenderedPageBreak/>
              <w:t xml:space="preserve">Enclosure Door Open </w:t>
            </w:r>
          </w:p>
        </w:tc>
        <w:tc>
          <w:tcPr>
            <w:tcW w:w="1418"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769"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34336C">
        <w:trPr>
          <w:jc w:val="center"/>
        </w:trPr>
        <w:tc>
          <w:tcPr>
            <w:tcW w:w="4036" w:type="dxa"/>
          </w:tcPr>
          <w:p w14:paraId="5D991B2D" w14:textId="77777777" w:rsidR="00042625" w:rsidRPr="008227B8" w:rsidRDefault="00042625" w:rsidP="00042625">
            <w:pPr>
              <w:keepNext/>
              <w:keepLines/>
              <w:spacing w:after="0"/>
              <w:rPr>
                <w:rFonts w:ascii="Arial" w:eastAsia="SimSun" w:hAnsi="Arial"/>
                <w:snapToGrid w:val="0"/>
                <w:sz w:val="18"/>
              </w:rPr>
            </w:pPr>
            <w:bookmarkStart w:id="894" w:name="_MCCTEMPBM_CRPT22660727___7" w:colFirst="0" w:colLast="0"/>
            <w:bookmarkEnd w:id="893"/>
            <w:r w:rsidRPr="008227B8">
              <w:rPr>
                <w:rFonts w:ascii="Arial" w:eastAsia="SimSun" w:hAnsi="Arial"/>
                <w:snapToGrid w:val="0"/>
                <w:sz w:val="18"/>
              </w:rPr>
              <w:t xml:space="preserve">Explosive Gas </w:t>
            </w:r>
          </w:p>
        </w:tc>
        <w:tc>
          <w:tcPr>
            <w:tcW w:w="1418"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769"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34336C">
        <w:trPr>
          <w:jc w:val="center"/>
        </w:trPr>
        <w:tc>
          <w:tcPr>
            <w:tcW w:w="4036" w:type="dxa"/>
          </w:tcPr>
          <w:p w14:paraId="77BDDE8B" w14:textId="77777777" w:rsidR="00042625" w:rsidRPr="008227B8" w:rsidRDefault="00042625" w:rsidP="00042625">
            <w:pPr>
              <w:keepNext/>
              <w:keepLines/>
              <w:spacing w:after="0"/>
              <w:rPr>
                <w:rFonts w:ascii="Arial" w:eastAsia="SimSun" w:hAnsi="Arial"/>
                <w:snapToGrid w:val="0"/>
                <w:sz w:val="18"/>
              </w:rPr>
            </w:pPr>
            <w:bookmarkStart w:id="895" w:name="_MCCTEMPBM_CRPT22660728___7" w:colFirst="0" w:colLast="0"/>
            <w:bookmarkEnd w:id="894"/>
            <w:r w:rsidRPr="008227B8">
              <w:rPr>
                <w:rFonts w:ascii="Arial" w:eastAsia="SimSun" w:hAnsi="Arial"/>
                <w:snapToGrid w:val="0"/>
                <w:sz w:val="18"/>
              </w:rPr>
              <w:t xml:space="preserve">Fire </w:t>
            </w:r>
          </w:p>
        </w:tc>
        <w:tc>
          <w:tcPr>
            <w:tcW w:w="1418"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769"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34336C">
        <w:trPr>
          <w:jc w:val="center"/>
        </w:trPr>
        <w:tc>
          <w:tcPr>
            <w:tcW w:w="4036" w:type="dxa"/>
          </w:tcPr>
          <w:p w14:paraId="1F90DDF5" w14:textId="77777777" w:rsidR="00042625" w:rsidRPr="008227B8" w:rsidRDefault="00042625" w:rsidP="00042625">
            <w:pPr>
              <w:keepNext/>
              <w:keepLines/>
              <w:spacing w:after="0"/>
              <w:rPr>
                <w:rFonts w:ascii="Arial" w:eastAsia="SimSun" w:hAnsi="Arial"/>
                <w:snapToGrid w:val="0"/>
                <w:sz w:val="18"/>
              </w:rPr>
            </w:pPr>
            <w:bookmarkStart w:id="896" w:name="_MCCTEMPBM_CRPT22660729___7" w:colFirst="0" w:colLast="0"/>
            <w:bookmarkEnd w:id="895"/>
            <w:r w:rsidRPr="008227B8">
              <w:rPr>
                <w:rFonts w:ascii="Arial" w:eastAsia="SimSun" w:hAnsi="Arial"/>
                <w:snapToGrid w:val="0"/>
                <w:sz w:val="18"/>
              </w:rPr>
              <w:t xml:space="preserve">Flood </w:t>
            </w:r>
          </w:p>
        </w:tc>
        <w:tc>
          <w:tcPr>
            <w:tcW w:w="1418"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769"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34336C">
        <w:trPr>
          <w:jc w:val="center"/>
        </w:trPr>
        <w:tc>
          <w:tcPr>
            <w:tcW w:w="4036" w:type="dxa"/>
          </w:tcPr>
          <w:p w14:paraId="348BD56B" w14:textId="77777777" w:rsidR="00042625" w:rsidRPr="008227B8" w:rsidRDefault="00042625" w:rsidP="00042625">
            <w:pPr>
              <w:keepNext/>
              <w:keepLines/>
              <w:spacing w:after="0"/>
              <w:rPr>
                <w:rFonts w:ascii="Arial" w:eastAsia="SimSun" w:hAnsi="Arial"/>
                <w:snapToGrid w:val="0"/>
                <w:sz w:val="18"/>
              </w:rPr>
            </w:pPr>
            <w:bookmarkStart w:id="897" w:name="_MCCTEMPBM_CRPT22660730___7" w:colFirst="0" w:colLast="0"/>
            <w:bookmarkEnd w:id="896"/>
            <w:r w:rsidRPr="008227B8">
              <w:rPr>
                <w:rFonts w:ascii="Arial" w:eastAsia="SimSun" w:hAnsi="Arial"/>
                <w:snapToGrid w:val="0"/>
                <w:sz w:val="18"/>
              </w:rPr>
              <w:t xml:space="preserve">High Humidity </w:t>
            </w:r>
          </w:p>
        </w:tc>
        <w:tc>
          <w:tcPr>
            <w:tcW w:w="1418"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769"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34336C">
        <w:trPr>
          <w:jc w:val="center"/>
        </w:trPr>
        <w:tc>
          <w:tcPr>
            <w:tcW w:w="4036" w:type="dxa"/>
          </w:tcPr>
          <w:p w14:paraId="5FB32799" w14:textId="77777777" w:rsidR="00042625" w:rsidRPr="008227B8" w:rsidRDefault="00042625" w:rsidP="00042625">
            <w:pPr>
              <w:keepNext/>
              <w:keepLines/>
              <w:spacing w:after="0"/>
              <w:rPr>
                <w:rFonts w:ascii="Arial" w:eastAsia="SimSun" w:hAnsi="Arial"/>
                <w:snapToGrid w:val="0"/>
                <w:sz w:val="18"/>
              </w:rPr>
            </w:pPr>
            <w:bookmarkStart w:id="898" w:name="_MCCTEMPBM_CRPT22660731___7" w:colFirst="0" w:colLast="0"/>
            <w:bookmarkEnd w:id="897"/>
            <w:r w:rsidRPr="008227B8">
              <w:rPr>
                <w:rFonts w:ascii="Arial" w:eastAsia="SimSun" w:hAnsi="Arial"/>
                <w:snapToGrid w:val="0"/>
                <w:sz w:val="18"/>
              </w:rPr>
              <w:t xml:space="preserve">High Temperature </w:t>
            </w:r>
          </w:p>
        </w:tc>
        <w:tc>
          <w:tcPr>
            <w:tcW w:w="1418"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769"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34336C">
        <w:trPr>
          <w:jc w:val="center"/>
        </w:trPr>
        <w:tc>
          <w:tcPr>
            <w:tcW w:w="4036" w:type="dxa"/>
          </w:tcPr>
          <w:p w14:paraId="682427CE" w14:textId="77777777" w:rsidR="00042625" w:rsidRPr="008227B8" w:rsidRDefault="00042625" w:rsidP="00042625">
            <w:pPr>
              <w:keepNext/>
              <w:keepLines/>
              <w:spacing w:after="0"/>
              <w:rPr>
                <w:rFonts w:ascii="Arial" w:eastAsia="SimSun" w:hAnsi="Arial"/>
                <w:snapToGrid w:val="0"/>
                <w:sz w:val="18"/>
              </w:rPr>
            </w:pPr>
            <w:bookmarkStart w:id="899" w:name="_MCCTEMPBM_CRPT22660732___7" w:colFirst="0" w:colLast="0"/>
            <w:bookmarkEnd w:id="898"/>
            <w:r w:rsidRPr="008227B8">
              <w:rPr>
                <w:rFonts w:ascii="Arial" w:eastAsia="SimSun" w:hAnsi="Arial"/>
                <w:snapToGrid w:val="0"/>
                <w:sz w:val="18"/>
              </w:rPr>
              <w:t xml:space="preserve">High Wind </w:t>
            </w:r>
          </w:p>
        </w:tc>
        <w:tc>
          <w:tcPr>
            <w:tcW w:w="1418"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769"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34336C">
        <w:trPr>
          <w:jc w:val="center"/>
        </w:trPr>
        <w:tc>
          <w:tcPr>
            <w:tcW w:w="4036" w:type="dxa"/>
          </w:tcPr>
          <w:p w14:paraId="0C6EB3BB" w14:textId="77777777" w:rsidR="00042625" w:rsidRPr="008227B8" w:rsidRDefault="00042625" w:rsidP="00042625">
            <w:pPr>
              <w:keepNext/>
              <w:keepLines/>
              <w:spacing w:after="0"/>
              <w:rPr>
                <w:rFonts w:ascii="Arial" w:eastAsia="SimSun" w:hAnsi="Arial"/>
                <w:snapToGrid w:val="0"/>
                <w:sz w:val="18"/>
              </w:rPr>
            </w:pPr>
            <w:bookmarkStart w:id="900" w:name="_MCCTEMPBM_CRPT22660733___7" w:colFirst="0" w:colLast="0"/>
            <w:bookmarkEnd w:id="899"/>
            <w:r w:rsidRPr="008227B8">
              <w:rPr>
                <w:rFonts w:ascii="Arial" w:eastAsia="SimSun" w:hAnsi="Arial"/>
                <w:snapToGrid w:val="0"/>
                <w:sz w:val="18"/>
              </w:rPr>
              <w:t xml:space="preserve">Ice Build Up </w:t>
            </w:r>
          </w:p>
        </w:tc>
        <w:tc>
          <w:tcPr>
            <w:tcW w:w="1418"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769"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34336C">
        <w:trPr>
          <w:jc w:val="center"/>
        </w:trPr>
        <w:tc>
          <w:tcPr>
            <w:tcW w:w="4036" w:type="dxa"/>
          </w:tcPr>
          <w:p w14:paraId="1FFC9659" w14:textId="77777777" w:rsidR="00042625" w:rsidRPr="008227B8" w:rsidRDefault="00042625" w:rsidP="00042625">
            <w:pPr>
              <w:keepNext/>
              <w:keepLines/>
              <w:spacing w:after="0"/>
              <w:rPr>
                <w:rFonts w:ascii="Arial" w:eastAsia="SimSun" w:hAnsi="Arial"/>
                <w:snapToGrid w:val="0"/>
                <w:sz w:val="18"/>
              </w:rPr>
            </w:pPr>
            <w:bookmarkStart w:id="901" w:name="_MCCTEMPBM_CRPT22660734___7" w:colFirst="0" w:colLast="0"/>
            <w:bookmarkEnd w:id="900"/>
            <w:r w:rsidRPr="008227B8">
              <w:rPr>
                <w:rFonts w:ascii="Arial" w:eastAsia="SimSun" w:hAnsi="Arial"/>
                <w:snapToGrid w:val="0"/>
                <w:sz w:val="18"/>
              </w:rPr>
              <w:t xml:space="preserve">Intrusion Detection </w:t>
            </w:r>
          </w:p>
        </w:tc>
        <w:tc>
          <w:tcPr>
            <w:tcW w:w="1418"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769"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34336C">
        <w:trPr>
          <w:jc w:val="center"/>
        </w:trPr>
        <w:tc>
          <w:tcPr>
            <w:tcW w:w="4036" w:type="dxa"/>
          </w:tcPr>
          <w:p w14:paraId="5706E687" w14:textId="77777777" w:rsidR="00042625" w:rsidRPr="008227B8" w:rsidRDefault="00042625" w:rsidP="00042625">
            <w:pPr>
              <w:keepNext/>
              <w:keepLines/>
              <w:spacing w:after="0"/>
              <w:rPr>
                <w:rFonts w:ascii="Arial" w:eastAsia="SimSun" w:hAnsi="Arial" w:cs="Arial"/>
                <w:snapToGrid w:val="0"/>
                <w:sz w:val="18"/>
              </w:rPr>
            </w:pPr>
            <w:bookmarkStart w:id="902" w:name="_MCCTEMPBM_CRPT22660735___7" w:colFirst="0" w:colLast="0"/>
            <w:bookmarkEnd w:id="901"/>
            <w:r w:rsidRPr="008227B8">
              <w:rPr>
                <w:rFonts w:ascii="Arial" w:eastAsia="SimSun" w:hAnsi="Arial" w:cs="Arial"/>
                <w:snapToGrid w:val="0"/>
                <w:sz w:val="18"/>
              </w:rPr>
              <w:t xml:space="preserve">Low Fuel </w:t>
            </w:r>
          </w:p>
        </w:tc>
        <w:tc>
          <w:tcPr>
            <w:tcW w:w="1418"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769"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34336C">
        <w:trPr>
          <w:jc w:val="center"/>
        </w:trPr>
        <w:tc>
          <w:tcPr>
            <w:tcW w:w="4036" w:type="dxa"/>
          </w:tcPr>
          <w:p w14:paraId="7F7686D1" w14:textId="77777777" w:rsidR="00042625" w:rsidRPr="008227B8" w:rsidRDefault="00042625" w:rsidP="00042625">
            <w:pPr>
              <w:keepNext/>
              <w:keepLines/>
              <w:spacing w:after="0"/>
              <w:rPr>
                <w:rFonts w:ascii="Arial" w:eastAsia="SimSun" w:hAnsi="Arial" w:cs="Arial"/>
                <w:snapToGrid w:val="0"/>
                <w:sz w:val="18"/>
              </w:rPr>
            </w:pPr>
            <w:bookmarkStart w:id="903" w:name="_MCCTEMPBM_CRPT22660736___7" w:colFirst="0" w:colLast="0"/>
            <w:bookmarkEnd w:id="902"/>
            <w:r w:rsidRPr="008227B8">
              <w:rPr>
                <w:rFonts w:ascii="Arial" w:eastAsia="SimSun" w:hAnsi="Arial" w:cs="Arial"/>
                <w:snapToGrid w:val="0"/>
                <w:sz w:val="18"/>
              </w:rPr>
              <w:t xml:space="preserve">Low Humidity </w:t>
            </w:r>
          </w:p>
        </w:tc>
        <w:tc>
          <w:tcPr>
            <w:tcW w:w="1418"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769"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34336C">
        <w:trPr>
          <w:jc w:val="center"/>
        </w:trPr>
        <w:tc>
          <w:tcPr>
            <w:tcW w:w="4036" w:type="dxa"/>
          </w:tcPr>
          <w:p w14:paraId="7F43153C" w14:textId="77777777" w:rsidR="00042625" w:rsidRPr="008227B8" w:rsidRDefault="00042625" w:rsidP="00042625">
            <w:pPr>
              <w:keepNext/>
              <w:keepLines/>
              <w:spacing w:after="0"/>
              <w:rPr>
                <w:rFonts w:ascii="Arial" w:eastAsia="SimSun" w:hAnsi="Arial" w:cs="Arial"/>
                <w:snapToGrid w:val="0"/>
                <w:sz w:val="18"/>
              </w:rPr>
            </w:pPr>
            <w:bookmarkStart w:id="904" w:name="_MCCTEMPBM_CRPT22660737___7" w:colFirst="0" w:colLast="0"/>
            <w:bookmarkEnd w:id="903"/>
            <w:r w:rsidRPr="008227B8">
              <w:rPr>
                <w:rFonts w:ascii="Arial" w:eastAsia="SimSun" w:hAnsi="Arial" w:cs="Arial"/>
                <w:snapToGrid w:val="0"/>
                <w:sz w:val="18"/>
              </w:rPr>
              <w:t xml:space="preserve">Low Cable Pressure </w:t>
            </w:r>
          </w:p>
        </w:tc>
        <w:tc>
          <w:tcPr>
            <w:tcW w:w="1418"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769"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34336C">
        <w:trPr>
          <w:jc w:val="center"/>
        </w:trPr>
        <w:tc>
          <w:tcPr>
            <w:tcW w:w="4036" w:type="dxa"/>
          </w:tcPr>
          <w:p w14:paraId="2BD16C1D" w14:textId="77777777" w:rsidR="00042625" w:rsidRPr="008227B8" w:rsidRDefault="00042625" w:rsidP="00042625">
            <w:pPr>
              <w:keepNext/>
              <w:keepLines/>
              <w:spacing w:after="0"/>
              <w:rPr>
                <w:rFonts w:ascii="Arial" w:eastAsia="SimSun" w:hAnsi="Arial" w:cs="Arial"/>
                <w:snapToGrid w:val="0"/>
                <w:sz w:val="18"/>
              </w:rPr>
            </w:pPr>
            <w:bookmarkStart w:id="905" w:name="_MCCTEMPBM_CRPT22660738___7" w:colFirst="0" w:colLast="0"/>
            <w:bookmarkEnd w:id="904"/>
            <w:r w:rsidRPr="008227B8">
              <w:rPr>
                <w:rFonts w:ascii="Arial" w:eastAsia="SimSun" w:hAnsi="Arial" w:cs="Arial"/>
                <w:snapToGrid w:val="0"/>
                <w:sz w:val="18"/>
              </w:rPr>
              <w:t xml:space="preserve">Low Temperature </w:t>
            </w:r>
          </w:p>
        </w:tc>
        <w:tc>
          <w:tcPr>
            <w:tcW w:w="1418"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769"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34336C">
        <w:trPr>
          <w:jc w:val="center"/>
        </w:trPr>
        <w:tc>
          <w:tcPr>
            <w:tcW w:w="4036" w:type="dxa"/>
          </w:tcPr>
          <w:p w14:paraId="42318F5C"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39___7" w:colFirst="0" w:colLast="0"/>
            <w:bookmarkEnd w:id="905"/>
            <w:r w:rsidRPr="008227B8">
              <w:rPr>
                <w:rFonts w:ascii="Arial" w:eastAsia="SimSun" w:hAnsi="Arial" w:cs="Arial"/>
                <w:snapToGrid w:val="0"/>
                <w:sz w:val="18"/>
              </w:rPr>
              <w:t xml:space="preserve">Low Water </w:t>
            </w:r>
          </w:p>
        </w:tc>
        <w:tc>
          <w:tcPr>
            <w:tcW w:w="1418"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769"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34336C">
        <w:trPr>
          <w:jc w:val="center"/>
        </w:trPr>
        <w:tc>
          <w:tcPr>
            <w:tcW w:w="4036" w:type="dxa"/>
          </w:tcPr>
          <w:p w14:paraId="5F875F0F"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40___7" w:colFirst="0" w:colLast="0"/>
            <w:bookmarkEnd w:id="906"/>
            <w:r w:rsidRPr="008227B8">
              <w:rPr>
                <w:rFonts w:ascii="Arial" w:eastAsia="SimSun" w:hAnsi="Arial" w:cs="Arial"/>
                <w:snapToGrid w:val="0"/>
                <w:sz w:val="18"/>
              </w:rPr>
              <w:t xml:space="preserve">Smoke </w:t>
            </w:r>
          </w:p>
        </w:tc>
        <w:tc>
          <w:tcPr>
            <w:tcW w:w="1418"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769"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34336C">
        <w:trPr>
          <w:jc w:val="center"/>
        </w:trPr>
        <w:tc>
          <w:tcPr>
            <w:tcW w:w="4036" w:type="dxa"/>
          </w:tcPr>
          <w:p w14:paraId="711DA73F"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41___7" w:colFirst="0" w:colLast="0"/>
            <w:bookmarkEnd w:id="907"/>
            <w:r w:rsidRPr="008227B8">
              <w:rPr>
                <w:rFonts w:ascii="Arial" w:eastAsia="SimSun" w:hAnsi="Arial" w:cs="Arial"/>
                <w:snapToGrid w:val="0"/>
                <w:sz w:val="18"/>
              </w:rPr>
              <w:t xml:space="preserve">Toxic Gas </w:t>
            </w:r>
          </w:p>
        </w:tc>
        <w:tc>
          <w:tcPr>
            <w:tcW w:w="1418"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769"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DB487D" w:rsidRPr="008227B8" w14:paraId="4FBA1078" w14:textId="77777777" w:rsidTr="0034336C">
        <w:trPr>
          <w:jc w:val="center"/>
        </w:trPr>
        <w:tc>
          <w:tcPr>
            <w:tcW w:w="4036" w:type="dxa"/>
          </w:tcPr>
          <w:p w14:paraId="1142BAB3" w14:textId="1DA04D07" w:rsidR="00DB487D" w:rsidRPr="008227B8" w:rsidRDefault="00DB487D" w:rsidP="00DB487D">
            <w:pPr>
              <w:keepNext/>
              <w:keepLines/>
              <w:spacing w:after="0"/>
              <w:rPr>
                <w:rFonts w:ascii="Arial" w:eastAsia="SimSun" w:hAnsi="Arial" w:cs="Arial"/>
                <w:snapToGrid w:val="0"/>
                <w:sz w:val="18"/>
              </w:rPr>
            </w:pPr>
            <w:bookmarkStart w:id="909" w:name="_MCCTEMPBM_CRPT22660742___7"/>
            <w:bookmarkEnd w:id="908"/>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09"/>
          </w:p>
        </w:tc>
        <w:tc>
          <w:tcPr>
            <w:tcW w:w="1418" w:type="dxa"/>
          </w:tcPr>
          <w:p w14:paraId="4801179B" w14:textId="041BDFC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r>
              <w:rPr>
                <w:rFonts w:ascii="Arial" w:eastAsia="SimSun" w:hAnsi="Arial" w:cs="Arial"/>
                <w:snapToGrid w:val="0"/>
                <w:sz w:val="18"/>
                <w:lang w:val="en-US"/>
              </w:rPr>
              <w:t>4</w:t>
            </w:r>
            <w:r w:rsidRPr="00324D77">
              <w:rPr>
                <w:rFonts w:ascii="Arial" w:eastAsia="SimSun" w:hAnsi="Arial" w:cs="Arial"/>
                <w:snapToGrid w:val="0"/>
                <w:sz w:val="18"/>
                <w:lang w:val="en-US"/>
              </w:rPr>
              <w:t>-150</w:t>
            </w:r>
          </w:p>
        </w:tc>
        <w:tc>
          <w:tcPr>
            <w:tcW w:w="1769" w:type="dxa"/>
          </w:tcPr>
          <w:p w14:paraId="6CF36016"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7BDC84F0" w14:textId="77777777" w:rsidTr="0034336C">
        <w:trPr>
          <w:jc w:val="center"/>
        </w:trPr>
        <w:tc>
          <w:tcPr>
            <w:tcW w:w="4036" w:type="dxa"/>
          </w:tcPr>
          <w:p w14:paraId="64BC8F5F" w14:textId="77777777" w:rsidR="00DB487D" w:rsidRPr="008227B8" w:rsidRDefault="00DB487D" w:rsidP="00DB487D">
            <w:pPr>
              <w:keepNext/>
              <w:keepLines/>
              <w:spacing w:after="0"/>
              <w:rPr>
                <w:rFonts w:ascii="Arial" w:eastAsia="SimSun" w:hAnsi="Arial" w:cs="Arial"/>
                <w:snapToGrid w:val="0"/>
                <w:sz w:val="18"/>
              </w:rPr>
            </w:pPr>
            <w:bookmarkStart w:id="910" w:name="_MCCTEMPBM_CRPT22660743___7" w:colFirst="0" w:colLast="0"/>
            <w:r w:rsidRPr="008227B8">
              <w:rPr>
                <w:rFonts w:ascii="Arial" w:eastAsia="SimSun" w:hAnsi="Arial" w:cs="Arial"/>
                <w:snapToGrid w:val="0"/>
                <w:sz w:val="18"/>
              </w:rPr>
              <w:t>Storage Capacity Problem</w:t>
            </w:r>
          </w:p>
        </w:tc>
        <w:tc>
          <w:tcPr>
            <w:tcW w:w="1418" w:type="dxa"/>
          </w:tcPr>
          <w:p w14:paraId="1C56A3B2" w14:textId="5CCAC1FD"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769" w:type="dxa"/>
          </w:tcPr>
          <w:p w14:paraId="30D52440" w14:textId="64EE12DD"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48D22CA5" w14:textId="77777777" w:rsidTr="0034336C">
        <w:trPr>
          <w:jc w:val="center"/>
        </w:trPr>
        <w:tc>
          <w:tcPr>
            <w:tcW w:w="4036" w:type="dxa"/>
          </w:tcPr>
          <w:p w14:paraId="55E4D549" w14:textId="77777777" w:rsidR="00DB487D" w:rsidRPr="008227B8" w:rsidRDefault="00DB487D" w:rsidP="00DB487D">
            <w:pPr>
              <w:keepNext/>
              <w:keepLines/>
              <w:spacing w:after="0"/>
              <w:rPr>
                <w:rFonts w:ascii="Arial" w:eastAsia="SimSun" w:hAnsi="Arial" w:cs="Arial"/>
                <w:snapToGrid w:val="0"/>
                <w:sz w:val="18"/>
              </w:rPr>
            </w:pPr>
            <w:bookmarkStart w:id="911" w:name="_MCCTEMPBM_CRPT22660744___7" w:colFirst="0" w:colLast="0"/>
            <w:bookmarkEnd w:id="910"/>
            <w:r w:rsidRPr="008227B8">
              <w:rPr>
                <w:rFonts w:ascii="Arial" w:eastAsia="SimSun" w:hAnsi="Arial" w:cs="Arial"/>
                <w:snapToGrid w:val="0"/>
                <w:sz w:val="18"/>
              </w:rPr>
              <w:t xml:space="preserve">Memory Mismatch </w:t>
            </w:r>
          </w:p>
        </w:tc>
        <w:tc>
          <w:tcPr>
            <w:tcW w:w="1418" w:type="dxa"/>
          </w:tcPr>
          <w:p w14:paraId="24EBA705" w14:textId="6981004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769" w:type="dxa"/>
          </w:tcPr>
          <w:p w14:paraId="46D73327" w14:textId="42D29D5C"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7348372E" w14:textId="77777777" w:rsidTr="0034336C">
        <w:trPr>
          <w:jc w:val="center"/>
        </w:trPr>
        <w:tc>
          <w:tcPr>
            <w:tcW w:w="4036" w:type="dxa"/>
          </w:tcPr>
          <w:p w14:paraId="420788BD" w14:textId="77777777" w:rsidR="00DB487D" w:rsidRPr="008227B8" w:rsidRDefault="00DB487D" w:rsidP="00DB487D">
            <w:pPr>
              <w:keepNext/>
              <w:keepLines/>
              <w:spacing w:after="0"/>
              <w:rPr>
                <w:rFonts w:ascii="Arial" w:eastAsia="SimSun" w:hAnsi="Arial" w:cs="Arial"/>
                <w:snapToGrid w:val="0"/>
                <w:sz w:val="18"/>
              </w:rPr>
            </w:pPr>
            <w:bookmarkStart w:id="912" w:name="_MCCTEMPBM_CRPT22660745___7" w:colFirst="0" w:colLast="0"/>
            <w:bookmarkEnd w:id="911"/>
            <w:r w:rsidRPr="008227B8">
              <w:rPr>
                <w:rFonts w:ascii="Arial" w:eastAsia="SimSun" w:hAnsi="Arial" w:cs="Arial"/>
                <w:snapToGrid w:val="0"/>
                <w:sz w:val="18"/>
              </w:rPr>
              <w:t xml:space="preserve">Corrupt Data </w:t>
            </w:r>
          </w:p>
        </w:tc>
        <w:tc>
          <w:tcPr>
            <w:tcW w:w="1418" w:type="dxa"/>
          </w:tcPr>
          <w:p w14:paraId="7EC85021" w14:textId="14F520F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769" w:type="dxa"/>
          </w:tcPr>
          <w:p w14:paraId="3615897C" w14:textId="7F732110"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785C1FB2" w14:textId="77777777" w:rsidTr="0034336C">
        <w:trPr>
          <w:jc w:val="center"/>
        </w:trPr>
        <w:tc>
          <w:tcPr>
            <w:tcW w:w="4036" w:type="dxa"/>
          </w:tcPr>
          <w:p w14:paraId="3479D773" w14:textId="77777777" w:rsidR="00DB487D" w:rsidRPr="008227B8" w:rsidRDefault="00DB487D" w:rsidP="00DB487D">
            <w:pPr>
              <w:keepNext/>
              <w:keepLines/>
              <w:spacing w:after="0"/>
              <w:rPr>
                <w:rFonts w:ascii="Arial" w:eastAsia="SimSun" w:hAnsi="Arial" w:cs="Arial"/>
                <w:snapToGrid w:val="0"/>
                <w:sz w:val="18"/>
              </w:rPr>
            </w:pPr>
            <w:bookmarkStart w:id="913" w:name="_MCCTEMPBM_CRPT22660746___7" w:colFirst="0" w:colLast="0"/>
            <w:bookmarkEnd w:id="912"/>
            <w:r w:rsidRPr="008227B8">
              <w:rPr>
                <w:rFonts w:ascii="Arial" w:eastAsia="SimSun" w:hAnsi="Arial" w:cs="Arial"/>
                <w:snapToGrid w:val="0"/>
                <w:sz w:val="18"/>
              </w:rPr>
              <w:t xml:space="preserve">Out Of CPU Cycles </w:t>
            </w:r>
          </w:p>
        </w:tc>
        <w:tc>
          <w:tcPr>
            <w:tcW w:w="1418" w:type="dxa"/>
          </w:tcPr>
          <w:p w14:paraId="38F2E284" w14:textId="1AFEE798"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769" w:type="dxa"/>
          </w:tcPr>
          <w:p w14:paraId="414B1472" w14:textId="65B702CA"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5CD1ED2" w14:textId="77777777" w:rsidTr="0034336C">
        <w:trPr>
          <w:jc w:val="center"/>
        </w:trPr>
        <w:tc>
          <w:tcPr>
            <w:tcW w:w="4036" w:type="dxa"/>
          </w:tcPr>
          <w:p w14:paraId="0138D80B" w14:textId="77777777" w:rsidR="00DB487D" w:rsidRPr="008227B8" w:rsidRDefault="00DB487D" w:rsidP="00DB487D">
            <w:pPr>
              <w:keepNext/>
              <w:keepLines/>
              <w:spacing w:after="0"/>
              <w:rPr>
                <w:rFonts w:ascii="Arial" w:eastAsia="SimSun" w:hAnsi="Arial" w:cs="Arial"/>
                <w:snapToGrid w:val="0"/>
                <w:sz w:val="18"/>
              </w:rPr>
            </w:pPr>
            <w:bookmarkStart w:id="914" w:name="_MCCTEMPBM_CRPT22660747___7" w:colFirst="0" w:colLast="0"/>
            <w:bookmarkEnd w:id="913"/>
            <w:r w:rsidRPr="008227B8">
              <w:rPr>
                <w:rFonts w:ascii="Arial" w:eastAsia="SimSun" w:hAnsi="Arial" w:cs="Arial"/>
                <w:snapToGrid w:val="0"/>
                <w:sz w:val="18"/>
              </w:rPr>
              <w:t xml:space="preserve">Software Environment Problem </w:t>
            </w:r>
          </w:p>
        </w:tc>
        <w:tc>
          <w:tcPr>
            <w:tcW w:w="1418" w:type="dxa"/>
          </w:tcPr>
          <w:p w14:paraId="6F827A11" w14:textId="400784B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769" w:type="dxa"/>
          </w:tcPr>
          <w:p w14:paraId="7CC4D284" w14:textId="58E8A157"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4127BD0" w14:textId="77777777" w:rsidTr="0034336C">
        <w:trPr>
          <w:jc w:val="center"/>
        </w:trPr>
        <w:tc>
          <w:tcPr>
            <w:tcW w:w="4036" w:type="dxa"/>
          </w:tcPr>
          <w:p w14:paraId="49242FE3" w14:textId="77777777" w:rsidR="00DB487D" w:rsidRPr="008227B8" w:rsidRDefault="00DB487D" w:rsidP="00DB487D">
            <w:pPr>
              <w:keepNext/>
              <w:keepLines/>
              <w:spacing w:after="0"/>
              <w:rPr>
                <w:rFonts w:ascii="Arial" w:eastAsia="SimSun" w:hAnsi="Arial" w:cs="Arial"/>
                <w:snapToGrid w:val="0"/>
                <w:sz w:val="18"/>
              </w:rPr>
            </w:pPr>
            <w:bookmarkStart w:id="915" w:name="_MCCTEMPBM_CRPT22660748___7" w:colFirst="0" w:colLast="0"/>
            <w:bookmarkEnd w:id="914"/>
            <w:r w:rsidRPr="008227B8">
              <w:rPr>
                <w:rFonts w:ascii="Arial" w:eastAsia="SimSun" w:hAnsi="Arial" w:cs="Arial"/>
                <w:snapToGrid w:val="0"/>
                <w:sz w:val="18"/>
              </w:rPr>
              <w:t>Software Download Failure</w:t>
            </w:r>
          </w:p>
        </w:tc>
        <w:tc>
          <w:tcPr>
            <w:tcW w:w="1418" w:type="dxa"/>
          </w:tcPr>
          <w:p w14:paraId="2585E6FE" w14:textId="7B7B39C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769" w:type="dxa"/>
          </w:tcPr>
          <w:p w14:paraId="0C4DE9E4" w14:textId="7B91DADA"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189967ED" w14:textId="77777777" w:rsidTr="0034336C">
        <w:trPr>
          <w:jc w:val="center"/>
        </w:trPr>
        <w:tc>
          <w:tcPr>
            <w:tcW w:w="4036" w:type="dxa"/>
          </w:tcPr>
          <w:p w14:paraId="7424A5F0" w14:textId="77777777" w:rsidR="00DB487D" w:rsidRPr="008227B8" w:rsidRDefault="00DB487D" w:rsidP="00DB487D">
            <w:pPr>
              <w:keepNext/>
              <w:keepLines/>
              <w:spacing w:after="0"/>
              <w:rPr>
                <w:rFonts w:ascii="Arial" w:eastAsia="SimSun" w:hAnsi="Arial" w:cs="Arial"/>
                <w:snapToGrid w:val="0"/>
                <w:sz w:val="18"/>
              </w:rPr>
            </w:pPr>
            <w:bookmarkStart w:id="916" w:name="_MCCTEMPBM_CRPT22660749___7" w:colFirst="0" w:colLast="0"/>
            <w:bookmarkEnd w:id="915"/>
            <w:r w:rsidRPr="008227B8">
              <w:rPr>
                <w:rFonts w:ascii="Arial" w:eastAsia="SimSun" w:hAnsi="Arial" w:cs="Arial"/>
                <w:snapToGrid w:val="0"/>
                <w:sz w:val="18"/>
              </w:rPr>
              <w:t>Loss of Real Time</w:t>
            </w:r>
          </w:p>
        </w:tc>
        <w:tc>
          <w:tcPr>
            <w:tcW w:w="1418" w:type="dxa"/>
          </w:tcPr>
          <w:p w14:paraId="70B581D5" w14:textId="41650E5E"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769" w:type="dxa"/>
          </w:tcPr>
          <w:p w14:paraId="3CFEDE0D" w14:textId="1CFB5340"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0B087BA0" w14:textId="77777777" w:rsidTr="0034336C">
        <w:trPr>
          <w:jc w:val="center"/>
        </w:trPr>
        <w:tc>
          <w:tcPr>
            <w:tcW w:w="4036" w:type="dxa"/>
          </w:tcPr>
          <w:p w14:paraId="5034A259" w14:textId="77777777" w:rsidR="00DB487D" w:rsidRPr="008227B8" w:rsidRDefault="00DB487D" w:rsidP="00DB487D">
            <w:pPr>
              <w:keepNext/>
              <w:keepLines/>
              <w:spacing w:after="0"/>
              <w:rPr>
                <w:rFonts w:ascii="Arial" w:eastAsia="SimSun" w:hAnsi="Arial" w:cs="Arial"/>
                <w:snapToGrid w:val="0"/>
                <w:sz w:val="18"/>
              </w:rPr>
            </w:pPr>
            <w:bookmarkStart w:id="917" w:name="_MCCTEMPBM_CRPT22660750___7" w:colFirst="0" w:colLast="0"/>
            <w:bookmarkEnd w:id="916"/>
            <w:r w:rsidRPr="008227B8">
              <w:rPr>
                <w:rFonts w:ascii="Arial" w:eastAsia="SimSun" w:hAnsi="Arial" w:cs="Arial"/>
                <w:snapToGrid w:val="0"/>
                <w:sz w:val="18"/>
              </w:rPr>
              <w:t>Reinitialized</w:t>
            </w:r>
          </w:p>
        </w:tc>
        <w:tc>
          <w:tcPr>
            <w:tcW w:w="1418" w:type="dxa"/>
          </w:tcPr>
          <w:p w14:paraId="622A187B" w14:textId="5CE4FC18"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769" w:type="dxa"/>
          </w:tcPr>
          <w:p w14:paraId="0E451377" w14:textId="7E42C26F"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D3BCE4A" w14:textId="77777777" w:rsidTr="0034336C">
        <w:trPr>
          <w:jc w:val="center"/>
        </w:trPr>
        <w:tc>
          <w:tcPr>
            <w:tcW w:w="4036" w:type="dxa"/>
          </w:tcPr>
          <w:p w14:paraId="76D4B57D" w14:textId="424DC092" w:rsidR="00DB487D" w:rsidRPr="008227B8" w:rsidRDefault="00DB487D" w:rsidP="00DB487D">
            <w:pPr>
              <w:keepNext/>
              <w:keepLines/>
              <w:spacing w:after="0"/>
              <w:rPr>
                <w:rFonts w:ascii="Arial" w:eastAsia="SimSun" w:hAnsi="Arial" w:cs="Arial"/>
                <w:snapToGrid w:val="0"/>
                <w:sz w:val="18"/>
              </w:rPr>
            </w:pPr>
            <w:bookmarkStart w:id="918" w:name="_MCCTEMPBM_CRPT22660751___7"/>
            <w:r>
              <w:rPr>
                <w:rFonts w:ascii="Arial" w:eastAsia="SimSun" w:hAnsi="Arial" w:cs="Courier New"/>
                <w:sz w:val="18"/>
                <w:szCs w:val="16"/>
                <w:lang w:val="en-US" w:eastAsia="zh-CN"/>
              </w:rPr>
              <w:t>Reserved</w:t>
            </w:r>
            <w:bookmarkEnd w:id="918"/>
          </w:p>
        </w:tc>
        <w:tc>
          <w:tcPr>
            <w:tcW w:w="1418" w:type="dxa"/>
          </w:tcPr>
          <w:p w14:paraId="594382AE" w14:textId="57A81DA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769" w:type="dxa"/>
          </w:tcPr>
          <w:p w14:paraId="0DF93A3C"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179AD359" w14:textId="77777777" w:rsidTr="0034336C">
        <w:trPr>
          <w:jc w:val="center"/>
        </w:trPr>
        <w:tc>
          <w:tcPr>
            <w:tcW w:w="4036" w:type="dxa"/>
          </w:tcPr>
          <w:p w14:paraId="401F868E" w14:textId="3BE17AA7" w:rsidR="00DB487D" w:rsidRPr="008227B8" w:rsidRDefault="00DB487D" w:rsidP="00DB487D">
            <w:pPr>
              <w:keepNext/>
              <w:keepLines/>
              <w:spacing w:after="0"/>
              <w:rPr>
                <w:rFonts w:ascii="Arial" w:eastAsia="SimSun" w:hAnsi="Arial" w:cs="Arial"/>
                <w:snapToGrid w:val="0"/>
                <w:sz w:val="18"/>
              </w:rPr>
            </w:pPr>
            <w:bookmarkStart w:id="919"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19"/>
          </w:p>
        </w:tc>
        <w:tc>
          <w:tcPr>
            <w:tcW w:w="1418" w:type="dxa"/>
          </w:tcPr>
          <w:p w14:paraId="1479CAB5" w14:textId="67866FF3"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769" w:type="dxa"/>
          </w:tcPr>
          <w:p w14:paraId="1F62426B"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45E386F5" w14:textId="77777777" w:rsidTr="0034336C">
        <w:trPr>
          <w:jc w:val="center"/>
        </w:trPr>
        <w:tc>
          <w:tcPr>
            <w:tcW w:w="4036" w:type="dxa"/>
          </w:tcPr>
          <w:p w14:paraId="4C8C141D" w14:textId="542B3BCC" w:rsidR="00DB487D" w:rsidRPr="008227B8" w:rsidRDefault="00DB487D" w:rsidP="00DB487D">
            <w:pPr>
              <w:keepNext/>
              <w:keepLines/>
              <w:spacing w:after="0"/>
              <w:rPr>
                <w:rFonts w:ascii="Arial" w:eastAsia="SimSun" w:hAnsi="Arial" w:cs="Arial"/>
                <w:snapToGrid w:val="0"/>
                <w:sz w:val="18"/>
              </w:rPr>
            </w:pPr>
            <w:bookmarkStart w:id="920" w:name="_MCCTEMPBM_CRPT22660753___7"/>
            <w:r>
              <w:rPr>
                <w:rFonts w:ascii="Arial" w:eastAsia="SimSun" w:hAnsi="Arial" w:cs="Courier New"/>
                <w:sz w:val="18"/>
                <w:szCs w:val="16"/>
                <w:lang w:val="en-US" w:eastAsia="zh-CN"/>
              </w:rPr>
              <w:t>Reserved</w:t>
            </w:r>
            <w:bookmarkEnd w:id="920"/>
          </w:p>
        </w:tc>
        <w:tc>
          <w:tcPr>
            <w:tcW w:w="1418" w:type="dxa"/>
          </w:tcPr>
          <w:p w14:paraId="34EC7CBE" w14:textId="2B81A6C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769" w:type="dxa"/>
          </w:tcPr>
          <w:p w14:paraId="6F7A678D"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4D6B43D4" w14:textId="2282FE36" w:rsidTr="0034336C">
        <w:trPr>
          <w:jc w:val="center"/>
        </w:trPr>
        <w:tc>
          <w:tcPr>
            <w:tcW w:w="4036" w:type="dxa"/>
          </w:tcPr>
          <w:p w14:paraId="7B1F0A6B" w14:textId="0129CB1B" w:rsidR="00DB487D" w:rsidRPr="008227B8" w:rsidRDefault="00DB487D" w:rsidP="00DB487D">
            <w:pPr>
              <w:keepNext/>
              <w:keepLines/>
              <w:spacing w:after="0"/>
              <w:rPr>
                <w:rFonts w:ascii="Arial" w:eastAsia="SimSun" w:hAnsi="Arial" w:cs="Arial"/>
                <w:snapToGrid w:val="0"/>
                <w:sz w:val="18"/>
              </w:rPr>
            </w:pPr>
            <w:bookmarkStart w:id="921" w:name="_MCCTEMPBM_CRPT22660754___7" w:colFirst="0" w:colLast="0"/>
            <w:bookmarkEnd w:id="917"/>
            <w:r w:rsidRPr="008227B8">
              <w:rPr>
                <w:rFonts w:ascii="Arial" w:eastAsia="SimSun" w:hAnsi="Arial" w:cs="Arial"/>
                <w:snapToGrid w:val="0"/>
                <w:sz w:val="18"/>
              </w:rPr>
              <w:t>Excessive Error Rate</w:t>
            </w:r>
          </w:p>
        </w:tc>
        <w:tc>
          <w:tcPr>
            <w:tcW w:w="1418" w:type="dxa"/>
          </w:tcPr>
          <w:p w14:paraId="28D627A6" w14:textId="27E7F08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769" w:type="dxa"/>
          </w:tcPr>
          <w:p w14:paraId="70DF9BDC" w14:textId="03F9FFC7"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DB487D" w:rsidRPr="008227B8" w14:paraId="664A835F" w14:textId="77777777" w:rsidTr="0034336C">
        <w:trPr>
          <w:jc w:val="center"/>
        </w:trPr>
        <w:tc>
          <w:tcPr>
            <w:tcW w:w="4036" w:type="dxa"/>
          </w:tcPr>
          <w:p w14:paraId="70604A46" w14:textId="0CABDD38" w:rsidR="00DB487D" w:rsidRPr="008227B8" w:rsidRDefault="00DB487D" w:rsidP="00DB487D">
            <w:pPr>
              <w:keepNext/>
              <w:keepLines/>
              <w:spacing w:after="0"/>
              <w:rPr>
                <w:rFonts w:ascii="Arial" w:eastAsia="SimSun" w:hAnsi="Arial" w:cs="Arial"/>
                <w:snapToGrid w:val="0"/>
                <w:sz w:val="18"/>
              </w:rPr>
            </w:pPr>
            <w:bookmarkStart w:id="922" w:name="_MCCTEMPBM_CRPT22660755___7"/>
            <w:r>
              <w:rPr>
                <w:rFonts w:ascii="Arial" w:eastAsia="SimSun" w:hAnsi="Arial" w:cs="Courier New"/>
                <w:sz w:val="18"/>
                <w:szCs w:val="16"/>
                <w:lang w:val="en-US" w:eastAsia="zh-CN"/>
              </w:rPr>
              <w:t>Reserved</w:t>
            </w:r>
            <w:bookmarkEnd w:id="922"/>
          </w:p>
        </w:tc>
        <w:tc>
          <w:tcPr>
            <w:tcW w:w="1418" w:type="dxa"/>
          </w:tcPr>
          <w:p w14:paraId="390E55BE" w14:textId="0803CC95"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769" w:type="dxa"/>
          </w:tcPr>
          <w:p w14:paraId="75FC2CAB"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62EDFBCC" w14:textId="77777777" w:rsidTr="0034336C">
        <w:trPr>
          <w:jc w:val="center"/>
        </w:trPr>
        <w:tc>
          <w:tcPr>
            <w:tcW w:w="4036" w:type="dxa"/>
          </w:tcPr>
          <w:p w14:paraId="076E2876" w14:textId="5EE1B253" w:rsidR="00DB487D" w:rsidRDefault="00DB487D" w:rsidP="00DB487D">
            <w:pPr>
              <w:keepNext/>
              <w:keepLines/>
              <w:spacing w:after="0"/>
              <w:rPr>
                <w:rFonts w:ascii="Arial" w:eastAsia="SimSun" w:hAnsi="Arial" w:cs="Courier New"/>
                <w:sz w:val="18"/>
                <w:szCs w:val="16"/>
                <w:lang w:val="en-US" w:eastAsia="zh-CN"/>
              </w:rPr>
            </w:pPr>
            <w:bookmarkStart w:id="923"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23"/>
          </w:p>
        </w:tc>
        <w:tc>
          <w:tcPr>
            <w:tcW w:w="1418" w:type="dxa"/>
          </w:tcPr>
          <w:p w14:paraId="2812F150" w14:textId="14CC1991"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769" w:type="dxa"/>
          </w:tcPr>
          <w:p w14:paraId="79C0579C" w14:textId="77777777" w:rsidR="00DB487D" w:rsidRPr="008227B8" w:rsidRDefault="00DB487D" w:rsidP="00DB487D">
            <w:pPr>
              <w:keepNext/>
              <w:keepLines/>
              <w:spacing w:after="0"/>
              <w:rPr>
                <w:rFonts w:ascii="Arial" w:eastAsia="SimSun" w:hAnsi="Arial" w:cs="Arial"/>
                <w:snapToGrid w:val="0"/>
                <w:sz w:val="18"/>
              </w:rPr>
            </w:pPr>
          </w:p>
        </w:tc>
      </w:tr>
      <w:bookmarkEnd w:id="921"/>
    </w:tbl>
    <w:p w14:paraId="1312EA92" w14:textId="77777777" w:rsidR="002B6147" w:rsidRPr="0034336C" w:rsidRDefault="002B6147" w:rsidP="0034336C"/>
    <w:p w14:paraId="57BDAD71" w14:textId="3A2ED525" w:rsidR="002B6147" w:rsidRPr="008227B8" w:rsidRDefault="002B6147" w:rsidP="008227B8">
      <w:pPr>
        <w:pStyle w:val="TH"/>
        <w:rPr>
          <w:rFonts w:eastAsia="SimSun"/>
        </w:rPr>
      </w:pPr>
      <w:bookmarkStart w:id="924"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24"/>
          <w:p w14:paraId="22B3B00E" w14:textId="59D20219"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7EC9DFC0" w:rsidR="00042625" w:rsidRPr="008227B8" w:rsidRDefault="00E96ACB" w:rsidP="002B6147">
            <w:pPr>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25"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26" w:name="_MCCTEMPBM_CRPT22660759___7" w:colFirst="0" w:colLast="0"/>
            <w:bookmarkEnd w:id="925"/>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27" w:name="_MCCTEMPBM_CRPT22660760___7" w:colFirst="0" w:colLast="0"/>
            <w:bookmarkEnd w:id="926"/>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28" w:name="_MCCTEMPBM_CRPT22660762___7" w:colFirst="0" w:colLast="0"/>
            <w:bookmarkEnd w:id="927"/>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29" w:name="_MCCTEMPBM_CRPT22660763___7" w:colFirst="0" w:colLast="0"/>
            <w:bookmarkEnd w:id="928"/>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30" w:name="_MCCTEMPBM_CRPT22660764___7" w:colFirst="0" w:colLast="0"/>
            <w:bookmarkEnd w:id="929"/>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31" w:name="_MCCTEMPBM_CRPT22660765___7" w:colFirst="0" w:colLast="0"/>
            <w:bookmarkEnd w:id="930"/>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32" w:name="_MCCTEMPBM_CRPT22660767___7" w:colFirst="0" w:colLast="0"/>
            <w:bookmarkEnd w:id="931"/>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33" w:name="_MCCTEMPBM_CRPT22660768___7" w:colFirst="0" w:colLast="0"/>
            <w:bookmarkEnd w:id="932"/>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34" w:name="_MCCTEMPBM_CRPT22660770___7" w:colFirst="0" w:colLast="0"/>
            <w:bookmarkEnd w:id="933"/>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35" w:name="_MCCTEMPBM_CRPT22660772___7" w:colFirst="0" w:colLast="0"/>
            <w:bookmarkEnd w:id="934"/>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36" w:name="_MCCTEMPBM_CRPT22660773___7" w:colFirst="0" w:colLast="0"/>
            <w:bookmarkEnd w:id="935"/>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37" w:name="_MCCTEMPBM_CRPT22660774___7" w:colFirst="0" w:colLast="0"/>
            <w:bookmarkEnd w:id="936"/>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38" w:name="_MCCTEMPBM_CRPT22660777___7" w:colFirst="0" w:colLast="0"/>
            <w:bookmarkEnd w:id="937"/>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39" w:name="_MCCTEMPBM_CRPT22660778___7" w:colFirst="0" w:colLast="0"/>
            <w:bookmarkEnd w:id="938"/>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40" w:name="_MCCTEMPBM_CRPT22660779___7" w:colFirst="0" w:colLast="0"/>
            <w:bookmarkEnd w:id="939"/>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41" w:name="_MCCTEMPBM_CRPT22660780___7" w:colFirst="0" w:colLast="0"/>
            <w:bookmarkEnd w:id="940"/>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42" w:name="_MCCTEMPBM_CRPT22660781___7" w:colFirst="0" w:colLast="0"/>
            <w:bookmarkEnd w:id="941"/>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43" w:name="_MCCTEMPBM_CRPT22660782___7" w:colFirst="0" w:colLast="0"/>
            <w:bookmarkEnd w:id="942"/>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44" w:name="_MCCTEMPBM_CRPT22660783___7" w:colFirst="0" w:colLast="0"/>
            <w:bookmarkEnd w:id="943"/>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44"/>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87___7" w:colFirst="0" w:colLast="0"/>
            <w:bookmarkEnd w:id="945"/>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47" w:name="_MCCTEMPBM_CRPT22660788___7" w:colFirst="0" w:colLast="0"/>
            <w:bookmarkEnd w:id="946"/>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48" w:name="_MCCTEMPBM_CRPT22660789___7" w:colFirst="0" w:colLast="0"/>
            <w:bookmarkEnd w:id="947"/>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48"/>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49"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49"/>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50"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51" w:name="_MCCTEMPBM_CRPT22660794___7" w:colFirst="0" w:colLast="0"/>
            <w:bookmarkEnd w:id="950"/>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51"/>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52"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53" w:name="_MCCTEMPBM_CRPT22660797___7" w:colFirst="0" w:colLast="0"/>
            <w:bookmarkEnd w:id="952"/>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54" w:name="_MCCTEMPBM_CRPT22660798___7" w:colFirst="0" w:colLast="0"/>
            <w:bookmarkEnd w:id="953"/>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55" w:name="_MCCTEMPBM_CRPT22660799___7" w:colFirst="0" w:colLast="0"/>
            <w:bookmarkEnd w:id="954"/>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56" w:name="_MCCTEMPBM_CRPT22660800___7" w:colFirst="0" w:colLast="0"/>
            <w:bookmarkEnd w:id="955"/>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57" w:name="_MCCTEMPBM_CRPT22660801___7" w:colFirst="0" w:colLast="0"/>
            <w:bookmarkEnd w:id="956"/>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58" w:name="_MCCTEMPBM_CRPT22660802___7" w:colFirst="0" w:colLast="0"/>
            <w:bookmarkEnd w:id="957"/>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58"/>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59"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60" w:name="_MCCTEMPBM_CRPT22660805___7" w:colFirst="0" w:colLast="0"/>
            <w:bookmarkEnd w:id="959"/>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60"/>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61"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962" w:name="_MCCTEMPBM_CRPT22660808___7" w:colFirst="0" w:colLast="0"/>
            <w:bookmarkEnd w:id="961"/>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62"/>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963"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964" w:name="_MCCTEMPBM_CRPT22660811___7" w:colFirst="0" w:colLast="0"/>
            <w:bookmarkEnd w:id="963"/>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40E4F520" w:rsidR="00042625" w:rsidRPr="008227B8" w:rsidRDefault="00042238"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X.721/X.733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964"/>
    </w:tbl>
    <w:p w14:paraId="58DB3544" w14:textId="77777777" w:rsidR="002B6147" w:rsidRPr="0034336C" w:rsidRDefault="002B6147" w:rsidP="0034336C"/>
    <w:p w14:paraId="6C9762B1" w14:textId="6D1C2751" w:rsidR="002B6147" w:rsidRPr="008227B8" w:rsidRDefault="002B6147" w:rsidP="008227B8">
      <w:pPr>
        <w:pStyle w:val="TH"/>
        <w:rPr>
          <w:rFonts w:eastAsia="SimSun"/>
        </w:rPr>
      </w:pPr>
      <w:bookmarkStart w:id="965"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965"/>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6B6970FB" w:rsidR="00042625" w:rsidRPr="008227B8" w:rsidRDefault="00DA495D" w:rsidP="00042625">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966"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967" w:name="_MCCTEMPBM_CRPT22660815___7" w:colFirst="0" w:colLast="0"/>
            <w:bookmarkEnd w:id="966"/>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968" w:name="_MCCTEMPBM_CRPT22660816___7" w:colFirst="0" w:colLast="0"/>
            <w:bookmarkEnd w:id="967"/>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969" w:name="_MCCTEMPBM_CRPT22660817___7" w:colFirst="0" w:colLast="0"/>
            <w:bookmarkEnd w:id="968"/>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970" w:name="_MCCTEMPBM_CRPT22660818___7" w:colFirst="0" w:colLast="0"/>
            <w:bookmarkEnd w:id="969"/>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971" w:name="_MCCTEMPBM_CRPT22660819___7" w:colFirst="0" w:colLast="0"/>
            <w:bookmarkEnd w:id="970"/>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972" w:name="_MCCTEMPBM_CRPT22660820___7" w:colFirst="0" w:colLast="0"/>
            <w:bookmarkEnd w:id="971"/>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973" w:name="_MCCTEMPBM_CRPT22660821___7" w:colFirst="0" w:colLast="0"/>
            <w:bookmarkEnd w:id="972"/>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trPr>
        <w:tc>
          <w:tcPr>
            <w:tcW w:w="5524" w:type="dxa"/>
          </w:tcPr>
          <w:p w14:paraId="3ACA4E4F" w14:textId="143D3331"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042625" w:rsidRPr="008227B8" w:rsidRDefault="00042625" w:rsidP="00042625">
            <w:pPr>
              <w:keepLines/>
              <w:spacing w:after="0"/>
              <w:rPr>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974" w:name="_MCCTEMPBM_CRPT22660823___7" w:colFirst="0" w:colLast="0"/>
            <w:bookmarkEnd w:id="973"/>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975" w:name="_MCCTEMPBM_CRPT22660824___7" w:colFirst="0" w:colLast="0"/>
            <w:bookmarkEnd w:id="974"/>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976" w:name="_MCCTEMPBM_CRPT22660825___7" w:colFirst="0" w:colLast="0"/>
            <w:bookmarkEnd w:id="975"/>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977" w:name="_MCCTEMPBM_CRPT22660826___7" w:colFirst="0" w:colLast="0"/>
            <w:bookmarkEnd w:id="976"/>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978" w:name="_MCCTEMPBM_CRPT22660827___7" w:colFirst="0" w:colLast="0"/>
            <w:bookmarkEnd w:id="977"/>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979" w:name="_MCCTEMPBM_CRPT22660828___7" w:colFirst="0" w:colLast="0"/>
            <w:bookmarkEnd w:id="978"/>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980" w:name="_MCCTEMPBM_CRPT22660829___7" w:colFirst="0" w:colLast="0"/>
            <w:bookmarkEnd w:id="979"/>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981" w:name="_MCCTEMPBM_CRPT22660830___7" w:colFirst="0" w:colLast="0"/>
            <w:bookmarkEnd w:id="980"/>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982" w:name="_MCCTEMPBM_CRPT22660831___7" w:colFirst="0" w:colLast="0"/>
            <w:bookmarkEnd w:id="981"/>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983" w:name="_MCCTEMPBM_CRPT22660832___7" w:colFirst="0" w:colLast="0"/>
            <w:bookmarkEnd w:id="982"/>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984" w:name="_MCCTEMPBM_CRPT22660833___7" w:colFirst="0" w:colLast="0"/>
            <w:bookmarkEnd w:id="983"/>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985" w:name="_MCCTEMPBM_CRPT22660834___7" w:colFirst="0" w:colLast="0"/>
            <w:bookmarkEnd w:id="984"/>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986" w:name="_MCCTEMPBM_CRPT22660835___7" w:colFirst="0" w:colLast="0"/>
            <w:bookmarkEnd w:id="985"/>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987" w:name="_MCCTEMPBM_CRPT22660836___7" w:colFirst="0" w:colLast="0"/>
            <w:bookmarkEnd w:id="986"/>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trPr>
        <w:tc>
          <w:tcPr>
            <w:tcW w:w="5524" w:type="dxa"/>
          </w:tcPr>
          <w:p w14:paraId="0A1D56CA" w14:textId="3D1B90EA" w:rsidR="00042625" w:rsidRPr="008227B8" w:rsidRDefault="00042625" w:rsidP="00042625">
            <w:pPr>
              <w:keepLines/>
              <w:spacing w:after="0"/>
              <w:rPr>
                <w:rFonts w:ascii="Arial" w:eastAsia="SimSun" w:hAnsi="Arial" w:cs="Arial"/>
                <w:sz w:val="18"/>
              </w:rPr>
            </w:pPr>
            <w:bookmarkStart w:id="988" w:name="_MCCTEMPBM_CRPT22660837___7"/>
            <w:r>
              <w:rPr>
                <w:rFonts w:ascii="Arial" w:eastAsia="SimSun" w:hAnsi="Arial" w:cs="Courier New"/>
                <w:sz w:val="18"/>
                <w:szCs w:val="16"/>
                <w:lang w:val="en-US" w:eastAsia="zh-CN"/>
              </w:rPr>
              <w:t>Reserved</w:t>
            </w:r>
            <w:bookmarkEnd w:id="988"/>
          </w:p>
        </w:tc>
        <w:tc>
          <w:tcPr>
            <w:tcW w:w="1417" w:type="dxa"/>
          </w:tcPr>
          <w:p w14:paraId="4C560250" w14:textId="53237C2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042625" w:rsidRPr="008227B8" w:rsidRDefault="00042625" w:rsidP="00042625">
            <w:pPr>
              <w:keepLines/>
              <w:spacing w:after="0"/>
              <w:rPr>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989" w:name="_MCCTEMPBM_CRPT22660838___7" w:colFirst="0" w:colLast="0"/>
            <w:bookmarkEnd w:id="987"/>
            <w:r w:rsidRPr="008227B8">
              <w:rPr>
                <w:rFonts w:ascii="Arial" w:eastAsia="SimSun" w:hAnsi="Arial" w:cs="Arial"/>
                <w:sz w:val="18"/>
              </w:rPr>
              <w:t>Receiver multicoupler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990" w:name="_MCCTEMPBM_CRPT22660839___7" w:colFirst="0" w:colLast="0"/>
            <w:bookmarkEnd w:id="989"/>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991" w:name="_MCCTEMPBM_CRPT22660840___7" w:colFirst="0" w:colLast="0"/>
            <w:bookmarkEnd w:id="990"/>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992" w:name="_MCCTEMPBM_CRPT22660841___7" w:colFirst="0" w:colLast="0"/>
            <w:bookmarkEnd w:id="991"/>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993" w:name="_MCCTEMPBM_CRPT22660842___7" w:colFirst="0" w:colLast="0"/>
            <w:bookmarkEnd w:id="992"/>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994" w:name="_MCCTEMPBM_CRPT22660843___7" w:colFirst="0" w:colLast="0"/>
            <w:bookmarkEnd w:id="993"/>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995" w:name="_MCCTEMPBM_CRPT22660844___7" w:colFirst="0" w:colLast="0"/>
            <w:bookmarkEnd w:id="994"/>
            <w:r w:rsidRPr="008227B8">
              <w:rPr>
                <w:rFonts w:ascii="Arial" w:eastAsia="SimSun" w:hAnsi="Arial" w:cs="Arial"/>
                <w:sz w:val="18"/>
              </w:rPr>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996" w:name="_MCCTEMPBM_CRPT22660845___7" w:colFirst="0" w:colLast="0"/>
            <w:bookmarkEnd w:id="995"/>
            <w:r w:rsidRPr="008227B8">
              <w:rPr>
                <w:rFonts w:ascii="Arial" w:eastAsia="SimSun" w:hAnsi="Arial" w:cs="Arial"/>
                <w:sz w:val="18"/>
              </w:rPr>
              <w:lastRenderedPageBreak/>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997" w:name="_MCCTEMPBM_CRPT22660846___7" w:colFirst="0" w:colLast="0"/>
            <w:bookmarkEnd w:id="996"/>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trPr>
        <w:tc>
          <w:tcPr>
            <w:tcW w:w="5524" w:type="dxa"/>
          </w:tcPr>
          <w:p w14:paraId="6D429AE0" w14:textId="157F5AA3"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042625" w:rsidRPr="008227B8" w:rsidRDefault="00042625" w:rsidP="00042625">
            <w:pPr>
              <w:keepLines/>
              <w:spacing w:after="0"/>
              <w:rPr>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998" w:name="_MCCTEMPBM_CRPT22660848___7" w:colFirst="0" w:colLast="0"/>
            <w:bookmarkEnd w:id="997"/>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999" w:name="_MCCTEMPBM_CRPT22660849___7" w:colFirst="0" w:colLast="0"/>
            <w:bookmarkEnd w:id="998"/>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000" w:name="_MCCTEMPBM_CRPT22660850___7" w:colFirst="0" w:colLast="0"/>
            <w:bookmarkEnd w:id="999"/>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001" w:name="_MCCTEMPBM_CRPT22660851___7" w:colFirst="0" w:colLast="0"/>
            <w:bookmarkEnd w:id="1000"/>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002" w:name="_MCCTEMPBM_CRPT22660852___7" w:colFirst="0" w:colLast="0"/>
            <w:bookmarkEnd w:id="1001"/>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003" w:name="_MCCTEMPBM_CRPT22660853___7" w:colFirst="0" w:colLast="0"/>
            <w:bookmarkEnd w:id="1002"/>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004" w:name="_MCCTEMPBM_CRPT22660854___7" w:colFirst="0" w:colLast="0"/>
            <w:bookmarkEnd w:id="1003"/>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005" w:name="_MCCTEMPBM_CRPT22660855___7" w:colFirst="0" w:colLast="0"/>
            <w:bookmarkEnd w:id="1004"/>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006" w:name="_MCCTEMPBM_CRPT22660856___7" w:colFirst="0" w:colLast="0"/>
            <w:bookmarkEnd w:id="1005"/>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007" w:name="_MCCTEMPBM_CRPT22660857___7" w:colFirst="0" w:colLast="0"/>
            <w:bookmarkEnd w:id="1006"/>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008" w:name="_MCCTEMPBM_CRPT22660858___7" w:colFirst="0" w:colLast="0"/>
            <w:bookmarkEnd w:id="1007"/>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009" w:name="_MCCTEMPBM_CRPT22660859___7" w:colFirst="0" w:colLast="0"/>
            <w:bookmarkEnd w:id="1008"/>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010" w:name="_MCCTEMPBM_CRPT22660860___7" w:colFirst="0" w:colLast="0"/>
            <w:bookmarkEnd w:id="1009"/>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011" w:name="_MCCTEMPBM_CRPT22660861___7" w:colFirst="0" w:colLast="0"/>
            <w:bookmarkEnd w:id="1010"/>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012" w:name="_MCCTEMPBM_CRPT22660862___7" w:colFirst="0" w:colLast="0"/>
            <w:bookmarkEnd w:id="1011"/>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013" w:name="_MCCTEMPBM_CRPT22660863___7" w:colFirst="0" w:colLast="0"/>
            <w:bookmarkEnd w:id="1012"/>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014" w:name="_MCCTEMPBM_CRPT22660864___7" w:colFirst="0" w:colLast="0"/>
            <w:bookmarkEnd w:id="1013"/>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015" w:name="_MCCTEMPBM_CRPT22660865___7" w:colFirst="0" w:colLast="0"/>
            <w:bookmarkEnd w:id="1014"/>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trPr>
        <w:tc>
          <w:tcPr>
            <w:tcW w:w="5524" w:type="dxa"/>
          </w:tcPr>
          <w:p w14:paraId="7161B91E" w14:textId="19DC7BE7"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042625" w:rsidRPr="008227B8" w:rsidRDefault="00042625" w:rsidP="00042625">
            <w:pPr>
              <w:keepLines/>
              <w:spacing w:after="0"/>
              <w:rPr>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016" w:name="_MCCTEMPBM_CRPT22660867___7" w:colFirst="0" w:colLast="0"/>
            <w:bookmarkEnd w:id="1015"/>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017" w:name="_MCCTEMPBM_CRPT22660868___7" w:colFirst="0" w:colLast="0"/>
            <w:bookmarkEnd w:id="1016"/>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018" w:name="_MCCTEMPBM_CRPT22660869___7" w:colFirst="0" w:colLast="0"/>
            <w:bookmarkEnd w:id="1017"/>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019" w:name="_MCCTEMPBM_CRPT22660870___7" w:colFirst="0" w:colLast="0"/>
            <w:bookmarkEnd w:id="1018"/>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020" w:name="_MCCTEMPBM_CRPT22660871___7" w:colFirst="0" w:colLast="0"/>
            <w:bookmarkEnd w:id="1019"/>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021" w:name="_MCCTEMPBM_CRPT22660872___7" w:colFirst="0" w:colLast="0"/>
            <w:bookmarkEnd w:id="1020"/>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022" w:name="_MCCTEMPBM_CRPT22660873___7" w:colFirst="0" w:colLast="0"/>
            <w:bookmarkEnd w:id="1021"/>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023" w:name="_MCCTEMPBM_CRPT22660874___7" w:colFirst="0" w:colLast="0"/>
            <w:bookmarkEnd w:id="1022"/>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024" w:name="_MCCTEMPBM_CRPT22660875___7" w:colFirst="0" w:colLast="0"/>
            <w:bookmarkEnd w:id="1023"/>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025" w:name="_MCCTEMPBM_CRPT22660876___7" w:colFirst="0" w:colLast="0"/>
            <w:bookmarkEnd w:id="1024"/>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026" w:name="_MCCTEMPBM_CRPT22660877___7" w:colFirst="0" w:colLast="0"/>
            <w:bookmarkEnd w:id="1025"/>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027" w:name="_MCCTEMPBM_CRPT22660878___7" w:colFirst="0" w:colLast="0"/>
            <w:bookmarkEnd w:id="1026"/>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028" w:name="_MCCTEMPBM_CRPT22660879___7" w:colFirst="0" w:colLast="0"/>
            <w:bookmarkEnd w:id="1027"/>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029" w:name="_MCCTEMPBM_CRPT22660880___7" w:colFirst="0" w:colLast="0"/>
            <w:bookmarkEnd w:id="1028"/>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trPr>
        <w:tc>
          <w:tcPr>
            <w:tcW w:w="5524" w:type="dxa"/>
          </w:tcPr>
          <w:p w14:paraId="5C6DA936" w14:textId="05EC1145"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042625" w:rsidRPr="008227B8" w:rsidRDefault="00042625" w:rsidP="00042625">
            <w:pPr>
              <w:keepLines/>
              <w:spacing w:after="0"/>
              <w:rPr>
                <w:rFonts w:ascii="Arial" w:eastAsia="SimSun" w:hAnsi="Arial"/>
                <w:sz w:val="18"/>
              </w:rPr>
            </w:pPr>
          </w:p>
        </w:tc>
      </w:tr>
      <w:tr w:rsidR="00042625" w:rsidRPr="008227B8" w14:paraId="65F00101" w14:textId="77777777" w:rsidTr="00042625">
        <w:trPr>
          <w:trHeight w:val="64"/>
          <w:jc w:val="center"/>
        </w:trPr>
        <w:tc>
          <w:tcPr>
            <w:tcW w:w="5524" w:type="dxa"/>
          </w:tcPr>
          <w:p w14:paraId="4AFCE31B" w14:textId="4C5F29C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042625" w:rsidRPr="008227B8" w:rsidRDefault="00042625" w:rsidP="00042625">
            <w:pPr>
              <w:keepLines/>
              <w:spacing w:after="0"/>
              <w:rPr>
                <w:rFonts w:ascii="Arial" w:eastAsia="SimSun" w:hAnsi="Arial"/>
                <w:sz w:val="18"/>
              </w:rPr>
            </w:pPr>
          </w:p>
        </w:tc>
      </w:tr>
    </w:tbl>
    <w:p w14:paraId="1C2530CB" w14:textId="77777777" w:rsidR="008227B8" w:rsidRPr="0034336C" w:rsidRDefault="008227B8" w:rsidP="0034336C">
      <w:bookmarkStart w:id="1030" w:name="_MCCTEMPBM_CRPT22660883___4"/>
      <w:bookmarkEnd w:id="1029"/>
    </w:p>
    <w:p w14:paraId="796D8D9C" w14:textId="4681BE89" w:rsidR="002B6147" w:rsidRPr="008227B8" w:rsidRDefault="002B6147" w:rsidP="008227B8">
      <w:pPr>
        <w:pStyle w:val="TH"/>
        <w:rPr>
          <w:rFonts w:eastAsia="SimSun"/>
        </w:rPr>
      </w:pPr>
      <w:r w:rsidRPr="008227B8">
        <w:rPr>
          <w:rFonts w:eastAsia="SimSun"/>
        </w:rPr>
        <w:lastRenderedPageBreak/>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30"/>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200C60DC" w:rsidR="0017102B" w:rsidRPr="008227B8" w:rsidRDefault="00DC5164" w:rsidP="0017102B">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31"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32" w:name="_MCCTEMPBM_CRPT22660885___7" w:colFirst="0" w:colLast="0"/>
            <w:bookmarkEnd w:id="1031"/>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33" w:name="_MCCTEMPBM_CRPT22660886___7" w:colFirst="0" w:colLast="0"/>
            <w:bookmarkEnd w:id="1032"/>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34" w:name="_MCCTEMPBM_CRPT22660887___7" w:colFirst="0" w:colLast="0"/>
            <w:bookmarkEnd w:id="1033"/>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35" w:name="_MCCTEMPBM_CRPT22660888___7" w:colFirst="0" w:colLast="0"/>
            <w:bookmarkEnd w:id="1034"/>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36" w:name="_MCCTEMPBM_CRPT22660889___7" w:colFirst="0" w:colLast="0"/>
            <w:bookmarkEnd w:id="1035"/>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37" w:name="_MCCTEMPBM_CRPT22660890___7" w:colFirst="0" w:colLast="0"/>
            <w:bookmarkEnd w:id="103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38" w:name="_MCCTEMPBM_CRPT22660891___7" w:colFirst="0" w:colLast="0"/>
            <w:bookmarkEnd w:id="1037"/>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39" w:name="_MCCTEMPBM_CRPT22660892___7" w:colFirst="0" w:colLast="0"/>
            <w:bookmarkEnd w:id="1038"/>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04E799F4" w:rsidR="0017102B" w:rsidRPr="008227B8" w:rsidRDefault="0017102B" w:rsidP="0017102B">
            <w:pPr>
              <w:keepNext/>
              <w:keepLines/>
              <w:spacing w:after="0"/>
              <w:rPr>
                <w:rFonts w:ascii="Arial" w:eastAsia="SimSun" w:hAnsi="Arial" w:cs="Arial"/>
                <w:sz w:val="18"/>
              </w:rPr>
            </w:pPr>
            <w:bookmarkStart w:id="1040" w:name="_MCCTEMPBM_CRPT22660893___7" w:colFirst="0" w:colLast="0"/>
            <w:bookmarkEnd w:id="1039"/>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w:t>
            </w:r>
            <w:r w:rsidR="00296B87">
              <w:rPr>
                <w:rFonts w:ascii="Arial" w:eastAsia="SimSun" w:hAnsi="Arial" w:cs="Courier New"/>
                <w:sz w:val="18"/>
                <w:szCs w:val="16"/>
                <w:lang w:eastAsia="zh-CN"/>
              </w:rPr>
              <w:t>ed</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41" w:name="_MCCTEMPBM_CRPT22660894___7" w:colFirst="0" w:colLast="0"/>
            <w:bookmarkEnd w:id="1040"/>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42" w:name="_MCCTEMPBM_CRPT22660895___7" w:colFirst="0" w:colLast="0"/>
            <w:bookmarkEnd w:id="1041"/>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43" w:name="_MCCTEMPBM_CRPT22660896___7" w:colFirst="0" w:colLast="0"/>
            <w:bookmarkEnd w:id="1042"/>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44" w:name="_MCCTEMPBM_CRPT22660897___7" w:colFirst="0" w:colLast="0"/>
            <w:bookmarkEnd w:id="1043"/>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45" w:name="_MCCTEMPBM_CRPT22660898___7" w:colFirst="0" w:colLast="0"/>
            <w:bookmarkEnd w:id="1044"/>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46" w:name="_MCCTEMPBM_CRPT22660899___7" w:colFirst="0" w:colLast="0"/>
            <w:bookmarkEnd w:id="1045"/>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47" w:name="_MCCTEMPBM_CRPT22660900___7" w:colFirst="0" w:colLast="0"/>
            <w:bookmarkEnd w:id="1046"/>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48" w:name="_MCCTEMPBM_CRPT22660901___7" w:colFirst="0" w:colLast="0"/>
            <w:bookmarkEnd w:id="1047"/>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48"/>
    </w:tbl>
    <w:p w14:paraId="788D673F" w14:textId="042DD576" w:rsidR="00137462" w:rsidRPr="0034336C" w:rsidRDefault="00137462" w:rsidP="0034336C"/>
    <w:p w14:paraId="0E693405" w14:textId="1AB3DA1D" w:rsidR="00EC605F" w:rsidRPr="008227B8" w:rsidRDefault="00175035" w:rsidP="00AB1256">
      <w:pPr>
        <w:pStyle w:val="Heading8"/>
      </w:pPr>
      <w:bookmarkStart w:id="1049" w:name="_Toc157982734"/>
      <w:r w:rsidRPr="008227B8">
        <w:br w:type="page"/>
      </w:r>
      <w:bookmarkStart w:id="1050" w:name="_Toc219484313"/>
      <w:r w:rsidR="00EC605F" w:rsidRPr="008227B8">
        <w:lastRenderedPageBreak/>
        <w:t xml:space="preserve">Annex </w:t>
      </w:r>
      <w:r w:rsidR="00550B19" w:rsidRPr="008227B8">
        <w:t>C</w:t>
      </w:r>
      <w:r w:rsidR="00EC605F" w:rsidRPr="008227B8">
        <w:t xml:space="preserve"> (informative):</w:t>
      </w:r>
      <w:r w:rsidR="00EC605F" w:rsidRPr="008227B8">
        <w:br/>
        <w:t>Change history</w:t>
      </w:r>
      <w:bookmarkEnd w:id="1050"/>
      <w:r w:rsidR="00C13345" w:rsidRPr="008227B8">
        <w:t xml:space="preserve"> </w:t>
      </w:r>
      <w:bookmarkEnd w:id="10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51" w:name="_MCCTEMPBM_CRPT22660903___4"/>
            <w:r w:rsidRPr="008227B8">
              <w:rPr>
                <w:b/>
              </w:rPr>
              <w:t>Change history</w:t>
            </w:r>
            <w:bookmarkEnd w:id="1051"/>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9C7BF9" w:rsidRPr="008227B8" w14:paraId="566EF24D" w14:textId="77777777" w:rsidTr="00F96D7C">
        <w:tc>
          <w:tcPr>
            <w:tcW w:w="800" w:type="dxa"/>
            <w:shd w:val="solid" w:color="FFFFFF" w:fill="auto"/>
          </w:tcPr>
          <w:p w14:paraId="756AA0EA" w14:textId="795246C4" w:rsidR="009C7BF9" w:rsidRDefault="009C7BF9" w:rsidP="007116DA">
            <w:pPr>
              <w:pStyle w:val="TAC"/>
              <w:rPr>
                <w:sz w:val="16"/>
                <w:szCs w:val="16"/>
              </w:rPr>
            </w:pPr>
            <w:r>
              <w:rPr>
                <w:sz w:val="16"/>
                <w:szCs w:val="16"/>
              </w:rPr>
              <w:t>2024-12</w:t>
            </w:r>
          </w:p>
        </w:tc>
        <w:tc>
          <w:tcPr>
            <w:tcW w:w="800" w:type="dxa"/>
            <w:shd w:val="solid" w:color="FFFFFF" w:fill="auto"/>
          </w:tcPr>
          <w:p w14:paraId="16AC2C6B" w14:textId="3A21E4C5" w:rsidR="009C7BF9" w:rsidRDefault="009C7BF9" w:rsidP="007116DA">
            <w:pPr>
              <w:pStyle w:val="TAC"/>
              <w:rPr>
                <w:sz w:val="16"/>
                <w:szCs w:val="16"/>
              </w:rPr>
            </w:pPr>
            <w:r>
              <w:rPr>
                <w:sz w:val="16"/>
                <w:szCs w:val="16"/>
              </w:rPr>
              <w:t>SA#106</w:t>
            </w:r>
          </w:p>
        </w:tc>
        <w:tc>
          <w:tcPr>
            <w:tcW w:w="1094" w:type="dxa"/>
            <w:shd w:val="solid" w:color="FFFFFF" w:fill="auto"/>
          </w:tcPr>
          <w:p w14:paraId="6630BEA4" w14:textId="073D304A" w:rsidR="009C7BF9" w:rsidRPr="007116DA" w:rsidRDefault="009C7BF9" w:rsidP="007116DA">
            <w:pPr>
              <w:pStyle w:val="TAC"/>
              <w:rPr>
                <w:sz w:val="16"/>
                <w:szCs w:val="16"/>
              </w:rPr>
            </w:pPr>
            <w:r w:rsidRPr="009C7BF9">
              <w:rPr>
                <w:sz w:val="16"/>
                <w:szCs w:val="16"/>
              </w:rPr>
              <w:t>SP-241639</w:t>
            </w:r>
          </w:p>
        </w:tc>
        <w:tc>
          <w:tcPr>
            <w:tcW w:w="519" w:type="dxa"/>
            <w:shd w:val="solid" w:color="FFFFFF" w:fill="auto"/>
          </w:tcPr>
          <w:p w14:paraId="770E7523" w14:textId="527FAE07" w:rsidR="009C7BF9" w:rsidRDefault="009C7BF9" w:rsidP="007116DA">
            <w:pPr>
              <w:pStyle w:val="TAL"/>
              <w:rPr>
                <w:sz w:val="16"/>
                <w:szCs w:val="16"/>
              </w:rPr>
            </w:pPr>
            <w:r>
              <w:rPr>
                <w:sz w:val="16"/>
                <w:szCs w:val="16"/>
              </w:rPr>
              <w:t>0014</w:t>
            </w:r>
          </w:p>
        </w:tc>
        <w:tc>
          <w:tcPr>
            <w:tcW w:w="425" w:type="dxa"/>
            <w:shd w:val="solid" w:color="FFFFFF" w:fill="auto"/>
          </w:tcPr>
          <w:p w14:paraId="00B0BE93" w14:textId="1517BDF5" w:rsidR="009C7BF9" w:rsidRDefault="009C7BF9" w:rsidP="007116DA">
            <w:pPr>
              <w:pStyle w:val="TAR"/>
              <w:jc w:val="center"/>
              <w:rPr>
                <w:sz w:val="16"/>
                <w:szCs w:val="16"/>
              </w:rPr>
            </w:pPr>
            <w:r>
              <w:rPr>
                <w:sz w:val="16"/>
                <w:szCs w:val="16"/>
              </w:rPr>
              <w:t>1</w:t>
            </w:r>
          </w:p>
        </w:tc>
        <w:tc>
          <w:tcPr>
            <w:tcW w:w="425" w:type="dxa"/>
            <w:shd w:val="solid" w:color="FFFFFF" w:fill="auto"/>
          </w:tcPr>
          <w:p w14:paraId="178BAE73" w14:textId="3E56B3C2" w:rsidR="009C7BF9" w:rsidRDefault="009C7BF9" w:rsidP="007116DA">
            <w:pPr>
              <w:pStyle w:val="TAC"/>
              <w:rPr>
                <w:sz w:val="16"/>
                <w:szCs w:val="16"/>
              </w:rPr>
            </w:pPr>
            <w:r>
              <w:rPr>
                <w:sz w:val="16"/>
                <w:szCs w:val="16"/>
              </w:rPr>
              <w:t>C</w:t>
            </w:r>
          </w:p>
        </w:tc>
        <w:tc>
          <w:tcPr>
            <w:tcW w:w="4868" w:type="dxa"/>
            <w:shd w:val="solid" w:color="FFFFFF" w:fill="auto"/>
          </w:tcPr>
          <w:p w14:paraId="64B02939" w14:textId="117E05E2" w:rsidR="009C7BF9" w:rsidRDefault="009C7BF9" w:rsidP="007116DA">
            <w:pPr>
              <w:pStyle w:val="TAL"/>
              <w:tabs>
                <w:tab w:val="left" w:pos="840"/>
              </w:tabs>
              <w:rPr>
                <w:rFonts w:cs="Arial"/>
                <w:sz w:val="16"/>
              </w:rPr>
            </w:pPr>
            <w:r>
              <w:rPr>
                <w:rFonts w:cs="Arial"/>
                <w:sz w:val="16"/>
              </w:rPr>
              <w:t>Rel-19 CR TS 28.111 Implement readonly attributes for openAPI SS</w:t>
            </w:r>
          </w:p>
        </w:tc>
        <w:tc>
          <w:tcPr>
            <w:tcW w:w="708" w:type="dxa"/>
            <w:shd w:val="solid" w:color="FFFFFF" w:fill="auto"/>
          </w:tcPr>
          <w:p w14:paraId="552A64EE" w14:textId="04D3ECBD" w:rsidR="009C7BF9" w:rsidRDefault="009C7BF9" w:rsidP="007116DA">
            <w:pPr>
              <w:pStyle w:val="TAC"/>
              <w:rPr>
                <w:sz w:val="16"/>
                <w:szCs w:val="16"/>
                <w:lang w:eastAsia="zh-CN"/>
              </w:rPr>
            </w:pPr>
            <w:r>
              <w:rPr>
                <w:sz w:val="16"/>
                <w:szCs w:val="16"/>
                <w:lang w:eastAsia="zh-CN"/>
              </w:rPr>
              <w:t>19.0.0</w:t>
            </w:r>
          </w:p>
        </w:tc>
      </w:tr>
      <w:tr w:rsidR="0029592E" w:rsidRPr="008227B8" w14:paraId="7086D8A5" w14:textId="77777777" w:rsidTr="00F96D7C">
        <w:tc>
          <w:tcPr>
            <w:tcW w:w="800" w:type="dxa"/>
            <w:shd w:val="solid" w:color="FFFFFF" w:fill="auto"/>
          </w:tcPr>
          <w:p w14:paraId="1F6EB3FE" w14:textId="175055B3" w:rsidR="0029592E" w:rsidRDefault="0029592E" w:rsidP="007116DA">
            <w:pPr>
              <w:pStyle w:val="TAC"/>
              <w:rPr>
                <w:sz w:val="16"/>
                <w:szCs w:val="16"/>
              </w:rPr>
            </w:pPr>
            <w:r>
              <w:rPr>
                <w:sz w:val="16"/>
                <w:szCs w:val="16"/>
              </w:rPr>
              <w:t>2025-01</w:t>
            </w:r>
          </w:p>
        </w:tc>
        <w:tc>
          <w:tcPr>
            <w:tcW w:w="800" w:type="dxa"/>
            <w:shd w:val="solid" w:color="FFFFFF" w:fill="auto"/>
          </w:tcPr>
          <w:p w14:paraId="74FBCE58" w14:textId="62163FB2" w:rsidR="0029592E" w:rsidRDefault="00483B07" w:rsidP="007116DA">
            <w:pPr>
              <w:pStyle w:val="TAC"/>
              <w:rPr>
                <w:sz w:val="16"/>
                <w:szCs w:val="16"/>
              </w:rPr>
            </w:pPr>
            <w:r>
              <w:rPr>
                <w:sz w:val="16"/>
                <w:szCs w:val="16"/>
              </w:rPr>
              <w:t>SA#106</w:t>
            </w:r>
          </w:p>
        </w:tc>
        <w:tc>
          <w:tcPr>
            <w:tcW w:w="1094" w:type="dxa"/>
            <w:shd w:val="solid" w:color="FFFFFF" w:fill="auto"/>
          </w:tcPr>
          <w:p w14:paraId="7B27F336" w14:textId="77777777" w:rsidR="0029592E" w:rsidRPr="009C7BF9" w:rsidRDefault="0029592E" w:rsidP="007116DA">
            <w:pPr>
              <w:pStyle w:val="TAC"/>
              <w:rPr>
                <w:sz w:val="16"/>
                <w:szCs w:val="16"/>
              </w:rPr>
            </w:pPr>
          </w:p>
        </w:tc>
        <w:tc>
          <w:tcPr>
            <w:tcW w:w="519" w:type="dxa"/>
            <w:shd w:val="solid" w:color="FFFFFF" w:fill="auto"/>
          </w:tcPr>
          <w:p w14:paraId="46AA5887" w14:textId="77777777" w:rsidR="0029592E" w:rsidRDefault="0029592E" w:rsidP="007116DA">
            <w:pPr>
              <w:pStyle w:val="TAL"/>
              <w:rPr>
                <w:sz w:val="16"/>
                <w:szCs w:val="16"/>
              </w:rPr>
            </w:pPr>
          </w:p>
        </w:tc>
        <w:tc>
          <w:tcPr>
            <w:tcW w:w="425" w:type="dxa"/>
            <w:shd w:val="solid" w:color="FFFFFF" w:fill="auto"/>
          </w:tcPr>
          <w:p w14:paraId="1012FAE7" w14:textId="77777777" w:rsidR="0029592E" w:rsidRDefault="0029592E" w:rsidP="007116DA">
            <w:pPr>
              <w:pStyle w:val="TAR"/>
              <w:jc w:val="center"/>
              <w:rPr>
                <w:sz w:val="16"/>
                <w:szCs w:val="16"/>
              </w:rPr>
            </w:pPr>
          </w:p>
        </w:tc>
        <w:tc>
          <w:tcPr>
            <w:tcW w:w="425" w:type="dxa"/>
            <w:shd w:val="solid" w:color="FFFFFF" w:fill="auto"/>
          </w:tcPr>
          <w:p w14:paraId="43302AD0" w14:textId="77777777" w:rsidR="0029592E" w:rsidRDefault="0029592E" w:rsidP="007116DA">
            <w:pPr>
              <w:pStyle w:val="TAC"/>
              <w:rPr>
                <w:sz w:val="16"/>
                <w:szCs w:val="16"/>
              </w:rPr>
            </w:pPr>
          </w:p>
        </w:tc>
        <w:tc>
          <w:tcPr>
            <w:tcW w:w="4868" w:type="dxa"/>
            <w:shd w:val="solid" w:color="FFFFFF" w:fill="auto"/>
          </w:tcPr>
          <w:p w14:paraId="29E73E90" w14:textId="471E77C0" w:rsidR="0029592E" w:rsidRDefault="0029592E" w:rsidP="007116DA">
            <w:pPr>
              <w:pStyle w:val="TAL"/>
              <w:tabs>
                <w:tab w:val="left" w:pos="840"/>
              </w:tabs>
              <w:rPr>
                <w:rFonts w:cs="Arial"/>
                <w:sz w:val="16"/>
              </w:rPr>
            </w:pPr>
            <w:r>
              <w:rPr>
                <w:rFonts w:cs="Arial"/>
                <w:sz w:val="16"/>
              </w:rPr>
              <w:t>Adding the YANG files as attachments</w:t>
            </w:r>
          </w:p>
        </w:tc>
        <w:tc>
          <w:tcPr>
            <w:tcW w:w="708" w:type="dxa"/>
            <w:shd w:val="solid" w:color="FFFFFF" w:fill="auto"/>
          </w:tcPr>
          <w:p w14:paraId="2757DB5A" w14:textId="0929D9FD" w:rsidR="0029592E" w:rsidRDefault="0029592E" w:rsidP="007116DA">
            <w:pPr>
              <w:pStyle w:val="TAC"/>
              <w:rPr>
                <w:sz w:val="16"/>
                <w:szCs w:val="16"/>
                <w:lang w:eastAsia="zh-CN"/>
              </w:rPr>
            </w:pPr>
            <w:r>
              <w:rPr>
                <w:sz w:val="16"/>
                <w:szCs w:val="16"/>
                <w:lang w:eastAsia="zh-CN"/>
              </w:rPr>
              <w:t>19.0.1</w:t>
            </w:r>
          </w:p>
        </w:tc>
      </w:tr>
      <w:tr w:rsidR="00A51B53" w:rsidRPr="008227B8" w14:paraId="33938AF5" w14:textId="77777777" w:rsidTr="00FB7D64">
        <w:tc>
          <w:tcPr>
            <w:tcW w:w="800" w:type="dxa"/>
            <w:shd w:val="solid" w:color="FFFFFF" w:fill="auto"/>
          </w:tcPr>
          <w:p w14:paraId="7B0BD0AF" w14:textId="5A7439A6" w:rsidR="00A51B53" w:rsidRDefault="00A51B53" w:rsidP="00FB7D64">
            <w:pPr>
              <w:pStyle w:val="TAC"/>
              <w:rPr>
                <w:sz w:val="16"/>
                <w:szCs w:val="16"/>
              </w:rPr>
            </w:pPr>
            <w:r>
              <w:rPr>
                <w:sz w:val="16"/>
                <w:szCs w:val="16"/>
              </w:rPr>
              <w:t>2025-03</w:t>
            </w:r>
          </w:p>
        </w:tc>
        <w:tc>
          <w:tcPr>
            <w:tcW w:w="800" w:type="dxa"/>
            <w:shd w:val="solid" w:color="FFFFFF" w:fill="auto"/>
          </w:tcPr>
          <w:p w14:paraId="0F51C61C" w14:textId="7A84FD8E" w:rsidR="00A51B53" w:rsidRDefault="00A51B53" w:rsidP="00FB7D64">
            <w:pPr>
              <w:pStyle w:val="TAC"/>
              <w:rPr>
                <w:sz w:val="16"/>
                <w:szCs w:val="16"/>
              </w:rPr>
            </w:pPr>
            <w:r>
              <w:rPr>
                <w:sz w:val="16"/>
                <w:szCs w:val="16"/>
              </w:rPr>
              <w:t>SA#107</w:t>
            </w:r>
          </w:p>
        </w:tc>
        <w:tc>
          <w:tcPr>
            <w:tcW w:w="1094" w:type="dxa"/>
            <w:shd w:val="solid" w:color="FFFFFF" w:fill="auto"/>
          </w:tcPr>
          <w:p w14:paraId="4F29CF73" w14:textId="472D0011" w:rsidR="00A51B53" w:rsidRPr="009C7BF9" w:rsidRDefault="00A51B53" w:rsidP="00FB7D64">
            <w:pPr>
              <w:pStyle w:val="TAC"/>
              <w:rPr>
                <w:sz w:val="16"/>
                <w:szCs w:val="16"/>
              </w:rPr>
            </w:pPr>
            <w:r w:rsidRPr="00A51B53">
              <w:rPr>
                <w:sz w:val="16"/>
                <w:szCs w:val="16"/>
              </w:rPr>
              <w:t>SP-250160</w:t>
            </w:r>
          </w:p>
        </w:tc>
        <w:tc>
          <w:tcPr>
            <w:tcW w:w="519" w:type="dxa"/>
            <w:shd w:val="solid" w:color="FFFFFF" w:fill="auto"/>
          </w:tcPr>
          <w:p w14:paraId="12086039" w14:textId="704815C9" w:rsidR="00A51B53" w:rsidRDefault="00A51B53" w:rsidP="00FB7D64">
            <w:pPr>
              <w:pStyle w:val="TAL"/>
              <w:rPr>
                <w:sz w:val="16"/>
                <w:szCs w:val="16"/>
              </w:rPr>
            </w:pPr>
            <w:r>
              <w:rPr>
                <w:sz w:val="16"/>
                <w:szCs w:val="16"/>
              </w:rPr>
              <w:t>0017</w:t>
            </w:r>
          </w:p>
        </w:tc>
        <w:tc>
          <w:tcPr>
            <w:tcW w:w="425" w:type="dxa"/>
            <w:shd w:val="solid" w:color="FFFFFF" w:fill="auto"/>
          </w:tcPr>
          <w:p w14:paraId="66601E55" w14:textId="33CF1E36" w:rsidR="00A51B53" w:rsidRDefault="00A51B53" w:rsidP="00FB7D64">
            <w:pPr>
              <w:pStyle w:val="TAR"/>
              <w:jc w:val="center"/>
              <w:rPr>
                <w:sz w:val="16"/>
                <w:szCs w:val="16"/>
              </w:rPr>
            </w:pPr>
            <w:r>
              <w:rPr>
                <w:sz w:val="16"/>
                <w:szCs w:val="16"/>
              </w:rPr>
              <w:t>1</w:t>
            </w:r>
          </w:p>
        </w:tc>
        <w:tc>
          <w:tcPr>
            <w:tcW w:w="425" w:type="dxa"/>
            <w:shd w:val="solid" w:color="FFFFFF" w:fill="auto"/>
          </w:tcPr>
          <w:p w14:paraId="1078827E" w14:textId="1793BB98" w:rsidR="00A51B53" w:rsidRDefault="00A51B53" w:rsidP="00FB7D64">
            <w:pPr>
              <w:pStyle w:val="TAC"/>
              <w:rPr>
                <w:sz w:val="16"/>
                <w:szCs w:val="16"/>
              </w:rPr>
            </w:pPr>
            <w:r>
              <w:rPr>
                <w:sz w:val="16"/>
                <w:szCs w:val="16"/>
              </w:rPr>
              <w:t>B</w:t>
            </w:r>
          </w:p>
        </w:tc>
        <w:tc>
          <w:tcPr>
            <w:tcW w:w="4868" w:type="dxa"/>
            <w:shd w:val="solid" w:color="FFFFFF" w:fill="auto"/>
          </w:tcPr>
          <w:p w14:paraId="7A32C68E" w14:textId="37F8FDB6" w:rsidR="00A51B53" w:rsidRPr="002605B5" w:rsidRDefault="00A51B53" w:rsidP="002605B5">
            <w:pPr>
              <w:pStyle w:val="TAL"/>
              <w:rPr>
                <w:sz w:val="16"/>
              </w:rPr>
            </w:pPr>
            <w:r w:rsidRPr="002605B5">
              <w:rPr>
                <w:sz w:val="16"/>
              </w:rPr>
              <w:t>Rel-19 CR 28.111 Add missing input parameters</w:t>
            </w:r>
          </w:p>
        </w:tc>
        <w:tc>
          <w:tcPr>
            <w:tcW w:w="708" w:type="dxa"/>
            <w:shd w:val="solid" w:color="FFFFFF" w:fill="auto"/>
          </w:tcPr>
          <w:p w14:paraId="08F82AED" w14:textId="4A7C5021" w:rsidR="00A51B53" w:rsidRDefault="00A51B53" w:rsidP="00FB7D64">
            <w:pPr>
              <w:pStyle w:val="TAC"/>
              <w:rPr>
                <w:sz w:val="16"/>
                <w:szCs w:val="16"/>
                <w:lang w:eastAsia="zh-CN"/>
              </w:rPr>
            </w:pPr>
            <w:r>
              <w:rPr>
                <w:sz w:val="16"/>
                <w:szCs w:val="16"/>
                <w:lang w:eastAsia="zh-CN"/>
              </w:rPr>
              <w:t>19.1.0</w:t>
            </w:r>
          </w:p>
        </w:tc>
      </w:tr>
      <w:tr w:rsidR="00A51B53" w:rsidRPr="008227B8" w14:paraId="6399099F" w14:textId="77777777" w:rsidTr="00FB7D64">
        <w:tc>
          <w:tcPr>
            <w:tcW w:w="800" w:type="dxa"/>
            <w:shd w:val="solid" w:color="FFFFFF" w:fill="auto"/>
          </w:tcPr>
          <w:p w14:paraId="612EED96" w14:textId="77777777" w:rsidR="00A51B53" w:rsidRDefault="00A51B53" w:rsidP="00FB7D64">
            <w:pPr>
              <w:pStyle w:val="TAC"/>
              <w:rPr>
                <w:sz w:val="16"/>
                <w:szCs w:val="16"/>
              </w:rPr>
            </w:pPr>
            <w:r>
              <w:rPr>
                <w:sz w:val="16"/>
                <w:szCs w:val="16"/>
              </w:rPr>
              <w:t>2025-03</w:t>
            </w:r>
          </w:p>
        </w:tc>
        <w:tc>
          <w:tcPr>
            <w:tcW w:w="800" w:type="dxa"/>
            <w:shd w:val="solid" w:color="FFFFFF" w:fill="auto"/>
          </w:tcPr>
          <w:p w14:paraId="605D8B74" w14:textId="77777777" w:rsidR="00A51B53" w:rsidRDefault="00A51B53" w:rsidP="00FB7D64">
            <w:pPr>
              <w:pStyle w:val="TAC"/>
              <w:rPr>
                <w:sz w:val="16"/>
                <w:szCs w:val="16"/>
              </w:rPr>
            </w:pPr>
            <w:r>
              <w:rPr>
                <w:sz w:val="16"/>
                <w:szCs w:val="16"/>
              </w:rPr>
              <w:t>SA#107</w:t>
            </w:r>
          </w:p>
        </w:tc>
        <w:tc>
          <w:tcPr>
            <w:tcW w:w="1094" w:type="dxa"/>
            <w:shd w:val="solid" w:color="FFFFFF" w:fill="auto"/>
          </w:tcPr>
          <w:p w14:paraId="7FBBCA90" w14:textId="77777777" w:rsidR="00A51B53" w:rsidRPr="009C7BF9" w:rsidRDefault="00A51B53" w:rsidP="00FB7D64">
            <w:pPr>
              <w:pStyle w:val="TAC"/>
              <w:rPr>
                <w:sz w:val="16"/>
                <w:szCs w:val="16"/>
              </w:rPr>
            </w:pPr>
            <w:r w:rsidRPr="00A51B53">
              <w:rPr>
                <w:sz w:val="16"/>
                <w:szCs w:val="16"/>
              </w:rPr>
              <w:t>SP-250160</w:t>
            </w:r>
          </w:p>
        </w:tc>
        <w:tc>
          <w:tcPr>
            <w:tcW w:w="519" w:type="dxa"/>
            <w:shd w:val="solid" w:color="FFFFFF" w:fill="auto"/>
          </w:tcPr>
          <w:p w14:paraId="6256E5F4" w14:textId="1F44601F" w:rsidR="00A51B53" w:rsidRDefault="00A51B53" w:rsidP="00FB7D64">
            <w:pPr>
              <w:pStyle w:val="TAL"/>
              <w:rPr>
                <w:sz w:val="16"/>
                <w:szCs w:val="16"/>
              </w:rPr>
            </w:pPr>
            <w:r>
              <w:rPr>
                <w:sz w:val="16"/>
                <w:szCs w:val="16"/>
              </w:rPr>
              <w:t>0018</w:t>
            </w:r>
          </w:p>
        </w:tc>
        <w:tc>
          <w:tcPr>
            <w:tcW w:w="425" w:type="dxa"/>
            <w:shd w:val="solid" w:color="FFFFFF" w:fill="auto"/>
          </w:tcPr>
          <w:p w14:paraId="3AC0B45B" w14:textId="77777777" w:rsidR="00A51B53" w:rsidRDefault="00A51B53" w:rsidP="00FB7D64">
            <w:pPr>
              <w:pStyle w:val="TAR"/>
              <w:jc w:val="center"/>
              <w:rPr>
                <w:sz w:val="16"/>
                <w:szCs w:val="16"/>
              </w:rPr>
            </w:pPr>
            <w:r>
              <w:rPr>
                <w:sz w:val="16"/>
                <w:szCs w:val="16"/>
              </w:rPr>
              <w:t>1</w:t>
            </w:r>
          </w:p>
        </w:tc>
        <w:tc>
          <w:tcPr>
            <w:tcW w:w="425" w:type="dxa"/>
            <w:shd w:val="solid" w:color="FFFFFF" w:fill="auto"/>
          </w:tcPr>
          <w:p w14:paraId="0DD3E46C" w14:textId="77777777" w:rsidR="00A51B53" w:rsidRDefault="00A51B53" w:rsidP="00FB7D64">
            <w:pPr>
              <w:pStyle w:val="TAC"/>
              <w:rPr>
                <w:sz w:val="16"/>
                <w:szCs w:val="16"/>
              </w:rPr>
            </w:pPr>
            <w:r>
              <w:rPr>
                <w:sz w:val="16"/>
                <w:szCs w:val="16"/>
              </w:rPr>
              <w:t>B</w:t>
            </w:r>
          </w:p>
        </w:tc>
        <w:tc>
          <w:tcPr>
            <w:tcW w:w="4868" w:type="dxa"/>
            <w:shd w:val="solid" w:color="FFFFFF" w:fill="auto"/>
          </w:tcPr>
          <w:p w14:paraId="14EEC327" w14:textId="395EB17D" w:rsidR="00A51B53" w:rsidRPr="002605B5" w:rsidRDefault="00A51B53" w:rsidP="002605B5">
            <w:pPr>
              <w:pStyle w:val="TAL"/>
              <w:rPr>
                <w:sz w:val="16"/>
              </w:rPr>
            </w:pPr>
            <w:r w:rsidRPr="002605B5">
              <w:rPr>
                <w:sz w:val="16"/>
              </w:rPr>
              <w:t>Rel-19 CR 28.111 Update notifications with common header</w:t>
            </w:r>
          </w:p>
        </w:tc>
        <w:tc>
          <w:tcPr>
            <w:tcW w:w="708" w:type="dxa"/>
            <w:shd w:val="solid" w:color="FFFFFF" w:fill="auto"/>
          </w:tcPr>
          <w:p w14:paraId="26C16053" w14:textId="77777777" w:rsidR="00A51B53" w:rsidRDefault="00A51B53" w:rsidP="00FB7D64">
            <w:pPr>
              <w:pStyle w:val="TAC"/>
              <w:rPr>
                <w:sz w:val="16"/>
                <w:szCs w:val="16"/>
                <w:lang w:eastAsia="zh-CN"/>
              </w:rPr>
            </w:pPr>
            <w:r>
              <w:rPr>
                <w:sz w:val="16"/>
                <w:szCs w:val="16"/>
                <w:lang w:eastAsia="zh-CN"/>
              </w:rPr>
              <w:t>19.1.0</w:t>
            </w:r>
          </w:p>
        </w:tc>
      </w:tr>
      <w:tr w:rsidR="003565B2" w:rsidRPr="008227B8" w14:paraId="768EF79F" w14:textId="77777777" w:rsidTr="00FB7D64">
        <w:tc>
          <w:tcPr>
            <w:tcW w:w="800" w:type="dxa"/>
            <w:shd w:val="solid" w:color="FFFFFF" w:fill="auto"/>
          </w:tcPr>
          <w:p w14:paraId="545838E9" w14:textId="77777777" w:rsidR="003565B2" w:rsidRDefault="003565B2" w:rsidP="00FB7D64">
            <w:pPr>
              <w:pStyle w:val="TAC"/>
              <w:rPr>
                <w:sz w:val="16"/>
                <w:szCs w:val="16"/>
              </w:rPr>
            </w:pPr>
            <w:r>
              <w:rPr>
                <w:sz w:val="16"/>
                <w:szCs w:val="16"/>
              </w:rPr>
              <w:t>2025-03</w:t>
            </w:r>
          </w:p>
        </w:tc>
        <w:tc>
          <w:tcPr>
            <w:tcW w:w="800" w:type="dxa"/>
            <w:shd w:val="solid" w:color="FFFFFF" w:fill="auto"/>
          </w:tcPr>
          <w:p w14:paraId="578C203B" w14:textId="77777777" w:rsidR="003565B2" w:rsidRDefault="003565B2" w:rsidP="00FB7D64">
            <w:pPr>
              <w:pStyle w:val="TAC"/>
              <w:rPr>
                <w:sz w:val="16"/>
                <w:szCs w:val="16"/>
              </w:rPr>
            </w:pPr>
            <w:r>
              <w:rPr>
                <w:sz w:val="16"/>
                <w:szCs w:val="16"/>
              </w:rPr>
              <w:t>SA#107</w:t>
            </w:r>
          </w:p>
        </w:tc>
        <w:tc>
          <w:tcPr>
            <w:tcW w:w="1094" w:type="dxa"/>
            <w:shd w:val="solid" w:color="FFFFFF" w:fill="auto"/>
          </w:tcPr>
          <w:p w14:paraId="35BD4C41" w14:textId="61E4DBD6" w:rsidR="003565B2" w:rsidRPr="009C7BF9" w:rsidRDefault="003565B2" w:rsidP="00FB7D64">
            <w:pPr>
              <w:pStyle w:val="TAC"/>
              <w:rPr>
                <w:sz w:val="16"/>
                <w:szCs w:val="16"/>
              </w:rPr>
            </w:pPr>
            <w:r w:rsidRPr="00A51B53">
              <w:rPr>
                <w:sz w:val="16"/>
                <w:szCs w:val="16"/>
              </w:rPr>
              <w:t>SP-2501</w:t>
            </w:r>
            <w:r>
              <w:rPr>
                <w:sz w:val="16"/>
                <w:szCs w:val="16"/>
              </w:rPr>
              <w:t>5</w:t>
            </w:r>
            <w:r w:rsidRPr="00A51B53">
              <w:rPr>
                <w:sz w:val="16"/>
                <w:szCs w:val="16"/>
              </w:rPr>
              <w:t>0</w:t>
            </w:r>
          </w:p>
        </w:tc>
        <w:tc>
          <w:tcPr>
            <w:tcW w:w="519" w:type="dxa"/>
            <w:shd w:val="solid" w:color="FFFFFF" w:fill="auto"/>
          </w:tcPr>
          <w:p w14:paraId="3A2324C4" w14:textId="3F164690" w:rsidR="003565B2" w:rsidRDefault="003565B2" w:rsidP="00FB7D64">
            <w:pPr>
              <w:pStyle w:val="TAL"/>
              <w:rPr>
                <w:sz w:val="16"/>
                <w:szCs w:val="16"/>
              </w:rPr>
            </w:pPr>
            <w:r>
              <w:rPr>
                <w:sz w:val="16"/>
                <w:szCs w:val="16"/>
              </w:rPr>
              <w:t>0020</w:t>
            </w:r>
          </w:p>
        </w:tc>
        <w:tc>
          <w:tcPr>
            <w:tcW w:w="425" w:type="dxa"/>
            <w:shd w:val="solid" w:color="FFFFFF" w:fill="auto"/>
          </w:tcPr>
          <w:p w14:paraId="71465428" w14:textId="5DBE3F35" w:rsidR="003565B2" w:rsidRDefault="003565B2" w:rsidP="00FB7D64">
            <w:pPr>
              <w:pStyle w:val="TAR"/>
              <w:jc w:val="center"/>
              <w:rPr>
                <w:sz w:val="16"/>
                <w:szCs w:val="16"/>
              </w:rPr>
            </w:pPr>
            <w:r>
              <w:rPr>
                <w:sz w:val="16"/>
                <w:szCs w:val="16"/>
              </w:rPr>
              <w:t>2</w:t>
            </w:r>
          </w:p>
        </w:tc>
        <w:tc>
          <w:tcPr>
            <w:tcW w:w="425" w:type="dxa"/>
            <w:shd w:val="solid" w:color="FFFFFF" w:fill="auto"/>
          </w:tcPr>
          <w:p w14:paraId="32178462" w14:textId="705E9E58" w:rsidR="003565B2" w:rsidRDefault="003565B2" w:rsidP="00FB7D64">
            <w:pPr>
              <w:pStyle w:val="TAC"/>
              <w:rPr>
                <w:sz w:val="16"/>
                <w:szCs w:val="16"/>
              </w:rPr>
            </w:pPr>
            <w:r>
              <w:rPr>
                <w:sz w:val="16"/>
                <w:szCs w:val="16"/>
              </w:rPr>
              <w:t>A</w:t>
            </w:r>
          </w:p>
        </w:tc>
        <w:tc>
          <w:tcPr>
            <w:tcW w:w="4868" w:type="dxa"/>
            <w:shd w:val="solid" w:color="FFFFFF" w:fill="auto"/>
          </w:tcPr>
          <w:p w14:paraId="4B3E7533" w14:textId="13587AB1" w:rsidR="003565B2" w:rsidRPr="002605B5" w:rsidRDefault="003565B2" w:rsidP="002605B5">
            <w:pPr>
              <w:pStyle w:val="TAL"/>
              <w:rPr>
                <w:sz w:val="16"/>
              </w:rPr>
            </w:pPr>
            <w:r w:rsidRPr="002605B5">
              <w:rPr>
                <w:sz w:val="16"/>
              </w:rPr>
              <w:t>Rel-19 CR 28.111 Error correction on notifications</w:t>
            </w:r>
          </w:p>
        </w:tc>
        <w:tc>
          <w:tcPr>
            <w:tcW w:w="708" w:type="dxa"/>
            <w:shd w:val="solid" w:color="FFFFFF" w:fill="auto"/>
          </w:tcPr>
          <w:p w14:paraId="3622F7F3" w14:textId="77777777" w:rsidR="003565B2" w:rsidRDefault="003565B2" w:rsidP="00FB7D64">
            <w:pPr>
              <w:pStyle w:val="TAC"/>
              <w:rPr>
                <w:sz w:val="16"/>
                <w:szCs w:val="16"/>
                <w:lang w:eastAsia="zh-CN"/>
              </w:rPr>
            </w:pPr>
            <w:r>
              <w:rPr>
                <w:sz w:val="16"/>
                <w:szCs w:val="16"/>
                <w:lang w:eastAsia="zh-CN"/>
              </w:rPr>
              <w:t>19.1.0</w:t>
            </w:r>
          </w:p>
        </w:tc>
      </w:tr>
      <w:tr w:rsidR="00876962" w:rsidRPr="008227B8" w14:paraId="3DD3DAD7" w14:textId="77777777" w:rsidTr="00FB7D64">
        <w:tc>
          <w:tcPr>
            <w:tcW w:w="800" w:type="dxa"/>
            <w:shd w:val="solid" w:color="FFFFFF" w:fill="auto"/>
          </w:tcPr>
          <w:p w14:paraId="1F57FE92" w14:textId="77777777" w:rsidR="00876962" w:rsidRDefault="00876962" w:rsidP="00FB7D64">
            <w:pPr>
              <w:pStyle w:val="TAC"/>
              <w:rPr>
                <w:sz w:val="16"/>
                <w:szCs w:val="16"/>
              </w:rPr>
            </w:pPr>
            <w:r>
              <w:rPr>
                <w:sz w:val="16"/>
                <w:szCs w:val="16"/>
              </w:rPr>
              <w:t>2025-03</w:t>
            </w:r>
          </w:p>
        </w:tc>
        <w:tc>
          <w:tcPr>
            <w:tcW w:w="800" w:type="dxa"/>
            <w:shd w:val="solid" w:color="FFFFFF" w:fill="auto"/>
          </w:tcPr>
          <w:p w14:paraId="0DCDE203" w14:textId="77777777" w:rsidR="00876962" w:rsidRDefault="00876962" w:rsidP="00FB7D64">
            <w:pPr>
              <w:pStyle w:val="TAC"/>
              <w:rPr>
                <w:sz w:val="16"/>
                <w:szCs w:val="16"/>
              </w:rPr>
            </w:pPr>
            <w:r>
              <w:rPr>
                <w:sz w:val="16"/>
                <w:szCs w:val="16"/>
              </w:rPr>
              <w:t>SA#107</w:t>
            </w:r>
          </w:p>
        </w:tc>
        <w:tc>
          <w:tcPr>
            <w:tcW w:w="1094" w:type="dxa"/>
            <w:shd w:val="solid" w:color="FFFFFF" w:fill="auto"/>
          </w:tcPr>
          <w:p w14:paraId="2E643EB2" w14:textId="2F2CA43E" w:rsidR="00876962" w:rsidRPr="009C7BF9" w:rsidRDefault="00876962" w:rsidP="00FB7D64">
            <w:pPr>
              <w:pStyle w:val="TAC"/>
              <w:rPr>
                <w:sz w:val="16"/>
                <w:szCs w:val="16"/>
              </w:rPr>
            </w:pPr>
            <w:r w:rsidRPr="00A51B53">
              <w:rPr>
                <w:sz w:val="16"/>
                <w:szCs w:val="16"/>
              </w:rPr>
              <w:t>SP-2501</w:t>
            </w:r>
            <w:r>
              <w:rPr>
                <w:sz w:val="16"/>
                <w:szCs w:val="16"/>
              </w:rPr>
              <w:t>49</w:t>
            </w:r>
          </w:p>
        </w:tc>
        <w:tc>
          <w:tcPr>
            <w:tcW w:w="519" w:type="dxa"/>
            <w:shd w:val="solid" w:color="FFFFFF" w:fill="auto"/>
          </w:tcPr>
          <w:p w14:paraId="56C5EF94" w14:textId="39FC61BD" w:rsidR="00876962" w:rsidRDefault="00876962" w:rsidP="00FB7D64">
            <w:pPr>
              <w:pStyle w:val="TAL"/>
              <w:rPr>
                <w:sz w:val="16"/>
                <w:szCs w:val="16"/>
              </w:rPr>
            </w:pPr>
            <w:r>
              <w:rPr>
                <w:sz w:val="16"/>
                <w:szCs w:val="16"/>
              </w:rPr>
              <w:t>0022</w:t>
            </w:r>
          </w:p>
        </w:tc>
        <w:tc>
          <w:tcPr>
            <w:tcW w:w="425" w:type="dxa"/>
            <w:shd w:val="solid" w:color="FFFFFF" w:fill="auto"/>
          </w:tcPr>
          <w:p w14:paraId="0284F475" w14:textId="77777777" w:rsidR="00876962" w:rsidRDefault="00876962" w:rsidP="00FB7D64">
            <w:pPr>
              <w:pStyle w:val="TAR"/>
              <w:jc w:val="center"/>
              <w:rPr>
                <w:sz w:val="16"/>
                <w:szCs w:val="16"/>
              </w:rPr>
            </w:pPr>
            <w:r>
              <w:rPr>
                <w:sz w:val="16"/>
                <w:szCs w:val="16"/>
              </w:rPr>
              <w:t>2</w:t>
            </w:r>
          </w:p>
        </w:tc>
        <w:tc>
          <w:tcPr>
            <w:tcW w:w="425" w:type="dxa"/>
            <w:shd w:val="solid" w:color="FFFFFF" w:fill="auto"/>
          </w:tcPr>
          <w:p w14:paraId="41A2F15D" w14:textId="36C8E86C" w:rsidR="00876962" w:rsidRDefault="00876962" w:rsidP="00FB7D64">
            <w:pPr>
              <w:pStyle w:val="TAC"/>
              <w:rPr>
                <w:sz w:val="16"/>
                <w:szCs w:val="16"/>
              </w:rPr>
            </w:pPr>
            <w:r>
              <w:rPr>
                <w:sz w:val="16"/>
                <w:szCs w:val="16"/>
              </w:rPr>
              <w:t>F</w:t>
            </w:r>
          </w:p>
        </w:tc>
        <w:tc>
          <w:tcPr>
            <w:tcW w:w="4868" w:type="dxa"/>
            <w:shd w:val="solid" w:color="FFFFFF" w:fill="auto"/>
          </w:tcPr>
          <w:p w14:paraId="231253DB" w14:textId="4A01A820" w:rsidR="00876962" w:rsidRPr="002605B5" w:rsidRDefault="00876962" w:rsidP="002605B5">
            <w:pPr>
              <w:pStyle w:val="TAL"/>
              <w:rPr>
                <w:sz w:val="16"/>
              </w:rPr>
            </w:pPr>
            <w:r w:rsidRPr="002605B5">
              <w:rPr>
                <w:sz w:val="16"/>
              </w:rPr>
              <w:t>Rel-19 CR 28.111 YANG stage-3 corrections</w:t>
            </w:r>
          </w:p>
        </w:tc>
        <w:tc>
          <w:tcPr>
            <w:tcW w:w="708" w:type="dxa"/>
            <w:shd w:val="solid" w:color="FFFFFF" w:fill="auto"/>
          </w:tcPr>
          <w:p w14:paraId="1127C597" w14:textId="77777777" w:rsidR="00876962" w:rsidRDefault="00876962" w:rsidP="00FB7D64">
            <w:pPr>
              <w:pStyle w:val="TAC"/>
              <w:rPr>
                <w:sz w:val="16"/>
                <w:szCs w:val="16"/>
                <w:lang w:eastAsia="zh-CN"/>
              </w:rPr>
            </w:pPr>
            <w:r>
              <w:rPr>
                <w:sz w:val="16"/>
                <w:szCs w:val="16"/>
                <w:lang w:eastAsia="zh-CN"/>
              </w:rPr>
              <w:t>19.1.0</w:t>
            </w:r>
          </w:p>
        </w:tc>
      </w:tr>
      <w:tr w:rsidR="009D035B" w:rsidRPr="008227B8" w14:paraId="40E377F6" w14:textId="77777777" w:rsidTr="00FB7D64">
        <w:tc>
          <w:tcPr>
            <w:tcW w:w="800" w:type="dxa"/>
            <w:shd w:val="solid" w:color="FFFFFF" w:fill="auto"/>
          </w:tcPr>
          <w:p w14:paraId="18C90973" w14:textId="7CD2C994" w:rsidR="009D035B" w:rsidRDefault="009D035B" w:rsidP="009D035B">
            <w:pPr>
              <w:pStyle w:val="TAC"/>
              <w:rPr>
                <w:sz w:val="16"/>
                <w:szCs w:val="16"/>
              </w:rPr>
            </w:pPr>
            <w:r>
              <w:rPr>
                <w:rFonts w:cs="Arial"/>
                <w:sz w:val="16"/>
                <w:szCs w:val="16"/>
              </w:rPr>
              <w:t>2025-06</w:t>
            </w:r>
          </w:p>
        </w:tc>
        <w:tc>
          <w:tcPr>
            <w:tcW w:w="800" w:type="dxa"/>
            <w:shd w:val="solid" w:color="FFFFFF" w:fill="auto"/>
          </w:tcPr>
          <w:p w14:paraId="737C3320" w14:textId="3D8C3D15" w:rsidR="009D035B" w:rsidRDefault="009D035B" w:rsidP="009D035B">
            <w:pPr>
              <w:pStyle w:val="TAC"/>
              <w:rPr>
                <w:sz w:val="16"/>
                <w:szCs w:val="16"/>
              </w:rPr>
            </w:pPr>
            <w:r>
              <w:rPr>
                <w:rFonts w:cs="Arial"/>
                <w:sz w:val="16"/>
                <w:szCs w:val="16"/>
              </w:rPr>
              <w:t>SA#108</w:t>
            </w:r>
          </w:p>
        </w:tc>
        <w:tc>
          <w:tcPr>
            <w:tcW w:w="1094" w:type="dxa"/>
            <w:shd w:val="solid" w:color="FFFFFF" w:fill="auto"/>
          </w:tcPr>
          <w:p w14:paraId="7EC25539" w14:textId="48103475" w:rsidR="009D035B" w:rsidRPr="00A51B53" w:rsidRDefault="009D035B" w:rsidP="009D035B">
            <w:pPr>
              <w:pStyle w:val="TAC"/>
              <w:rPr>
                <w:sz w:val="16"/>
                <w:szCs w:val="16"/>
              </w:rPr>
            </w:pPr>
            <w:r>
              <w:rPr>
                <w:rFonts w:cs="Arial"/>
                <w:sz w:val="16"/>
                <w:szCs w:val="16"/>
              </w:rPr>
              <w:t>SP-250558</w:t>
            </w:r>
          </w:p>
        </w:tc>
        <w:tc>
          <w:tcPr>
            <w:tcW w:w="519" w:type="dxa"/>
            <w:shd w:val="solid" w:color="FFFFFF" w:fill="auto"/>
          </w:tcPr>
          <w:p w14:paraId="004C5CA1" w14:textId="30B94093" w:rsidR="009D035B" w:rsidRDefault="009D035B" w:rsidP="009D035B">
            <w:pPr>
              <w:pStyle w:val="TAL"/>
              <w:rPr>
                <w:sz w:val="16"/>
                <w:szCs w:val="16"/>
              </w:rPr>
            </w:pPr>
            <w:r>
              <w:rPr>
                <w:rFonts w:cs="Arial"/>
                <w:sz w:val="16"/>
                <w:szCs w:val="16"/>
              </w:rPr>
              <w:t>0026</w:t>
            </w:r>
          </w:p>
        </w:tc>
        <w:tc>
          <w:tcPr>
            <w:tcW w:w="425" w:type="dxa"/>
            <w:shd w:val="solid" w:color="FFFFFF" w:fill="auto"/>
          </w:tcPr>
          <w:p w14:paraId="0C8A35C7" w14:textId="4DEF1999"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D3DC9FE" w14:textId="68B5E662" w:rsidR="009D035B" w:rsidRDefault="009D035B" w:rsidP="009D035B">
            <w:pPr>
              <w:pStyle w:val="TAC"/>
              <w:rPr>
                <w:sz w:val="16"/>
                <w:szCs w:val="16"/>
              </w:rPr>
            </w:pPr>
            <w:r>
              <w:rPr>
                <w:rFonts w:cs="Arial"/>
                <w:sz w:val="16"/>
                <w:szCs w:val="16"/>
              </w:rPr>
              <w:t>F</w:t>
            </w:r>
          </w:p>
        </w:tc>
        <w:tc>
          <w:tcPr>
            <w:tcW w:w="4868" w:type="dxa"/>
            <w:shd w:val="solid" w:color="FFFFFF" w:fill="auto"/>
          </w:tcPr>
          <w:p w14:paraId="367AEE0E" w14:textId="25543BB5" w:rsidR="009D035B" w:rsidRPr="002605B5" w:rsidRDefault="009D035B" w:rsidP="002605B5">
            <w:pPr>
              <w:pStyle w:val="TAL"/>
              <w:rPr>
                <w:sz w:val="16"/>
              </w:rPr>
            </w:pPr>
            <w:r w:rsidRPr="002605B5">
              <w:rPr>
                <w:sz w:val="16"/>
                <w:szCs w:val="16"/>
              </w:rPr>
              <w:t>Rel-19 CR 28.111 YANG stage-3 corrections</w:t>
            </w:r>
          </w:p>
        </w:tc>
        <w:tc>
          <w:tcPr>
            <w:tcW w:w="708" w:type="dxa"/>
            <w:shd w:val="solid" w:color="FFFFFF" w:fill="auto"/>
          </w:tcPr>
          <w:p w14:paraId="250B630C" w14:textId="2B835D21" w:rsidR="009D035B" w:rsidRDefault="009D035B" w:rsidP="009D035B">
            <w:pPr>
              <w:pStyle w:val="TAC"/>
              <w:rPr>
                <w:sz w:val="16"/>
                <w:szCs w:val="16"/>
                <w:lang w:eastAsia="zh-CN"/>
              </w:rPr>
            </w:pPr>
            <w:r>
              <w:rPr>
                <w:rFonts w:cs="Arial"/>
                <w:sz w:val="16"/>
                <w:szCs w:val="16"/>
              </w:rPr>
              <w:t>19.2.0</w:t>
            </w:r>
          </w:p>
        </w:tc>
      </w:tr>
      <w:tr w:rsidR="009D035B" w:rsidRPr="008227B8" w14:paraId="24F88005" w14:textId="77777777" w:rsidTr="00FB7D64">
        <w:tc>
          <w:tcPr>
            <w:tcW w:w="800" w:type="dxa"/>
            <w:shd w:val="solid" w:color="FFFFFF" w:fill="auto"/>
          </w:tcPr>
          <w:p w14:paraId="093E48B0" w14:textId="699894AD" w:rsidR="009D035B" w:rsidRDefault="009D035B" w:rsidP="009D035B">
            <w:pPr>
              <w:pStyle w:val="TAC"/>
              <w:rPr>
                <w:sz w:val="16"/>
                <w:szCs w:val="16"/>
              </w:rPr>
            </w:pPr>
            <w:r>
              <w:rPr>
                <w:rFonts w:cs="Arial"/>
                <w:sz w:val="16"/>
                <w:szCs w:val="16"/>
              </w:rPr>
              <w:t>2025-06</w:t>
            </w:r>
          </w:p>
        </w:tc>
        <w:tc>
          <w:tcPr>
            <w:tcW w:w="800" w:type="dxa"/>
            <w:shd w:val="solid" w:color="FFFFFF" w:fill="auto"/>
          </w:tcPr>
          <w:p w14:paraId="35772DDA" w14:textId="1D8C9AF3" w:rsidR="009D035B" w:rsidRDefault="009D035B" w:rsidP="009D035B">
            <w:pPr>
              <w:pStyle w:val="TAC"/>
              <w:rPr>
                <w:sz w:val="16"/>
                <w:szCs w:val="16"/>
              </w:rPr>
            </w:pPr>
            <w:r>
              <w:rPr>
                <w:rFonts w:cs="Arial"/>
                <w:sz w:val="16"/>
                <w:szCs w:val="16"/>
              </w:rPr>
              <w:t>SA#108</w:t>
            </w:r>
          </w:p>
        </w:tc>
        <w:tc>
          <w:tcPr>
            <w:tcW w:w="1094" w:type="dxa"/>
            <w:shd w:val="solid" w:color="FFFFFF" w:fill="auto"/>
          </w:tcPr>
          <w:p w14:paraId="3826DA97" w14:textId="3621178C"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59C96E4" w14:textId="2E912356" w:rsidR="009D035B" w:rsidRDefault="009D035B" w:rsidP="009D035B">
            <w:pPr>
              <w:pStyle w:val="TAL"/>
              <w:rPr>
                <w:sz w:val="16"/>
                <w:szCs w:val="16"/>
              </w:rPr>
            </w:pPr>
            <w:r>
              <w:rPr>
                <w:rFonts w:cs="Arial"/>
                <w:sz w:val="16"/>
                <w:szCs w:val="16"/>
              </w:rPr>
              <w:t>0030</w:t>
            </w:r>
          </w:p>
        </w:tc>
        <w:tc>
          <w:tcPr>
            <w:tcW w:w="425" w:type="dxa"/>
            <w:shd w:val="solid" w:color="FFFFFF" w:fill="auto"/>
          </w:tcPr>
          <w:p w14:paraId="23557FF9" w14:textId="11056D0B"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21B3073" w14:textId="1834E776" w:rsidR="009D035B" w:rsidRDefault="009D035B" w:rsidP="009D035B">
            <w:pPr>
              <w:pStyle w:val="TAC"/>
              <w:rPr>
                <w:sz w:val="16"/>
                <w:szCs w:val="16"/>
              </w:rPr>
            </w:pPr>
            <w:r>
              <w:rPr>
                <w:rFonts w:cs="Arial"/>
                <w:sz w:val="16"/>
                <w:szCs w:val="16"/>
              </w:rPr>
              <w:t>A</w:t>
            </w:r>
          </w:p>
        </w:tc>
        <w:tc>
          <w:tcPr>
            <w:tcW w:w="4868" w:type="dxa"/>
            <w:shd w:val="solid" w:color="FFFFFF" w:fill="auto"/>
          </w:tcPr>
          <w:p w14:paraId="081E8013" w14:textId="40A050A4" w:rsidR="009D035B" w:rsidRPr="002605B5" w:rsidRDefault="009D035B" w:rsidP="002605B5">
            <w:pPr>
              <w:pStyle w:val="TAL"/>
              <w:rPr>
                <w:sz w:val="16"/>
              </w:rPr>
            </w:pPr>
            <w:r w:rsidRPr="002605B5">
              <w:rPr>
                <w:sz w:val="16"/>
                <w:szCs w:val="16"/>
              </w:rPr>
              <w:t>Rel-19 CR 28.111 How to use notifyPotentialFaultyAlarmList</w:t>
            </w:r>
          </w:p>
        </w:tc>
        <w:tc>
          <w:tcPr>
            <w:tcW w:w="708" w:type="dxa"/>
            <w:shd w:val="solid" w:color="FFFFFF" w:fill="auto"/>
          </w:tcPr>
          <w:p w14:paraId="152419A5" w14:textId="614274F3" w:rsidR="009D035B" w:rsidRDefault="009D035B" w:rsidP="009D035B">
            <w:pPr>
              <w:pStyle w:val="TAC"/>
              <w:rPr>
                <w:sz w:val="16"/>
                <w:szCs w:val="16"/>
                <w:lang w:eastAsia="zh-CN"/>
              </w:rPr>
            </w:pPr>
            <w:r>
              <w:rPr>
                <w:rFonts w:cs="Arial"/>
                <w:sz w:val="16"/>
                <w:szCs w:val="16"/>
              </w:rPr>
              <w:t>19.2.0</w:t>
            </w:r>
          </w:p>
        </w:tc>
      </w:tr>
      <w:tr w:rsidR="009D035B" w:rsidRPr="008227B8" w14:paraId="1AC18BF7" w14:textId="77777777" w:rsidTr="00FB7D64">
        <w:tc>
          <w:tcPr>
            <w:tcW w:w="800" w:type="dxa"/>
            <w:shd w:val="solid" w:color="FFFFFF" w:fill="auto"/>
          </w:tcPr>
          <w:p w14:paraId="31F9FE48" w14:textId="4D8D7228" w:rsidR="009D035B" w:rsidRDefault="009D035B" w:rsidP="009D035B">
            <w:pPr>
              <w:pStyle w:val="TAC"/>
              <w:rPr>
                <w:sz w:val="16"/>
                <w:szCs w:val="16"/>
              </w:rPr>
            </w:pPr>
            <w:r>
              <w:rPr>
                <w:rFonts w:cs="Arial"/>
                <w:sz w:val="16"/>
                <w:szCs w:val="16"/>
              </w:rPr>
              <w:t>2025-06</w:t>
            </w:r>
          </w:p>
        </w:tc>
        <w:tc>
          <w:tcPr>
            <w:tcW w:w="800" w:type="dxa"/>
            <w:shd w:val="solid" w:color="FFFFFF" w:fill="auto"/>
          </w:tcPr>
          <w:p w14:paraId="5E9CEF2A" w14:textId="4661473E" w:rsidR="009D035B" w:rsidRDefault="009D035B" w:rsidP="009D035B">
            <w:pPr>
              <w:pStyle w:val="TAC"/>
              <w:rPr>
                <w:sz w:val="16"/>
                <w:szCs w:val="16"/>
              </w:rPr>
            </w:pPr>
            <w:r>
              <w:rPr>
                <w:rFonts w:cs="Arial"/>
                <w:sz w:val="16"/>
                <w:szCs w:val="16"/>
              </w:rPr>
              <w:t>SA#108</w:t>
            </w:r>
          </w:p>
        </w:tc>
        <w:tc>
          <w:tcPr>
            <w:tcW w:w="1094" w:type="dxa"/>
            <w:shd w:val="solid" w:color="FFFFFF" w:fill="auto"/>
          </w:tcPr>
          <w:p w14:paraId="45900463" w14:textId="1CF6DFC8" w:rsidR="009D035B" w:rsidRPr="00A51B53" w:rsidRDefault="009D035B" w:rsidP="009D035B">
            <w:pPr>
              <w:pStyle w:val="TAC"/>
              <w:rPr>
                <w:sz w:val="16"/>
                <w:szCs w:val="16"/>
              </w:rPr>
            </w:pPr>
            <w:r>
              <w:rPr>
                <w:rFonts w:cs="Arial"/>
                <w:sz w:val="16"/>
                <w:szCs w:val="16"/>
              </w:rPr>
              <w:t>SP-250553</w:t>
            </w:r>
          </w:p>
        </w:tc>
        <w:tc>
          <w:tcPr>
            <w:tcW w:w="519" w:type="dxa"/>
            <w:shd w:val="solid" w:color="FFFFFF" w:fill="auto"/>
          </w:tcPr>
          <w:p w14:paraId="4105138B" w14:textId="45F3AF5B" w:rsidR="009D035B" w:rsidRDefault="009D035B" w:rsidP="009D035B">
            <w:pPr>
              <w:pStyle w:val="TAL"/>
              <w:rPr>
                <w:sz w:val="16"/>
                <w:szCs w:val="16"/>
              </w:rPr>
            </w:pPr>
            <w:r>
              <w:rPr>
                <w:rFonts w:cs="Arial"/>
                <w:sz w:val="16"/>
                <w:szCs w:val="16"/>
              </w:rPr>
              <w:t>0036</w:t>
            </w:r>
          </w:p>
        </w:tc>
        <w:tc>
          <w:tcPr>
            <w:tcW w:w="425" w:type="dxa"/>
            <w:shd w:val="solid" w:color="FFFFFF" w:fill="auto"/>
          </w:tcPr>
          <w:p w14:paraId="7ACBA391" w14:textId="309B1CA3"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714EFD57" w14:textId="49A6663E" w:rsidR="009D035B" w:rsidRDefault="009D035B" w:rsidP="009D035B">
            <w:pPr>
              <w:pStyle w:val="TAC"/>
              <w:rPr>
                <w:sz w:val="16"/>
                <w:szCs w:val="16"/>
              </w:rPr>
            </w:pPr>
            <w:r>
              <w:rPr>
                <w:rFonts w:cs="Arial"/>
                <w:sz w:val="16"/>
                <w:szCs w:val="16"/>
              </w:rPr>
              <w:t>F</w:t>
            </w:r>
          </w:p>
        </w:tc>
        <w:tc>
          <w:tcPr>
            <w:tcW w:w="4868" w:type="dxa"/>
            <w:shd w:val="solid" w:color="FFFFFF" w:fill="auto"/>
          </w:tcPr>
          <w:p w14:paraId="7E59E29F" w14:textId="0FAD27E0" w:rsidR="009D035B" w:rsidRPr="002605B5" w:rsidRDefault="009D035B" w:rsidP="002605B5">
            <w:pPr>
              <w:pStyle w:val="TAL"/>
              <w:rPr>
                <w:sz w:val="16"/>
              </w:rPr>
            </w:pPr>
            <w:r w:rsidRPr="002605B5">
              <w:rPr>
                <w:sz w:val="16"/>
                <w:szCs w:val="16"/>
              </w:rPr>
              <w:t>Rel-19 CR TS 28.111 Update references and abbreviations</w:t>
            </w:r>
          </w:p>
        </w:tc>
        <w:tc>
          <w:tcPr>
            <w:tcW w:w="708" w:type="dxa"/>
            <w:shd w:val="solid" w:color="FFFFFF" w:fill="auto"/>
          </w:tcPr>
          <w:p w14:paraId="5957DCE1" w14:textId="00DF7D91" w:rsidR="009D035B" w:rsidRDefault="009D035B" w:rsidP="009D035B">
            <w:pPr>
              <w:pStyle w:val="TAC"/>
              <w:rPr>
                <w:sz w:val="16"/>
                <w:szCs w:val="16"/>
                <w:lang w:eastAsia="zh-CN"/>
              </w:rPr>
            </w:pPr>
            <w:r>
              <w:rPr>
                <w:rFonts w:cs="Arial"/>
                <w:sz w:val="16"/>
                <w:szCs w:val="16"/>
              </w:rPr>
              <w:t>19.2.0</w:t>
            </w:r>
          </w:p>
        </w:tc>
      </w:tr>
      <w:tr w:rsidR="009D035B" w:rsidRPr="008227B8" w14:paraId="3FE40A9E" w14:textId="77777777" w:rsidTr="00FB7D64">
        <w:tc>
          <w:tcPr>
            <w:tcW w:w="800" w:type="dxa"/>
            <w:shd w:val="solid" w:color="FFFFFF" w:fill="auto"/>
          </w:tcPr>
          <w:p w14:paraId="153BAF20" w14:textId="18E0D834" w:rsidR="009D035B" w:rsidRDefault="009D035B" w:rsidP="009D035B">
            <w:pPr>
              <w:pStyle w:val="TAC"/>
              <w:rPr>
                <w:sz w:val="16"/>
                <w:szCs w:val="16"/>
              </w:rPr>
            </w:pPr>
            <w:r>
              <w:rPr>
                <w:rFonts w:cs="Arial"/>
                <w:sz w:val="16"/>
                <w:szCs w:val="16"/>
              </w:rPr>
              <w:t>2025-06</w:t>
            </w:r>
          </w:p>
        </w:tc>
        <w:tc>
          <w:tcPr>
            <w:tcW w:w="800" w:type="dxa"/>
            <w:shd w:val="solid" w:color="FFFFFF" w:fill="auto"/>
          </w:tcPr>
          <w:p w14:paraId="2DBA1ACB" w14:textId="04D30309" w:rsidR="009D035B" w:rsidRDefault="009D035B" w:rsidP="009D035B">
            <w:pPr>
              <w:pStyle w:val="TAC"/>
              <w:rPr>
                <w:sz w:val="16"/>
                <w:szCs w:val="16"/>
              </w:rPr>
            </w:pPr>
            <w:r>
              <w:rPr>
                <w:rFonts w:cs="Arial"/>
                <w:sz w:val="16"/>
                <w:szCs w:val="16"/>
              </w:rPr>
              <w:t>SA#108</w:t>
            </w:r>
          </w:p>
        </w:tc>
        <w:tc>
          <w:tcPr>
            <w:tcW w:w="1094" w:type="dxa"/>
            <w:shd w:val="solid" w:color="FFFFFF" w:fill="auto"/>
          </w:tcPr>
          <w:p w14:paraId="57A2B21D" w14:textId="2E281B78" w:rsidR="009D035B" w:rsidRPr="00A51B53" w:rsidRDefault="009D035B" w:rsidP="009D035B">
            <w:pPr>
              <w:pStyle w:val="TAC"/>
              <w:rPr>
                <w:sz w:val="16"/>
                <w:szCs w:val="16"/>
              </w:rPr>
            </w:pPr>
            <w:r>
              <w:rPr>
                <w:rFonts w:cs="Arial"/>
                <w:sz w:val="16"/>
                <w:szCs w:val="16"/>
              </w:rPr>
              <w:t>SP-250553</w:t>
            </w:r>
          </w:p>
        </w:tc>
        <w:tc>
          <w:tcPr>
            <w:tcW w:w="519" w:type="dxa"/>
            <w:shd w:val="solid" w:color="FFFFFF" w:fill="auto"/>
          </w:tcPr>
          <w:p w14:paraId="1797F09C" w14:textId="53B28659" w:rsidR="009D035B" w:rsidRDefault="009D035B" w:rsidP="009D035B">
            <w:pPr>
              <w:pStyle w:val="TAL"/>
              <w:rPr>
                <w:sz w:val="16"/>
                <w:szCs w:val="16"/>
              </w:rPr>
            </w:pPr>
            <w:r>
              <w:rPr>
                <w:rFonts w:cs="Arial"/>
                <w:sz w:val="16"/>
                <w:szCs w:val="16"/>
              </w:rPr>
              <w:t>0037</w:t>
            </w:r>
          </w:p>
        </w:tc>
        <w:tc>
          <w:tcPr>
            <w:tcW w:w="425" w:type="dxa"/>
            <w:shd w:val="solid" w:color="FFFFFF" w:fill="auto"/>
          </w:tcPr>
          <w:p w14:paraId="3AF63DA1" w14:textId="02D8EBED"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13A722BB" w14:textId="56DF87F6" w:rsidR="009D035B" w:rsidRDefault="009D035B" w:rsidP="009D035B">
            <w:pPr>
              <w:pStyle w:val="TAC"/>
              <w:rPr>
                <w:sz w:val="16"/>
                <w:szCs w:val="16"/>
              </w:rPr>
            </w:pPr>
            <w:r>
              <w:rPr>
                <w:rFonts w:cs="Arial"/>
                <w:sz w:val="16"/>
                <w:szCs w:val="16"/>
              </w:rPr>
              <w:t>D</w:t>
            </w:r>
          </w:p>
        </w:tc>
        <w:tc>
          <w:tcPr>
            <w:tcW w:w="4868" w:type="dxa"/>
            <w:shd w:val="solid" w:color="FFFFFF" w:fill="auto"/>
          </w:tcPr>
          <w:p w14:paraId="0DEC203A" w14:textId="586FD04B" w:rsidR="009D035B" w:rsidRPr="002605B5" w:rsidRDefault="009D035B" w:rsidP="002605B5">
            <w:pPr>
              <w:pStyle w:val="TAL"/>
              <w:rPr>
                <w:sz w:val="16"/>
              </w:rPr>
            </w:pPr>
            <w:r w:rsidRPr="002605B5">
              <w:rPr>
                <w:sz w:val="16"/>
                <w:szCs w:val="16"/>
              </w:rPr>
              <w:t>Rel-19 CR TS 28.111 Update scope</w:t>
            </w:r>
          </w:p>
        </w:tc>
        <w:tc>
          <w:tcPr>
            <w:tcW w:w="708" w:type="dxa"/>
            <w:shd w:val="solid" w:color="FFFFFF" w:fill="auto"/>
          </w:tcPr>
          <w:p w14:paraId="369CFEB4" w14:textId="5496BB9D" w:rsidR="009D035B" w:rsidRDefault="009D035B" w:rsidP="009D035B">
            <w:pPr>
              <w:pStyle w:val="TAC"/>
              <w:rPr>
                <w:sz w:val="16"/>
                <w:szCs w:val="16"/>
                <w:lang w:eastAsia="zh-CN"/>
              </w:rPr>
            </w:pPr>
            <w:r>
              <w:rPr>
                <w:rFonts w:cs="Arial"/>
                <w:sz w:val="16"/>
                <w:szCs w:val="16"/>
              </w:rPr>
              <w:t>19.2.0</w:t>
            </w:r>
          </w:p>
        </w:tc>
      </w:tr>
      <w:tr w:rsidR="009D035B" w:rsidRPr="008227B8" w14:paraId="6588A576" w14:textId="77777777" w:rsidTr="00FB7D64">
        <w:tc>
          <w:tcPr>
            <w:tcW w:w="800" w:type="dxa"/>
            <w:shd w:val="solid" w:color="FFFFFF" w:fill="auto"/>
          </w:tcPr>
          <w:p w14:paraId="76A1FEC9" w14:textId="35A8653B" w:rsidR="009D035B" w:rsidRDefault="009D035B" w:rsidP="009D035B">
            <w:pPr>
              <w:pStyle w:val="TAC"/>
              <w:rPr>
                <w:sz w:val="16"/>
                <w:szCs w:val="16"/>
              </w:rPr>
            </w:pPr>
            <w:r>
              <w:rPr>
                <w:rFonts w:cs="Arial"/>
                <w:sz w:val="16"/>
                <w:szCs w:val="16"/>
              </w:rPr>
              <w:t>2025-06</w:t>
            </w:r>
          </w:p>
        </w:tc>
        <w:tc>
          <w:tcPr>
            <w:tcW w:w="800" w:type="dxa"/>
            <w:shd w:val="solid" w:color="FFFFFF" w:fill="auto"/>
          </w:tcPr>
          <w:p w14:paraId="3FB85D5B" w14:textId="18405131" w:rsidR="009D035B" w:rsidRDefault="009D035B" w:rsidP="009D035B">
            <w:pPr>
              <w:pStyle w:val="TAC"/>
              <w:rPr>
                <w:sz w:val="16"/>
                <w:szCs w:val="16"/>
              </w:rPr>
            </w:pPr>
            <w:r>
              <w:rPr>
                <w:rFonts w:cs="Arial"/>
                <w:sz w:val="16"/>
                <w:szCs w:val="16"/>
              </w:rPr>
              <w:t>SA#108</w:t>
            </w:r>
          </w:p>
        </w:tc>
        <w:tc>
          <w:tcPr>
            <w:tcW w:w="1094" w:type="dxa"/>
            <w:shd w:val="solid" w:color="FFFFFF" w:fill="auto"/>
          </w:tcPr>
          <w:p w14:paraId="1EE23B1C" w14:textId="76778696"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68026CD9" w14:textId="627314C3" w:rsidR="009D035B" w:rsidRDefault="009D035B" w:rsidP="009D035B">
            <w:pPr>
              <w:pStyle w:val="TAL"/>
              <w:rPr>
                <w:sz w:val="16"/>
                <w:szCs w:val="16"/>
              </w:rPr>
            </w:pPr>
            <w:r>
              <w:rPr>
                <w:rFonts w:cs="Arial"/>
                <w:sz w:val="16"/>
                <w:szCs w:val="16"/>
              </w:rPr>
              <w:t>0039</w:t>
            </w:r>
          </w:p>
        </w:tc>
        <w:tc>
          <w:tcPr>
            <w:tcW w:w="425" w:type="dxa"/>
            <w:shd w:val="solid" w:color="FFFFFF" w:fill="auto"/>
          </w:tcPr>
          <w:p w14:paraId="4016AC34" w14:textId="73F068CF"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40D92BE5" w14:textId="68F1C395" w:rsidR="009D035B" w:rsidRDefault="009D035B" w:rsidP="009D035B">
            <w:pPr>
              <w:pStyle w:val="TAC"/>
              <w:rPr>
                <w:sz w:val="16"/>
                <w:szCs w:val="16"/>
              </w:rPr>
            </w:pPr>
            <w:r>
              <w:rPr>
                <w:rFonts w:cs="Arial"/>
                <w:sz w:val="16"/>
                <w:szCs w:val="16"/>
              </w:rPr>
              <w:t>A</w:t>
            </w:r>
          </w:p>
        </w:tc>
        <w:tc>
          <w:tcPr>
            <w:tcW w:w="4868" w:type="dxa"/>
            <w:shd w:val="solid" w:color="FFFFFF" w:fill="auto"/>
          </w:tcPr>
          <w:p w14:paraId="6675C455" w14:textId="1DE92B09" w:rsidR="009D035B" w:rsidRPr="002605B5" w:rsidRDefault="009D035B" w:rsidP="002605B5">
            <w:pPr>
              <w:pStyle w:val="TAL"/>
              <w:rPr>
                <w:sz w:val="16"/>
              </w:rPr>
            </w:pPr>
            <w:r w:rsidRPr="002605B5">
              <w:rPr>
                <w:sz w:val="16"/>
                <w:szCs w:val="16"/>
              </w:rPr>
              <w:t>Rel-19 CR TS 28.111 Clarify notifyChangedAlarmGeneral</w:t>
            </w:r>
          </w:p>
        </w:tc>
        <w:tc>
          <w:tcPr>
            <w:tcW w:w="708" w:type="dxa"/>
            <w:shd w:val="solid" w:color="FFFFFF" w:fill="auto"/>
          </w:tcPr>
          <w:p w14:paraId="4EF9F068" w14:textId="1524AE12" w:rsidR="009D035B" w:rsidRDefault="009D035B" w:rsidP="009D035B">
            <w:pPr>
              <w:pStyle w:val="TAC"/>
              <w:rPr>
                <w:sz w:val="16"/>
                <w:szCs w:val="16"/>
                <w:lang w:eastAsia="zh-CN"/>
              </w:rPr>
            </w:pPr>
            <w:r>
              <w:rPr>
                <w:rFonts w:cs="Arial"/>
                <w:sz w:val="16"/>
                <w:szCs w:val="16"/>
              </w:rPr>
              <w:t>19.2.0</w:t>
            </w:r>
          </w:p>
        </w:tc>
      </w:tr>
      <w:tr w:rsidR="009D035B" w:rsidRPr="008227B8" w14:paraId="221867F1" w14:textId="77777777" w:rsidTr="00FB7D64">
        <w:tc>
          <w:tcPr>
            <w:tcW w:w="800" w:type="dxa"/>
            <w:shd w:val="solid" w:color="FFFFFF" w:fill="auto"/>
          </w:tcPr>
          <w:p w14:paraId="0919A1DE" w14:textId="3B36AC0D" w:rsidR="009D035B" w:rsidRDefault="009D035B" w:rsidP="009D035B">
            <w:pPr>
              <w:pStyle w:val="TAC"/>
              <w:rPr>
                <w:sz w:val="16"/>
                <w:szCs w:val="16"/>
              </w:rPr>
            </w:pPr>
            <w:r>
              <w:rPr>
                <w:rFonts w:cs="Arial"/>
                <w:sz w:val="16"/>
                <w:szCs w:val="16"/>
              </w:rPr>
              <w:t>2025-06</w:t>
            </w:r>
          </w:p>
        </w:tc>
        <w:tc>
          <w:tcPr>
            <w:tcW w:w="800" w:type="dxa"/>
            <w:shd w:val="solid" w:color="FFFFFF" w:fill="auto"/>
          </w:tcPr>
          <w:p w14:paraId="3763854F" w14:textId="3B733B73" w:rsidR="009D035B" w:rsidRDefault="009D035B" w:rsidP="009D035B">
            <w:pPr>
              <w:pStyle w:val="TAC"/>
              <w:rPr>
                <w:sz w:val="16"/>
                <w:szCs w:val="16"/>
              </w:rPr>
            </w:pPr>
            <w:r>
              <w:rPr>
                <w:rFonts w:cs="Arial"/>
                <w:sz w:val="16"/>
                <w:szCs w:val="16"/>
              </w:rPr>
              <w:t>SA#108</w:t>
            </w:r>
          </w:p>
        </w:tc>
        <w:tc>
          <w:tcPr>
            <w:tcW w:w="1094" w:type="dxa"/>
            <w:shd w:val="solid" w:color="FFFFFF" w:fill="auto"/>
          </w:tcPr>
          <w:p w14:paraId="7FFE025C" w14:textId="4EBC849E"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EAD7B62" w14:textId="31387312" w:rsidR="009D035B" w:rsidRDefault="009D035B" w:rsidP="009D035B">
            <w:pPr>
              <w:pStyle w:val="TAL"/>
              <w:rPr>
                <w:sz w:val="16"/>
                <w:szCs w:val="16"/>
              </w:rPr>
            </w:pPr>
            <w:r>
              <w:rPr>
                <w:rFonts w:cs="Arial"/>
                <w:sz w:val="16"/>
                <w:szCs w:val="16"/>
              </w:rPr>
              <w:t>0041</w:t>
            </w:r>
          </w:p>
        </w:tc>
        <w:tc>
          <w:tcPr>
            <w:tcW w:w="425" w:type="dxa"/>
            <w:shd w:val="solid" w:color="FFFFFF" w:fill="auto"/>
          </w:tcPr>
          <w:p w14:paraId="70633118" w14:textId="5DA352ED"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85F6566" w14:textId="5DB142AF" w:rsidR="009D035B" w:rsidRDefault="009D035B" w:rsidP="009D035B">
            <w:pPr>
              <w:pStyle w:val="TAC"/>
              <w:rPr>
                <w:sz w:val="16"/>
                <w:szCs w:val="16"/>
              </w:rPr>
            </w:pPr>
            <w:r>
              <w:rPr>
                <w:rFonts w:cs="Arial"/>
                <w:sz w:val="16"/>
                <w:szCs w:val="16"/>
              </w:rPr>
              <w:t>A</w:t>
            </w:r>
          </w:p>
        </w:tc>
        <w:tc>
          <w:tcPr>
            <w:tcW w:w="4868" w:type="dxa"/>
            <w:shd w:val="solid" w:color="FFFFFF" w:fill="auto"/>
          </w:tcPr>
          <w:p w14:paraId="6EC1C14F" w14:textId="745825B0" w:rsidR="009D035B" w:rsidRPr="002605B5" w:rsidRDefault="009D035B" w:rsidP="002605B5">
            <w:pPr>
              <w:pStyle w:val="TAL"/>
              <w:rPr>
                <w:sz w:val="16"/>
              </w:rPr>
            </w:pPr>
            <w:r w:rsidRPr="002605B5">
              <w:rPr>
                <w:sz w:val="16"/>
                <w:szCs w:val="16"/>
              </w:rPr>
              <w:t>Rel-19 CR TS 28.111 Add missing ThresholdInfo dataType and related definition</w:t>
            </w:r>
          </w:p>
        </w:tc>
        <w:tc>
          <w:tcPr>
            <w:tcW w:w="708" w:type="dxa"/>
            <w:shd w:val="solid" w:color="FFFFFF" w:fill="auto"/>
          </w:tcPr>
          <w:p w14:paraId="1A21E9F0" w14:textId="74AAC346" w:rsidR="009D035B" w:rsidRDefault="009D035B" w:rsidP="009D035B">
            <w:pPr>
              <w:pStyle w:val="TAC"/>
              <w:rPr>
                <w:sz w:val="16"/>
                <w:szCs w:val="16"/>
                <w:lang w:eastAsia="zh-CN"/>
              </w:rPr>
            </w:pPr>
            <w:r>
              <w:rPr>
                <w:rFonts w:cs="Arial"/>
                <w:sz w:val="16"/>
                <w:szCs w:val="16"/>
              </w:rPr>
              <w:t>19.2.0</w:t>
            </w:r>
          </w:p>
        </w:tc>
      </w:tr>
      <w:tr w:rsidR="009D035B" w:rsidRPr="008227B8" w14:paraId="4F346202" w14:textId="77777777" w:rsidTr="00FB7D64">
        <w:tc>
          <w:tcPr>
            <w:tcW w:w="800" w:type="dxa"/>
            <w:shd w:val="solid" w:color="FFFFFF" w:fill="auto"/>
          </w:tcPr>
          <w:p w14:paraId="3EF325E2" w14:textId="56125BD3" w:rsidR="009D035B" w:rsidRDefault="009D035B" w:rsidP="009D035B">
            <w:pPr>
              <w:pStyle w:val="TAC"/>
              <w:rPr>
                <w:sz w:val="16"/>
                <w:szCs w:val="16"/>
              </w:rPr>
            </w:pPr>
            <w:r>
              <w:rPr>
                <w:rFonts w:cs="Arial"/>
                <w:sz w:val="16"/>
                <w:szCs w:val="16"/>
              </w:rPr>
              <w:t>2025-06</w:t>
            </w:r>
          </w:p>
        </w:tc>
        <w:tc>
          <w:tcPr>
            <w:tcW w:w="800" w:type="dxa"/>
            <w:shd w:val="solid" w:color="FFFFFF" w:fill="auto"/>
          </w:tcPr>
          <w:p w14:paraId="11012E57" w14:textId="19599030" w:rsidR="009D035B" w:rsidRDefault="009D035B" w:rsidP="009D035B">
            <w:pPr>
              <w:pStyle w:val="TAC"/>
              <w:rPr>
                <w:sz w:val="16"/>
                <w:szCs w:val="16"/>
              </w:rPr>
            </w:pPr>
            <w:r>
              <w:rPr>
                <w:rFonts w:cs="Arial"/>
                <w:sz w:val="16"/>
                <w:szCs w:val="16"/>
              </w:rPr>
              <w:t>SA#108</w:t>
            </w:r>
          </w:p>
        </w:tc>
        <w:tc>
          <w:tcPr>
            <w:tcW w:w="1094" w:type="dxa"/>
            <w:shd w:val="solid" w:color="FFFFFF" w:fill="auto"/>
          </w:tcPr>
          <w:p w14:paraId="755B6DE9" w14:textId="1BFD2F72"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F946739" w14:textId="5B11F01E" w:rsidR="009D035B" w:rsidRDefault="009D035B" w:rsidP="009D035B">
            <w:pPr>
              <w:pStyle w:val="TAL"/>
              <w:rPr>
                <w:sz w:val="16"/>
                <w:szCs w:val="16"/>
              </w:rPr>
            </w:pPr>
            <w:r>
              <w:rPr>
                <w:rFonts w:cs="Arial"/>
                <w:sz w:val="16"/>
                <w:szCs w:val="16"/>
              </w:rPr>
              <w:t>0043</w:t>
            </w:r>
          </w:p>
        </w:tc>
        <w:tc>
          <w:tcPr>
            <w:tcW w:w="425" w:type="dxa"/>
            <w:shd w:val="solid" w:color="FFFFFF" w:fill="auto"/>
          </w:tcPr>
          <w:p w14:paraId="0B48DEFC" w14:textId="5A35A895"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059F24E5" w14:textId="5791355E" w:rsidR="009D035B" w:rsidRDefault="009D035B" w:rsidP="009D035B">
            <w:pPr>
              <w:pStyle w:val="TAC"/>
              <w:rPr>
                <w:sz w:val="16"/>
                <w:szCs w:val="16"/>
              </w:rPr>
            </w:pPr>
            <w:r>
              <w:rPr>
                <w:rFonts w:cs="Arial"/>
                <w:sz w:val="16"/>
                <w:szCs w:val="16"/>
              </w:rPr>
              <w:t>A</w:t>
            </w:r>
          </w:p>
        </w:tc>
        <w:tc>
          <w:tcPr>
            <w:tcW w:w="4868" w:type="dxa"/>
            <w:shd w:val="solid" w:color="FFFFFF" w:fill="auto"/>
          </w:tcPr>
          <w:p w14:paraId="45571346" w14:textId="78B93DCC" w:rsidR="009D035B" w:rsidRPr="002605B5" w:rsidRDefault="009D035B" w:rsidP="002605B5">
            <w:pPr>
              <w:pStyle w:val="TAL"/>
              <w:rPr>
                <w:sz w:val="16"/>
              </w:rPr>
            </w:pPr>
            <w:r w:rsidRPr="002605B5">
              <w:rPr>
                <w:sz w:val="16"/>
                <w:szCs w:val="16"/>
              </w:rPr>
              <w:t>Rel-19 CR 28.111 Clarify alarmType</w:t>
            </w:r>
          </w:p>
        </w:tc>
        <w:tc>
          <w:tcPr>
            <w:tcW w:w="708" w:type="dxa"/>
            <w:shd w:val="solid" w:color="FFFFFF" w:fill="auto"/>
          </w:tcPr>
          <w:p w14:paraId="388B331B" w14:textId="7584B577" w:rsidR="009D035B" w:rsidRDefault="009D035B" w:rsidP="009D035B">
            <w:pPr>
              <w:pStyle w:val="TAC"/>
              <w:rPr>
                <w:sz w:val="16"/>
                <w:szCs w:val="16"/>
                <w:lang w:eastAsia="zh-CN"/>
              </w:rPr>
            </w:pPr>
            <w:r>
              <w:rPr>
                <w:rFonts w:cs="Arial"/>
                <w:sz w:val="16"/>
                <w:szCs w:val="16"/>
              </w:rPr>
              <w:t>19.2.0</w:t>
            </w:r>
          </w:p>
        </w:tc>
      </w:tr>
      <w:tr w:rsidR="009D035B" w:rsidRPr="008227B8" w14:paraId="4C27F407" w14:textId="77777777" w:rsidTr="00FB7D64">
        <w:tc>
          <w:tcPr>
            <w:tcW w:w="800" w:type="dxa"/>
            <w:shd w:val="solid" w:color="FFFFFF" w:fill="auto"/>
          </w:tcPr>
          <w:p w14:paraId="76B39631" w14:textId="7F3287E5" w:rsidR="009D035B" w:rsidRDefault="009D035B" w:rsidP="009D035B">
            <w:pPr>
              <w:pStyle w:val="TAC"/>
              <w:rPr>
                <w:sz w:val="16"/>
                <w:szCs w:val="16"/>
              </w:rPr>
            </w:pPr>
            <w:r>
              <w:rPr>
                <w:rFonts w:cs="Arial"/>
                <w:sz w:val="16"/>
                <w:szCs w:val="16"/>
              </w:rPr>
              <w:t>2025-06</w:t>
            </w:r>
          </w:p>
        </w:tc>
        <w:tc>
          <w:tcPr>
            <w:tcW w:w="800" w:type="dxa"/>
            <w:shd w:val="solid" w:color="FFFFFF" w:fill="auto"/>
          </w:tcPr>
          <w:p w14:paraId="6295D3D4" w14:textId="50944B29" w:rsidR="009D035B" w:rsidRDefault="009D035B" w:rsidP="009D035B">
            <w:pPr>
              <w:pStyle w:val="TAC"/>
              <w:rPr>
                <w:sz w:val="16"/>
                <w:szCs w:val="16"/>
              </w:rPr>
            </w:pPr>
            <w:r>
              <w:rPr>
                <w:rFonts w:cs="Arial"/>
                <w:sz w:val="16"/>
                <w:szCs w:val="16"/>
              </w:rPr>
              <w:t>SA#108</w:t>
            </w:r>
          </w:p>
        </w:tc>
        <w:tc>
          <w:tcPr>
            <w:tcW w:w="1094" w:type="dxa"/>
            <w:shd w:val="solid" w:color="FFFFFF" w:fill="auto"/>
          </w:tcPr>
          <w:p w14:paraId="28EC59F0" w14:textId="64143E2E" w:rsidR="009D035B" w:rsidRPr="00A51B53" w:rsidRDefault="009D035B" w:rsidP="009D035B">
            <w:pPr>
              <w:pStyle w:val="TAC"/>
              <w:rPr>
                <w:sz w:val="16"/>
                <w:szCs w:val="16"/>
              </w:rPr>
            </w:pPr>
            <w:r>
              <w:rPr>
                <w:rFonts w:cs="Arial"/>
                <w:sz w:val="16"/>
                <w:szCs w:val="16"/>
              </w:rPr>
              <w:t>SP-250557</w:t>
            </w:r>
          </w:p>
        </w:tc>
        <w:tc>
          <w:tcPr>
            <w:tcW w:w="519" w:type="dxa"/>
            <w:shd w:val="solid" w:color="FFFFFF" w:fill="auto"/>
          </w:tcPr>
          <w:p w14:paraId="0E431193" w14:textId="77A26631" w:rsidR="009D035B" w:rsidRDefault="009D035B" w:rsidP="009D035B">
            <w:pPr>
              <w:pStyle w:val="TAL"/>
              <w:rPr>
                <w:sz w:val="16"/>
                <w:szCs w:val="16"/>
              </w:rPr>
            </w:pPr>
            <w:r>
              <w:rPr>
                <w:rFonts w:cs="Arial"/>
                <w:sz w:val="16"/>
                <w:szCs w:val="16"/>
              </w:rPr>
              <w:t>0045</w:t>
            </w:r>
          </w:p>
        </w:tc>
        <w:tc>
          <w:tcPr>
            <w:tcW w:w="425" w:type="dxa"/>
            <w:shd w:val="solid" w:color="FFFFFF" w:fill="auto"/>
          </w:tcPr>
          <w:p w14:paraId="3E05EF85" w14:textId="2C374CD4"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04C2A739" w14:textId="608B3190" w:rsidR="009D035B" w:rsidRDefault="009D035B" w:rsidP="009D035B">
            <w:pPr>
              <w:pStyle w:val="TAC"/>
              <w:rPr>
                <w:sz w:val="16"/>
                <w:szCs w:val="16"/>
              </w:rPr>
            </w:pPr>
            <w:r>
              <w:rPr>
                <w:rFonts w:cs="Arial"/>
                <w:sz w:val="16"/>
                <w:szCs w:val="16"/>
              </w:rPr>
              <w:t>A</w:t>
            </w:r>
          </w:p>
        </w:tc>
        <w:tc>
          <w:tcPr>
            <w:tcW w:w="4868" w:type="dxa"/>
            <w:shd w:val="solid" w:color="FFFFFF" w:fill="auto"/>
          </w:tcPr>
          <w:p w14:paraId="3A95EA62" w14:textId="56F94544" w:rsidR="009D035B" w:rsidRPr="002605B5" w:rsidRDefault="009D035B" w:rsidP="002605B5">
            <w:pPr>
              <w:pStyle w:val="TAL"/>
              <w:rPr>
                <w:sz w:val="16"/>
              </w:rPr>
            </w:pPr>
            <w:r w:rsidRPr="002605B5">
              <w:rPr>
                <w:sz w:val="16"/>
                <w:szCs w:val="16"/>
              </w:rPr>
              <w:t>Rel-19 CR TS 28.111 Correction on Alarm Definition</w:t>
            </w:r>
          </w:p>
        </w:tc>
        <w:tc>
          <w:tcPr>
            <w:tcW w:w="708" w:type="dxa"/>
            <w:shd w:val="solid" w:color="FFFFFF" w:fill="auto"/>
          </w:tcPr>
          <w:p w14:paraId="244D7FAE" w14:textId="33E32762" w:rsidR="009D035B" w:rsidRDefault="009D035B" w:rsidP="009D035B">
            <w:pPr>
              <w:pStyle w:val="TAC"/>
              <w:rPr>
                <w:sz w:val="16"/>
                <w:szCs w:val="16"/>
                <w:lang w:eastAsia="zh-CN"/>
              </w:rPr>
            </w:pPr>
            <w:r>
              <w:rPr>
                <w:rFonts w:cs="Arial"/>
                <w:sz w:val="16"/>
                <w:szCs w:val="16"/>
              </w:rPr>
              <w:t>19.2.0</w:t>
            </w:r>
          </w:p>
        </w:tc>
      </w:tr>
      <w:tr w:rsidR="009D035B" w:rsidRPr="008227B8" w14:paraId="3711A6FE" w14:textId="77777777" w:rsidTr="00FB7D64">
        <w:tc>
          <w:tcPr>
            <w:tcW w:w="800" w:type="dxa"/>
            <w:shd w:val="solid" w:color="FFFFFF" w:fill="auto"/>
          </w:tcPr>
          <w:p w14:paraId="00642DBB" w14:textId="2C6AA0BC" w:rsidR="009D035B" w:rsidRDefault="009D035B" w:rsidP="009D035B">
            <w:pPr>
              <w:pStyle w:val="TAC"/>
              <w:rPr>
                <w:sz w:val="16"/>
                <w:szCs w:val="16"/>
              </w:rPr>
            </w:pPr>
            <w:r>
              <w:rPr>
                <w:rFonts w:cs="Arial"/>
                <w:sz w:val="16"/>
                <w:szCs w:val="16"/>
              </w:rPr>
              <w:t>2025-06</w:t>
            </w:r>
          </w:p>
        </w:tc>
        <w:tc>
          <w:tcPr>
            <w:tcW w:w="800" w:type="dxa"/>
            <w:shd w:val="solid" w:color="FFFFFF" w:fill="auto"/>
          </w:tcPr>
          <w:p w14:paraId="1E3B1722" w14:textId="11A526BD" w:rsidR="009D035B" w:rsidRDefault="009D035B" w:rsidP="009D035B">
            <w:pPr>
              <w:pStyle w:val="TAC"/>
              <w:rPr>
                <w:sz w:val="16"/>
                <w:szCs w:val="16"/>
              </w:rPr>
            </w:pPr>
            <w:r>
              <w:rPr>
                <w:rFonts w:cs="Arial"/>
                <w:sz w:val="16"/>
                <w:szCs w:val="16"/>
              </w:rPr>
              <w:t>SA#108</w:t>
            </w:r>
          </w:p>
        </w:tc>
        <w:tc>
          <w:tcPr>
            <w:tcW w:w="1094" w:type="dxa"/>
            <w:shd w:val="solid" w:color="FFFFFF" w:fill="auto"/>
          </w:tcPr>
          <w:p w14:paraId="5BF32FAB" w14:textId="07CBDD5B"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1B78A3D1" w14:textId="32F7A47B" w:rsidR="009D035B" w:rsidRDefault="009D035B" w:rsidP="009D035B">
            <w:pPr>
              <w:pStyle w:val="TAL"/>
              <w:rPr>
                <w:sz w:val="16"/>
                <w:szCs w:val="16"/>
              </w:rPr>
            </w:pPr>
            <w:r>
              <w:rPr>
                <w:rFonts w:cs="Arial"/>
                <w:sz w:val="16"/>
                <w:szCs w:val="16"/>
              </w:rPr>
              <w:t>0047</w:t>
            </w:r>
          </w:p>
        </w:tc>
        <w:tc>
          <w:tcPr>
            <w:tcW w:w="425" w:type="dxa"/>
            <w:shd w:val="solid" w:color="FFFFFF" w:fill="auto"/>
          </w:tcPr>
          <w:p w14:paraId="7E314397" w14:textId="616DD3E7"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42FB00AD" w14:textId="4D674139" w:rsidR="009D035B" w:rsidRDefault="009D035B" w:rsidP="009D035B">
            <w:pPr>
              <w:pStyle w:val="TAC"/>
              <w:rPr>
                <w:sz w:val="16"/>
                <w:szCs w:val="16"/>
              </w:rPr>
            </w:pPr>
            <w:r>
              <w:rPr>
                <w:rFonts w:cs="Arial"/>
                <w:sz w:val="16"/>
                <w:szCs w:val="16"/>
              </w:rPr>
              <w:t>A</w:t>
            </w:r>
          </w:p>
        </w:tc>
        <w:tc>
          <w:tcPr>
            <w:tcW w:w="4868" w:type="dxa"/>
            <w:shd w:val="solid" w:color="FFFFFF" w:fill="auto"/>
          </w:tcPr>
          <w:p w14:paraId="3255BA66" w14:textId="0D3E0EA9" w:rsidR="009D035B" w:rsidRPr="002605B5" w:rsidRDefault="009D035B" w:rsidP="002605B5">
            <w:pPr>
              <w:pStyle w:val="TAL"/>
              <w:rPr>
                <w:sz w:val="16"/>
              </w:rPr>
            </w:pPr>
            <w:r w:rsidRPr="002605B5">
              <w:rPr>
                <w:sz w:val="16"/>
                <w:szCs w:val="16"/>
              </w:rPr>
              <w:t>Rel-19 CR TS 28.111 Stage 3 YAML for ThresholdCrossing dataType</w:t>
            </w:r>
          </w:p>
        </w:tc>
        <w:tc>
          <w:tcPr>
            <w:tcW w:w="708" w:type="dxa"/>
            <w:shd w:val="solid" w:color="FFFFFF" w:fill="auto"/>
          </w:tcPr>
          <w:p w14:paraId="1DDCB4D2" w14:textId="20C532E7" w:rsidR="009D035B" w:rsidRDefault="009D035B" w:rsidP="009D035B">
            <w:pPr>
              <w:pStyle w:val="TAC"/>
              <w:rPr>
                <w:sz w:val="16"/>
                <w:szCs w:val="16"/>
                <w:lang w:eastAsia="zh-CN"/>
              </w:rPr>
            </w:pPr>
            <w:r>
              <w:rPr>
                <w:rFonts w:cs="Arial"/>
                <w:sz w:val="16"/>
                <w:szCs w:val="16"/>
              </w:rPr>
              <w:t>19.2.0</w:t>
            </w:r>
          </w:p>
        </w:tc>
      </w:tr>
      <w:tr w:rsidR="009D035B" w:rsidRPr="008227B8" w14:paraId="0C3AFF4F" w14:textId="77777777" w:rsidTr="00FB7D64">
        <w:tc>
          <w:tcPr>
            <w:tcW w:w="800" w:type="dxa"/>
            <w:shd w:val="solid" w:color="FFFFFF" w:fill="auto"/>
          </w:tcPr>
          <w:p w14:paraId="59EA3CB3" w14:textId="483E82A9" w:rsidR="009D035B" w:rsidRDefault="009D035B" w:rsidP="009D035B">
            <w:pPr>
              <w:pStyle w:val="TAC"/>
              <w:rPr>
                <w:sz w:val="16"/>
                <w:szCs w:val="16"/>
              </w:rPr>
            </w:pPr>
            <w:r>
              <w:rPr>
                <w:rFonts w:cs="Arial"/>
                <w:sz w:val="16"/>
                <w:szCs w:val="16"/>
              </w:rPr>
              <w:t>2025-06</w:t>
            </w:r>
          </w:p>
        </w:tc>
        <w:tc>
          <w:tcPr>
            <w:tcW w:w="800" w:type="dxa"/>
            <w:shd w:val="solid" w:color="FFFFFF" w:fill="auto"/>
          </w:tcPr>
          <w:p w14:paraId="0A277C3E" w14:textId="212776D2" w:rsidR="009D035B" w:rsidRDefault="009D035B" w:rsidP="009D035B">
            <w:pPr>
              <w:pStyle w:val="TAC"/>
              <w:rPr>
                <w:sz w:val="16"/>
                <w:szCs w:val="16"/>
              </w:rPr>
            </w:pPr>
            <w:r>
              <w:rPr>
                <w:rFonts w:cs="Arial"/>
                <w:sz w:val="16"/>
                <w:szCs w:val="16"/>
              </w:rPr>
              <w:t>SA#108</w:t>
            </w:r>
          </w:p>
        </w:tc>
        <w:tc>
          <w:tcPr>
            <w:tcW w:w="1094" w:type="dxa"/>
            <w:shd w:val="solid" w:color="FFFFFF" w:fill="auto"/>
          </w:tcPr>
          <w:p w14:paraId="27D60881" w14:textId="02061F93" w:rsidR="009D035B" w:rsidRPr="00A51B53" w:rsidRDefault="009D035B" w:rsidP="009D035B">
            <w:pPr>
              <w:pStyle w:val="TAC"/>
              <w:rPr>
                <w:sz w:val="16"/>
                <w:szCs w:val="16"/>
              </w:rPr>
            </w:pPr>
            <w:r>
              <w:rPr>
                <w:rFonts w:cs="Arial"/>
                <w:sz w:val="16"/>
                <w:szCs w:val="16"/>
              </w:rPr>
              <w:t>SP-250558</w:t>
            </w:r>
          </w:p>
        </w:tc>
        <w:tc>
          <w:tcPr>
            <w:tcW w:w="519" w:type="dxa"/>
            <w:shd w:val="solid" w:color="FFFFFF" w:fill="auto"/>
          </w:tcPr>
          <w:p w14:paraId="5910F642" w14:textId="3FF5F03E" w:rsidR="009D035B" w:rsidRDefault="009D035B" w:rsidP="009D035B">
            <w:pPr>
              <w:pStyle w:val="TAL"/>
              <w:rPr>
                <w:sz w:val="16"/>
                <w:szCs w:val="16"/>
              </w:rPr>
            </w:pPr>
            <w:r>
              <w:rPr>
                <w:rFonts w:cs="Arial"/>
                <w:sz w:val="16"/>
                <w:szCs w:val="16"/>
              </w:rPr>
              <w:t>0048</w:t>
            </w:r>
          </w:p>
        </w:tc>
        <w:tc>
          <w:tcPr>
            <w:tcW w:w="425" w:type="dxa"/>
            <w:shd w:val="solid" w:color="FFFFFF" w:fill="auto"/>
          </w:tcPr>
          <w:p w14:paraId="7AC4210F" w14:textId="590E49F3"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5135298B" w14:textId="1437CE70" w:rsidR="009D035B" w:rsidRDefault="009D035B" w:rsidP="009D035B">
            <w:pPr>
              <w:pStyle w:val="TAC"/>
              <w:rPr>
                <w:sz w:val="16"/>
                <w:szCs w:val="16"/>
              </w:rPr>
            </w:pPr>
            <w:r>
              <w:rPr>
                <w:rFonts w:cs="Arial"/>
                <w:sz w:val="16"/>
                <w:szCs w:val="16"/>
              </w:rPr>
              <w:t>F</w:t>
            </w:r>
          </w:p>
        </w:tc>
        <w:tc>
          <w:tcPr>
            <w:tcW w:w="4868" w:type="dxa"/>
            <w:shd w:val="solid" w:color="FFFFFF" w:fill="auto"/>
          </w:tcPr>
          <w:p w14:paraId="7F87A550" w14:textId="3BF76C64" w:rsidR="009D035B" w:rsidRPr="002605B5" w:rsidRDefault="009D035B" w:rsidP="002605B5">
            <w:pPr>
              <w:pStyle w:val="TAL"/>
              <w:rPr>
                <w:sz w:val="16"/>
              </w:rPr>
            </w:pPr>
            <w:r w:rsidRPr="002605B5">
              <w:rPr>
                <w:sz w:val="16"/>
                <w:szCs w:val="16"/>
              </w:rPr>
              <w:t>Rel-19 CR TS 28.111 Correction on reliability of alarm lists</w:t>
            </w:r>
          </w:p>
        </w:tc>
        <w:tc>
          <w:tcPr>
            <w:tcW w:w="708" w:type="dxa"/>
            <w:shd w:val="solid" w:color="FFFFFF" w:fill="auto"/>
          </w:tcPr>
          <w:p w14:paraId="11DDFCE1" w14:textId="1E05F9AB" w:rsidR="009D035B" w:rsidRDefault="009D035B" w:rsidP="009D035B">
            <w:pPr>
              <w:pStyle w:val="TAC"/>
              <w:rPr>
                <w:sz w:val="16"/>
                <w:szCs w:val="16"/>
                <w:lang w:eastAsia="zh-CN"/>
              </w:rPr>
            </w:pPr>
            <w:r>
              <w:rPr>
                <w:rFonts w:cs="Arial"/>
                <w:sz w:val="16"/>
                <w:szCs w:val="16"/>
              </w:rPr>
              <w:t>19.2.0</w:t>
            </w:r>
          </w:p>
        </w:tc>
      </w:tr>
      <w:tr w:rsidR="00157837" w:rsidRPr="008227B8" w14:paraId="04040BCA" w14:textId="77777777" w:rsidTr="00FB7D64">
        <w:tc>
          <w:tcPr>
            <w:tcW w:w="800" w:type="dxa"/>
            <w:shd w:val="solid" w:color="FFFFFF" w:fill="auto"/>
          </w:tcPr>
          <w:p w14:paraId="40ADC1F3" w14:textId="449CD5E1" w:rsidR="00157837" w:rsidRDefault="00157837" w:rsidP="00157837">
            <w:pPr>
              <w:pStyle w:val="TAC"/>
              <w:rPr>
                <w:rFonts w:cs="Arial"/>
                <w:sz w:val="16"/>
                <w:szCs w:val="16"/>
              </w:rPr>
            </w:pPr>
            <w:r>
              <w:rPr>
                <w:rFonts w:cs="Arial"/>
                <w:sz w:val="16"/>
                <w:szCs w:val="16"/>
              </w:rPr>
              <w:t>2025-09</w:t>
            </w:r>
          </w:p>
        </w:tc>
        <w:tc>
          <w:tcPr>
            <w:tcW w:w="800" w:type="dxa"/>
            <w:shd w:val="solid" w:color="FFFFFF" w:fill="auto"/>
          </w:tcPr>
          <w:p w14:paraId="64F6586C" w14:textId="4FC5FF3D" w:rsidR="00157837" w:rsidRDefault="00157837" w:rsidP="00157837">
            <w:pPr>
              <w:pStyle w:val="TAC"/>
              <w:rPr>
                <w:rFonts w:cs="Arial"/>
                <w:sz w:val="16"/>
                <w:szCs w:val="16"/>
              </w:rPr>
            </w:pPr>
            <w:r>
              <w:rPr>
                <w:rFonts w:cs="Arial"/>
                <w:sz w:val="16"/>
                <w:szCs w:val="16"/>
              </w:rPr>
              <w:t>SA#109</w:t>
            </w:r>
          </w:p>
        </w:tc>
        <w:tc>
          <w:tcPr>
            <w:tcW w:w="1094" w:type="dxa"/>
            <w:shd w:val="solid" w:color="FFFFFF" w:fill="auto"/>
          </w:tcPr>
          <w:p w14:paraId="59AB1C92" w14:textId="77DFB5C6" w:rsidR="00157837" w:rsidRDefault="00B70534" w:rsidP="00157837">
            <w:pPr>
              <w:pStyle w:val="TAC"/>
              <w:rPr>
                <w:rFonts w:cs="Arial"/>
                <w:sz w:val="16"/>
                <w:szCs w:val="16"/>
              </w:rPr>
            </w:pPr>
            <w:r w:rsidRPr="00B70534">
              <w:rPr>
                <w:rFonts w:cs="Arial"/>
                <w:sz w:val="16"/>
                <w:szCs w:val="16"/>
              </w:rPr>
              <w:t>SP-251080</w:t>
            </w:r>
          </w:p>
        </w:tc>
        <w:tc>
          <w:tcPr>
            <w:tcW w:w="519" w:type="dxa"/>
            <w:shd w:val="solid" w:color="FFFFFF" w:fill="auto"/>
          </w:tcPr>
          <w:p w14:paraId="1473F81D" w14:textId="718FA555" w:rsidR="00157837" w:rsidRDefault="0096642F" w:rsidP="00157837">
            <w:pPr>
              <w:pStyle w:val="TAL"/>
              <w:rPr>
                <w:rFonts w:cs="Arial"/>
                <w:sz w:val="16"/>
                <w:szCs w:val="16"/>
              </w:rPr>
            </w:pPr>
            <w:r w:rsidRPr="0096642F">
              <w:rPr>
                <w:rFonts w:cs="Arial"/>
                <w:sz w:val="16"/>
                <w:szCs w:val="16"/>
              </w:rPr>
              <w:t>0051</w:t>
            </w:r>
          </w:p>
        </w:tc>
        <w:tc>
          <w:tcPr>
            <w:tcW w:w="425" w:type="dxa"/>
            <w:shd w:val="solid" w:color="FFFFFF" w:fill="auto"/>
          </w:tcPr>
          <w:p w14:paraId="400239AA" w14:textId="2C296C0C" w:rsidR="00157837" w:rsidRDefault="0096642F" w:rsidP="00157837">
            <w:pPr>
              <w:pStyle w:val="TAR"/>
              <w:jc w:val="center"/>
              <w:rPr>
                <w:rFonts w:cs="Arial"/>
                <w:sz w:val="16"/>
                <w:szCs w:val="16"/>
              </w:rPr>
            </w:pPr>
            <w:r>
              <w:rPr>
                <w:rFonts w:cs="Arial"/>
                <w:sz w:val="16"/>
                <w:szCs w:val="16"/>
              </w:rPr>
              <w:t>1</w:t>
            </w:r>
          </w:p>
        </w:tc>
        <w:tc>
          <w:tcPr>
            <w:tcW w:w="425" w:type="dxa"/>
            <w:shd w:val="solid" w:color="FFFFFF" w:fill="auto"/>
          </w:tcPr>
          <w:p w14:paraId="306B1363" w14:textId="16C03203" w:rsidR="00157837" w:rsidRDefault="0096642F" w:rsidP="00157837">
            <w:pPr>
              <w:pStyle w:val="TAC"/>
              <w:rPr>
                <w:rFonts w:cs="Arial"/>
                <w:sz w:val="16"/>
                <w:szCs w:val="16"/>
              </w:rPr>
            </w:pPr>
            <w:r>
              <w:rPr>
                <w:rFonts w:cs="Arial"/>
                <w:sz w:val="16"/>
                <w:szCs w:val="16"/>
              </w:rPr>
              <w:t>F</w:t>
            </w:r>
          </w:p>
        </w:tc>
        <w:tc>
          <w:tcPr>
            <w:tcW w:w="4868" w:type="dxa"/>
            <w:shd w:val="solid" w:color="FFFFFF" w:fill="auto"/>
          </w:tcPr>
          <w:p w14:paraId="16D394A2" w14:textId="41D20B93" w:rsidR="00157837" w:rsidRPr="006A50A4" w:rsidRDefault="00B70534" w:rsidP="006A50A4">
            <w:pPr>
              <w:pStyle w:val="TAL"/>
              <w:rPr>
                <w:sz w:val="16"/>
              </w:rPr>
            </w:pPr>
            <w:r w:rsidRPr="006A50A4">
              <w:rPr>
                <w:sz w:val="16"/>
              </w:rPr>
              <w:t>Rel-19 CR 28.111 Clarify FM behavior</w:t>
            </w:r>
          </w:p>
        </w:tc>
        <w:tc>
          <w:tcPr>
            <w:tcW w:w="708" w:type="dxa"/>
            <w:shd w:val="solid" w:color="FFFFFF" w:fill="auto"/>
          </w:tcPr>
          <w:p w14:paraId="4DF9D242" w14:textId="72157B79" w:rsidR="00157837" w:rsidRDefault="00157837" w:rsidP="00157837">
            <w:pPr>
              <w:pStyle w:val="TAC"/>
              <w:rPr>
                <w:rFonts w:cs="Arial"/>
                <w:sz w:val="16"/>
                <w:szCs w:val="16"/>
              </w:rPr>
            </w:pPr>
            <w:r>
              <w:rPr>
                <w:rFonts w:cs="Arial"/>
                <w:sz w:val="16"/>
                <w:szCs w:val="16"/>
              </w:rPr>
              <w:t>19.3.0</w:t>
            </w:r>
          </w:p>
        </w:tc>
      </w:tr>
      <w:tr w:rsidR="000C051A" w:rsidRPr="008227B8" w14:paraId="5D327EEA" w14:textId="77777777" w:rsidTr="00FB7D64">
        <w:tc>
          <w:tcPr>
            <w:tcW w:w="800" w:type="dxa"/>
            <w:shd w:val="solid" w:color="FFFFFF" w:fill="auto"/>
          </w:tcPr>
          <w:p w14:paraId="58BA6774" w14:textId="46D0CE46" w:rsidR="000C051A" w:rsidRDefault="000C051A" w:rsidP="000C051A">
            <w:pPr>
              <w:pStyle w:val="TAC"/>
              <w:rPr>
                <w:rFonts w:cs="Arial"/>
                <w:sz w:val="16"/>
                <w:szCs w:val="16"/>
              </w:rPr>
            </w:pPr>
            <w:r>
              <w:rPr>
                <w:rFonts w:cs="Arial"/>
                <w:sz w:val="16"/>
                <w:szCs w:val="16"/>
              </w:rPr>
              <w:t>2025-09</w:t>
            </w:r>
          </w:p>
        </w:tc>
        <w:tc>
          <w:tcPr>
            <w:tcW w:w="800" w:type="dxa"/>
            <w:shd w:val="solid" w:color="FFFFFF" w:fill="auto"/>
          </w:tcPr>
          <w:p w14:paraId="021FAB2E" w14:textId="538630B7" w:rsidR="000C051A" w:rsidRDefault="000C051A" w:rsidP="000C051A">
            <w:pPr>
              <w:pStyle w:val="TAC"/>
              <w:rPr>
                <w:rFonts w:cs="Arial"/>
                <w:sz w:val="16"/>
                <w:szCs w:val="16"/>
              </w:rPr>
            </w:pPr>
            <w:r>
              <w:rPr>
                <w:rFonts w:cs="Arial"/>
                <w:sz w:val="16"/>
                <w:szCs w:val="16"/>
              </w:rPr>
              <w:t>SA#109</w:t>
            </w:r>
          </w:p>
        </w:tc>
        <w:tc>
          <w:tcPr>
            <w:tcW w:w="1094" w:type="dxa"/>
            <w:shd w:val="solid" w:color="FFFFFF" w:fill="auto"/>
          </w:tcPr>
          <w:p w14:paraId="13F6B59E" w14:textId="193E0C29" w:rsidR="000C051A" w:rsidRDefault="00B70534" w:rsidP="000C051A">
            <w:pPr>
              <w:pStyle w:val="TAC"/>
              <w:rPr>
                <w:rFonts w:cs="Arial"/>
                <w:sz w:val="16"/>
                <w:szCs w:val="16"/>
              </w:rPr>
            </w:pPr>
            <w:r w:rsidRPr="00B70534">
              <w:rPr>
                <w:rFonts w:cs="Arial"/>
                <w:sz w:val="16"/>
                <w:szCs w:val="16"/>
              </w:rPr>
              <w:t>SP-251080</w:t>
            </w:r>
          </w:p>
        </w:tc>
        <w:tc>
          <w:tcPr>
            <w:tcW w:w="519" w:type="dxa"/>
            <w:shd w:val="solid" w:color="FFFFFF" w:fill="auto"/>
          </w:tcPr>
          <w:p w14:paraId="7AA220D3" w14:textId="657AB5F2" w:rsidR="000C051A" w:rsidRDefault="009279C5" w:rsidP="000C051A">
            <w:pPr>
              <w:pStyle w:val="TAL"/>
              <w:rPr>
                <w:rFonts w:cs="Arial"/>
                <w:sz w:val="16"/>
                <w:szCs w:val="16"/>
              </w:rPr>
            </w:pPr>
            <w:r w:rsidRPr="009279C5">
              <w:rPr>
                <w:rFonts w:cs="Arial"/>
                <w:sz w:val="16"/>
                <w:szCs w:val="16"/>
              </w:rPr>
              <w:t>0052</w:t>
            </w:r>
          </w:p>
        </w:tc>
        <w:tc>
          <w:tcPr>
            <w:tcW w:w="425" w:type="dxa"/>
            <w:shd w:val="solid" w:color="FFFFFF" w:fill="auto"/>
          </w:tcPr>
          <w:p w14:paraId="38D238DC" w14:textId="77777777" w:rsidR="000C051A" w:rsidRDefault="000C051A" w:rsidP="000C051A">
            <w:pPr>
              <w:pStyle w:val="TAR"/>
              <w:jc w:val="center"/>
              <w:rPr>
                <w:rFonts w:cs="Arial"/>
                <w:sz w:val="16"/>
                <w:szCs w:val="16"/>
              </w:rPr>
            </w:pPr>
          </w:p>
        </w:tc>
        <w:tc>
          <w:tcPr>
            <w:tcW w:w="425" w:type="dxa"/>
            <w:shd w:val="solid" w:color="FFFFFF" w:fill="auto"/>
          </w:tcPr>
          <w:p w14:paraId="73DC33A6" w14:textId="6559D62B" w:rsidR="000C051A" w:rsidRDefault="009279C5" w:rsidP="000C051A">
            <w:pPr>
              <w:pStyle w:val="TAC"/>
              <w:rPr>
                <w:rFonts w:cs="Arial"/>
                <w:sz w:val="16"/>
                <w:szCs w:val="16"/>
              </w:rPr>
            </w:pPr>
            <w:r>
              <w:rPr>
                <w:rFonts w:cs="Arial"/>
                <w:sz w:val="16"/>
                <w:szCs w:val="16"/>
              </w:rPr>
              <w:t>C</w:t>
            </w:r>
          </w:p>
        </w:tc>
        <w:tc>
          <w:tcPr>
            <w:tcW w:w="4868" w:type="dxa"/>
            <w:shd w:val="solid" w:color="FFFFFF" w:fill="auto"/>
          </w:tcPr>
          <w:p w14:paraId="61B65E70" w14:textId="222543DF" w:rsidR="000C051A" w:rsidRPr="006A50A4" w:rsidRDefault="009279C5" w:rsidP="006A50A4">
            <w:pPr>
              <w:pStyle w:val="TAL"/>
              <w:rPr>
                <w:sz w:val="16"/>
              </w:rPr>
            </w:pPr>
            <w:r w:rsidRPr="006A50A4">
              <w:rPr>
                <w:sz w:val="16"/>
              </w:rPr>
              <w:t>Rel-19 CR 28.111 Remove notifyChangedAlarm</w:t>
            </w:r>
          </w:p>
        </w:tc>
        <w:tc>
          <w:tcPr>
            <w:tcW w:w="708" w:type="dxa"/>
            <w:shd w:val="solid" w:color="FFFFFF" w:fill="auto"/>
          </w:tcPr>
          <w:p w14:paraId="2C51E7B3" w14:textId="5E07BBCA" w:rsidR="000C051A" w:rsidRDefault="000C051A" w:rsidP="000C051A">
            <w:pPr>
              <w:pStyle w:val="TAC"/>
              <w:rPr>
                <w:rFonts w:cs="Arial"/>
                <w:sz w:val="16"/>
                <w:szCs w:val="16"/>
              </w:rPr>
            </w:pPr>
            <w:r>
              <w:rPr>
                <w:rFonts w:cs="Arial"/>
                <w:sz w:val="16"/>
                <w:szCs w:val="16"/>
              </w:rPr>
              <w:t>19.3.0</w:t>
            </w:r>
          </w:p>
        </w:tc>
      </w:tr>
      <w:tr w:rsidR="000C051A" w:rsidRPr="008227B8" w14:paraId="4BBC0835" w14:textId="77777777" w:rsidTr="00FB7D64">
        <w:tc>
          <w:tcPr>
            <w:tcW w:w="800" w:type="dxa"/>
            <w:shd w:val="solid" w:color="FFFFFF" w:fill="auto"/>
          </w:tcPr>
          <w:p w14:paraId="0D99A3C4" w14:textId="69BC1005" w:rsidR="000C051A" w:rsidRDefault="000C051A" w:rsidP="000C051A">
            <w:pPr>
              <w:pStyle w:val="TAC"/>
              <w:rPr>
                <w:rFonts w:cs="Arial"/>
                <w:sz w:val="16"/>
                <w:szCs w:val="16"/>
              </w:rPr>
            </w:pPr>
            <w:r>
              <w:rPr>
                <w:rFonts w:cs="Arial"/>
                <w:sz w:val="16"/>
                <w:szCs w:val="16"/>
              </w:rPr>
              <w:t>2025-09</w:t>
            </w:r>
          </w:p>
        </w:tc>
        <w:tc>
          <w:tcPr>
            <w:tcW w:w="800" w:type="dxa"/>
            <w:shd w:val="solid" w:color="FFFFFF" w:fill="auto"/>
          </w:tcPr>
          <w:p w14:paraId="5A2C5D02" w14:textId="6EBF6F46" w:rsidR="000C051A" w:rsidRDefault="000C051A" w:rsidP="000C051A">
            <w:pPr>
              <w:pStyle w:val="TAC"/>
              <w:rPr>
                <w:rFonts w:cs="Arial"/>
                <w:sz w:val="16"/>
                <w:szCs w:val="16"/>
              </w:rPr>
            </w:pPr>
            <w:r>
              <w:rPr>
                <w:rFonts w:cs="Arial"/>
                <w:sz w:val="16"/>
                <w:szCs w:val="16"/>
              </w:rPr>
              <w:t>SA#109</w:t>
            </w:r>
          </w:p>
        </w:tc>
        <w:tc>
          <w:tcPr>
            <w:tcW w:w="1094" w:type="dxa"/>
            <w:shd w:val="solid" w:color="FFFFFF" w:fill="auto"/>
          </w:tcPr>
          <w:p w14:paraId="72F90884" w14:textId="6124F630" w:rsidR="000C051A" w:rsidRDefault="00BE4680" w:rsidP="000C051A">
            <w:pPr>
              <w:pStyle w:val="TAC"/>
              <w:rPr>
                <w:rFonts w:cs="Arial"/>
                <w:sz w:val="16"/>
                <w:szCs w:val="16"/>
              </w:rPr>
            </w:pPr>
            <w:r w:rsidRPr="00BE4680">
              <w:rPr>
                <w:rFonts w:cs="Arial"/>
                <w:sz w:val="16"/>
                <w:szCs w:val="16"/>
              </w:rPr>
              <w:t>SP-251101</w:t>
            </w:r>
          </w:p>
        </w:tc>
        <w:tc>
          <w:tcPr>
            <w:tcW w:w="519" w:type="dxa"/>
            <w:shd w:val="solid" w:color="FFFFFF" w:fill="auto"/>
          </w:tcPr>
          <w:p w14:paraId="56C89448" w14:textId="1D478023" w:rsidR="000C051A" w:rsidRDefault="00BE4680" w:rsidP="000C051A">
            <w:pPr>
              <w:pStyle w:val="TAL"/>
              <w:rPr>
                <w:rFonts w:cs="Arial"/>
                <w:sz w:val="16"/>
                <w:szCs w:val="16"/>
              </w:rPr>
            </w:pPr>
            <w:r w:rsidRPr="00BE4680">
              <w:rPr>
                <w:rFonts w:cs="Arial"/>
                <w:sz w:val="16"/>
                <w:szCs w:val="16"/>
              </w:rPr>
              <w:t>0054</w:t>
            </w:r>
          </w:p>
        </w:tc>
        <w:tc>
          <w:tcPr>
            <w:tcW w:w="425" w:type="dxa"/>
            <w:shd w:val="solid" w:color="FFFFFF" w:fill="auto"/>
          </w:tcPr>
          <w:p w14:paraId="67ED7063" w14:textId="4F41D29D" w:rsidR="000C051A" w:rsidRDefault="00BE4680" w:rsidP="000C051A">
            <w:pPr>
              <w:pStyle w:val="TAR"/>
              <w:jc w:val="center"/>
              <w:rPr>
                <w:rFonts w:cs="Arial"/>
                <w:sz w:val="16"/>
                <w:szCs w:val="16"/>
              </w:rPr>
            </w:pPr>
            <w:r>
              <w:rPr>
                <w:rFonts w:cs="Arial"/>
                <w:sz w:val="16"/>
                <w:szCs w:val="16"/>
              </w:rPr>
              <w:t>2</w:t>
            </w:r>
          </w:p>
        </w:tc>
        <w:tc>
          <w:tcPr>
            <w:tcW w:w="425" w:type="dxa"/>
            <w:shd w:val="solid" w:color="FFFFFF" w:fill="auto"/>
          </w:tcPr>
          <w:p w14:paraId="1AFD64D4" w14:textId="1847EA6E" w:rsidR="000C051A" w:rsidRDefault="00BE4680" w:rsidP="000C051A">
            <w:pPr>
              <w:pStyle w:val="TAC"/>
              <w:rPr>
                <w:rFonts w:cs="Arial"/>
                <w:sz w:val="16"/>
                <w:szCs w:val="16"/>
              </w:rPr>
            </w:pPr>
            <w:r>
              <w:rPr>
                <w:rFonts w:cs="Arial"/>
                <w:sz w:val="16"/>
                <w:szCs w:val="16"/>
              </w:rPr>
              <w:t>A</w:t>
            </w:r>
          </w:p>
        </w:tc>
        <w:tc>
          <w:tcPr>
            <w:tcW w:w="4868" w:type="dxa"/>
            <w:shd w:val="solid" w:color="FFFFFF" w:fill="auto"/>
          </w:tcPr>
          <w:p w14:paraId="0611CAD9" w14:textId="765B649B" w:rsidR="000C051A" w:rsidRPr="006A50A4" w:rsidRDefault="00BE4680" w:rsidP="006A50A4">
            <w:pPr>
              <w:pStyle w:val="TAL"/>
              <w:rPr>
                <w:sz w:val="16"/>
              </w:rPr>
            </w:pPr>
            <w:r w:rsidRPr="006A50A4">
              <w:rPr>
                <w:sz w:val="16"/>
              </w:rPr>
              <w:t>Rel-19 CR 28.111 Probable Cause codes</w:t>
            </w:r>
          </w:p>
        </w:tc>
        <w:tc>
          <w:tcPr>
            <w:tcW w:w="708" w:type="dxa"/>
            <w:shd w:val="solid" w:color="FFFFFF" w:fill="auto"/>
          </w:tcPr>
          <w:p w14:paraId="739F924A" w14:textId="411CBA01" w:rsidR="000C051A" w:rsidRDefault="000C051A" w:rsidP="000C051A">
            <w:pPr>
              <w:pStyle w:val="TAC"/>
              <w:rPr>
                <w:rFonts w:cs="Arial"/>
                <w:sz w:val="16"/>
                <w:szCs w:val="16"/>
              </w:rPr>
            </w:pPr>
            <w:r>
              <w:rPr>
                <w:rFonts w:cs="Arial"/>
                <w:sz w:val="16"/>
                <w:szCs w:val="16"/>
              </w:rPr>
              <w:t>19.3.0</w:t>
            </w:r>
          </w:p>
        </w:tc>
      </w:tr>
      <w:tr w:rsidR="0062752B" w:rsidRPr="008227B8" w14:paraId="02B8B6C8" w14:textId="77777777" w:rsidTr="00FB7D64">
        <w:tc>
          <w:tcPr>
            <w:tcW w:w="800" w:type="dxa"/>
            <w:shd w:val="solid" w:color="FFFFFF" w:fill="auto"/>
          </w:tcPr>
          <w:p w14:paraId="487C1811" w14:textId="6C3B642B" w:rsidR="0062752B" w:rsidRDefault="0062752B" w:rsidP="0062752B">
            <w:pPr>
              <w:pStyle w:val="TAC"/>
              <w:rPr>
                <w:rFonts w:cs="Arial"/>
                <w:sz w:val="16"/>
                <w:szCs w:val="16"/>
              </w:rPr>
            </w:pPr>
            <w:r>
              <w:rPr>
                <w:rFonts w:cs="Arial"/>
                <w:sz w:val="16"/>
                <w:szCs w:val="16"/>
              </w:rPr>
              <w:t>2025-12</w:t>
            </w:r>
          </w:p>
        </w:tc>
        <w:tc>
          <w:tcPr>
            <w:tcW w:w="800" w:type="dxa"/>
            <w:shd w:val="solid" w:color="FFFFFF" w:fill="auto"/>
          </w:tcPr>
          <w:p w14:paraId="5BB40EA7" w14:textId="3D7EC48D" w:rsidR="0062752B" w:rsidRDefault="0062752B" w:rsidP="0062752B">
            <w:pPr>
              <w:pStyle w:val="TAC"/>
              <w:rPr>
                <w:rFonts w:cs="Arial"/>
                <w:sz w:val="16"/>
                <w:szCs w:val="16"/>
              </w:rPr>
            </w:pPr>
            <w:r>
              <w:rPr>
                <w:rFonts w:cs="Arial"/>
                <w:sz w:val="16"/>
                <w:szCs w:val="16"/>
              </w:rPr>
              <w:t>SA#110</w:t>
            </w:r>
          </w:p>
        </w:tc>
        <w:tc>
          <w:tcPr>
            <w:tcW w:w="1094" w:type="dxa"/>
            <w:shd w:val="solid" w:color="FFFFFF" w:fill="auto"/>
          </w:tcPr>
          <w:p w14:paraId="25A30BA4" w14:textId="434723AC" w:rsidR="0062752B" w:rsidRPr="00BE4680" w:rsidRDefault="0062752B" w:rsidP="0062752B">
            <w:pPr>
              <w:pStyle w:val="TAC"/>
              <w:rPr>
                <w:rFonts w:cs="Arial"/>
                <w:sz w:val="16"/>
                <w:szCs w:val="16"/>
              </w:rPr>
            </w:pPr>
            <w:r>
              <w:rPr>
                <w:rFonts w:cs="Arial"/>
                <w:sz w:val="16"/>
                <w:szCs w:val="16"/>
              </w:rPr>
              <w:t>SP-251380</w:t>
            </w:r>
          </w:p>
        </w:tc>
        <w:tc>
          <w:tcPr>
            <w:tcW w:w="519" w:type="dxa"/>
            <w:shd w:val="solid" w:color="FFFFFF" w:fill="auto"/>
          </w:tcPr>
          <w:p w14:paraId="7B02466D" w14:textId="1B305E25" w:rsidR="0062752B" w:rsidRPr="00BE4680" w:rsidRDefault="0062752B" w:rsidP="0062752B">
            <w:pPr>
              <w:pStyle w:val="TAL"/>
              <w:rPr>
                <w:rFonts w:cs="Arial"/>
                <w:sz w:val="16"/>
                <w:szCs w:val="16"/>
              </w:rPr>
            </w:pPr>
            <w:r>
              <w:rPr>
                <w:rFonts w:cs="Arial"/>
                <w:sz w:val="16"/>
                <w:szCs w:val="16"/>
              </w:rPr>
              <w:t>0057</w:t>
            </w:r>
          </w:p>
        </w:tc>
        <w:tc>
          <w:tcPr>
            <w:tcW w:w="425" w:type="dxa"/>
            <w:shd w:val="solid" w:color="FFFFFF" w:fill="auto"/>
          </w:tcPr>
          <w:p w14:paraId="2154B81D" w14:textId="544ADADF" w:rsidR="0062752B" w:rsidRDefault="0062752B" w:rsidP="0062752B">
            <w:pPr>
              <w:pStyle w:val="TAR"/>
              <w:jc w:val="center"/>
              <w:rPr>
                <w:rFonts w:cs="Arial"/>
                <w:sz w:val="16"/>
                <w:szCs w:val="16"/>
              </w:rPr>
            </w:pPr>
            <w:r>
              <w:rPr>
                <w:rFonts w:cs="Arial"/>
                <w:sz w:val="16"/>
                <w:szCs w:val="16"/>
              </w:rPr>
              <w:t>-</w:t>
            </w:r>
          </w:p>
        </w:tc>
        <w:tc>
          <w:tcPr>
            <w:tcW w:w="425" w:type="dxa"/>
            <w:shd w:val="solid" w:color="FFFFFF" w:fill="auto"/>
          </w:tcPr>
          <w:p w14:paraId="4A27F565" w14:textId="58360817" w:rsidR="0062752B" w:rsidRDefault="0062752B" w:rsidP="0062752B">
            <w:pPr>
              <w:pStyle w:val="TAC"/>
              <w:rPr>
                <w:rFonts w:cs="Arial"/>
                <w:sz w:val="16"/>
                <w:szCs w:val="16"/>
              </w:rPr>
            </w:pPr>
            <w:r>
              <w:rPr>
                <w:rFonts w:cs="Arial"/>
                <w:sz w:val="16"/>
                <w:szCs w:val="16"/>
              </w:rPr>
              <w:t>A</w:t>
            </w:r>
          </w:p>
        </w:tc>
        <w:tc>
          <w:tcPr>
            <w:tcW w:w="4868" w:type="dxa"/>
            <w:shd w:val="solid" w:color="FFFFFF" w:fill="auto"/>
          </w:tcPr>
          <w:p w14:paraId="79FDFAC1" w14:textId="2BE14AAD" w:rsidR="0062752B" w:rsidRPr="006A50A4" w:rsidRDefault="0062752B" w:rsidP="0062752B">
            <w:pPr>
              <w:pStyle w:val="TAL"/>
              <w:rPr>
                <w:sz w:val="16"/>
              </w:rPr>
            </w:pPr>
            <w:r>
              <w:rPr>
                <w:rFonts w:cs="Arial"/>
                <w:sz w:val="16"/>
                <w:szCs w:val="16"/>
              </w:rPr>
              <w:t>Rel-19 CR TS 28.111 YANG corrections</w:t>
            </w:r>
          </w:p>
        </w:tc>
        <w:tc>
          <w:tcPr>
            <w:tcW w:w="708" w:type="dxa"/>
            <w:shd w:val="solid" w:color="FFFFFF" w:fill="auto"/>
          </w:tcPr>
          <w:p w14:paraId="1F89C0DE" w14:textId="4BC11FCF" w:rsidR="0062752B" w:rsidRDefault="0062752B" w:rsidP="0062752B">
            <w:pPr>
              <w:pStyle w:val="TAC"/>
              <w:rPr>
                <w:rFonts w:cs="Arial"/>
                <w:sz w:val="16"/>
                <w:szCs w:val="16"/>
              </w:rPr>
            </w:pPr>
            <w:r>
              <w:rPr>
                <w:rFonts w:cs="Arial"/>
                <w:sz w:val="16"/>
                <w:szCs w:val="16"/>
              </w:rPr>
              <w:t>19.4.0</w:t>
            </w:r>
          </w:p>
        </w:tc>
      </w:tr>
      <w:tr w:rsidR="0062752B" w:rsidRPr="008227B8" w14:paraId="46566F1F" w14:textId="77777777" w:rsidTr="00FB7D64">
        <w:tc>
          <w:tcPr>
            <w:tcW w:w="800" w:type="dxa"/>
            <w:shd w:val="solid" w:color="FFFFFF" w:fill="auto"/>
          </w:tcPr>
          <w:p w14:paraId="15D8FA61" w14:textId="7CFA8D09" w:rsidR="0062752B" w:rsidRDefault="0062752B" w:rsidP="0062752B">
            <w:pPr>
              <w:pStyle w:val="TAC"/>
              <w:rPr>
                <w:rFonts w:cs="Arial"/>
                <w:sz w:val="16"/>
                <w:szCs w:val="16"/>
              </w:rPr>
            </w:pPr>
            <w:r>
              <w:rPr>
                <w:rFonts w:cs="Arial"/>
                <w:sz w:val="16"/>
                <w:szCs w:val="16"/>
              </w:rPr>
              <w:t>2025-12</w:t>
            </w:r>
          </w:p>
        </w:tc>
        <w:tc>
          <w:tcPr>
            <w:tcW w:w="800" w:type="dxa"/>
            <w:shd w:val="solid" w:color="FFFFFF" w:fill="auto"/>
          </w:tcPr>
          <w:p w14:paraId="400A2A4A" w14:textId="33018955" w:rsidR="0062752B" w:rsidRDefault="0062752B" w:rsidP="0062752B">
            <w:pPr>
              <w:pStyle w:val="TAC"/>
              <w:rPr>
                <w:rFonts w:cs="Arial"/>
                <w:sz w:val="16"/>
                <w:szCs w:val="16"/>
              </w:rPr>
            </w:pPr>
            <w:r>
              <w:rPr>
                <w:rFonts w:cs="Arial"/>
                <w:sz w:val="16"/>
                <w:szCs w:val="16"/>
              </w:rPr>
              <w:t>SA#110</w:t>
            </w:r>
          </w:p>
        </w:tc>
        <w:tc>
          <w:tcPr>
            <w:tcW w:w="1094" w:type="dxa"/>
            <w:shd w:val="solid" w:color="FFFFFF" w:fill="auto"/>
          </w:tcPr>
          <w:p w14:paraId="6105248F" w14:textId="5CFE4D7B" w:rsidR="0062752B" w:rsidRPr="00BE4680" w:rsidRDefault="0062752B" w:rsidP="0062752B">
            <w:pPr>
              <w:pStyle w:val="TAC"/>
              <w:rPr>
                <w:rFonts w:cs="Arial"/>
                <w:sz w:val="16"/>
                <w:szCs w:val="16"/>
              </w:rPr>
            </w:pPr>
            <w:r>
              <w:rPr>
                <w:rFonts w:cs="Arial"/>
                <w:sz w:val="16"/>
                <w:szCs w:val="16"/>
              </w:rPr>
              <w:t>SP-251387</w:t>
            </w:r>
          </w:p>
        </w:tc>
        <w:tc>
          <w:tcPr>
            <w:tcW w:w="519" w:type="dxa"/>
            <w:shd w:val="solid" w:color="FFFFFF" w:fill="auto"/>
          </w:tcPr>
          <w:p w14:paraId="1D586D53" w14:textId="22EF4C17" w:rsidR="0062752B" w:rsidRPr="00BE4680" w:rsidRDefault="0062752B" w:rsidP="0062752B">
            <w:pPr>
              <w:pStyle w:val="TAL"/>
              <w:rPr>
                <w:rFonts w:cs="Arial"/>
                <w:sz w:val="16"/>
                <w:szCs w:val="16"/>
              </w:rPr>
            </w:pPr>
            <w:r>
              <w:rPr>
                <w:rFonts w:cs="Arial"/>
                <w:sz w:val="16"/>
                <w:szCs w:val="16"/>
              </w:rPr>
              <w:t>0058</w:t>
            </w:r>
          </w:p>
        </w:tc>
        <w:tc>
          <w:tcPr>
            <w:tcW w:w="425" w:type="dxa"/>
            <w:shd w:val="solid" w:color="FFFFFF" w:fill="auto"/>
          </w:tcPr>
          <w:p w14:paraId="6466C7CA" w14:textId="5146D11E" w:rsidR="0062752B" w:rsidRDefault="0062752B" w:rsidP="0062752B">
            <w:pPr>
              <w:pStyle w:val="TAR"/>
              <w:jc w:val="center"/>
              <w:rPr>
                <w:rFonts w:cs="Arial"/>
                <w:sz w:val="16"/>
                <w:szCs w:val="16"/>
              </w:rPr>
            </w:pPr>
            <w:r>
              <w:rPr>
                <w:rFonts w:cs="Arial"/>
                <w:sz w:val="16"/>
                <w:szCs w:val="16"/>
              </w:rPr>
              <w:t>1</w:t>
            </w:r>
          </w:p>
        </w:tc>
        <w:tc>
          <w:tcPr>
            <w:tcW w:w="425" w:type="dxa"/>
            <w:shd w:val="solid" w:color="FFFFFF" w:fill="auto"/>
          </w:tcPr>
          <w:p w14:paraId="560B8AE4" w14:textId="24D13FAC" w:rsidR="0062752B" w:rsidRDefault="0062752B" w:rsidP="0062752B">
            <w:pPr>
              <w:pStyle w:val="TAC"/>
              <w:rPr>
                <w:rFonts w:cs="Arial"/>
                <w:sz w:val="16"/>
                <w:szCs w:val="16"/>
              </w:rPr>
            </w:pPr>
            <w:r>
              <w:rPr>
                <w:rFonts w:cs="Arial"/>
                <w:sz w:val="16"/>
                <w:szCs w:val="16"/>
              </w:rPr>
              <w:t>F</w:t>
            </w:r>
          </w:p>
        </w:tc>
        <w:tc>
          <w:tcPr>
            <w:tcW w:w="4868" w:type="dxa"/>
            <w:shd w:val="solid" w:color="FFFFFF" w:fill="auto"/>
          </w:tcPr>
          <w:p w14:paraId="13DC25FF" w14:textId="0A845FD0" w:rsidR="0062752B" w:rsidRPr="006A50A4" w:rsidRDefault="0062752B" w:rsidP="0062752B">
            <w:pPr>
              <w:pStyle w:val="TAL"/>
              <w:rPr>
                <w:sz w:val="16"/>
              </w:rPr>
            </w:pPr>
            <w:r>
              <w:rPr>
                <w:rFonts w:cs="Arial"/>
                <w:sz w:val="16"/>
                <w:szCs w:val="16"/>
              </w:rPr>
              <w:t>Rel-19 CR 28.111 Change ClearingType Attribute</w:t>
            </w:r>
          </w:p>
        </w:tc>
        <w:tc>
          <w:tcPr>
            <w:tcW w:w="708" w:type="dxa"/>
            <w:shd w:val="solid" w:color="FFFFFF" w:fill="auto"/>
          </w:tcPr>
          <w:p w14:paraId="7FAA60F4" w14:textId="41507355" w:rsidR="0062752B" w:rsidRDefault="0062752B" w:rsidP="0062752B">
            <w:pPr>
              <w:pStyle w:val="TAC"/>
              <w:rPr>
                <w:rFonts w:cs="Arial"/>
                <w:sz w:val="16"/>
                <w:szCs w:val="16"/>
              </w:rPr>
            </w:pPr>
            <w:r>
              <w:rPr>
                <w:rFonts w:cs="Arial"/>
                <w:sz w:val="16"/>
                <w:szCs w:val="16"/>
              </w:rPr>
              <w:t>19.4.0</w:t>
            </w:r>
          </w:p>
        </w:tc>
      </w:tr>
    </w:tbl>
    <w:p w14:paraId="418CED4D" w14:textId="2870B528" w:rsidR="00EC605F" w:rsidRPr="0034336C" w:rsidRDefault="00EC605F" w:rsidP="0034336C"/>
    <w:sectPr w:rsidR="00EC605F" w:rsidRPr="0034336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90161" w14:textId="77777777" w:rsidR="00BD33AD" w:rsidRDefault="00BD33AD">
      <w:r>
        <w:separator/>
      </w:r>
    </w:p>
  </w:endnote>
  <w:endnote w:type="continuationSeparator" w:id="0">
    <w:p w14:paraId="027EFFDF" w14:textId="77777777" w:rsidR="00BD33AD" w:rsidRDefault="00BD3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9CF13" w14:textId="77777777" w:rsidR="00BD33AD" w:rsidRDefault="00BD33AD">
      <w:r>
        <w:separator/>
      </w:r>
    </w:p>
  </w:footnote>
  <w:footnote w:type="continuationSeparator" w:id="0">
    <w:p w14:paraId="6A679486" w14:textId="77777777" w:rsidR="00BD33AD" w:rsidRDefault="00BD3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545519B"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217859">
      <w:rPr>
        <w:rFonts w:ascii="Arial" w:hAnsi="Arial" w:cs="Arial"/>
        <w:b/>
        <w:noProof/>
        <w:szCs w:val="18"/>
      </w:rPr>
      <w:t>3GPP TS 28.111 V19.4.0 (2025-12)</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1ACDCC22"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217859">
      <w:rPr>
        <w:rFonts w:ascii="Arial" w:hAnsi="Arial" w:cs="Arial"/>
        <w:b/>
        <w:noProof/>
        <w:szCs w:val="18"/>
      </w:rPr>
      <w:t>Release 19</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AA7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CE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22AB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6A7E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587F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DEFF4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4496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527D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9C89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D3872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65473114">
    <w:abstractNumId w:val="9"/>
  </w:num>
  <w:num w:numId="2" w16cid:durableId="1399859345">
    <w:abstractNumId w:val="7"/>
  </w:num>
  <w:num w:numId="3" w16cid:durableId="1409225568">
    <w:abstractNumId w:val="6"/>
  </w:num>
  <w:num w:numId="4" w16cid:durableId="1987125884">
    <w:abstractNumId w:val="5"/>
  </w:num>
  <w:num w:numId="5" w16cid:durableId="1407148379">
    <w:abstractNumId w:val="4"/>
  </w:num>
  <w:num w:numId="6" w16cid:durableId="1743404847">
    <w:abstractNumId w:val="8"/>
  </w:num>
  <w:num w:numId="7" w16cid:durableId="564532542">
    <w:abstractNumId w:val="3"/>
  </w:num>
  <w:num w:numId="8" w16cid:durableId="1804273793">
    <w:abstractNumId w:val="2"/>
  </w:num>
  <w:num w:numId="9" w16cid:durableId="1111586408">
    <w:abstractNumId w:val="1"/>
  </w:num>
  <w:num w:numId="10" w16cid:durableId="1357123336">
    <w:abstractNumId w:val="0"/>
  </w:num>
  <w:num w:numId="11" w16cid:durableId="640617445">
    <w:abstractNumId w:val="14"/>
  </w:num>
  <w:num w:numId="12" w16cid:durableId="1892577785">
    <w:abstractNumId w:val="11"/>
  </w:num>
  <w:num w:numId="13" w16cid:durableId="1959800554">
    <w:abstractNumId w:val="17"/>
  </w:num>
  <w:num w:numId="14" w16cid:durableId="1764448394">
    <w:abstractNumId w:val="20"/>
  </w:num>
  <w:num w:numId="15" w16cid:durableId="1250969122">
    <w:abstractNumId w:val="24"/>
  </w:num>
  <w:num w:numId="16" w16cid:durableId="841550107">
    <w:abstractNumId w:val="21"/>
  </w:num>
  <w:num w:numId="17" w16cid:durableId="24723209">
    <w:abstractNumId w:val="16"/>
  </w:num>
  <w:num w:numId="18" w16cid:durableId="1836531591">
    <w:abstractNumId w:val="23"/>
  </w:num>
  <w:num w:numId="19" w16cid:durableId="682516303">
    <w:abstractNumId w:val="12"/>
  </w:num>
  <w:num w:numId="20" w16cid:durableId="897401975">
    <w:abstractNumId w:val="15"/>
  </w:num>
  <w:num w:numId="21" w16cid:durableId="2057852282">
    <w:abstractNumId w:val="19"/>
  </w:num>
  <w:num w:numId="22" w16cid:durableId="1127236711">
    <w:abstractNumId w:val="25"/>
  </w:num>
  <w:num w:numId="23" w16cid:durableId="1511793591">
    <w:abstractNumId w:val="10"/>
  </w:num>
  <w:num w:numId="24" w16cid:durableId="1247298952">
    <w:abstractNumId w:val="22"/>
  </w:num>
  <w:num w:numId="25" w16cid:durableId="1514343061">
    <w:abstractNumId w:val="13"/>
  </w:num>
  <w:num w:numId="26" w16cid:durableId="582766676">
    <w:abstractNumId w:val="18"/>
  </w:num>
  <w:num w:numId="27" w16cid:durableId="1524900021">
    <w:abstractNumId w:val="8"/>
  </w:num>
  <w:num w:numId="28" w16cid:durableId="976955761">
    <w:abstractNumId w:val="3"/>
  </w:num>
  <w:num w:numId="29" w16cid:durableId="804473417">
    <w:abstractNumId w:val="2"/>
  </w:num>
  <w:num w:numId="30" w16cid:durableId="295336333">
    <w:abstractNumId w:val="1"/>
  </w:num>
  <w:num w:numId="31" w16cid:durableId="240064327">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0FAFvLxP4tAAAA"/>
  </w:docVars>
  <w:rsids>
    <w:rsidRoot w:val="004E213A"/>
    <w:rsid w:val="00000E6F"/>
    <w:rsid w:val="00005945"/>
    <w:rsid w:val="00006511"/>
    <w:rsid w:val="00016F9D"/>
    <w:rsid w:val="00033397"/>
    <w:rsid w:val="0003569D"/>
    <w:rsid w:val="00040095"/>
    <w:rsid w:val="00042238"/>
    <w:rsid w:val="00042625"/>
    <w:rsid w:val="0004319D"/>
    <w:rsid w:val="00045010"/>
    <w:rsid w:val="00051834"/>
    <w:rsid w:val="00054A22"/>
    <w:rsid w:val="00057AC8"/>
    <w:rsid w:val="00062023"/>
    <w:rsid w:val="00064D2F"/>
    <w:rsid w:val="000655A6"/>
    <w:rsid w:val="00080512"/>
    <w:rsid w:val="000815A8"/>
    <w:rsid w:val="000859E8"/>
    <w:rsid w:val="0008701B"/>
    <w:rsid w:val="000A13F1"/>
    <w:rsid w:val="000C051A"/>
    <w:rsid w:val="000C47C3"/>
    <w:rsid w:val="000D4337"/>
    <w:rsid w:val="000D473E"/>
    <w:rsid w:val="000D58AB"/>
    <w:rsid w:val="000D63CC"/>
    <w:rsid w:val="000E009A"/>
    <w:rsid w:val="000E0422"/>
    <w:rsid w:val="000E0EE2"/>
    <w:rsid w:val="000E524B"/>
    <w:rsid w:val="001128F1"/>
    <w:rsid w:val="001235C0"/>
    <w:rsid w:val="00131146"/>
    <w:rsid w:val="00133525"/>
    <w:rsid w:val="001346F9"/>
    <w:rsid w:val="00137462"/>
    <w:rsid w:val="001419F3"/>
    <w:rsid w:val="00151EDD"/>
    <w:rsid w:val="0015281E"/>
    <w:rsid w:val="00157837"/>
    <w:rsid w:val="00162B09"/>
    <w:rsid w:val="00170148"/>
    <w:rsid w:val="0017102B"/>
    <w:rsid w:val="00175035"/>
    <w:rsid w:val="00175FA0"/>
    <w:rsid w:val="00184F9F"/>
    <w:rsid w:val="001A4C42"/>
    <w:rsid w:val="001A7420"/>
    <w:rsid w:val="001B3C76"/>
    <w:rsid w:val="001B6637"/>
    <w:rsid w:val="001C21C3"/>
    <w:rsid w:val="001C78A5"/>
    <w:rsid w:val="001D02C2"/>
    <w:rsid w:val="001D49DC"/>
    <w:rsid w:val="001D4C5C"/>
    <w:rsid w:val="001E251A"/>
    <w:rsid w:val="001E6E52"/>
    <w:rsid w:val="001F0C1D"/>
    <w:rsid w:val="001F1132"/>
    <w:rsid w:val="001F168B"/>
    <w:rsid w:val="001F257E"/>
    <w:rsid w:val="001F5AB8"/>
    <w:rsid w:val="001F7F3A"/>
    <w:rsid w:val="00217859"/>
    <w:rsid w:val="00226928"/>
    <w:rsid w:val="002347A2"/>
    <w:rsid w:val="00234828"/>
    <w:rsid w:val="00243AA1"/>
    <w:rsid w:val="00244CDE"/>
    <w:rsid w:val="00257533"/>
    <w:rsid w:val="00257912"/>
    <w:rsid w:val="002605B5"/>
    <w:rsid w:val="002675F0"/>
    <w:rsid w:val="00275C55"/>
    <w:rsid w:val="002760EE"/>
    <w:rsid w:val="00276574"/>
    <w:rsid w:val="00290096"/>
    <w:rsid w:val="00291551"/>
    <w:rsid w:val="0029592E"/>
    <w:rsid w:val="00296B87"/>
    <w:rsid w:val="002A2E34"/>
    <w:rsid w:val="002B6147"/>
    <w:rsid w:val="002B6339"/>
    <w:rsid w:val="002D57AC"/>
    <w:rsid w:val="002E00EE"/>
    <w:rsid w:val="002E2D88"/>
    <w:rsid w:val="002E60A1"/>
    <w:rsid w:val="002F011B"/>
    <w:rsid w:val="002F0352"/>
    <w:rsid w:val="00303929"/>
    <w:rsid w:val="00310CAA"/>
    <w:rsid w:val="003172DC"/>
    <w:rsid w:val="00321623"/>
    <w:rsid w:val="003330A3"/>
    <w:rsid w:val="0034336C"/>
    <w:rsid w:val="0034665C"/>
    <w:rsid w:val="0035462D"/>
    <w:rsid w:val="00354CA1"/>
    <w:rsid w:val="00354D8D"/>
    <w:rsid w:val="00355D34"/>
    <w:rsid w:val="00356555"/>
    <w:rsid w:val="003565B2"/>
    <w:rsid w:val="00356A4B"/>
    <w:rsid w:val="00372977"/>
    <w:rsid w:val="003765B8"/>
    <w:rsid w:val="00382DEC"/>
    <w:rsid w:val="003869D1"/>
    <w:rsid w:val="00392A75"/>
    <w:rsid w:val="003B1ACC"/>
    <w:rsid w:val="003C2F69"/>
    <w:rsid w:val="003C3971"/>
    <w:rsid w:val="003D763A"/>
    <w:rsid w:val="003E4393"/>
    <w:rsid w:val="00401E5B"/>
    <w:rsid w:val="00402E0B"/>
    <w:rsid w:val="004065C4"/>
    <w:rsid w:val="00410A44"/>
    <w:rsid w:val="004128FA"/>
    <w:rsid w:val="00417E42"/>
    <w:rsid w:val="00423334"/>
    <w:rsid w:val="004250E7"/>
    <w:rsid w:val="00427107"/>
    <w:rsid w:val="00432A8E"/>
    <w:rsid w:val="004345EC"/>
    <w:rsid w:val="00436A4F"/>
    <w:rsid w:val="00436C5E"/>
    <w:rsid w:val="00450271"/>
    <w:rsid w:val="00456CC7"/>
    <w:rsid w:val="00457B0E"/>
    <w:rsid w:val="00465515"/>
    <w:rsid w:val="004656CF"/>
    <w:rsid w:val="00470F6F"/>
    <w:rsid w:val="00471E39"/>
    <w:rsid w:val="00483B07"/>
    <w:rsid w:val="00485627"/>
    <w:rsid w:val="0049751D"/>
    <w:rsid w:val="004A23AF"/>
    <w:rsid w:val="004A6E4F"/>
    <w:rsid w:val="004A7B6B"/>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0B87"/>
    <w:rsid w:val="005112B8"/>
    <w:rsid w:val="005316F1"/>
    <w:rsid w:val="0053388B"/>
    <w:rsid w:val="00535773"/>
    <w:rsid w:val="00543E6C"/>
    <w:rsid w:val="00550B19"/>
    <w:rsid w:val="0056048E"/>
    <w:rsid w:val="00563331"/>
    <w:rsid w:val="00565087"/>
    <w:rsid w:val="00571AAB"/>
    <w:rsid w:val="00583E8B"/>
    <w:rsid w:val="00590D54"/>
    <w:rsid w:val="00597B11"/>
    <w:rsid w:val="00597C37"/>
    <w:rsid w:val="005C4C32"/>
    <w:rsid w:val="005C5ACD"/>
    <w:rsid w:val="005D2E01"/>
    <w:rsid w:val="005D7526"/>
    <w:rsid w:val="005E4BB2"/>
    <w:rsid w:val="005E4E40"/>
    <w:rsid w:val="005F2130"/>
    <w:rsid w:val="005F4903"/>
    <w:rsid w:val="005F788A"/>
    <w:rsid w:val="005F7E83"/>
    <w:rsid w:val="00602AEA"/>
    <w:rsid w:val="006043D3"/>
    <w:rsid w:val="00614FDF"/>
    <w:rsid w:val="00620334"/>
    <w:rsid w:val="006209CC"/>
    <w:rsid w:val="006230CB"/>
    <w:rsid w:val="00625E39"/>
    <w:rsid w:val="0062686A"/>
    <w:rsid w:val="0062752B"/>
    <w:rsid w:val="00630DB3"/>
    <w:rsid w:val="00631C8C"/>
    <w:rsid w:val="0063543D"/>
    <w:rsid w:val="006435A6"/>
    <w:rsid w:val="00643C99"/>
    <w:rsid w:val="006442A4"/>
    <w:rsid w:val="00647114"/>
    <w:rsid w:val="00647868"/>
    <w:rsid w:val="00652A84"/>
    <w:rsid w:val="00670817"/>
    <w:rsid w:val="00673B2D"/>
    <w:rsid w:val="006912E9"/>
    <w:rsid w:val="0069443F"/>
    <w:rsid w:val="00697C43"/>
    <w:rsid w:val="006A01B0"/>
    <w:rsid w:val="006A323F"/>
    <w:rsid w:val="006A50A4"/>
    <w:rsid w:val="006B30D0"/>
    <w:rsid w:val="006C10D6"/>
    <w:rsid w:val="006C3D95"/>
    <w:rsid w:val="006E240B"/>
    <w:rsid w:val="006E5C86"/>
    <w:rsid w:val="006E7453"/>
    <w:rsid w:val="00701116"/>
    <w:rsid w:val="007024A8"/>
    <w:rsid w:val="00705A30"/>
    <w:rsid w:val="007116DA"/>
    <w:rsid w:val="0071174C"/>
    <w:rsid w:val="0071279E"/>
    <w:rsid w:val="00713C44"/>
    <w:rsid w:val="00724218"/>
    <w:rsid w:val="007305CE"/>
    <w:rsid w:val="007343B5"/>
    <w:rsid w:val="00734A5B"/>
    <w:rsid w:val="0074026F"/>
    <w:rsid w:val="007429F6"/>
    <w:rsid w:val="0074440A"/>
    <w:rsid w:val="00744E76"/>
    <w:rsid w:val="00750128"/>
    <w:rsid w:val="0075519E"/>
    <w:rsid w:val="00760ED2"/>
    <w:rsid w:val="00762EC2"/>
    <w:rsid w:val="00765EA3"/>
    <w:rsid w:val="00766B86"/>
    <w:rsid w:val="00774DA4"/>
    <w:rsid w:val="007779F4"/>
    <w:rsid w:val="00781F0F"/>
    <w:rsid w:val="007A48BF"/>
    <w:rsid w:val="007B600E"/>
    <w:rsid w:val="007B6138"/>
    <w:rsid w:val="007C66DD"/>
    <w:rsid w:val="007D215E"/>
    <w:rsid w:val="007D41D9"/>
    <w:rsid w:val="007D771F"/>
    <w:rsid w:val="007E277E"/>
    <w:rsid w:val="007E3E67"/>
    <w:rsid w:val="007F0F4A"/>
    <w:rsid w:val="00802623"/>
    <w:rsid w:val="0080274D"/>
    <w:rsid w:val="008028A4"/>
    <w:rsid w:val="00810115"/>
    <w:rsid w:val="00814596"/>
    <w:rsid w:val="0081558C"/>
    <w:rsid w:val="008227B8"/>
    <w:rsid w:val="00827E01"/>
    <w:rsid w:val="00830747"/>
    <w:rsid w:val="00833471"/>
    <w:rsid w:val="008375E5"/>
    <w:rsid w:val="00846EBA"/>
    <w:rsid w:val="0085333E"/>
    <w:rsid w:val="00853585"/>
    <w:rsid w:val="00856A5B"/>
    <w:rsid w:val="008609E5"/>
    <w:rsid w:val="00864345"/>
    <w:rsid w:val="008768CA"/>
    <w:rsid w:val="00876962"/>
    <w:rsid w:val="0088193C"/>
    <w:rsid w:val="008902AB"/>
    <w:rsid w:val="008A28F8"/>
    <w:rsid w:val="008A63EC"/>
    <w:rsid w:val="008B19C5"/>
    <w:rsid w:val="008B366B"/>
    <w:rsid w:val="008C384C"/>
    <w:rsid w:val="008D149B"/>
    <w:rsid w:val="008D4B03"/>
    <w:rsid w:val="008E2D68"/>
    <w:rsid w:val="008E6756"/>
    <w:rsid w:val="008E71C5"/>
    <w:rsid w:val="008F0492"/>
    <w:rsid w:val="0090271F"/>
    <w:rsid w:val="00902E23"/>
    <w:rsid w:val="00907A5C"/>
    <w:rsid w:val="009107EE"/>
    <w:rsid w:val="009114D7"/>
    <w:rsid w:val="0091348E"/>
    <w:rsid w:val="00917CCB"/>
    <w:rsid w:val="009279C5"/>
    <w:rsid w:val="00931D65"/>
    <w:rsid w:val="00932D06"/>
    <w:rsid w:val="00933FB0"/>
    <w:rsid w:val="00937911"/>
    <w:rsid w:val="00942EC2"/>
    <w:rsid w:val="00950AB7"/>
    <w:rsid w:val="00955CBC"/>
    <w:rsid w:val="009632B0"/>
    <w:rsid w:val="009642A4"/>
    <w:rsid w:val="0096642F"/>
    <w:rsid w:val="009B2363"/>
    <w:rsid w:val="009C17BE"/>
    <w:rsid w:val="009C7605"/>
    <w:rsid w:val="009C7B47"/>
    <w:rsid w:val="009C7BF9"/>
    <w:rsid w:val="009D035B"/>
    <w:rsid w:val="009D7BDC"/>
    <w:rsid w:val="009E4229"/>
    <w:rsid w:val="009F07F7"/>
    <w:rsid w:val="009F37B7"/>
    <w:rsid w:val="00A00D5C"/>
    <w:rsid w:val="00A10ED5"/>
    <w:rsid w:val="00A10F02"/>
    <w:rsid w:val="00A15784"/>
    <w:rsid w:val="00A164B4"/>
    <w:rsid w:val="00A2208E"/>
    <w:rsid w:val="00A26956"/>
    <w:rsid w:val="00A27486"/>
    <w:rsid w:val="00A310D3"/>
    <w:rsid w:val="00A3789B"/>
    <w:rsid w:val="00A47AD9"/>
    <w:rsid w:val="00A51B53"/>
    <w:rsid w:val="00A53724"/>
    <w:rsid w:val="00A56066"/>
    <w:rsid w:val="00A579AA"/>
    <w:rsid w:val="00A712F8"/>
    <w:rsid w:val="00A7296C"/>
    <w:rsid w:val="00A73129"/>
    <w:rsid w:val="00A82346"/>
    <w:rsid w:val="00A84096"/>
    <w:rsid w:val="00A92BA1"/>
    <w:rsid w:val="00A943E5"/>
    <w:rsid w:val="00A9570B"/>
    <w:rsid w:val="00A95A32"/>
    <w:rsid w:val="00AB1256"/>
    <w:rsid w:val="00AB1570"/>
    <w:rsid w:val="00AB2E30"/>
    <w:rsid w:val="00AB4A5D"/>
    <w:rsid w:val="00AC608D"/>
    <w:rsid w:val="00AC6BC6"/>
    <w:rsid w:val="00AD20A0"/>
    <w:rsid w:val="00AE2EC2"/>
    <w:rsid w:val="00AE65E2"/>
    <w:rsid w:val="00AF1460"/>
    <w:rsid w:val="00B05C55"/>
    <w:rsid w:val="00B105CA"/>
    <w:rsid w:val="00B15449"/>
    <w:rsid w:val="00B33D9B"/>
    <w:rsid w:val="00B539D0"/>
    <w:rsid w:val="00B66EA9"/>
    <w:rsid w:val="00B70534"/>
    <w:rsid w:val="00B77595"/>
    <w:rsid w:val="00B80EB7"/>
    <w:rsid w:val="00B92BC4"/>
    <w:rsid w:val="00B93086"/>
    <w:rsid w:val="00BA19ED"/>
    <w:rsid w:val="00BA4B8D"/>
    <w:rsid w:val="00BB57E3"/>
    <w:rsid w:val="00BB719F"/>
    <w:rsid w:val="00BC0F7D"/>
    <w:rsid w:val="00BD33AD"/>
    <w:rsid w:val="00BD7D31"/>
    <w:rsid w:val="00BE3255"/>
    <w:rsid w:val="00BE3C3C"/>
    <w:rsid w:val="00BE4680"/>
    <w:rsid w:val="00BF128E"/>
    <w:rsid w:val="00C00E12"/>
    <w:rsid w:val="00C03387"/>
    <w:rsid w:val="00C074DD"/>
    <w:rsid w:val="00C112AF"/>
    <w:rsid w:val="00C11926"/>
    <w:rsid w:val="00C13345"/>
    <w:rsid w:val="00C1496A"/>
    <w:rsid w:val="00C30968"/>
    <w:rsid w:val="00C33079"/>
    <w:rsid w:val="00C33376"/>
    <w:rsid w:val="00C3467D"/>
    <w:rsid w:val="00C41DE6"/>
    <w:rsid w:val="00C45231"/>
    <w:rsid w:val="00C50D75"/>
    <w:rsid w:val="00C5334C"/>
    <w:rsid w:val="00C551FF"/>
    <w:rsid w:val="00C55F1B"/>
    <w:rsid w:val="00C621FB"/>
    <w:rsid w:val="00C6652F"/>
    <w:rsid w:val="00C72833"/>
    <w:rsid w:val="00C76E32"/>
    <w:rsid w:val="00C77DBA"/>
    <w:rsid w:val="00C80F1D"/>
    <w:rsid w:val="00C826AA"/>
    <w:rsid w:val="00C9052A"/>
    <w:rsid w:val="00C91962"/>
    <w:rsid w:val="00C93F40"/>
    <w:rsid w:val="00CA2F7A"/>
    <w:rsid w:val="00CA35D9"/>
    <w:rsid w:val="00CA3D0C"/>
    <w:rsid w:val="00CA3DF1"/>
    <w:rsid w:val="00CB5D7C"/>
    <w:rsid w:val="00CC3AA2"/>
    <w:rsid w:val="00CC664C"/>
    <w:rsid w:val="00CD5047"/>
    <w:rsid w:val="00CE4A5E"/>
    <w:rsid w:val="00CF41E9"/>
    <w:rsid w:val="00D02849"/>
    <w:rsid w:val="00D21864"/>
    <w:rsid w:val="00D27786"/>
    <w:rsid w:val="00D31EC7"/>
    <w:rsid w:val="00D35B63"/>
    <w:rsid w:val="00D42C3A"/>
    <w:rsid w:val="00D4614F"/>
    <w:rsid w:val="00D57972"/>
    <w:rsid w:val="00D675A9"/>
    <w:rsid w:val="00D738D6"/>
    <w:rsid w:val="00D755EB"/>
    <w:rsid w:val="00D76048"/>
    <w:rsid w:val="00D81585"/>
    <w:rsid w:val="00D819E0"/>
    <w:rsid w:val="00D82E6F"/>
    <w:rsid w:val="00D84FAF"/>
    <w:rsid w:val="00D862A5"/>
    <w:rsid w:val="00D87E00"/>
    <w:rsid w:val="00D9134D"/>
    <w:rsid w:val="00DA06E0"/>
    <w:rsid w:val="00DA495D"/>
    <w:rsid w:val="00DA7355"/>
    <w:rsid w:val="00DA7A03"/>
    <w:rsid w:val="00DB1818"/>
    <w:rsid w:val="00DB487D"/>
    <w:rsid w:val="00DC2FB4"/>
    <w:rsid w:val="00DC309B"/>
    <w:rsid w:val="00DC4DA2"/>
    <w:rsid w:val="00DC5164"/>
    <w:rsid w:val="00DD4C17"/>
    <w:rsid w:val="00DD74A5"/>
    <w:rsid w:val="00DE5104"/>
    <w:rsid w:val="00DF2B1F"/>
    <w:rsid w:val="00DF5DFB"/>
    <w:rsid w:val="00DF62CD"/>
    <w:rsid w:val="00DF785A"/>
    <w:rsid w:val="00E11DCF"/>
    <w:rsid w:val="00E16509"/>
    <w:rsid w:val="00E21095"/>
    <w:rsid w:val="00E235CC"/>
    <w:rsid w:val="00E30ED1"/>
    <w:rsid w:val="00E366CE"/>
    <w:rsid w:val="00E404E8"/>
    <w:rsid w:val="00E42094"/>
    <w:rsid w:val="00E44582"/>
    <w:rsid w:val="00E518AF"/>
    <w:rsid w:val="00E63BDB"/>
    <w:rsid w:val="00E64589"/>
    <w:rsid w:val="00E677D7"/>
    <w:rsid w:val="00E67A58"/>
    <w:rsid w:val="00E70704"/>
    <w:rsid w:val="00E717E3"/>
    <w:rsid w:val="00E77015"/>
    <w:rsid w:val="00E77645"/>
    <w:rsid w:val="00E8303C"/>
    <w:rsid w:val="00E87E79"/>
    <w:rsid w:val="00E96ACB"/>
    <w:rsid w:val="00EA15B0"/>
    <w:rsid w:val="00EA5EA7"/>
    <w:rsid w:val="00EC0759"/>
    <w:rsid w:val="00EC4A25"/>
    <w:rsid w:val="00EC605F"/>
    <w:rsid w:val="00ED5715"/>
    <w:rsid w:val="00ED6D8A"/>
    <w:rsid w:val="00EE47F6"/>
    <w:rsid w:val="00EF608C"/>
    <w:rsid w:val="00EF6FA1"/>
    <w:rsid w:val="00F025A2"/>
    <w:rsid w:val="00F04712"/>
    <w:rsid w:val="00F05D69"/>
    <w:rsid w:val="00F120D7"/>
    <w:rsid w:val="00F12188"/>
    <w:rsid w:val="00F13360"/>
    <w:rsid w:val="00F21E4B"/>
    <w:rsid w:val="00F22EC7"/>
    <w:rsid w:val="00F325C8"/>
    <w:rsid w:val="00F4582F"/>
    <w:rsid w:val="00F46609"/>
    <w:rsid w:val="00F60B99"/>
    <w:rsid w:val="00F653B8"/>
    <w:rsid w:val="00F6759F"/>
    <w:rsid w:val="00F709D1"/>
    <w:rsid w:val="00F834AE"/>
    <w:rsid w:val="00F8672E"/>
    <w:rsid w:val="00F9008D"/>
    <w:rsid w:val="00F935BA"/>
    <w:rsid w:val="00F96D7C"/>
    <w:rsid w:val="00FA1266"/>
    <w:rsid w:val="00FA6A57"/>
    <w:rsid w:val="00FB5DF9"/>
    <w:rsid w:val="00FC1192"/>
    <w:rsid w:val="00FC4572"/>
    <w:rsid w:val="00FC5B31"/>
    <w:rsid w:val="00FE3F7D"/>
    <w:rsid w:val="00FF10D0"/>
    <w:rsid w:val="00FF60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410A44"/>
    <w:pPr>
      <w:keepNext/>
      <w:keepLines/>
      <w:spacing w:after="0"/>
    </w:pPr>
    <w:rPr>
      <w:rFonts w:ascii="Arial" w:eastAsia="SimSun" w:hAnsi="Arial"/>
      <w:sz w:val="18"/>
      <w:szCs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410A44"/>
    <w:rPr>
      <w:rFonts w:ascii="Arial" w:eastAsia="SimSun" w:hAnsi="Arial"/>
      <w:sz w:val="18"/>
      <w:szCs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eastAsia="SimSun" w:hAnsi="Arial"/>
      <w:b/>
      <w:sz w:val="18"/>
      <w:szCs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eastAsia="SimSun" w:hAnsi="Arial"/>
      <w:sz w:val="18"/>
      <w:szCs w:val="18"/>
      <w:lang w:eastAsia="en-US"/>
    </w:rPr>
  </w:style>
  <w:style w:type="character" w:customStyle="1" w:styleId="ListParagraphChar">
    <w:name w:val="List Paragraph Char"/>
    <w:uiPriority w:val="34"/>
    <w:locked/>
    <w:rsid w:val="00762EC2"/>
    <w:rPr>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A51B53"/>
    <w:pPr>
      <w:spacing w:after="0"/>
    </w:pPr>
  </w:style>
  <w:style w:type="character" w:customStyle="1" w:styleId="EndnoteTextChar1">
    <w:name w:val="Endnote Text Char1"/>
    <w:basedOn w:val="DefaultParagraphFont"/>
    <w:link w:val="EndnoteText"/>
    <w:rsid w:val="00A51B53"/>
    <w:rPr>
      <w:lang w:eastAsia="en-US"/>
    </w:rPr>
  </w:style>
  <w:style w:type="paragraph" w:styleId="EnvelopeAddress">
    <w:name w:val="envelope address"/>
    <w:basedOn w:val="Normal"/>
    <w:rsid w:val="00A51B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1B53"/>
    <w:pPr>
      <w:spacing w:after="0"/>
    </w:pPr>
    <w:rPr>
      <w:rFonts w:asciiTheme="majorHAnsi" w:eastAsiaTheme="majorEastAsia" w:hAnsiTheme="majorHAnsi" w:cstheme="majorBidi"/>
    </w:rPr>
  </w:style>
  <w:style w:type="paragraph" w:styleId="FootnoteText">
    <w:name w:val="footnote text"/>
    <w:basedOn w:val="Normal"/>
    <w:link w:val="FootnoteTextChar1"/>
    <w:rsid w:val="00A51B53"/>
    <w:pPr>
      <w:spacing w:after="0"/>
    </w:pPr>
  </w:style>
  <w:style w:type="character" w:customStyle="1" w:styleId="FootnoteTextChar1">
    <w:name w:val="Footnote Text Char1"/>
    <w:basedOn w:val="DefaultParagraphFont"/>
    <w:link w:val="FootnoteText"/>
    <w:rsid w:val="00A51B53"/>
    <w:rPr>
      <w:lang w:eastAsia="en-US"/>
    </w:rPr>
  </w:style>
  <w:style w:type="paragraph" w:styleId="HTMLAddress">
    <w:name w:val="HTML Address"/>
    <w:basedOn w:val="Normal"/>
    <w:link w:val="HTMLAddressChar1"/>
    <w:rsid w:val="00A51B53"/>
    <w:pPr>
      <w:spacing w:after="0"/>
    </w:pPr>
    <w:rPr>
      <w:i/>
      <w:iCs/>
    </w:rPr>
  </w:style>
  <w:style w:type="character" w:customStyle="1" w:styleId="HTMLAddressChar1">
    <w:name w:val="HTML Address Char1"/>
    <w:basedOn w:val="DefaultParagraphFont"/>
    <w:link w:val="HTMLAddress"/>
    <w:rsid w:val="00A51B53"/>
    <w:rPr>
      <w:i/>
      <w:iCs/>
      <w:lang w:eastAsia="en-US"/>
    </w:rPr>
  </w:style>
  <w:style w:type="paragraph" w:styleId="HTMLPreformatted">
    <w:name w:val="HTML Preformatted"/>
    <w:basedOn w:val="Normal"/>
    <w:link w:val="HTMLPreformattedChar1"/>
    <w:uiPriority w:val="99"/>
    <w:rsid w:val="00A51B53"/>
    <w:pPr>
      <w:spacing w:after="0"/>
    </w:pPr>
    <w:rPr>
      <w:rFonts w:ascii="Consolas" w:hAnsi="Consolas"/>
    </w:rPr>
  </w:style>
  <w:style w:type="character" w:customStyle="1" w:styleId="HTMLPreformattedChar1">
    <w:name w:val="HTML Preformatted Char1"/>
    <w:basedOn w:val="DefaultParagraphFont"/>
    <w:link w:val="HTMLPreformatted"/>
    <w:uiPriority w:val="99"/>
    <w:rsid w:val="00A51B53"/>
    <w:rPr>
      <w:rFonts w:ascii="Consolas" w:hAnsi="Consolas"/>
      <w:lang w:eastAsia="en-US"/>
    </w:rPr>
  </w:style>
  <w:style w:type="paragraph" w:styleId="Index1">
    <w:name w:val="index 1"/>
    <w:basedOn w:val="Normal"/>
    <w:next w:val="Normal"/>
    <w:rsid w:val="00A51B53"/>
    <w:pPr>
      <w:spacing w:after="0"/>
      <w:ind w:left="200" w:hanging="200"/>
    </w:pPr>
  </w:style>
  <w:style w:type="paragraph" w:styleId="Index2">
    <w:name w:val="index 2"/>
    <w:basedOn w:val="Normal"/>
    <w:next w:val="Normal"/>
    <w:rsid w:val="00A51B53"/>
    <w:pPr>
      <w:spacing w:after="0"/>
      <w:ind w:left="400" w:hanging="200"/>
    </w:pPr>
  </w:style>
  <w:style w:type="paragraph" w:styleId="Index3">
    <w:name w:val="index 3"/>
    <w:basedOn w:val="Normal"/>
    <w:next w:val="Normal"/>
    <w:rsid w:val="00A51B53"/>
    <w:pPr>
      <w:spacing w:after="0"/>
      <w:ind w:left="600" w:hanging="200"/>
    </w:pPr>
  </w:style>
  <w:style w:type="paragraph" w:styleId="Index4">
    <w:name w:val="index 4"/>
    <w:basedOn w:val="Normal"/>
    <w:next w:val="Normal"/>
    <w:rsid w:val="00A51B53"/>
    <w:pPr>
      <w:spacing w:after="0"/>
      <w:ind w:left="800" w:hanging="200"/>
    </w:pPr>
  </w:style>
  <w:style w:type="paragraph" w:styleId="Index5">
    <w:name w:val="index 5"/>
    <w:basedOn w:val="Normal"/>
    <w:next w:val="Normal"/>
    <w:rsid w:val="00A51B53"/>
    <w:pPr>
      <w:spacing w:after="0"/>
      <w:ind w:left="1000" w:hanging="200"/>
    </w:pPr>
  </w:style>
  <w:style w:type="paragraph" w:styleId="Index6">
    <w:name w:val="index 6"/>
    <w:basedOn w:val="Normal"/>
    <w:next w:val="Normal"/>
    <w:rsid w:val="00A51B53"/>
    <w:pPr>
      <w:spacing w:after="0"/>
      <w:ind w:left="1200" w:hanging="200"/>
    </w:pPr>
  </w:style>
  <w:style w:type="paragraph" w:styleId="Index7">
    <w:name w:val="index 7"/>
    <w:basedOn w:val="Normal"/>
    <w:next w:val="Normal"/>
    <w:rsid w:val="00A51B53"/>
    <w:pPr>
      <w:spacing w:after="0"/>
      <w:ind w:left="1400" w:hanging="200"/>
    </w:pPr>
  </w:style>
  <w:style w:type="paragraph" w:styleId="Index8">
    <w:name w:val="index 8"/>
    <w:basedOn w:val="Normal"/>
    <w:next w:val="Normal"/>
    <w:rsid w:val="00A51B53"/>
    <w:pPr>
      <w:spacing w:after="0"/>
      <w:ind w:left="1600" w:hanging="200"/>
    </w:pPr>
  </w:style>
  <w:style w:type="paragraph" w:styleId="Index9">
    <w:name w:val="index 9"/>
    <w:basedOn w:val="Normal"/>
    <w:next w:val="Normal"/>
    <w:rsid w:val="00A51B53"/>
    <w:pPr>
      <w:spacing w:after="0"/>
      <w:ind w:left="1800" w:hanging="200"/>
    </w:pPr>
  </w:style>
  <w:style w:type="paragraph" w:styleId="IndexHeading">
    <w:name w:val="index heading"/>
    <w:basedOn w:val="Normal"/>
    <w:next w:val="Index1"/>
    <w:rsid w:val="00A51B5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51B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51B53"/>
    <w:rPr>
      <w:i/>
      <w:iCs/>
      <w:color w:val="4472C4" w:themeColor="accent1"/>
      <w:lang w:eastAsia="en-US"/>
    </w:rPr>
  </w:style>
  <w:style w:type="paragraph" w:styleId="ListBullet">
    <w:name w:val="List Bullet"/>
    <w:basedOn w:val="Normal"/>
    <w:rsid w:val="00A51B53"/>
    <w:pPr>
      <w:numPr>
        <w:numId w:val="1"/>
      </w:numPr>
      <w:contextualSpacing/>
    </w:pPr>
  </w:style>
  <w:style w:type="paragraph" w:styleId="ListBullet2">
    <w:name w:val="List Bullet 2"/>
    <w:basedOn w:val="Normal"/>
    <w:rsid w:val="00A51B53"/>
    <w:pPr>
      <w:numPr>
        <w:numId w:val="2"/>
      </w:numPr>
      <w:contextualSpacing/>
    </w:pPr>
  </w:style>
  <w:style w:type="paragraph" w:styleId="ListBullet3">
    <w:name w:val="List Bullet 3"/>
    <w:basedOn w:val="Normal"/>
    <w:rsid w:val="00A51B53"/>
    <w:pPr>
      <w:numPr>
        <w:numId w:val="3"/>
      </w:numPr>
      <w:contextualSpacing/>
    </w:pPr>
  </w:style>
  <w:style w:type="paragraph" w:styleId="ListBullet4">
    <w:name w:val="List Bullet 4"/>
    <w:basedOn w:val="Normal"/>
    <w:rsid w:val="00A51B53"/>
    <w:pPr>
      <w:numPr>
        <w:numId w:val="4"/>
      </w:numPr>
      <w:contextualSpacing/>
    </w:pPr>
  </w:style>
  <w:style w:type="paragraph" w:styleId="ListBullet5">
    <w:name w:val="List Bullet 5"/>
    <w:basedOn w:val="Normal"/>
    <w:rsid w:val="00A51B53"/>
    <w:pPr>
      <w:numPr>
        <w:numId w:val="5"/>
      </w:numPr>
      <w:contextualSpacing/>
    </w:pPr>
  </w:style>
  <w:style w:type="paragraph" w:styleId="ListContinue">
    <w:name w:val="List Continue"/>
    <w:basedOn w:val="Normal"/>
    <w:uiPriority w:val="99"/>
    <w:rsid w:val="00A51B53"/>
    <w:pPr>
      <w:spacing w:after="120"/>
      <w:ind w:left="283"/>
      <w:contextualSpacing/>
    </w:pPr>
  </w:style>
  <w:style w:type="paragraph" w:styleId="ListContinue2">
    <w:name w:val="List Continue 2"/>
    <w:basedOn w:val="Normal"/>
    <w:uiPriority w:val="99"/>
    <w:rsid w:val="00A51B53"/>
    <w:pPr>
      <w:spacing w:after="120"/>
      <w:ind w:left="566"/>
      <w:contextualSpacing/>
    </w:pPr>
  </w:style>
  <w:style w:type="paragraph" w:styleId="ListContinue3">
    <w:name w:val="List Continue 3"/>
    <w:basedOn w:val="Normal"/>
    <w:uiPriority w:val="99"/>
    <w:rsid w:val="00A51B53"/>
    <w:pPr>
      <w:spacing w:after="120"/>
      <w:ind w:left="849"/>
      <w:contextualSpacing/>
    </w:pPr>
  </w:style>
  <w:style w:type="paragraph" w:styleId="ListContinue4">
    <w:name w:val="List Continue 4"/>
    <w:basedOn w:val="Normal"/>
    <w:rsid w:val="00A51B53"/>
    <w:pPr>
      <w:spacing w:after="120"/>
      <w:ind w:left="1132"/>
      <w:contextualSpacing/>
    </w:pPr>
  </w:style>
  <w:style w:type="paragraph" w:styleId="ListContinue5">
    <w:name w:val="List Continue 5"/>
    <w:basedOn w:val="Normal"/>
    <w:rsid w:val="00A51B53"/>
    <w:pPr>
      <w:spacing w:after="120"/>
      <w:ind w:left="1415"/>
      <w:contextualSpacing/>
    </w:pPr>
  </w:style>
  <w:style w:type="paragraph" w:styleId="ListNumber">
    <w:name w:val="List Number"/>
    <w:basedOn w:val="Normal"/>
    <w:rsid w:val="00A51B53"/>
    <w:pPr>
      <w:numPr>
        <w:numId w:val="27"/>
      </w:numPr>
      <w:contextualSpacing/>
    </w:pPr>
  </w:style>
  <w:style w:type="paragraph" w:styleId="ListNumber2">
    <w:name w:val="List Number 2"/>
    <w:basedOn w:val="Normal"/>
    <w:rsid w:val="00A51B53"/>
    <w:pPr>
      <w:numPr>
        <w:numId w:val="28"/>
      </w:numPr>
      <w:contextualSpacing/>
    </w:pPr>
  </w:style>
  <w:style w:type="paragraph" w:styleId="ListNumber3">
    <w:name w:val="List Number 3"/>
    <w:basedOn w:val="Normal"/>
    <w:uiPriority w:val="99"/>
    <w:rsid w:val="00A51B53"/>
    <w:pPr>
      <w:numPr>
        <w:numId w:val="29"/>
      </w:numPr>
      <w:contextualSpacing/>
    </w:pPr>
  </w:style>
  <w:style w:type="paragraph" w:styleId="ListNumber4">
    <w:name w:val="List Number 4"/>
    <w:basedOn w:val="Normal"/>
    <w:rsid w:val="00A51B53"/>
    <w:pPr>
      <w:numPr>
        <w:numId w:val="30"/>
      </w:numPr>
      <w:contextualSpacing/>
    </w:pPr>
  </w:style>
  <w:style w:type="paragraph" w:styleId="ListNumber5">
    <w:name w:val="List Number 5"/>
    <w:basedOn w:val="Normal"/>
    <w:rsid w:val="00A51B53"/>
    <w:pPr>
      <w:numPr>
        <w:numId w:val="31"/>
      </w:numPr>
      <w:contextualSpacing/>
    </w:pPr>
  </w:style>
  <w:style w:type="paragraph" w:styleId="ListParagraph">
    <w:name w:val="List Paragraph"/>
    <w:basedOn w:val="Normal"/>
    <w:uiPriority w:val="34"/>
    <w:qFormat/>
    <w:rsid w:val="00A51B53"/>
    <w:pPr>
      <w:ind w:left="720"/>
      <w:contextualSpacing/>
    </w:pPr>
  </w:style>
  <w:style w:type="paragraph" w:styleId="MacroText">
    <w:name w:val="macro"/>
    <w:link w:val="MacroTextChar1"/>
    <w:uiPriority w:val="99"/>
    <w:rsid w:val="00A51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A51B53"/>
    <w:rPr>
      <w:rFonts w:ascii="Consolas" w:hAnsi="Consolas"/>
      <w:lang w:eastAsia="en-US"/>
    </w:rPr>
  </w:style>
  <w:style w:type="paragraph" w:styleId="MessageHeader">
    <w:name w:val="Message Header"/>
    <w:basedOn w:val="Normal"/>
    <w:link w:val="MessageHeaderChar1"/>
    <w:rsid w:val="00A51B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51B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1B53"/>
    <w:pPr>
      <w:overflowPunct w:val="0"/>
      <w:autoSpaceDE w:val="0"/>
      <w:autoSpaceDN w:val="0"/>
      <w:adjustRightInd w:val="0"/>
      <w:textAlignment w:val="baseline"/>
    </w:pPr>
    <w:rPr>
      <w:lang w:eastAsia="en-US"/>
    </w:rPr>
  </w:style>
  <w:style w:type="paragraph" w:styleId="NormalWeb">
    <w:name w:val="Normal (Web)"/>
    <w:basedOn w:val="Normal"/>
    <w:rsid w:val="00A51B53"/>
    <w:rPr>
      <w:sz w:val="24"/>
      <w:szCs w:val="24"/>
    </w:rPr>
  </w:style>
  <w:style w:type="paragraph" w:styleId="NormalIndent">
    <w:name w:val="Normal Indent"/>
    <w:basedOn w:val="Normal"/>
    <w:rsid w:val="00A51B53"/>
    <w:pPr>
      <w:ind w:left="720"/>
    </w:pPr>
  </w:style>
  <w:style w:type="paragraph" w:styleId="NoteHeading">
    <w:name w:val="Note Heading"/>
    <w:basedOn w:val="Normal"/>
    <w:next w:val="Normal"/>
    <w:link w:val="NoteHeadingChar1"/>
    <w:rsid w:val="00A51B53"/>
    <w:pPr>
      <w:spacing w:after="0"/>
    </w:pPr>
  </w:style>
  <w:style w:type="character" w:customStyle="1" w:styleId="NoteHeadingChar1">
    <w:name w:val="Note Heading Char1"/>
    <w:basedOn w:val="DefaultParagraphFont"/>
    <w:link w:val="NoteHeading"/>
    <w:rsid w:val="00A51B53"/>
    <w:rPr>
      <w:lang w:eastAsia="en-US"/>
    </w:rPr>
  </w:style>
  <w:style w:type="paragraph" w:styleId="PlainText">
    <w:name w:val="Plain Text"/>
    <w:basedOn w:val="Normal"/>
    <w:link w:val="PlainTextChar1"/>
    <w:rsid w:val="00A51B53"/>
    <w:pPr>
      <w:spacing w:after="0"/>
    </w:pPr>
    <w:rPr>
      <w:rFonts w:ascii="Consolas" w:hAnsi="Consolas"/>
      <w:sz w:val="21"/>
      <w:szCs w:val="21"/>
    </w:rPr>
  </w:style>
  <w:style w:type="character" w:customStyle="1" w:styleId="PlainTextChar1">
    <w:name w:val="Plain Text Char1"/>
    <w:basedOn w:val="DefaultParagraphFont"/>
    <w:link w:val="PlainText"/>
    <w:rsid w:val="00A51B53"/>
    <w:rPr>
      <w:rFonts w:ascii="Consolas" w:hAnsi="Consolas"/>
      <w:sz w:val="21"/>
      <w:szCs w:val="21"/>
      <w:lang w:eastAsia="en-US"/>
    </w:rPr>
  </w:style>
  <w:style w:type="paragraph" w:styleId="Quote">
    <w:name w:val="Quote"/>
    <w:basedOn w:val="Normal"/>
    <w:next w:val="Normal"/>
    <w:link w:val="QuoteChar1"/>
    <w:uiPriority w:val="29"/>
    <w:qFormat/>
    <w:rsid w:val="00A51B5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51B53"/>
    <w:rPr>
      <w:i/>
      <w:iCs/>
      <w:color w:val="404040" w:themeColor="text1" w:themeTint="BF"/>
      <w:lang w:eastAsia="en-US"/>
    </w:rPr>
  </w:style>
  <w:style w:type="paragraph" w:styleId="Salutation">
    <w:name w:val="Salutation"/>
    <w:basedOn w:val="Normal"/>
    <w:next w:val="Normal"/>
    <w:link w:val="SalutationChar1"/>
    <w:rsid w:val="00A51B53"/>
  </w:style>
  <w:style w:type="character" w:customStyle="1" w:styleId="SalutationChar1">
    <w:name w:val="Salutation Char1"/>
    <w:basedOn w:val="DefaultParagraphFont"/>
    <w:link w:val="Salutation"/>
    <w:rsid w:val="00A51B53"/>
    <w:rPr>
      <w:lang w:eastAsia="en-US"/>
    </w:rPr>
  </w:style>
  <w:style w:type="paragraph" w:styleId="Signature">
    <w:name w:val="Signature"/>
    <w:basedOn w:val="Normal"/>
    <w:link w:val="SignatureChar1"/>
    <w:rsid w:val="00A51B53"/>
    <w:pPr>
      <w:spacing w:after="0"/>
      <w:ind w:left="4252"/>
    </w:pPr>
  </w:style>
  <w:style w:type="character" w:customStyle="1" w:styleId="SignatureChar1">
    <w:name w:val="Signature Char1"/>
    <w:basedOn w:val="DefaultParagraphFont"/>
    <w:link w:val="Signature"/>
    <w:rsid w:val="00A51B53"/>
    <w:rPr>
      <w:lang w:eastAsia="en-US"/>
    </w:rPr>
  </w:style>
  <w:style w:type="paragraph" w:styleId="Subtitle">
    <w:name w:val="Subtitle"/>
    <w:basedOn w:val="Normal"/>
    <w:next w:val="Normal"/>
    <w:link w:val="SubtitleChar1"/>
    <w:uiPriority w:val="11"/>
    <w:qFormat/>
    <w:rsid w:val="00A51B5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A51B53"/>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1B53"/>
    <w:pPr>
      <w:spacing w:after="0"/>
      <w:ind w:left="200" w:hanging="200"/>
    </w:pPr>
  </w:style>
  <w:style w:type="paragraph" w:styleId="TableofFigures">
    <w:name w:val="table of figures"/>
    <w:basedOn w:val="Normal"/>
    <w:next w:val="Normal"/>
    <w:rsid w:val="00A51B53"/>
    <w:pPr>
      <w:spacing w:after="0"/>
    </w:pPr>
  </w:style>
  <w:style w:type="paragraph" w:styleId="Title">
    <w:name w:val="Title"/>
    <w:basedOn w:val="Normal"/>
    <w:next w:val="Normal"/>
    <w:link w:val="TitleChar1"/>
    <w:uiPriority w:val="10"/>
    <w:qFormat/>
    <w:rsid w:val="00A51B5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A51B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1B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1B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697C4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15775</Words>
  <Characters>89924</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105489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76</cp:revision>
  <cp:lastPrinted>2019-02-25T14:05:00Z</cp:lastPrinted>
  <dcterms:created xsi:type="dcterms:W3CDTF">2025-07-04T07:25:00Z</dcterms:created>
  <dcterms:modified xsi:type="dcterms:W3CDTF">2026-01-16T18:28:00Z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