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075490A3"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r w:rsidR="002B2DAF">
              <w:t>0</w:t>
            </w:r>
            <w:r w:rsidRPr="00CE4A0C">
              <w:t>.</w:t>
            </w:r>
            <w:bookmarkEnd w:id="3"/>
            <w:r w:rsidR="00D20810">
              <w:t>0</w:t>
            </w:r>
            <w:r w:rsidR="002A4031" w:rsidRPr="00CE4A0C">
              <w:t xml:space="preserve"> </w:t>
            </w:r>
            <w:r w:rsidRPr="00CE4A0C">
              <w:rPr>
                <w:sz w:val="32"/>
              </w:rPr>
              <w:t>(</w:t>
            </w:r>
            <w:bookmarkStart w:id="4" w:name="issueDate"/>
            <w:r w:rsidR="00FE22FA" w:rsidRPr="00CE4A0C">
              <w:rPr>
                <w:sz w:val="32"/>
              </w:rPr>
              <w:t>2022</w:t>
            </w:r>
            <w:r w:rsidRPr="00CE4A0C">
              <w:rPr>
                <w:sz w:val="32"/>
              </w:rPr>
              <w:t>-</w:t>
            </w:r>
            <w:bookmarkEnd w:id="4"/>
            <w:r w:rsidR="002A4031">
              <w:rPr>
                <w:sz w:val="32"/>
              </w:rPr>
              <w:t>1</w:t>
            </w:r>
            <w:r w:rsidR="002B2DAF">
              <w:rPr>
                <w:sz w:val="32"/>
              </w:rPr>
              <w:t>2</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2820D7">
              <w:t xml:space="preserve">ervices and System </w:t>
            </w:r>
            <w:r w:rsidR="00047DD4" w:rsidRPr="00CE4A0C">
              <w:t>A</w:t>
            </w:r>
            <w:r w:rsidR="002820D7">
              <w:t>spects</w:t>
            </w:r>
            <w:r w:rsidRPr="00CE4A0C">
              <w:t>;</w:t>
            </w:r>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1"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2" w:name="copyrightDate"/>
            <w:r w:rsidRPr="000C44C6">
              <w:rPr>
                <w:noProof/>
                <w:sz w:val="18"/>
              </w:rPr>
              <w:t>2</w:t>
            </w:r>
            <w:r w:rsidR="008E2D68" w:rsidRPr="000C44C6">
              <w:rPr>
                <w:noProof/>
                <w:sz w:val="18"/>
              </w:rPr>
              <w:t>02</w:t>
            </w:r>
            <w:r w:rsidR="001D054F">
              <w:rPr>
                <w:noProof/>
                <w:sz w:val="18"/>
              </w:rPr>
              <w:t>2</w:t>
            </w:r>
            <w:bookmarkEnd w:id="12"/>
            <w:r w:rsidRPr="000C44C6">
              <w:rPr>
                <w:noProof/>
                <w:sz w:val="18"/>
              </w:rPr>
              <w:t>, 3GPP Organizational Partners (ARIB, ATIS, CCSA, ETSI, TSDSI, TTA, TTC).</w:t>
            </w:r>
            <w:bookmarkStart w:id="13" w:name="copyrightaddon"/>
            <w:bookmarkEnd w:id="13"/>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t>Contents</w:t>
      </w:r>
    </w:p>
    <w:p w14:paraId="25A4251E" w14:textId="744409F6" w:rsidR="009A66DE"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9A66DE">
        <w:rPr>
          <w:noProof/>
        </w:rPr>
        <w:t>Foreword</w:t>
      </w:r>
      <w:r w:rsidR="009A66DE">
        <w:rPr>
          <w:noProof/>
        </w:rPr>
        <w:tab/>
      </w:r>
      <w:r w:rsidR="009A66DE">
        <w:rPr>
          <w:noProof/>
        </w:rPr>
        <w:fldChar w:fldCharType="begin" w:fldLock="1"/>
      </w:r>
      <w:r w:rsidR="009A66DE">
        <w:rPr>
          <w:noProof/>
        </w:rPr>
        <w:instrText xml:space="preserve"> PAGEREF _Toc120623850 \h </w:instrText>
      </w:r>
      <w:r w:rsidR="009A66DE">
        <w:rPr>
          <w:noProof/>
        </w:rPr>
      </w:r>
      <w:r w:rsidR="009A66DE">
        <w:rPr>
          <w:noProof/>
        </w:rPr>
        <w:fldChar w:fldCharType="separate"/>
      </w:r>
      <w:r w:rsidR="009A66DE">
        <w:rPr>
          <w:noProof/>
        </w:rPr>
        <w:t>4</w:t>
      </w:r>
      <w:r w:rsidR="009A66DE">
        <w:rPr>
          <w:noProof/>
        </w:rPr>
        <w:fldChar w:fldCharType="end"/>
      </w:r>
    </w:p>
    <w:p w14:paraId="2530B522" w14:textId="5931F778" w:rsidR="009A66DE" w:rsidRDefault="009A66DE">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_Toc120623851 \h </w:instrText>
      </w:r>
      <w:r>
        <w:rPr>
          <w:noProof/>
        </w:rPr>
      </w:r>
      <w:r>
        <w:rPr>
          <w:noProof/>
        </w:rPr>
        <w:fldChar w:fldCharType="separate"/>
      </w:r>
      <w:r>
        <w:rPr>
          <w:noProof/>
        </w:rPr>
        <w:t>5</w:t>
      </w:r>
      <w:r>
        <w:rPr>
          <w:noProof/>
        </w:rPr>
        <w:fldChar w:fldCharType="end"/>
      </w:r>
    </w:p>
    <w:p w14:paraId="58A1ACE5" w14:textId="2B27AE0F" w:rsidR="009A66DE" w:rsidRDefault="009A66D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_Toc120623852 \h </w:instrText>
      </w:r>
      <w:r>
        <w:rPr>
          <w:noProof/>
        </w:rPr>
      </w:r>
      <w:r>
        <w:rPr>
          <w:noProof/>
        </w:rPr>
        <w:fldChar w:fldCharType="separate"/>
      </w:r>
      <w:r>
        <w:rPr>
          <w:noProof/>
        </w:rPr>
        <w:t>6</w:t>
      </w:r>
      <w:r>
        <w:rPr>
          <w:noProof/>
        </w:rPr>
        <w:fldChar w:fldCharType="end"/>
      </w:r>
    </w:p>
    <w:p w14:paraId="4D72BB56" w14:textId="134CE586" w:rsidR="009A66DE" w:rsidRDefault="009A66D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_Toc120623853 \h </w:instrText>
      </w:r>
      <w:r>
        <w:rPr>
          <w:noProof/>
        </w:rPr>
      </w:r>
      <w:r>
        <w:rPr>
          <w:noProof/>
        </w:rPr>
        <w:fldChar w:fldCharType="separate"/>
      </w:r>
      <w:r>
        <w:rPr>
          <w:noProof/>
        </w:rPr>
        <w:t>6</w:t>
      </w:r>
      <w:r>
        <w:rPr>
          <w:noProof/>
        </w:rPr>
        <w:fldChar w:fldCharType="end"/>
      </w:r>
    </w:p>
    <w:p w14:paraId="4589AC88" w14:textId="51E4ABF8" w:rsidR="009A66DE" w:rsidRDefault="009A66D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_Toc120623854 \h </w:instrText>
      </w:r>
      <w:r>
        <w:rPr>
          <w:noProof/>
        </w:rPr>
      </w:r>
      <w:r>
        <w:rPr>
          <w:noProof/>
        </w:rPr>
        <w:fldChar w:fldCharType="separate"/>
      </w:r>
      <w:r>
        <w:rPr>
          <w:noProof/>
        </w:rPr>
        <w:t>7</w:t>
      </w:r>
      <w:r>
        <w:rPr>
          <w:noProof/>
        </w:rPr>
        <w:fldChar w:fldCharType="end"/>
      </w:r>
    </w:p>
    <w:p w14:paraId="4DACB286" w14:textId="7B4021E9" w:rsidR="009A66DE" w:rsidRDefault="009A66D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_Toc120623855 \h </w:instrText>
      </w:r>
      <w:r>
        <w:rPr>
          <w:noProof/>
        </w:rPr>
      </w:r>
      <w:r>
        <w:rPr>
          <w:noProof/>
        </w:rPr>
        <w:fldChar w:fldCharType="separate"/>
      </w:r>
      <w:r>
        <w:rPr>
          <w:noProof/>
        </w:rPr>
        <w:t>7</w:t>
      </w:r>
      <w:r>
        <w:rPr>
          <w:noProof/>
        </w:rPr>
        <w:fldChar w:fldCharType="end"/>
      </w:r>
    </w:p>
    <w:p w14:paraId="7549A5B4" w14:textId="6453DC06" w:rsidR="009A66DE" w:rsidRDefault="009A66D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_Toc120623856 \h </w:instrText>
      </w:r>
      <w:r>
        <w:rPr>
          <w:noProof/>
        </w:rPr>
      </w:r>
      <w:r>
        <w:rPr>
          <w:noProof/>
        </w:rPr>
        <w:fldChar w:fldCharType="separate"/>
      </w:r>
      <w:r>
        <w:rPr>
          <w:noProof/>
        </w:rPr>
        <w:t>7</w:t>
      </w:r>
      <w:r>
        <w:rPr>
          <w:noProof/>
        </w:rPr>
        <w:fldChar w:fldCharType="end"/>
      </w:r>
    </w:p>
    <w:p w14:paraId="2566E13B" w14:textId="623EF54F" w:rsidR="009A66DE" w:rsidRDefault="009A66DE">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_Toc120623857 \h </w:instrText>
      </w:r>
      <w:r>
        <w:rPr>
          <w:noProof/>
        </w:rPr>
      </w:r>
      <w:r>
        <w:rPr>
          <w:noProof/>
        </w:rPr>
        <w:fldChar w:fldCharType="separate"/>
      </w:r>
      <w:r>
        <w:rPr>
          <w:noProof/>
        </w:rPr>
        <w:t>7</w:t>
      </w:r>
      <w:r>
        <w:rPr>
          <w:noProof/>
        </w:rPr>
        <w:fldChar w:fldCharType="end"/>
      </w:r>
    </w:p>
    <w:p w14:paraId="76DB4B34" w14:textId="13BAD7B0" w:rsidR="009A66DE" w:rsidRDefault="009A66D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Motivation and Background</w:t>
      </w:r>
      <w:r>
        <w:rPr>
          <w:noProof/>
        </w:rPr>
        <w:tab/>
      </w:r>
      <w:r>
        <w:rPr>
          <w:noProof/>
        </w:rPr>
        <w:fldChar w:fldCharType="begin" w:fldLock="1"/>
      </w:r>
      <w:r>
        <w:rPr>
          <w:noProof/>
        </w:rPr>
        <w:instrText xml:space="preserve"> PAGEREF _Toc120623858 \h </w:instrText>
      </w:r>
      <w:r>
        <w:rPr>
          <w:noProof/>
        </w:rPr>
      </w:r>
      <w:r>
        <w:rPr>
          <w:noProof/>
        </w:rPr>
        <w:fldChar w:fldCharType="separate"/>
      </w:r>
      <w:r>
        <w:rPr>
          <w:noProof/>
        </w:rPr>
        <w:t>8</w:t>
      </w:r>
      <w:r>
        <w:rPr>
          <w:noProof/>
        </w:rPr>
        <w:fldChar w:fldCharType="end"/>
      </w:r>
    </w:p>
    <w:p w14:paraId="55E101A0" w14:textId="41FF6C52" w:rsidR="009A66DE" w:rsidRDefault="009A66D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Summary of TR 26.998</w:t>
      </w:r>
      <w:r>
        <w:rPr>
          <w:noProof/>
        </w:rPr>
        <w:tab/>
      </w:r>
      <w:r>
        <w:rPr>
          <w:noProof/>
        </w:rPr>
        <w:fldChar w:fldCharType="begin" w:fldLock="1"/>
      </w:r>
      <w:r>
        <w:rPr>
          <w:noProof/>
        </w:rPr>
        <w:instrText xml:space="preserve"> PAGEREF _Toc120623859 \h </w:instrText>
      </w:r>
      <w:r>
        <w:rPr>
          <w:noProof/>
        </w:rPr>
      </w:r>
      <w:r>
        <w:rPr>
          <w:noProof/>
        </w:rPr>
        <w:fldChar w:fldCharType="separate"/>
      </w:r>
      <w:r>
        <w:rPr>
          <w:noProof/>
        </w:rPr>
        <w:t>8</w:t>
      </w:r>
      <w:r>
        <w:rPr>
          <w:noProof/>
        </w:rPr>
        <w:fldChar w:fldCharType="end"/>
      </w:r>
    </w:p>
    <w:p w14:paraId="34083B28" w14:textId="6B6A3BC1" w:rsidR="009A66DE" w:rsidRDefault="009A66DE">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Guiding Use Cases</w:t>
      </w:r>
      <w:r>
        <w:rPr>
          <w:noProof/>
        </w:rPr>
        <w:tab/>
      </w:r>
      <w:r>
        <w:rPr>
          <w:noProof/>
        </w:rPr>
        <w:fldChar w:fldCharType="begin" w:fldLock="1"/>
      </w:r>
      <w:r>
        <w:rPr>
          <w:noProof/>
        </w:rPr>
        <w:instrText xml:space="preserve"> PAGEREF _Toc120623860 \h </w:instrText>
      </w:r>
      <w:r>
        <w:rPr>
          <w:noProof/>
        </w:rPr>
      </w:r>
      <w:r>
        <w:rPr>
          <w:noProof/>
        </w:rPr>
        <w:fldChar w:fldCharType="separate"/>
      </w:r>
      <w:r>
        <w:rPr>
          <w:noProof/>
        </w:rPr>
        <w:t>8</w:t>
      </w:r>
      <w:r>
        <w:rPr>
          <w:noProof/>
        </w:rPr>
        <w:fldChar w:fldCharType="end"/>
      </w:r>
    </w:p>
    <w:p w14:paraId="3AD233D1" w14:textId="40AA9583" w:rsidR="009A66DE" w:rsidRDefault="009A66DE">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_Toc120623861 \h </w:instrText>
      </w:r>
      <w:r>
        <w:rPr>
          <w:noProof/>
        </w:rPr>
      </w:r>
      <w:r>
        <w:rPr>
          <w:noProof/>
        </w:rPr>
        <w:fldChar w:fldCharType="separate"/>
      </w:r>
      <w:r>
        <w:rPr>
          <w:noProof/>
        </w:rPr>
        <w:t>8</w:t>
      </w:r>
      <w:r>
        <w:rPr>
          <w:noProof/>
        </w:rPr>
        <w:fldChar w:fldCharType="end"/>
      </w:r>
    </w:p>
    <w:p w14:paraId="2D1A9AF0" w14:textId="0410BAA5" w:rsidR="009A66DE" w:rsidRDefault="009A66DE">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Cycling Glasses</w:t>
      </w:r>
      <w:r>
        <w:rPr>
          <w:noProof/>
        </w:rPr>
        <w:tab/>
      </w:r>
      <w:r>
        <w:rPr>
          <w:noProof/>
        </w:rPr>
        <w:fldChar w:fldCharType="begin" w:fldLock="1"/>
      </w:r>
      <w:r>
        <w:rPr>
          <w:noProof/>
        </w:rPr>
        <w:instrText xml:space="preserve"> PAGEREF _Toc120623862 \h </w:instrText>
      </w:r>
      <w:r>
        <w:rPr>
          <w:noProof/>
        </w:rPr>
      </w:r>
      <w:r>
        <w:rPr>
          <w:noProof/>
        </w:rPr>
        <w:fldChar w:fldCharType="separate"/>
      </w:r>
      <w:r>
        <w:rPr>
          <w:noProof/>
        </w:rPr>
        <w:t>8</w:t>
      </w:r>
      <w:r>
        <w:rPr>
          <w:noProof/>
        </w:rPr>
        <w:fldChar w:fldCharType="end"/>
      </w:r>
    </w:p>
    <w:p w14:paraId="70B6C3FF" w14:textId="6DFBA3BC" w:rsidR="009A66DE" w:rsidRDefault="009A66DE">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PIN (Personal IoT Network) elements</w:t>
      </w:r>
      <w:r>
        <w:rPr>
          <w:noProof/>
        </w:rPr>
        <w:tab/>
      </w:r>
      <w:r>
        <w:rPr>
          <w:noProof/>
        </w:rPr>
        <w:fldChar w:fldCharType="begin" w:fldLock="1"/>
      </w:r>
      <w:r>
        <w:rPr>
          <w:noProof/>
        </w:rPr>
        <w:instrText xml:space="preserve"> PAGEREF _Toc120623863 \h </w:instrText>
      </w:r>
      <w:r>
        <w:rPr>
          <w:noProof/>
        </w:rPr>
      </w:r>
      <w:r>
        <w:rPr>
          <w:noProof/>
        </w:rPr>
        <w:fldChar w:fldCharType="separate"/>
      </w:r>
      <w:r>
        <w:rPr>
          <w:noProof/>
        </w:rPr>
        <w:t>9</w:t>
      </w:r>
      <w:r>
        <w:rPr>
          <w:noProof/>
        </w:rPr>
        <w:fldChar w:fldCharType="end"/>
      </w:r>
    </w:p>
    <w:p w14:paraId="2E8A1389" w14:textId="085F3F7E" w:rsidR="009A66DE" w:rsidRDefault="009A66DE">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Device Architectures for Tethered Glasses</w:t>
      </w:r>
      <w:r>
        <w:rPr>
          <w:noProof/>
        </w:rPr>
        <w:tab/>
      </w:r>
      <w:r>
        <w:rPr>
          <w:noProof/>
        </w:rPr>
        <w:fldChar w:fldCharType="begin" w:fldLock="1"/>
      </w:r>
      <w:r>
        <w:rPr>
          <w:noProof/>
        </w:rPr>
        <w:instrText xml:space="preserve"> PAGEREF _Toc120623864 \h </w:instrText>
      </w:r>
      <w:r>
        <w:rPr>
          <w:noProof/>
        </w:rPr>
      </w:r>
      <w:r>
        <w:rPr>
          <w:noProof/>
        </w:rPr>
        <w:fldChar w:fldCharType="separate"/>
      </w:r>
      <w:r>
        <w:rPr>
          <w:noProof/>
        </w:rPr>
        <w:t>12</w:t>
      </w:r>
      <w:r>
        <w:rPr>
          <w:noProof/>
        </w:rPr>
        <w:fldChar w:fldCharType="end"/>
      </w:r>
    </w:p>
    <w:p w14:paraId="021C3907" w14:textId="1F7DEA58" w:rsidR="009A66DE" w:rsidRDefault="009A66DE">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_Toc120623865 \h </w:instrText>
      </w:r>
      <w:r>
        <w:rPr>
          <w:noProof/>
        </w:rPr>
      </w:r>
      <w:r>
        <w:rPr>
          <w:noProof/>
        </w:rPr>
        <w:fldChar w:fldCharType="separate"/>
      </w:r>
      <w:r>
        <w:rPr>
          <w:noProof/>
        </w:rPr>
        <w:t>12</w:t>
      </w:r>
      <w:r>
        <w:rPr>
          <w:noProof/>
        </w:rPr>
        <w:fldChar w:fldCharType="end"/>
      </w:r>
    </w:p>
    <w:p w14:paraId="0FC4753F" w14:textId="21D4086F" w:rsidR="009A66DE" w:rsidRDefault="009A66DE">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Tethered Standalone AR Glasses</w:t>
      </w:r>
      <w:r>
        <w:rPr>
          <w:noProof/>
        </w:rPr>
        <w:tab/>
      </w:r>
      <w:r>
        <w:rPr>
          <w:noProof/>
        </w:rPr>
        <w:fldChar w:fldCharType="begin" w:fldLock="1"/>
      </w:r>
      <w:r>
        <w:rPr>
          <w:noProof/>
        </w:rPr>
        <w:instrText xml:space="preserve"> PAGEREF _Toc120623866 \h </w:instrText>
      </w:r>
      <w:r>
        <w:rPr>
          <w:noProof/>
        </w:rPr>
      </w:r>
      <w:r>
        <w:rPr>
          <w:noProof/>
        </w:rPr>
        <w:fldChar w:fldCharType="separate"/>
      </w:r>
      <w:r>
        <w:rPr>
          <w:noProof/>
        </w:rPr>
        <w:t>14</w:t>
      </w:r>
      <w:r>
        <w:rPr>
          <w:noProof/>
        </w:rPr>
        <w:fldChar w:fldCharType="end"/>
      </w:r>
    </w:p>
    <w:p w14:paraId="7ED2B219" w14:textId="170C2605" w:rsidR="009A66DE" w:rsidRDefault="009A66DE">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Tethered Display AR Glasses</w:t>
      </w:r>
      <w:r>
        <w:rPr>
          <w:noProof/>
        </w:rPr>
        <w:tab/>
      </w:r>
      <w:r>
        <w:rPr>
          <w:noProof/>
        </w:rPr>
        <w:fldChar w:fldCharType="begin" w:fldLock="1"/>
      </w:r>
      <w:r>
        <w:rPr>
          <w:noProof/>
        </w:rPr>
        <w:instrText xml:space="preserve"> PAGEREF _Toc120623867 \h </w:instrText>
      </w:r>
      <w:r>
        <w:rPr>
          <w:noProof/>
        </w:rPr>
      </w:r>
      <w:r>
        <w:rPr>
          <w:noProof/>
        </w:rPr>
        <w:fldChar w:fldCharType="separate"/>
      </w:r>
      <w:r>
        <w:rPr>
          <w:noProof/>
        </w:rPr>
        <w:t>15</w:t>
      </w:r>
      <w:r>
        <w:rPr>
          <w:noProof/>
        </w:rPr>
        <w:fldChar w:fldCharType="end"/>
      </w:r>
    </w:p>
    <w:p w14:paraId="74077379" w14:textId="75147DA8" w:rsidR="009A66DE" w:rsidRDefault="009A66DE">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Tethered AR Glasses with 5G Relay</w:t>
      </w:r>
      <w:r>
        <w:rPr>
          <w:noProof/>
        </w:rPr>
        <w:tab/>
      </w:r>
      <w:r>
        <w:rPr>
          <w:noProof/>
        </w:rPr>
        <w:fldChar w:fldCharType="begin" w:fldLock="1"/>
      </w:r>
      <w:r>
        <w:rPr>
          <w:noProof/>
        </w:rPr>
        <w:instrText xml:space="preserve"> PAGEREF _Toc120623868 \h </w:instrText>
      </w:r>
      <w:r>
        <w:rPr>
          <w:noProof/>
        </w:rPr>
      </w:r>
      <w:r>
        <w:rPr>
          <w:noProof/>
        </w:rPr>
        <w:fldChar w:fldCharType="separate"/>
      </w:r>
      <w:r>
        <w:rPr>
          <w:noProof/>
        </w:rPr>
        <w:t>16</w:t>
      </w:r>
      <w:r>
        <w:rPr>
          <w:noProof/>
        </w:rPr>
        <w:fldChar w:fldCharType="end"/>
      </w:r>
    </w:p>
    <w:p w14:paraId="5CE5D5AD" w14:textId="3D308644" w:rsidR="009A66DE" w:rsidRDefault="009A66D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System Architectures and Call Flows</w:t>
      </w:r>
      <w:r>
        <w:rPr>
          <w:noProof/>
        </w:rPr>
        <w:tab/>
      </w:r>
      <w:r>
        <w:rPr>
          <w:noProof/>
        </w:rPr>
        <w:fldChar w:fldCharType="begin" w:fldLock="1"/>
      </w:r>
      <w:r>
        <w:rPr>
          <w:noProof/>
        </w:rPr>
        <w:instrText xml:space="preserve"> PAGEREF _Toc120623869 \h </w:instrText>
      </w:r>
      <w:r>
        <w:rPr>
          <w:noProof/>
        </w:rPr>
      </w:r>
      <w:r>
        <w:rPr>
          <w:noProof/>
        </w:rPr>
        <w:fldChar w:fldCharType="separate"/>
      </w:r>
      <w:r>
        <w:rPr>
          <w:noProof/>
        </w:rPr>
        <w:t>16</w:t>
      </w:r>
      <w:r>
        <w:rPr>
          <w:noProof/>
        </w:rPr>
        <w:fldChar w:fldCharType="end"/>
      </w:r>
    </w:p>
    <w:p w14:paraId="78433D43" w14:textId="0A3CA602" w:rsidR="009A66DE" w:rsidRDefault="009A66DE">
      <w:pPr>
        <w:pStyle w:val="TOC2"/>
        <w:rPr>
          <w:rFonts w:asciiTheme="minorHAnsi" w:eastAsiaTheme="minorEastAsia" w:hAnsiTheme="minorHAnsi" w:cstheme="minorBidi"/>
          <w:noProof/>
          <w:sz w:val="22"/>
          <w:szCs w:val="22"/>
          <w:lang w:eastAsia="en-GB"/>
        </w:rPr>
      </w:pPr>
      <w:r w:rsidRPr="00DA777B">
        <w:rPr>
          <w:rFonts w:eastAsia="Malgun Gothic"/>
          <w:noProof/>
          <w:lang w:eastAsia="ko-KR"/>
        </w:rPr>
        <w:t>5.1</w:t>
      </w:r>
      <w:r>
        <w:rPr>
          <w:rFonts w:asciiTheme="minorHAnsi" w:eastAsiaTheme="minorEastAsia" w:hAnsiTheme="minorHAnsi" w:cstheme="minorBidi"/>
          <w:noProof/>
          <w:sz w:val="22"/>
          <w:szCs w:val="22"/>
          <w:lang w:eastAsia="en-GB"/>
        </w:rPr>
        <w:tab/>
      </w:r>
      <w:r w:rsidRPr="00DA777B">
        <w:rPr>
          <w:rFonts w:eastAsia="Malgun Gothic"/>
          <w:noProof/>
          <w:lang w:eastAsia="ko-KR"/>
        </w:rPr>
        <w:t>System Architecture</w:t>
      </w:r>
      <w:r>
        <w:rPr>
          <w:noProof/>
        </w:rPr>
        <w:tab/>
      </w:r>
      <w:r>
        <w:rPr>
          <w:noProof/>
        </w:rPr>
        <w:fldChar w:fldCharType="begin" w:fldLock="1"/>
      </w:r>
      <w:r>
        <w:rPr>
          <w:noProof/>
        </w:rPr>
        <w:instrText xml:space="preserve"> PAGEREF _Toc120623870 \h </w:instrText>
      </w:r>
      <w:r>
        <w:rPr>
          <w:noProof/>
        </w:rPr>
      </w:r>
      <w:r>
        <w:rPr>
          <w:noProof/>
        </w:rPr>
        <w:fldChar w:fldCharType="separate"/>
      </w:r>
      <w:r>
        <w:rPr>
          <w:noProof/>
        </w:rPr>
        <w:t>16</w:t>
      </w:r>
      <w:r>
        <w:rPr>
          <w:noProof/>
        </w:rPr>
        <w:fldChar w:fldCharType="end"/>
      </w:r>
    </w:p>
    <w:p w14:paraId="4692375D" w14:textId="0AD3B3A8" w:rsidR="009A66DE" w:rsidRDefault="009A66DE">
      <w:pPr>
        <w:pStyle w:val="TOC2"/>
        <w:rPr>
          <w:rFonts w:asciiTheme="minorHAnsi" w:eastAsiaTheme="minorEastAsia" w:hAnsiTheme="minorHAnsi" w:cstheme="minorBidi"/>
          <w:noProof/>
          <w:sz w:val="22"/>
          <w:szCs w:val="22"/>
          <w:lang w:eastAsia="en-GB"/>
        </w:rPr>
      </w:pPr>
      <w:r w:rsidRPr="00DA777B">
        <w:rPr>
          <w:rFonts w:eastAsia="Malgun Gothic"/>
          <w:noProof/>
        </w:rPr>
        <w:t>5.2</w:t>
      </w:r>
      <w:r>
        <w:rPr>
          <w:rFonts w:asciiTheme="minorHAnsi" w:eastAsiaTheme="minorEastAsia" w:hAnsiTheme="minorHAnsi" w:cstheme="minorBidi"/>
          <w:noProof/>
          <w:sz w:val="22"/>
          <w:szCs w:val="22"/>
          <w:lang w:eastAsia="en-GB"/>
        </w:rPr>
        <w:tab/>
      </w:r>
      <w:r w:rsidRPr="00DA777B">
        <w:rPr>
          <w:rFonts w:eastAsia="Malgun Gothic"/>
          <w:noProof/>
        </w:rPr>
        <w:t>Call flows</w:t>
      </w:r>
      <w:r>
        <w:rPr>
          <w:noProof/>
        </w:rPr>
        <w:tab/>
      </w:r>
      <w:r>
        <w:rPr>
          <w:noProof/>
        </w:rPr>
        <w:fldChar w:fldCharType="begin" w:fldLock="1"/>
      </w:r>
      <w:r>
        <w:rPr>
          <w:noProof/>
        </w:rPr>
        <w:instrText xml:space="preserve"> PAGEREF _Toc120623871 \h </w:instrText>
      </w:r>
      <w:r>
        <w:rPr>
          <w:noProof/>
        </w:rPr>
      </w:r>
      <w:r>
        <w:rPr>
          <w:noProof/>
        </w:rPr>
        <w:fldChar w:fldCharType="separate"/>
      </w:r>
      <w:r>
        <w:rPr>
          <w:noProof/>
        </w:rPr>
        <w:t>17</w:t>
      </w:r>
      <w:r>
        <w:rPr>
          <w:noProof/>
        </w:rPr>
        <w:fldChar w:fldCharType="end"/>
      </w:r>
    </w:p>
    <w:p w14:paraId="7262C6B8" w14:textId="1455C2AA" w:rsidR="009A66DE" w:rsidRDefault="009A66D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Identified Key Issues and Potential Solutions</w:t>
      </w:r>
      <w:r>
        <w:rPr>
          <w:noProof/>
        </w:rPr>
        <w:tab/>
      </w:r>
      <w:r>
        <w:rPr>
          <w:noProof/>
        </w:rPr>
        <w:fldChar w:fldCharType="begin" w:fldLock="1"/>
      </w:r>
      <w:r>
        <w:rPr>
          <w:noProof/>
        </w:rPr>
        <w:instrText xml:space="preserve"> PAGEREF _Toc120623872 \h </w:instrText>
      </w:r>
      <w:r>
        <w:rPr>
          <w:noProof/>
        </w:rPr>
      </w:r>
      <w:r>
        <w:rPr>
          <w:noProof/>
        </w:rPr>
        <w:fldChar w:fldCharType="separate"/>
      </w:r>
      <w:r>
        <w:rPr>
          <w:noProof/>
        </w:rPr>
        <w:t>21</w:t>
      </w:r>
      <w:r>
        <w:rPr>
          <w:noProof/>
        </w:rPr>
        <w:fldChar w:fldCharType="end"/>
      </w:r>
    </w:p>
    <w:p w14:paraId="526E7C2D" w14:textId="30E58D6B" w:rsidR="009A66DE" w:rsidRDefault="009A66D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Key Issue #1: How to provide End-to-End QoS for the 5G relay architecture</w:t>
      </w:r>
      <w:r>
        <w:rPr>
          <w:noProof/>
        </w:rPr>
        <w:tab/>
      </w:r>
      <w:r>
        <w:rPr>
          <w:noProof/>
        </w:rPr>
        <w:fldChar w:fldCharType="begin" w:fldLock="1"/>
      </w:r>
      <w:r>
        <w:rPr>
          <w:noProof/>
        </w:rPr>
        <w:instrText xml:space="preserve"> PAGEREF _Toc120623873 \h </w:instrText>
      </w:r>
      <w:r>
        <w:rPr>
          <w:noProof/>
        </w:rPr>
      </w:r>
      <w:r>
        <w:rPr>
          <w:noProof/>
        </w:rPr>
        <w:fldChar w:fldCharType="separate"/>
      </w:r>
      <w:r>
        <w:rPr>
          <w:noProof/>
        </w:rPr>
        <w:t>21</w:t>
      </w:r>
      <w:r>
        <w:rPr>
          <w:noProof/>
        </w:rPr>
        <w:fldChar w:fldCharType="end"/>
      </w:r>
    </w:p>
    <w:p w14:paraId="739EA396" w14:textId="22F957FA" w:rsidR="009A66DE" w:rsidRDefault="009A66DE">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_Toc120623874 \h </w:instrText>
      </w:r>
      <w:r>
        <w:rPr>
          <w:noProof/>
        </w:rPr>
      </w:r>
      <w:r>
        <w:rPr>
          <w:noProof/>
        </w:rPr>
        <w:fldChar w:fldCharType="separate"/>
      </w:r>
      <w:r>
        <w:rPr>
          <w:noProof/>
        </w:rPr>
        <w:t>21</w:t>
      </w:r>
      <w:r>
        <w:rPr>
          <w:noProof/>
        </w:rPr>
        <w:fldChar w:fldCharType="end"/>
      </w:r>
    </w:p>
    <w:p w14:paraId="27F69825" w14:textId="5789640C" w:rsidR="009A66DE" w:rsidRDefault="009A66DE">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Potential solution</w:t>
      </w:r>
      <w:r>
        <w:rPr>
          <w:noProof/>
        </w:rPr>
        <w:tab/>
      </w:r>
      <w:r>
        <w:rPr>
          <w:noProof/>
        </w:rPr>
        <w:fldChar w:fldCharType="begin" w:fldLock="1"/>
      </w:r>
      <w:r>
        <w:rPr>
          <w:noProof/>
        </w:rPr>
        <w:instrText xml:space="preserve"> PAGEREF _Toc120623875 \h </w:instrText>
      </w:r>
      <w:r>
        <w:rPr>
          <w:noProof/>
        </w:rPr>
      </w:r>
      <w:r>
        <w:rPr>
          <w:noProof/>
        </w:rPr>
        <w:fldChar w:fldCharType="separate"/>
      </w:r>
      <w:r>
        <w:rPr>
          <w:noProof/>
        </w:rPr>
        <w:t>22</w:t>
      </w:r>
      <w:r>
        <w:rPr>
          <w:noProof/>
        </w:rPr>
        <w:fldChar w:fldCharType="end"/>
      </w:r>
    </w:p>
    <w:p w14:paraId="3A379796" w14:textId="55B3854C" w:rsidR="009A66DE" w:rsidRDefault="009A66DE">
      <w:pPr>
        <w:pStyle w:val="TOC4"/>
        <w:rPr>
          <w:rFonts w:asciiTheme="minorHAnsi" w:eastAsiaTheme="minorEastAsia" w:hAnsiTheme="minorHAnsi" w:cstheme="minorBidi"/>
          <w:noProof/>
          <w:sz w:val="22"/>
          <w:szCs w:val="22"/>
          <w:lang w:eastAsia="en-GB"/>
        </w:rPr>
      </w:pPr>
      <w:r>
        <w:rPr>
          <w:noProof/>
          <w:lang w:eastAsia="zh-CN"/>
        </w:rPr>
        <w:t>6.1.2.1</w:t>
      </w:r>
      <w:r>
        <w:rPr>
          <w:rFonts w:asciiTheme="minorHAnsi" w:eastAsiaTheme="minorEastAsia" w:hAnsiTheme="minorHAnsi" w:cstheme="minorBidi"/>
          <w:noProof/>
          <w:sz w:val="22"/>
          <w:szCs w:val="22"/>
          <w:lang w:eastAsia="en-GB"/>
        </w:rPr>
        <w:tab/>
      </w:r>
      <w:r>
        <w:rPr>
          <w:noProof/>
          <w:lang w:eastAsia="zh-CN"/>
        </w:rPr>
        <w:t>End-to-end latency</w:t>
      </w:r>
      <w:r>
        <w:rPr>
          <w:noProof/>
        </w:rPr>
        <w:tab/>
      </w:r>
      <w:r>
        <w:rPr>
          <w:noProof/>
        </w:rPr>
        <w:fldChar w:fldCharType="begin" w:fldLock="1"/>
      </w:r>
      <w:r>
        <w:rPr>
          <w:noProof/>
        </w:rPr>
        <w:instrText xml:space="preserve"> PAGEREF _Toc120623876 \h </w:instrText>
      </w:r>
      <w:r>
        <w:rPr>
          <w:noProof/>
        </w:rPr>
      </w:r>
      <w:r>
        <w:rPr>
          <w:noProof/>
        </w:rPr>
        <w:fldChar w:fldCharType="separate"/>
      </w:r>
      <w:r>
        <w:rPr>
          <w:noProof/>
        </w:rPr>
        <w:t>22</w:t>
      </w:r>
      <w:r>
        <w:rPr>
          <w:noProof/>
        </w:rPr>
        <w:fldChar w:fldCharType="end"/>
      </w:r>
    </w:p>
    <w:p w14:paraId="01BF2EA9" w14:textId="3405C400" w:rsidR="009A66DE" w:rsidRDefault="009A66DE">
      <w:pPr>
        <w:pStyle w:val="TOC4"/>
        <w:rPr>
          <w:rFonts w:asciiTheme="minorHAnsi" w:eastAsiaTheme="minorEastAsia" w:hAnsiTheme="minorHAnsi" w:cstheme="minorBidi"/>
          <w:noProof/>
          <w:sz w:val="22"/>
          <w:szCs w:val="22"/>
          <w:lang w:eastAsia="en-GB"/>
        </w:rPr>
      </w:pPr>
      <w:r>
        <w:rPr>
          <w:noProof/>
          <w:lang w:eastAsia="zh-CN"/>
        </w:rPr>
        <w:t>6.1.2.2</w:t>
      </w:r>
      <w:r>
        <w:rPr>
          <w:rFonts w:asciiTheme="minorHAnsi" w:eastAsiaTheme="minorEastAsia" w:hAnsiTheme="minorHAnsi" w:cstheme="minorBidi"/>
          <w:noProof/>
          <w:sz w:val="22"/>
          <w:szCs w:val="22"/>
          <w:lang w:eastAsia="en-GB"/>
        </w:rPr>
        <w:tab/>
      </w:r>
      <w:r>
        <w:rPr>
          <w:noProof/>
          <w:lang w:eastAsia="zh-CN"/>
        </w:rPr>
        <w:t>Other End-to-end QoS metrics</w:t>
      </w:r>
      <w:r>
        <w:rPr>
          <w:noProof/>
        </w:rPr>
        <w:tab/>
      </w:r>
      <w:r>
        <w:rPr>
          <w:noProof/>
        </w:rPr>
        <w:fldChar w:fldCharType="begin" w:fldLock="1"/>
      </w:r>
      <w:r>
        <w:rPr>
          <w:noProof/>
        </w:rPr>
        <w:instrText xml:space="preserve"> PAGEREF _Toc120623877 \h </w:instrText>
      </w:r>
      <w:r>
        <w:rPr>
          <w:noProof/>
        </w:rPr>
      </w:r>
      <w:r>
        <w:rPr>
          <w:noProof/>
        </w:rPr>
        <w:fldChar w:fldCharType="separate"/>
      </w:r>
      <w:r>
        <w:rPr>
          <w:noProof/>
        </w:rPr>
        <w:t>22</w:t>
      </w:r>
      <w:r>
        <w:rPr>
          <w:noProof/>
        </w:rPr>
        <w:fldChar w:fldCharType="end"/>
      </w:r>
    </w:p>
    <w:p w14:paraId="1E6DC2B8" w14:textId="57D597C4" w:rsidR="009A66DE" w:rsidRDefault="009A66D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Key Issue #2: How to determine the non-5G delay for the 5G relay architecture</w:t>
      </w:r>
      <w:r>
        <w:rPr>
          <w:noProof/>
        </w:rPr>
        <w:tab/>
      </w:r>
      <w:r>
        <w:rPr>
          <w:noProof/>
        </w:rPr>
        <w:fldChar w:fldCharType="begin" w:fldLock="1"/>
      </w:r>
      <w:r>
        <w:rPr>
          <w:noProof/>
        </w:rPr>
        <w:instrText xml:space="preserve"> PAGEREF _Toc120623878 \h </w:instrText>
      </w:r>
      <w:r>
        <w:rPr>
          <w:noProof/>
        </w:rPr>
      </w:r>
      <w:r>
        <w:rPr>
          <w:noProof/>
        </w:rPr>
        <w:fldChar w:fldCharType="separate"/>
      </w:r>
      <w:r>
        <w:rPr>
          <w:noProof/>
        </w:rPr>
        <w:t>22</w:t>
      </w:r>
      <w:r>
        <w:rPr>
          <w:noProof/>
        </w:rPr>
        <w:fldChar w:fldCharType="end"/>
      </w:r>
    </w:p>
    <w:p w14:paraId="73D3BE98" w14:textId="767CDDF2" w:rsidR="009A66DE" w:rsidRDefault="009A66DE">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_Toc120623879 \h </w:instrText>
      </w:r>
      <w:r>
        <w:rPr>
          <w:noProof/>
        </w:rPr>
      </w:r>
      <w:r>
        <w:rPr>
          <w:noProof/>
        </w:rPr>
        <w:fldChar w:fldCharType="separate"/>
      </w:r>
      <w:r>
        <w:rPr>
          <w:noProof/>
        </w:rPr>
        <w:t>22</w:t>
      </w:r>
      <w:r>
        <w:rPr>
          <w:noProof/>
        </w:rPr>
        <w:fldChar w:fldCharType="end"/>
      </w:r>
    </w:p>
    <w:p w14:paraId="1D43D571" w14:textId="13926D5A" w:rsidR="009A66DE" w:rsidRDefault="009A66DE">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Segment-by-segment delay measurement</w:t>
      </w:r>
      <w:r>
        <w:rPr>
          <w:noProof/>
        </w:rPr>
        <w:tab/>
      </w:r>
      <w:r>
        <w:rPr>
          <w:noProof/>
        </w:rPr>
        <w:fldChar w:fldCharType="begin" w:fldLock="1"/>
      </w:r>
      <w:r>
        <w:rPr>
          <w:noProof/>
        </w:rPr>
        <w:instrText xml:space="preserve"> PAGEREF _Toc120623880 \h </w:instrText>
      </w:r>
      <w:r>
        <w:rPr>
          <w:noProof/>
        </w:rPr>
      </w:r>
      <w:r>
        <w:rPr>
          <w:noProof/>
        </w:rPr>
        <w:fldChar w:fldCharType="separate"/>
      </w:r>
      <w:r>
        <w:rPr>
          <w:noProof/>
        </w:rPr>
        <w:t>23</w:t>
      </w:r>
      <w:r>
        <w:rPr>
          <w:noProof/>
        </w:rPr>
        <w:fldChar w:fldCharType="end"/>
      </w:r>
    </w:p>
    <w:p w14:paraId="4E600C38" w14:textId="14C185B5" w:rsidR="009A66DE" w:rsidRDefault="009A66DE">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End-to-end delay measurement</w:t>
      </w:r>
      <w:r>
        <w:rPr>
          <w:noProof/>
        </w:rPr>
        <w:tab/>
      </w:r>
      <w:r>
        <w:rPr>
          <w:noProof/>
        </w:rPr>
        <w:fldChar w:fldCharType="begin" w:fldLock="1"/>
      </w:r>
      <w:r>
        <w:rPr>
          <w:noProof/>
        </w:rPr>
        <w:instrText xml:space="preserve"> PAGEREF _Toc120623881 \h </w:instrText>
      </w:r>
      <w:r>
        <w:rPr>
          <w:noProof/>
        </w:rPr>
      </w:r>
      <w:r>
        <w:rPr>
          <w:noProof/>
        </w:rPr>
        <w:fldChar w:fldCharType="separate"/>
      </w:r>
      <w:r>
        <w:rPr>
          <w:noProof/>
        </w:rPr>
        <w:t>23</w:t>
      </w:r>
      <w:r>
        <w:rPr>
          <w:noProof/>
        </w:rPr>
        <w:fldChar w:fldCharType="end"/>
      </w:r>
    </w:p>
    <w:p w14:paraId="55C194B6" w14:textId="53E51F92" w:rsidR="009A66DE" w:rsidRDefault="009A66DE">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Time measurement protocol</w:t>
      </w:r>
      <w:r>
        <w:rPr>
          <w:noProof/>
        </w:rPr>
        <w:tab/>
      </w:r>
      <w:r>
        <w:rPr>
          <w:noProof/>
        </w:rPr>
        <w:fldChar w:fldCharType="begin" w:fldLock="1"/>
      </w:r>
      <w:r>
        <w:rPr>
          <w:noProof/>
        </w:rPr>
        <w:instrText xml:space="preserve"> PAGEREF _Toc120623882 \h </w:instrText>
      </w:r>
      <w:r>
        <w:rPr>
          <w:noProof/>
        </w:rPr>
      </w:r>
      <w:r>
        <w:rPr>
          <w:noProof/>
        </w:rPr>
        <w:fldChar w:fldCharType="separate"/>
      </w:r>
      <w:r>
        <w:rPr>
          <w:noProof/>
        </w:rPr>
        <w:t>25</w:t>
      </w:r>
      <w:r>
        <w:rPr>
          <w:noProof/>
        </w:rPr>
        <w:fldChar w:fldCharType="end"/>
      </w:r>
    </w:p>
    <w:p w14:paraId="7E72F82F" w14:textId="673B6148" w:rsidR="009A66DE" w:rsidRDefault="009A66DE">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Key Issue #3: What and how to report the non-5G delay</w:t>
      </w:r>
      <w:r>
        <w:rPr>
          <w:noProof/>
        </w:rPr>
        <w:tab/>
      </w:r>
      <w:r>
        <w:rPr>
          <w:noProof/>
        </w:rPr>
        <w:fldChar w:fldCharType="begin" w:fldLock="1"/>
      </w:r>
      <w:r>
        <w:rPr>
          <w:noProof/>
        </w:rPr>
        <w:instrText xml:space="preserve"> PAGEREF _Toc120623883 \h </w:instrText>
      </w:r>
      <w:r>
        <w:rPr>
          <w:noProof/>
        </w:rPr>
      </w:r>
      <w:r>
        <w:rPr>
          <w:noProof/>
        </w:rPr>
        <w:fldChar w:fldCharType="separate"/>
      </w:r>
      <w:r>
        <w:rPr>
          <w:noProof/>
        </w:rPr>
        <w:t>25</w:t>
      </w:r>
      <w:r>
        <w:rPr>
          <w:noProof/>
        </w:rPr>
        <w:fldChar w:fldCharType="end"/>
      </w:r>
    </w:p>
    <w:p w14:paraId="1BA81CC3" w14:textId="12DA0BE1" w:rsidR="009A66DE" w:rsidRDefault="009A66DE">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_Toc120623884 \h </w:instrText>
      </w:r>
      <w:r>
        <w:rPr>
          <w:noProof/>
        </w:rPr>
      </w:r>
      <w:r>
        <w:rPr>
          <w:noProof/>
        </w:rPr>
        <w:fldChar w:fldCharType="separate"/>
      </w:r>
      <w:r>
        <w:rPr>
          <w:noProof/>
        </w:rPr>
        <w:t>25</w:t>
      </w:r>
      <w:r>
        <w:rPr>
          <w:noProof/>
        </w:rPr>
        <w:fldChar w:fldCharType="end"/>
      </w:r>
    </w:p>
    <w:p w14:paraId="1B6417B8" w14:textId="178F3A5E" w:rsidR="009A66DE" w:rsidRDefault="009A66DE">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_Toc120623885 \h </w:instrText>
      </w:r>
      <w:r>
        <w:rPr>
          <w:noProof/>
        </w:rPr>
      </w:r>
      <w:r>
        <w:rPr>
          <w:noProof/>
        </w:rPr>
        <w:fldChar w:fldCharType="separate"/>
      </w:r>
      <w:r>
        <w:rPr>
          <w:noProof/>
        </w:rPr>
        <w:t>25</w:t>
      </w:r>
      <w:r>
        <w:rPr>
          <w:noProof/>
        </w:rPr>
        <w:fldChar w:fldCharType="end"/>
      </w:r>
    </w:p>
    <w:p w14:paraId="69EEAE21" w14:textId="3B1ED319" w:rsidR="009A66DE" w:rsidRDefault="009A66DE">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Key Issue #4: Formats and Connectivity of Tethered Glass</w:t>
      </w:r>
      <w:r>
        <w:rPr>
          <w:noProof/>
        </w:rPr>
        <w:tab/>
      </w:r>
      <w:r>
        <w:rPr>
          <w:noProof/>
        </w:rPr>
        <w:fldChar w:fldCharType="begin" w:fldLock="1"/>
      </w:r>
      <w:r>
        <w:rPr>
          <w:noProof/>
        </w:rPr>
        <w:instrText xml:space="preserve"> PAGEREF _Toc120623886 \h </w:instrText>
      </w:r>
      <w:r>
        <w:rPr>
          <w:noProof/>
        </w:rPr>
      </w:r>
      <w:r>
        <w:rPr>
          <w:noProof/>
        </w:rPr>
        <w:fldChar w:fldCharType="separate"/>
      </w:r>
      <w:r>
        <w:rPr>
          <w:noProof/>
        </w:rPr>
        <w:t>26</w:t>
      </w:r>
      <w:r>
        <w:rPr>
          <w:noProof/>
        </w:rPr>
        <w:fldChar w:fldCharType="end"/>
      </w:r>
    </w:p>
    <w:p w14:paraId="049B225A" w14:textId="6D3068DC" w:rsidR="009A66DE" w:rsidRDefault="009A66DE">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_Toc120623887 \h </w:instrText>
      </w:r>
      <w:r>
        <w:rPr>
          <w:noProof/>
        </w:rPr>
      </w:r>
      <w:r>
        <w:rPr>
          <w:noProof/>
        </w:rPr>
        <w:fldChar w:fldCharType="separate"/>
      </w:r>
      <w:r>
        <w:rPr>
          <w:noProof/>
        </w:rPr>
        <w:t>26</w:t>
      </w:r>
      <w:r>
        <w:rPr>
          <w:noProof/>
        </w:rPr>
        <w:fldChar w:fldCharType="end"/>
      </w:r>
    </w:p>
    <w:p w14:paraId="4E817B8F" w14:textId="68F7FB89" w:rsidR="009A66DE" w:rsidRDefault="009A66DE">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Key Issue #5: Compute distribution across UE and network for tethered glasses</w:t>
      </w:r>
      <w:r>
        <w:rPr>
          <w:noProof/>
        </w:rPr>
        <w:tab/>
      </w:r>
      <w:r>
        <w:rPr>
          <w:noProof/>
        </w:rPr>
        <w:fldChar w:fldCharType="begin" w:fldLock="1"/>
      </w:r>
      <w:r>
        <w:rPr>
          <w:noProof/>
        </w:rPr>
        <w:instrText xml:space="preserve"> PAGEREF _Toc120623888 \h </w:instrText>
      </w:r>
      <w:r>
        <w:rPr>
          <w:noProof/>
        </w:rPr>
      </w:r>
      <w:r>
        <w:rPr>
          <w:noProof/>
        </w:rPr>
        <w:fldChar w:fldCharType="separate"/>
      </w:r>
      <w:r>
        <w:rPr>
          <w:noProof/>
        </w:rPr>
        <w:t>27</w:t>
      </w:r>
      <w:r>
        <w:rPr>
          <w:noProof/>
        </w:rPr>
        <w:fldChar w:fldCharType="end"/>
      </w:r>
    </w:p>
    <w:p w14:paraId="586E04E0" w14:textId="6A852F82" w:rsidR="009A66DE" w:rsidRDefault="009A66DE">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_Toc120623889 \h </w:instrText>
      </w:r>
      <w:r>
        <w:rPr>
          <w:noProof/>
        </w:rPr>
      </w:r>
      <w:r>
        <w:rPr>
          <w:noProof/>
        </w:rPr>
        <w:fldChar w:fldCharType="separate"/>
      </w:r>
      <w:r>
        <w:rPr>
          <w:noProof/>
        </w:rPr>
        <w:t>27</w:t>
      </w:r>
      <w:r>
        <w:rPr>
          <w:noProof/>
        </w:rPr>
        <w:fldChar w:fldCharType="end"/>
      </w:r>
    </w:p>
    <w:p w14:paraId="0FBDDCBF" w14:textId="4B2EBEE2" w:rsidR="009A66DE" w:rsidRDefault="009A66DE">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Key Issue #6: Usage of PIN for Tethered Glasses</w:t>
      </w:r>
      <w:r>
        <w:rPr>
          <w:noProof/>
        </w:rPr>
        <w:tab/>
      </w:r>
      <w:r>
        <w:rPr>
          <w:noProof/>
        </w:rPr>
        <w:fldChar w:fldCharType="begin" w:fldLock="1"/>
      </w:r>
      <w:r>
        <w:rPr>
          <w:noProof/>
        </w:rPr>
        <w:instrText xml:space="preserve"> PAGEREF _Toc120623890 \h </w:instrText>
      </w:r>
      <w:r>
        <w:rPr>
          <w:noProof/>
        </w:rPr>
      </w:r>
      <w:r>
        <w:rPr>
          <w:noProof/>
        </w:rPr>
        <w:fldChar w:fldCharType="separate"/>
      </w:r>
      <w:r>
        <w:rPr>
          <w:noProof/>
        </w:rPr>
        <w:t>27</w:t>
      </w:r>
      <w:r>
        <w:rPr>
          <w:noProof/>
        </w:rPr>
        <w:fldChar w:fldCharType="end"/>
      </w:r>
    </w:p>
    <w:p w14:paraId="01CA36ED" w14:textId="7DCF6556" w:rsidR="009A66DE" w:rsidRDefault="009A66DE">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_Toc120623891 \h </w:instrText>
      </w:r>
      <w:r>
        <w:rPr>
          <w:noProof/>
        </w:rPr>
      </w:r>
      <w:r>
        <w:rPr>
          <w:noProof/>
        </w:rPr>
        <w:fldChar w:fldCharType="separate"/>
      </w:r>
      <w:r>
        <w:rPr>
          <w:noProof/>
        </w:rPr>
        <w:t>27</w:t>
      </w:r>
      <w:r>
        <w:rPr>
          <w:noProof/>
        </w:rPr>
        <w:fldChar w:fldCharType="end"/>
      </w:r>
    </w:p>
    <w:p w14:paraId="45A9C3AA" w14:textId="76816561" w:rsidR="009A66DE" w:rsidRDefault="009A66DE">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Potential Next Steps</w:t>
      </w:r>
      <w:r>
        <w:rPr>
          <w:noProof/>
        </w:rPr>
        <w:tab/>
      </w:r>
      <w:r>
        <w:rPr>
          <w:noProof/>
        </w:rPr>
        <w:fldChar w:fldCharType="begin" w:fldLock="1"/>
      </w:r>
      <w:r>
        <w:rPr>
          <w:noProof/>
        </w:rPr>
        <w:instrText xml:space="preserve"> PAGEREF _Toc120623892 \h </w:instrText>
      </w:r>
      <w:r>
        <w:rPr>
          <w:noProof/>
        </w:rPr>
      </w:r>
      <w:r>
        <w:rPr>
          <w:noProof/>
        </w:rPr>
        <w:fldChar w:fldCharType="separate"/>
      </w:r>
      <w:r>
        <w:rPr>
          <w:noProof/>
        </w:rPr>
        <w:t>27</w:t>
      </w:r>
      <w:r>
        <w:rPr>
          <w:noProof/>
        </w:rPr>
        <w:fldChar w:fldCharType="end"/>
      </w:r>
    </w:p>
    <w:p w14:paraId="1CC438FD" w14:textId="421F5D0F" w:rsidR="009A66DE" w:rsidRDefault="009A66DE">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 and Recommendations</w:t>
      </w:r>
      <w:r>
        <w:rPr>
          <w:noProof/>
        </w:rPr>
        <w:tab/>
      </w:r>
      <w:r>
        <w:rPr>
          <w:noProof/>
        </w:rPr>
        <w:fldChar w:fldCharType="begin" w:fldLock="1"/>
      </w:r>
      <w:r>
        <w:rPr>
          <w:noProof/>
        </w:rPr>
        <w:instrText xml:space="preserve"> PAGEREF _Toc120623893 \h </w:instrText>
      </w:r>
      <w:r>
        <w:rPr>
          <w:noProof/>
        </w:rPr>
      </w:r>
      <w:r>
        <w:rPr>
          <w:noProof/>
        </w:rPr>
        <w:fldChar w:fldCharType="separate"/>
      </w:r>
      <w:r>
        <w:rPr>
          <w:noProof/>
        </w:rPr>
        <w:t>27</w:t>
      </w:r>
      <w:r>
        <w:rPr>
          <w:noProof/>
        </w:rPr>
        <w:fldChar w:fldCharType="end"/>
      </w:r>
    </w:p>
    <w:p w14:paraId="2ECAFF6D" w14:textId="1E23E8EB" w:rsidR="009A66DE" w:rsidRDefault="009A66DE" w:rsidP="009A66DE">
      <w:pPr>
        <w:pStyle w:val="TOC8"/>
        <w:rPr>
          <w:rFonts w:asciiTheme="minorHAnsi" w:eastAsiaTheme="minorEastAsia" w:hAnsiTheme="minorHAnsi" w:cstheme="minorBidi"/>
          <w:b w:val="0"/>
          <w:noProof/>
          <w:szCs w:val="22"/>
          <w:lang w:eastAsia="en-GB"/>
        </w:rPr>
      </w:pPr>
      <w:r>
        <w:rPr>
          <w:noProof/>
        </w:rPr>
        <w:t>Annex A (informative): QoS Control of Relay WLAR UE when 5G Sidelink Used for Tethering Link</w:t>
      </w:r>
      <w:r>
        <w:rPr>
          <w:noProof/>
        </w:rPr>
        <w:tab/>
      </w:r>
      <w:r>
        <w:rPr>
          <w:noProof/>
        </w:rPr>
        <w:fldChar w:fldCharType="begin" w:fldLock="1"/>
      </w:r>
      <w:r>
        <w:rPr>
          <w:noProof/>
        </w:rPr>
        <w:instrText xml:space="preserve"> PAGEREF _Toc120623894 \h </w:instrText>
      </w:r>
      <w:r>
        <w:rPr>
          <w:noProof/>
        </w:rPr>
      </w:r>
      <w:r>
        <w:rPr>
          <w:noProof/>
        </w:rPr>
        <w:fldChar w:fldCharType="separate"/>
      </w:r>
      <w:r>
        <w:rPr>
          <w:noProof/>
        </w:rPr>
        <w:t>27</w:t>
      </w:r>
      <w:r>
        <w:rPr>
          <w:noProof/>
        </w:rPr>
        <w:fldChar w:fldCharType="end"/>
      </w:r>
    </w:p>
    <w:p w14:paraId="3CB5D74F" w14:textId="4194D6E8" w:rsidR="009A66DE" w:rsidRDefault="009A66DE" w:rsidP="009A66DE">
      <w:pPr>
        <w:pStyle w:val="TOC8"/>
        <w:rPr>
          <w:rFonts w:asciiTheme="minorHAnsi" w:eastAsiaTheme="minorEastAsia" w:hAnsiTheme="minorHAnsi" w:cstheme="minorBidi"/>
          <w:b w:val="0"/>
          <w:noProof/>
          <w:szCs w:val="22"/>
          <w:lang w:eastAsia="en-GB"/>
        </w:rPr>
      </w:pPr>
      <w:r>
        <w:rPr>
          <w:noProof/>
        </w:rPr>
        <w:t>Annex &lt;X&gt; (informative): Change history</w:t>
      </w:r>
      <w:r>
        <w:rPr>
          <w:noProof/>
        </w:rPr>
        <w:tab/>
      </w:r>
      <w:r>
        <w:rPr>
          <w:noProof/>
        </w:rPr>
        <w:fldChar w:fldCharType="begin" w:fldLock="1"/>
      </w:r>
      <w:r>
        <w:rPr>
          <w:noProof/>
        </w:rPr>
        <w:instrText xml:space="preserve"> PAGEREF _Toc120623895 \h </w:instrText>
      </w:r>
      <w:r>
        <w:rPr>
          <w:noProof/>
        </w:rPr>
      </w:r>
      <w:r>
        <w:rPr>
          <w:noProof/>
        </w:rPr>
        <w:fldChar w:fldCharType="separate"/>
      </w:r>
      <w:r>
        <w:rPr>
          <w:noProof/>
        </w:rPr>
        <w:t>29</w:t>
      </w:r>
      <w:r>
        <w:rPr>
          <w:noProof/>
        </w:rPr>
        <w:fldChar w:fldCharType="end"/>
      </w:r>
    </w:p>
    <w:p w14:paraId="0B9E3498" w14:textId="2711BBF4"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20623850"/>
      <w:bookmarkEnd w:id="15"/>
      <w:r w:rsidRPr="004D3578">
        <w:t>Foreword</w:t>
      </w:r>
      <w:bookmarkEnd w:id="16"/>
    </w:p>
    <w:p w14:paraId="2511FBFA" w14:textId="4736DAD6" w:rsidR="00080512" w:rsidRPr="004D3578" w:rsidRDefault="00080512">
      <w:r w:rsidRPr="003D3DE1">
        <w:t xml:space="preserve">This Technical </w:t>
      </w:r>
      <w:bookmarkStart w:id="17" w:name="spectype3"/>
      <w:r w:rsidR="00602AEA" w:rsidRPr="003D3DE1">
        <w:t>Report</w:t>
      </w:r>
      <w:bookmarkEnd w:id="17"/>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 w:name="introduction"/>
      <w:bookmarkStart w:id="19" w:name="_Toc120623851"/>
      <w:bookmarkEnd w:id="18"/>
      <w:r w:rsidRPr="004D3578">
        <w:t>Introduction</w:t>
      </w:r>
      <w:bookmarkEnd w:id="19"/>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0" w:name="scope"/>
      <w:bookmarkStart w:id="21" w:name="_Toc120623852"/>
      <w:bookmarkEnd w:id="20"/>
      <w:r w:rsidRPr="004D3578">
        <w:t>1</w:t>
      </w:r>
      <w:r w:rsidRPr="004D3578">
        <w:tab/>
        <w:t>Scope</w:t>
      </w:r>
      <w:bookmarkEnd w:id="21"/>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2" w:name="references"/>
      <w:bookmarkStart w:id="23" w:name="_Toc120623853"/>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1C2C913E" w:rsidR="00A4428A" w:rsidRDefault="00A4428A" w:rsidP="00A4428A">
      <w:pPr>
        <w:pStyle w:val="EX"/>
      </w:pPr>
      <w:r>
        <w:t>[10]</w:t>
      </w:r>
      <w:r>
        <w:tab/>
      </w:r>
      <w:r w:rsidRPr="0094606A">
        <w:t>The Khronos Group</w:t>
      </w:r>
      <w:r>
        <w:t>, "</w:t>
      </w:r>
      <w:r w:rsidRPr="006847E5">
        <w:t>The OpenXR Specification</w:t>
      </w:r>
      <w:r>
        <w:t xml:space="preserve">", </w:t>
      </w:r>
      <w:hyperlink r:id="rId11" w:history="1">
        <w:r w:rsidRPr="001C6393">
          <w:rPr>
            <w:rStyle w:val="Hyperlink"/>
          </w:rPr>
          <w:t>https://registry.khronos.org/OpenXR/specs/1.0/html/xrspec.html</w:t>
        </w:r>
      </w:hyperlink>
    </w:p>
    <w:p w14:paraId="5F0CEB22" w14:textId="77777777" w:rsidR="006A539B" w:rsidRPr="004D3578" w:rsidRDefault="006A539B" w:rsidP="00C417F1">
      <w:pPr>
        <w:pStyle w:val="EX"/>
        <w:rPr>
          <w:lang w:eastAsia="zh-CN"/>
        </w:rPr>
      </w:pP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24" w:name="definitions"/>
      <w:bookmarkStart w:id="25" w:name="_Toc120623854"/>
      <w:bookmarkEnd w:id="24"/>
      <w:r w:rsidRPr="004D3578">
        <w:t>3</w:t>
      </w:r>
      <w:r w:rsidRPr="004D3578">
        <w:tab/>
        <w:t>Definitions</w:t>
      </w:r>
      <w:r w:rsidR="00602AEA">
        <w:t xml:space="preserve"> of terms, symbols and abbreviations</w:t>
      </w:r>
      <w:bookmarkEnd w:id="25"/>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20623855"/>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20623856"/>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20623857"/>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6BCCD299" w14:textId="62A6D229" w:rsidR="009325AD" w:rsidRDefault="009325AD" w:rsidP="003A398C">
      <w:pPr>
        <w:pStyle w:val="EW"/>
      </w:pPr>
      <w:r>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pPr>
      <w:r>
        <w:t>RTT</w:t>
      </w:r>
      <w:r>
        <w:tab/>
        <w:t>Round-Trip Time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29" w:name="clause4"/>
      <w:bookmarkStart w:id="30" w:name="_Toc120623858"/>
      <w:bookmarkEnd w:id="29"/>
      <w:r w:rsidRPr="004D3578">
        <w:t>4</w:t>
      </w:r>
      <w:r w:rsidRPr="004D3578">
        <w:tab/>
      </w:r>
      <w:r w:rsidR="00FD4BD2">
        <w:t>Motivation</w:t>
      </w:r>
      <w:r w:rsidR="00BE2231">
        <w:t xml:space="preserve"> </w:t>
      </w:r>
      <w:r w:rsidR="00CD4924">
        <w:t>and Background</w:t>
      </w:r>
      <w:bookmarkEnd w:id="30"/>
    </w:p>
    <w:p w14:paraId="0DEE3EF6" w14:textId="48AA1028" w:rsidR="00661934" w:rsidRDefault="00661934" w:rsidP="00661934">
      <w:pPr>
        <w:pStyle w:val="Heading2"/>
      </w:pPr>
      <w:bookmarkStart w:id="31" w:name="_Toc120623859"/>
      <w:r w:rsidRPr="00F465B6">
        <w:t>4.</w:t>
      </w:r>
      <w:r>
        <w:t>1</w:t>
      </w:r>
      <w:r>
        <w:tab/>
        <w:t>Summary of TR 26.998</w:t>
      </w:r>
      <w:bookmarkEnd w:id="31"/>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3D9F316" w:rsidR="004618A0" w:rsidRDefault="004618A0" w:rsidP="008B2947">
      <w:pPr>
        <w:pStyle w:val="TH"/>
      </w:pPr>
      <w:r>
        <w:t xml:space="preserve">Table </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17A57B2" w:rsidR="004618A0" w:rsidRDefault="004618A0" w:rsidP="004C347E">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2" w:name="_Toc120623860"/>
      <w:r w:rsidRPr="00F465B6">
        <w:t>4.</w:t>
      </w:r>
      <w:r>
        <w:t>2</w:t>
      </w:r>
      <w:r>
        <w:tab/>
        <w:t>Guiding Use Cases</w:t>
      </w:r>
      <w:bookmarkEnd w:id="32"/>
    </w:p>
    <w:p w14:paraId="59AAECDE" w14:textId="1437AD61" w:rsidR="00661934" w:rsidRDefault="00661934" w:rsidP="00661934">
      <w:pPr>
        <w:pStyle w:val="Heading3"/>
      </w:pPr>
      <w:bookmarkStart w:id="33" w:name="_Toc120623861"/>
      <w:r w:rsidRPr="00F465B6">
        <w:t>4.</w:t>
      </w:r>
      <w:r>
        <w:t>2.1</w:t>
      </w:r>
      <w:r>
        <w:tab/>
        <w:t>Introduction</w:t>
      </w:r>
      <w:bookmarkEnd w:id="33"/>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34" w:name="_Toc120623862"/>
      <w:r w:rsidRPr="00F465B6">
        <w:t>4.</w:t>
      </w:r>
      <w:r>
        <w:t>2.2</w:t>
      </w:r>
      <w:r>
        <w:tab/>
        <w:t>Cycling Glasses</w:t>
      </w:r>
      <w:bookmarkEnd w:id="34"/>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27A61BC6" w:rsidR="007812C0" w:rsidRDefault="007812C0" w:rsidP="007812C0">
      <w:pPr>
        <w:pStyle w:val="Heading2"/>
      </w:pPr>
      <w:bookmarkStart w:id="35" w:name="_Toc2086442"/>
      <w:bookmarkStart w:id="36" w:name="_Toc120623863"/>
      <w:r>
        <w:t>4.3</w:t>
      </w:r>
      <w:r>
        <w:tab/>
      </w:r>
      <w:bookmarkEnd w:id="35"/>
      <w:r>
        <w:t>PIN (Personal IoT Network) elements</w:t>
      </w:r>
      <w:bookmarkEnd w:id="36"/>
    </w:p>
    <w:p w14:paraId="7A567537" w14:textId="30C8455D" w:rsidR="00194919" w:rsidRPr="00401B4E" w:rsidRDefault="00194919" w:rsidP="00194919">
      <w:r w:rsidRPr="00401B4E">
        <w:t>“Personal IoT networks” (PINs) [3]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52259E9E" w:rsidR="00194919" w:rsidRPr="00401B4E" w:rsidRDefault="00194919" w:rsidP="00194919">
      <w:r w:rsidRPr="00401B4E">
        <w:t xml:space="preserve">One use case of [3] is called </w:t>
      </w:r>
      <w:r w:rsidR="00F55141">
        <w:t>"</w:t>
      </w:r>
      <w:r w:rsidRPr="00401B4E">
        <w:t>Media share within PINs</w:t>
      </w:r>
      <w:r w:rsidR="00F55141">
        <w:t>"</w:t>
      </w:r>
      <w:r w:rsidRPr="00401B4E">
        <w:t>. A sub-use case to be noted consists of watching a movie on a smartphone and then switching to watching the movie on AR glasses.</w:t>
      </w:r>
    </w:p>
    <w:p w14:paraId="078AD274" w14:textId="16AE2F47" w:rsidR="00194919" w:rsidRPr="00401B4E" w:rsidRDefault="00194919" w:rsidP="00194919">
      <w:r w:rsidRPr="00401B4E">
        <w:t xml:space="preserve">TR 22.859 [3] includes </w:t>
      </w:r>
      <w:r w:rsidRPr="00401B4E">
        <w:rPr>
          <w:lang w:eastAsia="zh-CN"/>
        </w:rPr>
        <w:t>P</w:t>
      </w:r>
      <w:r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03B77C62" w14:textId="150088A9"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77777777" w:rsidR="00194919" w:rsidRPr="00401B4E" w:rsidRDefault="00194919" w:rsidP="00194919">
      <w:r w:rsidRPr="00401B4E">
        <w:t>Here are two important PIN Element definitions from [4]:</w:t>
      </w:r>
    </w:p>
    <w:p w14:paraId="6BD81259" w14:textId="77777777"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58F3E84F" w:rsidR="00194919" w:rsidRPr="00401B4E" w:rsidRDefault="00CB667D" w:rsidP="00CB667D">
      <w:pPr>
        <w:pStyle w:val="B1"/>
      </w:pPr>
      <w:r>
        <w:t>-</w:t>
      </w:r>
      <w:r>
        <w:tab/>
      </w:r>
      <w:r w:rsidR="00194919" w:rsidRPr="00401B4E">
        <w:t>General: including user plane connectivity requirements such as “</w:t>
      </w:r>
      <w:r w:rsidR="00194919" w:rsidRPr="00401B4E">
        <w:rPr>
          <w:lang w:eastAsia="zh-CN"/>
        </w:rPr>
        <w:t>the 5G system shall support a data path not traversing the 5G network for intra-PIN communications via direct connections.</w:t>
      </w:r>
      <w:r w:rsidR="00194919" w:rsidRPr="00401B4E">
        <w:t>” And “The communication path between PIN Elements may include licensed and unlicensed spectrum as well as 3GPP and non-3GPP access.”</w:t>
      </w:r>
    </w:p>
    <w:p w14:paraId="6EBC2AF4" w14:textId="3D2E2A27" w:rsidR="00194919" w:rsidRPr="00401B4E" w:rsidRDefault="00CB667D" w:rsidP="00CB667D">
      <w:pPr>
        <w:pStyle w:val="B1"/>
      </w:pPr>
      <w:r>
        <w:t>-</w:t>
      </w:r>
      <w:r>
        <w:tab/>
      </w:r>
      <w:r w:rsidR="00194919"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24E427A7" w:rsidR="00194919" w:rsidRPr="00401B4E" w:rsidRDefault="00CB667D" w:rsidP="001D054F">
      <w:pPr>
        <w:pStyle w:val="B1"/>
      </w:pPr>
      <w:r>
        <w:t>-</w:t>
      </w:r>
      <w:r>
        <w:tab/>
      </w:r>
      <w:r w:rsidR="00194919" w:rsidRPr="00401B4E">
        <w:t>Operation without 5G core network connectivity: “The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AFCD241" w14:textId="0A0D5D95" w:rsidR="00194919" w:rsidRDefault="00CB667D" w:rsidP="00CB667D">
      <w:pPr>
        <w:pStyle w:val="B1"/>
      </w:pPr>
      <w:r>
        <w:t>-</w:t>
      </w:r>
      <w:r>
        <w:tab/>
      </w:r>
      <w:r w:rsidR="00194919" w:rsidRPr="00401B4E">
        <w:t xml:space="preserve">PIN </w:t>
      </w:r>
      <w:r w:rsidR="00194919">
        <w:t>discovery: e.g. “</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94919">
        <w:t>” and PIN element capability discovery.</w:t>
      </w:r>
    </w:p>
    <w:p w14:paraId="201ACBCD" w14:textId="77777777" w:rsidR="00194919" w:rsidRPr="00C82C45" w:rsidRDefault="00194919" w:rsidP="00F55141">
      <w:pPr>
        <w:pStyle w:val="EditorsNote"/>
      </w:pPr>
      <w:r w:rsidRPr="00C82C45">
        <w:t>Editor’s note: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p>
    <w:p w14:paraId="5F70AA8C" w14:textId="3B9FBEB7" w:rsidR="00194919" w:rsidRPr="00C82C45" w:rsidRDefault="001D054F" w:rsidP="001D054F">
      <w:pPr>
        <w:pStyle w:val="B1"/>
      </w:pPr>
      <w:r>
        <w:t>-</w:t>
      </w:r>
      <w:r>
        <w:tab/>
      </w:r>
      <w:r w:rsidR="00194919" w:rsidRPr="00C82C45">
        <w:t>Relay selection for PIN direct connection: “The 5G system shall support a mechanism for a PIN Element to select a relay for PIN direct connection that enables access to the target PIN Element.”</w:t>
      </w:r>
    </w:p>
    <w:p w14:paraId="004BB845" w14:textId="688E6102" w:rsidR="00194919" w:rsidRPr="00C82C45" w:rsidRDefault="001D054F" w:rsidP="001D054F">
      <w:pPr>
        <w:pStyle w:val="B1"/>
      </w:pPr>
      <w:r>
        <w:t>-</w:t>
      </w:r>
      <w:r>
        <w:tab/>
      </w:r>
      <w:r w:rsidR="00194919" w:rsidRPr="00C82C45">
        <w:t>Authentication, Privacy and Security: “The 5G system shall provide user privacy; location privacy, identity protection and communication confidentiality for non-3GPP devices and UEs that are using the PIN Element with Gateway Capability […].”</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77777777" w:rsidR="00194919" w:rsidRPr="006F3AF8" w:rsidRDefault="00194919" w:rsidP="006F3AF8">
      <w:pPr>
        <w:pStyle w:val="EditorsNote"/>
      </w:pPr>
      <w:r w:rsidRPr="00C82C45">
        <w:t>Editor's note:</w:t>
      </w:r>
      <w:r w:rsidRPr="00C82C45">
        <w:tab/>
        <w:t>Despite the lack of specific Stage 1 QoS requirements on PIN, Stage 2 includes a solution on QoS management for PINs: “Solution #11: Differentiated QoS between a PINE and 5GS when a PEGC is used for the relay”</w:t>
      </w:r>
    </w:p>
    <w:p w14:paraId="44786E66" w14:textId="5C92077E" w:rsidR="00194919" w:rsidRDefault="008B2947" w:rsidP="008B2947">
      <w:pPr>
        <w:pStyle w:val="B1"/>
      </w:pPr>
      <w:r>
        <w:t>-</w:t>
      </w:r>
      <w:r>
        <w:tab/>
      </w:r>
      <w:r w:rsidR="00194919">
        <w:t>Charging: “</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94919">
        <w:t>”</w:t>
      </w:r>
    </w:p>
    <w:p w14:paraId="5B30082F" w14:textId="6E9D1C48" w:rsidR="00194919" w:rsidRDefault="001D054F" w:rsidP="008B2947">
      <w:pPr>
        <w:pStyle w:val="B1"/>
      </w:pPr>
      <w:r>
        <w:t>-</w:t>
      </w:r>
      <w:r>
        <w:tab/>
      </w:r>
      <w:r w:rsidR="00194919">
        <w:t>PIN Creation and Management: “</w:t>
      </w:r>
      <w:r w:rsidR="00194919" w:rsidRPr="00371179">
        <w:t>The 5G system shall support mechanisms for a network operator or authorized 3rd party (e.g., a PIN User) to create, remove and manage a PIN</w:t>
      </w:r>
      <w:r w:rsidR="00194919">
        <w:t>”</w:t>
      </w:r>
    </w:p>
    <w:p w14:paraId="5CB6D7B4" w14:textId="06E35712" w:rsidR="00194919" w:rsidRPr="00251FD4" w:rsidRDefault="00194919" w:rsidP="00194919">
      <w:pPr>
        <w:rPr>
          <w:sz w:val="24"/>
          <w:szCs w:val="24"/>
        </w:rPr>
      </w:pPr>
      <w:r w:rsidRPr="00251FD4">
        <w:rPr>
          <w:sz w:val="24"/>
          <w:szCs w:val="24"/>
          <w:lang w:eastAsia="zh-CN"/>
        </w:rPr>
        <w:t>The Figure 4.3.2 shows the application architecture for enabling PINAPP (“Personal IoT Network Application”) as described in TS 23.700-78 [</w:t>
      </w:r>
      <w:r>
        <w:rPr>
          <w:sz w:val="24"/>
          <w:szCs w:val="24"/>
          <w:lang w:eastAsia="zh-CN"/>
        </w:rPr>
        <w:t>5</w:t>
      </w:r>
      <w:r w:rsidRPr="00251FD4">
        <w:rPr>
          <w:sz w:val="24"/>
          <w:szCs w:val="24"/>
          <w:lang w:eastAsia="zh-CN"/>
        </w:rPr>
        <w:t>].</w:t>
      </w:r>
      <w:r w:rsidRPr="00251FD4">
        <w:rPr>
          <w:sz w:val="24"/>
          <w:szCs w:val="24"/>
        </w:rPr>
        <w:t xml:space="preserve">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5pt;height:146.5pt" o:ole="">
            <v:imagedata r:id="rId13" o:title=""/>
          </v:shape>
          <o:OLEObject Type="Embed" ProgID="Visio.Drawing.15" ShapeID="_x0000_i1025" DrawAspect="Content" ObjectID="_1731236801" r:id="rId14"/>
        </w:object>
      </w:r>
    </w:p>
    <w:p w14:paraId="12D5C2DC" w14:textId="5A8FF793" w:rsidR="00194919" w:rsidRPr="005105E9" w:rsidRDefault="00194919" w:rsidP="00194919">
      <w:pPr>
        <w:pStyle w:val="TF"/>
      </w:pPr>
      <w:r w:rsidRPr="00273FE4">
        <w:t>Figure </w:t>
      </w:r>
      <w:r>
        <w:t>4.3.2</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7777777" w:rsidR="00194919" w:rsidRDefault="00194919" w:rsidP="00194919">
      <w:pPr>
        <w:rPr>
          <w:sz w:val="24"/>
          <w:szCs w:val="24"/>
        </w:rPr>
      </w:pPr>
      <w:r>
        <w:rPr>
          <w:sz w:val="24"/>
          <w:szCs w:val="24"/>
        </w:rPr>
        <w:t xml:space="preserve">Figure 4.3.3 shows the PIN network architecture in 5GS as described in TR 23.700-88[6]. </w:t>
      </w:r>
    </w:p>
    <w:p w14:paraId="1ABFC4BF" w14:textId="77777777" w:rsidR="00194919" w:rsidRPr="00977052" w:rsidRDefault="00194919" w:rsidP="00194919">
      <w:pPr>
        <w:pStyle w:val="TH"/>
      </w:pPr>
      <w:r w:rsidRPr="00977052">
        <w:object w:dxaOrig="8549" w:dyaOrig="7430" w14:anchorId="72234D13">
          <v:shape id="_x0000_i1026" type="#_x0000_t75" style="width:306.05pt;height:264.15pt" o:ole="">
            <v:imagedata r:id="rId15" o:title=""/>
          </v:shape>
          <o:OLEObject Type="Embed" ProgID="Word.Picture.8" ShapeID="_x0000_i1026" DrawAspect="Content" ObjectID="_1731236802" r:id="rId16"/>
        </w:object>
      </w:r>
    </w:p>
    <w:p w14:paraId="49EB8E0E" w14:textId="77777777" w:rsidR="00194919" w:rsidRPr="00977052" w:rsidRDefault="00194919" w:rsidP="00194919">
      <w:pPr>
        <w:pStyle w:val="TF"/>
        <w:rPr>
          <w:rFonts w:eastAsia="Malgun Gothic"/>
        </w:rPr>
      </w:pPr>
      <w:r w:rsidRPr="00150236">
        <w:rPr>
          <w:rFonts w:cs="Arial"/>
        </w:rPr>
        <w:t>Figure 4.3.3</w:t>
      </w:r>
      <w:r w:rsidRPr="00977052">
        <w:rPr>
          <w:rFonts w:eastAsia="Malgun Gothic"/>
        </w:rPr>
        <w:t>: Personal IoT Networks Architecture in 5GS</w:t>
      </w:r>
    </w:p>
    <w:p w14:paraId="6CB5918A" w14:textId="77777777" w:rsidR="00194919" w:rsidRDefault="00194919" w:rsidP="00194919">
      <w:pPr>
        <w:rPr>
          <w:sz w:val="24"/>
          <w:szCs w:val="24"/>
        </w:rPr>
      </w:pPr>
      <w:r>
        <w:rPr>
          <w:sz w:val="24"/>
          <w:szCs w:val="24"/>
        </w:rPr>
        <w:t>As showing in Figure 4.3.3, the system architecture contains 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18E22086" w14:textId="77777777" w:rsidR="00194919" w:rsidRPr="00C82C45" w:rsidRDefault="00194919" w:rsidP="006F3AF8">
      <w:pPr>
        <w:pStyle w:val="EditorsNote"/>
      </w:pPr>
      <w:r w:rsidRPr="00C82C45">
        <w:t>Editor’s Note: The reference points among PINE, PEGC, and PEMC, no matter whether non-3GPP access or sidelink or via 5GC is used, is transparent to the 5GS and not specified by SA2.</w:t>
      </w:r>
    </w:p>
    <w:p w14:paraId="36067CE9" w14:textId="77777777" w:rsidR="00194919" w:rsidRDefault="00194919" w:rsidP="00194919">
      <w:pPr>
        <w:rPr>
          <w:sz w:val="24"/>
          <w:szCs w:val="24"/>
        </w:rPr>
      </w:pPr>
      <w:r>
        <w:rPr>
          <w:sz w:val="24"/>
          <w:szCs w:val="24"/>
        </w:rPr>
        <w:t xml:space="preserve"> </w:t>
      </w:r>
    </w:p>
    <w:p w14:paraId="4BCA6FFE" w14:textId="1274489F" w:rsidR="00194919" w:rsidRPr="00F55141" w:rsidRDefault="00194919" w:rsidP="00F55141">
      <w:r w:rsidRPr="00F55141">
        <w:t xml:space="preserve">When considering the </w:t>
      </w:r>
      <w:r w:rsidRPr="00F55141">
        <w:rPr>
          <w:i/>
          <w:iCs/>
          <w:lang w:eastAsia="ko-KR"/>
        </w:rPr>
        <w:t>Type 3: 5G WireLess Tethered AR UE</w:t>
      </w:r>
      <w:r w:rsidRPr="00F55141">
        <w:t xml:space="preserve"> described in TR 26.998 [2], and the PIN architecture aspects described in 3GPP TR 23.700-88 [6] there is a functional mapping to PIN Element types.</w:t>
      </w:r>
      <w:r w:rsidR="00F55141">
        <w:t xml:space="preserve"> </w:t>
      </w:r>
      <w:r w:rsidRPr="00F55141">
        <w:t xml:space="preserve">The </w:t>
      </w:r>
      <w:r w:rsidRPr="00F55141">
        <w:rPr>
          <w:i/>
          <w:iCs/>
          <w:lang w:eastAsia="ko-KR"/>
        </w:rPr>
        <w:t>WLAR UE</w:t>
      </w:r>
      <w:r w:rsidRPr="00F55141">
        <w:rPr>
          <w:lang w:eastAsia="ko-KR"/>
        </w:rPr>
        <w:t xml:space="preserve"> consists of a </w:t>
      </w:r>
      <w:r w:rsidRPr="00F55141">
        <w:rPr>
          <w:i/>
          <w:iCs/>
          <w:lang w:eastAsia="ko-KR"/>
        </w:rPr>
        <w:t xml:space="preserve">5G Phone </w:t>
      </w:r>
      <w:r w:rsidRPr="00F55141">
        <w:rPr>
          <w:lang w:eastAsia="ko-KR"/>
        </w:rPr>
        <w:t>and</w:t>
      </w:r>
      <w:r w:rsidRPr="00F55141">
        <w:rPr>
          <w:i/>
          <w:iCs/>
          <w:lang w:eastAsia="ko-KR"/>
        </w:rPr>
        <w:t xml:space="preserve"> Tethered Glasses</w:t>
      </w:r>
      <w:r w:rsidRPr="00F55141">
        <w:rPr>
          <w:lang w:eastAsia="ko-KR"/>
        </w:rPr>
        <w:t>, when</w:t>
      </w:r>
      <w:r w:rsidRPr="00F55141">
        <w:t xml:space="preserve"> wireless tethered connectivity 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7C823088"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Tethered Glasses</w:t>
      </w:r>
      <w:r w:rsidR="00194919" w:rsidRPr="00F55141">
        <w:rPr>
          <w:lang w:eastAsia="ko-KR"/>
        </w:rPr>
        <w:t xml:space="preserve"> can act as a PINE (PIN element). </w:t>
      </w:r>
    </w:p>
    <w:p w14:paraId="514F9EF0" w14:textId="6A4C6677"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WireLess Tethered AR UE</w:t>
      </w:r>
      <w:r w:rsidR="00194919" w:rsidRPr="00F55141">
        <w:rPr>
          <w:lang w:eastAsia="ko-KR"/>
        </w:rPr>
        <w:t xml:space="preserve"> can then be considered a PIN.</w:t>
      </w:r>
    </w:p>
    <w:p w14:paraId="76912C62" w14:textId="77777777" w:rsidR="00194919" w:rsidRPr="00F55141" w:rsidRDefault="00194919" w:rsidP="00F55141">
      <w:pPr>
        <w:rPr>
          <w:lang w:eastAsia="ko-KR"/>
        </w:rPr>
      </w:pPr>
      <w:r w:rsidRPr="00F55141">
        <w:rPr>
          <w:lang w:eastAsia="ko-KR"/>
        </w:rPr>
        <w:t xml:space="preserve">Using the PIN architecture as basis for </w:t>
      </w:r>
      <w:r w:rsidRPr="00F55141">
        <w:rPr>
          <w:i/>
          <w:iCs/>
          <w:lang w:eastAsia="ko-KR"/>
        </w:rPr>
        <w:t>WLAR UEs</w:t>
      </w:r>
      <w:r w:rsidRPr="00F55141">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3E61AA27" w14:textId="688A8EC3" w:rsidR="002A50A1" w:rsidRDefault="002A50A1" w:rsidP="002A50A1">
      <w:pPr>
        <w:pStyle w:val="Heading2"/>
      </w:pPr>
      <w:bookmarkStart w:id="37" w:name="_Toc120623864"/>
      <w:r>
        <w:t>4.4</w:t>
      </w:r>
      <w:r>
        <w:tab/>
        <w:t>Device Architectures for Tethered Glasses</w:t>
      </w:r>
      <w:bookmarkEnd w:id="37"/>
    </w:p>
    <w:p w14:paraId="43C96638" w14:textId="77777777" w:rsidR="002A50A1" w:rsidRPr="006C7792" w:rsidRDefault="002A50A1" w:rsidP="000E5CD6">
      <w:pPr>
        <w:pStyle w:val="Heading3"/>
      </w:pPr>
      <w:bookmarkStart w:id="38" w:name="_Toc120623865"/>
      <w:r>
        <w:t>4.4.1</w:t>
      </w:r>
      <w:r>
        <w:tab/>
        <w:t>General</w:t>
      </w:r>
      <w:bookmarkEnd w:id="38"/>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32F6FCFC"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8"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0D07B7A7" w:rsidR="002A50A1" w:rsidRDefault="008B2947" w:rsidP="008B2947">
      <w:pPr>
        <w:pStyle w:val="B1"/>
        <w:rPr>
          <w:lang w:eastAsia="en-GB"/>
        </w:rPr>
      </w:pPr>
      <w:r>
        <w:rPr>
          <w:lang w:eastAsia="en-GB"/>
        </w:rPr>
        <w:t>-</w:t>
      </w:r>
      <w:r>
        <w:rPr>
          <w:lang w:eastAsia="en-GB"/>
        </w:rPr>
        <w:tab/>
      </w:r>
      <w:r w:rsidR="002A50A1">
        <w:rPr>
          <w:lang w:eastAsia="en-GB"/>
        </w:rPr>
        <w:t>5G System: supports the AR/MR application to access the network through the 5G system, either directly or through the MAF.</w:t>
      </w:r>
    </w:p>
    <w:p w14:paraId="6B772DA3" w14:textId="099482D9" w:rsidR="002A50A1" w:rsidRDefault="009B672F" w:rsidP="00CB667D">
      <w:pPr>
        <w:pStyle w:val="TH"/>
      </w:pPr>
      <w:r>
        <w:object w:dxaOrig="24157" w:dyaOrig="10417" w14:anchorId="413E2EC1">
          <v:shape id="_x0000_i1027" type="#_x0000_t75" style="width:479.5pt;height:207.8pt" o:ole="">
            <v:imagedata r:id="rId19" o:title=""/>
          </v:shape>
          <o:OLEObject Type="Embed" ProgID="Visio.Drawing.15" ShapeID="_x0000_i1027" DrawAspect="Content" ObjectID="_1731236803" r:id="rId20"/>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39" w:name="_Toc120623866"/>
      <w:r>
        <w:t>4.4.2</w:t>
      </w:r>
      <w:r>
        <w:tab/>
      </w:r>
      <w:r w:rsidRPr="00937B18">
        <w:t xml:space="preserve">Tethered </w:t>
      </w:r>
      <w:r>
        <w:t>Standalone AR Glasses</w:t>
      </w:r>
      <w:bookmarkEnd w:id="39"/>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8pt;height:140.35pt" o:ole="">
            <v:imagedata r:id="rId21" o:title=""/>
          </v:shape>
          <o:OLEObject Type="Embed" ProgID="Visio.Drawing.15" ShapeID="_x0000_i1028" DrawAspect="Content" ObjectID="_1731236804"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0DCA3BF9" w:rsidR="002A50A1" w:rsidRDefault="001D054F" w:rsidP="001D054F">
      <w:pPr>
        <w:pStyle w:val="B1"/>
      </w:pPr>
      <w:r>
        <w:t>-</w:t>
      </w:r>
      <w:r>
        <w:tab/>
      </w:r>
      <w:r w:rsidR="002A50A1" w:rsidRPr="000F309B">
        <w:t>Maximum number of combined encoding and decoding instances: 16</w:t>
      </w:r>
      <w:r w:rsidR="002A50A1">
        <w:t xml:space="preserve"> for video, audio tbd</w:t>
      </w:r>
    </w:p>
    <w:p w14:paraId="1AF203C3" w14:textId="2C7002F8" w:rsidR="002A50A1" w:rsidRDefault="001D054F" w:rsidP="001D054F">
      <w:pPr>
        <w:pStyle w:val="B1"/>
      </w:pPr>
      <w:r>
        <w:t>-</w:t>
      </w:r>
      <w:r>
        <w:tab/>
      </w:r>
      <w:r w:rsidR="002A50A1">
        <w:t xml:space="preserve">Audio capabilities that allow to encode several PCM signals with low-latency and to decode multiple audio PCM signals in parallel.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38351B9E" w:rsidR="00047D48" w:rsidRDefault="002A50A1" w:rsidP="002A50A1">
      <w:pPr>
        <w:pStyle w:val="EditorsNote"/>
      </w:pPr>
      <w:r>
        <w:t>Editor’s Note: More detailed assumptions on the rendering capabilities needs to be documented</w:t>
      </w:r>
      <w:r w:rsidR="00BF4A5C">
        <w:t>.</w:t>
      </w:r>
      <w:r w:rsidR="00C82C45">
        <w:t xml:space="preserve"> T</w:t>
      </w:r>
      <w:r w:rsidR="00047D48">
        <w:t>hese assumptions may be aligned with what MeCAR defines</w:t>
      </w:r>
    </w:p>
    <w:p w14:paraId="683BD188" w14:textId="5F74B8B8" w:rsidR="000D2757" w:rsidRDefault="000D2757" w:rsidP="000D2757">
      <w:pPr>
        <w:pStyle w:val="Heading3"/>
      </w:pPr>
      <w:bookmarkStart w:id="40" w:name="_Toc120623867"/>
      <w:r>
        <w:t>4.4.3</w:t>
      </w:r>
      <w:r>
        <w:tab/>
      </w:r>
      <w:r w:rsidR="00315BAB">
        <w:t xml:space="preserve">Tethered </w:t>
      </w:r>
      <w:r>
        <w:t>Display AR Glasses</w:t>
      </w:r>
      <w:bookmarkEnd w:id="40"/>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796F2EDA" w:rsidR="000D2757" w:rsidRPr="00CE358D" w:rsidRDefault="00196568" w:rsidP="001D054F">
      <w:pPr>
        <w:pStyle w:val="TH"/>
      </w:pPr>
      <w:r>
        <w:object w:dxaOrig="18582" w:dyaOrig="5208" w14:anchorId="37F2D200">
          <v:shape id="_x0000_i1029" type="#_x0000_t75" style="width:480.35pt;height:135.95pt" o:ole="">
            <v:imagedata r:id="rId23" o:title=""/>
          </v:shape>
          <o:OLEObject Type="Embed" ProgID="Visio.Drawing.15" ShapeID="_x0000_i1029" DrawAspect="Content" ObjectID="_1731236805" r:id="rId24"/>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pPr>
      <w:bookmarkStart w:id="41" w:name="_Hlk114753338"/>
      <w:bookmarkStart w:id="42" w:name="_Toc120623868"/>
      <w:r>
        <w:t>4.4.4</w:t>
      </w:r>
      <w:r>
        <w:tab/>
        <w:t>Tethered AR Glasses with 5G Relay</w:t>
      </w:r>
      <w:bookmarkEnd w:id="42"/>
    </w:p>
    <w:p w14:paraId="76AC1248" w14:textId="77777777" w:rsidR="00B9253A" w:rsidRDefault="00B9253A" w:rsidP="00B9253A">
      <w:pPr>
        <w:rPr>
          <w:lang w:eastAsia="zh-CN"/>
        </w:rPr>
      </w:pPr>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7777777" w:rsidR="00B9253A" w:rsidRDefault="00B9253A" w:rsidP="00B9253A">
      <w:pPr>
        <w:rPr>
          <w:lang w:eastAsia="zh-CN"/>
        </w:rPr>
      </w:pPr>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p>
    <w:p w14:paraId="1FC8B79E" w14:textId="77777777" w:rsidR="00B9253A" w:rsidRDefault="00B9253A" w:rsidP="00B9253A">
      <w:pPr>
        <w:rPr>
          <w:lang w:eastAsia="zh-CN"/>
        </w:rPr>
      </w:pPr>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45pt;height:139.7pt" o:ole="">
            <v:imagedata r:id="rId25" o:title=""/>
          </v:shape>
          <o:OLEObject Type="Embed" ProgID="Visio.Drawing.15" ShapeID="_x0000_i1030" DrawAspect="Content" ObjectID="_1731236806" r:id="rId26"/>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41"/>
    </w:p>
    <w:p w14:paraId="2A281AAA" w14:textId="1D5A0702" w:rsidR="00CD4924" w:rsidRDefault="00CD4924" w:rsidP="00CD4924">
      <w:pPr>
        <w:pStyle w:val="Heading1"/>
      </w:pPr>
      <w:bookmarkStart w:id="43" w:name="_Toc120623869"/>
      <w:r>
        <w:t>5</w:t>
      </w:r>
      <w:r w:rsidRPr="004D3578">
        <w:tab/>
      </w:r>
      <w:r w:rsidR="00BB2E4A">
        <w:t xml:space="preserve">System </w:t>
      </w:r>
      <w:r w:rsidR="000E3EC4">
        <w:t>Architectures and Call Flows</w:t>
      </w:r>
      <w:bookmarkEnd w:id="43"/>
    </w:p>
    <w:p w14:paraId="47E59EDB" w14:textId="6093DA4B" w:rsidR="00BB2E4A" w:rsidRDefault="00BB2E4A" w:rsidP="00BB2E4A">
      <w:pPr>
        <w:pStyle w:val="Heading2"/>
      </w:pPr>
      <w:bookmarkStart w:id="44" w:name="_Toc67919020"/>
      <w:bookmarkStart w:id="45" w:name="_Toc92713717"/>
      <w:bookmarkStart w:id="46" w:name="_Toc120623870"/>
      <w:r>
        <w:rPr>
          <w:rFonts w:eastAsia="Malgun Gothic"/>
          <w:lang w:eastAsia="ko-KR"/>
        </w:rPr>
        <w:t>5.1</w:t>
      </w:r>
      <w:r>
        <w:rPr>
          <w:rFonts w:eastAsia="Malgun Gothic"/>
          <w:lang w:eastAsia="ko-KR"/>
        </w:rPr>
        <w:tab/>
        <w:t>System Architecture</w:t>
      </w:r>
      <w:bookmarkEnd w:id="46"/>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7pt;height:182.25pt" o:ole="">
            <v:imagedata r:id="rId27" o:title=""/>
          </v:shape>
          <o:OLEObject Type="Embed" ProgID="Visio.Drawing.15" ShapeID="_x0000_i1031" DrawAspect="Content" ObjectID="_1731236807" r:id="rId28"/>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47" w:name="_Toc120623871"/>
      <w:bookmarkEnd w:id="44"/>
      <w:bookmarkEnd w:id="45"/>
      <w:r>
        <w:rPr>
          <w:rFonts w:eastAsia="Malgun Gothic"/>
        </w:rPr>
        <w:t>5.2</w:t>
      </w:r>
      <w:r>
        <w:rPr>
          <w:rFonts w:eastAsia="Malgun Gothic"/>
        </w:rPr>
        <w:tab/>
        <w:t>Call flows</w:t>
      </w:r>
      <w:bookmarkEnd w:id="47"/>
      <w:r>
        <w:rPr>
          <w:rFonts w:eastAsia="Malgun Gothic"/>
        </w:rPr>
        <w:t xml:space="preserve"> </w:t>
      </w:r>
    </w:p>
    <w:p w14:paraId="569EB137" w14:textId="77777777"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 the call flow is provided in Figure 5.3-1,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77777777"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77777777" w:rsidR="009F1F5D" w:rsidRDefault="009F1F5D" w:rsidP="009F1F5D">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48" w:name="_Hlk111074269"/>
    <w:p w14:paraId="227C0FCF" w14:textId="77777777" w:rsidR="009F1F5D" w:rsidRDefault="009F1F5D" w:rsidP="001D054F">
      <w:pPr>
        <w:pStyle w:val="TH"/>
      </w:pPr>
      <w:r w:rsidRPr="00684E63">
        <w:rPr>
          <w:rStyle w:val="THChar"/>
          <w:noProof/>
        </w:rPr>
        <w:object w:dxaOrig="11220" w:dyaOrig="7344" w14:anchorId="1B7D8D75">
          <v:shape id="_x0000_i1032" type="#_x0000_t75" style="width:351.75pt;height:272.45pt" o:ole="">
            <v:imagedata r:id="rId29" o:title=""/>
          </v:shape>
          <o:OLEObject Type="Embed" ProgID="Mscgen.Chart" ShapeID="_x0000_i1032" DrawAspect="Content" ObjectID="_1731236808" r:id="rId30"/>
        </w:object>
      </w:r>
      <w:bookmarkEnd w:id="48"/>
    </w:p>
    <w:p w14:paraId="0C774022" w14:textId="77777777" w:rsidR="009F1F5D" w:rsidRPr="00101D8C" w:rsidRDefault="009F1F5D" w:rsidP="009F1F5D">
      <w:pPr>
        <w:pStyle w:val="TF"/>
      </w:pPr>
      <w:r>
        <w:t>Figure 5.3-1: Call flow for the tethering architecture s</w:t>
      </w:r>
      <w:r w:rsidRPr="004D6DDC">
        <w:t>tandalone AR</w:t>
      </w:r>
      <w:r>
        <w:t xml:space="preserve"> </w:t>
      </w:r>
      <w:r w:rsidRPr="004D6DDC">
        <w:t>glass</w:t>
      </w:r>
      <w:r>
        <w:t>es</w:t>
      </w:r>
      <w:r w:rsidRPr="004D6DDC">
        <w:t>-based device architecture</w:t>
      </w:r>
      <w:r>
        <w:t>.</w:t>
      </w:r>
    </w:p>
    <w:p w14:paraId="55E41A36" w14:textId="77777777" w:rsidR="009F1F5D" w:rsidRDefault="009F1F5D" w:rsidP="009F1F5D">
      <w:pPr>
        <w:rPr>
          <w:rStyle w:val="THChar"/>
        </w:rPr>
      </w:pPr>
    </w:p>
    <w:p w14:paraId="2ACE7CDC" w14:textId="77777777"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5.3-1)</w:t>
      </w:r>
      <w:r w:rsidRPr="004E1662">
        <w:rPr>
          <w:noProof/>
        </w:rPr>
        <w:t xml:space="preserve"> </w:t>
      </w:r>
      <w:r>
        <w:rPr>
          <w:noProof/>
        </w:rPr>
        <w:t>in Figure 5.3-1</w:t>
      </w:r>
      <w:r w:rsidRPr="004E1662">
        <w:rPr>
          <w:noProof/>
        </w:rPr>
        <w:t xml:space="preserve"> is </w:t>
      </w:r>
      <w:r>
        <w:rPr>
          <w:noProof/>
        </w:rPr>
        <w:t>provided</w:t>
      </w:r>
      <w:r w:rsidRPr="004E1662">
        <w:rPr>
          <w:noProof/>
        </w:rPr>
        <w:t xml:space="preserve"> in Figure 5.3-</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48F12747" w:rsidR="009F1F5D" w:rsidRDefault="00AA7BAC" w:rsidP="009F1F5D">
      <w:pPr>
        <w:pStyle w:val="B1"/>
      </w:pPr>
      <w:r>
        <w:t>6.</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1D054F">
      <w:pPr>
        <w:pStyle w:val="TH"/>
        <w:rPr>
          <w:noProof/>
        </w:rPr>
      </w:pPr>
      <w:r w:rsidRPr="0065792D">
        <w:rPr>
          <w:noProof/>
        </w:rPr>
        <w:object w:dxaOrig="16848" w:dyaOrig="12300" w14:anchorId="3AA881B8">
          <v:shape id="_x0000_i1033" type="#_x0000_t75" style="width:507.95pt;height:439.7pt" o:ole="">
            <v:imagedata r:id="rId31" o:title=""/>
          </v:shape>
          <o:OLEObject Type="Embed" ProgID="Mscgen.Chart" ShapeID="_x0000_i1033" DrawAspect="Content" ObjectID="_1731236809" r:id="rId32"/>
        </w:object>
      </w:r>
    </w:p>
    <w:p w14:paraId="15D92300" w14:textId="55E17826" w:rsidR="009F1F5D" w:rsidRPr="00AC003C" w:rsidRDefault="009F1F5D" w:rsidP="00AC003C">
      <w:pPr>
        <w:pStyle w:val="TF"/>
      </w:pPr>
      <w:r>
        <w:t>Figure 5.3-2: Media delivery pipeline for call flow in Figure 5.3-1.</w:t>
      </w:r>
    </w:p>
    <w:p w14:paraId="46206382" w14:textId="77777777"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5.3.-3. The call flow is different from the one in Figure 5.3.-1 mainly in that the AR/MR Application, Scene Manager and Media Access Function reside on the 5G Device. Additionally, an XR Runtime API is on the 5G Device, the XR Runtime is on the AR Glasses Device, and the 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1755C0D6" w14:textId="77777777" w:rsidR="009F1F5D" w:rsidRPr="00CB667D" w:rsidRDefault="009F1F5D" w:rsidP="00CB667D">
      <w:pPr>
        <w:pStyle w:val="TH"/>
      </w:pPr>
      <w:r w:rsidRPr="00684E63">
        <w:rPr>
          <w:rStyle w:val="THChar"/>
          <w:noProof/>
        </w:rPr>
        <w:object w:dxaOrig="11640" w:dyaOrig="8016" w14:anchorId="6D853CDE">
          <v:shape id="_x0000_i1034" type="#_x0000_t75" style="width:459.8pt;height:371.95pt" o:ole="">
            <v:imagedata r:id="rId33" o:title=""/>
          </v:shape>
          <o:OLEObject Type="Embed" ProgID="Mscgen.Chart" ShapeID="_x0000_i1034" DrawAspect="Content" ObjectID="_1731236810" r:id="rId34"/>
        </w:object>
      </w:r>
    </w:p>
    <w:p w14:paraId="4FD37D20" w14:textId="77777777" w:rsidR="009F1F5D" w:rsidRPr="00101D8C" w:rsidRDefault="009F1F5D" w:rsidP="009F1F5D">
      <w:pPr>
        <w:pStyle w:val="TF"/>
      </w:pPr>
      <w:r>
        <w:t xml:space="preserve">Figure 5.3-3: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77777777"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5.3.-3)</w:t>
      </w:r>
      <w:r w:rsidRPr="004E1662">
        <w:rPr>
          <w:noProof/>
        </w:rPr>
        <w:t xml:space="preserve"> </w:t>
      </w:r>
      <w:r>
        <w:rPr>
          <w:noProof/>
        </w:rPr>
        <w:t>in Figure 5.3-3</w:t>
      </w:r>
      <w:r w:rsidRPr="004E1662">
        <w:rPr>
          <w:noProof/>
        </w:rPr>
        <w:t xml:space="preserve"> is </w:t>
      </w:r>
      <w:r>
        <w:rPr>
          <w:noProof/>
        </w:rPr>
        <w:t>provided</w:t>
      </w:r>
      <w:r w:rsidRPr="004E1662">
        <w:rPr>
          <w:noProof/>
        </w:rPr>
        <w:t xml:space="preserve"> in Figure </w:t>
      </w:r>
      <w:r>
        <w:rPr>
          <w:noProof/>
        </w:rPr>
        <w:t>5.3-4.</w:t>
      </w:r>
    </w:p>
    <w:p w14:paraId="2355D1A7" w14:textId="77777777" w:rsidR="009F1F5D" w:rsidRDefault="009F1F5D" w:rsidP="009F1F5D">
      <w:pPr>
        <w:rPr>
          <w:b/>
          <w:noProof/>
        </w:rPr>
      </w:pPr>
    </w:p>
    <w:p w14:paraId="2E58BFDF" w14:textId="77777777" w:rsidR="009F1F5D" w:rsidRPr="0065792D" w:rsidRDefault="009F1F5D" w:rsidP="00CB667D">
      <w:pPr>
        <w:pStyle w:val="TH"/>
        <w:rPr>
          <w:noProof/>
        </w:rPr>
      </w:pPr>
      <w:r w:rsidRPr="0065792D">
        <w:rPr>
          <w:noProof/>
        </w:rPr>
        <w:object w:dxaOrig="17268" w:dyaOrig="12660" w14:anchorId="2B7D065D">
          <v:shape id="_x0000_i1035" type="#_x0000_t75" style="width:487.8pt;height:424.1pt" o:ole="">
            <v:imagedata r:id="rId35" o:title=""/>
          </v:shape>
          <o:OLEObject Type="Embed" ProgID="Mscgen.Chart" ShapeID="_x0000_i1035" DrawAspect="Content" ObjectID="_1731236811" r:id="rId36"/>
        </w:object>
      </w:r>
    </w:p>
    <w:p w14:paraId="1DC59D70" w14:textId="77777777" w:rsidR="009F1F5D" w:rsidRPr="00101D8C" w:rsidRDefault="009F1F5D" w:rsidP="009F1F5D">
      <w:pPr>
        <w:pStyle w:val="TF"/>
      </w:pPr>
      <w:r>
        <w:t>Figure 5.3-4: Media delivery pipeline for call flow in Figure 5.3-3.</w:t>
      </w:r>
    </w:p>
    <w:p w14:paraId="4FDC1D0E" w14:textId="3683924D" w:rsidR="00CD4924" w:rsidRDefault="00AA7BAC" w:rsidP="00026E6D">
      <w:pPr>
        <w:pStyle w:val="Heading1"/>
      </w:pPr>
      <w:bookmarkStart w:id="49" w:name="_Toc120623872"/>
      <w:r>
        <w:t>6</w:t>
      </w:r>
      <w:r w:rsidR="00843E09" w:rsidRPr="004D3578">
        <w:tab/>
      </w:r>
      <w:r w:rsidR="00015DB0">
        <w:t>Identified Key Issues and Potential Solutions</w:t>
      </w:r>
      <w:bookmarkEnd w:id="49"/>
    </w:p>
    <w:p w14:paraId="5B7B453E" w14:textId="38B257B2" w:rsidR="00414538" w:rsidRDefault="00026E6D" w:rsidP="001D054F">
      <w:pPr>
        <w:pStyle w:val="EditorsNote"/>
      </w:pPr>
      <w:r>
        <w:t>Editor’s Note</w:t>
      </w:r>
      <w:r w:rsidR="001D054F">
        <w:t xml:space="preserve">: </w:t>
      </w:r>
      <w:r w:rsidR="00414538" w:rsidRPr="00026E6D">
        <w:t>Providing recommendations for suitable architectures to meet typical AR requirements such as low power consumption, low latency, high bitrates, security and reliability.</w:t>
      </w:r>
    </w:p>
    <w:p w14:paraId="3EF394C5" w14:textId="3C33D343" w:rsidR="00A3483B" w:rsidRDefault="00A3483B" w:rsidP="00A3483B">
      <w:pPr>
        <w:pStyle w:val="Heading2"/>
      </w:pPr>
      <w:bookmarkStart w:id="50" w:name="_Toc120623873"/>
      <w:r>
        <w:t>6.1</w:t>
      </w:r>
      <w:r>
        <w:tab/>
        <w:t>Key Issue #</w:t>
      </w:r>
      <w:r w:rsidR="006D0783">
        <w:t>1</w:t>
      </w:r>
      <w:r>
        <w:t>: How to provide End-to-End QoS for the 5G relay architecture</w:t>
      </w:r>
      <w:bookmarkEnd w:id="50"/>
    </w:p>
    <w:p w14:paraId="219F2F19" w14:textId="21184678" w:rsidR="00A3483B" w:rsidRDefault="00A3483B" w:rsidP="00A3483B">
      <w:pPr>
        <w:pStyle w:val="Heading3"/>
      </w:pPr>
      <w:bookmarkStart w:id="51" w:name="_Hlk114843861"/>
      <w:bookmarkStart w:id="52" w:name="_Toc120623874"/>
      <w:r>
        <w:t>6.1.1</w:t>
      </w:r>
      <w:r>
        <w:tab/>
        <w:t>Description of the key issue</w:t>
      </w:r>
      <w:bookmarkEnd w:id="52"/>
    </w:p>
    <w:p w14:paraId="72DE8A47" w14:textId="77777777" w:rsidR="00A3483B" w:rsidRDefault="00A3483B" w:rsidP="00A3483B">
      <w:pPr>
        <w:rPr>
          <w:lang w:eastAsia="zh-CN"/>
        </w:rPr>
      </w:pPr>
      <w:r>
        <w:rPr>
          <w:lang w:eastAsia="zh-CN"/>
        </w:rPr>
        <w:t>To an AR/MR application,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53" w:name="_Toc120623875"/>
      <w:r>
        <w:t>6.1.2</w:t>
      </w:r>
      <w:r>
        <w:tab/>
        <w:t>Potential solution</w:t>
      </w:r>
      <w:bookmarkEnd w:id="53"/>
    </w:p>
    <w:p w14:paraId="5819644F" w14:textId="787F95BD" w:rsidR="00A3483B" w:rsidRDefault="006D0783" w:rsidP="00DD107E">
      <w:pPr>
        <w:pStyle w:val="Heading4"/>
        <w:rPr>
          <w:lang w:eastAsia="zh-CN"/>
        </w:rPr>
      </w:pPr>
      <w:bookmarkStart w:id="54" w:name="_Toc120623876"/>
      <w:r>
        <w:rPr>
          <w:lang w:eastAsia="zh-CN"/>
        </w:rPr>
        <w:t>6.1.2.1</w:t>
      </w:r>
      <w:r>
        <w:rPr>
          <w:lang w:eastAsia="zh-CN"/>
        </w:rPr>
        <w:tab/>
      </w:r>
      <w:r w:rsidR="00A3483B">
        <w:rPr>
          <w:lang w:eastAsia="zh-CN"/>
        </w:rPr>
        <w:t>End-to-end latency</w:t>
      </w:r>
      <w:bookmarkEnd w:id="54"/>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51"/>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000000"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55" w:name="_Toc120623877"/>
      <w:r>
        <w:rPr>
          <w:lang w:eastAsia="zh-CN"/>
        </w:rPr>
        <w:t>6.1.2.2</w:t>
      </w:r>
      <w:r>
        <w:rPr>
          <w:lang w:eastAsia="zh-CN"/>
        </w:rPr>
        <w:tab/>
      </w:r>
      <w:r w:rsidR="00A3483B" w:rsidRPr="006D0783">
        <w:rPr>
          <w:lang w:eastAsia="zh-CN"/>
        </w:rPr>
        <w:t>Other End-to-end QoS metrics</w:t>
      </w:r>
      <w:bookmarkEnd w:id="55"/>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2121C34D" w:rsidR="00A3483B" w:rsidRDefault="00A3483B" w:rsidP="00DD107E">
      <w:pPr>
        <w:pStyle w:val="Heading2"/>
      </w:pPr>
      <w:bookmarkStart w:id="56" w:name="_Toc120623878"/>
      <w:r>
        <w:t>6.2</w:t>
      </w:r>
      <w:r>
        <w:tab/>
        <w:t>Key Issue #</w:t>
      </w:r>
      <w:r w:rsidR="006D0783">
        <w:t>2</w:t>
      </w:r>
      <w:r>
        <w:t>: How to determine the non-5G delay for the 5G relay architecture</w:t>
      </w:r>
      <w:bookmarkEnd w:id="56"/>
    </w:p>
    <w:p w14:paraId="7D72BC9A" w14:textId="00335C3F" w:rsidR="00A3483B" w:rsidRDefault="00A3483B" w:rsidP="00A3483B">
      <w:pPr>
        <w:pStyle w:val="Heading3"/>
      </w:pPr>
      <w:bookmarkStart w:id="57" w:name="_Toc120623879"/>
      <w:r>
        <w:t>6.2.1</w:t>
      </w:r>
      <w:r>
        <w:tab/>
        <w:t>Description of the key issue</w:t>
      </w:r>
      <w:bookmarkEnd w:id="57"/>
    </w:p>
    <w:p w14:paraId="35BA5C67" w14:textId="399499B0" w:rsidR="00A3483B" w:rsidRDefault="00A3483B" w:rsidP="00A3483B">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w:t>
      </w:r>
      <w:r w:rsidR="00A412F7">
        <w:t>unnecessarily</w:t>
      </w:r>
      <w:r>
        <w:t xml:space="preserve"> low latency in the 5G network means excessive resource allocation (e.g., to support a more robust modulation-and-coding scheme (MCS)) or pre-empting many other traffic flows. </w:t>
      </w:r>
    </w:p>
    <w:p w14:paraId="4977AA04" w14:textId="77777777" w:rsidR="00A3483B" w:rsidRDefault="00A3483B" w:rsidP="00A3483B">
      <w:r>
        <w:t>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p>
    <w:p w14:paraId="0EC24A0D" w14:textId="77777777" w:rsidR="00A3483B" w:rsidRDefault="00A3483B" w:rsidP="00A3483B">
      <w:r>
        <w:t>There are two ways to measure the latency and they fill in the details for step 10 in Figure 5.2-5 in clause 5.2.</w:t>
      </w:r>
    </w:p>
    <w:p w14:paraId="4E9F8C18" w14:textId="4F8095FF" w:rsidR="00A3483B" w:rsidRDefault="00A3483B" w:rsidP="00DD107E">
      <w:pPr>
        <w:pStyle w:val="Heading3"/>
      </w:pPr>
      <w:bookmarkStart w:id="58" w:name="_Toc120623880"/>
      <w:r>
        <w:t>6.2.2</w:t>
      </w:r>
      <w:r>
        <w:tab/>
        <w:t>Solution: Segment-by-segment delay measurement</w:t>
      </w:r>
      <w:bookmarkEnd w:id="58"/>
      <w:r>
        <w:t xml:space="preserve">         </w:t>
      </w:r>
    </w:p>
    <w:p w14:paraId="59CE5779" w14:textId="77777777" w:rsidR="00A3483B" w:rsidRDefault="00A3483B" w:rsidP="00A3483B">
      <w:r>
        <w:t xml:space="preserve">The delay on Wi-Fi link and the delay between the UPF and the application server are measured separately. One simple solution is to use the ICMP ping protocol (ICMP Echo and Echo Reply, IETF RFC792).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77777777"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40EAC486" w14:textId="77777777" w:rsidR="00A3483B" w:rsidRDefault="00A3483B" w:rsidP="00A3483B">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bookmarkStart w:id="59" w:name="_Hlk114843071"/>
    <w:p w14:paraId="0982175C" w14:textId="212135FB" w:rsidR="00A3483B" w:rsidRPr="00CB667D" w:rsidRDefault="00A3483B" w:rsidP="00CB667D">
      <w:pPr>
        <w:pStyle w:val="TH"/>
        <w:rPr>
          <w:noProof/>
        </w:rPr>
      </w:pPr>
      <w:r>
        <w:rPr>
          <w:noProof/>
        </w:rPr>
        <w:object w:dxaOrig="10680" w:dyaOrig="4755" w14:anchorId="77024480">
          <v:shape id="_x0000_i1036" type="#_x0000_t75" style="width:457.1pt;height:203.5pt" o:ole="">
            <v:imagedata r:id="rId38" o:title=""/>
          </v:shape>
          <o:OLEObject Type="Embed" ProgID="Mscgen.Chart" ShapeID="_x0000_i1036" DrawAspect="Content" ObjectID="_1731236812" r:id="rId39"/>
        </w:object>
      </w:r>
      <w:bookmarkEnd w:id="59"/>
    </w:p>
    <w:p w14:paraId="5EC6CD42" w14:textId="6569F2CC" w:rsidR="00A3483B" w:rsidRDefault="00A3483B" w:rsidP="00A3483B">
      <w:pPr>
        <w:pStyle w:val="TF"/>
      </w:pPr>
      <w:r>
        <w:t>Figure 6.2.2-1: segment-by-segment delay measurement</w:t>
      </w:r>
    </w:p>
    <w:p w14:paraId="0BBD3698" w14:textId="06352974" w:rsidR="00A3483B" w:rsidRDefault="00A3483B" w:rsidP="00DD107E">
      <w:pPr>
        <w:pStyle w:val="Heading3"/>
      </w:pPr>
      <w:bookmarkStart w:id="60" w:name="_Toc120623881"/>
      <w:r>
        <w:t>6.2.3</w:t>
      </w:r>
      <w:r>
        <w:tab/>
        <w:t>Solution: End-to-end delay measurement</w:t>
      </w:r>
      <w:bookmarkEnd w:id="60"/>
      <w:r>
        <w:t xml:space="preserve">    </w:t>
      </w:r>
    </w:p>
    <w:p w14:paraId="74E421FC" w14:textId="77777777" w:rsidR="00A3483B" w:rsidRDefault="00A3483B" w:rsidP="00A3483B">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e.g., by recording the time when the ping request arrives at the phone and the time when the ping request reaches the UPF and takes the difference. Alternatively, the 5G network can assign a new type of 5QI corresponding to a constant delay as the target delay value, e.g., 8ms. This way, the delay experienced by the measurement packet in the 5G network can be considered as a deterministic known value.</w:t>
      </w:r>
    </w:p>
    <w:p w14:paraId="6EF8A64C" w14:textId="77777777"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w:t>
      </w:r>
    </w:p>
    <w:p w14:paraId="1D9F600A" w14:textId="56DC92E3" w:rsidR="00A3483B" w:rsidRDefault="00A3483B" w:rsidP="00A3483B">
      <w:pPr>
        <w:pStyle w:val="TF"/>
      </w:pPr>
      <w:r>
        <w:rPr>
          <w:b w:val="0"/>
          <w:noProof/>
        </w:rPr>
        <w:object w:dxaOrig="10620" w:dyaOrig="5310" w14:anchorId="2D0AD105">
          <v:shape id="_x0000_i1037" type="#_x0000_t75" style="width:433.3pt;height:216.65pt" o:ole="">
            <v:imagedata r:id="rId40" o:title=""/>
          </v:shape>
          <o:OLEObject Type="Embed" ProgID="Mscgen.Chart" ShapeID="_x0000_i1037" DrawAspect="Content" ObjectID="_1731236813" r:id="rId41"/>
        </w:object>
      </w:r>
      <w:r>
        <w:t xml:space="preserve"> </w:t>
      </w:r>
      <w:r>
        <w:br/>
        <w:t>Figure 6.2.3-1: End-to-end delay measurement</w:t>
      </w:r>
    </w:p>
    <w:p w14:paraId="06341B6E" w14:textId="229DEAAD" w:rsidR="00A3483B" w:rsidRDefault="00A3483B" w:rsidP="00A3483B">
      <w:pPr>
        <w:pStyle w:val="TF"/>
        <w:jc w:val="left"/>
        <w:rPr>
          <w:rFonts w:ascii="Times New Roman" w:hAnsi="Times New Roman"/>
          <w:b w:val="0"/>
        </w:rPr>
      </w:pPr>
      <w:r>
        <w:rPr>
          <w:rFonts w:ascii="Times New Roman" w:hAnsi="Times New Roman"/>
          <w:b w:val="0"/>
        </w:rPr>
        <w:t xml:space="preserve">TS 23.501 [TS23.501, V16.4.0]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6.2.2-2.</w:t>
      </w:r>
    </w:p>
    <w:bookmarkStart w:id="61"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38" type="#_x0000_t75" style="width:454.5pt;height:330pt" o:ole="">
            <v:imagedata r:id="rId42" o:title=""/>
          </v:shape>
          <o:OLEObject Type="Embed" ProgID="Mscgen.Chart" ShapeID="_x0000_i1038" DrawAspect="Content" ObjectID="_1731236814" r:id="rId43"/>
        </w:object>
      </w:r>
      <w:bookmarkEnd w:id="61"/>
    </w:p>
    <w:p w14:paraId="453F23B9" w14:textId="55FD38BA" w:rsidR="00A3483B" w:rsidRDefault="00A3483B" w:rsidP="00A3483B">
      <w:pPr>
        <w:pStyle w:val="TF"/>
      </w:pPr>
      <w:r>
        <w:t>Figure 6.2.3-2: Measuring the delay in the 5G system: Per QoS Flow per UE QoS Monitoring in TS23.501</w:t>
      </w:r>
    </w:p>
    <w:p w14:paraId="224A41A8" w14:textId="77777777" w:rsidR="00A3483B" w:rsidRDefault="00A3483B" w:rsidP="00A3483B">
      <w:pPr>
        <w:pStyle w:val="TF"/>
        <w:jc w:val="left"/>
        <w:rPr>
          <w:rFonts w:ascii="Times New Roman" w:hAnsi="Times New Roman"/>
          <w:b w:val="0"/>
        </w:rPr>
      </w:pPr>
      <w:r>
        <w:rPr>
          <w:rFonts w:ascii="Times New Roman" w:hAnsi="Times New Roman"/>
          <w:b w:val="0"/>
        </w:rPr>
        <w:t>The SMF initiates a QoS monitoring request to the NG-RAN (step 2) and the PSA UPF (step 5).</w:t>
      </w:r>
    </w:p>
    <w:p w14:paraId="15C58E85" w14:textId="77777777" w:rsidR="00A3483B" w:rsidRDefault="00A3483B" w:rsidP="00A3483B">
      <w:pPr>
        <w:pStyle w:val="TF"/>
        <w:jc w:val="left"/>
        <w:rPr>
          <w:rFonts w:ascii="Times New Roman" w:hAnsi="Times New Roman"/>
          <w:b w:val="0"/>
        </w:rPr>
      </w:pPr>
      <w:r>
        <w:rPr>
          <w:rFonts w:ascii="Times New Roman" w:hAnsi="Times New Roman"/>
          <w:b w:val="0"/>
        </w:rPr>
        <w:t xml:space="preserve">Step 6: </w:t>
      </w:r>
      <w:r w:rsidRPr="00A3483B">
        <w:rPr>
          <w:rFonts w:ascii="Times New Roman" w:hAnsi="Times New Roman"/>
          <w:b w:val="0"/>
        </w:rPr>
        <w:t>Time stamp</w:t>
      </w:r>
      <w:r>
        <w:rPr>
          <w:rFonts w:ascii="Times New Roman" w:hAnsi="Times New Roman"/>
          <w:b w:val="0"/>
        </w:rPr>
        <w:t xml:space="preserve"> T1 is taken in the PSA UPF before the PSA UPF sends a monitoring packet to the NG-RAN (i.e., gNB). </w:t>
      </w:r>
    </w:p>
    <w:p w14:paraId="56F9388A" w14:textId="77777777" w:rsidR="00A3483B" w:rsidRDefault="00A3483B" w:rsidP="00A3483B">
      <w:pPr>
        <w:pStyle w:val="TF"/>
        <w:jc w:val="left"/>
        <w:rPr>
          <w:rFonts w:ascii="Times New Roman" w:hAnsi="Times New Roman"/>
          <w:b w:val="0"/>
        </w:rPr>
      </w:pPr>
      <w:r>
        <w:rPr>
          <w:rFonts w:ascii="Times New Roman" w:hAnsi="Times New Roman"/>
          <w:b w:val="0"/>
        </w:rPr>
        <w:t>Step 7: the PSA UPF sends a monitoring packet to the NG-RAN, containing T1, QFI and QoS Monitoring Packet (QMP) indicator.</w:t>
      </w:r>
    </w:p>
    <w:p w14:paraId="31FAF720" w14:textId="77777777" w:rsidR="00A3483B" w:rsidRDefault="00A3483B" w:rsidP="00A3483B">
      <w:pPr>
        <w:pStyle w:val="TF"/>
        <w:jc w:val="left"/>
        <w:rPr>
          <w:rFonts w:ascii="Times New Roman" w:hAnsi="Times New Roman"/>
          <w:b w:val="0"/>
        </w:rPr>
      </w:pPr>
      <w:r w:rsidRPr="00A3483B">
        <w:rPr>
          <w:rFonts w:ascii="Times New Roman" w:hAnsi="Times New Roman"/>
          <w:b w:val="0"/>
        </w:rPr>
        <w:t>Step 8: Time stamp T2 is taken when the monitoring packet is received by the NG-RAN.</w:t>
      </w:r>
      <w:r>
        <w:rPr>
          <w:rFonts w:ascii="Times New Roman" w:hAnsi="Times New Roman"/>
          <w:b w:val="0"/>
        </w:rPr>
        <w:t xml:space="preserve"> </w:t>
      </w:r>
    </w:p>
    <w:p w14:paraId="03E75D2C" w14:textId="77777777" w:rsidR="00A3483B" w:rsidRDefault="00A3483B" w:rsidP="00A3483B">
      <w:pPr>
        <w:pStyle w:val="TF"/>
        <w:jc w:val="left"/>
        <w:rPr>
          <w:rFonts w:ascii="Times New Roman" w:hAnsi="Times New Roman"/>
          <w:b w:val="0"/>
        </w:rPr>
      </w:pPr>
      <w:r>
        <w:rPr>
          <w:rFonts w:ascii="Times New Roman" w:hAnsi="Times New Roman"/>
          <w:b w:val="0"/>
        </w:rPr>
        <w:t xml:space="preserve">Step 10: Time stamp T3 is taken when the NG-RAN forwards an UL packet, or generate a dummy UL packet, where for either case the NG-RAN puts T1, T2, T3 and the QMP indicator in the GTP-U header. </w:t>
      </w:r>
    </w:p>
    <w:p w14:paraId="5DEE0C97" w14:textId="77777777" w:rsidR="00A3483B" w:rsidRDefault="00A3483B" w:rsidP="00A3483B">
      <w:pPr>
        <w:pStyle w:val="TF"/>
        <w:jc w:val="left"/>
        <w:rPr>
          <w:rFonts w:ascii="Times New Roman" w:hAnsi="Times New Roman"/>
          <w:b w:val="0"/>
        </w:rPr>
      </w:pPr>
      <w:r>
        <w:rPr>
          <w:rFonts w:ascii="Times New Roman" w:hAnsi="Times New Roman"/>
          <w:b w:val="0"/>
        </w:rPr>
        <w:t xml:space="preserve">Step 11: Time stamp T4 is taken when the UL packet is received. </w:t>
      </w:r>
    </w:p>
    <w:p w14:paraId="1065F21F" w14:textId="77777777" w:rsidR="00A3483B" w:rsidRDefault="00A3483B" w:rsidP="00A3483B">
      <w:pPr>
        <w:pStyle w:val="TF"/>
        <w:jc w:val="left"/>
        <w:rPr>
          <w:rFonts w:ascii="Times New Roman" w:hAnsi="Times New Roman"/>
          <w:b w:val="0"/>
        </w:rPr>
      </w:pPr>
      <w:r>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32064D01" w14:textId="77777777" w:rsidR="00A3483B" w:rsidRPr="00A3483B" w:rsidRDefault="00A3483B" w:rsidP="00A3483B">
      <w:pPr>
        <w:pStyle w:val="TF"/>
        <w:jc w:val="left"/>
        <w:rPr>
          <w:rFonts w:ascii="Times New Roman" w:hAnsi="Times New Roman"/>
          <w:b w:val="0"/>
        </w:rPr>
      </w:pPr>
      <w:r>
        <w:rPr>
          <w:rFonts w:ascii="Times New Roman" w:hAnsi="Times New Roman"/>
          <w:b w:val="0"/>
        </w:rPr>
        <w:t>Finally, the delay on the access network (between the UE and the NG-RAN) can be added to the results in step 13 to get the total delays in the 5G system.</w:t>
      </w:r>
    </w:p>
    <w:p w14:paraId="36C4EC9E" w14:textId="37649BD7" w:rsidR="00A3483B" w:rsidRDefault="00A3483B" w:rsidP="00A3483B">
      <w:pPr>
        <w:pStyle w:val="Heading3"/>
      </w:pPr>
      <w:bookmarkStart w:id="62" w:name="_Toc120623882"/>
      <w:r>
        <w:t>6.2.4</w:t>
      </w:r>
      <w:r>
        <w:tab/>
        <w:t>Time measurement protocol</w:t>
      </w:r>
      <w:bookmarkEnd w:id="62"/>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40215D1F" w:rsidR="00A3483B" w:rsidRDefault="00A3483B" w:rsidP="00A3483B">
      <w:r>
        <w:t xml:space="preserve">Alternatively, ICMP timestamp approach (IETF RFC792) can be used, which, compared toICMP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63" w:name="_Toc120623883"/>
      <w:r>
        <w:t>6.3</w:t>
      </w:r>
      <w:r>
        <w:tab/>
        <w:t>Key Issue #3: What and how to report the non-5G delay</w:t>
      </w:r>
      <w:bookmarkEnd w:id="63"/>
    </w:p>
    <w:p w14:paraId="4AF4F1F0" w14:textId="17F8AE4C" w:rsidR="00A3483B" w:rsidRDefault="00A3483B" w:rsidP="00A3483B">
      <w:pPr>
        <w:pStyle w:val="Heading3"/>
      </w:pPr>
      <w:bookmarkStart w:id="64" w:name="_Toc120623884"/>
      <w:r>
        <w:t>6.3.1</w:t>
      </w:r>
      <w:r>
        <w:tab/>
        <w:t>Description of the key issue</w:t>
      </w:r>
      <w:bookmarkEnd w:id="64"/>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798E04C" w14:textId="3CAA3FBB" w:rsidR="00A3483B" w:rsidRDefault="00A3483B" w:rsidP="00A3483B">
      <w:pPr>
        <w:pStyle w:val="Heading3"/>
      </w:pPr>
      <w:bookmarkStart w:id="65" w:name="_Toc120623885"/>
      <w:r>
        <w:t>6.3.2</w:t>
      </w:r>
      <w:r>
        <w:tab/>
        <w:t>Potential solutions</w:t>
      </w:r>
      <w:bookmarkEnd w:id="65"/>
      <w:r>
        <w:t xml:space="preserve">    </w:t>
      </w:r>
    </w:p>
    <w:p w14:paraId="0EE18A92" w14:textId="3D037A0F" w:rsidR="00A3483B" w:rsidRDefault="00A3483B" w:rsidP="00A3483B">
      <w:r>
        <w:t xml:space="preserve">In the segment-by-segment measurement method (clause 6.2.2), the 5G device (e.g., phone) reports and delay between the AR glasses and the 5G device via Media access function (MAF). Other 5G functions on the 5G device is not excluded. The the UPF reports the delay between the UPF and the application server to SMF. </w:t>
      </w:r>
    </w:p>
    <w:p w14:paraId="7D8DB709" w14:textId="2AA126C1" w:rsidR="00A3483B" w:rsidRDefault="00A3483B" w:rsidP="00A3483B">
      <w:r>
        <w:t>In the end-to-end measurement method (clause 6.2.3), the AR glasses measures the end-to-end delay, forwards the measurement to the 5G device. The 5G device reports it through MAF to the 5G core network.</w:t>
      </w:r>
    </w:p>
    <w:p w14:paraId="40B3D6B8" w14:textId="78A86E21" w:rsidR="00A3483B" w:rsidRDefault="00A3483B" w:rsidP="00A3483B">
      <w:r>
        <w:t xml:space="preserve">The reporting methodology may depend on the </w:t>
      </w:r>
      <w:r w:rsidR="006D0783">
        <w:t>tethering</w:t>
      </w:r>
      <w:r>
        <w:t xml:space="preserve"> architectures. Figure 6.3-1 shows a possible call flow for delay reporting. The reported statistics of the end-to-end delay may include the mean and standard </w:t>
      </w:r>
      <w:r w:rsidR="006D0783">
        <w:t>deviation</w:t>
      </w:r>
      <w:r>
        <w:t xml:space="preserve">. </w:t>
      </w:r>
    </w:p>
    <w:p w14:paraId="4E4133D3" w14:textId="77777777" w:rsidR="00A3483B" w:rsidRDefault="00A3483B" w:rsidP="007461B0"/>
    <w:p w14:paraId="366DFD78" w14:textId="77777777" w:rsidR="00A3483B" w:rsidRDefault="00A3483B" w:rsidP="00CB667D">
      <w:pPr>
        <w:pStyle w:val="TH"/>
      </w:pPr>
      <w:r>
        <w:rPr>
          <w:lang w:val="en-US"/>
        </w:rPr>
        <w:object w:dxaOrig="9630" w:dyaOrig="4080" w14:anchorId="3C24B1E0">
          <v:shape id="_x0000_i1039" type="#_x0000_t75" style="width:481.5pt;height:204pt" o:ole="">
            <v:imagedata r:id="rId44" o:title=""/>
          </v:shape>
          <o:OLEObject Type="Embed" ProgID="Mscgen.Chart" ShapeID="_x0000_i1039" DrawAspect="Content" ObjectID="_1731236815" r:id="rId45"/>
        </w:object>
      </w:r>
    </w:p>
    <w:p w14:paraId="79BB3395" w14:textId="2C0EDDAD" w:rsidR="00A3483B" w:rsidRDefault="00A3483B" w:rsidP="00A3483B">
      <w:pPr>
        <w:pStyle w:val="TF"/>
      </w:pPr>
      <w:r>
        <w:t>Figure 6.3.-1: reporting statistics of end-to-end delay based on end-to-end measurement</w:t>
      </w:r>
    </w:p>
    <w:p w14:paraId="1DB6DF9B" w14:textId="77777777" w:rsidR="00A3483B" w:rsidRDefault="00A3483B" w:rsidP="00CB667D">
      <w:pPr>
        <w:pStyle w:val="TH"/>
      </w:pPr>
      <w:r>
        <w:rPr>
          <w:lang w:val="en-US"/>
        </w:rPr>
        <w:object w:dxaOrig="9630" w:dyaOrig="5400" w14:anchorId="66C8C327">
          <v:shape id="_x0000_i1040" type="#_x0000_t75" style="width:481.5pt;height:269.75pt" o:ole="">
            <v:imagedata r:id="rId46" o:title=""/>
          </v:shape>
          <o:OLEObject Type="Embed" ProgID="Mscgen.Chart" ShapeID="_x0000_i1040" DrawAspect="Content" ObjectID="_1731236816" r:id="rId47"/>
        </w:object>
      </w:r>
    </w:p>
    <w:p w14:paraId="056D1762" w14:textId="6FAC7D34" w:rsidR="00A3483B" w:rsidRDefault="00A3483B" w:rsidP="00A3483B">
      <w:pPr>
        <w:pStyle w:val="TF"/>
      </w:pPr>
      <w:r>
        <w:t>Figure 6.3.-2: reporting statistics of delays based on partial path measurement</w:t>
      </w:r>
    </w:p>
    <w:p w14:paraId="6257A3F6" w14:textId="67D4D796" w:rsidR="00E56841" w:rsidRDefault="00AA7BAC" w:rsidP="00E56841">
      <w:pPr>
        <w:pStyle w:val="Heading2"/>
      </w:pPr>
      <w:bookmarkStart w:id="66" w:name="_Toc120623886"/>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66"/>
    </w:p>
    <w:p w14:paraId="5739FA58" w14:textId="61CE7932" w:rsidR="00E56841" w:rsidRDefault="00AA7BAC" w:rsidP="00E56841">
      <w:pPr>
        <w:pStyle w:val="Heading3"/>
      </w:pPr>
      <w:bookmarkStart w:id="67" w:name="_Toc120623887"/>
      <w:r>
        <w:t>6.</w:t>
      </w:r>
      <w:r w:rsidR="00E56841">
        <w:t>4.1</w:t>
      </w:r>
      <w:r w:rsidR="00E56841">
        <w:tab/>
        <w:t>Description</w:t>
      </w:r>
      <w:bookmarkEnd w:id="67"/>
    </w:p>
    <w:p w14:paraId="6645E3F9" w14:textId="0BD33033" w:rsidR="00E56841" w:rsidRPr="005C45FF"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34620B7C" w14:textId="7D48539A" w:rsidR="00E56841" w:rsidRDefault="00AA7BAC" w:rsidP="00E56841">
      <w:pPr>
        <w:pStyle w:val="Heading2"/>
      </w:pPr>
      <w:bookmarkStart w:id="68" w:name="_Toc120623888"/>
      <w:r>
        <w:t>6.</w:t>
      </w:r>
      <w:r w:rsidR="00E56841">
        <w:t>5</w:t>
      </w:r>
      <w:r w:rsidR="00E56841">
        <w:tab/>
        <w:t xml:space="preserve">Key Issue #5: </w:t>
      </w:r>
      <w:r w:rsidR="0012647C">
        <w:t>Compute distribution across UE and network for tethered glasses</w:t>
      </w:r>
      <w:bookmarkEnd w:id="68"/>
    </w:p>
    <w:p w14:paraId="305F64BF" w14:textId="01FF54F0" w:rsidR="00E56841" w:rsidRDefault="00AA7BAC" w:rsidP="00E56841">
      <w:pPr>
        <w:pStyle w:val="Heading3"/>
      </w:pPr>
      <w:bookmarkStart w:id="69" w:name="_Toc120623889"/>
      <w:r>
        <w:t>6.</w:t>
      </w:r>
      <w:r w:rsidR="00E56841">
        <w:t>5.1</w:t>
      </w:r>
      <w:r w:rsidR="00E56841">
        <w:tab/>
        <w:t>Description</w:t>
      </w:r>
      <w:bookmarkEnd w:id="69"/>
    </w:p>
    <w:p w14:paraId="56A8BEEA" w14:textId="150612F9" w:rsidR="00E56841" w:rsidRDefault="00E56841" w:rsidP="00E56841">
      <w:r>
        <w:t xml:space="preserve">In the tethered display AR Glass context, </w:t>
      </w:r>
      <w:r w:rsidR="00140EF2">
        <w:t xml:space="preserve">parts of the compute may be done on the UE (phone) and other parts may be done in the network. As an example, split rendering may be applied </w:t>
      </w:r>
      <w:r w:rsidR="0051756A">
        <w:t>between the phone and the network. Such a distributed</w:t>
      </w:r>
      <w:r>
        <w:t xml:space="preserve"> workflow may provide benefits</w:t>
      </w:r>
      <w:r w:rsidR="0051756A">
        <w:t xml:space="preserve"> in terms of </w:t>
      </w:r>
      <w:r w:rsidR="00762514">
        <w:t>complexity and supported applications</w:t>
      </w:r>
      <w:r>
        <w:t xml:space="preserve">, but also </w:t>
      </w:r>
      <w:r w:rsidR="00762514">
        <w:t xml:space="preserve">result in </w:t>
      </w:r>
      <w:r>
        <w:t>drawbacks</w:t>
      </w:r>
      <w:r w:rsidR="00762514">
        <w:t xml:space="preserve"> in terms of latency, etc.</w:t>
      </w:r>
      <w:r>
        <w:t>. This clause discusses th</w:t>
      </w:r>
      <w:r w:rsidR="00762514">
        <w:t>e</w:t>
      </w:r>
      <w:r>
        <w:t xml:space="preserve"> workflow and provides relevant conclusions for such an architecture.</w:t>
      </w:r>
    </w:p>
    <w:p w14:paraId="1AC6A0B8" w14:textId="5B4563FE" w:rsidR="00E56841" w:rsidRDefault="00AA7BAC" w:rsidP="00E56841">
      <w:pPr>
        <w:pStyle w:val="Heading2"/>
      </w:pPr>
      <w:bookmarkStart w:id="70" w:name="_Toc120623890"/>
      <w:r>
        <w:t>6.</w:t>
      </w:r>
      <w:r w:rsidR="00E56841">
        <w:t>6</w:t>
      </w:r>
      <w:r w:rsidR="00E56841">
        <w:tab/>
        <w:t xml:space="preserve">Key Issue #6: </w:t>
      </w:r>
      <w:r w:rsidR="00FB0524">
        <w:t xml:space="preserve">Usage of </w:t>
      </w:r>
      <w:r w:rsidR="00000428">
        <w:t>PIN</w:t>
      </w:r>
      <w:r w:rsidR="00FB0524">
        <w:t xml:space="preserve"> for Tethered Glasses</w:t>
      </w:r>
      <w:bookmarkEnd w:id="70"/>
    </w:p>
    <w:p w14:paraId="7DBD746D" w14:textId="4F86FD0C" w:rsidR="00FB0524" w:rsidRDefault="00AA7BAC" w:rsidP="00FB0524">
      <w:pPr>
        <w:pStyle w:val="Heading3"/>
      </w:pPr>
      <w:bookmarkStart w:id="71" w:name="_Toc120623891"/>
      <w:r>
        <w:t>6.</w:t>
      </w:r>
      <w:r w:rsidR="00FB0524">
        <w:t>6.1</w:t>
      </w:r>
      <w:r w:rsidR="00FB0524">
        <w:tab/>
        <w:t>Description</w:t>
      </w:r>
      <w:bookmarkEnd w:id="71"/>
    </w:p>
    <w:p w14:paraId="505FE515" w14:textId="22D9C8F6" w:rsidR="00882123" w:rsidRPr="007461B0" w:rsidRDefault="00AA7BAC" w:rsidP="007461B0">
      <w:pPr>
        <w:pStyle w:val="EditorsNote"/>
      </w:pPr>
      <w:r w:rsidRPr="007461B0">
        <w:t>Editor’s Note</w:t>
      </w:r>
      <w:r w:rsidR="001D054F" w:rsidRPr="007461B0">
        <w:t xml:space="preserve">: </w:t>
      </w:r>
      <w:r w:rsidRPr="007461B0">
        <w:t>Documentation of the relationship between AR Glasses tethering and AR glasses considered as PIN (Personal IoT Network) elements according to TR 22.859 [3] and the derived service requirements in TS 22.261 [4].</w:t>
      </w:r>
    </w:p>
    <w:p w14:paraId="1507DB84" w14:textId="70AC8880" w:rsidR="00026E6D" w:rsidRDefault="00AA7BAC" w:rsidP="00026E6D">
      <w:pPr>
        <w:pStyle w:val="Heading1"/>
      </w:pPr>
      <w:bookmarkStart w:id="72" w:name="_Toc120623892"/>
      <w:r>
        <w:t>7</w:t>
      </w:r>
      <w:r w:rsidR="00026E6D" w:rsidRPr="004D3578">
        <w:tab/>
      </w:r>
      <w:r w:rsidR="00026E6D">
        <w:t>Potential Next Steps</w:t>
      </w:r>
      <w:bookmarkEnd w:id="72"/>
    </w:p>
    <w:p w14:paraId="6DE91FFA" w14:textId="7860BE1E" w:rsidR="00026E6D" w:rsidRPr="00015DB0" w:rsidRDefault="00026E6D" w:rsidP="001D054F">
      <w:pPr>
        <w:pStyle w:val="EditorsNote"/>
      </w:pPr>
      <w:r>
        <w:t>Editor’s Note</w:t>
      </w:r>
      <w:r w:rsidR="001D054F">
        <w:t xml:space="preserve">: </w:t>
      </w:r>
      <w:r>
        <w:t xml:space="preserve">Identify concrete work topics that need to be addressed based on the </w:t>
      </w:r>
      <w:r w:rsidR="00015DB0">
        <w:t>analysis</w:t>
      </w:r>
    </w:p>
    <w:p w14:paraId="50D20D59" w14:textId="4B8E49C6" w:rsidR="00026E6D" w:rsidRDefault="00AA7BAC" w:rsidP="00026E6D">
      <w:pPr>
        <w:pStyle w:val="Heading1"/>
      </w:pPr>
      <w:bookmarkStart w:id="73" w:name="_Toc120623893"/>
      <w:r>
        <w:t>8</w:t>
      </w:r>
      <w:r w:rsidR="00026E6D" w:rsidRPr="004D3578">
        <w:tab/>
      </w:r>
      <w:r w:rsidR="00026E6D">
        <w:t>Conclusions</w:t>
      </w:r>
      <w:r w:rsidR="00015DB0">
        <w:t xml:space="preserve"> and Recommendations</w:t>
      </w:r>
      <w:bookmarkEnd w:id="73"/>
    </w:p>
    <w:p w14:paraId="342B35A4" w14:textId="2BC86E7D" w:rsidR="00015DB0" w:rsidRPr="00015DB0" w:rsidRDefault="00015DB0" w:rsidP="001D054F">
      <w:pPr>
        <w:pStyle w:val="EditorsNote"/>
      </w:pPr>
      <w:r>
        <w:t>Editor’s Note</w:t>
      </w:r>
      <w:r w:rsidR="001D054F">
        <w:t xml:space="preserve">: </w:t>
      </w:r>
      <w:r>
        <w:t>Provide conclusions on how to address the potential next steps in clause 8</w:t>
      </w:r>
    </w:p>
    <w:p w14:paraId="08177474" w14:textId="77777777" w:rsidR="00080512" w:rsidRPr="004D3578" w:rsidRDefault="00080512"/>
    <w:p w14:paraId="476BCD75" w14:textId="3312F979" w:rsidR="00C812B6" w:rsidRDefault="00080512" w:rsidP="00C812B6">
      <w:pPr>
        <w:pStyle w:val="Heading8"/>
      </w:pPr>
      <w:bookmarkStart w:id="74" w:name="tsgNames"/>
      <w:bookmarkStart w:id="75" w:name="_Toc120623894"/>
      <w:bookmarkEnd w:id="74"/>
      <w:r w:rsidRPr="004D3578">
        <w:t>Annex A (</w:t>
      </w:r>
      <w:r w:rsidR="003D3DE1">
        <w:t>informative</w:t>
      </w:r>
      <w:r w:rsidRPr="004D3578">
        <w:t>):</w:t>
      </w:r>
      <w:r w:rsidRPr="004D3578">
        <w:br/>
      </w:r>
      <w:r w:rsidR="00C812B6">
        <w:t>QoS Control of Relay WLAR UE when 5G Sidelink Used for Tethering Link</w:t>
      </w:r>
      <w:bookmarkEnd w:id="75"/>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76" w:name="_MON_1713185088"/>
    <w:bookmarkEnd w:id="76"/>
    <w:p w14:paraId="29D97E2E" w14:textId="77777777" w:rsidR="00C812B6" w:rsidRDefault="00C812B6" w:rsidP="00C812B6">
      <w:pPr>
        <w:pStyle w:val="TH"/>
      </w:pPr>
      <w:r>
        <w:object w:dxaOrig="8723" w:dyaOrig="2171" w14:anchorId="76F59BED">
          <v:shape id="_x0000_i1041" type="#_x0000_t75" style="width:437pt;height:108.35pt" o:ole="">
            <v:imagedata r:id="rId48" o:title=""/>
          </v:shape>
          <o:OLEObject Type="Embed" ProgID="Word.Document.12" ShapeID="_x0000_i1041" DrawAspect="Content" ObjectID="_1731236817" r:id="rId49">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77" w:name="_Toc120623895"/>
      <w:r w:rsidRPr="004D3578">
        <w:t>Annex &lt;X&gt; (informative):</w:t>
      </w:r>
      <w:r w:rsidRPr="004D3578">
        <w:br/>
        <w:t>Change history</w:t>
      </w:r>
      <w:bookmarkStart w:id="78" w:name="historyclause"/>
      <w:bookmarkEnd w:id="77"/>
      <w:bookmarkEnd w:id="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14DE0D" w14:textId="77777777" w:rsidR="00916792" w:rsidRDefault="00916792">
      <w:r>
        <w:separator/>
      </w:r>
    </w:p>
  </w:endnote>
  <w:endnote w:type="continuationSeparator" w:id="0">
    <w:p w14:paraId="35A2E08A" w14:textId="77777777" w:rsidR="00916792" w:rsidRDefault="00916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E1C8C4" w14:textId="77777777" w:rsidR="00916792" w:rsidRDefault="00916792">
      <w:r>
        <w:separator/>
      </w:r>
    </w:p>
  </w:footnote>
  <w:footnote w:type="continuationSeparator" w:id="0">
    <w:p w14:paraId="1A4DC5BE" w14:textId="77777777" w:rsidR="00916792" w:rsidRDefault="009167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CFF3E8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66DE">
      <w:rPr>
        <w:rFonts w:ascii="Arial" w:hAnsi="Arial" w:cs="Arial"/>
        <w:b/>
        <w:noProof/>
        <w:sz w:val="18"/>
        <w:szCs w:val="18"/>
      </w:rPr>
      <w:t>3GPP TR 26.806 V1.0.0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0AA234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66D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0"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8"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1"/>
  </w:num>
  <w:num w:numId="4" w16cid:durableId="4524282">
    <w:abstractNumId w:val="26"/>
  </w:num>
  <w:num w:numId="5" w16cid:durableId="1999576807">
    <w:abstractNumId w:val="20"/>
  </w:num>
  <w:num w:numId="6" w16cid:durableId="272637451">
    <w:abstractNumId w:val="22"/>
  </w:num>
  <w:num w:numId="7" w16cid:durableId="1026103748">
    <w:abstractNumId w:val="18"/>
  </w:num>
  <w:num w:numId="8" w16cid:durableId="984699777">
    <w:abstractNumId w:val="25"/>
  </w:num>
  <w:num w:numId="9" w16cid:durableId="974523257">
    <w:abstractNumId w:val="14"/>
  </w:num>
  <w:num w:numId="10" w16cid:durableId="1968390722">
    <w:abstractNumId w:val="16"/>
  </w:num>
  <w:num w:numId="11" w16cid:durableId="330762217">
    <w:abstractNumId w:val="13"/>
  </w:num>
  <w:num w:numId="12" w16cid:durableId="2025936530">
    <w:abstractNumId w:val="19"/>
  </w:num>
  <w:num w:numId="13" w16cid:durableId="652370401">
    <w:abstractNumId w:val="29"/>
  </w:num>
  <w:num w:numId="14" w16cid:durableId="998078298">
    <w:abstractNumId w:val="27"/>
  </w:num>
  <w:num w:numId="15" w16cid:durableId="953562312">
    <w:abstractNumId w:val="12"/>
  </w:num>
  <w:num w:numId="16" w16cid:durableId="1088113450">
    <w:abstractNumId w:val="28"/>
  </w:num>
  <w:num w:numId="17" w16cid:durableId="1269040601">
    <w:abstractNumId w:val="15"/>
  </w:num>
  <w:num w:numId="18" w16cid:durableId="1566406537">
    <w:abstractNumId w:val="21"/>
  </w:num>
  <w:num w:numId="19" w16cid:durableId="458112972">
    <w:abstractNumId w:val="23"/>
  </w:num>
  <w:num w:numId="20" w16cid:durableId="169373187">
    <w:abstractNumId w:val="24"/>
  </w:num>
  <w:num w:numId="21" w16cid:durableId="669255499">
    <w:abstractNumId w:val="17"/>
  </w:num>
  <w:num w:numId="22" w16cid:durableId="804127944">
    <w:abstractNumId w:val="9"/>
  </w:num>
  <w:num w:numId="23" w16cid:durableId="1623536990">
    <w:abstractNumId w:val="7"/>
  </w:num>
  <w:num w:numId="24" w16cid:durableId="349527957">
    <w:abstractNumId w:val="6"/>
  </w:num>
  <w:num w:numId="25" w16cid:durableId="1189837096">
    <w:abstractNumId w:val="5"/>
  </w:num>
  <w:num w:numId="26" w16cid:durableId="790855541">
    <w:abstractNumId w:val="4"/>
  </w:num>
  <w:num w:numId="27" w16cid:durableId="1931505750">
    <w:abstractNumId w:val="8"/>
  </w:num>
  <w:num w:numId="28" w16cid:durableId="481045724">
    <w:abstractNumId w:val="3"/>
  </w:num>
  <w:num w:numId="29" w16cid:durableId="640233714">
    <w:abstractNumId w:val="2"/>
  </w:num>
  <w:num w:numId="30" w16cid:durableId="2146850154">
    <w:abstractNumId w:val="1"/>
  </w:num>
  <w:num w:numId="31" w16cid:durableId="5533917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5DB0"/>
    <w:rsid w:val="00020B63"/>
    <w:rsid w:val="00026E6D"/>
    <w:rsid w:val="00033397"/>
    <w:rsid w:val="00040095"/>
    <w:rsid w:val="00047A68"/>
    <w:rsid w:val="00047D48"/>
    <w:rsid w:val="00047DD4"/>
    <w:rsid w:val="00051834"/>
    <w:rsid w:val="00054A22"/>
    <w:rsid w:val="00062005"/>
    <w:rsid w:val="00062023"/>
    <w:rsid w:val="000655A6"/>
    <w:rsid w:val="000665A6"/>
    <w:rsid w:val="00080512"/>
    <w:rsid w:val="000860D0"/>
    <w:rsid w:val="000C33C4"/>
    <w:rsid w:val="000C44C6"/>
    <w:rsid w:val="000C47C3"/>
    <w:rsid w:val="000D2757"/>
    <w:rsid w:val="000D58AB"/>
    <w:rsid w:val="000E3EC4"/>
    <w:rsid w:val="000E4129"/>
    <w:rsid w:val="000E41CB"/>
    <w:rsid w:val="000E5CD6"/>
    <w:rsid w:val="000F359B"/>
    <w:rsid w:val="001141A3"/>
    <w:rsid w:val="00122BC3"/>
    <w:rsid w:val="0012647C"/>
    <w:rsid w:val="001303FB"/>
    <w:rsid w:val="00133525"/>
    <w:rsid w:val="00140EF2"/>
    <w:rsid w:val="0014457B"/>
    <w:rsid w:val="0014642D"/>
    <w:rsid w:val="0015272B"/>
    <w:rsid w:val="00155AEC"/>
    <w:rsid w:val="00160400"/>
    <w:rsid w:val="001637C3"/>
    <w:rsid w:val="00171160"/>
    <w:rsid w:val="00177FB3"/>
    <w:rsid w:val="00194919"/>
    <w:rsid w:val="00196568"/>
    <w:rsid w:val="001A4C42"/>
    <w:rsid w:val="001A7420"/>
    <w:rsid w:val="001B6637"/>
    <w:rsid w:val="001C21C3"/>
    <w:rsid w:val="001D02C2"/>
    <w:rsid w:val="001D054F"/>
    <w:rsid w:val="001D3B8B"/>
    <w:rsid w:val="001E14D0"/>
    <w:rsid w:val="001F0C1D"/>
    <w:rsid w:val="001F1132"/>
    <w:rsid w:val="001F168B"/>
    <w:rsid w:val="002347A2"/>
    <w:rsid w:val="00235610"/>
    <w:rsid w:val="00235940"/>
    <w:rsid w:val="002616CD"/>
    <w:rsid w:val="002675F0"/>
    <w:rsid w:val="002760EE"/>
    <w:rsid w:val="002820D7"/>
    <w:rsid w:val="002878C9"/>
    <w:rsid w:val="00293BD0"/>
    <w:rsid w:val="002A4031"/>
    <w:rsid w:val="002A498C"/>
    <w:rsid w:val="002A50A1"/>
    <w:rsid w:val="002B2DAF"/>
    <w:rsid w:val="002B6339"/>
    <w:rsid w:val="002E00EE"/>
    <w:rsid w:val="002F5628"/>
    <w:rsid w:val="00307C1B"/>
    <w:rsid w:val="00313769"/>
    <w:rsid w:val="00315BAB"/>
    <w:rsid w:val="003172DC"/>
    <w:rsid w:val="0033499E"/>
    <w:rsid w:val="0035462D"/>
    <w:rsid w:val="00356555"/>
    <w:rsid w:val="00362199"/>
    <w:rsid w:val="003765B8"/>
    <w:rsid w:val="00376C98"/>
    <w:rsid w:val="00381383"/>
    <w:rsid w:val="00387095"/>
    <w:rsid w:val="003A301E"/>
    <w:rsid w:val="003A398C"/>
    <w:rsid w:val="003A7784"/>
    <w:rsid w:val="003C3971"/>
    <w:rsid w:val="003C7C12"/>
    <w:rsid w:val="003D3DE1"/>
    <w:rsid w:val="003D6F92"/>
    <w:rsid w:val="003E5F0C"/>
    <w:rsid w:val="00414538"/>
    <w:rsid w:val="00423334"/>
    <w:rsid w:val="004345EC"/>
    <w:rsid w:val="004500E2"/>
    <w:rsid w:val="0045152C"/>
    <w:rsid w:val="00453653"/>
    <w:rsid w:val="00454787"/>
    <w:rsid w:val="004569B3"/>
    <w:rsid w:val="004618A0"/>
    <w:rsid w:val="00465515"/>
    <w:rsid w:val="00467AE7"/>
    <w:rsid w:val="0047045F"/>
    <w:rsid w:val="0048579F"/>
    <w:rsid w:val="00490254"/>
    <w:rsid w:val="0049534C"/>
    <w:rsid w:val="0049751D"/>
    <w:rsid w:val="00497C43"/>
    <w:rsid w:val="004B53FE"/>
    <w:rsid w:val="004C30AC"/>
    <w:rsid w:val="004C32B8"/>
    <w:rsid w:val="004D3578"/>
    <w:rsid w:val="004D6781"/>
    <w:rsid w:val="004E097F"/>
    <w:rsid w:val="004E213A"/>
    <w:rsid w:val="004F0988"/>
    <w:rsid w:val="004F3340"/>
    <w:rsid w:val="0051756A"/>
    <w:rsid w:val="00521B56"/>
    <w:rsid w:val="0053388B"/>
    <w:rsid w:val="00535773"/>
    <w:rsid w:val="00536ABA"/>
    <w:rsid w:val="00543E6C"/>
    <w:rsid w:val="00565087"/>
    <w:rsid w:val="00567972"/>
    <w:rsid w:val="00574546"/>
    <w:rsid w:val="005936F6"/>
    <w:rsid w:val="00597B11"/>
    <w:rsid w:val="005B4252"/>
    <w:rsid w:val="005C0251"/>
    <w:rsid w:val="005D2E01"/>
    <w:rsid w:val="005D7526"/>
    <w:rsid w:val="005E4BB2"/>
    <w:rsid w:val="005E551B"/>
    <w:rsid w:val="005F788A"/>
    <w:rsid w:val="00602AEA"/>
    <w:rsid w:val="00614FDF"/>
    <w:rsid w:val="00615327"/>
    <w:rsid w:val="00631A06"/>
    <w:rsid w:val="0063543D"/>
    <w:rsid w:val="00647114"/>
    <w:rsid w:val="00661934"/>
    <w:rsid w:val="00683A88"/>
    <w:rsid w:val="006912E9"/>
    <w:rsid w:val="00692C14"/>
    <w:rsid w:val="00692CFF"/>
    <w:rsid w:val="006A323F"/>
    <w:rsid w:val="006A539B"/>
    <w:rsid w:val="006B30D0"/>
    <w:rsid w:val="006C3D95"/>
    <w:rsid w:val="006D0783"/>
    <w:rsid w:val="006E5C86"/>
    <w:rsid w:val="006F3AF8"/>
    <w:rsid w:val="006F6070"/>
    <w:rsid w:val="00701116"/>
    <w:rsid w:val="00702E4A"/>
    <w:rsid w:val="0071174C"/>
    <w:rsid w:val="00713C44"/>
    <w:rsid w:val="00724D7A"/>
    <w:rsid w:val="00734A5B"/>
    <w:rsid w:val="0074026F"/>
    <w:rsid w:val="007429F6"/>
    <w:rsid w:val="00744E76"/>
    <w:rsid w:val="007461B0"/>
    <w:rsid w:val="00762514"/>
    <w:rsid w:val="00765EA3"/>
    <w:rsid w:val="00767A10"/>
    <w:rsid w:val="00774DA4"/>
    <w:rsid w:val="007812C0"/>
    <w:rsid w:val="00781F0F"/>
    <w:rsid w:val="007A768A"/>
    <w:rsid w:val="007B3E4F"/>
    <w:rsid w:val="007B600E"/>
    <w:rsid w:val="007D7049"/>
    <w:rsid w:val="007F0F4A"/>
    <w:rsid w:val="008028A4"/>
    <w:rsid w:val="00815592"/>
    <w:rsid w:val="00826072"/>
    <w:rsid w:val="00827265"/>
    <w:rsid w:val="00830747"/>
    <w:rsid w:val="008417A6"/>
    <w:rsid w:val="00843E09"/>
    <w:rsid w:val="00845784"/>
    <w:rsid w:val="008768CA"/>
    <w:rsid w:val="00877C5C"/>
    <w:rsid w:val="00882123"/>
    <w:rsid w:val="008A33FC"/>
    <w:rsid w:val="008B2947"/>
    <w:rsid w:val="008C384C"/>
    <w:rsid w:val="008E2D68"/>
    <w:rsid w:val="008E6756"/>
    <w:rsid w:val="008E7A2F"/>
    <w:rsid w:val="008F069B"/>
    <w:rsid w:val="0090080D"/>
    <w:rsid w:val="0090271F"/>
    <w:rsid w:val="00902E23"/>
    <w:rsid w:val="009114D7"/>
    <w:rsid w:val="0091348E"/>
    <w:rsid w:val="00916792"/>
    <w:rsid w:val="00917CCB"/>
    <w:rsid w:val="009325AD"/>
    <w:rsid w:val="00933FB0"/>
    <w:rsid w:val="00942EC2"/>
    <w:rsid w:val="00960080"/>
    <w:rsid w:val="00960475"/>
    <w:rsid w:val="00965268"/>
    <w:rsid w:val="0096737F"/>
    <w:rsid w:val="0098115D"/>
    <w:rsid w:val="009872C0"/>
    <w:rsid w:val="00993EED"/>
    <w:rsid w:val="009A3941"/>
    <w:rsid w:val="009A66DE"/>
    <w:rsid w:val="009B526B"/>
    <w:rsid w:val="009B672F"/>
    <w:rsid w:val="009B6EDC"/>
    <w:rsid w:val="009C1DAC"/>
    <w:rsid w:val="009F1F5D"/>
    <w:rsid w:val="009F37B7"/>
    <w:rsid w:val="009F494B"/>
    <w:rsid w:val="00A10F02"/>
    <w:rsid w:val="00A164B4"/>
    <w:rsid w:val="00A22783"/>
    <w:rsid w:val="00A26956"/>
    <w:rsid w:val="00A27486"/>
    <w:rsid w:val="00A3483B"/>
    <w:rsid w:val="00A378A6"/>
    <w:rsid w:val="00A412F7"/>
    <w:rsid w:val="00A4428A"/>
    <w:rsid w:val="00A53724"/>
    <w:rsid w:val="00A56066"/>
    <w:rsid w:val="00A73129"/>
    <w:rsid w:val="00A82346"/>
    <w:rsid w:val="00A92BA1"/>
    <w:rsid w:val="00A95A32"/>
    <w:rsid w:val="00AA7BAC"/>
    <w:rsid w:val="00AB24F2"/>
    <w:rsid w:val="00AB4A5D"/>
    <w:rsid w:val="00AC003C"/>
    <w:rsid w:val="00AC011C"/>
    <w:rsid w:val="00AC6BC6"/>
    <w:rsid w:val="00AD6DB6"/>
    <w:rsid w:val="00AE6243"/>
    <w:rsid w:val="00AE65E2"/>
    <w:rsid w:val="00AF1460"/>
    <w:rsid w:val="00B01172"/>
    <w:rsid w:val="00B15449"/>
    <w:rsid w:val="00B15D9B"/>
    <w:rsid w:val="00B2195D"/>
    <w:rsid w:val="00B30E9F"/>
    <w:rsid w:val="00B37551"/>
    <w:rsid w:val="00B50D3F"/>
    <w:rsid w:val="00B547CF"/>
    <w:rsid w:val="00B7721B"/>
    <w:rsid w:val="00B9253A"/>
    <w:rsid w:val="00B93086"/>
    <w:rsid w:val="00BA19ED"/>
    <w:rsid w:val="00BA45A8"/>
    <w:rsid w:val="00BA4B8D"/>
    <w:rsid w:val="00BB2AE6"/>
    <w:rsid w:val="00BB2E4A"/>
    <w:rsid w:val="00BB53BB"/>
    <w:rsid w:val="00BC0F7D"/>
    <w:rsid w:val="00BC4486"/>
    <w:rsid w:val="00BC64E5"/>
    <w:rsid w:val="00BC7A99"/>
    <w:rsid w:val="00BD7D31"/>
    <w:rsid w:val="00BE2231"/>
    <w:rsid w:val="00BE3255"/>
    <w:rsid w:val="00BF128E"/>
    <w:rsid w:val="00BF4A5C"/>
    <w:rsid w:val="00C05006"/>
    <w:rsid w:val="00C05485"/>
    <w:rsid w:val="00C074DD"/>
    <w:rsid w:val="00C1496A"/>
    <w:rsid w:val="00C33079"/>
    <w:rsid w:val="00C417F1"/>
    <w:rsid w:val="00C43167"/>
    <w:rsid w:val="00C45231"/>
    <w:rsid w:val="00C46299"/>
    <w:rsid w:val="00C551FF"/>
    <w:rsid w:val="00C70845"/>
    <w:rsid w:val="00C72833"/>
    <w:rsid w:val="00C733BE"/>
    <w:rsid w:val="00C75D50"/>
    <w:rsid w:val="00C80F1D"/>
    <w:rsid w:val="00C812B6"/>
    <w:rsid w:val="00C82C45"/>
    <w:rsid w:val="00C82F0F"/>
    <w:rsid w:val="00C91962"/>
    <w:rsid w:val="00C93F40"/>
    <w:rsid w:val="00CA33D4"/>
    <w:rsid w:val="00CA3D0C"/>
    <w:rsid w:val="00CB667D"/>
    <w:rsid w:val="00CB70CB"/>
    <w:rsid w:val="00CD4924"/>
    <w:rsid w:val="00CE4A0C"/>
    <w:rsid w:val="00D00B93"/>
    <w:rsid w:val="00D03636"/>
    <w:rsid w:val="00D20810"/>
    <w:rsid w:val="00D211BD"/>
    <w:rsid w:val="00D43E64"/>
    <w:rsid w:val="00D57972"/>
    <w:rsid w:val="00D675A9"/>
    <w:rsid w:val="00D738D6"/>
    <w:rsid w:val="00D755EB"/>
    <w:rsid w:val="00D76048"/>
    <w:rsid w:val="00D82E6F"/>
    <w:rsid w:val="00D85F5C"/>
    <w:rsid w:val="00D87E00"/>
    <w:rsid w:val="00D9134D"/>
    <w:rsid w:val="00DA7A03"/>
    <w:rsid w:val="00DB1818"/>
    <w:rsid w:val="00DB50B7"/>
    <w:rsid w:val="00DC309B"/>
    <w:rsid w:val="00DC4DA2"/>
    <w:rsid w:val="00DC77B5"/>
    <w:rsid w:val="00DD107E"/>
    <w:rsid w:val="00DD4C17"/>
    <w:rsid w:val="00DD74A5"/>
    <w:rsid w:val="00DE0D88"/>
    <w:rsid w:val="00DF2B1F"/>
    <w:rsid w:val="00DF62CD"/>
    <w:rsid w:val="00E16509"/>
    <w:rsid w:val="00E17194"/>
    <w:rsid w:val="00E44582"/>
    <w:rsid w:val="00E47544"/>
    <w:rsid w:val="00E56841"/>
    <w:rsid w:val="00E77645"/>
    <w:rsid w:val="00E93F69"/>
    <w:rsid w:val="00EA15B0"/>
    <w:rsid w:val="00EA5EA7"/>
    <w:rsid w:val="00EB362F"/>
    <w:rsid w:val="00EB4430"/>
    <w:rsid w:val="00EC4A25"/>
    <w:rsid w:val="00EC5B6A"/>
    <w:rsid w:val="00ED2B12"/>
    <w:rsid w:val="00ED607B"/>
    <w:rsid w:val="00EE203B"/>
    <w:rsid w:val="00EF608C"/>
    <w:rsid w:val="00F025A2"/>
    <w:rsid w:val="00F04712"/>
    <w:rsid w:val="00F13360"/>
    <w:rsid w:val="00F22EC7"/>
    <w:rsid w:val="00F26A44"/>
    <w:rsid w:val="00F325C8"/>
    <w:rsid w:val="00F55141"/>
    <w:rsid w:val="00F653B8"/>
    <w:rsid w:val="00F9008D"/>
    <w:rsid w:val="00F92EBA"/>
    <w:rsid w:val="00FA1266"/>
    <w:rsid w:val="00FB0524"/>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rsid w:val="002B2DAF"/>
    <w:pPr>
      <w:spacing w:after="0"/>
    </w:pPr>
    <w:rPr>
      <w:rFonts w:ascii="Consolas" w:hAnsi="Consolas"/>
    </w:rPr>
  </w:style>
  <w:style w:type="character" w:customStyle="1" w:styleId="HTMLPreformattedChar">
    <w:name w:val="HTML Preformatted Char"/>
    <w:basedOn w:val="DefaultParagraphFont"/>
    <w:link w:val="HTMLPreformatted"/>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22"/>
      </w:numPr>
      <w:contextualSpacing/>
    </w:pPr>
  </w:style>
  <w:style w:type="paragraph" w:styleId="ListBullet2">
    <w:name w:val="List Bullet 2"/>
    <w:basedOn w:val="Normal"/>
    <w:rsid w:val="002B2DAF"/>
    <w:pPr>
      <w:numPr>
        <w:numId w:val="23"/>
      </w:numPr>
      <w:contextualSpacing/>
    </w:pPr>
  </w:style>
  <w:style w:type="paragraph" w:styleId="ListBullet3">
    <w:name w:val="List Bullet 3"/>
    <w:basedOn w:val="Normal"/>
    <w:rsid w:val="002B2DAF"/>
    <w:pPr>
      <w:numPr>
        <w:numId w:val="24"/>
      </w:numPr>
      <w:contextualSpacing/>
    </w:pPr>
  </w:style>
  <w:style w:type="paragraph" w:styleId="ListBullet4">
    <w:name w:val="List Bullet 4"/>
    <w:basedOn w:val="Normal"/>
    <w:rsid w:val="002B2DAF"/>
    <w:pPr>
      <w:numPr>
        <w:numId w:val="25"/>
      </w:numPr>
      <w:contextualSpacing/>
    </w:pPr>
  </w:style>
  <w:style w:type="paragraph" w:styleId="ListBullet5">
    <w:name w:val="List Bullet 5"/>
    <w:basedOn w:val="Normal"/>
    <w:rsid w:val="002B2DAF"/>
    <w:pPr>
      <w:numPr>
        <w:numId w:val="26"/>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27"/>
      </w:numPr>
      <w:contextualSpacing/>
    </w:pPr>
  </w:style>
  <w:style w:type="paragraph" w:styleId="ListNumber2">
    <w:name w:val="List Number 2"/>
    <w:basedOn w:val="Normal"/>
    <w:rsid w:val="002B2DAF"/>
    <w:pPr>
      <w:numPr>
        <w:numId w:val="28"/>
      </w:numPr>
      <w:contextualSpacing/>
    </w:pPr>
  </w:style>
  <w:style w:type="paragraph" w:styleId="ListNumber3">
    <w:name w:val="List Number 3"/>
    <w:basedOn w:val="Normal"/>
    <w:rsid w:val="002B2DAF"/>
    <w:pPr>
      <w:numPr>
        <w:numId w:val="29"/>
      </w:numPr>
      <w:contextualSpacing/>
    </w:pPr>
  </w:style>
  <w:style w:type="paragraph" w:styleId="ListNumber4">
    <w:name w:val="List Number 4"/>
    <w:basedOn w:val="Normal"/>
    <w:rsid w:val="002B2DAF"/>
    <w:pPr>
      <w:numPr>
        <w:numId w:val="30"/>
      </w:numPr>
      <w:contextualSpacing/>
    </w:pPr>
  </w:style>
  <w:style w:type="paragraph" w:styleId="ListNumber5">
    <w:name w:val="List Number 5"/>
    <w:basedOn w:val="Normal"/>
    <w:rsid w:val="002B2DAF"/>
    <w:pPr>
      <w:numPr>
        <w:numId w:val="31"/>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jpeg"/><Relationship Id="rId26" Type="http://schemas.openxmlformats.org/officeDocument/2006/relationships/package" Target="embeddings/Microsoft_Visio_Drawing4.vsdx"/><Relationship Id="rId39" Type="http://schemas.openxmlformats.org/officeDocument/2006/relationships/oleObject" Target="embeddings/oleObject6.bin"/><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oleObject" Target="embeddings/oleObject4.bin"/><Relationship Id="rId42" Type="http://schemas.openxmlformats.org/officeDocument/2006/relationships/image" Target="media/image20.wmf"/><Relationship Id="rId47" Type="http://schemas.openxmlformats.org/officeDocument/2006/relationships/oleObject" Target="embeddings/oleObject10.bin"/><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2.wmf"/><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1.vsdx"/><Relationship Id="rId29" Type="http://schemas.openxmlformats.org/officeDocument/2006/relationships/image" Target="media/image13.wmf"/><Relationship Id="rId41"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3.vsdx"/><Relationship Id="rId32" Type="http://schemas.openxmlformats.org/officeDocument/2006/relationships/oleObject" Target="embeddings/oleObject3.bin"/><Relationship Id="rId37" Type="http://schemas.openxmlformats.org/officeDocument/2006/relationships/image" Target="media/image17.png"/><Relationship Id="rId40" Type="http://schemas.openxmlformats.org/officeDocument/2006/relationships/image" Target="media/image19.wmf"/><Relationship Id="rId45" Type="http://schemas.openxmlformats.org/officeDocument/2006/relationships/oleObject" Target="embeddings/oleObject9.bin"/><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5.bin"/><Relationship Id="rId49" Type="http://schemas.openxmlformats.org/officeDocument/2006/relationships/package" Target="embeddings/Microsoft_Word_Document.docx"/><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oleObject" Target="embeddings/oleObject2.bin"/><Relationship Id="rId35" Type="http://schemas.openxmlformats.org/officeDocument/2006/relationships/image" Target="media/image16.wmf"/><Relationship Id="rId43" Type="http://schemas.openxmlformats.org/officeDocument/2006/relationships/oleObject" Target="embeddings/oleObject8.bin"/><Relationship Id="rId48" Type="http://schemas.openxmlformats.org/officeDocument/2006/relationships/image" Target="media/image23.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29</Pages>
  <Words>8296</Words>
  <Characters>47292</Characters>
  <Application>Microsoft Office Word</Application>
  <DocSecurity>0</DocSecurity>
  <Lines>394</Lines>
  <Paragraphs>110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55478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24.555_CR0020R2_(Rel-17)_5G_ProSe</cp:lastModifiedBy>
  <cp:revision>13</cp:revision>
  <cp:lastPrinted>2019-02-25T14:05:00Z</cp:lastPrinted>
  <dcterms:created xsi:type="dcterms:W3CDTF">2022-11-29T12:25:00Z</dcterms:created>
  <dcterms:modified xsi:type="dcterms:W3CDTF">2022-11-29T13:17:00Z</dcterms:modified>
</cp:coreProperties>
</file>