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A5619F" w14:textId="2E20B22B" w:rsidR="00E8629F" w:rsidRPr="00534353" w:rsidRDefault="00E8629F" w:rsidP="001351DC">
      <w:pPr>
        <w:pStyle w:val="ZA"/>
        <w:framePr w:wrap="notBeside"/>
        <w:ind w:firstLine="284"/>
        <w:rPr>
          <w:noProof w:val="0"/>
          <w:lang w:val="en-IN"/>
        </w:rPr>
      </w:pPr>
      <w:bookmarkStart w:id="0" w:name="page1"/>
      <w:r w:rsidRPr="00534353">
        <w:rPr>
          <w:noProof w:val="0"/>
          <w:sz w:val="64"/>
          <w:lang w:val="en-IN"/>
        </w:rPr>
        <w:t>3GPP T</w:t>
      </w:r>
      <w:r w:rsidR="001E67D4">
        <w:rPr>
          <w:noProof w:val="0"/>
          <w:sz w:val="64"/>
          <w:lang w:val="en-IN"/>
        </w:rPr>
        <w:t>S</w:t>
      </w:r>
      <w:r w:rsidRPr="00534353">
        <w:rPr>
          <w:noProof w:val="0"/>
          <w:sz w:val="64"/>
          <w:lang w:val="en-IN"/>
        </w:rPr>
        <w:t xml:space="preserve"> </w:t>
      </w:r>
      <w:r w:rsidR="00495F8F" w:rsidRPr="00534353">
        <w:rPr>
          <w:noProof w:val="0"/>
          <w:sz w:val="64"/>
          <w:lang w:val="en-IN"/>
        </w:rPr>
        <w:t>2</w:t>
      </w:r>
      <w:r w:rsidR="0049312F">
        <w:rPr>
          <w:noProof w:val="0"/>
          <w:sz w:val="64"/>
          <w:lang w:val="en-IN"/>
        </w:rPr>
        <w:t>4</w:t>
      </w:r>
      <w:r w:rsidRPr="00534353">
        <w:rPr>
          <w:noProof w:val="0"/>
          <w:sz w:val="64"/>
          <w:lang w:val="en-IN"/>
        </w:rPr>
        <w:t>.</w:t>
      </w:r>
      <w:r w:rsidR="00BC3612">
        <w:rPr>
          <w:noProof w:val="0"/>
          <w:sz w:val="64"/>
          <w:lang w:val="en-IN" w:eastAsia="zh-CN"/>
        </w:rPr>
        <w:t>583</w:t>
      </w:r>
      <w:r w:rsidRPr="00534353">
        <w:rPr>
          <w:noProof w:val="0"/>
          <w:sz w:val="64"/>
          <w:lang w:val="en-IN"/>
        </w:rPr>
        <w:t xml:space="preserve"> </w:t>
      </w:r>
      <w:r w:rsidR="00701103" w:rsidRPr="00534353">
        <w:rPr>
          <w:noProof w:val="0"/>
          <w:lang w:val="en-IN"/>
        </w:rPr>
        <w:t>V</w:t>
      </w:r>
      <w:r w:rsidR="00377100">
        <w:rPr>
          <w:noProof w:val="0"/>
          <w:lang w:val="en-IN"/>
        </w:rPr>
        <w:t>18.2.0</w:t>
      </w:r>
      <w:r w:rsidRPr="00534353">
        <w:rPr>
          <w:noProof w:val="0"/>
          <w:lang w:val="en-IN"/>
        </w:rPr>
        <w:t xml:space="preserve"> </w:t>
      </w:r>
      <w:r w:rsidRPr="00534353">
        <w:rPr>
          <w:noProof w:val="0"/>
          <w:sz w:val="32"/>
          <w:lang w:val="en-IN"/>
        </w:rPr>
        <w:t>(</w:t>
      </w:r>
      <w:r w:rsidR="00377100">
        <w:rPr>
          <w:noProof w:val="0"/>
          <w:sz w:val="32"/>
          <w:lang w:val="en-IN"/>
        </w:rPr>
        <w:t>2025-09</w:t>
      </w:r>
      <w:r w:rsidRPr="00534353">
        <w:rPr>
          <w:noProof w:val="0"/>
          <w:sz w:val="32"/>
          <w:lang w:val="en-IN"/>
        </w:rPr>
        <w:t>)</w:t>
      </w:r>
    </w:p>
    <w:p w14:paraId="0B9EE057" w14:textId="77777777" w:rsidR="00E8629F" w:rsidRPr="00534353" w:rsidRDefault="00E8629F">
      <w:pPr>
        <w:pStyle w:val="ZB"/>
        <w:framePr w:wrap="notBeside"/>
        <w:rPr>
          <w:noProof w:val="0"/>
          <w:lang w:val="en-IN"/>
        </w:rPr>
      </w:pPr>
      <w:r w:rsidRPr="00534353">
        <w:rPr>
          <w:noProof w:val="0"/>
          <w:lang w:val="en-IN"/>
        </w:rPr>
        <w:t xml:space="preserve">Technical </w:t>
      </w:r>
      <w:r w:rsidR="006E40A4" w:rsidRPr="00534353">
        <w:rPr>
          <w:noProof w:val="0"/>
          <w:lang w:val="en-IN"/>
        </w:rPr>
        <w:t>Specification</w:t>
      </w:r>
    </w:p>
    <w:p w14:paraId="69111955" w14:textId="77777777" w:rsidR="00E8629F" w:rsidRPr="00534353" w:rsidRDefault="00634043">
      <w:pPr>
        <w:pStyle w:val="ZT"/>
        <w:framePr w:wrap="notBeside"/>
        <w:rPr>
          <w:lang w:val="en-IN"/>
        </w:rPr>
      </w:pPr>
      <w:r>
        <w:rPr>
          <w:lang w:val="en-IN"/>
        </w:rPr>
        <w:t xml:space="preserve">3rd </w:t>
      </w:r>
      <w:r w:rsidR="00E8629F" w:rsidRPr="00534353">
        <w:rPr>
          <w:lang w:val="en-IN"/>
        </w:rPr>
        <w:t>Generation Partnership Project;</w:t>
      </w:r>
    </w:p>
    <w:p w14:paraId="5005C6C4" w14:textId="77777777" w:rsidR="0049312F" w:rsidRPr="009A4E0C" w:rsidRDefault="0049312F" w:rsidP="0049312F">
      <w:pPr>
        <w:pStyle w:val="ZT"/>
        <w:framePr w:wrap="notBeside"/>
      </w:pPr>
      <w:r w:rsidRPr="004D3578">
        <w:t xml:space="preserve">Technical Specification Group </w:t>
      </w:r>
      <w:r w:rsidRPr="00DD7806">
        <w:t xml:space="preserve">Core Network and </w:t>
      </w:r>
      <w:r w:rsidRPr="00E14093">
        <w:t>Terminals;</w:t>
      </w:r>
    </w:p>
    <w:p w14:paraId="08A734D5" w14:textId="77777777" w:rsidR="00E8629F" w:rsidRDefault="00884AA0">
      <w:pPr>
        <w:pStyle w:val="ZT"/>
        <w:framePr w:wrap="notBeside"/>
        <w:rPr>
          <w:lang w:val="en-IN"/>
        </w:rPr>
      </w:pPr>
      <w:r w:rsidRPr="00884AA0">
        <w:rPr>
          <w:lang w:val="en-IN"/>
        </w:rPr>
        <w:t>Application layer support for Personal IoT Network</w:t>
      </w:r>
      <w:r w:rsidR="00453FAC">
        <w:rPr>
          <w:lang w:val="en-IN"/>
        </w:rPr>
        <w:t xml:space="preserve"> (PINAPP)</w:t>
      </w:r>
      <w:r w:rsidR="00E8629F" w:rsidRPr="00534353">
        <w:rPr>
          <w:lang w:val="en-IN"/>
        </w:rPr>
        <w:t>;</w:t>
      </w:r>
    </w:p>
    <w:p w14:paraId="11A28AE0" w14:textId="77777777" w:rsidR="0049312F" w:rsidRDefault="0049312F" w:rsidP="0049312F">
      <w:pPr>
        <w:pStyle w:val="ZT"/>
        <w:framePr w:wrap="notBeside"/>
      </w:pPr>
      <w:r>
        <w:t>Stage 3</w:t>
      </w:r>
    </w:p>
    <w:p w14:paraId="23B66F65" w14:textId="77777777" w:rsidR="00E8629F" w:rsidRPr="00534353" w:rsidRDefault="00E8629F">
      <w:pPr>
        <w:pStyle w:val="ZT"/>
        <w:framePr w:wrap="notBeside"/>
        <w:rPr>
          <w:i/>
          <w:sz w:val="28"/>
          <w:lang w:val="en-IN"/>
        </w:rPr>
      </w:pPr>
      <w:r w:rsidRPr="00534353">
        <w:rPr>
          <w:lang w:val="en-IN"/>
        </w:rPr>
        <w:t>(</w:t>
      </w:r>
      <w:r w:rsidRPr="00534353">
        <w:rPr>
          <w:rStyle w:val="ZGSM"/>
          <w:lang w:val="en-IN"/>
        </w:rPr>
        <w:t xml:space="preserve">Release </w:t>
      </w:r>
      <w:r w:rsidR="000266A0" w:rsidRPr="00534353">
        <w:rPr>
          <w:rStyle w:val="ZGSM"/>
          <w:lang w:val="en-IN"/>
        </w:rPr>
        <w:t>1</w:t>
      </w:r>
      <w:r w:rsidR="00884AA0">
        <w:rPr>
          <w:rStyle w:val="ZGSM"/>
          <w:lang w:val="en-IN"/>
        </w:rPr>
        <w:t>8</w:t>
      </w:r>
      <w:r w:rsidRPr="00534353">
        <w:rPr>
          <w:lang w:val="en-IN"/>
        </w:rPr>
        <w:t>)</w:t>
      </w:r>
    </w:p>
    <w:p w14:paraId="28DC3C20" w14:textId="77777777" w:rsidR="00E8629F" w:rsidRPr="00534353" w:rsidRDefault="00E8629F">
      <w:pPr>
        <w:pStyle w:val="ZU"/>
        <w:framePr w:h="4929" w:hRule="exact" w:wrap="notBeside"/>
        <w:tabs>
          <w:tab w:val="right" w:pos="10206"/>
        </w:tabs>
        <w:jc w:val="left"/>
        <w:rPr>
          <w:noProof w:val="0"/>
          <w:color w:val="0000FF"/>
          <w:lang w:val="en-IN"/>
        </w:rPr>
      </w:pPr>
      <w:r w:rsidRPr="00534353">
        <w:rPr>
          <w:noProof w:val="0"/>
          <w:color w:val="0000FF"/>
          <w:lang w:val="en-IN"/>
        </w:rPr>
        <w:tab/>
      </w:r>
    </w:p>
    <w:p w14:paraId="23FB6793" w14:textId="77777777" w:rsidR="00E8629F" w:rsidRPr="00534353" w:rsidRDefault="00E8629F">
      <w:pPr>
        <w:pStyle w:val="ZU"/>
        <w:framePr w:h="4929" w:hRule="exact" w:wrap="notBeside"/>
        <w:tabs>
          <w:tab w:val="right" w:pos="10206"/>
        </w:tabs>
        <w:jc w:val="left"/>
        <w:rPr>
          <w:noProof w:val="0"/>
          <w:color w:val="0000FF"/>
          <w:lang w:val="en-IN"/>
        </w:rPr>
      </w:pPr>
      <w:r w:rsidRPr="00534353">
        <w:rPr>
          <w:noProof w:val="0"/>
          <w:color w:val="0000FF"/>
          <w:lang w:val="en-IN"/>
        </w:rPr>
        <w:tab/>
      </w:r>
    </w:p>
    <w:p w14:paraId="7EC144F8" w14:textId="77777777" w:rsidR="00E8629F" w:rsidRPr="00534353" w:rsidRDefault="00E8629F">
      <w:pPr>
        <w:pStyle w:val="ZU"/>
        <w:framePr w:h="4929" w:hRule="exact" w:wrap="notBeside"/>
        <w:tabs>
          <w:tab w:val="right" w:pos="10206"/>
        </w:tabs>
        <w:jc w:val="left"/>
        <w:rPr>
          <w:noProof w:val="0"/>
          <w:lang w:val="en-IN"/>
        </w:rPr>
      </w:pPr>
      <w:r w:rsidRPr="00534353">
        <w:rPr>
          <w:noProof w:val="0"/>
          <w:color w:val="0000FF"/>
          <w:lang w:val="en-IN"/>
        </w:rPr>
        <w:tab/>
      </w:r>
    </w:p>
    <w:p w14:paraId="577FE4BD" w14:textId="77777777" w:rsidR="00983910" w:rsidRPr="00534353" w:rsidRDefault="00983910" w:rsidP="00983910">
      <w:pPr>
        <w:pStyle w:val="ZU"/>
        <w:framePr w:h="4929" w:hRule="exact" w:wrap="notBeside"/>
        <w:tabs>
          <w:tab w:val="right" w:pos="10206"/>
        </w:tabs>
        <w:jc w:val="left"/>
        <w:rPr>
          <w:noProof w:val="0"/>
          <w:lang w:val="en-IN"/>
        </w:rPr>
      </w:pPr>
      <w:r w:rsidRPr="00534353">
        <w:rPr>
          <w:noProof w:val="0"/>
          <w:color w:val="0000FF"/>
          <w:lang w:val="en-IN"/>
        </w:rPr>
        <w:tab/>
      </w:r>
    </w:p>
    <w:bookmarkStart w:id="1" w:name="_MON_1684549432"/>
    <w:bookmarkEnd w:id="1"/>
    <w:p w14:paraId="6077103C" w14:textId="5838ECB5" w:rsidR="00A72864" w:rsidRPr="00534353" w:rsidRDefault="006A6E14" w:rsidP="00A72864">
      <w:pPr>
        <w:pStyle w:val="ZU"/>
        <w:framePr w:h="4929" w:hRule="exact" w:wrap="notBeside"/>
        <w:tabs>
          <w:tab w:val="right" w:pos="10206"/>
        </w:tabs>
        <w:jc w:val="left"/>
        <w:rPr>
          <w:noProof w:val="0"/>
          <w:lang w:val="en-IN"/>
        </w:rPr>
      </w:pPr>
      <w:r w:rsidRPr="006A6E14">
        <w:rPr>
          <w:i/>
          <w:noProof w:val="0"/>
          <w:lang w:val="en-IN"/>
        </w:rPr>
        <w:object w:dxaOrig="2026" w:dyaOrig="1251" w14:anchorId="308BD2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75pt" o:ole="">
            <v:imagedata r:id="rId9" o:title=""/>
          </v:shape>
          <o:OLEObject Type="Embed" ProgID="Word.Picture.8" ShapeID="_x0000_i1025" DrawAspect="Content" ObjectID="_1820393257" r:id="rId10"/>
        </w:object>
      </w:r>
      <w:r w:rsidR="00A72864" w:rsidRPr="00534353">
        <w:rPr>
          <w:noProof w:val="0"/>
          <w:color w:val="0000FF"/>
          <w:lang w:val="en-IN"/>
        </w:rPr>
        <w:tab/>
      </w:r>
      <w:r w:rsidR="0079710F" w:rsidRPr="00534353">
        <w:rPr>
          <w:lang w:val="en-IN"/>
        </w:rPr>
        <w:drawing>
          <wp:inline distT="0" distB="0" distL="0" distR="0" wp14:anchorId="7F259E22" wp14:editId="657F1AED">
            <wp:extent cx="1629410" cy="95059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9410" cy="950595"/>
                    </a:xfrm>
                    <a:prstGeom prst="rect">
                      <a:avLst/>
                    </a:prstGeom>
                    <a:noFill/>
                    <a:ln>
                      <a:noFill/>
                    </a:ln>
                  </pic:spPr>
                </pic:pic>
              </a:graphicData>
            </a:graphic>
          </wp:inline>
        </w:drawing>
      </w:r>
    </w:p>
    <w:p w14:paraId="52B6A503" w14:textId="77777777" w:rsidR="00E8629F" w:rsidRPr="00534353" w:rsidRDefault="00E8629F">
      <w:pPr>
        <w:pStyle w:val="ZU"/>
        <w:framePr w:h="4929" w:hRule="exact" w:wrap="notBeside"/>
        <w:tabs>
          <w:tab w:val="right" w:pos="10206"/>
        </w:tabs>
        <w:jc w:val="left"/>
        <w:rPr>
          <w:noProof w:val="0"/>
          <w:lang w:val="en-IN"/>
        </w:rPr>
      </w:pPr>
    </w:p>
    <w:p w14:paraId="43E54E6A" w14:textId="77777777" w:rsidR="001E67D4" w:rsidRDefault="001E67D4" w:rsidP="001E67D4">
      <w:pPr>
        <w:framePr w:h="1636" w:hRule="exact" w:wrap="notBeside" w:vAnchor="page" w:hAnchor="margin" w:y="15121"/>
        <w:rPr>
          <w:sz w:val="16"/>
        </w:rPr>
      </w:pPr>
      <w:bookmarkStart w:id="2"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2"/>
    </w:p>
    <w:p w14:paraId="4EFE08AE" w14:textId="77777777" w:rsidR="00E8629F" w:rsidRPr="00534353" w:rsidRDefault="00E8629F">
      <w:pPr>
        <w:pStyle w:val="ZV"/>
        <w:framePr w:wrap="notBeside"/>
        <w:rPr>
          <w:noProof w:val="0"/>
          <w:lang w:val="en-IN"/>
        </w:rPr>
      </w:pPr>
    </w:p>
    <w:p w14:paraId="029FE2B1" w14:textId="77777777" w:rsidR="00E8629F" w:rsidRPr="00534353" w:rsidRDefault="00E8629F"/>
    <w:bookmarkEnd w:id="0"/>
    <w:p w14:paraId="4AC84DDB" w14:textId="77777777" w:rsidR="00E8629F" w:rsidRPr="00534353" w:rsidRDefault="00E8629F">
      <w:pPr>
        <w:sectPr w:rsidR="00E8629F" w:rsidRPr="00534353" w:rsidSect="002172C6">
          <w:footnotePr>
            <w:numRestart w:val="eachSect"/>
          </w:footnotePr>
          <w:pgSz w:w="11907" w:h="16840"/>
          <w:pgMar w:top="2268" w:right="851" w:bottom="10773" w:left="851" w:header="0" w:footer="0" w:gutter="0"/>
          <w:cols w:space="720"/>
        </w:sectPr>
      </w:pPr>
    </w:p>
    <w:p w14:paraId="015FB530" w14:textId="77777777" w:rsidR="00E8629F" w:rsidRPr="00534353" w:rsidRDefault="00E8629F">
      <w:bookmarkStart w:id="3" w:name="page2"/>
    </w:p>
    <w:p w14:paraId="4FB6A8C3" w14:textId="77777777" w:rsidR="00E8629F" w:rsidRPr="00534353" w:rsidRDefault="00E8629F"/>
    <w:p w14:paraId="2D750EC5" w14:textId="77777777" w:rsidR="00E8629F" w:rsidRPr="00534353" w:rsidRDefault="00E8629F">
      <w:pPr>
        <w:pStyle w:val="FP"/>
        <w:framePr w:wrap="notBeside" w:hAnchor="margin" w:yAlign="center"/>
        <w:spacing w:after="240"/>
        <w:ind w:left="2835" w:right="2835"/>
        <w:jc w:val="center"/>
        <w:rPr>
          <w:rFonts w:ascii="Arial" w:hAnsi="Arial"/>
          <w:b/>
          <w:i/>
        </w:rPr>
      </w:pPr>
      <w:r w:rsidRPr="00534353">
        <w:rPr>
          <w:rFonts w:ascii="Arial" w:hAnsi="Arial"/>
          <w:b/>
          <w:i/>
        </w:rPr>
        <w:t>3GPP</w:t>
      </w:r>
    </w:p>
    <w:p w14:paraId="7EC456E8" w14:textId="77777777" w:rsidR="00E8629F" w:rsidRPr="00534353" w:rsidRDefault="00E8629F">
      <w:pPr>
        <w:pStyle w:val="FP"/>
        <w:framePr w:wrap="notBeside" w:hAnchor="margin" w:yAlign="center"/>
        <w:pBdr>
          <w:bottom w:val="single" w:sz="6" w:space="1" w:color="auto"/>
        </w:pBdr>
        <w:ind w:left="2835" w:right="2835"/>
        <w:jc w:val="center"/>
      </w:pPr>
      <w:r w:rsidRPr="00534353">
        <w:t>Postal address</w:t>
      </w:r>
    </w:p>
    <w:p w14:paraId="4D46FD17" w14:textId="77777777" w:rsidR="00E8629F" w:rsidRPr="00534353" w:rsidRDefault="00E8629F">
      <w:pPr>
        <w:pStyle w:val="FP"/>
        <w:framePr w:wrap="notBeside" w:hAnchor="margin" w:yAlign="center"/>
        <w:ind w:left="2835" w:right="2835"/>
        <w:jc w:val="center"/>
        <w:rPr>
          <w:rFonts w:ascii="Arial" w:hAnsi="Arial"/>
          <w:sz w:val="18"/>
        </w:rPr>
      </w:pPr>
    </w:p>
    <w:p w14:paraId="37682A1B" w14:textId="77777777" w:rsidR="00E8629F" w:rsidRPr="00534353" w:rsidRDefault="00E8629F">
      <w:pPr>
        <w:pStyle w:val="FP"/>
        <w:framePr w:wrap="notBeside" w:hAnchor="margin" w:yAlign="center"/>
        <w:pBdr>
          <w:bottom w:val="single" w:sz="6" w:space="1" w:color="auto"/>
        </w:pBdr>
        <w:spacing w:before="240"/>
        <w:ind w:left="2835" w:right="2835"/>
        <w:jc w:val="center"/>
      </w:pPr>
      <w:r w:rsidRPr="00534353">
        <w:t>3GPP support office address</w:t>
      </w:r>
    </w:p>
    <w:p w14:paraId="322423FA" w14:textId="77777777" w:rsidR="00E8629F" w:rsidRPr="00BE6228" w:rsidRDefault="00E8629F">
      <w:pPr>
        <w:pStyle w:val="FP"/>
        <w:framePr w:wrap="notBeside" w:hAnchor="margin" w:yAlign="center"/>
        <w:ind w:left="2835" w:right="2835"/>
        <w:jc w:val="center"/>
        <w:rPr>
          <w:rFonts w:ascii="Arial" w:hAnsi="Arial"/>
          <w:sz w:val="18"/>
          <w:lang w:val="fr-FR"/>
        </w:rPr>
      </w:pPr>
      <w:r w:rsidRPr="00BE6228">
        <w:rPr>
          <w:rFonts w:ascii="Arial" w:hAnsi="Arial"/>
          <w:sz w:val="18"/>
          <w:lang w:val="fr-FR"/>
        </w:rPr>
        <w:t>650 Route des Lucioles - Sophia Antipolis</w:t>
      </w:r>
    </w:p>
    <w:p w14:paraId="2F850351" w14:textId="77777777" w:rsidR="00E8629F" w:rsidRPr="00BE6228" w:rsidRDefault="00E8629F">
      <w:pPr>
        <w:pStyle w:val="FP"/>
        <w:framePr w:wrap="notBeside" w:hAnchor="margin" w:yAlign="center"/>
        <w:ind w:left="2835" w:right="2835"/>
        <w:jc w:val="center"/>
        <w:rPr>
          <w:rFonts w:ascii="Arial" w:hAnsi="Arial"/>
          <w:sz w:val="18"/>
          <w:lang w:val="fr-FR"/>
        </w:rPr>
      </w:pPr>
      <w:r w:rsidRPr="00BE6228">
        <w:rPr>
          <w:rFonts w:ascii="Arial" w:hAnsi="Arial"/>
          <w:sz w:val="18"/>
          <w:lang w:val="fr-FR"/>
        </w:rPr>
        <w:t>Valbonne - FRANCE</w:t>
      </w:r>
    </w:p>
    <w:p w14:paraId="1CDCF792" w14:textId="77777777" w:rsidR="00E8629F" w:rsidRPr="00534353" w:rsidRDefault="00E8629F">
      <w:pPr>
        <w:pStyle w:val="FP"/>
        <w:framePr w:wrap="notBeside" w:hAnchor="margin" w:yAlign="center"/>
        <w:spacing w:after="20"/>
        <w:ind w:left="2835" w:right="2835"/>
        <w:jc w:val="center"/>
        <w:rPr>
          <w:rFonts w:ascii="Arial" w:hAnsi="Arial"/>
          <w:sz w:val="18"/>
        </w:rPr>
      </w:pPr>
      <w:r w:rsidRPr="00534353">
        <w:rPr>
          <w:rFonts w:ascii="Arial" w:hAnsi="Arial"/>
          <w:sz w:val="18"/>
        </w:rPr>
        <w:t>Tel.: +33 4 92 94 42 00 Fax: +33 4 93 65 47 16</w:t>
      </w:r>
    </w:p>
    <w:p w14:paraId="641257E8" w14:textId="77777777" w:rsidR="00E8629F" w:rsidRPr="00534353" w:rsidRDefault="00E8629F">
      <w:pPr>
        <w:pStyle w:val="FP"/>
        <w:framePr w:wrap="notBeside" w:hAnchor="margin" w:yAlign="center"/>
        <w:ind w:left="2835" w:right="2835"/>
        <w:jc w:val="center"/>
        <w:rPr>
          <w:rFonts w:ascii="Arial" w:hAnsi="Arial"/>
          <w:sz w:val="18"/>
        </w:rPr>
      </w:pPr>
      <w:r w:rsidRPr="00534353">
        <w:t>Int</w:t>
      </w:r>
      <w:r w:rsidRPr="00534353">
        <w:rPr>
          <w:rFonts w:ascii="Arial" w:hAnsi="Arial"/>
          <w:sz w:val="18"/>
        </w:rPr>
        <w:t>pp.org</w:t>
      </w:r>
    </w:p>
    <w:p w14:paraId="2EC33E24" w14:textId="77777777" w:rsidR="00E8629F" w:rsidRPr="00534353" w:rsidRDefault="00E8629F"/>
    <w:p w14:paraId="1333C346" w14:textId="77777777" w:rsidR="00E8629F" w:rsidRPr="00534353" w:rsidRDefault="00E8629F">
      <w:pPr>
        <w:pStyle w:val="FP"/>
        <w:framePr w:h="3057" w:hRule="exact" w:wrap="notBeside" w:vAnchor="page" w:hAnchor="margin" w:y="12605"/>
        <w:pBdr>
          <w:bottom w:val="single" w:sz="6" w:space="1" w:color="auto"/>
        </w:pBdr>
        <w:spacing w:after="240"/>
        <w:jc w:val="center"/>
        <w:rPr>
          <w:rFonts w:ascii="Arial" w:hAnsi="Arial"/>
          <w:b/>
          <w:i/>
        </w:rPr>
      </w:pPr>
      <w:r w:rsidRPr="00534353">
        <w:rPr>
          <w:rFonts w:ascii="Arial" w:hAnsi="Arial"/>
          <w:b/>
          <w:i/>
        </w:rPr>
        <w:t>Copyright Notification</w:t>
      </w:r>
    </w:p>
    <w:p w14:paraId="43D6FFE3" w14:textId="77777777" w:rsidR="00E8629F" w:rsidRPr="00534353" w:rsidRDefault="00E8629F">
      <w:pPr>
        <w:pStyle w:val="FP"/>
        <w:framePr w:h="3057" w:hRule="exact" w:wrap="notBeside" w:vAnchor="page" w:hAnchor="margin" w:y="12605"/>
        <w:jc w:val="center"/>
      </w:pPr>
      <w:r w:rsidRPr="00534353">
        <w:t>No part may be reproduced except as authorized by written permission.</w:t>
      </w:r>
      <w:r w:rsidRPr="00534353">
        <w:br/>
        <w:t>The copyright and the foregoing restriction extend to reproduction in all media.</w:t>
      </w:r>
    </w:p>
    <w:p w14:paraId="2A238ECB" w14:textId="77777777" w:rsidR="00E8629F" w:rsidRPr="00534353" w:rsidRDefault="00E8629F">
      <w:pPr>
        <w:pStyle w:val="FP"/>
        <w:framePr w:h="3057" w:hRule="exact" w:wrap="notBeside" w:vAnchor="page" w:hAnchor="margin" w:y="12605"/>
        <w:jc w:val="center"/>
      </w:pPr>
    </w:p>
    <w:p w14:paraId="3129C7BB" w14:textId="3F29136A" w:rsidR="00E8629F" w:rsidRPr="00534353" w:rsidRDefault="00E8629F">
      <w:pPr>
        <w:pStyle w:val="FP"/>
        <w:framePr w:h="3057" w:hRule="exact" w:wrap="notBeside" w:vAnchor="page" w:hAnchor="margin" w:y="12605"/>
        <w:jc w:val="center"/>
        <w:rPr>
          <w:sz w:val="18"/>
        </w:rPr>
      </w:pPr>
      <w:r w:rsidRPr="00534353">
        <w:rPr>
          <w:sz w:val="18"/>
        </w:rPr>
        <w:t>© 20</w:t>
      </w:r>
      <w:r w:rsidR="00C16F42">
        <w:rPr>
          <w:sz w:val="18"/>
        </w:rPr>
        <w:t>2</w:t>
      </w:r>
      <w:r w:rsidR="00D66FBC">
        <w:rPr>
          <w:sz w:val="18"/>
        </w:rPr>
        <w:t>5</w:t>
      </w:r>
      <w:r w:rsidRPr="00534353">
        <w:rPr>
          <w:sz w:val="18"/>
        </w:rPr>
        <w:t>, 3GPP Organizational Partners (ARIB, ATIS, CCSA, ETSI,</w:t>
      </w:r>
      <w:r w:rsidR="000266A0" w:rsidRPr="00534353">
        <w:rPr>
          <w:sz w:val="18"/>
        </w:rPr>
        <w:t xml:space="preserve"> TSDSI,</w:t>
      </w:r>
      <w:r w:rsidRPr="00534353">
        <w:rPr>
          <w:sz w:val="18"/>
        </w:rPr>
        <w:t xml:space="preserve"> TTA, TTC).</w:t>
      </w:r>
      <w:bookmarkStart w:id="4" w:name="copyrightaddon"/>
      <w:bookmarkEnd w:id="4"/>
    </w:p>
    <w:p w14:paraId="2AE01D70" w14:textId="77777777" w:rsidR="00E8629F" w:rsidRPr="00534353" w:rsidRDefault="00E8629F">
      <w:pPr>
        <w:pStyle w:val="FP"/>
        <w:framePr w:h="3057" w:hRule="exact" w:wrap="notBeside" w:vAnchor="page" w:hAnchor="margin" w:y="12605"/>
        <w:jc w:val="center"/>
        <w:rPr>
          <w:sz w:val="18"/>
        </w:rPr>
      </w:pPr>
      <w:r w:rsidRPr="00534353">
        <w:rPr>
          <w:sz w:val="18"/>
        </w:rPr>
        <w:t>All rights reserved.</w:t>
      </w:r>
    </w:p>
    <w:p w14:paraId="72D6169E" w14:textId="77777777" w:rsidR="00983910" w:rsidRPr="00534353" w:rsidRDefault="00983910">
      <w:pPr>
        <w:pStyle w:val="FP"/>
        <w:framePr w:h="3057" w:hRule="exact" w:wrap="notBeside" w:vAnchor="page" w:hAnchor="margin" w:y="12605"/>
        <w:rPr>
          <w:sz w:val="18"/>
        </w:rPr>
      </w:pPr>
    </w:p>
    <w:p w14:paraId="1A2EAFCD" w14:textId="77777777" w:rsidR="00E8629F" w:rsidRPr="00534353" w:rsidRDefault="00E8629F">
      <w:pPr>
        <w:pStyle w:val="FP"/>
        <w:framePr w:h="3057" w:hRule="exact" w:wrap="notBeside" w:vAnchor="page" w:hAnchor="margin" w:y="12605"/>
        <w:rPr>
          <w:sz w:val="18"/>
        </w:rPr>
      </w:pPr>
      <w:r w:rsidRPr="00534353">
        <w:rPr>
          <w:sz w:val="18"/>
        </w:rPr>
        <w:t>UMTS™ is a Trade Mark of ETSI registered for the benefit of its members</w:t>
      </w:r>
    </w:p>
    <w:p w14:paraId="0C1AFD74" w14:textId="77777777" w:rsidR="00E8629F" w:rsidRPr="00534353" w:rsidRDefault="00E8629F">
      <w:pPr>
        <w:pStyle w:val="FP"/>
        <w:framePr w:h="3057" w:hRule="exact" w:wrap="notBeside" w:vAnchor="page" w:hAnchor="margin" w:y="12605"/>
        <w:rPr>
          <w:sz w:val="18"/>
        </w:rPr>
      </w:pPr>
      <w:r w:rsidRPr="00534353">
        <w:rPr>
          <w:sz w:val="18"/>
        </w:rPr>
        <w:t>3GPP™ is a Trade Mark of ETSI registered for the benefit of its Members and of the 3GPP Organizational Partners</w:t>
      </w:r>
      <w:r w:rsidRPr="00534353">
        <w:rPr>
          <w:sz w:val="18"/>
        </w:rPr>
        <w:br/>
        <w:t>LTE™ is a Trade Mark of ETSI registered for the benefit of its Members and of the 3GPP Organizational Partners</w:t>
      </w:r>
    </w:p>
    <w:p w14:paraId="027A048A" w14:textId="77777777" w:rsidR="00E8629F" w:rsidRPr="00534353" w:rsidRDefault="00E8629F">
      <w:pPr>
        <w:pStyle w:val="FP"/>
        <w:framePr w:h="3057" w:hRule="exact" w:wrap="notBeside" w:vAnchor="page" w:hAnchor="margin" w:y="12605"/>
        <w:rPr>
          <w:sz w:val="18"/>
        </w:rPr>
      </w:pPr>
      <w:r w:rsidRPr="00534353">
        <w:rPr>
          <w:sz w:val="18"/>
        </w:rPr>
        <w:t>GSM® and the GSM logo are registered and owned by the GSM Association</w:t>
      </w:r>
    </w:p>
    <w:p w14:paraId="1E0CDADB" w14:textId="77777777" w:rsidR="00E8629F" w:rsidRPr="00534353" w:rsidRDefault="00E8629F"/>
    <w:bookmarkEnd w:id="3"/>
    <w:p w14:paraId="6E34CA4A" w14:textId="77777777" w:rsidR="00E8629F" w:rsidRPr="00534353" w:rsidRDefault="00E8629F">
      <w:pPr>
        <w:pStyle w:val="TT"/>
        <w:rPr>
          <w:lang w:val="en-IN"/>
        </w:rPr>
      </w:pPr>
      <w:r w:rsidRPr="00534353">
        <w:rPr>
          <w:lang w:val="en-IN"/>
        </w:rPr>
        <w:br w:type="page"/>
      </w:r>
      <w:r w:rsidRPr="00534353">
        <w:rPr>
          <w:lang w:val="en-IN"/>
        </w:rPr>
        <w:lastRenderedPageBreak/>
        <w:t>Contents</w:t>
      </w:r>
    </w:p>
    <w:p w14:paraId="7A417BB4" w14:textId="77777777" w:rsidR="00867545" w:rsidRPr="00E46E84" w:rsidRDefault="00235394">
      <w:pPr>
        <w:pStyle w:val="TOC1"/>
        <w:rPr>
          <w:rFonts w:ascii="Calibri" w:eastAsia="Times New Roman" w:hAnsi="Calibri"/>
          <w:noProof/>
          <w:kern w:val="2"/>
          <w:szCs w:val="22"/>
          <w:lang w:eastAsia="en-GB"/>
        </w:rPr>
      </w:pPr>
      <w:r w:rsidRPr="00534353">
        <w:rPr>
          <w:lang w:val="en-IN"/>
        </w:rPr>
        <w:fldChar w:fldCharType="begin" w:fldLock="1"/>
      </w:r>
      <w:r w:rsidRPr="00534353">
        <w:rPr>
          <w:lang w:val="en-IN"/>
        </w:rPr>
        <w:instrText xml:space="preserve"> TOC \o "1-9" </w:instrText>
      </w:r>
      <w:r w:rsidRPr="00534353">
        <w:rPr>
          <w:lang w:val="en-IN"/>
        </w:rPr>
        <w:fldChar w:fldCharType="separate"/>
      </w:r>
      <w:r w:rsidR="00867545" w:rsidRPr="00B21575">
        <w:rPr>
          <w:noProof/>
          <w:lang w:val="en-IN"/>
        </w:rPr>
        <w:t>Foreword</w:t>
      </w:r>
      <w:r w:rsidR="00867545">
        <w:rPr>
          <w:noProof/>
        </w:rPr>
        <w:tab/>
      </w:r>
      <w:r w:rsidR="00867545">
        <w:rPr>
          <w:noProof/>
        </w:rPr>
        <w:fldChar w:fldCharType="begin" w:fldLock="1"/>
      </w:r>
      <w:r w:rsidR="00867545">
        <w:rPr>
          <w:noProof/>
        </w:rPr>
        <w:instrText xml:space="preserve"> PAGEREF _Toc172038034 \h </w:instrText>
      </w:r>
      <w:r w:rsidR="00867545">
        <w:rPr>
          <w:noProof/>
        </w:rPr>
      </w:r>
      <w:r w:rsidR="00867545">
        <w:rPr>
          <w:noProof/>
        </w:rPr>
        <w:fldChar w:fldCharType="separate"/>
      </w:r>
      <w:r w:rsidR="00867545">
        <w:rPr>
          <w:noProof/>
        </w:rPr>
        <w:t>10</w:t>
      </w:r>
      <w:r w:rsidR="00867545">
        <w:rPr>
          <w:noProof/>
        </w:rPr>
        <w:fldChar w:fldCharType="end"/>
      </w:r>
    </w:p>
    <w:p w14:paraId="3D33AE4A" w14:textId="77777777" w:rsidR="00867545" w:rsidRPr="00E46E84" w:rsidRDefault="00867545">
      <w:pPr>
        <w:pStyle w:val="TOC1"/>
        <w:rPr>
          <w:rFonts w:ascii="Calibri" w:eastAsia="Times New Roman" w:hAnsi="Calibri"/>
          <w:noProof/>
          <w:kern w:val="2"/>
          <w:szCs w:val="22"/>
          <w:lang w:eastAsia="en-GB"/>
        </w:rPr>
      </w:pPr>
      <w:r w:rsidRPr="00B21575">
        <w:rPr>
          <w:noProof/>
          <w:lang w:val="en-IN"/>
        </w:rPr>
        <w:t>1</w:t>
      </w:r>
      <w:r w:rsidRPr="00E46E84">
        <w:rPr>
          <w:rFonts w:ascii="Calibri" w:eastAsia="Times New Roman" w:hAnsi="Calibri"/>
          <w:noProof/>
          <w:kern w:val="2"/>
          <w:szCs w:val="22"/>
          <w:lang w:eastAsia="en-GB"/>
        </w:rPr>
        <w:tab/>
      </w:r>
      <w:r w:rsidRPr="00B21575">
        <w:rPr>
          <w:noProof/>
          <w:lang w:val="en-IN"/>
        </w:rPr>
        <w:t>Scope</w:t>
      </w:r>
      <w:r>
        <w:rPr>
          <w:noProof/>
        </w:rPr>
        <w:tab/>
      </w:r>
      <w:r>
        <w:rPr>
          <w:noProof/>
        </w:rPr>
        <w:fldChar w:fldCharType="begin" w:fldLock="1"/>
      </w:r>
      <w:r>
        <w:rPr>
          <w:noProof/>
        </w:rPr>
        <w:instrText xml:space="preserve"> PAGEREF _Toc172038035 \h </w:instrText>
      </w:r>
      <w:r>
        <w:rPr>
          <w:noProof/>
        </w:rPr>
      </w:r>
      <w:r>
        <w:rPr>
          <w:noProof/>
        </w:rPr>
        <w:fldChar w:fldCharType="separate"/>
      </w:r>
      <w:r>
        <w:rPr>
          <w:noProof/>
        </w:rPr>
        <w:t>11</w:t>
      </w:r>
      <w:r>
        <w:rPr>
          <w:noProof/>
        </w:rPr>
        <w:fldChar w:fldCharType="end"/>
      </w:r>
    </w:p>
    <w:p w14:paraId="02B21724" w14:textId="77777777" w:rsidR="00867545" w:rsidRPr="00E46E84" w:rsidRDefault="00867545">
      <w:pPr>
        <w:pStyle w:val="TOC1"/>
        <w:rPr>
          <w:rFonts w:ascii="Calibri" w:eastAsia="Times New Roman" w:hAnsi="Calibri"/>
          <w:noProof/>
          <w:kern w:val="2"/>
          <w:szCs w:val="22"/>
          <w:lang w:eastAsia="en-GB"/>
        </w:rPr>
      </w:pPr>
      <w:r w:rsidRPr="00B21575">
        <w:rPr>
          <w:noProof/>
          <w:lang w:val="en-IN"/>
        </w:rPr>
        <w:t>2</w:t>
      </w:r>
      <w:r w:rsidRPr="00E46E84">
        <w:rPr>
          <w:rFonts w:ascii="Calibri" w:eastAsia="Times New Roman" w:hAnsi="Calibri"/>
          <w:noProof/>
          <w:kern w:val="2"/>
          <w:szCs w:val="22"/>
          <w:lang w:eastAsia="en-GB"/>
        </w:rPr>
        <w:tab/>
      </w:r>
      <w:r w:rsidRPr="00B21575">
        <w:rPr>
          <w:noProof/>
          <w:lang w:val="en-IN"/>
        </w:rPr>
        <w:t>References</w:t>
      </w:r>
      <w:r>
        <w:rPr>
          <w:noProof/>
        </w:rPr>
        <w:tab/>
      </w:r>
      <w:r>
        <w:rPr>
          <w:noProof/>
        </w:rPr>
        <w:fldChar w:fldCharType="begin" w:fldLock="1"/>
      </w:r>
      <w:r>
        <w:rPr>
          <w:noProof/>
        </w:rPr>
        <w:instrText xml:space="preserve"> PAGEREF _Toc172038036 \h </w:instrText>
      </w:r>
      <w:r>
        <w:rPr>
          <w:noProof/>
        </w:rPr>
      </w:r>
      <w:r>
        <w:rPr>
          <w:noProof/>
        </w:rPr>
        <w:fldChar w:fldCharType="separate"/>
      </w:r>
      <w:r>
        <w:rPr>
          <w:noProof/>
        </w:rPr>
        <w:t>11</w:t>
      </w:r>
      <w:r>
        <w:rPr>
          <w:noProof/>
        </w:rPr>
        <w:fldChar w:fldCharType="end"/>
      </w:r>
    </w:p>
    <w:p w14:paraId="052E73C8" w14:textId="77777777" w:rsidR="00867545" w:rsidRPr="00E46E84" w:rsidRDefault="00867545">
      <w:pPr>
        <w:pStyle w:val="TOC1"/>
        <w:rPr>
          <w:rFonts w:ascii="Calibri" w:eastAsia="Times New Roman" w:hAnsi="Calibri"/>
          <w:noProof/>
          <w:kern w:val="2"/>
          <w:szCs w:val="22"/>
          <w:lang w:eastAsia="en-GB"/>
        </w:rPr>
      </w:pPr>
      <w:r w:rsidRPr="00B21575">
        <w:rPr>
          <w:noProof/>
          <w:lang w:val="en-IN"/>
        </w:rPr>
        <w:t>3</w:t>
      </w:r>
      <w:r w:rsidRPr="00E46E84">
        <w:rPr>
          <w:rFonts w:ascii="Calibri" w:eastAsia="Times New Roman" w:hAnsi="Calibri"/>
          <w:noProof/>
          <w:kern w:val="2"/>
          <w:szCs w:val="22"/>
          <w:lang w:eastAsia="en-GB"/>
        </w:rPr>
        <w:tab/>
      </w:r>
      <w:r w:rsidRPr="00B21575">
        <w:rPr>
          <w:noProof/>
          <w:lang w:val="en-IN"/>
        </w:rPr>
        <w:t>Definitions of terms, symbols and abbreviations</w:t>
      </w:r>
      <w:r>
        <w:rPr>
          <w:noProof/>
        </w:rPr>
        <w:tab/>
      </w:r>
      <w:r>
        <w:rPr>
          <w:noProof/>
        </w:rPr>
        <w:fldChar w:fldCharType="begin" w:fldLock="1"/>
      </w:r>
      <w:r>
        <w:rPr>
          <w:noProof/>
        </w:rPr>
        <w:instrText xml:space="preserve"> PAGEREF _Toc172038037 \h </w:instrText>
      </w:r>
      <w:r>
        <w:rPr>
          <w:noProof/>
        </w:rPr>
      </w:r>
      <w:r>
        <w:rPr>
          <w:noProof/>
        </w:rPr>
        <w:fldChar w:fldCharType="separate"/>
      </w:r>
      <w:r>
        <w:rPr>
          <w:noProof/>
        </w:rPr>
        <w:t>12</w:t>
      </w:r>
      <w:r>
        <w:rPr>
          <w:noProof/>
        </w:rPr>
        <w:fldChar w:fldCharType="end"/>
      </w:r>
    </w:p>
    <w:p w14:paraId="621C7FDF" w14:textId="77777777" w:rsidR="00867545" w:rsidRPr="00E46E84" w:rsidRDefault="00867545">
      <w:pPr>
        <w:pStyle w:val="TOC2"/>
        <w:rPr>
          <w:rFonts w:ascii="Calibri" w:eastAsia="Times New Roman" w:hAnsi="Calibri"/>
          <w:noProof/>
          <w:kern w:val="2"/>
          <w:sz w:val="22"/>
          <w:szCs w:val="22"/>
          <w:lang w:eastAsia="en-GB"/>
        </w:rPr>
      </w:pPr>
      <w:r w:rsidRPr="00B21575">
        <w:rPr>
          <w:noProof/>
          <w:lang w:val="en-IN"/>
        </w:rPr>
        <w:t>3.1</w:t>
      </w:r>
      <w:r w:rsidRPr="00E46E84">
        <w:rPr>
          <w:rFonts w:ascii="Calibri" w:eastAsia="Times New Roman" w:hAnsi="Calibri"/>
          <w:noProof/>
          <w:kern w:val="2"/>
          <w:sz w:val="22"/>
          <w:szCs w:val="22"/>
          <w:lang w:eastAsia="en-GB"/>
        </w:rPr>
        <w:tab/>
      </w:r>
      <w:r w:rsidRPr="00B21575">
        <w:rPr>
          <w:noProof/>
          <w:lang w:val="en-IN"/>
        </w:rPr>
        <w:t>Terms</w:t>
      </w:r>
      <w:r>
        <w:rPr>
          <w:noProof/>
        </w:rPr>
        <w:tab/>
      </w:r>
      <w:r>
        <w:rPr>
          <w:noProof/>
        </w:rPr>
        <w:fldChar w:fldCharType="begin" w:fldLock="1"/>
      </w:r>
      <w:r>
        <w:rPr>
          <w:noProof/>
        </w:rPr>
        <w:instrText xml:space="preserve"> PAGEREF _Toc172038038 \h </w:instrText>
      </w:r>
      <w:r>
        <w:rPr>
          <w:noProof/>
        </w:rPr>
      </w:r>
      <w:r>
        <w:rPr>
          <w:noProof/>
        </w:rPr>
        <w:fldChar w:fldCharType="separate"/>
      </w:r>
      <w:r>
        <w:rPr>
          <w:noProof/>
        </w:rPr>
        <w:t>12</w:t>
      </w:r>
      <w:r>
        <w:rPr>
          <w:noProof/>
        </w:rPr>
        <w:fldChar w:fldCharType="end"/>
      </w:r>
    </w:p>
    <w:p w14:paraId="7A627207" w14:textId="77777777" w:rsidR="00867545" w:rsidRPr="00E46E84" w:rsidRDefault="00867545">
      <w:pPr>
        <w:pStyle w:val="TOC2"/>
        <w:rPr>
          <w:rFonts w:ascii="Calibri" w:eastAsia="Times New Roman" w:hAnsi="Calibri"/>
          <w:noProof/>
          <w:kern w:val="2"/>
          <w:sz w:val="22"/>
          <w:szCs w:val="22"/>
          <w:lang w:eastAsia="en-GB"/>
        </w:rPr>
      </w:pPr>
      <w:r w:rsidRPr="00B21575">
        <w:rPr>
          <w:noProof/>
          <w:lang w:val="en-IN"/>
        </w:rPr>
        <w:t>3.2</w:t>
      </w:r>
      <w:r w:rsidRPr="00E46E84">
        <w:rPr>
          <w:rFonts w:ascii="Calibri" w:eastAsia="Times New Roman" w:hAnsi="Calibri"/>
          <w:noProof/>
          <w:kern w:val="2"/>
          <w:sz w:val="22"/>
          <w:szCs w:val="22"/>
          <w:lang w:eastAsia="en-GB"/>
        </w:rPr>
        <w:tab/>
      </w:r>
      <w:r w:rsidRPr="00B21575">
        <w:rPr>
          <w:noProof/>
          <w:lang w:val="en-IN"/>
        </w:rPr>
        <w:t>Abbreviations</w:t>
      </w:r>
      <w:r>
        <w:rPr>
          <w:noProof/>
        </w:rPr>
        <w:tab/>
      </w:r>
      <w:r>
        <w:rPr>
          <w:noProof/>
        </w:rPr>
        <w:fldChar w:fldCharType="begin" w:fldLock="1"/>
      </w:r>
      <w:r>
        <w:rPr>
          <w:noProof/>
        </w:rPr>
        <w:instrText xml:space="preserve"> PAGEREF _Toc172038039 \h </w:instrText>
      </w:r>
      <w:r>
        <w:rPr>
          <w:noProof/>
        </w:rPr>
      </w:r>
      <w:r>
        <w:rPr>
          <w:noProof/>
        </w:rPr>
        <w:fldChar w:fldCharType="separate"/>
      </w:r>
      <w:r>
        <w:rPr>
          <w:noProof/>
        </w:rPr>
        <w:t>12</w:t>
      </w:r>
      <w:r>
        <w:rPr>
          <w:noProof/>
        </w:rPr>
        <w:fldChar w:fldCharType="end"/>
      </w:r>
    </w:p>
    <w:p w14:paraId="2DBD7A45" w14:textId="77777777" w:rsidR="00867545" w:rsidRPr="00E46E84" w:rsidRDefault="00867545">
      <w:pPr>
        <w:pStyle w:val="TOC1"/>
        <w:rPr>
          <w:rFonts w:ascii="Calibri" w:eastAsia="Times New Roman" w:hAnsi="Calibri"/>
          <w:noProof/>
          <w:kern w:val="2"/>
          <w:szCs w:val="22"/>
          <w:lang w:eastAsia="en-GB"/>
        </w:rPr>
      </w:pPr>
      <w:r w:rsidRPr="00B21575">
        <w:rPr>
          <w:noProof/>
          <w:lang w:val="en-IN"/>
        </w:rPr>
        <w:t>4</w:t>
      </w:r>
      <w:r w:rsidRPr="00E46E84">
        <w:rPr>
          <w:rFonts w:ascii="Calibri" w:eastAsia="Times New Roman" w:hAnsi="Calibri"/>
          <w:noProof/>
          <w:kern w:val="2"/>
          <w:szCs w:val="22"/>
          <w:lang w:eastAsia="en-GB"/>
        </w:rPr>
        <w:tab/>
      </w:r>
      <w:r w:rsidRPr="00B21575">
        <w:rPr>
          <w:noProof/>
          <w:lang w:val="en-IN"/>
        </w:rPr>
        <w:t>Overview</w:t>
      </w:r>
      <w:r>
        <w:rPr>
          <w:noProof/>
        </w:rPr>
        <w:tab/>
      </w:r>
      <w:r>
        <w:rPr>
          <w:noProof/>
        </w:rPr>
        <w:fldChar w:fldCharType="begin" w:fldLock="1"/>
      </w:r>
      <w:r>
        <w:rPr>
          <w:noProof/>
        </w:rPr>
        <w:instrText xml:space="preserve"> PAGEREF _Toc172038040 \h </w:instrText>
      </w:r>
      <w:r>
        <w:rPr>
          <w:noProof/>
        </w:rPr>
      </w:r>
      <w:r>
        <w:rPr>
          <w:noProof/>
        </w:rPr>
        <w:fldChar w:fldCharType="separate"/>
      </w:r>
      <w:r>
        <w:rPr>
          <w:noProof/>
        </w:rPr>
        <w:t>12</w:t>
      </w:r>
      <w:r>
        <w:rPr>
          <w:noProof/>
        </w:rPr>
        <w:fldChar w:fldCharType="end"/>
      </w:r>
    </w:p>
    <w:p w14:paraId="59086921" w14:textId="77777777" w:rsidR="00867545" w:rsidRPr="00E46E84" w:rsidRDefault="00867545">
      <w:pPr>
        <w:pStyle w:val="TOC2"/>
        <w:rPr>
          <w:rFonts w:ascii="Calibri" w:eastAsia="Times New Roman" w:hAnsi="Calibri"/>
          <w:noProof/>
          <w:kern w:val="2"/>
          <w:sz w:val="22"/>
          <w:szCs w:val="22"/>
          <w:lang w:eastAsia="en-GB"/>
        </w:rPr>
      </w:pPr>
      <w:r>
        <w:rPr>
          <w:noProof/>
        </w:rPr>
        <w:t>4.1</w:t>
      </w:r>
      <w:r w:rsidRPr="00E46E84">
        <w:rPr>
          <w:rFonts w:ascii="Calibri" w:eastAsia="Times New Rom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_Toc172038041 \h </w:instrText>
      </w:r>
      <w:r>
        <w:rPr>
          <w:noProof/>
        </w:rPr>
      </w:r>
      <w:r>
        <w:rPr>
          <w:noProof/>
        </w:rPr>
        <w:fldChar w:fldCharType="separate"/>
      </w:r>
      <w:r>
        <w:rPr>
          <w:noProof/>
        </w:rPr>
        <w:t>12</w:t>
      </w:r>
      <w:r>
        <w:rPr>
          <w:noProof/>
        </w:rPr>
        <w:fldChar w:fldCharType="end"/>
      </w:r>
    </w:p>
    <w:p w14:paraId="32B5FC71" w14:textId="77777777" w:rsidR="00867545" w:rsidRPr="00E46E84" w:rsidRDefault="00867545">
      <w:pPr>
        <w:pStyle w:val="TOC1"/>
        <w:rPr>
          <w:rFonts w:ascii="Calibri" w:eastAsia="Times New Roman" w:hAnsi="Calibri"/>
          <w:noProof/>
          <w:kern w:val="2"/>
          <w:szCs w:val="22"/>
          <w:lang w:eastAsia="en-GB"/>
        </w:rPr>
      </w:pPr>
      <w:r>
        <w:rPr>
          <w:noProof/>
        </w:rPr>
        <w:t>5</w:t>
      </w:r>
      <w:r w:rsidRPr="00E46E84">
        <w:rPr>
          <w:rFonts w:ascii="Calibri" w:eastAsia="Times New Roman" w:hAnsi="Calibri"/>
          <w:noProof/>
          <w:kern w:val="2"/>
          <w:szCs w:val="22"/>
          <w:lang w:eastAsia="en-GB"/>
        </w:rPr>
        <w:tab/>
      </w:r>
      <w:r>
        <w:rPr>
          <w:noProof/>
        </w:rPr>
        <w:t>PIN application layer procedures</w:t>
      </w:r>
      <w:r>
        <w:rPr>
          <w:noProof/>
        </w:rPr>
        <w:tab/>
      </w:r>
      <w:r>
        <w:rPr>
          <w:noProof/>
        </w:rPr>
        <w:fldChar w:fldCharType="begin" w:fldLock="1"/>
      </w:r>
      <w:r>
        <w:rPr>
          <w:noProof/>
        </w:rPr>
        <w:instrText xml:space="preserve"> PAGEREF _Toc172038042 \h </w:instrText>
      </w:r>
      <w:r>
        <w:rPr>
          <w:noProof/>
        </w:rPr>
      </w:r>
      <w:r>
        <w:rPr>
          <w:noProof/>
        </w:rPr>
        <w:fldChar w:fldCharType="separate"/>
      </w:r>
      <w:r>
        <w:rPr>
          <w:noProof/>
        </w:rPr>
        <w:t>13</w:t>
      </w:r>
      <w:r>
        <w:rPr>
          <w:noProof/>
        </w:rPr>
        <w:fldChar w:fldCharType="end"/>
      </w:r>
    </w:p>
    <w:p w14:paraId="0AA252A5" w14:textId="77777777" w:rsidR="00867545" w:rsidRPr="00E46E84" w:rsidRDefault="00867545">
      <w:pPr>
        <w:pStyle w:val="TOC2"/>
        <w:rPr>
          <w:rFonts w:ascii="Calibri" w:eastAsia="Times New Roman" w:hAnsi="Calibri"/>
          <w:noProof/>
          <w:kern w:val="2"/>
          <w:sz w:val="22"/>
          <w:szCs w:val="22"/>
          <w:lang w:eastAsia="en-GB"/>
        </w:rPr>
      </w:pPr>
      <w:r>
        <w:rPr>
          <w:noProof/>
        </w:rPr>
        <w:t>5.1</w:t>
      </w:r>
      <w:r w:rsidRPr="00E46E84">
        <w:rPr>
          <w:rFonts w:ascii="Calibri" w:eastAsia="Times New Rom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_Toc172038043 \h </w:instrText>
      </w:r>
      <w:r>
        <w:rPr>
          <w:noProof/>
        </w:rPr>
      </w:r>
      <w:r>
        <w:rPr>
          <w:noProof/>
        </w:rPr>
        <w:fldChar w:fldCharType="separate"/>
      </w:r>
      <w:r>
        <w:rPr>
          <w:noProof/>
        </w:rPr>
        <w:t>13</w:t>
      </w:r>
      <w:r>
        <w:rPr>
          <w:noProof/>
        </w:rPr>
        <w:fldChar w:fldCharType="end"/>
      </w:r>
    </w:p>
    <w:p w14:paraId="10494462" w14:textId="77777777" w:rsidR="00867545" w:rsidRPr="00E46E84" w:rsidRDefault="00867545">
      <w:pPr>
        <w:pStyle w:val="TOC2"/>
        <w:rPr>
          <w:rFonts w:ascii="Calibri" w:eastAsia="Times New Roman" w:hAnsi="Calibri"/>
          <w:noProof/>
          <w:kern w:val="2"/>
          <w:sz w:val="22"/>
          <w:szCs w:val="22"/>
          <w:lang w:eastAsia="en-GB"/>
        </w:rPr>
      </w:pPr>
      <w:r>
        <w:rPr>
          <w:noProof/>
        </w:rPr>
        <w:t>5.2</w:t>
      </w:r>
      <w:r w:rsidRPr="00E46E84">
        <w:rPr>
          <w:rFonts w:ascii="Calibri" w:eastAsia="Times New Roman" w:hAnsi="Calibri"/>
          <w:noProof/>
          <w:kern w:val="2"/>
          <w:sz w:val="22"/>
          <w:szCs w:val="22"/>
          <w:lang w:eastAsia="en-GB"/>
        </w:rPr>
        <w:tab/>
      </w:r>
      <w:r>
        <w:rPr>
          <w:noProof/>
        </w:rPr>
        <w:t>PIN server discovery</w:t>
      </w:r>
      <w:r>
        <w:rPr>
          <w:noProof/>
        </w:rPr>
        <w:tab/>
      </w:r>
      <w:r>
        <w:rPr>
          <w:noProof/>
        </w:rPr>
        <w:fldChar w:fldCharType="begin" w:fldLock="1"/>
      </w:r>
      <w:r>
        <w:rPr>
          <w:noProof/>
        </w:rPr>
        <w:instrText xml:space="preserve"> PAGEREF _Toc172038044 \h </w:instrText>
      </w:r>
      <w:r>
        <w:rPr>
          <w:noProof/>
        </w:rPr>
      </w:r>
      <w:r>
        <w:rPr>
          <w:noProof/>
        </w:rPr>
        <w:fldChar w:fldCharType="separate"/>
      </w:r>
      <w:r>
        <w:rPr>
          <w:noProof/>
        </w:rPr>
        <w:t>13</w:t>
      </w:r>
      <w:r>
        <w:rPr>
          <w:noProof/>
        </w:rPr>
        <w:fldChar w:fldCharType="end"/>
      </w:r>
    </w:p>
    <w:p w14:paraId="65D11F2B" w14:textId="77777777" w:rsidR="00867545" w:rsidRPr="00E46E84" w:rsidRDefault="00867545">
      <w:pPr>
        <w:pStyle w:val="TOC3"/>
        <w:rPr>
          <w:rFonts w:ascii="Calibri" w:eastAsia="Times New Roman" w:hAnsi="Calibri"/>
          <w:noProof/>
          <w:kern w:val="2"/>
          <w:sz w:val="22"/>
          <w:szCs w:val="22"/>
          <w:lang w:eastAsia="en-GB"/>
        </w:rPr>
      </w:pPr>
      <w:r>
        <w:rPr>
          <w:noProof/>
          <w:lang w:eastAsia="zh-CN"/>
        </w:rPr>
        <w:t>5.2.1</w:t>
      </w:r>
      <w:r w:rsidRPr="00E46E84">
        <w:rPr>
          <w:rFonts w:ascii="Calibri" w:eastAsia="Times New Roman"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_Toc172038045 \h </w:instrText>
      </w:r>
      <w:r>
        <w:rPr>
          <w:noProof/>
        </w:rPr>
      </w:r>
      <w:r>
        <w:rPr>
          <w:noProof/>
        </w:rPr>
        <w:fldChar w:fldCharType="separate"/>
      </w:r>
      <w:r>
        <w:rPr>
          <w:noProof/>
        </w:rPr>
        <w:t>13</w:t>
      </w:r>
      <w:r>
        <w:rPr>
          <w:noProof/>
        </w:rPr>
        <w:fldChar w:fldCharType="end"/>
      </w:r>
    </w:p>
    <w:p w14:paraId="22A59DF9" w14:textId="77777777" w:rsidR="00867545" w:rsidRPr="00E46E84" w:rsidRDefault="00867545">
      <w:pPr>
        <w:pStyle w:val="TOC3"/>
        <w:rPr>
          <w:rFonts w:ascii="Calibri" w:eastAsia="Times New Roman" w:hAnsi="Calibri"/>
          <w:noProof/>
          <w:kern w:val="2"/>
          <w:sz w:val="22"/>
          <w:szCs w:val="22"/>
          <w:lang w:eastAsia="en-GB"/>
        </w:rPr>
      </w:pPr>
      <w:r>
        <w:rPr>
          <w:noProof/>
          <w:lang w:eastAsia="zh-CN"/>
        </w:rPr>
        <w:t>5.2.2</w:t>
      </w:r>
      <w:r w:rsidRPr="00E46E84">
        <w:rPr>
          <w:rFonts w:ascii="Calibri" w:eastAsia="Times New Roman" w:hAnsi="Calibri"/>
          <w:noProof/>
          <w:kern w:val="2"/>
          <w:sz w:val="22"/>
          <w:szCs w:val="22"/>
          <w:lang w:eastAsia="en-GB"/>
        </w:rPr>
        <w:tab/>
      </w:r>
      <w:r>
        <w:rPr>
          <w:noProof/>
          <w:lang w:eastAsia="zh-CN"/>
        </w:rPr>
        <w:t>Static PAE-S discovery</w:t>
      </w:r>
      <w:r>
        <w:rPr>
          <w:noProof/>
        </w:rPr>
        <w:tab/>
      </w:r>
      <w:r>
        <w:rPr>
          <w:noProof/>
        </w:rPr>
        <w:fldChar w:fldCharType="begin" w:fldLock="1"/>
      </w:r>
      <w:r>
        <w:rPr>
          <w:noProof/>
        </w:rPr>
        <w:instrText xml:space="preserve"> PAGEREF _Toc172038046 \h </w:instrText>
      </w:r>
      <w:r>
        <w:rPr>
          <w:noProof/>
        </w:rPr>
      </w:r>
      <w:r>
        <w:rPr>
          <w:noProof/>
        </w:rPr>
        <w:fldChar w:fldCharType="separate"/>
      </w:r>
      <w:r>
        <w:rPr>
          <w:noProof/>
        </w:rPr>
        <w:t>14</w:t>
      </w:r>
      <w:r>
        <w:rPr>
          <w:noProof/>
        </w:rPr>
        <w:fldChar w:fldCharType="end"/>
      </w:r>
    </w:p>
    <w:p w14:paraId="46AA1BC5" w14:textId="77777777" w:rsidR="00867545" w:rsidRPr="00E46E84" w:rsidRDefault="00867545">
      <w:pPr>
        <w:pStyle w:val="TOC3"/>
        <w:rPr>
          <w:rFonts w:ascii="Calibri" w:eastAsia="Times New Roman" w:hAnsi="Calibri"/>
          <w:noProof/>
          <w:kern w:val="2"/>
          <w:sz w:val="22"/>
          <w:szCs w:val="22"/>
          <w:lang w:eastAsia="en-GB"/>
        </w:rPr>
      </w:pPr>
      <w:r>
        <w:rPr>
          <w:noProof/>
          <w:lang w:eastAsia="zh-CN"/>
        </w:rPr>
        <w:t>5.2.3</w:t>
      </w:r>
      <w:r w:rsidRPr="00E46E84">
        <w:rPr>
          <w:rFonts w:ascii="Calibri" w:eastAsia="Times New Roman" w:hAnsi="Calibri"/>
          <w:noProof/>
          <w:kern w:val="2"/>
          <w:sz w:val="22"/>
          <w:szCs w:val="22"/>
          <w:lang w:eastAsia="en-GB"/>
        </w:rPr>
        <w:tab/>
      </w:r>
      <w:r>
        <w:rPr>
          <w:noProof/>
          <w:lang w:eastAsia="zh-CN"/>
        </w:rPr>
        <w:t>PAE-S discovery via PGAE-C</w:t>
      </w:r>
      <w:r>
        <w:rPr>
          <w:noProof/>
        </w:rPr>
        <w:tab/>
      </w:r>
      <w:r>
        <w:rPr>
          <w:noProof/>
        </w:rPr>
        <w:fldChar w:fldCharType="begin" w:fldLock="1"/>
      </w:r>
      <w:r>
        <w:rPr>
          <w:noProof/>
        </w:rPr>
        <w:instrText xml:space="preserve"> PAGEREF _Toc172038047 \h </w:instrText>
      </w:r>
      <w:r>
        <w:rPr>
          <w:noProof/>
        </w:rPr>
      </w:r>
      <w:r>
        <w:rPr>
          <w:noProof/>
        </w:rPr>
        <w:fldChar w:fldCharType="separate"/>
      </w:r>
      <w:r>
        <w:rPr>
          <w:noProof/>
        </w:rPr>
        <w:t>14</w:t>
      </w:r>
      <w:r>
        <w:rPr>
          <w:noProof/>
        </w:rPr>
        <w:fldChar w:fldCharType="end"/>
      </w:r>
    </w:p>
    <w:p w14:paraId="06F824E5" w14:textId="77777777" w:rsidR="00867545" w:rsidRPr="00E46E84" w:rsidRDefault="00867545">
      <w:pPr>
        <w:pStyle w:val="TOC4"/>
        <w:rPr>
          <w:rFonts w:ascii="Calibri" w:eastAsia="Times New Roman" w:hAnsi="Calibri"/>
          <w:noProof/>
          <w:kern w:val="2"/>
          <w:sz w:val="22"/>
          <w:szCs w:val="22"/>
          <w:lang w:eastAsia="en-GB"/>
        </w:rPr>
      </w:pPr>
      <w:r>
        <w:rPr>
          <w:noProof/>
          <w:lang w:eastAsia="zh-CN"/>
        </w:rPr>
        <w:t>5.2.3.1</w:t>
      </w:r>
      <w:r w:rsidRPr="00E46E84">
        <w:rPr>
          <w:rFonts w:ascii="Calibri" w:eastAsia="Times New Roman" w:hAnsi="Calibri"/>
          <w:noProof/>
          <w:kern w:val="2"/>
          <w:sz w:val="22"/>
          <w:szCs w:val="22"/>
          <w:lang w:eastAsia="en-GB"/>
        </w:rPr>
        <w:tab/>
      </w:r>
      <w:r>
        <w:rPr>
          <w:noProof/>
          <w:lang w:eastAsia="zh-CN"/>
        </w:rPr>
        <w:t>PEAE-C procedure</w:t>
      </w:r>
      <w:r>
        <w:rPr>
          <w:noProof/>
        </w:rPr>
        <w:tab/>
      </w:r>
      <w:r>
        <w:rPr>
          <w:noProof/>
        </w:rPr>
        <w:fldChar w:fldCharType="begin" w:fldLock="1"/>
      </w:r>
      <w:r>
        <w:rPr>
          <w:noProof/>
        </w:rPr>
        <w:instrText xml:space="preserve"> PAGEREF _Toc172038048 \h </w:instrText>
      </w:r>
      <w:r>
        <w:rPr>
          <w:noProof/>
        </w:rPr>
      </w:r>
      <w:r>
        <w:rPr>
          <w:noProof/>
        </w:rPr>
        <w:fldChar w:fldCharType="separate"/>
      </w:r>
      <w:r>
        <w:rPr>
          <w:noProof/>
        </w:rPr>
        <w:t>14</w:t>
      </w:r>
      <w:r>
        <w:rPr>
          <w:noProof/>
        </w:rPr>
        <w:fldChar w:fldCharType="end"/>
      </w:r>
    </w:p>
    <w:p w14:paraId="78AC0DE0" w14:textId="77777777" w:rsidR="00867545" w:rsidRPr="00E46E84" w:rsidRDefault="00867545">
      <w:pPr>
        <w:pStyle w:val="TOC4"/>
        <w:rPr>
          <w:rFonts w:ascii="Calibri" w:eastAsia="Times New Roman" w:hAnsi="Calibri"/>
          <w:noProof/>
          <w:kern w:val="2"/>
          <w:sz w:val="22"/>
          <w:szCs w:val="22"/>
          <w:lang w:eastAsia="en-GB"/>
        </w:rPr>
      </w:pPr>
      <w:r>
        <w:rPr>
          <w:noProof/>
          <w:lang w:eastAsia="zh-CN"/>
        </w:rPr>
        <w:t>5.2.3.2</w:t>
      </w:r>
      <w:r w:rsidRPr="00E46E84">
        <w:rPr>
          <w:rFonts w:ascii="Calibri" w:eastAsia="Times New Roman" w:hAnsi="Calibri"/>
          <w:noProof/>
          <w:kern w:val="2"/>
          <w:sz w:val="22"/>
          <w:szCs w:val="22"/>
          <w:lang w:eastAsia="en-GB"/>
        </w:rPr>
        <w:tab/>
      </w:r>
      <w:r>
        <w:rPr>
          <w:noProof/>
          <w:lang w:eastAsia="zh-CN"/>
        </w:rPr>
        <w:t>PGAE-C procedure</w:t>
      </w:r>
      <w:r>
        <w:rPr>
          <w:noProof/>
        </w:rPr>
        <w:tab/>
      </w:r>
      <w:r>
        <w:rPr>
          <w:noProof/>
        </w:rPr>
        <w:fldChar w:fldCharType="begin" w:fldLock="1"/>
      </w:r>
      <w:r>
        <w:rPr>
          <w:noProof/>
        </w:rPr>
        <w:instrText xml:space="preserve"> PAGEREF _Toc172038049 \h </w:instrText>
      </w:r>
      <w:r>
        <w:rPr>
          <w:noProof/>
        </w:rPr>
      </w:r>
      <w:r>
        <w:rPr>
          <w:noProof/>
        </w:rPr>
        <w:fldChar w:fldCharType="separate"/>
      </w:r>
      <w:r>
        <w:rPr>
          <w:noProof/>
        </w:rPr>
        <w:t>14</w:t>
      </w:r>
      <w:r>
        <w:rPr>
          <w:noProof/>
        </w:rPr>
        <w:fldChar w:fldCharType="end"/>
      </w:r>
    </w:p>
    <w:p w14:paraId="7B9D3C6A" w14:textId="77777777" w:rsidR="00867545" w:rsidRPr="00E46E84" w:rsidRDefault="00867545">
      <w:pPr>
        <w:pStyle w:val="TOC4"/>
        <w:rPr>
          <w:rFonts w:ascii="Calibri" w:eastAsia="Times New Roman" w:hAnsi="Calibri"/>
          <w:noProof/>
          <w:kern w:val="2"/>
          <w:sz w:val="22"/>
          <w:szCs w:val="22"/>
          <w:lang w:eastAsia="en-GB"/>
        </w:rPr>
      </w:pPr>
      <w:r>
        <w:rPr>
          <w:noProof/>
          <w:lang w:eastAsia="zh-CN"/>
        </w:rPr>
        <w:t>5.2.3.3</w:t>
      </w:r>
      <w:r w:rsidRPr="00E46E84">
        <w:rPr>
          <w:rFonts w:ascii="Calibri" w:eastAsia="Times New Roman" w:hAnsi="Calibri"/>
          <w:noProof/>
          <w:kern w:val="2"/>
          <w:sz w:val="22"/>
          <w:szCs w:val="22"/>
          <w:lang w:eastAsia="en-GB"/>
        </w:rPr>
        <w:tab/>
      </w:r>
      <w:r>
        <w:rPr>
          <w:noProof/>
          <w:lang w:eastAsia="zh-CN"/>
        </w:rPr>
        <w:t>PMAE-C procedure</w:t>
      </w:r>
      <w:r>
        <w:rPr>
          <w:noProof/>
        </w:rPr>
        <w:tab/>
      </w:r>
      <w:r>
        <w:rPr>
          <w:noProof/>
        </w:rPr>
        <w:fldChar w:fldCharType="begin" w:fldLock="1"/>
      </w:r>
      <w:r>
        <w:rPr>
          <w:noProof/>
        </w:rPr>
        <w:instrText xml:space="preserve"> PAGEREF _Toc172038050 \h </w:instrText>
      </w:r>
      <w:r>
        <w:rPr>
          <w:noProof/>
        </w:rPr>
      </w:r>
      <w:r>
        <w:rPr>
          <w:noProof/>
        </w:rPr>
        <w:fldChar w:fldCharType="separate"/>
      </w:r>
      <w:r>
        <w:rPr>
          <w:noProof/>
        </w:rPr>
        <w:t>15</w:t>
      </w:r>
      <w:r>
        <w:rPr>
          <w:noProof/>
        </w:rPr>
        <w:fldChar w:fldCharType="end"/>
      </w:r>
    </w:p>
    <w:p w14:paraId="5A239A07" w14:textId="77777777" w:rsidR="00867545" w:rsidRPr="00E46E84" w:rsidRDefault="00867545">
      <w:pPr>
        <w:pStyle w:val="TOC2"/>
        <w:rPr>
          <w:rFonts w:ascii="Calibri" w:eastAsia="Times New Roman" w:hAnsi="Calibri"/>
          <w:noProof/>
          <w:kern w:val="2"/>
          <w:sz w:val="22"/>
          <w:szCs w:val="22"/>
          <w:lang w:eastAsia="en-GB"/>
        </w:rPr>
      </w:pPr>
      <w:r>
        <w:rPr>
          <w:noProof/>
        </w:rPr>
        <w:t>5.3</w:t>
      </w:r>
      <w:r w:rsidRPr="00E46E84">
        <w:rPr>
          <w:rFonts w:ascii="Calibri" w:eastAsia="Times New Roman" w:hAnsi="Calibri"/>
          <w:noProof/>
          <w:kern w:val="2"/>
          <w:sz w:val="22"/>
          <w:szCs w:val="22"/>
          <w:lang w:eastAsia="en-GB"/>
        </w:rPr>
        <w:tab/>
      </w:r>
      <w:r>
        <w:rPr>
          <w:noProof/>
        </w:rPr>
        <w:t>PIN Registration Management</w:t>
      </w:r>
      <w:r>
        <w:rPr>
          <w:noProof/>
        </w:rPr>
        <w:tab/>
      </w:r>
      <w:r>
        <w:rPr>
          <w:noProof/>
        </w:rPr>
        <w:fldChar w:fldCharType="begin" w:fldLock="1"/>
      </w:r>
      <w:r>
        <w:rPr>
          <w:noProof/>
        </w:rPr>
        <w:instrText xml:space="preserve"> PAGEREF _Toc172038051 \h </w:instrText>
      </w:r>
      <w:r>
        <w:rPr>
          <w:noProof/>
        </w:rPr>
      </w:r>
      <w:r>
        <w:rPr>
          <w:noProof/>
        </w:rPr>
        <w:fldChar w:fldCharType="separate"/>
      </w:r>
      <w:r>
        <w:rPr>
          <w:noProof/>
        </w:rPr>
        <w:t>16</w:t>
      </w:r>
      <w:r>
        <w:rPr>
          <w:noProof/>
        </w:rPr>
        <w:fldChar w:fldCharType="end"/>
      </w:r>
    </w:p>
    <w:p w14:paraId="22D8F18F" w14:textId="77777777" w:rsidR="00867545" w:rsidRPr="00E46E84" w:rsidRDefault="00867545">
      <w:pPr>
        <w:pStyle w:val="TOC3"/>
        <w:rPr>
          <w:rFonts w:ascii="Calibri" w:eastAsia="Times New Roman" w:hAnsi="Calibri"/>
          <w:noProof/>
          <w:kern w:val="2"/>
          <w:sz w:val="22"/>
          <w:szCs w:val="22"/>
          <w:lang w:eastAsia="en-GB"/>
        </w:rPr>
      </w:pPr>
      <w:r>
        <w:rPr>
          <w:noProof/>
          <w:lang w:eastAsia="zh-CN"/>
        </w:rPr>
        <w:t>5.3.1</w:t>
      </w:r>
      <w:r w:rsidRPr="00E46E84">
        <w:rPr>
          <w:rFonts w:ascii="Calibri" w:eastAsia="Times New Roman"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_Toc172038052 \h </w:instrText>
      </w:r>
      <w:r>
        <w:rPr>
          <w:noProof/>
        </w:rPr>
      </w:r>
      <w:r>
        <w:rPr>
          <w:noProof/>
        </w:rPr>
        <w:fldChar w:fldCharType="separate"/>
      </w:r>
      <w:r>
        <w:rPr>
          <w:noProof/>
        </w:rPr>
        <w:t>16</w:t>
      </w:r>
      <w:r>
        <w:rPr>
          <w:noProof/>
        </w:rPr>
        <w:fldChar w:fldCharType="end"/>
      </w:r>
    </w:p>
    <w:p w14:paraId="77B7CDD1" w14:textId="77777777" w:rsidR="00867545" w:rsidRPr="00E46E84" w:rsidRDefault="00867545">
      <w:pPr>
        <w:pStyle w:val="TOC3"/>
        <w:rPr>
          <w:rFonts w:ascii="Calibri" w:eastAsia="Times New Roman" w:hAnsi="Calibri"/>
          <w:noProof/>
          <w:kern w:val="2"/>
          <w:sz w:val="22"/>
          <w:szCs w:val="22"/>
          <w:lang w:eastAsia="en-GB"/>
        </w:rPr>
      </w:pPr>
      <w:r>
        <w:rPr>
          <w:noProof/>
          <w:lang w:eastAsia="zh-CN"/>
        </w:rPr>
        <w:t>5.3.2</w:t>
      </w:r>
      <w:r w:rsidRPr="00E46E84">
        <w:rPr>
          <w:rFonts w:ascii="Calibri" w:eastAsia="Times New Roman" w:hAnsi="Calibri"/>
          <w:noProof/>
          <w:kern w:val="2"/>
          <w:sz w:val="22"/>
          <w:szCs w:val="22"/>
          <w:lang w:eastAsia="en-GB"/>
        </w:rPr>
        <w:tab/>
      </w:r>
      <w:r>
        <w:rPr>
          <w:noProof/>
          <w:lang w:eastAsia="zh-CN"/>
        </w:rPr>
        <w:t xml:space="preserve">Direct </w:t>
      </w:r>
      <w:r>
        <w:rPr>
          <w:noProof/>
        </w:rPr>
        <w:t>PIN registration to PAE-S</w:t>
      </w:r>
      <w:r>
        <w:rPr>
          <w:noProof/>
        </w:rPr>
        <w:tab/>
      </w:r>
      <w:r>
        <w:rPr>
          <w:noProof/>
        </w:rPr>
        <w:fldChar w:fldCharType="begin" w:fldLock="1"/>
      </w:r>
      <w:r>
        <w:rPr>
          <w:noProof/>
        </w:rPr>
        <w:instrText xml:space="preserve"> PAGEREF _Toc172038053 \h </w:instrText>
      </w:r>
      <w:r>
        <w:rPr>
          <w:noProof/>
        </w:rPr>
      </w:r>
      <w:r>
        <w:rPr>
          <w:noProof/>
        </w:rPr>
        <w:fldChar w:fldCharType="separate"/>
      </w:r>
      <w:r>
        <w:rPr>
          <w:noProof/>
        </w:rPr>
        <w:t>17</w:t>
      </w:r>
      <w:r>
        <w:rPr>
          <w:noProof/>
        </w:rPr>
        <w:fldChar w:fldCharType="end"/>
      </w:r>
    </w:p>
    <w:p w14:paraId="615FC715" w14:textId="77777777" w:rsidR="00867545" w:rsidRPr="00E46E84" w:rsidRDefault="00867545">
      <w:pPr>
        <w:pStyle w:val="TOC4"/>
        <w:rPr>
          <w:rFonts w:ascii="Calibri" w:eastAsia="Times New Roman" w:hAnsi="Calibri"/>
          <w:noProof/>
          <w:kern w:val="2"/>
          <w:sz w:val="22"/>
          <w:szCs w:val="22"/>
          <w:lang w:eastAsia="en-GB"/>
        </w:rPr>
      </w:pPr>
      <w:r>
        <w:rPr>
          <w:noProof/>
          <w:lang w:eastAsia="zh-CN"/>
        </w:rPr>
        <w:t>5.3.2.1</w:t>
      </w:r>
      <w:r w:rsidRPr="00E46E84">
        <w:rPr>
          <w:rFonts w:ascii="Calibri" w:eastAsia="Times New Roman" w:hAnsi="Calibri"/>
          <w:noProof/>
          <w:kern w:val="2"/>
          <w:sz w:val="22"/>
          <w:szCs w:val="22"/>
          <w:lang w:eastAsia="en-GB"/>
        </w:rPr>
        <w:tab/>
      </w:r>
      <w:r>
        <w:rPr>
          <w:noProof/>
        </w:rPr>
        <w:t>Requesting entity procedure</w:t>
      </w:r>
      <w:r>
        <w:rPr>
          <w:noProof/>
        </w:rPr>
        <w:tab/>
      </w:r>
      <w:r>
        <w:rPr>
          <w:noProof/>
        </w:rPr>
        <w:fldChar w:fldCharType="begin" w:fldLock="1"/>
      </w:r>
      <w:r>
        <w:rPr>
          <w:noProof/>
        </w:rPr>
        <w:instrText xml:space="preserve"> PAGEREF _Toc172038054 \h </w:instrText>
      </w:r>
      <w:r>
        <w:rPr>
          <w:noProof/>
        </w:rPr>
      </w:r>
      <w:r>
        <w:rPr>
          <w:noProof/>
        </w:rPr>
        <w:fldChar w:fldCharType="separate"/>
      </w:r>
      <w:r>
        <w:rPr>
          <w:noProof/>
        </w:rPr>
        <w:t>17</w:t>
      </w:r>
      <w:r>
        <w:rPr>
          <w:noProof/>
        </w:rPr>
        <w:fldChar w:fldCharType="end"/>
      </w:r>
    </w:p>
    <w:p w14:paraId="326549B8" w14:textId="77777777" w:rsidR="00867545" w:rsidRPr="00E46E84" w:rsidRDefault="00867545">
      <w:pPr>
        <w:pStyle w:val="TOC4"/>
        <w:rPr>
          <w:rFonts w:ascii="Calibri" w:eastAsia="Times New Roman" w:hAnsi="Calibri"/>
          <w:noProof/>
          <w:kern w:val="2"/>
          <w:sz w:val="22"/>
          <w:szCs w:val="22"/>
          <w:lang w:eastAsia="en-GB"/>
        </w:rPr>
      </w:pPr>
      <w:r>
        <w:rPr>
          <w:noProof/>
          <w:lang w:eastAsia="zh-CN"/>
        </w:rPr>
        <w:t>5.3.2.2</w:t>
      </w:r>
      <w:r w:rsidRPr="00E46E84">
        <w:rPr>
          <w:rFonts w:ascii="Calibri" w:eastAsia="Times New Roman" w:hAnsi="Calibri"/>
          <w:noProof/>
          <w:kern w:val="2"/>
          <w:sz w:val="22"/>
          <w:szCs w:val="22"/>
          <w:lang w:eastAsia="en-GB"/>
        </w:rPr>
        <w:tab/>
      </w:r>
      <w:r>
        <w:rPr>
          <w:noProof/>
        </w:rPr>
        <w:t>PAE-S procedure</w:t>
      </w:r>
      <w:r>
        <w:rPr>
          <w:noProof/>
        </w:rPr>
        <w:tab/>
      </w:r>
      <w:r>
        <w:rPr>
          <w:noProof/>
        </w:rPr>
        <w:fldChar w:fldCharType="begin" w:fldLock="1"/>
      </w:r>
      <w:r>
        <w:rPr>
          <w:noProof/>
        </w:rPr>
        <w:instrText xml:space="preserve"> PAGEREF _Toc172038055 \h </w:instrText>
      </w:r>
      <w:r>
        <w:rPr>
          <w:noProof/>
        </w:rPr>
      </w:r>
      <w:r>
        <w:rPr>
          <w:noProof/>
        </w:rPr>
        <w:fldChar w:fldCharType="separate"/>
      </w:r>
      <w:r>
        <w:rPr>
          <w:noProof/>
        </w:rPr>
        <w:t>18</w:t>
      </w:r>
      <w:r>
        <w:rPr>
          <w:noProof/>
        </w:rPr>
        <w:fldChar w:fldCharType="end"/>
      </w:r>
    </w:p>
    <w:p w14:paraId="72C9F08E" w14:textId="77777777" w:rsidR="00867545" w:rsidRPr="00E46E84" w:rsidRDefault="00867545">
      <w:pPr>
        <w:pStyle w:val="TOC3"/>
        <w:rPr>
          <w:rFonts w:ascii="Calibri" w:eastAsia="Times New Roman" w:hAnsi="Calibri"/>
          <w:noProof/>
          <w:kern w:val="2"/>
          <w:sz w:val="22"/>
          <w:szCs w:val="22"/>
          <w:lang w:eastAsia="en-GB"/>
        </w:rPr>
      </w:pPr>
      <w:r>
        <w:rPr>
          <w:noProof/>
          <w:lang w:eastAsia="zh-CN"/>
        </w:rPr>
        <w:t>5.3.3</w:t>
      </w:r>
      <w:r w:rsidRPr="00E46E84">
        <w:rPr>
          <w:rFonts w:ascii="Calibri" w:eastAsia="Times New Roman" w:hAnsi="Calibri"/>
          <w:noProof/>
          <w:kern w:val="2"/>
          <w:sz w:val="22"/>
          <w:szCs w:val="22"/>
          <w:lang w:eastAsia="en-GB"/>
        </w:rPr>
        <w:tab/>
      </w:r>
      <w:r>
        <w:rPr>
          <w:noProof/>
          <w:lang w:eastAsia="zh-CN"/>
        </w:rPr>
        <w:t xml:space="preserve">Indirect </w:t>
      </w:r>
      <w:r>
        <w:rPr>
          <w:noProof/>
        </w:rPr>
        <w:t>PIN registration to PAE-S</w:t>
      </w:r>
      <w:r>
        <w:rPr>
          <w:noProof/>
        </w:rPr>
        <w:tab/>
      </w:r>
      <w:r>
        <w:rPr>
          <w:noProof/>
        </w:rPr>
        <w:fldChar w:fldCharType="begin" w:fldLock="1"/>
      </w:r>
      <w:r>
        <w:rPr>
          <w:noProof/>
        </w:rPr>
        <w:instrText xml:space="preserve"> PAGEREF _Toc172038056 \h </w:instrText>
      </w:r>
      <w:r>
        <w:rPr>
          <w:noProof/>
        </w:rPr>
      </w:r>
      <w:r>
        <w:rPr>
          <w:noProof/>
        </w:rPr>
        <w:fldChar w:fldCharType="separate"/>
      </w:r>
      <w:r>
        <w:rPr>
          <w:noProof/>
        </w:rPr>
        <w:t>19</w:t>
      </w:r>
      <w:r>
        <w:rPr>
          <w:noProof/>
        </w:rPr>
        <w:fldChar w:fldCharType="end"/>
      </w:r>
    </w:p>
    <w:p w14:paraId="481E7A30" w14:textId="77777777" w:rsidR="00867545" w:rsidRPr="00E46E84" w:rsidRDefault="00867545">
      <w:pPr>
        <w:pStyle w:val="TOC4"/>
        <w:rPr>
          <w:rFonts w:ascii="Calibri" w:eastAsia="Times New Roman" w:hAnsi="Calibri"/>
          <w:noProof/>
          <w:kern w:val="2"/>
          <w:sz w:val="22"/>
          <w:szCs w:val="22"/>
          <w:lang w:eastAsia="en-GB"/>
        </w:rPr>
      </w:pPr>
      <w:r>
        <w:rPr>
          <w:noProof/>
          <w:lang w:eastAsia="zh-CN"/>
        </w:rPr>
        <w:t>5.3.3.1</w:t>
      </w:r>
      <w:r w:rsidRPr="00E46E84">
        <w:rPr>
          <w:rFonts w:ascii="Calibri" w:eastAsia="Times New Roman" w:hAnsi="Calibri"/>
          <w:noProof/>
          <w:kern w:val="2"/>
          <w:sz w:val="22"/>
          <w:szCs w:val="22"/>
          <w:lang w:eastAsia="en-GB"/>
        </w:rPr>
        <w:tab/>
      </w:r>
      <w:r>
        <w:rPr>
          <w:noProof/>
        </w:rPr>
        <w:t>Requesting entity procedure</w:t>
      </w:r>
      <w:r>
        <w:rPr>
          <w:noProof/>
        </w:rPr>
        <w:tab/>
      </w:r>
      <w:r>
        <w:rPr>
          <w:noProof/>
        </w:rPr>
        <w:fldChar w:fldCharType="begin" w:fldLock="1"/>
      </w:r>
      <w:r>
        <w:rPr>
          <w:noProof/>
        </w:rPr>
        <w:instrText xml:space="preserve"> PAGEREF _Toc172038057 \h </w:instrText>
      </w:r>
      <w:r>
        <w:rPr>
          <w:noProof/>
        </w:rPr>
      </w:r>
      <w:r>
        <w:rPr>
          <w:noProof/>
        </w:rPr>
        <w:fldChar w:fldCharType="separate"/>
      </w:r>
      <w:r>
        <w:rPr>
          <w:noProof/>
        </w:rPr>
        <w:t>19</w:t>
      </w:r>
      <w:r>
        <w:rPr>
          <w:noProof/>
        </w:rPr>
        <w:fldChar w:fldCharType="end"/>
      </w:r>
    </w:p>
    <w:p w14:paraId="54424DFE" w14:textId="77777777" w:rsidR="00867545" w:rsidRPr="00E46E84" w:rsidRDefault="00867545">
      <w:pPr>
        <w:pStyle w:val="TOC4"/>
        <w:rPr>
          <w:rFonts w:ascii="Calibri" w:eastAsia="Times New Roman" w:hAnsi="Calibri"/>
          <w:noProof/>
          <w:kern w:val="2"/>
          <w:sz w:val="22"/>
          <w:szCs w:val="22"/>
          <w:lang w:eastAsia="en-GB"/>
        </w:rPr>
      </w:pPr>
      <w:r>
        <w:rPr>
          <w:noProof/>
          <w:lang w:eastAsia="zh-CN"/>
        </w:rPr>
        <w:t>5.3.3.2</w:t>
      </w:r>
      <w:r w:rsidRPr="00E46E84">
        <w:rPr>
          <w:rFonts w:ascii="Calibri" w:eastAsia="Times New Roman" w:hAnsi="Calibri"/>
          <w:noProof/>
          <w:kern w:val="2"/>
          <w:sz w:val="22"/>
          <w:szCs w:val="22"/>
          <w:lang w:eastAsia="en-GB"/>
        </w:rPr>
        <w:tab/>
      </w:r>
      <w:r>
        <w:rPr>
          <w:noProof/>
        </w:rPr>
        <w:t>PMAE-C procedure</w:t>
      </w:r>
      <w:r>
        <w:rPr>
          <w:noProof/>
        </w:rPr>
        <w:tab/>
      </w:r>
      <w:r>
        <w:rPr>
          <w:noProof/>
        </w:rPr>
        <w:fldChar w:fldCharType="begin" w:fldLock="1"/>
      </w:r>
      <w:r>
        <w:rPr>
          <w:noProof/>
        </w:rPr>
        <w:instrText xml:space="preserve"> PAGEREF _Toc172038058 \h </w:instrText>
      </w:r>
      <w:r>
        <w:rPr>
          <w:noProof/>
        </w:rPr>
      </w:r>
      <w:r>
        <w:rPr>
          <w:noProof/>
        </w:rPr>
        <w:fldChar w:fldCharType="separate"/>
      </w:r>
      <w:r>
        <w:rPr>
          <w:noProof/>
        </w:rPr>
        <w:t>20</w:t>
      </w:r>
      <w:r>
        <w:rPr>
          <w:noProof/>
        </w:rPr>
        <w:fldChar w:fldCharType="end"/>
      </w:r>
    </w:p>
    <w:p w14:paraId="0EB6D8DA" w14:textId="77777777" w:rsidR="00867545" w:rsidRPr="00E46E84" w:rsidRDefault="00867545">
      <w:pPr>
        <w:pStyle w:val="TOC4"/>
        <w:rPr>
          <w:rFonts w:ascii="Calibri" w:eastAsia="Times New Roman" w:hAnsi="Calibri"/>
          <w:noProof/>
          <w:kern w:val="2"/>
          <w:sz w:val="22"/>
          <w:szCs w:val="22"/>
          <w:lang w:eastAsia="en-GB"/>
        </w:rPr>
      </w:pPr>
      <w:r>
        <w:rPr>
          <w:noProof/>
        </w:rPr>
        <w:t>5.3.3.3</w:t>
      </w:r>
      <w:r w:rsidRPr="00E46E84">
        <w:rPr>
          <w:rFonts w:ascii="Calibri" w:eastAsia="Times New Roman" w:hAnsi="Calibri"/>
          <w:noProof/>
          <w:kern w:val="2"/>
          <w:sz w:val="22"/>
          <w:szCs w:val="22"/>
          <w:lang w:eastAsia="en-GB"/>
        </w:rPr>
        <w:tab/>
      </w:r>
      <w:r>
        <w:rPr>
          <w:noProof/>
        </w:rPr>
        <w:t>PAE-S procedure</w:t>
      </w:r>
      <w:r>
        <w:rPr>
          <w:noProof/>
        </w:rPr>
        <w:tab/>
      </w:r>
      <w:r>
        <w:rPr>
          <w:noProof/>
        </w:rPr>
        <w:fldChar w:fldCharType="begin" w:fldLock="1"/>
      </w:r>
      <w:r>
        <w:rPr>
          <w:noProof/>
        </w:rPr>
        <w:instrText xml:space="preserve"> PAGEREF _Toc172038059 \h </w:instrText>
      </w:r>
      <w:r>
        <w:rPr>
          <w:noProof/>
        </w:rPr>
      </w:r>
      <w:r>
        <w:rPr>
          <w:noProof/>
        </w:rPr>
        <w:fldChar w:fldCharType="separate"/>
      </w:r>
      <w:r>
        <w:rPr>
          <w:noProof/>
        </w:rPr>
        <w:t>21</w:t>
      </w:r>
      <w:r>
        <w:rPr>
          <w:noProof/>
        </w:rPr>
        <w:fldChar w:fldCharType="end"/>
      </w:r>
    </w:p>
    <w:p w14:paraId="17A9D2ED" w14:textId="77777777" w:rsidR="00867545" w:rsidRPr="00E46E84" w:rsidRDefault="00867545">
      <w:pPr>
        <w:pStyle w:val="TOC3"/>
        <w:rPr>
          <w:rFonts w:ascii="Calibri" w:eastAsia="Times New Roman" w:hAnsi="Calibri"/>
          <w:noProof/>
          <w:kern w:val="2"/>
          <w:sz w:val="22"/>
          <w:szCs w:val="22"/>
          <w:lang w:eastAsia="en-GB"/>
        </w:rPr>
      </w:pPr>
      <w:r>
        <w:rPr>
          <w:noProof/>
          <w:lang w:eastAsia="zh-CN"/>
        </w:rPr>
        <w:t>5.3.4</w:t>
      </w:r>
      <w:r w:rsidRPr="00E46E84">
        <w:rPr>
          <w:rFonts w:ascii="Calibri" w:eastAsia="Times New Roman" w:hAnsi="Calibri"/>
          <w:noProof/>
          <w:kern w:val="2"/>
          <w:sz w:val="22"/>
          <w:szCs w:val="22"/>
          <w:lang w:eastAsia="en-GB"/>
        </w:rPr>
        <w:tab/>
      </w:r>
      <w:r>
        <w:rPr>
          <w:noProof/>
          <w:lang w:eastAsia="zh-CN"/>
        </w:rPr>
        <w:t xml:space="preserve">Direct </w:t>
      </w:r>
      <w:r>
        <w:rPr>
          <w:noProof/>
        </w:rPr>
        <w:t>PIN deregistration to PAE-S</w:t>
      </w:r>
      <w:r>
        <w:rPr>
          <w:noProof/>
        </w:rPr>
        <w:tab/>
      </w:r>
      <w:r>
        <w:rPr>
          <w:noProof/>
        </w:rPr>
        <w:fldChar w:fldCharType="begin" w:fldLock="1"/>
      </w:r>
      <w:r>
        <w:rPr>
          <w:noProof/>
        </w:rPr>
        <w:instrText xml:space="preserve"> PAGEREF _Toc172038060 \h </w:instrText>
      </w:r>
      <w:r>
        <w:rPr>
          <w:noProof/>
        </w:rPr>
      </w:r>
      <w:r>
        <w:rPr>
          <w:noProof/>
        </w:rPr>
        <w:fldChar w:fldCharType="separate"/>
      </w:r>
      <w:r>
        <w:rPr>
          <w:noProof/>
        </w:rPr>
        <w:t>23</w:t>
      </w:r>
      <w:r>
        <w:rPr>
          <w:noProof/>
        </w:rPr>
        <w:fldChar w:fldCharType="end"/>
      </w:r>
    </w:p>
    <w:p w14:paraId="690D9C9F" w14:textId="77777777" w:rsidR="00867545" w:rsidRPr="00E46E84" w:rsidRDefault="00867545">
      <w:pPr>
        <w:pStyle w:val="TOC4"/>
        <w:rPr>
          <w:rFonts w:ascii="Calibri" w:eastAsia="Times New Roman" w:hAnsi="Calibri"/>
          <w:noProof/>
          <w:kern w:val="2"/>
          <w:sz w:val="22"/>
          <w:szCs w:val="22"/>
          <w:lang w:eastAsia="en-GB"/>
        </w:rPr>
      </w:pPr>
      <w:r>
        <w:rPr>
          <w:noProof/>
          <w:lang w:eastAsia="zh-CN"/>
        </w:rPr>
        <w:t>5.3.4.1</w:t>
      </w:r>
      <w:r w:rsidRPr="00E46E84">
        <w:rPr>
          <w:rFonts w:ascii="Calibri" w:eastAsia="Times New Roman" w:hAnsi="Calibri"/>
          <w:noProof/>
          <w:kern w:val="2"/>
          <w:sz w:val="22"/>
          <w:szCs w:val="22"/>
          <w:lang w:eastAsia="en-GB"/>
        </w:rPr>
        <w:tab/>
      </w:r>
      <w:r>
        <w:rPr>
          <w:noProof/>
        </w:rPr>
        <w:t>Requesting entity procedure</w:t>
      </w:r>
      <w:r>
        <w:rPr>
          <w:noProof/>
        </w:rPr>
        <w:tab/>
      </w:r>
      <w:r>
        <w:rPr>
          <w:noProof/>
        </w:rPr>
        <w:fldChar w:fldCharType="begin" w:fldLock="1"/>
      </w:r>
      <w:r>
        <w:rPr>
          <w:noProof/>
        </w:rPr>
        <w:instrText xml:space="preserve"> PAGEREF _Toc172038061 \h </w:instrText>
      </w:r>
      <w:r>
        <w:rPr>
          <w:noProof/>
        </w:rPr>
      </w:r>
      <w:r>
        <w:rPr>
          <w:noProof/>
        </w:rPr>
        <w:fldChar w:fldCharType="separate"/>
      </w:r>
      <w:r>
        <w:rPr>
          <w:noProof/>
        </w:rPr>
        <w:t>23</w:t>
      </w:r>
      <w:r>
        <w:rPr>
          <w:noProof/>
        </w:rPr>
        <w:fldChar w:fldCharType="end"/>
      </w:r>
    </w:p>
    <w:p w14:paraId="4A3E6763" w14:textId="77777777" w:rsidR="00867545" w:rsidRPr="00E46E84" w:rsidRDefault="00867545">
      <w:pPr>
        <w:pStyle w:val="TOC4"/>
        <w:rPr>
          <w:rFonts w:ascii="Calibri" w:eastAsia="Times New Roman" w:hAnsi="Calibri"/>
          <w:noProof/>
          <w:kern w:val="2"/>
          <w:sz w:val="22"/>
          <w:szCs w:val="22"/>
          <w:lang w:eastAsia="en-GB"/>
        </w:rPr>
      </w:pPr>
      <w:r>
        <w:rPr>
          <w:noProof/>
          <w:lang w:eastAsia="zh-CN"/>
        </w:rPr>
        <w:t>5.3.4.2</w:t>
      </w:r>
      <w:r w:rsidRPr="00E46E84">
        <w:rPr>
          <w:rFonts w:ascii="Calibri" w:eastAsia="Times New Roman" w:hAnsi="Calibri"/>
          <w:noProof/>
          <w:kern w:val="2"/>
          <w:sz w:val="22"/>
          <w:szCs w:val="22"/>
          <w:lang w:eastAsia="en-GB"/>
        </w:rPr>
        <w:tab/>
      </w:r>
      <w:r>
        <w:rPr>
          <w:noProof/>
        </w:rPr>
        <w:t>PAE-S procedure</w:t>
      </w:r>
      <w:r>
        <w:rPr>
          <w:noProof/>
        </w:rPr>
        <w:tab/>
      </w:r>
      <w:r>
        <w:rPr>
          <w:noProof/>
        </w:rPr>
        <w:fldChar w:fldCharType="begin" w:fldLock="1"/>
      </w:r>
      <w:r>
        <w:rPr>
          <w:noProof/>
        </w:rPr>
        <w:instrText xml:space="preserve"> PAGEREF _Toc172038062 \h </w:instrText>
      </w:r>
      <w:r>
        <w:rPr>
          <w:noProof/>
        </w:rPr>
      </w:r>
      <w:r>
        <w:rPr>
          <w:noProof/>
        </w:rPr>
        <w:fldChar w:fldCharType="separate"/>
      </w:r>
      <w:r>
        <w:rPr>
          <w:noProof/>
        </w:rPr>
        <w:t>23</w:t>
      </w:r>
      <w:r>
        <w:rPr>
          <w:noProof/>
        </w:rPr>
        <w:fldChar w:fldCharType="end"/>
      </w:r>
    </w:p>
    <w:p w14:paraId="571122D2" w14:textId="77777777" w:rsidR="00867545" w:rsidRPr="00E46E84" w:rsidRDefault="00867545">
      <w:pPr>
        <w:pStyle w:val="TOC3"/>
        <w:rPr>
          <w:rFonts w:ascii="Calibri" w:eastAsia="Times New Roman" w:hAnsi="Calibri"/>
          <w:noProof/>
          <w:kern w:val="2"/>
          <w:sz w:val="22"/>
          <w:szCs w:val="22"/>
          <w:lang w:eastAsia="en-GB"/>
        </w:rPr>
      </w:pPr>
      <w:r>
        <w:rPr>
          <w:noProof/>
          <w:lang w:eastAsia="zh-CN"/>
        </w:rPr>
        <w:t>5.3.5</w:t>
      </w:r>
      <w:r w:rsidRPr="00E46E84">
        <w:rPr>
          <w:rFonts w:ascii="Calibri" w:eastAsia="Times New Roman" w:hAnsi="Calibri"/>
          <w:noProof/>
          <w:kern w:val="2"/>
          <w:sz w:val="22"/>
          <w:szCs w:val="22"/>
          <w:lang w:eastAsia="en-GB"/>
        </w:rPr>
        <w:tab/>
      </w:r>
      <w:r>
        <w:rPr>
          <w:noProof/>
          <w:lang w:eastAsia="zh-CN"/>
        </w:rPr>
        <w:t xml:space="preserve">Indirect </w:t>
      </w:r>
      <w:r>
        <w:rPr>
          <w:noProof/>
        </w:rPr>
        <w:t>PIN deregistration to PAE-S</w:t>
      </w:r>
      <w:r>
        <w:rPr>
          <w:noProof/>
        </w:rPr>
        <w:tab/>
      </w:r>
      <w:r>
        <w:rPr>
          <w:noProof/>
        </w:rPr>
        <w:fldChar w:fldCharType="begin" w:fldLock="1"/>
      </w:r>
      <w:r>
        <w:rPr>
          <w:noProof/>
        </w:rPr>
        <w:instrText xml:space="preserve"> PAGEREF _Toc172038063 \h </w:instrText>
      </w:r>
      <w:r>
        <w:rPr>
          <w:noProof/>
        </w:rPr>
      </w:r>
      <w:r>
        <w:rPr>
          <w:noProof/>
        </w:rPr>
        <w:fldChar w:fldCharType="separate"/>
      </w:r>
      <w:r>
        <w:rPr>
          <w:noProof/>
        </w:rPr>
        <w:t>24</w:t>
      </w:r>
      <w:r>
        <w:rPr>
          <w:noProof/>
        </w:rPr>
        <w:fldChar w:fldCharType="end"/>
      </w:r>
    </w:p>
    <w:p w14:paraId="4771B4AB" w14:textId="77777777" w:rsidR="00867545" w:rsidRPr="00E46E84" w:rsidRDefault="00867545">
      <w:pPr>
        <w:pStyle w:val="TOC4"/>
        <w:rPr>
          <w:rFonts w:ascii="Calibri" w:eastAsia="Times New Roman" w:hAnsi="Calibri"/>
          <w:noProof/>
          <w:kern w:val="2"/>
          <w:sz w:val="22"/>
          <w:szCs w:val="22"/>
          <w:lang w:eastAsia="en-GB"/>
        </w:rPr>
      </w:pPr>
      <w:r>
        <w:rPr>
          <w:noProof/>
          <w:lang w:eastAsia="zh-CN"/>
        </w:rPr>
        <w:t>5.3.5.1</w:t>
      </w:r>
      <w:r w:rsidRPr="00E46E84">
        <w:rPr>
          <w:rFonts w:ascii="Calibri" w:eastAsia="Times New Roman" w:hAnsi="Calibri"/>
          <w:noProof/>
          <w:kern w:val="2"/>
          <w:sz w:val="22"/>
          <w:szCs w:val="22"/>
          <w:lang w:eastAsia="en-GB"/>
        </w:rPr>
        <w:tab/>
      </w:r>
      <w:r>
        <w:rPr>
          <w:noProof/>
        </w:rPr>
        <w:t>Requesting entity procedure</w:t>
      </w:r>
      <w:r>
        <w:rPr>
          <w:noProof/>
        </w:rPr>
        <w:tab/>
      </w:r>
      <w:r>
        <w:rPr>
          <w:noProof/>
        </w:rPr>
        <w:fldChar w:fldCharType="begin" w:fldLock="1"/>
      </w:r>
      <w:r>
        <w:rPr>
          <w:noProof/>
        </w:rPr>
        <w:instrText xml:space="preserve"> PAGEREF _Toc172038064 \h </w:instrText>
      </w:r>
      <w:r>
        <w:rPr>
          <w:noProof/>
        </w:rPr>
      </w:r>
      <w:r>
        <w:rPr>
          <w:noProof/>
        </w:rPr>
        <w:fldChar w:fldCharType="separate"/>
      </w:r>
      <w:r>
        <w:rPr>
          <w:noProof/>
        </w:rPr>
        <w:t>24</w:t>
      </w:r>
      <w:r>
        <w:rPr>
          <w:noProof/>
        </w:rPr>
        <w:fldChar w:fldCharType="end"/>
      </w:r>
    </w:p>
    <w:p w14:paraId="702CF0EA" w14:textId="77777777" w:rsidR="00867545" w:rsidRPr="00E46E84" w:rsidRDefault="00867545">
      <w:pPr>
        <w:pStyle w:val="TOC4"/>
        <w:rPr>
          <w:rFonts w:ascii="Calibri" w:eastAsia="Times New Roman" w:hAnsi="Calibri"/>
          <w:noProof/>
          <w:kern w:val="2"/>
          <w:sz w:val="22"/>
          <w:szCs w:val="22"/>
          <w:lang w:eastAsia="en-GB"/>
        </w:rPr>
      </w:pPr>
      <w:r>
        <w:rPr>
          <w:noProof/>
          <w:lang w:eastAsia="zh-CN"/>
        </w:rPr>
        <w:t>5.3.5.2</w:t>
      </w:r>
      <w:r w:rsidRPr="00E46E84">
        <w:rPr>
          <w:rFonts w:ascii="Calibri" w:eastAsia="Times New Roman" w:hAnsi="Calibri"/>
          <w:noProof/>
          <w:kern w:val="2"/>
          <w:sz w:val="22"/>
          <w:szCs w:val="22"/>
          <w:lang w:eastAsia="en-GB"/>
        </w:rPr>
        <w:tab/>
      </w:r>
      <w:r>
        <w:rPr>
          <w:noProof/>
        </w:rPr>
        <w:t>Receiving entity procedure</w:t>
      </w:r>
      <w:r>
        <w:rPr>
          <w:noProof/>
        </w:rPr>
        <w:tab/>
      </w:r>
      <w:r>
        <w:rPr>
          <w:noProof/>
        </w:rPr>
        <w:fldChar w:fldCharType="begin" w:fldLock="1"/>
      </w:r>
      <w:r>
        <w:rPr>
          <w:noProof/>
        </w:rPr>
        <w:instrText xml:space="preserve"> PAGEREF _Toc172038065 \h </w:instrText>
      </w:r>
      <w:r>
        <w:rPr>
          <w:noProof/>
        </w:rPr>
      </w:r>
      <w:r>
        <w:rPr>
          <w:noProof/>
        </w:rPr>
        <w:fldChar w:fldCharType="separate"/>
      </w:r>
      <w:r>
        <w:rPr>
          <w:noProof/>
        </w:rPr>
        <w:t>25</w:t>
      </w:r>
      <w:r>
        <w:rPr>
          <w:noProof/>
        </w:rPr>
        <w:fldChar w:fldCharType="end"/>
      </w:r>
    </w:p>
    <w:p w14:paraId="07233753" w14:textId="77777777" w:rsidR="00867545" w:rsidRPr="00E46E84" w:rsidRDefault="00867545">
      <w:pPr>
        <w:pStyle w:val="TOC4"/>
        <w:rPr>
          <w:rFonts w:ascii="Calibri" w:eastAsia="Times New Roman" w:hAnsi="Calibri"/>
          <w:noProof/>
          <w:kern w:val="2"/>
          <w:sz w:val="22"/>
          <w:szCs w:val="22"/>
          <w:lang w:eastAsia="en-GB"/>
        </w:rPr>
      </w:pPr>
      <w:r>
        <w:rPr>
          <w:noProof/>
          <w:lang w:eastAsia="zh-CN"/>
        </w:rPr>
        <w:t>5.3.5.3</w:t>
      </w:r>
      <w:r w:rsidRPr="00E46E84">
        <w:rPr>
          <w:rFonts w:ascii="Calibri" w:eastAsia="Times New Roman" w:hAnsi="Calibri"/>
          <w:noProof/>
          <w:kern w:val="2"/>
          <w:sz w:val="22"/>
          <w:szCs w:val="22"/>
          <w:lang w:eastAsia="en-GB"/>
        </w:rPr>
        <w:tab/>
      </w:r>
      <w:r>
        <w:rPr>
          <w:noProof/>
        </w:rPr>
        <w:t>PAE-S procedure</w:t>
      </w:r>
      <w:r>
        <w:rPr>
          <w:noProof/>
        </w:rPr>
        <w:tab/>
      </w:r>
      <w:r>
        <w:rPr>
          <w:noProof/>
        </w:rPr>
        <w:fldChar w:fldCharType="begin" w:fldLock="1"/>
      </w:r>
      <w:r>
        <w:rPr>
          <w:noProof/>
        </w:rPr>
        <w:instrText xml:space="preserve"> PAGEREF _Toc172038066 \h </w:instrText>
      </w:r>
      <w:r>
        <w:rPr>
          <w:noProof/>
        </w:rPr>
      </w:r>
      <w:r>
        <w:rPr>
          <w:noProof/>
        </w:rPr>
        <w:fldChar w:fldCharType="separate"/>
      </w:r>
      <w:r>
        <w:rPr>
          <w:noProof/>
        </w:rPr>
        <w:t>25</w:t>
      </w:r>
      <w:r>
        <w:rPr>
          <w:noProof/>
        </w:rPr>
        <w:fldChar w:fldCharType="end"/>
      </w:r>
    </w:p>
    <w:p w14:paraId="6D0E176F" w14:textId="77777777" w:rsidR="00867545" w:rsidRPr="00E46E84" w:rsidRDefault="00867545">
      <w:pPr>
        <w:pStyle w:val="TOC3"/>
        <w:rPr>
          <w:rFonts w:ascii="Calibri" w:eastAsia="Times New Roman" w:hAnsi="Calibri"/>
          <w:noProof/>
          <w:kern w:val="2"/>
          <w:sz w:val="22"/>
          <w:szCs w:val="22"/>
          <w:lang w:eastAsia="en-GB"/>
        </w:rPr>
      </w:pPr>
      <w:r>
        <w:rPr>
          <w:noProof/>
          <w:lang w:eastAsia="zh-CN"/>
        </w:rPr>
        <w:t>5.3.6</w:t>
      </w:r>
      <w:r w:rsidRPr="00E46E84">
        <w:rPr>
          <w:rFonts w:ascii="Calibri" w:eastAsia="Times New Roman" w:hAnsi="Calibri"/>
          <w:noProof/>
          <w:kern w:val="2"/>
          <w:sz w:val="22"/>
          <w:szCs w:val="22"/>
          <w:lang w:eastAsia="en-GB"/>
        </w:rPr>
        <w:tab/>
      </w:r>
      <w:r>
        <w:rPr>
          <w:noProof/>
        </w:rPr>
        <w:t>PIN registration update to PAE-S</w:t>
      </w:r>
      <w:r>
        <w:rPr>
          <w:noProof/>
        </w:rPr>
        <w:tab/>
      </w:r>
      <w:r>
        <w:rPr>
          <w:noProof/>
        </w:rPr>
        <w:fldChar w:fldCharType="begin" w:fldLock="1"/>
      </w:r>
      <w:r>
        <w:rPr>
          <w:noProof/>
        </w:rPr>
        <w:instrText xml:space="preserve"> PAGEREF _Toc172038067 \h </w:instrText>
      </w:r>
      <w:r>
        <w:rPr>
          <w:noProof/>
        </w:rPr>
      </w:r>
      <w:r>
        <w:rPr>
          <w:noProof/>
        </w:rPr>
        <w:fldChar w:fldCharType="separate"/>
      </w:r>
      <w:r>
        <w:rPr>
          <w:noProof/>
        </w:rPr>
        <w:t>25</w:t>
      </w:r>
      <w:r>
        <w:rPr>
          <w:noProof/>
        </w:rPr>
        <w:fldChar w:fldCharType="end"/>
      </w:r>
    </w:p>
    <w:p w14:paraId="50A5E493" w14:textId="77777777" w:rsidR="00867545" w:rsidRPr="00E46E84" w:rsidRDefault="00867545">
      <w:pPr>
        <w:pStyle w:val="TOC4"/>
        <w:rPr>
          <w:rFonts w:ascii="Calibri" w:eastAsia="Times New Roman" w:hAnsi="Calibri"/>
          <w:noProof/>
          <w:kern w:val="2"/>
          <w:sz w:val="22"/>
          <w:szCs w:val="22"/>
          <w:lang w:eastAsia="en-GB"/>
        </w:rPr>
      </w:pPr>
      <w:r>
        <w:rPr>
          <w:noProof/>
          <w:lang w:eastAsia="zh-CN"/>
        </w:rPr>
        <w:t>5.3.6.1</w:t>
      </w:r>
      <w:r w:rsidRPr="00E46E84">
        <w:rPr>
          <w:rFonts w:ascii="Calibri" w:eastAsia="Times New Roman" w:hAnsi="Calibri"/>
          <w:noProof/>
          <w:kern w:val="2"/>
          <w:sz w:val="22"/>
          <w:szCs w:val="22"/>
          <w:lang w:eastAsia="en-GB"/>
        </w:rPr>
        <w:tab/>
      </w:r>
      <w:r>
        <w:rPr>
          <w:noProof/>
        </w:rPr>
        <w:t>Requesting entity procedure</w:t>
      </w:r>
      <w:r>
        <w:rPr>
          <w:noProof/>
        </w:rPr>
        <w:tab/>
      </w:r>
      <w:r>
        <w:rPr>
          <w:noProof/>
        </w:rPr>
        <w:fldChar w:fldCharType="begin" w:fldLock="1"/>
      </w:r>
      <w:r>
        <w:rPr>
          <w:noProof/>
        </w:rPr>
        <w:instrText xml:space="preserve"> PAGEREF _Toc172038068 \h </w:instrText>
      </w:r>
      <w:r>
        <w:rPr>
          <w:noProof/>
        </w:rPr>
      </w:r>
      <w:r>
        <w:rPr>
          <w:noProof/>
        </w:rPr>
        <w:fldChar w:fldCharType="separate"/>
      </w:r>
      <w:r>
        <w:rPr>
          <w:noProof/>
        </w:rPr>
        <w:t>25</w:t>
      </w:r>
      <w:r>
        <w:rPr>
          <w:noProof/>
        </w:rPr>
        <w:fldChar w:fldCharType="end"/>
      </w:r>
    </w:p>
    <w:p w14:paraId="073EC0EF" w14:textId="77777777" w:rsidR="00867545" w:rsidRPr="00E46E84" w:rsidRDefault="00867545">
      <w:pPr>
        <w:pStyle w:val="TOC4"/>
        <w:rPr>
          <w:rFonts w:ascii="Calibri" w:eastAsia="Times New Roman" w:hAnsi="Calibri"/>
          <w:noProof/>
          <w:kern w:val="2"/>
          <w:sz w:val="22"/>
          <w:szCs w:val="22"/>
          <w:lang w:eastAsia="en-GB"/>
        </w:rPr>
      </w:pPr>
      <w:r>
        <w:rPr>
          <w:noProof/>
          <w:lang w:eastAsia="zh-CN"/>
        </w:rPr>
        <w:t>5.3.6.2</w:t>
      </w:r>
      <w:r w:rsidRPr="00E46E84">
        <w:rPr>
          <w:rFonts w:ascii="Calibri" w:eastAsia="Times New Roman" w:hAnsi="Calibri"/>
          <w:noProof/>
          <w:kern w:val="2"/>
          <w:sz w:val="22"/>
          <w:szCs w:val="22"/>
          <w:lang w:eastAsia="en-GB"/>
        </w:rPr>
        <w:tab/>
      </w:r>
      <w:r>
        <w:rPr>
          <w:noProof/>
        </w:rPr>
        <w:t>PAE-S procedure</w:t>
      </w:r>
      <w:r>
        <w:rPr>
          <w:noProof/>
        </w:rPr>
        <w:tab/>
      </w:r>
      <w:r>
        <w:rPr>
          <w:noProof/>
        </w:rPr>
        <w:fldChar w:fldCharType="begin" w:fldLock="1"/>
      </w:r>
      <w:r>
        <w:rPr>
          <w:noProof/>
        </w:rPr>
        <w:instrText xml:space="preserve"> PAGEREF _Toc172038069 \h </w:instrText>
      </w:r>
      <w:r>
        <w:rPr>
          <w:noProof/>
        </w:rPr>
      </w:r>
      <w:r>
        <w:rPr>
          <w:noProof/>
        </w:rPr>
        <w:fldChar w:fldCharType="separate"/>
      </w:r>
      <w:r>
        <w:rPr>
          <w:noProof/>
        </w:rPr>
        <w:t>26</w:t>
      </w:r>
      <w:r>
        <w:rPr>
          <w:noProof/>
        </w:rPr>
        <w:fldChar w:fldCharType="end"/>
      </w:r>
    </w:p>
    <w:p w14:paraId="0D7C4906" w14:textId="77777777" w:rsidR="00867545" w:rsidRPr="00E46E84" w:rsidRDefault="00867545">
      <w:pPr>
        <w:pStyle w:val="TOC2"/>
        <w:rPr>
          <w:rFonts w:ascii="Calibri" w:eastAsia="Times New Roman" w:hAnsi="Calibri"/>
          <w:noProof/>
          <w:kern w:val="2"/>
          <w:sz w:val="22"/>
          <w:szCs w:val="22"/>
          <w:lang w:eastAsia="en-GB"/>
        </w:rPr>
      </w:pPr>
      <w:r w:rsidRPr="00B21575">
        <w:rPr>
          <w:noProof/>
          <w:lang w:val="en-IN"/>
        </w:rPr>
        <w:t>5.4</w:t>
      </w:r>
      <w:r w:rsidRPr="00E46E84">
        <w:rPr>
          <w:rFonts w:ascii="Calibri" w:eastAsia="Times New Roman" w:hAnsi="Calibri"/>
          <w:noProof/>
          <w:kern w:val="2"/>
          <w:sz w:val="22"/>
          <w:szCs w:val="22"/>
          <w:lang w:eastAsia="en-GB"/>
        </w:rPr>
        <w:tab/>
      </w:r>
      <w:r>
        <w:rPr>
          <w:noProof/>
        </w:rPr>
        <w:t>PIN Management</w:t>
      </w:r>
      <w:r>
        <w:rPr>
          <w:noProof/>
        </w:rPr>
        <w:tab/>
      </w:r>
      <w:r>
        <w:rPr>
          <w:noProof/>
        </w:rPr>
        <w:fldChar w:fldCharType="begin" w:fldLock="1"/>
      </w:r>
      <w:r>
        <w:rPr>
          <w:noProof/>
        </w:rPr>
        <w:instrText xml:space="preserve"> PAGEREF _Toc172038070 \h </w:instrText>
      </w:r>
      <w:r>
        <w:rPr>
          <w:noProof/>
        </w:rPr>
      </w:r>
      <w:r>
        <w:rPr>
          <w:noProof/>
        </w:rPr>
        <w:fldChar w:fldCharType="separate"/>
      </w:r>
      <w:r>
        <w:rPr>
          <w:noProof/>
        </w:rPr>
        <w:t>27</w:t>
      </w:r>
      <w:r>
        <w:rPr>
          <w:noProof/>
        </w:rPr>
        <w:fldChar w:fldCharType="end"/>
      </w:r>
    </w:p>
    <w:p w14:paraId="740A277E" w14:textId="77777777" w:rsidR="00867545" w:rsidRPr="00E46E84" w:rsidRDefault="00867545">
      <w:pPr>
        <w:pStyle w:val="TOC3"/>
        <w:rPr>
          <w:rFonts w:ascii="Calibri" w:eastAsia="Times New Roman" w:hAnsi="Calibri"/>
          <w:noProof/>
          <w:kern w:val="2"/>
          <w:sz w:val="22"/>
          <w:szCs w:val="22"/>
          <w:lang w:eastAsia="en-GB"/>
        </w:rPr>
      </w:pPr>
      <w:r>
        <w:rPr>
          <w:noProof/>
          <w:lang w:eastAsia="zh-CN"/>
        </w:rPr>
        <w:t>5.4.1</w:t>
      </w:r>
      <w:r w:rsidRPr="00E46E84">
        <w:rPr>
          <w:rFonts w:ascii="Calibri" w:eastAsia="Times New Roman"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_Toc172038071 \h </w:instrText>
      </w:r>
      <w:r>
        <w:rPr>
          <w:noProof/>
        </w:rPr>
      </w:r>
      <w:r>
        <w:rPr>
          <w:noProof/>
        </w:rPr>
        <w:fldChar w:fldCharType="separate"/>
      </w:r>
      <w:r>
        <w:rPr>
          <w:noProof/>
        </w:rPr>
        <w:t>27</w:t>
      </w:r>
      <w:r>
        <w:rPr>
          <w:noProof/>
        </w:rPr>
        <w:fldChar w:fldCharType="end"/>
      </w:r>
    </w:p>
    <w:p w14:paraId="449A1571" w14:textId="77777777" w:rsidR="00867545" w:rsidRPr="00E46E84" w:rsidRDefault="00867545">
      <w:pPr>
        <w:pStyle w:val="TOC3"/>
        <w:rPr>
          <w:rFonts w:ascii="Calibri" w:eastAsia="Times New Roman" w:hAnsi="Calibri"/>
          <w:noProof/>
          <w:kern w:val="2"/>
          <w:sz w:val="22"/>
          <w:szCs w:val="22"/>
          <w:lang w:eastAsia="en-GB"/>
        </w:rPr>
      </w:pPr>
      <w:r>
        <w:rPr>
          <w:noProof/>
          <w:lang w:eastAsia="zh-CN"/>
        </w:rPr>
        <w:t>5.4.2</w:t>
      </w:r>
      <w:r w:rsidRPr="00E46E84">
        <w:rPr>
          <w:rFonts w:ascii="Calibri" w:eastAsia="Times New Roman" w:hAnsi="Calibri"/>
          <w:noProof/>
          <w:kern w:val="2"/>
          <w:sz w:val="22"/>
          <w:szCs w:val="22"/>
          <w:lang w:eastAsia="en-GB"/>
        </w:rPr>
        <w:tab/>
      </w:r>
      <w:r>
        <w:rPr>
          <w:noProof/>
          <w:lang w:eastAsia="zh-CN"/>
        </w:rPr>
        <w:t>PIN creation procedure</w:t>
      </w:r>
      <w:r>
        <w:rPr>
          <w:noProof/>
        </w:rPr>
        <w:tab/>
      </w:r>
      <w:r>
        <w:rPr>
          <w:noProof/>
        </w:rPr>
        <w:fldChar w:fldCharType="begin" w:fldLock="1"/>
      </w:r>
      <w:r>
        <w:rPr>
          <w:noProof/>
        </w:rPr>
        <w:instrText xml:space="preserve"> PAGEREF _Toc172038072 \h </w:instrText>
      </w:r>
      <w:r>
        <w:rPr>
          <w:noProof/>
        </w:rPr>
      </w:r>
      <w:r>
        <w:rPr>
          <w:noProof/>
        </w:rPr>
        <w:fldChar w:fldCharType="separate"/>
      </w:r>
      <w:r>
        <w:rPr>
          <w:noProof/>
        </w:rPr>
        <w:t>27</w:t>
      </w:r>
      <w:r>
        <w:rPr>
          <w:noProof/>
        </w:rPr>
        <w:fldChar w:fldCharType="end"/>
      </w:r>
    </w:p>
    <w:p w14:paraId="663575E0" w14:textId="77777777" w:rsidR="00867545" w:rsidRPr="00E46E84" w:rsidRDefault="00867545">
      <w:pPr>
        <w:pStyle w:val="TOC4"/>
        <w:rPr>
          <w:rFonts w:ascii="Calibri" w:eastAsia="Times New Roman" w:hAnsi="Calibri"/>
          <w:noProof/>
          <w:kern w:val="2"/>
          <w:sz w:val="22"/>
          <w:szCs w:val="22"/>
          <w:lang w:eastAsia="en-GB"/>
        </w:rPr>
      </w:pPr>
      <w:r>
        <w:rPr>
          <w:noProof/>
          <w:lang w:eastAsia="zh-CN"/>
        </w:rPr>
        <w:t>5.4.2.1</w:t>
      </w:r>
      <w:r w:rsidRPr="00E46E84">
        <w:rPr>
          <w:rFonts w:ascii="Calibri" w:eastAsia="Times New Roman" w:hAnsi="Calibri"/>
          <w:noProof/>
          <w:kern w:val="2"/>
          <w:sz w:val="22"/>
          <w:szCs w:val="22"/>
          <w:lang w:eastAsia="en-GB"/>
        </w:rPr>
        <w:tab/>
      </w:r>
      <w:r>
        <w:rPr>
          <w:noProof/>
        </w:rPr>
        <w:t>PMAE-C procedure</w:t>
      </w:r>
      <w:r>
        <w:rPr>
          <w:noProof/>
        </w:rPr>
        <w:tab/>
      </w:r>
      <w:r>
        <w:rPr>
          <w:noProof/>
        </w:rPr>
        <w:fldChar w:fldCharType="begin" w:fldLock="1"/>
      </w:r>
      <w:r>
        <w:rPr>
          <w:noProof/>
        </w:rPr>
        <w:instrText xml:space="preserve"> PAGEREF _Toc172038073 \h </w:instrText>
      </w:r>
      <w:r>
        <w:rPr>
          <w:noProof/>
        </w:rPr>
      </w:r>
      <w:r>
        <w:rPr>
          <w:noProof/>
        </w:rPr>
        <w:fldChar w:fldCharType="separate"/>
      </w:r>
      <w:r>
        <w:rPr>
          <w:noProof/>
        </w:rPr>
        <w:t>27</w:t>
      </w:r>
      <w:r>
        <w:rPr>
          <w:noProof/>
        </w:rPr>
        <w:fldChar w:fldCharType="end"/>
      </w:r>
    </w:p>
    <w:p w14:paraId="2BF80CCF" w14:textId="77777777" w:rsidR="00867545" w:rsidRPr="00E46E84" w:rsidRDefault="00867545">
      <w:pPr>
        <w:pStyle w:val="TOC4"/>
        <w:rPr>
          <w:rFonts w:ascii="Calibri" w:eastAsia="Times New Roman" w:hAnsi="Calibri"/>
          <w:noProof/>
          <w:kern w:val="2"/>
          <w:sz w:val="22"/>
          <w:szCs w:val="22"/>
          <w:lang w:eastAsia="en-GB"/>
        </w:rPr>
      </w:pPr>
      <w:r>
        <w:rPr>
          <w:noProof/>
          <w:lang w:eastAsia="zh-CN"/>
        </w:rPr>
        <w:t>5.4.2.2</w:t>
      </w:r>
      <w:r w:rsidRPr="00E46E84">
        <w:rPr>
          <w:rFonts w:ascii="Calibri" w:eastAsia="Times New Roman" w:hAnsi="Calibri"/>
          <w:noProof/>
          <w:kern w:val="2"/>
          <w:sz w:val="22"/>
          <w:szCs w:val="22"/>
          <w:lang w:eastAsia="en-GB"/>
        </w:rPr>
        <w:tab/>
      </w:r>
      <w:r>
        <w:rPr>
          <w:noProof/>
        </w:rPr>
        <w:t>PAE-S procedure</w:t>
      </w:r>
      <w:r>
        <w:rPr>
          <w:noProof/>
        </w:rPr>
        <w:tab/>
      </w:r>
      <w:r>
        <w:rPr>
          <w:noProof/>
        </w:rPr>
        <w:fldChar w:fldCharType="begin" w:fldLock="1"/>
      </w:r>
      <w:r>
        <w:rPr>
          <w:noProof/>
        </w:rPr>
        <w:instrText xml:space="preserve"> PAGEREF _Toc172038074 \h </w:instrText>
      </w:r>
      <w:r>
        <w:rPr>
          <w:noProof/>
        </w:rPr>
      </w:r>
      <w:r>
        <w:rPr>
          <w:noProof/>
        </w:rPr>
        <w:fldChar w:fldCharType="separate"/>
      </w:r>
      <w:r>
        <w:rPr>
          <w:noProof/>
        </w:rPr>
        <w:t>29</w:t>
      </w:r>
      <w:r>
        <w:rPr>
          <w:noProof/>
        </w:rPr>
        <w:fldChar w:fldCharType="end"/>
      </w:r>
    </w:p>
    <w:p w14:paraId="66103365" w14:textId="77777777" w:rsidR="00867545" w:rsidRPr="00E46E84" w:rsidRDefault="00867545">
      <w:pPr>
        <w:pStyle w:val="TOC4"/>
        <w:rPr>
          <w:rFonts w:ascii="Calibri" w:eastAsia="Times New Roman" w:hAnsi="Calibri"/>
          <w:noProof/>
          <w:kern w:val="2"/>
          <w:sz w:val="22"/>
          <w:szCs w:val="22"/>
          <w:lang w:eastAsia="en-GB"/>
        </w:rPr>
      </w:pPr>
      <w:r>
        <w:rPr>
          <w:noProof/>
          <w:lang w:eastAsia="zh-CN"/>
        </w:rPr>
        <w:t>5.4.2.3</w:t>
      </w:r>
      <w:r w:rsidRPr="00E46E84">
        <w:rPr>
          <w:rFonts w:ascii="Calibri" w:eastAsia="Times New Roman" w:hAnsi="Calibri"/>
          <w:noProof/>
          <w:kern w:val="2"/>
          <w:sz w:val="22"/>
          <w:szCs w:val="22"/>
          <w:lang w:eastAsia="en-GB"/>
        </w:rPr>
        <w:tab/>
      </w:r>
      <w:r>
        <w:rPr>
          <w:noProof/>
        </w:rPr>
        <w:t>PGAE-C procedure</w:t>
      </w:r>
      <w:r>
        <w:rPr>
          <w:noProof/>
        </w:rPr>
        <w:tab/>
      </w:r>
      <w:r>
        <w:rPr>
          <w:noProof/>
        </w:rPr>
        <w:fldChar w:fldCharType="begin" w:fldLock="1"/>
      </w:r>
      <w:r>
        <w:rPr>
          <w:noProof/>
        </w:rPr>
        <w:instrText xml:space="preserve"> PAGEREF _Toc172038075 \h </w:instrText>
      </w:r>
      <w:r>
        <w:rPr>
          <w:noProof/>
        </w:rPr>
      </w:r>
      <w:r>
        <w:rPr>
          <w:noProof/>
        </w:rPr>
        <w:fldChar w:fldCharType="separate"/>
      </w:r>
      <w:r>
        <w:rPr>
          <w:noProof/>
        </w:rPr>
        <w:t>30</w:t>
      </w:r>
      <w:r>
        <w:rPr>
          <w:noProof/>
        </w:rPr>
        <w:fldChar w:fldCharType="end"/>
      </w:r>
    </w:p>
    <w:p w14:paraId="16908D80" w14:textId="77777777" w:rsidR="00867545" w:rsidRPr="00E46E84" w:rsidRDefault="00867545">
      <w:pPr>
        <w:pStyle w:val="TOC4"/>
        <w:rPr>
          <w:rFonts w:ascii="Calibri" w:eastAsia="Times New Roman" w:hAnsi="Calibri"/>
          <w:noProof/>
          <w:kern w:val="2"/>
          <w:sz w:val="22"/>
          <w:szCs w:val="22"/>
          <w:lang w:eastAsia="en-GB"/>
        </w:rPr>
      </w:pPr>
      <w:r>
        <w:rPr>
          <w:noProof/>
          <w:lang w:eastAsia="zh-CN"/>
        </w:rPr>
        <w:t>5.4.2.4</w:t>
      </w:r>
      <w:r w:rsidRPr="00E46E84">
        <w:rPr>
          <w:rFonts w:ascii="Calibri" w:eastAsia="Times New Roman" w:hAnsi="Calibri"/>
          <w:noProof/>
          <w:kern w:val="2"/>
          <w:sz w:val="22"/>
          <w:szCs w:val="22"/>
          <w:lang w:eastAsia="en-GB"/>
        </w:rPr>
        <w:tab/>
      </w:r>
      <w:r>
        <w:rPr>
          <w:noProof/>
        </w:rPr>
        <w:t>PEAE-C procedure</w:t>
      </w:r>
      <w:r>
        <w:rPr>
          <w:noProof/>
        </w:rPr>
        <w:tab/>
      </w:r>
      <w:r>
        <w:rPr>
          <w:noProof/>
        </w:rPr>
        <w:fldChar w:fldCharType="begin" w:fldLock="1"/>
      </w:r>
      <w:r>
        <w:rPr>
          <w:noProof/>
        </w:rPr>
        <w:instrText xml:space="preserve"> PAGEREF _Toc172038076 \h </w:instrText>
      </w:r>
      <w:r>
        <w:rPr>
          <w:noProof/>
        </w:rPr>
      </w:r>
      <w:r>
        <w:rPr>
          <w:noProof/>
        </w:rPr>
        <w:fldChar w:fldCharType="separate"/>
      </w:r>
      <w:r>
        <w:rPr>
          <w:noProof/>
        </w:rPr>
        <w:t>31</w:t>
      </w:r>
      <w:r>
        <w:rPr>
          <w:noProof/>
        </w:rPr>
        <w:fldChar w:fldCharType="end"/>
      </w:r>
    </w:p>
    <w:p w14:paraId="429118E1" w14:textId="77777777" w:rsidR="00867545" w:rsidRPr="00E46E84" w:rsidRDefault="00867545">
      <w:pPr>
        <w:pStyle w:val="TOC3"/>
        <w:rPr>
          <w:rFonts w:ascii="Calibri" w:eastAsia="Times New Roman" w:hAnsi="Calibri"/>
          <w:noProof/>
          <w:kern w:val="2"/>
          <w:sz w:val="22"/>
          <w:szCs w:val="22"/>
          <w:lang w:eastAsia="en-GB"/>
        </w:rPr>
      </w:pPr>
      <w:r>
        <w:rPr>
          <w:noProof/>
          <w:lang w:eastAsia="zh-CN"/>
        </w:rPr>
        <w:t>5.4.3</w:t>
      </w:r>
      <w:r w:rsidRPr="00E46E84">
        <w:rPr>
          <w:rFonts w:ascii="Calibri" w:eastAsia="Times New Roman" w:hAnsi="Calibri"/>
          <w:noProof/>
          <w:kern w:val="2"/>
          <w:sz w:val="22"/>
          <w:szCs w:val="22"/>
          <w:lang w:eastAsia="en-GB"/>
        </w:rPr>
        <w:tab/>
      </w:r>
      <w:r>
        <w:rPr>
          <w:noProof/>
          <w:lang w:eastAsia="zh-CN"/>
        </w:rPr>
        <w:t>PIN deletion procedure</w:t>
      </w:r>
      <w:r>
        <w:rPr>
          <w:noProof/>
        </w:rPr>
        <w:tab/>
      </w:r>
      <w:r>
        <w:rPr>
          <w:noProof/>
        </w:rPr>
        <w:fldChar w:fldCharType="begin" w:fldLock="1"/>
      </w:r>
      <w:r>
        <w:rPr>
          <w:noProof/>
        </w:rPr>
        <w:instrText xml:space="preserve"> PAGEREF _Toc172038077 \h </w:instrText>
      </w:r>
      <w:r>
        <w:rPr>
          <w:noProof/>
        </w:rPr>
      </w:r>
      <w:r>
        <w:rPr>
          <w:noProof/>
        </w:rPr>
        <w:fldChar w:fldCharType="separate"/>
      </w:r>
      <w:r>
        <w:rPr>
          <w:noProof/>
        </w:rPr>
        <w:t>32</w:t>
      </w:r>
      <w:r>
        <w:rPr>
          <w:noProof/>
        </w:rPr>
        <w:fldChar w:fldCharType="end"/>
      </w:r>
    </w:p>
    <w:p w14:paraId="53743E1D" w14:textId="77777777" w:rsidR="00867545" w:rsidRPr="00E46E84" w:rsidRDefault="00867545">
      <w:pPr>
        <w:pStyle w:val="TOC4"/>
        <w:rPr>
          <w:rFonts w:ascii="Calibri" w:eastAsia="Times New Roman" w:hAnsi="Calibri"/>
          <w:noProof/>
          <w:kern w:val="2"/>
          <w:sz w:val="22"/>
          <w:szCs w:val="22"/>
          <w:lang w:eastAsia="en-GB"/>
        </w:rPr>
      </w:pPr>
      <w:r>
        <w:rPr>
          <w:noProof/>
          <w:lang w:eastAsia="zh-CN"/>
        </w:rPr>
        <w:t>5.4.3.1</w:t>
      </w:r>
      <w:r w:rsidRPr="00E46E84">
        <w:rPr>
          <w:rFonts w:ascii="Calibri" w:eastAsia="Times New Roman"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_Toc172038078 \h </w:instrText>
      </w:r>
      <w:r>
        <w:rPr>
          <w:noProof/>
        </w:rPr>
      </w:r>
      <w:r>
        <w:rPr>
          <w:noProof/>
        </w:rPr>
        <w:fldChar w:fldCharType="separate"/>
      </w:r>
      <w:r>
        <w:rPr>
          <w:noProof/>
        </w:rPr>
        <w:t>32</w:t>
      </w:r>
      <w:r>
        <w:rPr>
          <w:noProof/>
        </w:rPr>
        <w:fldChar w:fldCharType="end"/>
      </w:r>
    </w:p>
    <w:p w14:paraId="2D7FB83A" w14:textId="77777777" w:rsidR="00867545" w:rsidRPr="00E46E84" w:rsidRDefault="00867545">
      <w:pPr>
        <w:pStyle w:val="TOC4"/>
        <w:rPr>
          <w:rFonts w:ascii="Calibri" w:eastAsia="Times New Roman" w:hAnsi="Calibri"/>
          <w:noProof/>
          <w:kern w:val="2"/>
          <w:sz w:val="22"/>
          <w:szCs w:val="22"/>
          <w:lang w:eastAsia="en-GB"/>
        </w:rPr>
      </w:pPr>
      <w:r>
        <w:rPr>
          <w:noProof/>
        </w:rPr>
        <w:t>5.4.3.2</w:t>
      </w:r>
      <w:r w:rsidRPr="00E46E84">
        <w:rPr>
          <w:rFonts w:ascii="Calibri" w:eastAsia="Times New Roman" w:hAnsi="Calibri"/>
          <w:noProof/>
          <w:kern w:val="2"/>
          <w:sz w:val="22"/>
          <w:szCs w:val="22"/>
          <w:lang w:eastAsia="en-GB"/>
        </w:rPr>
        <w:tab/>
      </w:r>
      <w:r>
        <w:rPr>
          <w:noProof/>
          <w:lang w:eastAsia="zh-CN"/>
        </w:rPr>
        <w:t xml:space="preserve">Explicit </w:t>
      </w:r>
      <w:r>
        <w:rPr>
          <w:noProof/>
        </w:rPr>
        <w:t>PIN deletion procedure</w:t>
      </w:r>
      <w:r>
        <w:rPr>
          <w:noProof/>
        </w:rPr>
        <w:tab/>
      </w:r>
      <w:r>
        <w:rPr>
          <w:noProof/>
        </w:rPr>
        <w:fldChar w:fldCharType="begin" w:fldLock="1"/>
      </w:r>
      <w:r>
        <w:rPr>
          <w:noProof/>
        </w:rPr>
        <w:instrText xml:space="preserve"> PAGEREF _Toc172038079 \h </w:instrText>
      </w:r>
      <w:r>
        <w:rPr>
          <w:noProof/>
        </w:rPr>
      </w:r>
      <w:r>
        <w:rPr>
          <w:noProof/>
        </w:rPr>
        <w:fldChar w:fldCharType="separate"/>
      </w:r>
      <w:r>
        <w:rPr>
          <w:noProof/>
        </w:rPr>
        <w:t>32</w:t>
      </w:r>
      <w:r>
        <w:rPr>
          <w:noProof/>
        </w:rPr>
        <w:fldChar w:fldCharType="end"/>
      </w:r>
    </w:p>
    <w:p w14:paraId="17CB4CCF" w14:textId="77777777" w:rsidR="00867545" w:rsidRPr="00E46E84" w:rsidRDefault="00867545">
      <w:pPr>
        <w:pStyle w:val="TOC5"/>
        <w:rPr>
          <w:rFonts w:ascii="Calibri" w:eastAsia="Times New Roman" w:hAnsi="Calibri"/>
          <w:noProof/>
          <w:kern w:val="2"/>
          <w:sz w:val="22"/>
          <w:szCs w:val="22"/>
          <w:lang w:eastAsia="en-GB"/>
        </w:rPr>
      </w:pPr>
      <w:r>
        <w:rPr>
          <w:noProof/>
        </w:rPr>
        <w:t>5.4.3.2.1</w:t>
      </w:r>
      <w:r w:rsidRPr="00E46E84">
        <w:rPr>
          <w:rFonts w:ascii="Calibri" w:eastAsia="Times New Roman" w:hAnsi="Calibri"/>
          <w:noProof/>
          <w:kern w:val="2"/>
          <w:sz w:val="22"/>
          <w:szCs w:val="22"/>
          <w:lang w:eastAsia="en-GB"/>
        </w:rPr>
        <w:tab/>
      </w:r>
      <w:r>
        <w:rPr>
          <w:noProof/>
        </w:rPr>
        <w:t>PAE-S requested PIN deletion procedure</w:t>
      </w:r>
      <w:r>
        <w:rPr>
          <w:noProof/>
        </w:rPr>
        <w:tab/>
      </w:r>
      <w:r>
        <w:rPr>
          <w:noProof/>
        </w:rPr>
        <w:fldChar w:fldCharType="begin" w:fldLock="1"/>
      </w:r>
      <w:r>
        <w:rPr>
          <w:noProof/>
        </w:rPr>
        <w:instrText xml:space="preserve"> PAGEREF _Toc172038080 \h </w:instrText>
      </w:r>
      <w:r>
        <w:rPr>
          <w:noProof/>
        </w:rPr>
      </w:r>
      <w:r>
        <w:rPr>
          <w:noProof/>
        </w:rPr>
        <w:fldChar w:fldCharType="separate"/>
      </w:r>
      <w:r>
        <w:rPr>
          <w:noProof/>
        </w:rPr>
        <w:t>32</w:t>
      </w:r>
      <w:r>
        <w:rPr>
          <w:noProof/>
        </w:rPr>
        <w:fldChar w:fldCharType="end"/>
      </w:r>
    </w:p>
    <w:p w14:paraId="6D4E5C77" w14:textId="77777777" w:rsidR="00867545" w:rsidRPr="00E46E84" w:rsidRDefault="00867545">
      <w:pPr>
        <w:pStyle w:val="TOC6"/>
        <w:rPr>
          <w:rFonts w:ascii="Calibri" w:eastAsia="Times New Roman" w:hAnsi="Calibri"/>
          <w:noProof/>
          <w:kern w:val="2"/>
          <w:sz w:val="22"/>
          <w:szCs w:val="22"/>
          <w:lang w:eastAsia="en-GB"/>
        </w:rPr>
      </w:pPr>
      <w:r>
        <w:rPr>
          <w:noProof/>
        </w:rPr>
        <w:t>5.4.3.2.1.1</w:t>
      </w:r>
      <w:r w:rsidRPr="00E46E84">
        <w:rPr>
          <w:rFonts w:ascii="Calibri" w:eastAsia="Times New Roman" w:hAnsi="Calibri"/>
          <w:noProof/>
          <w:kern w:val="2"/>
          <w:sz w:val="22"/>
          <w:szCs w:val="22"/>
          <w:lang w:eastAsia="en-GB"/>
        </w:rPr>
        <w:tab/>
      </w:r>
      <w:r>
        <w:rPr>
          <w:noProof/>
        </w:rPr>
        <w:t>PAE-S procedure</w:t>
      </w:r>
      <w:r>
        <w:rPr>
          <w:noProof/>
        </w:rPr>
        <w:tab/>
      </w:r>
      <w:r>
        <w:rPr>
          <w:noProof/>
        </w:rPr>
        <w:fldChar w:fldCharType="begin" w:fldLock="1"/>
      </w:r>
      <w:r>
        <w:rPr>
          <w:noProof/>
        </w:rPr>
        <w:instrText xml:space="preserve"> PAGEREF _Toc172038081 \h </w:instrText>
      </w:r>
      <w:r>
        <w:rPr>
          <w:noProof/>
        </w:rPr>
      </w:r>
      <w:r>
        <w:rPr>
          <w:noProof/>
        </w:rPr>
        <w:fldChar w:fldCharType="separate"/>
      </w:r>
      <w:r>
        <w:rPr>
          <w:noProof/>
        </w:rPr>
        <w:t>32</w:t>
      </w:r>
      <w:r>
        <w:rPr>
          <w:noProof/>
        </w:rPr>
        <w:fldChar w:fldCharType="end"/>
      </w:r>
    </w:p>
    <w:p w14:paraId="723E3511" w14:textId="77777777" w:rsidR="00867545" w:rsidRPr="00E46E84" w:rsidRDefault="00867545">
      <w:pPr>
        <w:pStyle w:val="TOC6"/>
        <w:rPr>
          <w:rFonts w:ascii="Calibri" w:eastAsia="Times New Roman" w:hAnsi="Calibri"/>
          <w:noProof/>
          <w:kern w:val="2"/>
          <w:sz w:val="22"/>
          <w:szCs w:val="22"/>
          <w:lang w:eastAsia="en-GB"/>
        </w:rPr>
      </w:pPr>
      <w:r>
        <w:rPr>
          <w:noProof/>
        </w:rPr>
        <w:t>5.4.3.2.1.2</w:t>
      </w:r>
      <w:r w:rsidRPr="00E46E84">
        <w:rPr>
          <w:rFonts w:ascii="Calibri" w:eastAsia="Times New Roman" w:hAnsi="Calibri"/>
          <w:noProof/>
          <w:kern w:val="2"/>
          <w:sz w:val="22"/>
          <w:szCs w:val="22"/>
          <w:lang w:eastAsia="en-GB"/>
        </w:rPr>
        <w:tab/>
      </w:r>
      <w:r>
        <w:rPr>
          <w:noProof/>
        </w:rPr>
        <w:t>PMAE-C procedure</w:t>
      </w:r>
      <w:r>
        <w:rPr>
          <w:noProof/>
        </w:rPr>
        <w:tab/>
      </w:r>
      <w:r>
        <w:rPr>
          <w:noProof/>
        </w:rPr>
        <w:fldChar w:fldCharType="begin" w:fldLock="1"/>
      </w:r>
      <w:r>
        <w:rPr>
          <w:noProof/>
        </w:rPr>
        <w:instrText xml:space="preserve"> PAGEREF _Toc172038082 \h </w:instrText>
      </w:r>
      <w:r>
        <w:rPr>
          <w:noProof/>
        </w:rPr>
      </w:r>
      <w:r>
        <w:rPr>
          <w:noProof/>
        </w:rPr>
        <w:fldChar w:fldCharType="separate"/>
      </w:r>
      <w:r>
        <w:rPr>
          <w:noProof/>
        </w:rPr>
        <w:t>32</w:t>
      </w:r>
      <w:r>
        <w:rPr>
          <w:noProof/>
        </w:rPr>
        <w:fldChar w:fldCharType="end"/>
      </w:r>
    </w:p>
    <w:p w14:paraId="5786C67C" w14:textId="77777777" w:rsidR="00867545" w:rsidRPr="00E46E84" w:rsidRDefault="00867545">
      <w:pPr>
        <w:pStyle w:val="TOC6"/>
        <w:rPr>
          <w:rFonts w:ascii="Calibri" w:eastAsia="Times New Roman" w:hAnsi="Calibri"/>
          <w:noProof/>
          <w:kern w:val="2"/>
          <w:sz w:val="22"/>
          <w:szCs w:val="22"/>
          <w:lang w:eastAsia="en-GB"/>
        </w:rPr>
      </w:pPr>
      <w:r>
        <w:rPr>
          <w:noProof/>
        </w:rPr>
        <w:t>5.4.3.2.1.3</w:t>
      </w:r>
      <w:r w:rsidRPr="00E46E84">
        <w:rPr>
          <w:rFonts w:ascii="Calibri" w:eastAsia="Times New Roman" w:hAnsi="Calibri"/>
          <w:noProof/>
          <w:kern w:val="2"/>
          <w:sz w:val="22"/>
          <w:szCs w:val="22"/>
          <w:lang w:eastAsia="en-GB"/>
        </w:rPr>
        <w:tab/>
      </w:r>
      <w:r>
        <w:rPr>
          <w:noProof/>
        </w:rPr>
        <w:t>PGAE-C procedure</w:t>
      </w:r>
      <w:r>
        <w:rPr>
          <w:noProof/>
        </w:rPr>
        <w:tab/>
      </w:r>
      <w:r>
        <w:rPr>
          <w:noProof/>
        </w:rPr>
        <w:fldChar w:fldCharType="begin" w:fldLock="1"/>
      </w:r>
      <w:r>
        <w:rPr>
          <w:noProof/>
        </w:rPr>
        <w:instrText xml:space="preserve"> PAGEREF _Toc172038083 \h </w:instrText>
      </w:r>
      <w:r>
        <w:rPr>
          <w:noProof/>
        </w:rPr>
      </w:r>
      <w:r>
        <w:rPr>
          <w:noProof/>
        </w:rPr>
        <w:fldChar w:fldCharType="separate"/>
      </w:r>
      <w:r>
        <w:rPr>
          <w:noProof/>
        </w:rPr>
        <w:t>33</w:t>
      </w:r>
      <w:r>
        <w:rPr>
          <w:noProof/>
        </w:rPr>
        <w:fldChar w:fldCharType="end"/>
      </w:r>
    </w:p>
    <w:p w14:paraId="68795FE2" w14:textId="77777777" w:rsidR="00867545" w:rsidRPr="00E46E84" w:rsidRDefault="00867545">
      <w:pPr>
        <w:pStyle w:val="TOC6"/>
        <w:rPr>
          <w:rFonts w:ascii="Calibri" w:eastAsia="Times New Roman" w:hAnsi="Calibri"/>
          <w:noProof/>
          <w:kern w:val="2"/>
          <w:sz w:val="22"/>
          <w:szCs w:val="22"/>
          <w:lang w:eastAsia="en-GB"/>
        </w:rPr>
      </w:pPr>
      <w:r>
        <w:rPr>
          <w:noProof/>
        </w:rPr>
        <w:t>5.4.3.2.1.4</w:t>
      </w:r>
      <w:r w:rsidRPr="00E46E84">
        <w:rPr>
          <w:rFonts w:ascii="Calibri" w:eastAsia="Times New Roman" w:hAnsi="Calibri"/>
          <w:noProof/>
          <w:kern w:val="2"/>
          <w:sz w:val="22"/>
          <w:szCs w:val="22"/>
          <w:lang w:eastAsia="en-GB"/>
        </w:rPr>
        <w:tab/>
      </w:r>
      <w:r>
        <w:rPr>
          <w:noProof/>
        </w:rPr>
        <w:t>PEAE-C procedure</w:t>
      </w:r>
      <w:r>
        <w:rPr>
          <w:noProof/>
        </w:rPr>
        <w:tab/>
      </w:r>
      <w:r>
        <w:rPr>
          <w:noProof/>
        </w:rPr>
        <w:fldChar w:fldCharType="begin" w:fldLock="1"/>
      </w:r>
      <w:r>
        <w:rPr>
          <w:noProof/>
        </w:rPr>
        <w:instrText xml:space="preserve"> PAGEREF _Toc172038084 \h </w:instrText>
      </w:r>
      <w:r>
        <w:rPr>
          <w:noProof/>
        </w:rPr>
      </w:r>
      <w:r>
        <w:rPr>
          <w:noProof/>
        </w:rPr>
        <w:fldChar w:fldCharType="separate"/>
      </w:r>
      <w:r>
        <w:rPr>
          <w:noProof/>
        </w:rPr>
        <w:t>34</w:t>
      </w:r>
      <w:r>
        <w:rPr>
          <w:noProof/>
        </w:rPr>
        <w:fldChar w:fldCharType="end"/>
      </w:r>
    </w:p>
    <w:p w14:paraId="13603CF7" w14:textId="77777777" w:rsidR="00867545" w:rsidRPr="00E46E84" w:rsidRDefault="00867545">
      <w:pPr>
        <w:pStyle w:val="TOC5"/>
        <w:rPr>
          <w:rFonts w:ascii="Calibri" w:eastAsia="Times New Roman" w:hAnsi="Calibri"/>
          <w:noProof/>
          <w:kern w:val="2"/>
          <w:sz w:val="22"/>
          <w:szCs w:val="22"/>
          <w:lang w:eastAsia="en-GB"/>
        </w:rPr>
      </w:pPr>
      <w:r>
        <w:rPr>
          <w:noProof/>
        </w:rPr>
        <w:t>5.4.3.2.2</w:t>
      </w:r>
      <w:r w:rsidRPr="00E46E84">
        <w:rPr>
          <w:rFonts w:ascii="Calibri" w:eastAsia="Times New Roman" w:hAnsi="Calibri"/>
          <w:noProof/>
          <w:kern w:val="2"/>
          <w:sz w:val="22"/>
          <w:szCs w:val="22"/>
          <w:lang w:eastAsia="en-GB"/>
        </w:rPr>
        <w:tab/>
      </w:r>
      <w:r>
        <w:rPr>
          <w:noProof/>
        </w:rPr>
        <w:t>PMAE-C requested PIN deletion procedure</w:t>
      </w:r>
      <w:r>
        <w:rPr>
          <w:noProof/>
        </w:rPr>
        <w:tab/>
      </w:r>
      <w:r>
        <w:rPr>
          <w:noProof/>
        </w:rPr>
        <w:fldChar w:fldCharType="begin" w:fldLock="1"/>
      </w:r>
      <w:r>
        <w:rPr>
          <w:noProof/>
        </w:rPr>
        <w:instrText xml:space="preserve"> PAGEREF _Toc172038085 \h </w:instrText>
      </w:r>
      <w:r>
        <w:rPr>
          <w:noProof/>
        </w:rPr>
      </w:r>
      <w:r>
        <w:rPr>
          <w:noProof/>
        </w:rPr>
        <w:fldChar w:fldCharType="separate"/>
      </w:r>
      <w:r>
        <w:rPr>
          <w:noProof/>
        </w:rPr>
        <w:t>34</w:t>
      </w:r>
      <w:r>
        <w:rPr>
          <w:noProof/>
        </w:rPr>
        <w:fldChar w:fldCharType="end"/>
      </w:r>
    </w:p>
    <w:p w14:paraId="6E0F9DBA" w14:textId="77777777" w:rsidR="00867545" w:rsidRPr="00E46E84" w:rsidRDefault="00867545">
      <w:pPr>
        <w:pStyle w:val="TOC6"/>
        <w:rPr>
          <w:rFonts w:ascii="Calibri" w:eastAsia="Times New Roman" w:hAnsi="Calibri"/>
          <w:noProof/>
          <w:kern w:val="2"/>
          <w:sz w:val="22"/>
          <w:szCs w:val="22"/>
          <w:lang w:eastAsia="en-GB"/>
        </w:rPr>
      </w:pPr>
      <w:r>
        <w:rPr>
          <w:noProof/>
          <w:lang w:eastAsia="zh-CN"/>
        </w:rPr>
        <w:t>5.4.3.2.2.1</w:t>
      </w:r>
      <w:r w:rsidRPr="00E46E84">
        <w:rPr>
          <w:rFonts w:ascii="Calibri" w:eastAsia="Times New Roman" w:hAnsi="Calibri"/>
          <w:noProof/>
          <w:kern w:val="2"/>
          <w:sz w:val="22"/>
          <w:szCs w:val="22"/>
          <w:lang w:eastAsia="en-GB"/>
        </w:rPr>
        <w:tab/>
      </w:r>
      <w:r>
        <w:rPr>
          <w:noProof/>
        </w:rPr>
        <w:t>PMAE-C procedure</w:t>
      </w:r>
      <w:r>
        <w:rPr>
          <w:noProof/>
        </w:rPr>
        <w:tab/>
      </w:r>
      <w:r>
        <w:rPr>
          <w:noProof/>
        </w:rPr>
        <w:fldChar w:fldCharType="begin" w:fldLock="1"/>
      </w:r>
      <w:r>
        <w:rPr>
          <w:noProof/>
        </w:rPr>
        <w:instrText xml:space="preserve"> PAGEREF _Toc172038086 \h </w:instrText>
      </w:r>
      <w:r>
        <w:rPr>
          <w:noProof/>
        </w:rPr>
      </w:r>
      <w:r>
        <w:rPr>
          <w:noProof/>
        </w:rPr>
        <w:fldChar w:fldCharType="separate"/>
      </w:r>
      <w:r>
        <w:rPr>
          <w:noProof/>
        </w:rPr>
        <w:t>34</w:t>
      </w:r>
      <w:r>
        <w:rPr>
          <w:noProof/>
        </w:rPr>
        <w:fldChar w:fldCharType="end"/>
      </w:r>
    </w:p>
    <w:p w14:paraId="6822EC24" w14:textId="77777777" w:rsidR="00867545" w:rsidRPr="00E46E84" w:rsidRDefault="00867545">
      <w:pPr>
        <w:pStyle w:val="TOC6"/>
        <w:rPr>
          <w:rFonts w:ascii="Calibri" w:eastAsia="Times New Roman" w:hAnsi="Calibri"/>
          <w:noProof/>
          <w:kern w:val="2"/>
          <w:sz w:val="22"/>
          <w:szCs w:val="22"/>
          <w:lang w:eastAsia="en-GB"/>
        </w:rPr>
      </w:pPr>
      <w:r>
        <w:rPr>
          <w:noProof/>
          <w:lang w:eastAsia="zh-CN"/>
        </w:rPr>
        <w:t>5.4.3.2.2.2</w:t>
      </w:r>
      <w:r w:rsidRPr="00E46E84">
        <w:rPr>
          <w:rFonts w:ascii="Calibri" w:eastAsia="Times New Roman" w:hAnsi="Calibri"/>
          <w:noProof/>
          <w:kern w:val="2"/>
          <w:sz w:val="22"/>
          <w:szCs w:val="22"/>
          <w:lang w:eastAsia="en-GB"/>
        </w:rPr>
        <w:tab/>
      </w:r>
      <w:r>
        <w:rPr>
          <w:noProof/>
        </w:rPr>
        <w:t>PAE-S procedure</w:t>
      </w:r>
      <w:r>
        <w:rPr>
          <w:noProof/>
        </w:rPr>
        <w:tab/>
      </w:r>
      <w:r>
        <w:rPr>
          <w:noProof/>
        </w:rPr>
        <w:fldChar w:fldCharType="begin" w:fldLock="1"/>
      </w:r>
      <w:r>
        <w:rPr>
          <w:noProof/>
        </w:rPr>
        <w:instrText xml:space="preserve"> PAGEREF _Toc172038087 \h </w:instrText>
      </w:r>
      <w:r>
        <w:rPr>
          <w:noProof/>
        </w:rPr>
      </w:r>
      <w:r>
        <w:rPr>
          <w:noProof/>
        </w:rPr>
        <w:fldChar w:fldCharType="separate"/>
      </w:r>
      <w:r>
        <w:rPr>
          <w:noProof/>
        </w:rPr>
        <w:t>35</w:t>
      </w:r>
      <w:r>
        <w:rPr>
          <w:noProof/>
        </w:rPr>
        <w:fldChar w:fldCharType="end"/>
      </w:r>
    </w:p>
    <w:p w14:paraId="1ECA1FC9" w14:textId="77777777" w:rsidR="00867545" w:rsidRPr="00E46E84" w:rsidRDefault="00867545">
      <w:pPr>
        <w:pStyle w:val="TOC6"/>
        <w:rPr>
          <w:rFonts w:ascii="Calibri" w:eastAsia="Times New Roman" w:hAnsi="Calibri"/>
          <w:noProof/>
          <w:kern w:val="2"/>
          <w:sz w:val="22"/>
          <w:szCs w:val="22"/>
          <w:lang w:eastAsia="en-GB"/>
        </w:rPr>
      </w:pPr>
      <w:r>
        <w:rPr>
          <w:noProof/>
          <w:lang w:eastAsia="zh-CN"/>
        </w:rPr>
        <w:t>5.4.3.2.2.3</w:t>
      </w:r>
      <w:r w:rsidRPr="00E46E84">
        <w:rPr>
          <w:rFonts w:ascii="Calibri" w:eastAsia="Times New Roman" w:hAnsi="Calibri"/>
          <w:noProof/>
          <w:kern w:val="2"/>
          <w:sz w:val="22"/>
          <w:szCs w:val="22"/>
          <w:lang w:eastAsia="en-GB"/>
        </w:rPr>
        <w:tab/>
      </w:r>
      <w:r>
        <w:rPr>
          <w:noProof/>
        </w:rPr>
        <w:t>PGAE-C procedure</w:t>
      </w:r>
      <w:r>
        <w:rPr>
          <w:noProof/>
        </w:rPr>
        <w:tab/>
      </w:r>
      <w:r>
        <w:rPr>
          <w:noProof/>
        </w:rPr>
        <w:fldChar w:fldCharType="begin" w:fldLock="1"/>
      </w:r>
      <w:r>
        <w:rPr>
          <w:noProof/>
        </w:rPr>
        <w:instrText xml:space="preserve"> PAGEREF _Toc172038088 \h </w:instrText>
      </w:r>
      <w:r>
        <w:rPr>
          <w:noProof/>
        </w:rPr>
      </w:r>
      <w:r>
        <w:rPr>
          <w:noProof/>
        </w:rPr>
        <w:fldChar w:fldCharType="separate"/>
      </w:r>
      <w:r>
        <w:rPr>
          <w:noProof/>
        </w:rPr>
        <w:t>36</w:t>
      </w:r>
      <w:r>
        <w:rPr>
          <w:noProof/>
        </w:rPr>
        <w:fldChar w:fldCharType="end"/>
      </w:r>
    </w:p>
    <w:p w14:paraId="4B321B6A" w14:textId="77777777" w:rsidR="00867545" w:rsidRPr="00E46E84" w:rsidRDefault="00867545">
      <w:pPr>
        <w:pStyle w:val="TOC6"/>
        <w:rPr>
          <w:rFonts w:ascii="Calibri" w:eastAsia="Times New Roman" w:hAnsi="Calibri"/>
          <w:noProof/>
          <w:kern w:val="2"/>
          <w:sz w:val="22"/>
          <w:szCs w:val="22"/>
          <w:lang w:eastAsia="en-GB"/>
        </w:rPr>
      </w:pPr>
      <w:r>
        <w:rPr>
          <w:noProof/>
          <w:lang w:eastAsia="zh-CN"/>
        </w:rPr>
        <w:lastRenderedPageBreak/>
        <w:t>5.4.3.2.2.4</w:t>
      </w:r>
      <w:r w:rsidRPr="00E46E84">
        <w:rPr>
          <w:rFonts w:ascii="Calibri" w:eastAsia="Times New Roman" w:hAnsi="Calibri"/>
          <w:noProof/>
          <w:kern w:val="2"/>
          <w:sz w:val="22"/>
          <w:szCs w:val="22"/>
          <w:lang w:eastAsia="en-GB"/>
        </w:rPr>
        <w:tab/>
      </w:r>
      <w:r>
        <w:rPr>
          <w:noProof/>
        </w:rPr>
        <w:t>PEAE-C procedure</w:t>
      </w:r>
      <w:r>
        <w:rPr>
          <w:noProof/>
        </w:rPr>
        <w:tab/>
      </w:r>
      <w:r>
        <w:rPr>
          <w:noProof/>
        </w:rPr>
        <w:fldChar w:fldCharType="begin" w:fldLock="1"/>
      </w:r>
      <w:r>
        <w:rPr>
          <w:noProof/>
        </w:rPr>
        <w:instrText xml:space="preserve"> PAGEREF _Toc172038089 \h </w:instrText>
      </w:r>
      <w:r>
        <w:rPr>
          <w:noProof/>
        </w:rPr>
      </w:r>
      <w:r>
        <w:rPr>
          <w:noProof/>
        </w:rPr>
        <w:fldChar w:fldCharType="separate"/>
      </w:r>
      <w:r>
        <w:rPr>
          <w:noProof/>
        </w:rPr>
        <w:t>37</w:t>
      </w:r>
      <w:r>
        <w:rPr>
          <w:noProof/>
        </w:rPr>
        <w:fldChar w:fldCharType="end"/>
      </w:r>
    </w:p>
    <w:p w14:paraId="5C529097" w14:textId="77777777" w:rsidR="00867545" w:rsidRPr="00E46E84" w:rsidRDefault="00867545">
      <w:pPr>
        <w:pStyle w:val="TOC4"/>
        <w:rPr>
          <w:rFonts w:ascii="Calibri" w:eastAsia="Times New Roman" w:hAnsi="Calibri"/>
          <w:noProof/>
          <w:kern w:val="2"/>
          <w:sz w:val="22"/>
          <w:szCs w:val="22"/>
          <w:lang w:eastAsia="en-GB"/>
        </w:rPr>
      </w:pPr>
      <w:r>
        <w:rPr>
          <w:noProof/>
        </w:rPr>
        <w:t>5.4.3.3</w:t>
      </w:r>
      <w:r w:rsidRPr="00E46E84">
        <w:rPr>
          <w:rFonts w:ascii="Calibri" w:eastAsia="Times New Roman" w:hAnsi="Calibri"/>
          <w:noProof/>
          <w:kern w:val="2"/>
          <w:sz w:val="22"/>
          <w:szCs w:val="22"/>
          <w:lang w:eastAsia="en-GB"/>
        </w:rPr>
        <w:tab/>
      </w:r>
      <w:r>
        <w:rPr>
          <w:noProof/>
        </w:rPr>
        <w:t>Local PIN deletion procedure</w:t>
      </w:r>
      <w:r>
        <w:rPr>
          <w:noProof/>
        </w:rPr>
        <w:tab/>
      </w:r>
      <w:r>
        <w:rPr>
          <w:noProof/>
        </w:rPr>
        <w:fldChar w:fldCharType="begin" w:fldLock="1"/>
      </w:r>
      <w:r>
        <w:rPr>
          <w:noProof/>
        </w:rPr>
        <w:instrText xml:space="preserve"> PAGEREF _Toc172038090 \h </w:instrText>
      </w:r>
      <w:r>
        <w:rPr>
          <w:noProof/>
        </w:rPr>
      </w:r>
      <w:r>
        <w:rPr>
          <w:noProof/>
        </w:rPr>
        <w:fldChar w:fldCharType="separate"/>
      </w:r>
      <w:r>
        <w:rPr>
          <w:noProof/>
        </w:rPr>
        <w:t>37</w:t>
      </w:r>
      <w:r>
        <w:rPr>
          <w:noProof/>
        </w:rPr>
        <w:fldChar w:fldCharType="end"/>
      </w:r>
    </w:p>
    <w:p w14:paraId="6681DDF3"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5.4.3.3.1</w:t>
      </w:r>
      <w:r w:rsidRPr="00E46E84">
        <w:rPr>
          <w:rFonts w:ascii="Calibri" w:eastAsia="Times New Roman" w:hAnsi="Calibri"/>
          <w:noProof/>
          <w:kern w:val="2"/>
          <w:sz w:val="22"/>
          <w:szCs w:val="22"/>
          <w:lang w:eastAsia="en-GB"/>
        </w:rPr>
        <w:tab/>
      </w:r>
      <w:r>
        <w:rPr>
          <w:noProof/>
        </w:rPr>
        <w:t>PMAE-C procedure</w:t>
      </w:r>
      <w:r>
        <w:rPr>
          <w:noProof/>
        </w:rPr>
        <w:tab/>
      </w:r>
      <w:r>
        <w:rPr>
          <w:noProof/>
        </w:rPr>
        <w:fldChar w:fldCharType="begin" w:fldLock="1"/>
      </w:r>
      <w:r>
        <w:rPr>
          <w:noProof/>
        </w:rPr>
        <w:instrText xml:space="preserve"> PAGEREF _Toc172038091 \h </w:instrText>
      </w:r>
      <w:r>
        <w:rPr>
          <w:noProof/>
        </w:rPr>
      </w:r>
      <w:r>
        <w:rPr>
          <w:noProof/>
        </w:rPr>
        <w:fldChar w:fldCharType="separate"/>
      </w:r>
      <w:r>
        <w:rPr>
          <w:noProof/>
        </w:rPr>
        <w:t>37</w:t>
      </w:r>
      <w:r>
        <w:rPr>
          <w:noProof/>
        </w:rPr>
        <w:fldChar w:fldCharType="end"/>
      </w:r>
    </w:p>
    <w:p w14:paraId="1F2C9F1A"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5.4.3.3.2</w:t>
      </w:r>
      <w:r w:rsidRPr="00E46E84">
        <w:rPr>
          <w:rFonts w:ascii="Calibri" w:eastAsia="Times New Roman" w:hAnsi="Calibri"/>
          <w:noProof/>
          <w:kern w:val="2"/>
          <w:sz w:val="22"/>
          <w:szCs w:val="22"/>
          <w:lang w:eastAsia="en-GB"/>
        </w:rPr>
        <w:tab/>
      </w:r>
      <w:r>
        <w:rPr>
          <w:noProof/>
        </w:rPr>
        <w:t>PGAE-C procedure</w:t>
      </w:r>
      <w:r>
        <w:rPr>
          <w:noProof/>
        </w:rPr>
        <w:tab/>
      </w:r>
      <w:r>
        <w:rPr>
          <w:noProof/>
        </w:rPr>
        <w:fldChar w:fldCharType="begin" w:fldLock="1"/>
      </w:r>
      <w:r>
        <w:rPr>
          <w:noProof/>
        </w:rPr>
        <w:instrText xml:space="preserve"> PAGEREF _Toc172038092 \h </w:instrText>
      </w:r>
      <w:r>
        <w:rPr>
          <w:noProof/>
        </w:rPr>
      </w:r>
      <w:r>
        <w:rPr>
          <w:noProof/>
        </w:rPr>
        <w:fldChar w:fldCharType="separate"/>
      </w:r>
      <w:r>
        <w:rPr>
          <w:noProof/>
        </w:rPr>
        <w:t>38</w:t>
      </w:r>
      <w:r>
        <w:rPr>
          <w:noProof/>
        </w:rPr>
        <w:fldChar w:fldCharType="end"/>
      </w:r>
    </w:p>
    <w:p w14:paraId="0DE06A89"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5.4.3.3.3</w:t>
      </w:r>
      <w:r w:rsidRPr="00E46E84">
        <w:rPr>
          <w:rFonts w:ascii="Calibri" w:eastAsia="Times New Roman" w:hAnsi="Calibri"/>
          <w:noProof/>
          <w:kern w:val="2"/>
          <w:sz w:val="22"/>
          <w:szCs w:val="22"/>
          <w:lang w:eastAsia="en-GB"/>
        </w:rPr>
        <w:tab/>
      </w:r>
      <w:r>
        <w:rPr>
          <w:noProof/>
        </w:rPr>
        <w:t>PEAE-C procedure</w:t>
      </w:r>
      <w:r>
        <w:rPr>
          <w:noProof/>
        </w:rPr>
        <w:tab/>
      </w:r>
      <w:r>
        <w:rPr>
          <w:noProof/>
        </w:rPr>
        <w:fldChar w:fldCharType="begin" w:fldLock="1"/>
      </w:r>
      <w:r>
        <w:rPr>
          <w:noProof/>
        </w:rPr>
        <w:instrText xml:space="preserve"> PAGEREF _Toc172038093 \h </w:instrText>
      </w:r>
      <w:r>
        <w:rPr>
          <w:noProof/>
        </w:rPr>
      </w:r>
      <w:r>
        <w:rPr>
          <w:noProof/>
        </w:rPr>
        <w:fldChar w:fldCharType="separate"/>
      </w:r>
      <w:r>
        <w:rPr>
          <w:noProof/>
        </w:rPr>
        <w:t>38</w:t>
      </w:r>
      <w:r>
        <w:rPr>
          <w:noProof/>
        </w:rPr>
        <w:fldChar w:fldCharType="end"/>
      </w:r>
    </w:p>
    <w:p w14:paraId="7563C52F"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5.4.3.3.4</w:t>
      </w:r>
      <w:r w:rsidRPr="00E46E84">
        <w:rPr>
          <w:rFonts w:ascii="Calibri" w:eastAsia="Times New Roman" w:hAnsi="Calibri"/>
          <w:noProof/>
          <w:kern w:val="2"/>
          <w:sz w:val="22"/>
          <w:szCs w:val="22"/>
          <w:lang w:eastAsia="en-GB"/>
        </w:rPr>
        <w:tab/>
      </w:r>
      <w:r>
        <w:rPr>
          <w:noProof/>
        </w:rPr>
        <w:t>PAE-S procedure</w:t>
      </w:r>
      <w:r>
        <w:rPr>
          <w:noProof/>
        </w:rPr>
        <w:tab/>
      </w:r>
      <w:r>
        <w:rPr>
          <w:noProof/>
        </w:rPr>
        <w:fldChar w:fldCharType="begin" w:fldLock="1"/>
      </w:r>
      <w:r>
        <w:rPr>
          <w:noProof/>
        </w:rPr>
        <w:instrText xml:space="preserve"> PAGEREF _Toc172038094 \h </w:instrText>
      </w:r>
      <w:r>
        <w:rPr>
          <w:noProof/>
        </w:rPr>
      </w:r>
      <w:r>
        <w:rPr>
          <w:noProof/>
        </w:rPr>
        <w:fldChar w:fldCharType="separate"/>
      </w:r>
      <w:r>
        <w:rPr>
          <w:noProof/>
        </w:rPr>
        <w:t>39</w:t>
      </w:r>
      <w:r>
        <w:rPr>
          <w:noProof/>
        </w:rPr>
        <w:fldChar w:fldCharType="end"/>
      </w:r>
    </w:p>
    <w:p w14:paraId="0F909DDA" w14:textId="77777777" w:rsidR="00867545" w:rsidRPr="00E46E84" w:rsidRDefault="00867545">
      <w:pPr>
        <w:pStyle w:val="TOC3"/>
        <w:rPr>
          <w:rFonts w:ascii="Calibri" w:eastAsia="Times New Roman" w:hAnsi="Calibri"/>
          <w:noProof/>
          <w:kern w:val="2"/>
          <w:sz w:val="22"/>
          <w:szCs w:val="22"/>
          <w:lang w:eastAsia="en-GB"/>
        </w:rPr>
      </w:pPr>
      <w:r>
        <w:rPr>
          <w:noProof/>
          <w:lang w:eastAsia="zh-CN"/>
        </w:rPr>
        <w:t>5.4.4</w:t>
      </w:r>
      <w:r w:rsidRPr="00E46E84">
        <w:rPr>
          <w:rFonts w:ascii="Calibri" w:eastAsia="Times New Roman" w:hAnsi="Calibri"/>
          <w:noProof/>
          <w:kern w:val="2"/>
          <w:sz w:val="22"/>
          <w:szCs w:val="22"/>
          <w:lang w:eastAsia="en-GB"/>
        </w:rPr>
        <w:tab/>
      </w:r>
      <w:r>
        <w:rPr>
          <w:noProof/>
          <w:lang w:eastAsia="zh-CN"/>
        </w:rPr>
        <w:t>PIN discovery procedure</w:t>
      </w:r>
      <w:r>
        <w:rPr>
          <w:noProof/>
        </w:rPr>
        <w:tab/>
      </w:r>
      <w:r>
        <w:rPr>
          <w:noProof/>
        </w:rPr>
        <w:fldChar w:fldCharType="begin" w:fldLock="1"/>
      </w:r>
      <w:r>
        <w:rPr>
          <w:noProof/>
        </w:rPr>
        <w:instrText xml:space="preserve"> PAGEREF _Toc172038095 \h </w:instrText>
      </w:r>
      <w:r>
        <w:rPr>
          <w:noProof/>
        </w:rPr>
      </w:r>
      <w:r>
        <w:rPr>
          <w:noProof/>
        </w:rPr>
        <w:fldChar w:fldCharType="separate"/>
      </w:r>
      <w:r>
        <w:rPr>
          <w:noProof/>
        </w:rPr>
        <w:t>39</w:t>
      </w:r>
      <w:r>
        <w:rPr>
          <w:noProof/>
        </w:rPr>
        <w:fldChar w:fldCharType="end"/>
      </w:r>
    </w:p>
    <w:p w14:paraId="3A047EC0" w14:textId="77777777" w:rsidR="00867545" w:rsidRPr="00E46E84" w:rsidRDefault="00867545">
      <w:pPr>
        <w:pStyle w:val="TOC4"/>
        <w:rPr>
          <w:rFonts w:ascii="Calibri" w:eastAsia="Times New Roman" w:hAnsi="Calibri"/>
          <w:noProof/>
          <w:kern w:val="2"/>
          <w:sz w:val="22"/>
          <w:szCs w:val="22"/>
          <w:lang w:eastAsia="en-GB"/>
        </w:rPr>
      </w:pPr>
      <w:r>
        <w:rPr>
          <w:noProof/>
          <w:lang w:eastAsia="zh-CN"/>
        </w:rPr>
        <w:t>5.4.4.1</w:t>
      </w:r>
      <w:r w:rsidRPr="00E46E84">
        <w:rPr>
          <w:rFonts w:ascii="Calibri" w:eastAsia="Times New Roman"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_Toc172038096 \h </w:instrText>
      </w:r>
      <w:r>
        <w:rPr>
          <w:noProof/>
        </w:rPr>
      </w:r>
      <w:r>
        <w:rPr>
          <w:noProof/>
        </w:rPr>
        <w:fldChar w:fldCharType="separate"/>
      </w:r>
      <w:r>
        <w:rPr>
          <w:noProof/>
        </w:rPr>
        <w:t>39</w:t>
      </w:r>
      <w:r>
        <w:rPr>
          <w:noProof/>
        </w:rPr>
        <w:fldChar w:fldCharType="end"/>
      </w:r>
    </w:p>
    <w:p w14:paraId="597F5B53" w14:textId="77777777" w:rsidR="00867545" w:rsidRPr="00E46E84" w:rsidRDefault="00867545">
      <w:pPr>
        <w:pStyle w:val="TOC4"/>
        <w:rPr>
          <w:rFonts w:ascii="Calibri" w:eastAsia="Times New Roman" w:hAnsi="Calibri"/>
          <w:noProof/>
          <w:kern w:val="2"/>
          <w:sz w:val="22"/>
          <w:szCs w:val="22"/>
          <w:lang w:eastAsia="en-GB"/>
        </w:rPr>
      </w:pPr>
      <w:r>
        <w:rPr>
          <w:noProof/>
          <w:lang w:eastAsia="zh-CN"/>
        </w:rPr>
        <w:t>5.4.4.2</w:t>
      </w:r>
      <w:r w:rsidRPr="00E46E84">
        <w:rPr>
          <w:rFonts w:ascii="Calibri" w:eastAsia="Times New Roman" w:hAnsi="Calibri"/>
          <w:noProof/>
          <w:kern w:val="2"/>
          <w:sz w:val="22"/>
          <w:szCs w:val="22"/>
          <w:lang w:eastAsia="en-GB"/>
        </w:rPr>
        <w:tab/>
      </w:r>
      <w:r>
        <w:rPr>
          <w:noProof/>
          <w:lang w:eastAsia="zh-CN"/>
        </w:rPr>
        <w:t>PIN discovery with assistance of PMAE-C</w:t>
      </w:r>
      <w:r>
        <w:rPr>
          <w:noProof/>
        </w:rPr>
        <w:tab/>
      </w:r>
      <w:r>
        <w:rPr>
          <w:noProof/>
        </w:rPr>
        <w:fldChar w:fldCharType="begin" w:fldLock="1"/>
      </w:r>
      <w:r>
        <w:rPr>
          <w:noProof/>
        </w:rPr>
        <w:instrText xml:space="preserve"> PAGEREF _Toc172038097 \h </w:instrText>
      </w:r>
      <w:r>
        <w:rPr>
          <w:noProof/>
        </w:rPr>
      </w:r>
      <w:r>
        <w:rPr>
          <w:noProof/>
        </w:rPr>
        <w:fldChar w:fldCharType="separate"/>
      </w:r>
      <w:r>
        <w:rPr>
          <w:noProof/>
        </w:rPr>
        <w:t>40</w:t>
      </w:r>
      <w:r>
        <w:rPr>
          <w:noProof/>
        </w:rPr>
        <w:fldChar w:fldCharType="end"/>
      </w:r>
    </w:p>
    <w:p w14:paraId="05DF5540"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5.4.4.2.1</w:t>
      </w:r>
      <w:r w:rsidRPr="00E46E84">
        <w:rPr>
          <w:rFonts w:ascii="Calibri" w:eastAsia="Times New Roman" w:hAnsi="Calibri"/>
          <w:noProof/>
          <w:kern w:val="2"/>
          <w:sz w:val="22"/>
          <w:szCs w:val="22"/>
          <w:lang w:eastAsia="en-GB"/>
        </w:rPr>
        <w:tab/>
      </w:r>
      <w:r>
        <w:rPr>
          <w:noProof/>
          <w:lang w:eastAsia="zh-CN"/>
        </w:rPr>
        <w:t>PEAE-C procedure</w:t>
      </w:r>
      <w:r>
        <w:rPr>
          <w:noProof/>
        </w:rPr>
        <w:tab/>
      </w:r>
      <w:r>
        <w:rPr>
          <w:noProof/>
        </w:rPr>
        <w:fldChar w:fldCharType="begin" w:fldLock="1"/>
      </w:r>
      <w:r>
        <w:rPr>
          <w:noProof/>
        </w:rPr>
        <w:instrText xml:space="preserve"> PAGEREF _Toc172038098 \h </w:instrText>
      </w:r>
      <w:r>
        <w:rPr>
          <w:noProof/>
        </w:rPr>
      </w:r>
      <w:r>
        <w:rPr>
          <w:noProof/>
        </w:rPr>
        <w:fldChar w:fldCharType="separate"/>
      </w:r>
      <w:r>
        <w:rPr>
          <w:noProof/>
        </w:rPr>
        <w:t>40</w:t>
      </w:r>
      <w:r>
        <w:rPr>
          <w:noProof/>
        </w:rPr>
        <w:fldChar w:fldCharType="end"/>
      </w:r>
    </w:p>
    <w:p w14:paraId="63D62069"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5.4.4.2.2</w:t>
      </w:r>
      <w:r w:rsidRPr="00E46E84">
        <w:rPr>
          <w:rFonts w:ascii="Calibri" w:eastAsia="Times New Roman" w:hAnsi="Calibri"/>
          <w:noProof/>
          <w:kern w:val="2"/>
          <w:sz w:val="22"/>
          <w:szCs w:val="22"/>
          <w:lang w:eastAsia="en-GB"/>
        </w:rPr>
        <w:tab/>
      </w:r>
      <w:r>
        <w:rPr>
          <w:noProof/>
          <w:lang w:eastAsia="zh-CN"/>
        </w:rPr>
        <w:t>PMAE-C procedure</w:t>
      </w:r>
      <w:r>
        <w:rPr>
          <w:noProof/>
        </w:rPr>
        <w:tab/>
      </w:r>
      <w:r>
        <w:rPr>
          <w:noProof/>
        </w:rPr>
        <w:fldChar w:fldCharType="begin" w:fldLock="1"/>
      </w:r>
      <w:r>
        <w:rPr>
          <w:noProof/>
        </w:rPr>
        <w:instrText xml:space="preserve"> PAGEREF _Toc172038099 \h </w:instrText>
      </w:r>
      <w:r>
        <w:rPr>
          <w:noProof/>
        </w:rPr>
      </w:r>
      <w:r>
        <w:rPr>
          <w:noProof/>
        </w:rPr>
        <w:fldChar w:fldCharType="separate"/>
      </w:r>
      <w:r>
        <w:rPr>
          <w:noProof/>
        </w:rPr>
        <w:t>40</w:t>
      </w:r>
      <w:r>
        <w:rPr>
          <w:noProof/>
        </w:rPr>
        <w:fldChar w:fldCharType="end"/>
      </w:r>
    </w:p>
    <w:p w14:paraId="28A643C6" w14:textId="77777777" w:rsidR="00867545" w:rsidRPr="00E46E84" w:rsidRDefault="00867545">
      <w:pPr>
        <w:pStyle w:val="TOC4"/>
        <w:rPr>
          <w:rFonts w:ascii="Calibri" w:eastAsia="Times New Roman" w:hAnsi="Calibri"/>
          <w:noProof/>
          <w:kern w:val="2"/>
          <w:sz w:val="22"/>
          <w:szCs w:val="22"/>
          <w:lang w:eastAsia="en-GB"/>
        </w:rPr>
      </w:pPr>
      <w:r>
        <w:rPr>
          <w:noProof/>
          <w:lang w:eastAsia="zh-CN"/>
        </w:rPr>
        <w:t>5.4.4.3</w:t>
      </w:r>
      <w:r w:rsidRPr="00E46E84">
        <w:rPr>
          <w:rFonts w:ascii="Calibri" w:eastAsia="Times New Roman" w:hAnsi="Calibri"/>
          <w:noProof/>
          <w:kern w:val="2"/>
          <w:sz w:val="22"/>
          <w:szCs w:val="22"/>
          <w:lang w:eastAsia="en-GB"/>
        </w:rPr>
        <w:tab/>
      </w:r>
      <w:r>
        <w:rPr>
          <w:noProof/>
          <w:lang w:eastAsia="zh-CN"/>
        </w:rPr>
        <w:t>PIN discovery with assistance of PAE-S via PGAE-C</w:t>
      </w:r>
      <w:r>
        <w:rPr>
          <w:noProof/>
        </w:rPr>
        <w:tab/>
      </w:r>
      <w:r>
        <w:rPr>
          <w:noProof/>
        </w:rPr>
        <w:fldChar w:fldCharType="begin" w:fldLock="1"/>
      </w:r>
      <w:r>
        <w:rPr>
          <w:noProof/>
        </w:rPr>
        <w:instrText xml:space="preserve"> PAGEREF _Toc172038100 \h </w:instrText>
      </w:r>
      <w:r>
        <w:rPr>
          <w:noProof/>
        </w:rPr>
      </w:r>
      <w:r>
        <w:rPr>
          <w:noProof/>
        </w:rPr>
        <w:fldChar w:fldCharType="separate"/>
      </w:r>
      <w:r>
        <w:rPr>
          <w:noProof/>
        </w:rPr>
        <w:t>41</w:t>
      </w:r>
      <w:r>
        <w:rPr>
          <w:noProof/>
        </w:rPr>
        <w:fldChar w:fldCharType="end"/>
      </w:r>
    </w:p>
    <w:p w14:paraId="0D82BE6D"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5.4.4.3.1</w:t>
      </w:r>
      <w:r w:rsidRPr="00E46E84">
        <w:rPr>
          <w:rFonts w:ascii="Calibri" w:eastAsia="Times New Roman" w:hAnsi="Calibri"/>
          <w:noProof/>
          <w:kern w:val="2"/>
          <w:sz w:val="22"/>
          <w:szCs w:val="22"/>
          <w:lang w:eastAsia="en-GB"/>
        </w:rPr>
        <w:tab/>
      </w:r>
      <w:r>
        <w:rPr>
          <w:noProof/>
          <w:lang w:eastAsia="zh-CN"/>
        </w:rPr>
        <w:t>PEAE-C procedure</w:t>
      </w:r>
      <w:r>
        <w:rPr>
          <w:noProof/>
        </w:rPr>
        <w:tab/>
      </w:r>
      <w:r>
        <w:rPr>
          <w:noProof/>
        </w:rPr>
        <w:fldChar w:fldCharType="begin" w:fldLock="1"/>
      </w:r>
      <w:r>
        <w:rPr>
          <w:noProof/>
        </w:rPr>
        <w:instrText xml:space="preserve"> PAGEREF _Toc172038101 \h </w:instrText>
      </w:r>
      <w:r>
        <w:rPr>
          <w:noProof/>
        </w:rPr>
      </w:r>
      <w:r>
        <w:rPr>
          <w:noProof/>
        </w:rPr>
        <w:fldChar w:fldCharType="separate"/>
      </w:r>
      <w:r>
        <w:rPr>
          <w:noProof/>
        </w:rPr>
        <w:t>41</w:t>
      </w:r>
      <w:r>
        <w:rPr>
          <w:noProof/>
        </w:rPr>
        <w:fldChar w:fldCharType="end"/>
      </w:r>
    </w:p>
    <w:p w14:paraId="6BD0179D"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5.4.4.3.2</w:t>
      </w:r>
      <w:r w:rsidRPr="00E46E84">
        <w:rPr>
          <w:rFonts w:ascii="Calibri" w:eastAsia="Times New Roman" w:hAnsi="Calibri"/>
          <w:noProof/>
          <w:kern w:val="2"/>
          <w:sz w:val="22"/>
          <w:szCs w:val="22"/>
          <w:lang w:eastAsia="en-GB"/>
        </w:rPr>
        <w:tab/>
      </w:r>
      <w:r>
        <w:rPr>
          <w:noProof/>
          <w:lang w:eastAsia="zh-CN"/>
        </w:rPr>
        <w:t>PAE-S procedure</w:t>
      </w:r>
      <w:r>
        <w:rPr>
          <w:noProof/>
        </w:rPr>
        <w:tab/>
      </w:r>
      <w:r>
        <w:rPr>
          <w:noProof/>
        </w:rPr>
        <w:fldChar w:fldCharType="begin" w:fldLock="1"/>
      </w:r>
      <w:r>
        <w:rPr>
          <w:noProof/>
        </w:rPr>
        <w:instrText xml:space="preserve"> PAGEREF _Toc172038102 \h </w:instrText>
      </w:r>
      <w:r>
        <w:rPr>
          <w:noProof/>
        </w:rPr>
      </w:r>
      <w:r>
        <w:rPr>
          <w:noProof/>
        </w:rPr>
        <w:fldChar w:fldCharType="separate"/>
      </w:r>
      <w:r>
        <w:rPr>
          <w:noProof/>
        </w:rPr>
        <w:t>42</w:t>
      </w:r>
      <w:r>
        <w:rPr>
          <w:noProof/>
        </w:rPr>
        <w:fldChar w:fldCharType="end"/>
      </w:r>
    </w:p>
    <w:p w14:paraId="2926CED5" w14:textId="77777777" w:rsidR="00867545" w:rsidRPr="00E46E84" w:rsidRDefault="00867545">
      <w:pPr>
        <w:pStyle w:val="TOC3"/>
        <w:rPr>
          <w:rFonts w:ascii="Calibri" w:eastAsia="Times New Roman" w:hAnsi="Calibri"/>
          <w:noProof/>
          <w:kern w:val="2"/>
          <w:sz w:val="22"/>
          <w:szCs w:val="22"/>
          <w:lang w:eastAsia="en-GB"/>
        </w:rPr>
      </w:pPr>
      <w:r>
        <w:rPr>
          <w:noProof/>
          <w:lang w:eastAsia="zh-CN"/>
        </w:rPr>
        <w:t>5.4.5</w:t>
      </w:r>
      <w:r w:rsidRPr="00E46E84">
        <w:rPr>
          <w:rFonts w:ascii="Calibri" w:eastAsia="Times New Roman" w:hAnsi="Calibri"/>
          <w:noProof/>
          <w:kern w:val="2"/>
          <w:sz w:val="22"/>
          <w:szCs w:val="22"/>
          <w:lang w:eastAsia="en-GB"/>
        </w:rPr>
        <w:tab/>
      </w:r>
      <w:r>
        <w:rPr>
          <w:noProof/>
          <w:lang w:eastAsia="zh-CN"/>
        </w:rPr>
        <w:t xml:space="preserve">PIN </w:t>
      </w:r>
      <w:r>
        <w:rPr>
          <w:noProof/>
        </w:rPr>
        <w:t>modification</w:t>
      </w:r>
      <w:r>
        <w:rPr>
          <w:noProof/>
          <w:lang w:eastAsia="zh-CN"/>
        </w:rPr>
        <w:t xml:space="preserve"> procedure</w:t>
      </w:r>
      <w:r>
        <w:rPr>
          <w:noProof/>
        </w:rPr>
        <w:tab/>
      </w:r>
      <w:r>
        <w:rPr>
          <w:noProof/>
        </w:rPr>
        <w:fldChar w:fldCharType="begin" w:fldLock="1"/>
      </w:r>
      <w:r>
        <w:rPr>
          <w:noProof/>
        </w:rPr>
        <w:instrText xml:space="preserve"> PAGEREF _Toc172038103 \h </w:instrText>
      </w:r>
      <w:r>
        <w:rPr>
          <w:noProof/>
        </w:rPr>
      </w:r>
      <w:r>
        <w:rPr>
          <w:noProof/>
        </w:rPr>
        <w:fldChar w:fldCharType="separate"/>
      </w:r>
      <w:r>
        <w:rPr>
          <w:noProof/>
        </w:rPr>
        <w:t>43</w:t>
      </w:r>
      <w:r>
        <w:rPr>
          <w:noProof/>
        </w:rPr>
        <w:fldChar w:fldCharType="end"/>
      </w:r>
    </w:p>
    <w:p w14:paraId="50D99154" w14:textId="77777777" w:rsidR="00867545" w:rsidRPr="00E46E84" w:rsidRDefault="00867545">
      <w:pPr>
        <w:pStyle w:val="TOC4"/>
        <w:rPr>
          <w:rFonts w:ascii="Calibri" w:eastAsia="Times New Roman" w:hAnsi="Calibri"/>
          <w:noProof/>
          <w:kern w:val="2"/>
          <w:sz w:val="22"/>
          <w:szCs w:val="22"/>
          <w:lang w:eastAsia="en-GB"/>
        </w:rPr>
      </w:pPr>
      <w:r>
        <w:rPr>
          <w:noProof/>
          <w:lang w:eastAsia="zh-CN"/>
        </w:rPr>
        <w:t>5.4.5.1</w:t>
      </w:r>
      <w:r w:rsidRPr="00E46E84">
        <w:rPr>
          <w:rFonts w:ascii="Calibri" w:eastAsia="Times New Roman"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_Toc172038104 \h </w:instrText>
      </w:r>
      <w:r>
        <w:rPr>
          <w:noProof/>
        </w:rPr>
      </w:r>
      <w:r>
        <w:rPr>
          <w:noProof/>
        </w:rPr>
        <w:fldChar w:fldCharType="separate"/>
      </w:r>
      <w:r>
        <w:rPr>
          <w:noProof/>
        </w:rPr>
        <w:t>43</w:t>
      </w:r>
      <w:r>
        <w:rPr>
          <w:noProof/>
        </w:rPr>
        <w:fldChar w:fldCharType="end"/>
      </w:r>
    </w:p>
    <w:p w14:paraId="45A91616" w14:textId="77777777" w:rsidR="00867545" w:rsidRPr="00E46E84" w:rsidRDefault="00867545">
      <w:pPr>
        <w:pStyle w:val="TOC4"/>
        <w:rPr>
          <w:rFonts w:ascii="Calibri" w:eastAsia="Times New Roman" w:hAnsi="Calibri"/>
          <w:noProof/>
          <w:kern w:val="2"/>
          <w:sz w:val="22"/>
          <w:szCs w:val="22"/>
          <w:lang w:eastAsia="en-GB"/>
        </w:rPr>
      </w:pPr>
      <w:r>
        <w:rPr>
          <w:noProof/>
          <w:lang w:eastAsia="zh-CN"/>
        </w:rPr>
        <w:t>5.4.5.2</w:t>
      </w:r>
      <w:r w:rsidRPr="00E46E84">
        <w:rPr>
          <w:rFonts w:ascii="Calibri" w:eastAsia="Times New Roman" w:hAnsi="Calibri"/>
          <w:noProof/>
          <w:kern w:val="2"/>
          <w:sz w:val="22"/>
          <w:szCs w:val="22"/>
          <w:lang w:eastAsia="en-GB"/>
        </w:rPr>
        <w:tab/>
      </w:r>
      <w:r>
        <w:rPr>
          <w:noProof/>
          <w:lang w:eastAsia="zh-CN"/>
        </w:rPr>
        <w:t>PMAE-C replacement without PAE-S support</w:t>
      </w:r>
      <w:r>
        <w:rPr>
          <w:noProof/>
        </w:rPr>
        <w:tab/>
      </w:r>
      <w:r>
        <w:rPr>
          <w:noProof/>
        </w:rPr>
        <w:fldChar w:fldCharType="begin" w:fldLock="1"/>
      </w:r>
      <w:r>
        <w:rPr>
          <w:noProof/>
        </w:rPr>
        <w:instrText xml:space="preserve"> PAGEREF _Toc172038105 \h </w:instrText>
      </w:r>
      <w:r>
        <w:rPr>
          <w:noProof/>
        </w:rPr>
      </w:r>
      <w:r>
        <w:rPr>
          <w:noProof/>
        </w:rPr>
        <w:fldChar w:fldCharType="separate"/>
      </w:r>
      <w:r>
        <w:rPr>
          <w:noProof/>
        </w:rPr>
        <w:t>43</w:t>
      </w:r>
      <w:r>
        <w:rPr>
          <w:noProof/>
        </w:rPr>
        <w:fldChar w:fldCharType="end"/>
      </w:r>
    </w:p>
    <w:p w14:paraId="02C12A47"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5.4.5.2.1</w:t>
      </w:r>
      <w:r w:rsidRPr="00E46E84">
        <w:rPr>
          <w:rFonts w:ascii="Calibri" w:eastAsia="Times New Roman"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_Toc172038106 \h </w:instrText>
      </w:r>
      <w:r>
        <w:rPr>
          <w:noProof/>
        </w:rPr>
      </w:r>
      <w:r>
        <w:rPr>
          <w:noProof/>
        </w:rPr>
        <w:fldChar w:fldCharType="separate"/>
      </w:r>
      <w:r>
        <w:rPr>
          <w:noProof/>
        </w:rPr>
        <w:t>43</w:t>
      </w:r>
      <w:r>
        <w:rPr>
          <w:noProof/>
        </w:rPr>
        <w:fldChar w:fldCharType="end"/>
      </w:r>
    </w:p>
    <w:p w14:paraId="477FA8EE"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5.4.5.2.2</w:t>
      </w:r>
      <w:r w:rsidRPr="00E46E84">
        <w:rPr>
          <w:rFonts w:ascii="Calibri" w:eastAsia="Times New Roman" w:hAnsi="Calibri"/>
          <w:noProof/>
          <w:kern w:val="2"/>
          <w:sz w:val="22"/>
          <w:szCs w:val="22"/>
          <w:lang w:eastAsia="en-GB"/>
        </w:rPr>
        <w:tab/>
      </w:r>
      <w:r>
        <w:rPr>
          <w:noProof/>
          <w:lang w:eastAsia="zh-CN"/>
        </w:rPr>
        <w:t>Initiating PMAE-C procedure</w:t>
      </w:r>
      <w:r>
        <w:rPr>
          <w:noProof/>
        </w:rPr>
        <w:tab/>
      </w:r>
      <w:r>
        <w:rPr>
          <w:noProof/>
        </w:rPr>
        <w:fldChar w:fldCharType="begin" w:fldLock="1"/>
      </w:r>
      <w:r>
        <w:rPr>
          <w:noProof/>
        </w:rPr>
        <w:instrText xml:space="preserve"> PAGEREF _Toc172038107 \h </w:instrText>
      </w:r>
      <w:r>
        <w:rPr>
          <w:noProof/>
        </w:rPr>
      </w:r>
      <w:r>
        <w:rPr>
          <w:noProof/>
        </w:rPr>
        <w:fldChar w:fldCharType="separate"/>
      </w:r>
      <w:r>
        <w:rPr>
          <w:noProof/>
        </w:rPr>
        <w:t>43</w:t>
      </w:r>
      <w:r>
        <w:rPr>
          <w:noProof/>
        </w:rPr>
        <w:fldChar w:fldCharType="end"/>
      </w:r>
    </w:p>
    <w:p w14:paraId="078082B7"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5.4.5.2.3</w:t>
      </w:r>
      <w:r w:rsidRPr="00E46E84">
        <w:rPr>
          <w:rFonts w:ascii="Calibri" w:eastAsia="Times New Roman" w:hAnsi="Calibri"/>
          <w:noProof/>
          <w:kern w:val="2"/>
          <w:sz w:val="22"/>
          <w:szCs w:val="22"/>
          <w:lang w:eastAsia="en-GB"/>
        </w:rPr>
        <w:tab/>
      </w:r>
      <w:r>
        <w:rPr>
          <w:noProof/>
          <w:lang w:eastAsia="zh-CN"/>
        </w:rPr>
        <w:t>Target PMAE-C procedure</w:t>
      </w:r>
      <w:r>
        <w:rPr>
          <w:noProof/>
        </w:rPr>
        <w:tab/>
      </w:r>
      <w:r>
        <w:rPr>
          <w:noProof/>
        </w:rPr>
        <w:fldChar w:fldCharType="begin" w:fldLock="1"/>
      </w:r>
      <w:r>
        <w:rPr>
          <w:noProof/>
        </w:rPr>
        <w:instrText xml:space="preserve"> PAGEREF _Toc172038108 \h </w:instrText>
      </w:r>
      <w:r>
        <w:rPr>
          <w:noProof/>
        </w:rPr>
      </w:r>
      <w:r>
        <w:rPr>
          <w:noProof/>
        </w:rPr>
        <w:fldChar w:fldCharType="separate"/>
      </w:r>
      <w:r>
        <w:rPr>
          <w:noProof/>
        </w:rPr>
        <w:t>44</w:t>
      </w:r>
      <w:r>
        <w:rPr>
          <w:noProof/>
        </w:rPr>
        <w:fldChar w:fldCharType="end"/>
      </w:r>
    </w:p>
    <w:p w14:paraId="68235F33" w14:textId="77777777" w:rsidR="00867545" w:rsidRPr="00E46E84" w:rsidRDefault="00867545">
      <w:pPr>
        <w:pStyle w:val="TOC4"/>
        <w:rPr>
          <w:rFonts w:ascii="Calibri" w:eastAsia="Times New Roman" w:hAnsi="Calibri"/>
          <w:noProof/>
          <w:kern w:val="2"/>
          <w:sz w:val="22"/>
          <w:szCs w:val="22"/>
          <w:lang w:eastAsia="en-GB"/>
        </w:rPr>
      </w:pPr>
      <w:r>
        <w:rPr>
          <w:noProof/>
          <w:lang w:eastAsia="zh-CN"/>
        </w:rPr>
        <w:t>5.4.5.3</w:t>
      </w:r>
      <w:r w:rsidRPr="00E46E84">
        <w:rPr>
          <w:rFonts w:ascii="Calibri" w:eastAsia="Times New Roman" w:hAnsi="Calibri"/>
          <w:noProof/>
          <w:kern w:val="2"/>
          <w:sz w:val="22"/>
          <w:szCs w:val="22"/>
          <w:lang w:eastAsia="en-GB"/>
        </w:rPr>
        <w:tab/>
      </w:r>
      <w:r>
        <w:rPr>
          <w:noProof/>
          <w:lang w:eastAsia="zh-CN"/>
        </w:rPr>
        <w:t>PGAE-C replacement without PAE-S support</w:t>
      </w:r>
      <w:r>
        <w:rPr>
          <w:noProof/>
        </w:rPr>
        <w:tab/>
      </w:r>
      <w:r>
        <w:rPr>
          <w:noProof/>
        </w:rPr>
        <w:fldChar w:fldCharType="begin" w:fldLock="1"/>
      </w:r>
      <w:r>
        <w:rPr>
          <w:noProof/>
        </w:rPr>
        <w:instrText xml:space="preserve"> PAGEREF _Toc172038109 \h </w:instrText>
      </w:r>
      <w:r>
        <w:rPr>
          <w:noProof/>
        </w:rPr>
      </w:r>
      <w:r>
        <w:rPr>
          <w:noProof/>
        </w:rPr>
        <w:fldChar w:fldCharType="separate"/>
      </w:r>
      <w:r>
        <w:rPr>
          <w:noProof/>
        </w:rPr>
        <w:t>45</w:t>
      </w:r>
      <w:r>
        <w:rPr>
          <w:noProof/>
        </w:rPr>
        <w:fldChar w:fldCharType="end"/>
      </w:r>
    </w:p>
    <w:p w14:paraId="300814A0"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5.4.5.3.1</w:t>
      </w:r>
      <w:r w:rsidRPr="00E46E84">
        <w:rPr>
          <w:rFonts w:ascii="Calibri" w:eastAsia="Times New Roman" w:hAnsi="Calibri"/>
          <w:noProof/>
          <w:kern w:val="2"/>
          <w:sz w:val="22"/>
          <w:szCs w:val="22"/>
          <w:lang w:eastAsia="en-GB"/>
        </w:rPr>
        <w:tab/>
      </w:r>
      <w:r>
        <w:rPr>
          <w:noProof/>
          <w:lang w:eastAsia="zh-CN"/>
        </w:rPr>
        <w:t>PMAE-C procedure</w:t>
      </w:r>
      <w:r>
        <w:rPr>
          <w:noProof/>
        </w:rPr>
        <w:tab/>
      </w:r>
      <w:r>
        <w:rPr>
          <w:noProof/>
        </w:rPr>
        <w:fldChar w:fldCharType="begin" w:fldLock="1"/>
      </w:r>
      <w:r>
        <w:rPr>
          <w:noProof/>
        </w:rPr>
        <w:instrText xml:space="preserve"> PAGEREF _Toc172038110 \h </w:instrText>
      </w:r>
      <w:r>
        <w:rPr>
          <w:noProof/>
        </w:rPr>
      </w:r>
      <w:r>
        <w:rPr>
          <w:noProof/>
        </w:rPr>
        <w:fldChar w:fldCharType="separate"/>
      </w:r>
      <w:r>
        <w:rPr>
          <w:noProof/>
        </w:rPr>
        <w:t>45</w:t>
      </w:r>
      <w:r>
        <w:rPr>
          <w:noProof/>
        </w:rPr>
        <w:fldChar w:fldCharType="end"/>
      </w:r>
    </w:p>
    <w:p w14:paraId="410C0395"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5.4.5.3.2</w:t>
      </w:r>
      <w:r w:rsidRPr="00E46E84">
        <w:rPr>
          <w:rFonts w:ascii="Calibri" w:eastAsia="Times New Roman" w:hAnsi="Calibri"/>
          <w:noProof/>
          <w:kern w:val="2"/>
          <w:sz w:val="22"/>
          <w:szCs w:val="22"/>
          <w:lang w:eastAsia="en-GB"/>
        </w:rPr>
        <w:tab/>
      </w:r>
      <w:r>
        <w:rPr>
          <w:noProof/>
          <w:lang w:eastAsia="zh-CN"/>
        </w:rPr>
        <w:t>PGAE-C procedure</w:t>
      </w:r>
      <w:r>
        <w:rPr>
          <w:noProof/>
        </w:rPr>
        <w:tab/>
      </w:r>
      <w:r>
        <w:rPr>
          <w:noProof/>
        </w:rPr>
        <w:fldChar w:fldCharType="begin" w:fldLock="1"/>
      </w:r>
      <w:r>
        <w:rPr>
          <w:noProof/>
        </w:rPr>
        <w:instrText xml:space="preserve"> PAGEREF _Toc172038111 \h </w:instrText>
      </w:r>
      <w:r>
        <w:rPr>
          <w:noProof/>
        </w:rPr>
      </w:r>
      <w:r>
        <w:rPr>
          <w:noProof/>
        </w:rPr>
        <w:fldChar w:fldCharType="separate"/>
      </w:r>
      <w:r>
        <w:rPr>
          <w:noProof/>
        </w:rPr>
        <w:t>46</w:t>
      </w:r>
      <w:r>
        <w:rPr>
          <w:noProof/>
        </w:rPr>
        <w:fldChar w:fldCharType="end"/>
      </w:r>
    </w:p>
    <w:p w14:paraId="04F25395" w14:textId="77777777" w:rsidR="00867545" w:rsidRPr="00E46E84" w:rsidRDefault="00867545">
      <w:pPr>
        <w:pStyle w:val="TOC4"/>
        <w:rPr>
          <w:rFonts w:ascii="Calibri" w:eastAsia="Times New Roman" w:hAnsi="Calibri"/>
          <w:noProof/>
          <w:kern w:val="2"/>
          <w:sz w:val="22"/>
          <w:szCs w:val="22"/>
          <w:lang w:eastAsia="en-GB"/>
        </w:rPr>
      </w:pPr>
      <w:r>
        <w:rPr>
          <w:noProof/>
          <w:lang w:eastAsia="zh-CN"/>
        </w:rPr>
        <w:t>5.4.5.4</w:t>
      </w:r>
      <w:r w:rsidRPr="00E46E84">
        <w:rPr>
          <w:rFonts w:ascii="Calibri" w:eastAsia="Times New Roman" w:hAnsi="Calibri"/>
          <w:noProof/>
          <w:kern w:val="2"/>
          <w:sz w:val="22"/>
          <w:szCs w:val="22"/>
          <w:lang w:eastAsia="en-GB"/>
        </w:rPr>
        <w:tab/>
      </w:r>
      <w:r>
        <w:rPr>
          <w:noProof/>
          <w:lang w:eastAsia="zh-CN"/>
        </w:rPr>
        <w:t>PMAE-C replacement with PAE-S support</w:t>
      </w:r>
      <w:r>
        <w:rPr>
          <w:noProof/>
        </w:rPr>
        <w:tab/>
      </w:r>
      <w:r>
        <w:rPr>
          <w:noProof/>
        </w:rPr>
        <w:fldChar w:fldCharType="begin" w:fldLock="1"/>
      </w:r>
      <w:r>
        <w:rPr>
          <w:noProof/>
        </w:rPr>
        <w:instrText xml:space="preserve"> PAGEREF _Toc172038112 \h </w:instrText>
      </w:r>
      <w:r>
        <w:rPr>
          <w:noProof/>
        </w:rPr>
      </w:r>
      <w:r>
        <w:rPr>
          <w:noProof/>
        </w:rPr>
        <w:fldChar w:fldCharType="separate"/>
      </w:r>
      <w:r>
        <w:rPr>
          <w:noProof/>
        </w:rPr>
        <w:t>47</w:t>
      </w:r>
      <w:r>
        <w:rPr>
          <w:noProof/>
        </w:rPr>
        <w:fldChar w:fldCharType="end"/>
      </w:r>
    </w:p>
    <w:p w14:paraId="5F7D368C"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5.4.5.2.1</w:t>
      </w:r>
      <w:r w:rsidRPr="00E46E84">
        <w:rPr>
          <w:rFonts w:ascii="Calibri" w:eastAsia="Times New Roman"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_Toc172038113 \h </w:instrText>
      </w:r>
      <w:r>
        <w:rPr>
          <w:noProof/>
        </w:rPr>
      </w:r>
      <w:r>
        <w:rPr>
          <w:noProof/>
        </w:rPr>
        <w:fldChar w:fldCharType="separate"/>
      </w:r>
      <w:r>
        <w:rPr>
          <w:noProof/>
        </w:rPr>
        <w:t>47</w:t>
      </w:r>
      <w:r>
        <w:rPr>
          <w:noProof/>
        </w:rPr>
        <w:fldChar w:fldCharType="end"/>
      </w:r>
    </w:p>
    <w:p w14:paraId="61A27445"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5.4.5.4.2</w:t>
      </w:r>
      <w:r w:rsidRPr="00E46E84">
        <w:rPr>
          <w:rFonts w:ascii="Calibri" w:eastAsia="Times New Roman" w:hAnsi="Calibri"/>
          <w:noProof/>
          <w:kern w:val="2"/>
          <w:sz w:val="22"/>
          <w:szCs w:val="22"/>
          <w:lang w:eastAsia="en-GB"/>
        </w:rPr>
        <w:tab/>
      </w:r>
      <w:r>
        <w:rPr>
          <w:noProof/>
          <w:lang w:eastAsia="zh-CN"/>
        </w:rPr>
        <w:t>Initiating PMAE-C procedure</w:t>
      </w:r>
      <w:r>
        <w:rPr>
          <w:noProof/>
        </w:rPr>
        <w:tab/>
      </w:r>
      <w:r>
        <w:rPr>
          <w:noProof/>
        </w:rPr>
        <w:fldChar w:fldCharType="begin" w:fldLock="1"/>
      </w:r>
      <w:r>
        <w:rPr>
          <w:noProof/>
        </w:rPr>
        <w:instrText xml:space="preserve"> PAGEREF _Toc172038114 \h </w:instrText>
      </w:r>
      <w:r>
        <w:rPr>
          <w:noProof/>
        </w:rPr>
      </w:r>
      <w:r>
        <w:rPr>
          <w:noProof/>
        </w:rPr>
        <w:fldChar w:fldCharType="separate"/>
      </w:r>
      <w:r>
        <w:rPr>
          <w:noProof/>
        </w:rPr>
        <w:t>47</w:t>
      </w:r>
      <w:r>
        <w:rPr>
          <w:noProof/>
        </w:rPr>
        <w:fldChar w:fldCharType="end"/>
      </w:r>
    </w:p>
    <w:p w14:paraId="30536BFC"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5.4.5.4.3</w:t>
      </w:r>
      <w:r w:rsidRPr="00E46E84">
        <w:rPr>
          <w:rFonts w:ascii="Calibri" w:eastAsia="Times New Roman" w:hAnsi="Calibri"/>
          <w:noProof/>
          <w:kern w:val="2"/>
          <w:sz w:val="22"/>
          <w:szCs w:val="22"/>
          <w:lang w:eastAsia="en-GB"/>
        </w:rPr>
        <w:tab/>
      </w:r>
      <w:r>
        <w:rPr>
          <w:noProof/>
          <w:lang w:eastAsia="zh-CN"/>
        </w:rPr>
        <w:t>PAE-S procedure</w:t>
      </w:r>
      <w:r>
        <w:rPr>
          <w:noProof/>
        </w:rPr>
        <w:tab/>
      </w:r>
      <w:r>
        <w:rPr>
          <w:noProof/>
        </w:rPr>
        <w:fldChar w:fldCharType="begin" w:fldLock="1"/>
      </w:r>
      <w:r>
        <w:rPr>
          <w:noProof/>
        </w:rPr>
        <w:instrText xml:space="preserve"> PAGEREF _Toc172038115 \h </w:instrText>
      </w:r>
      <w:r>
        <w:rPr>
          <w:noProof/>
        </w:rPr>
      </w:r>
      <w:r>
        <w:rPr>
          <w:noProof/>
        </w:rPr>
        <w:fldChar w:fldCharType="separate"/>
      </w:r>
      <w:r>
        <w:rPr>
          <w:noProof/>
        </w:rPr>
        <w:t>48</w:t>
      </w:r>
      <w:r>
        <w:rPr>
          <w:noProof/>
        </w:rPr>
        <w:fldChar w:fldCharType="end"/>
      </w:r>
    </w:p>
    <w:p w14:paraId="0B627220"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5.4.5.4.4</w:t>
      </w:r>
      <w:r w:rsidRPr="00E46E84">
        <w:rPr>
          <w:rFonts w:ascii="Calibri" w:eastAsia="Times New Roman" w:hAnsi="Calibri"/>
          <w:noProof/>
          <w:kern w:val="2"/>
          <w:sz w:val="22"/>
          <w:szCs w:val="22"/>
          <w:lang w:eastAsia="en-GB"/>
        </w:rPr>
        <w:tab/>
      </w:r>
      <w:r>
        <w:rPr>
          <w:noProof/>
          <w:lang w:eastAsia="zh-CN"/>
        </w:rPr>
        <w:t>Target PMAE-C procedure</w:t>
      </w:r>
      <w:r>
        <w:rPr>
          <w:noProof/>
        </w:rPr>
        <w:tab/>
      </w:r>
      <w:r>
        <w:rPr>
          <w:noProof/>
        </w:rPr>
        <w:fldChar w:fldCharType="begin" w:fldLock="1"/>
      </w:r>
      <w:r>
        <w:rPr>
          <w:noProof/>
        </w:rPr>
        <w:instrText xml:space="preserve"> PAGEREF _Toc172038116 \h </w:instrText>
      </w:r>
      <w:r>
        <w:rPr>
          <w:noProof/>
        </w:rPr>
      </w:r>
      <w:r>
        <w:rPr>
          <w:noProof/>
        </w:rPr>
        <w:fldChar w:fldCharType="separate"/>
      </w:r>
      <w:r>
        <w:rPr>
          <w:noProof/>
        </w:rPr>
        <w:t>50</w:t>
      </w:r>
      <w:r>
        <w:rPr>
          <w:noProof/>
        </w:rPr>
        <w:fldChar w:fldCharType="end"/>
      </w:r>
    </w:p>
    <w:p w14:paraId="5AC0E55A" w14:textId="77777777" w:rsidR="00867545" w:rsidRPr="00E46E84" w:rsidRDefault="00867545">
      <w:pPr>
        <w:pStyle w:val="TOC4"/>
        <w:rPr>
          <w:rFonts w:ascii="Calibri" w:eastAsia="Times New Roman" w:hAnsi="Calibri"/>
          <w:noProof/>
          <w:kern w:val="2"/>
          <w:sz w:val="22"/>
          <w:szCs w:val="22"/>
          <w:lang w:eastAsia="en-GB"/>
        </w:rPr>
      </w:pPr>
      <w:r>
        <w:rPr>
          <w:noProof/>
          <w:lang w:eastAsia="zh-CN"/>
        </w:rPr>
        <w:t>5.4.5.5</w:t>
      </w:r>
      <w:r w:rsidRPr="00E46E84">
        <w:rPr>
          <w:rFonts w:ascii="Calibri" w:eastAsia="Times New Roman" w:hAnsi="Calibri"/>
          <w:noProof/>
          <w:kern w:val="2"/>
          <w:sz w:val="22"/>
          <w:szCs w:val="22"/>
          <w:lang w:eastAsia="en-GB"/>
        </w:rPr>
        <w:tab/>
      </w:r>
      <w:r>
        <w:rPr>
          <w:noProof/>
          <w:lang w:eastAsia="zh-CN"/>
        </w:rPr>
        <w:t>PGAE-C replacement with PAE-S support</w:t>
      </w:r>
      <w:r>
        <w:rPr>
          <w:noProof/>
        </w:rPr>
        <w:tab/>
      </w:r>
      <w:r>
        <w:rPr>
          <w:noProof/>
        </w:rPr>
        <w:fldChar w:fldCharType="begin" w:fldLock="1"/>
      </w:r>
      <w:r>
        <w:rPr>
          <w:noProof/>
        </w:rPr>
        <w:instrText xml:space="preserve"> PAGEREF _Toc172038117 \h </w:instrText>
      </w:r>
      <w:r>
        <w:rPr>
          <w:noProof/>
        </w:rPr>
      </w:r>
      <w:r>
        <w:rPr>
          <w:noProof/>
        </w:rPr>
        <w:fldChar w:fldCharType="separate"/>
      </w:r>
      <w:r>
        <w:rPr>
          <w:noProof/>
        </w:rPr>
        <w:t>51</w:t>
      </w:r>
      <w:r>
        <w:rPr>
          <w:noProof/>
        </w:rPr>
        <w:fldChar w:fldCharType="end"/>
      </w:r>
    </w:p>
    <w:p w14:paraId="352BA296"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5.4.5.5.1</w:t>
      </w:r>
      <w:r w:rsidRPr="00E46E84">
        <w:rPr>
          <w:rFonts w:ascii="Calibri" w:eastAsia="Times New Roman" w:hAnsi="Calibri"/>
          <w:noProof/>
          <w:kern w:val="2"/>
          <w:sz w:val="22"/>
          <w:szCs w:val="22"/>
          <w:lang w:eastAsia="en-GB"/>
        </w:rPr>
        <w:tab/>
      </w:r>
      <w:r>
        <w:rPr>
          <w:noProof/>
          <w:lang w:eastAsia="zh-CN"/>
        </w:rPr>
        <w:t>PMAE-C procedure</w:t>
      </w:r>
      <w:r>
        <w:rPr>
          <w:noProof/>
        </w:rPr>
        <w:tab/>
      </w:r>
      <w:r>
        <w:rPr>
          <w:noProof/>
        </w:rPr>
        <w:fldChar w:fldCharType="begin" w:fldLock="1"/>
      </w:r>
      <w:r>
        <w:rPr>
          <w:noProof/>
        </w:rPr>
        <w:instrText xml:space="preserve"> PAGEREF _Toc172038118 \h </w:instrText>
      </w:r>
      <w:r>
        <w:rPr>
          <w:noProof/>
        </w:rPr>
      </w:r>
      <w:r>
        <w:rPr>
          <w:noProof/>
        </w:rPr>
        <w:fldChar w:fldCharType="separate"/>
      </w:r>
      <w:r>
        <w:rPr>
          <w:noProof/>
        </w:rPr>
        <w:t>51</w:t>
      </w:r>
      <w:r>
        <w:rPr>
          <w:noProof/>
        </w:rPr>
        <w:fldChar w:fldCharType="end"/>
      </w:r>
    </w:p>
    <w:p w14:paraId="660915C1"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5.4.5.5.2</w:t>
      </w:r>
      <w:r w:rsidRPr="00E46E84">
        <w:rPr>
          <w:rFonts w:ascii="Calibri" w:eastAsia="Times New Roman" w:hAnsi="Calibri"/>
          <w:noProof/>
          <w:kern w:val="2"/>
          <w:sz w:val="22"/>
          <w:szCs w:val="22"/>
          <w:lang w:eastAsia="en-GB"/>
        </w:rPr>
        <w:tab/>
      </w:r>
      <w:r>
        <w:rPr>
          <w:noProof/>
          <w:lang w:eastAsia="zh-CN"/>
        </w:rPr>
        <w:t>PAE-S procedure</w:t>
      </w:r>
      <w:r>
        <w:rPr>
          <w:noProof/>
        </w:rPr>
        <w:tab/>
      </w:r>
      <w:r>
        <w:rPr>
          <w:noProof/>
        </w:rPr>
        <w:fldChar w:fldCharType="begin" w:fldLock="1"/>
      </w:r>
      <w:r>
        <w:rPr>
          <w:noProof/>
        </w:rPr>
        <w:instrText xml:space="preserve"> PAGEREF _Toc172038119 \h </w:instrText>
      </w:r>
      <w:r>
        <w:rPr>
          <w:noProof/>
        </w:rPr>
      </w:r>
      <w:r>
        <w:rPr>
          <w:noProof/>
        </w:rPr>
        <w:fldChar w:fldCharType="separate"/>
      </w:r>
      <w:r>
        <w:rPr>
          <w:noProof/>
        </w:rPr>
        <w:t>52</w:t>
      </w:r>
      <w:r>
        <w:rPr>
          <w:noProof/>
        </w:rPr>
        <w:fldChar w:fldCharType="end"/>
      </w:r>
    </w:p>
    <w:p w14:paraId="05946EF9"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5.4.5.5.3</w:t>
      </w:r>
      <w:r w:rsidRPr="00E46E84">
        <w:rPr>
          <w:rFonts w:ascii="Calibri" w:eastAsia="Times New Roman" w:hAnsi="Calibri"/>
          <w:noProof/>
          <w:kern w:val="2"/>
          <w:sz w:val="22"/>
          <w:szCs w:val="22"/>
          <w:lang w:eastAsia="en-GB"/>
        </w:rPr>
        <w:tab/>
      </w:r>
      <w:r>
        <w:rPr>
          <w:noProof/>
          <w:lang w:eastAsia="zh-CN"/>
        </w:rPr>
        <w:t>Target PGAE-C procedure</w:t>
      </w:r>
      <w:r>
        <w:rPr>
          <w:noProof/>
        </w:rPr>
        <w:tab/>
      </w:r>
      <w:r>
        <w:rPr>
          <w:noProof/>
        </w:rPr>
        <w:fldChar w:fldCharType="begin" w:fldLock="1"/>
      </w:r>
      <w:r>
        <w:rPr>
          <w:noProof/>
        </w:rPr>
        <w:instrText xml:space="preserve"> PAGEREF _Toc172038120 \h </w:instrText>
      </w:r>
      <w:r>
        <w:rPr>
          <w:noProof/>
        </w:rPr>
      </w:r>
      <w:r>
        <w:rPr>
          <w:noProof/>
        </w:rPr>
        <w:fldChar w:fldCharType="separate"/>
      </w:r>
      <w:r>
        <w:rPr>
          <w:noProof/>
        </w:rPr>
        <w:t>54</w:t>
      </w:r>
      <w:r>
        <w:rPr>
          <w:noProof/>
        </w:rPr>
        <w:fldChar w:fldCharType="end"/>
      </w:r>
    </w:p>
    <w:p w14:paraId="2A72027A" w14:textId="77777777" w:rsidR="00867545" w:rsidRPr="00E46E84" w:rsidRDefault="00867545">
      <w:pPr>
        <w:pStyle w:val="TOC3"/>
        <w:rPr>
          <w:rFonts w:ascii="Calibri" w:eastAsia="Times New Roman" w:hAnsi="Calibri"/>
          <w:noProof/>
          <w:kern w:val="2"/>
          <w:sz w:val="22"/>
          <w:szCs w:val="22"/>
          <w:lang w:eastAsia="en-GB"/>
        </w:rPr>
      </w:pPr>
      <w:r>
        <w:rPr>
          <w:noProof/>
          <w:lang w:eastAsia="zh-CN"/>
        </w:rPr>
        <w:t>5.4.6</w:t>
      </w:r>
      <w:r w:rsidRPr="00E46E84">
        <w:rPr>
          <w:rFonts w:ascii="Calibri" w:eastAsia="Times New Roman" w:hAnsi="Calibri"/>
          <w:noProof/>
          <w:kern w:val="2"/>
          <w:sz w:val="22"/>
          <w:szCs w:val="22"/>
          <w:lang w:eastAsia="en-GB"/>
        </w:rPr>
        <w:tab/>
      </w:r>
      <w:r>
        <w:rPr>
          <w:noProof/>
        </w:rPr>
        <w:t xml:space="preserve">PIN </w:t>
      </w:r>
      <w:r>
        <w:rPr>
          <w:noProof/>
          <w:lang w:eastAsia="zh-CN"/>
        </w:rPr>
        <w:t>status management procedure</w:t>
      </w:r>
      <w:r>
        <w:rPr>
          <w:noProof/>
        </w:rPr>
        <w:tab/>
      </w:r>
      <w:r>
        <w:rPr>
          <w:noProof/>
        </w:rPr>
        <w:fldChar w:fldCharType="begin" w:fldLock="1"/>
      </w:r>
      <w:r>
        <w:rPr>
          <w:noProof/>
        </w:rPr>
        <w:instrText xml:space="preserve"> PAGEREF _Toc172038121 \h </w:instrText>
      </w:r>
      <w:r>
        <w:rPr>
          <w:noProof/>
        </w:rPr>
      </w:r>
      <w:r>
        <w:rPr>
          <w:noProof/>
        </w:rPr>
        <w:fldChar w:fldCharType="separate"/>
      </w:r>
      <w:r>
        <w:rPr>
          <w:noProof/>
        </w:rPr>
        <w:t>54</w:t>
      </w:r>
      <w:r>
        <w:rPr>
          <w:noProof/>
        </w:rPr>
        <w:fldChar w:fldCharType="end"/>
      </w:r>
    </w:p>
    <w:p w14:paraId="72D5C8C0" w14:textId="77777777" w:rsidR="00867545" w:rsidRPr="00E46E84" w:rsidRDefault="00867545">
      <w:pPr>
        <w:pStyle w:val="TOC4"/>
        <w:rPr>
          <w:rFonts w:ascii="Calibri" w:eastAsia="Times New Roman" w:hAnsi="Calibri"/>
          <w:noProof/>
          <w:kern w:val="2"/>
          <w:sz w:val="22"/>
          <w:szCs w:val="22"/>
          <w:lang w:eastAsia="en-GB"/>
        </w:rPr>
      </w:pPr>
      <w:r>
        <w:rPr>
          <w:noProof/>
        </w:rPr>
        <w:t>5.4.6.1</w:t>
      </w:r>
      <w:r w:rsidRPr="00E46E84">
        <w:rPr>
          <w:rFonts w:ascii="Calibri" w:eastAsia="Times New Rom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_Toc172038122 \h </w:instrText>
      </w:r>
      <w:r>
        <w:rPr>
          <w:noProof/>
        </w:rPr>
      </w:r>
      <w:r>
        <w:rPr>
          <w:noProof/>
        </w:rPr>
        <w:fldChar w:fldCharType="separate"/>
      </w:r>
      <w:r>
        <w:rPr>
          <w:noProof/>
        </w:rPr>
        <w:t>54</w:t>
      </w:r>
      <w:r>
        <w:rPr>
          <w:noProof/>
        </w:rPr>
        <w:fldChar w:fldCharType="end"/>
      </w:r>
    </w:p>
    <w:p w14:paraId="0E836411" w14:textId="77777777" w:rsidR="00867545" w:rsidRPr="00E46E84" w:rsidRDefault="00867545">
      <w:pPr>
        <w:pStyle w:val="TOC4"/>
        <w:rPr>
          <w:rFonts w:ascii="Calibri" w:eastAsia="Times New Roman" w:hAnsi="Calibri"/>
          <w:noProof/>
          <w:kern w:val="2"/>
          <w:sz w:val="22"/>
          <w:szCs w:val="22"/>
          <w:lang w:eastAsia="en-GB"/>
        </w:rPr>
      </w:pPr>
      <w:r>
        <w:rPr>
          <w:noProof/>
        </w:rPr>
        <w:t>5.4.6.2</w:t>
      </w:r>
      <w:r w:rsidRPr="00E46E84">
        <w:rPr>
          <w:rFonts w:ascii="Calibri" w:eastAsia="Times New Roman" w:hAnsi="Calibri"/>
          <w:noProof/>
          <w:kern w:val="2"/>
          <w:sz w:val="22"/>
          <w:szCs w:val="22"/>
          <w:lang w:eastAsia="en-GB"/>
        </w:rPr>
        <w:tab/>
      </w:r>
      <w:r>
        <w:rPr>
          <w:noProof/>
        </w:rPr>
        <w:t>PIN status subscribe</w:t>
      </w:r>
      <w:r>
        <w:rPr>
          <w:noProof/>
        </w:rPr>
        <w:tab/>
      </w:r>
      <w:r>
        <w:rPr>
          <w:noProof/>
        </w:rPr>
        <w:fldChar w:fldCharType="begin" w:fldLock="1"/>
      </w:r>
      <w:r>
        <w:rPr>
          <w:noProof/>
        </w:rPr>
        <w:instrText xml:space="preserve"> PAGEREF _Toc172038123 \h </w:instrText>
      </w:r>
      <w:r>
        <w:rPr>
          <w:noProof/>
        </w:rPr>
      </w:r>
      <w:r>
        <w:rPr>
          <w:noProof/>
        </w:rPr>
        <w:fldChar w:fldCharType="separate"/>
      </w:r>
      <w:r>
        <w:rPr>
          <w:noProof/>
        </w:rPr>
        <w:t>55</w:t>
      </w:r>
      <w:r>
        <w:rPr>
          <w:noProof/>
        </w:rPr>
        <w:fldChar w:fldCharType="end"/>
      </w:r>
    </w:p>
    <w:p w14:paraId="61A28C75" w14:textId="77777777" w:rsidR="00867545" w:rsidRPr="00E46E84" w:rsidRDefault="00867545">
      <w:pPr>
        <w:pStyle w:val="TOC5"/>
        <w:rPr>
          <w:rFonts w:ascii="Calibri" w:eastAsia="Times New Roman" w:hAnsi="Calibri"/>
          <w:noProof/>
          <w:kern w:val="2"/>
          <w:sz w:val="22"/>
          <w:szCs w:val="22"/>
          <w:lang w:eastAsia="en-GB"/>
        </w:rPr>
      </w:pPr>
      <w:r>
        <w:rPr>
          <w:noProof/>
        </w:rPr>
        <w:t>5.4.6.2.1</w:t>
      </w:r>
      <w:r w:rsidRPr="00E46E84">
        <w:rPr>
          <w:rFonts w:ascii="Calibri" w:eastAsia="Times New Roman" w:hAnsi="Calibri"/>
          <w:noProof/>
          <w:kern w:val="2"/>
          <w:sz w:val="22"/>
          <w:szCs w:val="22"/>
          <w:lang w:eastAsia="en-GB"/>
        </w:rPr>
        <w:tab/>
      </w:r>
      <w:r>
        <w:rPr>
          <w:noProof/>
        </w:rPr>
        <w:t>Requesting entity procedure</w:t>
      </w:r>
      <w:r>
        <w:rPr>
          <w:noProof/>
        </w:rPr>
        <w:tab/>
      </w:r>
      <w:r>
        <w:rPr>
          <w:noProof/>
        </w:rPr>
        <w:fldChar w:fldCharType="begin" w:fldLock="1"/>
      </w:r>
      <w:r>
        <w:rPr>
          <w:noProof/>
        </w:rPr>
        <w:instrText xml:space="preserve"> PAGEREF _Toc172038124 \h </w:instrText>
      </w:r>
      <w:r>
        <w:rPr>
          <w:noProof/>
        </w:rPr>
      </w:r>
      <w:r>
        <w:rPr>
          <w:noProof/>
        </w:rPr>
        <w:fldChar w:fldCharType="separate"/>
      </w:r>
      <w:r>
        <w:rPr>
          <w:noProof/>
        </w:rPr>
        <w:t>55</w:t>
      </w:r>
      <w:r>
        <w:rPr>
          <w:noProof/>
        </w:rPr>
        <w:fldChar w:fldCharType="end"/>
      </w:r>
    </w:p>
    <w:p w14:paraId="33F34BC2" w14:textId="77777777" w:rsidR="00867545" w:rsidRPr="00E46E84" w:rsidRDefault="00867545">
      <w:pPr>
        <w:pStyle w:val="TOC5"/>
        <w:rPr>
          <w:rFonts w:ascii="Calibri" w:eastAsia="Times New Roman" w:hAnsi="Calibri"/>
          <w:noProof/>
          <w:kern w:val="2"/>
          <w:sz w:val="22"/>
          <w:szCs w:val="22"/>
          <w:lang w:eastAsia="en-GB"/>
        </w:rPr>
      </w:pPr>
      <w:r>
        <w:rPr>
          <w:noProof/>
        </w:rPr>
        <w:t>5.4.6.2.2</w:t>
      </w:r>
      <w:r w:rsidRPr="00E46E84">
        <w:rPr>
          <w:rFonts w:ascii="Calibri" w:eastAsia="Times New Roman" w:hAnsi="Calibri"/>
          <w:noProof/>
          <w:kern w:val="2"/>
          <w:sz w:val="22"/>
          <w:szCs w:val="22"/>
          <w:lang w:eastAsia="en-GB"/>
        </w:rPr>
        <w:tab/>
      </w:r>
      <w:r>
        <w:rPr>
          <w:noProof/>
        </w:rPr>
        <w:t>PMAE-C procedure</w:t>
      </w:r>
      <w:r>
        <w:rPr>
          <w:noProof/>
        </w:rPr>
        <w:tab/>
      </w:r>
      <w:r>
        <w:rPr>
          <w:noProof/>
        </w:rPr>
        <w:fldChar w:fldCharType="begin" w:fldLock="1"/>
      </w:r>
      <w:r>
        <w:rPr>
          <w:noProof/>
        </w:rPr>
        <w:instrText xml:space="preserve"> PAGEREF _Toc172038125 \h </w:instrText>
      </w:r>
      <w:r>
        <w:rPr>
          <w:noProof/>
        </w:rPr>
      </w:r>
      <w:r>
        <w:rPr>
          <w:noProof/>
        </w:rPr>
        <w:fldChar w:fldCharType="separate"/>
      </w:r>
      <w:r>
        <w:rPr>
          <w:noProof/>
        </w:rPr>
        <w:t>55</w:t>
      </w:r>
      <w:r>
        <w:rPr>
          <w:noProof/>
        </w:rPr>
        <w:fldChar w:fldCharType="end"/>
      </w:r>
    </w:p>
    <w:p w14:paraId="17AE107E" w14:textId="77777777" w:rsidR="00867545" w:rsidRPr="00E46E84" w:rsidRDefault="00867545">
      <w:pPr>
        <w:pStyle w:val="TOC4"/>
        <w:rPr>
          <w:rFonts w:ascii="Calibri" w:eastAsia="Times New Roman" w:hAnsi="Calibri"/>
          <w:noProof/>
          <w:kern w:val="2"/>
          <w:sz w:val="22"/>
          <w:szCs w:val="22"/>
          <w:lang w:eastAsia="en-GB"/>
        </w:rPr>
      </w:pPr>
      <w:r>
        <w:rPr>
          <w:noProof/>
        </w:rPr>
        <w:t>5.4.6.3</w:t>
      </w:r>
      <w:r w:rsidRPr="00E46E84">
        <w:rPr>
          <w:rFonts w:ascii="Calibri" w:eastAsia="Times New Roman" w:hAnsi="Calibri"/>
          <w:noProof/>
          <w:kern w:val="2"/>
          <w:sz w:val="22"/>
          <w:szCs w:val="22"/>
          <w:lang w:eastAsia="en-GB"/>
        </w:rPr>
        <w:tab/>
      </w:r>
      <w:r>
        <w:rPr>
          <w:noProof/>
        </w:rPr>
        <w:t>PIN status update</w:t>
      </w:r>
      <w:r>
        <w:rPr>
          <w:noProof/>
        </w:rPr>
        <w:tab/>
      </w:r>
      <w:r>
        <w:rPr>
          <w:noProof/>
        </w:rPr>
        <w:fldChar w:fldCharType="begin" w:fldLock="1"/>
      </w:r>
      <w:r>
        <w:rPr>
          <w:noProof/>
        </w:rPr>
        <w:instrText xml:space="preserve"> PAGEREF _Toc172038126 \h </w:instrText>
      </w:r>
      <w:r>
        <w:rPr>
          <w:noProof/>
        </w:rPr>
      </w:r>
      <w:r>
        <w:rPr>
          <w:noProof/>
        </w:rPr>
        <w:fldChar w:fldCharType="separate"/>
      </w:r>
      <w:r>
        <w:rPr>
          <w:noProof/>
        </w:rPr>
        <w:t>56</w:t>
      </w:r>
      <w:r>
        <w:rPr>
          <w:noProof/>
        </w:rPr>
        <w:fldChar w:fldCharType="end"/>
      </w:r>
    </w:p>
    <w:p w14:paraId="0BBB8266"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5.4.6.3.1</w:t>
      </w:r>
      <w:r w:rsidRPr="00E46E84">
        <w:rPr>
          <w:rFonts w:ascii="Calibri" w:eastAsia="Times New Roman" w:hAnsi="Calibri"/>
          <w:noProof/>
          <w:kern w:val="2"/>
          <w:sz w:val="22"/>
          <w:szCs w:val="22"/>
          <w:lang w:eastAsia="en-GB"/>
        </w:rPr>
        <w:tab/>
      </w:r>
      <w:r>
        <w:rPr>
          <w:noProof/>
          <w:lang w:eastAsia="zh-CN"/>
        </w:rPr>
        <w:t>Requesting entity procedure</w:t>
      </w:r>
      <w:r>
        <w:rPr>
          <w:noProof/>
        </w:rPr>
        <w:tab/>
      </w:r>
      <w:r>
        <w:rPr>
          <w:noProof/>
        </w:rPr>
        <w:fldChar w:fldCharType="begin" w:fldLock="1"/>
      </w:r>
      <w:r>
        <w:rPr>
          <w:noProof/>
        </w:rPr>
        <w:instrText xml:space="preserve"> PAGEREF _Toc172038127 \h </w:instrText>
      </w:r>
      <w:r>
        <w:rPr>
          <w:noProof/>
        </w:rPr>
      </w:r>
      <w:r>
        <w:rPr>
          <w:noProof/>
        </w:rPr>
        <w:fldChar w:fldCharType="separate"/>
      </w:r>
      <w:r>
        <w:rPr>
          <w:noProof/>
        </w:rPr>
        <w:t>56</w:t>
      </w:r>
      <w:r>
        <w:rPr>
          <w:noProof/>
        </w:rPr>
        <w:fldChar w:fldCharType="end"/>
      </w:r>
    </w:p>
    <w:p w14:paraId="3386479D"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5.4.6.3.2</w:t>
      </w:r>
      <w:r w:rsidRPr="00E46E84">
        <w:rPr>
          <w:rFonts w:ascii="Calibri" w:eastAsia="Times New Roman" w:hAnsi="Calibri"/>
          <w:noProof/>
          <w:kern w:val="2"/>
          <w:sz w:val="22"/>
          <w:szCs w:val="22"/>
          <w:lang w:eastAsia="en-GB"/>
        </w:rPr>
        <w:tab/>
      </w:r>
      <w:r>
        <w:rPr>
          <w:noProof/>
          <w:lang w:eastAsia="zh-CN"/>
        </w:rPr>
        <w:t>PMAE-C procedure</w:t>
      </w:r>
      <w:r>
        <w:rPr>
          <w:noProof/>
        </w:rPr>
        <w:tab/>
      </w:r>
      <w:r>
        <w:rPr>
          <w:noProof/>
        </w:rPr>
        <w:fldChar w:fldCharType="begin" w:fldLock="1"/>
      </w:r>
      <w:r>
        <w:rPr>
          <w:noProof/>
        </w:rPr>
        <w:instrText xml:space="preserve"> PAGEREF _Toc172038128 \h </w:instrText>
      </w:r>
      <w:r>
        <w:rPr>
          <w:noProof/>
        </w:rPr>
      </w:r>
      <w:r>
        <w:rPr>
          <w:noProof/>
        </w:rPr>
        <w:fldChar w:fldCharType="separate"/>
      </w:r>
      <w:r>
        <w:rPr>
          <w:noProof/>
        </w:rPr>
        <w:t>57</w:t>
      </w:r>
      <w:r>
        <w:rPr>
          <w:noProof/>
        </w:rPr>
        <w:fldChar w:fldCharType="end"/>
      </w:r>
    </w:p>
    <w:p w14:paraId="41763398" w14:textId="77777777" w:rsidR="00867545" w:rsidRPr="00E46E84" w:rsidRDefault="00867545">
      <w:pPr>
        <w:pStyle w:val="TOC4"/>
        <w:rPr>
          <w:rFonts w:ascii="Calibri" w:eastAsia="Times New Roman" w:hAnsi="Calibri"/>
          <w:noProof/>
          <w:kern w:val="2"/>
          <w:sz w:val="22"/>
          <w:szCs w:val="22"/>
          <w:lang w:eastAsia="en-GB"/>
        </w:rPr>
      </w:pPr>
      <w:r>
        <w:rPr>
          <w:noProof/>
        </w:rPr>
        <w:t>5.4.6.4</w:t>
      </w:r>
      <w:r w:rsidRPr="00E46E84">
        <w:rPr>
          <w:rFonts w:ascii="Calibri" w:eastAsia="Times New Roman" w:hAnsi="Calibri"/>
          <w:noProof/>
          <w:kern w:val="2"/>
          <w:sz w:val="22"/>
          <w:szCs w:val="22"/>
          <w:lang w:eastAsia="en-GB"/>
        </w:rPr>
        <w:tab/>
      </w:r>
      <w:r>
        <w:rPr>
          <w:noProof/>
        </w:rPr>
        <w:t>PIN status notify</w:t>
      </w:r>
      <w:r>
        <w:rPr>
          <w:noProof/>
        </w:rPr>
        <w:tab/>
      </w:r>
      <w:r>
        <w:rPr>
          <w:noProof/>
        </w:rPr>
        <w:fldChar w:fldCharType="begin" w:fldLock="1"/>
      </w:r>
      <w:r>
        <w:rPr>
          <w:noProof/>
        </w:rPr>
        <w:instrText xml:space="preserve"> PAGEREF _Toc172038129 \h </w:instrText>
      </w:r>
      <w:r>
        <w:rPr>
          <w:noProof/>
        </w:rPr>
      </w:r>
      <w:r>
        <w:rPr>
          <w:noProof/>
        </w:rPr>
        <w:fldChar w:fldCharType="separate"/>
      </w:r>
      <w:r>
        <w:rPr>
          <w:noProof/>
        </w:rPr>
        <w:t>58</w:t>
      </w:r>
      <w:r>
        <w:rPr>
          <w:noProof/>
        </w:rPr>
        <w:fldChar w:fldCharType="end"/>
      </w:r>
    </w:p>
    <w:p w14:paraId="6EA614B9"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5.4.6.4.1</w:t>
      </w:r>
      <w:r w:rsidRPr="00E46E84">
        <w:rPr>
          <w:rFonts w:ascii="Calibri" w:eastAsia="Times New Roman" w:hAnsi="Calibri"/>
          <w:noProof/>
          <w:kern w:val="2"/>
          <w:sz w:val="22"/>
          <w:szCs w:val="22"/>
          <w:lang w:eastAsia="en-GB"/>
        </w:rPr>
        <w:tab/>
      </w:r>
      <w:r>
        <w:rPr>
          <w:noProof/>
          <w:lang w:eastAsia="zh-CN"/>
        </w:rPr>
        <w:t>PMAE-C procedure</w:t>
      </w:r>
      <w:r>
        <w:rPr>
          <w:noProof/>
        </w:rPr>
        <w:tab/>
      </w:r>
      <w:r>
        <w:rPr>
          <w:noProof/>
        </w:rPr>
        <w:fldChar w:fldCharType="begin" w:fldLock="1"/>
      </w:r>
      <w:r>
        <w:rPr>
          <w:noProof/>
        </w:rPr>
        <w:instrText xml:space="preserve"> PAGEREF _Toc172038130 \h </w:instrText>
      </w:r>
      <w:r>
        <w:rPr>
          <w:noProof/>
        </w:rPr>
      </w:r>
      <w:r>
        <w:rPr>
          <w:noProof/>
        </w:rPr>
        <w:fldChar w:fldCharType="separate"/>
      </w:r>
      <w:r>
        <w:rPr>
          <w:noProof/>
        </w:rPr>
        <w:t>58</w:t>
      </w:r>
      <w:r>
        <w:rPr>
          <w:noProof/>
        </w:rPr>
        <w:fldChar w:fldCharType="end"/>
      </w:r>
    </w:p>
    <w:p w14:paraId="7475FA7C"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5.4.6.4.2</w:t>
      </w:r>
      <w:r w:rsidRPr="00E46E84">
        <w:rPr>
          <w:rFonts w:ascii="Calibri" w:eastAsia="Times New Roman" w:hAnsi="Calibri"/>
          <w:noProof/>
          <w:kern w:val="2"/>
          <w:sz w:val="22"/>
          <w:szCs w:val="22"/>
          <w:lang w:eastAsia="en-GB"/>
        </w:rPr>
        <w:tab/>
      </w:r>
      <w:r>
        <w:rPr>
          <w:noProof/>
          <w:lang w:eastAsia="zh-CN"/>
        </w:rPr>
        <w:t>Receiving entity procedure</w:t>
      </w:r>
      <w:r>
        <w:rPr>
          <w:noProof/>
        </w:rPr>
        <w:tab/>
      </w:r>
      <w:r>
        <w:rPr>
          <w:noProof/>
        </w:rPr>
        <w:fldChar w:fldCharType="begin" w:fldLock="1"/>
      </w:r>
      <w:r>
        <w:rPr>
          <w:noProof/>
        </w:rPr>
        <w:instrText xml:space="preserve"> PAGEREF _Toc172038131 \h </w:instrText>
      </w:r>
      <w:r>
        <w:rPr>
          <w:noProof/>
        </w:rPr>
      </w:r>
      <w:r>
        <w:rPr>
          <w:noProof/>
        </w:rPr>
        <w:fldChar w:fldCharType="separate"/>
      </w:r>
      <w:r>
        <w:rPr>
          <w:noProof/>
        </w:rPr>
        <w:t>59</w:t>
      </w:r>
      <w:r>
        <w:rPr>
          <w:noProof/>
        </w:rPr>
        <w:fldChar w:fldCharType="end"/>
      </w:r>
    </w:p>
    <w:p w14:paraId="6D175BDC" w14:textId="77777777" w:rsidR="00867545" w:rsidRPr="00E46E84" w:rsidRDefault="00867545">
      <w:pPr>
        <w:pStyle w:val="TOC4"/>
        <w:rPr>
          <w:rFonts w:ascii="Calibri" w:eastAsia="Times New Roman" w:hAnsi="Calibri"/>
          <w:noProof/>
          <w:kern w:val="2"/>
          <w:sz w:val="22"/>
          <w:szCs w:val="22"/>
          <w:lang w:eastAsia="en-GB"/>
        </w:rPr>
      </w:pPr>
      <w:r>
        <w:rPr>
          <w:noProof/>
        </w:rPr>
        <w:t>5.4.6.5</w:t>
      </w:r>
      <w:r w:rsidRPr="00E46E84">
        <w:rPr>
          <w:rFonts w:ascii="Calibri" w:eastAsia="Times New Roman" w:hAnsi="Calibri"/>
          <w:noProof/>
          <w:kern w:val="2"/>
          <w:sz w:val="22"/>
          <w:szCs w:val="22"/>
          <w:lang w:eastAsia="en-GB"/>
        </w:rPr>
        <w:tab/>
      </w:r>
      <w:r>
        <w:rPr>
          <w:noProof/>
        </w:rPr>
        <w:t>PIN status unsubscribe</w:t>
      </w:r>
      <w:r>
        <w:rPr>
          <w:noProof/>
        </w:rPr>
        <w:tab/>
      </w:r>
      <w:r>
        <w:rPr>
          <w:noProof/>
        </w:rPr>
        <w:fldChar w:fldCharType="begin" w:fldLock="1"/>
      </w:r>
      <w:r>
        <w:rPr>
          <w:noProof/>
        </w:rPr>
        <w:instrText xml:space="preserve"> PAGEREF _Toc172038132 \h </w:instrText>
      </w:r>
      <w:r>
        <w:rPr>
          <w:noProof/>
        </w:rPr>
      </w:r>
      <w:r>
        <w:rPr>
          <w:noProof/>
        </w:rPr>
        <w:fldChar w:fldCharType="separate"/>
      </w:r>
      <w:r>
        <w:rPr>
          <w:noProof/>
        </w:rPr>
        <w:t>60</w:t>
      </w:r>
      <w:r>
        <w:rPr>
          <w:noProof/>
        </w:rPr>
        <w:fldChar w:fldCharType="end"/>
      </w:r>
    </w:p>
    <w:p w14:paraId="342BE7A8" w14:textId="77777777" w:rsidR="00867545" w:rsidRPr="00E46E84" w:rsidRDefault="00867545">
      <w:pPr>
        <w:pStyle w:val="TOC5"/>
        <w:rPr>
          <w:rFonts w:ascii="Calibri" w:eastAsia="Times New Roman" w:hAnsi="Calibri"/>
          <w:noProof/>
          <w:kern w:val="2"/>
          <w:sz w:val="22"/>
          <w:szCs w:val="22"/>
          <w:lang w:eastAsia="en-GB"/>
        </w:rPr>
      </w:pPr>
      <w:r>
        <w:rPr>
          <w:noProof/>
        </w:rPr>
        <w:t>5.4.6.5.1</w:t>
      </w:r>
      <w:r w:rsidRPr="00E46E84">
        <w:rPr>
          <w:rFonts w:ascii="Calibri" w:eastAsia="Times New Roman" w:hAnsi="Calibri"/>
          <w:noProof/>
          <w:kern w:val="2"/>
          <w:sz w:val="22"/>
          <w:szCs w:val="22"/>
          <w:lang w:eastAsia="en-GB"/>
        </w:rPr>
        <w:tab/>
      </w:r>
      <w:r>
        <w:rPr>
          <w:noProof/>
        </w:rPr>
        <w:t>Requesting entity procedure</w:t>
      </w:r>
      <w:r>
        <w:rPr>
          <w:noProof/>
        </w:rPr>
        <w:tab/>
      </w:r>
      <w:r>
        <w:rPr>
          <w:noProof/>
        </w:rPr>
        <w:fldChar w:fldCharType="begin" w:fldLock="1"/>
      </w:r>
      <w:r>
        <w:rPr>
          <w:noProof/>
        </w:rPr>
        <w:instrText xml:space="preserve"> PAGEREF _Toc172038133 \h </w:instrText>
      </w:r>
      <w:r>
        <w:rPr>
          <w:noProof/>
        </w:rPr>
      </w:r>
      <w:r>
        <w:rPr>
          <w:noProof/>
        </w:rPr>
        <w:fldChar w:fldCharType="separate"/>
      </w:r>
      <w:r>
        <w:rPr>
          <w:noProof/>
        </w:rPr>
        <w:t>60</w:t>
      </w:r>
      <w:r>
        <w:rPr>
          <w:noProof/>
        </w:rPr>
        <w:fldChar w:fldCharType="end"/>
      </w:r>
    </w:p>
    <w:p w14:paraId="1362DEB1"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5.4.6.5.2</w:t>
      </w:r>
      <w:r w:rsidRPr="00E46E84">
        <w:rPr>
          <w:rFonts w:ascii="Calibri" w:eastAsia="Times New Roman" w:hAnsi="Calibri"/>
          <w:noProof/>
          <w:kern w:val="2"/>
          <w:sz w:val="22"/>
          <w:szCs w:val="22"/>
          <w:lang w:eastAsia="en-GB"/>
        </w:rPr>
        <w:tab/>
      </w:r>
      <w:r>
        <w:rPr>
          <w:noProof/>
          <w:lang w:eastAsia="zh-CN"/>
        </w:rPr>
        <w:t>PMAE-C procedure</w:t>
      </w:r>
      <w:r>
        <w:rPr>
          <w:noProof/>
        </w:rPr>
        <w:tab/>
      </w:r>
      <w:r>
        <w:rPr>
          <w:noProof/>
        </w:rPr>
        <w:fldChar w:fldCharType="begin" w:fldLock="1"/>
      </w:r>
      <w:r>
        <w:rPr>
          <w:noProof/>
        </w:rPr>
        <w:instrText xml:space="preserve"> PAGEREF _Toc172038134 \h </w:instrText>
      </w:r>
      <w:r>
        <w:rPr>
          <w:noProof/>
        </w:rPr>
      </w:r>
      <w:r>
        <w:rPr>
          <w:noProof/>
        </w:rPr>
        <w:fldChar w:fldCharType="separate"/>
      </w:r>
      <w:r>
        <w:rPr>
          <w:noProof/>
        </w:rPr>
        <w:t>60</w:t>
      </w:r>
      <w:r>
        <w:rPr>
          <w:noProof/>
        </w:rPr>
        <w:fldChar w:fldCharType="end"/>
      </w:r>
    </w:p>
    <w:p w14:paraId="5305EACA" w14:textId="77777777" w:rsidR="00867545" w:rsidRPr="00E46E84" w:rsidRDefault="00867545">
      <w:pPr>
        <w:pStyle w:val="TOC3"/>
        <w:rPr>
          <w:rFonts w:ascii="Calibri" w:eastAsia="Times New Roman" w:hAnsi="Calibri"/>
          <w:noProof/>
          <w:kern w:val="2"/>
          <w:sz w:val="22"/>
          <w:szCs w:val="22"/>
          <w:lang w:eastAsia="en-GB"/>
        </w:rPr>
      </w:pPr>
      <w:r>
        <w:rPr>
          <w:noProof/>
          <w:lang w:eastAsia="zh-CN"/>
        </w:rPr>
        <w:t>5.4.7</w:t>
      </w:r>
      <w:r w:rsidRPr="00E46E84">
        <w:rPr>
          <w:rFonts w:ascii="Calibri" w:eastAsia="Times New Roman" w:hAnsi="Calibri"/>
          <w:noProof/>
          <w:kern w:val="2"/>
          <w:sz w:val="22"/>
          <w:szCs w:val="22"/>
          <w:lang w:eastAsia="en-GB"/>
        </w:rPr>
        <w:tab/>
      </w:r>
      <w:r>
        <w:rPr>
          <w:noProof/>
          <w:lang w:eastAsia="zh-CN"/>
        </w:rPr>
        <w:t>PINE management procedure</w:t>
      </w:r>
      <w:r>
        <w:rPr>
          <w:noProof/>
        </w:rPr>
        <w:tab/>
      </w:r>
      <w:r>
        <w:rPr>
          <w:noProof/>
        </w:rPr>
        <w:fldChar w:fldCharType="begin" w:fldLock="1"/>
      </w:r>
      <w:r>
        <w:rPr>
          <w:noProof/>
        </w:rPr>
        <w:instrText xml:space="preserve"> PAGEREF _Toc172038135 \h </w:instrText>
      </w:r>
      <w:r>
        <w:rPr>
          <w:noProof/>
        </w:rPr>
      </w:r>
      <w:r>
        <w:rPr>
          <w:noProof/>
        </w:rPr>
        <w:fldChar w:fldCharType="separate"/>
      </w:r>
      <w:r>
        <w:rPr>
          <w:noProof/>
        </w:rPr>
        <w:t>61</w:t>
      </w:r>
      <w:r>
        <w:rPr>
          <w:noProof/>
        </w:rPr>
        <w:fldChar w:fldCharType="end"/>
      </w:r>
    </w:p>
    <w:p w14:paraId="250D33F5" w14:textId="77777777" w:rsidR="00867545" w:rsidRPr="00E46E84" w:rsidRDefault="00867545">
      <w:pPr>
        <w:pStyle w:val="TOC4"/>
        <w:rPr>
          <w:rFonts w:ascii="Calibri" w:eastAsia="Times New Roman" w:hAnsi="Calibri"/>
          <w:noProof/>
          <w:kern w:val="2"/>
          <w:sz w:val="22"/>
          <w:szCs w:val="22"/>
          <w:lang w:eastAsia="en-GB"/>
        </w:rPr>
      </w:pPr>
      <w:r>
        <w:rPr>
          <w:noProof/>
        </w:rPr>
        <w:t>5.4.7.1</w:t>
      </w:r>
      <w:r w:rsidRPr="00E46E84">
        <w:rPr>
          <w:rFonts w:ascii="Calibri" w:eastAsia="Times New Rom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_Toc172038136 \h </w:instrText>
      </w:r>
      <w:r>
        <w:rPr>
          <w:noProof/>
        </w:rPr>
      </w:r>
      <w:r>
        <w:rPr>
          <w:noProof/>
        </w:rPr>
        <w:fldChar w:fldCharType="separate"/>
      </w:r>
      <w:r>
        <w:rPr>
          <w:noProof/>
        </w:rPr>
        <w:t>61</w:t>
      </w:r>
      <w:r>
        <w:rPr>
          <w:noProof/>
        </w:rPr>
        <w:fldChar w:fldCharType="end"/>
      </w:r>
    </w:p>
    <w:p w14:paraId="068EF90D" w14:textId="77777777" w:rsidR="00867545" w:rsidRPr="00E46E84" w:rsidRDefault="00867545">
      <w:pPr>
        <w:pStyle w:val="TOC4"/>
        <w:rPr>
          <w:rFonts w:ascii="Calibri" w:eastAsia="Times New Roman" w:hAnsi="Calibri"/>
          <w:noProof/>
          <w:kern w:val="2"/>
          <w:sz w:val="22"/>
          <w:szCs w:val="22"/>
          <w:lang w:eastAsia="en-GB"/>
        </w:rPr>
      </w:pPr>
      <w:r>
        <w:rPr>
          <w:noProof/>
        </w:rPr>
        <w:t>5.4.7.2</w:t>
      </w:r>
      <w:r w:rsidRPr="00E46E84">
        <w:rPr>
          <w:rFonts w:ascii="Calibri" w:eastAsia="Times New Roman" w:hAnsi="Calibri"/>
          <w:noProof/>
          <w:kern w:val="2"/>
          <w:sz w:val="22"/>
          <w:szCs w:val="22"/>
          <w:lang w:eastAsia="en-GB"/>
        </w:rPr>
        <w:tab/>
      </w:r>
      <w:r>
        <w:rPr>
          <w:noProof/>
        </w:rPr>
        <w:t>PEAE-C requested joining into a PIN via PMAE-C</w:t>
      </w:r>
      <w:r>
        <w:rPr>
          <w:noProof/>
        </w:rPr>
        <w:tab/>
      </w:r>
      <w:r>
        <w:rPr>
          <w:noProof/>
        </w:rPr>
        <w:fldChar w:fldCharType="begin" w:fldLock="1"/>
      </w:r>
      <w:r>
        <w:rPr>
          <w:noProof/>
        </w:rPr>
        <w:instrText xml:space="preserve"> PAGEREF _Toc172038137 \h </w:instrText>
      </w:r>
      <w:r>
        <w:rPr>
          <w:noProof/>
        </w:rPr>
      </w:r>
      <w:r>
        <w:rPr>
          <w:noProof/>
        </w:rPr>
        <w:fldChar w:fldCharType="separate"/>
      </w:r>
      <w:r>
        <w:rPr>
          <w:noProof/>
        </w:rPr>
        <w:t>61</w:t>
      </w:r>
      <w:r>
        <w:rPr>
          <w:noProof/>
        </w:rPr>
        <w:fldChar w:fldCharType="end"/>
      </w:r>
    </w:p>
    <w:p w14:paraId="35F5204B"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5.4.7.2.1</w:t>
      </w:r>
      <w:r w:rsidRPr="00E46E84">
        <w:rPr>
          <w:rFonts w:ascii="Calibri" w:eastAsia="Times New Roman" w:hAnsi="Calibri"/>
          <w:noProof/>
          <w:kern w:val="2"/>
          <w:sz w:val="22"/>
          <w:szCs w:val="22"/>
          <w:lang w:eastAsia="en-GB"/>
        </w:rPr>
        <w:tab/>
      </w:r>
      <w:r>
        <w:rPr>
          <w:noProof/>
          <w:lang w:eastAsia="zh-CN"/>
        </w:rPr>
        <w:t>PEAE-C procedure</w:t>
      </w:r>
      <w:r>
        <w:rPr>
          <w:noProof/>
        </w:rPr>
        <w:tab/>
      </w:r>
      <w:r>
        <w:rPr>
          <w:noProof/>
        </w:rPr>
        <w:fldChar w:fldCharType="begin" w:fldLock="1"/>
      </w:r>
      <w:r>
        <w:rPr>
          <w:noProof/>
        </w:rPr>
        <w:instrText xml:space="preserve"> PAGEREF _Toc172038138 \h </w:instrText>
      </w:r>
      <w:r>
        <w:rPr>
          <w:noProof/>
        </w:rPr>
      </w:r>
      <w:r>
        <w:rPr>
          <w:noProof/>
        </w:rPr>
        <w:fldChar w:fldCharType="separate"/>
      </w:r>
      <w:r>
        <w:rPr>
          <w:noProof/>
        </w:rPr>
        <w:t>61</w:t>
      </w:r>
      <w:r>
        <w:rPr>
          <w:noProof/>
        </w:rPr>
        <w:fldChar w:fldCharType="end"/>
      </w:r>
    </w:p>
    <w:p w14:paraId="17E4BC68"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5.4.7.2.2</w:t>
      </w:r>
      <w:r w:rsidRPr="00E46E84">
        <w:rPr>
          <w:rFonts w:ascii="Calibri" w:eastAsia="Times New Roman" w:hAnsi="Calibri"/>
          <w:noProof/>
          <w:kern w:val="2"/>
          <w:sz w:val="22"/>
          <w:szCs w:val="22"/>
          <w:lang w:eastAsia="en-GB"/>
        </w:rPr>
        <w:tab/>
      </w:r>
      <w:r>
        <w:rPr>
          <w:noProof/>
          <w:lang w:eastAsia="zh-CN"/>
        </w:rPr>
        <w:t>PMAE-C procedure</w:t>
      </w:r>
      <w:r>
        <w:rPr>
          <w:noProof/>
        </w:rPr>
        <w:tab/>
      </w:r>
      <w:r>
        <w:rPr>
          <w:noProof/>
        </w:rPr>
        <w:fldChar w:fldCharType="begin" w:fldLock="1"/>
      </w:r>
      <w:r>
        <w:rPr>
          <w:noProof/>
        </w:rPr>
        <w:instrText xml:space="preserve"> PAGEREF _Toc172038139 \h </w:instrText>
      </w:r>
      <w:r>
        <w:rPr>
          <w:noProof/>
        </w:rPr>
      </w:r>
      <w:r>
        <w:rPr>
          <w:noProof/>
        </w:rPr>
        <w:fldChar w:fldCharType="separate"/>
      </w:r>
      <w:r>
        <w:rPr>
          <w:noProof/>
        </w:rPr>
        <w:t>62</w:t>
      </w:r>
      <w:r>
        <w:rPr>
          <w:noProof/>
        </w:rPr>
        <w:fldChar w:fldCharType="end"/>
      </w:r>
    </w:p>
    <w:p w14:paraId="3D1CAF7B" w14:textId="77777777" w:rsidR="00867545" w:rsidRPr="00E46E84" w:rsidRDefault="00867545">
      <w:pPr>
        <w:pStyle w:val="TOC4"/>
        <w:rPr>
          <w:rFonts w:ascii="Calibri" w:eastAsia="Times New Roman" w:hAnsi="Calibri"/>
          <w:noProof/>
          <w:kern w:val="2"/>
          <w:sz w:val="22"/>
          <w:szCs w:val="22"/>
          <w:lang w:eastAsia="en-GB"/>
        </w:rPr>
      </w:pPr>
      <w:r>
        <w:rPr>
          <w:noProof/>
        </w:rPr>
        <w:t>5.4.7.3</w:t>
      </w:r>
      <w:r w:rsidRPr="00E46E84">
        <w:rPr>
          <w:rFonts w:ascii="Calibri" w:eastAsia="Times New Roman" w:hAnsi="Calibri"/>
          <w:noProof/>
          <w:kern w:val="2"/>
          <w:sz w:val="22"/>
          <w:szCs w:val="22"/>
          <w:lang w:eastAsia="en-GB"/>
        </w:rPr>
        <w:tab/>
      </w:r>
      <w:r>
        <w:rPr>
          <w:noProof/>
        </w:rPr>
        <w:t>PEAE-C requested joining into a PIN via PGAE-C</w:t>
      </w:r>
      <w:r>
        <w:rPr>
          <w:noProof/>
        </w:rPr>
        <w:tab/>
      </w:r>
      <w:r>
        <w:rPr>
          <w:noProof/>
        </w:rPr>
        <w:fldChar w:fldCharType="begin" w:fldLock="1"/>
      </w:r>
      <w:r>
        <w:rPr>
          <w:noProof/>
        </w:rPr>
        <w:instrText xml:space="preserve"> PAGEREF _Toc172038140 \h </w:instrText>
      </w:r>
      <w:r>
        <w:rPr>
          <w:noProof/>
        </w:rPr>
      </w:r>
      <w:r>
        <w:rPr>
          <w:noProof/>
        </w:rPr>
        <w:fldChar w:fldCharType="separate"/>
      </w:r>
      <w:r>
        <w:rPr>
          <w:noProof/>
        </w:rPr>
        <w:t>63</w:t>
      </w:r>
      <w:r>
        <w:rPr>
          <w:noProof/>
        </w:rPr>
        <w:fldChar w:fldCharType="end"/>
      </w:r>
    </w:p>
    <w:p w14:paraId="1084E963"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5.4.7.3.1</w:t>
      </w:r>
      <w:r w:rsidRPr="00E46E84">
        <w:rPr>
          <w:rFonts w:ascii="Calibri" w:eastAsia="Times New Roman" w:hAnsi="Calibri"/>
          <w:noProof/>
          <w:kern w:val="2"/>
          <w:sz w:val="22"/>
          <w:szCs w:val="22"/>
          <w:lang w:eastAsia="en-GB"/>
        </w:rPr>
        <w:tab/>
      </w:r>
      <w:r>
        <w:rPr>
          <w:noProof/>
          <w:lang w:eastAsia="zh-CN"/>
        </w:rPr>
        <w:t>PEAE-C procedure</w:t>
      </w:r>
      <w:r>
        <w:rPr>
          <w:noProof/>
        </w:rPr>
        <w:tab/>
      </w:r>
      <w:r>
        <w:rPr>
          <w:noProof/>
        </w:rPr>
        <w:fldChar w:fldCharType="begin" w:fldLock="1"/>
      </w:r>
      <w:r>
        <w:rPr>
          <w:noProof/>
        </w:rPr>
        <w:instrText xml:space="preserve"> PAGEREF _Toc172038141 \h </w:instrText>
      </w:r>
      <w:r>
        <w:rPr>
          <w:noProof/>
        </w:rPr>
      </w:r>
      <w:r>
        <w:rPr>
          <w:noProof/>
        </w:rPr>
        <w:fldChar w:fldCharType="separate"/>
      </w:r>
      <w:r>
        <w:rPr>
          <w:noProof/>
        </w:rPr>
        <w:t>63</w:t>
      </w:r>
      <w:r>
        <w:rPr>
          <w:noProof/>
        </w:rPr>
        <w:fldChar w:fldCharType="end"/>
      </w:r>
    </w:p>
    <w:p w14:paraId="55FA3D6D"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5.4.7.3.2</w:t>
      </w:r>
      <w:r w:rsidRPr="00E46E84">
        <w:rPr>
          <w:rFonts w:ascii="Calibri" w:eastAsia="Times New Roman" w:hAnsi="Calibri"/>
          <w:noProof/>
          <w:kern w:val="2"/>
          <w:sz w:val="22"/>
          <w:szCs w:val="22"/>
          <w:lang w:eastAsia="en-GB"/>
        </w:rPr>
        <w:tab/>
      </w:r>
      <w:r>
        <w:rPr>
          <w:noProof/>
          <w:lang w:eastAsia="zh-CN"/>
        </w:rPr>
        <w:t>PGAE-C procedure</w:t>
      </w:r>
      <w:r>
        <w:rPr>
          <w:noProof/>
        </w:rPr>
        <w:tab/>
      </w:r>
      <w:r>
        <w:rPr>
          <w:noProof/>
        </w:rPr>
        <w:fldChar w:fldCharType="begin" w:fldLock="1"/>
      </w:r>
      <w:r>
        <w:rPr>
          <w:noProof/>
        </w:rPr>
        <w:instrText xml:space="preserve"> PAGEREF _Toc172038142 \h </w:instrText>
      </w:r>
      <w:r>
        <w:rPr>
          <w:noProof/>
        </w:rPr>
      </w:r>
      <w:r>
        <w:rPr>
          <w:noProof/>
        </w:rPr>
        <w:fldChar w:fldCharType="separate"/>
      </w:r>
      <w:r>
        <w:rPr>
          <w:noProof/>
        </w:rPr>
        <w:t>64</w:t>
      </w:r>
      <w:r>
        <w:rPr>
          <w:noProof/>
        </w:rPr>
        <w:fldChar w:fldCharType="end"/>
      </w:r>
    </w:p>
    <w:p w14:paraId="7C135CDB"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5.4.7.3.3</w:t>
      </w:r>
      <w:r w:rsidRPr="00E46E84">
        <w:rPr>
          <w:rFonts w:ascii="Calibri" w:eastAsia="Times New Roman" w:hAnsi="Calibri"/>
          <w:noProof/>
          <w:kern w:val="2"/>
          <w:sz w:val="22"/>
          <w:szCs w:val="22"/>
          <w:lang w:eastAsia="en-GB"/>
        </w:rPr>
        <w:tab/>
      </w:r>
      <w:r>
        <w:rPr>
          <w:noProof/>
          <w:lang w:eastAsia="zh-CN"/>
        </w:rPr>
        <w:t>PAE-S procedure</w:t>
      </w:r>
      <w:r>
        <w:rPr>
          <w:noProof/>
        </w:rPr>
        <w:tab/>
      </w:r>
      <w:r>
        <w:rPr>
          <w:noProof/>
        </w:rPr>
        <w:fldChar w:fldCharType="begin" w:fldLock="1"/>
      </w:r>
      <w:r>
        <w:rPr>
          <w:noProof/>
        </w:rPr>
        <w:instrText xml:space="preserve"> PAGEREF _Toc172038143 \h </w:instrText>
      </w:r>
      <w:r>
        <w:rPr>
          <w:noProof/>
        </w:rPr>
      </w:r>
      <w:r>
        <w:rPr>
          <w:noProof/>
        </w:rPr>
        <w:fldChar w:fldCharType="separate"/>
      </w:r>
      <w:r>
        <w:rPr>
          <w:noProof/>
        </w:rPr>
        <w:t>65</w:t>
      </w:r>
      <w:r>
        <w:rPr>
          <w:noProof/>
        </w:rPr>
        <w:fldChar w:fldCharType="end"/>
      </w:r>
    </w:p>
    <w:p w14:paraId="0DDE2ABC"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5.4.7.3.4</w:t>
      </w:r>
      <w:r w:rsidRPr="00E46E84">
        <w:rPr>
          <w:rFonts w:ascii="Calibri" w:eastAsia="Times New Roman" w:hAnsi="Calibri"/>
          <w:noProof/>
          <w:kern w:val="2"/>
          <w:sz w:val="22"/>
          <w:szCs w:val="22"/>
          <w:lang w:eastAsia="en-GB"/>
        </w:rPr>
        <w:tab/>
      </w:r>
      <w:r>
        <w:rPr>
          <w:noProof/>
          <w:lang w:eastAsia="zh-CN"/>
        </w:rPr>
        <w:t>PMAE-C procedure</w:t>
      </w:r>
      <w:r>
        <w:rPr>
          <w:noProof/>
        </w:rPr>
        <w:tab/>
      </w:r>
      <w:r>
        <w:rPr>
          <w:noProof/>
        </w:rPr>
        <w:fldChar w:fldCharType="begin" w:fldLock="1"/>
      </w:r>
      <w:r>
        <w:rPr>
          <w:noProof/>
        </w:rPr>
        <w:instrText xml:space="preserve"> PAGEREF _Toc172038144 \h </w:instrText>
      </w:r>
      <w:r>
        <w:rPr>
          <w:noProof/>
        </w:rPr>
      </w:r>
      <w:r>
        <w:rPr>
          <w:noProof/>
        </w:rPr>
        <w:fldChar w:fldCharType="separate"/>
      </w:r>
      <w:r>
        <w:rPr>
          <w:noProof/>
        </w:rPr>
        <w:t>65</w:t>
      </w:r>
      <w:r>
        <w:rPr>
          <w:noProof/>
        </w:rPr>
        <w:fldChar w:fldCharType="end"/>
      </w:r>
    </w:p>
    <w:p w14:paraId="1F1A1470" w14:textId="77777777" w:rsidR="00867545" w:rsidRPr="00E46E84" w:rsidRDefault="00867545">
      <w:pPr>
        <w:pStyle w:val="TOC4"/>
        <w:rPr>
          <w:rFonts w:ascii="Calibri" w:eastAsia="Times New Roman" w:hAnsi="Calibri"/>
          <w:noProof/>
          <w:kern w:val="2"/>
          <w:sz w:val="22"/>
          <w:szCs w:val="22"/>
          <w:lang w:eastAsia="en-GB"/>
        </w:rPr>
      </w:pPr>
      <w:r>
        <w:rPr>
          <w:noProof/>
        </w:rPr>
        <w:t>5.4.7.4</w:t>
      </w:r>
      <w:r w:rsidRPr="00E46E84">
        <w:rPr>
          <w:rFonts w:ascii="Calibri" w:eastAsia="Times New Roman" w:hAnsi="Calibri"/>
          <w:noProof/>
          <w:kern w:val="2"/>
          <w:sz w:val="22"/>
          <w:szCs w:val="22"/>
          <w:lang w:eastAsia="en-GB"/>
        </w:rPr>
        <w:tab/>
      </w:r>
      <w:r>
        <w:rPr>
          <w:noProof/>
        </w:rPr>
        <w:t>PEAE-C requested leaving a PIN via PMAE-C</w:t>
      </w:r>
      <w:r>
        <w:rPr>
          <w:noProof/>
        </w:rPr>
        <w:tab/>
      </w:r>
      <w:r>
        <w:rPr>
          <w:noProof/>
        </w:rPr>
        <w:fldChar w:fldCharType="begin" w:fldLock="1"/>
      </w:r>
      <w:r>
        <w:rPr>
          <w:noProof/>
        </w:rPr>
        <w:instrText xml:space="preserve"> PAGEREF _Toc172038145 \h </w:instrText>
      </w:r>
      <w:r>
        <w:rPr>
          <w:noProof/>
        </w:rPr>
      </w:r>
      <w:r>
        <w:rPr>
          <w:noProof/>
        </w:rPr>
        <w:fldChar w:fldCharType="separate"/>
      </w:r>
      <w:r>
        <w:rPr>
          <w:noProof/>
        </w:rPr>
        <w:t>68</w:t>
      </w:r>
      <w:r>
        <w:rPr>
          <w:noProof/>
        </w:rPr>
        <w:fldChar w:fldCharType="end"/>
      </w:r>
    </w:p>
    <w:p w14:paraId="468ED19F"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5.4.7.4.1</w:t>
      </w:r>
      <w:r w:rsidRPr="00E46E84">
        <w:rPr>
          <w:rFonts w:ascii="Calibri" w:eastAsia="Times New Roman" w:hAnsi="Calibri"/>
          <w:noProof/>
          <w:kern w:val="2"/>
          <w:sz w:val="22"/>
          <w:szCs w:val="22"/>
          <w:lang w:eastAsia="en-GB"/>
        </w:rPr>
        <w:tab/>
      </w:r>
      <w:r>
        <w:rPr>
          <w:noProof/>
          <w:lang w:eastAsia="zh-CN"/>
        </w:rPr>
        <w:t>PEAE-C procedure</w:t>
      </w:r>
      <w:r>
        <w:rPr>
          <w:noProof/>
        </w:rPr>
        <w:tab/>
      </w:r>
      <w:r>
        <w:rPr>
          <w:noProof/>
        </w:rPr>
        <w:fldChar w:fldCharType="begin" w:fldLock="1"/>
      </w:r>
      <w:r>
        <w:rPr>
          <w:noProof/>
        </w:rPr>
        <w:instrText xml:space="preserve"> PAGEREF _Toc172038146 \h </w:instrText>
      </w:r>
      <w:r>
        <w:rPr>
          <w:noProof/>
        </w:rPr>
      </w:r>
      <w:r>
        <w:rPr>
          <w:noProof/>
        </w:rPr>
        <w:fldChar w:fldCharType="separate"/>
      </w:r>
      <w:r>
        <w:rPr>
          <w:noProof/>
        </w:rPr>
        <w:t>68</w:t>
      </w:r>
      <w:r>
        <w:rPr>
          <w:noProof/>
        </w:rPr>
        <w:fldChar w:fldCharType="end"/>
      </w:r>
    </w:p>
    <w:p w14:paraId="700C9ECB"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5.4.7.4.2</w:t>
      </w:r>
      <w:r w:rsidRPr="00E46E84">
        <w:rPr>
          <w:rFonts w:ascii="Calibri" w:eastAsia="Times New Roman" w:hAnsi="Calibri"/>
          <w:noProof/>
          <w:kern w:val="2"/>
          <w:sz w:val="22"/>
          <w:szCs w:val="22"/>
          <w:lang w:eastAsia="en-GB"/>
        </w:rPr>
        <w:tab/>
      </w:r>
      <w:r>
        <w:rPr>
          <w:noProof/>
          <w:lang w:eastAsia="zh-CN"/>
        </w:rPr>
        <w:t>PMAE-C procedure</w:t>
      </w:r>
      <w:r>
        <w:rPr>
          <w:noProof/>
        </w:rPr>
        <w:tab/>
      </w:r>
      <w:r>
        <w:rPr>
          <w:noProof/>
        </w:rPr>
        <w:fldChar w:fldCharType="begin" w:fldLock="1"/>
      </w:r>
      <w:r>
        <w:rPr>
          <w:noProof/>
        </w:rPr>
        <w:instrText xml:space="preserve"> PAGEREF _Toc172038147 \h </w:instrText>
      </w:r>
      <w:r>
        <w:rPr>
          <w:noProof/>
        </w:rPr>
      </w:r>
      <w:r>
        <w:rPr>
          <w:noProof/>
        </w:rPr>
        <w:fldChar w:fldCharType="separate"/>
      </w:r>
      <w:r>
        <w:rPr>
          <w:noProof/>
        </w:rPr>
        <w:t>68</w:t>
      </w:r>
      <w:r>
        <w:rPr>
          <w:noProof/>
        </w:rPr>
        <w:fldChar w:fldCharType="end"/>
      </w:r>
    </w:p>
    <w:p w14:paraId="2F34D060" w14:textId="77777777" w:rsidR="00867545" w:rsidRPr="00E46E84" w:rsidRDefault="00867545">
      <w:pPr>
        <w:pStyle w:val="TOC4"/>
        <w:rPr>
          <w:rFonts w:ascii="Calibri" w:eastAsia="Times New Roman" w:hAnsi="Calibri"/>
          <w:noProof/>
          <w:kern w:val="2"/>
          <w:sz w:val="22"/>
          <w:szCs w:val="22"/>
          <w:lang w:eastAsia="en-GB"/>
        </w:rPr>
      </w:pPr>
      <w:r>
        <w:rPr>
          <w:noProof/>
        </w:rPr>
        <w:t>5.4.7.5</w:t>
      </w:r>
      <w:r w:rsidRPr="00E46E84">
        <w:rPr>
          <w:rFonts w:ascii="Calibri" w:eastAsia="Times New Roman" w:hAnsi="Calibri"/>
          <w:noProof/>
          <w:kern w:val="2"/>
          <w:sz w:val="22"/>
          <w:szCs w:val="22"/>
          <w:lang w:eastAsia="en-GB"/>
        </w:rPr>
        <w:tab/>
      </w:r>
      <w:r>
        <w:rPr>
          <w:noProof/>
        </w:rPr>
        <w:t>PEAE-C requested leaving a PIN via PGAE-C</w:t>
      </w:r>
      <w:r>
        <w:rPr>
          <w:noProof/>
        </w:rPr>
        <w:tab/>
      </w:r>
      <w:r>
        <w:rPr>
          <w:noProof/>
        </w:rPr>
        <w:fldChar w:fldCharType="begin" w:fldLock="1"/>
      </w:r>
      <w:r>
        <w:rPr>
          <w:noProof/>
        </w:rPr>
        <w:instrText xml:space="preserve"> PAGEREF _Toc172038148 \h </w:instrText>
      </w:r>
      <w:r>
        <w:rPr>
          <w:noProof/>
        </w:rPr>
      </w:r>
      <w:r>
        <w:rPr>
          <w:noProof/>
        </w:rPr>
        <w:fldChar w:fldCharType="separate"/>
      </w:r>
      <w:r>
        <w:rPr>
          <w:noProof/>
        </w:rPr>
        <w:t>69</w:t>
      </w:r>
      <w:r>
        <w:rPr>
          <w:noProof/>
        </w:rPr>
        <w:fldChar w:fldCharType="end"/>
      </w:r>
    </w:p>
    <w:p w14:paraId="182ACBD1"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5.4.7.5.1</w:t>
      </w:r>
      <w:r w:rsidRPr="00E46E84">
        <w:rPr>
          <w:rFonts w:ascii="Calibri" w:eastAsia="Times New Roman" w:hAnsi="Calibri"/>
          <w:noProof/>
          <w:kern w:val="2"/>
          <w:sz w:val="22"/>
          <w:szCs w:val="22"/>
          <w:lang w:eastAsia="en-GB"/>
        </w:rPr>
        <w:tab/>
      </w:r>
      <w:r>
        <w:rPr>
          <w:noProof/>
          <w:lang w:eastAsia="zh-CN"/>
        </w:rPr>
        <w:t>PEAE-C procedure</w:t>
      </w:r>
      <w:r>
        <w:rPr>
          <w:noProof/>
        </w:rPr>
        <w:tab/>
      </w:r>
      <w:r>
        <w:rPr>
          <w:noProof/>
        </w:rPr>
        <w:fldChar w:fldCharType="begin" w:fldLock="1"/>
      </w:r>
      <w:r>
        <w:rPr>
          <w:noProof/>
        </w:rPr>
        <w:instrText xml:space="preserve"> PAGEREF _Toc172038149 \h </w:instrText>
      </w:r>
      <w:r>
        <w:rPr>
          <w:noProof/>
        </w:rPr>
      </w:r>
      <w:r>
        <w:rPr>
          <w:noProof/>
        </w:rPr>
        <w:fldChar w:fldCharType="separate"/>
      </w:r>
      <w:r>
        <w:rPr>
          <w:noProof/>
        </w:rPr>
        <w:t>69</w:t>
      </w:r>
      <w:r>
        <w:rPr>
          <w:noProof/>
        </w:rPr>
        <w:fldChar w:fldCharType="end"/>
      </w:r>
    </w:p>
    <w:p w14:paraId="3CD9DBB4"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5.4.7.5.2</w:t>
      </w:r>
      <w:r w:rsidRPr="00E46E84">
        <w:rPr>
          <w:rFonts w:ascii="Calibri" w:eastAsia="Times New Roman" w:hAnsi="Calibri"/>
          <w:noProof/>
          <w:kern w:val="2"/>
          <w:sz w:val="22"/>
          <w:szCs w:val="22"/>
          <w:lang w:eastAsia="en-GB"/>
        </w:rPr>
        <w:tab/>
      </w:r>
      <w:r>
        <w:rPr>
          <w:noProof/>
          <w:lang w:eastAsia="zh-CN"/>
        </w:rPr>
        <w:t>PGAE-C procedure</w:t>
      </w:r>
      <w:r>
        <w:rPr>
          <w:noProof/>
        </w:rPr>
        <w:tab/>
      </w:r>
      <w:r>
        <w:rPr>
          <w:noProof/>
        </w:rPr>
        <w:fldChar w:fldCharType="begin" w:fldLock="1"/>
      </w:r>
      <w:r>
        <w:rPr>
          <w:noProof/>
        </w:rPr>
        <w:instrText xml:space="preserve"> PAGEREF _Toc172038150 \h </w:instrText>
      </w:r>
      <w:r>
        <w:rPr>
          <w:noProof/>
        </w:rPr>
      </w:r>
      <w:r>
        <w:rPr>
          <w:noProof/>
        </w:rPr>
        <w:fldChar w:fldCharType="separate"/>
      </w:r>
      <w:r>
        <w:rPr>
          <w:noProof/>
        </w:rPr>
        <w:t>69</w:t>
      </w:r>
      <w:r>
        <w:rPr>
          <w:noProof/>
        </w:rPr>
        <w:fldChar w:fldCharType="end"/>
      </w:r>
    </w:p>
    <w:p w14:paraId="0CCE6CDF" w14:textId="77777777" w:rsidR="00867545" w:rsidRPr="00E46E84" w:rsidRDefault="00867545">
      <w:pPr>
        <w:pStyle w:val="TOC5"/>
        <w:rPr>
          <w:rFonts w:ascii="Calibri" w:eastAsia="Times New Roman" w:hAnsi="Calibri"/>
          <w:noProof/>
          <w:kern w:val="2"/>
          <w:sz w:val="22"/>
          <w:szCs w:val="22"/>
          <w:lang w:eastAsia="en-GB"/>
        </w:rPr>
      </w:pPr>
      <w:r>
        <w:rPr>
          <w:noProof/>
          <w:lang w:eastAsia="zh-CN"/>
        </w:rPr>
        <w:lastRenderedPageBreak/>
        <w:t>5.4.7.5.3</w:t>
      </w:r>
      <w:r w:rsidRPr="00E46E84">
        <w:rPr>
          <w:rFonts w:ascii="Calibri" w:eastAsia="Times New Roman" w:hAnsi="Calibri"/>
          <w:noProof/>
          <w:kern w:val="2"/>
          <w:sz w:val="22"/>
          <w:szCs w:val="22"/>
          <w:lang w:eastAsia="en-GB"/>
        </w:rPr>
        <w:tab/>
      </w:r>
      <w:r>
        <w:rPr>
          <w:noProof/>
          <w:lang w:eastAsia="zh-CN"/>
        </w:rPr>
        <w:t>PAE-S procedure</w:t>
      </w:r>
      <w:r>
        <w:rPr>
          <w:noProof/>
        </w:rPr>
        <w:tab/>
      </w:r>
      <w:r>
        <w:rPr>
          <w:noProof/>
        </w:rPr>
        <w:fldChar w:fldCharType="begin" w:fldLock="1"/>
      </w:r>
      <w:r>
        <w:rPr>
          <w:noProof/>
        </w:rPr>
        <w:instrText xml:space="preserve"> PAGEREF _Toc172038151 \h </w:instrText>
      </w:r>
      <w:r>
        <w:rPr>
          <w:noProof/>
        </w:rPr>
      </w:r>
      <w:r>
        <w:rPr>
          <w:noProof/>
        </w:rPr>
        <w:fldChar w:fldCharType="separate"/>
      </w:r>
      <w:r>
        <w:rPr>
          <w:noProof/>
        </w:rPr>
        <w:t>70</w:t>
      </w:r>
      <w:r>
        <w:rPr>
          <w:noProof/>
        </w:rPr>
        <w:fldChar w:fldCharType="end"/>
      </w:r>
    </w:p>
    <w:p w14:paraId="663370BD"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5.4.7.5.4</w:t>
      </w:r>
      <w:r w:rsidRPr="00E46E84">
        <w:rPr>
          <w:rFonts w:ascii="Calibri" w:eastAsia="Times New Roman" w:hAnsi="Calibri"/>
          <w:noProof/>
          <w:kern w:val="2"/>
          <w:sz w:val="22"/>
          <w:szCs w:val="22"/>
          <w:lang w:eastAsia="en-GB"/>
        </w:rPr>
        <w:tab/>
      </w:r>
      <w:r>
        <w:rPr>
          <w:noProof/>
          <w:lang w:eastAsia="zh-CN"/>
        </w:rPr>
        <w:t>PMAE-C procedure</w:t>
      </w:r>
      <w:r>
        <w:rPr>
          <w:noProof/>
        </w:rPr>
        <w:tab/>
      </w:r>
      <w:r>
        <w:rPr>
          <w:noProof/>
        </w:rPr>
        <w:fldChar w:fldCharType="begin" w:fldLock="1"/>
      </w:r>
      <w:r>
        <w:rPr>
          <w:noProof/>
        </w:rPr>
        <w:instrText xml:space="preserve"> PAGEREF _Toc172038152 \h </w:instrText>
      </w:r>
      <w:r>
        <w:rPr>
          <w:noProof/>
        </w:rPr>
      </w:r>
      <w:r>
        <w:rPr>
          <w:noProof/>
        </w:rPr>
        <w:fldChar w:fldCharType="separate"/>
      </w:r>
      <w:r>
        <w:rPr>
          <w:noProof/>
        </w:rPr>
        <w:t>71</w:t>
      </w:r>
      <w:r>
        <w:rPr>
          <w:noProof/>
        </w:rPr>
        <w:fldChar w:fldCharType="end"/>
      </w:r>
    </w:p>
    <w:p w14:paraId="5E78F8AC" w14:textId="77777777" w:rsidR="00867545" w:rsidRPr="00E46E84" w:rsidRDefault="00867545">
      <w:pPr>
        <w:pStyle w:val="TOC4"/>
        <w:rPr>
          <w:rFonts w:ascii="Calibri" w:eastAsia="Times New Roman" w:hAnsi="Calibri"/>
          <w:noProof/>
          <w:kern w:val="2"/>
          <w:sz w:val="22"/>
          <w:szCs w:val="22"/>
          <w:lang w:eastAsia="en-GB"/>
        </w:rPr>
      </w:pPr>
      <w:r>
        <w:rPr>
          <w:noProof/>
          <w:lang w:eastAsia="zh-CN"/>
        </w:rPr>
        <w:t>5.4.7.6</w:t>
      </w:r>
      <w:r w:rsidRPr="00E46E84">
        <w:rPr>
          <w:rFonts w:ascii="Calibri" w:eastAsia="Times New Roman" w:hAnsi="Calibri"/>
          <w:noProof/>
          <w:kern w:val="2"/>
          <w:sz w:val="22"/>
          <w:szCs w:val="22"/>
          <w:lang w:eastAsia="en-GB"/>
        </w:rPr>
        <w:tab/>
      </w:r>
      <w:r>
        <w:rPr>
          <w:noProof/>
          <w:lang w:eastAsia="zh-CN"/>
        </w:rPr>
        <w:t>PMAE-C requested removing a PEAE-C from a PIN</w:t>
      </w:r>
      <w:r>
        <w:rPr>
          <w:noProof/>
        </w:rPr>
        <w:tab/>
      </w:r>
      <w:r>
        <w:rPr>
          <w:noProof/>
        </w:rPr>
        <w:fldChar w:fldCharType="begin" w:fldLock="1"/>
      </w:r>
      <w:r>
        <w:rPr>
          <w:noProof/>
        </w:rPr>
        <w:instrText xml:space="preserve"> PAGEREF _Toc172038153 \h </w:instrText>
      </w:r>
      <w:r>
        <w:rPr>
          <w:noProof/>
        </w:rPr>
      </w:r>
      <w:r>
        <w:rPr>
          <w:noProof/>
        </w:rPr>
        <w:fldChar w:fldCharType="separate"/>
      </w:r>
      <w:r>
        <w:rPr>
          <w:noProof/>
        </w:rPr>
        <w:t>72</w:t>
      </w:r>
      <w:r>
        <w:rPr>
          <w:noProof/>
        </w:rPr>
        <w:fldChar w:fldCharType="end"/>
      </w:r>
    </w:p>
    <w:p w14:paraId="61E8BB8B"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5.4.7.6.1</w:t>
      </w:r>
      <w:r w:rsidRPr="00E46E84">
        <w:rPr>
          <w:rFonts w:ascii="Calibri" w:eastAsia="Times New Roman" w:hAnsi="Calibri"/>
          <w:noProof/>
          <w:kern w:val="2"/>
          <w:sz w:val="22"/>
          <w:szCs w:val="22"/>
          <w:lang w:eastAsia="en-GB"/>
        </w:rPr>
        <w:tab/>
      </w:r>
      <w:r>
        <w:rPr>
          <w:noProof/>
          <w:lang w:eastAsia="zh-CN"/>
        </w:rPr>
        <w:t>PMAE-C procedure</w:t>
      </w:r>
      <w:r>
        <w:rPr>
          <w:noProof/>
        </w:rPr>
        <w:tab/>
      </w:r>
      <w:r>
        <w:rPr>
          <w:noProof/>
        </w:rPr>
        <w:fldChar w:fldCharType="begin" w:fldLock="1"/>
      </w:r>
      <w:r>
        <w:rPr>
          <w:noProof/>
        </w:rPr>
        <w:instrText xml:space="preserve"> PAGEREF _Toc172038154 \h </w:instrText>
      </w:r>
      <w:r>
        <w:rPr>
          <w:noProof/>
        </w:rPr>
      </w:r>
      <w:r>
        <w:rPr>
          <w:noProof/>
        </w:rPr>
        <w:fldChar w:fldCharType="separate"/>
      </w:r>
      <w:r>
        <w:rPr>
          <w:noProof/>
        </w:rPr>
        <w:t>72</w:t>
      </w:r>
      <w:r>
        <w:rPr>
          <w:noProof/>
        </w:rPr>
        <w:fldChar w:fldCharType="end"/>
      </w:r>
    </w:p>
    <w:p w14:paraId="386FB444"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5.4.7.6.2</w:t>
      </w:r>
      <w:r w:rsidRPr="00E46E84">
        <w:rPr>
          <w:rFonts w:ascii="Calibri" w:eastAsia="Times New Roman" w:hAnsi="Calibri"/>
          <w:noProof/>
          <w:kern w:val="2"/>
          <w:sz w:val="22"/>
          <w:szCs w:val="22"/>
          <w:lang w:eastAsia="en-GB"/>
        </w:rPr>
        <w:tab/>
      </w:r>
      <w:r>
        <w:rPr>
          <w:noProof/>
          <w:lang w:eastAsia="zh-CN"/>
        </w:rPr>
        <w:t>PEAE-C procedure</w:t>
      </w:r>
      <w:r>
        <w:rPr>
          <w:noProof/>
        </w:rPr>
        <w:tab/>
      </w:r>
      <w:r>
        <w:rPr>
          <w:noProof/>
        </w:rPr>
        <w:fldChar w:fldCharType="begin" w:fldLock="1"/>
      </w:r>
      <w:r>
        <w:rPr>
          <w:noProof/>
        </w:rPr>
        <w:instrText xml:space="preserve"> PAGEREF _Toc172038155 \h </w:instrText>
      </w:r>
      <w:r>
        <w:rPr>
          <w:noProof/>
        </w:rPr>
      </w:r>
      <w:r>
        <w:rPr>
          <w:noProof/>
        </w:rPr>
        <w:fldChar w:fldCharType="separate"/>
      </w:r>
      <w:r>
        <w:rPr>
          <w:noProof/>
        </w:rPr>
        <w:t>72</w:t>
      </w:r>
      <w:r>
        <w:rPr>
          <w:noProof/>
        </w:rPr>
        <w:fldChar w:fldCharType="end"/>
      </w:r>
    </w:p>
    <w:p w14:paraId="30635657"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5.4.7.6.3</w:t>
      </w:r>
      <w:r w:rsidRPr="00E46E84">
        <w:rPr>
          <w:rFonts w:ascii="Calibri" w:eastAsia="Times New Roman" w:hAnsi="Calibri"/>
          <w:noProof/>
          <w:kern w:val="2"/>
          <w:sz w:val="22"/>
          <w:szCs w:val="22"/>
          <w:lang w:eastAsia="en-GB"/>
        </w:rPr>
        <w:tab/>
      </w:r>
      <w:r>
        <w:rPr>
          <w:noProof/>
          <w:lang w:eastAsia="zh-CN"/>
        </w:rPr>
        <w:t>PIN peer procedure</w:t>
      </w:r>
      <w:r>
        <w:rPr>
          <w:noProof/>
        </w:rPr>
        <w:tab/>
      </w:r>
      <w:r>
        <w:rPr>
          <w:noProof/>
        </w:rPr>
        <w:fldChar w:fldCharType="begin" w:fldLock="1"/>
      </w:r>
      <w:r>
        <w:rPr>
          <w:noProof/>
        </w:rPr>
        <w:instrText xml:space="preserve"> PAGEREF _Toc172038156 \h </w:instrText>
      </w:r>
      <w:r>
        <w:rPr>
          <w:noProof/>
        </w:rPr>
      </w:r>
      <w:r>
        <w:rPr>
          <w:noProof/>
        </w:rPr>
        <w:fldChar w:fldCharType="separate"/>
      </w:r>
      <w:r>
        <w:rPr>
          <w:noProof/>
        </w:rPr>
        <w:t>73</w:t>
      </w:r>
      <w:r>
        <w:rPr>
          <w:noProof/>
        </w:rPr>
        <w:fldChar w:fldCharType="end"/>
      </w:r>
    </w:p>
    <w:p w14:paraId="6DF425F0"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5.4.7.6.4</w:t>
      </w:r>
      <w:r w:rsidRPr="00E46E84">
        <w:rPr>
          <w:rFonts w:ascii="Calibri" w:eastAsia="Times New Roman" w:hAnsi="Calibri"/>
          <w:noProof/>
          <w:kern w:val="2"/>
          <w:sz w:val="22"/>
          <w:szCs w:val="22"/>
          <w:lang w:eastAsia="en-GB"/>
        </w:rPr>
        <w:tab/>
      </w:r>
      <w:r>
        <w:rPr>
          <w:noProof/>
          <w:lang w:eastAsia="zh-CN"/>
        </w:rPr>
        <w:t>PAE-S procedure</w:t>
      </w:r>
      <w:r>
        <w:rPr>
          <w:noProof/>
        </w:rPr>
        <w:tab/>
      </w:r>
      <w:r>
        <w:rPr>
          <w:noProof/>
        </w:rPr>
        <w:fldChar w:fldCharType="begin" w:fldLock="1"/>
      </w:r>
      <w:r>
        <w:rPr>
          <w:noProof/>
        </w:rPr>
        <w:instrText xml:space="preserve"> PAGEREF _Toc172038157 \h </w:instrText>
      </w:r>
      <w:r>
        <w:rPr>
          <w:noProof/>
        </w:rPr>
      </w:r>
      <w:r>
        <w:rPr>
          <w:noProof/>
        </w:rPr>
        <w:fldChar w:fldCharType="separate"/>
      </w:r>
      <w:r>
        <w:rPr>
          <w:noProof/>
        </w:rPr>
        <w:t>73</w:t>
      </w:r>
      <w:r>
        <w:rPr>
          <w:noProof/>
        </w:rPr>
        <w:fldChar w:fldCharType="end"/>
      </w:r>
    </w:p>
    <w:p w14:paraId="4A605C53" w14:textId="77777777" w:rsidR="00867545" w:rsidRPr="00E46E84" w:rsidRDefault="00867545">
      <w:pPr>
        <w:pStyle w:val="TOC3"/>
        <w:rPr>
          <w:rFonts w:ascii="Calibri" w:eastAsia="Times New Roman" w:hAnsi="Calibri"/>
          <w:noProof/>
          <w:kern w:val="2"/>
          <w:sz w:val="22"/>
          <w:szCs w:val="22"/>
          <w:lang w:eastAsia="en-GB"/>
        </w:rPr>
      </w:pPr>
      <w:r>
        <w:rPr>
          <w:noProof/>
          <w:lang w:eastAsia="zh-CN"/>
        </w:rPr>
        <w:t>5.4.8</w:t>
      </w:r>
      <w:r w:rsidRPr="00E46E84">
        <w:rPr>
          <w:rFonts w:ascii="Calibri" w:eastAsia="Times New Roman" w:hAnsi="Calibri"/>
          <w:noProof/>
          <w:kern w:val="2"/>
          <w:sz w:val="22"/>
          <w:szCs w:val="22"/>
          <w:lang w:eastAsia="en-GB"/>
        </w:rPr>
        <w:tab/>
      </w:r>
      <w:r>
        <w:rPr>
          <w:noProof/>
          <w:lang w:eastAsia="zh-CN"/>
        </w:rPr>
        <w:t>PIN profile recovery procedure</w:t>
      </w:r>
      <w:r>
        <w:rPr>
          <w:noProof/>
        </w:rPr>
        <w:tab/>
      </w:r>
      <w:r>
        <w:rPr>
          <w:noProof/>
        </w:rPr>
        <w:fldChar w:fldCharType="begin" w:fldLock="1"/>
      </w:r>
      <w:r>
        <w:rPr>
          <w:noProof/>
        </w:rPr>
        <w:instrText xml:space="preserve"> PAGEREF _Toc172038158 \h </w:instrText>
      </w:r>
      <w:r>
        <w:rPr>
          <w:noProof/>
        </w:rPr>
      </w:r>
      <w:r>
        <w:rPr>
          <w:noProof/>
        </w:rPr>
        <w:fldChar w:fldCharType="separate"/>
      </w:r>
      <w:r>
        <w:rPr>
          <w:noProof/>
        </w:rPr>
        <w:t>73</w:t>
      </w:r>
      <w:r>
        <w:rPr>
          <w:noProof/>
        </w:rPr>
        <w:fldChar w:fldCharType="end"/>
      </w:r>
    </w:p>
    <w:p w14:paraId="6DC2CAF8" w14:textId="77777777" w:rsidR="00867545" w:rsidRPr="00E46E84" w:rsidRDefault="00867545">
      <w:pPr>
        <w:pStyle w:val="TOC4"/>
        <w:rPr>
          <w:rFonts w:ascii="Calibri" w:eastAsia="Times New Roman" w:hAnsi="Calibri"/>
          <w:noProof/>
          <w:kern w:val="2"/>
          <w:sz w:val="22"/>
          <w:szCs w:val="22"/>
          <w:lang w:eastAsia="en-GB"/>
        </w:rPr>
      </w:pPr>
      <w:r>
        <w:rPr>
          <w:noProof/>
          <w:lang w:eastAsia="zh-CN"/>
        </w:rPr>
        <w:t>5.4.8.1</w:t>
      </w:r>
      <w:r w:rsidRPr="00E46E84">
        <w:rPr>
          <w:rFonts w:ascii="Calibri" w:eastAsia="Times New Roman" w:hAnsi="Calibri"/>
          <w:noProof/>
          <w:kern w:val="2"/>
          <w:sz w:val="22"/>
          <w:szCs w:val="22"/>
          <w:lang w:eastAsia="en-GB"/>
        </w:rPr>
        <w:tab/>
      </w:r>
      <w:r>
        <w:rPr>
          <w:noProof/>
          <w:lang w:eastAsia="zh-CN"/>
        </w:rPr>
        <w:t>PMAE-C procedure</w:t>
      </w:r>
      <w:r>
        <w:rPr>
          <w:noProof/>
        </w:rPr>
        <w:tab/>
      </w:r>
      <w:r>
        <w:rPr>
          <w:noProof/>
        </w:rPr>
        <w:fldChar w:fldCharType="begin" w:fldLock="1"/>
      </w:r>
      <w:r>
        <w:rPr>
          <w:noProof/>
        </w:rPr>
        <w:instrText xml:space="preserve"> PAGEREF _Toc172038159 \h </w:instrText>
      </w:r>
      <w:r>
        <w:rPr>
          <w:noProof/>
        </w:rPr>
      </w:r>
      <w:r>
        <w:rPr>
          <w:noProof/>
        </w:rPr>
        <w:fldChar w:fldCharType="separate"/>
      </w:r>
      <w:r>
        <w:rPr>
          <w:noProof/>
        </w:rPr>
        <w:t>73</w:t>
      </w:r>
      <w:r>
        <w:rPr>
          <w:noProof/>
        </w:rPr>
        <w:fldChar w:fldCharType="end"/>
      </w:r>
    </w:p>
    <w:p w14:paraId="64F17EBB" w14:textId="77777777" w:rsidR="00867545" w:rsidRPr="00E46E84" w:rsidRDefault="00867545">
      <w:pPr>
        <w:pStyle w:val="TOC4"/>
        <w:rPr>
          <w:rFonts w:ascii="Calibri" w:eastAsia="Times New Roman" w:hAnsi="Calibri"/>
          <w:noProof/>
          <w:kern w:val="2"/>
          <w:sz w:val="22"/>
          <w:szCs w:val="22"/>
          <w:lang w:eastAsia="en-GB"/>
        </w:rPr>
      </w:pPr>
      <w:r>
        <w:rPr>
          <w:noProof/>
          <w:lang w:eastAsia="zh-CN"/>
        </w:rPr>
        <w:t>5.4.8.2</w:t>
      </w:r>
      <w:r w:rsidRPr="00E46E84">
        <w:rPr>
          <w:rFonts w:ascii="Calibri" w:eastAsia="Times New Roman" w:hAnsi="Calibri"/>
          <w:noProof/>
          <w:kern w:val="2"/>
          <w:sz w:val="22"/>
          <w:szCs w:val="22"/>
          <w:lang w:eastAsia="en-GB"/>
        </w:rPr>
        <w:tab/>
      </w:r>
      <w:r>
        <w:rPr>
          <w:noProof/>
          <w:lang w:eastAsia="zh-CN"/>
        </w:rPr>
        <w:t>PAE-S procedure</w:t>
      </w:r>
      <w:r>
        <w:rPr>
          <w:noProof/>
        </w:rPr>
        <w:tab/>
      </w:r>
      <w:r>
        <w:rPr>
          <w:noProof/>
        </w:rPr>
        <w:fldChar w:fldCharType="begin" w:fldLock="1"/>
      </w:r>
      <w:r>
        <w:rPr>
          <w:noProof/>
        </w:rPr>
        <w:instrText xml:space="preserve"> PAGEREF _Toc172038160 \h </w:instrText>
      </w:r>
      <w:r>
        <w:rPr>
          <w:noProof/>
        </w:rPr>
      </w:r>
      <w:r>
        <w:rPr>
          <w:noProof/>
        </w:rPr>
        <w:fldChar w:fldCharType="separate"/>
      </w:r>
      <w:r>
        <w:rPr>
          <w:noProof/>
        </w:rPr>
        <w:t>73</w:t>
      </w:r>
      <w:r>
        <w:rPr>
          <w:noProof/>
        </w:rPr>
        <w:fldChar w:fldCharType="end"/>
      </w:r>
    </w:p>
    <w:p w14:paraId="1F97C8D7" w14:textId="77777777" w:rsidR="00867545" w:rsidRPr="00E46E84" w:rsidRDefault="00867545">
      <w:pPr>
        <w:pStyle w:val="TOC3"/>
        <w:rPr>
          <w:rFonts w:ascii="Calibri" w:eastAsia="Times New Roman" w:hAnsi="Calibri"/>
          <w:noProof/>
          <w:kern w:val="2"/>
          <w:sz w:val="22"/>
          <w:szCs w:val="22"/>
          <w:lang w:eastAsia="en-GB"/>
        </w:rPr>
      </w:pPr>
      <w:r>
        <w:rPr>
          <w:noProof/>
          <w:lang w:eastAsia="zh-CN"/>
        </w:rPr>
        <w:t>5.4.9</w:t>
      </w:r>
      <w:r w:rsidRPr="00E46E84">
        <w:rPr>
          <w:rFonts w:ascii="Calibri" w:eastAsia="Times New Roman" w:hAnsi="Calibri"/>
          <w:noProof/>
          <w:kern w:val="2"/>
          <w:sz w:val="22"/>
          <w:szCs w:val="22"/>
          <w:lang w:eastAsia="en-GB"/>
        </w:rPr>
        <w:tab/>
      </w:r>
      <w:r>
        <w:rPr>
          <w:noProof/>
          <w:lang w:eastAsia="zh-CN"/>
        </w:rPr>
        <w:t>Credential provision procedure</w:t>
      </w:r>
      <w:r>
        <w:rPr>
          <w:noProof/>
        </w:rPr>
        <w:tab/>
      </w:r>
      <w:r>
        <w:rPr>
          <w:noProof/>
        </w:rPr>
        <w:fldChar w:fldCharType="begin" w:fldLock="1"/>
      </w:r>
      <w:r>
        <w:rPr>
          <w:noProof/>
        </w:rPr>
        <w:instrText xml:space="preserve"> PAGEREF _Toc172038161 \h </w:instrText>
      </w:r>
      <w:r>
        <w:rPr>
          <w:noProof/>
        </w:rPr>
      </w:r>
      <w:r>
        <w:rPr>
          <w:noProof/>
        </w:rPr>
        <w:fldChar w:fldCharType="separate"/>
      </w:r>
      <w:r>
        <w:rPr>
          <w:noProof/>
        </w:rPr>
        <w:t>74</w:t>
      </w:r>
      <w:r>
        <w:rPr>
          <w:noProof/>
        </w:rPr>
        <w:fldChar w:fldCharType="end"/>
      </w:r>
    </w:p>
    <w:p w14:paraId="1D00B214" w14:textId="77777777" w:rsidR="00867545" w:rsidRPr="00E46E84" w:rsidRDefault="00867545">
      <w:pPr>
        <w:pStyle w:val="TOC3"/>
        <w:rPr>
          <w:rFonts w:ascii="Calibri" w:eastAsia="Times New Roman" w:hAnsi="Calibri"/>
          <w:noProof/>
          <w:kern w:val="2"/>
          <w:sz w:val="22"/>
          <w:szCs w:val="22"/>
          <w:lang w:eastAsia="en-GB"/>
        </w:rPr>
      </w:pPr>
      <w:r>
        <w:rPr>
          <w:noProof/>
          <w:lang w:eastAsia="zh-CN"/>
        </w:rPr>
        <w:t>5.4.10</w:t>
      </w:r>
      <w:r w:rsidRPr="00E46E84">
        <w:rPr>
          <w:rFonts w:ascii="Calibri" w:eastAsia="Times New Roman" w:hAnsi="Calibri"/>
          <w:noProof/>
          <w:kern w:val="2"/>
          <w:sz w:val="22"/>
          <w:szCs w:val="22"/>
          <w:lang w:eastAsia="en-GB"/>
        </w:rPr>
        <w:tab/>
      </w:r>
      <w:r>
        <w:rPr>
          <w:noProof/>
          <w:lang w:eastAsia="zh-CN"/>
        </w:rPr>
        <w:t>PIN heartbeat</w:t>
      </w:r>
      <w:r>
        <w:rPr>
          <w:noProof/>
        </w:rPr>
        <w:tab/>
      </w:r>
      <w:r>
        <w:rPr>
          <w:noProof/>
        </w:rPr>
        <w:fldChar w:fldCharType="begin" w:fldLock="1"/>
      </w:r>
      <w:r>
        <w:rPr>
          <w:noProof/>
        </w:rPr>
        <w:instrText xml:space="preserve"> PAGEREF _Toc172038162 \h </w:instrText>
      </w:r>
      <w:r>
        <w:rPr>
          <w:noProof/>
        </w:rPr>
      </w:r>
      <w:r>
        <w:rPr>
          <w:noProof/>
        </w:rPr>
        <w:fldChar w:fldCharType="separate"/>
      </w:r>
      <w:r>
        <w:rPr>
          <w:noProof/>
        </w:rPr>
        <w:t>74</w:t>
      </w:r>
      <w:r>
        <w:rPr>
          <w:noProof/>
        </w:rPr>
        <w:fldChar w:fldCharType="end"/>
      </w:r>
    </w:p>
    <w:p w14:paraId="3EBC782A" w14:textId="77777777" w:rsidR="00867545" w:rsidRPr="00E46E84" w:rsidRDefault="00867545">
      <w:pPr>
        <w:pStyle w:val="TOC4"/>
        <w:rPr>
          <w:rFonts w:ascii="Calibri" w:eastAsia="Times New Roman" w:hAnsi="Calibri"/>
          <w:noProof/>
          <w:kern w:val="2"/>
          <w:sz w:val="22"/>
          <w:szCs w:val="22"/>
          <w:lang w:eastAsia="en-GB"/>
        </w:rPr>
      </w:pPr>
      <w:r>
        <w:rPr>
          <w:noProof/>
          <w:lang w:eastAsia="zh-CN"/>
        </w:rPr>
        <w:t>5.4.10.1</w:t>
      </w:r>
      <w:r w:rsidRPr="00E46E84">
        <w:rPr>
          <w:rFonts w:ascii="Calibri" w:eastAsia="Times New Roman"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_Toc172038163 \h </w:instrText>
      </w:r>
      <w:r>
        <w:rPr>
          <w:noProof/>
        </w:rPr>
      </w:r>
      <w:r>
        <w:rPr>
          <w:noProof/>
        </w:rPr>
        <w:fldChar w:fldCharType="separate"/>
      </w:r>
      <w:r>
        <w:rPr>
          <w:noProof/>
        </w:rPr>
        <w:t>74</w:t>
      </w:r>
      <w:r>
        <w:rPr>
          <w:noProof/>
        </w:rPr>
        <w:fldChar w:fldCharType="end"/>
      </w:r>
    </w:p>
    <w:p w14:paraId="5F5AC75C" w14:textId="77777777" w:rsidR="00867545" w:rsidRPr="00E46E84" w:rsidRDefault="00867545">
      <w:pPr>
        <w:pStyle w:val="TOC4"/>
        <w:rPr>
          <w:rFonts w:ascii="Calibri" w:eastAsia="Times New Roman" w:hAnsi="Calibri"/>
          <w:noProof/>
          <w:kern w:val="2"/>
          <w:sz w:val="22"/>
          <w:szCs w:val="22"/>
          <w:lang w:eastAsia="en-GB"/>
        </w:rPr>
      </w:pPr>
      <w:r>
        <w:rPr>
          <w:noProof/>
          <w:lang w:eastAsia="zh-CN"/>
        </w:rPr>
        <w:t>5.4.10.2</w:t>
      </w:r>
      <w:r w:rsidRPr="00E46E84">
        <w:rPr>
          <w:rFonts w:ascii="Calibri" w:eastAsia="Times New Roman" w:hAnsi="Calibri"/>
          <w:noProof/>
          <w:kern w:val="2"/>
          <w:sz w:val="22"/>
          <w:szCs w:val="22"/>
          <w:lang w:eastAsia="en-GB"/>
        </w:rPr>
        <w:tab/>
      </w:r>
      <w:r>
        <w:rPr>
          <w:noProof/>
          <w:lang w:eastAsia="zh-CN"/>
        </w:rPr>
        <w:t>PIN heartbeat for PGAE-C and PEAE-C</w:t>
      </w:r>
      <w:r>
        <w:rPr>
          <w:noProof/>
        </w:rPr>
        <w:tab/>
      </w:r>
      <w:r>
        <w:rPr>
          <w:noProof/>
        </w:rPr>
        <w:fldChar w:fldCharType="begin" w:fldLock="1"/>
      </w:r>
      <w:r>
        <w:rPr>
          <w:noProof/>
        </w:rPr>
        <w:instrText xml:space="preserve"> PAGEREF _Toc172038164 \h </w:instrText>
      </w:r>
      <w:r>
        <w:rPr>
          <w:noProof/>
        </w:rPr>
      </w:r>
      <w:r>
        <w:rPr>
          <w:noProof/>
        </w:rPr>
        <w:fldChar w:fldCharType="separate"/>
      </w:r>
      <w:r>
        <w:rPr>
          <w:noProof/>
        </w:rPr>
        <w:t>75</w:t>
      </w:r>
      <w:r>
        <w:rPr>
          <w:noProof/>
        </w:rPr>
        <w:fldChar w:fldCharType="end"/>
      </w:r>
    </w:p>
    <w:p w14:paraId="389F0809"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5.4.10.2.1</w:t>
      </w:r>
      <w:r w:rsidRPr="00E46E84">
        <w:rPr>
          <w:rFonts w:ascii="Calibri" w:eastAsia="Times New Roman" w:hAnsi="Calibri"/>
          <w:noProof/>
          <w:kern w:val="2"/>
          <w:sz w:val="22"/>
          <w:szCs w:val="22"/>
          <w:lang w:eastAsia="en-GB"/>
        </w:rPr>
        <w:tab/>
      </w:r>
      <w:r>
        <w:rPr>
          <w:noProof/>
          <w:lang w:eastAsia="zh-CN"/>
        </w:rPr>
        <w:t>Requesting entity procedure</w:t>
      </w:r>
      <w:r>
        <w:rPr>
          <w:noProof/>
        </w:rPr>
        <w:tab/>
      </w:r>
      <w:r>
        <w:rPr>
          <w:noProof/>
        </w:rPr>
        <w:fldChar w:fldCharType="begin" w:fldLock="1"/>
      </w:r>
      <w:r>
        <w:rPr>
          <w:noProof/>
        </w:rPr>
        <w:instrText xml:space="preserve"> PAGEREF _Toc172038165 \h </w:instrText>
      </w:r>
      <w:r>
        <w:rPr>
          <w:noProof/>
        </w:rPr>
      </w:r>
      <w:r>
        <w:rPr>
          <w:noProof/>
        </w:rPr>
        <w:fldChar w:fldCharType="separate"/>
      </w:r>
      <w:r>
        <w:rPr>
          <w:noProof/>
        </w:rPr>
        <w:t>75</w:t>
      </w:r>
      <w:r>
        <w:rPr>
          <w:noProof/>
        </w:rPr>
        <w:fldChar w:fldCharType="end"/>
      </w:r>
    </w:p>
    <w:p w14:paraId="48042586"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5.4.10.2.2</w:t>
      </w:r>
      <w:r w:rsidRPr="00E46E84">
        <w:rPr>
          <w:rFonts w:ascii="Calibri" w:eastAsia="Times New Roman" w:hAnsi="Calibri"/>
          <w:noProof/>
          <w:kern w:val="2"/>
          <w:sz w:val="22"/>
          <w:szCs w:val="22"/>
          <w:lang w:eastAsia="en-GB"/>
        </w:rPr>
        <w:tab/>
      </w:r>
      <w:r>
        <w:rPr>
          <w:noProof/>
          <w:lang w:eastAsia="zh-CN"/>
        </w:rPr>
        <w:t>PMAE-C procedure</w:t>
      </w:r>
      <w:r>
        <w:rPr>
          <w:noProof/>
        </w:rPr>
        <w:tab/>
      </w:r>
      <w:r>
        <w:rPr>
          <w:noProof/>
        </w:rPr>
        <w:fldChar w:fldCharType="begin" w:fldLock="1"/>
      </w:r>
      <w:r>
        <w:rPr>
          <w:noProof/>
        </w:rPr>
        <w:instrText xml:space="preserve"> PAGEREF _Toc172038166 \h </w:instrText>
      </w:r>
      <w:r>
        <w:rPr>
          <w:noProof/>
        </w:rPr>
      </w:r>
      <w:r>
        <w:rPr>
          <w:noProof/>
        </w:rPr>
        <w:fldChar w:fldCharType="separate"/>
      </w:r>
      <w:r>
        <w:rPr>
          <w:noProof/>
        </w:rPr>
        <w:t>75</w:t>
      </w:r>
      <w:r>
        <w:rPr>
          <w:noProof/>
        </w:rPr>
        <w:fldChar w:fldCharType="end"/>
      </w:r>
    </w:p>
    <w:p w14:paraId="622060DE" w14:textId="77777777" w:rsidR="00867545" w:rsidRPr="00E46E84" w:rsidRDefault="00867545">
      <w:pPr>
        <w:pStyle w:val="TOC4"/>
        <w:rPr>
          <w:rFonts w:ascii="Calibri" w:eastAsia="Times New Roman" w:hAnsi="Calibri"/>
          <w:noProof/>
          <w:kern w:val="2"/>
          <w:sz w:val="22"/>
          <w:szCs w:val="22"/>
          <w:lang w:eastAsia="en-GB"/>
        </w:rPr>
      </w:pPr>
      <w:r>
        <w:rPr>
          <w:noProof/>
          <w:lang w:eastAsia="zh-CN"/>
        </w:rPr>
        <w:t>5.4.10.3</w:t>
      </w:r>
      <w:r w:rsidRPr="00E46E84">
        <w:rPr>
          <w:rFonts w:ascii="Calibri" w:eastAsia="Times New Roman" w:hAnsi="Calibri"/>
          <w:noProof/>
          <w:kern w:val="2"/>
          <w:sz w:val="22"/>
          <w:szCs w:val="22"/>
          <w:lang w:eastAsia="en-GB"/>
        </w:rPr>
        <w:tab/>
      </w:r>
      <w:r>
        <w:rPr>
          <w:noProof/>
          <w:lang w:eastAsia="zh-CN"/>
        </w:rPr>
        <w:t>PIN heartbeat for PMAE-C</w:t>
      </w:r>
      <w:r>
        <w:rPr>
          <w:noProof/>
        </w:rPr>
        <w:tab/>
      </w:r>
      <w:r>
        <w:rPr>
          <w:noProof/>
        </w:rPr>
        <w:fldChar w:fldCharType="begin" w:fldLock="1"/>
      </w:r>
      <w:r>
        <w:rPr>
          <w:noProof/>
        </w:rPr>
        <w:instrText xml:space="preserve"> PAGEREF _Toc172038167 \h </w:instrText>
      </w:r>
      <w:r>
        <w:rPr>
          <w:noProof/>
        </w:rPr>
      </w:r>
      <w:r>
        <w:rPr>
          <w:noProof/>
        </w:rPr>
        <w:fldChar w:fldCharType="separate"/>
      </w:r>
      <w:r>
        <w:rPr>
          <w:noProof/>
        </w:rPr>
        <w:t>75</w:t>
      </w:r>
      <w:r>
        <w:rPr>
          <w:noProof/>
        </w:rPr>
        <w:fldChar w:fldCharType="end"/>
      </w:r>
    </w:p>
    <w:p w14:paraId="0F3100AA"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5.4.10.3.1</w:t>
      </w:r>
      <w:r w:rsidRPr="00E46E84">
        <w:rPr>
          <w:rFonts w:ascii="Calibri" w:eastAsia="Times New Roman" w:hAnsi="Calibri"/>
          <w:noProof/>
          <w:kern w:val="2"/>
          <w:sz w:val="22"/>
          <w:szCs w:val="22"/>
          <w:lang w:eastAsia="en-GB"/>
        </w:rPr>
        <w:tab/>
      </w:r>
      <w:r>
        <w:rPr>
          <w:noProof/>
          <w:lang w:eastAsia="zh-CN"/>
        </w:rPr>
        <w:t>PMAE-C procedure</w:t>
      </w:r>
      <w:r>
        <w:rPr>
          <w:noProof/>
        </w:rPr>
        <w:tab/>
      </w:r>
      <w:r>
        <w:rPr>
          <w:noProof/>
        </w:rPr>
        <w:fldChar w:fldCharType="begin" w:fldLock="1"/>
      </w:r>
      <w:r>
        <w:rPr>
          <w:noProof/>
        </w:rPr>
        <w:instrText xml:space="preserve"> PAGEREF _Toc172038168 \h </w:instrText>
      </w:r>
      <w:r>
        <w:rPr>
          <w:noProof/>
        </w:rPr>
      </w:r>
      <w:r>
        <w:rPr>
          <w:noProof/>
        </w:rPr>
        <w:fldChar w:fldCharType="separate"/>
      </w:r>
      <w:r>
        <w:rPr>
          <w:noProof/>
        </w:rPr>
        <w:t>75</w:t>
      </w:r>
      <w:r>
        <w:rPr>
          <w:noProof/>
        </w:rPr>
        <w:fldChar w:fldCharType="end"/>
      </w:r>
    </w:p>
    <w:p w14:paraId="65F32F54"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5.4.10.3.2</w:t>
      </w:r>
      <w:r w:rsidRPr="00E46E84">
        <w:rPr>
          <w:rFonts w:ascii="Calibri" w:eastAsia="Times New Roman" w:hAnsi="Calibri"/>
          <w:noProof/>
          <w:kern w:val="2"/>
          <w:sz w:val="22"/>
          <w:szCs w:val="22"/>
          <w:lang w:eastAsia="en-GB"/>
        </w:rPr>
        <w:tab/>
      </w:r>
      <w:r>
        <w:rPr>
          <w:noProof/>
          <w:lang w:eastAsia="zh-CN"/>
        </w:rPr>
        <w:t>PAE-S procedure</w:t>
      </w:r>
      <w:r>
        <w:rPr>
          <w:noProof/>
        </w:rPr>
        <w:tab/>
      </w:r>
      <w:r>
        <w:rPr>
          <w:noProof/>
        </w:rPr>
        <w:fldChar w:fldCharType="begin" w:fldLock="1"/>
      </w:r>
      <w:r>
        <w:rPr>
          <w:noProof/>
        </w:rPr>
        <w:instrText xml:space="preserve"> PAGEREF _Toc172038169 \h </w:instrText>
      </w:r>
      <w:r>
        <w:rPr>
          <w:noProof/>
        </w:rPr>
      </w:r>
      <w:r>
        <w:rPr>
          <w:noProof/>
        </w:rPr>
        <w:fldChar w:fldCharType="separate"/>
      </w:r>
      <w:r>
        <w:rPr>
          <w:noProof/>
        </w:rPr>
        <w:t>75</w:t>
      </w:r>
      <w:r>
        <w:rPr>
          <w:noProof/>
        </w:rPr>
        <w:fldChar w:fldCharType="end"/>
      </w:r>
    </w:p>
    <w:p w14:paraId="3D6BA4D9" w14:textId="77777777" w:rsidR="00867545" w:rsidRPr="00E46E84" w:rsidRDefault="00867545">
      <w:pPr>
        <w:pStyle w:val="TOC3"/>
        <w:rPr>
          <w:rFonts w:ascii="Calibri" w:eastAsia="Times New Roman" w:hAnsi="Calibri"/>
          <w:noProof/>
          <w:kern w:val="2"/>
          <w:sz w:val="22"/>
          <w:szCs w:val="22"/>
          <w:lang w:eastAsia="en-GB"/>
        </w:rPr>
      </w:pPr>
      <w:r>
        <w:rPr>
          <w:noProof/>
          <w:lang w:eastAsia="zh-CN"/>
        </w:rPr>
        <w:t>5.4.11</w:t>
      </w:r>
      <w:r w:rsidRPr="00E46E84">
        <w:rPr>
          <w:rFonts w:ascii="Calibri" w:eastAsia="Times New Roman" w:hAnsi="Calibri"/>
          <w:noProof/>
          <w:kern w:val="2"/>
          <w:sz w:val="22"/>
          <w:szCs w:val="22"/>
          <w:lang w:eastAsia="en-GB"/>
        </w:rPr>
        <w:tab/>
      </w:r>
      <w:r>
        <w:rPr>
          <w:noProof/>
          <w:lang w:eastAsia="zh-CN"/>
        </w:rPr>
        <w:t>PIN services management</w:t>
      </w:r>
      <w:r>
        <w:rPr>
          <w:noProof/>
        </w:rPr>
        <w:tab/>
      </w:r>
      <w:r>
        <w:rPr>
          <w:noProof/>
        </w:rPr>
        <w:fldChar w:fldCharType="begin" w:fldLock="1"/>
      </w:r>
      <w:r>
        <w:rPr>
          <w:noProof/>
        </w:rPr>
        <w:instrText xml:space="preserve"> PAGEREF _Toc172038170 \h </w:instrText>
      </w:r>
      <w:r>
        <w:rPr>
          <w:noProof/>
        </w:rPr>
      </w:r>
      <w:r>
        <w:rPr>
          <w:noProof/>
        </w:rPr>
        <w:fldChar w:fldCharType="separate"/>
      </w:r>
      <w:r>
        <w:rPr>
          <w:noProof/>
        </w:rPr>
        <w:t>76</w:t>
      </w:r>
      <w:r>
        <w:rPr>
          <w:noProof/>
        </w:rPr>
        <w:fldChar w:fldCharType="end"/>
      </w:r>
    </w:p>
    <w:p w14:paraId="659FF1EB" w14:textId="77777777" w:rsidR="00867545" w:rsidRPr="00E46E84" w:rsidRDefault="00867545">
      <w:pPr>
        <w:pStyle w:val="TOC4"/>
        <w:rPr>
          <w:rFonts w:ascii="Calibri" w:eastAsia="Times New Roman" w:hAnsi="Calibri"/>
          <w:noProof/>
          <w:kern w:val="2"/>
          <w:sz w:val="22"/>
          <w:szCs w:val="22"/>
          <w:lang w:eastAsia="en-GB"/>
        </w:rPr>
      </w:pPr>
      <w:r>
        <w:rPr>
          <w:noProof/>
          <w:lang w:eastAsia="zh-CN"/>
        </w:rPr>
        <w:t>5.4.11.1</w:t>
      </w:r>
      <w:r w:rsidRPr="00E46E84">
        <w:rPr>
          <w:rFonts w:ascii="Calibri" w:eastAsia="Times New Roman" w:hAnsi="Calibri"/>
          <w:noProof/>
          <w:kern w:val="2"/>
          <w:sz w:val="22"/>
          <w:szCs w:val="22"/>
          <w:lang w:eastAsia="en-GB"/>
        </w:rPr>
        <w:tab/>
      </w:r>
      <w:r>
        <w:rPr>
          <w:noProof/>
          <w:lang w:eastAsia="zh-CN"/>
        </w:rPr>
        <w:t>PEAE-C registers new service</w:t>
      </w:r>
      <w:r>
        <w:rPr>
          <w:noProof/>
        </w:rPr>
        <w:tab/>
      </w:r>
      <w:r>
        <w:rPr>
          <w:noProof/>
        </w:rPr>
        <w:fldChar w:fldCharType="begin" w:fldLock="1"/>
      </w:r>
      <w:r>
        <w:rPr>
          <w:noProof/>
        </w:rPr>
        <w:instrText xml:space="preserve"> PAGEREF _Toc172038171 \h </w:instrText>
      </w:r>
      <w:r>
        <w:rPr>
          <w:noProof/>
        </w:rPr>
      </w:r>
      <w:r>
        <w:rPr>
          <w:noProof/>
        </w:rPr>
        <w:fldChar w:fldCharType="separate"/>
      </w:r>
      <w:r>
        <w:rPr>
          <w:noProof/>
        </w:rPr>
        <w:t>76</w:t>
      </w:r>
      <w:r>
        <w:rPr>
          <w:noProof/>
        </w:rPr>
        <w:fldChar w:fldCharType="end"/>
      </w:r>
    </w:p>
    <w:p w14:paraId="4410C373"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5.4.11.1.1</w:t>
      </w:r>
      <w:r w:rsidRPr="00E46E84">
        <w:rPr>
          <w:rFonts w:ascii="Calibri" w:eastAsia="Times New Roman" w:hAnsi="Calibri"/>
          <w:noProof/>
          <w:kern w:val="2"/>
          <w:sz w:val="22"/>
          <w:szCs w:val="22"/>
          <w:lang w:eastAsia="en-GB"/>
        </w:rPr>
        <w:tab/>
      </w:r>
      <w:r>
        <w:rPr>
          <w:noProof/>
          <w:lang w:eastAsia="zh-CN"/>
        </w:rPr>
        <w:t>PEAE-C procedure</w:t>
      </w:r>
      <w:r>
        <w:rPr>
          <w:noProof/>
        </w:rPr>
        <w:tab/>
      </w:r>
      <w:r>
        <w:rPr>
          <w:noProof/>
        </w:rPr>
        <w:fldChar w:fldCharType="begin" w:fldLock="1"/>
      </w:r>
      <w:r>
        <w:rPr>
          <w:noProof/>
        </w:rPr>
        <w:instrText xml:space="preserve"> PAGEREF _Toc172038172 \h </w:instrText>
      </w:r>
      <w:r>
        <w:rPr>
          <w:noProof/>
        </w:rPr>
      </w:r>
      <w:r>
        <w:rPr>
          <w:noProof/>
        </w:rPr>
        <w:fldChar w:fldCharType="separate"/>
      </w:r>
      <w:r>
        <w:rPr>
          <w:noProof/>
        </w:rPr>
        <w:t>76</w:t>
      </w:r>
      <w:r>
        <w:rPr>
          <w:noProof/>
        </w:rPr>
        <w:fldChar w:fldCharType="end"/>
      </w:r>
    </w:p>
    <w:p w14:paraId="5226EF03"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5.4.11.1.2</w:t>
      </w:r>
      <w:r w:rsidRPr="00E46E84">
        <w:rPr>
          <w:rFonts w:ascii="Calibri" w:eastAsia="Times New Roman" w:hAnsi="Calibri"/>
          <w:noProof/>
          <w:kern w:val="2"/>
          <w:sz w:val="22"/>
          <w:szCs w:val="22"/>
          <w:lang w:eastAsia="en-GB"/>
        </w:rPr>
        <w:tab/>
      </w:r>
      <w:r>
        <w:rPr>
          <w:noProof/>
          <w:lang w:eastAsia="zh-CN"/>
        </w:rPr>
        <w:t>PMAE-C procedure</w:t>
      </w:r>
      <w:r>
        <w:rPr>
          <w:noProof/>
        </w:rPr>
        <w:tab/>
      </w:r>
      <w:r>
        <w:rPr>
          <w:noProof/>
        </w:rPr>
        <w:fldChar w:fldCharType="begin" w:fldLock="1"/>
      </w:r>
      <w:r>
        <w:rPr>
          <w:noProof/>
        </w:rPr>
        <w:instrText xml:space="preserve"> PAGEREF _Toc172038173 \h </w:instrText>
      </w:r>
      <w:r>
        <w:rPr>
          <w:noProof/>
        </w:rPr>
      </w:r>
      <w:r>
        <w:rPr>
          <w:noProof/>
        </w:rPr>
        <w:fldChar w:fldCharType="separate"/>
      </w:r>
      <w:r>
        <w:rPr>
          <w:noProof/>
        </w:rPr>
        <w:t>76</w:t>
      </w:r>
      <w:r>
        <w:rPr>
          <w:noProof/>
        </w:rPr>
        <w:fldChar w:fldCharType="end"/>
      </w:r>
    </w:p>
    <w:p w14:paraId="3AAC36EF" w14:textId="77777777" w:rsidR="00867545" w:rsidRPr="00E46E84" w:rsidRDefault="00867545">
      <w:pPr>
        <w:pStyle w:val="TOC4"/>
        <w:rPr>
          <w:rFonts w:ascii="Calibri" w:eastAsia="Times New Roman" w:hAnsi="Calibri"/>
          <w:noProof/>
          <w:kern w:val="2"/>
          <w:sz w:val="22"/>
          <w:szCs w:val="22"/>
          <w:lang w:eastAsia="en-GB"/>
        </w:rPr>
      </w:pPr>
      <w:r>
        <w:rPr>
          <w:noProof/>
          <w:lang w:eastAsia="zh-CN"/>
        </w:rPr>
        <w:t>5.4.11.2</w:t>
      </w:r>
      <w:r w:rsidRPr="00E46E84">
        <w:rPr>
          <w:rFonts w:ascii="Calibri" w:eastAsia="Times New Roman" w:hAnsi="Calibri"/>
          <w:noProof/>
          <w:kern w:val="2"/>
          <w:sz w:val="22"/>
          <w:szCs w:val="22"/>
          <w:lang w:eastAsia="en-GB"/>
        </w:rPr>
        <w:tab/>
      </w:r>
      <w:r>
        <w:rPr>
          <w:noProof/>
          <w:lang w:eastAsia="zh-CN"/>
        </w:rPr>
        <w:t>PEAE-C de-registers existing service</w:t>
      </w:r>
      <w:r>
        <w:rPr>
          <w:noProof/>
        </w:rPr>
        <w:tab/>
      </w:r>
      <w:r>
        <w:rPr>
          <w:noProof/>
        </w:rPr>
        <w:fldChar w:fldCharType="begin" w:fldLock="1"/>
      </w:r>
      <w:r>
        <w:rPr>
          <w:noProof/>
        </w:rPr>
        <w:instrText xml:space="preserve"> PAGEREF _Toc172038174 \h </w:instrText>
      </w:r>
      <w:r>
        <w:rPr>
          <w:noProof/>
        </w:rPr>
      </w:r>
      <w:r>
        <w:rPr>
          <w:noProof/>
        </w:rPr>
        <w:fldChar w:fldCharType="separate"/>
      </w:r>
      <w:r>
        <w:rPr>
          <w:noProof/>
        </w:rPr>
        <w:t>77</w:t>
      </w:r>
      <w:r>
        <w:rPr>
          <w:noProof/>
        </w:rPr>
        <w:fldChar w:fldCharType="end"/>
      </w:r>
    </w:p>
    <w:p w14:paraId="7BC4376D"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5.4.11.2.1</w:t>
      </w:r>
      <w:r w:rsidRPr="00E46E84">
        <w:rPr>
          <w:rFonts w:ascii="Calibri" w:eastAsia="Times New Roman" w:hAnsi="Calibri"/>
          <w:noProof/>
          <w:kern w:val="2"/>
          <w:sz w:val="22"/>
          <w:szCs w:val="22"/>
          <w:lang w:eastAsia="en-GB"/>
        </w:rPr>
        <w:tab/>
      </w:r>
      <w:r>
        <w:rPr>
          <w:noProof/>
          <w:lang w:eastAsia="zh-CN"/>
        </w:rPr>
        <w:t>PEAE-C procedure</w:t>
      </w:r>
      <w:r>
        <w:rPr>
          <w:noProof/>
        </w:rPr>
        <w:tab/>
      </w:r>
      <w:r>
        <w:rPr>
          <w:noProof/>
        </w:rPr>
        <w:fldChar w:fldCharType="begin" w:fldLock="1"/>
      </w:r>
      <w:r>
        <w:rPr>
          <w:noProof/>
        </w:rPr>
        <w:instrText xml:space="preserve"> PAGEREF _Toc172038175 \h </w:instrText>
      </w:r>
      <w:r>
        <w:rPr>
          <w:noProof/>
        </w:rPr>
      </w:r>
      <w:r>
        <w:rPr>
          <w:noProof/>
        </w:rPr>
        <w:fldChar w:fldCharType="separate"/>
      </w:r>
      <w:r>
        <w:rPr>
          <w:noProof/>
        </w:rPr>
        <w:t>77</w:t>
      </w:r>
      <w:r>
        <w:rPr>
          <w:noProof/>
        </w:rPr>
        <w:fldChar w:fldCharType="end"/>
      </w:r>
    </w:p>
    <w:p w14:paraId="318F512D"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5.4.11.2.2</w:t>
      </w:r>
      <w:r w:rsidRPr="00E46E84">
        <w:rPr>
          <w:rFonts w:ascii="Calibri" w:eastAsia="Times New Roman" w:hAnsi="Calibri"/>
          <w:noProof/>
          <w:kern w:val="2"/>
          <w:sz w:val="22"/>
          <w:szCs w:val="22"/>
          <w:lang w:eastAsia="en-GB"/>
        </w:rPr>
        <w:tab/>
      </w:r>
      <w:r>
        <w:rPr>
          <w:noProof/>
          <w:lang w:eastAsia="zh-CN"/>
        </w:rPr>
        <w:t>PMAE-C procedure</w:t>
      </w:r>
      <w:r>
        <w:rPr>
          <w:noProof/>
        </w:rPr>
        <w:tab/>
      </w:r>
      <w:r>
        <w:rPr>
          <w:noProof/>
        </w:rPr>
        <w:fldChar w:fldCharType="begin" w:fldLock="1"/>
      </w:r>
      <w:r>
        <w:rPr>
          <w:noProof/>
        </w:rPr>
        <w:instrText xml:space="preserve"> PAGEREF _Toc172038176 \h </w:instrText>
      </w:r>
      <w:r>
        <w:rPr>
          <w:noProof/>
        </w:rPr>
      </w:r>
      <w:r>
        <w:rPr>
          <w:noProof/>
        </w:rPr>
        <w:fldChar w:fldCharType="separate"/>
      </w:r>
      <w:r>
        <w:rPr>
          <w:noProof/>
        </w:rPr>
        <w:t>78</w:t>
      </w:r>
      <w:r>
        <w:rPr>
          <w:noProof/>
        </w:rPr>
        <w:fldChar w:fldCharType="end"/>
      </w:r>
    </w:p>
    <w:p w14:paraId="6229F97F" w14:textId="77777777" w:rsidR="00867545" w:rsidRPr="00E46E84" w:rsidRDefault="00867545">
      <w:pPr>
        <w:pStyle w:val="TOC3"/>
        <w:rPr>
          <w:rFonts w:ascii="Calibri" w:eastAsia="Times New Roman" w:hAnsi="Calibri"/>
          <w:noProof/>
          <w:kern w:val="2"/>
          <w:sz w:val="22"/>
          <w:szCs w:val="22"/>
          <w:lang w:eastAsia="en-GB"/>
        </w:rPr>
      </w:pPr>
      <w:r>
        <w:rPr>
          <w:noProof/>
          <w:lang w:eastAsia="zh-CN"/>
        </w:rPr>
        <w:t>5.4.12</w:t>
      </w:r>
      <w:r w:rsidRPr="00E46E84">
        <w:rPr>
          <w:rFonts w:ascii="Calibri" w:eastAsia="Times New Roman" w:hAnsi="Calibri"/>
          <w:noProof/>
          <w:kern w:val="2"/>
          <w:sz w:val="22"/>
          <w:szCs w:val="22"/>
          <w:lang w:eastAsia="en-GB"/>
        </w:rPr>
        <w:tab/>
      </w:r>
      <w:r>
        <w:rPr>
          <w:noProof/>
          <w:lang w:eastAsia="zh-CN"/>
        </w:rPr>
        <w:t>PIN activation management procedure</w:t>
      </w:r>
      <w:r>
        <w:rPr>
          <w:noProof/>
        </w:rPr>
        <w:tab/>
      </w:r>
      <w:r>
        <w:rPr>
          <w:noProof/>
        </w:rPr>
        <w:fldChar w:fldCharType="begin" w:fldLock="1"/>
      </w:r>
      <w:r>
        <w:rPr>
          <w:noProof/>
        </w:rPr>
        <w:instrText xml:space="preserve"> PAGEREF _Toc172038177 \h </w:instrText>
      </w:r>
      <w:r>
        <w:rPr>
          <w:noProof/>
        </w:rPr>
      </w:r>
      <w:r>
        <w:rPr>
          <w:noProof/>
        </w:rPr>
        <w:fldChar w:fldCharType="separate"/>
      </w:r>
      <w:r>
        <w:rPr>
          <w:noProof/>
        </w:rPr>
        <w:t>79</w:t>
      </w:r>
      <w:r>
        <w:rPr>
          <w:noProof/>
        </w:rPr>
        <w:fldChar w:fldCharType="end"/>
      </w:r>
    </w:p>
    <w:p w14:paraId="7F556848" w14:textId="77777777" w:rsidR="00867545" w:rsidRPr="00E46E84" w:rsidRDefault="00867545">
      <w:pPr>
        <w:pStyle w:val="TOC4"/>
        <w:rPr>
          <w:rFonts w:ascii="Calibri" w:eastAsia="Times New Roman" w:hAnsi="Calibri"/>
          <w:noProof/>
          <w:kern w:val="2"/>
          <w:sz w:val="22"/>
          <w:szCs w:val="22"/>
          <w:lang w:eastAsia="en-GB"/>
        </w:rPr>
      </w:pPr>
      <w:r>
        <w:rPr>
          <w:noProof/>
          <w:lang w:eastAsia="zh-CN"/>
        </w:rPr>
        <w:t>5.4.12.1</w:t>
      </w:r>
      <w:r w:rsidRPr="00E46E84">
        <w:rPr>
          <w:rFonts w:ascii="Calibri" w:eastAsia="Times New Roman"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_Toc172038178 \h </w:instrText>
      </w:r>
      <w:r>
        <w:rPr>
          <w:noProof/>
        </w:rPr>
      </w:r>
      <w:r>
        <w:rPr>
          <w:noProof/>
        </w:rPr>
        <w:fldChar w:fldCharType="separate"/>
      </w:r>
      <w:r>
        <w:rPr>
          <w:noProof/>
        </w:rPr>
        <w:t>79</w:t>
      </w:r>
      <w:r>
        <w:rPr>
          <w:noProof/>
        </w:rPr>
        <w:fldChar w:fldCharType="end"/>
      </w:r>
    </w:p>
    <w:p w14:paraId="0A8E889F" w14:textId="77777777" w:rsidR="00867545" w:rsidRPr="00E46E84" w:rsidRDefault="00867545">
      <w:pPr>
        <w:pStyle w:val="TOC4"/>
        <w:rPr>
          <w:rFonts w:ascii="Calibri" w:eastAsia="Times New Roman" w:hAnsi="Calibri"/>
          <w:noProof/>
          <w:kern w:val="2"/>
          <w:sz w:val="22"/>
          <w:szCs w:val="22"/>
          <w:lang w:eastAsia="en-GB"/>
        </w:rPr>
      </w:pPr>
      <w:r>
        <w:rPr>
          <w:noProof/>
          <w:lang w:eastAsia="zh-CN"/>
        </w:rPr>
        <w:t>5.4.12.2</w:t>
      </w:r>
      <w:r w:rsidRPr="00E46E84">
        <w:rPr>
          <w:rFonts w:ascii="Calibri" w:eastAsia="Times New Roman" w:hAnsi="Calibri"/>
          <w:noProof/>
          <w:kern w:val="2"/>
          <w:sz w:val="22"/>
          <w:szCs w:val="22"/>
          <w:lang w:eastAsia="en-GB"/>
        </w:rPr>
        <w:tab/>
      </w:r>
      <w:r>
        <w:rPr>
          <w:noProof/>
        </w:rPr>
        <w:t>PIN activation</w:t>
      </w:r>
      <w:r>
        <w:rPr>
          <w:noProof/>
        </w:rPr>
        <w:tab/>
      </w:r>
      <w:r>
        <w:rPr>
          <w:noProof/>
        </w:rPr>
        <w:fldChar w:fldCharType="begin" w:fldLock="1"/>
      </w:r>
      <w:r>
        <w:rPr>
          <w:noProof/>
        </w:rPr>
        <w:instrText xml:space="preserve"> PAGEREF _Toc172038179 \h </w:instrText>
      </w:r>
      <w:r>
        <w:rPr>
          <w:noProof/>
        </w:rPr>
      </w:r>
      <w:r>
        <w:rPr>
          <w:noProof/>
        </w:rPr>
        <w:fldChar w:fldCharType="separate"/>
      </w:r>
      <w:r>
        <w:rPr>
          <w:noProof/>
        </w:rPr>
        <w:t>79</w:t>
      </w:r>
      <w:r>
        <w:rPr>
          <w:noProof/>
        </w:rPr>
        <w:fldChar w:fldCharType="end"/>
      </w:r>
    </w:p>
    <w:p w14:paraId="191BF5FC" w14:textId="77777777" w:rsidR="00867545" w:rsidRPr="00E46E84" w:rsidRDefault="00867545">
      <w:pPr>
        <w:pStyle w:val="TOC4"/>
        <w:rPr>
          <w:rFonts w:ascii="Calibri" w:eastAsia="Times New Roman" w:hAnsi="Calibri"/>
          <w:noProof/>
          <w:kern w:val="2"/>
          <w:sz w:val="22"/>
          <w:szCs w:val="22"/>
          <w:lang w:eastAsia="en-GB"/>
        </w:rPr>
      </w:pPr>
      <w:r>
        <w:rPr>
          <w:noProof/>
          <w:lang w:eastAsia="zh-CN"/>
        </w:rPr>
        <w:t>5.4.12.3</w:t>
      </w:r>
      <w:r w:rsidRPr="00E46E84">
        <w:rPr>
          <w:rFonts w:ascii="Calibri" w:eastAsia="Times New Roman" w:hAnsi="Calibri"/>
          <w:noProof/>
          <w:kern w:val="2"/>
          <w:sz w:val="22"/>
          <w:szCs w:val="22"/>
          <w:lang w:eastAsia="en-GB"/>
        </w:rPr>
        <w:tab/>
      </w:r>
      <w:r>
        <w:rPr>
          <w:noProof/>
        </w:rPr>
        <w:t>PIN deactivation</w:t>
      </w:r>
      <w:r>
        <w:rPr>
          <w:noProof/>
        </w:rPr>
        <w:tab/>
      </w:r>
      <w:r>
        <w:rPr>
          <w:noProof/>
        </w:rPr>
        <w:fldChar w:fldCharType="begin" w:fldLock="1"/>
      </w:r>
      <w:r>
        <w:rPr>
          <w:noProof/>
        </w:rPr>
        <w:instrText xml:space="preserve"> PAGEREF _Toc172038180 \h </w:instrText>
      </w:r>
      <w:r>
        <w:rPr>
          <w:noProof/>
        </w:rPr>
      </w:r>
      <w:r>
        <w:rPr>
          <w:noProof/>
        </w:rPr>
        <w:fldChar w:fldCharType="separate"/>
      </w:r>
      <w:r>
        <w:rPr>
          <w:noProof/>
        </w:rPr>
        <w:t>79</w:t>
      </w:r>
      <w:r>
        <w:rPr>
          <w:noProof/>
        </w:rPr>
        <w:fldChar w:fldCharType="end"/>
      </w:r>
    </w:p>
    <w:p w14:paraId="60B87D31" w14:textId="77777777" w:rsidR="00867545" w:rsidRPr="00E46E84" w:rsidRDefault="00867545">
      <w:pPr>
        <w:pStyle w:val="TOC3"/>
        <w:rPr>
          <w:rFonts w:ascii="Calibri" w:eastAsia="Times New Roman" w:hAnsi="Calibri"/>
          <w:noProof/>
          <w:kern w:val="2"/>
          <w:sz w:val="22"/>
          <w:szCs w:val="22"/>
          <w:lang w:eastAsia="en-GB"/>
        </w:rPr>
      </w:pPr>
      <w:r>
        <w:rPr>
          <w:noProof/>
          <w:lang w:eastAsia="zh-CN"/>
        </w:rPr>
        <w:t>5.4.13</w:t>
      </w:r>
      <w:r w:rsidRPr="00E46E84">
        <w:rPr>
          <w:rFonts w:ascii="Calibri" w:eastAsia="Times New Roman" w:hAnsi="Calibri"/>
          <w:noProof/>
          <w:kern w:val="2"/>
          <w:sz w:val="22"/>
          <w:szCs w:val="22"/>
          <w:lang w:eastAsia="en-GB"/>
        </w:rPr>
        <w:tab/>
      </w:r>
      <w:r w:rsidRPr="00B21575">
        <w:rPr>
          <w:noProof/>
          <w:lang w:val="en-US"/>
        </w:rPr>
        <w:t>PIN connectivity subscription</w:t>
      </w:r>
      <w:r>
        <w:rPr>
          <w:noProof/>
        </w:rPr>
        <w:tab/>
      </w:r>
      <w:r>
        <w:rPr>
          <w:noProof/>
        </w:rPr>
        <w:fldChar w:fldCharType="begin" w:fldLock="1"/>
      </w:r>
      <w:r>
        <w:rPr>
          <w:noProof/>
        </w:rPr>
        <w:instrText xml:space="preserve"> PAGEREF _Toc172038181 \h </w:instrText>
      </w:r>
      <w:r>
        <w:rPr>
          <w:noProof/>
        </w:rPr>
      </w:r>
      <w:r>
        <w:rPr>
          <w:noProof/>
        </w:rPr>
        <w:fldChar w:fldCharType="separate"/>
      </w:r>
      <w:r>
        <w:rPr>
          <w:noProof/>
        </w:rPr>
        <w:t>79</w:t>
      </w:r>
      <w:r>
        <w:rPr>
          <w:noProof/>
        </w:rPr>
        <w:fldChar w:fldCharType="end"/>
      </w:r>
    </w:p>
    <w:p w14:paraId="20A7A6EE" w14:textId="77777777" w:rsidR="00867545" w:rsidRPr="00E46E84" w:rsidRDefault="00867545">
      <w:pPr>
        <w:pStyle w:val="TOC4"/>
        <w:rPr>
          <w:rFonts w:ascii="Calibri" w:eastAsia="Times New Roman" w:hAnsi="Calibri"/>
          <w:noProof/>
          <w:kern w:val="2"/>
          <w:sz w:val="22"/>
          <w:szCs w:val="22"/>
          <w:lang w:eastAsia="en-GB"/>
        </w:rPr>
      </w:pPr>
      <w:r>
        <w:rPr>
          <w:noProof/>
        </w:rPr>
        <w:t>5.4.13.1</w:t>
      </w:r>
      <w:r w:rsidRPr="00E46E84">
        <w:rPr>
          <w:rFonts w:ascii="Calibri" w:eastAsia="Times New Rom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_Toc172038182 \h </w:instrText>
      </w:r>
      <w:r>
        <w:rPr>
          <w:noProof/>
        </w:rPr>
      </w:r>
      <w:r>
        <w:rPr>
          <w:noProof/>
        </w:rPr>
        <w:fldChar w:fldCharType="separate"/>
      </w:r>
      <w:r>
        <w:rPr>
          <w:noProof/>
        </w:rPr>
        <w:t>79</w:t>
      </w:r>
      <w:r>
        <w:rPr>
          <w:noProof/>
        </w:rPr>
        <w:fldChar w:fldCharType="end"/>
      </w:r>
    </w:p>
    <w:p w14:paraId="5ABBC20A" w14:textId="77777777" w:rsidR="00867545" w:rsidRPr="00E46E84" w:rsidRDefault="00867545">
      <w:pPr>
        <w:pStyle w:val="TOC4"/>
        <w:rPr>
          <w:rFonts w:ascii="Calibri" w:eastAsia="Times New Roman" w:hAnsi="Calibri"/>
          <w:noProof/>
          <w:kern w:val="2"/>
          <w:sz w:val="22"/>
          <w:szCs w:val="22"/>
          <w:lang w:eastAsia="en-GB"/>
        </w:rPr>
      </w:pPr>
      <w:r>
        <w:rPr>
          <w:noProof/>
        </w:rPr>
        <w:t>5.4.13.2</w:t>
      </w:r>
      <w:r w:rsidRPr="00E46E84">
        <w:rPr>
          <w:rFonts w:ascii="Calibri" w:eastAsia="Times New Roman" w:hAnsi="Calibri"/>
          <w:noProof/>
          <w:kern w:val="2"/>
          <w:sz w:val="22"/>
          <w:szCs w:val="22"/>
          <w:lang w:eastAsia="en-GB"/>
        </w:rPr>
        <w:tab/>
      </w:r>
      <w:r>
        <w:rPr>
          <w:noProof/>
        </w:rPr>
        <w:t>PIN connectivity subscribe</w:t>
      </w:r>
      <w:r>
        <w:rPr>
          <w:noProof/>
        </w:rPr>
        <w:tab/>
      </w:r>
      <w:r>
        <w:rPr>
          <w:noProof/>
        </w:rPr>
        <w:fldChar w:fldCharType="begin" w:fldLock="1"/>
      </w:r>
      <w:r>
        <w:rPr>
          <w:noProof/>
        </w:rPr>
        <w:instrText xml:space="preserve"> PAGEREF _Toc172038183 \h </w:instrText>
      </w:r>
      <w:r>
        <w:rPr>
          <w:noProof/>
        </w:rPr>
      </w:r>
      <w:r>
        <w:rPr>
          <w:noProof/>
        </w:rPr>
        <w:fldChar w:fldCharType="separate"/>
      </w:r>
      <w:r>
        <w:rPr>
          <w:noProof/>
        </w:rPr>
        <w:t>80</w:t>
      </w:r>
      <w:r>
        <w:rPr>
          <w:noProof/>
        </w:rPr>
        <w:fldChar w:fldCharType="end"/>
      </w:r>
    </w:p>
    <w:p w14:paraId="700FE1B5"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5.4.13.2.1</w:t>
      </w:r>
      <w:r w:rsidRPr="00E46E84">
        <w:rPr>
          <w:rFonts w:ascii="Calibri" w:eastAsia="Times New Roman" w:hAnsi="Calibri"/>
          <w:noProof/>
          <w:kern w:val="2"/>
          <w:sz w:val="22"/>
          <w:szCs w:val="22"/>
          <w:lang w:eastAsia="en-GB"/>
        </w:rPr>
        <w:tab/>
      </w:r>
      <w:r>
        <w:rPr>
          <w:noProof/>
          <w:lang w:eastAsia="zh-CN"/>
        </w:rPr>
        <w:t>Initiating entity procedure</w:t>
      </w:r>
      <w:r>
        <w:rPr>
          <w:noProof/>
        </w:rPr>
        <w:tab/>
      </w:r>
      <w:r>
        <w:rPr>
          <w:noProof/>
        </w:rPr>
        <w:fldChar w:fldCharType="begin" w:fldLock="1"/>
      </w:r>
      <w:r>
        <w:rPr>
          <w:noProof/>
        </w:rPr>
        <w:instrText xml:space="preserve"> PAGEREF _Toc172038184 \h </w:instrText>
      </w:r>
      <w:r>
        <w:rPr>
          <w:noProof/>
        </w:rPr>
      </w:r>
      <w:r>
        <w:rPr>
          <w:noProof/>
        </w:rPr>
        <w:fldChar w:fldCharType="separate"/>
      </w:r>
      <w:r>
        <w:rPr>
          <w:noProof/>
        </w:rPr>
        <w:t>80</w:t>
      </w:r>
      <w:r>
        <w:rPr>
          <w:noProof/>
        </w:rPr>
        <w:fldChar w:fldCharType="end"/>
      </w:r>
    </w:p>
    <w:p w14:paraId="2C52C20F"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5.4.13.2.2</w:t>
      </w:r>
      <w:r w:rsidRPr="00E46E84">
        <w:rPr>
          <w:rFonts w:ascii="Calibri" w:eastAsia="Times New Roman" w:hAnsi="Calibri"/>
          <w:noProof/>
          <w:kern w:val="2"/>
          <w:sz w:val="22"/>
          <w:szCs w:val="22"/>
          <w:lang w:eastAsia="en-GB"/>
        </w:rPr>
        <w:tab/>
      </w:r>
      <w:r>
        <w:rPr>
          <w:noProof/>
          <w:lang w:eastAsia="zh-CN"/>
        </w:rPr>
        <w:t>PGAE-C procedure</w:t>
      </w:r>
      <w:r>
        <w:rPr>
          <w:noProof/>
        </w:rPr>
        <w:tab/>
      </w:r>
      <w:r>
        <w:rPr>
          <w:noProof/>
        </w:rPr>
        <w:fldChar w:fldCharType="begin" w:fldLock="1"/>
      </w:r>
      <w:r>
        <w:rPr>
          <w:noProof/>
        </w:rPr>
        <w:instrText xml:space="preserve"> PAGEREF _Toc172038185 \h </w:instrText>
      </w:r>
      <w:r>
        <w:rPr>
          <w:noProof/>
        </w:rPr>
      </w:r>
      <w:r>
        <w:rPr>
          <w:noProof/>
        </w:rPr>
        <w:fldChar w:fldCharType="separate"/>
      </w:r>
      <w:r>
        <w:rPr>
          <w:noProof/>
        </w:rPr>
        <w:t>80</w:t>
      </w:r>
      <w:r>
        <w:rPr>
          <w:noProof/>
        </w:rPr>
        <w:fldChar w:fldCharType="end"/>
      </w:r>
    </w:p>
    <w:p w14:paraId="7DEB831A" w14:textId="77777777" w:rsidR="00867545" w:rsidRPr="00E46E84" w:rsidRDefault="00867545">
      <w:pPr>
        <w:pStyle w:val="TOC4"/>
        <w:rPr>
          <w:rFonts w:ascii="Calibri" w:eastAsia="Times New Roman" w:hAnsi="Calibri"/>
          <w:noProof/>
          <w:kern w:val="2"/>
          <w:sz w:val="22"/>
          <w:szCs w:val="22"/>
          <w:lang w:eastAsia="en-GB"/>
        </w:rPr>
      </w:pPr>
      <w:r>
        <w:rPr>
          <w:noProof/>
        </w:rPr>
        <w:t>5.4.13.3</w:t>
      </w:r>
      <w:r w:rsidRPr="00E46E84">
        <w:rPr>
          <w:rFonts w:ascii="Calibri" w:eastAsia="Times New Roman" w:hAnsi="Calibri"/>
          <w:noProof/>
          <w:kern w:val="2"/>
          <w:sz w:val="22"/>
          <w:szCs w:val="22"/>
          <w:lang w:eastAsia="en-GB"/>
        </w:rPr>
        <w:tab/>
      </w:r>
      <w:r>
        <w:rPr>
          <w:noProof/>
        </w:rPr>
        <w:t>PIN connectivity notify</w:t>
      </w:r>
      <w:r>
        <w:rPr>
          <w:noProof/>
        </w:rPr>
        <w:tab/>
      </w:r>
      <w:r>
        <w:rPr>
          <w:noProof/>
        </w:rPr>
        <w:fldChar w:fldCharType="begin" w:fldLock="1"/>
      </w:r>
      <w:r>
        <w:rPr>
          <w:noProof/>
        </w:rPr>
        <w:instrText xml:space="preserve"> PAGEREF _Toc172038186 \h </w:instrText>
      </w:r>
      <w:r>
        <w:rPr>
          <w:noProof/>
        </w:rPr>
      </w:r>
      <w:r>
        <w:rPr>
          <w:noProof/>
        </w:rPr>
        <w:fldChar w:fldCharType="separate"/>
      </w:r>
      <w:r>
        <w:rPr>
          <w:noProof/>
        </w:rPr>
        <w:t>81</w:t>
      </w:r>
      <w:r>
        <w:rPr>
          <w:noProof/>
        </w:rPr>
        <w:fldChar w:fldCharType="end"/>
      </w:r>
    </w:p>
    <w:p w14:paraId="4F116B7D"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5.4.13.3.1</w:t>
      </w:r>
      <w:r w:rsidRPr="00E46E84">
        <w:rPr>
          <w:rFonts w:ascii="Calibri" w:eastAsia="Times New Roman" w:hAnsi="Calibri"/>
          <w:noProof/>
          <w:kern w:val="2"/>
          <w:sz w:val="22"/>
          <w:szCs w:val="22"/>
          <w:lang w:eastAsia="en-GB"/>
        </w:rPr>
        <w:tab/>
      </w:r>
      <w:r>
        <w:rPr>
          <w:noProof/>
          <w:lang w:eastAsia="zh-CN"/>
        </w:rPr>
        <w:t>PGAE-C procedure</w:t>
      </w:r>
      <w:r>
        <w:rPr>
          <w:noProof/>
        </w:rPr>
        <w:tab/>
      </w:r>
      <w:r>
        <w:rPr>
          <w:noProof/>
        </w:rPr>
        <w:fldChar w:fldCharType="begin" w:fldLock="1"/>
      </w:r>
      <w:r>
        <w:rPr>
          <w:noProof/>
        </w:rPr>
        <w:instrText xml:space="preserve"> PAGEREF _Toc172038187 \h </w:instrText>
      </w:r>
      <w:r>
        <w:rPr>
          <w:noProof/>
        </w:rPr>
      </w:r>
      <w:r>
        <w:rPr>
          <w:noProof/>
        </w:rPr>
        <w:fldChar w:fldCharType="separate"/>
      </w:r>
      <w:r>
        <w:rPr>
          <w:noProof/>
        </w:rPr>
        <w:t>81</w:t>
      </w:r>
      <w:r>
        <w:rPr>
          <w:noProof/>
        </w:rPr>
        <w:fldChar w:fldCharType="end"/>
      </w:r>
    </w:p>
    <w:p w14:paraId="6A557BBD"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5.4.13.3.2</w:t>
      </w:r>
      <w:r w:rsidRPr="00E46E84">
        <w:rPr>
          <w:rFonts w:ascii="Calibri" w:eastAsia="Times New Roman" w:hAnsi="Calibri"/>
          <w:noProof/>
          <w:kern w:val="2"/>
          <w:sz w:val="22"/>
          <w:szCs w:val="22"/>
          <w:lang w:eastAsia="en-GB"/>
        </w:rPr>
        <w:tab/>
      </w:r>
      <w:r>
        <w:rPr>
          <w:noProof/>
          <w:lang w:eastAsia="zh-CN"/>
        </w:rPr>
        <w:t>Receiving entity procedure</w:t>
      </w:r>
      <w:r>
        <w:rPr>
          <w:noProof/>
        </w:rPr>
        <w:tab/>
      </w:r>
      <w:r>
        <w:rPr>
          <w:noProof/>
        </w:rPr>
        <w:fldChar w:fldCharType="begin" w:fldLock="1"/>
      </w:r>
      <w:r>
        <w:rPr>
          <w:noProof/>
        </w:rPr>
        <w:instrText xml:space="preserve"> PAGEREF _Toc172038188 \h </w:instrText>
      </w:r>
      <w:r>
        <w:rPr>
          <w:noProof/>
        </w:rPr>
      </w:r>
      <w:r>
        <w:rPr>
          <w:noProof/>
        </w:rPr>
        <w:fldChar w:fldCharType="separate"/>
      </w:r>
      <w:r>
        <w:rPr>
          <w:noProof/>
        </w:rPr>
        <w:t>82</w:t>
      </w:r>
      <w:r>
        <w:rPr>
          <w:noProof/>
        </w:rPr>
        <w:fldChar w:fldCharType="end"/>
      </w:r>
    </w:p>
    <w:p w14:paraId="6C78FFFD" w14:textId="77777777" w:rsidR="00867545" w:rsidRPr="00E46E84" w:rsidRDefault="00867545">
      <w:pPr>
        <w:pStyle w:val="TOC4"/>
        <w:rPr>
          <w:rFonts w:ascii="Calibri" w:eastAsia="Times New Roman" w:hAnsi="Calibri"/>
          <w:noProof/>
          <w:kern w:val="2"/>
          <w:sz w:val="22"/>
          <w:szCs w:val="22"/>
          <w:lang w:eastAsia="en-GB"/>
        </w:rPr>
      </w:pPr>
      <w:r>
        <w:rPr>
          <w:noProof/>
        </w:rPr>
        <w:t>5.4.13.4</w:t>
      </w:r>
      <w:r w:rsidRPr="00E46E84">
        <w:rPr>
          <w:rFonts w:ascii="Calibri" w:eastAsia="Times New Roman" w:hAnsi="Calibri"/>
          <w:noProof/>
          <w:kern w:val="2"/>
          <w:sz w:val="22"/>
          <w:szCs w:val="22"/>
          <w:lang w:eastAsia="en-GB"/>
        </w:rPr>
        <w:tab/>
      </w:r>
      <w:r>
        <w:rPr>
          <w:noProof/>
        </w:rPr>
        <w:t>PIN connectivity update</w:t>
      </w:r>
      <w:r>
        <w:rPr>
          <w:noProof/>
        </w:rPr>
        <w:tab/>
      </w:r>
      <w:r>
        <w:rPr>
          <w:noProof/>
        </w:rPr>
        <w:fldChar w:fldCharType="begin" w:fldLock="1"/>
      </w:r>
      <w:r>
        <w:rPr>
          <w:noProof/>
        </w:rPr>
        <w:instrText xml:space="preserve"> PAGEREF _Toc172038189 \h </w:instrText>
      </w:r>
      <w:r>
        <w:rPr>
          <w:noProof/>
        </w:rPr>
      </w:r>
      <w:r>
        <w:rPr>
          <w:noProof/>
        </w:rPr>
        <w:fldChar w:fldCharType="separate"/>
      </w:r>
      <w:r>
        <w:rPr>
          <w:noProof/>
        </w:rPr>
        <w:t>83</w:t>
      </w:r>
      <w:r>
        <w:rPr>
          <w:noProof/>
        </w:rPr>
        <w:fldChar w:fldCharType="end"/>
      </w:r>
    </w:p>
    <w:p w14:paraId="79017030"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5.4.13.4.1</w:t>
      </w:r>
      <w:r w:rsidRPr="00E46E84">
        <w:rPr>
          <w:rFonts w:ascii="Calibri" w:eastAsia="Times New Roman" w:hAnsi="Calibri"/>
          <w:noProof/>
          <w:kern w:val="2"/>
          <w:sz w:val="22"/>
          <w:szCs w:val="22"/>
          <w:lang w:eastAsia="en-GB"/>
        </w:rPr>
        <w:tab/>
      </w:r>
      <w:r>
        <w:rPr>
          <w:noProof/>
          <w:lang w:eastAsia="zh-CN"/>
        </w:rPr>
        <w:t>Initiating entity procedure</w:t>
      </w:r>
      <w:r>
        <w:rPr>
          <w:noProof/>
        </w:rPr>
        <w:tab/>
      </w:r>
      <w:r>
        <w:rPr>
          <w:noProof/>
        </w:rPr>
        <w:fldChar w:fldCharType="begin" w:fldLock="1"/>
      </w:r>
      <w:r>
        <w:rPr>
          <w:noProof/>
        </w:rPr>
        <w:instrText xml:space="preserve"> PAGEREF _Toc172038190 \h </w:instrText>
      </w:r>
      <w:r>
        <w:rPr>
          <w:noProof/>
        </w:rPr>
      </w:r>
      <w:r>
        <w:rPr>
          <w:noProof/>
        </w:rPr>
        <w:fldChar w:fldCharType="separate"/>
      </w:r>
      <w:r>
        <w:rPr>
          <w:noProof/>
        </w:rPr>
        <w:t>83</w:t>
      </w:r>
      <w:r>
        <w:rPr>
          <w:noProof/>
        </w:rPr>
        <w:fldChar w:fldCharType="end"/>
      </w:r>
    </w:p>
    <w:p w14:paraId="4739D534"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5.4.13.4.2</w:t>
      </w:r>
      <w:r w:rsidRPr="00E46E84">
        <w:rPr>
          <w:rFonts w:ascii="Calibri" w:eastAsia="Times New Roman" w:hAnsi="Calibri"/>
          <w:noProof/>
          <w:kern w:val="2"/>
          <w:sz w:val="22"/>
          <w:szCs w:val="22"/>
          <w:lang w:eastAsia="en-GB"/>
        </w:rPr>
        <w:tab/>
      </w:r>
      <w:r>
        <w:rPr>
          <w:noProof/>
          <w:lang w:eastAsia="zh-CN"/>
        </w:rPr>
        <w:t>PGAE-C procedure</w:t>
      </w:r>
      <w:r>
        <w:rPr>
          <w:noProof/>
        </w:rPr>
        <w:tab/>
      </w:r>
      <w:r>
        <w:rPr>
          <w:noProof/>
        </w:rPr>
        <w:fldChar w:fldCharType="begin" w:fldLock="1"/>
      </w:r>
      <w:r>
        <w:rPr>
          <w:noProof/>
        </w:rPr>
        <w:instrText xml:space="preserve"> PAGEREF _Toc172038191 \h </w:instrText>
      </w:r>
      <w:r>
        <w:rPr>
          <w:noProof/>
        </w:rPr>
      </w:r>
      <w:r>
        <w:rPr>
          <w:noProof/>
        </w:rPr>
        <w:fldChar w:fldCharType="separate"/>
      </w:r>
      <w:r>
        <w:rPr>
          <w:noProof/>
        </w:rPr>
        <w:t>83</w:t>
      </w:r>
      <w:r>
        <w:rPr>
          <w:noProof/>
        </w:rPr>
        <w:fldChar w:fldCharType="end"/>
      </w:r>
    </w:p>
    <w:p w14:paraId="10B4F7CC" w14:textId="77777777" w:rsidR="00867545" w:rsidRPr="00E46E84" w:rsidRDefault="00867545">
      <w:pPr>
        <w:pStyle w:val="TOC4"/>
        <w:rPr>
          <w:rFonts w:ascii="Calibri" w:eastAsia="Times New Roman" w:hAnsi="Calibri"/>
          <w:noProof/>
          <w:kern w:val="2"/>
          <w:sz w:val="22"/>
          <w:szCs w:val="22"/>
          <w:lang w:eastAsia="en-GB"/>
        </w:rPr>
      </w:pPr>
      <w:r>
        <w:rPr>
          <w:noProof/>
        </w:rPr>
        <w:t>5.4.13.5</w:t>
      </w:r>
      <w:r w:rsidRPr="00E46E84">
        <w:rPr>
          <w:rFonts w:ascii="Calibri" w:eastAsia="Times New Roman" w:hAnsi="Calibri"/>
          <w:noProof/>
          <w:kern w:val="2"/>
          <w:sz w:val="22"/>
          <w:szCs w:val="22"/>
          <w:lang w:eastAsia="en-GB"/>
        </w:rPr>
        <w:tab/>
      </w:r>
      <w:r>
        <w:rPr>
          <w:noProof/>
        </w:rPr>
        <w:t>PIN connectivity unsubscribe</w:t>
      </w:r>
      <w:r>
        <w:rPr>
          <w:noProof/>
        </w:rPr>
        <w:tab/>
      </w:r>
      <w:r>
        <w:rPr>
          <w:noProof/>
        </w:rPr>
        <w:fldChar w:fldCharType="begin" w:fldLock="1"/>
      </w:r>
      <w:r>
        <w:rPr>
          <w:noProof/>
        </w:rPr>
        <w:instrText xml:space="preserve"> PAGEREF _Toc172038192 \h </w:instrText>
      </w:r>
      <w:r>
        <w:rPr>
          <w:noProof/>
        </w:rPr>
      </w:r>
      <w:r>
        <w:rPr>
          <w:noProof/>
        </w:rPr>
        <w:fldChar w:fldCharType="separate"/>
      </w:r>
      <w:r>
        <w:rPr>
          <w:noProof/>
        </w:rPr>
        <w:t>84</w:t>
      </w:r>
      <w:r>
        <w:rPr>
          <w:noProof/>
        </w:rPr>
        <w:fldChar w:fldCharType="end"/>
      </w:r>
    </w:p>
    <w:p w14:paraId="099300AA"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5.4.13.5.1</w:t>
      </w:r>
      <w:r w:rsidRPr="00E46E84">
        <w:rPr>
          <w:rFonts w:ascii="Calibri" w:eastAsia="Times New Roman" w:hAnsi="Calibri"/>
          <w:noProof/>
          <w:kern w:val="2"/>
          <w:sz w:val="22"/>
          <w:szCs w:val="22"/>
          <w:lang w:eastAsia="en-GB"/>
        </w:rPr>
        <w:tab/>
      </w:r>
      <w:r>
        <w:rPr>
          <w:noProof/>
          <w:lang w:eastAsia="zh-CN"/>
        </w:rPr>
        <w:t>Initiating entity procedure</w:t>
      </w:r>
      <w:r>
        <w:rPr>
          <w:noProof/>
        </w:rPr>
        <w:tab/>
      </w:r>
      <w:r>
        <w:rPr>
          <w:noProof/>
        </w:rPr>
        <w:fldChar w:fldCharType="begin" w:fldLock="1"/>
      </w:r>
      <w:r>
        <w:rPr>
          <w:noProof/>
        </w:rPr>
        <w:instrText xml:space="preserve"> PAGEREF _Toc172038193 \h </w:instrText>
      </w:r>
      <w:r>
        <w:rPr>
          <w:noProof/>
        </w:rPr>
      </w:r>
      <w:r>
        <w:rPr>
          <w:noProof/>
        </w:rPr>
        <w:fldChar w:fldCharType="separate"/>
      </w:r>
      <w:r>
        <w:rPr>
          <w:noProof/>
        </w:rPr>
        <w:t>84</w:t>
      </w:r>
      <w:r>
        <w:rPr>
          <w:noProof/>
        </w:rPr>
        <w:fldChar w:fldCharType="end"/>
      </w:r>
    </w:p>
    <w:p w14:paraId="678D2C08"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5.4.13.5.2</w:t>
      </w:r>
      <w:r w:rsidRPr="00E46E84">
        <w:rPr>
          <w:rFonts w:ascii="Calibri" w:eastAsia="Times New Roman" w:hAnsi="Calibri"/>
          <w:noProof/>
          <w:kern w:val="2"/>
          <w:sz w:val="22"/>
          <w:szCs w:val="22"/>
          <w:lang w:eastAsia="en-GB"/>
        </w:rPr>
        <w:tab/>
      </w:r>
      <w:r>
        <w:rPr>
          <w:noProof/>
          <w:lang w:eastAsia="zh-CN"/>
        </w:rPr>
        <w:t>PGAE-C procedure</w:t>
      </w:r>
      <w:r>
        <w:rPr>
          <w:noProof/>
        </w:rPr>
        <w:tab/>
      </w:r>
      <w:r>
        <w:rPr>
          <w:noProof/>
        </w:rPr>
        <w:fldChar w:fldCharType="begin" w:fldLock="1"/>
      </w:r>
      <w:r>
        <w:rPr>
          <w:noProof/>
        </w:rPr>
        <w:instrText xml:space="preserve"> PAGEREF _Toc172038194 \h </w:instrText>
      </w:r>
      <w:r>
        <w:rPr>
          <w:noProof/>
        </w:rPr>
      </w:r>
      <w:r>
        <w:rPr>
          <w:noProof/>
        </w:rPr>
        <w:fldChar w:fldCharType="separate"/>
      </w:r>
      <w:r>
        <w:rPr>
          <w:noProof/>
        </w:rPr>
        <w:t>85</w:t>
      </w:r>
      <w:r>
        <w:rPr>
          <w:noProof/>
        </w:rPr>
        <w:fldChar w:fldCharType="end"/>
      </w:r>
    </w:p>
    <w:p w14:paraId="2DDF2A8A" w14:textId="77777777" w:rsidR="00867545" w:rsidRPr="00E46E84" w:rsidRDefault="00867545">
      <w:pPr>
        <w:pStyle w:val="TOC2"/>
        <w:rPr>
          <w:rFonts w:ascii="Calibri" w:eastAsia="Times New Roman" w:hAnsi="Calibri"/>
          <w:noProof/>
          <w:kern w:val="2"/>
          <w:sz w:val="22"/>
          <w:szCs w:val="22"/>
          <w:lang w:eastAsia="en-GB"/>
        </w:rPr>
      </w:pPr>
      <w:r>
        <w:rPr>
          <w:noProof/>
        </w:rPr>
        <w:t>5.5</w:t>
      </w:r>
      <w:r w:rsidRPr="00E46E84">
        <w:rPr>
          <w:rFonts w:ascii="Calibri" w:eastAsia="Times New Roman" w:hAnsi="Calibri"/>
          <w:noProof/>
          <w:kern w:val="2"/>
          <w:sz w:val="22"/>
          <w:szCs w:val="22"/>
          <w:lang w:eastAsia="en-GB"/>
        </w:rPr>
        <w:tab/>
      </w:r>
      <w:r>
        <w:rPr>
          <w:noProof/>
        </w:rPr>
        <w:t>PIN communication</w:t>
      </w:r>
      <w:r>
        <w:rPr>
          <w:noProof/>
        </w:rPr>
        <w:tab/>
      </w:r>
      <w:r>
        <w:rPr>
          <w:noProof/>
        </w:rPr>
        <w:fldChar w:fldCharType="begin" w:fldLock="1"/>
      </w:r>
      <w:r>
        <w:rPr>
          <w:noProof/>
        </w:rPr>
        <w:instrText xml:space="preserve"> PAGEREF _Toc172038195 \h </w:instrText>
      </w:r>
      <w:r>
        <w:rPr>
          <w:noProof/>
        </w:rPr>
      </w:r>
      <w:r>
        <w:rPr>
          <w:noProof/>
        </w:rPr>
        <w:fldChar w:fldCharType="separate"/>
      </w:r>
      <w:r>
        <w:rPr>
          <w:noProof/>
        </w:rPr>
        <w:t>86</w:t>
      </w:r>
      <w:r>
        <w:rPr>
          <w:noProof/>
        </w:rPr>
        <w:fldChar w:fldCharType="end"/>
      </w:r>
    </w:p>
    <w:p w14:paraId="656FBEBB" w14:textId="77777777" w:rsidR="00867545" w:rsidRPr="00E46E84" w:rsidRDefault="00867545">
      <w:pPr>
        <w:pStyle w:val="TOC3"/>
        <w:rPr>
          <w:rFonts w:ascii="Calibri" w:eastAsia="Times New Roman" w:hAnsi="Calibri"/>
          <w:noProof/>
          <w:kern w:val="2"/>
          <w:sz w:val="22"/>
          <w:szCs w:val="22"/>
          <w:lang w:eastAsia="en-GB"/>
        </w:rPr>
      </w:pPr>
      <w:r>
        <w:rPr>
          <w:noProof/>
          <w:lang w:eastAsia="zh-CN"/>
        </w:rPr>
        <w:t>5.5.1</w:t>
      </w:r>
      <w:r w:rsidRPr="00E46E84">
        <w:rPr>
          <w:rFonts w:ascii="Calibri" w:eastAsia="Times New Roman"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_Toc172038196 \h </w:instrText>
      </w:r>
      <w:r>
        <w:rPr>
          <w:noProof/>
        </w:rPr>
      </w:r>
      <w:r>
        <w:rPr>
          <w:noProof/>
        </w:rPr>
        <w:fldChar w:fldCharType="separate"/>
      </w:r>
      <w:r>
        <w:rPr>
          <w:noProof/>
        </w:rPr>
        <w:t>86</w:t>
      </w:r>
      <w:r>
        <w:rPr>
          <w:noProof/>
        </w:rPr>
        <w:fldChar w:fldCharType="end"/>
      </w:r>
    </w:p>
    <w:p w14:paraId="0AF4FA88" w14:textId="77777777" w:rsidR="00867545" w:rsidRPr="00E46E84" w:rsidRDefault="00867545">
      <w:pPr>
        <w:pStyle w:val="TOC3"/>
        <w:rPr>
          <w:rFonts w:ascii="Calibri" w:eastAsia="Times New Roman" w:hAnsi="Calibri"/>
          <w:noProof/>
          <w:kern w:val="2"/>
          <w:sz w:val="22"/>
          <w:szCs w:val="22"/>
          <w:lang w:eastAsia="en-GB"/>
        </w:rPr>
      </w:pPr>
      <w:r>
        <w:rPr>
          <w:noProof/>
          <w:lang w:eastAsia="zh-CN"/>
        </w:rPr>
        <w:t>5.5.2</w:t>
      </w:r>
      <w:r w:rsidRPr="00E46E84">
        <w:rPr>
          <w:rFonts w:ascii="Calibri" w:eastAsia="Times New Roman" w:hAnsi="Calibri"/>
          <w:noProof/>
          <w:kern w:val="2"/>
          <w:sz w:val="22"/>
          <w:szCs w:val="22"/>
          <w:lang w:eastAsia="en-GB"/>
        </w:rPr>
        <w:tab/>
      </w:r>
      <w:r>
        <w:rPr>
          <w:noProof/>
          <w:lang w:eastAsia="zh-CN"/>
        </w:rPr>
        <w:t>PIN communication create procedure</w:t>
      </w:r>
      <w:r>
        <w:rPr>
          <w:noProof/>
        </w:rPr>
        <w:tab/>
      </w:r>
      <w:r>
        <w:rPr>
          <w:noProof/>
        </w:rPr>
        <w:fldChar w:fldCharType="begin" w:fldLock="1"/>
      </w:r>
      <w:r>
        <w:rPr>
          <w:noProof/>
        </w:rPr>
        <w:instrText xml:space="preserve"> PAGEREF _Toc172038197 \h </w:instrText>
      </w:r>
      <w:r>
        <w:rPr>
          <w:noProof/>
        </w:rPr>
      </w:r>
      <w:r>
        <w:rPr>
          <w:noProof/>
        </w:rPr>
        <w:fldChar w:fldCharType="separate"/>
      </w:r>
      <w:r>
        <w:rPr>
          <w:noProof/>
        </w:rPr>
        <w:t>86</w:t>
      </w:r>
      <w:r>
        <w:rPr>
          <w:noProof/>
        </w:rPr>
        <w:fldChar w:fldCharType="end"/>
      </w:r>
    </w:p>
    <w:p w14:paraId="733BEAC7" w14:textId="77777777" w:rsidR="00867545" w:rsidRPr="00E46E84" w:rsidRDefault="00867545">
      <w:pPr>
        <w:pStyle w:val="TOC4"/>
        <w:rPr>
          <w:rFonts w:ascii="Calibri" w:eastAsia="Times New Roman" w:hAnsi="Calibri"/>
          <w:noProof/>
          <w:kern w:val="2"/>
          <w:sz w:val="22"/>
          <w:szCs w:val="22"/>
          <w:lang w:eastAsia="en-GB"/>
        </w:rPr>
      </w:pPr>
      <w:r>
        <w:rPr>
          <w:noProof/>
        </w:rPr>
        <w:t>5.5.2.1</w:t>
      </w:r>
      <w:r w:rsidRPr="00E46E84">
        <w:rPr>
          <w:rFonts w:ascii="Calibri" w:eastAsia="Times New Roman" w:hAnsi="Calibri"/>
          <w:noProof/>
          <w:kern w:val="2"/>
          <w:sz w:val="22"/>
          <w:szCs w:val="22"/>
          <w:lang w:eastAsia="en-GB"/>
        </w:rPr>
        <w:tab/>
      </w:r>
      <w:r>
        <w:rPr>
          <w:noProof/>
        </w:rPr>
        <w:t>Requesting entity procedure</w:t>
      </w:r>
      <w:r>
        <w:rPr>
          <w:noProof/>
        </w:rPr>
        <w:tab/>
      </w:r>
      <w:r>
        <w:rPr>
          <w:noProof/>
        </w:rPr>
        <w:fldChar w:fldCharType="begin" w:fldLock="1"/>
      </w:r>
      <w:r>
        <w:rPr>
          <w:noProof/>
        </w:rPr>
        <w:instrText xml:space="preserve"> PAGEREF _Toc172038198 \h </w:instrText>
      </w:r>
      <w:r>
        <w:rPr>
          <w:noProof/>
        </w:rPr>
      </w:r>
      <w:r>
        <w:rPr>
          <w:noProof/>
        </w:rPr>
        <w:fldChar w:fldCharType="separate"/>
      </w:r>
      <w:r>
        <w:rPr>
          <w:noProof/>
        </w:rPr>
        <w:t>86</w:t>
      </w:r>
      <w:r>
        <w:rPr>
          <w:noProof/>
        </w:rPr>
        <w:fldChar w:fldCharType="end"/>
      </w:r>
    </w:p>
    <w:p w14:paraId="5CAAB70C" w14:textId="77777777" w:rsidR="00867545" w:rsidRPr="00E46E84" w:rsidRDefault="00867545">
      <w:pPr>
        <w:pStyle w:val="TOC4"/>
        <w:rPr>
          <w:rFonts w:ascii="Calibri" w:eastAsia="Times New Roman" w:hAnsi="Calibri"/>
          <w:noProof/>
          <w:kern w:val="2"/>
          <w:sz w:val="22"/>
          <w:szCs w:val="22"/>
          <w:lang w:eastAsia="en-GB"/>
        </w:rPr>
      </w:pPr>
      <w:r>
        <w:rPr>
          <w:noProof/>
        </w:rPr>
        <w:t>5.5.2.2</w:t>
      </w:r>
      <w:r w:rsidRPr="00E46E84">
        <w:rPr>
          <w:rFonts w:ascii="Calibri" w:eastAsia="Times New Roman" w:hAnsi="Calibri"/>
          <w:noProof/>
          <w:kern w:val="2"/>
          <w:sz w:val="22"/>
          <w:szCs w:val="22"/>
          <w:lang w:eastAsia="en-GB"/>
        </w:rPr>
        <w:tab/>
      </w:r>
      <w:r>
        <w:rPr>
          <w:noProof/>
        </w:rPr>
        <w:t>PMAE-C procedure</w:t>
      </w:r>
      <w:r>
        <w:rPr>
          <w:noProof/>
        </w:rPr>
        <w:tab/>
      </w:r>
      <w:r>
        <w:rPr>
          <w:noProof/>
        </w:rPr>
        <w:fldChar w:fldCharType="begin" w:fldLock="1"/>
      </w:r>
      <w:r>
        <w:rPr>
          <w:noProof/>
        </w:rPr>
        <w:instrText xml:space="preserve"> PAGEREF _Toc172038199 \h </w:instrText>
      </w:r>
      <w:r>
        <w:rPr>
          <w:noProof/>
        </w:rPr>
      </w:r>
      <w:r>
        <w:rPr>
          <w:noProof/>
        </w:rPr>
        <w:fldChar w:fldCharType="separate"/>
      </w:r>
      <w:r>
        <w:rPr>
          <w:noProof/>
        </w:rPr>
        <w:t>87</w:t>
      </w:r>
      <w:r>
        <w:rPr>
          <w:noProof/>
        </w:rPr>
        <w:fldChar w:fldCharType="end"/>
      </w:r>
    </w:p>
    <w:p w14:paraId="1C3D30C9" w14:textId="77777777" w:rsidR="00867545" w:rsidRPr="00E46E84" w:rsidRDefault="00867545">
      <w:pPr>
        <w:pStyle w:val="TOC4"/>
        <w:rPr>
          <w:rFonts w:ascii="Calibri" w:eastAsia="Times New Roman" w:hAnsi="Calibri"/>
          <w:noProof/>
          <w:kern w:val="2"/>
          <w:sz w:val="22"/>
          <w:szCs w:val="22"/>
          <w:lang w:eastAsia="en-GB"/>
        </w:rPr>
      </w:pPr>
      <w:r>
        <w:rPr>
          <w:noProof/>
        </w:rPr>
        <w:t>5.5.2.3</w:t>
      </w:r>
      <w:r w:rsidRPr="00E46E84">
        <w:rPr>
          <w:rFonts w:ascii="Calibri" w:eastAsia="Times New Roman" w:hAnsi="Calibri"/>
          <w:noProof/>
          <w:kern w:val="2"/>
          <w:sz w:val="22"/>
          <w:szCs w:val="22"/>
          <w:lang w:eastAsia="en-GB"/>
        </w:rPr>
        <w:tab/>
      </w:r>
      <w:r>
        <w:rPr>
          <w:noProof/>
        </w:rPr>
        <w:t>PGAE-C procedure</w:t>
      </w:r>
      <w:r>
        <w:rPr>
          <w:noProof/>
        </w:rPr>
        <w:tab/>
      </w:r>
      <w:r>
        <w:rPr>
          <w:noProof/>
        </w:rPr>
        <w:fldChar w:fldCharType="begin" w:fldLock="1"/>
      </w:r>
      <w:r>
        <w:rPr>
          <w:noProof/>
        </w:rPr>
        <w:instrText xml:space="preserve"> PAGEREF _Toc172038200 \h </w:instrText>
      </w:r>
      <w:r>
        <w:rPr>
          <w:noProof/>
        </w:rPr>
      </w:r>
      <w:r>
        <w:rPr>
          <w:noProof/>
        </w:rPr>
        <w:fldChar w:fldCharType="separate"/>
      </w:r>
      <w:r>
        <w:rPr>
          <w:noProof/>
        </w:rPr>
        <w:t>88</w:t>
      </w:r>
      <w:r>
        <w:rPr>
          <w:noProof/>
        </w:rPr>
        <w:fldChar w:fldCharType="end"/>
      </w:r>
    </w:p>
    <w:p w14:paraId="7285584C" w14:textId="77777777" w:rsidR="00867545" w:rsidRPr="00E46E84" w:rsidRDefault="00867545">
      <w:pPr>
        <w:pStyle w:val="TOC3"/>
        <w:rPr>
          <w:rFonts w:ascii="Calibri" w:eastAsia="Times New Roman" w:hAnsi="Calibri"/>
          <w:noProof/>
          <w:kern w:val="2"/>
          <w:sz w:val="22"/>
          <w:szCs w:val="22"/>
          <w:lang w:eastAsia="en-GB"/>
        </w:rPr>
      </w:pPr>
      <w:r>
        <w:rPr>
          <w:noProof/>
          <w:lang w:eastAsia="zh-CN"/>
        </w:rPr>
        <w:t>5.5.3</w:t>
      </w:r>
      <w:r w:rsidRPr="00E46E84">
        <w:rPr>
          <w:rFonts w:ascii="Calibri" w:eastAsia="Times New Roman" w:hAnsi="Calibri"/>
          <w:noProof/>
          <w:kern w:val="2"/>
          <w:sz w:val="22"/>
          <w:szCs w:val="22"/>
          <w:lang w:eastAsia="en-GB"/>
        </w:rPr>
        <w:tab/>
      </w:r>
      <w:r>
        <w:rPr>
          <w:noProof/>
          <w:lang w:eastAsia="zh-CN"/>
        </w:rPr>
        <w:t>PIN communication update procedure</w:t>
      </w:r>
      <w:r>
        <w:rPr>
          <w:noProof/>
        </w:rPr>
        <w:tab/>
      </w:r>
      <w:r>
        <w:rPr>
          <w:noProof/>
        </w:rPr>
        <w:fldChar w:fldCharType="begin" w:fldLock="1"/>
      </w:r>
      <w:r>
        <w:rPr>
          <w:noProof/>
        </w:rPr>
        <w:instrText xml:space="preserve"> PAGEREF _Toc172038201 \h </w:instrText>
      </w:r>
      <w:r>
        <w:rPr>
          <w:noProof/>
        </w:rPr>
      </w:r>
      <w:r>
        <w:rPr>
          <w:noProof/>
        </w:rPr>
        <w:fldChar w:fldCharType="separate"/>
      </w:r>
      <w:r>
        <w:rPr>
          <w:noProof/>
        </w:rPr>
        <w:t>89</w:t>
      </w:r>
      <w:r>
        <w:rPr>
          <w:noProof/>
        </w:rPr>
        <w:fldChar w:fldCharType="end"/>
      </w:r>
    </w:p>
    <w:p w14:paraId="00994E2E" w14:textId="77777777" w:rsidR="00867545" w:rsidRPr="00E46E84" w:rsidRDefault="00867545">
      <w:pPr>
        <w:pStyle w:val="TOC4"/>
        <w:rPr>
          <w:rFonts w:ascii="Calibri" w:eastAsia="Times New Roman" w:hAnsi="Calibri"/>
          <w:noProof/>
          <w:kern w:val="2"/>
          <w:sz w:val="22"/>
          <w:szCs w:val="22"/>
          <w:lang w:eastAsia="en-GB"/>
        </w:rPr>
      </w:pPr>
      <w:r>
        <w:rPr>
          <w:noProof/>
        </w:rPr>
        <w:t>5.5.3.1</w:t>
      </w:r>
      <w:r w:rsidRPr="00E46E84">
        <w:rPr>
          <w:rFonts w:ascii="Calibri" w:eastAsia="Times New Roman" w:hAnsi="Calibri"/>
          <w:noProof/>
          <w:kern w:val="2"/>
          <w:sz w:val="22"/>
          <w:szCs w:val="22"/>
          <w:lang w:eastAsia="en-GB"/>
        </w:rPr>
        <w:tab/>
      </w:r>
      <w:r>
        <w:rPr>
          <w:noProof/>
        </w:rPr>
        <w:t>Requesting entity procedure</w:t>
      </w:r>
      <w:r>
        <w:rPr>
          <w:noProof/>
        </w:rPr>
        <w:tab/>
      </w:r>
      <w:r>
        <w:rPr>
          <w:noProof/>
        </w:rPr>
        <w:fldChar w:fldCharType="begin" w:fldLock="1"/>
      </w:r>
      <w:r>
        <w:rPr>
          <w:noProof/>
        </w:rPr>
        <w:instrText xml:space="preserve"> PAGEREF _Toc172038202 \h </w:instrText>
      </w:r>
      <w:r>
        <w:rPr>
          <w:noProof/>
        </w:rPr>
      </w:r>
      <w:r>
        <w:rPr>
          <w:noProof/>
        </w:rPr>
        <w:fldChar w:fldCharType="separate"/>
      </w:r>
      <w:r>
        <w:rPr>
          <w:noProof/>
        </w:rPr>
        <w:t>89</w:t>
      </w:r>
      <w:r>
        <w:rPr>
          <w:noProof/>
        </w:rPr>
        <w:fldChar w:fldCharType="end"/>
      </w:r>
    </w:p>
    <w:p w14:paraId="1458E3D9" w14:textId="77777777" w:rsidR="00867545" w:rsidRPr="00E46E84" w:rsidRDefault="00867545">
      <w:pPr>
        <w:pStyle w:val="TOC4"/>
        <w:rPr>
          <w:rFonts w:ascii="Calibri" w:eastAsia="Times New Roman" w:hAnsi="Calibri"/>
          <w:noProof/>
          <w:kern w:val="2"/>
          <w:sz w:val="22"/>
          <w:szCs w:val="22"/>
          <w:lang w:eastAsia="en-GB"/>
        </w:rPr>
      </w:pPr>
      <w:r>
        <w:rPr>
          <w:noProof/>
        </w:rPr>
        <w:t>5.5.3.2</w:t>
      </w:r>
      <w:r w:rsidRPr="00E46E84">
        <w:rPr>
          <w:rFonts w:ascii="Calibri" w:eastAsia="Times New Roman" w:hAnsi="Calibri"/>
          <w:noProof/>
          <w:kern w:val="2"/>
          <w:sz w:val="22"/>
          <w:szCs w:val="22"/>
          <w:lang w:eastAsia="en-GB"/>
        </w:rPr>
        <w:tab/>
      </w:r>
      <w:r>
        <w:rPr>
          <w:noProof/>
        </w:rPr>
        <w:t>PMAE-C procedure</w:t>
      </w:r>
      <w:r>
        <w:rPr>
          <w:noProof/>
        </w:rPr>
        <w:tab/>
      </w:r>
      <w:r>
        <w:rPr>
          <w:noProof/>
        </w:rPr>
        <w:fldChar w:fldCharType="begin" w:fldLock="1"/>
      </w:r>
      <w:r>
        <w:rPr>
          <w:noProof/>
        </w:rPr>
        <w:instrText xml:space="preserve"> PAGEREF _Toc172038203 \h </w:instrText>
      </w:r>
      <w:r>
        <w:rPr>
          <w:noProof/>
        </w:rPr>
      </w:r>
      <w:r>
        <w:rPr>
          <w:noProof/>
        </w:rPr>
        <w:fldChar w:fldCharType="separate"/>
      </w:r>
      <w:r>
        <w:rPr>
          <w:noProof/>
        </w:rPr>
        <w:t>90</w:t>
      </w:r>
      <w:r>
        <w:rPr>
          <w:noProof/>
        </w:rPr>
        <w:fldChar w:fldCharType="end"/>
      </w:r>
    </w:p>
    <w:p w14:paraId="3129CAF5" w14:textId="77777777" w:rsidR="00867545" w:rsidRPr="00E46E84" w:rsidRDefault="00867545">
      <w:pPr>
        <w:pStyle w:val="TOC4"/>
        <w:rPr>
          <w:rFonts w:ascii="Calibri" w:eastAsia="Times New Roman" w:hAnsi="Calibri"/>
          <w:noProof/>
          <w:kern w:val="2"/>
          <w:sz w:val="22"/>
          <w:szCs w:val="22"/>
          <w:lang w:eastAsia="en-GB"/>
        </w:rPr>
      </w:pPr>
      <w:r>
        <w:rPr>
          <w:noProof/>
        </w:rPr>
        <w:t>5.5.3.3</w:t>
      </w:r>
      <w:r w:rsidRPr="00E46E84">
        <w:rPr>
          <w:rFonts w:ascii="Calibri" w:eastAsia="Times New Roman" w:hAnsi="Calibri"/>
          <w:noProof/>
          <w:kern w:val="2"/>
          <w:sz w:val="22"/>
          <w:szCs w:val="22"/>
          <w:lang w:eastAsia="en-GB"/>
        </w:rPr>
        <w:tab/>
      </w:r>
      <w:r>
        <w:rPr>
          <w:noProof/>
        </w:rPr>
        <w:t>PGAE-C procedure</w:t>
      </w:r>
      <w:r>
        <w:rPr>
          <w:noProof/>
        </w:rPr>
        <w:tab/>
      </w:r>
      <w:r>
        <w:rPr>
          <w:noProof/>
        </w:rPr>
        <w:fldChar w:fldCharType="begin" w:fldLock="1"/>
      </w:r>
      <w:r>
        <w:rPr>
          <w:noProof/>
        </w:rPr>
        <w:instrText xml:space="preserve"> PAGEREF _Toc172038204 \h </w:instrText>
      </w:r>
      <w:r>
        <w:rPr>
          <w:noProof/>
        </w:rPr>
      </w:r>
      <w:r>
        <w:rPr>
          <w:noProof/>
        </w:rPr>
        <w:fldChar w:fldCharType="separate"/>
      </w:r>
      <w:r>
        <w:rPr>
          <w:noProof/>
        </w:rPr>
        <w:t>91</w:t>
      </w:r>
      <w:r>
        <w:rPr>
          <w:noProof/>
        </w:rPr>
        <w:fldChar w:fldCharType="end"/>
      </w:r>
    </w:p>
    <w:p w14:paraId="2B5BF727" w14:textId="77777777" w:rsidR="00867545" w:rsidRPr="00E46E84" w:rsidRDefault="00867545">
      <w:pPr>
        <w:pStyle w:val="TOC3"/>
        <w:rPr>
          <w:rFonts w:ascii="Calibri" w:eastAsia="Times New Roman" w:hAnsi="Calibri"/>
          <w:noProof/>
          <w:kern w:val="2"/>
          <w:sz w:val="22"/>
          <w:szCs w:val="22"/>
          <w:lang w:eastAsia="en-GB"/>
        </w:rPr>
      </w:pPr>
      <w:r>
        <w:rPr>
          <w:noProof/>
          <w:lang w:eastAsia="zh-CN"/>
        </w:rPr>
        <w:t>5.5.4</w:t>
      </w:r>
      <w:r w:rsidRPr="00E46E84">
        <w:rPr>
          <w:rFonts w:ascii="Calibri" w:eastAsia="Times New Roman" w:hAnsi="Calibri"/>
          <w:noProof/>
          <w:kern w:val="2"/>
          <w:sz w:val="22"/>
          <w:szCs w:val="22"/>
          <w:lang w:eastAsia="en-GB"/>
        </w:rPr>
        <w:tab/>
      </w:r>
      <w:r>
        <w:rPr>
          <w:noProof/>
          <w:lang w:eastAsia="zh-CN"/>
        </w:rPr>
        <w:t>PIN communication delete procedure</w:t>
      </w:r>
      <w:r>
        <w:rPr>
          <w:noProof/>
        </w:rPr>
        <w:tab/>
      </w:r>
      <w:r>
        <w:rPr>
          <w:noProof/>
        </w:rPr>
        <w:fldChar w:fldCharType="begin" w:fldLock="1"/>
      </w:r>
      <w:r>
        <w:rPr>
          <w:noProof/>
        </w:rPr>
        <w:instrText xml:space="preserve"> PAGEREF _Toc172038205 \h </w:instrText>
      </w:r>
      <w:r>
        <w:rPr>
          <w:noProof/>
        </w:rPr>
      </w:r>
      <w:r>
        <w:rPr>
          <w:noProof/>
        </w:rPr>
        <w:fldChar w:fldCharType="separate"/>
      </w:r>
      <w:r>
        <w:rPr>
          <w:noProof/>
        </w:rPr>
        <w:t>92</w:t>
      </w:r>
      <w:r>
        <w:rPr>
          <w:noProof/>
        </w:rPr>
        <w:fldChar w:fldCharType="end"/>
      </w:r>
    </w:p>
    <w:p w14:paraId="022562B5" w14:textId="77777777" w:rsidR="00867545" w:rsidRPr="00E46E84" w:rsidRDefault="00867545">
      <w:pPr>
        <w:pStyle w:val="TOC4"/>
        <w:rPr>
          <w:rFonts w:ascii="Calibri" w:eastAsia="Times New Roman" w:hAnsi="Calibri"/>
          <w:noProof/>
          <w:kern w:val="2"/>
          <w:sz w:val="22"/>
          <w:szCs w:val="22"/>
          <w:lang w:eastAsia="en-GB"/>
        </w:rPr>
      </w:pPr>
      <w:r>
        <w:rPr>
          <w:noProof/>
        </w:rPr>
        <w:t>5.5.4.1</w:t>
      </w:r>
      <w:r w:rsidRPr="00E46E84">
        <w:rPr>
          <w:rFonts w:ascii="Calibri" w:eastAsia="Times New Roman" w:hAnsi="Calibri"/>
          <w:noProof/>
          <w:kern w:val="2"/>
          <w:sz w:val="22"/>
          <w:szCs w:val="22"/>
          <w:lang w:eastAsia="en-GB"/>
        </w:rPr>
        <w:tab/>
      </w:r>
      <w:r>
        <w:rPr>
          <w:noProof/>
        </w:rPr>
        <w:t>Requesting entity procedure</w:t>
      </w:r>
      <w:r>
        <w:rPr>
          <w:noProof/>
        </w:rPr>
        <w:tab/>
      </w:r>
      <w:r>
        <w:rPr>
          <w:noProof/>
        </w:rPr>
        <w:fldChar w:fldCharType="begin" w:fldLock="1"/>
      </w:r>
      <w:r>
        <w:rPr>
          <w:noProof/>
        </w:rPr>
        <w:instrText xml:space="preserve"> PAGEREF _Toc172038206 \h </w:instrText>
      </w:r>
      <w:r>
        <w:rPr>
          <w:noProof/>
        </w:rPr>
      </w:r>
      <w:r>
        <w:rPr>
          <w:noProof/>
        </w:rPr>
        <w:fldChar w:fldCharType="separate"/>
      </w:r>
      <w:r>
        <w:rPr>
          <w:noProof/>
        </w:rPr>
        <w:t>92</w:t>
      </w:r>
      <w:r>
        <w:rPr>
          <w:noProof/>
        </w:rPr>
        <w:fldChar w:fldCharType="end"/>
      </w:r>
    </w:p>
    <w:p w14:paraId="6F48792E" w14:textId="77777777" w:rsidR="00867545" w:rsidRPr="00E46E84" w:rsidRDefault="00867545">
      <w:pPr>
        <w:pStyle w:val="TOC4"/>
        <w:rPr>
          <w:rFonts w:ascii="Calibri" w:eastAsia="Times New Roman" w:hAnsi="Calibri"/>
          <w:noProof/>
          <w:kern w:val="2"/>
          <w:sz w:val="22"/>
          <w:szCs w:val="22"/>
          <w:lang w:eastAsia="en-GB"/>
        </w:rPr>
      </w:pPr>
      <w:r>
        <w:rPr>
          <w:noProof/>
        </w:rPr>
        <w:t>5.5.4.2</w:t>
      </w:r>
      <w:r w:rsidRPr="00E46E84">
        <w:rPr>
          <w:rFonts w:ascii="Calibri" w:eastAsia="Times New Roman" w:hAnsi="Calibri"/>
          <w:noProof/>
          <w:kern w:val="2"/>
          <w:sz w:val="22"/>
          <w:szCs w:val="22"/>
          <w:lang w:eastAsia="en-GB"/>
        </w:rPr>
        <w:tab/>
      </w:r>
      <w:r>
        <w:rPr>
          <w:noProof/>
        </w:rPr>
        <w:t>PMAE-C procedure</w:t>
      </w:r>
      <w:r>
        <w:rPr>
          <w:noProof/>
        </w:rPr>
        <w:tab/>
      </w:r>
      <w:r>
        <w:rPr>
          <w:noProof/>
        </w:rPr>
        <w:fldChar w:fldCharType="begin" w:fldLock="1"/>
      </w:r>
      <w:r>
        <w:rPr>
          <w:noProof/>
        </w:rPr>
        <w:instrText xml:space="preserve"> PAGEREF _Toc172038207 \h </w:instrText>
      </w:r>
      <w:r>
        <w:rPr>
          <w:noProof/>
        </w:rPr>
      </w:r>
      <w:r>
        <w:rPr>
          <w:noProof/>
        </w:rPr>
        <w:fldChar w:fldCharType="separate"/>
      </w:r>
      <w:r>
        <w:rPr>
          <w:noProof/>
        </w:rPr>
        <w:t>92</w:t>
      </w:r>
      <w:r>
        <w:rPr>
          <w:noProof/>
        </w:rPr>
        <w:fldChar w:fldCharType="end"/>
      </w:r>
    </w:p>
    <w:p w14:paraId="4A5DBD7B" w14:textId="77777777" w:rsidR="00867545" w:rsidRPr="00E46E84" w:rsidRDefault="00867545">
      <w:pPr>
        <w:pStyle w:val="TOC4"/>
        <w:rPr>
          <w:rFonts w:ascii="Calibri" w:eastAsia="Times New Roman" w:hAnsi="Calibri"/>
          <w:noProof/>
          <w:kern w:val="2"/>
          <w:sz w:val="22"/>
          <w:szCs w:val="22"/>
          <w:lang w:eastAsia="en-GB"/>
        </w:rPr>
      </w:pPr>
      <w:r>
        <w:rPr>
          <w:noProof/>
        </w:rPr>
        <w:t>5.5.4.3</w:t>
      </w:r>
      <w:r w:rsidRPr="00E46E84">
        <w:rPr>
          <w:rFonts w:ascii="Calibri" w:eastAsia="Times New Roman" w:hAnsi="Calibri"/>
          <w:noProof/>
          <w:kern w:val="2"/>
          <w:sz w:val="22"/>
          <w:szCs w:val="22"/>
          <w:lang w:eastAsia="en-GB"/>
        </w:rPr>
        <w:tab/>
      </w:r>
      <w:r>
        <w:rPr>
          <w:noProof/>
        </w:rPr>
        <w:t>PGAE-C procedure</w:t>
      </w:r>
      <w:r>
        <w:rPr>
          <w:noProof/>
        </w:rPr>
        <w:tab/>
      </w:r>
      <w:r>
        <w:rPr>
          <w:noProof/>
        </w:rPr>
        <w:fldChar w:fldCharType="begin" w:fldLock="1"/>
      </w:r>
      <w:r>
        <w:rPr>
          <w:noProof/>
        </w:rPr>
        <w:instrText xml:space="preserve"> PAGEREF _Toc172038208 \h </w:instrText>
      </w:r>
      <w:r>
        <w:rPr>
          <w:noProof/>
        </w:rPr>
      </w:r>
      <w:r>
        <w:rPr>
          <w:noProof/>
        </w:rPr>
        <w:fldChar w:fldCharType="separate"/>
      </w:r>
      <w:r>
        <w:rPr>
          <w:noProof/>
        </w:rPr>
        <w:t>93</w:t>
      </w:r>
      <w:r>
        <w:rPr>
          <w:noProof/>
        </w:rPr>
        <w:fldChar w:fldCharType="end"/>
      </w:r>
    </w:p>
    <w:p w14:paraId="093AEFE1" w14:textId="77777777" w:rsidR="00867545" w:rsidRPr="00E46E84" w:rsidRDefault="00867545">
      <w:pPr>
        <w:pStyle w:val="TOC2"/>
        <w:rPr>
          <w:rFonts w:ascii="Calibri" w:eastAsia="Times New Roman" w:hAnsi="Calibri"/>
          <w:noProof/>
          <w:kern w:val="2"/>
          <w:sz w:val="22"/>
          <w:szCs w:val="22"/>
          <w:lang w:eastAsia="en-GB"/>
        </w:rPr>
      </w:pPr>
      <w:r>
        <w:rPr>
          <w:noProof/>
        </w:rPr>
        <w:t>5.6</w:t>
      </w:r>
      <w:r w:rsidRPr="00E46E84">
        <w:rPr>
          <w:rFonts w:ascii="Calibri" w:eastAsia="Times New Roman" w:hAnsi="Calibri"/>
          <w:noProof/>
          <w:kern w:val="2"/>
          <w:sz w:val="22"/>
          <w:szCs w:val="22"/>
          <w:lang w:eastAsia="en-GB"/>
        </w:rPr>
        <w:tab/>
      </w:r>
      <w:r>
        <w:rPr>
          <w:noProof/>
        </w:rPr>
        <w:t>Application server discovery in PIN</w:t>
      </w:r>
      <w:r>
        <w:rPr>
          <w:noProof/>
        </w:rPr>
        <w:tab/>
      </w:r>
      <w:r>
        <w:rPr>
          <w:noProof/>
        </w:rPr>
        <w:fldChar w:fldCharType="begin" w:fldLock="1"/>
      </w:r>
      <w:r>
        <w:rPr>
          <w:noProof/>
        </w:rPr>
        <w:instrText xml:space="preserve"> PAGEREF _Toc172038209 \h </w:instrText>
      </w:r>
      <w:r>
        <w:rPr>
          <w:noProof/>
        </w:rPr>
      </w:r>
      <w:r>
        <w:rPr>
          <w:noProof/>
        </w:rPr>
        <w:fldChar w:fldCharType="separate"/>
      </w:r>
      <w:r>
        <w:rPr>
          <w:noProof/>
        </w:rPr>
        <w:t>94</w:t>
      </w:r>
      <w:r>
        <w:rPr>
          <w:noProof/>
        </w:rPr>
        <w:fldChar w:fldCharType="end"/>
      </w:r>
    </w:p>
    <w:p w14:paraId="35113633" w14:textId="77777777" w:rsidR="00867545" w:rsidRPr="00E46E84" w:rsidRDefault="00867545">
      <w:pPr>
        <w:pStyle w:val="TOC3"/>
        <w:rPr>
          <w:rFonts w:ascii="Calibri" w:eastAsia="Times New Roman" w:hAnsi="Calibri"/>
          <w:noProof/>
          <w:kern w:val="2"/>
          <w:sz w:val="22"/>
          <w:szCs w:val="22"/>
          <w:lang w:eastAsia="en-GB"/>
        </w:rPr>
      </w:pPr>
      <w:r>
        <w:rPr>
          <w:noProof/>
          <w:lang w:eastAsia="zh-CN"/>
        </w:rPr>
        <w:t>5.6.1</w:t>
      </w:r>
      <w:r w:rsidRPr="00E46E84">
        <w:rPr>
          <w:rFonts w:ascii="Calibri" w:eastAsia="Times New Roman"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_Toc172038210 \h </w:instrText>
      </w:r>
      <w:r>
        <w:rPr>
          <w:noProof/>
        </w:rPr>
      </w:r>
      <w:r>
        <w:rPr>
          <w:noProof/>
        </w:rPr>
        <w:fldChar w:fldCharType="separate"/>
      </w:r>
      <w:r>
        <w:rPr>
          <w:noProof/>
        </w:rPr>
        <w:t>94</w:t>
      </w:r>
      <w:r>
        <w:rPr>
          <w:noProof/>
        </w:rPr>
        <w:fldChar w:fldCharType="end"/>
      </w:r>
    </w:p>
    <w:p w14:paraId="7059037D" w14:textId="77777777" w:rsidR="00867545" w:rsidRPr="00E46E84" w:rsidRDefault="00867545">
      <w:pPr>
        <w:pStyle w:val="TOC3"/>
        <w:rPr>
          <w:rFonts w:ascii="Calibri" w:eastAsia="Times New Roman" w:hAnsi="Calibri"/>
          <w:noProof/>
          <w:kern w:val="2"/>
          <w:sz w:val="22"/>
          <w:szCs w:val="22"/>
          <w:lang w:eastAsia="en-GB"/>
        </w:rPr>
      </w:pPr>
      <w:r>
        <w:rPr>
          <w:noProof/>
          <w:lang w:eastAsia="zh-CN"/>
        </w:rPr>
        <w:t>5.6.2</w:t>
      </w:r>
      <w:r w:rsidRPr="00E46E84">
        <w:rPr>
          <w:rFonts w:ascii="Calibri" w:eastAsia="Times New Roman" w:hAnsi="Calibri"/>
          <w:noProof/>
          <w:kern w:val="2"/>
          <w:sz w:val="22"/>
          <w:szCs w:val="22"/>
          <w:lang w:eastAsia="en-GB"/>
        </w:rPr>
        <w:tab/>
      </w:r>
      <w:r>
        <w:rPr>
          <w:noProof/>
          <w:lang w:eastAsia="zh-CN"/>
        </w:rPr>
        <w:t>Requesting entity procedure</w:t>
      </w:r>
      <w:r>
        <w:rPr>
          <w:noProof/>
        </w:rPr>
        <w:tab/>
      </w:r>
      <w:r>
        <w:rPr>
          <w:noProof/>
        </w:rPr>
        <w:fldChar w:fldCharType="begin" w:fldLock="1"/>
      </w:r>
      <w:r>
        <w:rPr>
          <w:noProof/>
        </w:rPr>
        <w:instrText xml:space="preserve"> PAGEREF _Toc172038211 \h </w:instrText>
      </w:r>
      <w:r>
        <w:rPr>
          <w:noProof/>
        </w:rPr>
      </w:r>
      <w:r>
        <w:rPr>
          <w:noProof/>
        </w:rPr>
        <w:fldChar w:fldCharType="separate"/>
      </w:r>
      <w:r>
        <w:rPr>
          <w:noProof/>
        </w:rPr>
        <w:t>94</w:t>
      </w:r>
      <w:r>
        <w:rPr>
          <w:noProof/>
        </w:rPr>
        <w:fldChar w:fldCharType="end"/>
      </w:r>
    </w:p>
    <w:p w14:paraId="21E7BEC2" w14:textId="77777777" w:rsidR="00867545" w:rsidRPr="00E46E84" w:rsidRDefault="00867545">
      <w:pPr>
        <w:pStyle w:val="TOC3"/>
        <w:rPr>
          <w:rFonts w:ascii="Calibri" w:eastAsia="Times New Roman" w:hAnsi="Calibri"/>
          <w:noProof/>
          <w:kern w:val="2"/>
          <w:sz w:val="22"/>
          <w:szCs w:val="22"/>
          <w:lang w:eastAsia="en-GB"/>
        </w:rPr>
      </w:pPr>
      <w:r>
        <w:rPr>
          <w:noProof/>
          <w:lang w:eastAsia="zh-CN"/>
        </w:rPr>
        <w:t>5.6.3</w:t>
      </w:r>
      <w:r w:rsidRPr="00E46E84">
        <w:rPr>
          <w:rFonts w:ascii="Calibri" w:eastAsia="Times New Roman" w:hAnsi="Calibri"/>
          <w:noProof/>
          <w:kern w:val="2"/>
          <w:sz w:val="22"/>
          <w:szCs w:val="22"/>
          <w:lang w:eastAsia="en-GB"/>
        </w:rPr>
        <w:tab/>
      </w:r>
      <w:r>
        <w:rPr>
          <w:noProof/>
          <w:lang w:eastAsia="zh-CN"/>
        </w:rPr>
        <w:t>PMAE-C procedure</w:t>
      </w:r>
      <w:r>
        <w:rPr>
          <w:noProof/>
        </w:rPr>
        <w:tab/>
      </w:r>
      <w:r>
        <w:rPr>
          <w:noProof/>
        </w:rPr>
        <w:fldChar w:fldCharType="begin" w:fldLock="1"/>
      </w:r>
      <w:r>
        <w:rPr>
          <w:noProof/>
        </w:rPr>
        <w:instrText xml:space="preserve"> PAGEREF _Toc172038212 \h </w:instrText>
      </w:r>
      <w:r>
        <w:rPr>
          <w:noProof/>
        </w:rPr>
      </w:r>
      <w:r>
        <w:rPr>
          <w:noProof/>
        </w:rPr>
        <w:fldChar w:fldCharType="separate"/>
      </w:r>
      <w:r>
        <w:rPr>
          <w:noProof/>
        </w:rPr>
        <w:t>94</w:t>
      </w:r>
      <w:r>
        <w:rPr>
          <w:noProof/>
        </w:rPr>
        <w:fldChar w:fldCharType="end"/>
      </w:r>
    </w:p>
    <w:p w14:paraId="528DE521" w14:textId="77777777" w:rsidR="00867545" w:rsidRPr="00E46E84" w:rsidRDefault="00867545">
      <w:pPr>
        <w:pStyle w:val="TOC3"/>
        <w:rPr>
          <w:rFonts w:ascii="Calibri" w:eastAsia="Times New Roman" w:hAnsi="Calibri"/>
          <w:noProof/>
          <w:kern w:val="2"/>
          <w:sz w:val="22"/>
          <w:szCs w:val="22"/>
          <w:lang w:eastAsia="en-GB"/>
        </w:rPr>
      </w:pPr>
      <w:r>
        <w:rPr>
          <w:noProof/>
          <w:lang w:eastAsia="zh-CN"/>
        </w:rPr>
        <w:lastRenderedPageBreak/>
        <w:t>5.6.4</w:t>
      </w:r>
      <w:r w:rsidRPr="00E46E84">
        <w:rPr>
          <w:rFonts w:ascii="Calibri" w:eastAsia="Times New Roman" w:hAnsi="Calibri"/>
          <w:noProof/>
          <w:kern w:val="2"/>
          <w:sz w:val="22"/>
          <w:szCs w:val="22"/>
          <w:lang w:eastAsia="en-GB"/>
        </w:rPr>
        <w:tab/>
      </w:r>
      <w:r>
        <w:rPr>
          <w:noProof/>
          <w:lang w:eastAsia="zh-CN"/>
        </w:rPr>
        <w:t>PAE-S procedure</w:t>
      </w:r>
      <w:r>
        <w:rPr>
          <w:noProof/>
        </w:rPr>
        <w:tab/>
      </w:r>
      <w:r>
        <w:rPr>
          <w:noProof/>
        </w:rPr>
        <w:fldChar w:fldCharType="begin" w:fldLock="1"/>
      </w:r>
      <w:r>
        <w:rPr>
          <w:noProof/>
        </w:rPr>
        <w:instrText xml:space="preserve"> PAGEREF _Toc172038213 \h </w:instrText>
      </w:r>
      <w:r>
        <w:rPr>
          <w:noProof/>
        </w:rPr>
      </w:r>
      <w:r>
        <w:rPr>
          <w:noProof/>
        </w:rPr>
        <w:fldChar w:fldCharType="separate"/>
      </w:r>
      <w:r>
        <w:rPr>
          <w:noProof/>
        </w:rPr>
        <w:t>96</w:t>
      </w:r>
      <w:r>
        <w:rPr>
          <w:noProof/>
        </w:rPr>
        <w:fldChar w:fldCharType="end"/>
      </w:r>
    </w:p>
    <w:p w14:paraId="289BF5DC" w14:textId="77777777" w:rsidR="00867545" w:rsidRPr="00E46E84" w:rsidRDefault="00867545">
      <w:pPr>
        <w:pStyle w:val="TOC2"/>
        <w:rPr>
          <w:rFonts w:ascii="Calibri" w:eastAsia="Times New Roman" w:hAnsi="Calibri"/>
          <w:noProof/>
          <w:kern w:val="2"/>
          <w:sz w:val="22"/>
          <w:szCs w:val="22"/>
          <w:lang w:eastAsia="en-GB"/>
        </w:rPr>
      </w:pPr>
      <w:r>
        <w:rPr>
          <w:noProof/>
        </w:rPr>
        <w:t>5.7</w:t>
      </w:r>
      <w:r w:rsidRPr="00E46E84">
        <w:rPr>
          <w:rFonts w:ascii="Calibri" w:eastAsia="Times New Roman" w:hAnsi="Calibri"/>
          <w:noProof/>
          <w:kern w:val="2"/>
          <w:sz w:val="22"/>
          <w:szCs w:val="22"/>
          <w:lang w:eastAsia="en-GB"/>
        </w:rPr>
        <w:tab/>
      </w:r>
      <w:r>
        <w:rPr>
          <w:noProof/>
        </w:rPr>
        <w:t>Service Switch</w:t>
      </w:r>
      <w:r>
        <w:rPr>
          <w:noProof/>
        </w:rPr>
        <w:tab/>
      </w:r>
      <w:r>
        <w:rPr>
          <w:noProof/>
        </w:rPr>
        <w:fldChar w:fldCharType="begin" w:fldLock="1"/>
      </w:r>
      <w:r>
        <w:rPr>
          <w:noProof/>
        </w:rPr>
        <w:instrText xml:space="preserve"> PAGEREF _Toc172038214 \h </w:instrText>
      </w:r>
      <w:r>
        <w:rPr>
          <w:noProof/>
        </w:rPr>
      </w:r>
      <w:r>
        <w:rPr>
          <w:noProof/>
        </w:rPr>
        <w:fldChar w:fldCharType="separate"/>
      </w:r>
      <w:r>
        <w:rPr>
          <w:noProof/>
        </w:rPr>
        <w:t>96</w:t>
      </w:r>
      <w:r>
        <w:rPr>
          <w:noProof/>
        </w:rPr>
        <w:fldChar w:fldCharType="end"/>
      </w:r>
    </w:p>
    <w:p w14:paraId="0233CEB8" w14:textId="77777777" w:rsidR="00867545" w:rsidRPr="00E46E84" w:rsidRDefault="00867545">
      <w:pPr>
        <w:pStyle w:val="TOC3"/>
        <w:rPr>
          <w:rFonts w:ascii="Calibri" w:eastAsia="Times New Roman" w:hAnsi="Calibri"/>
          <w:noProof/>
          <w:kern w:val="2"/>
          <w:sz w:val="22"/>
          <w:szCs w:val="22"/>
          <w:lang w:eastAsia="en-GB"/>
        </w:rPr>
      </w:pPr>
      <w:r>
        <w:rPr>
          <w:noProof/>
          <w:lang w:eastAsia="zh-CN"/>
        </w:rPr>
        <w:t>5.7.1</w:t>
      </w:r>
      <w:r w:rsidRPr="00E46E84">
        <w:rPr>
          <w:rFonts w:ascii="Calibri" w:eastAsia="Times New Roman"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_Toc172038215 \h </w:instrText>
      </w:r>
      <w:r>
        <w:rPr>
          <w:noProof/>
        </w:rPr>
      </w:r>
      <w:r>
        <w:rPr>
          <w:noProof/>
        </w:rPr>
        <w:fldChar w:fldCharType="separate"/>
      </w:r>
      <w:r>
        <w:rPr>
          <w:noProof/>
        </w:rPr>
        <w:t>96</w:t>
      </w:r>
      <w:r>
        <w:rPr>
          <w:noProof/>
        </w:rPr>
        <w:fldChar w:fldCharType="end"/>
      </w:r>
    </w:p>
    <w:p w14:paraId="188E1B7F" w14:textId="77777777" w:rsidR="00867545" w:rsidRPr="00E46E84" w:rsidRDefault="00867545">
      <w:pPr>
        <w:pStyle w:val="TOC3"/>
        <w:rPr>
          <w:rFonts w:ascii="Calibri" w:eastAsia="Times New Roman" w:hAnsi="Calibri"/>
          <w:noProof/>
          <w:kern w:val="2"/>
          <w:sz w:val="22"/>
          <w:szCs w:val="22"/>
          <w:lang w:eastAsia="en-GB"/>
        </w:rPr>
      </w:pPr>
      <w:r>
        <w:rPr>
          <w:noProof/>
          <w:lang w:eastAsia="zh-CN"/>
        </w:rPr>
        <w:t>5.7.2</w:t>
      </w:r>
      <w:r w:rsidRPr="00E46E84">
        <w:rPr>
          <w:rFonts w:ascii="Calibri" w:eastAsia="Times New Roman" w:hAnsi="Calibri"/>
          <w:noProof/>
          <w:kern w:val="2"/>
          <w:sz w:val="22"/>
          <w:szCs w:val="22"/>
          <w:lang w:eastAsia="en-GB"/>
        </w:rPr>
        <w:tab/>
      </w:r>
      <w:r w:rsidRPr="00B21575">
        <w:rPr>
          <w:rFonts w:eastAsia="DengXian"/>
          <w:noProof/>
          <w:lang w:val="en-US"/>
        </w:rPr>
        <w:t>PIN service switch with PAE-S support</w:t>
      </w:r>
      <w:r>
        <w:rPr>
          <w:noProof/>
        </w:rPr>
        <w:tab/>
      </w:r>
      <w:r>
        <w:rPr>
          <w:noProof/>
        </w:rPr>
        <w:fldChar w:fldCharType="begin" w:fldLock="1"/>
      </w:r>
      <w:r>
        <w:rPr>
          <w:noProof/>
        </w:rPr>
        <w:instrText xml:space="preserve"> PAGEREF _Toc172038216 \h </w:instrText>
      </w:r>
      <w:r>
        <w:rPr>
          <w:noProof/>
        </w:rPr>
      </w:r>
      <w:r>
        <w:rPr>
          <w:noProof/>
        </w:rPr>
        <w:fldChar w:fldCharType="separate"/>
      </w:r>
      <w:r>
        <w:rPr>
          <w:noProof/>
        </w:rPr>
        <w:t>97</w:t>
      </w:r>
      <w:r>
        <w:rPr>
          <w:noProof/>
        </w:rPr>
        <w:fldChar w:fldCharType="end"/>
      </w:r>
    </w:p>
    <w:p w14:paraId="1EC1A8E3" w14:textId="77777777" w:rsidR="00867545" w:rsidRPr="00E46E84" w:rsidRDefault="00867545">
      <w:pPr>
        <w:pStyle w:val="TOC4"/>
        <w:rPr>
          <w:rFonts w:ascii="Calibri" w:eastAsia="Times New Roman" w:hAnsi="Calibri"/>
          <w:noProof/>
          <w:kern w:val="2"/>
          <w:sz w:val="22"/>
          <w:szCs w:val="22"/>
          <w:lang w:eastAsia="en-GB"/>
        </w:rPr>
      </w:pPr>
      <w:r>
        <w:rPr>
          <w:noProof/>
          <w:lang w:eastAsia="zh-CN"/>
        </w:rPr>
        <w:t>5.7.2.1</w:t>
      </w:r>
      <w:r w:rsidRPr="00E46E84">
        <w:rPr>
          <w:rFonts w:ascii="Calibri" w:eastAsia="Times New Roman"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_Toc172038217 \h </w:instrText>
      </w:r>
      <w:r>
        <w:rPr>
          <w:noProof/>
        </w:rPr>
      </w:r>
      <w:r>
        <w:rPr>
          <w:noProof/>
        </w:rPr>
        <w:fldChar w:fldCharType="separate"/>
      </w:r>
      <w:r>
        <w:rPr>
          <w:noProof/>
        </w:rPr>
        <w:t>97</w:t>
      </w:r>
      <w:r>
        <w:rPr>
          <w:noProof/>
        </w:rPr>
        <w:fldChar w:fldCharType="end"/>
      </w:r>
    </w:p>
    <w:p w14:paraId="0678DD77" w14:textId="77777777" w:rsidR="00867545" w:rsidRPr="00E46E84" w:rsidRDefault="00867545">
      <w:pPr>
        <w:pStyle w:val="TOC4"/>
        <w:rPr>
          <w:rFonts w:ascii="Calibri" w:eastAsia="Times New Roman" w:hAnsi="Calibri"/>
          <w:noProof/>
          <w:kern w:val="2"/>
          <w:sz w:val="22"/>
          <w:szCs w:val="22"/>
          <w:lang w:eastAsia="en-GB"/>
        </w:rPr>
      </w:pPr>
      <w:r>
        <w:rPr>
          <w:noProof/>
        </w:rPr>
        <w:t>5.7.2.2</w:t>
      </w:r>
      <w:r w:rsidRPr="00E46E84">
        <w:rPr>
          <w:rFonts w:ascii="Calibri" w:eastAsia="Times New Roman" w:hAnsi="Calibri"/>
          <w:noProof/>
          <w:kern w:val="2"/>
          <w:sz w:val="22"/>
          <w:szCs w:val="22"/>
          <w:lang w:eastAsia="en-GB"/>
        </w:rPr>
        <w:tab/>
      </w:r>
      <w:r>
        <w:rPr>
          <w:noProof/>
        </w:rPr>
        <w:t>PIN Service Switch with assistance from PAE-S</w:t>
      </w:r>
      <w:r>
        <w:rPr>
          <w:noProof/>
        </w:rPr>
        <w:tab/>
      </w:r>
      <w:r>
        <w:rPr>
          <w:noProof/>
        </w:rPr>
        <w:fldChar w:fldCharType="begin" w:fldLock="1"/>
      </w:r>
      <w:r>
        <w:rPr>
          <w:noProof/>
        </w:rPr>
        <w:instrText xml:space="preserve"> PAGEREF _Toc172038218 \h </w:instrText>
      </w:r>
      <w:r>
        <w:rPr>
          <w:noProof/>
        </w:rPr>
      </w:r>
      <w:r>
        <w:rPr>
          <w:noProof/>
        </w:rPr>
        <w:fldChar w:fldCharType="separate"/>
      </w:r>
      <w:r>
        <w:rPr>
          <w:noProof/>
        </w:rPr>
        <w:t>97</w:t>
      </w:r>
      <w:r>
        <w:rPr>
          <w:noProof/>
        </w:rPr>
        <w:fldChar w:fldCharType="end"/>
      </w:r>
    </w:p>
    <w:p w14:paraId="65D4DF44"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5.7.2.2.1</w:t>
      </w:r>
      <w:r w:rsidRPr="00E46E84">
        <w:rPr>
          <w:rFonts w:ascii="Calibri" w:eastAsia="Times New Roman" w:hAnsi="Calibri"/>
          <w:noProof/>
          <w:kern w:val="2"/>
          <w:sz w:val="22"/>
          <w:szCs w:val="22"/>
          <w:lang w:eastAsia="en-GB"/>
        </w:rPr>
        <w:tab/>
      </w:r>
      <w:r>
        <w:rPr>
          <w:noProof/>
          <w:lang w:eastAsia="zh-CN"/>
        </w:rPr>
        <w:t>PEAE-C procedure</w:t>
      </w:r>
      <w:r>
        <w:rPr>
          <w:noProof/>
        </w:rPr>
        <w:tab/>
      </w:r>
      <w:r>
        <w:rPr>
          <w:noProof/>
        </w:rPr>
        <w:fldChar w:fldCharType="begin" w:fldLock="1"/>
      </w:r>
      <w:r>
        <w:rPr>
          <w:noProof/>
        </w:rPr>
        <w:instrText xml:space="preserve"> PAGEREF _Toc172038219 \h </w:instrText>
      </w:r>
      <w:r>
        <w:rPr>
          <w:noProof/>
        </w:rPr>
      </w:r>
      <w:r>
        <w:rPr>
          <w:noProof/>
        </w:rPr>
        <w:fldChar w:fldCharType="separate"/>
      </w:r>
      <w:r>
        <w:rPr>
          <w:noProof/>
        </w:rPr>
        <w:t>97</w:t>
      </w:r>
      <w:r>
        <w:rPr>
          <w:noProof/>
        </w:rPr>
        <w:fldChar w:fldCharType="end"/>
      </w:r>
    </w:p>
    <w:p w14:paraId="32862705"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5.7.2.2.2</w:t>
      </w:r>
      <w:r w:rsidRPr="00E46E84">
        <w:rPr>
          <w:rFonts w:ascii="Calibri" w:eastAsia="Times New Roman" w:hAnsi="Calibri"/>
          <w:noProof/>
          <w:kern w:val="2"/>
          <w:sz w:val="22"/>
          <w:szCs w:val="22"/>
          <w:lang w:eastAsia="en-GB"/>
        </w:rPr>
        <w:tab/>
      </w:r>
      <w:r>
        <w:rPr>
          <w:noProof/>
          <w:lang w:eastAsia="zh-CN"/>
        </w:rPr>
        <w:t>PAE-S procedure</w:t>
      </w:r>
      <w:r>
        <w:rPr>
          <w:noProof/>
        </w:rPr>
        <w:tab/>
      </w:r>
      <w:r>
        <w:rPr>
          <w:noProof/>
        </w:rPr>
        <w:fldChar w:fldCharType="begin" w:fldLock="1"/>
      </w:r>
      <w:r>
        <w:rPr>
          <w:noProof/>
        </w:rPr>
        <w:instrText xml:space="preserve"> PAGEREF _Toc172038220 \h </w:instrText>
      </w:r>
      <w:r>
        <w:rPr>
          <w:noProof/>
        </w:rPr>
      </w:r>
      <w:r>
        <w:rPr>
          <w:noProof/>
        </w:rPr>
        <w:fldChar w:fldCharType="separate"/>
      </w:r>
      <w:r>
        <w:rPr>
          <w:noProof/>
        </w:rPr>
        <w:t>98</w:t>
      </w:r>
      <w:r>
        <w:rPr>
          <w:noProof/>
        </w:rPr>
        <w:fldChar w:fldCharType="end"/>
      </w:r>
    </w:p>
    <w:p w14:paraId="5F93B332" w14:textId="77777777" w:rsidR="00867545" w:rsidRPr="00E46E84" w:rsidRDefault="00867545">
      <w:pPr>
        <w:pStyle w:val="TOC4"/>
        <w:rPr>
          <w:rFonts w:ascii="Calibri" w:eastAsia="Times New Roman" w:hAnsi="Calibri"/>
          <w:noProof/>
          <w:kern w:val="2"/>
          <w:sz w:val="22"/>
          <w:szCs w:val="22"/>
          <w:lang w:eastAsia="en-GB"/>
        </w:rPr>
      </w:pPr>
      <w:r>
        <w:rPr>
          <w:noProof/>
          <w:lang w:eastAsia="zh-CN"/>
        </w:rPr>
        <w:t>5.7.2.3</w:t>
      </w:r>
      <w:r w:rsidRPr="00E46E84">
        <w:rPr>
          <w:rFonts w:ascii="Calibri" w:eastAsia="Times New Roman" w:hAnsi="Calibri"/>
          <w:noProof/>
          <w:kern w:val="2"/>
          <w:sz w:val="22"/>
          <w:szCs w:val="22"/>
          <w:lang w:eastAsia="en-GB"/>
        </w:rPr>
        <w:tab/>
      </w:r>
      <w:r>
        <w:rPr>
          <w:noProof/>
        </w:rPr>
        <w:t>PIN Service Switch Configure procedure with assistance from PAE-S</w:t>
      </w:r>
      <w:r>
        <w:rPr>
          <w:noProof/>
        </w:rPr>
        <w:tab/>
      </w:r>
      <w:r>
        <w:rPr>
          <w:noProof/>
        </w:rPr>
        <w:fldChar w:fldCharType="begin" w:fldLock="1"/>
      </w:r>
      <w:r>
        <w:rPr>
          <w:noProof/>
        </w:rPr>
        <w:instrText xml:space="preserve"> PAGEREF _Toc172038221 \h </w:instrText>
      </w:r>
      <w:r>
        <w:rPr>
          <w:noProof/>
        </w:rPr>
      </w:r>
      <w:r>
        <w:rPr>
          <w:noProof/>
        </w:rPr>
        <w:fldChar w:fldCharType="separate"/>
      </w:r>
      <w:r>
        <w:rPr>
          <w:noProof/>
        </w:rPr>
        <w:t>98</w:t>
      </w:r>
      <w:r>
        <w:rPr>
          <w:noProof/>
        </w:rPr>
        <w:fldChar w:fldCharType="end"/>
      </w:r>
    </w:p>
    <w:p w14:paraId="404E70D6"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5.7.2.3.1</w:t>
      </w:r>
      <w:r w:rsidRPr="00E46E84">
        <w:rPr>
          <w:rFonts w:ascii="Calibri" w:eastAsia="Times New Roman" w:hAnsi="Calibri"/>
          <w:noProof/>
          <w:kern w:val="2"/>
          <w:sz w:val="22"/>
          <w:szCs w:val="22"/>
          <w:lang w:eastAsia="en-GB"/>
        </w:rPr>
        <w:tab/>
      </w:r>
      <w:r>
        <w:rPr>
          <w:noProof/>
          <w:lang w:eastAsia="zh-CN"/>
        </w:rPr>
        <w:t>PAE-S procedure</w:t>
      </w:r>
      <w:r>
        <w:rPr>
          <w:noProof/>
        </w:rPr>
        <w:tab/>
      </w:r>
      <w:r>
        <w:rPr>
          <w:noProof/>
        </w:rPr>
        <w:fldChar w:fldCharType="begin" w:fldLock="1"/>
      </w:r>
      <w:r>
        <w:rPr>
          <w:noProof/>
        </w:rPr>
        <w:instrText xml:space="preserve"> PAGEREF _Toc172038222 \h </w:instrText>
      </w:r>
      <w:r>
        <w:rPr>
          <w:noProof/>
        </w:rPr>
      </w:r>
      <w:r>
        <w:rPr>
          <w:noProof/>
        </w:rPr>
        <w:fldChar w:fldCharType="separate"/>
      </w:r>
      <w:r>
        <w:rPr>
          <w:noProof/>
        </w:rPr>
        <w:t>98</w:t>
      </w:r>
      <w:r>
        <w:rPr>
          <w:noProof/>
        </w:rPr>
        <w:fldChar w:fldCharType="end"/>
      </w:r>
    </w:p>
    <w:p w14:paraId="1C4B9C42"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5.7.2.3.2</w:t>
      </w:r>
      <w:r w:rsidRPr="00E46E84">
        <w:rPr>
          <w:rFonts w:ascii="Calibri" w:eastAsia="Times New Roman" w:hAnsi="Calibri"/>
          <w:noProof/>
          <w:kern w:val="2"/>
          <w:sz w:val="22"/>
          <w:szCs w:val="22"/>
          <w:lang w:eastAsia="en-GB"/>
        </w:rPr>
        <w:tab/>
      </w:r>
      <w:r>
        <w:rPr>
          <w:noProof/>
          <w:lang w:eastAsia="zh-CN"/>
        </w:rPr>
        <w:t>PMAE-C procedure</w:t>
      </w:r>
      <w:r>
        <w:rPr>
          <w:noProof/>
        </w:rPr>
        <w:tab/>
      </w:r>
      <w:r>
        <w:rPr>
          <w:noProof/>
        </w:rPr>
        <w:fldChar w:fldCharType="begin" w:fldLock="1"/>
      </w:r>
      <w:r>
        <w:rPr>
          <w:noProof/>
        </w:rPr>
        <w:instrText xml:space="preserve"> PAGEREF _Toc172038223 \h </w:instrText>
      </w:r>
      <w:r>
        <w:rPr>
          <w:noProof/>
        </w:rPr>
      </w:r>
      <w:r>
        <w:rPr>
          <w:noProof/>
        </w:rPr>
        <w:fldChar w:fldCharType="separate"/>
      </w:r>
      <w:r>
        <w:rPr>
          <w:noProof/>
        </w:rPr>
        <w:t>99</w:t>
      </w:r>
      <w:r>
        <w:rPr>
          <w:noProof/>
        </w:rPr>
        <w:fldChar w:fldCharType="end"/>
      </w:r>
    </w:p>
    <w:p w14:paraId="1BB653A4"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5.7.2.3.3</w:t>
      </w:r>
      <w:r w:rsidRPr="00E46E84">
        <w:rPr>
          <w:rFonts w:ascii="Calibri" w:eastAsia="Times New Roman" w:hAnsi="Calibri"/>
          <w:noProof/>
          <w:kern w:val="2"/>
          <w:sz w:val="22"/>
          <w:szCs w:val="22"/>
          <w:lang w:eastAsia="en-GB"/>
        </w:rPr>
        <w:tab/>
      </w:r>
      <w:r>
        <w:rPr>
          <w:noProof/>
          <w:lang w:eastAsia="zh-CN"/>
        </w:rPr>
        <w:t>Receiving entity procedure</w:t>
      </w:r>
      <w:r>
        <w:rPr>
          <w:noProof/>
        </w:rPr>
        <w:tab/>
      </w:r>
      <w:r>
        <w:rPr>
          <w:noProof/>
        </w:rPr>
        <w:fldChar w:fldCharType="begin" w:fldLock="1"/>
      </w:r>
      <w:r>
        <w:rPr>
          <w:noProof/>
        </w:rPr>
        <w:instrText xml:space="preserve"> PAGEREF _Toc172038224 \h </w:instrText>
      </w:r>
      <w:r>
        <w:rPr>
          <w:noProof/>
        </w:rPr>
      </w:r>
      <w:r>
        <w:rPr>
          <w:noProof/>
        </w:rPr>
        <w:fldChar w:fldCharType="separate"/>
      </w:r>
      <w:r>
        <w:rPr>
          <w:noProof/>
        </w:rPr>
        <w:t>101</w:t>
      </w:r>
      <w:r>
        <w:rPr>
          <w:noProof/>
        </w:rPr>
        <w:fldChar w:fldCharType="end"/>
      </w:r>
    </w:p>
    <w:p w14:paraId="3CB36EE1" w14:textId="77777777" w:rsidR="00867545" w:rsidRPr="00E46E84" w:rsidRDefault="00867545">
      <w:pPr>
        <w:pStyle w:val="TOC3"/>
        <w:rPr>
          <w:rFonts w:ascii="Calibri" w:eastAsia="Times New Roman" w:hAnsi="Calibri"/>
          <w:noProof/>
          <w:kern w:val="2"/>
          <w:sz w:val="22"/>
          <w:szCs w:val="22"/>
          <w:lang w:eastAsia="en-GB"/>
        </w:rPr>
      </w:pPr>
      <w:r>
        <w:rPr>
          <w:noProof/>
        </w:rPr>
        <w:t>5.7.3</w:t>
      </w:r>
      <w:r w:rsidRPr="00E46E84">
        <w:rPr>
          <w:rFonts w:ascii="Calibri" w:eastAsia="Times New Roman" w:hAnsi="Calibri"/>
          <w:noProof/>
          <w:kern w:val="2"/>
          <w:sz w:val="22"/>
          <w:szCs w:val="22"/>
          <w:lang w:eastAsia="en-GB"/>
        </w:rPr>
        <w:tab/>
      </w:r>
      <w:r>
        <w:rPr>
          <w:noProof/>
        </w:rPr>
        <w:t>PIN service switch without PAE-S support</w:t>
      </w:r>
      <w:r>
        <w:rPr>
          <w:noProof/>
        </w:rPr>
        <w:tab/>
      </w:r>
      <w:r>
        <w:rPr>
          <w:noProof/>
        </w:rPr>
        <w:fldChar w:fldCharType="begin" w:fldLock="1"/>
      </w:r>
      <w:r>
        <w:rPr>
          <w:noProof/>
        </w:rPr>
        <w:instrText xml:space="preserve"> PAGEREF _Toc172038225 \h </w:instrText>
      </w:r>
      <w:r>
        <w:rPr>
          <w:noProof/>
        </w:rPr>
      </w:r>
      <w:r>
        <w:rPr>
          <w:noProof/>
        </w:rPr>
        <w:fldChar w:fldCharType="separate"/>
      </w:r>
      <w:r>
        <w:rPr>
          <w:noProof/>
        </w:rPr>
        <w:t>102</w:t>
      </w:r>
      <w:r>
        <w:rPr>
          <w:noProof/>
        </w:rPr>
        <w:fldChar w:fldCharType="end"/>
      </w:r>
    </w:p>
    <w:p w14:paraId="4AB17F56" w14:textId="77777777" w:rsidR="00867545" w:rsidRPr="00E46E84" w:rsidRDefault="00867545">
      <w:pPr>
        <w:pStyle w:val="TOC4"/>
        <w:rPr>
          <w:rFonts w:ascii="Calibri" w:eastAsia="Times New Roman" w:hAnsi="Calibri"/>
          <w:noProof/>
          <w:kern w:val="2"/>
          <w:sz w:val="22"/>
          <w:szCs w:val="22"/>
          <w:lang w:eastAsia="en-GB"/>
        </w:rPr>
      </w:pPr>
      <w:r>
        <w:rPr>
          <w:noProof/>
          <w:lang w:eastAsia="zh-CN"/>
        </w:rPr>
        <w:t>5.7.3.1</w:t>
      </w:r>
      <w:r w:rsidRPr="00E46E84">
        <w:rPr>
          <w:rFonts w:ascii="Calibri" w:eastAsia="Times New Roman" w:hAnsi="Calibri"/>
          <w:noProof/>
          <w:kern w:val="2"/>
          <w:sz w:val="22"/>
          <w:szCs w:val="22"/>
          <w:lang w:eastAsia="en-GB"/>
        </w:rPr>
        <w:tab/>
      </w:r>
      <w:r>
        <w:rPr>
          <w:noProof/>
          <w:lang w:eastAsia="zh-CN"/>
        </w:rPr>
        <w:t>PEAE-C procedure</w:t>
      </w:r>
      <w:r>
        <w:rPr>
          <w:noProof/>
        </w:rPr>
        <w:tab/>
      </w:r>
      <w:r>
        <w:rPr>
          <w:noProof/>
        </w:rPr>
        <w:fldChar w:fldCharType="begin" w:fldLock="1"/>
      </w:r>
      <w:r>
        <w:rPr>
          <w:noProof/>
        </w:rPr>
        <w:instrText xml:space="preserve"> PAGEREF _Toc172038226 \h </w:instrText>
      </w:r>
      <w:r>
        <w:rPr>
          <w:noProof/>
        </w:rPr>
      </w:r>
      <w:r>
        <w:rPr>
          <w:noProof/>
        </w:rPr>
        <w:fldChar w:fldCharType="separate"/>
      </w:r>
      <w:r>
        <w:rPr>
          <w:noProof/>
        </w:rPr>
        <w:t>102</w:t>
      </w:r>
      <w:r>
        <w:rPr>
          <w:noProof/>
        </w:rPr>
        <w:fldChar w:fldCharType="end"/>
      </w:r>
    </w:p>
    <w:p w14:paraId="166ED8AB" w14:textId="77777777" w:rsidR="00867545" w:rsidRPr="00E46E84" w:rsidRDefault="00867545">
      <w:pPr>
        <w:pStyle w:val="TOC4"/>
        <w:rPr>
          <w:rFonts w:ascii="Calibri" w:eastAsia="Times New Roman" w:hAnsi="Calibri"/>
          <w:noProof/>
          <w:kern w:val="2"/>
          <w:sz w:val="22"/>
          <w:szCs w:val="22"/>
          <w:lang w:eastAsia="en-GB"/>
        </w:rPr>
      </w:pPr>
      <w:r>
        <w:rPr>
          <w:noProof/>
          <w:lang w:eastAsia="zh-CN"/>
        </w:rPr>
        <w:t>5.7.3.2</w:t>
      </w:r>
      <w:r w:rsidRPr="00E46E84">
        <w:rPr>
          <w:rFonts w:ascii="Calibri" w:eastAsia="Times New Roman" w:hAnsi="Calibri"/>
          <w:noProof/>
          <w:kern w:val="2"/>
          <w:sz w:val="22"/>
          <w:szCs w:val="22"/>
          <w:lang w:eastAsia="en-GB"/>
        </w:rPr>
        <w:tab/>
      </w:r>
      <w:r>
        <w:rPr>
          <w:noProof/>
          <w:lang w:eastAsia="zh-CN"/>
        </w:rPr>
        <w:t>PMAE-C procedure</w:t>
      </w:r>
      <w:r>
        <w:rPr>
          <w:noProof/>
        </w:rPr>
        <w:tab/>
      </w:r>
      <w:r>
        <w:rPr>
          <w:noProof/>
        </w:rPr>
        <w:fldChar w:fldCharType="begin" w:fldLock="1"/>
      </w:r>
      <w:r>
        <w:rPr>
          <w:noProof/>
        </w:rPr>
        <w:instrText xml:space="preserve"> PAGEREF _Toc172038227 \h </w:instrText>
      </w:r>
      <w:r>
        <w:rPr>
          <w:noProof/>
        </w:rPr>
      </w:r>
      <w:r>
        <w:rPr>
          <w:noProof/>
        </w:rPr>
        <w:fldChar w:fldCharType="separate"/>
      </w:r>
      <w:r>
        <w:rPr>
          <w:noProof/>
        </w:rPr>
        <w:t>103</w:t>
      </w:r>
      <w:r>
        <w:rPr>
          <w:noProof/>
        </w:rPr>
        <w:fldChar w:fldCharType="end"/>
      </w:r>
    </w:p>
    <w:p w14:paraId="357AC41B" w14:textId="77777777" w:rsidR="00867545" w:rsidRPr="00E46E84" w:rsidRDefault="00867545">
      <w:pPr>
        <w:pStyle w:val="TOC4"/>
        <w:rPr>
          <w:rFonts w:ascii="Calibri" w:eastAsia="Times New Roman" w:hAnsi="Calibri"/>
          <w:noProof/>
          <w:kern w:val="2"/>
          <w:sz w:val="22"/>
          <w:szCs w:val="22"/>
          <w:lang w:eastAsia="en-GB"/>
        </w:rPr>
      </w:pPr>
      <w:r>
        <w:rPr>
          <w:noProof/>
          <w:lang w:eastAsia="zh-CN"/>
        </w:rPr>
        <w:t>5.7.3.3</w:t>
      </w:r>
      <w:r w:rsidRPr="00E46E84">
        <w:rPr>
          <w:rFonts w:ascii="Calibri" w:eastAsia="Times New Roman" w:hAnsi="Calibri"/>
          <w:noProof/>
          <w:kern w:val="2"/>
          <w:sz w:val="22"/>
          <w:szCs w:val="22"/>
          <w:lang w:eastAsia="en-GB"/>
        </w:rPr>
        <w:tab/>
      </w:r>
      <w:r>
        <w:rPr>
          <w:noProof/>
          <w:lang w:eastAsia="zh-CN"/>
        </w:rPr>
        <w:t>Target PEAE-C procedure</w:t>
      </w:r>
      <w:r>
        <w:rPr>
          <w:noProof/>
        </w:rPr>
        <w:tab/>
      </w:r>
      <w:r>
        <w:rPr>
          <w:noProof/>
        </w:rPr>
        <w:fldChar w:fldCharType="begin" w:fldLock="1"/>
      </w:r>
      <w:r>
        <w:rPr>
          <w:noProof/>
        </w:rPr>
        <w:instrText xml:space="preserve"> PAGEREF _Toc172038228 \h </w:instrText>
      </w:r>
      <w:r>
        <w:rPr>
          <w:noProof/>
        </w:rPr>
      </w:r>
      <w:r>
        <w:rPr>
          <w:noProof/>
        </w:rPr>
        <w:fldChar w:fldCharType="separate"/>
      </w:r>
      <w:r>
        <w:rPr>
          <w:noProof/>
        </w:rPr>
        <w:t>104</w:t>
      </w:r>
      <w:r>
        <w:rPr>
          <w:noProof/>
        </w:rPr>
        <w:fldChar w:fldCharType="end"/>
      </w:r>
    </w:p>
    <w:p w14:paraId="41C20B30" w14:textId="77777777" w:rsidR="00867545" w:rsidRPr="00E46E84" w:rsidRDefault="00867545">
      <w:pPr>
        <w:pStyle w:val="TOC2"/>
        <w:rPr>
          <w:rFonts w:ascii="Calibri" w:eastAsia="Times New Roman" w:hAnsi="Calibri"/>
          <w:noProof/>
          <w:kern w:val="2"/>
          <w:sz w:val="22"/>
          <w:szCs w:val="22"/>
          <w:lang w:eastAsia="en-GB"/>
        </w:rPr>
      </w:pPr>
      <w:r>
        <w:rPr>
          <w:noProof/>
        </w:rPr>
        <w:t>5.8</w:t>
      </w:r>
      <w:r w:rsidRPr="00E46E84">
        <w:rPr>
          <w:rFonts w:ascii="Calibri" w:eastAsia="Times New Roman" w:hAnsi="Calibri"/>
          <w:noProof/>
          <w:kern w:val="2"/>
          <w:sz w:val="22"/>
          <w:szCs w:val="22"/>
          <w:lang w:eastAsia="en-GB"/>
        </w:rPr>
        <w:tab/>
      </w:r>
      <w:r>
        <w:rPr>
          <w:noProof/>
        </w:rPr>
        <w:t>Service Continuity</w:t>
      </w:r>
      <w:r>
        <w:rPr>
          <w:noProof/>
        </w:rPr>
        <w:tab/>
      </w:r>
      <w:r>
        <w:rPr>
          <w:noProof/>
        </w:rPr>
        <w:fldChar w:fldCharType="begin" w:fldLock="1"/>
      </w:r>
      <w:r>
        <w:rPr>
          <w:noProof/>
        </w:rPr>
        <w:instrText xml:space="preserve"> PAGEREF _Toc172038229 \h </w:instrText>
      </w:r>
      <w:r>
        <w:rPr>
          <w:noProof/>
        </w:rPr>
      </w:r>
      <w:r>
        <w:rPr>
          <w:noProof/>
        </w:rPr>
        <w:fldChar w:fldCharType="separate"/>
      </w:r>
      <w:r>
        <w:rPr>
          <w:noProof/>
        </w:rPr>
        <w:t>105</w:t>
      </w:r>
      <w:r>
        <w:rPr>
          <w:noProof/>
        </w:rPr>
        <w:fldChar w:fldCharType="end"/>
      </w:r>
    </w:p>
    <w:p w14:paraId="4C33FFF0" w14:textId="77777777" w:rsidR="00867545" w:rsidRPr="00E46E84" w:rsidRDefault="00867545">
      <w:pPr>
        <w:pStyle w:val="TOC3"/>
        <w:rPr>
          <w:rFonts w:ascii="Calibri" w:eastAsia="Times New Roman" w:hAnsi="Calibri"/>
          <w:noProof/>
          <w:kern w:val="2"/>
          <w:sz w:val="22"/>
          <w:szCs w:val="22"/>
          <w:lang w:eastAsia="en-GB"/>
        </w:rPr>
      </w:pPr>
      <w:r>
        <w:rPr>
          <w:noProof/>
        </w:rPr>
        <w:t>5.8.1</w:t>
      </w:r>
      <w:r w:rsidRPr="00E46E84">
        <w:rPr>
          <w:rFonts w:ascii="Calibri" w:eastAsia="Times New Rom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_Toc172038230 \h </w:instrText>
      </w:r>
      <w:r>
        <w:rPr>
          <w:noProof/>
        </w:rPr>
      </w:r>
      <w:r>
        <w:rPr>
          <w:noProof/>
        </w:rPr>
        <w:fldChar w:fldCharType="separate"/>
      </w:r>
      <w:r>
        <w:rPr>
          <w:noProof/>
        </w:rPr>
        <w:t>105</w:t>
      </w:r>
      <w:r>
        <w:rPr>
          <w:noProof/>
        </w:rPr>
        <w:fldChar w:fldCharType="end"/>
      </w:r>
    </w:p>
    <w:p w14:paraId="01EE6951" w14:textId="77777777" w:rsidR="00867545" w:rsidRPr="00E46E84" w:rsidRDefault="00867545">
      <w:pPr>
        <w:pStyle w:val="TOC3"/>
        <w:rPr>
          <w:rFonts w:ascii="Calibri" w:eastAsia="Times New Roman" w:hAnsi="Calibri"/>
          <w:noProof/>
          <w:kern w:val="2"/>
          <w:sz w:val="22"/>
          <w:szCs w:val="22"/>
          <w:lang w:eastAsia="en-GB"/>
        </w:rPr>
      </w:pPr>
      <w:r>
        <w:rPr>
          <w:noProof/>
          <w:lang w:eastAsia="zh-CN"/>
        </w:rPr>
        <w:t>5.8.2</w:t>
      </w:r>
      <w:r w:rsidRPr="00E46E84">
        <w:rPr>
          <w:rFonts w:ascii="Calibri" w:eastAsia="Times New Roman" w:hAnsi="Calibri"/>
          <w:noProof/>
          <w:kern w:val="2"/>
          <w:sz w:val="22"/>
          <w:szCs w:val="22"/>
          <w:lang w:eastAsia="en-GB"/>
        </w:rPr>
        <w:tab/>
      </w:r>
      <w:r w:rsidRPr="00B21575">
        <w:rPr>
          <w:rFonts w:eastAsia="DengXian"/>
          <w:noProof/>
          <w:lang w:val="en-US"/>
        </w:rPr>
        <w:t>PIN service continuity in PGAE-C relocation</w:t>
      </w:r>
      <w:r>
        <w:rPr>
          <w:noProof/>
        </w:rPr>
        <w:tab/>
      </w:r>
      <w:r>
        <w:rPr>
          <w:noProof/>
        </w:rPr>
        <w:fldChar w:fldCharType="begin" w:fldLock="1"/>
      </w:r>
      <w:r>
        <w:rPr>
          <w:noProof/>
        </w:rPr>
        <w:instrText xml:space="preserve"> PAGEREF _Toc172038231 \h </w:instrText>
      </w:r>
      <w:r>
        <w:rPr>
          <w:noProof/>
        </w:rPr>
      </w:r>
      <w:r>
        <w:rPr>
          <w:noProof/>
        </w:rPr>
        <w:fldChar w:fldCharType="separate"/>
      </w:r>
      <w:r>
        <w:rPr>
          <w:noProof/>
        </w:rPr>
        <w:t>105</w:t>
      </w:r>
      <w:r>
        <w:rPr>
          <w:noProof/>
        </w:rPr>
        <w:fldChar w:fldCharType="end"/>
      </w:r>
    </w:p>
    <w:p w14:paraId="324AF4B6" w14:textId="77777777" w:rsidR="00867545" w:rsidRPr="00E46E84" w:rsidRDefault="00867545">
      <w:pPr>
        <w:pStyle w:val="TOC4"/>
        <w:rPr>
          <w:rFonts w:ascii="Calibri" w:eastAsia="Times New Roman" w:hAnsi="Calibri"/>
          <w:noProof/>
          <w:kern w:val="2"/>
          <w:sz w:val="22"/>
          <w:szCs w:val="22"/>
          <w:lang w:eastAsia="en-GB"/>
        </w:rPr>
      </w:pPr>
      <w:r>
        <w:rPr>
          <w:noProof/>
          <w:lang w:eastAsia="zh-CN"/>
        </w:rPr>
        <w:t>5.8.2.1</w:t>
      </w:r>
      <w:r w:rsidRPr="00E46E84">
        <w:rPr>
          <w:rFonts w:ascii="Calibri" w:eastAsia="Times New Roman"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_Toc172038232 \h </w:instrText>
      </w:r>
      <w:r>
        <w:rPr>
          <w:noProof/>
        </w:rPr>
      </w:r>
      <w:r>
        <w:rPr>
          <w:noProof/>
        </w:rPr>
        <w:fldChar w:fldCharType="separate"/>
      </w:r>
      <w:r>
        <w:rPr>
          <w:noProof/>
        </w:rPr>
        <w:t>105</w:t>
      </w:r>
      <w:r>
        <w:rPr>
          <w:noProof/>
        </w:rPr>
        <w:fldChar w:fldCharType="end"/>
      </w:r>
    </w:p>
    <w:p w14:paraId="009AAB03" w14:textId="77777777" w:rsidR="00867545" w:rsidRPr="00E46E84" w:rsidRDefault="00867545">
      <w:pPr>
        <w:pStyle w:val="TOC4"/>
        <w:rPr>
          <w:rFonts w:ascii="Calibri" w:eastAsia="Times New Roman" w:hAnsi="Calibri"/>
          <w:noProof/>
          <w:kern w:val="2"/>
          <w:sz w:val="22"/>
          <w:szCs w:val="22"/>
          <w:lang w:eastAsia="en-GB"/>
        </w:rPr>
      </w:pPr>
      <w:r>
        <w:rPr>
          <w:noProof/>
        </w:rPr>
        <w:t>5.8.2.2</w:t>
      </w:r>
      <w:r w:rsidRPr="00E46E84">
        <w:rPr>
          <w:rFonts w:ascii="Calibri" w:eastAsia="Times New Roman" w:hAnsi="Calibri"/>
          <w:noProof/>
          <w:kern w:val="2"/>
          <w:sz w:val="22"/>
          <w:szCs w:val="22"/>
          <w:lang w:eastAsia="en-GB"/>
        </w:rPr>
        <w:tab/>
      </w:r>
      <w:r>
        <w:rPr>
          <w:noProof/>
        </w:rPr>
        <w:t>PIN Management PEGC Service Continuity</w:t>
      </w:r>
      <w:r>
        <w:rPr>
          <w:noProof/>
        </w:rPr>
        <w:tab/>
      </w:r>
      <w:r>
        <w:rPr>
          <w:noProof/>
        </w:rPr>
        <w:fldChar w:fldCharType="begin" w:fldLock="1"/>
      </w:r>
      <w:r>
        <w:rPr>
          <w:noProof/>
        </w:rPr>
        <w:instrText xml:space="preserve"> PAGEREF _Toc172038233 \h </w:instrText>
      </w:r>
      <w:r>
        <w:rPr>
          <w:noProof/>
        </w:rPr>
      </w:r>
      <w:r>
        <w:rPr>
          <w:noProof/>
        </w:rPr>
        <w:fldChar w:fldCharType="separate"/>
      </w:r>
      <w:r>
        <w:rPr>
          <w:noProof/>
        </w:rPr>
        <w:t>105</w:t>
      </w:r>
      <w:r>
        <w:rPr>
          <w:noProof/>
        </w:rPr>
        <w:fldChar w:fldCharType="end"/>
      </w:r>
    </w:p>
    <w:p w14:paraId="489F41BE"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5.8.2.2.1</w:t>
      </w:r>
      <w:r w:rsidRPr="00E46E84">
        <w:rPr>
          <w:rFonts w:ascii="Calibri" w:eastAsia="Times New Roman" w:hAnsi="Calibri"/>
          <w:noProof/>
          <w:kern w:val="2"/>
          <w:sz w:val="22"/>
          <w:szCs w:val="22"/>
          <w:lang w:eastAsia="en-GB"/>
        </w:rPr>
        <w:tab/>
      </w:r>
      <w:r>
        <w:rPr>
          <w:noProof/>
          <w:lang w:eastAsia="zh-CN"/>
        </w:rPr>
        <w:t>Initiating entity procedure</w:t>
      </w:r>
      <w:r>
        <w:rPr>
          <w:noProof/>
        </w:rPr>
        <w:tab/>
      </w:r>
      <w:r>
        <w:rPr>
          <w:noProof/>
        </w:rPr>
        <w:fldChar w:fldCharType="begin" w:fldLock="1"/>
      </w:r>
      <w:r>
        <w:rPr>
          <w:noProof/>
        </w:rPr>
        <w:instrText xml:space="preserve"> PAGEREF _Toc172038234 \h </w:instrText>
      </w:r>
      <w:r>
        <w:rPr>
          <w:noProof/>
        </w:rPr>
      </w:r>
      <w:r>
        <w:rPr>
          <w:noProof/>
        </w:rPr>
        <w:fldChar w:fldCharType="separate"/>
      </w:r>
      <w:r>
        <w:rPr>
          <w:noProof/>
        </w:rPr>
        <w:t>105</w:t>
      </w:r>
      <w:r>
        <w:rPr>
          <w:noProof/>
        </w:rPr>
        <w:fldChar w:fldCharType="end"/>
      </w:r>
    </w:p>
    <w:p w14:paraId="20AA03F2"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5.8.2.2.2</w:t>
      </w:r>
      <w:r w:rsidRPr="00E46E84">
        <w:rPr>
          <w:rFonts w:ascii="Calibri" w:eastAsia="Times New Roman" w:hAnsi="Calibri"/>
          <w:noProof/>
          <w:kern w:val="2"/>
          <w:sz w:val="22"/>
          <w:szCs w:val="22"/>
          <w:lang w:eastAsia="en-GB"/>
        </w:rPr>
        <w:tab/>
      </w:r>
      <w:r>
        <w:rPr>
          <w:noProof/>
          <w:lang w:eastAsia="zh-CN"/>
        </w:rPr>
        <w:t>PMAE-C procedure</w:t>
      </w:r>
      <w:r>
        <w:rPr>
          <w:noProof/>
        </w:rPr>
        <w:tab/>
      </w:r>
      <w:r>
        <w:rPr>
          <w:noProof/>
        </w:rPr>
        <w:fldChar w:fldCharType="begin" w:fldLock="1"/>
      </w:r>
      <w:r>
        <w:rPr>
          <w:noProof/>
        </w:rPr>
        <w:instrText xml:space="preserve"> PAGEREF _Toc172038235 \h </w:instrText>
      </w:r>
      <w:r>
        <w:rPr>
          <w:noProof/>
        </w:rPr>
      </w:r>
      <w:r>
        <w:rPr>
          <w:noProof/>
        </w:rPr>
        <w:fldChar w:fldCharType="separate"/>
      </w:r>
      <w:r>
        <w:rPr>
          <w:noProof/>
        </w:rPr>
        <w:t>106</w:t>
      </w:r>
      <w:r>
        <w:rPr>
          <w:noProof/>
        </w:rPr>
        <w:fldChar w:fldCharType="end"/>
      </w:r>
    </w:p>
    <w:p w14:paraId="35662BC3" w14:textId="77777777" w:rsidR="00867545" w:rsidRPr="00E46E84" w:rsidRDefault="00867545">
      <w:pPr>
        <w:pStyle w:val="TOC4"/>
        <w:rPr>
          <w:rFonts w:ascii="Calibri" w:eastAsia="Times New Roman" w:hAnsi="Calibri"/>
          <w:noProof/>
          <w:kern w:val="2"/>
          <w:sz w:val="22"/>
          <w:szCs w:val="22"/>
          <w:lang w:eastAsia="en-GB"/>
        </w:rPr>
      </w:pPr>
      <w:r>
        <w:rPr>
          <w:noProof/>
        </w:rPr>
        <w:t>5.8.2.3</w:t>
      </w:r>
      <w:r w:rsidRPr="00E46E84">
        <w:rPr>
          <w:rFonts w:ascii="Calibri" w:eastAsia="Times New Roman" w:hAnsi="Calibri"/>
          <w:noProof/>
          <w:kern w:val="2"/>
          <w:sz w:val="22"/>
          <w:szCs w:val="22"/>
          <w:lang w:eastAsia="en-GB"/>
        </w:rPr>
        <w:tab/>
      </w:r>
      <w:r>
        <w:rPr>
          <w:noProof/>
        </w:rPr>
        <w:t>PIN Management PEGC Configuration</w:t>
      </w:r>
      <w:r>
        <w:rPr>
          <w:noProof/>
        </w:rPr>
        <w:tab/>
      </w:r>
      <w:r>
        <w:rPr>
          <w:noProof/>
        </w:rPr>
        <w:fldChar w:fldCharType="begin" w:fldLock="1"/>
      </w:r>
      <w:r>
        <w:rPr>
          <w:noProof/>
        </w:rPr>
        <w:instrText xml:space="preserve"> PAGEREF _Toc172038236 \h </w:instrText>
      </w:r>
      <w:r>
        <w:rPr>
          <w:noProof/>
        </w:rPr>
      </w:r>
      <w:r>
        <w:rPr>
          <w:noProof/>
        </w:rPr>
        <w:fldChar w:fldCharType="separate"/>
      </w:r>
      <w:r>
        <w:rPr>
          <w:noProof/>
        </w:rPr>
        <w:t>107</w:t>
      </w:r>
      <w:r>
        <w:rPr>
          <w:noProof/>
        </w:rPr>
        <w:fldChar w:fldCharType="end"/>
      </w:r>
    </w:p>
    <w:p w14:paraId="2BA9B14E"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5.8.2.3.1</w:t>
      </w:r>
      <w:r w:rsidRPr="00E46E84">
        <w:rPr>
          <w:rFonts w:ascii="Calibri" w:eastAsia="Times New Roman" w:hAnsi="Calibri"/>
          <w:noProof/>
          <w:kern w:val="2"/>
          <w:sz w:val="22"/>
          <w:szCs w:val="22"/>
          <w:lang w:eastAsia="en-GB"/>
        </w:rPr>
        <w:tab/>
      </w:r>
      <w:r>
        <w:rPr>
          <w:noProof/>
          <w:lang w:eastAsia="zh-CN"/>
        </w:rPr>
        <w:t>PMAE-C procedure</w:t>
      </w:r>
      <w:r>
        <w:rPr>
          <w:noProof/>
        </w:rPr>
        <w:tab/>
      </w:r>
      <w:r>
        <w:rPr>
          <w:noProof/>
        </w:rPr>
        <w:fldChar w:fldCharType="begin" w:fldLock="1"/>
      </w:r>
      <w:r>
        <w:rPr>
          <w:noProof/>
        </w:rPr>
        <w:instrText xml:space="preserve"> PAGEREF _Toc172038237 \h </w:instrText>
      </w:r>
      <w:r>
        <w:rPr>
          <w:noProof/>
        </w:rPr>
      </w:r>
      <w:r>
        <w:rPr>
          <w:noProof/>
        </w:rPr>
        <w:fldChar w:fldCharType="separate"/>
      </w:r>
      <w:r>
        <w:rPr>
          <w:noProof/>
        </w:rPr>
        <w:t>107</w:t>
      </w:r>
      <w:r>
        <w:rPr>
          <w:noProof/>
        </w:rPr>
        <w:fldChar w:fldCharType="end"/>
      </w:r>
    </w:p>
    <w:p w14:paraId="2803D288"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5.8.2.3.2</w:t>
      </w:r>
      <w:r w:rsidRPr="00E46E84">
        <w:rPr>
          <w:rFonts w:ascii="Calibri" w:eastAsia="Times New Roman" w:hAnsi="Calibri"/>
          <w:noProof/>
          <w:kern w:val="2"/>
          <w:sz w:val="22"/>
          <w:szCs w:val="22"/>
          <w:lang w:eastAsia="en-GB"/>
        </w:rPr>
        <w:tab/>
      </w:r>
      <w:r>
        <w:rPr>
          <w:noProof/>
          <w:lang w:eastAsia="zh-CN"/>
        </w:rPr>
        <w:t>PGAE-C procedure</w:t>
      </w:r>
      <w:r>
        <w:rPr>
          <w:noProof/>
        </w:rPr>
        <w:tab/>
      </w:r>
      <w:r>
        <w:rPr>
          <w:noProof/>
        </w:rPr>
        <w:fldChar w:fldCharType="begin" w:fldLock="1"/>
      </w:r>
      <w:r>
        <w:rPr>
          <w:noProof/>
        </w:rPr>
        <w:instrText xml:space="preserve"> PAGEREF _Toc172038238 \h </w:instrText>
      </w:r>
      <w:r>
        <w:rPr>
          <w:noProof/>
        </w:rPr>
      </w:r>
      <w:r>
        <w:rPr>
          <w:noProof/>
        </w:rPr>
        <w:fldChar w:fldCharType="separate"/>
      </w:r>
      <w:r>
        <w:rPr>
          <w:noProof/>
        </w:rPr>
        <w:t>108</w:t>
      </w:r>
      <w:r>
        <w:rPr>
          <w:noProof/>
        </w:rPr>
        <w:fldChar w:fldCharType="end"/>
      </w:r>
    </w:p>
    <w:p w14:paraId="35B0730A" w14:textId="77777777" w:rsidR="00867545" w:rsidRPr="00E46E84" w:rsidRDefault="00867545">
      <w:pPr>
        <w:pStyle w:val="TOC4"/>
        <w:rPr>
          <w:rFonts w:ascii="Calibri" w:eastAsia="Times New Roman" w:hAnsi="Calibri"/>
          <w:noProof/>
          <w:kern w:val="2"/>
          <w:sz w:val="22"/>
          <w:szCs w:val="22"/>
          <w:lang w:eastAsia="en-GB"/>
        </w:rPr>
      </w:pPr>
      <w:r>
        <w:rPr>
          <w:noProof/>
        </w:rPr>
        <w:t>5.8.2.4</w:t>
      </w:r>
      <w:r w:rsidRPr="00E46E84">
        <w:rPr>
          <w:rFonts w:ascii="Calibri" w:eastAsia="Times New Roman" w:hAnsi="Calibri"/>
          <w:noProof/>
          <w:kern w:val="2"/>
          <w:sz w:val="22"/>
          <w:szCs w:val="22"/>
          <w:lang w:eastAsia="en-GB"/>
        </w:rPr>
        <w:tab/>
      </w:r>
      <w:r>
        <w:rPr>
          <w:noProof/>
        </w:rPr>
        <w:t>PIN Configuration Service Continuity Update</w:t>
      </w:r>
      <w:r>
        <w:rPr>
          <w:noProof/>
        </w:rPr>
        <w:tab/>
      </w:r>
      <w:r>
        <w:rPr>
          <w:noProof/>
        </w:rPr>
        <w:fldChar w:fldCharType="begin" w:fldLock="1"/>
      </w:r>
      <w:r>
        <w:rPr>
          <w:noProof/>
        </w:rPr>
        <w:instrText xml:space="preserve"> PAGEREF _Toc172038239 \h </w:instrText>
      </w:r>
      <w:r>
        <w:rPr>
          <w:noProof/>
        </w:rPr>
      </w:r>
      <w:r>
        <w:rPr>
          <w:noProof/>
        </w:rPr>
        <w:fldChar w:fldCharType="separate"/>
      </w:r>
      <w:r>
        <w:rPr>
          <w:noProof/>
        </w:rPr>
        <w:t>109</w:t>
      </w:r>
      <w:r>
        <w:rPr>
          <w:noProof/>
        </w:rPr>
        <w:fldChar w:fldCharType="end"/>
      </w:r>
    </w:p>
    <w:p w14:paraId="4D3A12FC"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5.8.2.4.1</w:t>
      </w:r>
      <w:r w:rsidRPr="00E46E84">
        <w:rPr>
          <w:rFonts w:ascii="Calibri" w:eastAsia="Times New Roman" w:hAnsi="Calibri"/>
          <w:noProof/>
          <w:kern w:val="2"/>
          <w:sz w:val="22"/>
          <w:szCs w:val="22"/>
          <w:lang w:eastAsia="en-GB"/>
        </w:rPr>
        <w:tab/>
      </w:r>
      <w:r>
        <w:rPr>
          <w:noProof/>
          <w:lang w:eastAsia="zh-CN"/>
        </w:rPr>
        <w:t>PMAE-C procedure</w:t>
      </w:r>
      <w:r>
        <w:rPr>
          <w:noProof/>
        </w:rPr>
        <w:tab/>
      </w:r>
      <w:r>
        <w:rPr>
          <w:noProof/>
        </w:rPr>
        <w:fldChar w:fldCharType="begin" w:fldLock="1"/>
      </w:r>
      <w:r>
        <w:rPr>
          <w:noProof/>
        </w:rPr>
        <w:instrText xml:space="preserve"> PAGEREF _Toc172038240 \h </w:instrText>
      </w:r>
      <w:r>
        <w:rPr>
          <w:noProof/>
        </w:rPr>
      </w:r>
      <w:r>
        <w:rPr>
          <w:noProof/>
        </w:rPr>
        <w:fldChar w:fldCharType="separate"/>
      </w:r>
      <w:r>
        <w:rPr>
          <w:noProof/>
        </w:rPr>
        <w:t>109</w:t>
      </w:r>
      <w:r>
        <w:rPr>
          <w:noProof/>
        </w:rPr>
        <w:fldChar w:fldCharType="end"/>
      </w:r>
    </w:p>
    <w:p w14:paraId="47F72AE8"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5.8.2.4.2</w:t>
      </w:r>
      <w:r w:rsidRPr="00E46E84">
        <w:rPr>
          <w:rFonts w:ascii="Calibri" w:eastAsia="Times New Roman" w:hAnsi="Calibri"/>
          <w:noProof/>
          <w:kern w:val="2"/>
          <w:sz w:val="22"/>
          <w:szCs w:val="22"/>
          <w:lang w:eastAsia="en-GB"/>
        </w:rPr>
        <w:tab/>
      </w:r>
      <w:r>
        <w:rPr>
          <w:noProof/>
          <w:lang w:eastAsia="zh-CN"/>
        </w:rPr>
        <w:t>PAE-S procedure</w:t>
      </w:r>
      <w:r>
        <w:rPr>
          <w:noProof/>
        </w:rPr>
        <w:tab/>
      </w:r>
      <w:r>
        <w:rPr>
          <w:noProof/>
        </w:rPr>
        <w:fldChar w:fldCharType="begin" w:fldLock="1"/>
      </w:r>
      <w:r>
        <w:rPr>
          <w:noProof/>
        </w:rPr>
        <w:instrText xml:space="preserve"> PAGEREF _Toc172038241 \h </w:instrText>
      </w:r>
      <w:r>
        <w:rPr>
          <w:noProof/>
        </w:rPr>
      </w:r>
      <w:r>
        <w:rPr>
          <w:noProof/>
        </w:rPr>
        <w:fldChar w:fldCharType="separate"/>
      </w:r>
      <w:r>
        <w:rPr>
          <w:noProof/>
        </w:rPr>
        <w:t>110</w:t>
      </w:r>
      <w:r>
        <w:rPr>
          <w:noProof/>
        </w:rPr>
        <w:fldChar w:fldCharType="end"/>
      </w:r>
    </w:p>
    <w:p w14:paraId="7035EC8E" w14:textId="77777777" w:rsidR="00867545" w:rsidRPr="00E46E84" w:rsidRDefault="00867545">
      <w:pPr>
        <w:pStyle w:val="TOC4"/>
        <w:rPr>
          <w:rFonts w:ascii="Calibri" w:eastAsia="Times New Roman" w:hAnsi="Calibri"/>
          <w:noProof/>
          <w:kern w:val="2"/>
          <w:sz w:val="22"/>
          <w:szCs w:val="22"/>
          <w:lang w:eastAsia="en-GB"/>
        </w:rPr>
      </w:pPr>
      <w:r>
        <w:rPr>
          <w:noProof/>
        </w:rPr>
        <w:t>5.8.2.5</w:t>
      </w:r>
      <w:r w:rsidRPr="00E46E84">
        <w:rPr>
          <w:rFonts w:ascii="Calibri" w:eastAsia="Times New Roman" w:hAnsi="Calibri"/>
          <w:noProof/>
          <w:kern w:val="2"/>
          <w:sz w:val="22"/>
          <w:szCs w:val="22"/>
          <w:lang w:eastAsia="en-GB"/>
        </w:rPr>
        <w:tab/>
      </w:r>
      <w:r>
        <w:rPr>
          <w:noProof/>
        </w:rPr>
        <w:t>PIN Management PEGC Discovery</w:t>
      </w:r>
      <w:r>
        <w:rPr>
          <w:noProof/>
        </w:rPr>
        <w:tab/>
      </w:r>
      <w:r>
        <w:rPr>
          <w:noProof/>
        </w:rPr>
        <w:fldChar w:fldCharType="begin" w:fldLock="1"/>
      </w:r>
      <w:r>
        <w:rPr>
          <w:noProof/>
        </w:rPr>
        <w:instrText xml:space="preserve"> PAGEREF _Toc172038242 \h </w:instrText>
      </w:r>
      <w:r>
        <w:rPr>
          <w:noProof/>
        </w:rPr>
      </w:r>
      <w:r>
        <w:rPr>
          <w:noProof/>
        </w:rPr>
        <w:fldChar w:fldCharType="separate"/>
      </w:r>
      <w:r>
        <w:rPr>
          <w:noProof/>
        </w:rPr>
        <w:t>111</w:t>
      </w:r>
      <w:r>
        <w:rPr>
          <w:noProof/>
        </w:rPr>
        <w:fldChar w:fldCharType="end"/>
      </w:r>
    </w:p>
    <w:p w14:paraId="5FC10177"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5.8.2.5.1</w:t>
      </w:r>
      <w:r w:rsidRPr="00E46E84">
        <w:rPr>
          <w:rFonts w:ascii="Calibri" w:eastAsia="Times New Roman" w:hAnsi="Calibri"/>
          <w:noProof/>
          <w:kern w:val="2"/>
          <w:sz w:val="22"/>
          <w:szCs w:val="22"/>
          <w:lang w:eastAsia="en-GB"/>
        </w:rPr>
        <w:tab/>
      </w:r>
      <w:r>
        <w:rPr>
          <w:noProof/>
          <w:lang w:eastAsia="zh-CN"/>
        </w:rPr>
        <w:t>PMAE-C procedure</w:t>
      </w:r>
      <w:r>
        <w:rPr>
          <w:noProof/>
        </w:rPr>
        <w:tab/>
      </w:r>
      <w:r>
        <w:rPr>
          <w:noProof/>
        </w:rPr>
        <w:fldChar w:fldCharType="begin" w:fldLock="1"/>
      </w:r>
      <w:r>
        <w:rPr>
          <w:noProof/>
        </w:rPr>
        <w:instrText xml:space="preserve"> PAGEREF _Toc172038243 \h </w:instrText>
      </w:r>
      <w:r>
        <w:rPr>
          <w:noProof/>
        </w:rPr>
      </w:r>
      <w:r>
        <w:rPr>
          <w:noProof/>
        </w:rPr>
        <w:fldChar w:fldCharType="separate"/>
      </w:r>
      <w:r>
        <w:rPr>
          <w:noProof/>
        </w:rPr>
        <w:t>111</w:t>
      </w:r>
      <w:r>
        <w:rPr>
          <w:noProof/>
        </w:rPr>
        <w:fldChar w:fldCharType="end"/>
      </w:r>
    </w:p>
    <w:p w14:paraId="0A621211"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5.8.2.5.2</w:t>
      </w:r>
      <w:r w:rsidRPr="00E46E84">
        <w:rPr>
          <w:rFonts w:ascii="Calibri" w:eastAsia="Times New Roman" w:hAnsi="Calibri"/>
          <w:noProof/>
          <w:kern w:val="2"/>
          <w:sz w:val="22"/>
          <w:szCs w:val="22"/>
          <w:lang w:eastAsia="en-GB"/>
        </w:rPr>
        <w:tab/>
      </w:r>
      <w:r>
        <w:rPr>
          <w:noProof/>
          <w:lang w:eastAsia="zh-CN"/>
        </w:rPr>
        <w:t>PEAE-C procedure</w:t>
      </w:r>
      <w:r>
        <w:rPr>
          <w:noProof/>
        </w:rPr>
        <w:tab/>
      </w:r>
      <w:r>
        <w:rPr>
          <w:noProof/>
        </w:rPr>
        <w:fldChar w:fldCharType="begin" w:fldLock="1"/>
      </w:r>
      <w:r>
        <w:rPr>
          <w:noProof/>
        </w:rPr>
        <w:instrText xml:space="preserve"> PAGEREF _Toc172038244 \h </w:instrText>
      </w:r>
      <w:r>
        <w:rPr>
          <w:noProof/>
        </w:rPr>
      </w:r>
      <w:r>
        <w:rPr>
          <w:noProof/>
        </w:rPr>
        <w:fldChar w:fldCharType="separate"/>
      </w:r>
      <w:r>
        <w:rPr>
          <w:noProof/>
        </w:rPr>
        <w:t>112</w:t>
      </w:r>
      <w:r>
        <w:rPr>
          <w:noProof/>
        </w:rPr>
        <w:fldChar w:fldCharType="end"/>
      </w:r>
    </w:p>
    <w:p w14:paraId="6F5BD5DD" w14:textId="77777777" w:rsidR="00867545" w:rsidRPr="00E46E84" w:rsidRDefault="00867545">
      <w:pPr>
        <w:pStyle w:val="TOC3"/>
        <w:rPr>
          <w:rFonts w:ascii="Calibri" w:eastAsia="Times New Roman" w:hAnsi="Calibri"/>
          <w:noProof/>
          <w:kern w:val="2"/>
          <w:sz w:val="22"/>
          <w:szCs w:val="22"/>
          <w:lang w:eastAsia="en-GB"/>
        </w:rPr>
      </w:pPr>
      <w:r>
        <w:rPr>
          <w:noProof/>
          <w:lang w:eastAsia="zh-CN"/>
        </w:rPr>
        <w:t>5.8.3</w:t>
      </w:r>
      <w:r w:rsidRPr="00E46E84">
        <w:rPr>
          <w:rFonts w:ascii="Calibri" w:eastAsia="Times New Roman" w:hAnsi="Calibri"/>
          <w:noProof/>
          <w:kern w:val="2"/>
          <w:sz w:val="22"/>
          <w:szCs w:val="22"/>
          <w:lang w:eastAsia="en-GB"/>
        </w:rPr>
        <w:tab/>
      </w:r>
      <w:r>
        <w:rPr>
          <w:noProof/>
          <w:lang w:eastAsia="zh-CN"/>
        </w:rPr>
        <w:t>Service continuity in changing access to 5GS</w:t>
      </w:r>
      <w:r>
        <w:rPr>
          <w:noProof/>
        </w:rPr>
        <w:tab/>
      </w:r>
      <w:r>
        <w:rPr>
          <w:noProof/>
        </w:rPr>
        <w:fldChar w:fldCharType="begin" w:fldLock="1"/>
      </w:r>
      <w:r>
        <w:rPr>
          <w:noProof/>
        </w:rPr>
        <w:instrText xml:space="preserve"> PAGEREF _Toc172038245 \h </w:instrText>
      </w:r>
      <w:r>
        <w:rPr>
          <w:noProof/>
        </w:rPr>
      </w:r>
      <w:r>
        <w:rPr>
          <w:noProof/>
        </w:rPr>
        <w:fldChar w:fldCharType="separate"/>
      </w:r>
      <w:r>
        <w:rPr>
          <w:noProof/>
        </w:rPr>
        <w:t>113</w:t>
      </w:r>
      <w:r>
        <w:rPr>
          <w:noProof/>
        </w:rPr>
        <w:fldChar w:fldCharType="end"/>
      </w:r>
    </w:p>
    <w:p w14:paraId="31286843" w14:textId="77777777" w:rsidR="00867545" w:rsidRPr="00E46E84" w:rsidRDefault="00867545">
      <w:pPr>
        <w:pStyle w:val="TOC4"/>
        <w:rPr>
          <w:rFonts w:ascii="Calibri" w:eastAsia="Times New Roman" w:hAnsi="Calibri"/>
          <w:noProof/>
          <w:kern w:val="2"/>
          <w:sz w:val="22"/>
          <w:szCs w:val="22"/>
          <w:lang w:eastAsia="en-GB"/>
        </w:rPr>
      </w:pPr>
      <w:r w:rsidRPr="00B21575">
        <w:rPr>
          <w:noProof/>
          <w:lang w:val="en-US" w:eastAsia="zh-CN"/>
        </w:rPr>
        <w:t>5.8.3.1</w:t>
      </w:r>
      <w:r w:rsidRPr="00E46E84">
        <w:rPr>
          <w:rFonts w:ascii="Calibri" w:eastAsia="Times New Roman" w:hAnsi="Calibri"/>
          <w:noProof/>
          <w:kern w:val="2"/>
          <w:sz w:val="22"/>
          <w:szCs w:val="22"/>
          <w:lang w:eastAsia="en-GB"/>
        </w:rPr>
        <w:tab/>
      </w:r>
      <w:r w:rsidRPr="00B21575">
        <w:rPr>
          <w:noProof/>
          <w:lang w:val="en-US" w:eastAsia="zh-CN"/>
        </w:rPr>
        <w:t>General</w:t>
      </w:r>
      <w:r>
        <w:rPr>
          <w:noProof/>
        </w:rPr>
        <w:tab/>
      </w:r>
      <w:r>
        <w:rPr>
          <w:noProof/>
        </w:rPr>
        <w:fldChar w:fldCharType="begin" w:fldLock="1"/>
      </w:r>
      <w:r>
        <w:rPr>
          <w:noProof/>
        </w:rPr>
        <w:instrText xml:space="preserve"> PAGEREF _Toc172038246 \h </w:instrText>
      </w:r>
      <w:r>
        <w:rPr>
          <w:noProof/>
        </w:rPr>
      </w:r>
      <w:r>
        <w:rPr>
          <w:noProof/>
        </w:rPr>
        <w:fldChar w:fldCharType="separate"/>
      </w:r>
      <w:r>
        <w:rPr>
          <w:noProof/>
        </w:rPr>
        <w:t>113</w:t>
      </w:r>
      <w:r>
        <w:rPr>
          <w:noProof/>
        </w:rPr>
        <w:fldChar w:fldCharType="end"/>
      </w:r>
    </w:p>
    <w:p w14:paraId="7634983F" w14:textId="77777777" w:rsidR="00867545" w:rsidRPr="00E46E84" w:rsidRDefault="00867545">
      <w:pPr>
        <w:pStyle w:val="TOC4"/>
        <w:rPr>
          <w:rFonts w:ascii="Calibri" w:eastAsia="Times New Roman" w:hAnsi="Calibri"/>
          <w:noProof/>
          <w:kern w:val="2"/>
          <w:sz w:val="22"/>
          <w:szCs w:val="22"/>
          <w:lang w:eastAsia="en-GB"/>
        </w:rPr>
      </w:pPr>
      <w:r w:rsidRPr="00B21575">
        <w:rPr>
          <w:noProof/>
          <w:lang w:val="en-US" w:eastAsia="zh-CN"/>
        </w:rPr>
        <w:t>5.8.3.2</w:t>
      </w:r>
      <w:r w:rsidRPr="00E46E84">
        <w:rPr>
          <w:rFonts w:ascii="Calibri" w:eastAsia="Times New Roman" w:hAnsi="Calibri"/>
          <w:noProof/>
          <w:kern w:val="2"/>
          <w:sz w:val="22"/>
          <w:szCs w:val="22"/>
          <w:lang w:eastAsia="en-GB"/>
        </w:rPr>
        <w:tab/>
      </w:r>
      <w:r w:rsidRPr="00B21575">
        <w:rPr>
          <w:noProof/>
          <w:lang w:val="en-US" w:eastAsia="zh-CN"/>
        </w:rPr>
        <w:t>Requesting entity procedure</w:t>
      </w:r>
      <w:r>
        <w:rPr>
          <w:noProof/>
        </w:rPr>
        <w:tab/>
      </w:r>
      <w:r>
        <w:rPr>
          <w:noProof/>
        </w:rPr>
        <w:fldChar w:fldCharType="begin" w:fldLock="1"/>
      </w:r>
      <w:r>
        <w:rPr>
          <w:noProof/>
        </w:rPr>
        <w:instrText xml:space="preserve"> PAGEREF _Toc172038247 \h </w:instrText>
      </w:r>
      <w:r>
        <w:rPr>
          <w:noProof/>
        </w:rPr>
      </w:r>
      <w:r>
        <w:rPr>
          <w:noProof/>
        </w:rPr>
        <w:fldChar w:fldCharType="separate"/>
      </w:r>
      <w:r>
        <w:rPr>
          <w:noProof/>
        </w:rPr>
        <w:t>113</w:t>
      </w:r>
      <w:r>
        <w:rPr>
          <w:noProof/>
        </w:rPr>
        <w:fldChar w:fldCharType="end"/>
      </w:r>
    </w:p>
    <w:p w14:paraId="5AC194C8" w14:textId="77777777" w:rsidR="00867545" w:rsidRPr="00E46E84" w:rsidRDefault="00867545">
      <w:pPr>
        <w:pStyle w:val="TOC4"/>
        <w:rPr>
          <w:rFonts w:ascii="Calibri" w:eastAsia="Times New Roman" w:hAnsi="Calibri"/>
          <w:noProof/>
          <w:kern w:val="2"/>
          <w:sz w:val="22"/>
          <w:szCs w:val="22"/>
          <w:lang w:eastAsia="en-GB"/>
        </w:rPr>
      </w:pPr>
      <w:r w:rsidRPr="00B21575">
        <w:rPr>
          <w:noProof/>
          <w:lang w:val="en-US" w:eastAsia="zh-CN"/>
        </w:rPr>
        <w:t>5.8.3.3</w:t>
      </w:r>
      <w:r w:rsidRPr="00E46E84">
        <w:rPr>
          <w:rFonts w:ascii="Calibri" w:eastAsia="Times New Roman" w:hAnsi="Calibri"/>
          <w:noProof/>
          <w:kern w:val="2"/>
          <w:sz w:val="22"/>
          <w:szCs w:val="22"/>
          <w:lang w:eastAsia="en-GB"/>
        </w:rPr>
        <w:tab/>
      </w:r>
      <w:r w:rsidRPr="00B21575">
        <w:rPr>
          <w:noProof/>
          <w:lang w:val="en-US" w:eastAsia="zh-CN"/>
        </w:rPr>
        <w:t>Target PGAE-C procedure</w:t>
      </w:r>
      <w:r>
        <w:rPr>
          <w:noProof/>
        </w:rPr>
        <w:tab/>
      </w:r>
      <w:r>
        <w:rPr>
          <w:noProof/>
        </w:rPr>
        <w:fldChar w:fldCharType="begin" w:fldLock="1"/>
      </w:r>
      <w:r>
        <w:rPr>
          <w:noProof/>
        </w:rPr>
        <w:instrText xml:space="preserve"> PAGEREF _Toc172038248 \h </w:instrText>
      </w:r>
      <w:r>
        <w:rPr>
          <w:noProof/>
        </w:rPr>
      </w:r>
      <w:r>
        <w:rPr>
          <w:noProof/>
        </w:rPr>
        <w:fldChar w:fldCharType="separate"/>
      </w:r>
      <w:r>
        <w:rPr>
          <w:noProof/>
        </w:rPr>
        <w:t>113</w:t>
      </w:r>
      <w:r>
        <w:rPr>
          <w:noProof/>
        </w:rPr>
        <w:fldChar w:fldCharType="end"/>
      </w:r>
    </w:p>
    <w:p w14:paraId="4F75AC13" w14:textId="77777777" w:rsidR="00867545" w:rsidRPr="00E46E84" w:rsidRDefault="00867545">
      <w:pPr>
        <w:pStyle w:val="TOC3"/>
        <w:rPr>
          <w:rFonts w:ascii="Calibri" w:eastAsia="Times New Roman" w:hAnsi="Calibri"/>
          <w:noProof/>
          <w:kern w:val="2"/>
          <w:sz w:val="22"/>
          <w:szCs w:val="22"/>
          <w:lang w:eastAsia="en-GB"/>
        </w:rPr>
      </w:pPr>
      <w:r>
        <w:rPr>
          <w:noProof/>
        </w:rPr>
        <w:t>5.9.</w:t>
      </w:r>
      <w:r>
        <w:rPr>
          <w:noProof/>
          <w:lang w:eastAsia="zh-CN"/>
        </w:rPr>
        <w:t>0</w:t>
      </w:r>
      <w:r w:rsidRPr="00E46E84">
        <w:rPr>
          <w:rFonts w:ascii="Calibri" w:eastAsia="Times New Rom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_Toc172038249 \h </w:instrText>
      </w:r>
      <w:r>
        <w:rPr>
          <w:noProof/>
        </w:rPr>
      </w:r>
      <w:r>
        <w:rPr>
          <w:noProof/>
        </w:rPr>
        <w:fldChar w:fldCharType="separate"/>
      </w:r>
      <w:r>
        <w:rPr>
          <w:noProof/>
        </w:rPr>
        <w:t>113</w:t>
      </w:r>
      <w:r>
        <w:rPr>
          <w:noProof/>
        </w:rPr>
        <w:fldChar w:fldCharType="end"/>
      </w:r>
    </w:p>
    <w:p w14:paraId="7057328F" w14:textId="77777777" w:rsidR="00867545" w:rsidRPr="00E46E84" w:rsidRDefault="00867545">
      <w:pPr>
        <w:pStyle w:val="TOC2"/>
        <w:rPr>
          <w:rFonts w:ascii="Calibri" w:eastAsia="Times New Roman" w:hAnsi="Calibri"/>
          <w:noProof/>
          <w:kern w:val="2"/>
          <w:sz w:val="22"/>
          <w:szCs w:val="22"/>
          <w:lang w:eastAsia="en-GB"/>
        </w:rPr>
      </w:pPr>
      <w:r>
        <w:rPr>
          <w:noProof/>
        </w:rPr>
        <w:t>5.9</w:t>
      </w:r>
      <w:r w:rsidRPr="00E46E84">
        <w:rPr>
          <w:rFonts w:ascii="Calibri" w:eastAsia="Times New Roman" w:hAnsi="Calibri"/>
          <w:noProof/>
          <w:kern w:val="2"/>
          <w:sz w:val="22"/>
          <w:szCs w:val="22"/>
          <w:lang w:eastAsia="en-GB"/>
        </w:rPr>
        <w:tab/>
      </w:r>
      <w:r>
        <w:rPr>
          <w:noProof/>
        </w:rPr>
        <w:t>PIN authorization</w:t>
      </w:r>
      <w:r>
        <w:rPr>
          <w:noProof/>
        </w:rPr>
        <w:tab/>
      </w:r>
      <w:r>
        <w:rPr>
          <w:noProof/>
        </w:rPr>
        <w:fldChar w:fldCharType="begin" w:fldLock="1"/>
      </w:r>
      <w:r>
        <w:rPr>
          <w:noProof/>
        </w:rPr>
        <w:instrText xml:space="preserve"> PAGEREF _Toc172038250 \h </w:instrText>
      </w:r>
      <w:r>
        <w:rPr>
          <w:noProof/>
        </w:rPr>
      </w:r>
      <w:r>
        <w:rPr>
          <w:noProof/>
        </w:rPr>
        <w:fldChar w:fldCharType="separate"/>
      </w:r>
      <w:r>
        <w:rPr>
          <w:noProof/>
        </w:rPr>
        <w:t>113</w:t>
      </w:r>
      <w:r>
        <w:rPr>
          <w:noProof/>
        </w:rPr>
        <w:fldChar w:fldCharType="end"/>
      </w:r>
    </w:p>
    <w:p w14:paraId="5C3B9A19" w14:textId="77777777" w:rsidR="00867545" w:rsidRPr="00E46E84" w:rsidRDefault="00867545">
      <w:pPr>
        <w:pStyle w:val="TOC3"/>
        <w:rPr>
          <w:rFonts w:ascii="Calibri" w:eastAsia="Times New Roman" w:hAnsi="Calibri"/>
          <w:noProof/>
          <w:kern w:val="2"/>
          <w:sz w:val="22"/>
          <w:szCs w:val="22"/>
          <w:lang w:eastAsia="en-GB"/>
        </w:rPr>
      </w:pPr>
      <w:r>
        <w:rPr>
          <w:noProof/>
        </w:rPr>
        <w:t>5.9.1</w:t>
      </w:r>
      <w:r w:rsidRPr="00E46E84">
        <w:rPr>
          <w:rFonts w:ascii="Calibri" w:eastAsia="Times New Roman" w:hAnsi="Calibri"/>
          <w:noProof/>
          <w:kern w:val="2"/>
          <w:sz w:val="22"/>
          <w:szCs w:val="22"/>
          <w:lang w:eastAsia="en-GB"/>
        </w:rPr>
        <w:tab/>
      </w:r>
      <w:r>
        <w:rPr>
          <w:noProof/>
        </w:rPr>
        <w:t>Requesting entity procedure</w:t>
      </w:r>
      <w:r>
        <w:rPr>
          <w:noProof/>
        </w:rPr>
        <w:tab/>
      </w:r>
      <w:r>
        <w:rPr>
          <w:noProof/>
        </w:rPr>
        <w:fldChar w:fldCharType="begin" w:fldLock="1"/>
      </w:r>
      <w:r>
        <w:rPr>
          <w:noProof/>
        </w:rPr>
        <w:instrText xml:space="preserve"> PAGEREF _Toc172038251 \h </w:instrText>
      </w:r>
      <w:r>
        <w:rPr>
          <w:noProof/>
        </w:rPr>
      </w:r>
      <w:r>
        <w:rPr>
          <w:noProof/>
        </w:rPr>
        <w:fldChar w:fldCharType="separate"/>
      </w:r>
      <w:r>
        <w:rPr>
          <w:noProof/>
        </w:rPr>
        <w:t>113</w:t>
      </w:r>
      <w:r>
        <w:rPr>
          <w:noProof/>
        </w:rPr>
        <w:fldChar w:fldCharType="end"/>
      </w:r>
    </w:p>
    <w:p w14:paraId="75939E8D" w14:textId="77777777" w:rsidR="00867545" w:rsidRPr="00E46E84" w:rsidRDefault="00867545">
      <w:pPr>
        <w:pStyle w:val="TOC3"/>
        <w:rPr>
          <w:rFonts w:ascii="Calibri" w:eastAsia="Times New Roman" w:hAnsi="Calibri"/>
          <w:noProof/>
          <w:kern w:val="2"/>
          <w:sz w:val="22"/>
          <w:szCs w:val="22"/>
          <w:lang w:eastAsia="en-GB"/>
        </w:rPr>
      </w:pPr>
      <w:r>
        <w:rPr>
          <w:noProof/>
          <w:lang w:eastAsia="zh-CN"/>
        </w:rPr>
        <w:t>5.9.2</w:t>
      </w:r>
      <w:r w:rsidRPr="00E46E84">
        <w:rPr>
          <w:rFonts w:ascii="Calibri" w:eastAsia="Times New Roman" w:hAnsi="Calibri"/>
          <w:noProof/>
          <w:kern w:val="2"/>
          <w:sz w:val="22"/>
          <w:szCs w:val="22"/>
          <w:lang w:eastAsia="en-GB"/>
        </w:rPr>
        <w:tab/>
      </w:r>
      <w:r>
        <w:rPr>
          <w:noProof/>
        </w:rPr>
        <w:t>PAE-S procedure</w:t>
      </w:r>
      <w:r>
        <w:rPr>
          <w:noProof/>
        </w:rPr>
        <w:tab/>
      </w:r>
      <w:r>
        <w:rPr>
          <w:noProof/>
        </w:rPr>
        <w:fldChar w:fldCharType="begin" w:fldLock="1"/>
      </w:r>
      <w:r>
        <w:rPr>
          <w:noProof/>
        </w:rPr>
        <w:instrText xml:space="preserve"> PAGEREF _Toc172038252 \h </w:instrText>
      </w:r>
      <w:r>
        <w:rPr>
          <w:noProof/>
        </w:rPr>
      </w:r>
      <w:r>
        <w:rPr>
          <w:noProof/>
        </w:rPr>
        <w:fldChar w:fldCharType="separate"/>
      </w:r>
      <w:r>
        <w:rPr>
          <w:noProof/>
        </w:rPr>
        <w:t>114</w:t>
      </w:r>
      <w:r>
        <w:rPr>
          <w:noProof/>
        </w:rPr>
        <w:fldChar w:fldCharType="end"/>
      </w:r>
    </w:p>
    <w:p w14:paraId="3B366F86" w14:textId="77777777" w:rsidR="00867545" w:rsidRPr="00E46E84" w:rsidRDefault="00867545">
      <w:pPr>
        <w:pStyle w:val="TOC1"/>
        <w:rPr>
          <w:rFonts w:ascii="Calibri" w:eastAsia="Times New Roman" w:hAnsi="Calibri"/>
          <w:noProof/>
          <w:kern w:val="2"/>
          <w:szCs w:val="22"/>
          <w:lang w:eastAsia="en-GB"/>
        </w:rPr>
      </w:pPr>
      <w:r>
        <w:rPr>
          <w:noProof/>
        </w:rPr>
        <w:t>6</w:t>
      </w:r>
      <w:r w:rsidRPr="00E46E84">
        <w:rPr>
          <w:rFonts w:ascii="Calibri" w:eastAsia="Times New Roman" w:hAnsi="Calibri"/>
          <w:noProof/>
          <w:kern w:val="2"/>
          <w:szCs w:val="22"/>
          <w:lang w:eastAsia="en-GB"/>
        </w:rPr>
        <w:tab/>
      </w:r>
      <w:r>
        <w:rPr>
          <w:noProof/>
        </w:rPr>
        <w:t>Coding</w:t>
      </w:r>
      <w:r>
        <w:rPr>
          <w:noProof/>
        </w:rPr>
        <w:tab/>
      </w:r>
      <w:r>
        <w:rPr>
          <w:noProof/>
        </w:rPr>
        <w:fldChar w:fldCharType="begin" w:fldLock="1"/>
      </w:r>
      <w:r>
        <w:rPr>
          <w:noProof/>
        </w:rPr>
        <w:instrText xml:space="preserve"> PAGEREF _Toc172038253 \h </w:instrText>
      </w:r>
      <w:r>
        <w:rPr>
          <w:noProof/>
        </w:rPr>
      </w:r>
      <w:r>
        <w:rPr>
          <w:noProof/>
        </w:rPr>
        <w:fldChar w:fldCharType="separate"/>
      </w:r>
      <w:r>
        <w:rPr>
          <w:noProof/>
        </w:rPr>
        <w:t>115</w:t>
      </w:r>
      <w:r>
        <w:rPr>
          <w:noProof/>
        </w:rPr>
        <w:fldChar w:fldCharType="end"/>
      </w:r>
    </w:p>
    <w:p w14:paraId="32613B87" w14:textId="77777777" w:rsidR="00867545" w:rsidRPr="00E46E84" w:rsidRDefault="00867545">
      <w:pPr>
        <w:pStyle w:val="TOC2"/>
        <w:rPr>
          <w:rFonts w:ascii="Calibri" w:eastAsia="Times New Roman" w:hAnsi="Calibri"/>
          <w:noProof/>
          <w:kern w:val="2"/>
          <w:sz w:val="22"/>
          <w:szCs w:val="22"/>
          <w:lang w:eastAsia="en-GB"/>
        </w:rPr>
      </w:pPr>
      <w:r>
        <w:rPr>
          <w:noProof/>
          <w:lang w:eastAsia="zh-CN"/>
        </w:rPr>
        <w:t>6.1</w:t>
      </w:r>
      <w:r w:rsidRPr="00E46E84">
        <w:rPr>
          <w:rFonts w:ascii="Calibri" w:eastAsia="Times New Roman"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_Toc172038254 \h </w:instrText>
      </w:r>
      <w:r>
        <w:rPr>
          <w:noProof/>
        </w:rPr>
      </w:r>
      <w:r>
        <w:rPr>
          <w:noProof/>
        </w:rPr>
        <w:fldChar w:fldCharType="separate"/>
      </w:r>
      <w:r>
        <w:rPr>
          <w:noProof/>
        </w:rPr>
        <w:t>115</w:t>
      </w:r>
      <w:r>
        <w:rPr>
          <w:noProof/>
        </w:rPr>
        <w:fldChar w:fldCharType="end"/>
      </w:r>
    </w:p>
    <w:p w14:paraId="57356755" w14:textId="77777777" w:rsidR="00867545" w:rsidRPr="00E46E84" w:rsidRDefault="00867545">
      <w:pPr>
        <w:pStyle w:val="TOC2"/>
        <w:rPr>
          <w:rFonts w:ascii="Calibri" w:eastAsia="Times New Roman" w:hAnsi="Calibri"/>
          <w:noProof/>
          <w:kern w:val="2"/>
          <w:sz w:val="22"/>
          <w:szCs w:val="22"/>
          <w:lang w:eastAsia="en-GB"/>
        </w:rPr>
      </w:pPr>
      <w:r>
        <w:rPr>
          <w:noProof/>
          <w:lang w:eastAsia="zh-CN"/>
        </w:rPr>
        <w:t>6.2</w:t>
      </w:r>
      <w:r w:rsidRPr="00E46E84">
        <w:rPr>
          <w:rFonts w:ascii="Calibri" w:eastAsia="Times New Roman" w:hAnsi="Calibri"/>
          <w:noProof/>
          <w:kern w:val="2"/>
          <w:sz w:val="22"/>
          <w:szCs w:val="22"/>
          <w:lang w:eastAsia="en-GB"/>
        </w:rPr>
        <w:tab/>
      </w:r>
      <w:r>
        <w:rPr>
          <w:noProof/>
          <w:lang w:eastAsia="zh-CN"/>
        </w:rPr>
        <w:t>PINAPP protocol messages</w:t>
      </w:r>
      <w:r>
        <w:rPr>
          <w:noProof/>
        </w:rPr>
        <w:tab/>
      </w:r>
      <w:r>
        <w:rPr>
          <w:noProof/>
        </w:rPr>
        <w:fldChar w:fldCharType="begin" w:fldLock="1"/>
      </w:r>
      <w:r>
        <w:rPr>
          <w:noProof/>
        </w:rPr>
        <w:instrText xml:space="preserve"> PAGEREF _Toc172038255 \h </w:instrText>
      </w:r>
      <w:r>
        <w:rPr>
          <w:noProof/>
        </w:rPr>
      </w:r>
      <w:r>
        <w:rPr>
          <w:noProof/>
        </w:rPr>
        <w:fldChar w:fldCharType="separate"/>
      </w:r>
      <w:r>
        <w:rPr>
          <w:noProof/>
        </w:rPr>
        <w:t>115</w:t>
      </w:r>
      <w:r>
        <w:rPr>
          <w:noProof/>
        </w:rPr>
        <w:fldChar w:fldCharType="end"/>
      </w:r>
    </w:p>
    <w:p w14:paraId="36CA180C" w14:textId="77777777" w:rsidR="00867545" w:rsidRPr="00E46E84" w:rsidRDefault="00867545">
      <w:pPr>
        <w:pStyle w:val="TOC3"/>
        <w:rPr>
          <w:rFonts w:ascii="Calibri" w:eastAsia="Times New Roman" w:hAnsi="Calibri"/>
          <w:noProof/>
          <w:kern w:val="2"/>
          <w:sz w:val="22"/>
          <w:szCs w:val="22"/>
          <w:lang w:eastAsia="en-GB"/>
        </w:rPr>
      </w:pPr>
      <w:r>
        <w:rPr>
          <w:noProof/>
          <w:lang w:eastAsia="zh-CN"/>
        </w:rPr>
        <w:t>6.2.1</w:t>
      </w:r>
      <w:r w:rsidRPr="00E46E84">
        <w:rPr>
          <w:rFonts w:ascii="Calibri" w:eastAsia="Times New Roman"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_Toc172038256 \h </w:instrText>
      </w:r>
      <w:r>
        <w:rPr>
          <w:noProof/>
        </w:rPr>
      </w:r>
      <w:r>
        <w:rPr>
          <w:noProof/>
        </w:rPr>
        <w:fldChar w:fldCharType="separate"/>
      </w:r>
      <w:r>
        <w:rPr>
          <w:noProof/>
        </w:rPr>
        <w:t>115</w:t>
      </w:r>
      <w:r>
        <w:rPr>
          <w:noProof/>
        </w:rPr>
        <w:fldChar w:fldCharType="end"/>
      </w:r>
    </w:p>
    <w:p w14:paraId="02095AFB" w14:textId="77777777" w:rsidR="00867545" w:rsidRPr="00E46E84" w:rsidRDefault="00867545">
      <w:pPr>
        <w:pStyle w:val="TOC3"/>
        <w:rPr>
          <w:rFonts w:ascii="Calibri" w:eastAsia="Times New Roman" w:hAnsi="Calibri"/>
          <w:noProof/>
          <w:kern w:val="2"/>
          <w:sz w:val="22"/>
          <w:szCs w:val="22"/>
          <w:lang w:eastAsia="en-GB"/>
        </w:rPr>
      </w:pPr>
      <w:r>
        <w:rPr>
          <w:noProof/>
          <w:lang w:eastAsia="zh-CN"/>
        </w:rPr>
        <w:t>6.2.2</w:t>
      </w:r>
      <w:r w:rsidRPr="00E46E84">
        <w:rPr>
          <w:rFonts w:ascii="Calibri" w:eastAsia="Times New Roman" w:hAnsi="Calibri"/>
          <w:noProof/>
          <w:kern w:val="2"/>
          <w:sz w:val="22"/>
          <w:szCs w:val="22"/>
          <w:lang w:eastAsia="en-GB"/>
        </w:rPr>
        <w:tab/>
      </w:r>
      <w:r>
        <w:rPr>
          <w:noProof/>
        </w:rPr>
        <w:t>Structure</w:t>
      </w:r>
      <w:r>
        <w:rPr>
          <w:noProof/>
        </w:rPr>
        <w:tab/>
      </w:r>
      <w:r>
        <w:rPr>
          <w:noProof/>
        </w:rPr>
        <w:fldChar w:fldCharType="begin" w:fldLock="1"/>
      </w:r>
      <w:r>
        <w:rPr>
          <w:noProof/>
        </w:rPr>
        <w:instrText xml:space="preserve"> PAGEREF _Toc172038257 \h </w:instrText>
      </w:r>
      <w:r>
        <w:rPr>
          <w:noProof/>
        </w:rPr>
      </w:r>
      <w:r>
        <w:rPr>
          <w:noProof/>
        </w:rPr>
        <w:fldChar w:fldCharType="separate"/>
      </w:r>
      <w:r>
        <w:rPr>
          <w:noProof/>
        </w:rPr>
        <w:t>115</w:t>
      </w:r>
      <w:r>
        <w:rPr>
          <w:noProof/>
        </w:rPr>
        <w:fldChar w:fldCharType="end"/>
      </w:r>
    </w:p>
    <w:p w14:paraId="3BF401C3" w14:textId="77777777" w:rsidR="00867545" w:rsidRPr="00E46E84" w:rsidRDefault="00867545">
      <w:pPr>
        <w:pStyle w:val="TOC3"/>
        <w:rPr>
          <w:rFonts w:ascii="Calibri" w:eastAsia="Times New Roman" w:hAnsi="Calibri"/>
          <w:noProof/>
          <w:kern w:val="2"/>
          <w:sz w:val="22"/>
          <w:szCs w:val="22"/>
          <w:lang w:eastAsia="en-GB"/>
        </w:rPr>
      </w:pPr>
      <w:r>
        <w:rPr>
          <w:noProof/>
        </w:rPr>
        <w:t>6.2.3</w:t>
      </w:r>
      <w:r w:rsidRPr="00E46E84">
        <w:rPr>
          <w:rFonts w:ascii="Calibri" w:eastAsia="Times New Roman" w:hAnsi="Calibri"/>
          <w:noProof/>
          <w:kern w:val="2"/>
          <w:sz w:val="22"/>
          <w:szCs w:val="22"/>
          <w:lang w:eastAsia="en-GB"/>
        </w:rPr>
        <w:tab/>
      </w:r>
      <w:r>
        <w:rPr>
          <w:noProof/>
        </w:rPr>
        <w:t>MIME type</w:t>
      </w:r>
      <w:r>
        <w:rPr>
          <w:noProof/>
        </w:rPr>
        <w:tab/>
      </w:r>
      <w:r>
        <w:rPr>
          <w:noProof/>
        </w:rPr>
        <w:fldChar w:fldCharType="begin" w:fldLock="1"/>
      </w:r>
      <w:r>
        <w:rPr>
          <w:noProof/>
        </w:rPr>
        <w:instrText xml:space="preserve"> PAGEREF _Toc172038258 \h </w:instrText>
      </w:r>
      <w:r>
        <w:rPr>
          <w:noProof/>
        </w:rPr>
      </w:r>
      <w:r>
        <w:rPr>
          <w:noProof/>
        </w:rPr>
        <w:fldChar w:fldCharType="separate"/>
      </w:r>
      <w:r>
        <w:rPr>
          <w:noProof/>
        </w:rPr>
        <w:t>129</w:t>
      </w:r>
      <w:r>
        <w:rPr>
          <w:noProof/>
        </w:rPr>
        <w:fldChar w:fldCharType="end"/>
      </w:r>
    </w:p>
    <w:p w14:paraId="1AF460A0" w14:textId="77777777" w:rsidR="00867545" w:rsidRPr="00E46E84" w:rsidRDefault="00867545">
      <w:pPr>
        <w:pStyle w:val="TOC3"/>
        <w:rPr>
          <w:rFonts w:ascii="Calibri" w:eastAsia="Times New Roman" w:hAnsi="Calibri"/>
          <w:noProof/>
          <w:kern w:val="2"/>
          <w:sz w:val="22"/>
          <w:szCs w:val="22"/>
          <w:lang w:eastAsia="en-GB"/>
        </w:rPr>
      </w:pPr>
      <w:r>
        <w:rPr>
          <w:noProof/>
          <w:lang w:eastAsia="zh-CN"/>
        </w:rPr>
        <w:t>6.2.4</w:t>
      </w:r>
      <w:r w:rsidRPr="00E46E84">
        <w:rPr>
          <w:rFonts w:ascii="Calibri" w:eastAsia="Times New Roman" w:hAnsi="Calibri"/>
          <w:noProof/>
          <w:kern w:val="2"/>
          <w:sz w:val="22"/>
          <w:szCs w:val="22"/>
          <w:lang w:eastAsia="en-GB"/>
        </w:rPr>
        <w:tab/>
      </w:r>
      <w:r>
        <w:rPr>
          <w:noProof/>
        </w:rPr>
        <w:t>XML schema</w:t>
      </w:r>
      <w:r>
        <w:rPr>
          <w:noProof/>
        </w:rPr>
        <w:tab/>
      </w:r>
      <w:r>
        <w:rPr>
          <w:noProof/>
        </w:rPr>
        <w:fldChar w:fldCharType="begin" w:fldLock="1"/>
      </w:r>
      <w:r>
        <w:rPr>
          <w:noProof/>
        </w:rPr>
        <w:instrText xml:space="preserve"> PAGEREF _Toc172038259 \h </w:instrText>
      </w:r>
      <w:r>
        <w:rPr>
          <w:noProof/>
        </w:rPr>
      </w:r>
      <w:r>
        <w:rPr>
          <w:noProof/>
        </w:rPr>
        <w:fldChar w:fldCharType="separate"/>
      </w:r>
      <w:r>
        <w:rPr>
          <w:noProof/>
        </w:rPr>
        <w:t>133</w:t>
      </w:r>
      <w:r>
        <w:rPr>
          <w:noProof/>
        </w:rPr>
        <w:fldChar w:fldCharType="end"/>
      </w:r>
    </w:p>
    <w:p w14:paraId="2C2B88E2" w14:textId="77777777" w:rsidR="00867545" w:rsidRPr="00E46E84" w:rsidRDefault="00867545">
      <w:pPr>
        <w:pStyle w:val="TOC3"/>
        <w:rPr>
          <w:rFonts w:ascii="Calibri" w:eastAsia="Times New Roman" w:hAnsi="Calibri"/>
          <w:noProof/>
          <w:kern w:val="2"/>
          <w:sz w:val="22"/>
          <w:szCs w:val="22"/>
          <w:lang w:eastAsia="en-GB"/>
        </w:rPr>
      </w:pPr>
      <w:r>
        <w:rPr>
          <w:noProof/>
          <w:lang w:eastAsia="zh-CN"/>
        </w:rPr>
        <w:t>6.2.5</w:t>
      </w:r>
      <w:r w:rsidRPr="00E46E84">
        <w:rPr>
          <w:rFonts w:ascii="Calibri" w:eastAsia="Times New Roman" w:hAnsi="Calibri"/>
          <w:noProof/>
          <w:kern w:val="2"/>
          <w:sz w:val="22"/>
          <w:szCs w:val="22"/>
          <w:lang w:eastAsia="en-GB"/>
        </w:rPr>
        <w:tab/>
      </w:r>
      <w:r>
        <w:rPr>
          <w:noProof/>
        </w:rPr>
        <w:t>Data semantics</w:t>
      </w:r>
      <w:r>
        <w:rPr>
          <w:noProof/>
        </w:rPr>
        <w:tab/>
      </w:r>
      <w:r>
        <w:rPr>
          <w:noProof/>
        </w:rPr>
        <w:fldChar w:fldCharType="begin" w:fldLock="1"/>
      </w:r>
      <w:r>
        <w:rPr>
          <w:noProof/>
        </w:rPr>
        <w:instrText xml:space="preserve"> PAGEREF _Toc172038260 \h </w:instrText>
      </w:r>
      <w:r>
        <w:rPr>
          <w:noProof/>
        </w:rPr>
      </w:r>
      <w:r>
        <w:rPr>
          <w:noProof/>
        </w:rPr>
        <w:fldChar w:fldCharType="separate"/>
      </w:r>
      <w:r>
        <w:rPr>
          <w:noProof/>
        </w:rPr>
        <w:t>167</w:t>
      </w:r>
      <w:r>
        <w:rPr>
          <w:noProof/>
        </w:rPr>
        <w:fldChar w:fldCharType="end"/>
      </w:r>
    </w:p>
    <w:p w14:paraId="1D2F06C4" w14:textId="77777777" w:rsidR="00867545" w:rsidRPr="00E46E84" w:rsidRDefault="00867545">
      <w:pPr>
        <w:pStyle w:val="TOC4"/>
        <w:rPr>
          <w:rFonts w:ascii="Calibri" w:eastAsia="Times New Roman" w:hAnsi="Calibri"/>
          <w:noProof/>
          <w:kern w:val="2"/>
          <w:sz w:val="22"/>
          <w:szCs w:val="22"/>
          <w:lang w:eastAsia="en-GB"/>
        </w:rPr>
      </w:pPr>
      <w:r>
        <w:rPr>
          <w:noProof/>
        </w:rPr>
        <w:t>6.2.5.1</w:t>
      </w:r>
      <w:r w:rsidRPr="00E46E84">
        <w:rPr>
          <w:rFonts w:ascii="Calibri" w:eastAsia="Times New Rom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_Toc172038261 \h </w:instrText>
      </w:r>
      <w:r>
        <w:rPr>
          <w:noProof/>
        </w:rPr>
      </w:r>
      <w:r>
        <w:rPr>
          <w:noProof/>
        </w:rPr>
        <w:fldChar w:fldCharType="separate"/>
      </w:r>
      <w:r>
        <w:rPr>
          <w:noProof/>
        </w:rPr>
        <w:t>167</w:t>
      </w:r>
      <w:r>
        <w:rPr>
          <w:noProof/>
        </w:rPr>
        <w:fldChar w:fldCharType="end"/>
      </w:r>
    </w:p>
    <w:p w14:paraId="30235DAD" w14:textId="77777777" w:rsidR="00867545" w:rsidRPr="00E46E84" w:rsidRDefault="00867545">
      <w:pPr>
        <w:pStyle w:val="TOC4"/>
        <w:rPr>
          <w:rFonts w:ascii="Calibri" w:eastAsia="Times New Roman" w:hAnsi="Calibri"/>
          <w:noProof/>
          <w:kern w:val="2"/>
          <w:sz w:val="22"/>
          <w:szCs w:val="22"/>
          <w:lang w:eastAsia="en-GB"/>
        </w:rPr>
      </w:pPr>
      <w:r>
        <w:rPr>
          <w:noProof/>
        </w:rPr>
        <w:t>6.2.5.2</w:t>
      </w:r>
      <w:r w:rsidRPr="00E46E84">
        <w:rPr>
          <w:rFonts w:ascii="Calibri" w:eastAsia="Times New Roman" w:hAnsi="Calibri"/>
          <w:noProof/>
          <w:kern w:val="2"/>
          <w:sz w:val="22"/>
          <w:szCs w:val="22"/>
          <w:lang w:eastAsia="en-GB"/>
        </w:rPr>
        <w:tab/>
      </w:r>
      <w:r>
        <w:rPr>
          <w:noProof/>
        </w:rPr>
        <w:t>Semantics of &lt;service-discovery-request&gt;</w:t>
      </w:r>
      <w:r>
        <w:rPr>
          <w:noProof/>
        </w:rPr>
        <w:tab/>
      </w:r>
      <w:r>
        <w:rPr>
          <w:noProof/>
        </w:rPr>
        <w:fldChar w:fldCharType="begin" w:fldLock="1"/>
      </w:r>
      <w:r>
        <w:rPr>
          <w:noProof/>
        </w:rPr>
        <w:instrText xml:space="preserve"> PAGEREF _Toc172038262 \h </w:instrText>
      </w:r>
      <w:r>
        <w:rPr>
          <w:noProof/>
        </w:rPr>
      </w:r>
      <w:r>
        <w:rPr>
          <w:noProof/>
        </w:rPr>
        <w:fldChar w:fldCharType="separate"/>
      </w:r>
      <w:r>
        <w:rPr>
          <w:noProof/>
        </w:rPr>
        <w:t>170</w:t>
      </w:r>
      <w:r>
        <w:rPr>
          <w:noProof/>
        </w:rPr>
        <w:fldChar w:fldCharType="end"/>
      </w:r>
    </w:p>
    <w:p w14:paraId="57CD92D5" w14:textId="77777777" w:rsidR="00867545" w:rsidRPr="00E46E84" w:rsidRDefault="00867545">
      <w:pPr>
        <w:pStyle w:val="TOC4"/>
        <w:rPr>
          <w:rFonts w:ascii="Calibri" w:eastAsia="Times New Roman" w:hAnsi="Calibri"/>
          <w:noProof/>
          <w:kern w:val="2"/>
          <w:sz w:val="22"/>
          <w:szCs w:val="22"/>
          <w:lang w:eastAsia="en-GB"/>
        </w:rPr>
      </w:pPr>
      <w:r>
        <w:rPr>
          <w:noProof/>
        </w:rPr>
        <w:t>6.2.5.3</w:t>
      </w:r>
      <w:r w:rsidRPr="00E46E84">
        <w:rPr>
          <w:rFonts w:ascii="Calibri" w:eastAsia="Times New Roman" w:hAnsi="Calibri"/>
          <w:noProof/>
          <w:kern w:val="2"/>
          <w:sz w:val="22"/>
          <w:szCs w:val="22"/>
          <w:lang w:eastAsia="en-GB"/>
        </w:rPr>
        <w:tab/>
      </w:r>
      <w:r>
        <w:rPr>
          <w:noProof/>
        </w:rPr>
        <w:t>Semantics of &lt;service-discovery-accept&gt;</w:t>
      </w:r>
      <w:r>
        <w:rPr>
          <w:noProof/>
        </w:rPr>
        <w:tab/>
      </w:r>
      <w:r>
        <w:rPr>
          <w:noProof/>
        </w:rPr>
        <w:fldChar w:fldCharType="begin" w:fldLock="1"/>
      </w:r>
      <w:r>
        <w:rPr>
          <w:noProof/>
        </w:rPr>
        <w:instrText xml:space="preserve"> PAGEREF _Toc172038263 \h </w:instrText>
      </w:r>
      <w:r>
        <w:rPr>
          <w:noProof/>
        </w:rPr>
      </w:r>
      <w:r>
        <w:rPr>
          <w:noProof/>
        </w:rPr>
        <w:fldChar w:fldCharType="separate"/>
      </w:r>
      <w:r>
        <w:rPr>
          <w:noProof/>
        </w:rPr>
        <w:t>171</w:t>
      </w:r>
      <w:r>
        <w:rPr>
          <w:noProof/>
        </w:rPr>
        <w:fldChar w:fldCharType="end"/>
      </w:r>
    </w:p>
    <w:p w14:paraId="0486DF2E" w14:textId="77777777" w:rsidR="00867545" w:rsidRPr="00E46E84" w:rsidRDefault="00867545">
      <w:pPr>
        <w:pStyle w:val="TOC4"/>
        <w:rPr>
          <w:rFonts w:ascii="Calibri" w:eastAsia="Times New Roman" w:hAnsi="Calibri"/>
          <w:noProof/>
          <w:kern w:val="2"/>
          <w:sz w:val="22"/>
          <w:szCs w:val="22"/>
          <w:lang w:eastAsia="en-GB"/>
        </w:rPr>
      </w:pPr>
      <w:r>
        <w:rPr>
          <w:noProof/>
        </w:rPr>
        <w:t>6.2.5.4</w:t>
      </w:r>
      <w:r w:rsidRPr="00E46E84">
        <w:rPr>
          <w:rFonts w:ascii="Calibri" w:eastAsia="Times New Roman" w:hAnsi="Calibri"/>
          <w:noProof/>
          <w:kern w:val="2"/>
          <w:sz w:val="22"/>
          <w:szCs w:val="22"/>
          <w:lang w:eastAsia="en-GB"/>
        </w:rPr>
        <w:tab/>
      </w:r>
      <w:r>
        <w:rPr>
          <w:noProof/>
        </w:rPr>
        <w:t>Semantics of &lt;service-discovery-reject&gt;</w:t>
      </w:r>
      <w:r>
        <w:rPr>
          <w:noProof/>
        </w:rPr>
        <w:tab/>
      </w:r>
      <w:r>
        <w:rPr>
          <w:noProof/>
        </w:rPr>
        <w:fldChar w:fldCharType="begin" w:fldLock="1"/>
      </w:r>
      <w:r>
        <w:rPr>
          <w:noProof/>
        </w:rPr>
        <w:instrText xml:space="preserve"> PAGEREF _Toc172038264 \h </w:instrText>
      </w:r>
      <w:r>
        <w:rPr>
          <w:noProof/>
        </w:rPr>
      </w:r>
      <w:r>
        <w:rPr>
          <w:noProof/>
        </w:rPr>
        <w:fldChar w:fldCharType="separate"/>
      </w:r>
      <w:r>
        <w:rPr>
          <w:noProof/>
        </w:rPr>
        <w:t>171</w:t>
      </w:r>
      <w:r>
        <w:rPr>
          <w:noProof/>
        </w:rPr>
        <w:fldChar w:fldCharType="end"/>
      </w:r>
    </w:p>
    <w:p w14:paraId="452CAD78" w14:textId="77777777" w:rsidR="00867545" w:rsidRPr="00E46E84" w:rsidRDefault="00867545">
      <w:pPr>
        <w:pStyle w:val="TOC4"/>
        <w:rPr>
          <w:rFonts w:ascii="Calibri" w:eastAsia="Times New Roman" w:hAnsi="Calibri"/>
          <w:noProof/>
          <w:kern w:val="2"/>
          <w:sz w:val="22"/>
          <w:szCs w:val="22"/>
          <w:lang w:eastAsia="en-GB"/>
        </w:rPr>
      </w:pPr>
      <w:r>
        <w:rPr>
          <w:noProof/>
        </w:rPr>
        <w:t>6.2.5.5</w:t>
      </w:r>
      <w:r w:rsidRPr="00E46E84">
        <w:rPr>
          <w:rFonts w:ascii="Calibri" w:eastAsia="Times New Roman" w:hAnsi="Calibri"/>
          <w:noProof/>
          <w:kern w:val="2"/>
          <w:sz w:val="22"/>
          <w:szCs w:val="22"/>
          <w:lang w:eastAsia="en-GB"/>
        </w:rPr>
        <w:tab/>
      </w:r>
      <w:r>
        <w:rPr>
          <w:noProof/>
        </w:rPr>
        <w:t>Semantics of &lt;pine-registration-request&gt;</w:t>
      </w:r>
      <w:r>
        <w:rPr>
          <w:noProof/>
        </w:rPr>
        <w:tab/>
      </w:r>
      <w:r>
        <w:rPr>
          <w:noProof/>
        </w:rPr>
        <w:fldChar w:fldCharType="begin" w:fldLock="1"/>
      </w:r>
      <w:r>
        <w:rPr>
          <w:noProof/>
        </w:rPr>
        <w:instrText xml:space="preserve"> PAGEREF _Toc172038265 \h </w:instrText>
      </w:r>
      <w:r>
        <w:rPr>
          <w:noProof/>
        </w:rPr>
      </w:r>
      <w:r>
        <w:rPr>
          <w:noProof/>
        </w:rPr>
        <w:fldChar w:fldCharType="separate"/>
      </w:r>
      <w:r>
        <w:rPr>
          <w:noProof/>
        </w:rPr>
        <w:t>171</w:t>
      </w:r>
      <w:r>
        <w:rPr>
          <w:noProof/>
        </w:rPr>
        <w:fldChar w:fldCharType="end"/>
      </w:r>
    </w:p>
    <w:p w14:paraId="5E07B28D" w14:textId="77777777" w:rsidR="00867545" w:rsidRPr="00E46E84" w:rsidRDefault="00867545">
      <w:pPr>
        <w:pStyle w:val="TOC4"/>
        <w:rPr>
          <w:rFonts w:ascii="Calibri" w:eastAsia="Times New Roman" w:hAnsi="Calibri"/>
          <w:noProof/>
          <w:kern w:val="2"/>
          <w:sz w:val="22"/>
          <w:szCs w:val="22"/>
          <w:lang w:eastAsia="en-GB"/>
        </w:rPr>
      </w:pPr>
      <w:r>
        <w:rPr>
          <w:noProof/>
        </w:rPr>
        <w:t>6.2.5.6</w:t>
      </w:r>
      <w:r w:rsidRPr="00E46E84">
        <w:rPr>
          <w:rFonts w:ascii="Calibri" w:eastAsia="Times New Roman" w:hAnsi="Calibri"/>
          <w:noProof/>
          <w:kern w:val="2"/>
          <w:sz w:val="22"/>
          <w:szCs w:val="22"/>
          <w:lang w:eastAsia="en-GB"/>
        </w:rPr>
        <w:tab/>
      </w:r>
      <w:r>
        <w:rPr>
          <w:noProof/>
        </w:rPr>
        <w:t>Semantics of &lt;pine-registration-accept&gt;</w:t>
      </w:r>
      <w:r>
        <w:rPr>
          <w:noProof/>
        </w:rPr>
        <w:tab/>
      </w:r>
      <w:r>
        <w:rPr>
          <w:noProof/>
        </w:rPr>
        <w:fldChar w:fldCharType="begin" w:fldLock="1"/>
      </w:r>
      <w:r>
        <w:rPr>
          <w:noProof/>
        </w:rPr>
        <w:instrText xml:space="preserve"> PAGEREF _Toc172038266 \h </w:instrText>
      </w:r>
      <w:r>
        <w:rPr>
          <w:noProof/>
        </w:rPr>
      </w:r>
      <w:r>
        <w:rPr>
          <w:noProof/>
        </w:rPr>
        <w:fldChar w:fldCharType="separate"/>
      </w:r>
      <w:r>
        <w:rPr>
          <w:noProof/>
        </w:rPr>
        <w:t>172</w:t>
      </w:r>
      <w:r>
        <w:rPr>
          <w:noProof/>
        </w:rPr>
        <w:fldChar w:fldCharType="end"/>
      </w:r>
    </w:p>
    <w:p w14:paraId="6859C2E2" w14:textId="77777777" w:rsidR="00867545" w:rsidRPr="00E46E84" w:rsidRDefault="00867545">
      <w:pPr>
        <w:pStyle w:val="TOC4"/>
        <w:rPr>
          <w:rFonts w:ascii="Calibri" w:eastAsia="Times New Roman" w:hAnsi="Calibri"/>
          <w:noProof/>
          <w:kern w:val="2"/>
          <w:sz w:val="22"/>
          <w:szCs w:val="22"/>
          <w:lang w:eastAsia="en-GB"/>
        </w:rPr>
      </w:pPr>
      <w:r>
        <w:rPr>
          <w:noProof/>
        </w:rPr>
        <w:t>6.2.5.7</w:t>
      </w:r>
      <w:r w:rsidRPr="00E46E84">
        <w:rPr>
          <w:rFonts w:ascii="Calibri" w:eastAsia="Times New Roman" w:hAnsi="Calibri"/>
          <w:noProof/>
          <w:kern w:val="2"/>
          <w:sz w:val="22"/>
          <w:szCs w:val="22"/>
          <w:lang w:eastAsia="en-GB"/>
        </w:rPr>
        <w:tab/>
      </w:r>
      <w:r>
        <w:rPr>
          <w:noProof/>
        </w:rPr>
        <w:t>Semantics of &lt;pine-registration-reject&gt;</w:t>
      </w:r>
      <w:r>
        <w:rPr>
          <w:noProof/>
        </w:rPr>
        <w:tab/>
      </w:r>
      <w:r>
        <w:rPr>
          <w:noProof/>
        </w:rPr>
        <w:fldChar w:fldCharType="begin" w:fldLock="1"/>
      </w:r>
      <w:r>
        <w:rPr>
          <w:noProof/>
        </w:rPr>
        <w:instrText xml:space="preserve"> PAGEREF _Toc172038267 \h </w:instrText>
      </w:r>
      <w:r>
        <w:rPr>
          <w:noProof/>
        </w:rPr>
      </w:r>
      <w:r>
        <w:rPr>
          <w:noProof/>
        </w:rPr>
        <w:fldChar w:fldCharType="separate"/>
      </w:r>
      <w:r>
        <w:rPr>
          <w:noProof/>
        </w:rPr>
        <w:t>173</w:t>
      </w:r>
      <w:r>
        <w:rPr>
          <w:noProof/>
        </w:rPr>
        <w:fldChar w:fldCharType="end"/>
      </w:r>
    </w:p>
    <w:p w14:paraId="56963503" w14:textId="77777777" w:rsidR="00867545" w:rsidRPr="00E46E84" w:rsidRDefault="00867545">
      <w:pPr>
        <w:pStyle w:val="TOC4"/>
        <w:rPr>
          <w:rFonts w:ascii="Calibri" w:eastAsia="Times New Roman" w:hAnsi="Calibri"/>
          <w:noProof/>
          <w:kern w:val="2"/>
          <w:sz w:val="22"/>
          <w:szCs w:val="22"/>
          <w:lang w:eastAsia="en-GB"/>
        </w:rPr>
      </w:pPr>
      <w:r>
        <w:rPr>
          <w:noProof/>
        </w:rPr>
        <w:t>6.2.5.8</w:t>
      </w:r>
      <w:r w:rsidRPr="00E46E84">
        <w:rPr>
          <w:rFonts w:ascii="Calibri" w:eastAsia="Times New Roman" w:hAnsi="Calibri"/>
          <w:noProof/>
          <w:kern w:val="2"/>
          <w:sz w:val="22"/>
          <w:szCs w:val="22"/>
          <w:lang w:eastAsia="en-GB"/>
        </w:rPr>
        <w:tab/>
      </w:r>
      <w:r>
        <w:rPr>
          <w:noProof/>
        </w:rPr>
        <w:t>Semantics of &lt;pine-deregistration-request&gt;</w:t>
      </w:r>
      <w:r>
        <w:rPr>
          <w:noProof/>
        </w:rPr>
        <w:tab/>
      </w:r>
      <w:r>
        <w:rPr>
          <w:noProof/>
        </w:rPr>
        <w:fldChar w:fldCharType="begin" w:fldLock="1"/>
      </w:r>
      <w:r>
        <w:rPr>
          <w:noProof/>
        </w:rPr>
        <w:instrText xml:space="preserve"> PAGEREF _Toc172038268 \h </w:instrText>
      </w:r>
      <w:r>
        <w:rPr>
          <w:noProof/>
        </w:rPr>
      </w:r>
      <w:r>
        <w:rPr>
          <w:noProof/>
        </w:rPr>
        <w:fldChar w:fldCharType="separate"/>
      </w:r>
      <w:r>
        <w:rPr>
          <w:noProof/>
        </w:rPr>
        <w:t>173</w:t>
      </w:r>
      <w:r>
        <w:rPr>
          <w:noProof/>
        </w:rPr>
        <w:fldChar w:fldCharType="end"/>
      </w:r>
    </w:p>
    <w:p w14:paraId="5B7C96EB" w14:textId="77777777" w:rsidR="00867545" w:rsidRPr="00E46E84" w:rsidRDefault="00867545">
      <w:pPr>
        <w:pStyle w:val="TOC4"/>
        <w:rPr>
          <w:rFonts w:ascii="Calibri" w:eastAsia="Times New Roman" w:hAnsi="Calibri"/>
          <w:noProof/>
          <w:kern w:val="2"/>
          <w:sz w:val="22"/>
          <w:szCs w:val="22"/>
          <w:lang w:eastAsia="en-GB"/>
        </w:rPr>
      </w:pPr>
      <w:r>
        <w:rPr>
          <w:noProof/>
        </w:rPr>
        <w:t>6.2.5.9</w:t>
      </w:r>
      <w:r w:rsidRPr="00E46E84">
        <w:rPr>
          <w:rFonts w:ascii="Calibri" w:eastAsia="Times New Roman" w:hAnsi="Calibri"/>
          <w:noProof/>
          <w:kern w:val="2"/>
          <w:sz w:val="22"/>
          <w:szCs w:val="22"/>
          <w:lang w:eastAsia="en-GB"/>
        </w:rPr>
        <w:tab/>
      </w:r>
      <w:r>
        <w:rPr>
          <w:noProof/>
        </w:rPr>
        <w:t>Semantics of &lt;pine-deregistration-reject&gt;</w:t>
      </w:r>
      <w:r>
        <w:rPr>
          <w:noProof/>
        </w:rPr>
        <w:tab/>
      </w:r>
      <w:r>
        <w:rPr>
          <w:noProof/>
        </w:rPr>
        <w:fldChar w:fldCharType="begin" w:fldLock="1"/>
      </w:r>
      <w:r>
        <w:rPr>
          <w:noProof/>
        </w:rPr>
        <w:instrText xml:space="preserve"> PAGEREF _Toc172038269 \h </w:instrText>
      </w:r>
      <w:r>
        <w:rPr>
          <w:noProof/>
        </w:rPr>
      </w:r>
      <w:r>
        <w:rPr>
          <w:noProof/>
        </w:rPr>
        <w:fldChar w:fldCharType="separate"/>
      </w:r>
      <w:r>
        <w:rPr>
          <w:noProof/>
        </w:rPr>
        <w:t>173</w:t>
      </w:r>
      <w:r>
        <w:rPr>
          <w:noProof/>
        </w:rPr>
        <w:fldChar w:fldCharType="end"/>
      </w:r>
    </w:p>
    <w:p w14:paraId="55B6A59D" w14:textId="77777777" w:rsidR="00867545" w:rsidRPr="00E46E84" w:rsidRDefault="00867545">
      <w:pPr>
        <w:pStyle w:val="TOC4"/>
        <w:rPr>
          <w:rFonts w:ascii="Calibri" w:eastAsia="Times New Roman" w:hAnsi="Calibri"/>
          <w:noProof/>
          <w:kern w:val="2"/>
          <w:sz w:val="22"/>
          <w:szCs w:val="22"/>
          <w:lang w:eastAsia="en-GB"/>
        </w:rPr>
      </w:pPr>
      <w:r>
        <w:rPr>
          <w:noProof/>
        </w:rPr>
        <w:t>6.2.5.10</w:t>
      </w:r>
      <w:r w:rsidRPr="00E46E84">
        <w:rPr>
          <w:rFonts w:ascii="Calibri" w:eastAsia="Times New Roman" w:hAnsi="Calibri"/>
          <w:noProof/>
          <w:kern w:val="2"/>
          <w:sz w:val="22"/>
          <w:szCs w:val="22"/>
          <w:lang w:eastAsia="en-GB"/>
        </w:rPr>
        <w:tab/>
      </w:r>
      <w:r>
        <w:rPr>
          <w:noProof/>
        </w:rPr>
        <w:t>Semantics of &lt;pine-</w:t>
      </w:r>
      <w:r>
        <w:rPr>
          <w:noProof/>
          <w:lang w:eastAsia="zh-CN"/>
        </w:rPr>
        <w:t>update</w:t>
      </w:r>
      <w:r>
        <w:rPr>
          <w:noProof/>
        </w:rPr>
        <w:t>-registration-request&gt;</w:t>
      </w:r>
      <w:r>
        <w:rPr>
          <w:noProof/>
        </w:rPr>
        <w:tab/>
      </w:r>
      <w:r>
        <w:rPr>
          <w:noProof/>
        </w:rPr>
        <w:fldChar w:fldCharType="begin" w:fldLock="1"/>
      </w:r>
      <w:r>
        <w:rPr>
          <w:noProof/>
        </w:rPr>
        <w:instrText xml:space="preserve"> PAGEREF _Toc172038270 \h </w:instrText>
      </w:r>
      <w:r>
        <w:rPr>
          <w:noProof/>
        </w:rPr>
      </w:r>
      <w:r>
        <w:rPr>
          <w:noProof/>
        </w:rPr>
        <w:fldChar w:fldCharType="separate"/>
      </w:r>
      <w:r>
        <w:rPr>
          <w:noProof/>
        </w:rPr>
        <w:t>173</w:t>
      </w:r>
      <w:r>
        <w:rPr>
          <w:noProof/>
        </w:rPr>
        <w:fldChar w:fldCharType="end"/>
      </w:r>
    </w:p>
    <w:p w14:paraId="5AFC559F" w14:textId="77777777" w:rsidR="00867545" w:rsidRPr="00E46E84" w:rsidRDefault="00867545">
      <w:pPr>
        <w:pStyle w:val="TOC4"/>
        <w:rPr>
          <w:rFonts w:ascii="Calibri" w:eastAsia="Times New Roman" w:hAnsi="Calibri"/>
          <w:noProof/>
          <w:kern w:val="2"/>
          <w:sz w:val="22"/>
          <w:szCs w:val="22"/>
          <w:lang w:eastAsia="en-GB"/>
        </w:rPr>
      </w:pPr>
      <w:r>
        <w:rPr>
          <w:noProof/>
        </w:rPr>
        <w:t>6.2.5.11</w:t>
      </w:r>
      <w:r w:rsidRPr="00E46E84">
        <w:rPr>
          <w:rFonts w:ascii="Calibri" w:eastAsia="Times New Roman" w:hAnsi="Calibri"/>
          <w:noProof/>
          <w:kern w:val="2"/>
          <w:sz w:val="22"/>
          <w:szCs w:val="22"/>
          <w:lang w:eastAsia="en-GB"/>
        </w:rPr>
        <w:tab/>
      </w:r>
      <w:r>
        <w:rPr>
          <w:noProof/>
        </w:rPr>
        <w:t>Semantics of &lt;pine-</w:t>
      </w:r>
      <w:r>
        <w:rPr>
          <w:noProof/>
          <w:lang w:eastAsia="zh-CN"/>
        </w:rPr>
        <w:t>update</w:t>
      </w:r>
      <w:r>
        <w:rPr>
          <w:noProof/>
        </w:rPr>
        <w:t>-registration-reject&gt;</w:t>
      </w:r>
      <w:r>
        <w:rPr>
          <w:noProof/>
        </w:rPr>
        <w:tab/>
      </w:r>
      <w:r>
        <w:rPr>
          <w:noProof/>
        </w:rPr>
        <w:fldChar w:fldCharType="begin" w:fldLock="1"/>
      </w:r>
      <w:r>
        <w:rPr>
          <w:noProof/>
        </w:rPr>
        <w:instrText xml:space="preserve"> PAGEREF _Toc172038271 \h </w:instrText>
      </w:r>
      <w:r>
        <w:rPr>
          <w:noProof/>
        </w:rPr>
      </w:r>
      <w:r>
        <w:rPr>
          <w:noProof/>
        </w:rPr>
        <w:fldChar w:fldCharType="separate"/>
      </w:r>
      <w:r>
        <w:rPr>
          <w:noProof/>
        </w:rPr>
        <w:t>174</w:t>
      </w:r>
      <w:r>
        <w:rPr>
          <w:noProof/>
        </w:rPr>
        <w:fldChar w:fldCharType="end"/>
      </w:r>
    </w:p>
    <w:p w14:paraId="1D6D8995" w14:textId="77777777" w:rsidR="00867545" w:rsidRPr="00E46E84" w:rsidRDefault="00867545">
      <w:pPr>
        <w:pStyle w:val="TOC4"/>
        <w:rPr>
          <w:rFonts w:ascii="Calibri" w:eastAsia="Times New Roman" w:hAnsi="Calibri"/>
          <w:noProof/>
          <w:kern w:val="2"/>
          <w:sz w:val="22"/>
          <w:szCs w:val="22"/>
          <w:lang w:eastAsia="en-GB"/>
        </w:rPr>
      </w:pPr>
      <w:r>
        <w:rPr>
          <w:noProof/>
        </w:rPr>
        <w:t>6.2.5.12</w:t>
      </w:r>
      <w:r w:rsidRPr="00E46E84">
        <w:rPr>
          <w:rFonts w:ascii="Calibri" w:eastAsia="Times New Roman" w:hAnsi="Calibri"/>
          <w:noProof/>
          <w:kern w:val="2"/>
          <w:sz w:val="22"/>
          <w:szCs w:val="22"/>
          <w:lang w:eastAsia="en-GB"/>
        </w:rPr>
        <w:tab/>
      </w:r>
      <w:r>
        <w:rPr>
          <w:noProof/>
        </w:rPr>
        <w:t>Semantics of &lt;pin-creation-request&gt;</w:t>
      </w:r>
      <w:r>
        <w:rPr>
          <w:noProof/>
        </w:rPr>
        <w:tab/>
      </w:r>
      <w:r>
        <w:rPr>
          <w:noProof/>
        </w:rPr>
        <w:fldChar w:fldCharType="begin" w:fldLock="1"/>
      </w:r>
      <w:r>
        <w:rPr>
          <w:noProof/>
        </w:rPr>
        <w:instrText xml:space="preserve"> PAGEREF _Toc172038272 \h </w:instrText>
      </w:r>
      <w:r>
        <w:rPr>
          <w:noProof/>
        </w:rPr>
      </w:r>
      <w:r>
        <w:rPr>
          <w:noProof/>
        </w:rPr>
        <w:fldChar w:fldCharType="separate"/>
      </w:r>
      <w:r>
        <w:rPr>
          <w:noProof/>
        </w:rPr>
        <w:t>174</w:t>
      </w:r>
      <w:r>
        <w:rPr>
          <w:noProof/>
        </w:rPr>
        <w:fldChar w:fldCharType="end"/>
      </w:r>
    </w:p>
    <w:p w14:paraId="0E43E449" w14:textId="77777777" w:rsidR="00867545" w:rsidRPr="00E46E84" w:rsidRDefault="00867545">
      <w:pPr>
        <w:pStyle w:val="TOC4"/>
        <w:rPr>
          <w:rFonts w:ascii="Calibri" w:eastAsia="Times New Roman" w:hAnsi="Calibri"/>
          <w:noProof/>
          <w:kern w:val="2"/>
          <w:sz w:val="22"/>
          <w:szCs w:val="22"/>
          <w:lang w:eastAsia="en-GB"/>
        </w:rPr>
      </w:pPr>
      <w:r>
        <w:rPr>
          <w:noProof/>
        </w:rPr>
        <w:t>6.2.5.13</w:t>
      </w:r>
      <w:r w:rsidRPr="00E46E84">
        <w:rPr>
          <w:rFonts w:ascii="Calibri" w:eastAsia="Times New Roman" w:hAnsi="Calibri"/>
          <w:noProof/>
          <w:kern w:val="2"/>
          <w:sz w:val="22"/>
          <w:szCs w:val="22"/>
          <w:lang w:eastAsia="en-GB"/>
        </w:rPr>
        <w:tab/>
      </w:r>
      <w:r>
        <w:rPr>
          <w:noProof/>
        </w:rPr>
        <w:t>Semantics of &lt;pin-creation-accept&gt;</w:t>
      </w:r>
      <w:r>
        <w:rPr>
          <w:noProof/>
        </w:rPr>
        <w:tab/>
      </w:r>
      <w:r>
        <w:rPr>
          <w:noProof/>
        </w:rPr>
        <w:fldChar w:fldCharType="begin" w:fldLock="1"/>
      </w:r>
      <w:r>
        <w:rPr>
          <w:noProof/>
        </w:rPr>
        <w:instrText xml:space="preserve"> PAGEREF _Toc172038273 \h </w:instrText>
      </w:r>
      <w:r>
        <w:rPr>
          <w:noProof/>
        </w:rPr>
      </w:r>
      <w:r>
        <w:rPr>
          <w:noProof/>
        </w:rPr>
        <w:fldChar w:fldCharType="separate"/>
      </w:r>
      <w:r>
        <w:rPr>
          <w:noProof/>
        </w:rPr>
        <w:t>175</w:t>
      </w:r>
      <w:r>
        <w:rPr>
          <w:noProof/>
        </w:rPr>
        <w:fldChar w:fldCharType="end"/>
      </w:r>
    </w:p>
    <w:p w14:paraId="5D997F1D" w14:textId="77777777" w:rsidR="00867545" w:rsidRPr="00E46E84" w:rsidRDefault="00867545">
      <w:pPr>
        <w:pStyle w:val="TOC4"/>
        <w:rPr>
          <w:rFonts w:ascii="Calibri" w:eastAsia="Times New Roman" w:hAnsi="Calibri"/>
          <w:noProof/>
          <w:kern w:val="2"/>
          <w:sz w:val="22"/>
          <w:szCs w:val="22"/>
          <w:lang w:eastAsia="en-GB"/>
        </w:rPr>
      </w:pPr>
      <w:r>
        <w:rPr>
          <w:noProof/>
        </w:rPr>
        <w:lastRenderedPageBreak/>
        <w:t>6.2.5.14</w:t>
      </w:r>
      <w:r w:rsidRPr="00E46E84">
        <w:rPr>
          <w:rFonts w:ascii="Calibri" w:eastAsia="Times New Roman" w:hAnsi="Calibri"/>
          <w:noProof/>
          <w:kern w:val="2"/>
          <w:sz w:val="22"/>
          <w:szCs w:val="22"/>
          <w:lang w:eastAsia="en-GB"/>
        </w:rPr>
        <w:tab/>
      </w:r>
      <w:r>
        <w:rPr>
          <w:noProof/>
        </w:rPr>
        <w:t>Semantics of &lt;pin-creation-reject&gt;</w:t>
      </w:r>
      <w:r>
        <w:rPr>
          <w:noProof/>
        </w:rPr>
        <w:tab/>
      </w:r>
      <w:r>
        <w:rPr>
          <w:noProof/>
        </w:rPr>
        <w:fldChar w:fldCharType="begin" w:fldLock="1"/>
      </w:r>
      <w:r>
        <w:rPr>
          <w:noProof/>
        </w:rPr>
        <w:instrText xml:space="preserve"> PAGEREF _Toc172038274 \h </w:instrText>
      </w:r>
      <w:r>
        <w:rPr>
          <w:noProof/>
        </w:rPr>
      </w:r>
      <w:r>
        <w:rPr>
          <w:noProof/>
        </w:rPr>
        <w:fldChar w:fldCharType="separate"/>
      </w:r>
      <w:r>
        <w:rPr>
          <w:noProof/>
        </w:rPr>
        <w:t>175</w:t>
      </w:r>
      <w:r>
        <w:rPr>
          <w:noProof/>
        </w:rPr>
        <w:fldChar w:fldCharType="end"/>
      </w:r>
    </w:p>
    <w:p w14:paraId="64AE5705" w14:textId="77777777" w:rsidR="00867545" w:rsidRPr="00E46E84" w:rsidRDefault="00867545">
      <w:pPr>
        <w:pStyle w:val="TOC4"/>
        <w:rPr>
          <w:rFonts w:ascii="Calibri" w:eastAsia="Times New Roman" w:hAnsi="Calibri"/>
          <w:noProof/>
          <w:kern w:val="2"/>
          <w:sz w:val="22"/>
          <w:szCs w:val="22"/>
          <w:lang w:eastAsia="en-GB"/>
        </w:rPr>
      </w:pPr>
      <w:r>
        <w:rPr>
          <w:noProof/>
        </w:rPr>
        <w:t>6.2.5.15</w:t>
      </w:r>
      <w:r w:rsidRPr="00E46E84">
        <w:rPr>
          <w:rFonts w:ascii="Calibri" w:eastAsia="Times New Roman" w:hAnsi="Calibri"/>
          <w:noProof/>
          <w:kern w:val="2"/>
          <w:sz w:val="22"/>
          <w:szCs w:val="22"/>
          <w:lang w:eastAsia="en-GB"/>
        </w:rPr>
        <w:tab/>
      </w:r>
      <w:r>
        <w:rPr>
          <w:noProof/>
        </w:rPr>
        <w:t>Semantics of &lt;pin-creation-notification-request&gt;</w:t>
      </w:r>
      <w:r>
        <w:rPr>
          <w:noProof/>
        </w:rPr>
        <w:tab/>
      </w:r>
      <w:r>
        <w:rPr>
          <w:noProof/>
        </w:rPr>
        <w:fldChar w:fldCharType="begin" w:fldLock="1"/>
      </w:r>
      <w:r>
        <w:rPr>
          <w:noProof/>
        </w:rPr>
        <w:instrText xml:space="preserve"> PAGEREF _Toc172038275 \h </w:instrText>
      </w:r>
      <w:r>
        <w:rPr>
          <w:noProof/>
        </w:rPr>
      </w:r>
      <w:r>
        <w:rPr>
          <w:noProof/>
        </w:rPr>
        <w:fldChar w:fldCharType="separate"/>
      </w:r>
      <w:r>
        <w:rPr>
          <w:noProof/>
        </w:rPr>
        <w:t>175</w:t>
      </w:r>
      <w:r>
        <w:rPr>
          <w:noProof/>
        </w:rPr>
        <w:fldChar w:fldCharType="end"/>
      </w:r>
    </w:p>
    <w:p w14:paraId="0F4D52B4" w14:textId="77777777" w:rsidR="00867545" w:rsidRPr="00E46E84" w:rsidRDefault="00867545">
      <w:pPr>
        <w:pStyle w:val="TOC4"/>
        <w:rPr>
          <w:rFonts w:ascii="Calibri" w:eastAsia="Times New Roman" w:hAnsi="Calibri"/>
          <w:noProof/>
          <w:kern w:val="2"/>
          <w:sz w:val="22"/>
          <w:szCs w:val="22"/>
          <w:lang w:eastAsia="en-GB"/>
        </w:rPr>
      </w:pPr>
      <w:r>
        <w:rPr>
          <w:noProof/>
        </w:rPr>
        <w:t>6.2.5.16</w:t>
      </w:r>
      <w:r w:rsidRPr="00E46E84">
        <w:rPr>
          <w:rFonts w:ascii="Calibri" w:eastAsia="Times New Roman" w:hAnsi="Calibri"/>
          <w:noProof/>
          <w:kern w:val="2"/>
          <w:sz w:val="22"/>
          <w:szCs w:val="22"/>
          <w:lang w:eastAsia="en-GB"/>
        </w:rPr>
        <w:tab/>
      </w:r>
      <w:r>
        <w:rPr>
          <w:noProof/>
        </w:rPr>
        <w:t>Semantics of &lt;pin-creation-notification-reject&gt;</w:t>
      </w:r>
      <w:r>
        <w:rPr>
          <w:noProof/>
        </w:rPr>
        <w:tab/>
      </w:r>
      <w:r>
        <w:rPr>
          <w:noProof/>
        </w:rPr>
        <w:fldChar w:fldCharType="begin" w:fldLock="1"/>
      </w:r>
      <w:r>
        <w:rPr>
          <w:noProof/>
        </w:rPr>
        <w:instrText xml:space="preserve"> PAGEREF _Toc172038276 \h </w:instrText>
      </w:r>
      <w:r>
        <w:rPr>
          <w:noProof/>
        </w:rPr>
      </w:r>
      <w:r>
        <w:rPr>
          <w:noProof/>
        </w:rPr>
        <w:fldChar w:fldCharType="separate"/>
      </w:r>
      <w:r>
        <w:rPr>
          <w:noProof/>
        </w:rPr>
        <w:t>176</w:t>
      </w:r>
      <w:r>
        <w:rPr>
          <w:noProof/>
        </w:rPr>
        <w:fldChar w:fldCharType="end"/>
      </w:r>
    </w:p>
    <w:p w14:paraId="246A8ED8" w14:textId="77777777" w:rsidR="00867545" w:rsidRPr="00E46E84" w:rsidRDefault="00867545">
      <w:pPr>
        <w:pStyle w:val="TOC4"/>
        <w:rPr>
          <w:rFonts w:ascii="Calibri" w:eastAsia="Times New Roman" w:hAnsi="Calibri"/>
          <w:noProof/>
          <w:kern w:val="2"/>
          <w:sz w:val="22"/>
          <w:szCs w:val="22"/>
          <w:lang w:eastAsia="en-GB"/>
        </w:rPr>
      </w:pPr>
      <w:r>
        <w:rPr>
          <w:noProof/>
        </w:rPr>
        <w:t>6.2.5.17</w:t>
      </w:r>
      <w:r w:rsidRPr="00E46E84">
        <w:rPr>
          <w:rFonts w:ascii="Calibri" w:eastAsia="Times New Roman" w:hAnsi="Calibri"/>
          <w:noProof/>
          <w:kern w:val="2"/>
          <w:sz w:val="22"/>
          <w:szCs w:val="22"/>
          <w:lang w:eastAsia="en-GB"/>
        </w:rPr>
        <w:tab/>
      </w:r>
      <w:r>
        <w:rPr>
          <w:noProof/>
        </w:rPr>
        <w:t>Semantics of &lt;pin-deletion-notification-request&gt;</w:t>
      </w:r>
      <w:r>
        <w:rPr>
          <w:noProof/>
        </w:rPr>
        <w:tab/>
      </w:r>
      <w:r>
        <w:rPr>
          <w:noProof/>
        </w:rPr>
        <w:fldChar w:fldCharType="begin" w:fldLock="1"/>
      </w:r>
      <w:r>
        <w:rPr>
          <w:noProof/>
        </w:rPr>
        <w:instrText xml:space="preserve"> PAGEREF _Toc172038277 \h </w:instrText>
      </w:r>
      <w:r>
        <w:rPr>
          <w:noProof/>
        </w:rPr>
      </w:r>
      <w:r>
        <w:rPr>
          <w:noProof/>
        </w:rPr>
        <w:fldChar w:fldCharType="separate"/>
      </w:r>
      <w:r>
        <w:rPr>
          <w:noProof/>
        </w:rPr>
        <w:t>176</w:t>
      </w:r>
      <w:r>
        <w:rPr>
          <w:noProof/>
        </w:rPr>
        <w:fldChar w:fldCharType="end"/>
      </w:r>
    </w:p>
    <w:p w14:paraId="26F6CAF0" w14:textId="77777777" w:rsidR="00867545" w:rsidRPr="00E46E84" w:rsidRDefault="00867545">
      <w:pPr>
        <w:pStyle w:val="TOC4"/>
        <w:rPr>
          <w:rFonts w:ascii="Calibri" w:eastAsia="Times New Roman" w:hAnsi="Calibri"/>
          <w:noProof/>
          <w:kern w:val="2"/>
          <w:sz w:val="22"/>
          <w:szCs w:val="22"/>
          <w:lang w:eastAsia="en-GB"/>
        </w:rPr>
      </w:pPr>
      <w:r>
        <w:rPr>
          <w:noProof/>
        </w:rPr>
        <w:t>6.2.5.18</w:t>
      </w:r>
      <w:r w:rsidRPr="00E46E84">
        <w:rPr>
          <w:rFonts w:ascii="Calibri" w:eastAsia="Times New Roman" w:hAnsi="Calibri"/>
          <w:noProof/>
          <w:kern w:val="2"/>
          <w:sz w:val="22"/>
          <w:szCs w:val="22"/>
          <w:lang w:eastAsia="en-GB"/>
        </w:rPr>
        <w:tab/>
      </w:r>
      <w:r>
        <w:rPr>
          <w:noProof/>
        </w:rPr>
        <w:t>Semantics of &lt;pin-deletion-notification-reject&gt;</w:t>
      </w:r>
      <w:r>
        <w:rPr>
          <w:noProof/>
        </w:rPr>
        <w:tab/>
      </w:r>
      <w:r>
        <w:rPr>
          <w:noProof/>
        </w:rPr>
        <w:fldChar w:fldCharType="begin" w:fldLock="1"/>
      </w:r>
      <w:r>
        <w:rPr>
          <w:noProof/>
        </w:rPr>
        <w:instrText xml:space="preserve"> PAGEREF _Toc172038278 \h </w:instrText>
      </w:r>
      <w:r>
        <w:rPr>
          <w:noProof/>
        </w:rPr>
      </w:r>
      <w:r>
        <w:rPr>
          <w:noProof/>
        </w:rPr>
        <w:fldChar w:fldCharType="separate"/>
      </w:r>
      <w:r>
        <w:rPr>
          <w:noProof/>
        </w:rPr>
        <w:t>176</w:t>
      </w:r>
      <w:r>
        <w:rPr>
          <w:noProof/>
        </w:rPr>
        <w:fldChar w:fldCharType="end"/>
      </w:r>
    </w:p>
    <w:p w14:paraId="64D42430" w14:textId="77777777" w:rsidR="00867545" w:rsidRPr="00E46E84" w:rsidRDefault="00867545">
      <w:pPr>
        <w:pStyle w:val="TOC4"/>
        <w:rPr>
          <w:rFonts w:ascii="Calibri" w:eastAsia="Times New Roman" w:hAnsi="Calibri"/>
          <w:noProof/>
          <w:kern w:val="2"/>
          <w:sz w:val="22"/>
          <w:szCs w:val="22"/>
          <w:lang w:eastAsia="en-GB"/>
        </w:rPr>
      </w:pPr>
      <w:r>
        <w:rPr>
          <w:noProof/>
        </w:rPr>
        <w:t>6.2.5.19</w:t>
      </w:r>
      <w:r w:rsidRPr="00E46E84">
        <w:rPr>
          <w:rFonts w:ascii="Calibri" w:eastAsia="Times New Roman" w:hAnsi="Calibri"/>
          <w:noProof/>
          <w:kern w:val="2"/>
          <w:sz w:val="22"/>
          <w:szCs w:val="22"/>
          <w:lang w:eastAsia="en-GB"/>
        </w:rPr>
        <w:tab/>
      </w:r>
      <w:r>
        <w:rPr>
          <w:noProof/>
        </w:rPr>
        <w:t>Semantics of &lt;pin-deletion-request&gt;</w:t>
      </w:r>
      <w:r>
        <w:rPr>
          <w:noProof/>
        </w:rPr>
        <w:tab/>
      </w:r>
      <w:r>
        <w:rPr>
          <w:noProof/>
        </w:rPr>
        <w:fldChar w:fldCharType="begin" w:fldLock="1"/>
      </w:r>
      <w:r>
        <w:rPr>
          <w:noProof/>
        </w:rPr>
        <w:instrText xml:space="preserve"> PAGEREF _Toc172038279 \h </w:instrText>
      </w:r>
      <w:r>
        <w:rPr>
          <w:noProof/>
        </w:rPr>
      </w:r>
      <w:r>
        <w:rPr>
          <w:noProof/>
        </w:rPr>
        <w:fldChar w:fldCharType="separate"/>
      </w:r>
      <w:r>
        <w:rPr>
          <w:noProof/>
        </w:rPr>
        <w:t>176</w:t>
      </w:r>
      <w:r>
        <w:rPr>
          <w:noProof/>
        </w:rPr>
        <w:fldChar w:fldCharType="end"/>
      </w:r>
    </w:p>
    <w:p w14:paraId="397D3ED2" w14:textId="77777777" w:rsidR="00867545" w:rsidRPr="00E46E84" w:rsidRDefault="00867545">
      <w:pPr>
        <w:pStyle w:val="TOC4"/>
        <w:rPr>
          <w:rFonts w:ascii="Calibri" w:eastAsia="Times New Roman" w:hAnsi="Calibri"/>
          <w:noProof/>
          <w:kern w:val="2"/>
          <w:sz w:val="22"/>
          <w:szCs w:val="22"/>
          <w:lang w:eastAsia="en-GB"/>
        </w:rPr>
      </w:pPr>
      <w:r>
        <w:rPr>
          <w:noProof/>
        </w:rPr>
        <w:t>6.2.5.20</w:t>
      </w:r>
      <w:r w:rsidRPr="00E46E84">
        <w:rPr>
          <w:rFonts w:ascii="Calibri" w:eastAsia="Times New Roman" w:hAnsi="Calibri"/>
          <w:noProof/>
          <w:kern w:val="2"/>
          <w:sz w:val="22"/>
          <w:szCs w:val="22"/>
          <w:lang w:eastAsia="en-GB"/>
        </w:rPr>
        <w:tab/>
      </w:r>
      <w:r>
        <w:rPr>
          <w:noProof/>
        </w:rPr>
        <w:t>Semantics of &lt;pin-deletion-reject&gt;</w:t>
      </w:r>
      <w:r>
        <w:rPr>
          <w:noProof/>
        </w:rPr>
        <w:tab/>
      </w:r>
      <w:r>
        <w:rPr>
          <w:noProof/>
        </w:rPr>
        <w:fldChar w:fldCharType="begin" w:fldLock="1"/>
      </w:r>
      <w:r>
        <w:rPr>
          <w:noProof/>
        </w:rPr>
        <w:instrText xml:space="preserve"> PAGEREF _Toc172038280 \h </w:instrText>
      </w:r>
      <w:r>
        <w:rPr>
          <w:noProof/>
        </w:rPr>
      </w:r>
      <w:r>
        <w:rPr>
          <w:noProof/>
        </w:rPr>
        <w:fldChar w:fldCharType="separate"/>
      </w:r>
      <w:r>
        <w:rPr>
          <w:noProof/>
        </w:rPr>
        <w:t>176</w:t>
      </w:r>
      <w:r>
        <w:rPr>
          <w:noProof/>
        </w:rPr>
        <w:fldChar w:fldCharType="end"/>
      </w:r>
    </w:p>
    <w:p w14:paraId="14DFE206" w14:textId="77777777" w:rsidR="00867545" w:rsidRPr="00E46E84" w:rsidRDefault="00867545">
      <w:pPr>
        <w:pStyle w:val="TOC4"/>
        <w:rPr>
          <w:rFonts w:ascii="Calibri" w:eastAsia="Times New Roman" w:hAnsi="Calibri"/>
          <w:noProof/>
          <w:kern w:val="2"/>
          <w:sz w:val="22"/>
          <w:szCs w:val="22"/>
          <w:lang w:eastAsia="en-GB"/>
        </w:rPr>
      </w:pPr>
      <w:r>
        <w:rPr>
          <w:noProof/>
        </w:rPr>
        <w:t>6.2.5.21</w:t>
      </w:r>
      <w:r w:rsidRPr="00E46E84">
        <w:rPr>
          <w:rFonts w:ascii="Calibri" w:eastAsia="Times New Roman" w:hAnsi="Calibri"/>
          <w:noProof/>
          <w:kern w:val="2"/>
          <w:sz w:val="22"/>
          <w:szCs w:val="22"/>
          <w:lang w:eastAsia="en-GB"/>
        </w:rPr>
        <w:tab/>
      </w:r>
      <w:r>
        <w:rPr>
          <w:noProof/>
        </w:rPr>
        <w:t>Semantics of &lt;pine-represent-registration-accept&gt;</w:t>
      </w:r>
      <w:r>
        <w:rPr>
          <w:noProof/>
        </w:rPr>
        <w:tab/>
      </w:r>
      <w:r>
        <w:rPr>
          <w:noProof/>
        </w:rPr>
        <w:fldChar w:fldCharType="begin" w:fldLock="1"/>
      </w:r>
      <w:r>
        <w:rPr>
          <w:noProof/>
        </w:rPr>
        <w:instrText xml:space="preserve"> PAGEREF _Toc172038281 \h </w:instrText>
      </w:r>
      <w:r>
        <w:rPr>
          <w:noProof/>
        </w:rPr>
      </w:r>
      <w:r>
        <w:rPr>
          <w:noProof/>
        </w:rPr>
        <w:fldChar w:fldCharType="separate"/>
      </w:r>
      <w:r>
        <w:rPr>
          <w:noProof/>
        </w:rPr>
        <w:t>177</w:t>
      </w:r>
      <w:r>
        <w:rPr>
          <w:noProof/>
        </w:rPr>
        <w:fldChar w:fldCharType="end"/>
      </w:r>
    </w:p>
    <w:p w14:paraId="6BEEAA96" w14:textId="77777777" w:rsidR="00867545" w:rsidRPr="00E46E84" w:rsidRDefault="00867545">
      <w:pPr>
        <w:pStyle w:val="TOC4"/>
        <w:rPr>
          <w:rFonts w:ascii="Calibri" w:eastAsia="Times New Roman" w:hAnsi="Calibri"/>
          <w:noProof/>
          <w:kern w:val="2"/>
          <w:sz w:val="22"/>
          <w:szCs w:val="22"/>
          <w:lang w:eastAsia="en-GB"/>
        </w:rPr>
      </w:pPr>
      <w:r>
        <w:rPr>
          <w:noProof/>
        </w:rPr>
        <w:t>6.2.5.22</w:t>
      </w:r>
      <w:r w:rsidRPr="00E46E84">
        <w:rPr>
          <w:rFonts w:ascii="Calibri" w:eastAsia="Times New Roman" w:hAnsi="Calibri"/>
          <w:noProof/>
          <w:kern w:val="2"/>
          <w:sz w:val="22"/>
          <w:szCs w:val="22"/>
          <w:lang w:eastAsia="en-GB"/>
        </w:rPr>
        <w:tab/>
      </w:r>
      <w:r>
        <w:rPr>
          <w:noProof/>
        </w:rPr>
        <w:t>Semantics of &lt;pine-represent-registration-reject&gt;</w:t>
      </w:r>
      <w:r>
        <w:rPr>
          <w:noProof/>
        </w:rPr>
        <w:tab/>
      </w:r>
      <w:r>
        <w:rPr>
          <w:noProof/>
        </w:rPr>
        <w:fldChar w:fldCharType="begin" w:fldLock="1"/>
      </w:r>
      <w:r>
        <w:rPr>
          <w:noProof/>
        </w:rPr>
        <w:instrText xml:space="preserve"> PAGEREF _Toc172038282 \h </w:instrText>
      </w:r>
      <w:r>
        <w:rPr>
          <w:noProof/>
        </w:rPr>
      </w:r>
      <w:r>
        <w:rPr>
          <w:noProof/>
        </w:rPr>
        <w:fldChar w:fldCharType="separate"/>
      </w:r>
      <w:r>
        <w:rPr>
          <w:noProof/>
        </w:rPr>
        <w:t>177</w:t>
      </w:r>
      <w:r>
        <w:rPr>
          <w:noProof/>
        </w:rPr>
        <w:fldChar w:fldCharType="end"/>
      </w:r>
    </w:p>
    <w:p w14:paraId="3E13355A" w14:textId="77777777" w:rsidR="00867545" w:rsidRPr="00E46E84" w:rsidRDefault="00867545">
      <w:pPr>
        <w:pStyle w:val="TOC4"/>
        <w:rPr>
          <w:rFonts w:ascii="Calibri" w:eastAsia="Times New Roman" w:hAnsi="Calibri"/>
          <w:noProof/>
          <w:kern w:val="2"/>
          <w:sz w:val="22"/>
          <w:szCs w:val="22"/>
          <w:lang w:eastAsia="en-GB"/>
        </w:rPr>
      </w:pPr>
      <w:r>
        <w:rPr>
          <w:noProof/>
        </w:rPr>
        <w:t>6.2.5.23</w:t>
      </w:r>
      <w:r w:rsidRPr="00E46E84">
        <w:rPr>
          <w:rFonts w:ascii="Calibri" w:eastAsia="Times New Roman" w:hAnsi="Calibri"/>
          <w:noProof/>
          <w:kern w:val="2"/>
          <w:sz w:val="22"/>
          <w:szCs w:val="22"/>
          <w:lang w:eastAsia="en-GB"/>
        </w:rPr>
        <w:tab/>
      </w:r>
      <w:r>
        <w:rPr>
          <w:noProof/>
        </w:rPr>
        <w:t>Semantics of &lt;pin-discovery-request&gt;</w:t>
      </w:r>
      <w:r>
        <w:rPr>
          <w:noProof/>
        </w:rPr>
        <w:tab/>
      </w:r>
      <w:r>
        <w:rPr>
          <w:noProof/>
        </w:rPr>
        <w:fldChar w:fldCharType="begin" w:fldLock="1"/>
      </w:r>
      <w:r>
        <w:rPr>
          <w:noProof/>
        </w:rPr>
        <w:instrText xml:space="preserve"> PAGEREF _Toc172038283 \h </w:instrText>
      </w:r>
      <w:r>
        <w:rPr>
          <w:noProof/>
        </w:rPr>
      </w:r>
      <w:r>
        <w:rPr>
          <w:noProof/>
        </w:rPr>
        <w:fldChar w:fldCharType="separate"/>
      </w:r>
      <w:r>
        <w:rPr>
          <w:noProof/>
        </w:rPr>
        <w:t>177</w:t>
      </w:r>
      <w:r>
        <w:rPr>
          <w:noProof/>
        </w:rPr>
        <w:fldChar w:fldCharType="end"/>
      </w:r>
    </w:p>
    <w:p w14:paraId="01F29717" w14:textId="77777777" w:rsidR="00867545" w:rsidRPr="00E46E84" w:rsidRDefault="00867545">
      <w:pPr>
        <w:pStyle w:val="TOC4"/>
        <w:rPr>
          <w:rFonts w:ascii="Calibri" w:eastAsia="Times New Roman" w:hAnsi="Calibri"/>
          <w:noProof/>
          <w:kern w:val="2"/>
          <w:sz w:val="22"/>
          <w:szCs w:val="22"/>
          <w:lang w:eastAsia="en-GB"/>
        </w:rPr>
      </w:pPr>
      <w:r>
        <w:rPr>
          <w:noProof/>
        </w:rPr>
        <w:t>6.2.5.24</w:t>
      </w:r>
      <w:r w:rsidRPr="00E46E84">
        <w:rPr>
          <w:rFonts w:ascii="Calibri" w:eastAsia="Times New Roman" w:hAnsi="Calibri"/>
          <w:noProof/>
          <w:kern w:val="2"/>
          <w:sz w:val="22"/>
          <w:szCs w:val="22"/>
          <w:lang w:eastAsia="en-GB"/>
        </w:rPr>
        <w:tab/>
      </w:r>
      <w:r>
        <w:rPr>
          <w:noProof/>
        </w:rPr>
        <w:t>Semantics of &lt;pin-discovery-accept&gt;</w:t>
      </w:r>
      <w:r>
        <w:rPr>
          <w:noProof/>
        </w:rPr>
        <w:tab/>
      </w:r>
      <w:r>
        <w:rPr>
          <w:noProof/>
        </w:rPr>
        <w:fldChar w:fldCharType="begin" w:fldLock="1"/>
      </w:r>
      <w:r>
        <w:rPr>
          <w:noProof/>
        </w:rPr>
        <w:instrText xml:space="preserve"> PAGEREF _Toc172038284 \h </w:instrText>
      </w:r>
      <w:r>
        <w:rPr>
          <w:noProof/>
        </w:rPr>
      </w:r>
      <w:r>
        <w:rPr>
          <w:noProof/>
        </w:rPr>
        <w:fldChar w:fldCharType="separate"/>
      </w:r>
      <w:r>
        <w:rPr>
          <w:noProof/>
        </w:rPr>
        <w:t>178</w:t>
      </w:r>
      <w:r>
        <w:rPr>
          <w:noProof/>
        </w:rPr>
        <w:fldChar w:fldCharType="end"/>
      </w:r>
    </w:p>
    <w:p w14:paraId="529AF537" w14:textId="77777777" w:rsidR="00867545" w:rsidRPr="00E46E84" w:rsidRDefault="00867545">
      <w:pPr>
        <w:pStyle w:val="TOC4"/>
        <w:rPr>
          <w:rFonts w:ascii="Calibri" w:eastAsia="Times New Roman" w:hAnsi="Calibri"/>
          <w:noProof/>
          <w:kern w:val="2"/>
          <w:sz w:val="22"/>
          <w:szCs w:val="22"/>
          <w:lang w:eastAsia="en-GB"/>
        </w:rPr>
      </w:pPr>
      <w:r>
        <w:rPr>
          <w:noProof/>
        </w:rPr>
        <w:t>6.2.5.25</w:t>
      </w:r>
      <w:r w:rsidRPr="00E46E84">
        <w:rPr>
          <w:rFonts w:ascii="Calibri" w:eastAsia="Times New Roman" w:hAnsi="Calibri"/>
          <w:noProof/>
          <w:kern w:val="2"/>
          <w:sz w:val="22"/>
          <w:szCs w:val="22"/>
          <w:lang w:eastAsia="en-GB"/>
        </w:rPr>
        <w:tab/>
      </w:r>
      <w:r>
        <w:rPr>
          <w:noProof/>
        </w:rPr>
        <w:t>Semantics of &lt;pin-discovery-reject&gt;</w:t>
      </w:r>
      <w:r>
        <w:rPr>
          <w:noProof/>
        </w:rPr>
        <w:tab/>
      </w:r>
      <w:r>
        <w:rPr>
          <w:noProof/>
        </w:rPr>
        <w:fldChar w:fldCharType="begin" w:fldLock="1"/>
      </w:r>
      <w:r>
        <w:rPr>
          <w:noProof/>
        </w:rPr>
        <w:instrText xml:space="preserve"> PAGEREF _Toc172038285 \h </w:instrText>
      </w:r>
      <w:r>
        <w:rPr>
          <w:noProof/>
        </w:rPr>
      </w:r>
      <w:r>
        <w:rPr>
          <w:noProof/>
        </w:rPr>
        <w:fldChar w:fldCharType="separate"/>
      </w:r>
      <w:r>
        <w:rPr>
          <w:noProof/>
        </w:rPr>
        <w:t>178</w:t>
      </w:r>
      <w:r>
        <w:rPr>
          <w:noProof/>
        </w:rPr>
        <w:fldChar w:fldCharType="end"/>
      </w:r>
    </w:p>
    <w:p w14:paraId="1DBE311A" w14:textId="77777777" w:rsidR="00867545" w:rsidRPr="00E46E84" w:rsidRDefault="00867545">
      <w:pPr>
        <w:pStyle w:val="TOC4"/>
        <w:rPr>
          <w:rFonts w:ascii="Calibri" w:eastAsia="Times New Roman" w:hAnsi="Calibri"/>
          <w:noProof/>
          <w:kern w:val="2"/>
          <w:sz w:val="22"/>
          <w:szCs w:val="22"/>
          <w:lang w:eastAsia="en-GB"/>
        </w:rPr>
      </w:pPr>
      <w:r>
        <w:rPr>
          <w:noProof/>
        </w:rPr>
        <w:t>6.2.5.26</w:t>
      </w:r>
      <w:r w:rsidRPr="00E46E84">
        <w:rPr>
          <w:rFonts w:ascii="Calibri" w:eastAsia="Times New Roman" w:hAnsi="Calibri"/>
          <w:noProof/>
          <w:kern w:val="2"/>
          <w:sz w:val="22"/>
          <w:szCs w:val="22"/>
          <w:lang w:eastAsia="en-GB"/>
        </w:rPr>
        <w:tab/>
      </w:r>
      <w:r>
        <w:rPr>
          <w:noProof/>
        </w:rPr>
        <w:t>Semantics of &lt;pin-</w:t>
      </w:r>
      <w:r>
        <w:rPr>
          <w:noProof/>
          <w:lang w:eastAsia="zh-CN"/>
        </w:rPr>
        <w:t>pemc</w:t>
      </w:r>
      <w:r>
        <w:rPr>
          <w:noProof/>
        </w:rPr>
        <w:t>-takeover-request&gt;</w:t>
      </w:r>
      <w:r>
        <w:rPr>
          <w:noProof/>
        </w:rPr>
        <w:tab/>
      </w:r>
      <w:r>
        <w:rPr>
          <w:noProof/>
        </w:rPr>
        <w:fldChar w:fldCharType="begin" w:fldLock="1"/>
      </w:r>
      <w:r>
        <w:rPr>
          <w:noProof/>
        </w:rPr>
        <w:instrText xml:space="preserve"> PAGEREF _Toc172038286 \h </w:instrText>
      </w:r>
      <w:r>
        <w:rPr>
          <w:noProof/>
        </w:rPr>
      </w:r>
      <w:r>
        <w:rPr>
          <w:noProof/>
        </w:rPr>
        <w:fldChar w:fldCharType="separate"/>
      </w:r>
      <w:r>
        <w:rPr>
          <w:noProof/>
        </w:rPr>
        <w:t>178</w:t>
      </w:r>
      <w:r>
        <w:rPr>
          <w:noProof/>
        </w:rPr>
        <w:fldChar w:fldCharType="end"/>
      </w:r>
    </w:p>
    <w:p w14:paraId="246E6F10" w14:textId="77777777" w:rsidR="00867545" w:rsidRPr="00E46E84" w:rsidRDefault="00867545">
      <w:pPr>
        <w:pStyle w:val="TOC4"/>
        <w:rPr>
          <w:rFonts w:ascii="Calibri" w:eastAsia="Times New Roman" w:hAnsi="Calibri"/>
          <w:noProof/>
          <w:kern w:val="2"/>
          <w:sz w:val="22"/>
          <w:szCs w:val="22"/>
          <w:lang w:eastAsia="en-GB"/>
        </w:rPr>
      </w:pPr>
      <w:r>
        <w:rPr>
          <w:noProof/>
        </w:rPr>
        <w:t>6.2.5.27</w:t>
      </w:r>
      <w:r w:rsidRPr="00E46E84">
        <w:rPr>
          <w:rFonts w:ascii="Calibri" w:eastAsia="Times New Roman" w:hAnsi="Calibri"/>
          <w:noProof/>
          <w:kern w:val="2"/>
          <w:sz w:val="22"/>
          <w:szCs w:val="22"/>
          <w:lang w:eastAsia="en-GB"/>
        </w:rPr>
        <w:tab/>
      </w:r>
      <w:r>
        <w:rPr>
          <w:noProof/>
        </w:rPr>
        <w:t>Semantics of &lt;pin-</w:t>
      </w:r>
      <w:r>
        <w:rPr>
          <w:noProof/>
          <w:lang w:eastAsia="zh-CN"/>
        </w:rPr>
        <w:t>pemc</w:t>
      </w:r>
      <w:r>
        <w:rPr>
          <w:noProof/>
        </w:rPr>
        <w:t>-takeover-accept&gt;</w:t>
      </w:r>
      <w:r>
        <w:rPr>
          <w:noProof/>
        </w:rPr>
        <w:tab/>
      </w:r>
      <w:r>
        <w:rPr>
          <w:noProof/>
        </w:rPr>
        <w:fldChar w:fldCharType="begin" w:fldLock="1"/>
      </w:r>
      <w:r>
        <w:rPr>
          <w:noProof/>
        </w:rPr>
        <w:instrText xml:space="preserve"> PAGEREF _Toc172038287 \h </w:instrText>
      </w:r>
      <w:r>
        <w:rPr>
          <w:noProof/>
        </w:rPr>
      </w:r>
      <w:r>
        <w:rPr>
          <w:noProof/>
        </w:rPr>
        <w:fldChar w:fldCharType="separate"/>
      </w:r>
      <w:r>
        <w:rPr>
          <w:noProof/>
        </w:rPr>
        <w:t>179</w:t>
      </w:r>
      <w:r>
        <w:rPr>
          <w:noProof/>
        </w:rPr>
        <w:fldChar w:fldCharType="end"/>
      </w:r>
    </w:p>
    <w:p w14:paraId="3BA790A1" w14:textId="77777777" w:rsidR="00867545" w:rsidRPr="00E46E84" w:rsidRDefault="00867545">
      <w:pPr>
        <w:pStyle w:val="TOC4"/>
        <w:rPr>
          <w:rFonts w:ascii="Calibri" w:eastAsia="Times New Roman" w:hAnsi="Calibri"/>
          <w:noProof/>
          <w:kern w:val="2"/>
          <w:sz w:val="22"/>
          <w:szCs w:val="22"/>
          <w:lang w:eastAsia="en-GB"/>
        </w:rPr>
      </w:pPr>
      <w:r>
        <w:rPr>
          <w:noProof/>
        </w:rPr>
        <w:t>6.2.5.28</w:t>
      </w:r>
      <w:r w:rsidRPr="00E46E84">
        <w:rPr>
          <w:rFonts w:ascii="Calibri" w:eastAsia="Times New Roman" w:hAnsi="Calibri"/>
          <w:noProof/>
          <w:kern w:val="2"/>
          <w:sz w:val="22"/>
          <w:szCs w:val="22"/>
          <w:lang w:eastAsia="en-GB"/>
        </w:rPr>
        <w:tab/>
      </w:r>
      <w:r>
        <w:rPr>
          <w:noProof/>
        </w:rPr>
        <w:t>Semantics of &lt;pin-</w:t>
      </w:r>
      <w:r>
        <w:rPr>
          <w:noProof/>
          <w:lang w:eastAsia="zh-CN"/>
        </w:rPr>
        <w:t>pemc</w:t>
      </w:r>
      <w:r>
        <w:rPr>
          <w:noProof/>
        </w:rPr>
        <w:t>-takeover-reject&gt;</w:t>
      </w:r>
      <w:r>
        <w:rPr>
          <w:noProof/>
        </w:rPr>
        <w:tab/>
      </w:r>
      <w:r>
        <w:rPr>
          <w:noProof/>
        </w:rPr>
        <w:fldChar w:fldCharType="begin" w:fldLock="1"/>
      </w:r>
      <w:r>
        <w:rPr>
          <w:noProof/>
        </w:rPr>
        <w:instrText xml:space="preserve"> PAGEREF _Toc172038288 \h </w:instrText>
      </w:r>
      <w:r>
        <w:rPr>
          <w:noProof/>
        </w:rPr>
      </w:r>
      <w:r>
        <w:rPr>
          <w:noProof/>
        </w:rPr>
        <w:fldChar w:fldCharType="separate"/>
      </w:r>
      <w:r>
        <w:rPr>
          <w:noProof/>
        </w:rPr>
        <w:t>179</w:t>
      </w:r>
      <w:r>
        <w:rPr>
          <w:noProof/>
        </w:rPr>
        <w:fldChar w:fldCharType="end"/>
      </w:r>
    </w:p>
    <w:p w14:paraId="266445D5" w14:textId="77777777" w:rsidR="00867545" w:rsidRPr="00E46E84" w:rsidRDefault="00867545">
      <w:pPr>
        <w:pStyle w:val="TOC4"/>
        <w:rPr>
          <w:rFonts w:ascii="Calibri" w:eastAsia="Times New Roman" w:hAnsi="Calibri"/>
          <w:noProof/>
          <w:kern w:val="2"/>
          <w:sz w:val="22"/>
          <w:szCs w:val="22"/>
          <w:lang w:eastAsia="en-GB"/>
        </w:rPr>
      </w:pPr>
      <w:r>
        <w:rPr>
          <w:noProof/>
        </w:rPr>
        <w:t>6.2.5.29</w:t>
      </w:r>
      <w:r w:rsidRPr="00E46E84">
        <w:rPr>
          <w:rFonts w:ascii="Calibri" w:eastAsia="Times New Roman" w:hAnsi="Calibri"/>
          <w:noProof/>
          <w:kern w:val="2"/>
          <w:sz w:val="22"/>
          <w:szCs w:val="22"/>
          <w:lang w:eastAsia="en-GB"/>
        </w:rPr>
        <w:tab/>
      </w:r>
      <w:r>
        <w:rPr>
          <w:noProof/>
        </w:rPr>
        <w:t>Semantics of &lt;pin-</w:t>
      </w:r>
      <w:r>
        <w:rPr>
          <w:noProof/>
          <w:lang w:eastAsia="zh-CN"/>
        </w:rPr>
        <w:t>pegc</w:t>
      </w:r>
      <w:r>
        <w:rPr>
          <w:noProof/>
        </w:rPr>
        <w:t>-takeover-request&gt;</w:t>
      </w:r>
      <w:r>
        <w:rPr>
          <w:noProof/>
        </w:rPr>
        <w:tab/>
      </w:r>
      <w:r>
        <w:rPr>
          <w:noProof/>
        </w:rPr>
        <w:fldChar w:fldCharType="begin" w:fldLock="1"/>
      </w:r>
      <w:r>
        <w:rPr>
          <w:noProof/>
        </w:rPr>
        <w:instrText xml:space="preserve"> PAGEREF _Toc172038289 \h </w:instrText>
      </w:r>
      <w:r>
        <w:rPr>
          <w:noProof/>
        </w:rPr>
      </w:r>
      <w:r>
        <w:rPr>
          <w:noProof/>
        </w:rPr>
        <w:fldChar w:fldCharType="separate"/>
      </w:r>
      <w:r>
        <w:rPr>
          <w:noProof/>
        </w:rPr>
        <w:t>179</w:t>
      </w:r>
      <w:r>
        <w:rPr>
          <w:noProof/>
        </w:rPr>
        <w:fldChar w:fldCharType="end"/>
      </w:r>
    </w:p>
    <w:p w14:paraId="6FD7D1F2" w14:textId="77777777" w:rsidR="00867545" w:rsidRPr="00E46E84" w:rsidRDefault="00867545">
      <w:pPr>
        <w:pStyle w:val="TOC4"/>
        <w:rPr>
          <w:rFonts w:ascii="Calibri" w:eastAsia="Times New Roman" w:hAnsi="Calibri"/>
          <w:noProof/>
          <w:kern w:val="2"/>
          <w:sz w:val="22"/>
          <w:szCs w:val="22"/>
          <w:lang w:eastAsia="en-GB"/>
        </w:rPr>
      </w:pPr>
      <w:r>
        <w:rPr>
          <w:noProof/>
        </w:rPr>
        <w:t>6.2.5.30</w:t>
      </w:r>
      <w:r w:rsidRPr="00E46E84">
        <w:rPr>
          <w:rFonts w:ascii="Calibri" w:eastAsia="Times New Roman" w:hAnsi="Calibri"/>
          <w:noProof/>
          <w:kern w:val="2"/>
          <w:sz w:val="22"/>
          <w:szCs w:val="22"/>
          <w:lang w:eastAsia="en-GB"/>
        </w:rPr>
        <w:tab/>
      </w:r>
      <w:r>
        <w:rPr>
          <w:noProof/>
        </w:rPr>
        <w:t>Semantics of &lt;pin-</w:t>
      </w:r>
      <w:r>
        <w:rPr>
          <w:noProof/>
          <w:lang w:eastAsia="zh-CN"/>
        </w:rPr>
        <w:t>pegc</w:t>
      </w:r>
      <w:r>
        <w:rPr>
          <w:noProof/>
        </w:rPr>
        <w:t>-takeover-accept&gt;</w:t>
      </w:r>
      <w:r>
        <w:rPr>
          <w:noProof/>
        </w:rPr>
        <w:tab/>
      </w:r>
      <w:r>
        <w:rPr>
          <w:noProof/>
        </w:rPr>
        <w:fldChar w:fldCharType="begin" w:fldLock="1"/>
      </w:r>
      <w:r>
        <w:rPr>
          <w:noProof/>
        </w:rPr>
        <w:instrText xml:space="preserve"> PAGEREF _Toc172038290 \h </w:instrText>
      </w:r>
      <w:r>
        <w:rPr>
          <w:noProof/>
        </w:rPr>
      </w:r>
      <w:r>
        <w:rPr>
          <w:noProof/>
        </w:rPr>
        <w:fldChar w:fldCharType="separate"/>
      </w:r>
      <w:r>
        <w:rPr>
          <w:noProof/>
        </w:rPr>
        <w:t>179</w:t>
      </w:r>
      <w:r>
        <w:rPr>
          <w:noProof/>
        </w:rPr>
        <w:fldChar w:fldCharType="end"/>
      </w:r>
    </w:p>
    <w:p w14:paraId="459E1B63" w14:textId="77777777" w:rsidR="00867545" w:rsidRPr="00E46E84" w:rsidRDefault="00867545">
      <w:pPr>
        <w:pStyle w:val="TOC4"/>
        <w:rPr>
          <w:rFonts w:ascii="Calibri" w:eastAsia="Times New Roman" w:hAnsi="Calibri"/>
          <w:noProof/>
          <w:kern w:val="2"/>
          <w:sz w:val="22"/>
          <w:szCs w:val="22"/>
          <w:lang w:eastAsia="en-GB"/>
        </w:rPr>
      </w:pPr>
      <w:r>
        <w:rPr>
          <w:noProof/>
        </w:rPr>
        <w:t>6.2.5.31</w:t>
      </w:r>
      <w:r w:rsidRPr="00E46E84">
        <w:rPr>
          <w:rFonts w:ascii="Calibri" w:eastAsia="Times New Roman" w:hAnsi="Calibri"/>
          <w:noProof/>
          <w:kern w:val="2"/>
          <w:sz w:val="22"/>
          <w:szCs w:val="22"/>
          <w:lang w:eastAsia="en-GB"/>
        </w:rPr>
        <w:tab/>
      </w:r>
      <w:r>
        <w:rPr>
          <w:noProof/>
        </w:rPr>
        <w:t>Semantics of &lt;pin-</w:t>
      </w:r>
      <w:r>
        <w:rPr>
          <w:noProof/>
          <w:lang w:eastAsia="zh-CN"/>
        </w:rPr>
        <w:t>pegc</w:t>
      </w:r>
      <w:r>
        <w:rPr>
          <w:noProof/>
        </w:rPr>
        <w:t>-takeover-reject&gt;</w:t>
      </w:r>
      <w:r>
        <w:rPr>
          <w:noProof/>
        </w:rPr>
        <w:tab/>
      </w:r>
      <w:r>
        <w:rPr>
          <w:noProof/>
        </w:rPr>
        <w:fldChar w:fldCharType="begin" w:fldLock="1"/>
      </w:r>
      <w:r>
        <w:rPr>
          <w:noProof/>
        </w:rPr>
        <w:instrText xml:space="preserve"> PAGEREF _Toc172038291 \h </w:instrText>
      </w:r>
      <w:r>
        <w:rPr>
          <w:noProof/>
        </w:rPr>
      </w:r>
      <w:r>
        <w:rPr>
          <w:noProof/>
        </w:rPr>
        <w:fldChar w:fldCharType="separate"/>
      </w:r>
      <w:r>
        <w:rPr>
          <w:noProof/>
        </w:rPr>
        <w:t>179</w:t>
      </w:r>
      <w:r>
        <w:rPr>
          <w:noProof/>
        </w:rPr>
        <w:fldChar w:fldCharType="end"/>
      </w:r>
    </w:p>
    <w:p w14:paraId="5D8D8326" w14:textId="77777777" w:rsidR="00867545" w:rsidRPr="00E46E84" w:rsidRDefault="00867545">
      <w:pPr>
        <w:pStyle w:val="TOC4"/>
        <w:rPr>
          <w:rFonts w:ascii="Calibri" w:eastAsia="Times New Roman" w:hAnsi="Calibri"/>
          <w:noProof/>
          <w:kern w:val="2"/>
          <w:sz w:val="22"/>
          <w:szCs w:val="22"/>
          <w:lang w:eastAsia="en-GB"/>
        </w:rPr>
      </w:pPr>
      <w:r>
        <w:rPr>
          <w:noProof/>
        </w:rPr>
        <w:t>6.2.5.32</w:t>
      </w:r>
      <w:r w:rsidRPr="00E46E84">
        <w:rPr>
          <w:rFonts w:ascii="Calibri" w:eastAsia="Times New Roman" w:hAnsi="Calibri"/>
          <w:noProof/>
          <w:kern w:val="2"/>
          <w:sz w:val="22"/>
          <w:szCs w:val="22"/>
          <w:lang w:eastAsia="en-GB"/>
        </w:rPr>
        <w:tab/>
      </w:r>
      <w:r>
        <w:rPr>
          <w:noProof/>
        </w:rPr>
        <w:t>Semantics of &lt;pin-</w:t>
      </w:r>
      <w:r>
        <w:rPr>
          <w:noProof/>
          <w:lang w:eastAsia="zh-CN"/>
        </w:rPr>
        <w:t>configuration</w:t>
      </w:r>
      <w:r>
        <w:rPr>
          <w:noProof/>
        </w:rPr>
        <w:t>-request&gt;</w:t>
      </w:r>
      <w:r>
        <w:rPr>
          <w:noProof/>
        </w:rPr>
        <w:tab/>
      </w:r>
      <w:r>
        <w:rPr>
          <w:noProof/>
        </w:rPr>
        <w:fldChar w:fldCharType="begin" w:fldLock="1"/>
      </w:r>
      <w:r>
        <w:rPr>
          <w:noProof/>
        </w:rPr>
        <w:instrText xml:space="preserve"> PAGEREF _Toc172038292 \h </w:instrText>
      </w:r>
      <w:r>
        <w:rPr>
          <w:noProof/>
        </w:rPr>
      </w:r>
      <w:r>
        <w:rPr>
          <w:noProof/>
        </w:rPr>
        <w:fldChar w:fldCharType="separate"/>
      </w:r>
      <w:r>
        <w:rPr>
          <w:noProof/>
        </w:rPr>
        <w:t>180</w:t>
      </w:r>
      <w:r>
        <w:rPr>
          <w:noProof/>
        </w:rPr>
        <w:fldChar w:fldCharType="end"/>
      </w:r>
    </w:p>
    <w:p w14:paraId="18ED2F02" w14:textId="77777777" w:rsidR="00867545" w:rsidRPr="00E46E84" w:rsidRDefault="00867545">
      <w:pPr>
        <w:pStyle w:val="TOC4"/>
        <w:rPr>
          <w:rFonts w:ascii="Calibri" w:eastAsia="Times New Roman" w:hAnsi="Calibri"/>
          <w:noProof/>
          <w:kern w:val="2"/>
          <w:sz w:val="22"/>
          <w:szCs w:val="22"/>
          <w:lang w:eastAsia="en-GB"/>
        </w:rPr>
      </w:pPr>
      <w:r>
        <w:rPr>
          <w:noProof/>
        </w:rPr>
        <w:t>6.2.5.33</w:t>
      </w:r>
      <w:r w:rsidRPr="00E46E84">
        <w:rPr>
          <w:rFonts w:ascii="Calibri" w:eastAsia="Times New Roman" w:hAnsi="Calibri"/>
          <w:noProof/>
          <w:kern w:val="2"/>
          <w:sz w:val="22"/>
          <w:szCs w:val="22"/>
          <w:lang w:eastAsia="en-GB"/>
        </w:rPr>
        <w:tab/>
      </w:r>
      <w:r>
        <w:rPr>
          <w:noProof/>
        </w:rPr>
        <w:t>Semantics of &lt;pin-</w:t>
      </w:r>
      <w:r>
        <w:rPr>
          <w:noProof/>
          <w:lang w:eastAsia="zh-CN"/>
        </w:rPr>
        <w:t>configuration</w:t>
      </w:r>
      <w:r>
        <w:rPr>
          <w:noProof/>
        </w:rPr>
        <w:t>-accept&gt;</w:t>
      </w:r>
      <w:r>
        <w:rPr>
          <w:noProof/>
        </w:rPr>
        <w:tab/>
      </w:r>
      <w:r>
        <w:rPr>
          <w:noProof/>
        </w:rPr>
        <w:fldChar w:fldCharType="begin" w:fldLock="1"/>
      </w:r>
      <w:r>
        <w:rPr>
          <w:noProof/>
        </w:rPr>
        <w:instrText xml:space="preserve"> PAGEREF _Toc172038293 \h </w:instrText>
      </w:r>
      <w:r>
        <w:rPr>
          <w:noProof/>
        </w:rPr>
      </w:r>
      <w:r>
        <w:rPr>
          <w:noProof/>
        </w:rPr>
        <w:fldChar w:fldCharType="separate"/>
      </w:r>
      <w:r>
        <w:rPr>
          <w:noProof/>
        </w:rPr>
        <w:t>180</w:t>
      </w:r>
      <w:r>
        <w:rPr>
          <w:noProof/>
        </w:rPr>
        <w:fldChar w:fldCharType="end"/>
      </w:r>
    </w:p>
    <w:p w14:paraId="5E313046" w14:textId="77777777" w:rsidR="00867545" w:rsidRPr="00E46E84" w:rsidRDefault="00867545">
      <w:pPr>
        <w:pStyle w:val="TOC4"/>
        <w:rPr>
          <w:rFonts w:ascii="Calibri" w:eastAsia="Times New Roman" w:hAnsi="Calibri"/>
          <w:noProof/>
          <w:kern w:val="2"/>
          <w:sz w:val="22"/>
          <w:szCs w:val="22"/>
          <w:lang w:eastAsia="en-GB"/>
        </w:rPr>
      </w:pPr>
      <w:r>
        <w:rPr>
          <w:noProof/>
        </w:rPr>
        <w:t>6.2.5.34</w:t>
      </w:r>
      <w:r w:rsidRPr="00E46E84">
        <w:rPr>
          <w:rFonts w:ascii="Calibri" w:eastAsia="Times New Roman" w:hAnsi="Calibri"/>
          <w:noProof/>
          <w:kern w:val="2"/>
          <w:sz w:val="22"/>
          <w:szCs w:val="22"/>
          <w:lang w:eastAsia="en-GB"/>
        </w:rPr>
        <w:tab/>
      </w:r>
      <w:r>
        <w:rPr>
          <w:noProof/>
        </w:rPr>
        <w:t>Semantics of &lt;pin-</w:t>
      </w:r>
      <w:r>
        <w:rPr>
          <w:noProof/>
          <w:lang w:eastAsia="zh-CN"/>
        </w:rPr>
        <w:t>configuration</w:t>
      </w:r>
      <w:r>
        <w:rPr>
          <w:noProof/>
        </w:rPr>
        <w:t>-reject&gt;</w:t>
      </w:r>
      <w:r>
        <w:rPr>
          <w:noProof/>
        </w:rPr>
        <w:tab/>
      </w:r>
      <w:r>
        <w:rPr>
          <w:noProof/>
        </w:rPr>
        <w:fldChar w:fldCharType="begin" w:fldLock="1"/>
      </w:r>
      <w:r>
        <w:rPr>
          <w:noProof/>
        </w:rPr>
        <w:instrText xml:space="preserve"> PAGEREF _Toc172038294 \h </w:instrText>
      </w:r>
      <w:r>
        <w:rPr>
          <w:noProof/>
        </w:rPr>
      </w:r>
      <w:r>
        <w:rPr>
          <w:noProof/>
        </w:rPr>
        <w:fldChar w:fldCharType="separate"/>
      </w:r>
      <w:r>
        <w:rPr>
          <w:noProof/>
        </w:rPr>
        <w:t>180</w:t>
      </w:r>
      <w:r>
        <w:rPr>
          <w:noProof/>
        </w:rPr>
        <w:fldChar w:fldCharType="end"/>
      </w:r>
    </w:p>
    <w:p w14:paraId="2015D163" w14:textId="77777777" w:rsidR="00867545" w:rsidRPr="00E46E84" w:rsidRDefault="00867545">
      <w:pPr>
        <w:pStyle w:val="TOC4"/>
        <w:rPr>
          <w:rFonts w:ascii="Calibri" w:eastAsia="Times New Roman" w:hAnsi="Calibri"/>
          <w:noProof/>
          <w:kern w:val="2"/>
          <w:sz w:val="22"/>
          <w:szCs w:val="22"/>
          <w:lang w:eastAsia="en-GB"/>
        </w:rPr>
      </w:pPr>
      <w:r>
        <w:rPr>
          <w:noProof/>
        </w:rPr>
        <w:t>6.2.5.35</w:t>
      </w:r>
      <w:r w:rsidRPr="00E46E84">
        <w:rPr>
          <w:rFonts w:ascii="Calibri" w:eastAsia="Times New Roman" w:hAnsi="Calibri"/>
          <w:noProof/>
          <w:kern w:val="2"/>
          <w:sz w:val="22"/>
          <w:szCs w:val="22"/>
          <w:lang w:eastAsia="en-GB"/>
        </w:rPr>
        <w:tab/>
      </w:r>
      <w:r>
        <w:rPr>
          <w:noProof/>
        </w:rPr>
        <w:t>Semantics of &lt;pin-management-request&gt;</w:t>
      </w:r>
      <w:r>
        <w:rPr>
          <w:noProof/>
        </w:rPr>
        <w:tab/>
      </w:r>
      <w:r>
        <w:rPr>
          <w:noProof/>
        </w:rPr>
        <w:fldChar w:fldCharType="begin" w:fldLock="1"/>
      </w:r>
      <w:r>
        <w:rPr>
          <w:noProof/>
        </w:rPr>
        <w:instrText xml:space="preserve"> PAGEREF _Toc172038295 \h </w:instrText>
      </w:r>
      <w:r>
        <w:rPr>
          <w:noProof/>
        </w:rPr>
      </w:r>
      <w:r>
        <w:rPr>
          <w:noProof/>
        </w:rPr>
        <w:fldChar w:fldCharType="separate"/>
      </w:r>
      <w:r>
        <w:rPr>
          <w:noProof/>
        </w:rPr>
        <w:t>180</w:t>
      </w:r>
      <w:r>
        <w:rPr>
          <w:noProof/>
        </w:rPr>
        <w:fldChar w:fldCharType="end"/>
      </w:r>
    </w:p>
    <w:p w14:paraId="000E8249" w14:textId="77777777" w:rsidR="00867545" w:rsidRPr="00E46E84" w:rsidRDefault="00867545">
      <w:pPr>
        <w:pStyle w:val="TOC4"/>
        <w:rPr>
          <w:rFonts w:ascii="Calibri" w:eastAsia="Times New Roman" w:hAnsi="Calibri"/>
          <w:noProof/>
          <w:kern w:val="2"/>
          <w:sz w:val="22"/>
          <w:szCs w:val="22"/>
          <w:lang w:eastAsia="en-GB"/>
        </w:rPr>
      </w:pPr>
      <w:r>
        <w:rPr>
          <w:noProof/>
        </w:rPr>
        <w:t>6.2.5.36</w:t>
      </w:r>
      <w:r w:rsidRPr="00E46E84">
        <w:rPr>
          <w:rFonts w:ascii="Calibri" w:eastAsia="Times New Roman" w:hAnsi="Calibri"/>
          <w:noProof/>
          <w:kern w:val="2"/>
          <w:sz w:val="22"/>
          <w:szCs w:val="22"/>
          <w:lang w:eastAsia="en-GB"/>
        </w:rPr>
        <w:tab/>
      </w:r>
      <w:r>
        <w:rPr>
          <w:noProof/>
        </w:rPr>
        <w:t>Semantics of &lt;pin-management-reject&gt;</w:t>
      </w:r>
      <w:r>
        <w:rPr>
          <w:noProof/>
        </w:rPr>
        <w:tab/>
      </w:r>
      <w:r>
        <w:rPr>
          <w:noProof/>
        </w:rPr>
        <w:fldChar w:fldCharType="begin" w:fldLock="1"/>
      </w:r>
      <w:r>
        <w:rPr>
          <w:noProof/>
        </w:rPr>
        <w:instrText xml:space="preserve"> PAGEREF _Toc172038296 \h </w:instrText>
      </w:r>
      <w:r>
        <w:rPr>
          <w:noProof/>
        </w:rPr>
      </w:r>
      <w:r>
        <w:rPr>
          <w:noProof/>
        </w:rPr>
        <w:fldChar w:fldCharType="separate"/>
      </w:r>
      <w:r>
        <w:rPr>
          <w:noProof/>
        </w:rPr>
        <w:t>181</w:t>
      </w:r>
      <w:r>
        <w:rPr>
          <w:noProof/>
        </w:rPr>
        <w:fldChar w:fldCharType="end"/>
      </w:r>
    </w:p>
    <w:p w14:paraId="47A8CA4A" w14:textId="77777777" w:rsidR="00867545" w:rsidRPr="00E46E84" w:rsidRDefault="00867545">
      <w:pPr>
        <w:pStyle w:val="TOC4"/>
        <w:rPr>
          <w:rFonts w:ascii="Calibri" w:eastAsia="Times New Roman" w:hAnsi="Calibri"/>
          <w:noProof/>
          <w:kern w:val="2"/>
          <w:sz w:val="22"/>
          <w:szCs w:val="22"/>
          <w:lang w:eastAsia="en-GB"/>
        </w:rPr>
      </w:pPr>
      <w:r>
        <w:rPr>
          <w:noProof/>
        </w:rPr>
        <w:t>6.2.5.37</w:t>
      </w:r>
      <w:r w:rsidRPr="00E46E84">
        <w:rPr>
          <w:rFonts w:ascii="Calibri" w:eastAsia="Times New Roman" w:hAnsi="Calibri"/>
          <w:noProof/>
          <w:kern w:val="2"/>
          <w:sz w:val="22"/>
          <w:szCs w:val="22"/>
          <w:lang w:eastAsia="en-GB"/>
        </w:rPr>
        <w:tab/>
      </w:r>
      <w:r>
        <w:rPr>
          <w:noProof/>
        </w:rPr>
        <w:t>Semantics of &lt;pin-status-subscribe-request&gt;</w:t>
      </w:r>
      <w:r>
        <w:rPr>
          <w:noProof/>
        </w:rPr>
        <w:tab/>
      </w:r>
      <w:r>
        <w:rPr>
          <w:noProof/>
        </w:rPr>
        <w:fldChar w:fldCharType="begin" w:fldLock="1"/>
      </w:r>
      <w:r>
        <w:rPr>
          <w:noProof/>
        </w:rPr>
        <w:instrText xml:space="preserve"> PAGEREF _Toc172038297 \h </w:instrText>
      </w:r>
      <w:r>
        <w:rPr>
          <w:noProof/>
        </w:rPr>
      </w:r>
      <w:r>
        <w:rPr>
          <w:noProof/>
        </w:rPr>
        <w:fldChar w:fldCharType="separate"/>
      </w:r>
      <w:r>
        <w:rPr>
          <w:noProof/>
        </w:rPr>
        <w:t>181</w:t>
      </w:r>
      <w:r>
        <w:rPr>
          <w:noProof/>
        </w:rPr>
        <w:fldChar w:fldCharType="end"/>
      </w:r>
    </w:p>
    <w:p w14:paraId="31655353" w14:textId="77777777" w:rsidR="00867545" w:rsidRPr="00E46E84" w:rsidRDefault="00867545">
      <w:pPr>
        <w:pStyle w:val="TOC4"/>
        <w:rPr>
          <w:rFonts w:ascii="Calibri" w:eastAsia="Times New Roman" w:hAnsi="Calibri"/>
          <w:noProof/>
          <w:kern w:val="2"/>
          <w:sz w:val="22"/>
          <w:szCs w:val="22"/>
          <w:lang w:eastAsia="en-GB"/>
        </w:rPr>
      </w:pPr>
      <w:r>
        <w:rPr>
          <w:noProof/>
        </w:rPr>
        <w:t>6.2.5.38</w:t>
      </w:r>
      <w:r w:rsidRPr="00E46E84">
        <w:rPr>
          <w:rFonts w:ascii="Calibri" w:eastAsia="Times New Roman" w:hAnsi="Calibri"/>
          <w:noProof/>
          <w:kern w:val="2"/>
          <w:sz w:val="22"/>
          <w:szCs w:val="22"/>
          <w:lang w:eastAsia="en-GB"/>
        </w:rPr>
        <w:tab/>
      </w:r>
      <w:r>
        <w:rPr>
          <w:noProof/>
        </w:rPr>
        <w:t>Semantics of &lt;pin-status-subscribe-accept&gt;</w:t>
      </w:r>
      <w:r>
        <w:rPr>
          <w:noProof/>
        </w:rPr>
        <w:tab/>
      </w:r>
      <w:r>
        <w:rPr>
          <w:noProof/>
        </w:rPr>
        <w:fldChar w:fldCharType="begin" w:fldLock="1"/>
      </w:r>
      <w:r>
        <w:rPr>
          <w:noProof/>
        </w:rPr>
        <w:instrText xml:space="preserve"> PAGEREF _Toc172038298 \h </w:instrText>
      </w:r>
      <w:r>
        <w:rPr>
          <w:noProof/>
        </w:rPr>
      </w:r>
      <w:r>
        <w:rPr>
          <w:noProof/>
        </w:rPr>
        <w:fldChar w:fldCharType="separate"/>
      </w:r>
      <w:r>
        <w:rPr>
          <w:noProof/>
        </w:rPr>
        <w:t>181</w:t>
      </w:r>
      <w:r>
        <w:rPr>
          <w:noProof/>
        </w:rPr>
        <w:fldChar w:fldCharType="end"/>
      </w:r>
    </w:p>
    <w:p w14:paraId="173A617C" w14:textId="77777777" w:rsidR="00867545" w:rsidRPr="00E46E84" w:rsidRDefault="00867545">
      <w:pPr>
        <w:pStyle w:val="TOC4"/>
        <w:rPr>
          <w:rFonts w:ascii="Calibri" w:eastAsia="Times New Roman" w:hAnsi="Calibri"/>
          <w:noProof/>
          <w:kern w:val="2"/>
          <w:sz w:val="22"/>
          <w:szCs w:val="22"/>
          <w:lang w:eastAsia="en-GB"/>
        </w:rPr>
      </w:pPr>
      <w:r>
        <w:rPr>
          <w:noProof/>
        </w:rPr>
        <w:t>6.2.5.39</w:t>
      </w:r>
      <w:r w:rsidRPr="00E46E84">
        <w:rPr>
          <w:rFonts w:ascii="Calibri" w:eastAsia="Times New Roman" w:hAnsi="Calibri"/>
          <w:noProof/>
          <w:kern w:val="2"/>
          <w:sz w:val="22"/>
          <w:szCs w:val="22"/>
          <w:lang w:eastAsia="en-GB"/>
        </w:rPr>
        <w:tab/>
      </w:r>
      <w:r>
        <w:rPr>
          <w:noProof/>
        </w:rPr>
        <w:t>Semantics of &lt;pin-status-subscribe-reject&gt;</w:t>
      </w:r>
      <w:r>
        <w:rPr>
          <w:noProof/>
        </w:rPr>
        <w:tab/>
      </w:r>
      <w:r>
        <w:rPr>
          <w:noProof/>
        </w:rPr>
        <w:fldChar w:fldCharType="begin" w:fldLock="1"/>
      </w:r>
      <w:r>
        <w:rPr>
          <w:noProof/>
        </w:rPr>
        <w:instrText xml:space="preserve"> PAGEREF _Toc172038299 \h </w:instrText>
      </w:r>
      <w:r>
        <w:rPr>
          <w:noProof/>
        </w:rPr>
      </w:r>
      <w:r>
        <w:rPr>
          <w:noProof/>
        </w:rPr>
        <w:fldChar w:fldCharType="separate"/>
      </w:r>
      <w:r>
        <w:rPr>
          <w:noProof/>
        </w:rPr>
        <w:t>181</w:t>
      </w:r>
      <w:r>
        <w:rPr>
          <w:noProof/>
        </w:rPr>
        <w:fldChar w:fldCharType="end"/>
      </w:r>
    </w:p>
    <w:p w14:paraId="35BA8CB7" w14:textId="77777777" w:rsidR="00867545" w:rsidRPr="00E46E84" w:rsidRDefault="00867545">
      <w:pPr>
        <w:pStyle w:val="TOC4"/>
        <w:rPr>
          <w:rFonts w:ascii="Calibri" w:eastAsia="Times New Roman" w:hAnsi="Calibri"/>
          <w:noProof/>
          <w:kern w:val="2"/>
          <w:sz w:val="22"/>
          <w:szCs w:val="22"/>
          <w:lang w:eastAsia="en-GB"/>
        </w:rPr>
      </w:pPr>
      <w:r>
        <w:rPr>
          <w:noProof/>
        </w:rPr>
        <w:t>6.2.5.40</w:t>
      </w:r>
      <w:r w:rsidRPr="00E46E84">
        <w:rPr>
          <w:rFonts w:ascii="Calibri" w:eastAsia="Times New Roman" w:hAnsi="Calibri"/>
          <w:noProof/>
          <w:kern w:val="2"/>
          <w:sz w:val="22"/>
          <w:szCs w:val="22"/>
          <w:lang w:eastAsia="en-GB"/>
        </w:rPr>
        <w:tab/>
      </w:r>
      <w:r>
        <w:rPr>
          <w:noProof/>
        </w:rPr>
        <w:t>Semantics of &lt;pin-status-update-request&gt;</w:t>
      </w:r>
      <w:r>
        <w:rPr>
          <w:noProof/>
        </w:rPr>
        <w:tab/>
      </w:r>
      <w:r>
        <w:rPr>
          <w:noProof/>
        </w:rPr>
        <w:fldChar w:fldCharType="begin" w:fldLock="1"/>
      </w:r>
      <w:r>
        <w:rPr>
          <w:noProof/>
        </w:rPr>
        <w:instrText xml:space="preserve"> PAGEREF _Toc172038300 \h </w:instrText>
      </w:r>
      <w:r>
        <w:rPr>
          <w:noProof/>
        </w:rPr>
      </w:r>
      <w:r>
        <w:rPr>
          <w:noProof/>
        </w:rPr>
        <w:fldChar w:fldCharType="separate"/>
      </w:r>
      <w:r>
        <w:rPr>
          <w:noProof/>
        </w:rPr>
        <w:t>181</w:t>
      </w:r>
      <w:r>
        <w:rPr>
          <w:noProof/>
        </w:rPr>
        <w:fldChar w:fldCharType="end"/>
      </w:r>
    </w:p>
    <w:p w14:paraId="50B52AF0" w14:textId="77777777" w:rsidR="00867545" w:rsidRPr="00E46E84" w:rsidRDefault="00867545">
      <w:pPr>
        <w:pStyle w:val="TOC4"/>
        <w:rPr>
          <w:rFonts w:ascii="Calibri" w:eastAsia="Times New Roman" w:hAnsi="Calibri"/>
          <w:noProof/>
          <w:kern w:val="2"/>
          <w:sz w:val="22"/>
          <w:szCs w:val="22"/>
          <w:lang w:eastAsia="en-GB"/>
        </w:rPr>
      </w:pPr>
      <w:r>
        <w:rPr>
          <w:noProof/>
        </w:rPr>
        <w:t>6.2.5.41</w:t>
      </w:r>
      <w:r w:rsidRPr="00E46E84">
        <w:rPr>
          <w:rFonts w:ascii="Calibri" w:eastAsia="Times New Roman" w:hAnsi="Calibri"/>
          <w:noProof/>
          <w:kern w:val="2"/>
          <w:sz w:val="22"/>
          <w:szCs w:val="22"/>
          <w:lang w:eastAsia="en-GB"/>
        </w:rPr>
        <w:tab/>
      </w:r>
      <w:r>
        <w:rPr>
          <w:noProof/>
        </w:rPr>
        <w:t>Semantics of &lt;pin-status-update-accept&gt;</w:t>
      </w:r>
      <w:r>
        <w:rPr>
          <w:noProof/>
        </w:rPr>
        <w:tab/>
      </w:r>
      <w:r>
        <w:rPr>
          <w:noProof/>
        </w:rPr>
        <w:fldChar w:fldCharType="begin" w:fldLock="1"/>
      </w:r>
      <w:r>
        <w:rPr>
          <w:noProof/>
        </w:rPr>
        <w:instrText xml:space="preserve"> PAGEREF _Toc172038301 \h </w:instrText>
      </w:r>
      <w:r>
        <w:rPr>
          <w:noProof/>
        </w:rPr>
      </w:r>
      <w:r>
        <w:rPr>
          <w:noProof/>
        </w:rPr>
        <w:fldChar w:fldCharType="separate"/>
      </w:r>
      <w:r>
        <w:rPr>
          <w:noProof/>
        </w:rPr>
        <w:t>182</w:t>
      </w:r>
      <w:r>
        <w:rPr>
          <w:noProof/>
        </w:rPr>
        <w:fldChar w:fldCharType="end"/>
      </w:r>
    </w:p>
    <w:p w14:paraId="513D0696" w14:textId="77777777" w:rsidR="00867545" w:rsidRPr="00E46E84" w:rsidRDefault="00867545">
      <w:pPr>
        <w:pStyle w:val="TOC4"/>
        <w:rPr>
          <w:rFonts w:ascii="Calibri" w:eastAsia="Times New Roman" w:hAnsi="Calibri"/>
          <w:noProof/>
          <w:kern w:val="2"/>
          <w:sz w:val="22"/>
          <w:szCs w:val="22"/>
          <w:lang w:eastAsia="en-GB"/>
        </w:rPr>
      </w:pPr>
      <w:r>
        <w:rPr>
          <w:noProof/>
        </w:rPr>
        <w:t>6.2.5.42</w:t>
      </w:r>
      <w:r w:rsidRPr="00E46E84">
        <w:rPr>
          <w:rFonts w:ascii="Calibri" w:eastAsia="Times New Roman" w:hAnsi="Calibri"/>
          <w:noProof/>
          <w:kern w:val="2"/>
          <w:sz w:val="22"/>
          <w:szCs w:val="22"/>
          <w:lang w:eastAsia="en-GB"/>
        </w:rPr>
        <w:tab/>
      </w:r>
      <w:r>
        <w:rPr>
          <w:noProof/>
        </w:rPr>
        <w:t>Semantics of &lt;pin-status-update-reject&gt;</w:t>
      </w:r>
      <w:r>
        <w:rPr>
          <w:noProof/>
        </w:rPr>
        <w:tab/>
      </w:r>
      <w:r>
        <w:rPr>
          <w:noProof/>
        </w:rPr>
        <w:fldChar w:fldCharType="begin" w:fldLock="1"/>
      </w:r>
      <w:r>
        <w:rPr>
          <w:noProof/>
        </w:rPr>
        <w:instrText xml:space="preserve"> PAGEREF _Toc172038302 \h </w:instrText>
      </w:r>
      <w:r>
        <w:rPr>
          <w:noProof/>
        </w:rPr>
      </w:r>
      <w:r>
        <w:rPr>
          <w:noProof/>
        </w:rPr>
        <w:fldChar w:fldCharType="separate"/>
      </w:r>
      <w:r>
        <w:rPr>
          <w:noProof/>
        </w:rPr>
        <w:t>182</w:t>
      </w:r>
      <w:r>
        <w:rPr>
          <w:noProof/>
        </w:rPr>
        <w:fldChar w:fldCharType="end"/>
      </w:r>
    </w:p>
    <w:p w14:paraId="2D329AAF" w14:textId="77777777" w:rsidR="00867545" w:rsidRPr="00E46E84" w:rsidRDefault="00867545">
      <w:pPr>
        <w:pStyle w:val="TOC4"/>
        <w:rPr>
          <w:rFonts w:ascii="Calibri" w:eastAsia="Times New Roman" w:hAnsi="Calibri"/>
          <w:noProof/>
          <w:kern w:val="2"/>
          <w:sz w:val="22"/>
          <w:szCs w:val="22"/>
          <w:lang w:eastAsia="en-GB"/>
        </w:rPr>
      </w:pPr>
      <w:r>
        <w:rPr>
          <w:noProof/>
        </w:rPr>
        <w:t>6.2.5.43</w:t>
      </w:r>
      <w:r w:rsidRPr="00E46E84">
        <w:rPr>
          <w:rFonts w:ascii="Calibri" w:eastAsia="Times New Roman" w:hAnsi="Calibri"/>
          <w:noProof/>
          <w:kern w:val="2"/>
          <w:sz w:val="22"/>
          <w:szCs w:val="22"/>
          <w:lang w:eastAsia="en-GB"/>
        </w:rPr>
        <w:tab/>
      </w:r>
      <w:r>
        <w:rPr>
          <w:noProof/>
        </w:rPr>
        <w:t>Semantics of &lt;pin-status-notify&gt;</w:t>
      </w:r>
      <w:r>
        <w:rPr>
          <w:noProof/>
        </w:rPr>
        <w:tab/>
      </w:r>
      <w:r>
        <w:rPr>
          <w:noProof/>
        </w:rPr>
        <w:fldChar w:fldCharType="begin" w:fldLock="1"/>
      </w:r>
      <w:r>
        <w:rPr>
          <w:noProof/>
        </w:rPr>
        <w:instrText xml:space="preserve"> PAGEREF _Toc172038303 \h </w:instrText>
      </w:r>
      <w:r>
        <w:rPr>
          <w:noProof/>
        </w:rPr>
      </w:r>
      <w:r>
        <w:rPr>
          <w:noProof/>
        </w:rPr>
        <w:fldChar w:fldCharType="separate"/>
      </w:r>
      <w:r>
        <w:rPr>
          <w:noProof/>
        </w:rPr>
        <w:t>182</w:t>
      </w:r>
      <w:r>
        <w:rPr>
          <w:noProof/>
        </w:rPr>
        <w:fldChar w:fldCharType="end"/>
      </w:r>
    </w:p>
    <w:p w14:paraId="0964FE86" w14:textId="77777777" w:rsidR="00867545" w:rsidRPr="00E46E84" w:rsidRDefault="00867545">
      <w:pPr>
        <w:pStyle w:val="TOC4"/>
        <w:rPr>
          <w:rFonts w:ascii="Calibri" w:eastAsia="Times New Roman" w:hAnsi="Calibri"/>
          <w:noProof/>
          <w:kern w:val="2"/>
          <w:sz w:val="22"/>
          <w:szCs w:val="22"/>
          <w:lang w:eastAsia="en-GB"/>
        </w:rPr>
      </w:pPr>
      <w:r>
        <w:rPr>
          <w:noProof/>
        </w:rPr>
        <w:t>6.2.5.44</w:t>
      </w:r>
      <w:r w:rsidRPr="00E46E84">
        <w:rPr>
          <w:rFonts w:ascii="Calibri" w:eastAsia="Times New Roman" w:hAnsi="Calibri"/>
          <w:noProof/>
          <w:kern w:val="2"/>
          <w:sz w:val="22"/>
          <w:szCs w:val="22"/>
          <w:lang w:eastAsia="en-GB"/>
        </w:rPr>
        <w:tab/>
      </w:r>
      <w:r>
        <w:rPr>
          <w:noProof/>
        </w:rPr>
        <w:t>Semantics of &lt;pin-status-unsubscribe-request&gt;</w:t>
      </w:r>
      <w:r>
        <w:rPr>
          <w:noProof/>
        </w:rPr>
        <w:tab/>
      </w:r>
      <w:r>
        <w:rPr>
          <w:noProof/>
        </w:rPr>
        <w:fldChar w:fldCharType="begin" w:fldLock="1"/>
      </w:r>
      <w:r>
        <w:rPr>
          <w:noProof/>
        </w:rPr>
        <w:instrText xml:space="preserve"> PAGEREF _Toc172038304 \h </w:instrText>
      </w:r>
      <w:r>
        <w:rPr>
          <w:noProof/>
        </w:rPr>
      </w:r>
      <w:r>
        <w:rPr>
          <w:noProof/>
        </w:rPr>
        <w:fldChar w:fldCharType="separate"/>
      </w:r>
      <w:r>
        <w:rPr>
          <w:noProof/>
        </w:rPr>
        <w:t>183</w:t>
      </w:r>
      <w:r>
        <w:rPr>
          <w:noProof/>
        </w:rPr>
        <w:fldChar w:fldCharType="end"/>
      </w:r>
    </w:p>
    <w:p w14:paraId="02851115" w14:textId="77777777" w:rsidR="00867545" w:rsidRPr="00E46E84" w:rsidRDefault="00867545">
      <w:pPr>
        <w:pStyle w:val="TOC4"/>
        <w:rPr>
          <w:rFonts w:ascii="Calibri" w:eastAsia="Times New Roman" w:hAnsi="Calibri"/>
          <w:noProof/>
          <w:kern w:val="2"/>
          <w:sz w:val="22"/>
          <w:szCs w:val="22"/>
          <w:lang w:eastAsia="en-GB"/>
        </w:rPr>
      </w:pPr>
      <w:r>
        <w:rPr>
          <w:noProof/>
        </w:rPr>
        <w:t>6.2.5.45</w:t>
      </w:r>
      <w:r w:rsidRPr="00E46E84">
        <w:rPr>
          <w:rFonts w:ascii="Calibri" w:eastAsia="Times New Roman" w:hAnsi="Calibri"/>
          <w:noProof/>
          <w:kern w:val="2"/>
          <w:sz w:val="22"/>
          <w:szCs w:val="22"/>
          <w:lang w:eastAsia="en-GB"/>
        </w:rPr>
        <w:tab/>
      </w:r>
      <w:r>
        <w:rPr>
          <w:noProof/>
        </w:rPr>
        <w:t>Semantics of &lt;pin-status-unsubscribe-reject&gt;</w:t>
      </w:r>
      <w:r>
        <w:rPr>
          <w:noProof/>
        </w:rPr>
        <w:tab/>
      </w:r>
      <w:r>
        <w:rPr>
          <w:noProof/>
        </w:rPr>
        <w:fldChar w:fldCharType="begin" w:fldLock="1"/>
      </w:r>
      <w:r>
        <w:rPr>
          <w:noProof/>
        </w:rPr>
        <w:instrText xml:space="preserve"> PAGEREF _Toc172038305 \h </w:instrText>
      </w:r>
      <w:r>
        <w:rPr>
          <w:noProof/>
        </w:rPr>
      </w:r>
      <w:r>
        <w:rPr>
          <w:noProof/>
        </w:rPr>
        <w:fldChar w:fldCharType="separate"/>
      </w:r>
      <w:r>
        <w:rPr>
          <w:noProof/>
        </w:rPr>
        <w:t>183</w:t>
      </w:r>
      <w:r>
        <w:rPr>
          <w:noProof/>
        </w:rPr>
        <w:fldChar w:fldCharType="end"/>
      </w:r>
    </w:p>
    <w:p w14:paraId="45ED0129" w14:textId="77777777" w:rsidR="00867545" w:rsidRPr="00E46E84" w:rsidRDefault="00867545">
      <w:pPr>
        <w:pStyle w:val="TOC4"/>
        <w:rPr>
          <w:rFonts w:ascii="Calibri" w:eastAsia="Times New Roman" w:hAnsi="Calibri"/>
          <w:noProof/>
          <w:kern w:val="2"/>
          <w:sz w:val="22"/>
          <w:szCs w:val="22"/>
          <w:lang w:eastAsia="en-GB"/>
        </w:rPr>
      </w:pPr>
      <w:r>
        <w:rPr>
          <w:noProof/>
        </w:rPr>
        <w:t>6.2.5.46</w:t>
      </w:r>
      <w:r w:rsidRPr="00E46E84">
        <w:rPr>
          <w:rFonts w:ascii="Calibri" w:eastAsia="Times New Roman" w:hAnsi="Calibri"/>
          <w:noProof/>
          <w:kern w:val="2"/>
          <w:sz w:val="22"/>
          <w:szCs w:val="22"/>
          <w:lang w:eastAsia="en-GB"/>
        </w:rPr>
        <w:tab/>
      </w:r>
      <w:r>
        <w:rPr>
          <w:noProof/>
        </w:rPr>
        <w:t>Semantics of &lt;pin-management-pine-join-request&gt;</w:t>
      </w:r>
      <w:r>
        <w:rPr>
          <w:noProof/>
        </w:rPr>
        <w:tab/>
      </w:r>
      <w:r>
        <w:rPr>
          <w:noProof/>
        </w:rPr>
        <w:fldChar w:fldCharType="begin" w:fldLock="1"/>
      </w:r>
      <w:r>
        <w:rPr>
          <w:noProof/>
        </w:rPr>
        <w:instrText xml:space="preserve"> PAGEREF _Toc172038306 \h </w:instrText>
      </w:r>
      <w:r>
        <w:rPr>
          <w:noProof/>
        </w:rPr>
      </w:r>
      <w:r>
        <w:rPr>
          <w:noProof/>
        </w:rPr>
        <w:fldChar w:fldCharType="separate"/>
      </w:r>
      <w:r>
        <w:rPr>
          <w:noProof/>
        </w:rPr>
        <w:t>183</w:t>
      </w:r>
      <w:r>
        <w:rPr>
          <w:noProof/>
        </w:rPr>
        <w:fldChar w:fldCharType="end"/>
      </w:r>
    </w:p>
    <w:p w14:paraId="30525405" w14:textId="77777777" w:rsidR="00867545" w:rsidRPr="00E46E84" w:rsidRDefault="00867545">
      <w:pPr>
        <w:pStyle w:val="TOC4"/>
        <w:rPr>
          <w:rFonts w:ascii="Calibri" w:eastAsia="Times New Roman" w:hAnsi="Calibri"/>
          <w:noProof/>
          <w:kern w:val="2"/>
          <w:sz w:val="22"/>
          <w:szCs w:val="22"/>
          <w:lang w:eastAsia="en-GB"/>
        </w:rPr>
      </w:pPr>
      <w:r>
        <w:rPr>
          <w:noProof/>
        </w:rPr>
        <w:t>6.2.5.47</w:t>
      </w:r>
      <w:r w:rsidRPr="00E46E84">
        <w:rPr>
          <w:rFonts w:ascii="Calibri" w:eastAsia="Times New Roman" w:hAnsi="Calibri"/>
          <w:noProof/>
          <w:kern w:val="2"/>
          <w:sz w:val="22"/>
          <w:szCs w:val="22"/>
          <w:lang w:eastAsia="en-GB"/>
        </w:rPr>
        <w:tab/>
      </w:r>
      <w:r>
        <w:rPr>
          <w:noProof/>
        </w:rPr>
        <w:t>Semantics of &lt;pin-management-pine-join-accept&gt;</w:t>
      </w:r>
      <w:r>
        <w:rPr>
          <w:noProof/>
        </w:rPr>
        <w:tab/>
      </w:r>
      <w:r>
        <w:rPr>
          <w:noProof/>
        </w:rPr>
        <w:fldChar w:fldCharType="begin" w:fldLock="1"/>
      </w:r>
      <w:r>
        <w:rPr>
          <w:noProof/>
        </w:rPr>
        <w:instrText xml:space="preserve"> PAGEREF _Toc172038307 \h </w:instrText>
      </w:r>
      <w:r>
        <w:rPr>
          <w:noProof/>
        </w:rPr>
      </w:r>
      <w:r>
        <w:rPr>
          <w:noProof/>
        </w:rPr>
        <w:fldChar w:fldCharType="separate"/>
      </w:r>
      <w:r>
        <w:rPr>
          <w:noProof/>
        </w:rPr>
        <w:t>184</w:t>
      </w:r>
      <w:r>
        <w:rPr>
          <w:noProof/>
        </w:rPr>
        <w:fldChar w:fldCharType="end"/>
      </w:r>
    </w:p>
    <w:p w14:paraId="616E114A" w14:textId="77777777" w:rsidR="00867545" w:rsidRPr="00E46E84" w:rsidRDefault="00867545">
      <w:pPr>
        <w:pStyle w:val="TOC4"/>
        <w:rPr>
          <w:rFonts w:ascii="Calibri" w:eastAsia="Times New Roman" w:hAnsi="Calibri"/>
          <w:noProof/>
          <w:kern w:val="2"/>
          <w:sz w:val="22"/>
          <w:szCs w:val="22"/>
          <w:lang w:eastAsia="en-GB"/>
        </w:rPr>
      </w:pPr>
      <w:r>
        <w:rPr>
          <w:noProof/>
        </w:rPr>
        <w:t>6.2.5.48</w:t>
      </w:r>
      <w:r w:rsidRPr="00E46E84">
        <w:rPr>
          <w:rFonts w:ascii="Calibri" w:eastAsia="Times New Roman" w:hAnsi="Calibri"/>
          <w:noProof/>
          <w:kern w:val="2"/>
          <w:sz w:val="22"/>
          <w:szCs w:val="22"/>
          <w:lang w:eastAsia="en-GB"/>
        </w:rPr>
        <w:tab/>
      </w:r>
      <w:r>
        <w:rPr>
          <w:noProof/>
        </w:rPr>
        <w:t>Semantics of &lt;pin-management-pine-join-reject&gt;</w:t>
      </w:r>
      <w:r>
        <w:rPr>
          <w:noProof/>
        </w:rPr>
        <w:tab/>
      </w:r>
      <w:r>
        <w:rPr>
          <w:noProof/>
        </w:rPr>
        <w:fldChar w:fldCharType="begin" w:fldLock="1"/>
      </w:r>
      <w:r>
        <w:rPr>
          <w:noProof/>
        </w:rPr>
        <w:instrText xml:space="preserve"> PAGEREF _Toc172038308 \h </w:instrText>
      </w:r>
      <w:r>
        <w:rPr>
          <w:noProof/>
        </w:rPr>
      </w:r>
      <w:r>
        <w:rPr>
          <w:noProof/>
        </w:rPr>
        <w:fldChar w:fldCharType="separate"/>
      </w:r>
      <w:r>
        <w:rPr>
          <w:noProof/>
        </w:rPr>
        <w:t>184</w:t>
      </w:r>
      <w:r>
        <w:rPr>
          <w:noProof/>
        </w:rPr>
        <w:fldChar w:fldCharType="end"/>
      </w:r>
    </w:p>
    <w:p w14:paraId="569A3D0A" w14:textId="77777777" w:rsidR="00867545" w:rsidRPr="00E46E84" w:rsidRDefault="00867545">
      <w:pPr>
        <w:pStyle w:val="TOC4"/>
        <w:rPr>
          <w:rFonts w:ascii="Calibri" w:eastAsia="Times New Roman" w:hAnsi="Calibri"/>
          <w:noProof/>
          <w:kern w:val="2"/>
          <w:sz w:val="22"/>
          <w:szCs w:val="22"/>
          <w:lang w:eastAsia="en-GB"/>
        </w:rPr>
      </w:pPr>
      <w:r>
        <w:rPr>
          <w:noProof/>
        </w:rPr>
        <w:t>6.2.5.49</w:t>
      </w:r>
      <w:r w:rsidRPr="00E46E84">
        <w:rPr>
          <w:rFonts w:ascii="Calibri" w:eastAsia="Times New Roman" w:hAnsi="Calibri"/>
          <w:noProof/>
          <w:kern w:val="2"/>
          <w:sz w:val="22"/>
          <w:szCs w:val="22"/>
          <w:lang w:eastAsia="en-GB"/>
        </w:rPr>
        <w:tab/>
      </w:r>
      <w:r>
        <w:rPr>
          <w:noProof/>
        </w:rPr>
        <w:t>Semantics of &lt;pin-management-pine-leave-request&gt;</w:t>
      </w:r>
      <w:r>
        <w:rPr>
          <w:noProof/>
        </w:rPr>
        <w:tab/>
      </w:r>
      <w:r>
        <w:rPr>
          <w:noProof/>
        </w:rPr>
        <w:fldChar w:fldCharType="begin" w:fldLock="1"/>
      </w:r>
      <w:r>
        <w:rPr>
          <w:noProof/>
        </w:rPr>
        <w:instrText xml:space="preserve"> PAGEREF _Toc172038309 \h </w:instrText>
      </w:r>
      <w:r>
        <w:rPr>
          <w:noProof/>
        </w:rPr>
      </w:r>
      <w:r>
        <w:rPr>
          <w:noProof/>
        </w:rPr>
        <w:fldChar w:fldCharType="separate"/>
      </w:r>
      <w:r>
        <w:rPr>
          <w:noProof/>
        </w:rPr>
        <w:t>184</w:t>
      </w:r>
      <w:r>
        <w:rPr>
          <w:noProof/>
        </w:rPr>
        <w:fldChar w:fldCharType="end"/>
      </w:r>
    </w:p>
    <w:p w14:paraId="76249DD1" w14:textId="77777777" w:rsidR="00867545" w:rsidRPr="00E46E84" w:rsidRDefault="00867545">
      <w:pPr>
        <w:pStyle w:val="TOC4"/>
        <w:rPr>
          <w:rFonts w:ascii="Calibri" w:eastAsia="Times New Roman" w:hAnsi="Calibri"/>
          <w:noProof/>
          <w:kern w:val="2"/>
          <w:sz w:val="22"/>
          <w:szCs w:val="22"/>
          <w:lang w:eastAsia="en-GB"/>
        </w:rPr>
      </w:pPr>
      <w:r>
        <w:rPr>
          <w:noProof/>
        </w:rPr>
        <w:t>6.2.5.50</w:t>
      </w:r>
      <w:r w:rsidRPr="00E46E84">
        <w:rPr>
          <w:rFonts w:ascii="Calibri" w:eastAsia="Times New Roman" w:hAnsi="Calibri"/>
          <w:noProof/>
          <w:kern w:val="2"/>
          <w:sz w:val="22"/>
          <w:szCs w:val="22"/>
          <w:lang w:eastAsia="en-GB"/>
        </w:rPr>
        <w:tab/>
      </w:r>
      <w:r>
        <w:rPr>
          <w:noProof/>
        </w:rPr>
        <w:t>Semantics of &lt;pin-management-pine-leave-reject&gt;</w:t>
      </w:r>
      <w:r>
        <w:rPr>
          <w:noProof/>
        </w:rPr>
        <w:tab/>
      </w:r>
      <w:r>
        <w:rPr>
          <w:noProof/>
        </w:rPr>
        <w:fldChar w:fldCharType="begin" w:fldLock="1"/>
      </w:r>
      <w:r>
        <w:rPr>
          <w:noProof/>
        </w:rPr>
        <w:instrText xml:space="preserve"> PAGEREF _Toc172038310 \h </w:instrText>
      </w:r>
      <w:r>
        <w:rPr>
          <w:noProof/>
        </w:rPr>
      </w:r>
      <w:r>
        <w:rPr>
          <w:noProof/>
        </w:rPr>
        <w:fldChar w:fldCharType="separate"/>
      </w:r>
      <w:r>
        <w:rPr>
          <w:noProof/>
        </w:rPr>
        <w:t>184</w:t>
      </w:r>
      <w:r>
        <w:rPr>
          <w:noProof/>
        </w:rPr>
        <w:fldChar w:fldCharType="end"/>
      </w:r>
    </w:p>
    <w:p w14:paraId="75C75E6C" w14:textId="77777777" w:rsidR="00867545" w:rsidRPr="00E46E84" w:rsidRDefault="00867545">
      <w:pPr>
        <w:pStyle w:val="TOC4"/>
        <w:rPr>
          <w:rFonts w:ascii="Calibri" w:eastAsia="Times New Roman" w:hAnsi="Calibri"/>
          <w:noProof/>
          <w:kern w:val="2"/>
          <w:sz w:val="22"/>
          <w:szCs w:val="22"/>
          <w:lang w:eastAsia="en-GB"/>
        </w:rPr>
      </w:pPr>
      <w:r>
        <w:rPr>
          <w:noProof/>
        </w:rPr>
        <w:t>6.2.5.51</w:t>
      </w:r>
      <w:r w:rsidRPr="00E46E84">
        <w:rPr>
          <w:rFonts w:ascii="Calibri" w:eastAsia="Times New Roman" w:hAnsi="Calibri"/>
          <w:noProof/>
          <w:kern w:val="2"/>
          <w:sz w:val="22"/>
          <w:szCs w:val="22"/>
          <w:lang w:eastAsia="en-GB"/>
        </w:rPr>
        <w:tab/>
      </w:r>
      <w:r>
        <w:rPr>
          <w:noProof/>
        </w:rPr>
        <w:t>Semantics of &lt;pin-profile-query-request&gt;</w:t>
      </w:r>
      <w:r>
        <w:rPr>
          <w:noProof/>
        </w:rPr>
        <w:tab/>
      </w:r>
      <w:r>
        <w:rPr>
          <w:noProof/>
        </w:rPr>
        <w:fldChar w:fldCharType="begin" w:fldLock="1"/>
      </w:r>
      <w:r>
        <w:rPr>
          <w:noProof/>
        </w:rPr>
        <w:instrText xml:space="preserve"> PAGEREF _Toc172038311 \h </w:instrText>
      </w:r>
      <w:r>
        <w:rPr>
          <w:noProof/>
        </w:rPr>
      </w:r>
      <w:r>
        <w:rPr>
          <w:noProof/>
        </w:rPr>
        <w:fldChar w:fldCharType="separate"/>
      </w:r>
      <w:r>
        <w:rPr>
          <w:noProof/>
        </w:rPr>
        <w:t>185</w:t>
      </w:r>
      <w:r>
        <w:rPr>
          <w:noProof/>
        </w:rPr>
        <w:fldChar w:fldCharType="end"/>
      </w:r>
    </w:p>
    <w:p w14:paraId="7C7E4D0B" w14:textId="77777777" w:rsidR="00867545" w:rsidRPr="00E46E84" w:rsidRDefault="00867545">
      <w:pPr>
        <w:pStyle w:val="TOC4"/>
        <w:rPr>
          <w:rFonts w:ascii="Calibri" w:eastAsia="Times New Roman" w:hAnsi="Calibri"/>
          <w:noProof/>
          <w:kern w:val="2"/>
          <w:sz w:val="22"/>
          <w:szCs w:val="22"/>
          <w:lang w:eastAsia="en-GB"/>
        </w:rPr>
      </w:pPr>
      <w:r>
        <w:rPr>
          <w:noProof/>
        </w:rPr>
        <w:t>6.2.5.52</w:t>
      </w:r>
      <w:r w:rsidRPr="00E46E84">
        <w:rPr>
          <w:rFonts w:ascii="Calibri" w:eastAsia="Times New Roman" w:hAnsi="Calibri"/>
          <w:noProof/>
          <w:kern w:val="2"/>
          <w:sz w:val="22"/>
          <w:szCs w:val="22"/>
          <w:lang w:eastAsia="en-GB"/>
        </w:rPr>
        <w:tab/>
      </w:r>
      <w:r>
        <w:rPr>
          <w:noProof/>
        </w:rPr>
        <w:t>Semantics of &lt;pin-profile-query-accept&gt;</w:t>
      </w:r>
      <w:r>
        <w:rPr>
          <w:noProof/>
        </w:rPr>
        <w:tab/>
      </w:r>
      <w:r>
        <w:rPr>
          <w:noProof/>
        </w:rPr>
        <w:fldChar w:fldCharType="begin" w:fldLock="1"/>
      </w:r>
      <w:r>
        <w:rPr>
          <w:noProof/>
        </w:rPr>
        <w:instrText xml:space="preserve"> PAGEREF _Toc172038312 \h </w:instrText>
      </w:r>
      <w:r>
        <w:rPr>
          <w:noProof/>
        </w:rPr>
      </w:r>
      <w:r>
        <w:rPr>
          <w:noProof/>
        </w:rPr>
        <w:fldChar w:fldCharType="separate"/>
      </w:r>
      <w:r>
        <w:rPr>
          <w:noProof/>
        </w:rPr>
        <w:t>185</w:t>
      </w:r>
      <w:r>
        <w:rPr>
          <w:noProof/>
        </w:rPr>
        <w:fldChar w:fldCharType="end"/>
      </w:r>
    </w:p>
    <w:p w14:paraId="145E89EC" w14:textId="77777777" w:rsidR="00867545" w:rsidRPr="00E46E84" w:rsidRDefault="00867545">
      <w:pPr>
        <w:pStyle w:val="TOC4"/>
        <w:rPr>
          <w:rFonts w:ascii="Calibri" w:eastAsia="Times New Roman" w:hAnsi="Calibri"/>
          <w:noProof/>
          <w:kern w:val="2"/>
          <w:sz w:val="22"/>
          <w:szCs w:val="22"/>
          <w:lang w:eastAsia="en-GB"/>
        </w:rPr>
      </w:pPr>
      <w:r>
        <w:rPr>
          <w:noProof/>
        </w:rPr>
        <w:t>6.2.5.53</w:t>
      </w:r>
      <w:r w:rsidRPr="00E46E84">
        <w:rPr>
          <w:rFonts w:ascii="Calibri" w:eastAsia="Times New Roman" w:hAnsi="Calibri"/>
          <w:noProof/>
          <w:kern w:val="2"/>
          <w:sz w:val="22"/>
          <w:szCs w:val="22"/>
          <w:lang w:eastAsia="en-GB"/>
        </w:rPr>
        <w:tab/>
      </w:r>
      <w:r>
        <w:rPr>
          <w:noProof/>
        </w:rPr>
        <w:t>Semantics of &lt;pin-profile-query-reject&gt;</w:t>
      </w:r>
      <w:r>
        <w:rPr>
          <w:noProof/>
        </w:rPr>
        <w:tab/>
      </w:r>
      <w:r>
        <w:rPr>
          <w:noProof/>
        </w:rPr>
        <w:fldChar w:fldCharType="begin" w:fldLock="1"/>
      </w:r>
      <w:r>
        <w:rPr>
          <w:noProof/>
        </w:rPr>
        <w:instrText xml:space="preserve"> PAGEREF _Toc172038313 \h </w:instrText>
      </w:r>
      <w:r>
        <w:rPr>
          <w:noProof/>
        </w:rPr>
      </w:r>
      <w:r>
        <w:rPr>
          <w:noProof/>
        </w:rPr>
        <w:fldChar w:fldCharType="separate"/>
      </w:r>
      <w:r>
        <w:rPr>
          <w:noProof/>
        </w:rPr>
        <w:t>185</w:t>
      </w:r>
      <w:r>
        <w:rPr>
          <w:noProof/>
        </w:rPr>
        <w:fldChar w:fldCharType="end"/>
      </w:r>
    </w:p>
    <w:p w14:paraId="09DDDE02" w14:textId="77777777" w:rsidR="00867545" w:rsidRPr="00E46E84" w:rsidRDefault="00867545">
      <w:pPr>
        <w:pStyle w:val="TOC4"/>
        <w:rPr>
          <w:rFonts w:ascii="Calibri" w:eastAsia="Times New Roman" w:hAnsi="Calibri"/>
          <w:noProof/>
          <w:kern w:val="2"/>
          <w:sz w:val="22"/>
          <w:szCs w:val="22"/>
          <w:lang w:eastAsia="en-GB"/>
        </w:rPr>
      </w:pPr>
      <w:r>
        <w:rPr>
          <w:noProof/>
        </w:rPr>
        <w:t>6.2.5.53</w:t>
      </w:r>
      <w:r w:rsidRPr="00E46E84">
        <w:rPr>
          <w:rFonts w:ascii="Calibri" w:eastAsia="Times New Roman" w:hAnsi="Calibri"/>
          <w:noProof/>
          <w:kern w:val="2"/>
          <w:sz w:val="22"/>
          <w:szCs w:val="22"/>
          <w:lang w:eastAsia="en-GB"/>
        </w:rPr>
        <w:tab/>
      </w:r>
      <w:r>
        <w:rPr>
          <w:noProof/>
        </w:rPr>
        <w:t>Semantics of &lt;pin-heartbeat&gt;</w:t>
      </w:r>
      <w:r>
        <w:rPr>
          <w:noProof/>
        </w:rPr>
        <w:tab/>
      </w:r>
      <w:r>
        <w:rPr>
          <w:noProof/>
        </w:rPr>
        <w:fldChar w:fldCharType="begin" w:fldLock="1"/>
      </w:r>
      <w:r>
        <w:rPr>
          <w:noProof/>
        </w:rPr>
        <w:instrText xml:space="preserve"> PAGEREF _Toc172038314 \h </w:instrText>
      </w:r>
      <w:r>
        <w:rPr>
          <w:noProof/>
        </w:rPr>
      </w:r>
      <w:r>
        <w:rPr>
          <w:noProof/>
        </w:rPr>
        <w:fldChar w:fldCharType="separate"/>
      </w:r>
      <w:r>
        <w:rPr>
          <w:noProof/>
        </w:rPr>
        <w:t>185</w:t>
      </w:r>
      <w:r>
        <w:rPr>
          <w:noProof/>
        </w:rPr>
        <w:fldChar w:fldCharType="end"/>
      </w:r>
    </w:p>
    <w:p w14:paraId="1F9A99D7" w14:textId="77777777" w:rsidR="00867545" w:rsidRPr="00E46E84" w:rsidRDefault="00867545">
      <w:pPr>
        <w:pStyle w:val="TOC4"/>
        <w:rPr>
          <w:rFonts w:ascii="Calibri" w:eastAsia="Times New Roman" w:hAnsi="Calibri"/>
          <w:noProof/>
          <w:kern w:val="2"/>
          <w:sz w:val="22"/>
          <w:szCs w:val="22"/>
          <w:lang w:eastAsia="en-GB"/>
        </w:rPr>
      </w:pPr>
      <w:r>
        <w:rPr>
          <w:noProof/>
        </w:rPr>
        <w:t>6.2.5.54</w:t>
      </w:r>
      <w:r w:rsidRPr="00E46E84">
        <w:rPr>
          <w:rFonts w:ascii="Calibri" w:eastAsia="Times New Roman" w:hAnsi="Calibri"/>
          <w:noProof/>
          <w:kern w:val="2"/>
          <w:sz w:val="22"/>
          <w:szCs w:val="22"/>
          <w:lang w:eastAsia="en-GB"/>
        </w:rPr>
        <w:tab/>
      </w:r>
      <w:r>
        <w:rPr>
          <w:noProof/>
        </w:rPr>
        <w:t>Semantics of &lt;pin-</w:t>
      </w:r>
      <w:r>
        <w:rPr>
          <w:noProof/>
          <w:lang w:eastAsia="zh-CN"/>
        </w:rPr>
        <w:t>service</w:t>
      </w:r>
      <w:r>
        <w:rPr>
          <w:noProof/>
        </w:rPr>
        <w:t>-registration-request&gt;</w:t>
      </w:r>
      <w:r>
        <w:rPr>
          <w:noProof/>
        </w:rPr>
        <w:tab/>
      </w:r>
      <w:r>
        <w:rPr>
          <w:noProof/>
        </w:rPr>
        <w:fldChar w:fldCharType="begin" w:fldLock="1"/>
      </w:r>
      <w:r>
        <w:rPr>
          <w:noProof/>
        </w:rPr>
        <w:instrText xml:space="preserve"> PAGEREF _Toc172038315 \h </w:instrText>
      </w:r>
      <w:r>
        <w:rPr>
          <w:noProof/>
        </w:rPr>
      </w:r>
      <w:r>
        <w:rPr>
          <w:noProof/>
        </w:rPr>
        <w:fldChar w:fldCharType="separate"/>
      </w:r>
      <w:r>
        <w:rPr>
          <w:noProof/>
        </w:rPr>
        <w:t>185</w:t>
      </w:r>
      <w:r>
        <w:rPr>
          <w:noProof/>
        </w:rPr>
        <w:fldChar w:fldCharType="end"/>
      </w:r>
    </w:p>
    <w:p w14:paraId="090C9FE8" w14:textId="77777777" w:rsidR="00867545" w:rsidRPr="00E46E84" w:rsidRDefault="00867545">
      <w:pPr>
        <w:pStyle w:val="TOC4"/>
        <w:rPr>
          <w:rFonts w:ascii="Calibri" w:eastAsia="Times New Roman" w:hAnsi="Calibri"/>
          <w:noProof/>
          <w:kern w:val="2"/>
          <w:sz w:val="22"/>
          <w:szCs w:val="22"/>
          <w:lang w:eastAsia="en-GB"/>
        </w:rPr>
      </w:pPr>
      <w:r>
        <w:rPr>
          <w:noProof/>
        </w:rPr>
        <w:t>6.2.5.55</w:t>
      </w:r>
      <w:r w:rsidRPr="00E46E84">
        <w:rPr>
          <w:rFonts w:ascii="Calibri" w:eastAsia="Times New Roman" w:hAnsi="Calibri"/>
          <w:noProof/>
          <w:kern w:val="2"/>
          <w:sz w:val="22"/>
          <w:szCs w:val="22"/>
          <w:lang w:eastAsia="en-GB"/>
        </w:rPr>
        <w:tab/>
      </w:r>
      <w:r>
        <w:rPr>
          <w:noProof/>
        </w:rPr>
        <w:t>Semantics of &lt;pin-</w:t>
      </w:r>
      <w:r>
        <w:rPr>
          <w:noProof/>
          <w:lang w:eastAsia="zh-CN"/>
        </w:rPr>
        <w:t>service</w:t>
      </w:r>
      <w:r>
        <w:rPr>
          <w:noProof/>
        </w:rPr>
        <w:t>-registration-accept&gt;</w:t>
      </w:r>
      <w:r>
        <w:rPr>
          <w:noProof/>
        </w:rPr>
        <w:tab/>
      </w:r>
      <w:r>
        <w:rPr>
          <w:noProof/>
        </w:rPr>
        <w:fldChar w:fldCharType="begin" w:fldLock="1"/>
      </w:r>
      <w:r>
        <w:rPr>
          <w:noProof/>
        </w:rPr>
        <w:instrText xml:space="preserve"> PAGEREF _Toc172038316 \h </w:instrText>
      </w:r>
      <w:r>
        <w:rPr>
          <w:noProof/>
        </w:rPr>
      </w:r>
      <w:r>
        <w:rPr>
          <w:noProof/>
        </w:rPr>
        <w:fldChar w:fldCharType="separate"/>
      </w:r>
      <w:r>
        <w:rPr>
          <w:noProof/>
        </w:rPr>
        <w:t>186</w:t>
      </w:r>
      <w:r>
        <w:rPr>
          <w:noProof/>
        </w:rPr>
        <w:fldChar w:fldCharType="end"/>
      </w:r>
    </w:p>
    <w:p w14:paraId="445F2FBE" w14:textId="77777777" w:rsidR="00867545" w:rsidRPr="00E46E84" w:rsidRDefault="00867545">
      <w:pPr>
        <w:pStyle w:val="TOC4"/>
        <w:rPr>
          <w:rFonts w:ascii="Calibri" w:eastAsia="Times New Roman" w:hAnsi="Calibri"/>
          <w:noProof/>
          <w:kern w:val="2"/>
          <w:sz w:val="22"/>
          <w:szCs w:val="22"/>
          <w:lang w:eastAsia="en-GB"/>
        </w:rPr>
      </w:pPr>
      <w:r>
        <w:rPr>
          <w:noProof/>
        </w:rPr>
        <w:t>6.2.5.56</w:t>
      </w:r>
      <w:r w:rsidRPr="00E46E84">
        <w:rPr>
          <w:rFonts w:ascii="Calibri" w:eastAsia="Times New Roman" w:hAnsi="Calibri"/>
          <w:noProof/>
          <w:kern w:val="2"/>
          <w:sz w:val="22"/>
          <w:szCs w:val="22"/>
          <w:lang w:eastAsia="en-GB"/>
        </w:rPr>
        <w:tab/>
      </w:r>
      <w:r>
        <w:rPr>
          <w:noProof/>
        </w:rPr>
        <w:t>Semantics of &lt;pin-</w:t>
      </w:r>
      <w:r>
        <w:rPr>
          <w:noProof/>
          <w:lang w:eastAsia="zh-CN"/>
        </w:rPr>
        <w:t>service</w:t>
      </w:r>
      <w:r>
        <w:rPr>
          <w:noProof/>
        </w:rPr>
        <w:t>-registration-reject&gt;</w:t>
      </w:r>
      <w:r>
        <w:rPr>
          <w:noProof/>
        </w:rPr>
        <w:tab/>
      </w:r>
      <w:r>
        <w:rPr>
          <w:noProof/>
        </w:rPr>
        <w:fldChar w:fldCharType="begin" w:fldLock="1"/>
      </w:r>
      <w:r>
        <w:rPr>
          <w:noProof/>
        </w:rPr>
        <w:instrText xml:space="preserve"> PAGEREF _Toc172038317 \h </w:instrText>
      </w:r>
      <w:r>
        <w:rPr>
          <w:noProof/>
        </w:rPr>
      </w:r>
      <w:r>
        <w:rPr>
          <w:noProof/>
        </w:rPr>
        <w:fldChar w:fldCharType="separate"/>
      </w:r>
      <w:r>
        <w:rPr>
          <w:noProof/>
        </w:rPr>
        <w:t>186</w:t>
      </w:r>
      <w:r>
        <w:rPr>
          <w:noProof/>
        </w:rPr>
        <w:fldChar w:fldCharType="end"/>
      </w:r>
    </w:p>
    <w:p w14:paraId="12B7692A" w14:textId="77777777" w:rsidR="00867545" w:rsidRPr="00E46E84" w:rsidRDefault="00867545">
      <w:pPr>
        <w:pStyle w:val="TOC4"/>
        <w:rPr>
          <w:rFonts w:ascii="Calibri" w:eastAsia="Times New Roman" w:hAnsi="Calibri"/>
          <w:noProof/>
          <w:kern w:val="2"/>
          <w:sz w:val="22"/>
          <w:szCs w:val="22"/>
          <w:lang w:eastAsia="en-GB"/>
        </w:rPr>
      </w:pPr>
      <w:r>
        <w:rPr>
          <w:noProof/>
        </w:rPr>
        <w:t>6.2.5.57</w:t>
      </w:r>
      <w:r w:rsidRPr="00E46E84">
        <w:rPr>
          <w:rFonts w:ascii="Calibri" w:eastAsia="Times New Roman" w:hAnsi="Calibri"/>
          <w:noProof/>
          <w:kern w:val="2"/>
          <w:sz w:val="22"/>
          <w:szCs w:val="22"/>
          <w:lang w:eastAsia="en-GB"/>
        </w:rPr>
        <w:tab/>
      </w:r>
      <w:r>
        <w:rPr>
          <w:noProof/>
        </w:rPr>
        <w:t>Semantics of &lt;pin-</w:t>
      </w:r>
      <w:r>
        <w:rPr>
          <w:noProof/>
          <w:lang w:eastAsia="zh-CN"/>
        </w:rPr>
        <w:t>service</w:t>
      </w:r>
      <w:r>
        <w:rPr>
          <w:noProof/>
        </w:rPr>
        <w:t>-deregistration-request&gt;</w:t>
      </w:r>
      <w:r>
        <w:rPr>
          <w:noProof/>
        </w:rPr>
        <w:tab/>
      </w:r>
      <w:r>
        <w:rPr>
          <w:noProof/>
        </w:rPr>
        <w:fldChar w:fldCharType="begin" w:fldLock="1"/>
      </w:r>
      <w:r>
        <w:rPr>
          <w:noProof/>
        </w:rPr>
        <w:instrText xml:space="preserve"> PAGEREF _Toc172038318 \h </w:instrText>
      </w:r>
      <w:r>
        <w:rPr>
          <w:noProof/>
        </w:rPr>
      </w:r>
      <w:r>
        <w:rPr>
          <w:noProof/>
        </w:rPr>
        <w:fldChar w:fldCharType="separate"/>
      </w:r>
      <w:r>
        <w:rPr>
          <w:noProof/>
        </w:rPr>
        <w:t>186</w:t>
      </w:r>
      <w:r>
        <w:rPr>
          <w:noProof/>
        </w:rPr>
        <w:fldChar w:fldCharType="end"/>
      </w:r>
    </w:p>
    <w:p w14:paraId="214A1B45" w14:textId="77777777" w:rsidR="00867545" w:rsidRPr="00E46E84" w:rsidRDefault="00867545">
      <w:pPr>
        <w:pStyle w:val="TOC4"/>
        <w:rPr>
          <w:rFonts w:ascii="Calibri" w:eastAsia="Times New Roman" w:hAnsi="Calibri"/>
          <w:noProof/>
          <w:kern w:val="2"/>
          <w:sz w:val="22"/>
          <w:szCs w:val="22"/>
          <w:lang w:eastAsia="en-GB"/>
        </w:rPr>
      </w:pPr>
      <w:r>
        <w:rPr>
          <w:noProof/>
        </w:rPr>
        <w:t>6.2.5.58</w:t>
      </w:r>
      <w:r w:rsidRPr="00E46E84">
        <w:rPr>
          <w:rFonts w:ascii="Calibri" w:eastAsia="Times New Roman" w:hAnsi="Calibri"/>
          <w:noProof/>
          <w:kern w:val="2"/>
          <w:sz w:val="22"/>
          <w:szCs w:val="22"/>
          <w:lang w:eastAsia="en-GB"/>
        </w:rPr>
        <w:tab/>
      </w:r>
      <w:r>
        <w:rPr>
          <w:noProof/>
        </w:rPr>
        <w:t>Semantics of &lt;pin-</w:t>
      </w:r>
      <w:r>
        <w:rPr>
          <w:noProof/>
          <w:lang w:eastAsia="zh-CN"/>
        </w:rPr>
        <w:t>service</w:t>
      </w:r>
      <w:r>
        <w:rPr>
          <w:noProof/>
        </w:rPr>
        <w:t>-deregistration-accept&gt;</w:t>
      </w:r>
      <w:r>
        <w:rPr>
          <w:noProof/>
        </w:rPr>
        <w:tab/>
      </w:r>
      <w:r>
        <w:rPr>
          <w:noProof/>
        </w:rPr>
        <w:fldChar w:fldCharType="begin" w:fldLock="1"/>
      </w:r>
      <w:r>
        <w:rPr>
          <w:noProof/>
        </w:rPr>
        <w:instrText xml:space="preserve"> PAGEREF _Toc172038319 \h </w:instrText>
      </w:r>
      <w:r>
        <w:rPr>
          <w:noProof/>
        </w:rPr>
      </w:r>
      <w:r>
        <w:rPr>
          <w:noProof/>
        </w:rPr>
        <w:fldChar w:fldCharType="separate"/>
      </w:r>
      <w:r>
        <w:rPr>
          <w:noProof/>
        </w:rPr>
        <w:t>186</w:t>
      </w:r>
      <w:r>
        <w:rPr>
          <w:noProof/>
        </w:rPr>
        <w:fldChar w:fldCharType="end"/>
      </w:r>
    </w:p>
    <w:p w14:paraId="3304E395" w14:textId="77777777" w:rsidR="00867545" w:rsidRPr="00E46E84" w:rsidRDefault="00867545">
      <w:pPr>
        <w:pStyle w:val="TOC4"/>
        <w:rPr>
          <w:rFonts w:ascii="Calibri" w:eastAsia="Times New Roman" w:hAnsi="Calibri"/>
          <w:noProof/>
          <w:kern w:val="2"/>
          <w:sz w:val="22"/>
          <w:szCs w:val="22"/>
          <w:lang w:eastAsia="en-GB"/>
        </w:rPr>
      </w:pPr>
      <w:r>
        <w:rPr>
          <w:noProof/>
        </w:rPr>
        <w:t>6.2.5.59</w:t>
      </w:r>
      <w:r w:rsidRPr="00E46E84">
        <w:rPr>
          <w:rFonts w:ascii="Calibri" w:eastAsia="Times New Roman" w:hAnsi="Calibri"/>
          <w:noProof/>
          <w:kern w:val="2"/>
          <w:sz w:val="22"/>
          <w:szCs w:val="22"/>
          <w:lang w:eastAsia="en-GB"/>
        </w:rPr>
        <w:tab/>
      </w:r>
      <w:r>
        <w:rPr>
          <w:noProof/>
        </w:rPr>
        <w:t>Semantics of &lt;pin-</w:t>
      </w:r>
      <w:r>
        <w:rPr>
          <w:noProof/>
          <w:lang w:eastAsia="zh-CN"/>
        </w:rPr>
        <w:t>service</w:t>
      </w:r>
      <w:r>
        <w:rPr>
          <w:noProof/>
        </w:rPr>
        <w:t>-deregistration-reject&gt;</w:t>
      </w:r>
      <w:r>
        <w:rPr>
          <w:noProof/>
        </w:rPr>
        <w:tab/>
      </w:r>
      <w:r>
        <w:rPr>
          <w:noProof/>
        </w:rPr>
        <w:fldChar w:fldCharType="begin" w:fldLock="1"/>
      </w:r>
      <w:r>
        <w:rPr>
          <w:noProof/>
        </w:rPr>
        <w:instrText xml:space="preserve"> PAGEREF _Toc172038320 \h </w:instrText>
      </w:r>
      <w:r>
        <w:rPr>
          <w:noProof/>
        </w:rPr>
      </w:r>
      <w:r>
        <w:rPr>
          <w:noProof/>
        </w:rPr>
        <w:fldChar w:fldCharType="separate"/>
      </w:r>
      <w:r>
        <w:rPr>
          <w:noProof/>
        </w:rPr>
        <w:t>187</w:t>
      </w:r>
      <w:r>
        <w:rPr>
          <w:noProof/>
        </w:rPr>
        <w:fldChar w:fldCharType="end"/>
      </w:r>
    </w:p>
    <w:p w14:paraId="5D9BA9D6" w14:textId="77777777" w:rsidR="00867545" w:rsidRPr="00E46E84" w:rsidRDefault="00867545">
      <w:pPr>
        <w:pStyle w:val="TOC4"/>
        <w:rPr>
          <w:rFonts w:ascii="Calibri" w:eastAsia="Times New Roman" w:hAnsi="Calibri"/>
          <w:noProof/>
          <w:kern w:val="2"/>
          <w:sz w:val="22"/>
          <w:szCs w:val="22"/>
          <w:lang w:eastAsia="en-GB"/>
        </w:rPr>
      </w:pPr>
      <w:r>
        <w:rPr>
          <w:noProof/>
        </w:rPr>
        <w:t>6.2.5.60</w:t>
      </w:r>
      <w:r w:rsidRPr="00E46E84">
        <w:rPr>
          <w:rFonts w:ascii="Calibri" w:eastAsia="Times New Roman" w:hAnsi="Calibri"/>
          <w:noProof/>
          <w:kern w:val="2"/>
          <w:sz w:val="22"/>
          <w:szCs w:val="22"/>
          <w:lang w:eastAsia="en-GB"/>
        </w:rPr>
        <w:tab/>
      </w:r>
      <w:r>
        <w:rPr>
          <w:noProof/>
        </w:rPr>
        <w:t>Semantics of &lt;pin-connectivity-subscribe-request&gt;</w:t>
      </w:r>
      <w:r>
        <w:rPr>
          <w:noProof/>
        </w:rPr>
        <w:tab/>
      </w:r>
      <w:r>
        <w:rPr>
          <w:noProof/>
        </w:rPr>
        <w:fldChar w:fldCharType="begin" w:fldLock="1"/>
      </w:r>
      <w:r>
        <w:rPr>
          <w:noProof/>
        </w:rPr>
        <w:instrText xml:space="preserve"> PAGEREF _Toc172038321 \h </w:instrText>
      </w:r>
      <w:r>
        <w:rPr>
          <w:noProof/>
        </w:rPr>
      </w:r>
      <w:r>
        <w:rPr>
          <w:noProof/>
        </w:rPr>
        <w:fldChar w:fldCharType="separate"/>
      </w:r>
      <w:r>
        <w:rPr>
          <w:noProof/>
        </w:rPr>
        <w:t>187</w:t>
      </w:r>
      <w:r>
        <w:rPr>
          <w:noProof/>
        </w:rPr>
        <w:fldChar w:fldCharType="end"/>
      </w:r>
    </w:p>
    <w:p w14:paraId="37CF675C" w14:textId="77777777" w:rsidR="00867545" w:rsidRPr="00E46E84" w:rsidRDefault="00867545">
      <w:pPr>
        <w:pStyle w:val="TOC4"/>
        <w:rPr>
          <w:rFonts w:ascii="Calibri" w:eastAsia="Times New Roman" w:hAnsi="Calibri"/>
          <w:noProof/>
          <w:kern w:val="2"/>
          <w:sz w:val="22"/>
          <w:szCs w:val="22"/>
          <w:lang w:eastAsia="en-GB"/>
        </w:rPr>
      </w:pPr>
      <w:r>
        <w:rPr>
          <w:noProof/>
        </w:rPr>
        <w:t>6.2.5.60</w:t>
      </w:r>
      <w:r w:rsidRPr="00E46E84">
        <w:rPr>
          <w:rFonts w:ascii="Calibri" w:eastAsia="Times New Roman" w:hAnsi="Calibri"/>
          <w:noProof/>
          <w:kern w:val="2"/>
          <w:sz w:val="22"/>
          <w:szCs w:val="22"/>
          <w:lang w:eastAsia="en-GB"/>
        </w:rPr>
        <w:tab/>
      </w:r>
      <w:r>
        <w:rPr>
          <w:noProof/>
        </w:rPr>
        <w:t>Semantics of &lt;pin-connectivity-subscribe-accept&gt;</w:t>
      </w:r>
      <w:r>
        <w:rPr>
          <w:noProof/>
        </w:rPr>
        <w:tab/>
      </w:r>
      <w:r>
        <w:rPr>
          <w:noProof/>
        </w:rPr>
        <w:fldChar w:fldCharType="begin" w:fldLock="1"/>
      </w:r>
      <w:r>
        <w:rPr>
          <w:noProof/>
        </w:rPr>
        <w:instrText xml:space="preserve"> PAGEREF _Toc172038322 \h </w:instrText>
      </w:r>
      <w:r>
        <w:rPr>
          <w:noProof/>
        </w:rPr>
      </w:r>
      <w:r>
        <w:rPr>
          <w:noProof/>
        </w:rPr>
        <w:fldChar w:fldCharType="separate"/>
      </w:r>
      <w:r>
        <w:rPr>
          <w:noProof/>
        </w:rPr>
        <w:t>187</w:t>
      </w:r>
      <w:r>
        <w:rPr>
          <w:noProof/>
        </w:rPr>
        <w:fldChar w:fldCharType="end"/>
      </w:r>
    </w:p>
    <w:p w14:paraId="2ABD0E7D" w14:textId="77777777" w:rsidR="00867545" w:rsidRPr="00E46E84" w:rsidRDefault="00867545">
      <w:pPr>
        <w:pStyle w:val="TOC4"/>
        <w:rPr>
          <w:rFonts w:ascii="Calibri" w:eastAsia="Times New Roman" w:hAnsi="Calibri"/>
          <w:noProof/>
          <w:kern w:val="2"/>
          <w:sz w:val="22"/>
          <w:szCs w:val="22"/>
          <w:lang w:eastAsia="en-GB"/>
        </w:rPr>
      </w:pPr>
      <w:r>
        <w:rPr>
          <w:noProof/>
        </w:rPr>
        <w:t>6.2.5.61</w:t>
      </w:r>
      <w:r w:rsidRPr="00E46E84">
        <w:rPr>
          <w:rFonts w:ascii="Calibri" w:eastAsia="Times New Roman" w:hAnsi="Calibri"/>
          <w:noProof/>
          <w:kern w:val="2"/>
          <w:sz w:val="22"/>
          <w:szCs w:val="22"/>
          <w:lang w:eastAsia="en-GB"/>
        </w:rPr>
        <w:tab/>
      </w:r>
      <w:r>
        <w:rPr>
          <w:noProof/>
        </w:rPr>
        <w:t>Semantics of &lt;pin-connectivity-subscribe-reject&gt;</w:t>
      </w:r>
      <w:r>
        <w:rPr>
          <w:noProof/>
        </w:rPr>
        <w:tab/>
      </w:r>
      <w:r>
        <w:rPr>
          <w:noProof/>
        </w:rPr>
        <w:fldChar w:fldCharType="begin" w:fldLock="1"/>
      </w:r>
      <w:r>
        <w:rPr>
          <w:noProof/>
        </w:rPr>
        <w:instrText xml:space="preserve"> PAGEREF _Toc172038323 \h </w:instrText>
      </w:r>
      <w:r>
        <w:rPr>
          <w:noProof/>
        </w:rPr>
      </w:r>
      <w:r>
        <w:rPr>
          <w:noProof/>
        </w:rPr>
        <w:fldChar w:fldCharType="separate"/>
      </w:r>
      <w:r>
        <w:rPr>
          <w:noProof/>
        </w:rPr>
        <w:t>187</w:t>
      </w:r>
      <w:r>
        <w:rPr>
          <w:noProof/>
        </w:rPr>
        <w:fldChar w:fldCharType="end"/>
      </w:r>
    </w:p>
    <w:p w14:paraId="31E191A0" w14:textId="77777777" w:rsidR="00867545" w:rsidRPr="00E46E84" w:rsidRDefault="00867545">
      <w:pPr>
        <w:pStyle w:val="TOC4"/>
        <w:rPr>
          <w:rFonts w:ascii="Calibri" w:eastAsia="Times New Roman" w:hAnsi="Calibri"/>
          <w:noProof/>
          <w:kern w:val="2"/>
          <w:sz w:val="22"/>
          <w:szCs w:val="22"/>
          <w:lang w:eastAsia="en-GB"/>
        </w:rPr>
      </w:pPr>
      <w:r>
        <w:rPr>
          <w:noProof/>
        </w:rPr>
        <w:t>6.2.5.62</w:t>
      </w:r>
      <w:r w:rsidRPr="00E46E84">
        <w:rPr>
          <w:rFonts w:ascii="Calibri" w:eastAsia="Times New Roman" w:hAnsi="Calibri"/>
          <w:noProof/>
          <w:kern w:val="2"/>
          <w:sz w:val="22"/>
          <w:szCs w:val="22"/>
          <w:lang w:eastAsia="en-GB"/>
        </w:rPr>
        <w:tab/>
      </w:r>
      <w:r>
        <w:rPr>
          <w:noProof/>
        </w:rPr>
        <w:t>Semantics of &lt;pin-connectivity-notify&gt;</w:t>
      </w:r>
      <w:r>
        <w:rPr>
          <w:noProof/>
        </w:rPr>
        <w:tab/>
      </w:r>
      <w:r>
        <w:rPr>
          <w:noProof/>
        </w:rPr>
        <w:fldChar w:fldCharType="begin" w:fldLock="1"/>
      </w:r>
      <w:r>
        <w:rPr>
          <w:noProof/>
        </w:rPr>
        <w:instrText xml:space="preserve"> PAGEREF _Toc172038324 \h </w:instrText>
      </w:r>
      <w:r>
        <w:rPr>
          <w:noProof/>
        </w:rPr>
      </w:r>
      <w:r>
        <w:rPr>
          <w:noProof/>
        </w:rPr>
        <w:fldChar w:fldCharType="separate"/>
      </w:r>
      <w:r>
        <w:rPr>
          <w:noProof/>
        </w:rPr>
        <w:t>188</w:t>
      </w:r>
      <w:r>
        <w:rPr>
          <w:noProof/>
        </w:rPr>
        <w:fldChar w:fldCharType="end"/>
      </w:r>
    </w:p>
    <w:p w14:paraId="359C7427" w14:textId="77777777" w:rsidR="00867545" w:rsidRPr="00E46E84" w:rsidRDefault="00867545">
      <w:pPr>
        <w:pStyle w:val="TOC4"/>
        <w:rPr>
          <w:rFonts w:ascii="Calibri" w:eastAsia="Times New Roman" w:hAnsi="Calibri"/>
          <w:noProof/>
          <w:kern w:val="2"/>
          <w:sz w:val="22"/>
          <w:szCs w:val="22"/>
          <w:lang w:eastAsia="en-GB"/>
        </w:rPr>
      </w:pPr>
      <w:r>
        <w:rPr>
          <w:noProof/>
        </w:rPr>
        <w:t>6.2.5.63</w:t>
      </w:r>
      <w:r w:rsidRPr="00E46E84">
        <w:rPr>
          <w:rFonts w:ascii="Calibri" w:eastAsia="Times New Roman" w:hAnsi="Calibri"/>
          <w:noProof/>
          <w:kern w:val="2"/>
          <w:sz w:val="22"/>
          <w:szCs w:val="22"/>
          <w:lang w:eastAsia="en-GB"/>
        </w:rPr>
        <w:tab/>
      </w:r>
      <w:r>
        <w:rPr>
          <w:noProof/>
        </w:rPr>
        <w:t>Semantics of &lt;pin-connectivity-notify-reject&gt;</w:t>
      </w:r>
      <w:r>
        <w:rPr>
          <w:noProof/>
        </w:rPr>
        <w:tab/>
      </w:r>
      <w:r>
        <w:rPr>
          <w:noProof/>
        </w:rPr>
        <w:fldChar w:fldCharType="begin" w:fldLock="1"/>
      </w:r>
      <w:r>
        <w:rPr>
          <w:noProof/>
        </w:rPr>
        <w:instrText xml:space="preserve"> PAGEREF _Toc172038325 \h </w:instrText>
      </w:r>
      <w:r>
        <w:rPr>
          <w:noProof/>
        </w:rPr>
      </w:r>
      <w:r>
        <w:rPr>
          <w:noProof/>
        </w:rPr>
        <w:fldChar w:fldCharType="separate"/>
      </w:r>
      <w:r>
        <w:rPr>
          <w:noProof/>
        </w:rPr>
        <w:t>188</w:t>
      </w:r>
      <w:r>
        <w:rPr>
          <w:noProof/>
        </w:rPr>
        <w:fldChar w:fldCharType="end"/>
      </w:r>
    </w:p>
    <w:p w14:paraId="4E20CB84" w14:textId="77777777" w:rsidR="00867545" w:rsidRPr="00E46E84" w:rsidRDefault="00867545">
      <w:pPr>
        <w:pStyle w:val="TOC4"/>
        <w:rPr>
          <w:rFonts w:ascii="Calibri" w:eastAsia="Times New Roman" w:hAnsi="Calibri"/>
          <w:noProof/>
          <w:kern w:val="2"/>
          <w:sz w:val="22"/>
          <w:szCs w:val="22"/>
          <w:lang w:eastAsia="en-GB"/>
        </w:rPr>
      </w:pPr>
      <w:r>
        <w:rPr>
          <w:noProof/>
        </w:rPr>
        <w:t>6.2.5.64</w:t>
      </w:r>
      <w:r w:rsidRPr="00E46E84">
        <w:rPr>
          <w:rFonts w:ascii="Calibri" w:eastAsia="Times New Roman" w:hAnsi="Calibri"/>
          <w:noProof/>
          <w:kern w:val="2"/>
          <w:sz w:val="22"/>
          <w:szCs w:val="22"/>
          <w:lang w:eastAsia="en-GB"/>
        </w:rPr>
        <w:tab/>
      </w:r>
      <w:r>
        <w:rPr>
          <w:noProof/>
        </w:rPr>
        <w:t>Semantics of &lt;pin-connectivity-update-request&gt;</w:t>
      </w:r>
      <w:r>
        <w:rPr>
          <w:noProof/>
        </w:rPr>
        <w:tab/>
      </w:r>
      <w:r>
        <w:rPr>
          <w:noProof/>
        </w:rPr>
        <w:fldChar w:fldCharType="begin" w:fldLock="1"/>
      </w:r>
      <w:r>
        <w:rPr>
          <w:noProof/>
        </w:rPr>
        <w:instrText xml:space="preserve"> PAGEREF _Toc172038326 \h </w:instrText>
      </w:r>
      <w:r>
        <w:rPr>
          <w:noProof/>
        </w:rPr>
      </w:r>
      <w:r>
        <w:rPr>
          <w:noProof/>
        </w:rPr>
        <w:fldChar w:fldCharType="separate"/>
      </w:r>
      <w:r>
        <w:rPr>
          <w:noProof/>
        </w:rPr>
        <w:t>188</w:t>
      </w:r>
      <w:r>
        <w:rPr>
          <w:noProof/>
        </w:rPr>
        <w:fldChar w:fldCharType="end"/>
      </w:r>
    </w:p>
    <w:p w14:paraId="5B2C6E81" w14:textId="77777777" w:rsidR="00867545" w:rsidRPr="00E46E84" w:rsidRDefault="00867545">
      <w:pPr>
        <w:pStyle w:val="TOC4"/>
        <w:rPr>
          <w:rFonts w:ascii="Calibri" w:eastAsia="Times New Roman" w:hAnsi="Calibri"/>
          <w:noProof/>
          <w:kern w:val="2"/>
          <w:sz w:val="22"/>
          <w:szCs w:val="22"/>
          <w:lang w:eastAsia="en-GB"/>
        </w:rPr>
      </w:pPr>
      <w:r>
        <w:rPr>
          <w:noProof/>
        </w:rPr>
        <w:t>6.2.5.65</w:t>
      </w:r>
      <w:r w:rsidRPr="00E46E84">
        <w:rPr>
          <w:rFonts w:ascii="Calibri" w:eastAsia="Times New Roman" w:hAnsi="Calibri"/>
          <w:noProof/>
          <w:kern w:val="2"/>
          <w:sz w:val="22"/>
          <w:szCs w:val="22"/>
          <w:lang w:eastAsia="en-GB"/>
        </w:rPr>
        <w:tab/>
      </w:r>
      <w:r>
        <w:rPr>
          <w:noProof/>
        </w:rPr>
        <w:t>Semantics of &lt;pin-connectivity-update-accept&gt;</w:t>
      </w:r>
      <w:r>
        <w:rPr>
          <w:noProof/>
        </w:rPr>
        <w:tab/>
      </w:r>
      <w:r>
        <w:rPr>
          <w:noProof/>
        </w:rPr>
        <w:fldChar w:fldCharType="begin" w:fldLock="1"/>
      </w:r>
      <w:r>
        <w:rPr>
          <w:noProof/>
        </w:rPr>
        <w:instrText xml:space="preserve"> PAGEREF _Toc172038327 \h </w:instrText>
      </w:r>
      <w:r>
        <w:rPr>
          <w:noProof/>
        </w:rPr>
      </w:r>
      <w:r>
        <w:rPr>
          <w:noProof/>
        </w:rPr>
        <w:fldChar w:fldCharType="separate"/>
      </w:r>
      <w:r>
        <w:rPr>
          <w:noProof/>
        </w:rPr>
        <w:t>188</w:t>
      </w:r>
      <w:r>
        <w:rPr>
          <w:noProof/>
        </w:rPr>
        <w:fldChar w:fldCharType="end"/>
      </w:r>
    </w:p>
    <w:p w14:paraId="529825C0" w14:textId="77777777" w:rsidR="00867545" w:rsidRPr="00E46E84" w:rsidRDefault="00867545">
      <w:pPr>
        <w:pStyle w:val="TOC4"/>
        <w:rPr>
          <w:rFonts w:ascii="Calibri" w:eastAsia="Times New Roman" w:hAnsi="Calibri"/>
          <w:noProof/>
          <w:kern w:val="2"/>
          <w:sz w:val="22"/>
          <w:szCs w:val="22"/>
          <w:lang w:eastAsia="en-GB"/>
        </w:rPr>
      </w:pPr>
      <w:r>
        <w:rPr>
          <w:noProof/>
        </w:rPr>
        <w:t>6.2.5.66</w:t>
      </w:r>
      <w:r w:rsidRPr="00E46E84">
        <w:rPr>
          <w:rFonts w:ascii="Calibri" w:eastAsia="Times New Roman" w:hAnsi="Calibri"/>
          <w:noProof/>
          <w:kern w:val="2"/>
          <w:sz w:val="22"/>
          <w:szCs w:val="22"/>
          <w:lang w:eastAsia="en-GB"/>
        </w:rPr>
        <w:tab/>
      </w:r>
      <w:r>
        <w:rPr>
          <w:noProof/>
        </w:rPr>
        <w:t>Semantics of &lt;pin-connectivity-update-reject&gt;</w:t>
      </w:r>
      <w:r>
        <w:rPr>
          <w:noProof/>
        </w:rPr>
        <w:tab/>
      </w:r>
      <w:r>
        <w:rPr>
          <w:noProof/>
        </w:rPr>
        <w:fldChar w:fldCharType="begin" w:fldLock="1"/>
      </w:r>
      <w:r>
        <w:rPr>
          <w:noProof/>
        </w:rPr>
        <w:instrText xml:space="preserve"> PAGEREF _Toc172038328 \h </w:instrText>
      </w:r>
      <w:r>
        <w:rPr>
          <w:noProof/>
        </w:rPr>
      </w:r>
      <w:r>
        <w:rPr>
          <w:noProof/>
        </w:rPr>
        <w:fldChar w:fldCharType="separate"/>
      </w:r>
      <w:r>
        <w:rPr>
          <w:noProof/>
        </w:rPr>
        <w:t>188</w:t>
      </w:r>
      <w:r>
        <w:rPr>
          <w:noProof/>
        </w:rPr>
        <w:fldChar w:fldCharType="end"/>
      </w:r>
    </w:p>
    <w:p w14:paraId="31ED1D41" w14:textId="77777777" w:rsidR="00867545" w:rsidRPr="00E46E84" w:rsidRDefault="00867545">
      <w:pPr>
        <w:pStyle w:val="TOC4"/>
        <w:rPr>
          <w:rFonts w:ascii="Calibri" w:eastAsia="Times New Roman" w:hAnsi="Calibri"/>
          <w:noProof/>
          <w:kern w:val="2"/>
          <w:sz w:val="22"/>
          <w:szCs w:val="22"/>
          <w:lang w:eastAsia="en-GB"/>
        </w:rPr>
      </w:pPr>
      <w:r>
        <w:rPr>
          <w:noProof/>
        </w:rPr>
        <w:t>6.2.5.67</w:t>
      </w:r>
      <w:r w:rsidRPr="00E46E84">
        <w:rPr>
          <w:rFonts w:ascii="Calibri" w:eastAsia="Times New Roman" w:hAnsi="Calibri"/>
          <w:noProof/>
          <w:kern w:val="2"/>
          <w:sz w:val="22"/>
          <w:szCs w:val="22"/>
          <w:lang w:eastAsia="en-GB"/>
        </w:rPr>
        <w:tab/>
      </w:r>
      <w:r>
        <w:rPr>
          <w:noProof/>
        </w:rPr>
        <w:t>Semantics of &lt;pin-connectivity-unsubscribe-request&gt;</w:t>
      </w:r>
      <w:r>
        <w:rPr>
          <w:noProof/>
        </w:rPr>
        <w:tab/>
      </w:r>
      <w:r>
        <w:rPr>
          <w:noProof/>
        </w:rPr>
        <w:fldChar w:fldCharType="begin" w:fldLock="1"/>
      </w:r>
      <w:r>
        <w:rPr>
          <w:noProof/>
        </w:rPr>
        <w:instrText xml:space="preserve"> PAGEREF _Toc172038329 \h </w:instrText>
      </w:r>
      <w:r>
        <w:rPr>
          <w:noProof/>
        </w:rPr>
      </w:r>
      <w:r>
        <w:rPr>
          <w:noProof/>
        </w:rPr>
        <w:fldChar w:fldCharType="separate"/>
      </w:r>
      <w:r>
        <w:rPr>
          <w:noProof/>
        </w:rPr>
        <w:t>189</w:t>
      </w:r>
      <w:r>
        <w:rPr>
          <w:noProof/>
        </w:rPr>
        <w:fldChar w:fldCharType="end"/>
      </w:r>
    </w:p>
    <w:p w14:paraId="70880CAB" w14:textId="77777777" w:rsidR="00867545" w:rsidRPr="00E46E84" w:rsidRDefault="00867545">
      <w:pPr>
        <w:pStyle w:val="TOC4"/>
        <w:rPr>
          <w:rFonts w:ascii="Calibri" w:eastAsia="Times New Roman" w:hAnsi="Calibri"/>
          <w:noProof/>
          <w:kern w:val="2"/>
          <w:sz w:val="22"/>
          <w:szCs w:val="22"/>
          <w:lang w:eastAsia="en-GB"/>
        </w:rPr>
      </w:pPr>
      <w:r>
        <w:rPr>
          <w:noProof/>
        </w:rPr>
        <w:t>6.2.5.68</w:t>
      </w:r>
      <w:r w:rsidRPr="00E46E84">
        <w:rPr>
          <w:rFonts w:ascii="Calibri" w:eastAsia="Times New Roman" w:hAnsi="Calibri"/>
          <w:noProof/>
          <w:kern w:val="2"/>
          <w:sz w:val="22"/>
          <w:szCs w:val="22"/>
          <w:lang w:eastAsia="en-GB"/>
        </w:rPr>
        <w:tab/>
      </w:r>
      <w:r>
        <w:rPr>
          <w:noProof/>
        </w:rPr>
        <w:t>Semantics of &lt;pin-connectivity-unsubscribe-reject&gt;</w:t>
      </w:r>
      <w:r>
        <w:rPr>
          <w:noProof/>
        </w:rPr>
        <w:tab/>
      </w:r>
      <w:r>
        <w:rPr>
          <w:noProof/>
        </w:rPr>
        <w:fldChar w:fldCharType="begin" w:fldLock="1"/>
      </w:r>
      <w:r>
        <w:rPr>
          <w:noProof/>
        </w:rPr>
        <w:instrText xml:space="preserve"> PAGEREF _Toc172038330 \h </w:instrText>
      </w:r>
      <w:r>
        <w:rPr>
          <w:noProof/>
        </w:rPr>
      </w:r>
      <w:r>
        <w:rPr>
          <w:noProof/>
        </w:rPr>
        <w:fldChar w:fldCharType="separate"/>
      </w:r>
      <w:r>
        <w:rPr>
          <w:noProof/>
        </w:rPr>
        <w:t>189</w:t>
      </w:r>
      <w:r>
        <w:rPr>
          <w:noProof/>
        </w:rPr>
        <w:fldChar w:fldCharType="end"/>
      </w:r>
    </w:p>
    <w:p w14:paraId="2E5AF5F5" w14:textId="77777777" w:rsidR="00867545" w:rsidRPr="00E46E84" w:rsidRDefault="00867545">
      <w:pPr>
        <w:pStyle w:val="TOC4"/>
        <w:rPr>
          <w:rFonts w:ascii="Calibri" w:eastAsia="Times New Roman" w:hAnsi="Calibri"/>
          <w:noProof/>
          <w:kern w:val="2"/>
          <w:sz w:val="22"/>
          <w:szCs w:val="22"/>
          <w:lang w:eastAsia="en-GB"/>
        </w:rPr>
      </w:pPr>
      <w:r>
        <w:rPr>
          <w:noProof/>
        </w:rPr>
        <w:t>6.2.5.69</w:t>
      </w:r>
      <w:r w:rsidRPr="00E46E84">
        <w:rPr>
          <w:rFonts w:ascii="Calibri" w:eastAsia="Times New Roman" w:hAnsi="Calibri"/>
          <w:noProof/>
          <w:kern w:val="2"/>
          <w:sz w:val="22"/>
          <w:szCs w:val="22"/>
          <w:lang w:eastAsia="en-GB"/>
        </w:rPr>
        <w:tab/>
      </w:r>
      <w:r>
        <w:rPr>
          <w:noProof/>
        </w:rPr>
        <w:t>Semantics of &lt;pin-communication-create-request&gt;</w:t>
      </w:r>
      <w:r>
        <w:rPr>
          <w:noProof/>
        </w:rPr>
        <w:tab/>
      </w:r>
      <w:r>
        <w:rPr>
          <w:noProof/>
        </w:rPr>
        <w:fldChar w:fldCharType="begin" w:fldLock="1"/>
      </w:r>
      <w:r>
        <w:rPr>
          <w:noProof/>
        </w:rPr>
        <w:instrText xml:space="preserve"> PAGEREF _Toc172038331 \h </w:instrText>
      </w:r>
      <w:r>
        <w:rPr>
          <w:noProof/>
        </w:rPr>
      </w:r>
      <w:r>
        <w:rPr>
          <w:noProof/>
        </w:rPr>
        <w:fldChar w:fldCharType="separate"/>
      </w:r>
      <w:r>
        <w:rPr>
          <w:noProof/>
        </w:rPr>
        <w:t>189</w:t>
      </w:r>
      <w:r>
        <w:rPr>
          <w:noProof/>
        </w:rPr>
        <w:fldChar w:fldCharType="end"/>
      </w:r>
    </w:p>
    <w:p w14:paraId="729A78F7" w14:textId="77777777" w:rsidR="00867545" w:rsidRPr="00E46E84" w:rsidRDefault="00867545">
      <w:pPr>
        <w:pStyle w:val="TOC4"/>
        <w:rPr>
          <w:rFonts w:ascii="Calibri" w:eastAsia="Times New Roman" w:hAnsi="Calibri"/>
          <w:noProof/>
          <w:kern w:val="2"/>
          <w:sz w:val="22"/>
          <w:szCs w:val="22"/>
          <w:lang w:eastAsia="en-GB"/>
        </w:rPr>
      </w:pPr>
      <w:r>
        <w:rPr>
          <w:noProof/>
        </w:rPr>
        <w:t>6.2.5.70</w:t>
      </w:r>
      <w:r w:rsidRPr="00E46E84">
        <w:rPr>
          <w:rFonts w:ascii="Calibri" w:eastAsia="Times New Roman" w:hAnsi="Calibri"/>
          <w:noProof/>
          <w:kern w:val="2"/>
          <w:sz w:val="22"/>
          <w:szCs w:val="22"/>
          <w:lang w:eastAsia="en-GB"/>
        </w:rPr>
        <w:tab/>
      </w:r>
      <w:r>
        <w:rPr>
          <w:noProof/>
        </w:rPr>
        <w:t>Semantics of &lt;pin-communication-create-accept&gt;</w:t>
      </w:r>
      <w:r>
        <w:rPr>
          <w:noProof/>
        </w:rPr>
        <w:tab/>
      </w:r>
      <w:r>
        <w:rPr>
          <w:noProof/>
        </w:rPr>
        <w:fldChar w:fldCharType="begin" w:fldLock="1"/>
      </w:r>
      <w:r>
        <w:rPr>
          <w:noProof/>
        </w:rPr>
        <w:instrText xml:space="preserve"> PAGEREF _Toc172038332 \h </w:instrText>
      </w:r>
      <w:r>
        <w:rPr>
          <w:noProof/>
        </w:rPr>
      </w:r>
      <w:r>
        <w:rPr>
          <w:noProof/>
        </w:rPr>
        <w:fldChar w:fldCharType="separate"/>
      </w:r>
      <w:r>
        <w:rPr>
          <w:noProof/>
        </w:rPr>
        <w:t>189</w:t>
      </w:r>
      <w:r>
        <w:rPr>
          <w:noProof/>
        </w:rPr>
        <w:fldChar w:fldCharType="end"/>
      </w:r>
    </w:p>
    <w:p w14:paraId="2B1F8814" w14:textId="77777777" w:rsidR="00867545" w:rsidRPr="00E46E84" w:rsidRDefault="00867545">
      <w:pPr>
        <w:pStyle w:val="TOC4"/>
        <w:rPr>
          <w:rFonts w:ascii="Calibri" w:eastAsia="Times New Roman" w:hAnsi="Calibri"/>
          <w:noProof/>
          <w:kern w:val="2"/>
          <w:sz w:val="22"/>
          <w:szCs w:val="22"/>
          <w:lang w:eastAsia="en-GB"/>
        </w:rPr>
      </w:pPr>
      <w:r>
        <w:rPr>
          <w:noProof/>
        </w:rPr>
        <w:t>6.2.5.71</w:t>
      </w:r>
      <w:r w:rsidRPr="00E46E84">
        <w:rPr>
          <w:rFonts w:ascii="Calibri" w:eastAsia="Times New Roman" w:hAnsi="Calibri"/>
          <w:noProof/>
          <w:kern w:val="2"/>
          <w:sz w:val="22"/>
          <w:szCs w:val="22"/>
          <w:lang w:eastAsia="en-GB"/>
        </w:rPr>
        <w:tab/>
      </w:r>
      <w:r>
        <w:rPr>
          <w:noProof/>
        </w:rPr>
        <w:t>Semantics of &lt;pin-communication-create-reject&gt;</w:t>
      </w:r>
      <w:r>
        <w:rPr>
          <w:noProof/>
        </w:rPr>
        <w:tab/>
      </w:r>
      <w:r>
        <w:rPr>
          <w:noProof/>
        </w:rPr>
        <w:fldChar w:fldCharType="begin" w:fldLock="1"/>
      </w:r>
      <w:r>
        <w:rPr>
          <w:noProof/>
        </w:rPr>
        <w:instrText xml:space="preserve"> PAGEREF _Toc172038333 \h </w:instrText>
      </w:r>
      <w:r>
        <w:rPr>
          <w:noProof/>
        </w:rPr>
      </w:r>
      <w:r>
        <w:rPr>
          <w:noProof/>
        </w:rPr>
        <w:fldChar w:fldCharType="separate"/>
      </w:r>
      <w:r>
        <w:rPr>
          <w:noProof/>
        </w:rPr>
        <w:t>190</w:t>
      </w:r>
      <w:r>
        <w:rPr>
          <w:noProof/>
        </w:rPr>
        <w:fldChar w:fldCharType="end"/>
      </w:r>
    </w:p>
    <w:p w14:paraId="73B433EA" w14:textId="77777777" w:rsidR="00867545" w:rsidRPr="00E46E84" w:rsidRDefault="00867545">
      <w:pPr>
        <w:pStyle w:val="TOC4"/>
        <w:rPr>
          <w:rFonts w:ascii="Calibri" w:eastAsia="Times New Roman" w:hAnsi="Calibri"/>
          <w:noProof/>
          <w:kern w:val="2"/>
          <w:sz w:val="22"/>
          <w:szCs w:val="22"/>
          <w:lang w:eastAsia="en-GB"/>
        </w:rPr>
      </w:pPr>
      <w:r>
        <w:rPr>
          <w:noProof/>
        </w:rPr>
        <w:t>6.2.5.72</w:t>
      </w:r>
      <w:r w:rsidRPr="00E46E84">
        <w:rPr>
          <w:rFonts w:ascii="Calibri" w:eastAsia="Times New Roman" w:hAnsi="Calibri"/>
          <w:noProof/>
          <w:kern w:val="2"/>
          <w:sz w:val="22"/>
          <w:szCs w:val="22"/>
          <w:lang w:eastAsia="en-GB"/>
        </w:rPr>
        <w:tab/>
      </w:r>
      <w:r>
        <w:rPr>
          <w:noProof/>
        </w:rPr>
        <w:t>Semantics of &lt;pin-communication-update-request&gt;</w:t>
      </w:r>
      <w:r>
        <w:rPr>
          <w:noProof/>
        </w:rPr>
        <w:tab/>
      </w:r>
      <w:r>
        <w:rPr>
          <w:noProof/>
        </w:rPr>
        <w:fldChar w:fldCharType="begin" w:fldLock="1"/>
      </w:r>
      <w:r>
        <w:rPr>
          <w:noProof/>
        </w:rPr>
        <w:instrText xml:space="preserve"> PAGEREF _Toc172038334 \h </w:instrText>
      </w:r>
      <w:r>
        <w:rPr>
          <w:noProof/>
        </w:rPr>
      </w:r>
      <w:r>
        <w:rPr>
          <w:noProof/>
        </w:rPr>
        <w:fldChar w:fldCharType="separate"/>
      </w:r>
      <w:r>
        <w:rPr>
          <w:noProof/>
        </w:rPr>
        <w:t>190</w:t>
      </w:r>
      <w:r>
        <w:rPr>
          <w:noProof/>
        </w:rPr>
        <w:fldChar w:fldCharType="end"/>
      </w:r>
    </w:p>
    <w:p w14:paraId="6338913D" w14:textId="77777777" w:rsidR="00867545" w:rsidRPr="00E46E84" w:rsidRDefault="00867545">
      <w:pPr>
        <w:pStyle w:val="TOC4"/>
        <w:rPr>
          <w:rFonts w:ascii="Calibri" w:eastAsia="Times New Roman" w:hAnsi="Calibri"/>
          <w:noProof/>
          <w:kern w:val="2"/>
          <w:sz w:val="22"/>
          <w:szCs w:val="22"/>
          <w:lang w:eastAsia="en-GB"/>
        </w:rPr>
      </w:pPr>
      <w:r>
        <w:rPr>
          <w:noProof/>
        </w:rPr>
        <w:t>6.2.5.73</w:t>
      </w:r>
      <w:r w:rsidRPr="00E46E84">
        <w:rPr>
          <w:rFonts w:ascii="Calibri" w:eastAsia="Times New Roman" w:hAnsi="Calibri"/>
          <w:noProof/>
          <w:kern w:val="2"/>
          <w:sz w:val="22"/>
          <w:szCs w:val="22"/>
          <w:lang w:eastAsia="en-GB"/>
        </w:rPr>
        <w:tab/>
      </w:r>
      <w:r>
        <w:rPr>
          <w:noProof/>
        </w:rPr>
        <w:t>Semantics of &lt;pin-communication-update-accept&gt;</w:t>
      </w:r>
      <w:r>
        <w:rPr>
          <w:noProof/>
        </w:rPr>
        <w:tab/>
      </w:r>
      <w:r>
        <w:rPr>
          <w:noProof/>
        </w:rPr>
        <w:fldChar w:fldCharType="begin" w:fldLock="1"/>
      </w:r>
      <w:r>
        <w:rPr>
          <w:noProof/>
        </w:rPr>
        <w:instrText xml:space="preserve"> PAGEREF _Toc172038335 \h </w:instrText>
      </w:r>
      <w:r>
        <w:rPr>
          <w:noProof/>
        </w:rPr>
      </w:r>
      <w:r>
        <w:rPr>
          <w:noProof/>
        </w:rPr>
        <w:fldChar w:fldCharType="separate"/>
      </w:r>
      <w:r>
        <w:rPr>
          <w:noProof/>
        </w:rPr>
        <w:t>190</w:t>
      </w:r>
      <w:r>
        <w:rPr>
          <w:noProof/>
        </w:rPr>
        <w:fldChar w:fldCharType="end"/>
      </w:r>
    </w:p>
    <w:p w14:paraId="0C28CD78" w14:textId="77777777" w:rsidR="00867545" w:rsidRPr="00E46E84" w:rsidRDefault="00867545">
      <w:pPr>
        <w:pStyle w:val="TOC4"/>
        <w:rPr>
          <w:rFonts w:ascii="Calibri" w:eastAsia="Times New Roman" w:hAnsi="Calibri"/>
          <w:noProof/>
          <w:kern w:val="2"/>
          <w:sz w:val="22"/>
          <w:szCs w:val="22"/>
          <w:lang w:eastAsia="en-GB"/>
        </w:rPr>
      </w:pPr>
      <w:r>
        <w:rPr>
          <w:noProof/>
        </w:rPr>
        <w:lastRenderedPageBreak/>
        <w:t>6.2.5.74</w:t>
      </w:r>
      <w:r w:rsidRPr="00E46E84">
        <w:rPr>
          <w:rFonts w:ascii="Calibri" w:eastAsia="Times New Roman" w:hAnsi="Calibri"/>
          <w:noProof/>
          <w:kern w:val="2"/>
          <w:sz w:val="22"/>
          <w:szCs w:val="22"/>
          <w:lang w:eastAsia="en-GB"/>
        </w:rPr>
        <w:tab/>
      </w:r>
      <w:r>
        <w:rPr>
          <w:noProof/>
        </w:rPr>
        <w:t>Semantics of &lt;pin-communication-update-reject&gt;</w:t>
      </w:r>
      <w:r>
        <w:rPr>
          <w:noProof/>
        </w:rPr>
        <w:tab/>
      </w:r>
      <w:r>
        <w:rPr>
          <w:noProof/>
        </w:rPr>
        <w:fldChar w:fldCharType="begin" w:fldLock="1"/>
      </w:r>
      <w:r>
        <w:rPr>
          <w:noProof/>
        </w:rPr>
        <w:instrText xml:space="preserve"> PAGEREF _Toc172038336 \h </w:instrText>
      </w:r>
      <w:r>
        <w:rPr>
          <w:noProof/>
        </w:rPr>
      </w:r>
      <w:r>
        <w:rPr>
          <w:noProof/>
        </w:rPr>
        <w:fldChar w:fldCharType="separate"/>
      </w:r>
      <w:r>
        <w:rPr>
          <w:noProof/>
        </w:rPr>
        <w:t>190</w:t>
      </w:r>
      <w:r>
        <w:rPr>
          <w:noProof/>
        </w:rPr>
        <w:fldChar w:fldCharType="end"/>
      </w:r>
    </w:p>
    <w:p w14:paraId="145F352F" w14:textId="77777777" w:rsidR="00867545" w:rsidRPr="00E46E84" w:rsidRDefault="00867545">
      <w:pPr>
        <w:pStyle w:val="TOC4"/>
        <w:rPr>
          <w:rFonts w:ascii="Calibri" w:eastAsia="Times New Roman" w:hAnsi="Calibri"/>
          <w:noProof/>
          <w:kern w:val="2"/>
          <w:sz w:val="22"/>
          <w:szCs w:val="22"/>
          <w:lang w:eastAsia="en-GB"/>
        </w:rPr>
      </w:pPr>
      <w:r>
        <w:rPr>
          <w:noProof/>
        </w:rPr>
        <w:t>6.2.5.74</w:t>
      </w:r>
      <w:r w:rsidRPr="00E46E84">
        <w:rPr>
          <w:rFonts w:ascii="Calibri" w:eastAsia="Times New Roman" w:hAnsi="Calibri"/>
          <w:noProof/>
          <w:kern w:val="2"/>
          <w:sz w:val="22"/>
          <w:szCs w:val="22"/>
          <w:lang w:eastAsia="en-GB"/>
        </w:rPr>
        <w:tab/>
      </w:r>
      <w:r>
        <w:rPr>
          <w:noProof/>
        </w:rPr>
        <w:t>Semantics of &lt;pin-communication-delete-request&gt;</w:t>
      </w:r>
      <w:r>
        <w:rPr>
          <w:noProof/>
        </w:rPr>
        <w:tab/>
      </w:r>
      <w:r>
        <w:rPr>
          <w:noProof/>
        </w:rPr>
        <w:fldChar w:fldCharType="begin" w:fldLock="1"/>
      </w:r>
      <w:r>
        <w:rPr>
          <w:noProof/>
        </w:rPr>
        <w:instrText xml:space="preserve"> PAGEREF _Toc172038337 \h </w:instrText>
      </w:r>
      <w:r>
        <w:rPr>
          <w:noProof/>
        </w:rPr>
      </w:r>
      <w:r>
        <w:rPr>
          <w:noProof/>
        </w:rPr>
        <w:fldChar w:fldCharType="separate"/>
      </w:r>
      <w:r>
        <w:rPr>
          <w:noProof/>
        </w:rPr>
        <w:t>191</w:t>
      </w:r>
      <w:r>
        <w:rPr>
          <w:noProof/>
        </w:rPr>
        <w:fldChar w:fldCharType="end"/>
      </w:r>
    </w:p>
    <w:p w14:paraId="23881595" w14:textId="77777777" w:rsidR="00867545" w:rsidRPr="00E46E84" w:rsidRDefault="00867545">
      <w:pPr>
        <w:pStyle w:val="TOC4"/>
        <w:rPr>
          <w:rFonts w:ascii="Calibri" w:eastAsia="Times New Roman" w:hAnsi="Calibri"/>
          <w:noProof/>
          <w:kern w:val="2"/>
          <w:sz w:val="22"/>
          <w:szCs w:val="22"/>
          <w:lang w:eastAsia="en-GB"/>
        </w:rPr>
      </w:pPr>
      <w:r>
        <w:rPr>
          <w:noProof/>
        </w:rPr>
        <w:t>6.2.5.75</w:t>
      </w:r>
      <w:r w:rsidRPr="00E46E84">
        <w:rPr>
          <w:rFonts w:ascii="Calibri" w:eastAsia="Times New Roman" w:hAnsi="Calibri"/>
          <w:noProof/>
          <w:kern w:val="2"/>
          <w:sz w:val="22"/>
          <w:szCs w:val="22"/>
          <w:lang w:eastAsia="en-GB"/>
        </w:rPr>
        <w:tab/>
      </w:r>
      <w:r>
        <w:rPr>
          <w:noProof/>
        </w:rPr>
        <w:t>Semantics of &lt;pin-communication-delete-reject&gt;</w:t>
      </w:r>
      <w:r>
        <w:rPr>
          <w:noProof/>
        </w:rPr>
        <w:tab/>
      </w:r>
      <w:r>
        <w:rPr>
          <w:noProof/>
        </w:rPr>
        <w:fldChar w:fldCharType="begin" w:fldLock="1"/>
      </w:r>
      <w:r>
        <w:rPr>
          <w:noProof/>
        </w:rPr>
        <w:instrText xml:space="preserve"> PAGEREF _Toc172038338 \h </w:instrText>
      </w:r>
      <w:r>
        <w:rPr>
          <w:noProof/>
        </w:rPr>
      </w:r>
      <w:r>
        <w:rPr>
          <w:noProof/>
        </w:rPr>
        <w:fldChar w:fldCharType="separate"/>
      </w:r>
      <w:r>
        <w:rPr>
          <w:noProof/>
        </w:rPr>
        <w:t>191</w:t>
      </w:r>
      <w:r>
        <w:rPr>
          <w:noProof/>
        </w:rPr>
        <w:fldChar w:fldCharType="end"/>
      </w:r>
    </w:p>
    <w:p w14:paraId="36B0AFE0" w14:textId="77777777" w:rsidR="00867545" w:rsidRPr="00E46E84" w:rsidRDefault="00867545">
      <w:pPr>
        <w:pStyle w:val="TOC4"/>
        <w:rPr>
          <w:rFonts w:ascii="Calibri" w:eastAsia="Times New Roman" w:hAnsi="Calibri"/>
          <w:noProof/>
          <w:kern w:val="2"/>
          <w:sz w:val="22"/>
          <w:szCs w:val="22"/>
          <w:lang w:eastAsia="en-GB"/>
        </w:rPr>
      </w:pPr>
      <w:r>
        <w:rPr>
          <w:noProof/>
        </w:rPr>
        <w:t>6.2.5.76</w:t>
      </w:r>
      <w:r w:rsidRPr="00E46E84">
        <w:rPr>
          <w:rFonts w:ascii="Calibri" w:eastAsia="Times New Roman" w:hAnsi="Calibri"/>
          <w:noProof/>
          <w:kern w:val="2"/>
          <w:sz w:val="22"/>
          <w:szCs w:val="22"/>
          <w:lang w:eastAsia="en-GB"/>
        </w:rPr>
        <w:tab/>
      </w:r>
      <w:r>
        <w:rPr>
          <w:noProof/>
        </w:rPr>
        <w:t>Semantics of &lt;pin-as-discovery-request&gt;</w:t>
      </w:r>
      <w:r>
        <w:rPr>
          <w:noProof/>
        </w:rPr>
        <w:tab/>
      </w:r>
      <w:r>
        <w:rPr>
          <w:noProof/>
        </w:rPr>
        <w:fldChar w:fldCharType="begin" w:fldLock="1"/>
      </w:r>
      <w:r>
        <w:rPr>
          <w:noProof/>
        </w:rPr>
        <w:instrText xml:space="preserve"> PAGEREF _Toc172038339 \h </w:instrText>
      </w:r>
      <w:r>
        <w:rPr>
          <w:noProof/>
        </w:rPr>
      </w:r>
      <w:r>
        <w:rPr>
          <w:noProof/>
        </w:rPr>
        <w:fldChar w:fldCharType="separate"/>
      </w:r>
      <w:r>
        <w:rPr>
          <w:noProof/>
        </w:rPr>
        <w:t>191</w:t>
      </w:r>
      <w:r>
        <w:rPr>
          <w:noProof/>
        </w:rPr>
        <w:fldChar w:fldCharType="end"/>
      </w:r>
    </w:p>
    <w:p w14:paraId="3357E770" w14:textId="77777777" w:rsidR="00867545" w:rsidRPr="00E46E84" w:rsidRDefault="00867545">
      <w:pPr>
        <w:pStyle w:val="TOC4"/>
        <w:rPr>
          <w:rFonts w:ascii="Calibri" w:eastAsia="Times New Roman" w:hAnsi="Calibri"/>
          <w:noProof/>
          <w:kern w:val="2"/>
          <w:sz w:val="22"/>
          <w:szCs w:val="22"/>
          <w:lang w:eastAsia="en-GB"/>
        </w:rPr>
      </w:pPr>
      <w:r>
        <w:rPr>
          <w:noProof/>
        </w:rPr>
        <w:t>6.2.5.77</w:t>
      </w:r>
      <w:r w:rsidRPr="00E46E84">
        <w:rPr>
          <w:rFonts w:ascii="Calibri" w:eastAsia="Times New Roman" w:hAnsi="Calibri"/>
          <w:noProof/>
          <w:kern w:val="2"/>
          <w:sz w:val="22"/>
          <w:szCs w:val="22"/>
          <w:lang w:eastAsia="en-GB"/>
        </w:rPr>
        <w:tab/>
      </w:r>
      <w:r>
        <w:rPr>
          <w:noProof/>
        </w:rPr>
        <w:t>Semantics of &lt;pin-as-discovery-accept&gt;</w:t>
      </w:r>
      <w:r>
        <w:rPr>
          <w:noProof/>
        </w:rPr>
        <w:tab/>
      </w:r>
      <w:r>
        <w:rPr>
          <w:noProof/>
        </w:rPr>
        <w:fldChar w:fldCharType="begin" w:fldLock="1"/>
      </w:r>
      <w:r>
        <w:rPr>
          <w:noProof/>
        </w:rPr>
        <w:instrText xml:space="preserve"> PAGEREF _Toc172038340 \h </w:instrText>
      </w:r>
      <w:r>
        <w:rPr>
          <w:noProof/>
        </w:rPr>
      </w:r>
      <w:r>
        <w:rPr>
          <w:noProof/>
        </w:rPr>
        <w:fldChar w:fldCharType="separate"/>
      </w:r>
      <w:r>
        <w:rPr>
          <w:noProof/>
        </w:rPr>
        <w:t>191</w:t>
      </w:r>
      <w:r>
        <w:rPr>
          <w:noProof/>
        </w:rPr>
        <w:fldChar w:fldCharType="end"/>
      </w:r>
    </w:p>
    <w:p w14:paraId="4E567CF8" w14:textId="77777777" w:rsidR="00867545" w:rsidRPr="00E46E84" w:rsidRDefault="00867545">
      <w:pPr>
        <w:pStyle w:val="TOC4"/>
        <w:rPr>
          <w:rFonts w:ascii="Calibri" w:eastAsia="Times New Roman" w:hAnsi="Calibri"/>
          <w:noProof/>
          <w:kern w:val="2"/>
          <w:sz w:val="22"/>
          <w:szCs w:val="22"/>
          <w:lang w:eastAsia="en-GB"/>
        </w:rPr>
      </w:pPr>
      <w:r>
        <w:rPr>
          <w:noProof/>
        </w:rPr>
        <w:t>6.2.5.78</w:t>
      </w:r>
      <w:r w:rsidRPr="00E46E84">
        <w:rPr>
          <w:rFonts w:ascii="Calibri" w:eastAsia="Times New Roman" w:hAnsi="Calibri"/>
          <w:noProof/>
          <w:kern w:val="2"/>
          <w:sz w:val="22"/>
          <w:szCs w:val="22"/>
          <w:lang w:eastAsia="en-GB"/>
        </w:rPr>
        <w:tab/>
      </w:r>
      <w:r>
        <w:rPr>
          <w:noProof/>
        </w:rPr>
        <w:t>Semantics of &lt;pin-as-discovery-reject&gt;</w:t>
      </w:r>
      <w:r>
        <w:rPr>
          <w:noProof/>
        </w:rPr>
        <w:tab/>
      </w:r>
      <w:r>
        <w:rPr>
          <w:noProof/>
        </w:rPr>
        <w:fldChar w:fldCharType="begin" w:fldLock="1"/>
      </w:r>
      <w:r>
        <w:rPr>
          <w:noProof/>
        </w:rPr>
        <w:instrText xml:space="preserve"> PAGEREF _Toc172038341 \h </w:instrText>
      </w:r>
      <w:r>
        <w:rPr>
          <w:noProof/>
        </w:rPr>
      </w:r>
      <w:r>
        <w:rPr>
          <w:noProof/>
        </w:rPr>
        <w:fldChar w:fldCharType="separate"/>
      </w:r>
      <w:r>
        <w:rPr>
          <w:noProof/>
        </w:rPr>
        <w:t>191</w:t>
      </w:r>
      <w:r>
        <w:rPr>
          <w:noProof/>
        </w:rPr>
        <w:fldChar w:fldCharType="end"/>
      </w:r>
    </w:p>
    <w:p w14:paraId="6705024B" w14:textId="77777777" w:rsidR="00867545" w:rsidRPr="00E46E84" w:rsidRDefault="00867545">
      <w:pPr>
        <w:pStyle w:val="TOC4"/>
        <w:rPr>
          <w:rFonts w:ascii="Calibri" w:eastAsia="Times New Roman" w:hAnsi="Calibri"/>
          <w:noProof/>
          <w:kern w:val="2"/>
          <w:sz w:val="22"/>
          <w:szCs w:val="22"/>
          <w:lang w:eastAsia="en-GB"/>
        </w:rPr>
      </w:pPr>
      <w:r>
        <w:rPr>
          <w:noProof/>
        </w:rPr>
        <w:t>6.2.5.79</w:t>
      </w:r>
      <w:r w:rsidRPr="00E46E84">
        <w:rPr>
          <w:rFonts w:ascii="Calibri" w:eastAsia="Times New Roman" w:hAnsi="Calibri"/>
          <w:noProof/>
          <w:kern w:val="2"/>
          <w:sz w:val="22"/>
          <w:szCs w:val="22"/>
          <w:lang w:eastAsia="en-GB"/>
        </w:rPr>
        <w:tab/>
      </w:r>
      <w:r>
        <w:rPr>
          <w:noProof/>
        </w:rPr>
        <w:t>Semantics of &lt;pin-service-switch-request&gt;</w:t>
      </w:r>
      <w:r>
        <w:rPr>
          <w:noProof/>
        </w:rPr>
        <w:tab/>
      </w:r>
      <w:r>
        <w:rPr>
          <w:noProof/>
        </w:rPr>
        <w:fldChar w:fldCharType="begin" w:fldLock="1"/>
      </w:r>
      <w:r>
        <w:rPr>
          <w:noProof/>
        </w:rPr>
        <w:instrText xml:space="preserve"> PAGEREF _Toc172038342 \h </w:instrText>
      </w:r>
      <w:r>
        <w:rPr>
          <w:noProof/>
        </w:rPr>
      </w:r>
      <w:r>
        <w:rPr>
          <w:noProof/>
        </w:rPr>
        <w:fldChar w:fldCharType="separate"/>
      </w:r>
      <w:r>
        <w:rPr>
          <w:noProof/>
        </w:rPr>
        <w:t>192</w:t>
      </w:r>
      <w:r>
        <w:rPr>
          <w:noProof/>
        </w:rPr>
        <w:fldChar w:fldCharType="end"/>
      </w:r>
    </w:p>
    <w:p w14:paraId="4635ED09" w14:textId="77777777" w:rsidR="00867545" w:rsidRPr="00E46E84" w:rsidRDefault="00867545">
      <w:pPr>
        <w:pStyle w:val="TOC4"/>
        <w:rPr>
          <w:rFonts w:ascii="Calibri" w:eastAsia="Times New Roman" w:hAnsi="Calibri"/>
          <w:noProof/>
          <w:kern w:val="2"/>
          <w:sz w:val="22"/>
          <w:szCs w:val="22"/>
          <w:lang w:eastAsia="en-GB"/>
        </w:rPr>
      </w:pPr>
      <w:r>
        <w:rPr>
          <w:noProof/>
        </w:rPr>
        <w:t>6.2.5.80</w:t>
      </w:r>
      <w:r w:rsidRPr="00E46E84">
        <w:rPr>
          <w:rFonts w:ascii="Calibri" w:eastAsia="Times New Roman" w:hAnsi="Calibri"/>
          <w:noProof/>
          <w:kern w:val="2"/>
          <w:sz w:val="22"/>
          <w:szCs w:val="22"/>
          <w:lang w:eastAsia="en-GB"/>
        </w:rPr>
        <w:tab/>
      </w:r>
      <w:r>
        <w:rPr>
          <w:noProof/>
        </w:rPr>
        <w:t>Semantics of &lt;pin-service-switch-accept&gt;</w:t>
      </w:r>
      <w:r>
        <w:rPr>
          <w:noProof/>
        </w:rPr>
        <w:tab/>
      </w:r>
      <w:r>
        <w:rPr>
          <w:noProof/>
        </w:rPr>
        <w:fldChar w:fldCharType="begin" w:fldLock="1"/>
      </w:r>
      <w:r>
        <w:rPr>
          <w:noProof/>
        </w:rPr>
        <w:instrText xml:space="preserve"> PAGEREF _Toc172038343 \h </w:instrText>
      </w:r>
      <w:r>
        <w:rPr>
          <w:noProof/>
        </w:rPr>
      </w:r>
      <w:r>
        <w:rPr>
          <w:noProof/>
        </w:rPr>
        <w:fldChar w:fldCharType="separate"/>
      </w:r>
      <w:r>
        <w:rPr>
          <w:noProof/>
        </w:rPr>
        <w:t>192</w:t>
      </w:r>
      <w:r>
        <w:rPr>
          <w:noProof/>
        </w:rPr>
        <w:fldChar w:fldCharType="end"/>
      </w:r>
    </w:p>
    <w:p w14:paraId="1DD33A6E" w14:textId="77777777" w:rsidR="00867545" w:rsidRPr="00E46E84" w:rsidRDefault="00867545">
      <w:pPr>
        <w:pStyle w:val="TOC4"/>
        <w:rPr>
          <w:rFonts w:ascii="Calibri" w:eastAsia="Times New Roman" w:hAnsi="Calibri"/>
          <w:noProof/>
          <w:kern w:val="2"/>
          <w:sz w:val="22"/>
          <w:szCs w:val="22"/>
          <w:lang w:eastAsia="en-GB"/>
        </w:rPr>
      </w:pPr>
      <w:r>
        <w:rPr>
          <w:noProof/>
        </w:rPr>
        <w:t>6.2.5.81</w:t>
      </w:r>
      <w:r w:rsidRPr="00E46E84">
        <w:rPr>
          <w:rFonts w:ascii="Calibri" w:eastAsia="Times New Roman" w:hAnsi="Calibri"/>
          <w:noProof/>
          <w:kern w:val="2"/>
          <w:sz w:val="22"/>
          <w:szCs w:val="22"/>
          <w:lang w:eastAsia="en-GB"/>
        </w:rPr>
        <w:tab/>
      </w:r>
      <w:r>
        <w:rPr>
          <w:noProof/>
        </w:rPr>
        <w:t>Semantics of &lt;pin-service-switch-reject&gt;</w:t>
      </w:r>
      <w:r>
        <w:rPr>
          <w:noProof/>
        </w:rPr>
        <w:tab/>
      </w:r>
      <w:r>
        <w:rPr>
          <w:noProof/>
        </w:rPr>
        <w:fldChar w:fldCharType="begin" w:fldLock="1"/>
      </w:r>
      <w:r>
        <w:rPr>
          <w:noProof/>
        </w:rPr>
        <w:instrText xml:space="preserve"> PAGEREF _Toc172038344 \h </w:instrText>
      </w:r>
      <w:r>
        <w:rPr>
          <w:noProof/>
        </w:rPr>
      </w:r>
      <w:r>
        <w:rPr>
          <w:noProof/>
        </w:rPr>
        <w:fldChar w:fldCharType="separate"/>
      </w:r>
      <w:r>
        <w:rPr>
          <w:noProof/>
        </w:rPr>
        <w:t>192</w:t>
      </w:r>
      <w:r>
        <w:rPr>
          <w:noProof/>
        </w:rPr>
        <w:fldChar w:fldCharType="end"/>
      </w:r>
    </w:p>
    <w:p w14:paraId="4B753E5D" w14:textId="77777777" w:rsidR="00867545" w:rsidRPr="00E46E84" w:rsidRDefault="00867545">
      <w:pPr>
        <w:pStyle w:val="TOC4"/>
        <w:rPr>
          <w:rFonts w:ascii="Calibri" w:eastAsia="Times New Roman" w:hAnsi="Calibri"/>
          <w:noProof/>
          <w:kern w:val="2"/>
          <w:sz w:val="22"/>
          <w:szCs w:val="22"/>
          <w:lang w:eastAsia="en-GB"/>
        </w:rPr>
      </w:pPr>
      <w:r>
        <w:rPr>
          <w:noProof/>
        </w:rPr>
        <w:t>6.2.5.82</w:t>
      </w:r>
      <w:r w:rsidRPr="00E46E84">
        <w:rPr>
          <w:rFonts w:ascii="Calibri" w:eastAsia="Times New Roman" w:hAnsi="Calibri"/>
          <w:noProof/>
          <w:kern w:val="2"/>
          <w:sz w:val="22"/>
          <w:szCs w:val="22"/>
          <w:lang w:eastAsia="en-GB"/>
        </w:rPr>
        <w:tab/>
      </w:r>
      <w:r>
        <w:rPr>
          <w:noProof/>
        </w:rPr>
        <w:t>Semantics of &lt;pin-configuration-service-switch-configure-request&gt;</w:t>
      </w:r>
      <w:r>
        <w:rPr>
          <w:noProof/>
        </w:rPr>
        <w:tab/>
      </w:r>
      <w:r>
        <w:rPr>
          <w:noProof/>
        </w:rPr>
        <w:fldChar w:fldCharType="begin" w:fldLock="1"/>
      </w:r>
      <w:r>
        <w:rPr>
          <w:noProof/>
        </w:rPr>
        <w:instrText xml:space="preserve"> PAGEREF _Toc172038345 \h </w:instrText>
      </w:r>
      <w:r>
        <w:rPr>
          <w:noProof/>
        </w:rPr>
      </w:r>
      <w:r>
        <w:rPr>
          <w:noProof/>
        </w:rPr>
        <w:fldChar w:fldCharType="separate"/>
      </w:r>
      <w:r>
        <w:rPr>
          <w:noProof/>
        </w:rPr>
        <w:t>192</w:t>
      </w:r>
      <w:r>
        <w:rPr>
          <w:noProof/>
        </w:rPr>
        <w:fldChar w:fldCharType="end"/>
      </w:r>
    </w:p>
    <w:p w14:paraId="6BE65CA9" w14:textId="77777777" w:rsidR="00867545" w:rsidRPr="00E46E84" w:rsidRDefault="00867545">
      <w:pPr>
        <w:pStyle w:val="TOC4"/>
        <w:rPr>
          <w:rFonts w:ascii="Calibri" w:eastAsia="Times New Roman" w:hAnsi="Calibri"/>
          <w:noProof/>
          <w:kern w:val="2"/>
          <w:sz w:val="22"/>
          <w:szCs w:val="22"/>
          <w:lang w:eastAsia="en-GB"/>
        </w:rPr>
      </w:pPr>
      <w:r>
        <w:rPr>
          <w:noProof/>
        </w:rPr>
        <w:t>6.2.5.83</w:t>
      </w:r>
      <w:r w:rsidRPr="00E46E84">
        <w:rPr>
          <w:rFonts w:ascii="Calibri" w:eastAsia="Times New Roman" w:hAnsi="Calibri"/>
          <w:noProof/>
          <w:kern w:val="2"/>
          <w:sz w:val="22"/>
          <w:szCs w:val="22"/>
          <w:lang w:eastAsia="en-GB"/>
        </w:rPr>
        <w:tab/>
      </w:r>
      <w:r>
        <w:rPr>
          <w:noProof/>
        </w:rPr>
        <w:t>Semantics of &lt;pin-configuration-service-switch-configure-reject&gt;</w:t>
      </w:r>
      <w:r>
        <w:rPr>
          <w:noProof/>
        </w:rPr>
        <w:tab/>
      </w:r>
      <w:r>
        <w:rPr>
          <w:noProof/>
        </w:rPr>
        <w:fldChar w:fldCharType="begin" w:fldLock="1"/>
      </w:r>
      <w:r>
        <w:rPr>
          <w:noProof/>
        </w:rPr>
        <w:instrText xml:space="preserve"> PAGEREF _Toc172038346 \h </w:instrText>
      </w:r>
      <w:r>
        <w:rPr>
          <w:noProof/>
        </w:rPr>
      </w:r>
      <w:r>
        <w:rPr>
          <w:noProof/>
        </w:rPr>
        <w:fldChar w:fldCharType="separate"/>
      </w:r>
      <w:r>
        <w:rPr>
          <w:noProof/>
        </w:rPr>
        <w:t>193</w:t>
      </w:r>
      <w:r>
        <w:rPr>
          <w:noProof/>
        </w:rPr>
        <w:fldChar w:fldCharType="end"/>
      </w:r>
    </w:p>
    <w:p w14:paraId="7F7DA84A" w14:textId="77777777" w:rsidR="00867545" w:rsidRPr="00E46E84" w:rsidRDefault="00867545">
      <w:pPr>
        <w:pStyle w:val="TOC4"/>
        <w:rPr>
          <w:rFonts w:ascii="Calibri" w:eastAsia="Times New Roman" w:hAnsi="Calibri"/>
          <w:noProof/>
          <w:kern w:val="2"/>
          <w:sz w:val="22"/>
          <w:szCs w:val="22"/>
          <w:lang w:eastAsia="en-GB"/>
        </w:rPr>
      </w:pPr>
      <w:r>
        <w:rPr>
          <w:noProof/>
        </w:rPr>
        <w:t>6.2.5.84</w:t>
      </w:r>
      <w:r w:rsidRPr="00E46E84">
        <w:rPr>
          <w:rFonts w:ascii="Calibri" w:eastAsia="Times New Roman" w:hAnsi="Calibri"/>
          <w:noProof/>
          <w:kern w:val="2"/>
          <w:sz w:val="22"/>
          <w:szCs w:val="22"/>
          <w:lang w:eastAsia="en-GB"/>
        </w:rPr>
        <w:tab/>
      </w:r>
      <w:r>
        <w:rPr>
          <w:noProof/>
        </w:rPr>
        <w:t>Semantics of &lt;pin-</w:t>
      </w:r>
      <w:r>
        <w:rPr>
          <w:noProof/>
          <w:lang w:eastAsia="zh-CN"/>
        </w:rPr>
        <w:t>management</w:t>
      </w:r>
      <w:r>
        <w:rPr>
          <w:noProof/>
        </w:rPr>
        <w:t>-service-switch-configure-request&gt;</w:t>
      </w:r>
      <w:r>
        <w:rPr>
          <w:noProof/>
        </w:rPr>
        <w:tab/>
      </w:r>
      <w:r>
        <w:rPr>
          <w:noProof/>
        </w:rPr>
        <w:fldChar w:fldCharType="begin" w:fldLock="1"/>
      </w:r>
      <w:r>
        <w:rPr>
          <w:noProof/>
        </w:rPr>
        <w:instrText xml:space="preserve"> PAGEREF _Toc172038347 \h </w:instrText>
      </w:r>
      <w:r>
        <w:rPr>
          <w:noProof/>
        </w:rPr>
      </w:r>
      <w:r>
        <w:rPr>
          <w:noProof/>
        </w:rPr>
        <w:fldChar w:fldCharType="separate"/>
      </w:r>
      <w:r>
        <w:rPr>
          <w:noProof/>
        </w:rPr>
        <w:t>193</w:t>
      </w:r>
      <w:r>
        <w:rPr>
          <w:noProof/>
        </w:rPr>
        <w:fldChar w:fldCharType="end"/>
      </w:r>
    </w:p>
    <w:p w14:paraId="12AE2A7A" w14:textId="77777777" w:rsidR="00867545" w:rsidRPr="00E46E84" w:rsidRDefault="00867545">
      <w:pPr>
        <w:pStyle w:val="TOC4"/>
        <w:rPr>
          <w:rFonts w:ascii="Calibri" w:eastAsia="Times New Roman" w:hAnsi="Calibri"/>
          <w:noProof/>
          <w:kern w:val="2"/>
          <w:sz w:val="22"/>
          <w:szCs w:val="22"/>
          <w:lang w:eastAsia="en-GB"/>
        </w:rPr>
      </w:pPr>
      <w:r>
        <w:rPr>
          <w:noProof/>
        </w:rPr>
        <w:t>6.2.5.85</w:t>
      </w:r>
      <w:r w:rsidRPr="00E46E84">
        <w:rPr>
          <w:rFonts w:ascii="Calibri" w:eastAsia="Times New Roman" w:hAnsi="Calibri"/>
          <w:noProof/>
          <w:kern w:val="2"/>
          <w:sz w:val="22"/>
          <w:szCs w:val="22"/>
          <w:lang w:eastAsia="en-GB"/>
        </w:rPr>
        <w:tab/>
      </w:r>
      <w:r>
        <w:rPr>
          <w:noProof/>
        </w:rPr>
        <w:t>Semantics of &lt;pin-</w:t>
      </w:r>
      <w:r>
        <w:rPr>
          <w:noProof/>
          <w:lang w:eastAsia="zh-CN"/>
        </w:rPr>
        <w:t>management</w:t>
      </w:r>
      <w:r>
        <w:rPr>
          <w:noProof/>
        </w:rPr>
        <w:t>-service-switch-configure-reject&gt;</w:t>
      </w:r>
      <w:r>
        <w:rPr>
          <w:noProof/>
        </w:rPr>
        <w:tab/>
      </w:r>
      <w:r>
        <w:rPr>
          <w:noProof/>
        </w:rPr>
        <w:fldChar w:fldCharType="begin" w:fldLock="1"/>
      </w:r>
      <w:r>
        <w:rPr>
          <w:noProof/>
        </w:rPr>
        <w:instrText xml:space="preserve"> PAGEREF _Toc172038348 \h </w:instrText>
      </w:r>
      <w:r>
        <w:rPr>
          <w:noProof/>
        </w:rPr>
      </w:r>
      <w:r>
        <w:rPr>
          <w:noProof/>
        </w:rPr>
        <w:fldChar w:fldCharType="separate"/>
      </w:r>
      <w:r>
        <w:rPr>
          <w:noProof/>
        </w:rPr>
        <w:t>193</w:t>
      </w:r>
      <w:r>
        <w:rPr>
          <w:noProof/>
        </w:rPr>
        <w:fldChar w:fldCharType="end"/>
      </w:r>
    </w:p>
    <w:p w14:paraId="3EA04D15" w14:textId="77777777" w:rsidR="00867545" w:rsidRPr="00E46E84" w:rsidRDefault="00867545">
      <w:pPr>
        <w:pStyle w:val="TOC4"/>
        <w:rPr>
          <w:rFonts w:ascii="Calibri" w:eastAsia="Times New Roman" w:hAnsi="Calibri"/>
          <w:noProof/>
          <w:kern w:val="2"/>
          <w:sz w:val="22"/>
          <w:szCs w:val="22"/>
          <w:lang w:eastAsia="en-GB"/>
        </w:rPr>
      </w:pPr>
      <w:r>
        <w:rPr>
          <w:noProof/>
        </w:rPr>
        <w:t>6.2.5.86</w:t>
      </w:r>
      <w:r w:rsidRPr="00E46E84">
        <w:rPr>
          <w:rFonts w:ascii="Calibri" w:eastAsia="Times New Roman" w:hAnsi="Calibri"/>
          <w:noProof/>
          <w:kern w:val="2"/>
          <w:sz w:val="22"/>
          <w:szCs w:val="22"/>
          <w:lang w:eastAsia="en-GB"/>
        </w:rPr>
        <w:tab/>
      </w:r>
      <w:r>
        <w:rPr>
          <w:noProof/>
        </w:rPr>
        <w:t>Semantics of &lt;pin-service-discovery-request&gt;</w:t>
      </w:r>
      <w:r>
        <w:rPr>
          <w:noProof/>
        </w:rPr>
        <w:tab/>
      </w:r>
      <w:r>
        <w:rPr>
          <w:noProof/>
        </w:rPr>
        <w:fldChar w:fldCharType="begin" w:fldLock="1"/>
      </w:r>
      <w:r>
        <w:rPr>
          <w:noProof/>
        </w:rPr>
        <w:instrText xml:space="preserve"> PAGEREF _Toc172038349 \h </w:instrText>
      </w:r>
      <w:r>
        <w:rPr>
          <w:noProof/>
        </w:rPr>
      </w:r>
      <w:r>
        <w:rPr>
          <w:noProof/>
        </w:rPr>
        <w:fldChar w:fldCharType="separate"/>
      </w:r>
      <w:r>
        <w:rPr>
          <w:noProof/>
        </w:rPr>
        <w:t>194</w:t>
      </w:r>
      <w:r>
        <w:rPr>
          <w:noProof/>
        </w:rPr>
        <w:fldChar w:fldCharType="end"/>
      </w:r>
    </w:p>
    <w:p w14:paraId="26B9F267" w14:textId="77777777" w:rsidR="00867545" w:rsidRPr="00E46E84" w:rsidRDefault="00867545">
      <w:pPr>
        <w:pStyle w:val="TOC4"/>
        <w:rPr>
          <w:rFonts w:ascii="Calibri" w:eastAsia="Times New Roman" w:hAnsi="Calibri"/>
          <w:noProof/>
          <w:kern w:val="2"/>
          <w:sz w:val="22"/>
          <w:szCs w:val="22"/>
          <w:lang w:eastAsia="en-GB"/>
        </w:rPr>
      </w:pPr>
      <w:r>
        <w:rPr>
          <w:noProof/>
        </w:rPr>
        <w:t>6.2.5.87</w:t>
      </w:r>
      <w:r w:rsidRPr="00E46E84">
        <w:rPr>
          <w:rFonts w:ascii="Calibri" w:eastAsia="Times New Roman" w:hAnsi="Calibri"/>
          <w:noProof/>
          <w:kern w:val="2"/>
          <w:sz w:val="22"/>
          <w:szCs w:val="22"/>
          <w:lang w:eastAsia="en-GB"/>
        </w:rPr>
        <w:tab/>
      </w:r>
      <w:r>
        <w:rPr>
          <w:noProof/>
        </w:rPr>
        <w:t>Semantics of &lt;pin-service-discovery-accept&gt;</w:t>
      </w:r>
      <w:r>
        <w:rPr>
          <w:noProof/>
        </w:rPr>
        <w:tab/>
      </w:r>
      <w:r>
        <w:rPr>
          <w:noProof/>
        </w:rPr>
        <w:fldChar w:fldCharType="begin" w:fldLock="1"/>
      </w:r>
      <w:r>
        <w:rPr>
          <w:noProof/>
        </w:rPr>
        <w:instrText xml:space="preserve"> PAGEREF _Toc172038350 \h </w:instrText>
      </w:r>
      <w:r>
        <w:rPr>
          <w:noProof/>
        </w:rPr>
      </w:r>
      <w:r>
        <w:rPr>
          <w:noProof/>
        </w:rPr>
        <w:fldChar w:fldCharType="separate"/>
      </w:r>
      <w:r>
        <w:rPr>
          <w:noProof/>
        </w:rPr>
        <w:t>194</w:t>
      </w:r>
      <w:r>
        <w:rPr>
          <w:noProof/>
        </w:rPr>
        <w:fldChar w:fldCharType="end"/>
      </w:r>
    </w:p>
    <w:p w14:paraId="46950FBE" w14:textId="77777777" w:rsidR="00867545" w:rsidRPr="00E46E84" w:rsidRDefault="00867545">
      <w:pPr>
        <w:pStyle w:val="TOC4"/>
        <w:rPr>
          <w:rFonts w:ascii="Calibri" w:eastAsia="Times New Roman" w:hAnsi="Calibri"/>
          <w:noProof/>
          <w:kern w:val="2"/>
          <w:sz w:val="22"/>
          <w:szCs w:val="22"/>
          <w:lang w:eastAsia="en-GB"/>
        </w:rPr>
      </w:pPr>
      <w:r>
        <w:rPr>
          <w:noProof/>
        </w:rPr>
        <w:t>6.2.5.88</w:t>
      </w:r>
      <w:r w:rsidRPr="00E46E84">
        <w:rPr>
          <w:rFonts w:ascii="Calibri" w:eastAsia="Times New Roman" w:hAnsi="Calibri"/>
          <w:noProof/>
          <w:kern w:val="2"/>
          <w:sz w:val="22"/>
          <w:szCs w:val="22"/>
          <w:lang w:eastAsia="en-GB"/>
        </w:rPr>
        <w:tab/>
      </w:r>
      <w:r>
        <w:rPr>
          <w:noProof/>
        </w:rPr>
        <w:t>Semantics of &lt;pin-service-discovery-reject&gt;</w:t>
      </w:r>
      <w:r>
        <w:rPr>
          <w:noProof/>
        </w:rPr>
        <w:tab/>
      </w:r>
      <w:r>
        <w:rPr>
          <w:noProof/>
        </w:rPr>
        <w:fldChar w:fldCharType="begin" w:fldLock="1"/>
      </w:r>
      <w:r>
        <w:rPr>
          <w:noProof/>
        </w:rPr>
        <w:instrText xml:space="preserve"> PAGEREF _Toc172038351 \h </w:instrText>
      </w:r>
      <w:r>
        <w:rPr>
          <w:noProof/>
        </w:rPr>
      </w:r>
      <w:r>
        <w:rPr>
          <w:noProof/>
        </w:rPr>
        <w:fldChar w:fldCharType="separate"/>
      </w:r>
      <w:r>
        <w:rPr>
          <w:noProof/>
        </w:rPr>
        <w:t>194</w:t>
      </w:r>
      <w:r>
        <w:rPr>
          <w:noProof/>
        </w:rPr>
        <w:fldChar w:fldCharType="end"/>
      </w:r>
    </w:p>
    <w:p w14:paraId="5F89B9F2" w14:textId="77777777" w:rsidR="00867545" w:rsidRPr="00E46E84" w:rsidRDefault="00867545">
      <w:pPr>
        <w:pStyle w:val="TOC4"/>
        <w:rPr>
          <w:rFonts w:ascii="Calibri" w:eastAsia="Times New Roman" w:hAnsi="Calibri"/>
          <w:noProof/>
          <w:kern w:val="2"/>
          <w:sz w:val="22"/>
          <w:szCs w:val="22"/>
          <w:lang w:eastAsia="en-GB"/>
        </w:rPr>
      </w:pPr>
      <w:r>
        <w:rPr>
          <w:noProof/>
        </w:rPr>
        <w:t>6.2.5.89</w:t>
      </w:r>
      <w:r w:rsidRPr="00E46E84">
        <w:rPr>
          <w:rFonts w:ascii="Calibri" w:eastAsia="Times New Roman" w:hAnsi="Calibri"/>
          <w:noProof/>
          <w:kern w:val="2"/>
          <w:sz w:val="22"/>
          <w:szCs w:val="22"/>
          <w:lang w:eastAsia="en-GB"/>
        </w:rPr>
        <w:tab/>
      </w:r>
      <w:r>
        <w:rPr>
          <w:noProof/>
        </w:rPr>
        <w:t>Semantics of &lt;pin-management-pegc-service-continuity-request&gt;</w:t>
      </w:r>
      <w:r>
        <w:rPr>
          <w:noProof/>
        </w:rPr>
        <w:tab/>
      </w:r>
      <w:r>
        <w:rPr>
          <w:noProof/>
        </w:rPr>
        <w:fldChar w:fldCharType="begin" w:fldLock="1"/>
      </w:r>
      <w:r>
        <w:rPr>
          <w:noProof/>
        </w:rPr>
        <w:instrText xml:space="preserve"> PAGEREF _Toc172038352 \h </w:instrText>
      </w:r>
      <w:r>
        <w:rPr>
          <w:noProof/>
        </w:rPr>
      </w:r>
      <w:r>
        <w:rPr>
          <w:noProof/>
        </w:rPr>
        <w:fldChar w:fldCharType="separate"/>
      </w:r>
      <w:r>
        <w:rPr>
          <w:noProof/>
        </w:rPr>
        <w:t>194</w:t>
      </w:r>
      <w:r>
        <w:rPr>
          <w:noProof/>
        </w:rPr>
        <w:fldChar w:fldCharType="end"/>
      </w:r>
    </w:p>
    <w:p w14:paraId="41AF7585" w14:textId="77777777" w:rsidR="00867545" w:rsidRPr="00E46E84" w:rsidRDefault="00867545">
      <w:pPr>
        <w:pStyle w:val="TOC4"/>
        <w:rPr>
          <w:rFonts w:ascii="Calibri" w:eastAsia="Times New Roman" w:hAnsi="Calibri"/>
          <w:noProof/>
          <w:kern w:val="2"/>
          <w:sz w:val="22"/>
          <w:szCs w:val="22"/>
          <w:lang w:eastAsia="en-GB"/>
        </w:rPr>
      </w:pPr>
      <w:r>
        <w:rPr>
          <w:noProof/>
        </w:rPr>
        <w:t>6.2.5.90</w:t>
      </w:r>
      <w:r w:rsidRPr="00E46E84">
        <w:rPr>
          <w:rFonts w:ascii="Calibri" w:eastAsia="Times New Roman" w:hAnsi="Calibri"/>
          <w:noProof/>
          <w:kern w:val="2"/>
          <w:sz w:val="22"/>
          <w:szCs w:val="22"/>
          <w:lang w:eastAsia="en-GB"/>
        </w:rPr>
        <w:tab/>
      </w:r>
      <w:r>
        <w:rPr>
          <w:noProof/>
        </w:rPr>
        <w:t>Semantics of &lt;pin-management-pegc-service-continuity-accept&gt;</w:t>
      </w:r>
      <w:r>
        <w:rPr>
          <w:noProof/>
        </w:rPr>
        <w:tab/>
      </w:r>
      <w:r>
        <w:rPr>
          <w:noProof/>
        </w:rPr>
        <w:fldChar w:fldCharType="begin" w:fldLock="1"/>
      </w:r>
      <w:r>
        <w:rPr>
          <w:noProof/>
        </w:rPr>
        <w:instrText xml:space="preserve"> PAGEREF _Toc172038353 \h </w:instrText>
      </w:r>
      <w:r>
        <w:rPr>
          <w:noProof/>
        </w:rPr>
      </w:r>
      <w:r>
        <w:rPr>
          <w:noProof/>
        </w:rPr>
        <w:fldChar w:fldCharType="separate"/>
      </w:r>
      <w:r>
        <w:rPr>
          <w:noProof/>
        </w:rPr>
        <w:t>195</w:t>
      </w:r>
      <w:r>
        <w:rPr>
          <w:noProof/>
        </w:rPr>
        <w:fldChar w:fldCharType="end"/>
      </w:r>
    </w:p>
    <w:p w14:paraId="033C4BC8" w14:textId="77777777" w:rsidR="00867545" w:rsidRPr="00E46E84" w:rsidRDefault="00867545">
      <w:pPr>
        <w:pStyle w:val="TOC4"/>
        <w:rPr>
          <w:rFonts w:ascii="Calibri" w:eastAsia="Times New Roman" w:hAnsi="Calibri"/>
          <w:noProof/>
          <w:kern w:val="2"/>
          <w:sz w:val="22"/>
          <w:szCs w:val="22"/>
          <w:lang w:eastAsia="en-GB"/>
        </w:rPr>
      </w:pPr>
      <w:r>
        <w:rPr>
          <w:noProof/>
        </w:rPr>
        <w:t>6.2.5.91</w:t>
      </w:r>
      <w:r w:rsidRPr="00E46E84">
        <w:rPr>
          <w:rFonts w:ascii="Calibri" w:eastAsia="Times New Roman" w:hAnsi="Calibri"/>
          <w:noProof/>
          <w:kern w:val="2"/>
          <w:sz w:val="22"/>
          <w:szCs w:val="22"/>
          <w:lang w:eastAsia="en-GB"/>
        </w:rPr>
        <w:tab/>
      </w:r>
      <w:r>
        <w:rPr>
          <w:noProof/>
        </w:rPr>
        <w:t>Semantics of &lt;pin-management-pegc-service-continuity-reject&gt;</w:t>
      </w:r>
      <w:r>
        <w:rPr>
          <w:noProof/>
        </w:rPr>
        <w:tab/>
      </w:r>
      <w:r>
        <w:rPr>
          <w:noProof/>
        </w:rPr>
        <w:fldChar w:fldCharType="begin" w:fldLock="1"/>
      </w:r>
      <w:r>
        <w:rPr>
          <w:noProof/>
        </w:rPr>
        <w:instrText xml:space="preserve"> PAGEREF _Toc172038354 \h </w:instrText>
      </w:r>
      <w:r>
        <w:rPr>
          <w:noProof/>
        </w:rPr>
      </w:r>
      <w:r>
        <w:rPr>
          <w:noProof/>
        </w:rPr>
        <w:fldChar w:fldCharType="separate"/>
      </w:r>
      <w:r>
        <w:rPr>
          <w:noProof/>
        </w:rPr>
        <w:t>195</w:t>
      </w:r>
      <w:r>
        <w:rPr>
          <w:noProof/>
        </w:rPr>
        <w:fldChar w:fldCharType="end"/>
      </w:r>
    </w:p>
    <w:p w14:paraId="3B33F0AD" w14:textId="77777777" w:rsidR="00867545" w:rsidRPr="00E46E84" w:rsidRDefault="00867545">
      <w:pPr>
        <w:pStyle w:val="TOC4"/>
        <w:rPr>
          <w:rFonts w:ascii="Calibri" w:eastAsia="Times New Roman" w:hAnsi="Calibri"/>
          <w:noProof/>
          <w:kern w:val="2"/>
          <w:sz w:val="22"/>
          <w:szCs w:val="22"/>
          <w:lang w:eastAsia="en-GB"/>
        </w:rPr>
      </w:pPr>
      <w:r>
        <w:rPr>
          <w:noProof/>
        </w:rPr>
        <w:t>6.2.5.92</w:t>
      </w:r>
      <w:r w:rsidRPr="00E46E84">
        <w:rPr>
          <w:rFonts w:ascii="Calibri" w:eastAsia="Times New Roman" w:hAnsi="Calibri"/>
          <w:noProof/>
          <w:kern w:val="2"/>
          <w:sz w:val="22"/>
          <w:szCs w:val="22"/>
          <w:lang w:eastAsia="en-GB"/>
        </w:rPr>
        <w:tab/>
      </w:r>
      <w:r>
        <w:rPr>
          <w:noProof/>
        </w:rPr>
        <w:t>Semantics of &lt;pin-management-pegc-configuration-request&gt;</w:t>
      </w:r>
      <w:r>
        <w:rPr>
          <w:noProof/>
        </w:rPr>
        <w:tab/>
      </w:r>
      <w:r>
        <w:rPr>
          <w:noProof/>
        </w:rPr>
        <w:fldChar w:fldCharType="begin" w:fldLock="1"/>
      </w:r>
      <w:r>
        <w:rPr>
          <w:noProof/>
        </w:rPr>
        <w:instrText xml:space="preserve"> PAGEREF _Toc172038355 \h </w:instrText>
      </w:r>
      <w:r>
        <w:rPr>
          <w:noProof/>
        </w:rPr>
      </w:r>
      <w:r>
        <w:rPr>
          <w:noProof/>
        </w:rPr>
        <w:fldChar w:fldCharType="separate"/>
      </w:r>
      <w:r>
        <w:rPr>
          <w:noProof/>
        </w:rPr>
        <w:t>195</w:t>
      </w:r>
      <w:r>
        <w:rPr>
          <w:noProof/>
        </w:rPr>
        <w:fldChar w:fldCharType="end"/>
      </w:r>
    </w:p>
    <w:p w14:paraId="52A4FF74" w14:textId="77777777" w:rsidR="00867545" w:rsidRPr="00E46E84" w:rsidRDefault="00867545">
      <w:pPr>
        <w:pStyle w:val="TOC4"/>
        <w:rPr>
          <w:rFonts w:ascii="Calibri" w:eastAsia="Times New Roman" w:hAnsi="Calibri"/>
          <w:noProof/>
          <w:kern w:val="2"/>
          <w:sz w:val="22"/>
          <w:szCs w:val="22"/>
          <w:lang w:eastAsia="en-GB"/>
        </w:rPr>
      </w:pPr>
      <w:r>
        <w:rPr>
          <w:noProof/>
        </w:rPr>
        <w:t>6.2.5.93</w:t>
      </w:r>
      <w:r w:rsidRPr="00E46E84">
        <w:rPr>
          <w:rFonts w:ascii="Calibri" w:eastAsia="Times New Roman" w:hAnsi="Calibri"/>
          <w:noProof/>
          <w:kern w:val="2"/>
          <w:sz w:val="22"/>
          <w:szCs w:val="22"/>
          <w:lang w:eastAsia="en-GB"/>
        </w:rPr>
        <w:tab/>
      </w:r>
      <w:r>
        <w:rPr>
          <w:noProof/>
        </w:rPr>
        <w:t>Semantics of &lt;pin-management-pegc-configuration-accept&gt;</w:t>
      </w:r>
      <w:r>
        <w:rPr>
          <w:noProof/>
        </w:rPr>
        <w:tab/>
      </w:r>
      <w:r>
        <w:rPr>
          <w:noProof/>
        </w:rPr>
        <w:fldChar w:fldCharType="begin" w:fldLock="1"/>
      </w:r>
      <w:r>
        <w:rPr>
          <w:noProof/>
        </w:rPr>
        <w:instrText xml:space="preserve"> PAGEREF _Toc172038356 \h </w:instrText>
      </w:r>
      <w:r>
        <w:rPr>
          <w:noProof/>
        </w:rPr>
      </w:r>
      <w:r>
        <w:rPr>
          <w:noProof/>
        </w:rPr>
        <w:fldChar w:fldCharType="separate"/>
      </w:r>
      <w:r>
        <w:rPr>
          <w:noProof/>
        </w:rPr>
        <w:t>195</w:t>
      </w:r>
      <w:r>
        <w:rPr>
          <w:noProof/>
        </w:rPr>
        <w:fldChar w:fldCharType="end"/>
      </w:r>
    </w:p>
    <w:p w14:paraId="1EE8F77C" w14:textId="77777777" w:rsidR="00867545" w:rsidRPr="00E46E84" w:rsidRDefault="00867545">
      <w:pPr>
        <w:pStyle w:val="TOC4"/>
        <w:rPr>
          <w:rFonts w:ascii="Calibri" w:eastAsia="Times New Roman" w:hAnsi="Calibri"/>
          <w:noProof/>
          <w:kern w:val="2"/>
          <w:sz w:val="22"/>
          <w:szCs w:val="22"/>
          <w:lang w:eastAsia="en-GB"/>
        </w:rPr>
      </w:pPr>
      <w:r>
        <w:rPr>
          <w:noProof/>
        </w:rPr>
        <w:t>6.2.5.94</w:t>
      </w:r>
      <w:r w:rsidRPr="00E46E84">
        <w:rPr>
          <w:rFonts w:ascii="Calibri" w:eastAsia="Times New Roman" w:hAnsi="Calibri"/>
          <w:noProof/>
          <w:kern w:val="2"/>
          <w:sz w:val="22"/>
          <w:szCs w:val="22"/>
          <w:lang w:eastAsia="en-GB"/>
        </w:rPr>
        <w:tab/>
      </w:r>
      <w:r>
        <w:rPr>
          <w:noProof/>
        </w:rPr>
        <w:t>Semantics of &lt;pin-management-pegc-configuration-reject&gt;</w:t>
      </w:r>
      <w:r>
        <w:rPr>
          <w:noProof/>
        </w:rPr>
        <w:tab/>
      </w:r>
      <w:r>
        <w:rPr>
          <w:noProof/>
        </w:rPr>
        <w:fldChar w:fldCharType="begin" w:fldLock="1"/>
      </w:r>
      <w:r>
        <w:rPr>
          <w:noProof/>
        </w:rPr>
        <w:instrText xml:space="preserve"> PAGEREF _Toc172038357 \h </w:instrText>
      </w:r>
      <w:r>
        <w:rPr>
          <w:noProof/>
        </w:rPr>
      </w:r>
      <w:r>
        <w:rPr>
          <w:noProof/>
        </w:rPr>
        <w:fldChar w:fldCharType="separate"/>
      </w:r>
      <w:r>
        <w:rPr>
          <w:noProof/>
        </w:rPr>
        <w:t>196</w:t>
      </w:r>
      <w:r>
        <w:rPr>
          <w:noProof/>
        </w:rPr>
        <w:fldChar w:fldCharType="end"/>
      </w:r>
    </w:p>
    <w:p w14:paraId="6A6B0A90" w14:textId="77777777" w:rsidR="00867545" w:rsidRPr="00E46E84" w:rsidRDefault="00867545">
      <w:pPr>
        <w:pStyle w:val="TOC4"/>
        <w:rPr>
          <w:rFonts w:ascii="Calibri" w:eastAsia="Times New Roman" w:hAnsi="Calibri"/>
          <w:noProof/>
          <w:kern w:val="2"/>
          <w:sz w:val="22"/>
          <w:szCs w:val="22"/>
          <w:lang w:eastAsia="en-GB"/>
        </w:rPr>
      </w:pPr>
      <w:r>
        <w:rPr>
          <w:noProof/>
        </w:rPr>
        <w:t>6.2.5.95</w:t>
      </w:r>
      <w:r w:rsidRPr="00E46E84">
        <w:rPr>
          <w:rFonts w:ascii="Calibri" w:eastAsia="Times New Roman" w:hAnsi="Calibri"/>
          <w:noProof/>
          <w:kern w:val="2"/>
          <w:sz w:val="22"/>
          <w:szCs w:val="22"/>
          <w:lang w:eastAsia="en-GB"/>
        </w:rPr>
        <w:tab/>
      </w:r>
      <w:r>
        <w:rPr>
          <w:noProof/>
        </w:rPr>
        <w:t>Semantics of &lt;pin-configuration-service-continuity-update-request&gt;</w:t>
      </w:r>
      <w:r>
        <w:rPr>
          <w:noProof/>
        </w:rPr>
        <w:tab/>
      </w:r>
      <w:r>
        <w:rPr>
          <w:noProof/>
        </w:rPr>
        <w:fldChar w:fldCharType="begin" w:fldLock="1"/>
      </w:r>
      <w:r>
        <w:rPr>
          <w:noProof/>
        </w:rPr>
        <w:instrText xml:space="preserve"> PAGEREF _Toc172038358 \h </w:instrText>
      </w:r>
      <w:r>
        <w:rPr>
          <w:noProof/>
        </w:rPr>
      </w:r>
      <w:r>
        <w:rPr>
          <w:noProof/>
        </w:rPr>
        <w:fldChar w:fldCharType="separate"/>
      </w:r>
      <w:r>
        <w:rPr>
          <w:noProof/>
        </w:rPr>
        <w:t>196</w:t>
      </w:r>
      <w:r>
        <w:rPr>
          <w:noProof/>
        </w:rPr>
        <w:fldChar w:fldCharType="end"/>
      </w:r>
    </w:p>
    <w:p w14:paraId="27813132" w14:textId="77777777" w:rsidR="00867545" w:rsidRPr="00E46E84" w:rsidRDefault="00867545">
      <w:pPr>
        <w:pStyle w:val="TOC4"/>
        <w:rPr>
          <w:rFonts w:ascii="Calibri" w:eastAsia="Times New Roman" w:hAnsi="Calibri"/>
          <w:noProof/>
          <w:kern w:val="2"/>
          <w:sz w:val="22"/>
          <w:szCs w:val="22"/>
          <w:lang w:eastAsia="en-GB"/>
        </w:rPr>
      </w:pPr>
      <w:r>
        <w:rPr>
          <w:noProof/>
        </w:rPr>
        <w:t>6.2.5.96</w:t>
      </w:r>
      <w:r w:rsidRPr="00E46E84">
        <w:rPr>
          <w:rFonts w:ascii="Calibri" w:eastAsia="Times New Roman" w:hAnsi="Calibri"/>
          <w:noProof/>
          <w:kern w:val="2"/>
          <w:sz w:val="22"/>
          <w:szCs w:val="22"/>
          <w:lang w:eastAsia="en-GB"/>
        </w:rPr>
        <w:tab/>
      </w:r>
      <w:r>
        <w:rPr>
          <w:noProof/>
        </w:rPr>
        <w:t>Semantics of &lt;pin-configuration-service-continuity-update-accept&gt;</w:t>
      </w:r>
      <w:r>
        <w:rPr>
          <w:noProof/>
        </w:rPr>
        <w:tab/>
      </w:r>
      <w:r>
        <w:rPr>
          <w:noProof/>
        </w:rPr>
        <w:fldChar w:fldCharType="begin" w:fldLock="1"/>
      </w:r>
      <w:r>
        <w:rPr>
          <w:noProof/>
        </w:rPr>
        <w:instrText xml:space="preserve"> PAGEREF _Toc172038359 \h </w:instrText>
      </w:r>
      <w:r>
        <w:rPr>
          <w:noProof/>
        </w:rPr>
      </w:r>
      <w:r>
        <w:rPr>
          <w:noProof/>
        </w:rPr>
        <w:fldChar w:fldCharType="separate"/>
      </w:r>
      <w:r>
        <w:rPr>
          <w:noProof/>
        </w:rPr>
        <w:t>196</w:t>
      </w:r>
      <w:r>
        <w:rPr>
          <w:noProof/>
        </w:rPr>
        <w:fldChar w:fldCharType="end"/>
      </w:r>
    </w:p>
    <w:p w14:paraId="224920CF" w14:textId="77777777" w:rsidR="00867545" w:rsidRPr="00E46E84" w:rsidRDefault="00867545">
      <w:pPr>
        <w:pStyle w:val="TOC4"/>
        <w:rPr>
          <w:rFonts w:ascii="Calibri" w:eastAsia="Times New Roman" w:hAnsi="Calibri"/>
          <w:noProof/>
          <w:kern w:val="2"/>
          <w:sz w:val="22"/>
          <w:szCs w:val="22"/>
          <w:lang w:eastAsia="en-GB"/>
        </w:rPr>
      </w:pPr>
      <w:r>
        <w:rPr>
          <w:noProof/>
        </w:rPr>
        <w:t>6.2.5.97</w:t>
      </w:r>
      <w:r w:rsidRPr="00E46E84">
        <w:rPr>
          <w:rFonts w:ascii="Calibri" w:eastAsia="Times New Roman" w:hAnsi="Calibri"/>
          <w:noProof/>
          <w:kern w:val="2"/>
          <w:sz w:val="22"/>
          <w:szCs w:val="22"/>
          <w:lang w:eastAsia="en-GB"/>
        </w:rPr>
        <w:tab/>
      </w:r>
      <w:r>
        <w:rPr>
          <w:noProof/>
        </w:rPr>
        <w:t>Semantics of &lt;pin-configuration-service-continuity-update-reject&gt;</w:t>
      </w:r>
      <w:r>
        <w:rPr>
          <w:noProof/>
        </w:rPr>
        <w:tab/>
      </w:r>
      <w:r>
        <w:rPr>
          <w:noProof/>
        </w:rPr>
        <w:fldChar w:fldCharType="begin" w:fldLock="1"/>
      </w:r>
      <w:r>
        <w:rPr>
          <w:noProof/>
        </w:rPr>
        <w:instrText xml:space="preserve"> PAGEREF _Toc172038360 \h </w:instrText>
      </w:r>
      <w:r>
        <w:rPr>
          <w:noProof/>
        </w:rPr>
      </w:r>
      <w:r>
        <w:rPr>
          <w:noProof/>
        </w:rPr>
        <w:fldChar w:fldCharType="separate"/>
      </w:r>
      <w:r>
        <w:rPr>
          <w:noProof/>
        </w:rPr>
        <w:t>196</w:t>
      </w:r>
      <w:r>
        <w:rPr>
          <w:noProof/>
        </w:rPr>
        <w:fldChar w:fldCharType="end"/>
      </w:r>
    </w:p>
    <w:p w14:paraId="6A7C7046" w14:textId="77777777" w:rsidR="00867545" w:rsidRPr="00E46E84" w:rsidRDefault="00867545">
      <w:pPr>
        <w:pStyle w:val="TOC4"/>
        <w:rPr>
          <w:rFonts w:ascii="Calibri" w:eastAsia="Times New Roman" w:hAnsi="Calibri"/>
          <w:noProof/>
          <w:kern w:val="2"/>
          <w:sz w:val="22"/>
          <w:szCs w:val="22"/>
          <w:lang w:eastAsia="en-GB"/>
        </w:rPr>
      </w:pPr>
      <w:r>
        <w:rPr>
          <w:noProof/>
        </w:rPr>
        <w:t>6.2.5.98</w:t>
      </w:r>
      <w:r w:rsidRPr="00E46E84">
        <w:rPr>
          <w:rFonts w:ascii="Calibri" w:eastAsia="Times New Roman" w:hAnsi="Calibri"/>
          <w:noProof/>
          <w:kern w:val="2"/>
          <w:sz w:val="22"/>
          <w:szCs w:val="22"/>
          <w:lang w:eastAsia="en-GB"/>
        </w:rPr>
        <w:tab/>
      </w:r>
      <w:r>
        <w:rPr>
          <w:noProof/>
        </w:rPr>
        <w:t>Semantics of &lt;pin-management-pegc-discovery-request&gt;</w:t>
      </w:r>
      <w:r>
        <w:rPr>
          <w:noProof/>
        </w:rPr>
        <w:tab/>
      </w:r>
      <w:r>
        <w:rPr>
          <w:noProof/>
        </w:rPr>
        <w:fldChar w:fldCharType="begin" w:fldLock="1"/>
      </w:r>
      <w:r>
        <w:rPr>
          <w:noProof/>
        </w:rPr>
        <w:instrText xml:space="preserve"> PAGEREF _Toc172038361 \h </w:instrText>
      </w:r>
      <w:r>
        <w:rPr>
          <w:noProof/>
        </w:rPr>
      </w:r>
      <w:r>
        <w:rPr>
          <w:noProof/>
        </w:rPr>
        <w:fldChar w:fldCharType="separate"/>
      </w:r>
      <w:r>
        <w:rPr>
          <w:noProof/>
        </w:rPr>
        <w:t>197</w:t>
      </w:r>
      <w:r>
        <w:rPr>
          <w:noProof/>
        </w:rPr>
        <w:fldChar w:fldCharType="end"/>
      </w:r>
    </w:p>
    <w:p w14:paraId="42EC2DC8" w14:textId="77777777" w:rsidR="00867545" w:rsidRPr="00E46E84" w:rsidRDefault="00867545">
      <w:pPr>
        <w:pStyle w:val="TOC4"/>
        <w:rPr>
          <w:rFonts w:ascii="Calibri" w:eastAsia="Times New Roman" w:hAnsi="Calibri"/>
          <w:noProof/>
          <w:kern w:val="2"/>
          <w:sz w:val="22"/>
          <w:szCs w:val="22"/>
          <w:lang w:eastAsia="en-GB"/>
        </w:rPr>
      </w:pPr>
      <w:r>
        <w:rPr>
          <w:noProof/>
        </w:rPr>
        <w:t>6.2.5.99</w:t>
      </w:r>
      <w:r w:rsidRPr="00E46E84">
        <w:rPr>
          <w:rFonts w:ascii="Calibri" w:eastAsia="Times New Roman" w:hAnsi="Calibri"/>
          <w:noProof/>
          <w:kern w:val="2"/>
          <w:sz w:val="22"/>
          <w:szCs w:val="22"/>
          <w:lang w:eastAsia="en-GB"/>
        </w:rPr>
        <w:tab/>
      </w:r>
      <w:r>
        <w:rPr>
          <w:noProof/>
        </w:rPr>
        <w:t>Semantics of &lt;pin-management-pegc-discovery-accept&gt;</w:t>
      </w:r>
      <w:r>
        <w:rPr>
          <w:noProof/>
        </w:rPr>
        <w:tab/>
      </w:r>
      <w:r>
        <w:rPr>
          <w:noProof/>
        </w:rPr>
        <w:fldChar w:fldCharType="begin" w:fldLock="1"/>
      </w:r>
      <w:r>
        <w:rPr>
          <w:noProof/>
        </w:rPr>
        <w:instrText xml:space="preserve"> PAGEREF _Toc172038362 \h </w:instrText>
      </w:r>
      <w:r>
        <w:rPr>
          <w:noProof/>
        </w:rPr>
      </w:r>
      <w:r>
        <w:rPr>
          <w:noProof/>
        </w:rPr>
        <w:fldChar w:fldCharType="separate"/>
      </w:r>
      <w:r>
        <w:rPr>
          <w:noProof/>
        </w:rPr>
        <w:t>197</w:t>
      </w:r>
      <w:r>
        <w:rPr>
          <w:noProof/>
        </w:rPr>
        <w:fldChar w:fldCharType="end"/>
      </w:r>
    </w:p>
    <w:p w14:paraId="79A53143" w14:textId="77777777" w:rsidR="00867545" w:rsidRPr="00E46E84" w:rsidRDefault="00867545">
      <w:pPr>
        <w:pStyle w:val="TOC4"/>
        <w:rPr>
          <w:rFonts w:ascii="Calibri" w:eastAsia="Times New Roman" w:hAnsi="Calibri"/>
          <w:noProof/>
          <w:kern w:val="2"/>
          <w:sz w:val="22"/>
          <w:szCs w:val="22"/>
          <w:lang w:eastAsia="en-GB"/>
        </w:rPr>
      </w:pPr>
      <w:r>
        <w:rPr>
          <w:noProof/>
        </w:rPr>
        <w:t>6.2.5.100</w:t>
      </w:r>
      <w:r w:rsidRPr="00E46E84">
        <w:rPr>
          <w:rFonts w:ascii="Calibri" w:eastAsia="Times New Roman" w:hAnsi="Calibri"/>
          <w:noProof/>
          <w:kern w:val="2"/>
          <w:sz w:val="22"/>
          <w:szCs w:val="22"/>
          <w:lang w:eastAsia="en-GB"/>
        </w:rPr>
        <w:tab/>
      </w:r>
      <w:r>
        <w:rPr>
          <w:noProof/>
        </w:rPr>
        <w:t>Semantics of &lt;pin-management-pegc-discovery-reject&gt;</w:t>
      </w:r>
      <w:r>
        <w:rPr>
          <w:noProof/>
        </w:rPr>
        <w:tab/>
      </w:r>
      <w:r>
        <w:rPr>
          <w:noProof/>
        </w:rPr>
        <w:fldChar w:fldCharType="begin" w:fldLock="1"/>
      </w:r>
      <w:r>
        <w:rPr>
          <w:noProof/>
        </w:rPr>
        <w:instrText xml:space="preserve"> PAGEREF _Toc172038363 \h </w:instrText>
      </w:r>
      <w:r>
        <w:rPr>
          <w:noProof/>
        </w:rPr>
      </w:r>
      <w:r>
        <w:rPr>
          <w:noProof/>
        </w:rPr>
        <w:fldChar w:fldCharType="separate"/>
      </w:r>
      <w:r>
        <w:rPr>
          <w:noProof/>
        </w:rPr>
        <w:t>197</w:t>
      </w:r>
      <w:r>
        <w:rPr>
          <w:noProof/>
        </w:rPr>
        <w:fldChar w:fldCharType="end"/>
      </w:r>
    </w:p>
    <w:p w14:paraId="515FCEDA" w14:textId="77777777" w:rsidR="00867545" w:rsidRPr="00E46E84" w:rsidRDefault="00867545">
      <w:pPr>
        <w:pStyle w:val="TOC4"/>
        <w:rPr>
          <w:rFonts w:ascii="Calibri" w:eastAsia="Times New Roman" w:hAnsi="Calibri"/>
          <w:noProof/>
          <w:kern w:val="2"/>
          <w:sz w:val="22"/>
          <w:szCs w:val="22"/>
          <w:lang w:eastAsia="en-GB"/>
        </w:rPr>
      </w:pPr>
      <w:r>
        <w:rPr>
          <w:noProof/>
        </w:rPr>
        <w:t>6.2.5.101</w:t>
      </w:r>
      <w:r w:rsidRPr="00E46E84">
        <w:rPr>
          <w:rFonts w:ascii="Calibri" w:eastAsia="Times New Roman" w:hAnsi="Calibri"/>
          <w:noProof/>
          <w:kern w:val="2"/>
          <w:sz w:val="22"/>
          <w:szCs w:val="22"/>
          <w:lang w:eastAsia="en-GB"/>
        </w:rPr>
        <w:tab/>
      </w:r>
      <w:r>
        <w:rPr>
          <w:noProof/>
        </w:rPr>
        <w:t>Semantics of &lt;pine-authorization-request&gt;</w:t>
      </w:r>
      <w:r>
        <w:rPr>
          <w:noProof/>
        </w:rPr>
        <w:tab/>
      </w:r>
      <w:r>
        <w:rPr>
          <w:noProof/>
        </w:rPr>
        <w:fldChar w:fldCharType="begin" w:fldLock="1"/>
      </w:r>
      <w:r>
        <w:rPr>
          <w:noProof/>
        </w:rPr>
        <w:instrText xml:space="preserve"> PAGEREF _Toc172038364 \h </w:instrText>
      </w:r>
      <w:r>
        <w:rPr>
          <w:noProof/>
        </w:rPr>
      </w:r>
      <w:r>
        <w:rPr>
          <w:noProof/>
        </w:rPr>
        <w:fldChar w:fldCharType="separate"/>
      </w:r>
      <w:r>
        <w:rPr>
          <w:noProof/>
        </w:rPr>
        <w:t>197</w:t>
      </w:r>
      <w:r>
        <w:rPr>
          <w:noProof/>
        </w:rPr>
        <w:fldChar w:fldCharType="end"/>
      </w:r>
    </w:p>
    <w:p w14:paraId="638F503E" w14:textId="77777777" w:rsidR="00867545" w:rsidRPr="00E46E84" w:rsidRDefault="00867545">
      <w:pPr>
        <w:pStyle w:val="TOC4"/>
        <w:rPr>
          <w:rFonts w:ascii="Calibri" w:eastAsia="Times New Roman" w:hAnsi="Calibri"/>
          <w:noProof/>
          <w:kern w:val="2"/>
          <w:sz w:val="22"/>
          <w:szCs w:val="22"/>
          <w:lang w:eastAsia="en-GB"/>
        </w:rPr>
      </w:pPr>
      <w:r>
        <w:rPr>
          <w:noProof/>
        </w:rPr>
        <w:t>6.2.5.102</w:t>
      </w:r>
      <w:r w:rsidRPr="00E46E84">
        <w:rPr>
          <w:rFonts w:ascii="Calibri" w:eastAsia="Times New Roman" w:hAnsi="Calibri"/>
          <w:noProof/>
          <w:kern w:val="2"/>
          <w:sz w:val="22"/>
          <w:szCs w:val="22"/>
          <w:lang w:eastAsia="en-GB"/>
        </w:rPr>
        <w:tab/>
      </w:r>
      <w:r>
        <w:rPr>
          <w:noProof/>
        </w:rPr>
        <w:t>Semantics of &lt;pine-authorization-accept&gt;</w:t>
      </w:r>
      <w:r>
        <w:rPr>
          <w:noProof/>
        </w:rPr>
        <w:tab/>
      </w:r>
      <w:r>
        <w:rPr>
          <w:noProof/>
        </w:rPr>
        <w:fldChar w:fldCharType="begin" w:fldLock="1"/>
      </w:r>
      <w:r>
        <w:rPr>
          <w:noProof/>
        </w:rPr>
        <w:instrText xml:space="preserve"> PAGEREF _Toc172038365 \h </w:instrText>
      </w:r>
      <w:r>
        <w:rPr>
          <w:noProof/>
        </w:rPr>
      </w:r>
      <w:r>
        <w:rPr>
          <w:noProof/>
        </w:rPr>
        <w:fldChar w:fldCharType="separate"/>
      </w:r>
      <w:r>
        <w:rPr>
          <w:noProof/>
        </w:rPr>
        <w:t>198</w:t>
      </w:r>
      <w:r>
        <w:rPr>
          <w:noProof/>
        </w:rPr>
        <w:fldChar w:fldCharType="end"/>
      </w:r>
    </w:p>
    <w:p w14:paraId="0C064C91" w14:textId="77777777" w:rsidR="00867545" w:rsidRPr="00E46E84" w:rsidRDefault="00867545">
      <w:pPr>
        <w:pStyle w:val="TOC4"/>
        <w:rPr>
          <w:rFonts w:ascii="Calibri" w:eastAsia="Times New Roman" w:hAnsi="Calibri"/>
          <w:noProof/>
          <w:kern w:val="2"/>
          <w:sz w:val="22"/>
          <w:szCs w:val="22"/>
          <w:lang w:eastAsia="en-GB"/>
        </w:rPr>
      </w:pPr>
      <w:r>
        <w:rPr>
          <w:noProof/>
        </w:rPr>
        <w:t>6.2.5.103</w:t>
      </w:r>
      <w:r w:rsidRPr="00E46E84">
        <w:rPr>
          <w:rFonts w:ascii="Calibri" w:eastAsia="Times New Roman" w:hAnsi="Calibri"/>
          <w:noProof/>
          <w:kern w:val="2"/>
          <w:sz w:val="22"/>
          <w:szCs w:val="22"/>
          <w:lang w:eastAsia="en-GB"/>
        </w:rPr>
        <w:tab/>
      </w:r>
      <w:r>
        <w:rPr>
          <w:noProof/>
        </w:rPr>
        <w:t>Semantics of &lt;pine-authorization-reject&gt;</w:t>
      </w:r>
      <w:r>
        <w:rPr>
          <w:noProof/>
        </w:rPr>
        <w:tab/>
      </w:r>
      <w:r>
        <w:rPr>
          <w:noProof/>
        </w:rPr>
        <w:fldChar w:fldCharType="begin" w:fldLock="1"/>
      </w:r>
      <w:r>
        <w:rPr>
          <w:noProof/>
        </w:rPr>
        <w:instrText xml:space="preserve"> PAGEREF _Toc172038366 \h </w:instrText>
      </w:r>
      <w:r>
        <w:rPr>
          <w:noProof/>
        </w:rPr>
      </w:r>
      <w:r>
        <w:rPr>
          <w:noProof/>
        </w:rPr>
        <w:fldChar w:fldCharType="separate"/>
      </w:r>
      <w:r>
        <w:rPr>
          <w:noProof/>
        </w:rPr>
        <w:t>198</w:t>
      </w:r>
      <w:r>
        <w:rPr>
          <w:noProof/>
        </w:rPr>
        <w:fldChar w:fldCharType="end"/>
      </w:r>
    </w:p>
    <w:p w14:paraId="68B41BAF" w14:textId="77777777" w:rsidR="00867545" w:rsidRPr="00E46E84" w:rsidRDefault="00867545">
      <w:pPr>
        <w:pStyle w:val="TOC3"/>
        <w:rPr>
          <w:rFonts w:ascii="Calibri" w:eastAsia="Times New Roman" w:hAnsi="Calibri"/>
          <w:noProof/>
          <w:kern w:val="2"/>
          <w:sz w:val="22"/>
          <w:szCs w:val="22"/>
          <w:lang w:eastAsia="en-GB"/>
        </w:rPr>
      </w:pPr>
      <w:r>
        <w:rPr>
          <w:noProof/>
          <w:lang w:eastAsia="zh-CN"/>
        </w:rPr>
        <w:t>6.2.6</w:t>
      </w:r>
      <w:r w:rsidRPr="00E46E84">
        <w:rPr>
          <w:rFonts w:ascii="Calibri" w:eastAsia="Times New Roman" w:hAnsi="Calibri"/>
          <w:noProof/>
          <w:kern w:val="2"/>
          <w:sz w:val="22"/>
          <w:szCs w:val="22"/>
          <w:lang w:eastAsia="en-GB"/>
        </w:rPr>
        <w:tab/>
      </w:r>
      <w:r>
        <w:rPr>
          <w:noProof/>
          <w:lang w:eastAsia="zh-CN"/>
        </w:rPr>
        <w:t>IANA</w:t>
      </w:r>
      <w:r>
        <w:rPr>
          <w:noProof/>
        </w:rPr>
        <w:t xml:space="preserve"> </w:t>
      </w:r>
      <w:r>
        <w:rPr>
          <w:noProof/>
          <w:lang w:eastAsia="zh-CN"/>
        </w:rPr>
        <w:t>registration</w:t>
      </w:r>
      <w:r>
        <w:rPr>
          <w:noProof/>
        </w:rPr>
        <w:tab/>
      </w:r>
      <w:r>
        <w:rPr>
          <w:noProof/>
        </w:rPr>
        <w:fldChar w:fldCharType="begin" w:fldLock="1"/>
      </w:r>
      <w:r>
        <w:rPr>
          <w:noProof/>
        </w:rPr>
        <w:instrText xml:space="preserve"> PAGEREF _Toc172038367 \h </w:instrText>
      </w:r>
      <w:r>
        <w:rPr>
          <w:noProof/>
        </w:rPr>
      </w:r>
      <w:r>
        <w:rPr>
          <w:noProof/>
        </w:rPr>
        <w:fldChar w:fldCharType="separate"/>
      </w:r>
      <w:r>
        <w:rPr>
          <w:noProof/>
        </w:rPr>
        <w:t>198</w:t>
      </w:r>
      <w:r>
        <w:rPr>
          <w:noProof/>
        </w:rPr>
        <w:fldChar w:fldCharType="end"/>
      </w:r>
    </w:p>
    <w:p w14:paraId="6096ED93" w14:textId="77777777" w:rsidR="00867545" w:rsidRPr="00E46E84" w:rsidRDefault="00867545">
      <w:pPr>
        <w:pStyle w:val="TOC1"/>
        <w:rPr>
          <w:rFonts w:ascii="Calibri" w:eastAsia="Times New Roman" w:hAnsi="Calibri"/>
          <w:noProof/>
          <w:kern w:val="2"/>
          <w:szCs w:val="22"/>
          <w:lang w:eastAsia="en-GB"/>
        </w:rPr>
      </w:pPr>
      <w:r>
        <w:rPr>
          <w:noProof/>
        </w:rPr>
        <w:t>7</w:t>
      </w:r>
      <w:r w:rsidRPr="00E46E84">
        <w:rPr>
          <w:rFonts w:ascii="Calibri" w:eastAsia="Times New Roman" w:hAnsi="Calibri"/>
          <w:noProof/>
          <w:kern w:val="2"/>
          <w:szCs w:val="22"/>
          <w:lang w:eastAsia="en-GB"/>
        </w:rPr>
        <w:tab/>
      </w:r>
      <w:r>
        <w:rPr>
          <w:noProof/>
          <w:lang w:eastAsia="zh-CN"/>
        </w:rPr>
        <w:t xml:space="preserve">Parameters </w:t>
      </w:r>
      <w:r>
        <w:rPr>
          <w:noProof/>
        </w:rPr>
        <w:t>in PIN application layer procedures.</w:t>
      </w:r>
      <w:r>
        <w:rPr>
          <w:noProof/>
        </w:rPr>
        <w:tab/>
      </w:r>
      <w:r>
        <w:rPr>
          <w:noProof/>
        </w:rPr>
        <w:fldChar w:fldCharType="begin" w:fldLock="1"/>
      </w:r>
      <w:r>
        <w:rPr>
          <w:noProof/>
        </w:rPr>
        <w:instrText xml:space="preserve"> PAGEREF _Toc172038368 \h </w:instrText>
      </w:r>
      <w:r>
        <w:rPr>
          <w:noProof/>
        </w:rPr>
      </w:r>
      <w:r>
        <w:rPr>
          <w:noProof/>
        </w:rPr>
        <w:fldChar w:fldCharType="separate"/>
      </w:r>
      <w:r>
        <w:rPr>
          <w:noProof/>
        </w:rPr>
        <w:t>200</w:t>
      </w:r>
      <w:r>
        <w:rPr>
          <w:noProof/>
        </w:rPr>
        <w:fldChar w:fldCharType="end"/>
      </w:r>
    </w:p>
    <w:p w14:paraId="19251AEA" w14:textId="77777777" w:rsidR="00867545" w:rsidRPr="00E46E84" w:rsidRDefault="00867545">
      <w:pPr>
        <w:pStyle w:val="TOC2"/>
        <w:rPr>
          <w:rFonts w:ascii="Calibri" w:eastAsia="Times New Roman" w:hAnsi="Calibri"/>
          <w:noProof/>
          <w:kern w:val="2"/>
          <w:sz w:val="22"/>
          <w:szCs w:val="22"/>
          <w:lang w:eastAsia="en-GB"/>
        </w:rPr>
      </w:pPr>
      <w:r>
        <w:rPr>
          <w:noProof/>
          <w:lang w:eastAsia="zh-CN"/>
        </w:rPr>
        <w:t>7.1</w:t>
      </w:r>
      <w:r w:rsidRPr="00E46E84">
        <w:rPr>
          <w:rFonts w:ascii="Calibri" w:eastAsia="Times New Roman" w:hAnsi="Calibri"/>
          <w:noProof/>
          <w:kern w:val="2"/>
          <w:sz w:val="22"/>
          <w:szCs w:val="22"/>
          <w:lang w:eastAsia="en-GB"/>
        </w:rPr>
        <w:tab/>
      </w:r>
      <w:r>
        <w:rPr>
          <w:noProof/>
        </w:rPr>
        <w:t>Data types format in XML schema</w:t>
      </w:r>
      <w:r>
        <w:rPr>
          <w:noProof/>
        </w:rPr>
        <w:tab/>
      </w:r>
      <w:r>
        <w:rPr>
          <w:noProof/>
        </w:rPr>
        <w:fldChar w:fldCharType="begin" w:fldLock="1"/>
      </w:r>
      <w:r>
        <w:rPr>
          <w:noProof/>
        </w:rPr>
        <w:instrText xml:space="preserve"> PAGEREF _Toc172038369 \h </w:instrText>
      </w:r>
      <w:r>
        <w:rPr>
          <w:noProof/>
        </w:rPr>
      </w:r>
      <w:r>
        <w:rPr>
          <w:noProof/>
        </w:rPr>
        <w:fldChar w:fldCharType="separate"/>
      </w:r>
      <w:r>
        <w:rPr>
          <w:noProof/>
        </w:rPr>
        <w:t>200</w:t>
      </w:r>
      <w:r>
        <w:rPr>
          <w:noProof/>
        </w:rPr>
        <w:fldChar w:fldCharType="end"/>
      </w:r>
    </w:p>
    <w:p w14:paraId="3F8635CF" w14:textId="77777777" w:rsidR="00867545" w:rsidRPr="00E46E84" w:rsidRDefault="00867545">
      <w:pPr>
        <w:pStyle w:val="TOC2"/>
        <w:rPr>
          <w:rFonts w:ascii="Calibri" w:eastAsia="Times New Roman" w:hAnsi="Calibri"/>
          <w:noProof/>
          <w:kern w:val="2"/>
          <w:sz w:val="22"/>
          <w:szCs w:val="22"/>
          <w:lang w:eastAsia="en-GB"/>
        </w:rPr>
      </w:pPr>
      <w:r>
        <w:rPr>
          <w:noProof/>
          <w:lang w:eastAsia="zh-CN"/>
        </w:rPr>
        <w:t>7.2</w:t>
      </w:r>
      <w:r w:rsidRPr="00E46E84">
        <w:rPr>
          <w:rFonts w:ascii="Calibri" w:eastAsia="Times New Roman" w:hAnsi="Calibri"/>
          <w:noProof/>
          <w:kern w:val="2"/>
          <w:sz w:val="22"/>
          <w:szCs w:val="22"/>
          <w:lang w:eastAsia="en-GB"/>
        </w:rPr>
        <w:tab/>
      </w:r>
      <w:r>
        <w:rPr>
          <w:noProof/>
          <w:lang w:eastAsia="zh-CN"/>
        </w:rPr>
        <w:t>Parameter format</w:t>
      </w:r>
      <w:r>
        <w:rPr>
          <w:noProof/>
        </w:rPr>
        <w:tab/>
      </w:r>
      <w:r>
        <w:rPr>
          <w:noProof/>
        </w:rPr>
        <w:fldChar w:fldCharType="begin" w:fldLock="1"/>
      </w:r>
      <w:r>
        <w:rPr>
          <w:noProof/>
        </w:rPr>
        <w:instrText xml:space="preserve"> PAGEREF _Toc172038370 \h </w:instrText>
      </w:r>
      <w:r>
        <w:rPr>
          <w:noProof/>
        </w:rPr>
      </w:r>
      <w:r>
        <w:rPr>
          <w:noProof/>
        </w:rPr>
        <w:fldChar w:fldCharType="separate"/>
      </w:r>
      <w:r>
        <w:rPr>
          <w:noProof/>
        </w:rPr>
        <w:t>200</w:t>
      </w:r>
      <w:r>
        <w:rPr>
          <w:noProof/>
        </w:rPr>
        <w:fldChar w:fldCharType="end"/>
      </w:r>
    </w:p>
    <w:p w14:paraId="1ACB25E3" w14:textId="77777777" w:rsidR="00867545" w:rsidRPr="00E46E84" w:rsidRDefault="00867545">
      <w:pPr>
        <w:pStyle w:val="TOC3"/>
        <w:rPr>
          <w:rFonts w:ascii="Calibri" w:eastAsia="Times New Roman" w:hAnsi="Calibri"/>
          <w:noProof/>
          <w:kern w:val="2"/>
          <w:sz w:val="22"/>
          <w:szCs w:val="22"/>
          <w:lang w:eastAsia="en-GB"/>
        </w:rPr>
      </w:pPr>
      <w:r w:rsidRPr="00B21575">
        <w:rPr>
          <w:noProof/>
          <w:lang w:val="en-US" w:eastAsia="zh-CN"/>
        </w:rPr>
        <w:t>7.2.1</w:t>
      </w:r>
      <w:r w:rsidRPr="00E46E84">
        <w:rPr>
          <w:rFonts w:ascii="Calibri" w:eastAsia="Times New Roman" w:hAnsi="Calibri"/>
          <w:noProof/>
          <w:kern w:val="2"/>
          <w:sz w:val="22"/>
          <w:szCs w:val="22"/>
          <w:lang w:eastAsia="en-GB"/>
        </w:rPr>
        <w:tab/>
      </w:r>
      <w:r w:rsidRPr="00B21575">
        <w:rPr>
          <w:noProof/>
          <w:lang w:val="en-US" w:eastAsia="zh-CN"/>
        </w:rPr>
        <w:t>UE identity</w:t>
      </w:r>
      <w:r>
        <w:rPr>
          <w:noProof/>
        </w:rPr>
        <w:tab/>
      </w:r>
      <w:r>
        <w:rPr>
          <w:noProof/>
        </w:rPr>
        <w:fldChar w:fldCharType="begin" w:fldLock="1"/>
      </w:r>
      <w:r>
        <w:rPr>
          <w:noProof/>
        </w:rPr>
        <w:instrText xml:space="preserve"> PAGEREF _Toc172038371 \h </w:instrText>
      </w:r>
      <w:r>
        <w:rPr>
          <w:noProof/>
        </w:rPr>
      </w:r>
      <w:r>
        <w:rPr>
          <w:noProof/>
        </w:rPr>
        <w:fldChar w:fldCharType="separate"/>
      </w:r>
      <w:r>
        <w:rPr>
          <w:noProof/>
        </w:rPr>
        <w:t>200</w:t>
      </w:r>
      <w:r>
        <w:rPr>
          <w:noProof/>
        </w:rPr>
        <w:fldChar w:fldCharType="end"/>
      </w:r>
    </w:p>
    <w:p w14:paraId="7E792737" w14:textId="77777777" w:rsidR="00867545" w:rsidRPr="00E46E84" w:rsidRDefault="00867545">
      <w:pPr>
        <w:pStyle w:val="TOC3"/>
        <w:rPr>
          <w:rFonts w:ascii="Calibri" w:eastAsia="Times New Roman" w:hAnsi="Calibri"/>
          <w:noProof/>
          <w:kern w:val="2"/>
          <w:sz w:val="22"/>
          <w:szCs w:val="22"/>
          <w:lang w:eastAsia="en-GB"/>
        </w:rPr>
      </w:pPr>
      <w:r>
        <w:rPr>
          <w:noProof/>
          <w:lang w:eastAsia="zh-CN"/>
        </w:rPr>
        <w:t>7.2.2</w:t>
      </w:r>
      <w:r w:rsidRPr="00E46E84">
        <w:rPr>
          <w:rFonts w:ascii="Calibri" w:eastAsia="Times New Roman" w:hAnsi="Calibri"/>
          <w:noProof/>
          <w:kern w:val="2"/>
          <w:sz w:val="22"/>
          <w:szCs w:val="22"/>
          <w:lang w:eastAsia="en-GB"/>
        </w:rPr>
        <w:tab/>
      </w:r>
      <w:r>
        <w:rPr>
          <w:noProof/>
          <w:lang w:eastAsia="zh-CN"/>
        </w:rPr>
        <w:t>MAC address</w:t>
      </w:r>
      <w:r>
        <w:rPr>
          <w:noProof/>
        </w:rPr>
        <w:tab/>
      </w:r>
      <w:r>
        <w:rPr>
          <w:noProof/>
        </w:rPr>
        <w:fldChar w:fldCharType="begin" w:fldLock="1"/>
      </w:r>
      <w:r>
        <w:rPr>
          <w:noProof/>
        </w:rPr>
        <w:instrText xml:space="preserve"> PAGEREF _Toc172038372 \h </w:instrText>
      </w:r>
      <w:r>
        <w:rPr>
          <w:noProof/>
        </w:rPr>
      </w:r>
      <w:r>
        <w:rPr>
          <w:noProof/>
        </w:rPr>
        <w:fldChar w:fldCharType="separate"/>
      </w:r>
      <w:r>
        <w:rPr>
          <w:noProof/>
        </w:rPr>
        <w:t>200</w:t>
      </w:r>
      <w:r>
        <w:rPr>
          <w:noProof/>
        </w:rPr>
        <w:fldChar w:fldCharType="end"/>
      </w:r>
    </w:p>
    <w:p w14:paraId="08E25A33" w14:textId="77777777" w:rsidR="00867545" w:rsidRPr="00E46E84" w:rsidRDefault="00867545">
      <w:pPr>
        <w:pStyle w:val="TOC3"/>
        <w:rPr>
          <w:rFonts w:ascii="Calibri" w:eastAsia="Times New Roman" w:hAnsi="Calibri"/>
          <w:noProof/>
          <w:kern w:val="2"/>
          <w:sz w:val="22"/>
          <w:szCs w:val="22"/>
          <w:lang w:eastAsia="en-GB"/>
        </w:rPr>
      </w:pPr>
      <w:r>
        <w:rPr>
          <w:noProof/>
          <w:lang w:eastAsia="zh-CN"/>
        </w:rPr>
        <w:t>7.2.3</w:t>
      </w:r>
      <w:r w:rsidRPr="00E46E84">
        <w:rPr>
          <w:rFonts w:ascii="Calibri" w:eastAsia="Times New Roman" w:hAnsi="Calibri"/>
          <w:noProof/>
          <w:kern w:val="2"/>
          <w:sz w:val="22"/>
          <w:szCs w:val="22"/>
          <w:lang w:eastAsia="en-GB"/>
        </w:rPr>
        <w:tab/>
      </w:r>
      <w:r>
        <w:rPr>
          <w:noProof/>
          <w:lang w:eastAsia="zh-CN"/>
        </w:rPr>
        <w:t>NCGI</w:t>
      </w:r>
      <w:r>
        <w:rPr>
          <w:noProof/>
        </w:rPr>
        <w:tab/>
      </w:r>
      <w:r>
        <w:rPr>
          <w:noProof/>
        </w:rPr>
        <w:fldChar w:fldCharType="begin" w:fldLock="1"/>
      </w:r>
      <w:r>
        <w:rPr>
          <w:noProof/>
        </w:rPr>
        <w:instrText xml:space="preserve"> PAGEREF _Toc172038373 \h </w:instrText>
      </w:r>
      <w:r>
        <w:rPr>
          <w:noProof/>
        </w:rPr>
      </w:r>
      <w:r>
        <w:rPr>
          <w:noProof/>
        </w:rPr>
        <w:fldChar w:fldCharType="separate"/>
      </w:r>
      <w:r>
        <w:rPr>
          <w:noProof/>
        </w:rPr>
        <w:t>200</w:t>
      </w:r>
      <w:r>
        <w:rPr>
          <w:noProof/>
        </w:rPr>
        <w:fldChar w:fldCharType="end"/>
      </w:r>
    </w:p>
    <w:p w14:paraId="6EAB1BAF" w14:textId="77777777" w:rsidR="00867545" w:rsidRPr="00E46E84" w:rsidRDefault="00867545">
      <w:pPr>
        <w:pStyle w:val="TOC3"/>
        <w:rPr>
          <w:rFonts w:ascii="Calibri" w:eastAsia="Times New Roman" w:hAnsi="Calibri"/>
          <w:noProof/>
          <w:kern w:val="2"/>
          <w:sz w:val="22"/>
          <w:szCs w:val="22"/>
          <w:lang w:eastAsia="en-GB"/>
        </w:rPr>
      </w:pPr>
      <w:r>
        <w:rPr>
          <w:noProof/>
          <w:lang w:eastAsia="zh-CN"/>
        </w:rPr>
        <w:t>7.2.4</w:t>
      </w:r>
      <w:r w:rsidRPr="00E46E84">
        <w:rPr>
          <w:rFonts w:ascii="Calibri" w:eastAsia="Times New Roman" w:hAnsi="Calibri"/>
          <w:noProof/>
          <w:kern w:val="2"/>
          <w:sz w:val="22"/>
          <w:szCs w:val="22"/>
          <w:lang w:eastAsia="en-GB"/>
        </w:rPr>
        <w:tab/>
      </w:r>
      <w:r>
        <w:rPr>
          <w:noProof/>
          <w:lang w:eastAsia="zh-CN"/>
        </w:rPr>
        <w:t>Endpoint information</w:t>
      </w:r>
      <w:r>
        <w:rPr>
          <w:noProof/>
        </w:rPr>
        <w:tab/>
      </w:r>
      <w:r>
        <w:rPr>
          <w:noProof/>
        </w:rPr>
        <w:fldChar w:fldCharType="begin" w:fldLock="1"/>
      </w:r>
      <w:r>
        <w:rPr>
          <w:noProof/>
        </w:rPr>
        <w:instrText xml:space="preserve"> PAGEREF _Toc172038374 \h </w:instrText>
      </w:r>
      <w:r>
        <w:rPr>
          <w:noProof/>
        </w:rPr>
      </w:r>
      <w:r>
        <w:rPr>
          <w:noProof/>
        </w:rPr>
        <w:fldChar w:fldCharType="separate"/>
      </w:r>
      <w:r>
        <w:rPr>
          <w:noProof/>
        </w:rPr>
        <w:t>201</w:t>
      </w:r>
      <w:r>
        <w:rPr>
          <w:noProof/>
        </w:rPr>
        <w:fldChar w:fldCharType="end"/>
      </w:r>
    </w:p>
    <w:p w14:paraId="3551FB84" w14:textId="77777777" w:rsidR="00867545" w:rsidRPr="00E46E84" w:rsidRDefault="00867545">
      <w:pPr>
        <w:pStyle w:val="TOC3"/>
        <w:rPr>
          <w:rFonts w:ascii="Calibri" w:eastAsia="Times New Roman" w:hAnsi="Calibri"/>
          <w:noProof/>
          <w:kern w:val="2"/>
          <w:sz w:val="22"/>
          <w:szCs w:val="22"/>
          <w:lang w:eastAsia="en-GB"/>
        </w:rPr>
      </w:pPr>
      <w:r>
        <w:rPr>
          <w:noProof/>
          <w:lang w:eastAsia="zh-CN"/>
        </w:rPr>
        <w:t>7.2.5</w:t>
      </w:r>
      <w:r w:rsidRPr="00E46E84">
        <w:rPr>
          <w:rFonts w:ascii="Calibri" w:eastAsia="Times New Roman" w:hAnsi="Calibri"/>
          <w:noProof/>
          <w:kern w:val="2"/>
          <w:sz w:val="22"/>
          <w:szCs w:val="22"/>
          <w:lang w:eastAsia="en-GB"/>
        </w:rPr>
        <w:tab/>
      </w:r>
      <w:r>
        <w:rPr>
          <w:noProof/>
          <w:lang w:eastAsia="zh-CN"/>
        </w:rPr>
        <w:t>PINAPP protocol cause value</w:t>
      </w:r>
      <w:r>
        <w:rPr>
          <w:noProof/>
        </w:rPr>
        <w:tab/>
      </w:r>
      <w:r>
        <w:rPr>
          <w:noProof/>
        </w:rPr>
        <w:fldChar w:fldCharType="begin" w:fldLock="1"/>
      </w:r>
      <w:r>
        <w:rPr>
          <w:noProof/>
        </w:rPr>
        <w:instrText xml:space="preserve"> PAGEREF _Toc172038375 \h </w:instrText>
      </w:r>
      <w:r>
        <w:rPr>
          <w:noProof/>
        </w:rPr>
      </w:r>
      <w:r>
        <w:rPr>
          <w:noProof/>
        </w:rPr>
        <w:fldChar w:fldCharType="separate"/>
      </w:r>
      <w:r>
        <w:rPr>
          <w:noProof/>
        </w:rPr>
        <w:t>201</w:t>
      </w:r>
      <w:r>
        <w:rPr>
          <w:noProof/>
        </w:rPr>
        <w:fldChar w:fldCharType="end"/>
      </w:r>
    </w:p>
    <w:p w14:paraId="252AC302" w14:textId="77777777" w:rsidR="00867545" w:rsidRPr="00E46E84" w:rsidRDefault="00867545">
      <w:pPr>
        <w:pStyle w:val="TOC3"/>
        <w:rPr>
          <w:rFonts w:ascii="Calibri" w:eastAsia="Times New Roman" w:hAnsi="Calibri"/>
          <w:noProof/>
          <w:kern w:val="2"/>
          <w:sz w:val="22"/>
          <w:szCs w:val="22"/>
          <w:lang w:eastAsia="en-GB"/>
        </w:rPr>
      </w:pPr>
      <w:r w:rsidRPr="00B21575">
        <w:rPr>
          <w:noProof/>
          <w:lang w:val="en-US" w:eastAsia="zh-CN"/>
        </w:rPr>
        <w:t>7.2.6</w:t>
      </w:r>
      <w:r w:rsidRPr="00E46E84">
        <w:rPr>
          <w:rFonts w:ascii="Calibri" w:eastAsia="Times New Roman" w:hAnsi="Calibri"/>
          <w:noProof/>
          <w:kern w:val="2"/>
          <w:sz w:val="22"/>
          <w:szCs w:val="22"/>
          <w:lang w:eastAsia="en-GB"/>
        </w:rPr>
        <w:tab/>
      </w:r>
      <w:r w:rsidRPr="00B21575">
        <w:rPr>
          <w:noProof/>
          <w:lang w:val="en-US" w:eastAsia="zh-CN"/>
        </w:rPr>
        <w:t>Security credentials</w:t>
      </w:r>
      <w:r>
        <w:rPr>
          <w:noProof/>
        </w:rPr>
        <w:tab/>
      </w:r>
      <w:r>
        <w:rPr>
          <w:noProof/>
        </w:rPr>
        <w:fldChar w:fldCharType="begin" w:fldLock="1"/>
      </w:r>
      <w:r>
        <w:rPr>
          <w:noProof/>
        </w:rPr>
        <w:instrText xml:space="preserve"> PAGEREF _Toc172038376 \h </w:instrText>
      </w:r>
      <w:r>
        <w:rPr>
          <w:noProof/>
        </w:rPr>
      </w:r>
      <w:r>
        <w:rPr>
          <w:noProof/>
        </w:rPr>
        <w:fldChar w:fldCharType="separate"/>
      </w:r>
      <w:r>
        <w:rPr>
          <w:noProof/>
        </w:rPr>
        <w:t>201</w:t>
      </w:r>
      <w:r>
        <w:rPr>
          <w:noProof/>
        </w:rPr>
        <w:fldChar w:fldCharType="end"/>
      </w:r>
    </w:p>
    <w:p w14:paraId="7487E536" w14:textId="77777777" w:rsidR="00867545" w:rsidRPr="00E46E84" w:rsidRDefault="00867545">
      <w:pPr>
        <w:pStyle w:val="TOC3"/>
        <w:rPr>
          <w:rFonts w:ascii="Calibri" w:eastAsia="Times New Roman" w:hAnsi="Calibri"/>
          <w:noProof/>
          <w:kern w:val="2"/>
          <w:sz w:val="22"/>
          <w:szCs w:val="22"/>
          <w:lang w:eastAsia="en-GB"/>
        </w:rPr>
      </w:pPr>
      <w:r w:rsidRPr="00B21575">
        <w:rPr>
          <w:noProof/>
          <w:lang w:val="en-US" w:eastAsia="zh-CN"/>
        </w:rPr>
        <w:t>7.2.7</w:t>
      </w:r>
      <w:r w:rsidRPr="00E46E84">
        <w:rPr>
          <w:rFonts w:ascii="Calibri" w:eastAsia="Times New Roman" w:hAnsi="Calibri"/>
          <w:noProof/>
          <w:kern w:val="2"/>
          <w:sz w:val="22"/>
          <w:szCs w:val="22"/>
          <w:lang w:eastAsia="en-GB"/>
        </w:rPr>
        <w:tab/>
      </w:r>
      <w:r w:rsidRPr="00B21575">
        <w:rPr>
          <w:noProof/>
          <w:lang w:val="en-US" w:eastAsia="zh-CN"/>
        </w:rPr>
        <w:t>Port number</w:t>
      </w:r>
      <w:r>
        <w:rPr>
          <w:noProof/>
        </w:rPr>
        <w:tab/>
      </w:r>
      <w:r>
        <w:rPr>
          <w:noProof/>
        </w:rPr>
        <w:fldChar w:fldCharType="begin" w:fldLock="1"/>
      </w:r>
      <w:r>
        <w:rPr>
          <w:noProof/>
        </w:rPr>
        <w:instrText xml:space="preserve"> PAGEREF _Toc172038377 \h </w:instrText>
      </w:r>
      <w:r>
        <w:rPr>
          <w:noProof/>
        </w:rPr>
      </w:r>
      <w:r>
        <w:rPr>
          <w:noProof/>
        </w:rPr>
        <w:fldChar w:fldCharType="separate"/>
      </w:r>
      <w:r>
        <w:rPr>
          <w:noProof/>
        </w:rPr>
        <w:t>202</w:t>
      </w:r>
      <w:r>
        <w:rPr>
          <w:noProof/>
        </w:rPr>
        <w:fldChar w:fldCharType="end"/>
      </w:r>
    </w:p>
    <w:p w14:paraId="1C713F62" w14:textId="77777777" w:rsidR="00867545" w:rsidRPr="00E46E84" w:rsidRDefault="00867545">
      <w:pPr>
        <w:pStyle w:val="TOC3"/>
        <w:rPr>
          <w:rFonts w:ascii="Calibri" w:eastAsia="Times New Roman" w:hAnsi="Calibri"/>
          <w:noProof/>
          <w:kern w:val="2"/>
          <w:sz w:val="22"/>
          <w:szCs w:val="22"/>
          <w:lang w:eastAsia="en-GB"/>
        </w:rPr>
      </w:pPr>
      <w:r w:rsidRPr="00B21575">
        <w:rPr>
          <w:noProof/>
          <w:lang w:val="en-US" w:eastAsia="zh-CN"/>
        </w:rPr>
        <w:t>7.2.8</w:t>
      </w:r>
      <w:r w:rsidRPr="00E46E84">
        <w:rPr>
          <w:rFonts w:ascii="Calibri" w:eastAsia="Times New Roman" w:hAnsi="Calibri"/>
          <w:noProof/>
          <w:kern w:val="2"/>
          <w:sz w:val="22"/>
          <w:szCs w:val="22"/>
          <w:lang w:eastAsia="en-GB"/>
        </w:rPr>
        <w:tab/>
      </w:r>
      <w:r w:rsidRPr="00B21575">
        <w:rPr>
          <w:noProof/>
          <w:lang w:val="en-US" w:eastAsia="zh-CN"/>
        </w:rPr>
        <w:t>Vendor name</w:t>
      </w:r>
      <w:r>
        <w:rPr>
          <w:noProof/>
        </w:rPr>
        <w:tab/>
      </w:r>
      <w:r>
        <w:rPr>
          <w:noProof/>
        </w:rPr>
        <w:fldChar w:fldCharType="begin" w:fldLock="1"/>
      </w:r>
      <w:r>
        <w:rPr>
          <w:noProof/>
        </w:rPr>
        <w:instrText xml:space="preserve"> PAGEREF _Toc172038378 \h </w:instrText>
      </w:r>
      <w:r>
        <w:rPr>
          <w:noProof/>
        </w:rPr>
      </w:r>
      <w:r>
        <w:rPr>
          <w:noProof/>
        </w:rPr>
        <w:fldChar w:fldCharType="separate"/>
      </w:r>
      <w:r>
        <w:rPr>
          <w:noProof/>
        </w:rPr>
        <w:t>202</w:t>
      </w:r>
      <w:r>
        <w:rPr>
          <w:noProof/>
        </w:rPr>
        <w:fldChar w:fldCharType="end"/>
      </w:r>
    </w:p>
    <w:p w14:paraId="3F994255" w14:textId="77777777" w:rsidR="00867545" w:rsidRPr="00E46E84" w:rsidRDefault="00867545">
      <w:pPr>
        <w:pStyle w:val="TOC3"/>
        <w:rPr>
          <w:rFonts w:ascii="Calibri" w:eastAsia="Times New Roman" w:hAnsi="Calibri"/>
          <w:noProof/>
          <w:kern w:val="2"/>
          <w:sz w:val="22"/>
          <w:szCs w:val="22"/>
          <w:lang w:eastAsia="en-GB"/>
        </w:rPr>
      </w:pPr>
      <w:r w:rsidRPr="00B21575">
        <w:rPr>
          <w:noProof/>
          <w:lang w:val="en-US" w:eastAsia="zh-CN"/>
        </w:rPr>
        <w:t>7.2.9</w:t>
      </w:r>
      <w:r w:rsidRPr="00E46E84">
        <w:rPr>
          <w:rFonts w:ascii="Calibri" w:eastAsia="Times New Roman" w:hAnsi="Calibri"/>
          <w:noProof/>
          <w:kern w:val="2"/>
          <w:sz w:val="22"/>
          <w:szCs w:val="22"/>
          <w:lang w:eastAsia="en-GB"/>
        </w:rPr>
        <w:tab/>
      </w:r>
      <w:r w:rsidRPr="00B21575">
        <w:rPr>
          <w:noProof/>
          <w:lang w:val="en-US" w:eastAsia="zh-CN"/>
        </w:rPr>
        <w:t>Device description</w:t>
      </w:r>
      <w:r>
        <w:rPr>
          <w:noProof/>
        </w:rPr>
        <w:tab/>
      </w:r>
      <w:r>
        <w:rPr>
          <w:noProof/>
        </w:rPr>
        <w:fldChar w:fldCharType="begin" w:fldLock="1"/>
      </w:r>
      <w:r>
        <w:rPr>
          <w:noProof/>
        </w:rPr>
        <w:instrText xml:space="preserve"> PAGEREF _Toc172038379 \h </w:instrText>
      </w:r>
      <w:r>
        <w:rPr>
          <w:noProof/>
        </w:rPr>
      </w:r>
      <w:r>
        <w:rPr>
          <w:noProof/>
        </w:rPr>
        <w:fldChar w:fldCharType="separate"/>
      </w:r>
      <w:r>
        <w:rPr>
          <w:noProof/>
        </w:rPr>
        <w:t>202</w:t>
      </w:r>
      <w:r>
        <w:rPr>
          <w:noProof/>
        </w:rPr>
        <w:fldChar w:fldCharType="end"/>
      </w:r>
    </w:p>
    <w:p w14:paraId="75928567" w14:textId="77777777" w:rsidR="00867545" w:rsidRPr="00E46E84" w:rsidRDefault="00867545">
      <w:pPr>
        <w:pStyle w:val="TOC3"/>
        <w:rPr>
          <w:rFonts w:ascii="Calibri" w:eastAsia="Times New Roman" w:hAnsi="Calibri"/>
          <w:noProof/>
          <w:kern w:val="2"/>
          <w:sz w:val="22"/>
          <w:szCs w:val="22"/>
          <w:lang w:eastAsia="en-GB"/>
        </w:rPr>
      </w:pPr>
      <w:r w:rsidRPr="00B21575">
        <w:rPr>
          <w:noProof/>
          <w:lang w:val="en-US" w:eastAsia="zh-CN"/>
        </w:rPr>
        <w:t>7.2.10</w:t>
      </w:r>
      <w:r w:rsidRPr="00E46E84">
        <w:rPr>
          <w:rFonts w:ascii="Calibri" w:eastAsia="Times New Roman" w:hAnsi="Calibri"/>
          <w:noProof/>
          <w:kern w:val="2"/>
          <w:sz w:val="22"/>
          <w:szCs w:val="22"/>
          <w:lang w:eastAsia="en-GB"/>
        </w:rPr>
        <w:tab/>
      </w:r>
      <w:r w:rsidRPr="00B21575">
        <w:rPr>
          <w:noProof/>
          <w:lang w:val="en-US" w:eastAsia="zh-CN"/>
        </w:rPr>
        <w:t>IP Address</w:t>
      </w:r>
      <w:r>
        <w:rPr>
          <w:noProof/>
        </w:rPr>
        <w:tab/>
      </w:r>
      <w:r>
        <w:rPr>
          <w:noProof/>
        </w:rPr>
        <w:fldChar w:fldCharType="begin" w:fldLock="1"/>
      </w:r>
      <w:r>
        <w:rPr>
          <w:noProof/>
        </w:rPr>
        <w:instrText xml:space="preserve"> PAGEREF _Toc172038380 \h </w:instrText>
      </w:r>
      <w:r>
        <w:rPr>
          <w:noProof/>
        </w:rPr>
      </w:r>
      <w:r>
        <w:rPr>
          <w:noProof/>
        </w:rPr>
        <w:fldChar w:fldCharType="separate"/>
      </w:r>
      <w:r>
        <w:rPr>
          <w:noProof/>
        </w:rPr>
        <w:t>202</w:t>
      </w:r>
      <w:r>
        <w:rPr>
          <w:noProof/>
        </w:rPr>
        <w:fldChar w:fldCharType="end"/>
      </w:r>
    </w:p>
    <w:p w14:paraId="1114A80C" w14:textId="77777777" w:rsidR="00867545" w:rsidRPr="00E46E84" w:rsidRDefault="00867545">
      <w:pPr>
        <w:pStyle w:val="TOC3"/>
        <w:rPr>
          <w:rFonts w:ascii="Calibri" w:eastAsia="Times New Roman" w:hAnsi="Calibri"/>
          <w:noProof/>
          <w:kern w:val="2"/>
          <w:sz w:val="22"/>
          <w:szCs w:val="22"/>
          <w:lang w:eastAsia="en-GB"/>
        </w:rPr>
      </w:pPr>
      <w:r w:rsidRPr="00B21575">
        <w:rPr>
          <w:noProof/>
          <w:lang w:val="en-US" w:eastAsia="zh-CN"/>
        </w:rPr>
        <w:t>7.2.11</w:t>
      </w:r>
      <w:r w:rsidRPr="00E46E84">
        <w:rPr>
          <w:rFonts w:ascii="Calibri" w:eastAsia="Times New Roman" w:hAnsi="Calibri"/>
          <w:noProof/>
          <w:kern w:val="2"/>
          <w:sz w:val="22"/>
          <w:szCs w:val="22"/>
          <w:lang w:eastAsia="en-GB"/>
        </w:rPr>
        <w:tab/>
      </w:r>
      <w:r w:rsidRPr="00B21575">
        <w:rPr>
          <w:noProof/>
          <w:lang w:val="en-US" w:eastAsia="zh-CN"/>
        </w:rPr>
        <w:t>PINE capability</w:t>
      </w:r>
      <w:r>
        <w:rPr>
          <w:noProof/>
        </w:rPr>
        <w:tab/>
      </w:r>
      <w:r>
        <w:rPr>
          <w:noProof/>
        </w:rPr>
        <w:fldChar w:fldCharType="begin" w:fldLock="1"/>
      </w:r>
      <w:r>
        <w:rPr>
          <w:noProof/>
        </w:rPr>
        <w:instrText xml:space="preserve"> PAGEREF _Toc172038381 \h </w:instrText>
      </w:r>
      <w:r>
        <w:rPr>
          <w:noProof/>
        </w:rPr>
      </w:r>
      <w:r>
        <w:rPr>
          <w:noProof/>
        </w:rPr>
        <w:fldChar w:fldCharType="separate"/>
      </w:r>
      <w:r>
        <w:rPr>
          <w:noProof/>
        </w:rPr>
        <w:t>202</w:t>
      </w:r>
      <w:r>
        <w:rPr>
          <w:noProof/>
        </w:rPr>
        <w:fldChar w:fldCharType="end"/>
      </w:r>
    </w:p>
    <w:p w14:paraId="607F8FED" w14:textId="77777777" w:rsidR="00867545" w:rsidRPr="00E46E84" w:rsidRDefault="00867545">
      <w:pPr>
        <w:pStyle w:val="TOC3"/>
        <w:rPr>
          <w:rFonts w:ascii="Calibri" w:eastAsia="Times New Roman" w:hAnsi="Calibri"/>
          <w:noProof/>
          <w:kern w:val="2"/>
          <w:sz w:val="22"/>
          <w:szCs w:val="22"/>
          <w:lang w:eastAsia="en-GB"/>
        </w:rPr>
      </w:pPr>
      <w:r w:rsidRPr="00B21575">
        <w:rPr>
          <w:noProof/>
          <w:lang w:val="en-US" w:eastAsia="zh-CN"/>
        </w:rPr>
        <w:t>7.2.12</w:t>
      </w:r>
      <w:r w:rsidRPr="00E46E84">
        <w:rPr>
          <w:rFonts w:ascii="Calibri" w:eastAsia="Times New Roman" w:hAnsi="Calibri"/>
          <w:noProof/>
          <w:kern w:val="2"/>
          <w:sz w:val="22"/>
          <w:szCs w:val="22"/>
          <w:lang w:eastAsia="en-GB"/>
        </w:rPr>
        <w:tab/>
      </w:r>
      <w:r w:rsidRPr="00B21575">
        <w:rPr>
          <w:noProof/>
          <w:lang w:val="en-US" w:eastAsia="zh-CN"/>
        </w:rPr>
        <w:t>Maximum number of PINEs</w:t>
      </w:r>
      <w:r>
        <w:rPr>
          <w:noProof/>
        </w:rPr>
        <w:tab/>
      </w:r>
      <w:r>
        <w:rPr>
          <w:noProof/>
        </w:rPr>
        <w:fldChar w:fldCharType="begin" w:fldLock="1"/>
      </w:r>
      <w:r>
        <w:rPr>
          <w:noProof/>
        </w:rPr>
        <w:instrText xml:space="preserve"> PAGEREF _Toc172038382 \h </w:instrText>
      </w:r>
      <w:r>
        <w:rPr>
          <w:noProof/>
        </w:rPr>
      </w:r>
      <w:r>
        <w:rPr>
          <w:noProof/>
        </w:rPr>
        <w:fldChar w:fldCharType="separate"/>
      </w:r>
      <w:r>
        <w:rPr>
          <w:noProof/>
        </w:rPr>
        <w:t>202</w:t>
      </w:r>
      <w:r>
        <w:rPr>
          <w:noProof/>
        </w:rPr>
        <w:fldChar w:fldCharType="end"/>
      </w:r>
    </w:p>
    <w:p w14:paraId="18C16073" w14:textId="77777777" w:rsidR="00867545" w:rsidRPr="00E46E84" w:rsidRDefault="00867545">
      <w:pPr>
        <w:pStyle w:val="TOC3"/>
        <w:rPr>
          <w:rFonts w:ascii="Calibri" w:eastAsia="Times New Roman" w:hAnsi="Calibri"/>
          <w:noProof/>
          <w:kern w:val="2"/>
          <w:sz w:val="22"/>
          <w:szCs w:val="22"/>
          <w:lang w:eastAsia="en-GB"/>
        </w:rPr>
      </w:pPr>
      <w:r w:rsidRPr="00B21575">
        <w:rPr>
          <w:noProof/>
          <w:lang w:val="en-US" w:eastAsia="zh-CN"/>
        </w:rPr>
        <w:t>7.2.13</w:t>
      </w:r>
      <w:r w:rsidRPr="00E46E84">
        <w:rPr>
          <w:rFonts w:ascii="Calibri" w:eastAsia="Times New Roman" w:hAnsi="Calibri"/>
          <w:noProof/>
          <w:kern w:val="2"/>
          <w:sz w:val="22"/>
          <w:szCs w:val="22"/>
          <w:lang w:eastAsia="en-GB"/>
        </w:rPr>
        <w:tab/>
      </w:r>
      <w:r w:rsidRPr="00B21575">
        <w:rPr>
          <w:noProof/>
          <w:lang w:val="en-US" w:eastAsia="zh-CN"/>
        </w:rPr>
        <w:t>PIN client profile</w:t>
      </w:r>
      <w:r>
        <w:rPr>
          <w:noProof/>
        </w:rPr>
        <w:tab/>
      </w:r>
      <w:r>
        <w:rPr>
          <w:noProof/>
        </w:rPr>
        <w:fldChar w:fldCharType="begin" w:fldLock="1"/>
      </w:r>
      <w:r>
        <w:rPr>
          <w:noProof/>
        </w:rPr>
        <w:instrText xml:space="preserve"> PAGEREF _Toc172038383 \h </w:instrText>
      </w:r>
      <w:r>
        <w:rPr>
          <w:noProof/>
        </w:rPr>
      </w:r>
      <w:r>
        <w:rPr>
          <w:noProof/>
        </w:rPr>
        <w:fldChar w:fldCharType="separate"/>
      </w:r>
      <w:r>
        <w:rPr>
          <w:noProof/>
        </w:rPr>
        <w:t>202</w:t>
      </w:r>
      <w:r>
        <w:rPr>
          <w:noProof/>
        </w:rPr>
        <w:fldChar w:fldCharType="end"/>
      </w:r>
    </w:p>
    <w:p w14:paraId="4D9DDE17" w14:textId="77777777" w:rsidR="00867545" w:rsidRPr="00E46E84" w:rsidRDefault="00867545">
      <w:pPr>
        <w:pStyle w:val="TOC3"/>
        <w:rPr>
          <w:rFonts w:ascii="Calibri" w:eastAsia="Times New Roman" w:hAnsi="Calibri"/>
          <w:noProof/>
          <w:kern w:val="2"/>
          <w:sz w:val="22"/>
          <w:szCs w:val="22"/>
          <w:lang w:eastAsia="en-GB"/>
        </w:rPr>
      </w:pPr>
      <w:r w:rsidRPr="00B21575">
        <w:rPr>
          <w:noProof/>
          <w:lang w:val="en-US" w:eastAsia="zh-CN"/>
        </w:rPr>
        <w:t>7.2.14</w:t>
      </w:r>
      <w:r w:rsidRPr="00E46E84">
        <w:rPr>
          <w:rFonts w:ascii="Calibri" w:eastAsia="Times New Roman" w:hAnsi="Calibri"/>
          <w:noProof/>
          <w:kern w:val="2"/>
          <w:sz w:val="22"/>
          <w:szCs w:val="22"/>
          <w:lang w:eastAsia="en-GB"/>
        </w:rPr>
        <w:tab/>
      </w:r>
      <w:r w:rsidRPr="00B21575">
        <w:rPr>
          <w:noProof/>
          <w:lang w:val="en-US" w:eastAsia="zh-CN"/>
        </w:rPr>
        <w:t>PINE list</w:t>
      </w:r>
      <w:r>
        <w:rPr>
          <w:noProof/>
        </w:rPr>
        <w:tab/>
      </w:r>
      <w:r>
        <w:rPr>
          <w:noProof/>
        </w:rPr>
        <w:fldChar w:fldCharType="begin" w:fldLock="1"/>
      </w:r>
      <w:r>
        <w:rPr>
          <w:noProof/>
        </w:rPr>
        <w:instrText xml:space="preserve"> PAGEREF _Toc172038384 \h </w:instrText>
      </w:r>
      <w:r>
        <w:rPr>
          <w:noProof/>
        </w:rPr>
      </w:r>
      <w:r>
        <w:rPr>
          <w:noProof/>
        </w:rPr>
        <w:fldChar w:fldCharType="separate"/>
      </w:r>
      <w:r>
        <w:rPr>
          <w:noProof/>
        </w:rPr>
        <w:t>203</w:t>
      </w:r>
      <w:r>
        <w:rPr>
          <w:noProof/>
        </w:rPr>
        <w:fldChar w:fldCharType="end"/>
      </w:r>
    </w:p>
    <w:p w14:paraId="3C5DE8AE" w14:textId="77777777" w:rsidR="00867545" w:rsidRPr="00E46E84" w:rsidRDefault="00867545">
      <w:pPr>
        <w:pStyle w:val="TOC3"/>
        <w:rPr>
          <w:rFonts w:ascii="Calibri" w:eastAsia="Times New Roman" w:hAnsi="Calibri"/>
          <w:noProof/>
          <w:kern w:val="2"/>
          <w:sz w:val="22"/>
          <w:szCs w:val="22"/>
          <w:lang w:eastAsia="en-GB"/>
        </w:rPr>
      </w:pPr>
      <w:r w:rsidRPr="00B21575">
        <w:rPr>
          <w:noProof/>
          <w:lang w:val="en-US" w:eastAsia="zh-CN"/>
        </w:rPr>
        <w:t>7.2.15</w:t>
      </w:r>
      <w:r w:rsidRPr="00E46E84">
        <w:rPr>
          <w:rFonts w:ascii="Calibri" w:eastAsia="Times New Roman" w:hAnsi="Calibri"/>
          <w:noProof/>
          <w:kern w:val="2"/>
          <w:sz w:val="22"/>
          <w:szCs w:val="22"/>
          <w:lang w:eastAsia="en-GB"/>
        </w:rPr>
        <w:tab/>
      </w:r>
      <w:r w:rsidRPr="00B21575">
        <w:rPr>
          <w:noProof/>
          <w:lang w:val="en-US" w:eastAsia="zh-CN"/>
        </w:rPr>
        <w:t>PEMC list</w:t>
      </w:r>
      <w:r>
        <w:rPr>
          <w:noProof/>
        </w:rPr>
        <w:tab/>
      </w:r>
      <w:r>
        <w:rPr>
          <w:noProof/>
        </w:rPr>
        <w:fldChar w:fldCharType="begin" w:fldLock="1"/>
      </w:r>
      <w:r>
        <w:rPr>
          <w:noProof/>
        </w:rPr>
        <w:instrText xml:space="preserve"> PAGEREF _Toc172038385 \h </w:instrText>
      </w:r>
      <w:r>
        <w:rPr>
          <w:noProof/>
        </w:rPr>
      </w:r>
      <w:r>
        <w:rPr>
          <w:noProof/>
        </w:rPr>
        <w:fldChar w:fldCharType="separate"/>
      </w:r>
      <w:r>
        <w:rPr>
          <w:noProof/>
        </w:rPr>
        <w:t>203</w:t>
      </w:r>
      <w:r>
        <w:rPr>
          <w:noProof/>
        </w:rPr>
        <w:fldChar w:fldCharType="end"/>
      </w:r>
    </w:p>
    <w:p w14:paraId="79B42A42" w14:textId="77777777" w:rsidR="00867545" w:rsidRPr="00E46E84" w:rsidRDefault="00867545">
      <w:pPr>
        <w:pStyle w:val="TOC3"/>
        <w:rPr>
          <w:rFonts w:ascii="Calibri" w:eastAsia="Times New Roman" w:hAnsi="Calibri"/>
          <w:noProof/>
          <w:kern w:val="2"/>
          <w:sz w:val="22"/>
          <w:szCs w:val="22"/>
          <w:lang w:eastAsia="en-GB"/>
        </w:rPr>
      </w:pPr>
      <w:r w:rsidRPr="00B21575">
        <w:rPr>
          <w:noProof/>
          <w:lang w:val="en-US" w:eastAsia="zh-CN"/>
        </w:rPr>
        <w:t>7.2.16</w:t>
      </w:r>
      <w:r w:rsidRPr="00E46E84">
        <w:rPr>
          <w:rFonts w:ascii="Calibri" w:eastAsia="Times New Roman" w:hAnsi="Calibri"/>
          <w:noProof/>
          <w:kern w:val="2"/>
          <w:sz w:val="22"/>
          <w:szCs w:val="22"/>
          <w:lang w:eastAsia="en-GB"/>
        </w:rPr>
        <w:tab/>
      </w:r>
      <w:r w:rsidRPr="00B21575">
        <w:rPr>
          <w:noProof/>
          <w:lang w:val="en-US" w:eastAsia="zh-CN"/>
        </w:rPr>
        <w:t>PIN ID</w:t>
      </w:r>
      <w:r>
        <w:rPr>
          <w:noProof/>
        </w:rPr>
        <w:tab/>
      </w:r>
      <w:r>
        <w:rPr>
          <w:noProof/>
        </w:rPr>
        <w:fldChar w:fldCharType="begin" w:fldLock="1"/>
      </w:r>
      <w:r>
        <w:rPr>
          <w:noProof/>
        </w:rPr>
        <w:instrText xml:space="preserve"> PAGEREF _Toc172038386 \h </w:instrText>
      </w:r>
      <w:r>
        <w:rPr>
          <w:noProof/>
        </w:rPr>
      </w:r>
      <w:r>
        <w:rPr>
          <w:noProof/>
        </w:rPr>
        <w:fldChar w:fldCharType="separate"/>
      </w:r>
      <w:r>
        <w:rPr>
          <w:noProof/>
        </w:rPr>
        <w:t>204</w:t>
      </w:r>
      <w:r>
        <w:rPr>
          <w:noProof/>
        </w:rPr>
        <w:fldChar w:fldCharType="end"/>
      </w:r>
    </w:p>
    <w:p w14:paraId="0FC61805" w14:textId="77777777" w:rsidR="00867545" w:rsidRPr="00E46E84" w:rsidRDefault="00867545">
      <w:pPr>
        <w:pStyle w:val="TOC3"/>
        <w:rPr>
          <w:rFonts w:ascii="Calibri" w:eastAsia="Times New Roman" w:hAnsi="Calibri"/>
          <w:noProof/>
          <w:kern w:val="2"/>
          <w:sz w:val="22"/>
          <w:szCs w:val="22"/>
          <w:lang w:eastAsia="en-GB"/>
        </w:rPr>
      </w:pPr>
      <w:r w:rsidRPr="00B21575">
        <w:rPr>
          <w:noProof/>
          <w:lang w:val="en-US" w:eastAsia="zh-CN"/>
        </w:rPr>
        <w:t>7.2.17</w:t>
      </w:r>
      <w:r w:rsidRPr="00E46E84">
        <w:rPr>
          <w:rFonts w:ascii="Calibri" w:eastAsia="Times New Roman" w:hAnsi="Calibri"/>
          <w:noProof/>
          <w:kern w:val="2"/>
          <w:sz w:val="22"/>
          <w:szCs w:val="22"/>
          <w:lang w:eastAsia="en-GB"/>
        </w:rPr>
        <w:tab/>
      </w:r>
      <w:r w:rsidRPr="00B21575">
        <w:rPr>
          <w:noProof/>
          <w:lang w:val="en-US" w:eastAsia="zh-CN"/>
        </w:rPr>
        <w:t xml:space="preserve">PIN </w:t>
      </w:r>
      <w:r>
        <w:rPr>
          <w:noProof/>
          <w:lang w:eastAsia="zh-CN"/>
        </w:rPr>
        <w:t>valid timer</w:t>
      </w:r>
      <w:r>
        <w:rPr>
          <w:noProof/>
        </w:rPr>
        <w:tab/>
      </w:r>
      <w:r>
        <w:rPr>
          <w:noProof/>
        </w:rPr>
        <w:fldChar w:fldCharType="begin" w:fldLock="1"/>
      </w:r>
      <w:r>
        <w:rPr>
          <w:noProof/>
        </w:rPr>
        <w:instrText xml:space="preserve"> PAGEREF _Toc172038387 \h </w:instrText>
      </w:r>
      <w:r>
        <w:rPr>
          <w:noProof/>
        </w:rPr>
      </w:r>
      <w:r>
        <w:rPr>
          <w:noProof/>
        </w:rPr>
        <w:fldChar w:fldCharType="separate"/>
      </w:r>
      <w:r>
        <w:rPr>
          <w:noProof/>
        </w:rPr>
        <w:t>204</w:t>
      </w:r>
      <w:r>
        <w:rPr>
          <w:noProof/>
        </w:rPr>
        <w:fldChar w:fldCharType="end"/>
      </w:r>
    </w:p>
    <w:p w14:paraId="3D943CFA" w14:textId="77777777" w:rsidR="00867545" w:rsidRPr="00E46E84" w:rsidRDefault="00867545">
      <w:pPr>
        <w:pStyle w:val="TOC3"/>
        <w:rPr>
          <w:rFonts w:ascii="Calibri" w:eastAsia="Times New Roman" w:hAnsi="Calibri"/>
          <w:noProof/>
          <w:kern w:val="2"/>
          <w:sz w:val="22"/>
          <w:szCs w:val="22"/>
          <w:lang w:eastAsia="en-GB"/>
        </w:rPr>
      </w:pPr>
      <w:r w:rsidRPr="00B21575">
        <w:rPr>
          <w:noProof/>
          <w:lang w:val="en-US" w:eastAsia="zh-CN"/>
        </w:rPr>
        <w:t>7.2.18</w:t>
      </w:r>
      <w:r w:rsidRPr="00E46E84">
        <w:rPr>
          <w:rFonts w:ascii="Calibri" w:eastAsia="Times New Roman" w:hAnsi="Calibri"/>
          <w:noProof/>
          <w:kern w:val="2"/>
          <w:sz w:val="22"/>
          <w:szCs w:val="22"/>
          <w:lang w:eastAsia="en-GB"/>
        </w:rPr>
        <w:tab/>
      </w:r>
      <w:r w:rsidRPr="00B21575">
        <w:rPr>
          <w:noProof/>
          <w:lang w:val="en-US" w:eastAsia="zh-CN"/>
        </w:rPr>
        <w:t xml:space="preserve">PIN </w:t>
      </w:r>
      <w:r>
        <w:rPr>
          <w:noProof/>
          <w:lang w:eastAsia="zh-CN"/>
        </w:rPr>
        <w:t>heartbeat timer</w:t>
      </w:r>
      <w:r>
        <w:rPr>
          <w:noProof/>
        </w:rPr>
        <w:tab/>
      </w:r>
      <w:r>
        <w:rPr>
          <w:noProof/>
        </w:rPr>
        <w:fldChar w:fldCharType="begin" w:fldLock="1"/>
      </w:r>
      <w:r>
        <w:rPr>
          <w:noProof/>
        </w:rPr>
        <w:instrText xml:space="preserve"> PAGEREF _Toc172038388 \h </w:instrText>
      </w:r>
      <w:r>
        <w:rPr>
          <w:noProof/>
        </w:rPr>
      </w:r>
      <w:r>
        <w:rPr>
          <w:noProof/>
        </w:rPr>
        <w:fldChar w:fldCharType="separate"/>
      </w:r>
      <w:r>
        <w:rPr>
          <w:noProof/>
        </w:rPr>
        <w:t>204</w:t>
      </w:r>
      <w:r>
        <w:rPr>
          <w:noProof/>
        </w:rPr>
        <w:fldChar w:fldCharType="end"/>
      </w:r>
    </w:p>
    <w:p w14:paraId="7AF40F65" w14:textId="77777777" w:rsidR="00867545" w:rsidRPr="00E46E84" w:rsidRDefault="00867545">
      <w:pPr>
        <w:pStyle w:val="TOC3"/>
        <w:rPr>
          <w:rFonts w:ascii="Calibri" w:eastAsia="Times New Roman" w:hAnsi="Calibri"/>
          <w:noProof/>
          <w:kern w:val="2"/>
          <w:sz w:val="22"/>
          <w:szCs w:val="22"/>
          <w:lang w:eastAsia="en-GB"/>
        </w:rPr>
      </w:pPr>
      <w:r w:rsidRPr="00B21575">
        <w:rPr>
          <w:noProof/>
          <w:lang w:val="en-US" w:eastAsia="zh-CN"/>
        </w:rPr>
        <w:t>7.2.19</w:t>
      </w:r>
      <w:r w:rsidRPr="00E46E84">
        <w:rPr>
          <w:rFonts w:ascii="Calibri" w:eastAsia="Times New Roman" w:hAnsi="Calibri"/>
          <w:noProof/>
          <w:kern w:val="2"/>
          <w:sz w:val="22"/>
          <w:szCs w:val="22"/>
          <w:lang w:eastAsia="en-GB"/>
        </w:rPr>
        <w:tab/>
      </w:r>
      <w:r w:rsidRPr="00B21575">
        <w:rPr>
          <w:noProof/>
          <w:lang w:val="en-US" w:eastAsia="zh-CN"/>
        </w:rPr>
        <w:t>PEGC list</w:t>
      </w:r>
      <w:r>
        <w:rPr>
          <w:noProof/>
        </w:rPr>
        <w:tab/>
      </w:r>
      <w:r>
        <w:rPr>
          <w:noProof/>
        </w:rPr>
        <w:fldChar w:fldCharType="begin" w:fldLock="1"/>
      </w:r>
      <w:r>
        <w:rPr>
          <w:noProof/>
        </w:rPr>
        <w:instrText xml:space="preserve"> PAGEREF _Toc172038389 \h </w:instrText>
      </w:r>
      <w:r>
        <w:rPr>
          <w:noProof/>
        </w:rPr>
      </w:r>
      <w:r>
        <w:rPr>
          <w:noProof/>
        </w:rPr>
        <w:fldChar w:fldCharType="separate"/>
      </w:r>
      <w:r>
        <w:rPr>
          <w:noProof/>
        </w:rPr>
        <w:t>204</w:t>
      </w:r>
      <w:r>
        <w:rPr>
          <w:noProof/>
        </w:rPr>
        <w:fldChar w:fldCharType="end"/>
      </w:r>
    </w:p>
    <w:p w14:paraId="7FFF87F4" w14:textId="77777777" w:rsidR="00867545" w:rsidRPr="00E46E84" w:rsidRDefault="00867545">
      <w:pPr>
        <w:pStyle w:val="TOC3"/>
        <w:rPr>
          <w:rFonts w:ascii="Calibri" w:eastAsia="Times New Roman" w:hAnsi="Calibri"/>
          <w:noProof/>
          <w:kern w:val="2"/>
          <w:sz w:val="22"/>
          <w:szCs w:val="22"/>
          <w:lang w:eastAsia="en-GB"/>
        </w:rPr>
      </w:pPr>
      <w:r w:rsidRPr="00B21575">
        <w:rPr>
          <w:noProof/>
          <w:lang w:val="en-US" w:eastAsia="zh-CN"/>
        </w:rPr>
        <w:t>7.2.20</w:t>
      </w:r>
      <w:r w:rsidRPr="00E46E84">
        <w:rPr>
          <w:rFonts w:ascii="Calibri" w:eastAsia="Times New Roman" w:hAnsi="Calibri"/>
          <w:noProof/>
          <w:kern w:val="2"/>
          <w:sz w:val="22"/>
          <w:szCs w:val="22"/>
          <w:lang w:eastAsia="en-GB"/>
        </w:rPr>
        <w:tab/>
      </w:r>
      <w:r w:rsidRPr="00B21575">
        <w:rPr>
          <w:noProof/>
          <w:lang w:val="en-US" w:eastAsia="zh-CN"/>
        </w:rPr>
        <w:t>Address list</w:t>
      </w:r>
      <w:r>
        <w:rPr>
          <w:noProof/>
        </w:rPr>
        <w:tab/>
      </w:r>
      <w:r>
        <w:rPr>
          <w:noProof/>
        </w:rPr>
        <w:fldChar w:fldCharType="begin" w:fldLock="1"/>
      </w:r>
      <w:r>
        <w:rPr>
          <w:noProof/>
        </w:rPr>
        <w:instrText xml:space="preserve"> PAGEREF _Toc172038390 \h </w:instrText>
      </w:r>
      <w:r>
        <w:rPr>
          <w:noProof/>
        </w:rPr>
      </w:r>
      <w:r>
        <w:rPr>
          <w:noProof/>
        </w:rPr>
        <w:fldChar w:fldCharType="separate"/>
      </w:r>
      <w:r>
        <w:rPr>
          <w:noProof/>
        </w:rPr>
        <w:t>204</w:t>
      </w:r>
      <w:r>
        <w:rPr>
          <w:noProof/>
        </w:rPr>
        <w:fldChar w:fldCharType="end"/>
      </w:r>
    </w:p>
    <w:p w14:paraId="090F9BFF" w14:textId="77777777" w:rsidR="00867545" w:rsidRPr="00E46E84" w:rsidRDefault="00867545">
      <w:pPr>
        <w:pStyle w:val="TOC3"/>
        <w:rPr>
          <w:rFonts w:ascii="Calibri" w:eastAsia="Times New Roman" w:hAnsi="Calibri"/>
          <w:noProof/>
          <w:kern w:val="2"/>
          <w:sz w:val="22"/>
          <w:szCs w:val="22"/>
          <w:lang w:eastAsia="en-GB"/>
        </w:rPr>
      </w:pPr>
      <w:r w:rsidRPr="00B21575">
        <w:rPr>
          <w:noProof/>
          <w:lang w:val="en-US" w:eastAsia="zh-CN"/>
        </w:rPr>
        <w:t>7.2.21</w:t>
      </w:r>
      <w:r w:rsidRPr="00E46E84">
        <w:rPr>
          <w:rFonts w:ascii="Calibri" w:eastAsia="Times New Roman" w:hAnsi="Calibri"/>
          <w:noProof/>
          <w:kern w:val="2"/>
          <w:sz w:val="22"/>
          <w:szCs w:val="22"/>
          <w:lang w:eastAsia="en-GB"/>
        </w:rPr>
        <w:tab/>
      </w:r>
      <w:r w:rsidRPr="00B21575">
        <w:rPr>
          <w:noProof/>
          <w:lang w:val="en-US" w:eastAsia="zh-CN"/>
        </w:rPr>
        <w:t>Access control information</w:t>
      </w:r>
      <w:r>
        <w:rPr>
          <w:noProof/>
        </w:rPr>
        <w:tab/>
      </w:r>
      <w:r>
        <w:rPr>
          <w:noProof/>
        </w:rPr>
        <w:fldChar w:fldCharType="begin" w:fldLock="1"/>
      </w:r>
      <w:r>
        <w:rPr>
          <w:noProof/>
        </w:rPr>
        <w:instrText xml:space="preserve"> PAGEREF _Toc172038391 \h </w:instrText>
      </w:r>
      <w:r>
        <w:rPr>
          <w:noProof/>
        </w:rPr>
      </w:r>
      <w:r>
        <w:rPr>
          <w:noProof/>
        </w:rPr>
        <w:fldChar w:fldCharType="separate"/>
      </w:r>
      <w:r>
        <w:rPr>
          <w:noProof/>
        </w:rPr>
        <w:t>204</w:t>
      </w:r>
      <w:r>
        <w:rPr>
          <w:noProof/>
        </w:rPr>
        <w:fldChar w:fldCharType="end"/>
      </w:r>
    </w:p>
    <w:p w14:paraId="36E03EF5" w14:textId="77777777" w:rsidR="00867545" w:rsidRPr="00E46E84" w:rsidRDefault="00867545">
      <w:pPr>
        <w:pStyle w:val="TOC3"/>
        <w:rPr>
          <w:rFonts w:ascii="Calibri" w:eastAsia="Times New Roman" w:hAnsi="Calibri"/>
          <w:noProof/>
          <w:kern w:val="2"/>
          <w:sz w:val="22"/>
          <w:szCs w:val="22"/>
          <w:lang w:eastAsia="en-GB"/>
        </w:rPr>
      </w:pPr>
      <w:r w:rsidRPr="00B21575">
        <w:rPr>
          <w:noProof/>
          <w:lang w:val="en-US" w:eastAsia="zh-CN"/>
        </w:rPr>
        <w:t>7.2.22</w:t>
      </w:r>
      <w:r w:rsidRPr="00E46E84">
        <w:rPr>
          <w:rFonts w:ascii="Calibri" w:eastAsia="Times New Roman" w:hAnsi="Calibri"/>
          <w:noProof/>
          <w:kern w:val="2"/>
          <w:sz w:val="22"/>
          <w:szCs w:val="22"/>
          <w:lang w:eastAsia="en-GB"/>
        </w:rPr>
        <w:tab/>
      </w:r>
      <w:r w:rsidRPr="00B21575">
        <w:rPr>
          <w:noProof/>
          <w:lang w:val="en-US" w:eastAsia="zh-CN"/>
        </w:rPr>
        <w:t>PIN member indication</w:t>
      </w:r>
      <w:r>
        <w:rPr>
          <w:noProof/>
        </w:rPr>
        <w:tab/>
      </w:r>
      <w:r>
        <w:rPr>
          <w:noProof/>
        </w:rPr>
        <w:fldChar w:fldCharType="begin" w:fldLock="1"/>
      </w:r>
      <w:r>
        <w:rPr>
          <w:noProof/>
        </w:rPr>
        <w:instrText xml:space="preserve"> PAGEREF _Toc172038392 \h </w:instrText>
      </w:r>
      <w:r>
        <w:rPr>
          <w:noProof/>
        </w:rPr>
      </w:r>
      <w:r>
        <w:rPr>
          <w:noProof/>
        </w:rPr>
        <w:fldChar w:fldCharType="separate"/>
      </w:r>
      <w:r>
        <w:rPr>
          <w:noProof/>
        </w:rPr>
        <w:t>205</w:t>
      </w:r>
      <w:r>
        <w:rPr>
          <w:noProof/>
        </w:rPr>
        <w:fldChar w:fldCharType="end"/>
      </w:r>
    </w:p>
    <w:p w14:paraId="53DC151E" w14:textId="77777777" w:rsidR="00867545" w:rsidRPr="00E46E84" w:rsidRDefault="00867545">
      <w:pPr>
        <w:pStyle w:val="TOC3"/>
        <w:rPr>
          <w:rFonts w:ascii="Calibri" w:eastAsia="Times New Roman" w:hAnsi="Calibri"/>
          <w:noProof/>
          <w:kern w:val="2"/>
          <w:sz w:val="22"/>
          <w:szCs w:val="22"/>
          <w:lang w:eastAsia="en-GB"/>
        </w:rPr>
      </w:pPr>
      <w:r w:rsidRPr="00B21575">
        <w:rPr>
          <w:noProof/>
          <w:lang w:val="en-US" w:eastAsia="zh-CN"/>
        </w:rPr>
        <w:t>7.2.23</w:t>
      </w:r>
      <w:r w:rsidRPr="00E46E84">
        <w:rPr>
          <w:rFonts w:ascii="Calibri" w:eastAsia="Times New Roman" w:hAnsi="Calibri"/>
          <w:noProof/>
          <w:kern w:val="2"/>
          <w:sz w:val="22"/>
          <w:szCs w:val="22"/>
          <w:lang w:eastAsia="en-GB"/>
        </w:rPr>
        <w:tab/>
      </w:r>
      <w:r w:rsidRPr="00B21575">
        <w:rPr>
          <w:noProof/>
          <w:lang w:val="en-US" w:eastAsia="zh-CN"/>
        </w:rPr>
        <w:t>PEMC role indication</w:t>
      </w:r>
      <w:r>
        <w:rPr>
          <w:noProof/>
        </w:rPr>
        <w:tab/>
      </w:r>
      <w:r>
        <w:rPr>
          <w:noProof/>
        </w:rPr>
        <w:fldChar w:fldCharType="begin" w:fldLock="1"/>
      </w:r>
      <w:r>
        <w:rPr>
          <w:noProof/>
        </w:rPr>
        <w:instrText xml:space="preserve"> PAGEREF _Toc172038393 \h </w:instrText>
      </w:r>
      <w:r>
        <w:rPr>
          <w:noProof/>
        </w:rPr>
      </w:r>
      <w:r>
        <w:rPr>
          <w:noProof/>
        </w:rPr>
        <w:fldChar w:fldCharType="separate"/>
      </w:r>
      <w:r>
        <w:rPr>
          <w:noProof/>
        </w:rPr>
        <w:t>205</w:t>
      </w:r>
      <w:r>
        <w:rPr>
          <w:noProof/>
        </w:rPr>
        <w:fldChar w:fldCharType="end"/>
      </w:r>
    </w:p>
    <w:p w14:paraId="3D23111E" w14:textId="77777777" w:rsidR="00867545" w:rsidRPr="00E46E84" w:rsidRDefault="00867545">
      <w:pPr>
        <w:pStyle w:val="TOC3"/>
        <w:rPr>
          <w:rFonts w:ascii="Calibri" w:eastAsia="Times New Roman" w:hAnsi="Calibri"/>
          <w:noProof/>
          <w:kern w:val="2"/>
          <w:sz w:val="22"/>
          <w:szCs w:val="22"/>
          <w:lang w:eastAsia="en-GB"/>
        </w:rPr>
      </w:pPr>
      <w:r w:rsidRPr="00B21575">
        <w:rPr>
          <w:noProof/>
          <w:lang w:val="en-US" w:eastAsia="zh-CN"/>
        </w:rPr>
        <w:t>7.2.24</w:t>
      </w:r>
      <w:r w:rsidRPr="00E46E84">
        <w:rPr>
          <w:rFonts w:ascii="Calibri" w:eastAsia="Times New Roman" w:hAnsi="Calibri"/>
          <w:noProof/>
          <w:kern w:val="2"/>
          <w:sz w:val="22"/>
          <w:szCs w:val="22"/>
          <w:lang w:eastAsia="en-GB"/>
        </w:rPr>
        <w:tab/>
      </w:r>
      <w:r w:rsidRPr="00B21575">
        <w:rPr>
          <w:noProof/>
          <w:lang w:val="en-US" w:eastAsia="zh-CN"/>
        </w:rPr>
        <w:t>PEGC role indication</w:t>
      </w:r>
      <w:r>
        <w:rPr>
          <w:noProof/>
        </w:rPr>
        <w:tab/>
      </w:r>
      <w:r>
        <w:rPr>
          <w:noProof/>
        </w:rPr>
        <w:fldChar w:fldCharType="begin" w:fldLock="1"/>
      </w:r>
      <w:r>
        <w:rPr>
          <w:noProof/>
        </w:rPr>
        <w:instrText xml:space="preserve"> PAGEREF _Toc172038394 \h </w:instrText>
      </w:r>
      <w:r>
        <w:rPr>
          <w:noProof/>
        </w:rPr>
      </w:r>
      <w:r>
        <w:rPr>
          <w:noProof/>
        </w:rPr>
        <w:fldChar w:fldCharType="separate"/>
      </w:r>
      <w:r>
        <w:rPr>
          <w:noProof/>
        </w:rPr>
        <w:t>205</w:t>
      </w:r>
      <w:r>
        <w:rPr>
          <w:noProof/>
        </w:rPr>
        <w:fldChar w:fldCharType="end"/>
      </w:r>
    </w:p>
    <w:p w14:paraId="055470FC" w14:textId="77777777" w:rsidR="00867545" w:rsidRPr="00E46E84" w:rsidRDefault="00867545">
      <w:pPr>
        <w:pStyle w:val="TOC3"/>
        <w:rPr>
          <w:rFonts w:ascii="Calibri" w:eastAsia="Times New Roman" w:hAnsi="Calibri"/>
          <w:noProof/>
          <w:kern w:val="2"/>
          <w:sz w:val="22"/>
          <w:szCs w:val="22"/>
          <w:lang w:eastAsia="en-GB"/>
        </w:rPr>
      </w:pPr>
      <w:r w:rsidRPr="00B21575">
        <w:rPr>
          <w:noProof/>
          <w:lang w:val="en-US" w:eastAsia="zh-CN"/>
        </w:rPr>
        <w:t>7.2.25</w:t>
      </w:r>
      <w:r w:rsidRPr="00E46E84">
        <w:rPr>
          <w:rFonts w:ascii="Calibri" w:eastAsia="Times New Roman" w:hAnsi="Calibri"/>
          <w:noProof/>
          <w:kern w:val="2"/>
          <w:sz w:val="22"/>
          <w:szCs w:val="22"/>
          <w:lang w:eastAsia="en-GB"/>
        </w:rPr>
        <w:tab/>
      </w:r>
      <w:r w:rsidRPr="00B21575">
        <w:rPr>
          <w:noProof/>
          <w:lang w:val="en-US" w:eastAsia="zh-CN"/>
        </w:rPr>
        <w:t>PIN client ID</w:t>
      </w:r>
      <w:r>
        <w:rPr>
          <w:noProof/>
        </w:rPr>
        <w:tab/>
      </w:r>
      <w:r>
        <w:rPr>
          <w:noProof/>
        </w:rPr>
        <w:fldChar w:fldCharType="begin" w:fldLock="1"/>
      </w:r>
      <w:r>
        <w:rPr>
          <w:noProof/>
        </w:rPr>
        <w:instrText xml:space="preserve"> PAGEREF _Toc172038395 \h </w:instrText>
      </w:r>
      <w:r>
        <w:rPr>
          <w:noProof/>
        </w:rPr>
      </w:r>
      <w:r>
        <w:rPr>
          <w:noProof/>
        </w:rPr>
        <w:fldChar w:fldCharType="separate"/>
      </w:r>
      <w:r>
        <w:rPr>
          <w:noProof/>
        </w:rPr>
        <w:t>205</w:t>
      </w:r>
      <w:r>
        <w:rPr>
          <w:noProof/>
        </w:rPr>
        <w:fldChar w:fldCharType="end"/>
      </w:r>
    </w:p>
    <w:p w14:paraId="137F3929" w14:textId="77777777" w:rsidR="00867545" w:rsidRPr="00E46E84" w:rsidRDefault="00867545">
      <w:pPr>
        <w:pStyle w:val="TOC3"/>
        <w:rPr>
          <w:rFonts w:ascii="Calibri" w:eastAsia="Times New Roman" w:hAnsi="Calibri"/>
          <w:noProof/>
          <w:kern w:val="2"/>
          <w:sz w:val="22"/>
          <w:szCs w:val="22"/>
          <w:lang w:eastAsia="en-GB"/>
        </w:rPr>
      </w:pPr>
      <w:r w:rsidRPr="00B21575">
        <w:rPr>
          <w:noProof/>
          <w:lang w:val="en-US" w:eastAsia="zh-CN"/>
        </w:rPr>
        <w:t>7.2.26</w:t>
      </w:r>
      <w:r w:rsidRPr="00E46E84">
        <w:rPr>
          <w:rFonts w:ascii="Calibri" w:eastAsia="Times New Roman" w:hAnsi="Calibri"/>
          <w:noProof/>
          <w:kern w:val="2"/>
          <w:sz w:val="22"/>
          <w:szCs w:val="22"/>
          <w:lang w:eastAsia="en-GB"/>
        </w:rPr>
        <w:tab/>
      </w:r>
      <w:r w:rsidRPr="00B21575">
        <w:rPr>
          <w:noProof/>
          <w:lang w:val="en-US" w:eastAsia="zh-CN"/>
        </w:rPr>
        <w:t>Application info</w:t>
      </w:r>
      <w:r>
        <w:rPr>
          <w:noProof/>
        </w:rPr>
        <w:tab/>
      </w:r>
      <w:r>
        <w:rPr>
          <w:noProof/>
        </w:rPr>
        <w:fldChar w:fldCharType="begin" w:fldLock="1"/>
      </w:r>
      <w:r>
        <w:rPr>
          <w:noProof/>
        </w:rPr>
        <w:instrText xml:space="preserve"> PAGEREF _Toc172038396 \h </w:instrText>
      </w:r>
      <w:r>
        <w:rPr>
          <w:noProof/>
        </w:rPr>
      </w:r>
      <w:r>
        <w:rPr>
          <w:noProof/>
        </w:rPr>
        <w:fldChar w:fldCharType="separate"/>
      </w:r>
      <w:r>
        <w:rPr>
          <w:noProof/>
        </w:rPr>
        <w:t>205</w:t>
      </w:r>
      <w:r>
        <w:rPr>
          <w:noProof/>
        </w:rPr>
        <w:fldChar w:fldCharType="end"/>
      </w:r>
    </w:p>
    <w:p w14:paraId="12C0838F" w14:textId="77777777" w:rsidR="00867545" w:rsidRPr="00E46E84" w:rsidRDefault="00867545">
      <w:pPr>
        <w:pStyle w:val="TOC3"/>
        <w:rPr>
          <w:rFonts w:ascii="Calibri" w:eastAsia="Times New Roman" w:hAnsi="Calibri"/>
          <w:noProof/>
          <w:kern w:val="2"/>
          <w:sz w:val="22"/>
          <w:szCs w:val="22"/>
          <w:lang w:eastAsia="en-GB"/>
        </w:rPr>
      </w:pPr>
      <w:r w:rsidRPr="00B21575">
        <w:rPr>
          <w:noProof/>
          <w:lang w:val="en-US" w:eastAsia="zh-CN"/>
        </w:rPr>
        <w:lastRenderedPageBreak/>
        <w:t>7.2.27</w:t>
      </w:r>
      <w:r w:rsidRPr="00E46E84">
        <w:rPr>
          <w:rFonts w:ascii="Calibri" w:eastAsia="Times New Roman" w:hAnsi="Calibri"/>
          <w:noProof/>
          <w:kern w:val="2"/>
          <w:sz w:val="22"/>
          <w:szCs w:val="22"/>
          <w:lang w:eastAsia="en-GB"/>
        </w:rPr>
        <w:tab/>
      </w:r>
      <w:r w:rsidRPr="00B21575">
        <w:rPr>
          <w:noProof/>
          <w:lang w:val="en-US" w:eastAsia="zh-CN"/>
        </w:rPr>
        <w:t>Service identifier</w:t>
      </w:r>
      <w:r>
        <w:rPr>
          <w:noProof/>
        </w:rPr>
        <w:tab/>
      </w:r>
      <w:r>
        <w:rPr>
          <w:noProof/>
        </w:rPr>
        <w:fldChar w:fldCharType="begin" w:fldLock="1"/>
      </w:r>
      <w:r>
        <w:rPr>
          <w:noProof/>
        </w:rPr>
        <w:instrText xml:space="preserve"> PAGEREF _Toc172038397 \h </w:instrText>
      </w:r>
      <w:r>
        <w:rPr>
          <w:noProof/>
        </w:rPr>
      </w:r>
      <w:r>
        <w:rPr>
          <w:noProof/>
        </w:rPr>
        <w:fldChar w:fldCharType="separate"/>
      </w:r>
      <w:r>
        <w:rPr>
          <w:noProof/>
        </w:rPr>
        <w:t>205</w:t>
      </w:r>
      <w:r>
        <w:rPr>
          <w:noProof/>
        </w:rPr>
        <w:fldChar w:fldCharType="end"/>
      </w:r>
    </w:p>
    <w:p w14:paraId="7E83B81F" w14:textId="77777777" w:rsidR="00867545" w:rsidRPr="00E46E84" w:rsidRDefault="00867545">
      <w:pPr>
        <w:pStyle w:val="TOC3"/>
        <w:rPr>
          <w:rFonts w:ascii="Calibri" w:eastAsia="Times New Roman" w:hAnsi="Calibri"/>
          <w:noProof/>
          <w:kern w:val="2"/>
          <w:sz w:val="22"/>
          <w:szCs w:val="22"/>
          <w:lang w:eastAsia="en-GB"/>
        </w:rPr>
      </w:pPr>
      <w:r w:rsidRPr="00B21575">
        <w:rPr>
          <w:noProof/>
          <w:lang w:val="en-US" w:eastAsia="zh-CN"/>
        </w:rPr>
        <w:t>7.2.28</w:t>
      </w:r>
      <w:r w:rsidRPr="00E46E84">
        <w:rPr>
          <w:rFonts w:ascii="Calibri" w:eastAsia="Times New Roman" w:hAnsi="Calibri"/>
          <w:noProof/>
          <w:kern w:val="2"/>
          <w:sz w:val="22"/>
          <w:szCs w:val="22"/>
          <w:lang w:eastAsia="en-GB"/>
        </w:rPr>
        <w:tab/>
      </w:r>
      <w:r w:rsidRPr="00B21575">
        <w:rPr>
          <w:noProof/>
          <w:lang w:val="en-US" w:eastAsia="zh-CN"/>
        </w:rPr>
        <w:t>PIN profile</w:t>
      </w:r>
      <w:r>
        <w:rPr>
          <w:noProof/>
        </w:rPr>
        <w:tab/>
      </w:r>
      <w:r>
        <w:rPr>
          <w:noProof/>
        </w:rPr>
        <w:fldChar w:fldCharType="begin" w:fldLock="1"/>
      </w:r>
      <w:r>
        <w:rPr>
          <w:noProof/>
        </w:rPr>
        <w:instrText xml:space="preserve"> PAGEREF _Toc172038398 \h </w:instrText>
      </w:r>
      <w:r>
        <w:rPr>
          <w:noProof/>
        </w:rPr>
      </w:r>
      <w:r>
        <w:rPr>
          <w:noProof/>
        </w:rPr>
        <w:fldChar w:fldCharType="separate"/>
      </w:r>
      <w:r>
        <w:rPr>
          <w:noProof/>
        </w:rPr>
        <w:t>206</w:t>
      </w:r>
      <w:r>
        <w:rPr>
          <w:noProof/>
        </w:rPr>
        <w:fldChar w:fldCharType="end"/>
      </w:r>
    </w:p>
    <w:p w14:paraId="1E3B7FCA" w14:textId="77777777" w:rsidR="00867545" w:rsidRPr="00E46E84" w:rsidRDefault="00867545">
      <w:pPr>
        <w:pStyle w:val="TOC3"/>
        <w:rPr>
          <w:rFonts w:ascii="Calibri" w:eastAsia="Times New Roman" w:hAnsi="Calibri"/>
          <w:noProof/>
          <w:kern w:val="2"/>
          <w:sz w:val="22"/>
          <w:szCs w:val="22"/>
          <w:lang w:eastAsia="en-GB"/>
        </w:rPr>
      </w:pPr>
      <w:r w:rsidRPr="00B21575">
        <w:rPr>
          <w:noProof/>
          <w:lang w:val="en-US" w:eastAsia="zh-CN"/>
        </w:rPr>
        <w:t>7.2.29</w:t>
      </w:r>
      <w:r w:rsidRPr="00E46E84">
        <w:rPr>
          <w:rFonts w:ascii="Calibri" w:eastAsia="Times New Roman" w:hAnsi="Calibri"/>
          <w:noProof/>
          <w:kern w:val="2"/>
          <w:sz w:val="22"/>
          <w:szCs w:val="22"/>
          <w:lang w:eastAsia="en-GB"/>
        </w:rPr>
        <w:tab/>
      </w:r>
      <w:r w:rsidRPr="00B21575">
        <w:rPr>
          <w:noProof/>
          <w:lang w:val="en-US" w:eastAsia="zh-CN"/>
        </w:rPr>
        <w:t>PIN description</w:t>
      </w:r>
      <w:r>
        <w:rPr>
          <w:noProof/>
        </w:rPr>
        <w:tab/>
      </w:r>
      <w:r>
        <w:rPr>
          <w:noProof/>
        </w:rPr>
        <w:fldChar w:fldCharType="begin" w:fldLock="1"/>
      </w:r>
      <w:r>
        <w:rPr>
          <w:noProof/>
        </w:rPr>
        <w:instrText xml:space="preserve"> PAGEREF _Toc172038399 \h </w:instrText>
      </w:r>
      <w:r>
        <w:rPr>
          <w:noProof/>
        </w:rPr>
      </w:r>
      <w:r>
        <w:rPr>
          <w:noProof/>
        </w:rPr>
        <w:fldChar w:fldCharType="separate"/>
      </w:r>
      <w:r>
        <w:rPr>
          <w:noProof/>
        </w:rPr>
        <w:t>206</w:t>
      </w:r>
      <w:r>
        <w:rPr>
          <w:noProof/>
        </w:rPr>
        <w:fldChar w:fldCharType="end"/>
      </w:r>
    </w:p>
    <w:p w14:paraId="6BA22C0A" w14:textId="77777777" w:rsidR="00867545" w:rsidRPr="00E46E84" w:rsidRDefault="00867545">
      <w:pPr>
        <w:pStyle w:val="TOC3"/>
        <w:rPr>
          <w:rFonts w:ascii="Calibri" w:eastAsia="Times New Roman" w:hAnsi="Calibri"/>
          <w:noProof/>
          <w:kern w:val="2"/>
          <w:sz w:val="22"/>
          <w:szCs w:val="22"/>
          <w:lang w:eastAsia="en-GB"/>
        </w:rPr>
      </w:pPr>
      <w:r w:rsidRPr="00B21575">
        <w:rPr>
          <w:noProof/>
          <w:lang w:val="en-US" w:eastAsia="zh-CN"/>
        </w:rPr>
        <w:t>7.2.30</w:t>
      </w:r>
      <w:r w:rsidRPr="00E46E84">
        <w:rPr>
          <w:rFonts w:ascii="Calibri" w:eastAsia="Times New Roman" w:hAnsi="Calibri"/>
          <w:noProof/>
          <w:kern w:val="2"/>
          <w:sz w:val="22"/>
          <w:szCs w:val="22"/>
          <w:lang w:eastAsia="en-GB"/>
        </w:rPr>
        <w:tab/>
      </w:r>
      <w:r w:rsidRPr="00B21575">
        <w:rPr>
          <w:noProof/>
          <w:lang w:val="en-US" w:eastAsia="zh-CN"/>
        </w:rPr>
        <w:t>PIN service info</w:t>
      </w:r>
      <w:r>
        <w:rPr>
          <w:noProof/>
        </w:rPr>
        <w:tab/>
      </w:r>
      <w:r>
        <w:rPr>
          <w:noProof/>
        </w:rPr>
        <w:fldChar w:fldCharType="begin" w:fldLock="1"/>
      </w:r>
      <w:r>
        <w:rPr>
          <w:noProof/>
        </w:rPr>
        <w:instrText xml:space="preserve"> PAGEREF _Toc172038400 \h </w:instrText>
      </w:r>
      <w:r>
        <w:rPr>
          <w:noProof/>
        </w:rPr>
      </w:r>
      <w:r>
        <w:rPr>
          <w:noProof/>
        </w:rPr>
        <w:fldChar w:fldCharType="separate"/>
      </w:r>
      <w:r>
        <w:rPr>
          <w:noProof/>
        </w:rPr>
        <w:t>206</w:t>
      </w:r>
      <w:r>
        <w:rPr>
          <w:noProof/>
        </w:rPr>
        <w:fldChar w:fldCharType="end"/>
      </w:r>
    </w:p>
    <w:p w14:paraId="47807CA9" w14:textId="77777777" w:rsidR="00867545" w:rsidRPr="00E46E84" w:rsidRDefault="00867545">
      <w:pPr>
        <w:pStyle w:val="TOC3"/>
        <w:rPr>
          <w:rFonts w:ascii="Calibri" w:eastAsia="Times New Roman" w:hAnsi="Calibri"/>
          <w:noProof/>
          <w:kern w:val="2"/>
          <w:sz w:val="22"/>
          <w:szCs w:val="22"/>
          <w:lang w:eastAsia="en-GB"/>
        </w:rPr>
      </w:pPr>
      <w:r w:rsidRPr="00B21575">
        <w:rPr>
          <w:noProof/>
          <w:lang w:val="en-US" w:eastAsia="zh-CN"/>
        </w:rPr>
        <w:t>7.2.31</w:t>
      </w:r>
      <w:r w:rsidRPr="00E46E84">
        <w:rPr>
          <w:rFonts w:ascii="Calibri" w:eastAsia="Times New Roman" w:hAnsi="Calibri"/>
          <w:noProof/>
          <w:kern w:val="2"/>
          <w:sz w:val="22"/>
          <w:szCs w:val="22"/>
          <w:lang w:eastAsia="en-GB"/>
        </w:rPr>
        <w:tab/>
      </w:r>
      <w:r w:rsidRPr="00B21575">
        <w:rPr>
          <w:noProof/>
          <w:lang w:val="en-US" w:eastAsia="zh-CN"/>
        </w:rPr>
        <w:t>PAE-S identifier</w:t>
      </w:r>
      <w:r>
        <w:rPr>
          <w:noProof/>
        </w:rPr>
        <w:tab/>
      </w:r>
      <w:r>
        <w:rPr>
          <w:noProof/>
        </w:rPr>
        <w:fldChar w:fldCharType="begin" w:fldLock="1"/>
      </w:r>
      <w:r>
        <w:rPr>
          <w:noProof/>
        </w:rPr>
        <w:instrText xml:space="preserve"> PAGEREF _Toc172038401 \h </w:instrText>
      </w:r>
      <w:r>
        <w:rPr>
          <w:noProof/>
        </w:rPr>
      </w:r>
      <w:r>
        <w:rPr>
          <w:noProof/>
        </w:rPr>
        <w:fldChar w:fldCharType="separate"/>
      </w:r>
      <w:r>
        <w:rPr>
          <w:noProof/>
        </w:rPr>
        <w:t>206</w:t>
      </w:r>
      <w:r>
        <w:rPr>
          <w:noProof/>
        </w:rPr>
        <w:fldChar w:fldCharType="end"/>
      </w:r>
    </w:p>
    <w:p w14:paraId="273B3125" w14:textId="77777777" w:rsidR="00867545" w:rsidRPr="00E46E84" w:rsidRDefault="00867545">
      <w:pPr>
        <w:pStyle w:val="TOC3"/>
        <w:rPr>
          <w:rFonts w:ascii="Calibri" w:eastAsia="Times New Roman" w:hAnsi="Calibri"/>
          <w:noProof/>
          <w:kern w:val="2"/>
          <w:sz w:val="22"/>
          <w:szCs w:val="22"/>
          <w:lang w:eastAsia="en-GB"/>
        </w:rPr>
      </w:pPr>
      <w:r w:rsidRPr="00B21575">
        <w:rPr>
          <w:noProof/>
          <w:lang w:val="en-US" w:eastAsia="zh-CN"/>
        </w:rPr>
        <w:t>7.2.32</w:t>
      </w:r>
      <w:r w:rsidRPr="00E46E84">
        <w:rPr>
          <w:rFonts w:ascii="Calibri" w:eastAsia="Times New Roman" w:hAnsi="Calibri"/>
          <w:noProof/>
          <w:kern w:val="2"/>
          <w:sz w:val="22"/>
          <w:szCs w:val="22"/>
          <w:lang w:eastAsia="en-GB"/>
        </w:rPr>
        <w:tab/>
      </w:r>
      <w:r>
        <w:rPr>
          <w:noProof/>
        </w:rPr>
        <w:t>Representation indication</w:t>
      </w:r>
      <w:r>
        <w:rPr>
          <w:noProof/>
        </w:rPr>
        <w:tab/>
      </w:r>
      <w:r>
        <w:rPr>
          <w:noProof/>
        </w:rPr>
        <w:fldChar w:fldCharType="begin" w:fldLock="1"/>
      </w:r>
      <w:r>
        <w:rPr>
          <w:noProof/>
        </w:rPr>
        <w:instrText xml:space="preserve"> PAGEREF _Toc172038402 \h </w:instrText>
      </w:r>
      <w:r>
        <w:rPr>
          <w:noProof/>
        </w:rPr>
      </w:r>
      <w:r>
        <w:rPr>
          <w:noProof/>
        </w:rPr>
        <w:fldChar w:fldCharType="separate"/>
      </w:r>
      <w:r>
        <w:rPr>
          <w:noProof/>
        </w:rPr>
        <w:t>206</w:t>
      </w:r>
      <w:r>
        <w:rPr>
          <w:noProof/>
        </w:rPr>
        <w:fldChar w:fldCharType="end"/>
      </w:r>
    </w:p>
    <w:p w14:paraId="24D91270" w14:textId="77777777" w:rsidR="00867545" w:rsidRPr="00E46E84" w:rsidRDefault="00867545">
      <w:pPr>
        <w:pStyle w:val="TOC3"/>
        <w:rPr>
          <w:rFonts w:ascii="Calibri" w:eastAsia="Times New Roman" w:hAnsi="Calibri"/>
          <w:noProof/>
          <w:kern w:val="2"/>
          <w:sz w:val="22"/>
          <w:szCs w:val="22"/>
          <w:lang w:eastAsia="en-GB"/>
        </w:rPr>
      </w:pPr>
      <w:r w:rsidRPr="00B21575">
        <w:rPr>
          <w:noProof/>
          <w:lang w:val="en-US" w:eastAsia="zh-CN"/>
        </w:rPr>
        <w:t>7.2.33</w:t>
      </w:r>
      <w:r w:rsidRPr="00E46E84">
        <w:rPr>
          <w:rFonts w:ascii="Calibri" w:eastAsia="Times New Roman" w:hAnsi="Calibri"/>
          <w:noProof/>
          <w:kern w:val="2"/>
          <w:sz w:val="22"/>
          <w:szCs w:val="22"/>
          <w:lang w:eastAsia="en-GB"/>
        </w:rPr>
        <w:tab/>
      </w:r>
      <w:r>
        <w:rPr>
          <w:noProof/>
          <w:lang w:eastAsia="zh-CN"/>
        </w:rPr>
        <w:t>Authorization type</w:t>
      </w:r>
      <w:r>
        <w:rPr>
          <w:noProof/>
        </w:rPr>
        <w:tab/>
      </w:r>
      <w:r>
        <w:rPr>
          <w:noProof/>
        </w:rPr>
        <w:fldChar w:fldCharType="begin" w:fldLock="1"/>
      </w:r>
      <w:r>
        <w:rPr>
          <w:noProof/>
        </w:rPr>
        <w:instrText xml:space="preserve"> PAGEREF _Toc172038403 \h </w:instrText>
      </w:r>
      <w:r>
        <w:rPr>
          <w:noProof/>
        </w:rPr>
      </w:r>
      <w:r>
        <w:rPr>
          <w:noProof/>
        </w:rPr>
        <w:fldChar w:fldCharType="separate"/>
      </w:r>
      <w:r>
        <w:rPr>
          <w:noProof/>
        </w:rPr>
        <w:t>206</w:t>
      </w:r>
      <w:r>
        <w:rPr>
          <w:noProof/>
        </w:rPr>
        <w:fldChar w:fldCharType="end"/>
      </w:r>
    </w:p>
    <w:p w14:paraId="36A51CCB" w14:textId="77777777" w:rsidR="00867545" w:rsidRPr="00E46E84" w:rsidRDefault="00867545">
      <w:pPr>
        <w:pStyle w:val="TOC3"/>
        <w:rPr>
          <w:rFonts w:ascii="Calibri" w:eastAsia="Times New Roman" w:hAnsi="Calibri"/>
          <w:noProof/>
          <w:kern w:val="2"/>
          <w:sz w:val="22"/>
          <w:szCs w:val="22"/>
          <w:lang w:eastAsia="en-GB"/>
        </w:rPr>
      </w:pPr>
      <w:r w:rsidRPr="00B21575">
        <w:rPr>
          <w:noProof/>
          <w:lang w:val="en-US" w:eastAsia="zh-CN"/>
        </w:rPr>
        <w:t>7.2.34</w:t>
      </w:r>
      <w:r w:rsidRPr="00E46E84">
        <w:rPr>
          <w:rFonts w:ascii="Calibri" w:eastAsia="Times New Roman" w:hAnsi="Calibri"/>
          <w:noProof/>
          <w:kern w:val="2"/>
          <w:sz w:val="22"/>
          <w:szCs w:val="22"/>
          <w:lang w:eastAsia="en-GB"/>
        </w:rPr>
        <w:tab/>
      </w:r>
      <w:r>
        <w:rPr>
          <w:noProof/>
          <w:lang w:eastAsia="zh-CN"/>
        </w:rPr>
        <w:t>Modification type</w:t>
      </w:r>
      <w:r>
        <w:rPr>
          <w:noProof/>
        </w:rPr>
        <w:tab/>
      </w:r>
      <w:r>
        <w:rPr>
          <w:noProof/>
        </w:rPr>
        <w:fldChar w:fldCharType="begin" w:fldLock="1"/>
      </w:r>
      <w:r>
        <w:rPr>
          <w:noProof/>
        </w:rPr>
        <w:instrText xml:space="preserve"> PAGEREF _Toc172038404 \h </w:instrText>
      </w:r>
      <w:r>
        <w:rPr>
          <w:noProof/>
        </w:rPr>
      </w:r>
      <w:r>
        <w:rPr>
          <w:noProof/>
        </w:rPr>
        <w:fldChar w:fldCharType="separate"/>
      </w:r>
      <w:r>
        <w:rPr>
          <w:noProof/>
        </w:rPr>
        <w:t>207</w:t>
      </w:r>
      <w:r>
        <w:rPr>
          <w:noProof/>
        </w:rPr>
        <w:fldChar w:fldCharType="end"/>
      </w:r>
    </w:p>
    <w:p w14:paraId="774E63DF" w14:textId="77777777" w:rsidR="00867545" w:rsidRPr="00E46E84" w:rsidRDefault="00867545">
      <w:pPr>
        <w:pStyle w:val="TOC3"/>
        <w:rPr>
          <w:rFonts w:ascii="Calibri" w:eastAsia="Times New Roman" w:hAnsi="Calibri"/>
          <w:noProof/>
          <w:kern w:val="2"/>
          <w:sz w:val="22"/>
          <w:szCs w:val="22"/>
          <w:lang w:eastAsia="en-GB"/>
        </w:rPr>
      </w:pPr>
      <w:r w:rsidRPr="00B21575">
        <w:rPr>
          <w:noProof/>
          <w:lang w:val="en-US" w:eastAsia="zh-CN"/>
        </w:rPr>
        <w:t>7.2.35</w:t>
      </w:r>
      <w:r w:rsidRPr="00E46E84">
        <w:rPr>
          <w:rFonts w:ascii="Calibri" w:eastAsia="Times New Roman" w:hAnsi="Calibri"/>
          <w:noProof/>
          <w:kern w:val="2"/>
          <w:sz w:val="22"/>
          <w:szCs w:val="22"/>
          <w:lang w:eastAsia="en-GB"/>
        </w:rPr>
        <w:tab/>
      </w:r>
      <w:r>
        <w:rPr>
          <w:noProof/>
          <w:lang w:eastAsia="zh-CN"/>
        </w:rPr>
        <w:t>Events list</w:t>
      </w:r>
      <w:r>
        <w:rPr>
          <w:noProof/>
        </w:rPr>
        <w:tab/>
      </w:r>
      <w:r>
        <w:rPr>
          <w:noProof/>
        </w:rPr>
        <w:fldChar w:fldCharType="begin" w:fldLock="1"/>
      </w:r>
      <w:r>
        <w:rPr>
          <w:noProof/>
        </w:rPr>
        <w:instrText xml:space="preserve"> PAGEREF _Toc172038405 \h </w:instrText>
      </w:r>
      <w:r>
        <w:rPr>
          <w:noProof/>
        </w:rPr>
      </w:r>
      <w:r>
        <w:rPr>
          <w:noProof/>
        </w:rPr>
        <w:fldChar w:fldCharType="separate"/>
      </w:r>
      <w:r>
        <w:rPr>
          <w:noProof/>
        </w:rPr>
        <w:t>207</w:t>
      </w:r>
      <w:r>
        <w:rPr>
          <w:noProof/>
        </w:rPr>
        <w:fldChar w:fldCharType="end"/>
      </w:r>
    </w:p>
    <w:p w14:paraId="155A50D5" w14:textId="77777777" w:rsidR="00867545" w:rsidRPr="00E46E84" w:rsidRDefault="00867545">
      <w:pPr>
        <w:pStyle w:val="TOC3"/>
        <w:rPr>
          <w:rFonts w:ascii="Calibri" w:eastAsia="Times New Roman" w:hAnsi="Calibri"/>
          <w:noProof/>
          <w:kern w:val="2"/>
          <w:sz w:val="22"/>
          <w:szCs w:val="22"/>
          <w:lang w:eastAsia="en-GB"/>
        </w:rPr>
      </w:pPr>
      <w:r>
        <w:rPr>
          <w:noProof/>
        </w:rPr>
        <w:t>7.2.36</w:t>
      </w:r>
      <w:r w:rsidRPr="00E46E84">
        <w:rPr>
          <w:rFonts w:ascii="Calibri" w:eastAsia="Times New Roman" w:hAnsi="Calibri"/>
          <w:noProof/>
          <w:kern w:val="2"/>
          <w:sz w:val="22"/>
          <w:szCs w:val="22"/>
          <w:lang w:eastAsia="en-GB"/>
        </w:rPr>
        <w:tab/>
      </w:r>
      <w:r>
        <w:rPr>
          <w:noProof/>
        </w:rPr>
        <w:t>Expected time</w:t>
      </w:r>
      <w:r>
        <w:rPr>
          <w:noProof/>
        </w:rPr>
        <w:tab/>
      </w:r>
      <w:r>
        <w:rPr>
          <w:noProof/>
        </w:rPr>
        <w:fldChar w:fldCharType="begin" w:fldLock="1"/>
      </w:r>
      <w:r>
        <w:rPr>
          <w:noProof/>
        </w:rPr>
        <w:instrText xml:space="preserve"> PAGEREF _Toc172038406 \h </w:instrText>
      </w:r>
      <w:r>
        <w:rPr>
          <w:noProof/>
        </w:rPr>
      </w:r>
      <w:r>
        <w:rPr>
          <w:noProof/>
        </w:rPr>
        <w:fldChar w:fldCharType="separate"/>
      </w:r>
      <w:r>
        <w:rPr>
          <w:noProof/>
        </w:rPr>
        <w:t>207</w:t>
      </w:r>
      <w:r>
        <w:rPr>
          <w:noProof/>
        </w:rPr>
        <w:fldChar w:fldCharType="end"/>
      </w:r>
    </w:p>
    <w:p w14:paraId="44DBC7BB" w14:textId="77777777" w:rsidR="00867545" w:rsidRPr="00E46E84" w:rsidRDefault="00867545">
      <w:pPr>
        <w:pStyle w:val="TOC3"/>
        <w:rPr>
          <w:rFonts w:ascii="Calibri" w:eastAsia="Times New Roman" w:hAnsi="Calibri"/>
          <w:noProof/>
          <w:kern w:val="2"/>
          <w:sz w:val="22"/>
          <w:szCs w:val="22"/>
          <w:lang w:eastAsia="en-GB"/>
        </w:rPr>
      </w:pPr>
      <w:r>
        <w:rPr>
          <w:noProof/>
        </w:rPr>
        <w:t>7.2.37</w:t>
      </w:r>
      <w:r w:rsidRPr="00E46E84">
        <w:rPr>
          <w:rFonts w:ascii="Calibri" w:eastAsia="Times New Roman" w:hAnsi="Calibri"/>
          <w:noProof/>
          <w:kern w:val="2"/>
          <w:sz w:val="22"/>
          <w:szCs w:val="22"/>
          <w:lang w:eastAsia="en-GB"/>
        </w:rPr>
        <w:tab/>
      </w:r>
      <w:r>
        <w:rPr>
          <w:noProof/>
        </w:rPr>
        <w:t>PINE management type</w:t>
      </w:r>
      <w:r>
        <w:rPr>
          <w:noProof/>
        </w:rPr>
        <w:tab/>
      </w:r>
      <w:r>
        <w:rPr>
          <w:noProof/>
        </w:rPr>
        <w:fldChar w:fldCharType="begin" w:fldLock="1"/>
      </w:r>
      <w:r>
        <w:rPr>
          <w:noProof/>
        </w:rPr>
        <w:instrText xml:space="preserve"> PAGEREF _Toc172038407 \h </w:instrText>
      </w:r>
      <w:r>
        <w:rPr>
          <w:noProof/>
        </w:rPr>
      </w:r>
      <w:r>
        <w:rPr>
          <w:noProof/>
        </w:rPr>
        <w:fldChar w:fldCharType="separate"/>
      </w:r>
      <w:r>
        <w:rPr>
          <w:noProof/>
        </w:rPr>
        <w:t>207</w:t>
      </w:r>
      <w:r>
        <w:rPr>
          <w:noProof/>
        </w:rPr>
        <w:fldChar w:fldCharType="end"/>
      </w:r>
    </w:p>
    <w:p w14:paraId="3E8A2E4B" w14:textId="77777777" w:rsidR="00867545" w:rsidRPr="00E46E84" w:rsidRDefault="00867545">
      <w:pPr>
        <w:pStyle w:val="TOC3"/>
        <w:rPr>
          <w:rFonts w:ascii="Calibri" w:eastAsia="Times New Roman" w:hAnsi="Calibri"/>
          <w:noProof/>
          <w:kern w:val="2"/>
          <w:sz w:val="22"/>
          <w:szCs w:val="22"/>
          <w:lang w:eastAsia="en-GB"/>
        </w:rPr>
      </w:pPr>
      <w:r>
        <w:rPr>
          <w:noProof/>
        </w:rPr>
        <w:t>7.2.38</w:t>
      </w:r>
      <w:r w:rsidRPr="00E46E84">
        <w:rPr>
          <w:rFonts w:ascii="Calibri" w:eastAsia="Times New Roman" w:hAnsi="Calibri"/>
          <w:noProof/>
          <w:kern w:val="2"/>
          <w:sz w:val="22"/>
          <w:szCs w:val="22"/>
          <w:lang w:eastAsia="en-GB"/>
        </w:rPr>
        <w:tab/>
      </w:r>
      <w:r>
        <w:rPr>
          <w:noProof/>
        </w:rPr>
        <w:t>Dynamic PIN profile</w:t>
      </w:r>
      <w:r>
        <w:rPr>
          <w:noProof/>
        </w:rPr>
        <w:tab/>
      </w:r>
      <w:r>
        <w:rPr>
          <w:noProof/>
        </w:rPr>
        <w:fldChar w:fldCharType="begin" w:fldLock="1"/>
      </w:r>
      <w:r>
        <w:rPr>
          <w:noProof/>
        </w:rPr>
        <w:instrText xml:space="preserve"> PAGEREF _Toc172038408 \h </w:instrText>
      </w:r>
      <w:r>
        <w:rPr>
          <w:noProof/>
        </w:rPr>
      </w:r>
      <w:r>
        <w:rPr>
          <w:noProof/>
        </w:rPr>
        <w:fldChar w:fldCharType="separate"/>
      </w:r>
      <w:r>
        <w:rPr>
          <w:noProof/>
        </w:rPr>
        <w:t>207</w:t>
      </w:r>
      <w:r>
        <w:rPr>
          <w:noProof/>
        </w:rPr>
        <w:fldChar w:fldCharType="end"/>
      </w:r>
    </w:p>
    <w:p w14:paraId="561ED986" w14:textId="77777777" w:rsidR="00867545" w:rsidRPr="00E46E84" w:rsidRDefault="00867545">
      <w:pPr>
        <w:pStyle w:val="TOC3"/>
        <w:rPr>
          <w:rFonts w:ascii="Calibri" w:eastAsia="Times New Roman" w:hAnsi="Calibri"/>
          <w:noProof/>
          <w:kern w:val="2"/>
          <w:sz w:val="22"/>
          <w:szCs w:val="22"/>
          <w:lang w:eastAsia="en-GB"/>
        </w:rPr>
      </w:pPr>
      <w:r w:rsidRPr="00B21575">
        <w:rPr>
          <w:noProof/>
          <w:lang w:val="en-US" w:eastAsia="zh-CN"/>
        </w:rPr>
        <w:t>7.2.39</w:t>
      </w:r>
      <w:r w:rsidRPr="00E46E84">
        <w:rPr>
          <w:rFonts w:ascii="Calibri" w:eastAsia="Times New Roman" w:hAnsi="Calibri"/>
          <w:noProof/>
          <w:kern w:val="2"/>
          <w:sz w:val="22"/>
          <w:szCs w:val="22"/>
          <w:lang w:eastAsia="en-GB"/>
        </w:rPr>
        <w:tab/>
      </w:r>
      <w:r>
        <w:rPr>
          <w:noProof/>
          <w:lang w:eastAsia="zh-CN"/>
        </w:rPr>
        <w:t>PIN status type</w:t>
      </w:r>
      <w:r>
        <w:rPr>
          <w:noProof/>
        </w:rPr>
        <w:tab/>
      </w:r>
      <w:r>
        <w:rPr>
          <w:noProof/>
        </w:rPr>
        <w:fldChar w:fldCharType="begin" w:fldLock="1"/>
      </w:r>
      <w:r>
        <w:rPr>
          <w:noProof/>
        </w:rPr>
        <w:instrText xml:space="preserve"> PAGEREF _Toc172038409 \h </w:instrText>
      </w:r>
      <w:r>
        <w:rPr>
          <w:noProof/>
        </w:rPr>
      </w:r>
      <w:r>
        <w:rPr>
          <w:noProof/>
        </w:rPr>
        <w:fldChar w:fldCharType="separate"/>
      </w:r>
      <w:r>
        <w:rPr>
          <w:noProof/>
        </w:rPr>
        <w:t>208</w:t>
      </w:r>
      <w:r>
        <w:rPr>
          <w:noProof/>
        </w:rPr>
        <w:fldChar w:fldCharType="end"/>
      </w:r>
    </w:p>
    <w:p w14:paraId="788BC131" w14:textId="77777777" w:rsidR="00867545" w:rsidRPr="00E46E84" w:rsidRDefault="00867545">
      <w:pPr>
        <w:pStyle w:val="TOC3"/>
        <w:rPr>
          <w:rFonts w:ascii="Calibri" w:eastAsia="Times New Roman" w:hAnsi="Calibri"/>
          <w:noProof/>
          <w:kern w:val="2"/>
          <w:sz w:val="22"/>
          <w:szCs w:val="22"/>
          <w:lang w:eastAsia="en-GB"/>
        </w:rPr>
      </w:pPr>
      <w:r w:rsidRPr="00B21575">
        <w:rPr>
          <w:noProof/>
          <w:lang w:val="en-US" w:eastAsia="zh-CN"/>
        </w:rPr>
        <w:t>7.2.40</w:t>
      </w:r>
      <w:r w:rsidRPr="00E46E84">
        <w:rPr>
          <w:rFonts w:ascii="Calibri" w:eastAsia="Times New Roman" w:hAnsi="Calibri"/>
          <w:noProof/>
          <w:kern w:val="2"/>
          <w:sz w:val="22"/>
          <w:szCs w:val="22"/>
          <w:lang w:eastAsia="en-GB"/>
        </w:rPr>
        <w:tab/>
      </w:r>
      <w:r>
        <w:rPr>
          <w:noProof/>
          <w:lang w:eastAsia="zh-CN"/>
        </w:rPr>
        <w:t>PIN traffic descriptor</w:t>
      </w:r>
      <w:r>
        <w:rPr>
          <w:noProof/>
        </w:rPr>
        <w:tab/>
      </w:r>
      <w:r>
        <w:rPr>
          <w:noProof/>
        </w:rPr>
        <w:fldChar w:fldCharType="begin" w:fldLock="1"/>
      </w:r>
      <w:r>
        <w:rPr>
          <w:noProof/>
        </w:rPr>
        <w:instrText xml:space="preserve"> PAGEREF _Toc172038410 \h </w:instrText>
      </w:r>
      <w:r>
        <w:rPr>
          <w:noProof/>
        </w:rPr>
      </w:r>
      <w:r>
        <w:rPr>
          <w:noProof/>
        </w:rPr>
        <w:fldChar w:fldCharType="separate"/>
      </w:r>
      <w:r>
        <w:rPr>
          <w:noProof/>
        </w:rPr>
        <w:t>208</w:t>
      </w:r>
      <w:r>
        <w:rPr>
          <w:noProof/>
        </w:rPr>
        <w:fldChar w:fldCharType="end"/>
      </w:r>
    </w:p>
    <w:p w14:paraId="247F7B00" w14:textId="77777777" w:rsidR="00867545" w:rsidRPr="00E46E84" w:rsidRDefault="00867545">
      <w:pPr>
        <w:pStyle w:val="TOC3"/>
        <w:rPr>
          <w:rFonts w:ascii="Calibri" w:eastAsia="Times New Roman" w:hAnsi="Calibri"/>
          <w:noProof/>
          <w:kern w:val="2"/>
          <w:sz w:val="22"/>
          <w:szCs w:val="22"/>
          <w:lang w:eastAsia="en-GB"/>
        </w:rPr>
      </w:pPr>
      <w:r w:rsidRPr="00B21575">
        <w:rPr>
          <w:noProof/>
          <w:lang w:val="en-US" w:eastAsia="zh-CN"/>
        </w:rPr>
        <w:t>7.2.41</w:t>
      </w:r>
      <w:r w:rsidRPr="00E46E84">
        <w:rPr>
          <w:rFonts w:ascii="Calibri" w:eastAsia="Times New Roman" w:hAnsi="Calibri"/>
          <w:noProof/>
          <w:kern w:val="2"/>
          <w:sz w:val="22"/>
          <w:szCs w:val="22"/>
          <w:lang w:eastAsia="en-GB"/>
        </w:rPr>
        <w:tab/>
      </w:r>
      <w:r>
        <w:rPr>
          <w:noProof/>
          <w:lang w:eastAsia="zh-CN"/>
        </w:rPr>
        <w:t xml:space="preserve">PIN </w:t>
      </w:r>
      <w:r>
        <w:rPr>
          <w:noProof/>
        </w:rPr>
        <w:t>packet filter</w:t>
      </w:r>
      <w:r>
        <w:rPr>
          <w:noProof/>
        </w:rPr>
        <w:tab/>
      </w:r>
      <w:r>
        <w:rPr>
          <w:noProof/>
        </w:rPr>
        <w:fldChar w:fldCharType="begin" w:fldLock="1"/>
      </w:r>
      <w:r>
        <w:rPr>
          <w:noProof/>
        </w:rPr>
        <w:instrText xml:space="preserve"> PAGEREF _Toc172038411 \h </w:instrText>
      </w:r>
      <w:r>
        <w:rPr>
          <w:noProof/>
        </w:rPr>
      </w:r>
      <w:r>
        <w:rPr>
          <w:noProof/>
        </w:rPr>
        <w:fldChar w:fldCharType="separate"/>
      </w:r>
      <w:r>
        <w:rPr>
          <w:noProof/>
        </w:rPr>
        <w:t>208</w:t>
      </w:r>
      <w:r>
        <w:rPr>
          <w:noProof/>
        </w:rPr>
        <w:fldChar w:fldCharType="end"/>
      </w:r>
    </w:p>
    <w:p w14:paraId="499E6EC4" w14:textId="77777777" w:rsidR="00867545" w:rsidRPr="00E46E84" w:rsidRDefault="00867545">
      <w:pPr>
        <w:pStyle w:val="TOC3"/>
        <w:rPr>
          <w:rFonts w:ascii="Calibri" w:eastAsia="Times New Roman" w:hAnsi="Calibri"/>
          <w:noProof/>
          <w:kern w:val="2"/>
          <w:sz w:val="22"/>
          <w:szCs w:val="22"/>
          <w:lang w:eastAsia="en-GB"/>
        </w:rPr>
      </w:pPr>
      <w:r w:rsidRPr="00B21575">
        <w:rPr>
          <w:noProof/>
          <w:lang w:val="en-US" w:eastAsia="zh-CN"/>
        </w:rPr>
        <w:t>7.2.42</w:t>
      </w:r>
      <w:r w:rsidRPr="00E46E84">
        <w:rPr>
          <w:rFonts w:ascii="Calibri" w:eastAsia="Times New Roman" w:hAnsi="Calibri"/>
          <w:noProof/>
          <w:kern w:val="2"/>
          <w:sz w:val="22"/>
          <w:szCs w:val="22"/>
          <w:lang w:eastAsia="en-GB"/>
        </w:rPr>
        <w:tab/>
      </w:r>
      <w:r>
        <w:rPr>
          <w:noProof/>
          <w:lang w:eastAsia="zh-CN"/>
        </w:rPr>
        <w:t>PIN QoS</w:t>
      </w:r>
      <w:r>
        <w:rPr>
          <w:noProof/>
        </w:rPr>
        <w:tab/>
      </w:r>
      <w:r>
        <w:rPr>
          <w:noProof/>
        </w:rPr>
        <w:fldChar w:fldCharType="begin" w:fldLock="1"/>
      </w:r>
      <w:r>
        <w:rPr>
          <w:noProof/>
        </w:rPr>
        <w:instrText xml:space="preserve"> PAGEREF _Toc172038412 \h </w:instrText>
      </w:r>
      <w:r>
        <w:rPr>
          <w:noProof/>
        </w:rPr>
      </w:r>
      <w:r>
        <w:rPr>
          <w:noProof/>
        </w:rPr>
        <w:fldChar w:fldCharType="separate"/>
      </w:r>
      <w:r>
        <w:rPr>
          <w:noProof/>
        </w:rPr>
        <w:t>208</w:t>
      </w:r>
      <w:r>
        <w:rPr>
          <w:noProof/>
        </w:rPr>
        <w:fldChar w:fldCharType="end"/>
      </w:r>
    </w:p>
    <w:p w14:paraId="5E0C1EC8" w14:textId="77777777" w:rsidR="00867545" w:rsidRPr="00E46E84" w:rsidRDefault="00867545">
      <w:pPr>
        <w:pStyle w:val="TOC3"/>
        <w:rPr>
          <w:rFonts w:ascii="Calibri" w:eastAsia="Times New Roman" w:hAnsi="Calibri"/>
          <w:noProof/>
          <w:kern w:val="2"/>
          <w:sz w:val="22"/>
          <w:szCs w:val="22"/>
          <w:lang w:eastAsia="en-GB"/>
        </w:rPr>
      </w:pPr>
      <w:r w:rsidRPr="00B21575">
        <w:rPr>
          <w:noProof/>
          <w:lang w:val="en-US" w:eastAsia="zh-CN"/>
        </w:rPr>
        <w:t>7.2.43</w:t>
      </w:r>
      <w:r w:rsidRPr="00E46E84">
        <w:rPr>
          <w:rFonts w:ascii="Calibri" w:eastAsia="Times New Roman" w:hAnsi="Calibri"/>
          <w:noProof/>
          <w:kern w:val="2"/>
          <w:sz w:val="22"/>
          <w:szCs w:val="22"/>
          <w:lang w:eastAsia="en-GB"/>
        </w:rPr>
        <w:tab/>
      </w:r>
      <w:r>
        <w:rPr>
          <w:noProof/>
          <w:lang w:eastAsia="zh-CN"/>
        </w:rPr>
        <w:t>PIN communication flow ID</w:t>
      </w:r>
      <w:r>
        <w:rPr>
          <w:noProof/>
        </w:rPr>
        <w:tab/>
      </w:r>
      <w:r>
        <w:rPr>
          <w:noProof/>
        </w:rPr>
        <w:fldChar w:fldCharType="begin" w:fldLock="1"/>
      </w:r>
      <w:r>
        <w:rPr>
          <w:noProof/>
        </w:rPr>
        <w:instrText xml:space="preserve"> PAGEREF _Toc172038413 \h </w:instrText>
      </w:r>
      <w:r>
        <w:rPr>
          <w:noProof/>
        </w:rPr>
      </w:r>
      <w:r>
        <w:rPr>
          <w:noProof/>
        </w:rPr>
        <w:fldChar w:fldCharType="separate"/>
      </w:r>
      <w:r>
        <w:rPr>
          <w:noProof/>
        </w:rPr>
        <w:t>209</w:t>
      </w:r>
      <w:r>
        <w:rPr>
          <w:noProof/>
        </w:rPr>
        <w:fldChar w:fldCharType="end"/>
      </w:r>
    </w:p>
    <w:p w14:paraId="1205C6BC" w14:textId="77777777" w:rsidR="00867545" w:rsidRPr="00E46E84" w:rsidRDefault="00867545">
      <w:pPr>
        <w:pStyle w:val="TOC3"/>
        <w:rPr>
          <w:rFonts w:ascii="Calibri" w:eastAsia="Times New Roman" w:hAnsi="Calibri"/>
          <w:noProof/>
          <w:kern w:val="2"/>
          <w:sz w:val="22"/>
          <w:szCs w:val="22"/>
          <w:lang w:eastAsia="en-GB"/>
        </w:rPr>
      </w:pPr>
      <w:r w:rsidRPr="00B21575">
        <w:rPr>
          <w:noProof/>
          <w:lang w:val="en-US" w:eastAsia="zh-CN"/>
        </w:rPr>
        <w:t>7.2.44</w:t>
      </w:r>
      <w:r w:rsidRPr="00E46E84">
        <w:rPr>
          <w:rFonts w:ascii="Calibri" w:eastAsia="Times New Roman" w:hAnsi="Calibri"/>
          <w:noProof/>
          <w:kern w:val="2"/>
          <w:sz w:val="22"/>
          <w:szCs w:val="22"/>
          <w:lang w:eastAsia="en-GB"/>
        </w:rPr>
        <w:tab/>
      </w:r>
      <w:r w:rsidRPr="00B21575">
        <w:rPr>
          <w:noProof/>
          <w:lang w:val="en-US" w:eastAsia="zh-CN"/>
        </w:rPr>
        <w:t xml:space="preserve">PIN </w:t>
      </w:r>
      <w:r>
        <w:rPr>
          <w:noProof/>
        </w:rPr>
        <w:t>application session ID</w:t>
      </w:r>
      <w:r>
        <w:rPr>
          <w:noProof/>
        </w:rPr>
        <w:tab/>
      </w:r>
      <w:r>
        <w:rPr>
          <w:noProof/>
        </w:rPr>
        <w:fldChar w:fldCharType="begin" w:fldLock="1"/>
      </w:r>
      <w:r>
        <w:rPr>
          <w:noProof/>
        </w:rPr>
        <w:instrText xml:space="preserve"> PAGEREF _Toc172038414 \h </w:instrText>
      </w:r>
      <w:r>
        <w:rPr>
          <w:noProof/>
        </w:rPr>
      </w:r>
      <w:r>
        <w:rPr>
          <w:noProof/>
        </w:rPr>
        <w:fldChar w:fldCharType="separate"/>
      </w:r>
      <w:r>
        <w:rPr>
          <w:noProof/>
        </w:rPr>
        <w:t>209</w:t>
      </w:r>
      <w:r>
        <w:rPr>
          <w:noProof/>
        </w:rPr>
        <w:fldChar w:fldCharType="end"/>
      </w:r>
    </w:p>
    <w:p w14:paraId="02A5D93E" w14:textId="77777777" w:rsidR="00867545" w:rsidRPr="00E46E84" w:rsidRDefault="00867545">
      <w:pPr>
        <w:pStyle w:val="TOC3"/>
        <w:rPr>
          <w:rFonts w:ascii="Calibri" w:eastAsia="Times New Roman" w:hAnsi="Calibri"/>
          <w:noProof/>
          <w:kern w:val="2"/>
          <w:sz w:val="22"/>
          <w:szCs w:val="22"/>
          <w:lang w:eastAsia="en-GB"/>
        </w:rPr>
      </w:pPr>
      <w:r w:rsidRPr="00B21575">
        <w:rPr>
          <w:noProof/>
          <w:lang w:val="en-US" w:eastAsia="zh-CN"/>
        </w:rPr>
        <w:t>7.2.45</w:t>
      </w:r>
      <w:r w:rsidRPr="00E46E84">
        <w:rPr>
          <w:rFonts w:ascii="Calibri" w:eastAsia="Times New Roman" w:hAnsi="Calibri"/>
          <w:noProof/>
          <w:kern w:val="2"/>
          <w:sz w:val="22"/>
          <w:szCs w:val="22"/>
          <w:lang w:eastAsia="en-GB"/>
        </w:rPr>
        <w:tab/>
      </w:r>
      <w:r w:rsidRPr="00B21575">
        <w:rPr>
          <w:noProof/>
          <w:lang w:val="en-US" w:eastAsia="zh-CN"/>
        </w:rPr>
        <w:t xml:space="preserve">PIN </w:t>
      </w:r>
      <w:r>
        <w:rPr>
          <w:noProof/>
        </w:rPr>
        <w:t>application session descriptor</w:t>
      </w:r>
      <w:r>
        <w:rPr>
          <w:noProof/>
        </w:rPr>
        <w:tab/>
      </w:r>
      <w:r>
        <w:rPr>
          <w:noProof/>
        </w:rPr>
        <w:fldChar w:fldCharType="begin" w:fldLock="1"/>
      </w:r>
      <w:r>
        <w:rPr>
          <w:noProof/>
        </w:rPr>
        <w:instrText xml:space="preserve"> PAGEREF _Toc172038415 \h </w:instrText>
      </w:r>
      <w:r>
        <w:rPr>
          <w:noProof/>
        </w:rPr>
      </w:r>
      <w:r>
        <w:rPr>
          <w:noProof/>
        </w:rPr>
        <w:fldChar w:fldCharType="separate"/>
      </w:r>
      <w:r>
        <w:rPr>
          <w:noProof/>
        </w:rPr>
        <w:t>209</w:t>
      </w:r>
      <w:r>
        <w:rPr>
          <w:noProof/>
        </w:rPr>
        <w:fldChar w:fldCharType="end"/>
      </w:r>
    </w:p>
    <w:p w14:paraId="2F8BC2D1" w14:textId="77777777" w:rsidR="00867545" w:rsidRPr="00E46E84" w:rsidRDefault="00867545">
      <w:pPr>
        <w:pStyle w:val="TOC3"/>
        <w:rPr>
          <w:rFonts w:ascii="Calibri" w:eastAsia="Times New Roman" w:hAnsi="Calibri"/>
          <w:noProof/>
          <w:kern w:val="2"/>
          <w:sz w:val="22"/>
          <w:szCs w:val="22"/>
          <w:lang w:eastAsia="en-GB"/>
        </w:rPr>
      </w:pPr>
      <w:r w:rsidRPr="00B21575">
        <w:rPr>
          <w:noProof/>
          <w:lang w:val="en-US" w:eastAsia="zh-CN"/>
        </w:rPr>
        <w:t>7.2.46</w:t>
      </w:r>
      <w:r w:rsidRPr="00E46E84">
        <w:rPr>
          <w:rFonts w:ascii="Calibri" w:eastAsia="Times New Roman" w:hAnsi="Calibri"/>
          <w:noProof/>
          <w:kern w:val="2"/>
          <w:sz w:val="22"/>
          <w:szCs w:val="22"/>
          <w:lang w:eastAsia="en-GB"/>
        </w:rPr>
        <w:tab/>
      </w:r>
      <w:r w:rsidRPr="00B21575">
        <w:rPr>
          <w:noProof/>
          <w:lang w:val="en-US" w:eastAsia="zh-CN"/>
        </w:rPr>
        <w:t>Service continuity policy</w:t>
      </w:r>
      <w:r>
        <w:rPr>
          <w:noProof/>
        </w:rPr>
        <w:tab/>
      </w:r>
      <w:r>
        <w:rPr>
          <w:noProof/>
        </w:rPr>
        <w:fldChar w:fldCharType="begin" w:fldLock="1"/>
      </w:r>
      <w:r>
        <w:rPr>
          <w:noProof/>
        </w:rPr>
        <w:instrText xml:space="preserve"> PAGEREF _Toc172038416 \h </w:instrText>
      </w:r>
      <w:r>
        <w:rPr>
          <w:noProof/>
        </w:rPr>
      </w:r>
      <w:r>
        <w:rPr>
          <w:noProof/>
        </w:rPr>
        <w:fldChar w:fldCharType="separate"/>
      </w:r>
      <w:r>
        <w:rPr>
          <w:noProof/>
        </w:rPr>
        <w:t>209</w:t>
      </w:r>
      <w:r>
        <w:rPr>
          <w:noProof/>
        </w:rPr>
        <w:fldChar w:fldCharType="end"/>
      </w:r>
    </w:p>
    <w:p w14:paraId="1FBD949C" w14:textId="77777777" w:rsidR="00867545" w:rsidRPr="00E46E84" w:rsidRDefault="00867545" w:rsidP="00867545">
      <w:pPr>
        <w:pStyle w:val="TOC8"/>
        <w:rPr>
          <w:rFonts w:ascii="Calibri" w:eastAsia="Times New Roman" w:hAnsi="Calibri"/>
          <w:b w:val="0"/>
          <w:noProof/>
          <w:kern w:val="2"/>
          <w:szCs w:val="22"/>
          <w:lang w:eastAsia="en-GB"/>
        </w:rPr>
      </w:pPr>
      <w:r w:rsidRPr="00867545">
        <w:rPr>
          <w:noProof/>
        </w:rPr>
        <w:t>Annex A: Change history</w:t>
      </w:r>
      <w:r w:rsidRPr="00867545">
        <w:rPr>
          <w:noProof/>
        </w:rPr>
        <w:tab/>
      </w:r>
      <w:r w:rsidRPr="00867545">
        <w:rPr>
          <w:noProof/>
        </w:rPr>
        <w:fldChar w:fldCharType="begin" w:fldLock="1"/>
      </w:r>
      <w:r w:rsidRPr="00867545">
        <w:rPr>
          <w:noProof/>
        </w:rPr>
        <w:instrText xml:space="preserve"> PAGEREF _Toc172038417 \h </w:instrText>
      </w:r>
      <w:r w:rsidRPr="00867545">
        <w:rPr>
          <w:noProof/>
        </w:rPr>
      </w:r>
      <w:r w:rsidRPr="00867545">
        <w:rPr>
          <w:noProof/>
        </w:rPr>
        <w:fldChar w:fldCharType="separate"/>
      </w:r>
      <w:r w:rsidRPr="00867545">
        <w:rPr>
          <w:noProof/>
        </w:rPr>
        <w:t>210</w:t>
      </w:r>
      <w:r w:rsidRPr="00867545">
        <w:rPr>
          <w:noProof/>
        </w:rPr>
        <w:fldChar w:fldCharType="end"/>
      </w:r>
    </w:p>
    <w:p w14:paraId="46FAF67E" w14:textId="77777777" w:rsidR="00E8629F" w:rsidRPr="00534353" w:rsidRDefault="00235394">
      <w:r w:rsidRPr="00534353">
        <w:rPr>
          <w:sz w:val="22"/>
        </w:rPr>
        <w:fldChar w:fldCharType="end"/>
      </w:r>
    </w:p>
    <w:p w14:paraId="24CF271A" w14:textId="77777777" w:rsidR="00E8629F" w:rsidRPr="00534353" w:rsidRDefault="00E8629F">
      <w:pPr>
        <w:pStyle w:val="Heading1"/>
        <w:rPr>
          <w:lang w:val="en-IN"/>
        </w:rPr>
      </w:pPr>
      <w:bookmarkStart w:id="5" w:name="_CRForeword"/>
      <w:bookmarkEnd w:id="5"/>
      <w:r w:rsidRPr="00534353">
        <w:rPr>
          <w:lang w:val="en-IN"/>
        </w:rPr>
        <w:br w:type="page"/>
      </w:r>
      <w:bookmarkStart w:id="6" w:name="_Toc14352714"/>
      <w:bookmarkStart w:id="7" w:name="_Toc19026739"/>
      <w:bookmarkStart w:id="8" w:name="_Toc19034140"/>
      <w:bookmarkStart w:id="9" w:name="_Toc19036330"/>
      <w:bookmarkStart w:id="10" w:name="_Toc19037328"/>
      <w:bookmarkStart w:id="11" w:name="_Toc25612587"/>
      <w:bookmarkStart w:id="12" w:name="_Toc25613289"/>
      <w:bookmarkStart w:id="13" w:name="_Toc25613553"/>
      <w:bookmarkStart w:id="14" w:name="_Toc27161480"/>
      <w:bookmarkStart w:id="15" w:name="_Toc172038034"/>
      <w:r w:rsidRPr="00534353">
        <w:rPr>
          <w:lang w:val="en-IN"/>
        </w:rPr>
        <w:lastRenderedPageBreak/>
        <w:t>Foreword</w:t>
      </w:r>
      <w:bookmarkEnd w:id="6"/>
      <w:bookmarkEnd w:id="7"/>
      <w:bookmarkEnd w:id="8"/>
      <w:bookmarkEnd w:id="9"/>
      <w:bookmarkEnd w:id="10"/>
      <w:bookmarkEnd w:id="11"/>
      <w:bookmarkEnd w:id="12"/>
      <w:bookmarkEnd w:id="13"/>
      <w:bookmarkEnd w:id="14"/>
      <w:bookmarkEnd w:id="15"/>
    </w:p>
    <w:p w14:paraId="3A1BD66E" w14:textId="77777777" w:rsidR="00E8629F" w:rsidRPr="00534353" w:rsidRDefault="00E8629F">
      <w:r w:rsidRPr="00534353">
        <w:t xml:space="preserve">This Technical </w:t>
      </w:r>
      <w:r w:rsidR="001E67D4">
        <w:t>Specification</w:t>
      </w:r>
      <w:r w:rsidRPr="00534353">
        <w:t xml:space="preserve"> has been produced by the 3</w:t>
      </w:r>
      <w:r w:rsidR="00707941" w:rsidRPr="00534353">
        <w:t>rd</w:t>
      </w:r>
      <w:r w:rsidRPr="00534353">
        <w:t xml:space="preserve"> Generation Partnership Project (3GPP).</w:t>
      </w:r>
    </w:p>
    <w:p w14:paraId="58FE0676" w14:textId="77777777" w:rsidR="00E8629F" w:rsidRPr="00534353" w:rsidRDefault="00E8629F">
      <w:r w:rsidRPr="0053435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4AC82B" w14:textId="77777777" w:rsidR="00E8629F" w:rsidRPr="00534353" w:rsidRDefault="00E8629F">
      <w:pPr>
        <w:pStyle w:val="B1"/>
      </w:pPr>
      <w:r w:rsidRPr="00534353">
        <w:t>Version x.y.z</w:t>
      </w:r>
    </w:p>
    <w:p w14:paraId="63EDD14A" w14:textId="77777777" w:rsidR="00E8629F" w:rsidRPr="00534353" w:rsidRDefault="00E8629F">
      <w:pPr>
        <w:pStyle w:val="B1"/>
      </w:pPr>
      <w:r w:rsidRPr="00534353">
        <w:t>where:</w:t>
      </w:r>
    </w:p>
    <w:p w14:paraId="35830283" w14:textId="77777777" w:rsidR="00E8629F" w:rsidRPr="00534353" w:rsidRDefault="00E8629F">
      <w:pPr>
        <w:pStyle w:val="B2"/>
      </w:pPr>
      <w:r w:rsidRPr="00534353">
        <w:t>x</w:t>
      </w:r>
      <w:r w:rsidRPr="00534353">
        <w:tab/>
        <w:t>the first digit:</w:t>
      </w:r>
    </w:p>
    <w:p w14:paraId="7E043460" w14:textId="77777777" w:rsidR="00E8629F" w:rsidRPr="00534353" w:rsidRDefault="00E8629F">
      <w:pPr>
        <w:pStyle w:val="B3"/>
      </w:pPr>
      <w:r w:rsidRPr="00534353">
        <w:t>1</w:t>
      </w:r>
      <w:r w:rsidRPr="00534353">
        <w:tab/>
        <w:t>presented to TSG for information;</w:t>
      </w:r>
    </w:p>
    <w:p w14:paraId="025A5073" w14:textId="77777777" w:rsidR="00E8629F" w:rsidRPr="00534353" w:rsidRDefault="00E8629F">
      <w:pPr>
        <w:pStyle w:val="B3"/>
      </w:pPr>
      <w:r w:rsidRPr="00534353">
        <w:t>2</w:t>
      </w:r>
      <w:r w:rsidRPr="00534353">
        <w:tab/>
        <w:t>presented to TSG for approval;</w:t>
      </w:r>
    </w:p>
    <w:p w14:paraId="5DCCEBC5" w14:textId="77777777" w:rsidR="00E8629F" w:rsidRPr="00534353" w:rsidRDefault="00E8629F">
      <w:pPr>
        <w:pStyle w:val="B3"/>
      </w:pPr>
      <w:r w:rsidRPr="00534353">
        <w:t>3</w:t>
      </w:r>
      <w:r w:rsidRPr="00534353">
        <w:tab/>
        <w:t>or greater indicates TSG approved document under change control.</w:t>
      </w:r>
    </w:p>
    <w:p w14:paraId="197DD3EA" w14:textId="77777777" w:rsidR="00E8629F" w:rsidRPr="00534353" w:rsidRDefault="00E8629F">
      <w:pPr>
        <w:pStyle w:val="B2"/>
      </w:pPr>
      <w:r w:rsidRPr="00534353">
        <w:t>y</w:t>
      </w:r>
      <w:r w:rsidRPr="00534353">
        <w:tab/>
        <w:t>the second digit is incremented for all changes of substance, i.e. technical enhancements, corrections, updates, etc.</w:t>
      </w:r>
    </w:p>
    <w:p w14:paraId="0B377F58" w14:textId="77777777" w:rsidR="00E8629F" w:rsidRPr="00534353" w:rsidRDefault="00E8629F">
      <w:pPr>
        <w:pStyle w:val="B2"/>
      </w:pPr>
      <w:r w:rsidRPr="00534353">
        <w:t>z</w:t>
      </w:r>
      <w:r w:rsidRPr="00534353">
        <w:tab/>
        <w:t>the third digit is incremented when editorial only changes have been incorporated in the document.</w:t>
      </w:r>
    </w:p>
    <w:p w14:paraId="6B1D0372" w14:textId="77777777" w:rsidR="004B5A78" w:rsidRPr="00534353" w:rsidRDefault="004B5A78" w:rsidP="004B5A78">
      <w:pPr>
        <w:pStyle w:val="Heading1"/>
        <w:rPr>
          <w:lang w:val="en-IN"/>
        </w:rPr>
      </w:pPr>
      <w:bookmarkStart w:id="16" w:name="_CR1"/>
      <w:bookmarkStart w:id="17" w:name="_Toc2086435"/>
      <w:bookmarkStart w:id="18" w:name="_Toc2086437"/>
      <w:bookmarkStart w:id="19" w:name="_Toc14352718"/>
      <w:bookmarkStart w:id="20" w:name="_Toc19026743"/>
      <w:bookmarkStart w:id="21" w:name="_Toc19034144"/>
      <w:bookmarkStart w:id="22" w:name="_Toc19036334"/>
      <w:bookmarkStart w:id="23" w:name="_Toc19037332"/>
      <w:bookmarkStart w:id="24" w:name="_Toc25612591"/>
      <w:bookmarkStart w:id="25" w:name="_Toc25613293"/>
      <w:bookmarkStart w:id="26" w:name="_Toc25613557"/>
      <w:bookmarkEnd w:id="16"/>
      <w:r w:rsidRPr="00534353">
        <w:rPr>
          <w:lang w:val="en-IN"/>
        </w:rPr>
        <w:br w:type="page"/>
      </w:r>
      <w:bookmarkStart w:id="27" w:name="_Toc27161482"/>
      <w:bookmarkStart w:id="28" w:name="_Toc172038035"/>
      <w:r w:rsidRPr="00534353">
        <w:rPr>
          <w:lang w:val="en-IN"/>
        </w:rPr>
        <w:lastRenderedPageBreak/>
        <w:t>1</w:t>
      </w:r>
      <w:r w:rsidRPr="00534353">
        <w:rPr>
          <w:lang w:val="en-IN"/>
        </w:rPr>
        <w:tab/>
        <w:t>Scope</w:t>
      </w:r>
      <w:bookmarkEnd w:id="17"/>
      <w:bookmarkEnd w:id="27"/>
      <w:bookmarkEnd w:id="28"/>
    </w:p>
    <w:p w14:paraId="531A1A42" w14:textId="77777777" w:rsidR="009C6B95" w:rsidRDefault="009C6B95" w:rsidP="009C6B95">
      <w:pPr>
        <w:rPr>
          <w:noProof/>
          <w:lang w:val="en-US" w:eastAsia="zh-CN"/>
        </w:rPr>
      </w:pPr>
      <w:bookmarkStart w:id="29" w:name="_Toc2086436"/>
      <w:bookmarkStart w:id="30" w:name="_Toc27161483"/>
      <w:r>
        <w:rPr>
          <w:rFonts w:hint="eastAsia"/>
          <w:noProof/>
          <w:lang w:val="en-US" w:eastAsia="zh-CN"/>
        </w:rPr>
        <w:t>The present document specifies the</w:t>
      </w:r>
      <w:r>
        <w:rPr>
          <w:noProof/>
          <w:lang w:val="en-US" w:eastAsia="zh-CN"/>
        </w:rPr>
        <w:t xml:space="preserve"> protocols and the associated procedures for </w:t>
      </w:r>
      <w:r>
        <w:t xml:space="preserve">application layer support for </w:t>
      </w:r>
      <w:r w:rsidRPr="00AB5E9E">
        <w:t>Personal IoT Network</w:t>
      </w:r>
      <w:r w:rsidRPr="002B4BE8">
        <w:rPr>
          <w:rFonts w:hint="eastAsia"/>
          <w:lang w:eastAsia="ko-KR"/>
        </w:rPr>
        <w:t xml:space="preserve"> </w:t>
      </w:r>
      <w:r>
        <w:rPr>
          <w:lang w:eastAsia="ko-KR"/>
        </w:rPr>
        <w:t xml:space="preserve">(PINAPP) </w:t>
      </w:r>
      <w:r>
        <w:rPr>
          <w:noProof/>
          <w:lang w:val="en-US" w:eastAsia="zh-CN"/>
        </w:rPr>
        <w:t>as specified in 3GPP TS 23.542 [2] for:</w:t>
      </w:r>
    </w:p>
    <w:p w14:paraId="2B6E3AE8" w14:textId="77777777" w:rsidR="009C6B95" w:rsidRDefault="009C6B95" w:rsidP="009C6B95">
      <w:pPr>
        <w:pStyle w:val="B1"/>
        <w:rPr>
          <w:noProof/>
          <w:lang w:val="en-US" w:eastAsia="ko-KR"/>
        </w:rPr>
      </w:pPr>
      <w:r>
        <w:rPr>
          <w:noProof/>
          <w:lang w:val="en-US" w:eastAsia="zh-CN"/>
        </w:rPr>
        <w:t>a)</w:t>
      </w:r>
      <w:r>
        <w:rPr>
          <w:noProof/>
          <w:lang w:val="en-US" w:eastAsia="zh-CN"/>
        </w:rPr>
        <w:tab/>
        <w:t xml:space="preserve">PIN </w:t>
      </w:r>
      <w:r>
        <w:rPr>
          <w:noProof/>
          <w:lang w:val="en-US" w:eastAsia="ko-KR"/>
        </w:rPr>
        <w:t xml:space="preserve">application </w:t>
      </w:r>
      <w:r w:rsidRPr="007A1201">
        <w:rPr>
          <w:noProof/>
          <w:lang w:val="en-US" w:eastAsia="ko-KR"/>
        </w:rPr>
        <w:t>communicat</w:t>
      </w:r>
      <w:r>
        <w:rPr>
          <w:noProof/>
          <w:lang w:val="en-US" w:eastAsia="ko-KR"/>
        </w:rPr>
        <w:t>ion among PIN peers (over the PIN-2, PIN-3, and PIN-4</w:t>
      </w:r>
      <w:r w:rsidRPr="007A1201">
        <w:rPr>
          <w:noProof/>
          <w:lang w:val="en-US" w:eastAsia="ko-KR"/>
        </w:rPr>
        <w:t xml:space="preserve"> interface</w:t>
      </w:r>
      <w:r>
        <w:rPr>
          <w:noProof/>
          <w:lang w:val="en-US" w:eastAsia="ko-KR"/>
        </w:rPr>
        <w:t>s</w:t>
      </w:r>
      <w:r w:rsidRPr="007A1201">
        <w:rPr>
          <w:noProof/>
          <w:lang w:val="en-US" w:eastAsia="ko-KR"/>
        </w:rPr>
        <w:t>)</w:t>
      </w:r>
      <w:r>
        <w:rPr>
          <w:noProof/>
          <w:lang w:val="en-US" w:eastAsia="ko-KR"/>
        </w:rPr>
        <w:t>; and</w:t>
      </w:r>
    </w:p>
    <w:p w14:paraId="3ED6A375" w14:textId="77777777" w:rsidR="009C6B95" w:rsidRDefault="009C6B95" w:rsidP="009C6B95">
      <w:pPr>
        <w:pStyle w:val="B1"/>
        <w:rPr>
          <w:noProof/>
          <w:lang w:val="en-US" w:eastAsia="ko-KR"/>
        </w:rPr>
      </w:pPr>
      <w:r>
        <w:rPr>
          <w:noProof/>
          <w:lang w:val="en-US" w:eastAsia="zh-CN"/>
        </w:rPr>
        <w:t>b)</w:t>
      </w:r>
      <w:r>
        <w:rPr>
          <w:noProof/>
          <w:lang w:val="en-US" w:eastAsia="zh-CN"/>
        </w:rPr>
        <w:tab/>
      </w:r>
      <w:r>
        <w:rPr>
          <w:noProof/>
          <w:lang w:val="en-US" w:eastAsia="ko-KR"/>
        </w:rPr>
        <w:t>PIN</w:t>
      </w:r>
      <w:r w:rsidRPr="007A1201">
        <w:rPr>
          <w:noProof/>
          <w:lang w:val="en-US" w:eastAsia="ko-KR"/>
        </w:rPr>
        <w:t xml:space="preserve"> </w:t>
      </w:r>
      <w:r>
        <w:rPr>
          <w:noProof/>
          <w:lang w:val="en-US" w:eastAsia="ko-KR"/>
        </w:rPr>
        <w:t xml:space="preserve">application </w:t>
      </w:r>
      <w:r w:rsidRPr="007A1201">
        <w:rPr>
          <w:noProof/>
          <w:lang w:val="en-US" w:eastAsia="ko-KR"/>
        </w:rPr>
        <w:t xml:space="preserve">communication </w:t>
      </w:r>
      <w:r>
        <w:rPr>
          <w:noProof/>
          <w:lang w:val="en-US" w:eastAsia="ko-KR"/>
        </w:rPr>
        <w:t>between the PIN peer</w:t>
      </w:r>
      <w:r w:rsidRPr="007A1201">
        <w:rPr>
          <w:noProof/>
          <w:lang w:val="en-US" w:eastAsia="ko-KR"/>
        </w:rPr>
        <w:t xml:space="preserve"> </w:t>
      </w:r>
      <w:r>
        <w:rPr>
          <w:noProof/>
          <w:lang w:val="en-US" w:eastAsia="ko-KR"/>
        </w:rPr>
        <w:t xml:space="preserve">and the PIN server </w:t>
      </w:r>
      <w:r w:rsidRPr="007A1201">
        <w:rPr>
          <w:noProof/>
          <w:lang w:val="en-US" w:eastAsia="ko-KR"/>
        </w:rPr>
        <w:t xml:space="preserve">(over the </w:t>
      </w:r>
      <w:r>
        <w:rPr>
          <w:noProof/>
          <w:lang w:val="en-US" w:eastAsia="ko-KR"/>
        </w:rPr>
        <w:t>PIN-6, PIN-7, and PIN-10 interfaces).</w:t>
      </w:r>
    </w:p>
    <w:p w14:paraId="4B499CCA" w14:textId="77777777" w:rsidR="009C6B95" w:rsidRDefault="009C6B95" w:rsidP="009C6B95">
      <w:r>
        <w:t>The present specification also defines the message forma</w:t>
      </w:r>
      <w:r>
        <w:rPr>
          <w:rFonts w:hint="eastAsia"/>
          <w:lang w:eastAsia="zh-CN"/>
        </w:rPr>
        <w:t xml:space="preserve">t, </w:t>
      </w:r>
      <w:r>
        <w:rPr>
          <w:lang w:eastAsia="zh-CN"/>
        </w:rPr>
        <w:t xml:space="preserve">message contents, </w:t>
      </w:r>
      <w:r>
        <w:t>error handling</w:t>
      </w:r>
      <w:r>
        <w:rPr>
          <w:rFonts w:hint="eastAsia"/>
          <w:lang w:eastAsia="zh-CN"/>
        </w:rPr>
        <w:t xml:space="preserve"> and system parameters</w:t>
      </w:r>
      <w:r>
        <w:t xml:space="preserve"> applied by the protocols for PINAPP.</w:t>
      </w:r>
    </w:p>
    <w:p w14:paraId="6210D0B1" w14:textId="77777777" w:rsidR="00120574" w:rsidRPr="002F2DC0" w:rsidRDefault="00120574" w:rsidP="00120574">
      <w:pPr>
        <w:pStyle w:val="NO"/>
      </w:pPr>
      <w:r>
        <w:t>NOTE:</w:t>
      </w:r>
      <w:r>
        <w:tab/>
        <w:t xml:space="preserve">PIN-5 interface is out of the scope of the present document. </w:t>
      </w:r>
    </w:p>
    <w:p w14:paraId="3A22F1F0" w14:textId="77777777" w:rsidR="004B5A78" w:rsidRPr="00534353" w:rsidRDefault="004B5A78" w:rsidP="004B5A78">
      <w:pPr>
        <w:pStyle w:val="Heading1"/>
        <w:rPr>
          <w:lang w:val="en-IN"/>
        </w:rPr>
      </w:pPr>
      <w:bookmarkStart w:id="31" w:name="_CR2"/>
      <w:bookmarkStart w:id="32" w:name="_Toc172038036"/>
      <w:bookmarkEnd w:id="31"/>
      <w:r w:rsidRPr="00534353">
        <w:rPr>
          <w:lang w:val="en-IN"/>
        </w:rPr>
        <w:t>2</w:t>
      </w:r>
      <w:r w:rsidRPr="00534353">
        <w:rPr>
          <w:lang w:val="en-IN"/>
        </w:rPr>
        <w:tab/>
        <w:t>References</w:t>
      </w:r>
      <w:bookmarkEnd w:id="29"/>
      <w:bookmarkEnd w:id="30"/>
      <w:bookmarkEnd w:id="32"/>
    </w:p>
    <w:p w14:paraId="69A863A5" w14:textId="77777777" w:rsidR="004B5A78" w:rsidRPr="00534353" w:rsidRDefault="004B5A78" w:rsidP="004B5A78">
      <w:r w:rsidRPr="00534353">
        <w:t>The following documents contain provisions which, through reference in this text, constitute provisions of the present document.</w:t>
      </w:r>
    </w:p>
    <w:p w14:paraId="7C039A83" w14:textId="77777777" w:rsidR="004B5A78" w:rsidRPr="00534353" w:rsidRDefault="004B5A78" w:rsidP="004B5A78">
      <w:pPr>
        <w:pStyle w:val="B1"/>
      </w:pPr>
      <w:r w:rsidRPr="00534353">
        <w:t>-</w:t>
      </w:r>
      <w:r w:rsidRPr="00534353">
        <w:tab/>
        <w:t>References are either specific (identified by date of publication, edition number, version number, etc.) or non</w:t>
      </w:r>
      <w:r w:rsidRPr="00534353">
        <w:noBreakHyphen/>
        <w:t>specific.</w:t>
      </w:r>
    </w:p>
    <w:p w14:paraId="314B912C" w14:textId="77777777" w:rsidR="004B5A78" w:rsidRPr="00534353" w:rsidRDefault="004B5A78" w:rsidP="004B5A78">
      <w:pPr>
        <w:pStyle w:val="B1"/>
      </w:pPr>
      <w:r w:rsidRPr="00534353">
        <w:t>-</w:t>
      </w:r>
      <w:r w:rsidRPr="00534353">
        <w:tab/>
        <w:t>For a specific reference, subsequent revisions do not apply.</w:t>
      </w:r>
    </w:p>
    <w:p w14:paraId="3B0D08F2" w14:textId="77777777" w:rsidR="004B5A78" w:rsidRPr="00534353" w:rsidRDefault="004B5A78" w:rsidP="004B5A78">
      <w:pPr>
        <w:pStyle w:val="B1"/>
      </w:pPr>
      <w:r w:rsidRPr="00534353">
        <w:t>-</w:t>
      </w:r>
      <w:r w:rsidRPr="00534353">
        <w:tab/>
        <w:t>For a non-specific reference, the latest version applies. In the case of a reference to a 3GPP document (including a GSM document), a non-specific reference implicitly refers to the latest version of that document</w:t>
      </w:r>
      <w:r w:rsidRPr="00534353">
        <w:rPr>
          <w:i/>
        </w:rPr>
        <w:t xml:space="preserve"> in the same Release as the present document</w:t>
      </w:r>
      <w:r w:rsidRPr="00534353">
        <w:t>.</w:t>
      </w:r>
    </w:p>
    <w:p w14:paraId="7E1CFC15" w14:textId="77777777" w:rsidR="00A47F6F" w:rsidRDefault="00A47F6F" w:rsidP="00A47F6F">
      <w:pPr>
        <w:pStyle w:val="EX"/>
      </w:pPr>
      <w:bookmarkStart w:id="33" w:name="_Toc27161484"/>
      <w:r w:rsidRPr="004D3578">
        <w:t>[1]</w:t>
      </w:r>
      <w:r w:rsidRPr="004D3578">
        <w:tab/>
        <w:t>3GPP TR 21.905: "Vocabulary for 3GPP Specifications".</w:t>
      </w:r>
    </w:p>
    <w:p w14:paraId="38FFBF78" w14:textId="77777777" w:rsidR="009C6B95" w:rsidRDefault="009C6B95" w:rsidP="009C6B95">
      <w:pPr>
        <w:pStyle w:val="EX"/>
      </w:pPr>
      <w:r>
        <w:rPr>
          <w:rFonts w:hint="eastAsia"/>
          <w:lang w:eastAsia="zh-CN"/>
        </w:rPr>
        <w:t>[</w:t>
      </w:r>
      <w:r>
        <w:rPr>
          <w:lang w:eastAsia="zh-CN"/>
        </w:rPr>
        <w:t>2]</w:t>
      </w:r>
      <w:r>
        <w:rPr>
          <w:lang w:eastAsia="zh-CN"/>
        </w:rPr>
        <w:tab/>
      </w:r>
      <w:r w:rsidRPr="004D3578">
        <w:t>3GPP T</w:t>
      </w:r>
      <w:r>
        <w:t>S</w:t>
      </w:r>
      <w:r w:rsidRPr="004D3578">
        <w:t> 2</w:t>
      </w:r>
      <w:r>
        <w:t>3</w:t>
      </w:r>
      <w:r w:rsidRPr="004D3578">
        <w:t>.</w:t>
      </w:r>
      <w:r>
        <w:t>542</w:t>
      </w:r>
      <w:r w:rsidRPr="004D3578">
        <w:t>:</w:t>
      </w:r>
      <w:r>
        <w:t xml:space="preserve"> </w:t>
      </w:r>
      <w:r w:rsidRPr="004D3578">
        <w:t>"</w:t>
      </w:r>
      <w:r w:rsidRPr="00AB5E9E">
        <w:t>Application layer support for Personal IoT Network</w:t>
      </w:r>
      <w:r w:rsidRPr="004D3578">
        <w:t>"</w:t>
      </w:r>
      <w:r>
        <w:t>.</w:t>
      </w:r>
    </w:p>
    <w:p w14:paraId="46613297" w14:textId="77777777" w:rsidR="009C6B95" w:rsidRDefault="009C6B95" w:rsidP="009C6B95">
      <w:pPr>
        <w:pStyle w:val="EX"/>
      </w:pPr>
      <w:r w:rsidRPr="00982C1C">
        <w:t>[3]</w:t>
      </w:r>
      <w:r w:rsidRPr="00982C1C">
        <w:tab/>
        <w:t>3GPP TS 22.261: "Service requirements for the 5G system".</w:t>
      </w:r>
    </w:p>
    <w:p w14:paraId="19DE9616" w14:textId="77777777" w:rsidR="00421C17" w:rsidRDefault="00421C17" w:rsidP="009C6B95">
      <w:pPr>
        <w:pStyle w:val="EX"/>
        <w:rPr>
          <w:rFonts w:eastAsia="DengXian"/>
        </w:rPr>
      </w:pPr>
      <w:r>
        <w:rPr>
          <w:rFonts w:hint="eastAsia"/>
          <w:lang w:eastAsia="zh-CN"/>
        </w:rPr>
        <w:t>[</w:t>
      </w:r>
      <w:r>
        <w:rPr>
          <w:lang w:eastAsia="zh-CN"/>
        </w:rPr>
        <w:t>4]</w:t>
      </w:r>
      <w:r>
        <w:rPr>
          <w:lang w:eastAsia="zh-CN"/>
        </w:rPr>
        <w:tab/>
      </w:r>
      <w:r w:rsidR="00F84143">
        <w:t>IETF RFC 9110 :"HTTP</w:t>
      </w:r>
      <w:r w:rsidR="00F84143">
        <w:rPr>
          <w:lang w:val="en-US"/>
        </w:rPr>
        <w:t xml:space="preserve"> Semantics</w:t>
      </w:r>
      <w:r w:rsidR="00F84143">
        <w:t>".</w:t>
      </w:r>
    </w:p>
    <w:p w14:paraId="0B308B8F" w14:textId="77777777" w:rsidR="007D306C" w:rsidRDefault="007D306C" w:rsidP="009C6B95">
      <w:pPr>
        <w:pStyle w:val="EX"/>
        <w:rPr>
          <w:lang w:eastAsia="zh-CN"/>
        </w:rPr>
      </w:pPr>
      <w:r>
        <w:rPr>
          <w:rFonts w:eastAsia="DengXian" w:hint="eastAsia"/>
          <w:lang w:eastAsia="zh-CN"/>
        </w:rPr>
        <w:t>[</w:t>
      </w:r>
      <w:r>
        <w:rPr>
          <w:rFonts w:eastAsia="DengXian"/>
          <w:lang w:eastAsia="zh-CN"/>
        </w:rPr>
        <w:t>5]</w:t>
      </w:r>
      <w:r>
        <w:rPr>
          <w:rFonts w:eastAsia="DengXian"/>
          <w:lang w:eastAsia="zh-CN"/>
        </w:rPr>
        <w:tab/>
      </w:r>
      <w:r w:rsidR="009763CE">
        <w:rPr>
          <w:rFonts w:eastAsia="DengXian"/>
          <w:lang w:eastAsia="zh-CN"/>
        </w:rPr>
        <w:t>void.</w:t>
      </w:r>
    </w:p>
    <w:p w14:paraId="60669DF3" w14:textId="77777777" w:rsidR="007D306C" w:rsidRPr="007F2770" w:rsidRDefault="007D306C" w:rsidP="007D306C">
      <w:pPr>
        <w:pStyle w:val="EX"/>
      </w:pPr>
      <w:r>
        <w:rPr>
          <w:rFonts w:hint="eastAsia"/>
          <w:lang w:eastAsia="zh-CN"/>
        </w:rPr>
        <w:t>[</w:t>
      </w:r>
      <w:r>
        <w:rPr>
          <w:lang w:eastAsia="zh-CN"/>
        </w:rPr>
        <w:t>6]</w:t>
      </w:r>
      <w:r>
        <w:rPr>
          <w:lang w:eastAsia="zh-CN"/>
        </w:rPr>
        <w:tab/>
      </w:r>
      <w:r w:rsidRPr="007F2770">
        <w:t>ITU-T Recommendation E.212: "The international identification plan for public networks and subscriptions", 2016-09-23.</w:t>
      </w:r>
    </w:p>
    <w:p w14:paraId="5BC66B89" w14:textId="77777777" w:rsidR="007D306C" w:rsidRDefault="00765BAF" w:rsidP="009C6B95">
      <w:pPr>
        <w:pStyle w:val="EX"/>
      </w:pPr>
      <w:r>
        <w:rPr>
          <w:lang w:eastAsia="zh-CN"/>
        </w:rPr>
        <w:t>[7]</w:t>
      </w:r>
      <w:r>
        <w:rPr>
          <w:lang w:eastAsia="zh-CN"/>
        </w:rPr>
        <w:tab/>
      </w:r>
      <w:r>
        <w:t>3GPP TS 23.003: "Numbering, addressing and identification".</w:t>
      </w:r>
    </w:p>
    <w:p w14:paraId="66185510" w14:textId="77777777" w:rsidR="00765BAF" w:rsidRDefault="00765BAF" w:rsidP="009C6B95">
      <w:pPr>
        <w:pStyle w:val="EX"/>
        <w:rPr>
          <w:lang w:eastAsia="zh-CN"/>
        </w:rPr>
      </w:pPr>
      <w:r>
        <w:rPr>
          <w:rFonts w:hint="eastAsia"/>
          <w:lang w:eastAsia="zh-CN"/>
        </w:rPr>
        <w:t>[</w:t>
      </w:r>
      <w:r>
        <w:rPr>
          <w:lang w:eastAsia="zh-CN"/>
        </w:rPr>
        <w:t>8]</w:t>
      </w:r>
      <w:r w:rsidR="003E2E28">
        <w:rPr>
          <w:lang w:eastAsia="zh-CN"/>
        </w:rPr>
        <w:tab/>
      </w:r>
      <w:r w:rsidR="003E2E28" w:rsidRPr="003E2E28">
        <w:rPr>
          <w:lang w:eastAsia="zh-CN"/>
        </w:rPr>
        <w:t>IETF</w:t>
      </w:r>
      <w:r w:rsidR="003E2E28">
        <w:t> </w:t>
      </w:r>
      <w:r w:rsidR="003E2E28" w:rsidRPr="003E2E28">
        <w:rPr>
          <w:lang w:eastAsia="zh-CN"/>
        </w:rPr>
        <w:t>RFC</w:t>
      </w:r>
      <w:r w:rsidR="003E2E28">
        <w:t> </w:t>
      </w:r>
      <w:r w:rsidR="003E2E28" w:rsidRPr="003E2E28">
        <w:rPr>
          <w:lang w:eastAsia="zh-CN"/>
        </w:rPr>
        <w:t>791: "Internet Protocol"</w:t>
      </w:r>
      <w:r w:rsidR="003E2E28">
        <w:rPr>
          <w:lang w:eastAsia="zh-CN"/>
        </w:rPr>
        <w:t>.</w:t>
      </w:r>
    </w:p>
    <w:p w14:paraId="4E842F0A" w14:textId="77777777" w:rsidR="003E2E28" w:rsidRDefault="003E2E28" w:rsidP="009C6B95">
      <w:pPr>
        <w:pStyle w:val="EX"/>
        <w:rPr>
          <w:lang w:eastAsia="zh-CN"/>
        </w:rPr>
      </w:pPr>
      <w:r>
        <w:rPr>
          <w:rFonts w:hint="eastAsia"/>
          <w:lang w:eastAsia="zh-CN"/>
        </w:rPr>
        <w:t>[</w:t>
      </w:r>
      <w:r>
        <w:rPr>
          <w:lang w:eastAsia="zh-CN"/>
        </w:rPr>
        <w:t>9]</w:t>
      </w:r>
      <w:r>
        <w:rPr>
          <w:lang w:eastAsia="zh-CN"/>
        </w:rPr>
        <w:tab/>
      </w:r>
      <w:r w:rsidRPr="003E2E28">
        <w:rPr>
          <w:lang w:eastAsia="zh-CN"/>
        </w:rPr>
        <w:t>IETF</w:t>
      </w:r>
      <w:r>
        <w:t> </w:t>
      </w:r>
      <w:r w:rsidRPr="003E2E28">
        <w:rPr>
          <w:lang w:eastAsia="zh-CN"/>
        </w:rPr>
        <w:t>RFC</w:t>
      </w:r>
      <w:r>
        <w:t> </w:t>
      </w:r>
      <w:r w:rsidR="00F84143">
        <w:rPr>
          <w:lang w:eastAsia="zh-CN"/>
        </w:rPr>
        <w:t>4291</w:t>
      </w:r>
      <w:r w:rsidRPr="003E2E28">
        <w:rPr>
          <w:lang w:eastAsia="zh-CN"/>
        </w:rPr>
        <w:t>: "IP Version 6 Addressing Architecture".</w:t>
      </w:r>
    </w:p>
    <w:p w14:paraId="400D5F82" w14:textId="77777777" w:rsidR="00E56DBB" w:rsidRDefault="003E2E28" w:rsidP="009C6B95">
      <w:pPr>
        <w:pStyle w:val="EX"/>
      </w:pPr>
      <w:r>
        <w:rPr>
          <w:lang w:eastAsia="zh-CN"/>
        </w:rPr>
        <w:t>[10]</w:t>
      </w:r>
      <w:r w:rsidR="00497B7A">
        <w:rPr>
          <w:lang w:eastAsia="zh-CN"/>
        </w:rPr>
        <w:tab/>
      </w:r>
      <w:r w:rsidR="00B808CB" w:rsidRPr="00B808CB">
        <w:rPr>
          <w:lang w:eastAsia="zh-CN"/>
        </w:rPr>
        <w:t>IETF</w:t>
      </w:r>
      <w:r w:rsidR="00B808CB">
        <w:t> </w:t>
      </w:r>
      <w:r w:rsidR="00B808CB" w:rsidRPr="00B808CB">
        <w:rPr>
          <w:lang w:eastAsia="zh-CN"/>
        </w:rPr>
        <w:t>RFC</w:t>
      </w:r>
      <w:r w:rsidR="00B808CB">
        <w:t> </w:t>
      </w:r>
      <w:r w:rsidR="00B808CB" w:rsidRPr="00B808CB">
        <w:rPr>
          <w:lang w:eastAsia="zh-CN"/>
        </w:rPr>
        <w:t>3986: "Uniform Resource Identifier (URI): Generic Syntax"</w:t>
      </w:r>
      <w:r w:rsidR="00B808CB">
        <w:rPr>
          <w:lang w:eastAsia="zh-CN"/>
        </w:rPr>
        <w:t>.</w:t>
      </w:r>
    </w:p>
    <w:p w14:paraId="5C15E600" w14:textId="77777777" w:rsidR="00A96777" w:rsidRPr="003E2E28" w:rsidRDefault="00A96777" w:rsidP="00A96777">
      <w:pPr>
        <w:pStyle w:val="EX"/>
        <w:rPr>
          <w:lang w:eastAsia="zh-CN"/>
        </w:rPr>
      </w:pPr>
      <w:r>
        <w:rPr>
          <w:lang w:eastAsia="zh-CN"/>
        </w:rPr>
        <w:t>[11]</w:t>
      </w:r>
      <w:r>
        <w:rPr>
          <w:lang w:eastAsia="zh-CN"/>
        </w:rPr>
        <w:tab/>
      </w:r>
      <w:r>
        <w:t>3GPP TS 24.501: "Non-Access-Stratum (NAS) protocol for 5G System (5GS); Stage 3".</w:t>
      </w:r>
    </w:p>
    <w:p w14:paraId="4F257DCB" w14:textId="77777777" w:rsidR="00A96777" w:rsidRDefault="009A0969" w:rsidP="009C6B95">
      <w:pPr>
        <w:pStyle w:val="EX"/>
      </w:pPr>
      <w:r>
        <w:t>[12]</w:t>
      </w:r>
      <w:r>
        <w:tab/>
        <w:t>W3C REC-xmlschema-2-20041028: "XML Schema Part 2: Datatypes".</w:t>
      </w:r>
    </w:p>
    <w:p w14:paraId="6C57AEE2" w14:textId="77777777" w:rsidR="00002DA8" w:rsidRDefault="00002DA8" w:rsidP="00002DA8">
      <w:pPr>
        <w:pStyle w:val="EX"/>
      </w:pPr>
      <w:r w:rsidRPr="00002DA8">
        <w:t>[</w:t>
      </w:r>
      <w:r w:rsidRPr="00002DA8">
        <w:rPr>
          <w:rFonts w:hint="eastAsia"/>
        </w:rPr>
        <w:t>1</w:t>
      </w:r>
      <w:r w:rsidRPr="00002DA8">
        <w:t>3]</w:t>
      </w:r>
      <w:r w:rsidRPr="00002DA8">
        <w:tab/>
        <w:t>IEEE 802.11-2012, Part 11: Wireless LAN Medium Access Control (MAC) and Physical Layer</w:t>
      </w:r>
      <w:r>
        <w:t xml:space="preserve"> </w:t>
      </w:r>
      <w:r w:rsidRPr="00002DA8">
        <w:t>(PHY) specifications, IEEE</w:t>
      </w:r>
      <w:r>
        <w:t> </w:t>
      </w:r>
      <w:r w:rsidRPr="00002DA8">
        <w:t>Std.</w:t>
      </w:r>
    </w:p>
    <w:p w14:paraId="7ADD01A5" w14:textId="77777777" w:rsidR="00002DA8" w:rsidRDefault="00002DA8" w:rsidP="00002DA8">
      <w:pPr>
        <w:pStyle w:val="EX"/>
      </w:pPr>
      <w:r>
        <w:rPr>
          <w:rFonts w:hint="eastAsia"/>
          <w:lang w:eastAsia="zh-CN"/>
        </w:rPr>
        <w:t>[</w:t>
      </w:r>
      <w:r>
        <w:rPr>
          <w:lang w:eastAsia="zh-CN"/>
        </w:rPr>
        <w:t>14]</w:t>
      </w:r>
      <w:r>
        <w:rPr>
          <w:lang w:eastAsia="zh-CN"/>
        </w:rPr>
        <w:tab/>
      </w:r>
      <w:r>
        <w:rPr>
          <w:rFonts w:cs="Arial"/>
          <w:snapToGrid w:val="0"/>
        </w:rPr>
        <w:t>IETF</w:t>
      </w:r>
      <w:r w:rsidRPr="00002DA8">
        <w:t> </w:t>
      </w:r>
      <w:r>
        <w:rPr>
          <w:rFonts w:cs="Arial"/>
          <w:snapToGrid w:val="0"/>
        </w:rPr>
        <w:t>RFC</w:t>
      </w:r>
      <w:r w:rsidRPr="00002DA8">
        <w:t> </w:t>
      </w:r>
      <w:r>
        <w:rPr>
          <w:rFonts w:cs="Arial"/>
          <w:snapToGrid w:val="0"/>
        </w:rPr>
        <w:t xml:space="preserve">5905: </w:t>
      </w:r>
      <w:r>
        <w:t>"Network Time Protocol Version 4: Protocol and Algorithms Specification".</w:t>
      </w:r>
    </w:p>
    <w:p w14:paraId="0B95065D" w14:textId="77777777" w:rsidR="003B21C6" w:rsidRDefault="003B21C6" w:rsidP="00002DA8">
      <w:pPr>
        <w:pStyle w:val="EX"/>
      </w:pPr>
      <w:r>
        <w:rPr>
          <w:rFonts w:hint="eastAsia"/>
          <w:lang w:eastAsia="zh-CN"/>
        </w:rPr>
        <w:t>[</w:t>
      </w:r>
      <w:r>
        <w:rPr>
          <w:lang w:eastAsia="zh-CN"/>
        </w:rPr>
        <w:t>15]</w:t>
      </w:r>
      <w:r>
        <w:rPr>
          <w:lang w:eastAsia="zh-CN"/>
        </w:rPr>
        <w:tab/>
      </w:r>
      <w:r>
        <w:t>3GPP TS 24.526: "UE policies for 5G System (5GS); Stage 3".</w:t>
      </w:r>
    </w:p>
    <w:p w14:paraId="6F21D528" w14:textId="77777777" w:rsidR="009763CE" w:rsidRPr="003B21C6" w:rsidRDefault="00396641" w:rsidP="00002DA8">
      <w:pPr>
        <w:pStyle w:val="EX"/>
        <w:rPr>
          <w:lang w:eastAsia="zh-CN"/>
        </w:rPr>
      </w:pPr>
      <w:r>
        <w:rPr>
          <w:rFonts w:hint="eastAsia"/>
          <w:lang w:eastAsia="zh-CN"/>
        </w:rPr>
        <w:t>[16]</w:t>
      </w:r>
      <w:r>
        <w:rPr>
          <w:lang w:eastAsia="zh-CN"/>
        </w:rPr>
        <w:tab/>
      </w:r>
      <w:r>
        <w:t>3GPP TS 29.222: "</w:t>
      </w:r>
      <w:bookmarkStart w:id="34" w:name="_Hlk506360308"/>
      <w:r>
        <w:t>Common API Framework for 3GPP Northbound APIs</w:t>
      </w:r>
      <w:bookmarkEnd w:id="34"/>
      <w:r>
        <w:t>; Stage 3".</w:t>
      </w:r>
    </w:p>
    <w:p w14:paraId="7FFB4248" w14:textId="77777777" w:rsidR="00F06E6C" w:rsidRPr="00534353" w:rsidRDefault="00F06E6C" w:rsidP="004B5A78">
      <w:pPr>
        <w:pStyle w:val="Heading1"/>
        <w:rPr>
          <w:lang w:val="en-IN"/>
        </w:rPr>
      </w:pPr>
      <w:bookmarkStart w:id="35" w:name="_CR3"/>
      <w:bookmarkStart w:id="36" w:name="_Toc172038037"/>
      <w:bookmarkEnd w:id="35"/>
      <w:r w:rsidRPr="00534353">
        <w:rPr>
          <w:lang w:val="en-IN"/>
        </w:rPr>
        <w:lastRenderedPageBreak/>
        <w:t>3</w:t>
      </w:r>
      <w:r w:rsidRPr="00534353">
        <w:rPr>
          <w:lang w:val="en-IN"/>
        </w:rPr>
        <w:tab/>
        <w:t>Definitions of terms, symbols and abbreviations</w:t>
      </w:r>
      <w:bookmarkEnd w:id="18"/>
      <w:bookmarkEnd w:id="33"/>
      <w:bookmarkEnd w:id="36"/>
    </w:p>
    <w:p w14:paraId="652AD3F1" w14:textId="77777777" w:rsidR="00F06E6C" w:rsidRPr="00534353" w:rsidRDefault="00F06E6C" w:rsidP="00F06E6C">
      <w:pPr>
        <w:pStyle w:val="Heading2"/>
        <w:rPr>
          <w:lang w:val="en-IN"/>
        </w:rPr>
      </w:pPr>
      <w:bookmarkStart w:id="37" w:name="_CR3_1"/>
      <w:bookmarkStart w:id="38" w:name="_Toc2086438"/>
      <w:bookmarkStart w:id="39" w:name="_Toc27161485"/>
      <w:bookmarkStart w:id="40" w:name="_Toc172038038"/>
      <w:bookmarkEnd w:id="37"/>
      <w:r w:rsidRPr="00534353">
        <w:rPr>
          <w:lang w:val="en-IN"/>
        </w:rPr>
        <w:t>3.1</w:t>
      </w:r>
      <w:r w:rsidRPr="00534353">
        <w:rPr>
          <w:lang w:val="en-IN"/>
        </w:rPr>
        <w:tab/>
        <w:t>Terms</w:t>
      </w:r>
      <w:bookmarkEnd w:id="38"/>
      <w:bookmarkEnd w:id="39"/>
      <w:bookmarkEnd w:id="40"/>
    </w:p>
    <w:p w14:paraId="3711B445" w14:textId="77777777" w:rsidR="00A47F6F" w:rsidRDefault="00A47F6F" w:rsidP="00A47F6F">
      <w:bookmarkStart w:id="41" w:name="_Toc2086439"/>
      <w:bookmarkStart w:id="42" w:name="_Toc27161486"/>
      <w:r w:rsidRPr="004D3578">
        <w:t>For the purposes of the present document, the terms given in TR 21.905 [1] and the following apply. A term defined in the present document takes precedence over the definition of the same term, if any, in TR 21.905 [1].</w:t>
      </w:r>
    </w:p>
    <w:p w14:paraId="3D3D8E3D" w14:textId="77777777" w:rsidR="009C6B95" w:rsidRDefault="009C6B95" w:rsidP="009C6B95">
      <w:r>
        <w:rPr>
          <w:b/>
        </w:rPr>
        <w:t>PIN a</w:t>
      </w:r>
      <w:r w:rsidRPr="00887409">
        <w:rPr>
          <w:b/>
        </w:rPr>
        <w:t xml:space="preserve">pplication </w:t>
      </w:r>
      <w:r>
        <w:rPr>
          <w:b/>
        </w:rPr>
        <w:t>e</w:t>
      </w:r>
      <w:r w:rsidRPr="00887409">
        <w:rPr>
          <w:b/>
        </w:rPr>
        <w:t xml:space="preserve">nabler </w:t>
      </w:r>
      <w:r>
        <w:rPr>
          <w:b/>
        </w:rPr>
        <w:t>s</w:t>
      </w:r>
      <w:r w:rsidRPr="00887409">
        <w:rPr>
          <w:b/>
        </w:rPr>
        <w:t>erver</w:t>
      </w:r>
      <w:r>
        <w:t xml:space="preserve">: </w:t>
      </w:r>
      <w:r w:rsidRPr="00631622">
        <w:t xml:space="preserve">An entity </w:t>
      </w:r>
      <w:r>
        <w:t xml:space="preserve">that </w:t>
      </w:r>
      <w:r w:rsidRPr="003C766F">
        <w:t xml:space="preserve">provides the </w:t>
      </w:r>
      <w:r>
        <w:t>server</w:t>
      </w:r>
      <w:r w:rsidRPr="003C766F">
        <w:t xml:space="preserve"> side </w:t>
      </w:r>
      <w:r>
        <w:t>functionalities corresponding to the PIN</w:t>
      </w:r>
      <w:r w:rsidRPr="003C766F">
        <w:t xml:space="preserve"> application </w:t>
      </w:r>
      <w:r>
        <w:t xml:space="preserve">enabler </w:t>
      </w:r>
      <w:r w:rsidRPr="003C766F">
        <w:t>layer</w:t>
      </w:r>
      <w:r>
        <w:t>.</w:t>
      </w:r>
    </w:p>
    <w:p w14:paraId="7D868576" w14:textId="77777777" w:rsidR="00160853" w:rsidRPr="00160853" w:rsidRDefault="00160853" w:rsidP="009C6B95">
      <w:r>
        <w:rPr>
          <w:b/>
        </w:rPr>
        <w:t>PIN communication</w:t>
      </w:r>
      <w:r>
        <w:t>: A communication in a PIN between two PIN peers or between a PIN peer and an application server, which is supported by PGAE-C within the same PIN via a PDU session.</w:t>
      </w:r>
    </w:p>
    <w:p w14:paraId="2CBAEEC3" w14:textId="77777777" w:rsidR="009C6B95" w:rsidRDefault="009C6B95" w:rsidP="009C6B95">
      <w:r>
        <w:rPr>
          <w:b/>
        </w:rPr>
        <w:t xml:space="preserve">PIN element application enabler </w:t>
      </w:r>
      <w:r>
        <w:rPr>
          <w:b/>
          <w:bCs/>
          <w:lang w:eastAsia="zh-CN"/>
        </w:rPr>
        <w:t>c</w:t>
      </w:r>
      <w:r w:rsidRPr="00790F07">
        <w:rPr>
          <w:b/>
          <w:bCs/>
          <w:lang w:eastAsia="zh-CN"/>
        </w:rPr>
        <w:t>lient</w:t>
      </w:r>
      <w:r>
        <w:t>: An</w:t>
      </w:r>
      <w:r w:rsidRPr="003C766F">
        <w:t xml:space="preserve"> </w:t>
      </w:r>
      <w:r>
        <w:t>entity</w:t>
      </w:r>
      <w:r w:rsidRPr="003C766F">
        <w:t xml:space="preserve"> </w:t>
      </w:r>
      <w:r>
        <w:t>that provides the client side functionalities corresponding to the PIN</w:t>
      </w:r>
      <w:r w:rsidRPr="003C766F">
        <w:t xml:space="preserve"> application </w:t>
      </w:r>
      <w:r>
        <w:t xml:space="preserve">enabler </w:t>
      </w:r>
      <w:r w:rsidRPr="003C766F">
        <w:t>layer</w:t>
      </w:r>
      <w:r>
        <w:t>.</w:t>
      </w:r>
    </w:p>
    <w:p w14:paraId="1A668216" w14:textId="77777777" w:rsidR="009C6B95" w:rsidRDefault="009C6B95" w:rsidP="009C6B95">
      <w:r w:rsidRPr="00CF4CB2">
        <w:rPr>
          <w:b/>
          <w:bCs/>
          <w:lang w:eastAsia="zh-CN"/>
        </w:rPr>
        <w:t xml:space="preserve">PIN </w:t>
      </w:r>
      <w:r>
        <w:rPr>
          <w:b/>
          <w:bCs/>
          <w:lang w:eastAsia="zh-CN"/>
        </w:rPr>
        <w:t>g</w:t>
      </w:r>
      <w:r w:rsidRPr="00790F07">
        <w:rPr>
          <w:b/>
          <w:bCs/>
          <w:lang w:eastAsia="zh-CN"/>
        </w:rPr>
        <w:t xml:space="preserve">ateway </w:t>
      </w:r>
      <w:r>
        <w:rPr>
          <w:b/>
          <w:bCs/>
          <w:lang w:eastAsia="zh-CN"/>
        </w:rPr>
        <w:t>a</w:t>
      </w:r>
      <w:r w:rsidRPr="00790F07">
        <w:rPr>
          <w:b/>
          <w:bCs/>
          <w:lang w:eastAsia="zh-CN"/>
        </w:rPr>
        <w:t xml:space="preserve">pplication </w:t>
      </w:r>
      <w:r>
        <w:rPr>
          <w:b/>
          <w:bCs/>
          <w:lang w:eastAsia="zh-CN"/>
        </w:rPr>
        <w:t>e</w:t>
      </w:r>
      <w:r w:rsidRPr="00790F07">
        <w:rPr>
          <w:b/>
          <w:bCs/>
          <w:lang w:eastAsia="zh-CN"/>
        </w:rPr>
        <w:t xml:space="preserve">nabler </w:t>
      </w:r>
      <w:r>
        <w:rPr>
          <w:b/>
          <w:bCs/>
          <w:lang w:eastAsia="zh-CN"/>
        </w:rPr>
        <w:t>c</w:t>
      </w:r>
      <w:r w:rsidRPr="00790F07">
        <w:rPr>
          <w:b/>
          <w:bCs/>
          <w:lang w:eastAsia="zh-CN"/>
        </w:rPr>
        <w:t>lient</w:t>
      </w:r>
      <w:r>
        <w:rPr>
          <w:lang w:eastAsia="zh-CN"/>
        </w:rPr>
        <w:t xml:space="preserve">: </w:t>
      </w:r>
      <w:r w:rsidRPr="00631622">
        <w:t xml:space="preserve">An entity </w:t>
      </w:r>
      <w:r>
        <w:t xml:space="preserve">that </w:t>
      </w:r>
      <w:r w:rsidRPr="003C766F">
        <w:t xml:space="preserve">provides the client side </w:t>
      </w:r>
      <w:r>
        <w:t>functionalities corresponding to the PIN</w:t>
      </w:r>
      <w:r w:rsidRPr="003C766F">
        <w:t xml:space="preserve"> application </w:t>
      </w:r>
      <w:r>
        <w:t xml:space="preserve">enabler </w:t>
      </w:r>
      <w:r w:rsidRPr="003C766F">
        <w:t>layer</w:t>
      </w:r>
      <w:r>
        <w:t>.</w:t>
      </w:r>
    </w:p>
    <w:p w14:paraId="69995843" w14:textId="77777777" w:rsidR="009C6B95" w:rsidRPr="00790F07" w:rsidRDefault="009C6B95" w:rsidP="009C6B95">
      <w:r w:rsidRPr="00CF4CB2">
        <w:rPr>
          <w:b/>
          <w:bCs/>
          <w:lang w:eastAsia="zh-CN"/>
        </w:rPr>
        <w:t xml:space="preserve">PIN </w:t>
      </w:r>
      <w:r>
        <w:rPr>
          <w:b/>
          <w:bCs/>
          <w:lang w:eastAsia="zh-CN"/>
        </w:rPr>
        <w:t>m</w:t>
      </w:r>
      <w:r w:rsidRPr="00790F07">
        <w:rPr>
          <w:b/>
          <w:bCs/>
          <w:lang w:eastAsia="zh-CN"/>
        </w:rPr>
        <w:t xml:space="preserve">anagement </w:t>
      </w:r>
      <w:r>
        <w:rPr>
          <w:b/>
          <w:bCs/>
          <w:lang w:eastAsia="zh-CN"/>
        </w:rPr>
        <w:t>a</w:t>
      </w:r>
      <w:r w:rsidRPr="00790F07">
        <w:rPr>
          <w:b/>
          <w:bCs/>
          <w:lang w:eastAsia="zh-CN"/>
        </w:rPr>
        <w:t xml:space="preserve">pplication </w:t>
      </w:r>
      <w:r>
        <w:rPr>
          <w:b/>
          <w:bCs/>
          <w:lang w:eastAsia="zh-CN"/>
        </w:rPr>
        <w:t>e</w:t>
      </w:r>
      <w:r w:rsidRPr="00790F07">
        <w:rPr>
          <w:b/>
          <w:bCs/>
          <w:lang w:eastAsia="zh-CN"/>
        </w:rPr>
        <w:t xml:space="preserve">nabler </w:t>
      </w:r>
      <w:r>
        <w:rPr>
          <w:b/>
          <w:bCs/>
          <w:lang w:eastAsia="zh-CN"/>
        </w:rPr>
        <w:t>c</w:t>
      </w:r>
      <w:r w:rsidRPr="00790F07">
        <w:rPr>
          <w:b/>
          <w:bCs/>
          <w:lang w:eastAsia="zh-CN"/>
        </w:rPr>
        <w:t>lient</w:t>
      </w:r>
      <w:r>
        <w:rPr>
          <w:lang w:eastAsia="zh-CN"/>
        </w:rPr>
        <w:t xml:space="preserve">: </w:t>
      </w:r>
      <w:r w:rsidRPr="00631622">
        <w:t xml:space="preserve">An entity </w:t>
      </w:r>
      <w:r>
        <w:t xml:space="preserve">that </w:t>
      </w:r>
      <w:r w:rsidRPr="003C766F">
        <w:t xml:space="preserve">provides the client side </w:t>
      </w:r>
      <w:r>
        <w:t>functionalities corresponding to the PIN</w:t>
      </w:r>
      <w:r w:rsidRPr="003C766F">
        <w:t xml:space="preserve"> application </w:t>
      </w:r>
      <w:r>
        <w:t xml:space="preserve">enabler </w:t>
      </w:r>
      <w:r w:rsidRPr="003C766F">
        <w:t>layer</w:t>
      </w:r>
      <w:r>
        <w:t>.</w:t>
      </w:r>
    </w:p>
    <w:p w14:paraId="3ADBED1D" w14:textId="77777777" w:rsidR="009C6B95" w:rsidRDefault="009C6B95" w:rsidP="009C6B95">
      <w:r>
        <w:rPr>
          <w:b/>
          <w:noProof/>
        </w:rPr>
        <w:t>PIN peer</w:t>
      </w:r>
      <w:r>
        <w:rPr>
          <w:b/>
        </w:rPr>
        <w:t>:</w:t>
      </w:r>
      <w:r>
        <w:t xml:space="preserve"> The </w:t>
      </w:r>
      <w:r w:rsidRPr="0021383A">
        <w:t>appellative</w:t>
      </w:r>
      <w:r>
        <w:t xml:space="preserve"> of the </w:t>
      </w:r>
      <w:r>
        <w:rPr>
          <w:lang w:eastAsia="zh-CN"/>
        </w:rPr>
        <w:t xml:space="preserve">element in the PIN, which can be a </w:t>
      </w:r>
      <w:r w:rsidR="00160853">
        <w:rPr>
          <w:lang w:eastAsia="zh-CN"/>
        </w:rPr>
        <w:t>PEAE-C</w:t>
      </w:r>
      <w:r>
        <w:rPr>
          <w:lang w:eastAsia="zh-CN"/>
        </w:rPr>
        <w:t xml:space="preserve">, a </w:t>
      </w:r>
      <w:r w:rsidR="00160853">
        <w:rPr>
          <w:lang w:eastAsia="zh-CN"/>
        </w:rPr>
        <w:t>PGAE-C</w:t>
      </w:r>
      <w:r>
        <w:rPr>
          <w:lang w:eastAsia="zh-CN"/>
        </w:rPr>
        <w:t xml:space="preserve">, or a </w:t>
      </w:r>
      <w:r w:rsidR="00160853">
        <w:rPr>
          <w:lang w:eastAsia="zh-CN"/>
        </w:rPr>
        <w:t>PMAE-C</w:t>
      </w:r>
      <w:r>
        <w:t>.</w:t>
      </w:r>
    </w:p>
    <w:p w14:paraId="22244528" w14:textId="77777777" w:rsidR="009C6B95" w:rsidRPr="007A3D0B" w:rsidRDefault="009C6B95" w:rsidP="009C6B95">
      <w:pPr>
        <w:rPr>
          <w:lang w:eastAsia="zh-CN"/>
        </w:rPr>
      </w:pPr>
      <w:r w:rsidRPr="007A3D0B">
        <w:t xml:space="preserve">For the purposes of the present document, the </w:t>
      </w:r>
      <w:r w:rsidRPr="007A3D0B">
        <w:rPr>
          <w:rFonts w:hint="eastAsia"/>
          <w:lang w:eastAsia="zh-CN"/>
        </w:rPr>
        <w:t xml:space="preserve">following </w:t>
      </w:r>
      <w:r w:rsidRPr="007A3D0B">
        <w:t>terms given in 3GPP T</w:t>
      </w:r>
      <w:r w:rsidRPr="007A3D0B">
        <w:rPr>
          <w:rFonts w:hint="eastAsia"/>
          <w:lang w:eastAsia="zh-CN"/>
        </w:rPr>
        <w:t>S</w:t>
      </w:r>
      <w:r w:rsidRPr="007A3D0B">
        <w:t> 2</w:t>
      </w:r>
      <w:r w:rsidRPr="007A3D0B">
        <w:rPr>
          <w:rFonts w:hint="eastAsia"/>
          <w:lang w:eastAsia="zh-CN"/>
        </w:rPr>
        <w:t>2</w:t>
      </w:r>
      <w:r w:rsidRPr="007A3D0B">
        <w:t>.</w:t>
      </w:r>
      <w:r w:rsidRPr="007A3D0B">
        <w:rPr>
          <w:rFonts w:hint="eastAsia"/>
          <w:lang w:eastAsia="zh-CN"/>
        </w:rPr>
        <w:t>2</w:t>
      </w:r>
      <w:r w:rsidRPr="007A3D0B">
        <w:rPr>
          <w:lang w:eastAsia="zh-CN"/>
        </w:rPr>
        <w:t>61</w:t>
      </w:r>
      <w:r w:rsidRPr="007A3D0B">
        <w:t> [</w:t>
      </w:r>
      <w:r>
        <w:t>3</w:t>
      </w:r>
      <w:r w:rsidRPr="007A3D0B">
        <w:t>]</w:t>
      </w:r>
      <w:r w:rsidRPr="007A3D0B">
        <w:rPr>
          <w:rFonts w:hint="eastAsia"/>
          <w:lang w:eastAsia="zh-CN"/>
        </w:rPr>
        <w:t xml:space="preserve"> apply</w:t>
      </w:r>
      <w:r w:rsidRPr="007A3D0B">
        <w:rPr>
          <w:lang w:eastAsia="zh-CN"/>
        </w:rPr>
        <w:t>:</w:t>
      </w:r>
    </w:p>
    <w:p w14:paraId="647DDE47" w14:textId="77777777" w:rsidR="009C6B95" w:rsidRDefault="009C6B95" w:rsidP="009C6B95">
      <w:pPr>
        <w:pStyle w:val="EW"/>
        <w:rPr>
          <w:b/>
          <w:bCs/>
          <w:lang w:val="en-US"/>
        </w:rPr>
      </w:pPr>
      <w:r w:rsidRPr="00982C1C" w:rsidDel="00C77BEA">
        <w:rPr>
          <w:b/>
          <w:bCs/>
          <w:lang w:val="en-US"/>
        </w:rPr>
        <w:t>Personal IoT Network</w:t>
      </w:r>
    </w:p>
    <w:p w14:paraId="4BC54653" w14:textId="77777777" w:rsidR="00BF6C42" w:rsidRPr="00982C1C" w:rsidRDefault="00BF6C42" w:rsidP="009C6B95">
      <w:pPr>
        <w:pStyle w:val="EW"/>
        <w:rPr>
          <w:b/>
          <w:bCs/>
          <w:lang w:val="en-US"/>
        </w:rPr>
      </w:pPr>
      <w:r w:rsidDel="00C77BEA">
        <w:rPr>
          <w:b/>
        </w:rPr>
        <w:t xml:space="preserve">PIN </w:t>
      </w:r>
      <w:r w:rsidRPr="00997EBB" w:rsidDel="00C77BEA">
        <w:rPr>
          <w:b/>
        </w:rPr>
        <w:t>direct connection</w:t>
      </w:r>
    </w:p>
    <w:p w14:paraId="6A27B3A5" w14:textId="77777777" w:rsidR="009C6B95" w:rsidRPr="00982C1C" w:rsidRDefault="009C6B95" w:rsidP="009C6B95">
      <w:pPr>
        <w:pStyle w:val="EW"/>
        <w:rPr>
          <w:b/>
          <w:bCs/>
          <w:lang w:eastAsia="zh-CN"/>
        </w:rPr>
      </w:pPr>
      <w:r w:rsidRPr="00982C1C">
        <w:rPr>
          <w:b/>
          <w:bCs/>
          <w:lang w:eastAsia="zh-CN"/>
        </w:rPr>
        <w:t>PIN Element</w:t>
      </w:r>
    </w:p>
    <w:p w14:paraId="1023A473" w14:textId="77777777" w:rsidR="009C6B95" w:rsidRPr="00982C1C" w:rsidRDefault="009C6B95" w:rsidP="009C6B95">
      <w:pPr>
        <w:pStyle w:val="EW"/>
        <w:rPr>
          <w:b/>
          <w:bCs/>
          <w:lang w:val="en-US"/>
        </w:rPr>
      </w:pPr>
      <w:r w:rsidRPr="00982C1C" w:rsidDel="00C77BEA">
        <w:rPr>
          <w:b/>
          <w:bCs/>
          <w:lang w:val="en-US"/>
        </w:rPr>
        <w:t>PIN Element with Gateway Capability</w:t>
      </w:r>
    </w:p>
    <w:p w14:paraId="42688BA5" w14:textId="77777777" w:rsidR="009C6B95" w:rsidRPr="009C6B95" w:rsidRDefault="009C6B95" w:rsidP="009C6B95">
      <w:pPr>
        <w:pStyle w:val="EW"/>
        <w:rPr>
          <w:b/>
          <w:bCs/>
        </w:rPr>
      </w:pPr>
      <w:r w:rsidRPr="00982C1C" w:rsidDel="00C77BEA">
        <w:rPr>
          <w:b/>
          <w:bCs/>
          <w:lang w:val="en-US"/>
        </w:rPr>
        <w:t>PIN Element with Management Capability</w:t>
      </w:r>
    </w:p>
    <w:p w14:paraId="3FC217CD" w14:textId="77777777" w:rsidR="00F06E6C" w:rsidRPr="00534353" w:rsidRDefault="00F06E6C" w:rsidP="00F06E6C">
      <w:pPr>
        <w:pStyle w:val="Heading2"/>
        <w:rPr>
          <w:lang w:val="en-IN"/>
        </w:rPr>
      </w:pPr>
      <w:bookmarkStart w:id="43" w:name="_CR3_2"/>
      <w:bookmarkStart w:id="44" w:name="_Toc2086440"/>
      <w:bookmarkStart w:id="45" w:name="_Toc27161487"/>
      <w:bookmarkStart w:id="46" w:name="_Toc172038039"/>
      <w:bookmarkEnd w:id="41"/>
      <w:bookmarkEnd w:id="42"/>
      <w:bookmarkEnd w:id="43"/>
      <w:r w:rsidRPr="00534353">
        <w:rPr>
          <w:lang w:val="en-IN"/>
        </w:rPr>
        <w:t>3.</w:t>
      </w:r>
      <w:r w:rsidR="00761B1F">
        <w:rPr>
          <w:lang w:val="en-IN"/>
        </w:rPr>
        <w:t>2</w:t>
      </w:r>
      <w:r w:rsidRPr="00534353">
        <w:rPr>
          <w:lang w:val="en-IN"/>
        </w:rPr>
        <w:tab/>
        <w:t>Abbreviations</w:t>
      </w:r>
      <w:bookmarkEnd w:id="44"/>
      <w:bookmarkEnd w:id="45"/>
      <w:bookmarkEnd w:id="46"/>
    </w:p>
    <w:p w14:paraId="1417EBAB" w14:textId="77777777" w:rsidR="006C5DC3" w:rsidRDefault="00A47F6F" w:rsidP="00D016A8">
      <w:pPr>
        <w:keepNext/>
      </w:pPr>
      <w:bookmarkStart w:id="47" w:name="_Toc27161488"/>
      <w:bookmarkStart w:id="48" w:name="_Toc478400624"/>
      <w:bookmarkStart w:id="49" w:name="_Toc14352734"/>
      <w:bookmarkStart w:id="50" w:name="_Toc19026761"/>
      <w:bookmarkStart w:id="51" w:name="_Toc19034162"/>
      <w:bookmarkStart w:id="52" w:name="_Toc19036352"/>
      <w:bookmarkStart w:id="53" w:name="_Toc19037350"/>
      <w:bookmarkStart w:id="54" w:name="_Toc25612608"/>
      <w:bookmarkStart w:id="55" w:name="_Toc25613311"/>
      <w:bookmarkStart w:id="56" w:name="_Toc25613575"/>
      <w:bookmarkStart w:id="57" w:name="_Toc475064958"/>
      <w:bookmarkEnd w:id="19"/>
      <w:bookmarkEnd w:id="20"/>
      <w:bookmarkEnd w:id="21"/>
      <w:bookmarkEnd w:id="22"/>
      <w:bookmarkEnd w:id="23"/>
      <w:bookmarkEnd w:id="24"/>
      <w:bookmarkEnd w:id="25"/>
      <w:bookmarkEnd w:id="26"/>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74B8AA94" w14:textId="77777777" w:rsidR="00BE3BC8" w:rsidRDefault="00BE3BC8" w:rsidP="00BE3BC8">
      <w:pPr>
        <w:pStyle w:val="EW"/>
      </w:pPr>
      <w:r>
        <w:t>FQDN</w:t>
      </w:r>
      <w:r>
        <w:tab/>
        <w:t>Fully Qualified Domain Name</w:t>
      </w:r>
    </w:p>
    <w:p w14:paraId="6B74D717" w14:textId="77777777" w:rsidR="00BE3BC8" w:rsidRDefault="00BE3BC8" w:rsidP="009C6B95">
      <w:pPr>
        <w:pStyle w:val="EW"/>
      </w:pPr>
      <w:r w:rsidRPr="00C9616D">
        <w:t>GPSI</w:t>
      </w:r>
      <w:r w:rsidRPr="00C9616D">
        <w:tab/>
        <w:t>Generic Public Subscription Identifier</w:t>
      </w:r>
    </w:p>
    <w:p w14:paraId="7C6C79C6" w14:textId="77777777" w:rsidR="00BE3BC8" w:rsidRPr="00BE3BC8" w:rsidRDefault="00BE3BC8" w:rsidP="009C6B95">
      <w:pPr>
        <w:pStyle w:val="EW"/>
      </w:pPr>
      <w:r>
        <w:t>MIME</w:t>
      </w:r>
      <w:r>
        <w:tab/>
      </w:r>
      <w:r w:rsidRPr="001E6266">
        <w:t>Multipurpose Internet Mail Extensions</w:t>
      </w:r>
    </w:p>
    <w:p w14:paraId="68889AD6" w14:textId="77777777" w:rsidR="009C6B95" w:rsidRPr="00982C1C" w:rsidRDefault="009C6B95" w:rsidP="009C6B95">
      <w:pPr>
        <w:pStyle w:val="EW"/>
      </w:pPr>
      <w:r w:rsidRPr="00982C1C">
        <w:t>PAE-S</w:t>
      </w:r>
      <w:r w:rsidRPr="00982C1C">
        <w:tab/>
        <w:t>PIN Application Enabler Server</w:t>
      </w:r>
    </w:p>
    <w:p w14:paraId="5BA8F1F6" w14:textId="77777777" w:rsidR="009C6B95" w:rsidRPr="00982C1C" w:rsidRDefault="009C6B95" w:rsidP="009C6B95">
      <w:pPr>
        <w:pStyle w:val="EW"/>
      </w:pPr>
      <w:r w:rsidRPr="00982C1C">
        <w:t>PEMC</w:t>
      </w:r>
      <w:r w:rsidRPr="00982C1C">
        <w:tab/>
        <w:t>PIN Element with Management Capability</w:t>
      </w:r>
    </w:p>
    <w:p w14:paraId="7B574B9F" w14:textId="77777777" w:rsidR="009C6B95" w:rsidRPr="00982C1C" w:rsidRDefault="009C6B95" w:rsidP="009C6B95">
      <w:pPr>
        <w:pStyle w:val="EW"/>
      </w:pPr>
      <w:r w:rsidRPr="00982C1C">
        <w:t>PEAE-C</w:t>
      </w:r>
      <w:r w:rsidRPr="00982C1C">
        <w:tab/>
        <w:t>PIN Element Application Enabler Client</w:t>
      </w:r>
    </w:p>
    <w:p w14:paraId="5EFD0A1F" w14:textId="77777777" w:rsidR="009C6B95" w:rsidRPr="00982C1C" w:rsidRDefault="009C6B95" w:rsidP="009C6B95">
      <w:pPr>
        <w:pStyle w:val="EW"/>
      </w:pPr>
      <w:r w:rsidRPr="00982C1C">
        <w:t>PEGC</w:t>
      </w:r>
      <w:r w:rsidRPr="00982C1C">
        <w:tab/>
        <w:t xml:space="preserve">PIN Element </w:t>
      </w:r>
      <w:r w:rsidRPr="00982C1C">
        <w:rPr>
          <w:rFonts w:hint="eastAsia"/>
        </w:rPr>
        <w:t>wi</w:t>
      </w:r>
      <w:r w:rsidRPr="00982C1C">
        <w:t>th Gateway Capability</w:t>
      </w:r>
    </w:p>
    <w:p w14:paraId="2C7A2EBD" w14:textId="77777777" w:rsidR="009C6B95" w:rsidRPr="00982C1C" w:rsidRDefault="009C6B95" w:rsidP="009C6B95">
      <w:pPr>
        <w:pStyle w:val="EW"/>
      </w:pPr>
      <w:r w:rsidRPr="00982C1C">
        <w:t>PGAE-C</w:t>
      </w:r>
      <w:r w:rsidRPr="00982C1C">
        <w:tab/>
        <w:t>PIN Gateway Application Enabler Client</w:t>
      </w:r>
    </w:p>
    <w:p w14:paraId="665FDC94" w14:textId="77777777" w:rsidR="009C6B95" w:rsidRPr="00982C1C" w:rsidRDefault="009C6B95" w:rsidP="009C6B95">
      <w:pPr>
        <w:pStyle w:val="EW"/>
      </w:pPr>
      <w:r w:rsidRPr="00982C1C">
        <w:t>PIN</w:t>
      </w:r>
      <w:r w:rsidRPr="00982C1C">
        <w:tab/>
        <w:t>Personal IoT Network</w:t>
      </w:r>
    </w:p>
    <w:p w14:paraId="069E0464" w14:textId="77777777" w:rsidR="009C6B95" w:rsidRPr="00982C1C" w:rsidRDefault="009C6B95" w:rsidP="009C6B95">
      <w:pPr>
        <w:pStyle w:val="EW"/>
      </w:pPr>
      <w:r w:rsidRPr="00982C1C">
        <w:rPr>
          <w:rFonts w:hint="eastAsia"/>
        </w:rPr>
        <w:t>P</w:t>
      </w:r>
      <w:r w:rsidRPr="00982C1C">
        <w:t>INAPP</w:t>
      </w:r>
      <w:r w:rsidRPr="00982C1C">
        <w:tab/>
        <w:t>Application layer support for Personal IoT Network</w:t>
      </w:r>
    </w:p>
    <w:p w14:paraId="771B3602" w14:textId="77777777" w:rsidR="009C6B95" w:rsidRPr="00982C1C" w:rsidRDefault="009C6B95" w:rsidP="009C6B95">
      <w:pPr>
        <w:pStyle w:val="EW"/>
      </w:pPr>
      <w:r w:rsidRPr="00982C1C">
        <w:t>PINE</w:t>
      </w:r>
      <w:r w:rsidRPr="00982C1C">
        <w:tab/>
        <w:t>PIN Element</w:t>
      </w:r>
    </w:p>
    <w:p w14:paraId="69F3E814" w14:textId="77777777" w:rsidR="009C6B95" w:rsidRDefault="009C6B95" w:rsidP="009C6B95">
      <w:pPr>
        <w:pStyle w:val="EW"/>
      </w:pPr>
      <w:r w:rsidRPr="00982C1C">
        <w:rPr>
          <w:rFonts w:hint="eastAsia"/>
        </w:rPr>
        <w:t>P</w:t>
      </w:r>
      <w:r w:rsidRPr="00982C1C">
        <w:t>MAE-C</w:t>
      </w:r>
      <w:r w:rsidRPr="00982C1C">
        <w:tab/>
        <w:t>PIN Management Application Enabler Client</w:t>
      </w:r>
    </w:p>
    <w:p w14:paraId="4D1B431F" w14:textId="77777777" w:rsidR="00BE3BC8" w:rsidRPr="009C6B95" w:rsidRDefault="00BE3BC8" w:rsidP="009C6B95">
      <w:pPr>
        <w:pStyle w:val="EW"/>
      </w:pPr>
      <w:smartTag w:uri="urn:schemas-microsoft-com:office:smarttags" w:element="stockticker">
        <w:r>
          <w:t>URI</w:t>
        </w:r>
      </w:smartTag>
      <w:r>
        <w:tab/>
        <w:t>Uniform Resource Identifier</w:t>
      </w:r>
    </w:p>
    <w:p w14:paraId="29EADFC5" w14:textId="77777777" w:rsidR="00016A14" w:rsidRDefault="00016A14" w:rsidP="00016A14">
      <w:pPr>
        <w:pStyle w:val="Heading1"/>
        <w:rPr>
          <w:lang w:val="en-IN"/>
        </w:rPr>
      </w:pPr>
      <w:bookmarkStart w:id="58" w:name="_CR4"/>
      <w:bookmarkStart w:id="59" w:name="_Toc172038040"/>
      <w:bookmarkEnd w:id="58"/>
      <w:r w:rsidRPr="00534353">
        <w:rPr>
          <w:lang w:val="en-IN"/>
        </w:rPr>
        <w:t>4</w:t>
      </w:r>
      <w:r w:rsidRPr="00534353">
        <w:rPr>
          <w:lang w:val="en-IN"/>
        </w:rPr>
        <w:tab/>
      </w:r>
      <w:bookmarkEnd w:id="47"/>
      <w:r w:rsidR="006C5DC3">
        <w:rPr>
          <w:lang w:val="en-IN"/>
        </w:rPr>
        <w:t>Overview</w:t>
      </w:r>
      <w:bookmarkEnd w:id="59"/>
    </w:p>
    <w:p w14:paraId="3297446F" w14:textId="77777777" w:rsidR="00016A14" w:rsidRDefault="00016A14" w:rsidP="00D86E90">
      <w:pPr>
        <w:pStyle w:val="Heading2"/>
      </w:pPr>
      <w:bookmarkStart w:id="60" w:name="_CR4_1"/>
      <w:bookmarkStart w:id="61" w:name="_Toc27161489"/>
      <w:bookmarkStart w:id="62" w:name="_Toc172038041"/>
      <w:bookmarkEnd w:id="60"/>
      <w:r w:rsidRPr="00534353">
        <w:t>4</w:t>
      </w:r>
      <w:r>
        <w:t>.1</w:t>
      </w:r>
      <w:r w:rsidRPr="00534353">
        <w:tab/>
      </w:r>
      <w:r>
        <w:t>General</w:t>
      </w:r>
      <w:bookmarkEnd w:id="61"/>
      <w:bookmarkEnd w:id="62"/>
    </w:p>
    <w:bookmarkEnd w:id="48"/>
    <w:bookmarkEnd w:id="49"/>
    <w:bookmarkEnd w:id="50"/>
    <w:bookmarkEnd w:id="51"/>
    <w:bookmarkEnd w:id="52"/>
    <w:bookmarkEnd w:id="53"/>
    <w:bookmarkEnd w:id="54"/>
    <w:bookmarkEnd w:id="55"/>
    <w:bookmarkEnd w:id="56"/>
    <w:p w14:paraId="7029352E" w14:textId="77777777" w:rsidR="009C6B95" w:rsidRDefault="009C6B95" w:rsidP="009C6B95">
      <w:r>
        <w:t>To support the a</w:t>
      </w:r>
      <w:r w:rsidRPr="00D545DD">
        <w:t>pplication layer support for Personal IoT Network (PINAPP)</w:t>
      </w:r>
      <w:r>
        <w:t xml:space="preserve">, the PINE contains a </w:t>
      </w:r>
      <w:r w:rsidRPr="00DB7066">
        <w:t>PIN element application enabler client</w:t>
      </w:r>
      <w:r>
        <w:t xml:space="preserve"> (PEAE-C), </w:t>
      </w:r>
      <w:r>
        <w:rPr>
          <w:lang w:eastAsia="zh-CN"/>
        </w:rPr>
        <w:t xml:space="preserve">the PEGC contains a </w:t>
      </w:r>
      <w:r w:rsidRPr="000C02DD">
        <w:rPr>
          <w:lang w:eastAsia="zh-CN"/>
        </w:rPr>
        <w:t>P</w:t>
      </w:r>
      <w:r>
        <w:rPr>
          <w:lang w:eastAsia="zh-CN"/>
        </w:rPr>
        <w:t>IN gateway</w:t>
      </w:r>
      <w:r w:rsidRPr="000C02DD">
        <w:rPr>
          <w:lang w:eastAsia="zh-CN"/>
        </w:rPr>
        <w:t xml:space="preserve"> application enabler client</w:t>
      </w:r>
      <w:r>
        <w:rPr>
          <w:lang w:eastAsia="zh-CN"/>
        </w:rPr>
        <w:t xml:space="preserve"> (PGAE-C), the </w:t>
      </w:r>
      <w:r>
        <w:rPr>
          <w:lang w:eastAsia="zh-CN"/>
        </w:rPr>
        <w:lastRenderedPageBreak/>
        <w:t xml:space="preserve">PEMC contains a PIN management </w:t>
      </w:r>
      <w:r w:rsidRPr="000C02DD">
        <w:rPr>
          <w:lang w:eastAsia="zh-CN"/>
        </w:rPr>
        <w:t>application enabler client</w:t>
      </w:r>
      <w:r>
        <w:rPr>
          <w:lang w:eastAsia="zh-CN"/>
        </w:rPr>
        <w:t xml:space="preserve"> (PMAE-C), and the PIN server contains a </w:t>
      </w:r>
      <w:r w:rsidRPr="0068043F">
        <w:rPr>
          <w:lang w:eastAsia="zh-CN"/>
        </w:rPr>
        <w:t>PIN application enabler server</w:t>
      </w:r>
      <w:r>
        <w:rPr>
          <w:lang w:eastAsia="zh-CN"/>
        </w:rPr>
        <w:t xml:space="preserve"> (PAE-S). </w:t>
      </w:r>
      <w:r>
        <w:t>The communication in PINAPP includes:</w:t>
      </w:r>
    </w:p>
    <w:p w14:paraId="77EA2443" w14:textId="77777777" w:rsidR="009C6B95" w:rsidRDefault="009C6B95" w:rsidP="009C6B95">
      <w:pPr>
        <w:pStyle w:val="B1"/>
        <w:rPr>
          <w:lang w:eastAsia="zh-CN"/>
        </w:rPr>
      </w:pPr>
      <w:r>
        <w:rPr>
          <w:lang w:eastAsia="zh-CN"/>
        </w:rPr>
        <w:t>a)</w:t>
      </w:r>
      <w:r>
        <w:rPr>
          <w:lang w:eastAsia="zh-CN"/>
        </w:rPr>
        <w:tab/>
        <w:t>PIN application communication among PIN peers (over the PIN-2, PIN-3, and PIN-4 interfaces); and</w:t>
      </w:r>
    </w:p>
    <w:p w14:paraId="6C7E1699" w14:textId="77777777" w:rsidR="009C6B95" w:rsidRDefault="009C6B95" w:rsidP="009C6B95">
      <w:pPr>
        <w:pStyle w:val="B1"/>
        <w:rPr>
          <w:lang w:eastAsia="zh-CN"/>
        </w:rPr>
      </w:pPr>
      <w:r>
        <w:rPr>
          <w:lang w:eastAsia="zh-CN"/>
        </w:rPr>
        <w:t>b)</w:t>
      </w:r>
      <w:r>
        <w:rPr>
          <w:lang w:eastAsia="zh-CN"/>
        </w:rPr>
        <w:tab/>
        <w:t>PIN application communication between the PIN peers and the PIN server (over the PIN-6, PIN-7, and PIN-10 interfaces),</w:t>
      </w:r>
    </w:p>
    <w:p w14:paraId="3C35D9F4" w14:textId="77777777" w:rsidR="009C6B95" w:rsidRPr="004021DF" w:rsidRDefault="009C6B95" w:rsidP="00503B45">
      <w:pPr>
        <w:rPr>
          <w:lang w:eastAsia="zh-CN"/>
        </w:rPr>
      </w:pPr>
      <w:r>
        <w:rPr>
          <w:lang w:eastAsia="zh-CN"/>
        </w:rPr>
        <w:t>wherein:</w:t>
      </w:r>
    </w:p>
    <w:p w14:paraId="78F72E8B" w14:textId="77777777" w:rsidR="009C6B95" w:rsidRDefault="009C6B95" w:rsidP="009C6B95">
      <w:pPr>
        <w:pStyle w:val="B1"/>
      </w:pPr>
      <w:r>
        <w:rPr>
          <w:lang w:eastAsia="zh-CN"/>
        </w:rPr>
        <w:t>a)</w:t>
      </w:r>
      <w:r>
        <w:rPr>
          <w:lang w:eastAsia="zh-CN"/>
        </w:rPr>
        <w:tab/>
        <w:t xml:space="preserve">the </w:t>
      </w:r>
      <w:r>
        <w:t xml:space="preserve">PEAE-C communicates with </w:t>
      </w:r>
      <w:r>
        <w:rPr>
          <w:lang w:eastAsia="zh-CN"/>
        </w:rPr>
        <w:t>PGAE-C</w:t>
      </w:r>
      <w:r>
        <w:t xml:space="preserve"> </w:t>
      </w:r>
      <w:r>
        <w:rPr>
          <w:lang w:eastAsia="zh-CN"/>
        </w:rPr>
        <w:t xml:space="preserve">over the </w:t>
      </w:r>
      <w:r>
        <w:t>PIN-2 interface;</w:t>
      </w:r>
    </w:p>
    <w:p w14:paraId="3DC18095" w14:textId="77777777" w:rsidR="009C6B95" w:rsidRDefault="009C6B95" w:rsidP="009C6B95">
      <w:pPr>
        <w:pStyle w:val="B1"/>
      </w:pPr>
      <w:r>
        <w:rPr>
          <w:lang w:eastAsia="zh-CN"/>
        </w:rPr>
        <w:t>b)</w:t>
      </w:r>
      <w:r>
        <w:rPr>
          <w:lang w:eastAsia="zh-CN"/>
        </w:rPr>
        <w:tab/>
        <w:t xml:space="preserve">the </w:t>
      </w:r>
      <w:r>
        <w:t xml:space="preserve">PEAE-C communicates with </w:t>
      </w:r>
      <w:r>
        <w:rPr>
          <w:lang w:eastAsia="zh-CN"/>
        </w:rPr>
        <w:t>PMAE-C</w:t>
      </w:r>
      <w:r>
        <w:t xml:space="preserve"> </w:t>
      </w:r>
      <w:r>
        <w:rPr>
          <w:lang w:eastAsia="zh-CN"/>
        </w:rPr>
        <w:t xml:space="preserve">over the </w:t>
      </w:r>
      <w:r>
        <w:t>PIN-3 interface;</w:t>
      </w:r>
    </w:p>
    <w:p w14:paraId="436EB829" w14:textId="77777777" w:rsidR="009C6B95" w:rsidRDefault="009C6B95" w:rsidP="009C6B95">
      <w:pPr>
        <w:pStyle w:val="B1"/>
      </w:pPr>
      <w:r>
        <w:rPr>
          <w:lang w:eastAsia="zh-CN"/>
        </w:rPr>
        <w:t>c)</w:t>
      </w:r>
      <w:r>
        <w:rPr>
          <w:lang w:eastAsia="zh-CN"/>
        </w:rPr>
        <w:tab/>
        <w:t xml:space="preserve">the </w:t>
      </w:r>
      <w:r>
        <w:t xml:space="preserve">PGAE-C communicates with </w:t>
      </w:r>
      <w:r>
        <w:rPr>
          <w:lang w:eastAsia="zh-CN"/>
        </w:rPr>
        <w:t>PMAE-C</w:t>
      </w:r>
      <w:r>
        <w:t xml:space="preserve"> </w:t>
      </w:r>
      <w:r>
        <w:rPr>
          <w:lang w:eastAsia="zh-CN"/>
        </w:rPr>
        <w:t xml:space="preserve">over the </w:t>
      </w:r>
      <w:r>
        <w:t>PIN-4 interface;</w:t>
      </w:r>
    </w:p>
    <w:p w14:paraId="099BC32E" w14:textId="77777777" w:rsidR="009C6B95" w:rsidRDefault="009C6B95" w:rsidP="009C6B95">
      <w:pPr>
        <w:pStyle w:val="B1"/>
      </w:pPr>
      <w:r>
        <w:rPr>
          <w:lang w:eastAsia="zh-CN"/>
        </w:rPr>
        <w:t>d)</w:t>
      </w:r>
      <w:r>
        <w:rPr>
          <w:lang w:eastAsia="zh-CN"/>
        </w:rPr>
        <w:tab/>
        <w:t xml:space="preserve">the </w:t>
      </w:r>
      <w:r>
        <w:t xml:space="preserve">PMAE-C communicates with </w:t>
      </w:r>
      <w:r>
        <w:rPr>
          <w:lang w:eastAsia="zh-CN"/>
        </w:rPr>
        <w:t>PAE-S</w:t>
      </w:r>
      <w:r>
        <w:t xml:space="preserve"> </w:t>
      </w:r>
      <w:r>
        <w:rPr>
          <w:lang w:eastAsia="zh-CN"/>
        </w:rPr>
        <w:t xml:space="preserve">over the </w:t>
      </w:r>
      <w:r>
        <w:t>PIN-6 interface;</w:t>
      </w:r>
    </w:p>
    <w:p w14:paraId="379B7DB9" w14:textId="77777777" w:rsidR="009C6B95" w:rsidRDefault="009C6B95" w:rsidP="009C6B95">
      <w:pPr>
        <w:pStyle w:val="B1"/>
      </w:pPr>
      <w:r>
        <w:rPr>
          <w:lang w:eastAsia="zh-CN"/>
        </w:rPr>
        <w:t>e)</w:t>
      </w:r>
      <w:r>
        <w:rPr>
          <w:lang w:eastAsia="zh-CN"/>
        </w:rPr>
        <w:tab/>
        <w:t xml:space="preserve">the </w:t>
      </w:r>
      <w:r>
        <w:t xml:space="preserve">PGAE-C communicates with </w:t>
      </w:r>
      <w:r>
        <w:rPr>
          <w:lang w:eastAsia="zh-CN"/>
        </w:rPr>
        <w:t>PAE-S</w:t>
      </w:r>
      <w:r>
        <w:t xml:space="preserve"> </w:t>
      </w:r>
      <w:r>
        <w:rPr>
          <w:lang w:eastAsia="zh-CN"/>
        </w:rPr>
        <w:t xml:space="preserve">over the </w:t>
      </w:r>
      <w:r>
        <w:t>PIN-7 interface; and</w:t>
      </w:r>
    </w:p>
    <w:p w14:paraId="6332FD05" w14:textId="77777777" w:rsidR="009C6B95" w:rsidRPr="004021DF" w:rsidRDefault="009C6B95" w:rsidP="009C6B95">
      <w:pPr>
        <w:pStyle w:val="B1"/>
        <w:rPr>
          <w:lang w:eastAsia="zh-CN"/>
        </w:rPr>
      </w:pPr>
      <w:r>
        <w:rPr>
          <w:lang w:eastAsia="zh-CN"/>
        </w:rPr>
        <w:t>f)</w:t>
      </w:r>
      <w:r>
        <w:rPr>
          <w:lang w:eastAsia="zh-CN"/>
        </w:rPr>
        <w:tab/>
        <w:t xml:space="preserve">the </w:t>
      </w:r>
      <w:r>
        <w:t xml:space="preserve">PEAE-C communicates with </w:t>
      </w:r>
      <w:r>
        <w:rPr>
          <w:lang w:eastAsia="zh-CN"/>
        </w:rPr>
        <w:t>PAE-S</w:t>
      </w:r>
      <w:r>
        <w:t xml:space="preserve"> </w:t>
      </w:r>
      <w:r>
        <w:rPr>
          <w:lang w:eastAsia="zh-CN"/>
        </w:rPr>
        <w:t xml:space="preserve">over the </w:t>
      </w:r>
      <w:r>
        <w:t>PIN-10 interface.</w:t>
      </w:r>
    </w:p>
    <w:p w14:paraId="3621885A" w14:textId="77777777" w:rsidR="009C6B95" w:rsidRDefault="009C6B95" w:rsidP="00503B45">
      <w:r>
        <w:t>The HTTP protocol interactions for the above interfaces are specified in clause</w:t>
      </w:r>
      <w:r w:rsidRPr="004D3578">
        <w:t> </w:t>
      </w:r>
      <w:r>
        <w:t>5.</w:t>
      </w:r>
    </w:p>
    <w:p w14:paraId="3F78AEE0" w14:textId="77777777" w:rsidR="009C6B95" w:rsidRDefault="009C6B95" w:rsidP="00503B45">
      <w:pPr>
        <w:rPr>
          <w:lang w:eastAsia="zh-CN"/>
        </w:rPr>
      </w:pPr>
      <w:r>
        <w:rPr>
          <w:rFonts w:hint="eastAsia"/>
          <w:lang w:eastAsia="zh-CN"/>
        </w:rPr>
        <w:t>T</w:t>
      </w:r>
      <w:r>
        <w:rPr>
          <w:lang w:eastAsia="zh-CN"/>
        </w:rPr>
        <w:t xml:space="preserve">he coding of all the messages is </w:t>
      </w:r>
      <w:r>
        <w:t>specified in clause</w:t>
      </w:r>
      <w:r w:rsidRPr="004D3578">
        <w:t> </w:t>
      </w:r>
      <w:r>
        <w:t>6.</w:t>
      </w:r>
    </w:p>
    <w:p w14:paraId="13D99A79" w14:textId="77777777" w:rsidR="00E139D0" w:rsidRPr="009C6B95" w:rsidRDefault="009C6B95" w:rsidP="00503B45">
      <w:r>
        <w:t>The message forma</w:t>
      </w:r>
      <w:r>
        <w:rPr>
          <w:rFonts w:hint="eastAsia"/>
          <w:lang w:eastAsia="zh-CN"/>
        </w:rPr>
        <w:t>t</w:t>
      </w:r>
      <w:r>
        <w:rPr>
          <w:lang w:eastAsia="zh-CN"/>
        </w:rPr>
        <w:t xml:space="preserve"> and the</w:t>
      </w:r>
      <w:r>
        <w:rPr>
          <w:rFonts w:hint="eastAsia"/>
          <w:lang w:eastAsia="zh-CN"/>
        </w:rPr>
        <w:t xml:space="preserve"> </w:t>
      </w:r>
      <w:r>
        <w:rPr>
          <w:lang w:eastAsia="zh-CN"/>
        </w:rPr>
        <w:t>message contents</w:t>
      </w:r>
      <w:r>
        <w:t xml:space="preserve"> are specified in clause</w:t>
      </w:r>
      <w:r w:rsidRPr="004D3578">
        <w:t> </w:t>
      </w:r>
      <w:r>
        <w:t>7.</w:t>
      </w:r>
    </w:p>
    <w:p w14:paraId="1E07D84B" w14:textId="77777777" w:rsidR="000B06D0" w:rsidRDefault="000B06D0" w:rsidP="000B06D0">
      <w:pPr>
        <w:pStyle w:val="Heading1"/>
      </w:pPr>
      <w:bookmarkStart w:id="63" w:name="_CR5"/>
      <w:bookmarkStart w:id="64" w:name="_Toc172038042"/>
      <w:bookmarkEnd w:id="63"/>
      <w:r>
        <w:t>5</w:t>
      </w:r>
      <w:r>
        <w:tab/>
        <w:t>PIN</w:t>
      </w:r>
      <w:r w:rsidRPr="000B06D0">
        <w:t xml:space="preserve"> </w:t>
      </w:r>
      <w:r>
        <w:t>a</w:t>
      </w:r>
      <w:r w:rsidRPr="000B06D0">
        <w:t xml:space="preserve">pplication </w:t>
      </w:r>
      <w:r>
        <w:t>layer procedures</w:t>
      </w:r>
      <w:bookmarkEnd w:id="64"/>
    </w:p>
    <w:p w14:paraId="2E0181E6" w14:textId="77777777" w:rsidR="00BA045E" w:rsidRPr="00BA045E" w:rsidRDefault="00BA045E" w:rsidP="00BA045E">
      <w:pPr>
        <w:pStyle w:val="Heading2"/>
      </w:pPr>
      <w:bookmarkStart w:id="65" w:name="_CR5_1"/>
      <w:bookmarkStart w:id="66" w:name="_Toc172038043"/>
      <w:bookmarkStart w:id="67" w:name="_Toc27161491"/>
      <w:bookmarkEnd w:id="65"/>
      <w:r w:rsidRPr="00BA045E">
        <w:rPr>
          <w:rFonts w:hint="eastAsia"/>
        </w:rPr>
        <w:t>5</w:t>
      </w:r>
      <w:r w:rsidRPr="00BA045E">
        <w:t>.1</w:t>
      </w:r>
      <w:r w:rsidRPr="00BA045E">
        <w:tab/>
        <w:t>General</w:t>
      </w:r>
      <w:bookmarkEnd w:id="66"/>
    </w:p>
    <w:p w14:paraId="0AE1276E" w14:textId="77777777" w:rsidR="00D017C6" w:rsidRDefault="00D017C6" w:rsidP="00D017C6">
      <w:r>
        <w:rPr>
          <w:lang w:eastAsia="zh-CN"/>
        </w:rPr>
        <w:t xml:space="preserve">The following procedures are defined for </w:t>
      </w:r>
      <w:r>
        <w:t>PIN application layer procedures:</w:t>
      </w:r>
    </w:p>
    <w:p w14:paraId="7AB25663" w14:textId="77777777" w:rsidR="00D017C6" w:rsidRDefault="00D017C6" w:rsidP="00D017C6">
      <w:pPr>
        <w:pStyle w:val="B1"/>
        <w:rPr>
          <w:lang w:eastAsia="zh-CN"/>
        </w:rPr>
      </w:pPr>
      <w:r>
        <w:rPr>
          <w:lang w:eastAsia="zh-CN"/>
        </w:rPr>
        <w:t>a)</w:t>
      </w:r>
      <w:r>
        <w:rPr>
          <w:lang w:eastAsia="zh-CN"/>
        </w:rPr>
        <w:tab/>
      </w:r>
      <w:r>
        <w:t xml:space="preserve">PIN server discovery </w:t>
      </w:r>
      <w:r>
        <w:rPr>
          <w:lang w:eastAsia="zh-CN"/>
        </w:rPr>
        <w:t>as specified in clause</w:t>
      </w:r>
      <w:r>
        <w:t> </w:t>
      </w:r>
      <w:r>
        <w:rPr>
          <w:lang w:eastAsia="zh-CN"/>
        </w:rPr>
        <w:t>5.2</w:t>
      </w:r>
      <w:r>
        <w:t>;</w:t>
      </w:r>
    </w:p>
    <w:p w14:paraId="26A91358" w14:textId="77777777" w:rsidR="00D017C6" w:rsidRDefault="00D017C6" w:rsidP="00D017C6">
      <w:pPr>
        <w:pStyle w:val="B1"/>
        <w:rPr>
          <w:lang w:eastAsia="zh-CN"/>
        </w:rPr>
      </w:pPr>
      <w:r>
        <w:rPr>
          <w:lang w:eastAsia="zh-CN"/>
        </w:rPr>
        <w:t>b)</w:t>
      </w:r>
      <w:r>
        <w:rPr>
          <w:lang w:eastAsia="zh-CN"/>
        </w:rPr>
        <w:tab/>
      </w:r>
      <w:r>
        <w:t>PIN registration management</w:t>
      </w:r>
      <w:r>
        <w:rPr>
          <w:lang w:eastAsia="zh-CN"/>
        </w:rPr>
        <w:t xml:space="preserve"> as specified in clause</w:t>
      </w:r>
      <w:r>
        <w:t> </w:t>
      </w:r>
      <w:r>
        <w:rPr>
          <w:lang w:eastAsia="zh-CN"/>
        </w:rPr>
        <w:t>5.3</w:t>
      </w:r>
      <w:r>
        <w:t>;</w:t>
      </w:r>
    </w:p>
    <w:p w14:paraId="3F57E8B7" w14:textId="77777777" w:rsidR="00D017C6" w:rsidRDefault="00D017C6" w:rsidP="00D017C6">
      <w:pPr>
        <w:pStyle w:val="B1"/>
        <w:rPr>
          <w:lang w:eastAsia="zh-CN"/>
        </w:rPr>
      </w:pPr>
      <w:r>
        <w:rPr>
          <w:lang w:eastAsia="zh-CN"/>
        </w:rPr>
        <w:t>c)</w:t>
      </w:r>
      <w:r>
        <w:rPr>
          <w:lang w:eastAsia="zh-CN"/>
        </w:rPr>
        <w:tab/>
      </w:r>
      <w:r>
        <w:t>PIN management</w:t>
      </w:r>
      <w:r>
        <w:rPr>
          <w:lang w:eastAsia="zh-CN"/>
        </w:rPr>
        <w:t xml:space="preserve"> as specified in clause</w:t>
      </w:r>
      <w:r>
        <w:t> </w:t>
      </w:r>
      <w:r>
        <w:rPr>
          <w:lang w:eastAsia="zh-CN"/>
        </w:rPr>
        <w:t>5.4</w:t>
      </w:r>
      <w:r>
        <w:t>;</w:t>
      </w:r>
    </w:p>
    <w:p w14:paraId="2A8794D7" w14:textId="77777777" w:rsidR="00D017C6" w:rsidRDefault="00D017C6" w:rsidP="00D017C6">
      <w:pPr>
        <w:pStyle w:val="B1"/>
        <w:rPr>
          <w:lang w:eastAsia="zh-CN"/>
        </w:rPr>
      </w:pPr>
      <w:r>
        <w:rPr>
          <w:lang w:eastAsia="zh-CN"/>
        </w:rPr>
        <w:t>d)</w:t>
      </w:r>
      <w:r>
        <w:rPr>
          <w:lang w:eastAsia="zh-CN"/>
        </w:rPr>
        <w:tab/>
      </w:r>
      <w:r>
        <w:t>PIN communication</w:t>
      </w:r>
      <w:r>
        <w:rPr>
          <w:lang w:eastAsia="zh-CN"/>
        </w:rPr>
        <w:t xml:space="preserve"> as specified in clause</w:t>
      </w:r>
      <w:r>
        <w:t> </w:t>
      </w:r>
      <w:r>
        <w:rPr>
          <w:lang w:eastAsia="zh-CN"/>
        </w:rPr>
        <w:t>5.5</w:t>
      </w:r>
      <w:r>
        <w:t>;</w:t>
      </w:r>
    </w:p>
    <w:p w14:paraId="2E65C636" w14:textId="77777777" w:rsidR="00D017C6" w:rsidRDefault="00D017C6" w:rsidP="00D017C6">
      <w:pPr>
        <w:pStyle w:val="B1"/>
        <w:rPr>
          <w:lang w:eastAsia="zh-CN"/>
        </w:rPr>
      </w:pPr>
      <w:r>
        <w:rPr>
          <w:lang w:eastAsia="zh-CN"/>
        </w:rPr>
        <w:t>e)</w:t>
      </w:r>
      <w:r>
        <w:rPr>
          <w:lang w:eastAsia="zh-CN"/>
        </w:rPr>
        <w:tab/>
      </w:r>
      <w:r>
        <w:t>application server discovery in PIN</w:t>
      </w:r>
      <w:r>
        <w:rPr>
          <w:lang w:eastAsia="zh-CN"/>
        </w:rPr>
        <w:t xml:space="preserve"> as specified in clause</w:t>
      </w:r>
      <w:r>
        <w:t> </w:t>
      </w:r>
      <w:r>
        <w:rPr>
          <w:lang w:eastAsia="zh-CN"/>
        </w:rPr>
        <w:t>5.6</w:t>
      </w:r>
      <w:r>
        <w:t>;</w:t>
      </w:r>
    </w:p>
    <w:p w14:paraId="1171D1BF" w14:textId="77777777" w:rsidR="00D017C6" w:rsidRDefault="00D017C6" w:rsidP="00D017C6">
      <w:pPr>
        <w:pStyle w:val="B1"/>
        <w:rPr>
          <w:lang w:eastAsia="zh-CN"/>
        </w:rPr>
      </w:pPr>
      <w:r>
        <w:rPr>
          <w:lang w:eastAsia="zh-CN"/>
        </w:rPr>
        <w:t>f)</w:t>
      </w:r>
      <w:r>
        <w:rPr>
          <w:lang w:eastAsia="zh-CN"/>
        </w:rPr>
        <w:tab/>
      </w:r>
      <w:r>
        <w:t>service switch</w:t>
      </w:r>
      <w:r>
        <w:rPr>
          <w:lang w:eastAsia="zh-CN"/>
        </w:rPr>
        <w:t xml:space="preserve"> as specified in clause</w:t>
      </w:r>
      <w:r>
        <w:t> </w:t>
      </w:r>
      <w:r>
        <w:rPr>
          <w:lang w:eastAsia="zh-CN"/>
        </w:rPr>
        <w:t>5.7</w:t>
      </w:r>
      <w:r>
        <w:t>;</w:t>
      </w:r>
    </w:p>
    <w:p w14:paraId="568854D7" w14:textId="77777777" w:rsidR="007678BE" w:rsidRDefault="00D017C6" w:rsidP="00D017C6">
      <w:pPr>
        <w:pStyle w:val="B1"/>
        <w:rPr>
          <w:lang w:eastAsia="zh-CN"/>
        </w:rPr>
      </w:pPr>
      <w:r>
        <w:rPr>
          <w:lang w:eastAsia="zh-CN"/>
        </w:rPr>
        <w:t>g)</w:t>
      </w:r>
      <w:r>
        <w:rPr>
          <w:lang w:eastAsia="zh-CN"/>
        </w:rPr>
        <w:tab/>
      </w:r>
      <w:r>
        <w:t>service continuity</w:t>
      </w:r>
      <w:r>
        <w:rPr>
          <w:lang w:eastAsia="zh-CN"/>
        </w:rPr>
        <w:t xml:space="preserve"> as specified in clause</w:t>
      </w:r>
      <w:r>
        <w:t> </w:t>
      </w:r>
      <w:r>
        <w:rPr>
          <w:lang w:eastAsia="zh-CN"/>
        </w:rPr>
        <w:t>5.8</w:t>
      </w:r>
      <w:r w:rsidR="007678BE">
        <w:rPr>
          <w:lang w:eastAsia="zh-CN"/>
        </w:rPr>
        <w:t>; and</w:t>
      </w:r>
    </w:p>
    <w:p w14:paraId="472BAEBF" w14:textId="77777777" w:rsidR="00BA045E" w:rsidRDefault="007678BE" w:rsidP="00D017C6">
      <w:pPr>
        <w:pStyle w:val="B1"/>
      </w:pPr>
      <w:r>
        <w:rPr>
          <w:lang w:eastAsia="zh-CN"/>
        </w:rPr>
        <w:t>h)</w:t>
      </w:r>
      <w:r>
        <w:rPr>
          <w:lang w:eastAsia="zh-CN"/>
        </w:rPr>
        <w:tab/>
        <w:t xml:space="preserve">PIN </w:t>
      </w:r>
      <w:r w:rsidRPr="00655868">
        <w:rPr>
          <w:lang w:eastAsia="zh-CN"/>
        </w:rPr>
        <w:t xml:space="preserve">authorization </w:t>
      </w:r>
      <w:r>
        <w:rPr>
          <w:lang w:eastAsia="zh-CN"/>
        </w:rPr>
        <w:t>as specified in clause</w:t>
      </w:r>
      <w:r>
        <w:t> </w:t>
      </w:r>
      <w:r>
        <w:rPr>
          <w:lang w:eastAsia="zh-CN"/>
        </w:rPr>
        <w:t>5.9</w:t>
      </w:r>
      <w:r w:rsidR="00D017C6">
        <w:t>.</w:t>
      </w:r>
    </w:p>
    <w:p w14:paraId="71DBABC7" w14:textId="77777777" w:rsidR="000B06D0" w:rsidRDefault="000B06D0" w:rsidP="000B06D0">
      <w:pPr>
        <w:pStyle w:val="Heading2"/>
      </w:pPr>
      <w:bookmarkStart w:id="68" w:name="_CR5_2"/>
      <w:bookmarkStart w:id="69" w:name="_Toc172038044"/>
      <w:bookmarkEnd w:id="68"/>
      <w:r w:rsidRPr="00E139D0">
        <w:t>5</w:t>
      </w:r>
      <w:r>
        <w:t>.</w:t>
      </w:r>
      <w:r w:rsidR="00BA045E">
        <w:t>2</w:t>
      </w:r>
      <w:r w:rsidRPr="00E139D0">
        <w:tab/>
      </w:r>
      <w:bookmarkEnd w:id="67"/>
      <w:r w:rsidRPr="00E139D0">
        <w:t>PIN server discovery</w:t>
      </w:r>
      <w:bookmarkEnd w:id="69"/>
    </w:p>
    <w:p w14:paraId="1359DBB2" w14:textId="77777777" w:rsidR="00BE3BC8" w:rsidRDefault="00BE3BC8" w:rsidP="00BE3BC8">
      <w:pPr>
        <w:pStyle w:val="Heading3"/>
        <w:rPr>
          <w:lang w:eastAsia="zh-CN"/>
        </w:rPr>
      </w:pPr>
      <w:bookmarkStart w:id="70" w:name="_CR5_2_1"/>
      <w:bookmarkStart w:id="71" w:name="_Toc172038045"/>
      <w:bookmarkEnd w:id="70"/>
      <w:r>
        <w:rPr>
          <w:rFonts w:hint="eastAsia"/>
          <w:lang w:eastAsia="zh-CN"/>
        </w:rPr>
        <w:t>5</w:t>
      </w:r>
      <w:r>
        <w:rPr>
          <w:lang w:eastAsia="zh-CN"/>
        </w:rPr>
        <w:t>.2.1</w:t>
      </w:r>
      <w:r>
        <w:rPr>
          <w:lang w:eastAsia="zh-CN"/>
        </w:rPr>
        <w:tab/>
        <w:t>General</w:t>
      </w:r>
      <w:bookmarkEnd w:id="71"/>
    </w:p>
    <w:p w14:paraId="794DEC70" w14:textId="77777777" w:rsidR="00BE3BC8" w:rsidRDefault="00BE3BC8" w:rsidP="00BE3BC8">
      <w:r>
        <w:t xml:space="preserve">The purpose of </w:t>
      </w:r>
      <w:r>
        <w:rPr>
          <w:lang w:eastAsia="zh-CN"/>
        </w:rPr>
        <w:t xml:space="preserve">PIN server discovery procedure is to receive one or </w:t>
      </w:r>
      <w:r w:rsidRPr="00F477AF">
        <w:t xml:space="preserve">more </w:t>
      </w:r>
      <w:r>
        <w:t>e</w:t>
      </w:r>
      <w:r w:rsidRPr="00F477AF">
        <w:t>ndpoint information (e.g. URI, FQDN, IP address</w:t>
      </w:r>
      <w:r>
        <w:t>, etc.</w:t>
      </w:r>
      <w:r w:rsidRPr="00F477AF">
        <w:t>)</w:t>
      </w:r>
      <w:r>
        <w:t xml:space="preserve"> </w:t>
      </w:r>
      <w:r w:rsidRPr="00F477AF">
        <w:t xml:space="preserve">of </w:t>
      </w:r>
      <w:r>
        <w:t>PAE-S for a PEAE-C.</w:t>
      </w:r>
    </w:p>
    <w:p w14:paraId="3D748E68" w14:textId="77777777" w:rsidR="00BE3BC8" w:rsidRDefault="00BE3BC8" w:rsidP="00BE3BC8">
      <w:r>
        <w:rPr>
          <w:rFonts w:hint="eastAsia"/>
          <w:lang w:eastAsia="zh-CN"/>
        </w:rPr>
        <w:t>T</w:t>
      </w:r>
      <w:r>
        <w:rPr>
          <w:lang w:eastAsia="zh-CN"/>
        </w:rPr>
        <w:t>he following procedures are defined</w:t>
      </w:r>
      <w:r w:rsidRPr="003259AF">
        <w:t xml:space="preserve"> </w:t>
      </w:r>
      <w:r>
        <w:t xml:space="preserve">for </w:t>
      </w:r>
      <w:r w:rsidRPr="00802BA1">
        <w:t>PIN server discovery</w:t>
      </w:r>
      <w:r>
        <w:t>:</w:t>
      </w:r>
    </w:p>
    <w:p w14:paraId="3B88003A" w14:textId="77777777" w:rsidR="00BE3BC8" w:rsidRDefault="00BE3BC8" w:rsidP="00BE3BC8">
      <w:pPr>
        <w:pStyle w:val="B1"/>
        <w:rPr>
          <w:lang w:eastAsia="zh-CN"/>
        </w:rPr>
      </w:pPr>
      <w:r>
        <w:rPr>
          <w:rFonts w:hint="eastAsia"/>
          <w:lang w:eastAsia="zh-CN"/>
        </w:rPr>
        <w:t>a</w:t>
      </w:r>
      <w:r>
        <w:rPr>
          <w:lang w:eastAsia="zh-CN"/>
        </w:rPr>
        <w:t>)</w:t>
      </w:r>
      <w:r>
        <w:rPr>
          <w:lang w:eastAsia="zh-CN"/>
        </w:rPr>
        <w:tab/>
        <w:t>s</w:t>
      </w:r>
      <w:r w:rsidRPr="003259AF">
        <w:rPr>
          <w:lang w:eastAsia="zh-CN"/>
        </w:rPr>
        <w:t xml:space="preserve">tatic </w:t>
      </w:r>
      <w:r>
        <w:rPr>
          <w:lang w:eastAsia="zh-CN"/>
        </w:rPr>
        <w:t>PAE-S</w:t>
      </w:r>
      <w:r w:rsidRPr="003259AF">
        <w:rPr>
          <w:lang w:eastAsia="zh-CN"/>
        </w:rPr>
        <w:t xml:space="preserve"> discovery</w:t>
      </w:r>
      <w:r>
        <w:rPr>
          <w:lang w:eastAsia="zh-CN"/>
        </w:rPr>
        <w:t xml:space="preserve"> as specified in clause</w:t>
      </w:r>
      <w:r>
        <w:t> </w:t>
      </w:r>
      <w:r>
        <w:rPr>
          <w:lang w:eastAsia="zh-CN"/>
        </w:rPr>
        <w:t>5.2.2; and</w:t>
      </w:r>
    </w:p>
    <w:p w14:paraId="6B7D7FBE" w14:textId="77777777" w:rsidR="00BE3BC8" w:rsidRDefault="00BE3BC8" w:rsidP="00BE3BC8">
      <w:pPr>
        <w:pStyle w:val="B1"/>
        <w:rPr>
          <w:lang w:eastAsia="zh-CN"/>
        </w:rPr>
      </w:pPr>
      <w:r>
        <w:rPr>
          <w:rFonts w:hint="eastAsia"/>
          <w:lang w:eastAsia="zh-CN"/>
        </w:rPr>
        <w:t>b</w:t>
      </w:r>
      <w:r>
        <w:rPr>
          <w:lang w:eastAsia="zh-CN"/>
        </w:rPr>
        <w:t>)</w:t>
      </w:r>
      <w:r>
        <w:rPr>
          <w:lang w:eastAsia="zh-CN"/>
        </w:rPr>
        <w:tab/>
        <w:t>PAE-S</w:t>
      </w:r>
      <w:r w:rsidRPr="003259AF">
        <w:rPr>
          <w:lang w:eastAsia="zh-CN"/>
        </w:rPr>
        <w:t xml:space="preserve"> discovery via </w:t>
      </w:r>
      <w:r>
        <w:rPr>
          <w:lang w:eastAsia="zh-CN"/>
        </w:rPr>
        <w:t>PGAE-C</w:t>
      </w:r>
      <w:r w:rsidRPr="005E1E6D">
        <w:rPr>
          <w:lang w:eastAsia="zh-CN"/>
        </w:rPr>
        <w:t xml:space="preserve"> </w:t>
      </w:r>
      <w:r>
        <w:rPr>
          <w:lang w:eastAsia="zh-CN"/>
        </w:rPr>
        <w:t>as specified in clause</w:t>
      </w:r>
      <w:r>
        <w:t> </w:t>
      </w:r>
      <w:r>
        <w:rPr>
          <w:lang w:eastAsia="zh-CN"/>
        </w:rPr>
        <w:t>5.2.3.</w:t>
      </w:r>
    </w:p>
    <w:p w14:paraId="489A9196" w14:textId="77777777" w:rsidR="00BE3BC8" w:rsidRDefault="00BE3BC8" w:rsidP="00BE3BC8">
      <w:pPr>
        <w:pStyle w:val="Heading3"/>
        <w:rPr>
          <w:noProof/>
          <w:lang w:eastAsia="zh-CN"/>
        </w:rPr>
      </w:pPr>
      <w:bookmarkStart w:id="72" w:name="_CR5_2_2"/>
      <w:bookmarkStart w:id="73" w:name="_Toc172038046"/>
      <w:bookmarkEnd w:id="72"/>
      <w:r>
        <w:rPr>
          <w:rFonts w:hint="eastAsia"/>
          <w:noProof/>
          <w:lang w:eastAsia="zh-CN"/>
        </w:rPr>
        <w:lastRenderedPageBreak/>
        <w:t>5</w:t>
      </w:r>
      <w:r>
        <w:rPr>
          <w:noProof/>
          <w:lang w:eastAsia="zh-CN"/>
        </w:rPr>
        <w:t>.2.2</w:t>
      </w:r>
      <w:r>
        <w:rPr>
          <w:noProof/>
          <w:lang w:eastAsia="zh-CN"/>
        </w:rPr>
        <w:tab/>
      </w:r>
      <w:r>
        <w:rPr>
          <w:lang w:eastAsia="zh-CN"/>
        </w:rPr>
        <w:t>S</w:t>
      </w:r>
      <w:r w:rsidRPr="003259AF">
        <w:rPr>
          <w:lang w:eastAsia="zh-CN"/>
        </w:rPr>
        <w:t xml:space="preserve">tatic </w:t>
      </w:r>
      <w:r>
        <w:rPr>
          <w:lang w:eastAsia="zh-CN"/>
        </w:rPr>
        <w:t>PAE-S</w:t>
      </w:r>
      <w:r w:rsidRPr="003259AF">
        <w:rPr>
          <w:lang w:eastAsia="zh-CN"/>
        </w:rPr>
        <w:t xml:space="preserve"> discovery</w:t>
      </w:r>
      <w:bookmarkEnd w:id="73"/>
    </w:p>
    <w:p w14:paraId="6CD0012E" w14:textId="77777777" w:rsidR="00BE3BC8" w:rsidRDefault="00BE3BC8" w:rsidP="00BE3BC8">
      <w:pPr>
        <w:rPr>
          <w:lang w:eastAsia="zh-CN"/>
        </w:rPr>
      </w:pPr>
      <w:r>
        <w:rPr>
          <w:noProof/>
        </w:rPr>
        <w:t xml:space="preserve">For </w:t>
      </w:r>
      <w:r>
        <w:rPr>
          <w:lang w:eastAsia="zh-CN"/>
        </w:rPr>
        <w:t>s</w:t>
      </w:r>
      <w:r w:rsidRPr="003259AF">
        <w:rPr>
          <w:lang w:eastAsia="zh-CN"/>
        </w:rPr>
        <w:t xml:space="preserve">tatic </w:t>
      </w:r>
      <w:r>
        <w:rPr>
          <w:lang w:eastAsia="zh-CN"/>
        </w:rPr>
        <w:t>PAE-S</w:t>
      </w:r>
      <w:r w:rsidRPr="003259AF">
        <w:rPr>
          <w:lang w:eastAsia="zh-CN"/>
        </w:rPr>
        <w:t xml:space="preserve"> discovery</w:t>
      </w:r>
      <w:r>
        <w:rPr>
          <w:lang w:eastAsia="zh-CN"/>
        </w:rPr>
        <w:t xml:space="preserve">, a PEAE-C can discover a PAE-S by one or more of the following: </w:t>
      </w:r>
    </w:p>
    <w:p w14:paraId="02CA2BD0" w14:textId="77777777" w:rsidR="00BE3BC8" w:rsidRDefault="00BE3BC8" w:rsidP="00BE3BC8">
      <w:pPr>
        <w:pStyle w:val="B1"/>
      </w:pPr>
      <w:r>
        <w:t>a)</w:t>
      </w:r>
      <w:r w:rsidRPr="001D0C4C">
        <w:tab/>
      </w:r>
      <w:r>
        <w:t>e</w:t>
      </w:r>
      <w:r w:rsidRPr="00F477AF">
        <w:t>ndpoint information</w:t>
      </w:r>
      <w:r w:rsidRPr="001D0C4C">
        <w:t xml:space="preserve"> </w:t>
      </w:r>
      <w:r>
        <w:t xml:space="preserve">that is </w:t>
      </w:r>
      <w:r w:rsidRPr="001D0C4C">
        <w:t xml:space="preserve">pre-configured in </w:t>
      </w:r>
      <w:r>
        <w:t>PINE;</w:t>
      </w:r>
    </w:p>
    <w:p w14:paraId="20FF85D5" w14:textId="77777777" w:rsidR="00BE3BC8" w:rsidRPr="001D0C4C" w:rsidRDefault="00BE3BC8" w:rsidP="00BE3BC8">
      <w:pPr>
        <w:pStyle w:val="B1"/>
      </w:pPr>
      <w:r>
        <w:rPr>
          <w:rFonts w:hint="eastAsia"/>
          <w:lang w:eastAsia="zh-CN"/>
        </w:rPr>
        <w:t>b</w:t>
      </w:r>
      <w:r>
        <w:t>)</w:t>
      </w:r>
      <w:r>
        <w:tab/>
        <w:t>e</w:t>
      </w:r>
      <w:r w:rsidRPr="00F477AF">
        <w:t>ndpoint information</w:t>
      </w:r>
      <w:r w:rsidRPr="001D0C4C">
        <w:t xml:space="preserve"> </w:t>
      </w:r>
      <w:r>
        <w:t>that</w:t>
      </w:r>
      <w:r w:rsidRPr="001D0C4C">
        <w:t xml:space="preserve"> </w:t>
      </w:r>
      <w:r>
        <w:t xml:space="preserve">is </w:t>
      </w:r>
      <w:r w:rsidRPr="001D0C4C">
        <w:t xml:space="preserve">pre-configured </w:t>
      </w:r>
      <w:r>
        <w:t>information</w:t>
      </w:r>
      <w:r w:rsidRPr="001D0C4C">
        <w:t xml:space="preserve"> </w:t>
      </w:r>
      <w:r>
        <w:t>in</w:t>
      </w:r>
      <w:r w:rsidRPr="001D0C4C">
        <w:t xml:space="preserve"> </w:t>
      </w:r>
      <w:r>
        <w:t xml:space="preserve">its </w:t>
      </w:r>
      <w:r w:rsidRPr="001D0C4C">
        <w:t>client</w:t>
      </w:r>
      <w:r>
        <w:t xml:space="preserve"> (i.e. PEAE-C)</w:t>
      </w:r>
      <w:r w:rsidRPr="001D0C4C">
        <w:t>;</w:t>
      </w:r>
    </w:p>
    <w:p w14:paraId="05BE09DC" w14:textId="77777777" w:rsidR="00BE3BC8" w:rsidRPr="001D0C4C" w:rsidRDefault="00BE3BC8" w:rsidP="00BE3BC8">
      <w:pPr>
        <w:pStyle w:val="B1"/>
      </w:pPr>
      <w:r>
        <w:t>c)</w:t>
      </w:r>
      <w:r w:rsidRPr="001D0C4C">
        <w:tab/>
      </w:r>
      <w:r>
        <w:t>input of</w:t>
      </w:r>
      <w:r w:rsidRPr="001D0C4C">
        <w:t xml:space="preserve"> the user;</w:t>
      </w:r>
    </w:p>
    <w:p w14:paraId="668D005B" w14:textId="77777777" w:rsidR="00BE3BC8" w:rsidRDefault="00BE3BC8" w:rsidP="00BE3BC8">
      <w:pPr>
        <w:pStyle w:val="B1"/>
      </w:pPr>
      <w:r>
        <w:t>d)</w:t>
      </w:r>
      <w:r w:rsidRPr="001D0C4C">
        <w:tab/>
        <w:t>derived from HPLMN identifier for non-roaming scenario or from VPLMN identifier for roaming scenario</w:t>
      </w:r>
      <w:r w:rsidR="006B73EE">
        <w:t>; and</w:t>
      </w:r>
    </w:p>
    <w:p w14:paraId="4A538F2E" w14:textId="77777777" w:rsidR="006B73EE" w:rsidRPr="006B73EE" w:rsidRDefault="006B73EE" w:rsidP="00BE3BC8">
      <w:pPr>
        <w:pStyle w:val="B1"/>
      </w:pPr>
      <w:r>
        <w:t>e)</w:t>
      </w:r>
      <w:r>
        <w:tab/>
      </w:r>
      <w:r w:rsidRPr="000C1BDD">
        <w:t>DNS query for PIN server</w:t>
      </w:r>
      <w:r>
        <w:t>.</w:t>
      </w:r>
    </w:p>
    <w:p w14:paraId="02A8B5AD" w14:textId="77777777" w:rsidR="00BE3BC8" w:rsidRDefault="00BE3BC8" w:rsidP="00BE3BC8">
      <w:pPr>
        <w:pStyle w:val="Heading3"/>
        <w:rPr>
          <w:lang w:eastAsia="zh-CN"/>
        </w:rPr>
      </w:pPr>
      <w:bookmarkStart w:id="74" w:name="_CR5_2_3"/>
      <w:bookmarkStart w:id="75" w:name="_Toc172038047"/>
      <w:bookmarkEnd w:id="74"/>
      <w:r>
        <w:rPr>
          <w:rFonts w:hint="eastAsia"/>
          <w:lang w:eastAsia="zh-CN"/>
        </w:rPr>
        <w:t>5</w:t>
      </w:r>
      <w:r>
        <w:rPr>
          <w:lang w:eastAsia="zh-CN"/>
        </w:rPr>
        <w:t>.2.3</w:t>
      </w:r>
      <w:r>
        <w:rPr>
          <w:lang w:eastAsia="zh-CN"/>
        </w:rPr>
        <w:tab/>
        <w:t>PAE-S</w:t>
      </w:r>
      <w:r w:rsidRPr="003259AF">
        <w:rPr>
          <w:lang w:eastAsia="zh-CN"/>
        </w:rPr>
        <w:t xml:space="preserve"> discovery via </w:t>
      </w:r>
      <w:r>
        <w:rPr>
          <w:lang w:eastAsia="zh-CN"/>
        </w:rPr>
        <w:t>PGAE-C</w:t>
      </w:r>
      <w:bookmarkEnd w:id="75"/>
    </w:p>
    <w:p w14:paraId="1D4E58C9" w14:textId="77777777" w:rsidR="00BE3BC8" w:rsidRDefault="00BE3BC8" w:rsidP="00BE3BC8">
      <w:pPr>
        <w:pStyle w:val="Heading4"/>
        <w:rPr>
          <w:lang w:eastAsia="zh-CN"/>
        </w:rPr>
      </w:pPr>
      <w:bookmarkStart w:id="76" w:name="_CR5_2_3_1"/>
      <w:bookmarkStart w:id="77" w:name="_Toc172038048"/>
      <w:bookmarkEnd w:id="76"/>
      <w:r>
        <w:rPr>
          <w:rFonts w:hint="eastAsia"/>
          <w:lang w:eastAsia="zh-CN"/>
        </w:rPr>
        <w:t>5</w:t>
      </w:r>
      <w:r>
        <w:rPr>
          <w:lang w:eastAsia="zh-CN"/>
        </w:rPr>
        <w:t>.2.3.1</w:t>
      </w:r>
      <w:r>
        <w:rPr>
          <w:lang w:eastAsia="zh-CN"/>
        </w:rPr>
        <w:tab/>
      </w:r>
      <w:r w:rsidR="002E1C34">
        <w:rPr>
          <w:lang w:eastAsia="zh-CN"/>
        </w:rPr>
        <w:t>PEAE-C procedure</w:t>
      </w:r>
      <w:bookmarkEnd w:id="77"/>
    </w:p>
    <w:p w14:paraId="61B0CD91" w14:textId="77777777" w:rsidR="00BE3BC8" w:rsidRDefault="00BE3BC8" w:rsidP="00BE3BC8">
      <w:r>
        <w:t xml:space="preserve">When the PEAE-C needs to </w:t>
      </w:r>
      <w:r w:rsidRPr="005322E5">
        <w:t xml:space="preserve">receive one or more endpoint information of </w:t>
      </w:r>
      <w:r>
        <w:t xml:space="preserve">PAE-S, the PEAE-C shall generate an HTTP POST request </w:t>
      </w:r>
      <w:r w:rsidRPr="0006242D">
        <w:t>according to p</w:t>
      </w:r>
      <w:r>
        <w:t xml:space="preserve">rocedures as specified in </w:t>
      </w:r>
      <w:r w:rsidRPr="000A20F1">
        <w:t>IETF</w:t>
      </w:r>
      <w:r>
        <w:t> </w:t>
      </w:r>
      <w:r w:rsidRPr="000A20F1">
        <w:t>RFC</w:t>
      </w:r>
      <w:r>
        <w:t> </w:t>
      </w:r>
      <w:r w:rsidR="00F84143">
        <w:t>91109110</w:t>
      </w:r>
      <w:r>
        <w:t> </w:t>
      </w:r>
      <w:r w:rsidRPr="0006242D">
        <w:t>[</w:t>
      </w:r>
      <w:r>
        <w:t xml:space="preserve">4]. </w:t>
      </w:r>
      <w:r w:rsidRPr="00684E14">
        <w:t xml:space="preserve">In the </w:t>
      </w:r>
      <w:r>
        <w:t>HTTP POST request</w:t>
      </w:r>
      <w:r w:rsidRPr="00684E14">
        <w:t xml:space="preserve">, the </w:t>
      </w:r>
      <w:r>
        <w:t>PEAE-C</w:t>
      </w:r>
      <w:r w:rsidRPr="00684E14">
        <w:t>:</w:t>
      </w:r>
    </w:p>
    <w:p w14:paraId="56CB2D82" w14:textId="77777777" w:rsidR="00BE3BC8" w:rsidRDefault="00BE3BC8" w:rsidP="00BE3BC8">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corresponding to the PGAE-C;</w:t>
      </w:r>
    </w:p>
    <w:p w14:paraId="4B9DBB67" w14:textId="77777777" w:rsidR="00BE3BC8" w:rsidRPr="00B15191" w:rsidRDefault="00BE3BC8" w:rsidP="00BE3BC8">
      <w:pPr>
        <w:pStyle w:val="NO"/>
      </w:pPr>
      <w:r w:rsidRPr="00B15191">
        <w:t>NOTE:</w:t>
      </w:r>
      <w:r w:rsidRPr="00B15191">
        <w:tab/>
        <w:t xml:space="preserve">How to obtain the URI corresponding to the </w:t>
      </w:r>
      <w:r>
        <w:t>PGAE-C</w:t>
      </w:r>
      <w:r w:rsidRPr="00B15191">
        <w:t xml:space="preserve"> is left to UE implementation.</w:t>
      </w:r>
    </w:p>
    <w:p w14:paraId="7D2B3CD3" w14:textId="77777777" w:rsidR="00BE3BC8" w:rsidRPr="0073469F" w:rsidRDefault="00BE3BC8" w:rsidP="00BE3BC8">
      <w:pPr>
        <w:pStyle w:val="B1"/>
      </w:pPr>
      <w:r>
        <w:t>b)</w:t>
      </w:r>
      <w:r>
        <w:tab/>
      </w:r>
      <w:r w:rsidRPr="0073469F">
        <w:t xml:space="preserve">shall include a </w:t>
      </w:r>
      <w:r>
        <w:t>Content-Type</w:t>
      </w:r>
      <w:r w:rsidRPr="0073469F">
        <w:t xml:space="preserve"> header field se</w:t>
      </w:r>
      <w:r>
        <w:t>t to "application/vnd.3gpp.pinapp</w:t>
      </w:r>
      <w:r w:rsidRPr="0073469F">
        <w:t>-info+xml";</w:t>
      </w:r>
      <w:r>
        <w:t xml:space="preserve"> and</w:t>
      </w:r>
    </w:p>
    <w:p w14:paraId="7EC965C2" w14:textId="77777777" w:rsidR="00BE3BC8" w:rsidRDefault="00BE3BC8" w:rsidP="00BE3BC8">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server-discovery</w:t>
      </w:r>
      <w:r w:rsidRPr="0073469F">
        <w:t>-</w:t>
      </w:r>
      <w:r>
        <w:t>request</w:t>
      </w:r>
      <w:r w:rsidRPr="0073469F">
        <w:t>&gt;</w:t>
      </w:r>
      <w:r w:rsidRPr="001D4A5C">
        <w:t xml:space="preserve"> element in the &lt;</w:t>
      </w:r>
      <w:r>
        <w:t>pinapp</w:t>
      </w:r>
      <w:r w:rsidRPr="001D4A5C">
        <w:t>-info&gt; root element</w:t>
      </w:r>
      <w:r w:rsidR="002E1C34">
        <w:t xml:space="preserve"> and within the </w:t>
      </w:r>
      <w:r w:rsidR="002E1C34" w:rsidRPr="0073469F">
        <w:t>&lt;</w:t>
      </w:r>
      <w:r w:rsidR="002E1C34">
        <w:t>server-discovery</w:t>
      </w:r>
      <w:r w:rsidR="002E1C34" w:rsidRPr="0073469F">
        <w:t>-</w:t>
      </w:r>
      <w:r w:rsidR="002E1C34">
        <w:t>request</w:t>
      </w:r>
      <w:r w:rsidR="002E1C34" w:rsidRPr="0073469F">
        <w:t>&gt;</w:t>
      </w:r>
      <w:r w:rsidR="002E1C34" w:rsidRPr="001D4A5C">
        <w:t xml:space="preserve"> element</w:t>
      </w:r>
      <w:r>
        <w:t>:</w:t>
      </w:r>
    </w:p>
    <w:p w14:paraId="0F51AE1A" w14:textId="77777777" w:rsidR="00BE3BC8" w:rsidRDefault="00BE3BC8" w:rsidP="00BE3BC8">
      <w:pPr>
        <w:pStyle w:val="B2"/>
      </w:pPr>
      <w:r>
        <w:t>1)</w:t>
      </w:r>
      <w:r>
        <w:tab/>
        <w:t>shall include a &lt;</w:t>
      </w:r>
      <w:r>
        <w:rPr>
          <w:lang w:val="en-US"/>
        </w:rPr>
        <w:t>ue-id</w:t>
      </w:r>
      <w:r>
        <w:t xml:space="preserve">&gt; element set to </w:t>
      </w:r>
      <w:r>
        <w:rPr>
          <w:rFonts w:cs="Arial"/>
        </w:rPr>
        <w:t xml:space="preserve">the </w:t>
      </w:r>
      <w:r>
        <w:rPr>
          <w:lang w:val="en-US"/>
        </w:rPr>
        <w:t>identity of the</w:t>
      </w:r>
      <w:r w:rsidRPr="00526FC3">
        <w:rPr>
          <w:rFonts w:cs="Arial"/>
        </w:rPr>
        <w:t xml:space="preserve"> </w:t>
      </w:r>
      <w:r>
        <w:rPr>
          <w:rFonts w:cs="Arial"/>
        </w:rPr>
        <w:t>PEAE-C (i.e. GPSI)</w:t>
      </w:r>
      <w:r w:rsidRPr="0073469F">
        <w:t>;</w:t>
      </w:r>
    </w:p>
    <w:p w14:paraId="4B90E134" w14:textId="77777777" w:rsidR="00BE3BC8" w:rsidRDefault="00BE3BC8" w:rsidP="00BE3BC8">
      <w:pPr>
        <w:pStyle w:val="B2"/>
        <w:rPr>
          <w:rFonts w:cs="Arial"/>
        </w:rPr>
      </w:pPr>
      <w:r>
        <w:rPr>
          <w:rFonts w:hint="eastAsia"/>
          <w:lang w:eastAsia="zh-CN"/>
        </w:rPr>
        <w:t>2</w:t>
      </w:r>
      <w:r>
        <w:rPr>
          <w:lang w:eastAsia="zh-CN"/>
        </w:rPr>
        <w:t>)</w:t>
      </w:r>
      <w:r>
        <w:rPr>
          <w:lang w:eastAsia="zh-CN"/>
        </w:rPr>
        <w:tab/>
        <w:t>may include a &lt;</w:t>
      </w:r>
      <w:r>
        <w:t>mac-address</w:t>
      </w:r>
      <w:r>
        <w:rPr>
          <w:lang w:eastAsia="zh-CN"/>
        </w:rPr>
        <w:t>&gt;</w:t>
      </w:r>
      <w:r w:rsidRPr="00A53922">
        <w:t xml:space="preserve"> </w:t>
      </w:r>
      <w:r>
        <w:t>element set to</w:t>
      </w:r>
      <w:r w:rsidRPr="0022326F">
        <w:rPr>
          <w:rFonts w:cs="Arial"/>
        </w:rPr>
        <w:t xml:space="preserve"> </w:t>
      </w:r>
      <w:r>
        <w:rPr>
          <w:rFonts w:cs="Arial"/>
        </w:rPr>
        <w:t xml:space="preserve">the </w:t>
      </w:r>
      <w:r>
        <w:rPr>
          <w:lang w:val="en-US"/>
        </w:rPr>
        <w:t>MAC address of the</w:t>
      </w:r>
      <w:r w:rsidRPr="00526FC3">
        <w:rPr>
          <w:rFonts w:cs="Arial"/>
        </w:rPr>
        <w:t xml:space="preserve"> </w:t>
      </w:r>
      <w:r>
        <w:rPr>
          <w:rFonts w:cs="Arial"/>
        </w:rPr>
        <w:t>PEAE-C; and</w:t>
      </w:r>
    </w:p>
    <w:p w14:paraId="101C65DB" w14:textId="77777777" w:rsidR="00BE3BC8" w:rsidRPr="0022326F" w:rsidRDefault="00BE3BC8" w:rsidP="00BE3BC8">
      <w:pPr>
        <w:pStyle w:val="B2"/>
        <w:rPr>
          <w:lang w:eastAsia="zh-CN"/>
        </w:rPr>
      </w:pPr>
      <w:r>
        <w:rPr>
          <w:rFonts w:hint="eastAsia"/>
          <w:lang w:eastAsia="zh-CN"/>
        </w:rPr>
        <w:t>3</w:t>
      </w:r>
      <w:r>
        <w:rPr>
          <w:lang w:eastAsia="zh-CN"/>
        </w:rPr>
        <w:t>)</w:t>
      </w:r>
      <w:r>
        <w:rPr>
          <w:lang w:eastAsia="zh-CN"/>
        </w:rPr>
        <w:tab/>
        <w:t xml:space="preserve">may include a &lt;ue-location&gt; </w:t>
      </w:r>
      <w:r>
        <w:t>element set to</w:t>
      </w:r>
      <w:r w:rsidRPr="0022326F">
        <w:rPr>
          <w:rFonts w:cs="Arial"/>
        </w:rPr>
        <w:t xml:space="preserve"> </w:t>
      </w:r>
      <w:r>
        <w:rPr>
          <w:rFonts w:cs="Arial"/>
        </w:rPr>
        <w:t xml:space="preserve">the </w:t>
      </w:r>
      <w:r w:rsidRPr="0022326F">
        <w:rPr>
          <w:lang w:val="en-US"/>
        </w:rPr>
        <w:t>location information</w:t>
      </w:r>
      <w:r>
        <w:rPr>
          <w:lang w:val="en-US"/>
        </w:rPr>
        <w:t xml:space="preserve"> of the</w:t>
      </w:r>
      <w:r w:rsidRPr="00526FC3">
        <w:rPr>
          <w:rFonts w:cs="Arial"/>
        </w:rPr>
        <w:t xml:space="preserve"> </w:t>
      </w:r>
      <w:r>
        <w:rPr>
          <w:rFonts w:cs="Arial"/>
        </w:rPr>
        <w:t>PEAE-C.</w:t>
      </w:r>
    </w:p>
    <w:p w14:paraId="2C7C2D7E" w14:textId="77777777" w:rsidR="00BE3BC8" w:rsidRDefault="00BE3BC8" w:rsidP="00503B45">
      <w:pPr>
        <w:rPr>
          <w:lang w:eastAsia="zh-CN"/>
        </w:rPr>
      </w:pPr>
      <w:r>
        <w:t xml:space="preserve">The PEAE-C shall send the generated HTTP POST request towards the PGAE-C according to </w:t>
      </w:r>
      <w:r w:rsidRPr="000A20F1">
        <w:t>IETF</w:t>
      </w:r>
      <w:r>
        <w:t> </w:t>
      </w:r>
      <w:r w:rsidRPr="000A20F1">
        <w:t>RFC</w:t>
      </w:r>
      <w:r>
        <w:t> </w:t>
      </w:r>
      <w:r w:rsidR="00F84143">
        <w:t>9110</w:t>
      </w:r>
      <w:r>
        <w:t> </w:t>
      </w:r>
      <w:r w:rsidRPr="0006242D">
        <w:t>[</w:t>
      </w:r>
      <w:r>
        <w:t>4]</w:t>
      </w:r>
      <w:r>
        <w:rPr>
          <w:rFonts w:hint="eastAsia"/>
          <w:lang w:eastAsia="zh-CN"/>
        </w:rPr>
        <w:t>.</w:t>
      </w:r>
    </w:p>
    <w:p w14:paraId="32EA17B0" w14:textId="77777777" w:rsidR="002E1C34" w:rsidRDefault="002E1C34" w:rsidP="002E1C34">
      <w:r w:rsidRPr="00554F63">
        <w:rPr>
          <w:lang w:eastAsia="zh-CN"/>
        </w:rPr>
        <w:t>U</w:t>
      </w:r>
      <w:r>
        <w:rPr>
          <w:lang w:eastAsia="zh-CN"/>
        </w:rPr>
        <w:t>p</w:t>
      </w:r>
      <w:r>
        <w:rPr>
          <w:lang w:eastAsia="x-none"/>
        </w:rPr>
        <w:t xml:space="preserve">on reception of an </w:t>
      </w:r>
      <w:r w:rsidRPr="00554F63">
        <w:t>HTTP 200 (OK) response message</w:t>
      </w:r>
      <w:r>
        <w:t xml:space="preserve"> containing:</w:t>
      </w:r>
    </w:p>
    <w:p w14:paraId="599B7767" w14:textId="77777777" w:rsidR="002E1C34" w:rsidRDefault="002E1C34" w:rsidP="002E1C34">
      <w:pPr>
        <w:pStyle w:val="B1"/>
      </w:pPr>
      <w:r>
        <w:t>a)</w:t>
      </w:r>
      <w:r>
        <w:tab/>
        <w:t>a Content-Type header field set to "application/vnd.3gpp.pinapp-info+xml"; and</w:t>
      </w:r>
    </w:p>
    <w:p w14:paraId="3C409AA9" w14:textId="77777777" w:rsidR="002E1C34" w:rsidRDefault="002E1C34" w:rsidP="002E1C34">
      <w:pPr>
        <w:pStyle w:val="B1"/>
      </w:pPr>
      <w:r>
        <w:t>b)</w:t>
      </w:r>
      <w:r>
        <w:tab/>
        <w:t>an application/vnd.3gpp.pinapp-info+xml MIME body with a &lt;server-discovery</w:t>
      </w:r>
      <w:r w:rsidRPr="0073469F">
        <w:t>-</w:t>
      </w:r>
      <w:r w:rsidR="00596CD7">
        <w:t>accept</w:t>
      </w:r>
      <w:r>
        <w:t xml:space="preserve">&gt; </w:t>
      </w:r>
      <w:r w:rsidRPr="00FB41A4">
        <w:t>element in the &lt;</w:t>
      </w:r>
      <w:r>
        <w:t>pinapp</w:t>
      </w:r>
      <w:r w:rsidRPr="00FB41A4">
        <w:t xml:space="preserve">-info&gt; </w:t>
      </w:r>
      <w:r>
        <w:t>root element,</w:t>
      </w:r>
    </w:p>
    <w:p w14:paraId="157A22FC" w14:textId="77777777" w:rsidR="002E1C34" w:rsidRDefault="002E1C34" w:rsidP="002E1C34">
      <w:r>
        <w:t xml:space="preserve">the PEAE-C shall store the </w:t>
      </w:r>
      <w:r w:rsidRPr="005322E5">
        <w:t xml:space="preserve">endpoint information of </w:t>
      </w:r>
      <w:r>
        <w:t>PAE-S and consider the c</w:t>
      </w:r>
      <w:r w:rsidRPr="007B05CC">
        <w:t xml:space="preserve">lient procedure for </w:t>
      </w:r>
      <w:r>
        <w:t>PAE-S</w:t>
      </w:r>
      <w:r w:rsidRPr="007B05CC">
        <w:t xml:space="preserve"> discovery via </w:t>
      </w:r>
      <w:r>
        <w:t>PGAE-C</w:t>
      </w:r>
      <w:r w:rsidRPr="007B05CC">
        <w:t xml:space="preserve"> </w:t>
      </w:r>
      <w:r>
        <w:t xml:space="preserve">is </w:t>
      </w:r>
      <w:r w:rsidRPr="007B05CC">
        <w:t>complet</w:t>
      </w:r>
      <w:r>
        <w:t>e.</w:t>
      </w:r>
    </w:p>
    <w:p w14:paraId="099CCC02" w14:textId="77777777" w:rsidR="00596CD7" w:rsidRDefault="00596CD7" w:rsidP="00596CD7">
      <w:r>
        <w:rPr>
          <w:lang w:eastAsia="zh-CN"/>
        </w:rPr>
        <w:t>Up</w:t>
      </w:r>
      <w:r>
        <w:rPr>
          <w:lang w:eastAsia="x-none"/>
        </w:rPr>
        <w:t xml:space="preserve">on reception of an </w:t>
      </w:r>
      <w:r>
        <w:t>HTTP 403 (Forbidden) response message containing:</w:t>
      </w:r>
    </w:p>
    <w:p w14:paraId="5F4B0D84" w14:textId="77777777" w:rsidR="00596CD7" w:rsidRDefault="00596CD7" w:rsidP="00596CD7">
      <w:pPr>
        <w:pStyle w:val="B1"/>
      </w:pPr>
      <w:r>
        <w:t>a)</w:t>
      </w:r>
      <w:r>
        <w:tab/>
        <w:t>a Content-Type header field set to "application/vnd.3gpp.pinapp-info+xml"; and</w:t>
      </w:r>
    </w:p>
    <w:p w14:paraId="5D5261E9" w14:textId="77777777" w:rsidR="00596CD7" w:rsidRDefault="00596CD7" w:rsidP="00596CD7">
      <w:pPr>
        <w:pStyle w:val="B1"/>
      </w:pPr>
      <w:r>
        <w:t>b)</w:t>
      </w:r>
      <w:r>
        <w:tab/>
        <w:t>an application/vnd.3gpp.pinapp-info+xml MIME body with a &lt;server-discovery-reject&gt; element in the &lt;pinapp-info&gt; root element,</w:t>
      </w:r>
    </w:p>
    <w:p w14:paraId="3C830322" w14:textId="77777777" w:rsidR="00596CD7" w:rsidRPr="0056172C" w:rsidRDefault="00596CD7" w:rsidP="002E1C34">
      <w:r>
        <w:t>the PEAE-C shall consider the endpoint information is not available neither in PMAE-C nor in PGAE-C.</w:t>
      </w:r>
    </w:p>
    <w:p w14:paraId="091C00E1" w14:textId="77777777" w:rsidR="002E1C34" w:rsidRDefault="002E1C34" w:rsidP="002E1C34">
      <w:pPr>
        <w:pStyle w:val="Heading4"/>
      </w:pPr>
      <w:bookmarkStart w:id="78" w:name="_CR5_2_3_2"/>
      <w:bookmarkStart w:id="79" w:name="_Toc172038049"/>
      <w:bookmarkEnd w:id="78"/>
      <w:r>
        <w:rPr>
          <w:rFonts w:hint="eastAsia"/>
          <w:lang w:eastAsia="zh-CN"/>
        </w:rPr>
        <w:t>5</w:t>
      </w:r>
      <w:r>
        <w:rPr>
          <w:lang w:eastAsia="zh-CN"/>
        </w:rPr>
        <w:t>.2.3.2</w:t>
      </w:r>
      <w:r>
        <w:rPr>
          <w:lang w:eastAsia="zh-CN"/>
        </w:rPr>
        <w:tab/>
        <w:t>PGAE-C procedure</w:t>
      </w:r>
      <w:bookmarkEnd w:id="79"/>
    </w:p>
    <w:p w14:paraId="125A5CD5" w14:textId="77777777" w:rsidR="00BE3BC8" w:rsidRDefault="00BE3BC8" w:rsidP="00BE3BC8">
      <w:r>
        <w:rPr>
          <w:lang w:eastAsia="x-none"/>
        </w:rPr>
        <w:t>Upon reception of an HTTP POST request</w:t>
      </w:r>
      <w:r w:rsidRPr="005025FB">
        <w:t xml:space="preserve"> </w:t>
      </w:r>
      <w:r>
        <w:t>message containing:</w:t>
      </w:r>
    </w:p>
    <w:p w14:paraId="2FA8077C" w14:textId="77777777" w:rsidR="00BE3BC8" w:rsidRDefault="00BE3BC8" w:rsidP="00BE3BC8">
      <w:pPr>
        <w:pStyle w:val="B1"/>
      </w:pPr>
      <w:r>
        <w:t>a)</w:t>
      </w:r>
      <w:r>
        <w:tab/>
        <w:t>a Content-Type header field set to "application/vnd.3gpp.pinapp-info+xml"; and</w:t>
      </w:r>
    </w:p>
    <w:p w14:paraId="5C33EB0C" w14:textId="77777777" w:rsidR="00BE3BC8" w:rsidRDefault="00BE3BC8" w:rsidP="00BE3BC8">
      <w:pPr>
        <w:pStyle w:val="B1"/>
      </w:pPr>
      <w:r>
        <w:lastRenderedPageBreak/>
        <w:t>b)</w:t>
      </w:r>
      <w:r>
        <w:tab/>
        <w:t>an application/vnd.3gpp.pinapp-info+xml MIME body with a &lt;server-discovery</w:t>
      </w:r>
      <w:r w:rsidRPr="0073469F">
        <w:t>-</w:t>
      </w:r>
      <w:r>
        <w:t xml:space="preserve">request&gt; </w:t>
      </w:r>
      <w:r w:rsidRPr="00FB41A4">
        <w:t>element in the &lt;</w:t>
      </w:r>
      <w:r>
        <w:t>pinapp</w:t>
      </w:r>
      <w:r w:rsidRPr="00FB41A4">
        <w:t xml:space="preserve">-info&gt; </w:t>
      </w:r>
      <w:r>
        <w:t>root element</w:t>
      </w:r>
    </w:p>
    <w:p w14:paraId="4ECD24BE" w14:textId="77777777" w:rsidR="00BE3BC8" w:rsidRDefault="00BE3BC8" w:rsidP="00BE3BC8">
      <w:r>
        <w:t>the PGAE-C shall:</w:t>
      </w:r>
    </w:p>
    <w:p w14:paraId="2F0770C1" w14:textId="77777777" w:rsidR="00BE3BC8" w:rsidRDefault="00BE3BC8" w:rsidP="00BE3BC8">
      <w:pPr>
        <w:pStyle w:val="B1"/>
      </w:pPr>
      <w:r>
        <w:rPr>
          <w:rFonts w:hint="eastAsia"/>
          <w:lang w:eastAsia="zh-CN"/>
        </w:rPr>
        <w:t>a</w:t>
      </w:r>
      <w:r>
        <w:rPr>
          <w:lang w:eastAsia="zh-CN"/>
        </w:rPr>
        <w:t>)</w:t>
      </w:r>
      <w:r>
        <w:rPr>
          <w:lang w:eastAsia="zh-CN"/>
        </w:rPr>
        <w:tab/>
        <w:t xml:space="preserve">if the endpoint information of PAE-S is available in the PGAE-C, </w:t>
      </w:r>
      <w:r>
        <w:t xml:space="preserve">the PGAE-C shall </w:t>
      </w:r>
      <w:r w:rsidRPr="00554F63">
        <w:t xml:space="preserve">generate an HTTP 200 (OK) response according to </w:t>
      </w:r>
      <w:r w:rsidRPr="002847DD">
        <w:t>IETF</w:t>
      </w:r>
      <w:r>
        <w:t> </w:t>
      </w:r>
      <w:r w:rsidRPr="002847DD">
        <w:t>RFC</w:t>
      </w:r>
      <w:r>
        <w:t> </w:t>
      </w:r>
      <w:r w:rsidR="00F84143">
        <w:t>9110</w:t>
      </w:r>
      <w:r>
        <w:t> </w:t>
      </w:r>
      <w:r w:rsidRPr="00554F63">
        <w:t>[</w:t>
      </w:r>
      <w:r>
        <w:t>4</w:t>
      </w:r>
      <w:r w:rsidRPr="00554F63">
        <w:t>]</w:t>
      </w:r>
      <w:r>
        <w:t xml:space="preserve"> and </w:t>
      </w:r>
      <w:r w:rsidRPr="00554F63">
        <w:rPr>
          <w:lang w:eastAsia="zh-CN"/>
        </w:rPr>
        <w:t xml:space="preserve">send the HTTP 200 (OK) response towards the </w:t>
      </w:r>
      <w:r>
        <w:rPr>
          <w:lang w:eastAsia="zh-CN"/>
        </w:rPr>
        <w:t>PE</w:t>
      </w:r>
      <w:r w:rsidRPr="00554F63">
        <w:rPr>
          <w:lang w:eastAsia="zh-CN"/>
        </w:rPr>
        <w:t>AE-C</w:t>
      </w:r>
      <w:r w:rsidRPr="00554F63">
        <w:t xml:space="preserve">. In the HTTP 200 (OK) response message, the </w:t>
      </w:r>
      <w:r>
        <w:t>PGAE-C</w:t>
      </w:r>
      <w:r w:rsidRPr="00554F63">
        <w:t>:</w:t>
      </w:r>
    </w:p>
    <w:p w14:paraId="4B7D6CE3" w14:textId="77777777" w:rsidR="00BE3BC8" w:rsidRDefault="00BE3BC8" w:rsidP="00BE3BC8">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25C712F6" w14:textId="77777777" w:rsidR="00BE3BC8" w:rsidRDefault="00BE3BC8" w:rsidP="00BE3BC8">
      <w:pPr>
        <w:pStyle w:val="B2"/>
      </w:pPr>
      <w:r>
        <w:t>2)</w:t>
      </w:r>
      <w:r>
        <w:tab/>
      </w:r>
      <w:r w:rsidRPr="004E7BF5">
        <w:t>shall include an application/vnd.3gpp.</w:t>
      </w:r>
      <w:r>
        <w:t>pinapp</w:t>
      </w:r>
      <w:r w:rsidRPr="004E7BF5">
        <w:t xml:space="preserve">-info+xml MIME body </w:t>
      </w:r>
      <w:r>
        <w:t xml:space="preserve">with a </w:t>
      </w:r>
      <w:r w:rsidRPr="00A23C86">
        <w:t>&lt;</w:t>
      </w:r>
      <w:r>
        <w:t>server-discovery</w:t>
      </w:r>
      <w:r w:rsidRPr="0073469F">
        <w:t>-</w:t>
      </w:r>
      <w:r w:rsidR="00596CD7">
        <w:t>accept</w:t>
      </w:r>
      <w:r w:rsidRPr="00A23C86">
        <w:t>&gt;</w:t>
      </w:r>
      <w:r w:rsidRPr="004E7BF5">
        <w:t xml:space="preserve"> element</w:t>
      </w:r>
      <w:r>
        <w:t xml:space="preserve"> </w:t>
      </w:r>
      <w:r w:rsidRPr="004E7BF5">
        <w:t>in the &lt;</w:t>
      </w:r>
      <w:r>
        <w:t>pinapp</w:t>
      </w:r>
      <w:r w:rsidRPr="004E7BF5">
        <w:t>-info&gt; root element</w:t>
      </w:r>
      <w:r w:rsidR="002E1C34">
        <w:t xml:space="preserve"> and within the </w:t>
      </w:r>
      <w:r w:rsidR="002E1C34" w:rsidRPr="0073469F">
        <w:t>&lt;</w:t>
      </w:r>
      <w:r w:rsidR="002E1C34">
        <w:t>server-discovery</w:t>
      </w:r>
      <w:r w:rsidR="002E1C34" w:rsidRPr="0073469F">
        <w:t>-</w:t>
      </w:r>
      <w:r w:rsidR="00596CD7">
        <w:t>accept</w:t>
      </w:r>
      <w:r w:rsidR="002E1C34" w:rsidRPr="0073469F">
        <w:t>&gt;</w:t>
      </w:r>
      <w:r w:rsidR="002E1C34" w:rsidRPr="001D4A5C">
        <w:t xml:space="preserve"> element</w:t>
      </w:r>
      <w:r w:rsidRPr="004E7BF5">
        <w:t>:</w:t>
      </w:r>
    </w:p>
    <w:p w14:paraId="612F40AE" w14:textId="77777777" w:rsidR="00BE3BC8" w:rsidRDefault="00BE3BC8" w:rsidP="00BE3BC8">
      <w:pPr>
        <w:pStyle w:val="B3"/>
      </w:pPr>
      <w:r>
        <w:t>i)</w:t>
      </w:r>
      <w:r>
        <w:tab/>
        <w:t>shall include a &lt;</w:t>
      </w:r>
      <w:r w:rsidRPr="005322E5">
        <w:t>endpoint</w:t>
      </w:r>
      <w:r>
        <w:t>-</w:t>
      </w:r>
      <w:r w:rsidRPr="005322E5">
        <w:t>information</w:t>
      </w:r>
      <w:r>
        <w:t xml:space="preserve">-content&gt; element set to the </w:t>
      </w:r>
      <w:r w:rsidRPr="005322E5">
        <w:t xml:space="preserve">endpoint information of </w:t>
      </w:r>
      <w:r>
        <w:t>PAE-S; and</w:t>
      </w:r>
    </w:p>
    <w:p w14:paraId="6CD140D4" w14:textId="77777777" w:rsidR="00BE3BC8" w:rsidRDefault="00BE3BC8" w:rsidP="00BE3BC8">
      <w:pPr>
        <w:pStyle w:val="B1"/>
      </w:pPr>
      <w:r>
        <w:rPr>
          <w:lang w:eastAsia="zh-CN"/>
        </w:rPr>
        <w:t>b)</w:t>
      </w:r>
      <w:r>
        <w:rPr>
          <w:lang w:eastAsia="zh-CN"/>
        </w:rPr>
        <w:tab/>
        <w:t xml:space="preserve">else, if the endpoint information of PAE-S is not available in PGAE-C, </w:t>
      </w:r>
      <w:r>
        <w:t xml:space="preserve">the PGAE-C </w:t>
      </w:r>
      <w:r>
        <w:rPr>
          <w:lang w:eastAsia="zh-CN"/>
        </w:rPr>
        <w:t xml:space="preserve">shall send the </w:t>
      </w:r>
      <w:r>
        <w:rPr>
          <w:lang w:eastAsia="x-none"/>
        </w:rPr>
        <w:t>HTTP POST request</w:t>
      </w:r>
      <w:r w:rsidRPr="005025FB">
        <w:t xml:space="preserve"> </w:t>
      </w:r>
      <w:r>
        <w:t xml:space="preserve">message </w:t>
      </w:r>
      <w:r>
        <w:rPr>
          <w:lang w:eastAsia="zh-CN"/>
        </w:rPr>
        <w:t xml:space="preserve">received </w:t>
      </w:r>
      <w:r>
        <w:t xml:space="preserve">from PEAE-C to PMAE-C directly to request the </w:t>
      </w:r>
      <w:r>
        <w:rPr>
          <w:lang w:eastAsia="zh-CN"/>
        </w:rPr>
        <w:t>endpoint information of PIN serve from the PMAE-C</w:t>
      </w:r>
      <w:r>
        <w:t>.</w:t>
      </w:r>
    </w:p>
    <w:p w14:paraId="32B0FB41" w14:textId="77777777" w:rsidR="002E1C34" w:rsidRDefault="002E1C34" w:rsidP="002E1C34">
      <w:r w:rsidRPr="00554F63">
        <w:rPr>
          <w:lang w:eastAsia="zh-CN"/>
        </w:rPr>
        <w:t>U</w:t>
      </w:r>
      <w:r>
        <w:rPr>
          <w:lang w:eastAsia="zh-CN"/>
        </w:rPr>
        <w:t>p</w:t>
      </w:r>
      <w:r>
        <w:rPr>
          <w:lang w:eastAsia="x-none"/>
        </w:rPr>
        <w:t xml:space="preserve">on reception of an </w:t>
      </w:r>
      <w:r w:rsidRPr="00554F63">
        <w:t>HTTP 200 (OK) response message</w:t>
      </w:r>
      <w:r>
        <w:t xml:space="preserve"> containing:</w:t>
      </w:r>
    </w:p>
    <w:p w14:paraId="4AA3B85E" w14:textId="77777777" w:rsidR="002E1C34" w:rsidRDefault="002E1C34" w:rsidP="002E1C34">
      <w:pPr>
        <w:pStyle w:val="B1"/>
      </w:pPr>
      <w:r>
        <w:t>a)</w:t>
      </w:r>
      <w:r>
        <w:tab/>
        <w:t>a Content-Type header field set to "application/vnd.3gpp.pinapp-info+xml"; and</w:t>
      </w:r>
    </w:p>
    <w:p w14:paraId="05E4BA21" w14:textId="77777777" w:rsidR="002E1C34" w:rsidRDefault="002E1C34" w:rsidP="002E1C34">
      <w:pPr>
        <w:pStyle w:val="B1"/>
      </w:pPr>
      <w:r>
        <w:t>b)</w:t>
      </w:r>
      <w:r>
        <w:tab/>
        <w:t>an application/vnd.3gpp.pinapp-info+xml MIME body with a &lt;server-discovery</w:t>
      </w:r>
      <w:r w:rsidRPr="0073469F">
        <w:t>-</w:t>
      </w:r>
      <w:r>
        <w:t xml:space="preserve">response&gt; </w:t>
      </w:r>
      <w:r w:rsidRPr="00FB41A4">
        <w:t>element in the &lt;</w:t>
      </w:r>
      <w:r>
        <w:t>pinapp</w:t>
      </w:r>
      <w:r w:rsidRPr="00FB41A4">
        <w:t xml:space="preserve">-info&gt; </w:t>
      </w:r>
      <w:r>
        <w:t>root element,</w:t>
      </w:r>
    </w:p>
    <w:p w14:paraId="32C53E82" w14:textId="77777777" w:rsidR="002E1C34" w:rsidRDefault="002E1C34" w:rsidP="002E1C34">
      <w:r>
        <w:t xml:space="preserve">the PGAE-C shall </w:t>
      </w:r>
      <w:r>
        <w:rPr>
          <w:lang w:eastAsia="zh-CN"/>
        </w:rPr>
        <w:t xml:space="preserve">send the </w:t>
      </w:r>
      <w:r w:rsidRPr="00554F63">
        <w:t>HTTP 200 (OK) response messag</w:t>
      </w:r>
      <w:r>
        <w:t xml:space="preserve">e </w:t>
      </w:r>
      <w:r>
        <w:rPr>
          <w:lang w:eastAsia="zh-CN"/>
        </w:rPr>
        <w:t xml:space="preserve">received </w:t>
      </w:r>
      <w:r>
        <w:t xml:space="preserve">from PMAE-C to PEAE-C directly to deliver the </w:t>
      </w:r>
      <w:r w:rsidRPr="005322E5">
        <w:t xml:space="preserve">endpoint information of </w:t>
      </w:r>
      <w:r>
        <w:t>PAE-S towards PEAE-C.</w:t>
      </w:r>
    </w:p>
    <w:p w14:paraId="53FBD5BF" w14:textId="77777777" w:rsidR="00596CD7" w:rsidRDefault="00596CD7" w:rsidP="00596CD7">
      <w:r>
        <w:rPr>
          <w:lang w:eastAsia="zh-CN"/>
        </w:rPr>
        <w:t>Up</w:t>
      </w:r>
      <w:r>
        <w:rPr>
          <w:lang w:eastAsia="x-none"/>
        </w:rPr>
        <w:t xml:space="preserve">on reception of an </w:t>
      </w:r>
      <w:r>
        <w:t>HTTP 403 (Forbidden) response message containing:</w:t>
      </w:r>
    </w:p>
    <w:p w14:paraId="7F43D607" w14:textId="77777777" w:rsidR="00596CD7" w:rsidRDefault="00596CD7" w:rsidP="00596CD7">
      <w:pPr>
        <w:pStyle w:val="B1"/>
      </w:pPr>
      <w:r>
        <w:t>a)</w:t>
      </w:r>
      <w:r>
        <w:tab/>
        <w:t>a Content-Type header field set to "application/vnd.3gpp.pinapp-info+xml"; and</w:t>
      </w:r>
    </w:p>
    <w:p w14:paraId="6876BBFB" w14:textId="77777777" w:rsidR="00596CD7" w:rsidRDefault="00596CD7" w:rsidP="00596CD7">
      <w:pPr>
        <w:pStyle w:val="B1"/>
      </w:pPr>
      <w:r>
        <w:t>b)</w:t>
      </w:r>
      <w:r>
        <w:tab/>
        <w:t>an application/vnd.3gpp.pinapp-info+xml MIME body with a &lt;server-discovery-reject&gt; element in the &lt;pinapp-info&gt; root element,</w:t>
      </w:r>
    </w:p>
    <w:p w14:paraId="2E168CB0" w14:textId="77777777" w:rsidR="00596CD7" w:rsidRPr="00596CD7" w:rsidRDefault="00596CD7" w:rsidP="002E1C34">
      <w:pPr>
        <w:rPr>
          <w:lang w:eastAsia="zh-CN"/>
        </w:rPr>
      </w:pPr>
      <w:r>
        <w:t xml:space="preserve">the PGAE-C shall </w:t>
      </w:r>
      <w:r>
        <w:rPr>
          <w:lang w:eastAsia="zh-CN"/>
        </w:rPr>
        <w:t xml:space="preserve">forward the </w:t>
      </w:r>
      <w:r>
        <w:t>HTTP 403 (Forbidden) response message to the PEAE-C.</w:t>
      </w:r>
    </w:p>
    <w:p w14:paraId="3220031F" w14:textId="77777777" w:rsidR="002E1C34" w:rsidRDefault="002E1C34" w:rsidP="002E1C34">
      <w:pPr>
        <w:pStyle w:val="Heading4"/>
        <w:rPr>
          <w:lang w:eastAsia="x-none"/>
        </w:rPr>
      </w:pPr>
      <w:bookmarkStart w:id="80" w:name="_CR5_2_3_3"/>
      <w:bookmarkStart w:id="81" w:name="_Toc172038050"/>
      <w:bookmarkEnd w:id="80"/>
      <w:r>
        <w:rPr>
          <w:rFonts w:hint="eastAsia"/>
          <w:lang w:eastAsia="zh-CN"/>
        </w:rPr>
        <w:t>5</w:t>
      </w:r>
      <w:r>
        <w:rPr>
          <w:lang w:eastAsia="zh-CN"/>
        </w:rPr>
        <w:t>.2.3.3</w:t>
      </w:r>
      <w:r>
        <w:rPr>
          <w:lang w:eastAsia="zh-CN"/>
        </w:rPr>
        <w:tab/>
        <w:t>PMAE-C procedure</w:t>
      </w:r>
      <w:bookmarkEnd w:id="81"/>
    </w:p>
    <w:p w14:paraId="1124852C" w14:textId="77777777" w:rsidR="00BE3BC8" w:rsidRDefault="00BE3BC8" w:rsidP="00BE3BC8">
      <w:r>
        <w:rPr>
          <w:lang w:eastAsia="x-none"/>
        </w:rPr>
        <w:t>Upon reception of an HTTP POST request</w:t>
      </w:r>
      <w:r w:rsidRPr="005025FB">
        <w:t xml:space="preserve"> </w:t>
      </w:r>
      <w:r>
        <w:t>message containing:</w:t>
      </w:r>
    </w:p>
    <w:p w14:paraId="41159258" w14:textId="77777777" w:rsidR="00BE3BC8" w:rsidRDefault="00BE3BC8" w:rsidP="00BE3BC8">
      <w:pPr>
        <w:pStyle w:val="B1"/>
      </w:pPr>
      <w:r>
        <w:t>a)</w:t>
      </w:r>
      <w:r>
        <w:tab/>
        <w:t>a Content-Type header field set to "application/vnd.3gpp.pinapp-info+xml"; and</w:t>
      </w:r>
    </w:p>
    <w:p w14:paraId="739C1DFF" w14:textId="77777777" w:rsidR="00BE3BC8" w:rsidRDefault="00BE3BC8" w:rsidP="00BE3BC8">
      <w:pPr>
        <w:pStyle w:val="B1"/>
      </w:pPr>
      <w:r>
        <w:t>b)</w:t>
      </w:r>
      <w:r>
        <w:tab/>
        <w:t>an application/vnd.3gpp.pinapp-info+xml MIME body with a &lt;server-discovery</w:t>
      </w:r>
      <w:r w:rsidRPr="0073469F">
        <w:t>-</w:t>
      </w:r>
      <w:r>
        <w:t xml:space="preserve">request&gt; </w:t>
      </w:r>
      <w:r w:rsidRPr="00FB41A4">
        <w:t>element in the &lt;</w:t>
      </w:r>
      <w:r>
        <w:t>pinapp</w:t>
      </w:r>
      <w:r w:rsidRPr="00FB41A4">
        <w:t xml:space="preserve">-info&gt; </w:t>
      </w:r>
      <w:r>
        <w:t>root element,</w:t>
      </w:r>
    </w:p>
    <w:p w14:paraId="4737AC48" w14:textId="77777777" w:rsidR="00CB728C" w:rsidRDefault="00BE3BC8" w:rsidP="00CB728C">
      <w:r>
        <w:t>the PMAE-C shall</w:t>
      </w:r>
      <w:r w:rsidR="00CB728C">
        <w:t xml:space="preserve"> check whether the endpoint information of PAE-S is available in the PMAE-C.</w:t>
      </w:r>
    </w:p>
    <w:p w14:paraId="3DD92EAF" w14:textId="77777777" w:rsidR="00BE3BC8" w:rsidRDefault="00CB728C" w:rsidP="00CB728C">
      <w:r>
        <w:t>If the endpoint information of PAE-S is available in the PMAE-C</w:t>
      </w:r>
      <w:r w:rsidR="00BE3BC8">
        <w:t>:</w:t>
      </w:r>
    </w:p>
    <w:p w14:paraId="4FE0B1F6" w14:textId="77777777" w:rsidR="00BE3BC8" w:rsidRDefault="00BE3BC8" w:rsidP="00BE3BC8">
      <w:pPr>
        <w:pStyle w:val="B1"/>
      </w:pPr>
      <w:r>
        <w:rPr>
          <w:rFonts w:hint="eastAsia"/>
          <w:lang w:eastAsia="zh-CN"/>
        </w:rPr>
        <w:t>a</w:t>
      </w:r>
      <w:r>
        <w:rPr>
          <w:lang w:eastAsia="zh-CN"/>
        </w:rPr>
        <w:t>)</w:t>
      </w:r>
      <w:r>
        <w:rPr>
          <w:lang w:eastAsia="zh-CN"/>
        </w:rPr>
        <w:tab/>
      </w:r>
      <w:r w:rsidRPr="00554F63">
        <w:t xml:space="preserve">generate an HTTP 200 (OK) response according to </w:t>
      </w:r>
      <w:r w:rsidRPr="002847DD">
        <w:t>IETF</w:t>
      </w:r>
      <w:r>
        <w:t> </w:t>
      </w:r>
      <w:r w:rsidRPr="002847DD">
        <w:t>RFC</w:t>
      </w:r>
      <w:r>
        <w:t> </w:t>
      </w:r>
      <w:r w:rsidR="00F84143">
        <w:t>9110</w:t>
      </w:r>
      <w:r>
        <w:t> </w:t>
      </w:r>
      <w:r w:rsidRPr="00554F63">
        <w:t>[</w:t>
      </w:r>
      <w:r>
        <w:t>4</w:t>
      </w:r>
      <w:r w:rsidRPr="00554F63">
        <w:t xml:space="preserve">]. In the HTTP 200 (OK) response message, the </w:t>
      </w:r>
      <w:r>
        <w:t>PMAE-C</w:t>
      </w:r>
      <w:r w:rsidRPr="00554F63">
        <w:t>:</w:t>
      </w:r>
    </w:p>
    <w:p w14:paraId="7A1801A8" w14:textId="77777777" w:rsidR="00BE3BC8" w:rsidRDefault="00BE3BC8" w:rsidP="00BE3BC8">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06047B54" w14:textId="77777777" w:rsidR="00BE3BC8" w:rsidRDefault="00BE3BC8" w:rsidP="00BE3BC8">
      <w:pPr>
        <w:pStyle w:val="B2"/>
      </w:pPr>
      <w:r>
        <w:t>2)</w:t>
      </w:r>
      <w:r>
        <w:tab/>
      </w:r>
      <w:r w:rsidRPr="004E7BF5">
        <w:t>shall include an application/vnd.3gpp.</w:t>
      </w:r>
      <w:r>
        <w:t>pinapp</w:t>
      </w:r>
      <w:r w:rsidRPr="004E7BF5">
        <w:t xml:space="preserve">-info+xml MIME body </w:t>
      </w:r>
      <w:r>
        <w:t xml:space="preserve">with a </w:t>
      </w:r>
      <w:r w:rsidRPr="00A23C86">
        <w:t>&lt;</w:t>
      </w:r>
      <w:r>
        <w:t>server-discovery</w:t>
      </w:r>
      <w:r w:rsidRPr="0073469F">
        <w:t>-</w:t>
      </w:r>
      <w:r w:rsidR="00CB728C">
        <w:t>accept</w:t>
      </w:r>
      <w:r w:rsidRPr="00A23C86">
        <w:t>&gt;</w:t>
      </w:r>
      <w:r w:rsidRPr="004E7BF5">
        <w:t xml:space="preserve"> element</w:t>
      </w:r>
      <w:r>
        <w:t xml:space="preserve"> </w:t>
      </w:r>
      <w:r w:rsidRPr="004E7BF5">
        <w:t>in the &lt;</w:t>
      </w:r>
      <w:r>
        <w:t>pinapp</w:t>
      </w:r>
      <w:r w:rsidRPr="004E7BF5">
        <w:t>-info&gt; root element</w:t>
      </w:r>
      <w:r w:rsidR="002E1C34">
        <w:t xml:space="preserve"> and within the </w:t>
      </w:r>
      <w:r w:rsidR="002E1C34" w:rsidRPr="0073469F">
        <w:t>&lt;</w:t>
      </w:r>
      <w:r w:rsidR="002E1C34">
        <w:t>server-discovery</w:t>
      </w:r>
      <w:r w:rsidR="002E1C34" w:rsidRPr="0073469F">
        <w:t>-</w:t>
      </w:r>
      <w:r w:rsidR="00CB728C">
        <w:t>accept</w:t>
      </w:r>
      <w:r w:rsidR="002E1C34" w:rsidRPr="0073469F">
        <w:t>&gt;</w:t>
      </w:r>
      <w:r w:rsidR="002E1C34" w:rsidRPr="001D4A5C">
        <w:t xml:space="preserve"> element</w:t>
      </w:r>
      <w:r w:rsidRPr="004E7BF5">
        <w:t>:</w:t>
      </w:r>
    </w:p>
    <w:p w14:paraId="74FBEB34" w14:textId="77777777" w:rsidR="00BE3BC8" w:rsidRDefault="00BE3BC8" w:rsidP="00BE3BC8">
      <w:pPr>
        <w:pStyle w:val="B3"/>
      </w:pPr>
      <w:r>
        <w:t>i)</w:t>
      </w:r>
      <w:r>
        <w:tab/>
        <w:t>shall include a &lt;</w:t>
      </w:r>
      <w:r w:rsidRPr="005322E5">
        <w:t>endpoint</w:t>
      </w:r>
      <w:r>
        <w:t>-</w:t>
      </w:r>
      <w:r w:rsidRPr="005322E5">
        <w:t>information</w:t>
      </w:r>
      <w:r>
        <w:t xml:space="preserve">-content&gt; element set to the </w:t>
      </w:r>
      <w:r w:rsidRPr="005322E5">
        <w:t xml:space="preserve">endpoint information of </w:t>
      </w:r>
      <w:r>
        <w:t>PAE-S; and</w:t>
      </w:r>
    </w:p>
    <w:p w14:paraId="7F7B11BD" w14:textId="77777777" w:rsidR="00BE3BC8" w:rsidRDefault="00BE3BC8" w:rsidP="00BE3BC8">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HTTP 200 (OK) response towards the </w:t>
      </w:r>
      <w:r>
        <w:rPr>
          <w:lang w:eastAsia="zh-CN"/>
        </w:rPr>
        <w:t>PG</w:t>
      </w:r>
      <w:r w:rsidRPr="00554F63">
        <w:rPr>
          <w:lang w:eastAsia="zh-CN"/>
        </w:rPr>
        <w:t>AE-</w:t>
      </w:r>
      <w:r>
        <w:rPr>
          <w:lang w:eastAsia="zh-CN"/>
        </w:rPr>
        <w:t>C.</w:t>
      </w:r>
    </w:p>
    <w:p w14:paraId="2F647693" w14:textId="77777777" w:rsidR="00CB728C" w:rsidRDefault="00CB728C" w:rsidP="00CB728C">
      <w:r>
        <w:t>If the endpoint information of PAE-S is not available in the PMAE-C:</w:t>
      </w:r>
    </w:p>
    <w:p w14:paraId="3C25A312" w14:textId="77777777" w:rsidR="00CB728C" w:rsidRDefault="00CB728C" w:rsidP="00CB728C">
      <w:pPr>
        <w:pStyle w:val="B1"/>
      </w:pPr>
      <w:r>
        <w:rPr>
          <w:lang w:eastAsia="zh-CN"/>
        </w:rPr>
        <w:lastRenderedPageBreak/>
        <w:t>a)</w:t>
      </w:r>
      <w:r>
        <w:rPr>
          <w:lang w:eastAsia="zh-CN"/>
        </w:rPr>
        <w:tab/>
      </w:r>
      <w:r>
        <w:t>generate an HTTP 403 (Forbidden) response according to IETF RFC </w:t>
      </w:r>
      <w:r w:rsidR="00F84143">
        <w:t>9110</w:t>
      </w:r>
      <w:r>
        <w:t> [4]. In the HTTP 403 (Forbidden) response message, the PMAE-C:</w:t>
      </w:r>
    </w:p>
    <w:p w14:paraId="0AEDAFD3" w14:textId="77777777" w:rsidR="00CB728C" w:rsidRDefault="00CB728C" w:rsidP="00CB728C">
      <w:pPr>
        <w:pStyle w:val="B2"/>
      </w:pPr>
      <w:r>
        <w:t>1)</w:t>
      </w:r>
      <w:r>
        <w:tab/>
        <w:t>shall include a Content-Type header field set to "application/vnd.3gpp.pinapp-info+xml"; and</w:t>
      </w:r>
    </w:p>
    <w:p w14:paraId="5B7EF3AA" w14:textId="77777777" w:rsidR="00CB728C" w:rsidRDefault="00CB728C" w:rsidP="00CB728C">
      <w:pPr>
        <w:pStyle w:val="B2"/>
      </w:pPr>
      <w:r>
        <w:t>2)</w:t>
      </w:r>
      <w:r>
        <w:tab/>
        <w:t>shall include an application/vnd.3gpp.pinapp-info+xml MIME body with a &lt;server-discovery-reject&gt; element in the &lt;pinapp-info&gt; root element and within the &lt;server-discovery-reject&gt; element:</w:t>
      </w:r>
    </w:p>
    <w:p w14:paraId="30569B92" w14:textId="77777777" w:rsidR="00CB728C" w:rsidRDefault="00CB728C" w:rsidP="00CB728C">
      <w:pPr>
        <w:pStyle w:val="B3"/>
      </w:pPr>
      <w:r>
        <w:t>i)</w:t>
      </w:r>
      <w:r>
        <w:tab/>
        <w:t>shall include a &lt;cause&gt; element to indicate the endpoint information of PAE-S is not available; and</w:t>
      </w:r>
    </w:p>
    <w:p w14:paraId="059B0F94" w14:textId="77777777" w:rsidR="00CB728C" w:rsidRDefault="00CB728C" w:rsidP="00BE3BC8">
      <w:pPr>
        <w:pStyle w:val="B1"/>
        <w:rPr>
          <w:lang w:eastAsia="zh-CN"/>
        </w:rPr>
      </w:pPr>
      <w:r>
        <w:rPr>
          <w:lang w:eastAsia="zh-CN"/>
        </w:rPr>
        <w:t>b)</w:t>
      </w:r>
      <w:r>
        <w:rPr>
          <w:lang w:eastAsia="zh-CN"/>
        </w:rPr>
        <w:tab/>
        <w:t>send the HTTP 403 (Forbidden) response towards the PGAE-C.</w:t>
      </w:r>
    </w:p>
    <w:p w14:paraId="28B14495" w14:textId="77777777" w:rsidR="0099643B" w:rsidRDefault="0099643B" w:rsidP="0099643B">
      <w:pPr>
        <w:rPr>
          <w:lang w:eastAsia="zh-CN"/>
        </w:rPr>
      </w:pPr>
      <w:r>
        <w:t xml:space="preserve">The </w:t>
      </w:r>
      <w:bookmarkStart w:id="82" w:name="_Hlk127135953"/>
      <w:r>
        <w:t>&lt;cause&gt; element</w:t>
      </w:r>
      <w:r>
        <w:rPr>
          <w:lang w:eastAsia="zh-CN"/>
        </w:rPr>
        <w:t xml:space="preserve"> </w:t>
      </w:r>
      <w:bookmarkEnd w:id="82"/>
      <w:r>
        <w:rPr>
          <w:rFonts w:hint="eastAsia"/>
          <w:lang w:eastAsia="zh-CN"/>
        </w:rPr>
        <w:t xml:space="preserve">shall </w:t>
      </w:r>
      <w:r>
        <w:rPr>
          <w:lang w:eastAsia="zh-CN"/>
        </w:rPr>
        <w:t>set to one of the following</w:t>
      </w:r>
      <w:r>
        <w:rPr>
          <w:rFonts w:hint="eastAsia"/>
          <w:lang w:eastAsia="zh-CN"/>
        </w:rPr>
        <w:t>:</w:t>
      </w:r>
    </w:p>
    <w:p w14:paraId="33A0DB3A" w14:textId="77777777" w:rsidR="0099643B" w:rsidRPr="007D3511" w:rsidRDefault="0099643B" w:rsidP="0099643B">
      <w:pPr>
        <w:pStyle w:val="B1"/>
        <w:rPr>
          <w:lang w:eastAsia="zh-CN"/>
        </w:rPr>
      </w:pPr>
      <w:r>
        <w:rPr>
          <w:rFonts w:hint="eastAsia"/>
          <w:lang w:eastAsia="zh-CN"/>
        </w:rPr>
        <w:t>0</w:t>
      </w:r>
      <w:r>
        <w:rPr>
          <w:lang w:eastAsia="zh-CN"/>
        </w:rPr>
        <w:tab/>
        <w:t>Protocol error, unspecified;</w:t>
      </w:r>
    </w:p>
    <w:p w14:paraId="3D070468" w14:textId="77777777" w:rsidR="0099643B" w:rsidRDefault="0099643B" w:rsidP="0099643B">
      <w:pPr>
        <w:pStyle w:val="B1"/>
        <w:rPr>
          <w:lang w:eastAsia="zh-CN"/>
        </w:rPr>
      </w:pPr>
      <w:r>
        <w:rPr>
          <w:lang w:eastAsia="zh-CN"/>
        </w:rPr>
        <w:t>1</w:t>
      </w:r>
      <w:r>
        <w:rPr>
          <w:lang w:eastAsia="zh-CN"/>
        </w:rPr>
        <w:tab/>
      </w:r>
      <w:r w:rsidRPr="007D3511">
        <w:rPr>
          <w:lang w:eastAsia="zh-CN"/>
        </w:rPr>
        <w:t>Operation not allowed</w:t>
      </w:r>
      <w:r>
        <w:rPr>
          <w:lang w:eastAsia="zh-CN"/>
        </w:rPr>
        <w:t>;</w:t>
      </w:r>
    </w:p>
    <w:p w14:paraId="5140D66F" w14:textId="77777777" w:rsidR="0099643B" w:rsidRDefault="0099643B" w:rsidP="0099643B">
      <w:pPr>
        <w:pStyle w:val="B1"/>
        <w:rPr>
          <w:lang w:eastAsia="zh-CN"/>
        </w:rPr>
      </w:pPr>
      <w:r>
        <w:rPr>
          <w:lang w:eastAsia="zh-CN"/>
        </w:rPr>
        <w:t>2</w:t>
      </w:r>
      <w:r>
        <w:rPr>
          <w:lang w:eastAsia="zh-CN"/>
        </w:rPr>
        <w:tab/>
      </w:r>
      <w:r w:rsidRPr="007D3511">
        <w:rPr>
          <w:lang w:eastAsia="x-none"/>
        </w:rPr>
        <w:t>Requested information not available</w:t>
      </w:r>
      <w:r>
        <w:rPr>
          <w:lang w:eastAsia="zh-CN"/>
        </w:rPr>
        <w:t>;</w:t>
      </w:r>
      <w:r>
        <w:rPr>
          <w:rFonts w:hint="eastAsia"/>
          <w:lang w:eastAsia="zh-CN"/>
        </w:rPr>
        <w:t xml:space="preserve"> </w:t>
      </w:r>
    </w:p>
    <w:p w14:paraId="3F6F3332" w14:textId="77777777" w:rsidR="0099643B" w:rsidRDefault="0099643B" w:rsidP="0099643B">
      <w:pPr>
        <w:pStyle w:val="B1"/>
        <w:rPr>
          <w:lang w:eastAsia="zh-CN"/>
        </w:rPr>
      </w:pPr>
      <w:r>
        <w:rPr>
          <w:rFonts w:hint="eastAsia"/>
          <w:lang w:eastAsia="zh-CN"/>
        </w:rPr>
        <w:t>3</w:t>
      </w:r>
      <w:r>
        <w:rPr>
          <w:lang w:eastAsia="zh-CN"/>
        </w:rPr>
        <w:tab/>
      </w:r>
      <w:r w:rsidRPr="007D3511">
        <w:rPr>
          <w:lang w:eastAsia="x-none"/>
        </w:rPr>
        <w:t>Authorization failure</w:t>
      </w:r>
      <w:r>
        <w:rPr>
          <w:lang w:eastAsia="zh-CN"/>
        </w:rPr>
        <w:t>; and</w:t>
      </w:r>
    </w:p>
    <w:p w14:paraId="280BDAF5" w14:textId="77777777" w:rsidR="0099643B" w:rsidRDefault="0099643B" w:rsidP="0099643B">
      <w:pPr>
        <w:pStyle w:val="B1"/>
        <w:rPr>
          <w:lang w:eastAsia="zh-CN"/>
        </w:rPr>
      </w:pPr>
      <w:r>
        <w:rPr>
          <w:lang w:eastAsia="zh-CN"/>
        </w:rPr>
        <w:t>7</w:t>
      </w:r>
      <w:r>
        <w:tab/>
      </w:r>
      <w:r>
        <w:rPr>
          <w:lang w:eastAsia="zh-CN"/>
        </w:rPr>
        <w:t>P</w:t>
      </w:r>
      <w:r w:rsidRPr="00625746">
        <w:rPr>
          <w:lang w:eastAsia="zh-CN"/>
        </w:rPr>
        <w:t>ermanently denied</w:t>
      </w:r>
      <w:r>
        <w:rPr>
          <w:lang w:eastAsia="zh-CN"/>
        </w:rPr>
        <w:t>.</w:t>
      </w:r>
    </w:p>
    <w:p w14:paraId="69DBC204" w14:textId="77777777" w:rsidR="00E139D0" w:rsidRPr="00E139D0" w:rsidRDefault="000B06D0" w:rsidP="000B06D0">
      <w:pPr>
        <w:pStyle w:val="Heading2"/>
      </w:pPr>
      <w:bookmarkStart w:id="83" w:name="_CR5_3"/>
      <w:bookmarkStart w:id="84" w:name="_Toc172038051"/>
      <w:bookmarkStart w:id="85" w:name="_Toc14352756"/>
      <w:bookmarkStart w:id="86" w:name="_Toc19026783"/>
      <w:bookmarkStart w:id="87" w:name="_Toc19034184"/>
      <w:bookmarkStart w:id="88" w:name="_Toc19036374"/>
      <w:bookmarkStart w:id="89" w:name="_Toc19037372"/>
      <w:bookmarkStart w:id="90" w:name="_Toc25612630"/>
      <w:bookmarkStart w:id="91" w:name="_Toc25613333"/>
      <w:bookmarkStart w:id="92" w:name="_Toc25613597"/>
      <w:bookmarkStart w:id="93" w:name="_Toc27161505"/>
      <w:bookmarkStart w:id="94" w:name="_Toc478400629"/>
      <w:bookmarkEnd w:id="83"/>
      <w:r>
        <w:t>5.</w:t>
      </w:r>
      <w:r w:rsidR="00BA045E">
        <w:t>3</w:t>
      </w:r>
      <w:r w:rsidR="00E139D0" w:rsidRPr="00E139D0">
        <w:tab/>
      </w:r>
      <w:r w:rsidR="00D640D6">
        <w:t xml:space="preserve">PIN </w:t>
      </w:r>
      <w:r w:rsidR="00E139D0" w:rsidRPr="00E139D0">
        <w:t>Registration</w:t>
      </w:r>
      <w:r w:rsidR="00E139D0">
        <w:t xml:space="preserve"> </w:t>
      </w:r>
      <w:r w:rsidR="008540EC">
        <w:t>Management</w:t>
      </w:r>
      <w:bookmarkEnd w:id="84"/>
    </w:p>
    <w:p w14:paraId="2EAF0B91" w14:textId="77777777" w:rsidR="00BE3BC8" w:rsidRDefault="00BE3BC8" w:rsidP="00BE3BC8">
      <w:pPr>
        <w:pStyle w:val="Heading3"/>
        <w:rPr>
          <w:lang w:eastAsia="zh-CN"/>
        </w:rPr>
      </w:pPr>
      <w:bookmarkStart w:id="95" w:name="_CR5_3_1"/>
      <w:bookmarkStart w:id="96" w:name="_Toc172038052"/>
      <w:bookmarkStart w:id="97" w:name="_Toc19026903"/>
      <w:bookmarkStart w:id="98" w:name="_Toc19034314"/>
      <w:bookmarkStart w:id="99" w:name="_Toc19036504"/>
      <w:bookmarkStart w:id="100" w:name="_Toc19037502"/>
      <w:bookmarkStart w:id="101" w:name="_Toc25612806"/>
      <w:bookmarkStart w:id="102" w:name="_Toc25613509"/>
      <w:bookmarkStart w:id="103" w:name="_Toc25613773"/>
      <w:bookmarkStart w:id="104" w:name="_Toc27161514"/>
      <w:bookmarkStart w:id="105" w:name="_Toc14352770"/>
      <w:bookmarkStart w:id="106" w:name="_Toc19026799"/>
      <w:bookmarkStart w:id="107" w:name="_Toc19034201"/>
      <w:bookmarkStart w:id="108" w:name="_Toc19036391"/>
      <w:bookmarkStart w:id="109" w:name="_Toc19037389"/>
      <w:bookmarkStart w:id="110" w:name="_Toc25612648"/>
      <w:bookmarkStart w:id="111" w:name="_Toc25613351"/>
      <w:bookmarkStart w:id="112" w:name="_Toc25613615"/>
      <w:bookmarkEnd w:id="85"/>
      <w:bookmarkEnd w:id="86"/>
      <w:bookmarkEnd w:id="87"/>
      <w:bookmarkEnd w:id="88"/>
      <w:bookmarkEnd w:id="89"/>
      <w:bookmarkEnd w:id="90"/>
      <w:bookmarkEnd w:id="91"/>
      <w:bookmarkEnd w:id="92"/>
      <w:bookmarkEnd w:id="93"/>
      <w:bookmarkEnd w:id="95"/>
      <w:r>
        <w:rPr>
          <w:rFonts w:hint="eastAsia"/>
          <w:lang w:eastAsia="zh-CN"/>
        </w:rPr>
        <w:t>5</w:t>
      </w:r>
      <w:r>
        <w:rPr>
          <w:lang w:eastAsia="zh-CN"/>
        </w:rPr>
        <w:t>.3.1</w:t>
      </w:r>
      <w:r>
        <w:rPr>
          <w:lang w:eastAsia="zh-CN"/>
        </w:rPr>
        <w:tab/>
        <w:t>General</w:t>
      </w:r>
      <w:bookmarkEnd w:id="96"/>
    </w:p>
    <w:p w14:paraId="0C5B73AC" w14:textId="77777777" w:rsidR="008540EC" w:rsidRDefault="008540EC" w:rsidP="008540EC">
      <w:r>
        <w:t>The PIN Registration Management procedure includes the following aspects:</w:t>
      </w:r>
    </w:p>
    <w:p w14:paraId="2B715797" w14:textId="77777777" w:rsidR="008540EC" w:rsidRDefault="008540EC" w:rsidP="008540EC">
      <w:pPr>
        <w:pStyle w:val="B1"/>
      </w:pPr>
      <w:r>
        <w:t>a)</w:t>
      </w:r>
      <w:r>
        <w:tab/>
        <w:t>PEAE-C registration to PAE-S;</w:t>
      </w:r>
    </w:p>
    <w:p w14:paraId="363A07FC" w14:textId="77777777" w:rsidR="008540EC" w:rsidRDefault="008540EC" w:rsidP="008540EC">
      <w:pPr>
        <w:pStyle w:val="B1"/>
      </w:pPr>
      <w:r>
        <w:t>b)</w:t>
      </w:r>
      <w:r>
        <w:tab/>
        <w:t>PEAE-C deregistration to PAE-S; and</w:t>
      </w:r>
    </w:p>
    <w:p w14:paraId="6B511700" w14:textId="77777777" w:rsidR="008540EC" w:rsidRPr="00802913" w:rsidRDefault="008540EC" w:rsidP="008540EC">
      <w:pPr>
        <w:pStyle w:val="B1"/>
      </w:pPr>
      <w:r>
        <w:rPr>
          <w:rFonts w:hint="eastAsia"/>
          <w:lang w:eastAsia="zh-CN"/>
        </w:rPr>
        <w:t>c</w:t>
      </w:r>
      <w:r>
        <w:rPr>
          <w:lang w:eastAsia="zh-CN"/>
        </w:rPr>
        <w:t>)</w:t>
      </w:r>
      <w:r>
        <w:rPr>
          <w:lang w:eastAsia="zh-CN"/>
        </w:rPr>
        <w:tab/>
      </w:r>
      <w:r>
        <w:t>PEAE-C registration update to PAE-S.</w:t>
      </w:r>
    </w:p>
    <w:p w14:paraId="20EC4DA4" w14:textId="77777777" w:rsidR="00BE3BC8" w:rsidRDefault="00BE3BC8" w:rsidP="00BE3BC8">
      <w:r>
        <w:t xml:space="preserve">The PIN </w:t>
      </w:r>
      <w:r w:rsidRPr="00E139D0">
        <w:t>Registration</w:t>
      </w:r>
      <w:r>
        <w:t xml:space="preserve"> to</w:t>
      </w:r>
      <w:r w:rsidRPr="00E139D0">
        <w:t xml:space="preserve"> </w:t>
      </w:r>
      <w:r>
        <w:t>PAE-S</w:t>
      </w:r>
      <w:r>
        <w:rPr>
          <w:lang w:eastAsia="zh-CN"/>
        </w:rPr>
        <w:t xml:space="preserve"> procedure is different for different PIN peers:</w:t>
      </w:r>
    </w:p>
    <w:p w14:paraId="246B631F" w14:textId="77777777" w:rsidR="00BE3BC8" w:rsidRDefault="00BE3BC8" w:rsidP="00BE3BC8">
      <w:pPr>
        <w:pStyle w:val="B1"/>
      </w:pPr>
      <w:r>
        <w:t>a)</w:t>
      </w:r>
      <w:r>
        <w:tab/>
        <w:t>for the PMAE-C, the PMAE-C directly registers to the PAE-S.</w:t>
      </w:r>
      <w:r w:rsidRPr="006D1C8D">
        <w:t xml:space="preserve"> </w:t>
      </w:r>
      <w:r>
        <w:t>T</w:t>
      </w:r>
      <w:r w:rsidRPr="006D1C8D">
        <w:t xml:space="preserve">he </w:t>
      </w:r>
      <w:r>
        <w:t>PAE-S</w:t>
      </w:r>
      <w:r w:rsidRPr="006D1C8D">
        <w:t xml:space="preserve"> allocates the PIN client ID to this </w:t>
      </w:r>
      <w:r w:rsidR="00F52013">
        <w:t>PMAE</w:t>
      </w:r>
      <w:r>
        <w:t>-C</w:t>
      </w:r>
      <w:r w:rsidRPr="006D1C8D">
        <w:t xml:space="preserve"> and </w:t>
      </w:r>
      <w:r>
        <w:t>hence</w:t>
      </w:r>
      <w:r w:rsidRPr="006D1C8D">
        <w:t xml:space="preserve"> the </w:t>
      </w:r>
      <w:r w:rsidR="00F52013">
        <w:t>PMAE</w:t>
      </w:r>
      <w:r>
        <w:t xml:space="preserve">-C </w:t>
      </w:r>
      <w:r w:rsidRPr="006D1C8D">
        <w:t xml:space="preserve">receives the role of </w:t>
      </w:r>
      <w:r>
        <w:t>being PMAE-C in a PIN;</w:t>
      </w:r>
    </w:p>
    <w:p w14:paraId="46C66E3C" w14:textId="77777777" w:rsidR="00BE3BC8" w:rsidRDefault="00BE3BC8" w:rsidP="00BE3BC8">
      <w:pPr>
        <w:pStyle w:val="B1"/>
        <w:rPr>
          <w:lang w:eastAsia="zh-CN"/>
        </w:rPr>
      </w:pPr>
      <w:r>
        <w:rPr>
          <w:rFonts w:hint="eastAsia"/>
          <w:lang w:eastAsia="zh-CN"/>
        </w:rPr>
        <w:t>b</w:t>
      </w:r>
      <w:r>
        <w:rPr>
          <w:lang w:eastAsia="zh-CN"/>
        </w:rPr>
        <w:t>)</w:t>
      </w:r>
      <w:r>
        <w:rPr>
          <w:lang w:eastAsia="zh-CN"/>
        </w:rPr>
        <w:tab/>
        <w:t>for PGAE-C, the following procedures are supported:</w:t>
      </w:r>
    </w:p>
    <w:p w14:paraId="457FC2B2" w14:textId="77777777" w:rsidR="00BE3BC8" w:rsidRDefault="00BE3BC8" w:rsidP="00BE3BC8">
      <w:pPr>
        <w:pStyle w:val="B2"/>
        <w:rPr>
          <w:lang w:eastAsia="zh-CN"/>
        </w:rPr>
      </w:pPr>
      <w:r>
        <w:rPr>
          <w:rFonts w:hint="eastAsia"/>
          <w:lang w:eastAsia="zh-CN"/>
        </w:rPr>
        <w:t>1</w:t>
      </w:r>
      <w:r>
        <w:rPr>
          <w:lang w:eastAsia="zh-CN"/>
        </w:rPr>
        <w:t>)</w:t>
      </w:r>
      <w:r>
        <w:rPr>
          <w:lang w:eastAsia="zh-CN"/>
        </w:rPr>
        <w:tab/>
        <w:t xml:space="preserve">the PGAE-C </w:t>
      </w:r>
      <w:r w:rsidRPr="00BA7635">
        <w:rPr>
          <w:lang w:eastAsia="zh-CN"/>
        </w:rPr>
        <w:t>directly register</w:t>
      </w:r>
      <w:r>
        <w:rPr>
          <w:lang w:eastAsia="zh-CN"/>
        </w:rPr>
        <w:t>s</w:t>
      </w:r>
      <w:r w:rsidRPr="00BA7635">
        <w:rPr>
          <w:lang w:eastAsia="zh-CN"/>
        </w:rPr>
        <w:t xml:space="preserve"> to the </w:t>
      </w:r>
      <w:r>
        <w:rPr>
          <w:lang w:eastAsia="zh-CN"/>
        </w:rPr>
        <w:t xml:space="preserve">PAE-S. </w:t>
      </w:r>
      <w:r>
        <w:t>The PAE-S allocates the PIN client ID</w:t>
      </w:r>
      <w:r w:rsidRPr="0087096D">
        <w:t xml:space="preserve"> </w:t>
      </w:r>
      <w:r w:rsidRPr="006D1C8D">
        <w:t xml:space="preserve">to this </w:t>
      </w:r>
      <w:r>
        <w:t>PGAE-C</w:t>
      </w:r>
      <w:r>
        <w:rPr>
          <w:lang w:eastAsia="zh-CN"/>
        </w:rPr>
        <w:t>; and</w:t>
      </w:r>
    </w:p>
    <w:p w14:paraId="515D0AC4" w14:textId="77777777" w:rsidR="00BE3BC8" w:rsidRDefault="00BE3BC8" w:rsidP="00BE3BC8">
      <w:pPr>
        <w:pStyle w:val="B2"/>
      </w:pPr>
      <w:r>
        <w:rPr>
          <w:rFonts w:hint="eastAsia"/>
          <w:lang w:eastAsia="zh-CN"/>
        </w:rPr>
        <w:t>2</w:t>
      </w:r>
      <w:r>
        <w:rPr>
          <w:lang w:eastAsia="zh-CN"/>
        </w:rPr>
        <w:t>)</w:t>
      </w:r>
      <w:r>
        <w:rPr>
          <w:lang w:eastAsia="zh-CN"/>
        </w:rPr>
        <w:tab/>
      </w:r>
      <w:r>
        <w:t xml:space="preserve">the PMAE-C substitutes the </w:t>
      </w:r>
      <w:r w:rsidR="00F52013">
        <w:t>PGAE</w:t>
      </w:r>
      <w:r>
        <w:t>-C to register to PAE-S. The PAE-S allocates the PIN client ID</w:t>
      </w:r>
      <w:r w:rsidRPr="0087096D">
        <w:t xml:space="preserve"> </w:t>
      </w:r>
      <w:r w:rsidRPr="006D1C8D">
        <w:t xml:space="preserve">to this </w:t>
      </w:r>
      <w:r w:rsidR="00F52013">
        <w:t>PGAE</w:t>
      </w:r>
      <w:r>
        <w:t>-C; and</w:t>
      </w:r>
    </w:p>
    <w:p w14:paraId="7972F4D0" w14:textId="77777777" w:rsidR="00BE3BC8" w:rsidRDefault="00BE3BC8" w:rsidP="00BE3BC8">
      <w:pPr>
        <w:pStyle w:val="B1"/>
        <w:rPr>
          <w:lang w:eastAsia="zh-CN"/>
        </w:rPr>
      </w:pPr>
      <w:r>
        <w:rPr>
          <w:lang w:eastAsia="zh-CN"/>
        </w:rPr>
        <w:t>c)</w:t>
      </w:r>
      <w:r>
        <w:rPr>
          <w:lang w:eastAsia="zh-CN"/>
        </w:rPr>
        <w:tab/>
        <w:t>for PEAE-C, the following procedures are supported:</w:t>
      </w:r>
    </w:p>
    <w:p w14:paraId="4A26DA2E" w14:textId="77777777" w:rsidR="00BE3BC8" w:rsidRDefault="00BE3BC8" w:rsidP="00BE3BC8">
      <w:pPr>
        <w:pStyle w:val="B2"/>
        <w:rPr>
          <w:lang w:eastAsia="zh-CN"/>
        </w:rPr>
      </w:pPr>
      <w:r>
        <w:rPr>
          <w:rFonts w:hint="eastAsia"/>
          <w:lang w:eastAsia="zh-CN"/>
        </w:rPr>
        <w:t>1</w:t>
      </w:r>
      <w:r>
        <w:rPr>
          <w:lang w:eastAsia="zh-CN"/>
        </w:rPr>
        <w:t>)</w:t>
      </w:r>
      <w:r>
        <w:rPr>
          <w:lang w:eastAsia="zh-CN"/>
        </w:rPr>
        <w:tab/>
        <w:t xml:space="preserve">the PEAE-C </w:t>
      </w:r>
      <w:r w:rsidRPr="00BA7635">
        <w:rPr>
          <w:lang w:eastAsia="zh-CN"/>
        </w:rPr>
        <w:t>register</w:t>
      </w:r>
      <w:r>
        <w:rPr>
          <w:lang w:eastAsia="zh-CN"/>
        </w:rPr>
        <w:t>s</w:t>
      </w:r>
      <w:r w:rsidRPr="00BA7635">
        <w:rPr>
          <w:lang w:eastAsia="zh-CN"/>
        </w:rPr>
        <w:t xml:space="preserve"> to the </w:t>
      </w:r>
      <w:r>
        <w:rPr>
          <w:lang w:eastAsia="zh-CN"/>
        </w:rPr>
        <w:t>PAE-S</w:t>
      </w:r>
      <w:r w:rsidRPr="00BA7635">
        <w:rPr>
          <w:lang w:eastAsia="zh-CN"/>
        </w:rPr>
        <w:t xml:space="preserve"> via the </w:t>
      </w:r>
      <w:r>
        <w:rPr>
          <w:lang w:eastAsia="zh-CN"/>
        </w:rPr>
        <w:t xml:space="preserve">PGAE-C. </w:t>
      </w:r>
      <w:r>
        <w:t>The PAE-S allocates the PIN client ID</w:t>
      </w:r>
      <w:r w:rsidRPr="0087096D">
        <w:t xml:space="preserve"> </w:t>
      </w:r>
      <w:r w:rsidRPr="006D1C8D">
        <w:t xml:space="preserve">to this </w:t>
      </w:r>
      <w:r>
        <w:t>PEAE-C</w:t>
      </w:r>
      <w:r>
        <w:rPr>
          <w:lang w:eastAsia="zh-CN"/>
        </w:rPr>
        <w:t>; and</w:t>
      </w:r>
    </w:p>
    <w:p w14:paraId="4F8CF20C" w14:textId="77777777" w:rsidR="00BE3BC8" w:rsidRPr="00AF594E" w:rsidRDefault="00BE3BC8" w:rsidP="00BE3BC8">
      <w:pPr>
        <w:pStyle w:val="B2"/>
        <w:rPr>
          <w:lang w:eastAsia="zh-CN"/>
        </w:rPr>
      </w:pPr>
      <w:r>
        <w:rPr>
          <w:rFonts w:hint="eastAsia"/>
          <w:lang w:eastAsia="zh-CN"/>
        </w:rPr>
        <w:t>2</w:t>
      </w:r>
      <w:r>
        <w:rPr>
          <w:lang w:eastAsia="zh-CN"/>
        </w:rPr>
        <w:t>)</w:t>
      </w:r>
      <w:r>
        <w:rPr>
          <w:lang w:eastAsia="zh-CN"/>
        </w:rPr>
        <w:tab/>
      </w:r>
      <w:r>
        <w:t>the PMAE-C substitutes the PEAE-C to register to PAE-S. The PAE-S allocates the PIN client ID</w:t>
      </w:r>
      <w:r w:rsidRPr="0087096D">
        <w:t xml:space="preserve"> </w:t>
      </w:r>
      <w:r w:rsidRPr="006D1C8D">
        <w:t xml:space="preserve">to this </w:t>
      </w:r>
      <w:r>
        <w:t>PEAE-C.</w:t>
      </w:r>
    </w:p>
    <w:p w14:paraId="6D2EA04E" w14:textId="77777777" w:rsidR="00BE3BC8" w:rsidRDefault="00BE3BC8" w:rsidP="00BE3BC8">
      <w:r>
        <w:rPr>
          <w:rFonts w:hint="eastAsia"/>
          <w:lang w:eastAsia="zh-CN"/>
        </w:rPr>
        <w:t>T</w:t>
      </w:r>
      <w:r>
        <w:rPr>
          <w:lang w:eastAsia="zh-CN"/>
        </w:rPr>
        <w:t>he following procedures are defined</w:t>
      </w:r>
      <w:r w:rsidRPr="003259AF">
        <w:t xml:space="preserve"> </w:t>
      </w:r>
      <w:r>
        <w:t xml:space="preserve">for PIN </w:t>
      </w:r>
      <w:r w:rsidRPr="00E139D0">
        <w:t>Registration</w:t>
      </w:r>
      <w:r>
        <w:t xml:space="preserve"> </w:t>
      </w:r>
      <w:r w:rsidR="008540EC">
        <w:t>management</w:t>
      </w:r>
      <w:r>
        <w:t>:</w:t>
      </w:r>
    </w:p>
    <w:p w14:paraId="30C8CA65" w14:textId="77777777" w:rsidR="00BE3BC8" w:rsidRDefault="00BE3BC8" w:rsidP="00BE3BC8">
      <w:pPr>
        <w:pStyle w:val="B1"/>
        <w:rPr>
          <w:lang w:eastAsia="zh-CN"/>
        </w:rPr>
      </w:pPr>
      <w:r>
        <w:rPr>
          <w:rFonts w:hint="eastAsia"/>
          <w:lang w:eastAsia="zh-CN"/>
        </w:rPr>
        <w:t>a</w:t>
      </w:r>
      <w:r>
        <w:rPr>
          <w:lang w:eastAsia="zh-CN"/>
        </w:rPr>
        <w:t>)</w:t>
      </w:r>
      <w:r>
        <w:rPr>
          <w:lang w:eastAsia="zh-CN"/>
        </w:rPr>
        <w:tab/>
      </w:r>
      <w:r w:rsidR="00F52013">
        <w:rPr>
          <w:lang w:eastAsia="zh-CN"/>
        </w:rPr>
        <w:t xml:space="preserve">direct </w:t>
      </w:r>
      <w:r w:rsidRPr="0018695B">
        <w:t xml:space="preserve">PIN registration to </w:t>
      </w:r>
      <w:r>
        <w:t>PAE-S</w:t>
      </w:r>
      <w:r w:rsidRPr="0018695B">
        <w:t xml:space="preserve"> </w:t>
      </w:r>
      <w:r>
        <w:rPr>
          <w:lang w:eastAsia="zh-CN"/>
        </w:rPr>
        <w:t>as specified in clause</w:t>
      </w:r>
      <w:r>
        <w:t> </w:t>
      </w:r>
      <w:r>
        <w:rPr>
          <w:lang w:eastAsia="zh-CN"/>
        </w:rPr>
        <w:t>5.3.2</w:t>
      </w:r>
      <w:r>
        <w:t>;</w:t>
      </w:r>
    </w:p>
    <w:p w14:paraId="22095A7D" w14:textId="77777777" w:rsidR="00BE3BC8" w:rsidRDefault="00BE3BC8" w:rsidP="00BE3BC8">
      <w:pPr>
        <w:pStyle w:val="B1"/>
      </w:pPr>
      <w:r>
        <w:rPr>
          <w:rFonts w:hint="eastAsia"/>
          <w:lang w:eastAsia="zh-CN"/>
        </w:rPr>
        <w:t>b</w:t>
      </w:r>
      <w:r>
        <w:rPr>
          <w:lang w:eastAsia="zh-CN"/>
        </w:rPr>
        <w:t>)</w:t>
      </w:r>
      <w:r>
        <w:rPr>
          <w:lang w:eastAsia="zh-CN"/>
        </w:rPr>
        <w:tab/>
      </w:r>
      <w:r w:rsidR="00F52013">
        <w:rPr>
          <w:lang w:eastAsia="zh-CN"/>
        </w:rPr>
        <w:t xml:space="preserve">indirect </w:t>
      </w:r>
      <w:r>
        <w:t>PIN registration to PAE-S</w:t>
      </w:r>
      <w:r w:rsidRPr="006C48BE">
        <w:rPr>
          <w:lang w:eastAsia="zh-CN"/>
        </w:rPr>
        <w:t xml:space="preserve"> </w:t>
      </w:r>
      <w:r>
        <w:rPr>
          <w:lang w:eastAsia="zh-CN"/>
        </w:rPr>
        <w:t>as specified in clause</w:t>
      </w:r>
      <w:r>
        <w:t> </w:t>
      </w:r>
      <w:r>
        <w:rPr>
          <w:lang w:eastAsia="zh-CN"/>
        </w:rPr>
        <w:t>5.3.3</w:t>
      </w:r>
      <w:r>
        <w:t>;</w:t>
      </w:r>
    </w:p>
    <w:p w14:paraId="5BE1200F" w14:textId="77777777" w:rsidR="008540EC" w:rsidRPr="008540EC" w:rsidRDefault="008540EC" w:rsidP="008540EC">
      <w:pPr>
        <w:pStyle w:val="B1"/>
        <w:rPr>
          <w:lang w:eastAsia="zh-CN"/>
        </w:rPr>
      </w:pPr>
      <w:r>
        <w:rPr>
          <w:lang w:eastAsia="zh-CN"/>
        </w:rPr>
        <w:t>c)</w:t>
      </w:r>
      <w:r>
        <w:rPr>
          <w:lang w:eastAsia="zh-CN"/>
        </w:rPr>
        <w:tab/>
        <w:t xml:space="preserve">direct </w:t>
      </w:r>
      <w:r>
        <w:t xml:space="preserve">PIN deregistration to PAE-S </w:t>
      </w:r>
      <w:r>
        <w:rPr>
          <w:lang w:eastAsia="zh-CN"/>
        </w:rPr>
        <w:t>as specified in claus</w:t>
      </w:r>
      <w:r w:rsidRPr="008540EC">
        <w:rPr>
          <w:lang w:eastAsia="zh-CN"/>
        </w:rPr>
        <w:t>e</w:t>
      </w:r>
      <w:r w:rsidRPr="008540EC">
        <w:t> </w:t>
      </w:r>
      <w:r w:rsidRPr="008540EC">
        <w:rPr>
          <w:lang w:eastAsia="zh-CN"/>
        </w:rPr>
        <w:t>5.3.4;</w:t>
      </w:r>
    </w:p>
    <w:p w14:paraId="6697D78F" w14:textId="77777777" w:rsidR="008540EC" w:rsidRPr="008540EC" w:rsidRDefault="008540EC" w:rsidP="008540EC">
      <w:pPr>
        <w:pStyle w:val="B1"/>
        <w:rPr>
          <w:lang w:eastAsia="zh-CN"/>
        </w:rPr>
      </w:pPr>
      <w:r w:rsidRPr="008540EC">
        <w:rPr>
          <w:lang w:eastAsia="zh-CN"/>
        </w:rPr>
        <w:t>d)</w:t>
      </w:r>
      <w:r w:rsidRPr="008540EC">
        <w:rPr>
          <w:lang w:eastAsia="zh-CN"/>
        </w:rPr>
        <w:tab/>
        <w:t xml:space="preserve">indirect </w:t>
      </w:r>
      <w:r w:rsidRPr="008540EC">
        <w:t xml:space="preserve">PIN deregistration to PAE-S </w:t>
      </w:r>
      <w:r w:rsidRPr="008540EC">
        <w:rPr>
          <w:lang w:eastAsia="zh-CN"/>
        </w:rPr>
        <w:t>as specified in clause</w:t>
      </w:r>
      <w:r w:rsidRPr="008540EC">
        <w:t> </w:t>
      </w:r>
      <w:r w:rsidRPr="008540EC">
        <w:rPr>
          <w:lang w:eastAsia="zh-CN"/>
        </w:rPr>
        <w:t>5.3.5; and</w:t>
      </w:r>
    </w:p>
    <w:p w14:paraId="6A35694E" w14:textId="77777777" w:rsidR="00FC4D18" w:rsidRPr="00FC4D18" w:rsidRDefault="008540EC" w:rsidP="00FC4D18">
      <w:pPr>
        <w:pStyle w:val="B1"/>
      </w:pPr>
      <w:r w:rsidRPr="00FC4D18">
        <w:lastRenderedPageBreak/>
        <w:t>e)</w:t>
      </w:r>
      <w:r w:rsidRPr="00FC4D18">
        <w:tab/>
        <w:t>PIN registration update to PAE-S as specified in clause 5.3.6,</w:t>
      </w:r>
    </w:p>
    <w:p w14:paraId="1E15C5CE" w14:textId="77777777" w:rsidR="00F52013" w:rsidRPr="00F52013" w:rsidRDefault="00F52013" w:rsidP="008540EC">
      <w:pPr>
        <w:pStyle w:val="B1"/>
        <w:ind w:left="0" w:firstLine="0"/>
        <w:rPr>
          <w:lang w:eastAsia="zh-CN"/>
        </w:rPr>
      </w:pPr>
      <w:r>
        <w:rPr>
          <w:rFonts w:hint="eastAsia"/>
          <w:lang w:eastAsia="zh-CN"/>
        </w:rPr>
        <w:t>w</w:t>
      </w:r>
      <w:r>
        <w:rPr>
          <w:lang w:eastAsia="zh-CN"/>
        </w:rPr>
        <w:t xml:space="preserve">herein </w:t>
      </w:r>
      <w:r>
        <w:t xml:space="preserve">the </w:t>
      </w:r>
      <w:r>
        <w:rPr>
          <w:lang w:eastAsia="zh-CN"/>
        </w:rPr>
        <w:t xml:space="preserve">direct </w:t>
      </w:r>
      <w:r>
        <w:t>PIN registration to PAE-S is for PIN peer that is able to communicate with PIN server directly (including PMAE-C, PGAE-C, and PEAE-C), the in</w:t>
      </w:r>
      <w:r>
        <w:rPr>
          <w:lang w:eastAsia="zh-CN"/>
        </w:rPr>
        <w:t xml:space="preserve">direct </w:t>
      </w:r>
      <w:r>
        <w:t>PIN registration to PAE-S is for PIN peer that is not able to communicate with PIN server directly (including PGAE-C and PEAE-C)</w:t>
      </w:r>
      <w:r w:rsidR="008540EC">
        <w:t>,</w:t>
      </w:r>
      <w:r w:rsidR="008540EC" w:rsidRPr="008540EC">
        <w:t xml:space="preserve"> </w:t>
      </w:r>
      <w:r w:rsidR="008540EC">
        <w:t xml:space="preserve">the </w:t>
      </w:r>
      <w:r w:rsidR="008540EC">
        <w:rPr>
          <w:lang w:eastAsia="zh-CN"/>
        </w:rPr>
        <w:t xml:space="preserve">direct </w:t>
      </w:r>
      <w:r w:rsidR="008540EC">
        <w:t>PIN deregistration to PAE-S is for PIN peer that is able to communicate with PIN server directly to deregister (including PMAE-C, PGAE-C, and PEAE-C), the in</w:t>
      </w:r>
      <w:r w:rsidR="008540EC">
        <w:rPr>
          <w:lang w:eastAsia="zh-CN"/>
        </w:rPr>
        <w:t xml:space="preserve">direct </w:t>
      </w:r>
      <w:r w:rsidR="008540EC">
        <w:t>PIN deregistration to PAE-S is for PIN peer that is not able to communicate with PIN server directly to deregister (including PGAE-C, PEAE-C), and the PIN registration update to PAE-S is for</w:t>
      </w:r>
      <w:r w:rsidR="008540EC" w:rsidRPr="00D2741D">
        <w:t xml:space="preserve"> </w:t>
      </w:r>
      <w:r w:rsidR="008540EC">
        <w:t>PIN peer to update the registration status</w:t>
      </w:r>
      <w:r>
        <w:t>.</w:t>
      </w:r>
    </w:p>
    <w:p w14:paraId="44523BF7" w14:textId="77777777" w:rsidR="00BE3BC8" w:rsidRDefault="00BE3BC8" w:rsidP="00BE3BC8">
      <w:pPr>
        <w:pStyle w:val="Heading3"/>
      </w:pPr>
      <w:bookmarkStart w:id="113" w:name="_CR5_3_2"/>
      <w:bookmarkStart w:id="114" w:name="_Toc172038053"/>
      <w:bookmarkEnd w:id="113"/>
      <w:r>
        <w:rPr>
          <w:rFonts w:hint="eastAsia"/>
          <w:lang w:eastAsia="zh-CN"/>
        </w:rPr>
        <w:t>5</w:t>
      </w:r>
      <w:r>
        <w:rPr>
          <w:lang w:eastAsia="zh-CN"/>
        </w:rPr>
        <w:t>.3.2</w:t>
      </w:r>
      <w:r>
        <w:rPr>
          <w:lang w:eastAsia="zh-CN"/>
        </w:rPr>
        <w:tab/>
      </w:r>
      <w:r w:rsidR="00F52013">
        <w:rPr>
          <w:lang w:eastAsia="zh-CN"/>
        </w:rPr>
        <w:t xml:space="preserve">Direct </w:t>
      </w:r>
      <w:r w:rsidRPr="0018695B">
        <w:t xml:space="preserve">PIN registration to </w:t>
      </w:r>
      <w:r>
        <w:t>PAE-S</w:t>
      </w:r>
      <w:bookmarkEnd w:id="114"/>
      <w:r>
        <w:t xml:space="preserve"> </w:t>
      </w:r>
    </w:p>
    <w:p w14:paraId="21D33B30" w14:textId="77777777" w:rsidR="00BE3BC8" w:rsidRDefault="00BE3BC8" w:rsidP="00BE3BC8">
      <w:pPr>
        <w:pStyle w:val="Heading4"/>
        <w:rPr>
          <w:lang w:eastAsia="zh-CN"/>
        </w:rPr>
      </w:pPr>
      <w:bookmarkStart w:id="115" w:name="_CR5_3_2_1"/>
      <w:bookmarkStart w:id="116" w:name="_Toc172038054"/>
      <w:bookmarkEnd w:id="115"/>
      <w:r>
        <w:rPr>
          <w:rFonts w:hint="eastAsia"/>
          <w:lang w:eastAsia="zh-CN"/>
        </w:rPr>
        <w:t>5</w:t>
      </w:r>
      <w:r>
        <w:rPr>
          <w:lang w:eastAsia="zh-CN"/>
        </w:rPr>
        <w:t>.3.2.1</w:t>
      </w:r>
      <w:r>
        <w:rPr>
          <w:lang w:eastAsia="zh-CN"/>
        </w:rPr>
        <w:tab/>
      </w:r>
      <w:r w:rsidR="00F52013">
        <w:t>Requesting entity</w:t>
      </w:r>
      <w:r w:rsidR="002E1C34">
        <w:t xml:space="preserve"> procedure</w:t>
      </w:r>
      <w:bookmarkEnd w:id="116"/>
    </w:p>
    <w:p w14:paraId="3F926CB7" w14:textId="77777777" w:rsidR="00F52013" w:rsidRPr="00F52013" w:rsidRDefault="00F52013" w:rsidP="00BE3BC8">
      <w:r>
        <w:t>The requesting entity can be PMAE-C, PEAE-C, or PGAE-C.</w:t>
      </w:r>
    </w:p>
    <w:p w14:paraId="6F617EDF" w14:textId="77777777" w:rsidR="00BE3BC8" w:rsidRDefault="00BE3BC8" w:rsidP="00BE3BC8">
      <w:r>
        <w:t xml:space="preserve">When the </w:t>
      </w:r>
      <w:r w:rsidR="00F52013">
        <w:t>requesting entity</w:t>
      </w:r>
      <w:r>
        <w:t xml:space="preserve"> needs </w:t>
      </w:r>
      <w:r>
        <w:rPr>
          <w:lang w:eastAsia="zh-CN"/>
        </w:rPr>
        <w:t>to register to the PAE-S</w:t>
      </w:r>
      <w:r w:rsidR="00F52013">
        <w:rPr>
          <w:lang w:eastAsia="zh-CN"/>
        </w:rPr>
        <w:t xml:space="preserve"> directly</w:t>
      </w:r>
      <w:r>
        <w:t xml:space="preserve">, the </w:t>
      </w:r>
      <w:r w:rsidR="00F52013">
        <w:t>requesting entity</w:t>
      </w:r>
      <w:r>
        <w:t xml:space="preserve"> shall generate an HTTP POST request </w:t>
      </w:r>
      <w:r w:rsidRPr="0006242D">
        <w:t>according to p</w:t>
      </w:r>
      <w:r>
        <w:t xml:space="preserve">rocedures as specified in </w:t>
      </w:r>
      <w:r w:rsidRPr="000A20F1">
        <w:t>IETF</w:t>
      </w:r>
      <w:r>
        <w:t> </w:t>
      </w:r>
      <w:r w:rsidRPr="000A20F1">
        <w:t>RFC</w:t>
      </w:r>
      <w:r>
        <w:t> </w:t>
      </w:r>
      <w:r w:rsidR="00F84143">
        <w:t>9110</w:t>
      </w:r>
      <w:r>
        <w:t> </w:t>
      </w:r>
      <w:r w:rsidRPr="0006242D">
        <w:t>[</w:t>
      </w:r>
      <w:r w:rsidR="00325772">
        <w:t>4</w:t>
      </w:r>
      <w:r>
        <w:t xml:space="preserve">]. </w:t>
      </w:r>
      <w:r w:rsidRPr="00684E14">
        <w:t xml:space="preserve">In the </w:t>
      </w:r>
      <w:r>
        <w:t>HTTP POST request</w:t>
      </w:r>
      <w:r w:rsidRPr="00684E14">
        <w:t xml:space="preserve">, the </w:t>
      </w:r>
      <w:r w:rsidR="00F52013">
        <w:t>requesting entity</w:t>
      </w:r>
      <w:r w:rsidRPr="00684E14">
        <w:t>:</w:t>
      </w:r>
    </w:p>
    <w:p w14:paraId="0A4D1B6A" w14:textId="77777777" w:rsidR="00BE3BC8" w:rsidRDefault="00BE3BC8" w:rsidP="00BE3BC8">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PAE-S;</w:t>
      </w:r>
    </w:p>
    <w:p w14:paraId="4B216249" w14:textId="77777777" w:rsidR="00BE3BC8" w:rsidRPr="003731F1" w:rsidRDefault="00BE3BC8" w:rsidP="00BE3BC8">
      <w:pPr>
        <w:pStyle w:val="B1"/>
      </w:pPr>
      <w:r w:rsidRPr="003731F1">
        <w:t>b)</w:t>
      </w:r>
      <w:r w:rsidRPr="003731F1">
        <w:tab/>
        <w:t xml:space="preserve">shall include a Content-Type header field set to </w:t>
      </w:r>
      <w:r>
        <w:t>"</w:t>
      </w:r>
      <w:r w:rsidRPr="003731F1">
        <w:t>application/vnd.3gpp.pinapp-info+xml</w:t>
      </w:r>
      <w:r>
        <w:t>"</w:t>
      </w:r>
      <w:r w:rsidRPr="003731F1">
        <w:t>; and</w:t>
      </w:r>
    </w:p>
    <w:p w14:paraId="5AC46DE0" w14:textId="77777777" w:rsidR="00BE3BC8" w:rsidRDefault="00BE3BC8" w:rsidP="00BE3BC8">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rsidR="00F52013">
        <w:t>pine-</w:t>
      </w:r>
      <w:r>
        <w:t>registration-request</w:t>
      </w:r>
      <w:r w:rsidRPr="0073469F">
        <w:t>&gt;</w:t>
      </w:r>
      <w:r w:rsidRPr="001D4A5C">
        <w:t xml:space="preserve"> element in the &lt;</w:t>
      </w:r>
      <w:r>
        <w:t>pinapp</w:t>
      </w:r>
      <w:r w:rsidRPr="001D4A5C">
        <w:t>-info&gt; root element</w:t>
      </w:r>
      <w:r w:rsidR="002E1C34">
        <w:t xml:space="preserve"> and within the </w:t>
      </w:r>
      <w:r w:rsidR="002E1C34" w:rsidRPr="0073469F">
        <w:t>&lt;</w:t>
      </w:r>
      <w:r w:rsidR="00F52013">
        <w:t>pine-</w:t>
      </w:r>
      <w:r w:rsidR="002E1C34">
        <w:t>registration-request</w:t>
      </w:r>
      <w:r w:rsidR="002E1C34" w:rsidRPr="0073469F">
        <w:t>&gt;</w:t>
      </w:r>
      <w:r w:rsidR="002E1C34" w:rsidRPr="001D4A5C">
        <w:t xml:space="preserve"> element</w:t>
      </w:r>
      <w:r>
        <w:t>:</w:t>
      </w:r>
    </w:p>
    <w:p w14:paraId="3CB7FEAB" w14:textId="77777777" w:rsidR="00BE3BC8" w:rsidRDefault="00BE3BC8" w:rsidP="00BE3BC8">
      <w:pPr>
        <w:pStyle w:val="B2"/>
      </w:pPr>
      <w:r>
        <w:t>1)</w:t>
      </w:r>
      <w:r>
        <w:tab/>
        <w:t>shall include a &lt;</w:t>
      </w:r>
      <w:r>
        <w:rPr>
          <w:lang w:val="en-US"/>
        </w:rPr>
        <w:t>ue-id</w:t>
      </w:r>
      <w:r>
        <w:t xml:space="preserve">&gt; element set to </w:t>
      </w:r>
      <w:r>
        <w:rPr>
          <w:rFonts w:cs="Arial"/>
        </w:rPr>
        <w:t xml:space="preserve">the </w:t>
      </w:r>
      <w:r>
        <w:rPr>
          <w:lang w:val="en-US"/>
        </w:rPr>
        <w:t>identity of the</w:t>
      </w:r>
      <w:r w:rsidRPr="00526FC3">
        <w:rPr>
          <w:rFonts w:cs="Arial"/>
        </w:rPr>
        <w:t xml:space="preserve"> </w:t>
      </w:r>
      <w:bookmarkStart w:id="117" w:name="_Hlk131605449"/>
      <w:r w:rsidR="00F52013">
        <w:t>requesting entity</w:t>
      </w:r>
      <w:r>
        <w:rPr>
          <w:rFonts w:cs="Arial"/>
        </w:rPr>
        <w:t xml:space="preserve"> (i.e. GPSI</w:t>
      </w:r>
      <w:r w:rsidR="00F52013">
        <w:rPr>
          <w:rFonts w:cs="Arial"/>
        </w:rPr>
        <w:t xml:space="preserve"> or </w:t>
      </w:r>
      <w:r w:rsidR="00F52013" w:rsidRPr="00F477AF">
        <w:rPr>
          <w:rFonts w:cs="Arial"/>
        </w:rPr>
        <w:t>identity token</w:t>
      </w:r>
      <w:r>
        <w:rPr>
          <w:rFonts w:cs="Arial"/>
        </w:rPr>
        <w:t>)</w:t>
      </w:r>
      <w:r w:rsidRPr="0073469F">
        <w:t>;</w:t>
      </w:r>
      <w:bookmarkEnd w:id="117"/>
    </w:p>
    <w:p w14:paraId="79B1CD38" w14:textId="77777777" w:rsidR="00BE3BC8" w:rsidRDefault="00BE3BC8" w:rsidP="00BE3BC8">
      <w:pPr>
        <w:pStyle w:val="B2"/>
      </w:pPr>
      <w:r>
        <w:rPr>
          <w:rFonts w:hint="eastAsia"/>
          <w:lang w:eastAsia="zh-CN"/>
        </w:rPr>
        <w:t>2</w:t>
      </w:r>
      <w:r>
        <w:rPr>
          <w:lang w:eastAsia="zh-CN"/>
        </w:rPr>
        <w:t>)</w:t>
      </w:r>
      <w:r>
        <w:rPr>
          <w:lang w:eastAsia="zh-CN"/>
        </w:rPr>
        <w:tab/>
        <w:t>shall include a &lt;s</w:t>
      </w:r>
      <w:r w:rsidRPr="00F477AF">
        <w:t>ecurity</w:t>
      </w:r>
      <w:r>
        <w:t>-</w:t>
      </w:r>
      <w:r w:rsidRPr="00F477AF">
        <w:t>credentials</w:t>
      </w:r>
      <w:r>
        <w:rPr>
          <w:lang w:eastAsia="zh-CN"/>
        </w:rPr>
        <w:t xml:space="preserve">&gt; </w:t>
      </w:r>
      <w:r>
        <w:t>element set to the s</w:t>
      </w:r>
      <w:r w:rsidRPr="006C21C7">
        <w:t xml:space="preserve">ecurity credentials resulting from a successful authorization for </w:t>
      </w:r>
      <w:r>
        <w:t>a</w:t>
      </w:r>
      <w:r w:rsidRPr="006C21C7">
        <w:t xml:space="preserve"> PIN service</w:t>
      </w:r>
      <w:r>
        <w:t>;</w:t>
      </w:r>
    </w:p>
    <w:p w14:paraId="351ADB26" w14:textId="77777777" w:rsidR="00BE3BC8" w:rsidRDefault="00BE3BC8" w:rsidP="00BE3BC8">
      <w:pPr>
        <w:pStyle w:val="B2"/>
        <w:rPr>
          <w:lang w:eastAsia="zh-CN"/>
        </w:rPr>
      </w:pPr>
      <w:r>
        <w:rPr>
          <w:rFonts w:hint="eastAsia"/>
          <w:lang w:eastAsia="zh-CN"/>
        </w:rPr>
        <w:t>3</w:t>
      </w:r>
      <w:r>
        <w:rPr>
          <w:lang w:eastAsia="zh-CN"/>
        </w:rPr>
        <w:t>)</w:t>
      </w:r>
      <w:r>
        <w:rPr>
          <w:lang w:eastAsia="zh-CN"/>
        </w:rPr>
        <w:tab/>
      </w:r>
      <w:r w:rsidR="00F52013" w:rsidRPr="00F52013">
        <w:rPr>
          <w:lang w:eastAsia="zh-CN"/>
        </w:rPr>
        <w:t>shall include a &lt;port-number&gt; element set to the port number of the requesting entity;</w:t>
      </w:r>
      <w:r>
        <w:rPr>
          <w:lang w:eastAsia="zh-CN"/>
        </w:rPr>
        <w:t>;</w:t>
      </w:r>
    </w:p>
    <w:p w14:paraId="625619BE" w14:textId="77777777" w:rsidR="00BE3BC8" w:rsidRDefault="00F52013" w:rsidP="00BE3BC8">
      <w:pPr>
        <w:pStyle w:val="B2"/>
        <w:rPr>
          <w:rFonts w:cs="Arial"/>
        </w:rPr>
      </w:pPr>
      <w:r>
        <w:rPr>
          <w:lang w:eastAsia="zh-CN"/>
        </w:rPr>
        <w:t>4</w:t>
      </w:r>
      <w:r w:rsidR="00BE3BC8">
        <w:rPr>
          <w:lang w:eastAsia="zh-CN"/>
        </w:rPr>
        <w:t>)</w:t>
      </w:r>
      <w:r w:rsidR="00BE3BC8">
        <w:rPr>
          <w:lang w:eastAsia="zh-CN"/>
        </w:rPr>
        <w:tab/>
        <w:t>may include a &lt;</w:t>
      </w:r>
      <w:r w:rsidR="00BE3BC8">
        <w:t>mac-address</w:t>
      </w:r>
      <w:r w:rsidR="00BE3BC8">
        <w:rPr>
          <w:lang w:eastAsia="zh-CN"/>
        </w:rPr>
        <w:t>&gt;</w:t>
      </w:r>
      <w:r w:rsidR="00BE3BC8" w:rsidRPr="00A53922">
        <w:t xml:space="preserve"> </w:t>
      </w:r>
      <w:r w:rsidR="00BE3BC8">
        <w:t>element set to</w:t>
      </w:r>
      <w:r w:rsidR="00BE3BC8" w:rsidRPr="0022326F">
        <w:rPr>
          <w:rFonts w:cs="Arial"/>
        </w:rPr>
        <w:t xml:space="preserve"> </w:t>
      </w:r>
      <w:r w:rsidR="00BE3BC8">
        <w:rPr>
          <w:rFonts w:cs="Arial"/>
        </w:rPr>
        <w:t xml:space="preserve">the </w:t>
      </w:r>
      <w:r w:rsidR="00BE3BC8">
        <w:rPr>
          <w:lang w:val="en-US"/>
        </w:rPr>
        <w:t>MAC address of the</w:t>
      </w:r>
      <w:r w:rsidR="00BE3BC8" w:rsidRPr="00526FC3">
        <w:rPr>
          <w:rFonts w:cs="Arial"/>
        </w:rPr>
        <w:t xml:space="preserve"> </w:t>
      </w:r>
      <w:r w:rsidRPr="00F52013">
        <w:rPr>
          <w:lang w:eastAsia="zh-CN"/>
        </w:rPr>
        <w:t>requesting entity</w:t>
      </w:r>
      <w:r w:rsidR="00BE3BC8">
        <w:rPr>
          <w:rFonts w:cs="Arial"/>
        </w:rPr>
        <w:t>;</w:t>
      </w:r>
    </w:p>
    <w:p w14:paraId="1C267F2B" w14:textId="77777777" w:rsidR="00BE3BC8" w:rsidRDefault="00F52013" w:rsidP="00BE3BC8">
      <w:pPr>
        <w:pStyle w:val="B2"/>
        <w:rPr>
          <w:rFonts w:cs="Arial"/>
        </w:rPr>
      </w:pPr>
      <w:r>
        <w:rPr>
          <w:lang w:eastAsia="zh-CN"/>
        </w:rPr>
        <w:t>5</w:t>
      </w:r>
      <w:r w:rsidR="00BE3BC8">
        <w:rPr>
          <w:lang w:eastAsia="zh-CN"/>
        </w:rPr>
        <w:t>)</w:t>
      </w:r>
      <w:r w:rsidR="00BE3BC8">
        <w:rPr>
          <w:lang w:eastAsia="zh-CN"/>
        </w:rPr>
        <w:tab/>
        <w:t>may include a &lt;</w:t>
      </w:r>
      <w:r w:rsidR="00BE3BC8">
        <w:rPr>
          <w:lang w:val="en-US"/>
        </w:rPr>
        <w:t>v</w:t>
      </w:r>
      <w:r w:rsidR="00BE3BC8" w:rsidRPr="006C21C7">
        <w:rPr>
          <w:lang w:val="en-US"/>
        </w:rPr>
        <w:t>endor</w:t>
      </w:r>
      <w:r w:rsidR="00BE3BC8">
        <w:rPr>
          <w:lang w:val="en-US"/>
        </w:rPr>
        <w:t>-</w:t>
      </w:r>
      <w:r w:rsidR="00BE3BC8" w:rsidRPr="006C21C7">
        <w:rPr>
          <w:lang w:val="en-US"/>
        </w:rPr>
        <w:t>name</w:t>
      </w:r>
      <w:r w:rsidR="00BE3BC8">
        <w:rPr>
          <w:lang w:eastAsia="zh-CN"/>
        </w:rPr>
        <w:t xml:space="preserve">&gt; </w:t>
      </w:r>
      <w:r w:rsidR="00BE3BC8">
        <w:t>element set to</w:t>
      </w:r>
      <w:r w:rsidR="00BE3BC8" w:rsidRPr="0022326F">
        <w:rPr>
          <w:rFonts w:cs="Arial"/>
        </w:rPr>
        <w:t xml:space="preserve"> </w:t>
      </w:r>
      <w:r w:rsidR="00BE3BC8">
        <w:rPr>
          <w:rFonts w:cs="Arial"/>
        </w:rPr>
        <w:t xml:space="preserve">the </w:t>
      </w:r>
      <w:r w:rsidR="00BE3BC8">
        <w:rPr>
          <w:lang w:val="en-US"/>
        </w:rPr>
        <w:t>v</w:t>
      </w:r>
      <w:r w:rsidR="00BE3BC8" w:rsidRPr="006C21C7">
        <w:rPr>
          <w:lang w:val="en-US"/>
        </w:rPr>
        <w:t>endor</w:t>
      </w:r>
      <w:r w:rsidR="00BE3BC8">
        <w:rPr>
          <w:lang w:val="en-US"/>
        </w:rPr>
        <w:t>’s</w:t>
      </w:r>
      <w:r w:rsidR="00BE3BC8" w:rsidRPr="006C21C7">
        <w:rPr>
          <w:lang w:val="en-US"/>
        </w:rPr>
        <w:t xml:space="preserve"> name </w:t>
      </w:r>
      <w:r w:rsidR="00BE3BC8">
        <w:rPr>
          <w:lang w:val="en-US"/>
        </w:rPr>
        <w:t>of the</w:t>
      </w:r>
      <w:r w:rsidR="00BE3BC8" w:rsidRPr="00526FC3">
        <w:rPr>
          <w:rFonts w:cs="Arial"/>
        </w:rPr>
        <w:t xml:space="preserve"> </w:t>
      </w:r>
      <w:r w:rsidRPr="00F52013">
        <w:rPr>
          <w:lang w:eastAsia="zh-CN"/>
        </w:rPr>
        <w:t>requesting entity</w:t>
      </w:r>
      <w:r w:rsidR="00BE3BC8">
        <w:rPr>
          <w:rFonts w:cs="Arial"/>
        </w:rPr>
        <w:t>;</w:t>
      </w:r>
    </w:p>
    <w:p w14:paraId="0BE952BD" w14:textId="77777777" w:rsidR="00BE3BC8" w:rsidRDefault="00F52013" w:rsidP="00BE3BC8">
      <w:pPr>
        <w:pStyle w:val="B2"/>
      </w:pPr>
      <w:r>
        <w:rPr>
          <w:lang w:eastAsia="zh-CN"/>
        </w:rPr>
        <w:t>6</w:t>
      </w:r>
      <w:r w:rsidR="00BE3BC8">
        <w:rPr>
          <w:lang w:eastAsia="zh-CN"/>
        </w:rPr>
        <w:t>)</w:t>
      </w:r>
      <w:r w:rsidR="00BE3BC8">
        <w:rPr>
          <w:lang w:eastAsia="zh-CN"/>
        </w:rPr>
        <w:tab/>
        <w:t>may include a &lt;</w:t>
      </w:r>
      <w:r w:rsidR="00BE3BC8">
        <w:t>d</w:t>
      </w:r>
      <w:r w:rsidR="00BE3BC8" w:rsidRPr="003E3DDE">
        <w:t>evice</w:t>
      </w:r>
      <w:r w:rsidR="00BE3BC8">
        <w:t>-</w:t>
      </w:r>
      <w:r w:rsidR="00BE3BC8" w:rsidRPr="003E3DDE">
        <w:t>description</w:t>
      </w:r>
      <w:r w:rsidR="00BE3BC8">
        <w:rPr>
          <w:lang w:eastAsia="zh-CN"/>
        </w:rPr>
        <w:t xml:space="preserve">&gt; </w:t>
      </w:r>
      <w:r w:rsidR="00BE3BC8">
        <w:t>element set to</w:t>
      </w:r>
      <w:r w:rsidR="00BE3BC8" w:rsidRPr="0022326F">
        <w:rPr>
          <w:rFonts w:cs="Arial"/>
        </w:rPr>
        <w:t xml:space="preserve"> </w:t>
      </w:r>
      <w:r w:rsidR="00BE3BC8">
        <w:rPr>
          <w:rFonts w:cs="Arial"/>
        </w:rPr>
        <w:t>the</w:t>
      </w:r>
      <w:r w:rsidR="00BE3BC8">
        <w:t xml:space="preserve"> </w:t>
      </w:r>
      <w:r w:rsidR="00BE3BC8" w:rsidRPr="003E3DDE">
        <w:t>description</w:t>
      </w:r>
      <w:r w:rsidR="00BE3BC8">
        <w:t xml:space="preserve"> of the </w:t>
      </w:r>
      <w:r w:rsidRPr="00F52013">
        <w:rPr>
          <w:lang w:eastAsia="zh-CN"/>
        </w:rPr>
        <w:t>requesting entity</w:t>
      </w:r>
      <w:r w:rsidR="00BE3BC8">
        <w:t>; and</w:t>
      </w:r>
    </w:p>
    <w:p w14:paraId="1117E665" w14:textId="77777777" w:rsidR="00BE3BC8" w:rsidRDefault="00F52013" w:rsidP="00BE3BC8">
      <w:pPr>
        <w:pStyle w:val="B2"/>
      </w:pPr>
      <w:r>
        <w:rPr>
          <w:lang w:eastAsia="zh-CN"/>
        </w:rPr>
        <w:t>7</w:t>
      </w:r>
      <w:r w:rsidR="00BE3BC8">
        <w:rPr>
          <w:lang w:eastAsia="zh-CN"/>
        </w:rPr>
        <w:t>)</w:t>
      </w:r>
      <w:r w:rsidR="00BE3BC8">
        <w:rPr>
          <w:lang w:eastAsia="zh-CN"/>
        </w:rPr>
        <w:tab/>
        <w:t>may include a &lt;</w:t>
      </w:r>
      <w:r w:rsidR="00BE3BC8">
        <w:t>pine-a</w:t>
      </w:r>
      <w:r w:rsidR="00BE3BC8" w:rsidRPr="00FA67A7">
        <w:t>ddress</w:t>
      </w:r>
      <w:r w:rsidR="00BE3BC8">
        <w:rPr>
          <w:lang w:eastAsia="zh-CN"/>
        </w:rPr>
        <w:t xml:space="preserve">&gt; </w:t>
      </w:r>
      <w:r w:rsidR="00BE3BC8">
        <w:t>element set to</w:t>
      </w:r>
      <w:r w:rsidR="00BE3BC8" w:rsidRPr="0022326F">
        <w:rPr>
          <w:rFonts w:cs="Arial"/>
        </w:rPr>
        <w:t xml:space="preserve"> </w:t>
      </w:r>
      <w:r w:rsidR="00BE3BC8">
        <w:rPr>
          <w:rFonts w:cs="Arial"/>
        </w:rPr>
        <w:t>the</w:t>
      </w:r>
      <w:r w:rsidR="00BE3BC8">
        <w:t xml:space="preserve"> </w:t>
      </w:r>
      <w:r w:rsidR="00BE3BC8" w:rsidRPr="00FA67A7">
        <w:t>IP address</w:t>
      </w:r>
      <w:r w:rsidR="00BE3BC8">
        <w:t xml:space="preserve"> of the </w:t>
      </w:r>
      <w:r w:rsidRPr="00F52013">
        <w:rPr>
          <w:lang w:eastAsia="zh-CN"/>
        </w:rPr>
        <w:t>requesting entity</w:t>
      </w:r>
      <w:r w:rsidR="00BE3BC8" w:rsidRPr="00FA67A7">
        <w:rPr>
          <w:rFonts w:cs="Arial"/>
        </w:rPr>
        <w:t xml:space="preserve"> </w:t>
      </w:r>
      <w:r w:rsidR="00BE3BC8">
        <w:rPr>
          <w:rFonts w:cs="Arial"/>
        </w:rPr>
        <w:t xml:space="preserve">if available in the </w:t>
      </w:r>
      <w:r w:rsidRPr="00F52013">
        <w:rPr>
          <w:lang w:eastAsia="zh-CN"/>
        </w:rPr>
        <w:t>requesting entity</w:t>
      </w:r>
      <w:r>
        <w:t>;</w:t>
      </w:r>
    </w:p>
    <w:p w14:paraId="5CEE59FA" w14:textId="77777777" w:rsidR="00F52013" w:rsidRDefault="00F52013" w:rsidP="00F52013">
      <w:pPr>
        <w:pStyle w:val="B2"/>
        <w:rPr>
          <w:rFonts w:cs="Arial"/>
        </w:rPr>
      </w:pPr>
      <w:r>
        <w:t>8)</w:t>
      </w:r>
      <w:r>
        <w:tab/>
        <w:t xml:space="preserve">may </w:t>
      </w:r>
      <w:r>
        <w:rPr>
          <w:lang w:eastAsia="zh-CN"/>
        </w:rPr>
        <w:t>include a &lt;</w:t>
      </w:r>
      <w:r>
        <w:t>pine-capabilities</w:t>
      </w:r>
      <w:r>
        <w:rPr>
          <w:lang w:eastAsia="zh-CN"/>
        </w:rPr>
        <w:t xml:space="preserve">&gt; </w:t>
      </w:r>
      <w:r>
        <w:t>element set to</w:t>
      </w:r>
      <w:r>
        <w:rPr>
          <w:rFonts w:cs="Arial"/>
        </w:rPr>
        <w:t xml:space="preserve"> </w:t>
      </w:r>
      <w:r>
        <w:t>capabilities</w:t>
      </w:r>
      <w:r w:rsidRPr="00CA3A50">
        <w:rPr>
          <w:rFonts w:cs="Arial"/>
        </w:rPr>
        <w:t xml:space="preserve"> </w:t>
      </w:r>
      <w:r>
        <w:rPr>
          <w:rFonts w:cs="Arial"/>
        </w:rPr>
        <w:t xml:space="preserve">information that </w:t>
      </w:r>
      <w:r w:rsidRPr="00CA3A50">
        <w:rPr>
          <w:rFonts w:cs="Arial"/>
        </w:rPr>
        <w:t xml:space="preserve">whether the </w:t>
      </w:r>
      <w:r>
        <w:rPr>
          <w:rFonts w:cs="Arial"/>
        </w:rPr>
        <w:t>requesting entity</w:t>
      </w:r>
      <w:r w:rsidRPr="00CA3A50">
        <w:rPr>
          <w:rFonts w:cs="Arial"/>
        </w:rPr>
        <w:t xml:space="preserve"> is capable </w:t>
      </w:r>
      <w:r>
        <w:rPr>
          <w:rFonts w:cs="Arial"/>
        </w:rPr>
        <w:t>to act as</w:t>
      </w:r>
      <w:r w:rsidRPr="00CA3A50">
        <w:rPr>
          <w:rFonts w:cs="Arial"/>
        </w:rPr>
        <w:t xml:space="preserve"> a PM</w:t>
      </w:r>
      <w:r>
        <w:rPr>
          <w:rFonts w:cs="Arial"/>
        </w:rPr>
        <w:t>AE-</w:t>
      </w:r>
      <w:r w:rsidRPr="00CA3A50">
        <w:rPr>
          <w:rFonts w:cs="Arial"/>
        </w:rPr>
        <w:t>C, a P</w:t>
      </w:r>
      <w:r>
        <w:rPr>
          <w:rFonts w:cs="Arial"/>
        </w:rPr>
        <w:t>GAE-C,</w:t>
      </w:r>
      <w:r w:rsidRPr="00CA3A50">
        <w:rPr>
          <w:rFonts w:cs="Arial"/>
        </w:rPr>
        <w:t xml:space="preserve"> or both</w:t>
      </w:r>
      <w:r>
        <w:rPr>
          <w:rFonts w:cs="Arial"/>
        </w:rPr>
        <w:t>;</w:t>
      </w:r>
    </w:p>
    <w:p w14:paraId="3EFEA8E2" w14:textId="77777777" w:rsidR="001234E3" w:rsidRDefault="00F52013" w:rsidP="00BE3BC8">
      <w:pPr>
        <w:pStyle w:val="B2"/>
        <w:rPr>
          <w:lang w:eastAsia="zh-CN"/>
        </w:rPr>
      </w:pPr>
      <w:r>
        <w:t>9)</w:t>
      </w:r>
      <w:r>
        <w:tab/>
        <w:t>may include a &lt;maximum-number-of-pines&gt; element set to</w:t>
      </w:r>
      <w:r>
        <w:rPr>
          <w:rFonts w:cs="Arial"/>
        </w:rPr>
        <w:t xml:space="preserve"> </w:t>
      </w:r>
      <w:r>
        <w:rPr>
          <w:lang w:eastAsia="zh-CN"/>
        </w:rPr>
        <w:t xml:space="preserve">the maximum number of the PEAE-C that can be managed by the requesting entity </w:t>
      </w:r>
      <w:r w:rsidRPr="007A3857">
        <w:rPr>
          <w:lang w:eastAsia="zh-CN"/>
        </w:rPr>
        <w:t>simultaneously</w:t>
      </w:r>
      <w:r>
        <w:rPr>
          <w:lang w:eastAsia="zh-CN"/>
        </w:rPr>
        <w:t xml:space="preserve"> (only for PMAE-C and PGAE-C)</w:t>
      </w:r>
      <w:r w:rsidR="001234E3">
        <w:rPr>
          <w:lang w:eastAsia="zh-CN"/>
        </w:rPr>
        <w:t>; and</w:t>
      </w:r>
    </w:p>
    <w:p w14:paraId="4AA1B081" w14:textId="77777777" w:rsidR="00F52013" w:rsidRDefault="001234E3" w:rsidP="00BE3BC8">
      <w:pPr>
        <w:pStyle w:val="B2"/>
      </w:pPr>
      <w:r>
        <w:rPr>
          <w:lang w:eastAsia="zh-CN"/>
        </w:rPr>
        <w:t>10)</w:t>
      </w:r>
      <w:r>
        <w:rPr>
          <w:lang w:eastAsia="zh-CN"/>
        </w:rPr>
        <w:tab/>
      </w:r>
      <w:r>
        <w:t>may include a &lt;pin-service-info&gt; element set to</w:t>
      </w:r>
      <w:r>
        <w:rPr>
          <w:rFonts w:cs="Arial"/>
        </w:rPr>
        <w:t xml:space="preserve"> </w:t>
      </w:r>
      <w:r>
        <w:rPr>
          <w:lang w:eastAsia="zh-CN"/>
        </w:rPr>
        <w:t>the PIN service information that the r</w:t>
      </w:r>
      <w:r>
        <w:t>equesting entity can provide</w:t>
      </w:r>
      <w:r w:rsidR="00F52013" w:rsidRPr="00CA3A50">
        <w:rPr>
          <w:rFonts w:cs="Arial"/>
        </w:rPr>
        <w:t>.</w:t>
      </w:r>
    </w:p>
    <w:p w14:paraId="37FD2CDD" w14:textId="77777777" w:rsidR="00BE3BC8" w:rsidRDefault="00BE3BC8" w:rsidP="00503B45">
      <w:pPr>
        <w:rPr>
          <w:lang w:eastAsia="zh-CN"/>
        </w:rPr>
      </w:pPr>
      <w:r>
        <w:t xml:space="preserve">The </w:t>
      </w:r>
      <w:r w:rsidR="00F52013">
        <w:t>requesting entity</w:t>
      </w:r>
      <w:r>
        <w:t xml:space="preserve"> shall send the generated HTTP POST request towards the PAE-S according to </w:t>
      </w:r>
      <w:r w:rsidRPr="000A20F1">
        <w:t>IETF</w:t>
      </w:r>
      <w:r>
        <w:t> </w:t>
      </w:r>
      <w:r w:rsidRPr="000A20F1">
        <w:t>RFC</w:t>
      </w:r>
      <w:r>
        <w:t> </w:t>
      </w:r>
      <w:r w:rsidR="00F84143">
        <w:t>9110</w:t>
      </w:r>
      <w:r>
        <w:t> </w:t>
      </w:r>
      <w:r w:rsidRPr="0006242D">
        <w:t>[</w:t>
      </w:r>
      <w:r w:rsidR="00325772">
        <w:t>4</w:t>
      </w:r>
      <w:r>
        <w:t>]</w:t>
      </w:r>
      <w:r>
        <w:rPr>
          <w:rFonts w:hint="eastAsia"/>
          <w:lang w:eastAsia="zh-CN"/>
        </w:rPr>
        <w:t>.</w:t>
      </w:r>
    </w:p>
    <w:p w14:paraId="06AEF8A0" w14:textId="77777777" w:rsidR="002E1C34" w:rsidRDefault="002E1C34" w:rsidP="002E1C34">
      <w:r w:rsidRPr="00554F63">
        <w:rPr>
          <w:lang w:eastAsia="zh-CN"/>
        </w:rPr>
        <w:t>U</w:t>
      </w:r>
      <w:r>
        <w:rPr>
          <w:lang w:eastAsia="zh-CN"/>
        </w:rPr>
        <w:t>p</w:t>
      </w:r>
      <w:r>
        <w:rPr>
          <w:lang w:eastAsia="x-none"/>
        </w:rPr>
        <w:t xml:space="preserve">on reception of an </w:t>
      </w:r>
      <w:r w:rsidRPr="00554F63">
        <w:t>HTTP 200 (OK) response message</w:t>
      </w:r>
      <w:r>
        <w:t xml:space="preserve"> containing:</w:t>
      </w:r>
    </w:p>
    <w:p w14:paraId="0184B98B" w14:textId="77777777" w:rsidR="002E1C34" w:rsidRDefault="002E1C34" w:rsidP="002E1C34">
      <w:pPr>
        <w:pStyle w:val="B1"/>
      </w:pPr>
      <w:r>
        <w:t>a)</w:t>
      </w:r>
      <w:r>
        <w:tab/>
        <w:t>a Content-Type header field set to "application/vnd.3gpp.pinapp-info+xml"; and</w:t>
      </w:r>
    </w:p>
    <w:p w14:paraId="5BCEAB70" w14:textId="77777777" w:rsidR="002E1C34" w:rsidRDefault="002E1C34" w:rsidP="002E1C34">
      <w:pPr>
        <w:pStyle w:val="B1"/>
      </w:pPr>
      <w:r>
        <w:t>b)</w:t>
      </w:r>
      <w:r>
        <w:tab/>
        <w:t>an application/vnd.3gpp.pinapp-info+xml MIME body with a &lt;</w:t>
      </w:r>
      <w:r w:rsidR="00F52013">
        <w:t>pine-</w:t>
      </w:r>
      <w:r>
        <w:t xml:space="preserve">registration-accept&gt; </w:t>
      </w:r>
      <w:r w:rsidRPr="00FB41A4">
        <w:t>element in the &lt;</w:t>
      </w:r>
      <w:r>
        <w:t>pinapp</w:t>
      </w:r>
      <w:r w:rsidRPr="00FB41A4">
        <w:t xml:space="preserve">-info&gt; </w:t>
      </w:r>
      <w:r>
        <w:t>root element,</w:t>
      </w:r>
    </w:p>
    <w:p w14:paraId="2293CC65" w14:textId="77777777" w:rsidR="00F52013" w:rsidRDefault="002E1C34" w:rsidP="002E1C34">
      <w:r>
        <w:t xml:space="preserve">the </w:t>
      </w:r>
      <w:r w:rsidR="00F52013">
        <w:t>requesting entity</w:t>
      </w:r>
      <w:r>
        <w:t xml:space="preserve"> shall</w:t>
      </w:r>
      <w:r w:rsidR="00F52013">
        <w:t>:</w:t>
      </w:r>
    </w:p>
    <w:p w14:paraId="1B15026E" w14:textId="77777777" w:rsidR="00F52013" w:rsidRDefault="00F52013" w:rsidP="00F52013">
      <w:pPr>
        <w:pStyle w:val="B1"/>
      </w:pPr>
      <w:r>
        <w:lastRenderedPageBreak/>
        <w:t>a)</w:t>
      </w:r>
      <w:r>
        <w:tab/>
        <w:t>if the requesting entity is registered as a PMAE-C based on the &lt;role-of-pemc&gt; element in the &lt;pine-registration-accept&gt; element, store the assigned PIN client ID</w:t>
      </w:r>
      <w:r>
        <w:rPr>
          <w:lang w:eastAsia="zh-CN"/>
        </w:rPr>
        <w:t xml:space="preserve">, </w:t>
      </w:r>
      <w:r>
        <w:t xml:space="preserve">and consider the direct PIN registration to PAE-S is complete. the requesting entity may further initiate a </w:t>
      </w:r>
      <w:r w:rsidRPr="002C2573">
        <w:t>PIN creation procedure</w:t>
      </w:r>
      <w:r>
        <w:t xml:space="preserve"> as specified in clause 5.4.2;</w:t>
      </w:r>
    </w:p>
    <w:p w14:paraId="100AF13C" w14:textId="77777777" w:rsidR="00F52013" w:rsidRDefault="00F52013" w:rsidP="00F52013">
      <w:pPr>
        <w:pStyle w:val="B1"/>
      </w:pPr>
      <w:r>
        <w:t>b)</w:t>
      </w:r>
      <w:r>
        <w:tab/>
        <w:t>if the requesting entity is registered as a PGAE-C based on the &lt;role-of-pegc&gt; element in the &lt;pine-registration-accept&gt; element, store the assigned PIN client ID</w:t>
      </w:r>
      <w:r>
        <w:rPr>
          <w:lang w:eastAsia="zh-CN"/>
        </w:rPr>
        <w:t xml:space="preserve">, </w:t>
      </w:r>
      <w:r>
        <w:t>and consider the direct PIN registration to PAE-S is complete. The requesting entity may initiate a</w:t>
      </w:r>
      <w:r w:rsidRPr="00113912">
        <w:t xml:space="preserve"> PIN discovery procedure</w:t>
      </w:r>
      <w:r>
        <w:t xml:space="preserve"> as specified in clause 5.4.4; and</w:t>
      </w:r>
    </w:p>
    <w:p w14:paraId="0ED531EA" w14:textId="77777777" w:rsidR="00F52013" w:rsidRDefault="00F52013" w:rsidP="00F52013">
      <w:pPr>
        <w:pStyle w:val="B1"/>
      </w:pPr>
      <w:r>
        <w:t>c)</w:t>
      </w:r>
      <w:r>
        <w:tab/>
        <w:t xml:space="preserve">if the requesting entity is registered as a PEAE-C (i.e. not include the </w:t>
      </w:r>
      <w:r>
        <w:rPr>
          <w:lang w:eastAsia="zh-CN"/>
        </w:rPr>
        <w:t>&lt;</w:t>
      </w:r>
      <w:r>
        <w:t>pine-capabilities</w:t>
      </w:r>
      <w:r>
        <w:rPr>
          <w:lang w:eastAsia="zh-CN"/>
        </w:rPr>
        <w:t xml:space="preserve">&gt; </w:t>
      </w:r>
      <w:r>
        <w:t>element), store the assigned PIN client ID</w:t>
      </w:r>
      <w:r>
        <w:rPr>
          <w:lang w:eastAsia="zh-CN"/>
        </w:rPr>
        <w:t xml:space="preserve">, </w:t>
      </w:r>
      <w:r>
        <w:t>and consider the direct PIN registration to PAE-S is complete. The requesting entity may initiate a</w:t>
      </w:r>
      <w:r w:rsidRPr="00113912">
        <w:t xml:space="preserve"> PIN discovery procedure</w:t>
      </w:r>
      <w:r>
        <w:t xml:space="preserve"> as specified in clause 5.4.4.</w:t>
      </w:r>
    </w:p>
    <w:p w14:paraId="23E88A71" w14:textId="77777777" w:rsidR="002E1C34" w:rsidRDefault="002E1C34" w:rsidP="002E1C34">
      <w:r w:rsidRPr="00554F63">
        <w:rPr>
          <w:lang w:eastAsia="zh-CN"/>
        </w:rPr>
        <w:t>U</w:t>
      </w:r>
      <w:r>
        <w:rPr>
          <w:lang w:eastAsia="zh-CN"/>
        </w:rPr>
        <w:t>p</w:t>
      </w:r>
      <w:r>
        <w:rPr>
          <w:lang w:eastAsia="x-none"/>
        </w:rPr>
        <w:t xml:space="preserve">on reception of an </w:t>
      </w:r>
      <w:r w:rsidRPr="00554F63">
        <w:t xml:space="preserve">HTTP </w:t>
      </w:r>
      <w:r>
        <w:t>403 (Forbidden)</w:t>
      </w:r>
      <w:r w:rsidRPr="00554F63">
        <w:t xml:space="preserve"> response message</w:t>
      </w:r>
      <w:r>
        <w:t xml:space="preserve"> containing:</w:t>
      </w:r>
    </w:p>
    <w:p w14:paraId="2B13DFE0" w14:textId="77777777" w:rsidR="002E1C34" w:rsidRDefault="002E1C34" w:rsidP="002E1C34">
      <w:pPr>
        <w:pStyle w:val="B1"/>
      </w:pPr>
      <w:r>
        <w:t>a)</w:t>
      </w:r>
      <w:r>
        <w:tab/>
        <w:t>a Content-Type header field set to "application/vnd.3gpp.pinapp-info+xml"; and</w:t>
      </w:r>
    </w:p>
    <w:p w14:paraId="34807183" w14:textId="77777777" w:rsidR="002E1C34" w:rsidRDefault="002E1C34" w:rsidP="002E1C34">
      <w:pPr>
        <w:pStyle w:val="B1"/>
      </w:pPr>
      <w:r>
        <w:t>b)</w:t>
      </w:r>
      <w:r>
        <w:tab/>
        <w:t>an application/vnd.3gpp.pinapp-info+xml MIME body with a &lt;</w:t>
      </w:r>
      <w:r w:rsidR="00F52013">
        <w:t>pine-</w:t>
      </w:r>
      <w:r>
        <w:t xml:space="preserve">registration-reject&gt; </w:t>
      </w:r>
      <w:r w:rsidRPr="00FB41A4">
        <w:t>element in the &lt;</w:t>
      </w:r>
      <w:r>
        <w:t>pinapp</w:t>
      </w:r>
      <w:r w:rsidRPr="00FB41A4">
        <w:t xml:space="preserve">-info&gt; </w:t>
      </w:r>
      <w:r>
        <w:t>root element,</w:t>
      </w:r>
    </w:p>
    <w:p w14:paraId="3E8F7FF6" w14:textId="77777777" w:rsidR="002E1C34" w:rsidRPr="003521F8" w:rsidRDefault="002E1C34" w:rsidP="002E1C34">
      <w:pPr>
        <w:rPr>
          <w:lang w:eastAsia="zh-CN"/>
        </w:rPr>
      </w:pPr>
      <w:r>
        <w:t xml:space="preserve">the </w:t>
      </w:r>
      <w:r w:rsidR="00F52013">
        <w:t>requesting entity</w:t>
      </w:r>
      <w:r>
        <w:t xml:space="preserve"> shall consider the </w:t>
      </w:r>
      <w:r w:rsidR="00F52013">
        <w:t xml:space="preserve">direct </w:t>
      </w:r>
      <w:r w:rsidRPr="00A9356A">
        <w:t xml:space="preserve">PIN registration to </w:t>
      </w:r>
      <w:r>
        <w:t>PAE-S</w:t>
      </w:r>
      <w:r w:rsidRPr="007B05CC">
        <w:t xml:space="preserve"> </w:t>
      </w:r>
      <w:r>
        <w:t>is rejected by the PAE-S.</w:t>
      </w:r>
    </w:p>
    <w:p w14:paraId="222CE440" w14:textId="77777777" w:rsidR="002E1C34" w:rsidRDefault="002E1C34" w:rsidP="002E1C34">
      <w:pPr>
        <w:pStyle w:val="Heading4"/>
        <w:rPr>
          <w:lang w:eastAsia="zh-CN"/>
        </w:rPr>
      </w:pPr>
      <w:bookmarkStart w:id="118" w:name="_CR5_3_2_2"/>
      <w:bookmarkStart w:id="119" w:name="_Toc172038055"/>
      <w:bookmarkEnd w:id="118"/>
      <w:r>
        <w:rPr>
          <w:rFonts w:hint="eastAsia"/>
          <w:lang w:eastAsia="zh-CN"/>
        </w:rPr>
        <w:t>5</w:t>
      </w:r>
      <w:r>
        <w:rPr>
          <w:lang w:eastAsia="zh-CN"/>
        </w:rPr>
        <w:t>.3.2.2</w:t>
      </w:r>
      <w:r>
        <w:rPr>
          <w:lang w:eastAsia="zh-CN"/>
        </w:rPr>
        <w:tab/>
      </w:r>
      <w:r>
        <w:t>PAE-S procedure</w:t>
      </w:r>
      <w:bookmarkEnd w:id="119"/>
    </w:p>
    <w:p w14:paraId="2F3D2399" w14:textId="77777777" w:rsidR="00BE3BC8" w:rsidRDefault="00BE3BC8" w:rsidP="00BE3BC8">
      <w:r>
        <w:rPr>
          <w:lang w:eastAsia="x-none"/>
        </w:rPr>
        <w:t>Upon reception of an HTTP POST request</w:t>
      </w:r>
      <w:r w:rsidRPr="005025FB">
        <w:t xml:space="preserve"> </w:t>
      </w:r>
      <w:r>
        <w:t>message containing:</w:t>
      </w:r>
    </w:p>
    <w:p w14:paraId="578B6ED6" w14:textId="77777777" w:rsidR="00BE3BC8" w:rsidRDefault="00BE3BC8" w:rsidP="00BE3BC8">
      <w:pPr>
        <w:pStyle w:val="B1"/>
      </w:pPr>
      <w:r>
        <w:t>a)</w:t>
      </w:r>
      <w:r>
        <w:tab/>
        <w:t>a Content-Type header field set to "application/vnd.3gpp.pinapp-info+xml"; and</w:t>
      </w:r>
    </w:p>
    <w:p w14:paraId="1B27E1CF" w14:textId="77777777" w:rsidR="00BE3BC8" w:rsidRDefault="00BE3BC8" w:rsidP="00BE3BC8">
      <w:pPr>
        <w:pStyle w:val="B1"/>
      </w:pPr>
      <w:r>
        <w:t>b)</w:t>
      </w:r>
      <w:r>
        <w:tab/>
        <w:t>an application/vnd.3gpp.pinapp-info+xml MIME body with a &lt;</w:t>
      </w:r>
      <w:r w:rsidR="00F52013">
        <w:t>pine-</w:t>
      </w:r>
      <w:r>
        <w:t xml:space="preserve">registration-request&gt; </w:t>
      </w:r>
      <w:r w:rsidRPr="00FB41A4">
        <w:t>element in the &lt;</w:t>
      </w:r>
      <w:r>
        <w:t>pinapp</w:t>
      </w:r>
      <w:r w:rsidRPr="00FB41A4">
        <w:t xml:space="preserve">-info&gt; </w:t>
      </w:r>
      <w:r>
        <w:t>root element,</w:t>
      </w:r>
    </w:p>
    <w:p w14:paraId="640E8269" w14:textId="77777777" w:rsidR="00BE3BC8" w:rsidRDefault="00BE3BC8" w:rsidP="00BE3BC8">
      <w:pPr>
        <w:rPr>
          <w:lang w:eastAsia="zh-CN"/>
        </w:rPr>
      </w:pPr>
      <w:r>
        <w:t xml:space="preserve">the </w:t>
      </w:r>
      <w:bookmarkStart w:id="120" w:name="_Hlk132828016"/>
      <w:r>
        <w:t xml:space="preserve">PAE-S shall </w:t>
      </w:r>
      <w:r>
        <w:rPr>
          <w:lang w:eastAsia="zh-CN"/>
        </w:rPr>
        <w:t xml:space="preserve">check whether the </w:t>
      </w:r>
      <w:r w:rsidR="00F52013">
        <w:t>requesting entity</w:t>
      </w:r>
      <w:r>
        <w:rPr>
          <w:lang w:eastAsia="zh-CN"/>
        </w:rPr>
        <w:t xml:space="preserve"> identified by the </w:t>
      </w:r>
      <w:r w:rsidR="00F52013">
        <w:rPr>
          <w:lang w:eastAsia="zh-CN"/>
        </w:rPr>
        <w:t>&lt;ue-id&gt; element</w:t>
      </w:r>
      <w:r>
        <w:rPr>
          <w:lang w:eastAsia="zh-CN"/>
        </w:rPr>
        <w:t xml:space="preserve"> is authorized to be </w:t>
      </w:r>
      <w:r w:rsidR="00F52013">
        <w:rPr>
          <w:lang w:eastAsia="zh-CN"/>
        </w:rPr>
        <w:t>the requested role</w:t>
      </w:r>
      <w:r>
        <w:rPr>
          <w:lang w:eastAsia="zh-CN"/>
        </w:rPr>
        <w:t xml:space="preserve"> of a PIN</w:t>
      </w:r>
      <w:bookmarkEnd w:id="120"/>
      <w:r>
        <w:rPr>
          <w:lang w:eastAsia="zh-CN"/>
        </w:rPr>
        <w:t xml:space="preserve">. </w:t>
      </w:r>
    </w:p>
    <w:p w14:paraId="1BADE989" w14:textId="77777777" w:rsidR="002E1C34" w:rsidRDefault="002E1C34" w:rsidP="002E1C34">
      <w:r>
        <w:t xml:space="preserve">If </w:t>
      </w:r>
      <w:r>
        <w:rPr>
          <w:lang w:eastAsia="zh-CN"/>
        </w:rPr>
        <w:t xml:space="preserve">the PEAE-C identified by the </w:t>
      </w:r>
      <w:r w:rsidR="00F52013">
        <w:rPr>
          <w:lang w:eastAsia="zh-CN"/>
        </w:rPr>
        <w:t>&lt;ue-id&gt; element is authorized to be the requested role of a PIN</w:t>
      </w:r>
      <w:r>
        <w:t>, PAE-S shall:</w:t>
      </w:r>
    </w:p>
    <w:p w14:paraId="79E4FC1E" w14:textId="77777777" w:rsidR="002E1C34" w:rsidRDefault="002E1C34" w:rsidP="002E1C34">
      <w:pPr>
        <w:pStyle w:val="B1"/>
      </w:pPr>
      <w:r>
        <w:rPr>
          <w:rFonts w:hint="eastAsia"/>
          <w:lang w:eastAsia="zh-CN"/>
        </w:rPr>
        <w:t>a</w:t>
      </w:r>
      <w:r>
        <w:rPr>
          <w:lang w:eastAsia="zh-CN"/>
        </w:rPr>
        <w:t>)</w:t>
      </w:r>
      <w:r>
        <w:rPr>
          <w:lang w:eastAsia="zh-CN"/>
        </w:rPr>
        <w:tab/>
      </w:r>
      <w:r w:rsidRPr="00554F63">
        <w:t xml:space="preserve">generate an HTTP 200 (OK) response according to </w:t>
      </w:r>
      <w:r w:rsidRPr="002847DD">
        <w:t>IETF</w:t>
      </w:r>
      <w:r>
        <w:t> </w:t>
      </w:r>
      <w:r w:rsidRPr="002847DD">
        <w:t>RFC</w:t>
      </w:r>
      <w:r>
        <w:t> </w:t>
      </w:r>
      <w:r w:rsidR="00F84143">
        <w:t>9110</w:t>
      </w:r>
      <w:r>
        <w:t> </w:t>
      </w:r>
      <w:r w:rsidRPr="00554F63">
        <w:t>[</w:t>
      </w:r>
      <w:r>
        <w:t>4</w:t>
      </w:r>
      <w:r w:rsidRPr="00554F63">
        <w:t xml:space="preserve">]. In the HTTP 200 (OK) response message, the </w:t>
      </w:r>
      <w:r w:rsidR="00F52013">
        <w:t>PAE-S</w:t>
      </w:r>
      <w:r w:rsidRPr="00554F63">
        <w:t>:</w:t>
      </w:r>
    </w:p>
    <w:p w14:paraId="60A8F273" w14:textId="77777777" w:rsidR="002E1C34" w:rsidRDefault="002E1C34" w:rsidP="002E1C34">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4C6A00D1" w14:textId="77777777" w:rsidR="002E1C34" w:rsidRDefault="002E1C34" w:rsidP="002E1C34">
      <w:pPr>
        <w:pStyle w:val="B2"/>
      </w:pPr>
      <w:r>
        <w:t>2)</w:t>
      </w:r>
      <w:r>
        <w:tab/>
      </w:r>
      <w:r w:rsidRPr="004E7BF5">
        <w:t>shall include an application/vnd.3gpp.</w:t>
      </w:r>
      <w:r>
        <w:t>pinapp</w:t>
      </w:r>
      <w:r w:rsidRPr="004E7BF5">
        <w:t xml:space="preserve">-info+xml MIME body </w:t>
      </w:r>
      <w:r>
        <w:t xml:space="preserve">with a </w:t>
      </w:r>
      <w:r w:rsidRPr="00A23C86">
        <w:t>&lt;</w:t>
      </w:r>
      <w:r w:rsidR="00F52013">
        <w:t>pine-</w:t>
      </w:r>
      <w:r>
        <w:t>registration-accept</w:t>
      </w:r>
      <w:r w:rsidRPr="00A23C86">
        <w:t>&gt;</w:t>
      </w:r>
      <w:r w:rsidRPr="004E7BF5">
        <w:t xml:space="preserve"> element</w:t>
      </w:r>
      <w:r>
        <w:t xml:space="preserve"> </w:t>
      </w:r>
      <w:r w:rsidRPr="004E7BF5">
        <w:t>in the &lt;</w:t>
      </w:r>
      <w:r>
        <w:t>pinapp</w:t>
      </w:r>
      <w:r w:rsidRPr="004E7BF5">
        <w:t>-info&gt; root element</w:t>
      </w:r>
      <w:r>
        <w:t xml:space="preserve"> and within the </w:t>
      </w:r>
      <w:r w:rsidRPr="0073469F">
        <w:t>&lt;</w:t>
      </w:r>
      <w:r w:rsidR="00F52013">
        <w:t>pine-</w:t>
      </w:r>
      <w:r>
        <w:t>registration-accept</w:t>
      </w:r>
      <w:r w:rsidRPr="0073469F">
        <w:t>&gt;</w:t>
      </w:r>
      <w:r w:rsidRPr="001D4A5C">
        <w:t xml:space="preserve"> element</w:t>
      </w:r>
      <w:r w:rsidRPr="004E7BF5">
        <w:t>:</w:t>
      </w:r>
    </w:p>
    <w:p w14:paraId="19AE2001" w14:textId="77777777" w:rsidR="002E1C34" w:rsidRDefault="002E1C34" w:rsidP="002E1C34">
      <w:pPr>
        <w:pStyle w:val="B3"/>
      </w:pPr>
      <w:r>
        <w:t>i)</w:t>
      </w:r>
      <w:r>
        <w:tab/>
        <w:t>shall include a &lt;pin-</w:t>
      </w:r>
      <w:r w:rsidRPr="004E665F">
        <w:t>client</w:t>
      </w:r>
      <w:r>
        <w:t>-id&gt; element</w:t>
      </w:r>
      <w:r w:rsidRPr="004E665F">
        <w:t xml:space="preserve"> </w:t>
      </w:r>
      <w:r w:rsidRPr="004E7BF5">
        <w:t>set to the</w:t>
      </w:r>
      <w:r>
        <w:t xml:space="preserve"> assigned PIN client ID of the PEAE-C; and</w:t>
      </w:r>
    </w:p>
    <w:p w14:paraId="480E842E" w14:textId="77777777" w:rsidR="00F52013" w:rsidRDefault="002E1C34" w:rsidP="002E1C34">
      <w:pPr>
        <w:pStyle w:val="B3"/>
        <w:rPr>
          <w:lang w:eastAsia="zh-CN"/>
        </w:rPr>
      </w:pPr>
      <w:r>
        <w:rPr>
          <w:rFonts w:hint="eastAsia"/>
          <w:lang w:eastAsia="zh-CN"/>
        </w:rPr>
        <w:t>i</w:t>
      </w:r>
      <w:r>
        <w:rPr>
          <w:lang w:eastAsia="zh-CN"/>
        </w:rPr>
        <w:t>i)</w:t>
      </w:r>
      <w:r>
        <w:rPr>
          <w:lang w:eastAsia="zh-CN"/>
        </w:rPr>
        <w:tab/>
      </w:r>
      <w:r w:rsidR="00F52013" w:rsidRPr="00F52013">
        <w:rPr>
          <w:lang w:eastAsia="zh-CN"/>
        </w:rPr>
        <w:t>may include a &lt;role-of-pemc&gt; element set to indication that the requesting entity has successfully registered to be a PMAE-C; and</w:t>
      </w:r>
      <w:r w:rsidR="00F52013" w:rsidRPr="00F52013" w:rsidDel="00F52013">
        <w:rPr>
          <w:lang w:eastAsia="zh-CN"/>
        </w:rPr>
        <w:t xml:space="preserve"> </w:t>
      </w:r>
    </w:p>
    <w:p w14:paraId="6FF1ACEE" w14:textId="77777777" w:rsidR="002E1C34" w:rsidRDefault="00F52013" w:rsidP="002E1C34">
      <w:pPr>
        <w:pStyle w:val="B3"/>
        <w:rPr>
          <w:lang w:eastAsia="zh-CN"/>
        </w:rPr>
      </w:pPr>
      <w:r>
        <w:t>iii)</w:t>
      </w:r>
      <w:r>
        <w:tab/>
        <w:t>may include a &lt;role-of-pegc&gt; element set to indication that</w:t>
      </w:r>
      <w:r w:rsidRPr="00F477AF">
        <w:t xml:space="preserve"> </w:t>
      </w:r>
      <w:r>
        <w:t>the requesting entity has successfully registered to be a PGAE-C</w:t>
      </w:r>
      <w:r w:rsidR="002E1C34">
        <w:t>; and</w:t>
      </w:r>
    </w:p>
    <w:p w14:paraId="25840699" w14:textId="77777777" w:rsidR="002E1C34" w:rsidRPr="00F45295" w:rsidRDefault="002E1C34" w:rsidP="002E1C34">
      <w:pPr>
        <w:pStyle w:val="B1"/>
      </w:pPr>
      <w:r>
        <w:rPr>
          <w:rFonts w:hint="eastAsia"/>
          <w:lang w:eastAsia="zh-CN"/>
        </w:rPr>
        <w:t>b</w:t>
      </w:r>
      <w:r>
        <w:rPr>
          <w:lang w:eastAsia="zh-CN"/>
        </w:rPr>
        <w:t>)</w:t>
      </w:r>
      <w:r>
        <w:rPr>
          <w:lang w:eastAsia="zh-CN"/>
        </w:rPr>
        <w:tab/>
      </w:r>
      <w:r w:rsidRPr="00554F63">
        <w:rPr>
          <w:lang w:eastAsia="zh-CN"/>
        </w:rPr>
        <w:t xml:space="preserve">send the HTTP 200 (OK) response towards the </w:t>
      </w:r>
      <w:r>
        <w:rPr>
          <w:lang w:eastAsia="zh-CN"/>
        </w:rPr>
        <w:t>PE</w:t>
      </w:r>
      <w:r w:rsidRPr="00554F63">
        <w:rPr>
          <w:lang w:eastAsia="zh-CN"/>
        </w:rPr>
        <w:t>AE-</w:t>
      </w:r>
      <w:r>
        <w:rPr>
          <w:lang w:eastAsia="zh-CN"/>
        </w:rPr>
        <w:t>C.</w:t>
      </w:r>
    </w:p>
    <w:p w14:paraId="54FDD0DB" w14:textId="77777777" w:rsidR="00F52013" w:rsidRDefault="00F52013" w:rsidP="00F52013">
      <w:r>
        <w:t xml:space="preserve">If </w:t>
      </w:r>
      <w:r>
        <w:rPr>
          <w:lang w:eastAsia="zh-CN"/>
        </w:rPr>
        <w:t>the PEAE-C identified by the &lt;ue-id&gt; element is not authorized to be the requested role of a PIN</w:t>
      </w:r>
      <w:r>
        <w:t>, PAE-S shall:</w:t>
      </w:r>
    </w:p>
    <w:p w14:paraId="28424105" w14:textId="77777777" w:rsidR="002E1C34" w:rsidRDefault="002E1C34" w:rsidP="002E1C34">
      <w:pPr>
        <w:pStyle w:val="B1"/>
      </w:pPr>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r w:rsidR="00F84143">
        <w:t>9110</w:t>
      </w:r>
      <w:r>
        <w:t> </w:t>
      </w:r>
      <w:r w:rsidRPr="00554F63">
        <w:t>[</w:t>
      </w:r>
      <w:r>
        <w:t>4</w:t>
      </w:r>
      <w:r w:rsidRPr="00554F63">
        <w:t xml:space="preserve">]. In the </w:t>
      </w:r>
      <w:r>
        <w:t>403 (Forbidden)</w:t>
      </w:r>
      <w:r w:rsidRPr="00554F63">
        <w:t xml:space="preserve"> response message, the </w:t>
      </w:r>
      <w:r w:rsidR="00F52013">
        <w:t>PAE-S</w:t>
      </w:r>
      <w:r w:rsidRPr="00554F63">
        <w:t>:</w:t>
      </w:r>
    </w:p>
    <w:p w14:paraId="10C52008" w14:textId="77777777" w:rsidR="002E1C34" w:rsidRDefault="002E1C34" w:rsidP="002E1C34">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756A83C2" w14:textId="77777777" w:rsidR="002E1C34" w:rsidRDefault="002E1C34" w:rsidP="002E1C34">
      <w:pPr>
        <w:pStyle w:val="B2"/>
      </w:pPr>
      <w:r>
        <w:t>2)</w:t>
      </w:r>
      <w:r>
        <w:tab/>
      </w:r>
      <w:r w:rsidRPr="004E7BF5">
        <w:t>shall include an application/vnd.3gpp.</w:t>
      </w:r>
      <w:r>
        <w:t>pinapp</w:t>
      </w:r>
      <w:r w:rsidRPr="004E7BF5">
        <w:t xml:space="preserve">-info+xml MIME body </w:t>
      </w:r>
      <w:r>
        <w:t xml:space="preserve">with a </w:t>
      </w:r>
      <w:r w:rsidRPr="00A23C86">
        <w:t>&lt;</w:t>
      </w:r>
      <w:r w:rsidR="00F52013">
        <w:t>pine-</w:t>
      </w:r>
      <w:r>
        <w:t>registration-reject</w:t>
      </w:r>
      <w:r w:rsidRPr="00A23C86">
        <w:t>&gt;</w:t>
      </w:r>
      <w:r w:rsidRPr="004E7BF5">
        <w:t xml:space="preserve"> element</w:t>
      </w:r>
      <w:r>
        <w:t xml:space="preserve"> </w:t>
      </w:r>
      <w:r w:rsidRPr="004E7BF5">
        <w:t>in the &lt;</w:t>
      </w:r>
      <w:r>
        <w:t>pinapp</w:t>
      </w:r>
      <w:r w:rsidRPr="004E7BF5">
        <w:t>-info&gt; root element</w:t>
      </w:r>
      <w:r>
        <w:t xml:space="preserve"> and within the </w:t>
      </w:r>
      <w:r w:rsidRPr="0073469F">
        <w:t>&lt;</w:t>
      </w:r>
      <w:r w:rsidR="00F52013">
        <w:t>pine-</w:t>
      </w:r>
      <w:r>
        <w:t>registration-reject</w:t>
      </w:r>
      <w:r w:rsidRPr="0073469F">
        <w:t>&gt;</w:t>
      </w:r>
      <w:r w:rsidRPr="001D4A5C">
        <w:t xml:space="preserve"> element</w:t>
      </w:r>
      <w:r w:rsidRPr="004E7BF5">
        <w:t>:</w:t>
      </w:r>
    </w:p>
    <w:p w14:paraId="124D93CE" w14:textId="77777777" w:rsidR="002E1C34" w:rsidRDefault="002E1C34" w:rsidP="002E1C34">
      <w:pPr>
        <w:pStyle w:val="B3"/>
        <w:rPr>
          <w:lang w:eastAsia="zh-CN"/>
        </w:rPr>
      </w:pPr>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rsidR="00F52013">
        <w:t xml:space="preserve">direct </w:t>
      </w:r>
      <w:r w:rsidRPr="0018695B">
        <w:t xml:space="preserve">PIN registration to </w:t>
      </w:r>
      <w:r>
        <w:t>PAE-S</w:t>
      </w:r>
      <w:r w:rsidRPr="0018695B">
        <w:t xml:space="preserve"> </w:t>
      </w:r>
      <w:r w:rsidRPr="00654FEF">
        <w:t>failure</w:t>
      </w:r>
      <w:r>
        <w:t>; and</w:t>
      </w:r>
    </w:p>
    <w:p w14:paraId="452BEFB9" w14:textId="77777777" w:rsidR="002E1C34" w:rsidRDefault="002E1C34" w:rsidP="002E1C34">
      <w:pPr>
        <w:pStyle w:val="B1"/>
        <w:rPr>
          <w:lang w:eastAsia="zh-CN"/>
        </w:rPr>
      </w:pPr>
      <w:r>
        <w:rPr>
          <w:rFonts w:hint="eastAsia"/>
          <w:lang w:eastAsia="zh-CN"/>
        </w:rPr>
        <w:lastRenderedPageBreak/>
        <w:t>b</w:t>
      </w:r>
      <w:r>
        <w:rPr>
          <w:lang w:eastAsia="zh-CN"/>
        </w:rPr>
        <w:t>)</w:t>
      </w:r>
      <w:r>
        <w:rPr>
          <w:lang w:eastAsia="zh-CN"/>
        </w:rPr>
        <w:tab/>
      </w:r>
      <w:r w:rsidRPr="00554F63">
        <w:rPr>
          <w:lang w:eastAsia="zh-CN"/>
        </w:rPr>
        <w:t xml:space="preserve">send the HTTP </w:t>
      </w:r>
      <w:r>
        <w:t>403 (Forbidden)</w:t>
      </w:r>
      <w:r w:rsidRPr="00554F63">
        <w:rPr>
          <w:lang w:eastAsia="zh-CN"/>
        </w:rPr>
        <w:t xml:space="preserve"> response towards the </w:t>
      </w:r>
      <w:r w:rsidR="00F52013">
        <w:rPr>
          <w:lang w:eastAsia="zh-CN"/>
        </w:rPr>
        <w:t>requesting entity</w:t>
      </w:r>
      <w:r>
        <w:rPr>
          <w:lang w:eastAsia="zh-CN"/>
        </w:rPr>
        <w:t>.</w:t>
      </w:r>
    </w:p>
    <w:p w14:paraId="4198544A" w14:textId="77777777" w:rsidR="0099643B" w:rsidRDefault="0099643B" w:rsidP="0099643B">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0BE66AAF" w14:textId="77777777" w:rsidR="0099643B" w:rsidRPr="007D3511" w:rsidRDefault="0099643B" w:rsidP="0099643B">
      <w:pPr>
        <w:pStyle w:val="B1"/>
        <w:rPr>
          <w:lang w:eastAsia="zh-CN"/>
        </w:rPr>
      </w:pPr>
      <w:r>
        <w:rPr>
          <w:rFonts w:hint="eastAsia"/>
          <w:lang w:eastAsia="zh-CN"/>
        </w:rPr>
        <w:t>0</w:t>
      </w:r>
      <w:r>
        <w:rPr>
          <w:lang w:eastAsia="zh-CN"/>
        </w:rPr>
        <w:tab/>
        <w:t>Protocol error, unspecified;</w:t>
      </w:r>
    </w:p>
    <w:p w14:paraId="21978036" w14:textId="77777777" w:rsidR="0099643B" w:rsidRDefault="0099643B" w:rsidP="0099643B">
      <w:pPr>
        <w:pStyle w:val="B1"/>
        <w:rPr>
          <w:lang w:eastAsia="zh-CN"/>
        </w:rPr>
      </w:pPr>
      <w:r>
        <w:rPr>
          <w:lang w:eastAsia="zh-CN"/>
        </w:rPr>
        <w:t>1</w:t>
      </w:r>
      <w:r>
        <w:rPr>
          <w:lang w:eastAsia="zh-CN"/>
        </w:rPr>
        <w:tab/>
      </w:r>
      <w:r w:rsidRPr="007D3511">
        <w:rPr>
          <w:lang w:eastAsia="zh-CN"/>
        </w:rPr>
        <w:t>Operation not allowed</w:t>
      </w:r>
      <w:r>
        <w:rPr>
          <w:lang w:eastAsia="zh-CN"/>
        </w:rPr>
        <w:t>;</w:t>
      </w:r>
    </w:p>
    <w:p w14:paraId="4C1E59C7" w14:textId="77777777" w:rsidR="0099643B" w:rsidRDefault="0099643B" w:rsidP="0099643B">
      <w:pPr>
        <w:pStyle w:val="B1"/>
        <w:rPr>
          <w:lang w:eastAsia="zh-CN"/>
        </w:rPr>
      </w:pPr>
      <w:r>
        <w:rPr>
          <w:rFonts w:hint="eastAsia"/>
          <w:lang w:eastAsia="zh-CN"/>
        </w:rPr>
        <w:t>3</w:t>
      </w:r>
      <w:r>
        <w:rPr>
          <w:lang w:eastAsia="zh-CN"/>
        </w:rPr>
        <w:tab/>
      </w:r>
      <w:r w:rsidRPr="007D3511">
        <w:rPr>
          <w:lang w:eastAsia="x-none"/>
        </w:rPr>
        <w:t>Authorization failure</w:t>
      </w:r>
      <w:r>
        <w:rPr>
          <w:rFonts w:hint="eastAsia"/>
          <w:lang w:eastAsia="zh-CN"/>
        </w:rPr>
        <w:t>;</w:t>
      </w:r>
    </w:p>
    <w:p w14:paraId="4367100B" w14:textId="77777777" w:rsidR="0099643B" w:rsidRDefault="0099643B" w:rsidP="0099643B">
      <w:pPr>
        <w:pStyle w:val="B1"/>
        <w:rPr>
          <w:lang w:eastAsia="zh-CN"/>
        </w:rPr>
      </w:pPr>
      <w:r>
        <w:rPr>
          <w:rFonts w:hint="eastAsia"/>
          <w:lang w:eastAsia="zh-CN"/>
        </w:rPr>
        <w:t>4</w:t>
      </w:r>
      <w:r>
        <w:rPr>
          <w:lang w:eastAsia="zh-CN"/>
        </w:rPr>
        <w:tab/>
      </w:r>
      <w:r>
        <w:rPr>
          <w:rFonts w:hint="eastAsia"/>
          <w:lang w:eastAsia="zh-CN"/>
        </w:rPr>
        <w:t xml:space="preserve">Maximum number of PINE is reached; </w:t>
      </w:r>
    </w:p>
    <w:p w14:paraId="63DF4D49" w14:textId="77777777" w:rsidR="0099643B" w:rsidRDefault="0099643B" w:rsidP="0099643B">
      <w:pPr>
        <w:pStyle w:val="B1"/>
        <w:rPr>
          <w:lang w:eastAsia="zh-CN"/>
        </w:rPr>
      </w:pPr>
      <w:r>
        <w:rPr>
          <w:rFonts w:hint="eastAsia"/>
          <w:lang w:eastAsia="zh-CN"/>
        </w:rPr>
        <w:t>6</w:t>
      </w:r>
      <w:r>
        <w:rPr>
          <w:lang w:eastAsia="zh-CN"/>
        </w:rPr>
        <w:tab/>
      </w:r>
      <w:r>
        <w:rPr>
          <w:rFonts w:hint="eastAsia"/>
          <w:lang w:eastAsia="zh-CN"/>
        </w:rPr>
        <w:t>Maximum number of service is reached</w:t>
      </w:r>
      <w:r>
        <w:rPr>
          <w:lang w:eastAsia="zh-CN"/>
        </w:rPr>
        <w:t>;</w:t>
      </w:r>
      <w:r w:rsidRPr="00C37465">
        <w:rPr>
          <w:rFonts w:hint="eastAsia"/>
          <w:lang w:eastAsia="zh-CN"/>
        </w:rPr>
        <w:t xml:space="preserve"> </w:t>
      </w:r>
      <w:r>
        <w:rPr>
          <w:rFonts w:hint="eastAsia"/>
          <w:lang w:eastAsia="zh-CN"/>
        </w:rPr>
        <w:t>and</w:t>
      </w:r>
    </w:p>
    <w:p w14:paraId="08A4DAD1" w14:textId="77777777" w:rsidR="0099643B" w:rsidRPr="002E1C34" w:rsidRDefault="0099643B" w:rsidP="0099643B">
      <w:pPr>
        <w:pStyle w:val="B1"/>
        <w:rPr>
          <w:lang w:eastAsia="zh-CN"/>
        </w:rPr>
      </w:pPr>
      <w:r>
        <w:rPr>
          <w:lang w:eastAsia="zh-CN"/>
        </w:rPr>
        <w:t>7</w:t>
      </w:r>
      <w:r>
        <w:tab/>
      </w:r>
      <w:r>
        <w:rPr>
          <w:lang w:eastAsia="zh-CN"/>
        </w:rPr>
        <w:t>P</w:t>
      </w:r>
      <w:r w:rsidRPr="00625746">
        <w:rPr>
          <w:lang w:eastAsia="zh-CN"/>
        </w:rPr>
        <w:t>ermanently denied</w:t>
      </w:r>
      <w:r>
        <w:rPr>
          <w:lang w:eastAsia="zh-CN"/>
        </w:rPr>
        <w:t>.</w:t>
      </w:r>
    </w:p>
    <w:p w14:paraId="376B299E" w14:textId="77777777" w:rsidR="00BE3BC8" w:rsidRDefault="00BE3BC8" w:rsidP="00BE3BC8">
      <w:pPr>
        <w:pStyle w:val="Heading3"/>
      </w:pPr>
      <w:bookmarkStart w:id="121" w:name="_CR5_3_3"/>
      <w:bookmarkStart w:id="122" w:name="_Toc172038056"/>
      <w:bookmarkEnd w:id="121"/>
      <w:r>
        <w:rPr>
          <w:rFonts w:hint="eastAsia"/>
          <w:lang w:eastAsia="zh-CN"/>
        </w:rPr>
        <w:t>5</w:t>
      </w:r>
      <w:r>
        <w:rPr>
          <w:lang w:eastAsia="zh-CN"/>
        </w:rPr>
        <w:t>.3.3</w:t>
      </w:r>
      <w:r>
        <w:rPr>
          <w:lang w:eastAsia="zh-CN"/>
        </w:rPr>
        <w:tab/>
      </w:r>
      <w:r w:rsidR="00F52013">
        <w:rPr>
          <w:lang w:eastAsia="zh-CN"/>
        </w:rPr>
        <w:t xml:space="preserve">Indirect </w:t>
      </w:r>
      <w:r>
        <w:t>PIN registration to PAE-S</w:t>
      </w:r>
      <w:bookmarkEnd w:id="122"/>
    </w:p>
    <w:p w14:paraId="252853E3" w14:textId="77777777" w:rsidR="00F52013" w:rsidRDefault="00F52013" w:rsidP="00F52013">
      <w:pPr>
        <w:pStyle w:val="Heading4"/>
      </w:pPr>
      <w:bookmarkStart w:id="123" w:name="_CR5_3_3_1"/>
      <w:bookmarkStart w:id="124" w:name="_Toc172038057"/>
      <w:bookmarkStart w:id="125" w:name="_Hlk141117504"/>
      <w:bookmarkEnd w:id="123"/>
      <w:r>
        <w:rPr>
          <w:lang w:eastAsia="zh-CN"/>
        </w:rPr>
        <w:t>5.3.3.1</w:t>
      </w:r>
      <w:r>
        <w:rPr>
          <w:lang w:eastAsia="zh-CN"/>
        </w:rPr>
        <w:tab/>
      </w:r>
      <w:r>
        <w:t>Requesting entity procedure</w:t>
      </w:r>
      <w:bookmarkEnd w:id="124"/>
    </w:p>
    <w:p w14:paraId="1726FBDE" w14:textId="77777777" w:rsidR="00F52013" w:rsidRDefault="00F52013" w:rsidP="00F52013">
      <w:r>
        <w:t>The requesting entity can be PEAE-C or PGAE-C.</w:t>
      </w:r>
    </w:p>
    <w:p w14:paraId="4D99234D" w14:textId="77777777" w:rsidR="00F52013" w:rsidRDefault="00F52013" w:rsidP="00F52013">
      <w:r>
        <w:t xml:space="preserve">When the requesting entity needs </w:t>
      </w:r>
      <w:r>
        <w:rPr>
          <w:lang w:eastAsia="zh-CN"/>
        </w:rPr>
        <w:t>to register to the PAE-S via PMAE-C</w:t>
      </w:r>
      <w:r>
        <w:t>, the requesting entity shall generate an HTTP POST request according to procedures as specified in IETF RFC </w:t>
      </w:r>
      <w:r w:rsidR="00F84143">
        <w:t>9110</w:t>
      </w:r>
      <w:r>
        <w:t> [4]. In the HTTP POST request, the requesting entity:</w:t>
      </w:r>
    </w:p>
    <w:p w14:paraId="06EC2EE5" w14:textId="77777777" w:rsidR="00F52013" w:rsidRDefault="00F52013" w:rsidP="00F52013">
      <w:pPr>
        <w:pStyle w:val="B1"/>
        <w:rPr>
          <w:lang w:eastAsia="zh-CN"/>
        </w:rPr>
      </w:pPr>
      <w:r>
        <w:rPr>
          <w:lang w:eastAsia="zh-CN"/>
        </w:rPr>
        <w:t>a)</w:t>
      </w:r>
      <w:r>
        <w:rPr>
          <w:lang w:eastAsia="zh-CN"/>
        </w:rPr>
        <w:tab/>
        <w:t xml:space="preserve">shall set the Request-URI to the URI of </w:t>
      </w:r>
      <w:r w:rsidR="00D017C6">
        <w:rPr>
          <w:lang w:eastAsia="zh-CN"/>
        </w:rPr>
        <w:t>PMAE-C</w:t>
      </w:r>
      <w:r>
        <w:rPr>
          <w:lang w:eastAsia="zh-CN"/>
        </w:rPr>
        <w:t>;</w:t>
      </w:r>
    </w:p>
    <w:p w14:paraId="2DCFCC94" w14:textId="77777777" w:rsidR="00F52013" w:rsidRDefault="00F52013" w:rsidP="00F52013">
      <w:pPr>
        <w:pStyle w:val="B1"/>
      </w:pPr>
      <w:r>
        <w:t>b)</w:t>
      </w:r>
      <w:r>
        <w:tab/>
        <w:t>shall include a Content-Type header field set to "application/vnd.3gpp.pinapp-info+xml"; and</w:t>
      </w:r>
    </w:p>
    <w:p w14:paraId="17E804E3" w14:textId="77777777" w:rsidR="00F52013" w:rsidRDefault="00F52013" w:rsidP="00F52013">
      <w:pPr>
        <w:pStyle w:val="B1"/>
      </w:pPr>
      <w:r>
        <w:t>c)</w:t>
      </w:r>
      <w:r>
        <w:tab/>
        <w:t>shall include an application/vnd.3gpp.pinapp-info+xml MIME body with a &lt;pine-registration-request&gt; element in the &lt;pinapp-info&gt; root element and within the &lt;pine-registration-request&gt; element:</w:t>
      </w:r>
    </w:p>
    <w:p w14:paraId="3B103801" w14:textId="77777777" w:rsidR="00F52013" w:rsidRDefault="00F52013" w:rsidP="00F52013">
      <w:pPr>
        <w:pStyle w:val="B2"/>
      </w:pPr>
      <w:r>
        <w:t>1)</w:t>
      </w:r>
      <w:r>
        <w:tab/>
        <w:t>shall include a &lt;</w:t>
      </w:r>
      <w:r>
        <w:rPr>
          <w:lang w:val="en-US"/>
        </w:rPr>
        <w:t>ue-id</w:t>
      </w:r>
      <w:r>
        <w:t xml:space="preserve">&gt; element set to </w:t>
      </w:r>
      <w:r>
        <w:rPr>
          <w:rFonts w:cs="Arial"/>
        </w:rPr>
        <w:t xml:space="preserve">the </w:t>
      </w:r>
      <w:r>
        <w:rPr>
          <w:lang w:val="en-US"/>
        </w:rPr>
        <w:t>identity of the</w:t>
      </w:r>
      <w:r>
        <w:rPr>
          <w:rFonts w:cs="Arial"/>
          <w:lang w:val="en-US"/>
        </w:rPr>
        <w:t xml:space="preserve"> </w:t>
      </w:r>
      <w:r>
        <w:t>requesting entity</w:t>
      </w:r>
      <w:r>
        <w:rPr>
          <w:rFonts w:cs="Arial"/>
        </w:rPr>
        <w:t xml:space="preserve"> (i.e. GPSI)</w:t>
      </w:r>
      <w:r>
        <w:t>;</w:t>
      </w:r>
    </w:p>
    <w:p w14:paraId="78415966" w14:textId="77777777" w:rsidR="00F52013" w:rsidRDefault="00F52013" w:rsidP="00F52013">
      <w:pPr>
        <w:pStyle w:val="B2"/>
      </w:pPr>
      <w:r>
        <w:rPr>
          <w:lang w:eastAsia="zh-CN"/>
        </w:rPr>
        <w:t>2)</w:t>
      </w:r>
      <w:r>
        <w:rPr>
          <w:lang w:eastAsia="zh-CN"/>
        </w:rPr>
        <w:tab/>
        <w:t>shall include a &lt;s</w:t>
      </w:r>
      <w:r>
        <w:t>ecurity-credentials</w:t>
      </w:r>
      <w:r>
        <w:rPr>
          <w:lang w:eastAsia="zh-CN"/>
        </w:rPr>
        <w:t xml:space="preserve">&gt; </w:t>
      </w:r>
      <w:r>
        <w:t>element set to the security credentials resulting from a successful authorization for a PIN service;</w:t>
      </w:r>
    </w:p>
    <w:p w14:paraId="7E0F927D" w14:textId="77777777" w:rsidR="00F52013" w:rsidRPr="00664645" w:rsidRDefault="00F52013" w:rsidP="00F52013">
      <w:pPr>
        <w:pStyle w:val="B2"/>
        <w:rPr>
          <w:lang w:eastAsia="zh-CN"/>
        </w:rPr>
      </w:pPr>
      <w:r>
        <w:rPr>
          <w:rFonts w:hint="eastAsia"/>
          <w:lang w:eastAsia="zh-CN"/>
        </w:rPr>
        <w:t>3</w:t>
      </w:r>
      <w:r>
        <w:rPr>
          <w:lang w:eastAsia="zh-CN"/>
        </w:rPr>
        <w:t>)</w:t>
      </w:r>
      <w:r>
        <w:rPr>
          <w:lang w:eastAsia="zh-CN"/>
        </w:rPr>
        <w:tab/>
        <w:t>shall include a &lt;p</w:t>
      </w:r>
      <w:r w:rsidRPr="00664645">
        <w:rPr>
          <w:lang w:eastAsia="zh-CN"/>
        </w:rPr>
        <w:t>ort</w:t>
      </w:r>
      <w:r>
        <w:rPr>
          <w:lang w:eastAsia="zh-CN"/>
        </w:rPr>
        <w:t>-</w:t>
      </w:r>
      <w:r w:rsidRPr="00664645">
        <w:rPr>
          <w:lang w:eastAsia="zh-CN"/>
        </w:rPr>
        <w:t>number</w:t>
      </w:r>
      <w:r>
        <w:rPr>
          <w:lang w:eastAsia="zh-CN"/>
        </w:rPr>
        <w:t xml:space="preserve">&gt; </w:t>
      </w:r>
      <w:r>
        <w:t>element set to the p</w:t>
      </w:r>
      <w:r w:rsidRPr="00664645">
        <w:t xml:space="preserve">ort number of </w:t>
      </w:r>
      <w:r>
        <w:t>the requesting entity;</w:t>
      </w:r>
    </w:p>
    <w:p w14:paraId="3673D01A" w14:textId="77777777" w:rsidR="00F52013" w:rsidRDefault="00F52013" w:rsidP="00F52013">
      <w:pPr>
        <w:pStyle w:val="B2"/>
        <w:rPr>
          <w:rFonts w:cs="Arial"/>
        </w:rPr>
      </w:pPr>
      <w:r>
        <w:rPr>
          <w:lang w:eastAsia="zh-CN"/>
        </w:rPr>
        <w:t>4)</w:t>
      </w:r>
      <w:r>
        <w:rPr>
          <w:lang w:eastAsia="zh-CN"/>
        </w:rPr>
        <w:tab/>
        <w:t>may include a &lt;</w:t>
      </w:r>
      <w:r>
        <w:t>mac-address</w:t>
      </w:r>
      <w:r>
        <w:rPr>
          <w:lang w:eastAsia="zh-CN"/>
        </w:rPr>
        <w:t>&gt;</w:t>
      </w:r>
      <w:r>
        <w:t xml:space="preserve"> element set to</w:t>
      </w:r>
      <w:r>
        <w:rPr>
          <w:rFonts w:cs="Arial"/>
        </w:rPr>
        <w:t xml:space="preserve"> the </w:t>
      </w:r>
      <w:r>
        <w:rPr>
          <w:lang w:val="en-US"/>
        </w:rPr>
        <w:t>MAC address of the</w:t>
      </w:r>
      <w:r>
        <w:rPr>
          <w:rFonts w:cs="Arial"/>
          <w:lang w:val="en-US"/>
        </w:rPr>
        <w:t xml:space="preserve"> </w:t>
      </w:r>
      <w:r>
        <w:t>requesting entity</w:t>
      </w:r>
      <w:r>
        <w:rPr>
          <w:rFonts w:cs="Arial"/>
        </w:rPr>
        <w:t>;</w:t>
      </w:r>
    </w:p>
    <w:p w14:paraId="140357AE" w14:textId="77777777" w:rsidR="00F52013" w:rsidRDefault="00F52013" w:rsidP="00F52013">
      <w:pPr>
        <w:pStyle w:val="B2"/>
        <w:rPr>
          <w:rFonts w:cs="Arial"/>
        </w:rPr>
      </w:pPr>
      <w:r>
        <w:rPr>
          <w:lang w:eastAsia="zh-CN"/>
        </w:rPr>
        <w:t>5)</w:t>
      </w:r>
      <w:r>
        <w:rPr>
          <w:lang w:eastAsia="zh-CN"/>
        </w:rPr>
        <w:tab/>
        <w:t>may include a &lt;</w:t>
      </w:r>
      <w:r>
        <w:rPr>
          <w:lang w:val="en-US"/>
        </w:rPr>
        <w:t>vendor-name</w:t>
      </w:r>
      <w:r>
        <w:rPr>
          <w:lang w:eastAsia="zh-CN"/>
        </w:rPr>
        <w:t xml:space="preserve">&gt; </w:t>
      </w:r>
      <w:r>
        <w:t>element set to</w:t>
      </w:r>
      <w:r>
        <w:rPr>
          <w:rFonts w:cs="Arial"/>
        </w:rPr>
        <w:t xml:space="preserve"> the </w:t>
      </w:r>
      <w:r>
        <w:rPr>
          <w:lang w:val="en-US"/>
        </w:rPr>
        <w:t>vendor’s name of the</w:t>
      </w:r>
      <w:r>
        <w:rPr>
          <w:rFonts w:cs="Arial"/>
          <w:lang w:val="en-US"/>
        </w:rPr>
        <w:t xml:space="preserve"> </w:t>
      </w:r>
      <w:r>
        <w:t>requesting entity</w:t>
      </w:r>
      <w:r>
        <w:rPr>
          <w:rFonts w:cs="Arial"/>
        </w:rPr>
        <w:t>;</w:t>
      </w:r>
    </w:p>
    <w:p w14:paraId="5F4766B5" w14:textId="77777777" w:rsidR="00F52013" w:rsidRDefault="00F52013" w:rsidP="00F52013">
      <w:pPr>
        <w:pStyle w:val="B2"/>
      </w:pPr>
      <w:r>
        <w:rPr>
          <w:lang w:eastAsia="zh-CN"/>
        </w:rPr>
        <w:t>6)</w:t>
      </w:r>
      <w:r>
        <w:rPr>
          <w:lang w:eastAsia="zh-CN"/>
        </w:rPr>
        <w:tab/>
        <w:t>may include a &lt;</w:t>
      </w:r>
      <w:r>
        <w:t>device-description</w:t>
      </w:r>
      <w:r>
        <w:rPr>
          <w:lang w:eastAsia="zh-CN"/>
        </w:rPr>
        <w:t xml:space="preserve">&gt; </w:t>
      </w:r>
      <w:r>
        <w:t>element set to</w:t>
      </w:r>
      <w:r>
        <w:rPr>
          <w:rFonts w:cs="Arial"/>
        </w:rPr>
        <w:t xml:space="preserve"> the</w:t>
      </w:r>
      <w:r>
        <w:t xml:space="preserve"> description of the requesting entity;</w:t>
      </w:r>
    </w:p>
    <w:p w14:paraId="513C05F2" w14:textId="77777777" w:rsidR="00F52013" w:rsidRDefault="00F52013" w:rsidP="00F52013">
      <w:pPr>
        <w:pStyle w:val="B2"/>
      </w:pPr>
      <w:r>
        <w:rPr>
          <w:lang w:eastAsia="zh-CN"/>
        </w:rPr>
        <w:t>7)</w:t>
      </w:r>
      <w:r>
        <w:rPr>
          <w:lang w:eastAsia="zh-CN"/>
        </w:rPr>
        <w:tab/>
        <w:t>may include a &lt;</w:t>
      </w:r>
      <w:r>
        <w:t>pine-address</w:t>
      </w:r>
      <w:r>
        <w:rPr>
          <w:lang w:eastAsia="zh-CN"/>
        </w:rPr>
        <w:t xml:space="preserve">&gt; </w:t>
      </w:r>
      <w:r>
        <w:t>element set to</w:t>
      </w:r>
      <w:r>
        <w:rPr>
          <w:rFonts w:cs="Arial"/>
        </w:rPr>
        <w:t xml:space="preserve"> the</w:t>
      </w:r>
      <w:r>
        <w:t xml:space="preserve"> IP address of the requesting entity</w:t>
      </w:r>
      <w:r>
        <w:rPr>
          <w:rFonts w:cs="Arial"/>
        </w:rPr>
        <w:t xml:space="preserve"> if available in the </w:t>
      </w:r>
      <w:r>
        <w:t>requesting entity;</w:t>
      </w:r>
    </w:p>
    <w:p w14:paraId="06BCE6BD" w14:textId="77777777" w:rsidR="00F52013" w:rsidRDefault="00F52013" w:rsidP="00F52013">
      <w:pPr>
        <w:pStyle w:val="B2"/>
        <w:rPr>
          <w:rFonts w:cs="Arial"/>
        </w:rPr>
      </w:pPr>
      <w:r>
        <w:t>8)</w:t>
      </w:r>
      <w:r>
        <w:tab/>
        <w:t xml:space="preserve">may </w:t>
      </w:r>
      <w:r>
        <w:rPr>
          <w:lang w:eastAsia="zh-CN"/>
        </w:rPr>
        <w:t>include a &lt;</w:t>
      </w:r>
      <w:r>
        <w:t>pine-capabilities</w:t>
      </w:r>
      <w:r>
        <w:rPr>
          <w:lang w:eastAsia="zh-CN"/>
        </w:rPr>
        <w:t xml:space="preserve">&gt; </w:t>
      </w:r>
      <w:r>
        <w:t>element set to</w:t>
      </w:r>
      <w:r>
        <w:rPr>
          <w:rFonts w:cs="Arial"/>
        </w:rPr>
        <w:t xml:space="preserve"> </w:t>
      </w:r>
      <w:r>
        <w:t>capabilities</w:t>
      </w:r>
      <w:r w:rsidRPr="00CA3A50">
        <w:rPr>
          <w:rFonts w:cs="Arial"/>
        </w:rPr>
        <w:t xml:space="preserve"> </w:t>
      </w:r>
      <w:r>
        <w:rPr>
          <w:rFonts w:cs="Arial"/>
        </w:rPr>
        <w:t xml:space="preserve">information that </w:t>
      </w:r>
      <w:r w:rsidRPr="00CA3A50">
        <w:rPr>
          <w:rFonts w:cs="Arial"/>
        </w:rPr>
        <w:t xml:space="preserve">whether the </w:t>
      </w:r>
      <w:r>
        <w:rPr>
          <w:rFonts w:cs="Arial"/>
        </w:rPr>
        <w:t>requesting entity</w:t>
      </w:r>
      <w:r w:rsidRPr="00CA3A50">
        <w:rPr>
          <w:rFonts w:cs="Arial"/>
        </w:rPr>
        <w:t xml:space="preserve"> is capable </w:t>
      </w:r>
      <w:r>
        <w:rPr>
          <w:rFonts w:cs="Arial"/>
        </w:rPr>
        <w:t>to act as</w:t>
      </w:r>
      <w:r w:rsidRPr="00CA3A50">
        <w:rPr>
          <w:rFonts w:cs="Arial"/>
        </w:rPr>
        <w:t xml:space="preserve"> a PM</w:t>
      </w:r>
      <w:r>
        <w:rPr>
          <w:rFonts w:cs="Arial"/>
        </w:rPr>
        <w:t>AE-</w:t>
      </w:r>
      <w:r w:rsidRPr="00CA3A50">
        <w:rPr>
          <w:rFonts w:cs="Arial"/>
        </w:rPr>
        <w:t>C, a P</w:t>
      </w:r>
      <w:r>
        <w:rPr>
          <w:rFonts w:cs="Arial"/>
        </w:rPr>
        <w:t>GAE-C,</w:t>
      </w:r>
      <w:r w:rsidRPr="00CA3A50">
        <w:rPr>
          <w:rFonts w:cs="Arial"/>
        </w:rPr>
        <w:t xml:space="preserve"> or both</w:t>
      </w:r>
      <w:r>
        <w:rPr>
          <w:rFonts w:cs="Arial"/>
        </w:rPr>
        <w:t>;</w:t>
      </w:r>
    </w:p>
    <w:p w14:paraId="17ECA1A0" w14:textId="77777777" w:rsidR="001234E3" w:rsidRDefault="00F52013" w:rsidP="00F52013">
      <w:pPr>
        <w:pStyle w:val="B2"/>
        <w:rPr>
          <w:lang w:eastAsia="zh-CN"/>
        </w:rPr>
      </w:pPr>
      <w:r>
        <w:t>9)</w:t>
      </w:r>
      <w:r>
        <w:tab/>
        <w:t>may include a &lt;maximum-number-of-pines&gt; element set to</w:t>
      </w:r>
      <w:r>
        <w:rPr>
          <w:rFonts w:cs="Arial"/>
        </w:rPr>
        <w:t xml:space="preserve"> </w:t>
      </w:r>
      <w:r>
        <w:rPr>
          <w:lang w:eastAsia="zh-CN"/>
        </w:rPr>
        <w:t xml:space="preserve">the maximum number of the PEAE-C that can be managed by the requesting entity </w:t>
      </w:r>
      <w:r w:rsidRPr="007A3857">
        <w:rPr>
          <w:lang w:eastAsia="zh-CN"/>
        </w:rPr>
        <w:t>simultaneously</w:t>
      </w:r>
      <w:r>
        <w:rPr>
          <w:lang w:eastAsia="zh-CN"/>
        </w:rPr>
        <w:t xml:space="preserve"> (only for PMAE-C and PGAE-C)</w:t>
      </w:r>
      <w:r w:rsidR="001234E3">
        <w:rPr>
          <w:lang w:eastAsia="zh-CN"/>
        </w:rPr>
        <w:t>; and</w:t>
      </w:r>
    </w:p>
    <w:p w14:paraId="6C013D1B" w14:textId="77777777" w:rsidR="00F52013" w:rsidRDefault="001234E3" w:rsidP="00F52013">
      <w:pPr>
        <w:pStyle w:val="B2"/>
      </w:pPr>
      <w:r>
        <w:rPr>
          <w:lang w:eastAsia="zh-CN"/>
        </w:rPr>
        <w:t>10)</w:t>
      </w:r>
      <w:r>
        <w:rPr>
          <w:lang w:eastAsia="zh-CN"/>
        </w:rPr>
        <w:tab/>
      </w:r>
      <w:r>
        <w:t>may include a &lt;pin-service-info&gt; element set to</w:t>
      </w:r>
      <w:r>
        <w:rPr>
          <w:rFonts w:cs="Arial"/>
        </w:rPr>
        <w:t xml:space="preserve"> </w:t>
      </w:r>
      <w:r>
        <w:rPr>
          <w:lang w:eastAsia="zh-CN"/>
        </w:rPr>
        <w:t>the PIN service information that the r</w:t>
      </w:r>
      <w:r>
        <w:t>equesting entity can provide</w:t>
      </w:r>
      <w:r w:rsidR="00F52013" w:rsidRPr="00CA3A50">
        <w:rPr>
          <w:rFonts w:cs="Arial"/>
        </w:rPr>
        <w:t>.</w:t>
      </w:r>
    </w:p>
    <w:p w14:paraId="069227AD" w14:textId="77777777" w:rsidR="00F52013" w:rsidRDefault="00F52013" w:rsidP="00F52013">
      <w:pPr>
        <w:rPr>
          <w:lang w:eastAsia="zh-CN"/>
        </w:rPr>
      </w:pPr>
      <w:r>
        <w:t xml:space="preserve">The requesting entity shall send the generated HTTP POST request towards the </w:t>
      </w:r>
      <w:r w:rsidR="00D017C6">
        <w:rPr>
          <w:lang w:eastAsia="zh-CN"/>
        </w:rPr>
        <w:t>PMAE-C</w:t>
      </w:r>
      <w:r>
        <w:t xml:space="preserve"> according to IETF RFC </w:t>
      </w:r>
      <w:r w:rsidR="00F84143">
        <w:t>9110</w:t>
      </w:r>
      <w:r>
        <w:t> [4]</w:t>
      </w:r>
      <w:r>
        <w:rPr>
          <w:lang w:eastAsia="zh-CN"/>
        </w:rPr>
        <w:t>.</w:t>
      </w:r>
    </w:p>
    <w:p w14:paraId="3008DCDC" w14:textId="77777777" w:rsidR="00F52013" w:rsidRDefault="00F52013" w:rsidP="00F52013">
      <w:r>
        <w:rPr>
          <w:lang w:eastAsia="zh-CN"/>
        </w:rPr>
        <w:t>Up</w:t>
      </w:r>
      <w:r>
        <w:rPr>
          <w:lang w:eastAsia="x-none"/>
        </w:rPr>
        <w:t xml:space="preserve">on reception of an </w:t>
      </w:r>
      <w:r>
        <w:t>HTTP 200 (OK) response message containing:</w:t>
      </w:r>
    </w:p>
    <w:p w14:paraId="5F0DA28F" w14:textId="77777777" w:rsidR="00F52013" w:rsidRDefault="00F52013" w:rsidP="00F52013">
      <w:pPr>
        <w:pStyle w:val="B1"/>
      </w:pPr>
      <w:r>
        <w:t>a)</w:t>
      </w:r>
      <w:r>
        <w:tab/>
        <w:t>a Content-Type header field set to "application/vnd.3gpp.pinapp-info+xml"; and</w:t>
      </w:r>
    </w:p>
    <w:p w14:paraId="29224275" w14:textId="77777777" w:rsidR="00F52013" w:rsidRDefault="00F52013" w:rsidP="00F52013">
      <w:pPr>
        <w:pStyle w:val="B1"/>
      </w:pPr>
      <w:r>
        <w:lastRenderedPageBreak/>
        <w:t>b)</w:t>
      </w:r>
      <w:r>
        <w:tab/>
        <w:t>an application/vnd.3gpp.pinapp-info+xml MIME body with a &lt;pine-registration-accept&gt; element in the &lt;pinapp-info&gt; root element,</w:t>
      </w:r>
    </w:p>
    <w:p w14:paraId="225C5BAC" w14:textId="77777777" w:rsidR="00F52013" w:rsidRDefault="00F52013" w:rsidP="00F52013">
      <w:r>
        <w:t>the requesting entity shall:</w:t>
      </w:r>
    </w:p>
    <w:p w14:paraId="4C358ECE" w14:textId="77777777" w:rsidR="00F52013" w:rsidRDefault="00F52013" w:rsidP="00F52013">
      <w:pPr>
        <w:pStyle w:val="B1"/>
      </w:pPr>
      <w:r>
        <w:t>a)</w:t>
      </w:r>
      <w:r>
        <w:tab/>
        <w:t>if the requesting entity is registered as a PMAE-C based on the &lt;role-of-pemc&gt; element in the &lt;pine-registration-accept&gt; element, store the assigned PIN client ID</w:t>
      </w:r>
      <w:r>
        <w:rPr>
          <w:lang w:eastAsia="zh-CN"/>
        </w:rPr>
        <w:t xml:space="preserve">, </w:t>
      </w:r>
      <w:r>
        <w:t xml:space="preserve">and consider the </w:t>
      </w:r>
      <w:r w:rsidR="00D017C6">
        <w:t>in</w:t>
      </w:r>
      <w:r>
        <w:t xml:space="preserve">direct PIN registration to PAE-S is complete. The requesting entity could further initiate a </w:t>
      </w:r>
      <w:r w:rsidRPr="002C2573">
        <w:t>PIN creation procedure</w:t>
      </w:r>
      <w:r>
        <w:t xml:space="preserve"> as specified in clause 5.4.2;</w:t>
      </w:r>
    </w:p>
    <w:p w14:paraId="3DB44CF4" w14:textId="77777777" w:rsidR="00F52013" w:rsidRDefault="00F52013" w:rsidP="00F52013">
      <w:pPr>
        <w:pStyle w:val="B1"/>
      </w:pPr>
      <w:r>
        <w:t>b)</w:t>
      </w:r>
      <w:r>
        <w:tab/>
        <w:t>if the requesting entity is registered as a PGAE-C based on the &lt;role-of-pegc&gt; element in the &lt;pine-registration-accept&gt; element, store the assigned PIN client ID</w:t>
      </w:r>
      <w:r>
        <w:rPr>
          <w:lang w:eastAsia="zh-CN"/>
        </w:rPr>
        <w:t xml:space="preserve">, </w:t>
      </w:r>
      <w:r>
        <w:t xml:space="preserve">and consider the </w:t>
      </w:r>
      <w:r w:rsidR="00D017C6">
        <w:t>in</w:t>
      </w:r>
      <w:r>
        <w:t>direct PIN registration to PAE-S is complete. The requesting entity may initiate a</w:t>
      </w:r>
      <w:r w:rsidRPr="00113912">
        <w:t xml:space="preserve"> PIN discovery procedure</w:t>
      </w:r>
      <w:r>
        <w:t xml:space="preserve"> as specified in clause 5.4.4; and</w:t>
      </w:r>
    </w:p>
    <w:p w14:paraId="48F8F77E" w14:textId="77777777" w:rsidR="00F52013" w:rsidRDefault="00F52013" w:rsidP="00F52013">
      <w:pPr>
        <w:pStyle w:val="B1"/>
      </w:pPr>
      <w:r>
        <w:t>c)</w:t>
      </w:r>
      <w:r>
        <w:tab/>
        <w:t xml:space="preserve">if the requesting entity is registered as a PEAE-C (i.e. not include the </w:t>
      </w:r>
      <w:r>
        <w:rPr>
          <w:lang w:eastAsia="zh-CN"/>
        </w:rPr>
        <w:t>&lt;</w:t>
      </w:r>
      <w:r>
        <w:t>pine-capabilities</w:t>
      </w:r>
      <w:r>
        <w:rPr>
          <w:lang w:eastAsia="zh-CN"/>
        </w:rPr>
        <w:t xml:space="preserve">&gt; </w:t>
      </w:r>
      <w:r>
        <w:t>element), store the assigned PIN client ID</w:t>
      </w:r>
      <w:r>
        <w:rPr>
          <w:lang w:eastAsia="zh-CN"/>
        </w:rPr>
        <w:t xml:space="preserve">, </w:t>
      </w:r>
      <w:r>
        <w:t xml:space="preserve">and consider the </w:t>
      </w:r>
      <w:r w:rsidR="00D017C6">
        <w:t>in</w:t>
      </w:r>
      <w:r>
        <w:t>direct PIN registration to PAE-S is complete. The requesting entity may initiate a</w:t>
      </w:r>
      <w:r w:rsidRPr="00113912">
        <w:t xml:space="preserve"> PIN discovery procedure</w:t>
      </w:r>
      <w:r>
        <w:t xml:space="preserve"> as specified in clause 5.4.4.</w:t>
      </w:r>
    </w:p>
    <w:p w14:paraId="123B8839" w14:textId="77777777" w:rsidR="00F52013" w:rsidRDefault="00F52013" w:rsidP="00F52013">
      <w:r>
        <w:rPr>
          <w:lang w:eastAsia="zh-CN"/>
        </w:rPr>
        <w:t>Up</w:t>
      </w:r>
      <w:r>
        <w:rPr>
          <w:lang w:eastAsia="x-none"/>
        </w:rPr>
        <w:t xml:space="preserve">on reception of an </w:t>
      </w:r>
      <w:r>
        <w:t>HTTP 403 (Forbidden) response message containing:</w:t>
      </w:r>
    </w:p>
    <w:p w14:paraId="10E5B852" w14:textId="77777777" w:rsidR="00F52013" w:rsidRDefault="00F52013" w:rsidP="00F52013">
      <w:pPr>
        <w:pStyle w:val="B1"/>
      </w:pPr>
      <w:r>
        <w:t>a)</w:t>
      </w:r>
      <w:r>
        <w:tab/>
        <w:t>a Content-Type header field set to "application/vnd.3gpp.pinapp-info+xml"; and</w:t>
      </w:r>
    </w:p>
    <w:p w14:paraId="57DCCB73" w14:textId="77777777" w:rsidR="00F52013" w:rsidRDefault="00F52013" w:rsidP="00F52013">
      <w:pPr>
        <w:pStyle w:val="B1"/>
      </w:pPr>
      <w:r>
        <w:t>b)</w:t>
      </w:r>
      <w:r>
        <w:tab/>
        <w:t>an application/vnd.3gpp.pinapp-info+xml MIME body with a &lt;pine-registration-reject&gt; element in the &lt;pinapp-info&gt; root element,</w:t>
      </w:r>
    </w:p>
    <w:p w14:paraId="4C75D451" w14:textId="77777777" w:rsidR="00F52013" w:rsidRPr="00435CBA" w:rsidRDefault="00F52013" w:rsidP="00F52013">
      <w:pPr>
        <w:rPr>
          <w:lang w:eastAsia="zh-CN"/>
        </w:rPr>
      </w:pPr>
      <w:r>
        <w:t xml:space="preserve">the requesting entity shall consider the </w:t>
      </w:r>
      <w:r w:rsidR="00D017C6">
        <w:t xml:space="preserve">indirect </w:t>
      </w:r>
      <w:r>
        <w:t>PIN registration to PAE-S is rejected by the PAE-S.</w:t>
      </w:r>
    </w:p>
    <w:p w14:paraId="5F5F0396" w14:textId="77777777" w:rsidR="00F52013" w:rsidRDefault="00F52013" w:rsidP="00F52013">
      <w:pPr>
        <w:pStyle w:val="Heading4"/>
        <w:rPr>
          <w:lang w:eastAsia="zh-CN"/>
        </w:rPr>
      </w:pPr>
      <w:bookmarkStart w:id="126" w:name="_CR5_3_3_2"/>
      <w:bookmarkStart w:id="127" w:name="_Toc172038058"/>
      <w:bookmarkEnd w:id="126"/>
      <w:r>
        <w:rPr>
          <w:lang w:eastAsia="zh-CN"/>
        </w:rPr>
        <w:t>5.3.3.2</w:t>
      </w:r>
      <w:r>
        <w:rPr>
          <w:lang w:eastAsia="zh-CN"/>
        </w:rPr>
        <w:tab/>
      </w:r>
      <w:r w:rsidR="00D017C6">
        <w:t>PMAE-C</w:t>
      </w:r>
      <w:r>
        <w:t xml:space="preserve"> procedure</w:t>
      </w:r>
      <w:bookmarkEnd w:id="127"/>
    </w:p>
    <w:p w14:paraId="5B197B5D" w14:textId="77777777" w:rsidR="00F52013" w:rsidRDefault="00F52013" w:rsidP="00F52013">
      <w:r>
        <w:rPr>
          <w:lang w:eastAsia="x-none"/>
        </w:rPr>
        <w:t>Upon reception of an HTTP POST request</w:t>
      </w:r>
      <w:r>
        <w:t xml:space="preserve"> message containing:</w:t>
      </w:r>
    </w:p>
    <w:p w14:paraId="7B9E91DF" w14:textId="77777777" w:rsidR="00F52013" w:rsidRDefault="00F52013" w:rsidP="00F52013">
      <w:pPr>
        <w:pStyle w:val="B1"/>
      </w:pPr>
      <w:r>
        <w:t>a)</w:t>
      </w:r>
      <w:r>
        <w:tab/>
        <w:t>a Content-Type header field set to "application/vnd.3gpp.pinapp-info+xml"; and</w:t>
      </w:r>
    </w:p>
    <w:p w14:paraId="0D4F1838" w14:textId="77777777" w:rsidR="00F52013" w:rsidRDefault="00F52013" w:rsidP="00F52013">
      <w:pPr>
        <w:pStyle w:val="B1"/>
      </w:pPr>
      <w:r>
        <w:t>b)</w:t>
      </w:r>
      <w:r>
        <w:tab/>
        <w:t>an application/vnd.3gpp.pinapp-info+xml MIME body with a &lt;pine-registration-request&gt; element in the &lt;pinapp-info&gt; root element,</w:t>
      </w:r>
    </w:p>
    <w:p w14:paraId="2E60C7BB" w14:textId="77777777" w:rsidR="00D017C6" w:rsidRDefault="00F52013" w:rsidP="00D017C6">
      <w:r>
        <w:t xml:space="preserve">the </w:t>
      </w:r>
      <w:r w:rsidR="00D017C6">
        <w:t>PMAE-C shall</w:t>
      </w:r>
      <w:r w:rsidR="00D017C6">
        <w:rPr>
          <w:lang w:eastAsia="zh-CN"/>
        </w:rPr>
        <w:t xml:space="preserve"> </w:t>
      </w:r>
      <w:r w:rsidR="00D017C6">
        <w:t>generate an HTTP POST request according to procedures as specified in IETF RFC 9110 [4]. In the HTTP POST request, the PMAE-C:</w:t>
      </w:r>
    </w:p>
    <w:p w14:paraId="51DB0AED" w14:textId="77777777" w:rsidR="00D017C6" w:rsidRDefault="00D017C6" w:rsidP="00D017C6">
      <w:pPr>
        <w:pStyle w:val="B1"/>
        <w:rPr>
          <w:lang w:eastAsia="zh-CN"/>
        </w:rPr>
      </w:pPr>
      <w:r>
        <w:rPr>
          <w:lang w:eastAsia="zh-CN"/>
        </w:rPr>
        <w:t>a)</w:t>
      </w:r>
      <w:r>
        <w:rPr>
          <w:lang w:eastAsia="zh-CN"/>
        </w:rPr>
        <w:tab/>
        <w:t>shall set the Request-URI to the URI of PAE-S;</w:t>
      </w:r>
    </w:p>
    <w:p w14:paraId="5B3F1690" w14:textId="77777777" w:rsidR="00D017C6" w:rsidRDefault="00D017C6" w:rsidP="00D017C6">
      <w:pPr>
        <w:pStyle w:val="B1"/>
      </w:pPr>
      <w:r>
        <w:t>b)</w:t>
      </w:r>
      <w:r>
        <w:tab/>
        <w:t>shall include a Content-Type header field set to "application/vnd.3gpp.pinapp-info+xml"; and</w:t>
      </w:r>
    </w:p>
    <w:p w14:paraId="1E5184CE" w14:textId="77777777" w:rsidR="00D017C6" w:rsidRDefault="00D017C6" w:rsidP="00D017C6">
      <w:pPr>
        <w:pStyle w:val="B1"/>
      </w:pPr>
      <w:r>
        <w:t>c)</w:t>
      </w:r>
      <w:r>
        <w:tab/>
        <w:t>shall include an application/vnd.3gpp.pinapp-info+xml MIME body with a &lt;pine-registration-request&gt; element in the &lt;pinapp-info&gt; root element and within the &lt;pine-registration-request&gt; element:</w:t>
      </w:r>
    </w:p>
    <w:p w14:paraId="38609B4B" w14:textId="77777777" w:rsidR="00D017C6" w:rsidRDefault="00D017C6" w:rsidP="00D017C6">
      <w:pPr>
        <w:pStyle w:val="B2"/>
      </w:pPr>
      <w:r>
        <w:t>1)</w:t>
      </w:r>
      <w:r>
        <w:tab/>
        <w:t>shall include a &lt;</w:t>
      </w:r>
      <w:r>
        <w:rPr>
          <w:lang w:val="en-US"/>
        </w:rPr>
        <w:t>ue-id</w:t>
      </w:r>
      <w:r>
        <w:t xml:space="preserve">&gt; element set to </w:t>
      </w:r>
      <w:r>
        <w:rPr>
          <w:rFonts w:cs="Arial"/>
        </w:rPr>
        <w:t xml:space="preserve">the </w:t>
      </w:r>
      <w:r>
        <w:rPr>
          <w:lang w:val="en-US"/>
        </w:rPr>
        <w:t>identity of the</w:t>
      </w:r>
      <w:r>
        <w:rPr>
          <w:rFonts w:cs="Arial"/>
          <w:lang w:val="en-US"/>
        </w:rPr>
        <w:t xml:space="preserve"> </w:t>
      </w:r>
      <w:r>
        <w:rPr>
          <w:lang w:val="en-US"/>
        </w:rPr>
        <w:t>PMAE-C</w:t>
      </w:r>
      <w:r>
        <w:rPr>
          <w:rFonts w:cs="Arial"/>
        </w:rPr>
        <w:t xml:space="preserve"> (i.e. GPSI)</w:t>
      </w:r>
      <w:r>
        <w:t>;</w:t>
      </w:r>
    </w:p>
    <w:p w14:paraId="6D325885" w14:textId="77777777" w:rsidR="00D017C6" w:rsidRDefault="00D017C6" w:rsidP="00D017C6">
      <w:pPr>
        <w:pStyle w:val="B2"/>
      </w:pPr>
      <w:r>
        <w:rPr>
          <w:lang w:eastAsia="zh-CN"/>
        </w:rPr>
        <w:t>2)</w:t>
      </w:r>
      <w:r>
        <w:rPr>
          <w:lang w:eastAsia="zh-CN"/>
        </w:rPr>
        <w:tab/>
        <w:t>shall include a &lt;s</w:t>
      </w:r>
      <w:r>
        <w:t>ecurity-credentials</w:t>
      </w:r>
      <w:r>
        <w:rPr>
          <w:lang w:eastAsia="zh-CN"/>
        </w:rPr>
        <w:t xml:space="preserve">&gt; </w:t>
      </w:r>
      <w:r>
        <w:t>element set to the security credentials resulting from a successful authorization for a PIN service;</w:t>
      </w:r>
    </w:p>
    <w:p w14:paraId="3F7AE313" w14:textId="77777777" w:rsidR="00D017C6" w:rsidRDefault="00D017C6" w:rsidP="00D017C6">
      <w:pPr>
        <w:pStyle w:val="B2"/>
        <w:rPr>
          <w:lang w:eastAsia="zh-CN"/>
        </w:rPr>
      </w:pPr>
      <w:r>
        <w:rPr>
          <w:lang w:eastAsia="zh-CN"/>
        </w:rPr>
        <w:t>3)</w:t>
      </w:r>
      <w:r>
        <w:rPr>
          <w:lang w:eastAsia="zh-CN"/>
        </w:rPr>
        <w:tab/>
        <w:t xml:space="preserve">shall include a &lt;port-number&gt; </w:t>
      </w:r>
      <w:r>
        <w:t>element set to the port number of the PMAE-C;</w:t>
      </w:r>
    </w:p>
    <w:p w14:paraId="68661403" w14:textId="77777777" w:rsidR="00D017C6" w:rsidRDefault="00D017C6" w:rsidP="00D017C6">
      <w:pPr>
        <w:pStyle w:val="B2"/>
        <w:rPr>
          <w:lang w:eastAsia="zh-CN"/>
        </w:rPr>
      </w:pPr>
      <w:r>
        <w:rPr>
          <w:lang w:eastAsia="zh-CN"/>
        </w:rPr>
        <w:t>4)</w:t>
      </w:r>
      <w:r>
        <w:rPr>
          <w:lang w:eastAsia="zh-CN"/>
        </w:rPr>
        <w:tab/>
        <w:t>shall include a &lt;representation-indication&gt; element set to "represented" to indicate the registration to PAE-S is represent by the PMAE-C; and</w:t>
      </w:r>
    </w:p>
    <w:p w14:paraId="2F1A9533" w14:textId="77777777" w:rsidR="00D017C6" w:rsidRDefault="00D017C6" w:rsidP="00D017C6">
      <w:pPr>
        <w:pStyle w:val="B2"/>
      </w:pPr>
      <w:r>
        <w:rPr>
          <w:lang w:eastAsia="zh-CN"/>
        </w:rPr>
        <w:t>5)</w:t>
      </w:r>
      <w:r>
        <w:rPr>
          <w:lang w:eastAsia="zh-CN"/>
        </w:rPr>
        <w:tab/>
        <w:t xml:space="preserve">shall include a &lt;registration-info&gt; element set to a list of registration information. Each entry of the list contains the content of the </w:t>
      </w:r>
      <w:r>
        <w:t>&lt;pine-registration-request&gt; element received from one PIN peer.</w:t>
      </w:r>
    </w:p>
    <w:p w14:paraId="29DAA4C3" w14:textId="77777777" w:rsidR="00D017C6" w:rsidRDefault="00D017C6" w:rsidP="00D017C6">
      <w:pPr>
        <w:pStyle w:val="NO"/>
      </w:pPr>
      <w:r>
        <w:t>NOTE:</w:t>
      </w:r>
      <w:r>
        <w:tab/>
        <w:t>The PMAE-C is allowed to present serval PIN peers to register to PAE-S in one &lt;pine-registration-request&gt; element if serval &lt;pine-registration-request&gt; elements are received at a time. The timing for PMAE-C sending the &lt;pine-registration-request&gt; element to PAE-S is left to UE implementation.</w:t>
      </w:r>
    </w:p>
    <w:p w14:paraId="43EFA182" w14:textId="77777777" w:rsidR="00D017C6" w:rsidRDefault="00D017C6" w:rsidP="00D017C6">
      <w:pPr>
        <w:rPr>
          <w:lang w:eastAsia="zh-CN"/>
        </w:rPr>
      </w:pPr>
      <w:r>
        <w:t>The PMAE-C shall send the generated HTTP POST request towards the PAE-S according to IETF RFC 9110 [4]</w:t>
      </w:r>
      <w:r>
        <w:rPr>
          <w:lang w:eastAsia="zh-CN"/>
        </w:rPr>
        <w:t>.</w:t>
      </w:r>
    </w:p>
    <w:p w14:paraId="5B13DBCE" w14:textId="77777777" w:rsidR="00D017C6" w:rsidRDefault="00D017C6" w:rsidP="00D017C6">
      <w:r>
        <w:rPr>
          <w:lang w:eastAsia="zh-CN"/>
        </w:rPr>
        <w:t>Up</w:t>
      </w:r>
      <w:r>
        <w:rPr>
          <w:lang w:eastAsia="x-none"/>
        </w:rPr>
        <w:t xml:space="preserve">on reception of an </w:t>
      </w:r>
      <w:r>
        <w:t>HTTP 200 (OK) response message containing:</w:t>
      </w:r>
    </w:p>
    <w:p w14:paraId="23E4570A" w14:textId="77777777" w:rsidR="00D017C6" w:rsidRDefault="00D017C6" w:rsidP="00D017C6">
      <w:pPr>
        <w:pStyle w:val="B1"/>
      </w:pPr>
      <w:r>
        <w:lastRenderedPageBreak/>
        <w:t>a)</w:t>
      </w:r>
      <w:r>
        <w:tab/>
        <w:t>a Content-Type header field set to "application/vnd.3gpp.pinapp-info+xml"; and</w:t>
      </w:r>
    </w:p>
    <w:p w14:paraId="09EBCF03" w14:textId="77777777" w:rsidR="00D017C6" w:rsidRDefault="00D017C6" w:rsidP="00D017C6">
      <w:pPr>
        <w:pStyle w:val="B1"/>
      </w:pPr>
      <w:r>
        <w:t>b)</w:t>
      </w:r>
      <w:r>
        <w:tab/>
        <w:t>an application/vnd.3gpp.pinapp-info+xml MIME body with a &lt;pine-registration-accept&gt; element in the &lt;pinapp-info&gt; root element,</w:t>
      </w:r>
    </w:p>
    <w:p w14:paraId="3671584B" w14:textId="77777777" w:rsidR="00D017C6" w:rsidRDefault="00D017C6" w:rsidP="00D017C6">
      <w:r>
        <w:t>the PMAE-C shall:</w:t>
      </w:r>
    </w:p>
    <w:p w14:paraId="3555038C" w14:textId="77777777" w:rsidR="00D017C6" w:rsidRDefault="00D017C6" w:rsidP="00D017C6">
      <w:pPr>
        <w:pStyle w:val="B1"/>
      </w:pPr>
      <w:r>
        <w:t>a)</w:t>
      </w:r>
      <w:r>
        <w:tab/>
        <w:t>extract the &lt;accepted-registration-info&gt; element and the &lt;rejected-registration-info&gt; element to determine the PIN peer that successfully registers to PAE-S or fails to register to PAE-S;</w:t>
      </w:r>
    </w:p>
    <w:p w14:paraId="1975E495" w14:textId="77777777" w:rsidR="00D017C6" w:rsidRDefault="00D017C6" w:rsidP="00D017C6">
      <w:pPr>
        <w:pStyle w:val="B1"/>
      </w:pPr>
      <w:r>
        <w:rPr>
          <w:lang w:eastAsia="zh-CN"/>
        </w:rPr>
        <w:t>b)</w:t>
      </w:r>
      <w:r>
        <w:rPr>
          <w:lang w:eastAsia="zh-CN"/>
        </w:rPr>
        <w:tab/>
        <w:t xml:space="preserve">for each PIN peer in </w:t>
      </w:r>
      <w:r>
        <w:t>&lt;accepted-registration-info&gt; element, generate an HTTP 200 (OK) response according to IETF RFC 9110 [4] and send the generated HTTP 200 (OK) response to each PIN peer</w:t>
      </w:r>
      <w:r>
        <w:rPr>
          <w:lang w:eastAsia="zh-CN"/>
        </w:rPr>
        <w:t xml:space="preserve"> in </w:t>
      </w:r>
      <w:r>
        <w:t>&lt;accepted-registration-info&gt; element. In each HTTP 200 (OK) response message, the PAE-S:</w:t>
      </w:r>
    </w:p>
    <w:p w14:paraId="5ACEEFFC" w14:textId="77777777" w:rsidR="00D017C6" w:rsidRDefault="00D017C6" w:rsidP="00D017C6">
      <w:pPr>
        <w:pStyle w:val="B2"/>
      </w:pPr>
      <w:r>
        <w:t>1)</w:t>
      </w:r>
      <w:r>
        <w:tab/>
        <w:t>shall include a Content-Type header field set to "application/vnd.3gpp.pinapp-info+xml"; and</w:t>
      </w:r>
    </w:p>
    <w:p w14:paraId="4FD977CE" w14:textId="77777777" w:rsidR="00D017C6" w:rsidRDefault="00D017C6" w:rsidP="00D017C6">
      <w:pPr>
        <w:pStyle w:val="B2"/>
      </w:pPr>
      <w:r>
        <w:t>2)</w:t>
      </w:r>
      <w:r>
        <w:tab/>
        <w:t>shall include an application/vnd.3gpp.pinapp-info+xml MIME body with a &lt;pine-represent-registration-accept&gt; element in the &lt;pinapp-info&gt; root element and within the &lt;pine-represent-registration-accept&gt; element:</w:t>
      </w:r>
    </w:p>
    <w:p w14:paraId="64D5EAD5" w14:textId="77777777" w:rsidR="00D017C6" w:rsidRDefault="00D017C6" w:rsidP="00D017C6">
      <w:pPr>
        <w:pStyle w:val="B3"/>
      </w:pPr>
      <w:r>
        <w:t>i)</w:t>
      </w:r>
      <w:r>
        <w:tab/>
        <w:t xml:space="preserve">shall include a &lt;pin-client-id&gt; element set to the assigned PIN client ID of the </w:t>
      </w:r>
      <w:r>
        <w:rPr>
          <w:lang w:eastAsia="zh-CN"/>
        </w:rPr>
        <w:t>PIN peer</w:t>
      </w:r>
      <w:r>
        <w:t>;</w:t>
      </w:r>
    </w:p>
    <w:p w14:paraId="7D9ED4C7" w14:textId="77777777" w:rsidR="00D017C6" w:rsidRDefault="00D017C6" w:rsidP="00D017C6">
      <w:pPr>
        <w:pStyle w:val="B3"/>
      </w:pPr>
      <w:r>
        <w:t>ii)</w:t>
      </w:r>
      <w:r>
        <w:tab/>
        <w:t xml:space="preserve">shall include a &lt;role-of-pemc&gt; element set to indication that the requesting entity has successfully registered to be a PMAE-C, if included </w:t>
      </w:r>
      <w:r>
        <w:rPr>
          <w:lang w:eastAsia="zh-CN"/>
        </w:rPr>
        <w:t xml:space="preserve">in </w:t>
      </w:r>
      <w:r>
        <w:t>&lt;accepted-registration-info&gt; element for this PIN peer; and</w:t>
      </w:r>
    </w:p>
    <w:p w14:paraId="5155C99B" w14:textId="77777777" w:rsidR="00D017C6" w:rsidRDefault="00D017C6" w:rsidP="00D017C6">
      <w:pPr>
        <w:pStyle w:val="B3"/>
        <w:rPr>
          <w:lang w:eastAsia="zh-CN"/>
        </w:rPr>
      </w:pPr>
      <w:r>
        <w:t>iii)</w:t>
      </w:r>
      <w:r>
        <w:tab/>
        <w:t xml:space="preserve">shall include a &lt;role-of-pegc&gt; element set to indication that the requesting entity has successfully registered to be a PGAE-C, if included </w:t>
      </w:r>
      <w:r>
        <w:rPr>
          <w:lang w:eastAsia="zh-CN"/>
        </w:rPr>
        <w:t xml:space="preserve">in </w:t>
      </w:r>
      <w:r>
        <w:t>&lt;accepted-registration-info&gt; element for this PIN peer; and</w:t>
      </w:r>
    </w:p>
    <w:p w14:paraId="63242E20" w14:textId="77777777" w:rsidR="00D017C6" w:rsidRDefault="00D017C6" w:rsidP="00D017C6">
      <w:pPr>
        <w:pStyle w:val="B1"/>
      </w:pPr>
      <w:r>
        <w:rPr>
          <w:lang w:eastAsia="zh-CN"/>
        </w:rPr>
        <w:t>c)</w:t>
      </w:r>
      <w:r>
        <w:rPr>
          <w:lang w:eastAsia="zh-CN"/>
        </w:rPr>
        <w:tab/>
        <w:t xml:space="preserve">for each PIN peer in </w:t>
      </w:r>
      <w:r>
        <w:t>&lt;rejected-registration-info&gt; element, if any, generate an HTTP 403 (Forbidden) response according to IETF RFC 9110 [4] and send the generated HTTP 403 (Forbidden) response to each PIN peer</w:t>
      </w:r>
      <w:r>
        <w:rPr>
          <w:lang w:eastAsia="zh-CN"/>
        </w:rPr>
        <w:t xml:space="preserve"> in </w:t>
      </w:r>
      <w:r>
        <w:t>&lt;rejected-registration-info&gt; element. In each HTTP 403 (Forbidden) response message, the PAE-S:</w:t>
      </w:r>
    </w:p>
    <w:p w14:paraId="7E0A7443" w14:textId="77777777" w:rsidR="00D017C6" w:rsidRDefault="00D017C6" w:rsidP="00D017C6">
      <w:pPr>
        <w:pStyle w:val="B2"/>
      </w:pPr>
      <w:r>
        <w:t>1)</w:t>
      </w:r>
      <w:r>
        <w:tab/>
        <w:t>shall include a Content-Type header field set to "application/vnd.3gpp.pinapp-info+xml"; and</w:t>
      </w:r>
    </w:p>
    <w:p w14:paraId="721B2B18" w14:textId="77777777" w:rsidR="00D017C6" w:rsidRDefault="00D017C6" w:rsidP="00D017C6">
      <w:pPr>
        <w:pStyle w:val="B2"/>
      </w:pPr>
      <w:r>
        <w:t>2)</w:t>
      </w:r>
      <w:r>
        <w:tab/>
        <w:t>shall include an application/vnd.3gpp.pinapp-info+xml MIME body with a &lt;pine-represent-registration-reject&gt; element in the &lt;pinapp-info&gt; root element and within the &lt;pine-represent-registration-reject&gt; element:</w:t>
      </w:r>
    </w:p>
    <w:p w14:paraId="17512232" w14:textId="77777777" w:rsidR="00D017C6" w:rsidRDefault="00D017C6" w:rsidP="00D017C6">
      <w:pPr>
        <w:pStyle w:val="B3"/>
      </w:pPr>
      <w:r>
        <w:rPr>
          <w:lang w:eastAsia="zh-CN"/>
        </w:rPr>
        <w:t>i)</w:t>
      </w:r>
      <w:r>
        <w:rPr>
          <w:lang w:eastAsia="zh-CN"/>
        </w:rPr>
        <w:tab/>
        <w:t xml:space="preserve">shall </w:t>
      </w:r>
      <w:r>
        <w:t>include a &lt;</w:t>
      </w:r>
      <w:r>
        <w:rPr>
          <w:lang w:eastAsia="zh-CN"/>
        </w:rPr>
        <w:t>cause</w:t>
      </w:r>
      <w:r>
        <w:t>&gt; element set to the PINAPP protocol cause value in &lt;rejected-registration-info&gt; element for this PIN peer.</w:t>
      </w:r>
    </w:p>
    <w:p w14:paraId="1E998FFD" w14:textId="77777777" w:rsidR="00F52013" w:rsidRDefault="00F52013" w:rsidP="00F52013">
      <w:pPr>
        <w:rPr>
          <w:lang w:eastAsia="x-none"/>
        </w:rPr>
      </w:pPr>
      <w:r>
        <w:rPr>
          <w:lang w:eastAsia="zh-CN"/>
        </w:rPr>
        <w:t>Up</w:t>
      </w:r>
      <w:r>
        <w:rPr>
          <w:lang w:eastAsia="x-none"/>
        </w:rPr>
        <w:t>on reception of one of the following:</w:t>
      </w:r>
    </w:p>
    <w:p w14:paraId="04359CC1" w14:textId="77777777" w:rsidR="00F52013" w:rsidRDefault="00F52013" w:rsidP="00F52013">
      <w:pPr>
        <w:pStyle w:val="B1"/>
      </w:pPr>
      <w:r>
        <w:rPr>
          <w:lang w:eastAsia="x-none"/>
        </w:rPr>
        <w:t>a)</w:t>
      </w:r>
      <w:r>
        <w:rPr>
          <w:lang w:eastAsia="x-none"/>
        </w:rPr>
        <w:tab/>
        <w:t xml:space="preserve">an </w:t>
      </w:r>
      <w:r>
        <w:t>HTTP 200 (OK) response message containing:</w:t>
      </w:r>
    </w:p>
    <w:p w14:paraId="17CB424D" w14:textId="77777777" w:rsidR="00F52013" w:rsidRDefault="00F52013" w:rsidP="00F52013">
      <w:pPr>
        <w:pStyle w:val="B2"/>
      </w:pPr>
      <w:r>
        <w:t>1)</w:t>
      </w:r>
      <w:r>
        <w:tab/>
        <w:t>a Content-Type header field set to "application/vnd.3gpp.pinapp-info+xml"; and</w:t>
      </w:r>
    </w:p>
    <w:p w14:paraId="6BBB4190" w14:textId="77777777" w:rsidR="00F52013" w:rsidRDefault="00F52013" w:rsidP="00F52013">
      <w:pPr>
        <w:pStyle w:val="B2"/>
      </w:pPr>
      <w:r>
        <w:t>2)</w:t>
      </w:r>
      <w:r>
        <w:tab/>
        <w:t>an application/vnd.3gpp.pinapp-info+xml MIME body with a &lt;pine-registration-accept&gt; element in the &lt;pinapp-info&gt; root element; or</w:t>
      </w:r>
    </w:p>
    <w:p w14:paraId="09CF16FE" w14:textId="77777777" w:rsidR="00F52013" w:rsidRDefault="00F52013" w:rsidP="00F52013">
      <w:pPr>
        <w:pStyle w:val="B1"/>
      </w:pPr>
      <w:r>
        <w:rPr>
          <w:lang w:eastAsia="zh-CN"/>
        </w:rPr>
        <w:t>b)</w:t>
      </w:r>
      <w:r>
        <w:rPr>
          <w:lang w:eastAsia="zh-CN"/>
        </w:rPr>
        <w:tab/>
      </w:r>
      <w:r>
        <w:rPr>
          <w:lang w:eastAsia="x-none"/>
        </w:rPr>
        <w:t xml:space="preserve">an </w:t>
      </w:r>
      <w:r>
        <w:t>HTTP 403 (Forbidden) response message containing:</w:t>
      </w:r>
    </w:p>
    <w:p w14:paraId="68B1D47B" w14:textId="77777777" w:rsidR="00F52013" w:rsidRDefault="00F52013" w:rsidP="00F52013">
      <w:pPr>
        <w:pStyle w:val="B2"/>
      </w:pPr>
      <w:r>
        <w:t>1)</w:t>
      </w:r>
      <w:r>
        <w:tab/>
        <w:t>a Content-Type header field set to "application/vnd.3gpp.pinapp-info+xml"; and</w:t>
      </w:r>
    </w:p>
    <w:p w14:paraId="09315418" w14:textId="77777777" w:rsidR="00F52013" w:rsidRDefault="00F52013" w:rsidP="00F52013">
      <w:pPr>
        <w:pStyle w:val="B2"/>
      </w:pPr>
      <w:r>
        <w:t>2)</w:t>
      </w:r>
      <w:r>
        <w:tab/>
        <w:t>an application/vnd.3gpp.pinapp-info+xml MIME body with a &lt;pine-registration-reject&gt; element in the &lt;pinapp-info&gt; root element,</w:t>
      </w:r>
    </w:p>
    <w:p w14:paraId="4473D54A" w14:textId="77777777" w:rsidR="00F52013" w:rsidRPr="0068070D" w:rsidRDefault="00F52013" w:rsidP="00F52013">
      <w:r>
        <w:t xml:space="preserve">the receiving entity shall forward the received </w:t>
      </w:r>
      <w:r>
        <w:rPr>
          <w:lang w:eastAsia="x-none"/>
        </w:rPr>
        <w:t xml:space="preserve">HTTP POST </w:t>
      </w:r>
      <w:r>
        <w:t xml:space="preserve">response message to the requesting entity with changing the </w:t>
      </w:r>
      <w:r>
        <w:rPr>
          <w:lang w:eastAsia="zh-CN"/>
        </w:rPr>
        <w:t xml:space="preserve">Request-URI to the URI of the </w:t>
      </w:r>
      <w:r>
        <w:t>requesting entity</w:t>
      </w:r>
      <w:r>
        <w:rPr>
          <w:lang w:eastAsia="zh-CN"/>
        </w:rPr>
        <w:t>.</w:t>
      </w:r>
    </w:p>
    <w:p w14:paraId="2ACA570B" w14:textId="77777777" w:rsidR="00F52013" w:rsidRPr="00F52013" w:rsidRDefault="00F52013" w:rsidP="00F52013">
      <w:pPr>
        <w:pStyle w:val="Heading4"/>
      </w:pPr>
      <w:bookmarkStart w:id="128" w:name="_CR5_3_3_3"/>
      <w:bookmarkStart w:id="129" w:name="_Toc172038059"/>
      <w:bookmarkEnd w:id="128"/>
      <w:r w:rsidRPr="00F52013">
        <w:t>5.3.3.3</w:t>
      </w:r>
      <w:r w:rsidRPr="00F52013">
        <w:tab/>
        <w:t>PAE-S procedure</w:t>
      </w:r>
      <w:bookmarkEnd w:id="129"/>
    </w:p>
    <w:p w14:paraId="2F7A0EB3" w14:textId="77777777" w:rsidR="00F52013" w:rsidRDefault="00F52013" w:rsidP="00F52013">
      <w:r>
        <w:rPr>
          <w:lang w:eastAsia="x-none"/>
        </w:rPr>
        <w:t>Upon reception of an HTTP POST request</w:t>
      </w:r>
      <w:r>
        <w:t xml:space="preserve"> message containing:</w:t>
      </w:r>
    </w:p>
    <w:p w14:paraId="7892AA5D" w14:textId="77777777" w:rsidR="00F52013" w:rsidRDefault="00F52013" w:rsidP="00F52013">
      <w:pPr>
        <w:pStyle w:val="B1"/>
      </w:pPr>
      <w:r>
        <w:t>a)</w:t>
      </w:r>
      <w:r>
        <w:tab/>
        <w:t>a Content-Type header field set to "application/vnd.3gpp.pinapp-info+xml"; and</w:t>
      </w:r>
    </w:p>
    <w:p w14:paraId="2D9E9A9C" w14:textId="77777777" w:rsidR="00F52013" w:rsidRDefault="00F52013" w:rsidP="00F52013">
      <w:pPr>
        <w:pStyle w:val="B1"/>
      </w:pPr>
      <w:r>
        <w:lastRenderedPageBreak/>
        <w:t>b)</w:t>
      </w:r>
      <w:r>
        <w:tab/>
        <w:t>an application/vnd.3gpp.pinapp-info+xml MIME body with a &lt;pine-registration-request&gt; element in the &lt;pinapp-info&gt; root element,</w:t>
      </w:r>
    </w:p>
    <w:p w14:paraId="389E3102" w14:textId="77777777" w:rsidR="00191B4D" w:rsidRDefault="00191B4D" w:rsidP="00191B4D">
      <w:pPr>
        <w:rPr>
          <w:lang w:eastAsia="zh-CN"/>
        </w:rPr>
      </w:pPr>
      <w:r>
        <w:t xml:space="preserve">the PAE-S shall </w:t>
      </w:r>
      <w:r>
        <w:rPr>
          <w:lang w:eastAsia="zh-CN"/>
        </w:rPr>
        <w:t xml:space="preserve">check whether the &lt;representation-indication&gt; element is included or not. </w:t>
      </w:r>
    </w:p>
    <w:p w14:paraId="27CAE781" w14:textId="77777777" w:rsidR="00191B4D" w:rsidRDefault="00191B4D" w:rsidP="00191B4D">
      <w:r>
        <w:rPr>
          <w:lang w:eastAsia="zh-CN"/>
        </w:rPr>
        <w:t>If the &lt;representation-indication&gt; element is not included, the PAE-S shall treat the registration as a direct registration to PAE-S and act as specified in clause</w:t>
      </w:r>
      <w:r>
        <w:t> 5.3.2.2.</w:t>
      </w:r>
    </w:p>
    <w:p w14:paraId="2E20082C" w14:textId="77777777" w:rsidR="00191B4D" w:rsidRDefault="00191B4D" w:rsidP="00191B4D">
      <w:pPr>
        <w:rPr>
          <w:lang w:eastAsia="zh-CN"/>
        </w:rPr>
      </w:pPr>
      <w:r>
        <w:rPr>
          <w:lang w:eastAsia="zh-CN"/>
        </w:rPr>
        <w:t>If the &lt;representation-indication&gt; element is included, the PAE-S shall check whether all the PIN peers in &lt;registration-info&gt; element are authorized to be the requested role of a PIN.</w:t>
      </w:r>
    </w:p>
    <w:p w14:paraId="1DE63E54" w14:textId="77777777" w:rsidR="00191B4D" w:rsidRDefault="00191B4D" w:rsidP="00191B4D">
      <w:pPr>
        <w:rPr>
          <w:lang w:eastAsia="zh-CN"/>
        </w:rPr>
      </w:pPr>
      <w:r>
        <w:rPr>
          <w:lang w:eastAsia="zh-CN"/>
        </w:rPr>
        <w:t>If all the PIN peers in &lt;registration-info&gt; element are not authorized to be the requested role of a PIN, the PAE-S shall:</w:t>
      </w:r>
    </w:p>
    <w:p w14:paraId="24F1D4CA" w14:textId="77777777" w:rsidR="00191B4D" w:rsidRDefault="00191B4D" w:rsidP="00191B4D">
      <w:pPr>
        <w:pStyle w:val="B1"/>
      </w:pPr>
      <w:r>
        <w:rPr>
          <w:lang w:eastAsia="zh-CN"/>
        </w:rPr>
        <w:t>a)</w:t>
      </w:r>
      <w:r>
        <w:rPr>
          <w:lang w:eastAsia="zh-CN"/>
        </w:rPr>
        <w:tab/>
      </w:r>
      <w:r>
        <w:t>generate an HTTP 403 (Forbidden) response according to IETF RFC 9110 [4]. In the 403 (Forbidden) response message, the PAE-S:</w:t>
      </w:r>
    </w:p>
    <w:p w14:paraId="6C7D0CAB" w14:textId="77777777" w:rsidR="00191B4D" w:rsidRDefault="00191B4D" w:rsidP="00191B4D">
      <w:pPr>
        <w:pStyle w:val="B2"/>
      </w:pPr>
      <w:r>
        <w:t>1)</w:t>
      </w:r>
      <w:r>
        <w:tab/>
        <w:t>shall include a Content-Type header field set to "application/vnd.3gpp.pinapp-info+xml"; and</w:t>
      </w:r>
    </w:p>
    <w:p w14:paraId="145BDA4F" w14:textId="77777777" w:rsidR="00191B4D" w:rsidRDefault="00191B4D" w:rsidP="00191B4D">
      <w:pPr>
        <w:pStyle w:val="B2"/>
      </w:pPr>
      <w:r>
        <w:t>2)</w:t>
      </w:r>
      <w:r>
        <w:tab/>
        <w:t>shall include an application/vnd.3gpp.pinapp-info+xml MIME body with a &lt;pine-registration-reject&gt; element in the &lt;pinapp-info&gt; root element and within the &lt;pine-registration-reject&gt; element:</w:t>
      </w:r>
    </w:p>
    <w:p w14:paraId="22D2C89D" w14:textId="77777777" w:rsidR="00191B4D" w:rsidRDefault="00191B4D" w:rsidP="00191B4D">
      <w:pPr>
        <w:pStyle w:val="B3"/>
        <w:rPr>
          <w:lang w:eastAsia="zh-CN"/>
        </w:rPr>
      </w:pPr>
      <w:r>
        <w:rPr>
          <w:lang w:eastAsia="zh-CN"/>
        </w:rPr>
        <w:t>i)</w:t>
      </w:r>
      <w:r>
        <w:rPr>
          <w:lang w:eastAsia="zh-CN"/>
        </w:rPr>
        <w:tab/>
        <w:t xml:space="preserve">shall </w:t>
      </w:r>
      <w:r>
        <w:t>include a &lt;</w:t>
      </w:r>
      <w:r>
        <w:rPr>
          <w:lang w:eastAsia="zh-CN"/>
        </w:rPr>
        <w:t>cause</w:t>
      </w:r>
      <w:r>
        <w:t>&gt; element set to a list of PINAPP protocol cause values for each PIN peer. Each entry of the list contains an identity of a PIN peer and an appropriate cause for indirect PIN registration to PAE-S failure; and</w:t>
      </w:r>
    </w:p>
    <w:p w14:paraId="0B67068E" w14:textId="77777777" w:rsidR="00191B4D" w:rsidRDefault="00191B4D" w:rsidP="00191B4D">
      <w:pPr>
        <w:pStyle w:val="B1"/>
        <w:rPr>
          <w:lang w:eastAsia="zh-CN"/>
        </w:rPr>
      </w:pPr>
      <w:r>
        <w:rPr>
          <w:lang w:eastAsia="zh-CN"/>
        </w:rPr>
        <w:t>b)</w:t>
      </w:r>
      <w:r>
        <w:rPr>
          <w:lang w:eastAsia="zh-CN"/>
        </w:rPr>
        <w:tab/>
        <w:t xml:space="preserve">send the HTTP </w:t>
      </w:r>
      <w:r>
        <w:t>403 (Forbidden)</w:t>
      </w:r>
      <w:r>
        <w:rPr>
          <w:lang w:eastAsia="zh-CN"/>
        </w:rPr>
        <w:t xml:space="preserve"> response towards the requesting entity.</w:t>
      </w:r>
    </w:p>
    <w:p w14:paraId="0A732F0F" w14:textId="77777777" w:rsidR="0099643B" w:rsidRDefault="0099643B" w:rsidP="0099643B">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7FE11222" w14:textId="77777777" w:rsidR="0099643B" w:rsidRPr="007D3511" w:rsidRDefault="0099643B" w:rsidP="0099643B">
      <w:pPr>
        <w:pStyle w:val="B1"/>
        <w:rPr>
          <w:lang w:eastAsia="zh-CN"/>
        </w:rPr>
      </w:pPr>
      <w:r>
        <w:rPr>
          <w:rFonts w:hint="eastAsia"/>
          <w:lang w:eastAsia="zh-CN"/>
        </w:rPr>
        <w:t>0</w:t>
      </w:r>
      <w:r>
        <w:rPr>
          <w:lang w:eastAsia="zh-CN"/>
        </w:rPr>
        <w:tab/>
        <w:t>Protocol error, unspecified;</w:t>
      </w:r>
    </w:p>
    <w:p w14:paraId="7881B1B0" w14:textId="77777777" w:rsidR="0099643B" w:rsidRDefault="0099643B" w:rsidP="0099643B">
      <w:pPr>
        <w:pStyle w:val="B1"/>
        <w:rPr>
          <w:lang w:eastAsia="zh-CN"/>
        </w:rPr>
      </w:pPr>
      <w:r>
        <w:rPr>
          <w:lang w:eastAsia="zh-CN"/>
        </w:rPr>
        <w:t>1</w:t>
      </w:r>
      <w:r>
        <w:rPr>
          <w:lang w:eastAsia="zh-CN"/>
        </w:rPr>
        <w:tab/>
      </w:r>
      <w:r w:rsidRPr="007D3511">
        <w:rPr>
          <w:lang w:eastAsia="zh-CN"/>
        </w:rPr>
        <w:t>Operation not allowed</w:t>
      </w:r>
      <w:r>
        <w:rPr>
          <w:lang w:eastAsia="zh-CN"/>
        </w:rPr>
        <w:t>;</w:t>
      </w:r>
    </w:p>
    <w:p w14:paraId="228A9936" w14:textId="77777777" w:rsidR="0099643B" w:rsidRDefault="0099643B" w:rsidP="0099643B">
      <w:pPr>
        <w:pStyle w:val="B1"/>
        <w:rPr>
          <w:lang w:eastAsia="zh-CN"/>
        </w:rPr>
      </w:pPr>
      <w:r>
        <w:rPr>
          <w:rFonts w:hint="eastAsia"/>
          <w:lang w:eastAsia="zh-CN"/>
        </w:rPr>
        <w:t>3</w:t>
      </w:r>
      <w:r>
        <w:rPr>
          <w:lang w:eastAsia="zh-CN"/>
        </w:rPr>
        <w:tab/>
      </w:r>
      <w:r w:rsidRPr="007D3511">
        <w:rPr>
          <w:lang w:eastAsia="x-none"/>
        </w:rPr>
        <w:t>Authorization failure</w:t>
      </w:r>
      <w:r>
        <w:rPr>
          <w:rFonts w:hint="eastAsia"/>
          <w:lang w:eastAsia="zh-CN"/>
        </w:rPr>
        <w:t>;</w:t>
      </w:r>
    </w:p>
    <w:p w14:paraId="3A24723A" w14:textId="77777777" w:rsidR="0099643B" w:rsidRDefault="0099643B" w:rsidP="0099643B">
      <w:pPr>
        <w:pStyle w:val="B1"/>
        <w:rPr>
          <w:lang w:eastAsia="zh-CN"/>
        </w:rPr>
      </w:pPr>
      <w:r>
        <w:rPr>
          <w:rFonts w:hint="eastAsia"/>
          <w:lang w:eastAsia="zh-CN"/>
        </w:rPr>
        <w:t>4</w:t>
      </w:r>
      <w:r>
        <w:rPr>
          <w:lang w:eastAsia="zh-CN"/>
        </w:rPr>
        <w:tab/>
      </w:r>
      <w:r>
        <w:rPr>
          <w:rFonts w:hint="eastAsia"/>
          <w:lang w:eastAsia="zh-CN"/>
        </w:rPr>
        <w:t>Maximum number of PINE is reached;</w:t>
      </w:r>
    </w:p>
    <w:p w14:paraId="233EEB19" w14:textId="77777777" w:rsidR="0099643B" w:rsidRDefault="0099643B" w:rsidP="0099643B">
      <w:pPr>
        <w:pStyle w:val="B1"/>
        <w:rPr>
          <w:lang w:eastAsia="zh-CN"/>
        </w:rPr>
      </w:pPr>
      <w:r>
        <w:rPr>
          <w:rFonts w:hint="eastAsia"/>
          <w:lang w:eastAsia="zh-CN"/>
        </w:rPr>
        <w:t>6</w:t>
      </w:r>
      <w:r>
        <w:rPr>
          <w:lang w:eastAsia="zh-CN"/>
        </w:rPr>
        <w:tab/>
      </w:r>
      <w:r>
        <w:rPr>
          <w:rFonts w:hint="eastAsia"/>
          <w:lang w:eastAsia="zh-CN"/>
        </w:rPr>
        <w:t>Maximum number of service is reached</w:t>
      </w:r>
      <w:r>
        <w:rPr>
          <w:lang w:eastAsia="zh-CN"/>
        </w:rPr>
        <w:t>;</w:t>
      </w:r>
      <w:r w:rsidRPr="00C37465">
        <w:rPr>
          <w:rFonts w:hint="eastAsia"/>
          <w:lang w:eastAsia="zh-CN"/>
        </w:rPr>
        <w:t xml:space="preserve"> </w:t>
      </w:r>
      <w:r>
        <w:rPr>
          <w:rFonts w:hint="eastAsia"/>
          <w:lang w:eastAsia="zh-CN"/>
        </w:rPr>
        <w:t>and</w:t>
      </w:r>
    </w:p>
    <w:p w14:paraId="3FCDD142" w14:textId="77777777" w:rsidR="0099643B" w:rsidRDefault="0099643B" w:rsidP="0099643B">
      <w:pPr>
        <w:pStyle w:val="B1"/>
        <w:rPr>
          <w:lang w:eastAsia="zh-CN"/>
        </w:rPr>
      </w:pPr>
      <w:r>
        <w:rPr>
          <w:lang w:eastAsia="zh-CN"/>
        </w:rPr>
        <w:t>7</w:t>
      </w:r>
      <w:r>
        <w:tab/>
      </w:r>
      <w:r>
        <w:rPr>
          <w:lang w:eastAsia="zh-CN"/>
        </w:rPr>
        <w:t>P</w:t>
      </w:r>
      <w:r w:rsidRPr="00625746">
        <w:rPr>
          <w:lang w:eastAsia="zh-CN"/>
        </w:rPr>
        <w:t>ermanently denied</w:t>
      </w:r>
      <w:r>
        <w:rPr>
          <w:lang w:eastAsia="zh-CN"/>
        </w:rPr>
        <w:t>.</w:t>
      </w:r>
    </w:p>
    <w:p w14:paraId="55E1AD23" w14:textId="77777777" w:rsidR="00191B4D" w:rsidRDefault="00191B4D" w:rsidP="00191B4D">
      <w:pPr>
        <w:rPr>
          <w:lang w:eastAsia="zh-CN"/>
        </w:rPr>
      </w:pPr>
      <w:r>
        <w:rPr>
          <w:lang w:eastAsia="zh-CN"/>
        </w:rPr>
        <w:t>If at least one PIN peers in &lt;registration-info&gt; element are authorized to be the requested role of a PIN, the PAE-S shall:</w:t>
      </w:r>
    </w:p>
    <w:p w14:paraId="4DBC0197" w14:textId="77777777" w:rsidR="00191B4D" w:rsidRDefault="00191B4D" w:rsidP="00191B4D">
      <w:pPr>
        <w:pStyle w:val="B1"/>
      </w:pPr>
      <w:r>
        <w:rPr>
          <w:lang w:eastAsia="zh-CN"/>
        </w:rPr>
        <w:t>a)</w:t>
      </w:r>
      <w:r>
        <w:rPr>
          <w:lang w:eastAsia="zh-CN"/>
        </w:rPr>
        <w:tab/>
      </w:r>
      <w:r>
        <w:t>generate an HTTP 200 (OK) response according to IETF RFC 9110 [4]. In the HTTP 200 (OK) response message, the PAE-S:</w:t>
      </w:r>
    </w:p>
    <w:p w14:paraId="4095CA95" w14:textId="77777777" w:rsidR="00191B4D" w:rsidRDefault="00191B4D" w:rsidP="00191B4D">
      <w:pPr>
        <w:pStyle w:val="B2"/>
      </w:pPr>
      <w:r>
        <w:t>1)</w:t>
      </w:r>
      <w:r>
        <w:tab/>
        <w:t>shall include a Content-Type header field set to "application/vnd.3gpp.pinapp-info+xml"; and</w:t>
      </w:r>
    </w:p>
    <w:p w14:paraId="4D898FF8" w14:textId="77777777" w:rsidR="00191B4D" w:rsidRDefault="00191B4D" w:rsidP="00191B4D">
      <w:pPr>
        <w:pStyle w:val="B2"/>
      </w:pPr>
      <w:r>
        <w:t>2)</w:t>
      </w:r>
      <w:r>
        <w:tab/>
        <w:t>shall include an application/vnd.3gpp.pinapp-info+xml MIME body with a &lt;pine-registration-accept&gt; element in the &lt;pinapp-info&gt; root element and within the &lt;pine-registration-accept&gt; element:</w:t>
      </w:r>
    </w:p>
    <w:p w14:paraId="3164EEC4" w14:textId="77777777" w:rsidR="00191B4D" w:rsidRDefault="00191B4D" w:rsidP="00191B4D">
      <w:pPr>
        <w:pStyle w:val="B3"/>
      </w:pPr>
      <w:r>
        <w:t>i)</w:t>
      </w:r>
      <w:r>
        <w:tab/>
        <w:t>shall include a &lt;pin-client-id&gt; element set to the PIN client ID of PMAE-C;</w:t>
      </w:r>
    </w:p>
    <w:p w14:paraId="0828AE99" w14:textId="77777777" w:rsidR="00191B4D" w:rsidRDefault="00191B4D" w:rsidP="00191B4D">
      <w:pPr>
        <w:pStyle w:val="B3"/>
      </w:pPr>
      <w:r>
        <w:t>ii)</w:t>
      </w:r>
      <w:r>
        <w:tab/>
        <w:t xml:space="preserve">shall include a &lt;accepted-registration-info&gt; element set to a list of accepted registration information. Each entry of the list contains the </w:t>
      </w:r>
      <w:r>
        <w:rPr>
          <w:lang w:val="en-US"/>
        </w:rPr>
        <w:t>identity of the</w:t>
      </w:r>
      <w:r>
        <w:t xml:space="preserve"> PIN peer, assigned PIN client ID, and may contain indication of being a PMAE-C, indication of being a PGAE-C, or both; and</w:t>
      </w:r>
    </w:p>
    <w:p w14:paraId="1BBECB72" w14:textId="77777777" w:rsidR="00191B4D" w:rsidRDefault="00191B4D" w:rsidP="00191B4D">
      <w:pPr>
        <w:pStyle w:val="B3"/>
        <w:rPr>
          <w:lang w:eastAsia="zh-CN"/>
        </w:rPr>
      </w:pPr>
      <w:r>
        <w:rPr>
          <w:lang w:eastAsia="zh-CN"/>
        </w:rPr>
        <w:t>iii)</w:t>
      </w:r>
      <w:r>
        <w:rPr>
          <w:lang w:eastAsia="zh-CN"/>
        </w:rPr>
        <w:tab/>
        <w:t xml:space="preserve">shall include a </w:t>
      </w:r>
      <w:r>
        <w:t>&lt;rejected-registration-info&gt; element set to a list of failed registration information, if any. Each entry of the list contains an identity of a PIN peer and an appropriate cause for indirect PIN registration to PAE-S failure; and</w:t>
      </w:r>
    </w:p>
    <w:p w14:paraId="018FA02C" w14:textId="77777777" w:rsidR="00191B4D" w:rsidRDefault="00191B4D" w:rsidP="00F52013">
      <w:pPr>
        <w:pStyle w:val="B1"/>
        <w:rPr>
          <w:lang w:eastAsia="zh-CN"/>
        </w:rPr>
      </w:pPr>
      <w:r>
        <w:rPr>
          <w:lang w:eastAsia="zh-CN"/>
        </w:rPr>
        <w:t>b)</w:t>
      </w:r>
      <w:r>
        <w:rPr>
          <w:lang w:eastAsia="zh-CN"/>
        </w:rPr>
        <w:tab/>
        <w:t>send the HTTP 200 (OK) response towards the PMAE-C.</w:t>
      </w:r>
    </w:p>
    <w:p w14:paraId="7E005D98" w14:textId="77777777" w:rsidR="0099643B" w:rsidRDefault="0099643B" w:rsidP="0099643B">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6F139777" w14:textId="77777777" w:rsidR="0099643B" w:rsidRPr="007D3511" w:rsidRDefault="0099643B" w:rsidP="0099643B">
      <w:pPr>
        <w:pStyle w:val="B1"/>
        <w:rPr>
          <w:lang w:eastAsia="zh-CN"/>
        </w:rPr>
      </w:pPr>
      <w:r>
        <w:rPr>
          <w:rFonts w:hint="eastAsia"/>
          <w:lang w:eastAsia="zh-CN"/>
        </w:rPr>
        <w:t>0</w:t>
      </w:r>
      <w:r>
        <w:rPr>
          <w:lang w:eastAsia="zh-CN"/>
        </w:rPr>
        <w:tab/>
        <w:t>Protocol error, unspecified;</w:t>
      </w:r>
    </w:p>
    <w:p w14:paraId="5DA6905D" w14:textId="77777777" w:rsidR="0099643B" w:rsidRDefault="0099643B" w:rsidP="0099643B">
      <w:pPr>
        <w:pStyle w:val="B1"/>
        <w:rPr>
          <w:lang w:eastAsia="zh-CN"/>
        </w:rPr>
      </w:pPr>
      <w:r>
        <w:rPr>
          <w:lang w:eastAsia="zh-CN"/>
        </w:rPr>
        <w:lastRenderedPageBreak/>
        <w:t>1</w:t>
      </w:r>
      <w:r>
        <w:rPr>
          <w:lang w:eastAsia="zh-CN"/>
        </w:rPr>
        <w:tab/>
      </w:r>
      <w:r w:rsidRPr="007D3511">
        <w:rPr>
          <w:lang w:eastAsia="zh-CN"/>
        </w:rPr>
        <w:t>Operation not allowed</w:t>
      </w:r>
      <w:r>
        <w:rPr>
          <w:lang w:eastAsia="zh-CN"/>
        </w:rPr>
        <w:t>;</w:t>
      </w:r>
    </w:p>
    <w:p w14:paraId="59FD1B6C" w14:textId="77777777" w:rsidR="0099643B" w:rsidRDefault="0099643B" w:rsidP="0099643B">
      <w:pPr>
        <w:pStyle w:val="B1"/>
        <w:rPr>
          <w:lang w:eastAsia="zh-CN"/>
        </w:rPr>
      </w:pPr>
      <w:r>
        <w:rPr>
          <w:rFonts w:hint="eastAsia"/>
          <w:lang w:eastAsia="zh-CN"/>
        </w:rPr>
        <w:t>3</w:t>
      </w:r>
      <w:r>
        <w:rPr>
          <w:lang w:eastAsia="zh-CN"/>
        </w:rPr>
        <w:tab/>
      </w:r>
      <w:r w:rsidRPr="007D3511">
        <w:rPr>
          <w:lang w:eastAsia="x-none"/>
        </w:rPr>
        <w:t>Authorization failure</w:t>
      </w:r>
      <w:r>
        <w:rPr>
          <w:rFonts w:hint="eastAsia"/>
          <w:lang w:eastAsia="zh-CN"/>
        </w:rPr>
        <w:t>;</w:t>
      </w:r>
    </w:p>
    <w:p w14:paraId="5E11DDB1" w14:textId="77777777" w:rsidR="0099643B" w:rsidRDefault="0099643B" w:rsidP="0099643B">
      <w:pPr>
        <w:pStyle w:val="B1"/>
        <w:rPr>
          <w:lang w:eastAsia="zh-CN"/>
        </w:rPr>
      </w:pPr>
      <w:r>
        <w:rPr>
          <w:rFonts w:hint="eastAsia"/>
          <w:lang w:eastAsia="zh-CN"/>
        </w:rPr>
        <w:t>4</w:t>
      </w:r>
      <w:r>
        <w:rPr>
          <w:lang w:eastAsia="zh-CN"/>
        </w:rPr>
        <w:tab/>
      </w:r>
      <w:r>
        <w:rPr>
          <w:rFonts w:hint="eastAsia"/>
          <w:lang w:eastAsia="zh-CN"/>
        </w:rPr>
        <w:t xml:space="preserve">Maximum number of PINE is reached; </w:t>
      </w:r>
    </w:p>
    <w:p w14:paraId="6E72B8DF" w14:textId="77777777" w:rsidR="0099643B" w:rsidRDefault="0099643B" w:rsidP="0099643B">
      <w:pPr>
        <w:pStyle w:val="B1"/>
        <w:rPr>
          <w:lang w:eastAsia="zh-CN"/>
        </w:rPr>
      </w:pPr>
      <w:r>
        <w:rPr>
          <w:rFonts w:hint="eastAsia"/>
          <w:lang w:eastAsia="zh-CN"/>
        </w:rPr>
        <w:t>6</w:t>
      </w:r>
      <w:r>
        <w:rPr>
          <w:lang w:eastAsia="zh-CN"/>
        </w:rPr>
        <w:tab/>
      </w:r>
      <w:r>
        <w:rPr>
          <w:rFonts w:hint="eastAsia"/>
          <w:lang w:eastAsia="zh-CN"/>
        </w:rPr>
        <w:t>Maximum number of service is reached</w:t>
      </w:r>
      <w:r>
        <w:rPr>
          <w:lang w:eastAsia="zh-CN"/>
        </w:rPr>
        <w:t>;</w:t>
      </w:r>
      <w:r w:rsidRPr="00C37465">
        <w:rPr>
          <w:rFonts w:hint="eastAsia"/>
          <w:lang w:eastAsia="zh-CN"/>
        </w:rPr>
        <w:t xml:space="preserve"> </w:t>
      </w:r>
      <w:r>
        <w:rPr>
          <w:rFonts w:hint="eastAsia"/>
          <w:lang w:eastAsia="zh-CN"/>
        </w:rPr>
        <w:t>and</w:t>
      </w:r>
    </w:p>
    <w:p w14:paraId="422B4097" w14:textId="77777777" w:rsidR="0099643B" w:rsidRDefault="0099643B" w:rsidP="0099643B">
      <w:pPr>
        <w:pStyle w:val="B1"/>
      </w:pPr>
      <w:r>
        <w:rPr>
          <w:lang w:eastAsia="zh-CN"/>
        </w:rPr>
        <w:t>7</w:t>
      </w:r>
      <w:r>
        <w:tab/>
      </w:r>
      <w:r>
        <w:rPr>
          <w:lang w:eastAsia="zh-CN"/>
        </w:rPr>
        <w:t>P</w:t>
      </w:r>
      <w:r w:rsidRPr="00625746">
        <w:rPr>
          <w:lang w:eastAsia="zh-CN"/>
        </w:rPr>
        <w:t>ermanently denied</w:t>
      </w:r>
      <w:r>
        <w:rPr>
          <w:lang w:eastAsia="zh-CN"/>
        </w:rPr>
        <w:t>.</w:t>
      </w:r>
    </w:p>
    <w:p w14:paraId="1059CB2F" w14:textId="77777777" w:rsidR="00341557" w:rsidRPr="00300435" w:rsidRDefault="00341557" w:rsidP="00341557">
      <w:pPr>
        <w:pStyle w:val="Heading3"/>
      </w:pPr>
      <w:bookmarkStart w:id="130" w:name="_CR5_3_4"/>
      <w:bookmarkStart w:id="131" w:name="_Toc172038060"/>
      <w:bookmarkEnd w:id="125"/>
      <w:bookmarkEnd w:id="130"/>
      <w:r>
        <w:rPr>
          <w:lang w:eastAsia="zh-CN"/>
        </w:rPr>
        <w:t>5.3.4</w:t>
      </w:r>
      <w:r>
        <w:rPr>
          <w:lang w:eastAsia="zh-CN"/>
        </w:rPr>
        <w:tab/>
        <w:t xml:space="preserve">Direct </w:t>
      </w:r>
      <w:r>
        <w:t>PIN deregistration to PAE-S</w:t>
      </w:r>
      <w:bookmarkEnd w:id="131"/>
    </w:p>
    <w:p w14:paraId="5FD473E2" w14:textId="77777777" w:rsidR="00341557" w:rsidRDefault="00341557" w:rsidP="00341557">
      <w:pPr>
        <w:pStyle w:val="Heading4"/>
        <w:rPr>
          <w:lang w:eastAsia="zh-CN"/>
        </w:rPr>
      </w:pPr>
      <w:bookmarkStart w:id="132" w:name="_CR5_3_4_1"/>
      <w:bookmarkStart w:id="133" w:name="_Toc172038061"/>
      <w:bookmarkStart w:id="134" w:name="_Hlk141115892"/>
      <w:bookmarkEnd w:id="132"/>
      <w:r>
        <w:rPr>
          <w:lang w:eastAsia="zh-CN"/>
        </w:rPr>
        <w:t>5.3.4.1</w:t>
      </w:r>
      <w:r>
        <w:rPr>
          <w:lang w:eastAsia="zh-CN"/>
        </w:rPr>
        <w:tab/>
      </w:r>
      <w:r>
        <w:t>Requesting entity procedure</w:t>
      </w:r>
      <w:bookmarkEnd w:id="133"/>
    </w:p>
    <w:p w14:paraId="746E8C93" w14:textId="77777777" w:rsidR="00341557" w:rsidRDefault="00341557" w:rsidP="00341557">
      <w:r>
        <w:t>The requesting entity can be PMAE-C, PEAE-C, or PGAE-C.</w:t>
      </w:r>
    </w:p>
    <w:p w14:paraId="5013DDAF" w14:textId="77777777" w:rsidR="00341557" w:rsidRDefault="00341557" w:rsidP="00341557">
      <w:r>
        <w:t xml:space="preserve">When the requesting entity needs </w:t>
      </w:r>
      <w:r>
        <w:rPr>
          <w:lang w:eastAsia="zh-CN"/>
        </w:rPr>
        <w:t>to deregister to the PAE-S directly</w:t>
      </w:r>
      <w:r>
        <w:t>, the requesting entity shall generate an HTTP POST request according to procedures as specified in IETF RFC </w:t>
      </w:r>
      <w:r w:rsidR="00F84143">
        <w:t>9110</w:t>
      </w:r>
      <w:r>
        <w:t> [4]. In the HTTP POST request, the requesting entity:</w:t>
      </w:r>
    </w:p>
    <w:p w14:paraId="252C6D33" w14:textId="77777777" w:rsidR="00341557" w:rsidRDefault="00341557" w:rsidP="00341557">
      <w:pPr>
        <w:pStyle w:val="B1"/>
        <w:rPr>
          <w:lang w:eastAsia="zh-CN"/>
        </w:rPr>
      </w:pPr>
      <w:r>
        <w:rPr>
          <w:lang w:eastAsia="zh-CN"/>
        </w:rPr>
        <w:t>a)</w:t>
      </w:r>
      <w:r>
        <w:rPr>
          <w:lang w:eastAsia="zh-CN"/>
        </w:rPr>
        <w:tab/>
        <w:t>shall set the Request-URI to the URI of PAE-S;</w:t>
      </w:r>
    </w:p>
    <w:p w14:paraId="34660336" w14:textId="77777777" w:rsidR="00341557" w:rsidRDefault="00341557" w:rsidP="00341557">
      <w:pPr>
        <w:pStyle w:val="B1"/>
      </w:pPr>
      <w:r>
        <w:t>b)</w:t>
      </w:r>
      <w:r>
        <w:tab/>
        <w:t>shall include a Content-Type header field set to "application/vnd.3gpp.pinapp-info+xml"; and</w:t>
      </w:r>
    </w:p>
    <w:p w14:paraId="4896059C" w14:textId="77777777" w:rsidR="00341557" w:rsidRDefault="00341557" w:rsidP="00341557">
      <w:pPr>
        <w:pStyle w:val="B1"/>
      </w:pPr>
      <w:r>
        <w:t>c)</w:t>
      </w:r>
      <w:r>
        <w:tab/>
        <w:t>shall include an application/vnd.3gpp.pinapp-info+xml MIME body with a &lt;pine-deregistration-request&gt; element in the &lt;pinapp-info&gt; root element and within the &lt;pine-deregistration-request&gt; element:</w:t>
      </w:r>
    </w:p>
    <w:p w14:paraId="3E620717" w14:textId="77777777" w:rsidR="00341557" w:rsidRDefault="00341557" w:rsidP="00341557">
      <w:pPr>
        <w:pStyle w:val="B2"/>
      </w:pPr>
      <w:r>
        <w:t>1)</w:t>
      </w:r>
      <w:r>
        <w:tab/>
        <w:t>shall include a &lt;</w:t>
      </w:r>
      <w:r>
        <w:rPr>
          <w:lang w:val="en-US"/>
        </w:rPr>
        <w:t>ue-id</w:t>
      </w:r>
      <w:r>
        <w:t xml:space="preserve">&gt; element set to </w:t>
      </w:r>
      <w:r>
        <w:rPr>
          <w:rFonts w:cs="Arial"/>
        </w:rPr>
        <w:t xml:space="preserve">the </w:t>
      </w:r>
      <w:r>
        <w:rPr>
          <w:lang w:val="en-US"/>
        </w:rPr>
        <w:t>identity of the</w:t>
      </w:r>
      <w:r>
        <w:rPr>
          <w:rFonts w:cs="Arial"/>
          <w:lang w:val="en-US"/>
        </w:rPr>
        <w:t xml:space="preserve"> </w:t>
      </w:r>
      <w:r>
        <w:t>requesting entity</w:t>
      </w:r>
      <w:r>
        <w:rPr>
          <w:rFonts w:cs="Arial"/>
        </w:rPr>
        <w:t xml:space="preserve"> (i.e. GPSI or identity token)</w:t>
      </w:r>
      <w:r>
        <w:t>;</w:t>
      </w:r>
    </w:p>
    <w:p w14:paraId="51B6D9E4" w14:textId="77777777" w:rsidR="00341557" w:rsidRDefault="00341557" w:rsidP="00341557">
      <w:pPr>
        <w:pStyle w:val="B2"/>
      </w:pPr>
      <w:r>
        <w:rPr>
          <w:lang w:eastAsia="zh-CN"/>
        </w:rPr>
        <w:t>2)</w:t>
      </w:r>
      <w:r>
        <w:rPr>
          <w:lang w:eastAsia="zh-CN"/>
        </w:rPr>
        <w:tab/>
        <w:t>shall include a &lt;s</w:t>
      </w:r>
      <w:r>
        <w:t>ecurity-credentials</w:t>
      </w:r>
      <w:r>
        <w:rPr>
          <w:lang w:eastAsia="zh-CN"/>
        </w:rPr>
        <w:t xml:space="preserve">&gt; </w:t>
      </w:r>
      <w:r>
        <w:t>element set to the security credentials resulting from a successful authorization for a PIN service;</w:t>
      </w:r>
    </w:p>
    <w:p w14:paraId="6ED1E62D" w14:textId="77777777" w:rsidR="00341557" w:rsidRDefault="00341557" w:rsidP="00341557">
      <w:pPr>
        <w:pStyle w:val="B2"/>
        <w:rPr>
          <w:rFonts w:cs="Arial"/>
        </w:rPr>
      </w:pPr>
      <w:r>
        <w:rPr>
          <w:lang w:eastAsia="zh-CN"/>
        </w:rPr>
        <w:t>3)</w:t>
      </w:r>
      <w:r>
        <w:rPr>
          <w:lang w:eastAsia="zh-CN"/>
        </w:rPr>
        <w:tab/>
        <w:t>may include a &lt;</w:t>
      </w:r>
      <w:r>
        <w:t>mac-address</w:t>
      </w:r>
      <w:r>
        <w:rPr>
          <w:lang w:eastAsia="zh-CN"/>
        </w:rPr>
        <w:t>&gt;</w:t>
      </w:r>
      <w:r>
        <w:t xml:space="preserve"> element set to</w:t>
      </w:r>
      <w:r>
        <w:rPr>
          <w:rFonts w:cs="Arial"/>
        </w:rPr>
        <w:t xml:space="preserve"> the </w:t>
      </w:r>
      <w:r>
        <w:rPr>
          <w:lang w:val="en-US"/>
        </w:rPr>
        <w:t>MAC address of the</w:t>
      </w:r>
      <w:r>
        <w:rPr>
          <w:rFonts w:cs="Arial"/>
          <w:lang w:val="en-US"/>
        </w:rPr>
        <w:t xml:space="preserve"> </w:t>
      </w:r>
      <w:r>
        <w:t>requesting entity</w:t>
      </w:r>
      <w:r>
        <w:rPr>
          <w:rFonts w:cs="Arial"/>
        </w:rPr>
        <w:t>;</w:t>
      </w:r>
    </w:p>
    <w:p w14:paraId="05785133" w14:textId="77777777" w:rsidR="00341557" w:rsidRDefault="00341557" w:rsidP="00341557">
      <w:pPr>
        <w:pStyle w:val="B2"/>
        <w:rPr>
          <w:rFonts w:cs="Arial"/>
        </w:rPr>
      </w:pPr>
      <w:r>
        <w:rPr>
          <w:lang w:eastAsia="zh-CN"/>
        </w:rPr>
        <w:t>4)</w:t>
      </w:r>
      <w:r>
        <w:rPr>
          <w:lang w:eastAsia="zh-CN"/>
        </w:rPr>
        <w:tab/>
        <w:t>may include a &lt;</w:t>
      </w:r>
      <w:r>
        <w:rPr>
          <w:lang w:val="en-US"/>
        </w:rPr>
        <w:t>vendor-name</w:t>
      </w:r>
      <w:r>
        <w:rPr>
          <w:lang w:eastAsia="zh-CN"/>
        </w:rPr>
        <w:t xml:space="preserve">&gt; </w:t>
      </w:r>
      <w:r>
        <w:t>element set to</w:t>
      </w:r>
      <w:r>
        <w:rPr>
          <w:rFonts w:cs="Arial"/>
        </w:rPr>
        <w:t xml:space="preserve"> the </w:t>
      </w:r>
      <w:r>
        <w:rPr>
          <w:lang w:val="en-US"/>
        </w:rPr>
        <w:t>vendor’s name of the</w:t>
      </w:r>
      <w:r>
        <w:rPr>
          <w:rFonts w:cs="Arial"/>
          <w:lang w:val="en-US"/>
        </w:rPr>
        <w:t xml:space="preserve"> </w:t>
      </w:r>
      <w:r>
        <w:t>requesting entity</w:t>
      </w:r>
      <w:r>
        <w:rPr>
          <w:rFonts w:cs="Arial"/>
        </w:rPr>
        <w:t>;</w:t>
      </w:r>
    </w:p>
    <w:p w14:paraId="73CFC6F3" w14:textId="77777777" w:rsidR="00341557" w:rsidRDefault="00341557" w:rsidP="00341557">
      <w:pPr>
        <w:pStyle w:val="B2"/>
      </w:pPr>
      <w:r>
        <w:rPr>
          <w:lang w:eastAsia="zh-CN"/>
        </w:rPr>
        <w:t>5)</w:t>
      </w:r>
      <w:r>
        <w:rPr>
          <w:lang w:eastAsia="zh-CN"/>
        </w:rPr>
        <w:tab/>
        <w:t>may include a &lt;</w:t>
      </w:r>
      <w:r>
        <w:t>device-description</w:t>
      </w:r>
      <w:r>
        <w:rPr>
          <w:lang w:eastAsia="zh-CN"/>
        </w:rPr>
        <w:t xml:space="preserve">&gt; </w:t>
      </w:r>
      <w:r>
        <w:t>element set to</w:t>
      </w:r>
      <w:r>
        <w:rPr>
          <w:rFonts w:cs="Arial"/>
        </w:rPr>
        <w:t xml:space="preserve"> the</w:t>
      </w:r>
      <w:r>
        <w:t xml:space="preserve"> description of the requesting entity; </w:t>
      </w:r>
      <w:r>
        <w:rPr>
          <w:rFonts w:hint="eastAsia"/>
          <w:lang w:eastAsia="zh-CN"/>
        </w:rPr>
        <w:t>and</w:t>
      </w:r>
    </w:p>
    <w:p w14:paraId="051045AD" w14:textId="77777777" w:rsidR="00341557" w:rsidRPr="00B8200E" w:rsidRDefault="00341557" w:rsidP="00341557">
      <w:pPr>
        <w:pStyle w:val="B2"/>
      </w:pPr>
      <w:r>
        <w:rPr>
          <w:lang w:eastAsia="zh-CN"/>
        </w:rPr>
        <w:t>6)</w:t>
      </w:r>
      <w:r>
        <w:rPr>
          <w:lang w:eastAsia="zh-CN"/>
        </w:rPr>
        <w:tab/>
        <w:t>may include a &lt;</w:t>
      </w:r>
      <w:r>
        <w:t>ip-address</w:t>
      </w:r>
      <w:r>
        <w:rPr>
          <w:lang w:eastAsia="zh-CN"/>
        </w:rPr>
        <w:t xml:space="preserve">&gt; </w:t>
      </w:r>
      <w:r>
        <w:t>element set to</w:t>
      </w:r>
      <w:r>
        <w:rPr>
          <w:rFonts w:cs="Arial"/>
        </w:rPr>
        <w:t xml:space="preserve"> the</w:t>
      </w:r>
      <w:r>
        <w:t xml:space="preserve"> IP address of the requesting entity</w:t>
      </w:r>
      <w:r>
        <w:rPr>
          <w:rFonts w:cs="Arial"/>
        </w:rPr>
        <w:t xml:space="preserve"> if available in the </w:t>
      </w:r>
      <w:r>
        <w:t>requesting entity.</w:t>
      </w:r>
    </w:p>
    <w:p w14:paraId="5C4DB8D1" w14:textId="77777777" w:rsidR="00341557" w:rsidRDefault="00341557" w:rsidP="00341557">
      <w:pPr>
        <w:rPr>
          <w:lang w:eastAsia="zh-CN"/>
        </w:rPr>
      </w:pPr>
      <w:r>
        <w:t>The requesting entity shall send the generated HTTP POST request towards the PAE-S according to IETF RFC </w:t>
      </w:r>
      <w:r w:rsidR="00F84143">
        <w:t>9110</w:t>
      </w:r>
      <w:r>
        <w:t> [4]</w:t>
      </w:r>
      <w:r>
        <w:rPr>
          <w:lang w:eastAsia="zh-CN"/>
        </w:rPr>
        <w:t>.</w:t>
      </w:r>
    </w:p>
    <w:p w14:paraId="2CB801E5" w14:textId="77777777" w:rsidR="00341557" w:rsidRDefault="00341557" w:rsidP="00571B15">
      <w:r>
        <w:rPr>
          <w:lang w:eastAsia="zh-CN"/>
        </w:rPr>
        <w:t>Up</w:t>
      </w:r>
      <w:r>
        <w:rPr>
          <w:lang w:eastAsia="x-none"/>
        </w:rPr>
        <w:t xml:space="preserve">on reception of an </w:t>
      </w:r>
      <w:r>
        <w:t xml:space="preserve">HTTP </w:t>
      </w:r>
      <w:r w:rsidR="00AE6797">
        <w:t xml:space="preserve">204 </w:t>
      </w:r>
      <w:r>
        <w:t>(</w:t>
      </w:r>
      <w:r w:rsidR="00AE6797">
        <w:t>No content</w:t>
      </w:r>
      <w:r>
        <w:t>) response message</w:t>
      </w:r>
      <w:r w:rsidR="00571B15">
        <w:t>, the requesting entity shall consider the direct PIN registration to PAE-S is complete.</w:t>
      </w:r>
    </w:p>
    <w:p w14:paraId="2A2D6B1C" w14:textId="77777777" w:rsidR="00341557" w:rsidRDefault="00341557" w:rsidP="00341557">
      <w:pPr>
        <w:pStyle w:val="Heading4"/>
        <w:rPr>
          <w:lang w:eastAsia="zh-CN"/>
        </w:rPr>
      </w:pPr>
      <w:bookmarkStart w:id="135" w:name="_CR5_3_4_2"/>
      <w:bookmarkStart w:id="136" w:name="_Toc172038062"/>
      <w:bookmarkEnd w:id="135"/>
      <w:r>
        <w:rPr>
          <w:lang w:eastAsia="zh-CN"/>
        </w:rPr>
        <w:t>5.3.4.2</w:t>
      </w:r>
      <w:r>
        <w:rPr>
          <w:lang w:eastAsia="zh-CN"/>
        </w:rPr>
        <w:tab/>
      </w:r>
      <w:r>
        <w:t>PAE-S procedure</w:t>
      </w:r>
      <w:bookmarkEnd w:id="136"/>
    </w:p>
    <w:p w14:paraId="2B72DE80" w14:textId="77777777" w:rsidR="00341557" w:rsidRDefault="00341557" w:rsidP="00341557">
      <w:r>
        <w:rPr>
          <w:lang w:eastAsia="x-none"/>
        </w:rPr>
        <w:t>Upon reception of an HTTP POST request</w:t>
      </w:r>
      <w:r>
        <w:t xml:space="preserve"> message containing:</w:t>
      </w:r>
    </w:p>
    <w:p w14:paraId="70CE995B" w14:textId="77777777" w:rsidR="00341557" w:rsidRDefault="00341557" w:rsidP="00341557">
      <w:pPr>
        <w:pStyle w:val="B1"/>
      </w:pPr>
      <w:r>
        <w:t>a)</w:t>
      </w:r>
      <w:r>
        <w:tab/>
        <w:t>a Content-Type header field set to "application/vnd.3gpp.pinapp-info+xml"; and</w:t>
      </w:r>
    </w:p>
    <w:p w14:paraId="40DE357D" w14:textId="77777777" w:rsidR="00341557" w:rsidRDefault="00341557" w:rsidP="00341557">
      <w:pPr>
        <w:pStyle w:val="B1"/>
      </w:pPr>
      <w:r>
        <w:t>b)</w:t>
      </w:r>
      <w:r>
        <w:tab/>
        <w:t>an application/vnd.3gpp.pinapp-info+xml MIME body with a &lt;pine-deregistration-request&gt; element in the &lt;pinapp-info&gt; root element,</w:t>
      </w:r>
    </w:p>
    <w:p w14:paraId="27B6D8F3" w14:textId="77777777" w:rsidR="00341557" w:rsidRDefault="00341557" w:rsidP="00341557">
      <w:r>
        <w:t>the PAE-S shall</w:t>
      </w:r>
      <w:r w:rsidR="009542A0">
        <w:t xml:space="preserve"> check </w:t>
      </w:r>
      <w:r w:rsidR="009542A0" w:rsidRPr="008C5A0F">
        <w:t xml:space="preserve">whether the PMAE-C is authorized to </w:t>
      </w:r>
      <w:r w:rsidR="009542A0">
        <w:t>deregistration from the PIN.</w:t>
      </w:r>
    </w:p>
    <w:p w14:paraId="2CADA245" w14:textId="77777777" w:rsidR="00421A46" w:rsidRDefault="00421A46" w:rsidP="00341557">
      <w:r>
        <w:rPr>
          <w:lang w:eastAsia="zh-CN"/>
        </w:rPr>
        <w:t xml:space="preserve">If the </w:t>
      </w:r>
      <w:r>
        <w:t>deregistration request</w:t>
      </w:r>
      <w:r>
        <w:rPr>
          <w:lang w:eastAsia="zh-CN"/>
        </w:rPr>
        <w:t xml:space="preserve"> is authorized, the PAE-S shall:</w:t>
      </w:r>
    </w:p>
    <w:p w14:paraId="1C36E931" w14:textId="77777777" w:rsidR="00341557" w:rsidRDefault="00341557" w:rsidP="00341557">
      <w:pPr>
        <w:pStyle w:val="B1"/>
        <w:rPr>
          <w:lang w:eastAsia="zh-CN"/>
        </w:rPr>
      </w:pPr>
      <w:r>
        <w:t>a)</w:t>
      </w:r>
      <w:r>
        <w:tab/>
      </w:r>
      <w:r>
        <w:rPr>
          <w:lang w:eastAsia="zh-CN"/>
        </w:rPr>
        <w:t xml:space="preserve">consider the requesting entity identified by the &lt;ue-id&gt; element is not </w:t>
      </w:r>
      <w:r>
        <w:t>registered as a PIN peer</w:t>
      </w:r>
      <w:r>
        <w:rPr>
          <w:lang w:eastAsia="zh-CN"/>
        </w:rPr>
        <w:t>;</w:t>
      </w:r>
    </w:p>
    <w:p w14:paraId="019CB227" w14:textId="77777777" w:rsidR="00341557" w:rsidRDefault="00341557" w:rsidP="00A66A32">
      <w:pPr>
        <w:pStyle w:val="B1"/>
      </w:pPr>
      <w:r>
        <w:rPr>
          <w:lang w:eastAsia="zh-CN"/>
        </w:rPr>
        <w:t>b)</w:t>
      </w:r>
      <w:r>
        <w:rPr>
          <w:lang w:eastAsia="zh-CN"/>
        </w:rPr>
        <w:tab/>
      </w:r>
      <w:r>
        <w:t xml:space="preserve">generate an HTTP </w:t>
      </w:r>
      <w:r w:rsidR="00421A46">
        <w:t xml:space="preserve">204 </w:t>
      </w:r>
      <w:r>
        <w:t>(</w:t>
      </w:r>
      <w:r w:rsidR="00421A46">
        <w:t>No content</w:t>
      </w:r>
      <w:r>
        <w:t>) response according to IETF RFC </w:t>
      </w:r>
      <w:r w:rsidR="00F84143">
        <w:t>9110</w:t>
      </w:r>
      <w:r>
        <w:t> [4]</w:t>
      </w:r>
      <w:r w:rsidR="00421A46">
        <w:t>; and</w:t>
      </w:r>
    </w:p>
    <w:p w14:paraId="736B423B" w14:textId="77777777" w:rsidR="00341557" w:rsidRDefault="00341557" w:rsidP="00341557">
      <w:pPr>
        <w:pStyle w:val="B1"/>
        <w:rPr>
          <w:lang w:eastAsia="zh-CN"/>
        </w:rPr>
      </w:pPr>
      <w:r>
        <w:rPr>
          <w:lang w:eastAsia="zh-CN"/>
        </w:rPr>
        <w:t>c)</w:t>
      </w:r>
      <w:r>
        <w:rPr>
          <w:lang w:eastAsia="zh-CN"/>
        </w:rPr>
        <w:tab/>
        <w:t>send the HTTP 20</w:t>
      </w:r>
      <w:r w:rsidR="00421A46">
        <w:rPr>
          <w:lang w:eastAsia="zh-CN"/>
        </w:rPr>
        <w:t>4</w:t>
      </w:r>
      <w:r>
        <w:rPr>
          <w:lang w:eastAsia="zh-CN"/>
        </w:rPr>
        <w:t xml:space="preserve"> (</w:t>
      </w:r>
      <w:r w:rsidR="00421A46">
        <w:rPr>
          <w:lang w:eastAsia="zh-CN"/>
        </w:rPr>
        <w:t>No content</w:t>
      </w:r>
      <w:r>
        <w:rPr>
          <w:lang w:eastAsia="zh-CN"/>
        </w:rPr>
        <w:t>) response towards the requesting entity.</w:t>
      </w:r>
      <w:bookmarkEnd w:id="134"/>
    </w:p>
    <w:p w14:paraId="74D8B6E3" w14:textId="77777777" w:rsidR="00A66A32" w:rsidRDefault="00A66A32" w:rsidP="00A66A32">
      <w:pPr>
        <w:rPr>
          <w:lang w:eastAsia="zh-CN"/>
        </w:rPr>
      </w:pPr>
      <w:r>
        <w:rPr>
          <w:lang w:eastAsia="zh-CN"/>
        </w:rPr>
        <w:lastRenderedPageBreak/>
        <w:t xml:space="preserve">If the </w:t>
      </w:r>
      <w:r>
        <w:t>deregistration request</w:t>
      </w:r>
      <w:r>
        <w:rPr>
          <w:lang w:eastAsia="zh-CN"/>
        </w:rPr>
        <w:t xml:space="preserve"> is not authorized,</w:t>
      </w:r>
      <w:r w:rsidRPr="00762DBB">
        <w:rPr>
          <w:lang w:eastAsia="zh-CN"/>
        </w:rPr>
        <w:t xml:space="preserve"> </w:t>
      </w:r>
      <w:r>
        <w:rPr>
          <w:lang w:eastAsia="zh-CN"/>
        </w:rPr>
        <w:t>the PAE-S shall:</w:t>
      </w:r>
    </w:p>
    <w:p w14:paraId="38ED0599" w14:textId="77777777" w:rsidR="00A66A32" w:rsidRDefault="00A66A32" w:rsidP="00A66A32">
      <w:pPr>
        <w:pStyle w:val="B1"/>
      </w:pPr>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9110 </w:t>
      </w:r>
      <w:r w:rsidRPr="00554F63">
        <w:t>[</w:t>
      </w:r>
      <w:r>
        <w:t>4</w:t>
      </w:r>
      <w:r w:rsidRPr="00554F63">
        <w:t xml:space="preserve">]. In the HTTP </w:t>
      </w:r>
      <w:r>
        <w:t>403</w:t>
      </w:r>
      <w:r w:rsidRPr="00554F63">
        <w:t xml:space="preserve"> (</w:t>
      </w:r>
      <w:r>
        <w:t>Forbidden</w:t>
      </w:r>
      <w:r w:rsidRPr="00554F63">
        <w:t xml:space="preserve">) response message, the </w:t>
      </w:r>
      <w:r>
        <w:t>PAE-S</w:t>
      </w:r>
      <w:r w:rsidRPr="00554F63">
        <w:t>:</w:t>
      </w:r>
    </w:p>
    <w:p w14:paraId="77FC7E0B" w14:textId="77777777" w:rsidR="00A66A32" w:rsidRDefault="00A66A32" w:rsidP="00A66A32">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2C7C666E" w14:textId="77777777" w:rsidR="00A66A32" w:rsidRDefault="00A66A32" w:rsidP="00A66A32">
      <w:pPr>
        <w:pStyle w:val="B2"/>
      </w:pPr>
      <w:r>
        <w:t>2)</w:t>
      </w:r>
      <w:r>
        <w:tab/>
      </w:r>
      <w:r w:rsidRPr="004E7BF5">
        <w:t>shall include an application/vnd.3gpp.</w:t>
      </w:r>
      <w:r>
        <w:t>pinapp</w:t>
      </w:r>
      <w:r w:rsidRPr="004E7BF5">
        <w:t xml:space="preserve">-info+xml MIME body </w:t>
      </w:r>
      <w:r>
        <w:t>with a &lt;pine-deregistration-reject&gt;</w:t>
      </w:r>
      <w:r w:rsidRPr="004E7BF5">
        <w:t xml:space="preserve"> element</w:t>
      </w:r>
      <w:r>
        <w:t xml:space="preserve"> </w:t>
      </w:r>
      <w:r w:rsidRPr="004E7BF5">
        <w:t>in the &lt;</w:t>
      </w:r>
      <w:r>
        <w:t>pinapp</w:t>
      </w:r>
      <w:r w:rsidRPr="004E7BF5">
        <w:t>-info&gt; root element</w:t>
      </w:r>
      <w:r>
        <w:t xml:space="preserve"> and within the &lt;pine-deregistration-reject&gt;</w:t>
      </w:r>
      <w:r w:rsidRPr="001D4A5C">
        <w:t xml:space="preserve"> element</w:t>
      </w:r>
      <w:r w:rsidRPr="004E7BF5">
        <w:t>:</w:t>
      </w:r>
    </w:p>
    <w:p w14:paraId="3B725C4F" w14:textId="77777777" w:rsidR="00A66A32" w:rsidRDefault="00A66A32" w:rsidP="00A66A32">
      <w:pPr>
        <w:pStyle w:val="B3"/>
        <w:rPr>
          <w:lang w:eastAsia="zh-CN"/>
        </w:rPr>
      </w:pPr>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rPr>
          <w:lang w:eastAsia="zh-CN"/>
        </w:rPr>
        <w:t>deregistration</w:t>
      </w:r>
      <w:r w:rsidRPr="00C7079E">
        <w:rPr>
          <w:lang w:eastAsia="zh-CN"/>
        </w:rPr>
        <w:t xml:space="preserve"> </w:t>
      </w:r>
      <w:r w:rsidRPr="00654FEF">
        <w:t>failure</w:t>
      </w:r>
      <w:r>
        <w:t>; and</w:t>
      </w:r>
    </w:p>
    <w:p w14:paraId="2D4C0E14" w14:textId="77777777" w:rsidR="00A66A32" w:rsidRDefault="00A66A32" w:rsidP="00341557">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HTTP </w:t>
      </w:r>
      <w:r>
        <w:rPr>
          <w:lang w:eastAsia="zh-CN"/>
        </w:rPr>
        <w:t>403 (Forbidden)</w:t>
      </w:r>
      <w:r w:rsidRPr="00554F63">
        <w:rPr>
          <w:lang w:eastAsia="zh-CN"/>
        </w:rPr>
        <w:t xml:space="preserve"> response towards the </w:t>
      </w:r>
      <w:r>
        <w:t>requesting entity</w:t>
      </w:r>
      <w:r>
        <w:rPr>
          <w:lang w:eastAsia="zh-CN"/>
        </w:rPr>
        <w:t>.</w:t>
      </w:r>
    </w:p>
    <w:p w14:paraId="59C4E4C3" w14:textId="77777777" w:rsidR="0099643B" w:rsidRDefault="0099643B" w:rsidP="0099643B">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71890253" w14:textId="77777777" w:rsidR="0099643B" w:rsidRPr="007D3511" w:rsidRDefault="0099643B" w:rsidP="0099643B">
      <w:pPr>
        <w:pStyle w:val="B1"/>
        <w:rPr>
          <w:lang w:eastAsia="zh-CN"/>
        </w:rPr>
      </w:pPr>
      <w:r>
        <w:rPr>
          <w:rFonts w:hint="eastAsia"/>
          <w:lang w:eastAsia="zh-CN"/>
        </w:rPr>
        <w:t>0</w:t>
      </w:r>
      <w:r>
        <w:rPr>
          <w:lang w:eastAsia="zh-CN"/>
        </w:rPr>
        <w:tab/>
        <w:t>Protocol error, unspecified;</w:t>
      </w:r>
    </w:p>
    <w:p w14:paraId="302B232A" w14:textId="77777777" w:rsidR="0099643B" w:rsidRDefault="0099643B" w:rsidP="0099643B">
      <w:pPr>
        <w:pStyle w:val="B1"/>
        <w:rPr>
          <w:lang w:eastAsia="zh-CN"/>
        </w:rPr>
      </w:pPr>
      <w:r>
        <w:rPr>
          <w:lang w:eastAsia="zh-CN"/>
        </w:rPr>
        <w:t>1</w:t>
      </w:r>
      <w:r>
        <w:rPr>
          <w:lang w:eastAsia="zh-CN"/>
        </w:rPr>
        <w:tab/>
      </w:r>
      <w:r w:rsidRPr="007D3511">
        <w:rPr>
          <w:lang w:eastAsia="zh-CN"/>
        </w:rPr>
        <w:t>Operation not allowed</w:t>
      </w:r>
      <w:r>
        <w:rPr>
          <w:lang w:eastAsia="zh-CN"/>
        </w:rPr>
        <w:t>;</w:t>
      </w:r>
      <w:r>
        <w:rPr>
          <w:rFonts w:hint="eastAsia"/>
          <w:lang w:eastAsia="zh-CN"/>
        </w:rPr>
        <w:t xml:space="preserve"> </w:t>
      </w:r>
    </w:p>
    <w:p w14:paraId="01F0C33A" w14:textId="77777777" w:rsidR="0099643B" w:rsidRDefault="0099643B" w:rsidP="0099643B">
      <w:pPr>
        <w:pStyle w:val="B1"/>
        <w:rPr>
          <w:lang w:eastAsia="zh-CN"/>
        </w:rPr>
      </w:pPr>
      <w:r>
        <w:rPr>
          <w:rFonts w:hint="eastAsia"/>
          <w:lang w:eastAsia="zh-CN"/>
        </w:rPr>
        <w:t>3</w:t>
      </w:r>
      <w:r>
        <w:rPr>
          <w:lang w:eastAsia="zh-CN"/>
        </w:rPr>
        <w:tab/>
      </w:r>
      <w:r w:rsidRPr="007D3511">
        <w:rPr>
          <w:lang w:eastAsia="x-none"/>
        </w:rPr>
        <w:t>Authorization failure</w:t>
      </w:r>
      <w:bookmarkStart w:id="137" w:name="_Hlk166860160"/>
      <w:r>
        <w:rPr>
          <w:lang w:eastAsia="zh-CN"/>
        </w:rPr>
        <w:t>;</w:t>
      </w:r>
      <w:r w:rsidRPr="00C37465">
        <w:rPr>
          <w:rFonts w:hint="eastAsia"/>
          <w:lang w:eastAsia="zh-CN"/>
        </w:rPr>
        <w:t xml:space="preserve"> </w:t>
      </w:r>
      <w:r>
        <w:rPr>
          <w:rFonts w:hint="eastAsia"/>
          <w:lang w:eastAsia="zh-CN"/>
        </w:rPr>
        <w:t>and</w:t>
      </w:r>
    </w:p>
    <w:p w14:paraId="0C7E27B2" w14:textId="77777777" w:rsidR="0099643B" w:rsidRDefault="0099643B" w:rsidP="0099643B">
      <w:pPr>
        <w:pStyle w:val="B1"/>
        <w:rPr>
          <w:lang w:eastAsia="zh-CN"/>
        </w:rPr>
      </w:pPr>
      <w:r>
        <w:rPr>
          <w:lang w:eastAsia="zh-CN"/>
        </w:rPr>
        <w:t>7</w:t>
      </w:r>
      <w:r>
        <w:tab/>
      </w:r>
      <w:r>
        <w:rPr>
          <w:lang w:eastAsia="zh-CN"/>
        </w:rPr>
        <w:t>P</w:t>
      </w:r>
      <w:r w:rsidRPr="00625746">
        <w:rPr>
          <w:lang w:eastAsia="zh-CN"/>
        </w:rPr>
        <w:t>ermanently denied</w:t>
      </w:r>
      <w:bookmarkEnd w:id="137"/>
      <w:r>
        <w:rPr>
          <w:rFonts w:hint="eastAsia"/>
          <w:lang w:eastAsia="zh-CN"/>
        </w:rPr>
        <w:t>.</w:t>
      </w:r>
    </w:p>
    <w:p w14:paraId="5EC57DCE" w14:textId="77777777" w:rsidR="00341557" w:rsidRPr="00300435" w:rsidRDefault="00341557" w:rsidP="00341557">
      <w:pPr>
        <w:pStyle w:val="Heading3"/>
      </w:pPr>
      <w:bookmarkStart w:id="138" w:name="_CR5_3_5"/>
      <w:bookmarkStart w:id="139" w:name="_Toc172038063"/>
      <w:bookmarkEnd w:id="138"/>
      <w:r>
        <w:rPr>
          <w:lang w:eastAsia="zh-CN"/>
        </w:rPr>
        <w:t>5.3.5</w:t>
      </w:r>
      <w:r>
        <w:rPr>
          <w:lang w:eastAsia="zh-CN"/>
        </w:rPr>
        <w:tab/>
        <w:t xml:space="preserve">Indirect </w:t>
      </w:r>
      <w:r>
        <w:t>PIN deregistration to PAE-S</w:t>
      </w:r>
      <w:bookmarkEnd w:id="139"/>
    </w:p>
    <w:p w14:paraId="597823C3" w14:textId="77777777" w:rsidR="00341557" w:rsidRDefault="00341557" w:rsidP="00341557">
      <w:pPr>
        <w:pStyle w:val="Heading4"/>
      </w:pPr>
      <w:bookmarkStart w:id="140" w:name="_CR5_3_5_1"/>
      <w:bookmarkStart w:id="141" w:name="_Toc172038064"/>
      <w:bookmarkEnd w:id="140"/>
      <w:r>
        <w:rPr>
          <w:lang w:eastAsia="zh-CN"/>
        </w:rPr>
        <w:t>5.3.5.1</w:t>
      </w:r>
      <w:r>
        <w:rPr>
          <w:lang w:eastAsia="zh-CN"/>
        </w:rPr>
        <w:tab/>
      </w:r>
      <w:r>
        <w:t>Requesting entity procedure</w:t>
      </w:r>
      <w:bookmarkEnd w:id="141"/>
    </w:p>
    <w:p w14:paraId="7100DBE2" w14:textId="77777777" w:rsidR="00341557" w:rsidRDefault="00341557" w:rsidP="00341557">
      <w:r>
        <w:t>The requesting entity can be PEAE-C or PGAE-C.</w:t>
      </w:r>
    </w:p>
    <w:p w14:paraId="49006A75" w14:textId="77777777" w:rsidR="00341557" w:rsidRDefault="00341557" w:rsidP="00341557">
      <w:r>
        <w:t xml:space="preserve">When the requesting entity needs </w:t>
      </w:r>
      <w:r>
        <w:rPr>
          <w:lang w:eastAsia="zh-CN"/>
        </w:rPr>
        <w:t>to deregister to the PAE-S via PMAE-C or PGAE-C</w:t>
      </w:r>
      <w:r>
        <w:t>, the requesting entity shall generate an HTTP POST request according to procedures as specified in IETF RFC </w:t>
      </w:r>
      <w:r w:rsidR="00F84143">
        <w:t>9110</w:t>
      </w:r>
      <w:r>
        <w:t> [4]. In the HTTP POST request, the requesting entity:</w:t>
      </w:r>
    </w:p>
    <w:p w14:paraId="3000E000" w14:textId="77777777" w:rsidR="00341557" w:rsidRDefault="00341557" w:rsidP="00341557">
      <w:pPr>
        <w:pStyle w:val="B1"/>
        <w:rPr>
          <w:lang w:eastAsia="zh-CN"/>
        </w:rPr>
      </w:pPr>
      <w:r>
        <w:rPr>
          <w:lang w:eastAsia="zh-CN"/>
        </w:rPr>
        <w:t>a)</w:t>
      </w:r>
      <w:r>
        <w:rPr>
          <w:lang w:eastAsia="zh-CN"/>
        </w:rPr>
        <w:tab/>
        <w:t>shall set the Request-URI to the URI of receiving entity;</w:t>
      </w:r>
    </w:p>
    <w:p w14:paraId="2C9E1D25" w14:textId="77777777" w:rsidR="00341557" w:rsidRDefault="00341557" w:rsidP="00341557">
      <w:pPr>
        <w:pStyle w:val="B1"/>
      </w:pPr>
      <w:r>
        <w:t>b)</w:t>
      </w:r>
      <w:r>
        <w:tab/>
        <w:t>shall include a Content-Type header field set to "application/vnd.3gpp.pinapp-info+xml"; and</w:t>
      </w:r>
    </w:p>
    <w:p w14:paraId="48D0D04F" w14:textId="77777777" w:rsidR="00341557" w:rsidRDefault="00341557" w:rsidP="00341557">
      <w:pPr>
        <w:pStyle w:val="B1"/>
      </w:pPr>
      <w:r>
        <w:t>c)</w:t>
      </w:r>
      <w:r>
        <w:tab/>
        <w:t>shall include an application/vnd.3gpp.pinapp-info+xml MIME body with a &lt;pine-deregistration-request&gt; element in the &lt;pinapp-info&gt; root element and within the &lt;pine-deregistration-request&gt; element:</w:t>
      </w:r>
    </w:p>
    <w:p w14:paraId="0DD44590" w14:textId="77777777" w:rsidR="00341557" w:rsidRDefault="00341557" w:rsidP="00341557">
      <w:pPr>
        <w:pStyle w:val="B2"/>
      </w:pPr>
      <w:r>
        <w:t>1)</w:t>
      </w:r>
      <w:r>
        <w:tab/>
        <w:t>shall include a &lt;</w:t>
      </w:r>
      <w:r>
        <w:rPr>
          <w:lang w:val="en-US"/>
        </w:rPr>
        <w:t>ue-id</w:t>
      </w:r>
      <w:r>
        <w:t xml:space="preserve">&gt; element set to </w:t>
      </w:r>
      <w:r>
        <w:rPr>
          <w:rFonts w:cs="Arial"/>
        </w:rPr>
        <w:t xml:space="preserve">the </w:t>
      </w:r>
      <w:r>
        <w:rPr>
          <w:lang w:val="en-US"/>
        </w:rPr>
        <w:t>identity of the</w:t>
      </w:r>
      <w:r>
        <w:rPr>
          <w:rFonts w:cs="Arial"/>
          <w:lang w:val="en-US"/>
        </w:rPr>
        <w:t xml:space="preserve"> </w:t>
      </w:r>
      <w:r>
        <w:t>requesting entity</w:t>
      </w:r>
      <w:r>
        <w:rPr>
          <w:rFonts w:cs="Arial"/>
        </w:rPr>
        <w:t xml:space="preserve"> (i.e. GPSI or identity token)</w:t>
      </w:r>
      <w:r>
        <w:t>;</w:t>
      </w:r>
    </w:p>
    <w:p w14:paraId="237D5724" w14:textId="77777777" w:rsidR="00341557" w:rsidRDefault="00341557" w:rsidP="00341557">
      <w:pPr>
        <w:pStyle w:val="B2"/>
      </w:pPr>
      <w:r>
        <w:rPr>
          <w:lang w:eastAsia="zh-CN"/>
        </w:rPr>
        <w:t>2)</w:t>
      </w:r>
      <w:r>
        <w:rPr>
          <w:lang w:eastAsia="zh-CN"/>
        </w:rPr>
        <w:tab/>
        <w:t>shall include a &lt;s</w:t>
      </w:r>
      <w:r>
        <w:t>ecurity-credentials</w:t>
      </w:r>
      <w:r>
        <w:rPr>
          <w:lang w:eastAsia="zh-CN"/>
        </w:rPr>
        <w:t xml:space="preserve">&gt; </w:t>
      </w:r>
      <w:r>
        <w:t>element set to the security credentials resulting from a successful authorization for a PIN service;</w:t>
      </w:r>
    </w:p>
    <w:p w14:paraId="1A84D1E7" w14:textId="77777777" w:rsidR="00341557" w:rsidRDefault="00341557" w:rsidP="00341557">
      <w:pPr>
        <w:pStyle w:val="B2"/>
        <w:rPr>
          <w:rFonts w:cs="Arial"/>
        </w:rPr>
      </w:pPr>
      <w:r>
        <w:rPr>
          <w:lang w:eastAsia="zh-CN"/>
        </w:rPr>
        <w:t>3)</w:t>
      </w:r>
      <w:r>
        <w:rPr>
          <w:lang w:eastAsia="zh-CN"/>
        </w:rPr>
        <w:tab/>
        <w:t>may include a &lt;</w:t>
      </w:r>
      <w:r>
        <w:t>mac-address</w:t>
      </w:r>
      <w:r>
        <w:rPr>
          <w:lang w:eastAsia="zh-CN"/>
        </w:rPr>
        <w:t>&gt;</w:t>
      </w:r>
      <w:r>
        <w:t xml:space="preserve"> element set to</w:t>
      </w:r>
      <w:r>
        <w:rPr>
          <w:rFonts w:cs="Arial"/>
        </w:rPr>
        <w:t xml:space="preserve"> the </w:t>
      </w:r>
      <w:r>
        <w:rPr>
          <w:lang w:val="en-US"/>
        </w:rPr>
        <w:t>MAC address of the</w:t>
      </w:r>
      <w:r>
        <w:rPr>
          <w:rFonts w:cs="Arial"/>
          <w:lang w:val="en-US"/>
        </w:rPr>
        <w:t xml:space="preserve"> </w:t>
      </w:r>
      <w:r>
        <w:t>requesting entity</w:t>
      </w:r>
      <w:r>
        <w:rPr>
          <w:rFonts w:cs="Arial"/>
        </w:rPr>
        <w:t>;</w:t>
      </w:r>
    </w:p>
    <w:p w14:paraId="74754BE1" w14:textId="77777777" w:rsidR="00341557" w:rsidRDefault="00341557" w:rsidP="00341557">
      <w:pPr>
        <w:pStyle w:val="B2"/>
        <w:rPr>
          <w:rFonts w:cs="Arial"/>
        </w:rPr>
      </w:pPr>
      <w:r>
        <w:rPr>
          <w:lang w:eastAsia="zh-CN"/>
        </w:rPr>
        <w:t>4)</w:t>
      </w:r>
      <w:r>
        <w:rPr>
          <w:lang w:eastAsia="zh-CN"/>
        </w:rPr>
        <w:tab/>
        <w:t>may include a &lt;</w:t>
      </w:r>
      <w:r>
        <w:rPr>
          <w:lang w:val="en-US"/>
        </w:rPr>
        <w:t>vendor-name</w:t>
      </w:r>
      <w:r>
        <w:rPr>
          <w:lang w:eastAsia="zh-CN"/>
        </w:rPr>
        <w:t xml:space="preserve">&gt; </w:t>
      </w:r>
      <w:r>
        <w:t>element set to</w:t>
      </w:r>
      <w:r>
        <w:rPr>
          <w:rFonts w:cs="Arial"/>
        </w:rPr>
        <w:t xml:space="preserve"> the </w:t>
      </w:r>
      <w:r>
        <w:rPr>
          <w:lang w:val="en-US"/>
        </w:rPr>
        <w:t>vendor’s name of the</w:t>
      </w:r>
      <w:r>
        <w:rPr>
          <w:rFonts w:cs="Arial"/>
          <w:lang w:val="en-US"/>
        </w:rPr>
        <w:t xml:space="preserve"> </w:t>
      </w:r>
      <w:r>
        <w:t>requesting entity</w:t>
      </w:r>
      <w:r>
        <w:rPr>
          <w:rFonts w:cs="Arial"/>
        </w:rPr>
        <w:t>;</w:t>
      </w:r>
    </w:p>
    <w:p w14:paraId="52ECE315" w14:textId="77777777" w:rsidR="00341557" w:rsidRDefault="00341557" w:rsidP="00341557">
      <w:pPr>
        <w:pStyle w:val="B2"/>
      </w:pPr>
      <w:r>
        <w:rPr>
          <w:lang w:eastAsia="zh-CN"/>
        </w:rPr>
        <w:t>5)</w:t>
      </w:r>
      <w:r>
        <w:rPr>
          <w:lang w:eastAsia="zh-CN"/>
        </w:rPr>
        <w:tab/>
        <w:t>may include a &lt;</w:t>
      </w:r>
      <w:r>
        <w:t>device-description</w:t>
      </w:r>
      <w:r>
        <w:rPr>
          <w:lang w:eastAsia="zh-CN"/>
        </w:rPr>
        <w:t xml:space="preserve">&gt; </w:t>
      </w:r>
      <w:r>
        <w:t>element set to</w:t>
      </w:r>
      <w:r>
        <w:rPr>
          <w:rFonts w:cs="Arial"/>
        </w:rPr>
        <w:t xml:space="preserve"> the</w:t>
      </w:r>
      <w:r>
        <w:t xml:space="preserve"> description of the requesting entity; </w:t>
      </w:r>
      <w:r>
        <w:rPr>
          <w:rFonts w:hint="eastAsia"/>
          <w:lang w:eastAsia="zh-CN"/>
        </w:rPr>
        <w:t>and</w:t>
      </w:r>
    </w:p>
    <w:p w14:paraId="64D08FA4" w14:textId="77777777" w:rsidR="00341557" w:rsidRDefault="00341557" w:rsidP="00341557">
      <w:pPr>
        <w:pStyle w:val="B2"/>
      </w:pPr>
      <w:r>
        <w:rPr>
          <w:lang w:eastAsia="zh-CN"/>
        </w:rPr>
        <w:t>6)</w:t>
      </w:r>
      <w:r>
        <w:rPr>
          <w:lang w:eastAsia="zh-CN"/>
        </w:rPr>
        <w:tab/>
        <w:t>may include a &lt;</w:t>
      </w:r>
      <w:r>
        <w:t>ip-address</w:t>
      </w:r>
      <w:r>
        <w:rPr>
          <w:lang w:eastAsia="zh-CN"/>
        </w:rPr>
        <w:t xml:space="preserve">&gt; </w:t>
      </w:r>
      <w:r>
        <w:t>element set to</w:t>
      </w:r>
      <w:r>
        <w:rPr>
          <w:rFonts w:cs="Arial"/>
        </w:rPr>
        <w:t xml:space="preserve"> the</w:t>
      </w:r>
      <w:r>
        <w:t xml:space="preserve"> IP address of the requesting entity</w:t>
      </w:r>
      <w:r>
        <w:rPr>
          <w:rFonts w:cs="Arial"/>
        </w:rPr>
        <w:t xml:space="preserve"> if available in the </w:t>
      </w:r>
      <w:r>
        <w:t>requesting entity.</w:t>
      </w:r>
    </w:p>
    <w:p w14:paraId="30237FD0" w14:textId="77777777" w:rsidR="00341557" w:rsidRDefault="00341557" w:rsidP="00341557">
      <w:pPr>
        <w:rPr>
          <w:lang w:eastAsia="zh-CN"/>
        </w:rPr>
      </w:pPr>
      <w:r>
        <w:t>The requesting entity shall send the generated HTTP POST request towards the receiving entity according to IETF RFC </w:t>
      </w:r>
      <w:r w:rsidR="00F84143">
        <w:t>9110</w:t>
      </w:r>
      <w:r>
        <w:t> [4]</w:t>
      </w:r>
      <w:r>
        <w:rPr>
          <w:lang w:eastAsia="zh-CN"/>
        </w:rPr>
        <w:t>.</w:t>
      </w:r>
    </w:p>
    <w:p w14:paraId="5CEB245B" w14:textId="77777777" w:rsidR="00341557" w:rsidRDefault="00341557" w:rsidP="00341557">
      <w:r>
        <w:rPr>
          <w:lang w:eastAsia="zh-CN"/>
        </w:rPr>
        <w:t>Up</w:t>
      </w:r>
      <w:r>
        <w:rPr>
          <w:lang w:eastAsia="x-none"/>
        </w:rPr>
        <w:t xml:space="preserve">on reception of an </w:t>
      </w:r>
      <w:r>
        <w:t>HTTP 200 (OK) response message containing:</w:t>
      </w:r>
    </w:p>
    <w:p w14:paraId="43DE9013" w14:textId="77777777" w:rsidR="00341557" w:rsidRDefault="00341557" w:rsidP="00341557">
      <w:pPr>
        <w:pStyle w:val="B1"/>
      </w:pPr>
      <w:r>
        <w:t>a)</w:t>
      </w:r>
      <w:r>
        <w:tab/>
        <w:t>a Content-Type header field set to "application/vnd.3gpp.pinapp-info+xml"; and</w:t>
      </w:r>
    </w:p>
    <w:p w14:paraId="4C49FAA6" w14:textId="77777777" w:rsidR="00341557" w:rsidRDefault="00341557" w:rsidP="00341557">
      <w:pPr>
        <w:pStyle w:val="B1"/>
      </w:pPr>
      <w:r>
        <w:t>b)</w:t>
      </w:r>
      <w:r>
        <w:tab/>
        <w:t>an application/vnd.3gpp.pinapp-info+xml MIME body with a &lt;pine-deregistration-accept&gt; element in the &lt;pinapp-info&gt; root element,</w:t>
      </w:r>
    </w:p>
    <w:p w14:paraId="4D2192A9" w14:textId="77777777" w:rsidR="00341557" w:rsidRDefault="00341557" w:rsidP="00341557">
      <w:r>
        <w:t>the requesting entity shall consider the direct PIN registration to PAE-S is complete.</w:t>
      </w:r>
    </w:p>
    <w:p w14:paraId="1C044DDD" w14:textId="77777777" w:rsidR="00341557" w:rsidRDefault="00341557" w:rsidP="00341557">
      <w:pPr>
        <w:pStyle w:val="Heading4"/>
        <w:rPr>
          <w:lang w:eastAsia="zh-CN"/>
        </w:rPr>
      </w:pPr>
      <w:bookmarkStart w:id="142" w:name="_CR5_3_5_2"/>
      <w:bookmarkStart w:id="143" w:name="_Toc172038065"/>
      <w:bookmarkEnd w:id="142"/>
      <w:r>
        <w:rPr>
          <w:lang w:eastAsia="zh-CN"/>
        </w:rPr>
        <w:lastRenderedPageBreak/>
        <w:t>5.3.5.2</w:t>
      </w:r>
      <w:r>
        <w:rPr>
          <w:lang w:eastAsia="zh-CN"/>
        </w:rPr>
        <w:tab/>
      </w:r>
      <w:r>
        <w:t>Receiving entity procedure</w:t>
      </w:r>
      <w:bookmarkEnd w:id="143"/>
    </w:p>
    <w:p w14:paraId="6C2BE369" w14:textId="77777777" w:rsidR="00341557" w:rsidRDefault="00341557" w:rsidP="00341557">
      <w:r>
        <w:t>The receiving entity can be PMAE-C or PGAE-C.</w:t>
      </w:r>
    </w:p>
    <w:p w14:paraId="6AC021F6" w14:textId="77777777" w:rsidR="00341557" w:rsidRDefault="00341557" w:rsidP="00341557">
      <w:r>
        <w:rPr>
          <w:lang w:eastAsia="x-none"/>
        </w:rPr>
        <w:t>Upon reception of an HTTP POST request</w:t>
      </w:r>
      <w:r>
        <w:t xml:space="preserve"> message containing:</w:t>
      </w:r>
    </w:p>
    <w:p w14:paraId="67E3CD15" w14:textId="77777777" w:rsidR="00341557" w:rsidRDefault="00341557" w:rsidP="00341557">
      <w:pPr>
        <w:pStyle w:val="B1"/>
      </w:pPr>
      <w:r>
        <w:t>a)</w:t>
      </w:r>
      <w:r>
        <w:tab/>
        <w:t>a Content-Type header field set to "application/vnd.3gpp.pinapp-info+xml"; and</w:t>
      </w:r>
    </w:p>
    <w:p w14:paraId="293F7BFE" w14:textId="77777777" w:rsidR="00341557" w:rsidRDefault="00341557" w:rsidP="00341557">
      <w:pPr>
        <w:pStyle w:val="B1"/>
      </w:pPr>
      <w:r>
        <w:t>b)</w:t>
      </w:r>
      <w:r>
        <w:tab/>
        <w:t>an application/vnd.3gpp.pinapp-info+xml MIME body with a &lt;pine-deregistration-request&gt; element in the &lt;pinapp-info&gt; root element,</w:t>
      </w:r>
    </w:p>
    <w:p w14:paraId="03847F31" w14:textId="77777777" w:rsidR="00341557" w:rsidRDefault="00341557" w:rsidP="00341557">
      <w:r>
        <w:t xml:space="preserve">the receiving entity shall forward the received </w:t>
      </w:r>
      <w:r>
        <w:rPr>
          <w:lang w:eastAsia="x-none"/>
        </w:rPr>
        <w:t>HTTP POST request</w:t>
      </w:r>
      <w:r>
        <w:t xml:space="preserve"> message to PAE-S with changing the </w:t>
      </w:r>
      <w:r>
        <w:rPr>
          <w:lang w:eastAsia="zh-CN"/>
        </w:rPr>
        <w:t>Request-URI to the URI of PAE-S.</w:t>
      </w:r>
    </w:p>
    <w:p w14:paraId="0D102BF5" w14:textId="77777777" w:rsidR="00341557" w:rsidRDefault="00341557" w:rsidP="00341557">
      <w:r>
        <w:rPr>
          <w:lang w:eastAsia="zh-CN"/>
        </w:rPr>
        <w:t>Up</w:t>
      </w:r>
      <w:r>
        <w:rPr>
          <w:lang w:eastAsia="x-none"/>
        </w:rPr>
        <w:t xml:space="preserve">on reception of an </w:t>
      </w:r>
      <w:r>
        <w:t>HTTP 200 (OK) response message containing:</w:t>
      </w:r>
    </w:p>
    <w:p w14:paraId="40730F79" w14:textId="77777777" w:rsidR="00341557" w:rsidRDefault="00341557" w:rsidP="00341557">
      <w:pPr>
        <w:pStyle w:val="B2"/>
      </w:pPr>
      <w:r>
        <w:t>1)</w:t>
      </w:r>
      <w:r>
        <w:tab/>
        <w:t>a Content-Type header field set to "application/vnd.3gpp.pinapp-info+xml"; and</w:t>
      </w:r>
    </w:p>
    <w:p w14:paraId="19257B03" w14:textId="77777777" w:rsidR="00341557" w:rsidRDefault="00341557" w:rsidP="00341557">
      <w:pPr>
        <w:pStyle w:val="B2"/>
      </w:pPr>
      <w:r>
        <w:t>2)</w:t>
      </w:r>
      <w:r>
        <w:tab/>
        <w:t>an application/vnd.3gpp.pinapp-info+xml MIME body with a &lt;pine-deregistration-accept&gt; element in the &lt;pinapp-info&gt; root element; or</w:t>
      </w:r>
    </w:p>
    <w:p w14:paraId="4DECE4B3" w14:textId="77777777" w:rsidR="00341557" w:rsidRPr="0068070D" w:rsidRDefault="00341557" w:rsidP="00341557">
      <w:r>
        <w:t>the receiving entity shall forward the received HTTP 200 (OK) response message to the requesting entity</w:t>
      </w:r>
      <w:r>
        <w:rPr>
          <w:lang w:eastAsia="zh-CN"/>
        </w:rPr>
        <w:t>.</w:t>
      </w:r>
    </w:p>
    <w:p w14:paraId="140E933A" w14:textId="77777777" w:rsidR="00341557" w:rsidRDefault="00341557" w:rsidP="00341557">
      <w:pPr>
        <w:pStyle w:val="Heading4"/>
      </w:pPr>
      <w:bookmarkStart w:id="144" w:name="_CR5_3_5_3"/>
      <w:bookmarkStart w:id="145" w:name="_Toc172038066"/>
      <w:bookmarkEnd w:id="144"/>
      <w:r>
        <w:rPr>
          <w:lang w:eastAsia="zh-CN"/>
        </w:rPr>
        <w:t>5.3.5.3</w:t>
      </w:r>
      <w:r>
        <w:rPr>
          <w:lang w:eastAsia="zh-CN"/>
        </w:rPr>
        <w:tab/>
      </w:r>
      <w:r>
        <w:t>PAE-S procedure</w:t>
      </w:r>
      <w:bookmarkEnd w:id="145"/>
    </w:p>
    <w:p w14:paraId="0E32D6A4" w14:textId="77777777" w:rsidR="00341557" w:rsidRDefault="00341557" w:rsidP="00341557">
      <w:r>
        <w:rPr>
          <w:lang w:eastAsia="x-none"/>
        </w:rPr>
        <w:t>Upon reception of an HTTP POST request</w:t>
      </w:r>
      <w:r>
        <w:t xml:space="preserve"> message containing:</w:t>
      </w:r>
    </w:p>
    <w:p w14:paraId="4F60F864" w14:textId="77777777" w:rsidR="00341557" w:rsidRDefault="00341557" w:rsidP="00341557">
      <w:pPr>
        <w:pStyle w:val="B1"/>
      </w:pPr>
      <w:r>
        <w:t>a)</w:t>
      </w:r>
      <w:r>
        <w:tab/>
        <w:t>a Content-Type header field set to "application/vnd.3gpp.pinapp-info+xml"; and</w:t>
      </w:r>
    </w:p>
    <w:p w14:paraId="5625F19D" w14:textId="77777777" w:rsidR="00341557" w:rsidRDefault="00341557" w:rsidP="00341557">
      <w:pPr>
        <w:pStyle w:val="B1"/>
      </w:pPr>
      <w:r>
        <w:t>b)</w:t>
      </w:r>
      <w:r>
        <w:tab/>
        <w:t>an application/vnd.3gpp.pinapp-info+xml MIME body with a &lt;pine-deregistration-request&gt; element in the &lt;pinapp-info&gt; root element,</w:t>
      </w:r>
    </w:p>
    <w:p w14:paraId="08B2F359" w14:textId="77777777" w:rsidR="00341557" w:rsidRDefault="00341557" w:rsidP="00341557">
      <w:r>
        <w:t>the PAE-S shall:</w:t>
      </w:r>
    </w:p>
    <w:p w14:paraId="542E529B" w14:textId="77777777" w:rsidR="00341557" w:rsidRDefault="00341557" w:rsidP="00341557">
      <w:pPr>
        <w:pStyle w:val="B1"/>
        <w:rPr>
          <w:lang w:eastAsia="zh-CN"/>
        </w:rPr>
      </w:pPr>
      <w:r>
        <w:t>a)</w:t>
      </w:r>
      <w:r>
        <w:tab/>
      </w:r>
      <w:r>
        <w:rPr>
          <w:lang w:eastAsia="zh-CN"/>
        </w:rPr>
        <w:t xml:space="preserve">consider the requesting entity identified by the &lt;ue-id&gt; element is not </w:t>
      </w:r>
      <w:r>
        <w:t>registered as a PIN peer</w:t>
      </w:r>
      <w:r>
        <w:rPr>
          <w:lang w:eastAsia="zh-CN"/>
        </w:rPr>
        <w:t>;</w:t>
      </w:r>
    </w:p>
    <w:p w14:paraId="1023E3C5" w14:textId="77777777" w:rsidR="00341557" w:rsidRDefault="00341557" w:rsidP="00341557">
      <w:pPr>
        <w:pStyle w:val="B1"/>
      </w:pPr>
      <w:r>
        <w:rPr>
          <w:lang w:eastAsia="zh-CN"/>
        </w:rPr>
        <w:t>b)</w:t>
      </w:r>
      <w:r>
        <w:rPr>
          <w:lang w:eastAsia="zh-CN"/>
        </w:rPr>
        <w:tab/>
      </w:r>
      <w:r>
        <w:t>generate an HTTP 200 (OK) response according to IETF RFC </w:t>
      </w:r>
      <w:r w:rsidR="00F84143">
        <w:t>9110</w:t>
      </w:r>
      <w:r>
        <w:t> [4]. In the HTTP 200 (OK) response message, the PAE-S:</w:t>
      </w:r>
    </w:p>
    <w:p w14:paraId="4BE5BFC7" w14:textId="77777777" w:rsidR="00341557" w:rsidRDefault="00341557" w:rsidP="00341557">
      <w:pPr>
        <w:pStyle w:val="B2"/>
      </w:pPr>
      <w:r>
        <w:t>1)</w:t>
      </w:r>
      <w:r>
        <w:tab/>
        <w:t>shall include a Content-Type header field set to "application/vnd.3gpp.pinapp-info+xml"; and</w:t>
      </w:r>
    </w:p>
    <w:p w14:paraId="47FB0C82" w14:textId="77777777" w:rsidR="00341557" w:rsidRDefault="00341557" w:rsidP="00341557">
      <w:pPr>
        <w:pStyle w:val="B2"/>
      </w:pPr>
      <w:r>
        <w:t>2)</w:t>
      </w:r>
      <w:r>
        <w:tab/>
        <w:t>shall include an application/vnd.3gpp.pinapp-info+xml MIME body with a &lt;pine-deregistration-accept&gt; element in the &lt;pinapp-info&gt; root element; and</w:t>
      </w:r>
    </w:p>
    <w:p w14:paraId="051BC18E" w14:textId="77777777" w:rsidR="00341557" w:rsidRDefault="00341557" w:rsidP="00341557">
      <w:pPr>
        <w:pStyle w:val="B1"/>
      </w:pPr>
      <w:r>
        <w:rPr>
          <w:lang w:eastAsia="zh-CN"/>
        </w:rPr>
        <w:t>c)</w:t>
      </w:r>
      <w:r>
        <w:rPr>
          <w:lang w:eastAsia="zh-CN"/>
        </w:rPr>
        <w:tab/>
        <w:t>send the HTTP 200 (OK) response towards the r</w:t>
      </w:r>
      <w:r w:rsidRPr="002A771B">
        <w:rPr>
          <w:lang w:eastAsia="zh-CN"/>
        </w:rPr>
        <w:t>eceiving entity</w:t>
      </w:r>
      <w:r>
        <w:rPr>
          <w:lang w:eastAsia="zh-CN"/>
        </w:rPr>
        <w:t>.</w:t>
      </w:r>
    </w:p>
    <w:p w14:paraId="14DD0E66" w14:textId="77777777" w:rsidR="00341557" w:rsidRPr="00300435" w:rsidRDefault="00341557" w:rsidP="00341557">
      <w:pPr>
        <w:pStyle w:val="Heading3"/>
      </w:pPr>
      <w:bookmarkStart w:id="146" w:name="_CR5_3_6"/>
      <w:bookmarkStart w:id="147" w:name="_Toc172038067"/>
      <w:bookmarkEnd w:id="146"/>
      <w:r>
        <w:rPr>
          <w:lang w:eastAsia="zh-CN"/>
        </w:rPr>
        <w:t>5.3.6</w:t>
      </w:r>
      <w:r>
        <w:rPr>
          <w:lang w:eastAsia="zh-CN"/>
        </w:rPr>
        <w:tab/>
      </w:r>
      <w:r>
        <w:t>PIN registration update to PAE-S</w:t>
      </w:r>
      <w:bookmarkEnd w:id="147"/>
    </w:p>
    <w:p w14:paraId="7F7E202A" w14:textId="77777777" w:rsidR="00341557" w:rsidRDefault="00341557" w:rsidP="00341557">
      <w:pPr>
        <w:pStyle w:val="Heading4"/>
        <w:rPr>
          <w:lang w:eastAsia="zh-CN"/>
        </w:rPr>
      </w:pPr>
      <w:bookmarkStart w:id="148" w:name="_CR5_3_6_1"/>
      <w:bookmarkStart w:id="149" w:name="_Toc172038068"/>
      <w:bookmarkEnd w:id="148"/>
      <w:r>
        <w:rPr>
          <w:lang w:eastAsia="zh-CN"/>
        </w:rPr>
        <w:t>5.3.6.1</w:t>
      </w:r>
      <w:r>
        <w:rPr>
          <w:lang w:eastAsia="zh-CN"/>
        </w:rPr>
        <w:tab/>
      </w:r>
      <w:r>
        <w:t>Requesting entity procedure</w:t>
      </w:r>
      <w:bookmarkEnd w:id="149"/>
    </w:p>
    <w:p w14:paraId="24A4E58B" w14:textId="77777777" w:rsidR="00341557" w:rsidRDefault="00341557" w:rsidP="00341557">
      <w:r>
        <w:t>The requesting entity can be PMAE-C, PEAE-C, or PGAE-C.</w:t>
      </w:r>
    </w:p>
    <w:p w14:paraId="6506C9C1" w14:textId="77777777" w:rsidR="00341557" w:rsidRDefault="00341557" w:rsidP="00341557">
      <w:r>
        <w:t xml:space="preserve">When the requesting entity needs </w:t>
      </w:r>
      <w:r>
        <w:rPr>
          <w:lang w:eastAsia="zh-CN"/>
        </w:rPr>
        <w:t>to update the registration status to the PAE-S directly</w:t>
      </w:r>
      <w:r w:rsidR="00AA36B6" w:rsidRPr="00AA36B6">
        <w:rPr>
          <w:lang w:eastAsia="zh-CN"/>
        </w:rPr>
        <w:t xml:space="preserve"> </w:t>
      </w:r>
      <w:r w:rsidR="00AA36B6">
        <w:rPr>
          <w:lang w:eastAsia="zh-CN"/>
        </w:rPr>
        <w:t>or indirectly</w:t>
      </w:r>
      <w:r>
        <w:t>, the requesting entity shall generate an HTTP POST request according to procedures as specified in IETF RFC </w:t>
      </w:r>
      <w:r w:rsidR="00F84143">
        <w:t>9110</w:t>
      </w:r>
      <w:r>
        <w:t> [4]. In the HTTP POST request, the requesting entity:</w:t>
      </w:r>
    </w:p>
    <w:p w14:paraId="5076DD29" w14:textId="77777777" w:rsidR="00341557" w:rsidRDefault="00341557" w:rsidP="00341557">
      <w:pPr>
        <w:pStyle w:val="B1"/>
        <w:rPr>
          <w:lang w:eastAsia="zh-CN"/>
        </w:rPr>
      </w:pPr>
      <w:r>
        <w:rPr>
          <w:lang w:eastAsia="zh-CN"/>
        </w:rPr>
        <w:t>a)</w:t>
      </w:r>
      <w:r>
        <w:rPr>
          <w:lang w:eastAsia="zh-CN"/>
        </w:rPr>
        <w:tab/>
        <w:t>shall set the Request-URI to the URI of PAE-S;</w:t>
      </w:r>
    </w:p>
    <w:p w14:paraId="7B0F44E2" w14:textId="77777777" w:rsidR="00341557" w:rsidRDefault="00341557" w:rsidP="00341557">
      <w:pPr>
        <w:pStyle w:val="B1"/>
      </w:pPr>
      <w:r>
        <w:t>b)</w:t>
      </w:r>
      <w:r>
        <w:tab/>
        <w:t>shall include a Content-Type header field set to "application/vnd.3gpp.pinapp-info+xml"; and</w:t>
      </w:r>
    </w:p>
    <w:p w14:paraId="13D28DE3" w14:textId="77777777" w:rsidR="00341557" w:rsidRDefault="00341557" w:rsidP="00341557">
      <w:pPr>
        <w:pStyle w:val="B1"/>
      </w:pPr>
      <w:r>
        <w:t>c)</w:t>
      </w:r>
      <w:r>
        <w:tab/>
        <w:t>shall include an application/vnd.3gpp.pinapp-info+xml MIME body with a &lt;pine-update-registration-request&gt; element in the &lt;pinapp-info&gt; root element and within the &lt;pine-update-registration-request&gt; element:</w:t>
      </w:r>
    </w:p>
    <w:p w14:paraId="0F99F3A4" w14:textId="77777777" w:rsidR="00341557" w:rsidRDefault="00341557" w:rsidP="00341557">
      <w:pPr>
        <w:pStyle w:val="B2"/>
      </w:pPr>
      <w:r>
        <w:t>1)</w:t>
      </w:r>
      <w:r>
        <w:tab/>
        <w:t>shall include a &lt;</w:t>
      </w:r>
      <w:r>
        <w:rPr>
          <w:lang w:val="en-US"/>
        </w:rPr>
        <w:t>ue-id</w:t>
      </w:r>
      <w:r>
        <w:t xml:space="preserve">&gt; element set to </w:t>
      </w:r>
      <w:r>
        <w:rPr>
          <w:rFonts w:cs="Arial"/>
        </w:rPr>
        <w:t xml:space="preserve">the </w:t>
      </w:r>
      <w:r>
        <w:rPr>
          <w:lang w:val="en-US"/>
        </w:rPr>
        <w:t>identity of the</w:t>
      </w:r>
      <w:r>
        <w:rPr>
          <w:rFonts w:cs="Arial"/>
          <w:lang w:val="en-US"/>
        </w:rPr>
        <w:t xml:space="preserve"> </w:t>
      </w:r>
      <w:r>
        <w:t>requesting entity</w:t>
      </w:r>
      <w:r>
        <w:rPr>
          <w:rFonts w:cs="Arial"/>
        </w:rPr>
        <w:t xml:space="preserve"> (i.e. GPSI or identity token)</w:t>
      </w:r>
      <w:r>
        <w:t>;</w:t>
      </w:r>
    </w:p>
    <w:p w14:paraId="20249A92" w14:textId="77777777" w:rsidR="00341557" w:rsidRDefault="00341557" w:rsidP="00341557">
      <w:pPr>
        <w:pStyle w:val="B2"/>
      </w:pPr>
      <w:r>
        <w:rPr>
          <w:lang w:eastAsia="zh-CN"/>
        </w:rPr>
        <w:lastRenderedPageBreak/>
        <w:t>2)</w:t>
      </w:r>
      <w:r>
        <w:rPr>
          <w:lang w:eastAsia="zh-CN"/>
        </w:rPr>
        <w:tab/>
        <w:t>shall include a &lt;s</w:t>
      </w:r>
      <w:r>
        <w:t>ecurity-credentials</w:t>
      </w:r>
      <w:r>
        <w:rPr>
          <w:lang w:eastAsia="zh-CN"/>
        </w:rPr>
        <w:t xml:space="preserve">&gt; </w:t>
      </w:r>
      <w:r>
        <w:t>element set to the security credentials resulting from a successful authorization for a PIN service;</w:t>
      </w:r>
    </w:p>
    <w:p w14:paraId="374A8B29" w14:textId="77777777" w:rsidR="00AA36B6" w:rsidRDefault="00AA36B6" w:rsidP="00341557">
      <w:pPr>
        <w:pStyle w:val="B2"/>
      </w:pPr>
      <w:r>
        <w:t>3)</w:t>
      </w:r>
      <w:r>
        <w:tab/>
      </w:r>
      <w:r>
        <w:rPr>
          <w:lang w:eastAsia="zh-CN"/>
        </w:rPr>
        <w:t>shall include a &lt;port-number&gt; element set to the port number of the requesting entity;</w:t>
      </w:r>
    </w:p>
    <w:p w14:paraId="41C97F9B" w14:textId="77777777" w:rsidR="00341557" w:rsidRDefault="00AA36B6" w:rsidP="00341557">
      <w:pPr>
        <w:pStyle w:val="B2"/>
        <w:rPr>
          <w:rFonts w:cs="Arial"/>
        </w:rPr>
      </w:pPr>
      <w:r>
        <w:rPr>
          <w:lang w:eastAsia="zh-CN"/>
        </w:rPr>
        <w:t>4</w:t>
      </w:r>
      <w:r w:rsidR="00341557">
        <w:rPr>
          <w:lang w:eastAsia="zh-CN"/>
        </w:rPr>
        <w:t>)</w:t>
      </w:r>
      <w:r w:rsidR="00341557">
        <w:rPr>
          <w:lang w:eastAsia="zh-CN"/>
        </w:rPr>
        <w:tab/>
        <w:t>may include a &lt;</w:t>
      </w:r>
      <w:r w:rsidR="00341557">
        <w:t>mac-address</w:t>
      </w:r>
      <w:r w:rsidR="00341557">
        <w:rPr>
          <w:lang w:eastAsia="zh-CN"/>
        </w:rPr>
        <w:t>&gt;</w:t>
      </w:r>
      <w:r w:rsidR="00341557">
        <w:t xml:space="preserve"> element set to</w:t>
      </w:r>
      <w:r w:rsidR="00341557">
        <w:rPr>
          <w:rFonts w:cs="Arial"/>
        </w:rPr>
        <w:t xml:space="preserve"> the </w:t>
      </w:r>
      <w:r w:rsidR="00341557">
        <w:rPr>
          <w:lang w:val="en-US"/>
        </w:rPr>
        <w:t>MAC address of the</w:t>
      </w:r>
      <w:r w:rsidR="00341557">
        <w:rPr>
          <w:rFonts w:cs="Arial"/>
          <w:lang w:val="en-US"/>
        </w:rPr>
        <w:t xml:space="preserve"> </w:t>
      </w:r>
      <w:r w:rsidR="00341557">
        <w:t>requesting entity</w:t>
      </w:r>
      <w:r w:rsidR="00341557">
        <w:rPr>
          <w:rFonts w:cs="Arial"/>
        </w:rPr>
        <w:t>;</w:t>
      </w:r>
    </w:p>
    <w:p w14:paraId="6A3143BC" w14:textId="77777777" w:rsidR="00341557" w:rsidRDefault="00AA36B6" w:rsidP="00341557">
      <w:pPr>
        <w:pStyle w:val="B2"/>
        <w:rPr>
          <w:rFonts w:cs="Arial"/>
        </w:rPr>
      </w:pPr>
      <w:r>
        <w:rPr>
          <w:lang w:eastAsia="zh-CN"/>
        </w:rPr>
        <w:t>5</w:t>
      </w:r>
      <w:r w:rsidR="00341557">
        <w:rPr>
          <w:lang w:eastAsia="zh-CN"/>
        </w:rPr>
        <w:t>)</w:t>
      </w:r>
      <w:r w:rsidR="00341557">
        <w:rPr>
          <w:lang w:eastAsia="zh-CN"/>
        </w:rPr>
        <w:tab/>
        <w:t>may include a &lt;</w:t>
      </w:r>
      <w:r w:rsidR="00341557">
        <w:rPr>
          <w:lang w:val="en-US"/>
        </w:rPr>
        <w:t>vendor-name</w:t>
      </w:r>
      <w:r w:rsidR="00341557">
        <w:rPr>
          <w:lang w:eastAsia="zh-CN"/>
        </w:rPr>
        <w:t xml:space="preserve">&gt; </w:t>
      </w:r>
      <w:r w:rsidR="00341557">
        <w:t>element set to</w:t>
      </w:r>
      <w:r w:rsidR="00341557">
        <w:rPr>
          <w:rFonts w:cs="Arial"/>
        </w:rPr>
        <w:t xml:space="preserve"> the </w:t>
      </w:r>
      <w:r w:rsidR="00341557">
        <w:rPr>
          <w:lang w:val="en-US"/>
        </w:rPr>
        <w:t>vendor’s name of the</w:t>
      </w:r>
      <w:r w:rsidR="00341557">
        <w:rPr>
          <w:rFonts w:cs="Arial"/>
          <w:lang w:val="en-US"/>
        </w:rPr>
        <w:t xml:space="preserve"> </w:t>
      </w:r>
      <w:r w:rsidR="00341557">
        <w:t>requesting entity</w:t>
      </w:r>
      <w:r w:rsidR="00341557">
        <w:rPr>
          <w:rFonts w:cs="Arial"/>
        </w:rPr>
        <w:t>;</w:t>
      </w:r>
    </w:p>
    <w:p w14:paraId="7F0068BF" w14:textId="77777777" w:rsidR="00341557" w:rsidRDefault="00AA36B6" w:rsidP="00341557">
      <w:pPr>
        <w:pStyle w:val="B2"/>
      </w:pPr>
      <w:r>
        <w:rPr>
          <w:lang w:eastAsia="zh-CN"/>
        </w:rPr>
        <w:t>6</w:t>
      </w:r>
      <w:r w:rsidR="00341557">
        <w:rPr>
          <w:lang w:eastAsia="zh-CN"/>
        </w:rPr>
        <w:t>)</w:t>
      </w:r>
      <w:r w:rsidR="00341557">
        <w:rPr>
          <w:lang w:eastAsia="zh-CN"/>
        </w:rPr>
        <w:tab/>
        <w:t>may include a &lt;</w:t>
      </w:r>
      <w:r w:rsidR="00341557">
        <w:t>device-description</w:t>
      </w:r>
      <w:r w:rsidR="00341557">
        <w:rPr>
          <w:lang w:eastAsia="zh-CN"/>
        </w:rPr>
        <w:t xml:space="preserve">&gt; </w:t>
      </w:r>
      <w:r w:rsidR="00341557">
        <w:t>element set to</w:t>
      </w:r>
      <w:r w:rsidR="00341557">
        <w:rPr>
          <w:rFonts w:cs="Arial"/>
        </w:rPr>
        <w:t xml:space="preserve"> the</w:t>
      </w:r>
      <w:r w:rsidR="00341557">
        <w:t xml:space="preserve"> description of the requesting entity; and</w:t>
      </w:r>
    </w:p>
    <w:p w14:paraId="4DBF6557" w14:textId="77777777" w:rsidR="00AA36B6" w:rsidRDefault="00AA36B6" w:rsidP="00341557">
      <w:pPr>
        <w:pStyle w:val="B2"/>
      </w:pPr>
      <w:r>
        <w:rPr>
          <w:lang w:eastAsia="zh-CN"/>
        </w:rPr>
        <w:t>7</w:t>
      </w:r>
      <w:r w:rsidR="00341557">
        <w:rPr>
          <w:lang w:eastAsia="zh-CN"/>
        </w:rPr>
        <w:t>)</w:t>
      </w:r>
      <w:r w:rsidR="00341557">
        <w:rPr>
          <w:lang w:eastAsia="zh-CN"/>
        </w:rPr>
        <w:tab/>
        <w:t>may include a &lt;</w:t>
      </w:r>
      <w:r w:rsidR="00341557">
        <w:t>ip-address</w:t>
      </w:r>
      <w:r w:rsidR="00341557">
        <w:rPr>
          <w:lang w:eastAsia="zh-CN"/>
        </w:rPr>
        <w:t xml:space="preserve">&gt; </w:t>
      </w:r>
      <w:r w:rsidR="00341557">
        <w:t>element set to</w:t>
      </w:r>
      <w:r w:rsidR="00341557">
        <w:rPr>
          <w:rFonts w:cs="Arial"/>
        </w:rPr>
        <w:t xml:space="preserve"> the</w:t>
      </w:r>
      <w:r w:rsidR="00341557">
        <w:t xml:space="preserve"> IP address of the requesting entity</w:t>
      </w:r>
      <w:r w:rsidR="00341557">
        <w:rPr>
          <w:rFonts w:cs="Arial"/>
        </w:rPr>
        <w:t xml:space="preserve"> if available in the </w:t>
      </w:r>
      <w:r w:rsidR="00341557">
        <w:t>requesting entity</w:t>
      </w:r>
      <w:r>
        <w:t>;</w:t>
      </w:r>
    </w:p>
    <w:p w14:paraId="429FA17B" w14:textId="77777777" w:rsidR="00AA36B6" w:rsidRDefault="00AA36B6" w:rsidP="00AA36B6">
      <w:pPr>
        <w:pStyle w:val="B2"/>
        <w:rPr>
          <w:rFonts w:cs="Arial"/>
        </w:rPr>
      </w:pPr>
      <w:r>
        <w:rPr>
          <w:lang w:eastAsia="zh-CN"/>
        </w:rPr>
        <w:t>8)</w:t>
      </w:r>
      <w:r>
        <w:rPr>
          <w:lang w:eastAsia="zh-CN"/>
        </w:rPr>
        <w:tab/>
        <w:t>may include a &lt;</w:t>
      </w:r>
      <w:r>
        <w:t>pine-capabilities</w:t>
      </w:r>
      <w:r>
        <w:rPr>
          <w:lang w:eastAsia="zh-CN"/>
        </w:rPr>
        <w:t xml:space="preserve">&gt; </w:t>
      </w:r>
      <w:r>
        <w:t>element set to</w:t>
      </w:r>
      <w:r>
        <w:rPr>
          <w:rFonts w:cs="Arial"/>
        </w:rPr>
        <w:t xml:space="preserve"> </w:t>
      </w:r>
      <w:r>
        <w:t>capabilities</w:t>
      </w:r>
      <w:r>
        <w:rPr>
          <w:rFonts w:cs="Arial"/>
        </w:rPr>
        <w:t xml:space="preserve"> information that whether the requesting entity is capable to act as a PMAE-C, a PGAE-C, or both;</w:t>
      </w:r>
    </w:p>
    <w:p w14:paraId="0102D496" w14:textId="77777777" w:rsidR="001234E3" w:rsidRDefault="00AA36B6" w:rsidP="00AA36B6">
      <w:pPr>
        <w:pStyle w:val="B2"/>
      </w:pPr>
      <w:r>
        <w:rPr>
          <w:rFonts w:cs="Arial"/>
        </w:rPr>
        <w:t>9)</w:t>
      </w:r>
      <w:r>
        <w:rPr>
          <w:rFonts w:cs="Arial"/>
        </w:rPr>
        <w:tab/>
      </w:r>
      <w:r>
        <w:t>may include a &lt;maximum-number-of-pines&gt; element set to</w:t>
      </w:r>
      <w:r>
        <w:rPr>
          <w:rFonts w:cs="Arial"/>
        </w:rPr>
        <w:t xml:space="preserve"> </w:t>
      </w:r>
      <w:r>
        <w:rPr>
          <w:lang w:eastAsia="zh-CN"/>
        </w:rPr>
        <w:t>the maximum number of the PEAE-C that can be managed by the requesting entity simultaneously if the &lt;</w:t>
      </w:r>
      <w:r>
        <w:t>pine-capabilities</w:t>
      </w:r>
      <w:r>
        <w:rPr>
          <w:lang w:eastAsia="zh-CN"/>
        </w:rPr>
        <w:t xml:space="preserve">&gt; </w:t>
      </w:r>
      <w:r>
        <w:t>element is included</w:t>
      </w:r>
      <w:r w:rsidR="001234E3">
        <w:t>; and</w:t>
      </w:r>
    </w:p>
    <w:p w14:paraId="64A23D5B" w14:textId="77777777" w:rsidR="00341557" w:rsidRDefault="001234E3" w:rsidP="00AA36B6">
      <w:pPr>
        <w:pStyle w:val="B2"/>
      </w:pPr>
      <w:r>
        <w:rPr>
          <w:lang w:eastAsia="zh-CN"/>
        </w:rPr>
        <w:t>10)</w:t>
      </w:r>
      <w:r>
        <w:rPr>
          <w:lang w:eastAsia="zh-CN"/>
        </w:rPr>
        <w:tab/>
      </w:r>
      <w:r>
        <w:t>may include a &lt;pin-service-info&gt; element set to</w:t>
      </w:r>
      <w:r>
        <w:rPr>
          <w:rFonts w:cs="Arial"/>
        </w:rPr>
        <w:t xml:space="preserve"> </w:t>
      </w:r>
      <w:r>
        <w:rPr>
          <w:lang w:eastAsia="zh-CN"/>
        </w:rPr>
        <w:t>the PIN service information that the r</w:t>
      </w:r>
      <w:r>
        <w:t>equesting entity can provide</w:t>
      </w:r>
      <w:r w:rsidR="00341557">
        <w:t>.</w:t>
      </w:r>
    </w:p>
    <w:p w14:paraId="3F18B51C" w14:textId="77777777" w:rsidR="00341557" w:rsidRDefault="00341557" w:rsidP="00341557">
      <w:pPr>
        <w:rPr>
          <w:lang w:eastAsia="zh-CN"/>
        </w:rPr>
      </w:pPr>
      <w:r>
        <w:t>The requesting entity shall send the generated HTTP POST request towards the PAE-S according to IETF RFC </w:t>
      </w:r>
      <w:r w:rsidR="00F84143">
        <w:t>9110</w:t>
      </w:r>
      <w:r>
        <w:t> [4]</w:t>
      </w:r>
      <w:r>
        <w:rPr>
          <w:lang w:eastAsia="zh-CN"/>
        </w:rPr>
        <w:t>.</w:t>
      </w:r>
    </w:p>
    <w:p w14:paraId="31E8CB70" w14:textId="77777777" w:rsidR="00AA36B6" w:rsidRDefault="00AA36B6" w:rsidP="00AA36B6">
      <w:pPr>
        <w:pStyle w:val="NO"/>
        <w:rPr>
          <w:lang w:eastAsia="zh-CN"/>
        </w:rPr>
      </w:pPr>
      <w:r w:rsidRPr="00040B5C">
        <w:t>NOTE:</w:t>
      </w:r>
      <w:r w:rsidRPr="00040B5C">
        <w:tab/>
      </w:r>
      <w:r>
        <w:t>The HTTP POST request message can be routed to PAE-S with the assistance of the PGAE-C.</w:t>
      </w:r>
    </w:p>
    <w:p w14:paraId="4AD1607A" w14:textId="77777777" w:rsidR="00341557" w:rsidRDefault="00341557" w:rsidP="00341557">
      <w:r>
        <w:rPr>
          <w:lang w:eastAsia="zh-CN"/>
        </w:rPr>
        <w:t>Up</w:t>
      </w:r>
      <w:r>
        <w:rPr>
          <w:lang w:eastAsia="x-none"/>
        </w:rPr>
        <w:t xml:space="preserve">on reception of an </w:t>
      </w:r>
      <w:r>
        <w:t>HTTP 20</w:t>
      </w:r>
      <w:r w:rsidR="00AA36B6">
        <w:t>4</w:t>
      </w:r>
      <w:r>
        <w:t xml:space="preserve"> (</w:t>
      </w:r>
      <w:r w:rsidR="00AA36B6">
        <w:t>No content</w:t>
      </w:r>
      <w:r>
        <w:t>) response message</w:t>
      </w:r>
      <w:r w:rsidR="00AA36B6">
        <w:t xml:space="preserve">, </w:t>
      </w:r>
      <w:r>
        <w:t>the requesting entity shall consider the direct PIN registration update to PAE-S is complete.</w:t>
      </w:r>
    </w:p>
    <w:p w14:paraId="5D6F0B86" w14:textId="77777777" w:rsidR="00341557" w:rsidRDefault="00341557" w:rsidP="00341557">
      <w:r>
        <w:rPr>
          <w:lang w:eastAsia="zh-CN"/>
        </w:rPr>
        <w:t>Up</w:t>
      </w:r>
      <w:r>
        <w:rPr>
          <w:lang w:eastAsia="x-none"/>
        </w:rPr>
        <w:t xml:space="preserve">on reception of an </w:t>
      </w:r>
      <w:r>
        <w:t>HTTP 403 (Forbidden) response message containing:</w:t>
      </w:r>
    </w:p>
    <w:p w14:paraId="081A0068" w14:textId="77777777" w:rsidR="00341557" w:rsidRDefault="00341557" w:rsidP="00341557">
      <w:pPr>
        <w:pStyle w:val="B1"/>
      </w:pPr>
      <w:r>
        <w:t>a)</w:t>
      </w:r>
      <w:r>
        <w:tab/>
        <w:t>a Content-Type header field set to "application/vnd.3gpp.pinapp-info+xml"; and</w:t>
      </w:r>
    </w:p>
    <w:p w14:paraId="688E3865" w14:textId="77777777" w:rsidR="00341557" w:rsidRDefault="00341557" w:rsidP="00341557">
      <w:pPr>
        <w:pStyle w:val="B1"/>
      </w:pPr>
      <w:r>
        <w:t>b)</w:t>
      </w:r>
      <w:r>
        <w:tab/>
        <w:t>an application/vnd.3gpp.pinapp-info+xml MIME body with a &lt;pine-update-registration-reject&gt; element in the &lt;pinapp-info&gt; root element,</w:t>
      </w:r>
    </w:p>
    <w:p w14:paraId="331677BF" w14:textId="77777777" w:rsidR="00341557" w:rsidRDefault="00341557" w:rsidP="00341557">
      <w:r>
        <w:t>the requesting entity shall consider the direct PIN registration update to PAE-S is rejected by the PAE-S.</w:t>
      </w:r>
    </w:p>
    <w:p w14:paraId="7FFCBA4B" w14:textId="77777777" w:rsidR="00341557" w:rsidRDefault="00341557" w:rsidP="00341557">
      <w:pPr>
        <w:pStyle w:val="Heading4"/>
        <w:rPr>
          <w:lang w:eastAsia="zh-CN"/>
        </w:rPr>
      </w:pPr>
      <w:bookmarkStart w:id="150" w:name="_CR5_3_6_2"/>
      <w:bookmarkStart w:id="151" w:name="_Toc172038069"/>
      <w:bookmarkEnd w:id="150"/>
      <w:r>
        <w:rPr>
          <w:lang w:eastAsia="zh-CN"/>
        </w:rPr>
        <w:t>5.3.6.2</w:t>
      </w:r>
      <w:r>
        <w:rPr>
          <w:lang w:eastAsia="zh-CN"/>
        </w:rPr>
        <w:tab/>
      </w:r>
      <w:r>
        <w:t>PAE-S procedure</w:t>
      </w:r>
      <w:bookmarkEnd w:id="151"/>
    </w:p>
    <w:p w14:paraId="1D83BC45" w14:textId="77777777" w:rsidR="00341557" w:rsidRDefault="00341557" w:rsidP="00341557">
      <w:r>
        <w:rPr>
          <w:lang w:eastAsia="x-none"/>
        </w:rPr>
        <w:t>Upon reception of an HTTP POST request</w:t>
      </w:r>
      <w:r>
        <w:t xml:space="preserve"> message containing:</w:t>
      </w:r>
    </w:p>
    <w:p w14:paraId="61DA61A1" w14:textId="77777777" w:rsidR="00341557" w:rsidRDefault="00341557" w:rsidP="00341557">
      <w:pPr>
        <w:pStyle w:val="B1"/>
      </w:pPr>
      <w:r>
        <w:t>a)</w:t>
      </w:r>
      <w:r>
        <w:tab/>
        <w:t>a Content-Type header field set to "application/vnd.3gpp.pinapp-info+xml"; and</w:t>
      </w:r>
    </w:p>
    <w:p w14:paraId="11E05108" w14:textId="77777777" w:rsidR="00341557" w:rsidRDefault="00341557" w:rsidP="00341557">
      <w:pPr>
        <w:pStyle w:val="B1"/>
      </w:pPr>
      <w:r>
        <w:t>b)</w:t>
      </w:r>
      <w:r>
        <w:tab/>
        <w:t>an application/vnd.3gpp.pinapp-info+xml MIME body with a &lt;pine-update-registration-request&gt; element in the &lt;pinapp-info&gt; root element,</w:t>
      </w:r>
    </w:p>
    <w:p w14:paraId="659156D4" w14:textId="77777777" w:rsidR="00341557" w:rsidRDefault="00341557" w:rsidP="00341557">
      <w:pPr>
        <w:rPr>
          <w:lang w:eastAsia="zh-CN"/>
        </w:rPr>
      </w:pPr>
      <w:r>
        <w:t xml:space="preserve">the PAE-S shall </w:t>
      </w:r>
      <w:r>
        <w:rPr>
          <w:lang w:eastAsia="zh-CN"/>
        </w:rPr>
        <w:t xml:space="preserve">check whether the requesting entity identified by the &lt;ue-id&gt; element is authorized to update the registration status. </w:t>
      </w:r>
    </w:p>
    <w:p w14:paraId="13BCE254" w14:textId="77777777" w:rsidR="00341557" w:rsidRDefault="00341557" w:rsidP="00341557">
      <w:r>
        <w:t xml:space="preserve">If </w:t>
      </w:r>
      <w:r>
        <w:rPr>
          <w:lang w:eastAsia="zh-CN"/>
        </w:rPr>
        <w:t>the requesting entity identified by the &lt;ue-id&gt; element</w:t>
      </w:r>
      <w:r>
        <w:t xml:space="preserve"> is authorized to </w:t>
      </w:r>
      <w:r>
        <w:rPr>
          <w:lang w:eastAsia="zh-CN"/>
        </w:rPr>
        <w:t>update the registration status</w:t>
      </w:r>
      <w:r>
        <w:t>, PAE-S shall:</w:t>
      </w:r>
    </w:p>
    <w:p w14:paraId="504365CA" w14:textId="77777777" w:rsidR="00341557" w:rsidRDefault="00341557" w:rsidP="009E72BC">
      <w:pPr>
        <w:pStyle w:val="B1"/>
        <w:rPr>
          <w:lang w:eastAsia="zh-CN"/>
        </w:rPr>
      </w:pPr>
      <w:r>
        <w:rPr>
          <w:lang w:eastAsia="zh-CN"/>
        </w:rPr>
        <w:t>a)</w:t>
      </w:r>
      <w:r>
        <w:rPr>
          <w:lang w:eastAsia="zh-CN"/>
        </w:rPr>
        <w:tab/>
      </w:r>
      <w:r>
        <w:t>generate an HTTP 20</w:t>
      </w:r>
      <w:r w:rsidR="00A25473">
        <w:t>4</w:t>
      </w:r>
      <w:r>
        <w:t xml:space="preserve"> (</w:t>
      </w:r>
      <w:r w:rsidR="00A25473">
        <w:t>No content</w:t>
      </w:r>
      <w:r>
        <w:t>) response according to IETF RFC </w:t>
      </w:r>
      <w:r w:rsidR="00F84143">
        <w:t>9110</w:t>
      </w:r>
      <w:r>
        <w:t> [4]; and</w:t>
      </w:r>
    </w:p>
    <w:p w14:paraId="44A4D5D7" w14:textId="77777777" w:rsidR="00341557" w:rsidRDefault="00341557" w:rsidP="00341557">
      <w:pPr>
        <w:pStyle w:val="B1"/>
      </w:pPr>
      <w:r>
        <w:rPr>
          <w:lang w:eastAsia="zh-CN"/>
        </w:rPr>
        <w:t>b)</w:t>
      </w:r>
      <w:r>
        <w:rPr>
          <w:lang w:eastAsia="zh-CN"/>
        </w:rPr>
        <w:tab/>
        <w:t>send the HTTP 20</w:t>
      </w:r>
      <w:r w:rsidR="00A25473">
        <w:rPr>
          <w:lang w:eastAsia="zh-CN"/>
        </w:rPr>
        <w:t>4</w:t>
      </w:r>
      <w:r>
        <w:rPr>
          <w:lang w:eastAsia="zh-CN"/>
        </w:rPr>
        <w:t xml:space="preserve"> (</w:t>
      </w:r>
      <w:r w:rsidR="00A25473">
        <w:rPr>
          <w:lang w:eastAsia="zh-CN"/>
        </w:rPr>
        <w:t>No content</w:t>
      </w:r>
      <w:r>
        <w:rPr>
          <w:lang w:eastAsia="zh-CN"/>
        </w:rPr>
        <w:t>) response towards the requesting entity.</w:t>
      </w:r>
    </w:p>
    <w:p w14:paraId="02AC82AF" w14:textId="77777777" w:rsidR="00341557" w:rsidRDefault="00341557" w:rsidP="00341557">
      <w:r>
        <w:t xml:space="preserve">If </w:t>
      </w:r>
      <w:r>
        <w:rPr>
          <w:lang w:eastAsia="zh-CN"/>
        </w:rPr>
        <w:t>the requesting entity identified by the &lt;ue-id&gt; element</w:t>
      </w:r>
      <w:r>
        <w:t xml:space="preserve"> is not authorized to </w:t>
      </w:r>
      <w:r>
        <w:rPr>
          <w:lang w:eastAsia="zh-CN"/>
        </w:rPr>
        <w:t>update the registration status</w:t>
      </w:r>
      <w:r>
        <w:t>, PAE-S shall:</w:t>
      </w:r>
    </w:p>
    <w:p w14:paraId="2F1E246E" w14:textId="77777777" w:rsidR="00341557" w:rsidRDefault="00341557" w:rsidP="00341557">
      <w:pPr>
        <w:pStyle w:val="B1"/>
      </w:pPr>
      <w:r>
        <w:rPr>
          <w:lang w:eastAsia="zh-CN"/>
        </w:rPr>
        <w:t>a)</w:t>
      </w:r>
      <w:r>
        <w:rPr>
          <w:lang w:eastAsia="zh-CN"/>
        </w:rPr>
        <w:tab/>
      </w:r>
      <w:r>
        <w:t>generate an HTTP 403 (Forbidden) response according to IETF RFC </w:t>
      </w:r>
      <w:r w:rsidR="00F84143">
        <w:t>9110</w:t>
      </w:r>
      <w:r>
        <w:t> [4]. In the 403 (Forbidden) response message, the PAE-S:</w:t>
      </w:r>
    </w:p>
    <w:p w14:paraId="326853ED" w14:textId="77777777" w:rsidR="00341557" w:rsidRDefault="00341557" w:rsidP="00341557">
      <w:pPr>
        <w:pStyle w:val="B2"/>
      </w:pPr>
      <w:r>
        <w:t>1)</w:t>
      </w:r>
      <w:r>
        <w:tab/>
        <w:t>shall include a Content-Type header field set to "application/vnd.3gpp.pinapp-info+xml"; and</w:t>
      </w:r>
    </w:p>
    <w:p w14:paraId="67686BE9" w14:textId="77777777" w:rsidR="00341557" w:rsidRDefault="00341557" w:rsidP="00341557">
      <w:pPr>
        <w:pStyle w:val="B2"/>
      </w:pPr>
      <w:r>
        <w:t>2)</w:t>
      </w:r>
      <w:r>
        <w:tab/>
        <w:t>shall include an application/vnd.3gpp.pinapp-info+xml MIME body with a &lt;pine-update-registration-reject&gt; element in the &lt;pinapp-info&gt; root element and within the &lt;pine-update-registration-reject&gt; element:</w:t>
      </w:r>
    </w:p>
    <w:p w14:paraId="2C00A80E" w14:textId="77777777" w:rsidR="00341557" w:rsidRDefault="00341557" w:rsidP="00341557">
      <w:pPr>
        <w:pStyle w:val="B3"/>
        <w:rPr>
          <w:lang w:eastAsia="zh-CN"/>
        </w:rPr>
      </w:pPr>
      <w:r>
        <w:rPr>
          <w:lang w:eastAsia="zh-CN"/>
        </w:rPr>
        <w:lastRenderedPageBreak/>
        <w:t>i)</w:t>
      </w:r>
      <w:r>
        <w:rPr>
          <w:lang w:eastAsia="zh-CN"/>
        </w:rPr>
        <w:tab/>
        <w:t xml:space="preserve">shall </w:t>
      </w:r>
      <w:r>
        <w:t>include a &lt;</w:t>
      </w:r>
      <w:r>
        <w:rPr>
          <w:lang w:eastAsia="zh-CN"/>
        </w:rPr>
        <w:t>cause</w:t>
      </w:r>
      <w:r>
        <w:t>&gt; element set to an appropriate cause for direct PIN registration update to PAE-S failure; and</w:t>
      </w:r>
    </w:p>
    <w:p w14:paraId="303BF5D5" w14:textId="77777777" w:rsidR="00341557" w:rsidRDefault="00341557" w:rsidP="00341557">
      <w:pPr>
        <w:pStyle w:val="B1"/>
        <w:rPr>
          <w:lang w:eastAsia="zh-CN"/>
        </w:rPr>
      </w:pPr>
      <w:r>
        <w:rPr>
          <w:lang w:eastAsia="zh-CN"/>
        </w:rPr>
        <w:t>b)</w:t>
      </w:r>
      <w:r>
        <w:rPr>
          <w:lang w:eastAsia="zh-CN"/>
        </w:rPr>
        <w:tab/>
        <w:t xml:space="preserve">send the HTTP </w:t>
      </w:r>
      <w:r>
        <w:t>403 (Forbidden)</w:t>
      </w:r>
      <w:r>
        <w:rPr>
          <w:lang w:eastAsia="zh-CN"/>
        </w:rPr>
        <w:t xml:space="preserve"> response towards the requesting entity.</w:t>
      </w:r>
    </w:p>
    <w:p w14:paraId="0752B091" w14:textId="77777777" w:rsidR="0099643B" w:rsidRDefault="0099643B" w:rsidP="0099643B">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0A4C6965" w14:textId="77777777" w:rsidR="0099643B" w:rsidRPr="007D3511" w:rsidRDefault="0099643B" w:rsidP="0099643B">
      <w:pPr>
        <w:pStyle w:val="B1"/>
        <w:rPr>
          <w:lang w:eastAsia="zh-CN"/>
        </w:rPr>
      </w:pPr>
      <w:r>
        <w:rPr>
          <w:rFonts w:hint="eastAsia"/>
          <w:lang w:eastAsia="zh-CN"/>
        </w:rPr>
        <w:t>0</w:t>
      </w:r>
      <w:r>
        <w:rPr>
          <w:lang w:eastAsia="zh-CN"/>
        </w:rPr>
        <w:tab/>
        <w:t>Protocol error, unspecified;</w:t>
      </w:r>
    </w:p>
    <w:p w14:paraId="3073FC71" w14:textId="77777777" w:rsidR="0099643B" w:rsidRDefault="0099643B" w:rsidP="0099643B">
      <w:pPr>
        <w:pStyle w:val="B1"/>
        <w:rPr>
          <w:lang w:eastAsia="zh-CN"/>
        </w:rPr>
      </w:pPr>
      <w:r>
        <w:rPr>
          <w:lang w:eastAsia="zh-CN"/>
        </w:rPr>
        <w:t>1</w:t>
      </w:r>
      <w:r>
        <w:rPr>
          <w:lang w:eastAsia="zh-CN"/>
        </w:rPr>
        <w:tab/>
      </w:r>
      <w:r w:rsidRPr="007D3511">
        <w:rPr>
          <w:lang w:eastAsia="zh-CN"/>
        </w:rPr>
        <w:t>Operation not allowed</w:t>
      </w:r>
      <w:r>
        <w:rPr>
          <w:lang w:eastAsia="zh-CN"/>
        </w:rPr>
        <w:t>;</w:t>
      </w:r>
      <w:r>
        <w:rPr>
          <w:rFonts w:hint="eastAsia"/>
          <w:lang w:eastAsia="zh-CN"/>
        </w:rPr>
        <w:t xml:space="preserve"> </w:t>
      </w:r>
    </w:p>
    <w:p w14:paraId="6CA85018" w14:textId="77777777" w:rsidR="0099643B" w:rsidRDefault="0099643B" w:rsidP="0099643B">
      <w:pPr>
        <w:pStyle w:val="B1"/>
        <w:rPr>
          <w:lang w:eastAsia="zh-CN"/>
        </w:rPr>
      </w:pPr>
      <w:r>
        <w:rPr>
          <w:rFonts w:hint="eastAsia"/>
          <w:lang w:eastAsia="zh-CN"/>
        </w:rPr>
        <w:t>3</w:t>
      </w:r>
      <w:r>
        <w:rPr>
          <w:lang w:eastAsia="zh-CN"/>
        </w:rPr>
        <w:tab/>
      </w:r>
      <w:r w:rsidRPr="007D3511">
        <w:rPr>
          <w:lang w:eastAsia="x-none"/>
        </w:rPr>
        <w:t>Authorization failure</w:t>
      </w:r>
      <w:r>
        <w:rPr>
          <w:lang w:eastAsia="zh-CN"/>
        </w:rPr>
        <w:t>;</w:t>
      </w:r>
      <w:r w:rsidRPr="00C37465">
        <w:rPr>
          <w:rFonts w:hint="eastAsia"/>
          <w:lang w:eastAsia="zh-CN"/>
        </w:rPr>
        <w:t xml:space="preserve"> </w:t>
      </w:r>
      <w:r>
        <w:rPr>
          <w:rFonts w:hint="eastAsia"/>
          <w:lang w:eastAsia="zh-CN"/>
        </w:rPr>
        <w:t>and</w:t>
      </w:r>
    </w:p>
    <w:p w14:paraId="101588C8" w14:textId="77777777" w:rsidR="0099643B" w:rsidRPr="00341557" w:rsidRDefault="0099643B" w:rsidP="0099643B">
      <w:pPr>
        <w:pStyle w:val="B1"/>
        <w:rPr>
          <w:rFonts w:eastAsia="Malgun Gothic"/>
          <w:lang w:eastAsia="ko-KR"/>
        </w:rPr>
      </w:pPr>
      <w:r>
        <w:rPr>
          <w:lang w:eastAsia="zh-CN"/>
        </w:rPr>
        <w:t>7</w:t>
      </w:r>
      <w:r>
        <w:tab/>
      </w:r>
      <w:r>
        <w:rPr>
          <w:lang w:eastAsia="zh-CN"/>
        </w:rPr>
        <w:t>P</w:t>
      </w:r>
      <w:r w:rsidRPr="00625746">
        <w:rPr>
          <w:lang w:eastAsia="zh-CN"/>
        </w:rPr>
        <w:t>ermanently denied</w:t>
      </w:r>
      <w:r>
        <w:rPr>
          <w:rFonts w:hint="eastAsia"/>
          <w:lang w:eastAsia="zh-CN"/>
        </w:rPr>
        <w:t>.</w:t>
      </w:r>
    </w:p>
    <w:p w14:paraId="252D0F0A" w14:textId="77777777" w:rsidR="004B5A78" w:rsidRPr="00534353" w:rsidRDefault="000B06D0" w:rsidP="000B06D0">
      <w:pPr>
        <w:pStyle w:val="Heading2"/>
        <w:rPr>
          <w:lang w:val="en-IN"/>
        </w:rPr>
      </w:pPr>
      <w:bookmarkStart w:id="152" w:name="_CR5_4"/>
      <w:bookmarkStart w:id="153" w:name="_Toc172038070"/>
      <w:bookmarkEnd w:id="152"/>
      <w:r>
        <w:rPr>
          <w:lang w:val="en-IN"/>
        </w:rPr>
        <w:t>5.</w:t>
      </w:r>
      <w:r w:rsidR="00BA045E">
        <w:rPr>
          <w:lang w:val="en-IN"/>
        </w:rPr>
        <w:t>4</w:t>
      </w:r>
      <w:r w:rsidR="004B5A78" w:rsidRPr="00534353">
        <w:rPr>
          <w:lang w:val="en-IN"/>
        </w:rPr>
        <w:tab/>
      </w:r>
      <w:bookmarkEnd w:id="97"/>
      <w:bookmarkEnd w:id="98"/>
      <w:bookmarkEnd w:id="99"/>
      <w:bookmarkEnd w:id="100"/>
      <w:bookmarkEnd w:id="101"/>
      <w:bookmarkEnd w:id="102"/>
      <w:bookmarkEnd w:id="103"/>
      <w:bookmarkEnd w:id="104"/>
      <w:r w:rsidR="00E139D0">
        <w:t>PIN Management</w:t>
      </w:r>
      <w:bookmarkEnd w:id="153"/>
    </w:p>
    <w:p w14:paraId="4CA6B6D1" w14:textId="77777777" w:rsidR="00BE3BC8" w:rsidRDefault="00BE3BC8" w:rsidP="00BE3BC8">
      <w:pPr>
        <w:pStyle w:val="Heading3"/>
        <w:rPr>
          <w:lang w:eastAsia="zh-CN"/>
        </w:rPr>
      </w:pPr>
      <w:bookmarkStart w:id="154" w:name="_CR5_4_1"/>
      <w:bookmarkStart w:id="155" w:name="_Toc172038071"/>
      <w:bookmarkStart w:id="156" w:name="_Toc14352816"/>
      <w:bookmarkStart w:id="157" w:name="_Toc19026913"/>
      <w:bookmarkStart w:id="158" w:name="_Toc19034324"/>
      <w:bookmarkStart w:id="159" w:name="_Toc19036514"/>
      <w:bookmarkStart w:id="160" w:name="_Toc19037512"/>
      <w:bookmarkStart w:id="161" w:name="_Toc25612816"/>
      <w:bookmarkStart w:id="162" w:name="_Toc25613519"/>
      <w:bookmarkStart w:id="163" w:name="_Toc25613783"/>
      <w:bookmarkStart w:id="164" w:name="_Toc14352821"/>
      <w:bookmarkStart w:id="165" w:name="_Toc19026918"/>
      <w:bookmarkStart w:id="166" w:name="_Toc19034329"/>
      <w:bookmarkStart w:id="167" w:name="_Toc19036519"/>
      <w:bookmarkStart w:id="168" w:name="_Toc19037517"/>
      <w:bookmarkStart w:id="169" w:name="_Toc25612822"/>
      <w:bookmarkStart w:id="170" w:name="_Toc25613525"/>
      <w:bookmarkStart w:id="171" w:name="_Toc25613789"/>
      <w:bookmarkStart w:id="172" w:name="_Toc464463365"/>
      <w:bookmarkStart w:id="173" w:name="_Toc475064959"/>
      <w:bookmarkStart w:id="174" w:name="_Toc478400630"/>
      <w:bookmarkStart w:id="175" w:name="_Toc475064962"/>
      <w:bookmarkStart w:id="176" w:name="_Toc478400632"/>
      <w:bookmarkEnd w:id="57"/>
      <w:bookmarkEnd w:id="94"/>
      <w:bookmarkEnd w:id="105"/>
      <w:bookmarkEnd w:id="106"/>
      <w:bookmarkEnd w:id="107"/>
      <w:bookmarkEnd w:id="108"/>
      <w:bookmarkEnd w:id="109"/>
      <w:bookmarkEnd w:id="110"/>
      <w:bookmarkEnd w:id="111"/>
      <w:bookmarkEnd w:id="112"/>
      <w:bookmarkEnd w:id="154"/>
      <w:r>
        <w:rPr>
          <w:rFonts w:hint="eastAsia"/>
          <w:lang w:eastAsia="zh-CN"/>
        </w:rPr>
        <w:t>5</w:t>
      </w:r>
      <w:r>
        <w:rPr>
          <w:lang w:eastAsia="zh-CN"/>
        </w:rPr>
        <w:t>.4.1</w:t>
      </w:r>
      <w:r>
        <w:rPr>
          <w:lang w:eastAsia="zh-CN"/>
        </w:rPr>
        <w:tab/>
        <w:t>General</w:t>
      </w:r>
      <w:bookmarkEnd w:id="155"/>
    </w:p>
    <w:p w14:paraId="32C05501" w14:textId="77777777" w:rsidR="00BE3BC8" w:rsidRDefault="00BE3BC8" w:rsidP="00BE3BC8">
      <w:r>
        <w:rPr>
          <w:rFonts w:hint="eastAsia"/>
          <w:lang w:eastAsia="zh-CN"/>
        </w:rPr>
        <w:t>T</w:t>
      </w:r>
      <w:r>
        <w:rPr>
          <w:lang w:eastAsia="zh-CN"/>
        </w:rPr>
        <w:t xml:space="preserve">he following procedures are defined for </w:t>
      </w:r>
      <w:r>
        <w:t>PIN Management:</w:t>
      </w:r>
    </w:p>
    <w:p w14:paraId="1789E27B" w14:textId="77777777" w:rsidR="00BE3BC8" w:rsidRDefault="00BE3BC8" w:rsidP="00BE3BC8">
      <w:pPr>
        <w:pStyle w:val="B1"/>
        <w:rPr>
          <w:lang w:eastAsia="zh-CN"/>
        </w:rPr>
      </w:pPr>
      <w:r>
        <w:rPr>
          <w:rFonts w:hint="eastAsia"/>
          <w:lang w:eastAsia="zh-CN"/>
        </w:rPr>
        <w:t>a</w:t>
      </w:r>
      <w:r>
        <w:rPr>
          <w:lang w:eastAsia="zh-CN"/>
        </w:rPr>
        <w:t>)</w:t>
      </w:r>
      <w:r>
        <w:rPr>
          <w:lang w:eastAsia="zh-CN"/>
        </w:rPr>
        <w:tab/>
        <w:t>PIN creation</w:t>
      </w:r>
      <w:r w:rsidRPr="006C48BE">
        <w:rPr>
          <w:lang w:eastAsia="zh-CN"/>
        </w:rPr>
        <w:t xml:space="preserve"> </w:t>
      </w:r>
      <w:r>
        <w:rPr>
          <w:lang w:eastAsia="zh-CN"/>
        </w:rPr>
        <w:t>procedure as specified in clause</w:t>
      </w:r>
      <w:r>
        <w:t> </w:t>
      </w:r>
      <w:r>
        <w:rPr>
          <w:lang w:eastAsia="zh-CN"/>
        </w:rPr>
        <w:t>5.4.2</w:t>
      </w:r>
      <w:r>
        <w:t>;</w:t>
      </w:r>
    </w:p>
    <w:p w14:paraId="1FC2375E" w14:textId="77777777" w:rsidR="00BE3BC8" w:rsidRDefault="00BE3BC8" w:rsidP="00BE3BC8">
      <w:pPr>
        <w:pStyle w:val="B1"/>
        <w:rPr>
          <w:lang w:eastAsia="zh-CN"/>
        </w:rPr>
      </w:pPr>
      <w:r>
        <w:rPr>
          <w:rFonts w:hint="eastAsia"/>
          <w:lang w:eastAsia="zh-CN"/>
        </w:rPr>
        <w:t>b</w:t>
      </w:r>
      <w:r>
        <w:rPr>
          <w:lang w:eastAsia="zh-CN"/>
        </w:rPr>
        <w:t>)</w:t>
      </w:r>
      <w:r>
        <w:rPr>
          <w:lang w:eastAsia="zh-CN"/>
        </w:rPr>
        <w:tab/>
        <w:t>PIN deletion</w:t>
      </w:r>
      <w:r w:rsidRPr="006C48BE">
        <w:rPr>
          <w:lang w:eastAsia="zh-CN"/>
        </w:rPr>
        <w:t xml:space="preserve"> </w:t>
      </w:r>
      <w:r>
        <w:rPr>
          <w:lang w:eastAsia="zh-CN"/>
        </w:rPr>
        <w:t>procedure as specified in clause</w:t>
      </w:r>
      <w:r>
        <w:t> </w:t>
      </w:r>
      <w:r>
        <w:rPr>
          <w:lang w:eastAsia="zh-CN"/>
        </w:rPr>
        <w:t>5.4.3</w:t>
      </w:r>
      <w:r>
        <w:t>;</w:t>
      </w:r>
    </w:p>
    <w:p w14:paraId="78D2CAD7" w14:textId="77777777" w:rsidR="00BE3BC8" w:rsidRDefault="00BE3BC8" w:rsidP="00BE3BC8">
      <w:pPr>
        <w:pStyle w:val="B1"/>
      </w:pPr>
      <w:r>
        <w:rPr>
          <w:lang w:eastAsia="zh-CN"/>
        </w:rPr>
        <w:t>c)</w:t>
      </w:r>
      <w:r>
        <w:rPr>
          <w:lang w:eastAsia="zh-CN"/>
        </w:rPr>
        <w:tab/>
        <w:t>PIN discovery</w:t>
      </w:r>
      <w:r w:rsidRPr="006C48BE">
        <w:rPr>
          <w:lang w:eastAsia="zh-CN"/>
        </w:rPr>
        <w:t xml:space="preserve"> </w:t>
      </w:r>
      <w:r>
        <w:rPr>
          <w:lang w:eastAsia="zh-CN"/>
        </w:rPr>
        <w:t>procedure as specified in clause</w:t>
      </w:r>
      <w:r>
        <w:t> </w:t>
      </w:r>
      <w:r>
        <w:rPr>
          <w:lang w:eastAsia="zh-CN"/>
        </w:rPr>
        <w:t>5.4.4</w:t>
      </w:r>
      <w:r>
        <w:t>;</w:t>
      </w:r>
    </w:p>
    <w:p w14:paraId="49BC9510" w14:textId="77777777" w:rsidR="00BE3BC8" w:rsidRDefault="00BE3BC8" w:rsidP="00BE3BC8">
      <w:pPr>
        <w:pStyle w:val="B1"/>
        <w:rPr>
          <w:lang w:eastAsia="zh-CN"/>
        </w:rPr>
      </w:pPr>
      <w:r>
        <w:rPr>
          <w:lang w:eastAsia="zh-CN"/>
        </w:rPr>
        <w:t>d)</w:t>
      </w:r>
      <w:r>
        <w:rPr>
          <w:lang w:eastAsia="zh-CN"/>
        </w:rPr>
        <w:tab/>
      </w:r>
      <w:r w:rsidRPr="00541CAE">
        <w:rPr>
          <w:lang w:eastAsia="zh-CN"/>
        </w:rPr>
        <w:t xml:space="preserve">PIN </w:t>
      </w:r>
      <w:r>
        <w:t>modification</w:t>
      </w:r>
      <w:r w:rsidRPr="00ED78A3">
        <w:rPr>
          <w:lang w:eastAsia="zh-CN"/>
        </w:rPr>
        <w:t xml:space="preserve"> </w:t>
      </w:r>
      <w:r>
        <w:rPr>
          <w:lang w:eastAsia="zh-CN"/>
        </w:rPr>
        <w:t>procedure as specified in clause</w:t>
      </w:r>
      <w:r>
        <w:t> </w:t>
      </w:r>
      <w:r>
        <w:rPr>
          <w:lang w:eastAsia="zh-CN"/>
        </w:rPr>
        <w:t>5.4.5;</w:t>
      </w:r>
    </w:p>
    <w:p w14:paraId="62AF637F" w14:textId="77777777" w:rsidR="00BE3BC8" w:rsidRDefault="00BE3BC8" w:rsidP="00BE3BC8">
      <w:pPr>
        <w:pStyle w:val="B1"/>
        <w:rPr>
          <w:lang w:eastAsia="zh-CN"/>
        </w:rPr>
      </w:pPr>
      <w:r>
        <w:rPr>
          <w:lang w:eastAsia="zh-CN"/>
        </w:rPr>
        <w:t>e)</w:t>
      </w:r>
      <w:r>
        <w:rPr>
          <w:lang w:eastAsia="zh-CN"/>
        </w:rPr>
        <w:tab/>
      </w:r>
      <w:r>
        <w:t xml:space="preserve">PIN </w:t>
      </w:r>
      <w:r w:rsidRPr="00541CAE">
        <w:rPr>
          <w:lang w:eastAsia="zh-CN"/>
        </w:rPr>
        <w:t>status subscription</w:t>
      </w:r>
      <w:r>
        <w:rPr>
          <w:lang w:eastAsia="zh-CN"/>
        </w:rPr>
        <w:t xml:space="preserve"> procedure</w:t>
      </w:r>
      <w:r>
        <w:t xml:space="preserve"> </w:t>
      </w:r>
      <w:r>
        <w:rPr>
          <w:lang w:eastAsia="zh-CN"/>
        </w:rPr>
        <w:t>as specified in clause</w:t>
      </w:r>
      <w:r>
        <w:t> </w:t>
      </w:r>
      <w:r>
        <w:rPr>
          <w:lang w:eastAsia="zh-CN"/>
        </w:rPr>
        <w:t>5.4.6;</w:t>
      </w:r>
    </w:p>
    <w:p w14:paraId="7D88F36C" w14:textId="77777777" w:rsidR="00BE3BC8" w:rsidRDefault="00BE3BC8" w:rsidP="00BE3BC8">
      <w:pPr>
        <w:pStyle w:val="B1"/>
        <w:rPr>
          <w:lang w:eastAsia="zh-CN"/>
        </w:rPr>
      </w:pPr>
      <w:r>
        <w:rPr>
          <w:lang w:eastAsia="zh-CN"/>
        </w:rPr>
        <w:t>f)</w:t>
      </w:r>
      <w:r>
        <w:rPr>
          <w:lang w:eastAsia="zh-CN"/>
        </w:rPr>
        <w:tab/>
      </w:r>
      <w:r w:rsidRPr="000330E9">
        <w:rPr>
          <w:lang w:eastAsia="zh-CN"/>
        </w:rPr>
        <w:t>PINE management</w:t>
      </w:r>
      <w:r w:rsidRPr="00946F5E">
        <w:rPr>
          <w:lang w:eastAsia="zh-CN"/>
        </w:rPr>
        <w:t xml:space="preserve"> </w:t>
      </w:r>
      <w:r>
        <w:rPr>
          <w:lang w:eastAsia="zh-CN"/>
        </w:rPr>
        <w:t>procedure as specified in clause</w:t>
      </w:r>
      <w:r>
        <w:t> </w:t>
      </w:r>
      <w:r>
        <w:rPr>
          <w:lang w:eastAsia="zh-CN"/>
        </w:rPr>
        <w:t>5.4.7;</w:t>
      </w:r>
    </w:p>
    <w:p w14:paraId="09EF72D8" w14:textId="77777777" w:rsidR="00BE3BC8" w:rsidRDefault="003B73F5" w:rsidP="00BE3BC8">
      <w:pPr>
        <w:pStyle w:val="B1"/>
        <w:rPr>
          <w:lang w:eastAsia="zh-CN"/>
        </w:rPr>
      </w:pPr>
      <w:r>
        <w:rPr>
          <w:lang w:eastAsia="zh-CN"/>
        </w:rPr>
        <w:t>g</w:t>
      </w:r>
      <w:r w:rsidR="00BE3BC8">
        <w:rPr>
          <w:lang w:eastAsia="zh-CN"/>
        </w:rPr>
        <w:t>)</w:t>
      </w:r>
      <w:r w:rsidR="00BE3BC8">
        <w:rPr>
          <w:lang w:eastAsia="zh-CN"/>
        </w:rPr>
        <w:tab/>
        <w:t>PIN profile recovery</w:t>
      </w:r>
      <w:r w:rsidR="00BE3BC8" w:rsidRPr="00516F7A">
        <w:rPr>
          <w:lang w:eastAsia="zh-CN"/>
        </w:rPr>
        <w:t xml:space="preserve"> </w:t>
      </w:r>
      <w:r w:rsidR="00BE3BC8">
        <w:rPr>
          <w:lang w:eastAsia="zh-CN"/>
        </w:rPr>
        <w:t>procedure as specified in clause</w:t>
      </w:r>
      <w:r w:rsidR="00BE3BC8">
        <w:t> </w:t>
      </w:r>
      <w:r>
        <w:rPr>
          <w:lang w:eastAsia="zh-CN"/>
        </w:rPr>
        <w:t>5.4.8</w:t>
      </w:r>
      <w:r w:rsidR="00BE3BC8">
        <w:rPr>
          <w:lang w:eastAsia="zh-CN"/>
        </w:rPr>
        <w:t>;</w:t>
      </w:r>
    </w:p>
    <w:p w14:paraId="42157EA4" w14:textId="77777777" w:rsidR="00BE3BC8" w:rsidRDefault="003B73F5" w:rsidP="00BE3BC8">
      <w:pPr>
        <w:pStyle w:val="B1"/>
        <w:rPr>
          <w:lang w:eastAsia="zh-CN"/>
        </w:rPr>
      </w:pPr>
      <w:r>
        <w:rPr>
          <w:lang w:eastAsia="zh-CN"/>
        </w:rPr>
        <w:t>h</w:t>
      </w:r>
      <w:r w:rsidR="00BE3BC8">
        <w:rPr>
          <w:lang w:eastAsia="zh-CN"/>
        </w:rPr>
        <w:t>)</w:t>
      </w:r>
      <w:r w:rsidR="00BE3BC8">
        <w:rPr>
          <w:lang w:eastAsia="zh-CN"/>
        </w:rPr>
        <w:tab/>
      </w:r>
      <w:r w:rsidR="00BE3BC8" w:rsidRPr="00516F7A">
        <w:rPr>
          <w:lang w:eastAsia="zh-CN"/>
        </w:rPr>
        <w:t>Credential provision</w:t>
      </w:r>
      <w:r w:rsidR="00BE3BC8">
        <w:rPr>
          <w:lang w:eastAsia="zh-CN"/>
        </w:rPr>
        <w:t xml:space="preserve"> procedure as specified in clause</w:t>
      </w:r>
      <w:r w:rsidR="00BE3BC8">
        <w:t> </w:t>
      </w:r>
      <w:r>
        <w:rPr>
          <w:lang w:eastAsia="zh-CN"/>
        </w:rPr>
        <w:t>5.4.9</w:t>
      </w:r>
      <w:r w:rsidR="00BE3BC8">
        <w:rPr>
          <w:lang w:eastAsia="zh-CN"/>
        </w:rPr>
        <w:t>;</w:t>
      </w:r>
    </w:p>
    <w:p w14:paraId="4DA83FEE" w14:textId="77777777" w:rsidR="00DC5A7E" w:rsidRDefault="003B73F5" w:rsidP="00BE3BC8">
      <w:pPr>
        <w:pStyle w:val="B1"/>
        <w:rPr>
          <w:lang w:eastAsia="zh-CN"/>
        </w:rPr>
      </w:pPr>
      <w:r>
        <w:rPr>
          <w:lang w:eastAsia="zh-CN"/>
        </w:rPr>
        <w:t>i</w:t>
      </w:r>
      <w:r w:rsidR="00DC5A7E">
        <w:rPr>
          <w:lang w:eastAsia="zh-CN"/>
        </w:rPr>
        <w:t>)</w:t>
      </w:r>
      <w:r w:rsidR="00DC5A7E">
        <w:rPr>
          <w:lang w:eastAsia="zh-CN"/>
        </w:rPr>
        <w:tab/>
        <w:t>PIN heartbeat procedure as specified in clause</w:t>
      </w:r>
      <w:r w:rsidR="00DC5A7E">
        <w:t> </w:t>
      </w:r>
      <w:r>
        <w:rPr>
          <w:lang w:eastAsia="zh-CN"/>
        </w:rPr>
        <w:t>5.4.10</w:t>
      </w:r>
      <w:r w:rsidR="004A28EC">
        <w:rPr>
          <w:lang w:eastAsia="zh-CN"/>
        </w:rPr>
        <w:t>;</w:t>
      </w:r>
    </w:p>
    <w:p w14:paraId="4AA96BF2" w14:textId="77777777" w:rsidR="008C0FA2" w:rsidRDefault="003B73F5" w:rsidP="00BE3BC8">
      <w:pPr>
        <w:pStyle w:val="B1"/>
        <w:rPr>
          <w:lang w:eastAsia="zh-CN"/>
        </w:rPr>
      </w:pPr>
      <w:r>
        <w:rPr>
          <w:lang w:eastAsia="zh-CN"/>
        </w:rPr>
        <w:t>j</w:t>
      </w:r>
      <w:r w:rsidR="004A28EC">
        <w:rPr>
          <w:lang w:eastAsia="zh-CN"/>
        </w:rPr>
        <w:t>)</w:t>
      </w:r>
      <w:r w:rsidR="004A28EC">
        <w:rPr>
          <w:lang w:eastAsia="zh-CN"/>
        </w:rPr>
        <w:tab/>
      </w:r>
      <w:r w:rsidR="004A28EC" w:rsidRPr="007A0B07">
        <w:rPr>
          <w:lang w:eastAsia="zh-CN"/>
        </w:rPr>
        <w:t>PIN services management</w:t>
      </w:r>
      <w:r w:rsidR="004A28EC">
        <w:rPr>
          <w:lang w:eastAsia="zh-CN"/>
        </w:rPr>
        <w:t xml:space="preserve"> procedure</w:t>
      </w:r>
      <w:r w:rsidR="004A28EC" w:rsidRPr="00D847B6">
        <w:rPr>
          <w:lang w:eastAsia="zh-CN"/>
        </w:rPr>
        <w:t xml:space="preserve"> </w:t>
      </w:r>
      <w:r w:rsidR="004A28EC">
        <w:rPr>
          <w:lang w:eastAsia="zh-CN"/>
        </w:rPr>
        <w:t>as specified in clause</w:t>
      </w:r>
      <w:r w:rsidR="004A28EC">
        <w:t> </w:t>
      </w:r>
      <w:r>
        <w:rPr>
          <w:lang w:eastAsia="zh-CN"/>
        </w:rPr>
        <w:t>5.4.11</w:t>
      </w:r>
      <w:r w:rsidR="008C0FA2">
        <w:rPr>
          <w:lang w:eastAsia="zh-CN"/>
        </w:rPr>
        <w:t>;</w:t>
      </w:r>
    </w:p>
    <w:p w14:paraId="609EFEA0" w14:textId="77777777" w:rsidR="003B73F5" w:rsidRDefault="003B73F5" w:rsidP="00BE3BC8">
      <w:pPr>
        <w:pStyle w:val="B1"/>
        <w:rPr>
          <w:lang w:eastAsia="zh-CN"/>
        </w:rPr>
      </w:pPr>
      <w:r>
        <w:t>k</w:t>
      </w:r>
      <w:r w:rsidR="008C0FA2" w:rsidRPr="008C0FA2">
        <w:t>)</w:t>
      </w:r>
      <w:r w:rsidR="008C0FA2" w:rsidRPr="008C0FA2">
        <w:tab/>
      </w:r>
      <w:r w:rsidR="008C0FA2">
        <w:rPr>
          <w:lang w:eastAsia="zh-CN"/>
        </w:rPr>
        <w:t>PIN a</w:t>
      </w:r>
      <w:r w:rsidR="008C0FA2" w:rsidRPr="00BC7076">
        <w:rPr>
          <w:lang w:eastAsia="zh-CN"/>
        </w:rPr>
        <w:t>ctivation</w:t>
      </w:r>
      <w:r w:rsidR="008C0FA2">
        <w:rPr>
          <w:lang w:eastAsia="zh-CN"/>
        </w:rPr>
        <w:t xml:space="preserve"> management procedure</w:t>
      </w:r>
      <w:r w:rsidR="008C0FA2" w:rsidRPr="008C0FA2">
        <w:rPr>
          <w:lang w:eastAsia="zh-CN"/>
        </w:rPr>
        <w:t xml:space="preserve"> </w:t>
      </w:r>
      <w:r w:rsidR="008C0FA2">
        <w:rPr>
          <w:lang w:eastAsia="zh-CN"/>
        </w:rPr>
        <w:t>as specified in clause</w:t>
      </w:r>
      <w:r w:rsidR="008C0FA2">
        <w:t> </w:t>
      </w:r>
      <w:r>
        <w:rPr>
          <w:lang w:eastAsia="zh-CN"/>
        </w:rPr>
        <w:t>5.4.12; and</w:t>
      </w:r>
    </w:p>
    <w:p w14:paraId="4E9B268D" w14:textId="77777777" w:rsidR="004A28EC" w:rsidRDefault="003B73F5" w:rsidP="00BE3BC8">
      <w:pPr>
        <w:pStyle w:val="B1"/>
        <w:rPr>
          <w:lang w:eastAsia="zh-CN"/>
        </w:rPr>
      </w:pPr>
      <w:r>
        <w:rPr>
          <w:noProof/>
          <w:lang w:val="en-US"/>
        </w:rPr>
        <w:t>l)</w:t>
      </w:r>
      <w:r>
        <w:rPr>
          <w:noProof/>
          <w:lang w:val="en-US"/>
        </w:rPr>
        <w:tab/>
        <w:t>PIN connectivity subscription</w:t>
      </w:r>
      <w:r w:rsidR="004A28EC">
        <w:rPr>
          <w:lang w:eastAsia="zh-CN"/>
        </w:rPr>
        <w:t>.</w:t>
      </w:r>
    </w:p>
    <w:p w14:paraId="3122D4AD" w14:textId="77777777" w:rsidR="00C65D96" w:rsidRPr="00C65D96" w:rsidRDefault="00C65D96" w:rsidP="00C65D96">
      <w:pPr>
        <w:rPr>
          <w:lang w:val="en-US" w:eastAsia="zh-CN"/>
        </w:rPr>
      </w:pPr>
      <w:r>
        <w:rPr>
          <w:lang w:val="en-US" w:eastAsia="zh-CN"/>
        </w:rPr>
        <w:t xml:space="preserve">The </w:t>
      </w:r>
      <w:r>
        <w:rPr>
          <w:lang w:eastAsia="zh-CN"/>
        </w:rPr>
        <w:t>PIN creation procedure,</w:t>
      </w:r>
      <w:r>
        <w:rPr>
          <w:lang w:val="en-US" w:eastAsia="zh-CN"/>
        </w:rPr>
        <w:t xml:space="preserve"> the </w:t>
      </w:r>
      <w:r>
        <w:rPr>
          <w:lang w:eastAsia="zh-CN"/>
        </w:rPr>
        <w:t xml:space="preserve">PIN deletion procedure, the </w:t>
      </w:r>
      <w:r w:rsidRPr="00427590">
        <w:rPr>
          <w:lang w:eastAsia="zh-CN"/>
        </w:rPr>
        <w:t>PIN modification procedure</w:t>
      </w:r>
      <w:r>
        <w:rPr>
          <w:lang w:eastAsia="zh-CN"/>
        </w:rPr>
        <w:t>,</w:t>
      </w:r>
      <w:r w:rsidRPr="00427590">
        <w:rPr>
          <w:lang w:eastAsia="zh-CN"/>
        </w:rPr>
        <w:t xml:space="preserve"> </w:t>
      </w:r>
      <w:r>
        <w:rPr>
          <w:lang w:eastAsia="zh-CN"/>
        </w:rPr>
        <w:t>and the PIN activation management procedure can only be performed by the primary PMAE-C.</w:t>
      </w:r>
    </w:p>
    <w:p w14:paraId="2045C871" w14:textId="77777777" w:rsidR="00BE3BC8" w:rsidRDefault="00BE3BC8" w:rsidP="00BE3BC8">
      <w:pPr>
        <w:pStyle w:val="Heading3"/>
        <w:rPr>
          <w:lang w:eastAsia="zh-CN"/>
        </w:rPr>
      </w:pPr>
      <w:bookmarkStart w:id="177" w:name="_CR5_4_2"/>
      <w:bookmarkStart w:id="178" w:name="_Toc172038072"/>
      <w:bookmarkEnd w:id="177"/>
      <w:r>
        <w:rPr>
          <w:rFonts w:hint="eastAsia"/>
          <w:lang w:eastAsia="zh-CN"/>
        </w:rPr>
        <w:t>5</w:t>
      </w:r>
      <w:r>
        <w:rPr>
          <w:lang w:eastAsia="zh-CN"/>
        </w:rPr>
        <w:t>.4.2</w:t>
      </w:r>
      <w:r>
        <w:rPr>
          <w:lang w:eastAsia="zh-CN"/>
        </w:rPr>
        <w:tab/>
        <w:t>PIN creation</w:t>
      </w:r>
      <w:r w:rsidRPr="00C7079E">
        <w:rPr>
          <w:lang w:eastAsia="zh-CN"/>
        </w:rPr>
        <w:t xml:space="preserve"> </w:t>
      </w:r>
      <w:r>
        <w:rPr>
          <w:lang w:eastAsia="zh-CN"/>
        </w:rPr>
        <w:t>procedure</w:t>
      </w:r>
      <w:bookmarkEnd w:id="178"/>
    </w:p>
    <w:p w14:paraId="3027577E" w14:textId="77777777" w:rsidR="00BE3BC8" w:rsidRPr="009C43BD" w:rsidRDefault="00BE3BC8" w:rsidP="00BE3BC8">
      <w:pPr>
        <w:pStyle w:val="Heading4"/>
        <w:rPr>
          <w:lang w:eastAsia="zh-CN"/>
        </w:rPr>
      </w:pPr>
      <w:bookmarkStart w:id="179" w:name="_CR5_4_2_1"/>
      <w:bookmarkStart w:id="180" w:name="_Toc172038073"/>
      <w:bookmarkEnd w:id="179"/>
      <w:r>
        <w:rPr>
          <w:rFonts w:hint="eastAsia"/>
          <w:lang w:eastAsia="zh-CN"/>
        </w:rPr>
        <w:t>5</w:t>
      </w:r>
      <w:r>
        <w:rPr>
          <w:lang w:eastAsia="zh-CN"/>
        </w:rPr>
        <w:t>.4.2.1</w:t>
      </w:r>
      <w:r>
        <w:rPr>
          <w:lang w:eastAsia="zh-CN"/>
        </w:rPr>
        <w:tab/>
      </w:r>
      <w:r>
        <w:t>PMAE-C</w:t>
      </w:r>
      <w:r w:rsidR="002E1C34">
        <w:t xml:space="preserve"> procedure</w:t>
      </w:r>
      <w:bookmarkEnd w:id="180"/>
    </w:p>
    <w:p w14:paraId="70543857" w14:textId="77777777" w:rsidR="00BE3BC8" w:rsidRDefault="00BE3BC8" w:rsidP="00BE3BC8">
      <w:r>
        <w:t xml:space="preserve">When the PMAE-C </w:t>
      </w:r>
      <w:r>
        <w:rPr>
          <w:rFonts w:hint="eastAsia"/>
          <w:lang w:eastAsia="zh-CN"/>
        </w:rPr>
        <w:t>need</w:t>
      </w:r>
      <w:r>
        <w:t xml:space="preserve">s </w:t>
      </w:r>
      <w:r>
        <w:rPr>
          <w:lang w:eastAsia="zh-CN"/>
        </w:rPr>
        <w:t>to create a PIN</w:t>
      </w:r>
      <w:r>
        <w:t xml:space="preserve">, then the PMAE-C shall generate an HTTP POST request </w:t>
      </w:r>
      <w:r w:rsidRPr="0006242D">
        <w:t>according to p</w:t>
      </w:r>
      <w:r>
        <w:t xml:space="preserve">rocedures as specified in </w:t>
      </w:r>
      <w:r w:rsidRPr="000A20F1">
        <w:t>IETF</w:t>
      </w:r>
      <w:r>
        <w:t> </w:t>
      </w:r>
      <w:r w:rsidRPr="000A20F1">
        <w:t>RFC</w:t>
      </w:r>
      <w:r>
        <w:t> </w:t>
      </w:r>
      <w:r w:rsidR="00F84143">
        <w:t>9110</w:t>
      </w:r>
      <w:r>
        <w:t> </w:t>
      </w:r>
      <w:r w:rsidRPr="0006242D">
        <w:t>[</w:t>
      </w:r>
      <w:r w:rsidR="00325772">
        <w:t>4</w:t>
      </w:r>
      <w:r>
        <w:t xml:space="preserve">]. </w:t>
      </w:r>
      <w:r w:rsidRPr="00684E14">
        <w:t xml:space="preserve">In the </w:t>
      </w:r>
      <w:r>
        <w:t>HTTP POST request</w:t>
      </w:r>
      <w:r w:rsidRPr="00684E14">
        <w:t xml:space="preserve">, the </w:t>
      </w:r>
      <w:r>
        <w:t>PMAE-C</w:t>
      </w:r>
      <w:r w:rsidRPr="00684E14">
        <w:t>:</w:t>
      </w:r>
    </w:p>
    <w:p w14:paraId="6A024AF4" w14:textId="77777777" w:rsidR="00BE3BC8" w:rsidRDefault="00BE3BC8" w:rsidP="00BE3BC8">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the PAE-S;</w:t>
      </w:r>
    </w:p>
    <w:p w14:paraId="75025B76" w14:textId="77777777" w:rsidR="00BE3BC8" w:rsidRPr="0073469F" w:rsidRDefault="00BE3BC8" w:rsidP="00BE3BC8">
      <w:pPr>
        <w:pStyle w:val="B1"/>
      </w:pPr>
      <w:r>
        <w:t>b)</w:t>
      </w:r>
      <w:r>
        <w:tab/>
      </w:r>
      <w:r w:rsidRPr="0073469F">
        <w:t xml:space="preserve">shall include a </w:t>
      </w:r>
      <w:r>
        <w:t xml:space="preserve">Content-Type </w:t>
      </w:r>
      <w:r w:rsidRPr="0073469F">
        <w:t>header field se</w:t>
      </w:r>
      <w:r>
        <w:t>t to "application/vnd.3gpp.pinapp</w:t>
      </w:r>
      <w:r w:rsidRPr="0073469F">
        <w:t>-info+xml";</w:t>
      </w:r>
      <w:r>
        <w:t xml:space="preserve"> and</w:t>
      </w:r>
    </w:p>
    <w:p w14:paraId="767BC27D" w14:textId="77777777" w:rsidR="00BE3BC8" w:rsidRDefault="00BE3BC8" w:rsidP="00BE3BC8">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pin-creation-request</w:t>
      </w:r>
      <w:r w:rsidRPr="0073469F">
        <w:t>&gt;</w:t>
      </w:r>
      <w:r w:rsidRPr="001D4A5C">
        <w:t xml:space="preserve"> element in the &lt;</w:t>
      </w:r>
      <w:r>
        <w:t>pinapp</w:t>
      </w:r>
      <w:r w:rsidRPr="001D4A5C">
        <w:t>-info&gt; root element</w:t>
      </w:r>
      <w:r w:rsidR="002E1C34">
        <w:t xml:space="preserve"> and within the </w:t>
      </w:r>
      <w:r w:rsidR="002E1C34" w:rsidRPr="00FC663A">
        <w:t>&lt;pin-creation-request&gt;</w:t>
      </w:r>
      <w:r w:rsidR="002E1C34" w:rsidRPr="001D4A5C">
        <w:t xml:space="preserve"> element</w:t>
      </w:r>
      <w:r>
        <w:t>:</w:t>
      </w:r>
    </w:p>
    <w:p w14:paraId="04E122BC" w14:textId="77777777" w:rsidR="00BE3BC8" w:rsidRPr="00766283" w:rsidRDefault="00BE3BC8" w:rsidP="00BE3BC8">
      <w:pPr>
        <w:pStyle w:val="B2"/>
      </w:pPr>
      <w:r w:rsidRPr="00766283">
        <w:t>1)</w:t>
      </w:r>
      <w:r w:rsidRPr="00766283">
        <w:tab/>
        <w:t xml:space="preserve">shall include a &lt;ue-id&gt; element set to the UE identity of the </w:t>
      </w:r>
      <w:r>
        <w:t>PMAE-C</w:t>
      </w:r>
      <w:r w:rsidRPr="00766283">
        <w:t xml:space="preserve"> (i.e. GPSI or identity token) or the PIN client ID of </w:t>
      </w:r>
      <w:r>
        <w:t>PMAE-C</w:t>
      </w:r>
      <w:r w:rsidRPr="00766283">
        <w:t>;</w:t>
      </w:r>
    </w:p>
    <w:p w14:paraId="4BFE3A5F" w14:textId="77777777" w:rsidR="00BE3BC8" w:rsidRDefault="00BE3BC8" w:rsidP="00BE3BC8">
      <w:pPr>
        <w:pStyle w:val="B2"/>
      </w:pPr>
      <w:r>
        <w:rPr>
          <w:rFonts w:hint="eastAsia"/>
          <w:lang w:eastAsia="zh-CN"/>
        </w:rPr>
        <w:lastRenderedPageBreak/>
        <w:t>2</w:t>
      </w:r>
      <w:r>
        <w:rPr>
          <w:lang w:eastAsia="zh-CN"/>
        </w:rPr>
        <w:t>)</w:t>
      </w:r>
      <w:r>
        <w:rPr>
          <w:lang w:eastAsia="zh-CN"/>
        </w:rPr>
        <w:tab/>
        <w:t>shall include a &lt;s</w:t>
      </w:r>
      <w:r w:rsidRPr="00F477AF">
        <w:t>ecurity</w:t>
      </w:r>
      <w:r>
        <w:t>-</w:t>
      </w:r>
      <w:r w:rsidRPr="00F477AF">
        <w:t>credentials</w:t>
      </w:r>
      <w:r>
        <w:rPr>
          <w:lang w:eastAsia="zh-CN"/>
        </w:rPr>
        <w:t xml:space="preserve">&gt; </w:t>
      </w:r>
      <w:r>
        <w:t>element set to the s</w:t>
      </w:r>
      <w:r w:rsidRPr="006C21C7">
        <w:t xml:space="preserve">ecurity credentials resulting from a successful authorization for </w:t>
      </w:r>
      <w:r>
        <w:t>the</w:t>
      </w:r>
      <w:r w:rsidRPr="006C21C7">
        <w:t xml:space="preserve"> PIN service</w:t>
      </w:r>
      <w:r>
        <w:t>;</w:t>
      </w:r>
    </w:p>
    <w:p w14:paraId="73123190" w14:textId="77777777" w:rsidR="00B71273" w:rsidRDefault="00B71273" w:rsidP="00BE3BC8">
      <w:pPr>
        <w:pStyle w:val="B2"/>
      </w:pPr>
      <w:r>
        <w:rPr>
          <w:lang w:eastAsia="zh-CN"/>
        </w:rPr>
        <w:t>3)</w:t>
      </w:r>
      <w:r>
        <w:rPr>
          <w:lang w:eastAsia="zh-CN"/>
        </w:rPr>
        <w:tab/>
        <w:t>shall include a &lt;</w:t>
      </w:r>
      <w:r>
        <w:t>pin</w:t>
      </w:r>
      <w:r>
        <w:rPr>
          <w:lang w:eastAsia="zh-CN"/>
        </w:rPr>
        <w:t xml:space="preserve">-profile&gt; </w:t>
      </w:r>
      <w:r>
        <w:t>element set to the PIN profile of the PIN;</w:t>
      </w:r>
    </w:p>
    <w:p w14:paraId="1C046676" w14:textId="77777777" w:rsidR="00BE3BC8" w:rsidRDefault="00B71273" w:rsidP="00BE3BC8">
      <w:pPr>
        <w:pStyle w:val="B2"/>
        <w:rPr>
          <w:lang w:eastAsia="zh-CN"/>
        </w:rPr>
      </w:pPr>
      <w:r>
        <w:rPr>
          <w:lang w:eastAsia="zh-CN"/>
        </w:rPr>
        <w:t>4</w:t>
      </w:r>
      <w:r w:rsidR="00BE3BC8">
        <w:rPr>
          <w:lang w:eastAsia="zh-CN"/>
        </w:rPr>
        <w:t>)</w:t>
      </w:r>
      <w:r w:rsidR="00BE3BC8">
        <w:rPr>
          <w:lang w:eastAsia="zh-CN"/>
        </w:rPr>
        <w:tab/>
        <w:t>may include a &lt;</w:t>
      </w:r>
      <w:r w:rsidR="00BE3BC8">
        <w:t>pin-</w:t>
      </w:r>
      <w:r w:rsidR="00BE3BC8" w:rsidRPr="00673AB7">
        <w:rPr>
          <w:lang w:eastAsia="zh-CN"/>
        </w:rPr>
        <w:t>client</w:t>
      </w:r>
      <w:r w:rsidR="00BE3BC8">
        <w:rPr>
          <w:lang w:eastAsia="zh-CN"/>
        </w:rPr>
        <w:t>-</w:t>
      </w:r>
      <w:r w:rsidR="00BE3BC8" w:rsidRPr="00673AB7">
        <w:rPr>
          <w:lang w:eastAsia="zh-CN"/>
        </w:rPr>
        <w:t>profile</w:t>
      </w:r>
      <w:r w:rsidR="00BE3BC8">
        <w:rPr>
          <w:lang w:eastAsia="zh-CN"/>
        </w:rPr>
        <w:t xml:space="preserve">&gt; </w:t>
      </w:r>
      <w:r w:rsidR="00BE3BC8">
        <w:t xml:space="preserve">element set to the </w:t>
      </w:r>
      <w:r w:rsidR="00BE3BC8" w:rsidRPr="00673AB7">
        <w:t>PIN client profile</w:t>
      </w:r>
      <w:r w:rsidR="00BE3BC8">
        <w:t>(s) available in the PMAE-C</w:t>
      </w:r>
      <w:r w:rsidR="00BE3BC8">
        <w:rPr>
          <w:lang w:eastAsia="zh-CN"/>
        </w:rPr>
        <w:t>;</w:t>
      </w:r>
    </w:p>
    <w:p w14:paraId="6FDB8E29" w14:textId="77777777" w:rsidR="00BE3BC8" w:rsidRDefault="00B71273" w:rsidP="00BE3BC8">
      <w:pPr>
        <w:pStyle w:val="B2"/>
        <w:rPr>
          <w:rFonts w:cs="Arial"/>
        </w:rPr>
      </w:pPr>
      <w:r>
        <w:rPr>
          <w:lang w:eastAsia="zh-CN"/>
        </w:rPr>
        <w:t>5</w:t>
      </w:r>
      <w:r w:rsidR="00BE3BC8">
        <w:rPr>
          <w:lang w:eastAsia="zh-CN"/>
        </w:rPr>
        <w:t>)</w:t>
      </w:r>
      <w:r w:rsidR="00BE3BC8">
        <w:rPr>
          <w:lang w:eastAsia="zh-CN"/>
        </w:rPr>
        <w:tab/>
        <w:t>may include a &lt;</w:t>
      </w:r>
      <w:r w:rsidR="00BE3BC8">
        <w:t>ue-location</w:t>
      </w:r>
      <w:r w:rsidR="00BE3BC8">
        <w:rPr>
          <w:lang w:eastAsia="zh-CN"/>
        </w:rPr>
        <w:t>&gt;</w:t>
      </w:r>
      <w:r w:rsidR="00BE3BC8" w:rsidRPr="00A53922">
        <w:t xml:space="preserve"> </w:t>
      </w:r>
      <w:r w:rsidR="00BE3BC8">
        <w:t>element set to</w:t>
      </w:r>
      <w:r w:rsidR="00BE3BC8" w:rsidRPr="0022326F">
        <w:rPr>
          <w:rFonts w:cs="Arial"/>
        </w:rPr>
        <w:t xml:space="preserve"> </w:t>
      </w:r>
      <w:r w:rsidR="00BE3BC8">
        <w:rPr>
          <w:rFonts w:cs="Arial"/>
        </w:rPr>
        <w:t xml:space="preserve">the </w:t>
      </w:r>
      <w:r w:rsidR="00BE3BC8">
        <w:rPr>
          <w:lang w:val="en-US"/>
        </w:rPr>
        <w:t>location of the</w:t>
      </w:r>
      <w:r w:rsidR="00BE3BC8" w:rsidRPr="00526FC3">
        <w:rPr>
          <w:rFonts w:cs="Arial"/>
        </w:rPr>
        <w:t xml:space="preserve"> </w:t>
      </w:r>
      <w:r w:rsidR="00BE3BC8">
        <w:rPr>
          <w:rFonts w:cs="Arial"/>
        </w:rPr>
        <w:t>PMAE-C;</w:t>
      </w:r>
    </w:p>
    <w:p w14:paraId="54E9BE2B" w14:textId="77777777" w:rsidR="00BE3BC8" w:rsidRDefault="00B71273" w:rsidP="00BE3BC8">
      <w:pPr>
        <w:pStyle w:val="B2"/>
        <w:rPr>
          <w:rFonts w:cs="Arial"/>
        </w:rPr>
      </w:pPr>
      <w:r>
        <w:rPr>
          <w:lang w:eastAsia="zh-CN"/>
        </w:rPr>
        <w:t>6</w:t>
      </w:r>
      <w:r w:rsidR="00BE3BC8">
        <w:rPr>
          <w:lang w:eastAsia="zh-CN"/>
        </w:rPr>
        <w:t>)</w:t>
      </w:r>
      <w:r w:rsidR="00BE3BC8">
        <w:rPr>
          <w:lang w:eastAsia="zh-CN"/>
        </w:rPr>
        <w:tab/>
        <w:t>may include a &lt;</w:t>
      </w:r>
      <w:r w:rsidR="00BE3BC8">
        <w:rPr>
          <w:lang w:val="en-US"/>
        </w:rPr>
        <w:t>pine-list</w:t>
      </w:r>
      <w:r w:rsidR="00BE3BC8">
        <w:rPr>
          <w:lang w:eastAsia="zh-CN"/>
        </w:rPr>
        <w:t xml:space="preserve">&gt; </w:t>
      </w:r>
      <w:r w:rsidR="00BE3BC8">
        <w:t>element set to</w:t>
      </w:r>
      <w:r w:rsidR="00BE3BC8" w:rsidRPr="0022326F">
        <w:rPr>
          <w:rFonts w:cs="Arial"/>
        </w:rPr>
        <w:t xml:space="preserve"> </w:t>
      </w:r>
      <w:r w:rsidR="00BE3BC8">
        <w:rPr>
          <w:rFonts w:cs="Arial"/>
        </w:rPr>
        <w:t xml:space="preserve">the identifier(s) of the </w:t>
      </w:r>
      <w:r w:rsidR="00BE3BC8">
        <w:rPr>
          <w:lang w:val="en-US"/>
        </w:rPr>
        <w:t>PEAE-C(</w:t>
      </w:r>
      <w:r w:rsidR="00BE3BC8" w:rsidRPr="00DF06FB">
        <w:rPr>
          <w:lang w:val="en-US"/>
        </w:rPr>
        <w:t>s</w:t>
      </w:r>
      <w:r w:rsidR="00BE3BC8">
        <w:rPr>
          <w:lang w:val="en-US"/>
        </w:rPr>
        <w:t>)</w:t>
      </w:r>
      <w:r w:rsidR="00BE3BC8" w:rsidRPr="00DF06FB">
        <w:rPr>
          <w:lang w:val="en-US"/>
        </w:rPr>
        <w:t xml:space="preserve"> intend</w:t>
      </w:r>
      <w:r w:rsidR="00BE3BC8">
        <w:rPr>
          <w:lang w:val="en-US"/>
        </w:rPr>
        <w:t>ing</w:t>
      </w:r>
      <w:r w:rsidR="00BE3BC8" w:rsidRPr="00DF06FB">
        <w:rPr>
          <w:lang w:val="en-US"/>
        </w:rPr>
        <w:t xml:space="preserve"> to </w:t>
      </w:r>
      <w:r w:rsidR="00BE3BC8">
        <w:rPr>
          <w:lang w:val="en-US"/>
        </w:rPr>
        <w:t xml:space="preserve">be </w:t>
      </w:r>
      <w:r w:rsidR="00BE3BC8" w:rsidRPr="00DF06FB">
        <w:rPr>
          <w:lang w:val="en-US"/>
        </w:rPr>
        <w:t>add</w:t>
      </w:r>
      <w:r w:rsidR="00BE3BC8">
        <w:rPr>
          <w:lang w:val="en-US"/>
        </w:rPr>
        <w:t>ed</w:t>
      </w:r>
      <w:r w:rsidR="00BE3BC8" w:rsidRPr="00DF06FB">
        <w:rPr>
          <w:lang w:val="en-US"/>
        </w:rPr>
        <w:t xml:space="preserve"> into </w:t>
      </w:r>
      <w:r w:rsidR="00BE3BC8">
        <w:rPr>
          <w:lang w:val="en-US"/>
        </w:rPr>
        <w:t xml:space="preserve">the </w:t>
      </w:r>
      <w:r w:rsidR="00BE3BC8" w:rsidRPr="00DF06FB">
        <w:rPr>
          <w:lang w:val="en-US"/>
        </w:rPr>
        <w:t>PIN</w:t>
      </w:r>
      <w:r w:rsidR="00BE3BC8">
        <w:rPr>
          <w:lang w:val="en-US"/>
        </w:rPr>
        <w:t>, which</w:t>
      </w:r>
      <w:r w:rsidR="00BE3BC8" w:rsidRPr="00DF06FB">
        <w:rPr>
          <w:lang w:val="en-US"/>
        </w:rPr>
        <w:t xml:space="preserve"> </w:t>
      </w:r>
      <w:r w:rsidR="00BE3BC8">
        <w:rPr>
          <w:lang w:val="en-US"/>
        </w:rPr>
        <w:t>have</w:t>
      </w:r>
      <w:r w:rsidR="00BE3BC8" w:rsidRPr="00DF06FB">
        <w:rPr>
          <w:lang w:val="en-US"/>
        </w:rPr>
        <w:t xml:space="preserve"> already communicated with PEMC </w:t>
      </w:r>
      <w:r w:rsidR="00BE3BC8">
        <w:rPr>
          <w:lang w:val="en-US"/>
        </w:rPr>
        <w:t xml:space="preserve">via 3GPP access or non-3GPP access. In case of no PEAE-C is available to the PMAE-C, the </w:t>
      </w:r>
      <w:r w:rsidR="00BE3BC8">
        <w:rPr>
          <w:lang w:eastAsia="zh-CN"/>
        </w:rPr>
        <w:t>&lt;</w:t>
      </w:r>
      <w:r w:rsidR="00BE3BC8">
        <w:rPr>
          <w:lang w:val="en-US"/>
        </w:rPr>
        <w:t>pine-list</w:t>
      </w:r>
      <w:r w:rsidR="00BE3BC8">
        <w:rPr>
          <w:lang w:eastAsia="zh-CN"/>
        </w:rPr>
        <w:t xml:space="preserve">&gt; </w:t>
      </w:r>
      <w:r w:rsidR="00BE3BC8">
        <w:t xml:space="preserve">element includes the </w:t>
      </w:r>
      <w:r w:rsidR="00BE3BC8">
        <w:rPr>
          <w:rFonts w:cs="Arial"/>
        </w:rPr>
        <w:t>identifier of PMAE-C itself;</w:t>
      </w:r>
    </w:p>
    <w:p w14:paraId="26315A74" w14:textId="77777777" w:rsidR="001234E3" w:rsidRDefault="00B71273" w:rsidP="00BE3BC8">
      <w:pPr>
        <w:pStyle w:val="B2"/>
      </w:pPr>
      <w:r>
        <w:rPr>
          <w:lang w:eastAsia="zh-CN"/>
        </w:rPr>
        <w:t>7</w:t>
      </w:r>
      <w:r w:rsidR="00BE3BC8">
        <w:rPr>
          <w:lang w:eastAsia="zh-CN"/>
        </w:rPr>
        <w:t>)</w:t>
      </w:r>
      <w:r w:rsidR="00BE3BC8">
        <w:rPr>
          <w:lang w:eastAsia="zh-CN"/>
        </w:rPr>
        <w:tab/>
        <w:t>may include a &lt;</w:t>
      </w:r>
      <w:r w:rsidR="00BE3BC8">
        <w:t>additional-pemc</w:t>
      </w:r>
      <w:r w:rsidR="00BE3BC8">
        <w:rPr>
          <w:lang w:eastAsia="zh-CN"/>
        </w:rPr>
        <w:t xml:space="preserve">&gt; </w:t>
      </w:r>
      <w:r w:rsidR="00BE3BC8">
        <w:t>element set to</w:t>
      </w:r>
      <w:r w:rsidR="00BE3BC8" w:rsidRPr="0022326F">
        <w:rPr>
          <w:rFonts w:cs="Arial"/>
        </w:rPr>
        <w:t xml:space="preserve"> </w:t>
      </w:r>
      <w:r w:rsidR="00BE3BC8">
        <w:rPr>
          <w:rFonts w:cs="Arial"/>
        </w:rPr>
        <w:t>the</w:t>
      </w:r>
      <w:r w:rsidR="00BE3BC8">
        <w:t xml:space="preserve"> identifier(s) of PMAE-C(</w:t>
      </w:r>
      <w:r w:rsidR="00BE3BC8" w:rsidRPr="002525B5">
        <w:t>s</w:t>
      </w:r>
      <w:r w:rsidR="00BE3BC8">
        <w:t>)</w:t>
      </w:r>
      <w:r w:rsidR="00BE3BC8" w:rsidRPr="002525B5">
        <w:t xml:space="preserve"> that are allowed to manage the PIN</w:t>
      </w:r>
      <w:r w:rsidR="00BE3BC8">
        <w:t>, if any</w:t>
      </w:r>
      <w:r w:rsidR="001234E3">
        <w:t>; and</w:t>
      </w:r>
    </w:p>
    <w:p w14:paraId="4E67DE05" w14:textId="77777777" w:rsidR="00BE3BC8" w:rsidRDefault="00B71273" w:rsidP="00BE3BC8">
      <w:pPr>
        <w:pStyle w:val="B2"/>
      </w:pPr>
      <w:r>
        <w:t>8</w:t>
      </w:r>
      <w:r w:rsidR="001234E3">
        <w:t>)</w:t>
      </w:r>
      <w:r w:rsidR="001234E3">
        <w:tab/>
        <w:t>may include a &lt;pin-service-info&gt; element set to</w:t>
      </w:r>
      <w:r w:rsidR="001234E3">
        <w:rPr>
          <w:rFonts w:cs="Arial"/>
        </w:rPr>
        <w:t xml:space="preserve"> </w:t>
      </w:r>
      <w:r w:rsidR="001234E3">
        <w:rPr>
          <w:lang w:eastAsia="zh-CN"/>
        </w:rPr>
        <w:t>the PIN service information that the r</w:t>
      </w:r>
      <w:r w:rsidR="001234E3">
        <w:t>equesting entity can provide</w:t>
      </w:r>
      <w:r w:rsidR="00BE3BC8" w:rsidRPr="002525B5">
        <w:t>.</w:t>
      </w:r>
    </w:p>
    <w:p w14:paraId="01BD4368" w14:textId="77777777" w:rsidR="00BE3BC8" w:rsidRDefault="00BE3BC8" w:rsidP="00503B45">
      <w:pPr>
        <w:rPr>
          <w:lang w:eastAsia="zh-CN"/>
        </w:rPr>
      </w:pPr>
      <w:r>
        <w:t xml:space="preserve">The PMAE-C shall send the generated HTTP POST request towards the PAE-S according to </w:t>
      </w:r>
      <w:r w:rsidRPr="000A20F1">
        <w:t>IETF</w:t>
      </w:r>
      <w:r>
        <w:t> </w:t>
      </w:r>
      <w:r w:rsidRPr="000A20F1">
        <w:t>RFC</w:t>
      </w:r>
      <w:r>
        <w:t> </w:t>
      </w:r>
      <w:r w:rsidR="00F84143">
        <w:t>9110</w:t>
      </w:r>
      <w:r>
        <w:t> </w:t>
      </w:r>
      <w:r w:rsidRPr="0006242D">
        <w:t>[</w:t>
      </w:r>
      <w:r w:rsidR="00325772">
        <w:t>4</w:t>
      </w:r>
      <w:r>
        <w:t>]</w:t>
      </w:r>
      <w:r>
        <w:rPr>
          <w:rFonts w:hint="eastAsia"/>
          <w:lang w:eastAsia="zh-CN"/>
        </w:rPr>
        <w:t>.</w:t>
      </w:r>
    </w:p>
    <w:p w14:paraId="54CF9B3C" w14:textId="77777777" w:rsidR="002E1C34" w:rsidRDefault="002E1C34" w:rsidP="002E1C34">
      <w:r w:rsidRPr="00554F63">
        <w:rPr>
          <w:lang w:eastAsia="zh-CN"/>
        </w:rPr>
        <w:t>U</w:t>
      </w:r>
      <w:r>
        <w:rPr>
          <w:lang w:eastAsia="zh-CN"/>
        </w:rPr>
        <w:t>p</w:t>
      </w:r>
      <w:r>
        <w:rPr>
          <w:lang w:eastAsia="x-none"/>
        </w:rPr>
        <w:t xml:space="preserve">on reception of an </w:t>
      </w:r>
      <w:r w:rsidRPr="00554F63">
        <w:t>HTTP 200 (OK) response message</w:t>
      </w:r>
      <w:r>
        <w:t xml:space="preserve"> containing:</w:t>
      </w:r>
    </w:p>
    <w:p w14:paraId="3B833E51" w14:textId="77777777" w:rsidR="002E1C34" w:rsidRDefault="002E1C34" w:rsidP="002E1C34">
      <w:pPr>
        <w:pStyle w:val="B1"/>
      </w:pPr>
      <w:r>
        <w:t>a)</w:t>
      </w:r>
      <w:r>
        <w:tab/>
        <w:t>a Content-Type header field set to "application/vnd.3gpp.pinapp-info+xml"; and</w:t>
      </w:r>
    </w:p>
    <w:p w14:paraId="34FA7B06" w14:textId="77777777" w:rsidR="002E1C34" w:rsidRDefault="002E1C34" w:rsidP="002E1C34">
      <w:pPr>
        <w:pStyle w:val="B1"/>
      </w:pPr>
      <w:r>
        <w:t>b)</w:t>
      </w:r>
      <w:r>
        <w:tab/>
        <w:t xml:space="preserve">an application/vnd.3gpp.pinapp-info+xml MIME body with a </w:t>
      </w:r>
      <w:r w:rsidRPr="00A23C86">
        <w:t>&lt;</w:t>
      </w:r>
      <w:r>
        <w:t>pin-creation-accept</w:t>
      </w:r>
      <w:r w:rsidRPr="00A23C86">
        <w:t>&gt;</w:t>
      </w:r>
      <w:r>
        <w:t xml:space="preserve"> </w:t>
      </w:r>
      <w:r w:rsidRPr="00FB41A4">
        <w:t>element in the &lt;</w:t>
      </w:r>
      <w:r>
        <w:t>pinapp</w:t>
      </w:r>
      <w:r w:rsidRPr="00FB41A4">
        <w:t xml:space="preserve">-info&gt; </w:t>
      </w:r>
      <w:r>
        <w:t>root element,</w:t>
      </w:r>
    </w:p>
    <w:p w14:paraId="084E679B" w14:textId="77777777" w:rsidR="002E1C34" w:rsidRDefault="002E1C34" w:rsidP="002E1C34">
      <w:r>
        <w:t>the PMAE-C:</w:t>
      </w:r>
    </w:p>
    <w:p w14:paraId="42E9514B" w14:textId="77777777" w:rsidR="002E1C34" w:rsidRPr="002F3259" w:rsidRDefault="002E1C34" w:rsidP="002E1C34">
      <w:pPr>
        <w:pStyle w:val="B1"/>
      </w:pPr>
      <w:r>
        <w:t>a)</w:t>
      </w:r>
      <w:r>
        <w:tab/>
        <w:t xml:space="preserve">shall consider the </w:t>
      </w:r>
      <w:r w:rsidRPr="00EF48F6">
        <w:t>PIN creation procedure</w:t>
      </w:r>
      <w:r w:rsidRPr="007B05CC">
        <w:t xml:space="preserve"> </w:t>
      </w:r>
      <w:r>
        <w:t>is accepted by the PAE-S;</w:t>
      </w:r>
    </w:p>
    <w:p w14:paraId="0BE075A1" w14:textId="77777777" w:rsidR="002E1C34" w:rsidRDefault="002E1C34" w:rsidP="002E1C34">
      <w:pPr>
        <w:pStyle w:val="B1"/>
      </w:pPr>
      <w:r>
        <w:rPr>
          <w:rFonts w:hint="eastAsia"/>
          <w:lang w:eastAsia="zh-CN"/>
        </w:rPr>
        <w:t>b</w:t>
      </w:r>
      <w:r>
        <w:rPr>
          <w:lang w:eastAsia="zh-CN"/>
        </w:rPr>
        <w:t>)</w:t>
      </w:r>
      <w:r>
        <w:rPr>
          <w:lang w:eastAsia="zh-CN"/>
        </w:rPr>
        <w:tab/>
        <w:t xml:space="preserve">shall </w:t>
      </w:r>
      <w:r>
        <w:t xml:space="preserve">generate an HTTP POST request </w:t>
      </w:r>
      <w:r w:rsidRPr="0006242D">
        <w:t>according to p</w:t>
      </w:r>
      <w:r>
        <w:t xml:space="preserve">rocedures as specified in </w:t>
      </w:r>
      <w:r w:rsidRPr="000A20F1">
        <w:t>IETF</w:t>
      </w:r>
      <w:r>
        <w:t> </w:t>
      </w:r>
      <w:r w:rsidRPr="000A20F1">
        <w:t>RFC</w:t>
      </w:r>
      <w:r>
        <w:t> </w:t>
      </w:r>
      <w:r w:rsidR="00F84143">
        <w:t>9110</w:t>
      </w:r>
      <w:r>
        <w:t> </w:t>
      </w:r>
      <w:r w:rsidRPr="0006242D">
        <w:t>[</w:t>
      </w:r>
      <w:r>
        <w:t xml:space="preserve">4] towards the PGAE-C </w:t>
      </w:r>
      <w:r>
        <w:rPr>
          <w:lang w:eastAsia="zh-CN"/>
        </w:rPr>
        <w:t xml:space="preserve">and </w:t>
      </w:r>
      <w:r w:rsidRPr="00D24E70">
        <w:t xml:space="preserve">send the </w:t>
      </w:r>
      <w:r>
        <w:t xml:space="preserve">generated </w:t>
      </w:r>
      <w:r w:rsidRPr="005D780B">
        <w:t>HTTP POST request</w:t>
      </w:r>
      <w:r w:rsidRPr="00D24E70">
        <w:t xml:space="preserve"> towards the P</w:t>
      </w:r>
      <w:r>
        <w:t>G</w:t>
      </w:r>
      <w:r w:rsidRPr="00D24E70">
        <w:t>AE-C</w:t>
      </w:r>
      <w:r w:rsidRPr="005C10EB">
        <w:t xml:space="preserve"> </w:t>
      </w:r>
      <w:r>
        <w:t xml:space="preserve">according to </w:t>
      </w:r>
      <w:r w:rsidRPr="000A20F1">
        <w:t>IETF</w:t>
      </w:r>
      <w:r>
        <w:t> </w:t>
      </w:r>
      <w:r w:rsidRPr="000A20F1">
        <w:t>RFC</w:t>
      </w:r>
      <w:r>
        <w:t> </w:t>
      </w:r>
      <w:r w:rsidR="00F84143">
        <w:t>9110</w:t>
      </w:r>
      <w:r>
        <w:t> </w:t>
      </w:r>
      <w:r w:rsidRPr="0006242D">
        <w:t>[</w:t>
      </w:r>
      <w:r>
        <w:t>4] if:</w:t>
      </w:r>
    </w:p>
    <w:p w14:paraId="3D0D4AA0" w14:textId="77777777" w:rsidR="002E1C34" w:rsidRDefault="002E1C34" w:rsidP="002E1C34">
      <w:pPr>
        <w:pStyle w:val="B2"/>
      </w:pPr>
      <w:r>
        <w:t>1)</w:t>
      </w:r>
      <w:r>
        <w:tab/>
        <w:t xml:space="preserve">the </w:t>
      </w:r>
      <w:r>
        <w:rPr>
          <w:lang w:eastAsia="zh-CN"/>
        </w:rPr>
        <w:t>&lt;a</w:t>
      </w:r>
      <w:r w:rsidRPr="009317FF">
        <w:rPr>
          <w:lang w:eastAsia="zh-CN"/>
        </w:rPr>
        <w:t>ccess</w:t>
      </w:r>
      <w:r>
        <w:rPr>
          <w:lang w:eastAsia="zh-CN"/>
        </w:rPr>
        <w:t>-</w:t>
      </w:r>
      <w:r w:rsidRPr="009317FF">
        <w:rPr>
          <w:lang w:eastAsia="zh-CN"/>
        </w:rPr>
        <w:t>control</w:t>
      </w:r>
      <w:r>
        <w:rPr>
          <w:lang w:eastAsia="zh-CN"/>
        </w:rPr>
        <w:t>-</w:t>
      </w:r>
      <w:r w:rsidRPr="009317FF">
        <w:rPr>
          <w:lang w:eastAsia="zh-CN"/>
        </w:rPr>
        <w:t>info</w:t>
      </w:r>
      <w:r>
        <w:rPr>
          <w:lang w:eastAsia="zh-CN"/>
        </w:rPr>
        <w:t xml:space="preserve">&gt; </w:t>
      </w:r>
      <w:r>
        <w:t>element is received from the PAE-S; or</w:t>
      </w:r>
    </w:p>
    <w:p w14:paraId="41F4AB40" w14:textId="77777777" w:rsidR="002E1C34" w:rsidRDefault="002E1C34" w:rsidP="002E1C34">
      <w:pPr>
        <w:pStyle w:val="B2"/>
        <w:rPr>
          <w:lang w:eastAsia="zh-CN"/>
        </w:rPr>
      </w:pPr>
      <w:r>
        <w:rPr>
          <w:rFonts w:hint="eastAsia"/>
          <w:lang w:eastAsia="zh-CN"/>
        </w:rPr>
        <w:t>2</w:t>
      </w:r>
      <w:r>
        <w:rPr>
          <w:lang w:eastAsia="zh-CN"/>
        </w:rPr>
        <w:t>)</w:t>
      </w:r>
      <w:r>
        <w:rPr>
          <w:lang w:eastAsia="zh-CN"/>
        </w:rPr>
        <w:tab/>
        <w:t>the a</w:t>
      </w:r>
      <w:r w:rsidRPr="009317FF">
        <w:rPr>
          <w:lang w:eastAsia="zh-CN"/>
        </w:rPr>
        <w:t>ccess</w:t>
      </w:r>
      <w:r>
        <w:rPr>
          <w:lang w:eastAsia="zh-CN"/>
        </w:rPr>
        <w:t xml:space="preserve"> </w:t>
      </w:r>
      <w:r w:rsidRPr="009317FF">
        <w:rPr>
          <w:lang w:eastAsia="zh-CN"/>
        </w:rPr>
        <w:t>control</w:t>
      </w:r>
      <w:r>
        <w:rPr>
          <w:lang w:eastAsia="zh-CN"/>
        </w:rPr>
        <w:t xml:space="preserve"> </w:t>
      </w:r>
      <w:r w:rsidRPr="009317FF">
        <w:rPr>
          <w:lang w:eastAsia="zh-CN"/>
        </w:rPr>
        <w:t>info</w:t>
      </w:r>
      <w:r>
        <w:rPr>
          <w:lang w:eastAsia="zh-CN"/>
        </w:rPr>
        <w:t xml:space="preserve"> is </w:t>
      </w:r>
      <w:r w:rsidRPr="00127D2B">
        <w:rPr>
          <w:lang w:eastAsia="zh-CN"/>
        </w:rPr>
        <w:t xml:space="preserve">decided by </w:t>
      </w:r>
      <w:r>
        <w:rPr>
          <w:lang w:eastAsia="zh-CN"/>
        </w:rPr>
        <w:t>PMAE-C and available in the PMAE-C.</w:t>
      </w:r>
    </w:p>
    <w:p w14:paraId="625A88E5" w14:textId="77777777" w:rsidR="002E1C34" w:rsidRPr="00040B5C" w:rsidRDefault="002E1C34" w:rsidP="002E1C34">
      <w:pPr>
        <w:pStyle w:val="NO"/>
      </w:pPr>
      <w:r w:rsidRPr="00040B5C">
        <w:t>NOTE 1:</w:t>
      </w:r>
      <w:r w:rsidRPr="00040B5C">
        <w:tab/>
      </w:r>
      <w:r>
        <w:t>PMAE-C</w:t>
      </w:r>
      <w:r w:rsidRPr="00040B5C">
        <w:t xml:space="preserve"> </w:t>
      </w:r>
      <w:r>
        <w:t xml:space="preserve">is allowed to </w:t>
      </w:r>
      <w:r w:rsidRPr="00040B5C">
        <w:t xml:space="preserve">notify the </w:t>
      </w:r>
      <w:r>
        <w:t>PGAE-C</w:t>
      </w:r>
      <w:r w:rsidRPr="00040B5C">
        <w:t xml:space="preserve"> </w:t>
      </w:r>
      <w:r>
        <w:t>due to other</w:t>
      </w:r>
      <w:r w:rsidRPr="00040B5C">
        <w:t xml:space="preserve"> UE implementation</w:t>
      </w:r>
      <w:r>
        <w:t xml:space="preserve"> conditions</w:t>
      </w:r>
      <w:r w:rsidRPr="00040B5C">
        <w:t xml:space="preserve">. </w:t>
      </w:r>
    </w:p>
    <w:p w14:paraId="4642A071" w14:textId="77777777" w:rsidR="002E1C34" w:rsidRPr="005D780B" w:rsidRDefault="002E1C34" w:rsidP="002E1C34">
      <w:pPr>
        <w:pStyle w:val="B1"/>
      </w:pPr>
      <w:r>
        <w:tab/>
      </w:r>
      <w:r w:rsidRPr="005D780B">
        <w:t>In the HTTP POST request, the PMAE-C:</w:t>
      </w:r>
    </w:p>
    <w:p w14:paraId="0511F46F" w14:textId="77777777" w:rsidR="002E1C34" w:rsidRDefault="002E1C34" w:rsidP="002E1C34">
      <w:pPr>
        <w:pStyle w:val="B2"/>
        <w:rPr>
          <w:lang w:eastAsia="zh-CN"/>
        </w:rPr>
      </w:pPr>
      <w:r>
        <w:rPr>
          <w:lang w:eastAsia="zh-CN"/>
        </w:rPr>
        <w:t>1)</w:t>
      </w:r>
      <w:r>
        <w:rPr>
          <w:lang w:eastAsia="zh-CN"/>
        </w:rPr>
        <w:tab/>
      </w:r>
      <w:r w:rsidRPr="00CC0778">
        <w:rPr>
          <w:lang w:eastAsia="zh-CN"/>
        </w:rPr>
        <w:t xml:space="preserve">shall set the Request-URI to the URI </w:t>
      </w:r>
      <w:r>
        <w:rPr>
          <w:lang w:eastAsia="zh-CN"/>
        </w:rPr>
        <w:t>corresponding to the PGAE-C;</w:t>
      </w:r>
    </w:p>
    <w:p w14:paraId="1CDAF096" w14:textId="77777777" w:rsidR="002E1C34" w:rsidRPr="0073469F" w:rsidRDefault="002E1C34" w:rsidP="002E1C34">
      <w:pPr>
        <w:pStyle w:val="B2"/>
      </w:pPr>
      <w:r>
        <w:t>2)</w:t>
      </w:r>
      <w:r>
        <w:tab/>
      </w:r>
      <w:r w:rsidRPr="0073469F">
        <w:t xml:space="preserve">shall include a </w:t>
      </w:r>
      <w:r>
        <w:t>Content-Type</w:t>
      </w:r>
      <w:r w:rsidRPr="0073469F">
        <w:t xml:space="preserve"> header field se</w:t>
      </w:r>
      <w:r>
        <w:t>t to "application/vnd.3gpp.pinapp</w:t>
      </w:r>
      <w:r w:rsidRPr="0073469F">
        <w:t>-info+xml";</w:t>
      </w:r>
      <w:r>
        <w:t xml:space="preserve"> and</w:t>
      </w:r>
    </w:p>
    <w:p w14:paraId="164C6F0E" w14:textId="77777777" w:rsidR="002E1C34" w:rsidRDefault="002E1C34" w:rsidP="002E1C34">
      <w:pPr>
        <w:pStyle w:val="B2"/>
      </w:pPr>
      <w:r>
        <w:t>3</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pin-creation-notification-request</w:t>
      </w:r>
      <w:r w:rsidRPr="0073469F">
        <w:t>&gt;</w:t>
      </w:r>
      <w:r w:rsidRPr="001D4A5C">
        <w:t xml:space="preserve"> element in the &lt;</w:t>
      </w:r>
      <w:r>
        <w:t>pinapp</w:t>
      </w:r>
      <w:r w:rsidRPr="001D4A5C">
        <w:t>-info&gt; root element</w:t>
      </w:r>
      <w:r>
        <w:t xml:space="preserve"> and within the </w:t>
      </w:r>
      <w:r w:rsidRPr="00FC663A">
        <w:t>&lt;pin-creation-</w:t>
      </w:r>
      <w:r>
        <w:t>notification-request</w:t>
      </w:r>
      <w:r w:rsidRPr="00FC663A">
        <w:t>&gt;</w:t>
      </w:r>
      <w:r w:rsidRPr="001D4A5C">
        <w:t xml:space="preserve"> element</w:t>
      </w:r>
      <w:r>
        <w:t>:</w:t>
      </w:r>
    </w:p>
    <w:p w14:paraId="0D4D2748" w14:textId="77777777" w:rsidR="002E1C34" w:rsidRDefault="002E1C34" w:rsidP="002E1C34">
      <w:pPr>
        <w:pStyle w:val="B3"/>
      </w:pPr>
      <w:r>
        <w:t>i</w:t>
      </w:r>
      <w:r w:rsidRPr="00CB0B28">
        <w:t>)</w:t>
      </w:r>
      <w:r w:rsidRPr="00CB0B28">
        <w:tab/>
        <w:t>shall include a &lt;</w:t>
      </w:r>
      <w:r>
        <w:t>pin-id</w:t>
      </w:r>
      <w:r w:rsidRPr="00CB0B28">
        <w:t xml:space="preserve">&gt; element </w:t>
      </w:r>
      <w:r w:rsidRPr="007F57D7">
        <w:t>set to the assigned PIN ID of the newly created PIN</w:t>
      </w:r>
      <w:r w:rsidRPr="00CB0B28">
        <w:t>;</w:t>
      </w:r>
    </w:p>
    <w:p w14:paraId="63E8BBA9" w14:textId="77777777" w:rsidR="002E1C34" w:rsidRDefault="002E1C34" w:rsidP="002E1C34">
      <w:pPr>
        <w:pStyle w:val="B3"/>
        <w:rPr>
          <w:lang w:eastAsia="zh-CN"/>
        </w:rPr>
      </w:pPr>
      <w:r>
        <w:rPr>
          <w:rFonts w:hint="eastAsia"/>
          <w:lang w:eastAsia="zh-CN"/>
        </w:rPr>
        <w:t>i</w:t>
      </w:r>
      <w:r>
        <w:rPr>
          <w:lang w:eastAsia="zh-CN"/>
        </w:rPr>
        <w:t>i)</w:t>
      </w:r>
      <w:r>
        <w:rPr>
          <w:lang w:eastAsia="zh-CN"/>
        </w:rPr>
        <w:tab/>
      </w:r>
      <w:r w:rsidR="00CA1D06">
        <w:rPr>
          <w:rFonts w:cs="Arial"/>
          <w:lang w:eastAsia="zh-CN"/>
        </w:rPr>
        <w:t>shall include a &lt;heartbeat-timer&gt; element set to the heartbeat timer received from PAE-S</w:t>
      </w:r>
      <w:r>
        <w:rPr>
          <w:rFonts w:cs="Arial"/>
        </w:rPr>
        <w:t>;</w:t>
      </w:r>
    </w:p>
    <w:p w14:paraId="72743FAC" w14:textId="77777777" w:rsidR="002E1C34" w:rsidRDefault="002E1C34" w:rsidP="002E1C34">
      <w:pPr>
        <w:pStyle w:val="B3"/>
      </w:pPr>
      <w:r>
        <w:rPr>
          <w:rFonts w:hint="eastAsia"/>
          <w:lang w:eastAsia="zh-CN"/>
        </w:rPr>
        <w:t>i</w:t>
      </w:r>
      <w:r>
        <w:rPr>
          <w:lang w:eastAsia="zh-CN"/>
        </w:rPr>
        <w:t>ii)</w:t>
      </w:r>
      <w:r>
        <w:rPr>
          <w:lang w:eastAsia="zh-CN"/>
        </w:rPr>
        <w:tab/>
      </w:r>
      <w:r w:rsidR="006F7B6A">
        <w:rPr>
          <w:lang w:eastAsia="zh-CN"/>
        </w:rPr>
        <w:t>shall</w:t>
      </w:r>
      <w:r>
        <w:rPr>
          <w:lang w:eastAsia="zh-CN"/>
        </w:rPr>
        <w:t xml:space="preserve"> </w:t>
      </w:r>
      <w:r w:rsidRPr="00CB0B28">
        <w:t>include a</w:t>
      </w:r>
      <w:r>
        <w:t xml:space="preserve"> &lt;pin-member-indication&gt; element set to indicate that </w:t>
      </w:r>
      <w:r w:rsidRPr="00164B64">
        <w:rPr>
          <w:rFonts w:hint="eastAsia"/>
        </w:rPr>
        <w:t>the PIN element is made the member of the newly created PIN</w:t>
      </w:r>
      <w:r>
        <w:t xml:space="preserve"> identified by the PIN ID;</w:t>
      </w:r>
    </w:p>
    <w:p w14:paraId="70BB9E4C" w14:textId="77777777" w:rsidR="002E1C34" w:rsidRDefault="002E1C34" w:rsidP="002E1C34">
      <w:pPr>
        <w:pStyle w:val="B3"/>
        <w:rPr>
          <w:rFonts w:cs="Arial"/>
        </w:rPr>
      </w:pPr>
      <w:r>
        <w:rPr>
          <w:rFonts w:hint="eastAsia"/>
          <w:lang w:eastAsia="zh-CN"/>
        </w:rPr>
        <w:t>i</w:t>
      </w:r>
      <w:r>
        <w:rPr>
          <w:lang w:eastAsia="zh-CN"/>
        </w:rPr>
        <w:t>v)</w:t>
      </w:r>
      <w:r>
        <w:rPr>
          <w:lang w:eastAsia="zh-CN"/>
        </w:rPr>
        <w:tab/>
      </w:r>
      <w:r>
        <w:rPr>
          <w:lang w:val="en-US" w:eastAsia="zh-CN"/>
        </w:rPr>
        <w:t>may include a &lt;</w:t>
      </w:r>
      <w:r>
        <w:rPr>
          <w:lang w:val="en-US"/>
        </w:rPr>
        <w:t>pegc-address</w:t>
      </w:r>
      <w:r>
        <w:rPr>
          <w:lang w:val="en-US" w:eastAsia="zh-CN"/>
        </w:rPr>
        <w:t>&gt;</w:t>
      </w:r>
      <w:r w:rsidRPr="00C80E4B">
        <w:t xml:space="preserve"> </w:t>
      </w:r>
      <w:r>
        <w:t>element set to</w:t>
      </w:r>
      <w:r w:rsidRPr="0022326F">
        <w:rPr>
          <w:rFonts w:cs="Arial"/>
        </w:rPr>
        <w:t xml:space="preserve"> </w:t>
      </w:r>
      <w:r>
        <w:rPr>
          <w:rFonts w:cs="Arial"/>
        </w:rPr>
        <w:t xml:space="preserve">the assigned </w:t>
      </w:r>
      <w:r w:rsidRPr="00F0199C">
        <w:rPr>
          <w:rFonts w:cs="Arial"/>
        </w:rPr>
        <w:t xml:space="preserve">IP address or port number of </w:t>
      </w:r>
      <w:r>
        <w:rPr>
          <w:rFonts w:cs="Arial"/>
        </w:rPr>
        <w:t>the PGAE-C;</w:t>
      </w:r>
    </w:p>
    <w:p w14:paraId="68B4AA57" w14:textId="77777777" w:rsidR="002E1C34" w:rsidRDefault="002E1C34" w:rsidP="002E1C34">
      <w:pPr>
        <w:pStyle w:val="B3"/>
        <w:rPr>
          <w:rFonts w:cs="Arial"/>
        </w:rPr>
      </w:pPr>
      <w:r>
        <w:rPr>
          <w:rFonts w:hint="eastAsia"/>
          <w:lang w:eastAsia="zh-CN"/>
        </w:rPr>
        <w:t>v)</w:t>
      </w:r>
      <w:r>
        <w:rPr>
          <w:lang w:eastAsia="zh-CN"/>
        </w:rPr>
        <w:tab/>
      </w:r>
      <w:r>
        <w:rPr>
          <w:lang w:val="en-US" w:eastAsia="zh-CN"/>
        </w:rPr>
        <w:t>may include a</w:t>
      </w:r>
      <w:r>
        <w:rPr>
          <w:lang w:eastAsia="zh-CN"/>
        </w:rPr>
        <w:t xml:space="preserve"> &lt;</w:t>
      </w:r>
      <w:r>
        <w:rPr>
          <w:lang w:val="en-US"/>
        </w:rPr>
        <w:t>pegc-id</w:t>
      </w:r>
      <w:r>
        <w:rPr>
          <w:lang w:eastAsia="zh-CN"/>
        </w:rPr>
        <w:t xml:space="preserve">&gt; </w:t>
      </w:r>
      <w:r>
        <w:t>element set to</w:t>
      </w:r>
      <w:r w:rsidRPr="0022326F">
        <w:rPr>
          <w:rFonts w:cs="Arial"/>
        </w:rPr>
        <w:t xml:space="preserve"> </w:t>
      </w:r>
      <w:r>
        <w:rPr>
          <w:rFonts w:cs="Arial"/>
        </w:rPr>
        <w:t xml:space="preserve">the identifier(s) of the </w:t>
      </w:r>
      <w:r>
        <w:rPr>
          <w:lang w:val="en-US"/>
        </w:rPr>
        <w:t>PGAE-C(s)</w:t>
      </w:r>
      <w:r w:rsidRPr="00697B05">
        <w:rPr>
          <w:lang w:val="en-US"/>
        </w:rPr>
        <w:t xml:space="preserve"> </w:t>
      </w:r>
      <w:r>
        <w:rPr>
          <w:lang w:val="en-US"/>
        </w:rPr>
        <w:t>that are selected by the PAE-S to act as the PGAE-C(s) for the PIN;</w:t>
      </w:r>
      <w:r>
        <w:rPr>
          <w:rFonts w:cs="Arial"/>
        </w:rPr>
        <w:t xml:space="preserve"> and</w:t>
      </w:r>
    </w:p>
    <w:p w14:paraId="75F7B8A0" w14:textId="77777777" w:rsidR="006F7B6A" w:rsidRPr="006F7B6A" w:rsidRDefault="006F7B6A" w:rsidP="002E1C34">
      <w:pPr>
        <w:pStyle w:val="B3"/>
        <w:rPr>
          <w:rFonts w:cs="Arial"/>
        </w:rPr>
      </w:pPr>
      <w:r>
        <w:rPr>
          <w:rFonts w:cs="Arial" w:hint="eastAsia"/>
          <w:lang w:eastAsia="zh-CN"/>
        </w:rPr>
        <w:t>vi</w:t>
      </w:r>
      <w:r>
        <w:rPr>
          <w:rFonts w:cs="Arial"/>
        </w:rPr>
        <w:t>)</w:t>
      </w:r>
      <w:r>
        <w:rPr>
          <w:rFonts w:cs="Arial"/>
        </w:rPr>
        <w:tab/>
      </w:r>
      <w:r w:rsidR="00CA1D06">
        <w:rPr>
          <w:lang w:eastAsia="zh-CN"/>
        </w:rPr>
        <w:t>may include a &lt;a</w:t>
      </w:r>
      <w:r w:rsidR="00CA1D06" w:rsidRPr="009317FF">
        <w:rPr>
          <w:lang w:eastAsia="zh-CN"/>
        </w:rPr>
        <w:t>ccess</w:t>
      </w:r>
      <w:r w:rsidR="00CA1D06">
        <w:rPr>
          <w:lang w:eastAsia="zh-CN"/>
        </w:rPr>
        <w:t>-</w:t>
      </w:r>
      <w:r w:rsidR="00CA1D06" w:rsidRPr="009317FF">
        <w:rPr>
          <w:lang w:eastAsia="zh-CN"/>
        </w:rPr>
        <w:t>control</w:t>
      </w:r>
      <w:r w:rsidR="00CA1D06">
        <w:rPr>
          <w:lang w:eastAsia="zh-CN"/>
        </w:rPr>
        <w:t>-</w:t>
      </w:r>
      <w:r w:rsidR="00CA1D06" w:rsidRPr="009317FF">
        <w:rPr>
          <w:lang w:eastAsia="zh-CN"/>
        </w:rPr>
        <w:t>info</w:t>
      </w:r>
      <w:r w:rsidR="00CA1D06">
        <w:rPr>
          <w:lang w:eastAsia="zh-CN"/>
        </w:rPr>
        <w:t xml:space="preserve">&gt; </w:t>
      </w:r>
      <w:r w:rsidR="00CA1D06">
        <w:t xml:space="preserve">element </w:t>
      </w:r>
      <w:r w:rsidR="00CA1D06" w:rsidRPr="007F57D7">
        <w:t>set to</w:t>
      </w:r>
      <w:r w:rsidR="00CA1D06">
        <w:t xml:space="preserve"> </w:t>
      </w:r>
      <w:r w:rsidR="00CA1D06">
        <w:rPr>
          <w:rFonts w:cs="Arial"/>
        </w:rPr>
        <w:t>the a</w:t>
      </w:r>
      <w:r w:rsidR="00CA1D06" w:rsidRPr="00EA5F63">
        <w:rPr>
          <w:rFonts w:cs="Arial"/>
        </w:rPr>
        <w:t>ccess control information</w:t>
      </w:r>
      <w:r w:rsidR="00CA1D06">
        <w:rPr>
          <w:rFonts w:cs="Arial"/>
        </w:rPr>
        <w:t xml:space="preserve"> for the PGAE-C</w:t>
      </w:r>
      <w:r>
        <w:rPr>
          <w:rFonts w:cs="Arial"/>
          <w:lang w:eastAsia="zh-CN"/>
        </w:rPr>
        <w:t>; and</w:t>
      </w:r>
    </w:p>
    <w:p w14:paraId="3B72B6FB" w14:textId="77777777" w:rsidR="002E1C34" w:rsidRDefault="002E1C34" w:rsidP="002E1C34">
      <w:pPr>
        <w:pStyle w:val="NO"/>
      </w:pPr>
      <w:r w:rsidRPr="00040B5C">
        <w:t>NOTE 2:</w:t>
      </w:r>
      <w:r w:rsidRPr="00040B5C">
        <w:tab/>
        <w:t xml:space="preserve">In case of </w:t>
      </w:r>
      <w:r>
        <w:t>PMAE-C</w:t>
      </w:r>
      <w:r w:rsidRPr="00040B5C">
        <w:t xml:space="preserve"> acts as </w:t>
      </w:r>
      <w:r>
        <w:t>the PGAE-C</w:t>
      </w:r>
      <w:r w:rsidRPr="00040B5C">
        <w:t xml:space="preserve"> of the PIN, </w:t>
      </w:r>
      <w:r>
        <w:t>step b) is not needed.</w:t>
      </w:r>
    </w:p>
    <w:p w14:paraId="3AE2818B" w14:textId="77777777" w:rsidR="002E1C34" w:rsidRPr="005D780B" w:rsidRDefault="002E1C34" w:rsidP="002E1C34">
      <w:pPr>
        <w:pStyle w:val="B1"/>
      </w:pPr>
      <w:r>
        <w:rPr>
          <w:lang w:eastAsia="zh-CN"/>
        </w:rPr>
        <w:lastRenderedPageBreak/>
        <w:t>c)</w:t>
      </w:r>
      <w:r>
        <w:rPr>
          <w:lang w:eastAsia="zh-CN"/>
        </w:rPr>
        <w:tab/>
        <w:t xml:space="preserve">may </w:t>
      </w:r>
      <w:r>
        <w:t xml:space="preserve">generate a series of HTTP POST request messages </w:t>
      </w:r>
      <w:r w:rsidRPr="0006242D">
        <w:t>according to p</w:t>
      </w:r>
      <w:r>
        <w:t xml:space="preserve">rocedures as specified in </w:t>
      </w:r>
      <w:r w:rsidRPr="000A20F1">
        <w:t>IETF</w:t>
      </w:r>
      <w:r>
        <w:t> </w:t>
      </w:r>
      <w:r w:rsidRPr="000A20F1">
        <w:t>RFC</w:t>
      </w:r>
      <w:r>
        <w:t> </w:t>
      </w:r>
      <w:r w:rsidR="00F84143">
        <w:t>9110</w:t>
      </w:r>
      <w:r>
        <w:t> </w:t>
      </w:r>
      <w:r w:rsidRPr="0006242D">
        <w:t>[</w:t>
      </w:r>
      <w:r>
        <w:t xml:space="preserve">4] towards the PEAE-C(s) in the </w:t>
      </w:r>
      <w:r>
        <w:rPr>
          <w:lang w:eastAsia="zh-CN"/>
        </w:rPr>
        <w:t>&lt;</w:t>
      </w:r>
      <w:r>
        <w:rPr>
          <w:lang w:val="en-US"/>
        </w:rPr>
        <w:t>pine-list</w:t>
      </w:r>
      <w:r>
        <w:rPr>
          <w:lang w:eastAsia="zh-CN"/>
        </w:rPr>
        <w:t xml:space="preserve">&gt; </w:t>
      </w:r>
      <w:r>
        <w:t>element</w:t>
      </w:r>
      <w:r>
        <w:rPr>
          <w:lang w:eastAsia="zh-CN"/>
        </w:rPr>
        <w:t xml:space="preserve"> accordingly and </w:t>
      </w:r>
      <w:r w:rsidRPr="00D24E70">
        <w:t xml:space="preserve">send the </w:t>
      </w:r>
      <w:r>
        <w:t xml:space="preserve">generated </w:t>
      </w:r>
      <w:r w:rsidRPr="005D780B">
        <w:t>HTTP POST request</w:t>
      </w:r>
      <w:r w:rsidRPr="00D24E70">
        <w:t xml:space="preserve"> towards the P</w:t>
      </w:r>
      <w:r>
        <w:t>E</w:t>
      </w:r>
      <w:r w:rsidRPr="00D24E70">
        <w:t>AE-C</w:t>
      </w:r>
      <w:r>
        <w:t>(s)</w:t>
      </w:r>
      <w:r w:rsidRPr="005C10EB">
        <w:t xml:space="preserve"> </w:t>
      </w:r>
      <w:r>
        <w:rPr>
          <w:lang w:eastAsia="zh-CN"/>
        </w:rPr>
        <w:t xml:space="preserve">accordingly </w:t>
      </w:r>
      <w:r>
        <w:t xml:space="preserve">as specified in </w:t>
      </w:r>
      <w:r w:rsidRPr="000A20F1">
        <w:t>IETF</w:t>
      </w:r>
      <w:r>
        <w:t> </w:t>
      </w:r>
      <w:r w:rsidRPr="000A20F1">
        <w:t>RFC</w:t>
      </w:r>
      <w:r>
        <w:t> </w:t>
      </w:r>
      <w:r w:rsidR="00F84143">
        <w:t>9110</w:t>
      </w:r>
      <w:r>
        <w:t> </w:t>
      </w:r>
      <w:r w:rsidRPr="0006242D">
        <w:t>[</w:t>
      </w:r>
      <w:r>
        <w:t xml:space="preserve">4]. </w:t>
      </w:r>
      <w:r w:rsidRPr="005D780B">
        <w:t xml:space="preserve">In </w:t>
      </w:r>
      <w:r>
        <w:t>each</w:t>
      </w:r>
      <w:r w:rsidRPr="005D780B">
        <w:t xml:space="preserve"> HTTP POST request</w:t>
      </w:r>
      <w:r>
        <w:t xml:space="preserve">, the </w:t>
      </w:r>
      <w:r w:rsidRPr="005D780B">
        <w:t>PMAE-C:</w:t>
      </w:r>
    </w:p>
    <w:p w14:paraId="1E907A7B" w14:textId="77777777" w:rsidR="002E1C34" w:rsidRDefault="002E1C34" w:rsidP="002E1C34">
      <w:pPr>
        <w:pStyle w:val="B2"/>
        <w:rPr>
          <w:lang w:eastAsia="zh-CN"/>
        </w:rPr>
      </w:pPr>
      <w:r>
        <w:rPr>
          <w:lang w:eastAsia="zh-CN"/>
        </w:rPr>
        <w:t>1)</w:t>
      </w:r>
      <w:r>
        <w:rPr>
          <w:lang w:eastAsia="zh-CN"/>
        </w:rPr>
        <w:tab/>
      </w:r>
      <w:r w:rsidRPr="00CC0778">
        <w:rPr>
          <w:lang w:eastAsia="zh-CN"/>
        </w:rPr>
        <w:t xml:space="preserve">shall set the Request-URI to the URI </w:t>
      </w:r>
      <w:r>
        <w:rPr>
          <w:lang w:eastAsia="zh-CN"/>
        </w:rPr>
        <w:t>corresponding to the specific PEAE-C;</w:t>
      </w:r>
    </w:p>
    <w:p w14:paraId="27B77104" w14:textId="77777777" w:rsidR="002E1C34" w:rsidRPr="0073469F" w:rsidRDefault="002E1C34" w:rsidP="002E1C34">
      <w:pPr>
        <w:pStyle w:val="B2"/>
      </w:pPr>
      <w:r>
        <w:t>2)</w:t>
      </w:r>
      <w:r>
        <w:tab/>
      </w:r>
      <w:r w:rsidRPr="0073469F">
        <w:t xml:space="preserve">shall include a </w:t>
      </w:r>
      <w:r>
        <w:t>Content-Type</w:t>
      </w:r>
      <w:r w:rsidRPr="0073469F">
        <w:t xml:space="preserve"> header field se</w:t>
      </w:r>
      <w:r>
        <w:t>t to "application/vnd.3gpp.pinapp</w:t>
      </w:r>
      <w:r w:rsidRPr="0073469F">
        <w:t>-info+xml";</w:t>
      </w:r>
      <w:r>
        <w:t xml:space="preserve"> and</w:t>
      </w:r>
    </w:p>
    <w:p w14:paraId="43776000" w14:textId="77777777" w:rsidR="002E1C34" w:rsidRDefault="002E1C34" w:rsidP="002E1C34">
      <w:pPr>
        <w:pStyle w:val="B2"/>
      </w:pPr>
      <w:r>
        <w:t>3</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pin-creation-notification-request</w:t>
      </w:r>
      <w:r w:rsidRPr="0073469F">
        <w:t>&gt;</w:t>
      </w:r>
      <w:r w:rsidRPr="001D4A5C">
        <w:t xml:space="preserve"> element in the &lt;</w:t>
      </w:r>
      <w:r>
        <w:t>pinapp</w:t>
      </w:r>
      <w:r w:rsidRPr="001D4A5C">
        <w:t>-info&gt; root element</w:t>
      </w:r>
      <w:r>
        <w:t xml:space="preserve"> and within the </w:t>
      </w:r>
      <w:r w:rsidRPr="0073469F">
        <w:t>&lt;</w:t>
      </w:r>
      <w:r>
        <w:t>pin-creation-notification-request</w:t>
      </w:r>
      <w:r w:rsidRPr="0073469F">
        <w:t>&gt;</w:t>
      </w:r>
      <w:r w:rsidRPr="001D4A5C">
        <w:t xml:space="preserve"> element</w:t>
      </w:r>
      <w:r>
        <w:t>:</w:t>
      </w:r>
    </w:p>
    <w:p w14:paraId="55AAA6A8" w14:textId="77777777" w:rsidR="002E1C34" w:rsidRDefault="002E1C34" w:rsidP="002E1C34">
      <w:pPr>
        <w:pStyle w:val="B3"/>
      </w:pPr>
      <w:r>
        <w:t>i</w:t>
      </w:r>
      <w:r w:rsidRPr="00CB0B28">
        <w:t>)</w:t>
      </w:r>
      <w:r w:rsidRPr="00CB0B28">
        <w:tab/>
        <w:t>shall include a &lt;</w:t>
      </w:r>
      <w:r>
        <w:t>pin-id</w:t>
      </w:r>
      <w:r w:rsidRPr="00CB0B28">
        <w:t xml:space="preserve">&gt; element </w:t>
      </w:r>
      <w:r w:rsidRPr="007F57D7">
        <w:t>set to the assigned PIN ID of the newly created PIN</w:t>
      </w:r>
      <w:r w:rsidRPr="00CB0B28">
        <w:t>;</w:t>
      </w:r>
    </w:p>
    <w:p w14:paraId="0EC85FE3" w14:textId="77777777" w:rsidR="002E1C34" w:rsidRDefault="002E1C34" w:rsidP="002E1C34">
      <w:pPr>
        <w:pStyle w:val="B3"/>
        <w:rPr>
          <w:lang w:eastAsia="zh-CN"/>
        </w:rPr>
      </w:pPr>
      <w:r>
        <w:rPr>
          <w:rFonts w:hint="eastAsia"/>
          <w:lang w:eastAsia="zh-CN"/>
        </w:rPr>
        <w:t>i</w:t>
      </w:r>
      <w:r>
        <w:rPr>
          <w:lang w:eastAsia="zh-CN"/>
        </w:rPr>
        <w:t>i)</w:t>
      </w:r>
      <w:r>
        <w:rPr>
          <w:lang w:eastAsia="zh-CN"/>
        </w:rPr>
        <w:tab/>
      </w:r>
      <w:r w:rsidR="00B71273" w:rsidRPr="00B71273">
        <w:rPr>
          <w:lang w:eastAsia="zh-CN"/>
        </w:rPr>
        <w:t>shall include a &lt;heartbeat-timer&gt; element set to the heartbeat timer from PAE-S</w:t>
      </w:r>
      <w:r>
        <w:rPr>
          <w:rFonts w:cs="Arial"/>
        </w:rPr>
        <w:t>;</w:t>
      </w:r>
    </w:p>
    <w:p w14:paraId="38134DAC" w14:textId="77777777" w:rsidR="002E1C34" w:rsidRDefault="002E1C34" w:rsidP="002E1C34">
      <w:pPr>
        <w:pStyle w:val="B3"/>
      </w:pPr>
      <w:r>
        <w:rPr>
          <w:rFonts w:hint="eastAsia"/>
          <w:lang w:eastAsia="zh-CN"/>
        </w:rPr>
        <w:t>i</w:t>
      </w:r>
      <w:r>
        <w:rPr>
          <w:lang w:eastAsia="zh-CN"/>
        </w:rPr>
        <w:t>ii)</w:t>
      </w:r>
      <w:r>
        <w:rPr>
          <w:lang w:eastAsia="zh-CN"/>
        </w:rPr>
        <w:tab/>
      </w:r>
      <w:r w:rsidR="006F7B6A">
        <w:rPr>
          <w:lang w:eastAsia="zh-CN"/>
        </w:rPr>
        <w:t>shall</w:t>
      </w:r>
      <w:r>
        <w:rPr>
          <w:lang w:eastAsia="zh-CN"/>
        </w:rPr>
        <w:t xml:space="preserve"> </w:t>
      </w:r>
      <w:r w:rsidRPr="00CB0B28">
        <w:t>include a</w:t>
      </w:r>
      <w:r>
        <w:t xml:space="preserve"> &lt;pin-member-indication&gt; element set to indicate that </w:t>
      </w:r>
      <w:r w:rsidRPr="00164B64">
        <w:rPr>
          <w:rFonts w:hint="eastAsia"/>
        </w:rPr>
        <w:t>the PIN element is made the member of the newly created PIN</w:t>
      </w:r>
      <w:r>
        <w:t xml:space="preserve"> identified by the PIN ID;</w:t>
      </w:r>
    </w:p>
    <w:p w14:paraId="5797A0E4" w14:textId="77777777" w:rsidR="002E1C34" w:rsidRDefault="002E1C34" w:rsidP="002E1C34">
      <w:pPr>
        <w:pStyle w:val="B3"/>
        <w:rPr>
          <w:rFonts w:cs="Arial"/>
        </w:rPr>
      </w:pPr>
      <w:r>
        <w:rPr>
          <w:rFonts w:hint="eastAsia"/>
          <w:lang w:eastAsia="zh-CN"/>
        </w:rPr>
        <w:t>i</w:t>
      </w:r>
      <w:r>
        <w:rPr>
          <w:lang w:eastAsia="zh-CN"/>
        </w:rPr>
        <w:t>v)</w:t>
      </w:r>
      <w:r>
        <w:rPr>
          <w:lang w:eastAsia="zh-CN"/>
        </w:rPr>
        <w:tab/>
      </w:r>
      <w:r>
        <w:rPr>
          <w:lang w:val="en-US" w:eastAsia="zh-CN"/>
        </w:rPr>
        <w:t>may include a &lt;</w:t>
      </w:r>
      <w:r>
        <w:rPr>
          <w:lang w:val="en-US"/>
        </w:rPr>
        <w:t>pegc-address</w:t>
      </w:r>
      <w:r>
        <w:rPr>
          <w:lang w:val="en-US" w:eastAsia="zh-CN"/>
        </w:rPr>
        <w:t>&gt;</w:t>
      </w:r>
      <w:r w:rsidRPr="00C80E4B">
        <w:t xml:space="preserve"> </w:t>
      </w:r>
      <w:r>
        <w:t>element set to</w:t>
      </w:r>
      <w:r w:rsidRPr="0022326F">
        <w:rPr>
          <w:rFonts w:cs="Arial"/>
        </w:rPr>
        <w:t xml:space="preserve"> </w:t>
      </w:r>
      <w:r>
        <w:rPr>
          <w:rFonts w:cs="Arial"/>
        </w:rPr>
        <w:t xml:space="preserve">the assigned </w:t>
      </w:r>
      <w:r w:rsidRPr="00F0199C">
        <w:rPr>
          <w:rFonts w:cs="Arial"/>
        </w:rPr>
        <w:t xml:space="preserve">IP address or port number of </w:t>
      </w:r>
      <w:r>
        <w:rPr>
          <w:rFonts w:cs="Arial"/>
        </w:rPr>
        <w:t>the PGAE-C;</w:t>
      </w:r>
    </w:p>
    <w:p w14:paraId="6F0429C2" w14:textId="77777777" w:rsidR="002E1C34" w:rsidRDefault="002E1C34" w:rsidP="002E1C34">
      <w:pPr>
        <w:pStyle w:val="B3"/>
        <w:rPr>
          <w:lang w:val="en-US"/>
        </w:rPr>
      </w:pPr>
      <w:r>
        <w:rPr>
          <w:rFonts w:hint="eastAsia"/>
          <w:lang w:eastAsia="zh-CN"/>
        </w:rPr>
        <w:t>v)</w:t>
      </w:r>
      <w:r>
        <w:rPr>
          <w:lang w:eastAsia="zh-CN"/>
        </w:rPr>
        <w:tab/>
      </w:r>
      <w:r>
        <w:rPr>
          <w:lang w:val="en-US" w:eastAsia="zh-CN"/>
        </w:rPr>
        <w:t>may include a</w:t>
      </w:r>
      <w:r>
        <w:rPr>
          <w:lang w:eastAsia="zh-CN"/>
        </w:rPr>
        <w:t xml:space="preserve"> &lt;</w:t>
      </w:r>
      <w:r>
        <w:rPr>
          <w:lang w:val="en-US"/>
        </w:rPr>
        <w:t>pegc-id</w:t>
      </w:r>
      <w:r>
        <w:rPr>
          <w:lang w:eastAsia="zh-CN"/>
        </w:rPr>
        <w:t xml:space="preserve">&gt; </w:t>
      </w:r>
      <w:r>
        <w:t>element set to</w:t>
      </w:r>
      <w:r w:rsidRPr="0022326F">
        <w:rPr>
          <w:rFonts w:cs="Arial"/>
        </w:rPr>
        <w:t xml:space="preserve"> </w:t>
      </w:r>
      <w:r>
        <w:rPr>
          <w:rFonts w:cs="Arial"/>
        </w:rPr>
        <w:t xml:space="preserve">the identifier(s) of the </w:t>
      </w:r>
      <w:r>
        <w:rPr>
          <w:lang w:val="en-US"/>
        </w:rPr>
        <w:t>PGAE-C(s)</w:t>
      </w:r>
      <w:r w:rsidRPr="00697B05">
        <w:rPr>
          <w:lang w:val="en-US"/>
        </w:rPr>
        <w:t xml:space="preserve"> </w:t>
      </w:r>
      <w:r>
        <w:rPr>
          <w:lang w:val="en-US"/>
        </w:rPr>
        <w:t>that are selected by the PAE-S to act as the PGAE-C(s) for the PIN</w:t>
      </w:r>
      <w:r w:rsidR="006F7B6A">
        <w:rPr>
          <w:lang w:val="en-US"/>
        </w:rPr>
        <w:t>;</w:t>
      </w:r>
    </w:p>
    <w:p w14:paraId="0DC2FD01" w14:textId="77777777" w:rsidR="00B71273" w:rsidRDefault="006F7B6A" w:rsidP="002E1C34">
      <w:pPr>
        <w:pStyle w:val="B3"/>
        <w:rPr>
          <w:rFonts w:cs="Arial"/>
          <w:lang w:eastAsia="zh-CN"/>
        </w:rPr>
      </w:pPr>
      <w:r>
        <w:rPr>
          <w:rFonts w:cs="Arial" w:hint="eastAsia"/>
          <w:lang w:eastAsia="zh-CN"/>
        </w:rPr>
        <w:t>vi</w:t>
      </w:r>
      <w:r>
        <w:rPr>
          <w:rFonts w:cs="Arial"/>
        </w:rPr>
        <w:t>)</w:t>
      </w:r>
      <w:r>
        <w:rPr>
          <w:rFonts w:cs="Arial"/>
        </w:rPr>
        <w:tab/>
      </w:r>
      <w:r w:rsidR="00B71273">
        <w:rPr>
          <w:lang w:eastAsia="zh-CN"/>
        </w:rPr>
        <w:t>may include a &lt;a</w:t>
      </w:r>
      <w:r w:rsidR="00B71273" w:rsidRPr="009317FF">
        <w:rPr>
          <w:lang w:eastAsia="zh-CN"/>
        </w:rPr>
        <w:t>ccess</w:t>
      </w:r>
      <w:r w:rsidR="00B71273">
        <w:rPr>
          <w:lang w:eastAsia="zh-CN"/>
        </w:rPr>
        <w:t>-</w:t>
      </w:r>
      <w:r w:rsidR="00B71273" w:rsidRPr="009317FF">
        <w:rPr>
          <w:lang w:eastAsia="zh-CN"/>
        </w:rPr>
        <w:t>control</w:t>
      </w:r>
      <w:r w:rsidR="00B71273">
        <w:rPr>
          <w:lang w:eastAsia="zh-CN"/>
        </w:rPr>
        <w:t>-</w:t>
      </w:r>
      <w:r w:rsidR="00B71273" w:rsidRPr="009317FF">
        <w:rPr>
          <w:lang w:eastAsia="zh-CN"/>
        </w:rPr>
        <w:t>info</w:t>
      </w:r>
      <w:r w:rsidR="00B71273">
        <w:rPr>
          <w:lang w:eastAsia="zh-CN"/>
        </w:rPr>
        <w:t xml:space="preserve">&gt; </w:t>
      </w:r>
      <w:r w:rsidR="00B71273">
        <w:t xml:space="preserve">element </w:t>
      </w:r>
      <w:r w:rsidR="00B71273" w:rsidRPr="007F57D7">
        <w:t>set to</w:t>
      </w:r>
      <w:r w:rsidR="00B71273">
        <w:t xml:space="preserve"> </w:t>
      </w:r>
      <w:r w:rsidR="00B71273">
        <w:rPr>
          <w:rFonts w:cs="Arial"/>
        </w:rPr>
        <w:t>the a</w:t>
      </w:r>
      <w:r w:rsidR="00B71273" w:rsidRPr="00EA5F63">
        <w:rPr>
          <w:rFonts w:cs="Arial"/>
        </w:rPr>
        <w:t>ccess control information</w:t>
      </w:r>
      <w:r w:rsidR="00B71273">
        <w:rPr>
          <w:rFonts w:cs="Arial"/>
        </w:rPr>
        <w:t xml:space="preserve"> for the </w:t>
      </w:r>
      <w:r w:rsidR="00B71273">
        <w:rPr>
          <w:lang w:eastAsia="zh-CN"/>
        </w:rPr>
        <w:t xml:space="preserve">specific </w:t>
      </w:r>
      <w:r w:rsidR="00B71273">
        <w:rPr>
          <w:rFonts w:cs="Arial"/>
        </w:rPr>
        <w:t>PEAE-C; and</w:t>
      </w:r>
    </w:p>
    <w:p w14:paraId="0C70B6DB" w14:textId="77777777" w:rsidR="006F7B6A" w:rsidRPr="006F7B6A" w:rsidRDefault="00B71273" w:rsidP="002E1C34">
      <w:pPr>
        <w:pStyle w:val="B3"/>
        <w:rPr>
          <w:rFonts w:cs="Arial"/>
        </w:rPr>
      </w:pPr>
      <w:r>
        <w:rPr>
          <w:rFonts w:cs="Arial"/>
        </w:rPr>
        <w:t>vii)</w:t>
      </w:r>
      <w:r>
        <w:rPr>
          <w:rFonts w:cs="Arial"/>
        </w:rPr>
        <w:tab/>
        <w:t xml:space="preserve">may </w:t>
      </w:r>
      <w:r>
        <w:rPr>
          <w:lang w:eastAsia="zh-CN"/>
        </w:rPr>
        <w:t>include a &lt;</w:t>
      </w:r>
      <w:r>
        <w:t>pin</w:t>
      </w:r>
      <w:r>
        <w:rPr>
          <w:lang w:eastAsia="zh-CN"/>
        </w:rPr>
        <w:t xml:space="preserve">-profile&gt; </w:t>
      </w:r>
      <w:r>
        <w:t>element set to the PIN profile of the PIN if the target PIN peer is PGAE-C</w:t>
      </w:r>
      <w:r w:rsidR="006F7B6A">
        <w:rPr>
          <w:rFonts w:cs="Arial"/>
          <w:lang w:eastAsia="zh-CN"/>
        </w:rPr>
        <w:t>.</w:t>
      </w:r>
    </w:p>
    <w:p w14:paraId="5B239878" w14:textId="77777777" w:rsidR="002E1C34" w:rsidRDefault="002E1C34" w:rsidP="00CA1D06">
      <w:r>
        <w:rPr>
          <w:lang w:eastAsia="x-none"/>
        </w:rPr>
        <w:t xml:space="preserve">Upon reception of </w:t>
      </w:r>
      <w:r w:rsidRPr="00554F63">
        <w:t xml:space="preserve">an HTTP </w:t>
      </w:r>
      <w:r w:rsidR="00CA1D06" w:rsidRPr="00554F63">
        <w:t>20</w:t>
      </w:r>
      <w:r w:rsidR="00CA1D06">
        <w:t>4</w:t>
      </w:r>
      <w:r w:rsidR="00CA1D06" w:rsidRPr="00554F63">
        <w:t xml:space="preserve"> </w:t>
      </w:r>
      <w:r w:rsidRPr="00554F63">
        <w:t>(</w:t>
      </w:r>
      <w:r w:rsidR="00CA1D06">
        <w:t>No content</w:t>
      </w:r>
      <w:r w:rsidRPr="00554F63">
        <w:t>) response</w:t>
      </w:r>
      <w:r w:rsidRPr="005025FB">
        <w:t xml:space="preserve"> </w:t>
      </w:r>
      <w:r>
        <w:t>message</w:t>
      </w:r>
      <w:r w:rsidR="00CA1D06">
        <w:t>, the PMAE-C shall consider the PIN peer(s) that send the message are accepted to be added into the PIN.</w:t>
      </w:r>
      <w:r>
        <w:t xml:space="preserve"> </w:t>
      </w:r>
    </w:p>
    <w:p w14:paraId="7F9D142C" w14:textId="77777777" w:rsidR="002E1C34" w:rsidRDefault="002E1C34" w:rsidP="002E1C34">
      <w:r>
        <w:rPr>
          <w:lang w:eastAsia="x-none"/>
        </w:rPr>
        <w:t xml:space="preserve">Upon reception of </w:t>
      </w:r>
      <w:r w:rsidRPr="00554F63">
        <w:t xml:space="preserve">an HTTP </w:t>
      </w:r>
      <w:r>
        <w:t>403 (Forbidden)</w:t>
      </w:r>
      <w:r w:rsidRPr="00554F63">
        <w:t xml:space="preserve"> response</w:t>
      </w:r>
      <w:r w:rsidRPr="005025FB">
        <w:t xml:space="preserve"> </w:t>
      </w:r>
      <w:r>
        <w:t>message containing:</w:t>
      </w:r>
    </w:p>
    <w:p w14:paraId="481BE15B" w14:textId="77777777" w:rsidR="002E1C34" w:rsidRDefault="002E1C34" w:rsidP="002E1C34">
      <w:pPr>
        <w:pStyle w:val="B1"/>
      </w:pPr>
      <w:r>
        <w:t>a)</w:t>
      </w:r>
      <w:r>
        <w:tab/>
        <w:t>a Content-Type header field set to "application/vnd.3gpp.pinapp-info+xml"; and</w:t>
      </w:r>
    </w:p>
    <w:p w14:paraId="70A1462F" w14:textId="77777777" w:rsidR="002E1C34" w:rsidRDefault="002E1C34" w:rsidP="002E1C34">
      <w:pPr>
        <w:pStyle w:val="B1"/>
      </w:pPr>
      <w:r>
        <w:t>b)</w:t>
      </w:r>
      <w:r>
        <w:tab/>
        <w:t xml:space="preserve">an application/vnd.3gpp.pinapp-info+xml MIME body with a </w:t>
      </w:r>
      <w:r w:rsidRPr="0073469F">
        <w:t>&lt;</w:t>
      </w:r>
      <w:r>
        <w:t>pin-creation-notification-reject</w:t>
      </w:r>
      <w:r w:rsidRPr="0073469F">
        <w:t>&gt;</w:t>
      </w:r>
      <w:r>
        <w:t xml:space="preserve"> </w:t>
      </w:r>
      <w:r w:rsidRPr="00FB41A4">
        <w:t>element in the &lt;</w:t>
      </w:r>
      <w:r>
        <w:t>pinapp</w:t>
      </w:r>
      <w:r w:rsidRPr="00FB41A4">
        <w:t xml:space="preserve">-info&gt; </w:t>
      </w:r>
      <w:r>
        <w:t>root element,</w:t>
      </w:r>
    </w:p>
    <w:p w14:paraId="760E6904" w14:textId="77777777" w:rsidR="002E1C34" w:rsidRDefault="002E1C34" w:rsidP="002E1C34">
      <w:r>
        <w:t>the PMAE-C shall consider the PIN peer(s) that send the message are not accepted to be added into the PIN.</w:t>
      </w:r>
    </w:p>
    <w:p w14:paraId="21DFA6AE" w14:textId="77777777" w:rsidR="002E1C34" w:rsidRDefault="002E1C34" w:rsidP="002E1C34">
      <w:pPr>
        <w:rPr>
          <w:lang w:eastAsia="zh-CN"/>
        </w:rPr>
      </w:pPr>
      <w:r>
        <w:rPr>
          <w:rFonts w:hint="eastAsia"/>
          <w:lang w:eastAsia="zh-CN"/>
        </w:rPr>
        <w:t>T</w:t>
      </w:r>
      <w:r>
        <w:rPr>
          <w:lang w:eastAsia="zh-CN"/>
        </w:rPr>
        <w:t>he PIN is then created by the PMAE-C within the accepted PIN peer(s).</w:t>
      </w:r>
    </w:p>
    <w:p w14:paraId="1C0A2E2A" w14:textId="77777777" w:rsidR="002E1C34" w:rsidRDefault="002E1C34" w:rsidP="002E1C34">
      <w:r w:rsidRPr="00554F63">
        <w:rPr>
          <w:lang w:eastAsia="zh-CN"/>
        </w:rPr>
        <w:t>U</w:t>
      </w:r>
      <w:r>
        <w:rPr>
          <w:lang w:eastAsia="zh-CN"/>
        </w:rPr>
        <w:t>p</w:t>
      </w:r>
      <w:r>
        <w:rPr>
          <w:lang w:eastAsia="x-none"/>
        </w:rPr>
        <w:t xml:space="preserve">on reception of an </w:t>
      </w:r>
      <w:r w:rsidRPr="00554F63">
        <w:t xml:space="preserve">HTTP </w:t>
      </w:r>
      <w:r>
        <w:t>403 (Forbidden)</w:t>
      </w:r>
      <w:r w:rsidRPr="00554F63">
        <w:t xml:space="preserve"> response message</w:t>
      </w:r>
      <w:r>
        <w:t xml:space="preserve"> containing:</w:t>
      </w:r>
    </w:p>
    <w:p w14:paraId="4D99C9A3" w14:textId="77777777" w:rsidR="002E1C34" w:rsidRDefault="002E1C34" w:rsidP="002E1C34">
      <w:pPr>
        <w:pStyle w:val="B1"/>
      </w:pPr>
      <w:r>
        <w:t>a)</w:t>
      </w:r>
      <w:r>
        <w:tab/>
        <w:t>a Content-Type header field set to "application/vnd.3gpp.pinapp-info+xml"; and</w:t>
      </w:r>
    </w:p>
    <w:p w14:paraId="1FD95DE4" w14:textId="77777777" w:rsidR="002E1C34" w:rsidRDefault="002E1C34" w:rsidP="002E1C34">
      <w:pPr>
        <w:pStyle w:val="B1"/>
      </w:pPr>
      <w:r>
        <w:t>b)</w:t>
      </w:r>
      <w:r>
        <w:tab/>
        <w:t xml:space="preserve">an application/vnd.3gpp.pinapp-info+xml MIME body with a &lt;pin-creation-reject&gt; </w:t>
      </w:r>
      <w:r w:rsidRPr="00FB41A4">
        <w:t>element in the &lt;</w:t>
      </w:r>
      <w:r>
        <w:t>pinapp</w:t>
      </w:r>
      <w:r w:rsidRPr="00FB41A4">
        <w:t xml:space="preserve">-info&gt; </w:t>
      </w:r>
      <w:r>
        <w:t>root element,</w:t>
      </w:r>
    </w:p>
    <w:p w14:paraId="70F3A7FA" w14:textId="77777777" w:rsidR="002E1C34" w:rsidRPr="007F76A8" w:rsidRDefault="002E1C34" w:rsidP="002E1C34">
      <w:pPr>
        <w:rPr>
          <w:lang w:eastAsia="zh-CN"/>
        </w:rPr>
      </w:pPr>
      <w:r>
        <w:t xml:space="preserve">the PMAE-C shall consider the </w:t>
      </w:r>
      <w:r>
        <w:rPr>
          <w:lang w:eastAsia="zh-CN"/>
        </w:rPr>
        <w:t>PIN creation</w:t>
      </w:r>
      <w:r w:rsidRPr="00C7079E">
        <w:rPr>
          <w:lang w:eastAsia="zh-CN"/>
        </w:rPr>
        <w:t xml:space="preserve"> </w:t>
      </w:r>
      <w:r>
        <w:rPr>
          <w:lang w:eastAsia="zh-CN"/>
        </w:rPr>
        <w:t>procedure</w:t>
      </w:r>
      <w:r w:rsidRPr="007B05CC">
        <w:t xml:space="preserve"> </w:t>
      </w:r>
      <w:r>
        <w:t>is rejected by the PAE-S.</w:t>
      </w:r>
    </w:p>
    <w:p w14:paraId="4E800BD8" w14:textId="77777777" w:rsidR="002E1C34" w:rsidRDefault="002E1C34" w:rsidP="002E1C34">
      <w:pPr>
        <w:pStyle w:val="Heading4"/>
        <w:rPr>
          <w:lang w:eastAsia="zh-CN"/>
        </w:rPr>
      </w:pPr>
      <w:bookmarkStart w:id="181" w:name="_CR5_4_2_2"/>
      <w:bookmarkStart w:id="182" w:name="_Toc172038074"/>
      <w:bookmarkEnd w:id="181"/>
      <w:r>
        <w:rPr>
          <w:rFonts w:hint="eastAsia"/>
          <w:lang w:eastAsia="zh-CN"/>
        </w:rPr>
        <w:t>5</w:t>
      </w:r>
      <w:r>
        <w:rPr>
          <w:lang w:eastAsia="zh-CN"/>
        </w:rPr>
        <w:t>.4.2.2</w:t>
      </w:r>
      <w:r>
        <w:rPr>
          <w:lang w:eastAsia="zh-CN"/>
        </w:rPr>
        <w:tab/>
      </w:r>
      <w:r>
        <w:t>PAE-S procedure</w:t>
      </w:r>
      <w:bookmarkEnd w:id="182"/>
    </w:p>
    <w:p w14:paraId="21533836" w14:textId="77777777" w:rsidR="00BE3BC8" w:rsidRDefault="00BE3BC8" w:rsidP="00BE3BC8">
      <w:r>
        <w:rPr>
          <w:lang w:eastAsia="x-none"/>
        </w:rPr>
        <w:t>Upon reception of an HTTP POST request</w:t>
      </w:r>
      <w:r w:rsidRPr="005025FB">
        <w:t xml:space="preserve"> </w:t>
      </w:r>
      <w:r>
        <w:t>message containing:</w:t>
      </w:r>
    </w:p>
    <w:p w14:paraId="10A021D3" w14:textId="77777777" w:rsidR="00BE3BC8" w:rsidRDefault="00BE3BC8" w:rsidP="00BE3BC8">
      <w:pPr>
        <w:pStyle w:val="B1"/>
      </w:pPr>
      <w:r>
        <w:t>a)</w:t>
      </w:r>
      <w:r>
        <w:tab/>
        <w:t>a Content-Type header field set to "application/vnd.3gpp.pinapp-info+xml"; and</w:t>
      </w:r>
    </w:p>
    <w:p w14:paraId="6A3E4396" w14:textId="77777777" w:rsidR="00BE3BC8" w:rsidRDefault="00BE3BC8" w:rsidP="00BE3BC8">
      <w:pPr>
        <w:pStyle w:val="B1"/>
      </w:pPr>
      <w:r>
        <w:t>b)</w:t>
      </w:r>
      <w:r>
        <w:tab/>
        <w:t xml:space="preserve">an application/vnd.3gpp.pinapp-info+xml MIME body with a </w:t>
      </w:r>
      <w:r w:rsidRPr="0073469F">
        <w:t>&lt;</w:t>
      </w:r>
      <w:r>
        <w:t>pin-creation-request</w:t>
      </w:r>
      <w:r w:rsidRPr="0073469F">
        <w:t>&gt;</w:t>
      </w:r>
      <w:r>
        <w:t xml:space="preserve"> </w:t>
      </w:r>
      <w:r w:rsidRPr="00FB41A4">
        <w:t>element in the &lt;</w:t>
      </w:r>
      <w:r>
        <w:t>pinapp</w:t>
      </w:r>
      <w:r w:rsidRPr="00FB41A4">
        <w:t xml:space="preserve">-info&gt; </w:t>
      </w:r>
      <w:r>
        <w:t>root element,</w:t>
      </w:r>
    </w:p>
    <w:p w14:paraId="71B3CA93" w14:textId="77777777" w:rsidR="00BE3BC8" w:rsidRDefault="00BE3BC8" w:rsidP="00BE3BC8">
      <w:pPr>
        <w:rPr>
          <w:lang w:eastAsia="zh-CN"/>
        </w:rPr>
      </w:pPr>
      <w:r>
        <w:t xml:space="preserve">the </w:t>
      </w:r>
      <w:bookmarkStart w:id="183" w:name="_Hlk132832043"/>
      <w:r>
        <w:t xml:space="preserve">PAE-S shall </w:t>
      </w:r>
      <w:r w:rsidRPr="00583BDB">
        <w:rPr>
          <w:lang w:eastAsia="zh-CN"/>
        </w:rPr>
        <w:t xml:space="preserve">check whether the </w:t>
      </w:r>
      <w:r>
        <w:rPr>
          <w:lang w:eastAsia="zh-CN"/>
        </w:rPr>
        <w:t>PMAE-C</w:t>
      </w:r>
      <w:r w:rsidRPr="00583BDB">
        <w:rPr>
          <w:lang w:eastAsia="zh-CN"/>
        </w:rPr>
        <w:t xml:space="preserve"> is authorized to </w:t>
      </w:r>
      <w:r>
        <w:rPr>
          <w:lang w:eastAsia="zh-CN"/>
        </w:rPr>
        <w:t>create a PIN</w:t>
      </w:r>
      <w:r w:rsidR="0041360A">
        <w:rPr>
          <w:lang w:eastAsia="zh-CN"/>
        </w:rPr>
        <w:t xml:space="preserve"> and whether there is any PGAE-C available</w:t>
      </w:r>
      <w:r w:rsidRPr="00583BDB">
        <w:rPr>
          <w:lang w:eastAsia="zh-CN"/>
        </w:rPr>
        <w:t>.</w:t>
      </w:r>
    </w:p>
    <w:p w14:paraId="196F57A0" w14:textId="77777777" w:rsidR="002E1C34" w:rsidRDefault="002E1C34" w:rsidP="002E1C34">
      <w:r>
        <w:t xml:space="preserve">If </w:t>
      </w:r>
      <w:r>
        <w:rPr>
          <w:lang w:eastAsia="zh-CN"/>
        </w:rPr>
        <w:t xml:space="preserve">the PMAE-C </w:t>
      </w:r>
      <w:r>
        <w:t>is authorized to be a PMAE-C of a PIN</w:t>
      </w:r>
      <w:r w:rsidR="0041360A">
        <w:t xml:space="preserve"> and at least one </w:t>
      </w:r>
      <w:r w:rsidR="0041360A">
        <w:rPr>
          <w:lang w:eastAsia="zh-CN"/>
        </w:rPr>
        <w:t>PGAE-C is available based on the &lt;</w:t>
      </w:r>
      <w:r w:rsidR="0041360A">
        <w:t>pine-capabilities</w:t>
      </w:r>
      <w:r w:rsidR="0041360A">
        <w:rPr>
          <w:lang w:eastAsia="zh-CN"/>
        </w:rPr>
        <w:t xml:space="preserve">&gt; </w:t>
      </w:r>
      <w:r w:rsidR="0041360A">
        <w:t>element provided by PEAE-Cs in the PAE-S (i.e. o</w:t>
      </w:r>
      <w:r w:rsidR="0041360A" w:rsidRPr="00C52D97">
        <w:t xml:space="preserve">nly the </w:t>
      </w:r>
      <w:r w:rsidR="0041360A">
        <w:t>PEAE-C</w:t>
      </w:r>
      <w:r w:rsidR="0041360A" w:rsidRPr="00C52D97">
        <w:t xml:space="preserve"> that has the capability of gateway can be selected as the P</w:t>
      </w:r>
      <w:r w:rsidR="0041360A">
        <w:t>GAE-C)</w:t>
      </w:r>
      <w:r>
        <w:t>, PAE-S shall:</w:t>
      </w:r>
    </w:p>
    <w:p w14:paraId="5F815018" w14:textId="77777777" w:rsidR="002E1C34" w:rsidRDefault="002E1C34" w:rsidP="002E1C34">
      <w:pPr>
        <w:pStyle w:val="B1"/>
      </w:pPr>
      <w:r>
        <w:rPr>
          <w:rFonts w:hint="eastAsia"/>
          <w:lang w:eastAsia="zh-CN"/>
        </w:rPr>
        <w:lastRenderedPageBreak/>
        <w:t>a</w:t>
      </w:r>
      <w:r>
        <w:rPr>
          <w:lang w:eastAsia="zh-CN"/>
        </w:rPr>
        <w:t>)</w:t>
      </w:r>
      <w:r>
        <w:rPr>
          <w:lang w:eastAsia="zh-CN"/>
        </w:rPr>
        <w:tab/>
      </w:r>
      <w:r w:rsidRPr="00554F63">
        <w:t xml:space="preserve">generate an HTTP 200 (OK) response according to </w:t>
      </w:r>
      <w:r w:rsidRPr="002847DD">
        <w:t>IETF</w:t>
      </w:r>
      <w:r>
        <w:t> </w:t>
      </w:r>
      <w:r w:rsidRPr="002847DD">
        <w:t>RFC</w:t>
      </w:r>
      <w:r>
        <w:t> </w:t>
      </w:r>
      <w:r w:rsidR="00F84143">
        <w:t>9110</w:t>
      </w:r>
      <w:r>
        <w:t> </w:t>
      </w:r>
      <w:r w:rsidRPr="00554F63">
        <w:t>[</w:t>
      </w:r>
      <w:r>
        <w:t>4</w:t>
      </w:r>
      <w:r w:rsidRPr="00554F63">
        <w:t xml:space="preserve">]. In the HTTP 200 (OK) response message, the </w:t>
      </w:r>
      <w:r>
        <w:t>PAE-S</w:t>
      </w:r>
      <w:r w:rsidRPr="00554F63">
        <w:t>:</w:t>
      </w:r>
    </w:p>
    <w:p w14:paraId="7EEA80AE" w14:textId="77777777" w:rsidR="002E1C34" w:rsidRDefault="002E1C34" w:rsidP="002E1C34">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05579CDC" w14:textId="77777777" w:rsidR="002E1C34" w:rsidRDefault="002E1C34" w:rsidP="002E1C34">
      <w:pPr>
        <w:pStyle w:val="B2"/>
      </w:pPr>
      <w:r>
        <w:t>2)</w:t>
      </w:r>
      <w:r>
        <w:tab/>
      </w:r>
      <w:r w:rsidRPr="004E7BF5">
        <w:t>shall include an application/vnd.3gpp.</w:t>
      </w:r>
      <w:r>
        <w:t>pinapp</w:t>
      </w:r>
      <w:r w:rsidRPr="004E7BF5">
        <w:t xml:space="preserve">-info+xml MIME body </w:t>
      </w:r>
      <w:r>
        <w:t xml:space="preserve">with a </w:t>
      </w:r>
      <w:r w:rsidRPr="00A23C86">
        <w:t>&lt;</w:t>
      </w:r>
      <w:r>
        <w:t>pin-creation-accept</w:t>
      </w:r>
      <w:r w:rsidRPr="00A23C86">
        <w:t>&gt;</w:t>
      </w:r>
      <w:r w:rsidRPr="004E7BF5">
        <w:t xml:space="preserve"> element</w:t>
      </w:r>
      <w:r>
        <w:t xml:space="preserve"> </w:t>
      </w:r>
      <w:r w:rsidRPr="004E7BF5">
        <w:t>in the &lt;</w:t>
      </w:r>
      <w:r>
        <w:t>pinapp</w:t>
      </w:r>
      <w:r w:rsidRPr="004E7BF5">
        <w:t>-info&gt; root element</w:t>
      </w:r>
      <w:r>
        <w:t xml:space="preserve"> and within the </w:t>
      </w:r>
      <w:r w:rsidRPr="00A23C86">
        <w:t>&lt;</w:t>
      </w:r>
      <w:r>
        <w:t>pin-creation-accept</w:t>
      </w:r>
      <w:r w:rsidRPr="00A23C86">
        <w:t>&gt;</w:t>
      </w:r>
      <w:r w:rsidRPr="001D4A5C">
        <w:t xml:space="preserve"> element</w:t>
      </w:r>
      <w:r w:rsidRPr="004E7BF5">
        <w:t>:</w:t>
      </w:r>
    </w:p>
    <w:p w14:paraId="0D294AF7" w14:textId="77777777" w:rsidR="002E1C34" w:rsidRPr="007F57D7" w:rsidRDefault="002E1C34" w:rsidP="002E1C34">
      <w:pPr>
        <w:pStyle w:val="B3"/>
      </w:pPr>
      <w:r w:rsidRPr="007F57D7">
        <w:t>i)</w:t>
      </w:r>
      <w:r w:rsidRPr="007F57D7">
        <w:tab/>
        <w:t>shall include a &lt;pin-id&gt; element set to the assigned PIN ID of the newly created PIN;</w:t>
      </w:r>
    </w:p>
    <w:p w14:paraId="042D8B33" w14:textId="77777777" w:rsidR="002E1C34" w:rsidRDefault="002E1C34" w:rsidP="002E1C34">
      <w:pPr>
        <w:pStyle w:val="B3"/>
      </w:pPr>
      <w:r>
        <w:rPr>
          <w:rFonts w:hint="eastAsia"/>
          <w:lang w:eastAsia="zh-CN"/>
        </w:rPr>
        <w:t>i</w:t>
      </w:r>
      <w:r>
        <w:rPr>
          <w:lang w:eastAsia="zh-CN"/>
        </w:rPr>
        <w:t>i)</w:t>
      </w:r>
      <w:r>
        <w:rPr>
          <w:lang w:eastAsia="zh-CN"/>
        </w:rPr>
        <w:tab/>
        <w:t xml:space="preserve">shall </w:t>
      </w:r>
      <w:r>
        <w:t>include a &lt;</w:t>
      </w:r>
      <w:r>
        <w:rPr>
          <w:lang w:eastAsia="zh-CN"/>
        </w:rPr>
        <w:t>valid-timer</w:t>
      </w:r>
      <w:r>
        <w:t>&gt; element</w:t>
      </w:r>
      <w:r w:rsidRPr="004E665F">
        <w:t xml:space="preserve"> </w:t>
      </w:r>
      <w:r w:rsidRPr="004E7BF5">
        <w:t>set to the</w:t>
      </w:r>
      <w:r>
        <w:t xml:space="preserve"> valid </w:t>
      </w:r>
      <w:r w:rsidRPr="007F57D7">
        <w:t>expiration time of the newly created PIN</w:t>
      </w:r>
      <w:r>
        <w:t>;</w:t>
      </w:r>
    </w:p>
    <w:p w14:paraId="6241D01C" w14:textId="77777777" w:rsidR="002E1C34" w:rsidRDefault="002E1C34" w:rsidP="002E1C34">
      <w:pPr>
        <w:pStyle w:val="B3"/>
        <w:rPr>
          <w:lang w:val="en-US"/>
        </w:rPr>
      </w:pPr>
      <w:r>
        <w:rPr>
          <w:rFonts w:hint="eastAsia"/>
          <w:lang w:eastAsia="zh-CN"/>
        </w:rPr>
        <w:t>i</w:t>
      </w:r>
      <w:r>
        <w:rPr>
          <w:lang w:eastAsia="zh-CN"/>
        </w:rPr>
        <w:t>ii)</w:t>
      </w:r>
      <w:r>
        <w:rPr>
          <w:lang w:eastAsia="zh-CN"/>
        </w:rPr>
        <w:tab/>
      </w:r>
      <w:r w:rsidR="00B71273">
        <w:rPr>
          <w:rFonts w:cs="Arial"/>
          <w:lang w:eastAsia="zh-CN"/>
        </w:rPr>
        <w:t>shall include a &lt;heartbeat-timer&gt; element set to a list of heartbeat timers for PMAE-C, PGAE-C, and PEAE-C</w:t>
      </w:r>
      <w:r>
        <w:rPr>
          <w:lang w:val="en-US"/>
        </w:rPr>
        <w:t>;</w:t>
      </w:r>
    </w:p>
    <w:p w14:paraId="11D99EF0" w14:textId="77777777" w:rsidR="002E1C34" w:rsidRDefault="002E1C34" w:rsidP="002E1C34">
      <w:pPr>
        <w:pStyle w:val="B3"/>
        <w:rPr>
          <w:lang w:val="en-US"/>
        </w:rPr>
      </w:pPr>
      <w:r>
        <w:rPr>
          <w:rFonts w:hint="eastAsia"/>
          <w:lang w:val="en-US" w:eastAsia="zh-CN"/>
        </w:rPr>
        <w:t>i</w:t>
      </w:r>
      <w:r>
        <w:rPr>
          <w:lang w:val="en-US" w:eastAsia="zh-CN"/>
        </w:rPr>
        <w:t>v)</w:t>
      </w:r>
      <w:r>
        <w:rPr>
          <w:lang w:val="en-US" w:eastAsia="zh-CN"/>
        </w:rPr>
        <w:tab/>
      </w:r>
      <w:r w:rsidR="006F7B6A">
        <w:rPr>
          <w:lang w:eastAsia="zh-CN"/>
        </w:rPr>
        <w:t xml:space="preserve">shall </w:t>
      </w:r>
      <w:r>
        <w:rPr>
          <w:lang w:eastAsia="zh-CN"/>
        </w:rPr>
        <w:t>include a &lt;</w:t>
      </w:r>
      <w:r>
        <w:rPr>
          <w:lang w:val="en-US"/>
        </w:rPr>
        <w:t>pegc-id</w:t>
      </w:r>
      <w:r>
        <w:rPr>
          <w:lang w:eastAsia="zh-CN"/>
        </w:rPr>
        <w:t xml:space="preserve">&gt; </w:t>
      </w:r>
      <w:r>
        <w:t>element set to</w:t>
      </w:r>
      <w:r w:rsidRPr="0022326F">
        <w:rPr>
          <w:rFonts w:cs="Arial"/>
        </w:rPr>
        <w:t xml:space="preserve"> </w:t>
      </w:r>
      <w:r>
        <w:rPr>
          <w:rFonts w:cs="Arial"/>
        </w:rPr>
        <w:t xml:space="preserve">the identifier(s) of the </w:t>
      </w:r>
      <w:r>
        <w:rPr>
          <w:lang w:val="en-US"/>
        </w:rPr>
        <w:t>PGAE-C(s)</w:t>
      </w:r>
      <w:r w:rsidRPr="00697B05">
        <w:rPr>
          <w:lang w:val="en-US"/>
        </w:rPr>
        <w:t xml:space="preserve"> </w:t>
      </w:r>
      <w:r>
        <w:rPr>
          <w:lang w:val="en-US"/>
        </w:rPr>
        <w:t xml:space="preserve">that are selected by the PAE-S to act as the PGAE-C(s) for the PIN. In case of no appropriate PEAE-C to act as a PGAE-C, the </w:t>
      </w:r>
      <w:r>
        <w:rPr>
          <w:lang w:eastAsia="zh-CN"/>
        </w:rPr>
        <w:t>&lt;</w:t>
      </w:r>
      <w:r>
        <w:rPr>
          <w:lang w:val="en-US"/>
        </w:rPr>
        <w:t>pegc-id</w:t>
      </w:r>
      <w:r>
        <w:rPr>
          <w:lang w:eastAsia="zh-CN"/>
        </w:rPr>
        <w:t xml:space="preserve">&gt; </w:t>
      </w:r>
      <w:r>
        <w:t>element</w:t>
      </w:r>
      <w:r>
        <w:rPr>
          <w:lang w:val="en-US"/>
        </w:rPr>
        <w:t xml:space="preserve"> set to </w:t>
      </w:r>
      <w:r>
        <w:rPr>
          <w:rFonts w:cs="Arial"/>
        </w:rPr>
        <w:t xml:space="preserve">identifier of the </w:t>
      </w:r>
      <w:r>
        <w:rPr>
          <w:lang w:val="en-US"/>
        </w:rPr>
        <w:t>PMAE-C (i.e. the PAE-S indicates PMAE-C to be the PGAE-C);</w:t>
      </w:r>
    </w:p>
    <w:p w14:paraId="64B30BB7" w14:textId="77777777" w:rsidR="002E1C34" w:rsidRPr="00D81144" w:rsidRDefault="002E1C34" w:rsidP="002E1C34">
      <w:pPr>
        <w:pStyle w:val="B3"/>
        <w:rPr>
          <w:lang w:val="en-US" w:eastAsia="zh-CN"/>
        </w:rPr>
      </w:pPr>
      <w:r>
        <w:rPr>
          <w:rFonts w:hint="eastAsia"/>
          <w:lang w:val="en-US" w:eastAsia="zh-CN"/>
        </w:rPr>
        <w:t>v</w:t>
      </w:r>
      <w:r>
        <w:rPr>
          <w:lang w:val="en-US" w:eastAsia="zh-CN"/>
        </w:rPr>
        <w:t>)</w:t>
      </w:r>
      <w:r>
        <w:rPr>
          <w:lang w:val="en-US" w:eastAsia="zh-CN"/>
        </w:rPr>
        <w:tab/>
        <w:t>may include a &lt;</w:t>
      </w:r>
      <w:r>
        <w:rPr>
          <w:lang w:val="en-US"/>
        </w:rPr>
        <w:t>pegc-address</w:t>
      </w:r>
      <w:r>
        <w:rPr>
          <w:lang w:val="en-US" w:eastAsia="zh-CN"/>
        </w:rPr>
        <w:t>&gt;</w:t>
      </w:r>
      <w:r w:rsidRPr="00C80E4B">
        <w:t xml:space="preserve"> </w:t>
      </w:r>
      <w:r>
        <w:t>element set to</w:t>
      </w:r>
      <w:r w:rsidRPr="0022326F">
        <w:rPr>
          <w:rFonts w:cs="Arial"/>
        </w:rPr>
        <w:t xml:space="preserve"> </w:t>
      </w:r>
      <w:r>
        <w:rPr>
          <w:rFonts w:cs="Arial"/>
        </w:rPr>
        <w:t xml:space="preserve">the assigned </w:t>
      </w:r>
      <w:r w:rsidRPr="00F0199C">
        <w:rPr>
          <w:rFonts w:cs="Arial"/>
        </w:rPr>
        <w:t xml:space="preserve">IP address or port number of </w:t>
      </w:r>
      <w:r>
        <w:rPr>
          <w:rFonts w:cs="Arial"/>
        </w:rPr>
        <w:t xml:space="preserve">the PGAE-C </w:t>
      </w:r>
      <w:r>
        <w:rPr>
          <w:lang w:val="en-US"/>
        </w:rPr>
        <w:t>that is selected by the PAE-S to act as the PGAE-C for the PIN</w:t>
      </w:r>
      <w:r>
        <w:rPr>
          <w:rFonts w:cs="Arial"/>
        </w:rPr>
        <w:t>;</w:t>
      </w:r>
    </w:p>
    <w:p w14:paraId="43D563F7" w14:textId="77777777" w:rsidR="002E1C34" w:rsidRDefault="002E1C34" w:rsidP="002E1C34">
      <w:pPr>
        <w:pStyle w:val="B3"/>
        <w:rPr>
          <w:rFonts w:cs="Arial"/>
        </w:rPr>
      </w:pPr>
      <w:r>
        <w:rPr>
          <w:rFonts w:hint="eastAsia"/>
          <w:lang w:eastAsia="zh-CN"/>
        </w:rPr>
        <w:t>v</w:t>
      </w:r>
      <w:r>
        <w:rPr>
          <w:lang w:eastAsia="zh-CN"/>
        </w:rPr>
        <w:t>i)</w:t>
      </w:r>
      <w:r>
        <w:rPr>
          <w:lang w:eastAsia="zh-CN"/>
        </w:rPr>
        <w:tab/>
        <w:t>may include a &lt;a</w:t>
      </w:r>
      <w:r w:rsidRPr="009317FF">
        <w:rPr>
          <w:lang w:eastAsia="zh-CN"/>
        </w:rPr>
        <w:t>ccess</w:t>
      </w:r>
      <w:r>
        <w:rPr>
          <w:lang w:eastAsia="zh-CN"/>
        </w:rPr>
        <w:t>-</w:t>
      </w:r>
      <w:r w:rsidRPr="009317FF">
        <w:rPr>
          <w:lang w:eastAsia="zh-CN"/>
        </w:rPr>
        <w:t>control</w:t>
      </w:r>
      <w:r>
        <w:rPr>
          <w:lang w:eastAsia="zh-CN"/>
        </w:rPr>
        <w:t>-</w:t>
      </w:r>
      <w:r w:rsidRPr="009317FF">
        <w:rPr>
          <w:lang w:eastAsia="zh-CN"/>
        </w:rPr>
        <w:t>info</w:t>
      </w:r>
      <w:r>
        <w:rPr>
          <w:lang w:eastAsia="zh-CN"/>
        </w:rPr>
        <w:t xml:space="preserve">&gt; </w:t>
      </w:r>
      <w:r>
        <w:t>element set to</w:t>
      </w:r>
      <w:r w:rsidRPr="0022326F">
        <w:rPr>
          <w:rFonts w:cs="Arial"/>
        </w:rPr>
        <w:t xml:space="preserve"> </w:t>
      </w:r>
      <w:r>
        <w:rPr>
          <w:rFonts w:cs="Arial"/>
        </w:rPr>
        <w:t>the a</w:t>
      </w:r>
      <w:r w:rsidRPr="00EA5F63">
        <w:rPr>
          <w:rFonts w:cs="Arial"/>
        </w:rPr>
        <w:t>ccess control information</w:t>
      </w:r>
      <w:r>
        <w:rPr>
          <w:rFonts w:cs="Arial"/>
        </w:rPr>
        <w:t xml:space="preserve"> for the PGAE-C </w:t>
      </w:r>
      <w:r>
        <w:rPr>
          <w:lang w:val="en-US"/>
        </w:rPr>
        <w:t>that is selected by the PAE-S to act as the PGAE-C for the PIN</w:t>
      </w:r>
      <w:r>
        <w:rPr>
          <w:rFonts w:cs="Arial"/>
        </w:rPr>
        <w:t>; and</w:t>
      </w:r>
    </w:p>
    <w:p w14:paraId="6C68D790" w14:textId="77777777" w:rsidR="00B71273" w:rsidRDefault="006F7B6A" w:rsidP="002E1C34">
      <w:pPr>
        <w:pStyle w:val="B3"/>
      </w:pPr>
      <w:r>
        <w:rPr>
          <w:rFonts w:cs="Arial" w:hint="eastAsia"/>
          <w:lang w:eastAsia="zh-CN"/>
        </w:rPr>
        <w:t>v</w:t>
      </w:r>
      <w:r>
        <w:rPr>
          <w:rFonts w:cs="Arial"/>
          <w:lang w:eastAsia="zh-CN"/>
        </w:rPr>
        <w:t>ii)</w:t>
      </w:r>
      <w:r>
        <w:rPr>
          <w:rFonts w:cs="Arial"/>
          <w:lang w:eastAsia="zh-CN"/>
        </w:rPr>
        <w:tab/>
      </w:r>
      <w:r w:rsidR="00B71273">
        <w:rPr>
          <w:lang w:eastAsia="zh-CN"/>
        </w:rPr>
        <w:t>may include a &lt;</w:t>
      </w:r>
      <w:r w:rsidR="00B71273">
        <w:rPr>
          <w:lang w:val="en-US"/>
        </w:rPr>
        <w:t>pine-list</w:t>
      </w:r>
      <w:r w:rsidR="00B71273">
        <w:rPr>
          <w:lang w:eastAsia="zh-CN"/>
        </w:rPr>
        <w:t xml:space="preserve">&gt; </w:t>
      </w:r>
      <w:r w:rsidR="00B71273">
        <w:t>element set to</w:t>
      </w:r>
      <w:r w:rsidR="00B71273">
        <w:rPr>
          <w:rFonts w:cs="Arial"/>
        </w:rPr>
        <w:t xml:space="preserve"> the identifier(s) of the </w:t>
      </w:r>
      <w:r w:rsidR="00B71273">
        <w:rPr>
          <w:lang w:val="en-US"/>
        </w:rPr>
        <w:t>PEAE-C(s) that are added into the PIN</w:t>
      </w:r>
      <w:r w:rsidR="00B71273">
        <w:t>. The list contains the identifier of PEMC and optionally the list of PIN elements which are authorized to be added into the PIN based on the &lt;pine-list&gt; received from PMAE-C;</w:t>
      </w:r>
      <w:r w:rsidR="00B71273" w:rsidRPr="00B71273">
        <w:t xml:space="preserve"> </w:t>
      </w:r>
      <w:r w:rsidR="00B71273">
        <w:t>and</w:t>
      </w:r>
    </w:p>
    <w:p w14:paraId="0D22B18B" w14:textId="77777777" w:rsidR="006F7B6A" w:rsidRPr="006F7B6A" w:rsidRDefault="00B71273" w:rsidP="002E1C34">
      <w:pPr>
        <w:pStyle w:val="B3"/>
        <w:rPr>
          <w:lang w:eastAsia="zh-CN"/>
        </w:rPr>
      </w:pPr>
      <w:r>
        <w:t>viii)</w:t>
      </w:r>
      <w:r>
        <w:tab/>
        <w:t xml:space="preserve">may </w:t>
      </w:r>
      <w:r>
        <w:rPr>
          <w:lang w:eastAsia="zh-CN"/>
        </w:rPr>
        <w:t>include a &lt;</w:t>
      </w:r>
      <w:r>
        <w:t>pin</w:t>
      </w:r>
      <w:r>
        <w:rPr>
          <w:lang w:eastAsia="zh-CN"/>
        </w:rPr>
        <w:t xml:space="preserve">-profile&gt; </w:t>
      </w:r>
      <w:r>
        <w:t>element set to the PIN profile of the PIN</w:t>
      </w:r>
      <w:r w:rsidR="006F7B6A">
        <w:rPr>
          <w:rFonts w:cs="Arial"/>
          <w:lang w:eastAsia="zh-CN"/>
        </w:rPr>
        <w:t>; and</w:t>
      </w:r>
    </w:p>
    <w:p w14:paraId="0701C949" w14:textId="77777777" w:rsidR="002E1C34" w:rsidRDefault="002E1C34" w:rsidP="002E1C34">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HTTP 200 (OK) response towards the </w:t>
      </w:r>
      <w:r>
        <w:rPr>
          <w:lang w:eastAsia="zh-CN"/>
        </w:rPr>
        <w:t>PE</w:t>
      </w:r>
      <w:r w:rsidRPr="00554F63">
        <w:rPr>
          <w:lang w:eastAsia="zh-CN"/>
        </w:rPr>
        <w:t>AE-</w:t>
      </w:r>
      <w:r>
        <w:rPr>
          <w:lang w:eastAsia="zh-CN"/>
        </w:rPr>
        <w:t>C.</w:t>
      </w:r>
    </w:p>
    <w:p w14:paraId="6A93BA4D" w14:textId="77777777" w:rsidR="002E1C34" w:rsidRDefault="002E1C34" w:rsidP="002E1C34">
      <w:r>
        <w:t xml:space="preserve">If </w:t>
      </w:r>
      <w:r>
        <w:rPr>
          <w:lang w:eastAsia="zh-CN"/>
        </w:rPr>
        <w:t xml:space="preserve">the PMAE-C </w:t>
      </w:r>
      <w:r>
        <w:t>is not authorized to be a PMAE-C of a PIN</w:t>
      </w:r>
      <w:r w:rsidR="0041360A">
        <w:t xml:space="preserve"> or there is no </w:t>
      </w:r>
      <w:r w:rsidR="0041360A">
        <w:rPr>
          <w:lang w:eastAsia="zh-CN"/>
        </w:rPr>
        <w:t>PGAE-C available based on the &lt;</w:t>
      </w:r>
      <w:r w:rsidR="0041360A">
        <w:t>pine-capabilities</w:t>
      </w:r>
      <w:r w:rsidR="0041360A">
        <w:rPr>
          <w:lang w:eastAsia="zh-CN"/>
        </w:rPr>
        <w:t xml:space="preserve">&gt; </w:t>
      </w:r>
      <w:r w:rsidR="0041360A">
        <w:t>element provided by PEAE-Cs in the PAE-S (i.e. o</w:t>
      </w:r>
      <w:r w:rsidR="0041360A" w:rsidRPr="00C52D97">
        <w:t xml:space="preserve">nly the </w:t>
      </w:r>
      <w:r w:rsidR="0041360A">
        <w:t>PEAE-C</w:t>
      </w:r>
      <w:r w:rsidR="0041360A" w:rsidRPr="00C52D97">
        <w:t xml:space="preserve"> that has the capability of gateway can be selected as the P</w:t>
      </w:r>
      <w:r w:rsidR="0041360A">
        <w:t>GAE-C)</w:t>
      </w:r>
      <w:r>
        <w:t>, PAE-S shall:</w:t>
      </w:r>
    </w:p>
    <w:p w14:paraId="405F126F" w14:textId="77777777" w:rsidR="002E1C34" w:rsidRDefault="002E1C34" w:rsidP="002E1C34">
      <w:pPr>
        <w:pStyle w:val="B1"/>
      </w:pPr>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r w:rsidR="00F84143">
        <w:t>9110</w:t>
      </w:r>
      <w:r>
        <w:t> </w:t>
      </w:r>
      <w:r w:rsidRPr="00554F63">
        <w:t>[</w:t>
      </w:r>
      <w:r>
        <w:t>4</w:t>
      </w:r>
      <w:r w:rsidRPr="00554F63">
        <w:t xml:space="preserve">]. In the HTTP </w:t>
      </w:r>
      <w:r w:rsidR="00A654F0">
        <w:t>403</w:t>
      </w:r>
      <w:r w:rsidR="00A654F0" w:rsidRPr="00554F63">
        <w:t xml:space="preserve"> </w:t>
      </w:r>
      <w:r w:rsidRPr="00554F63">
        <w:t>(</w:t>
      </w:r>
      <w:r w:rsidR="00A654F0">
        <w:t>Forbidden</w:t>
      </w:r>
      <w:r w:rsidRPr="00554F63">
        <w:t xml:space="preserve">) response message, the </w:t>
      </w:r>
      <w:r>
        <w:t>PAE-S</w:t>
      </w:r>
      <w:r w:rsidRPr="00554F63">
        <w:t>:</w:t>
      </w:r>
    </w:p>
    <w:p w14:paraId="1A530CD6" w14:textId="77777777" w:rsidR="002E1C34" w:rsidRDefault="002E1C34" w:rsidP="002E1C34">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7F201F6B" w14:textId="77777777" w:rsidR="002E1C34" w:rsidRDefault="002E1C34" w:rsidP="002E1C34">
      <w:pPr>
        <w:pStyle w:val="B2"/>
      </w:pPr>
      <w:r>
        <w:t>2)</w:t>
      </w:r>
      <w:r>
        <w:tab/>
      </w:r>
      <w:r w:rsidRPr="004E7BF5">
        <w:t>shall include an application/vnd.3gpp.</w:t>
      </w:r>
      <w:r>
        <w:t>pinapp</w:t>
      </w:r>
      <w:r w:rsidRPr="004E7BF5">
        <w:t xml:space="preserve">-info+xml MIME body </w:t>
      </w:r>
      <w:r>
        <w:t xml:space="preserve">with a </w:t>
      </w:r>
      <w:r w:rsidRPr="00A23C86">
        <w:t>&lt;</w:t>
      </w:r>
      <w:r>
        <w:t>pin-creation-reject</w:t>
      </w:r>
      <w:r w:rsidRPr="00A23C86">
        <w:t>&gt;</w:t>
      </w:r>
      <w:r w:rsidRPr="004E7BF5">
        <w:t xml:space="preserve"> element</w:t>
      </w:r>
      <w:r>
        <w:t xml:space="preserve"> </w:t>
      </w:r>
      <w:r w:rsidRPr="004E7BF5">
        <w:t>in the &lt;</w:t>
      </w:r>
      <w:r>
        <w:t>pinapp</w:t>
      </w:r>
      <w:r w:rsidRPr="004E7BF5">
        <w:t>-info&gt; root element</w:t>
      </w:r>
      <w:r>
        <w:t xml:space="preserve"> and within the </w:t>
      </w:r>
      <w:r w:rsidRPr="00A23C86">
        <w:t>&lt;</w:t>
      </w:r>
      <w:r>
        <w:t>pin-creation-reject</w:t>
      </w:r>
      <w:r w:rsidRPr="00A23C86">
        <w:t>&gt;</w:t>
      </w:r>
      <w:r w:rsidRPr="001D4A5C">
        <w:t xml:space="preserve"> element</w:t>
      </w:r>
      <w:r w:rsidRPr="004E7BF5">
        <w:t>:</w:t>
      </w:r>
    </w:p>
    <w:p w14:paraId="0E62361F" w14:textId="77777777" w:rsidR="002E1C34" w:rsidRDefault="002E1C34" w:rsidP="002E1C34">
      <w:pPr>
        <w:pStyle w:val="B3"/>
        <w:rPr>
          <w:lang w:eastAsia="zh-CN"/>
        </w:rPr>
      </w:pPr>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rPr>
          <w:lang w:eastAsia="zh-CN"/>
        </w:rPr>
        <w:t>PIN creation</w:t>
      </w:r>
      <w:r w:rsidRPr="00C7079E">
        <w:rPr>
          <w:lang w:eastAsia="zh-CN"/>
        </w:rPr>
        <w:t xml:space="preserve"> </w:t>
      </w:r>
      <w:r w:rsidRPr="00654FEF">
        <w:t>failure</w:t>
      </w:r>
      <w:r>
        <w:t>; and</w:t>
      </w:r>
    </w:p>
    <w:p w14:paraId="68C30C9D" w14:textId="77777777" w:rsidR="002E1C34" w:rsidRDefault="002E1C34" w:rsidP="002E1C34">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HTTP </w:t>
      </w:r>
      <w:r>
        <w:rPr>
          <w:lang w:eastAsia="zh-CN"/>
        </w:rPr>
        <w:t>403 (Forbidden)</w:t>
      </w:r>
      <w:r w:rsidRPr="00554F63">
        <w:rPr>
          <w:lang w:eastAsia="zh-CN"/>
        </w:rPr>
        <w:t xml:space="preserve"> response towards the </w:t>
      </w:r>
      <w:r>
        <w:rPr>
          <w:lang w:eastAsia="zh-CN"/>
        </w:rPr>
        <w:t>PM</w:t>
      </w:r>
      <w:r w:rsidRPr="00554F63">
        <w:rPr>
          <w:lang w:eastAsia="zh-CN"/>
        </w:rPr>
        <w:t>AE-</w:t>
      </w:r>
      <w:r>
        <w:rPr>
          <w:lang w:eastAsia="zh-CN"/>
        </w:rPr>
        <w:t>C.</w:t>
      </w:r>
    </w:p>
    <w:p w14:paraId="1DC7DC92" w14:textId="77777777" w:rsidR="0099643B" w:rsidRDefault="0099643B" w:rsidP="0099643B">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17659858" w14:textId="77777777" w:rsidR="0099643B" w:rsidRPr="007D3511" w:rsidRDefault="0099643B" w:rsidP="0099643B">
      <w:pPr>
        <w:pStyle w:val="B1"/>
        <w:rPr>
          <w:lang w:eastAsia="zh-CN"/>
        </w:rPr>
      </w:pPr>
      <w:r>
        <w:rPr>
          <w:rFonts w:hint="eastAsia"/>
          <w:lang w:eastAsia="zh-CN"/>
        </w:rPr>
        <w:t>0</w:t>
      </w:r>
      <w:r>
        <w:rPr>
          <w:lang w:eastAsia="zh-CN"/>
        </w:rPr>
        <w:tab/>
        <w:t>Protocol error, unspecified;</w:t>
      </w:r>
    </w:p>
    <w:p w14:paraId="2F923080" w14:textId="77777777" w:rsidR="0099643B" w:rsidRDefault="0099643B" w:rsidP="0099643B">
      <w:pPr>
        <w:pStyle w:val="B1"/>
        <w:rPr>
          <w:lang w:eastAsia="zh-CN"/>
        </w:rPr>
      </w:pPr>
      <w:r>
        <w:rPr>
          <w:lang w:eastAsia="zh-CN"/>
        </w:rPr>
        <w:t>1</w:t>
      </w:r>
      <w:r>
        <w:rPr>
          <w:lang w:eastAsia="zh-CN"/>
        </w:rPr>
        <w:tab/>
      </w:r>
      <w:r w:rsidRPr="007D3511">
        <w:rPr>
          <w:lang w:eastAsia="zh-CN"/>
        </w:rPr>
        <w:t>Operation not allowed</w:t>
      </w:r>
      <w:r>
        <w:rPr>
          <w:lang w:eastAsia="zh-CN"/>
        </w:rPr>
        <w:t>;</w:t>
      </w:r>
    </w:p>
    <w:p w14:paraId="165B71C0" w14:textId="77777777" w:rsidR="0099643B" w:rsidRDefault="0099643B" w:rsidP="0099643B">
      <w:pPr>
        <w:pStyle w:val="B1"/>
        <w:rPr>
          <w:lang w:eastAsia="zh-CN"/>
        </w:rPr>
      </w:pPr>
      <w:r>
        <w:rPr>
          <w:rFonts w:hint="eastAsia"/>
          <w:lang w:eastAsia="zh-CN"/>
        </w:rPr>
        <w:t>3</w:t>
      </w:r>
      <w:r>
        <w:rPr>
          <w:lang w:eastAsia="zh-CN"/>
        </w:rPr>
        <w:tab/>
      </w:r>
      <w:r w:rsidRPr="007D3511">
        <w:rPr>
          <w:lang w:eastAsia="x-none"/>
        </w:rPr>
        <w:t>Authorization failure</w:t>
      </w:r>
      <w:r>
        <w:rPr>
          <w:rFonts w:hint="eastAsia"/>
          <w:lang w:eastAsia="zh-CN"/>
        </w:rPr>
        <w:t xml:space="preserve">; </w:t>
      </w:r>
    </w:p>
    <w:p w14:paraId="4D277EA8" w14:textId="77777777" w:rsidR="0099643B" w:rsidRDefault="0099643B" w:rsidP="0099643B">
      <w:pPr>
        <w:pStyle w:val="B1"/>
        <w:rPr>
          <w:lang w:eastAsia="zh-CN"/>
        </w:rPr>
      </w:pPr>
      <w:r>
        <w:rPr>
          <w:rFonts w:hint="eastAsia"/>
          <w:lang w:eastAsia="zh-CN"/>
        </w:rPr>
        <w:t>5</w:t>
      </w:r>
      <w:r>
        <w:rPr>
          <w:lang w:eastAsia="zh-CN"/>
        </w:rPr>
        <w:tab/>
      </w:r>
      <w:r>
        <w:rPr>
          <w:rFonts w:hint="eastAsia"/>
          <w:lang w:eastAsia="zh-CN"/>
        </w:rPr>
        <w:t>Resource not sufficient</w:t>
      </w:r>
      <w:r>
        <w:rPr>
          <w:lang w:eastAsia="zh-CN"/>
        </w:rPr>
        <w:t>;</w:t>
      </w:r>
      <w:r w:rsidRPr="00C37465">
        <w:rPr>
          <w:rFonts w:hint="eastAsia"/>
          <w:lang w:eastAsia="zh-CN"/>
        </w:rPr>
        <w:t xml:space="preserve"> </w:t>
      </w:r>
      <w:r>
        <w:rPr>
          <w:rFonts w:hint="eastAsia"/>
          <w:lang w:eastAsia="zh-CN"/>
        </w:rPr>
        <w:t>and</w:t>
      </w:r>
    </w:p>
    <w:p w14:paraId="7F32DDCD" w14:textId="77777777" w:rsidR="0099643B" w:rsidRPr="007F76A8" w:rsidRDefault="0099643B" w:rsidP="0099643B">
      <w:pPr>
        <w:pStyle w:val="B1"/>
      </w:pPr>
      <w:r>
        <w:rPr>
          <w:lang w:eastAsia="zh-CN"/>
        </w:rPr>
        <w:t>7</w:t>
      </w:r>
      <w:r>
        <w:tab/>
      </w:r>
      <w:r>
        <w:rPr>
          <w:lang w:eastAsia="zh-CN"/>
        </w:rPr>
        <w:t>P</w:t>
      </w:r>
      <w:r w:rsidRPr="00625746">
        <w:rPr>
          <w:lang w:eastAsia="zh-CN"/>
        </w:rPr>
        <w:t>ermanently denied</w:t>
      </w:r>
      <w:r>
        <w:rPr>
          <w:rFonts w:hint="eastAsia"/>
          <w:lang w:eastAsia="zh-CN"/>
        </w:rPr>
        <w:t>.</w:t>
      </w:r>
    </w:p>
    <w:p w14:paraId="5D73FB74" w14:textId="77777777" w:rsidR="002E1C34" w:rsidRPr="007F76A8" w:rsidRDefault="002E1C34" w:rsidP="002E1C34">
      <w:pPr>
        <w:pStyle w:val="Heading4"/>
        <w:rPr>
          <w:lang w:eastAsia="zh-CN"/>
        </w:rPr>
      </w:pPr>
      <w:bookmarkStart w:id="184" w:name="_CR5_4_2_3"/>
      <w:bookmarkStart w:id="185" w:name="_Toc172038075"/>
      <w:bookmarkEnd w:id="184"/>
      <w:r>
        <w:rPr>
          <w:rFonts w:hint="eastAsia"/>
          <w:lang w:eastAsia="zh-CN"/>
        </w:rPr>
        <w:t>5</w:t>
      </w:r>
      <w:r>
        <w:rPr>
          <w:lang w:eastAsia="zh-CN"/>
        </w:rPr>
        <w:t>.4.2.3</w:t>
      </w:r>
      <w:r>
        <w:rPr>
          <w:lang w:eastAsia="zh-CN"/>
        </w:rPr>
        <w:tab/>
      </w:r>
      <w:r>
        <w:t>PGAE-C procedure</w:t>
      </w:r>
      <w:bookmarkEnd w:id="185"/>
    </w:p>
    <w:p w14:paraId="45828641" w14:textId="77777777" w:rsidR="002E1C34" w:rsidRDefault="002E1C34" w:rsidP="002E1C34">
      <w:r>
        <w:rPr>
          <w:lang w:eastAsia="x-none"/>
        </w:rPr>
        <w:t>Upon reception of an HTTP POST request</w:t>
      </w:r>
      <w:r w:rsidRPr="005025FB">
        <w:t xml:space="preserve"> </w:t>
      </w:r>
      <w:r>
        <w:t>message containing:</w:t>
      </w:r>
    </w:p>
    <w:p w14:paraId="3B6541C8" w14:textId="77777777" w:rsidR="002E1C34" w:rsidRDefault="002E1C34" w:rsidP="002E1C34">
      <w:pPr>
        <w:pStyle w:val="B1"/>
      </w:pPr>
      <w:r>
        <w:t>a)</w:t>
      </w:r>
      <w:r>
        <w:tab/>
        <w:t>a Content-Type header field set to "application/vnd.3gpp.pinapp-info+xml"; and</w:t>
      </w:r>
    </w:p>
    <w:p w14:paraId="36996B26" w14:textId="77777777" w:rsidR="002E1C34" w:rsidRDefault="002E1C34" w:rsidP="002E1C34">
      <w:pPr>
        <w:pStyle w:val="B1"/>
      </w:pPr>
      <w:r>
        <w:lastRenderedPageBreak/>
        <w:t>b)</w:t>
      </w:r>
      <w:r>
        <w:tab/>
        <w:t xml:space="preserve">an application/vnd.3gpp.pinapp-info+xml MIME body with a </w:t>
      </w:r>
      <w:r w:rsidRPr="0073469F">
        <w:t>&lt;</w:t>
      </w:r>
      <w:r>
        <w:t>pin-creation-notification-request</w:t>
      </w:r>
      <w:r w:rsidRPr="0073469F">
        <w:t>&gt;</w:t>
      </w:r>
      <w:r>
        <w:t xml:space="preserve"> </w:t>
      </w:r>
      <w:r w:rsidRPr="00FB41A4">
        <w:t>element in the &lt;</w:t>
      </w:r>
      <w:r>
        <w:t>pinapp</w:t>
      </w:r>
      <w:r w:rsidRPr="00FB41A4">
        <w:t xml:space="preserve">-info&gt; </w:t>
      </w:r>
      <w:r>
        <w:t>root element,</w:t>
      </w:r>
    </w:p>
    <w:p w14:paraId="36B0744F" w14:textId="77777777" w:rsidR="002E1C34" w:rsidRDefault="002E1C34" w:rsidP="002E1C34">
      <w:r>
        <w:t>the PGAE-C:</w:t>
      </w:r>
    </w:p>
    <w:p w14:paraId="2A6ADCEF" w14:textId="77777777" w:rsidR="002E1C34" w:rsidRDefault="002E1C34" w:rsidP="002E1C34">
      <w:pPr>
        <w:pStyle w:val="B1"/>
      </w:pPr>
      <w:r w:rsidRPr="000C75A6">
        <w:rPr>
          <w:rFonts w:hint="eastAsia"/>
        </w:rPr>
        <w:t>a</w:t>
      </w:r>
      <w:r w:rsidRPr="000C75A6">
        <w:t>)</w:t>
      </w:r>
      <w:r w:rsidRPr="000C75A6">
        <w:tab/>
        <w:t xml:space="preserve">shall consider the </w:t>
      </w:r>
      <w:r>
        <w:t>PGAE-C</w:t>
      </w:r>
      <w:r w:rsidRPr="000C75A6">
        <w:t xml:space="preserve"> has been </w:t>
      </w:r>
      <w:r>
        <w:t xml:space="preserve">successfully </w:t>
      </w:r>
      <w:r w:rsidRPr="000C75A6">
        <w:t xml:space="preserve">added into the PIN </w:t>
      </w:r>
      <w:r>
        <w:t xml:space="preserve">and acts as the PGAE-C of the PIN identified by the </w:t>
      </w:r>
      <w:r w:rsidRPr="00CB0B28">
        <w:t>&lt;</w:t>
      </w:r>
      <w:r>
        <w:t>pin-id</w:t>
      </w:r>
      <w:r w:rsidRPr="00CB0B28">
        <w:t>&gt; element</w:t>
      </w:r>
      <w:r>
        <w:t>; and</w:t>
      </w:r>
    </w:p>
    <w:p w14:paraId="60AA7552" w14:textId="77777777" w:rsidR="002E1C34" w:rsidRDefault="002E1C34" w:rsidP="002E1C34">
      <w:pPr>
        <w:pStyle w:val="B1"/>
        <w:rPr>
          <w:lang w:eastAsia="zh-CN"/>
        </w:rPr>
      </w:pPr>
      <w:r>
        <w:rPr>
          <w:lang w:eastAsia="zh-CN"/>
        </w:rPr>
        <w:t>b)</w:t>
      </w:r>
      <w:r>
        <w:rPr>
          <w:lang w:eastAsia="zh-CN"/>
        </w:rPr>
        <w:tab/>
        <w:t>shall perform either of the following to response to PMAE-C:</w:t>
      </w:r>
    </w:p>
    <w:p w14:paraId="0663A2FC" w14:textId="77777777" w:rsidR="002E1C34" w:rsidRPr="007F57D7" w:rsidRDefault="002E1C34" w:rsidP="00DE2AE3">
      <w:pPr>
        <w:pStyle w:val="B2"/>
        <w:rPr>
          <w:lang w:eastAsia="zh-CN"/>
        </w:rPr>
      </w:pPr>
      <w:r>
        <w:t>1)</w:t>
      </w:r>
      <w:r>
        <w:tab/>
      </w:r>
      <w:r w:rsidRPr="00554F63">
        <w:t xml:space="preserve">generate an HTTP </w:t>
      </w:r>
      <w:r w:rsidR="00DE2AE3" w:rsidRPr="00554F63">
        <w:t>20</w:t>
      </w:r>
      <w:r w:rsidR="00DE2AE3">
        <w:t>4</w:t>
      </w:r>
      <w:r w:rsidR="00DE2AE3" w:rsidRPr="00554F63">
        <w:t xml:space="preserve"> </w:t>
      </w:r>
      <w:r w:rsidRPr="00554F63">
        <w:t>(</w:t>
      </w:r>
      <w:r w:rsidR="00DE2AE3">
        <w:t>No content</w:t>
      </w:r>
      <w:r w:rsidRPr="00554F63">
        <w:t xml:space="preserve">) response according to </w:t>
      </w:r>
      <w:r w:rsidRPr="002847DD">
        <w:t>IETF</w:t>
      </w:r>
      <w:r>
        <w:t> </w:t>
      </w:r>
      <w:r w:rsidRPr="002847DD">
        <w:t>RFC</w:t>
      </w:r>
      <w:r>
        <w:t> </w:t>
      </w:r>
      <w:r w:rsidR="00F84143">
        <w:t>9110</w:t>
      </w:r>
      <w:r>
        <w:t> </w:t>
      </w:r>
      <w:r w:rsidRPr="00554F63">
        <w:t>[</w:t>
      </w:r>
      <w:r>
        <w:t>4</w:t>
      </w:r>
      <w:r w:rsidRPr="00554F63">
        <w:t>]</w:t>
      </w:r>
      <w:r>
        <w:t>; or</w:t>
      </w:r>
    </w:p>
    <w:p w14:paraId="37704902" w14:textId="77777777" w:rsidR="002E1C34" w:rsidRDefault="002E1C34" w:rsidP="002E1C34">
      <w:pPr>
        <w:pStyle w:val="B2"/>
      </w:pPr>
      <w:r>
        <w:t>2)</w:t>
      </w:r>
      <w:r>
        <w:tab/>
      </w:r>
      <w:r w:rsidRPr="00554F63">
        <w:t xml:space="preserve">generate an HTTP </w:t>
      </w:r>
      <w:r>
        <w:t>403 (Forbidden)</w:t>
      </w:r>
      <w:r w:rsidRPr="00554F63">
        <w:t xml:space="preserve"> response according to </w:t>
      </w:r>
      <w:r w:rsidRPr="002847DD">
        <w:t>IETF</w:t>
      </w:r>
      <w:r>
        <w:t> </w:t>
      </w:r>
      <w:r w:rsidRPr="002847DD">
        <w:t>RFC</w:t>
      </w:r>
      <w:r>
        <w:t> </w:t>
      </w:r>
      <w:r w:rsidR="00F84143">
        <w:t>9110</w:t>
      </w:r>
      <w:r>
        <w:t> </w:t>
      </w:r>
      <w:r w:rsidRPr="00554F63">
        <w:t>[</w:t>
      </w:r>
      <w:r>
        <w:t>4</w:t>
      </w:r>
      <w:r w:rsidRPr="00554F63">
        <w:t xml:space="preserve">]. In the HTTP </w:t>
      </w:r>
      <w:r>
        <w:t>403 (Forbidden)</w:t>
      </w:r>
      <w:r w:rsidRPr="00554F63">
        <w:t xml:space="preserve"> response message, the </w:t>
      </w:r>
      <w:r>
        <w:t>PGAE-C</w:t>
      </w:r>
      <w:r w:rsidRPr="00554F63">
        <w:t>:</w:t>
      </w:r>
    </w:p>
    <w:p w14:paraId="69AD92B0" w14:textId="77777777" w:rsidR="002E1C34" w:rsidRDefault="002E1C34" w:rsidP="002E1C34">
      <w:pPr>
        <w:pStyle w:val="B3"/>
      </w:pPr>
      <w:r>
        <w:t>i</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42E15649" w14:textId="77777777" w:rsidR="002E1C34" w:rsidRDefault="002E1C34" w:rsidP="002E1C34">
      <w:pPr>
        <w:pStyle w:val="B3"/>
      </w:pPr>
      <w:r>
        <w:t>ii)</w:t>
      </w:r>
      <w:r>
        <w:tab/>
      </w:r>
      <w:r w:rsidRPr="004E7BF5">
        <w:t>shall include an application/vnd.3gpp.</w:t>
      </w:r>
      <w:r>
        <w:t>pinapp</w:t>
      </w:r>
      <w:r w:rsidRPr="004E7BF5">
        <w:t xml:space="preserve">-info+xml MIME body </w:t>
      </w:r>
      <w:r>
        <w:t xml:space="preserve">with a </w:t>
      </w:r>
      <w:r w:rsidRPr="00A23C86">
        <w:t>&lt;</w:t>
      </w:r>
      <w:r>
        <w:t>pin-creation-notification-reject</w:t>
      </w:r>
      <w:r w:rsidRPr="00A23C86">
        <w:t>&gt;</w:t>
      </w:r>
      <w:r w:rsidRPr="004E7BF5">
        <w:t xml:space="preserve"> element</w:t>
      </w:r>
      <w:r>
        <w:t xml:space="preserve"> </w:t>
      </w:r>
      <w:r w:rsidRPr="004E7BF5">
        <w:t>in the &lt;</w:t>
      </w:r>
      <w:r>
        <w:t>pinapp</w:t>
      </w:r>
      <w:r w:rsidRPr="004E7BF5">
        <w:t>-info&gt; root element</w:t>
      </w:r>
      <w:r>
        <w:t xml:space="preserve"> and within the </w:t>
      </w:r>
      <w:r w:rsidRPr="00A23C86">
        <w:t>&lt;</w:t>
      </w:r>
      <w:r>
        <w:t>pin-creation-notification-reject</w:t>
      </w:r>
      <w:r w:rsidRPr="00A23C86">
        <w:t>&gt;</w:t>
      </w:r>
      <w:r w:rsidRPr="001D4A5C">
        <w:t xml:space="preserve"> element</w:t>
      </w:r>
      <w:r>
        <w:t>:</w:t>
      </w:r>
    </w:p>
    <w:p w14:paraId="59B7FB05" w14:textId="77777777" w:rsidR="00B31376" w:rsidRDefault="002E1C34" w:rsidP="00B31376">
      <w:pPr>
        <w:pStyle w:val="B4"/>
      </w:pPr>
      <w:r>
        <w:rPr>
          <w:lang w:eastAsia="zh-CN"/>
        </w:rPr>
        <w:t>A)</w:t>
      </w:r>
      <w:r>
        <w:rPr>
          <w:rFonts w:hint="eastAsia"/>
          <w:lang w:eastAsia="zh-CN"/>
        </w:rPr>
        <w:tab/>
      </w:r>
      <w:r>
        <w:rPr>
          <w:lang w:eastAsia="zh-CN"/>
        </w:rPr>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rsidRPr="0018695B">
        <w:t xml:space="preserve">PIN </w:t>
      </w:r>
      <w:r>
        <w:t>creation notification</w:t>
      </w:r>
      <w:r w:rsidRPr="00654FEF">
        <w:t xml:space="preserve"> failure</w:t>
      </w:r>
      <w:r>
        <w:t>; and</w:t>
      </w:r>
    </w:p>
    <w:p w14:paraId="0225DA1E" w14:textId="77777777" w:rsidR="002E1C34" w:rsidRDefault="002E1C34" w:rsidP="002E1C34">
      <w:pPr>
        <w:pStyle w:val="B1"/>
        <w:rPr>
          <w:lang w:eastAsia="zh-CN"/>
        </w:rPr>
      </w:pPr>
      <w:r>
        <w:rPr>
          <w:lang w:eastAsia="zh-CN"/>
        </w:rPr>
        <w:t>c)</w:t>
      </w:r>
      <w:r>
        <w:rPr>
          <w:lang w:eastAsia="zh-CN"/>
        </w:rPr>
        <w:tab/>
        <w:t xml:space="preserve">shall send the generated </w:t>
      </w:r>
      <w:r w:rsidRPr="00554F63">
        <w:rPr>
          <w:lang w:eastAsia="zh-CN"/>
        </w:rPr>
        <w:t xml:space="preserve">HTTP </w:t>
      </w:r>
      <w:r w:rsidR="00163891" w:rsidRPr="00554F63">
        <w:rPr>
          <w:lang w:eastAsia="zh-CN"/>
        </w:rPr>
        <w:t>20</w:t>
      </w:r>
      <w:r w:rsidR="00163891">
        <w:rPr>
          <w:lang w:eastAsia="zh-CN"/>
        </w:rPr>
        <w:t>4</w:t>
      </w:r>
      <w:r w:rsidR="00163891" w:rsidRPr="00554F63">
        <w:rPr>
          <w:lang w:eastAsia="zh-CN"/>
        </w:rPr>
        <w:t xml:space="preserve"> </w:t>
      </w:r>
      <w:r w:rsidRPr="00554F63">
        <w:rPr>
          <w:lang w:eastAsia="zh-CN"/>
        </w:rPr>
        <w:t>(</w:t>
      </w:r>
      <w:r w:rsidR="00163891">
        <w:rPr>
          <w:lang w:eastAsia="zh-CN"/>
        </w:rPr>
        <w:t>No content</w:t>
      </w:r>
      <w:r w:rsidRPr="00554F63">
        <w:rPr>
          <w:lang w:eastAsia="zh-CN"/>
        </w:rPr>
        <w:t>) response</w:t>
      </w:r>
      <w:r>
        <w:rPr>
          <w:lang w:eastAsia="zh-CN"/>
        </w:rPr>
        <w:t xml:space="preserve"> or </w:t>
      </w:r>
      <w:r w:rsidRPr="00554F63">
        <w:rPr>
          <w:lang w:eastAsia="zh-CN"/>
        </w:rPr>
        <w:t xml:space="preserve">HTTP </w:t>
      </w:r>
      <w:r>
        <w:rPr>
          <w:lang w:eastAsia="zh-CN"/>
        </w:rPr>
        <w:t>403 (Forbidden)</w:t>
      </w:r>
      <w:r w:rsidRPr="00554F63">
        <w:rPr>
          <w:lang w:eastAsia="zh-CN"/>
        </w:rPr>
        <w:t xml:space="preserve"> response</w:t>
      </w:r>
      <w:r>
        <w:rPr>
          <w:lang w:eastAsia="zh-CN"/>
        </w:rPr>
        <w:t xml:space="preserve"> towards PMAE-C.</w:t>
      </w:r>
    </w:p>
    <w:p w14:paraId="012D6893" w14:textId="77777777" w:rsidR="00B31376" w:rsidRDefault="00B31376" w:rsidP="00B31376">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4611814F" w14:textId="77777777" w:rsidR="00B31376" w:rsidRPr="00B31376" w:rsidRDefault="00B31376" w:rsidP="00B31376">
      <w:pPr>
        <w:pStyle w:val="B1"/>
        <w:rPr>
          <w:rFonts w:eastAsia="Times New Roman"/>
          <w:lang w:eastAsia="zh-CN"/>
        </w:rPr>
      </w:pPr>
      <w:r w:rsidRPr="00B31376">
        <w:rPr>
          <w:rFonts w:eastAsia="Times New Roman" w:hint="eastAsia"/>
          <w:lang w:eastAsia="zh-CN"/>
        </w:rPr>
        <w:t>0</w:t>
      </w:r>
      <w:r w:rsidRPr="00B31376">
        <w:rPr>
          <w:rFonts w:eastAsia="Times New Roman"/>
          <w:lang w:eastAsia="zh-CN"/>
        </w:rPr>
        <w:tab/>
        <w:t>Protocol error, unspecified;</w:t>
      </w:r>
    </w:p>
    <w:p w14:paraId="289A7D20" w14:textId="77777777" w:rsidR="00B31376" w:rsidRPr="00B31376" w:rsidRDefault="00B31376" w:rsidP="00B31376">
      <w:pPr>
        <w:pStyle w:val="B1"/>
        <w:rPr>
          <w:rFonts w:eastAsia="Times New Roman"/>
          <w:lang w:eastAsia="zh-CN"/>
        </w:rPr>
      </w:pPr>
      <w:r w:rsidRPr="00B31376">
        <w:rPr>
          <w:rFonts w:eastAsia="Times New Roman"/>
          <w:lang w:eastAsia="zh-CN"/>
        </w:rPr>
        <w:t>1</w:t>
      </w:r>
      <w:r w:rsidRPr="00B31376">
        <w:rPr>
          <w:rFonts w:eastAsia="Times New Roman"/>
          <w:lang w:eastAsia="zh-CN"/>
        </w:rPr>
        <w:tab/>
        <w:t>Operation not allowed;</w:t>
      </w:r>
      <w:r w:rsidRPr="00B31376">
        <w:rPr>
          <w:rFonts w:eastAsia="Times New Roman" w:hint="eastAsia"/>
          <w:lang w:eastAsia="zh-CN"/>
        </w:rPr>
        <w:t xml:space="preserve"> </w:t>
      </w:r>
    </w:p>
    <w:p w14:paraId="49BEFBA8" w14:textId="77777777" w:rsidR="00B31376" w:rsidRPr="00B31376" w:rsidRDefault="00B31376" w:rsidP="00B31376">
      <w:pPr>
        <w:pStyle w:val="B1"/>
        <w:rPr>
          <w:rFonts w:eastAsia="Times New Roman"/>
          <w:lang w:eastAsia="zh-CN"/>
        </w:rPr>
      </w:pPr>
      <w:r w:rsidRPr="00B31376">
        <w:rPr>
          <w:rFonts w:eastAsia="Times New Roman" w:hint="eastAsia"/>
          <w:lang w:eastAsia="zh-CN"/>
        </w:rPr>
        <w:t>3</w:t>
      </w:r>
      <w:r w:rsidRPr="00B31376">
        <w:rPr>
          <w:rFonts w:eastAsia="Times New Roman"/>
          <w:lang w:eastAsia="zh-CN"/>
        </w:rPr>
        <w:tab/>
        <w:t>Authorization failure;</w:t>
      </w:r>
      <w:r w:rsidRPr="00B31376">
        <w:rPr>
          <w:rFonts w:eastAsia="Times New Roman" w:hint="eastAsia"/>
          <w:lang w:eastAsia="zh-CN"/>
        </w:rPr>
        <w:t xml:space="preserve"> and</w:t>
      </w:r>
    </w:p>
    <w:p w14:paraId="3EC93D5D" w14:textId="77777777" w:rsidR="00B31376" w:rsidRPr="00C330EB" w:rsidRDefault="00B31376" w:rsidP="00B31376">
      <w:pPr>
        <w:pStyle w:val="B1"/>
        <w:rPr>
          <w:lang w:eastAsia="zh-CN"/>
        </w:rPr>
      </w:pPr>
      <w:r w:rsidRPr="00B31376">
        <w:rPr>
          <w:rFonts w:eastAsia="Times New Roman"/>
          <w:lang w:eastAsia="zh-CN"/>
        </w:rPr>
        <w:t>7</w:t>
      </w:r>
      <w:r w:rsidRPr="00B31376">
        <w:rPr>
          <w:rFonts w:eastAsia="Times New Roman"/>
          <w:lang w:eastAsia="zh-CN"/>
        </w:rPr>
        <w:tab/>
        <w:t>Permanently denied</w:t>
      </w:r>
      <w:r w:rsidRPr="00B31376">
        <w:rPr>
          <w:rFonts w:eastAsia="Times New Roman" w:hint="eastAsia"/>
          <w:lang w:eastAsia="zh-CN"/>
        </w:rPr>
        <w:t>.</w:t>
      </w:r>
    </w:p>
    <w:p w14:paraId="4943F0C0" w14:textId="77777777" w:rsidR="002E1C34" w:rsidRPr="007F76A8" w:rsidRDefault="002E1C34" w:rsidP="002E1C34">
      <w:pPr>
        <w:pStyle w:val="Heading4"/>
        <w:rPr>
          <w:lang w:eastAsia="zh-CN"/>
        </w:rPr>
      </w:pPr>
      <w:bookmarkStart w:id="186" w:name="_CR5_4_2_4"/>
      <w:bookmarkStart w:id="187" w:name="_Toc172038076"/>
      <w:bookmarkEnd w:id="186"/>
      <w:r>
        <w:rPr>
          <w:rFonts w:hint="eastAsia"/>
          <w:lang w:eastAsia="zh-CN"/>
        </w:rPr>
        <w:t>5</w:t>
      </w:r>
      <w:r>
        <w:rPr>
          <w:lang w:eastAsia="zh-CN"/>
        </w:rPr>
        <w:t>.4.2.4</w:t>
      </w:r>
      <w:r>
        <w:rPr>
          <w:lang w:eastAsia="zh-CN"/>
        </w:rPr>
        <w:tab/>
      </w:r>
      <w:r>
        <w:t>PEAE-C procedure</w:t>
      </w:r>
      <w:bookmarkEnd w:id="187"/>
    </w:p>
    <w:p w14:paraId="4E77D908" w14:textId="77777777" w:rsidR="002E1C34" w:rsidRDefault="002E1C34" w:rsidP="002E1C34">
      <w:r>
        <w:rPr>
          <w:lang w:eastAsia="x-none"/>
        </w:rPr>
        <w:t>Upon reception of an HTTP POST request</w:t>
      </w:r>
      <w:r w:rsidRPr="005025FB">
        <w:t xml:space="preserve"> </w:t>
      </w:r>
      <w:r>
        <w:t>message containing:</w:t>
      </w:r>
    </w:p>
    <w:p w14:paraId="66CDD53B" w14:textId="77777777" w:rsidR="002E1C34" w:rsidRDefault="002E1C34" w:rsidP="002E1C34">
      <w:pPr>
        <w:pStyle w:val="B1"/>
      </w:pPr>
      <w:r>
        <w:t>a)</w:t>
      </w:r>
      <w:r>
        <w:tab/>
        <w:t>a Content-Type header field set to "application/vnd.3gpp.pinapp-info+xml"; and</w:t>
      </w:r>
    </w:p>
    <w:p w14:paraId="017A23A9" w14:textId="77777777" w:rsidR="002E1C34" w:rsidRDefault="002E1C34" w:rsidP="002E1C34">
      <w:pPr>
        <w:pStyle w:val="B1"/>
      </w:pPr>
      <w:r>
        <w:t>b)</w:t>
      </w:r>
      <w:r>
        <w:tab/>
        <w:t xml:space="preserve">an application/vnd.3gpp.pinapp-info+xml MIME body with a </w:t>
      </w:r>
      <w:r w:rsidRPr="0073469F">
        <w:t>&lt;</w:t>
      </w:r>
      <w:r>
        <w:t>pin-creation-notification-request</w:t>
      </w:r>
      <w:r w:rsidRPr="0073469F">
        <w:t>&gt;</w:t>
      </w:r>
      <w:r>
        <w:t xml:space="preserve"> </w:t>
      </w:r>
      <w:r w:rsidRPr="00FB41A4">
        <w:t>element in the &lt;</w:t>
      </w:r>
      <w:r>
        <w:t>pinapp</w:t>
      </w:r>
      <w:r w:rsidRPr="00FB41A4">
        <w:t xml:space="preserve">-info&gt; </w:t>
      </w:r>
      <w:r>
        <w:t>root element,</w:t>
      </w:r>
    </w:p>
    <w:p w14:paraId="45B6BB19" w14:textId="77777777" w:rsidR="002E1C34" w:rsidRDefault="002E1C34" w:rsidP="002E1C34">
      <w:r>
        <w:t>the PEAE-C:</w:t>
      </w:r>
    </w:p>
    <w:p w14:paraId="0E348A79" w14:textId="77777777" w:rsidR="002E1C34" w:rsidRDefault="002E1C34" w:rsidP="002E1C34">
      <w:pPr>
        <w:pStyle w:val="B1"/>
      </w:pPr>
      <w:r w:rsidRPr="000C75A6">
        <w:rPr>
          <w:rFonts w:hint="eastAsia"/>
        </w:rPr>
        <w:t>a</w:t>
      </w:r>
      <w:r w:rsidRPr="000C75A6">
        <w:t>)</w:t>
      </w:r>
      <w:r w:rsidRPr="000C75A6">
        <w:tab/>
        <w:t xml:space="preserve">shall consider the </w:t>
      </w:r>
      <w:r>
        <w:t>PEAE-CPEAE-C</w:t>
      </w:r>
      <w:r w:rsidRPr="000C75A6">
        <w:t xml:space="preserve"> has been </w:t>
      </w:r>
      <w:r>
        <w:t xml:space="preserve">successfully </w:t>
      </w:r>
      <w:r w:rsidRPr="000C75A6">
        <w:t xml:space="preserve">added </w:t>
      </w:r>
      <w:r>
        <w:t>to</w:t>
      </w:r>
      <w:r w:rsidRPr="000C75A6">
        <w:t xml:space="preserve"> the PIN</w:t>
      </w:r>
      <w:r>
        <w:t>;</w:t>
      </w:r>
    </w:p>
    <w:p w14:paraId="10B1017A" w14:textId="77777777" w:rsidR="002E1C34" w:rsidRDefault="002E1C34" w:rsidP="002E1C34">
      <w:pPr>
        <w:pStyle w:val="B1"/>
        <w:rPr>
          <w:lang w:eastAsia="zh-CN"/>
        </w:rPr>
      </w:pPr>
      <w:r>
        <w:rPr>
          <w:lang w:eastAsia="zh-CN"/>
        </w:rPr>
        <w:t>b)</w:t>
      </w:r>
      <w:r>
        <w:rPr>
          <w:lang w:eastAsia="zh-CN"/>
        </w:rPr>
        <w:tab/>
        <w:t>shall perform either of the following to respond to PMAE-C:</w:t>
      </w:r>
    </w:p>
    <w:p w14:paraId="71925DAA" w14:textId="77777777" w:rsidR="002E1C34" w:rsidRPr="007F57D7" w:rsidRDefault="002E1C34" w:rsidP="00DA1851">
      <w:pPr>
        <w:pStyle w:val="B2"/>
        <w:rPr>
          <w:lang w:eastAsia="zh-CN"/>
        </w:rPr>
      </w:pPr>
      <w:r>
        <w:t>1)</w:t>
      </w:r>
      <w:r>
        <w:tab/>
      </w:r>
      <w:r w:rsidRPr="00554F63">
        <w:t xml:space="preserve">generate an HTTP </w:t>
      </w:r>
      <w:r w:rsidR="00163891" w:rsidRPr="00554F63">
        <w:t>20</w:t>
      </w:r>
      <w:r w:rsidR="00163891">
        <w:t>4</w:t>
      </w:r>
      <w:r w:rsidR="00163891" w:rsidRPr="00554F63">
        <w:t xml:space="preserve"> </w:t>
      </w:r>
      <w:r w:rsidRPr="00554F63">
        <w:t>(</w:t>
      </w:r>
      <w:r w:rsidR="00163891">
        <w:t>No content</w:t>
      </w:r>
      <w:r w:rsidRPr="00554F63">
        <w:t xml:space="preserve">) response according to </w:t>
      </w:r>
      <w:r w:rsidRPr="002847DD">
        <w:t>IETF</w:t>
      </w:r>
      <w:r>
        <w:t> </w:t>
      </w:r>
      <w:r w:rsidRPr="002847DD">
        <w:t>RFC</w:t>
      </w:r>
      <w:r>
        <w:t> </w:t>
      </w:r>
      <w:r w:rsidR="00F84143">
        <w:t>9110</w:t>
      </w:r>
      <w:r>
        <w:t> </w:t>
      </w:r>
      <w:r w:rsidRPr="00554F63">
        <w:t>[</w:t>
      </w:r>
      <w:r>
        <w:t>4</w:t>
      </w:r>
      <w:r w:rsidRPr="00554F63">
        <w:t>]</w:t>
      </w:r>
      <w:r>
        <w:t>; or</w:t>
      </w:r>
    </w:p>
    <w:p w14:paraId="17203361" w14:textId="77777777" w:rsidR="002E1C34" w:rsidRDefault="002E1C34" w:rsidP="002E1C34">
      <w:pPr>
        <w:pStyle w:val="B2"/>
      </w:pPr>
      <w:r>
        <w:t>2)</w:t>
      </w:r>
      <w:r>
        <w:tab/>
      </w:r>
      <w:r w:rsidRPr="00554F63">
        <w:t xml:space="preserve">generate an HTTP </w:t>
      </w:r>
      <w:r>
        <w:t>403 (Forbidden)</w:t>
      </w:r>
      <w:r w:rsidRPr="00554F63">
        <w:t xml:space="preserve"> response according to </w:t>
      </w:r>
      <w:r w:rsidRPr="002847DD">
        <w:t>IETF</w:t>
      </w:r>
      <w:r>
        <w:t> </w:t>
      </w:r>
      <w:r w:rsidRPr="002847DD">
        <w:t>RFC</w:t>
      </w:r>
      <w:r>
        <w:t> </w:t>
      </w:r>
      <w:r w:rsidR="00F84143">
        <w:t>9110</w:t>
      </w:r>
      <w:r>
        <w:t> </w:t>
      </w:r>
      <w:r w:rsidRPr="00554F63">
        <w:t>[</w:t>
      </w:r>
      <w:r>
        <w:t>4</w:t>
      </w:r>
      <w:r w:rsidRPr="00554F63">
        <w:t xml:space="preserve">]. In the HTTP </w:t>
      </w:r>
      <w:r>
        <w:t>403 (Forbidden)</w:t>
      </w:r>
      <w:r w:rsidRPr="00554F63">
        <w:t xml:space="preserve"> response message, the </w:t>
      </w:r>
      <w:r>
        <w:t>PEAE-C</w:t>
      </w:r>
      <w:r w:rsidRPr="00554F63">
        <w:t>:</w:t>
      </w:r>
    </w:p>
    <w:p w14:paraId="495FC403" w14:textId="77777777" w:rsidR="002E1C34" w:rsidRDefault="002E1C34" w:rsidP="002E1C34">
      <w:pPr>
        <w:pStyle w:val="B3"/>
      </w:pPr>
      <w:r>
        <w:t>i</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79EF94A2" w14:textId="77777777" w:rsidR="002E1C34" w:rsidRDefault="002E1C34" w:rsidP="002E1C34">
      <w:pPr>
        <w:pStyle w:val="B3"/>
      </w:pPr>
      <w:r>
        <w:t>ii)</w:t>
      </w:r>
      <w:r>
        <w:tab/>
      </w:r>
      <w:r w:rsidRPr="004E7BF5">
        <w:t>shall include an application/vnd.3gpp.</w:t>
      </w:r>
      <w:r>
        <w:t>pinapp</w:t>
      </w:r>
      <w:r w:rsidRPr="004E7BF5">
        <w:t xml:space="preserve">-info+xml MIME body </w:t>
      </w:r>
      <w:r>
        <w:t xml:space="preserve">with a </w:t>
      </w:r>
      <w:r w:rsidRPr="00A23C86">
        <w:t>&lt;</w:t>
      </w:r>
      <w:r>
        <w:t>pin-creation-notification-reject</w:t>
      </w:r>
      <w:r w:rsidRPr="00A23C86">
        <w:t>&gt;</w:t>
      </w:r>
      <w:r w:rsidRPr="004E7BF5">
        <w:t xml:space="preserve"> element</w:t>
      </w:r>
      <w:r>
        <w:t xml:space="preserve"> </w:t>
      </w:r>
      <w:r w:rsidRPr="004E7BF5">
        <w:t>in the &lt;</w:t>
      </w:r>
      <w:r>
        <w:t>pinapp</w:t>
      </w:r>
      <w:r w:rsidRPr="004E7BF5">
        <w:t>-info&gt; root element</w:t>
      </w:r>
      <w:r>
        <w:t xml:space="preserve"> and within the </w:t>
      </w:r>
      <w:r w:rsidRPr="00A23C86">
        <w:t>&lt;</w:t>
      </w:r>
      <w:r>
        <w:t>pin-creation-notification-reject</w:t>
      </w:r>
      <w:r w:rsidRPr="00A23C86">
        <w:t>&gt;</w:t>
      </w:r>
      <w:r w:rsidRPr="001D4A5C">
        <w:t xml:space="preserve"> element</w:t>
      </w:r>
      <w:r>
        <w:t>:</w:t>
      </w:r>
    </w:p>
    <w:p w14:paraId="7725FA1E" w14:textId="77777777" w:rsidR="002E1C34" w:rsidRDefault="002E1C34" w:rsidP="002E1C34">
      <w:pPr>
        <w:pStyle w:val="B4"/>
      </w:pPr>
      <w:r>
        <w:rPr>
          <w:lang w:eastAsia="zh-CN"/>
        </w:rPr>
        <w:t>A)</w:t>
      </w:r>
      <w:r>
        <w:rPr>
          <w:rFonts w:hint="eastAsia"/>
          <w:lang w:eastAsia="zh-CN"/>
        </w:rPr>
        <w:tab/>
      </w:r>
      <w:r>
        <w:rPr>
          <w:lang w:eastAsia="zh-CN"/>
        </w:rPr>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rsidRPr="0018695B">
        <w:t xml:space="preserve">PIN </w:t>
      </w:r>
      <w:r>
        <w:t>creation notification</w:t>
      </w:r>
      <w:r w:rsidRPr="00654FEF">
        <w:t xml:space="preserve"> failure</w:t>
      </w:r>
      <w:r>
        <w:t>; and</w:t>
      </w:r>
    </w:p>
    <w:p w14:paraId="06F94710" w14:textId="77777777" w:rsidR="002E1C34" w:rsidRDefault="002E1C34" w:rsidP="002E1C34">
      <w:pPr>
        <w:pStyle w:val="B1"/>
        <w:rPr>
          <w:lang w:eastAsia="zh-CN"/>
        </w:rPr>
      </w:pPr>
      <w:r>
        <w:rPr>
          <w:lang w:eastAsia="zh-CN"/>
        </w:rPr>
        <w:t>c)</w:t>
      </w:r>
      <w:r>
        <w:rPr>
          <w:lang w:eastAsia="zh-CN"/>
        </w:rPr>
        <w:tab/>
        <w:t xml:space="preserve">shall send the generated </w:t>
      </w:r>
      <w:r w:rsidRPr="00554F63">
        <w:t xml:space="preserve">HTTP </w:t>
      </w:r>
      <w:r w:rsidR="00163891" w:rsidRPr="00554F63">
        <w:t>20</w:t>
      </w:r>
      <w:r w:rsidR="00163891">
        <w:t>4</w:t>
      </w:r>
      <w:r w:rsidR="00163891" w:rsidRPr="00554F63">
        <w:t xml:space="preserve"> </w:t>
      </w:r>
      <w:r w:rsidRPr="00554F63">
        <w:t>(</w:t>
      </w:r>
      <w:r w:rsidR="00163891">
        <w:t>No content</w:t>
      </w:r>
      <w:r w:rsidRPr="00554F63">
        <w:t>) response</w:t>
      </w:r>
      <w:r>
        <w:t xml:space="preserve"> or</w:t>
      </w:r>
      <w:r>
        <w:rPr>
          <w:lang w:eastAsia="zh-CN"/>
        </w:rPr>
        <w:t xml:space="preserve"> </w:t>
      </w:r>
      <w:r w:rsidRPr="00554F63">
        <w:t xml:space="preserve">HTTP </w:t>
      </w:r>
      <w:r>
        <w:t>403 (Forbidden)</w:t>
      </w:r>
      <w:r w:rsidRPr="00554F63">
        <w:t xml:space="preserve"> response</w:t>
      </w:r>
      <w:r>
        <w:rPr>
          <w:lang w:eastAsia="zh-CN"/>
        </w:rPr>
        <w:t xml:space="preserve"> towards PMAE-C.</w:t>
      </w:r>
    </w:p>
    <w:p w14:paraId="2427F586" w14:textId="77777777" w:rsidR="00B31376" w:rsidRDefault="00B31376" w:rsidP="00B31376">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2C02DED0" w14:textId="77777777" w:rsidR="00B31376" w:rsidRPr="007D3511" w:rsidRDefault="00B31376" w:rsidP="00B31376">
      <w:pPr>
        <w:pStyle w:val="B1"/>
        <w:rPr>
          <w:lang w:eastAsia="zh-CN"/>
        </w:rPr>
      </w:pPr>
      <w:r>
        <w:rPr>
          <w:rFonts w:hint="eastAsia"/>
          <w:lang w:eastAsia="zh-CN"/>
        </w:rPr>
        <w:lastRenderedPageBreak/>
        <w:t>0</w:t>
      </w:r>
      <w:r>
        <w:rPr>
          <w:lang w:eastAsia="zh-CN"/>
        </w:rPr>
        <w:tab/>
        <w:t>Protocol error, unspecified;</w:t>
      </w:r>
    </w:p>
    <w:p w14:paraId="052A8FD5" w14:textId="77777777" w:rsidR="00B31376" w:rsidRDefault="00B31376" w:rsidP="00B31376">
      <w:pPr>
        <w:pStyle w:val="B1"/>
        <w:rPr>
          <w:lang w:eastAsia="zh-CN"/>
        </w:rPr>
      </w:pPr>
      <w:r>
        <w:rPr>
          <w:lang w:eastAsia="zh-CN"/>
        </w:rPr>
        <w:t>1</w:t>
      </w:r>
      <w:r>
        <w:rPr>
          <w:lang w:eastAsia="zh-CN"/>
        </w:rPr>
        <w:tab/>
      </w:r>
      <w:r w:rsidRPr="007D3511">
        <w:rPr>
          <w:lang w:eastAsia="zh-CN"/>
        </w:rPr>
        <w:t>Operation not allowed</w:t>
      </w:r>
      <w:r>
        <w:rPr>
          <w:lang w:eastAsia="zh-CN"/>
        </w:rPr>
        <w:t>;</w:t>
      </w:r>
      <w:r>
        <w:rPr>
          <w:rFonts w:hint="eastAsia"/>
          <w:lang w:eastAsia="zh-CN"/>
        </w:rPr>
        <w:t xml:space="preserve"> </w:t>
      </w:r>
    </w:p>
    <w:p w14:paraId="4CDC8FAE" w14:textId="77777777" w:rsidR="00B31376" w:rsidRDefault="00B31376" w:rsidP="00B31376">
      <w:pPr>
        <w:pStyle w:val="B1"/>
        <w:rPr>
          <w:lang w:eastAsia="zh-CN"/>
        </w:rPr>
      </w:pPr>
      <w:r>
        <w:rPr>
          <w:rFonts w:hint="eastAsia"/>
          <w:lang w:eastAsia="zh-CN"/>
        </w:rPr>
        <w:t>3</w:t>
      </w:r>
      <w:r>
        <w:rPr>
          <w:lang w:eastAsia="zh-CN"/>
        </w:rPr>
        <w:tab/>
      </w:r>
      <w:r w:rsidRPr="007D3511">
        <w:rPr>
          <w:lang w:eastAsia="x-none"/>
        </w:rPr>
        <w:t>Authorization failure</w:t>
      </w:r>
      <w:r>
        <w:rPr>
          <w:lang w:eastAsia="zh-CN"/>
        </w:rPr>
        <w:t>;</w:t>
      </w:r>
      <w:r w:rsidRPr="00C37465">
        <w:rPr>
          <w:rFonts w:hint="eastAsia"/>
          <w:lang w:eastAsia="zh-CN"/>
        </w:rPr>
        <w:t xml:space="preserve"> </w:t>
      </w:r>
      <w:r>
        <w:rPr>
          <w:rFonts w:hint="eastAsia"/>
          <w:lang w:eastAsia="zh-CN"/>
        </w:rPr>
        <w:t>and</w:t>
      </w:r>
    </w:p>
    <w:p w14:paraId="4480F3FB" w14:textId="77777777" w:rsidR="00B31376" w:rsidRPr="00C330EB" w:rsidRDefault="00B31376" w:rsidP="00B31376">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221CC1FF" w14:textId="77777777" w:rsidR="00BE3BC8" w:rsidRDefault="00BE3BC8" w:rsidP="00BE3BC8">
      <w:pPr>
        <w:pStyle w:val="Heading3"/>
        <w:rPr>
          <w:lang w:eastAsia="zh-CN"/>
        </w:rPr>
      </w:pPr>
      <w:bookmarkStart w:id="188" w:name="_CR5_4_3"/>
      <w:bookmarkStart w:id="189" w:name="_Toc172038077"/>
      <w:bookmarkEnd w:id="183"/>
      <w:bookmarkEnd w:id="188"/>
      <w:r>
        <w:rPr>
          <w:rFonts w:hint="eastAsia"/>
          <w:lang w:eastAsia="zh-CN"/>
        </w:rPr>
        <w:t>5</w:t>
      </w:r>
      <w:r>
        <w:rPr>
          <w:lang w:eastAsia="zh-CN"/>
        </w:rPr>
        <w:t>.4.3</w:t>
      </w:r>
      <w:r>
        <w:rPr>
          <w:lang w:eastAsia="zh-CN"/>
        </w:rPr>
        <w:tab/>
        <w:t>PIN deletion</w:t>
      </w:r>
      <w:r w:rsidRPr="00C7079E">
        <w:rPr>
          <w:lang w:eastAsia="zh-CN"/>
        </w:rPr>
        <w:t xml:space="preserve"> </w:t>
      </w:r>
      <w:r>
        <w:rPr>
          <w:lang w:eastAsia="zh-CN"/>
        </w:rPr>
        <w:t>procedure</w:t>
      </w:r>
      <w:bookmarkEnd w:id="189"/>
    </w:p>
    <w:p w14:paraId="444B16FF" w14:textId="77777777" w:rsidR="00BE3BC8" w:rsidRDefault="00BE3BC8" w:rsidP="00BE3BC8">
      <w:pPr>
        <w:pStyle w:val="Heading4"/>
        <w:rPr>
          <w:lang w:eastAsia="zh-CN"/>
        </w:rPr>
      </w:pPr>
      <w:bookmarkStart w:id="190" w:name="_CR5_4_3_1"/>
      <w:bookmarkStart w:id="191" w:name="_Toc172038078"/>
      <w:bookmarkEnd w:id="190"/>
      <w:r>
        <w:rPr>
          <w:rFonts w:hint="eastAsia"/>
          <w:lang w:eastAsia="zh-CN"/>
        </w:rPr>
        <w:t>5</w:t>
      </w:r>
      <w:r>
        <w:rPr>
          <w:lang w:eastAsia="zh-CN"/>
        </w:rPr>
        <w:t>.4.3.1</w:t>
      </w:r>
      <w:r>
        <w:rPr>
          <w:lang w:eastAsia="zh-CN"/>
        </w:rPr>
        <w:tab/>
        <w:t>General</w:t>
      </w:r>
      <w:bookmarkEnd w:id="191"/>
    </w:p>
    <w:p w14:paraId="0FBE19CB" w14:textId="77777777" w:rsidR="00BE3BC8" w:rsidRDefault="00BE3BC8" w:rsidP="00BE3BC8">
      <w:r>
        <w:t xml:space="preserve">The purpose of </w:t>
      </w:r>
      <w:bookmarkStart w:id="192" w:name="_Hlk132835189"/>
      <w:r>
        <w:rPr>
          <w:lang w:eastAsia="zh-CN"/>
        </w:rPr>
        <w:t>PIN deletion</w:t>
      </w:r>
      <w:r w:rsidRPr="00C7079E">
        <w:rPr>
          <w:lang w:eastAsia="zh-CN"/>
        </w:rPr>
        <w:t xml:space="preserve"> </w:t>
      </w:r>
      <w:r>
        <w:rPr>
          <w:lang w:eastAsia="zh-CN"/>
        </w:rPr>
        <w:t>procedure</w:t>
      </w:r>
      <w:bookmarkEnd w:id="192"/>
      <w:r>
        <w:rPr>
          <w:lang w:eastAsia="zh-CN"/>
        </w:rPr>
        <w:t xml:space="preserve"> is to </w:t>
      </w:r>
      <w:r w:rsidRPr="00FC685A">
        <w:rPr>
          <w:lang w:eastAsia="zh-CN"/>
        </w:rPr>
        <w:t xml:space="preserve">delete </w:t>
      </w:r>
      <w:r>
        <w:rPr>
          <w:lang w:eastAsia="zh-CN"/>
        </w:rPr>
        <w:t>a specific</w:t>
      </w:r>
      <w:r w:rsidRPr="00FC685A">
        <w:rPr>
          <w:lang w:eastAsia="zh-CN"/>
        </w:rPr>
        <w:t xml:space="preserve"> PIN</w:t>
      </w:r>
      <w:r>
        <w:t xml:space="preserve">. Both the PAE-S and the PMAE-C are supported to initiate the </w:t>
      </w:r>
      <w:r>
        <w:rPr>
          <w:lang w:eastAsia="zh-CN"/>
        </w:rPr>
        <w:t>PIN deletion</w:t>
      </w:r>
      <w:r w:rsidRPr="00C7079E">
        <w:rPr>
          <w:lang w:eastAsia="zh-CN"/>
        </w:rPr>
        <w:t xml:space="preserve"> </w:t>
      </w:r>
      <w:r>
        <w:rPr>
          <w:lang w:eastAsia="zh-CN"/>
        </w:rPr>
        <w:t>procedure, and the decision PIN deletion can be made by both the PAE-S and the PMAE-C (i.e. explicit PIN deletion procedure and local PIN deletion procedure).</w:t>
      </w:r>
      <w:r w:rsidRPr="007F3CB0">
        <w:rPr>
          <w:lang w:val="en-US" w:eastAsia="zh-CN"/>
        </w:rPr>
        <w:t xml:space="preserve"> </w:t>
      </w:r>
      <w:r w:rsidRPr="00ED5D9C">
        <w:rPr>
          <w:lang w:val="en-US" w:eastAsia="zh-CN"/>
        </w:rPr>
        <w:t xml:space="preserve">Once the PIN is </w:t>
      </w:r>
      <w:r>
        <w:rPr>
          <w:lang w:val="en-US" w:eastAsia="zh-CN"/>
        </w:rPr>
        <w:t xml:space="preserve">successfully </w:t>
      </w:r>
      <w:r w:rsidRPr="00ED5D9C">
        <w:rPr>
          <w:lang w:val="en-US" w:eastAsia="zh-CN"/>
        </w:rPr>
        <w:t xml:space="preserve">deleted, the </w:t>
      </w:r>
      <w:r>
        <w:rPr>
          <w:lang w:val="en-US" w:eastAsia="zh-CN"/>
        </w:rPr>
        <w:t>PEAE-C</w:t>
      </w:r>
      <w:r w:rsidRPr="00ED5D9C">
        <w:rPr>
          <w:lang w:val="en-US" w:eastAsia="zh-CN"/>
        </w:rPr>
        <w:t xml:space="preserve"> in </w:t>
      </w:r>
      <w:r>
        <w:rPr>
          <w:lang w:val="en-US" w:eastAsia="zh-CN"/>
        </w:rPr>
        <w:t xml:space="preserve">the </w:t>
      </w:r>
      <w:r w:rsidRPr="00ED5D9C">
        <w:rPr>
          <w:lang w:val="en-US" w:eastAsia="zh-CN"/>
        </w:rPr>
        <w:t xml:space="preserve">PIN shall not be able to utilize the services </w:t>
      </w:r>
      <w:r>
        <w:rPr>
          <w:lang w:val="en-US" w:eastAsia="zh-CN"/>
        </w:rPr>
        <w:t xml:space="preserve">provided </w:t>
      </w:r>
      <w:r w:rsidRPr="00ED5D9C">
        <w:rPr>
          <w:lang w:val="en-US" w:eastAsia="zh-CN"/>
        </w:rPr>
        <w:t xml:space="preserve">by the PIN anymore and cannot access the </w:t>
      </w:r>
      <w:r>
        <w:rPr>
          <w:lang w:val="en-US" w:eastAsia="zh-CN"/>
        </w:rPr>
        <w:t>PAE-S</w:t>
      </w:r>
      <w:r w:rsidRPr="00ED5D9C">
        <w:rPr>
          <w:lang w:val="en-US" w:eastAsia="zh-CN"/>
        </w:rPr>
        <w:t>.</w:t>
      </w:r>
      <w:r>
        <w:rPr>
          <w:lang w:val="en-US" w:eastAsia="zh-CN"/>
        </w:rPr>
        <w:t xml:space="preserve"> </w:t>
      </w:r>
      <w:r w:rsidRPr="00ED5D9C">
        <w:rPr>
          <w:lang w:val="en-US" w:eastAsia="zh-CN"/>
        </w:rPr>
        <w:t xml:space="preserve">The network resources allocated for this PIN </w:t>
      </w:r>
      <w:r>
        <w:rPr>
          <w:lang w:val="en-US" w:eastAsia="zh-CN"/>
        </w:rPr>
        <w:t>shall</w:t>
      </w:r>
      <w:r w:rsidRPr="00ED5D9C">
        <w:rPr>
          <w:lang w:val="en-US" w:eastAsia="zh-CN"/>
        </w:rPr>
        <w:t xml:space="preserve"> be released.</w:t>
      </w:r>
    </w:p>
    <w:p w14:paraId="0AF03C78" w14:textId="77777777" w:rsidR="00BE3BC8" w:rsidRDefault="00BE3BC8" w:rsidP="00BE3BC8">
      <w:r>
        <w:rPr>
          <w:rFonts w:hint="eastAsia"/>
          <w:lang w:eastAsia="zh-CN"/>
        </w:rPr>
        <w:t>T</w:t>
      </w:r>
      <w:r>
        <w:rPr>
          <w:lang w:eastAsia="zh-CN"/>
        </w:rPr>
        <w:t>he following procedures are defined</w:t>
      </w:r>
      <w:r w:rsidRPr="003259AF">
        <w:t xml:space="preserve"> </w:t>
      </w:r>
      <w:r>
        <w:t xml:space="preserve">for </w:t>
      </w:r>
      <w:r>
        <w:rPr>
          <w:lang w:eastAsia="zh-CN"/>
        </w:rPr>
        <w:t>PIN deletion</w:t>
      </w:r>
      <w:r w:rsidRPr="00C7079E">
        <w:rPr>
          <w:lang w:eastAsia="zh-CN"/>
        </w:rPr>
        <w:t xml:space="preserve"> </w:t>
      </w:r>
      <w:r>
        <w:rPr>
          <w:lang w:eastAsia="zh-CN"/>
        </w:rPr>
        <w:t>procedure</w:t>
      </w:r>
      <w:r>
        <w:t>:</w:t>
      </w:r>
    </w:p>
    <w:p w14:paraId="3D4C7227" w14:textId="77777777" w:rsidR="00BE3BC8" w:rsidRDefault="00BE3BC8" w:rsidP="00BE3BC8">
      <w:pPr>
        <w:pStyle w:val="B1"/>
        <w:rPr>
          <w:lang w:eastAsia="zh-CN"/>
        </w:rPr>
      </w:pPr>
      <w:r>
        <w:rPr>
          <w:rFonts w:hint="eastAsia"/>
          <w:lang w:eastAsia="zh-CN"/>
        </w:rPr>
        <w:t>a</w:t>
      </w:r>
      <w:r>
        <w:rPr>
          <w:lang w:eastAsia="zh-CN"/>
        </w:rPr>
        <w:t>)</w:t>
      </w:r>
      <w:r>
        <w:rPr>
          <w:lang w:eastAsia="zh-CN"/>
        </w:rPr>
        <w:tab/>
        <w:t>Explicit PIN deletion</w:t>
      </w:r>
      <w:r w:rsidRPr="00C7079E">
        <w:rPr>
          <w:lang w:eastAsia="zh-CN"/>
        </w:rPr>
        <w:t xml:space="preserve"> </w:t>
      </w:r>
      <w:r>
        <w:rPr>
          <w:lang w:eastAsia="zh-CN"/>
        </w:rPr>
        <w:t>procedure</w:t>
      </w:r>
      <w:r w:rsidRPr="001C384E">
        <w:rPr>
          <w:rFonts w:hint="eastAsia"/>
          <w:lang w:eastAsia="zh-CN"/>
        </w:rPr>
        <w:t xml:space="preserve"> </w:t>
      </w:r>
      <w:r>
        <w:rPr>
          <w:lang w:eastAsia="zh-CN"/>
        </w:rPr>
        <w:t>as specified in clause</w:t>
      </w:r>
      <w:r>
        <w:t> </w:t>
      </w:r>
      <w:r>
        <w:rPr>
          <w:lang w:eastAsia="zh-CN"/>
        </w:rPr>
        <w:t>5.4.3.2; and</w:t>
      </w:r>
    </w:p>
    <w:p w14:paraId="38C4229A" w14:textId="77777777" w:rsidR="00BE3BC8" w:rsidRDefault="00BE3BC8" w:rsidP="00BE3BC8">
      <w:pPr>
        <w:pStyle w:val="B1"/>
        <w:rPr>
          <w:lang w:eastAsia="zh-CN"/>
        </w:rPr>
      </w:pPr>
      <w:r>
        <w:rPr>
          <w:rFonts w:hint="eastAsia"/>
          <w:lang w:eastAsia="zh-CN"/>
        </w:rPr>
        <w:t>b</w:t>
      </w:r>
      <w:r>
        <w:rPr>
          <w:lang w:eastAsia="zh-CN"/>
        </w:rPr>
        <w:t>)</w:t>
      </w:r>
      <w:r>
        <w:rPr>
          <w:lang w:eastAsia="zh-CN"/>
        </w:rPr>
        <w:tab/>
        <w:t>Local PIN deletion</w:t>
      </w:r>
      <w:r w:rsidRPr="00C7079E">
        <w:rPr>
          <w:lang w:eastAsia="zh-CN"/>
        </w:rPr>
        <w:t xml:space="preserve"> </w:t>
      </w:r>
      <w:r>
        <w:rPr>
          <w:lang w:eastAsia="zh-CN"/>
        </w:rPr>
        <w:t>procedure</w:t>
      </w:r>
      <w:r w:rsidRPr="005E1E6D">
        <w:rPr>
          <w:lang w:eastAsia="zh-CN"/>
        </w:rPr>
        <w:t xml:space="preserve"> </w:t>
      </w:r>
      <w:r>
        <w:rPr>
          <w:lang w:eastAsia="zh-CN"/>
        </w:rPr>
        <w:t>as specified in clause</w:t>
      </w:r>
      <w:r>
        <w:t> </w:t>
      </w:r>
      <w:r>
        <w:rPr>
          <w:lang w:eastAsia="zh-CN"/>
        </w:rPr>
        <w:t>5.4.3.3.</w:t>
      </w:r>
    </w:p>
    <w:p w14:paraId="57703F04" w14:textId="77777777" w:rsidR="00BE3BC8" w:rsidRDefault="00BE3BC8" w:rsidP="00BE3BC8">
      <w:pPr>
        <w:pStyle w:val="Heading4"/>
      </w:pPr>
      <w:bookmarkStart w:id="193" w:name="_CR5_4_3_2"/>
      <w:bookmarkStart w:id="194" w:name="_Toc172038079"/>
      <w:bookmarkEnd w:id="193"/>
      <w:r w:rsidRPr="00AF136D">
        <w:rPr>
          <w:rFonts w:hint="eastAsia"/>
        </w:rPr>
        <w:t>5</w:t>
      </w:r>
      <w:r w:rsidRPr="00AF136D">
        <w:t>.4.3.2</w:t>
      </w:r>
      <w:r w:rsidRPr="00AF136D">
        <w:tab/>
      </w:r>
      <w:r>
        <w:rPr>
          <w:lang w:eastAsia="zh-CN"/>
        </w:rPr>
        <w:t>E</w:t>
      </w:r>
      <w:r>
        <w:rPr>
          <w:rFonts w:hint="eastAsia"/>
          <w:lang w:eastAsia="zh-CN"/>
        </w:rPr>
        <w:t>xplicit</w:t>
      </w:r>
      <w:r>
        <w:rPr>
          <w:lang w:eastAsia="zh-CN"/>
        </w:rPr>
        <w:t xml:space="preserve"> </w:t>
      </w:r>
      <w:r w:rsidRPr="00AF136D">
        <w:t>PIN deletion procedure</w:t>
      </w:r>
      <w:bookmarkEnd w:id="194"/>
    </w:p>
    <w:p w14:paraId="082E6AD4" w14:textId="77777777" w:rsidR="00BE3BC8" w:rsidRDefault="00BE3BC8" w:rsidP="00BE3BC8">
      <w:pPr>
        <w:pStyle w:val="Heading5"/>
      </w:pPr>
      <w:bookmarkStart w:id="195" w:name="_CR5_4_3_2_1"/>
      <w:bookmarkStart w:id="196" w:name="_Toc172038080"/>
      <w:bookmarkEnd w:id="195"/>
      <w:r w:rsidRPr="00AF136D">
        <w:rPr>
          <w:rFonts w:hint="eastAsia"/>
        </w:rPr>
        <w:t>5</w:t>
      </w:r>
      <w:r w:rsidRPr="00AF136D">
        <w:t>.4.3.2.1</w:t>
      </w:r>
      <w:r w:rsidRPr="00AF136D">
        <w:tab/>
      </w:r>
      <w:r>
        <w:t xml:space="preserve">PAE-S </w:t>
      </w:r>
      <w:r w:rsidRPr="00AF136D">
        <w:t>requested PIN deletion procedure</w:t>
      </w:r>
      <w:bookmarkEnd w:id="196"/>
    </w:p>
    <w:p w14:paraId="77C4E97B" w14:textId="77777777" w:rsidR="004F264C" w:rsidRPr="004F264C" w:rsidRDefault="004F264C" w:rsidP="004F264C">
      <w:pPr>
        <w:pStyle w:val="Heading6"/>
      </w:pPr>
      <w:bookmarkStart w:id="197" w:name="_CR5_4_3_2_1_1"/>
      <w:bookmarkStart w:id="198" w:name="_Toc172038081"/>
      <w:bookmarkEnd w:id="197"/>
      <w:r w:rsidRPr="00AF136D">
        <w:rPr>
          <w:rFonts w:hint="eastAsia"/>
        </w:rPr>
        <w:t>5</w:t>
      </w:r>
      <w:r w:rsidRPr="00AF136D">
        <w:t>.4.3.2.1</w:t>
      </w:r>
      <w:r>
        <w:t>.1</w:t>
      </w:r>
      <w:r w:rsidRPr="00AF136D">
        <w:tab/>
      </w:r>
      <w:r>
        <w:t xml:space="preserve">PAE-S </w:t>
      </w:r>
      <w:r w:rsidRPr="00AF136D">
        <w:t>procedure</w:t>
      </w:r>
      <w:bookmarkEnd w:id="198"/>
    </w:p>
    <w:p w14:paraId="583E02CD" w14:textId="77777777" w:rsidR="00BE3BC8" w:rsidRDefault="00BE3BC8" w:rsidP="00BE3BC8">
      <w:r>
        <w:t>The PAE-S may initiate a PAE-S requested</w:t>
      </w:r>
      <w:r w:rsidRPr="00AF136D">
        <w:t xml:space="preserve"> PIN deletion procedure</w:t>
      </w:r>
      <w:r>
        <w:t xml:space="preserve"> when:</w:t>
      </w:r>
    </w:p>
    <w:p w14:paraId="5DFE5AB2" w14:textId="77777777" w:rsidR="00BE3BC8" w:rsidRDefault="00BE3BC8" w:rsidP="00BE3BC8">
      <w:pPr>
        <w:pStyle w:val="B1"/>
      </w:pPr>
      <w:r>
        <w:t>a)</w:t>
      </w:r>
      <w:r>
        <w:tab/>
        <w:t>the</w:t>
      </w:r>
      <w:r w:rsidRPr="008E6D96">
        <w:t xml:space="preserve"> PIN continues to exist </w:t>
      </w:r>
      <w:r>
        <w:t>after</w:t>
      </w:r>
      <w:r w:rsidRPr="008E6D96">
        <w:t xml:space="preserve"> </w:t>
      </w:r>
      <w:r>
        <w:t xml:space="preserve">its valid duration timer </w:t>
      </w:r>
      <w:r w:rsidRPr="008E6D96">
        <w:t xml:space="preserve">associated with </w:t>
      </w:r>
      <w:r>
        <w:t>the PIN; or</w:t>
      </w:r>
    </w:p>
    <w:p w14:paraId="01EA51E8" w14:textId="77777777" w:rsidR="00BE3BC8" w:rsidRPr="004928B0" w:rsidRDefault="00BE3BC8" w:rsidP="00BE3BC8">
      <w:pPr>
        <w:pStyle w:val="B1"/>
      </w:pPr>
      <w:r>
        <w:t>b)</w:t>
      </w:r>
      <w:r>
        <w:tab/>
      </w:r>
      <w:r w:rsidRPr="008E6D96">
        <w:t xml:space="preserve">the </w:t>
      </w:r>
      <w:r>
        <w:t>PAE-S</w:t>
      </w:r>
      <w:r w:rsidRPr="008E6D96">
        <w:t xml:space="preserve"> decides to not provide any PIN service </w:t>
      </w:r>
      <w:r>
        <w:t>for</w:t>
      </w:r>
      <w:r w:rsidRPr="008E6D96">
        <w:t xml:space="preserve"> this PIN</w:t>
      </w:r>
      <w:r>
        <w:t>.</w:t>
      </w:r>
    </w:p>
    <w:p w14:paraId="1554F2B2" w14:textId="77777777" w:rsidR="004F264C" w:rsidRDefault="004F264C" w:rsidP="004F264C">
      <w:r>
        <w:t xml:space="preserve">When the PAE-S </w:t>
      </w:r>
      <w:r>
        <w:rPr>
          <w:rFonts w:hint="eastAsia"/>
          <w:lang w:eastAsia="zh-CN"/>
        </w:rPr>
        <w:t>need</w:t>
      </w:r>
      <w:r>
        <w:t xml:space="preserve">s </w:t>
      </w:r>
      <w:r>
        <w:rPr>
          <w:lang w:eastAsia="zh-CN"/>
        </w:rPr>
        <w:t>to delete a PIN</w:t>
      </w:r>
      <w:r>
        <w:t xml:space="preserve">, then the PAE-S shall generate an HTTP POST request </w:t>
      </w:r>
      <w:r w:rsidRPr="0006242D">
        <w:t>according to p</w:t>
      </w:r>
      <w:r>
        <w:t xml:space="preserve">rocedures as specified in </w:t>
      </w:r>
      <w:r w:rsidRPr="000A20F1">
        <w:t>IETF</w:t>
      </w:r>
      <w:r>
        <w:t> </w:t>
      </w:r>
      <w:r w:rsidRPr="000A20F1">
        <w:t>RFC</w:t>
      </w:r>
      <w:r>
        <w:t> </w:t>
      </w:r>
      <w:r w:rsidR="00F84143">
        <w:t>9110</w:t>
      </w:r>
      <w:r>
        <w:t> </w:t>
      </w:r>
      <w:r w:rsidRPr="0006242D">
        <w:t>[</w:t>
      </w:r>
      <w:r>
        <w:t xml:space="preserve">4]. </w:t>
      </w:r>
      <w:r w:rsidRPr="00684E14">
        <w:t xml:space="preserve">In the </w:t>
      </w:r>
      <w:r>
        <w:t>HTTP POST request</w:t>
      </w:r>
      <w:r w:rsidRPr="00684E14">
        <w:t xml:space="preserve">, the </w:t>
      </w:r>
      <w:r>
        <w:t>PAE-S</w:t>
      </w:r>
      <w:r w:rsidRPr="00684E14">
        <w:t>:</w:t>
      </w:r>
    </w:p>
    <w:p w14:paraId="76EF6018" w14:textId="77777777" w:rsidR="004F264C" w:rsidRDefault="004F264C" w:rsidP="004F264C">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the PMAE-C;</w:t>
      </w:r>
    </w:p>
    <w:p w14:paraId="584669DC" w14:textId="77777777" w:rsidR="004F264C" w:rsidRPr="0073469F" w:rsidRDefault="004F264C" w:rsidP="004F264C">
      <w:pPr>
        <w:pStyle w:val="B1"/>
      </w:pPr>
      <w:r>
        <w:t>b)</w:t>
      </w:r>
      <w:r>
        <w:tab/>
      </w:r>
      <w:r w:rsidRPr="0073469F">
        <w:t xml:space="preserve">shall include a </w:t>
      </w:r>
      <w:r>
        <w:t xml:space="preserve">Content-Type </w:t>
      </w:r>
      <w:r w:rsidRPr="0073469F">
        <w:t>header field se</w:t>
      </w:r>
      <w:r>
        <w:t>t to "application/vnd.3gpp.pinapp</w:t>
      </w:r>
      <w:r w:rsidRPr="0073469F">
        <w:t>-info+xml";</w:t>
      </w:r>
      <w:r>
        <w:t xml:space="preserve"> and</w:t>
      </w:r>
    </w:p>
    <w:p w14:paraId="2058018E" w14:textId="77777777" w:rsidR="004F264C" w:rsidRDefault="004F264C" w:rsidP="004F264C">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pin-deletion-notification-request</w:t>
      </w:r>
      <w:r w:rsidRPr="0073469F">
        <w:t>&gt;</w:t>
      </w:r>
      <w:r w:rsidRPr="001D4A5C">
        <w:t xml:space="preserve"> element in the &lt;</w:t>
      </w:r>
      <w:r>
        <w:t>pinapp</w:t>
      </w:r>
      <w:r w:rsidRPr="001D4A5C">
        <w:t>-info&gt; root element</w:t>
      </w:r>
      <w:r w:rsidRPr="00592F5E">
        <w:t xml:space="preserve"> and within the </w:t>
      </w:r>
      <w:r w:rsidR="0023517C">
        <w:t>&lt;pin-deletion-notification-request&gt;</w:t>
      </w:r>
      <w:r w:rsidRPr="00592F5E">
        <w:t xml:space="preserve"> element</w:t>
      </w:r>
      <w:r>
        <w:t>:</w:t>
      </w:r>
    </w:p>
    <w:p w14:paraId="6B4055E3" w14:textId="77777777" w:rsidR="004F264C" w:rsidRDefault="004F264C" w:rsidP="004F264C">
      <w:pPr>
        <w:pStyle w:val="B2"/>
      </w:pPr>
      <w:r>
        <w:t>1</w:t>
      </w:r>
      <w:r w:rsidRPr="00CB0B28">
        <w:t>)</w:t>
      </w:r>
      <w:r w:rsidRPr="00CB0B28">
        <w:tab/>
        <w:t>shall include a &lt;</w:t>
      </w:r>
      <w:r>
        <w:t>pin-id</w:t>
      </w:r>
      <w:r w:rsidRPr="00CB0B28">
        <w:t xml:space="preserve">&gt; element </w:t>
      </w:r>
      <w:r w:rsidRPr="007F57D7">
        <w:t xml:space="preserve">set to the </w:t>
      </w:r>
      <w:r w:rsidRPr="003452ED">
        <w:t xml:space="preserve">identifier of the PIN to </w:t>
      </w:r>
      <w:r>
        <w:t xml:space="preserve">be </w:t>
      </w:r>
      <w:r w:rsidRPr="003452ED">
        <w:t>delete</w:t>
      </w:r>
      <w:r>
        <w:t>d.</w:t>
      </w:r>
    </w:p>
    <w:p w14:paraId="1E2BD33D" w14:textId="77777777" w:rsidR="004F264C" w:rsidRDefault="004F264C" w:rsidP="004F264C">
      <w:pPr>
        <w:rPr>
          <w:lang w:eastAsia="zh-CN"/>
        </w:rPr>
      </w:pPr>
      <w:r>
        <w:t xml:space="preserve">The PAE-S shall send the generated HTTP POST request towards the PMAE-C according to </w:t>
      </w:r>
      <w:r w:rsidRPr="000A20F1">
        <w:t>IETF</w:t>
      </w:r>
      <w:r>
        <w:t> </w:t>
      </w:r>
      <w:r w:rsidRPr="000A20F1">
        <w:t>RFC</w:t>
      </w:r>
      <w:r>
        <w:t> </w:t>
      </w:r>
      <w:r w:rsidR="00F84143">
        <w:t>9110</w:t>
      </w:r>
      <w:r>
        <w:t> </w:t>
      </w:r>
      <w:r w:rsidRPr="0006242D">
        <w:t>[</w:t>
      </w:r>
      <w:r>
        <w:t>4]</w:t>
      </w:r>
      <w:r>
        <w:rPr>
          <w:rFonts w:hint="eastAsia"/>
          <w:lang w:eastAsia="zh-CN"/>
        </w:rPr>
        <w:t>.</w:t>
      </w:r>
    </w:p>
    <w:p w14:paraId="125382AF" w14:textId="77777777" w:rsidR="004F264C" w:rsidRPr="00ED2B9B" w:rsidRDefault="0023517C" w:rsidP="004F264C">
      <w:pPr>
        <w:rPr>
          <w:lang w:eastAsia="zh-CN"/>
        </w:rPr>
      </w:pPr>
      <w:r>
        <w:rPr>
          <w:lang w:eastAsia="x-none"/>
        </w:rPr>
        <w:t>Upon reception of an HTTP 204 (No content) response</w:t>
      </w:r>
      <w:r>
        <w:t xml:space="preserve"> message from the PMAE-C, </w:t>
      </w:r>
      <w:r w:rsidR="004F264C">
        <w:t>the PAE-S shall</w:t>
      </w:r>
      <w:r w:rsidR="004F264C" w:rsidRPr="000C75A6">
        <w:t xml:space="preserve"> consider the </w:t>
      </w:r>
      <w:r w:rsidR="004F264C">
        <w:t>PIN</w:t>
      </w:r>
      <w:r w:rsidR="004F264C" w:rsidRPr="000C75A6">
        <w:t xml:space="preserve"> has been </w:t>
      </w:r>
      <w:r w:rsidR="004F264C">
        <w:t>considered as deleted in the PMAE-C. The PAE-S shall</w:t>
      </w:r>
      <w:r w:rsidR="004F264C" w:rsidRPr="00DB4901">
        <w:rPr>
          <w:lang w:eastAsia="zh-CN"/>
        </w:rPr>
        <w:t xml:space="preserve"> stop all the procedures related to the PIN and release all the network resources allocated for this PIN</w:t>
      </w:r>
      <w:r w:rsidR="004F264C">
        <w:rPr>
          <w:lang w:eastAsia="zh-CN"/>
        </w:rPr>
        <w:t>.</w:t>
      </w:r>
    </w:p>
    <w:p w14:paraId="28C93DE8" w14:textId="77777777" w:rsidR="004F264C" w:rsidRPr="0008474B" w:rsidRDefault="004F264C" w:rsidP="004F264C">
      <w:pPr>
        <w:pStyle w:val="Heading6"/>
      </w:pPr>
      <w:bookmarkStart w:id="199" w:name="_CR5_4_3_2_1_2"/>
      <w:bookmarkStart w:id="200" w:name="_Toc172038082"/>
      <w:bookmarkEnd w:id="199"/>
      <w:r w:rsidRPr="00AF136D">
        <w:rPr>
          <w:rFonts w:hint="eastAsia"/>
        </w:rPr>
        <w:t>5</w:t>
      </w:r>
      <w:r w:rsidRPr="00AF136D">
        <w:t>.4.3.2.1</w:t>
      </w:r>
      <w:r>
        <w:t>.2</w:t>
      </w:r>
      <w:r w:rsidRPr="00AF136D">
        <w:tab/>
      </w:r>
      <w:r>
        <w:t xml:space="preserve">PMAE-C </w:t>
      </w:r>
      <w:r w:rsidRPr="00AF136D">
        <w:t>procedure</w:t>
      </w:r>
      <w:bookmarkEnd w:id="200"/>
    </w:p>
    <w:p w14:paraId="4B58A7F3" w14:textId="77777777" w:rsidR="004F264C" w:rsidRDefault="004F264C" w:rsidP="004F264C">
      <w:r>
        <w:rPr>
          <w:lang w:eastAsia="x-none"/>
        </w:rPr>
        <w:t>Upon reception of an HTTP POST request</w:t>
      </w:r>
      <w:r w:rsidRPr="005025FB">
        <w:t xml:space="preserve"> </w:t>
      </w:r>
      <w:r>
        <w:t>message containing:</w:t>
      </w:r>
    </w:p>
    <w:p w14:paraId="232FF7BC" w14:textId="77777777" w:rsidR="004F264C" w:rsidRDefault="004F264C" w:rsidP="004F264C">
      <w:pPr>
        <w:pStyle w:val="B1"/>
      </w:pPr>
      <w:r>
        <w:t>a)</w:t>
      </w:r>
      <w:r>
        <w:tab/>
        <w:t>a Content-Type header field set to "application/vnd.3gpp.pinapp-info+xml"; and</w:t>
      </w:r>
    </w:p>
    <w:p w14:paraId="023FB4B4" w14:textId="77777777" w:rsidR="004F264C" w:rsidRDefault="004F264C" w:rsidP="004F264C">
      <w:pPr>
        <w:pStyle w:val="B1"/>
      </w:pPr>
      <w:r>
        <w:t>b)</w:t>
      </w:r>
      <w:r>
        <w:tab/>
        <w:t xml:space="preserve">an application/vnd.3gpp.pinapp-info+xml MIME body with a </w:t>
      </w:r>
      <w:r w:rsidRPr="0073469F">
        <w:t>&lt;</w:t>
      </w:r>
      <w:r>
        <w:t>pin-deletion-notification-request</w:t>
      </w:r>
      <w:r w:rsidRPr="0073469F">
        <w:t>&gt;</w:t>
      </w:r>
      <w:r>
        <w:t xml:space="preserve"> </w:t>
      </w:r>
      <w:r w:rsidRPr="00FB41A4">
        <w:t>element in the &lt;</w:t>
      </w:r>
      <w:r>
        <w:t>pinapp</w:t>
      </w:r>
      <w:r w:rsidRPr="00FB41A4">
        <w:t xml:space="preserve">-info&gt; </w:t>
      </w:r>
      <w:r>
        <w:t>root element,</w:t>
      </w:r>
    </w:p>
    <w:p w14:paraId="610402DA" w14:textId="77777777" w:rsidR="004F264C" w:rsidRDefault="004F264C" w:rsidP="004F264C">
      <w:r>
        <w:lastRenderedPageBreak/>
        <w:t>the PMAE-C shall:</w:t>
      </w:r>
    </w:p>
    <w:p w14:paraId="71EE5E81" w14:textId="77777777" w:rsidR="004F264C" w:rsidRDefault="004F264C" w:rsidP="00DA1851">
      <w:pPr>
        <w:pStyle w:val="B1"/>
      </w:pPr>
      <w:r>
        <w:rPr>
          <w:rFonts w:hint="eastAsia"/>
          <w:lang w:eastAsia="zh-CN"/>
        </w:rPr>
        <w:t>a</w:t>
      </w:r>
      <w:r>
        <w:rPr>
          <w:lang w:eastAsia="zh-CN"/>
        </w:rPr>
        <w:t>)</w:t>
      </w:r>
      <w:r>
        <w:rPr>
          <w:lang w:eastAsia="zh-CN"/>
        </w:rPr>
        <w:tab/>
      </w:r>
      <w:r w:rsidRPr="00554F63">
        <w:t xml:space="preserve">generate an HTTP </w:t>
      </w:r>
      <w:r w:rsidR="009069D2" w:rsidRPr="00554F63">
        <w:t>20</w:t>
      </w:r>
      <w:r w:rsidR="009069D2">
        <w:t>4</w:t>
      </w:r>
      <w:r w:rsidR="009069D2" w:rsidRPr="00554F63">
        <w:t xml:space="preserve"> </w:t>
      </w:r>
      <w:r w:rsidRPr="00554F63">
        <w:t>(</w:t>
      </w:r>
      <w:r w:rsidR="009069D2">
        <w:t>No content</w:t>
      </w:r>
      <w:r w:rsidRPr="00554F63">
        <w:t xml:space="preserve">) response according to </w:t>
      </w:r>
      <w:r w:rsidRPr="002847DD">
        <w:t>IETF</w:t>
      </w:r>
      <w:r>
        <w:t> </w:t>
      </w:r>
      <w:r w:rsidRPr="002847DD">
        <w:t>RFC</w:t>
      </w:r>
      <w:r>
        <w:t> </w:t>
      </w:r>
      <w:r w:rsidR="00F84143">
        <w:t>9110</w:t>
      </w:r>
      <w:r>
        <w:t> </w:t>
      </w:r>
      <w:r w:rsidRPr="00554F63">
        <w:t>[</w:t>
      </w:r>
      <w:r>
        <w:t>4</w:t>
      </w:r>
      <w:r w:rsidRPr="00554F63">
        <w:t>]</w:t>
      </w:r>
      <w:r w:rsidR="00F84143">
        <w:t>9110</w:t>
      </w:r>
      <w:r>
        <w:t>; and</w:t>
      </w:r>
    </w:p>
    <w:p w14:paraId="60AC6EA0" w14:textId="77777777" w:rsidR="004F264C" w:rsidRPr="005D780B" w:rsidRDefault="004F264C" w:rsidP="004F264C">
      <w:pPr>
        <w:pStyle w:val="B1"/>
      </w:pPr>
      <w:r>
        <w:rPr>
          <w:lang w:eastAsia="zh-CN"/>
        </w:rPr>
        <w:t>b)</w:t>
      </w:r>
      <w:r>
        <w:rPr>
          <w:lang w:eastAsia="zh-CN"/>
        </w:rPr>
        <w:tab/>
        <w:t xml:space="preserve">shall </w:t>
      </w:r>
      <w:r>
        <w:t xml:space="preserve">generate a series of HTTP POST request messages </w:t>
      </w:r>
      <w:r w:rsidRPr="0006242D">
        <w:t>according to p</w:t>
      </w:r>
      <w:r>
        <w:t xml:space="preserve">rocedures as specified in </w:t>
      </w:r>
      <w:r w:rsidRPr="000A20F1">
        <w:t>IETF</w:t>
      </w:r>
      <w:r>
        <w:t> </w:t>
      </w:r>
      <w:r w:rsidRPr="000A20F1">
        <w:t>RFC</w:t>
      </w:r>
      <w:r>
        <w:t> </w:t>
      </w:r>
      <w:r w:rsidR="00F84143">
        <w:t>9110</w:t>
      </w:r>
      <w:r>
        <w:t> </w:t>
      </w:r>
      <w:r w:rsidRPr="0006242D">
        <w:t>[</w:t>
      </w:r>
      <w:r>
        <w:t>4] towards the PIN peer(s) in the PIN</w:t>
      </w:r>
      <w:r>
        <w:rPr>
          <w:lang w:eastAsia="zh-CN"/>
        </w:rPr>
        <w:t xml:space="preserve"> and </w:t>
      </w:r>
      <w:r w:rsidRPr="00D24E70">
        <w:t xml:space="preserve">send the </w:t>
      </w:r>
      <w:r>
        <w:t xml:space="preserve">generated </w:t>
      </w:r>
      <w:r w:rsidRPr="005D780B">
        <w:t>HTTP POST request</w:t>
      </w:r>
      <w:r w:rsidRPr="00D24E70">
        <w:t xml:space="preserve"> towards</w:t>
      </w:r>
      <w:r>
        <w:t xml:space="preserve"> </w:t>
      </w:r>
      <w:r w:rsidRPr="00D24E70">
        <w:t xml:space="preserve">the </w:t>
      </w:r>
      <w:r>
        <w:t>PIN peer(s)</w:t>
      </w:r>
      <w:r w:rsidRPr="005C10EB">
        <w:t xml:space="preserve"> </w:t>
      </w:r>
      <w:r>
        <w:rPr>
          <w:lang w:eastAsia="zh-CN"/>
        </w:rPr>
        <w:t xml:space="preserve">accordingly </w:t>
      </w:r>
      <w:r>
        <w:t xml:space="preserve">as specified in </w:t>
      </w:r>
      <w:r w:rsidRPr="000A20F1">
        <w:t>IETF</w:t>
      </w:r>
      <w:r>
        <w:t> </w:t>
      </w:r>
      <w:r w:rsidRPr="000A20F1">
        <w:t>RFC</w:t>
      </w:r>
      <w:r>
        <w:t> </w:t>
      </w:r>
      <w:r w:rsidR="00F84143">
        <w:t>9110</w:t>
      </w:r>
      <w:r>
        <w:t> </w:t>
      </w:r>
      <w:r w:rsidRPr="0006242D">
        <w:t>[</w:t>
      </w:r>
      <w:r>
        <w:t xml:space="preserve">4]. </w:t>
      </w:r>
      <w:r w:rsidRPr="005D780B">
        <w:t xml:space="preserve">In </w:t>
      </w:r>
      <w:r>
        <w:t>each</w:t>
      </w:r>
      <w:r w:rsidRPr="005D780B">
        <w:t xml:space="preserve"> HTTP POST request</w:t>
      </w:r>
      <w:r>
        <w:t xml:space="preserve">, the </w:t>
      </w:r>
      <w:r w:rsidRPr="005D780B">
        <w:t>PMAE-C:</w:t>
      </w:r>
    </w:p>
    <w:p w14:paraId="521CE264" w14:textId="77777777" w:rsidR="004F264C" w:rsidRDefault="004F264C" w:rsidP="004F264C">
      <w:pPr>
        <w:pStyle w:val="B2"/>
        <w:rPr>
          <w:lang w:eastAsia="zh-CN"/>
        </w:rPr>
      </w:pPr>
      <w:r>
        <w:rPr>
          <w:lang w:eastAsia="zh-CN"/>
        </w:rPr>
        <w:t>1)</w:t>
      </w:r>
      <w:r>
        <w:rPr>
          <w:lang w:eastAsia="zh-CN"/>
        </w:rPr>
        <w:tab/>
      </w:r>
      <w:r w:rsidRPr="00CC0778">
        <w:rPr>
          <w:lang w:eastAsia="zh-CN"/>
        </w:rPr>
        <w:t xml:space="preserve">shall set the Request-URI to the URI </w:t>
      </w:r>
      <w:r>
        <w:rPr>
          <w:lang w:eastAsia="zh-CN"/>
        </w:rPr>
        <w:t>corresponding to the specific PIN peer.</w:t>
      </w:r>
    </w:p>
    <w:p w14:paraId="3925F03E" w14:textId="77777777" w:rsidR="004F264C" w:rsidRPr="0073469F" w:rsidRDefault="004F264C" w:rsidP="004F264C">
      <w:pPr>
        <w:pStyle w:val="B2"/>
      </w:pPr>
      <w:r>
        <w:t>2)</w:t>
      </w:r>
      <w:r>
        <w:tab/>
      </w:r>
      <w:r w:rsidRPr="0073469F">
        <w:t xml:space="preserve">shall include a </w:t>
      </w:r>
      <w:r>
        <w:t>Content-Type</w:t>
      </w:r>
      <w:r w:rsidRPr="0073469F">
        <w:t xml:space="preserve"> header field se</w:t>
      </w:r>
      <w:r>
        <w:t>t to "application/vnd.3gpp.pinapp</w:t>
      </w:r>
      <w:r w:rsidRPr="0073469F">
        <w:t>-info+xml";</w:t>
      </w:r>
      <w:r>
        <w:t xml:space="preserve"> and</w:t>
      </w:r>
    </w:p>
    <w:p w14:paraId="7F7E5329" w14:textId="77777777" w:rsidR="004F264C" w:rsidRDefault="004F264C" w:rsidP="004F264C">
      <w:pPr>
        <w:pStyle w:val="B2"/>
      </w:pPr>
      <w:r>
        <w:t>3</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pin-deletion-notification-request</w:t>
      </w:r>
      <w:r w:rsidRPr="0073469F">
        <w:t>&gt;</w:t>
      </w:r>
      <w:r w:rsidRPr="001D4A5C">
        <w:t xml:space="preserve"> element in the &lt;</w:t>
      </w:r>
      <w:r>
        <w:t>pinapp</w:t>
      </w:r>
      <w:r w:rsidRPr="001D4A5C">
        <w:t>-info&gt; root element</w:t>
      </w:r>
      <w:r w:rsidRPr="00592F5E">
        <w:t xml:space="preserve"> and within the </w:t>
      </w:r>
      <w:r w:rsidRPr="0073469F">
        <w:t>&lt;</w:t>
      </w:r>
      <w:r>
        <w:t>pin-deletion-notification-request</w:t>
      </w:r>
      <w:r w:rsidRPr="0073469F">
        <w:t>&gt;</w:t>
      </w:r>
      <w:r w:rsidRPr="00592F5E">
        <w:t xml:space="preserve"> element</w:t>
      </w:r>
      <w:r>
        <w:t>:</w:t>
      </w:r>
    </w:p>
    <w:p w14:paraId="2C494787" w14:textId="77777777" w:rsidR="004F264C" w:rsidRDefault="004F264C" w:rsidP="004F264C">
      <w:pPr>
        <w:pStyle w:val="B3"/>
      </w:pPr>
      <w:r>
        <w:t>i</w:t>
      </w:r>
      <w:r w:rsidRPr="00CB0B28">
        <w:t>)</w:t>
      </w:r>
      <w:r w:rsidRPr="00CB0B28">
        <w:tab/>
        <w:t>shall include a &lt;</w:t>
      </w:r>
      <w:r>
        <w:t>pin-id</w:t>
      </w:r>
      <w:r w:rsidRPr="00CB0B28">
        <w:t xml:space="preserve">&gt; element </w:t>
      </w:r>
      <w:r w:rsidRPr="007F57D7">
        <w:t xml:space="preserve">set to the </w:t>
      </w:r>
      <w:r w:rsidRPr="003452ED">
        <w:t xml:space="preserve">identifier of the PIN to </w:t>
      </w:r>
      <w:r>
        <w:t xml:space="preserve">be </w:t>
      </w:r>
      <w:r w:rsidRPr="003452ED">
        <w:t>delete</w:t>
      </w:r>
      <w:r>
        <w:t>d.</w:t>
      </w:r>
    </w:p>
    <w:p w14:paraId="1249D4CC" w14:textId="77777777" w:rsidR="004F264C" w:rsidRDefault="004F264C" w:rsidP="004F264C">
      <w:r>
        <w:rPr>
          <w:lang w:eastAsia="x-none"/>
        </w:rPr>
        <w:t xml:space="preserve">Upon reception of </w:t>
      </w:r>
      <w:r>
        <w:t>either of the following:</w:t>
      </w:r>
    </w:p>
    <w:p w14:paraId="357545EA" w14:textId="77777777" w:rsidR="004F264C" w:rsidRDefault="004F264C" w:rsidP="00DA1851">
      <w:pPr>
        <w:pStyle w:val="B1"/>
      </w:pPr>
      <w:r>
        <w:t>a)</w:t>
      </w:r>
      <w:r>
        <w:tab/>
      </w:r>
      <w:r w:rsidRPr="00554F63">
        <w:t xml:space="preserve">an HTTP </w:t>
      </w:r>
      <w:r w:rsidR="007C2902" w:rsidRPr="00554F63">
        <w:t>20</w:t>
      </w:r>
      <w:r w:rsidR="007C2902">
        <w:t>4</w:t>
      </w:r>
      <w:r w:rsidR="007C2902" w:rsidRPr="00554F63">
        <w:t xml:space="preserve"> </w:t>
      </w:r>
      <w:r w:rsidRPr="00554F63">
        <w:t>(</w:t>
      </w:r>
      <w:r w:rsidR="007C2902">
        <w:t>No content</w:t>
      </w:r>
      <w:r w:rsidRPr="00554F63">
        <w:t>) response</w:t>
      </w:r>
      <w:r w:rsidRPr="005025FB">
        <w:t xml:space="preserve"> </w:t>
      </w:r>
      <w:r>
        <w:t>message; or</w:t>
      </w:r>
    </w:p>
    <w:p w14:paraId="6F07F780" w14:textId="77777777" w:rsidR="004F264C" w:rsidRPr="0044236F" w:rsidRDefault="004F264C" w:rsidP="004F264C">
      <w:pPr>
        <w:pStyle w:val="B1"/>
      </w:pPr>
      <w:r>
        <w:rPr>
          <w:rFonts w:hint="eastAsia"/>
          <w:lang w:eastAsia="zh-CN"/>
        </w:rPr>
        <w:t>b</w:t>
      </w:r>
      <w:r>
        <w:rPr>
          <w:lang w:eastAsia="zh-CN"/>
        </w:rPr>
        <w:t>)</w:t>
      </w:r>
      <w:r>
        <w:rPr>
          <w:lang w:eastAsia="zh-CN"/>
        </w:rPr>
        <w:tab/>
      </w:r>
      <w:r w:rsidRPr="00554F63">
        <w:t xml:space="preserve">an HTTP </w:t>
      </w:r>
      <w:r>
        <w:t>403 (Forbidden)</w:t>
      </w:r>
      <w:r w:rsidRPr="00554F63">
        <w:t xml:space="preserve"> response</w:t>
      </w:r>
      <w:r w:rsidRPr="005025FB">
        <w:t xml:space="preserve"> </w:t>
      </w:r>
      <w:r>
        <w:t>message containing:</w:t>
      </w:r>
    </w:p>
    <w:p w14:paraId="1FAECD02" w14:textId="77777777" w:rsidR="004F264C" w:rsidRPr="0044236F" w:rsidRDefault="004F264C" w:rsidP="004F264C">
      <w:pPr>
        <w:pStyle w:val="B2"/>
      </w:pPr>
      <w:r>
        <w:t>1)</w:t>
      </w:r>
      <w:r>
        <w:tab/>
        <w:t>a Content-Type header field set to "application/vnd.3gpp.pinapp-info+xml"; and</w:t>
      </w:r>
    </w:p>
    <w:p w14:paraId="0FFB8199" w14:textId="77777777" w:rsidR="004F264C" w:rsidRPr="0032268B" w:rsidRDefault="004F264C" w:rsidP="004F264C">
      <w:pPr>
        <w:pStyle w:val="B2"/>
      </w:pPr>
      <w:r>
        <w:t>2)</w:t>
      </w:r>
      <w:r>
        <w:tab/>
        <w:t xml:space="preserve">an application/vnd.3gpp.pinapp-info+xml MIME body with a </w:t>
      </w:r>
      <w:r w:rsidRPr="0073469F">
        <w:t>&lt;</w:t>
      </w:r>
      <w:r>
        <w:t>pin-deletion-notification-reject</w:t>
      </w:r>
      <w:r w:rsidRPr="0073469F">
        <w:t>&gt;</w:t>
      </w:r>
      <w:r>
        <w:t xml:space="preserve"> </w:t>
      </w:r>
      <w:r w:rsidRPr="00FB41A4">
        <w:t>element in the &lt;</w:t>
      </w:r>
      <w:r>
        <w:t>pinapp</w:t>
      </w:r>
      <w:r w:rsidRPr="00FB41A4">
        <w:t xml:space="preserve">-info&gt; </w:t>
      </w:r>
      <w:r>
        <w:t>root element;</w:t>
      </w:r>
    </w:p>
    <w:p w14:paraId="3EA78314" w14:textId="77777777" w:rsidR="004F264C" w:rsidRDefault="004F264C" w:rsidP="004F264C">
      <w:r>
        <w:t>the PMAE-C shall consider that the PIN has been treated as deleted in the corresponding PIN peer(s).</w:t>
      </w:r>
    </w:p>
    <w:p w14:paraId="3B5C6E75" w14:textId="77777777" w:rsidR="004F264C" w:rsidRDefault="004F264C" w:rsidP="004F264C">
      <w:pPr>
        <w:pStyle w:val="NO"/>
      </w:pPr>
      <w:r w:rsidRPr="00040B5C">
        <w:t>NOTE:</w:t>
      </w:r>
      <w:r w:rsidRPr="00040B5C">
        <w:tab/>
      </w:r>
      <w:r>
        <w:t xml:space="preserve">Whether PMAE-C needs to take other actions for PIN peer(s) that send </w:t>
      </w:r>
      <w:r w:rsidRPr="0073469F">
        <w:t>&lt;</w:t>
      </w:r>
      <w:r>
        <w:t>pin-deletion-notification-reject</w:t>
      </w:r>
      <w:r w:rsidRPr="0073469F">
        <w:t>&gt;</w:t>
      </w:r>
      <w:r>
        <w:t xml:space="preserve"> </w:t>
      </w:r>
      <w:r w:rsidRPr="00FB41A4">
        <w:t>element</w:t>
      </w:r>
      <w:r w:rsidRPr="00040B5C">
        <w:t xml:space="preserve"> is left to UE implementation. </w:t>
      </w:r>
    </w:p>
    <w:p w14:paraId="64065053" w14:textId="77777777" w:rsidR="004F264C" w:rsidRPr="005F267E" w:rsidRDefault="004F264C" w:rsidP="004F264C">
      <w:pPr>
        <w:rPr>
          <w:lang w:eastAsia="zh-CN"/>
        </w:rPr>
      </w:pPr>
      <w:r>
        <w:t>When receiving all the response(s) from the PIN peer(s), the PIN is considered as deleted in the PMAE-C from this time onward. The PMAE-C shall delete all the information related to this PIN.</w:t>
      </w:r>
    </w:p>
    <w:p w14:paraId="6144677A" w14:textId="77777777" w:rsidR="004F264C" w:rsidRDefault="004F264C" w:rsidP="004F264C">
      <w:pPr>
        <w:pStyle w:val="Heading6"/>
      </w:pPr>
      <w:bookmarkStart w:id="201" w:name="_CR5_4_3_2_1_3"/>
      <w:bookmarkStart w:id="202" w:name="_Toc172038083"/>
      <w:bookmarkEnd w:id="201"/>
      <w:r w:rsidRPr="00AF136D">
        <w:rPr>
          <w:rFonts w:hint="eastAsia"/>
        </w:rPr>
        <w:t>5</w:t>
      </w:r>
      <w:r w:rsidRPr="00AF136D">
        <w:t>.4.3.2.1</w:t>
      </w:r>
      <w:r>
        <w:t>.3</w:t>
      </w:r>
      <w:r w:rsidRPr="00AF136D">
        <w:tab/>
      </w:r>
      <w:r>
        <w:t xml:space="preserve">PGAE-C </w:t>
      </w:r>
      <w:r w:rsidRPr="00AF136D">
        <w:t>procedure</w:t>
      </w:r>
      <w:bookmarkEnd w:id="202"/>
    </w:p>
    <w:p w14:paraId="18429FAB" w14:textId="77777777" w:rsidR="004F264C" w:rsidRDefault="004F264C" w:rsidP="004F264C">
      <w:r>
        <w:rPr>
          <w:lang w:eastAsia="x-none"/>
        </w:rPr>
        <w:t>Upon reception of an HTTP POST request</w:t>
      </w:r>
      <w:r w:rsidRPr="005025FB">
        <w:t xml:space="preserve"> </w:t>
      </w:r>
      <w:r>
        <w:t>message containing:</w:t>
      </w:r>
    </w:p>
    <w:p w14:paraId="4EF42F9F" w14:textId="77777777" w:rsidR="004F264C" w:rsidRDefault="004F264C" w:rsidP="004F264C">
      <w:pPr>
        <w:pStyle w:val="B1"/>
      </w:pPr>
      <w:r>
        <w:t>a)</w:t>
      </w:r>
      <w:r>
        <w:tab/>
        <w:t>a Content-Type header field set to "application/vnd.3gpp.pinapp-info+xml"; and</w:t>
      </w:r>
    </w:p>
    <w:p w14:paraId="08D3D210" w14:textId="77777777" w:rsidR="004F264C" w:rsidRDefault="004F264C" w:rsidP="004F264C">
      <w:pPr>
        <w:pStyle w:val="B1"/>
      </w:pPr>
      <w:r>
        <w:t>b)</w:t>
      </w:r>
      <w:r>
        <w:tab/>
        <w:t xml:space="preserve">an application/vnd.3gpp.pinapp-info+xml MIME body with a </w:t>
      </w:r>
      <w:r w:rsidRPr="0073469F">
        <w:t>&lt;</w:t>
      </w:r>
      <w:r>
        <w:t>pin-deletion-notification-request</w:t>
      </w:r>
      <w:r w:rsidRPr="0073469F">
        <w:t>&gt;</w:t>
      </w:r>
      <w:r>
        <w:t xml:space="preserve"> </w:t>
      </w:r>
      <w:r w:rsidRPr="00FB41A4">
        <w:t>element in the &lt;</w:t>
      </w:r>
      <w:r>
        <w:t>pinapp</w:t>
      </w:r>
      <w:r w:rsidRPr="00FB41A4">
        <w:t xml:space="preserve">-info&gt; </w:t>
      </w:r>
      <w:r>
        <w:t>root element,</w:t>
      </w:r>
    </w:p>
    <w:p w14:paraId="412E677C" w14:textId="77777777" w:rsidR="004F264C" w:rsidRDefault="004F264C" w:rsidP="004F264C">
      <w:r>
        <w:t>the PGAE-C:</w:t>
      </w:r>
    </w:p>
    <w:p w14:paraId="2C44D850" w14:textId="77777777" w:rsidR="004F264C" w:rsidRDefault="004F264C" w:rsidP="004F264C">
      <w:pPr>
        <w:pStyle w:val="B1"/>
      </w:pPr>
      <w:r w:rsidRPr="000C75A6">
        <w:rPr>
          <w:rFonts w:hint="eastAsia"/>
        </w:rPr>
        <w:t>a</w:t>
      </w:r>
      <w:r w:rsidRPr="000C75A6">
        <w:t>)</w:t>
      </w:r>
      <w:r w:rsidRPr="000C75A6">
        <w:tab/>
        <w:t xml:space="preserve">shall consider the </w:t>
      </w:r>
      <w:r>
        <w:t>PIN</w:t>
      </w:r>
      <w:r w:rsidRPr="000C75A6">
        <w:t xml:space="preserve"> has been </w:t>
      </w:r>
      <w:r>
        <w:t>deleted;</w:t>
      </w:r>
    </w:p>
    <w:p w14:paraId="682B4DDA" w14:textId="77777777" w:rsidR="004F264C" w:rsidRDefault="004F264C" w:rsidP="004F264C">
      <w:pPr>
        <w:pStyle w:val="B1"/>
        <w:rPr>
          <w:lang w:eastAsia="zh-CN"/>
        </w:rPr>
      </w:pPr>
      <w:r>
        <w:rPr>
          <w:rFonts w:hint="eastAsia"/>
          <w:lang w:eastAsia="zh-CN"/>
        </w:rPr>
        <w:t>b</w:t>
      </w:r>
      <w:r>
        <w:rPr>
          <w:lang w:eastAsia="zh-CN"/>
        </w:rPr>
        <w:t>)</w:t>
      </w:r>
      <w:r>
        <w:rPr>
          <w:lang w:eastAsia="zh-CN"/>
        </w:rPr>
        <w:tab/>
        <w:t xml:space="preserve">shall invalidate </w:t>
      </w:r>
      <w:r w:rsidRPr="00D97646">
        <w:rPr>
          <w:lang w:eastAsia="zh-CN"/>
        </w:rPr>
        <w:t>the access control information</w:t>
      </w:r>
      <w:r>
        <w:rPr>
          <w:lang w:eastAsia="zh-CN"/>
        </w:rPr>
        <w:t xml:space="preserve"> of the PIN</w:t>
      </w:r>
      <w:r w:rsidRPr="00D97646">
        <w:rPr>
          <w:lang w:eastAsia="zh-CN"/>
        </w:rPr>
        <w:t xml:space="preserve"> in </w:t>
      </w:r>
      <w:r>
        <w:rPr>
          <w:lang w:eastAsia="zh-CN"/>
        </w:rPr>
        <w:t>the PGAE-C;</w:t>
      </w:r>
    </w:p>
    <w:p w14:paraId="60568766" w14:textId="77777777" w:rsidR="004F264C" w:rsidRDefault="004F264C" w:rsidP="004F264C">
      <w:pPr>
        <w:pStyle w:val="B1"/>
        <w:rPr>
          <w:lang w:eastAsia="zh-CN"/>
        </w:rPr>
      </w:pPr>
      <w:r>
        <w:rPr>
          <w:lang w:eastAsia="zh-CN"/>
        </w:rPr>
        <w:t>c)</w:t>
      </w:r>
      <w:r>
        <w:rPr>
          <w:lang w:eastAsia="zh-CN"/>
        </w:rPr>
        <w:tab/>
        <w:t>shall perform either of the following to respond to PMAE-C:</w:t>
      </w:r>
    </w:p>
    <w:p w14:paraId="729540C6" w14:textId="77777777" w:rsidR="004F264C" w:rsidRPr="007F57D7" w:rsidRDefault="004F264C" w:rsidP="00DA1851">
      <w:pPr>
        <w:pStyle w:val="B2"/>
        <w:rPr>
          <w:lang w:eastAsia="zh-CN"/>
        </w:rPr>
      </w:pPr>
      <w:r>
        <w:t>1)</w:t>
      </w:r>
      <w:r>
        <w:tab/>
      </w:r>
      <w:r w:rsidRPr="00554F63">
        <w:t xml:space="preserve">generate an HTTP </w:t>
      </w:r>
      <w:r w:rsidR="007C2902" w:rsidRPr="00554F63">
        <w:t>20</w:t>
      </w:r>
      <w:r w:rsidR="007C2902">
        <w:t>4</w:t>
      </w:r>
      <w:r w:rsidR="007C2902" w:rsidRPr="00554F63">
        <w:t xml:space="preserve"> </w:t>
      </w:r>
      <w:r w:rsidRPr="00554F63">
        <w:t>(</w:t>
      </w:r>
      <w:r w:rsidR="007C2902">
        <w:t>No content</w:t>
      </w:r>
      <w:r w:rsidRPr="00554F63">
        <w:t xml:space="preserve">) response according to </w:t>
      </w:r>
      <w:r w:rsidRPr="002847DD">
        <w:t>IETF</w:t>
      </w:r>
      <w:r>
        <w:t> </w:t>
      </w:r>
      <w:r w:rsidRPr="002847DD">
        <w:t>RFC</w:t>
      </w:r>
      <w:r>
        <w:t> </w:t>
      </w:r>
      <w:r w:rsidR="00F84143">
        <w:t>9110</w:t>
      </w:r>
      <w:r>
        <w:t> </w:t>
      </w:r>
      <w:r w:rsidRPr="00554F63">
        <w:t>[</w:t>
      </w:r>
      <w:r>
        <w:t>4</w:t>
      </w:r>
      <w:r w:rsidRPr="00554F63">
        <w:t>]</w:t>
      </w:r>
      <w:r>
        <w:t>; or</w:t>
      </w:r>
    </w:p>
    <w:p w14:paraId="62E2DB45" w14:textId="77777777" w:rsidR="004F264C" w:rsidRDefault="004F264C" w:rsidP="004F264C">
      <w:pPr>
        <w:pStyle w:val="B2"/>
      </w:pPr>
      <w:r>
        <w:t>2)</w:t>
      </w:r>
      <w:r>
        <w:tab/>
      </w:r>
      <w:r w:rsidRPr="00554F63">
        <w:t xml:space="preserve">generate an HTTP </w:t>
      </w:r>
      <w:r>
        <w:t>403 (Forbidden)</w:t>
      </w:r>
      <w:r w:rsidRPr="00554F63">
        <w:t xml:space="preserve"> response according to </w:t>
      </w:r>
      <w:r w:rsidRPr="002847DD">
        <w:t>IETF</w:t>
      </w:r>
      <w:r>
        <w:t> </w:t>
      </w:r>
      <w:r w:rsidRPr="002847DD">
        <w:t>RFC</w:t>
      </w:r>
      <w:r>
        <w:t> </w:t>
      </w:r>
      <w:r w:rsidR="00F84143">
        <w:t>9110</w:t>
      </w:r>
      <w:r>
        <w:t> </w:t>
      </w:r>
      <w:r w:rsidRPr="00554F63">
        <w:t>[</w:t>
      </w:r>
      <w:r>
        <w:t>4</w:t>
      </w:r>
      <w:r w:rsidRPr="00554F63">
        <w:t xml:space="preserve">]. In the HTTP </w:t>
      </w:r>
      <w:r>
        <w:t>403 (Forbidden)</w:t>
      </w:r>
      <w:r w:rsidRPr="00554F63">
        <w:t xml:space="preserve"> response message, the </w:t>
      </w:r>
      <w:r>
        <w:t>PGAE-C</w:t>
      </w:r>
      <w:r w:rsidRPr="00554F63">
        <w:t>:</w:t>
      </w:r>
    </w:p>
    <w:p w14:paraId="3402E346" w14:textId="77777777" w:rsidR="004F264C" w:rsidRDefault="004F264C" w:rsidP="004F264C">
      <w:pPr>
        <w:pStyle w:val="B3"/>
      </w:pPr>
      <w:r>
        <w:t>i</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6DD5BBE9" w14:textId="77777777" w:rsidR="004F264C" w:rsidRDefault="004F264C" w:rsidP="004F264C">
      <w:pPr>
        <w:pStyle w:val="B3"/>
      </w:pPr>
      <w:r>
        <w:t>ii)</w:t>
      </w:r>
      <w:r>
        <w:tab/>
      </w:r>
      <w:r w:rsidRPr="004E7BF5">
        <w:t>shall include an application/vnd.3gpp.</w:t>
      </w:r>
      <w:r>
        <w:t>pinapp</w:t>
      </w:r>
      <w:r w:rsidRPr="004E7BF5">
        <w:t xml:space="preserve">-info+xml MIME body </w:t>
      </w:r>
      <w:r>
        <w:t xml:space="preserve">with a </w:t>
      </w:r>
      <w:r w:rsidRPr="00A23C86">
        <w:t>&lt;</w:t>
      </w:r>
      <w:r>
        <w:t>pin-deletion-notification-reject</w:t>
      </w:r>
      <w:r w:rsidRPr="00A23C86">
        <w:t>&gt;</w:t>
      </w:r>
      <w:r w:rsidRPr="004E7BF5">
        <w:t xml:space="preserve"> element</w:t>
      </w:r>
      <w:r>
        <w:t xml:space="preserve"> </w:t>
      </w:r>
      <w:r w:rsidRPr="004E7BF5">
        <w:t>in the &lt;</w:t>
      </w:r>
      <w:r>
        <w:t>pinapp</w:t>
      </w:r>
      <w:r w:rsidRPr="004E7BF5">
        <w:t>-info&gt; root element</w:t>
      </w:r>
      <w:r w:rsidRPr="00592F5E">
        <w:t xml:space="preserve"> and within the </w:t>
      </w:r>
      <w:r w:rsidRPr="0073469F">
        <w:t>&lt;</w:t>
      </w:r>
      <w:r>
        <w:t>pin-deletion-notification-reject</w:t>
      </w:r>
      <w:r w:rsidRPr="0073469F">
        <w:t>&gt;</w:t>
      </w:r>
      <w:r w:rsidRPr="00592F5E">
        <w:t xml:space="preserve"> element</w:t>
      </w:r>
      <w:r>
        <w:t>:</w:t>
      </w:r>
    </w:p>
    <w:p w14:paraId="3B96BE6C" w14:textId="77777777" w:rsidR="004F264C" w:rsidRDefault="004F264C" w:rsidP="004F264C">
      <w:pPr>
        <w:pStyle w:val="B4"/>
      </w:pPr>
      <w:r>
        <w:rPr>
          <w:lang w:eastAsia="zh-CN"/>
        </w:rPr>
        <w:t>A)</w:t>
      </w:r>
      <w:r>
        <w:rPr>
          <w:rFonts w:hint="eastAsia"/>
          <w:lang w:eastAsia="zh-CN"/>
        </w:rPr>
        <w:tab/>
      </w:r>
      <w:r>
        <w:rPr>
          <w:lang w:eastAsia="zh-CN"/>
        </w:rPr>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rsidRPr="0018695B">
        <w:t xml:space="preserve">PIN </w:t>
      </w:r>
      <w:r>
        <w:t>deletion notification</w:t>
      </w:r>
      <w:r w:rsidRPr="00654FEF">
        <w:t xml:space="preserve"> failure</w:t>
      </w:r>
      <w:r>
        <w:t>; and</w:t>
      </w:r>
    </w:p>
    <w:p w14:paraId="21141AEA" w14:textId="77777777" w:rsidR="004F264C" w:rsidRDefault="004F264C" w:rsidP="004F264C">
      <w:pPr>
        <w:pStyle w:val="B1"/>
        <w:rPr>
          <w:lang w:eastAsia="zh-CN"/>
        </w:rPr>
      </w:pPr>
      <w:r>
        <w:rPr>
          <w:lang w:eastAsia="zh-CN"/>
        </w:rPr>
        <w:lastRenderedPageBreak/>
        <w:t>d)</w:t>
      </w:r>
      <w:r>
        <w:rPr>
          <w:lang w:eastAsia="zh-CN"/>
        </w:rPr>
        <w:tab/>
        <w:t xml:space="preserve">shall </w:t>
      </w:r>
      <w:r w:rsidRPr="009275F6">
        <w:rPr>
          <w:lang w:eastAsia="zh-CN"/>
        </w:rPr>
        <w:t xml:space="preserve">send the </w:t>
      </w:r>
      <w:r>
        <w:rPr>
          <w:lang w:eastAsia="zh-CN"/>
        </w:rPr>
        <w:t xml:space="preserve">generated </w:t>
      </w:r>
      <w:r w:rsidRPr="00554F63">
        <w:t xml:space="preserve">HTTP </w:t>
      </w:r>
      <w:r w:rsidR="007C2902" w:rsidRPr="00554F63">
        <w:t>20</w:t>
      </w:r>
      <w:r w:rsidR="007C2902">
        <w:t>4</w:t>
      </w:r>
      <w:r w:rsidR="007C2902" w:rsidRPr="00554F63">
        <w:t xml:space="preserve"> </w:t>
      </w:r>
      <w:r w:rsidRPr="00554F63">
        <w:t>(</w:t>
      </w:r>
      <w:r w:rsidR="007C2902">
        <w:t>No content</w:t>
      </w:r>
      <w:r w:rsidRPr="00554F63">
        <w:t>) response</w:t>
      </w:r>
      <w:r w:rsidRPr="009275F6">
        <w:rPr>
          <w:lang w:eastAsia="zh-CN"/>
        </w:rPr>
        <w:t xml:space="preserve"> </w:t>
      </w:r>
      <w:r>
        <w:rPr>
          <w:lang w:eastAsia="zh-CN"/>
        </w:rPr>
        <w:t xml:space="preserve">or </w:t>
      </w:r>
      <w:r w:rsidRPr="009275F6">
        <w:rPr>
          <w:lang w:eastAsia="zh-CN"/>
        </w:rPr>
        <w:t xml:space="preserve">HTTP </w:t>
      </w:r>
      <w:r>
        <w:t>403 (Forbidden)</w:t>
      </w:r>
      <w:r w:rsidRPr="009275F6">
        <w:rPr>
          <w:lang w:eastAsia="zh-CN"/>
        </w:rPr>
        <w:t xml:space="preserve"> response towards the P</w:t>
      </w:r>
      <w:r>
        <w:rPr>
          <w:lang w:eastAsia="zh-CN"/>
        </w:rPr>
        <w:t>M</w:t>
      </w:r>
      <w:r w:rsidRPr="009275F6">
        <w:rPr>
          <w:lang w:eastAsia="zh-CN"/>
        </w:rPr>
        <w:t>AE-C.</w:t>
      </w:r>
    </w:p>
    <w:p w14:paraId="1B594925" w14:textId="77777777" w:rsidR="00B31376" w:rsidRDefault="00B31376" w:rsidP="00B31376">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4B57C484" w14:textId="77777777" w:rsidR="00B31376" w:rsidRPr="007D3511" w:rsidRDefault="00B31376" w:rsidP="00B31376">
      <w:pPr>
        <w:pStyle w:val="B1"/>
        <w:rPr>
          <w:lang w:eastAsia="zh-CN"/>
        </w:rPr>
      </w:pPr>
      <w:r>
        <w:rPr>
          <w:rFonts w:hint="eastAsia"/>
          <w:lang w:eastAsia="zh-CN"/>
        </w:rPr>
        <w:t>0</w:t>
      </w:r>
      <w:r>
        <w:rPr>
          <w:lang w:eastAsia="zh-CN"/>
        </w:rPr>
        <w:tab/>
        <w:t>Protocol error, unspecified;</w:t>
      </w:r>
    </w:p>
    <w:p w14:paraId="011ADF03" w14:textId="77777777" w:rsidR="00B31376" w:rsidRDefault="00B31376" w:rsidP="00B31376">
      <w:pPr>
        <w:pStyle w:val="B1"/>
        <w:rPr>
          <w:lang w:eastAsia="zh-CN"/>
        </w:rPr>
      </w:pPr>
      <w:r>
        <w:rPr>
          <w:lang w:eastAsia="zh-CN"/>
        </w:rPr>
        <w:t>1</w:t>
      </w:r>
      <w:r>
        <w:rPr>
          <w:lang w:eastAsia="zh-CN"/>
        </w:rPr>
        <w:tab/>
      </w:r>
      <w:r w:rsidRPr="007D3511">
        <w:rPr>
          <w:lang w:eastAsia="zh-CN"/>
        </w:rPr>
        <w:t>Operation not allowed</w:t>
      </w:r>
      <w:r>
        <w:rPr>
          <w:lang w:eastAsia="zh-CN"/>
        </w:rPr>
        <w:t>;</w:t>
      </w:r>
      <w:r>
        <w:rPr>
          <w:rFonts w:hint="eastAsia"/>
          <w:lang w:eastAsia="zh-CN"/>
        </w:rPr>
        <w:t xml:space="preserve"> </w:t>
      </w:r>
    </w:p>
    <w:p w14:paraId="7EEA2E82" w14:textId="77777777" w:rsidR="00B31376" w:rsidRDefault="00B31376" w:rsidP="00B31376">
      <w:pPr>
        <w:pStyle w:val="B1"/>
        <w:rPr>
          <w:lang w:eastAsia="zh-CN"/>
        </w:rPr>
      </w:pPr>
      <w:r>
        <w:rPr>
          <w:rFonts w:hint="eastAsia"/>
          <w:lang w:eastAsia="zh-CN"/>
        </w:rPr>
        <w:t>3</w:t>
      </w:r>
      <w:r>
        <w:rPr>
          <w:lang w:eastAsia="zh-CN"/>
        </w:rPr>
        <w:tab/>
      </w:r>
      <w:r w:rsidRPr="007D3511">
        <w:rPr>
          <w:lang w:eastAsia="x-none"/>
        </w:rPr>
        <w:t>Authorization failure</w:t>
      </w:r>
      <w:r>
        <w:rPr>
          <w:lang w:eastAsia="zh-CN"/>
        </w:rPr>
        <w:t>;</w:t>
      </w:r>
      <w:r w:rsidRPr="00C37465">
        <w:rPr>
          <w:rFonts w:hint="eastAsia"/>
          <w:lang w:eastAsia="zh-CN"/>
        </w:rPr>
        <w:t xml:space="preserve"> </w:t>
      </w:r>
      <w:r>
        <w:rPr>
          <w:rFonts w:hint="eastAsia"/>
          <w:lang w:eastAsia="zh-CN"/>
        </w:rPr>
        <w:t>and</w:t>
      </w:r>
    </w:p>
    <w:p w14:paraId="790728CF" w14:textId="77777777" w:rsidR="00B31376" w:rsidRPr="00585BD6" w:rsidRDefault="00B31376" w:rsidP="004F264C">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22B5950C" w14:textId="77777777" w:rsidR="004F264C" w:rsidRPr="0008474B" w:rsidRDefault="004F264C" w:rsidP="004F264C">
      <w:pPr>
        <w:pStyle w:val="Heading6"/>
      </w:pPr>
      <w:bookmarkStart w:id="203" w:name="_CR5_4_3_2_1_4"/>
      <w:bookmarkStart w:id="204" w:name="_Toc172038084"/>
      <w:bookmarkEnd w:id="203"/>
      <w:r w:rsidRPr="00AF136D">
        <w:rPr>
          <w:rFonts w:hint="eastAsia"/>
        </w:rPr>
        <w:t>5</w:t>
      </w:r>
      <w:r w:rsidRPr="00AF136D">
        <w:t>.4.3.2.1</w:t>
      </w:r>
      <w:r>
        <w:t>.4</w:t>
      </w:r>
      <w:r w:rsidRPr="00AF136D">
        <w:tab/>
      </w:r>
      <w:r>
        <w:t xml:space="preserve">PEAE-C </w:t>
      </w:r>
      <w:r w:rsidRPr="00AF136D">
        <w:t>procedure</w:t>
      </w:r>
      <w:bookmarkEnd w:id="204"/>
    </w:p>
    <w:p w14:paraId="2B23ACFA" w14:textId="77777777" w:rsidR="004F264C" w:rsidRDefault="004F264C" w:rsidP="004F264C">
      <w:r>
        <w:rPr>
          <w:lang w:eastAsia="x-none"/>
        </w:rPr>
        <w:t>Upon reception of an HTTP POST request</w:t>
      </w:r>
      <w:r w:rsidRPr="005025FB">
        <w:t xml:space="preserve"> </w:t>
      </w:r>
      <w:r>
        <w:t>message containing:</w:t>
      </w:r>
    </w:p>
    <w:p w14:paraId="12AFAE77" w14:textId="77777777" w:rsidR="004F264C" w:rsidRDefault="004F264C" w:rsidP="004F264C">
      <w:pPr>
        <w:pStyle w:val="B1"/>
      </w:pPr>
      <w:r>
        <w:t>a)</w:t>
      </w:r>
      <w:r>
        <w:tab/>
        <w:t>a Content-Type header field set to "application/vnd.3gpp.pinapp-info+xml"; and</w:t>
      </w:r>
    </w:p>
    <w:p w14:paraId="78C4D52E" w14:textId="77777777" w:rsidR="004F264C" w:rsidRDefault="004F264C" w:rsidP="004F264C">
      <w:pPr>
        <w:pStyle w:val="B1"/>
      </w:pPr>
      <w:r>
        <w:t>b)</w:t>
      </w:r>
      <w:r>
        <w:tab/>
        <w:t xml:space="preserve">an application/vnd.3gpp.pinapp-info+xml MIME body with a </w:t>
      </w:r>
      <w:r w:rsidRPr="0073469F">
        <w:t>&lt;</w:t>
      </w:r>
      <w:r>
        <w:t>pin-deletion-notification-request</w:t>
      </w:r>
      <w:r w:rsidRPr="0073469F">
        <w:t>&gt;</w:t>
      </w:r>
      <w:r>
        <w:t xml:space="preserve"> </w:t>
      </w:r>
      <w:r w:rsidRPr="00FB41A4">
        <w:t>element in the &lt;</w:t>
      </w:r>
      <w:r>
        <w:t>pinapp</w:t>
      </w:r>
      <w:r w:rsidRPr="00FB41A4">
        <w:t xml:space="preserve">-info&gt; </w:t>
      </w:r>
      <w:r>
        <w:t>root element,</w:t>
      </w:r>
    </w:p>
    <w:p w14:paraId="323350A1" w14:textId="77777777" w:rsidR="004F264C" w:rsidRDefault="004F264C" w:rsidP="004F264C">
      <w:r>
        <w:t>the PEAE-C:</w:t>
      </w:r>
    </w:p>
    <w:p w14:paraId="75A90155" w14:textId="77777777" w:rsidR="004F264C" w:rsidRDefault="004F264C" w:rsidP="004F264C">
      <w:pPr>
        <w:pStyle w:val="B1"/>
      </w:pPr>
      <w:r w:rsidRPr="000C75A6">
        <w:rPr>
          <w:rFonts w:hint="eastAsia"/>
        </w:rPr>
        <w:t>a</w:t>
      </w:r>
      <w:r w:rsidRPr="000C75A6">
        <w:t>)</w:t>
      </w:r>
      <w:r w:rsidRPr="000C75A6">
        <w:tab/>
        <w:t xml:space="preserve">shall consider the </w:t>
      </w:r>
      <w:r>
        <w:t>PIN</w:t>
      </w:r>
      <w:r w:rsidRPr="000C75A6">
        <w:t xml:space="preserve"> has been </w:t>
      </w:r>
      <w:r>
        <w:t>deleted; and</w:t>
      </w:r>
    </w:p>
    <w:p w14:paraId="6FA519B4" w14:textId="77777777" w:rsidR="004F264C" w:rsidRDefault="004F264C" w:rsidP="004F264C">
      <w:pPr>
        <w:pStyle w:val="B1"/>
        <w:rPr>
          <w:lang w:eastAsia="zh-CN"/>
        </w:rPr>
      </w:pPr>
      <w:r>
        <w:rPr>
          <w:lang w:eastAsia="zh-CN"/>
        </w:rPr>
        <w:t>b)</w:t>
      </w:r>
      <w:r>
        <w:rPr>
          <w:lang w:eastAsia="zh-CN"/>
        </w:rPr>
        <w:tab/>
        <w:t>shall perform either of the following to respond to PMAE-C:</w:t>
      </w:r>
    </w:p>
    <w:p w14:paraId="2BD80A19" w14:textId="77777777" w:rsidR="004F264C" w:rsidRPr="007F57D7" w:rsidRDefault="004F264C" w:rsidP="003C7A47">
      <w:pPr>
        <w:pStyle w:val="B2"/>
        <w:rPr>
          <w:lang w:eastAsia="zh-CN"/>
        </w:rPr>
      </w:pPr>
      <w:r>
        <w:t>1)</w:t>
      </w:r>
      <w:r>
        <w:tab/>
      </w:r>
      <w:r w:rsidRPr="00554F63">
        <w:t xml:space="preserve">generate an HTTP </w:t>
      </w:r>
      <w:r w:rsidR="003C7A47" w:rsidRPr="00554F63">
        <w:t>20</w:t>
      </w:r>
      <w:r w:rsidR="003C7A47">
        <w:t>4</w:t>
      </w:r>
      <w:r w:rsidR="003C7A47" w:rsidRPr="00554F63">
        <w:t xml:space="preserve"> </w:t>
      </w:r>
      <w:r w:rsidRPr="00554F63">
        <w:t>(</w:t>
      </w:r>
      <w:r w:rsidR="003C7A47">
        <w:t>No content</w:t>
      </w:r>
      <w:r w:rsidRPr="00554F63">
        <w:t xml:space="preserve">) response according to </w:t>
      </w:r>
      <w:r w:rsidRPr="002847DD">
        <w:t>IETF</w:t>
      </w:r>
      <w:r>
        <w:t> </w:t>
      </w:r>
      <w:r w:rsidRPr="002847DD">
        <w:t>RFC</w:t>
      </w:r>
      <w:r>
        <w:t> </w:t>
      </w:r>
      <w:r w:rsidR="00F84143">
        <w:t>9110</w:t>
      </w:r>
      <w:r>
        <w:t> </w:t>
      </w:r>
      <w:r w:rsidRPr="00554F63">
        <w:t>[</w:t>
      </w:r>
      <w:r>
        <w:t>4</w:t>
      </w:r>
      <w:r w:rsidRPr="00554F63">
        <w:t>]</w:t>
      </w:r>
      <w:r>
        <w:t>; or</w:t>
      </w:r>
    </w:p>
    <w:p w14:paraId="1A0836BA" w14:textId="77777777" w:rsidR="004F264C" w:rsidRDefault="004F264C" w:rsidP="004F264C">
      <w:pPr>
        <w:pStyle w:val="B2"/>
      </w:pPr>
      <w:r>
        <w:t>2)</w:t>
      </w:r>
      <w:r>
        <w:tab/>
      </w:r>
      <w:r w:rsidRPr="00554F63">
        <w:t xml:space="preserve">generate an HTTP </w:t>
      </w:r>
      <w:r>
        <w:t>403 (Forbidden)</w:t>
      </w:r>
      <w:r w:rsidRPr="00554F63">
        <w:t xml:space="preserve"> response according to </w:t>
      </w:r>
      <w:r w:rsidRPr="002847DD">
        <w:t>IETF</w:t>
      </w:r>
      <w:r>
        <w:t> </w:t>
      </w:r>
      <w:r w:rsidRPr="002847DD">
        <w:t>RFC</w:t>
      </w:r>
      <w:r>
        <w:t> </w:t>
      </w:r>
      <w:r w:rsidR="00F84143">
        <w:t>9110</w:t>
      </w:r>
      <w:r>
        <w:t> </w:t>
      </w:r>
      <w:r w:rsidRPr="00554F63">
        <w:t>[</w:t>
      </w:r>
      <w:r>
        <w:t>4</w:t>
      </w:r>
      <w:r w:rsidRPr="00554F63">
        <w:t xml:space="preserve">]. In the HTTP </w:t>
      </w:r>
      <w:r>
        <w:t>403 (Forbidden)</w:t>
      </w:r>
      <w:r w:rsidRPr="00554F63">
        <w:t xml:space="preserve"> response message, the </w:t>
      </w:r>
      <w:r>
        <w:t>PEAE-C</w:t>
      </w:r>
      <w:r w:rsidRPr="00554F63">
        <w:t>:</w:t>
      </w:r>
    </w:p>
    <w:p w14:paraId="482848A6" w14:textId="77777777" w:rsidR="004F264C" w:rsidRDefault="004F264C" w:rsidP="004F264C">
      <w:pPr>
        <w:pStyle w:val="B3"/>
      </w:pPr>
      <w:r>
        <w:t>i</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4C77E24B" w14:textId="77777777" w:rsidR="004F264C" w:rsidRDefault="004F264C" w:rsidP="004F264C">
      <w:pPr>
        <w:pStyle w:val="B3"/>
      </w:pPr>
      <w:r>
        <w:t>ii)</w:t>
      </w:r>
      <w:r>
        <w:tab/>
      </w:r>
      <w:r w:rsidRPr="004E7BF5">
        <w:t>shall include an application/vnd.3gpp.</w:t>
      </w:r>
      <w:r>
        <w:t>pinapp</w:t>
      </w:r>
      <w:r w:rsidRPr="004E7BF5">
        <w:t xml:space="preserve">-info+xml MIME body </w:t>
      </w:r>
      <w:r>
        <w:t xml:space="preserve">with a </w:t>
      </w:r>
      <w:r w:rsidRPr="00A23C86">
        <w:t>&lt;</w:t>
      </w:r>
      <w:r>
        <w:t>pin-deletion-notification-reject</w:t>
      </w:r>
      <w:r w:rsidRPr="00A23C86">
        <w:t>&gt;</w:t>
      </w:r>
      <w:r w:rsidRPr="004E7BF5">
        <w:t xml:space="preserve"> element</w:t>
      </w:r>
      <w:r>
        <w:t xml:space="preserve"> </w:t>
      </w:r>
      <w:r w:rsidRPr="004E7BF5">
        <w:t>in the &lt;</w:t>
      </w:r>
      <w:r>
        <w:t>pinapp</w:t>
      </w:r>
      <w:r w:rsidRPr="004E7BF5">
        <w:t>-info&gt; root element</w:t>
      </w:r>
      <w:r w:rsidRPr="00592F5E">
        <w:t xml:space="preserve"> and within the </w:t>
      </w:r>
      <w:r w:rsidRPr="0073469F">
        <w:t>&lt;</w:t>
      </w:r>
      <w:r>
        <w:t>pin-deletion-notification-reject</w:t>
      </w:r>
      <w:r w:rsidRPr="0073469F">
        <w:t>&gt;</w:t>
      </w:r>
      <w:r w:rsidRPr="00592F5E">
        <w:t xml:space="preserve"> element</w:t>
      </w:r>
      <w:r>
        <w:t>:</w:t>
      </w:r>
    </w:p>
    <w:p w14:paraId="2E3136DB" w14:textId="77777777" w:rsidR="004F264C" w:rsidRDefault="004F264C" w:rsidP="004F264C">
      <w:pPr>
        <w:pStyle w:val="B4"/>
      </w:pPr>
      <w:r>
        <w:rPr>
          <w:lang w:eastAsia="zh-CN"/>
        </w:rPr>
        <w:t>A)</w:t>
      </w:r>
      <w:r>
        <w:rPr>
          <w:rFonts w:hint="eastAsia"/>
          <w:lang w:eastAsia="zh-CN"/>
        </w:rPr>
        <w:tab/>
      </w:r>
      <w:r>
        <w:rPr>
          <w:lang w:eastAsia="zh-CN"/>
        </w:rPr>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rsidRPr="0018695B">
        <w:t xml:space="preserve">PIN </w:t>
      </w:r>
      <w:r>
        <w:t>deletion notification</w:t>
      </w:r>
      <w:r w:rsidRPr="00654FEF">
        <w:t xml:space="preserve"> failure</w:t>
      </w:r>
      <w:r>
        <w:t>; and</w:t>
      </w:r>
    </w:p>
    <w:p w14:paraId="311240B5" w14:textId="77777777" w:rsidR="004F264C" w:rsidRDefault="004F264C" w:rsidP="004F264C">
      <w:pPr>
        <w:pStyle w:val="B1"/>
        <w:rPr>
          <w:lang w:eastAsia="zh-CN"/>
        </w:rPr>
      </w:pPr>
      <w:r>
        <w:rPr>
          <w:lang w:eastAsia="zh-CN"/>
        </w:rPr>
        <w:t>c)</w:t>
      </w:r>
      <w:r>
        <w:rPr>
          <w:lang w:eastAsia="zh-CN"/>
        </w:rPr>
        <w:tab/>
        <w:t xml:space="preserve">shall </w:t>
      </w:r>
      <w:r w:rsidRPr="009275F6">
        <w:rPr>
          <w:lang w:eastAsia="zh-CN"/>
        </w:rPr>
        <w:t xml:space="preserve">send the </w:t>
      </w:r>
      <w:r>
        <w:rPr>
          <w:lang w:eastAsia="zh-CN"/>
        </w:rPr>
        <w:t xml:space="preserve">generated </w:t>
      </w:r>
      <w:r w:rsidRPr="00554F63">
        <w:t xml:space="preserve">HTTP </w:t>
      </w:r>
      <w:r w:rsidR="003C7A47" w:rsidRPr="00554F63">
        <w:t>20</w:t>
      </w:r>
      <w:r w:rsidR="003C7A47">
        <w:t>4</w:t>
      </w:r>
      <w:r w:rsidR="003C7A47" w:rsidRPr="00554F63">
        <w:t xml:space="preserve"> </w:t>
      </w:r>
      <w:r w:rsidRPr="00554F63">
        <w:t>(</w:t>
      </w:r>
      <w:r w:rsidR="003C7A47">
        <w:t>No content</w:t>
      </w:r>
      <w:r w:rsidRPr="00554F63">
        <w:t>) response</w:t>
      </w:r>
      <w:r w:rsidRPr="009275F6">
        <w:rPr>
          <w:lang w:eastAsia="zh-CN"/>
        </w:rPr>
        <w:t xml:space="preserve"> </w:t>
      </w:r>
      <w:r>
        <w:rPr>
          <w:lang w:eastAsia="zh-CN"/>
        </w:rPr>
        <w:t xml:space="preserve">or </w:t>
      </w:r>
      <w:r w:rsidRPr="009275F6">
        <w:rPr>
          <w:lang w:eastAsia="zh-CN"/>
        </w:rPr>
        <w:t xml:space="preserve">HTTP </w:t>
      </w:r>
      <w:r>
        <w:t>403 (Forbidden)</w:t>
      </w:r>
      <w:r w:rsidRPr="009275F6">
        <w:rPr>
          <w:lang w:eastAsia="zh-CN"/>
        </w:rPr>
        <w:t xml:space="preserve"> response towards the P</w:t>
      </w:r>
      <w:r>
        <w:rPr>
          <w:lang w:eastAsia="zh-CN"/>
        </w:rPr>
        <w:t>M</w:t>
      </w:r>
      <w:r w:rsidRPr="009275F6">
        <w:rPr>
          <w:lang w:eastAsia="zh-CN"/>
        </w:rPr>
        <w:t>AE-C.</w:t>
      </w:r>
    </w:p>
    <w:p w14:paraId="24492EBB" w14:textId="77777777" w:rsidR="00B31376" w:rsidRDefault="00B31376" w:rsidP="00B31376">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269280A5" w14:textId="77777777" w:rsidR="00B31376" w:rsidRPr="007D3511" w:rsidRDefault="00B31376" w:rsidP="00B31376">
      <w:pPr>
        <w:pStyle w:val="B1"/>
        <w:rPr>
          <w:lang w:eastAsia="zh-CN"/>
        </w:rPr>
      </w:pPr>
      <w:r>
        <w:rPr>
          <w:rFonts w:hint="eastAsia"/>
          <w:lang w:eastAsia="zh-CN"/>
        </w:rPr>
        <w:t>0</w:t>
      </w:r>
      <w:r>
        <w:rPr>
          <w:lang w:eastAsia="zh-CN"/>
        </w:rPr>
        <w:tab/>
        <w:t>Protocol error, unspecified;</w:t>
      </w:r>
    </w:p>
    <w:p w14:paraId="5D5E0312" w14:textId="77777777" w:rsidR="00B31376" w:rsidRDefault="00B31376" w:rsidP="00B31376">
      <w:pPr>
        <w:pStyle w:val="B1"/>
        <w:rPr>
          <w:lang w:eastAsia="zh-CN"/>
        </w:rPr>
      </w:pPr>
      <w:r>
        <w:rPr>
          <w:lang w:eastAsia="zh-CN"/>
        </w:rPr>
        <w:t>1</w:t>
      </w:r>
      <w:r>
        <w:rPr>
          <w:lang w:eastAsia="zh-CN"/>
        </w:rPr>
        <w:tab/>
      </w:r>
      <w:r w:rsidRPr="007D3511">
        <w:rPr>
          <w:lang w:eastAsia="zh-CN"/>
        </w:rPr>
        <w:t>Operation not allowed</w:t>
      </w:r>
      <w:r>
        <w:rPr>
          <w:lang w:eastAsia="zh-CN"/>
        </w:rPr>
        <w:t>;</w:t>
      </w:r>
      <w:r>
        <w:rPr>
          <w:rFonts w:hint="eastAsia"/>
          <w:lang w:eastAsia="zh-CN"/>
        </w:rPr>
        <w:t xml:space="preserve"> </w:t>
      </w:r>
    </w:p>
    <w:p w14:paraId="7AA8AE2A" w14:textId="77777777" w:rsidR="00B31376" w:rsidRDefault="00B31376" w:rsidP="00B31376">
      <w:pPr>
        <w:pStyle w:val="B1"/>
        <w:rPr>
          <w:lang w:eastAsia="zh-CN"/>
        </w:rPr>
      </w:pPr>
      <w:r>
        <w:rPr>
          <w:rFonts w:hint="eastAsia"/>
          <w:lang w:eastAsia="zh-CN"/>
        </w:rPr>
        <w:t>3</w:t>
      </w:r>
      <w:r>
        <w:rPr>
          <w:lang w:eastAsia="zh-CN"/>
        </w:rPr>
        <w:tab/>
      </w:r>
      <w:r w:rsidRPr="007D3511">
        <w:rPr>
          <w:lang w:eastAsia="x-none"/>
        </w:rPr>
        <w:t>Authorization failure</w:t>
      </w:r>
      <w:r>
        <w:rPr>
          <w:lang w:eastAsia="zh-CN"/>
        </w:rPr>
        <w:t>;</w:t>
      </w:r>
      <w:r w:rsidRPr="00C37465">
        <w:rPr>
          <w:rFonts w:hint="eastAsia"/>
          <w:lang w:eastAsia="zh-CN"/>
        </w:rPr>
        <w:t xml:space="preserve"> </w:t>
      </w:r>
      <w:r>
        <w:rPr>
          <w:rFonts w:hint="eastAsia"/>
          <w:lang w:eastAsia="zh-CN"/>
        </w:rPr>
        <w:t>and</w:t>
      </w:r>
    </w:p>
    <w:p w14:paraId="342E7F4A" w14:textId="77777777" w:rsidR="00B31376" w:rsidRPr="004F264C" w:rsidRDefault="00B31376" w:rsidP="00B31376">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76D60170" w14:textId="77777777" w:rsidR="00BE3BC8" w:rsidRDefault="00BE3BC8" w:rsidP="00BE3BC8">
      <w:pPr>
        <w:pStyle w:val="Heading5"/>
      </w:pPr>
      <w:bookmarkStart w:id="205" w:name="_CR5_4_3_2_2"/>
      <w:bookmarkStart w:id="206" w:name="_Toc172038085"/>
      <w:bookmarkEnd w:id="205"/>
      <w:r w:rsidRPr="00AF136D">
        <w:rPr>
          <w:rFonts w:hint="eastAsia"/>
        </w:rPr>
        <w:t>5</w:t>
      </w:r>
      <w:r w:rsidRPr="00AF136D">
        <w:t>.4.3.2.</w:t>
      </w:r>
      <w:r>
        <w:t>2</w:t>
      </w:r>
      <w:r w:rsidRPr="00AF136D">
        <w:tab/>
      </w:r>
      <w:r>
        <w:t xml:space="preserve">PMAE-C </w:t>
      </w:r>
      <w:r w:rsidRPr="00AF136D">
        <w:t>requested PIN deletion procedure</w:t>
      </w:r>
      <w:bookmarkEnd w:id="206"/>
    </w:p>
    <w:p w14:paraId="0B021170" w14:textId="77777777" w:rsidR="00BE3BC8" w:rsidRDefault="00BE3BC8" w:rsidP="00BE3BC8">
      <w:pPr>
        <w:pStyle w:val="Heading6"/>
      </w:pPr>
      <w:bookmarkStart w:id="207" w:name="_CR5_4_3_2_2_1"/>
      <w:bookmarkStart w:id="208" w:name="_Toc172038086"/>
      <w:bookmarkEnd w:id="207"/>
      <w:r>
        <w:rPr>
          <w:rFonts w:hint="eastAsia"/>
          <w:lang w:eastAsia="zh-CN"/>
        </w:rPr>
        <w:t>5</w:t>
      </w:r>
      <w:r>
        <w:rPr>
          <w:lang w:eastAsia="zh-CN"/>
        </w:rPr>
        <w:t>.4.3.2.2.1</w:t>
      </w:r>
      <w:r>
        <w:rPr>
          <w:lang w:eastAsia="zh-CN"/>
        </w:rPr>
        <w:tab/>
      </w:r>
      <w:r>
        <w:t>PMAE-C</w:t>
      </w:r>
      <w:r w:rsidR="001D20BE">
        <w:t xml:space="preserve"> procedure</w:t>
      </w:r>
      <w:bookmarkEnd w:id="208"/>
    </w:p>
    <w:p w14:paraId="6963B0F4" w14:textId="77777777" w:rsidR="00BE3BC8" w:rsidRDefault="00BE3BC8" w:rsidP="00BE3BC8">
      <w:r>
        <w:t xml:space="preserve">When the PMAE-C needs </w:t>
      </w:r>
      <w:r>
        <w:rPr>
          <w:lang w:eastAsia="zh-CN"/>
        </w:rPr>
        <w:t>to delete a PIN</w:t>
      </w:r>
      <w:r>
        <w:t xml:space="preserve">, then the PMAE-C shall generate an HTTP POST request </w:t>
      </w:r>
      <w:r w:rsidRPr="0006242D">
        <w:t>according to p</w:t>
      </w:r>
      <w:r>
        <w:t xml:space="preserve">rocedures as specified in </w:t>
      </w:r>
      <w:r w:rsidRPr="000A20F1">
        <w:t>IETF</w:t>
      </w:r>
      <w:r>
        <w:t> </w:t>
      </w:r>
      <w:r w:rsidRPr="000A20F1">
        <w:t>RFC</w:t>
      </w:r>
      <w:r>
        <w:t> </w:t>
      </w:r>
      <w:r w:rsidR="00F84143">
        <w:t>9110</w:t>
      </w:r>
      <w:r>
        <w:t> </w:t>
      </w:r>
      <w:r w:rsidRPr="0006242D">
        <w:t>[</w:t>
      </w:r>
      <w:r w:rsidR="00325772">
        <w:t>4</w:t>
      </w:r>
      <w:r>
        <w:t xml:space="preserve">]. </w:t>
      </w:r>
      <w:r w:rsidRPr="00684E14">
        <w:t xml:space="preserve">In the </w:t>
      </w:r>
      <w:r>
        <w:t>HTTP POST request</w:t>
      </w:r>
      <w:r w:rsidRPr="00684E14">
        <w:t xml:space="preserve">, the </w:t>
      </w:r>
      <w:r>
        <w:t>PMAE-C</w:t>
      </w:r>
      <w:r w:rsidRPr="00684E14">
        <w:t>:</w:t>
      </w:r>
    </w:p>
    <w:p w14:paraId="3088747B" w14:textId="77777777" w:rsidR="00BE3BC8" w:rsidRDefault="00BE3BC8" w:rsidP="00BE3BC8">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the PAE-S;</w:t>
      </w:r>
    </w:p>
    <w:p w14:paraId="7DE9657A" w14:textId="77777777" w:rsidR="00BE3BC8" w:rsidRPr="0073469F" w:rsidRDefault="00BE3BC8" w:rsidP="00BE3BC8">
      <w:pPr>
        <w:pStyle w:val="B1"/>
      </w:pPr>
      <w:r>
        <w:t>b)</w:t>
      </w:r>
      <w:r>
        <w:tab/>
      </w:r>
      <w:r w:rsidRPr="0073469F">
        <w:t xml:space="preserve">shall include a </w:t>
      </w:r>
      <w:r>
        <w:t>Content-Type</w:t>
      </w:r>
      <w:r w:rsidRPr="0073469F">
        <w:t xml:space="preserve"> header field se</w:t>
      </w:r>
      <w:r>
        <w:t>t to "application/vnd.3gpp.pinapp</w:t>
      </w:r>
      <w:r w:rsidRPr="0073469F">
        <w:t>-info+xml";</w:t>
      </w:r>
      <w:r>
        <w:t xml:space="preserve"> and</w:t>
      </w:r>
    </w:p>
    <w:p w14:paraId="7DE6EE81" w14:textId="77777777" w:rsidR="00BE3BC8" w:rsidRDefault="00BE3BC8" w:rsidP="00BE3BC8">
      <w:pPr>
        <w:pStyle w:val="B1"/>
      </w:pPr>
      <w:r>
        <w:lastRenderedPageBreak/>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pin-deletion-request</w:t>
      </w:r>
      <w:r w:rsidRPr="0073469F">
        <w:t>&gt;</w:t>
      </w:r>
      <w:r w:rsidRPr="001D4A5C">
        <w:t xml:space="preserve"> element in the &lt;</w:t>
      </w:r>
      <w:r>
        <w:t>pinapp</w:t>
      </w:r>
      <w:r w:rsidRPr="001D4A5C">
        <w:t>-info&gt; root element</w:t>
      </w:r>
      <w:r w:rsidR="001D20BE">
        <w:t xml:space="preserve"> and within the </w:t>
      </w:r>
      <w:r w:rsidR="001D20BE" w:rsidRPr="0073469F">
        <w:t>&lt;</w:t>
      </w:r>
      <w:r w:rsidR="001D20BE">
        <w:t>pin-deletion-request</w:t>
      </w:r>
      <w:r w:rsidR="001D20BE" w:rsidRPr="0073469F">
        <w:t>&gt;</w:t>
      </w:r>
      <w:r w:rsidR="001D20BE" w:rsidRPr="001D4A5C">
        <w:t xml:space="preserve"> element</w:t>
      </w:r>
      <w:r>
        <w:t>:</w:t>
      </w:r>
    </w:p>
    <w:p w14:paraId="1F58CE5D" w14:textId="77777777" w:rsidR="00BE3BC8" w:rsidRDefault="00BE3BC8" w:rsidP="00BE3BC8">
      <w:pPr>
        <w:pStyle w:val="B2"/>
      </w:pPr>
      <w:r w:rsidRPr="00766283">
        <w:t>1)</w:t>
      </w:r>
      <w:r w:rsidRPr="00766283">
        <w:tab/>
        <w:t>shall include a &lt;</w:t>
      </w:r>
      <w:r>
        <w:t>pin</w:t>
      </w:r>
      <w:r w:rsidRPr="00766283">
        <w:t xml:space="preserve">-id&gt; element set to </w:t>
      </w:r>
      <w:r w:rsidRPr="0051205A">
        <w:t>the PIN ID of the PIN</w:t>
      </w:r>
      <w:r>
        <w:t xml:space="preserve"> to be deleted; and</w:t>
      </w:r>
    </w:p>
    <w:p w14:paraId="2CF1973C" w14:textId="77777777" w:rsidR="00BE3BC8" w:rsidRPr="0051205A" w:rsidRDefault="00BE3BC8" w:rsidP="00BE3BC8">
      <w:pPr>
        <w:pStyle w:val="B2"/>
      </w:pPr>
      <w:r>
        <w:t>2)</w:t>
      </w:r>
      <w:r>
        <w:tab/>
      </w:r>
      <w:r w:rsidRPr="00766283">
        <w:t>shall include a &lt;</w:t>
      </w:r>
      <w:r>
        <w:t>s</w:t>
      </w:r>
      <w:r w:rsidRPr="00F477AF">
        <w:t>ecurity</w:t>
      </w:r>
      <w:r>
        <w:t>-</w:t>
      </w:r>
      <w:r w:rsidRPr="00F477AF">
        <w:t>credentials</w:t>
      </w:r>
      <w:r w:rsidRPr="00766283">
        <w:t xml:space="preserve">&gt; element set to </w:t>
      </w:r>
      <w:r w:rsidRPr="0051205A">
        <w:t xml:space="preserve">the </w:t>
      </w:r>
      <w:r>
        <w:t>s</w:t>
      </w:r>
      <w:r w:rsidRPr="006C21C7">
        <w:t xml:space="preserve">ecurity credentials </w:t>
      </w:r>
      <w:r w:rsidRPr="0051205A">
        <w:t>of the PIN</w:t>
      </w:r>
      <w:r>
        <w:t xml:space="preserve"> to be deleted.</w:t>
      </w:r>
    </w:p>
    <w:p w14:paraId="4B439D48" w14:textId="77777777" w:rsidR="00BE3BC8" w:rsidRDefault="00BE3BC8" w:rsidP="00503B45">
      <w:pPr>
        <w:rPr>
          <w:lang w:eastAsia="zh-CN"/>
        </w:rPr>
      </w:pPr>
      <w:r>
        <w:t xml:space="preserve">The PMAE-C shall send the generated HTTP POST request towards the PAE-S according to </w:t>
      </w:r>
      <w:r w:rsidRPr="000A20F1">
        <w:t>IETF</w:t>
      </w:r>
      <w:r>
        <w:t> </w:t>
      </w:r>
      <w:r w:rsidRPr="000A20F1">
        <w:t>RFC</w:t>
      </w:r>
      <w:r>
        <w:t> </w:t>
      </w:r>
      <w:r w:rsidR="00F84143">
        <w:t>9110</w:t>
      </w:r>
      <w:r>
        <w:t> </w:t>
      </w:r>
      <w:r w:rsidRPr="0006242D">
        <w:t>[</w:t>
      </w:r>
      <w:r w:rsidR="00325772">
        <w:t>4</w:t>
      </w:r>
      <w:r>
        <w:t>]</w:t>
      </w:r>
      <w:r>
        <w:rPr>
          <w:rFonts w:hint="eastAsia"/>
          <w:lang w:eastAsia="zh-CN"/>
        </w:rPr>
        <w:t>.</w:t>
      </w:r>
    </w:p>
    <w:p w14:paraId="7BF5ADBE" w14:textId="77777777" w:rsidR="001D20BE" w:rsidRDefault="001D20BE" w:rsidP="00E221D6">
      <w:r w:rsidRPr="00554F63">
        <w:rPr>
          <w:lang w:eastAsia="zh-CN"/>
        </w:rPr>
        <w:t>U</w:t>
      </w:r>
      <w:r>
        <w:rPr>
          <w:lang w:eastAsia="zh-CN"/>
        </w:rPr>
        <w:t>p</w:t>
      </w:r>
      <w:r>
        <w:rPr>
          <w:lang w:eastAsia="x-none"/>
        </w:rPr>
        <w:t xml:space="preserve">on reception of an </w:t>
      </w:r>
      <w:r w:rsidRPr="00554F63">
        <w:t xml:space="preserve">HTTP </w:t>
      </w:r>
      <w:r w:rsidR="00E221D6" w:rsidRPr="00554F63">
        <w:t>20</w:t>
      </w:r>
      <w:r w:rsidR="00E221D6">
        <w:t>4</w:t>
      </w:r>
      <w:r w:rsidR="00E221D6" w:rsidRPr="00554F63">
        <w:t xml:space="preserve"> </w:t>
      </w:r>
      <w:r w:rsidRPr="00554F63">
        <w:t>(</w:t>
      </w:r>
      <w:r w:rsidR="00E221D6">
        <w:t>No content</w:t>
      </w:r>
      <w:r w:rsidRPr="00554F63">
        <w:t>) response message</w:t>
      </w:r>
      <w:r w:rsidR="00E221D6">
        <w:t>, the PMAE-C:</w:t>
      </w:r>
    </w:p>
    <w:p w14:paraId="1B174305" w14:textId="77777777" w:rsidR="001D20BE" w:rsidRPr="002F3259" w:rsidRDefault="001D20BE" w:rsidP="001D20BE">
      <w:pPr>
        <w:pStyle w:val="B1"/>
      </w:pPr>
      <w:r>
        <w:t>a)</w:t>
      </w:r>
      <w:r>
        <w:tab/>
        <w:t xml:space="preserve">shall consider the </w:t>
      </w:r>
      <w:r w:rsidRPr="00A9356A">
        <w:t xml:space="preserve">PIN </w:t>
      </w:r>
      <w:r>
        <w:t>deletion</w:t>
      </w:r>
      <w:r w:rsidRPr="00A9356A">
        <w:t xml:space="preserve"> </w:t>
      </w:r>
      <w:r>
        <w:t>procedure</w:t>
      </w:r>
      <w:r w:rsidRPr="007B05CC">
        <w:t xml:space="preserve"> </w:t>
      </w:r>
      <w:r>
        <w:t>is accepted by the PAE-S;</w:t>
      </w:r>
    </w:p>
    <w:p w14:paraId="6672C6FE" w14:textId="77777777" w:rsidR="001D20BE" w:rsidRPr="005D780B" w:rsidRDefault="001D20BE" w:rsidP="001D20BE">
      <w:pPr>
        <w:pStyle w:val="B1"/>
      </w:pPr>
      <w:r>
        <w:rPr>
          <w:lang w:eastAsia="zh-CN"/>
        </w:rPr>
        <w:t>b)</w:t>
      </w:r>
      <w:r>
        <w:rPr>
          <w:lang w:eastAsia="zh-CN"/>
        </w:rPr>
        <w:tab/>
        <w:t xml:space="preserve">shall </w:t>
      </w:r>
      <w:r>
        <w:t xml:space="preserve">generate a series of HTTP POST request messages </w:t>
      </w:r>
      <w:r w:rsidRPr="0006242D">
        <w:t>according to p</w:t>
      </w:r>
      <w:r>
        <w:t xml:space="preserve">rocedures as specified in </w:t>
      </w:r>
      <w:r w:rsidRPr="000A20F1">
        <w:t>IETF</w:t>
      </w:r>
      <w:r>
        <w:t> </w:t>
      </w:r>
      <w:r w:rsidRPr="000A20F1">
        <w:t>RFC</w:t>
      </w:r>
      <w:r>
        <w:t> </w:t>
      </w:r>
      <w:r w:rsidR="00F84143">
        <w:t>9110</w:t>
      </w:r>
      <w:r>
        <w:t> </w:t>
      </w:r>
      <w:r w:rsidRPr="0006242D">
        <w:t>[</w:t>
      </w:r>
      <w:r>
        <w:t>4] towards the PIN peer(s) in the PIN</w:t>
      </w:r>
      <w:r>
        <w:rPr>
          <w:lang w:eastAsia="zh-CN"/>
        </w:rPr>
        <w:t xml:space="preserve"> accordingly and </w:t>
      </w:r>
      <w:r w:rsidRPr="00D24E70">
        <w:t xml:space="preserve">send the </w:t>
      </w:r>
      <w:r>
        <w:t xml:space="preserve">generated </w:t>
      </w:r>
      <w:r w:rsidRPr="005D780B">
        <w:t>HTTP POST request</w:t>
      </w:r>
      <w:r w:rsidRPr="00D24E70">
        <w:t xml:space="preserve"> towards the </w:t>
      </w:r>
      <w:r>
        <w:t>PIN peer(s)</w:t>
      </w:r>
      <w:r w:rsidRPr="005C10EB">
        <w:t xml:space="preserve"> </w:t>
      </w:r>
      <w:r>
        <w:rPr>
          <w:lang w:eastAsia="zh-CN"/>
        </w:rPr>
        <w:t xml:space="preserve">accordingly </w:t>
      </w:r>
      <w:r>
        <w:t xml:space="preserve">as specified in </w:t>
      </w:r>
      <w:r w:rsidRPr="000A20F1">
        <w:t>IETF</w:t>
      </w:r>
      <w:r>
        <w:t> </w:t>
      </w:r>
      <w:r w:rsidRPr="000A20F1">
        <w:t>RFC</w:t>
      </w:r>
      <w:r>
        <w:t> </w:t>
      </w:r>
      <w:r w:rsidR="00F84143">
        <w:t>9110</w:t>
      </w:r>
      <w:r>
        <w:t> </w:t>
      </w:r>
      <w:r w:rsidRPr="0006242D">
        <w:t>[</w:t>
      </w:r>
      <w:r>
        <w:t xml:space="preserve">4]. </w:t>
      </w:r>
      <w:r w:rsidRPr="005D780B">
        <w:t xml:space="preserve">In </w:t>
      </w:r>
      <w:r>
        <w:t>each</w:t>
      </w:r>
      <w:r w:rsidRPr="005D780B">
        <w:t xml:space="preserve"> HTTP POST request</w:t>
      </w:r>
      <w:r>
        <w:t xml:space="preserve">, the </w:t>
      </w:r>
      <w:r w:rsidRPr="005D780B">
        <w:t>PMAE-C:</w:t>
      </w:r>
    </w:p>
    <w:p w14:paraId="5C48F69B" w14:textId="77777777" w:rsidR="001D20BE" w:rsidRDefault="001D20BE" w:rsidP="001D20BE">
      <w:pPr>
        <w:pStyle w:val="B2"/>
        <w:rPr>
          <w:lang w:eastAsia="zh-CN"/>
        </w:rPr>
      </w:pPr>
      <w:r>
        <w:rPr>
          <w:lang w:eastAsia="zh-CN"/>
        </w:rPr>
        <w:t>1)</w:t>
      </w:r>
      <w:r>
        <w:rPr>
          <w:lang w:eastAsia="zh-CN"/>
        </w:rPr>
        <w:tab/>
      </w:r>
      <w:r w:rsidRPr="00CC0778">
        <w:rPr>
          <w:lang w:eastAsia="zh-CN"/>
        </w:rPr>
        <w:t xml:space="preserve">shall set the Request-URI to the URI </w:t>
      </w:r>
      <w:r>
        <w:rPr>
          <w:lang w:eastAsia="zh-CN"/>
        </w:rPr>
        <w:t>corresponding to the specific PIN peer.</w:t>
      </w:r>
    </w:p>
    <w:p w14:paraId="76298D92" w14:textId="77777777" w:rsidR="001D20BE" w:rsidRPr="0073469F" w:rsidRDefault="001D20BE" w:rsidP="001D20BE">
      <w:pPr>
        <w:pStyle w:val="B2"/>
      </w:pPr>
      <w:r>
        <w:t>2)</w:t>
      </w:r>
      <w:r>
        <w:tab/>
      </w:r>
      <w:r w:rsidRPr="0073469F">
        <w:t xml:space="preserve">shall include a </w:t>
      </w:r>
      <w:r>
        <w:t>Content-Type</w:t>
      </w:r>
      <w:r w:rsidRPr="0073469F">
        <w:t xml:space="preserve"> header field se</w:t>
      </w:r>
      <w:r>
        <w:t>t to "application/vnd.3gpp.pinapp</w:t>
      </w:r>
      <w:r w:rsidRPr="0073469F">
        <w:t>-info+xml";</w:t>
      </w:r>
      <w:r>
        <w:t xml:space="preserve"> and</w:t>
      </w:r>
    </w:p>
    <w:p w14:paraId="3328FE25" w14:textId="77777777" w:rsidR="001D20BE" w:rsidRDefault="001D20BE" w:rsidP="001D20BE">
      <w:pPr>
        <w:pStyle w:val="B2"/>
      </w:pPr>
      <w:r>
        <w:t>3</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pin-deletion-notification-request</w:t>
      </w:r>
      <w:r w:rsidRPr="0073469F">
        <w:t>&gt;</w:t>
      </w:r>
      <w:r w:rsidRPr="001D4A5C">
        <w:t xml:space="preserve"> element in the &lt;</w:t>
      </w:r>
      <w:r>
        <w:t>pinapp</w:t>
      </w:r>
      <w:r w:rsidRPr="001D4A5C">
        <w:t>-info&gt; root element</w:t>
      </w:r>
      <w:r>
        <w:t xml:space="preserve"> and within the </w:t>
      </w:r>
      <w:r w:rsidRPr="0073469F">
        <w:t>&lt;</w:t>
      </w:r>
      <w:r>
        <w:t>pin-deletion-notification-request</w:t>
      </w:r>
      <w:r w:rsidRPr="0073469F">
        <w:t>&gt;</w:t>
      </w:r>
      <w:r w:rsidRPr="001D4A5C">
        <w:t xml:space="preserve"> element</w:t>
      </w:r>
      <w:r>
        <w:t>:</w:t>
      </w:r>
    </w:p>
    <w:p w14:paraId="46AA9EB1" w14:textId="77777777" w:rsidR="001D20BE" w:rsidRDefault="001D20BE" w:rsidP="001D20BE">
      <w:pPr>
        <w:pStyle w:val="B3"/>
      </w:pPr>
      <w:r>
        <w:t>i</w:t>
      </w:r>
      <w:r w:rsidRPr="00CB0B28">
        <w:t>)</w:t>
      </w:r>
      <w:r w:rsidRPr="00CB0B28">
        <w:tab/>
        <w:t>shall include a &lt;</w:t>
      </w:r>
      <w:r>
        <w:t>pin-id</w:t>
      </w:r>
      <w:r w:rsidRPr="00CB0B28">
        <w:t xml:space="preserve">&gt; element </w:t>
      </w:r>
      <w:r w:rsidRPr="007F57D7">
        <w:t>set to</w:t>
      </w:r>
      <w:r w:rsidR="00EF0F2B">
        <w:t xml:space="preserve"> </w:t>
      </w:r>
      <w:r w:rsidR="00EF0F2B" w:rsidRPr="007F57D7">
        <w:t xml:space="preserve">the </w:t>
      </w:r>
      <w:r w:rsidR="00EF0F2B">
        <w:t xml:space="preserve">identifier of the </w:t>
      </w:r>
      <w:r w:rsidR="00EF0F2B" w:rsidRPr="007F57D7">
        <w:t>PIN</w:t>
      </w:r>
      <w:r w:rsidR="00EF0F2B">
        <w:t xml:space="preserve"> to be deleted</w:t>
      </w:r>
      <w:r>
        <w:t>.</w:t>
      </w:r>
    </w:p>
    <w:p w14:paraId="1A96D08F" w14:textId="77777777" w:rsidR="001D20BE" w:rsidRDefault="001D20BE" w:rsidP="001D20BE">
      <w:r>
        <w:rPr>
          <w:lang w:eastAsia="x-none"/>
        </w:rPr>
        <w:t xml:space="preserve">Upon reception of </w:t>
      </w:r>
      <w:r>
        <w:t>either of the following</w:t>
      </w:r>
      <w:r w:rsidR="00A95F8C">
        <w:t xml:space="preserve"> from PIN peer(s)</w:t>
      </w:r>
      <w:r>
        <w:t>:</w:t>
      </w:r>
    </w:p>
    <w:p w14:paraId="26CBB2C7" w14:textId="77777777" w:rsidR="001D20BE" w:rsidRDefault="001D20BE" w:rsidP="00DA1851">
      <w:pPr>
        <w:pStyle w:val="B1"/>
      </w:pPr>
      <w:r>
        <w:t>a)</w:t>
      </w:r>
      <w:r>
        <w:tab/>
      </w:r>
      <w:r w:rsidRPr="00554F63">
        <w:t>an HTTP 20</w:t>
      </w:r>
      <w:r w:rsidR="00A95F8C">
        <w:t>4</w:t>
      </w:r>
      <w:r w:rsidRPr="00554F63">
        <w:t xml:space="preserve"> (</w:t>
      </w:r>
      <w:r w:rsidR="00A95F8C">
        <w:t>No content</w:t>
      </w:r>
      <w:r w:rsidRPr="00554F63">
        <w:t>) response</w:t>
      </w:r>
      <w:r w:rsidRPr="005025FB">
        <w:t xml:space="preserve"> </w:t>
      </w:r>
      <w:r>
        <w:t>message; or</w:t>
      </w:r>
    </w:p>
    <w:p w14:paraId="6F9631F0" w14:textId="77777777" w:rsidR="001D20BE" w:rsidRPr="0044236F" w:rsidRDefault="001D20BE" w:rsidP="001D20BE">
      <w:pPr>
        <w:pStyle w:val="B1"/>
      </w:pPr>
      <w:r>
        <w:rPr>
          <w:rFonts w:hint="eastAsia"/>
          <w:lang w:eastAsia="zh-CN"/>
        </w:rPr>
        <w:t>b</w:t>
      </w:r>
      <w:r>
        <w:rPr>
          <w:lang w:eastAsia="zh-CN"/>
        </w:rPr>
        <w:t>)</w:t>
      </w:r>
      <w:r>
        <w:rPr>
          <w:lang w:eastAsia="zh-CN"/>
        </w:rPr>
        <w:tab/>
      </w:r>
      <w:r w:rsidRPr="00554F63">
        <w:t xml:space="preserve">an HTTP </w:t>
      </w:r>
      <w:r>
        <w:t>403 (Forbidden)</w:t>
      </w:r>
      <w:r w:rsidRPr="00554F63">
        <w:t xml:space="preserve"> response</w:t>
      </w:r>
      <w:r w:rsidRPr="005025FB">
        <w:t xml:space="preserve"> </w:t>
      </w:r>
      <w:r>
        <w:t>message containing:</w:t>
      </w:r>
    </w:p>
    <w:p w14:paraId="7006C67C" w14:textId="77777777" w:rsidR="001D20BE" w:rsidRPr="0044236F" w:rsidRDefault="001D20BE" w:rsidP="001D20BE">
      <w:pPr>
        <w:pStyle w:val="B2"/>
      </w:pPr>
      <w:r>
        <w:t>1)</w:t>
      </w:r>
      <w:r>
        <w:tab/>
        <w:t>a Content-Type header field set to "application/vnd.3gpp.pinapp-info+xml"; and</w:t>
      </w:r>
    </w:p>
    <w:p w14:paraId="4EF97E74" w14:textId="77777777" w:rsidR="001D20BE" w:rsidRPr="004177ED" w:rsidRDefault="001D20BE" w:rsidP="001D20BE">
      <w:pPr>
        <w:pStyle w:val="B2"/>
        <w:rPr>
          <w:lang w:eastAsia="x-none"/>
        </w:rPr>
      </w:pPr>
      <w:r>
        <w:t>2)</w:t>
      </w:r>
      <w:r>
        <w:tab/>
        <w:t xml:space="preserve">an application/vnd.3gpp.pinapp-info+xml MIME body with a </w:t>
      </w:r>
      <w:r w:rsidRPr="0073469F">
        <w:t>&lt;</w:t>
      </w:r>
      <w:r>
        <w:t>pin-deletion-notification-reject</w:t>
      </w:r>
      <w:r w:rsidRPr="0073469F">
        <w:t>&gt;</w:t>
      </w:r>
      <w:r>
        <w:t xml:space="preserve"> </w:t>
      </w:r>
      <w:r w:rsidRPr="00FB41A4">
        <w:t>element in the &lt;</w:t>
      </w:r>
      <w:r>
        <w:t>pinapp</w:t>
      </w:r>
      <w:r w:rsidRPr="00FB41A4">
        <w:t xml:space="preserve">-info&gt; </w:t>
      </w:r>
      <w:r>
        <w:t>root element;</w:t>
      </w:r>
    </w:p>
    <w:p w14:paraId="54750846" w14:textId="77777777" w:rsidR="001D20BE" w:rsidRDefault="001D20BE" w:rsidP="001D20BE">
      <w:r>
        <w:t>the PMAE-C shall consider that the PIN has been treated as deleted in the corresponding PIN peer.</w:t>
      </w:r>
    </w:p>
    <w:p w14:paraId="28CB40FE" w14:textId="77777777" w:rsidR="001D20BE" w:rsidRDefault="001D20BE" w:rsidP="001D20BE">
      <w:pPr>
        <w:pStyle w:val="NO"/>
      </w:pPr>
      <w:r w:rsidRPr="00040B5C">
        <w:t>NOTE:</w:t>
      </w:r>
      <w:r w:rsidRPr="00040B5C">
        <w:tab/>
      </w:r>
      <w:r>
        <w:t xml:space="preserve">Whether PMAE-C needs to take other actions for PIN peer(s) that send </w:t>
      </w:r>
      <w:r w:rsidRPr="0073469F">
        <w:t>&lt;</w:t>
      </w:r>
      <w:r>
        <w:t>pin-deletion-notification-reject</w:t>
      </w:r>
      <w:r w:rsidRPr="0073469F">
        <w:t>&gt;</w:t>
      </w:r>
      <w:r>
        <w:t xml:space="preserve"> </w:t>
      </w:r>
      <w:r w:rsidRPr="00FB41A4">
        <w:t>element</w:t>
      </w:r>
      <w:r w:rsidRPr="00040B5C">
        <w:t xml:space="preserve"> is left to UE implementation. </w:t>
      </w:r>
    </w:p>
    <w:p w14:paraId="188928C4" w14:textId="77777777" w:rsidR="001D20BE" w:rsidRDefault="001D20BE" w:rsidP="001D20BE">
      <w:r>
        <w:t xml:space="preserve">When receiving all the response(s) from PIN peer(s), the PIN is considered as deleted in the PMAE-C from this time onward. The PMAE-C shall </w:t>
      </w:r>
      <w:r>
        <w:rPr>
          <w:rFonts w:hint="eastAsia"/>
          <w:lang w:eastAsia="zh-CN"/>
        </w:rPr>
        <w:t>delete</w:t>
      </w:r>
      <w:r>
        <w:t xml:space="preserve"> all the information related to this PIN.</w:t>
      </w:r>
    </w:p>
    <w:p w14:paraId="60EDAE88" w14:textId="77777777" w:rsidR="001D20BE" w:rsidRDefault="001D20BE" w:rsidP="001D20BE">
      <w:r w:rsidRPr="00554F63">
        <w:rPr>
          <w:lang w:eastAsia="zh-CN"/>
        </w:rPr>
        <w:t>U</w:t>
      </w:r>
      <w:r>
        <w:rPr>
          <w:lang w:eastAsia="zh-CN"/>
        </w:rPr>
        <w:t>p</w:t>
      </w:r>
      <w:r>
        <w:rPr>
          <w:lang w:eastAsia="x-none"/>
        </w:rPr>
        <w:t xml:space="preserve">on reception of an </w:t>
      </w:r>
      <w:r w:rsidRPr="00554F63">
        <w:t xml:space="preserve">HTTP </w:t>
      </w:r>
      <w:r>
        <w:t>403 (Forbidden)</w:t>
      </w:r>
      <w:r w:rsidRPr="00554F63">
        <w:t xml:space="preserve"> response message</w:t>
      </w:r>
      <w:r>
        <w:t xml:space="preserve"> containing:</w:t>
      </w:r>
    </w:p>
    <w:p w14:paraId="194D949D" w14:textId="77777777" w:rsidR="001D20BE" w:rsidRDefault="001D20BE" w:rsidP="001D20BE">
      <w:pPr>
        <w:pStyle w:val="B1"/>
      </w:pPr>
      <w:r>
        <w:t>a)</w:t>
      </w:r>
      <w:r>
        <w:tab/>
        <w:t>a Content-Type header field set to "application/vnd.3gpp.pinapp-info+xml"; and</w:t>
      </w:r>
    </w:p>
    <w:p w14:paraId="504B1284" w14:textId="77777777" w:rsidR="001D20BE" w:rsidRDefault="001D20BE" w:rsidP="001D20BE">
      <w:pPr>
        <w:pStyle w:val="B1"/>
      </w:pPr>
      <w:r>
        <w:t>b)</w:t>
      </w:r>
      <w:r>
        <w:tab/>
        <w:t xml:space="preserve">an application/vnd.3gpp.pinapp-info+xml MIME body with a </w:t>
      </w:r>
      <w:r w:rsidRPr="00A23C86">
        <w:t>&lt;</w:t>
      </w:r>
      <w:r>
        <w:t>pin-deletion-reject</w:t>
      </w:r>
      <w:r w:rsidRPr="00A23C86">
        <w:t>&gt;</w:t>
      </w:r>
      <w:r>
        <w:t xml:space="preserve"> </w:t>
      </w:r>
      <w:r w:rsidRPr="00FB41A4">
        <w:t>element in the &lt;</w:t>
      </w:r>
      <w:r>
        <w:t>pinapp</w:t>
      </w:r>
      <w:r w:rsidRPr="00FB41A4">
        <w:t xml:space="preserve">-info&gt; </w:t>
      </w:r>
      <w:r>
        <w:t>root element,</w:t>
      </w:r>
    </w:p>
    <w:p w14:paraId="6B1236BB" w14:textId="77777777" w:rsidR="001D20BE" w:rsidRPr="00B60CF0" w:rsidRDefault="001D20BE" w:rsidP="001D20BE">
      <w:pPr>
        <w:rPr>
          <w:lang w:eastAsia="zh-CN"/>
        </w:rPr>
      </w:pPr>
      <w:r>
        <w:t xml:space="preserve">the PMAE-C shall consider that the PMAE-C </w:t>
      </w:r>
      <w:r w:rsidRPr="00AF136D">
        <w:t>requested PIN deletion procedure</w:t>
      </w:r>
      <w:r w:rsidRPr="007B05CC">
        <w:t xml:space="preserve"> </w:t>
      </w:r>
      <w:r>
        <w:t>is rejected by the PAE-S.</w:t>
      </w:r>
      <w:r>
        <w:rPr>
          <w:rFonts w:hint="eastAsia"/>
          <w:lang w:eastAsia="zh-CN"/>
        </w:rPr>
        <w:t xml:space="preserve"> </w:t>
      </w:r>
      <w:r>
        <w:rPr>
          <w:lang w:eastAsia="zh-CN"/>
        </w:rPr>
        <w:t xml:space="preserve">The </w:t>
      </w:r>
      <w:r>
        <w:t xml:space="preserve">PMAE-C may initiate a local </w:t>
      </w:r>
      <w:r w:rsidRPr="0020262D">
        <w:t>PIN deletion procedure</w:t>
      </w:r>
      <w:r>
        <w:t xml:space="preserve"> as specified in clause 5.4.3.3 if still needed.</w:t>
      </w:r>
    </w:p>
    <w:p w14:paraId="34CA898A" w14:textId="77777777" w:rsidR="001D20BE" w:rsidRDefault="001D20BE" w:rsidP="001D20BE">
      <w:pPr>
        <w:pStyle w:val="Heading6"/>
        <w:rPr>
          <w:lang w:eastAsia="zh-CN"/>
        </w:rPr>
      </w:pPr>
      <w:bookmarkStart w:id="209" w:name="_CR5_4_3_2_2_2"/>
      <w:bookmarkStart w:id="210" w:name="_Toc172038087"/>
      <w:bookmarkEnd w:id="209"/>
      <w:r>
        <w:rPr>
          <w:rFonts w:hint="eastAsia"/>
          <w:lang w:eastAsia="zh-CN"/>
        </w:rPr>
        <w:t>5</w:t>
      </w:r>
      <w:r>
        <w:rPr>
          <w:lang w:eastAsia="zh-CN"/>
        </w:rPr>
        <w:t>.4.3.2.2.2</w:t>
      </w:r>
      <w:r w:rsidR="00646A51">
        <w:rPr>
          <w:lang w:eastAsia="zh-CN"/>
        </w:rPr>
        <w:tab/>
      </w:r>
      <w:r>
        <w:t>PAE-S procedure</w:t>
      </w:r>
      <w:bookmarkEnd w:id="210"/>
    </w:p>
    <w:p w14:paraId="590B324C" w14:textId="77777777" w:rsidR="00BE3BC8" w:rsidRDefault="00BE3BC8" w:rsidP="00BE3BC8">
      <w:r>
        <w:rPr>
          <w:lang w:eastAsia="x-none"/>
        </w:rPr>
        <w:t>Upon reception of an HTTP POST request</w:t>
      </w:r>
      <w:r w:rsidRPr="005025FB">
        <w:t xml:space="preserve"> </w:t>
      </w:r>
      <w:r>
        <w:t>message containing:</w:t>
      </w:r>
    </w:p>
    <w:p w14:paraId="1D956C2C" w14:textId="77777777" w:rsidR="00BE3BC8" w:rsidRDefault="00BE3BC8" w:rsidP="00BE3BC8">
      <w:pPr>
        <w:pStyle w:val="B1"/>
      </w:pPr>
      <w:r>
        <w:t>a)</w:t>
      </w:r>
      <w:r>
        <w:tab/>
        <w:t>a Content-Type header field set to "application/vnd.3gpp.pinapp-info+xml"; and</w:t>
      </w:r>
    </w:p>
    <w:p w14:paraId="0863904E" w14:textId="77777777" w:rsidR="00BE3BC8" w:rsidRDefault="00BE3BC8" w:rsidP="00BE3BC8">
      <w:pPr>
        <w:pStyle w:val="B1"/>
      </w:pPr>
      <w:r>
        <w:t>b)</w:t>
      </w:r>
      <w:r>
        <w:tab/>
        <w:t xml:space="preserve">an application/vnd.3gpp.pinapp-info+xml MIME body with a </w:t>
      </w:r>
      <w:r w:rsidRPr="0073469F">
        <w:t>&lt;</w:t>
      </w:r>
      <w:r>
        <w:t>pin-deletion-request</w:t>
      </w:r>
      <w:r w:rsidRPr="0073469F">
        <w:t>&gt;</w:t>
      </w:r>
      <w:r>
        <w:t xml:space="preserve"> </w:t>
      </w:r>
      <w:r w:rsidRPr="00FB41A4">
        <w:t>element in the &lt;</w:t>
      </w:r>
      <w:r>
        <w:t>pinapp</w:t>
      </w:r>
      <w:r w:rsidRPr="00FB41A4">
        <w:t xml:space="preserve">-info&gt; </w:t>
      </w:r>
      <w:r>
        <w:t>root element,</w:t>
      </w:r>
    </w:p>
    <w:p w14:paraId="6EA3BC47" w14:textId="77777777" w:rsidR="00BE3BC8" w:rsidRPr="00491357" w:rsidRDefault="00BE3BC8" w:rsidP="00BE3BC8">
      <w:r>
        <w:t xml:space="preserve">the PAE-S shall </w:t>
      </w:r>
      <w:r w:rsidRPr="00DF5140">
        <w:t>verif</w:t>
      </w:r>
      <w:r>
        <w:t>y</w:t>
      </w:r>
      <w:r w:rsidRPr="00DF5140">
        <w:t xml:space="preserve"> </w:t>
      </w:r>
      <w:r w:rsidRPr="00583BDB">
        <w:rPr>
          <w:lang w:eastAsia="zh-CN"/>
        </w:rPr>
        <w:t xml:space="preserve">whether the </w:t>
      </w:r>
      <w:r>
        <w:rPr>
          <w:lang w:eastAsia="zh-CN"/>
        </w:rPr>
        <w:t>PMAE-C</w:t>
      </w:r>
      <w:r w:rsidRPr="00583BDB">
        <w:rPr>
          <w:lang w:eastAsia="zh-CN"/>
        </w:rPr>
        <w:t xml:space="preserve"> is authorized to </w:t>
      </w:r>
      <w:r>
        <w:rPr>
          <w:lang w:eastAsia="zh-CN"/>
        </w:rPr>
        <w:t>delete a PIN</w:t>
      </w:r>
      <w:r w:rsidRPr="00DF5140">
        <w:t>.</w:t>
      </w:r>
    </w:p>
    <w:p w14:paraId="1A7AD5A0" w14:textId="77777777" w:rsidR="00BE3BC8" w:rsidRDefault="00BE3BC8" w:rsidP="00BB32EF">
      <w:r>
        <w:lastRenderedPageBreak/>
        <w:t xml:space="preserve">If </w:t>
      </w:r>
      <w:r>
        <w:rPr>
          <w:lang w:eastAsia="zh-CN"/>
        </w:rPr>
        <w:t xml:space="preserve">the PMAE-C </w:t>
      </w:r>
      <w:r>
        <w:t>is authorized to delete the PIN, the PAE-S shall</w:t>
      </w:r>
      <w:r w:rsidR="00BB32EF" w:rsidRPr="00BB32EF">
        <w:t xml:space="preserve"> </w:t>
      </w:r>
      <w:r w:rsidR="00BB32EF">
        <w:t>generate an HTTP 204 (No content) response according to IETF RFC </w:t>
      </w:r>
      <w:r w:rsidR="00F84143">
        <w:t>9110</w:t>
      </w:r>
      <w:r w:rsidR="00BB32EF">
        <w:t xml:space="preserve"> [4] and send the generated HTTP 204 (No content) response to the </w:t>
      </w:r>
      <w:r w:rsidR="00BB32EF">
        <w:rPr>
          <w:lang w:eastAsia="zh-CN"/>
        </w:rPr>
        <w:t>PMAE-C</w:t>
      </w:r>
      <w:r w:rsidR="00BB32EF">
        <w:t>.</w:t>
      </w:r>
      <w:r w:rsidR="00F84143">
        <w:t>9110</w:t>
      </w:r>
    </w:p>
    <w:p w14:paraId="756208E7" w14:textId="77777777" w:rsidR="00BE3BC8" w:rsidRDefault="00BE3BC8" w:rsidP="00BE3BC8">
      <w:pPr>
        <w:rPr>
          <w:lang w:val="en-US" w:eastAsia="zh-CN"/>
        </w:rPr>
      </w:pPr>
      <w:r>
        <w:t xml:space="preserve">From this time onward, the PIN is considered as deleted in the PAE-S. The PAE-S shall stop all the procedures related to the PIN and release all the </w:t>
      </w:r>
      <w:r w:rsidRPr="00ED5D9C">
        <w:rPr>
          <w:lang w:val="en-US" w:eastAsia="zh-CN"/>
        </w:rPr>
        <w:t>network resources allocated for this PIN</w:t>
      </w:r>
      <w:r>
        <w:rPr>
          <w:lang w:val="en-US" w:eastAsia="zh-CN"/>
        </w:rPr>
        <w:t>.</w:t>
      </w:r>
    </w:p>
    <w:p w14:paraId="4CFC8572" w14:textId="77777777" w:rsidR="001D20BE" w:rsidRDefault="001D20BE" w:rsidP="001D20BE">
      <w:r>
        <w:t xml:space="preserve">If </w:t>
      </w:r>
      <w:r>
        <w:rPr>
          <w:lang w:eastAsia="zh-CN"/>
        </w:rPr>
        <w:t>the PMAE-C</w:t>
      </w:r>
      <w:r>
        <w:t xml:space="preserve"> is not authorized to delete a PIN, the PAE-S shall:</w:t>
      </w:r>
    </w:p>
    <w:p w14:paraId="0E984640" w14:textId="77777777" w:rsidR="001D20BE" w:rsidRDefault="001D20BE" w:rsidP="001D20BE">
      <w:pPr>
        <w:pStyle w:val="B1"/>
      </w:pPr>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r w:rsidR="00F84143">
        <w:t>9110</w:t>
      </w:r>
      <w:r>
        <w:t> </w:t>
      </w:r>
      <w:r w:rsidRPr="00554F63">
        <w:t>[</w:t>
      </w:r>
      <w:r>
        <w:t>4</w:t>
      </w:r>
      <w:r w:rsidRPr="00554F63">
        <w:t xml:space="preserve">]. In the HTTP </w:t>
      </w:r>
      <w:r>
        <w:t>403 (Forbidden)</w:t>
      </w:r>
      <w:r w:rsidRPr="00554F63">
        <w:t xml:space="preserve"> response message, the </w:t>
      </w:r>
      <w:r>
        <w:t>PMAE-C</w:t>
      </w:r>
      <w:r w:rsidRPr="00554F63">
        <w:t>:</w:t>
      </w:r>
    </w:p>
    <w:p w14:paraId="02CBC4F1" w14:textId="77777777" w:rsidR="001D20BE" w:rsidRDefault="001D20BE" w:rsidP="001D20BE">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5E4F1429" w14:textId="77777777" w:rsidR="001D20BE" w:rsidRDefault="001D20BE" w:rsidP="001D20BE">
      <w:pPr>
        <w:pStyle w:val="B2"/>
      </w:pPr>
      <w:r>
        <w:t>2)</w:t>
      </w:r>
      <w:r>
        <w:tab/>
      </w:r>
      <w:r w:rsidRPr="004E7BF5">
        <w:t>shall include an application/vnd.3gpp.</w:t>
      </w:r>
      <w:r>
        <w:t>pinapp</w:t>
      </w:r>
      <w:r w:rsidRPr="004E7BF5">
        <w:t xml:space="preserve">-info+xml MIME body </w:t>
      </w:r>
      <w:r>
        <w:t xml:space="preserve">with a </w:t>
      </w:r>
      <w:r w:rsidRPr="00A23C86">
        <w:t>&lt;</w:t>
      </w:r>
      <w:r>
        <w:t>pin-deletion-reject</w:t>
      </w:r>
      <w:r w:rsidRPr="00A23C86">
        <w:t>&gt;</w:t>
      </w:r>
      <w:r w:rsidRPr="004E7BF5">
        <w:t xml:space="preserve"> element</w:t>
      </w:r>
      <w:r>
        <w:t xml:space="preserve"> </w:t>
      </w:r>
      <w:r w:rsidRPr="004E7BF5">
        <w:t>in the &lt;</w:t>
      </w:r>
      <w:r>
        <w:t>pinapp</w:t>
      </w:r>
      <w:r w:rsidRPr="004E7BF5">
        <w:t>-info&gt; root element</w:t>
      </w:r>
      <w:r>
        <w:t xml:space="preserve"> and within the </w:t>
      </w:r>
      <w:r w:rsidRPr="0073469F">
        <w:t>&lt;</w:t>
      </w:r>
      <w:r>
        <w:t>pin-deletion-reject</w:t>
      </w:r>
      <w:r w:rsidRPr="0073469F">
        <w:t>&gt;</w:t>
      </w:r>
      <w:r w:rsidRPr="001D4A5C">
        <w:t xml:space="preserve"> element</w:t>
      </w:r>
      <w:r w:rsidRPr="004E7BF5">
        <w:t>:</w:t>
      </w:r>
    </w:p>
    <w:p w14:paraId="1AC55519" w14:textId="77777777" w:rsidR="001D20BE" w:rsidRDefault="001D20BE" w:rsidP="001D20BE">
      <w:pPr>
        <w:pStyle w:val="B3"/>
        <w:rPr>
          <w:lang w:eastAsia="zh-CN"/>
        </w:rPr>
      </w:pPr>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t>PIN deletion</w:t>
      </w:r>
      <w:r w:rsidRPr="00654FEF">
        <w:t xml:space="preserve"> failure</w:t>
      </w:r>
      <w:r>
        <w:t>; and</w:t>
      </w:r>
    </w:p>
    <w:p w14:paraId="1F5E4F4A" w14:textId="77777777" w:rsidR="001D20BE" w:rsidRDefault="001D20BE" w:rsidP="001D20BE">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HTTP </w:t>
      </w:r>
      <w:r>
        <w:rPr>
          <w:lang w:eastAsia="zh-CN"/>
        </w:rPr>
        <w:t>403 (Forbidden)</w:t>
      </w:r>
      <w:r w:rsidRPr="00554F63">
        <w:rPr>
          <w:lang w:eastAsia="zh-CN"/>
        </w:rPr>
        <w:t xml:space="preserve"> response towards the </w:t>
      </w:r>
      <w:r>
        <w:rPr>
          <w:lang w:eastAsia="zh-CN"/>
        </w:rPr>
        <w:t>PE</w:t>
      </w:r>
      <w:r w:rsidRPr="00554F63">
        <w:rPr>
          <w:lang w:eastAsia="zh-CN"/>
        </w:rPr>
        <w:t>AE-</w:t>
      </w:r>
      <w:r>
        <w:rPr>
          <w:lang w:eastAsia="zh-CN"/>
        </w:rPr>
        <w:t>C.</w:t>
      </w:r>
    </w:p>
    <w:p w14:paraId="00148DFF" w14:textId="77777777" w:rsidR="00B31376" w:rsidRDefault="00B31376" w:rsidP="00B31376">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2F982762" w14:textId="77777777" w:rsidR="00B31376" w:rsidRPr="007D3511" w:rsidRDefault="00B31376" w:rsidP="00B31376">
      <w:pPr>
        <w:pStyle w:val="B1"/>
        <w:rPr>
          <w:lang w:eastAsia="zh-CN"/>
        </w:rPr>
      </w:pPr>
      <w:r>
        <w:rPr>
          <w:rFonts w:hint="eastAsia"/>
          <w:lang w:eastAsia="zh-CN"/>
        </w:rPr>
        <w:t>0</w:t>
      </w:r>
      <w:r>
        <w:rPr>
          <w:lang w:eastAsia="zh-CN"/>
        </w:rPr>
        <w:tab/>
        <w:t>Protocol error, unspecified;</w:t>
      </w:r>
    </w:p>
    <w:p w14:paraId="7B2BB9D5" w14:textId="77777777" w:rsidR="00B31376" w:rsidRDefault="00B31376" w:rsidP="00B31376">
      <w:pPr>
        <w:pStyle w:val="B1"/>
        <w:rPr>
          <w:lang w:eastAsia="zh-CN"/>
        </w:rPr>
      </w:pPr>
      <w:r>
        <w:rPr>
          <w:lang w:eastAsia="zh-CN"/>
        </w:rPr>
        <w:t>1</w:t>
      </w:r>
      <w:r>
        <w:rPr>
          <w:lang w:eastAsia="zh-CN"/>
        </w:rPr>
        <w:tab/>
      </w:r>
      <w:r w:rsidRPr="007D3511">
        <w:rPr>
          <w:lang w:eastAsia="zh-CN"/>
        </w:rPr>
        <w:t>Operation not allowed</w:t>
      </w:r>
      <w:r>
        <w:rPr>
          <w:lang w:eastAsia="zh-CN"/>
        </w:rPr>
        <w:t>;</w:t>
      </w:r>
      <w:r>
        <w:rPr>
          <w:rFonts w:hint="eastAsia"/>
          <w:lang w:eastAsia="zh-CN"/>
        </w:rPr>
        <w:t xml:space="preserve"> </w:t>
      </w:r>
    </w:p>
    <w:p w14:paraId="5785290C" w14:textId="77777777" w:rsidR="00B31376" w:rsidRDefault="00B31376" w:rsidP="00B31376">
      <w:pPr>
        <w:pStyle w:val="B1"/>
        <w:rPr>
          <w:lang w:eastAsia="zh-CN"/>
        </w:rPr>
      </w:pPr>
      <w:r>
        <w:rPr>
          <w:rFonts w:hint="eastAsia"/>
          <w:lang w:eastAsia="zh-CN"/>
        </w:rPr>
        <w:t>3</w:t>
      </w:r>
      <w:r>
        <w:rPr>
          <w:lang w:eastAsia="zh-CN"/>
        </w:rPr>
        <w:tab/>
      </w:r>
      <w:r w:rsidRPr="007D3511">
        <w:rPr>
          <w:lang w:eastAsia="x-none"/>
        </w:rPr>
        <w:t>Authorization failure</w:t>
      </w:r>
      <w:r>
        <w:rPr>
          <w:lang w:eastAsia="zh-CN"/>
        </w:rPr>
        <w:t>;</w:t>
      </w:r>
      <w:r w:rsidRPr="00C37465">
        <w:rPr>
          <w:rFonts w:hint="eastAsia"/>
          <w:lang w:eastAsia="zh-CN"/>
        </w:rPr>
        <w:t xml:space="preserve"> </w:t>
      </w:r>
      <w:r>
        <w:rPr>
          <w:rFonts w:hint="eastAsia"/>
          <w:lang w:eastAsia="zh-CN"/>
        </w:rPr>
        <w:t>and</w:t>
      </w:r>
    </w:p>
    <w:p w14:paraId="2A849730" w14:textId="77777777" w:rsidR="00B31376" w:rsidRPr="00B60CF0" w:rsidRDefault="00B31376" w:rsidP="00B31376">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3BA8E082" w14:textId="77777777" w:rsidR="001D20BE" w:rsidRPr="00B60CF0" w:rsidRDefault="001D20BE" w:rsidP="001D20BE">
      <w:pPr>
        <w:pStyle w:val="Heading6"/>
        <w:rPr>
          <w:lang w:eastAsia="zh-CN"/>
        </w:rPr>
      </w:pPr>
      <w:bookmarkStart w:id="211" w:name="_CR5_4_3_2_2_3"/>
      <w:bookmarkStart w:id="212" w:name="_Toc172038088"/>
      <w:bookmarkEnd w:id="211"/>
      <w:r>
        <w:rPr>
          <w:rFonts w:hint="eastAsia"/>
          <w:lang w:eastAsia="zh-CN"/>
        </w:rPr>
        <w:t>5</w:t>
      </w:r>
      <w:r>
        <w:rPr>
          <w:lang w:eastAsia="zh-CN"/>
        </w:rPr>
        <w:t>.4.3.2.2.3</w:t>
      </w:r>
      <w:r w:rsidR="00646A51">
        <w:rPr>
          <w:lang w:eastAsia="zh-CN"/>
        </w:rPr>
        <w:tab/>
      </w:r>
      <w:r>
        <w:t>PGAE-C procedure</w:t>
      </w:r>
      <w:bookmarkEnd w:id="212"/>
    </w:p>
    <w:p w14:paraId="58B9AD6C" w14:textId="77777777" w:rsidR="001D20BE" w:rsidRDefault="001D20BE" w:rsidP="001D20BE">
      <w:r>
        <w:rPr>
          <w:lang w:eastAsia="x-none"/>
        </w:rPr>
        <w:t>Upon reception of an HTTP POST request</w:t>
      </w:r>
      <w:r w:rsidRPr="005025FB">
        <w:t xml:space="preserve"> </w:t>
      </w:r>
      <w:r>
        <w:t>message containing:</w:t>
      </w:r>
    </w:p>
    <w:p w14:paraId="663EEC09" w14:textId="77777777" w:rsidR="001D20BE" w:rsidRDefault="001D20BE" w:rsidP="001D20BE">
      <w:pPr>
        <w:pStyle w:val="B1"/>
      </w:pPr>
      <w:r>
        <w:t>a)</w:t>
      </w:r>
      <w:r>
        <w:tab/>
        <w:t>a Content-Type header field set to "application/vnd.3gpp.pinapp-info+xml"; and</w:t>
      </w:r>
    </w:p>
    <w:p w14:paraId="16F21360" w14:textId="77777777" w:rsidR="001D20BE" w:rsidRDefault="001D20BE" w:rsidP="001D20BE">
      <w:pPr>
        <w:pStyle w:val="B1"/>
      </w:pPr>
      <w:r>
        <w:t>b)</w:t>
      </w:r>
      <w:r>
        <w:tab/>
        <w:t xml:space="preserve">an application/vnd.3gpp.pinapp-info+xml MIME body with a </w:t>
      </w:r>
      <w:r w:rsidRPr="0073469F">
        <w:t>&lt;</w:t>
      </w:r>
      <w:r>
        <w:t>pin-deletion-notification-request</w:t>
      </w:r>
      <w:r w:rsidRPr="0073469F">
        <w:t>&gt;</w:t>
      </w:r>
      <w:r>
        <w:t xml:space="preserve"> </w:t>
      </w:r>
      <w:r w:rsidRPr="00FB41A4">
        <w:t>element in the &lt;</w:t>
      </w:r>
      <w:r>
        <w:t>pinapp</w:t>
      </w:r>
      <w:r w:rsidRPr="00FB41A4">
        <w:t xml:space="preserve">-info&gt; </w:t>
      </w:r>
      <w:r>
        <w:t>root element,</w:t>
      </w:r>
    </w:p>
    <w:p w14:paraId="5FDE1840" w14:textId="77777777" w:rsidR="001D20BE" w:rsidRDefault="001D20BE" w:rsidP="001D20BE">
      <w:r>
        <w:t>the PGAE-C:</w:t>
      </w:r>
    </w:p>
    <w:p w14:paraId="665528F0" w14:textId="77777777" w:rsidR="001D20BE" w:rsidRDefault="001D20BE" w:rsidP="001D20BE">
      <w:pPr>
        <w:pStyle w:val="B1"/>
      </w:pPr>
      <w:r w:rsidRPr="000C75A6">
        <w:rPr>
          <w:rFonts w:hint="eastAsia"/>
        </w:rPr>
        <w:t>a</w:t>
      </w:r>
      <w:r w:rsidRPr="000C75A6">
        <w:t>)</w:t>
      </w:r>
      <w:r w:rsidRPr="000C75A6">
        <w:tab/>
        <w:t xml:space="preserve">shall consider the </w:t>
      </w:r>
      <w:r>
        <w:t>PIN</w:t>
      </w:r>
      <w:r w:rsidRPr="000C75A6">
        <w:t xml:space="preserve"> has been </w:t>
      </w:r>
      <w:r>
        <w:t>deleted;</w:t>
      </w:r>
    </w:p>
    <w:p w14:paraId="6C106949" w14:textId="77777777" w:rsidR="001D20BE" w:rsidRDefault="001D20BE" w:rsidP="001D20BE">
      <w:pPr>
        <w:pStyle w:val="B1"/>
        <w:rPr>
          <w:lang w:eastAsia="zh-CN"/>
        </w:rPr>
      </w:pPr>
      <w:r>
        <w:rPr>
          <w:rFonts w:hint="eastAsia"/>
          <w:lang w:eastAsia="zh-CN"/>
        </w:rPr>
        <w:t>b</w:t>
      </w:r>
      <w:r>
        <w:rPr>
          <w:lang w:eastAsia="zh-CN"/>
        </w:rPr>
        <w:t>)</w:t>
      </w:r>
      <w:r>
        <w:rPr>
          <w:lang w:eastAsia="zh-CN"/>
        </w:rPr>
        <w:tab/>
        <w:t xml:space="preserve">shall invalidate </w:t>
      </w:r>
      <w:r w:rsidRPr="00D97646">
        <w:rPr>
          <w:lang w:eastAsia="zh-CN"/>
        </w:rPr>
        <w:t xml:space="preserve">the access control information in </w:t>
      </w:r>
      <w:r>
        <w:rPr>
          <w:lang w:eastAsia="zh-CN"/>
        </w:rPr>
        <w:t>the PGAE-C; and</w:t>
      </w:r>
    </w:p>
    <w:p w14:paraId="4CA3F727" w14:textId="77777777" w:rsidR="001D20BE" w:rsidRDefault="001D20BE" w:rsidP="001D20BE">
      <w:pPr>
        <w:pStyle w:val="B1"/>
        <w:rPr>
          <w:lang w:eastAsia="zh-CN"/>
        </w:rPr>
      </w:pPr>
      <w:r>
        <w:rPr>
          <w:lang w:eastAsia="zh-CN"/>
        </w:rPr>
        <w:t>c)</w:t>
      </w:r>
      <w:r>
        <w:rPr>
          <w:lang w:eastAsia="zh-CN"/>
        </w:rPr>
        <w:tab/>
        <w:t>shall perform either of the following to respond to PMAE-C:</w:t>
      </w:r>
    </w:p>
    <w:p w14:paraId="494D60B8" w14:textId="77777777" w:rsidR="001D20BE" w:rsidRPr="007F57D7" w:rsidRDefault="001D20BE" w:rsidP="00DA1851">
      <w:pPr>
        <w:pStyle w:val="B2"/>
        <w:rPr>
          <w:lang w:eastAsia="zh-CN"/>
        </w:rPr>
      </w:pPr>
      <w:r>
        <w:t>1)</w:t>
      </w:r>
      <w:r>
        <w:tab/>
      </w:r>
      <w:r w:rsidRPr="00554F63">
        <w:t xml:space="preserve">generate an HTTP </w:t>
      </w:r>
      <w:r w:rsidR="00BB32EF" w:rsidRPr="00554F63">
        <w:t>20</w:t>
      </w:r>
      <w:r w:rsidR="00BB32EF">
        <w:t>4</w:t>
      </w:r>
      <w:r w:rsidR="00BB32EF" w:rsidRPr="00554F63">
        <w:t xml:space="preserve"> </w:t>
      </w:r>
      <w:r w:rsidRPr="00554F63">
        <w:t>(</w:t>
      </w:r>
      <w:r w:rsidR="00BB32EF">
        <w:t>No content</w:t>
      </w:r>
      <w:r w:rsidRPr="00554F63">
        <w:t xml:space="preserve">) response according to </w:t>
      </w:r>
      <w:r w:rsidRPr="002847DD">
        <w:t>IETF</w:t>
      </w:r>
      <w:r>
        <w:t> </w:t>
      </w:r>
      <w:r w:rsidRPr="002847DD">
        <w:t>RFC</w:t>
      </w:r>
      <w:r>
        <w:t> </w:t>
      </w:r>
      <w:r w:rsidR="00F84143">
        <w:t>9110</w:t>
      </w:r>
      <w:r>
        <w:t> </w:t>
      </w:r>
      <w:r w:rsidRPr="00554F63">
        <w:t>[</w:t>
      </w:r>
      <w:r>
        <w:t>4</w:t>
      </w:r>
      <w:r w:rsidRPr="00554F63">
        <w:t>]</w:t>
      </w:r>
      <w:r>
        <w:t>; or</w:t>
      </w:r>
    </w:p>
    <w:p w14:paraId="38844C9C" w14:textId="77777777" w:rsidR="001D20BE" w:rsidRDefault="001D20BE" w:rsidP="001D20BE">
      <w:pPr>
        <w:pStyle w:val="B2"/>
      </w:pPr>
      <w:r>
        <w:t>2)</w:t>
      </w:r>
      <w:r>
        <w:tab/>
      </w:r>
      <w:r w:rsidRPr="00554F63">
        <w:t xml:space="preserve">generate an HTTP </w:t>
      </w:r>
      <w:r>
        <w:t>403 (Forbidden)</w:t>
      </w:r>
      <w:r w:rsidRPr="00554F63">
        <w:t xml:space="preserve"> response according to </w:t>
      </w:r>
      <w:r w:rsidRPr="002847DD">
        <w:t>IETF</w:t>
      </w:r>
      <w:r>
        <w:t> </w:t>
      </w:r>
      <w:r w:rsidRPr="002847DD">
        <w:t>RFC</w:t>
      </w:r>
      <w:r>
        <w:t> </w:t>
      </w:r>
      <w:r w:rsidR="00F84143">
        <w:t>9110</w:t>
      </w:r>
      <w:r>
        <w:t> </w:t>
      </w:r>
      <w:r w:rsidRPr="00554F63">
        <w:t>[</w:t>
      </w:r>
      <w:r>
        <w:t>4</w:t>
      </w:r>
      <w:r w:rsidRPr="00554F63">
        <w:t xml:space="preserve">]. In the HTTP </w:t>
      </w:r>
      <w:r>
        <w:t>403 (Forbidden)</w:t>
      </w:r>
      <w:r w:rsidRPr="00554F63">
        <w:t xml:space="preserve"> response message, the </w:t>
      </w:r>
      <w:r>
        <w:t>PGAE-C</w:t>
      </w:r>
      <w:r w:rsidRPr="00554F63">
        <w:t>:</w:t>
      </w:r>
    </w:p>
    <w:p w14:paraId="467BC760" w14:textId="77777777" w:rsidR="001D20BE" w:rsidRDefault="001D20BE" w:rsidP="001D20BE">
      <w:pPr>
        <w:pStyle w:val="B3"/>
      </w:pPr>
      <w:r>
        <w:t>i</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159C8B63" w14:textId="77777777" w:rsidR="001D20BE" w:rsidRDefault="001D20BE" w:rsidP="001D20BE">
      <w:pPr>
        <w:pStyle w:val="B3"/>
      </w:pPr>
      <w:r>
        <w:t>ii)</w:t>
      </w:r>
      <w:r>
        <w:tab/>
      </w:r>
      <w:r w:rsidRPr="004E7BF5">
        <w:t>shall include an application/vnd.3gpp.</w:t>
      </w:r>
      <w:r>
        <w:t>pinapp</w:t>
      </w:r>
      <w:r w:rsidRPr="004E7BF5">
        <w:t xml:space="preserve">-info+xml MIME body </w:t>
      </w:r>
      <w:r>
        <w:t xml:space="preserve">with a </w:t>
      </w:r>
      <w:r w:rsidRPr="00A23C86">
        <w:t>&lt;</w:t>
      </w:r>
      <w:r>
        <w:t>pin-deletion-notification-reject</w:t>
      </w:r>
      <w:r w:rsidRPr="00A23C86">
        <w:t>&gt;</w:t>
      </w:r>
      <w:r w:rsidRPr="004E7BF5">
        <w:t xml:space="preserve"> element</w:t>
      </w:r>
      <w:r>
        <w:t xml:space="preserve"> </w:t>
      </w:r>
      <w:r w:rsidRPr="004E7BF5">
        <w:t>in the &lt;</w:t>
      </w:r>
      <w:r>
        <w:t>pinapp</w:t>
      </w:r>
      <w:r w:rsidRPr="004E7BF5">
        <w:t>-info&gt; root element</w:t>
      </w:r>
      <w:r>
        <w:t xml:space="preserve"> and within the </w:t>
      </w:r>
      <w:r w:rsidRPr="0073469F">
        <w:t>&lt;</w:t>
      </w:r>
      <w:r>
        <w:t>pin-deletion-notification-reject</w:t>
      </w:r>
      <w:r w:rsidRPr="0073469F">
        <w:t>&gt;</w:t>
      </w:r>
      <w:r w:rsidRPr="001D4A5C">
        <w:t xml:space="preserve"> element</w:t>
      </w:r>
      <w:r>
        <w:t>:</w:t>
      </w:r>
    </w:p>
    <w:p w14:paraId="319C22D1" w14:textId="77777777" w:rsidR="001D20BE" w:rsidRDefault="001D20BE" w:rsidP="001D20BE">
      <w:pPr>
        <w:pStyle w:val="B4"/>
      </w:pPr>
      <w:r>
        <w:rPr>
          <w:lang w:eastAsia="zh-CN"/>
        </w:rPr>
        <w:t>A)</w:t>
      </w:r>
      <w:r>
        <w:rPr>
          <w:rFonts w:hint="eastAsia"/>
          <w:lang w:eastAsia="zh-CN"/>
        </w:rPr>
        <w:tab/>
      </w:r>
      <w:r>
        <w:rPr>
          <w:lang w:eastAsia="zh-CN"/>
        </w:rPr>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rsidRPr="0018695B">
        <w:t xml:space="preserve">PIN </w:t>
      </w:r>
      <w:r>
        <w:t>deletion notification</w:t>
      </w:r>
      <w:r w:rsidRPr="00654FEF">
        <w:t xml:space="preserve"> failure</w:t>
      </w:r>
      <w:r>
        <w:t>; and</w:t>
      </w:r>
    </w:p>
    <w:p w14:paraId="4DF07B33" w14:textId="77777777" w:rsidR="001D20BE" w:rsidRDefault="001D20BE" w:rsidP="001D20BE">
      <w:pPr>
        <w:pStyle w:val="B1"/>
        <w:rPr>
          <w:lang w:eastAsia="zh-CN"/>
        </w:rPr>
      </w:pPr>
      <w:r>
        <w:rPr>
          <w:lang w:eastAsia="zh-CN"/>
        </w:rPr>
        <w:t>d)</w:t>
      </w:r>
      <w:r>
        <w:rPr>
          <w:lang w:eastAsia="zh-CN"/>
        </w:rPr>
        <w:tab/>
        <w:t xml:space="preserve">shall </w:t>
      </w:r>
      <w:r w:rsidRPr="009275F6">
        <w:rPr>
          <w:lang w:eastAsia="zh-CN"/>
        </w:rPr>
        <w:t xml:space="preserve">send the </w:t>
      </w:r>
      <w:r>
        <w:rPr>
          <w:lang w:eastAsia="zh-CN"/>
        </w:rPr>
        <w:t xml:space="preserve">generated </w:t>
      </w:r>
      <w:r w:rsidRPr="00554F63">
        <w:t xml:space="preserve">HTTP </w:t>
      </w:r>
      <w:r w:rsidR="00761A7C" w:rsidRPr="00554F63">
        <w:t>20</w:t>
      </w:r>
      <w:r w:rsidR="00761A7C">
        <w:t>4</w:t>
      </w:r>
      <w:r w:rsidR="00761A7C" w:rsidRPr="00554F63">
        <w:t xml:space="preserve"> </w:t>
      </w:r>
      <w:r w:rsidRPr="00554F63">
        <w:t>(</w:t>
      </w:r>
      <w:r w:rsidR="00761A7C">
        <w:t>No content</w:t>
      </w:r>
      <w:r w:rsidRPr="00554F63">
        <w:t>) response</w:t>
      </w:r>
      <w:r w:rsidRPr="009275F6">
        <w:rPr>
          <w:lang w:eastAsia="zh-CN"/>
        </w:rPr>
        <w:t xml:space="preserve"> </w:t>
      </w:r>
      <w:r>
        <w:rPr>
          <w:lang w:eastAsia="zh-CN"/>
        </w:rPr>
        <w:t xml:space="preserve">or </w:t>
      </w:r>
      <w:r w:rsidRPr="00554F63">
        <w:t xml:space="preserve">HTTP </w:t>
      </w:r>
      <w:r>
        <w:t xml:space="preserve">403 (Forbidden) </w:t>
      </w:r>
      <w:r w:rsidRPr="009275F6">
        <w:rPr>
          <w:lang w:eastAsia="zh-CN"/>
        </w:rPr>
        <w:t>towards the P</w:t>
      </w:r>
      <w:r>
        <w:rPr>
          <w:lang w:eastAsia="zh-CN"/>
        </w:rPr>
        <w:t>M</w:t>
      </w:r>
      <w:r w:rsidRPr="009275F6">
        <w:rPr>
          <w:lang w:eastAsia="zh-CN"/>
        </w:rPr>
        <w:t>AE-C.</w:t>
      </w:r>
    </w:p>
    <w:p w14:paraId="1DB3341D" w14:textId="77777777" w:rsidR="00B31376" w:rsidRDefault="00B31376" w:rsidP="00B31376">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7EE2F52D" w14:textId="77777777" w:rsidR="00B31376" w:rsidRPr="007D3511" w:rsidRDefault="00B31376" w:rsidP="00B31376">
      <w:pPr>
        <w:pStyle w:val="B1"/>
        <w:rPr>
          <w:lang w:eastAsia="zh-CN"/>
        </w:rPr>
      </w:pPr>
      <w:r>
        <w:rPr>
          <w:rFonts w:hint="eastAsia"/>
          <w:lang w:eastAsia="zh-CN"/>
        </w:rPr>
        <w:t>0</w:t>
      </w:r>
      <w:r>
        <w:rPr>
          <w:lang w:eastAsia="zh-CN"/>
        </w:rPr>
        <w:tab/>
        <w:t>Protocol error, unspecified;</w:t>
      </w:r>
    </w:p>
    <w:p w14:paraId="63E4CBD6" w14:textId="77777777" w:rsidR="00B31376" w:rsidRDefault="00B31376" w:rsidP="00B31376">
      <w:pPr>
        <w:pStyle w:val="B1"/>
        <w:rPr>
          <w:lang w:eastAsia="zh-CN"/>
        </w:rPr>
      </w:pPr>
      <w:r>
        <w:rPr>
          <w:lang w:eastAsia="zh-CN"/>
        </w:rPr>
        <w:t>1</w:t>
      </w:r>
      <w:r>
        <w:rPr>
          <w:lang w:eastAsia="zh-CN"/>
        </w:rPr>
        <w:tab/>
      </w:r>
      <w:r w:rsidRPr="007D3511">
        <w:rPr>
          <w:lang w:eastAsia="zh-CN"/>
        </w:rPr>
        <w:t>Operation not allowed</w:t>
      </w:r>
      <w:r>
        <w:rPr>
          <w:lang w:eastAsia="zh-CN"/>
        </w:rPr>
        <w:t>;</w:t>
      </w:r>
      <w:r>
        <w:rPr>
          <w:rFonts w:hint="eastAsia"/>
          <w:lang w:eastAsia="zh-CN"/>
        </w:rPr>
        <w:t xml:space="preserve"> </w:t>
      </w:r>
    </w:p>
    <w:p w14:paraId="5B6CC0C2" w14:textId="77777777" w:rsidR="00B31376" w:rsidRDefault="00B31376" w:rsidP="00B31376">
      <w:pPr>
        <w:pStyle w:val="B1"/>
        <w:rPr>
          <w:lang w:eastAsia="zh-CN"/>
        </w:rPr>
      </w:pPr>
      <w:r>
        <w:rPr>
          <w:rFonts w:hint="eastAsia"/>
          <w:lang w:eastAsia="zh-CN"/>
        </w:rPr>
        <w:lastRenderedPageBreak/>
        <w:t>3</w:t>
      </w:r>
      <w:r>
        <w:rPr>
          <w:lang w:eastAsia="zh-CN"/>
        </w:rPr>
        <w:tab/>
      </w:r>
      <w:r w:rsidRPr="007D3511">
        <w:rPr>
          <w:lang w:eastAsia="x-none"/>
        </w:rPr>
        <w:t>Authorization failure</w:t>
      </w:r>
      <w:r>
        <w:rPr>
          <w:lang w:eastAsia="zh-CN"/>
        </w:rPr>
        <w:t>;</w:t>
      </w:r>
      <w:r w:rsidRPr="00C37465">
        <w:rPr>
          <w:rFonts w:hint="eastAsia"/>
          <w:lang w:eastAsia="zh-CN"/>
        </w:rPr>
        <w:t xml:space="preserve"> </w:t>
      </w:r>
      <w:r>
        <w:rPr>
          <w:rFonts w:hint="eastAsia"/>
          <w:lang w:eastAsia="zh-CN"/>
        </w:rPr>
        <w:t>and</w:t>
      </w:r>
    </w:p>
    <w:p w14:paraId="762BC184" w14:textId="77777777" w:rsidR="00B31376" w:rsidRPr="00344627" w:rsidRDefault="00B31376" w:rsidP="00B31376">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07ABEC81" w14:textId="77777777" w:rsidR="001D20BE" w:rsidRPr="00B60CF0" w:rsidRDefault="001D20BE" w:rsidP="001D20BE">
      <w:pPr>
        <w:pStyle w:val="Heading6"/>
        <w:rPr>
          <w:lang w:eastAsia="zh-CN"/>
        </w:rPr>
      </w:pPr>
      <w:bookmarkStart w:id="213" w:name="_CR5_4_3_2_2_4"/>
      <w:bookmarkStart w:id="214" w:name="_Toc172038089"/>
      <w:bookmarkEnd w:id="213"/>
      <w:r>
        <w:rPr>
          <w:rFonts w:hint="eastAsia"/>
          <w:lang w:eastAsia="zh-CN"/>
        </w:rPr>
        <w:t>5</w:t>
      </w:r>
      <w:r>
        <w:rPr>
          <w:lang w:eastAsia="zh-CN"/>
        </w:rPr>
        <w:t>.4.3.2.2.4</w:t>
      </w:r>
      <w:r w:rsidR="00646A51">
        <w:rPr>
          <w:lang w:eastAsia="zh-CN"/>
        </w:rPr>
        <w:tab/>
      </w:r>
      <w:r>
        <w:t>PEAE-C procedure</w:t>
      </w:r>
      <w:bookmarkEnd w:id="214"/>
    </w:p>
    <w:p w14:paraId="699CB49A" w14:textId="77777777" w:rsidR="001D20BE" w:rsidRDefault="001D20BE" w:rsidP="001D20BE">
      <w:r>
        <w:rPr>
          <w:lang w:eastAsia="x-none"/>
        </w:rPr>
        <w:t>Upon reception of an HTTP POST request</w:t>
      </w:r>
      <w:r w:rsidRPr="005025FB">
        <w:t xml:space="preserve"> </w:t>
      </w:r>
      <w:r>
        <w:t>message containing:</w:t>
      </w:r>
    </w:p>
    <w:p w14:paraId="3BC96A70" w14:textId="77777777" w:rsidR="001D20BE" w:rsidRDefault="001D20BE" w:rsidP="001D20BE">
      <w:pPr>
        <w:pStyle w:val="B1"/>
      </w:pPr>
      <w:r>
        <w:t>a)</w:t>
      </w:r>
      <w:r>
        <w:tab/>
        <w:t>a Content-Type header field set to "application/vnd.3gpp.pinapp-info+xml"; and</w:t>
      </w:r>
    </w:p>
    <w:p w14:paraId="39051325" w14:textId="77777777" w:rsidR="001D20BE" w:rsidRDefault="001D20BE" w:rsidP="001D20BE">
      <w:pPr>
        <w:pStyle w:val="B1"/>
      </w:pPr>
      <w:r>
        <w:t>b)</w:t>
      </w:r>
      <w:r>
        <w:tab/>
        <w:t xml:space="preserve">an application/vnd.3gpp.pinapp-info+xml MIME body with a </w:t>
      </w:r>
      <w:r w:rsidRPr="0073469F">
        <w:t>&lt;</w:t>
      </w:r>
      <w:r>
        <w:t>pin-deletion-notification-request</w:t>
      </w:r>
      <w:r w:rsidRPr="0073469F">
        <w:t>&gt;</w:t>
      </w:r>
      <w:r>
        <w:t xml:space="preserve"> </w:t>
      </w:r>
      <w:r w:rsidRPr="00FB41A4">
        <w:t>element in the &lt;</w:t>
      </w:r>
      <w:r>
        <w:t>pinapp</w:t>
      </w:r>
      <w:r w:rsidRPr="00FB41A4">
        <w:t xml:space="preserve">-info&gt; </w:t>
      </w:r>
      <w:r>
        <w:t>root element,</w:t>
      </w:r>
    </w:p>
    <w:p w14:paraId="12BC3EB9" w14:textId="77777777" w:rsidR="001D20BE" w:rsidRDefault="001D20BE" w:rsidP="001D20BE">
      <w:r>
        <w:t>the PEAE-C:</w:t>
      </w:r>
    </w:p>
    <w:p w14:paraId="5ABEEF3C" w14:textId="77777777" w:rsidR="001D20BE" w:rsidRDefault="001D20BE" w:rsidP="001D20BE">
      <w:pPr>
        <w:pStyle w:val="B1"/>
      </w:pPr>
      <w:r w:rsidRPr="000C75A6">
        <w:rPr>
          <w:rFonts w:hint="eastAsia"/>
        </w:rPr>
        <w:t>a</w:t>
      </w:r>
      <w:r w:rsidRPr="000C75A6">
        <w:t>)</w:t>
      </w:r>
      <w:r w:rsidRPr="000C75A6">
        <w:tab/>
        <w:t xml:space="preserve">shall consider the </w:t>
      </w:r>
      <w:r>
        <w:t>PIN</w:t>
      </w:r>
      <w:r w:rsidRPr="000C75A6">
        <w:t xml:space="preserve"> has been </w:t>
      </w:r>
      <w:r>
        <w:t>deleted;</w:t>
      </w:r>
    </w:p>
    <w:p w14:paraId="69ECBB31" w14:textId="77777777" w:rsidR="001D20BE" w:rsidRDefault="001D20BE" w:rsidP="001D20BE">
      <w:pPr>
        <w:pStyle w:val="B1"/>
        <w:rPr>
          <w:lang w:eastAsia="zh-CN"/>
        </w:rPr>
      </w:pPr>
      <w:r>
        <w:rPr>
          <w:lang w:eastAsia="zh-CN"/>
        </w:rPr>
        <w:t>b)</w:t>
      </w:r>
      <w:r>
        <w:rPr>
          <w:lang w:eastAsia="zh-CN"/>
        </w:rPr>
        <w:tab/>
        <w:t>shall perform either of the following to respond to PMAE-C:</w:t>
      </w:r>
    </w:p>
    <w:p w14:paraId="39D6444E" w14:textId="77777777" w:rsidR="001D20BE" w:rsidRPr="007F57D7" w:rsidRDefault="001D20BE" w:rsidP="00761A7C">
      <w:pPr>
        <w:pStyle w:val="B2"/>
        <w:rPr>
          <w:lang w:eastAsia="zh-CN"/>
        </w:rPr>
      </w:pPr>
      <w:r>
        <w:t>1)</w:t>
      </w:r>
      <w:r>
        <w:tab/>
      </w:r>
      <w:r w:rsidRPr="00554F63">
        <w:t xml:space="preserve">generate an HTTP </w:t>
      </w:r>
      <w:r w:rsidR="00761A7C">
        <w:t>204</w:t>
      </w:r>
      <w:r w:rsidR="00761A7C" w:rsidRPr="00554F63">
        <w:t xml:space="preserve"> </w:t>
      </w:r>
      <w:r w:rsidRPr="00554F63">
        <w:t>(</w:t>
      </w:r>
      <w:r w:rsidR="00761A7C">
        <w:t>No content</w:t>
      </w:r>
      <w:r w:rsidRPr="00554F63">
        <w:t xml:space="preserve">) response according to </w:t>
      </w:r>
      <w:r w:rsidRPr="002847DD">
        <w:t>IETF</w:t>
      </w:r>
      <w:r>
        <w:t> </w:t>
      </w:r>
      <w:r w:rsidRPr="002847DD">
        <w:t>RFC</w:t>
      </w:r>
      <w:r>
        <w:t> </w:t>
      </w:r>
      <w:r w:rsidR="00F84143">
        <w:t>9110</w:t>
      </w:r>
      <w:r>
        <w:t> </w:t>
      </w:r>
      <w:r w:rsidRPr="00554F63">
        <w:t>[</w:t>
      </w:r>
      <w:r>
        <w:t>4</w:t>
      </w:r>
      <w:r w:rsidRPr="00554F63">
        <w:t>]</w:t>
      </w:r>
      <w:r>
        <w:t>; or</w:t>
      </w:r>
    </w:p>
    <w:p w14:paraId="6C0747B0" w14:textId="77777777" w:rsidR="001D20BE" w:rsidRDefault="001D20BE" w:rsidP="001D20BE">
      <w:pPr>
        <w:pStyle w:val="B2"/>
      </w:pPr>
      <w:r>
        <w:t>2)</w:t>
      </w:r>
      <w:r>
        <w:tab/>
      </w:r>
      <w:r w:rsidRPr="00554F63">
        <w:t xml:space="preserve">generate an HTTP </w:t>
      </w:r>
      <w:r>
        <w:t>403 (Forbidden)</w:t>
      </w:r>
      <w:r w:rsidRPr="00554F63">
        <w:t xml:space="preserve"> response according to </w:t>
      </w:r>
      <w:r w:rsidRPr="002847DD">
        <w:t>IETF</w:t>
      </w:r>
      <w:r>
        <w:t> </w:t>
      </w:r>
      <w:r w:rsidRPr="002847DD">
        <w:t>RFC</w:t>
      </w:r>
      <w:r>
        <w:t> </w:t>
      </w:r>
      <w:r w:rsidR="00F84143">
        <w:t>9110</w:t>
      </w:r>
      <w:r>
        <w:t> </w:t>
      </w:r>
      <w:r w:rsidRPr="00554F63">
        <w:t>[</w:t>
      </w:r>
      <w:r>
        <w:t>4</w:t>
      </w:r>
      <w:r w:rsidRPr="00554F63">
        <w:t xml:space="preserve">]. In the HTTP </w:t>
      </w:r>
      <w:r>
        <w:t>403 (Forbidden)</w:t>
      </w:r>
      <w:r w:rsidRPr="00554F63">
        <w:t xml:space="preserve"> response message, the </w:t>
      </w:r>
      <w:r>
        <w:t>PEAE-C</w:t>
      </w:r>
      <w:r w:rsidRPr="00554F63">
        <w:t>:</w:t>
      </w:r>
    </w:p>
    <w:p w14:paraId="6E562598" w14:textId="77777777" w:rsidR="001D20BE" w:rsidRDefault="001D20BE" w:rsidP="001D20BE">
      <w:pPr>
        <w:pStyle w:val="B3"/>
      </w:pPr>
      <w:r>
        <w:t>i</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79ED1F64" w14:textId="77777777" w:rsidR="001D20BE" w:rsidRDefault="001D20BE" w:rsidP="001D20BE">
      <w:pPr>
        <w:pStyle w:val="B3"/>
      </w:pPr>
      <w:r>
        <w:t>ii)</w:t>
      </w:r>
      <w:r>
        <w:tab/>
      </w:r>
      <w:r w:rsidRPr="004E7BF5">
        <w:t>shall include an application/vnd.3gpp.</w:t>
      </w:r>
      <w:r>
        <w:t>pinapp</w:t>
      </w:r>
      <w:r w:rsidRPr="004E7BF5">
        <w:t xml:space="preserve">-info+xml MIME body </w:t>
      </w:r>
      <w:r>
        <w:t xml:space="preserve">with a </w:t>
      </w:r>
      <w:r w:rsidRPr="00A23C86">
        <w:t>&lt;</w:t>
      </w:r>
      <w:r>
        <w:t>pin-deletion-notification-reject</w:t>
      </w:r>
      <w:r w:rsidRPr="00A23C86">
        <w:t>&gt;</w:t>
      </w:r>
      <w:r w:rsidRPr="004E7BF5">
        <w:t xml:space="preserve"> element</w:t>
      </w:r>
      <w:r>
        <w:t xml:space="preserve"> </w:t>
      </w:r>
      <w:r w:rsidRPr="004E7BF5">
        <w:t>in the &lt;</w:t>
      </w:r>
      <w:r>
        <w:t>pinapp</w:t>
      </w:r>
      <w:r w:rsidRPr="004E7BF5">
        <w:t>-info&gt; root element</w:t>
      </w:r>
      <w:r>
        <w:t xml:space="preserve"> and within the </w:t>
      </w:r>
      <w:r w:rsidRPr="0073469F">
        <w:t>&lt;</w:t>
      </w:r>
      <w:r>
        <w:t>pin-deletion-notification-reject</w:t>
      </w:r>
      <w:r w:rsidRPr="0073469F">
        <w:t>&gt;</w:t>
      </w:r>
      <w:r w:rsidRPr="001D4A5C">
        <w:t xml:space="preserve"> element</w:t>
      </w:r>
      <w:r>
        <w:t>:</w:t>
      </w:r>
    </w:p>
    <w:p w14:paraId="18DA442E" w14:textId="77777777" w:rsidR="001D20BE" w:rsidRDefault="001D20BE" w:rsidP="001D20BE">
      <w:pPr>
        <w:pStyle w:val="B4"/>
      </w:pPr>
      <w:r>
        <w:rPr>
          <w:lang w:eastAsia="zh-CN"/>
        </w:rPr>
        <w:t>A)</w:t>
      </w:r>
      <w:r>
        <w:rPr>
          <w:rFonts w:hint="eastAsia"/>
          <w:lang w:eastAsia="zh-CN"/>
        </w:rPr>
        <w:tab/>
      </w:r>
      <w:r>
        <w:rPr>
          <w:lang w:eastAsia="zh-CN"/>
        </w:rPr>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rsidRPr="0018695B">
        <w:t xml:space="preserve">PIN </w:t>
      </w:r>
      <w:r>
        <w:t>deletion notification</w:t>
      </w:r>
      <w:r w:rsidRPr="00654FEF">
        <w:t xml:space="preserve"> failure</w:t>
      </w:r>
      <w:r>
        <w:t>; and</w:t>
      </w:r>
    </w:p>
    <w:p w14:paraId="08764E23" w14:textId="77777777" w:rsidR="001D20BE" w:rsidRPr="001D20BE" w:rsidRDefault="001D20BE" w:rsidP="001D20BE">
      <w:pPr>
        <w:pStyle w:val="B1"/>
      </w:pPr>
      <w:r>
        <w:rPr>
          <w:lang w:eastAsia="zh-CN"/>
        </w:rPr>
        <w:t>c)</w:t>
      </w:r>
      <w:r>
        <w:rPr>
          <w:lang w:eastAsia="zh-CN"/>
        </w:rPr>
        <w:tab/>
        <w:t xml:space="preserve">shall </w:t>
      </w:r>
      <w:r w:rsidRPr="009275F6">
        <w:rPr>
          <w:lang w:eastAsia="zh-CN"/>
        </w:rPr>
        <w:t xml:space="preserve">send the </w:t>
      </w:r>
      <w:r>
        <w:rPr>
          <w:lang w:eastAsia="zh-CN"/>
        </w:rPr>
        <w:t xml:space="preserve">generated </w:t>
      </w:r>
      <w:r w:rsidRPr="00554F63">
        <w:t xml:space="preserve">HTTP </w:t>
      </w:r>
      <w:r w:rsidR="00761A7C" w:rsidRPr="00554F63">
        <w:t>20</w:t>
      </w:r>
      <w:r w:rsidR="00761A7C">
        <w:t>4</w:t>
      </w:r>
      <w:r w:rsidR="00761A7C" w:rsidRPr="00554F63">
        <w:t xml:space="preserve"> </w:t>
      </w:r>
      <w:r w:rsidRPr="00554F63">
        <w:t>(</w:t>
      </w:r>
      <w:r w:rsidR="00761A7C">
        <w:t>No content</w:t>
      </w:r>
      <w:r w:rsidRPr="00554F63">
        <w:t>) response</w:t>
      </w:r>
      <w:r w:rsidRPr="009275F6">
        <w:rPr>
          <w:lang w:eastAsia="zh-CN"/>
        </w:rPr>
        <w:t xml:space="preserve"> </w:t>
      </w:r>
      <w:r>
        <w:rPr>
          <w:lang w:eastAsia="zh-CN"/>
        </w:rPr>
        <w:t xml:space="preserve">or </w:t>
      </w:r>
      <w:r w:rsidRPr="00554F63">
        <w:t xml:space="preserve">HTTP </w:t>
      </w:r>
      <w:r>
        <w:t xml:space="preserve">403 (Forbidden) </w:t>
      </w:r>
      <w:r w:rsidRPr="009275F6">
        <w:rPr>
          <w:lang w:eastAsia="zh-CN"/>
        </w:rPr>
        <w:t>towards the P</w:t>
      </w:r>
      <w:r>
        <w:rPr>
          <w:lang w:eastAsia="zh-CN"/>
        </w:rPr>
        <w:t>M</w:t>
      </w:r>
      <w:r w:rsidRPr="009275F6">
        <w:rPr>
          <w:lang w:eastAsia="zh-CN"/>
        </w:rPr>
        <w:t>AE-C.</w:t>
      </w:r>
    </w:p>
    <w:p w14:paraId="3DA05BBF" w14:textId="77777777" w:rsidR="00BE3BC8" w:rsidRPr="00AF136D" w:rsidRDefault="00BE3BC8" w:rsidP="00BE3BC8">
      <w:pPr>
        <w:pStyle w:val="Heading4"/>
      </w:pPr>
      <w:bookmarkStart w:id="215" w:name="_CR5_4_3_3"/>
      <w:bookmarkStart w:id="216" w:name="_Toc172038090"/>
      <w:bookmarkEnd w:id="215"/>
      <w:r w:rsidRPr="00AF136D">
        <w:rPr>
          <w:rFonts w:hint="eastAsia"/>
        </w:rPr>
        <w:t>5</w:t>
      </w:r>
      <w:r w:rsidRPr="00AF136D">
        <w:t>.4.3.3</w:t>
      </w:r>
      <w:r w:rsidRPr="00AF136D">
        <w:tab/>
      </w:r>
      <w:r>
        <w:t xml:space="preserve">Local </w:t>
      </w:r>
      <w:r w:rsidRPr="00AF136D">
        <w:t>PIN deletion procedure</w:t>
      </w:r>
      <w:bookmarkEnd w:id="216"/>
    </w:p>
    <w:p w14:paraId="4BEC8FB8" w14:textId="77777777" w:rsidR="00BE3BC8" w:rsidRDefault="00BE3BC8" w:rsidP="00BE3BC8">
      <w:pPr>
        <w:pStyle w:val="Heading5"/>
      </w:pPr>
      <w:bookmarkStart w:id="217" w:name="_CR5_4_3_3_1"/>
      <w:bookmarkStart w:id="218" w:name="_Toc172038091"/>
      <w:bookmarkEnd w:id="217"/>
      <w:r>
        <w:rPr>
          <w:rFonts w:hint="eastAsia"/>
          <w:lang w:eastAsia="zh-CN"/>
        </w:rPr>
        <w:t>5</w:t>
      </w:r>
      <w:r>
        <w:rPr>
          <w:lang w:eastAsia="zh-CN"/>
        </w:rPr>
        <w:t>.4.3.3.1</w:t>
      </w:r>
      <w:r>
        <w:rPr>
          <w:lang w:eastAsia="zh-CN"/>
        </w:rPr>
        <w:tab/>
      </w:r>
      <w:r>
        <w:t>PMAE-C</w:t>
      </w:r>
      <w:r w:rsidR="00E66108">
        <w:t xml:space="preserve"> procedure</w:t>
      </w:r>
      <w:bookmarkEnd w:id="218"/>
    </w:p>
    <w:p w14:paraId="4D525DCF" w14:textId="77777777" w:rsidR="00BE3BC8" w:rsidRDefault="00BE3BC8" w:rsidP="00BE3BC8">
      <w:r>
        <w:rPr>
          <w:rFonts w:hint="eastAsia"/>
          <w:lang w:eastAsia="zh-CN"/>
        </w:rPr>
        <w:t>T</w:t>
      </w:r>
      <w:r>
        <w:rPr>
          <w:lang w:eastAsia="zh-CN"/>
        </w:rPr>
        <w:t>he PMAE-C may initiate a local PIN deletion</w:t>
      </w:r>
      <w:r w:rsidRPr="00C7079E">
        <w:rPr>
          <w:lang w:eastAsia="zh-CN"/>
        </w:rPr>
        <w:t xml:space="preserve"> </w:t>
      </w:r>
      <w:r>
        <w:rPr>
          <w:lang w:eastAsia="zh-CN"/>
        </w:rPr>
        <w:t xml:space="preserve">procedure </w:t>
      </w:r>
      <w:r>
        <w:t>initiation procedure when:</w:t>
      </w:r>
    </w:p>
    <w:p w14:paraId="6BE5B17A" w14:textId="77777777" w:rsidR="00BE3BC8" w:rsidRPr="00B248FB" w:rsidRDefault="00BE3BC8" w:rsidP="00BE3BC8">
      <w:pPr>
        <w:pStyle w:val="B1"/>
        <w:rPr>
          <w:lang w:eastAsia="zh-CN"/>
        </w:rPr>
      </w:pPr>
      <w:r>
        <w:t>a)</w:t>
      </w:r>
      <w:r>
        <w:tab/>
      </w:r>
      <w:r>
        <w:rPr>
          <w:lang w:eastAsia="zh-CN"/>
        </w:rPr>
        <w:t>PMAE-C</w:t>
      </w:r>
      <w:r w:rsidRPr="00B248FB">
        <w:rPr>
          <w:lang w:eastAsia="zh-CN"/>
        </w:rPr>
        <w:t xml:space="preserve"> </w:t>
      </w:r>
      <w:r>
        <w:rPr>
          <w:lang w:eastAsia="zh-CN"/>
        </w:rPr>
        <w:t>receives</w:t>
      </w:r>
      <w:r w:rsidRPr="00B248FB">
        <w:rPr>
          <w:lang w:eastAsia="zh-CN"/>
        </w:rPr>
        <w:t xml:space="preserve"> the request from the user or for any other reason which are implementation specific</w:t>
      </w:r>
      <w:r>
        <w:rPr>
          <w:lang w:eastAsia="zh-CN"/>
        </w:rPr>
        <w:t>; or</w:t>
      </w:r>
    </w:p>
    <w:p w14:paraId="65D68902" w14:textId="77777777" w:rsidR="00BE3BC8" w:rsidRDefault="00BE3BC8" w:rsidP="00BE3BC8">
      <w:pPr>
        <w:pStyle w:val="B1"/>
        <w:rPr>
          <w:lang w:eastAsia="zh-CN"/>
        </w:rPr>
      </w:pPr>
      <w:r>
        <w:rPr>
          <w:rFonts w:hint="eastAsia"/>
          <w:lang w:eastAsia="zh-CN"/>
        </w:rPr>
        <w:t>b</w:t>
      </w:r>
      <w:r>
        <w:rPr>
          <w:lang w:eastAsia="zh-CN"/>
        </w:rPr>
        <w:t>)</w:t>
      </w:r>
      <w:r>
        <w:rPr>
          <w:lang w:eastAsia="zh-CN"/>
        </w:rPr>
        <w:tab/>
        <w:t>the duration associated with the PIN expires.</w:t>
      </w:r>
    </w:p>
    <w:p w14:paraId="7252FCF2" w14:textId="77777777" w:rsidR="00BE3BC8" w:rsidRDefault="00BE3BC8" w:rsidP="00BE3BC8">
      <w:r>
        <w:t xml:space="preserve">When the PMAE-C needs </w:t>
      </w:r>
      <w:r>
        <w:rPr>
          <w:lang w:eastAsia="zh-CN"/>
        </w:rPr>
        <w:t>to locally delete a PIN</w:t>
      </w:r>
      <w:r>
        <w:t>, the PMAE-C:</w:t>
      </w:r>
    </w:p>
    <w:p w14:paraId="74BECD57" w14:textId="77777777" w:rsidR="00BE3BC8" w:rsidRPr="005D780B" w:rsidRDefault="00BE3BC8" w:rsidP="00BE3BC8">
      <w:pPr>
        <w:pStyle w:val="B1"/>
      </w:pPr>
      <w:r>
        <w:rPr>
          <w:lang w:eastAsia="zh-CN"/>
        </w:rPr>
        <w:t>a)</w:t>
      </w:r>
      <w:r>
        <w:rPr>
          <w:lang w:eastAsia="zh-CN"/>
        </w:rPr>
        <w:tab/>
        <w:t xml:space="preserve">shall </w:t>
      </w:r>
      <w:r>
        <w:t xml:space="preserve">generate a series of HTTP POST request messages </w:t>
      </w:r>
      <w:r w:rsidRPr="0006242D">
        <w:t>according to p</w:t>
      </w:r>
      <w:r>
        <w:t xml:space="preserve">rocedures as specified in </w:t>
      </w:r>
      <w:r w:rsidRPr="000A20F1">
        <w:t>IETF</w:t>
      </w:r>
      <w:r>
        <w:t> </w:t>
      </w:r>
      <w:r w:rsidRPr="000A20F1">
        <w:t>RFC</w:t>
      </w:r>
      <w:r>
        <w:t> </w:t>
      </w:r>
      <w:r w:rsidR="00F84143">
        <w:t>9110</w:t>
      </w:r>
      <w:r>
        <w:t> </w:t>
      </w:r>
      <w:r w:rsidRPr="0006242D">
        <w:t>[</w:t>
      </w:r>
      <w:r w:rsidR="00325772">
        <w:t>4</w:t>
      </w:r>
      <w:r>
        <w:t>] towards the PAE-S and the PIN peer(s) in the PIN</w:t>
      </w:r>
      <w:r>
        <w:rPr>
          <w:lang w:eastAsia="zh-CN"/>
        </w:rPr>
        <w:t xml:space="preserve"> accordingly</w:t>
      </w:r>
      <w:r>
        <w:t xml:space="preserve">. </w:t>
      </w:r>
      <w:r w:rsidRPr="005D780B">
        <w:t xml:space="preserve">In </w:t>
      </w:r>
      <w:r>
        <w:t>each</w:t>
      </w:r>
      <w:r w:rsidRPr="005D780B">
        <w:t xml:space="preserve"> HTTP POST request</w:t>
      </w:r>
      <w:r>
        <w:t xml:space="preserve">, the </w:t>
      </w:r>
      <w:r w:rsidRPr="005D780B">
        <w:t>PMAE-C:</w:t>
      </w:r>
    </w:p>
    <w:p w14:paraId="56D88581" w14:textId="77777777" w:rsidR="00BE3BC8" w:rsidRDefault="00BE3BC8" w:rsidP="00BE3BC8">
      <w:pPr>
        <w:pStyle w:val="B2"/>
        <w:rPr>
          <w:lang w:eastAsia="zh-CN"/>
        </w:rPr>
      </w:pPr>
      <w:r>
        <w:rPr>
          <w:lang w:eastAsia="zh-CN"/>
        </w:rPr>
        <w:t>1)</w:t>
      </w:r>
      <w:r>
        <w:rPr>
          <w:lang w:eastAsia="zh-CN"/>
        </w:rPr>
        <w:tab/>
      </w:r>
      <w:r w:rsidRPr="00CC0778">
        <w:rPr>
          <w:lang w:eastAsia="zh-CN"/>
        </w:rPr>
        <w:t xml:space="preserve">shall set the Request-URI to the URI </w:t>
      </w:r>
      <w:r>
        <w:rPr>
          <w:lang w:eastAsia="zh-CN"/>
        </w:rPr>
        <w:t>corresponding to the PAE-S or the specific PIN peer.</w:t>
      </w:r>
    </w:p>
    <w:p w14:paraId="4B868C4A" w14:textId="77777777" w:rsidR="00BE3BC8" w:rsidRPr="0073469F" w:rsidRDefault="00BE3BC8" w:rsidP="00BE3BC8">
      <w:pPr>
        <w:pStyle w:val="B2"/>
      </w:pPr>
      <w:r>
        <w:t>2)</w:t>
      </w:r>
      <w:r>
        <w:tab/>
      </w:r>
      <w:r w:rsidRPr="0073469F">
        <w:t xml:space="preserve">shall include a </w:t>
      </w:r>
      <w:r>
        <w:t>Content-Type</w:t>
      </w:r>
      <w:r w:rsidRPr="0073469F">
        <w:t xml:space="preserve"> header field se</w:t>
      </w:r>
      <w:r>
        <w:t>t to "application/vnd.3gpp.pinapp</w:t>
      </w:r>
      <w:r w:rsidRPr="0073469F">
        <w:t>-info+xml";</w:t>
      </w:r>
      <w:r>
        <w:t xml:space="preserve"> and</w:t>
      </w:r>
    </w:p>
    <w:p w14:paraId="03C0D857" w14:textId="77777777" w:rsidR="00BE3BC8" w:rsidRDefault="00BE3BC8" w:rsidP="00BE3BC8">
      <w:pPr>
        <w:pStyle w:val="B2"/>
      </w:pPr>
      <w:r>
        <w:t>3</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pin-deletion-notification-request</w:t>
      </w:r>
      <w:r w:rsidRPr="0073469F">
        <w:t>&gt;</w:t>
      </w:r>
      <w:r w:rsidRPr="001D4A5C">
        <w:t xml:space="preserve"> element in the &lt;</w:t>
      </w:r>
      <w:r>
        <w:t>pinapp</w:t>
      </w:r>
      <w:r w:rsidRPr="001D4A5C">
        <w:t>-info&gt; root element</w:t>
      </w:r>
      <w:r w:rsidR="001D20BE">
        <w:t xml:space="preserve"> and within the </w:t>
      </w:r>
      <w:r w:rsidR="001D20BE" w:rsidRPr="0073469F">
        <w:t>&lt;</w:t>
      </w:r>
      <w:r w:rsidR="001D20BE">
        <w:t>pin-deletion-notification-request</w:t>
      </w:r>
      <w:r w:rsidR="001D20BE" w:rsidRPr="0073469F">
        <w:t>&gt;</w:t>
      </w:r>
      <w:r w:rsidR="001D20BE" w:rsidRPr="001D4A5C">
        <w:t xml:space="preserve"> element</w:t>
      </w:r>
      <w:r>
        <w:t>:</w:t>
      </w:r>
    </w:p>
    <w:p w14:paraId="183832D6" w14:textId="77777777" w:rsidR="00BE3BC8" w:rsidRDefault="00BE3BC8" w:rsidP="00BE3BC8">
      <w:pPr>
        <w:pStyle w:val="B3"/>
      </w:pPr>
      <w:r>
        <w:t>i</w:t>
      </w:r>
      <w:r w:rsidRPr="00CB0B28">
        <w:t>)</w:t>
      </w:r>
      <w:r w:rsidRPr="00CB0B28">
        <w:tab/>
        <w:t>shall include a &lt;</w:t>
      </w:r>
      <w:r>
        <w:t>pin-id</w:t>
      </w:r>
      <w:r w:rsidRPr="00CB0B28">
        <w:t xml:space="preserve">&gt; element </w:t>
      </w:r>
      <w:r w:rsidRPr="007F57D7">
        <w:t xml:space="preserve">set to the </w:t>
      </w:r>
      <w:r w:rsidR="00EF0F2B">
        <w:t xml:space="preserve">identifier of the </w:t>
      </w:r>
      <w:r w:rsidR="00EF0F2B" w:rsidRPr="007F57D7">
        <w:t>PIN</w:t>
      </w:r>
      <w:r w:rsidR="00EF0F2B">
        <w:t xml:space="preserve"> to be deleted</w:t>
      </w:r>
      <w:r>
        <w:t>; and</w:t>
      </w:r>
    </w:p>
    <w:p w14:paraId="3F02FC2E" w14:textId="77777777" w:rsidR="00BE3BC8" w:rsidRDefault="00BE3BC8" w:rsidP="00BE3BC8">
      <w:pPr>
        <w:pStyle w:val="B1"/>
      </w:pPr>
      <w:r>
        <w:rPr>
          <w:lang w:eastAsia="zh-CN"/>
        </w:rPr>
        <w:t>b)</w:t>
      </w:r>
      <w:r>
        <w:rPr>
          <w:lang w:eastAsia="zh-CN"/>
        </w:rPr>
        <w:tab/>
        <w:t xml:space="preserve">shall </w:t>
      </w:r>
      <w:r w:rsidRPr="00D24E70">
        <w:t xml:space="preserve">send the </w:t>
      </w:r>
      <w:r>
        <w:t xml:space="preserve">generated </w:t>
      </w:r>
      <w:r w:rsidRPr="005D780B">
        <w:t>HTTP POST request</w:t>
      </w:r>
      <w:r w:rsidRPr="00D24E70">
        <w:t xml:space="preserve"> towards </w:t>
      </w:r>
      <w:r>
        <w:t xml:space="preserve">the PAE-S and </w:t>
      </w:r>
      <w:r w:rsidRPr="00D24E70">
        <w:t xml:space="preserve">the </w:t>
      </w:r>
      <w:r>
        <w:t>PIN peer(s)</w:t>
      </w:r>
      <w:r w:rsidRPr="005C10EB">
        <w:t xml:space="preserve"> </w:t>
      </w:r>
      <w:r>
        <w:rPr>
          <w:lang w:eastAsia="zh-CN"/>
        </w:rPr>
        <w:t xml:space="preserve">accordingly </w:t>
      </w:r>
      <w:r>
        <w:t xml:space="preserve">as specified in </w:t>
      </w:r>
      <w:r w:rsidRPr="000A20F1">
        <w:t>IETF</w:t>
      </w:r>
      <w:r>
        <w:t> </w:t>
      </w:r>
      <w:r w:rsidRPr="000A20F1">
        <w:t>RFC</w:t>
      </w:r>
      <w:r>
        <w:t> </w:t>
      </w:r>
      <w:r w:rsidR="00F84143">
        <w:t>9110</w:t>
      </w:r>
      <w:r>
        <w:t> </w:t>
      </w:r>
      <w:r w:rsidRPr="0006242D">
        <w:t>[</w:t>
      </w:r>
      <w:r w:rsidR="00325772">
        <w:t>4</w:t>
      </w:r>
      <w:r>
        <w:t>].</w:t>
      </w:r>
    </w:p>
    <w:p w14:paraId="709152A4" w14:textId="77777777" w:rsidR="001D20BE" w:rsidRDefault="001D20BE" w:rsidP="001D20BE">
      <w:r>
        <w:rPr>
          <w:lang w:eastAsia="x-none"/>
        </w:rPr>
        <w:t xml:space="preserve">Upon reception of </w:t>
      </w:r>
      <w:r>
        <w:t>either of the following:</w:t>
      </w:r>
    </w:p>
    <w:p w14:paraId="121C46EE" w14:textId="77777777" w:rsidR="001D20BE" w:rsidRDefault="001D20BE" w:rsidP="00DA1851">
      <w:pPr>
        <w:pStyle w:val="B1"/>
      </w:pPr>
      <w:r>
        <w:t>a)</w:t>
      </w:r>
      <w:r>
        <w:tab/>
      </w:r>
      <w:r w:rsidRPr="00554F63">
        <w:t xml:space="preserve">an HTTP </w:t>
      </w:r>
      <w:r w:rsidR="000D2063" w:rsidRPr="00554F63">
        <w:t>20</w:t>
      </w:r>
      <w:r w:rsidR="000D2063">
        <w:t>4</w:t>
      </w:r>
      <w:r w:rsidR="000D2063" w:rsidRPr="00554F63">
        <w:t xml:space="preserve"> </w:t>
      </w:r>
      <w:r w:rsidRPr="00554F63">
        <w:t>(</w:t>
      </w:r>
      <w:r w:rsidR="000D2063">
        <w:t>No content</w:t>
      </w:r>
      <w:r w:rsidRPr="00554F63">
        <w:t>) response</w:t>
      </w:r>
      <w:r w:rsidRPr="005025FB">
        <w:t xml:space="preserve"> </w:t>
      </w:r>
      <w:r>
        <w:t>message; or</w:t>
      </w:r>
    </w:p>
    <w:p w14:paraId="61D9DAEC" w14:textId="77777777" w:rsidR="001D20BE" w:rsidRPr="0044236F" w:rsidRDefault="001D20BE" w:rsidP="001D20BE">
      <w:pPr>
        <w:pStyle w:val="B1"/>
      </w:pPr>
      <w:r>
        <w:rPr>
          <w:rFonts w:hint="eastAsia"/>
          <w:lang w:eastAsia="zh-CN"/>
        </w:rPr>
        <w:lastRenderedPageBreak/>
        <w:t>b</w:t>
      </w:r>
      <w:r>
        <w:rPr>
          <w:lang w:eastAsia="zh-CN"/>
        </w:rPr>
        <w:t>)</w:t>
      </w:r>
      <w:r>
        <w:rPr>
          <w:lang w:eastAsia="zh-CN"/>
        </w:rPr>
        <w:tab/>
      </w:r>
      <w:r w:rsidRPr="00554F63">
        <w:t xml:space="preserve">an HTTP </w:t>
      </w:r>
      <w:r>
        <w:t>403 (Forbidden)</w:t>
      </w:r>
      <w:r w:rsidRPr="00554F63">
        <w:t xml:space="preserve"> response</w:t>
      </w:r>
      <w:r w:rsidRPr="005025FB">
        <w:t xml:space="preserve"> </w:t>
      </w:r>
      <w:r>
        <w:t>message containing:</w:t>
      </w:r>
    </w:p>
    <w:p w14:paraId="7DB06DFE" w14:textId="77777777" w:rsidR="001D20BE" w:rsidRPr="0044236F" w:rsidRDefault="001D20BE" w:rsidP="001D20BE">
      <w:pPr>
        <w:pStyle w:val="B2"/>
      </w:pPr>
      <w:r>
        <w:t>1)</w:t>
      </w:r>
      <w:r>
        <w:tab/>
        <w:t>a Content-Type header field set to "application/vnd.3gpp.pinapp-info+xml"; and</w:t>
      </w:r>
    </w:p>
    <w:p w14:paraId="74789671" w14:textId="77777777" w:rsidR="001D20BE" w:rsidRPr="0032268B" w:rsidRDefault="001D20BE" w:rsidP="001D20BE">
      <w:pPr>
        <w:pStyle w:val="B2"/>
      </w:pPr>
      <w:r>
        <w:t>2)</w:t>
      </w:r>
      <w:r>
        <w:tab/>
        <w:t xml:space="preserve">an application/vnd.3gpp.pinapp-info+xml MIME body with a </w:t>
      </w:r>
      <w:r w:rsidRPr="0073469F">
        <w:t>&lt;</w:t>
      </w:r>
      <w:r>
        <w:t>pin-deletion-notification-reject</w:t>
      </w:r>
      <w:r w:rsidRPr="0073469F">
        <w:t>&gt;</w:t>
      </w:r>
      <w:r>
        <w:t xml:space="preserve"> </w:t>
      </w:r>
      <w:r w:rsidRPr="00FB41A4">
        <w:t>element in the &lt;</w:t>
      </w:r>
      <w:r>
        <w:t>pinapp</w:t>
      </w:r>
      <w:r w:rsidRPr="00FB41A4">
        <w:t xml:space="preserve">-info&gt; </w:t>
      </w:r>
      <w:r>
        <w:t>root element;</w:t>
      </w:r>
    </w:p>
    <w:p w14:paraId="51305FEA" w14:textId="77777777" w:rsidR="001D20BE" w:rsidRDefault="001D20BE" w:rsidP="001D20BE">
      <w:r>
        <w:t>the PMAE-C shall consider that the PIN has been treated as deleted in the PAE-S or the corresponding PIN peer(s).</w:t>
      </w:r>
    </w:p>
    <w:p w14:paraId="47DC7F61" w14:textId="77777777" w:rsidR="001D20BE" w:rsidRDefault="001D20BE" w:rsidP="001D20BE">
      <w:pPr>
        <w:pStyle w:val="NO"/>
      </w:pPr>
      <w:r w:rsidRPr="00040B5C">
        <w:t>NOTE:</w:t>
      </w:r>
      <w:r w:rsidRPr="00040B5C">
        <w:tab/>
      </w:r>
      <w:r>
        <w:t xml:space="preserve">Whether PMAE-C needs to take other actions for PIN peer(s) that send </w:t>
      </w:r>
      <w:r w:rsidRPr="0073469F">
        <w:t>&lt;</w:t>
      </w:r>
      <w:r>
        <w:t>pin-deletion-notification-reject</w:t>
      </w:r>
      <w:r w:rsidRPr="0073469F">
        <w:t>&gt;</w:t>
      </w:r>
      <w:r>
        <w:t xml:space="preserve"> </w:t>
      </w:r>
      <w:r w:rsidRPr="00FB41A4">
        <w:t>element</w:t>
      </w:r>
      <w:r w:rsidRPr="00040B5C">
        <w:t xml:space="preserve"> is left to UE implementation. </w:t>
      </w:r>
    </w:p>
    <w:p w14:paraId="710F913D" w14:textId="77777777" w:rsidR="001D20BE" w:rsidRPr="00017FF5" w:rsidRDefault="001D20BE" w:rsidP="001D20BE">
      <w:r>
        <w:t>When receiving all the response(s) from the PAE-S and the PIN peer(s), the PIN is considered as deleted in the PMAE-C from this time onward. The PMAE-C shall delete all the information related to this PIN.</w:t>
      </w:r>
    </w:p>
    <w:p w14:paraId="7D43CBAA" w14:textId="77777777" w:rsidR="001D20BE" w:rsidRDefault="001D20BE" w:rsidP="001D20BE">
      <w:pPr>
        <w:pStyle w:val="Heading5"/>
      </w:pPr>
      <w:bookmarkStart w:id="219" w:name="_CR5_4_3_3_2"/>
      <w:bookmarkStart w:id="220" w:name="_Toc172038092"/>
      <w:bookmarkEnd w:id="219"/>
      <w:r>
        <w:rPr>
          <w:rFonts w:hint="eastAsia"/>
          <w:lang w:eastAsia="zh-CN"/>
        </w:rPr>
        <w:t>5</w:t>
      </w:r>
      <w:r>
        <w:rPr>
          <w:lang w:eastAsia="zh-CN"/>
        </w:rPr>
        <w:t>.4.3.3.2</w:t>
      </w:r>
      <w:r>
        <w:rPr>
          <w:lang w:eastAsia="zh-CN"/>
        </w:rPr>
        <w:tab/>
      </w:r>
      <w:r>
        <w:t>PGAE-C procedure</w:t>
      </w:r>
      <w:bookmarkEnd w:id="220"/>
    </w:p>
    <w:p w14:paraId="2CE9385D" w14:textId="77777777" w:rsidR="00BE3BC8" w:rsidRDefault="00BE3BC8" w:rsidP="00BE3BC8">
      <w:r>
        <w:rPr>
          <w:lang w:eastAsia="x-none"/>
        </w:rPr>
        <w:t>Upon reception of an HTTP POST request</w:t>
      </w:r>
      <w:r w:rsidRPr="005025FB">
        <w:t xml:space="preserve"> </w:t>
      </w:r>
      <w:r>
        <w:t>message containing:</w:t>
      </w:r>
    </w:p>
    <w:p w14:paraId="0A240827" w14:textId="77777777" w:rsidR="00BE3BC8" w:rsidRDefault="00BE3BC8" w:rsidP="00BE3BC8">
      <w:pPr>
        <w:pStyle w:val="B1"/>
      </w:pPr>
      <w:r>
        <w:t>a)</w:t>
      </w:r>
      <w:r>
        <w:tab/>
        <w:t>a Content-Type header field set to "application/vnd.3gpp.pinapp-info+xml"; and</w:t>
      </w:r>
    </w:p>
    <w:p w14:paraId="235974C5" w14:textId="77777777" w:rsidR="00BE3BC8" w:rsidRDefault="00BE3BC8" w:rsidP="00BE3BC8">
      <w:pPr>
        <w:pStyle w:val="B1"/>
      </w:pPr>
      <w:r>
        <w:t>b)</w:t>
      </w:r>
      <w:r>
        <w:tab/>
        <w:t xml:space="preserve">an application/vnd.3gpp.pinapp-info+xml MIME body with a </w:t>
      </w:r>
      <w:r w:rsidRPr="0073469F">
        <w:t>&lt;</w:t>
      </w:r>
      <w:r>
        <w:t>pin-deletion-notification-request</w:t>
      </w:r>
      <w:r w:rsidRPr="0073469F">
        <w:t>&gt;</w:t>
      </w:r>
      <w:r>
        <w:t xml:space="preserve"> </w:t>
      </w:r>
      <w:r w:rsidRPr="00FB41A4">
        <w:t>element in the &lt;</w:t>
      </w:r>
      <w:r>
        <w:t>pinapp</w:t>
      </w:r>
      <w:r w:rsidRPr="00FB41A4">
        <w:t xml:space="preserve">-info&gt; </w:t>
      </w:r>
      <w:r>
        <w:t>root element,</w:t>
      </w:r>
    </w:p>
    <w:p w14:paraId="39E170AD" w14:textId="77777777" w:rsidR="00BE3BC8" w:rsidRDefault="00BE3BC8" w:rsidP="00BE3BC8">
      <w:r>
        <w:t>the PGAE-C:</w:t>
      </w:r>
    </w:p>
    <w:p w14:paraId="18AC5ECA" w14:textId="77777777" w:rsidR="00BE3BC8" w:rsidRDefault="00BE3BC8" w:rsidP="00BE3BC8">
      <w:pPr>
        <w:pStyle w:val="B1"/>
      </w:pPr>
      <w:r w:rsidRPr="000C75A6">
        <w:rPr>
          <w:rFonts w:hint="eastAsia"/>
        </w:rPr>
        <w:t>a</w:t>
      </w:r>
      <w:r w:rsidRPr="000C75A6">
        <w:t>)</w:t>
      </w:r>
      <w:r w:rsidRPr="000C75A6">
        <w:tab/>
        <w:t xml:space="preserve">shall consider the </w:t>
      </w:r>
      <w:r>
        <w:t>PIN</w:t>
      </w:r>
      <w:r w:rsidRPr="000C75A6">
        <w:t xml:space="preserve"> has been </w:t>
      </w:r>
      <w:r>
        <w:t>deleted;</w:t>
      </w:r>
    </w:p>
    <w:p w14:paraId="27BD18DE" w14:textId="77777777" w:rsidR="00BE3BC8" w:rsidRDefault="00BE3BC8" w:rsidP="00BE3BC8">
      <w:pPr>
        <w:pStyle w:val="B1"/>
        <w:rPr>
          <w:lang w:eastAsia="zh-CN"/>
        </w:rPr>
      </w:pPr>
      <w:r>
        <w:rPr>
          <w:rFonts w:hint="eastAsia"/>
          <w:lang w:eastAsia="zh-CN"/>
        </w:rPr>
        <w:t>b</w:t>
      </w:r>
      <w:r>
        <w:rPr>
          <w:lang w:eastAsia="zh-CN"/>
        </w:rPr>
        <w:t>)</w:t>
      </w:r>
      <w:r>
        <w:rPr>
          <w:lang w:eastAsia="zh-CN"/>
        </w:rPr>
        <w:tab/>
        <w:t xml:space="preserve">shall invalidate </w:t>
      </w:r>
      <w:r w:rsidRPr="00D97646">
        <w:rPr>
          <w:lang w:eastAsia="zh-CN"/>
        </w:rPr>
        <w:t>the access control information</w:t>
      </w:r>
      <w:r>
        <w:rPr>
          <w:lang w:eastAsia="zh-CN"/>
        </w:rPr>
        <w:t xml:space="preserve"> of the PIN</w:t>
      </w:r>
      <w:r w:rsidRPr="00D97646">
        <w:rPr>
          <w:lang w:eastAsia="zh-CN"/>
        </w:rPr>
        <w:t xml:space="preserve"> in </w:t>
      </w:r>
      <w:r>
        <w:rPr>
          <w:lang w:eastAsia="zh-CN"/>
        </w:rPr>
        <w:t>the PGAE-C;</w:t>
      </w:r>
    </w:p>
    <w:p w14:paraId="1C6FB9F1" w14:textId="77777777" w:rsidR="00BE3BC8" w:rsidRDefault="00BE3BC8" w:rsidP="00BE3BC8">
      <w:pPr>
        <w:pStyle w:val="B1"/>
        <w:rPr>
          <w:lang w:eastAsia="zh-CN"/>
        </w:rPr>
      </w:pPr>
      <w:r>
        <w:rPr>
          <w:lang w:eastAsia="zh-CN"/>
        </w:rPr>
        <w:t>c)</w:t>
      </w:r>
      <w:r>
        <w:rPr>
          <w:lang w:eastAsia="zh-CN"/>
        </w:rPr>
        <w:tab/>
        <w:t>shall perform either of the following to respond to PMAE-C:</w:t>
      </w:r>
    </w:p>
    <w:p w14:paraId="053D1C5C" w14:textId="77777777" w:rsidR="00BE3BC8" w:rsidRPr="007F57D7" w:rsidRDefault="00BE3BC8" w:rsidP="00DA1851">
      <w:pPr>
        <w:pStyle w:val="B2"/>
        <w:rPr>
          <w:lang w:eastAsia="zh-CN"/>
        </w:rPr>
      </w:pPr>
      <w:r>
        <w:t>1)</w:t>
      </w:r>
      <w:r>
        <w:tab/>
      </w:r>
      <w:r w:rsidRPr="00554F63">
        <w:t xml:space="preserve">generate an HTTP </w:t>
      </w:r>
      <w:r w:rsidR="001F552D" w:rsidRPr="00554F63">
        <w:t>20</w:t>
      </w:r>
      <w:r w:rsidR="001F552D">
        <w:t>4</w:t>
      </w:r>
      <w:r w:rsidR="001F552D" w:rsidRPr="00554F63">
        <w:t xml:space="preserve"> </w:t>
      </w:r>
      <w:r w:rsidRPr="00554F63">
        <w:t>(</w:t>
      </w:r>
      <w:r w:rsidR="001F552D">
        <w:t>No content</w:t>
      </w:r>
      <w:r w:rsidRPr="00554F63">
        <w:t xml:space="preserve">) response according to </w:t>
      </w:r>
      <w:r w:rsidRPr="002847DD">
        <w:t>IETF</w:t>
      </w:r>
      <w:r>
        <w:t> </w:t>
      </w:r>
      <w:r w:rsidRPr="002847DD">
        <w:t>RFC</w:t>
      </w:r>
      <w:r>
        <w:t> </w:t>
      </w:r>
      <w:r w:rsidR="00F84143">
        <w:t>9110</w:t>
      </w:r>
      <w:r>
        <w:t> </w:t>
      </w:r>
      <w:r w:rsidRPr="00554F63">
        <w:t>[</w:t>
      </w:r>
      <w:r w:rsidR="00325772">
        <w:t>4</w:t>
      </w:r>
      <w:r w:rsidRPr="00554F63">
        <w:t>]</w:t>
      </w:r>
      <w:r>
        <w:t>; or</w:t>
      </w:r>
    </w:p>
    <w:p w14:paraId="1475A5AE" w14:textId="77777777" w:rsidR="00BE3BC8" w:rsidRDefault="00BE3BC8" w:rsidP="00BE3BC8">
      <w:pPr>
        <w:pStyle w:val="B2"/>
      </w:pPr>
      <w:r>
        <w:t>2)</w:t>
      </w:r>
      <w:r>
        <w:tab/>
      </w:r>
      <w:r w:rsidRPr="00554F63">
        <w:t xml:space="preserve">generate an HTTP </w:t>
      </w:r>
      <w:r>
        <w:t>403 (Forbidden)</w:t>
      </w:r>
      <w:r w:rsidRPr="00554F63">
        <w:t xml:space="preserve"> response according to </w:t>
      </w:r>
      <w:r w:rsidRPr="002847DD">
        <w:t>IETF</w:t>
      </w:r>
      <w:r>
        <w:t> </w:t>
      </w:r>
      <w:r w:rsidRPr="002847DD">
        <w:t>RFC</w:t>
      </w:r>
      <w:r>
        <w:t> </w:t>
      </w:r>
      <w:r w:rsidR="00F84143">
        <w:t>9110</w:t>
      </w:r>
      <w:r>
        <w:t> </w:t>
      </w:r>
      <w:r w:rsidRPr="00554F63">
        <w:t>[</w:t>
      </w:r>
      <w:r w:rsidR="00325772">
        <w:t>4</w:t>
      </w:r>
      <w:r w:rsidRPr="00554F63">
        <w:t xml:space="preserve">]. In the HTTP </w:t>
      </w:r>
      <w:r>
        <w:t>403 (Forbidden)</w:t>
      </w:r>
      <w:r w:rsidRPr="00554F63">
        <w:t xml:space="preserve"> response message, the </w:t>
      </w:r>
      <w:r>
        <w:t>PGAE-C</w:t>
      </w:r>
      <w:r w:rsidRPr="00554F63">
        <w:t>:</w:t>
      </w:r>
    </w:p>
    <w:p w14:paraId="0061B6CB" w14:textId="77777777" w:rsidR="00BE3BC8" w:rsidRDefault="00BE3BC8" w:rsidP="00BE3BC8">
      <w:pPr>
        <w:pStyle w:val="B3"/>
      </w:pPr>
      <w:r>
        <w:t>i</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3FAE2E29" w14:textId="77777777" w:rsidR="00BE3BC8" w:rsidRDefault="00BE3BC8" w:rsidP="00BE3BC8">
      <w:pPr>
        <w:pStyle w:val="B3"/>
      </w:pPr>
      <w:r>
        <w:t>ii)</w:t>
      </w:r>
      <w:r>
        <w:tab/>
      </w:r>
      <w:r w:rsidRPr="004E7BF5">
        <w:t>shall include an application/vnd.3gpp.</w:t>
      </w:r>
      <w:r>
        <w:t>pinapp</w:t>
      </w:r>
      <w:r w:rsidRPr="004E7BF5">
        <w:t xml:space="preserve">-info+xml MIME body </w:t>
      </w:r>
      <w:r>
        <w:t xml:space="preserve">with a </w:t>
      </w:r>
      <w:r w:rsidRPr="00A23C86">
        <w:t>&lt;</w:t>
      </w:r>
      <w:r>
        <w:t>pin-deletion-notification-reject</w:t>
      </w:r>
      <w:r w:rsidRPr="00A23C86">
        <w:t>&gt;</w:t>
      </w:r>
      <w:r w:rsidRPr="004E7BF5">
        <w:t xml:space="preserve"> element</w:t>
      </w:r>
      <w:r>
        <w:t xml:space="preserve"> </w:t>
      </w:r>
      <w:r w:rsidRPr="004E7BF5">
        <w:t>in the &lt;</w:t>
      </w:r>
      <w:r>
        <w:t>pinapp</w:t>
      </w:r>
      <w:r w:rsidRPr="004E7BF5">
        <w:t>-info&gt; root element</w:t>
      </w:r>
      <w:r w:rsidR="00E66108">
        <w:t xml:space="preserve"> and within the </w:t>
      </w:r>
      <w:r w:rsidR="00E66108" w:rsidRPr="0073469F">
        <w:t>&lt;</w:t>
      </w:r>
      <w:r w:rsidR="00E66108">
        <w:t>pin-deletion-notification-reject</w:t>
      </w:r>
      <w:r w:rsidR="00E66108" w:rsidRPr="0073469F">
        <w:t>&gt;</w:t>
      </w:r>
      <w:r w:rsidR="00E66108" w:rsidRPr="001D4A5C">
        <w:t xml:space="preserve"> element</w:t>
      </w:r>
      <w:r>
        <w:t>:</w:t>
      </w:r>
    </w:p>
    <w:p w14:paraId="182DBF61" w14:textId="77777777" w:rsidR="00BE3BC8" w:rsidRDefault="00BE3BC8" w:rsidP="00BE3BC8">
      <w:pPr>
        <w:pStyle w:val="B4"/>
      </w:pPr>
      <w:r>
        <w:rPr>
          <w:lang w:eastAsia="zh-CN"/>
        </w:rPr>
        <w:t>A)</w:t>
      </w:r>
      <w:r>
        <w:rPr>
          <w:rFonts w:hint="eastAsia"/>
          <w:lang w:eastAsia="zh-CN"/>
        </w:rPr>
        <w:tab/>
      </w:r>
      <w:r>
        <w:rPr>
          <w:lang w:eastAsia="zh-CN"/>
        </w:rPr>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rsidRPr="0018695B">
        <w:t xml:space="preserve">PIN </w:t>
      </w:r>
      <w:r>
        <w:t>deletion notification</w:t>
      </w:r>
      <w:r w:rsidRPr="00654FEF">
        <w:t xml:space="preserve"> failure</w:t>
      </w:r>
      <w:r>
        <w:t>; and</w:t>
      </w:r>
    </w:p>
    <w:p w14:paraId="2E139DFE" w14:textId="77777777" w:rsidR="00BE3BC8" w:rsidRDefault="00BE3BC8" w:rsidP="00BE3BC8">
      <w:pPr>
        <w:pStyle w:val="B1"/>
        <w:rPr>
          <w:lang w:eastAsia="zh-CN"/>
        </w:rPr>
      </w:pPr>
      <w:r>
        <w:rPr>
          <w:lang w:eastAsia="zh-CN"/>
        </w:rPr>
        <w:t>d)</w:t>
      </w:r>
      <w:r>
        <w:rPr>
          <w:lang w:eastAsia="zh-CN"/>
        </w:rPr>
        <w:tab/>
        <w:t xml:space="preserve">shall </w:t>
      </w:r>
      <w:r w:rsidRPr="009275F6">
        <w:rPr>
          <w:lang w:eastAsia="zh-CN"/>
        </w:rPr>
        <w:t xml:space="preserve">send the </w:t>
      </w:r>
      <w:r>
        <w:rPr>
          <w:lang w:eastAsia="zh-CN"/>
        </w:rPr>
        <w:t xml:space="preserve">generated </w:t>
      </w:r>
      <w:r w:rsidRPr="00554F63">
        <w:t xml:space="preserve">HTTP </w:t>
      </w:r>
      <w:r w:rsidR="00AB0330" w:rsidRPr="00554F63">
        <w:t>20</w:t>
      </w:r>
      <w:r w:rsidR="00AB0330">
        <w:t>4</w:t>
      </w:r>
      <w:r w:rsidR="00AB0330" w:rsidRPr="00554F63">
        <w:t xml:space="preserve"> </w:t>
      </w:r>
      <w:r w:rsidRPr="00554F63">
        <w:t>(</w:t>
      </w:r>
      <w:r w:rsidR="00AB0330">
        <w:t>No content</w:t>
      </w:r>
      <w:r w:rsidRPr="00554F63">
        <w:t>) response</w:t>
      </w:r>
      <w:r w:rsidRPr="009275F6">
        <w:rPr>
          <w:lang w:eastAsia="zh-CN"/>
        </w:rPr>
        <w:t xml:space="preserve"> </w:t>
      </w:r>
      <w:r>
        <w:rPr>
          <w:lang w:eastAsia="zh-CN"/>
        </w:rPr>
        <w:t xml:space="preserve">or </w:t>
      </w:r>
      <w:r w:rsidRPr="009275F6">
        <w:rPr>
          <w:lang w:eastAsia="zh-CN"/>
        </w:rPr>
        <w:t xml:space="preserve">HTTP </w:t>
      </w:r>
      <w:r>
        <w:t>403 (Forbidden)</w:t>
      </w:r>
      <w:r w:rsidRPr="009275F6">
        <w:rPr>
          <w:lang w:eastAsia="zh-CN"/>
        </w:rPr>
        <w:t xml:space="preserve"> response towards the P</w:t>
      </w:r>
      <w:r>
        <w:rPr>
          <w:lang w:eastAsia="zh-CN"/>
        </w:rPr>
        <w:t>M</w:t>
      </w:r>
      <w:r w:rsidRPr="009275F6">
        <w:rPr>
          <w:lang w:eastAsia="zh-CN"/>
        </w:rPr>
        <w:t>AE-C.</w:t>
      </w:r>
    </w:p>
    <w:p w14:paraId="41A0E421" w14:textId="77777777" w:rsidR="00B31376" w:rsidRDefault="00B31376" w:rsidP="00B31376">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545C8B12" w14:textId="77777777" w:rsidR="00B31376" w:rsidRPr="007D3511" w:rsidRDefault="00B31376" w:rsidP="00B31376">
      <w:pPr>
        <w:pStyle w:val="B1"/>
        <w:rPr>
          <w:lang w:eastAsia="zh-CN"/>
        </w:rPr>
      </w:pPr>
      <w:r>
        <w:rPr>
          <w:rFonts w:hint="eastAsia"/>
          <w:lang w:eastAsia="zh-CN"/>
        </w:rPr>
        <w:t>0</w:t>
      </w:r>
      <w:r>
        <w:rPr>
          <w:lang w:eastAsia="zh-CN"/>
        </w:rPr>
        <w:tab/>
        <w:t>Protocol error, unspecified;</w:t>
      </w:r>
    </w:p>
    <w:p w14:paraId="7D501D82" w14:textId="77777777" w:rsidR="00B31376" w:rsidRDefault="00B31376" w:rsidP="00B31376">
      <w:pPr>
        <w:pStyle w:val="B1"/>
        <w:rPr>
          <w:lang w:eastAsia="zh-CN"/>
        </w:rPr>
      </w:pPr>
      <w:r>
        <w:rPr>
          <w:lang w:eastAsia="zh-CN"/>
        </w:rPr>
        <w:t>1</w:t>
      </w:r>
      <w:r>
        <w:rPr>
          <w:lang w:eastAsia="zh-CN"/>
        </w:rPr>
        <w:tab/>
      </w:r>
      <w:r w:rsidRPr="007D3511">
        <w:rPr>
          <w:lang w:eastAsia="zh-CN"/>
        </w:rPr>
        <w:t>Operation not allowed</w:t>
      </w:r>
      <w:r>
        <w:rPr>
          <w:lang w:eastAsia="zh-CN"/>
        </w:rPr>
        <w:t>;</w:t>
      </w:r>
      <w:r>
        <w:rPr>
          <w:rFonts w:hint="eastAsia"/>
          <w:lang w:eastAsia="zh-CN"/>
        </w:rPr>
        <w:t xml:space="preserve"> </w:t>
      </w:r>
    </w:p>
    <w:p w14:paraId="0588FA9E" w14:textId="77777777" w:rsidR="00B31376" w:rsidRDefault="00B31376" w:rsidP="00B31376">
      <w:pPr>
        <w:pStyle w:val="B1"/>
        <w:rPr>
          <w:lang w:eastAsia="zh-CN"/>
        </w:rPr>
      </w:pPr>
      <w:r>
        <w:rPr>
          <w:rFonts w:hint="eastAsia"/>
          <w:lang w:eastAsia="zh-CN"/>
        </w:rPr>
        <w:t>3</w:t>
      </w:r>
      <w:r>
        <w:rPr>
          <w:lang w:eastAsia="zh-CN"/>
        </w:rPr>
        <w:tab/>
      </w:r>
      <w:r w:rsidRPr="007D3511">
        <w:rPr>
          <w:lang w:eastAsia="x-none"/>
        </w:rPr>
        <w:t>Authorization failure</w:t>
      </w:r>
      <w:r>
        <w:rPr>
          <w:lang w:eastAsia="zh-CN"/>
        </w:rPr>
        <w:t>;</w:t>
      </w:r>
      <w:r w:rsidRPr="00C37465">
        <w:rPr>
          <w:rFonts w:hint="eastAsia"/>
          <w:lang w:eastAsia="zh-CN"/>
        </w:rPr>
        <w:t xml:space="preserve"> </w:t>
      </w:r>
      <w:r>
        <w:rPr>
          <w:rFonts w:hint="eastAsia"/>
          <w:lang w:eastAsia="zh-CN"/>
        </w:rPr>
        <w:t>and</w:t>
      </w:r>
    </w:p>
    <w:p w14:paraId="73033292" w14:textId="77777777" w:rsidR="00B31376" w:rsidRPr="009275F6" w:rsidRDefault="00B31376" w:rsidP="00B31376">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5CB80D90" w14:textId="77777777" w:rsidR="00E66108" w:rsidRDefault="00E66108" w:rsidP="00E66108">
      <w:pPr>
        <w:pStyle w:val="Heading5"/>
        <w:rPr>
          <w:lang w:eastAsia="x-none"/>
        </w:rPr>
      </w:pPr>
      <w:bookmarkStart w:id="221" w:name="_CR5_4_3_3_3"/>
      <w:bookmarkStart w:id="222" w:name="_Toc172038093"/>
      <w:bookmarkEnd w:id="221"/>
      <w:r>
        <w:rPr>
          <w:rFonts w:hint="eastAsia"/>
          <w:lang w:eastAsia="zh-CN"/>
        </w:rPr>
        <w:t>5</w:t>
      </w:r>
      <w:r>
        <w:rPr>
          <w:lang w:eastAsia="zh-CN"/>
        </w:rPr>
        <w:t>.4.3.3.3</w:t>
      </w:r>
      <w:r>
        <w:rPr>
          <w:lang w:eastAsia="zh-CN"/>
        </w:rPr>
        <w:tab/>
      </w:r>
      <w:r>
        <w:t>PEAE-C procedure</w:t>
      </w:r>
      <w:bookmarkEnd w:id="222"/>
    </w:p>
    <w:p w14:paraId="1BED3757" w14:textId="77777777" w:rsidR="00BE3BC8" w:rsidRDefault="00BE3BC8" w:rsidP="00BE3BC8">
      <w:r>
        <w:rPr>
          <w:lang w:eastAsia="x-none"/>
        </w:rPr>
        <w:t>Upon reception of an HTTP POST request</w:t>
      </w:r>
      <w:r w:rsidRPr="005025FB">
        <w:t xml:space="preserve"> </w:t>
      </w:r>
      <w:r>
        <w:t>message containing:</w:t>
      </w:r>
    </w:p>
    <w:p w14:paraId="7670B8E7" w14:textId="77777777" w:rsidR="00BE3BC8" w:rsidRDefault="00BE3BC8" w:rsidP="00BE3BC8">
      <w:pPr>
        <w:pStyle w:val="B1"/>
      </w:pPr>
      <w:r>
        <w:t>a)</w:t>
      </w:r>
      <w:r>
        <w:tab/>
        <w:t>a Content-Type header field set to "application/vnd.3gpp.pinapp-info+xml"; and</w:t>
      </w:r>
    </w:p>
    <w:p w14:paraId="5D726DE0" w14:textId="77777777" w:rsidR="00BE3BC8" w:rsidRDefault="00BE3BC8" w:rsidP="00BE3BC8">
      <w:pPr>
        <w:pStyle w:val="B1"/>
      </w:pPr>
      <w:r>
        <w:t>b)</w:t>
      </w:r>
      <w:r>
        <w:tab/>
        <w:t xml:space="preserve">an application/vnd.3gpp.pinapp-info+xml MIME body with a </w:t>
      </w:r>
      <w:r w:rsidRPr="0073469F">
        <w:t>&lt;</w:t>
      </w:r>
      <w:r>
        <w:t>pin-deletion-notification-request</w:t>
      </w:r>
      <w:r w:rsidRPr="0073469F">
        <w:t>&gt;</w:t>
      </w:r>
      <w:r>
        <w:t xml:space="preserve"> </w:t>
      </w:r>
      <w:r w:rsidRPr="00FB41A4">
        <w:t>element in the &lt;</w:t>
      </w:r>
      <w:r>
        <w:t>pinapp</w:t>
      </w:r>
      <w:r w:rsidRPr="00FB41A4">
        <w:t xml:space="preserve">-info&gt; </w:t>
      </w:r>
      <w:r>
        <w:t>root element,</w:t>
      </w:r>
    </w:p>
    <w:p w14:paraId="09EE233D" w14:textId="77777777" w:rsidR="00BE3BC8" w:rsidRDefault="00BE3BC8" w:rsidP="00BE3BC8">
      <w:r>
        <w:lastRenderedPageBreak/>
        <w:t>the PEAE-C:</w:t>
      </w:r>
    </w:p>
    <w:p w14:paraId="0FCA8E1D" w14:textId="77777777" w:rsidR="00BE3BC8" w:rsidRDefault="00BE3BC8" w:rsidP="00BE3BC8">
      <w:pPr>
        <w:pStyle w:val="B1"/>
      </w:pPr>
      <w:r w:rsidRPr="000C75A6">
        <w:rPr>
          <w:rFonts w:hint="eastAsia"/>
        </w:rPr>
        <w:t>a</w:t>
      </w:r>
      <w:r w:rsidRPr="000C75A6">
        <w:t>)</w:t>
      </w:r>
      <w:r w:rsidRPr="000C75A6">
        <w:tab/>
        <w:t xml:space="preserve">shall consider the </w:t>
      </w:r>
      <w:r>
        <w:t>PIN</w:t>
      </w:r>
      <w:r w:rsidRPr="000C75A6">
        <w:t xml:space="preserve"> has been </w:t>
      </w:r>
      <w:r>
        <w:t>deleted; and</w:t>
      </w:r>
    </w:p>
    <w:p w14:paraId="68BAB5CA" w14:textId="77777777" w:rsidR="00BE3BC8" w:rsidRDefault="00BE3BC8" w:rsidP="00BE3BC8">
      <w:pPr>
        <w:pStyle w:val="B1"/>
        <w:rPr>
          <w:lang w:eastAsia="zh-CN"/>
        </w:rPr>
      </w:pPr>
      <w:r>
        <w:rPr>
          <w:lang w:eastAsia="zh-CN"/>
        </w:rPr>
        <w:t>b)</w:t>
      </w:r>
      <w:r>
        <w:rPr>
          <w:lang w:eastAsia="zh-CN"/>
        </w:rPr>
        <w:tab/>
        <w:t>shall perform either of the following to respond to PMAE-C:</w:t>
      </w:r>
    </w:p>
    <w:p w14:paraId="5DDCFC9E" w14:textId="77777777" w:rsidR="00BE3BC8" w:rsidRPr="007F57D7" w:rsidRDefault="00BE3BC8" w:rsidP="00DA1851">
      <w:pPr>
        <w:pStyle w:val="B2"/>
        <w:rPr>
          <w:lang w:eastAsia="zh-CN"/>
        </w:rPr>
      </w:pPr>
      <w:r>
        <w:t>1)</w:t>
      </w:r>
      <w:r>
        <w:tab/>
      </w:r>
      <w:r w:rsidRPr="00554F63">
        <w:t xml:space="preserve">generate an HTTP </w:t>
      </w:r>
      <w:r w:rsidR="00775157" w:rsidRPr="00554F63">
        <w:t>20</w:t>
      </w:r>
      <w:r w:rsidR="00775157">
        <w:t>4</w:t>
      </w:r>
      <w:r w:rsidR="00775157" w:rsidRPr="00554F63">
        <w:t xml:space="preserve"> </w:t>
      </w:r>
      <w:r w:rsidRPr="00554F63">
        <w:t>(</w:t>
      </w:r>
      <w:r w:rsidR="00775157">
        <w:t>No content</w:t>
      </w:r>
      <w:r w:rsidRPr="00554F63">
        <w:t xml:space="preserve">) response according to </w:t>
      </w:r>
      <w:r w:rsidRPr="002847DD">
        <w:t>IETF</w:t>
      </w:r>
      <w:r>
        <w:t> </w:t>
      </w:r>
      <w:r w:rsidRPr="002847DD">
        <w:t>RFC</w:t>
      </w:r>
      <w:r>
        <w:t> </w:t>
      </w:r>
      <w:r w:rsidR="00F84143">
        <w:t>9110</w:t>
      </w:r>
      <w:r>
        <w:t> </w:t>
      </w:r>
      <w:r w:rsidRPr="00554F63">
        <w:t>[</w:t>
      </w:r>
      <w:r w:rsidR="00325772">
        <w:t>4</w:t>
      </w:r>
      <w:r w:rsidRPr="00554F63">
        <w:t>]</w:t>
      </w:r>
      <w:r>
        <w:t>; or</w:t>
      </w:r>
    </w:p>
    <w:p w14:paraId="01D42B5E" w14:textId="77777777" w:rsidR="00BE3BC8" w:rsidRDefault="00BE3BC8" w:rsidP="00BE3BC8">
      <w:pPr>
        <w:pStyle w:val="B2"/>
      </w:pPr>
      <w:r>
        <w:t>2)</w:t>
      </w:r>
      <w:r>
        <w:tab/>
      </w:r>
      <w:r w:rsidRPr="00554F63">
        <w:t xml:space="preserve">generate an HTTP </w:t>
      </w:r>
      <w:r>
        <w:t>403 (Forbidden)</w:t>
      </w:r>
      <w:r w:rsidRPr="00554F63">
        <w:t xml:space="preserve"> response according to </w:t>
      </w:r>
      <w:r w:rsidRPr="002847DD">
        <w:t>IETF</w:t>
      </w:r>
      <w:r>
        <w:t> </w:t>
      </w:r>
      <w:r w:rsidRPr="002847DD">
        <w:t>RFC</w:t>
      </w:r>
      <w:r>
        <w:t> </w:t>
      </w:r>
      <w:r w:rsidR="00F84143">
        <w:t>9110</w:t>
      </w:r>
      <w:r>
        <w:t> </w:t>
      </w:r>
      <w:r w:rsidRPr="00554F63">
        <w:t>[</w:t>
      </w:r>
      <w:r w:rsidR="00325772">
        <w:t>4</w:t>
      </w:r>
      <w:r w:rsidRPr="00554F63">
        <w:t xml:space="preserve">]. In the HTTP </w:t>
      </w:r>
      <w:r>
        <w:t>403 (Forbidden)</w:t>
      </w:r>
      <w:r w:rsidRPr="00554F63">
        <w:t xml:space="preserve"> response message, the </w:t>
      </w:r>
      <w:r>
        <w:t>PEAE-C</w:t>
      </w:r>
      <w:r w:rsidRPr="00554F63">
        <w:t>:</w:t>
      </w:r>
    </w:p>
    <w:p w14:paraId="43907330" w14:textId="77777777" w:rsidR="00BE3BC8" w:rsidRDefault="00BE3BC8" w:rsidP="00BE3BC8">
      <w:pPr>
        <w:pStyle w:val="B3"/>
      </w:pPr>
      <w:r>
        <w:t>i</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179FE191" w14:textId="77777777" w:rsidR="00BE3BC8" w:rsidRDefault="00BE3BC8" w:rsidP="00BE3BC8">
      <w:pPr>
        <w:pStyle w:val="B3"/>
      </w:pPr>
      <w:r>
        <w:t>ii)</w:t>
      </w:r>
      <w:r>
        <w:tab/>
      </w:r>
      <w:r w:rsidRPr="004E7BF5">
        <w:t>shall include an application/vnd.3gpp.</w:t>
      </w:r>
      <w:r>
        <w:t>pinapp</w:t>
      </w:r>
      <w:r w:rsidRPr="004E7BF5">
        <w:t xml:space="preserve">-info+xml MIME body </w:t>
      </w:r>
      <w:r>
        <w:t xml:space="preserve">with a </w:t>
      </w:r>
      <w:r w:rsidRPr="00A23C86">
        <w:t>&lt;</w:t>
      </w:r>
      <w:r>
        <w:t>pin-deletion-notification-reject</w:t>
      </w:r>
      <w:r w:rsidRPr="00A23C86">
        <w:t>&gt;</w:t>
      </w:r>
      <w:r w:rsidRPr="004E7BF5">
        <w:t xml:space="preserve"> element</w:t>
      </w:r>
      <w:r>
        <w:t xml:space="preserve"> </w:t>
      </w:r>
      <w:r w:rsidRPr="004E7BF5">
        <w:t>in the &lt;</w:t>
      </w:r>
      <w:r>
        <w:t>pinapp</w:t>
      </w:r>
      <w:r w:rsidRPr="004E7BF5">
        <w:t>-info&gt; root element</w:t>
      </w:r>
      <w:r w:rsidR="00E66108">
        <w:t xml:space="preserve"> and within the </w:t>
      </w:r>
      <w:r w:rsidR="00E66108" w:rsidRPr="0073469F">
        <w:t>&lt;</w:t>
      </w:r>
      <w:r w:rsidR="00E66108">
        <w:t>pin-deletion-notification-reject</w:t>
      </w:r>
      <w:r w:rsidR="00E66108" w:rsidRPr="0073469F">
        <w:t>&gt;</w:t>
      </w:r>
      <w:r w:rsidR="00E66108" w:rsidRPr="001D4A5C">
        <w:t xml:space="preserve"> element</w:t>
      </w:r>
      <w:r>
        <w:t>:</w:t>
      </w:r>
    </w:p>
    <w:p w14:paraId="6B9D3C15" w14:textId="77777777" w:rsidR="00BE3BC8" w:rsidRDefault="00BE3BC8" w:rsidP="00BE3BC8">
      <w:pPr>
        <w:pStyle w:val="B4"/>
      </w:pPr>
      <w:r>
        <w:rPr>
          <w:lang w:eastAsia="zh-CN"/>
        </w:rPr>
        <w:t>A)</w:t>
      </w:r>
      <w:r>
        <w:rPr>
          <w:rFonts w:hint="eastAsia"/>
          <w:lang w:eastAsia="zh-CN"/>
        </w:rPr>
        <w:tab/>
      </w:r>
      <w:r>
        <w:rPr>
          <w:lang w:eastAsia="zh-CN"/>
        </w:rPr>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rsidRPr="0018695B">
        <w:t xml:space="preserve">PIN </w:t>
      </w:r>
      <w:r>
        <w:t>deletion notification</w:t>
      </w:r>
      <w:r w:rsidRPr="00654FEF">
        <w:t xml:space="preserve"> failure</w:t>
      </w:r>
      <w:r>
        <w:t>; and</w:t>
      </w:r>
    </w:p>
    <w:p w14:paraId="0A16EB9E" w14:textId="77777777" w:rsidR="00BE3BC8" w:rsidRDefault="00BE3BC8" w:rsidP="00BE3BC8">
      <w:pPr>
        <w:pStyle w:val="B1"/>
        <w:rPr>
          <w:lang w:eastAsia="zh-CN"/>
        </w:rPr>
      </w:pPr>
      <w:r>
        <w:rPr>
          <w:lang w:eastAsia="zh-CN"/>
        </w:rPr>
        <w:t>c)</w:t>
      </w:r>
      <w:r>
        <w:rPr>
          <w:lang w:eastAsia="zh-CN"/>
        </w:rPr>
        <w:tab/>
        <w:t xml:space="preserve">shall </w:t>
      </w:r>
      <w:r w:rsidRPr="009275F6">
        <w:rPr>
          <w:lang w:eastAsia="zh-CN"/>
        </w:rPr>
        <w:t xml:space="preserve">send the </w:t>
      </w:r>
      <w:r>
        <w:rPr>
          <w:lang w:eastAsia="zh-CN"/>
        </w:rPr>
        <w:t xml:space="preserve">generated </w:t>
      </w:r>
      <w:r w:rsidRPr="00554F63">
        <w:t xml:space="preserve">HTTP </w:t>
      </w:r>
      <w:r w:rsidR="00775157" w:rsidRPr="00554F63">
        <w:t>20</w:t>
      </w:r>
      <w:r w:rsidR="00775157">
        <w:t>4</w:t>
      </w:r>
      <w:r w:rsidR="00775157" w:rsidRPr="00554F63">
        <w:t xml:space="preserve"> </w:t>
      </w:r>
      <w:r w:rsidRPr="00554F63">
        <w:t>(</w:t>
      </w:r>
      <w:r w:rsidR="00775157">
        <w:t>No content</w:t>
      </w:r>
      <w:r w:rsidRPr="00554F63">
        <w:t>) response</w:t>
      </w:r>
      <w:r w:rsidRPr="009275F6">
        <w:rPr>
          <w:lang w:eastAsia="zh-CN"/>
        </w:rPr>
        <w:t xml:space="preserve"> </w:t>
      </w:r>
      <w:r>
        <w:rPr>
          <w:lang w:eastAsia="zh-CN"/>
        </w:rPr>
        <w:t xml:space="preserve">or </w:t>
      </w:r>
      <w:r w:rsidRPr="009275F6">
        <w:rPr>
          <w:lang w:eastAsia="zh-CN"/>
        </w:rPr>
        <w:t xml:space="preserve">HTTP </w:t>
      </w:r>
      <w:r>
        <w:t>403 (Forbidden)</w:t>
      </w:r>
      <w:r w:rsidRPr="009275F6">
        <w:rPr>
          <w:lang w:eastAsia="zh-CN"/>
        </w:rPr>
        <w:t xml:space="preserve"> response towards the P</w:t>
      </w:r>
      <w:r>
        <w:rPr>
          <w:lang w:eastAsia="zh-CN"/>
        </w:rPr>
        <w:t>M</w:t>
      </w:r>
      <w:r w:rsidRPr="009275F6">
        <w:rPr>
          <w:lang w:eastAsia="zh-CN"/>
        </w:rPr>
        <w:t>AE-C.</w:t>
      </w:r>
    </w:p>
    <w:p w14:paraId="2C59B4C9" w14:textId="77777777" w:rsidR="00B31376" w:rsidRDefault="00B31376" w:rsidP="00B31376">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08795931" w14:textId="77777777" w:rsidR="00B31376" w:rsidRPr="007D3511" w:rsidRDefault="00B31376" w:rsidP="00B31376">
      <w:pPr>
        <w:pStyle w:val="B1"/>
        <w:rPr>
          <w:lang w:eastAsia="zh-CN"/>
        </w:rPr>
      </w:pPr>
      <w:r>
        <w:rPr>
          <w:rFonts w:hint="eastAsia"/>
          <w:lang w:eastAsia="zh-CN"/>
        </w:rPr>
        <w:t>0</w:t>
      </w:r>
      <w:r>
        <w:rPr>
          <w:lang w:eastAsia="zh-CN"/>
        </w:rPr>
        <w:tab/>
        <w:t>Protocol error, unspecified;</w:t>
      </w:r>
    </w:p>
    <w:p w14:paraId="325F5BEF" w14:textId="77777777" w:rsidR="00B31376" w:rsidRDefault="00B31376" w:rsidP="00B31376">
      <w:pPr>
        <w:pStyle w:val="B1"/>
        <w:rPr>
          <w:lang w:eastAsia="zh-CN"/>
        </w:rPr>
      </w:pPr>
      <w:r>
        <w:rPr>
          <w:lang w:eastAsia="zh-CN"/>
        </w:rPr>
        <w:t>1</w:t>
      </w:r>
      <w:r>
        <w:rPr>
          <w:lang w:eastAsia="zh-CN"/>
        </w:rPr>
        <w:tab/>
      </w:r>
      <w:r w:rsidRPr="007D3511">
        <w:rPr>
          <w:lang w:eastAsia="zh-CN"/>
        </w:rPr>
        <w:t>Operation not allowed</w:t>
      </w:r>
      <w:r>
        <w:rPr>
          <w:lang w:eastAsia="zh-CN"/>
        </w:rPr>
        <w:t>;</w:t>
      </w:r>
      <w:r>
        <w:rPr>
          <w:rFonts w:hint="eastAsia"/>
          <w:lang w:eastAsia="zh-CN"/>
        </w:rPr>
        <w:t xml:space="preserve"> </w:t>
      </w:r>
    </w:p>
    <w:p w14:paraId="0F569CF8" w14:textId="77777777" w:rsidR="00B31376" w:rsidRDefault="00B31376" w:rsidP="00B31376">
      <w:pPr>
        <w:pStyle w:val="B1"/>
        <w:rPr>
          <w:lang w:eastAsia="zh-CN"/>
        </w:rPr>
      </w:pPr>
      <w:r>
        <w:rPr>
          <w:rFonts w:hint="eastAsia"/>
          <w:lang w:eastAsia="zh-CN"/>
        </w:rPr>
        <w:t>3</w:t>
      </w:r>
      <w:r>
        <w:rPr>
          <w:lang w:eastAsia="zh-CN"/>
        </w:rPr>
        <w:tab/>
      </w:r>
      <w:r w:rsidRPr="007D3511">
        <w:rPr>
          <w:lang w:eastAsia="x-none"/>
        </w:rPr>
        <w:t>Authorization failure</w:t>
      </w:r>
      <w:r>
        <w:rPr>
          <w:lang w:eastAsia="zh-CN"/>
        </w:rPr>
        <w:t>;</w:t>
      </w:r>
      <w:r w:rsidRPr="00C37465">
        <w:rPr>
          <w:rFonts w:hint="eastAsia"/>
          <w:lang w:eastAsia="zh-CN"/>
        </w:rPr>
        <w:t xml:space="preserve"> </w:t>
      </w:r>
      <w:r>
        <w:rPr>
          <w:rFonts w:hint="eastAsia"/>
          <w:lang w:eastAsia="zh-CN"/>
        </w:rPr>
        <w:t>and</w:t>
      </w:r>
    </w:p>
    <w:p w14:paraId="08D091F7" w14:textId="77777777" w:rsidR="00B31376" w:rsidRDefault="00B31376" w:rsidP="00B31376">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447C693A" w14:textId="77777777" w:rsidR="00E66108" w:rsidRPr="009275F6" w:rsidRDefault="00E66108" w:rsidP="00E66108">
      <w:pPr>
        <w:pStyle w:val="Heading5"/>
      </w:pPr>
      <w:bookmarkStart w:id="223" w:name="_CR5_4_3_3_4"/>
      <w:bookmarkStart w:id="224" w:name="_Toc172038094"/>
      <w:bookmarkEnd w:id="223"/>
      <w:r>
        <w:rPr>
          <w:rFonts w:hint="eastAsia"/>
          <w:lang w:eastAsia="zh-CN"/>
        </w:rPr>
        <w:t>5</w:t>
      </w:r>
      <w:r>
        <w:rPr>
          <w:lang w:eastAsia="zh-CN"/>
        </w:rPr>
        <w:t>.4.3.3.4</w:t>
      </w:r>
      <w:r>
        <w:rPr>
          <w:lang w:eastAsia="zh-CN"/>
        </w:rPr>
        <w:tab/>
      </w:r>
      <w:r>
        <w:t>PAE-S procedure</w:t>
      </w:r>
      <w:bookmarkEnd w:id="224"/>
    </w:p>
    <w:p w14:paraId="73DDAE42" w14:textId="77777777" w:rsidR="00BE3BC8" w:rsidRDefault="00BE3BC8" w:rsidP="00BE3BC8">
      <w:r>
        <w:rPr>
          <w:lang w:eastAsia="x-none"/>
        </w:rPr>
        <w:t>Upon reception of an HTTP POST request</w:t>
      </w:r>
      <w:r w:rsidRPr="005025FB">
        <w:t xml:space="preserve"> </w:t>
      </w:r>
      <w:r>
        <w:t>message containing:</w:t>
      </w:r>
    </w:p>
    <w:p w14:paraId="1A73122A" w14:textId="77777777" w:rsidR="00BE3BC8" w:rsidRDefault="00BE3BC8" w:rsidP="00BE3BC8">
      <w:pPr>
        <w:pStyle w:val="B1"/>
      </w:pPr>
      <w:r>
        <w:t>a)</w:t>
      </w:r>
      <w:r>
        <w:tab/>
        <w:t>a Content-Type header field set to "application/vnd.3gpp.pinapp-info+xml"; and</w:t>
      </w:r>
    </w:p>
    <w:p w14:paraId="4B8C9638" w14:textId="77777777" w:rsidR="00BE3BC8" w:rsidRDefault="00BE3BC8" w:rsidP="00BE3BC8">
      <w:pPr>
        <w:pStyle w:val="B1"/>
      </w:pPr>
      <w:r>
        <w:t>b)</w:t>
      </w:r>
      <w:r>
        <w:tab/>
        <w:t xml:space="preserve">an application/vnd.3gpp.pinapp-info+xml MIME body with a </w:t>
      </w:r>
      <w:r w:rsidRPr="0073469F">
        <w:t>&lt;</w:t>
      </w:r>
      <w:r>
        <w:t>pin-deletion-notification-request</w:t>
      </w:r>
      <w:r w:rsidRPr="0073469F">
        <w:t>&gt;</w:t>
      </w:r>
      <w:r>
        <w:t xml:space="preserve"> </w:t>
      </w:r>
      <w:r w:rsidRPr="00FB41A4">
        <w:t>element in the &lt;</w:t>
      </w:r>
      <w:r>
        <w:t>pinapp</w:t>
      </w:r>
      <w:r w:rsidRPr="00FB41A4">
        <w:t xml:space="preserve">-info&gt; </w:t>
      </w:r>
      <w:r>
        <w:t>root element,</w:t>
      </w:r>
    </w:p>
    <w:p w14:paraId="6B6BCEB0" w14:textId="77777777" w:rsidR="00BE3BC8" w:rsidRDefault="00BE3BC8" w:rsidP="00BE3BC8">
      <w:r>
        <w:t>the PAE-S:</w:t>
      </w:r>
    </w:p>
    <w:p w14:paraId="21E528CE" w14:textId="77777777" w:rsidR="00BE3BC8" w:rsidRDefault="00BE3BC8" w:rsidP="00BE3BC8">
      <w:pPr>
        <w:pStyle w:val="B1"/>
      </w:pPr>
      <w:r w:rsidRPr="000C75A6">
        <w:rPr>
          <w:rFonts w:hint="eastAsia"/>
        </w:rPr>
        <w:t>a</w:t>
      </w:r>
      <w:r w:rsidRPr="000C75A6">
        <w:t>)</w:t>
      </w:r>
      <w:r w:rsidRPr="000C75A6">
        <w:tab/>
        <w:t xml:space="preserve">shall consider the </w:t>
      </w:r>
      <w:r>
        <w:t>PIN</w:t>
      </w:r>
      <w:r w:rsidRPr="000C75A6">
        <w:t xml:space="preserve"> has been </w:t>
      </w:r>
      <w:r>
        <w:t>deleted in the PMAE-C;</w:t>
      </w:r>
    </w:p>
    <w:p w14:paraId="6F5B2BD8" w14:textId="77777777" w:rsidR="00BE3BC8" w:rsidRDefault="00BE3BC8" w:rsidP="00BE3BC8">
      <w:pPr>
        <w:pStyle w:val="B1"/>
        <w:rPr>
          <w:lang w:eastAsia="zh-CN"/>
        </w:rPr>
      </w:pPr>
      <w:r>
        <w:rPr>
          <w:rFonts w:hint="eastAsia"/>
          <w:lang w:eastAsia="zh-CN"/>
        </w:rPr>
        <w:t>b</w:t>
      </w:r>
      <w:r>
        <w:rPr>
          <w:lang w:eastAsia="zh-CN"/>
        </w:rPr>
        <w:t>)</w:t>
      </w:r>
      <w:r>
        <w:rPr>
          <w:lang w:eastAsia="zh-CN"/>
        </w:rPr>
        <w:tab/>
      </w:r>
      <w:r w:rsidRPr="00DB4901">
        <w:rPr>
          <w:lang w:eastAsia="zh-CN"/>
        </w:rPr>
        <w:t>shall stop all the procedures related to the PIN and release all the network resources allocated for this PIN</w:t>
      </w:r>
      <w:r>
        <w:rPr>
          <w:lang w:eastAsia="zh-CN"/>
        </w:rPr>
        <w:t>;</w:t>
      </w:r>
    </w:p>
    <w:p w14:paraId="17ADE27A" w14:textId="77777777" w:rsidR="00BE3BC8" w:rsidRDefault="00BE3BC8" w:rsidP="0009199D">
      <w:pPr>
        <w:pStyle w:val="B1"/>
      </w:pPr>
      <w:r>
        <w:rPr>
          <w:lang w:eastAsia="zh-CN"/>
        </w:rPr>
        <w:t>c)</w:t>
      </w:r>
      <w:r>
        <w:rPr>
          <w:lang w:eastAsia="zh-CN"/>
        </w:rPr>
        <w:tab/>
        <w:t xml:space="preserve">shall </w:t>
      </w:r>
      <w:r w:rsidRPr="00554F63">
        <w:t xml:space="preserve">generate an HTTP </w:t>
      </w:r>
      <w:r w:rsidR="00C42661" w:rsidRPr="00554F63">
        <w:t>20</w:t>
      </w:r>
      <w:r w:rsidR="00C42661">
        <w:t>4</w:t>
      </w:r>
      <w:r w:rsidR="00C42661" w:rsidRPr="00554F63">
        <w:t xml:space="preserve"> </w:t>
      </w:r>
      <w:r w:rsidRPr="00554F63">
        <w:t>(</w:t>
      </w:r>
      <w:r w:rsidR="00C42661">
        <w:t>No content</w:t>
      </w:r>
      <w:r w:rsidRPr="00554F63">
        <w:t xml:space="preserve">) response according to </w:t>
      </w:r>
      <w:r w:rsidRPr="002847DD">
        <w:t>IETF</w:t>
      </w:r>
      <w:r>
        <w:t> </w:t>
      </w:r>
      <w:r w:rsidRPr="002847DD">
        <w:t>RFC</w:t>
      </w:r>
      <w:r>
        <w:t> </w:t>
      </w:r>
      <w:r w:rsidR="00F84143">
        <w:t>9110</w:t>
      </w:r>
      <w:r>
        <w:t> </w:t>
      </w:r>
      <w:r w:rsidRPr="00554F63">
        <w:t>[</w:t>
      </w:r>
      <w:r w:rsidR="00325772">
        <w:t>4</w:t>
      </w:r>
      <w:r w:rsidRPr="00554F63">
        <w:t>]</w:t>
      </w:r>
      <w:r>
        <w:t>; and</w:t>
      </w:r>
    </w:p>
    <w:p w14:paraId="04D6101B" w14:textId="77777777" w:rsidR="00BE3BC8" w:rsidRPr="009275F6" w:rsidRDefault="00BE3BC8" w:rsidP="00BE3BC8">
      <w:pPr>
        <w:pStyle w:val="B1"/>
        <w:rPr>
          <w:lang w:eastAsia="zh-CN"/>
        </w:rPr>
      </w:pPr>
      <w:r>
        <w:rPr>
          <w:lang w:eastAsia="zh-CN"/>
        </w:rPr>
        <w:t>d)</w:t>
      </w:r>
      <w:r>
        <w:rPr>
          <w:lang w:eastAsia="zh-CN"/>
        </w:rPr>
        <w:tab/>
        <w:t xml:space="preserve">shall </w:t>
      </w:r>
      <w:r w:rsidRPr="009275F6">
        <w:rPr>
          <w:lang w:eastAsia="zh-CN"/>
        </w:rPr>
        <w:t xml:space="preserve">send the </w:t>
      </w:r>
      <w:r>
        <w:rPr>
          <w:lang w:eastAsia="zh-CN"/>
        </w:rPr>
        <w:t xml:space="preserve">generated </w:t>
      </w:r>
      <w:r w:rsidRPr="00554F63">
        <w:t xml:space="preserve">HTTP </w:t>
      </w:r>
      <w:r w:rsidR="00C42661" w:rsidRPr="00554F63">
        <w:t>20</w:t>
      </w:r>
      <w:r w:rsidR="00C42661">
        <w:t>4</w:t>
      </w:r>
      <w:r w:rsidR="00C42661" w:rsidRPr="00554F63">
        <w:t xml:space="preserve"> </w:t>
      </w:r>
      <w:r w:rsidRPr="00554F63">
        <w:t>(</w:t>
      </w:r>
      <w:r w:rsidR="00C42661">
        <w:t>No content</w:t>
      </w:r>
      <w:r w:rsidRPr="00554F63">
        <w:t>) response</w:t>
      </w:r>
      <w:r w:rsidRPr="009275F6">
        <w:rPr>
          <w:lang w:eastAsia="zh-CN"/>
        </w:rPr>
        <w:t xml:space="preserve"> towards the P</w:t>
      </w:r>
      <w:r>
        <w:rPr>
          <w:lang w:eastAsia="zh-CN"/>
        </w:rPr>
        <w:t>M</w:t>
      </w:r>
      <w:r w:rsidRPr="009275F6">
        <w:rPr>
          <w:lang w:eastAsia="zh-CN"/>
        </w:rPr>
        <w:t>AE-C.</w:t>
      </w:r>
    </w:p>
    <w:p w14:paraId="23348E9D" w14:textId="77777777" w:rsidR="00BE3BC8" w:rsidRDefault="00BE3BC8" w:rsidP="00BE3BC8">
      <w:pPr>
        <w:pStyle w:val="Heading3"/>
        <w:rPr>
          <w:lang w:eastAsia="zh-CN"/>
        </w:rPr>
      </w:pPr>
      <w:bookmarkStart w:id="225" w:name="_CR5_4_4"/>
      <w:bookmarkStart w:id="226" w:name="_Toc172038095"/>
      <w:bookmarkEnd w:id="225"/>
      <w:r>
        <w:rPr>
          <w:rFonts w:hint="eastAsia"/>
          <w:lang w:eastAsia="zh-CN"/>
        </w:rPr>
        <w:t>5</w:t>
      </w:r>
      <w:r>
        <w:rPr>
          <w:lang w:eastAsia="zh-CN"/>
        </w:rPr>
        <w:t>.4.4</w:t>
      </w:r>
      <w:r>
        <w:rPr>
          <w:lang w:eastAsia="zh-CN"/>
        </w:rPr>
        <w:tab/>
        <w:t>PIN discovery</w:t>
      </w:r>
      <w:r w:rsidRPr="00C7079E">
        <w:rPr>
          <w:lang w:eastAsia="zh-CN"/>
        </w:rPr>
        <w:t xml:space="preserve"> </w:t>
      </w:r>
      <w:r>
        <w:rPr>
          <w:lang w:eastAsia="zh-CN"/>
        </w:rPr>
        <w:t>procedure</w:t>
      </w:r>
      <w:bookmarkEnd w:id="226"/>
    </w:p>
    <w:p w14:paraId="324FD65B" w14:textId="77777777" w:rsidR="00BE3BC8" w:rsidRDefault="00BE3BC8" w:rsidP="00BE3BC8">
      <w:pPr>
        <w:pStyle w:val="Heading4"/>
        <w:rPr>
          <w:lang w:eastAsia="zh-CN"/>
        </w:rPr>
      </w:pPr>
      <w:bookmarkStart w:id="227" w:name="_CR5_4_4_1"/>
      <w:bookmarkStart w:id="228" w:name="_Toc172038096"/>
      <w:bookmarkEnd w:id="227"/>
      <w:r>
        <w:rPr>
          <w:rFonts w:hint="eastAsia"/>
          <w:lang w:eastAsia="zh-CN"/>
        </w:rPr>
        <w:t>5</w:t>
      </w:r>
      <w:r>
        <w:rPr>
          <w:lang w:eastAsia="zh-CN"/>
        </w:rPr>
        <w:t>.4.4.1</w:t>
      </w:r>
      <w:r>
        <w:rPr>
          <w:lang w:eastAsia="zh-CN"/>
        </w:rPr>
        <w:tab/>
        <w:t>General</w:t>
      </w:r>
      <w:bookmarkEnd w:id="228"/>
    </w:p>
    <w:p w14:paraId="3BDF392D" w14:textId="77777777" w:rsidR="00BE3BC8" w:rsidRDefault="00BE3BC8" w:rsidP="00BE3BC8">
      <w:r>
        <w:t xml:space="preserve">This clause describes the procedures for </w:t>
      </w:r>
      <w:r>
        <w:rPr>
          <w:lang w:eastAsia="zh-CN"/>
        </w:rPr>
        <w:t>PIN discovery</w:t>
      </w:r>
      <w:r w:rsidRPr="00C7079E">
        <w:rPr>
          <w:lang w:eastAsia="zh-CN"/>
        </w:rPr>
        <w:t xml:space="preserve"> </w:t>
      </w:r>
      <w:r>
        <w:rPr>
          <w:lang w:eastAsia="zh-CN"/>
        </w:rPr>
        <w:t>procedure</w:t>
      </w:r>
      <w:r>
        <w:t xml:space="preserve">. </w:t>
      </w:r>
    </w:p>
    <w:p w14:paraId="7DA13E33" w14:textId="77777777" w:rsidR="00BE3BC8" w:rsidRPr="00350DEB" w:rsidRDefault="00BE3BC8" w:rsidP="00BE3BC8">
      <w:pPr>
        <w:rPr>
          <w:lang w:eastAsia="zh-CN"/>
        </w:rPr>
      </w:pPr>
      <w:r>
        <w:t xml:space="preserve">The purpose of </w:t>
      </w:r>
      <w:r>
        <w:rPr>
          <w:lang w:eastAsia="zh-CN"/>
        </w:rPr>
        <w:t>PIN discovery</w:t>
      </w:r>
      <w:r w:rsidRPr="00C7079E">
        <w:rPr>
          <w:lang w:eastAsia="zh-CN"/>
        </w:rPr>
        <w:t xml:space="preserve"> </w:t>
      </w:r>
      <w:r>
        <w:rPr>
          <w:lang w:eastAsia="zh-CN"/>
        </w:rPr>
        <w:t>procedure is to discover</w:t>
      </w:r>
      <w:r w:rsidRPr="00FC685A">
        <w:rPr>
          <w:lang w:eastAsia="zh-CN"/>
        </w:rPr>
        <w:t xml:space="preserve"> </w:t>
      </w:r>
      <w:r>
        <w:rPr>
          <w:lang w:eastAsia="zh-CN"/>
        </w:rPr>
        <w:t>a specific</w:t>
      </w:r>
      <w:r w:rsidRPr="00FC685A">
        <w:rPr>
          <w:lang w:eastAsia="zh-CN"/>
        </w:rPr>
        <w:t xml:space="preserve"> PIN</w:t>
      </w:r>
      <w:r>
        <w:rPr>
          <w:lang w:eastAsia="zh-CN"/>
        </w:rPr>
        <w:t xml:space="preserve"> for a PEAE-C</w:t>
      </w:r>
      <w:r>
        <w:t xml:space="preserve">. </w:t>
      </w:r>
      <w:r>
        <w:rPr>
          <w:lang w:eastAsia="zh-CN"/>
        </w:rPr>
        <w:t>T</w:t>
      </w:r>
      <w:r w:rsidRPr="00350DEB">
        <w:rPr>
          <w:lang w:eastAsia="zh-CN"/>
        </w:rPr>
        <w:t xml:space="preserve">he </w:t>
      </w:r>
      <w:r>
        <w:rPr>
          <w:lang w:eastAsia="zh-CN"/>
        </w:rPr>
        <w:t>PEAE-C</w:t>
      </w:r>
      <w:r w:rsidRPr="00350DEB">
        <w:rPr>
          <w:lang w:eastAsia="zh-CN"/>
        </w:rPr>
        <w:t xml:space="preserve"> can </w:t>
      </w:r>
      <w:r>
        <w:rPr>
          <w:lang w:eastAsia="zh-CN"/>
        </w:rPr>
        <w:t xml:space="preserve">discover and </w:t>
      </w:r>
      <w:r w:rsidRPr="00350DEB">
        <w:rPr>
          <w:lang w:eastAsia="zh-CN"/>
        </w:rPr>
        <w:t xml:space="preserve">decide whether to join in </w:t>
      </w:r>
      <w:r>
        <w:rPr>
          <w:lang w:eastAsia="zh-CN"/>
        </w:rPr>
        <w:t>a</w:t>
      </w:r>
      <w:r w:rsidRPr="00350DEB">
        <w:rPr>
          <w:lang w:eastAsia="zh-CN"/>
        </w:rPr>
        <w:t xml:space="preserve"> PIN. </w:t>
      </w:r>
      <w:r>
        <w:rPr>
          <w:lang w:eastAsia="zh-CN"/>
        </w:rPr>
        <w:t>T</w:t>
      </w:r>
      <w:r w:rsidRPr="00350DEB">
        <w:rPr>
          <w:lang w:eastAsia="zh-CN"/>
        </w:rPr>
        <w:t xml:space="preserve">he </w:t>
      </w:r>
      <w:r>
        <w:rPr>
          <w:lang w:eastAsia="zh-CN"/>
        </w:rPr>
        <w:t>PEAE-C</w:t>
      </w:r>
      <w:r w:rsidRPr="00350DEB">
        <w:rPr>
          <w:lang w:eastAsia="zh-CN"/>
        </w:rPr>
        <w:t xml:space="preserve"> can discover the PIN</w:t>
      </w:r>
      <w:r>
        <w:rPr>
          <w:lang w:eastAsia="zh-CN"/>
        </w:rPr>
        <w:t xml:space="preserve"> by</w:t>
      </w:r>
      <w:r w:rsidRPr="00350DEB">
        <w:rPr>
          <w:lang w:eastAsia="zh-CN"/>
        </w:rPr>
        <w:t xml:space="preserve">: </w:t>
      </w:r>
    </w:p>
    <w:p w14:paraId="2DDC15FA" w14:textId="77777777" w:rsidR="00BE3BC8" w:rsidRPr="00350DEB" w:rsidRDefault="00BE3BC8" w:rsidP="00BE3BC8">
      <w:pPr>
        <w:pStyle w:val="B1"/>
        <w:rPr>
          <w:lang w:val="en-US" w:eastAsia="zh-CN"/>
        </w:rPr>
      </w:pPr>
      <w:r>
        <w:rPr>
          <w:lang w:val="en-US" w:eastAsia="zh-CN"/>
        </w:rPr>
        <w:t>a)</w:t>
      </w:r>
      <w:r w:rsidRPr="00350DEB">
        <w:rPr>
          <w:lang w:val="en-US" w:eastAsia="zh-CN"/>
        </w:rPr>
        <w:tab/>
      </w:r>
      <w:r>
        <w:rPr>
          <w:lang w:val="en-US" w:eastAsia="zh-CN"/>
        </w:rPr>
        <w:t>i</w:t>
      </w:r>
      <w:r w:rsidRPr="00350DEB">
        <w:rPr>
          <w:lang w:val="en-US" w:eastAsia="zh-CN"/>
        </w:rPr>
        <w:t>f the PIN</w:t>
      </w:r>
      <w:r>
        <w:rPr>
          <w:lang w:val="en-US" w:eastAsia="zh-CN"/>
        </w:rPr>
        <w:t>E</w:t>
      </w:r>
      <w:r w:rsidRPr="00350DEB">
        <w:rPr>
          <w:lang w:val="en-US" w:eastAsia="zh-CN"/>
        </w:rPr>
        <w:t xml:space="preserve"> have an application layer </w:t>
      </w:r>
      <w:r>
        <w:rPr>
          <w:lang w:val="en-US" w:eastAsia="zh-CN"/>
        </w:rPr>
        <w:t>connectio</w:t>
      </w:r>
      <w:r w:rsidRPr="00350DEB">
        <w:rPr>
          <w:lang w:val="en-US" w:eastAsia="zh-CN"/>
        </w:rPr>
        <w:t xml:space="preserve">n with the PEMC </w:t>
      </w:r>
      <w:r>
        <w:rPr>
          <w:lang w:val="en-US" w:eastAsia="zh-CN"/>
        </w:rPr>
        <w:t>of</w:t>
      </w:r>
      <w:r w:rsidRPr="00350DEB">
        <w:rPr>
          <w:lang w:val="en-US" w:eastAsia="zh-CN"/>
        </w:rPr>
        <w:t xml:space="preserve"> a PIN</w:t>
      </w:r>
      <w:r>
        <w:rPr>
          <w:lang w:val="en-US" w:eastAsia="zh-CN"/>
        </w:rPr>
        <w:t xml:space="preserve"> </w:t>
      </w:r>
      <w:r>
        <w:rPr>
          <w:lang w:eastAsia="zh-CN"/>
        </w:rPr>
        <w:t>(e.g. via WiFi, Bluetooth, etc.)</w:t>
      </w:r>
      <w:r w:rsidRPr="00350DEB">
        <w:rPr>
          <w:lang w:val="en-US" w:eastAsia="zh-CN"/>
        </w:rPr>
        <w:t xml:space="preserve">, the PIN elements can receive </w:t>
      </w:r>
      <w:r>
        <w:rPr>
          <w:lang w:val="en-US" w:eastAsia="zh-CN"/>
        </w:rPr>
        <w:t xml:space="preserve">the necessary information of a PIN from the </w:t>
      </w:r>
      <w:r w:rsidRPr="00350DEB">
        <w:rPr>
          <w:lang w:val="en-US" w:eastAsia="zh-CN"/>
        </w:rPr>
        <w:t xml:space="preserve">application layer </w:t>
      </w:r>
      <w:r>
        <w:rPr>
          <w:lang w:val="en-US" w:eastAsia="zh-CN"/>
        </w:rPr>
        <w:t>connectio</w:t>
      </w:r>
      <w:r w:rsidRPr="00350DEB">
        <w:rPr>
          <w:lang w:val="en-US" w:eastAsia="zh-CN"/>
        </w:rPr>
        <w:t xml:space="preserve">n; </w:t>
      </w:r>
      <w:r>
        <w:rPr>
          <w:lang w:val="en-US" w:eastAsia="zh-CN"/>
        </w:rPr>
        <w:t>or</w:t>
      </w:r>
    </w:p>
    <w:p w14:paraId="6F43DD93" w14:textId="77777777" w:rsidR="00BE3BC8" w:rsidRPr="00716A83" w:rsidRDefault="00BE3BC8" w:rsidP="00BE3BC8">
      <w:pPr>
        <w:pStyle w:val="B1"/>
        <w:rPr>
          <w:lang w:val="en-US" w:eastAsia="zh-CN"/>
        </w:rPr>
      </w:pPr>
      <w:r>
        <w:rPr>
          <w:lang w:val="en-US" w:eastAsia="zh-CN"/>
        </w:rPr>
        <w:t>b)</w:t>
      </w:r>
      <w:r w:rsidRPr="00350DEB">
        <w:rPr>
          <w:lang w:val="en-US" w:eastAsia="zh-CN"/>
        </w:rPr>
        <w:tab/>
      </w:r>
      <w:r>
        <w:rPr>
          <w:noProof/>
          <w:lang w:val="en-US" w:eastAsia="zh-CN"/>
        </w:rPr>
        <w:t>if t</w:t>
      </w:r>
      <w:r w:rsidRPr="00350DEB">
        <w:rPr>
          <w:noProof/>
          <w:lang w:val="en-US" w:eastAsia="zh-CN"/>
        </w:rPr>
        <w:t xml:space="preserve">he PEGC can be set as open access </w:t>
      </w:r>
      <w:r>
        <w:t xml:space="preserve">(e.g. with no user name or password), </w:t>
      </w:r>
      <w:r w:rsidRPr="00350DEB">
        <w:rPr>
          <w:noProof/>
          <w:lang w:val="en-US" w:eastAsia="zh-CN"/>
        </w:rPr>
        <w:t xml:space="preserve">the PIN element can communicate with </w:t>
      </w:r>
      <w:r>
        <w:rPr>
          <w:noProof/>
          <w:lang w:val="en-US" w:eastAsia="zh-CN"/>
        </w:rPr>
        <w:t>PAE-S</w:t>
      </w:r>
      <w:r w:rsidRPr="00350DEB">
        <w:rPr>
          <w:noProof/>
          <w:lang w:val="en-US" w:eastAsia="zh-CN"/>
        </w:rPr>
        <w:t xml:space="preserve"> to </w:t>
      </w:r>
      <w:r w:rsidRPr="00350DEB">
        <w:rPr>
          <w:lang w:val="en-US" w:eastAsia="zh-CN"/>
        </w:rPr>
        <w:t xml:space="preserve">receive the </w:t>
      </w:r>
      <w:r>
        <w:rPr>
          <w:lang w:val="en-US" w:eastAsia="zh-CN"/>
        </w:rPr>
        <w:t>necessary information of a PIN</w:t>
      </w:r>
      <w:r w:rsidRPr="00350DEB">
        <w:rPr>
          <w:lang w:val="en-US" w:eastAsia="zh-CN"/>
        </w:rPr>
        <w:t xml:space="preserve"> from </w:t>
      </w:r>
      <w:r>
        <w:rPr>
          <w:lang w:val="en-US" w:eastAsia="zh-CN"/>
        </w:rPr>
        <w:t>PAE-S</w:t>
      </w:r>
      <w:r w:rsidRPr="00350DEB">
        <w:rPr>
          <w:lang w:val="en-US" w:eastAsia="zh-CN"/>
        </w:rPr>
        <w:t xml:space="preserve"> via the </w:t>
      </w:r>
      <w:r>
        <w:rPr>
          <w:lang w:val="en-US" w:eastAsia="zh-CN"/>
        </w:rPr>
        <w:t>PGAE-C</w:t>
      </w:r>
      <w:r w:rsidRPr="00350DEB">
        <w:rPr>
          <w:noProof/>
          <w:lang w:val="en-US" w:eastAsia="zh-CN"/>
        </w:rPr>
        <w:t xml:space="preserve">. </w:t>
      </w:r>
    </w:p>
    <w:p w14:paraId="199854BA" w14:textId="77777777" w:rsidR="00BE3BC8" w:rsidRDefault="00BE3BC8" w:rsidP="00BE3BC8">
      <w:r>
        <w:rPr>
          <w:rFonts w:hint="eastAsia"/>
          <w:lang w:eastAsia="zh-CN"/>
        </w:rPr>
        <w:lastRenderedPageBreak/>
        <w:t>T</w:t>
      </w:r>
      <w:r>
        <w:rPr>
          <w:lang w:eastAsia="zh-CN"/>
        </w:rPr>
        <w:t>he following procedures are defined</w:t>
      </w:r>
      <w:r w:rsidRPr="003259AF">
        <w:t xml:space="preserve"> </w:t>
      </w:r>
      <w:r>
        <w:t xml:space="preserve">for </w:t>
      </w:r>
      <w:r>
        <w:rPr>
          <w:lang w:eastAsia="zh-CN"/>
        </w:rPr>
        <w:t>PIN discovery</w:t>
      </w:r>
      <w:r w:rsidDel="002070D4">
        <w:rPr>
          <w:lang w:eastAsia="zh-CN"/>
        </w:rPr>
        <w:t xml:space="preserve"> </w:t>
      </w:r>
      <w:r>
        <w:rPr>
          <w:lang w:eastAsia="zh-CN"/>
        </w:rPr>
        <w:t>procedure</w:t>
      </w:r>
      <w:r>
        <w:t>:</w:t>
      </w:r>
    </w:p>
    <w:p w14:paraId="03F73505" w14:textId="77777777" w:rsidR="00BE3BC8" w:rsidRDefault="00BE3BC8" w:rsidP="00BE3BC8">
      <w:pPr>
        <w:pStyle w:val="B1"/>
        <w:rPr>
          <w:lang w:eastAsia="zh-CN"/>
        </w:rPr>
      </w:pPr>
      <w:r>
        <w:rPr>
          <w:rFonts w:hint="eastAsia"/>
          <w:lang w:eastAsia="zh-CN"/>
        </w:rPr>
        <w:t>a</w:t>
      </w:r>
      <w:r>
        <w:rPr>
          <w:lang w:eastAsia="zh-CN"/>
        </w:rPr>
        <w:t>)</w:t>
      </w:r>
      <w:r>
        <w:rPr>
          <w:lang w:eastAsia="zh-CN"/>
        </w:rPr>
        <w:tab/>
        <w:t xml:space="preserve">PIN </w:t>
      </w:r>
      <w:r w:rsidRPr="00A00610">
        <w:rPr>
          <w:lang w:eastAsia="zh-CN"/>
        </w:rPr>
        <w:t xml:space="preserve">discovery with assistance of </w:t>
      </w:r>
      <w:r>
        <w:rPr>
          <w:lang w:eastAsia="zh-CN"/>
        </w:rPr>
        <w:t>PMAE-C as specified in clause</w:t>
      </w:r>
      <w:r>
        <w:t> </w:t>
      </w:r>
      <w:r>
        <w:rPr>
          <w:lang w:eastAsia="zh-CN"/>
        </w:rPr>
        <w:t>5.4.4.2; and</w:t>
      </w:r>
    </w:p>
    <w:p w14:paraId="3DB9C54D" w14:textId="77777777" w:rsidR="00BE3BC8" w:rsidRDefault="00BE3BC8" w:rsidP="00BE3BC8">
      <w:pPr>
        <w:pStyle w:val="B1"/>
        <w:rPr>
          <w:lang w:eastAsia="zh-CN"/>
        </w:rPr>
      </w:pPr>
      <w:r>
        <w:rPr>
          <w:rFonts w:hint="eastAsia"/>
          <w:lang w:eastAsia="zh-CN"/>
        </w:rPr>
        <w:t>b</w:t>
      </w:r>
      <w:r>
        <w:rPr>
          <w:lang w:eastAsia="zh-CN"/>
        </w:rPr>
        <w:t>)</w:t>
      </w:r>
      <w:r>
        <w:rPr>
          <w:lang w:eastAsia="zh-CN"/>
        </w:rPr>
        <w:tab/>
        <w:t xml:space="preserve">PIN </w:t>
      </w:r>
      <w:r w:rsidRPr="00A00610">
        <w:rPr>
          <w:lang w:eastAsia="zh-CN"/>
        </w:rPr>
        <w:t xml:space="preserve">discovery with assistance of </w:t>
      </w:r>
      <w:r>
        <w:rPr>
          <w:lang w:eastAsia="zh-CN"/>
        </w:rPr>
        <w:t>PAE-S</w:t>
      </w:r>
      <w:r w:rsidRPr="00A00610">
        <w:rPr>
          <w:lang w:eastAsia="zh-CN"/>
        </w:rPr>
        <w:t xml:space="preserve"> via </w:t>
      </w:r>
      <w:r>
        <w:rPr>
          <w:lang w:eastAsia="zh-CN"/>
        </w:rPr>
        <w:t>PGAE-C</w:t>
      </w:r>
      <w:r w:rsidRPr="005E1E6D">
        <w:rPr>
          <w:lang w:eastAsia="zh-CN"/>
        </w:rPr>
        <w:t xml:space="preserve"> </w:t>
      </w:r>
      <w:r>
        <w:rPr>
          <w:lang w:eastAsia="zh-CN"/>
        </w:rPr>
        <w:t>as specified in clause</w:t>
      </w:r>
      <w:r>
        <w:t> </w:t>
      </w:r>
      <w:r>
        <w:rPr>
          <w:lang w:eastAsia="zh-CN"/>
        </w:rPr>
        <w:t>5.4.4.3.</w:t>
      </w:r>
    </w:p>
    <w:p w14:paraId="1AD2F590" w14:textId="77777777" w:rsidR="00BE3BC8" w:rsidRDefault="00BE3BC8" w:rsidP="00BE3BC8">
      <w:pPr>
        <w:pStyle w:val="Heading4"/>
        <w:rPr>
          <w:lang w:eastAsia="zh-CN"/>
        </w:rPr>
      </w:pPr>
      <w:bookmarkStart w:id="229" w:name="_CR5_4_4_2"/>
      <w:bookmarkStart w:id="230" w:name="_Toc172038097"/>
      <w:bookmarkEnd w:id="229"/>
      <w:r>
        <w:rPr>
          <w:rFonts w:hint="eastAsia"/>
          <w:lang w:eastAsia="zh-CN"/>
        </w:rPr>
        <w:t>5</w:t>
      </w:r>
      <w:r>
        <w:rPr>
          <w:lang w:eastAsia="zh-CN"/>
        </w:rPr>
        <w:t>.4.4.2</w:t>
      </w:r>
      <w:r>
        <w:rPr>
          <w:lang w:eastAsia="zh-CN"/>
        </w:rPr>
        <w:tab/>
        <w:t xml:space="preserve">PIN </w:t>
      </w:r>
      <w:r w:rsidRPr="00A00610">
        <w:rPr>
          <w:lang w:eastAsia="zh-CN"/>
        </w:rPr>
        <w:t xml:space="preserve">discovery with assistance of </w:t>
      </w:r>
      <w:r>
        <w:rPr>
          <w:lang w:eastAsia="zh-CN"/>
        </w:rPr>
        <w:t>PMAE-C</w:t>
      </w:r>
      <w:bookmarkEnd w:id="230"/>
    </w:p>
    <w:p w14:paraId="2A235FF1" w14:textId="77777777" w:rsidR="00BE3BC8" w:rsidRDefault="00BE3BC8" w:rsidP="00BE3BC8">
      <w:pPr>
        <w:pStyle w:val="Heading5"/>
        <w:rPr>
          <w:lang w:eastAsia="zh-CN"/>
        </w:rPr>
      </w:pPr>
      <w:bookmarkStart w:id="231" w:name="_CR5_4_4_2_1"/>
      <w:bookmarkStart w:id="232" w:name="_Toc172038098"/>
      <w:bookmarkEnd w:id="231"/>
      <w:r>
        <w:rPr>
          <w:rFonts w:hint="eastAsia"/>
          <w:lang w:eastAsia="zh-CN"/>
        </w:rPr>
        <w:t>5</w:t>
      </w:r>
      <w:r>
        <w:rPr>
          <w:lang w:eastAsia="zh-CN"/>
        </w:rPr>
        <w:t>.4.4.2.1</w:t>
      </w:r>
      <w:r>
        <w:rPr>
          <w:lang w:eastAsia="zh-CN"/>
        </w:rPr>
        <w:tab/>
        <w:t>PEAE-C</w:t>
      </w:r>
      <w:r w:rsidR="00E66108">
        <w:rPr>
          <w:lang w:eastAsia="zh-CN"/>
        </w:rPr>
        <w:t xml:space="preserve"> procedure</w:t>
      </w:r>
      <w:bookmarkEnd w:id="232"/>
    </w:p>
    <w:p w14:paraId="2A247718" w14:textId="77777777" w:rsidR="00BE3BC8" w:rsidRDefault="00BE3BC8" w:rsidP="00BE3BC8">
      <w:r>
        <w:t xml:space="preserve">When the PEAE-C needs </w:t>
      </w:r>
      <w:r>
        <w:rPr>
          <w:lang w:eastAsia="zh-CN"/>
        </w:rPr>
        <w:t>to discover a PIN</w:t>
      </w:r>
      <w:r>
        <w:t xml:space="preserve">, the PEAE-C shall generate an HTTP POST request </w:t>
      </w:r>
      <w:r w:rsidRPr="0006242D">
        <w:t>according to p</w:t>
      </w:r>
      <w:r>
        <w:t xml:space="preserve">rocedures as specified in </w:t>
      </w:r>
      <w:r w:rsidRPr="000A20F1">
        <w:t>IETF</w:t>
      </w:r>
      <w:r>
        <w:t> </w:t>
      </w:r>
      <w:r w:rsidRPr="000A20F1">
        <w:t>RFC</w:t>
      </w:r>
      <w:r>
        <w:t> </w:t>
      </w:r>
      <w:r w:rsidR="00F84143">
        <w:t>9110</w:t>
      </w:r>
      <w:r>
        <w:t> </w:t>
      </w:r>
      <w:r w:rsidRPr="0006242D">
        <w:t>[</w:t>
      </w:r>
      <w:r w:rsidR="00325772">
        <w:t>4</w:t>
      </w:r>
      <w:r>
        <w:t xml:space="preserve">]. </w:t>
      </w:r>
      <w:r w:rsidRPr="00684E14">
        <w:t xml:space="preserve">In the </w:t>
      </w:r>
      <w:r>
        <w:t>HTTP POST request</w:t>
      </w:r>
      <w:r w:rsidRPr="00684E14">
        <w:t xml:space="preserve">, the </w:t>
      </w:r>
      <w:r>
        <w:t>PEAE-C</w:t>
      </w:r>
      <w:r w:rsidRPr="00684E14">
        <w:t>:</w:t>
      </w:r>
    </w:p>
    <w:p w14:paraId="53F9A5B0" w14:textId="77777777" w:rsidR="00BE3BC8" w:rsidRDefault="00BE3BC8" w:rsidP="00BE3BC8">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the PMAE-C;</w:t>
      </w:r>
    </w:p>
    <w:p w14:paraId="2B564634" w14:textId="77777777" w:rsidR="00BE3BC8" w:rsidRPr="0073469F" w:rsidRDefault="00BE3BC8" w:rsidP="00BE3BC8">
      <w:pPr>
        <w:pStyle w:val="B1"/>
      </w:pPr>
      <w:r>
        <w:t>b)</w:t>
      </w:r>
      <w:r>
        <w:tab/>
      </w:r>
      <w:r w:rsidRPr="0073469F">
        <w:t xml:space="preserve">shall include a </w:t>
      </w:r>
      <w:r>
        <w:t>Content-Type</w:t>
      </w:r>
      <w:r w:rsidRPr="0073469F">
        <w:t xml:space="preserve"> header field se</w:t>
      </w:r>
      <w:r>
        <w:t>t to "application/vnd.3gpp.pinapp</w:t>
      </w:r>
      <w:r w:rsidRPr="0073469F">
        <w:t>-info+xml";</w:t>
      </w:r>
      <w:r>
        <w:t xml:space="preserve"> and</w:t>
      </w:r>
    </w:p>
    <w:p w14:paraId="27CFF6A2" w14:textId="77777777" w:rsidR="00BE3BC8" w:rsidRDefault="00BE3BC8" w:rsidP="00BE3BC8">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pin-discovery-request</w:t>
      </w:r>
      <w:r w:rsidRPr="0073469F">
        <w:t>&gt;</w:t>
      </w:r>
      <w:r w:rsidRPr="001D4A5C">
        <w:t xml:space="preserve"> element in the &lt;</w:t>
      </w:r>
      <w:r>
        <w:t>pinapp</w:t>
      </w:r>
      <w:r w:rsidRPr="001D4A5C">
        <w:t>-info&gt; root element</w:t>
      </w:r>
      <w:r w:rsidR="00E66108">
        <w:t xml:space="preserve"> and within the </w:t>
      </w:r>
      <w:r w:rsidR="00E66108" w:rsidRPr="0073469F">
        <w:t>&lt;</w:t>
      </w:r>
      <w:r w:rsidR="00E66108">
        <w:t>pin-discovery-request</w:t>
      </w:r>
      <w:r w:rsidR="00E66108" w:rsidRPr="0073469F">
        <w:t>&gt;</w:t>
      </w:r>
      <w:r w:rsidR="00E66108" w:rsidRPr="001D4A5C">
        <w:t xml:space="preserve"> element</w:t>
      </w:r>
      <w:r>
        <w:t>:</w:t>
      </w:r>
    </w:p>
    <w:p w14:paraId="7035721A" w14:textId="77777777" w:rsidR="00BE3BC8" w:rsidRDefault="00BE3BC8" w:rsidP="00BE3BC8">
      <w:pPr>
        <w:pStyle w:val="B2"/>
      </w:pPr>
      <w:r w:rsidRPr="00766283">
        <w:t>1)</w:t>
      </w:r>
      <w:r w:rsidRPr="00766283">
        <w:tab/>
        <w:t>shall include a &lt;</w:t>
      </w:r>
      <w:r>
        <w:t>ue</w:t>
      </w:r>
      <w:r w:rsidRPr="00766283">
        <w:t xml:space="preserve">-id&gt; element set to </w:t>
      </w:r>
      <w:r w:rsidRPr="0051205A">
        <w:t xml:space="preserve">the </w:t>
      </w:r>
      <w:r w:rsidR="008C0FA2">
        <w:rPr>
          <w:lang w:val="en-US"/>
        </w:rPr>
        <w:t>identity</w:t>
      </w:r>
      <w:r>
        <w:t xml:space="preserve"> of the PEAE-C</w:t>
      </w:r>
      <w:r w:rsidR="008C0FA2">
        <w:t xml:space="preserve"> </w:t>
      </w:r>
      <w:r w:rsidR="008C0FA2">
        <w:rPr>
          <w:rFonts w:cs="Arial"/>
        </w:rPr>
        <w:t>(i.e. GPSI</w:t>
      </w:r>
      <w:r w:rsidR="008C0FA2" w:rsidRPr="00AF5885">
        <w:rPr>
          <w:rFonts w:cs="Arial"/>
        </w:rPr>
        <w:t xml:space="preserve"> </w:t>
      </w:r>
      <w:r w:rsidR="008C0FA2">
        <w:rPr>
          <w:rFonts w:cs="Arial"/>
        </w:rPr>
        <w:t>or identity token)</w:t>
      </w:r>
      <w:r>
        <w:t>;</w:t>
      </w:r>
    </w:p>
    <w:p w14:paraId="4D6733B3" w14:textId="77777777" w:rsidR="00BE3BC8" w:rsidRDefault="00BE3BC8" w:rsidP="00BE3BC8">
      <w:pPr>
        <w:pStyle w:val="B2"/>
      </w:pPr>
      <w:r>
        <w:t>2)</w:t>
      </w:r>
      <w:r>
        <w:tab/>
      </w:r>
      <w:r w:rsidRPr="00766283">
        <w:t>shall include a &lt;</w:t>
      </w:r>
      <w:r>
        <w:t>s</w:t>
      </w:r>
      <w:r w:rsidRPr="00F477AF">
        <w:t>ecurity</w:t>
      </w:r>
      <w:r>
        <w:t>-</w:t>
      </w:r>
      <w:r w:rsidRPr="00F477AF">
        <w:t>credentials</w:t>
      </w:r>
      <w:r w:rsidRPr="00766283">
        <w:t xml:space="preserve">&gt; element set to </w:t>
      </w:r>
      <w:r w:rsidRPr="0051205A">
        <w:t xml:space="preserve">the </w:t>
      </w:r>
      <w:r>
        <w:t>s</w:t>
      </w:r>
      <w:r w:rsidRPr="006C21C7">
        <w:t xml:space="preserve">ecurity credentials </w:t>
      </w:r>
      <w:r w:rsidRPr="001A7865">
        <w:t>resulting from a successful authorization for the PIN service</w:t>
      </w:r>
      <w:r>
        <w:t>;</w:t>
      </w:r>
    </w:p>
    <w:p w14:paraId="0B37355E" w14:textId="77777777" w:rsidR="00BE3BC8" w:rsidRDefault="008C0FA2" w:rsidP="00BE3BC8">
      <w:pPr>
        <w:pStyle w:val="B2"/>
        <w:rPr>
          <w:rFonts w:cs="Arial"/>
        </w:rPr>
      </w:pPr>
      <w:r>
        <w:rPr>
          <w:lang w:eastAsia="zh-CN"/>
        </w:rPr>
        <w:t>3</w:t>
      </w:r>
      <w:r w:rsidR="00BE3BC8">
        <w:rPr>
          <w:lang w:eastAsia="zh-CN"/>
        </w:rPr>
        <w:t>)</w:t>
      </w:r>
      <w:r w:rsidR="00BE3BC8">
        <w:rPr>
          <w:lang w:eastAsia="zh-CN"/>
        </w:rPr>
        <w:tab/>
        <w:t>may include a &lt;</w:t>
      </w:r>
      <w:r w:rsidR="00BE3BC8">
        <w:t>ue-location</w:t>
      </w:r>
      <w:r w:rsidR="00BE3BC8">
        <w:rPr>
          <w:lang w:eastAsia="zh-CN"/>
        </w:rPr>
        <w:t>&gt;</w:t>
      </w:r>
      <w:r w:rsidR="00BE3BC8" w:rsidRPr="00A53922">
        <w:t xml:space="preserve"> </w:t>
      </w:r>
      <w:r w:rsidR="00BE3BC8">
        <w:t>element set to</w:t>
      </w:r>
      <w:r w:rsidR="00BE3BC8" w:rsidRPr="0022326F">
        <w:rPr>
          <w:rFonts w:cs="Arial"/>
        </w:rPr>
        <w:t xml:space="preserve"> </w:t>
      </w:r>
      <w:r w:rsidR="00BE3BC8">
        <w:rPr>
          <w:rFonts w:cs="Arial"/>
        </w:rPr>
        <w:t xml:space="preserve">the </w:t>
      </w:r>
      <w:r w:rsidR="00BE3BC8">
        <w:rPr>
          <w:lang w:val="en-US"/>
        </w:rPr>
        <w:t>location of the</w:t>
      </w:r>
      <w:r w:rsidR="00BE3BC8" w:rsidRPr="00526FC3">
        <w:rPr>
          <w:rFonts w:cs="Arial"/>
        </w:rPr>
        <w:t xml:space="preserve"> </w:t>
      </w:r>
      <w:r w:rsidR="00BE3BC8">
        <w:rPr>
          <w:rFonts w:cs="Arial"/>
        </w:rPr>
        <w:t>PEAE-C; and</w:t>
      </w:r>
    </w:p>
    <w:p w14:paraId="60071ABB" w14:textId="77777777" w:rsidR="00277DCD" w:rsidRDefault="00277DCD" w:rsidP="00BE3BC8">
      <w:pPr>
        <w:pStyle w:val="B2"/>
        <w:rPr>
          <w:rFonts w:cs="Arial"/>
        </w:rPr>
      </w:pPr>
      <w:r>
        <w:rPr>
          <w:lang w:eastAsia="zh-CN"/>
        </w:rPr>
        <w:t>4)</w:t>
      </w:r>
      <w:r>
        <w:rPr>
          <w:lang w:eastAsia="zh-CN"/>
        </w:rPr>
        <w:tab/>
        <w:t>may include a &lt;f</w:t>
      </w:r>
      <w:r>
        <w:t>ilter-info</w:t>
      </w:r>
      <w:r>
        <w:rPr>
          <w:lang w:eastAsia="zh-CN"/>
        </w:rPr>
        <w:t xml:space="preserve">&gt; </w:t>
      </w:r>
      <w:r>
        <w:t>element set to the filter information (e.g. the interesting area, the interesting type of PIN, etc).</w:t>
      </w:r>
    </w:p>
    <w:p w14:paraId="0B9971FF" w14:textId="77777777" w:rsidR="00BE3BC8" w:rsidRDefault="00BE3BC8" w:rsidP="00503B45">
      <w:pPr>
        <w:rPr>
          <w:lang w:eastAsia="zh-CN"/>
        </w:rPr>
      </w:pPr>
      <w:r>
        <w:t xml:space="preserve">The PEAE-C shall send the generated HTTP POST request towards the PMAE-C according to </w:t>
      </w:r>
      <w:r w:rsidRPr="000A20F1">
        <w:t>IETF</w:t>
      </w:r>
      <w:r>
        <w:t> </w:t>
      </w:r>
      <w:r w:rsidRPr="000A20F1">
        <w:t>RFC</w:t>
      </w:r>
      <w:r>
        <w:t> </w:t>
      </w:r>
      <w:r w:rsidR="00F84143">
        <w:t>9110</w:t>
      </w:r>
      <w:r>
        <w:t> </w:t>
      </w:r>
      <w:r w:rsidRPr="0006242D">
        <w:t>[</w:t>
      </w:r>
      <w:r w:rsidR="00325772">
        <w:t>4</w:t>
      </w:r>
      <w:r>
        <w:t>]</w:t>
      </w:r>
      <w:r>
        <w:rPr>
          <w:rFonts w:hint="eastAsia"/>
          <w:lang w:eastAsia="zh-CN"/>
        </w:rPr>
        <w:t>.</w:t>
      </w:r>
    </w:p>
    <w:p w14:paraId="18B6F2FE" w14:textId="77777777" w:rsidR="00E66108" w:rsidRDefault="00E66108" w:rsidP="00E66108">
      <w:r w:rsidRPr="00554F63">
        <w:rPr>
          <w:lang w:eastAsia="zh-CN"/>
        </w:rPr>
        <w:t>U</w:t>
      </w:r>
      <w:r>
        <w:rPr>
          <w:lang w:eastAsia="zh-CN"/>
        </w:rPr>
        <w:t>p</w:t>
      </w:r>
      <w:r>
        <w:rPr>
          <w:lang w:eastAsia="x-none"/>
        </w:rPr>
        <w:t xml:space="preserve">on reception of an </w:t>
      </w:r>
      <w:r w:rsidRPr="00554F63">
        <w:t>HTTP 200 (OK) response message</w:t>
      </w:r>
      <w:r>
        <w:t xml:space="preserve"> containing:</w:t>
      </w:r>
    </w:p>
    <w:p w14:paraId="3D94CC52" w14:textId="77777777" w:rsidR="00E66108" w:rsidRDefault="00E66108" w:rsidP="00E66108">
      <w:pPr>
        <w:pStyle w:val="B1"/>
      </w:pPr>
      <w:r>
        <w:t>a)</w:t>
      </w:r>
      <w:r>
        <w:tab/>
        <w:t>a Content-Type header field set to "application/vnd.3gpp.pinapp-info+xml"; and</w:t>
      </w:r>
    </w:p>
    <w:p w14:paraId="106F3BA9" w14:textId="77777777" w:rsidR="00E66108" w:rsidRDefault="00E66108" w:rsidP="00E66108">
      <w:pPr>
        <w:pStyle w:val="B1"/>
      </w:pPr>
      <w:r>
        <w:t>b)</w:t>
      </w:r>
      <w:r>
        <w:tab/>
        <w:t xml:space="preserve">an application/vnd.3gpp.pinapp-info+xml MIME body with a </w:t>
      </w:r>
      <w:r w:rsidRPr="00A23C86">
        <w:t>&lt;</w:t>
      </w:r>
      <w:r>
        <w:t>pin-discovery-accept</w:t>
      </w:r>
      <w:r w:rsidRPr="00A23C86">
        <w:t>&gt;</w:t>
      </w:r>
      <w:r>
        <w:t xml:space="preserve"> </w:t>
      </w:r>
      <w:r w:rsidRPr="00FB41A4">
        <w:t>element in the &lt;</w:t>
      </w:r>
      <w:r>
        <w:t>pinapp</w:t>
      </w:r>
      <w:r w:rsidRPr="00FB41A4">
        <w:t xml:space="preserve">-info&gt; </w:t>
      </w:r>
      <w:r>
        <w:t>root element,</w:t>
      </w:r>
    </w:p>
    <w:p w14:paraId="16507C04" w14:textId="77777777" w:rsidR="00E66108" w:rsidRDefault="00E66108" w:rsidP="00E66108">
      <w:pPr>
        <w:rPr>
          <w:lang w:eastAsia="zh-CN"/>
        </w:rPr>
      </w:pPr>
      <w:r>
        <w:t xml:space="preserve">the PEAE-C shall consider the </w:t>
      </w:r>
      <w:r w:rsidRPr="00EF48F6">
        <w:t xml:space="preserve">PIN </w:t>
      </w:r>
      <w:r>
        <w:rPr>
          <w:rFonts w:hint="eastAsia"/>
          <w:lang w:eastAsia="zh-CN"/>
        </w:rPr>
        <w:t>discovery</w:t>
      </w:r>
      <w:r>
        <w:t xml:space="preserve"> </w:t>
      </w:r>
      <w:r w:rsidRPr="00EF48F6">
        <w:t>procedure</w:t>
      </w:r>
      <w:r w:rsidRPr="007B05CC">
        <w:t xml:space="preserve"> </w:t>
      </w:r>
      <w:r w:rsidRPr="00A00610">
        <w:rPr>
          <w:lang w:eastAsia="zh-CN"/>
        </w:rPr>
        <w:t xml:space="preserve">with assistance of </w:t>
      </w:r>
      <w:r>
        <w:rPr>
          <w:lang w:eastAsia="zh-CN"/>
        </w:rPr>
        <w:t>PMAE-C</w:t>
      </w:r>
      <w:r>
        <w:t xml:space="preserve"> is accepted by the PMAE-C and decides whether to join the PIN according to the </w:t>
      </w:r>
      <w:r w:rsidRPr="00A23C86">
        <w:t>&lt;</w:t>
      </w:r>
      <w:r>
        <w:t>pin-discovery-accept</w:t>
      </w:r>
      <w:r w:rsidRPr="00A23C86">
        <w:t>&gt;</w:t>
      </w:r>
      <w:r w:rsidRPr="004E7BF5">
        <w:t xml:space="preserve"> element</w:t>
      </w:r>
      <w:r>
        <w:rPr>
          <w:lang w:eastAsia="zh-CN"/>
        </w:rPr>
        <w:t>.</w:t>
      </w:r>
    </w:p>
    <w:p w14:paraId="28B27315" w14:textId="77777777" w:rsidR="00E66108" w:rsidRDefault="00E66108" w:rsidP="00E66108">
      <w:r w:rsidRPr="00554F63">
        <w:rPr>
          <w:lang w:eastAsia="zh-CN"/>
        </w:rPr>
        <w:t>U</w:t>
      </w:r>
      <w:r>
        <w:rPr>
          <w:lang w:eastAsia="zh-CN"/>
        </w:rPr>
        <w:t>p</w:t>
      </w:r>
      <w:r>
        <w:rPr>
          <w:lang w:eastAsia="x-none"/>
        </w:rPr>
        <w:t xml:space="preserve">on reception of an </w:t>
      </w:r>
      <w:r w:rsidRPr="00554F63">
        <w:t xml:space="preserve">HTTP </w:t>
      </w:r>
      <w:r>
        <w:t>403 (Forbidden)</w:t>
      </w:r>
      <w:r w:rsidRPr="00554F63">
        <w:t xml:space="preserve"> response message</w:t>
      </w:r>
      <w:r>
        <w:t xml:space="preserve"> containing:</w:t>
      </w:r>
    </w:p>
    <w:p w14:paraId="60F5A6FF" w14:textId="77777777" w:rsidR="00E66108" w:rsidRDefault="00E66108" w:rsidP="00E66108">
      <w:pPr>
        <w:pStyle w:val="B1"/>
      </w:pPr>
      <w:r>
        <w:t>a)</w:t>
      </w:r>
      <w:r>
        <w:tab/>
        <w:t>a Content-Type header field set to "application/vnd.3gpp.pinapp-info+xml"; and</w:t>
      </w:r>
    </w:p>
    <w:p w14:paraId="4B147195" w14:textId="77777777" w:rsidR="00E66108" w:rsidRDefault="00E66108" w:rsidP="00E66108">
      <w:pPr>
        <w:pStyle w:val="B1"/>
      </w:pPr>
      <w:r>
        <w:t>b)</w:t>
      </w:r>
      <w:r>
        <w:tab/>
        <w:t xml:space="preserve">an application/vnd.3gpp.pinapp-info+xml MIME body with a </w:t>
      </w:r>
      <w:r w:rsidRPr="00A23C86">
        <w:t>&lt;</w:t>
      </w:r>
      <w:r>
        <w:t>pin-discovery-</w:t>
      </w:r>
      <w:r>
        <w:rPr>
          <w:rFonts w:hint="eastAsia"/>
          <w:lang w:eastAsia="zh-CN"/>
        </w:rPr>
        <w:t>reject</w:t>
      </w:r>
      <w:r w:rsidRPr="00A23C86">
        <w:t>&gt;</w:t>
      </w:r>
      <w:r>
        <w:t xml:space="preserve"> </w:t>
      </w:r>
      <w:r w:rsidRPr="00FB41A4">
        <w:t>element in the &lt;</w:t>
      </w:r>
      <w:r>
        <w:t>pinapp</w:t>
      </w:r>
      <w:r w:rsidRPr="00FB41A4">
        <w:t xml:space="preserve">-info&gt; </w:t>
      </w:r>
      <w:r>
        <w:t>root element,</w:t>
      </w:r>
    </w:p>
    <w:p w14:paraId="6A563F03" w14:textId="77777777" w:rsidR="00E66108" w:rsidRPr="00C06B54" w:rsidRDefault="00E66108" w:rsidP="00E66108">
      <w:pPr>
        <w:rPr>
          <w:lang w:eastAsia="zh-CN"/>
        </w:rPr>
      </w:pPr>
      <w:r>
        <w:t xml:space="preserve">the PEAE-C shall consider the </w:t>
      </w:r>
      <w:r w:rsidRPr="00EF48F6">
        <w:t xml:space="preserve">PIN </w:t>
      </w:r>
      <w:r>
        <w:rPr>
          <w:rFonts w:hint="eastAsia"/>
          <w:lang w:eastAsia="zh-CN"/>
        </w:rPr>
        <w:t>discovery</w:t>
      </w:r>
      <w:r>
        <w:t xml:space="preserve"> </w:t>
      </w:r>
      <w:r w:rsidRPr="00EF48F6">
        <w:t>procedure</w:t>
      </w:r>
      <w:r w:rsidRPr="007B05CC">
        <w:t xml:space="preserve"> </w:t>
      </w:r>
      <w:r w:rsidRPr="00A00610">
        <w:rPr>
          <w:lang w:eastAsia="zh-CN"/>
        </w:rPr>
        <w:t xml:space="preserve">with assistance of </w:t>
      </w:r>
      <w:r>
        <w:rPr>
          <w:lang w:eastAsia="zh-CN"/>
        </w:rPr>
        <w:t>PMAE-C</w:t>
      </w:r>
      <w:r>
        <w:t xml:space="preserve"> is rejected by the PMAE-C.</w:t>
      </w:r>
    </w:p>
    <w:p w14:paraId="09BC46C9" w14:textId="77777777" w:rsidR="00E66108" w:rsidRDefault="00E66108" w:rsidP="00E66108">
      <w:pPr>
        <w:pStyle w:val="Heading5"/>
        <w:rPr>
          <w:lang w:eastAsia="zh-CN"/>
        </w:rPr>
      </w:pPr>
      <w:bookmarkStart w:id="233" w:name="_CR5_4_4_2_2"/>
      <w:bookmarkStart w:id="234" w:name="_Toc172038099"/>
      <w:bookmarkEnd w:id="233"/>
      <w:r>
        <w:rPr>
          <w:rFonts w:hint="eastAsia"/>
          <w:lang w:eastAsia="zh-CN"/>
        </w:rPr>
        <w:t>5</w:t>
      </w:r>
      <w:r>
        <w:rPr>
          <w:lang w:eastAsia="zh-CN"/>
        </w:rPr>
        <w:t>.4.4.2.2</w:t>
      </w:r>
      <w:r>
        <w:rPr>
          <w:lang w:eastAsia="zh-CN"/>
        </w:rPr>
        <w:tab/>
        <w:t>PMAE-C procedure</w:t>
      </w:r>
      <w:bookmarkEnd w:id="234"/>
    </w:p>
    <w:p w14:paraId="16F447B1" w14:textId="77777777" w:rsidR="00BE3BC8" w:rsidRDefault="00BE3BC8" w:rsidP="00BE3BC8">
      <w:r>
        <w:rPr>
          <w:lang w:eastAsia="x-none"/>
        </w:rPr>
        <w:t>Upon reception of an HTTP POST request</w:t>
      </w:r>
      <w:r w:rsidRPr="005025FB">
        <w:t xml:space="preserve"> </w:t>
      </w:r>
      <w:r>
        <w:t>message containing:</w:t>
      </w:r>
    </w:p>
    <w:p w14:paraId="346F0D65" w14:textId="77777777" w:rsidR="00BE3BC8" w:rsidRDefault="00BE3BC8" w:rsidP="00BE3BC8">
      <w:pPr>
        <w:pStyle w:val="B1"/>
      </w:pPr>
      <w:r>
        <w:t>a)</w:t>
      </w:r>
      <w:r>
        <w:tab/>
        <w:t>a Content-Type header field set to "application/vnd.3gpp.pinapp-info+xml"; and</w:t>
      </w:r>
    </w:p>
    <w:p w14:paraId="2361A918" w14:textId="77777777" w:rsidR="00BE3BC8" w:rsidRDefault="00BE3BC8" w:rsidP="00BE3BC8">
      <w:pPr>
        <w:pStyle w:val="B1"/>
      </w:pPr>
      <w:r>
        <w:t>b)</w:t>
      </w:r>
      <w:r>
        <w:tab/>
        <w:t xml:space="preserve">an application/vnd.3gpp.pinapp-info+xml MIME body with a </w:t>
      </w:r>
      <w:r w:rsidRPr="0073469F">
        <w:t>&lt;</w:t>
      </w:r>
      <w:r>
        <w:t>pin-discovery-request</w:t>
      </w:r>
      <w:r w:rsidRPr="0073469F">
        <w:t>&gt;</w:t>
      </w:r>
      <w:r>
        <w:t xml:space="preserve"> </w:t>
      </w:r>
      <w:r w:rsidRPr="00FB41A4">
        <w:t>element in the &lt;</w:t>
      </w:r>
      <w:r>
        <w:t>pinapp</w:t>
      </w:r>
      <w:r w:rsidRPr="00FB41A4">
        <w:t xml:space="preserve">-info&gt; </w:t>
      </w:r>
      <w:r>
        <w:t>root element,</w:t>
      </w:r>
    </w:p>
    <w:p w14:paraId="74A0C98B" w14:textId="77777777" w:rsidR="00BE3BC8" w:rsidRPr="00583BDB" w:rsidRDefault="00BE3BC8" w:rsidP="00BE3BC8">
      <w:pPr>
        <w:rPr>
          <w:lang w:eastAsia="zh-CN"/>
        </w:rPr>
      </w:pPr>
      <w:r>
        <w:t xml:space="preserve">the PMAE-C shall </w:t>
      </w:r>
      <w:r w:rsidRPr="00583BDB">
        <w:rPr>
          <w:lang w:eastAsia="zh-CN"/>
        </w:rPr>
        <w:t xml:space="preserve">check </w:t>
      </w:r>
      <w:r>
        <w:rPr>
          <w:lang w:eastAsia="zh-CN"/>
        </w:rPr>
        <w:t>whet</w:t>
      </w:r>
      <w:r w:rsidRPr="00485FB5">
        <w:rPr>
          <w:lang w:eastAsia="zh-CN"/>
        </w:rPr>
        <w:t>he</w:t>
      </w:r>
      <w:r>
        <w:rPr>
          <w:lang w:eastAsia="zh-CN"/>
        </w:rPr>
        <w:t>r the</w:t>
      </w:r>
      <w:r w:rsidRPr="00485FB5">
        <w:rPr>
          <w:lang w:eastAsia="zh-CN"/>
        </w:rPr>
        <w:t xml:space="preserve"> </w:t>
      </w:r>
      <w:r>
        <w:rPr>
          <w:lang w:eastAsia="zh-CN"/>
        </w:rPr>
        <w:t>PEAE-C</w:t>
      </w:r>
      <w:r w:rsidRPr="00485FB5">
        <w:rPr>
          <w:lang w:eastAsia="zh-CN"/>
        </w:rPr>
        <w:t xml:space="preserve"> is allowed to </w:t>
      </w:r>
      <w:r>
        <w:rPr>
          <w:lang w:eastAsia="zh-CN"/>
        </w:rPr>
        <w:t>discover the PIN that the PMAE-C manages</w:t>
      </w:r>
      <w:r w:rsidRPr="00583BDB">
        <w:rPr>
          <w:lang w:eastAsia="zh-CN"/>
        </w:rPr>
        <w:t>.</w:t>
      </w:r>
    </w:p>
    <w:p w14:paraId="5760D2CE" w14:textId="77777777" w:rsidR="00BE3BC8" w:rsidRDefault="00BE3BC8" w:rsidP="00BE3BC8">
      <w:r>
        <w:t xml:space="preserve">If </w:t>
      </w:r>
      <w:r>
        <w:rPr>
          <w:lang w:eastAsia="zh-CN"/>
        </w:rPr>
        <w:t xml:space="preserve">the PEAE-C </w:t>
      </w:r>
      <w:r>
        <w:t xml:space="preserve">is </w:t>
      </w:r>
      <w:r w:rsidRPr="00485FB5">
        <w:rPr>
          <w:lang w:eastAsia="zh-CN"/>
        </w:rPr>
        <w:t xml:space="preserve">allowed to </w:t>
      </w:r>
      <w:r>
        <w:rPr>
          <w:lang w:eastAsia="zh-CN"/>
        </w:rPr>
        <w:t>discover the PIN that the PMAE-C manages</w:t>
      </w:r>
      <w:r>
        <w:t>, PMAE-C shall:</w:t>
      </w:r>
    </w:p>
    <w:p w14:paraId="388405AC" w14:textId="77777777" w:rsidR="00BE3BC8" w:rsidRDefault="00BE3BC8" w:rsidP="00BE3BC8">
      <w:pPr>
        <w:pStyle w:val="B1"/>
      </w:pPr>
      <w:r>
        <w:rPr>
          <w:rFonts w:hint="eastAsia"/>
          <w:lang w:eastAsia="zh-CN"/>
        </w:rPr>
        <w:t>a</w:t>
      </w:r>
      <w:r>
        <w:rPr>
          <w:lang w:eastAsia="zh-CN"/>
        </w:rPr>
        <w:t>)</w:t>
      </w:r>
      <w:r>
        <w:rPr>
          <w:lang w:eastAsia="zh-CN"/>
        </w:rPr>
        <w:tab/>
      </w:r>
      <w:r w:rsidRPr="00554F63">
        <w:t xml:space="preserve">generate an HTTP 200 (OK) response according to </w:t>
      </w:r>
      <w:r w:rsidRPr="002847DD">
        <w:t>IETF</w:t>
      </w:r>
      <w:r>
        <w:t> </w:t>
      </w:r>
      <w:r w:rsidRPr="002847DD">
        <w:t>RFC</w:t>
      </w:r>
      <w:r>
        <w:t> </w:t>
      </w:r>
      <w:r w:rsidR="00F84143">
        <w:t>9110</w:t>
      </w:r>
      <w:r>
        <w:t> </w:t>
      </w:r>
      <w:r w:rsidRPr="00554F63">
        <w:t>[</w:t>
      </w:r>
      <w:r w:rsidR="00325772">
        <w:t>4</w:t>
      </w:r>
      <w:r w:rsidRPr="00554F63">
        <w:t xml:space="preserve">]. In the HTTP 200 (OK) response message, the </w:t>
      </w:r>
      <w:r>
        <w:t>PMAE-C</w:t>
      </w:r>
      <w:r w:rsidRPr="00554F63">
        <w:t>:</w:t>
      </w:r>
    </w:p>
    <w:p w14:paraId="3BDA7359" w14:textId="77777777" w:rsidR="00BE3BC8" w:rsidRDefault="00BE3BC8" w:rsidP="00BE3BC8">
      <w:pPr>
        <w:pStyle w:val="B2"/>
      </w:pPr>
      <w:r>
        <w:lastRenderedPageBreak/>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4687EB55" w14:textId="77777777" w:rsidR="00BE3BC8" w:rsidRDefault="00BE3BC8" w:rsidP="00BE3BC8">
      <w:pPr>
        <w:pStyle w:val="B2"/>
      </w:pPr>
      <w:r>
        <w:t>2)</w:t>
      </w:r>
      <w:r>
        <w:tab/>
      </w:r>
      <w:r w:rsidRPr="004E7BF5">
        <w:t>shall include an application/vnd.3gpp.</w:t>
      </w:r>
      <w:r>
        <w:t>pinapp</w:t>
      </w:r>
      <w:r w:rsidRPr="004E7BF5">
        <w:t xml:space="preserve">-info+xml MIME body </w:t>
      </w:r>
      <w:r>
        <w:t xml:space="preserve">with a </w:t>
      </w:r>
      <w:r w:rsidRPr="00A23C86">
        <w:t>&lt;</w:t>
      </w:r>
      <w:r>
        <w:t>pin-discovery-accept</w:t>
      </w:r>
      <w:r w:rsidRPr="00A23C86">
        <w:t>&gt;</w:t>
      </w:r>
      <w:r w:rsidRPr="004E7BF5">
        <w:t xml:space="preserve"> element</w:t>
      </w:r>
      <w:r>
        <w:t xml:space="preserve"> </w:t>
      </w:r>
      <w:r w:rsidRPr="004E7BF5">
        <w:t>in the &lt;</w:t>
      </w:r>
      <w:r>
        <w:t>pinapp</w:t>
      </w:r>
      <w:r w:rsidRPr="004E7BF5">
        <w:t>-info&gt; root element</w:t>
      </w:r>
      <w:r w:rsidR="00E66108">
        <w:t xml:space="preserve"> and within the </w:t>
      </w:r>
      <w:r w:rsidR="00E66108" w:rsidRPr="00A23C86">
        <w:t>&lt;</w:t>
      </w:r>
      <w:r w:rsidR="00E66108">
        <w:t>pin-discovery-accept</w:t>
      </w:r>
      <w:r w:rsidR="00E66108" w:rsidRPr="00A23C86">
        <w:t>&gt;</w:t>
      </w:r>
      <w:r w:rsidR="00E66108" w:rsidRPr="001D4A5C">
        <w:t xml:space="preserve"> element</w:t>
      </w:r>
      <w:r w:rsidRPr="004E7BF5">
        <w:t>:</w:t>
      </w:r>
    </w:p>
    <w:p w14:paraId="675BF916" w14:textId="77777777" w:rsidR="00277DCD" w:rsidRPr="00277DCD" w:rsidRDefault="00277DCD" w:rsidP="00277DCD">
      <w:pPr>
        <w:pStyle w:val="B3"/>
      </w:pPr>
      <w:r>
        <w:t>i)</w:t>
      </w:r>
      <w:r>
        <w:tab/>
        <w:t>shall include a &lt;pin-info&gt; element set to the information of each PIN and within the &lt;pin-info&gt; element:</w:t>
      </w:r>
    </w:p>
    <w:p w14:paraId="4E6FBFB2" w14:textId="77777777" w:rsidR="00BE3BC8" w:rsidRDefault="00277DCD" w:rsidP="00277DCD">
      <w:pPr>
        <w:pStyle w:val="B4"/>
      </w:pPr>
      <w:r>
        <w:t>A</w:t>
      </w:r>
      <w:r w:rsidR="00BE3BC8" w:rsidRPr="007F57D7">
        <w:t>)</w:t>
      </w:r>
      <w:r w:rsidR="00BE3BC8" w:rsidRPr="007F57D7">
        <w:tab/>
        <w:t>shall include a &lt;pin-id&gt; element set to the PIN ID of the PIN;</w:t>
      </w:r>
    </w:p>
    <w:p w14:paraId="3019EF6C" w14:textId="77777777" w:rsidR="00BE3BC8" w:rsidRDefault="00277DCD" w:rsidP="00277DCD">
      <w:pPr>
        <w:pStyle w:val="B4"/>
      </w:pPr>
      <w:r>
        <w:t>B</w:t>
      </w:r>
      <w:r w:rsidR="00BE3BC8">
        <w:t>)</w:t>
      </w:r>
      <w:r w:rsidR="00BE3BC8">
        <w:tab/>
        <w:t xml:space="preserve">may include a &lt;pin-description&gt; element set to the </w:t>
      </w:r>
      <w:r w:rsidR="00BE3BC8" w:rsidRPr="00F477AF">
        <w:t xml:space="preserve">description of the </w:t>
      </w:r>
      <w:r w:rsidR="00BE3BC8">
        <w:t>PIN (e.g., the vendor's name, location, the type of PIN, etc.);</w:t>
      </w:r>
    </w:p>
    <w:p w14:paraId="6E02E151" w14:textId="77777777" w:rsidR="00BE3BC8" w:rsidRDefault="00277DCD" w:rsidP="00277DCD">
      <w:pPr>
        <w:pStyle w:val="B4"/>
        <w:rPr>
          <w:lang w:eastAsia="zh-CN"/>
        </w:rPr>
      </w:pPr>
      <w:r>
        <w:rPr>
          <w:lang w:eastAsia="zh-CN"/>
        </w:rPr>
        <w:t>C</w:t>
      </w:r>
      <w:r w:rsidR="00BE3BC8">
        <w:rPr>
          <w:lang w:eastAsia="zh-CN"/>
        </w:rPr>
        <w:t>)</w:t>
      </w:r>
      <w:r w:rsidR="00BE3BC8">
        <w:rPr>
          <w:lang w:eastAsia="zh-CN"/>
        </w:rPr>
        <w:tab/>
        <w:t>may include a &lt;pin-service-list&gt; element set to the l</w:t>
      </w:r>
      <w:r w:rsidR="00BE3BC8" w:rsidRPr="00794FD0">
        <w:rPr>
          <w:lang w:eastAsia="zh-CN"/>
        </w:rPr>
        <w:t>ist of service</w:t>
      </w:r>
      <w:r w:rsidR="00BE3BC8">
        <w:rPr>
          <w:lang w:eastAsia="zh-CN"/>
        </w:rPr>
        <w:t>s</w:t>
      </w:r>
      <w:r w:rsidR="00BE3BC8" w:rsidRPr="00794FD0">
        <w:rPr>
          <w:lang w:eastAsia="zh-CN"/>
        </w:rPr>
        <w:t xml:space="preserve"> that </w:t>
      </w:r>
      <w:r w:rsidR="00BE3BC8">
        <w:rPr>
          <w:lang w:eastAsia="zh-CN"/>
        </w:rPr>
        <w:t>the</w:t>
      </w:r>
      <w:r w:rsidR="00BE3BC8" w:rsidRPr="00794FD0">
        <w:rPr>
          <w:lang w:eastAsia="zh-CN"/>
        </w:rPr>
        <w:t xml:space="preserve"> PIN can provide</w:t>
      </w:r>
      <w:r w:rsidR="00BE3BC8">
        <w:rPr>
          <w:lang w:eastAsia="zh-CN"/>
        </w:rPr>
        <w:t xml:space="preserve"> (e.g. PIN service provider identifier, PIN service type, PIN service feature, etc.); and</w:t>
      </w:r>
    </w:p>
    <w:p w14:paraId="7F8ACD85" w14:textId="77777777" w:rsidR="00BE3BC8" w:rsidRPr="00346EBC" w:rsidRDefault="00277DCD" w:rsidP="00277DCD">
      <w:pPr>
        <w:pStyle w:val="B4"/>
        <w:rPr>
          <w:lang w:eastAsia="zh-CN"/>
        </w:rPr>
      </w:pPr>
      <w:r>
        <w:rPr>
          <w:lang w:eastAsia="zh-CN"/>
        </w:rPr>
        <w:t>D</w:t>
      </w:r>
      <w:r w:rsidR="00BE3BC8">
        <w:rPr>
          <w:lang w:eastAsia="zh-CN"/>
        </w:rPr>
        <w:t>)</w:t>
      </w:r>
      <w:r w:rsidR="00BE3BC8">
        <w:rPr>
          <w:lang w:eastAsia="zh-CN"/>
        </w:rPr>
        <w:tab/>
        <w:t>may include a &lt;pemc-info&gt; element set to the identifier and IP address of PMAE-C; and</w:t>
      </w:r>
    </w:p>
    <w:p w14:paraId="0AFB5324" w14:textId="77777777" w:rsidR="00BE3BC8" w:rsidRPr="00F45295" w:rsidRDefault="00BE3BC8" w:rsidP="00BE3BC8">
      <w:pPr>
        <w:pStyle w:val="B1"/>
      </w:pPr>
      <w:r>
        <w:rPr>
          <w:rFonts w:hint="eastAsia"/>
          <w:lang w:eastAsia="zh-CN"/>
        </w:rPr>
        <w:t>b</w:t>
      </w:r>
      <w:r>
        <w:rPr>
          <w:lang w:eastAsia="zh-CN"/>
        </w:rPr>
        <w:t>)</w:t>
      </w:r>
      <w:r>
        <w:rPr>
          <w:lang w:eastAsia="zh-CN"/>
        </w:rPr>
        <w:tab/>
      </w:r>
      <w:r w:rsidRPr="00554F63">
        <w:rPr>
          <w:lang w:eastAsia="zh-CN"/>
        </w:rPr>
        <w:t xml:space="preserve">send the HTTP 200 (OK) response towards the </w:t>
      </w:r>
      <w:r>
        <w:rPr>
          <w:lang w:eastAsia="zh-CN"/>
        </w:rPr>
        <w:t>PE</w:t>
      </w:r>
      <w:r w:rsidRPr="00554F63">
        <w:rPr>
          <w:lang w:eastAsia="zh-CN"/>
        </w:rPr>
        <w:t>AE-</w:t>
      </w:r>
      <w:r>
        <w:rPr>
          <w:lang w:eastAsia="zh-CN"/>
        </w:rPr>
        <w:t>C.</w:t>
      </w:r>
    </w:p>
    <w:p w14:paraId="66B14E3D" w14:textId="77777777" w:rsidR="00BE3BC8" w:rsidRDefault="00BE3BC8" w:rsidP="00BE3BC8">
      <w:r>
        <w:t xml:space="preserve">If </w:t>
      </w:r>
      <w:r>
        <w:rPr>
          <w:lang w:eastAsia="zh-CN"/>
        </w:rPr>
        <w:t xml:space="preserve">the PEAE-C </w:t>
      </w:r>
      <w:r>
        <w:t xml:space="preserve">is not </w:t>
      </w:r>
      <w:r w:rsidRPr="00485FB5">
        <w:rPr>
          <w:lang w:eastAsia="zh-CN"/>
        </w:rPr>
        <w:t xml:space="preserve">allowed to </w:t>
      </w:r>
      <w:r>
        <w:rPr>
          <w:lang w:eastAsia="zh-CN"/>
        </w:rPr>
        <w:t>discover the PIN that the PMAE-C manages</w:t>
      </w:r>
      <w:r>
        <w:t>, PMAE-C shall:</w:t>
      </w:r>
    </w:p>
    <w:p w14:paraId="3B1362E9" w14:textId="77777777" w:rsidR="00BE3BC8" w:rsidRDefault="00BE3BC8" w:rsidP="00BE3BC8">
      <w:pPr>
        <w:pStyle w:val="B1"/>
      </w:pPr>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r w:rsidR="00F84143">
        <w:t>9110</w:t>
      </w:r>
      <w:r>
        <w:t> </w:t>
      </w:r>
      <w:r w:rsidRPr="00554F63">
        <w:t>[</w:t>
      </w:r>
      <w:r w:rsidR="00325772">
        <w:t>4</w:t>
      </w:r>
      <w:r w:rsidRPr="00554F63">
        <w:t xml:space="preserve">]. In the HTTP </w:t>
      </w:r>
      <w:r>
        <w:t>403 (Forbidden)</w:t>
      </w:r>
      <w:r w:rsidRPr="00554F63">
        <w:t xml:space="preserve"> response message, the </w:t>
      </w:r>
      <w:r>
        <w:t>PMAE-C</w:t>
      </w:r>
      <w:r w:rsidRPr="00554F63">
        <w:t>:</w:t>
      </w:r>
    </w:p>
    <w:p w14:paraId="71C65BEF" w14:textId="77777777" w:rsidR="00BE3BC8" w:rsidRDefault="00BE3BC8" w:rsidP="00BE3BC8">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61C1D11D" w14:textId="77777777" w:rsidR="00BE3BC8" w:rsidRDefault="00BE3BC8" w:rsidP="00BE3BC8">
      <w:pPr>
        <w:pStyle w:val="B2"/>
      </w:pPr>
      <w:r>
        <w:t>2)</w:t>
      </w:r>
      <w:r>
        <w:tab/>
      </w:r>
      <w:r w:rsidRPr="004E7BF5">
        <w:t>shall include an application/vnd.3gpp.</w:t>
      </w:r>
      <w:r>
        <w:t>pinapp</w:t>
      </w:r>
      <w:r w:rsidRPr="004E7BF5">
        <w:t xml:space="preserve">-info+xml MIME body </w:t>
      </w:r>
      <w:r>
        <w:t xml:space="preserve">with a </w:t>
      </w:r>
      <w:r w:rsidRPr="00A23C86">
        <w:t>&lt;</w:t>
      </w:r>
      <w:r>
        <w:t>pin-discovery-reject</w:t>
      </w:r>
      <w:r w:rsidRPr="00A23C86">
        <w:t>&gt;</w:t>
      </w:r>
      <w:r w:rsidRPr="004E7BF5">
        <w:t xml:space="preserve"> element</w:t>
      </w:r>
      <w:r>
        <w:t xml:space="preserve"> </w:t>
      </w:r>
      <w:r w:rsidRPr="004E7BF5">
        <w:t>in the &lt;</w:t>
      </w:r>
      <w:r>
        <w:t>pinapp</w:t>
      </w:r>
      <w:r w:rsidRPr="004E7BF5">
        <w:t>-info&gt; root element</w:t>
      </w:r>
      <w:r w:rsidR="00E66108">
        <w:t xml:space="preserve"> and within the </w:t>
      </w:r>
      <w:r w:rsidR="00E66108" w:rsidRPr="00A23C86">
        <w:t>&lt;</w:t>
      </w:r>
      <w:r w:rsidR="00E66108">
        <w:t>pin-discovery-reject</w:t>
      </w:r>
      <w:r w:rsidR="00E66108" w:rsidRPr="00A23C86">
        <w:t>&gt;</w:t>
      </w:r>
      <w:r w:rsidR="00E66108" w:rsidRPr="001D4A5C">
        <w:t xml:space="preserve"> element</w:t>
      </w:r>
      <w:r w:rsidRPr="004E7BF5">
        <w:t>:</w:t>
      </w:r>
    </w:p>
    <w:p w14:paraId="638037F3" w14:textId="77777777" w:rsidR="00BE3BC8" w:rsidRDefault="00BE3BC8" w:rsidP="00BE3BC8">
      <w:pPr>
        <w:pStyle w:val="B3"/>
        <w:rPr>
          <w:lang w:eastAsia="zh-CN"/>
        </w:rPr>
      </w:pPr>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t>PIN discovery</w:t>
      </w:r>
      <w:r w:rsidRPr="00654FEF">
        <w:t xml:space="preserve"> failure</w:t>
      </w:r>
      <w:r>
        <w:t>; and</w:t>
      </w:r>
    </w:p>
    <w:p w14:paraId="48EF4D21" w14:textId="77777777" w:rsidR="00BE3BC8" w:rsidRDefault="00BE3BC8" w:rsidP="00BE3BC8">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HTTP </w:t>
      </w:r>
      <w:r>
        <w:rPr>
          <w:lang w:eastAsia="zh-CN"/>
        </w:rPr>
        <w:t>403</w:t>
      </w:r>
      <w:r w:rsidRPr="00554F63">
        <w:rPr>
          <w:lang w:eastAsia="zh-CN"/>
        </w:rPr>
        <w:t xml:space="preserve"> (</w:t>
      </w:r>
      <w:r w:rsidRPr="00883A2F">
        <w:t>Forbidden</w:t>
      </w:r>
      <w:r w:rsidRPr="00554F63">
        <w:rPr>
          <w:lang w:eastAsia="zh-CN"/>
        </w:rPr>
        <w:t xml:space="preserve">) response towards the </w:t>
      </w:r>
      <w:r>
        <w:rPr>
          <w:lang w:eastAsia="zh-CN"/>
        </w:rPr>
        <w:t>PE</w:t>
      </w:r>
      <w:r w:rsidRPr="00554F63">
        <w:rPr>
          <w:lang w:eastAsia="zh-CN"/>
        </w:rPr>
        <w:t>AE-</w:t>
      </w:r>
      <w:r>
        <w:rPr>
          <w:lang w:eastAsia="zh-CN"/>
        </w:rPr>
        <w:t>C.</w:t>
      </w:r>
    </w:p>
    <w:p w14:paraId="1F6EBB63" w14:textId="77777777" w:rsidR="00B31376" w:rsidRDefault="00B31376" w:rsidP="00B31376">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76179AFB" w14:textId="77777777" w:rsidR="00B31376" w:rsidRPr="007D3511" w:rsidRDefault="00B31376" w:rsidP="00B31376">
      <w:pPr>
        <w:pStyle w:val="B1"/>
        <w:rPr>
          <w:lang w:eastAsia="zh-CN"/>
        </w:rPr>
      </w:pPr>
      <w:r>
        <w:rPr>
          <w:rFonts w:hint="eastAsia"/>
          <w:lang w:eastAsia="zh-CN"/>
        </w:rPr>
        <w:t>0</w:t>
      </w:r>
      <w:r>
        <w:rPr>
          <w:lang w:eastAsia="zh-CN"/>
        </w:rPr>
        <w:tab/>
        <w:t>Protocol error, unspecified;</w:t>
      </w:r>
    </w:p>
    <w:p w14:paraId="02A17D1C" w14:textId="77777777" w:rsidR="00B31376" w:rsidRDefault="00B31376" w:rsidP="00B31376">
      <w:pPr>
        <w:pStyle w:val="B1"/>
        <w:rPr>
          <w:lang w:eastAsia="zh-CN"/>
        </w:rPr>
      </w:pPr>
      <w:r>
        <w:rPr>
          <w:lang w:eastAsia="zh-CN"/>
        </w:rPr>
        <w:t>1</w:t>
      </w:r>
      <w:r>
        <w:rPr>
          <w:lang w:eastAsia="zh-CN"/>
        </w:rPr>
        <w:tab/>
      </w:r>
      <w:r w:rsidRPr="007D3511">
        <w:rPr>
          <w:lang w:eastAsia="zh-CN"/>
        </w:rPr>
        <w:t>Operation not allowed</w:t>
      </w:r>
      <w:r>
        <w:rPr>
          <w:lang w:eastAsia="zh-CN"/>
        </w:rPr>
        <w:t>;</w:t>
      </w:r>
    </w:p>
    <w:p w14:paraId="08493A45" w14:textId="77777777" w:rsidR="00B31376" w:rsidRDefault="00B31376" w:rsidP="00B31376">
      <w:pPr>
        <w:pStyle w:val="B1"/>
        <w:rPr>
          <w:lang w:eastAsia="zh-CN"/>
        </w:rPr>
      </w:pPr>
      <w:r>
        <w:rPr>
          <w:rFonts w:hint="eastAsia"/>
          <w:lang w:eastAsia="zh-CN"/>
        </w:rPr>
        <w:t>2</w:t>
      </w:r>
      <w:r>
        <w:rPr>
          <w:lang w:eastAsia="zh-CN"/>
        </w:rPr>
        <w:tab/>
      </w:r>
      <w:r>
        <w:t>Requested information not available</w:t>
      </w:r>
      <w:r>
        <w:rPr>
          <w:rFonts w:hint="eastAsia"/>
          <w:lang w:eastAsia="zh-CN"/>
        </w:rPr>
        <w:t xml:space="preserve">; </w:t>
      </w:r>
    </w:p>
    <w:p w14:paraId="7C4D2B27" w14:textId="77777777" w:rsidR="00B31376" w:rsidRDefault="00B31376" w:rsidP="00B31376">
      <w:pPr>
        <w:pStyle w:val="B1"/>
        <w:rPr>
          <w:lang w:eastAsia="zh-CN"/>
        </w:rPr>
      </w:pPr>
      <w:r>
        <w:rPr>
          <w:rFonts w:hint="eastAsia"/>
          <w:lang w:eastAsia="zh-CN"/>
        </w:rPr>
        <w:t>3</w:t>
      </w:r>
      <w:r>
        <w:rPr>
          <w:lang w:eastAsia="zh-CN"/>
        </w:rPr>
        <w:tab/>
      </w:r>
      <w:r w:rsidRPr="007D3511">
        <w:rPr>
          <w:lang w:eastAsia="x-none"/>
        </w:rPr>
        <w:t>Authorization failure</w:t>
      </w:r>
      <w:r>
        <w:rPr>
          <w:lang w:eastAsia="zh-CN"/>
        </w:rPr>
        <w:t>;</w:t>
      </w:r>
      <w:r w:rsidRPr="00C37465">
        <w:rPr>
          <w:rFonts w:hint="eastAsia"/>
          <w:lang w:eastAsia="zh-CN"/>
        </w:rPr>
        <w:t xml:space="preserve"> </w:t>
      </w:r>
      <w:r>
        <w:rPr>
          <w:rFonts w:hint="eastAsia"/>
          <w:lang w:eastAsia="zh-CN"/>
        </w:rPr>
        <w:t>and</w:t>
      </w:r>
    </w:p>
    <w:p w14:paraId="377D6FF2" w14:textId="77777777" w:rsidR="00B31376" w:rsidRDefault="00B31376" w:rsidP="00B31376">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623C5A1F" w14:textId="77777777" w:rsidR="00BE3BC8" w:rsidRDefault="00BE3BC8" w:rsidP="00BE3BC8">
      <w:pPr>
        <w:pStyle w:val="Heading4"/>
        <w:rPr>
          <w:lang w:eastAsia="zh-CN"/>
        </w:rPr>
      </w:pPr>
      <w:bookmarkStart w:id="235" w:name="_CR5_4_4_3"/>
      <w:bookmarkStart w:id="236" w:name="_Toc172038100"/>
      <w:bookmarkEnd w:id="235"/>
      <w:r>
        <w:rPr>
          <w:rFonts w:hint="eastAsia"/>
          <w:lang w:eastAsia="zh-CN"/>
        </w:rPr>
        <w:t>5</w:t>
      </w:r>
      <w:r>
        <w:rPr>
          <w:lang w:eastAsia="zh-CN"/>
        </w:rPr>
        <w:t>.4.4.3</w:t>
      </w:r>
      <w:r>
        <w:rPr>
          <w:lang w:eastAsia="zh-CN"/>
        </w:rPr>
        <w:tab/>
        <w:t xml:space="preserve">PIN </w:t>
      </w:r>
      <w:r w:rsidRPr="00A00610">
        <w:rPr>
          <w:lang w:eastAsia="zh-CN"/>
        </w:rPr>
        <w:t xml:space="preserve">discovery with assistance of </w:t>
      </w:r>
      <w:r>
        <w:rPr>
          <w:lang w:eastAsia="zh-CN"/>
        </w:rPr>
        <w:t>PAE-S via PGAE-C</w:t>
      </w:r>
      <w:bookmarkEnd w:id="236"/>
    </w:p>
    <w:p w14:paraId="405A54D8" w14:textId="77777777" w:rsidR="00BE3BC8" w:rsidRDefault="00BE3BC8" w:rsidP="00BE3BC8">
      <w:pPr>
        <w:pStyle w:val="Heading5"/>
        <w:rPr>
          <w:lang w:eastAsia="zh-CN"/>
        </w:rPr>
      </w:pPr>
      <w:bookmarkStart w:id="237" w:name="_CR5_4_4_3_1"/>
      <w:bookmarkStart w:id="238" w:name="_Toc172038101"/>
      <w:bookmarkEnd w:id="237"/>
      <w:r>
        <w:rPr>
          <w:rFonts w:hint="eastAsia"/>
          <w:lang w:eastAsia="zh-CN"/>
        </w:rPr>
        <w:t>5</w:t>
      </w:r>
      <w:r>
        <w:rPr>
          <w:lang w:eastAsia="zh-CN"/>
        </w:rPr>
        <w:t>.4.4.3.1</w:t>
      </w:r>
      <w:r>
        <w:rPr>
          <w:lang w:eastAsia="zh-CN"/>
        </w:rPr>
        <w:tab/>
        <w:t>PEAE-C</w:t>
      </w:r>
      <w:r w:rsidR="00E66108">
        <w:rPr>
          <w:lang w:eastAsia="zh-CN"/>
        </w:rPr>
        <w:t xml:space="preserve"> procedure</w:t>
      </w:r>
      <w:bookmarkEnd w:id="238"/>
    </w:p>
    <w:p w14:paraId="6475A66D" w14:textId="77777777" w:rsidR="00BE3BC8" w:rsidRDefault="00BE3BC8" w:rsidP="00BE3BC8">
      <w:r>
        <w:t xml:space="preserve">When the PEAE-C needs </w:t>
      </w:r>
      <w:r>
        <w:rPr>
          <w:lang w:eastAsia="zh-CN"/>
        </w:rPr>
        <w:t>to discover a PIN</w:t>
      </w:r>
      <w:r>
        <w:t xml:space="preserve">, the PEAE-C shall generate an HTTP POST request </w:t>
      </w:r>
      <w:r w:rsidRPr="0006242D">
        <w:t>according to p</w:t>
      </w:r>
      <w:r>
        <w:t xml:space="preserve">rocedures as specified in </w:t>
      </w:r>
      <w:r w:rsidRPr="000A20F1">
        <w:t>IETF</w:t>
      </w:r>
      <w:r>
        <w:t> </w:t>
      </w:r>
      <w:r w:rsidRPr="000A20F1">
        <w:t>RFC</w:t>
      </w:r>
      <w:r>
        <w:t> </w:t>
      </w:r>
      <w:r w:rsidR="00F84143">
        <w:t>9110</w:t>
      </w:r>
      <w:r>
        <w:t> </w:t>
      </w:r>
      <w:r w:rsidRPr="0006242D">
        <w:t>[</w:t>
      </w:r>
      <w:r w:rsidR="00325772">
        <w:t>4</w:t>
      </w:r>
      <w:r>
        <w:t xml:space="preserve">]. </w:t>
      </w:r>
      <w:r w:rsidRPr="00684E14">
        <w:t xml:space="preserve">In the </w:t>
      </w:r>
      <w:r>
        <w:t>HTTP POST request</w:t>
      </w:r>
      <w:r w:rsidRPr="00684E14">
        <w:t xml:space="preserve">, the </w:t>
      </w:r>
      <w:r>
        <w:t>PEAE-C</w:t>
      </w:r>
      <w:r w:rsidRPr="00684E14">
        <w:t>:</w:t>
      </w:r>
    </w:p>
    <w:p w14:paraId="107E9A23" w14:textId="77777777" w:rsidR="00BE3BC8" w:rsidRDefault="00BE3BC8" w:rsidP="00BE3BC8">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the PAE-S;</w:t>
      </w:r>
    </w:p>
    <w:p w14:paraId="63EBF1D3" w14:textId="77777777" w:rsidR="00BE3BC8" w:rsidRPr="0073469F" w:rsidRDefault="00BE3BC8" w:rsidP="00BE3BC8">
      <w:pPr>
        <w:pStyle w:val="B1"/>
      </w:pPr>
      <w:r>
        <w:t>b)</w:t>
      </w:r>
      <w:r>
        <w:tab/>
      </w:r>
      <w:r w:rsidRPr="0073469F">
        <w:t xml:space="preserve">shall include a </w:t>
      </w:r>
      <w:r>
        <w:t>Content-Type</w:t>
      </w:r>
      <w:r w:rsidRPr="0073469F">
        <w:t xml:space="preserve"> header field se</w:t>
      </w:r>
      <w:r>
        <w:t>t to "application/vnd.3gpp.pinapp</w:t>
      </w:r>
      <w:r w:rsidRPr="0073469F">
        <w:t>-info+xml";</w:t>
      </w:r>
      <w:r>
        <w:t xml:space="preserve"> and</w:t>
      </w:r>
    </w:p>
    <w:p w14:paraId="6DA925EF" w14:textId="77777777" w:rsidR="00BE3BC8" w:rsidRDefault="00BE3BC8" w:rsidP="00BE3BC8">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pin-discovery-request</w:t>
      </w:r>
      <w:r w:rsidRPr="0073469F">
        <w:t>&gt;</w:t>
      </w:r>
      <w:r w:rsidRPr="001D4A5C">
        <w:t xml:space="preserve"> element in the &lt;</w:t>
      </w:r>
      <w:r>
        <w:t>pinapp</w:t>
      </w:r>
      <w:r w:rsidRPr="001D4A5C">
        <w:t>-info&gt; root element</w:t>
      </w:r>
      <w:r w:rsidR="00E66108">
        <w:t xml:space="preserve"> and within the </w:t>
      </w:r>
      <w:r w:rsidR="00E66108" w:rsidRPr="00A23C86">
        <w:t>&lt;</w:t>
      </w:r>
      <w:r w:rsidR="00E66108">
        <w:t>pin-discovery-request</w:t>
      </w:r>
      <w:r w:rsidR="00E66108" w:rsidRPr="00A23C86">
        <w:t>&gt;</w:t>
      </w:r>
      <w:r w:rsidR="00E66108" w:rsidRPr="001D4A5C">
        <w:t xml:space="preserve"> element</w:t>
      </w:r>
      <w:r>
        <w:t>:</w:t>
      </w:r>
    </w:p>
    <w:p w14:paraId="0D212C73" w14:textId="77777777" w:rsidR="00BE3BC8" w:rsidRDefault="00BE3BC8" w:rsidP="00BE3BC8">
      <w:pPr>
        <w:pStyle w:val="B2"/>
      </w:pPr>
      <w:r w:rsidRPr="00766283">
        <w:t>1)</w:t>
      </w:r>
      <w:r w:rsidRPr="00766283">
        <w:tab/>
        <w:t>shall include a &lt;</w:t>
      </w:r>
      <w:r>
        <w:t>ue</w:t>
      </w:r>
      <w:r w:rsidRPr="00766283">
        <w:t xml:space="preserve">-id&gt; element set to </w:t>
      </w:r>
      <w:r w:rsidRPr="0051205A">
        <w:t xml:space="preserve">the </w:t>
      </w:r>
      <w:r w:rsidR="008C0FA2">
        <w:rPr>
          <w:lang w:val="en-US"/>
        </w:rPr>
        <w:t>identity</w:t>
      </w:r>
      <w:r>
        <w:t xml:space="preserve"> of the PEAE-C</w:t>
      </w:r>
      <w:r w:rsidR="008C0FA2">
        <w:t xml:space="preserve"> </w:t>
      </w:r>
      <w:r w:rsidR="008C0FA2">
        <w:rPr>
          <w:rFonts w:cs="Arial"/>
        </w:rPr>
        <w:t>(i.e. GPSI</w:t>
      </w:r>
      <w:r w:rsidR="008C0FA2" w:rsidRPr="00AF5885">
        <w:rPr>
          <w:rFonts w:cs="Arial"/>
        </w:rPr>
        <w:t xml:space="preserve"> </w:t>
      </w:r>
      <w:r w:rsidR="008C0FA2">
        <w:rPr>
          <w:rFonts w:cs="Arial"/>
        </w:rPr>
        <w:t>or identity token)</w:t>
      </w:r>
      <w:r>
        <w:t>;</w:t>
      </w:r>
    </w:p>
    <w:p w14:paraId="4CB2FD89" w14:textId="77777777" w:rsidR="00BE3BC8" w:rsidRDefault="00BE3BC8" w:rsidP="00BE3BC8">
      <w:pPr>
        <w:pStyle w:val="B2"/>
      </w:pPr>
      <w:r>
        <w:t>2)</w:t>
      </w:r>
      <w:r>
        <w:tab/>
      </w:r>
      <w:r w:rsidRPr="00766283">
        <w:t>shall include a &lt;</w:t>
      </w:r>
      <w:r>
        <w:t>s</w:t>
      </w:r>
      <w:r w:rsidRPr="00F477AF">
        <w:t>ecurity</w:t>
      </w:r>
      <w:r>
        <w:t>-</w:t>
      </w:r>
      <w:r w:rsidRPr="00F477AF">
        <w:t>credentials</w:t>
      </w:r>
      <w:r w:rsidRPr="00766283">
        <w:t xml:space="preserve">&gt; element set to </w:t>
      </w:r>
      <w:r w:rsidRPr="0051205A">
        <w:t xml:space="preserve">the </w:t>
      </w:r>
      <w:r>
        <w:t>s</w:t>
      </w:r>
      <w:r w:rsidRPr="006C21C7">
        <w:t xml:space="preserve">ecurity credentials </w:t>
      </w:r>
      <w:r w:rsidRPr="001A7865">
        <w:t>resulting from a successful authorization for the PIN service</w:t>
      </w:r>
      <w:r>
        <w:t>;</w:t>
      </w:r>
    </w:p>
    <w:p w14:paraId="09B54EBC" w14:textId="77777777" w:rsidR="00BE3BC8" w:rsidRDefault="00BE3BC8" w:rsidP="00BE3BC8">
      <w:pPr>
        <w:pStyle w:val="B2"/>
      </w:pPr>
      <w:r>
        <w:rPr>
          <w:rFonts w:hint="eastAsia"/>
          <w:lang w:eastAsia="zh-CN"/>
        </w:rPr>
        <w:t>3</w:t>
      </w:r>
      <w:r>
        <w:rPr>
          <w:lang w:eastAsia="zh-CN"/>
        </w:rPr>
        <w:t>)</w:t>
      </w:r>
      <w:r>
        <w:rPr>
          <w:lang w:eastAsia="zh-CN"/>
        </w:rPr>
        <w:tab/>
        <w:t>may include a &lt;</w:t>
      </w:r>
      <w:r>
        <w:rPr>
          <w:rFonts w:hint="eastAsia"/>
          <w:lang w:eastAsia="zh-CN"/>
        </w:rPr>
        <w:t>f</w:t>
      </w:r>
      <w:r>
        <w:t>ilter-info</w:t>
      </w:r>
      <w:r>
        <w:rPr>
          <w:lang w:eastAsia="zh-CN"/>
        </w:rPr>
        <w:t xml:space="preserve">&gt; </w:t>
      </w:r>
      <w:r>
        <w:t xml:space="preserve">element set to the </w:t>
      </w:r>
      <w:r w:rsidRPr="00EC1F09">
        <w:t>filter information</w:t>
      </w:r>
      <w:r>
        <w:t xml:space="preserve"> (e.g.</w:t>
      </w:r>
      <w:r w:rsidRPr="00EC1F09">
        <w:t xml:space="preserve"> the interesting area, the interesting type of PIN</w:t>
      </w:r>
      <w:r>
        <w:t>,</w:t>
      </w:r>
      <w:r w:rsidRPr="00EC1F09">
        <w:t xml:space="preserve"> etc</w:t>
      </w:r>
      <w:r>
        <w:t>);</w:t>
      </w:r>
      <w:r w:rsidR="00277DCD">
        <w:t xml:space="preserve"> </w:t>
      </w:r>
      <w:r w:rsidR="00277DCD">
        <w:rPr>
          <w:rFonts w:hint="eastAsia"/>
          <w:lang w:eastAsia="zh-CN"/>
        </w:rPr>
        <w:t>and</w:t>
      </w:r>
    </w:p>
    <w:p w14:paraId="0B9A2D3C" w14:textId="77777777" w:rsidR="00BE3BC8" w:rsidRDefault="00BE3BC8" w:rsidP="00BE3BC8">
      <w:pPr>
        <w:pStyle w:val="B2"/>
        <w:rPr>
          <w:rFonts w:cs="Arial"/>
        </w:rPr>
      </w:pPr>
      <w:r>
        <w:rPr>
          <w:rFonts w:hint="eastAsia"/>
          <w:lang w:eastAsia="zh-CN"/>
        </w:rPr>
        <w:lastRenderedPageBreak/>
        <w:t>4</w:t>
      </w:r>
      <w:r>
        <w:rPr>
          <w:lang w:eastAsia="zh-CN"/>
        </w:rPr>
        <w:t>)</w:t>
      </w:r>
      <w:r>
        <w:rPr>
          <w:lang w:eastAsia="zh-CN"/>
        </w:rPr>
        <w:tab/>
        <w:t>may include a &lt;</w:t>
      </w:r>
      <w:r>
        <w:t>ue-location</w:t>
      </w:r>
      <w:r>
        <w:rPr>
          <w:lang w:eastAsia="zh-CN"/>
        </w:rPr>
        <w:t>&gt;</w:t>
      </w:r>
      <w:r w:rsidRPr="00A53922">
        <w:t xml:space="preserve"> </w:t>
      </w:r>
      <w:r>
        <w:t>element set to</w:t>
      </w:r>
      <w:r w:rsidRPr="0022326F">
        <w:rPr>
          <w:rFonts w:cs="Arial"/>
        </w:rPr>
        <w:t xml:space="preserve"> </w:t>
      </w:r>
      <w:r>
        <w:rPr>
          <w:rFonts w:cs="Arial"/>
        </w:rPr>
        <w:t xml:space="preserve">the </w:t>
      </w:r>
      <w:r>
        <w:rPr>
          <w:lang w:val="en-US"/>
        </w:rPr>
        <w:t>location of the</w:t>
      </w:r>
      <w:r w:rsidRPr="00526FC3">
        <w:rPr>
          <w:rFonts w:cs="Arial"/>
        </w:rPr>
        <w:t xml:space="preserve"> </w:t>
      </w:r>
      <w:r>
        <w:rPr>
          <w:rFonts w:cs="Arial"/>
        </w:rPr>
        <w:t>PEAE-C</w:t>
      </w:r>
      <w:r w:rsidR="00277DCD">
        <w:rPr>
          <w:rFonts w:cs="Arial"/>
        </w:rPr>
        <w:t>.</w:t>
      </w:r>
    </w:p>
    <w:p w14:paraId="34C60D58" w14:textId="77777777" w:rsidR="00BE3BC8" w:rsidRDefault="00BE3BC8" w:rsidP="00503B45">
      <w:pPr>
        <w:rPr>
          <w:lang w:eastAsia="zh-CN"/>
        </w:rPr>
      </w:pPr>
      <w:r>
        <w:t xml:space="preserve">The PEAE-C shall send the generated HTTP POST request towards the PAE-S according to </w:t>
      </w:r>
      <w:r w:rsidRPr="000A20F1">
        <w:t>IETF</w:t>
      </w:r>
      <w:r>
        <w:t> </w:t>
      </w:r>
      <w:r w:rsidRPr="000A20F1">
        <w:t>RFC</w:t>
      </w:r>
      <w:r>
        <w:t> </w:t>
      </w:r>
      <w:r w:rsidR="00F84143">
        <w:t>9110</w:t>
      </w:r>
      <w:r>
        <w:t> </w:t>
      </w:r>
      <w:r w:rsidRPr="0006242D">
        <w:t>[</w:t>
      </w:r>
      <w:r w:rsidR="00325772">
        <w:t>4</w:t>
      </w:r>
      <w:r>
        <w:t>]</w:t>
      </w:r>
      <w:r>
        <w:rPr>
          <w:rFonts w:hint="eastAsia"/>
          <w:lang w:eastAsia="zh-CN"/>
        </w:rPr>
        <w:t>.</w:t>
      </w:r>
    </w:p>
    <w:p w14:paraId="2CFACBCD" w14:textId="77777777" w:rsidR="00BE3BC8" w:rsidRDefault="00BE3BC8" w:rsidP="00BE3BC8">
      <w:pPr>
        <w:pStyle w:val="NO"/>
      </w:pPr>
      <w:r w:rsidRPr="00040B5C">
        <w:t>NOTE:</w:t>
      </w:r>
      <w:r w:rsidRPr="00040B5C">
        <w:tab/>
      </w:r>
      <w:r>
        <w:t>The HTTP POST request message is routed to PAE-S with the assistance of the PGAE-C.</w:t>
      </w:r>
    </w:p>
    <w:p w14:paraId="2C69415A" w14:textId="77777777" w:rsidR="00E66108" w:rsidRDefault="00E66108" w:rsidP="00E66108">
      <w:r w:rsidRPr="00554F63">
        <w:rPr>
          <w:lang w:eastAsia="zh-CN"/>
        </w:rPr>
        <w:t>U</w:t>
      </w:r>
      <w:r>
        <w:rPr>
          <w:lang w:eastAsia="zh-CN"/>
        </w:rPr>
        <w:t>p</w:t>
      </w:r>
      <w:r>
        <w:rPr>
          <w:lang w:eastAsia="x-none"/>
        </w:rPr>
        <w:t xml:space="preserve">on reception of an </w:t>
      </w:r>
      <w:r w:rsidRPr="00554F63">
        <w:t>HTTP 200 (OK) response message</w:t>
      </w:r>
      <w:r>
        <w:t xml:space="preserve"> containing:</w:t>
      </w:r>
    </w:p>
    <w:p w14:paraId="5CFCF748" w14:textId="77777777" w:rsidR="00E66108" w:rsidRDefault="00E66108" w:rsidP="00E66108">
      <w:pPr>
        <w:pStyle w:val="B1"/>
      </w:pPr>
      <w:r>
        <w:t>a)</w:t>
      </w:r>
      <w:r>
        <w:tab/>
        <w:t>a Content-Type header field set to "application/vnd.3gpp.pinapp-info+xml"; and</w:t>
      </w:r>
    </w:p>
    <w:p w14:paraId="6FA759F9" w14:textId="77777777" w:rsidR="00E66108" w:rsidRDefault="00E66108" w:rsidP="00E66108">
      <w:pPr>
        <w:pStyle w:val="B1"/>
      </w:pPr>
      <w:r>
        <w:t>b)</w:t>
      </w:r>
      <w:r>
        <w:tab/>
        <w:t xml:space="preserve">an application/vnd.3gpp.pinapp-info+xml MIME body with a </w:t>
      </w:r>
      <w:r w:rsidRPr="00A23C86">
        <w:t>&lt;</w:t>
      </w:r>
      <w:r>
        <w:t>pin-discovery-accept</w:t>
      </w:r>
      <w:r w:rsidRPr="00A23C86">
        <w:t>&gt;</w:t>
      </w:r>
      <w:r>
        <w:t xml:space="preserve"> </w:t>
      </w:r>
      <w:r w:rsidRPr="00FB41A4">
        <w:t>element in the &lt;</w:t>
      </w:r>
      <w:r>
        <w:t>pinapp</w:t>
      </w:r>
      <w:r w:rsidRPr="00FB41A4">
        <w:t xml:space="preserve">-info&gt; </w:t>
      </w:r>
      <w:r>
        <w:t>root element,</w:t>
      </w:r>
    </w:p>
    <w:p w14:paraId="023396FA" w14:textId="77777777" w:rsidR="00E66108" w:rsidRDefault="00E66108" w:rsidP="00E66108">
      <w:pPr>
        <w:rPr>
          <w:lang w:eastAsia="zh-CN"/>
        </w:rPr>
      </w:pPr>
      <w:r>
        <w:t xml:space="preserve">the PEAE-C shall consider the </w:t>
      </w:r>
      <w:r w:rsidRPr="00EF48F6">
        <w:t xml:space="preserve">PIN </w:t>
      </w:r>
      <w:r>
        <w:rPr>
          <w:rFonts w:hint="eastAsia"/>
          <w:lang w:eastAsia="zh-CN"/>
        </w:rPr>
        <w:t>discovery</w:t>
      </w:r>
      <w:r>
        <w:t xml:space="preserve"> </w:t>
      </w:r>
      <w:r w:rsidRPr="00EF48F6">
        <w:t>procedure</w:t>
      </w:r>
      <w:r w:rsidRPr="007B05CC">
        <w:t xml:space="preserve"> </w:t>
      </w:r>
      <w:r w:rsidRPr="00A00610">
        <w:rPr>
          <w:lang w:eastAsia="zh-CN"/>
        </w:rPr>
        <w:t xml:space="preserve">with assistance of </w:t>
      </w:r>
      <w:r>
        <w:rPr>
          <w:lang w:eastAsia="zh-CN"/>
        </w:rPr>
        <w:t>PAE-S via PGAE-C</w:t>
      </w:r>
      <w:r>
        <w:t xml:space="preserve"> is accepted by the PAE-S and decides whether to join the PIN according to the </w:t>
      </w:r>
      <w:r w:rsidRPr="00A23C86">
        <w:t>&lt;</w:t>
      </w:r>
      <w:r>
        <w:t>pin-discovery-accept</w:t>
      </w:r>
      <w:r w:rsidRPr="00A23C86">
        <w:t>&gt;</w:t>
      </w:r>
      <w:r w:rsidRPr="004E7BF5">
        <w:t xml:space="preserve"> element</w:t>
      </w:r>
      <w:r>
        <w:rPr>
          <w:lang w:eastAsia="zh-CN"/>
        </w:rPr>
        <w:t>.</w:t>
      </w:r>
    </w:p>
    <w:p w14:paraId="1033AF7E" w14:textId="77777777" w:rsidR="00E66108" w:rsidRDefault="00E66108" w:rsidP="00E66108">
      <w:r w:rsidRPr="00554F63">
        <w:rPr>
          <w:lang w:eastAsia="zh-CN"/>
        </w:rPr>
        <w:t>U</w:t>
      </w:r>
      <w:r>
        <w:rPr>
          <w:lang w:eastAsia="zh-CN"/>
        </w:rPr>
        <w:t>p</w:t>
      </w:r>
      <w:r>
        <w:rPr>
          <w:lang w:eastAsia="x-none"/>
        </w:rPr>
        <w:t xml:space="preserve">on reception of an </w:t>
      </w:r>
      <w:r w:rsidRPr="00554F63">
        <w:t xml:space="preserve">HTTP </w:t>
      </w:r>
      <w:r>
        <w:t>403 (Forbidden)</w:t>
      </w:r>
      <w:r w:rsidRPr="00554F63">
        <w:t xml:space="preserve"> response message</w:t>
      </w:r>
      <w:r>
        <w:t xml:space="preserve"> containing:</w:t>
      </w:r>
    </w:p>
    <w:p w14:paraId="29E030DF" w14:textId="77777777" w:rsidR="00E66108" w:rsidRDefault="00E66108" w:rsidP="00E66108">
      <w:pPr>
        <w:pStyle w:val="B1"/>
      </w:pPr>
      <w:r>
        <w:t>a)</w:t>
      </w:r>
      <w:r>
        <w:tab/>
        <w:t>a Content-Type header field set to "application/vnd.3gpp.pinapp-info+xml"; and</w:t>
      </w:r>
    </w:p>
    <w:p w14:paraId="18BF990E" w14:textId="77777777" w:rsidR="00E66108" w:rsidRDefault="00E66108" w:rsidP="00E66108">
      <w:pPr>
        <w:pStyle w:val="B1"/>
      </w:pPr>
      <w:r>
        <w:t>b)</w:t>
      </w:r>
      <w:r>
        <w:tab/>
        <w:t xml:space="preserve">an application/vnd.3gpp.pinapp-info+xml MIME body with a </w:t>
      </w:r>
      <w:r w:rsidRPr="00A23C86">
        <w:t>&lt;</w:t>
      </w:r>
      <w:r>
        <w:t>pin-discovery-</w:t>
      </w:r>
      <w:r>
        <w:rPr>
          <w:rFonts w:hint="eastAsia"/>
          <w:lang w:eastAsia="zh-CN"/>
        </w:rPr>
        <w:t>reject</w:t>
      </w:r>
      <w:r w:rsidRPr="00A23C86">
        <w:t>&gt;</w:t>
      </w:r>
      <w:r>
        <w:t xml:space="preserve"> </w:t>
      </w:r>
      <w:r w:rsidRPr="00FB41A4">
        <w:t>element in the &lt;</w:t>
      </w:r>
      <w:r>
        <w:t>pinapp</w:t>
      </w:r>
      <w:r w:rsidRPr="00FB41A4">
        <w:t xml:space="preserve">-info&gt; </w:t>
      </w:r>
      <w:r>
        <w:t>root element,</w:t>
      </w:r>
    </w:p>
    <w:p w14:paraId="095F70DA" w14:textId="77777777" w:rsidR="00E66108" w:rsidRPr="00C06B54" w:rsidRDefault="00E66108" w:rsidP="00E66108">
      <w:r>
        <w:t xml:space="preserve">the PEAE-C shall consider the </w:t>
      </w:r>
      <w:r w:rsidRPr="00EF48F6">
        <w:t xml:space="preserve">PIN </w:t>
      </w:r>
      <w:r>
        <w:rPr>
          <w:rFonts w:hint="eastAsia"/>
          <w:lang w:eastAsia="zh-CN"/>
        </w:rPr>
        <w:t>discovery</w:t>
      </w:r>
      <w:r>
        <w:t xml:space="preserve"> </w:t>
      </w:r>
      <w:r w:rsidRPr="00EF48F6">
        <w:t>procedure</w:t>
      </w:r>
      <w:r w:rsidRPr="007B05CC">
        <w:t xml:space="preserve"> </w:t>
      </w:r>
      <w:r w:rsidRPr="00A00610">
        <w:rPr>
          <w:lang w:eastAsia="zh-CN"/>
        </w:rPr>
        <w:t xml:space="preserve">with assistance of </w:t>
      </w:r>
      <w:r>
        <w:rPr>
          <w:lang w:eastAsia="zh-CN"/>
        </w:rPr>
        <w:t>PAE-S</w:t>
      </w:r>
      <w:r w:rsidRPr="00A068CE">
        <w:rPr>
          <w:lang w:eastAsia="zh-CN"/>
        </w:rPr>
        <w:t xml:space="preserve"> via </w:t>
      </w:r>
      <w:r>
        <w:rPr>
          <w:lang w:eastAsia="zh-CN"/>
        </w:rPr>
        <w:t>PGAE-C</w:t>
      </w:r>
      <w:r w:rsidRPr="00A068CE">
        <w:rPr>
          <w:lang w:eastAsia="zh-CN"/>
        </w:rPr>
        <w:t xml:space="preserve"> </w:t>
      </w:r>
      <w:r>
        <w:t>is rejected by the PAE-S.</w:t>
      </w:r>
    </w:p>
    <w:p w14:paraId="2D79089A" w14:textId="77777777" w:rsidR="00E66108" w:rsidRPr="00236949" w:rsidRDefault="00E66108" w:rsidP="00E66108">
      <w:pPr>
        <w:pStyle w:val="Heading5"/>
        <w:rPr>
          <w:lang w:eastAsia="zh-CN"/>
        </w:rPr>
      </w:pPr>
      <w:bookmarkStart w:id="239" w:name="_CR5_4_4_3_2"/>
      <w:bookmarkStart w:id="240" w:name="_Toc172038102"/>
      <w:bookmarkEnd w:id="239"/>
      <w:r>
        <w:rPr>
          <w:rFonts w:hint="eastAsia"/>
          <w:lang w:eastAsia="zh-CN"/>
        </w:rPr>
        <w:t>5</w:t>
      </w:r>
      <w:r>
        <w:rPr>
          <w:lang w:eastAsia="zh-CN"/>
        </w:rPr>
        <w:t>.4.4.3.2</w:t>
      </w:r>
      <w:r>
        <w:rPr>
          <w:lang w:eastAsia="zh-CN"/>
        </w:rPr>
        <w:tab/>
        <w:t>PAE-S procedure</w:t>
      </w:r>
      <w:bookmarkEnd w:id="240"/>
    </w:p>
    <w:p w14:paraId="174BD8A2" w14:textId="77777777" w:rsidR="00BE3BC8" w:rsidRDefault="00BE3BC8" w:rsidP="00BE3BC8">
      <w:r>
        <w:rPr>
          <w:lang w:eastAsia="x-none"/>
        </w:rPr>
        <w:t>Upon reception of an HTTP POST request</w:t>
      </w:r>
      <w:r w:rsidRPr="005025FB">
        <w:t xml:space="preserve"> </w:t>
      </w:r>
      <w:r>
        <w:t>message containing:</w:t>
      </w:r>
    </w:p>
    <w:p w14:paraId="53C28CC7" w14:textId="77777777" w:rsidR="00BE3BC8" w:rsidRDefault="00BE3BC8" w:rsidP="00BE3BC8">
      <w:pPr>
        <w:pStyle w:val="B1"/>
      </w:pPr>
      <w:r>
        <w:t>a)</w:t>
      </w:r>
      <w:r>
        <w:tab/>
        <w:t>a Content-Type header field set to "application/vnd.3gpp.pinapp-info+xml"; and</w:t>
      </w:r>
    </w:p>
    <w:p w14:paraId="699F8489" w14:textId="77777777" w:rsidR="00BE3BC8" w:rsidRDefault="00BE3BC8" w:rsidP="00BE3BC8">
      <w:pPr>
        <w:pStyle w:val="B1"/>
      </w:pPr>
      <w:r>
        <w:t>b)</w:t>
      </w:r>
      <w:r>
        <w:tab/>
        <w:t xml:space="preserve">an application/vnd.3gpp.pinapp-info+xml MIME body with a </w:t>
      </w:r>
      <w:r w:rsidRPr="0073469F">
        <w:t>&lt;</w:t>
      </w:r>
      <w:r>
        <w:t>pin-discovery-request</w:t>
      </w:r>
      <w:r w:rsidRPr="0073469F">
        <w:t>&gt;</w:t>
      </w:r>
      <w:r>
        <w:t xml:space="preserve"> </w:t>
      </w:r>
      <w:r w:rsidRPr="00FB41A4">
        <w:t>element in the &lt;</w:t>
      </w:r>
      <w:r>
        <w:t>pinapp</w:t>
      </w:r>
      <w:r w:rsidRPr="00FB41A4">
        <w:t xml:space="preserve">-info&gt; </w:t>
      </w:r>
      <w:r>
        <w:t>root element,</w:t>
      </w:r>
    </w:p>
    <w:p w14:paraId="27AC583C" w14:textId="77777777" w:rsidR="00BE3BC8" w:rsidRPr="00583BDB" w:rsidRDefault="00BE3BC8" w:rsidP="00BE3BC8">
      <w:pPr>
        <w:rPr>
          <w:lang w:eastAsia="zh-CN"/>
        </w:rPr>
      </w:pPr>
      <w:r>
        <w:t xml:space="preserve">the PAE-S shall </w:t>
      </w:r>
      <w:r w:rsidRPr="00583BDB">
        <w:rPr>
          <w:lang w:eastAsia="zh-CN"/>
        </w:rPr>
        <w:t xml:space="preserve">check </w:t>
      </w:r>
      <w:r>
        <w:rPr>
          <w:lang w:eastAsia="zh-CN"/>
        </w:rPr>
        <w:t>whet</w:t>
      </w:r>
      <w:r w:rsidRPr="00485FB5">
        <w:rPr>
          <w:lang w:eastAsia="zh-CN"/>
        </w:rPr>
        <w:t>he</w:t>
      </w:r>
      <w:r>
        <w:rPr>
          <w:lang w:eastAsia="zh-CN"/>
        </w:rPr>
        <w:t>r the</w:t>
      </w:r>
      <w:r w:rsidRPr="00485FB5">
        <w:rPr>
          <w:lang w:eastAsia="zh-CN"/>
        </w:rPr>
        <w:t xml:space="preserve"> </w:t>
      </w:r>
      <w:r>
        <w:rPr>
          <w:lang w:eastAsia="zh-CN"/>
        </w:rPr>
        <w:t>PEAE-C</w:t>
      </w:r>
      <w:r w:rsidRPr="00485FB5">
        <w:rPr>
          <w:lang w:eastAsia="zh-CN"/>
        </w:rPr>
        <w:t xml:space="preserve"> is allowed to </w:t>
      </w:r>
      <w:r>
        <w:rPr>
          <w:lang w:eastAsia="zh-CN"/>
        </w:rPr>
        <w:t>discover the PIN that the PEAE-C is interested in</w:t>
      </w:r>
      <w:r w:rsidRPr="00583BDB">
        <w:rPr>
          <w:lang w:eastAsia="zh-CN"/>
        </w:rPr>
        <w:t>.</w:t>
      </w:r>
    </w:p>
    <w:p w14:paraId="19C1AED2" w14:textId="77777777" w:rsidR="00BE3BC8" w:rsidRDefault="00BE3BC8" w:rsidP="00BE3BC8">
      <w:r>
        <w:t xml:space="preserve">If </w:t>
      </w:r>
      <w:r>
        <w:rPr>
          <w:lang w:eastAsia="zh-CN"/>
        </w:rPr>
        <w:t xml:space="preserve">the PEAE-C </w:t>
      </w:r>
      <w:r>
        <w:t xml:space="preserve">is allowed to </w:t>
      </w:r>
      <w:r>
        <w:rPr>
          <w:lang w:eastAsia="zh-CN"/>
        </w:rPr>
        <w:t>discover the PIN that the PEAE-C is interested in</w:t>
      </w:r>
      <w:r>
        <w:t>, PAE-S shall:</w:t>
      </w:r>
    </w:p>
    <w:p w14:paraId="365C6A88" w14:textId="77777777" w:rsidR="00BE3BC8" w:rsidRDefault="00BE3BC8" w:rsidP="00BE3BC8">
      <w:pPr>
        <w:pStyle w:val="B1"/>
      </w:pPr>
      <w:r>
        <w:rPr>
          <w:rFonts w:hint="eastAsia"/>
          <w:lang w:eastAsia="zh-CN"/>
        </w:rPr>
        <w:t>a</w:t>
      </w:r>
      <w:r>
        <w:rPr>
          <w:lang w:eastAsia="zh-CN"/>
        </w:rPr>
        <w:t>)</w:t>
      </w:r>
      <w:r>
        <w:rPr>
          <w:lang w:eastAsia="zh-CN"/>
        </w:rPr>
        <w:tab/>
      </w:r>
      <w:r w:rsidRPr="00554F63">
        <w:t xml:space="preserve">generate an HTTP 200 (OK) response according to </w:t>
      </w:r>
      <w:r w:rsidRPr="002847DD">
        <w:t>IETF</w:t>
      </w:r>
      <w:r>
        <w:t> </w:t>
      </w:r>
      <w:r w:rsidRPr="002847DD">
        <w:t>RFC</w:t>
      </w:r>
      <w:r>
        <w:t> </w:t>
      </w:r>
      <w:r w:rsidR="00F84143">
        <w:t>9110</w:t>
      </w:r>
      <w:r>
        <w:t> </w:t>
      </w:r>
      <w:r w:rsidRPr="00554F63">
        <w:t>[</w:t>
      </w:r>
      <w:r w:rsidR="00325772">
        <w:t>4</w:t>
      </w:r>
      <w:r w:rsidRPr="00554F63">
        <w:t xml:space="preserve">]. In the HTTP 200 (OK) response message, the </w:t>
      </w:r>
      <w:r>
        <w:t>PAE-S</w:t>
      </w:r>
      <w:r w:rsidRPr="00554F63">
        <w:t>:</w:t>
      </w:r>
    </w:p>
    <w:p w14:paraId="126FBEBF" w14:textId="77777777" w:rsidR="00BE3BC8" w:rsidRDefault="00BE3BC8" w:rsidP="00BE3BC8">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63F568F8" w14:textId="77777777" w:rsidR="00BE3BC8" w:rsidRDefault="00BE3BC8" w:rsidP="00BE3BC8">
      <w:pPr>
        <w:pStyle w:val="B2"/>
      </w:pPr>
      <w:r>
        <w:t>2)</w:t>
      </w:r>
      <w:r>
        <w:tab/>
      </w:r>
      <w:r w:rsidRPr="004E7BF5">
        <w:t>shall include an application/vnd.3gpp.</w:t>
      </w:r>
      <w:r>
        <w:t>pinapp</w:t>
      </w:r>
      <w:r w:rsidRPr="004E7BF5">
        <w:t xml:space="preserve">-info+xml MIME body </w:t>
      </w:r>
      <w:r>
        <w:t xml:space="preserve">with a </w:t>
      </w:r>
      <w:r w:rsidRPr="00A23C86">
        <w:t>&lt;</w:t>
      </w:r>
      <w:r>
        <w:t>pin-discovery-accept</w:t>
      </w:r>
      <w:r w:rsidRPr="00A23C86">
        <w:t>&gt;</w:t>
      </w:r>
      <w:r w:rsidRPr="004E7BF5">
        <w:t xml:space="preserve"> element</w:t>
      </w:r>
      <w:r>
        <w:t xml:space="preserve"> </w:t>
      </w:r>
      <w:r w:rsidRPr="004E7BF5">
        <w:t>in the &lt;</w:t>
      </w:r>
      <w:r>
        <w:t>pinapp</w:t>
      </w:r>
      <w:r w:rsidRPr="004E7BF5">
        <w:t>-info&gt; root element</w:t>
      </w:r>
      <w:r w:rsidR="00E66108">
        <w:t xml:space="preserve"> and within the </w:t>
      </w:r>
      <w:r w:rsidR="00E66108" w:rsidRPr="00A23C86">
        <w:t>&lt;</w:t>
      </w:r>
      <w:r w:rsidR="00E66108">
        <w:t>pin-discovery-accept</w:t>
      </w:r>
      <w:r w:rsidR="00E66108" w:rsidRPr="00A23C86">
        <w:t>&gt;</w:t>
      </w:r>
      <w:r w:rsidR="00E66108" w:rsidRPr="001D4A5C">
        <w:t xml:space="preserve"> element</w:t>
      </w:r>
      <w:r w:rsidRPr="004E7BF5">
        <w:t>:</w:t>
      </w:r>
    </w:p>
    <w:p w14:paraId="58C8EC27" w14:textId="77777777" w:rsidR="00277DCD" w:rsidRDefault="00277DCD" w:rsidP="00277DCD">
      <w:pPr>
        <w:pStyle w:val="B3"/>
      </w:pPr>
      <w:r>
        <w:t>i)</w:t>
      </w:r>
      <w:r>
        <w:tab/>
        <w:t>shall include a &lt;pin-info&gt; element set to the information of each PIN and within the &lt;pin-info&gt; element:</w:t>
      </w:r>
    </w:p>
    <w:p w14:paraId="2F1869E3" w14:textId="77777777" w:rsidR="00BE3BC8" w:rsidRDefault="00277DCD" w:rsidP="00277DCD">
      <w:pPr>
        <w:pStyle w:val="B4"/>
      </w:pPr>
      <w:r>
        <w:t>A</w:t>
      </w:r>
      <w:r w:rsidR="00BE3BC8" w:rsidRPr="007F57D7">
        <w:t>)</w:t>
      </w:r>
      <w:r w:rsidR="00BE3BC8" w:rsidRPr="007F57D7">
        <w:tab/>
        <w:t>shall include a &lt;pin-id&gt; element set to the PIN ID</w:t>
      </w:r>
      <w:r w:rsidR="006B73EE">
        <w:t>(s)</w:t>
      </w:r>
      <w:r w:rsidR="00BE3BC8" w:rsidRPr="007F57D7">
        <w:t xml:space="preserve"> of the PIN</w:t>
      </w:r>
      <w:r w:rsidR="006B73EE">
        <w:t xml:space="preserve">(s), including all the </w:t>
      </w:r>
      <w:r w:rsidR="006B73EE" w:rsidRPr="00DD6281">
        <w:rPr>
          <w:lang w:eastAsia="zh-CN"/>
        </w:rPr>
        <w:t>candidate PIN</w:t>
      </w:r>
      <w:r w:rsidR="006B73EE">
        <w:rPr>
          <w:lang w:eastAsia="zh-CN"/>
        </w:rPr>
        <w:t>(</w:t>
      </w:r>
      <w:r w:rsidR="006B73EE" w:rsidRPr="00DD6281">
        <w:rPr>
          <w:lang w:eastAsia="zh-CN"/>
        </w:rPr>
        <w:t>s</w:t>
      </w:r>
      <w:r w:rsidR="006B73EE">
        <w:rPr>
          <w:lang w:eastAsia="zh-CN"/>
        </w:rPr>
        <w:t xml:space="preserve">) the PEAE-C </w:t>
      </w:r>
      <w:r w:rsidR="006B73EE">
        <w:t xml:space="preserve">is allowed to </w:t>
      </w:r>
      <w:r w:rsidR="006B73EE">
        <w:rPr>
          <w:lang w:eastAsia="zh-CN"/>
        </w:rPr>
        <w:t xml:space="preserve">discover based on </w:t>
      </w:r>
      <w:r w:rsidR="006B73EE" w:rsidRPr="00DD6281">
        <w:rPr>
          <w:lang w:eastAsia="zh-CN"/>
        </w:rPr>
        <w:t>the</w:t>
      </w:r>
      <w:r w:rsidR="006B73EE">
        <w:rPr>
          <w:lang w:eastAsia="zh-CN"/>
        </w:rPr>
        <w:t xml:space="preserve"> &lt;</w:t>
      </w:r>
      <w:r w:rsidR="006B73EE">
        <w:rPr>
          <w:rFonts w:hint="eastAsia"/>
          <w:lang w:eastAsia="zh-CN"/>
        </w:rPr>
        <w:t>f</w:t>
      </w:r>
      <w:r w:rsidR="006B73EE">
        <w:t>ilter-info</w:t>
      </w:r>
      <w:r w:rsidR="006B73EE">
        <w:rPr>
          <w:lang w:eastAsia="zh-CN"/>
        </w:rPr>
        <w:t xml:space="preserve">&gt; </w:t>
      </w:r>
      <w:r w:rsidR="006B73EE">
        <w:t>element</w:t>
      </w:r>
      <w:r w:rsidR="006B73EE" w:rsidRPr="00DD6281">
        <w:rPr>
          <w:lang w:eastAsia="zh-CN"/>
        </w:rPr>
        <w:t xml:space="preserve"> and the</w:t>
      </w:r>
      <w:r w:rsidR="006B73EE">
        <w:rPr>
          <w:lang w:eastAsia="zh-CN"/>
        </w:rPr>
        <w:t xml:space="preserve"> corresponding</w:t>
      </w:r>
      <w:r w:rsidR="006B73EE" w:rsidRPr="00DD6281">
        <w:rPr>
          <w:lang w:eastAsia="zh-CN"/>
        </w:rPr>
        <w:t xml:space="preserve"> PIN </w:t>
      </w:r>
      <w:r w:rsidR="006B73EE">
        <w:rPr>
          <w:lang w:eastAsia="zh-CN"/>
        </w:rPr>
        <w:t>p</w:t>
      </w:r>
      <w:r w:rsidR="006B73EE" w:rsidRPr="00DD6281">
        <w:rPr>
          <w:lang w:eastAsia="zh-CN"/>
        </w:rPr>
        <w:t>rofile</w:t>
      </w:r>
      <w:r w:rsidR="00BE3BC8" w:rsidRPr="007F57D7">
        <w:t>;</w:t>
      </w:r>
    </w:p>
    <w:p w14:paraId="56A2FB83" w14:textId="77777777" w:rsidR="00BE3BC8" w:rsidRDefault="00277DCD" w:rsidP="00277DCD">
      <w:pPr>
        <w:pStyle w:val="B4"/>
      </w:pPr>
      <w:r>
        <w:t>B</w:t>
      </w:r>
      <w:r w:rsidR="00BE3BC8">
        <w:t>)</w:t>
      </w:r>
      <w:r w:rsidR="00BE3BC8">
        <w:tab/>
        <w:t xml:space="preserve">may include a &lt;pin-description&gt; element set to the </w:t>
      </w:r>
      <w:r w:rsidR="00BE3BC8" w:rsidRPr="00F477AF">
        <w:t xml:space="preserve">description of the </w:t>
      </w:r>
      <w:r w:rsidR="00BE3BC8">
        <w:t>PIN (e.g., the vendor's name, location, the type of PIN, etc.)</w:t>
      </w:r>
      <w:r w:rsidR="006B73EE" w:rsidRPr="006B73EE">
        <w:t xml:space="preserve"> </w:t>
      </w:r>
      <w:r w:rsidR="006B73EE">
        <w:t>for each PIN</w:t>
      </w:r>
      <w:r w:rsidR="00BE3BC8">
        <w:t>;</w:t>
      </w:r>
    </w:p>
    <w:p w14:paraId="4597A675" w14:textId="77777777" w:rsidR="00BE3BC8" w:rsidRDefault="00277DCD" w:rsidP="00277DCD">
      <w:pPr>
        <w:pStyle w:val="B4"/>
        <w:rPr>
          <w:lang w:eastAsia="zh-CN"/>
        </w:rPr>
      </w:pPr>
      <w:r>
        <w:rPr>
          <w:lang w:eastAsia="zh-CN"/>
        </w:rPr>
        <w:t>C</w:t>
      </w:r>
      <w:r w:rsidR="00BE3BC8">
        <w:rPr>
          <w:lang w:eastAsia="zh-CN"/>
        </w:rPr>
        <w:t>)</w:t>
      </w:r>
      <w:r w:rsidR="00BE3BC8">
        <w:rPr>
          <w:lang w:eastAsia="zh-CN"/>
        </w:rPr>
        <w:tab/>
        <w:t>may include a &lt;pin-service-list&gt; element set to the l</w:t>
      </w:r>
      <w:r w:rsidR="00BE3BC8" w:rsidRPr="00794FD0">
        <w:rPr>
          <w:lang w:eastAsia="zh-CN"/>
        </w:rPr>
        <w:t>ist of service</w:t>
      </w:r>
      <w:r w:rsidR="00BE3BC8">
        <w:rPr>
          <w:lang w:eastAsia="zh-CN"/>
        </w:rPr>
        <w:t>s</w:t>
      </w:r>
      <w:r w:rsidR="00BE3BC8" w:rsidRPr="00794FD0">
        <w:rPr>
          <w:lang w:eastAsia="zh-CN"/>
        </w:rPr>
        <w:t xml:space="preserve"> that </w:t>
      </w:r>
      <w:r w:rsidR="00BE3BC8">
        <w:rPr>
          <w:lang w:eastAsia="zh-CN"/>
        </w:rPr>
        <w:t>the</w:t>
      </w:r>
      <w:r w:rsidR="00BE3BC8" w:rsidRPr="00794FD0">
        <w:rPr>
          <w:lang w:eastAsia="zh-CN"/>
        </w:rPr>
        <w:t xml:space="preserve"> PIN can provide</w:t>
      </w:r>
      <w:r w:rsidR="00BE3BC8">
        <w:rPr>
          <w:lang w:eastAsia="zh-CN"/>
        </w:rPr>
        <w:t xml:space="preserve"> (e.g. PIN service provider identifier, PIN service type, PIN service feature, etc.)</w:t>
      </w:r>
      <w:r w:rsidR="006B73EE" w:rsidRPr="006B73EE">
        <w:t xml:space="preserve"> </w:t>
      </w:r>
      <w:r w:rsidR="006B73EE">
        <w:t>for each PIN</w:t>
      </w:r>
      <w:r w:rsidR="00BE3BC8">
        <w:rPr>
          <w:lang w:eastAsia="zh-CN"/>
        </w:rPr>
        <w:t>; and</w:t>
      </w:r>
    </w:p>
    <w:p w14:paraId="65D9B67C" w14:textId="77777777" w:rsidR="00BE3BC8" w:rsidRPr="00346EBC" w:rsidRDefault="00277DCD" w:rsidP="00277DCD">
      <w:pPr>
        <w:pStyle w:val="B4"/>
        <w:rPr>
          <w:lang w:eastAsia="zh-CN"/>
        </w:rPr>
      </w:pPr>
      <w:r>
        <w:rPr>
          <w:lang w:eastAsia="zh-CN"/>
        </w:rPr>
        <w:t>D</w:t>
      </w:r>
      <w:r w:rsidR="00BE3BC8">
        <w:rPr>
          <w:lang w:eastAsia="zh-CN"/>
        </w:rPr>
        <w:t>)</w:t>
      </w:r>
      <w:r w:rsidR="00BE3BC8">
        <w:rPr>
          <w:lang w:eastAsia="zh-CN"/>
        </w:rPr>
        <w:tab/>
        <w:t>may include a &lt;pemc-info&gt; element set to the identifier and IP address of PMAE-C</w:t>
      </w:r>
      <w:r w:rsidR="006B73EE" w:rsidRPr="006B73EE">
        <w:t xml:space="preserve"> </w:t>
      </w:r>
      <w:r w:rsidR="006B73EE">
        <w:t>for each PIN</w:t>
      </w:r>
      <w:r w:rsidR="00BE3BC8">
        <w:rPr>
          <w:lang w:eastAsia="zh-CN"/>
        </w:rPr>
        <w:t>; and</w:t>
      </w:r>
    </w:p>
    <w:p w14:paraId="6C3AA709" w14:textId="77777777" w:rsidR="00BE3BC8" w:rsidRDefault="00BE3BC8" w:rsidP="00BE3BC8">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HTTP 200 (OK) response towards the </w:t>
      </w:r>
      <w:r>
        <w:rPr>
          <w:lang w:eastAsia="zh-CN"/>
        </w:rPr>
        <w:t>PE</w:t>
      </w:r>
      <w:r w:rsidRPr="00554F63">
        <w:rPr>
          <w:lang w:eastAsia="zh-CN"/>
        </w:rPr>
        <w:t>AE-</w:t>
      </w:r>
      <w:r>
        <w:rPr>
          <w:lang w:eastAsia="zh-CN"/>
        </w:rPr>
        <w:t>C.</w:t>
      </w:r>
    </w:p>
    <w:p w14:paraId="2126E501" w14:textId="77777777" w:rsidR="00BE3BC8" w:rsidRPr="00CF0B9E" w:rsidRDefault="00BE3BC8" w:rsidP="00BE3BC8">
      <w:pPr>
        <w:pStyle w:val="NO"/>
      </w:pPr>
      <w:r w:rsidRPr="00040B5C">
        <w:t>NOTE:</w:t>
      </w:r>
      <w:r w:rsidRPr="00040B5C">
        <w:tab/>
      </w:r>
      <w:r>
        <w:t xml:space="preserve">The </w:t>
      </w:r>
      <w:r w:rsidRPr="00554F63">
        <w:rPr>
          <w:lang w:eastAsia="zh-CN"/>
        </w:rPr>
        <w:t>HTTP 200 (OK) response</w:t>
      </w:r>
      <w:r>
        <w:t xml:space="preserve"> message is routed to PEAE-C with the assistance of the PGAE-C.</w:t>
      </w:r>
    </w:p>
    <w:p w14:paraId="6C2C1E05" w14:textId="77777777" w:rsidR="00BE3BC8" w:rsidRDefault="00BE3BC8" w:rsidP="00BE3BC8">
      <w:r>
        <w:t xml:space="preserve">If </w:t>
      </w:r>
      <w:r>
        <w:rPr>
          <w:lang w:eastAsia="zh-CN"/>
        </w:rPr>
        <w:t xml:space="preserve">the PEAE-C </w:t>
      </w:r>
      <w:r>
        <w:t xml:space="preserve">is not allowed to </w:t>
      </w:r>
      <w:r>
        <w:rPr>
          <w:lang w:eastAsia="zh-CN"/>
        </w:rPr>
        <w:t>discover the PIN that the PEAE-C is interested in</w:t>
      </w:r>
      <w:r>
        <w:t>, PAE-S shall:</w:t>
      </w:r>
    </w:p>
    <w:p w14:paraId="73888AAB" w14:textId="77777777" w:rsidR="00BE3BC8" w:rsidRDefault="00BE3BC8" w:rsidP="00BE3BC8">
      <w:pPr>
        <w:pStyle w:val="B1"/>
      </w:pPr>
      <w:r>
        <w:rPr>
          <w:rFonts w:hint="eastAsia"/>
          <w:lang w:eastAsia="zh-CN"/>
        </w:rPr>
        <w:lastRenderedPageBreak/>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r w:rsidR="00F84143">
        <w:t>9110</w:t>
      </w:r>
      <w:r>
        <w:t> </w:t>
      </w:r>
      <w:r w:rsidRPr="00554F63">
        <w:t>[</w:t>
      </w:r>
      <w:r w:rsidR="00325772">
        <w:t>4</w:t>
      </w:r>
      <w:r w:rsidRPr="00554F63">
        <w:t xml:space="preserve">]. In the HTTP </w:t>
      </w:r>
      <w:r>
        <w:t>403 (Forbidden)</w:t>
      </w:r>
      <w:r w:rsidRPr="00554F63">
        <w:t xml:space="preserve"> response message, the </w:t>
      </w:r>
      <w:r>
        <w:t>PAE-S</w:t>
      </w:r>
      <w:r w:rsidRPr="00554F63">
        <w:t>:</w:t>
      </w:r>
    </w:p>
    <w:p w14:paraId="583CAED7" w14:textId="77777777" w:rsidR="00BE3BC8" w:rsidRDefault="00BE3BC8" w:rsidP="00BE3BC8">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2B0C5D87" w14:textId="77777777" w:rsidR="00BE3BC8" w:rsidRDefault="00BE3BC8" w:rsidP="00BE3BC8">
      <w:pPr>
        <w:pStyle w:val="B2"/>
      </w:pPr>
      <w:r>
        <w:t>2)</w:t>
      </w:r>
      <w:r>
        <w:tab/>
      </w:r>
      <w:r w:rsidRPr="004E7BF5">
        <w:t>shall include an application/vnd.3gpp.</w:t>
      </w:r>
      <w:r>
        <w:t>pinapp</w:t>
      </w:r>
      <w:r w:rsidRPr="004E7BF5">
        <w:t xml:space="preserve">-info+xml MIME body </w:t>
      </w:r>
      <w:r>
        <w:t xml:space="preserve">with a </w:t>
      </w:r>
      <w:r w:rsidRPr="00A23C86">
        <w:t>&lt;</w:t>
      </w:r>
      <w:r>
        <w:t>pin-discovery-reject</w:t>
      </w:r>
      <w:r w:rsidRPr="00A23C86">
        <w:t>&gt;</w:t>
      </w:r>
      <w:r w:rsidRPr="004E7BF5">
        <w:t xml:space="preserve"> element</w:t>
      </w:r>
      <w:r>
        <w:t xml:space="preserve"> </w:t>
      </w:r>
      <w:r w:rsidRPr="004E7BF5">
        <w:t>in the &lt;</w:t>
      </w:r>
      <w:r>
        <w:t>pinapp</w:t>
      </w:r>
      <w:r w:rsidRPr="004E7BF5">
        <w:t>-info&gt; root element</w:t>
      </w:r>
      <w:r w:rsidR="00E66108">
        <w:t xml:space="preserve"> and within the </w:t>
      </w:r>
      <w:r w:rsidR="00E66108" w:rsidRPr="00A23C86">
        <w:t>&lt;</w:t>
      </w:r>
      <w:r w:rsidR="00E66108">
        <w:t>pin-discovery-reject</w:t>
      </w:r>
      <w:r w:rsidR="00E66108" w:rsidRPr="00A23C86">
        <w:t>&gt;</w:t>
      </w:r>
      <w:r w:rsidR="00E66108" w:rsidRPr="001D4A5C">
        <w:t xml:space="preserve"> element</w:t>
      </w:r>
      <w:r w:rsidRPr="004E7BF5">
        <w:t>:</w:t>
      </w:r>
    </w:p>
    <w:p w14:paraId="146CBB58" w14:textId="77777777" w:rsidR="00BE3BC8" w:rsidRDefault="00BE3BC8" w:rsidP="00BE3BC8">
      <w:pPr>
        <w:pStyle w:val="B3"/>
        <w:rPr>
          <w:lang w:eastAsia="zh-CN"/>
        </w:rPr>
      </w:pPr>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t>PIN discovery</w:t>
      </w:r>
      <w:r w:rsidRPr="00654FEF">
        <w:t xml:space="preserve"> failure</w:t>
      </w:r>
      <w:r>
        <w:t>; and</w:t>
      </w:r>
    </w:p>
    <w:p w14:paraId="2A5BD465" w14:textId="77777777" w:rsidR="00BE3BC8" w:rsidRDefault="00BE3BC8" w:rsidP="00BE3BC8">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w:t>
      </w:r>
      <w:r w:rsidRPr="00554F63">
        <w:t xml:space="preserve">HTTP </w:t>
      </w:r>
      <w:r>
        <w:t>403 (Forbidden)</w:t>
      </w:r>
      <w:r w:rsidRPr="00554F63">
        <w:rPr>
          <w:lang w:eastAsia="zh-CN"/>
        </w:rPr>
        <w:t xml:space="preserve"> response towards the </w:t>
      </w:r>
      <w:r>
        <w:rPr>
          <w:lang w:eastAsia="zh-CN"/>
        </w:rPr>
        <w:t>PE</w:t>
      </w:r>
      <w:r w:rsidRPr="00554F63">
        <w:rPr>
          <w:lang w:eastAsia="zh-CN"/>
        </w:rPr>
        <w:t>AE-</w:t>
      </w:r>
      <w:r>
        <w:rPr>
          <w:lang w:eastAsia="zh-CN"/>
        </w:rPr>
        <w:t>C.</w:t>
      </w:r>
    </w:p>
    <w:p w14:paraId="1FEFEDBA" w14:textId="77777777" w:rsidR="00BE3BC8" w:rsidRDefault="00BE3BC8" w:rsidP="00BE3BC8">
      <w:pPr>
        <w:pStyle w:val="NO"/>
      </w:pPr>
      <w:r w:rsidRPr="00040B5C">
        <w:t>NOTE:</w:t>
      </w:r>
      <w:r w:rsidRPr="00040B5C">
        <w:tab/>
      </w:r>
      <w:r>
        <w:t xml:space="preserve">The </w:t>
      </w:r>
      <w:r w:rsidRPr="00554F63">
        <w:t xml:space="preserve">HTTP </w:t>
      </w:r>
      <w:r>
        <w:t>403 (Forbidden)</w:t>
      </w:r>
      <w:r w:rsidRPr="00554F63">
        <w:rPr>
          <w:lang w:eastAsia="zh-CN"/>
        </w:rPr>
        <w:t xml:space="preserve"> response</w:t>
      </w:r>
      <w:r>
        <w:t xml:space="preserve"> message is routed to PEAE-C with the assistance of the PGAE-C.</w:t>
      </w:r>
    </w:p>
    <w:p w14:paraId="527FB38A" w14:textId="77777777" w:rsidR="00B31376" w:rsidRDefault="00B31376" w:rsidP="00B31376">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08178D1A" w14:textId="77777777" w:rsidR="00B31376" w:rsidRPr="007D3511" w:rsidRDefault="00B31376" w:rsidP="00B31376">
      <w:pPr>
        <w:pStyle w:val="B1"/>
        <w:rPr>
          <w:lang w:eastAsia="zh-CN"/>
        </w:rPr>
      </w:pPr>
      <w:r>
        <w:rPr>
          <w:rFonts w:hint="eastAsia"/>
          <w:lang w:eastAsia="zh-CN"/>
        </w:rPr>
        <w:t>0</w:t>
      </w:r>
      <w:r>
        <w:rPr>
          <w:lang w:eastAsia="zh-CN"/>
        </w:rPr>
        <w:tab/>
        <w:t>Protocol error, unspecified;</w:t>
      </w:r>
    </w:p>
    <w:p w14:paraId="0A8CDB5E" w14:textId="77777777" w:rsidR="00B31376" w:rsidRDefault="00B31376" w:rsidP="00B31376">
      <w:pPr>
        <w:pStyle w:val="B1"/>
        <w:rPr>
          <w:lang w:eastAsia="zh-CN"/>
        </w:rPr>
      </w:pPr>
      <w:r>
        <w:rPr>
          <w:lang w:eastAsia="zh-CN"/>
        </w:rPr>
        <w:t>1</w:t>
      </w:r>
      <w:r>
        <w:rPr>
          <w:lang w:eastAsia="zh-CN"/>
        </w:rPr>
        <w:tab/>
      </w:r>
      <w:r w:rsidRPr="007D3511">
        <w:rPr>
          <w:lang w:eastAsia="zh-CN"/>
        </w:rPr>
        <w:t>Operation not allowed</w:t>
      </w:r>
      <w:r>
        <w:rPr>
          <w:lang w:eastAsia="zh-CN"/>
        </w:rPr>
        <w:t>;</w:t>
      </w:r>
    </w:p>
    <w:p w14:paraId="58C84C1C" w14:textId="77777777" w:rsidR="00B31376" w:rsidRDefault="00B31376" w:rsidP="00B31376">
      <w:pPr>
        <w:pStyle w:val="B1"/>
        <w:rPr>
          <w:lang w:eastAsia="zh-CN"/>
        </w:rPr>
      </w:pPr>
      <w:r>
        <w:rPr>
          <w:rFonts w:hint="eastAsia"/>
          <w:lang w:eastAsia="zh-CN"/>
        </w:rPr>
        <w:t>2</w:t>
      </w:r>
      <w:r>
        <w:rPr>
          <w:lang w:eastAsia="zh-CN"/>
        </w:rPr>
        <w:tab/>
      </w:r>
      <w:r>
        <w:t>Requested information not available</w:t>
      </w:r>
      <w:r>
        <w:rPr>
          <w:rFonts w:hint="eastAsia"/>
          <w:lang w:eastAsia="zh-CN"/>
        </w:rPr>
        <w:t xml:space="preserve">; </w:t>
      </w:r>
    </w:p>
    <w:p w14:paraId="171CB966" w14:textId="77777777" w:rsidR="00B31376" w:rsidRDefault="00B31376" w:rsidP="00B31376">
      <w:pPr>
        <w:pStyle w:val="B1"/>
        <w:rPr>
          <w:lang w:eastAsia="zh-CN"/>
        </w:rPr>
      </w:pPr>
      <w:r>
        <w:rPr>
          <w:rFonts w:hint="eastAsia"/>
          <w:lang w:eastAsia="zh-CN"/>
        </w:rPr>
        <w:t>3</w:t>
      </w:r>
      <w:r>
        <w:rPr>
          <w:lang w:eastAsia="zh-CN"/>
        </w:rPr>
        <w:tab/>
      </w:r>
      <w:r w:rsidRPr="007D3511">
        <w:rPr>
          <w:lang w:eastAsia="x-none"/>
        </w:rPr>
        <w:t>Authorization failure</w:t>
      </w:r>
      <w:r>
        <w:rPr>
          <w:lang w:eastAsia="zh-CN"/>
        </w:rPr>
        <w:t>;</w:t>
      </w:r>
      <w:r w:rsidRPr="00C37465">
        <w:rPr>
          <w:rFonts w:hint="eastAsia"/>
          <w:lang w:eastAsia="zh-CN"/>
        </w:rPr>
        <w:t xml:space="preserve"> </w:t>
      </w:r>
      <w:r>
        <w:rPr>
          <w:rFonts w:hint="eastAsia"/>
          <w:lang w:eastAsia="zh-CN"/>
        </w:rPr>
        <w:t>and</w:t>
      </w:r>
    </w:p>
    <w:p w14:paraId="44012EC2" w14:textId="77777777" w:rsidR="00B31376" w:rsidRPr="00A068CE" w:rsidRDefault="00B31376" w:rsidP="00B31376">
      <w:pPr>
        <w:pStyle w:val="NO"/>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7C6BA4DC" w14:textId="77777777" w:rsidR="00BE3BC8" w:rsidRDefault="00BE3BC8" w:rsidP="00BE3BC8">
      <w:pPr>
        <w:pStyle w:val="Heading3"/>
        <w:rPr>
          <w:lang w:eastAsia="zh-CN"/>
        </w:rPr>
      </w:pPr>
      <w:bookmarkStart w:id="241" w:name="_CR5_4_5"/>
      <w:bookmarkStart w:id="242" w:name="_Toc172038103"/>
      <w:bookmarkEnd w:id="241"/>
      <w:r>
        <w:rPr>
          <w:rFonts w:hint="eastAsia"/>
          <w:lang w:eastAsia="zh-CN"/>
        </w:rPr>
        <w:t>5</w:t>
      </w:r>
      <w:r>
        <w:rPr>
          <w:lang w:eastAsia="zh-CN"/>
        </w:rPr>
        <w:t>.4.5</w:t>
      </w:r>
      <w:r>
        <w:rPr>
          <w:lang w:eastAsia="zh-CN"/>
        </w:rPr>
        <w:tab/>
      </w:r>
      <w:r w:rsidRPr="00541CAE">
        <w:rPr>
          <w:lang w:eastAsia="zh-CN"/>
        </w:rPr>
        <w:t xml:space="preserve">PIN </w:t>
      </w:r>
      <w:r>
        <w:t>modification</w:t>
      </w:r>
      <w:r w:rsidRPr="00C7079E">
        <w:rPr>
          <w:lang w:eastAsia="zh-CN"/>
        </w:rPr>
        <w:t xml:space="preserve"> </w:t>
      </w:r>
      <w:r>
        <w:rPr>
          <w:lang w:eastAsia="zh-CN"/>
        </w:rPr>
        <w:t>procedure</w:t>
      </w:r>
      <w:bookmarkEnd w:id="242"/>
      <w:r w:rsidRPr="00541CAE">
        <w:rPr>
          <w:lang w:eastAsia="zh-CN"/>
        </w:rPr>
        <w:t xml:space="preserve"> </w:t>
      </w:r>
    </w:p>
    <w:p w14:paraId="48A08AB3" w14:textId="77777777" w:rsidR="00DC5A7E" w:rsidRDefault="00DC5A7E" w:rsidP="00DC5A7E">
      <w:pPr>
        <w:pStyle w:val="Heading4"/>
        <w:rPr>
          <w:lang w:eastAsia="zh-CN"/>
        </w:rPr>
      </w:pPr>
      <w:bookmarkStart w:id="243" w:name="_CR5_4_5_1"/>
      <w:bookmarkStart w:id="244" w:name="_Toc172038104"/>
      <w:bookmarkEnd w:id="243"/>
      <w:r>
        <w:rPr>
          <w:rFonts w:hint="eastAsia"/>
          <w:lang w:eastAsia="zh-CN"/>
        </w:rPr>
        <w:t>5</w:t>
      </w:r>
      <w:r>
        <w:rPr>
          <w:lang w:eastAsia="zh-CN"/>
        </w:rPr>
        <w:t>.4.5.1</w:t>
      </w:r>
      <w:r>
        <w:rPr>
          <w:lang w:eastAsia="zh-CN"/>
        </w:rPr>
        <w:tab/>
        <w:t>General</w:t>
      </w:r>
      <w:bookmarkEnd w:id="244"/>
    </w:p>
    <w:p w14:paraId="51F5DBC1" w14:textId="77777777" w:rsidR="00DC5A7E" w:rsidRDefault="00DC5A7E" w:rsidP="00DC5A7E">
      <w:r>
        <w:rPr>
          <w:rFonts w:hint="eastAsia"/>
          <w:lang w:eastAsia="zh-CN"/>
        </w:rPr>
        <w:t>T</w:t>
      </w:r>
      <w:r>
        <w:rPr>
          <w:lang w:eastAsia="zh-CN"/>
        </w:rPr>
        <w:t>he following procedures are defined</w:t>
      </w:r>
      <w:r w:rsidRPr="003259AF">
        <w:t xml:space="preserve"> </w:t>
      </w:r>
      <w:r>
        <w:t xml:space="preserve">for </w:t>
      </w:r>
      <w:r>
        <w:rPr>
          <w:lang w:eastAsia="zh-CN"/>
        </w:rPr>
        <w:t>PIN modification</w:t>
      </w:r>
      <w:r>
        <w:t>:</w:t>
      </w:r>
    </w:p>
    <w:p w14:paraId="5FFC5613" w14:textId="77777777" w:rsidR="00DC5A7E" w:rsidRDefault="00DC5A7E" w:rsidP="00DC5A7E">
      <w:pPr>
        <w:pStyle w:val="B1"/>
        <w:rPr>
          <w:lang w:eastAsia="zh-CN"/>
        </w:rPr>
      </w:pPr>
      <w:r>
        <w:rPr>
          <w:rFonts w:hint="eastAsia"/>
          <w:lang w:eastAsia="zh-CN"/>
        </w:rPr>
        <w:t>a</w:t>
      </w:r>
      <w:r>
        <w:rPr>
          <w:lang w:eastAsia="zh-CN"/>
        </w:rPr>
        <w:t>)</w:t>
      </w:r>
      <w:r>
        <w:rPr>
          <w:lang w:eastAsia="zh-CN"/>
        </w:rPr>
        <w:tab/>
        <w:t>PMAE-C replacement without PAE-S support as specified in clause</w:t>
      </w:r>
      <w:r>
        <w:t> </w:t>
      </w:r>
      <w:r>
        <w:rPr>
          <w:lang w:eastAsia="zh-CN"/>
        </w:rPr>
        <w:t>5.4.5.2;</w:t>
      </w:r>
    </w:p>
    <w:p w14:paraId="6E7F045F" w14:textId="77777777" w:rsidR="00DC5A7E" w:rsidRDefault="00DC5A7E" w:rsidP="00DC5A7E">
      <w:pPr>
        <w:pStyle w:val="B1"/>
        <w:rPr>
          <w:lang w:eastAsia="zh-CN"/>
        </w:rPr>
      </w:pPr>
      <w:r>
        <w:rPr>
          <w:lang w:eastAsia="zh-CN"/>
        </w:rPr>
        <w:t>b)</w:t>
      </w:r>
      <w:r>
        <w:rPr>
          <w:lang w:eastAsia="zh-CN"/>
        </w:rPr>
        <w:tab/>
        <w:t>PGAE-C</w:t>
      </w:r>
      <w:r w:rsidRPr="005E1E6D">
        <w:rPr>
          <w:lang w:eastAsia="zh-CN"/>
        </w:rPr>
        <w:t xml:space="preserve"> </w:t>
      </w:r>
      <w:r>
        <w:rPr>
          <w:lang w:eastAsia="zh-CN"/>
        </w:rPr>
        <w:t>replacement</w:t>
      </w:r>
      <w:r w:rsidRPr="00577C14">
        <w:rPr>
          <w:lang w:eastAsia="zh-CN"/>
        </w:rPr>
        <w:t xml:space="preserve"> </w:t>
      </w:r>
      <w:r>
        <w:rPr>
          <w:lang w:eastAsia="zh-CN"/>
        </w:rPr>
        <w:t>without PAE-S support as specified in clause</w:t>
      </w:r>
      <w:r>
        <w:t> </w:t>
      </w:r>
      <w:r>
        <w:rPr>
          <w:lang w:eastAsia="zh-CN"/>
        </w:rPr>
        <w:t>5.4.5.3;</w:t>
      </w:r>
    </w:p>
    <w:p w14:paraId="19D798D1" w14:textId="77777777" w:rsidR="00DC5A7E" w:rsidRDefault="00DC5A7E" w:rsidP="00DC5A7E">
      <w:pPr>
        <w:pStyle w:val="B1"/>
        <w:rPr>
          <w:lang w:eastAsia="zh-CN"/>
        </w:rPr>
      </w:pPr>
      <w:r>
        <w:rPr>
          <w:lang w:eastAsia="zh-CN"/>
        </w:rPr>
        <w:t>c)</w:t>
      </w:r>
      <w:r>
        <w:rPr>
          <w:lang w:eastAsia="zh-CN"/>
        </w:rPr>
        <w:tab/>
        <w:t>PMAE-C replacement with PAE-S support as specified in clause</w:t>
      </w:r>
      <w:r>
        <w:t> </w:t>
      </w:r>
      <w:r>
        <w:rPr>
          <w:lang w:eastAsia="zh-CN"/>
        </w:rPr>
        <w:t>5.4.5.4; and</w:t>
      </w:r>
    </w:p>
    <w:p w14:paraId="7F0E3767" w14:textId="77777777" w:rsidR="00DC5A7E" w:rsidRDefault="00DC5A7E" w:rsidP="00DC5A7E">
      <w:pPr>
        <w:pStyle w:val="B1"/>
        <w:rPr>
          <w:lang w:eastAsia="zh-CN"/>
        </w:rPr>
      </w:pPr>
      <w:r>
        <w:rPr>
          <w:rFonts w:hint="eastAsia"/>
          <w:lang w:eastAsia="zh-CN"/>
        </w:rPr>
        <w:t>d</w:t>
      </w:r>
      <w:r>
        <w:rPr>
          <w:lang w:eastAsia="zh-CN"/>
        </w:rPr>
        <w:t>)</w:t>
      </w:r>
      <w:r>
        <w:rPr>
          <w:lang w:eastAsia="zh-CN"/>
        </w:rPr>
        <w:tab/>
        <w:t>PGAE-C</w:t>
      </w:r>
      <w:r w:rsidRPr="005E1E6D">
        <w:rPr>
          <w:lang w:eastAsia="zh-CN"/>
        </w:rPr>
        <w:t xml:space="preserve"> </w:t>
      </w:r>
      <w:r>
        <w:rPr>
          <w:lang w:eastAsia="zh-CN"/>
        </w:rPr>
        <w:t>replacement</w:t>
      </w:r>
      <w:r w:rsidRPr="00577C14">
        <w:rPr>
          <w:lang w:eastAsia="zh-CN"/>
        </w:rPr>
        <w:t xml:space="preserve"> </w:t>
      </w:r>
      <w:r>
        <w:rPr>
          <w:lang w:eastAsia="zh-CN"/>
        </w:rPr>
        <w:t>with PAE-S support as specified in clause</w:t>
      </w:r>
      <w:r>
        <w:t> </w:t>
      </w:r>
      <w:r>
        <w:rPr>
          <w:lang w:eastAsia="zh-CN"/>
        </w:rPr>
        <w:t>5.4.5.5.</w:t>
      </w:r>
    </w:p>
    <w:p w14:paraId="5F70746F" w14:textId="77777777" w:rsidR="00DC5A7E" w:rsidRDefault="00DC5A7E" w:rsidP="00DC5A7E">
      <w:pPr>
        <w:pStyle w:val="Heading4"/>
        <w:rPr>
          <w:lang w:eastAsia="zh-CN"/>
        </w:rPr>
      </w:pPr>
      <w:bookmarkStart w:id="245" w:name="_CR5_4_5_2"/>
      <w:bookmarkStart w:id="246" w:name="_Toc172038105"/>
      <w:bookmarkEnd w:id="245"/>
      <w:r>
        <w:rPr>
          <w:rFonts w:hint="eastAsia"/>
          <w:lang w:eastAsia="zh-CN"/>
        </w:rPr>
        <w:t>5</w:t>
      </w:r>
      <w:r>
        <w:rPr>
          <w:lang w:eastAsia="zh-CN"/>
        </w:rPr>
        <w:t>.4.5.2</w:t>
      </w:r>
      <w:r>
        <w:rPr>
          <w:lang w:eastAsia="zh-CN"/>
        </w:rPr>
        <w:tab/>
        <w:t>PMAE-C replacement without PAE-S support</w:t>
      </w:r>
      <w:bookmarkEnd w:id="246"/>
    </w:p>
    <w:p w14:paraId="782FB6A3" w14:textId="77777777" w:rsidR="00DC5A7E" w:rsidRDefault="00DC5A7E" w:rsidP="00DC5A7E">
      <w:pPr>
        <w:pStyle w:val="Heading5"/>
        <w:rPr>
          <w:lang w:eastAsia="zh-CN"/>
        </w:rPr>
      </w:pPr>
      <w:bookmarkStart w:id="247" w:name="_Toc172038106"/>
      <w:r>
        <w:rPr>
          <w:rFonts w:hint="eastAsia"/>
          <w:lang w:eastAsia="zh-CN"/>
        </w:rPr>
        <w:t>5</w:t>
      </w:r>
      <w:r>
        <w:rPr>
          <w:lang w:eastAsia="zh-CN"/>
        </w:rPr>
        <w:t>.4.5.2.1</w:t>
      </w:r>
      <w:r>
        <w:rPr>
          <w:lang w:eastAsia="zh-CN"/>
        </w:rPr>
        <w:tab/>
        <w:t>General</w:t>
      </w:r>
      <w:bookmarkEnd w:id="247"/>
    </w:p>
    <w:p w14:paraId="597E9621" w14:textId="77777777" w:rsidR="00DC5A7E" w:rsidRPr="00BA6DCD" w:rsidRDefault="00DC5A7E" w:rsidP="00DC5A7E">
      <w:pPr>
        <w:rPr>
          <w:lang w:eastAsia="zh-CN"/>
        </w:rPr>
      </w:pPr>
      <w:r>
        <w:rPr>
          <w:rFonts w:hint="eastAsia"/>
          <w:lang w:eastAsia="zh-CN"/>
        </w:rPr>
        <w:t>I</w:t>
      </w:r>
      <w:r>
        <w:rPr>
          <w:lang w:eastAsia="zh-CN"/>
        </w:rPr>
        <w:t xml:space="preserve">n this clause, the PMAE-C that initiates the </w:t>
      </w:r>
      <w:r w:rsidRPr="00BA6DCD">
        <w:rPr>
          <w:lang w:eastAsia="zh-CN"/>
        </w:rPr>
        <w:t>PMAE-C replacement without PAE-S support</w:t>
      </w:r>
      <w:r>
        <w:rPr>
          <w:lang w:eastAsia="zh-CN"/>
        </w:rPr>
        <w:t xml:space="preserve"> procedure is called the "initiating PMAE-C", and the requested PMAE-C is called the "target PMAE-C".</w:t>
      </w:r>
      <w:r w:rsidR="003923B5">
        <w:rPr>
          <w:lang w:eastAsia="zh-CN"/>
        </w:rPr>
        <w:t xml:space="preserve"> The "current PMAE-C" indicates the current PMAE-C if the PMAE-C replacement with PAE-S support procedure is initiated by PAE-S.</w:t>
      </w:r>
    </w:p>
    <w:p w14:paraId="68526732" w14:textId="77777777" w:rsidR="00DC5A7E" w:rsidRPr="00B57052" w:rsidRDefault="00DC5A7E" w:rsidP="00DC5A7E">
      <w:pPr>
        <w:pStyle w:val="Heading5"/>
        <w:rPr>
          <w:lang w:eastAsia="zh-CN"/>
        </w:rPr>
      </w:pPr>
      <w:bookmarkStart w:id="248" w:name="_CR5_4_5_2_2"/>
      <w:bookmarkStart w:id="249" w:name="_Toc172038107"/>
      <w:bookmarkEnd w:id="248"/>
      <w:r>
        <w:rPr>
          <w:rFonts w:hint="eastAsia"/>
          <w:lang w:eastAsia="zh-CN"/>
        </w:rPr>
        <w:t>5</w:t>
      </w:r>
      <w:r>
        <w:rPr>
          <w:lang w:eastAsia="zh-CN"/>
        </w:rPr>
        <w:t>.4.5.2.2</w:t>
      </w:r>
      <w:r>
        <w:rPr>
          <w:lang w:eastAsia="zh-CN"/>
        </w:rPr>
        <w:tab/>
        <w:t>Initiating PMAE-C procedure</w:t>
      </w:r>
      <w:bookmarkEnd w:id="249"/>
    </w:p>
    <w:p w14:paraId="3C4DE8FE" w14:textId="77777777" w:rsidR="00DC5A7E" w:rsidRDefault="00DC5A7E" w:rsidP="00DC5A7E">
      <w:bookmarkStart w:id="250" w:name="_Hlk134913471"/>
      <w:r>
        <w:rPr>
          <w:noProof/>
        </w:rPr>
        <w:t xml:space="preserve">When the </w:t>
      </w:r>
      <w:r w:rsidRPr="002D1E47">
        <w:rPr>
          <w:noProof/>
        </w:rPr>
        <w:t>PM</w:t>
      </w:r>
      <w:r>
        <w:rPr>
          <w:noProof/>
        </w:rPr>
        <w:t>AE-</w:t>
      </w:r>
      <w:r w:rsidRPr="002D1E47">
        <w:rPr>
          <w:noProof/>
        </w:rPr>
        <w:t xml:space="preserve">C </w:t>
      </w:r>
      <w:r>
        <w:rPr>
          <w:noProof/>
        </w:rPr>
        <w:t xml:space="preserve">needs to </w:t>
      </w:r>
      <w:r w:rsidRPr="002D1E47">
        <w:rPr>
          <w:noProof/>
        </w:rPr>
        <w:t xml:space="preserve">request </w:t>
      </w:r>
      <w:r>
        <w:rPr>
          <w:noProof/>
        </w:rPr>
        <w:t>the another</w:t>
      </w:r>
      <w:r w:rsidRPr="002D1E47">
        <w:rPr>
          <w:noProof/>
        </w:rPr>
        <w:t xml:space="preserve"> </w:t>
      </w:r>
      <w:r>
        <w:rPr>
          <w:noProof/>
        </w:rPr>
        <w:t>PMAE-C</w:t>
      </w:r>
      <w:r w:rsidRPr="002D1E47">
        <w:rPr>
          <w:noProof/>
        </w:rPr>
        <w:t xml:space="preserve"> to take</w:t>
      </w:r>
      <w:r>
        <w:rPr>
          <w:noProof/>
        </w:rPr>
        <w:t>over</w:t>
      </w:r>
      <w:r w:rsidRPr="002D1E47">
        <w:rPr>
          <w:noProof/>
        </w:rPr>
        <w:t xml:space="preserve"> the role of </w:t>
      </w:r>
      <w:r>
        <w:rPr>
          <w:noProof/>
        </w:rPr>
        <w:t xml:space="preserve">primary </w:t>
      </w:r>
      <w:r w:rsidRPr="002D1E47">
        <w:rPr>
          <w:noProof/>
        </w:rPr>
        <w:t>PEMC</w:t>
      </w:r>
      <w:r>
        <w:rPr>
          <w:noProof/>
        </w:rPr>
        <w:t xml:space="preserve"> in a PIN,</w:t>
      </w:r>
      <w:r>
        <w:t xml:space="preserve"> the initiating PMAE-C shall generate an HTTP POST request </w:t>
      </w:r>
      <w:r w:rsidRPr="0006242D">
        <w:t>according to p</w:t>
      </w:r>
      <w:r>
        <w:t xml:space="preserve">rocedures as specified in </w:t>
      </w:r>
      <w:r w:rsidRPr="000A20F1">
        <w:t>IETF</w:t>
      </w:r>
      <w:r>
        <w:t> </w:t>
      </w:r>
      <w:r w:rsidRPr="000A20F1">
        <w:t>RFC</w:t>
      </w:r>
      <w:r>
        <w:t> </w:t>
      </w:r>
      <w:r w:rsidR="00F84143">
        <w:t>9110</w:t>
      </w:r>
      <w:r>
        <w:t> </w:t>
      </w:r>
      <w:r w:rsidRPr="0006242D">
        <w:t>[</w:t>
      </w:r>
      <w:r>
        <w:t xml:space="preserve">4]. </w:t>
      </w:r>
      <w:r w:rsidRPr="00684E14">
        <w:t xml:space="preserve">In the </w:t>
      </w:r>
      <w:r>
        <w:t>HTTP POST request</w:t>
      </w:r>
      <w:r w:rsidRPr="00684E14">
        <w:t xml:space="preserve">, the </w:t>
      </w:r>
      <w:r>
        <w:t>initiating PMAE-C</w:t>
      </w:r>
      <w:r w:rsidRPr="00684E14">
        <w:t>:</w:t>
      </w:r>
    </w:p>
    <w:p w14:paraId="13F02D78" w14:textId="77777777" w:rsidR="00DC5A7E" w:rsidRDefault="00DC5A7E" w:rsidP="00DC5A7E">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the target PMAE-C;</w:t>
      </w:r>
    </w:p>
    <w:p w14:paraId="000D1C3B" w14:textId="77777777" w:rsidR="00DC5A7E" w:rsidRPr="0073469F" w:rsidRDefault="00DC5A7E" w:rsidP="00DC5A7E">
      <w:pPr>
        <w:pStyle w:val="B1"/>
      </w:pPr>
      <w:r>
        <w:t>b)</w:t>
      </w:r>
      <w:r>
        <w:tab/>
      </w:r>
      <w:r w:rsidRPr="0073469F">
        <w:t xml:space="preserve">shall include a </w:t>
      </w:r>
      <w:r>
        <w:t>Content-Type</w:t>
      </w:r>
      <w:r w:rsidRPr="0073469F">
        <w:t xml:space="preserve"> header field se</w:t>
      </w:r>
      <w:r>
        <w:t>t to "application/vnd.3gpp.pinapp</w:t>
      </w:r>
      <w:r w:rsidRPr="0073469F">
        <w:t>-info+xml";</w:t>
      </w:r>
      <w:r>
        <w:t xml:space="preserve"> and</w:t>
      </w:r>
    </w:p>
    <w:p w14:paraId="1200A96D" w14:textId="77777777" w:rsidR="00DC5A7E" w:rsidRDefault="00DC5A7E" w:rsidP="00DC5A7E">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w:t>
      </w:r>
      <w:r>
        <w:rPr>
          <w:rFonts w:hint="eastAsia"/>
          <w:lang w:eastAsia="zh-CN"/>
        </w:rPr>
        <w:t>pemc</w:t>
      </w:r>
      <w:r>
        <w:t>-takeover-request</w:t>
      </w:r>
      <w:r w:rsidRPr="0073469F">
        <w:t>&gt;</w:t>
      </w:r>
      <w:r w:rsidRPr="001D4A5C">
        <w:t xml:space="preserve"> element in the &lt;</w:t>
      </w:r>
      <w:r>
        <w:t>pinapp</w:t>
      </w:r>
      <w:r w:rsidRPr="001D4A5C">
        <w:t>-info&gt; root element</w:t>
      </w:r>
      <w:r>
        <w:t xml:space="preserve"> </w:t>
      </w:r>
      <w:r>
        <w:rPr>
          <w:rFonts w:hint="eastAsia"/>
          <w:lang w:eastAsia="zh-CN"/>
        </w:rPr>
        <w:t>a</w:t>
      </w:r>
      <w:r>
        <w:t xml:space="preserve">nd within the </w:t>
      </w:r>
      <w:r w:rsidRPr="0073469F">
        <w:t>&lt;</w:t>
      </w:r>
      <w:r>
        <w:t>pin-</w:t>
      </w:r>
      <w:r>
        <w:rPr>
          <w:rFonts w:hint="eastAsia"/>
          <w:lang w:eastAsia="zh-CN"/>
        </w:rPr>
        <w:t>pemc</w:t>
      </w:r>
      <w:r>
        <w:t>-takeover-request</w:t>
      </w:r>
      <w:r w:rsidRPr="0073469F">
        <w:t>&gt;</w:t>
      </w:r>
      <w:r>
        <w:t xml:space="preserve"> element:</w:t>
      </w:r>
    </w:p>
    <w:p w14:paraId="3E707199" w14:textId="77777777" w:rsidR="00DC5A7E" w:rsidRDefault="00DC5A7E" w:rsidP="00DC5A7E">
      <w:pPr>
        <w:pStyle w:val="B2"/>
      </w:pPr>
      <w:r w:rsidRPr="00766283">
        <w:t>1)</w:t>
      </w:r>
      <w:r w:rsidRPr="00766283">
        <w:tab/>
        <w:t xml:space="preserve">shall include a </w:t>
      </w:r>
      <w:r>
        <w:t>&lt;pin-id&gt; element set to the identity of the involved PIN;</w:t>
      </w:r>
    </w:p>
    <w:p w14:paraId="7AC2C826" w14:textId="77777777" w:rsidR="00DC5A7E" w:rsidRDefault="00DC5A7E" w:rsidP="00DC5A7E">
      <w:pPr>
        <w:pStyle w:val="B2"/>
      </w:pPr>
      <w:r>
        <w:t>2)</w:t>
      </w:r>
      <w:r>
        <w:tab/>
        <w:t>shall include a &lt;current-pemc-id&gt; element set to the identity of the initiating PMAE-C; and</w:t>
      </w:r>
    </w:p>
    <w:bookmarkEnd w:id="250"/>
    <w:p w14:paraId="1D855211" w14:textId="77777777" w:rsidR="00DC5A7E" w:rsidRDefault="00DC5A7E" w:rsidP="00DC5A7E">
      <w:pPr>
        <w:pStyle w:val="B2"/>
        <w:rPr>
          <w:lang w:eastAsia="zh-CN"/>
        </w:rPr>
      </w:pPr>
      <w:r>
        <w:rPr>
          <w:rFonts w:hint="eastAsia"/>
          <w:lang w:eastAsia="zh-CN"/>
        </w:rPr>
        <w:lastRenderedPageBreak/>
        <w:t>3</w:t>
      </w:r>
      <w:r>
        <w:rPr>
          <w:lang w:eastAsia="zh-CN"/>
        </w:rPr>
        <w:t>)</w:t>
      </w:r>
      <w:r>
        <w:rPr>
          <w:lang w:eastAsia="zh-CN"/>
        </w:rPr>
        <w:tab/>
        <w:t>shall include a &lt;new-pemc-id&gt; element set to the identity of the target PMAE-C.</w:t>
      </w:r>
    </w:p>
    <w:p w14:paraId="1EAA1E2F" w14:textId="77777777" w:rsidR="00DC5A7E" w:rsidRDefault="00DC5A7E" w:rsidP="00DC5A7E">
      <w:pPr>
        <w:rPr>
          <w:lang w:eastAsia="zh-CN"/>
        </w:rPr>
      </w:pPr>
      <w:r>
        <w:t xml:space="preserve">The initiating PMAE-C shall send the generated HTTP POST request towards the target PMAE-C according to </w:t>
      </w:r>
      <w:r w:rsidRPr="000A20F1">
        <w:t>IETF</w:t>
      </w:r>
      <w:r>
        <w:t> </w:t>
      </w:r>
      <w:r w:rsidRPr="000A20F1">
        <w:t>RFC</w:t>
      </w:r>
      <w:r>
        <w:t> </w:t>
      </w:r>
      <w:r w:rsidR="00F84143">
        <w:t>9110</w:t>
      </w:r>
      <w:r>
        <w:t> </w:t>
      </w:r>
      <w:r w:rsidRPr="0006242D">
        <w:t>[</w:t>
      </w:r>
      <w:r>
        <w:t>4]</w:t>
      </w:r>
      <w:r>
        <w:rPr>
          <w:rFonts w:hint="eastAsia"/>
          <w:lang w:eastAsia="zh-CN"/>
        </w:rPr>
        <w:t>.</w:t>
      </w:r>
    </w:p>
    <w:p w14:paraId="7F54B9E7" w14:textId="77777777" w:rsidR="00DC5A7E" w:rsidRDefault="00DC5A7E" w:rsidP="00DC5A7E">
      <w:r w:rsidRPr="00554F63">
        <w:rPr>
          <w:lang w:eastAsia="zh-CN"/>
        </w:rPr>
        <w:t>U</w:t>
      </w:r>
      <w:r>
        <w:rPr>
          <w:lang w:eastAsia="zh-CN"/>
        </w:rPr>
        <w:t>p</w:t>
      </w:r>
      <w:r>
        <w:rPr>
          <w:lang w:eastAsia="x-none"/>
        </w:rPr>
        <w:t xml:space="preserve">on reception of an </w:t>
      </w:r>
      <w:r w:rsidRPr="00554F63">
        <w:t>HTTP 200 (OK) response message</w:t>
      </w:r>
      <w:r>
        <w:t xml:space="preserve"> containing:</w:t>
      </w:r>
    </w:p>
    <w:p w14:paraId="706CC209" w14:textId="77777777" w:rsidR="00DC5A7E" w:rsidRDefault="00DC5A7E" w:rsidP="00DC5A7E">
      <w:pPr>
        <w:pStyle w:val="B1"/>
      </w:pPr>
      <w:r>
        <w:t>a)</w:t>
      </w:r>
      <w:r>
        <w:tab/>
        <w:t>a Content-Type header field set to "application/vnd.3gpp.pinapp-info+xml"; and</w:t>
      </w:r>
    </w:p>
    <w:p w14:paraId="175CBB7F" w14:textId="77777777" w:rsidR="00DC5A7E" w:rsidRDefault="00DC5A7E" w:rsidP="00DC5A7E">
      <w:pPr>
        <w:pStyle w:val="B1"/>
      </w:pPr>
      <w:r>
        <w:t>b)</w:t>
      </w:r>
      <w:r>
        <w:tab/>
        <w:t xml:space="preserve">an application/vnd.3gpp.pinapp-info+xml MIME body with a </w:t>
      </w:r>
      <w:r w:rsidRPr="0073469F">
        <w:t>&lt;</w:t>
      </w:r>
      <w:r>
        <w:t>pin-pemc-takeover-accept</w:t>
      </w:r>
      <w:r w:rsidRPr="0073469F">
        <w:t>&gt;</w:t>
      </w:r>
      <w:r>
        <w:t xml:space="preserve"> </w:t>
      </w:r>
      <w:r w:rsidRPr="00FB41A4">
        <w:t>element in the &lt;</w:t>
      </w:r>
      <w:r>
        <w:t>pinapp</w:t>
      </w:r>
      <w:r w:rsidRPr="00FB41A4">
        <w:t xml:space="preserve">-info&gt; </w:t>
      </w:r>
      <w:r>
        <w:t>root element,</w:t>
      </w:r>
    </w:p>
    <w:p w14:paraId="5B91C416" w14:textId="77777777" w:rsidR="00DC5A7E" w:rsidRDefault="00DC5A7E" w:rsidP="00DC5A7E">
      <w:r>
        <w:t>the initiating PMAE-C shall:</w:t>
      </w:r>
    </w:p>
    <w:p w14:paraId="021C6EBE" w14:textId="77777777" w:rsidR="00DC5A7E" w:rsidRDefault="00DC5A7E" w:rsidP="00DC5A7E">
      <w:pPr>
        <w:pStyle w:val="B1"/>
      </w:pPr>
      <w:r>
        <w:rPr>
          <w:rFonts w:hint="eastAsia"/>
          <w:lang w:eastAsia="zh-CN"/>
        </w:rPr>
        <w:t>a</w:t>
      </w:r>
      <w:r>
        <w:t>)</w:t>
      </w:r>
      <w:r>
        <w:tab/>
      </w:r>
      <w:r w:rsidRPr="003A7654">
        <w:t xml:space="preserve">update the PIN dynamic profile information with </w:t>
      </w:r>
      <w:r>
        <w:t>PEMC</w:t>
      </w:r>
      <w:r w:rsidRPr="003A7654">
        <w:t xml:space="preserve"> role change details</w:t>
      </w:r>
      <w:r>
        <w:t>;</w:t>
      </w:r>
    </w:p>
    <w:p w14:paraId="17D10DF9" w14:textId="77777777" w:rsidR="00DC5A7E" w:rsidRDefault="00DC5A7E" w:rsidP="00DC5A7E">
      <w:pPr>
        <w:pStyle w:val="B1"/>
      </w:pPr>
      <w:r>
        <w:t>b)</w:t>
      </w:r>
      <w:r>
        <w:tab/>
      </w:r>
      <w:r w:rsidRPr="003A7654">
        <w:t xml:space="preserve">deliver the PIN dynamic profile information to the </w:t>
      </w:r>
      <w:r>
        <w:t>target PMAE-C</w:t>
      </w:r>
      <w:r w:rsidR="005E2845">
        <w:t xml:space="preserve"> by including the event ID set to "</w:t>
      </w:r>
      <w:r w:rsidR="005E2845">
        <w:rPr>
          <w:lang w:eastAsia="zh-CN"/>
        </w:rPr>
        <w:t>PIN profiles update</w:t>
      </w:r>
      <w:r w:rsidR="005E2845">
        <w:t>" as specified in clause 5.4.6.4</w:t>
      </w:r>
      <w:r>
        <w:t>; and</w:t>
      </w:r>
    </w:p>
    <w:p w14:paraId="4A11BD9C" w14:textId="77777777" w:rsidR="00DC5A7E" w:rsidRDefault="00DC5A7E" w:rsidP="00DC5A7E">
      <w:pPr>
        <w:pStyle w:val="B1"/>
      </w:pPr>
      <w:r>
        <w:rPr>
          <w:rFonts w:hint="eastAsia"/>
          <w:lang w:eastAsia="zh-CN"/>
        </w:rPr>
        <w:t>c</w:t>
      </w:r>
      <w:r>
        <w:rPr>
          <w:lang w:eastAsia="zh-CN"/>
        </w:rPr>
        <w:t>)</w:t>
      </w:r>
      <w:r>
        <w:rPr>
          <w:lang w:eastAsia="zh-CN"/>
        </w:rPr>
        <w:tab/>
      </w:r>
      <w:r>
        <w:t>initiate a PIN status notify procedure towards PAE-S and PIN peer(s) in the PIN as specified in clause 5.4.6.</w:t>
      </w:r>
      <w:r w:rsidR="00596CD7">
        <w:t xml:space="preserve">4 </w:t>
      </w:r>
      <w:r>
        <w:t xml:space="preserve">to notify the PIN modification. </w:t>
      </w:r>
    </w:p>
    <w:p w14:paraId="25A3E456" w14:textId="77777777" w:rsidR="00DC5A7E" w:rsidRPr="00FA2843" w:rsidRDefault="00DC5A7E" w:rsidP="00DC5A7E">
      <w:pPr>
        <w:rPr>
          <w:lang w:val="en-US" w:eastAsia="zh-CN"/>
        </w:rPr>
      </w:pPr>
      <w:r>
        <w:rPr>
          <w:rFonts w:hint="eastAsia"/>
          <w:lang w:val="en-US" w:eastAsia="zh-CN"/>
        </w:rPr>
        <w:t>F</w:t>
      </w:r>
      <w:r>
        <w:rPr>
          <w:lang w:val="en-US" w:eastAsia="zh-CN"/>
        </w:rPr>
        <w:t>rom this time onward, the initiating PMAE-C is no longer considered as the primary PMAE-C of the PIN.</w:t>
      </w:r>
    </w:p>
    <w:p w14:paraId="1B7B88D7" w14:textId="77777777" w:rsidR="00DC5A7E" w:rsidRDefault="00DC5A7E" w:rsidP="00DC5A7E">
      <w:r w:rsidRPr="00554F63">
        <w:rPr>
          <w:lang w:eastAsia="zh-CN"/>
        </w:rPr>
        <w:t>U</w:t>
      </w:r>
      <w:r>
        <w:rPr>
          <w:lang w:eastAsia="zh-CN"/>
        </w:rPr>
        <w:t>p</w:t>
      </w:r>
      <w:r>
        <w:rPr>
          <w:lang w:eastAsia="x-none"/>
        </w:rPr>
        <w:t xml:space="preserve">on reception of an </w:t>
      </w:r>
      <w:r w:rsidRPr="00554F63">
        <w:t xml:space="preserve">HTTP </w:t>
      </w:r>
      <w:r>
        <w:t>403 (Forbidden)</w:t>
      </w:r>
      <w:r w:rsidRPr="00554F63">
        <w:t xml:space="preserve"> response message</w:t>
      </w:r>
      <w:r>
        <w:t xml:space="preserve"> containing:</w:t>
      </w:r>
    </w:p>
    <w:p w14:paraId="6D3D7286" w14:textId="77777777" w:rsidR="00DC5A7E" w:rsidRDefault="00DC5A7E" w:rsidP="00DC5A7E">
      <w:pPr>
        <w:pStyle w:val="B1"/>
      </w:pPr>
      <w:r>
        <w:t>a)</w:t>
      </w:r>
      <w:r>
        <w:tab/>
        <w:t>a Content-Type header field set to "application/vnd.3gpp.pinapp-info+xml"; and</w:t>
      </w:r>
    </w:p>
    <w:p w14:paraId="695F7763" w14:textId="77777777" w:rsidR="00DC5A7E" w:rsidRDefault="00DC5A7E" w:rsidP="00DC5A7E">
      <w:pPr>
        <w:pStyle w:val="B1"/>
      </w:pPr>
      <w:r>
        <w:t>b)</w:t>
      </w:r>
      <w:r>
        <w:tab/>
        <w:t xml:space="preserve">an application/vnd.3gpp.pinapp-info+xml MIME body with a </w:t>
      </w:r>
      <w:r w:rsidRPr="0073469F">
        <w:t>&lt;</w:t>
      </w:r>
      <w:r>
        <w:t>pin-pemc-takeover-reject</w:t>
      </w:r>
      <w:r w:rsidRPr="0073469F">
        <w:t>&gt;</w:t>
      </w:r>
      <w:r>
        <w:t xml:space="preserve"> </w:t>
      </w:r>
      <w:r w:rsidRPr="00FB41A4">
        <w:t>element in the &lt;</w:t>
      </w:r>
      <w:r>
        <w:t>pinapp</w:t>
      </w:r>
      <w:r w:rsidRPr="00FB41A4">
        <w:t xml:space="preserve">-info&gt; </w:t>
      </w:r>
      <w:r>
        <w:t>root element,</w:t>
      </w:r>
    </w:p>
    <w:p w14:paraId="0E7402C9" w14:textId="77777777" w:rsidR="00DC5A7E" w:rsidRPr="00CC000E" w:rsidRDefault="00DC5A7E" w:rsidP="00DC5A7E">
      <w:pPr>
        <w:rPr>
          <w:lang w:eastAsia="zh-CN"/>
        </w:rPr>
      </w:pPr>
      <w:r>
        <w:t xml:space="preserve">the initiating PMAE-C shall consider the </w:t>
      </w:r>
      <w:r w:rsidRPr="00B63E5F">
        <w:t>PMAE-C replacement without PAE-S support</w:t>
      </w:r>
      <w:r>
        <w:t xml:space="preserve"> is rejected by the target PMAE-C. The initiating PMAE-C may select another PMAE-C in the PIN to initiate a </w:t>
      </w:r>
      <w:r w:rsidRPr="004A3C95">
        <w:t>PMAE-C replacement without PAE-S support</w:t>
      </w:r>
      <w:r>
        <w:t xml:space="preserve"> as specified in clause 5.4.5.2.</w:t>
      </w:r>
    </w:p>
    <w:p w14:paraId="139B8920" w14:textId="77777777" w:rsidR="00DC5A7E" w:rsidRDefault="00DC5A7E" w:rsidP="00DC5A7E">
      <w:pPr>
        <w:pStyle w:val="Heading5"/>
        <w:rPr>
          <w:lang w:eastAsia="zh-CN"/>
        </w:rPr>
      </w:pPr>
      <w:bookmarkStart w:id="251" w:name="_CR5_4_5_2_3"/>
      <w:bookmarkStart w:id="252" w:name="_Toc172038108"/>
      <w:bookmarkEnd w:id="251"/>
      <w:r>
        <w:rPr>
          <w:rFonts w:hint="eastAsia"/>
          <w:lang w:eastAsia="zh-CN"/>
        </w:rPr>
        <w:t>5</w:t>
      </w:r>
      <w:r>
        <w:rPr>
          <w:lang w:eastAsia="zh-CN"/>
        </w:rPr>
        <w:t>.4.5.2.3</w:t>
      </w:r>
      <w:r>
        <w:rPr>
          <w:lang w:eastAsia="zh-CN"/>
        </w:rPr>
        <w:tab/>
        <w:t>Target PMAE-C procedure</w:t>
      </w:r>
      <w:bookmarkEnd w:id="252"/>
    </w:p>
    <w:p w14:paraId="50E85BA1" w14:textId="77777777" w:rsidR="00DC5A7E" w:rsidRDefault="00DC5A7E" w:rsidP="00DC5A7E">
      <w:r>
        <w:rPr>
          <w:lang w:eastAsia="x-none"/>
        </w:rPr>
        <w:t>Upon reception of an HTTP POST request</w:t>
      </w:r>
      <w:r w:rsidRPr="005025FB">
        <w:t xml:space="preserve"> </w:t>
      </w:r>
      <w:r>
        <w:t>message containing:</w:t>
      </w:r>
    </w:p>
    <w:p w14:paraId="7D100281" w14:textId="77777777" w:rsidR="00DC5A7E" w:rsidRDefault="00DC5A7E" w:rsidP="00DC5A7E">
      <w:pPr>
        <w:pStyle w:val="B1"/>
      </w:pPr>
      <w:r>
        <w:t>a)</w:t>
      </w:r>
      <w:r>
        <w:tab/>
        <w:t>a Content-Type header field set to "application/vnd.3gpp.pinapp-info+xml"; and</w:t>
      </w:r>
    </w:p>
    <w:p w14:paraId="6A3D18F4" w14:textId="77777777" w:rsidR="00DC5A7E" w:rsidRDefault="00DC5A7E" w:rsidP="00DC5A7E">
      <w:pPr>
        <w:pStyle w:val="B1"/>
      </w:pPr>
      <w:r>
        <w:t>b)</w:t>
      </w:r>
      <w:r>
        <w:tab/>
        <w:t xml:space="preserve">an application/vnd.3gpp.pinapp-info+xml MIME body with a </w:t>
      </w:r>
      <w:r w:rsidRPr="0073469F">
        <w:t>&lt;</w:t>
      </w:r>
      <w:r>
        <w:t>pin-pemc-takeover-request</w:t>
      </w:r>
      <w:r w:rsidRPr="0073469F">
        <w:t>&gt;</w:t>
      </w:r>
      <w:r>
        <w:t xml:space="preserve"> </w:t>
      </w:r>
      <w:r w:rsidRPr="00FB41A4">
        <w:t>element in the &lt;</w:t>
      </w:r>
      <w:r>
        <w:t>pinapp</w:t>
      </w:r>
      <w:r w:rsidRPr="00FB41A4">
        <w:t xml:space="preserve">-info&gt; </w:t>
      </w:r>
      <w:r>
        <w:t>root element,</w:t>
      </w:r>
    </w:p>
    <w:p w14:paraId="44F33FDA" w14:textId="77777777" w:rsidR="00DC5A7E" w:rsidRDefault="00DC5A7E" w:rsidP="00DC5A7E">
      <w:pPr>
        <w:rPr>
          <w:noProof/>
        </w:rPr>
      </w:pPr>
      <w:r>
        <w:t xml:space="preserve">the target PMAE-C shall </w:t>
      </w:r>
      <w:r>
        <w:rPr>
          <w:lang w:eastAsia="zh-CN"/>
        </w:rPr>
        <w:t xml:space="preserve">determine whether to </w:t>
      </w:r>
      <w:r w:rsidRPr="002D1E47">
        <w:rPr>
          <w:noProof/>
        </w:rPr>
        <w:t>take</w:t>
      </w:r>
      <w:r>
        <w:rPr>
          <w:noProof/>
        </w:rPr>
        <w:t>over</w:t>
      </w:r>
      <w:r w:rsidRPr="002D1E47">
        <w:rPr>
          <w:noProof/>
        </w:rPr>
        <w:t xml:space="preserve"> the role of PM</w:t>
      </w:r>
      <w:r>
        <w:rPr>
          <w:noProof/>
        </w:rPr>
        <w:t>AE-</w:t>
      </w:r>
      <w:r w:rsidRPr="002D1E47">
        <w:rPr>
          <w:noProof/>
        </w:rPr>
        <w:t>C</w:t>
      </w:r>
      <w:r>
        <w:rPr>
          <w:noProof/>
        </w:rPr>
        <w:t xml:space="preserve"> for the initiating PMAE-C in the indicated PIN.</w:t>
      </w:r>
    </w:p>
    <w:p w14:paraId="42E567A9" w14:textId="77777777" w:rsidR="00DC5A7E" w:rsidRDefault="00DC5A7E" w:rsidP="00DC5A7E">
      <w:pPr>
        <w:rPr>
          <w:noProof/>
        </w:rPr>
      </w:pPr>
      <w:r>
        <w:rPr>
          <w:rFonts w:hint="eastAsia"/>
          <w:noProof/>
          <w:lang w:eastAsia="zh-CN"/>
        </w:rPr>
        <w:t>I</w:t>
      </w:r>
      <w:r>
        <w:rPr>
          <w:noProof/>
          <w:lang w:eastAsia="zh-CN"/>
        </w:rPr>
        <w:t xml:space="preserve">f the </w:t>
      </w:r>
      <w:r>
        <w:t xml:space="preserve">target PMAE-C determines to </w:t>
      </w:r>
      <w:r w:rsidRPr="002D1E47">
        <w:rPr>
          <w:noProof/>
        </w:rPr>
        <w:t>take</w:t>
      </w:r>
      <w:r>
        <w:rPr>
          <w:noProof/>
        </w:rPr>
        <w:t>over</w:t>
      </w:r>
      <w:r w:rsidRPr="002D1E47">
        <w:rPr>
          <w:noProof/>
        </w:rPr>
        <w:t xml:space="preserve"> the role of PM</w:t>
      </w:r>
      <w:r>
        <w:rPr>
          <w:noProof/>
        </w:rPr>
        <w:t>AE-</w:t>
      </w:r>
      <w:r w:rsidRPr="002D1E47">
        <w:rPr>
          <w:noProof/>
        </w:rPr>
        <w:t>C</w:t>
      </w:r>
      <w:r>
        <w:rPr>
          <w:noProof/>
        </w:rPr>
        <w:t xml:space="preserve"> for the initiating PMAE-C in the indicated PIN, the target PMAE-C shall:</w:t>
      </w:r>
    </w:p>
    <w:p w14:paraId="75C69396" w14:textId="77777777" w:rsidR="00DC5A7E" w:rsidRDefault="00DC5A7E" w:rsidP="00DC5A7E">
      <w:pPr>
        <w:pStyle w:val="B1"/>
      </w:pPr>
      <w:r>
        <w:rPr>
          <w:rFonts w:hint="eastAsia"/>
          <w:lang w:eastAsia="zh-CN"/>
        </w:rPr>
        <w:t>a</w:t>
      </w:r>
      <w:r>
        <w:rPr>
          <w:lang w:eastAsia="zh-CN"/>
        </w:rPr>
        <w:t>)</w:t>
      </w:r>
      <w:r>
        <w:rPr>
          <w:lang w:eastAsia="zh-CN"/>
        </w:rPr>
        <w:tab/>
      </w:r>
      <w:r w:rsidRPr="00554F63">
        <w:t xml:space="preserve">generate an HTTP 200 (OK) response according to </w:t>
      </w:r>
      <w:r w:rsidRPr="002847DD">
        <w:t>IETF</w:t>
      </w:r>
      <w:r>
        <w:t> </w:t>
      </w:r>
      <w:r w:rsidRPr="002847DD">
        <w:t>RFC</w:t>
      </w:r>
      <w:r>
        <w:t> </w:t>
      </w:r>
      <w:r w:rsidR="00F84143">
        <w:t>9110</w:t>
      </w:r>
      <w:r>
        <w:t> </w:t>
      </w:r>
      <w:r w:rsidRPr="00554F63">
        <w:t>[</w:t>
      </w:r>
      <w:r>
        <w:t>4</w:t>
      </w:r>
      <w:r w:rsidRPr="00554F63">
        <w:t xml:space="preserve">]. In the HTTP 200 (OK) response message, the </w:t>
      </w:r>
      <w:r>
        <w:t>target PMAE-C</w:t>
      </w:r>
      <w:r w:rsidRPr="00554F63">
        <w:t>:</w:t>
      </w:r>
    </w:p>
    <w:p w14:paraId="5E18CF7C" w14:textId="77777777" w:rsidR="00DC5A7E" w:rsidRDefault="00DC5A7E" w:rsidP="00DC5A7E">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78DCBAC2" w14:textId="77777777" w:rsidR="00DC5A7E" w:rsidRDefault="00DC5A7E" w:rsidP="00DC5A7E">
      <w:pPr>
        <w:pStyle w:val="B2"/>
      </w:pPr>
      <w:r>
        <w:t>2)</w:t>
      </w:r>
      <w:r>
        <w:tab/>
      </w:r>
      <w:r w:rsidRPr="004E7BF5">
        <w:t>shall include an application/vnd.3gpp.</w:t>
      </w:r>
      <w:r>
        <w:t>pinapp</w:t>
      </w:r>
      <w:r w:rsidRPr="004E7BF5">
        <w:t xml:space="preserve">-info+xml MIME body </w:t>
      </w:r>
      <w:r>
        <w:t xml:space="preserve">with a </w:t>
      </w:r>
      <w:r w:rsidRPr="00A23C86">
        <w:t>&lt;</w:t>
      </w:r>
      <w:r>
        <w:t>pin-pemc-takeover-accept</w:t>
      </w:r>
      <w:r w:rsidRPr="00A23C86">
        <w:t>&gt;</w:t>
      </w:r>
      <w:r w:rsidRPr="004E7BF5">
        <w:t xml:space="preserve"> element</w:t>
      </w:r>
      <w:r>
        <w:t xml:space="preserve"> </w:t>
      </w:r>
      <w:r w:rsidRPr="004E7BF5">
        <w:t>in the &lt;</w:t>
      </w:r>
      <w:r>
        <w:t>pinapp</w:t>
      </w:r>
      <w:r w:rsidRPr="004E7BF5">
        <w:t>-info&gt; root element</w:t>
      </w:r>
      <w:r>
        <w:t xml:space="preserve"> </w:t>
      </w:r>
      <w:r>
        <w:rPr>
          <w:rFonts w:hint="eastAsia"/>
          <w:lang w:eastAsia="zh-CN"/>
        </w:rPr>
        <w:t>a</w:t>
      </w:r>
      <w:r>
        <w:t xml:space="preserve">nd within the </w:t>
      </w:r>
      <w:r w:rsidRPr="0073469F">
        <w:t>&lt;</w:t>
      </w:r>
      <w:r>
        <w:t>pin-</w:t>
      </w:r>
      <w:r>
        <w:rPr>
          <w:rFonts w:hint="eastAsia"/>
          <w:lang w:eastAsia="zh-CN"/>
        </w:rPr>
        <w:t>pemc</w:t>
      </w:r>
      <w:r>
        <w:t>-takeover-accept</w:t>
      </w:r>
      <w:r w:rsidRPr="0073469F">
        <w:t>&gt;</w:t>
      </w:r>
      <w:r>
        <w:t xml:space="preserve"> element</w:t>
      </w:r>
      <w:r w:rsidRPr="004E7BF5">
        <w:t>:</w:t>
      </w:r>
    </w:p>
    <w:p w14:paraId="46F5A833" w14:textId="77777777" w:rsidR="00DC5A7E" w:rsidRDefault="00DC5A7E" w:rsidP="00DC5A7E">
      <w:pPr>
        <w:pStyle w:val="B3"/>
      </w:pPr>
      <w:r w:rsidRPr="007F57D7">
        <w:t>i)</w:t>
      </w:r>
      <w:r w:rsidRPr="007F57D7">
        <w:tab/>
        <w:t>shall include a &lt;pin-id&gt; element set to the PIN ID of the PIN;</w:t>
      </w:r>
      <w:r>
        <w:t xml:space="preserve"> and</w:t>
      </w:r>
    </w:p>
    <w:p w14:paraId="594292F4" w14:textId="77777777" w:rsidR="00DC5A7E" w:rsidRPr="00F45295" w:rsidRDefault="00DC5A7E" w:rsidP="00DC5A7E">
      <w:pPr>
        <w:pStyle w:val="B1"/>
      </w:pPr>
      <w:r>
        <w:rPr>
          <w:rFonts w:hint="eastAsia"/>
          <w:lang w:eastAsia="zh-CN"/>
        </w:rPr>
        <w:t>b</w:t>
      </w:r>
      <w:r>
        <w:rPr>
          <w:lang w:eastAsia="zh-CN"/>
        </w:rPr>
        <w:t>)</w:t>
      </w:r>
      <w:r>
        <w:rPr>
          <w:lang w:eastAsia="zh-CN"/>
        </w:rPr>
        <w:tab/>
      </w:r>
      <w:r w:rsidRPr="00554F63">
        <w:rPr>
          <w:lang w:eastAsia="zh-CN"/>
        </w:rPr>
        <w:t xml:space="preserve">send the HTTP 200 (OK) response towards the </w:t>
      </w:r>
      <w:r>
        <w:rPr>
          <w:lang w:eastAsia="zh-CN"/>
        </w:rPr>
        <w:t>initiating PM</w:t>
      </w:r>
      <w:r w:rsidRPr="00554F63">
        <w:rPr>
          <w:lang w:eastAsia="zh-CN"/>
        </w:rPr>
        <w:t>AE-</w:t>
      </w:r>
      <w:r>
        <w:rPr>
          <w:lang w:eastAsia="zh-CN"/>
        </w:rPr>
        <w:t>C.</w:t>
      </w:r>
    </w:p>
    <w:p w14:paraId="6A0C8017" w14:textId="77777777" w:rsidR="00DC5A7E" w:rsidRDefault="00DC5A7E" w:rsidP="00DC5A7E">
      <w:pPr>
        <w:rPr>
          <w:noProof/>
        </w:rPr>
      </w:pPr>
      <w:r>
        <w:rPr>
          <w:rFonts w:hint="eastAsia"/>
          <w:noProof/>
          <w:lang w:eastAsia="zh-CN"/>
        </w:rPr>
        <w:t>I</w:t>
      </w:r>
      <w:r>
        <w:rPr>
          <w:noProof/>
          <w:lang w:eastAsia="zh-CN"/>
        </w:rPr>
        <w:t xml:space="preserve">f the </w:t>
      </w:r>
      <w:r>
        <w:t xml:space="preserve">target PMAE-C determines not to </w:t>
      </w:r>
      <w:r w:rsidRPr="002D1E47">
        <w:rPr>
          <w:noProof/>
        </w:rPr>
        <w:t>take</w:t>
      </w:r>
      <w:r>
        <w:rPr>
          <w:noProof/>
        </w:rPr>
        <w:t>over</w:t>
      </w:r>
      <w:r w:rsidRPr="002D1E47">
        <w:rPr>
          <w:noProof/>
        </w:rPr>
        <w:t xml:space="preserve"> the role of P</w:t>
      </w:r>
      <w:r>
        <w:rPr>
          <w:noProof/>
        </w:rPr>
        <w:t>MAE-</w:t>
      </w:r>
      <w:r w:rsidRPr="002D1E47">
        <w:rPr>
          <w:noProof/>
        </w:rPr>
        <w:t>C</w:t>
      </w:r>
      <w:r>
        <w:rPr>
          <w:noProof/>
        </w:rPr>
        <w:t xml:space="preserve"> for the initiating PMAE-C in the indicated PIN, the target-PMAE-C shall:</w:t>
      </w:r>
    </w:p>
    <w:p w14:paraId="7C9AF04E" w14:textId="77777777" w:rsidR="00DC5A7E" w:rsidRDefault="00DC5A7E" w:rsidP="00DC5A7E">
      <w:pPr>
        <w:pStyle w:val="B1"/>
      </w:pPr>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r w:rsidR="00F84143">
        <w:t>9110</w:t>
      </w:r>
      <w:r>
        <w:t> </w:t>
      </w:r>
      <w:r w:rsidRPr="00554F63">
        <w:t>[</w:t>
      </w:r>
      <w:r>
        <w:t>4</w:t>
      </w:r>
      <w:r w:rsidRPr="00554F63">
        <w:t xml:space="preserve">]. In the HTTP </w:t>
      </w:r>
      <w:r>
        <w:t>403 (Forbidden)</w:t>
      </w:r>
      <w:r w:rsidRPr="00554F63">
        <w:t xml:space="preserve"> response message, the </w:t>
      </w:r>
      <w:r>
        <w:t>target PMAE-C</w:t>
      </w:r>
      <w:r w:rsidRPr="00554F63">
        <w:t>:</w:t>
      </w:r>
    </w:p>
    <w:p w14:paraId="5F01ED80" w14:textId="77777777" w:rsidR="00DC5A7E" w:rsidRDefault="00DC5A7E" w:rsidP="00DC5A7E">
      <w:pPr>
        <w:pStyle w:val="B2"/>
      </w:pPr>
      <w:r>
        <w:lastRenderedPageBreak/>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6801296E" w14:textId="77777777" w:rsidR="00DC5A7E" w:rsidRDefault="00DC5A7E" w:rsidP="00DC5A7E">
      <w:pPr>
        <w:pStyle w:val="B2"/>
      </w:pPr>
      <w:r>
        <w:t>2)</w:t>
      </w:r>
      <w:r>
        <w:tab/>
      </w:r>
      <w:r w:rsidRPr="004E7BF5">
        <w:t>shall include an application/vnd.3gpp.</w:t>
      </w:r>
      <w:r>
        <w:t>pinapp</w:t>
      </w:r>
      <w:r w:rsidRPr="004E7BF5">
        <w:t xml:space="preserve">-info+xml MIME body </w:t>
      </w:r>
      <w:r>
        <w:t xml:space="preserve">with a </w:t>
      </w:r>
      <w:r w:rsidRPr="00A23C86">
        <w:t>&lt;</w:t>
      </w:r>
      <w:r>
        <w:t>pin-pemc-takeover-reject</w:t>
      </w:r>
      <w:r w:rsidRPr="00A23C86">
        <w:t>&gt;</w:t>
      </w:r>
      <w:r w:rsidRPr="004E7BF5">
        <w:t xml:space="preserve"> element</w:t>
      </w:r>
      <w:r>
        <w:t xml:space="preserve"> </w:t>
      </w:r>
      <w:r w:rsidRPr="004E7BF5">
        <w:t>in the &lt;</w:t>
      </w:r>
      <w:r>
        <w:t>pinapp</w:t>
      </w:r>
      <w:r w:rsidRPr="004E7BF5">
        <w:t>-info&gt; root element</w:t>
      </w:r>
      <w:r>
        <w:t xml:space="preserve"> </w:t>
      </w:r>
      <w:r>
        <w:rPr>
          <w:rFonts w:hint="eastAsia"/>
          <w:lang w:eastAsia="zh-CN"/>
        </w:rPr>
        <w:t>a</w:t>
      </w:r>
      <w:r>
        <w:t xml:space="preserve">nd within the </w:t>
      </w:r>
      <w:r w:rsidRPr="0073469F">
        <w:t>&lt;</w:t>
      </w:r>
      <w:r>
        <w:t>pin-</w:t>
      </w:r>
      <w:r>
        <w:rPr>
          <w:rFonts w:hint="eastAsia"/>
          <w:lang w:eastAsia="zh-CN"/>
        </w:rPr>
        <w:t>pemc</w:t>
      </w:r>
      <w:r>
        <w:t>-takeover-reject</w:t>
      </w:r>
      <w:r w:rsidRPr="0073469F">
        <w:t>&gt;</w:t>
      </w:r>
      <w:r>
        <w:t xml:space="preserve"> element</w:t>
      </w:r>
      <w:r w:rsidRPr="004E7BF5">
        <w:t>:</w:t>
      </w:r>
    </w:p>
    <w:p w14:paraId="0F9F4A50" w14:textId="77777777" w:rsidR="00277DCD" w:rsidRDefault="00277DCD" w:rsidP="00277DCD">
      <w:pPr>
        <w:pStyle w:val="B3"/>
      </w:pPr>
      <w:r>
        <w:rPr>
          <w:lang w:eastAsia="zh-CN"/>
        </w:rPr>
        <w:t>i)</w:t>
      </w:r>
      <w:r>
        <w:rPr>
          <w:lang w:eastAsia="zh-CN"/>
        </w:rPr>
        <w:tab/>
        <w:t xml:space="preserve">shall </w:t>
      </w:r>
      <w:r>
        <w:t>include a &lt;</w:t>
      </w:r>
      <w:r>
        <w:rPr>
          <w:lang w:eastAsia="zh-CN"/>
        </w:rPr>
        <w:t>pin-id</w:t>
      </w:r>
      <w:r>
        <w:t>&gt; element set to the identifier of the PIN; and</w:t>
      </w:r>
    </w:p>
    <w:p w14:paraId="6CF2A15F" w14:textId="77777777" w:rsidR="00DC5A7E" w:rsidRDefault="00DC5A7E" w:rsidP="00DC5A7E">
      <w:pPr>
        <w:pStyle w:val="B3"/>
        <w:rPr>
          <w:lang w:eastAsia="zh-CN"/>
        </w:rPr>
      </w:pPr>
      <w:r>
        <w:rPr>
          <w:lang w:eastAsia="zh-CN"/>
        </w:rPr>
        <w:t>i</w:t>
      </w:r>
      <w:r w:rsidR="00277DCD">
        <w:rPr>
          <w:lang w:eastAsia="zh-CN"/>
        </w:rPr>
        <w:t>i</w:t>
      </w:r>
      <w:r>
        <w:rPr>
          <w:lang w:eastAsia="zh-CN"/>
        </w:rPr>
        <w:t>)</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rsidRPr="00432478">
        <w:t>PMAE-C replacement without PAE-S support</w:t>
      </w:r>
      <w:r w:rsidRPr="00654FEF">
        <w:t xml:space="preserve"> failure</w:t>
      </w:r>
      <w:r>
        <w:t>; and</w:t>
      </w:r>
    </w:p>
    <w:p w14:paraId="3325B033" w14:textId="77777777" w:rsidR="00DC5A7E" w:rsidRDefault="00DC5A7E" w:rsidP="00DC5A7E">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HTTP </w:t>
      </w:r>
      <w:r>
        <w:rPr>
          <w:lang w:eastAsia="zh-CN"/>
        </w:rPr>
        <w:t>403</w:t>
      </w:r>
      <w:r w:rsidRPr="00554F63">
        <w:rPr>
          <w:lang w:eastAsia="zh-CN"/>
        </w:rPr>
        <w:t xml:space="preserve"> (</w:t>
      </w:r>
      <w:r w:rsidRPr="00883A2F">
        <w:t>Forbidden</w:t>
      </w:r>
      <w:r w:rsidRPr="00554F63">
        <w:rPr>
          <w:lang w:eastAsia="zh-CN"/>
        </w:rPr>
        <w:t xml:space="preserve">) response towards the </w:t>
      </w:r>
      <w:r>
        <w:rPr>
          <w:lang w:eastAsia="zh-CN"/>
        </w:rPr>
        <w:t>target PM</w:t>
      </w:r>
      <w:r w:rsidRPr="00554F63">
        <w:rPr>
          <w:lang w:eastAsia="zh-CN"/>
        </w:rPr>
        <w:t>AE-</w:t>
      </w:r>
      <w:r>
        <w:rPr>
          <w:lang w:eastAsia="zh-CN"/>
        </w:rPr>
        <w:t>C.</w:t>
      </w:r>
    </w:p>
    <w:p w14:paraId="47E56394" w14:textId="77777777" w:rsidR="00B31376" w:rsidRDefault="00B31376" w:rsidP="00B31376">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4629F071" w14:textId="77777777" w:rsidR="00B31376" w:rsidRPr="007D3511" w:rsidRDefault="00B31376" w:rsidP="00B31376">
      <w:pPr>
        <w:pStyle w:val="B1"/>
        <w:rPr>
          <w:lang w:eastAsia="zh-CN"/>
        </w:rPr>
      </w:pPr>
      <w:r>
        <w:rPr>
          <w:rFonts w:hint="eastAsia"/>
          <w:lang w:eastAsia="zh-CN"/>
        </w:rPr>
        <w:t>0</w:t>
      </w:r>
      <w:r>
        <w:rPr>
          <w:lang w:eastAsia="zh-CN"/>
        </w:rPr>
        <w:tab/>
        <w:t>Protocol error, unspecified;</w:t>
      </w:r>
    </w:p>
    <w:p w14:paraId="51FA0A6C" w14:textId="77777777" w:rsidR="00B31376" w:rsidRDefault="00B31376" w:rsidP="00B31376">
      <w:pPr>
        <w:pStyle w:val="B1"/>
        <w:rPr>
          <w:lang w:eastAsia="zh-CN"/>
        </w:rPr>
      </w:pPr>
      <w:r>
        <w:rPr>
          <w:lang w:eastAsia="zh-CN"/>
        </w:rPr>
        <w:t>1</w:t>
      </w:r>
      <w:r>
        <w:rPr>
          <w:lang w:eastAsia="zh-CN"/>
        </w:rPr>
        <w:tab/>
      </w:r>
      <w:r w:rsidRPr="007D3511">
        <w:rPr>
          <w:lang w:eastAsia="zh-CN"/>
        </w:rPr>
        <w:t>Operation not allowed</w:t>
      </w:r>
      <w:r>
        <w:rPr>
          <w:lang w:eastAsia="zh-CN"/>
        </w:rPr>
        <w:t>;</w:t>
      </w:r>
      <w:r>
        <w:rPr>
          <w:rFonts w:hint="eastAsia"/>
          <w:lang w:eastAsia="zh-CN"/>
        </w:rPr>
        <w:t xml:space="preserve"> </w:t>
      </w:r>
    </w:p>
    <w:p w14:paraId="006EB63E" w14:textId="77777777" w:rsidR="00B31376" w:rsidRDefault="00B31376" w:rsidP="00B31376">
      <w:pPr>
        <w:pStyle w:val="B1"/>
        <w:rPr>
          <w:lang w:eastAsia="zh-CN"/>
        </w:rPr>
      </w:pPr>
      <w:r>
        <w:rPr>
          <w:rFonts w:hint="eastAsia"/>
          <w:lang w:eastAsia="zh-CN"/>
        </w:rPr>
        <w:t>3</w:t>
      </w:r>
      <w:r>
        <w:rPr>
          <w:lang w:eastAsia="zh-CN"/>
        </w:rPr>
        <w:tab/>
      </w:r>
      <w:r w:rsidRPr="007D3511">
        <w:rPr>
          <w:lang w:eastAsia="x-none"/>
        </w:rPr>
        <w:t>Authorization failure</w:t>
      </w:r>
      <w:r>
        <w:rPr>
          <w:lang w:eastAsia="zh-CN"/>
        </w:rPr>
        <w:t>;</w:t>
      </w:r>
      <w:r w:rsidRPr="00C37465">
        <w:rPr>
          <w:rFonts w:hint="eastAsia"/>
          <w:lang w:eastAsia="zh-CN"/>
        </w:rPr>
        <w:t xml:space="preserve"> </w:t>
      </w:r>
      <w:r>
        <w:rPr>
          <w:rFonts w:hint="eastAsia"/>
          <w:lang w:eastAsia="zh-CN"/>
        </w:rPr>
        <w:t>and</w:t>
      </w:r>
    </w:p>
    <w:p w14:paraId="3252164E" w14:textId="77777777" w:rsidR="00B31376" w:rsidRDefault="00B31376" w:rsidP="00B31376">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122E8781" w14:textId="77777777" w:rsidR="00DC5A7E" w:rsidRDefault="00DC5A7E" w:rsidP="00DC5A7E">
      <w:pPr>
        <w:pStyle w:val="Heading4"/>
        <w:rPr>
          <w:lang w:eastAsia="zh-CN"/>
        </w:rPr>
      </w:pPr>
      <w:bookmarkStart w:id="253" w:name="_CR5_4_5_3"/>
      <w:bookmarkStart w:id="254" w:name="_Toc172038109"/>
      <w:bookmarkEnd w:id="253"/>
      <w:r>
        <w:rPr>
          <w:rFonts w:hint="eastAsia"/>
          <w:lang w:eastAsia="zh-CN"/>
        </w:rPr>
        <w:t>5</w:t>
      </w:r>
      <w:r>
        <w:rPr>
          <w:lang w:eastAsia="zh-CN"/>
        </w:rPr>
        <w:t>.4.5.3</w:t>
      </w:r>
      <w:r>
        <w:rPr>
          <w:lang w:eastAsia="zh-CN"/>
        </w:rPr>
        <w:tab/>
        <w:t>PGAE-C replacement without PAE-S support</w:t>
      </w:r>
      <w:bookmarkEnd w:id="254"/>
    </w:p>
    <w:p w14:paraId="1E1124B0" w14:textId="77777777" w:rsidR="00DC5A7E" w:rsidRPr="00983DD7" w:rsidRDefault="00DC5A7E" w:rsidP="00DC5A7E">
      <w:pPr>
        <w:pStyle w:val="Heading5"/>
        <w:rPr>
          <w:lang w:eastAsia="zh-CN"/>
        </w:rPr>
      </w:pPr>
      <w:bookmarkStart w:id="255" w:name="_CR5_4_5_3_1"/>
      <w:bookmarkStart w:id="256" w:name="_Toc172038110"/>
      <w:bookmarkEnd w:id="255"/>
      <w:r>
        <w:rPr>
          <w:rFonts w:hint="eastAsia"/>
          <w:lang w:eastAsia="zh-CN"/>
        </w:rPr>
        <w:t>5</w:t>
      </w:r>
      <w:r>
        <w:rPr>
          <w:lang w:eastAsia="zh-CN"/>
        </w:rPr>
        <w:t>.4.5.3.1</w:t>
      </w:r>
      <w:r>
        <w:rPr>
          <w:lang w:eastAsia="zh-CN"/>
        </w:rPr>
        <w:tab/>
        <w:t>PMAE-C procedure</w:t>
      </w:r>
      <w:bookmarkEnd w:id="256"/>
    </w:p>
    <w:p w14:paraId="12B93457" w14:textId="77777777" w:rsidR="00DC5A7E" w:rsidRDefault="00DC5A7E" w:rsidP="00DC5A7E">
      <w:r>
        <w:rPr>
          <w:noProof/>
        </w:rPr>
        <w:t xml:space="preserve">When the </w:t>
      </w:r>
      <w:r w:rsidRPr="002D1E47">
        <w:rPr>
          <w:noProof/>
        </w:rPr>
        <w:t>PM</w:t>
      </w:r>
      <w:r>
        <w:rPr>
          <w:noProof/>
        </w:rPr>
        <w:t>AE-</w:t>
      </w:r>
      <w:r w:rsidRPr="002D1E47">
        <w:rPr>
          <w:noProof/>
        </w:rPr>
        <w:t xml:space="preserve">C </w:t>
      </w:r>
      <w:r>
        <w:rPr>
          <w:noProof/>
        </w:rPr>
        <w:t xml:space="preserve">needs to </w:t>
      </w:r>
      <w:r w:rsidRPr="002D1E47">
        <w:rPr>
          <w:noProof/>
        </w:rPr>
        <w:t xml:space="preserve">request </w:t>
      </w:r>
      <w:r>
        <w:rPr>
          <w:noProof/>
        </w:rPr>
        <w:t>the another</w:t>
      </w:r>
      <w:r w:rsidRPr="002D1E47">
        <w:rPr>
          <w:noProof/>
        </w:rPr>
        <w:t xml:space="preserve"> </w:t>
      </w:r>
      <w:r>
        <w:rPr>
          <w:noProof/>
        </w:rPr>
        <w:t>PGAE-C</w:t>
      </w:r>
      <w:r w:rsidRPr="002D1E47">
        <w:rPr>
          <w:noProof/>
        </w:rPr>
        <w:t xml:space="preserve"> to take</w:t>
      </w:r>
      <w:r>
        <w:rPr>
          <w:noProof/>
        </w:rPr>
        <w:t>over</w:t>
      </w:r>
      <w:r w:rsidRPr="002D1E47">
        <w:rPr>
          <w:noProof/>
        </w:rPr>
        <w:t xml:space="preserve"> the role of </w:t>
      </w:r>
      <w:r>
        <w:rPr>
          <w:noProof/>
        </w:rPr>
        <w:t>current PGAE-C in a PIN (e.g. detect the unavailable of current PGAE-C),</w:t>
      </w:r>
      <w:r>
        <w:t xml:space="preserve"> the PMAE-C shall generate an HTTP POST request </w:t>
      </w:r>
      <w:r w:rsidRPr="0006242D">
        <w:t>according to p</w:t>
      </w:r>
      <w:r>
        <w:t xml:space="preserve">rocedures as specified in </w:t>
      </w:r>
      <w:r w:rsidRPr="000A20F1">
        <w:t>IETF</w:t>
      </w:r>
      <w:r>
        <w:t> </w:t>
      </w:r>
      <w:r w:rsidRPr="000A20F1">
        <w:t>RFC</w:t>
      </w:r>
      <w:r>
        <w:t> </w:t>
      </w:r>
      <w:r w:rsidR="00F84143">
        <w:t>9110</w:t>
      </w:r>
      <w:r>
        <w:t> </w:t>
      </w:r>
      <w:r w:rsidRPr="0006242D">
        <w:t>[</w:t>
      </w:r>
      <w:r>
        <w:t xml:space="preserve">4]. </w:t>
      </w:r>
      <w:r w:rsidRPr="00684E14">
        <w:t xml:space="preserve">In the </w:t>
      </w:r>
      <w:r>
        <w:t>HTTP POST request</w:t>
      </w:r>
      <w:r w:rsidRPr="00684E14">
        <w:t xml:space="preserve">, the </w:t>
      </w:r>
      <w:r>
        <w:t>PMAE-C</w:t>
      </w:r>
      <w:r w:rsidRPr="00684E14">
        <w:t>:</w:t>
      </w:r>
    </w:p>
    <w:p w14:paraId="6619B8DE" w14:textId="77777777" w:rsidR="00DC5A7E" w:rsidRDefault="00DC5A7E" w:rsidP="00DC5A7E">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the target PGAE-C;</w:t>
      </w:r>
    </w:p>
    <w:p w14:paraId="03D61B3E" w14:textId="77777777" w:rsidR="00DC5A7E" w:rsidRPr="0073469F" w:rsidRDefault="00DC5A7E" w:rsidP="00DC5A7E">
      <w:pPr>
        <w:pStyle w:val="B1"/>
      </w:pPr>
      <w:r>
        <w:t>b)</w:t>
      </w:r>
      <w:r>
        <w:tab/>
      </w:r>
      <w:r w:rsidRPr="0073469F">
        <w:t xml:space="preserve">shall include a </w:t>
      </w:r>
      <w:r>
        <w:t>Content-Type</w:t>
      </w:r>
      <w:r w:rsidRPr="0073469F">
        <w:t xml:space="preserve"> header field se</w:t>
      </w:r>
      <w:r>
        <w:t>t to "application/vnd.3gpp.pinapp</w:t>
      </w:r>
      <w:r w:rsidRPr="0073469F">
        <w:t>-info+xml";</w:t>
      </w:r>
      <w:r>
        <w:t xml:space="preserve"> and</w:t>
      </w:r>
    </w:p>
    <w:p w14:paraId="47DFDB9C" w14:textId="77777777" w:rsidR="00DC5A7E" w:rsidRDefault="00DC5A7E" w:rsidP="00DC5A7E">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w:t>
      </w:r>
      <w:r>
        <w:rPr>
          <w:rFonts w:hint="eastAsia"/>
          <w:lang w:eastAsia="zh-CN"/>
        </w:rPr>
        <w:t>pe</w:t>
      </w:r>
      <w:r>
        <w:rPr>
          <w:lang w:eastAsia="zh-CN"/>
        </w:rPr>
        <w:t>g</w:t>
      </w:r>
      <w:r>
        <w:rPr>
          <w:rFonts w:hint="eastAsia"/>
          <w:lang w:eastAsia="zh-CN"/>
        </w:rPr>
        <w:t>c</w:t>
      </w:r>
      <w:r>
        <w:t>-takeover-request</w:t>
      </w:r>
      <w:r w:rsidRPr="0073469F">
        <w:t>&gt;</w:t>
      </w:r>
      <w:r w:rsidRPr="001D4A5C">
        <w:t xml:space="preserve"> element in the &lt;</w:t>
      </w:r>
      <w:r>
        <w:t>pinapp</w:t>
      </w:r>
      <w:r w:rsidRPr="001D4A5C">
        <w:t>-info&gt; root element</w:t>
      </w:r>
      <w:r>
        <w:t xml:space="preserve"> </w:t>
      </w:r>
      <w:r>
        <w:rPr>
          <w:rFonts w:hint="eastAsia"/>
          <w:lang w:eastAsia="zh-CN"/>
        </w:rPr>
        <w:t>a</w:t>
      </w:r>
      <w:r>
        <w:t xml:space="preserve">nd within the </w:t>
      </w:r>
      <w:r w:rsidRPr="0073469F">
        <w:t>&lt;</w:t>
      </w:r>
      <w:r>
        <w:t>pin-</w:t>
      </w:r>
      <w:r>
        <w:rPr>
          <w:rFonts w:hint="eastAsia"/>
          <w:lang w:eastAsia="zh-CN"/>
        </w:rPr>
        <w:t>pe</w:t>
      </w:r>
      <w:r>
        <w:rPr>
          <w:lang w:eastAsia="zh-CN"/>
        </w:rPr>
        <w:t>g</w:t>
      </w:r>
      <w:r>
        <w:rPr>
          <w:rFonts w:hint="eastAsia"/>
          <w:lang w:eastAsia="zh-CN"/>
        </w:rPr>
        <w:t>c</w:t>
      </w:r>
      <w:r>
        <w:t>-takeover-request</w:t>
      </w:r>
      <w:r w:rsidRPr="0073469F">
        <w:t>&gt;</w:t>
      </w:r>
      <w:r>
        <w:t xml:space="preserve"> element:</w:t>
      </w:r>
    </w:p>
    <w:p w14:paraId="71F8D173" w14:textId="77777777" w:rsidR="00DC5A7E" w:rsidRDefault="00DC5A7E" w:rsidP="00DC5A7E">
      <w:pPr>
        <w:pStyle w:val="B2"/>
      </w:pPr>
      <w:r w:rsidRPr="00766283">
        <w:t>1)</w:t>
      </w:r>
      <w:r w:rsidRPr="00766283">
        <w:tab/>
        <w:t xml:space="preserve">shall include a </w:t>
      </w:r>
      <w:r>
        <w:t>&lt;pin-id&gt; element set to the identity of the involved PIN;</w:t>
      </w:r>
    </w:p>
    <w:p w14:paraId="71882A8D" w14:textId="77777777" w:rsidR="00DC5A7E" w:rsidRDefault="00DC5A7E" w:rsidP="00DC5A7E">
      <w:pPr>
        <w:pStyle w:val="B2"/>
      </w:pPr>
      <w:r>
        <w:t>2)</w:t>
      </w:r>
      <w:r>
        <w:tab/>
        <w:t>shall include a &lt;current-pegc-id&gt; element set to the identity of the current PGAE-C; and</w:t>
      </w:r>
    </w:p>
    <w:p w14:paraId="0FD55425" w14:textId="77777777" w:rsidR="00DC5A7E" w:rsidRDefault="00DC5A7E" w:rsidP="00DC5A7E">
      <w:pPr>
        <w:pStyle w:val="B2"/>
        <w:rPr>
          <w:lang w:eastAsia="zh-CN"/>
        </w:rPr>
      </w:pPr>
      <w:r>
        <w:rPr>
          <w:rFonts w:hint="eastAsia"/>
          <w:lang w:eastAsia="zh-CN"/>
        </w:rPr>
        <w:t>3</w:t>
      </w:r>
      <w:r>
        <w:rPr>
          <w:lang w:eastAsia="zh-CN"/>
        </w:rPr>
        <w:t>)</w:t>
      </w:r>
      <w:r>
        <w:rPr>
          <w:lang w:eastAsia="zh-CN"/>
        </w:rPr>
        <w:tab/>
        <w:t>shall include a &lt;new-pegc-id&gt; element set to the identity of the target PGAE-C.</w:t>
      </w:r>
    </w:p>
    <w:p w14:paraId="0609B8BB" w14:textId="77777777" w:rsidR="00DC5A7E" w:rsidRDefault="00DC5A7E" w:rsidP="00DC5A7E">
      <w:pPr>
        <w:rPr>
          <w:lang w:eastAsia="zh-CN"/>
        </w:rPr>
      </w:pPr>
      <w:bookmarkStart w:id="257" w:name="_Hlk134914259"/>
      <w:r>
        <w:t xml:space="preserve">The PMAE-C shall send the generated HTTP POST request towards the target PGAE-C according to </w:t>
      </w:r>
      <w:r w:rsidRPr="000A20F1">
        <w:t>IETF</w:t>
      </w:r>
      <w:r>
        <w:t> </w:t>
      </w:r>
      <w:r w:rsidRPr="000A20F1">
        <w:t>RFC</w:t>
      </w:r>
      <w:r>
        <w:t> </w:t>
      </w:r>
      <w:r w:rsidR="00F84143">
        <w:t>9110</w:t>
      </w:r>
      <w:r>
        <w:t> </w:t>
      </w:r>
      <w:r w:rsidRPr="0006242D">
        <w:t>[</w:t>
      </w:r>
      <w:r>
        <w:t>4]</w:t>
      </w:r>
      <w:r>
        <w:rPr>
          <w:rFonts w:hint="eastAsia"/>
          <w:lang w:eastAsia="zh-CN"/>
        </w:rPr>
        <w:t>.</w:t>
      </w:r>
    </w:p>
    <w:p w14:paraId="3E0094A2" w14:textId="77777777" w:rsidR="00DC5A7E" w:rsidRDefault="00DC5A7E" w:rsidP="00DC5A7E">
      <w:bookmarkStart w:id="258" w:name="_Hlk134914931"/>
      <w:bookmarkEnd w:id="257"/>
      <w:r w:rsidRPr="00554F63">
        <w:rPr>
          <w:lang w:eastAsia="zh-CN"/>
        </w:rPr>
        <w:t>U</w:t>
      </w:r>
      <w:r>
        <w:rPr>
          <w:lang w:eastAsia="zh-CN"/>
        </w:rPr>
        <w:t>p</w:t>
      </w:r>
      <w:r>
        <w:rPr>
          <w:lang w:eastAsia="x-none"/>
        </w:rPr>
        <w:t xml:space="preserve">on reception of an </w:t>
      </w:r>
      <w:r w:rsidRPr="00554F63">
        <w:t>HTTP 200 (OK) response message</w:t>
      </w:r>
      <w:r>
        <w:t xml:space="preserve"> containing:</w:t>
      </w:r>
    </w:p>
    <w:p w14:paraId="3752D542" w14:textId="77777777" w:rsidR="00DC5A7E" w:rsidRDefault="00DC5A7E" w:rsidP="00DC5A7E">
      <w:pPr>
        <w:pStyle w:val="B1"/>
      </w:pPr>
      <w:r>
        <w:t>a)</w:t>
      </w:r>
      <w:r>
        <w:tab/>
        <w:t>a Content-Type header field set to "application/vnd.3gpp.pinapp-info+xml"; and</w:t>
      </w:r>
    </w:p>
    <w:p w14:paraId="7FCC069C" w14:textId="77777777" w:rsidR="00DC5A7E" w:rsidRDefault="00DC5A7E" w:rsidP="00DC5A7E">
      <w:pPr>
        <w:pStyle w:val="B1"/>
      </w:pPr>
      <w:r>
        <w:t>b)</w:t>
      </w:r>
      <w:r>
        <w:tab/>
        <w:t xml:space="preserve">an application/vnd.3gpp.pinapp-info+xml MIME body with a </w:t>
      </w:r>
      <w:r w:rsidRPr="0073469F">
        <w:t>&lt;</w:t>
      </w:r>
      <w:r>
        <w:t>pin-pegc-takeover-accept</w:t>
      </w:r>
      <w:r w:rsidRPr="0073469F">
        <w:t>&gt;</w:t>
      </w:r>
      <w:r>
        <w:t xml:space="preserve"> </w:t>
      </w:r>
      <w:r w:rsidRPr="00FB41A4">
        <w:t>element in the &lt;</w:t>
      </w:r>
      <w:r>
        <w:t>pinapp</w:t>
      </w:r>
      <w:r w:rsidRPr="00FB41A4">
        <w:t xml:space="preserve">-info&gt; </w:t>
      </w:r>
      <w:r>
        <w:t>root element,</w:t>
      </w:r>
    </w:p>
    <w:p w14:paraId="5126935F" w14:textId="77777777" w:rsidR="00DC5A7E" w:rsidRDefault="00DC5A7E" w:rsidP="00DC5A7E">
      <w:r>
        <w:t>the initiating PMAE-C shall:</w:t>
      </w:r>
    </w:p>
    <w:p w14:paraId="4FF0715D" w14:textId="77777777" w:rsidR="00DC5A7E" w:rsidRDefault="00DC5A7E" w:rsidP="00DC5A7E">
      <w:pPr>
        <w:pStyle w:val="B1"/>
      </w:pPr>
      <w:r>
        <w:rPr>
          <w:rFonts w:hint="eastAsia"/>
          <w:lang w:eastAsia="zh-CN"/>
        </w:rPr>
        <w:t>a</w:t>
      </w:r>
      <w:r>
        <w:t>)</w:t>
      </w:r>
      <w:r>
        <w:tab/>
      </w:r>
      <w:r w:rsidRPr="003A7654">
        <w:t xml:space="preserve">update the PIN dynamic profile information with </w:t>
      </w:r>
      <w:r>
        <w:t>PEGC</w:t>
      </w:r>
      <w:r w:rsidRPr="003A7654">
        <w:t xml:space="preserve"> role change details</w:t>
      </w:r>
      <w:r>
        <w:t>;</w:t>
      </w:r>
    </w:p>
    <w:p w14:paraId="5639CC0F" w14:textId="77777777" w:rsidR="00DC5A7E" w:rsidRDefault="00DC5A7E" w:rsidP="00DC5A7E">
      <w:pPr>
        <w:pStyle w:val="B1"/>
      </w:pPr>
      <w:r>
        <w:t>b)</w:t>
      </w:r>
      <w:r>
        <w:tab/>
      </w:r>
      <w:r w:rsidRPr="003A7654">
        <w:t xml:space="preserve">deliver the PIN dynamic profile information to the </w:t>
      </w:r>
      <w:r>
        <w:t>target PGAE-C</w:t>
      </w:r>
      <w:r w:rsidR="005E2845">
        <w:t xml:space="preserve"> by including the event ID set to "</w:t>
      </w:r>
      <w:r w:rsidR="005E2845">
        <w:rPr>
          <w:lang w:eastAsia="zh-CN"/>
        </w:rPr>
        <w:t>PIN profiles update</w:t>
      </w:r>
      <w:r w:rsidR="005E2845">
        <w:t>" as specified in clause 5.4.6.4</w:t>
      </w:r>
      <w:r>
        <w:t>; and</w:t>
      </w:r>
    </w:p>
    <w:p w14:paraId="02563C09" w14:textId="77777777" w:rsidR="00DC5A7E" w:rsidRDefault="00DC5A7E" w:rsidP="00DC5A7E">
      <w:pPr>
        <w:pStyle w:val="B1"/>
      </w:pPr>
      <w:bookmarkStart w:id="259" w:name="_Hlk134915164"/>
      <w:r>
        <w:rPr>
          <w:rFonts w:hint="eastAsia"/>
          <w:lang w:eastAsia="zh-CN"/>
        </w:rPr>
        <w:t>c</w:t>
      </w:r>
      <w:r>
        <w:rPr>
          <w:lang w:eastAsia="zh-CN"/>
        </w:rPr>
        <w:t>)</w:t>
      </w:r>
      <w:r>
        <w:rPr>
          <w:lang w:eastAsia="zh-CN"/>
        </w:rPr>
        <w:tab/>
      </w:r>
      <w:r>
        <w:t>initiate a PIN status notify procedure towards PAE-S and PIN peer(s) (not including the target PGAE-C) in the PIN as specified in clause 5.4.6.</w:t>
      </w:r>
      <w:r w:rsidR="00596CD7">
        <w:t xml:space="preserve">4 </w:t>
      </w:r>
      <w:r>
        <w:t xml:space="preserve">to notify the PIN modification. </w:t>
      </w:r>
    </w:p>
    <w:bookmarkEnd w:id="259"/>
    <w:p w14:paraId="4149DDEA" w14:textId="77777777" w:rsidR="00DC5A7E" w:rsidRPr="00FA2843" w:rsidRDefault="00DC5A7E" w:rsidP="00DC5A7E">
      <w:pPr>
        <w:rPr>
          <w:lang w:val="en-US" w:eastAsia="zh-CN"/>
        </w:rPr>
      </w:pPr>
      <w:r>
        <w:rPr>
          <w:rFonts w:hint="eastAsia"/>
          <w:lang w:val="en-US" w:eastAsia="zh-CN"/>
        </w:rPr>
        <w:t>F</w:t>
      </w:r>
      <w:r>
        <w:rPr>
          <w:lang w:val="en-US" w:eastAsia="zh-CN"/>
        </w:rPr>
        <w:t xml:space="preserve">rom this time onward, the </w:t>
      </w:r>
      <w:r>
        <w:t xml:space="preserve">target </w:t>
      </w:r>
      <w:r>
        <w:rPr>
          <w:lang w:val="en-US" w:eastAsia="zh-CN"/>
        </w:rPr>
        <w:t>PGAE-C is considered as the new PGAE-C of the PIN.</w:t>
      </w:r>
    </w:p>
    <w:p w14:paraId="49D34023" w14:textId="77777777" w:rsidR="00DC5A7E" w:rsidRDefault="00DC5A7E" w:rsidP="00DC5A7E">
      <w:r w:rsidRPr="00554F63">
        <w:rPr>
          <w:lang w:eastAsia="zh-CN"/>
        </w:rPr>
        <w:t>U</w:t>
      </w:r>
      <w:r>
        <w:rPr>
          <w:lang w:eastAsia="zh-CN"/>
        </w:rPr>
        <w:t>p</w:t>
      </w:r>
      <w:r>
        <w:rPr>
          <w:lang w:eastAsia="x-none"/>
        </w:rPr>
        <w:t xml:space="preserve">on reception of an </w:t>
      </w:r>
      <w:r w:rsidRPr="00554F63">
        <w:t xml:space="preserve">HTTP </w:t>
      </w:r>
      <w:r>
        <w:t>403 (Forbidden)</w:t>
      </w:r>
      <w:r w:rsidRPr="00554F63">
        <w:t xml:space="preserve"> response message</w:t>
      </w:r>
      <w:r>
        <w:t xml:space="preserve"> containing:</w:t>
      </w:r>
    </w:p>
    <w:p w14:paraId="48505F4C" w14:textId="77777777" w:rsidR="00DC5A7E" w:rsidRDefault="00DC5A7E" w:rsidP="00DC5A7E">
      <w:pPr>
        <w:pStyle w:val="B1"/>
      </w:pPr>
      <w:r>
        <w:lastRenderedPageBreak/>
        <w:t>a)</w:t>
      </w:r>
      <w:r>
        <w:tab/>
        <w:t>a Content-Type header field set to "application/vnd.3gpp.pinapp-info+xml"; and</w:t>
      </w:r>
    </w:p>
    <w:p w14:paraId="4E64C59E" w14:textId="77777777" w:rsidR="00DC5A7E" w:rsidRDefault="00DC5A7E" w:rsidP="00DC5A7E">
      <w:pPr>
        <w:pStyle w:val="B1"/>
      </w:pPr>
      <w:r>
        <w:t>b)</w:t>
      </w:r>
      <w:r>
        <w:tab/>
        <w:t xml:space="preserve">an application/vnd.3gpp.pinapp-info+xml MIME body with a </w:t>
      </w:r>
      <w:r w:rsidRPr="0073469F">
        <w:t>&lt;</w:t>
      </w:r>
      <w:r>
        <w:t>pin-pegc-takeover-reject</w:t>
      </w:r>
      <w:r w:rsidRPr="0073469F">
        <w:t>&gt;</w:t>
      </w:r>
      <w:r>
        <w:t xml:space="preserve"> </w:t>
      </w:r>
      <w:r w:rsidRPr="00FB41A4">
        <w:t>element in the &lt;</w:t>
      </w:r>
      <w:r>
        <w:t>pinapp</w:t>
      </w:r>
      <w:r w:rsidRPr="00FB41A4">
        <w:t xml:space="preserve">-info&gt; </w:t>
      </w:r>
      <w:r>
        <w:t>root element,</w:t>
      </w:r>
    </w:p>
    <w:p w14:paraId="0AFE2487" w14:textId="77777777" w:rsidR="00DC5A7E" w:rsidRPr="00913139" w:rsidRDefault="00DC5A7E" w:rsidP="00DC5A7E">
      <w:pPr>
        <w:rPr>
          <w:lang w:eastAsia="zh-CN"/>
        </w:rPr>
      </w:pPr>
      <w:r>
        <w:t xml:space="preserve">the initiating PMAE-C shall consider the </w:t>
      </w:r>
      <w:r w:rsidRPr="00B63E5F">
        <w:t>P</w:t>
      </w:r>
      <w:r>
        <w:t>G</w:t>
      </w:r>
      <w:r w:rsidRPr="00B63E5F">
        <w:t>AE-C replacement without PAE-S support</w:t>
      </w:r>
      <w:r>
        <w:t xml:space="preserve"> is rejected by the target PGAE-C. The initiating PMAE-C may select another PGAE-C in the PIN to initiate a </w:t>
      </w:r>
      <w:r w:rsidRPr="004A3C95">
        <w:t>P</w:t>
      </w:r>
      <w:r>
        <w:t>G</w:t>
      </w:r>
      <w:r w:rsidRPr="004A3C95">
        <w:t>AE-C replacement without PAE-S support</w:t>
      </w:r>
      <w:r>
        <w:t xml:space="preserve"> as specified in clause 5.4.5.4.</w:t>
      </w:r>
    </w:p>
    <w:p w14:paraId="52CC189F" w14:textId="77777777" w:rsidR="00DC5A7E" w:rsidRPr="00983DD7" w:rsidRDefault="00DC5A7E" w:rsidP="00DC5A7E">
      <w:pPr>
        <w:pStyle w:val="Heading5"/>
        <w:rPr>
          <w:lang w:eastAsia="zh-CN"/>
        </w:rPr>
      </w:pPr>
      <w:bookmarkStart w:id="260" w:name="_CR5_4_5_3_2"/>
      <w:bookmarkStart w:id="261" w:name="_Toc172038111"/>
      <w:bookmarkEnd w:id="258"/>
      <w:bookmarkEnd w:id="260"/>
      <w:r>
        <w:rPr>
          <w:rFonts w:hint="eastAsia"/>
          <w:lang w:eastAsia="zh-CN"/>
        </w:rPr>
        <w:t>5</w:t>
      </w:r>
      <w:r>
        <w:rPr>
          <w:lang w:eastAsia="zh-CN"/>
        </w:rPr>
        <w:t>.4.5.3.2</w:t>
      </w:r>
      <w:r>
        <w:rPr>
          <w:lang w:eastAsia="zh-CN"/>
        </w:rPr>
        <w:tab/>
        <w:t>PGAE-C procedure</w:t>
      </w:r>
      <w:bookmarkEnd w:id="261"/>
    </w:p>
    <w:p w14:paraId="7AD973D5" w14:textId="77777777" w:rsidR="00DC5A7E" w:rsidRDefault="00DC5A7E" w:rsidP="00DC5A7E">
      <w:bookmarkStart w:id="262" w:name="_Hlk134914318"/>
      <w:r>
        <w:rPr>
          <w:lang w:eastAsia="x-none"/>
        </w:rPr>
        <w:t>Upon reception of an HTTP POST request</w:t>
      </w:r>
      <w:r w:rsidRPr="005025FB">
        <w:t xml:space="preserve"> </w:t>
      </w:r>
      <w:r>
        <w:t>message containing:</w:t>
      </w:r>
    </w:p>
    <w:p w14:paraId="033DBE0D" w14:textId="77777777" w:rsidR="00DC5A7E" w:rsidRDefault="00DC5A7E" w:rsidP="00DC5A7E">
      <w:pPr>
        <w:pStyle w:val="B1"/>
      </w:pPr>
      <w:r>
        <w:t>a)</w:t>
      </w:r>
      <w:r>
        <w:tab/>
        <w:t>a Content-Type header field set to "application/vnd.3gpp.pinapp-info+xml"; and</w:t>
      </w:r>
    </w:p>
    <w:p w14:paraId="72B09C03" w14:textId="77777777" w:rsidR="00DC5A7E" w:rsidRDefault="00DC5A7E" w:rsidP="00DC5A7E">
      <w:pPr>
        <w:pStyle w:val="B1"/>
      </w:pPr>
      <w:r>
        <w:t>b)</w:t>
      </w:r>
      <w:r>
        <w:tab/>
        <w:t xml:space="preserve">an application/vnd.3gpp.pinapp-info+xml MIME body with a </w:t>
      </w:r>
      <w:r w:rsidRPr="0073469F">
        <w:t>&lt;</w:t>
      </w:r>
      <w:r>
        <w:t>pin-pegc-takeover-request</w:t>
      </w:r>
      <w:r w:rsidRPr="0073469F">
        <w:t>&gt;</w:t>
      </w:r>
      <w:r>
        <w:t xml:space="preserve"> </w:t>
      </w:r>
      <w:r w:rsidRPr="00FB41A4">
        <w:t>element in the &lt;</w:t>
      </w:r>
      <w:r>
        <w:t>pinapp</w:t>
      </w:r>
      <w:r w:rsidRPr="00FB41A4">
        <w:t xml:space="preserve">-info&gt; </w:t>
      </w:r>
      <w:r>
        <w:t>root element,</w:t>
      </w:r>
    </w:p>
    <w:p w14:paraId="7C5E0E22" w14:textId="77777777" w:rsidR="00DC5A7E" w:rsidRDefault="00DC5A7E" w:rsidP="00DC5A7E">
      <w:pPr>
        <w:rPr>
          <w:noProof/>
        </w:rPr>
      </w:pPr>
      <w:r>
        <w:t xml:space="preserve">the target PGAE-C shall </w:t>
      </w:r>
      <w:r>
        <w:rPr>
          <w:lang w:eastAsia="zh-CN"/>
        </w:rPr>
        <w:t xml:space="preserve">determine whether to </w:t>
      </w:r>
      <w:r w:rsidRPr="002D1E47">
        <w:rPr>
          <w:noProof/>
        </w:rPr>
        <w:t>take</w:t>
      </w:r>
      <w:r>
        <w:rPr>
          <w:noProof/>
        </w:rPr>
        <w:t>over</w:t>
      </w:r>
      <w:r w:rsidRPr="002D1E47">
        <w:rPr>
          <w:noProof/>
        </w:rPr>
        <w:t xml:space="preserve"> the role of P</w:t>
      </w:r>
      <w:r>
        <w:rPr>
          <w:noProof/>
        </w:rPr>
        <w:t>GAE-</w:t>
      </w:r>
      <w:r w:rsidRPr="002D1E47">
        <w:rPr>
          <w:noProof/>
        </w:rPr>
        <w:t>C</w:t>
      </w:r>
      <w:r>
        <w:rPr>
          <w:noProof/>
        </w:rPr>
        <w:t xml:space="preserve"> for the current PGAE-C in the indicated PIN.</w:t>
      </w:r>
    </w:p>
    <w:p w14:paraId="3F51269D" w14:textId="77777777" w:rsidR="00DC5A7E" w:rsidRDefault="00DC5A7E" w:rsidP="00DC5A7E">
      <w:pPr>
        <w:rPr>
          <w:noProof/>
        </w:rPr>
      </w:pPr>
      <w:r>
        <w:rPr>
          <w:rFonts w:hint="eastAsia"/>
          <w:noProof/>
          <w:lang w:eastAsia="zh-CN"/>
        </w:rPr>
        <w:t>I</w:t>
      </w:r>
      <w:r>
        <w:rPr>
          <w:noProof/>
          <w:lang w:eastAsia="zh-CN"/>
        </w:rPr>
        <w:t xml:space="preserve">f the </w:t>
      </w:r>
      <w:r>
        <w:t xml:space="preserve">target PGAE-C determines to </w:t>
      </w:r>
      <w:r w:rsidRPr="002D1E47">
        <w:rPr>
          <w:noProof/>
        </w:rPr>
        <w:t>take</w:t>
      </w:r>
      <w:r>
        <w:rPr>
          <w:noProof/>
        </w:rPr>
        <w:t>over</w:t>
      </w:r>
      <w:r w:rsidRPr="002D1E47">
        <w:rPr>
          <w:noProof/>
        </w:rPr>
        <w:t xml:space="preserve"> the role of P</w:t>
      </w:r>
      <w:r>
        <w:rPr>
          <w:noProof/>
        </w:rPr>
        <w:t>GAE-C for the current PGAE-C in the indicated PIN, the target PGAE-C shall:</w:t>
      </w:r>
    </w:p>
    <w:p w14:paraId="27431D0B" w14:textId="77777777" w:rsidR="00DC5A7E" w:rsidRDefault="00DC5A7E" w:rsidP="00DC5A7E">
      <w:pPr>
        <w:pStyle w:val="B1"/>
      </w:pPr>
      <w:r>
        <w:rPr>
          <w:rFonts w:hint="eastAsia"/>
          <w:lang w:eastAsia="zh-CN"/>
        </w:rPr>
        <w:t>a</w:t>
      </w:r>
      <w:r>
        <w:rPr>
          <w:lang w:eastAsia="zh-CN"/>
        </w:rPr>
        <w:t>)</w:t>
      </w:r>
      <w:r>
        <w:rPr>
          <w:lang w:eastAsia="zh-CN"/>
        </w:rPr>
        <w:tab/>
      </w:r>
      <w:r w:rsidRPr="00554F63">
        <w:t xml:space="preserve">generate an HTTP 200 (OK) response according to </w:t>
      </w:r>
      <w:r w:rsidRPr="002847DD">
        <w:t>IETF</w:t>
      </w:r>
      <w:r>
        <w:t> </w:t>
      </w:r>
      <w:r w:rsidRPr="002847DD">
        <w:t>RFC</w:t>
      </w:r>
      <w:r>
        <w:t> </w:t>
      </w:r>
      <w:r w:rsidR="00F84143">
        <w:t>9110</w:t>
      </w:r>
      <w:r>
        <w:t> </w:t>
      </w:r>
      <w:r w:rsidRPr="00554F63">
        <w:t>[</w:t>
      </w:r>
      <w:r>
        <w:t>4</w:t>
      </w:r>
      <w:r w:rsidRPr="00554F63">
        <w:t xml:space="preserve">]. In the HTTP 200 (OK) response message, the </w:t>
      </w:r>
      <w:r>
        <w:t>PGAE-C</w:t>
      </w:r>
      <w:r w:rsidRPr="00554F63">
        <w:t>:</w:t>
      </w:r>
    </w:p>
    <w:p w14:paraId="54BDF7D3" w14:textId="77777777" w:rsidR="00DC5A7E" w:rsidRDefault="00DC5A7E" w:rsidP="00DC5A7E">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16D948C6" w14:textId="77777777" w:rsidR="00DC5A7E" w:rsidRDefault="00DC5A7E" w:rsidP="00DC5A7E">
      <w:pPr>
        <w:pStyle w:val="B2"/>
      </w:pPr>
      <w:r>
        <w:t>2)</w:t>
      </w:r>
      <w:r>
        <w:tab/>
      </w:r>
      <w:r w:rsidRPr="004E7BF5">
        <w:t>shall include an application/vnd.3gpp.</w:t>
      </w:r>
      <w:r>
        <w:t>pinapp</w:t>
      </w:r>
      <w:r w:rsidRPr="004E7BF5">
        <w:t xml:space="preserve">-info+xml MIME body </w:t>
      </w:r>
      <w:r>
        <w:t xml:space="preserve">with a </w:t>
      </w:r>
      <w:r w:rsidRPr="00A23C86">
        <w:t>&lt;</w:t>
      </w:r>
      <w:r>
        <w:t>pin-pegc-takeover-accept</w:t>
      </w:r>
      <w:r w:rsidRPr="00A23C86">
        <w:t>&gt;</w:t>
      </w:r>
      <w:r w:rsidRPr="004E7BF5">
        <w:t xml:space="preserve"> element</w:t>
      </w:r>
      <w:r>
        <w:t xml:space="preserve"> </w:t>
      </w:r>
      <w:r w:rsidRPr="004E7BF5">
        <w:t>in the &lt;</w:t>
      </w:r>
      <w:r>
        <w:t>pinapp</w:t>
      </w:r>
      <w:r w:rsidRPr="004E7BF5">
        <w:t>-info&gt; root element</w:t>
      </w:r>
      <w:r>
        <w:t xml:space="preserve"> </w:t>
      </w:r>
      <w:r>
        <w:rPr>
          <w:rFonts w:hint="eastAsia"/>
          <w:lang w:eastAsia="zh-CN"/>
        </w:rPr>
        <w:t>a</w:t>
      </w:r>
      <w:r>
        <w:t xml:space="preserve">nd within the </w:t>
      </w:r>
      <w:r w:rsidRPr="0073469F">
        <w:t>&lt;</w:t>
      </w:r>
      <w:r>
        <w:t>pin-</w:t>
      </w:r>
      <w:r>
        <w:rPr>
          <w:rFonts w:hint="eastAsia"/>
          <w:lang w:eastAsia="zh-CN"/>
        </w:rPr>
        <w:t>pe</w:t>
      </w:r>
      <w:r>
        <w:rPr>
          <w:lang w:eastAsia="zh-CN"/>
        </w:rPr>
        <w:t>g</w:t>
      </w:r>
      <w:r>
        <w:rPr>
          <w:rFonts w:hint="eastAsia"/>
          <w:lang w:eastAsia="zh-CN"/>
        </w:rPr>
        <w:t>c</w:t>
      </w:r>
      <w:r>
        <w:t>-takeover-request</w:t>
      </w:r>
      <w:r w:rsidRPr="0073469F">
        <w:t>&gt;</w:t>
      </w:r>
      <w:r>
        <w:t xml:space="preserve"> element</w:t>
      </w:r>
      <w:r w:rsidRPr="004E7BF5">
        <w:t>:</w:t>
      </w:r>
    </w:p>
    <w:p w14:paraId="28C995B8" w14:textId="77777777" w:rsidR="00DC5A7E" w:rsidRDefault="00DC5A7E" w:rsidP="00DC5A7E">
      <w:pPr>
        <w:pStyle w:val="B3"/>
      </w:pPr>
      <w:r w:rsidRPr="007F57D7">
        <w:t>i)</w:t>
      </w:r>
      <w:r w:rsidRPr="007F57D7">
        <w:tab/>
        <w:t>shall include a &lt;pin-id&gt; element set to the PIN ID of the PIN;</w:t>
      </w:r>
      <w:r>
        <w:t xml:space="preserve"> and</w:t>
      </w:r>
    </w:p>
    <w:p w14:paraId="588179C0" w14:textId="77777777" w:rsidR="00DC5A7E" w:rsidRPr="00F45295" w:rsidRDefault="00DC5A7E" w:rsidP="00DC5A7E">
      <w:pPr>
        <w:pStyle w:val="B1"/>
      </w:pPr>
      <w:r>
        <w:rPr>
          <w:rFonts w:hint="eastAsia"/>
          <w:lang w:eastAsia="zh-CN"/>
        </w:rPr>
        <w:t>b</w:t>
      </w:r>
      <w:r>
        <w:rPr>
          <w:lang w:eastAsia="zh-CN"/>
        </w:rPr>
        <w:t>)</w:t>
      </w:r>
      <w:r>
        <w:rPr>
          <w:lang w:eastAsia="zh-CN"/>
        </w:rPr>
        <w:tab/>
      </w:r>
      <w:r w:rsidRPr="00554F63">
        <w:rPr>
          <w:lang w:eastAsia="zh-CN"/>
        </w:rPr>
        <w:t xml:space="preserve">send the HTTP 200 (OK) response towards the </w:t>
      </w:r>
      <w:r>
        <w:rPr>
          <w:lang w:eastAsia="zh-CN"/>
        </w:rPr>
        <w:t>initiating PM</w:t>
      </w:r>
      <w:r w:rsidRPr="00554F63">
        <w:rPr>
          <w:lang w:eastAsia="zh-CN"/>
        </w:rPr>
        <w:t>AE-</w:t>
      </w:r>
      <w:r>
        <w:rPr>
          <w:lang w:eastAsia="zh-CN"/>
        </w:rPr>
        <w:t>C.</w:t>
      </w:r>
    </w:p>
    <w:p w14:paraId="7A28A6A5" w14:textId="77777777" w:rsidR="00DC5A7E" w:rsidRDefault="00DC5A7E" w:rsidP="00DC5A7E">
      <w:pPr>
        <w:rPr>
          <w:noProof/>
        </w:rPr>
      </w:pPr>
      <w:r>
        <w:rPr>
          <w:rFonts w:hint="eastAsia"/>
          <w:noProof/>
          <w:lang w:eastAsia="zh-CN"/>
        </w:rPr>
        <w:t>I</w:t>
      </w:r>
      <w:r>
        <w:rPr>
          <w:noProof/>
          <w:lang w:eastAsia="zh-CN"/>
        </w:rPr>
        <w:t xml:space="preserve">f the </w:t>
      </w:r>
      <w:r>
        <w:t xml:space="preserve">target PGAE-C determines not to </w:t>
      </w:r>
      <w:r w:rsidRPr="002D1E47">
        <w:rPr>
          <w:noProof/>
        </w:rPr>
        <w:t>take</w:t>
      </w:r>
      <w:r>
        <w:rPr>
          <w:noProof/>
        </w:rPr>
        <w:t>over</w:t>
      </w:r>
      <w:r w:rsidRPr="002D1E47">
        <w:rPr>
          <w:noProof/>
        </w:rPr>
        <w:t xml:space="preserve"> the role of P</w:t>
      </w:r>
      <w:r>
        <w:rPr>
          <w:noProof/>
        </w:rPr>
        <w:t>GAE-</w:t>
      </w:r>
      <w:r w:rsidRPr="002D1E47">
        <w:rPr>
          <w:noProof/>
        </w:rPr>
        <w:t>C</w:t>
      </w:r>
      <w:r>
        <w:rPr>
          <w:noProof/>
        </w:rPr>
        <w:t xml:space="preserve"> for the current PGAE-C in the indicated PIN, the target PGAE-C shall:</w:t>
      </w:r>
    </w:p>
    <w:p w14:paraId="048DF75D" w14:textId="77777777" w:rsidR="00DC5A7E" w:rsidRDefault="00DC5A7E" w:rsidP="00DC5A7E">
      <w:pPr>
        <w:pStyle w:val="B1"/>
      </w:pPr>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r w:rsidR="00F84143">
        <w:t>9110</w:t>
      </w:r>
      <w:r>
        <w:t> </w:t>
      </w:r>
      <w:r w:rsidRPr="00554F63">
        <w:t>[</w:t>
      </w:r>
      <w:r>
        <w:t>4</w:t>
      </w:r>
      <w:r w:rsidRPr="00554F63">
        <w:t xml:space="preserve">]. In the HTTP </w:t>
      </w:r>
      <w:r>
        <w:t>403 (Forbidden)</w:t>
      </w:r>
      <w:r w:rsidRPr="00554F63">
        <w:t xml:space="preserve"> response message, the </w:t>
      </w:r>
      <w:r>
        <w:t>PGAE-C</w:t>
      </w:r>
      <w:r w:rsidRPr="00554F63">
        <w:t>:</w:t>
      </w:r>
    </w:p>
    <w:p w14:paraId="55576228" w14:textId="77777777" w:rsidR="00DC5A7E" w:rsidRDefault="00DC5A7E" w:rsidP="00DC5A7E">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145D7B4A" w14:textId="77777777" w:rsidR="00DC5A7E" w:rsidRDefault="00DC5A7E" w:rsidP="00DC5A7E">
      <w:pPr>
        <w:pStyle w:val="B2"/>
      </w:pPr>
      <w:r>
        <w:t>2)</w:t>
      </w:r>
      <w:r>
        <w:tab/>
      </w:r>
      <w:r w:rsidRPr="004E7BF5">
        <w:t>shall include an application/vnd.3gpp.</w:t>
      </w:r>
      <w:r>
        <w:t>pinapp</w:t>
      </w:r>
      <w:r w:rsidRPr="004E7BF5">
        <w:t xml:space="preserve">-info+xml MIME body </w:t>
      </w:r>
      <w:r>
        <w:t xml:space="preserve">with a </w:t>
      </w:r>
      <w:r w:rsidRPr="00A23C86">
        <w:t>&lt;</w:t>
      </w:r>
      <w:r>
        <w:t>pin-pegc-takeover-reject</w:t>
      </w:r>
      <w:r w:rsidRPr="00A23C86">
        <w:t>&gt;</w:t>
      </w:r>
      <w:r w:rsidRPr="004E7BF5">
        <w:t xml:space="preserve"> element</w:t>
      </w:r>
      <w:r>
        <w:t xml:space="preserve"> </w:t>
      </w:r>
      <w:r w:rsidRPr="004E7BF5">
        <w:t>in the &lt;</w:t>
      </w:r>
      <w:r>
        <w:t>pinapp</w:t>
      </w:r>
      <w:r w:rsidRPr="004E7BF5">
        <w:t>-info&gt; root element</w:t>
      </w:r>
      <w:r>
        <w:t xml:space="preserve"> </w:t>
      </w:r>
      <w:r>
        <w:rPr>
          <w:rFonts w:hint="eastAsia"/>
          <w:lang w:eastAsia="zh-CN"/>
        </w:rPr>
        <w:t>a</w:t>
      </w:r>
      <w:r>
        <w:t xml:space="preserve">nd within the </w:t>
      </w:r>
      <w:r w:rsidRPr="0073469F">
        <w:t>&lt;</w:t>
      </w:r>
      <w:r>
        <w:t>pin-</w:t>
      </w:r>
      <w:r>
        <w:rPr>
          <w:rFonts w:hint="eastAsia"/>
          <w:lang w:eastAsia="zh-CN"/>
        </w:rPr>
        <w:t>pe</w:t>
      </w:r>
      <w:r>
        <w:rPr>
          <w:lang w:eastAsia="zh-CN"/>
        </w:rPr>
        <w:t>g</w:t>
      </w:r>
      <w:r>
        <w:rPr>
          <w:rFonts w:hint="eastAsia"/>
          <w:lang w:eastAsia="zh-CN"/>
        </w:rPr>
        <w:t>c</w:t>
      </w:r>
      <w:r>
        <w:t>-takeover-reject</w:t>
      </w:r>
      <w:r w:rsidRPr="0073469F">
        <w:t>&gt;</w:t>
      </w:r>
      <w:r>
        <w:t xml:space="preserve"> element</w:t>
      </w:r>
      <w:r w:rsidRPr="004E7BF5">
        <w:t>:</w:t>
      </w:r>
    </w:p>
    <w:p w14:paraId="614F88CB" w14:textId="77777777" w:rsidR="00277DCD" w:rsidRPr="00277DCD" w:rsidRDefault="00277DCD" w:rsidP="00277DCD">
      <w:pPr>
        <w:pStyle w:val="B3"/>
      </w:pPr>
      <w:r>
        <w:t>i)</w:t>
      </w:r>
      <w:r>
        <w:tab/>
        <w:t>shall include a &lt;pin-id&gt; element set to the PIN ID of the PIN; and</w:t>
      </w:r>
    </w:p>
    <w:p w14:paraId="433FB574" w14:textId="77777777" w:rsidR="00DC5A7E" w:rsidRDefault="00DC5A7E" w:rsidP="00DC5A7E">
      <w:pPr>
        <w:pStyle w:val="B3"/>
        <w:rPr>
          <w:lang w:eastAsia="zh-CN"/>
        </w:rPr>
      </w:pPr>
      <w:r>
        <w:rPr>
          <w:lang w:eastAsia="zh-CN"/>
        </w:rPr>
        <w:t>i</w:t>
      </w:r>
      <w:r w:rsidR="00277DCD">
        <w:rPr>
          <w:lang w:eastAsia="zh-CN"/>
        </w:rPr>
        <w:t>i</w:t>
      </w:r>
      <w:r>
        <w:rPr>
          <w:lang w:eastAsia="zh-CN"/>
        </w:rPr>
        <w:t>)</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rsidRPr="00432478">
        <w:t>P</w:t>
      </w:r>
      <w:r>
        <w:t>G</w:t>
      </w:r>
      <w:r w:rsidRPr="00432478">
        <w:t>AE-C replacement without PAE-S support</w:t>
      </w:r>
      <w:r w:rsidRPr="00654FEF">
        <w:t xml:space="preserve"> failure</w:t>
      </w:r>
      <w:r>
        <w:t>; and</w:t>
      </w:r>
    </w:p>
    <w:p w14:paraId="7E20F795" w14:textId="77777777" w:rsidR="00BE3BC8" w:rsidRDefault="00DC5A7E" w:rsidP="00DC5A7E">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HTTP </w:t>
      </w:r>
      <w:r>
        <w:rPr>
          <w:lang w:eastAsia="zh-CN"/>
        </w:rPr>
        <w:t>403</w:t>
      </w:r>
      <w:r w:rsidRPr="00554F63">
        <w:rPr>
          <w:lang w:eastAsia="zh-CN"/>
        </w:rPr>
        <w:t xml:space="preserve"> (</w:t>
      </w:r>
      <w:r w:rsidRPr="00883A2F">
        <w:t>Forbidden</w:t>
      </w:r>
      <w:r w:rsidRPr="00554F63">
        <w:rPr>
          <w:lang w:eastAsia="zh-CN"/>
        </w:rPr>
        <w:t xml:space="preserve">) response towards the </w:t>
      </w:r>
      <w:r>
        <w:rPr>
          <w:lang w:eastAsia="zh-CN"/>
        </w:rPr>
        <w:t>target PM</w:t>
      </w:r>
      <w:r w:rsidRPr="00554F63">
        <w:rPr>
          <w:lang w:eastAsia="zh-CN"/>
        </w:rPr>
        <w:t>AE-</w:t>
      </w:r>
      <w:r>
        <w:rPr>
          <w:lang w:eastAsia="zh-CN"/>
        </w:rPr>
        <w:t>C.</w:t>
      </w:r>
      <w:bookmarkEnd w:id="262"/>
    </w:p>
    <w:p w14:paraId="51C7042B" w14:textId="77777777" w:rsidR="00B31376" w:rsidRDefault="00B31376" w:rsidP="00B31376">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5AF7B4F8" w14:textId="77777777" w:rsidR="00B31376" w:rsidRPr="007D3511" w:rsidRDefault="00B31376" w:rsidP="00B31376">
      <w:pPr>
        <w:pStyle w:val="B1"/>
        <w:rPr>
          <w:lang w:eastAsia="zh-CN"/>
        </w:rPr>
      </w:pPr>
      <w:r>
        <w:rPr>
          <w:rFonts w:hint="eastAsia"/>
          <w:lang w:eastAsia="zh-CN"/>
        </w:rPr>
        <w:t>0</w:t>
      </w:r>
      <w:r>
        <w:rPr>
          <w:lang w:eastAsia="zh-CN"/>
        </w:rPr>
        <w:tab/>
        <w:t>Protocol error, unspecified;</w:t>
      </w:r>
    </w:p>
    <w:p w14:paraId="6BE675A4" w14:textId="77777777" w:rsidR="00B31376" w:rsidRDefault="00B31376" w:rsidP="00B31376">
      <w:pPr>
        <w:pStyle w:val="B1"/>
        <w:rPr>
          <w:lang w:eastAsia="zh-CN"/>
        </w:rPr>
      </w:pPr>
      <w:r>
        <w:rPr>
          <w:lang w:eastAsia="zh-CN"/>
        </w:rPr>
        <w:t>1</w:t>
      </w:r>
      <w:r>
        <w:rPr>
          <w:lang w:eastAsia="zh-CN"/>
        </w:rPr>
        <w:tab/>
      </w:r>
      <w:r w:rsidRPr="007D3511">
        <w:rPr>
          <w:lang w:eastAsia="zh-CN"/>
        </w:rPr>
        <w:t>Operation not allowed</w:t>
      </w:r>
      <w:r>
        <w:rPr>
          <w:lang w:eastAsia="zh-CN"/>
        </w:rPr>
        <w:t>;</w:t>
      </w:r>
    </w:p>
    <w:p w14:paraId="033C15D5" w14:textId="77777777" w:rsidR="00B31376" w:rsidRDefault="00B31376" w:rsidP="00B31376">
      <w:pPr>
        <w:pStyle w:val="B1"/>
        <w:rPr>
          <w:lang w:eastAsia="zh-CN"/>
        </w:rPr>
      </w:pPr>
      <w:r>
        <w:rPr>
          <w:rFonts w:hint="eastAsia"/>
          <w:lang w:eastAsia="zh-CN"/>
        </w:rPr>
        <w:t>3</w:t>
      </w:r>
      <w:r>
        <w:rPr>
          <w:lang w:eastAsia="zh-CN"/>
        </w:rPr>
        <w:tab/>
      </w:r>
      <w:r w:rsidRPr="007D3511">
        <w:rPr>
          <w:lang w:eastAsia="x-none"/>
        </w:rPr>
        <w:t>Authorization failure</w:t>
      </w:r>
      <w:r>
        <w:rPr>
          <w:rFonts w:hint="eastAsia"/>
          <w:lang w:eastAsia="zh-CN"/>
        </w:rPr>
        <w:t xml:space="preserve">; </w:t>
      </w:r>
    </w:p>
    <w:p w14:paraId="331E4C98" w14:textId="77777777" w:rsidR="00B31376" w:rsidRDefault="00B31376" w:rsidP="00B31376">
      <w:pPr>
        <w:pStyle w:val="B1"/>
        <w:rPr>
          <w:lang w:eastAsia="zh-CN"/>
        </w:rPr>
      </w:pPr>
      <w:r>
        <w:rPr>
          <w:rFonts w:hint="eastAsia"/>
          <w:lang w:eastAsia="zh-CN"/>
        </w:rPr>
        <w:t>5</w:t>
      </w:r>
      <w:r>
        <w:rPr>
          <w:lang w:eastAsia="zh-CN"/>
        </w:rPr>
        <w:tab/>
      </w:r>
      <w:r>
        <w:rPr>
          <w:rFonts w:hint="eastAsia"/>
          <w:lang w:eastAsia="zh-CN"/>
        </w:rPr>
        <w:t>Resource not sufficient</w:t>
      </w:r>
      <w:r>
        <w:rPr>
          <w:lang w:eastAsia="zh-CN"/>
        </w:rPr>
        <w:t>;</w:t>
      </w:r>
      <w:r w:rsidRPr="00C37465">
        <w:rPr>
          <w:rFonts w:hint="eastAsia"/>
          <w:lang w:eastAsia="zh-CN"/>
        </w:rPr>
        <w:t xml:space="preserve"> </w:t>
      </w:r>
      <w:r>
        <w:rPr>
          <w:rFonts w:hint="eastAsia"/>
          <w:lang w:eastAsia="zh-CN"/>
        </w:rPr>
        <w:t>and</w:t>
      </w:r>
    </w:p>
    <w:p w14:paraId="2C6D3040" w14:textId="77777777" w:rsidR="00B31376" w:rsidRDefault="00B31376" w:rsidP="00B31376">
      <w:pPr>
        <w:pStyle w:val="B1"/>
        <w:rPr>
          <w:lang w:eastAsia="zh-CN"/>
        </w:rPr>
      </w:pPr>
      <w:r>
        <w:rPr>
          <w:lang w:eastAsia="zh-CN"/>
        </w:rPr>
        <w:t>7</w:t>
      </w:r>
      <w:r>
        <w:tab/>
      </w:r>
      <w:r>
        <w:rPr>
          <w:lang w:eastAsia="zh-CN"/>
        </w:rPr>
        <w:t>P</w:t>
      </w:r>
      <w:r w:rsidRPr="00625746">
        <w:rPr>
          <w:lang w:eastAsia="zh-CN"/>
        </w:rPr>
        <w:t>ermanently denied</w:t>
      </w:r>
      <w:r>
        <w:rPr>
          <w:lang w:eastAsia="zh-CN"/>
        </w:rPr>
        <w:t>.</w:t>
      </w:r>
    </w:p>
    <w:p w14:paraId="73E0C73C" w14:textId="77777777" w:rsidR="00B72063" w:rsidRDefault="00B72063" w:rsidP="00B72063">
      <w:pPr>
        <w:pStyle w:val="Heading4"/>
        <w:rPr>
          <w:lang w:eastAsia="zh-CN"/>
        </w:rPr>
      </w:pPr>
      <w:bookmarkStart w:id="263" w:name="_CR5_4_5_4"/>
      <w:bookmarkStart w:id="264" w:name="_Toc172038112"/>
      <w:bookmarkEnd w:id="263"/>
      <w:r>
        <w:rPr>
          <w:lang w:eastAsia="zh-CN"/>
        </w:rPr>
        <w:lastRenderedPageBreak/>
        <w:t>5.4.5.4</w:t>
      </w:r>
      <w:r>
        <w:rPr>
          <w:lang w:eastAsia="zh-CN"/>
        </w:rPr>
        <w:tab/>
        <w:t>PMAE-C replacement with PAE-S support</w:t>
      </w:r>
      <w:bookmarkEnd w:id="264"/>
    </w:p>
    <w:p w14:paraId="11484DA6" w14:textId="77777777" w:rsidR="00B72063" w:rsidRDefault="00B72063" w:rsidP="00B72063">
      <w:pPr>
        <w:pStyle w:val="Heading5"/>
        <w:rPr>
          <w:lang w:eastAsia="zh-CN"/>
        </w:rPr>
      </w:pPr>
      <w:bookmarkStart w:id="265" w:name="_CR5_4_5_2_1"/>
      <w:bookmarkStart w:id="266" w:name="_Toc172038113"/>
      <w:bookmarkEnd w:id="265"/>
      <w:r>
        <w:rPr>
          <w:rFonts w:hint="eastAsia"/>
          <w:lang w:eastAsia="zh-CN"/>
        </w:rPr>
        <w:t>5</w:t>
      </w:r>
      <w:r>
        <w:rPr>
          <w:lang w:eastAsia="zh-CN"/>
        </w:rPr>
        <w:t>.4.5.2.1</w:t>
      </w:r>
      <w:r>
        <w:rPr>
          <w:lang w:eastAsia="zh-CN"/>
        </w:rPr>
        <w:tab/>
        <w:t>General</w:t>
      </w:r>
      <w:bookmarkEnd w:id="266"/>
    </w:p>
    <w:p w14:paraId="1DD78EBB" w14:textId="77777777" w:rsidR="00B72063" w:rsidRPr="00621024" w:rsidRDefault="00B72063" w:rsidP="00B72063">
      <w:pPr>
        <w:rPr>
          <w:lang w:eastAsia="zh-CN"/>
        </w:rPr>
      </w:pPr>
      <w:r>
        <w:rPr>
          <w:rFonts w:hint="eastAsia"/>
          <w:lang w:eastAsia="zh-CN"/>
        </w:rPr>
        <w:t>I</w:t>
      </w:r>
      <w:r>
        <w:rPr>
          <w:lang w:eastAsia="zh-CN"/>
        </w:rPr>
        <w:t xml:space="preserve">n this clause, the PMAE-C that initiates the </w:t>
      </w:r>
      <w:r w:rsidRPr="00BA6DCD">
        <w:rPr>
          <w:lang w:eastAsia="zh-CN"/>
        </w:rPr>
        <w:t>PMAE-C replacement with PAE-S support</w:t>
      </w:r>
      <w:r>
        <w:rPr>
          <w:lang w:eastAsia="zh-CN"/>
        </w:rPr>
        <w:t xml:space="preserve"> procedure is called the "initiating PMAE-C", and the requested PMAE-C is called the "target PMAE-C".</w:t>
      </w:r>
    </w:p>
    <w:p w14:paraId="718B62F7" w14:textId="77777777" w:rsidR="00B72063" w:rsidRDefault="00B72063" w:rsidP="00B72063">
      <w:pPr>
        <w:pStyle w:val="Heading5"/>
        <w:rPr>
          <w:noProof/>
          <w:lang w:eastAsia="zh-CN"/>
        </w:rPr>
      </w:pPr>
      <w:bookmarkStart w:id="267" w:name="_CR5_4_5_4_2"/>
      <w:bookmarkStart w:id="268" w:name="_Toc172038114"/>
      <w:bookmarkEnd w:id="267"/>
      <w:r>
        <w:rPr>
          <w:rFonts w:hint="eastAsia"/>
          <w:noProof/>
          <w:lang w:eastAsia="zh-CN"/>
        </w:rPr>
        <w:t>5</w:t>
      </w:r>
      <w:r>
        <w:rPr>
          <w:noProof/>
          <w:lang w:eastAsia="zh-CN"/>
        </w:rPr>
        <w:t>.4.5.4.2</w:t>
      </w:r>
      <w:r>
        <w:rPr>
          <w:noProof/>
          <w:lang w:eastAsia="zh-CN"/>
        </w:rPr>
        <w:tab/>
      </w:r>
      <w:r>
        <w:rPr>
          <w:lang w:eastAsia="zh-CN"/>
        </w:rPr>
        <w:t xml:space="preserve">Initiating </w:t>
      </w:r>
      <w:r>
        <w:rPr>
          <w:noProof/>
          <w:lang w:eastAsia="zh-CN"/>
        </w:rPr>
        <w:t>PMAE-C procedure</w:t>
      </w:r>
      <w:bookmarkEnd w:id="268"/>
    </w:p>
    <w:p w14:paraId="0B607F11" w14:textId="77777777" w:rsidR="00B72063" w:rsidRDefault="00B72063" w:rsidP="00B72063">
      <w:r>
        <w:rPr>
          <w:noProof/>
        </w:rPr>
        <w:t xml:space="preserve">When the </w:t>
      </w:r>
      <w:r w:rsidRPr="002D1E47">
        <w:rPr>
          <w:noProof/>
        </w:rPr>
        <w:t>P</w:t>
      </w:r>
      <w:r>
        <w:rPr>
          <w:noProof/>
        </w:rPr>
        <w:t>MAE-</w:t>
      </w:r>
      <w:r w:rsidRPr="002D1E47">
        <w:rPr>
          <w:noProof/>
        </w:rPr>
        <w:t xml:space="preserve">C </w:t>
      </w:r>
      <w:r>
        <w:rPr>
          <w:noProof/>
        </w:rPr>
        <w:t xml:space="preserve">needs to </w:t>
      </w:r>
      <w:r w:rsidRPr="002D1E47">
        <w:rPr>
          <w:noProof/>
        </w:rPr>
        <w:t xml:space="preserve">request </w:t>
      </w:r>
      <w:r>
        <w:rPr>
          <w:noProof/>
        </w:rPr>
        <w:t>another</w:t>
      </w:r>
      <w:r w:rsidRPr="002D1E47">
        <w:rPr>
          <w:noProof/>
        </w:rPr>
        <w:t xml:space="preserve"> </w:t>
      </w:r>
      <w:r>
        <w:rPr>
          <w:noProof/>
        </w:rPr>
        <w:t>PMAE-C (i.e. target PMAE-C)</w:t>
      </w:r>
      <w:r w:rsidRPr="002D1E47">
        <w:rPr>
          <w:noProof/>
        </w:rPr>
        <w:t xml:space="preserve"> to take</w:t>
      </w:r>
      <w:r>
        <w:rPr>
          <w:noProof/>
        </w:rPr>
        <w:t>over</w:t>
      </w:r>
      <w:r w:rsidRPr="002D1E47">
        <w:rPr>
          <w:noProof/>
        </w:rPr>
        <w:t xml:space="preserve"> the role of P</w:t>
      </w:r>
      <w:r>
        <w:rPr>
          <w:noProof/>
        </w:rPr>
        <w:t>MAE-C in a PIN with PAE-S support,</w:t>
      </w:r>
      <w:r>
        <w:t xml:space="preserve"> the PMAE-C shall generate an HTTP POST request </w:t>
      </w:r>
      <w:r w:rsidRPr="0006242D">
        <w:t>according to p</w:t>
      </w:r>
      <w:r>
        <w:t xml:space="preserve">rocedures as specified in </w:t>
      </w:r>
      <w:r w:rsidRPr="000A20F1">
        <w:t>IETF</w:t>
      </w:r>
      <w:r>
        <w:t> </w:t>
      </w:r>
      <w:r w:rsidRPr="000A20F1">
        <w:t>RFC</w:t>
      </w:r>
      <w:r>
        <w:t> 9110 </w:t>
      </w:r>
      <w:r w:rsidRPr="0006242D">
        <w:t>[</w:t>
      </w:r>
      <w:r>
        <w:t xml:space="preserve">4]. </w:t>
      </w:r>
      <w:r w:rsidRPr="00684E14">
        <w:t xml:space="preserve">In the </w:t>
      </w:r>
      <w:r>
        <w:t>HTTP POST request</w:t>
      </w:r>
      <w:r w:rsidRPr="00684E14">
        <w:t xml:space="preserve">, the </w:t>
      </w:r>
      <w:r>
        <w:t>initiating PMAE-C</w:t>
      </w:r>
      <w:r w:rsidRPr="00684E14">
        <w:t>:</w:t>
      </w:r>
    </w:p>
    <w:p w14:paraId="0FF760DB" w14:textId="77777777" w:rsidR="00B72063" w:rsidRDefault="00B72063" w:rsidP="00B72063">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the PAE-S;</w:t>
      </w:r>
    </w:p>
    <w:p w14:paraId="204B7572" w14:textId="77777777" w:rsidR="00B72063" w:rsidRPr="0073469F" w:rsidRDefault="00B72063" w:rsidP="00B72063">
      <w:pPr>
        <w:pStyle w:val="B1"/>
      </w:pPr>
      <w:r>
        <w:t>b)</w:t>
      </w:r>
      <w:r>
        <w:tab/>
      </w:r>
      <w:r w:rsidRPr="0073469F">
        <w:t xml:space="preserve">shall include a </w:t>
      </w:r>
      <w:r>
        <w:t>Content-Type</w:t>
      </w:r>
      <w:r w:rsidRPr="0073469F">
        <w:t xml:space="preserve"> header field se</w:t>
      </w:r>
      <w:r>
        <w:t>t to "application/vnd.3gpp.pinapp</w:t>
      </w:r>
      <w:r w:rsidRPr="0073469F">
        <w:t>-info+xml";</w:t>
      </w:r>
      <w:r>
        <w:t xml:space="preserve"> and</w:t>
      </w:r>
    </w:p>
    <w:p w14:paraId="09E55F9F" w14:textId="77777777" w:rsidR="00B72063" w:rsidRDefault="00B72063" w:rsidP="00B72063">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w:t>
      </w:r>
      <w:r>
        <w:rPr>
          <w:lang w:eastAsia="zh-CN"/>
        </w:rPr>
        <w:t>configuration</w:t>
      </w:r>
      <w:r>
        <w:t>-request</w:t>
      </w:r>
      <w:r w:rsidRPr="0073469F">
        <w:t>&gt;</w:t>
      </w:r>
      <w:r w:rsidRPr="001D4A5C">
        <w:t xml:space="preserve"> element in the &lt;</w:t>
      </w:r>
      <w:r>
        <w:t>pinapp</w:t>
      </w:r>
      <w:r w:rsidRPr="001D4A5C">
        <w:t>-info&gt; root element</w:t>
      </w:r>
      <w:r>
        <w:t xml:space="preserve"> </w:t>
      </w:r>
      <w:r>
        <w:rPr>
          <w:rFonts w:hint="eastAsia"/>
          <w:lang w:eastAsia="zh-CN"/>
        </w:rPr>
        <w:t>a</w:t>
      </w:r>
      <w:r>
        <w:t xml:space="preserve">nd within the </w:t>
      </w:r>
      <w:r w:rsidRPr="0073469F">
        <w:t>&lt;</w:t>
      </w:r>
      <w:r>
        <w:t>pin-</w:t>
      </w:r>
      <w:r>
        <w:rPr>
          <w:lang w:eastAsia="zh-CN"/>
        </w:rPr>
        <w:t>configuration</w:t>
      </w:r>
      <w:r>
        <w:t>-request</w:t>
      </w:r>
      <w:r w:rsidRPr="0073469F">
        <w:t>&gt;</w:t>
      </w:r>
      <w:r>
        <w:t xml:space="preserve"> element:</w:t>
      </w:r>
    </w:p>
    <w:p w14:paraId="3F921BFF" w14:textId="77777777" w:rsidR="00B72063" w:rsidRDefault="00B72063" w:rsidP="00B72063">
      <w:pPr>
        <w:pStyle w:val="B2"/>
      </w:pPr>
      <w:r w:rsidRPr="00766283">
        <w:t>1)</w:t>
      </w:r>
      <w:r w:rsidRPr="00766283">
        <w:tab/>
        <w:t xml:space="preserve">shall include a </w:t>
      </w:r>
      <w:r>
        <w:t>&lt;pin-id&gt; element set to the identity of the involved PIN;</w:t>
      </w:r>
    </w:p>
    <w:p w14:paraId="6348D92E" w14:textId="77777777" w:rsidR="00B72063" w:rsidRDefault="00B72063" w:rsidP="00B72063">
      <w:pPr>
        <w:pStyle w:val="B2"/>
      </w:pPr>
      <w:r>
        <w:t>2)</w:t>
      </w:r>
      <w:r>
        <w:tab/>
        <w:t>shall include a &lt;requestor-pemc-id&gt; element set to the identity of the initiating PMAE-C;</w:t>
      </w:r>
    </w:p>
    <w:p w14:paraId="7CC0A7DA" w14:textId="77777777" w:rsidR="00B72063" w:rsidRDefault="00B72063" w:rsidP="00B72063">
      <w:pPr>
        <w:pStyle w:val="B2"/>
        <w:rPr>
          <w:lang w:eastAsia="zh-CN"/>
        </w:rPr>
      </w:pPr>
      <w:r>
        <w:rPr>
          <w:rFonts w:hint="eastAsia"/>
          <w:lang w:eastAsia="zh-CN"/>
        </w:rPr>
        <w:t>3</w:t>
      </w:r>
      <w:r>
        <w:rPr>
          <w:lang w:eastAsia="zh-CN"/>
        </w:rPr>
        <w:t>)</w:t>
      </w:r>
      <w:r>
        <w:rPr>
          <w:lang w:eastAsia="zh-CN"/>
        </w:rPr>
        <w:tab/>
        <w:t>shall include a &lt;a</w:t>
      </w:r>
      <w:r w:rsidRPr="00336C41">
        <w:rPr>
          <w:lang w:eastAsia="zh-CN"/>
        </w:rPr>
        <w:t>uthorization</w:t>
      </w:r>
      <w:r>
        <w:rPr>
          <w:lang w:eastAsia="zh-CN"/>
        </w:rPr>
        <w:t>-</w:t>
      </w:r>
      <w:r w:rsidRPr="00336C41">
        <w:rPr>
          <w:lang w:eastAsia="zh-CN"/>
        </w:rPr>
        <w:t>type</w:t>
      </w:r>
      <w:r>
        <w:rPr>
          <w:lang w:eastAsia="zh-CN"/>
        </w:rPr>
        <w:t xml:space="preserve">&gt; element </w:t>
      </w:r>
      <w:r>
        <w:t>set to "</w:t>
      </w:r>
      <w:r w:rsidRPr="00894351">
        <w:t>PM</w:t>
      </w:r>
      <w:r>
        <w:t>AE-</w:t>
      </w:r>
      <w:r w:rsidRPr="00894351">
        <w:t>C role change</w:t>
      </w:r>
      <w:r>
        <w:t>"</w:t>
      </w:r>
      <w:r>
        <w:rPr>
          <w:rFonts w:hint="eastAsia"/>
          <w:lang w:eastAsia="zh-CN"/>
        </w:rPr>
        <w:t>;</w:t>
      </w:r>
    </w:p>
    <w:p w14:paraId="05F456DA" w14:textId="77777777" w:rsidR="00B72063" w:rsidRDefault="00B72063" w:rsidP="00B72063">
      <w:pPr>
        <w:pStyle w:val="B2"/>
        <w:rPr>
          <w:lang w:eastAsia="zh-CN"/>
        </w:rPr>
      </w:pPr>
      <w:r>
        <w:rPr>
          <w:rFonts w:hint="eastAsia"/>
          <w:lang w:eastAsia="zh-CN"/>
        </w:rPr>
        <w:t>4</w:t>
      </w:r>
      <w:r>
        <w:rPr>
          <w:lang w:eastAsia="zh-CN"/>
        </w:rPr>
        <w:t>)</w:t>
      </w:r>
      <w:r>
        <w:rPr>
          <w:lang w:eastAsia="zh-CN"/>
        </w:rPr>
        <w:tab/>
      </w:r>
      <w:r>
        <w:rPr>
          <w:rFonts w:hint="eastAsia"/>
          <w:lang w:eastAsia="zh-CN"/>
        </w:rPr>
        <w:t>sha</w:t>
      </w:r>
      <w:r>
        <w:rPr>
          <w:lang w:eastAsia="zh-CN"/>
        </w:rPr>
        <w:t xml:space="preserve">ll include a &lt;failure-pemc-id&gt; element set to </w:t>
      </w:r>
      <w:r>
        <w:t>the identity of the failure PMAE-C;</w:t>
      </w:r>
    </w:p>
    <w:p w14:paraId="09B49807" w14:textId="77777777" w:rsidR="00B72063" w:rsidRDefault="00B72063" w:rsidP="00B72063">
      <w:pPr>
        <w:pStyle w:val="B2"/>
        <w:rPr>
          <w:lang w:eastAsia="zh-CN"/>
        </w:rPr>
      </w:pPr>
      <w:r>
        <w:rPr>
          <w:lang w:eastAsia="zh-CN"/>
        </w:rPr>
        <w:t>5)</w:t>
      </w:r>
      <w:r>
        <w:rPr>
          <w:lang w:eastAsia="zh-CN"/>
        </w:rPr>
        <w:tab/>
        <w:t>may include a &lt;new-pemc-id&gt; element set to the identity of the target PMAE-C</w:t>
      </w:r>
      <w:r w:rsidR="003E4B1A">
        <w:rPr>
          <w:lang w:eastAsia="zh-CN"/>
        </w:rPr>
        <w:t>; and</w:t>
      </w:r>
    </w:p>
    <w:p w14:paraId="70390C2C" w14:textId="77777777" w:rsidR="003E4B1A" w:rsidRDefault="003E4B1A" w:rsidP="00B72063">
      <w:pPr>
        <w:pStyle w:val="B2"/>
        <w:rPr>
          <w:lang w:eastAsia="zh-CN"/>
        </w:rPr>
      </w:pPr>
      <w:r>
        <w:rPr>
          <w:rFonts w:hint="eastAsia"/>
          <w:lang w:eastAsia="zh-CN"/>
        </w:rPr>
        <w:t>6</w:t>
      </w:r>
      <w:r>
        <w:rPr>
          <w:lang w:eastAsia="zh-CN"/>
        </w:rPr>
        <w:t>)</w:t>
      </w:r>
      <w:r>
        <w:rPr>
          <w:lang w:eastAsia="zh-CN"/>
        </w:rPr>
        <w:tab/>
        <w:t>may include a &lt;</w:t>
      </w:r>
      <w:r>
        <w:rPr>
          <w:rFonts w:hint="eastAsia"/>
          <w:lang w:eastAsia="zh-CN"/>
        </w:rPr>
        <w:t>additional-pemc-ids</w:t>
      </w:r>
      <w:r>
        <w:rPr>
          <w:lang w:eastAsia="zh-CN"/>
        </w:rPr>
        <w:t>&gt; element set to</w:t>
      </w:r>
      <w:r>
        <w:rPr>
          <w:rFonts w:hint="eastAsia"/>
          <w:lang w:eastAsia="zh-CN"/>
        </w:rPr>
        <w:t xml:space="preserve"> a list of</w:t>
      </w:r>
      <w:r>
        <w:rPr>
          <w:lang w:eastAsia="zh-CN"/>
        </w:rPr>
        <w:t xml:space="preserve"> </w:t>
      </w:r>
      <w:r w:rsidRPr="000308CD">
        <w:rPr>
          <w:lang w:eastAsia="zh-CN"/>
        </w:rPr>
        <w:t>additional PM</w:t>
      </w:r>
      <w:r>
        <w:rPr>
          <w:rFonts w:hint="eastAsia"/>
          <w:lang w:eastAsia="zh-CN"/>
        </w:rPr>
        <w:t>AE-</w:t>
      </w:r>
      <w:r w:rsidRPr="000308CD">
        <w:rPr>
          <w:lang w:eastAsia="zh-CN"/>
        </w:rPr>
        <w:t>C</w:t>
      </w:r>
      <w:r>
        <w:rPr>
          <w:rFonts w:hint="eastAsia"/>
          <w:lang w:eastAsia="zh-CN"/>
        </w:rPr>
        <w:t xml:space="preserve">s </w:t>
      </w:r>
      <w:r w:rsidRPr="000308CD">
        <w:rPr>
          <w:lang w:eastAsia="zh-CN"/>
        </w:rPr>
        <w:t>that are requested to manage the PIN</w:t>
      </w:r>
      <w:r>
        <w:rPr>
          <w:lang w:eastAsia="zh-CN"/>
        </w:rPr>
        <w:t>.</w:t>
      </w:r>
    </w:p>
    <w:p w14:paraId="5794E6B3" w14:textId="77777777" w:rsidR="00B72063" w:rsidRDefault="00B72063" w:rsidP="00B72063">
      <w:pPr>
        <w:rPr>
          <w:lang w:eastAsia="zh-CN"/>
        </w:rPr>
      </w:pPr>
      <w:r>
        <w:t xml:space="preserve">The initiating PMAE-C shall send the generated HTTP POST request towards the PAE-S according to </w:t>
      </w:r>
      <w:r w:rsidRPr="000A20F1">
        <w:t>IETF</w:t>
      </w:r>
      <w:r>
        <w:t> </w:t>
      </w:r>
      <w:r w:rsidRPr="000A20F1">
        <w:t>RFC</w:t>
      </w:r>
      <w:r>
        <w:t> 9110 </w:t>
      </w:r>
      <w:r w:rsidRPr="0006242D">
        <w:t>[</w:t>
      </w:r>
      <w:r>
        <w:t>4]</w:t>
      </w:r>
      <w:r>
        <w:rPr>
          <w:rFonts w:hint="eastAsia"/>
          <w:lang w:eastAsia="zh-CN"/>
        </w:rPr>
        <w:t>.</w:t>
      </w:r>
    </w:p>
    <w:p w14:paraId="06633E77" w14:textId="77777777" w:rsidR="00B72063" w:rsidRDefault="00B72063" w:rsidP="00B72063">
      <w:r w:rsidRPr="00554F63">
        <w:rPr>
          <w:lang w:eastAsia="zh-CN"/>
        </w:rPr>
        <w:t>U</w:t>
      </w:r>
      <w:r>
        <w:rPr>
          <w:lang w:eastAsia="zh-CN"/>
        </w:rPr>
        <w:t>p</w:t>
      </w:r>
      <w:r>
        <w:rPr>
          <w:lang w:eastAsia="x-none"/>
        </w:rPr>
        <w:t xml:space="preserve">on reception of an </w:t>
      </w:r>
      <w:r w:rsidRPr="00554F63">
        <w:t>HTTP 20</w:t>
      </w:r>
      <w:r>
        <w:t>0</w:t>
      </w:r>
      <w:r w:rsidRPr="00554F63">
        <w:t xml:space="preserve"> (</w:t>
      </w:r>
      <w:r>
        <w:t>OK</w:t>
      </w:r>
      <w:r w:rsidRPr="00554F63">
        <w:t>) response message</w:t>
      </w:r>
      <w:r>
        <w:t xml:space="preserve"> containing:</w:t>
      </w:r>
    </w:p>
    <w:p w14:paraId="2860221D" w14:textId="77777777" w:rsidR="00B72063" w:rsidRDefault="00B72063" w:rsidP="00B72063">
      <w:pPr>
        <w:pStyle w:val="B1"/>
      </w:pPr>
      <w:r>
        <w:t>a)</w:t>
      </w:r>
      <w:r>
        <w:tab/>
        <w:t>a Content-Type header field set to "application/vnd.3gpp.pinapp-info+xml"; and</w:t>
      </w:r>
    </w:p>
    <w:p w14:paraId="0B0985EF" w14:textId="77777777" w:rsidR="00B72063" w:rsidRDefault="00B72063" w:rsidP="00B72063">
      <w:pPr>
        <w:pStyle w:val="B1"/>
      </w:pPr>
      <w:r>
        <w:t>b)</w:t>
      </w:r>
      <w:r>
        <w:tab/>
        <w:t xml:space="preserve">an application/vnd.3gpp.pinapp-info+xml MIME body with a </w:t>
      </w:r>
      <w:r w:rsidRPr="00A23C86">
        <w:t>&lt;</w:t>
      </w:r>
      <w:r>
        <w:t>pin-configuration-accept</w:t>
      </w:r>
      <w:r w:rsidRPr="00A23C86">
        <w:t>&gt;</w:t>
      </w:r>
      <w:r>
        <w:t xml:space="preserve"> </w:t>
      </w:r>
      <w:r w:rsidRPr="00FB41A4">
        <w:t>element in the &lt;</w:t>
      </w:r>
      <w:r>
        <w:t>pinapp</w:t>
      </w:r>
      <w:r w:rsidRPr="00FB41A4">
        <w:t xml:space="preserve">-info&gt; </w:t>
      </w:r>
      <w:r>
        <w:t>root element,</w:t>
      </w:r>
    </w:p>
    <w:p w14:paraId="0763DBAC" w14:textId="77777777" w:rsidR="00B72063" w:rsidRDefault="00B72063" w:rsidP="00B72063">
      <w:r>
        <w:t>the initiating PMAE-C</w:t>
      </w:r>
      <w:r w:rsidRPr="00F24F28">
        <w:t xml:space="preserve"> </w:t>
      </w:r>
      <w:r>
        <w:t>shall initiate a PIN status notify procedure as specified in clause 5.4.6.4 to PIN peers to notify the change of PMAE-C with the following consideration:</w:t>
      </w:r>
    </w:p>
    <w:p w14:paraId="1CEF11A7" w14:textId="77777777" w:rsidR="00B72063" w:rsidRDefault="00B72063" w:rsidP="00B72063">
      <w:pPr>
        <w:pStyle w:val="B1"/>
      </w:pPr>
      <w:r>
        <w:t>a)</w:t>
      </w:r>
      <w:r>
        <w:tab/>
        <w:t>the event ID</w:t>
      </w:r>
      <w:r w:rsidRPr="0089275D">
        <w:t xml:space="preserve"> </w:t>
      </w:r>
      <w:r>
        <w:t xml:space="preserve">shall </w:t>
      </w:r>
      <w:r w:rsidRPr="0089275D">
        <w:t>include "PIN modification"</w:t>
      </w:r>
      <w:r>
        <w:t>, and:</w:t>
      </w:r>
    </w:p>
    <w:p w14:paraId="1A85080A" w14:textId="77777777" w:rsidR="00B72063" w:rsidRPr="0089275D" w:rsidRDefault="00B72063" w:rsidP="00B72063">
      <w:pPr>
        <w:pStyle w:val="B2"/>
      </w:pPr>
      <w:r>
        <w:rPr>
          <w:lang w:eastAsia="zh-CN"/>
        </w:rPr>
        <w:t>1)</w:t>
      </w:r>
      <w:r>
        <w:rPr>
          <w:lang w:eastAsia="zh-CN"/>
        </w:rPr>
        <w:tab/>
        <w:t>shall include the &lt;</w:t>
      </w:r>
      <w:r>
        <w:rPr>
          <w:lang w:val="en-US"/>
        </w:rPr>
        <w:t>pemc-id</w:t>
      </w:r>
      <w:r>
        <w:rPr>
          <w:lang w:eastAsia="zh-CN"/>
        </w:rPr>
        <w:t xml:space="preserve">&gt; </w:t>
      </w:r>
      <w:r>
        <w:t>element set to</w:t>
      </w:r>
      <w:r w:rsidRPr="0022326F">
        <w:rPr>
          <w:rFonts w:cs="Arial"/>
        </w:rPr>
        <w:t xml:space="preserve"> </w:t>
      </w:r>
      <w:r>
        <w:rPr>
          <w:rFonts w:cs="Arial"/>
        </w:rPr>
        <w:t xml:space="preserve">the identifier(s) of the </w:t>
      </w:r>
      <w:r>
        <w:rPr>
          <w:lang w:val="en-US"/>
        </w:rPr>
        <w:t>PMAE-C(s)</w:t>
      </w:r>
      <w:r w:rsidRPr="00697B05">
        <w:rPr>
          <w:lang w:val="en-US"/>
        </w:rPr>
        <w:t xml:space="preserve"> </w:t>
      </w:r>
      <w:r>
        <w:rPr>
          <w:lang w:val="en-US"/>
        </w:rPr>
        <w:t>in the PIN; and</w:t>
      </w:r>
    </w:p>
    <w:p w14:paraId="7C922F56" w14:textId="77777777" w:rsidR="00B72063" w:rsidRPr="0089275D" w:rsidRDefault="00B72063" w:rsidP="00B72063">
      <w:pPr>
        <w:pStyle w:val="B2"/>
      </w:pPr>
      <w:r>
        <w:rPr>
          <w:lang w:eastAsia="zh-CN"/>
        </w:rPr>
        <w:t>2)</w:t>
      </w:r>
      <w:r>
        <w:rPr>
          <w:lang w:eastAsia="zh-CN"/>
        </w:rPr>
        <w:tab/>
        <w:t xml:space="preserve">shall include the </w:t>
      </w:r>
      <w:r>
        <w:rPr>
          <w:lang w:val="en-US" w:eastAsia="zh-CN"/>
        </w:rPr>
        <w:t>&lt;</w:t>
      </w:r>
      <w:r>
        <w:rPr>
          <w:lang w:val="en-US"/>
        </w:rPr>
        <w:t>pemc-address</w:t>
      </w:r>
      <w:r>
        <w:rPr>
          <w:lang w:val="en-US" w:eastAsia="zh-CN"/>
        </w:rPr>
        <w:t>&gt;</w:t>
      </w:r>
      <w:r w:rsidRPr="00C80E4B">
        <w:t xml:space="preserve"> </w:t>
      </w:r>
      <w:r>
        <w:t>element set to</w:t>
      </w:r>
      <w:r w:rsidRPr="0022326F">
        <w:rPr>
          <w:rFonts w:cs="Arial"/>
        </w:rPr>
        <w:t xml:space="preserve"> </w:t>
      </w:r>
      <w:r>
        <w:rPr>
          <w:rFonts w:cs="Arial"/>
        </w:rPr>
        <w:t>the I</w:t>
      </w:r>
      <w:r w:rsidRPr="00F0199C">
        <w:rPr>
          <w:rFonts w:cs="Arial"/>
        </w:rPr>
        <w:t xml:space="preserve">P address or port number </w:t>
      </w:r>
      <w:r>
        <w:rPr>
          <w:rFonts w:cs="Arial"/>
        </w:rPr>
        <w:t>for each PMAE-C respectively; and</w:t>
      </w:r>
    </w:p>
    <w:p w14:paraId="0F2EEFEE" w14:textId="77777777" w:rsidR="00B72063" w:rsidRPr="0089275D" w:rsidRDefault="00B72063" w:rsidP="00B72063">
      <w:pPr>
        <w:pStyle w:val="B1"/>
        <w:rPr>
          <w:lang w:eastAsia="zh-CN"/>
        </w:rPr>
      </w:pPr>
      <w:r>
        <w:rPr>
          <w:rFonts w:hint="eastAsia"/>
          <w:lang w:eastAsia="zh-CN"/>
        </w:rPr>
        <w:t>b</w:t>
      </w:r>
      <w:r>
        <w:rPr>
          <w:lang w:eastAsia="zh-CN"/>
        </w:rPr>
        <w:t>)</w:t>
      </w:r>
      <w:r>
        <w:rPr>
          <w:lang w:eastAsia="zh-CN"/>
        </w:rPr>
        <w:tab/>
      </w:r>
      <w:r>
        <w:t>the event ID</w:t>
      </w:r>
      <w:r w:rsidRPr="0089275D">
        <w:t xml:space="preserve"> </w:t>
      </w:r>
      <w:r>
        <w:t xml:space="preserve">shall </w:t>
      </w:r>
      <w:r w:rsidRPr="0089275D">
        <w:t>include "</w:t>
      </w:r>
      <w:r w:rsidRPr="00E93CD6">
        <w:rPr>
          <w:lang w:eastAsia="zh-CN"/>
        </w:rPr>
        <w:t>PIN profiles update</w:t>
      </w:r>
      <w:r w:rsidRPr="0089275D">
        <w:t>"</w:t>
      </w:r>
      <w:r>
        <w:t xml:space="preserve"> if it is for PGAE-C, and:</w:t>
      </w:r>
    </w:p>
    <w:p w14:paraId="16B73057" w14:textId="77777777" w:rsidR="00B72063" w:rsidRDefault="003923B5" w:rsidP="00B72063">
      <w:pPr>
        <w:pStyle w:val="B2"/>
        <w:rPr>
          <w:lang w:val="en-US"/>
        </w:rPr>
      </w:pPr>
      <w:r>
        <w:rPr>
          <w:lang w:eastAsia="zh-CN"/>
        </w:rPr>
        <w:t>1</w:t>
      </w:r>
      <w:r w:rsidR="00B72063">
        <w:rPr>
          <w:lang w:eastAsia="zh-CN"/>
        </w:rPr>
        <w:t>)</w:t>
      </w:r>
      <w:r w:rsidR="00B72063">
        <w:rPr>
          <w:lang w:eastAsia="zh-CN"/>
        </w:rPr>
        <w:tab/>
        <w:t>shall include the &lt;pin-profile&gt; element set to the PIN profile of the PIN</w:t>
      </w:r>
      <w:r w:rsidR="00B72063">
        <w:rPr>
          <w:lang w:val="en-US"/>
        </w:rPr>
        <w:t>.</w:t>
      </w:r>
    </w:p>
    <w:p w14:paraId="0CC639E6" w14:textId="77777777" w:rsidR="00B72063" w:rsidRDefault="00B72063" w:rsidP="00B72063">
      <w:r w:rsidRPr="00554F63">
        <w:rPr>
          <w:lang w:eastAsia="zh-CN"/>
        </w:rPr>
        <w:t>U</w:t>
      </w:r>
      <w:r>
        <w:rPr>
          <w:lang w:eastAsia="zh-CN"/>
        </w:rPr>
        <w:t>p</w:t>
      </w:r>
      <w:r>
        <w:rPr>
          <w:lang w:eastAsia="x-none"/>
        </w:rPr>
        <w:t xml:space="preserve">on reception of an </w:t>
      </w:r>
      <w:r w:rsidRPr="00554F63">
        <w:t xml:space="preserve">HTTP </w:t>
      </w:r>
      <w:r>
        <w:t>403 (Forbidden)</w:t>
      </w:r>
      <w:r w:rsidRPr="00554F63">
        <w:t xml:space="preserve"> response message</w:t>
      </w:r>
      <w:r>
        <w:t xml:space="preserve"> containing:</w:t>
      </w:r>
    </w:p>
    <w:p w14:paraId="2BA7DA30" w14:textId="77777777" w:rsidR="00B72063" w:rsidRDefault="00B72063" w:rsidP="00B72063">
      <w:pPr>
        <w:pStyle w:val="B1"/>
      </w:pPr>
      <w:r>
        <w:t>a)</w:t>
      </w:r>
      <w:r>
        <w:tab/>
        <w:t>a Content-Type header field set to "application/vnd.3gpp.pinapp-info+xml"; and</w:t>
      </w:r>
    </w:p>
    <w:p w14:paraId="616A2EAA" w14:textId="77777777" w:rsidR="00B72063" w:rsidRDefault="00B72063" w:rsidP="00B72063">
      <w:pPr>
        <w:pStyle w:val="B1"/>
      </w:pPr>
      <w:r>
        <w:t>b)</w:t>
      </w:r>
      <w:r>
        <w:tab/>
        <w:t xml:space="preserve">an application/vnd.3gpp.pinapp-info+xml MIME body with a </w:t>
      </w:r>
      <w:r w:rsidRPr="00A23C86">
        <w:t>&lt;</w:t>
      </w:r>
      <w:r>
        <w:t>pin-configuration-</w:t>
      </w:r>
      <w:r>
        <w:rPr>
          <w:rFonts w:hint="eastAsia"/>
          <w:lang w:eastAsia="zh-CN"/>
        </w:rPr>
        <w:t>reject</w:t>
      </w:r>
      <w:r w:rsidRPr="00A23C86">
        <w:t>&gt;</w:t>
      </w:r>
      <w:r>
        <w:t xml:space="preserve"> </w:t>
      </w:r>
      <w:r w:rsidRPr="00FB41A4">
        <w:t>element in the &lt;</w:t>
      </w:r>
      <w:r>
        <w:t>pinapp</w:t>
      </w:r>
      <w:r w:rsidRPr="00FB41A4">
        <w:t xml:space="preserve">-info&gt; </w:t>
      </w:r>
      <w:r>
        <w:t>root element,</w:t>
      </w:r>
    </w:p>
    <w:p w14:paraId="418D17AF" w14:textId="77777777" w:rsidR="00B72063" w:rsidRPr="001B74DA" w:rsidRDefault="00B72063" w:rsidP="00B72063">
      <w:pPr>
        <w:rPr>
          <w:lang w:eastAsia="zh-CN"/>
        </w:rPr>
      </w:pPr>
      <w:r>
        <w:t>the initiating PMAE-C</w:t>
      </w:r>
      <w:r w:rsidRPr="00F24F28">
        <w:t xml:space="preserve"> </w:t>
      </w:r>
      <w:r>
        <w:t xml:space="preserve">shall consider the </w:t>
      </w:r>
      <w:r w:rsidRPr="001B0597">
        <w:t>PMAE-C replacement with PAE-S support</w:t>
      </w:r>
      <w:r>
        <w:t xml:space="preserve"> fails due to the reason indicated by the cause value.</w:t>
      </w:r>
    </w:p>
    <w:p w14:paraId="5CD26BF0" w14:textId="77777777" w:rsidR="00B72063" w:rsidRDefault="00B72063" w:rsidP="00B72063">
      <w:pPr>
        <w:pStyle w:val="Heading5"/>
        <w:rPr>
          <w:lang w:eastAsia="zh-CN"/>
        </w:rPr>
      </w:pPr>
      <w:bookmarkStart w:id="269" w:name="_CR5_4_5_4_3"/>
      <w:bookmarkStart w:id="270" w:name="_Toc172038115"/>
      <w:bookmarkEnd w:id="269"/>
      <w:r>
        <w:rPr>
          <w:rFonts w:hint="eastAsia"/>
          <w:noProof/>
          <w:lang w:eastAsia="zh-CN"/>
        </w:rPr>
        <w:lastRenderedPageBreak/>
        <w:t>5</w:t>
      </w:r>
      <w:r>
        <w:rPr>
          <w:noProof/>
          <w:lang w:eastAsia="zh-CN"/>
        </w:rPr>
        <w:t>.4.5.4.3</w:t>
      </w:r>
      <w:r>
        <w:rPr>
          <w:noProof/>
          <w:lang w:eastAsia="zh-CN"/>
        </w:rPr>
        <w:tab/>
        <w:t>PAE-S procedure</w:t>
      </w:r>
      <w:bookmarkEnd w:id="270"/>
    </w:p>
    <w:p w14:paraId="0F83CE73" w14:textId="77777777" w:rsidR="003923B5" w:rsidRDefault="003923B5" w:rsidP="003923B5">
      <w:r>
        <w:rPr>
          <w:lang w:eastAsia="x-none"/>
        </w:rPr>
        <w:t>Upon reception of an HTTP POST request</w:t>
      </w:r>
      <w:r>
        <w:t xml:space="preserve"> message containing:</w:t>
      </w:r>
    </w:p>
    <w:p w14:paraId="4E93D9B5" w14:textId="77777777" w:rsidR="003923B5" w:rsidRDefault="003923B5" w:rsidP="003923B5">
      <w:pPr>
        <w:pStyle w:val="B1"/>
      </w:pPr>
      <w:r>
        <w:t>a)</w:t>
      </w:r>
      <w:r>
        <w:tab/>
        <w:t>a Content-Type header field set to "application/vnd.3gpp.pinapp-info+xml"; and</w:t>
      </w:r>
    </w:p>
    <w:p w14:paraId="1913DCFB" w14:textId="77777777" w:rsidR="003923B5" w:rsidRDefault="003923B5" w:rsidP="003923B5">
      <w:pPr>
        <w:pStyle w:val="B1"/>
      </w:pPr>
      <w:r>
        <w:t>b)</w:t>
      </w:r>
      <w:r>
        <w:tab/>
        <w:t>an application/vnd.3gpp.pinapp-info+xml MIME body with a &lt;pin-connectivity-notify&gt; element in the &lt;pinapp-info&gt; root element,</w:t>
      </w:r>
    </w:p>
    <w:p w14:paraId="2A115610" w14:textId="77777777" w:rsidR="003923B5" w:rsidRDefault="003923B5" w:rsidP="003923B5">
      <w:r>
        <w:t>the PAE-S shall:</w:t>
      </w:r>
    </w:p>
    <w:p w14:paraId="761F6539" w14:textId="77777777" w:rsidR="003923B5" w:rsidRDefault="003923B5" w:rsidP="003923B5">
      <w:pPr>
        <w:pStyle w:val="B1"/>
      </w:pPr>
      <w:r>
        <w:t>a)</w:t>
      </w:r>
      <w:r>
        <w:tab/>
      </w:r>
      <w:r>
        <w:rPr>
          <w:lang w:eastAsia="zh-CN"/>
        </w:rPr>
        <w:t xml:space="preserve">consider the PMAE-C identified by the </w:t>
      </w:r>
      <w:r>
        <w:t xml:space="preserve">&lt;pin-client-identifier&gt; element is not available and determine a new PMAE-C (i.e. the target PMAE-C) for the PIN; </w:t>
      </w:r>
    </w:p>
    <w:p w14:paraId="2D7B2B80" w14:textId="77777777" w:rsidR="003923B5" w:rsidRDefault="003923B5" w:rsidP="003923B5">
      <w:pPr>
        <w:pStyle w:val="B1"/>
      </w:pPr>
      <w:r>
        <w:rPr>
          <w:lang w:eastAsia="zh-CN"/>
        </w:rPr>
        <w:t>b)</w:t>
      </w:r>
      <w:r>
        <w:rPr>
          <w:lang w:eastAsia="zh-CN"/>
        </w:rPr>
        <w:tab/>
      </w:r>
      <w:r>
        <w:t>generate an HTTP POST request according to procedures as specified in IETF RFC 9110 [4]. In the HTTP POST request, the PAE-S:</w:t>
      </w:r>
    </w:p>
    <w:p w14:paraId="6940A7A3" w14:textId="77777777" w:rsidR="003923B5" w:rsidRDefault="003923B5" w:rsidP="003923B5">
      <w:pPr>
        <w:pStyle w:val="B2"/>
        <w:rPr>
          <w:lang w:eastAsia="zh-CN"/>
        </w:rPr>
      </w:pPr>
      <w:r>
        <w:rPr>
          <w:lang w:eastAsia="zh-CN"/>
        </w:rPr>
        <w:t>1)</w:t>
      </w:r>
      <w:r>
        <w:rPr>
          <w:lang w:eastAsia="zh-CN"/>
        </w:rPr>
        <w:tab/>
        <w:t>shall set the Request-URI to the URI of the target PMAE-C;</w:t>
      </w:r>
    </w:p>
    <w:p w14:paraId="706C05C2" w14:textId="77777777" w:rsidR="003923B5" w:rsidRDefault="003923B5" w:rsidP="003923B5">
      <w:pPr>
        <w:pStyle w:val="B2"/>
      </w:pPr>
      <w:r>
        <w:t>2)</w:t>
      </w:r>
      <w:r>
        <w:tab/>
        <w:t>shall include a Content-Type header field set to "application/vnd.3gpp.pinapp-info+xml"; and</w:t>
      </w:r>
    </w:p>
    <w:p w14:paraId="7B25D2BE" w14:textId="77777777" w:rsidR="003923B5" w:rsidRDefault="003923B5" w:rsidP="003923B5">
      <w:pPr>
        <w:pStyle w:val="B2"/>
      </w:pPr>
      <w:r>
        <w:t>3)</w:t>
      </w:r>
      <w:r>
        <w:tab/>
        <w:t xml:space="preserve">shall include an application/vnd.3gpp.pinapp-info+xml MIME body with a &lt;pin-management-request&gt; element in the &lt;pinapp-info&gt; root element </w:t>
      </w:r>
      <w:r>
        <w:rPr>
          <w:lang w:eastAsia="zh-CN"/>
        </w:rPr>
        <w:t>a</w:t>
      </w:r>
      <w:r>
        <w:t>nd within the &lt;pin-management-request&gt; element:</w:t>
      </w:r>
    </w:p>
    <w:p w14:paraId="7512B92F" w14:textId="77777777" w:rsidR="003923B5" w:rsidRDefault="003923B5" w:rsidP="003923B5">
      <w:pPr>
        <w:pStyle w:val="B3"/>
      </w:pPr>
      <w:r>
        <w:t>i)</w:t>
      </w:r>
      <w:r>
        <w:tab/>
        <w:t>shall include a &lt;requestor-id&gt; element set to the identifier of the PAE-S;</w:t>
      </w:r>
    </w:p>
    <w:p w14:paraId="6A572B25" w14:textId="77777777" w:rsidR="003923B5" w:rsidRDefault="003923B5" w:rsidP="003923B5">
      <w:pPr>
        <w:pStyle w:val="B3"/>
        <w:rPr>
          <w:lang w:eastAsia="zh-CN"/>
        </w:rPr>
      </w:pPr>
      <w:r>
        <w:rPr>
          <w:lang w:eastAsia="zh-CN"/>
        </w:rPr>
        <w:t>ii)</w:t>
      </w:r>
      <w:r>
        <w:rPr>
          <w:lang w:eastAsia="zh-CN"/>
        </w:rPr>
        <w:tab/>
        <w:t>shall include a &lt;modification-type&gt; element set to "PEMC assignment"; and</w:t>
      </w:r>
    </w:p>
    <w:p w14:paraId="2D1F1A03" w14:textId="77777777" w:rsidR="003923B5" w:rsidRDefault="003923B5" w:rsidP="003923B5">
      <w:pPr>
        <w:pStyle w:val="B3"/>
        <w:rPr>
          <w:lang w:eastAsia="zh-CN"/>
        </w:rPr>
      </w:pPr>
      <w:r>
        <w:rPr>
          <w:lang w:eastAsia="zh-CN"/>
        </w:rPr>
        <w:t>iii)</w:t>
      </w:r>
      <w:r>
        <w:rPr>
          <w:lang w:eastAsia="zh-CN"/>
        </w:rPr>
        <w:tab/>
        <w:t>shall include a &lt;pin-profile&gt; element set to the PIN profile information of the PIN; and</w:t>
      </w:r>
    </w:p>
    <w:p w14:paraId="1D35AA53" w14:textId="77777777" w:rsidR="003923B5" w:rsidRDefault="003923B5" w:rsidP="003923B5">
      <w:pPr>
        <w:pStyle w:val="B1"/>
        <w:rPr>
          <w:lang w:eastAsia="x-none"/>
        </w:rPr>
      </w:pPr>
      <w:r>
        <w:t>c)</w:t>
      </w:r>
      <w:r>
        <w:tab/>
        <w:t>send the generated HTTP POST request towards the target PMAE-C according to IETF RFC 9110 [4]</w:t>
      </w:r>
      <w:r>
        <w:rPr>
          <w:lang w:eastAsia="zh-CN"/>
        </w:rPr>
        <w:t>.</w:t>
      </w:r>
    </w:p>
    <w:p w14:paraId="2ED405B3" w14:textId="77777777" w:rsidR="00B72063" w:rsidRDefault="00B72063" w:rsidP="00B72063">
      <w:r>
        <w:rPr>
          <w:lang w:eastAsia="x-none"/>
        </w:rPr>
        <w:t>Upon reception of an HTTP POST request</w:t>
      </w:r>
      <w:r w:rsidRPr="005025FB">
        <w:t xml:space="preserve"> </w:t>
      </w:r>
      <w:r>
        <w:t>message containing:</w:t>
      </w:r>
    </w:p>
    <w:p w14:paraId="16EB6BD0" w14:textId="77777777" w:rsidR="00B72063" w:rsidRDefault="00B72063" w:rsidP="00B72063">
      <w:pPr>
        <w:pStyle w:val="B1"/>
      </w:pPr>
      <w:r>
        <w:t>a)</w:t>
      </w:r>
      <w:r>
        <w:tab/>
        <w:t>a Content-Type header field set to "application/vnd.3gpp.pinapp-info+xml"; and</w:t>
      </w:r>
    </w:p>
    <w:p w14:paraId="6093BE7C" w14:textId="77777777" w:rsidR="00B72063" w:rsidRDefault="00B72063" w:rsidP="00B72063">
      <w:pPr>
        <w:pStyle w:val="B1"/>
      </w:pPr>
      <w:r>
        <w:t>b)</w:t>
      </w:r>
      <w:r>
        <w:tab/>
        <w:t xml:space="preserve">an application/vnd.3gpp.pinapp-info+xml MIME body with a </w:t>
      </w:r>
      <w:r w:rsidRPr="0073469F">
        <w:t>&lt;</w:t>
      </w:r>
      <w:r>
        <w:t>pin-configuration-request</w:t>
      </w:r>
      <w:r w:rsidRPr="0073469F">
        <w:t>&gt;</w:t>
      </w:r>
      <w:r>
        <w:t xml:space="preserve"> </w:t>
      </w:r>
      <w:r w:rsidRPr="00FB41A4">
        <w:t>element in the &lt;</w:t>
      </w:r>
      <w:r>
        <w:t>pinapp</w:t>
      </w:r>
      <w:r w:rsidRPr="00FB41A4">
        <w:t xml:space="preserve">-info&gt; </w:t>
      </w:r>
      <w:r>
        <w:t>root element,</w:t>
      </w:r>
    </w:p>
    <w:p w14:paraId="1EFF9688" w14:textId="77777777" w:rsidR="00B72063" w:rsidRDefault="00B72063" w:rsidP="00B72063">
      <w:pPr>
        <w:rPr>
          <w:noProof/>
        </w:rPr>
      </w:pPr>
      <w:r>
        <w:t xml:space="preserve">the PAE-S shall </w:t>
      </w:r>
      <w:r>
        <w:rPr>
          <w:lang w:eastAsia="zh-CN"/>
        </w:rPr>
        <w:t xml:space="preserve">determine whether </w:t>
      </w:r>
      <w:r>
        <w:rPr>
          <w:noProof/>
        </w:rPr>
        <w:t xml:space="preserve">the initiating PMAE-C </w:t>
      </w:r>
      <w:r w:rsidRPr="005B4CD9">
        <w:rPr>
          <w:noProof/>
        </w:rPr>
        <w:t>is allowed to modify the PIN</w:t>
      </w:r>
      <w:r>
        <w:rPr>
          <w:noProof/>
        </w:rPr>
        <w:t xml:space="preserve"> and </w:t>
      </w:r>
      <w:r>
        <w:rPr>
          <w:lang w:eastAsia="zh-CN"/>
        </w:rPr>
        <w:t xml:space="preserve">determine </w:t>
      </w:r>
      <w:r>
        <w:rPr>
          <w:noProof/>
        </w:rPr>
        <w:t xml:space="preserve">whether the target PMAE-C identified by the </w:t>
      </w:r>
      <w:r>
        <w:rPr>
          <w:lang w:eastAsia="zh-CN"/>
        </w:rPr>
        <w:t>&lt;new-pemc-id&gt; element (if provided) is allowed to be a PMAE-C of the PIN</w:t>
      </w:r>
      <w:r>
        <w:rPr>
          <w:noProof/>
        </w:rPr>
        <w:t>.</w:t>
      </w:r>
    </w:p>
    <w:p w14:paraId="4E3EA012" w14:textId="77777777" w:rsidR="00B72063" w:rsidRDefault="00B72063" w:rsidP="00B72063">
      <w:pPr>
        <w:rPr>
          <w:noProof/>
          <w:lang w:eastAsia="zh-CN"/>
        </w:rPr>
      </w:pPr>
      <w:r>
        <w:rPr>
          <w:rFonts w:hint="eastAsia"/>
          <w:noProof/>
          <w:lang w:eastAsia="zh-CN"/>
        </w:rPr>
        <w:t>I</w:t>
      </w:r>
      <w:r>
        <w:rPr>
          <w:noProof/>
          <w:lang w:eastAsia="zh-CN"/>
        </w:rPr>
        <w:t>f:</w:t>
      </w:r>
    </w:p>
    <w:p w14:paraId="538FA303" w14:textId="77777777" w:rsidR="00B72063" w:rsidRPr="000C2E6C" w:rsidRDefault="00B72063" w:rsidP="00B72063">
      <w:pPr>
        <w:pStyle w:val="B1"/>
      </w:pPr>
      <w:r w:rsidRPr="000C2E6C">
        <w:t>a)</w:t>
      </w:r>
      <w:r w:rsidRPr="000C2E6C">
        <w:tab/>
        <w:t>the initiating PMAE-C is allowed to modify the PIN; and</w:t>
      </w:r>
    </w:p>
    <w:p w14:paraId="486D8713" w14:textId="77777777" w:rsidR="00B72063" w:rsidRDefault="00B72063" w:rsidP="00B72063">
      <w:pPr>
        <w:pStyle w:val="B1"/>
      </w:pPr>
      <w:r w:rsidRPr="000C2E6C">
        <w:t>b)</w:t>
      </w:r>
      <w:r w:rsidRPr="000C2E6C">
        <w:tab/>
        <w:t>the target PMAE-C is included and is allowed to be a PMAE-C of the PIN,</w:t>
      </w:r>
      <w:r>
        <w:t xml:space="preserve"> or</w:t>
      </w:r>
    </w:p>
    <w:p w14:paraId="2CE3CDB4" w14:textId="77777777" w:rsidR="00B72063" w:rsidRDefault="00B72063" w:rsidP="00B72063">
      <w:pPr>
        <w:rPr>
          <w:lang w:eastAsia="zh-CN"/>
        </w:rPr>
      </w:pPr>
      <w:r>
        <w:rPr>
          <w:lang w:eastAsia="zh-CN"/>
        </w:rPr>
        <w:t>if:</w:t>
      </w:r>
    </w:p>
    <w:p w14:paraId="3A573826" w14:textId="77777777" w:rsidR="00B72063" w:rsidRPr="000C2E6C" w:rsidRDefault="00B72063" w:rsidP="00B72063">
      <w:pPr>
        <w:pStyle w:val="B1"/>
      </w:pPr>
      <w:r w:rsidRPr="000C2E6C">
        <w:t>a)</w:t>
      </w:r>
      <w:r w:rsidRPr="000C2E6C">
        <w:tab/>
        <w:t>the initiating PMAE-C is allowed to modify the PIN; and</w:t>
      </w:r>
    </w:p>
    <w:p w14:paraId="3F11E7C4" w14:textId="77777777" w:rsidR="00B72063" w:rsidRDefault="00B72063" w:rsidP="00B72063">
      <w:pPr>
        <w:pStyle w:val="B1"/>
      </w:pPr>
      <w:r w:rsidRPr="000C2E6C">
        <w:t>b)</w:t>
      </w:r>
      <w:r w:rsidRPr="000C2E6C">
        <w:tab/>
        <w:t xml:space="preserve">the target PMAE-C is </w:t>
      </w:r>
      <w:r>
        <w:t xml:space="preserve">not </w:t>
      </w:r>
      <w:r w:rsidRPr="000C2E6C">
        <w:t>included,</w:t>
      </w:r>
    </w:p>
    <w:p w14:paraId="2CF51B80" w14:textId="77777777" w:rsidR="00B72063" w:rsidRPr="00247BFB" w:rsidRDefault="00B72063" w:rsidP="00B72063">
      <w:pPr>
        <w:pStyle w:val="NO"/>
      </w:pPr>
      <w:r w:rsidRPr="00247BFB">
        <w:rPr>
          <w:rFonts w:hint="eastAsia"/>
        </w:rPr>
        <w:t>N</w:t>
      </w:r>
      <w:r w:rsidRPr="00247BFB">
        <w:t>OTE:</w:t>
      </w:r>
      <w:r w:rsidRPr="00247BFB">
        <w:tab/>
        <w:t>In case of the target PMAE-C is not included, PAE-S can select a target PMAE-C based on implementation (e.g. base</w:t>
      </w:r>
      <w:r>
        <w:t>d</w:t>
      </w:r>
      <w:r w:rsidRPr="00247BFB">
        <w:t xml:space="preserve"> on PIN profile).</w:t>
      </w:r>
    </w:p>
    <w:p w14:paraId="522CDA69" w14:textId="77777777" w:rsidR="00B72063" w:rsidRDefault="00B72063" w:rsidP="00B72063">
      <w:r>
        <w:rPr>
          <w:noProof/>
        </w:rPr>
        <w:t xml:space="preserve">the PAE-S shall </w:t>
      </w:r>
      <w:r>
        <w:t xml:space="preserve">generate an HTTP POST request </w:t>
      </w:r>
      <w:r w:rsidRPr="0006242D">
        <w:t>according to p</w:t>
      </w:r>
      <w:r>
        <w:t xml:space="preserve">rocedures as specified in </w:t>
      </w:r>
      <w:r w:rsidRPr="000A20F1">
        <w:t>IETF</w:t>
      </w:r>
      <w:r>
        <w:t> </w:t>
      </w:r>
      <w:r w:rsidRPr="000A20F1">
        <w:t>RFC</w:t>
      </w:r>
      <w:r>
        <w:t> 9110 </w:t>
      </w:r>
      <w:r w:rsidRPr="0006242D">
        <w:t>[</w:t>
      </w:r>
      <w:r>
        <w:t xml:space="preserve">4]. </w:t>
      </w:r>
      <w:r w:rsidRPr="00684E14">
        <w:t xml:space="preserve">In the </w:t>
      </w:r>
      <w:r>
        <w:t>HTTP POST request</w:t>
      </w:r>
      <w:r w:rsidRPr="00684E14">
        <w:t xml:space="preserve">, the </w:t>
      </w:r>
      <w:r>
        <w:t xml:space="preserve">initiating </w:t>
      </w:r>
      <w:r w:rsidR="003923B5">
        <w:t>PAE-S</w:t>
      </w:r>
    </w:p>
    <w:p w14:paraId="1DC3D0FA" w14:textId="77777777" w:rsidR="00B72063" w:rsidRDefault="00B72063" w:rsidP="00B72063">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the target PMAE-C;</w:t>
      </w:r>
    </w:p>
    <w:p w14:paraId="7C34D0B2" w14:textId="77777777" w:rsidR="00B72063" w:rsidRPr="0073469F" w:rsidRDefault="00B72063" w:rsidP="00B72063">
      <w:pPr>
        <w:pStyle w:val="B1"/>
      </w:pPr>
      <w:r>
        <w:t>b)</w:t>
      </w:r>
      <w:r>
        <w:tab/>
      </w:r>
      <w:r w:rsidRPr="0073469F">
        <w:t xml:space="preserve">shall include a </w:t>
      </w:r>
      <w:r>
        <w:t>Content-Type</w:t>
      </w:r>
      <w:r w:rsidRPr="0073469F">
        <w:t xml:space="preserve"> header field se</w:t>
      </w:r>
      <w:r>
        <w:t>t to "application/vnd.3gpp.pinapp</w:t>
      </w:r>
      <w:r w:rsidRPr="0073469F">
        <w:t>-info+xml";</w:t>
      </w:r>
      <w:r>
        <w:t xml:space="preserve"> and</w:t>
      </w:r>
    </w:p>
    <w:p w14:paraId="1137409E" w14:textId="77777777" w:rsidR="00B72063" w:rsidRDefault="00B72063" w:rsidP="00B72063">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pin-management-request</w:t>
      </w:r>
      <w:r w:rsidRPr="0073469F">
        <w:t>&gt;</w:t>
      </w:r>
      <w:r w:rsidRPr="001D4A5C">
        <w:t xml:space="preserve"> element in the &lt;</w:t>
      </w:r>
      <w:r>
        <w:t>pinapp</w:t>
      </w:r>
      <w:r w:rsidRPr="001D4A5C">
        <w:t>-info&gt; root element</w:t>
      </w:r>
      <w:r>
        <w:t xml:space="preserve"> </w:t>
      </w:r>
      <w:r>
        <w:rPr>
          <w:rFonts w:hint="eastAsia"/>
          <w:lang w:eastAsia="zh-CN"/>
        </w:rPr>
        <w:t>a</w:t>
      </w:r>
      <w:r>
        <w:t xml:space="preserve">nd within the </w:t>
      </w:r>
      <w:r w:rsidRPr="0073469F">
        <w:t>&lt;</w:t>
      </w:r>
      <w:r>
        <w:t>pin-management-request</w:t>
      </w:r>
      <w:r w:rsidRPr="0073469F">
        <w:t>&gt;</w:t>
      </w:r>
      <w:r>
        <w:t xml:space="preserve"> element:</w:t>
      </w:r>
    </w:p>
    <w:p w14:paraId="0FB69BEF" w14:textId="77777777" w:rsidR="00B72063" w:rsidRDefault="00B72063" w:rsidP="00B72063">
      <w:pPr>
        <w:pStyle w:val="B2"/>
      </w:pPr>
      <w:r>
        <w:t>1</w:t>
      </w:r>
      <w:r w:rsidRPr="007F57D7">
        <w:t>)</w:t>
      </w:r>
      <w:r w:rsidRPr="007F57D7">
        <w:tab/>
        <w:t>shall include a &lt;</w:t>
      </w:r>
      <w:r>
        <w:t>requestor</w:t>
      </w:r>
      <w:r w:rsidRPr="007F57D7">
        <w:t xml:space="preserve">-id&gt; element set to the </w:t>
      </w:r>
      <w:r>
        <w:t>identifier of the PAE-S</w:t>
      </w:r>
      <w:r w:rsidRPr="007F57D7">
        <w:t>;</w:t>
      </w:r>
    </w:p>
    <w:p w14:paraId="6B88CB94" w14:textId="77777777" w:rsidR="00B72063" w:rsidRDefault="00B72063" w:rsidP="00B72063">
      <w:pPr>
        <w:pStyle w:val="B2"/>
        <w:rPr>
          <w:lang w:eastAsia="zh-CN"/>
        </w:rPr>
      </w:pPr>
      <w:r>
        <w:rPr>
          <w:lang w:eastAsia="zh-CN"/>
        </w:rPr>
        <w:lastRenderedPageBreak/>
        <w:t>2)</w:t>
      </w:r>
      <w:r>
        <w:rPr>
          <w:lang w:eastAsia="zh-CN"/>
        </w:rPr>
        <w:tab/>
        <w:t>shall include a &lt;m</w:t>
      </w:r>
      <w:r w:rsidRPr="00EF13D7">
        <w:rPr>
          <w:lang w:eastAsia="zh-CN"/>
        </w:rPr>
        <w:t>odification</w:t>
      </w:r>
      <w:r>
        <w:rPr>
          <w:lang w:eastAsia="zh-CN"/>
        </w:rPr>
        <w:t>-</w:t>
      </w:r>
      <w:r w:rsidRPr="00EF13D7">
        <w:rPr>
          <w:lang w:eastAsia="zh-CN"/>
        </w:rPr>
        <w:t>type</w:t>
      </w:r>
      <w:r>
        <w:rPr>
          <w:lang w:eastAsia="zh-CN"/>
        </w:rPr>
        <w:t>&gt; element set to "</w:t>
      </w:r>
      <w:r w:rsidRPr="00101E1D">
        <w:rPr>
          <w:lang w:eastAsia="zh-CN"/>
        </w:rPr>
        <w:t>PEMC assignment</w:t>
      </w:r>
      <w:r>
        <w:rPr>
          <w:lang w:eastAsia="zh-CN"/>
        </w:rPr>
        <w:t>"; and</w:t>
      </w:r>
    </w:p>
    <w:p w14:paraId="79F6EFF6" w14:textId="77777777" w:rsidR="00B72063" w:rsidRDefault="00B72063" w:rsidP="00B72063">
      <w:pPr>
        <w:pStyle w:val="B2"/>
        <w:rPr>
          <w:lang w:eastAsia="zh-CN"/>
        </w:rPr>
      </w:pPr>
      <w:r>
        <w:rPr>
          <w:lang w:eastAsia="zh-CN"/>
        </w:rPr>
        <w:t>3)</w:t>
      </w:r>
      <w:r>
        <w:rPr>
          <w:lang w:eastAsia="zh-CN"/>
        </w:rPr>
        <w:tab/>
        <w:t>shall include a &lt;pin-</w:t>
      </w:r>
      <w:r w:rsidRPr="002D3F89">
        <w:rPr>
          <w:lang w:eastAsia="zh-CN"/>
        </w:rPr>
        <w:t>profile</w:t>
      </w:r>
      <w:r>
        <w:rPr>
          <w:lang w:eastAsia="zh-CN"/>
        </w:rPr>
        <w:t xml:space="preserve">&gt; element set to the </w:t>
      </w:r>
      <w:r w:rsidRPr="002D3F89">
        <w:rPr>
          <w:lang w:eastAsia="zh-CN"/>
        </w:rPr>
        <w:t>PIN profile information</w:t>
      </w:r>
      <w:r>
        <w:rPr>
          <w:lang w:eastAsia="zh-CN"/>
        </w:rPr>
        <w:t xml:space="preserve"> of the PIN.</w:t>
      </w:r>
    </w:p>
    <w:p w14:paraId="1160B2AC" w14:textId="77777777" w:rsidR="00B72063" w:rsidRDefault="00B72063" w:rsidP="00B72063">
      <w:pPr>
        <w:rPr>
          <w:lang w:eastAsia="zh-CN"/>
        </w:rPr>
      </w:pPr>
      <w:r>
        <w:t xml:space="preserve">The PAE-S shall send the generated HTTP POST request towards the target PMAE-C according to </w:t>
      </w:r>
      <w:r w:rsidRPr="000A20F1">
        <w:t>IETF</w:t>
      </w:r>
      <w:r>
        <w:t> </w:t>
      </w:r>
      <w:r w:rsidRPr="000A20F1">
        <w:t>RFC</w:t>
      </w:r>
      <w:r>
        <w:t> 9110 </w:t>
      </w:r>
      <w:r w:rsidRPr="0006242D">
        <w:t>[</w:t>
      </w:r>
      <w:r>
        <w:t>4]</w:t>
      </w:r>
      <w:r>
        <w:rPr>
          <w:rFonts w:hint="eastAsia"/>
          <w:lang w:eastAsia="zh-CN"/>
        </w:rPr>
        <w:t>.</w:t>
      </w:r>
    </w:p>
    <w:p w14:paraId="45B31F2A" w14:textId="77777777" w:rsidR="00B72063" w:rsidRDefault="00B72063" w:rsidP="00B72063">
      <w:pPr>
        <w:rPr>
          <w:noProof/>
          <w:lang w:eastAsia="zh-CN"/>
        </w:rPr>
      </w:pPr>
      <w:r>
        <w:rPr>
          <w:rFonts w:hint="eastAsia"/>
          <w:noProof/>
          <w:lang w:eastAsia="zh-CN"/>
        </w:rPr>
        <w:t>I</w:t>
      </w:r>
      <w:r>
        <w:rPr>
          <w:noProof/>
          <w:lang w:eastAsia="zh-CN"/>
        </w:rPr>
        <w:t>f:</w:t>
      </w:r>
    </w:p>
    <w:p w14:paraId="03BF6E52" w14:textId="77777777" w:rsidR="00B72063" w:rsidRDefault="00B72063" w:rsidP="00B72063">
      <w:pPr>
        <w:pStyle w:val="B1"/>
      </w:pPr>
      <w:r w:rsidRPr="000C2E6C">
        <w:t>a)</w:t>
      </w:r>
      <w:r w:rsidRPr="000C2E6C">
        <w:tab/>
        <w:t xml:space="preserve">the initiating PMAE-C is </w:t>
      </w:r>
      <w:r>
        <w:t xml:space="preserve">not </w:t>
      </w:r>
      <w:r w:rsidRPr="000C2E6C">
        <w:t xml:space="preserve">allowed to modify the PIN; </w:t>
      </w:r>
      <w:r>
        <w:t>or</w:t>
      </w:r>
    </w:p>
    <w:p w14:paraId="61F7EE05" w14:textId="77777777" w:rsidR="00B72063" w:rsidRDefault="00B72063" w:rsidP="00B72063">
      <w:pPr>
        <w:rPr>
          <w:lang w:eastAsia="zh-CN"/>
        </w:rPr>
      </w:pPr>
      <w:r>
        <w:rPr>
          <w:lang w:eastAsia="zh-CN"/>
        </w:rPr>
        <w:t>if:</w:t>
      </w:r>
    </w:p>
    <w:p w14:paraId="7F73126D" w14:textId="77777777" w:rsidR="00B72063" w:rsidRPr="00AA4BE2" w:rsidRDefault="00B72063" w:rsidP="00B72063">
      <w:pPr>
        <w:pStyle w:val="B1"/>
      </w:pPr>
      <w:r w:rsidRPr="000C2E6C">
        <w:t>a)</w:t>
      </w:r>
      <w:r w:rsidRPr="000C2E6C">
        <w:tab/>
        <w:t>the initiating PMAE-C is allowed to modify the PIN; and</w:t>
      </w:r>
    </w:p>
    <w:p w14:paraId="7C96CCEA" w14:textId="77777777" w:rsidR="00B72063" w:rsidRDefault="00B72063" w:rsidP="00B72063">
      <w:pPr>
        <w:pStyle w:val="B1"/>
      </w:pPr>
      <w:r w:rsidRPr="000C2E6C">
        <w:t>b)</w:t>
      </w:r>
      <w:r w:rsidRPr="000C2E6C">
        <w:tab/>
        <w:t xml:space="preserve">the target PMAE-C is included and is </w:t>
      </w:r>
      <w:r>
        <w:t xml:space="preserve">not </w:t>
      </w:r>
      <w:r w:rsidRPr="000C2E6C">
        <w:t>allowed to be a PMAE-C of the PIN,</w:t>
      </w:r>
    </w:p>
    <w:p w14:paraId="40402DCF" w14:textId="77777777" w:rsidR="00B72063" w:rsidRDefault="00B72063" w:rsidP="00B72063">
      <w:pPr>
        <w:rPr>
          <w:noProof/>
        </w:rPr>
      </w:pPr>
      <w:r>
        <w:rPr>
          <w:noProof/>
        </w:rPr>
        <w:t>the PAE-S:</w:t>
      </w:r>
    </w:p>
    <w:p w14:paraId="792A4154" w14:textId="77777777" w:rsidR="00B72063" w:rsidRDefault="00B72063" w:rsidP="00B72063">
      <w:pPr>
        <w:pStyle w:val="B1"/>
      </w:pPr>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9110 </w:t>
      </w:r>
      <w:r w:rsidRPr="00554F63">
        <w:t>[</w:t>
      </w:r>
      <w:r>
        <w:t>4</w:t>
      </w:r>
      <w:r w:rsidRPr="00554F63">
        <w:t xml:space="preserve">]. In the HTTP </w:t>
      </w:r>
      <w:r>
        <w:t>403 (Forbidden)</w:t>
      </w:r>
      <w:r w:rsidRPr="00554F63">
        <w:t xml:space="preserve"> response message, the </w:t>
      </w:r>
      <w:r>
        <w:t>PAE-S</w:t>
      </w:r>
      <w:r w:rsidRPr="00554F63">
        <w:t>:</w:t>
      </w:r>
    </w:p>
    <w:p w14:paraId="65191944" w14:textId="77777777" w:rsidR="00B72063" w:rsidRDefault="00B72063" w:rsidP="00B72063">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0EEB3952" w14:textId="77777777" w:rsidR="00B72063" w:rsidRDefault="00B72063" w:rsidP="00B72063">
      <w:pPr>
        <w:pStyle w:val="B2"/>
      </w:pPr>
      <w:r>
        <w:t>2)</w:t>
      </w:r>
      <w:r>
        <w:tab/>
      </w:r>
      <w:r w:rsidRPr="004E7BF5">
        <w:t>shall include an application/vnd.3gpp.</w:t>
      </w:r>
      <w:r>
        <w:t>pinapp</w:t>
      </w:r>
      <w:r w:rsidRPr="004E7BF5">
        <w:t xml:space="preserve">-info+xml MIME body </w:t>
      </w:r>
      <w:r>
        <w:t xml:space="preserve">with a </w:t>
      </w:r>
      <w:r w:rsidRPr="00A23C86">
        <w:t>&lt;</w:t>
      </w:r>
      <w:r>
        <w:t>pin-configuration-reject</w:t>
      </w:r>
      <w:r w:rsidRPr="00A23C86">
        <w:t>&gt;</w:t>
      </w:r>
      <w:r w:rsidRPr="004E7BF5">
        <w:t xml:space="preserve"> element</w:t>
      </w:r>
      <w:r>
        <w:t xml:space="preserve"> </w:t>
      </w:r>
      <w:r w:rsidRPr="004E7BF5">
        <w:t>in the &lt;</w:t>
      </w:r>
      <w:r>
        <w:t>pinapp</w:t>
      </w:r>
      <w:r w:rsidRPr="004E7BF5">
        <w:t>-info&gt; root element</w:t>
      </w:r>
      <w:r>
        <w:t xml:space="preserve"> and within the </w:t>
      </w:r>
      <w:r w:rsidRPr="00A23C86">
        <w:t>&lt;</w:t>
      </w:r>
      <w:r>
        <w:t>pin-configuration-reject</w:t>
      </w:r>
      <w:r w:rsidRPr="00A23C86">
        <w:t>&gt;</w:t>
      </w:r>
      <w:r w:rsidRPr="001D4A5C">
        <w:t xml:space="preserve"> element</w:t>
      </w:r>
      <w:r w:rsidRPr="004E7BF5">
        <w:t>:</w:t>
      </w:r>
    </w:p>
    <w:p w14:paraId="7102BCAD" w14:textId="77777777" w:rsidR="00B72063" w:rsidRDefault="00B72063" w:rsidP="00B72063">
      <w:pPr>
        <w:pStyle w:val="B3"/>
        <w:rPr>
          <w:lang w:eastAsia="zh-CN"/>
        </w:rPr>
      </w:pPr>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t>PIN configuration</w:t>
      </w:r>
      <w:r w:rsidRPr="00654FEF">
        <w:t xml:space="preserve"> failure</w:t>
      </w:r>
      <w:r>
        <w:t>; and</w:t>
      </w:r>
    </w:p>
    <w:p w14:paraId="110D3A67" w14:textId="77777777" w:rsidR="00B72063" w:rsidRDefault="00B72063" w:rsidP="00B72063">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w:t>
      </w:r>
      <w:r w:rsidRPr="00554F63">
        <w:t xml:space="preserve">HTTP </w:t>
      </w:r>
      <w:r>
        <w:t>403 (Forbidden)</w:t>
      </w:r>
      <w:r w:rsidRPr="00554F63">
        <w:rPr>
          <w:lang w:eastAsia="zh-CN"/>
        </w:rPr>
        <w:t xml:space="preserve"> response towards the </w:t>
      </w:r>
      <w:r>
        <w:rPr>
          <w:lang w:eastAsia="zh-CN"/>
        </w:rPr>
        <w:t>initiating PM</w:t>
      </w:r>
      <w:r w:rsidRPr="00554F63">
        <w:rPr>
          <w:lang w:eastAsia="zh-CN"/>
        </w:rPr>
        <w:t>AE-</w:t>
      </w:r>
      <w:r>
        <w:rPr>
          <w:lang w:eastAsia="zh-CN"/>
        </w:rPr>
        <w:t>C.</w:t>
      </w:r>
    </w:p>
    <w:p w14:paraId="43863724" w14:textId="77777777" w:rsidR="00B31376" w:rsidRDefault="00B31376" w:rsidP="00B31376">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0EFE42FD" w14:textId="77777777" w:rsidR="00B31376" w:rsidRPr="007D3511" w:rsidRDefault="00B31376" w:rsidP="00B31376">
      <w:pPr>
        <w:pStyle w:val="B1"/>
        <w:rPr>
          <w:lang w:eastAsia="zh-CN"/>
        </w:rPr>
      </w:pPr>
      <w:r>
        <w:rPr>
          <w:rFonts w:hint="eastAsia"/>
          <w:lang w:eastAsia="zh-CN"/>
        </w:rPr>
        <w:t>0</w:t>
      </w:r>
      <w:r>
        <w:rPr>
          <w:lang w:eastAsia="zh-CN"/>
        </w:rPr>
        <w:tab/>
        <w:t>Protocol error, unspecified;</w:t>
      </w:r>
    </w:p>
    <w:p w14:paraId="4B5C8E65" w14:textId="77777777" w:rsidR="00B31376" w:rsidRDefault="00B31376" w:rsidP="00B31376">
      <w:pPr>
        <w:pStyle w:val="B1"/>
        <w:rPr>
          <w:lang w:eastAsia="zh-CN"/>
        </w:rPr>
      </w:pPr>
      <w:r>
        <w:rPr>
          <w:lang w:eastAsia="zh-CN"/>
        </w:rPr>
        <w:t>1</w:t>
      </w:r>
      <w:r>
        <w:rPr>
          <w:lang w:eastAsia="zh-CN"/>
        </w:rPr>
        <w:tab/>
      </w:r>
      <w:r w:rsidRPr="007D3511">
        <w:rPr>
          <w:lang w:eastAsia="zh-CN"/>
        </w:rPr>
        <w:t>Operation not allowed</w:t>
      </w:r>
      <w:r>
        <w:rPr>
          <w:lang w:eastAsia="zh-CN"/>
        </w:rPr>
        <w:t>;</w:t>
      </w:r>
    </w:p>
    <w:p w14:paraId="38CF9228" w14:textId="77777777" w:rsidR="00B31376" w:rsidRDefault="00B31376" w:rsidP="00B31376">
      <w:pPr>
        <w:pStyle w:val="B1"/>
        <w:rPr>
          <w:lang w:eastAsia="zh-CN"/>
        </w:rPr>
      </w:pPr>
      <w:r>
        <w:rPr>
          <w:rFonts w:hint="eastAsia"/>
          <w:lang w:eastAsia="zh-CN"/>
        </w:rPr>
        <w:t>3</w:t>
      </w:r>
      <w:r>
        <w:rPr>
          <w:lang w:eastAsia="zh-CN"/>
        </w:rPr>
        <w:tab/>
      </w:r>
      <w:r w:rsidRPr="007D3511">
        <w:rPr>
          <w:lang w:eastAsia="x-none"/>
        </w:rPr>
        <w:t>Authorization failure</w:t>
      </w:r>
      <w:r>
        <w:rPr>
          <w:rFonts w:hint="eastAsia"/>
          <w:lang w:eastAsia="zh-CN"/>
        </w:rPr>
        <w:t xml:space="preserve">; </w:t>
      </w:r>
    </w:p>
    <w:p w14:paraId="0E26DDBA" w14:textId="77777777" w:rsidR="00B31376" w:rsidRDefault="00B31376" w:rsidP="00B31376">
      <w:pPr>
        <w:pStyle w:val="B1"/>
        <w:rPr>
          <w:lang w:eastAsia="zh-CN"/>
        </w:rPr>
      </w:pPr>
      <w:r>
        <w:rPr>
          <w:rFonts w:hint="eastAsia"/>
          <w:lang w:eastAsia="zh-CN"/>
        </w:rPr>
        <w:t>5</w:t>
      </w:r>
      <w:r>
        <w:rPr>
          <w:lang w:eastAsia="zh-CN"/>
        </w:rPr>
        <w:tab/>
      </w:r>
      <w:r>
        <w:rPr>
          <w:rFonts w:hint="eastAsia"/>
          <w:lang w:eastAsia="zh-CN"/>
        </w:rPr>
        <w:t>Resource not sufficient</w:t>
      </w:r>
      <w:r>
        <w:rPr>
          <w:lang w:eastAsia="zh-CN"/>
        </w:rPr>
        <w:t>;</w:t>
      </w:r>
      <w:r w:rsidRPr="00C37465">
        <w:rPr>
          <w:rFonts w:hint="eastAsia"/>
          <w:lang w:eastAsia="zh-CN"/>
        </w:rPr>
        <w:t xml:space="preserve"> </w:t>
      </w:r>
      <w:r>
        <w:rPr>
          <w:rFonts w:hint="eastAsia"/>
          <w:lang w:eastAsia="zh-CN"/>
        </w:rPr>
        <w:t>and</w:t>
      </w:r>
    </w:p>
    <w:p w14:paraId="0414F035" w14:textId="77777777" w:rsidR="00B31376" w:rsidRDefault="00B31376" w:rsidP="00B31376">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324FC73E" w14:textId="77777777" w:rsidR="00B72063" w:rsidRDefault="00B72063" w:rsidP="00B72063">
      <w:r w:rsidRPr="00554F63">
        <w:rPr>
          <w:lang w:eastAsia="zh-CN"/>
        </w:rPr>
        <w:t>U</w:t>
      </w:r>
      <w:r>
        <w:rPr>
          <w:lang w:eastAsia="zh-CN"/>
        </w:rPr>
        <w:t>p</w:t>
      </w:r>
      <w:r>
        <w:rPr>
          <w:lang w:eastAsia="x-none"/>
        </w:rPr>
        <w:t xml:space="preserve">on reception of an </w:t>
      </w:r>
      <w:r w:rsidRPr="00554F63">
        <w:t>HTTP 20</w:t>
      </w:r>
      <w:r>
        <w:t>4</w:t>
      </w:r>
      <w:r w:rsidRPr="00554F63">
        <w:t xml:space="preserve"> (</w:t>
      </w:r>
      <w:r>
        <w:t>No content</w:t>
      </w:r>
      <w:r w:rsidRPr="00554F63">
        <w:t>) response message</w:t>
      </w:r>
      <w:r>
        <w:t>,</w:t>
      </w:r>
      <w:r w:rsidR="003923B5">
        <w:t xml:space="preserve"> if the PMAE-C replacement with PAE-S support is initiated by the initiating PMAE-C, </w:t>
      </w:r>
      <w:r>
        <w:t>the PAE-S</w:t>
      </w:r>
      <w:r w:rsidRPr="00F24F28">
        <w:t xml:space="preserve"> </w:t>
      </w:r>
      <w:r>
        <w:t>shall:</w:t>
      </w:r>
    </w:p>
    <w:p w14:paraId="399B72E3" w14:textId="77777777" w:rsidR="00B72063" w:rsidRDefault="00B72063" w:rsidP="00B72063">
      <w:pPr>
        <w:pStyle w:val="B1"/>
        <w:rPr>
          <w:lang w:eastAsia="zh-CN"/>
        </w:rPr>
      </w:pPr>
      <w:r>
        <w:t>a)</w:t>
      </w:r>
      <w:r>
        <w:tab/>
        <w:t>consider the target PMAE-C accepts to be the new PMAE-C of the PIN</w:t>
      </w:r>
      <w:r>
        <w:rPr>
          <w:lang w:eastAsia="zh-CN"/>
        </w:rPr>
        <w:t>;</w:t>
      </w:r>
    </w:p>
    <w:p w14:paraId="1B932E62" w14:textId="77777777" w:rsidR="00B72063" w:rsidRDefault="00B72063" w:rsidP="00B72063">
      <w:pPr>
        <w:pStyle w:val="B1"/>
      </w:pPr>
      <w:r>
        <w:rPr>
          <w:lang w:eastAsia="zh-CN"/>
        </w:rPr>
        <w:t>b)</w:t>
      </w:r>
      <w:r>
        <w:rPr>
          <w:lang w:eastAsia="zh-CN"/>
        </w:rPr>
        <w:tab/>
      </w:r>
      <w:r w:rsidRPr="00554F63">
        <w:t xml:space="preserve">generate an HTTP 200 (OK) response according to </w:t>
      </w:r>
      <w:r w:rsidRPr="002847DD">
        <w:t>IETF</w:t>
      </w:r>
      <w:r>
        <w:t> </w:t>
      </w:r>
      <w:r w:rsidRPr="002847DD">
        <w:t>RFC</w:t>
      </w:r>
      <w:r>
        <w:t> 9110 </w:t>
      </w:r>
      <w:r w:rsidRPr="00554F63">
        <w:t>[</w:t>
      </w:r>
      <w:r>
        <w:t>4</w:t>
      </w:r>
      <w:r w:rsidRPr="00554F63">
        <w:t xml:space="preserve">]. In the HTTP 200 (OK) response message, the </w:t>
      </w:r>
      <w:r>
        <w:t>PAE-S</w:t>
      </w:r>
      <w:r w:rsidRPr="00554F63">
        <w:t>:</w:t>
      </w:r>
    </w:p>
    <w:p w14:paraId="786716C0" w14:textId="77777777" w:rsidR="00B72063" w:rsidRDefault="00B72063" w:rsidP="00B72063">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25E0C9F3" w14:textId="77777777" w:rsidR="00B72063" w:rsidRDefault="00B72063" w:rsidP="00B72063">
      <w:pPr>
        <w:pStyle w:val="B2"/>
      </w:pPr>
      <w:r>
        <w:t>2)</w:t>
      </w:r>
      <w:r>
        <w:tab/>
      </w:r>
      <w:r w:rsidRPr="004E7BF5">
        <w:t>shall include an application/vnd.3gpp.</w:t>
      </w:r>
      <w:r>
        <w:t>pinapp</w:t>
      </w:r>
      <w:r w:rsidRPr="004E7BF5">
        <w:t xml:space="preserve">-info+xml MIME body </w:t>
      </w:r>
      <w:r>
        <w:t xml:space="preserve">with a </w:t>
      </w:r>
      <w:r w:rsidRPr="00A23C86">
        <w:t>&lt;</w:t>
      </w:r>
      <w:r>
        <w:t>pin-configuration-accept</w:t>
      </w:r>
      <w:r w:rsidRPr="00A23C86">
        <w:t>&gt;</w:t>
      </w:r>
      <w:r w:rsidRPr="004E7BF5">
        <w:t xml:space="preserve"> element</w:t>
      </w:r>
      <w:r>
        <w:t xml:space="preserve"> </w:t>
      </w:r>
      <w:r w:rsidRPr="004E7BF5">
        <w:t>in the &lt;</w:t>
      </w:r>
      <w:r>
        <w:t>pinapp</w:t>
      </w:r>
      <w:r w:rsidRPr="004E7BF5">
        <w:t>-info&gt; root element</w:t>
      </w:r>
      <w:r>
        <w:t xml:space="preserve"> and within the </w:t>
      </w:r>
      <w:r w:rsidRPr="00A23C86">
        <w:t>&lt;</w:t>
      </w:r>
      <w:r>
        <w:t>pin-configuration-accept</w:t>
      </w:r>
      <w:r w:rsidRPr="00A23C86">
        <w:t>&gt;</w:t>
      </w:r>
      <w:r w:rsidRPr="001D4A5C">
        <w:t xml:space="preserve"> element</w:t>
      </w:r>
      <w:r w:rsidRPr="004E7BF5">
        <w:t>:</w:t>
      </w:r>
    </w:p>
    <w:p w14:paraId="3BB02F0B" w14:textId="77777777" w:rsidR="00B72063" w:rsidRDefault="00B72063" w:rsidP="00B72063">
      <w:pPr>
        <w:pStyle w:val="B3"/>
      </w:pPr>
      <w:r w:rsidRPr="007F57D7">
        <w:t>i)</w:t>
      </w:r>
      <w:r w:rsidRPr="007F57D7">
        <w:tab/>
        <w:t>shall include a &lt;pin-</w:t>
      </w:r>
      <w:r>
        <w:t>profile</w:t>
      </w:r>
      <w:r w:rsidRPr="007F57D7">
        <w:t xml:space="preserve">&gt; element set to the </w:t>
      </w:r>
      <w:r w:rsidR="003923B5">
        <w:t xml:space="preserve">updated </w:t>
      </w:r>
      <w:r>
        <w:t xml:space="preserve">PIN profile </w:t>
      </w:r>
      <w:r w:rsidR="003923B5">
        <w:t xml:space="preserve">information </w:t>
      </w:r>
      <w:r>
        <w:t>of the PIN</w:t>
      </w:r>
      <w:r w:rsidRPr="007F57D7">
        <w:t>;</w:t>
      </w:r>
      <w:r>
        <w:t xml:space="preserve"> and</w:t>
      </w:r>
    </w:p>
    <w:p w14:paraId="71098293" w14:textId="77777777" w:rsidR="00B72063" w:rsidRDefault="00B72063" w:rsidP="00B72063">
      <w:pPr>
        <w:pStyle w:val="B1"/>
        <w:rPr>
          <w:lang w:eastAsia="zh-CN"/>
        </w:rPr>
      </w:pPr>
      <w:r>
        <w:rPr>
          <w:lang w:eastAsia="zh-CN"/>
        </w:rPr>
        <w:t>c)</w:t>
      </w:r>
      <w:r>
        <w:rPr>
          <w:lang w:eastAsia="zh-CN"/>
        </w:rPr>
        <w:tab/>
      </w:r>
      <w:r w:rsidRPr="00554F63">
        <w:rPr>
          <w:lang w:eastAsia="zh-CN"/>
        </w:rPr>
        <w:t xml:space="preserve">send the HTTP 200 (OK) response towards the </w:t>
      </w:r>
      <w:r>
        <w:rPr>
          <w:lang w:eastAsia="zh-CN"/>
        </w:rPr>
        <w:t>initiating PM</w:t>
      </w:r>
      <w:r w:rsidRPr="00554F63">
        <w:rPr>
          <w:lang w:eastAsia="zh-CN"/>
        </w:rPr>
        <w:t>AE-</w:t>
      </w:r>
      <w:r>
        <w:rPr>
          <w:lang w:eastAsia="zh-CN"/>
        </w:rPr>
        <w:t>C.</w:t>
      </w:r>
    </w:p>
    <w:p w14:paraId="14E3297B" w14:textId="77777777" w:rsidR="003923B5" w:rsidRDefault="003923B5" w:rsidP="003923B5">
      <w:r>
        <w:rPr>
          <w:lang w:eastAsia="zh-CN"/>
        </w:rPr>
        <w:t>Up</w:t>
      </w:r>
      <w:r>
        <w:rPr>
          <w:lang w:eastAsia="x-none"/>
        </w:rPr>
        <w:t xml:space="preserve">on reception of an </w:t>
      </w:r>
      <w:r>
        <w:t>HTTP 204 (No content) response message, if the PMAE-C replacement with PAE-S support is initiated by the PAE-S, the PAE-S shall:</w:t>
      </w:r>
    </w:p>
    <w:p w14:paraId="69BB12B2" w14:textId="77777777" w:rsidR="003923B5" w:rsidRDefault="003923B5" w:rsidP="003923B5">
      <w:pPr>
        <w:pStyle w:val="B1"/>
        <w:rPr>
          <w:lang w:eastAsia="zh-CN"/>
        </w:rPr>
      </w:pPr>
      <w:r>
        <w:t>a)</w:t>
      </w:r>
      <w:r>
        <w:tab/>
        <w:t>consider the target PMAE-C accepts to be the new PMAE-C of the PIN</w:t>
      </w:r>
      <w:r>
        <w:rPr>
          <w:lang w:eastAsia="zh-CN"/>
        </w:rPr>
        <w:t>;</w:t>
      </w:r>
    </w:p>
    <w:p w14:paraId="48C92DA6" w14:textId="77777777" w:rsidR="003923B5" w:rsidRDefault="003923B5" w:rsidP="003923B5">
      <w:pPr>
        <w:pStyle w:val="B1"/>
      </w:pPr>
      <w:r>
        <w:rPr>
          <w:lang w:eastAsia="zh-CN"/>
        </w:rPr>
        <w:t>b)</w:t>
      </w:r>
      <w:r>
        <w:rPr>
          <w:lang w:eastAsia="zh-CN"/>
        </w:rPr>
        <w:tab/>
      </w:r>
      <w:r>
        <w:t>generate an HTTP 200 (OK) response according to IETF RFC 9110 [4]. In the HTTP 200 (OK) response message, the PAE-S:</w:t>
      </w:r>
    </w:p>
    <w:p w14:paraId="68E9243A" w14:textId="77777777" w:rsidR="003923B5" w:rsidRDefault="003923B5" w:rsidP="003923B5">
      <w:pPr>
        <w:pStyle w:val="B2"/>
      </w:pPr>
      <w:r>
        <w:t>1)</w:t>
      </w:r>
      <w:r>
        <w:tab/>
        <w:t>shall include a Content-Type header field set to "application/vnd.3gpp.pinapp-info+xml"; and</w:t>
      </w:r>
    </w:p>
    <w:p w14:paraId="531FA6A0" w14:textId="77777777" w:rsidR="003923B5" w:rsidRDefault="003923B5" w:rsidP="003923B5">
      <w:pPr>
        <w:pStyle w:val="B2"/>
      </w:pPr>
      <w:r>
        <w:lastRenderedPageBreak/>
        <w:t>2)</w:t>
      </w:r>
      <w:r>
        <w:tab/>
        <w:t>shall include an application/vnd.3gpp.pinapp-info+xml MIME body with a &lt;pin-configuration-command&gt; element in the &lt;pinapp-info&gt; root element and within the &lt;pin-configuration-</w:t>
      </w:r>
      <w:r>
        <w:rPr>
          <w:lang w:eastAsia="zh-CN"/>
        </w:rPr>
        <w:t>comm</w:t>
      </w:r>
      <w:r>
        <w:t>and&gt; element:</w:t>
      </w:r>
    </w:p>
    <w:p w14:paraId="00483500" w14:textId="77777777" w:rsidR="003923B5" w:rsidRDefault="003923B5" w:rsidP="003923B5">
      <w:pPr>
        <w:pStyle w:val="B3"/>
      </w:pPr>
      <w:r>
        <w:t>i)</w:t>
      </w:r>
      <w:r>
        <w:tab/>
        <w:t>shall include a &lt;pin-profile&gt; element set to the updated PIN profile information of the PIN; and</w:t>
      </w:r>
    </w:p>
    <w:p w14:paraId="6D25F18D" w14:textId="77777777" w:rsidR="003923B5" w:rsidRDefault="003923B5" w:rsidP="00B72063">
      <w:pPr>
        <w:pStyle w:val="B1"/>
        <w:rPr>
          <w:lang w:eastAsia="zh-CN"/>
        </w:rPr>
      </w:pPr>
      <w:r>
        <w:rPr>
          <w:lang w:eastAsia="zh-CN"/>
        </w:rPr>
        <w:t>c)</w:t>
      </w:r>
      <w:r>
        <w:rPr>
          <w:lang w:eastAsia="zh-CN"/>
        </w:rPr>
        <w:tab/>
        <w:t>send the HTTP 200 (OK) response towards the current PMAE-C.</w:t>
      </w:r>
    </w:p>
    <w:p w14:paraId="63B0A309" w14:textId="77777777" w:rsidR="00B72063" w:rsidRDefault="00B72063" w:rsidP="00B72063">
      <w:r w:rsidRPr="00554F63">
        <w:rPr>
          <w:lang w:eastAsia="zh-CN"/>
        </w:rPr>
        <w:t>U</w:t>
      </w:r>
      <w:r>
        <w:rPr>
          <w:lang w:eastAsia="zh-CN"/>
        </w:rPr>
        <w:t>p</w:t>
      </w:r>
      <w:r>
        <w:rPr>
          <w:lang w:eastAsia="x-none"/>
        </w:rPr>
        <w:t xml:space="preserve">on reception of an </w:t>
      </w:r>
      <w:r w:rsidRPr="00554F63">
        <w:t xml:space="preserve">HTTP </w:t>
      </w:r>
      <w:r>
        <w:t>403 (Forbidden)</w:t>
      </w:r>
      <w:r w:rsidRPr="00554F63">
        <w:t xml:space="preserve"> response message</w:t>
      </w:r>
      <w:r>
        <w:t xml:space="preserve"> containing:</w:t>
      </w:r>
    </w:p>
    <w:p w14:paraId="0A6B7F64" w14:textId="77777777" w:rsidR="00B72063" w:rsidRDefault="00B72063" w:rsidP="00B72063">
      <w:pPr>
        <w:pStyle w:val="B1"/>
      </w:pPr>
      <w:r>
        <w:t>a)</w:t>
      </w:r>
      <w:r>
        <w:tab/>
        <w:t>a Content-Type header field set to "application/vnd.3gpp.pinapp-info+xml"; and</w:t>
      </w:r>
    </w:p>
    <w:p w14:paraId="5902E11D" w14:textId="77777777" w:rsidR="00B72063" w:rsidRDefault="00B72063" w:rsidP="00B72063">
      <w:pPr>
        <w:pStyle w:val="B1"/>
      </w:pPr>
      <w:r>
        <w:t>b)</w:t>
      </w:r>
      <w:r>
        <w:tab/>
        <w:t xml:space="preserve">an application/vnd.3gpp.pinapp-info+xml MIME body with a </w:t>
      </w:r>
      <w:r w:rsidRPr="00A23C86">
        <w:t>&lt;</w:t>
      </w:r>
      <w:r>
        <w:t>pin-management-</w:t>
      </w:r>
      <w:r>
        <w:rPr>
          <w:rFonts w:hint="eastAsia"/>
          <w:lang w:eastAsia="zh-CN"/>
        </w:rPr>
        <w:t>reject</w:t>
      </w:r>
      <w:r w:rsidRPr="00A23C86">
        <w:t>&gt;</w:t>
      </w:r>
      <w:r>
        <w:t xml:space="preserve"> </w:t>
      </w:r>
      <w:r w:rsidRPr="00FB41A4">
        <w:t>element in the &lt;</w:t>
      </w:r>
      <w:r>
        <w:t>pinapp</w:t>
      </w:r>
      <w:r w:rsidRPr="00FB41A4">
        <w:t xml:space="preserve">-info&gt; </w:t>
      </w:r>
      <w:r>
        <w:t>root element,</w:t>
      </w:r>
    </w:p>
    <w:p w14:paraId="5E8301CE" w14:textId="77777777" w:rsidR="00B72063" w:rsidRDefault="00B72063" w:rsidP="00B72063">
      <w:r>
        <w:t>the PAE-S</w:t>
      </w:r>
      <w:r w:rsidRPr="00F24F28">
        <w:t xml:space="preserve"> </w:t>
      </w:r>
      <w:r>
        <w:t>shall:</w:t>
      </w:r>
    </w:p>
    <w:p w14:paraId="62E927BB" w14:textId="77777777" w:rsidR="00B72063" w:rsidRDefault="00B72063" w:rsidP="00B72063">
      <w:pPr>
        <w:pStyle w:val="B1"/>
        <w:rPr>
          <w:lang w:eastAsia="zh-CN"/>
        </w:rPr>
      </w:pPr>
      <w:r>
        <w:t>a)</w:t>
      </w:r>
      <w:r>
        <w:tab/>
        <w:t>consider the target PMAE-C is not accepted to act as a PMAE-C of the PIN</w:t>
      </w:r>
      <w:r>
        <w:rPr>
          <w:lang w:eastAsia="zh-CN"/>
        </w:rPr>
        <w:t>;</w:t>
      </w:r>
    </w:p>
    <w:p w14:paraId="25A6205B" w14:textId="77777777" w:rsidR="00B72063" w:rsidRDefault="00B72063" w:rsidP="00B72063">
      <w:pPr>
        <w:pStyle w:val="B1"/>
      </w:pPr>
      <w:r>
        <w:rPr>
          <w:lang w:eastAsia="zh-CN"/>
        </w:rPr>
        <w:t>b)</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9110 </w:t>
      </w:r>
      <w:r w:rsidRPr="00554F63">
        <w:t>[</w:t>
      </w:r>
      <w:r>
        <w:t>4</w:t>
      </w:r>
      <w:r w:rsidRPr="00554F63">
        <w:t xml:space="preserve">]. In the HTTP </w:t>
      </w:r>
      <w:r>
        <w:t>403 (Forbidden)</w:t>
      </w:r>
      <w:r w:rsidRPr="00554F63">
        <w:t xml:space="preserve"> response message, the </w:t>
      </w:r>
      <w:r>
        <w:t>PAE-S:</w:t>
      </w:r>
    </w:p>
    <w:p w14:paraId="7133FA5A" w14:textId="77777777" w:rsidR="00B72063" w:rsidRDefault="00B72063" w:rsidP="00B72063">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721850D8" w14:textId="77777777" w:rsidR="00B72063" w:rsidRDefault="00B72063" w:rsidP="00B72063">
      <w:pPr>
        <w:pStyle w:val="B2"/>
      </w:pPr>
      <w:r>
        <w:t>2)</w:t>
      </w:r>
      <w:r>
        <w:tab/>
      </w:r>
      <w:r w:rsidRPr="004E7BF5">
        <w:t>shall include an application/vnd.3gpp.</w:t>
      </w:r>
      <w:r>
        <w:t>pinapp</w:t>
      </w:r>
      <w:r w:rsidRPr="004E7BF5">
        <w:t xml:space="preserve">-info+xml MIME body </w:t>
      </w:r>
      <w:r>
        <w:t xml:space="preserve">with a </w:t>
      </w:r>
      <w:r w:rsidRPr="00A23C86">
        <w:t>&lt;</w:t>
      </w:r>
      <w:r>
        <w:t>pin-configuration-reject</w:t>
      </w:r>
      <w:r w:rsidRPr="00A23C86">
        <w:t>&gt;</w:t>
      </w:r>
      <w:r w:rsidRPr="004E7BF5">
        <w:t xml:space="preserve"> element</w:t>
      </w:r>
      <w:r>
        <w:t xml:space="preserve"> </w:t>
      </w:r>
      <w:r w:rsidRPr="004E7BF5">
        <w:t>in the &lt;</w:t>
      </w:r>
      <w:r>
        <w:t>pinapp</w:t>
      </w:r>
      <w:r w:rsidRPr="004E7BF5">
        <w:t>-info&gt; root element</w:t>
      </w:r>
      <w:r>
        <w:t xml:space="preserve"> and within the </w:t>
      </w:r>
      <w:r w:rsidRPr="00A23C86">
        <w:t>&lt;</w:t>
      </w:r>
      <w:r>
        <w:t>pin-configuration-reject</w:t>
      </w:r>
      <w:r w:rsidRPr="00A23C86">
        <w:t>&gt;</w:t>
      </w:r>
      <w:r w:rsidRPr="001D4A5C">
        <w:t xml:space="preserve"> element</w:t>
      </w:r>
      <w:r w:rsidRPr="004E7BF5">
        <w:t>:</w:t>
      </w:r>
    </w:p>
    <w:p w14:paraId="29E25BF1" w14:textId="77777777" w:rsidR="00B72063" w:rsidRDefault="00B72063" w:rsidP="00B72063">
      <w:pPr>
        <w:pStyle w:val="B3"/>
        <w:rPr>
          <w:lang w:eastAsia="zh-CN"/>
        </w:rPr>
      </w:pPr>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t>PIN configuration</w:t>
      </w:r>
      <w:r w:rsidRPr="00654FEF">
        <w:t xml:space="preserve"> failure</w:t>
      </w:r>
      <w:r>
        <w:t>; and</w:t>
      </w:r>
    </w:p>
    <w:p w14:paraId="6BEDEE8F" w14:textId="77777777" w:rsidR="00B72063" w:rsidRDefault="00B72063" w:rsidP="00B72063">
      <w:pPr>
        <w:pStyle w:val="B1"/>
        <w:rPr>
          <w:lang w:eastAsia="zh-CN"/>
        </w:rPr>
      </w:pPr>
      <w:r>
        <w:rPr>
          <w:lang w:eastAsia="zh-CN"/>
        </w:rPr>
        <w:t>c)</w:t>
      </w:r>
      <w:r>
        <w:rPr>
          <w:lang w:eastAsia="zh-CN"/>
        </w:rPr>
        <w:tab/>
      </w:r>
      <w:r w:rsidRPr="00554F63">
        <w:rPr>
          <w:lang w:eastAsia="zh-CN"/>
        </w:rPr>
        <w:t xml:space="preserve">send the HTTP </w:t>
      </w:r>
      <w:r>
        <w:rPr>
          <w:lang w:eastAsia="zh-CN"/>
        </w:rPr>
        <w:t>403</w:t>
      </w:r>
      <w:r w:rsidRPr="00554F63">
        <w:rPr>
          <w:lang w:eastAsia="zh-CN"/>
        </w:rPr>
        <w:t xml:space="preserve"> (</w:t>
      </w:r>
      <w:r w:rsidRPr="00883A2F">
        <w:t>Forbidden</w:t>
      </w:r>
      <w:r w:rsidRPr="00554F63">
        <w:rPr>
          <w:lang w:eastAsia="zh-CN"/>
        </w:rPr>
        <w:t xml:space="preserve">) response towards the </w:t>
      </w:r>
      <w:r>
        <w:rPr>
          <w:lang w:eastAsia="zh-CN"/>
        </w:rPr>
        <w:t>initiating PMAE-C.</w:t>
      </w:r>
    </w:p>
    <w:p w14:paraId="21E5E521" w14:textId="77777777" w:rsidR="00B31376" w:rsidRDefault="00B31376" w:rsidP="00B31376">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0B93DC29" w14:textId="77777777" w:rsidR="00B31376" w:rsidRPr="007D3511" w:rsidRDefault="00B31376" w:rsidP="00B31376">
      <w:pPr>
        <w:pStyle w:val="B1"/>
        <w:rPr>
          <w:lang w:eastAsia="zh-CN"/>
        </w:rPr>
      </w:pPr>
      <w:r>
        <w:rPr>
          <w:rFonts w:hint="eastAsia"/>
          <w:lang w:eastAsia="zh-CN"/>
        </w:rPr>
        <w:t>0</w:t>
      </w:r>
      <w:r>
        <w:rPr>
          <w:lang w:eastAsia="zh-CN"/>
        </w:rPr>
        <w:tab/>
        <w:t>Protocol error, unspecified;</w:t>
      </w:r>
    </w:p>
    <w:p w14:paraId="4271DB13" w14:textId="77777777" w:rsidR="00B31376" w:rsidRDefault="00B31376" w:rsidP="00B31376">
      <w:pPr>
        <w:pStyle w:val="B1"/>
        <w:rPr>
          <w:lang w:eastAsia="zh-CN"/>
        </w:rPr>
      </w:pPr>
      <w:r>
        <w:rPr>
          <w:lang w:eastAsia="zh-CN"/>
        </w:rPr>
        <w:t>1</w:t>
      </w:r>
      <w:r>
        <w:rPr>
          <w:lang w:eastAsia="zh-CN"/>
        </w:rPr>
        <w:tab/>
      </w:r>
      <w:r w:rsidRPr="007D3511">
        <w:rPr>
          <w:lang w:eastAsia="zh-CN"/>
        </w:rPr>
        <w:t>Operation not allowed</w:t>
      </w:r>
      <w:r>
        <w:rPr>
          <w:lang w:eastAsia="zh-CN"/>
        </w:rPr>
        <w:t>;</w:t>
      </w:r>
    </w:p>
    <w:p w14:paraId="24EE3B00" w14:textId="77777777" w:rsidR="00B31376" w:rsidRDefault="00B31376" w:rsidP="00B31376">
      <w:pPr>
        <w:pStyle w:val="B1"/>
        <w:rPr>
          <w:lang w:eastAsia="zh-CN"/>
        </w:rPr>
      </w:pPr>
      <w:r>
        <w:rPr>
          <w:rFonts w:hint="eastAsia"/>
          <w:lang w:eastAsia="zh-CN"/>
        </w:rPr>
        <w:t>3</w:t>
      </w:r>
      <w:r>
        <w:rPr>
          <w:lang w:eastAsia="zh-CN"/>
        </w:rPr>
        <w:tab/>
      </w:r>
      <w:r w:rsidRPr="007D3511">
        <w:rPr>
          <w:lang w:eastAsia="x-none"/>
        </w:rPr>
        <w:t>Authorization failure</w:t>
      </w:r>
      <w:r>
        <w:rPr>
          <w:rFonts w:hint="eastAsia"/>
          <w:lang w:eastAsia="zh-CN"/>
        </w:rPr>
        <w:t xml:space="preserve">; </w:t>
      </w:r>
    </w:p>
    <w:p w14:paraId="625A3355" w14:textId="77777777" w:rsidR="00B31376" w:rsidRDefault="00B31376" w:rsidP="00B31376">
      <w:pPr>
        <w:pStyle w:val="B1"/>
        <w:rPr>
          <w:lang w:eastAsia="zh-CN"/>
        </w:rPr>
      </w:pPr>
      <w:r>
        <w:rPr>
          <w:rFonts w:hint="eastAsia"/>
          <w:lang w:eastAsia="zh-CN"/>
        </w:rPr>
        <w:t>5</w:t>
      </w:r>
      <w:r>
        <w:rPr>
          <w:lang w:eastAsia="zh-CN"/>
        </w:rPr>
        <w:tab/>
      </w:r>
      <w:r>
        <w:rPr>
          <w:rFonts w:hint="eastAsia"/>
          <w:lang w:eastAsia="zh-CN"/>
        </w:rPr>
        <w:t>Resource not sufficient</w:t>
      </w:r>
      <w:r>
        <w:rPr>
          <w:lang w:eastAsia="zh-CN"/>
        </w:rPr>
        <w:t>;</w:t>
      </w:r>
      <w:r w:rsidRPr="00C37465">
        <w:rPr>
          <w:rFonts w:hint="eastAsia"/>
          <w:lang w:eastAsia="zh-CN"/>
        </w:rPr>
        <w:t xml:space="preserve"> </w:t>
      </w:r>
      <w:r>
        <w:rPr>
          <w:rFonts w:hint="eastAsia"/>
          <w:lang w:eastAsia="zh-CN"/>
        </w:rPr>
        <w:t>and</w:t>
      </w:r>
    </w:p>
    <w:p w14:paraId="397036E5" w14:textId="77777777" w:rsidR="00B31376" w:rsidRPr="002666EC" w:rsidRDefault="00B31376" w:rsidP="00B31376">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20F6C210" w14:textId="77777777" w:rsidR="00B72063" w:rsidRDefault="00B72063" w:rsidP="00B72063">
      <w:pPr>
        <w:pStyle w:val="Heading5"/>
        <w:rPr>
          <w:lang w:eastAsia="zh-CN"/>
        </w:rPr>
      </w:pPr>
      <w:bookmarkStart w:id="271" w:name="_CR5_4_5_4_4"/>
      <w:bookmarkStart w:id="272" w:name="_Toc172038116"/>
      <w:bookmarkEnd w:id="271"/>
      <w:r>
        <w:rPr>
          <w:rFonts w:hint="eastAsia"/>
          <w:noProof/>
          <w:lang w:eastAsia="zh-CN"/>
        </w:rPr>
        <w:t>5</w:t>
      </w:r>
      <w:r>
        <w:rPr>
          <w:noProof/>
          <w:lang w:eastAsia="zh-CN"/>
        </w:rPr>
        <w:t>.4.5.4.4</w:t>
      </w:r>
      <w:r>
        <w:rPr>
          <w:noProof/>
          <w:lang w:eastAsia="zh-CN"/>
        </w:rPr>
        <w:tab/>
        <w:t>Target PMAE-C procedure</w:t>
      </w:r>
      <w:bookmarkEnd w:id="272"/>
    </w:p>
    <w:p w14:paraId="357FB59B" w14:textId="77777777" w:rsidR="00B72063" w:rsidRDefault="00B72063" w:rsidP="00B72063">
      <w:r>
        <w:rPr>
          <w:lang w:eastAsia="x-none"/>
        </w:rPr>
        <w:t>Upon reception of an HTTP POST request</w:t>
      </w:r>
      <w:r w:rsidRPr="005025FB">
        <w:t xml:space="preserve"> </w:t>
      </w:r>
      <w:r>
        <w:t>message containing:</w:t>
      </w:r>
    </w:p>
    <w:p w14:paraId="7F66D452" w14:textId="77777777" w:rsidR="00B72063" w:rsidRDefault="00B72063" w:rsidP="00B72063">
      <w:pPr>
        <w:pStyle w:val="B1"/>
      </w:pPr>
      <w:r>
        <w:t>a)</w:t>
      </w:r>
      <w:r>
        <w:tab/>
        <w:t>a Content-Type header field set to "application/vnd.3gpp.pinapp-info+xml"; and</w:t>
      </w:r>
    </w:p>
    <w:p w14:paraId="26EC45E7" w14:textId="77777777" w:rsidR="00B72063" w:rsidRDefault="00B72063" w:rsidP="00B72063">
      <w:pPr>
        <w:pStyle w:val="B1"/>
      </w:pPr>
      <w:r>
        <w:t>b)</w:t>
      </w:r>
      <w:r>
        <w:tab/>
        <w:t xml:space="preserve">an application/vnd.3gpp.pinapp-info+xml MIME body with a </w:t>
      </w:r>
      <w:r w:rsidRPr="0073469F">
        <w:t>&lt;</w:t>
      </w:r>
      <w:r>
        <w:t>pin-management-request</w:t>
      </w:r>
      <w:r w:rsidRPr="0073469F">
        <w:t>&gt;</w:t>
      </w:r>
      <w:r>
        <w:t xml:space="preserve"> </w:t>
      </w:r>
      <w:r w:rsidRPr="00FB41A4">
        <w:t>element in the &lt;</w:t>
      </w:r>
      <w:r>
        <w:t>pinapp</w:t>
      </w:r>
      <w:r w:rsidRPr="00FB41A4">
        <w:t xml:space="preserve">-info&gt; </w:t>
      </w:r>
      <w:r>
        <w:t>root element,</w:t>
      </w:r>
    </w:p>
    <w:p w14:paraId="514268FD" w14:textId="77777777" w:rsidR="00B72063" w:rsidRDefault="00B72063" w:rsidP="00B72063">
      <w:pPr>
        <w:rPr>
          <w:noProof/>
        </w:rPr>
      </w:pPr>
      <w:r>
        <w:t xml:space="preserve">the target PMAE-C shall </w:t>
      </w:r>
      <w:r>
        <w:rPr>
          <w:lang w:eastAsia="zh-CN"/>
        </w:rPr>
        <w:t>determine whether to accept to act as the PMAE-C in the PIN.</w:t>
      </w:r>
    </w:p>
    <w:p w14:paraId="7BC282FB" w14:textId="77777777" w:rsidR="00B72063" w:rsidRDefault="00B72063" w:rsidP="00B72063">
      <w:r>
        <w:t xml:space="preserve">If </w:t>
      </w:r>
      <w:r>
        <w:rPr>
          <w:lang w:eastAsia="zh-CN"/>
        </w:rPr>
        <w:t xml:space="preserve">the </w:t>
      </w:r>
      <w:r>
        <w:t xml:space="preserve">target </w:t>
      </w:r>
      <w:r>
        <w:rPr>
          <w:lang w:eastAsia="zh-CN"/>
        </w:rPr>
        <w:t xml:space="preserve">PMAE-C determine to accept to </w:t>
      </w:r>
      <w:r>
        <w:t xml:space="preserve">act </w:t>
      </w:r>
      <w:r>
        <w:rPr>
          <w:lang w:eastAsia="zh-CN"/>
        </w:rPr>
        <w:t>as the PMAE-C in the PIN</w:t>
      </w:r>
      <w:r>
        <w:t>, the target PMAE-C shall:</w:t>
      </w:r>
    </w:p>
    <w:p w14:paraId="7027C58D" w14:textId="77777777" w:rsidR="00B72063" w:rsidRPr="00346EBC" w:rsidRDefault="00B72063" w:rsidP="00B72063">
      <w:pPr>
        <w:pStyle w:val="B1"/>
        <w:rPr>
          <w:lang w:eastAsia="zh-CN"/>
        </w:rPr>
      </w:pPr>
      <w:r>
        <w:rPr>
          <w:rFonts w:hint="eastAsia"/>
          <w:lang w:eastAsia="zh-CN"/>
        </w:rPr>
        <w:t>a</w:t>
      </w:r>
      <w:r>
        <w:rPr>
          <w:lang w:eastAsia="zh-CN"/>
        </w:rPr>
        <w:t>)</w:t>
      </w:r>
      <w:r>
        <w:rPr>
          <w:lang w:eastAsia="zh-CN"/>
        </w:rPr>
        <w:tab/>
      </w:r>
      <w:r w:rsidRPr="00554F63">
        <w:t>generate an HTTP 20</w:t>
      </w:r>
      <w:r>
        <w:t>4</w:t>
      </w:r>
      <w:r w:rsidRPr="00554F63">
        <w:t xml:space="preserve"> (</w:t>
      </w:r>
      <w:r>
        <w:t>No content</w:t>
      </w:r>
      <w:r w:rsidRPr="00554F63">
        <w:t xml:space="preserve">) response according to </w:t>
      </w:r>
      <w:r w:rsidRPr="002847DD">
        <w:t>IETF</w:t>
      </w:r>
      <w:r>
        <w:t> </w:t>
      </w:r>
      <w:r w:rsidRPr="002847DD">
        <w:t>RFC</w:t>
      </w:r>
      <w:r>
        <w:t> 9110 </w:t>
      </w:r>
      <w:r w:rsidRPr="00554F63">
        <w:t>[</w:t>
      </w:r>
      <w:r>
        <w:t>4</w:t>
      </w:r>
      <w:r w:rsidRPr="00554F63">
        <w:t>]</w:t>
      </w:r>
      <w:r w:rsidR="007678BE" w:rsidRPr="007678BE">
        <w:t xml:space="preserve"> </w:t>
      </w:r>
      <w:r w:rsidR="007678BE">
        <w:t xml:space="preserve">and </w:t>
      </w:r>
      <w:r w:rsidR="007678BE">
        <w:rPr>
          <w:lang w:eastAsia="zh-CN"/>
        </w:rPr>
        <w:t>send the HTTP 204 (</w:t>
      </w:r>
      <w:r w:rsidR="007678BE">
        <w:t>No content</w:t>
      </w:r>
      <w:r w:rsidR="007678BE">
        <w:rPr>
          <w:lang w:eastAsia="zh-CN"/>
        </w:rPr>
        <w:t>) response towards the PAE-S</w:t>
      </w:r>
      <w:r>
        <w:t>; and</w:t>
      </w:r>
    </w:p>
    <w:p w14:paraId="40D2A17E" w14:textId="77777777" w:rsidR="007678BE" w:rsidRDefault="00B72063" w:rsidP="007678BE">
      <w:pPr>
        <w:pStyle w:val="B1"/>
      </w:pPr>
      <w:r>
        <w:rPr>
          <w:rFonts w:hint="eastAsia"/>
          <w:lang w:eastAsia="zh-CN"/>
        </w:rPr>
        <w:t>b</w:t>
      </w:r>
      <w:r>
        <w:rPr>
          <w:lang w:eastAsia="zh-CN"/>
        </w:rPr>
        <w:t>)</w:t>
      </w:r>
      <w:r>
        <w:rPr>
          <w:lang w:eastAsia="zh-CN"/>
        </w:rPr>
        <w:tab/>
      </w:r>
      <w:r w:rsidR="007678BE">
        <w:t>initiate a PIN status notify procedure as specified in clause 5.4.6.4 to PIN peers to notify the change of PMAE-C with the following consideration:</w:t>
      </w:r>
    </w:p>
    <w:p w14:paraId="6B8A2E92" w14:textId="77777777" w:rsidR="007678BE" w:rsidRDefault="007678BE" w:rsidP="007678BE">
      <w:pPr>
        <w:pStyle w:val="B2"/>
        <w:rPr>
          <w:rFonts w:eastAsia="DengXian"/>
        </w:rPr>
      </w:pPr>
      <w:r>
        <w:t>1)</w:t>
      </w:r>
      <w:r>
        <w:tab/>
        <w:t>the event ID shall include "PIN modification", and:</w:t>
      </w:r>
    </w:p>
    <w:p w14:paraId="2F29820A" w14:textId="77777777" w:rsidR="007678BE" w:rsidRDefault="007678BE" w:rsidP="007678BE">
      <w:pPr>
        <w:pStyle w:val="B3"/>
      </w:pPr>
      <w:r>
        <w:t>i)</w:t>
      </w:r>
      <w:r>
        <w:tab/>
        <w:t>shall include the &lt;pemc-id&gt; element set to the identifier(s) of the PMAE-C(s) in the PIN; and</w:t>
      </w:r>
    </w:p>
    <w:p w14:paraId="666E7BCB" w14:textId="77777777" w:rsidR="007678BE" w:rsidRDefault="007678BE" w:rsidP="007678BE">
      <w:pPr>
        <w:pStyle w:val="B3"/>
      </w:pPr>
      <w:r>
        <w:t>ii)</w:t>
      </w:r>
      <w:r>
        <w:tab/>
        <w:t>shall include the &lt;pemc-address&gt; element set to the IP address or port number for each PMAE-C respectively; and</w:t>
      </w:r>
    </w:p>
    <w:p w14:paraId="3790037F" w14:textId="77777777" w:rsidR="007678BE" w:rsidRDefault="007678BE" w:rsidP="007678BE">
      <w:pPr>
        <w:pStyle w:val="B2"/>
      </w:pPr>
      <w:r>
        <w:lastRenderedPageBreak/>
        <w:t>2)</w:t>
      </w:r>
      <w:r>
        <w:tab/>
        <w:t>the event ID shall include "PIN profiles update" if it is for PGAE-C, and:</w:t>
      </w:r>
    </w:p>
    <w:p w14:paraId="2AE2F66E" w14:textId="77777777" w:rsidR="00B72063" w:rsidRPr="00F45295" w:rsidRDefault="007678BE" w:rsidP="007678BE">
      <w:pPr>
        <w:pStyle w:val="B3"/>
      </w:pPr>
      <w:r>
        <w:t>i)</w:t>
      </w:r>
      <w:r>
        <w:tab/>
        <w:t>shall include the &lt;pin-profile&gt; element set to the PIN profile of the PIN</w:t>
      </w:r>
      <w:r w:rsidR="00B72063">
        <w:rPr>
          <w:lang w:eastAsia="zh-CN"/>
        </w:rPr>
        <w:t>.</w:t>
      </w:r>
    </w:p>
    <w:p w14:paraId="6014A4E3" w14:textId="77777777" w:rsidR="00B72063" w:rsidRDefault="00B72063" w:rsidP="00B72063">
      <w:r>
        <w:t xml:space="preserve">If </w:t>
      </w:r>
      <w:r>
        <w:rPr>
          <w:lang w:eastAsia="zh-CN"/>
        </w:rPr>
        <w:t xml:space="preserve">the </w:t>
      </w:r>
      <w:r>
        <w:t xml:space="preserve">target </w:t>
      </w:r>
      <w:r>
        <w:rPr>
          <w:lang w:eastAsia="zh-CN"/>
        </w:rPr>
        <w:t xml:space="preserve">PMAE-C determine to reject to </w:t>
      </w:r>
      <w:r>
        <w:t xml:space="preserve">act </w:t>
      </w:r>
      <w:r>
        <w:rPr>
          <w:lang w:eastAsia="zh-CN"/>
        </w:rPr>
        <w:t>as the PMAE-C in the PIN</w:t>
      </w:r>
      <w:r>
        <w:t>, the target PMAE-C shall:</w:t>
      </w:r>
    </w:p>
    <w:p w14:paraId="13068AE2" w14:textId="77777777" w:rsidR="00B72063" w:rsidRDefault="00B72063" w:rsidP="00B72063">
      <w:pPr>
        <w:pStyle w:val="B1"/>
      </w:pPr>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9110 </w:t>
      </w:r>
      <w:r w:rsidRPr="00554F63">
        <w:t>[</w:t>
      </w:r>
      <w:r>
        <w:t>4</w:t>
      </w:r>
      <w:r w:rsidRPr="00554F63">
        <w:t xml:space="preserve">]. In the HTTP </w:t>
      </w:r>
      <w:r>
        <w:t>403 (Forbidden)</w:t>
      </w:r>
      <w:r w:rsidRPr="00554F63">
        <w:t xml:space="preserve"> response message, the </w:t>
      </w:r>
      <w:r>
        <w:t>target PMAE-C</w:t>
      </w:r>
      <w:r w:rsidRPr="00554F63">
        <w:t>:</w:t>
      </w:r>
    </w:p>
    <w:p w14:paraId="7D0AC196" w14:textId="77777777" w:rsidR="00B72063" w:rsidRDefault="00B72063" w:rsidP="00B72063">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20B18E41" w14:textId="77777777" w:rsidR="00B72063" w:rsidRDefault="00B72063" w:rsidP="00B72063">
      <w:pPr>
        <w:pStyle w:val="B2"/>
      </w:pPr>
      <w:r>
        <w:t>2)</w:t>
      </w:r>
      <w:r>
        <w:tab/>
      </w:r>
      <w:r w:rsidRPr="004E7BF5">
        <w:t>shall include an application/vnd.3gpp.</w:t>
      </w:r>
      <w:r>
        <w:t>pinapp</w:t>
      </w:r>
      <w:r w:rsidRPr="004E7BF5">
        <w:t xml:space="preserve">-info+xml MIME body </w:t>
      </w:r>
      <w:r>
        <w:t xml:space="preserve">with a </w:t>
      </w:r>
      <w:r w:rsidRPr="00A23C86">
        <w:t>&lt;</w:t>
      </w:r>
      <w:r>
        <w:t>pin-management-reject</w:t>
      </w:r>
      <w:r w:rsidRPr="00A23C86">
        <w:t>&gt;</w:t>
      </w:r>
      <w:r w:rsidRPr="004E7BF5">
        <w:t xml:space="preserve"> element</w:t>
      </w:r>
      <w:r>
        <w:t xml:space="preserve"> </w:t>
      </w:r>
      <w:r w:rsidRPr="004E7BF5">
        <w:t>in the &lt;</w:t>
      </w:r>
      <w:r>
        <w:t>pinapp</w:t>
      </w:r>
      <w:r w:rsidRPr="004E7BF5">
        <w:t>-info&gt; root element</w:t>
      </w:r>
      <w:r>
        <w:t xml:space="preserve"> and within the </w:t>
      </w:r>
      <w:r w:rsidRPr="00A23C86">
        <w:t>&lt;</w:t>
      </w:r>
      <w:r>
        <w:t>pin-management-reject</w:t>
      </w:r>
      <w:r w:rsidRPr="00A23C86">
        <w:t>&gt;</w:t>
      </w:r>
      <w:r w:rsidRPr="001D4A5C">
        <w:t xml:space="preserve"> element</w:t>
      </w:r>
      <w:r w:rsidRPr="004E7BF5">
        <w:t>:</w:t>
      </w:r>
    </w:p>
    <w:p w14:paraId="56AB29B4" w14:textId="77777777" w:rsidR="00B72063" w:rsidRDefault="00B72063" w:rsidP="00B72063">
      <w:pPr>
        <w:pStyle w:val="B3"/>
        <w:rPr>
          <w:lang w:eastAsia="zh-CN"/>
        </w:rPr>
      </w:pPr>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t>PIN management</w:t>
      </w:r>
      <w:r w:rsidRPr="00654FEF">
        <w:t xml:space="preserve"> failure</w:t>
      </w:r>
      <w:r>
        <w:t>; and</w:t>
      </w:r>
    </w:p>
    <w:p w14:paraId="7F6BD346" w14:textId="77777777" w:rsidR="00B72063" w:rsidRDefault="00B72063" w:rsidP="00B72063">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HTTP </w:t>
      </w:r>
      <w:r>
        <w:rPr>
          <w:lang w:eastAsia="zh-CN"/>
        </w:rPr>
        <w:t>403</w:t>
      </w:r>
      <w:r w:rsidRPr="00554F63">
        <w:rPr>
          <w:lang w:eastAsia="zh-CN"/>
        </w:rPr>
        <w:t xml:space="preserve"> (</w:t>
      </w:r>
      <w:r w:rsidRPr="00883A2F">
        <w:t>Forbidden</w:t>
      </w:r>
      <w:r w:rsidRPr="00554F63">
        <w:rPr>
          <w:lang w:eastAsia="zh-CN"/>
        </w:rPr>
        <w:t xml:space="preserve">) response towards the </w:t>
      </w:r>
      <w:r>
        <w:rPr>
          <w:lang w:eastAsia="zh-CN"/>
        </w:rPr>
        <w:t>P</w:t>
      </w:r>
      <w:r w:rsidRPr="00554F63">
        <w:rPr>
          <w:lang w:eastAsia="zh-CN"/>
        </w:rPr>
        <w:t>AE-</w:t>
      </w:r>
      <w:r>
        <w:rPr>
          <w:lang w:eastAsia="zh-CN"/>
        </w:rPr>
        <w:t>S.</w:t>
      </w:r>
    </w:p>
    <w:p w14:paraId="6695326B" w14:textId="77777777" w:rsidR="006D5714" w:rsidRDefault="006D5714" w:rsidP="006D5714">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04BC14CE" w14:textId="77777777" w:rsidR="006D5714" w:rsidRPr="007D3511" w:rsidRDefault="006D5714" w:rsidP="006D5714">
      <w:pPr>
        <w:pStyle w:val="B1"/>
        <w:rPr>
          <w:lang w:eastAsia="zh-CN"/>
        </w:rPr>
      </w:pPr>
      <w:r>
        <w:rPr>
          <w:rFonts w:hint="eastAsia"/>
          <w:lang w:eastAsia="zh-CN"/>
        </w:rPr>
        <w:t>0</w:t>
      </w:r>
      <w:r>
        <w:rPr>
          <w:lang w:eastAsia="zh-CN"/>
        </w:rPr>
        <w:tab/>
        <w:t>Protocol error, unspecified;</w:t>
      </w:r>
    </w:p>
    <w:p w14:paraId="3E76E5D2" w14:textId="77777777" w:rsidR="006D5714" w:rsidRDefault="006D5714" w:rsidP="006D5714">
      <w:pPr>
        <w:pStyle w:val="B1"/>
        <w:rPr>
          <w:lang w:eastAsia="zh-CN"/>
        </w:rPr>
      </w:pPr>
      <w:r>
        <w:rPr>
          <w:lang w:eastAsia="zh-CN"/>
        </w:rPr>
        <w:t>1</w:t>
      </w:r>
      <w:r>
        <w:rPr>
          <w:lang w:eastAsia="zh-CN"/>
        </w:rPr>
        <w:tab/>
      </w:r>
      <w:r w:rsidRPr="007D3511">
        <w:rPr>
          <w:lang w:eastAsia="zh-CN"/>
        </w:rPr>
        <w:t>Operation not allowed</w:t>
      </w:r>
      <w:r>
        <w:rPr>
          <w:lang w:eastAsia="zh-CN"/>
        </w:rPr>
        <w:t>;</w:t>
      </w:r>
    </w:p>
    <w:p w14:paraId="725B91F6" w14:textId="77777777" w:rsidR="006D5714" w:rsidRDefault="006D5714" w:rsidP="006D5714">
      <w:pPr>
        <w:pStyle w:val="B1"/>
        <w:rPr>
          <w:lang w:eastAsia="zh-CN"/>
        </w:rPr>
      </w:pPr>
      <w:r>
        <w:rPr>
          <w:rFonts w:hint="eastAsia"/>
          <w:lang w:eastAsia="zh-CN"/>
        </w:rPr>
        <w:t>3</w:t>
      </w:r>
      <w:r>
        <w:rPr>
          <w:lang w:eastAsia="zh-CN"/>
        </w:rPr>
        <w:tab/>
      </w:r>
      <w:r w:rsidRPr="007D3511">
        <w:rPr>
          <w:lang w:eastAsia="x-none"/>
        </w:rPr>
        <w:t>Authorization failure</w:t>
      </w:r>
      <w:r>
        <w:rPr>
          <w:rFonts w:hint="eastAsia"/>
          <w:lang w:eastAsia="zh-CN"/>
        </w:rPr>
        <w:t xml:space="preserve">; </w:t>
      </w:r>
    </w:p>
    <w:p w14:paraId="3DFB810E" w14:textId="77777777" w:rsidR="006D5714" w:rsidRDefault="006D5714" w:rsidP="006D5714">
      <w:pPr>
        <w:pStyle w:val="B1"/>
        <w:rPr>
          <w:lang w:eastAsia="zh-CN"/>
        </w:rPr>
      </w:pPr>
      <w:r>
        <w:rPr>
          <w:rFonts w:hint="eastAsia"/>
          <w:lang w:eastAsia="zh-CN"/>
        </w:rPr>
        <w:t>5</w:t>
      </w:r>
      <w:r>
        <w:rPr>
          <w:lang w:eastAsia="zh-CN"/>
        </w:rPr>
        <w:tab/>
      </w:r>
      <w:r>
        <w:rPr>
          <w:rFonts w:hint="eastAsia"/>
          <w:lang w:eastAsia="zh-CN"/>
        </w:rPr>
        <w:t>Resource not sufficient</w:t>
      </w:r>
      <w:r>
        <w:rPr>
          <w:lang w:eastAsia="zh-CN"/>
        </w:rPr>
        <w:t>;</w:t>
      </w:r>
      <w:r w:rsidRPr="00C37465">
        <w:rPr>
          <w:rFonts w:hint="eastAsia"/>
          <w:lang w:eastAsia="zh-CN"/>
        </w:rPr>
        <w:t xml:space="preserve"> </w:t>
      </w:r>
      <w:r>
        <w:rPr>
          <w:rFonts w:hint="eastAsia"/>
          <w:lang w:eastAsia="zh-CN"/>
        </w:rPr>
        <w:t>and</w:t>
      </w:r>
    </w:p>
    <w:p w14:paraId="7492C522" w14:textId="77777777" w:rsidR="006D5714" w:rsidRDefault="006D5714" w:rsidP="006D5714">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3DA19B65" w14:textId="77777777" w:rsidR="00B72063" w:rsidRDefault="00B72063" w:rsidP="00B72063">
      <w:pPr>
        <w:pStyle w:val="Heading4"/>
        <w:rPr>
          <w:lang w:eastAsia="zh-CN"/>
        </w:rPr>
      </w:pPr>
      <w:bookmarkStart w:id="273" w:name="_CR5_4_5_5"/>
      <w:bookmarkStart w:id="274" w:name="_Toc172038117"/>
      <w:bookmarkEnd w:id="273"/>
      <w:r>
        <w:rPr>
          <w:lang w:eastAsia="zh-CN"/>
        </w:rPr>
        <w:t>5.4.5.5</w:t>
      </w:r>
      <w:r>
        <w:rPr>
          <w:lang w:eastAsia="zh-CN"/>
        </w:rPr>
        <w:tab/>
        <w:t>PGAE-C replacement with PAE-S support</w:t>
      </w:r>
      <w:bookmarkEnd w:id="274"/>
    </w:p>
    <w:p w14:paraId="7BD336D9" w14:textId="77777777" w:rsidR="00B72063" w:rsidRDefault="00B72063" w:rsidP="00B72063">
      <w:pPr>
        <w:pStyle w:val="Heading5"/>
        <w:rPr>
          <w:lang w:eastAsia="zh-CN"/>
        </w:rPr>
      </w:pPr>
      <w:bookmarkStart w:id="275" w:name="_CR5_4_5_5_1"/>
      <w:bookmarkStart w:id="276" w:name="_Toc172038118"/>
      <w:bookmarkEnd w:id="275"/>
      <w:r>
        <w:rPr>
          <w:rFonts w:hint="eastAsia"/>
          <w:lang w:eastAsia="zh-CN"/>
        </w:rPr>
        <w:t>5</w:t>
      </w:r>
      <w:r>
        <w:rPr>
          <w:lang w:eastAsia="zh-CN"/>
        </w:rPr>
        <w:t>.4.5.5.1</w:t>
      </w:r>
      <w:r>
        <w:rPr>
          <w:lang w:eastAsia="zh-CN"/>
        </w:rPr>
        <w:tab/>
        <w:t>PMAE-C procedure</w:t>
      </w:r>
      <w:bookmarkEnd w:id="276"/>
    </w:p>
    <w:p w14:paraId="70EC15C5" w14:textId="77777777" w:rsidR="00B72063" w:rsidRDefault="00B72063" w:rsidP="00B72063">
      <w:r>
        <w:rPr>
          <w:noProof/>
        </w:rPr>
        <w:t xml:space="preserve">When the </w:t>
      </w:r>
      <w:r w:rsidRPr="002D1E47">
        <w:rPr>
          <w:noProof/>
        </w:rPr>
        <w:t>P</w:t>
      </w:r>
      <w:r>
        <w:rPr>
          <w:noProof/>
        </w:rPr>
        <w:t>MAE-</w:t>
      </w:r>
      <w:r w:rsidRPr="002D1E47">
        <w:rPr>
          <w:noProof/>
        </w:rPr>
        <w:t xml:space="preserve">C </w:t>
      </w:r>
      <w:r>
        <w:rPr>
          <w:noProof/>
        </w:rPr>
        <w:t xml:space="preserve">needs to </w:t>
      </w:r>
      <w:r w:rsidRPr="002D1E47">
        <w:rPr>
          <w:noProof/>
        </w:rPr>
        <w:t xml:space="preserve">request </w:t>
      </w:r>
      <w:r>
        <w:rPr>
          <w:noProof/>
        </w:rPr>
        <w:t>another</w:t>
      </w:r>
      <w:r w:rsidRPr="002D1E47">
        <w:rPr>
          <w:noProof/>
        </w:rPr>
        <w:t xml:space="preserve"> </w:t>
      </w:r>
      <w:r>
        <w:rPr>
          <w:noProof/>
        </w:rPr>
        <w:t>PGAE-C (i.e. target PGAE-C)</w:t>
      </w:r>
      <w:r w:rsidRPr="002D1E47">
        <w:rPr>
          <w:noProof/>
        </w:rPr>
        <w:t xml:space="preserve"> to take</w:t>
      </w:r>
      <w:r>
        <w:rPr>
          <w:noProof/>
        </w:rPr>
        <w:t>over</w:t>
      </w:r>
      <w:r w:rsidRPr="002D1E47">
        <w:rPr>
          <w:noProof/>
        </w:rPr>
        <w:t xml:space="preserve"> the role of P</w:t>
      </w:r>
      <w:r>
        <w:rPr>
          <w:noProof/>
        </w:rPr>
        <w:t>GAE-C in a PIN with PAE-S support,</w:t>
      </w:r>
      <w:r>
        <w:t xml:space="preserve"> the PMAE-C shall generate an HTTP POST request </w:t>
      </w:r>
      <w:r w:rsidRPr="0006242D">
        <w:t>according to p</w:t>
      </w:r>
      <w:r>
        <w:t xml:space="preserve">rocedures as specified in </w:t>
      </w:r>
      <w:r w:rsidRPr="000A20F1">
        <w:t>IETF</w:t>
      </w:r>
      <w:r>
        <w:t> </w:t>
      </w:r>
      <w:r w:rsidRPr="000A20F1">
        <w:t>RFC</w:t>
      </w:r>
      <w:r>
        <w:t> 9110 </w:t>
      </w:r>
      <w:r w:rsidRPr="0006242D">
        <w:t>[</w:t>
      </w:r>
      <w:r>
        <w:t xml:space="preserve">4]. </w:t>
      </w:r>
      <w:r w:rsidRPr="00684E14">
        <w:t xml:space="preserve">In the </w:t>
      </w:r>
      <w:r>
        <w:t>HTTP POST request</w:t>
      </w:r>
      <w:r w:rsidRPr="00684E14">
        <w:t xml:space="preserve">, the </w:t>
      </w:r>
      <w:r>
        <w:t>PMAE-C</w:t>
      </w:r>
      <w:r w:rsidRPr="00684E14">
        <w:t>:</w:t>
      </w:r>
    </w:p>
    <w:p w14:paraId="2C0C18FC" w14:textId="77777777" w:rsidR="00B72063" w:rsidRDefault="00B72063" w:rsidP="00B72063">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the PAE-S;</w:t>
      </w:r>
    </w:p>
    <w:p w14:paraId="67273D1B" w14:textId="77777777" w:rsidR="00B72063" w:rsidRPr="0073469F" w:rsidRDefault="00B72063" w:rsidP="00B72063">
      <w:pPr>
        <w:pStyle w:val="B1"/>
      </w:pPr>
      <w:r>
        <w:t>b)</w:t>
      </w:r>
      <w:r>
        <w:tab/>
      </w:r>
      <w:r w:rsidRPr="0073469F">
        <w:t xml:space="preserve">shall include a </w:t>
      </w:r>
      <w:r>
        <w:t>Content-Type</w:t>
      </w:r>
      <w:r w:rsidRPr="0073469F">
        <w:t xml:space="preserve"> header field se</w:t>
      </w:r>
      <w:r>
        <w:t>t to "application/vnd.3gpp.pinapp</w:t>
      </w:r>
      <w:r w:rsidRPr="0073469F">
        <w:t>-info+xml";</w:t>
      </w:r>
      <w:r>
        <w:t xml:space="preserve"> and</w:t>
      </w:r>
    </w:p>
    <w:p w14:paraId="67603289" w14:textId="77777777" w:rsidR="00B72063" w:rsidRDefault="00B72063" w:rsidP="00B72063">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w:t>
      </w:r>
      <w:r>
        <w:rPr>
          <w:lang w:eastAsia="zh-CN"/>
        </w:rPr>
        <w:t>configuration</w:t>
      </w:r>
      <w:r>
        <w:t>-request</w:t>
      </w:r>
      <w:r w:rsidRPr="0073469F">
        <w:t>&gt;</w:t>
      </w:r>
      <w:r w:rsidRPr="001D4A5C">
        <w:t xml:space="preserve"> element in the &lt;</w:t>
      </w:r>
      <w:r>
        <w:t>pinapp</w:t>
      </w:r>
      <w:r w:rsidRPr="001D4A5C">
        <w:t>-info&gt; root element</w:t>
      </w:r>
      <w:r>
        <w:t xml:space="preserve"> </w:t>
      </w:r>
      <w:r>
        <w:rPr>
          <w:rFonts w:hint="eastAsia"/>
          <w:lang w:eastAsia="zh-CN"/>
        </w:rPr>
        <w:t>a</w:t>
      </w:r>
      <w:r>
        <w:t xml:space="preserve">nd within the </w:t>
      </w:r>
      <w:r w:rsidRPr="0073469F">
        <w:t>&lt;</w:t>
      </w:r>
      <w:r>
        <w:t>pin-</w:t>
      </w:r>
      <w:r>
        <w:rPr>
          <w:lang w:eastAsia="zh-CN"/>
        </w:rPr>
        <w:t>configuration</w:t>
      </w:r>
      <w:r>
        <w:t>-request</w:t>
      </w:r>
      <w:r w:rsidRPr="0073469F">
        <w:t>&gt;</w:t>
      </w:r>
      <w:r>
        <w:t xml:space="preserve"> element:</w:t>
      </w:r>
    </w:p>
    <w:p w14:paraId="707FAA07" w14:textId="77777777" w:rsidR="00B72063" w:rsidRDefault="00B72063" w:rsidP="00B72063">
      <w:pPr>
        <w:pStyle w:val="B2"/>
      </w:pPr>
      <w:r w:rsidRPr="00766283">
        <w:t>1)</w:t>
      </w:r>
      <w:r w:rsidRPr="00766283">
        <w:tab/>
        <w:t xml:space="preserve">shall include a </w:t>
      </w:r>
      <w:r>
        <w:t>&lt;pin-id&gt; element set to the identity of the involved PIN;</w:t>
      </w:r>
    </w:p>
    <w:p w14:paraId="6CAABCD6" w14:textId="77777777" w:rsidR="00B72063" w:rsidRDefault="00B72063" w:rsidP="00B72063">
      <w:pPr>
        <w:pStyle w:val="B2"/>
      </w:pPr>
      <w:r>
        <w:t>2)</w:t>
      </w:r>
      <w:r>
        <w:tab/>
        <w:t>shall include a &lt;requestor-pemc-id&gt; element set to the identity of the PMAE-C;</w:t>
      </w:r>
    </w:p>
    <w:p w14:paraId="6D1B45F7" w14:textId="77777777" w:rsidR="00B72063" w:rsidRDefault="00B72063" w:rsidP="00B72063">
      <w:pPr>
        <w:pStyle w:val="B2"/>
        <w:rPr>
          <w:lang w:eastAsia="zh-CN"/>
        </w:rPr>
      </w:pPr>
      <w:r>
        <w:rPr>
          <w:rFonts w:hint="eastAsia"/>
          <w:lang w:eastAsia="zh-CN"/>
        </w:rPr>
        <w:t>3</w:t>
      </w:r>
      <w:r>
        <w:rPr>
          <w:lang w:eastAsia="zh-CN"/>
        </w:rPr>
        <w:t>)</w:t>
      </w:r>
      <w:r>
        <w:rPr>
          <w:lang w:eastAsia="zh-CN"/>
        </w:rPr>
        <w:tab/>
        <w:t>shall include a &lt;a</w:t>
      </w:r>
      <w:r w:rsidRPr="00336C41">
        <w:rPr>
          <w:lang w:eastAsia="zh-CN"/>
        </w:rPr>
        <w:t>uthorization</w:t>
      </w:r>
      <w:r>
        <w:rPr>
          <w:lang w:eastAsia="zh-CN"/>
        </w:rPr>
        <w:t>-</w:t>
      </w:r>
      <w:r w:rsidRPr="00336C41">
        <w:rPr>
          <w:lang w:eastAsia="zh-CN"/>
        </w:rPr>
        <w:t>type</w:t>
      </w:r>
      <w:r>
        <w:rPr>
          <w:lang w:eastAsia="zh-CN"/>
        </w:rPr>
        <w:t xml:space="preserve">&gt; element </w:t>
      </w:r>
      <w:r>
        <w:t>set to "</w:t>
      </w:r>
      <w:r w:rsidRPr="00894351">
        <w:t>P</w:t>
      </w:r>
      <w:r>
        <w:t>GAE-</w:t>
      </w:r>
      <w:r w:rsidRPr="00894351">
        <w:t>C role change</w:t>
      </w:r>
      <w:r>
        <w:t>"</w:t>
      </w:r>
      <w:r>
        <w:rPr>
          <w:rFonts w:hint="eastAsia"/>
          <w:lang w:eastAsia="zh-CN"/>
        </w:rPr>
        <w:t>;</w:t>
      </w:r>
    </w:p>
    <w:p w14:paraId="4A58080B" w14:textId="77777777" w:rsidR="00B72063" w:rsidRDefault="00B72063" w:rsidP="00B72063">
      <w:pPr>
        <w:pStyle w:val="B2"/>
        <w:rPr>
          <w:lang w:eastAsia="zh-CN"/>
        </w:rPr>
      </w:pPr>
      <w:r>
        <w:rPr>
          <w:rFonts w:hint="eastAsia"/>
          <w:lang w:eastAsia="zh-CN"/>
        </w:rPr>
        <w:t>4</w:t>
      </w:r>
      <w:r>
        <w:rPr>
          <w:lang w:eastAsia="zh-CN"/>
        </w:rPr>
        <w:t>)</w:t>
      </w:r>
      <w:r>
        <w:rPr>
          <w:lang w:eastAsia="zh-CN"/>
        </w:rPr>
        <w:tab/>
      </w:r>
      <w:r>
        <w:rPr>
          <w:rFonts w:hint="eastAsia"/>
          <w:lang w:eastAsia="zh-CN"/>
        </w:rPr>
        <w:t>sha</w:t>
      </w:r>
      <w:r>
        <w:rPr>
          <w:lang w:eastAsia="zh-CN"/>
        </w:rPr>
        <w:t xml:space="preserve">ll include a &lt;failure-pegc-id&gt; element set to </w:t>
      </w:r>
      <w:r>
        <w:t>the identity of the failure PGAE-C; and</w:t>
      </w:r>
    </w:p>
    <w:p w14:paraId="2E397CD1" w14:textId="77777777" w:rsidR="00B72063" w:rsidRDefault="00B72063" w:rsidP="00B72063">
      <w:pPr>
        <w:pStyle w:val="B2"/>
        <w:rPr>
          <w:lang w:eastAsia="zh-CN"/>
        </w:rPr>
      </w:pPr>
      <w:r>
        <w:rPr>
          <w:lang w:eastAsia="zh-CN"/>
        </w:rPr>
        <w:t>5)</w:t>
      </w:r>
      <w:r>
        <w:rPr>
          <w:lang w:eastAsia="zh-CN"/>
        </w:rPr>
        <w:tab/>
        <w:t>may include a &lt;new-pegc-id&gt; element set to the identity of the target PGAE-C.</w:t>
      </w:r>
    </w:p>
    <w:p w14:paraId="6E762A33" w14:textId="77777777" w:rsidR="00B72063" w:rsidRDefault="00B72063" w:rsidP="00B72063">
      <w:pPr>
        <w:rPr>
          <w:lang w:eastAsia="zh-CN"/>
        </w:rPr>
      </w:pPr>
      <w:r>
        <w:t xml:space="preserve">The initiating PMAE-C shall send the generated HTTP POST request towards the PAE-S according to </w:t>
      </w:r>
      <w:r w:rsidRPr="000A20F1">
        <w:t>IETF</w:t>
      </w:r>
      <w:r>
        <w:t> </w:t>
      </w:r>
      <w:r w:rsidRPr="000A20F1">
        <w:t>RFC</w:t>
      </w:r>
      <w:r>
        <w:t> 9110 </w:t>
      </w:r>
      <w:r w:rsidRPr="0006242D">
        <w:t>[</w:t>
      </w:r>
      <w:r>
        <w:t>4]</w:t>
      </w:r>
      <w:r>
        <w:rPr>
          <w:rFonts w:hint="eastAsia"/>
          <w:lang w:eastAsia="zh-CN"/>
        </w:rPr>
        <w:t>.</w:t>
      </w:r>
    </w:p>
    <w:p w14:paraId="463DE348" w14:textId="77777777" w:rsidR="00B72063" w:rsidRDefault="00B72063" w:rsidP="00B72063">
      <w:r w:rsidRPr="00554F63">
        <w:rPr>
          <w:lang w:eastAsia="zh-CN"/>
        </w:rPr>
        <w:t>U</w:t>
      </w:r>
      <w:r>
        <w:rPr>
          <w:lang w:eastAsia="zh-CN"/>
        </w:rPr>
        <w:t>p</w:t>
      </w:r>
      <w:r>
        <w:rPr>
          <w:lang w:eastAsia="x-none"/>
        </w:rPr>
        <w:t xml:space="preserve">on reception of an </w:t>
      </w:r>
      <w:r w:rsidRPr="00554F63">
        <w:t>HTTP 20</w:t>
      </w:r>
      <w:r>
        <w:t>0</w:t>
      </w:r>
      <w:r w:rsidRPr="00554F63">
        <w:t xml:space="preserve"> (</w:t>
      </w:r>
      <w:r>
        <w:t>OK</w:t>
      </w:r>
      <w:r w:rsidRPr="00554F63">
        <w:t>) response message</w:t>
      </w:r>
      <w:r>
        <w:t xml:space="preserve"> containing:</w:t>
      </w:r>
    </w:p>
    <w:p w14:paraId="4F452BA1" w14:textId="77777777" w:rsidR="00B72063" w:rsidRDefault="00B72063" w:rsidP="00B72063">
      <w:pPr>
        <w:pStyle w:val="B1"/>
      </w:pPr>
      <w:r>
        <w:t>a)</w:t>
      </w:r>
      <w:r>
        <w:tab/>
        <w:t>a Content-Type header field set to "application/vnd.3gpp.pinapp-info+xml"; and</w:t>
      </w:r>
    </w:p>
    <w:p w14:paraId="2BA79D9A" w14:textId="77777777" w:rsidR="00B72063" w:rsidRDefault="00B72063" w:rsidP="00B72063">
      <w:pPr>
        <w:pStyle w:val="B1"/>
      </w:pPr>
      <w:r>
        <w:t>b)</w:t>
      </w:r>
      <w:r>
        <w:tab/>
        <w:t xml:space="preserve">an application/vnd.3gpp.pinapp-info+xml MIME body with a </w:t>
      </w:r>
      <w:r w:rsidRPr="00A23C86">
        <w:t>&lt;</w:t>
      </w:r>
      <w:r>
        <w:t>pin-configuration-accept</w:t>
      </w:r>
      <w:r w:rsidRPr="00A23C86">
        <w:t>&gt;</w:t>
      </w:r>
      <w:r>
        <w:t xml:space="preserve"> </w:t>
      </w:r>
      <w:r w:rsidRPr="00FB41A4">
        <w:t>element in the &lt;</w:t>
      </w:r>
      <w:r>
        <w:t>pinapp</w:t>
      </w:r>
      <w:r w:rsidRPr="00FB41A4">
        <w:t xml:space="preserve">-info&gt; </w:t>
      </w:r>
      <w:r>
        <w:t>root element,</w:t>
      </w:r>
    </w:p>
    <w:p w14:paraId="5855D5D1" w14:textId="77777777" w:rsidR="00B72063" w:rsidRDefault="00B72063" w:rsidP="00B72063">
      <w:r>
        <w:t>the PMAE-C</w:t>
      </w:r>
      <w:r w:rsidRPr="00F24F28">
        <w:t xml:space="preserve"> </w:t>
      </w:r>
      <w:r>
        <w:t>shall initiate a PIN status notify procedure as specified in clause 5.4.6.4 to PIN peers to notify the change of PMAE-C with the following consideration:</w:t>
      </w:r>
    </w:p>
    <w:p w14:paraId="6FF88798" w14:textId="77777777" w:rsidR="00B72063" w:rsidRDefault="00B72063" w:rsidP="00B72063">
      <w:pPr>
        <w:pStyle w:val="B1"/>
      </w:pPr>
      <w:r>
        <w:lastRenderedPageBreak/>
        <w:t>a)</w:t>
      </w:r>
      <w:r>
        <w:tab/>
        <w:t xml:space="preserve">the </w:t>
      </w:r>
      <w:r w:rsidRPr="0089275D">
        <w:t xml:space="preserve">event </w:t>
      </w:r>
      <w:r>
        <w:t>ID</w:t>
      </w:r>
      <w:r w:rsidRPr="0089275D">
        <w:t xml:space="preserve"> </w:t>
      </w:r>
      <w:r>
        <w:t xml:space="preserve">shall </w:t>
      </w:r>
      <w:r w:rsidRPr="0089275D">
        <w:t>include "PIN modification"</w:t>
      </w:r>
      <w:r>
        <w:t>, and:</w:t>
      </w:r>
    </w:p>
    <w:p w14:paraId="2C76B5CD" w14:textId="77777777" w:rsidR="00B72063" w:rsidRPr="0089275D" w:rsidRDefault="00B72063" w:rsidP="00B72063">
      <w:pPr>
        <w:pStyle w:val="B2"/>
      </w:pPr>
      <w:r>
        <w:rPr>
          <w:lang w:eastAsia="zh-CN"/>
        </w:rPr>
        <w:t>1)</w:t>
      </w:r>
      <w:r>
        <w:rPr>
          <w:lang w:eastAsia="zh-CN"/>
        </w:rPr>
        <w:tab/>
        <w:t>shall include the &lt;</w:t>
      </w:r>
      <w:r>
        <w:rPr>
          <w:lang w:val="en-US"/>
        </w:rPr>
        <w:t>pegc-id</w:t>
      </w:r>
      <w:r>
        <w:rPr>
          <w:lang w:eastAsia="zh-CN"/>
        </w:rPr>
        <w:t xml:space="preserve">&gt; </w:t>
      </w:r>
      <w:r>
        <w:t>element set to</w:t>
      </w:r>
      <w:r w:rsidRPr="0022326F">
        <w:rPr>
          <w:rFonts w:cs="Arial"/>
        </w:rPr>
        <w:t xml:space="preserve"> </w:t>
      </w:r>
      <w:r>
        <w:rPr>
          <w:rFonts w:cs="Arial"/>
        </w:rPr>
        <w:t xml:space="preserve">the identifier(s) of the </w:t>
      </w:r>
      <w:r>
        <w:rPr>
          <w:lang w:val="en-US"/>
        </w:rPr>
        <w:t>PGAE-C(s)</w:t>
      </w:r>
      <w:r w:rsidRPr="00697B05">
        <w:rPr>
          <w:lang w:val="en-US"/>
        </w:rPr>
        <w:t xml:space="preserve"> </w:t>
      </w:r>
      <w:r>
        <w:rPr>
          <w:lang w:val="en-US"/>
        </w:rPr>
        <w:t>in the PIN; and</w:t>
      </w:r>
    </w:p>
    <w:p w14:paraId="61293C62" w14:textId="77777777" w:rsidR="00B72063" w:rsidRPr="0089275D" w:rsidRDefault="00B72063" w:rsidP="00B72063">
      <w:pPr>
        <w:pStyle w:val="B2"/>
      </w:pPr>
      <w:r>
        <w:rPr>
          <w:lang w:eastAsia="zh-CN"/>
        </w:rPr>
        <w:t>2)</w:t>
      </w:r>
      <w:r>
        <w:rPr>
          <w:lang w:eastAsia="zh-CN"/>
        </w:rPr>
        <w:tab/>
        <w:t xml:space="preserve">shall include the </w:t>
      </w:r>
      <w:r>
        <w:rPr>
          <w:lang w:val="en-US" w:eastAsia="zh-CN"/>
        </w:rPr>
        <w:t>&lt;</w:t>
      </w:r>
      <w:r>
        <w:rPr>
          <w:lang w:val="en-US"/>
        </w:rPr>
        <w:t>pegc-address</w:t>
      </w:r>
      <w:r>
        <w:rPr>
          <w:lang w:val="en-US" w:eastAsia="zh-CN"/>
        </w:rPr>
        <w:t>&gt;</w:t>
      </w:r>
      <w:r w:rsidRPr="00C80E4B">
        <w:t xml:space="preserve"> </w:t>
      </w:r>
      <w:r>
        <w:t>element set to</w:t>
      </w:r>
      <w:r w:rsidRPr="0022326F">
        <w:rPr>
          <w:rFonts w:cs="Arial"/>
        </w:rPr>
        <w:t xml:space="preserve"> </w:t>
      </w:r>
      <w:r>
        <w:rPr>
          <w:rFonts w:cs="Arial"/>
        </w:rPr>
        <w:t>the I</w:t>
      </w:r>
      <w:r w:rsidRPr="00F0199C">
        <w:rPr>
          <w:rFonts w:cs="Arial"/>
        </w:rPr>
        <w:t xml:space="preserve">P address or port number </w:t>
      </w:r>
      <w:r>
        <w:rPr>
          <w:rFonts w:cs="Arial"/>
        </w:rPr>
        <w:t>for each PGAE-C respectively; and</w:t>
      </w:r>
    </w:p>
    <w:p w14:paraId="05FE5D50" w14:textId="77777777" w:rsidR="00B72063" w:rsidRPr="0089275D" w:rsidRDefault="00B72063" w:rsidP="00B72063">
      <w:pPr>
        <w:pStyle w:val="B1"/>
        <w:rPr>
          <w:lang w:eastAsia="zh-CN"/>
        </w:rPr>
      </w:pPr>
      <w:r>
        <w:rPr>
          <w:rFonts w:hint="eastAsia"/>
          <w:lang w:eastAsia="zh-CN"/>
        </w:rPr>
        <w:t>b</w:t>
      </w:r>
      <w:r>
        <w:rPr>
          <w:lang w:eastAsia="zh-CN"/>
        </w:rPr>
        <w:t>)</w:t>
      </w:r>
      <w:r>
        <w:rPr>
          <w:lang w:eastAsia="zh-CN"/>
        </w:rPr>
        <w:tab/>
      </w:r>
      <w:r>
        <w:t>the event ID</w:t>
      </w:r>
      <w:r w:rsidRPr="0089275D">
        <w:t xml:space="preserve"> </w:t>
      </w:r>
      <w:r>
        <w:t xml:space="preserve">shall </w:t>
      </w:r>
      <w:r w:rsidRPr="0089275D">
        <w:t>include "</w:t>
      </w:r>
      <w:r w:rsidRPr="00E93CD6">
        <w:rPr>
          <w:lang w:eastAsia="zh-CN"/>
        </w:rPr>
        <w:t>PIN profiles update</w:t>
      </w:r>
      <w:r w:rsidRPr="0089275D">
        <w:t>"</w:t>
      </w:r>
      <w:r>
        <w:t xml:space="preserve"> if it is for PGAE-C, and:</w:t>
      </w:r>
    </w:p>
    <w:p w14:paraId="0A4E7426" w14:textId="77777777" w:rsidR="00B72063" w:rsidRPr="0089275D" w:rsidRDefault="00B72063" w:rsidP="00B72063">
      <w:pPr>
        <w:pStyle w:val="B2"/>
      </w:pPr>
      <w:r>
        <w:rPr>
          <w:lang w:eastAsia="zh-CN"/>
        </w:rPr>
        <w:t>1)</w:t>
      </w:r>
      <w:r>
        <w:rPr>
          <w:lang w:eastAsia="zh-CN"/>
        </w:rPr>
        <w:tab/>
        <w:t>shall include the &lt;dynamic-pin-profile&gt; element set to the dynamic PIN profile of the PIN</w:t>
      </w:r>
      <w:r>
        <w:rPr>
          <w:lang w:val="en-US"/>
        </w:rPr>
        <w:t>; and</w:t>
      </w:r>
    </w:p>
    <w:p w14:paraId="7ECA7E1D" w14:textId="77777777" w:rsidR="00B72063" w:rsidRDefault="00B72063" w:rsidP="00B72063">
      <w:pPr>
        <w:pStyle w:val="B2"/>
        <w:rPr>
          <w:lang w:val="en-US"/>
        </w:rPr>
      </w:pPr>
      <w:r>
        <w:rPr>
          <w:lang w:eastAsia="zh-CN"/>
        </w:rPr>
        <w:t>2)</w:t>
      </w:r>
      <w:r>
        <w:rPr>
          <w:lang w:eastAsia="zh-CN"/>
        </w:rPr>
        <w:tab/>
        <w:t>shall include the &lt;pin-profile&gt; element set to the PIN profile of the PIN</w:t>
      </w:r>
      <w:r>
        <w:rPr>
          <w:lang w:val="en-US"/>
        </w:rPr>
        <w:t>.</w:t>
      </w:r>
    </w:p>
    <w:p w14:paraId="39551419" w14:textId="77777777" w:rsidR="00B72063" w:rsidRDefault="00B72063" w:rsidP="00B72063">
      <w:r w:rsidRPr="00554F63">
        <w:rPr>
          <w:lang w:eastAsia="zh-CN"/>
        </w:rPr>
        <w:t>U</w:t>
      </w:r>
      <w:r>
        <w:rPr>
          <w:lang w:eastAsia="zh-CN"/>
        </w:rPr>
        <w:t>p</w:t>
      </w:r>
      <w:r>
        <w:rPr>
          <w:lang w:eastAsia="x-none"/>
        </w:rPr>
        <w:t xml:space="preserve">on reception of an </w:t>
      </w:r>
      <w:r w:rsidRPr="00554F63">
        <w:t xml:space="preserve">HTTP </w:t>
      </w:r>
      <w:r>
        <w:t>403 (Forbidden)</w:t>
      </w:r>
      <w:r w:rsidRPr="00554F63">
        <w:t xml:space="preserve"> response message</w:t>
      </w:r>
      <w:r>
        <w:t xml:space="preserve"> containing:</w:t>
      </w:r>
    </w:p>
    <w:p w14:paraId="0FF0DCC6" w14:textId="77777777" w:rsidR="00B72063" w:rsidRDefault="00B72063" w:rsidP="00B72063">
      <w:pPr>
        <w:pStyle w:val="B1"/>
      </w:pPr>
      <w:r>
        <w:t>a)</w:t>
      </w:r>
      <w:r>
        <w:tab/>
        <w:t>a Content-Type header field set to "application/vnd.3gpp.pinapp-info+xml"; and</w:t>
      </w:r>
    </w:p>
    <w:p w14:paraId="26525BAB" w14:textId="77777777" w:rsidR="00B72063" w:rsidRDefault="00B72063" w:rsidP="00B72063">
      <w:pPr>
        <w:pStyle w:val="B1"/>
      </w:pPr>
      <w:r>
        <w:t>b)</w:t>
      </w:r>
      <w:r>
        <w:tab/>
        <w:t xml:space="preserve">an application/vnd.3gpp.pinapp-info+xml MIME body with a </w:t>
      </w:r>
      <w:r w:rsidRPr="00A23C86">
        <w:t>&lt;</w:t>
      </w:r>
      <w:r>
        <w:t>pin-configuration-</w:t>
      </w:r>
      <w:r>
        <w:rPr>
          <w:rFonts w:hint="eastAsia"/>
          <w:lang w:eastAsia="zh-CN"/>
        </w:rPr>
        <w:t>reject</w:t>
      </w:r>
      <w:r w:rsidRPr="00A23C86">
        <w:t>&gt;</w:t>
      </w:r>
      <w:r>
        <w:t xml:space="preserve"> </w:t>
      </w:r>
      <w:r w:rsidRPr="00FB41A4">
        <w:t>element in the &lt;</w:t>
      </w:r>
      <w:r>
        <w:t>pinapp</w:t>
      </w:r>
      <w:r w:rsidRPr="00FB41A4">
        <w:t xml:space="preserve">-info&gt; </w:t>
      </w:r>
      <w:r>
        <w:t>root element,</w:t>
      </w:r>
    </w:p>
    <w:p w14:paraId="40936A64" w14:textId="77777777" w:rsidR="00B72063" w:rsidRPr="001B74DA" w:rsidRDefault="00B72063" w:rsidP="00B72063">
      <w:pPr>
        <w:rPr>
          <w:lang w:eastAsia="zh-CN"/>
        </w:rPr>
      </w:pPr>
      <w:r>
        <w:t>the PMAE-C</w:t>
      </w:r>
      <w:r w:rsidRPr="00F24F28">
        <w:t xml:space="preserve"> </w:t>
      </w:r>
      <w:r>
        <w:t xml:space="preserve">shall consider the </w:t>
      </w:r>
      <w:r w:rsidRPr="001B0597">
        <w:t>P</w:t>
      </w:r>
      <w:r>
        <w:t>G</w:t>
      </w:r>
      <w:r w:rsidRPr="001B0597">
        <w:t>AE-C replacement with PAE-S support</w:t>
      </w:r>
      <w:r>
        <w:t xml:space="preserve"> fails due to the reason indicated by the cause value.</w:t>
      </w:r>
    </w:p>
    <w:p w14:paraId="72654BCD" w14:textId="77777777" w:rsidR="00B72063" w:rsidRDefault="00B72063" w:rsidP="00B72063">
      <w:pPr>
        <w:pStyle w:val="Heading5"/>
        <w:rPr>
          <w:lang w:eastAsia="zh-CN"/>
        </w:rPr>
      </w:pPr>
      <w:bookmarkStart w:id="277" w:name="_CR5_4_5_5_2"/>
      <w:bookmarkStart w:id="278" w:name="_Toc172038119"/>
      <w:bookmarkEnd w:id="277"/>
      <w:r>
        <w:rPr>
          <w:rFonts w:hint="eastAsia"/>
          <w:noProof/>
          <w:lang w:eastAsia="zh-CN"/>
        </w:rPr>
        <w:t>5</w:t>
      </w:r>
      <w:r>
        <w:rPr>
          <w:noProof/>
          <w:lang w:eastAsia="zh-CN"/>
        </w:rPr>
        <w:t>.4.5.5.2</w:t>
      </w:r>
      <w:r>
        <w:rPr>
          <w:noProof/>
          <w:lang w:eastAsia="zh-CN"/>
        </w:rPr>
        <w:tab/>
        <w:t>PAE-S procedure</w:t>
      </w:r>
      <w:bookmarkEnd w:id="278"/>
    </w:p>
    <w:p w14:paraId="3319F0A2" w14:textId="77777777" w:rsidR="00B72063" w:rsidRDefault="00B72063" w:rsidP="00B72063">
      <w:r>
        <w:rPr>
          <w:lang w:eastAsia="x-none"/>
        </w:rPr>
        <w:t>Upon reception of an HTTP POST request</w:t>
      </w:r>
      <w:r w:rsidRPr="005025FB">
        <w:t xml:space="preserve"> </w:t>
      </w:r>
      <w:r>
        <w:t>message containing:</w:t>
      </w:r>
    </w:p>
    <w:p w14:paraId="053145C1" w14:textId="77777777" w:rsidR="00B72063" w:rsidRDefault="00B72063" w:rsidP="00B72063">
      <w:pPr>
        <w:pStyle w:val="B1"/>
      </w:pPr>
      <w:r>
        <w:t>a)</w:t>
      </w:r>
      <w:r>
        <w:tab/>
        <w:t>a Content-Type header field set to "application/vnd.3gpp.pinapp-info+xml"; and</w:t>
      </w:r>
    </w:p>
    <w:p w14:paraId="4E4DBADB" w14:textId="77777777" w:rsidR="00B72063" w:rsidRDefault="00B72063" w:rsidP="00B72063">
      <w:pPr>
        <w:pStyle w:val="B1"/>
      </w:pPr>
      <w:r>
        <w:t>b)</w:t>
      </w:r>
      <w:r>
        <w:tab/>
        <w:t xml:space="preserve">an application/vnd.3gpp.pinapp-info+xml MIME body with a </w:t>
      </w:r>
      <w:r w:rsidRPr="0073469F">
        <w:t>&lt;</w:t>
      </w:r>
      <w:r>
        <w:t>pin-configuration-request</w:t>
      </w:r>
      <w:r w:rsidRPr="0073469F">
        <w:t>&gt;</w:t>
      </w:r>
      <w:r>
        <w:t xml:space="preserve"> </w:t>
      </w:r>
      <w:r w:rsidRPr="00FB41A4">
        <w:t>element in the &lt;</w:t>
      </w:r>
      <w:r>
        <w:t>pinapp</w:t>
      </w:r>
      <w:r w:rsidRPr="00FB41A4">
        <w:t xml:space="preserve">-info&gt; </w:t>
      </w:r>
      <w:r>
        <w:t>root element,</w:t>
      </w:r>
    </w:p>
    <w:p w14:paraId="170630D0" w14:textId="77777777" w:rsidR="00B72063" w:rsidRDefault="00B72063" w:rsidP="00B72063">
      <w:pPr>
        <w:rPr>
          <w:noProof/>
        </w:rPr>
      </w:pPr>
      <w:r>
        <w:t xml:space="preserve">the PAE-S shall </w:t>
      </w:r>
      <w:r>
        <w:rPr>
          <w:lang w:eastAsia="zh-CN"/>
        </w:rPr>
        <w:t xml:space="preserve">determine whether </w:t>
      </w:r>
      <w:r>
        <w:rPr>
          <w:noProof/>
        </w:rPr>
        <w:t xml:space="preserve">the initiating PMAE-C </w:t>
      </w:r>
      <w:r w:rsidRPr="005B4CD9">
        <w:rPr>
          <w:noProof/>
        </w:rPr>
        <w:t>is allowed to modify the PIN</w:t>
      </w:r>
      <w:r>
        <w:rPr>
          <w:noProof/>
        </w:rPr>
        <w:t xml:space="preserve"> and </w:t>
      </w:r>
      <w:r>
        <w:rPr>
          <w:lang w:eastAsia="zh-CN"/>
        </w:rPr>
        <w:t xml:space="preserve">determine </w:t>
      </w:r>
      <w:r>
        <w:rPr>
          <w:noProof/>
        </w:rPr>
        <w:t xml:space="preserve">whether the target PGAE-C identified by the </w:t>
      </w:r>
      <w:r>
        <w:rPr>
          <w:lang w:eastAsia="zh-CN"/>
        </w:rPr>
        <w:t>&lt;new-pegc-id&gt; element (if provided) is allowed to be a PGAE-C of the PIN</w:t>
      </w:r>
      <w:r>
        <w:rPr>
          <w:noProof/>
        </w:rPr>
        <w:t>.</w:t>
      </w:r>
    </w:p>
    <w:p w14:paraId="638B5974" w14:textId="77777777" w:rsidR="00B72063" w:rsidRDefault="00B72063" w:rsidP="00B72063">
      <w:pPr>
        <w:rPr>
          <w:noProof/>
          <w:lang w:eastAsia="zh-CN"/>
        </w:rPr>
      </w:pPr>
      <w:r>
        <w:rPr>
          <w:rFonts w:hint="eastAsia"/>
          <w:noProof/>
          <w:lang w:eastAsia="zh-CN"/>
        </w:rPr>
        <w:t>I</w:t>
      </w:r>
      <w:r>
        <w:rPr>
          <w:noProof/>
          <w:lang w:eastAsia="zh-CN"/>
        </w:rPr>
        <w:t>f:</w:t>
      </w:r>
    </w:p>
    <w:p w14:paraId="73F39253" w14:textId="77777777" w:rsidR="00B72063" w:rsidRPr="000C2E6C" w:rsidRDefault="00B72063" w:rsidP="00B72063">
      <w:pPr>
        <w:pStyle w:val="B1"/>
      </w:pPr>
      <w:r w:rsidRPr="000C2E6C">
        <w:t>a)</w:t>
      </w:r>
      <w:r w:rsidRPr="000C2E6C">
        <w:tab/>
        <w:t>the initiating PMAE-C is allowed to modify the PIN; and</w:t>
      </w:r>
    </w:p>
    <w:p w14:paraId="62417C87" w14:textId="77777777" w:rsidR="00B72063" w:rsidRDefault="00B72063" w:rsidP="00B72063">
      <w:pPr>
        <w:pStyle w:val="B1"/>
      </w:pPr>
      <w:r w:rsidRPr="000C2E6C">
        <w:t>b)</w:t>
      </w:r>
      <w:r w:rsidRPr="000C2E6C">
        <w:tab/>
        <w:t>the target P</w:t>
      </w:r>
      <w:r>
        <w:t>G</w:t>
      </w:r>
      <w:r w:rsidRPr="000C2E6C">
        <w:t>AE-C is included and is allowed to be a P</w:t>
      </w:r>
      <w:r>
        <w:t>G</w:t>
      </w:r>
      <w:r w:rsidRPr="000C2E6C">
        <w:t>AE-C of the PIN,</w:t>
      </w:r>
      <w:r>
        <w:t xml:space="preserve"> or</w:t>
      </w:r>
    </w:p>
    <w:p w14:paraId="055322FC" w14:textId="77777777" w:rsidR="00B72063" w:rsidRDefault="00B72063" w:rsidP="00B72063">
      <w:pPr>
        <w:rPr>
          <w:lang w:eastAsia="zh-CN"/>
        </w:rPr>
      </w:pPr>
      <w:r>
        <w:rPr>
          <w:lang w:eastAsia="zh-CN"/>
        </w:rPr>
        <w:t>if:</w:t>
      </w:r>
    </w:p>
    <w:p w14:paraId="6171CC27" w14:textId="77777777" w:rsidR="00B72063" w:rsidRPr="000C2E6C" w:rsidRDefault="00B72063" w:rsidP="00B72063">
      <w:pPr>
        <w:pStyle w:val="B1"/>
      </w:pPr>
      <w:r w:rsidRPr="000C2E6C">
        <w:t>a)</w:t>
      </w:r>
      <w:r w:rsidRPr="000C2E6C">
        <w:tab/>
        <w:t>the initiating PMAE-C is allowed to modify the PIN; and</w:t>
      </w:r>
    </w:p>
    <w:p w14:paraId="65B1CD41" w14:textId="77777777" w:rsidR="00B72063" w:rsidRDefault="00B72063" w:rsidP="00B72063">
      <w:pPr>
        <w:pStyle w:val="B1"/>
      </w:pPr>
      <w:r w:rsidRPr="000C2E6C">
        <w:t>b)</w:t>
      </w:r>
      <w:r w:rsidRPr="000C2E6C">
        <w:tab/>
        <w:t>the target P</w:t>
      </w:r>
      <w:r>
        <w:t>G</w:t>
      </w:r>
      <w:r w:rsidRPr="000C2E6C">
        <w:t xml:space="preserve">AE-C is </w:t>
      </w:r>
      <w:r>
        <w:t xml:space="preserve">not </w:t>
      </w:r>
      <w:r w:rsidRPr="000C2E6C">
        <w:t>included,</w:t>
      </w:r>
    </w:p>
    <w:p w14:paraId="711C35B0" w14:textId="77777777" w:rsidR="00B72063" w:rsidRPr="00247BFB" w:rsidRDefault="00B72063" w:rsidP="00B72063">
      <w:pPr>
        <w:pStyle w:val="NO"/>
      </w:pPr>
      <w:r w:rsidRPr="00247BFB">
        <w:rPr>
          <w:rFonts w:hint="eastAsia"/>
        </w:rPr>
        <w:t>N</w:t>
      </w:r>
      <w:r w:rsidRPr="00247BFB">
        <w:t>OTE:</w:t>
      </w:r>
      <w:r w:rsidRPr="00247BFB">
        <w:tab/>
        <w:t>In case of the target P</w:t>
      </w:r>
      <w:r>
        <w:t>G</w:t>
      </w:r>
      <w:r w:rsidRPr="00247BFB">
        <w:t>AE-C is not included, PAE-S can select a target P</w:t>
      </w:r>
      <w:r>
        <w:t>G</w:t>
      </w:r>
      <w:r w:rsidRPr="00247BFB">
        <w:t>AE-C based on implementation (e.g. base</w:t>
      </w:r>
      <w:r>
        <w:t>d</w:t>
      </w:r>
      <w:r w:rsidRPr="00247BFB">
        <w:t xml:space="preserve"> on PIN profile).</w:t>
      </w:r>
    </w:p>
    <w:p w14:paraId="6244A389" w14:textId="77777777" w:rsidR="00B72063" w:rsidRDefault="00B72063" w:rsidP="00B72063">
      <w:r>
        <w:rPr>
          <w:noProof/>
        </w:rPr>
        <w:t xml:space="preserve">the PAE-S shall </w:t>
      </w:r>
      <w:r>
        <w:t xml:space="preserve">generate an HTTP POST request </w:t>
      </w:r>
      <w:r w:rsidRPr="0006242D">
        <w:t>according to p</w:t>
      </w:r>
      <w:r>
        <w:t xml:space="preserve">rocedures as specified in </w:t>
      </w:r>
      <w:r w:rsidRPr="000A20F1">
        <w:t>IETF</w:t>
      </w:r>
      <w:r>
        <w:t> </w:t>
      </w:r>
      <w:r w:rsidRPr="000A20F1">
        <w:t>RFC</w:t>
      </w:r>
      <w:r>
        <w:t> 9110 </w:t>
      </w:r>
      <w:r w:rsidRPr="0006242D">
        <w:t>[</w:t>
      </w:r>
      <w:r>
        <w:t xml:space="preserve">4]. </w:t>
      </w:r>
      <w:r w:rsidRPr="00684E14">
        <w:t xml:space="preserve">In the </w:t>
      </w:r>
      <w:r>
        <w:t>HTTP POST request</w:t>
      </w:r>
      <w:r w:rsidRPr="00684E14">
        <w:t xml:space="preserve">, the </w:t>
      </w:r>
      <w:r>
        <w:t>initiating PMAE-C</w:t>
      </w:r>
      <w:r w:rsidRPr="00684E14">
        <w:t>:</w:t>
      </w:r>
    </w:p>
    <w:p w14:paraId="7E42AFAF" w14:textId="77777777" w:rsidR="00B72063" w:rsidRDefault="00B72063" w:rsidP="00B72063">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the target PGAE-C;</w:t>
      </w:r>
    </w:p>
    <w:p w14:paraId="5F5AC283" w14:textId="77777777" w:rsidR="00B72063" w:rsidRPr="0073469F" w:rsidRDefault="00B72063" w:rsidP="00B72063">
      <w:pPr>
        <w:pStyle w:val="B1"/>
      </w:pPr>
      <w:r>
        <w:t>b)</w:t>
      </w:r>
      <w:r>
        <w:tab/>
      </w:r>
      <w:r w:rsidRPr="0073469F">
        <w:t xml:space="preserve">shall include a </w:t>
      </w:r>
      <w:r>
        <w:t>Content-Type</w:t>
      </w:r>
      <w:r w:rsidRPr="0073469F">
        <w:t xml:space="preserve"> header field se</w:t>
      </w:r>
      <w:r>
        <w:t>t to "application/vnd.3gpp.pinapp</w:t>
      </w:r>
      <w:r w:rsidRPr="0073469F">
        <w:t>-info+xml";</w:t>
      </w:r>
      <w:r>
        <w:t xml:space="preserve"> and</w:t>
      </w:r>
    </w:p>
    <w:p w14:paraId="37E4F1D5" w14:textId="77777777" w:rsidR="00B72063" w:rsidRDefault="00B72063" w:rsidP="00B72063">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pin-management-request</w:t>
      </w:r>
      <w:r w:rsidRPr="0073469F">
        <w:t>&gt;</w:t>
      </w:r>
      <w:r w:rsidRPr="001D4A5C">
        <w:t xml:space="preserve"> element in the &lt;</w:t>
      </w:r>
      <w:r>
        <w:t>pinapp</w:t>
      </w:r>
      <w:r w:rsidRPr="001D4A5C">
        <w:t>-info&gt; root element</w:t>
      </w:r>
      <w:r>
        <w:t xml:space="preserve"> </w:t>
      </w:r>
      <w:r>
        <w:rPr>
          <w:rFonts w:hint="eastAsia"/>
          <w:lang w:eastAsia="zh-CN"/>
        </w:rPr>
        <w:t>a</w:t>
      </w:r>
      <w:r>
        <w:t xml:space="preserve">nd within the </w:t>
      </w:r>
      <w:r w:rsidRPr="0073469F">
        <w:t>&lt;</w:t>
      </w:r>
      <w:r>
        <w:t>pin-management-request</w:t>
      </w:r>
      <w:r w:rsidRPr="0073469F">
        <w:t>&gt;</w:t>
      </w:r>
      <w:r>
        <w:t xml:space="preserve"> element:</w:t>
      </w:r>
    </w:p>
    <w:p w14:paraId="651E54D7" w14:textId="77777777" w:rsidR="00B72063" w:rsidRDefault="00B72063" w:rsidP="00B72063">
      <w:pPr>
        <w:pStyle w:val="B2"/>
      </w:pPr>
      <w:r>
        <w:t>1</w:t>
      </w:r>
      <w:r w:rsidRPr="007F57D7">
        <w:t>)</w:t>
      </w:r>
      <w:r w:rsidRPr="007F57D7">
        <w:tab/>
        <w:t>shall include a &lt;</w:t>
      </w:r>
      <w:r>
        <w:t>requestor</w:t>
      </w:r>
      <w:r w:rsidRPr="007F57D7">
        <w:t xml:space="preserve">-id&gt; element set to the </w:t>
      </w:r>
      <w:r>
        <w:t>identifier of the PAE-S</w:t>
      </w:r>
      <w:r w:rsidRPr="007F57D7">
        <w:t>;</w:t>
      </w:r>
    </w:p>
    <w:p w14:paraId="57A99B7D" w14:textId="77777777" w:rsidR="00B72063" w:rsidRDefault="00B72063" w:rsidP="00B72063">
      <w:pPr>
        <w:pStyle w:val="B2"/>
        <w:rPr>
          <w:lang w:eastAsia="zh-CN"/>
        </w:rPr>
      </w:pPr>
      <w:r>
        <w:rPr>
          <w:lang w:eastAsia="zh-CN"/>
        </w:rPr>
        <w:t>2)</w:t>
      </w:r>
      <w:r>
        <w:rPr>
          <w:lang w:eastAsia="zh-CN"/>
        </w:rPr>
        <w:tab/>
        <w:t>shall include a &lt;m</w:t>
      </w:r>
      <w:r w:rsidRPr="00EF13D7">
        <w:rPr>
          <w:lang w:eastAsia="zh-CN"/>
        </w:rPr>
        <w:t>odification</w:t>
      </w:r>
      <w:r>
        <w:rPr>
          <w:lang w:eastAsia="zh-CN"/>
        </w:rPr>
        <w:t>-</w:t>
      </w:r>
      <w:r w:rsidRPr="00EF13D7">
        <w:rPr>
          <w:lang w:eastAsia="zh-CN"/>
        </w:rPr>
        <w:t>type</w:t>
      </w:r>
      <w:r>
        <w:rPr>
          <w:lang w:eastAsia="zh-CN"/>
        </w:rPr>
        <w:t>&gt; element set to "</w:t>
      </w:r>
      <w:r w:rsidRPr="00101E1D">
        <w:rPr>
          <w:lang w:eastAsia="zh-CN"/>
        </w:rPr>
        <w:t>PE</w:t>
      </w:r>
      <w:r>
        <w:rPr>
          <w:lang w:eastAsia="zh-CN"/>
        </w:rPr>
        <w:t>G</w:t>
      </w:r>
      <w:r w:rsidRPr="00101E1D">
        <w:rPr>
          <w:lang w:eastAsia="zh-CN"/>
        </w:rPr>
        <w:t>C assignment</w:t>
      </w:r>
      <w:r>
        <w:rPr>
          <w:lang w:eastAsia="zh-CN"/>
        </w:rPr>
        <w:t>"; and</w:t>
      </w:r>
    </w:p>
    <w:p w14:paraId="20BEED05" w14:textId="77777777" w:rsidR="00B72063" w:rsidRDefault="00B72063" w:rsidP="00B72063">
      <w:pPr>
        <w:pStyle w:val="B2"/>
        <w:rPr>
          <w:lang w:eastAsia="zh-CN"/>
        </w:rPr>
      </w:pPr>
      <w:r>
        <w:rPr>
          <w:lang w:eastAsia="zh-CN"/>
        </w:rPr>
        <w:t>3)</w:t>
      </w:r>
      <w:r>
        <w:rPr>
          <w:lang w:eastAsia="zh-CN"/>
        </w:rPr>
        <w:tab/>
        <w:t>shall include a &lt;d</w:t>
      </w:r>
      <w:r w:rsidRPr="002D3F89">
        <w:rPr>
          <w:lang w:eastAsia="zh-CN"/>
        </w:rPr>
        <w:t>ynamic</w:t>
      </w:r>
      <w:r>
        <w:rPr>
          <w:lang w:eastAsia="zh-CN"/>
        </w:rPr>
        <w:t>-pin-</w:t>
      </w:r>
      <w:r w:rsidRPr="002D3F89">
        <w:rPr>
          <w:lang w:eastAsia="zh-CN"/>
        </w:rPr>
        <w:t>profile</w:t>
      </w:r>
      <w:r>
        <w:rPr>
          <w:lang w:eastAsia="zh-CN"/>
        </w:rPr>
        <w:t xml:space="preserve">&gt; element set to the </w:t>
      </w:r>
      <w:r w:rsidRPr="002D3F89">
        <w:rPr>
          <w:lang w:eastAsia="zh-CN"/>
        </w:rPr>
        <w:t>dynamic PIN profile information</w:t>
      </w:r>
      <w:r>
        <w:rPr>
          <w:lang w:eastAsia="zh-CN"/>
        </w:rPr>
        <w:t xml:space="preserve"> of the PIN.</w:t>
      </w:r>
    </w:p>
    <w:p w14:paraId="57978DCA" w14:textId="77777777" w:rsidR="00B72063" w:rsidRDefault="00B72063" w:rsidP="00B72063">
      <w:pPr>
        <w:rPr>
          <w:lang w:eastAsia="zh-CN"/>
        </w:rPr>
      </w:pPr>
      <w:r>
        <w:t xml:space="preserve">The PAE-S shall send the generated HTTP POST request towards the target PGAE-C according to </w:t>
      </w:r>
      <w:r w:rsidRPr="000A20F1">
        <w:t>IETF</w:t>
      </w:r>
      <w:r>
        <w:t> </w:t>
      </w:r>
      <w:r w:rsidRPr="000A20F1">
        <w:t>RFC</w:t>
      </w:r>
      <w:r>
        <w:t> 9110 </w:t>
      </w:r>
      <w:r w:rsidRPr="0006242D">
        <w:t>[</w:t>
      </w:r>
      <w:r>
        <w:t>4]</w:t>
      </w:r>
      <w:r>
        <w:rPr>
          <w:rFonts w:hint="eastAsia"/>
          <w:lang w:eastAsia="zh-CN"/>
        </w:rPr>
        <w:t>.</w:t>
      </w:r>
    </w:p>
    <w:p w14:paraId="6C276854" w14:textId="77777777" w:rsidR="00B72063" w:rsidRDefault="00B72063" w:rsidP="00B72063">
      <w:pPr>
        <w:rPr>
          <w:noProof/>
          <w:lang w:eastAsia="zh-CN"/>
        </w:rPr>
      </w:pPr>
      <w:r>
        <w:rPr>
          <w:rFonts w:hint="eastAsia"/>
          <w:noProof/>
          <w:lang w:eastAsia="zh-CN"/>
        </w:rPr>
        <w:lastRenderedPageBreak/>
        <w:t>I</w:t>
      </w:r>
      <w:r>
        <w:rPr>
          <w:noProof/>
          <w:lang w:eastAsia="zh-CN"/>
        </w:rPr>
        <w:t>f:</w:t>
      </w:r>
    </w:p>
    <w:p w14:paraId="3EDA5893" w14:textId="77777777" w:rsidR="00B72063" w:rsidRDefault="00B72063" w:rsidP="00B72063">
      <w:pPr>
        <w:pStyle w:val="B1"/>
      </w:pPr>
      <w:r w:rsidRPr="000C2E6C">
        <w:t>a)</w:t>
      </w:r>
      <w:r w:rsidRPr="000C2E6C">
        <w:tab/>
        <w:t xml:space="preserve">the initiating PMAE-C is </w:t>
      </w:r>
      <w:r>
        <w:t xml:space="preserve">not </w:t>
      </w:r>
      <w:r w:rsidRPr="000C2E6C">
        <w:t xml:space="preserve">allowed to modify the PIN; </w:t>
      </w:r>
      <w:r>
        <w:t>or</w:t>
      </w:r>
    </w:p>
    <w:p w14:paraId="5984D532" w14:textId="77777777" w:rsidR="00B72063" w:rsidRDefault="00B72063" w:rsidP="00B72063">
      <w:pPr>
        <w:rPr>
          <w:lang w:eastAsia="zh-CN"/>
        </w:rPr>
      </w:pPr>
      <w:r>
        <w:rPr>
          <w:lang w:eastAsia="zh-CN"/>
        </w:rPr>
        <w:t>if:</w:t>
      </w:r>
    </w:p>
    <w:p w14:paraId="57F3B82E" w14:textId="77777777" w:rsidR="00B72063" w:rsidRPr="00AA4BE2" w:rsidRDefault="00B72063" w:rsidP="00B72063">
      <w:pPr>
        <w:pStyle w:val="B1"/>
      </w:pPr>
      <w:r w:rsidRPr="000C2E6C">
        <w:t>a)</w:t>
      </w:r>
      <w:r w:rsidRPr="000C2E6C">
        <w:tab/>
        <w:t>the initiating PMAE-C is allowed to modify the PIN; and</w:t>
      </w:r>
    </w:p>
    <w:p w14:paraId="3BED8E75" w14:textId="77777777" w:rsidR="00B72063" w:rsidRDefault="00B72063" w:rsidP="00B72063">
      <w:pPr>
        <w:pStyle w:val="B1"/>
      </w:pPr>
      <w:r w:rsidRPr="000C2E6C">
        <w:t>b)</w:t>
      </w:r>
      <w:r w:rsidRPr="000C2E6C">
        <w:tab/>
        <w:t>the target P</w:t>
      </w:r>
      <w:r>
        <w:t>G</w:t>
      </w:r>
      <w:r w:rsidRPr="000C2E6C">
        <w:t xml:space="preserve">AE-C is included and is </w:t>
      </w:r>
      <w:r>
        <w:t xml:space="preserve">not </w:t>
      </w:r>
      <w:r w:rsidRPr="000C2E6C">
        <w:t>allowed to be a P</w:t>
      </w:r>
      <w:r>
        <w:t>G</w:t>
      </w:r>
      <w:r w:rsidRPr="000C2E6C">
        <w:t>AE-C of the PIN,</w:t>
      </w:r>
    </w:p>
    <w:p w14:paraId="237EFEDD" w14:textId="77777777" w:rsidR="00B72063" w:rsidRDefault="00B72063" w:rsidP="00B72063">
      <w:pPr>
        <w:rPr>
          <w:noProof/>
        </w:rPr>
      </w:pPr>
      <w:r>
        <w:rPr>
          <w:noProof/>
        </w:rPr>
        <w:t>the PAE-S:</w:t>
      </w:r>
    </w:p>
    <w:p w14:paraId="5A042E63" w14:textId="77777777" w:rsidR="00B72063" w:rsidRDefault="00B72063" w:rsidP="00B72063">
      <w:pPr>
        <w:pStyle w:val="B1"/>
      </w:pPr>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9110 </w:t>
      </w:r>
      <w:r w:rsidRPr="00554F63">
        <w:t>[</w:t>
      </w:r>
      <w:r>
        <w:t>4</w:t>
      </w:r>
      <w:r w:rsidRPr="00554F63">
        <w:t xml:space="preserve">]. In the HTTP </w:t>
      </w:r>
      <w:r>
        <w:t>403 (Forbidden)</w:t>
      </w:r>
      <w:r w:rsidRPr="00554F63">
        <w:t xml:space="preserve"> response message, the </w:t>
      </w:r>
      <w:r>
        <w:t>PAE-S</w:t>
      </w:r>
      <w:r w:rsidRPr="00554F63">
        <w:t>:</w:t>
      </w:r>
    </w:p>
    <w:p w14:paraId="6D747E74" w14:textId="77777777" w:rsidR="00B72063" w:rsidRDefault="00B72063" w:rsidP="00B72063">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292416F6" w14:textId="77777777" w:rsidR="00B72063" w:rsidRDefault="00B72063" w:rsidP="00B72063">
      <w:pPr>
        <w:pStyle w:val="B2"/>
      </w:pPr>
      <w:r>
        <w:t>2)</w:t>
      </w:r>
      <w:r>
        <w:tab/>
      </w:r>
      <w:r w:rsidRPr="004E7BF5">
        <w:t>shall include an application/vnd.3gpp.</w:t>
      </w:r>
      <w:r>
        <w:t>pinapp</w:t>
      </w:r>
      <w:r w:rsidRPr="004E7BF5">
        <w:t xml:space="preserve">-info+xml MIME body </w:t>
      </w:r>
      <w:r>
        <w:t xml:space="preserve">with a </w:t>
      </w:r>
      <w:r w:rsidRPr="00A23C86">
        <w:t>&lt;</w:t>
      </w:r>
      <w:r>
        <w:t>pin-configuration-reject</w:t>
      </w:r>
      <w:r w:rsidRPr="00A23C86">
        <w:t>&gt;</w:t>
      </w:r>
      <w:r w:rsidRPr="004E7BF5">
        <w:t xml:space="preserve"> element</w:t>
      </w:r>
      <w:r>
        <w:t xml:space="preserve"> </w:t>
      </w:r>
      <w:r w:rsidRPr="004E7BF5">
        <w:t>in the &lt;</w:t>
      </w:r>
      <w:r>
        <w:t>pinapp</w:t>
      </w:r>
      <w:r w:rsidRPr="004E7BF5">
        <w:t>-info&gt; root element</w:t>
      </w:r>
      <w:r>
        <w:t xml:space="preserve"> and within the </w:t>
      </w:r>
      <w:r w:rsidRPr="00A23C86">
        <w:t>&lt;</w:t>
      </w:r>
      <w:r>
        <w:t>pin-configuration-reject</w:t>
      </w:r>
      <w:r w:rsidRPr="00A23C86">
        <w:t>&gt;</w:t>
      </w:r>
      <w:r w:rsidRPr="001D4A5C">
        <w:t xml:space="preserve"> element</w:t>
      </w:r>
      <w:r w:rsidRPr="004E7BF5">
        <w:t>:</w:t>
      </w:r>
    </w:p>
    <w:p w14:paraId="6891A7B8" w14:textId="77777777" w:rsidR="00B72063" w:rsidRDefault="00B72063" w:rsidP="00B72063">
      <w:pPr>
        <w:pStyle w:val="B3"/>
        <w:rPr>
          <w:lang w:eastAsia="zh-CN"/>
        </w:rPr>
      </w:pPr>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t>PIN configuration</w:t>
      </w:r>
      <w:r w:rsidRPr="00654FEF">
        <w:t xml:space="preserve"> failure</w:t>
      </w:r>
      <w:r>
        <w:t>; and</w:t>
      </w:r>
    </w:p>
    <w:p w14:paraId="36DC1B35" w14:textId="77777777" w:rsidR="00B72063" w:rsidRDefault="00B72063" w:rsidP="00B72063">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w:t>
      </w:r>
      <w:r w:rsidRPr="00554F63">
        <w:t xml:space="preserve">HTTP </w:t>
      </w:r>
      <w:r>
        <w:t>403 (Forbidden)</w:t>
      </w:r>
      <w:r w:rsidRPr="00554F63">
        <w:rPr>
          <w:lang w:eastAsia="zh-CN"/>
        </w:rPr>
        <w:t xml:space="preserve"> response towards the </w:t>
      </w:r>
      <w:r>
        <w:rPr>
          <w:lang w:eastAsia="zh-CN"/>
        </w:rPr>
        <w:t>PM</w:t>
      </w:r>
      <w:r w:rsidRPr="00554F63">
        <w:rPr>
          <w:lang w:eastAsia="zh-CN"/>
        </w:rPr>
        <w:t>AE-</w:t>
      </w:r>
      <w:r>
        <w:rPr>
          <w:lang w:eastAsia="zh-CN"/>
        </w:rPr>
        <w:t>C.</w:t>
      </w:r>
    </w:p>
    <w:p w14:paraId="350C802B" w14:textId="77777777" w:rsidR="005A3A6E" w:rsidRDefault="005A3A6E" w:rsidP="005A3A6E">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3B9DC923" w14:textId="77777777" w:rsidR="005A3A6E" w:rsidRPr="007D3511" w:rsidRDefault="005A3A6E" w:rsidP="005A3A6E">
      <w:pPr>
        <w:pStyle w:val="B1"/>
        <w:rPr>
          <w:lang w:eastAsia="zh-CN"/>
        </w:rPr>
      </w:pPr>
      <w:r>
        <w:rPr>
          <w:rFonts w:hint="eastAsia"/>
          <w:lang w:eastAsia="zh-CN"/>
        </w:rPr>
        <w:t>0</w:t>
      </w:r>
      <w:r>
        <w:rPr>
          <w:lang w:eastAsia="zh-CN"/>
        </w:rPr>
        <w:tab/>
        <w:t>Protocol error, unspecified;</w:t>
      </w:r>
    </w:p>
    <w:p w14:paraId="2F3A238D" w14:textId="77777777" w:rsidR="005A3A6E" w:rsidRDefault="005A3A6E" w:rsidP="005A3A6E">
      <w:pPr>
        <w:pStyle w:val="B1"/>
        <w:rPr>
          <w:lang w:eastAsia="zh-CN"/>
        </w:rPr>
      </w:pPr>
      <w:r>
        <w:rPr>
          <w:lang w:eastAsia="zh-CN"/>
        </w:rPr>
        <w:t>1</w:t>
      </w:r>
      <w:r>
        <w:rPr>
          <w:lang w:eastAsia="zh-CN"/>
        </w:rPr>
        <w:tab/>
      </w:r>
      <w:r w:rsidRPr="007D3511">
        <w:rPr>
          <w:lang w:eastAsia="zh-CN"/>
        </w:rPr>
        <w:t>Operation not allowed</w:t>
      </w:r>
      <w:r>
        <w:rPr>
          <w:lang w:eastAsia="zh-CN"/>
        </w:rPr>
        <w:t>;</w:t>
      </w:r>
    </w:p>
    <w:p w14:paraId="647297E9" w14:textId="77777777" w:rsidR="005A3A6E" w:rsidRDefault="005A3A6E" w:rsidP="005A3A6E">
      <w:pPr>
        <w:pStyle w:val="B1"/>
        <w:rPr>
          <w:lang w:eastAsia="zh-CN"/>
        </w:rPr>
      </w:pPr>
      <w:r>
        <w:rPr>
          <w:rFonts w:hint="eastAsia"/>
          <w:lang w:eastAsia="zh-CN"/>
        </w:rPr>
        <w:t>3</w:t>
      </w:r>
      <w:r>
        <w:rPr>
          <w:lang w:eastAsia="zh-CN"/>
        </w:rPr>
        <w:tab/>
      </w:r>
      <w:r w:rsidRPr="007D3511">
        <w:rPr>
          <w:lang w:eastAsia="x-none"/>
        </w:rPr>
        <w:t>Authorization failure</w:t>
      </w:r>
      <w:r>
        <w:rPr>
          <w:rFonts w:hint="eastAsia"/>
          <w:lang w:eastAsia="zh-CN"/>
        </w:rPr>
        <w:t xml:space="preserve">; </w:t>
      </w:r>
    </w:p>
    <w:p w14:paraId="1B3AAE9F" w14:textId="77777777" w:rsidR="005A3A6E" w:rsidRDefault="005A3A6E" w:rsidP="005A3A6E">
      <w:pPr>
        <w:pStyle w:val="B1"/>
        <w:rPr>
          <w:lang w:eastAsia="zh-CN"/>
        </w:rPr>
      </w:pPr>
      <w:r>
        <w:rPr>
          <w:rFonts w:hint="eastAsia"/>
          <w:lang w:eastAsia="zh-CN"/>
        </w:rPr>
        <w:t>5</w:t>
      </w:r>
      <w:r>
        <w:rPr>
          <w:lang w:eastAsia="zh-CN"/>
        </w:rPr>
        <w:tab/>
      </w:r>
      <w:r>
        <w:rPr>
          <w:rFonts w:hint="eastAsia"/>
          <w:lang w:eastAsia="zh-CN"/>
        </w:rPr>
        <w:t>Resource not sufficient</w:t>
      </w:r>
      <w:r>
        <w:rPr>
          <w:lang w:eastAsia="zh-CN"/>
        </w:rPr>
        <w:t>;</w:t>
      </w:r>
      <w:r w:rsidRPr="00C37465">
        <w:rPr>
          <w:rFonts w:hint="eastAsia"/>
          <w:lang w:eastAsia="zh-CN"/>
        </w:rPr>
        <w:t xml:space="preserve"> </w:t>
      </w:r>
      <w:r>
        <w:rPr>
          <w:rFonts w:hint="eastAsia"/>
          <w:lang w:eastAsia="zh-CN"/>
        </w:rPr>
        <w:t>and</w:t>
      </w:r>
    </w:p>
    <w:p w14:paraId="3549CF99" w14:textId="77777777" w:rsidR="005A3A6E" w:rsidRDefault="005A3A6E" w:rsidP="005A3A6E">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6BADDF25" w14:textId="77777777" w:rsidR="00B72063" w:rsidRDefault="00B72063" w:rsidP="00B72063">
      <w:r w:rsidRPr="00554F63">
        <w:rPr>
          <w:lang w:eastAsia="zh-CN"/>
        </w:rPr>
        <w:t>U</w:t>
      </w:r>
      <w:r>
        <w:rPr>
          <w:lang w:eastAsia="zh-CN"/>
        </w:rPr>
        <w:t>p</w:t>
      </w:r>
      <w:r>
        <w:rPr>
          <w:lang w:eastAsia="x-none"/>
        </w:rPr>
        <w:t xml:space="preserve">on reception of an </w:t>
      </w:r>
      <w:r w:rsidRPr="00554F63">
        <w:t>HTTP 20</w:t>
      </w:r>
      <w:r>
        <w:t>4</w:t>
      </w:r>
      <w:r w:rsidRPr="00554F63">
        <w:t xml:space="preserve"> (</w:t>
      </w:r>
      <w:r>
        <w:t>No content</w:t>
      </w:r>
      <w:r w:rsidRPr="00554F63">
        <w:t>) response message</w:t>
      </w:r>
      <w:r w:rsidR="003923B5">
        <w:t xml:space="preserve">, </w:t>
      </w:r>
      <w:r>
        <w:t>the PAE-S</w:t>
      </w:r>
      <w:r w:rsidRPr="00F24F28">
        <w:t xml:space="preserve"> </w:t>
      </w:r>
      <w:r>
        <w:t>shall:</w:t>
      </w:r>
    </w:p>
    <w:p w14:paraId="085681FC" w14:textId="77777777" w:rsidR="00B72063" w:rsidRDefault="00B72063" w:rsidP="00B72063">
      <w:pPr>
        <w:pStyle w:val="B1"/>
        <w:rPr>
          <w:lang w:eastAsia="zh-CN"/>
        </w:rPr>
      </w:pPr>
      <w:r>
        <w:t>a)</w:t>
      </w:r>
      <w:r>
        <w:tab/>
        <w:t>consider the target PGAE-C accepts to be the new PGAE-C of the PIN</w:t>
      </w:r>
      <w:r>
        <w:rPr>
          <w:lang w:eastAsia="zh-CN"/>
        </w:rPr>
        <w:t>;</w:t>
      </w:r>
    </w:p>
    <w:p w14:paraId="79C5579E" w14:textId="77777777" w:rsidR="00B72063" w:rsidRDefault="00B72063" w:rsidP="00B72063">
      <w:pPr>
        <w:pStyle w:val="B1"/>
      </w:pPr>
      <w:r>
        <w:rPr>
          <w:lang w:eastAsia="zh-CN"/>
        </w:rPr>
        <w:t>b)</w:t>
      </w:r>
      <w:r>
        <w:rPr>
          <w:lang w:eastAsia="zh-CN"/>
        </w:rPr>
        <w:tab/>
      </w:r>
      <w:r w:rsidRPr="00554F63">
        <w:t xml:space="preserve">generate an HTTP 200 (OK) response according to </w:t>
      </w:r>
      <w:r w:rsidRPr="002847DD">
        <w:t>IETF</w:t>
      </w:r>
      <w:r>
        <w:t> </w:t>
      </w:r>
      <w:r w:rsidRPr="002847DD">
        <w:t>RFC</w:t>
      </w:r>
      <w:r>
        <w:t> 9110 </w:t>
      </w:r>
      <w:r w:rsidRPr="00554F63">
        <w:t>[</w:t>
      </w:r>
      <w:r>
        <w:t>4</w:t>
      </w:r>
      <w:r w:rsidRPr="00554F63">
        <w:t xml:space="preserve">]. In the HTTP 200 (OK) response message, the </w:t>
      </w:r>
      <w:r>
        <w:t>PAE-S</w:t>
      </w:r>
      <w:r w:rsidRPr="00554F63">
        <w:t>:</w:t>
      </w:r>
    </w:p>
    <w:p w14:paraId="22BF35A5" w14:textId="77777777" w:rsidR="00B72063" w:rsidRDefault="00B72063" w:rsidP="00B72063">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1C79CE7D" w14:textId="77777777" w:rsidR="00B72063" w:rsidRDefault="00B72063" w:rsidP="00B72063">
      <w:pPr>
        <w:pStyle w:val="B2"/>
      </w:pPr>
      <w:r>
        <w:t>2)</w:t>
      </w:r>
      <w:r>
        <w:tab/>
      </w:r>
      <w:r w:rsidRPr="004E7BF5">
        <w:t>shall include an application/vnd.3gpp.</w:t>
      </w:r>
      <w:r>
        <w:t>pinapp</w:t>
      </w:r>
      <w:r w:rsidRPr="004E7BF5">
        <w:t xml:space="preserve">-info+xml MIME body </w:t>
      </w:r>
      <w:r>
        <w:t xml:space="preserve">with a </w:t>
      </w:r>
      <w:r w:rsidRPr="00A23C86">
        <w:t>&lt;</w:t>
      </w:r>
      <w:r>
        <w:t>pin-configuration-accept</w:t>
      </w:r>
      <w:r w:rsidRPr="00A23C86">
        <w:t>&gt;</w:t>
      </w:r>
      <w:r w:rsidRPr="004E7BF5">
        <w:t xml:space="preserve"> element</w:t>
      </w:r>
      <w:r>
        <w:t xml:space="preserve"> </w:t>
      </w:r>
      <w:r w:rsidRPr="004E7BF5">
        <w:t>in the &lt;</w:t>
      </w:r>
      <w:r>
        <w:t>pinapp</w:t>
      </w:r>
      <w:r w:rsidRPr="004E7BF5">
        <w:t>-info&gt; root element</w:t>
      </w:r>
      <w:r>
        <w:t xml:space="preserve"> and within the </w:t>
      </w:r>
      <w:r w:rsidRPr="00A23C86">
        <w:t>&lt;</w:t>
      </w:r>
      <w:r>
        <w:t>pin-configuration-accept</w:t>
      </w:r>
      <w:r w:rsidRPr="00A23C86">
        <w:t>&gt;</w:t>
      </w:r>
      <w:r w:rsidRPr="001D4A5C">
        <w:t xml:space="preserve"> element</w:t>
      </w:r>
      <w:r w:rsidRPr="004E7BF5">
        <w:t>:</w:t>
      </w:r>
    </w:p>
    <w:p w14:paraId="07F35932" w14:textId="77777777" w:rsidR="00B72063" w:rsidRDefault="00B72063" w:rsidP="00B72063">
      <w:pPr>
        <w:pStyle w:val="B3"/>
      </w:pPr>
      <w:r w:rsidRPr="007F57D7">
        <w:t>i)</w:t>
      </w:r>
      <w:r w:rsidRPr="007F57D7">
        <w:tab/>
        <w:t>shall include a &lt;pin-</w:t>
      </w:r>
      <w:r>
        <w:t>profile</w:t>
      </w:r>
      <w:r w:rsidRPr="007F57D7">
        <w:t xml:space="preserve">&gt; element set to the </w:t>
      </w:r>
      <w:r>
        <w:t>PIN profile of the PIN</w:t>
      </w:r>
      <w:r w:rsidRPr="007F57D7">
        <w:t>;</w:t>
      </w:r>
      <w:r>
        <w:t xml:space="preserve"> and</w:t>
      </w:r>
    </w:p>
    <w:p w14:paraId="1DB18717" w14:textId="77777777" w:rsidR="00B72063" w:rsidRDefault="00B72063" w:rsidP="00B72063">
      <w:pPr>
        <w:pStyle w:val="B3"/>
      </w:pPr>
      <w:r>
        <w:t>ii)</w:t>
      </w:r>
      <w:r>
        <w:tab/>
        <w:t>shall include a &lt;dynamic-</w:t>
      </w:r>
      <w:r w:rsidRPr="007F57D7">
        <w:t>pin-</w:t>
      </w:r>
      <w:r>
        <w:t>profile&gt; element set to the dynamic PIN profile of the PIN; and</w:t>
      </w:r>
    </w:p>
    <w:p w14:paraId="3E985279" w14:textId="77777777" w:rsidR="00B72063" w:rsidRDefault="00B72063" w:rsidP="00B72063">
      <w:pPr>
        <w:pStyle w:val="B1"/>
        <w:rPr>
          <w:lang w:eastAsia="zh-CN"/>
        </w:rPr>
      </w:pPr>
      <w:r>
        <w:rPr>
          <w:lang w:eastAsia="zh-CN"/>
        </w:rPr>
        <w:t>c)</w:t>
      </w:r>
      <w:r>
        <w:rPr>
          <w:lang w:eastAsia="zh-CN"/>
        </w:rPr>
        <w:tab/>
      </w:r>
      <w:r w:rsidRPr="00554F63">
        <w:rPr>
          <w:lang w:eastAsia="zh-CN"/>
        </w:rPr>
        <w:t xml:space="preserve">send the HTTP 200 (OK) response towards the </w:t>
      </w:r>
      <w:r>
        <w:rPr>
          <w:lang w:eastAsia="zh-CN"/>
        </w:rPr>
        <w:t>PM</w:t>
      </w:r>
      <w:r w:rsidRPr="00554F63">
        <w:rPr>
          <w:lang w:eastAsia="zh-CN"/>
        </w:rPr>
        <w:t>AE-</w:t>
      </w:r>
      <w:r>
        <w:rPr>
          <w:lang w:eastAsia="zh-CN"/>
        </w:rPr>
        <w:t>C.</w:t>
      </w:r>
    </w:p>
    <w:p w14:paraId="74A0D2FB" w14:textId="77777777" w:rsidR="00B72063" w:rsidRDefault="00B72063" w:rsidP="00B72063">
      <w:r w:rsidRPr="00554F63">
        <w:rPr>
          <w:lang w:eastAsia="zh-CN"/>
        </w:rPr>
        <w:t>U</w:t>
      </w:r>
      <w:r>
        <w:rPr>
          <w:lang w:eastAsia="zh-CN"/>
        </w:rPr>
        <w:t>p</w:t>
      </w:r>
      <w:r>
        <w:rPr>
          <w:lang w:eastAsia="x-none"/>
        </w:rPr>
        <w:t xml:space="preserve">on reception of an </w:t>
      </w:r>
      <w:r w:rsidRPr="00554F63">
        <w:t xml:space="preserve">HTTP </w:t>
      </w:r>
      <w:r>
        <w:t>403 (Forbidden)</w:t>
      </w:r>
      <w:r w:rsidRPr="00554F63">
        <w:t xml:space="preserve"> response message</w:t>
      </w:r>
      <w:r>
        <w:t xml:space="preserve"> containing:</w:t>
      </w:r>
    </w:p>
    <w:p w14:paraId="58CADE05" w14:textId="77777777" w:rsidR="00B72063" w:rsidRDefault="00B72063" w:rsidP="00B72063">
      <w:pPr>
        <w:pStyle w:val="B1"/>
      </w:pPr>
      <w:r>
        <w:t>a)</w:t>
      </w:r>
      <w:r>
        <w:tab/>
        <w:t>a Content-Type header field set to "application/vnd.3gpp.pinapp-info+xml"; and</w:t>
      </w:r>
    </w:p>
    <w:p w14:paraId="79B442F3" w14:textId="77777777" w:rsidR="00B72063" w:rsidRDefault="00B72063" w:rsidP="00B72063">
      <w:pPr>
        <w:pStyle w:val="B1"/>
      </w:pPr>
      <w:r>
        <w:t>b)</w:t>
      </w:r>
      <w:r>
        <w:tab/>
        <w:t xml:space="preserve">an application/vnd.3gpp.pinapp-info+xml MIME body with a </w:t>
      </w:r>
      <w:r w:rsidRPr="00A23C86">
        <w:t>&lt;</w:t>
      </w:r>
      <w:r>
        <w:t>pin-management-</w:t>
      </w:r>
      <w:r>
        <w:rPr>
          <w:rFonts w:hint="eastAsia"/>
          <w:lang w:eastAsia="zh-CN"/>
        </w:rPr>
        <w:t>reject</w:t>
      </w:r>
      <w:r w:rsidRPr="00A23C86">
        <w:t>&gt;</w:t>
      </w:r>
      <w:r>
        <w:t xml:space="preserve"> </w:t>
      </w:r>
      <w:r w:rsidRPr="00FB41A4">
        <w:t>element in the &lt;</w:t>
      </w:r>
      <w:r>
        <w:t>pinapp</w:t>
      </w:r>
      <w:r w:rsidRPr="00FB41A4">
        <w:t xml:space="preserve">-info&gt; </w:t>
      </w:r>
      <w:r>
        <w:t>root element,</w:t>
      </w:r>
    </w:p>
    <w:p w14:paraId="13795C04" w14:textId="77777777" w:rsidR="00B72063" w:rsidRDefault="00B72063" w:rsidP="00B72063">
      <w:r>
        <w:t>the PAE-S</w:t>
      </w:r>
      <w:r w:rsidRPr="00F24F28">
        <w:t xml:space="preserve"> </w:t>
      </w:r>
      <w:r>
        <w:t>shall:</w:t>
      </w:r>
    </w:p>
    <w:p w14:paraId="31CBC31F" w14:textId="77777777" w:rsidR="00B72063" w:rsidRDefault="00B72063" w:rsidP="00B72063">
      <w:pPr>
        <w:pStyle w:val="B1"/>
        <w:rPr>
          <w:lang w:eastAsia="zh-CN"/>
        </w:rPr>
      </w:pPr>
      <w:r>
        <w:t>a)</w:t>
      </w:r>
      <w:r>
        <w:tab/>
        <w:t>consider the target PGAE-C is not accepted to act as a PGAE-C of the PIN</w:t>
      </w:r>
      <w:r>
        <w:rPr>
          <w:lang w:eastAsia="zh-CN"/>
        </w:rPr>
        <w:t>;</w:t>
      </w:r>
    </w:p>
    <w:p w14:paraId="7109428B" w14:textId="77777777" w:rsidR="00B72063" w:rsidRDefault="00B72063" w:rsidP="00B72063">
      <w:pPr>
        <w:pStyle w:val="B1"/>
      </w:pPr>
      <w:r>
        <w:rPr>
          <w:lang w:eastAsia="zh-CN"/>
        </w:rPr>
        <w:t>b)</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9110 </w:t>
      </w:r>
      <w:r w:rsidRPr="00554F63">
        <w:t>[</w:t>
      </w:r>
      <w:r>
        <w:t>4</w:t>
      </w:r>
      <w:r w:rsidRPr="00554F63">
        <w:t xml:space="preserve">]. In the HTTP </w:t>
      </w:r>
      <w:r>
        <w:t>403 (Forbidden)</w:t>
      </w:r>
      <w:r w:rsidRPr="00554F63">
        <w:t xml:space="preserve"> response message, the </w:t>
      </w:r>
      <w:r>
        <w:t>PAE-S:</w:t>
      </w:r>
    </w:p>
    <w:p w14:paraId="0B4AB6E0" w14:textId="77777777" w:rsidR="00B72063" w:rsidRDefault="00B72063" w:rsidP="00B72063">
      <w:pPr>
        <w:pStyle w:val="B2"/>
      </w:pPr>
      <w:r>
        <w:lastRenderedPageBreak/>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4C5663E6" w14:textId="77777777" w:rsidR="00B72063" w:rsidRDefault="00B72063" w:rsidP="00B72063">
      <w:pPr>
        <w:pStyle w:val="B2"/>
      </w:pPr>
      <w:r>
        <w:t>2)</w:t>
      </w:r>
      <w:r>
        <w:tab/>
      </w:r>
      <w:r w:rsidRPr="004E7BF5">
        <w:t>shall include an application/vnd.3gpp.</w:t>
      </w:r>
      <w:r>
        <w:t>pinapp</w:t>
      </w:r>
      <w:r w:rsidRPr="004E7BF5">
        <w:t xml:space="preserve">-info+xml MIME body </w:t>
      </w:r>
      <w:r>
        <w:t xml:space="preserve">with a </w:t>
      </w:r>
      <w:r w:rsidRPr="00A23C86">
        <w:t>&lt;</w:t>
      </w:r>
      <w:r>
        <w:t>pin-configuration-reject</w:t>
      </w:r>
      <w:r w:rsidRPr="00A23C86">
        <w:t>&gt;</w:t>
      </w:r>
      <w:r w:rsidRPr="004E7BF5">
        <w:t xml:space="preserve"> element</w:t>
      </w:r>
      <w:r>
        <w:t xml:space="preserve"> </w:t>
      </w:r>
      <w:r w:rsidRPr="004E7BF5">
        <w:t>in the &lt;</w:t>
      </w:r>
      <w:r>
        <w:t>pinapp</w:t>
      </w:r>
      <w:r w:rsidRPr="004E7BF5">
        <w:t>-info&gt; root element</w:t>
      </w:r>
      <w:r>
        <w:t xml:space="preserve"> and within the </w:t>
      </w:r>
      <w:r w:rsidRPr="00A23C86">
        <w:t>&lt;</w:t>
      </w:r>
      <w:r>
        <w:t>pin-configuration-reject</w:t>
      </w:r>
      <w:r w:rsidRPr="00A23C86">
        <w:t>&gt;</w:t>
      </w:r>
      <w:r w:rsidRPr="001D4A5C">
        <w:t xml:space="preserve"> element</w:t>
      </w:r>
      <w:r w:rsidRPr="004E7BF5">
        <w:t>:</w:t>
      </w:r>
    </w:p>
    <w:p w14:paraId="2943550F" w14:textId="77777777" w:rsidR="00B72063" w:rsidRDefault="00B72063" w:rsidP="00B72063">
      <w:pPr>
        <w:pStyle w:val="B3"/>
        <w:rPr>
          <w:lang w:eastAsia="zh-CN"/>
        </w:rPr>
      </w:pPr>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t>PIN configuration</w:t>
      </w:r>
      <w:r w:rsidRPr="00654FEF">
        <w:t xml:space="preserve"> failure</w:t>
      </w:r>
      <w:r>
        <w:t>; and</w:t>
      </w:r>
    </w:p>
    <w:p w14:paraId="1722E683" w14:textId="77777777" w:rsidR="00B72063" w:rsidRDefault="00B72063" w:rsidP="00B72063">
      <w:pPr>
        <w:pStyle w:val="B1"/>
        <w:rPr>
          <w:lang w:eastAsia="zh-CN"/>
        </w:rPr>
      </w:pPr>
      <w:r>
        <w:rPr>
          <w:lang w:eastAsia="zh-CN"/>
        </w:rPr>
        <w:t>c)</w:t>
      </w:r>
      <w:r>
        <w:rPr>
          <w:lang w:eastAsia="zh-CN"/>
        </w:rPr>
        <w:tab/>
      </w:r>
      <w:r w:rsidRPr="00554F63">
        <w:rPr>
          <w:lang w:eastAsia="zh-CN"/>
        </w:rPr>
        <w:t xml:space="preserve">send the HTTP </w:t>
      </w:r>
      <w:r>
        <w:rPr>
          <w:lang w:eastAsia="zh-CN"/>
        </w:rPr>
        <w:t>403</w:t>
      </w:r>
      <w:r w:rsidRPr="00554F63">
        <w:rPr>
          <w:lang w:eastAsia="zh-CN"/>
        </w:rPr>
        <w:t xml:space="preserve"> (</w:t>
      </w:r>
      <w:r w:rsidRPr="00883A2F">
        <w:t>Forbidden</w:t>
      </w:r>
      <w:r w:rsidRPr="00554F63">
        <w:rPr>
          <w:lang w:eastAsia="zh-CN"/>
        </w:rPr>
        <w:t xml:space="preserve">) response towards the </w:t>
      </w:r>
      <w:r>
        <w:rPr>
          <w:lang w:eastAsia="zh-CN"/>
        </w:rPr>
        <w:t>PMAE-C.</w:t>
      </w:r>
    </w:p>
    <w:p w14:paraId="30F1DCB3" w14:textId="77777777" w:rsidR="005A3A6E" w:rsidRDefault="005A3A6E" w:rsidP="005A3A6E">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49AC7FD7" w14:textId="77777777" w:rsidR="005A3A6E" w:rsidRPr="007D3511" w:rsidRDefault="005A3A6E" w:rsidP="005A3A6E">
      <w:pPr>
        <w:pStyle w:val="B1"/>
        <w:rPr>
          <w:lang w:eastAsia="zh-CN"/>
        </w:rPr>
      </w:pPr>
      <w:r>
        <w:rPr>
          <w:rFonts w:hint="eastAsia"/>
          <w:lang w:eastAsia="zh-CN"/>
        </w:rPr>
        <w:t>0</w:t>
      </w:r>
      <w:r>
        <w:rPr>
          <w:lang w:eastAsia="zh-CN"/>
        </w:rPr>
        <w:tab/>
        <w:t>Protocol error, unspecified;</w:t>
      </w:r>
    </w:p>
    <w:p w14:paraId="79B13983" w14:textId="77777777" w:rsidR="005A3A6E" w:rsidRDefault="005A3A6E" w:rsidP="005A3A6E">
      <w:pPr>
        <w:pStyle w:val="B1"/>
        <w:rPr>
          <w:lang w:eastAsia="zh-CN"/>
        </w:rPr>
      </w:pPr>
      <w:r>
        <w:rPr>
          <w:lang w:eastAsia="zh-CN"/>
        </w:rPr>
        <w:t>1</w:t>
      </w:r>
      <w:r>
        <w:rPr>
          <w:lang w:eastAsia="zh-CN"/>
        </w:rPr>
        <w:tab/>
      </w:r>
      <w:r w:rsidRPr="007D3511">
        <w:rPr>
          <w:lang w:eastAsia="zh-CN"/>
        </w:rPr>
        <w:t>Operation not allowed</w:t>
      </w:r>
      <w:r>
        <w:rPr>
          <w:lang w:eastAsia="zh-CN"/>
        </w:rPr>
        <w:t>;</w:t>
      </w:r>
    </w:p>
    <w:p w14:paraId="1EF851B3" w14:textId="77777777" w:rsidR="005A3A6E" w:rsidRDefault="005A3A6E" w:rsidP="005A3A6E">
      <w:pPr>
        <w:pStyle w:val="B1"/>
        <w:rPr>
          <w:lang w:eastAsia="zh-CN"/>
        </w:rPr>
      </w:pPr>
      <w:r>
        <w:rPr>
          <w:rFonts w:hint="eastAsia"/>
          <w:lang w:eastAsia="zh-CN"/>
        </w:rPr>
        <w:t>3</w:t>
      </w:r>
      <w:r>
        <w:rPr>
          <w:lang w:eastAsia="zh-CN"/>
        </w:rPr>
        <w:tab/>
      </w:r>
      <w:r w:rsidRPr="007D3511">
        <w:rPr>
          <w:lang w:eastAsia="x-none"/>
        </w:rPr>
        <w:t>Authorization failure</w:t>
      </w:r>
      <w:r>
        <w:rPr>
          <w:rFonts w:hint="eastAsia"/>
          <w:lang w:eastAsia="zh-CN"/>
        </w:rPr>
        <w:t xml:space="preserve">; </w:t>
      </w:r>
    </w:p>
    <w:p w14:paraId="3763044A" w14:textId="77777777" w:rsidR="005A3A6E" w:rsidRDefault="005A3A6E" w:rsidP="005A3A6E">
      <w:pPr>
        <w:pStyle w:val="B1"/>
        <w:rPr>
          <w:lang w:eastAsia="zh-CN"/>
        </w:rPr>
      </w:pPr>
      <w:r>
        <w:rPr>
          <w:rFonts w:hint="eastAsia"/>
          <w:lang w:eastAsia="zh-CN"/>
        </w:rPr>
        <w:t>5</w:t>
      </w:r>
      <w:r>
        <w:rPr>
          <w:lang w:eastAsia="zh-CN"/>
        </w:rPr>
        <w:tab/>
      </w:r>
      <w:r>
        <w:rPr>
          <w:rFonts w:hint="eastAsia"/>
          <w:lang w:eastAsia="zh-CN"/>
        </w:rPr>
        <w:t>Resource not sufficient</w:t>
      </w:r>
      <w:r>
        <w:rPr>
          <w:lang w:eastAsia="zh-CN"/>
        </w:rPr>
        <w:t>;</w:t>
      </w:r>
      <w:r w:rsidRPr="00C37465">
        <w:rPr>
          <w:rFonts w:hint="eastAsia"/>
          <w:lang w:eastAsia="zh-CN"/>
        </w:rPr>
        <w:t xml:space="preserve"> </w:t>
      </w:r>
      <w:r>
        <w:rPr>
          <w:rFonts w:hint="eastAsia"/>
          <w:lang w:eastAsia="zh-CN"/>
        </w:rPr>
        <w:t>and</w:t>
      </w:r>
    </w:p>
    <w:p w14:paraId="6CA85090" w14:textId="77777777" w:rsidR="005A3A6E" w:rsidRPr="002666EC" w:rsidRDefault="005A3A6E" w:rsidP="005A3A6E">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1027A1AC" w14:textId="77777777" w:rsidR="00B72063" w:rsidRDefault="00B72063" w:rsidP="00B72063">
      <w:pPr>
        <w:pStyle w:val="Heading5"/>
        <w:rPr>
          <w:lang w:eastAsia="zh-CN"/>
        </w:rPr>
      </w:pPr>
      <w:bookmarkStart w:id="279" w:name="_CR5_4_5_5_3"/>
      <w:bookmarkStart w:id="280" w:name="_Toc172038120"/>
      <w:bookmarkEnd w:id="279"/>
      <w:r>
        <w:rPr>
          <w:rFonts w:hint="eastAsia"/>
          <w:noProof/>
          <w:lang w:eastAsia="zh-CN"/>
        </w:rPr>
        <w:t>5</w:t>
      </w:r>
      <w:r>
        <w:rPr>
          <w:noProof/>
          <w:lang w:eastAsia="zh-CN"/>
        </w:rPr>
        <w:t>.4.5.5.3</w:t>
      </w:r>
      <w:r>
        <w:rPr>
          <w:noProof/>
          <w:lang w:eastAsia="zh-CN"/>
        </w:rPr>
        <w:tab/>
        <w:t>Target PGAE-C procedure</w:t>
      </w:r>
      <w:bookmarkEnd w:id="280"/>
    </w:p>
    <w:p w14:paraId="5B71F29D" w14:textId="77777777" w:rsidR="00B72063" w:rsidRDefault="00B72063" w:rsidP="00B72063">
      <w:r>
        <w:rPr>
          <w:lang w:eastAsia="x-none"/>
        </w:rPr>
        <w:t>Upon reception of an HTTP POST request</w:t>
      </w:r>
      <w:r w:rsidRPr="005025FB">
        <w:t xml:space="preserve"> </w:t>
      </w:r>
      <w:r>
        <w:t>message containing:</w:t>
      </w:r>
    </w:p>
    <w:p w14:paraId="3D75548A" w14:textId="77777777" w:rsidR="00B72063" w:rsidRDefault="00B72063" w:rsidP="00B72063">
      <w:pPr>
        <w:pStyle w:val="B1"/>
      </w:pPr>
      <w:r>
        <w:t>a)</w:t>
      </w:r>
      <w:r>
        <w:tab/>
        <w:t>a Content-Type header field set to "application/vnd.3gpp.pinapp-info+xml"; and</w:t>
      </w:r>
    </w:p>
    <w:p w14:paraId="5939145D" w14:textId="77777777" w:rsidR="00B72063" w:rsidRDefault="00B72063" w:rsidP="00B72063">
      <w:pPr>
        <w:pStyle w:val="B1"/>
      </w:pPr>
      <w:r>
        <w:t>b)</w:t>
      </w:r>
      <w:r>
        <w:tab/>
        <w:t xml:space="preserve">an application/vnd.3gpp.pinapp-info+xml MIME body with a </w:t>
      </w:r>
      <w:r w:rsidRPr="0073469F">
        <w:t>&lt;</w:t>
      </w:r>
      <w:r>
        <w:t>pin-management-request</w:t>
      </w:r>
      <w:r w:rsidRPr="0073469F">
        <w:t>&gt;</w:t>
      </w:r>
      <w:r>
        <w:t xml:space="preserve"> </w:t>
      </w:r>
      <w:r w:rsidRPr="00FB41A4">
        <w:t>element in the &lt;</w:t>
      </w:r>
      <w:r>
        <w:t>pinapp</w:t>
      </w:r>
      <w:r w:rsidRPr="00FB41A4">
        <w:t xml:space="preserve">-info&gt; </w:t>
      </w:r>
      <w:r>
        <w:t>root element,</w:t>
      </w:r>
    </w:p>
    <w:p w14:paraId="7DCF12A4" w14:textId="77777777" w:rsidR="00B72063" w:rsidRDefault="00B72063" w:rsidP="00B72063">
      <w:pPr>
        <w:rPr>
          <w:noProof/>
        </w:rPr>
      </w:pPr>
      <w:r>
        <w:t xml:space="preserve">the target PGAE-C shall </w:t>
      </w:r>
      <w:r>
        <w:rPr>
          <w:lang w:eastAsia="zh-CN"/>
        </w:rPr>
        <w:t>determine whether to accept to act as the PGAE-C in the PIN.</w:t>
      </w:r>
    </w:p>
    <w:p w14:paraId="0C0B1C23" w14:textId="77777777" w:rsidR="00B72063" w:rsidRDefault="00B72063" w:rsidP="00B72063">
      <w:r>
        <w:t xml:space="preserve">If </w:t>
      </w:r>
      <w:r>
        <w:rPr>
          <w:lang w:eastAsia="zh-CN"/>
        </w:rPr>
        <w:t xml:space="preserve">the </w:t>
      </w:r>
      <w:r>
        <w:t xml:space="preserve">target </w:t>
      </w:r>
      <w:r>
        <w:rPr>
          <w:lang w:eastAsia="zh-CN"/>
        </w:rPr>
        <w:t xml:space="preserve">PGAE-C determine to accept to </w:t>
      </w:r>
      <w:r>
        <w:t xml:space="preserve">act </w:t>
      </w:r>
      <w:r>
        <w:rPr>
          <w:lang w:eastAsia="zh-CN"/>
        </w:rPr>
        <w:t>as the PGAE-C in the PIN</w:t>
      </w:r>
      <w:r>
        <w:t>, the target PGAE-C shall:</w:t>
      </w:r>
    </w:p>
    <w:p w14:paraId="21431640" w14:textId="77777777" w:rsidR="00B72063" w:rsidRPr="00346EBC" w:rsidRDefault="00B72063" w:rsidP="00B72063">
      <w:pPr>
        <w:pStyle w:val="B1"/>
        <w:rPr>
          <w:lang w:eastAsia="zh-CN"/>
        </w:rPr>
      </w:pPr>
      <w:r>
        <w:rPr>
          <w:rFonts w:hint="eastAsia"/>
          <w:lang w:eastAsia="zh-CN"/>
        </w:rPr>
        <w:t>a</w:t>
      </w:r>
      <w:r>
        <w:rPr>
          <w:lang w:eastAsia="zh-CN"/>
        </w:rPr>
        <w:t>)</w:t>
      </w:r>
      <w:r>
        <w:rPr>
          <w:lang w:eastAsia="zh-CN"/>
        </w:rPr>
        <w:tab/>
      </w:r>
      <w:r w:rsidRPr="00554F63">
        <w:t>generate an HTTP 20</w:t>
      </w:r>
      <w:r>
        <w:t>4</w:t>
      </w:r>
      <w:r w:rsidRPr="00554F63">
        <w:t xml:space="preserve"> (</w:t>
      </w:r>
      <w:r>
        <w:t>No content</w:t>
      </w:r>
      <w:r w:rsidRPr="00554F63">
        <w:t xml:space="preserve">) response according to </w:t>
      </w:r>
      <w:r w:rsidRPr="002847DD">
        <w:t>IETF</w:t>
      </w:r>
      <w:r>
        <w:t> </w:t>
      </w:r>
      <w:r w:rsidRPr="002847DD">
        <w:t>RFC</w:t>
      </w:r>
      <w:r>
        <w:t> 9110 </w:t>
      </w:r>
      <w:r w:rsidRPr="00554F63">
        <w:t>[</w:t>
      </w:r>
      <w:r>
        <w:t>4</w:t>
      </w:r>
      <w:r w:rsidRPr="00554F63">
        <w:t>]</w:t>
      </w:r>
      <w:r>
        <w:t>; and</w:t>
      </w:r>
    </w:p>
    <w:p w14:paraId="25B95D2F" w14:textId="77777777" w:rsidR="00B72063" w:rsidRPr="00F45295" w:rsidRDefault="00B72063" w:rsidP="00B72063">
      <w:pPr>
        <w:pStyle w:val="B1"/>
      </w:pPr>
      <w:r>
        <w:rPr>
          <w:rFonts w:hint="eastAsia"/>
          <w:lang w:eastAsia="zh-CN"/>
        </w:rPr>
        <w:t>b</w:t>
      </w:r>
      <w:r>
        <w:rPr>
          <w:lang w:eastAsia="zh-CN"/>
        </w:rPr>
        <w:t>)</w:t>
      </w:r>
      <w:r>
        <w:rPr>
          <w:lang w:eastAsia="zh-CN"/>
        </w:rPr>
        <w:tab/>
      </w:r>
      <w:r w:rsidRPr="00554F63">
        <w:rPr>
          <w:lang w:eastAsia="zh-CN"/>
        </w:rPr>
        <w:t>send the HTTP 20</w:t>
      </w:r>
      <w:r>
        <w:rPr>
          <w:lang w:eastAsia="zh-CN"/>
        </w:rPr>
        <w:t>4</w:t>
      </w:r>
      <w:r w:rsidRPr="00554F63">
        <w:rPr>
          <w:lang w:eastAsia="zh-CN"/>
        </w:rPr>
        <w:t xml:space="preserve"> (</w:t>
      </w:r>
      <w:r>
        <w:t>No content</w:t>
      </w:r>
      <w:r w:rsidRPr="00554F63">
        <w:rPr>
          <w:lang w:eastAsia="zh-CN"/>
        </w:rPr>
        <w:t xml:space="preserve">) response towards the </w:t>
      </w:r>
      <w:r>
        <w:rPr>
          <w:lang w:eastAsia="zh-CN"/>
        </w:rPr>
        <w:t>PE</w:t>
      </w:r>
      <w:r w:rsidRPr="00554F63">
        <w:rPr>
          <w:lang w:eastAsia="zh-CN"/>
        </w:rPr>
        <w:t>AE-</w:t>
      </w:r>
      <w:r>
        <w:rPr>
          <w:lang w:eastAsia="zh-CN"/>
        </w:rPr>
        <w:t>C.</w:t>
      </w:r>
    </w:p>
    <w:p w14:paraId="533895EF" w14:textId="77777777" w:rsidR="00B72063" w:rsidRDefault="00B72063" w:rsidP="00B72063">
      <w:r>
        <w:t xml:space="preserve">If </w:t>
      </w:r>
      <w:r>
        <w:rPr>
          <w:lang w:eastAsia="zh-CN"/>
        </w:rPr>
        <w:t xml:space="preserve">the </w:t>
      </w:r>
      <w:r>
        <w:t xml:space="preserve">target </w:t>
      </w:r>
      <w:r>
        <w:rPr>
          <w:lang w:eastAsia="zh-CN"/>
        </w:rPr>
        <w:t xml:space="preserve">PGAE-C determine to reject to </w:t>
      </w:r>
      <w:r>
        <w:t xml:space="preserve">act </w:t>
      </w:r>
      <w:r>
        <w:rPr>
          <w:lang w:eastAsia="zh-CN"/>
        </w:rPr>
        <w:t>as the PGAE-C in the PIN</w:t>
      </w:r>
      <w:r>
        <w:t>, the target PGAE-C shall:</w:t>
      </w:r>
    </w:p>
    <w:p w14:paraId="3CDCE510" w14:textId="77777777" w:rsidR="00B72063" w:rsidRDefault="00B72063" w:rsidP="00B72063">
      <w:pPr>
        <w:pStyle w:val="B1"/>
      </w:pPr>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9110 </w:t>
      </w:r>
      <w:r w:rsidRPr="00554F63">
        <w:t>[</w:t>
      </w:r>
      <w:r>
        <w:t>4</w:t>
      </w:r>
      <w:r w:rsidRPr="00554F63">
        <w:t xml:space="preserve">]. In the HTTP </w:t>
      </w:r>
      <w:r>
        <w:t>403 (Forbidden)</w:t>
      </w:r>
      <w:r w:rsidRPr="00554F63">
        <w:t xml:space="preserve"> response message, the </w:t>
      </w:r>
      <w:r>
        <w:t>target PGAE-C</w:t>
      </w:r>
      <w:r w:rsidRPr="00554F63">
        <w:t>:</w:t>
      </w:r>
    </w:p>
    <w:p w14:paraId="014C7E98" w14:textId="77777777" w:rsidR="00B72063" w:rsidRDefault="00B72063" w:rsidP="00B72063">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6EA13048" w14:textId="77777777" w:rsidR="00B72063" w:rsidRDefault="00B72063" w:rsidP="00B72063">
      <w:pPr>
        <w:pStyle w:val="B2"/>
      </w:pPr>
      <w:r>
        <w:t>2)</w:t>
      </w:r>
      <w:r>
        <w:tab/>
      </w:r>
      <w:r w:rsidRPr="004E7BF5">
        <w:t>shall include an application/vnd.3gpp.</w:t>
      </w:r>
      <w:r>
        <w:t>pinapp</w:t>
      </w:r>
      <w:r w:rsidRPr="004E7BF5">
        <w:t xml:space="preserve">-info+xml MIME body </w:t>
      </w:r>
      <w:r>
        <w:t xml:space="preserve">with a </w:t>
      </w:r>
      <w:r w:rsidRPr="00A23C86">
        <w:t>&lt;</w:t>
      </w:r>
      <w:r>
        <w:t>pin-management-reject</w:t>
      </w:r>
      <w:r w:rsidRPr="00A23C86">
        <w:t>&gt;</w:t>
      </w:r>
      <w:r w:rsidRPr="004E7BF5">
        <w:t xml:space="preserve"> element</w:t>
      </w:r>
      <w:r>
        <w:t xml:space="preserve"> </w:t>
      </w:r>
      <w:r w:rsidRPr="004E7BF5">
        <w:t>in the &lt;</w:t>
      </w:r>
      <w:r>
        <w:t>pinapp</w:t>
      </w:r>
      <w:r w:rsidRPr="004E7BF5">
        <w:t>-info&gt; root element</w:t>
      </w:r>
      <w:r>
        <w:t xml:space="preserve"> and within the </w:t>
      </w:r>
      <w:r w:rsidRPr="00A23C86">
        <w:t>&lt;</w:t>
      </w:r>
      <w:r>
        <w:t>pin-management-reject</w:t>
      </w:r>
      <w:r w:rsidRPr="00A23C86">
        <w:t>&gt;</w:t>
      </w:r>
      <w:r w:rsidRPr="001D4A5C">
        <w:t xml:space="preserve"> element</w:t>
      </w:r>
      <w:r w:rsidRPr="004E7BF5">
        <w:t>:</w:t>
      </w:r>
    </w:p>
    <w:p w14:paraId="38C63AA9" w14:textId="77777777" w:rsidR="00B72063" w:rsidRDefault="00B72063" w:rsidP="00B72063">
      <w:pPr>
        <w:pStyle w:val="B3"/>
        <w:rPr>
          <w:lang w:eastAsia="zh-CN"/>
        </w:rPr>
      </w:pPr>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t>PIN management</w:t>
      </w:r>
      <w:r w:rsidRPr="00654FEF">
        <w:t xml:space="preserve"> failure</w:t>
      </w:r>
      <w:r>
        <w:t>; and</w:t>
      </w:r>
    </w:p>
    <w:p w14:paraId="27C53831" w14:textId="77777777" w:rsidR="00B72063" w:rsidRPr="00B72063" w:rsidRDefault="00B72063" w:rsidP="00DC5A7E">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HTTP </w:t>
      </w:r>
      <w:r>
        <w:rPr>
          <w:lang w:eastAsia="zh-CN"/>
        </w:rPr>
        <w:t>403</w:t>
      </w:r>
      <w:r w:rsidRPr="00554F63">
        <w:rPr>
          <w:lang w:eastAsia="zh-CN"/>
        </w:rPr>
        <w:t xml:space="preserve"> (</w:t>
      </w:r>
      <w:r w:rsidRPr="00883A2F">
        <w:t>Forbidden</w:t>
      </w:r>
      <w:r w:rsidRPr="00554F63">
        <w:rPr>
          <w:lang w:eastAsia="zh-CN"/>
        </w:rPr>
        <w:t xml:space="preserve">) response towards the </w:t>
      </w:r>
      <w:r>
        <w:rPr>
          <w:lang w:eastAsia="zh-CN"/>
        </w:rPr>
        <w:t>P</w:t>
      </w:r>
      <w:r w:rsidRPr="00554F63">
        <w:rPr>
          <w:lang w:eastAsia="zh-CN"/>
        </w:rPr>
        <w:t>AE-</w:t>
      </w:r>
      <w:r>
        <w:rPr>
          <w:lang w:eastAsia="zh-CN"/>
        </w:rPr>
        <w:t>S.</w:t>
      </w:r>
    </w:p>
    <w:p w14:paraId="54097EA0" w14:textId="77777777" w:rsidR="00BE3BC8" w:rsidRDefault="00BE3BC8" w:rsidP="00BE3BC8">
      <w:pPr>
        <w:pStyle w:val="Heading3"/>
        <w:rPr>
          <w:lang w:eastAsia="zh-CN"/>
        </w:rPr>
      </w:pPr>
      <w:bookmarkStart w:id="281" w:name="_CR5_4_6"/>
      <w:bookmarkStart w:id="282" w:name="_Toc172038121"/>
      <w:bookmarkEnd w:id="281"/>
      <w:r>
        <w:rPr>
          <w:rFonts w:hint="eastAsia"/>
          <w:lang w:eastAsia="zh-CN"/>
        </w:rPr>
        <w:t>5</w:t>
      </w:r>
      <w:r>
        <w:rPr>
          <w:lang w:eastAsia="zh-CN"/>
        </w:rPr>
        <w:t>.4.6</w:t>
      </w:r>
      <w:r>
        <w:rPr>
          <w:lang w:eastAsia="zh-CN"/>
        </w:rPr>
        <w:tab/>
      </w:r>
      <w:r>
        <w:t xml:space="preserve">PIN </w:t>
      </w:r>
      <w:r w:rsidRPr="00541CAE">
        <w:rPr>
          <w:lang w:eastAsia="zh-CN"/>
        </w:rPr>
        <w:t xml:space="preserve">status </w:t>
      </w:r>
      <w:r w:rsidR="00DC5A7E">
        <w:rPr>
          <w:lang w:eastAsia="zh-CN"/>
        </w:rPr>
        <w:t>management</w:t>
      </w:r>
      <w:r w:rsidR="00DC5A7E" w:rsidRPr="00C7079E">
        <w:rPr>
          <w:lang w:eastAsia="zh-CN"/>
        </w:rPr>
        <w:t xml:space="preserve"> </w:t>
      </w:r>
      <w:r>
        <w:rPr>
          <w:lang w:eastAsia="zh-CN"/>
        </w:rPr>
        <w:t>procedure</w:t>
      </w:r>
      <w:bookmarkEnd w:id="282"/>
    </w:p>
    <w:p w14:paraId="0B4B9D44" w14:textId="77777777" w:rsidR="00DC5A7E" w:rsidRDefault="00DC5A7E" w:rsidP="00DC5A7E">
      <w:pPr>
        <w:pStyle w:val="Heading4"/>
      </w:pPr>
      <w:bookmarkStart w:id="283" w:name="_CR5_4_6_1"/>
      <w:bookmarkStart w:id="284" w:name="_Toc172038122"/>
      <w:bookmarkEnd w:id="283"/>
      <w:r>
        <w:t>5</w:t>
      </w:r>
      <w:r w:rsidRPr="0087431B">
        <w:t>.</w:t>
      </w:r>
      <w:r>
        <w:t>4</w:t>
      </w:r>
      <w:r w:rsidRPr="0087431B">
        <w:t>.</w:t>
      </w:r>
      <w:r>
        <w:t>6</w:t>
      </w:r>
      <w:r w:rsidRPr="0087431B">
        <w:t>.1</w:t>
      </w:r>
      <w:r w:rsidRPr="0087431B">
        <w:tab/>
        <w:t>General</w:t>
      </w:r>
      <w:bookmarkEnd w:id="284"/>
      <w:r w:rsidRPr="0087431B">
        <w:t xml:space="preserve"> </w:t>
      </w:r>
    </w:p>
    <w:p w14:paraId="6EDCE4B6" w14:textId="77777777" w:rsidR="00DC5A7E" w:rsidRDefault="00DC5A7E" w:rsidP="00DC5A7E">
      <w:r>
        <w:rPr>
          <w:rFonts w:hint="eastAsia"/>
          <w:lang w:eastAsia="zh-CN"/>
        </w:rPr>
        <w:t>T</w:t>
      </w:r>
      <w:r>
        <w:rPr>
          <w:lang w:eastAsia="zh-CN"/>
        </w:rPr>
        <w:t>he following procedures are defined</w:t>
      </w:r>
      <w:r w:rsidRPr="003259AF">
        <w:t xml:space="preserve"> </w:t>
      </w:r>
      <w:r>
        <w:t xml:space="preserve">for </w:t>
      </w:r>
      <w:r w:rsidRPr="007316E1">
        <w:t xml:space="preserve">PIN status </w:t>
      </w:r>
      <w:r>
        <w:t>management:</w:t>
      </w:r>
    </w:p>
    <w:p w14:paraId="2B3EFE00" w14:textId="77777777" w:rsidR="00DC5A7E" w:rsidRDefault="00DC5A7E" w:rsidP="00DC5A7E">
      <w:pPr>
        <w:pStyle w:val="B1"/>
        <w:rPr>
          <w:lang w:eastAsia="zh-CN"/>
        </w:rPr>
      </w:pPr>
      <w:r>
        <w:rPr>
          <w:rFonts w:hint="eastAsia"/>
          <w:lang w:eastAsia="zh-CN"/>
        </w:rPr>
        <w:t>a</w:t>
      </w:r>
      <w:r>
        <w:rPr>
          <w:lang w:eastAsia="zh-CN"/>
        </w:rPr>
        <w:t>)</w:t>
      </w:r>
      <w:r>
        <w:rPr>
          <w:lang w:eastAsia="zh-CN"/>
        </w:rPr>
        <w:tab/>
      </w:r>
      <w:r w:rsidRPr="007316E1">
        <w:t>PIN status subscrib</w:t>
      </w:r>
      <w:r>
        <w:t>e</w:t>
      </w:r>
      <w:r w:rsidRPr="006C48BE">
        <w:rPr>
          <w:lang w:eastAsia="zh-CN"/>
        </w:rPr>
        <w:t xml:space="preserve"> </w:t>
      </w:r>
      <w:r>
        <w:rPr>
          <w:lang w:eastAsia="zh-CN"/>
        </w:rPr>
        <w:t>as specified in clause</w:t>
      </w:r>
      <w:r>
        <w:t> </w:t>
      </w:r>
      <w:r>
        <w:rPr>
          <w:lang w:eastAsia="zh-CN"/>
        </w:rPr>
        <w:t>5.4.6.2</w:t>
      </w:r>
      <w:r>
        <w:t>;</w:t>
      </w:r>
    </w:p>
    <w:p w14:paraId="2AA2FE6C" w14:textId="77777777" w:rsidR="00DC5A7E" w:rsidRDefault="00DC5A7E" w:rsidP="00DC5A7E">
      <w:pPr>
        <w:pStyle w:val="B1"/>
        <w:rPr>
          <w:lang w:eastAsia="zh-CN"/>
        </w:rPr>
      </w:pPr>
      <w:r>
        <w:rPr>
          <w:lang w:eastAsia="zh-CN"/>
        </w:rPr>
        <w:t>b)</w:t>
      </w:r>
      <w:r>
        <w:rPr>
          <w:lang w:eastAsia="zh-CN"/>
        </w:rPr>
        <w:tab/>
      </w:r>
      <w:r w:rsidRPr="007316E1">
        <w:t xml:space="preserve">PIN status </w:t>
      </w:r>
      <w:r>
        <w:t>update</w:t>
      </w:r>
      <w:r w:rsidRPr="006C48BE">
        <w:rPr>
          <w:lang w:eastAsia="zh-CN"/>
        </w:rPr>
        <w:t xml:space="preserve"> </w:t>
      </w:r>
      <w:r>
        <w:rPr>
          <w:lang w:eastAsia="zh-CN"/>
        </w:rPr>
        <w:t>as specified in clause</w:t>
      </w:r>
      <w:r>
        <w:t> </w:t>
      </w:r>
      <w:r>
        <w:rPr>
          <w:lang w:eastAsia="zh-CN"/>
        </w:rPr>
        <w:t>5.4.6.3</w:t>
      </w:r>
      <w:r>
        <w:t>;</w:t>
      </w:r>
    </w:p>
    <w:p w14:paraId="4A074675" w14:textId="77777777" w:rsidR="00DC5A7E" w:rsidRDefault="00DC5A7E" w:rsidP="00DC5A7E">
      <w:pPr>
        <w:pStyle w:val="B1"/>
        <w:rPr>
          <w:lang w:eastAsia="zh-CN"/>
        </w:rPr>
      </w:pPr>
      <w:r>
        <w:rPr>
          <w:lang w:eastAsia="zh-CN"/>
        </w:rPr>
        <w:t>c)</w:t>
      </w:r>
      <w:r>
        <w:rPr>
          <w:lang w:eastAsia="zh-CN"/>
        </w:rPr>
        <w:tab/>
      </w:r>
      <w:r w:rsidRPr="007316E1">
        <w:t xml:space="preserve">PIN status </w:t>
      </w:r>
      <w:r>
        <w:t>notify</w:t>
      </w:r>
      <w:r w:rsidRPr="006C48BE">
        <w:rPr>
          <w:lang w:eastAsia="zh-CN"/>
        </w:rPr>
        <w:t xml:space="preserve"> </w:t>
      </w:r>
      <w:r>
        <w:rPr>
          <w:lang w:eastAsia="zh-CN"/>
        </w:rPr>
        <w:t>as specified in clause</w:t>
      </w:r>
      <w:r>
        <w:t> </w:t>
      </w:r>
      <w:r>
        <w:rPr>
          <w:lang w:eastAsia="zh-CN"/>
        </w:rPr>
        <w:t>5.4.6.4</w:t>
      </w:r>
      <w:r>
        <w:t>; and</w:t>
      </w:r>
    </w:p>
    <w:p w14:paraId="1426CC73" w14:textId="77777777" w:rsidR="00DC5A7E" w:rsidRDefault="00DC5A7E" w:rsidP="00DC5A7E">
      <w:pPr>
        <w:pStyle w:val="B1"/>
        <w:rPr>
          <w:lang w:eastAsia="zh-CN"/>
        </w:rPr>
      </w:pPr>
      <w:r>
        <w:rPr>
          <w:lang w:eastAsia="zh-CN"/>
        </w:rPr>
        <w:t>d)</w:t>
      </w:r>
      <w:r>
        <w:rPr>
          <w:lang w:eastAsia="zh-CN"/>
        </w:rPr>
        <w:tab/>
      </w:r>
      <w:r w:rsidRPr="007316E1">
        <w:t xml:space="preserve">PIN status </w:t>
      </w:r>
      <w:r>
        <w:t>unsubscribe</w:t>
      </w:r>
      <w:r w:rsidRPr="006C48BE">
        <w:rPr>
          <w:lang w:eastAsia="zh-CN"/>
        </w:rPr>
        <w:t xml:space="preserve"> </w:t>
      </w:r>
      <w:r>
        <w:rPr>
          <w:lang w:eastAsia="zh-CN"/>
        </w:rPr>
        <w:t>as specified in clause</w:t>
      </w:r>
      <w:r>
        <w:t> </w:t>
      </w:r>
      <w:r>
        <w:rPr>
          <w:lang w:eastAsia="zh-CN"/>
        </w:rPr>
        <w:t>5.4.6.5.</w:t>
      </w:r>
    </w:p>
    <w:p w14:paraId="2F7E185E" w14:textId="77777777" w:rsidR="00DC5A7E" w:rsidRDefault="00DC5A7E" w:rsidP="00DC5A7E">
      <w:pPr>
        <w:pStyle w:val="Heading4"/>
      </w:pPr>
      <w:bookmarkStart w:id="285" w:name="_CR5_4_6_2"/>
      <w:bookmarkStart w:id="286" w:name="_Toc172038123"/>
      <w:bookmarkEnd w:id="285"/>
      <w:r>
        <w:lastRenderedPageBreak/>
        <w:t>5</w:t>
      </w:r>
      <w:r w:rsidRPr="0087431B">
        <w:t>.</w:t>
      </w:r>
      <w:r>
        <w:t>4</w:t>
      </w:r>
      <w:r w:rsidRPr="0087431B">
        <w:t>.</w:t>
      </w:r>
      <w:r>
        <w:t>6</w:t>
      </w:r>
      <w:r w:rsidRPr="0087431B">
        <w:t>.</w:t>
      </w:r>
      <w:r>
        <w:t>2</w:t>
      </w:r>
      <w:r w:rsidRPr="0087431B">
        <w:tab/>
      </w:r>
      <w:r>
        <w:t xml:space="preserve">PIN </w:t>
      </w:r>
      <w:r w:rsidRPr="007316E1">
        <w:t>status subscrib</w:t>
      </w:r>
      <w:r>
        <w:t>e</w:t>
      </w:r>
      <w:bookmarkEnd w:id="286"/>
    </w:p>
    <w:p w14:paraId="137997A8" w14:textId="77777777" w:rsidR="00DC5A7E" w:rsidRDefault="00DC5A7E" w:rsidP="00DC5A7E">
      <w:pPr>
        <w:pStyle w:val="Heading5"/>
      </w:pPr>
      <w:bookmarkStart w:id="287" w:name="_CR5_4_6_2_1"/>
      <w:bookmarkStart w:id="288" w:name="_Toc172038124"/>
      <w:bookmarkEnd w:id="287"/>
      <w:r>
        <w:t>5</w:t>
      </w:r>
      <w:r w:rsidRPr="0087431B">
        <w:t>.</w:t>
      </w:r>
      <w:r>
        <w:t>4</w:t>
      </w:r>
      <w:r w:rsidRPr="0087431B">
        <w:t>.</w:t>
      </w:r>
      <w:r>
        <w:t>6</w:t>
      </w:r>
      <w:r w:rsidRPr="0087431B">
        <w:t>.</w:t>
      </w:r>
      <w:r>
        <w:t>2.1</w:t>
      </w:r>
      <w:r w:rsidRPr="0087431B">
        <w:tab/>
      </w:r>
      <w:r>
        <w:t>Requesting entity procedure</w:t>
      </w:r>
      <w:bookmarkEnd w:id="288"/>
    </w:p>
    <w:p w14:paraId="3ABBC2C7" w14:textId="77777777" w:rsidR="00DC5A7E" w:rsidRDefault="00DC5A7E" w:rsidP="00DC5A7E">
      <w:pPr>
        <w:rPr>
          <w:lang w:eastAsia="zh-CN"/>
        </w:rPr>
      </w:pPr>
      <w:r>
        <w:rPr>
          <w:rFonts w:hint="eastAsia"/>
          <w:lang w:eastAsia="zh-CN"/>
        </w:rPr>
        <w:t>T</w:t>
      </w:r>
      <w:r>
        <w:rPr>
          <w:lang w:eastAsia="zh-CN"/>
        </w:rPr>
        <w:t>he requesting entity can be a PEAE-C, PGAE-C, or PAE-S.</w:t>
      </w:r>
    </w:p>
    <w:p w14:paraId="502C0F5A" w14:textId="77777777" w:rsidR="00DC5A7E" w:rsidRDefault="00DC5A7E" w:rsidP="00DC5A7E">
      <w:pPr>
        <w:rPr>
          <w:lang w:eastAsia="zh-CN"/>
        </w:rPr>
      </w:pPr>
      <w:r>
        <w:rPr>
          <w:lang w:eastAsia="zh-CN"/>
        </w:rPr>
        <w:t xml:space="preserve">To subscribe the PIN status from the PMAE-C, the requesting entity shall </w:t>
      </w:r>
      <w:r>
        <w:t xml:space="preserve">generate an HTTP POST request </w:t>
      </w:r>
      <w:r w:rsidRPr="0006242D">
        <w:t>according to p</w:t>
      </w:r>
      <w:r>
        <w:t xml:space="preserve">rocedures as specified in </w:t>
      </w:r>
      <w:r w:rsidRPr="000A20F1">
        <w:t>IETF</w:t>
      </w:r>
      <w:r>
        <w:t> </w:t>
      </w:r>
      <w:r w:rsidRPr="000A20F1">
        <w:t>RFC</w:t>
      </w:r>
      <w:r>
        <w:t> </w:t>
      </w:r>
      <w:r w:rsidR="00F84143">
        <w:t>9110</w:t>
      </w:r>
      <w:r>
        <w:t> </w:t>
      </w:r>
      <w:r w:rsidRPr="0006242D">
        <w:t>[</w:t>
      </w:r>
      <w:r>
        <w:t xml:space="preserve">4]. </w:t>
      </w:r>
      <w:r w:rsidRPr="00684E14">
        <w:t xml:space="preserve">In the </w:t>
      </w:r>
      <w:r>
        <w:t>HTTP POST request</w:t>
      </w:r>
      <w:r w:rsidRPr="00684E14">
        <w:t xml:space="preserve">, the </w:t>
      </w:r>
      <w:r>
        <w:rPr>
          <w:lang w:eastAsia="zh-CN"/>
        </w:rPr>
        <w:t>requesting entity:</w:t>
      </w:r>
    </w:p>
    <w:p w14:paraId="4555DF57" w14:textId="77777777" w:rsidR="00DC5A7E" w:rsidRDefault="00DC5A7E" w:rsidP="00DC5A7E">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the PMAE-C;</w:t>
      </w:r>
    </w:p>
    <w:p w14:paraId="0A65D8D0" w14:textId="77777777" w:rsidR="00DC5A7E" w:rsidRPr="0073469F" w:rsidRDefault="00DC5A7E" w:rsidP="00DC5A7E">
      <w:pPr>
        <w:pStyle w:val="B1"/>
      </w:pPr>
      <w:r>
        <w:t>b)</w:t>
      </w:r>
      <w:r>
        <w:tab/>
      </w:r>
      <w:r w:rsidRPr="0073469F">
        <w:t xml:space="preserve">shall include a </w:t>
      </w:r>
      <w:r>
        <w:t xml:space="preserve">Content-Type </w:t>
      </w:r>
      <w:r w:rsidRPr="0073469F">
        <w:t>header field se</w:t>
      </w:r>
      <w:r>
        <w:t>t to "application/vnd.3gpp.pinapp</w:t>
      </w:r>
      <w:r w:rsidRPr="0073469F">
        <w:t>-info+xml";</w:t>
      </w:r>
      <w:r>
        <w:t xml:space="preserve"> and</w:t>
      </w:r>
    </w:p>
    <w:p w14:paraId="003B4CA1" w14:textId="77777777" w:rsidR="00DC5A7E" w:rsidRDefault="00DC5A7E" w:rsidP="00DC5A7E">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pin-status-subscribe-request</w:t>
      </w:r>
      <w:r w:rsidRPr="0073469F">
        <w:t>&gt;</w:t>
      </w:r>
      <w:r w:rsidRPr="001D4A5C">
        <w:t xml:space="preserve"> element in the &lt;</w:t>
      </w:r>
      <w:r>
        <w:t>pinapp</w:t>
      </w:r>
      <w:r w:rsidRPr="001D4A5C">
        <w:t>-info&gt; root element</w:t>
      </w:r>
      <w:r>
        <w:t xml:space="preserve"> and within the </w:t>
      </w:r>
      <w:r w:rsidRPr="0073469F">
        <w:t>&lt;</w:t>
      </w:r>
      <w:r>
        <w:t>pin-status-subscribe-request</w:t>
      </w:r>
      <w:r w:rsidRPr="0073469F">
        <w:t>&gt;</w:t>
      </w:r>
      <w:r w:rsidRPr="001D4A5C">
        <w:t xml:space="preserve"> element</w:t>
      </w:r>
      <w:r>
        <w:t>:</w:t>
      </w:r>
    </w:p>
    <w:p w14:paraId="7DF75E47" w14:textId="77777777" w:rsidR="00DC5A7E" w:rsidRPr="00766283" w:rsidRDefault="00DC5A7E" w:rsidP="00DC5A7E">
      <w:pPr>
        <w:pStyle w:val="B2"/>
      </w:pPr>
      <w:r w:rsidRPr="00766283">
        <w:t>1)</w:t>
      </w:r>
      <w:r w:rsidRPr="00766283">
        <w:tab/>
        <w:t xml:space="preserve">shall include a &lt;ue-id&gt; element set to the identity of the </w:t>
      </w:r>
      <w:r>
        <w:rPr>
          <w:rFonts w:hint="eastAsia"/>
          <w:lang w:eastAsia="zh-CN"/>
        </w:rPr>
        <w:t>re</w:t>
      </w:r>
      <w:r>
        <w:t>questing entity</w:t>
      </w:r>
      <w:r w:rsidRPr="00766283">
        <w:t>;</w:t>
      </w:r>
    </w:p>
    <w:p w14:paraId="15E8C6ED" w14:textId="77777777" w:rsidR="00DC5A7E" w:rsidRDefault="00DC5A7E" w:rsidP="00DC5A7E">
      <w:pPr>
        <w:pStyle w:val="B2"/>
      </w:pPr>
      <w:r>
        <w:rPr>
          <w:rFonts w:hint="eastAsia"/>
          <w:lang w:eastAsia="zh-CN"/>
        </w:rPr>
        <w:t>2</w:t>
      </w:r>
      <w:r>
        <w:rPr>
          <w:lang w:eastAsia="zh-CN"/>
        </w:rPr>
        <w:t>)</w:t>
      </w:r>
      <w:r>
        <w:rPr>
          <w:lang w:eastAsia="zh-CN"/>
        </w:rPr>
        <w:tab/>
        <w:t>shall include a &lt;s</w:t>
      </w:r>
      <w:r w:rsidRPr="00F477AF">
        <w:t>ecurity</w:t>
      </w:r>
      <w:r>
        <w:t>-</w:t>
      </w:r>
      <w:r w:rsidRPr="00F477AF">
        <w:t>credentials</w:t>
      </w:r>
      <w:r>
        <w:rPr>
          <w:lang w:eastAsia="zh-CN"/>
        </w:rPr>
        <w:t xml:space="preserve">&gt; </w:t>
      </w:r>
      <w:r>
        <w:t>element set to the s</w:t>
      </w:r>
      <w:r w:rsidRPr="006C21C7">
        <w:t xml:space="preserve">ecurity credentials resulting from a successful authorization for </w:t>
      </w:r>
      <w:r>
        <w:t>the</w:t>
      </w:r>
      <w:r w:rsidRPr="006C21C7">
        <w:t xml:space="preserve"> PIN service</w:t>
      </w:r>
      <w:r>
        <w:t>;</w:t>
      </w:r>
    </w:p>
    <w:p w14:paraId="1E244100" w14:textId="77777777" w:rsidR="00DC5A7E" w:rsidRDefault="00DC5A7E" w:rsidP="00DC5A7E">
      <w:pPr>
        <w:pStyle w:val="B2"/>
        <w:rPr>
          <w:lang w:eastAsia="zh-CN"/>
        </w:rPr>
      </w:pPr>
      <w:r>
        <w:rPr>
          <w:rFonts w:hint="eastAsia"/>
          <w:lang w:eastAsia="zh-CN"/>
        </w:rPr>
        <w:t>3)</w:t>
      </w:r>
      <w:r>
        <w:rPr>
          <w:lang w:eastAsia="zh-CN"/>
        </w:rPr>
        <w:tab/>
        <w:t>shall include a &lt;pin-id&gt; element set to the identity of the PIN to be subscribed;</w:t>
      </w:r>
    </w:p>
    <w:p w14:paraId="6FDE5ABD" w14:textId="77777777" w:rsidR="00DC5A7E" w:rsidRDefault="00DC5A7E" w:rsidP="00DC5A7E">
      <w:pPr>
        <w:pStyle w:val="B2"/>
        <w:rPr>
          <w:lang w:eastAsia="zh-CN"/>
        </w:rPr>
      </w:pPr>
      <w:r>
        <w:rPr>
          <w:rFonts w:hint="eastAsia"/>
          <w:lang w:eastAsia="zh-CN"/>
        </w:rPr>
        <w:t>4</w:t>
      </w:r>
      <w:r>
        <w:rPr>
          <w:lang w:eastAsia="zh-CN"/>
        </w:rPr>
        <w:t>)</w:t>
      </w:r>
      <w:r>
        <w:rPr>
          <w:lang w:eastAsia="zh-CN"/>
        </w:rPr>
        <w:tab/>
        <w:t>shall include a &lt;</w:t>
      </w:r>
      <w:r>
        <w:t>s</w:t>
      </w:r>
      <w:r w:rsidRPr="00DA7723">
        <w:rPr>
          <w:lang w:eastAsia="zh-CN"/>
        </w:rPr>
        <w:t>ubscribed</w:t>
      </w:r>
      <w:r>
        <w:rPr>
          <w:lang w:eastAsia="zh-CN"/>
        </w:rPr>
        <w:t xml:space="preserve">-event&gt; element set to the </w:t>
      </w:r>
      <w:r w:rsidR="00AA646B">
        <w:rPr>
          <w:lang w:eastAsia="zh-CN"/>
        </w:rPr>
        <w:t>event ID</w:t>
      </w:r>
      <w:r>
        <w:rPr>
          <w:lang w:eastAsia="zh-CN"/>
        </w:rPr>
        <w:t>(</w:t>
      </w:r>
      <w:r w:rsidRPr="00DA7723">
        <w:rPr>
          <w:lang w:eastAsia="zh-CN"/>
        </w:rPr>
        <w:t>s</w:t>
      </w:r>
      <w:r>
        <w:rPr>
          <w:lang w:eastAsia="zh-CN"/>
        </w:rPr>
        <w:t>)</w:t>
      </w:r>
      <w:r w:rsidRPr="00DA7723">
        <w:rPr>
          <w:lang w:eastAsia="zh-CN"/>
        </w:rPr>
        <w:t xml:space="preserve"> for which the subscriber is notified</w:t>
      </w:r>
      <w:r>
        <w:rPr>
          <w:lang w:eastAsia="zh-CN"/>
        </w:rPr>
        <w:t>.</w:t>
      </w:r>
      <w:r w:rsidRPr="00DA7723">
        <w:rPr>
          <w:lang w:eastAsia="zh-CN"/>
        </w:rPr>
        <w:t xml:space="preserve"> </w:t>
      </w:r>
      <w:r>
        <w:rPr>
          <w:lang w:eastAsia="zh-CN"/>
        </w:rPr>
        <w:t>M</w:t>
      </w:r>
      <w:r w:rsidRPr="00DA7723">
        <w:rPr>
          <w:lang w:eastAsia="zh-CN"/>
        </w:rPr>
        <w:t xml:space="preserve">ore than one </w:t>
      </w:r>
      <w:r w:rsidR="00AA646B">
        <w:rPr>
          <w:lang w:eastAsia="zh-CN"/>
        </w:rPr>
        <w:t>event ID</w:t>
      </w:r>
      <w:r w:rsidRPr="00DA7723">
        <w:rPr>
          <w:lang w:eastAsia="zh-CN"/>
        </w:rPr>
        <w:t xml:space="preserve"> can be </w:t>
      </w:r>
      <w:r>
        <w:rPr>
          <w:lang w:eastAsia="zh-CN"/>
        </w:rPr>
        <w:t>included;</w:t>
      </w:r>
    </w:p>
    <w:p w14:paraId="404BF846" w14:textId="77777777" w:rsidR="00DC5A7E" w:rsidRDefault="00DC5A7E" w:rsidP="00DC5A7E">
      <w:pPr>
        <w:pStyle w:val="B2"/>
        <w:rPr>
          <w:lang w:eastAsia="zh-CN"/>
        </w:rPr>
      </w:pPr>
      <w:r>
        <w:rPr>
          <w:rFonts w:hint="eastAsia"/>
          <w:lang w:eastAsia="zh-CN"/>
        </w:rPr>
        <w:t>5</w:t>
      </w:r>
      <w:r>
        <w:rPr>
          <w:lang w:eastAsia="zh-CN"/>
        </w:rPr>
        <w:t>)</w:t>
      </w:r>
      <w:r>
        <w:rPr>
          <w:lang w:eastAsia="zh-CN"/>
        </w:rPr>
        <w:tab/>
        <w:t>may include a &lt;</w:t>
      </w:r>
      <w:r>
        <w:t>n</w:t>
      </w:r>
      <w:r w:rsidRPr="00A443EA">
        <w:rPr>
          <w:lang w:eastAsia="zh-CN"/>
        </w:rPr>
        <w:t>otification</w:t>
      </w:r>
      <w:r>
        <w:rPr>
          <w:lang w:eastAsia="zh-CN"/>
        </w:rPr>
        <w:t>-t</w:t>
      </w:r>
      <w:r w:rsidRPr="00A443EA">
        <w:rPr>
          <w:lang w:eastAsia="zh-CN"/>
        </w:rPr>
        <w:t>arget</w:t>
      </w:r>
      <w:r>
        <w:rPr>
          <w:lang w:eastAsia="zh-CN"/>
        </w:rPr>
        <w:t>-a</w:t>
      </w:r>
      <w:r w:rsidRPr="00A443EA">
        <w:rPr>
          <w:lang w:eastAsia="zh-CN"/>
        </w:rPr>
        <w:t>ddress</w:t>
      </w:r>
      <w:r>
        <w:rPr>
          <w:lang w:eastAsia="zh-CN"/>
        </w:rPr>
        <w:t xml:space="preserve">&gt; element set to the </w:t>
      </w:r>
      <w:r w:rsidRPr="00A443EA">
        <w:rPr>
          <w:lang w:eastAsia="zh-CN"/>
        </w:rPr>
        <w:t>target address (e.g. URL</w:t>
      </w:r>
      <w:r>
        <w:rPr>
          <w:lang w:eastAsia="zh-CN"/>
        </w:rPr>
        <w:t>, IP address</w:t>
      </w:r>
      <w:r w:rsidRPr="00A443EA">
        <w:rPr>
          <w:lang w:eastAsia="zh-CN"/>
        </w:rPr>
        <w:t xml:space="preserve">) where the notification </w:t>
      </w:r>
      <w:r>
        <w:rPr>
          <w:lang w:eastAsia="zh-CN"/>
        </w:rPr>
        <w:t xml:space="preserve">should be </w:t>
      </w:r>
      <w:r w:rsidRPr="00A443EA">
        <w:rPr>
          <w:lang w:eastAsia="zh-CN"/>
        </w:rPr>
        <w:t>sent to</w:t>
      </w:r>
      <w:r>
        <w:rPr>
          <w:lang w:eastAsia="zh-CN"/>
        </w:rPr>
        <w:t>; and</w:t>
      </w:r>
    </w:p>
    <w:p w14:paraId="3D8079C2" w14:textId="77777777" w:rsidR="00DC5A7E" w:rsidRDefault="00DC5A7E" w:rsidP="00DC5A7E">
      <w:pPr>
        <w:pStyle w:val="B2"/>
        <w:rPr>
          <w:lang w:eastAsia="zh-CN"/>
        </w:rPr>
      </w:pPr>
      <w:r>
        <w:rPr>
          <w:rFonts w:hint="eastAsia"/>
          <w:lang w:eastAsia="zh-CN"/>
        </w:rPr>
        <w:t>6</w:t>
      </w:r>
      <w:r>
        <w:rPr>
          <w:lang w:eastAsia="zh-CN"/>
        </w:rPr>
        <w:t>)</w:t>
      </w:r>
      <w:r>
        <w:rPr>
          <w:lang w:eastAsia="zh-CN"/>
        </w:rPr>
        <w:tab/>
        <w:t xml:space="preserve">may include a &lt;expected-subscription-time&gt; element set to the expected </w:t>
      </w:r>
      <w:r w:rsidRPr="00BD7465">
        <w:rPr>
          <w:lang w:eastAsia="zh-CN"/>
        </w:rPr>
        <w:t>expiration time for the subscription</w:t>
      </w:r>
      <w:r>
        <w:rPr>
          <w:lang w:eastAsia="zh-CN"/>
        </w:rPr>
        <w:t>.</w:t>
      </w:r>
    </w:p>
    <w:p w14:paraId="04CBE9A3" w14:textId="77777777" w:rsidR="00DC5A7E" w:rsidRDefault="00DC5A7E" w:rsidP="00DC5A7E">
      <w:pPr>
        <w:rPr>
          <w:lang w:eastAsia="zh-CN"/>
        </w:rPr>
      </w:pPr>
      <w:r>
        <w:t xml:space="preserve">The requesting entity shall send the generated HTTP POST request towards the PMAE-C according to </w:t>
      </w:r>
      <w:r w:rsidRPr="000A20F1">
        <w:t>IETF</w:t>
      </w:r>
      <w:r>
        <w:t> </w:t>
      </w:r>
      <w:r w:rsidRPr="000A20F1">
        <w:t>RFC</w:t>
      </w:r>
      <w:r>
        <w:t> </w:t>
      </w:r>
      <w:r w:rsidR="00F84143">
        <w:t>9110</w:t>
      </w:r>
      <w:r>
        <w:t> </w:t>
      </w:r>
      <w:r w:rsidRPr="0006242D">
        <w:t>[</w:t>
      </w:r>
      <w:r>
        <w:t>4]</w:t>
      </w:r>
      <w:r>
        <w:rPr>
          <w:rFonts w:hint="eastAsia"/>
          <w:lang w:eastAsia="zh-CN"/>
        </w:rPr>
        <w:t>.</w:t>
      </w:r>
    </w:p>
    <w:p w14:paraId="1DCEC3BF" w14:textId="77777777" w:rsidR="00DC5A7E" w:rsidRDefault="00DC5A7E" w:rsidP="00DC5A7E">
      <w:r w:rsidRPr="00554F63">
        <w:rPr>
          <w:lang w:eastAsia="zh-CN"/>
        </w:rPr>
        <w:t>U</w:t>
      </w:r>
      <w:r>
        <w:rPr>
          <w:lang w:eastAsia="zh-CN"/>
        </w:rPr>
        <w:t>p</w:t>
      </w:r>
      <w:r>
        <w:rPr>
          <w:lang w:eastAsia="x-none"/>
        </w:rPr>
        <w:t xml:space="preserve">on reception of an </w:t>
      </w:r>
      <w:r w:rsidRPr="00554F63">
        <w:t>HTTP 200 (OK) response message</w:t>
      </w:r>
      <w:r>
        <w:t xml:space="preserve"> containing:</w:t>
      </w:r>
    </w:p>
    <w:p w14:paraId="20382C56" w14:textId="77777777" w:rsidR="00DC5A7E" w:rsidRDefault="00DC5A7E" w:rsidP="00DC5A7E">
      <w:pPr>
        <w:pStyle w:val="B1"/>
      </w:pPr>
      <w:r>
        <w:t>a)</w:t>
      </w:r>
      <w:r>
        <w:tab/>
        <w:t>a Content-Type header field set to "application/vnd.3gpp.pinapp-info+xml"; and</w:t>
      </w:r>
    </w:p>
    <w:p w14:paraId="2609B0B1" w14:textId="77777777" w:rsidR="00DC5A7E" w:rsidRDefault="00DC5A7E" w:rsidP="00DC5A7E">
      <w:pPr>
        <w:pStyle w:val="B1"/>
      </w:pPr>
      <w:r>
        <w:t>b)</w:t>
      </w:r>
      <w:r>
        <w:tab/>
        <w:t xml:space="preserve">an application/vnd.3gpp.pinapp-info+xml MIME body with a </w:t>
      </w:r>
      <w:r w:rsidRPr="0073469F">
        <w:t>&lt;</w:t>
      </w:r>
      <w:r>
        <w:t>pin-status-subscribe-accept</w:t>
      </w:r>
      <w:r w:rsidRPr="0073469F">
        <w:t>&gt;</w:t>
      </w:r>
      <w:r>
        <w:t xml:space="preserve"> </w:t>
      </w:r>
      <w:r w:rsidRPr="00FB41A4">
        <w:t>element in the &lt;</w:t>
      </w:r>
      <w:r>
        <w:t>pinapp</w:t>
      </w:r>
      <w:r w:rsidRPr="00FB41A4">
        <w:t xml:space="preserve">-info&gt; </w:t>
      </w:r>
      <w:r>
        <w:t>root element,</w:t>
      </w:r>
    </w:p>
    <w:p w14:paraId="5CCC3AC9" w14:textId="77777777" w:rsidR="00DC5A7E" w:rsidRDefault="00DC5A7E" w:rsidP="00DC5A7E">
      <w:r>
        <w:t>the requesting entity shall:</w:t>
      </w:r>
    </w:p>
    <w:p w14:paraId="21F80B9C" w14:textId="77777777" w:rsidR="00DC5A7E" w:rsidRDefault="00DC5A7E" w:rsidP="00DC5A7E">
      <w:pPr>
        <w:pStyle w:val="B1"/>
      </w:pPr>
      <w:r>
        <w:t>a)</w:t>
      </w:r>
      <w:r>
        <w:tab/>
        <w:t>consider it has successfully subscribed the PIN status event identified by the &lt;</w:t>
      </w:r>
      <w:r w:rsidR="00EB08E1">
        <w:t>accepted-</w:t>
      </w:r>
      <w:r>
        <w:rPr>
          <w:rFonts w:hint="eastAsia"/>
          <w:lang w:eastAsia="zh-CN"/>
        </w:rPr>
        <w:t>subscription</w:t>
      </w:r>
      <w:r>
        <w:t>-id&gt; element; and</w:t>
      </w:r>
    </w:p>
    <w:p w14:paraId="43E22A4D" w14:textId="77777777" w:rsidR="00DC5A7E" w:rsidRDefault="00DC5A7E" w:rsidP="00DC5A7E">
      <w:pPr>
        <w:pStyle w:val="B1"/>
        <w:rPr>
          <w:lang w:eastAsia="zh-CN"/>
        </w:rPr>
      </w:pPr>
      <w:r>
        <w:rPr>
          <w:rFonts w:hint="eastAsia"/>
          <w:lang w:eastAsia="zh-CN"/>
        </w:rPr>
        <w:t>b</w:t>
      </w:r>
      <w:r>
        <w:rPr>
          <w:lang w:eastAsia="zh-CN"/>
        </w:rPr>
        <w:t>)</w:t>
      </w:r>
      <w:r>
        <w:rPr>
          <w:lang w:eastAsia="zh-CN"/>
        </w:rPr>
        <w:tab/>
        <w:t>start a subscription timer if the &lt;authorized-subscription-time&gt; element is included. The value of the subscription timer shall be equal to the value in the &lt;authorized-subscription-time&gt; element. The requesting entity shall consider the subscription is valid within the subscription timer.</w:t>
      </w:r>
    </w:p>
    <w:p w14:paraId="567DA284" w14:textId="77777777" w:rsidR="00DC5A7E" w:rsidRDefault="00DC5A7E" w:rsidP="00DC5A7E">
      <w:r w:rsidRPr="00554F63">
        <w:rPr>
          <w:lang w:eastAsia="zh-CN"/>
        </w:rPr>
        <w:t>U</w:t>
      </w:r>
      <w:r>
        <w:rPr>
          <w:lang w:eastAsia="zh-CN"/>
        </w:rPr>
        <w:t>p</w:t>
      </w:r>
      <w:r>
        <w:rPr>
          <w:lang w:eastAsia="x-none"/>
        </w:rPr>
        <w:t xml:space="preserve">on reception of an </w:t>
      </w:r>
      <w:r w:rsidRPr="00554F63">
        <w:t xml:space="preserve">HTTP </w:t>
      </w:r>
      <w:r>
        <w:t>403 (Forbidden)</w:t>
      </w:r>
      <w:r w:rsidRPr="00554F63">
        <w:t xml:space="preserve"> response message</w:t>
      </w:r>
      <w:r>
        <w:t xml:space="preserve"> containing:</w:t>
      </w:r>
    </w:p>
    <w:p w14:paraId="2CD073ED" w14:textId="77777777" w:rsidR="00DC5A7E" w:rsidRDefault="00DC5A7E" w:rsidP="00DC5A7E">
      <w:pPr>
        <w:pStyle w:val="B1"/>
      </w:pPr>
      <w:r>
        <w:t>a)</w:t>
      </w:r>
      <w:r>
        <w:tab/>
        <w:t>a Content-Type header field set to "application/vnd.3gpp.pinapp-info+xml"; and</w:t>
      </w:r>
    </w:p>
    <w:p w14:paraId="53FC19FF" w14:textId="77777777" w:rsidR="00DC5A7E" w:rsidRDefault="00DC5A7E" w:rsidP="00DC5A7E">
      <w:pPr>
        <w:pStyle w:val="B1"/>
      </w:pPr>
      <w:r>
        <w:t>b)</w:t>
      </w:r>
      <w:r>
        <w:tab/>
        <w:t xml:space="preserve">an application/vnd.3gpp.pinapp-info+xml MIME body with a </w:t>
      </w:r>
      <w:r w:rsidRPr="0073469F">
        <w:t>&lt;</w:t>
      </w:r>
      <w:r>
        <w:t>pin-status-subscribe-reject</w:t>
      </w:r>
      <w:r w:rsidRPr="0073469F">
        <w:t>&gt;</w:t>
      </w:r>
      <w:r>
        <w:t xml:space="preserve"> </w:t>
      </w:r>
      <w:r w:rsidRPr="00FB41A4">
        <w:t>element in the &lt;</w:t>
      </w:r>
      <w:r>
        <w:t>pinapp</w:t>
      </w:r>
      <w:r w:rsidRPr="00FB41A4">
        <w:t xml:space="preserve">-info&gt; </w:t>
      </w:r>
      <w:r>
        <w:t>root element,</w:t>
      </w:r>
    </w:p>
    <w:p w14:paraId="097E2FBF" w14:textId="77777777" w:rsidR="00DC5A7E" w:rsidRPr="00E94F33" w:rsidRDefault="00DC5A7E" w:rsidP="00DC5A7E">
      <w:pPr>
        <w:rPr>
          <w:lang w:eastAsia="zh-CN"/>
        </w:rPr>
      </w:pPr>
      <w:r>
        <w:t xml:space="preserve">the requesting entity shall consider the </w:t>
      </w:r>
      <w:r w:rsidRPr="00A9356A">
        <w:t xml:space="preserve">PIN </w:t>
      </w:r>
      <w:r>
        <w:t>status subscribe is rejected by the PMAE-C</w:t>
      </w:r>
      <w:r w:rsidR="00EB08E1">
        <w:t xml:space="preserve"> for all requested event IDs</w:t>
      </w:r>
      <w:r>
        <w:t>.</w:t>
      </w:r>
    </w:p>
    <w:p w14:paraId="48FA5946" w14:textId="77777777" w:rsidR="00DC5A7E" w:rsidRDefault="00DC5A7E" w:rsidP="00DC5A7E">
      <w:pPr>
        <w:pStyle w:val="Heading5"/>
      </w:pPr>
      <w:bookmarkStart w:id="289" w:name="_CR5_4_6_2_2"/>
      <w:bookmarkStart w:id="290" w:name="_Toc172038125"/>
      <w:bookmarkEnd w:id="289"/>
      <w:r>
        <w:t>5</w:t>
      </w:r>
      <w:r w:rsidRPr="0087431B">
        <w:t>.</w:t>
      </w:r>
      <w:r>
        <w:t>4</w:t>
      </w:r>
      <w:r w:rsidRPr="0087431B">
        <w:t>.</w:t>
      </w:r>
      <w:r>
        <w:t>6</w:t>
      </w:r>
      <w:r w:rsidRPr="0087431B">
        <w:t>.</w:t>
      </w:r>
      <w:r>
        <w:t>2.2</w:t>
      </w:r>
      <w:r w:rsidRPr="0087431B">
        <w:tab/>
      </w:r>
      <w:r>
        <w:t>PMAE-C procedure</w:t>
      </w:r>
      <w:bookmarkEnd w:id="290"/>
    </w:p>
    <w:p w14:paraId="473FB6AF" w14:textId="77777777" w:rsidR="00DC5A7E" w:rsidRDefault="00DC5A7E" w:rsidP="00DC5A7E">
      <w:r>
        <w:rPr>
          <w:lang w:eastAsia="x-none"/>
        </w:rPr>
        <w:t>Upon reception of an HTTP POST request</w:t>
      </w:r>
      <w:r w:rsidRPr="005025FB">
        <w:t xml:space="preserve"> </w:t>
      </w:r>
      <w:r>
        <w:t>message containing:</w:t>
      </w:r>
    </w:p>
    <w:p w14:paraId="725032C2" w14:textId="77777777" w:rsidR="00DC5A7E" w:rsidRDefault="00DC5A7E" w:rsidP="00DC5A7E">
      <w:pPr>
        <w:pStyle w:val="B1"/>
      </w:pPr>
      <w:r>
        <w:t>a)</w:t>
      </w:r>
      <w:r>
        <w:tab/>
        <w:t>a Content-Type header field set to "application/vnd.3gpp.pinapp-info+xml"; and</w:t>
      </w:r>
    </w:p>
    <w:p w14:paraId="09B83EDB" w14:textId="77777777" w:rsidR="00DC5A7E" w:rsidRPr="0045224A" w:rsidRDefault="00DC5A7E" w:rsidP="00DC5A7E">
      <w:pPr>
        <w:pStyle w:val="B1"/>
      </w:pPr>
      <w:r>
        <w:lastRenderedPageBreak/>
        <w:t>b)</w:t>
      </w:r>
      <w:r>
        <w:tab/>
        <w:t xml:space="preserve">an application/vnd.3gpp.pinapp-info+xml MIME body with a </w:t>
      </w:r>
      <w:r w:rsidRPr="0073469F">
        <w:t>&lt;</w:t>
      </w:r>
      <w:r>
        <w:t>pin-status-subscribe-request</w:t>
      </w:r>
      <w:r w:rsidRPr="0073469F">
        <w:t>&gt;</w:t>
      </w:r>
      <w:r>
        <w:t xml:space="preserve"> </w:t>
      </w:r>
      <w:r w:rsidRPr="00FB41A4">
        <w:t>element in the &lt;</w:t>
      </w:r>
      <w:r>
        <w:t>pinapp</w:t>
      </w:r>
      <w:r w:rsidRPr="00FB41A4">
        <w:t xml:space="preserve">-info&gt; </w:t>
      </w:r>
      <w:r>
        <w:t>root element,</w:t>
      </w:r>
    </w:p>
    <w:p w14:paraId="7C500D21" w14:textId="77777777" w:rsidR="00DC5A7E" w:rsidRDefault="00DC5A7E" w:rsidP="00DC5A7E">
      <w:pPr>
        <w:rPr>
          <w:lang w:eastAsia="zh-CN"/>
        </w:rPr>
      </w:pPr>
      <w:r w:rsidRPr="0045224A">
        <w:rPr>
          <w:lang w:eastAsia="zh-CN"/>
        </w:rPr>
        <w:t>the PM</w:t>
      </w:r>
      <w:r>
        <w:rPr>
          <w:lang w:eastAsia="zh-CN"/>
        </w:rPr>
        <w:t>AE-</w:t>
      </w:r>
      <w:r w:rsidRPr="0045224A">
        <w:rPr>
          <w:lang w:eastAsia="zh-CN"/>
        </w:rPr>
        <w:t xml:space="preserve">C </w:t>
      </w:r>
      <w:r>
        <w:rPr>
          <w:lang w:eastAsia="zh-CN"/>
        </w:rPr>
        <w:t xml:space="preserve">shall </w:t>
      </w:r>
      <w:r w:rsidRPr="0045224A">
        <w:rPr>
          <w:lang w:eastAsia="zh-CN"/>
        </w:rPr>
        <w:t xml:space="preserve">check </w:t>
      </w:r>
      <w:r>
        <w:rPr>
          <w:lang w:eastAsia="zh-CN"/>
        </w:rPr>
        <w:t>whether</w:t>
      </w:r>
      <w:r w:rsidRPr="0045224A">
        <w:rPr>
          <w:lang w:eastAsia="zh-CN"/>
        </w:rPr>
        <w:t xml:space="preserve"> the </w:t>
      </w:r>
      <w:r>
        <w:rPr>
          <w:lang w:eastAsia="zh-CN"/>
        </w:rPr>
        <w:t>requesting entity</w:t>
      </w:r>
      <w:r w:rsidRPr="0045224A">
        <w:rPr>
          <w:lang w:eastAsia="zh-CN"/>
        </w:rPr>
        <w:t xml:space="preserve"> is authorized to subscribe the requested </w:t>
      </w:r>
      <w:r w:rsidR="00EB08E1">
        <w:rPr>
          <w:lang w:eastAsia="zh-CN"/>
        </w:rPr>
        <w:t>event ID</w:t>
      </w:r>
      <w:r>
        <w:rPr>
          <w:lang w:eastAsia="zh-CN"/>
        </w:rPr>
        <w:t>(s) or not</w:t>
      </w:r>
      <w:r w:rsidRPr="0045224A">
        <w:rPr>
          <w:lang w:eastAsia="zh-CN"/>
        </w:rPr>
        <w:t>.</w:t>
      </w:r>
    </w:p>
    <w:p w14:paraId="2614A652" w14:textId="77777777" w:rsidR="00DC5A7E" w:rsidRDefault="00DC5A7E" w:rsidP="00DC5A7E">
      <w:pPr>
        <w:rPr>
          <w:lang w:eastAsia="zh-CN"/>
        </w:rPr>
      </w:pPr>
      <w:r w:rsidRPr="0045224A">
        <w:rPr>
          <w:lang w:eastAsia="zh-CN"/>
        </w:rPr>
        <w:t xml:space="preserve">If the </w:t>
      </w:r>
      <w:r>
        <w:rPr>
          <w:lang w:eastAsia="zh-CN"/>
        </w:rPr>
        <w:t>requesting entity</w:t>
      </w:r>
      <w:r w:rsidRPr="0045224A">
        <w:rPr>
          <w:lang w:eastAsia="zh-CN"/>
        </w:rPr>
        <w:t xml:space="preserve"> is authorized to subscribe </w:t>
      </w:r>
      <w:r>
        <w:rPr>
          <w:lang w:eastAsia="zh-CN"/>
        </w:rPr>
        <w:t>at least one</w:t>
      </w:r>
      <w:r w:rsidRPr="0045224A">
        <w:rPr>
          <w:lang w:eastAsia="zh-CN"/>
        </w:rPr>
        <w:t xml:space="preserve"> requested </w:t>
      </w:r>
      <w:r w:rsidR="00EB08E1">
        <w:rPr>
          <w:lang w:eastAsia="zh-CN"/>
        </w:rPr>
        <w:t>event ID</w:t>
      </w:r>
      <w:r>
        <w:rPr>
          <w:lang w:eastAsia="zh-CN"/>
        </w:rPr>
        <w:t>(s)</w:t>
      </w:r>
      <w:r w:rsidRPr="0045224A">
        <w:rPr>
          <w:lang w:eastAsia="zh-CN"/>
        </w:rPr>
        <w:t>, the PM</w:t>
      </w:r>
      <w:r>
        <w:rPr>
          <w:lang w:eastAsia="zh-CN"/>
        </w:rPr>
        <w:t>AE-</w:t>
      </w:r>
      <w:r w:rsidRPr="0045224A">
        <w:rPr>
          <w:lang w:eastAsia="zh-CN"/>
        </w:rPr>
        <w:t xml:space="preserve">C </w:t>
      </w:r>
      <w:r>
        <w:rPr>
          <w:lang w:eastAsia="zh-CN"/>
        </w:rPr>
        <w:t xml:space="preserve">shall: </w:t>
      </w:r>
    </w:p>
    <w:p w14:paraId="013D7108" w14:textId="77777777" w:rsidR="00DC5A7E" w:rsidRDefault="00DC5A7E" w:rsidP="00DC5A7E">
      <w:pPr>
        <w:pStyle w:val="B1"/>
        <w:rPr>
          <w:lang w:eastAsia="zh-CN"/>
        </w:rPr>
      </w:pPr>
      <w:r>
        <w:rPr>
          <w:lang w:eastAsia="zh-CN"/>
        </w:rPr>
        <w:t>a)</w:t>
      </w:r>
      <w:r>
        <w:rPr>
          <w:lang w:eastAsia="zh-CN"/>
        </w:rPr>
        <w:tab/>
      </w:r>
      <w:r w:rsidRPr="0045224A">
        <w:rPr>
          <w:lang w:eastAsia="zh-CN"/>
        </w:rPr>
        <w:t xml:space="preserve">create and store the subscription for </w:t>
      </w:r>
      <w:r>
        <w:rPr>
          <w:lang w:eastAsia="zh-CN"/>
        </w:rPr>
        <w:t>the requesting entity for the PIN;</w:t>
      </w:r>
    </w:p>
    <w:p w14:paraId="2D260032" w14:textId="77777777" w:rsidR="00DC5A7E" w:rsidRDefault="00DC5A7E" w:rsidP="00DC5A7E">
      <w:pPr>
        <w:pStyle w:val="B1"/>
      </w:pPr>
      <w:r>
        <w:rPr>
          <w:rFonts w:hint="eastAsia"/>
          <w:lang w:eastAsia="zh-CN"/>
        </w:rPr>
        <w:t>b</w:t>
      </w:r>
      <w:r>
        <w:rPr>
          <w:lang w:eastAsia="zh-CN"/>
        </w:rPr>
        <w:t>)</w:t>
      </w:r>
      <w:r>
        <w:rPr>
          <w:lang w:eastAsia="zh-CN"/>
        </w:rPr>
        <w:tab/>
      </w:r>
      <w:r w:rsidRPr="00554F63">
        <w:t xml:space="preserve">generate an HTTP 200 (OK) response according to </w:t>
      </w:r>
      <w:r w:rsidRPr="002847DD">
        <w:t>IETF</w:t>
      </w:r>
      <w:r>
        <w:t> </w:t>
      </w:r>
      <w:r w:rsidRPr="002847DD">
        <w:t>RFC</w:t>
      </w:r>
      <w:r>
        <w:t> </w:t>
      </w:r>
      <w:r w:rsidR="00F84143">
        <w:t>9110</w:t>
      </w:r>
      <w:r>
        <w:t> </w:t>
      </w:r>
      <w:r w:rsidRPr="00554F63">
        <w:t>[</w:t>
      </w:r>
      <w:r>
        <w:t>4</w:t>
      </w:r>
      <w:r w:rsidRPr="00554F63">
        <w:t xml:space="preserve">]. In the HTTP 200 (OK) response message, the </w:t>
      </w:r>
      <w:r>
        <w:t>PMAE-C</w:t>
      </w:r>
      <w:r w:rsidRPr="00554F63">
        <w:t>:</w:t>
      </w:r>
    </w:p>
    <w:p w14:paraId="25E25229" w14:textId="77777777" w:rsidR="00DC5A7E" w:rsidRDefault="00DC5A7E" w:rsidP="00DC5A7E">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7676C59F" w14:textId="77777777" w:rsidR="00DC5A7E" w:rsidRDefault="00DC5A7E" w:rsidP="00DC5A7E">
      <w:pPr>
        <w:pStyle w:val="B2"/>
      </w:pPr>
      <w:r>
        <w:t>2)</w:t>
      </w:r>
      <w:r>
        <w:tab/>
      </w:r>
      <w:r w:rsidRPr="004E7BF5">
        <w:t>shall include an application/vnd.3gpp.</w:t>
      </w:r>
      <w:r>
        <w:t>pinapp</w:t>
      </w:r>
      <w:r w:rsidRPr="004E7BF5">
        <w:t xml:space="preserve">-info+xml MIME body </w:t>
      </w:r>
      <w:r>
        <w:t xml:space="preserve">with a </w:t>
      </w:r>
      <w:r w:rsidRPr="0073469F">
        <w:t>&lt;</w:t>
      </w:r>
      <w:r>
        <w:t>pin-status-subscribe-accept</w:t>
      </w:r>
      <w:r w:rsidRPr="0073469F">
        <w:t>&gt;</w:t>
      </w:r>
      <w:r w:rsidRPr="004E7BF5">
        <w:t xml:space="preserve"> element</w:t>
      </w:r>
      <w:r>
        <w:t xml:space="preserve"> </w:t>
      </w:r>
      <w:r w:rsidRPr="004E7BF5">
        <w:t>in the &lt;</w:t>
      </w:r>
      <w:r>
        <w:t>pinapp</w:t>
      </w:r>
      <w:r w:rsidRPr="004E7BF5">
        <w:t>-info&gt; root element</w:t>
      </w:r>
      <w:r>
        <w:t xml:space="preserve"> and within the </w:t>
      </w:r>
      <w:r w:rsidRPr="0073469F">
        <w:t>&lt;</w:t>
      </w:r>
      <w:r>
        <w:t>pin-status-subscribe-accept</w:t>
      </w:r>
      <w:r w:rsidRPr="0073469F">
        <w:t>&gt;</w:t>
      </w:r>
      <w:r w:rsidRPr="001D4A5C">
        <w:t xml:space="preserve"> element</w:t>
      </w:r>
      <w:r w:rsidRPr="004E7BF5">
        <w:t>:</w:t>
      </w:r>
    </w:p>
    <w:p w14:paraId="45885B56" w14:textId="77777777" w:rsidR="00DC5A7E" w:rsidRDefault="00DC5A7E" w:rsidP="00DC5A7E">
      <w:pPr>
        <w:pStyle w:val="B3"/>
      </w:pPr>
      <w:r>
        <w:t>i)</w:t>
      </w:r>
      <w:r>
        <w:tab/>
        <w:t>shall include a &lt;</w:t>
      </w:r>
      <w:r w:rsidR="00EB08E1">
        <w:t>accepted-</w:t>
      </w:r>
      <w:r>
        <w:rPr>
          <w:rFonts w:hint="eastAsia"/>
          <w:lang w:eastAsia="zh-CN"/>
        </w:rPr>
        <w:t>subscription</w:t>
      </w:r>
      <w:r>
        <w:t>-id&gt; element</w:t>
      </w:r>
      <w:r w:rsidRPr="004E665F">
        <w:t xml:space="preserve"> </w:t>
      </w:r>
      <w:r w:rsidRPr="004E7BF5">
        <w:t>set to the</w:t>
      </w:r>
      <w:r>
        <w:t xml:space="preserve"> identity of the authorized s</w:t>
      </w:r>
      <w:r w:rsidRPr="0078631C">
        <w:t>ubscription</w:t>
      </w:r>
      <w:r>
        <w:t xml:space="preserve"> by the PMAE-C. More than one identity can be indicated;</w:t>
      </w:r>
    </w:p>
    <w:p w14:paraId="1B24CA23" w14:textId="77777777" w:rsidR="00DC5A7E" w:rsidRDefault="00DC5A7E" w:rsidP="00DC5A7E">
      <w:pPr>
        <w:pStyle w:val="B3"/>
        <w:rPr>
          <w:lang w:eastAsia="zh-CN"/>
        </w:rPr>
      </w:pPr>
      <w:r>
        <w:rPr>
          <w:rFonts w:hint="eastAsia"/>
          <w:lang w:eastAsia="zh-CN"/>
        </w:rPr>
        <w:t>i</w:t>
      </w:r>
      <w:r>
        <w:rPr>
          <w:lang w:eastAsia="zh-CN"/>
        </w:rPr>
        <w:t>i)</w:t>
      </w:r>
      <w:r>
        <w:rPr>
          <w:lang w:eastAsia="zh-CN"/>
        </w:rPr>
        <w:tab/>
        <w:t xml:space="preserve">may </w:t>
      </w:r>
      <w:r>
        <w:t xml:space="preserve">include a </w:t>
      </w:r>
      <w:r>
        <w:rPr>
          <w:lang w:eastAsia="zh-CN"/>
        </w:rPr>
        <w:t xml:space="preserve">&lt;authorized-subscription-time&gt; element set to the authorized </w:t>
      </w:r>
      <w:r w:rsidRPr="00BD7465">
        <w:rPr>
          <w:lang w:eastAsia="zh-CN"/>
        </w:rPr>
        <w:t>expiration time for the subscription</w:t>
      </w:r>
      <w:r>
        <w:rPr>
          <w:lang w:eastAsia="zh-CN"/>
        </w:rPr>
        <w:t>;</w:t>
      </w:r>
      <w:r w:rsidR="00EB08E1">
        <w:rPr>
          <w:lang w:eastAsia="zh-CN"/>
        </w:rPr>
        <w:t xml:space="preserve"> and</w:t>
      </w:r>
    </w:p>
    <w:p w14:paraId="6D6B56A9" w14:textId="77777777" w:rsidR="00EB08E1" w:rsidRDefault="00EB08E1" w:rsidP="00DC5A7E">
      <w:pPr>
        <w:pStyle w:val="B3"/>
        <w:rPr>
          <w:lang w:eastAsia="zh-CN"/>
        </w:rPr>
      </w:pPr>
      <w:r>
        <w:rPr>
          <w:lang w:eastAsia="zh-CN"/>
        </w:rPr>
        <w:t>iii)</w:t>
      </w:r>
      <w:r>
        <w:rPr>
          <w:lang w:eastAsia="zh-CN"/>
        </w:rPr>
        <w:tab/>
        <w:t>may include a &lt;rejected-subscription</w:t>
      </w:r>
      <w:r>
        <w:t>-id</w:t>
      </w:r>
      <w:r>
        <w:rPr>
          <w:lang w:eastAsia="zh-CN"/>
        </w:rPr>
        <w:t xml:space="preserve">&gt; </w:t>
      </w:r>
      <w:r>
        <w:t>element set to the identity of the rejected subscription by the PMAE-C. More than one identity can be indicated;</w:t>
      </w:r>
    </w:p>
    <w:p w14:paraId="49E88934" w14:textId="77777777" w:rsidR="00DC5A7E" w:rsidRDefault="00DC5A7E" w:rsidP="00DC5A7E">
      <w:pPr>
        <w:pStyle w:val="B1"/>
        <w:rPr>
          <w:lang w:eastAsia="zh-CN"/>
        </w:rPr>
      </w:pPr>
      <w:r>
        <w:rPr>
          <w:lang w:eastAsia="zh-CN"/>
        </w:rPr>
        <w:t>c)</w:t>
      </w:r>
      <w:r>
        <w:rPr>
          <w:lang w:eastAsia="zh-CN"/>
        </w:rPr>
        <w:tab/>
      </w:r>
      <w:r w:rsidRPr="00554F63">
        <w:rPr>
          <w:lang w:eastAsia="zh-CN"/>
        </w:rPr>
        <w:t xml:space="preserve">send the HTTP 200 (OK) response towards the </w:t>
      </w:r>
      <w:r>
        <w:rPr>
          <w:lang w:eastAsia="zh-CN"/>
        </w:rPr>
        <w:t>requesting entity; and</w:t>
      </w:r>
    </w:p>
    <w:p w14:paraId="78E47ACF" w14:textId="77777777" w:rsidR="00DC5A7E" w:rsidRPr="00F45295" w:rsidRDefault="00DC5A7E" w:rsidP="00DC5A7E">
      <w:pPr>
        <w:pStyle w:val="B1"/>
      </w:pPr>
      <w:r>
        <w:rPr>
          <w:rFonts w:hint="eastAsia"/>
          <w:lang w:eastAsia="zh-CN"/>
        </w:rPr>
        <w:t>d</w:t>
      </w:r>
      <w:r>
        <w:rPr>
          <w:lang w:eastAsia="zh-CN"/>
        </w:rPr>
        <w:t>)</w:t>
      </w:r>
      <w:r>
        <w:rPr>
          <w:lang w:eastAsia="zh-CN"/>
        </w:rPr>
        <w:tab/>
        <w:t>start a subscription timer for the requesting entity if the &lt;authorized-subscription-time&gt; element is included. The value of the subscription timer shall be equal to the value in the &lt;authorized-subscription-time&gt; element. T</w:t>
      </w:r>
      <w:r w:rsidRPr="002600F6">
        <w:rPr>
          <w:lang w:eastAsia="zh-CN"/>
        </w:rPr>
        <w:t xml:space="preserve">he PMAE-C shall treat the requesting entity as implicitly unsubscribed the </w:t>
      </w:r>
      <w:r>
        <w:rPr>
          <w:lang w:eastAsia="zh-CN"/>
        </w:rPr>
        <w:t>PIN status event(s) if the requesting entity does not update the PIN status subscription within the subscription timer.</w:t>
      </w:r>
    </w:p>
    <w:p w14:paraId="70485F1E" w14:textId="77777777" w:rsidR="00DC5A7E" w:rsidRDefault="00DC5A7E" w:rsidP="00DC5A7E">
      <w:pPr>
        <w:rPr>
          <w:lang w:eastAsia="zh-CN"/>
        </w:rPr>
      </w:pPr>
      <w:r w:rsidRPr="0045224A">
        <w:rPr>
          <w:lang w:eastAsia="zh-CN"/>
        </w:rPr>
        <w:t xml:space="preserve">If the </w:t>
      </w:r>
      <w:r>
        <w:rPr>
          <w:lang w:eastAsia="zh-CN"/>
        </w:rPr>
        <w:t>requesting entity</w:t>
      </w:r>
      <w:r w:rsidRPr="0045224A">
        <w:rPr>
          <w:lang w:eastAsia="zh-CN"/>
        </w:rPr>
        <w:t xml:space="preserve"> is </w:t>
      </w:r>
      <w:r>
        <w:rPr>
          <w:lang w:eastAsia="zh-CN"/>
        </w:rPr>
        <w:t xml:space="preserve">not </w:t>
      </w:r>
      <w:r w:rsidRPr="0045224A">
        <w:rPr>
          <w:lang w:eastAsia="zh-CN"/>
        </w:rPr>
        <w:t xml:space="preserve">authorized to subscribe </w:t>
      </w:r>
      <w:r>
        <w:rPr>
          <w:lang w:eastAsia="zh-CN"/>
        </w:rPr>
        <w:t>all the</w:t>
      </w:r>
      <w:r w:rsidRPr="0045224A">
        <w:rPr>
          <w:lang w:eastAsia="zh-CN"/>
        </w:rPr>
        <w:t xml:space="preserve"> </w:t>
      </w:r>
      <w:r w:rsidR="00310172">
        <w:rPr>
          <w:lang w:eastAsia="zh-CN"/>
        </w:rPr>
        <w:t>event IDs</w:t>
      </w:r>
      <w:r w:rsidRPr="0045224A">
        <w:rPr>
          <w:lang w:eastAsia="zh-CN"/>
        </w:rPr>
        <w:t>, the PM</w:t>
      </w:r>
      <w:r>
        <w:rPr>
          <w:lang w:eastAsia="zh-CN"/>
        </w:rPr>
        <w:t>AE-</w:t>
      </w:r>
      <w:r w:rsidRPr="0045224A">
        <w:rPr>
          <w:lang w:eastAsia="zh-CN"/>
        </w:rPr>
        <w:t xml:space="preserve">C </w:t>
      </w:r>
      <w:r>
        <w:rPr>
          <w:lang w:eastAsia="zh-CN"/>
        </w:rPr>
        <w:t xml:space="preserve">shall: </w:t>
      </w:r>
    </w:p>
    <w:p w14:paraId="2375EEEC" w14:textId="77777777" w:rsidR="00DC5A7E" w:rsidRDefault="00DC5A7E" w:rsidP="00DC5A7E">
      <w:pPr>
        <w:pStyle w:val="B1"/>
      </w:pPr>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r w:rsidR="00F84143">
        <w:t>9110</w:t>
      </w:r>
      <w:r>
        <w:t> </w:t>
      </w:r>
      <w:r w:rsidRPr="00554F63">
        <w:t>[</w:t>
      </w:r>
      <w:r>
        <w:t>4</w:t>
      </w:r>
      <w:r w:rsidRPr="00554F63">
        <w:t xml:space="preserve">]. In the </w:t>
      </w:r>
      <w:r>
        <w:t>403 (Forbidden)</w:t>
      </w:r>
      <w:r w:rsidRPr="00554F63">
        <w:t xml:space="preserve"> response message, the </w:t>
      </w:r>
      <w:r>
        <w:t>PMAE-C</w:t>
      </w:r>
      <w:r w:rsidRPr="00554F63">
        <w:t>:</w:t>
      </w:r>
    </w:p>
    <w:p w14:paraId="7E5B924C" w14:textId="77777777" w:rsidR="00DC5A7E" w:rsidRDefault="00DC5A7E" w:rsidP="00DC5A7E">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1A086127" w14:textId="77777777" w:rsidR="00DC5A7E" w:rsidRDefault="00DC5A7E" w:rsidP="00DC5A7E">
      <w:pPr>
        <w:pStyle w:val="B2"/>
      </w:pPr>
      <w:r>
        <w:t>2)</w:t>
      </w:r>
      <w:r>
        <w:tab/>
      </w:r>
      <w:r w:rsidRPr="004E7BF5">
        <w:t>shall include an application/vnd.3gpp.</w:t>
      </w:r>
      <w:r>
        <w:t>pinapp</w:t>
      </w:r>
      <w:r w:rsidRPr="004E7BF5">
        <w:t xml:space="preserve">-info+xml MIME body </w:t>
      </w:r>
      <w:r>
        <w:t xml:space="preserve">with a </w:t>
      </w:r>
      <w:r w:rsidRPr="0073469F">
        <w:t>&lt;</w:t>
      </w:r>
      <w:r>
        <w:t>pin-status-subscribe-reject</w:t>
      </w:r>
      <w:r w:rsidRPr="0073469F">
        <w:t>&gt;</w:t>
      </w:r>
      <w:r w:rsidRPr="004E7BF5">
        <w:t xml:space="preserve"> element</w:t>
      </w:r>
      <w:r>
        <w:t xml:space="preserve"> </w:t>
      </w:r>
      <w:r w:rsidRPr="004E7BF5">
        <w:t>in the &lt;</w:t>
      </w:r>
      <w:r>
        <w:t>pinapp</w:t>
      </w:r>
      <w:r w:rsidRPr="004E7BF5">
        <w:t>-info&gt; root element</w:t>
      </w:r>
      <w:r>
        <w:t xml:space="preserve"> and within the </w:t>
      </w:r>
      <w:r w:rsidRPr="0073469F">
        <w:t>&lt;</w:t>
      </w:r>
      <w:r>
        <w:t>pin-status-subscribe-reject</w:t>
      </w:r>
      <w:r w:rsidRPr="0073469F">
        <w:t>&gt;</w:t>
      </w:r>
      <w:r w:rsidRPr="001D4A5C">
        <w:t xml:space="preserve"> element</w:t>
      </w:r>
      <w:r w:rsidRPr="004E7BF5">
        <w:t>:</w:t>
      </w:r>
    </w:p>
    <w:p w14:paraId="4E83CC3D" w14:textId="77777777" w:rsidR="00DC5A7E" w:rsidRDefault="00DC5A7E" w:rsidP="00DC5A7E">
      <w:pPr>
        <w:pStyle w:val="B3"/>
        <w:rPr>
          <w:lang w:eastAsia="zh-CN"/>
        </w:rPr>
      </w:pPr>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rsidRPr="0018695B">
        <w:t xml:space="preserve">PIN </w:t>
      </w:r>
      <w:r>
        <w:t>status subscribe</w:t>
      </w:r>
      <w:r w:rsidRPr="00654FEF">
        <w:t xml:space="preserve"> failure</w:t>
      </w:r>
      <w:r>
        <w:t>; and</w:t>
      </w:r>
    </w:p>
    <w:p w14:paraId="313F2D68" w14:textId="77777777" w:rsidR="00DC5A7E" w:rsidRDefault="00DC5A7E" w:rsidP="00DC5A7E">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HTTP </w:t>
      </w:r>
      <w:r>
        <w:t>403 (Forbidden)</w:t>
      </w:r>
      <w:r w:rsidRPr="00554F63">
        <w:rPr>
          <w:lang w:eastAsia="zh-CN"/>
        </w:rPr>
        <w:t xml:space="preserve"> response towards the </w:t>
      </w:r>
      <w:r>
        <w:rPr>
          <w:lang w:eastAsia="zh-CN"/>
        </w:rPr>
        <w:t>requesting entity.</w:t>
      </w:r>
    </w:p>
    <w:p w14:paraId="5FBDC22D" w14:textId="77777777" w:rsidR="004A4BE8" w:rsidRDefault="004A4BE8" w:rsidP="004A4BE8">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0DCF188F" w14:textId="77777777" w:rsidR="004A4BE8" w:rsidRPr="007D3511" w:rsidRDefault="004A4BE8" w:rsidP="004A4BE8">
      <w:pPr>
        <w:pStyle w:val="B1"/>
        <w:rPr>
          <w:lang w:eastAsia="zh-CN"/>
        </w:rPr>
      </w:pPr>
      <w:r>
        <w:rPr>
          <w:rFonts w:hint="eastAsia"/>
          <w:lang w:eastAsia="zh-CN"/>
        </w:rPr>
        <w:t>0</w:t>
      </w:r>
      <w:r>
        <w:rPr>
          <w:lang w:eastAsia="zh-CN"/>
        </w:rPr>
        <w:tab/>
        <w:t>Protocol error, unspecified;</w:t>
      </w:r>
    </w:p>
    <w:p w14:paraId="5CEDE21D" w14:textId="77777777" w:rsidR="004A4BE8" w:rsidRDefault="004A4BE8" w:rsidP="004A4BE8">
      <w:pPr>
        <w:pStyle w:val="B1"/>
        <w:rPr>
          <w:lang w:eastAsia="zh-CN"/>
        </w:rPr>
      </w:pPr>
      <w:r>
        <w:rPr>
          <w:lang w:eastAsia="zh-CN"/>
        </w:rPr>
        <w:t>1</w:t>
      </w:r>
      <w:r>
        <w:rPr>
          <w:lang w:eastAsia="zh-CN"/>
        </w:rPr>
        <w:tab/>
      </w:r>
      <w:r w:rsidRPr="007D3511">
        <w:rPr>
          <w:lang w:eastAsia="zh-CN"/>
        </w:rPr>
        <w:t>Operation not allowed</w:t>
      </w:r>
      <w:r>
        <w:rPr>
          <w:lang w:eastAsia="zh-CN"/>
        </w:rPr>
        <w:t>;</w:t>
      </w:r>
    </w:p>
    <w:p w14:paraId="2D086D45" w14:textId="77777777" w:rsidR="004A4BE8" w:rsidRDefault="004A4BE8" w:rsidP="004A4BE8">
      <w:pPr>
        <w:pStyle w:val="B1"/>
        <w:rPr>
          <w:lang w:eastAsia="zh-CN"/>
        </w:rPr>
      </w:pPr>
      <w:r>
        <w:rPr>
          <w:rFonts w:hint="eastAsia"/>
          <w:lang w:eastAsia="zh-CN"/>
        </w:rPr>
        <w:t>3</w:t>
      </w:r>
      <w:r>
        <w:rPr>
          <w:lang w:eastAsia="zh-CN"/>
        </w:rPr>
        <w:tab/>
      </w:r>
      <w:r w:rsidRPr="007D3511">
        <w:rPr>
          <w:lang w:eastAsia="x-none"/>
        </w:rPr>
        <w:t>Authorization failure</w:t>
      </w:r>
      <w:r>
        <w:rPr>
          <w:rFonts w:hint="eastAsia"/>
          <w:lang w:eastAsia="zh-CN"/>
        </w:rPr>
        <w:t>;</w:t>
      </w:r>
    </w:p>
    <w:p w14:paraId="3754B7C6" w14:textId="77777777" w:rsidR="004A4BE8" w:rsidRDefault="004A4BE8" w:rsidP="004A4BE8">
      <w:pPr>
        <w:pStyle w:val="B1"/>
        <w:rPr>
          <w:lang w:eastAsia="zh-CN"/>
        </w:rPr>
      </w:pPr>
      <w:r>
        <w:rPr>
          <w:rFonts w:hint="eastAsia"/>
          <w:lang w:eastAsia="zh-CN"/>
        </w:rPr>
        <w:t>4</w:t>
      </w:r>
      <w:r>
        <w:rPr>
          <w:lang w:eastAsia="zh-CN"/>
        </w:rPr>
        <w:tab/>
      </w:r>
      <w:r>
        <w:rPr>
          <w:rFonts w:hint="eastAsia"/>
          <w:lang w:eastAsia="zh-CN"/>
        </w:rPr>
        <w:t xml:space="preserve">Maximum number of PINE is reached; </w:t>
      </w:r>
    </w:p>
    <w:p w14:paraId="481AFA40" w14:textId="77777777" w:rsidR="004A4BE8" w:rsidRDefault="004A4BE8" w:rsidP="004A4BE8">
      <w:pPr>
        <w:pStyle w:val="B1"/>
        <w:rPr>
          <w:lang w:eastAsia="zh-CN"/>
        </w:rPr>
      </w:pPr>
      <w:r>
        <w:rPr>
          <w:rFonts w:hint="eastAsia"/>
          <w:lang w:eastAsia="zh-CN"/>
        </w:rPr>
        <w:t>5</w:t>
      </w:r>
      <w:r>
        <w:rPr>
          <w:lang w:eastAsia="zh-CN"/>
        </w:rPr>
        <w:tab/>
      </w:r>
      <w:r>
        <w:rPr>
          <w:rFonts w:hint="eastAsia"/>
          <w:lang w:eastAsia="zh-CN"/>
        </w:rPr>
        <w:t>Resource not sufficient</w:t>
      </w:r>
      <w:r>
        <w:rPr>
          <w:lang w:eastAsia="zh-CN"/>
        </w:rPr>
        <w:t>;</w:t>
      </w:r>
      <w:r w:rsidRPr="00C37465">
        <w:rPr>
          <w:rFonts w:hint="eastAsia"/>
          <w:lang w:eastAsia="zh-CN"/>
        </w:rPr>
        <w:t xml:space="preserve"> </w:t>
      </w:r>
      <w:r>
        <w:rPr>
          <w:rFonts w:hint="eastAsia"/>
          <w:lang w:eastAsia="zh-CN"/>
        </w:rPr>
        <w:t>and</w:t>
      </w:r>
    </w:p>
    <w:p w14:paraId="4DFF427D" w14:textId="77777777" w:rsidR="004A4BE8" w:rsidRDefault="004A4BE8" w:rsidP="004A4BE8">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54A69C10" w14:textId="77777777" w:rsidR="00DC5A7E" w:rsidRDefault="00DC5A7E" w:rsidP="00DC5A7E">
      <w:pPr>
        <w:pStyle w:val="Heading4"/>
      </w:pPr>
      <w:bookmarkStart w:id="291" w:name="_CR5_4_6_3"/>
      <w:bookmarkStart w:id="292" w:name="_Toc172038126"/>
      <w:bookmarkEnd w:id="291"/>
      <w:r>
        <w:t>5</w:t>
      </w:r>
      <w:r w:rsidRPr="0087431B">
        <w:t>.</w:t>
      </w:r>
      <w:r>
        <w:t>4</w:t>
      </w:r>
      <w:r w:rsidRPr="0087431B">
        <w:t>.</w:t>
      </w:r>
      <w:r>
        <w:t>6</w:t>
      </w:r>
      <w:r w:rsidRPr="0087431B">
        <w:t>.</w:t>
      </w:r>
      <w:r>
        <w:t>3</w:t>
      </w:r>
      <w:r w:rsidRPr="0087431B">
        <w:tab/>
      </w:r>
      <w:r>
        <w:t xml:space="preserve">PIN </w:t>
      </w:r>
      <w:r w:rsidRPr="007316E1">
        <w:t xml:space="preserve">status </w:t>
      </w:r>
      <w:r>
        <w:t>update</w:t>
      </w:r>
      <w:bookmarkEnd w:id="292"/>
    </w:p>
    <w:p w14:paraId="16BDE5CF" w14:textId="77777777" w:rsidR="00DC5A7E" w:rsidRPr="00EB5018" w:rsidRDefault="00DC5A7E" w:rsidP="00DC5A7E">
      <w:pPr>
        <w:pStyle w:val="Heading5"/>
      </w:pPr>
      <w:bookmarkStart w:id="293" w:name="_CR5_4_6_3_1"/>
      <w:bookmarkStart w:id="294" w:name="_Toc172038127"/>
      <w:bookmarkEnd w:id="293"/>
      <w:r>
        <w:rPr>
          <w:rFonts w:hint="eastAsia"/>
          <w:lang w:eastAsia="zh-CN"/>
        </w:rPr>
        <w:t>5.4.6.</w:t>
      </w:r>
      <w:r>
        <w:rPr>
          <w:lang w:eastAsia="zh-CN"/>
        </w:rPr>
        <w:t>3</w:t>
      </w:r>
      <w:r>
        <w:rPr>
          <w:rFonts w:hint="eastAsia"/>
          <w:lang w:eastAsia="zh-CN"/>
        </w:rPr>
        <w:t>.1</w:t>
      </w:r>
      <w:r>
        <w:rPr>
          <w:lang w:eastAsia="zh-CN"/>
        </w:rPr>
        <w:tab/>
        <w:t>R</w:t>
      </w:r>
      <w:r>
        <w:rPr>
          <w:rFonts w:hint="eastAsia"/>
          <w:lang w:eastAsia="zh-CN"/>
        </w:rPr>
        <w:t>eq</w:t>
      </w:r>
      <w:r>
        <w:rPr>
          <w:lang w:eastAsia="zh-CN"/>
        </w:rPr>
        <w:t>uesting entity procedure</w:t>
      </w:r>
      <w:bookmarkEnd w:id="294"/>
    </w:p>
    <w:p w14:paraId="0E26016E" w14:textId="77777777" w:rsidR="00DC5A7E" w:rsidRDefault="00DC5A7E" w:rsidP="00DC5A7E">
      <w:pPr>
        <w:rPr>
          <w:lang w:eastAsia="zh-CN"/>
        </w:rPr>
      </w:pPr>
      <w:r>
        <w:rPr>
          <w:rFonts w:hint="eastAsia"/>
          <w:lang w:eastAsia="zh-CN"/>
        </w:rPr>
        <w:t>T</w:t>
      </w:r>
      <w:r>
        <w:rPr>
          <w:lang w:eastAsia="zh-CN"/>
        </w:rPr>
        <w:t>he requesting entity can be a PEAE-C, PGAE-C, or PAE-S</w:t>
      </w:r>
      <w:r w:rsidRPr="002600F6">
        <w:rPr>
          <w:lang w:eastAsia="zh-CN"/>
        </w:rPr>
        <w:t>.</w:t>
      </w:r>
    </w:p>
    <w:p w14:paraId="63119A85" w14:textId="77777777" w:rsidR="00DC5A7E" w:rsidRDefault="00DC5A7E" w:rsidP="00DC5A7E">
      <w:pPr>
        <w:rPr>
          <w:lang w:eastAsia="zh-CN"/>
        </w:rPr>
      </w:pPr>
      <w:r>
        <w:rPr>
          <w:lang w:eastAsia="zh-CN"/>
        </w:rPr>
        <w:lastRenderedPageBreak/>
        <w:t xml:space="preserve">To </w:t>
      </w:r>
      <w:r w:rsidRPr="00497883">
        <w:rPr>
          <w:lang w:eastAsia="zh-CN"/>
        </w:rPr>
        <w:t>maintain the subscri</w:t>
      </w:r>
      <w:r>
        <w:rPr>
          <w:lang w:eastAsia="zh-CN"/>
        </w:rPr>
        <w:t>bed PIN status event(s) from the PEMC within the subscription timer as specified in clause</w:t>
      </w:r>
      <w:r>
        <w:t> </w:t>
      </w:r>
      <w:r>
        <w:rPr>
          <w:lang w:eastAsia="zh-CN"/>
        </w:rPr>
        <w:t xml:space="preserve">5.4.6.2.1, the requesting entity shall </w:t>
      </w:r>
      <w:r>
        <w:t xml:space="preserve">generate an HTTP POST request </w:t>
      </w:r>
      <w:r w:rsidRPr="0006242D">
        <w:t>according to p</w:t>
      </w:r>
      <w:r>
        <w:t xml:space="preserve">rocedures as specified in </w:t>
      </w:r>
      <w:r w:rsidRPr="000A20F1">
        <w:t>IETF</w:t>
      </w:r>
      <w:r>
        <w:t> </w:t>
      </w:r>
      <w:r w:rsidRPr="000A20F1">
        <w:t>RFC</w:t>
      </w:r>
      <w:r>
        <w:t> </w:t>
      </w:r>
      <w:r w:rsidR="00F84143">
        <w:t>9110</w:t>
      </w:r>
      <w:r>
        <w:t> </w:t>
      </w:r>
      <w:r w:rsidRPr="0006242D">
        <w:t>[</w:t>
      </w:r>
      <w:r>
        <w:t xml:space="preserve">4]. </w:t>
      </w:r>
      <w:r w:rsidRPr="00684E14">
        <w:t xml:space="preserve">In the </w:t>
      </w:r>
      <w:r>
        <w:t>HTTP POST request</w:t>
      </w:r>
      <w:r w:rsidRPr="00684E14">
        <w:t xml:space="preserve">, the </w:t>
      </w:r>
      <w:r>
        <w:rPr>
          <w:lang w:eastAsia="zh-CN"/>
        </w:rPr>
        <w:t>requesting entity:</w:t>
      </w:r>
    </w:p>
    <w:p w14:paraId="3561DE0C" w14:textId="77777777" w:rsidR="00DC5A7E" w:rsidRDefault="00DC5A7E" w:rsidP="00DC5A7E">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the PMAE-C;</w:t>
      </w:r>
    </w:p>
    <w:p w14:paraId="06904443" w14:textId="77777777" w:rsidR="00DC5A7E" w:rsidRPr="0073469F" w:rsidRDefault="00DC5A7E" w:rsidP="00DC5A7E">
      <w:pPr>
        <w:pStyle w:val="B1"/>
      </w:pPr>
      <w:r>
        <w:t>b)</w:t>
      </w:r>
      <w:r>
        <w:tab/>
      </w:r>
      <w:r w:rsidRPr="0073469F">
        <w:t xml:space="preserve">shall include a </w:t>
      </w:r>
      <w:r>
        <w:t xml:space="preserve">Content-Type </w:t>
      </w:r>
      <w:r w:rsidRPr="0073469F">
        <w:t>header field se</w:t>
      </w:r>
      <w:r>
        <w:t>t to "application/vnd.3gpp.pinapp</w:t>
      </w:r>
      <w:r w:rsidRPr="0073469F">
        <w:t>-info+xml";</w:t>
      </w:r>
      <w:r>
        <w:t xml:space="preserve"> and</w:t>
      </w:r>
    </w:p>
    <w:p w14:paraId="67975FE8" w14:textId="77777777" w:rsidR="00DC5A7E" w:rsidRDefault="00DC5A7E" w:rsidP="00DC5A7E">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pin-status-update-request</w:t>
      </w:r>
      <w:r w:rsidRPr="0073469F">
        <w:t>&gt;</w:t>
      </w:r>
      <w:r w:rsidRPr="001D4A5C">
        <w:t xml:space="preserve"> element in the &lt;</w:t>
      </w:r>
      <w:r>
        <w:t>pinapp</w:t>
      </w:r>
      <w:r w:rsidRPr="001D4A5C">
        <w:t>-info&gt; root element</w:t>
      </w:r>
      <w:r>
        <w:t xml:space="preserve"> and within the </w:t>
      </w:r>
      <w:r w:rsidRPr="0073469F">
        <w:t>&lt;</w:t>
      </w:r>
      <w:r>
        <w:t>pin-status-update-request</w:t>
      </w:r>
      <w:r w:rsidRPr="0073469F">
        <w:t>&gt;</w:t>
      </w:r>
      <w:r w:rsidRPr="001D4A5C">
        <w:t xml:space="preserve"> element</w:t>
      </w:r>
      <w:r>
        <w:t>:</w:t>
      </w:r>
    </w:p>
    <w:p w14:paraId="35472F82" w14:textId="77777777" w:rsidR="00DC5A7E" w:rsidRPr="00766283" w:rsidRDefault="00DC5A7E" w:rsidP="00DC5A7E">
      <w:pPr>
        <w:pStyle w:val="B2"/>
      </w:pPr>
      <w:r w:rsidRPr="00766283">
        <w:t>1)</w:t>
      </w:r>
      <w:r w:rsidRPr="00766283">
        <w:tab/>
        <w:t xml:space="preserve">shall include a &lt;ue-id&gt; element set to the identity of the </w:t>
      </w:r>
      <w:r>
        <w:rPr>
          <w:rFonts w:hint="eastAsia"/>
          <w:lang w:eastAsia="zh-CN"/>
        </w:rPr>
        <w:t>re</w:t>
      </w:r>
      <w:r>
        <w:t>questing entity</w:t>
      </w:r>
      <w:r w:rsidRPr="00766283">
        <w:t>;</w:t>
      </w:r>
    </w:p>
    <w:p w14:paraId="06F65B1B" w14:textId="77777777" w:rsidR="00DC5A7E" w:rsidRDefault="00DC5A7E" w:rsidP="00DC5A7E">
      <w:pPr>
        <w:pStyle w:val="B2"/>
      </w:pPr>
      <w:r>
        <w:rPr>
          <w:rFonts w:hint="eastAsia"/>
          <w:lang w:eastAsia="zh-CN"/>
        </w:rPr>
        <w:t>2</w:t>
      </w:r>
      <w:r>
        <w:rPr>
          <w:lang w:eastAsia="zh-CN"/>
        </w:rPr>
        <w:t>)</w:t>
      </w:r>
      <w:r>
        <w:rPr>
          <w:lang w:eastAsia="zh-CN"/>
        </w:rPr>
        <w:tab/>
        <w:t>shall include a &lt;s</w:t>
      </w:r>
      <w:r w:rsidRPr="00F477AF">
        <w:t>ecurity</w:t>
      </w:r>
      <w:r>
        <w:t>-</w:t>
      </w:r>
      <w:r w:rsidRPr="00F477AF">
        <w:t>credentials</w:t>
      </w:r>
      <w:r>
        <w:rPr>
          <w:lang w:eastAsia="zh-CN"/>
        </w:rPr>
        <w:t xml:space="preserve">&gt; </w:t>
      </w:r>
      <w:r>
        <w:t>element set to the s</w:t>
      </w:r>
      <w:r w:rsidRPr="006C21C7">
        <w:t xml:space="preserve">ecurity credentials resulting from a successful authorization for </w:t>
      </w:r>
      <w:r>
        <w:t>the</w:t>
      </w:r>
      <w:r w:rsidRPr="006C21C7">
        <w:t xml:space="preserve"> PIN service</w:t>
      </w:r>
      <w:r>
        <w:t>;</w:t>
      </w:r>
    </w:p>
    <w:p w14:paraId="3411DC39" w14:textId="77777777" w:rsidR="00DC5A7E" w:rsidRDefault="00DC5A7E" w:rsidP="00DC5A7E">
      <w:pPr>
        <w:pStyle w:val="B2"/>
        <w:rPr>
          <w:lang w:eastAsia="zh-CN"/>
        </w:rPr>
      </w:pPr>
      <w:r>
        <w:rPr>
          <w:rFonts w:hint="eastAsia"/>
          <w:lang w:eastAsia="zh-CN"/>
        </w:rPr>
        <w:t>3</w:t>
      </w:r>
      <w:r>
        <w:rPr>
          <w:lang w:eastAsia="zh-CN"/>
        </w:rPr>
        <w:t>)</w:t>
      </w:r>
      <w:r>
        <w:rPr>
          <w:lang w:eastAsia="zh-CN"/>
        </w:rPr>
        <w:tab/>
        <w:t>shall include a &lt;</w:t>
      </w:r>
      <w:r>
        <w:t>s</w:t>
      </w:r>
      <w:r w:rsidRPr="00DA7723">
        <w:rPr>
          <w:lang w:eastAsia="zh-CN"/>
        </w:rPr>
        <w:t>ubscribed</w:t>
      </w:r>
      <w:r>
        <w:rPr>
          <w:lang w:eastAsia="zh-CN"/>
        </w:rPr>
        <w:t xml:space="preserve">-event&gt; element set to the </w:t>
      </w:r>
      <w:r w:rsidR="00F62CD4">
        <w:rPr>
          <w:lang w:eastAsia="zh-CN"/>
        </w:rPr>
        <w:t>event ID</w:t>
      </w:r>
      <w:r>
        <w:rPr>
          <w:lang w:eastAsia="zh-CN"/>
        </w:rPr>
        <w:t>(</w:t>
      </w:r>
      <w:r w:rsidRPr="00DA7723">
        <w:rPr>
          <w:lang w:eastAsia="zh-CN"/>
        </w:rPr>
        <w:t>s</w:t>
      </w:r>
      <w:r>
        <w:rPr>
          <w:lang w:eastAsia="zh-CN"/>
        </w:rPr>
        <w:t>)</w:t>
      </w:r>
      <w:r w:rsidRPr="00DA7723">
        <w:rPr>
          <w:lang w:eastAsia="zh-CN"/>
        </w:rPr>
        <w:t xml:space="preserve"> for which the subscriber is notified</w:t>
      </w:r>
      <w:r>
        <w:rPr>
          <w:lang w:eastAsia="zh-CN"/>
        </w:rPr>
        <w:t>.</w:t>
      </w:r>
      <w:r w:rsidRPr="00DA7723">
        <w:rPr>
          <w:lang w:eastAsia="zh-CN"/>
        </w:rPr>
        <w:t xml:space="preserve"> </w:t>
      </w:r>
      <w:r>
        <w:rPr>
          <w:lang w:eastAsia="zh-CN"/>
        </w:rPr>
        <w:t>M</w:t>
      </w:r>
      <w:r w:rsidRPr="00DA7723">
        <w:rPr>
          <w:lang w:eastAsia="zh-CN"/>
        </w:rPr>
        <w:t xml:space="preserve">ore than one </w:t>
      </w:r>
      <w:r w:rsidR="00F62CD4">
        <w:rPr>
          <w:lang w:eastAsia="zh-CN"/>
        </w:rPr>
        <w:t>event ID</w:t>
      </w:r>
      <w:r w:rsidRPr="00DA7723">
        <w:rPr>
          <w:lang w:eastAsia="zh-CN"/>
        </w:rPr>
        <w:t xml:space="preserve"> can be </w:t>
      </w:r>
      <w:r>
        <w:rPr>
          <w:lang w:eastAsia="zh-CN"/>
        </w:rPr>
        <w:t>included;</w:t>
      </w:r>
    </w:p>
    <w:p w14:paraId="2C3A4023" w14:textId="77777777" w:rsidR="00F62CD4" w:rsidRPr="00F62CD4" w:rsidRDefault="00F62CD4" w:rsidP="00DC5A7E">
      <w:pPr>
        <w:pStyle w:val="B2"/>
        <w:rPr>
          <w:lang w:eastAsia="zh-CN"/>
        </w:rPr>
      </w:pPr>
      <w:r>
        <w:rPr>
          <w:lang w:eastAsia="zh-CN"/>
        </w:rPr>
        <w:t>4)</w:t>
      </w:r>
      <w:r>
        <w:rPr>
          <w:lang w:eastAsia="zh-CN"/>
        </w:rPr>
        <w:tab/>
        <w:t>shall include a &lt;pin-id&gt; e</w:t>
      </w:r>
      <w:r>
        <w:t xml:space="preserve">lement set to the identity of the </w:t>
      </w:r>
      <w:r>
        <w:rPr>
          <w:lang w:eastAsia="zh-CN"/>
        </w:rPr>
        <w:t>PIN</w:t>
      </w:r>
      <w:r>
        <w:t>;</w:t>
      </w:r>
    </w:p>
    <w:p w14:paraId="51BB58DA" w14:textId="77777777" w:rsidR="00DC5A7E" w:rsidRDefault="00F62CD4" w:rsidP="00DC5A7E">
      <w:pPr>
        <w:pStyle w:val="B2"/>
        <w:rPr>
          <w:lang w:eastAsia="zh-CN"/>
        </w:rPr>
      </w:pPr>
      <w:r>
        <w:rPr>
          <w:lang w:eastAsia="zh-CN"/>
        </w:rPr>
        <w:t>5</w:t>
      </w:r>
      <w:r w:rsidR="00DC5A7E">
        <w:rPr>
          <w:lang w:eastAsia="zh-CN"/>
        </w:rPr>
        <w:t>)</w:t>
      </w:r>
      <w:r w:rsidR="00DC5A7E">
        <w:rPr>
          <w:lang w:eastAsia="zh-CN"/>
        </w:rPr>
        <w:tab/>
        <w:t>may include a &lt;</w:t>
      </w:r>
      <w:r w:rsidR="00DC5A7E">
        <w:t>n</w:t>
      </w:r>
      <w:r w:rsidR="00DC5A7E" w:rsidRPr="00A443EA">
        <w:rPr>
          <w:lang w:eastAsia="zh-CN"/>
        </w:rPr>
        <w:t>otification</w:t>
      </w:r>
      <w:r w:rsidR="00DC5A7E">
        <w:rPr>
          <w:lang w:eastAsia="zh-CN"/>
        </w:rPr>
        <w:t>-t</w:t>
      </w:r>
      <w:r w:rsidR="00DC5A7E" w:rsidRPr="00A443EA">
        <w:rPr>
          <w:lang w:eastAsia="zh-CN"/>
        </w:rPr>
        <w:t>arget</w:t>
      </w:r>
      <w:r w:rsidR="00DC5A7E">
        <w:rPr>
          <w:lang w:eastAsia="zh-CN"/>
        </w:rPr>
        <w:t>-a</w:t>
      </w:r>
      <w:r w:rsidR="00DC5A7E" w:rsidRPr="00A443EA">
        <w:rPr>
          <w:lang w:eastAsia="zh-CN"/>
        </w:rPr>
        <w:t>ddress</w:t>
      </w:r>
      <w:r w:rsidR="00DC5A7E">
        <w:rPr>
          <w:lang w:eastAsia="zh-CN"/>
        </w:rPr>
        <w:t xml:space="preserve">&gt; element set to the </w:t>
      </w:r>
      <w:r w:rsidR="00DC5A7E" w:rsidRPr="00A443EA">
        <w:rPr>
          <w:lang w:eastAsia="zh-CN"/>
        </w:rPr>
        <w:t>target address (e.g. URL</w:t>
      </w:r>
      <w:r w:rsidR="00DC5A7E">
        <w:rPr>
          <w:lang w:eastAsia="zh-CN"/>
        </w:rPr>
        <w:t>, IP address</w:t>
      </w:r>
      <w:r w:rsidR="00DC5A7E" w:rsidRPr="00A443EA">
        <w:rPr>
          <w:lang w:eastAsia="zh-CN"/>
        </w:rPr>
        <w:t xml:space="preserve">) where the notification </w:t>
      </w:r>
      <w:r w:rsidR="00DC5A7E">
        <w:rPr>
          <w:lang w:eastAsia="zh-CN"/>
        </w:rPr>
        <w:t xml:space="preserve">should be </w:t>
      </w:r>
      <w:r w:rsidR="00DC5A7E" w:rsidRPr="00A443EA">
        <w:rPr>
          <w:lang w:eastAsia="zh-CN"/>
        </w:rPr>
        <w:t>sent to</w:t>
      </w:r>
      <w:r w:rsidR="00DC5A7E">
        <w:rPr>
          <w:lang w:eastAsia="zh-CN"/>
        </w:rPr>
        <w:t>; and</w:t>
      </w:r>
    </w:p>
    <w:p w14:paraId="1B4C90BE" w14:textId="77777777" w:rsidR="00DC5A7E" w:rsidRDefault="00F62CD4" w:rsidP="00DC5A7E">
      <w:pPr>
        <w:pStyle w:val="B2"/>
        <w:rPr>
          <w:lang w:eastAsia="zh-CN"/>
        </w:rPr>
      </w:pPr>
      <w:r>
        <w:rPr>
          <w:lang w:eastAsia="zh-CN"/>
        </w:rPr>
        <w:t>6</w:t>
      </w:r>
      <w:r w:rsidR="00DC5A7E">
        <w:rPr>
          <w:lang w:eastAsia="zh-CN"/>
        </w:rPr>
        <w:t>)</w:t>
      </w:r>
      <w:r w:rsidR="00DC5A7E">
        <w:rPr>
          <w:lang w:eastAsia="zh-CN"/>
        </w:rPr>
        <w:tab/>
        <w:t xml:space="preserve">may include a &lt;expected-subscription-time&gt; element set to the expected </w:t>
      </w:r>
      <w:r w:rsidR="00DC5A7E" w:rsidRPr="00BD7465">
        <w:rPr>
          <w:lang w:eastAsia="zh-CN"/>
        </w:rPr>
        <w:t>expiration time for the subscription</w:t>
      </w:r>
      <w:r w:rsidR="00DC5A7E">
        <w:rPr>
          <w:lang w:eastAsia="zh-CN"/>
        </w:rPr>
        <w:t>.</w:t>
      </w:r>
    </w:p>
    <w:p w14:paraId="635991ED" w14:textId="77777777" w:rsidR="00DC5A7E" w:rsidRDefault="00DC5A7E" w:rsidP="00DC5A7E">
      <w:pPr>
        <w:rPr>
          <w:lang w:eastAsia="zh-CN"/>
        </w:rPr>
      </w:pPr>
      <w:r>
        <w:t xml:space="preserve">The requesting entity shall send the generated HTTP POST request towards the PMAE-C according to </w:t>
      </w:r>
      <w:r w:rsidRPr="000A20F1">
        <w:t>IETF</w:t>
      </w:r>
      <w:r>
        <w:t> </w:t>
      </w:r>
      <w:r w:rsidRPr="000A20F1">
        <w:t>RFC</w:t>
      </w:r>
      <w:r>
        <w:t> </w:t>
      </w:r>
      <w:r w:rsidR="00F84143">
        <w:t>9110</w:t>
      </w:r>
      <w:r>
        <w:t> </w:t>
      </w:r>
      <w:r w:rsidRPr="0006242D">
        <w:t>[</w:t>
      </w:r>
      <w:r>
        <w:t>4]</w:t>
      </w:r>
      <w:r>
        <w:rPr>
          <w:rFonts w:hint="eastAsia"/>
          <w:lang w:eastAsia="zh-CN"/>
        </w:rPr>
        <w:t>.</w:t>
      </w:r>
    </w:p>
    <w:p w14:paraId="7E40272E" w14:textId="77777777" w:rsidR="00DC5A7E" w:rsidRDefault="00DC5A7E" w:rsidP="00DC5A7E">
      <w:r w:rsidRPr="00554F63">
        <w:rPr>
          <w:lang w:eastAsia="zh-CN"/>
        </w:rPr>
        <w:t>U</w:t>
      </w:r>
      <w:r>
        <w:rPr>
          <w:lang w:eastAsia="zh-CN"/>
        </w:rPr>
        <w:t>p</w:t>
      </w:r>
      <w:r>
        <w:rPr>
          <w:lang w:eastAsia="x-none"/>
        </w:rPr>
        <w:t xml:space="preserve">on reception of an </w:t>
      </w:r>
      <w:r w:rsidRPr="00554F63">
        <w:t>HTTP 200 (OK) response message</w:t>
      </w:r>
      <w:r>
        <w:t xml:space="preserve"> containing:</w:t>
      </w:r>
    </w:p>
    <w:p w14:paraId="7E2C1A1A" w14:textId="77777777" w:rsidR="00DC5A7E" w:rsidRDefault="00DC5A7E" w:rsidP="00DC5A7E">
      <w:pPr>
        <w:pStyle w:val="B1"/>
      </w:pPr>
      <w:r>
        <w:t>a)</w:t>
      </w:r>
      <w:r>
        <w:tab/>
        <w:t>a Content-Type header field set to "application/vnd.3gpp.pinapp-info+xml"; and</w:t>
      </w:r>
    </w:p>
    <w:p w14:paraId="7CF2442A" w14:textId="77777777" w:rsidR="00DC5A7E" w:rsidRDefault="00DC5A7E" w:rsidP="00DC5A7E">
      <w:pPr>
        <w:pStyle w:val="B1"/>
      </w:pPr>
      <w:r>
        <w:t>b)</w:t>
      </w:r>
      <w:r>
        <w:tab/>
        <w:t xml:space="preserve">an application/vnd.3gpp.pinapp-info+xml MIME body with a </w:t>
      </w:r>
      <w:r w:rsidRPr="0073469F">
        <w:t>&lt;</w:t>
      </w:r>
      <w:r>
        <w:t>pin-status-update-accept</w:t>
      </w:r>
      <w:r w:rsidRPr="0073469F">
        <w:t>&gt;</w:t>
      </w:r>
      <w:r>
        <w:t xml:space="preserve"> </w:t>
      </w:r>
      <w:r w:rsidRPr="00FB41A4">
        <w:t>element in the &lt;</w:t>
      </w:r>
      <w:r>
        <w:t>pinapp</w:t>
      </w:r>
      <w:r w:rsidRPr="00FB41A4">
        <w:t xml:space="preserve">-info&gt; </w:t>
      </w:r>
      <w:r>
        <w:t>root element,</w:t>
      </w:r>
    </w:p>
    <w:p w14:paraId="752DEEAC" w14:textId="77777777" w:rsidR="00DC5A7E" w:rsidRDefault="00DC5A7E" w:rsidP="00DC5A7E">
      <w:r>
        <w:t>the requesting entity shall:</w:t>
      </w:r>
    </w:p>
    <w:p w14:paraId="7E2A4094" w14:textId="77777777" w:rsidR="00DC5A7E" w:rsidRDefault="00DC5A7E" w:rsidP="00DC5A7E">
      <w:pPr>
        <w:pStyle w:val="B1"/>
      </w:pPr>
      <w:r>
        <w:t>a)</w:t>
      </w:r>
      <w:r>
        <w:tab/>
        <w:t xml:space="preserve">consider it has successfully </w:t>
      </w:r>
      <w:r w:rsidRPr="00EB5018">
        <w:rPr>
          <w:lang w:eastAsia="zh-CN"/>
        </w:rPr>
        <w:t>update</w:t>
      </w:r>
      <w:r>
        <w:rPr>
          <w:lang w:eastAsia="zh-CN"/>
        </w:rPr>
        <w:t>d</w:t>
      </w:r>
      <w:r w:rsidRPr="00EB5018">
        <w:rPr>
          <w:lang w:eastAsia="zh-CN"/>
        </w:rPr>
        <w:t xml:space="preserve"> the subscription information </w:t>
      </w:r>
      <w:r>
        <w:rPr>
          <w:lang w:eastAsia="zh-CN"/>
        </w:rPr>
        <w:t>for</w:t>
      </w:r>
      <w:r w:rsidRPr="0045224A">
        <w:rPr>
          <w:lang w:eastAsia="zh-CN"/>
        </w:rPr>
        <w:t xml:space="preserve"> </w:t>
      </w:r>
      <w:r>
        <w:rPr>
          <w:rFonts w:hint="eastAsia"/>
          <w:lang w:eastAsia="zh-CN"/>
        </w:rPr>
        <w:t>all</w:t>
      </w:r>
      <w:r>
        <w:rPr>
          <w:lang w:eastAsia="zh-CN"/>
        </w:rPr>
        <w:t xml:space="preserve"> the</w:t>
      </w:r>
      <w:r w:rsidRPr="0045224A">
        <w:rPr>
          <w:lang w:eastAsia="zh-CN"/>
        </w:rPr>
        <w:t xml:space="preserve"> requested </w:t>
      </w:r>
      <w:r w:rsidR="00F62CD4">
        <w:rPr>
          <w:lang w:eastAsia="zh-CN"/>
        </w:rPr>
        <w:t>event IDs</w:t>
      </w:r>
      <w:r>
        <w:t>; and</w:t>
      </w:r>
    </w:p>
    <w:p w14:paraId="35FC76F6" w14:textId="77777777" w:rsidR="00DC5A7E" w:rsidRDefault="00DC5A7E" w:rsidP="00DC5A7E">
      <w:pPr>
        <w:pStyle w:val="B1"/>
        <w:rPr>
          <w:lang w:eastAsia="zh-CN"/>
        </w:rPr>
      </w:pPr>
      <w:r>
        <w:rPr>
          <w:rFonts w:hint="eastAsia"/>
          <w:lang w:eastAsia="zh-CN"/>
        </w:rPr>
        <w:t>b</w:t>
      </w:r>
      <w:r>
        <w:rPr>
          <w:lang w:eastAsia="zh-CN"/>
        </w:rPr>
        <w:t>)</w:t>
      </w:r>
      <w:r>
        <w:rPr>
          <w:lang w:eastAsia="zh-CN"/>
        </w:rPr>
        <w:tab/>
        <w:t>start a subscription timer if the &lt;authorized-subscription-time&gt; element is included. The value of the subscription timer shall be equal to the value in the &lt;authorized-subscription-time&gt; element. The requesting entity shall consider the subscription is valid within the subscription timer.</w:t>
      </w:r>
    </w:p>
    <w:p w14:paraId="316C8553" w14:textId="77777777" w:rsidR="00DC5A7E" w:rsidRDefault="00DC5A7E" w:rsidP="00DC5A7E">
      <w:r w:rsidRPr="00554F63">
        <w:rPr>
          <w:lang w:eastAsia="zh-CN"/>
        </w:rPr>
        <w:t>U</w:t>
      </w:r>
      <w:r>
        <w:rPr>
          <w:lang w:eastAsia="zh-CN"/>
        </w:rPr>
        <w:t>p</w:t>
      </w:r>
      <w:r>
        <w:rPr>
          <w:lang w:eastAsia="x-none"/>
        </w:rPr>
        <w:t xml:space="preserve">on reception of an </w:t>
      </w:r>
      <w:r w:rsidRPr="00554F63">
        <w:t xml:space="preserve">HTTP </w:t>
      </w:r>
      <w:r>
        <w:t>403 (Forbidden)</w:t>
      </w:r>
      <w:r w:rsidRPr="00554F63">
        <w:t xml:space="preserve"> response message</w:t>
      </w:r>
      <w:r>
        <w:t xml:space="preserve"> containing:</w:t>
      </w:r>
    </w:p>
    <w:p w14:paraId="2B437F58" w14:textId="77777777" w:rsidR="00DC5A7E" w:rsidRDefault="00DC5A7E" w:rsidP="00DC5A7E">
      <w:pPr>
        <w:pStyle w:val="B1"/>
      </w:pPr>
      <w:r>
        <w:t>a)</w:t>
      </w:r>
      <w:r>
        <w:tab/>
        <w:t>a Content-Type header field set to "application/vnd.3gpp.pinapp-info+xml"; and</w:t>
      </w:r>
    </w:p>
    <w:p w14:paraId="577923AA" w14:textId="77777777" w:rsidR="00DC5A7E" w:rsidRDefault="00DC5A7E" w:rsidP="00DC5A7E">
      <w:pPr>
        <w:pStyle w:val="B1"/>
      </w:pPr>
      <w:r>
        <w:t>b)</w:t>
      </w:r>
      <w:r>
        <w:tab/>
        <w:t xml:space="preserve">an application/vnd.3gpp.pinapp-info+xml MIME body with a </w:t>
      </w:r>
      <w:r w:rsidRPr="0073469F">
        <w:t>&lt;</w:t>
      </w:r>
      <w:r>
        <w:t>pin-status-update-reject</w:t>
      </w:r>
      <w:r w:rsidRPr="0073469F">
        <w:t>&gt;</w:t>
      </w:r>
      <w:r>
        <w:t xml:space="preserve"> </w:t>
      </w:r>
      <w:r w:rsidRPr="00FB41A4">
        <w:t>element in the &lt;</w:t>
      </w:r>
      <w:r>
        <w:t>pinapp</w:t>
      </w:r>
      <w:r w:rsidRPr="00FB41A4">
        <w:t xml:space="preserve">-info&gt; </w:t>
      </w:r>
      <w:r>
        <w:t>root element,</w:t>
      </w:r>
    </w:p>
    <w:p w14:paraId="5D5A22A6" w14:textId="77777777" w:rsidR="00DC5A7E" w:rsidRPr="0038539A" w:rsidRDefault="00DC5A7E" w:rsidP="00DC5A7E">
      <w:pPr>
        <w:rPr>
          <w:lang w:eastAsia="zh-CN"/>
        </w:rPr>
      </w:pPr>
      <w:r>
        <w:t xml:space="preserve">the requesting entity shall consider the </w:t>
      </w:r>
      <w:r w:rsidRPr="00A9356A">
        <w:t xml:space="preserve">PIN </w:t>
      </w:r>
      <w:r>
        <w:t>status update is rejected by the PMAE-C and invalidate all the subscription towards the PMAE-C when the s</w:t>
      </w:r>
      <w:r>
        <w:rPr>
          <w:lang w:eastAsia="zh-CN"/>
        </w:rPr>
        <w:t>ubscription timer expires</w:t>
      </w:r>
      <w:r>
        <w:t>.</w:t>
      </w:r>
    </w:p>
    <w:p w14:paraId="65F017BD" w14:textId="77777777" w:rsidR="00DC5A7E" w:rsidRDefault="00DC5A7E" w:rsidP="00DC5A7E">
      <w:pPr>
        <w:pStyle w:val="Heading5"/>
        <w:rPr>
          <w:lang w:eastAsia="zh-CN"/>
        </w:rPr>
      </w:pPr>
      <w:bookmarkStart w:id="295" w:name="_CR5_4_6_3_2"/>
      <w:bookmarkStart w:id="296" w:name="_Toc172038128"/>
      <w:bookmarkEnd w:id="295"/>
      <w:r>
        <w:rPr>
          <w:rFonts w:hint="eastAsia"/>
          <w:lang w:eastAsia="zh-CN"/>
        </w:rPr>
        <w:t>5</w:t>
      </w:r>
      <w:r>
        <w:rPr>
          <w:lang w:eastAsia="zh-CN"/>
        </w:rPr>
        <w:t>.4.6.3.2</w:t>
      </w:r>
      <w:r>
        <w:rPr>
          <w:lang w:eastAsia="zh-CN"/>
        </w:rPr>
        <w:tab/>
        <w:t>PMAE-C procedure</w:t>
      </w:r>
      <w:bookmarkEnd w:id="296"/>
    </w:p>
    <w:p w14:paraId="46CB9AE8" w14:textId="77777777" w:rsidR="00DC5A7E" w:rsidRDefault="00DC5A7E" w:rsidP="00DC5A7E">
      <w:r>
        <w:rPr>
          <w:lang w:eastAsia="x-none"/>
        </w:rPr>
        <w:t>Upon reception of an HTTP POST request</w:t>
      </w:r>
      <w:r w:rsidRPr="005025FB">
        <w:t xml:space="preserve"> </w:t>
      </w:r>
      <w:r>
        <w:t>message containing:</w:t>
      </w:r>
    </w:p>
    <w:p w14:paraId="0C0289AE" w14:textId="77777777" w:rsidR="00DC5A7E" w:rsidRDefault="00DC5A7E" w:rsidP="00DC5A7E">
      <w:pPr>
        <w:pStyle w:val="B1"/>
      </w:pPr>
      <w:r>
        <w:t>a)</w:t>
      </w:r>
      <w:r>
        <w:tab/>
        <w:t>a Content-Type header field set to "application/vnd.3gpp.pinapp-info+xml"; and</w:t>
      </w:r>
    </w:p>
    <w:p w14:paraId="5868920E" w14:textId="77777777" w:rsidR="00DC5A7E" w:rsidRPr="0045224A" w:rsidRDefault="00DC5A7E" w:rsidP="00DC5A7E">
      <w:pPr>
        <w:pStyle w:val="B1"/>
      </w:pPr>
      <w:r>
        <w:t>b)</w:t>
      </w:r>
      <w:r>
        <w:tab/>
        <w:t xml:space="preserve">an application/vnd.3gpp.pinapp-info+xml MIME body with a </w:t>
      </w:r>
      <w:r w:rsidRPr="0073469F">
        <w:t>&lt;</w:t>
      </w:r>
      <w:r>
        <w:t>pin-status-update-request</w:t>
      </w:r>
      <w:r w:rsidRPr="0073469F">
        <w:t>&gt;</w:t>
      </w:r>
      <w:r>
        <w:t xml:space="preserve"> </w:t>
      </w:r>
      <w:r w:rsidRPr="00FB41A4">
        <w:t>element in the &lt;</w:t>
      </w:r>
      <w:r>
        <w:t>pinapp</w:t>
      </w:r>
      <w:r w:rsidRPr="00FB41A4">
        <w:t xml:space="preserve">-info&gt; </w:t>
      </w:r>
      <w:r>
        <w:t>root element,</w:t>
      </w:r>
    </w:p>
    <w:p w14:paraId="3EB8059E" w14:textId="77777777" w:rsidR="00DC5A7E" w:rsidRDefault="00DC5A7E" w:rsidP="00DC5A7E">
      <w:pPr>
        <w:rPr>
          <w:lang w:eastAsia="zh-CN"/>
        </w:rPr>
      </w:pPr>
      <w:r w:rsidRPr="0045224A">
        <w:rPr>
          <w:lang w:eastAsia="zh-CN"/>
        </w:rPr>
        <w:t>the PM</w:t>
      </w:r>
      <w:r>
        <w:rPr>
          <w:lang w:eastAsia="zh-CN"/>
        </w:rPr>
        <w:t>AE-</w:t>
      </w:r>
      <w:r w:rsidRPr="0045224A">
        <w:rPr>
          <w:lang w:eastAsia="zh-CN"/>
        </w:rPr>
        <w:t xml:space="preserve">C </w:t>
      </w:r>
      <w:r>
        <w:rPr>
          <w:lang w:eastAsia="zh-CN"/>
        </w:rPr>
        <w:t xml:space="preserve">shall </w:t>
      </w:r>
      <w:r w:rsidRPr="0045224A">
        <w:rPr>
          <w:lang w:eastAsia="zh-CN"/>
        </w:rPr>
        <w:t xml:space="preserve">check </w:t>
      </w:r>
      <w:r>
        <w:rPr>
          <w:lang w:eastAsia="zh-CN"/>
        </w:rPr>
        <w:t>whether</w:t>
      </w:r>
      <w:r w:rsidRPr="0045224A">
        <w:rPr>
          <w:lang w:eastAsia="zh-CN"/>
        </w:rPr>
        <w:t xml:space="preserve"> the </w:t>
      </w:r>
      <w:r>
        <w:rPr>
          <w:lang w:eastAsia="zh-CN"/>
        </w:rPr>
        <w:t>requesting entity</w:t>
      </w:r>
      <w:r w:rsidRPr="0045224A">
        <w:rPr>
          <w:lang w:eastAsia="zh-CN"/>
        </w:rPr>
        <w:t xml:space="preserve"> is authorized to </w:t>
      </w:r>
      <w:r w:rsidRPr="00EB5018">
        <w:rPr>
          <w:lang w:eastAsia="zh-CN"/>
        </w:rPr>
        <w:t xml:space="preserve">update the subscription information </w:t>
      </w:r>
      <w:r>
        <w:rPr>
          <w:lang w:eastAsia="zh-CN"/>
        </w:rPr>
        <w:t xml:space="preserve">of </w:t>
      </w:r>
      <w:r w:rsidRPr="0045224A">
        <w:rPr>
          <w:lang w:eastAsia="zh-CN"/>
        </w:rPr>
        <w:t xml:space="preserve">the requested </w:t>
      </w:r>
      <w:r w:rsidR="00663F0A">
        <w:rPr>
          <w:lang w:eastAsia="zh-CN"/>
        </w:rPr>
        <w:t>event ID</w:t>
      </w:r>
      <w:r>
        <w:rPr>
          <w:lang w:eastAsia="zh-CN"/>
        </w:rPr>
        <w:t>(s) or not</w:t>
      </w:r>
      <w:r w:rsidRPr="0045224A">
        <w:rPr>
          <w:lang w:eastAsia="zh-CN"/>
        </w:rPr>
        <w:t>.</w:t>
      </w:r>
    </w:p>
    <w:p w14:paraId="34BC52C5" w14:textId="77777777" w:rsidR="00DC5A7E" w:rsidRDefault="00DC5A7E" w:rsidP="00DC5A7E">
      <w:pPr>
        <w:rPr>
          <w:lang w:eastAsia="zh-CN"/>
        </w:rPr>
      </w:pPr>
      <w:r w:rsidRPr="0045224A">
        <w:rPr>
          <w:lang w:eastAsia="zh-CN"/>
        </w:rPr>
        <w:lastRenderedPageBreak/>
        <w:t xml:space="preserve">If the </w:t>
      </w:r>
      <w:r>
        <w:rPr>
          <w:lang w:eastAsia="zh-CN"/>
        </w:rPr>
        <w:t>requesting entity</w:t>
      </w:r>
      <w:r w:rsidRPr="0045224A">
        <w:rPr>
          <w:lang w:eastAsia="zh-CN"/>
        </w:rPr>
        <w:t xml:space="preserve"> is authorized to </w:t>
      </w:r>
      <w:r w:rsidRPr="00EB5018">
        <w:rPr>
          <w:lang w:eastAsia="zh-CN"/>
        </w:rPr>
        <w:t xml:space="preserve">update the subscription information </w:t>
      </w:r>
      <w:r>
        <w:rPr>
          <w:lang w:eastAsia="zh-CN"/>
        </w:rPr>
        <w:t>for</w:t>
      </w:r>
      <w:r w:rsidRPr="0045224A">
        <w:rPr>
          <w:lang w:eastAsia="zh-CN"/>
        </w:rPr>
        <w:t xml:space="preserve"> </w:t>
      </w:r>
      <w:r>
        <w:rPr>
          <w:rFonts w:hint="eastAsia"/>
          <w:lang w:eastAsia="zh-CN"/>
        </w:rPr>
        <w:t>all</w:t>
      </w:r>
      <w:r>
        <w:rPr>
          <w:lang w:eastAsia="zh-CN"/>
        </w:rPr>
        <w:t xml:space="preserve"> the</w:t>
      </w:r>
      <w:r w:rsidRPr="0045224A">
        <w:rPr>
          <w:lang w:eastAsia="zh-CN"/>
        </w:rPr>
        <w:t xml:space="preserve"> requested </w:t>
      </w:r>
      <w:r w:rsidR="00663F0A">
        <w:rPr>
          <w:lang w:eastAsia="zh-CN"/>
        </w:rPr>
        <w:t>event IDs</w:t>
      </w:r>
      <w:r w:rsidRPr="0045224A">
        <w:rPr>
          <w:lang w:eastAsia="zh-CN"/>
        </w:rPr>
        <w:t>, the PM</w:t>
      </w:r>
      <w:r>
        <w:rPr>
          <w:lang w:eastAsia="zh-CN"/>
        </w:rPr>
        <w:t>AE-</w:t>
      </w:r>
      <w:r w:rsidRPr="0045224A">
        <w:rPr>
          <w:lang w:eastAsia="zh-CN"/>
        </w:rPr>
        <w:t xml:space="preserve">C </w:t>
      </w:r>
      <w:r>
        <w:rPr>
          <w:lang w:eastAsia="zh-CN"/>
        </w:rPr>
        <w:t xml:space="preserve">shall: </w:t>
      </w:r>
    </w:p>
    <w:p w14:paraId="37C01746" w14:textId="77777777" w:rsidR="00DC5A7E" w:rsidRDefault="00DC5A7E" w:rsidP="00DC5A7E">
      <w:pPr>
        <w:pStyle w:val="B1"/>
        <w:rPr>
          <w:lang w:eastAsia="zh-CN"/>
        </w:rPr>
      </w:pPr>
      <w:r>
        <w:rPr>
          <w:lang w:eastAsia="zh-CN"/>
        </w:rPr>
        <w:t>a)</w:t>
      </w:r>
      <w:r>
        <w:rPr>
          <w:lang w:eastAsia="zh-CN"/>
        </w:rPr>
        <w:tab/>
        <w:t>update</w:t>
      </w:r>
      <w:r w:rsidRPr="0045224A">
        <w:rPr>
          <w:lang w:eastAsia="zh-CN"/>
        </w:rPr>
        <w:t xml:space="preserve"> the subscription for </w:t>
      </w:r>
      <w:r>
        <w:rPr>
          <w:lang w:eastAsia="zh-CN"/>
        </w:rPr>
        <w:t>the requesting entity for the PIN;</w:t>
      </w:r>
    </w:p>
    <w:p w14:paraId="5F49ABC0" w14:textId="77777777" w:rsidR="00DC5A7E" w:rsidRDefault="00DC5A7E" w:rsidP="00DC5A7E">
      <w:pPr>
        <w:pStyle w:val="B1"/>
      </w:pPr>
      <w:r>
        <w:rPr>
          <w:rFonts w:hint="eastAsia"/>
          <w:lang w:eastAsia="zh-CN"/>
        </w:rPr>
        <w:t>b</w:t>
      </w:r>
      <w:r>
        <w:rPr>
          <w:lang w:eastAsia="zh-CN"/>
        </w:rPr>
        <w:t>)</w:t>
      </w:r>
      <w:r>
        <w:rPr>
          <w:lang w:eastAsia="zh-CN"/>
        </w:rPr>
        <w:tab/>
      </w:r>
      <w:r w:rsidRPr="00554F63">
        <w:t xml:space="preserve">generate an HTTP 200 (OK) response according to </w:t>
      </w:r>
      <w:r w:rsidRPr="002847DD">
        <w:t>IETF</w:t>
      </w:r>
      <w:r>
        <w:t> </w:t>
      </w:r>
      <w:r w:rsidRPr="002847DD">
        <w:t>RFC</w:t>
      </w:r>
      <w:r>
        <w:t> </w:t>
      </w:r>
      <w:r w:rsidR="00F84143">
        <w:t>9110</w:t>
      </w:r>
      <w:r>
        <w:t> </w:t>
      </w:r>
      <w:r w:rsidRPr="00554F63">
        <w:t>[</w:t>
      </w:r>
      <w:r>
        <w:t>4</w:t>
      </w:r>
      <w:r w:rsidRPr="00554F63">
        <w:t xml:space="preserve">]. In the HTTP 200 (OK) response message, the </w:t>
      </w:r>
      <w:r>
        <w:t>PMAE-C</w:t>
      </w:r>
      <w:r w:rsidRPr="00554F63">
        <w:t>:</w:t>
      </w:r>
    </w:p>
    <w:p w14:paraId="284EBDFE" w14:textId="77777777" w:rsidR="00DC5A7E" w:rsidRDefault="00DC5A7E" w:rsidP="00DC5A7E">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6FDB798F" w14:textId="77777777" w:rsidR="00DC5A7E" w:rsidRDefault="00DC5A7E" w:rsidP="00DC5A7E">
      <w:pPr>
        <w:pStyle w:val="B2"/>
      </w:pPr>
      <w:r>
        <w:t>2)</w:t>
      </w:r>
      <w:r>
        <w:tab/>
      </w:r>
      <w:r w:rsidRPr="004E7BF5">
        <w:t>shall include an application/vnd.3gpp.</w:t>
      </w:r>
      <w:r>
        <w:t>pinapp</w:t>
      </w:r>
      <w:r w:rsidRPr="004E7BF5">
        <w:t xml:space="preserve">-info+xml MIME body </w:t>
      </w:r>
      <w:r>
        <w:t xml:space="preserve">with a </w:t>
      </w:r>
      <w:r w:rsidRPr="0073469F">
        <w:t>&lt;</w:t>
      </w:r>
      <w:r>
        <w:t>pin-status-update-accept</w:t>
      </w:r>
      <w:r w:rsidRPr="0073469F">
        <w:t>&gt;</w:t>
      </w:r>
      <w:r w:rsidRPr="004E7BF5">
        <w:t xml:space="preserve"> element</w:t>
      </w:r>
      <w:r>
        <w:t xml:space="preserve"> </w:t>
      </w:r>
      <w:r w:rsidRPr="004E7BF5">
        <w:t>in the &lt;</w:t>
      </w:r>
      <w:r>
        <w:t>pinapp</w:t>
      </w:r>
      <w:r w:rsidRPr="004E7BF5">
        <w:t>-info&gt; root element</w:t>
      </w:r>
      <w:r>
        <w:t xml:space="preserve"> and within the </w:t>
      </w:r>
      <w:r w:rsidRPr="0073469F">
        <w:t>&lt;</w:t>
      </w:r>
      <w:r>
        <w:t>pin-status-update-accept</w:t>
      </w:r>
      <w:r w:rsidRPr="0073469F">
        <w:t>&gt;</w:t>
      </w:r>
      <w:r w:rsidRPr="001D4A5C">
        <w:t xml:space="preserve"> element</w:t>
      </w:r>
      <w:r w:rsidRPr="004E7BF5">
        <w:t>:</w:t>
      </w:r>
    </w:p>
    <w:p w14:paraId="51D35D4E" w14:textId="77777777" w:rsidR="00DC5A7E" w:rsidRDefault="00DC5A7E" w:rsidP="00DC5A7E">
      <w:pPr>
        <w:pStyle w:val="B3"/>
        <w:rPr>
          <w:lang w:eastAsia="zh-CN"/>
        </w:rPr>
      </w:pPr>
      <w:r>
        <w:rPr>
          <w:lang w:eastAsia="zh-CN"/>
        </w:rPr>
        <w:t>i)</w:t>
      </w:r>
      <w:r>
        <w:rPr>
          <w:lang w:eastAsia="zh-CN"/>
        </w:rPr>
        <w:tab/>
        <w:t xml:space="preserve">may </w:t>
      </w:r>
      <w:r>
        <w:t xml:space="preserve">include a </w:t>
      </w:r>
      <w:r>
        <w:rPr>
          <w:lang w:eastAsia="zh-CN"/>
        </w:rPr>
        <w:t xml:space="preserve">&lt;authorized-subscription-time&gt; element set to the authorized </w:t>
      </w:r>
      <w:r w:rsidRPr="00BD7465">
        <w:rPr>
          <w:lang w:eastAsia="zh-CN"/>
        </w:rPr>
        <w:t>expiration time for the subscription</w:t>
      </w:r>
      <w:r>
        <w:rPr>
          <w:lang w:eastAsia="zh-CN"/>
        </w:rPr>
        <w:t>;</w:t>
      </w:r>
    </w:p>
    <w:p w14:paraId="34AF6B01" w14:textId="77777777" w:rsidR="00DC5A7E" w:rsidRDefault="00DC5A7E" w:rsidP="00DC5A7E">
      <w:pPr>
        <w:pStyle w:val="B1"/>
        <w:rPr>
          <w:lang w:eastAsia="zh-CN"/>
        </w:rPr>
      </w:pPr>
      <w:r>
        <w:rPr>
          <w:lang w:eastAsia="zh-CN"/>
        </w:rPr>
        <w:t>c)</w:t>
      </w:r>
      <w:r>
        <w:rPr>
          <w:lang w:eastAsia="zh-CN"/>
        </w:rPr>
        <w:tab/>
      </w:r>
      <w:r w:rsidRPr="00554F63">
        <w:rPr>
          <w:lang w:eastAsia="zh-CN"/>
        </w:rPr>
        <w:t xml:space="preserve">send the HTTP 200 (OK) response towards the </w:t>
      </w:r>
      <w:r>
        <w:rPr>
          <w:lang w:eastAsia="zh-CN"/>
        </w:rPr>
        <w:t>requesting entity; and</w:t>
      </w:r>
    </w:p>
    <w:p w14:paraId="48A8CDE5" w14:textId="77777777" w:rsidR="00DC5A7E" w:rsidRPr="00C36213" w:rsidRDefault="00DC5A7E" w:rsidP="00DC5A7E">
      <w:pPr>
        <w:pStyle w:val="B1"/>
      </w:pPr>
      <w:r>
        <w:rPr>
          <w:rFonts w:hint="eastAsia"/>
          <w:lang w:eastAsia="zh-CN"/>
        </w:rPr>
        <w:t>d</w:t>
      </w:r>
      <w:r>
        <w:rPr>
          <w:lang w:eastAsia="zh-CN"/>
        </w:rPr>
        <w:t>)</w:t>
      </w:r>
      <w:r>
        <w:rPr>
          <w:lang w:eastAsia="zh-CN"/>
        </w:rPr>
        <w:tab/>
        <w:t>start a subscription timer for the requesting entity if the &lt;authorized-subscription-time&gt; element is included. The value of the subscription timer shall be equal to the value in the &lt;authorized-subscription-time&gt; element. T</w:t>
      </w:r>
      <w:r w:rsidRPr="002600F6">
        <w:rPr>
          <w:lang w:eastAsia="zh-CN"/>
        </w:rPr>
        <w:t xml:space="preserve">he PMAE-C shall treat the requesting entity as implicitly unsubscribed the </w:t>
      </w:r>
      <w:r>
        <w:rPr>
          <w:lang w:eastAsia="zh-CN"/>
        </w:rPr>
        <w:t>PIN status event(s) if the requesting entity does not update the PIN status subscription within the subscription timer.</w:t>
      </w:r>
    </w:p>
    <w:p w14:paraId="0EEF9D71" w14:textId="77777777" w:rsidR="00DC5A7E" w:rsidRDefault="00DC5A7E" w:rsidP="00DC5A7E">
      <w:pPr>
        <w:rPr>
          <w:lang w:eastAsia="zh-CN"/>
        </w:rPr>
      </w:pPr>
      <w:r w:rsidRPr="0045224A">
        <w:rPr>
          <w:lang w:eastAsia="zh-CN"/>
        </w:rPr>
        <w:t xml:space="preserve">If the </w:t>
      </w:r>
      <w:r>
        <w:rPr>
          <w:lang w:eastAsia="zh-CN"/>
        </w:rPr>
        <w:t>requesting entity</w:t>
      </w:r>
      <w:r w:rsidRPr="0045224A">
        <w:rPr>
          <w:lang w:eastAsia="zh-CN"/>
        </w:rPr>
        <w:t xml:space="preserve"> is </w:t>
      </w:r>
      <w:r>
        <w:rPr>
          <w:lang w:eastAsia="zh-CN"/>
        </w:rPr>
        <w:t xml:space="preserve">not </w:t>
      </w:r>
      <w:r w:rsidRPr="0045224A">
        <w:rPr>
          <w:lang w:eastAsia="zh-CN"/>
        </w:rPr>
        <w:t xml:space="preserve">authorized to </w:t>
      </w:r>
      <w:r w:rsidRPr="00EB5018">
        <w:rPr>
          <w:lang w:eastAsia="zh-CN"/>
        </w:rPr>
        <w:t>update the subscription information</w:t>
      </w:r>
      <w:r>
        <w:rPr>
          <w:lang w:eastAsia="zh-CN"/>
        </w:rPr>
        <w:t xml:space="preserve"> f</w:t>
      </w:r>
      <w:r>
        <w:rPr>
          <w:rFonts w:hint="eastAsia"/>
          <w:lang w:eastAsia="zh-CN"/>
        </w:rPr>
        <w:t>or</w:t>
      </w:r>
      <w:r>
        <w:rPr>
          <w:lang w:eastAsia="zh-CN"/>
        </w:rPr>
        <w:t xml:space="preserve"> at least one </w:t>
      </w:r>
      <w:r w:rsidRPr="0045224A">
        <w:rPr>
          <w:lang w:eastAsia="zh-CN"/>
        </w:rPr>
        <w:t xml:space="preserve">requested </w:t>
      </w:r>
      <w:r w:rsidR="00B85992">
        <w:rPr>
          <w:lang w:eastAsia="zh-CN"/>
        </w:rPr>
        <w:t>event ID</w:t>
      </w:r>
      <w:r w:rsidRPr="0045224A">
        <w:rPr>
          <w:lang w:eastAsia="zh-CN"/>
        </w:rPr>
        <w:t>, the PM</w:t>
      </w:r>
      <w:r>
        <w:rPr>
          <w:lang w:eastAsia="zh-CN"/>
        </w:rPr>
        <w:t>AE-</w:t>
      </w:r>
      <w:r w:rsidRPr="0045224A">
        <w:rPr>
          <w:lang w:eastAsia="zh-CN"/>
        </w:rPr>
        <w:t xml:space="preserve">C </w:t>
      </w:r>
      <w:r>
        <w:rPr>
          <w:lang w:eastAsia="zh-CN"/>
        </w:rPr>
        <w:t xml:space="preserve">shall: </w:t>
      </w:r>
    </w:p>
    <w:p w14:paraId="1977A3F6" w14:textId="77777777" w:rsidR="00DC5A7E" w:rsidRDefault="00DC5A7E" w:rsidP="00DC5A7E">
      <w:pPr>
        <w:pStyle w:val="B1"/>
      </w:pPr>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r w:rsidR="00F84143">
        <w:t>9110</w:t>
      </w:r>
      <w:r>
        <w:t> </w:t>
      </w:r>
      <w:r w:rsidRPr="00554F63">
        <w:t>[</w:t>
      </w:r>
      <w:r>
        <w:t>4</w:t>
      </w:r>
      <w:r w:rsidRPr="00554F63">
        <w:t xml:space="preserve">]. In the </w:t>
      </w:r>
      <w:r>
        <w:t>403 (Forbidden)</w:t>
      </w:r>
      <w:r w:rsidRPr="00554F63">
        <w:t xml:space="preserve"> response message, the </w:t>
      </w:r>
      <w:r>
        <w:t>PMAE-C</w:t>
      </w:r>
      <w:r w:rsidRPr="00554F63">
        <w:t>:</w:t>
      </w:r>
    </w:p>
    <w:p w14:paraId="1DD9D8C7" w14:textId="77777777" w:rsidR="00DC5A7E" w:rsidRDefault="00DC5A7E" w:rsidP="00DC5A7E">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495E1DEA" w14:textId="77777777" w:rsidR="00DC5A7E" w:rsidRDefault="00DC5A7E" w:rsidP="00DC5A7E">
      <w:pPr>
        <w:pStyle w:val="B2"/>
      </w:pPr>
      <w:r>
        <w:t>2)</w:t>
      </w:r>
      <w:r>
        <w:tab/>
      </w:r>
      <w:r w:rsidRPr="004E7BF5">
        <w:t>shall include an application/vnd.3gpp.</w:t>
      </w:r>
      <w:r>
        <w:t>pinapp</w:t>
      </w:r>
      <w:r w:rsidRPr="004E7BF5">
        <w:t xml:space="preserve">-info+xml MIME body </w:t>
      </w:r>
      <w:r>
        <w:t xml:space="preserve">with a </w:t>
      </w:r>
      <w:r w:rsidRPr="0073469F">
        <w:t>&lt;</w:t>
      </w:r>
      <w:r>
        <w:t>pin-status-update-reject</w:t>
      </w:r>
      <w:r w:rsidRPr="0073469F">
        <w:t>&gt;</w:t>
      </w:r>
      <w:r w:rsidRPr="004E7BF5">
        <w:t xml:space="preserve"> element</w:t>
      </w:r>
      <w:r>
        <w:t xml:space="preserve"> </w:t>
      </w:r>
      <w:r w:rsidRPr="004E7BF5">
        <w:t>in the &lt;</w:t>
      </w:r>
      <w:r>
        <w:t>pinapp</w:t>
      </w:r>
      <w:r w:rsidRPr="004E7BF5">
        <w:t>-info&gt; root element</w:t>
      </w:r>
      <w:r>
        <w:t xml:space="preserve"> and within the </w:t>
      </w:r>
      <w:r w:rsidRPr="0073469F">
        <w:t>&lt;</w:t>
      </w:r>
      <w:r>
        <w:t>pin-status-update-reject</w:t>
      </w:r>
      <w:r w:rsidRPr="0073469F">
        <w:t>&gt;</w:t>
      </w:r>
      <w:r w:rsidRPr="001D4A5C">
        <w:t xml:space="preserve"> element</w:t>
      </w:r>
      <w:r w:rsidRPr="004E7BF5">
        <w:t>:</w:t>
      </w:r>
    </w:p>
    <w:p w14:paraId="3AAE68C2" w14:textId="77777777" w:rsidR="00DC5A7E" w:rsidRDefault="00DC5A7E" w:rsidP="00DC5A7E">
      <w:pPr>
        <w:pStyle w:val="B3"/>
        <w:rPr>
          <w:lang w:eastAsia="zh-CN"/>
        </w:rPr>
      </w:pPr>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rsidRPr="0018695B">
        <w:t xml:space="preserve">PIN </w:t>
      </w:r>
      <w:r>
        <w:t>status update</w:t>
      </w:r>
      <w:r w:rsidRPr="00654FEF">
        <w:t xml:space="preserve"> failure</w:t>
      </w:r>
      <w:r>
        <w:t>; and</w:t>
      </w:r>
    </w:p>
    <w:p w14:paraId="4FF5B0A5" w14:textId="77777777" w:rsidR="00DC5A7E" w:rsidRDefault="00DC5A7E" w:rsidP="00DC5A7E">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HTTP </w:t>
      </w:r>
      <w:r>
        <w:t>403 (Forbidden)</w:t>
      </w:r>
      <w:r w:rsidRPr="00554F63">
        <w:rPr>
          <w:lang w:eastAsia="zh-CN"/>
        </w:rPr>
        <w:t xml:space="preserve"> response towards the </w:t>
      </w:r>
      <w:r>
        <w:rPr>
          <w:lang w:eastAsia="zh-CN"/>
        </w:rPr>
        <w:t>requesting entity.</w:t>
      </w:r>
    </w:p>
    <w:p w14:paraId="1F867F70" w14:textId="77777777" w:rsidR="00944EB3" w:rsidRDefault="00944EB3" w:rsidP="00944EB3">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05D3A8D5" w14:textId="77777777" w:rsidR="00944EB3" w:rsidRPr="007D3511" w:rsidRDefault="00944EB3" w:rsidP="00944EB3">
      <w:pPr>
        <w:pStyle w:val="B1"/>
        <w:rPr>
          <w:lang w:eastAsia="zh-CN"/>
        </w:rPr>
      </w:pPr>
      <w:r>
        <w:rPr>
          <w:rFonts w:hint="eastAsia"/>
          <w:lang w:eastAsia="zh-CN"/>
        </w:rPr>
        <w:t>0</w:t>
      </w:r>
      <w:r>
        <w:rPr>
          <w:lang w:eastAsia="zh-CN"/>
        </w:rPr>
        <w:tab/>
        <w:t>Protocol error, unspecified;</w:t>
      </w:r>
    </w:p>
    <w:p w14:paraId="2400AF40" w14:textId="77777777" w:rsidR="00944EB3" w:rsidRDefault="00944EB3" w:rsidP="00944EB3">
      <w:pPr>
        <w:pStyle w:val="B1"/>
        <w:rPr>
          <w:lang w:eastAsia="zh-CN"/>
        </w:rPr>
      </w:pPr>
      <w:r>
        <w:rPr>
          <w:lang w:eastAsia="zh-CN"/>
        </w:rPr>
        <w:t>1</w:t>
      </w:r>
      <w:r>
        <w:rPr>
          <w:lang w:eastAsia="zh-CN"/>
        </w:rPr>
        <w:tab/>
      </w:r>
      <w:r w:rsidRPr="007D3511">
        <w:rPr>
          <w:lang w:eastAsia="zh-CN"/>
        </w:rPr>
        <w:t>Operation not allowed</w:t>
      </w:r>
      <w:r>
        <w:rPr>
          <w:lang w:eastAsia="zh-CN"/>
        </w:rPr>
        <w:t>;</w:t>
      </w:r>
    </w:p>
    <w:p w14:paraId="494FE2BF" w14:textId="77777777" w:rsidR="00944EB3" w:rsidRDefault="00944EB3" w:rsidP="00944EB3">
      <w:pPr>
        <w:pStyle w:val="B1"/>
        <w:rPr>
          <w:lang w:eastAsia="zh-CN"/>
        </w:rPr>
      </w:pPr>
      <w:r>
        <w:rPr>
          <w:rFonts w:hint="eastAsia"/>
          <w:lang w:eastAsia="zh-CN"/>
        </w:rPr>
        <w:t>3</w:t>
      </w:r>
      <w:r>
        <w:rPr>
          <w:lang w:eastAsia="zh-CN"/>
        </w:rPr>
        <w:tab/>
      </w:r>
      <w:r w:rsidRPr="007D3511">
        <w:rPr>
          <w:lang w:eastAsia="x-none"/>
        </w:rPr>
        <w:t>Authorization failure</w:t>
      </w:r>
      <w:r>
        <w:rPr>
          <w:rFonts w:hint="eastAsia"/>
          <w:lang w:eastAsia="zh-CN"/>
        </w:rPr>
        <w:t xml:space="preserve">; </w:t>
      </w:r>
    </w:p>
    <w:p w14:paraId="18BA9194" w14:textId="77777777" w:rsidR="00944EB3" w:rsidRDefault="00944EB3" w:rsidP="00944EB3">
      <w:pPr>
        <w:pStyle w:val="B1"/>
        <w:rPr>
          <w:lang w:eastAsia="zh-CN"/>
        </w:rPr>
      </w:pPr>
      <w:r>
        <w:rPr>
          <w:rFonts w:hint="eastAsia"/>
          <w:lang w:eastAsia="zh-CN"/>
        </w:rPr>
        <w:t>5</w:t>
      </w:r>
      <w:r>
        <w:rPr>
          <w:lang w:eastAsia="zh-CN"/>
        </w:rPr>
        <w:tab/>
      </w:r>
      <w:r>
        <w:rPr>
          <w:rFonts w:hint="eastAsia"/>
          <w:lang w:eastAsia="zh-CN"/>
        </w:rPr>
        <w:t>Resource not sufficient</w:t>
      </w:r>
      <w:r>
        <w:rPr>
          <w:lang w:eastAsia="zh-CN"/>
        </w:rPr>
        <w:t>;</w:t>
      </w:r>
      <w:r w:rsidRPr="00C37465">
        <w:rPr>
          <w:rFonts w:hint="eastAsia"/>
          <w:lang w:eastAsia="zh-CN"/>
        </w:rPr>
        <w:t xml:space="preserve"> </w:t>
      </w:r>
      <w:r>
        <w:rPr>
          <w:rFonts w:hint="eastAsia"/>
          <w:lang w:eastAsia="zh-CN"/>
        </w:rPr>
        <w:t>and</w:t>
      </w:r>
    </w:p>
    <w:p w14:paraId="486FAC96" w14:textId="77777777" w:rsidR="00944EB3" w:rsidRDefault="00944EB3" w:rsidP="00944EB3">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7F3CDDD1" w14:textId="77777777" w:rsidR="00DC5A7E" w:rsidRDefault="00DC5A7E" w:rsidP="00DC5A7E">
      <w:pPr>
        <w:pStyle w:val="Heading4"/>
      </w:pPr>
      <w:bookmarkStart w:id="297" w:name="_CR5_4_6_4"/>
      <w:bookmarkStart w:id="298" w:name="_Toc172038129"/>
      <w:bookmarkEnd w:id="297"/>
      <w:r>
        <w:t>5</w:t>
      </w:r>
      <w:r w:rsidRPr="0087431B">
        <w:t>.</w:t>
      </w:r>
      <w:r>
        <w:t>4</w:t>
      </w:r>
      <w:r w:rsidRPr="0087431B">
        <w:t>.</w:t>
      </w:r>
      <w:r>
        <w:t>6</w:t>
      </w:r>
      <w:r w:rsidRPr="0087431B">
        <w:t>.</w:t>
      </w:r>
      <w:r w:rsidR="00596CD7">
        <w:t>4</w:t>
      </w:r>
      <w:r w:rsidRPr="0087431B">
        <w:tab/>
      </w:r>
      <w:r>
        <w:t xml:space="preserve">PIN </w:t>
      </w:r>
      <w:r w:rsidRPr="007316E1">
        <w:t xml:space="preserve">status </w:t>
      </w:r>
      <w:r>
        <w:t>notify</w:t>
      </w:r>
      <w:bookmarkEnd w:id="298"/>
    </w:p>
    <w:p w14:paraId="5D168745" w14:textId="77777777" w:rsidR="00DC5A7E" w:rsidRPr="00C34A64" w:rsidRDefault="00DC5A7E" w:rsidP="00DC5A7E">
      <w:pPr>
        <w:pStyle w:val="Heading5"/>
        <w:rPr>
          <w:lang w:eastAsia="zh-CN"/>
        </w:rPr>
      </w:pPr>
      <w:bookmarkStart w:id="299" w:name="_CR5_4_6_4_1"/>
      <w:bookmarkStart w:id="300" w:name="_Toc172038130"/>
      <w:bookmarkEnd w:id="299"/>
      <w:r>
        <w:rPr>
          <w:lang w:eastAsia="zh-CN"/>
        </w:rPr>
        <w:t>5.4.6.</w:t>
      </w:r>
      <w:r w:rsidR="00596CD7">
        <w:rPr>
          <w:lang w:eastAsia="zh-CN"/>
        </w:rPr>
        <w:t>4</w:t>
      </w:r>
      <w:r>
        <w:rPr>
          <w:lang w:eastAsia="zh-CN"/>
        </w:rPr>
        <w:t>.1</w:t>
      </w:r>
      <w:r>
        <w:rPr>
          <w:lang w:eastAsia="zh-CN"/>
        </w:rPr>
        <w:tab/>
      </w:r>
      <w:r>
        <w:rPr>
          <w:rFonts w:hint="eastAsia"/>
          <w:lang w:eastAsia="zh-CN"/>
        </w:rPr>
        <w:t>P</w:t>
      </w:r>
      <w:r>
        <w:rPr>
          <w:lang w:eastAsia="zh-CN"/>
        </w:rPr>
        <w:t>MAE-C procedure</w:t>
      </w:r>
      <w:bookmarkEnd w:id="300"/>
    </w:p>
    <w:p w14:paraId="44505515" w14:textId="77777777" w:rsidR="00DC5A7E" w:rsidRDefault="00DC5A7E" w:rsidP="00DC5A7E">
      <w:r>
        <w:rPr>
          <w:rFonts w:hint="eastAsia"/>
          <w:lang w:eastAsia="zh-CN"/>
        </w:rPr>
        <w:t>T</w:t>
      </w:r>
      <w:r>
        <w:rPr>
          <w:lang w:eastAsia="zh-CN"/>
        </w:rPr>
        <w:t>he receiving entity can be a PEAE-C, PGAE-C, or PAE-S</w:t>
      </w:r>
      <w:r w:rsidRPr="002600F6">
        <w:rPr>
          <w:lang w:eastAsia="zh-CN"/>
        </w:rPr>
        <w:t>.</w:t>
      </w:r>
    </w:p>
    <w:p w14:paraId="58DCD980" w14:textId="77777777" w:rsidR="00DC5A7E" w:rsidRDefault="00DC5A7E" w:rsidP="00DC5A7E">
      <w:pPr>
        <w:rPr>
          <w:lang w:eastAsia="zh-CN"/>
        </w:rPr>
      </w:pPr>
      <w:r>
        <w:t>When a</w:t>
      </w:r>
      <w:r w:rsidRPr="00F477AF">
        <w:t xml:space="preserve">n event occurs at the </w:t>
      </w:r>
      <w:r>
        <w:t>PMAE-C</w:t>
      </w:r>
      <w:r w:rsidRPr="00F477AF">
        <w:t xml:space="preserve"> that satisfies trigger conditions for notifying</w:t>
      </w:r>
      <w:r>
        <w:t xml:space="preserve"> a receiving entity</w:t>
      </w:r>
      <w:r w:rsidRPr="00F477AF">
        <w:t xml:space="preserve"> (e.g. to provide</w:t>
      </w:r>
      <w:r>
        <w:t xml:space="preserve"> updated PIN status when a PINE joins into the PIN</w:t>
      </w:r>
      <w:r w:rsidRPr="00F477AF">
        <w:t>)</w:t>
      </w:r>
      <w:r>
        <w:t>.</w:t>
      </w:r>
      <w:r w:rsidRPr="00F477AF">
        <w:t xml:space="preserve"> </w:t>
      </w:r>
      <w:r>
        <w:rPr>
          <w:lang w:eastAsia="zh-CN"/>
        </w:rPr>
        <w:t xml:space="preserve">To notify the updated PIN status, the PMAE-C shall </w:t>
      </w:r>
      <w:r>
        <w:t xml:space="preserve">generate an HTTP POST request </w:t>
      </w:r>
      <w:r w:rsidRPr="0006242D">
        <w:t>according to p</w:t>
      </w:r>
      <w:r>
        <w:t xml:space="preserve">rocedures as specified in </w:t>
      </w:r>
      <w:r w:rsidRPr="000A20F1">
        <w:t>IETF</w:t>
      </w:r>
      <w:r>
        <w:t> </w:t>
      </w:r>
      <w:r w:rsidRPr="000A20F1">
        <w:t>RFC</w:t>
      </w:r>
      <w:r>
        <w:t> </w:t>
      </w:r>
      <w:r w:rsidR="00F84143">
        <w:t>9110</w:t>
      </w:r>
      <w:r>
        <w:t> </w:t>
      </w:r>
      <w:r w:rsidRPr="0006242D">
        <w:t>[</w:t>
      </w:r>
      <w:r>
        <w:t xml:space="preserve">4]. </w:t>
      </w:r>
      <w:r w:rsidRPr="00684E14">
        <w:t xml:space="preserve">In the </w:t>
      </w:r>
      <w:r>
        <w:t>HTTP POST request</w:t>
      </w:r>
      <w:r w:rsidRPr="00684E14">
        <w:t xml:space="preserve">, the </w:t>
      </w:r>
      <w:r>
        <w:rPr>
          <w:lang w:eastAsia="zh-CN"/>
        </w:rPr>
        <w:t>PMAE-C:</w:t>
      </w:r>
    </w:p>
    <w:p w14:paraId="2B90D94B" w14:textId="77777777" w:rsidR="00DC5A7E" w:rsidRDefault="00DC5A7E" w:rsidP="00DC5A7E">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the receiving entity;</w:t>
      </w:r>
    </w:p>
    <w:p w14:paraId="6EECEB42" w14:textId="77777777" w:rsidR="00DC5A7E" w:rsidRPr="0073469F" w:rsidRDefault="00DC5A7E" w:rsidP="00DC5A7E">
      <w:pPr>
        <w:pStyle w:val="B1"/>
      </w:pPr>
      <w:r>
        <w:t>b)</w:t>
      </w:r>
      <w:r>
        <w:tab/>
      </w:r>
      <w:r w:rsidRPr="0073469F">
        <w:t xml:space="preserve">shall include a </w:t>
      </w:r>
      <w:r>
        <w:t xml:space="preserve">Content-Type </w:t>
      </w:r>
      <w:r w:rsidRPr="0073469F">
        <w:t>header field se</w:t>
      </w:r>
      <w:r>
        <w:t>t to "application/vnd.3gpp.pinapp</w:t>
      </w:r>
      <w:r w:rsidRPr="0073469F">
        <w:t>-info+xml";</w:t>
      </w:r>
      <w:r>
        <w:t xml:space="preserve"> and</w:t>
      </w:r>
    </w:p>
    <w:p w14:paraId="120A3B17" w14:textId="77777777" w:rsidR="00DC5A7E" w:rsidRDefault="00DC5A7E" w:rsidP="00DC5A7E">
      <w:pPr>
        <w:pStyle w:val="B1"/>
      </w:pPr>
      <w:r>
        <w:lastRenderedPageBreak/>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pin-status-notify</w:t>
      </w:r>
      <w:r w:rsidRPr="0073469F">
        <w:t>&gt;</w:t>
      </w:r>
      <w:r w:rsidRPr="001D4A5C">
        <w:t xml:space="preserve"> element in the &lt;</w:t>
      </w:r>
      <w:r>
        <w:t>pinapp</w:t>
      </w:r>
      <w:r w:rsidRPr="001D4A5C">
        <w:t>-info&gt; root element</w:t>
      </w:r>
      <w:r>
        <w:t xml:space="preserve"> and within the </w:t>
      </w:r>
      <w:r w:rsidRPr="0073469F">
        <w:t>&lt;</w:t>
      </w:r>
      <w:r>
        <w:t>pin-status-notify</w:t>
      </w:r>
      <w:r w:rsidRPr="0073469F">
        <w:t>&gt;</w:t>
      </w:r>
      <w:r w:rsidRPr="001D4A5C">
        <w:t xml:space="preserve"> element</w:t>
      </w:r>
      <w:r>
        <w:t>:</w:t>
      </w:r>
    </w:p>
    <w:p w14:paraId="2D899B6D" w14:textId="77777777" w:rsidR="00DC5A7E" w:rsidRDefault="00DC5A7E" w:rsidP="00DC5A7E">
      <w:pPr>
        <w:pStyle w:val="B2"/>
      </w:pPr>
      <w:r>
        <w:t>1</w:t>
      </w:r>
      <w:r w:rsidRPr="007F57D7">
        <w:t>)</w:t>
      </w:r>
      <w:r w:rsidRPr="007F57D7">
        <w:tab/>
        <w:t>shall include a &lt;</w:t>
      </w:r>
      <w:r w:rsidR="003D2313">
        <w:t>event-id</w:t>
      </w:r>
      <w:r w:rsidRPr="007F57D7">
        <w:t xml:space="preserve">&gt; element set to </w:t>
      </w:r>
      <w:r>
        <w:t xml:space="preserve">the </w:t>
      </w:r>
      <w:r w:rsidR="003D2313">
        <w:t>event ID</w:t>
      </w:r>
      <w:r w:rsidRPr="00B9315A">
        <w:t xml:space="preserve"> </w:t>
      </w:r>
      <w:r>
        <w:t>needs to be notified.</w:t>
      </w:r>
      <w:r w:rsidRPr="00B9315A">
        <w:t xml:space="preserve"> </w:t>
      </w:r>
      <w:r>
        <w:t>M</w:t>
      </w:r>
      <w:r w:rsidRPr="00B9315A">
        <w:t xml:space="preserve">ore than one </w:t>
      </w:r>
      <w:r w:rsidR="003D2313">
        <w:t>event ID</w:t>
      </w:r>
      <w:r w:rsidRPr="00B9315A">
        <w:t xml:space="preserve"> can be </w:t>
      </w:r>
      <w:r>
        <w:t>indicated;</w:t>
      </w:r>
    </w:p>
    <w:p w14:paraId="131C75AC" w14:textId="77777777" w:rsidR="00836A99" w:rsidRPr="00836A99" w:rsidRDefault="00836A99" w:rsidP="00DC5A7E">
      <w:pPr>
        <w:pStyle w:val="B2"/>
      </w:pPr>
      <w:r>
        <w:rPr>
          <w:rFonts w:hint="eastAsia"/>
          <w:lang w:eastAsia="zh-CN"/>
        </w:rPr>
        <w:t>2</w:t>
      </w:r>
      <w:r>
        <w:rPr>
          <w:lang w:eastAsia="zh-CN"/>
        </w:rPr>
        <w:t>)</w:t>
      </w:r>
      <w:r>
        <w:rPr>
          <w:lang w:eastAsia="zh-CN"/>
        </w:rPr>
        <w:tab/>
        <w:t>shall include a &lt;pin-id&gt; element set to the identifier of the PIN;</w:t>
      </w:r>
    </w:p>
    <w:p w14:paraId="45DB0F7E" w14:textId="77777777" w:rsidR="00DC5A7E" w:rsidRDefault="00836A99" w:rsidP="00DC5A7E">
      <w:pPr>
        <w:pStyle w:val="B2"/>
        <w:rPr>
          <w:lang w:eastAsia="zh-CN"/>
        </w:rPr>
      </w:pPr>
      <w:r>
        <w:rPr>
          <w:lang w:eastAsia="zh-CN"/>
        </w:rPr>
        <w:t>3</w:t>
      </w:r>
      <w:r w:rsidR="00DC5A7E">
        <w:rPr>
          <w:lang w:eastAsia="zh-CN"/>
        </w:rPr>
        <w:t>)</w:t>
      </w:r>
      <w:r w:rsidR="00DC5A7E">
        <w:rPr>
          <w:lang w:eastAsia="zh-CN"/>
        </w:rPr>
        <w:tab/>
        <w:t xml:space="preserve">if the </w:t>
      </w:r>
      <w:r w:rsidR="003D2313">
        <w:t>event ID</w:t>
      </w:r>
      <w:r w:rsidR="00DC5A7E">
        <w:t xml:space="preserve"> includes "</w:t>
      </w:r>
      <w:r w:rsidR="00DC5A7E">
        <w:rPr>
          <w:lang w:eastAsia="zh-CN"/>
        </w:rPr>
        <w:t>PINE management</w:t>
      </w:r>
      <w:r w:rsidR="00DC5A7E">
        <w:t>"</w:t>
      </w:r>
      <w:r w:rsidR="00DC5A7E">
        <w:rPr>
          <w:lang w:eastAsia="zh-CN"/>
        </w:rPr>
        <w:t>:</w:t>
      </w:r>
    </w:p>
    <w:p w14:paraId="7FEE1D9A" w14:textId="77777777" w:rsidR="00DC5A7E" w:rsidRDefault="00DC5A7E" w:rsidP="00DC5A7E">
      <w:pPr>
        <w:pStyle w:val="B3"/>
      </w:pPr>
      <w:r>
        <w:rPr>
          <w:rFonts w:hint="eastAsia"/>
          <w:lang w:eastAsia="zh-CN"/>
        </w:rPr>
        <w:t>i</w:t>
      </w:r>
      <w:r>
        <w:rPr>
          <w:lang w:eastAsia="zh-CN"/>
        </w:rPr>
        <w:t>)</w:t>
      </w:r>
      <w:r>
        <w:rPr>
          <w:lang w:eastAsia="zh-CN"/>
        </w:rPr>
        <w:tab/>
        <w:t xml:space="preserve">shall include a </w:t>
      </w:r>
      <w:r w:rsidRPr="007F57D7">
        <w:t>&lt;</w:t>
      </w:r>
      <w:r>
        <w:t>pine-management-type</w:t>
      </w:r>
      <w:r w:rsidRPr="007F57D7">
        <w:t>&gt; element</w:t>
      </w:r>
      <w:r>
        <w:t xml:space="preserve"> set to "</w:t>
      </w:r>
      <w:r>
        <w:rPr>
          <w:lang w:eastAsia="zh-CN"/>
        </w:rPr>
        <w:t>PINE joins into a PIN</w:t>
      </w:r>
      <w:r>
        <w:t>"</w:t>
      </w:r>
      <w:r w:rsidR="00351768">
        <w:t>,</w:t>
      </w:r>
      <w:r>
        <w:t xml:space="preserve"> "PINE </w:t>
      </w:r>
      <w:r>
        <w:rPr>
          <w:rFonts w:hint="eastAsia"/>
          <w:lang w:eastAsia="zh-CN"/>
        </w:rPr>
        <w:t>lea</w:t>
      </w:r>
      <w:r>
        <w:t>ves a PIN"</w:t>
      </w:r>
      <w:r w:rsidR="00351768" w:rsidRPr="00351768">
        <w:t>, or "PINE is removed from a PIN" according to the corresponding event</w:t>
      </w:r>
      <w:r>
        <w:t>;</w:t>
      </w:r>
    </w:p>
    <w:p w14:paraId="6CF28C10" w14:textId="77777777" w:rsidR="00DC5A7E" w:rsidRDefault="00DC5A7E" w:rsidP="00DC5A7E">
      <w:pPr>
        <w:pStyle w:val="B3"/>
        <w:rPr>
          <w:lang w:eastAsia="zh-CN"/>
        </w:rPr>
      </w:pPr>
      <w:r>
        <w:rPr>
          <w:rFonts w:hint="eastAsia"/>
          <w:lang w:eastAsia="zh-CN"/>
        </w:rPr>
        <w:t>i</w:t>
      </w:r>
      <w:r>
        <w:rPr>
          <w:lang w:eastAsia="zh-CN"/>
        </w:rPr>
        <w:t>i)</w:t>
      </w:r>
      <w:r>
        <w:rPr>
          <w:lang w:eastAsia="zh-CN"/>
        </w:rPr>
        <w:tab/>
        <w:t xml:space="preserve">shall include a &lt;pine-id&gt; element set to the identity of the </w:t>
      </w:r>
      <w:r w:rsidR="00351768" w:rsidRPr="00351768">
        <w:rPr>
          <w:lang w:eastAsia="zh-CN"/>
        </w:rPr>
        <w:t xml:space="preserve">corresponding </w:t>
      </w:r>
      <w:r>
        <w:rPr>
          <w:lang w:eastAsia="zh-CN"/>
        </w:rPr>
        <w:t xml:space="preserve">PEAE-C. More than one identity can be included within a same </w:t>
      </w:r>
      <w:r w:rsidRPr="007F57D7">
        <w:t>&lt;</w:t>
      </w:r>
      <w:r>
        <w:t>pine-management-type</w:t>
      </w:r>
      <w:r w:rsidRPr="007F57D7">
        <w:t>&gt; element</w:t>
      </w:r>
      <w:r>
        <w:rPr>
          <w:lang w:eastAsia="zh-CN"/>
        </w:rPr>
        <w:t>;</w:t>
      </w:r>
      <w:r w:rsidR="00351768">
        <w:rPr>
          <w:lang w:eastAsia="zh-CN"/>
        </w:rPr>
        <w:t xml:space="preserve"> and</w:t>
      </w:r>
    </w:p>
    <w:p w14:paraId="2FF42A0A" w14:textId="77777777" w:rsidR="00DC5A7E" w:rsidRDefault="00DC5A7E" w:rsidP="00DC5A7E">
      <w:pPr>
        <w:pStyle w:val="B3"/>
        <w:rPr>
          <w:lang w:eastAsia="ko-KR"/>
        </w:rPr>
      </w:pPr>
      <w:r>
        <w:rPr>
          <w:rFonts w:hint="eastAsia"/>
          <w:lang w:eastAsia="zh-CN"/>
        </w:rPr>
        <w:t>i</w:t>
      </w:r>
      <w:r>
        <w:rPr>
          <w:lang w:eastAsia="zh-CN"/>
        </w:rPr>
        <w:t>ii)</w:t>
      </w:r>
      <w:r>
        <w:rPr>
          <w:lang w:eastAsia="zh-CN"/>
        </w:rPr>
        <w:tab/>
      </w:r>
      <w:r>
        <w:t xml:space="preserve">may include a &lt;pin-client-profile&gt; element set to the </w:t>
      </w:r>
      <w:r w:rsidRPr="00164B64">
        <w:rPr>
          <w:lang w:eastAsia="ko-KR"/>
        </w:rPr>
        <w:t>PIN client profil</w:t>
      </w:r>
      <w:r>
        <w:rPr>
          <w:lang w:eastAsia="ko-KR"/>
        </w:rPr>
        <w:t xml:space="preserve">e of the PEAE-C if </w:t>
      </w:r>
      <w:r w:rsidRPr="007F57D7">
        <w:t>&lt;</w:t>
      </w:r>
      <w:r>
        <w:t>pine-management-type</w:t>
      </w:r>
      <w:r w:rsidRPr="007F57D7">
        <w:t>&gt; element</w:t>
      </w:r>
      <w:r>
        <w:t xml:space="preserve"> is set to "</w:t>
      </w:r>
      <w:r>
        <w:rPr>
          <w:lang w:eastAsia="zh-CN"/>
        </w:rPr>
        <w:t>PINE joins into a PIN</w:t>
      </w:r>
      <w:r>
        <w:t>"</w:t>
      </w:r>
      <w:r>
        <w:rPr>
          <w:lang w:eastAsia="ko-KR"/>
        </w:rPr>
        <w:t>. More than one PIN client profile can be included;</w:t>
      </w:r>
    </w:p>
    <w:p w14:paraId="44FD8E96" w14:textId="77777777" w:rsidR="00DC5A7E" w:rsidRDefault="00836A99" w:rsidP="00DC5A7E">
      <w:pPr>
        <w:pStyle w:val="B2"/>
        <w:rPr>
          <w:lang w:eastAsia="zh-CN"/>
        </w:rPr>
      </w:pPr>
      <w:r>
        <w:rPr>
          <w:lang w:eastAsia="zh-CN"/>
        </w:rPr>
        <w:t>4</w:t>
      </w:r>
      <w:r w:rsidR="00DC5A7E">
        <w:rPr>
          <w:lang w:eastAsia="zh-CN"/>
        </w:rPr>
        <w:t>)</w:t>
      </w:r>
      <w:r w:rsidR="00DC5A7E">
        <w:rPr>
          <w:lang w:eastAsia="zh-CN"/>
        </w:rPr>
        <w:tab/>
        <w:t xml:space="preserve">if the </w:t>
      </w:r>
      <w:r w:rsidR="00201118">
        <w:t>event ID</w:t>
      </w:r>
      <w:r w:rsidR="00DC5A7E">
        <w:t xml:space="preserve"> includes "</w:t>
      </w:r>
      <w:r w:rsidR="00DC5A7E">
        <w:rPr>
          <w:lang w:eastAsia="zh-CN"/>
        </w:rPr>
        <w:t>PIN modification</w:t>
      </w:r>
      <w:r w:rsidR="00DC5A7E">
        <w:t>"</w:t>
      </w:r>
      <w:r w:rsidR="00DC5A7E">
        <w:rPr>
          <w:lang w:eastAsia="zh-CN"/>
        </w:rPr>
        <w:t>:</w:t>
      </w:r>
    </w:p>
    <w:p w14:paraId="4E53D8DF" w14:textId="77777777" w:rsidR="00DC5A7E" w:rsidRDefault="00DC5A7E" w:rsidP="00DC5A7E">
      <w:pPr>
        <w:pStyle w:val="B3"/>
        <w:rPr>
          <w:lang w:val="en-US"/>
        </w:rPr>
      </w:pPr>
      <w:r>
        <w:rPr>
          <w:lang w:val="en-US" w:eastAsia="zh-CN"/>
        </w:rPr>
        <w:t>i)</w:t>
      </w:r>
      <w:r>
        <w:rPr>
          <w:lang w:val="en-US" w:eastAsia="zh-CN"/>
        </w:rPr>
        <w:tab/>
      </w:r>
      <w:r>
        <w:rPr>
          <w:lang w:eastAsia="zh-CN"/>
        </w:rPr>
        <w:t>may include a &lt;</w:t>
      </w:r>
      <w:r>
        <w:rPr>
          <w:lang w:val="en-US"/>
        </w:rPr>
        <w:t>pegc-id</w:t>
      </w:r>
      <w:r>
        <w:rPr>
          <w:lang w:eastAsia="zh-CN"/>
        </w:rPr>
        <w:t xml:space="preserve">&gt; </w:t>
      </w:r>
      <w:r>
        <w:t>element set to</w:t>
      </w:r>
      <w:r w:rsidRPr="0022326F">
        <w:rPr>
          <w:rFonts w:cs="Arial"/>
        </w:rPr>
        <w:t xml:space="preserve"> </w:t>
      </w:r>
      <w:r>
        <w:rPr>
          <w:rFonts w:cs="Arial"/>
        </w:rPr>
        <w:t xml:space="preserve">the identifier(s) of the </w:t>
      </w:r>
      <w:r>
        <w:rPr>
          <w:lang w:val="en-US"/>
        </w:rPr>
        <w:t>PGAE-C(s)</w:t>
      </w:r>
      <w:r w:rsidRPr="00697B05">
        <w:rPr>
          <w:lang w:val="en-US"/>
        </w:rPr>
        <w:t xml:space="preserve"> </w:t>
      </w:r>
      <w:r>
        <w:rPr>
          <w:lang w:val="en-US"/>
        </w:rPr>
        <w:t>in the PIN;</w:t>
      </w:r>
    </w:p>
    <w:p w14:paraId="01B3CEB0" w14:textId="77777777" w:rsidR="00DC5A7E" w:rsidRPr="00D81144" w:rsidRDefault="00DC5A7E" w:rsidP="00DC5A7E">
      <w:pPr>
        <w:pStyle w:val="B3"/>
        <w:rPr>
          <w:lang w:val="en-US" w:eastAsia="zh-CN"/>
        </w:rPr>
      </w:pPr>
      <w:r>
        <w:rPr>
          <w:lang w:val="en-US" w:eastAsia="zh-CN"/>
        </w:rPr>
        <w:t>ii)</w:t>
      </w:r>
      <w:r>
        <w:rPr>
          <w:lang w:val="en-US" w:eastAsia="zh-CN"/>
        </w:rPr>
        <w:tab/>
        <w:t>may include a &lt;</w:t>
      </w:r>
      <w:r>
        <w:rPr>
          <w:lang w:val="en-US"/>
        </w:rPr>
        <w:t>pegc-address</w:t>
      </w:r>
      <w:r>
        <w:rPr>
          <w:lang w:val="en-US" w:eastAsia="zh-CN"/>
        </w:rPr>
        <w:t>&gt;</w:t>
      </w:r>
      <w:r w:rsidRPr="00C80E4B">
        <w:t xml:space="preserve"> </w:t>
      </w:r>
      <w:r>
        <w:t>element set to</w:t>
      </w:r>
      <w:r w:rsidRPr="0022326F">
        <w:rPr>
          <w:rFonts w:cs="Arial"/>
        </w:rPr>
        <w:t xml:space="preserve"> </w:t>
      </w:r>
      <w:r>
        <w:rPr>
          <w:rFonts w:cs="Arial"/>
        </w:rPr>
        <w:t>the I</w:t>
      </w:r>
      <w:r w:rsidRPr="00F0199C">
        <w:rPr>
          <w:rFonts w:cs="Arial"/>
        </w:rPr>
        <w:t xml:space="preserve">P address or port number </w:t>
      </w:r>
      <w:r>
        <w:rPr>
          <w:rFonts w:cs="Arial"/>
        </w:rPr>
        <w:t xml:space="preserve">for each PGAE-C respectively if </w:t>
      </w:r>
      <w:r>
        <w:rPr>
          <w:lang w:eastAsia="zh-CN"/>
        </w:rPr>
        <w:t>&lt;</w:t>
      </w:r>
      <w:r>
        <w:rPr>
          <w:lang w:val="en-US"/>
        </w:rPr>
        <w:t>pegc-id</w:t>
      </w:r>
      <w:r>
        <w:rPr>
          <w:lang w:eastAsia="zh-CN"/>
        </w:rPr>
        <w:t xml:space="preserve">&gt; </w:t>
      </w:r>
      <w:r>
        <w:t>element is included</w:t>
      </w:r>
      <w:r>
        <w:rPr>
          <w:rFonts w:cs="Arial"/>
        </w:rPr>
        <w:t>;</w:t>
      </w:r>
    </w:p>
    <w:p w14:paraId="6A0CEA16" w14:textId="77777777" w:rsidR="00DC5A7E" w:rsidRDefault="00DC5A7E" w:rsidP="00DC5A7E">
      <w:pPr>
        <w:pStyle w:val="B3"/>
        <w:rPr>
          <w:lang w:eastAsia="zh-CN"/>
        </w:rPr>
      </w:pPr>
      <w:r>
        <w:rPr>
          <w:lang w:eastAsia="zh-CN"/>
        </w:rPr>
        <w:t>iii)</w:t>
      </w:r>
      <w:r>
        <w:rPr>
          <w:lang w:eastAsia="zh-CN"/>
        </w:rPr>
        <w:tab/>
        <w:t>may include a &lt;a</w:t>
      </w:r>
      <w:r w:rsidRPr="009317FF">
        <w:rPr>
          <w:lang w:eastAsia="zh-CN"/>
        </w:rPr>
        <w:t>ccess</w:t>
      </w:r>
      <w:r>
        <w:rPr>
          <w:lang w:eastAsia="zh-CN"/>
        </w:rPr>
        <w:t>-</w:t>
      </w:r>
      <w:r w:rsidRPr="009317FF">
        <w:rPr>
          <w:lang w:eastAsia="zh-CN"/>
        </w:rPr>
        <w:t>control</w:t>
      </w:r>
      <w:r>
        <w:rPr>
          <w:lang w:eastAsia="zh-CN"/>
        </w:rPr>
        <w:t>-</w:t>
      </w:r>
      <w:r w:rsidRPr="009317FF">
        <w:rPr>
          <w:lang w:eastAsia="zh-CN"/>
        </w:rPr>
        <w:t>info</w:t>
      </w:r>
      <w:r>
        <w:rPr>
          <w:lang w:eastAsia="zh-CN"/>
        </w:rPr>
        <w:t xml:space="preserve">&gt; </w:t>
      </w:r>
      <w:r>
        <w:t>element set to</w:t>
      </w:r>
      <w:r w:rsidRPr="0022326F">
        <w:rPr>
          <w:rFonts w:cs="Arial"/>
        </w:rPr>
        <w:t xml:space="preserve"> </w:t>
      </w:r>
      <w:r>
        <w:rPr>
          <w:rFonts w:cs="Arial"/>
        </w:rPr>
        <w:t>the a</w:t>
      </w:r>
      <w:r w:rsidRPr="00EA5F63">
        <w:rPr>
          <w:rFonts w:cs="Arial"/>
        </w:rPr>
        <w:t>ccess control information</w:t>
      </w:r>
      <w:r>
        <w:rPr>
          <w:lang w:val="en-US"/>
        </w:rPr>
        <w:t xml:space="preserve"> for each PGAE-C </w:t>
      </w:r>
      <w:r>
        <w:rPr>
          <w:rFonts w:cs="Arial"/>
        </w:rPr>
        <w:t xml:space="preserve">respectively if </w:t>
      </w:r>
      <w:r>
        <w:rPr>
          <w:lang w:eastAsia="zh-CN"/>
        </w:rPr>
        <w:t>&lt;</w:t>
      </w:r>
      <w:r>
        <w:rPr>
          <w:lang w:val="en-US"/>
        </w:rPr>
        <w:t>pegc-id</w:t>
      </w:r>
      <w:r>
        <w:rPr>
          <w:lang w:eastAsia="zh-CN"/>
        </w:rPr>
        <w:t xml:space="preserve">&gt; </w:t>
      </w:r>
      <w:r>
        <w:t>element is included</w:t>
      </w:r>
      <w:r>
        <w:rPr>
          <w:rFonts w:cs="Arial"/>
        </w:rPr>
        <w:t>;</w:t>
      </w:r>
    </w:p>
    <w:p w14:paraId="0C7D3806" w14:textId="77777777" w:rsidR="00DC5A7E" w:rsidRDefault="00DC5A7E" w:rsidP="00DC5A7E">
      <w:pPr>
        <w:pStyle w:val="B3"/>
        <w:rPr>
          <w:lang w:val="en-US"/>
        </w:rPr>
      </w:pPr>
      <w:r>
        <w:rPr>
          <w:lang w:val="en-US" w:eastAsia="zh-CN"/>
        </w:rPr>
        <w:t>iv)</w:t>
      </w:r>
      <w:r>
        <w:rPr>
          <w:lang w:val="en-US" w:eastAsia="zh-CN"/>
        </w:rPr>
        <w:tab/>
      </w:r>
      <w:r>
        <w:rPr>
          <w:lang w:eastAsia="zh-CN"/>
        </w:rPr>
        <w:t>may include a &lt;</w:t>
      </w:r>
      <w:r>
        <w:rPr>
          <w:lang w:val="en-US"/>
        </w:rPr>
        <w:t>pemc-id</w:t>
      </w:r>
      <w:r>
        <w:rPr>
          <w:lang w:eastAsia="zh-CN"/>
        </w:rPr>
        <w:t xml:space="preserve">&gt; </w:t>
      </w:r>
      <w:r>
        <w:t>element set to</w:t>
      </w:r>
      <w:r w:rsidRPr="0022326F">
        <w:rPr>
          <w:rFonts w:cs="Arial"/>
        </w:rPr>
        <w:t xml:space="preserve"> </w:t>
      </w:r>
      <w:r>
        <w:rPr>
          <w:rFonts w:cs="Arial"/>
        </w:rPr>
        <w:t xml:space="preserve">the identifier(s) of the </w:t>
      </w:r>
      <w:r>
        <w:rPr>
          <w:lang w:val="en-US"/>
        </w:rPr>
        <w:t>PMAE-C(s)</w:t>
      </w:r>
      <w:r w:rsidRPr="00697B05">
        <w:rPr>
          <w:lang w:val="en-US"/>
        </w:rPr>
        <w:t xml:space="preserve"> </w:t>
      </w:r>
      <w:r>
        <w:rPr>
          <w:lang w:val="en-US"/>
        </w:rPr>
        <w:t>in the PIN;</w:t>
      </w:r>
      <w:r w:rsidR="00FF034B">
        <w:rPr>
          <w:lang w:val="en-US"/>
        </w:rPr>
        <w:t xml:space="preserve"> and</w:t>
      </w:r>
    </w:p>
    <w:p w14:paraId="3ADAE31F" w14:textId="77777777" w:rsidR="00DC5A7E" w:rsidRDefault="00DC5A7E" w:rsidP="00DC5A7E">
      <w:pPr>
        <w:pStyle w:val="B3"/>
        <w:rPr>
          <w:rFonts w:cs="Arial"/>
        </w:rPr>
      </w:pPr>
      <w:r>
        <w:rPr>
          <w:lang w:val="en-US" w:eastAsia="zh-CN"/>
        </w:rPr>
        <w:t>v)</w:t>
      </w:r>
      <w:r>
        <w:rPr>
          <w:lang w:val="en-US" w:eastAsia="zh-CN"/>
        </w:rPr>
        <w:tab/>
        <w:t>may include a &lt;</w:t>
      </w:r>
      <w:r>
        <w:rPr>
          <w:lang w:val="en-US"/>
        </w:rPr>
        <w:t>pemc-address</w:t>
      </w:r>
      <w:r>
        <w:rPr>
          <w:lang w:val="en-US" w:eastAsia="zh-CN"/>
        </w:rPr>
        <w:t>&gt;</w:t>
      </w:r>
      <w:r w:rsidRPr="00C80E4B">
        <w:t xml:space="preserve"> </w:t>
      </w:r>
      <w:r>
        <w:t>element set to</w:t>
      </w:r>
      <w:r w:rsidRPr="0022326F">
        <w:rPr>
          <w:rFonts w:cs="Arial"/>
        </w:rPr>
        <w:t xml:space="preserve"> </w:t>
      </w:r>
      <w:r>
        <w:rPr>
          <w:rFonts w:cs="Arial"/>
        </w:rPr>
        <w:t>the I</w:t>
      </w:r>
      <w:r w:rsidRPr="00F0199C">
        <w:rPr>
          <w:rFonts w:cs="Arial"/>
        </w:rPr>
        <w:t xml:space="preserve">P address or port number </w:t>
      </w:r>
      <w:r>
        <w:rPr>
          <w:rFonts w:cs="Arial"/>
        </w:rPr>
        <w:t xml:space="preserve">for each PMAE-C respectively if </w:t>
      </w:r>
      <w:r>
        <w:rPr>
          <w:lang w:eastAsia="zh-CN"/>
        </w:rPr>
        <w:t>&lt;</w:t>
      </w:r>
      <w:r>
        <w:rPr>
          <w:lang w:val="en-US"/>
        </w:rPr>
        <w:t>pemc-id</w:t>
      </w:r>
      <w:r>
        <w:rPr>
          <w:lang w:eastAsia="zh-CN"/>
        </w:rPr>
        <w:t xml:space="preserve">&gt; </w:t>
      </w:r>
      <w:r>
        <w:t>element is included</w:t>
      </w:r>
      <w:r>
        <w:rPr>
          <w:rFonts w:cs="Arial"/>
        </w:rPr>
        <w:t>;</w:t>
      </w:r>
    </w:p>
    <w:p w14:paraId="7A47E4CA" w14:textId="77777777" w:rsidR="00DC5A7E" w:rsidRDefault="00836A99" w:rsidP="00DC5A7E">
      <w:pPr>
        <w:pStyle w:val="B2"/>
        <w:rPr>
          <w:lang w:eastAsia="zh-CN"/>
        </w:rPr>
      </w:pPr>
      <w:r>
        <w:rPr>
          <w:lang w:eastAsia="zh-CN"/>
        </w:rPr>
        <w:t>5</w:t>
      </w:r>
      <w:r w:rsidR="00DC5A7E">
        <w:rPr>
          <w:lang w:eastAsia="zh-CN"/>
        </w:rPr>
        <w:t>)</w:t>
      </w:r>
      <w:r w:rsidR="00DC5A7E">
        <w:rPr>
          <w:lang w:eastAsia="zh-CN"/>
        </w:rPr>
        <w:tab/>
        <w:t xml:space="preserve">if the </w:t>
      </w:r>
      <w:r w:rsidR="00201118">
        <w:t>event ID</w:t>
      </w:r>
      <w:r w:rsidR="00DC5A7E">
        <w:t xml:space="preserve"> includes "</w:t>
      </w:r>
      <w:r w:rsidR="00DC5A7E" w:rsidRPr="00E93CD6">
        <w:rPr>
          <w:lang w:eastAsia="zh-CN"/>
        </w:rPr>
        <w:t>PIN profiles update</w:t>
      </w:r>
      <w:r w:rsidR="00DC5A7E">
        <w:t>"</w:t>
      </w:r>
      <w:r w:rsidR="00DC5A7E">
        <w:rPr>
          <w:lang w:eastAsia="zh-CN"/>
        </w:rPr>
        <w:t>:</w:t>
      </w:r>
    </w:p>
    <w:p w14:paraId="332112FE" w14:textId="77777777" w:rsidR="00DC5A7E" w:rsidRDefault="00DC5A7E" w:rsidP="00DC5A7E">
      <w:pPr>
        <w:pStyle w:val="B3"/>
        <w:rPr>
          <w:lang w:eastAsia="zh-CN"/>
        </w:rPr>
      </w:pPr>
      <w:r>
        <w:rPr>
          <w:lang w:eastAsia="zh-CN"/>
        </w:rPr>
        <w:t>i)</w:t>
      </w:r>
      <w:r>
        <w:rPr>
          <w:lang w:eastAsia="zh-CN"/>
        </w:rPr>
        <w:tab/>
      </w:r>
      <w:r w:rsidR="00351768">
        <w:rPr>
          <w:lang w:eastAsia="zh-CN"/>
        </w:rPr>
        <w:t xml:space="preserve">may </w:t>
      </w:r>
      <w:r>
        <w:rPr>
          <w:lang w:eastAsia="zh-CN"/>
        </w:rPr>
        <w:t>include a &lt;pin-profile&gt; element set to the PIN profile of the PIN</w:t>
      </w:r>
      <w:r w:rsidR="008C0FA2">
        <w:rPr>
          <w:lang w:eastAsia="zh-CN"/>
        </w:rPr>
        <w:t xml:space="preserve">; </w:t>
      </w:r>
      <w:r w:rsidR="00351768">
        <w:rPr>
          <w:lang w:eastAsia="zh-CN"/>
        </w:rPr>
        <w:t>or</w:t>
      </w:r>
    </w:p>
    <w:p w14:paraId="16E26C9F" w14:textId="77777777" w:rsidR="00351768" w:rsidRDefault="00351768" w:rsidP="00DC5A7E">
      <w:pPr>
        <w:pStyle w:val="B3"/>
        <w:rPr>
          <w:lang w:eastAsia="zh-CN"/>
        </w:rPr>
      </w:pPr>
      <w:r>
        <w:rPr>
          <w:rFonts w:hint="eastAsia"/>
          <w:lang w:eastAsia="zh-CN"/>
        </w:rPr>
        <w:t>i</w:t>
      </w:r>
      <w:r>
        <w:rPr>
          <w:lang w:eastAsia="zh-CN"/>
        </w:rPr>
        <w:t>i)</w:t>
      </w:r>
      <w:r>
        <w:rPr>
          <w:lang w:eastAsia="zh-CN"/>
        </w:rPr>
        <w:tab/>
        <w:t>may include a &lt;dynamic-pin-profile&gt; element set to the dynamic PIN profile of the PIN; and</w:t>
      </w:r>
    </w:p>
    <w:p w14:paraId="076DDB25" w14:textId="77777777" w:rsidR="008C0FA2" w:rsidRDefault="00836A99" w:rsidP="008C0FA2">
      <w:pPr>
        <w:pStyle w:val="B2"/>
        <w:rPr>
          <w:lang w:eastAsia="zh-CN"/>
        </w:rPr>
      </w:pPr>
      <w:r>
        <w:rPr>
          <w:lang w:eastAsia="zh-CN"/>
        </w:rPr>
        <w:t>6</w:t>
      </w:r>
      <w:r w:rsidR="008C0FA2">
        <w:rPr>
          <w:lang w:eastAsia="zh-CN"/>
        </w:rPr>
        <w:t>)</w:t>
      </w:r>
      <w:r w:rsidR="008C0FA2">
        <w:rPr>
          <w:lang w:eastAsia="zh-CN"/>
        </w:rPr>
        <w:tab/>
        <w:t xml:space="preserve">if the </w:t>
      </w:r>
      <w:r w:rsidR="00313140">
        <w:t>event ID</w:t>
      </w:r>
      <w:r w:rsidR="008C0FA2">
        <w:t xml:space="preserve"> includes "</w:t>
      </w:r>
      <w:r w:rsidR="008C0FA2">
        <w:rPr>
          <w:lang w:eastAsia="zh-CN"/>
        </w:rPr>
        <w:t>PIN status update</w:t>
      </w:r>
      <w:r w:rsidR="008C0FA2">
        <w:t>"</w:t>
      </w:r>
      <w:r w:rsidR="008C0FA2">
        <w:rPr>
          <w:lang w:eastAsia="zh-CN"/>
        </w:rPr>
        <w:t>:</w:t>
      </w:r>
    </w:p>
    <w:p w14:paraId="1C7CC394" w14:textId="77777777" w:rsidR="008C0FA2" w:rsidRPr="008C0FA2" w:rsidRDefault="008C0FA2" w:rsidP="0061070A">
      <w:pPr>
        <w:pStyle w:val="B3"/>
        <w:rPr>
          <w:lang w:eastAsia="zh-CN"/>
        </w:rPr>
      </w:pPr>
      <w:r>
        <w:rPr>
          <w:lang w:eastAsia="zh-CN"/>
        </w:rPr>
        <w:t>i)</w:t>
      </w:r>
      <w:r>
        <w:rPr>
          <w:lang w:eastAsia="zh-CN"/>
        </w:rPr>
        <w:tab/>
        <w:t xml:space="preserve">shall include a </w:t>
      </w:r>
      <w:r>
        <w:t>&lt;pin-status-type&gt; element set to "</w:t>
      </w:r>
      <w:r>
        <w:rPr>
          <w:lang w:eastAsia="zh-CN"/>
        </w:rPr>
        <w:t>PIN activation</w:t>
      </w:r>
      <w:r>
        <w:t>" or "PIN deactivation"</w:t>
      </w:r>
      <w:r>
        <w:rPr>
          <w:lang w:eastAsia="zh-CN"/>
        </w:rPr>
        <w:t>.</w:t>
      </w:r>
    </w:p>
    <w:p w14:paraId="7967D3E3" w14:textId="77777777" w:rsidR="00DC5A7E" w:rsidRDefault="00DC5A7E" w:rsidP="00DC5A7E">
      <w:pPr>
        <w:rPr>
          <w:lang w:eastAsia="zh-CN"/>
        </w:rPr>
      </w:pPr>
      <w:r>
        <w:t xml:space="preserve">The PMAE-C shall send the generated HTTP POST request towards the receiving entity according to </w:t>
      </w:r>
      <w:r w:rsidRPr="000A20F1">
        <w:t>IETF</w:t>
      </w:r>
      <w:r>
        <w:t> </w:t>
      </w:r>
      <w:r w:rsidRPr="000A20F1">
        <w:t>RFC</w:t>
      </w:r>
      <w:r>
        <w:t> </w:t>
      </w:r>
      <w:r w:rsidR="00F84143">
        <w:t>9110</w:t>
      </w:r>
      <w:r>
        <w:t> </w:t>
      </w:r>
      <w:r w:rsidRPr="0006242D">
        <w:t>[</w:t>
      </w:r>
      <w:r>
        <w:t>4]</w:t>
      </w:r>
      <w:r>
        <w:rPr>
          <w:rFonts w:hint="eastAsia"/>
          <w:lang w:eastAsia="zh-CN"/>
        </w:rPr>
        <w:t>.</w:t>
      </w:r>
    </w:p>
    <w:p w14:paraId="1F38A47A" w14:textId="77777777" w:rsidR="00DC5A7E" w:rsidRDefault="00DC5A7E" w:rsidP="00DC5A7E">
      <w:pPr>
        <w:pStyle w:val="Heading5"/>
        <w:rPr>
          <w:lang w:eastAsia="zh-CN"/>
        </w:rPr>
      </w:pPr>
      <w:bookmarkStart w:id="301" w:name="_CR5_4_6_4_2"/>
      <w:bookmarkStart w:id="302" w:name="_Toc172038131"/>
      <w:bookmarkEnd w:id="301"/>
      <w:r>
        <w:rPr>
          <w:rFonts w:hint="eastAsia"/>
          <w:lang w:eastAsia="zh-CN"/>
        </w:rPr>
        <w:t>5</w:t>
      </w:r>
      <w:r>
        <w:rPr>
          <w:lang w:eastAsia="zh-CN"/>
        </w:rPr>
        <w:t>.4.6.</w:t>
      </w:r>
      <w:r w:rsidR="00596CD7">
        <w:rPr>
          <w:lang w:eastAsia="zh-CN"/>
        </w:rPr>
        <w:t>4</w:t>
      </w:r>
      <w:r>
        <w:rPr>
          <w:lang w:eastAsia="zh-CN"/>
        </w:rPr>
        <w:t>.2</w:t>
      </w:r>
      <w:r>
        <w:rPr>
          <w:lang w:eastAsia="zh-CN"/>
        </w:rPr>
        <w:tab/>
        <w:t>Receiving entity procedure</w:t>
      </w:r>
      <w:bookmarkEnd w:id="302"/>
    </w:p>
    <w:p w14:paraId="5B0A9D48" w14:textId="77777777" w:rsidR="00DC5A7E" w:rsidRDefault="00DC5A7E" w:rsidP="00DC5A7E">
      <w:r>
        <w:rPr>
          <w:rFonts w:hint="eastAsia"/>
          <w:lang w:eastAsia="zh-CN"/>
        </w:rPr>
        <w:t>T</w:t>
      </w:r>
      <w:r>
        <w:rPr>
          <w:lang w:eastAsia="zh-CN"/>
        </w:rPr>
        <w:t>he receiving entity can be a PEAE-C, PGAE-C, or PAE-S</w:t>
      </w:r>
      <w:r w:rsidRPr="002600F6">
        <w:rPr>
          <w:lang w:eastAsia="zh-CN"/>
        </w:rPr>
        <w:t>.</w:t>
      </w:r>
    </w:p>
    <w:p w14:paraId="4140BF81" w14:textId="77777777" w:rsidR="00DC5A7E" w:rsidRDefault="00DC5A7E" w:rsidP="00DC5A7E">
      <w:r>
        <w:rPr>
          <w:lang w:eastAsia="x-none"/>
        </w:rPr>
        <w:t>Upon reception of an HTTP POST request</w:t>
      </w:r>
      <w:r w:rsidRPr="005025FB">
        <w:t xml:space="preserve"> </w:t>
      </w:r>
      <w:r>
        <w:t>message containing:</w:t>
      </w:r>
    </w:p>
    <w:p w14:paraId="6BFF845D" w14:textId="77777777" w:rsidR="00DC5A7E" w:rsidRDefault="00DC5A7E" w:rsidP="00DC5A7E">
      <w:pPr>
        <w:pStyle w:val="B1"/>
      </w:pPr>
      <w:r>
        <w:t>a)</w:t>
      </w:r>
      <w:r>
        <w:tab/>
        <w:t>a Content-Type header field set to "application/vnd.3gpp.pinapp-info+xml"; and</w:t>
      </w:r>
    </w:p>
    <w:p w14:paraId="4485CF15" w14:textId="77777777" w:rsidR="00DC5A7E" w:rsidRDefault="00DC5A7E" w:rsidP="00DC5A7E">
      <w:pPr>
        <w:pStyle w:val="B1"/>
      </w:pPr>
      <w:r>
        <w:t>b)</w:t>
      </w:r>
      <w:r>
        <w:tab/>
        <w:t xml:space="preserve">an application/vnd.3gpp.pinapp-info+xml MIME body with a </w:t>
      </w:r>
      <w:r w:rsidRPr="0073469F">
        <w:t>&lt;</w:t>
      </w:r>
      <w:r>
        <w:t>pin-status-notify</w:t>
      </w:r>
      <w:r w:rsidRPr="0073469F">
        <w:t>&gt;</w:t>
      </w:r>
      <w:r>
        <w:t xml:space="preserve"> </w:t>
      </w:r>
      <w:r w:rsidRPr="00FB41A4">
        <w:t>element in the &lt;</w:t>
      </w:r>
      <w:r>
        <w:t>pinapp</w:t>
      </w:r>
      <w:r w:rsidRPr="00FB41A4">
        <w:t xml:space="preserve">-info&gt; </w:t>
      </w:r>
      <w:r>
        <w:t>root element,</w:t>
      </w:r>
    </w:p>
    <w:p w14:paraId="5C6636AA" w14:textId="77777777" w:rsidR="00DC5A7E" w:rsidRDefault="00DC5A7E" w:rsidP="00DC5A7E">
      <w:pPr>
        <w:rPr>
          <w:lang w:eastAsia="zh-CN"/>
        </w:rPr>
      </w:pPr>
      <w:r>
        <w:t xml:space="preserve">the </w:t>
      </w:r>
      <w:r>
        <w:rPr>
          <w:lang w:eastAsia="zh-CN"/>
        </w:rPr>
        <w:t>receiving entity</w:t>
      </w:r>
      <w:r>
        <w:t xml:space="preserve"> shall</w:t>
      </w:r>
      <w:r>
        <w:rPr>
          <w:lang w:eastAsia="zh-CN"/>
        </w:rPr>
        <w:t xml:space="preserve"> store, update, or remove the corresponding information in the receiving entity according to the </w:t>
      </w:r>
      <w:r w:rsidRPr="0073469F">
        <w:t>&lt;</w:t>
      </w:r>
      <w:r>
        <w:t>pin-status-notify</w:t>
      </w:r>
      <w:r w:rsidRPr="0073469F">
        <w:t>&gt;</w:t>
      </w:r>
      <w:r>
        <w:t xml:space="preserve"> </w:t>
      </w:r>
      <w:r w:rsidRPr="00FB41A4">
        <w:t>element</w:t>
      </w:r>
      <w:r>
        <w:rPr>
          <w:lang w:eastAsia="zh-CN"/>
        </w:rPr>
        <w:t>. Additionally:</w:t>
      </w:r>
    </w:p>
    <w:p w14:paraId="584BF006" w14:textId="77777777" w:rsidR="00DC5A7E" w:rsidRDefault="00DC5A7E" w:rsidP="00DC5A7E">
      <w:pPr>
        <w:pStyle w:val="B1"/>
        <w:rPr>
          <w:lang w:eastAsia="zh-CN"/>
        </w:rPr>
      </w:pPr>
      <w:r>
        <w:rPr>
          <w:lang w:eastAsia="zh-CN"/>
        </w:rPr>
        <w:t>a)</w:t>
      </w:r>
      <w:r>
        <w:rPr>
          <w:lang w:eastAsia="zh-CN"/>
        </w:rPr>
        <w:tab/>
        <w:t>if the receiving entity is a PGAE-C, and:</w:t>
      </w:r>
    </w:p>
    <w:p w14:paraId="7443EEF8" w14:textId="77777777" w:rsidR="00DC5A7E" w:rsidRDefault="00DC5A7E" w:rsidP="00DC5A7E">
      <w:pPr>
        <w:pStyle w:val="B2"/>
      </w:pPr>
      <w:r>
        <w:rPr>
          <w:lang w:eastAsia="zh-CN"/>
        </w:rPr>
        <w:t>1)</w:t>
      </w:r>
      <w:r>
        <w:rPr>
          <w:lang w:eastAsia="zh-CN"/>
        </w:rPr>
        <w:tab/>
        <w:t xml:space="preserve">the </w:t>
      </w:r>
      <w:r w:rsidRPr="007F57D7">
        <w:t>&lt;</w:t>
      </w:r>
      <w:r>
        <w:t>pin-s</w:t>
      </w:r>
      <w:r w:rsidRPr="007B39D1">
        <w:t>tatus</w:t>
      </w:r>
      <w:r>
        <w:t>-</w:t>
      </w:r>
      <w:r w:rsidRPr="007B39D1">
        <w:t>event</w:t>
      </w:r>
      <w:r>
        <w:t>-</w:t>
      </w:r>
      <w:r w:rsidRPr="007B39D1">
        <w:t>type</w:t>
      </w:r>
      <w:r w:rsidRPr="007F57D7">
        <w:t>&gt; element</w:t>
      </w:r>
      <w:r>
        <w:t xml:space="preserve"> includes "</w:t>
      </w:r>
      <w:r>
        <w:rPr>
          <w:lang w:eastAsia="zh-CN"/>
        </w:rPr>
        <w:t>PINE management</w:t>
      </w:r>
      <w:r>
        <w:t xml:space="preserve">" and the </w:t>
      </w:r>
      <w:r w:rsidRPr="007F57D7">
        <w:t>&lt;</w:t>
      </w:r>
      <w:r>
        <w:t>pine-management-type</w:t>
      </w:r>
      <w:r w:rsidRPr="007F57D7">
        <w:t>&gt; element</w:t>
      </w:r>
      <w:r>
        <w:t xml:space="preserve"> is set to "</w:t>
      </w:r>
      <w:r>
        <w:rPr>
          <w:lang w:eastAsia="zh-CN"/>
        </w:rPr>
        <w:t>PINE joins into a PIN</w:t>
      </w:r>
      <w:r>
        <w:t xml:space="preserve">", the PGAE-C shall determine whether to </w:t>
      </w:r>
      <w:r w:rsidRPr="002A22D8">
        <w:t>enable the PEAE-C</w:t>
      </w:r>
      <w:r w:rsidR="00351768">
        <w:t>(s)</w:t>
      </w:r>
      <w:r w:rsidRPr="002A22D8">
        <w:t xml:space="preserve"> to access the network</w:t>
      </w:r>
      <w:r>
        <w:t xml:space="preserve"> (i.e. enable the access control information for </w:t>
      </w:r>
      <w:r w:rsidR="00351768">
        <w:t xml:space="preserve">the </w:t>
      </w:r>
      <w:r>
        <w:t>PEAE-C</w:t>
      </w:r>
      <w:r w:rsidR="00351768">
        <w:t>(s)</w:t>
      </w:r>
      <w:r>
        <w:t>); or</w:t>
      </w:r>
    </w:p>
    <w:p w14:paraId="6D33834C" w14:textId="77777777" w:rsidR="00351768" w:rsidRDefault="00DC5A7E" w:rsidP="00DC5A7E">
      <w:pPr>
        <w:pStyle w:val="B2"/>
      </w:pPr>
      <w:r>
        <w:rPr>
          <w:lang w:eastAsia="zh-CN"/>
        </w:rPr>
        <w:lastRenderedPageBreak/>
        <w:t>2)</w:t>
      </w:r>
      <w:r>
        <w:rPr>
          <w:lang w:eastAsia="zh-CN"/>
        </w:rPr>
        <w:tab/>
        <w:t xml:space="preserve">the </w:t>
      </w:r>
      <w:r w:rsidRPr="007F57D7">
        <w:t>&lt;</w:t>
      </w:r>
      <w:r>
        <w:t>pin-s</w:t>
      </w:r>
      <w:r w:rsidRPr="007B39D1">
        <w:t>tatus</w:t>
      </w:r>
      <w:r>
        <w:t>-</w:t>
      </w:r>
      <w:r w:rsidRPr="007B39D1">
        <w:t>event</w:t>
      </w:r>
      <w:r>
        <w:t>-</w:t>
      </w:r>
      <w:r w:rsidRPr="007B39D1">
        <w:t>type</w:t>
      </w:r>
      <w:r w:rsidRPr="007F57D7">
        <w:t>&gt; element</w:t>
      </w:r>
      <w:r>
        <w:t xml:space="preserve"> includes "</w:t>
      </w:r>
      <w:r>
        <w:rPr>
          <w:lang w:eastAsia="zh-CN"/>
        </w:rPr>
        <w:t>PINE management</w:t>
      </w:r>
      <w:r>
        <w:t xml:space="preserve">" and the </w:t>
      </w:r>
      <w:r w:rsidRPr="007F57D7">
        <w:t>&lt;</w:t>
      </w:r>
      <w:r>
        <w:t>pine-management-type</w:t>
      </w:r>
      <w:r w:rsidRPr="007F57D7">
        <w:t>&gt; element</w:t>
      </w:r>
      <w:r>
        <w:t xml:space="preserve"> is set to "</w:t>
      </w:r>
      <w:r>
        <w:rPr>
          <w:lang w:eastAsia="zh-CN"/>
        </w:rPr>
        <w:t>PINE leaves a PIN</w:t>
      </w:r>
      <w:r>
        <w:t>"</w:t>
      </w:r>
      <w:r w:rsidR="00351768" w:rsidRPr="00351768">
        <w:t xml:space="preserve"> </w:t>
      </w:r>
      <w:r w:rsidR="00351768">
        <w:t>or "</w:t>
      </w:r>
      <w:r w:rsidR="00351768">
        <w:rPr>
          <w:lang w:eastAsia="zh-CN"/>
        </w:rPr>
        <w:t>PINE is removed from a PIN</w:t>
      </w:r>
      <w:r w:rsidR="00351768">
        <w:t>"</w:t>
      </w:r>
      <w:r>
        <w:t>, the PGAE-C shall dis</w:t>
      </w:r>
      <w:r w:rsidRPr="002A22D8">
        <w:t xml:space="preserve">able the </w:t>
      </w:r>
      <w:r w:rsidRPr="009E2A8A">
        <w:t xml:space="preserve">access control information for </w:t>
      </w:r>
      <w:r w:rsidR="00351768">
        <w:t>the</w:t>
      </w:r>
      <w:r w:rsidR="00351768" w:rsidRPr="009E2A8A">
        <w:t xml:space="preserve"> </w:t>
      </w:r>
      <w:r w:rsidRPr="009E2A8A">
        <w:t>P</w:t>
      </w:r>
      <w:r>
        <w:t>EAE-C</w:t>
      </w:r>
      <w:r w:rsidR="00351768">
        <w:t>(s); and</w:t>
      </w:r>
    </w:p>
    <w:p w14:paraId="6C40E754" w14:textId="77777777" w:rsidR="00351768" w:rsidRDefault="00351768" w:rsidP="00351768">
      <w:pPr>
        <w:pStyle w:val="B1"/>
        <w:rPr>
          <w:lang w:eastAsia="zh-CN"/>
        </w:rPr>
      </w:pPr>
      <w:r>
        <w:rPr>
          <w:lang w:eastAsia="zh-CN"/>
        </w:rPr>
        <w:t>b)</w:t>
      </w:r>
      <w:r>
        <w:rPr>
          <w:lang w:eastAsia="zh-CN"/>
        </w:rPr>
        <w:tab/>
        <w:t>if the receiving entity is a PEAE-C, and:</w:t>
      </w:r>
    </w:p>
    <w:p w14:paraId="10F770F0" w14:textId="77777777" w:rsidR="00DC5A7E" w:rsidRDefault="00351768" w:rsidP="00DC5A7E">
      <w:pPr>
        <w:pStyle w:val="B2"/>
      </w:pPr>
      <w:r>
        <w:rPr>
          <w:lang w:eastAsia="zh-CN"/>
        </w:rPr>
        <w:t>1)</w:t>
      </w:r>
      <w:r>
        <w:rPr>
          <w:lang w:eastAsia="zh-CN"/>
        </w:rPr>
        <w:tab/>
        <w:t>the &lt;</w:t>
      </w:r>
      <w:r>
        <w:t>event-id&gt; element includes "</w:t>
      </w:r>
      <w:r>
        <w:rPr>
          <w:lang w:eastAsia="zh-CN"/>
        </w:rPr>
        <w:t>PINE management</w:t>
      </w:r>
      <w:r>
        <w:t>" and the &lt;pine-management-type&gt; element is set to "</w:t>
      </w:r>
      <w:r>
        <w:rPr>
          <w:lang w:eastAsia="zh-CN"/>
        </w:rPr>
        <w:t>PINE is removed from a PIN</w:t>
      </w:r>
      <w:r>
        <w:t>", the PGAE-C shall consider it has been removed from the PIN. Whether to delete all the stored information of this PIN is up to UE implementation</w:t>
      </w:r>
      <w:r w:rsidR="00DC5A7E">
        <w:t>.</w:t>
      </w:r>
    </w:p>
    <w:p w14:paraId="7FB45E8E" w14:textId="77777777" w:rsidR="00DC5A7E" w:rsidRDefault="00DC5A7E" w:rsidP="00DC5A7E">
      <w:pPr>
        <w:pStyle w:val="Heading4"/>
      </w:pPr>
      <w:bookmarkStart w:id="303" w:name="_CR5_4_6_5"/>
      <w:bookmarkStart w:id="304" w:name="_Toc172038132"/>
      <w:bookmarkEnd w:id="303"/>
      <w:r>
        <w:t>5</w:t>
      </w:r>
      <w:r w:rsidRPr="0087431B">
        <w:t>.</w:t>
      </w:r>
      <w:r>
        <w:t>4</w:t>
      </w:r>
      <w:r w:rsidRPr="0087431B">
        <w:t>.</w:t>
      </w:r>
      <w:r>
        <w:t>6</w:t>
      </w:r>
      <w:r w:rsidRPr="0087431B">
        <w:t>.</w:t>
      </w:r>
      <w:r w:rsidR="00596CD7">
        <w:t>5</w:t>
      </w:r>
      <w:r w:rsidRPr="0087431B">
        <w:tab/>
      </w:r>
      <w:r>
        <w:t xml:space="preserve">PIN </w:t>
      </w:r>
      <w:r w:rsidRPr="007316E1">
        <w:t xml:space="preserve">status </w:t>
      </w:r>
      <w:r>
        <w:t>unsubscribe</w:t>
      </w:r>
      <w:bookmarkEnd w:id="304"/>
    </w:p>
    <w:p w14:paraId="459C76B4" w14:textId="77777777" w:rsidR="00DC5A7E" w:rsidRDefault="00DC5A7E" w:rsidP="00DC5A7E">
      <w:pPr>
        <w:pStyle w:val="Heading5"/>
      </w:pPr>
      <w:bookmarkStart w:id="305" w:name="_CR5_4_6_5_1"/>
      <w:bookmarkStart w:id="306" w:name="_Toc172038133"/>
      <w:bookmarkEnd w:id="305"/>
      <w:r>
        <w:t>5</w:t>
      </w:r>
      <w:r w:rsidRPr="0087431B">
        <w:t>.</w:t>
      </w:r>
      <w:r>
        <w:t>4</w:t>
      </w:r>
      <w:r w:rsidRPr="0087431B">
        <w:t>.</w:t>
      </w:r>
      <w:r>
        <w:t>6</w:t>
      </w:r>
      <w:r w:rsidRPr="0087431B">
        <w:t>.</w:t>
      </w:r>
      <w:r w:rsidR="00596CD7">
        <w:t>5</w:t>
      </w:r>
      <w:r>
        <w:t>.1</w:t>
      </w:r>
      <w:r w:rsidRPr="0087431B">
        <w:tab/>
      </w:r>
      <w:r>
        <w:t>Requesting entity procedure</w:t>
      </w:r>
      <w:bookmarkEnd w:id="306"/>
    </w:p>
    <w:p w14:paraId="1E82C0D1" w14:textId="77777777" w:rsidR="00DC5A7E" w:rsidRDefault="00DC5A7E" w:rsidP="00DC5A7E">
      <w:pPr>
        <w:rPr>
          <w:lang w:eastAsia="zh-CN"/>
        </w:rPr>
      </w:pPr>
      <w:r>
        <w:rPr>
          <w:rFonts w:hint="eastAsia"/>
          <w:lang w:eastAsia="zh-CN"/>
        </w:rPr>
        <w:t>T</w:t>
      </w:r>
      <w:r>
        <w:rPr>
          <w:lang w:eastAsia="zh-CN"/>
        </w:rPr>
        <w:t>he requesting entity can be a PEAE-C, PGAE-C, or PAE-S.</w:t>
      </w:r>
    </w:p>
    <w:p w14:paraId="192BDB35" w14:textId="77777777" w:rsidR="00DC5A7E" w:rsidRDefault="00DC5A7E" w:rsidP="00DC5A7E">
      <w:pPr>
        <w:rPr>
          <w:lang w:eastAsia="zh-CN"/>
        </w:rPr>
      </w:pPr>
      <w:r>
        <w:rPr>
          <w:lang w:eastAsia="zh-CN"/>
        </w:rPr>
        <w:t xml:space="preserve">To unsubscribe the PIN status from the PMAE-C, the requesting entity shall </w:t>
      </w:r>
      <w:r>
        <w:t xml:space="preserve">generate an HTTP POST request </w:t>
      </w:r>
      <w:r w:rsidRPr="0006242D">
        <w:t>according to p</w:t>
      </w:r>
      <w:r>
        <w:t xml:space="preserve">rocedures as specified in </w:t>
      </w:r>
      <w:r w:rsidRPr="000A20F1">
        <w:t>IETF</w:t>
      </w:r>
      <w:r>
        <w:t> </w:t>
      </w:r>
      <w:r w:rsidRPr="000A20F1">
        <w:t>RFC</w:t>
      </w:r>
      <w:r>
        <w:t> </w:t>
      </w:r>
      <w:r w:rsidR="00F84143">
        <w:t>9110</w:t>
      </w:r>
      <w:r>
        <w:t> </w:t>
      </w:r>
      <w:r w:rsidRPr="0006242D">
        <w:t>[</w:t>
      </w:r>
      <w:r>
        <w:t xml:space="preserve">4]. </w:t>
      </w:r>
      <w:r w:rsidRPr="00684E14">
        <w:t xml:space="preserve">In the </w:t>
      </w:r>
      <w:r>
        <w:t>HTTP POST request</w:t>
      </w:r>
      <w:r w:rsidRPr="00684E14">
        <w:t xml:space="preserve">, the </w:t>
      </w:r>
      <w:r>
        <w:rPr>
          <w:lang w:eastAsia="zh-CN"/>
        </w:rPr>
        <w:t>requesting entity:</w:t>
      </w:r>
    </w:p>
    <w:p w14:paraId="42854C75" w14:textId="77777777" w:rsidR="00DC5A7E" w:rsidRDefault="00DC5A7E" w:rsidP="00DC5A7E">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the PMAE-C;</w:t>
      </w:r>
    </w:p>
    <w:p w14:paraId="0ED2F3EE" w14:textId="77777777" w:rsidR="00DC5A7E" w:rsidRPr="0073469F" w:rsidRDefault="00DC5A7E" w:rsidP="00DC5A7E">
      <w:pPr>
        <w:pStyle w:val="B1"/>
      </w:pPr>
      <w:r>
        <w:t>b)</w:t>
      </w:r>
      <w:r>
        <w:tab/>
      </w:r>
      <w:r w:rsidRPr="0073469F">
        <w:t xml:space="preserve">shall include a </w:t>
      </w:r>
      <w:r>
        <w:t xml:space="preserve">Content-Type </w:t>
      </w:r>
      <w:r w:rsidRPr="0073469F">
        <w:t>header field se</w:t>
      </w:r>
      <w:r>
        <w:t>t to "application/vnd.3gpp.pinapp</w:t>
      </w:r>
      <w:r w:rsidRPr="0073469F">
        <w:t>-info+xml";</w:t>
      </w:r>
      <w:r>
        <w:t xml:space="preserve"> and</w:t>
      </w:r>
    </w:p>
    <w:p w14:paraId="4DE4B99E" w14:textId="77777777" w:rsidR="00DC5A7E" w:rsidRDefault="00DC5A7E" w:rsidP="00DC5A7E">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pin-status-unsubscribe-request</w:t>
      </w:r>
      <w:r w:rsidRPr="0073469F">
        <w:t>&gt;</w:t>
      </w:r>
      <w:r w:rsidRPr="001D4A5C">
        <w:t xml:space="preserve"> element in the &lt;</w:t>
      </w:r>
      <w:r>
        <w:t>pinapp</w:t>
      </w:r>
      <w:r w:rsidRPr="001D4A5C">
        <w:t>-info&gt; root element</w:t>
      </w:r>
      <w:r w:rsidRPr="000D5037">
        <w:t xml:space="preserve"> </w:t>
      </w:r>
      <w:r>
        <w:t xml:space="preserve">and within the </w:t>
      </w:r>
      <w:r w:rsidRPr="0073469F">
        <w:t>&lt;</w:t>
      </w:r>
      <w:r>
        <w:t>pin-status-unsubscribe-request</w:t>
      </w:r>
      <w:r w:rsidRPr="0073469F">
        <w:t>&gt;</w:t>
      </w:r>
      <w:r w:rsidRPr="001D4A5C">
        <w:t xml:space="preserve"> element</w:t>
      </w:r>
      <w:r>
        <w:t>:</w:t>
      </w:r>
    </w:p>
    <w:p w14:paraId="5AB1B92A" w14:textId="77777777" w:rsidR="00DC5A7E" w:rsidRDefault="00DC5A7E" w:rsidP="00DC5A7E">
      <w:pPr>
        <w:pStyle w:val="B2"/>
      </w:pPr>
      <w:r>
        <w:rPr>
          <w:lang w:eastAsia="zh-CN"/>
        </w:rPr>
        <w:t>1)</w:t>
      </w:r>
      <w:r>
        <w:rPr>
          <w:lang w:eastAsia="zh-CN"/>
        </w:rPr>
        <w:tab/>
        <w:t>shall include a &lt;s</w:t>
      </w:r>
      <w:r w:rsidRPr="00F477AF">
        <w:t>ecurity</w:t>
      </w:r>
      <w:r>
        <w:t>-</w:t>
      </w:r>
      <w:r w:rsidRPr="00F477AF">
        <w:t>credentials</w:t>
      </w:r>
      <w:r>
        <w:rPr>
          <w:lang w:eastAsia="zh-CN"/>
        </w:rPr>
        <w:t xml:space="preserve">&gt; </w:t>
      </w:r>
      <w:r>
        <w:t>element set to the s</w:t>
      </w:r>
      <w:r w:rsidRPr="006C21C7">
        <w:t xml:space="preserve">ecurity credentials resulting from a successful authorization for </w:t>
      </w:r>
      <w:r>
        <w:t>the</w:t>
      </w:r>
      <w:r w:rsidRPr="006C21C7">
        <w:t xml:space="preserve"> PIN service</w:t>
      </w:r>
      <w:r>
        <w:t>; and</w:t>
      </w:r>
    </w:p>
    <w:p w14:paraId="6F196722" w14:textId="77777777" w:rsidR="00DC5A7E" w:rsidRDefault="00DC5A7E" w:rsidP="00DC5A7E">
      <w:pPr>
        <w:pStyle w:val="B2"/>
      </w:pPr>
      <w:r>
        <w:t>2)</w:t>
      </w:r>
      <w:r>
        <w:tab/>
        <w:t>shall include a &lt;un</w:t>
      </w:r>
      <w:r>
        <w:rPr>
          <w:rFonts w:hint="eastAsia"/>
          <w:lang w:eastAsia="zh-CN"/>
        </w:rPr>
        <w:t>subscription</w:t>
      </w:r>
      <w:r>
        <w:t>-id&gt; element</w:t>
      </w:r>
      <w:r w:rsidRPr="004E665F">
        <w:t xml:space="preserve"> </w:t>
      </w:r>
      <w:r w:rsidRPr="004E7BF5">
        <w:t>set to the</w:t>
      </w:r>
      <w:r>
        <w:t xml:space="preserve"> identity of the s</w:t>
      </w:r>
      <w:r w:rsidRPr="0078631C">
        <w:t>ubscription</w:t>
      </w:r>
      <w:r>
        <w:t xml:space="preserve"> to be unsubscribed. More than one identity can be indicated.</w:t>
      </w:r>
    </w:p>
    <w:p w14:paraId="3C966C40" w14:textId="77777777" w:rsidR="00DC5A7E" w:rsidRDefault="00DC5A7E" w:rsidP="00DC5A7E">
      <w:pPr>
        <w:rPr>
          <w:lang w:eastAsia="zh-CN"/>
        </w:rPr>
      </w:pPr>
      <w:r>
        <w:t xml:space="preserve">The requesting entity shall send the generated HTTP POST request towards the PMAE-C according to </w:t>
      </w:r>
      <w:r w:rsidRPr="000A20F1">
        <w:t>IETF</w:t>
      </w:r>
      <w:r>
        <w:t> </w:t>
      </w:r>
      <w:r w:rsidRPr="000A20F1">
        <w:t>RFC</w:t>
      </w:r>
      <w:r>
        <w:t> </w:t>
      </w:r>
      <w:r w:rsidR="00F84143">
        <w:t>9110</w:t>
      </w:r>
      <w:r>
        <w:t> </w:t>
      </w:r>
      <w:r w:rsidRPr="0006242D">
        <w:t>[</w:t>
      </w:r>
      <w:r>
        <w:t>4]</w:t>
      </w:r>
      <w:r>
        <w:rPr>
          <w:rFonts w:hint="eastAsia"/>
          <w:lang w:eastAsia="zh-CN"/>
        </w:rPr>
        <w:t>.</w:t>
      </w:r>
    </w:p>
    <w:p w14:paraId="71C3B87A" w14:textId="77777777" w:rsidR="00562048" w:rsidRPr="00562048" w:rsidRDefault="00562048" w:rsidP="00DC5A7E">
      <w:pPr>
        <w:rPr>
          <w:lang w:eastAsia="zh-CN"/>
        </w:rPr>
      </w:pPr>
      <w:r>
        <w:rPr>
          <w:lang w:eastAsia="zh-CN"/>
        </w:rPr>
        <w:t>Up</w:t>
      </w:r>
      <w:r>
        <w:rPr>
          <w:lang w:eastAsia="x-none"/>
        </w:rPr>
        <w:t xml:space="preserve">on reception of an </w:t>
      </w:r>
      <w:r>
        <w:t>HTTP 204 (No content) response message, the requesting entity shall consider it has successfully unsubscribed the PIN status event identified by the &lt;un</w:t>
      </w:r>
      <w:r>
        <w:rPr>
          <w:lang w:eastAsia="zh-CN"/>
        </w:rPr>
        <w:t>subscription</w:t>
      </w:r>
      <w:r>
        <w:t>-id&gt; element.</w:t>
      </w:r>
    </w:p>
    <w:p w14:paraId="7C89095E" w14:textId="77777777" w:rsidR="00DC5A7E" w:rsidRDefault="00DC5A7E" w:rsidP="00DC5A7E">
      <w:r w:rsidRPr="00554F63">
        <w:rPr>
          <w:lang w:eastAsia="zh-CN"/>
        </w:rPr>
        <w:t>U</w:t>
      </w:r>
      <w:r>
        <w:rPr>
          <w:lang w:eastAsia="zh-CN"/>
        </w:rPr>
        <w:t>p</w:t>
      </w:r>
      <w:r>
        <w:rPr>
          <w:lang w:eastAsia="x-none"/>
        </w:rPr>
        <w:t xml:space="preserve">on reception of an </w:t>
      </w:r>
      <w:r w:rsidRPr="00554F63">
        <w:t xml:space="preserve">HTTP </w:t>
      </w:r>
      <w:r>
        <w:t>403 (Forbidden)</w:t>
      </w:r>
      <w:r w:rsidRPr="00554F63">
        <w:t xml:space="preserve"> response message</w:t>
      </w:r>
      <w:r>
        <w:t xml:space="preserve"> containing:</w:t>
      </w:r>
    </w:p>
    <w:p w14:paraId="30394E77" w14:textId="77777777" w:rsidR="00DC5A7E" w:rsidRDefault="00DC5A7E" w:rsidP="00DC5A7E">
      <w:pPr>
        <w:pStyle w:val="B1"/>
      </w:pPr>
      <w:r>
        <w:t>a)</w:t>
      </w:r>
      <w:r>
        <w:tab/>
        <w:t>a Content-Type header field set to "application/vnd.3gpp.pinapp-info+xml"; and</w:t>
      </w:r>
    </w:p>
    <w:p w14:paraId="2183F3B0" w14:textId="77777777" w:rsidR="00DC5A7E" w:rsidRDefault="00DC5A7E" w:rsidP="00DC5A7E">
      <w:pPr>
        <w:pStyle w:val="B1"/>
      </w:pPr>
      <w:r>
        <w:t>b)</w:t>
      </w:r>
      <w:r>
        <w:tab/>
        <w:t xml:space="preserve">an application/vnd.3gpp.pinapp-info+xml MIME body with a </w:t>
      </w:r>
      <w:r w:rsidRPr="0073469F">
        <w:t>&lt;</w:t>
      </w:r>
      <w:r>
        <w:t>pin-status-unsubscribe-reject</w:t>
      </w:r>
      <w:r w:rsidRPr="0073469F">
        <w:t>&gt;</w:t>
      </w:r>
      <w:r>
        <w:t xml:space="preserve"> </w:t>
      </w:r>
      <w:r w:rsidRPr="00FB41A4">
        <w:t>element in the &lt;</w:t>
      </w:r>
      <w:r>
        <w:t>pinapp</w:t>
      </w:r>
      <w:r w:rsidRPr="00FB41A4">
        <w:t xml:space="preserve">-info&gt; </w:t>
      </w:r>
      <w:r>
        <w:t>root element,</w:t>
      </w:r>
    </w:p>
    <w:p w14:paraId="5E287337" w14:textId="77777777" w:rsidR="00DC5A7E" w:rsidRPr="00E94F33" w:rsidRDefault="00DC5A7E" w:rsidP="00DC5A7E">
      <w:pPr>
        <w:rPr>
          <w:lang w:eastAsia="zh-CN"/>
        </w:rPr>
      </w:pPr>
      <w:r>
        <w:t xml:space="preserve">the requesting entity shall consider the </w:t>
      </w:r>
      <w:r w:rsidRPr="00A9356A">
        <w:t xml:space="preserve">PIN </w:t>
      </w:r>
      <w:r>
        <w:t>status unsubscribe is rejected by the PMAE-C.</w:t>
      </w:r>
    </w:p>
    <w:p w14:paraId="50D8DB5F" w14:textId="77777777" w:rsidR="00DC5A7E" w:rsidRPr="00A404E6" w:rsidRDefault="00DC5A7E" w:rsidP="00DC5A7E">
      <w:pPr>
        <w:pStyle w:val="Heading5"/>
        <w:rPr>
          <w:lang w:eastAsia="zh-CN"/>
        </w:rPr>
      </w:pPr>
      <w:bookmarkStart w:id="307" w:name="_CR5_4_6_5_2"/>
      <w:bookmarkStart w:id="308" w:name="_Toc172038134"/>
      <w:bookmarkEnd w:id="307"/>
      <w:r>
        <w:rPr>
          <w:rFonts w:hint="eastAsia"/>
          <w:lang w:eastAsia="zh-CN"/>
        </w:rPr>
        <w:t>5</w:t>
      </w:r>
      <w:r>
        <w:rPr>
          <w:lang w:eastAsia="zh-CN"/>
        </w:rPr>
        <w:t>.4.6.</w:t>
      </w:r>
      <w:r w:rsidR="00596CD7">
        <w:rPr>
          <w:lang w:eastAsia="zh-CN"/>
        </w:rPr>
        <w:t>5</w:t>
      </w:r>
      <w:r>
        <w:rPr>
          <w:lang w:eastAsia="zh-CN"/>
        </w:rPr>
        <w:t>.2</w:t>
      </w:r>
      <w:r>
        <w:rPr>
          <w:lang w:eastAsia="zh-CN"/>
        </w:rPr>
        <w:tab/>
        <w:t>PMAE-C procedure</w:t>
      </w:r>
      <w:bookmarkEnd w:id="308"/>
    </w:p>
    <w:p w14:paraId="2A64B5E9" w14:textId="77777777" w:rsidR="00DC5A7E" w:rsidRDefault="00DC5A7E" w:rsidP="00DC5A7E">
      <w:r>
        <w:rPr>
          <w:lang w:eastAsia="x-none"/>
        </w:rPr>
        <w:t>Upon reception of an HTTP POST request</w:t>
      </w:r>
      <w:r w:rsidRPr="005025FB">
        <w:t xml:space="preserve"> </w:t>
      </w:r>
      <w:r>
        <w:t>message containing:</w:t>
      </w:r>
    </w:p>
    <w:p w14:paraId="74A382C9" w14:textId="77777777" w:rsidR="00DC5A7E" w:rsidRDefault="00DC5A7E" w:rsidP="00DC5A7E">
      <w:pPr>
        <w:pStyle w:val="B1"/>
      </w:pPr>
      <w:r>
        <w:t>a)</w:t>
      </w:r>
      <w:r>
        <w:tab/>
        <w:t>a Content-Type header field set to "application/vnd.3gpp.pinapp-info+xml"; and</w:t>
      </w:r>
    </w:p>
    <w:p w14:paraId="3FDD3C60" w14:textId="77777777" w:rsidR="00DC5A7E" w:rsidRPr="0045224A" w:rsidRDefault="00DC5A7E" w:rsidP="00DC5A7E">
      <w:pPr>
        <w:pStyle w:val="B1"/>
      </w:pPr>
      <w:r>
        <w:t>b)</w:t>
      </w:r>
      <w:r>
        <w:tab/>
        <w:t xml:space="preserve">an application/vnd.3gpp.pinapp-info+xml MIME body with a </w:t>
      </w:r>
      <w:r w:rsidRPr="0073469F">
        <w:t>&lt;</w:t>
      </w:r>
      <w:r>
        <w:t>pin-status-unsubscribe-request</w:t>
      </w:r>
      <w:r w:rsidRPr="0073469F">
        <w:t>&gt;</w:t>
      </w:r>
      <w:r>
        <w:t xml:space="preserve"> </w:t>
      </w:r>
      <w:r w:rsidRPr="00FB41A4">
        <w:t>element in the &lt;</w:t>
      </w:r>
      <w:r>
        <w:t>pinapp</w:t>
      </w:r>
      <w:r w:rsidRPr="00FB41A4">
        <w:t xml:space="preserve">-info&gt; </w:t>
      </w:r>
      <w:r>
        <w:t>root element,</w:t>
      </w:r>
    </w:p>
    <w:p w14:paraId="25620352" w14:textId="77777777" w:rsidR="00DC5A7E" w:rsidRDefault="00DC5A7E" w:rsidP="00DC5A7E">
      <w:pPr>
        <w:rPr>
          <w:lang w:eastAsia="zh-CN"/>
        </w:rPr>
      </w:pPr>
      <w:r w:rsidRPr="0045224A">
        <w:rPr>
          <w:lang w:eastAsia="zh-CN"/>
        </w:rPr>
        <w:t>the PM</w:t>
      </w:r>
      <w:r>
        <w:rPr>
          <w:lang w:eastAsia="zh-CN"/>
        </w:rPr>
        <w:t>AE-</w:t>
      </w:r>
      <w:r w:rsidRPr="0045224A">
        <w:rPr>
          <w:lang w:eastAsia="zh-CN"/>
        </w:rPr>
        <w:t xml:space="preserve">C </w:t>
      </w:r>
      <w:r>
        <w:rPr>
          <w:lang w:eastAsia="zh-CN"/>
        </w:rPr>
        <w:t xml:space="preserve">shall </w:t>
      </w:r>
      <w:r w:rsidRPr="0045224A">
        <w:rPr>
          <w:lang w:eastAsia="zh-CN"/>
        </w:rPr>
        <w:t xml:space="preserve">check </w:t>
      </w:r>
      <w:r>
        <w:rPr>
          <w:lang w:eastAsia="zh-CN"/>
        </w:rPr>
        <w:t>whether</w:t>
      </w:r>
      <w:r w:rsidRPr="0045224A">
        <w:rPr>
          <w:lang w:eastAsia="zh-CN"/>
        </w:rPr>
        <w:t xml:space="preserve"> the </w:t>
      </w:r>
      <w:r>
        <w:rPr>
          <w:lang w:eastAsia="zh-CN"/>
        </w:rPr>
        <w:t>requesting entity</w:t>
      </w:r>
      <w:r w:rsidRPr="0045224A">
        <w:rPr>
          <w:lang w:eastAsia="zh-CN"/>
        </w:rPr>
        <w:t xml:space="preserve"> is authorized to </w:t>
      </w:r>
      <w:r>
        <w:rPr>
          <w:lang w:eastAsia="zh-CN"/>
        </w:rPr>
        <w:t>unsubscribe</w:t>
      </w:r>
      <w:r w:rsidRPr="00EB5018">
        <w:rPr>
          <w:lang w:eastAsia="zh-CN"/>
        </w:rPr>
        <w:t xml:space="preserve"> the subscription information</w:t>
      </w:r>
      <w:r>
        <w:rPr>
          <w:lang w:eastAsia="zh-CN"/>
        </w:rPr>
        <w:t xml:space="preserve"> or not</w:t>
      </w:r>
      <w:r w:rsidRPr="0045224A">
        <w:rPr>
          <w:lang w:eastAsia="zh-CN"/>
        </w:rPr>
        <w:t>.</w:t>
      </w:r>
    </w:p>
    <w:p w14:paraId="3C262F77" w14:textId="77777777" w:rsidR="00DC5A7E" w:rsidRDefault="00DC5A7E" w:rsidP="00DC5A7E">
      <w:pPr>
        <w:rPr>
          <w:lang w:eastAsia="zh-CN"/>
        </w:rPr>
      </w:pPr>
      <w:r w:rsidRPr="0045224A">
        <w:rPr>
          <w:lang w:eastAsia="zh-CN"/>
        </w:rPr>
        <w:t xml:space="preserve">If the </w:t>
      </w:r>
      <w:r>
        <w:rPr>
          <w:lang w:eastAsia="zh-CN"/>
        </w:rPr>
        <w:t>requesting entity</w:t>
      </w:r>
      <w:r w:rsidRPr="0045224A">
        <w:rPr>
          <w:lang w:eastAsia="zh-CN"/>
        </w:rPr>
        <w:t xml:space="preserve"> is authorized to </w:t>
      </w:r>
      <w:r>
        <w:rPr>
          <w:lang w:eastAsia="zh-CN"/>
        </w:rPr>
        <w:t>unsubscribe</w:t>
      </w:r>
      <w:r w:rsidRPr="00EB5018">
        <w:rPr>
          <w:lang w:eastAsia="zh-CN"/>
        </w:rPr>
        <w:t xml:space="preserve"> </w:t>
      </w:r>
      <w:r>
        <w:rPr>
          <w:rFonts w:hint="eastAsia"/>
          <w:lang w:eastAsia="zh-CN"/>
        </w:rPr>
        <w:t>all</w:t>
      </w:r>
      <w:r>
        <w:rPr>
          <w:lang w:eastAsia="zh-CN"/>
        </w:rPr>
        <w:t xml:space="preserve"> the</w:t>
      </w:r>
      <w:r w:rsidRPr="0045224A">
        <w:rPr>
          <w:lang w:eastAsia="zh-CN"/>
        </w:rPr>
        <w:t xml:space="preserve"> requested</w:t>
      </w:r>
      <w:r w:rsidRPr="00EB5018">
        <w:rPr>
          <w:lang w:eastAsia="zh-CN"/>
        </w:rPr>
        <w:t xml:space="preserve"> subscription information</w:t>
      </w:r>
      <w:r w:rsidRPr="0045224A">
        <w:rPr>
          <w:lang w:eastAsia="zh-CN"/>
        </w:rPr>
        <w:t>, the PM</w:t>
      </w:r>
      <w:r>
        <w:rPr>
          <w:lang w:eastAsia="zh-CN"/>
        </w:rPr>
        <w:t>AE-</w:t>
      </w:r>
      <w:r w:rsidRPr="0045224A">
        <w:rPr>
          <w:lang w:eastAsia="zh-CN"/>
        </w:rPr>
        <w:t xml:space="preserve">C </w:t>
      </w:r>
      <w:r>
        <w:rPr>
          <w:lang w:eastAsia="zh-CN"/>
        </w:rPr>
        <w:t xml:space="preserve">shall: </w:t>
      </w:r>
    </w:p>
    <w:p w14:paraId="1FF7B76F" w14:textId="77777777" w:rsidR="00DC5A7E" w:rsidRDefault="00DC5A7E" w:rsidP="00DC5A7E">
      <w:pPr>
        <w:pStyle w:val="B1"/>
        <w:rPr>
          <w:lang w:eastAsia="zh-CN"/>
        </w:rPr>
      </w:pPr>
      <w:r>
        <w:rPr>
          <w:lang w:eastAsia="zh-CN"/>
        </w:rPr>
        <w:t>a)</w:t>
      </w:r>
      <w:r>
        <w:rPr>
          <w:lang w:eastAsia="zh-CN"/>
        </w:rPr>
        <w:tab/>
        <w:t>update</w:t>
      </w:r>
      <w:r w:rsidRPr="0045224A">
        <w:rPr>
          <w:lang w:eastAsia="zh-CN"/>
        </w:rPr>
        <w:t xml:space="preserve"> the subscription</w:t>
      </w:r>
      <w:r>
        <w:rPr>
          <w:lang w:eastAsia="zh-CN"/>
        </w:rPr>
        <w:t xml:space="preserve"> information</w:t>
      </w:r>
      <w:r w:rsidRPr="0045224A">
        <w:rPr>
          <w:lang w:eastAsia="zh-CN"/>
        </w:rPr>
        <w:t xml:space="preserve"> for </w:t>
      </w:r>
      <w:r>
        <w:rPr>
          <w:lang w:eastAsia="zh-CN"/>
        </w:rPr>
        <w:t>the requesting entity for the PIN;</w:t>
      </w:r>
    </w:p>
    <w:p w14:paraId="7D44D092" w14:textId="77777777" w:rsidR="00562048" w:rsidRDefault="00562048" w:rsidP="00562048">
      <w:pPr>
        <w:pStyle w:val="B1"/>
      </w:pPr>
      <w:r>
        <w:rPr>
          <w:lang w:eastAsia="zh-CN"/>
        </w:rPr>
        <w:t>b)</w:t>
      </w:r>
      <w:r>
        <w:rPr>
          <w:lang w:eastAsia="zh-CN"/>
        </w:rPr>
        <w:tab/>
      </w:r>
      <w:r>
        <w:t>generate an HTTP 204 (No content) response according to IETF RFC 9110 [4]; and</w:t>
      </w:r>
    </w:p>
    <w:p w14:paraId="54027A88" w14:textId="77777777" w:rsidR="00562048" w:rsidRDefault="00562048" w:rsidP="00562048">
      <w:pPr>
        <w:pStyle w:val="B1"/>
      </w:pPr>
      <w:r>
        <w:rPr>
          <w:lang w:eastAsia="zh-CN"/>
        </w:rPr>
        <w:t>c)</w:t>
      </w:r>
      <w:r>
        <w:rPr>
          <w:lang w:eastAsia="zh-CN"/>
        </w:rPr>
        <w:tab/>
        <w:t>send the HTTP 204 (</w:t>
      </w:r>
      <w:r>
        <w:t>No content</w:t>
      </w:r>
      <w:r>
        <w:rPr>
          <w:lang w:eastAsia="zh-CN"/>
        </w:rPr>
        <w:t>) response towards the requesting entity.</w:t>
      </w:r>
    </w:p>
    <w:p w14:paraId="7E23993B" w14:textId="77777777" w:rsidR="00DC5A7E" w:rsidRDefault="00DC5A7E" w:rsidP="00DC5A7E">
      <w:pPr>
        <w:rPr>
          <w:lang w:eastAsia="zh-CN"/>
        </w:rPr>
      </w:pPr>
      <w:r w:rsidRPr="0045224A">
        <w:rPr>
          <w:lang w:eastAsia="zh-CN"/>
        </w:rPr>
        <w:lastRenderedPageBreak/>
        <w:t xml:space="preserve">If the </w:t>
      </w:r>
      <w:r>
        <w:rPr>
          <w:lang w:eastAsia="zh-CN"/>
        </w:rPr>
        <w:t>requesting entity</w:t>
      </w:r>
      <w:r w:rsidRPr="0045224A">
        <w:rPr>
          <w:lang w:eastAsia="zh-CN"/>
        </w:rPr>
        <w:t xml:space="preserve"> is authorized to </w:t>
      </w:r>
      <w:r>
        <w:rPr>
          <w:lang w:eastAsia="zh-CN"/>
        </w:rPr>
        <w:t>unsubscribe</w:t>
      </w:r>
      <w:r w:rsidRPr="00EB5018">
        <w:rPr>
          <w:lang w:eastAsia="zh-CN"/>
        </w:rPr>
        <w:t xml:space="preserve"> </w:t>
      </w:r>
      <w:r>
        <w:rPr>
          <w:rFonts w:hint="eastAsia"/>
          <w:lang w:eastAsia="zh-CN"/>
        </w:rPr>
        <w:t>at</w:t>
      </w:r>
      <w:r>
        <w:rPr>
          <w:lang w:eastAsia="zh-CN"/>
        </w:rPr>
        <w:t xml:space="preserve"> least one </w:t>
      </w:r>
      <w:r w:rsidRPr="0045224A">
        <w:rPr>
          <w:lang w:eastAsia="zh-CN"/>
        </w:rPr>
        <w:t>requested</w:t>
      </w:r>
      <w:r w:rsidRPr="00EB5018">
        <w:rPr>
          <w:lang w:eastAsia="zh-CN"/>
        </w:rPr>
        <w:t xml:space="preserve"> subscription information</w:t>
      </w:r>
      <w:r w:rsidRPr="0045224A">
        <w:rPr>
          <w:lang w:eastAsia="zh-CN"/>
        </w:rPr>
        <w:t>, the PM</w:t>
      </w:r>
      <w:r>
        <w:rPr>
          <w:lang w:eastAsia="zh-CN"/>
        </w:rPr>
        <w:t>AE-</w:t>
      </w:r>
      <w:r w:rsidRPr="0045224A">
        <w:rPr>
          <w:lang w:eastAsia="zh-CN"/>
        </w:rPr>
        <w:t xml:space="preserve">C </w:t>
      </w:r>
      <w:r>
        <w:rPr>
          <w:lang w:eastAsia="zh-CN"/>
        </w:rPr>
        <w:t xml:space="preserve">shall: </w:t>
      </w:r>
    </w:p>
    <w:p w14:paraId="36BA66DE" w14:textId="77777777" w:rsidR="00DC5A7E" w:rsidRDefault="00DC5A7E" w:rsidP="00DC5A7E">
      <w:pPr>
        <w:pStyle w:val="B1"/>
      </w:pPr>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r w:rsidR="00F84143">
        <w:t>9110</w:t>
      </w:r>
      <w:r>
        <w:t> </w:t>
      </w:r>
      <w:r w:rsidRPr="00554F63">
        <w:t>[</w:t>
      </w:r>
      <w:r>
        <w:t>4</w:t>
      </w:r>
      <w:r w:rsidRPr="00554F63">
        <w:t xml:space="preserve">]. In the </w:t>
      </w:r>
      <w:r>
        <w:t>403 (Forbidden)</w:t>
      </w:r>
      <w:r w:rsidRPr="00554F63">
        <w:t xml:space="preserve"> response message, the </w:t>
      </w:r>
      <w:r>
        <w:t>PMAE-C</w:t>
      </w:r>
      <w:r w:rsidRPr="00554F63">
        <w:t>:</w:t>
      </w:r>
    </w:p>
    <w:p w14:paraId="280924FF" w14:textId="77777777" w:rsidR="00DC5A7E" w:rsidRDefault="00DC5A7E" w:rsidP="00DC5A7E">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01DD1605" w14:textId="77777777" w:rsidR="00DC5A7E" w:rsidRDefault="00DC5A7E" w:rsidP="00DC5A7E">
      <w:pPr>
        <w:pStyle w:val="B2"/>
      </w:pPr>
      <w:r>
        <w:t>2)</w:t>
      </w:r>
      <w:r>
        <w:tab/>
      </w:r>
      <w:r w:rsidRPr="004E7BF5">
        <w:t>shall include an application/vnd.3gpp.</w:t>
      </w:r>
      <w:r>
        <w:t>pinapp</w:t>
      </w:r>
      <w:r w:rsidRPr="004E7BF5">
        <w:t xml:space="preserve">-info+xml MIME body </w:t>
      </w:r>
      <w:r>
        <w:t xml:space="preserve">with a </w:t>
      </w:r>
      <w:r w:rsidRPr="0073469F">
        <w:t>&lt;</w:t>
      </w:r>
      <w:r>
        <w:t>pin-status-unsubscribe-reject</w:t>
      </w:r>
      <w:r w:rsidRPr="0073469F">
        <w:t>&gt;</w:t>
      </w:r>
      <w:r w:rsidRPr="004E7BF5">
        <w:t xml:space="preserve"> element</w:t>
      </w:r>
      <w:r>
        <w:t xml:space="preserve"> </w:t>
      </w:r>
      <w:r w:rsidRPr="004E7BF5">
        <w:t>in the &lt;</w:t>
      </w:r>
      <w:r>
        <w:t>pinapp</w:t>
      </w:r>
      <w:r w:rsidRPr="004E7BF5">
        <w:t>-info&gt; root element</w:t>
      </w:r>
      <w:r w:rsidRPr="000D5037">
        <w:t xml:space="preserve"> </w:t>
      </w:r>
      <w:r>
        <w:t xml:space="preserve">and within the </w:t>
      </w:r>
      <w:r w:rsidRPr="0073469F">
        <w:t>&lt;</w:t>
      </w:r>
      <w:r>
        <w:t>pin-status-unsubscribe-reject</w:t>
      </w:r>
      <w:r w:rsidRPr="0073469F">
        <w:t>&gt;</w:t>
      </w:r>
      <w:r w:rsidRPr="004E7BF5">
        <w:t>:</w:t>
      </w:r>
    </w:p>
    <w:p w14:paraId="19A266F4" w14:textId="77777777" w:rsidR="00DC5A7E" w:rsidRDefault="00DC5A7E" w:rsidP="00DC5A7E">
      <w:pPr>
        <w:pStyle w:val="B3"/>
        <w:rPr>
          <w:lang w:eastAsia="zh-CN"/>
        </w:rPr>
      </w:pPr>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rsidRPr="0018695B">
        <w:t xml:space="preserve">PIN </w:t>
      </w:r>
      <w:r>
        <w:t>status unsubscribe</w:t>
      </w:r>
      <w:r w:rsidRPr="00654FEF">
        <w:t xml:space="preserve"> failure</w:t>
      </w:r>
      <w:r>
        <w:t>; and</w:t>
      </w:r>
    </w:p>
    <w:p w14:paraId="06546DC5" w14:textId="77777777" w:rsidR="00BE3BC8" w:rsidRDefault="00DC5A7E" w:rsidP="00DC5A7E">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HTTP </w:t>
      </w:r>
      <w:r>
        <w:t>403 (Forbidden)</w:t>
      </w:r>
      <w:r w:rsidRPr="00554F63">
        <w:rPr>
          <w:lang w:eastAsia="zh-CN"/>
        </w:rPr>
        <w:t xml:space="preserve"> response towards the </w:t>
      </w:r>
      <w:r>
        <w:rPr>
          <w:lang w:eastAsia="zh-CN"/>
        </w:rPr>
        <w:t>requesting entity.</w:t>
      </w:r>
    </w:p>
    <w:p w14:paraId="7003E1D9" w14:textId="77777777" w:rsidR="00200932" w:rsidRDefault="00200932" w:rsidP="00200932">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5FFC4661" w14:textId="77777777" w:rsidR="00200932" w:rsidRPr="007D3511" w:rsidRDefault="00200932" w:rsidP="00200932">
      <w:pPr>
        <w:pStyle w:val="B1"/>
        <w:rPr>
          <w:lang w:eastAsia="zh-CN"/>
        </w:rPr>
      </w:pPr>
      <w:r>
        <w:rPr>
          <w:rFonts w:hint="eastAsia"/>
          <w:lang w:eastAsia="zh-CN"/>
        </w:rPr>
        <w:t>0</w:t>
      </w:r>
      <w:r>
        <w:rPr>
          <w:lang w:eastAsia="zh-CN"/>
        </w:rPr>
        <w:tab/>
        <w:t>Protocol error, unspecified;</w:t>
      </w:r>
    </w:p>
    <w:p w14:paraId="6C24DD83" w14:textId="77777777" w:rsidR="00200932" w:rsidRDefault="00200932" w:rsidP="00200932">
      <w:pPr>
        <w:pStyle w:val="B1"/>
        <w:rPr>
          <w:lang w:eastAsia="zh-CN"/>
        </w:rPr>
      </w:pPr>
      <w:r>
        <w:rPr>
          <w:lang w:eastAsia="zh-CN"/>
        </w:rPr>
        <w:t>1</w:t>
      </w:r>
      <w:r>
        <w:rPr>
          <w:lang w:eastAsia="zh-CN"/>
        </w:rPr>
        <w:tab/>
      </w:r>
      <w:r w:rsidRPr="007D3511">
        <w:rPr>
          <w:lang w:eastAsia="zh-CN"/>
        </w:rPr>
        <w:t>Operation not allowed</w:t>
      </w:r>
      <w:r>
        <w:rPr>
          <w:lang w:eastAsia="zh-CN"/>
        </w:rPr>
        <w:t>;</w:t>
      </w:r>
      <w:r>
        <w:rPr>
          <w:rFonts w:hint="eastAsia"/>
          <w:lang w:eastAsia="zh-CN"/>
        </w:rPr>
        <w:t xml:space="preserve"> </w:t>
      </w:r>
    </w:p>
    <w:p w14:paraId="5D52E878" w14:textId="77777777" w:rsidR="00200932" w:rsidRDefault="00200932" w:rsidP="00200932">
      <w:pPr>
        <w:pStyle w:val="B1"/>
        <w:rPr>
          <w:lang w:eastAsia="zh-CN"/>
        </w:rPr>
      </w:pPr>
      <w:r>
        <w:rPr>
          <w:rFonts w:hint="eastAsia"/>
          <w:lang w:eastAsia="zh-CN"/>
        </w:rPr>
        <w:t>3</w:t>
      </w:r>
      <w:r>
        <w:rPr>
          <w:lang w:eastAsia="zh-CN"/>
        </w:rPr>
        <w:tab/>
      </w:r>
      <w:r w:rsidRPr="007D3511">
        <w:rPr>
          <w:lang w:eastAsia="x-none"/>
        </w:rPr>
        <w:t>Authorization failure</w:t>
      </w:r>
      <w:r>
        <w:rPr>
          <w:lang w:eastAsia="zh-CN"/>
        </w:rPr>
        <w:t>;</w:t>
      </w:r>
      <w:r w:rsidRPr="00C37465">
        <w:rPr>
          <w:rFonts w:hint="eastAsia"/>
          <w:lang w:eastAsia="zh-CN"/>
        </w:rPr>
        <w:t xml:space="preserve"> </w:t>
      </w:r>
      <w:r>
        <w:rPr>
          <w:rFonts w:hint="eastAsia"/>
          <w:lang w:eastAsia="zh-CN"/>
        </w:rPr>
        <w:t>and</w:t>
      </w:r>
    </w:p>
    <w:p w14:paraId="50AD236D" w14:textId="77777777" w:rsidR="00200932" w:rsidRPr="00DC5A7E" w:rsidRDefault="00200932" w:rsidP="00200932">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1D34F2A7" w14:textId="77777777" w:rsidR="00BE3BC8" w:rsidRDefault="00BE3BC8" w:rsidP="00BE3BC8">
      <w:pPr>
        <w:pStyle w:val="Heading3"/>
      </w:pPr>
      <w:bookmarkStart w:id="309" w:name="_CR5_4_7"/>
      <w:bookmarkStart w:id="310" w:name="_Toc172038135"/>
      <w:bookmarkEnd w:id="309"/>
      <w:r>
        <w:rPr>
          <w:rFonts w:hint="eastAsia"/>
          <w:lang w:eastAsia="zh-CN"/>
        </w:rPr>
        <w:t>5</w:t>
      </w:r>
      <w:r>
        <w:rPr>
          <w:lang w:eastAsia="zh-CN"/>
        </w:rPr>
        <w:t>.4.7</w:t>
      </w:r>
      <w:r>
        <w:rPr>
          <w:lang w:eastAsia="zh-CN"/>
        </w:rPr>
        <w:tab/>
      </w:r>
      <w:r w:rsidRPr="000330E9">
        <w:rPr>
          <w:lang w:eastAsia="zh-CN"/>
        </w:rPr>
        <w:t>PINE management</w:t>
      </w:r>
      <w:r w:rsidRPr="00C7079E">
        <w:rPr>
          <w:lang w:eastAsia="zh-CN"/>
        </w:rPr>
        <w:t xml:space="preserve"> </w:t>
      </w:r>
      <w:r>
        <w:rPr>
          <w:lang w:eastAsia="zh-CN"/>
        </w:rPr>
        <w:t>procedure</w:t>
      </w:r>
      <w:bookmarkEnd w:id="310"/>
    </w:p>
    <w:p w14:paraId="134DB348" w14:textId="77777777" w:rsidR="00DC5A7E" w:rsidRDefault="00DC5A7E" w:rsidP="00DC5A7E">
      <w:pPr>
        <w:pStyle w:val="Heading4"/>
      </w:pPr>
      <w:bookmarkStart w:id="311" w:name="_CR5_4_7_1"/>
      <w:bookmarkStart w:id="312" w:name="_Toc125656074"/>
      <w:bookmarkStart w:id="313" w:name="_Toc172038136"/>
      <w:bookmarkEnd w:id="311"/>
      <w:r>
        <w:t>5</w:t>
      </w:r>
      <w:r w:rsidRPr="0087431B">
        <w:t>.</w:t>
      </w:r>
      <w:r>
        <w:t>4</w:t>
      </w:r>
      <w:r w:rsidRPr="0087431B">
        <w:t>.</w:t>
      </w:r>
      <w:r>
        <w:t>7</w:t>
      </w:r>
      <w:r w:rsidRPr="0087431B">
        <w:t>.1</w:t>
      </w:r>
      <w:r w:rsidRPr="0087431B">
        <w:tab/>
        <w:t>General</w:t>
      </w:r>
      <w:bookmarkEnd w:id="312"/>
      <w:bookmarkEnd w:id="313"/>
      <w:r w:rsidRPr="0087431B">
        <w:t xml:space="preserve"> </w:t>
      </w:r>
    </w:p>
    <w:p w14:paraId="26E396FE" w14:textId="77777777" w:rsidR="00DC5A7E" w:rsidRDefault="00DC5A7E" w:rsidP="00DC5A7E">
      <w:r>
        <w:t>The purpose of PINE management</w:t>
      </w:r>
      <w:r>
        <w:rPr>
          <w:lang w:eastAsia="zh-CN"/>
        </w:rPr>
        <w:t xml:space="preserve"> procedure is </w:t>
      </w:r>
      <w:r w:rsidRPr="001323B9">
        <w:rPr>
          <w:lang w:eastAsia="zh-CN"/>
        </w:rPr>
        <w:t xml:space="preserve">to </w:t>
      </w:r>
      <w:r>
        <w:rPr>
          <w:lang w:eastAsia="zh-CN"/>
        </w:rPr>
        <w:t>add or remove a PINE from a PIN for a PMAE-C, or join or leave a PIN for a PEAE-C</w:t>
      </w:r>
      <w:r>
        <w:t xml:space="preserve">. </w:t>
      </w:r>
    </w:p>
    <w:p w14:paraId="04244CD8" w14:textId="77777777" w:rsidR="00DC5A7E" w:rsidRDefault="00DC5A7E" w:rsidP="00DC5A7E">
      <w:r>
        <w:rPr>
          <w:rFonts w:hint="eastAsia"/>
          <w:lang w:eastAsia="zh-CN"/>
        </w:rPr>
        <w:t>T</w:t>
      </w:r>
      <w:r>
        <w:rPr>
          <w:lang w:eastAsia="zh-CN"/>
        </w:rPr>
        <w:t>he following procedures are defined</w:t>
      </w:r>
      <w:r w:rsidRPr="003259AF">
        <w:t xml:space="preserve"> </w:t>
      </w:r>
      <w:r>
        <w:t xml:space="preserve">for PIN </w:t>
      </w:r>
      <w:r w:rsidRPr="00E139D0">
        <w:t>Registration</w:t>
      </w:r>
      <w:r>
        <w:t xml:space="preserve"> to</w:t>
      </w:r>
      <w:r w:rsidRPr="00E139D0">
        <w:t xml:space="preserve"> </w:t>
      </w:r>
      <w:r>
        <w:t>PAE-S:</w:t>
      </w:r>
    </w:p>
    <w:p w14:paraId="7FA4A147" w14:textId="77777777" w:rsidR="00DC5A7E" w:rsidRDefault="00DC5A7E" w:rsidP="00DC5A7E">
      <w:pPr>
        <w:pStyle w:val="B1"/>
        <w:rPr>
          <w:lang w:eastAsia="zh-CN"/>
        </w:rPr>
      </w:pPr>
      <w:r>
        <w:rPr>
          <w:rFonts w:hint="eastAsia"/>
          <w:lang w:eastAsia="zh-CN"/>
        </w:rPr>
        <w:t>a</w:t>
      </w:r>
      <w:r>
        <w:rPr>
          <w:lang w:eastAsia="zh-CN"/>
        </w:rPr>
        <w:t>)</w:t>
      </w:r>
      <w:r>
        <w:rPr>
          <w:lang w:eastAsia="zh-CN"/>
        </w:rPr>
        <w:tab/>
      </w:r>
      <w:r w:rsidRPr="00896231">
        <w:t>PEAE-C requested joining into a PIN</w:t>
      </w:r>
      <w:r>
        <w:t xml:space="preserve"> </w:t>
      </w:r>
      <w:r w:rsidRPr="00587AB6">
        <w:t>via PMAE-C</w:t>
      </w:r>
      <w:r w:rsidRPr="006C48BE">
        <w:rPr>
          <w:lang w:eastAsia="zh-CN"/>
        </w:rPr>
        <w:t xml:space="preserve"> </w:t>
      </w:r>
      <w:r>
        <w:rPr>
          <w:lang w:eastAsia="zh-CN"/>
        </w:rPr>
        <w:t>as specified in clause</w:t>
      </w:r>
      <w:r>
        <w:t> </w:t>
      </w:r>
      <w:r>
        <w:rPr>
          <w:lang w:eastAsia="zh-CN"/>
        </w:rPr>
        <w:t>5.4.7.2</w:t>
      </w:r>
      <w:r>
        <w:t>;</w:t>
      </w:r>
    </w:p>
    <w:p w14:paraId="69CC2471" w14:textId="77777777" w:rsidR="00DC5A7E" w:rsidRDefault="00DC5A7E" w:rsidP="00DC5A7E">
      <w:pPr>
        <w:pStyle w:val="B1"/>
        <w:rPr>
          <w:lang w:eastAsia="zh-CN"/>
        </w:rPr>
      </w:pPr>
      <w:r>
        <w:rPr>
          <w:rFonts w:hint="eastAsia"/>
          <w:lang w:eastAsia="zh-CN"/>
        </w:rPr>
        <w:t>b</w:t>
      </w:r>
      <w:r>
        <w:rPr>
          <w:lang w:eastAsia="zh-CN"/>
        </w:rPr>
        <w:t>)</w:t>
      </w:r>
      <w:r>
        <w:rPr>
          <w:lang w:eastAsia="zh-CN"/>
        </w:rPr>
        <w:tab/>
      </w:r>
      <w:r w:rsidRPr="00896231">
        <w:t>PEAE-C requested joining into a PIN</w:t>
      </w:r>
      <w:r>
        <w:t xml:space="preserve"> </w:t>
      </w:r>
      <w:r w:rsidRPr="00587AB6">
        <w:t>via P</w:t>
      </w:r>
      <w:r>
        <w:t>G</w:t>
      </w:r>
      <w:r w:rsidRPr="00587AB6">
        <w:t>AE-C</w:t>
      </w:r>
      <w:r w:rsidRPr="006C48BE">
        <w:rPr>
          <w:lang w:eastAsia="zh-CN"/>
        </w:rPr>
        <w:t xml:space="preserve"> </w:t>
      </w:r>
      <w:r>
        <w:rPr>
          <w:lang w:eastAsia="zh-CN"/>
        </w:rPr>
        <w:t>as specified in clause</w:t>
      </w:r>
      <w:r>
        <w:t> </w:t>
      </w:r>
      <w:r>
        <w:rPr>
          <w:lang w:eastAsia="zh-CN"/>
        </w:rPr>
        <w:t>5.4.7.3</w:t>
      </w:r>
      <w:r>
        <w:t>;</w:t>
      </w:r>
    </w:p>
    <w:p w14:paraId="579EE26F" w14:textId="77777777" w:rsidR="00DC5A7E" w:rsidRDefault="00DC5A7E" w:rsidP="00DC5A7E">
      <w:pPr>
        <w:pStyle w:val="B1"/>
        <w:rPr>
          <w:lang w:eastAsia="zh-CN"/>
        </w:rPr>
      </w:pPr>
      <w:r>
        <w:rPr>
          <w:lang w:eastAsia="zh-CN"/>
        </w:rPr>
        <w:t>c)</w:t>
      </w:r>
      <w:r>
        <w:rPr>
          <w:lang w:eastAsia="zh-CN"/>
        </w:rPr>
        <w:tab/>
      </w:r>
      <w:r w:rsidRPr="009C72D7">
        <w:t>PEAE-C request</w:t>
      </w:r>
      <w:r>
        <w:t>ed</w:t>
      </w:r>
      <w:r w:rsidRPr="009C72D7">
        <w:t xml:space="preserve"> </w:t>
      </w:r>
      <w:r>
        <w:t xml:space="preserve">leaving a PIN </w:t>
      </w:r>
      <w:r w:rsidRPr="009C72D7">
        <w:t xml:space="preserve">via PMAE-C </w:t>
      </w:r>
      <w:r>
        <w:rPr>
          <w:lang w:eastAsia="zh-CN"/>
        </w:rPr>
        <w:t>as specified in clause</w:t>
      </w:r>
      <w:r>
        <w:t> </w:t>
      </w:r>
      <w:r>
        <w:rPr>
          <w:lang w:eastAsia="zh-CN"/>
        </w:rPr>
        <w:t>5.4.7.4</w:t>
      </w:r>
      <w:r>
        <w:t>;</w:t>
      </w:r>
    </w:p>
    <w:p w14:paraId="05619EEF" w14:textId="77777777" w:rsidR="00DC5A7E" w:rsidRDefault="00DC5A7E" w:rsidP="00DC5A7E">
      <w:pPr>
        <w:pStyle w:val="B1"/>
      </w:pPr>
      <w:r>
        <w:rPr>
          <w:lang w:eastAsia="zh-CN"/>
        </w:rPr>
        <w:t>d)</w:t>
      </w:r>
      <w:r>
        <w:rPr>
          <w:lang w:eastAsia="zh-CN"/>
        </w:rPr>
        <w:tab/>
      </w:r>
      <w:r w:rsidRPr="009C72D7">
        <w:t>PEAE-C request</w:t>
      </w:r>
      <w:r>
        <w:t>ed leaving a PIN</w:t>
      </w:r>
      <w:r w:rsidRPr="009C72D7">
        <w:t xml:space="preserve"> via P</w:t>
      </w:r>
      <w:r>
        <w:t>G</w:t>
      </w:r>
      <w:r w:rsidRPr="009C72D7">
        <w:t xml:space="preserve">AE-C </w:t>
      </w:r>
      <w:r>
        <w:rPr>
          <w:lang w:eastAsia="zh-CN"/>
        </w:rPr>
        <w:t>as specified in clause</w:t>
      </w:r>
      <w:r>
        <w:t> </w:t>
      </w:r>
      <w:r>
        <w:rPr>
          <w:lang w:eastAsia="zh-CN"/>
        </w:rPr>
        <w:t>5.4.7.5</w:t>
      </w:r>
      <w:r>
        <w:t>; and</w:t>
      </w:r>
    </w:p>
    <w:p w14:paraId="0D1AEBCD" w14:textId="77777777" w:rsidR="00DC5A7E" w:rsidRPr="00410822" w:rsidRDefault="00DC5A7E" w:rsidP="00DC5A7E">
      <w:pPr>
        <w:pStyle w:val="B1"/>
        <w:rPr>
          <w:lang w:eastAsia="zh-CN"/>
        </w:rPr>
      </w:pPr>
      <w:r>
        <w:rPr>
          <w:lang w:eastAsia="zh-CN"/>
        </w:rPr>
        <w:t>e)</w:t>
      </w:r>
      <w:r>
        <w:rPr>
          <w:lang w:eastAsia="zh-CN"/>
        </w:rPr>
        <w:tab/>
      </w:r>
      <w:r w:rsidRPr="00896231">
        <w:t>PMAE-C requested removing a PEAE-C from a PIN</w:t>
      </w:r>
      <w:r>
        <w:t xml:space="preserve"> </w:t>
      </w:r>
      <w:r>
        <w:rPr>
          <w:lang w:eastAsia="zh-CN"/>
        </w:rPr>
        <w:t>as specified in clause</w:t>
      </w:r>
      <w:r>
        <w:t> </w:t>
      </w:r>
      <w:r>
        <w:rPr>
          <w:lang w:eastAsia="zh-CN"/>
        </w:rPr>
        <w:t>5.4.7.6</w:t>
      </w:r>
      <w:r>
        <w:t>.</w:t>
      </w:r>
    </w:p>
    <w:p w14:paraId="5CD4DB0E" w14:textId="77777777" w:rsidR="00DC5A7E" w:rsidRDefault="00DC5A7E" w:rsidP="00DC5A7E">
      <w:pPr>
        <w:pStyle w:val="Heading4"/>
      </w:pPr>
      <w:bookmarkStart w:id="314" w:name="_CR5_4_7_2"/>
      <w:bookmarkStart w:id="315" w:name="_Toc172038137"/>
      <w:bookmarkEnd w:id="314"/>
      <w:r>
        <w:t>5</w:t>
      </w:r>
      <w:r w:rsidRPr="0087431B">
        <w:t>.</w:t>
      </w:r>
      <w:r>
        <w:t>4</w:t>
      </w:r>
      <w:r w:rsidRPr="0087431B">
        <w:t>.</w:t>
      </w:r>
      <w:r>
        <w:t>7</w:t>
      </w:r>
      <w:r w:rsidRPr="0087431B">
        <w:t>.</w:t>
      </w:r>
      <w:r>
        <w:t>2</w:t>
      </w:r>
      <w:r w:rsidRPr="0087431B">
        <w:tab/>
      </w:r>
      <w:r>
        <w:t>PEAE-C requested joining into a PIN via PMAE-C</w:t>
      </w:r>
      <w:bookmarkEnd w:id="315"/>
    </w:p>
    <w:p w14:paraId="6CE4A224" w14:textId="77777777" w:rsidR="00DC5A7E" w:rsidRDefault="00DC5A7E" w:rsidP="00DC5A7E">
      <w:pPr>
        <w:pStyle w:val="Heading5"/>
        <w:rPr>
          <w:lang w:eastAsia="zh-CN"/>
        </w:rPr>
      </w:pPr>
      <w:bookmarkStart w:id="316" w:name="_CR5_4_7_2_1"/>
      <w:bookmarkStart w:id="317" w:name="_Toc172038138"/>
      <w:bookmarkEnd w:id="316"/>
      <w:r>
        <w:rPr>
          <w:rFonts w:hint="eastAsia"/>
          <w:lang w:eastAsia="zh-CN"/>
        </w:rPr>
        <w:t>5</w:t>
      </w:r>
      <w:r>
        <w:rPr>
          <w:lang w:eastAsia="zh-CN"/>
        </w:rPr>
        <w:t>.4.7.2.1</w:t>
      </w:r>
      <w:r>
        <w:rPr>
          <w:lang w:eastAsia="zh-CN"/>
        </w:rPr>
        <w:tab/>
        <w:t xml:space="preserve">PEAE-C </w:t>
      </w:r>
      <w:r>
        <w:rPr>
          <w:rFonts w:hint="eastAsia"/>
          <w:lang w:eastAsia="zh-CN"/>
        </w:rPr>
        <w:t>procedure</w:t>
      </w:r>
      <w:bookmarkEnd w:id="317"/>
    </w:p>
    <w:p w14:paraId="1A2D3B29" w14:textId="77777777" w:rsidR="00DC5A7E" w:rsidRDefault="00DC5A7E" w:rsidP="00DC5A7E">
      <w:r>
        <w:t xml:space="preserve">When the PEAE-C needs </w:t>
      </w:r>
      <w:r>
        <w:rPr>
          <w:lang w:eastAsia="zh-CN"/>
        </w:rPr>
        <w:t>to join into a PIN via the PMAE-C</w:t>
      </w:r>
      <w:r>
        <w:t xml:space="preserve">, the PEAE-C shall generate an HTTP POST request </w:t>
      </w:r>
      <w:r w:rsidRPr="0006242D">
        <w:t>according to p</w:t>
      </w:r>
      <w:r>
        <w:t xml:space="preserve">rocedures as specified in </w:t>
      </w:r>
      <w:r w:rsidRPr="000A20F1">
        <w:t>IETF</w:t>
      </w:r>
      <w:r>
        <w:t> </w:t>
      </w:r>
      <w:r w:rsidRPr="000A20F1">
        <w:t>RFC</w:t>
      </w:r>
      <w:r>
        <w:t> </w:t>
      </w:r>
      <w:r w:rsidR="00F84143">
        <w:t>9110</w:t>
      </w:r>
      <w:r>
        <w:t> </w:t>
      </w:r>
      <w:r w:rsidRPr="0006242D">
        <w:t>[</w:t>
      </w:r>
      <w:r>
        <w:t xml:space="preserve">4]. </w:t>
      </w:r>
      <w:r w:rsidRPr="00684E14">
        <w:t xml:space="preserve">In the </w:t>
      </w:r>
      <w:r>
        <w:t>HTTP POST request</w:t>
      </w:r>
      <w:r w:rsidRPr="00684E14">
        <w:t xml:space="preserve">, the </w:t>
      </w:r>
      <w:r>
        <w:t>PEAE-C</w:t>
      </w:r>
      <w:r w:rsidRPr="00684E14">
        <w:t>:</w:t>
      </w:r>
    </w:p>
    <w:p w14:paraId="544365F1" w14:textId="77777777" w:rsidR="00DC5A7E" w:rsidRPr="008673D5" w:rsidRDefault="00DC5A7E" w:rsidP="00DC5A7E">
      <w:pPr>
        <w:pStyle w:val="NO"/>
      </w:pPr>
      <w:r w:rsidRPr="00040B5C">
        <w:t>NOTE:</w:t>
      </w:r>
      <w:r w:rsidRPr="00040B5C">
        <w:tab/>
      </w:r>
      <w:r>
        <w:t>PEAE-C can obtain the IP address of PMAE-C</w:t>
      </w:r>
      <w:r w:rsidRPr="00040B5C">
        <w:t xml:space="preserve"> </w:t>
      </w:r>
      <w:r>
        <w:t xml:space="preserve">and the PIN profile of the PIN by the implementation-specific ways. </w:t>
      </w:r>
    </w:p>
    <w:p w14:paraId="38AAA46B" w14:textId="77777777" w:rsidR="00DC5A7E" w:rsidRDefault="00DC5A7E" w:rsidP="00DC5A7E">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PMAE-C;</w:t>
      </w:r>
    </w:p>
    <w:p w14:paraId="05727CDC" w14:textId="77777777" w:rsidR="00DC5A7E" w:rsidRPr="003731F1" w:rsidRDefault="00DC5A7E" w:rsidP="00DC5A7E">
      <w:pPr>
        <w:pStyle w:val="B1"/>
      </w:pPr>
      <w:r w:rsidRPr="003731F1">
        <w:t>b)</w:t>
      </w:r>
      <w:r w:rsidRPr="003731F1">
        <w:tab/>
        <w:t xml:space="preserve">shall include a Content-Type header field set to </w:t>
      </w:r>
      <w:r>
        <w:t>"</w:t>
      </w:r>
      <w:r w:rsidRPr="003731F1">
        <w:t>application/vnd.3gpp.pinapp-info+xml</w:t>
      </w:r>
      <w:r>
        <w:t>"</w:t>
      </w:r>
      <w:r w:rsidRPr="003731F1">
        <w:t>; and</w:t>
      </w:r>
    </w:p>
    <w:p w14:paraId="142CAB30" w14:textId="77777777" w:rsidR="00DC5A7E" w:rsidRDefault="00DC5A7E" w:rsidP="00DC5A7E">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pin-m</w:t>
      </w:r>
      <w:r w:rsidRPr="00E13D41">
        <w:t>anagement</w:t>
      </w:r>
      <w:r>
        <w:t>-pine-join-r</w:t>
      </w:r>
      <w:r w:rsidRPr="00E13D41">
        <w:t>equest</w:t>
      </w:r>
      <w:r w:rsidRPr="0073469F">
        <w:t>&gt;</w:t>
      </w:r>
      <w:r w:rsidRPr="001D4A5C">
        <w:t xml:space="preserve"> element in the &lt;</w:t>
      </w:r>
      <w:r>
        <w:t>pinapp</w:t>
      </w:r>
      <w:r w:rsidRPr="001D4A5C">
        <w:t>-info&gt; root element</w:t>
      </w:r>
      <w:r>
        <w:t xml:space="preserve"> and within the </w:t>
      </w:r>
      <w:r w:rsidRPr="0073469F">
        <w:t>&lt;</w:t>
      </w:r>
      <w:r>
        <w:t>pin-m</w:t>
      </w:r>
      <w:r w:rsidRPr="00E13D41">
        <w:t>anagement</w:t>
      </w:r>
      <w:r>
        <w:t>-pine-join-r</w:t>
      </w:r>
      <w:r w:rsidRPr="00E13D41">
        <w:t>equest</w:t>
      </w:r>
      <w:r w:rsidRPr="0073469F">
        <w:t>&gt;</w:t>
      </w:r>
      <w:r w:rsidRPr="001D4A5C">
        <w:t xml:space="preserve"> element</w:t>
      </w:r>
      <w:r>
        <w:t>:</w:t>
      </w:r>
    </w:p>
    <w:p w14:paraId="10B00ACF" w14:textId="77777777" w:rsidR="00DC5A7E" w:rsidRDefault="00DC5A7E" w:rsidP="00DC5A7E">
      <w:pPr>
        <w:pStyle w:val="B2"/>
      </w:pPr>
      <w:r>
        <w:t>1)</w:t>
      </w:r>
      <w:r>
        <w:tab/>
        <w:t>shall include a &lt;pin</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PIN to be joined into</w:t>
      </w:r>
      <w:r w:rsidRPr="0073469F">
        <w:t>;</w:t>
      </w:r>
    </w:p>
    <w:p w14:paraId="4C9B6DC8" w14:textId="77777777" w:rsidR="00DC5A7E" w:rsidRDefault="00DC5A7E" w:rsidP="00DC5A7E">
      <w:pPr>
        <w:pStyle w:val="B2"/>
      </w:pPr>
      <w:r>
        <w:t>2)</w:t>
      </w:r>
      <w:r>
        <w:tab/>
      </w:r>
      <w:r>
        <w:rPr>
          <w:lang w:eastAsia="zh-CN"/>
        </w:rPr>
        <w:t>shall include a &lt;s</w:t>
      </w:r>
      <w:r w:rsidRPr="00F477AF">
        <w:t>ecurity</w:t>
      </w:r>
      <w:r>
        <w:t>-</w:t>
      </w:r>
      <w:r w:rsidRPr="00F477AF">
        <w:t>credentials</w:t>
      </w:r>
      <w:r>
        <w:rPr>
          <w:lang w:eastAsia="zh-CN"/>
        </w:rPr>
        <w:t xml:space="preserve">&gt; </w:t>
      </w:r>
      <w:r>
        <w:t>element set to the s</w:t>
      </w:r>
      <w:r w:rsidRPr="006C21C7">
        <w:t xml:space="preserve">ecurity credentials resulting from a successful authorization for </w:t>
      </w:r>
      <w:r>
        <w:t>a</w:t>
      </w:r>
      <w:r w:rsidRPr="006C21C7">
        <w:t xml:space="preserve"> PIN service</w:t>
      </w:r>
      <w:r>
        <w:t>;</w:t>
      </w:r>
    </w:p>
    <w:p w14:paraId="01CF6F8C" w14:textId="77777777" w:rsidR="00DC5A7E" w:rsidRDefault="00DC5A7E" w:rsidP="00DC5A7E">
      <w:pPr>
        <w:pStyle w:val="B2"/>
      </w:pPr>
      <w:r>
        <w:lastRenderedPageBreak/>
        <w:t>3)</w:t>
      </w:r>
      <w:r>
        <w:tab/>
        <w:t>shall include a &lt;</w:t>
      </w:r>
      <w:r>
        <w:rPr>
          <w:lang w:val="en-US"/>
        </w:rPr>
        <w:t>ue-id</w:t>
      </w:r>
      <w:r>
        <w:t xml:space="preserve">&gt; element set to </w:t>
      </w:r>
      <w:r>
        <w:rPr>
          <w:rFonts w:cs="Arial"/>
        </w:rPr>
        <w:t xml:space="preserve">the </w:t>
      </w:r>
      <w:r>
        <w:rPr>
          <w:lang w:val="en-US"/>
        </w:rPr>
        <w:t>identity of the</w:t>
      </w:r>
      <w:r w:rsidRPr="00526FC3">
        <w:rPr>
          <w:rFonts w:cs="Arial"/>
        </w:rPr>
        <w:t xml:space="preserve"> </w:t>
      </w:r>
      <w:r>
        <w:rPr>
          <w:rFonts w:cs="Arial"/>
        </w:rPr>
        <w:t>PEAE-C</w:t>
      </w:r>
      <w:r w:rsidRPr="0073469F">
        <w:t>;</w:t>
      </w:r>
    </w:p>
    <w:p w14:paraId="0DF6F1D4" w14:textId="77777777" w:rsidR="00575F55" w:rsidRDefault="00575F55" w:rsidP="00DC5A7E">
      <w:pPr>
        <w:pStyle w:val="B2"/>
      </w:pPr>
      <w:r>
        <w:rPr>
          <w:rFonts w:hint="eastAsia"/>
          <w:lang w:eastAsia="zh-CN"/>
        </w:rPr>
        <w:t>4</w:t>
      </w:r>
      <w:r>
        <w:rPr>
          <w:lang w:eastAsia="zh-CN"/>
        </w:rPr>
        <w:t>)</w:t>
      </w:r>
      <w:r>
        <w:rPr>
          <w:lang w:eastAsia="zh-CN"/>
        </w:rPr>
        <w:tab/>
        <w:t xml:space="preserve">shall include a &lt;target-pemc-id&gt; </w:t>
      </w:r>
      <w:r>
        <w:t xml:space="preserve">element set to </w:t>
      </w:r>
      <w:r>
        <w:rPr>
          <w:rFonts w:cs="Arial"/>
        </w:rPr>
        <w:t xml:space="preserve">the </w:t>
      </w:r>
      <w:r>
        <w:rPr>
          <w:lang w:val="en-US"/>
        </w:rPr>
        <w:t>identity of the</w:t>
      </w:r>
      <w:r w:rsidRPr="00526FC3">
        <w:rPr>
          <w:rFonts w:cs="Arial"/>
        </w:rPr>
        <w:t xml:space="preserve"> </w:t>
      </w:r>
      <w:r>
        <w:rPr>
          <w:rFonts w:cs="Arial"/>
        </w:rPr>
        <w:t>target PMAE-C;</w:t>
      </w:r>
    </w:p>
    <w:p w14:paraId="55A80CB0" w14:textId="77777777" w:rsidR="00DC5A7E" w:rsidRDefault="00575F55" w:rsidP="00DC5A7E">
      <w:pPr>
        <w:pStyle w:val="B2"/>
        <w:rPr>
          <w:lang w:eastAsia="ko-KR"/>
        </w:rPr>
      </w:pPr>
      <w:r>
        <w:t>5</w:t>
      </w:r>
      <w:r w:rsidR="00DC5A7E">
        <w:t>)</w:t>
      </w:r>
      <w:r w:rsidR="00DC5A7E">
        <w:tab/>
        <w:t xml:space="preserve">may include a &lt;pin-client-profile&gt; element set to the </w:t>
      </w:r>
      <w:r w:rsidR="00DC5A7E" w:rsidRPr="00164B64">
        <w:rPr>
          <w:lang w:eastAsia="ko-KR"/>
        </w:rPr>
        <w:t>PIN client profile(s)</w:t>
      </w:r>
      <w:r w:rsidR="00DC5A7E">
        <w:rPr>
          <w:lang w:eastAsia="ko-KR"/>
        </w:rPr>
        <w:t xml:space="preserve"> of the PEAE-C; </w:t>
      </w:r>
    </w:p>
    <w:p w14:paraId="2AFB8F09" w14:textId="77777777" w:rsidR="00DC5A7E" w:rsidRDefault="00575F55" w:rsidP="00DC5A7E">
      <w:pPr>
        <w:pStyle w:val="B2"/>
      </w:pPr>
      <w:r>
        <w:t>6</w:t>
      </w:r>
      <w:r w:rsidR="00DC5A7E">
        <w:t>)</w:t>
      </w:r>
      <w:r w:rsidR="00DC5A7E">
        <w:tab/>
        <w:t>may include a &lt;</w:t>
      </w:r>
      <w:r w:rsidR="00DC5A7E" w:rsidRPr="005322E5">
        <w:t>endpoint</w:t>
      </w:r>
      <w:r w:rsidR="00DC5A7E">
        <w:t>-</w:t>
      </w:r>
      <w:r w:rsidR="00DC5A7E" w:rsidRPr="005322E5">
        <w:t>information</w:t>
      </w:r>
      <w:r w:rsidR="00DC5A7E">
        <w:t xml:space="preserve">-content&gt; element set to the </w:t>
      </w:r>
      <w:r w:rsidR="00DC5A7E" w:rsidRPr="005322E5">
        <w:t xml:space="preserve">endpoint information of </w:t>
      </w:r>
      <w:r w:rsidR="00DC5A7E">
        <w:t>PAE-S;</w:t>
      </w:r>
    </w:p>
    <w:p w14:paraId="0FAB109B" w14:textId="77777777" w:rsidR="001234E3" w:rsidRDefault="00575F55" w:rsidP="00DC5A7E">
      <w:pPr>
        <w:pStyle w:val="B2"/>
        <w:rPr>
          <w:rFonts w:cs="Arial"/>
        </w:rPr>
      </w:pPr>
      <w:r>
        <w:rPr>
          <w:lang w:eastAsia="zh-CN"/>
        </w:rPr>
        <w:t>7)</w:t>
      </w:r>
      <w:r>
        <w:rPr>
          <w:lang w:eastAsia="zh-CN"/>
        </w:rPr>
        <w:tab/>
        <w:t xml:space="preserve">may include a &lt;ue-location&gt; element set </w:t>
      </w:r>
      <w:r>
        <w:t>to</w:t>
      </w:r>
      <w:r w:rsidRPr="0022326F">
        <w:rPr>
          <w:rFonts w:cs="Arial"/>
        </w:rPr>
        <w:t xml:space="preserve"> </w:t>
      </w:r>
      <w:r>
        <w:rPr>
          <w:rFonts w:cs="Arial"/>
        </w:rPr>
        <w:t xml:space="preserve">the </w:t>
      </w:r>
      <w:r>
        <w:rPr>
          <w:lang w:val="en-US"/>
        </w:rPr>
        <w:t>location of the</w:t>
      </w:r>
      <w:r w:rsidRPr="00526FC3">
        <w:rPr>
          <w:rFonts w:cs="Arial"/>
        </w:rPr>
        <w:t xml:space="preserve"> </w:t>
      </w:r>
      <w:r>
        <w:rPr>
          <w:rFonts w:cs="Arial"/>
        </w:rPr>
        <w:t>PEAE-C</w:t>
      </w:r>
      <w:r w:rsidR="001234E3">
        <w:rPr>
          <w:rFonts w:cs="Arial"/>
        </w:rPr>
        <w:t>; and</w:t>
      </w:r>
    </w:p>
    <w:p w14:paraId="30A8D6F6" w14:textId="77777777" w:rsidR="00575F55" w:rsidRPr="00575F55" w:rsidRDefault="001234E3" w:rsidP="00DC5A7E">
      <w:pPr>
        <w:pStyle w:val="B2"/>
      </w:pPr>
      <w:r>
        <w:rPr>
          <w:rFonts w:cs="Arial"/>
        </w:rPr>
        <w:t>8)</w:t>
      </w:r>
      <w:r>
        <w:rPr>
          <w:rFonts w:cs="Arial"/>
        </w:rPr>
        <w:tab/>
      </w:r>
      <w:r>
        <w:t>may include a &lt;pin-service-info&gt; element set to</w:t>
      </w:r>
      <w:r>
        <w:rPr>
          <w:rFonts w:cs="Arial"/>
        </w:rPr>
        <w:t xml:space="preserve"> </w:t>
      </w:r>
      <w:r>
        <w:rPr>
          <w:lang w:eastAsia="zh-CN"/>
        </w:rPr>
        <w:t>the PIN service information that the r</w:t>
      </w:r>
      <w:r>
        <w:t>equesting entity can provide</w:t>
      </w:r>
      <w:r w:rsidR="00575F55">
        <w:rPr>
          <w:rFonts w:cs="Arial"/>
        </w:rPr>
        <w:t>.</w:t>
      </w:r>
    </w:p>
    <w:p w14:paraId="584B6E3D" w14:textId="77777777" w:rsidR="00DC5A7E" w:rsidRDefault="00DC5A7E" w:rsidP="00DC5A7E">
      <w:pPr>
        <w:rPr>
          <w:lang w:eastAsia="zh-CN"/>
        </w:rPr>
      </w:pPr>
      <w:r>
        <w:t xml:space="preserve">The PEAE-C shall send the generated HTTP POST request towards the PMAE-C according to </w:t>
      </w:r>
      <w:r w:rsidRPr="000A20F1">
        <w:t>IETF</w:t>
      </w:r>
      <w:r>
        <w:t> </w:t>
      </w:r>
      <w:r w:rsidRPr="000A20F1">
        <w:t>RFC</w:t>
      </w:r>
      <w:r>
        <w:t> </w:t>
      </w:r>
      <w:r w:rsidR="00F84143">
        <w:t>9110</w:t>
      </w:r>
      <w:r>
        <w:t> </w:t>
      </w:r>
      <w:r w:rsidRPr="0006242D">
        <w:t>[</w:t>
      </w:r>
      <w:r>
        <w:t>4]</w:t>
      </w:r>
      <w:r>
        <w:rPr>
          <w:rFonts w:hint="eastAsia"/>
          <w:lang w:eastAsia="zh-CN"/>
        </w:rPr>
        <w:t>.</w:t>
      </w:r>
    </w:p>
    <w:p w14:paraId="60D0EFF4" w14:textId="77777777" w:rsidR="00DC5A7E" w:rsidRDefault="00DC5A7E" w:rsidP="00DC5A7E">
      <w:r w:rsidRPr="00554F63">
        <w:rPr>
          <w:lang w:eastAsia="zh-CN"/>
        </w:rPr>
        <w:t>U</w:t>
      </w:r>
      <w:r>
        <w:rPr>
          <w:lang w:eastAsia="zh-CN"/>
        </w:rPr>
        <w:t>p</w:t>
      </w:r>
      <w:r>
        <w:rPr>
          <w:lang w:eastAsia="x-none"/>
        </w:rPr>
        <w:t xml:space="preserve">on reception of an </w:t>
      </w:r>
      <w:r w:rsidRPr="00554F63">
        <w:t>HTTP 200 (OK) response message</w:t>
      </w:r>
      <w:r>
        <w:t xml:space="preserve"> containing:</w:t>
      </w:r>
    </w:p>
    <w:p w14:paraId="4A923CA8" w14:textId="77777777" w:rsidR="00DC5A7E" w:rsidRDefault="00DC5A7E" w:rsidP="00DC5A7E">
      <w:pPr>
        <w:pStyle w:val="B1"/>
      </w:pPr>
      <w:r>
        <w:t>a)</w:t>
      </w:r>
      <w:r>
        <w:tab/>
        <w:t>a Content-Type header field set to "application/vnd.3gpp.pinapp-info+xml"; and</w:t>
      </w:r>
    </w:p>
    <w:p w14:paraId="672DCAC7" w14:textId="77777777" w:rsidR="00DC5A7E" w:rsidRDefault="00DC5A7E" w:rsidP="00DC5A7E">
      <w:pPr>
        <w:pStyle w:val="B1"/>
      </w:pPr>
      <w:r>
        <w:t>b)</w:t>
      </w:r>
      <w:r>
        <w:tab/>
        <w:t xml:space="preserve">an application/vnd.3gpp.pinapp-info+xml MIME body with a </w:t>
      </w:r>
      <w:r w:rsidRPr="0073469F">
        <w:t>&lt;</w:t>
      </w:r>
      <w:r>
        <w:t>pin-m</w:t>
      </w:r>
      <w:r w:rsidRPr="00E13D41">
        <w:t>anagement</w:t>
      </w:r>
      <w:r>
        <w:t>-pine-join-accept</w:t>
      </w:r>
      <w:r w:rsidRPr="0073469F">
        <w:t>&gt;</w:t>
      </w:r>
      <w:r>
        <w:t xml:space="preserve"> </w:t>
      </w:r>
      <w:r w:rsidRPr="00FB41A4">
        <w:t>element in the &lt;</w:t>
      </w:r>
      <w:r>
        <w:t>pinapp</w:t>
      </w:r>
      <w:r w:rsidRPr="00FB41A4">
        <w:t xml:space="preserve">-info&gt; </w:t>
      </w:r>
      <w:r>
        <w:t>root element,</w:t>
      </w:r>
    </w:p>
    <w:p w14:paraId="62C914A6" w14:textId="77777777" w:rsidR="00DC5A7E" w:rsidRPr="002F3259" w:rsidRDefault="00DC5A7E" w:rsidP="00DC5A7E">
      <w:r>
        <w:t xml:space="preserve">the PEAE-C shall store the information of the PIN and consider the </w:t>
      </w:r>
      <w:r w:rsidRPr="00D2261F">
        <w:t xml:space="preserve">PEAE-C </w:t>
      </w:r>
      <w:r>
        <w:t xml:space="preserve">has successfully joined into the PIN. </w:t>
      </w:r>
    </w:p>
    <w:p w14:paraId="572A14C5" w14:textId="77777777" w:rsidR="00DC5A7E" w:rsidRDefault="00DC5A7E" w:rsidP="00DC5A7E">
      <w:r w:rsidRPr="00554F63">
        <w:rPr>
          <w:lang w:eastAsia="zh-CN"/>
        </w:rPr>
        <w:t>U</w:t>
      </w:r>
      <w:r>
        <w:rPr>
          <w:lang w:eastAsia="zh-CN"/>
        </w:rPr>
        <w:t>p</w:t>
      </w:r>
      <w:r>
        <w:rPr>
          <w:lang w:eastAsia="x-none"/>
        </w:rPr>
        <w:t xml:space="preserve">on reception of an </w:t>
      </w:r>
      <w:r w:rsidRPr="00554F63">
        <w:t xml:space="preserve">HTTP </w:t>
      </w:r>
      <w:r>
        <w:t>403 (Forbidden)</w:t>
      </w:r>
      <w:r w:rsidRPr="00554F63">
        <w:t xml:space="preserve"> response message</w:t>
      </w:r>
      <w:r>
        <w:t xml:space="preserve"> containing:</w:t>
      </w:r>
    </w:p>
    <w:p w14:paraId="046BBC10" w14:textId="77777777" w:rsidR="00DC5A7E" w:rsidRDefault="00DC5A7E" w:rsidP="00DC5A7E">
      <w:pPr>
        <w:pStyle w:val="B1"/>
      </w:pPr>
      <w:r>
        <w:t>a)</w:t>
      </w:r>
      <w:r>
        <w:tab/>
        <w:t>a Content-Type header field set to "application/vnd.3gpp.pinapp-info+xml"; and</w:t>
      </w:r>
    </w:p>
    <w:p w14:paraId="341A53E8" w14:textId="77777777" w:rsidR="00DC5A7E" w:rsidRDefault="00DC5A7E" w:rsidP="00DC5A7E">
      <w:pPr>
        <w:pStyle w:val="B1"/>
      </w:pPr>
      <w:r>
        <w:t>b)</w:t>
      </w:r>
      <w:r>
        <w:tab/>
        <w:t xml:space="preserve">an application/vnd.3gpp.pinapp-info+xml MIME body with a </w:t>
      </w:r>
      <w:r w:rsidRPr="0073469F">
        <w:t>&lt;</w:t>
      </w:r>
      <w:r>
        <w:t>pin-m</w:t>
      </w:r>
      <w:r w:rsidRPr="00E13D41">
        <w:t>anagement</w:t>
      </w:r>
      <w:r>
        <w:t>-pine-join-reject</w:t>
      </w:r>
      <w:r w:rsidRPr="0073469F">
        <w:t>&gt;</w:t>
      </w:r>
      <w:r>
        <w:t xml:space="preserve"> </w:t>
      </w:r>
      <w:r w:rsidRPr="00FB41A4">
        <w:t>element in the &lt;</w:t>
      </w:r>
      <w:r>
        <w:t>pinapp</w:t>
      </w:r>
      <w:r w:rsidRPr="00FB41A4">
        <w:t xml:space="preserve">-info&gt; </w:t>
      </w:r>
      <w:r>
        <w:t>root element,</w:t>
      </w:r>
    </w:p>
    <w:p w14:paraId="7111B78E" w14:textId="77777777" w:rsidR="00DC5A7E" w:rsidRPr="00E22C10" w:rsidRDefault="00DC5A7E" w:rsidP="00DC5A7E">
      <w:pPr>
        <w:rPr>
          <w:lang w:eastAsia="zh-CN"/>
        </w:rPr>
      </w:pPr>
      <w:r>
        <w:t xml:space="preserve">the PEAE-C shall consider </w:t>
      </w:r>
      <w:r>
        <w:rPr>
          <w:rFonts w:hint="eastAsia"/>
          <w:lang w:eastAsia="zh-CN"/>
        </w:rPr>
        <w:t>the</w:t>
      </w:r>
      <w:r>
        <w:rPr>
          <w:lang w:eastAsia="zh-CN"/>
        </w:rPr>
        <w:t xml:space="preserve"> </w:t>
      </w:r>
      <w:r>
        <w:t>PEAE-C requested joining into a PIN is rejected by the PMAE-C.</w:t>
      </w:r>
    </w:p>
    <w:p w14:paraId="4FBBBF57" w14:textId="77777777" w:rsidR="00DC5A7E" w:rsidRDefault="00DC5A7E" w:rsidP="00DC5A7E">
      <w:pPr>
        <w:pStyle w:val="Heading5"/>
        <w:rPr>
          <w:lang w:eastAsia="zh-CN"/>
        </w:rPr>
      </w:pPr>
      <w:bookmarkStart w:id="318" w:name="_CR5_4_7_2_2"/>
      <w:bookmarkStart w:id="319" w:name="_Toc172038139"/>
      <w:bookmarkEnd w:id="318"/>
      <w:r>
        <w:rPr>
          <w:rFonts w:hint="eastAsia"/>
          <w:lang w:eastAsia="zh-CN"/>
        </w:rPr>
        <w:t>5</w:t>
      </w:r>
      <w:r>
        <w:rPr>
          <w:lang w:eastAsia="zh-CN"/>
        </w:rPr>
        <w:t>.4.7.2.2</w:t>
      </w:r>
      <w:r>
        <w:rPr>
          <w:lang w:eastAsia="zh-CN"/>
        </w:rPr>
        <w:tab/>
        <w:t xml:space="preserve">PMAE-C </w:t>
      </w:r>
      <w:r>
        <w:rPr>
          <w:rFonts w:hint="eastAsia"/>
          <w:lang w:eastAsia="zh-CN"/>
        </w:rPr>
        <w:t>procedure</w:t>
      </w:r>
      <w:bookmarkEnd w:id="319"/>
    </w:p>
    <w:p w14:paraId="70A85713" w14:textId="77777777" w:rsidR="00DC5A7E" w:rsidRDefault="00DC5A7E" w:rsidP="00DC5A7E">
      <w:r>
        <w:rPr>
          <w:lang w:eastAsia="x-none"/>
        </w:rPr>
        <w:t>Upon reception of an HTTP POST request</w:t>
      </w:r>
      <w:r w:rsidRPr="005025FB">
        <w:t xml:space="preserve"> </w:t>
      </w:r>
      <w:r>
        <w:t>message containing:</w:t>
      </w:r>
    </w:p>
    <w:p w14:paraId="05217861" w14:textId="77777777" w:rsidR="00DC5A7E" w:rsidRDefault="00DC5A7E" w:rsidP="00DC5A7E">
      <w:pPr>
        <w:pStyle w:val="B1"/>
      </w:pPr>
      <w:r>
        <w:t>a)</w:t>
      </w:r>
      <w:r>
        <w:tab/>
        <w:t>a Content-Type header field set to "application/vnd.3gpp.pinapp-info+xml"; and</w:t>
      </w:r>
    </w:p>
    <w:p w14:paraId="7013DA1B" w14:textId="77777777" w:rsidR="00DC5A7E" w:rsidRDefault="00DC5A7E" w:rsidP="00DC5A7E">
      <w:pPr>
        <w:pStyle w:val="B1"/>
      </w:pPr>
      <w:r>
        <w:t>b)</w:t>
      </w:r>
      <w:r>
        <w:tab/>
        <w:t xml:space="preserve">an application/vnd.3gpp.pinapp-info+xml MIME body with a </w:t>
      </w:r>
      <w:r w:rsidRPr="0073469F">
        <w:t>&lt;</w:t>
      </w:r>
      <w:r>
        <w:t>pin-m</w:t>
      </w:r>
      <w:r w:rsidRPr="00E13D41">
        <w:t>anagement</w:t>
      </w:r>
      <w:r>
        <w:t>-pine-join-r</w:t>
      </w:r>
      <w:r w:rsidRPr="00E13D41">
        <w:t>equest</w:t>
      </w:r>
      <w:r w:rsidRPr="0073469F">
        <w:t>&gt;</w:t>
      </w:r>
      <w:r>
        <w:t xml:space="preserve"> </w:t>
      </w:r>
      <w:r w:rsidRPr="00FB41A4">
        <w:t>element in the &lt;</w:t>
      </w:r>
      <w:r>
        <w:t>pinapp</w:t>
      </w:r>
      <w:r w:rsidRPr="00FB41A4">
        <w:t xml:space="preserve">-info&gt; </w:t>
      </w:r>
      <w:r>
        <w:t>root element,</w:t>
      </w:r>
    </w:p>
    <w:p w14:paraId="44A338D7" w14:textId="77777777" w:rsidR="00DC5A7E" w:rsidRPr="001167EA" w:rsidRDefault="00DC5A7E" w:rsidP="00DC5A7E">
      <w:pPr>
        <w:rPr>
          <w:lang w:eastAsia="zh-CN"/>
        </w:rPr>
      </w:pPr>
      <w:r>
        <w:t xml:space="preserve">the PMAE-C shall </w:t>
      </w:r>
      <w:r w:rsidRPr="002A6164">
        <w:rPr>
          <w:lang w:eastAsia="zh-CN"/>
        </w:rPr>
        <w:t>verify whether the P</w:t>
      </w:r>
      <w:r>
        <w:rPr>
          <w:lang w:eastAsia="zh-CN"/>
        </w:rPr>
        <w:t>EAE-C is</w:t>
      </w:r>
      <w:r w:rsidRPr="002A6164">
        <w:rPr>
          <w:lang w:eastAsia="zh-CN"/>
        </w:rPr>
        <w:t xml:space="preserve"> authoriz</w:t>
      </w:r>
      <w:r>
        <w:rPr>
          <w:lang w:eastAsia="zh-CN"/>
        </w:rPr>
        <w:t>ed</w:t>
      </w:r>
      <w:r w:rsidRPr="002A6164">
        <w:rPr>
          <w:lang w:eastAsia="zh-CN"/>
        </w:rPr>
        <w:t xml:space="preserve"> to join </w:t>
      </w:r>
      <w:r>
        <w:rPr>
          <w:lang w:eastAsia="zh-CN"/>
        </w:rPr>
        <w:t xml:space="preserve">into </w:t>
      </w:r>
      <w:r w:rsidRPr="002A6164">
        <w:rPr>
          <w:lang w:eastAsia="zh-CN"/>
        </w:rPr>
        <w:t>the PIN</w:t>
      </w:r>
      <w:r>
        <w:rPr>
          <w:lang w:eastAsia="zh-CN"/>
        </w:rPr>
        <w:t xml:space="preserve"> or not. </w:t>
      </w:r>
    </w:p>
    <w:p w14:paraId="44C873D6" w14:textId="77777777" w:rsidR="00DC5A7E" w:rsidRDefault="00DC5A7E" w:rsidP="00DC5A7E">
      <w:pPr>
        <w:rPr>
          <w:lang w:eastAsia="zh-CN"/>
        </w:rPr>
      </w:pPr>
      <w:r>
        <w:rPr>
          <w:rFonts w:hint="eastAsia"/>
          <w:lang w:eastAsia="zh-CN"/>
        </w:rPr>
        <w:t>I</w:t>
      </w:r>
      <w:r>
        <w:rPr>
          <w:lang w:eastAsia="zh-CN"/>
        </w:rPr>
        <w:t>f</w:t>
      </w:r>
      <w:r w:rsidRPr="00E44706">
        <w:rPr>
          <w:lang w:eastAsia="zh-CN"/>
        </w:rPr>
        <w:t xml:space="preserve"> </w:t>
      </w:r>
      <w:r w:rsidRPr="002A6164">
        <w:rPr>
          <w:lang w:eastAsia="zh-CN"/>
        </w:rPr>
        <w:t>the P</w:t>
      </w:r>
      <w:r>
        <w:rPr>
          <w:lang w:eastAsia="zh-CN"/>
        </w:rPr>
        <w:t>EAE-C is</w:t>
      </w:r>
      <w:r w:rsidRPr="002A6164">
        <w:rPr>
          <w:lang w:eastAsia="zh-CN"/>
        </w:rPr>
        <w:t xml:space="preserve"> authoriz</w:t>
      </w:r>
      <w:r>
        <w:rPr>
          <w:lang w:eastAsia="zh-CN"/>
        </w:rPr>
        <w:t>ed</w:t>
      </w:r>
      <w:r w:rsidRPr="002A6164">
        <w:rPr>
          <w:lang w:eastAsia="zh-CN"/>
        </w:rPr>
        <w:t xml:space="preserve"> to join </w:t>
      </w:r>
      <w:r>
        <w:rPr>
          <w:lang w:eastAsia="zh-CN"/>
        </w:rPr>
        <w:t xml:space="preserve">into </w:t>
      </w:r>
      <w:r w:rsidRPr="002A6164">
        <w:rPr>
          <w:lang w:eastAsia="zh-CN"/>
        </w:rPr>
        <w:t>the PIN</w:t>
      </w:r>
      <w:r>
        <w:rPr>
          <w:lang w:eastAsia="zh-CN"/>
        </w:rPr>
        <w:t xml:space="preserve"> and the HTTP POST request message is received from PEAE-C, the PMAE-C shall:</w:t>
      </w:r>
    </w:p>
    <w:p w14:paraId="5910A984" w14:textId="77777777" w:rsidR="00DC5A7E" w:rsidRDefault="00DC5A7E" w:rsidP="00DC5A7E">
      <w:pPr>
        <w:pStyle w:val="B1"/>
      </w:pPr>
      <w:r>
        <w:rPr>
          <w:rFonts w:hint="eastAsia"/>
          <w:lang w:eastAsia="zh-CN"/>
        </w:rPr>
        <w:t>a</w:t>
      </w:r>
      <w:r>
        <w:rPr>
          <w:lang w:eastAsia="zh-CN"/>
        </w:rPr>
        <w:t>)</w:t>
      </w:r>
      <w:r>
        <w:rPr>
          <w:lang w:eastAsia="zh-CN"/>
        </w:rPr>
        <w:tab/>
      </w:r>
      <w:r w:rsidRPr="00554F63">
        <w:t xml:space="preserve">generate an HTTP 200 (OK) response </w:t>
      </w:r>
      <w:r>
        <w:t xml:space="preserve">and </w:t>
      </w:r>
      <w:r w:rsidRPr="00554F63">
        <w:rPr>
          <w:lang w:eastAsia="zh-CN"/>
        </w:rPr>
        <w:t xml:space="preserve">send the HTTP 200 (OK) response towards the </w:t>
      </w:r>
      <w:r>
        <w:rPr>
          <w:lang w:eastAsia="zh-CN"/>
        </w:rPr>
        <w:t>PE</w:t>
      </w:r>
      <w:r w:rsidRPr="00554F63">
        <w:rPr>
          <w:lang w:eastAsia="zh-CN"/>
        </w:rPr>
        <w:t>AE-</w:t>
      </w:r>
      <w:r>
        <w:rPr>
          <w:lang w:eastAsia="zh-CN"/>
        </w:rPr>
        <w:t>C</w:t>
      </w:r>
      <w:r w:rsidRPr="00554F63">
        <w:t xml:space="preserve"> according to </w:t>
      </w:r>
      <w:r w:rsidRPr="002847DD">
        <w:t>IETF</w:t>
      </w:r>
      <w:r>
        <w:t> </w:t>
      </w:r>
      <w:r w:rsidRPr="002847DD">
        <w:t>RFC</w:t>
      </w:r>
      <w:r>
        <w:t> </w:t>
      </w:r>
      <w:r w:rsidR="00F84143">
        <w:t>9110</w:t>
      </w:r>
      <w:r>
        <w:t> </w:t>
      </w:r>
      <w:r w:rsidRPr="00554F63">
        <w:t>[</w:t>
      </w:r>
      <w:r>
        <w:t>4</w:t>
      </w:r>
      <w:r w:rsidRPr="00554F63">
        <w:t xml:space="preserve">]. In the HTTP 200 (OK) response message, the </w:t>
      </w:r>
      <w:r>
        <w:t>PMAE-C</w:t>
      </w:r>
      <w:r w:rsidRPr="00554F63">
        <w:t>:</w:t>
      </w:r>
    </w:p>
    <w:p w14:paraId="6F43FF72" w14:textId="77777777" w:rsidR="00DC5A7E" w:rsidRDefault="00DC5A7E" w:rsidP="00DC5A7E">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1EABB818" w14:textId="77777777" w:rsidR="00DC5A7E" w:rsidRDefault="00DC5A7E" w:rsidP="00DC5A7E">
      <w:pPr>
        <w:pStyle w:val="B2"/>
      </w:pPr>
      <w:r>
        <w:t>2)</w:t>
      </w:r>
      <w:r>
        <w:tab/>
      </w:r>
      <w:r w:rsidRPr="004E7BF5">
        <w:t>shall include an application/vnd.3gpp.</w:t>
      </w:r>
      <w:r>
        <w:t>pinapp</w:t>
      </w:r>
      <w:r w:rsidRPr="004E7BF5">
        <w:t xml:space="preserve">-info+xml MIME body </w:t>
      </w:r>
      <w:r>
        <w:t xml:space="preserve">with a </w:t>
      </w:r>
      <w:r w:rsidRPr="0073469F">
        <w:t>&lt;</w:t>
      </w:r>
      <w:r>
        <w:t>pin-m</w:t>
      </w:r>
      <w:r w:rsidRPr="00E13D41">
        <w:t>anagement</w:t>
      </w:r>
      <w:r>
        <w:t>-pine-join-accept</w:t>
      </w:r>
      <w:r w:rsidRPr="0073469F">
        <w:t>&gt;</w:t>
      </w:r>
      <w:r w:rsidRPr="004E7BF5">
        <w:t xml:space="preserve"> element</w:t>
      </w:r>
      <w:r>
        <w:t xml:space="preserve"> </w:t>
      </w:r>
      <w:r w:rsidRPr="004E7BF5">
        <w:t>in the &lt;</w:t>
      </w:r>
      <w:r>
        <w:t>pinapp</w:t>
      </w:r>
      <w:r w:rsidRPr="004E7BF5">
        <w:t>-info&gt; root element</w:t>
      </w:r>
      <w:r>
        <w:t xml:space="preserve"> and within the </w:t>
      </w:r>
      <w:r w:rsidRPr="0073469F">
        <w:t>&lt;</w:t>
      </w:r>
      <w:r>
        <w:t>pin-m</w:t>
      </w:r>
      <w:r w:rsidRPr="00E13D41">
        <w:t>anagement</w:t>
      </w:r>
      <w:r>
        <w:t>-pine-join-accept</w:t>
      </w:r>
      <w:r w:rsidRPr="0073469F">
        <w:t>&gt;</w:t>
      </w:r>
      <w:r w:rsidRPr="001D4A5C">
        <w:t xml:space="preserve"> element</w:t>
      </w:r>
      <w:r w:rsidRPr="004E7BF5">
        <w:t>:</w:t>
      </w:r>
    </w:p>
    <w:p w14:paraId="3CC237FA" w14:textId="77777777" w:rsidR="00381009" w:rsidRDefault="00DC5A7E" w:rsidP="00DC5A7E">
      <w:pPr>
        <w:pStyle w:val="B3"/>
      </w:pPr>
      <w:r w:rsidRPr="007F57D7">
        <w:t>i)</w:t>
      </w:r>
      <w:r w:rsidRPr="007F57D7">
        <w:tab/>
        <w:t>shall include a &lt;</w:t>
      </w:r>
      <w:r>
        <w:t>heartbeat-timer</w:t>
      </w:r>
      <w:r w:rsidRPr="007F57D7">
        <w:t>&gt; element set to t</w:t>
      </w:r>
      <w:r>
        <w:t>he h</w:t>
      </w:r>
      <w:r w:rsidRPr="00D2261F">
        <w:t>eartbeat timer value assigned to P</w:t>
      </w:r>
      <w:r>
        <w:t>EA</w:t>
      </w:r>
      <w:r w:rsidRPr="00D2261F">
        <w:t>E</w:t>
      </w:r>
      <w:r>
        <w:t>-C;</w:t>
      </w:r>
    </w:p>
    <w:p w14:paraId="01EA41B3" w14:textId="77777777" w:rsidR="00381009" w:rsidRPr="00D81144" w:rsidRDefault="00381009" w:rsidP="00DC5A7E">
      <w:pPr>
        <w:pStyle w:val="B3"/>
        <w:rPr>
          <w:lang w:val="en-US" w:eastAsia="zh-CN"/>
        </w:rPr>
      </w:pPr>
      <w:r>
        <w:rPr>
          <w:lang w:eastAsia="zh-CN"/>
        </w:rPr>
        <w:t>ii)</w:t>
      </w:r>
      <w:r>
        <w:rPr>
          <w:lang w:eastAsia="zh-CN"/>
        </w:rPr>
        <w:tab/>
      </w:r>
      <w:r>
        <w:rPr>
          <w:lang w:val="en-US" w:eastAsia="zh-CN"/>
        </w:rPr>
        <w:t>shall include a &lt;valid-timer&gt; element set to the valid expiration time of the PIN;</w:t>
      </w:r>
    </w:p>
    <w:p w14:paraId="12E71545" w14:textId="77777777" w:rsidR="00DC5A7E" w:rsidRDefault="00DC5A7E" w:rsidP="00DC5A7E">
      <w:pPr>
        <w:pStyle w:val="B3"/>
      </w:pPr>
      <w:r>
        <w:rPr>
          <w:lang w:eastAsia="zh-CN"/>
        </w:rPr>
        <w:t>ii</w:t>
      </w:r>
      <w:r w:rsidR="00381009">
        <w:rPr>
          <w:lang w:eastAsia="zh-CN"/>
        </w:rPr>
        <w:t>i</w:t>
      </w:r>
      <w:r>
        <w:rPr>
          <w:lang w:eastAsia="zh-CN"/>
        </w:rPr>
        <w:t>)</w:t>
      </w:r>
      <w:r>
        <w:rPr>
          <w:lang w:eastAsia="zh-CN"/>
        </w:rPr>
        <w:tab/>
      </w:r>
      <w:r>
        <w:t>may</w:t>
      </w:r>
      <w:r w:rsidRPr="007F57D7">
        <w:t xml:space="preserve"> include a &lt;</w:t>
      </w:r>
      <w:r>
        <w:t>pin-</w:t>
      </w:r>
      <w:r w:rsidRPr="00D2261F">
        <w:t>client</w:t>
      </w:r>
      <w:r>
        <w:t>-</w:t>
      </w:r>
      <w:r w:rsidRPr="00D2261F">
        <w:t>profile</w:t>
      </w:r>
      <w:r w:rsidRPr="007F57D7">
        <w:t>&gt; element set to t</w:t>
      </w:r>
      <w:r>
        <w:t xml:space="preserve">he </w:t>
      </w:r>
      <w:r w:rsidRPr="00D2261F">
        <w:t>PIN client profile information updated by the PM</w:t>
      </w:r>
      <w:r>
        <w:t>AE-</w:t>
      </w:r>
      <w:r w:rsidRPr="00D2261F">
        <w:t>C</w:t>
      </w:r>
      <w:r>
        <w:t>;</w:t>
      </w:r>
    </w:p>
    <w:p w14:paraId="4627B61C" w14:textId="77777777" w:rsidR="00DC5A7E" w:rsidRDefault="00381009" w:rsidP="00DC5A7E">
      <w:pPr>
        <w:pStyle w:val="B3"/>
        <w:rPr>
          <w:rFonts w:cs="Arial"/>
        </w:rPr>
      </w:pPr>
      <w:r>
        <w:rPr>
          <w:lang w:eastAsia="zh-CN"/>
        </w:rPr>
        <w:t>iv</w:t>
      </w:r>
      <w:r w:rsidR="00DC5A7E">
        <w:rPr>
          <w:lang w:eastAsia="zh-CN"/>
        </w:rPr>
        <w:t>)</w:t>
      </w:r>
      <w:r w:rsidR="00DC5A7E">
        <w:rPr>
          <w:lang w:eastAsia="zh-CN"/>
        </w:rPr>
        <w:tab/>
        <w:t xml:space="preserve">may include a &lt;pegc-id&gt; </w:t>
      </w:r>
      <w:r w:rsidR="00DC5A7E">
        <w:t>element set to</w:t>
      </w:r>
      <w:r w:rsidR="00DC5A7E" w:rsidRPr="0022326F">
        <w:rPr>
          <w:rFonts w:cs="Arial"/>
        </w:rPr>
        <w:t xml:space="preserve"> </w:t>
      </w:r>
      <w:r w:rsidR="00DC5A7E" w:rsidRPr="00D2261F">
        <w:rPr>
          <w:rFonts w:cs="Arial"/>
        </w:rPr>
        <w:t xml:space="preserve">the identifier(s) of the PGAE-C(s) </w:t>
      </w:r>
      <w:r w:rsidR="00DC5A7E">
        <w:rPr>
          <w:rFonts w:cs="Arial"/>
        </w:rPr>
        <w:t>of the PIN;</w:t>
      </w:r>
    </w:p>
    <w:p w14:paraId="7C8229EF" w14:textId="77777777" w:rsidR="00DC5A7E" w:rsidRPr="00D81144" w:rsidRDefault="00DC5A7E" w:rsidP="00DC5A7E">
      <w:pPr>
        <w:pStyle w:val="B3"/>
        <w:rPr>
          <w:lang w:val="en-US" w:eastAsia="zh-CN"/>
        </w:rPr>
      </w:pPr>
      <w:r>
        <w:rPr>
          <w:lang w:eastAsia="zh-CN"/>
        </w:rPr>
        <w:t>v</w:t>
      </w:r>
      <w:r>
        <w:rPr>
          <w:lang w:val="en-US" w:eastAsia="zh-CN"/>
        </w:rPr>
        <w:t>)</w:t>
      </w:r>
      <w:r>
        <w:rPr>
          <w:lang w:val="en-US" w:eastAsia="zh-CN"/>
        </w:rPr>
        <w:tab/>
        <w:t>may include a &lt;</w:t>
      </w:r>
      <w:r>
        <w:rPr>
          <w:lang w:val="en-US"/>
        </w:rPr>
        <w:t>pegc-address</w:t>
      </w:r>
      <w:r>
        <w:rPr>
          <w:lang w:val="en-US" w:eastAsia="zh-CN"/>
        </w:rPr>
        <w:t>&gt;</w:t>
      </w:r>
      <w:r w:rsidRPr="00C80E4B">
        <w:t xml:space="preserve"> </w:t>
      </w:r>
      <w:r>
        <w:t>element set to</w:t>
      </w:r>
      <w:r w:rsidRPr="0022326F">
        <w:rPr>
          <w:rFonts w:cs="Arial"/>
        </w:rPr>
        <w:t xml:space="preserve"> </w:t>
      </w:r>
      <w:r>
        <w:rPr>
          <w:rFonts w:cs="Arial"/>
        </w:rPr>
        <w:t xml:space="preserve">the assigned </w:t>
      </w:r>
      <w:r w:rsidRPr="00F0199C">
        <w:rPr>
          <w:rFonts w:cs="Arial"/>
        </w:rPr>
        <w:t xml:space="preserve">IP address or port number of </w:t>
      </w:r>
      <w:r>
        <w:rPr>
          <w:rFonts w:cs="Arial"/>
        </w:rPr>
        <w:t xml:space="preserve">the PGAE-C </w:t>
      </w:r>
      <w:r>
        <w:t>of</w:t>
      </w:r>
      <w:r>
        <w:rPr>
          <w:lang w:val="en-US"/>
        </w:rPr>
        <w:t xml:space="preserve"> the PIN for each PGAE-C</w:t>
      </w:r>
      <w:r>
        <w:rPr>
          <w:rFonts w:cs="Arial"/>
        </w:rPr>
        <w:t>;</w:t>
      </w:r>
      <w:r w:rsidR="00381009">
        <w:rPr>
          <w:rFonts w:cs="Arial"/>
        </w:rPr>
        <w:t xml:space="preserve"> and</w:t>
      </w:r>
    </w:p>
    <w:p w14:paraId="288FA6E5" w14:textId="77777777" w:rsidR="00DC5A7E" w:rsidRPr="00D2261F" w:rsidRDefault="00DC5A7E" w:rsidP="00DC5A7E">
      <w:pPr>
        <w:pStyle w:val="B3"/>
        <w:rPr>
          <w:lang w:val="en-US" w:eastAsia="zh-CN"/>
        </w:rPr>
      </w:pPr>
      <w:r>
        <w:rPr>
          <w:rFonts w:hint="eastAsia"/>
          <w:lang w:val="en-US" w:eastAsia="zh-CN"/>
        </w:rPr>
        <w:lastRenderedPageBreak/>
        <w:t>v</w:t>
      </w:r>
      <w:r w:rsidR="00381009">
        <w:rPr>
          <w:lang w:val="en-US" w:eastAsia="zh-CN"/>
        </w:rPr>
        <w:t>i</w:t>
      </w:r>
      <w:r>
        <w:rPr>
          <w:lang w:val="en-US" w:eastAsia="zh-CN"/>
        </w:rPr>
        <w:t>)</w:t>
      </w:r>
      <w:r>
        <w:rPr>
          <w:lang w:val="en-US" w:eastAsia="zh-CN"/>
        </w:rPr>
        <w:tab/>
      </w:r>
      <w:r w:rsidRPr="00D2261F">
        <w:rPr>
          <w:lang w:val="en-US" w:eastAsia="zh-CN"/>
        </w:rPr>
        <w:t xml:space="preserve">may include a &lt;access-control-info&gt; element set to the access control information </w:t>
      </w:r>
      <w:r>
        <w:rPr>
          <w:lang w:val="en-US" w:eastAsia="zh-CN"/>
        </w:rPr>
        <w:t>of the PIN for each PGAE-C;</w:t>
      </w:r>
      <w:r>
        <w:rPr>
          <w:rFonts w:hint="eastAsia"/>
          <w:lang w:val="en-US" w:eastAsia="zh-CN"/>
        </w:rPr>
        <w:t xml:space="preserve"> </w:t>
      </w:r>
      <w:r>
        <w:rPr>
          <w:lang w:val="en-US" w:eastAsia="zh-CN"/>
        </w:rPr>
        <w:t>and</w:t>
      </w:r>
    </w:p>
    <w:p w14:paraId="2A02566A" w14:textId="77777777" w:rsidR="00DC5A7E" w:rsidRPr="00F31FFA" w:rsidRDefault="00DC5A7E" w:rsidP="00DC5A7E">
      <w:pPr>
        <w:pStyle w:val="B1"/>
        <w:rPr>
          <w:lang w:val="en-US" w:eastAsia="zh-CN"/>
        </w:rPr>
      </w:pPr>
      <w:r>
        <w:rPr>
          <w:rFonts w:hint="eastAsia"/>
          <w:lang w:eastAsia="zh-CN"/>
        </w:rPr>
        <w:t>b</w:t>
      </w:r>
      <w:r>
        <w:rPr>
          <w:lang w:eastAsia="zh-CN"/>
        </w:rPr>
        <w:t>)</w:t>
      </w:r>
      <w:r>
        <w:rPr>
          <w:lang w:eastAsia="zh-CN"/>
        </w:rPr>
        <w:tab/>
      </w:r>
      <w:r>
        <w:t>initiate a PIN status notify procedure towards PAE-S and PIN peer(s) in the PIN as specified in clause 5.4.6.</w:t>
      </w:r>
      <w:r w:rsidR="00596CD7">
        <w:t xml:space="preserve">4 </w:t>
      </w:r>
      <w:r>
        <w:t>to notify the PEAE-C joining into the PIN.</w:t>
      </w:r>
    </w:p>
    <w:p w14:paraId="36B9F554" w14:textId="77777777" w:rsidR="00DC5A7E" w:rsidRDefault="00DC5A7E" w:rsidP="00DC5A7E">
      <w:pPr>
        <w:rPr>
          <w:lang w:eastAsia="zh-CN"/>
        </w:rPr>
      </w:pPr>
      <w:r>
        <w:rPr>
          <w:rFonts w:hint="eastAsia"/>
          <w:lang w:eastAsia="zh-CN"/>
        </w:rPr>
        <w:t>I</w:t>
      </w:r>
      <w:r>
        <w:rPr>
          <w:lang w:eastAsia="zh-CN"/>
        </w:rPr>
        <w:t>f</w:t>
      </w:r>
      <w:r w:rsidRPr="00E44706">
        <w:rPr>
          <w:lang w:eastAsia="zh-CN"/>
        </w:rPr>
        <w:t xml:space="preserve"> </w:t>
      </w:r>
      <w:r w:rsidRPr="002A6164">
        <w:rPr>
          <w:lang w:eastAsia="zh-CN"/>
        </w:rPr>
        <w:t>the P</w:t>
      </w:r>
      <w:r>
        <w:rPr>
          <w:lang w:eastAsia="zh-CN"/>
        </w:rPr>
        <w:t>EAE-C is</w:t>
      </w:r>
      <w:r w:rsidRPr="002A6164">
        <w:rPr>
          <w:lang w:eastAsia="zh-CN"/>
        </w:rPr>
        <w:t xml:space="preserve"> </w:t>
      </w:r>
      <w:r>
        <w:rPr>
          <w:lang w:eastAsia="zh-CN"/>
        </w:rPr>
        <w:t xml:space="preserve">not </w:t>
      </w:r>
      <w:r w:rsidRPr="002A6164">
        <w:rPr>
          <w:lang w:eastAsia="zh-CN"/>
        </w:rPr>
        <w:t>authoriz</w:t>
      </w:r>
      <w:r>
        <w:rPr>
          <w:lang w:eastAsia="zh-CN"/>
        </w:rPr>
        <w:t>ed</w:t>
      </w:r>
      <w:r w:rsidRPr="002A6164">
        <w:rPr>
          <w:lang w:eastAsia="zh-CN"/>
        </w:rPr>
        <w:t xml:space="preserve"> to join </w:t>
      </w:r>
      <w:r>
        <w:rPr>
          <w:lang w:eastAsia="zh-CN"/>
        </w:rPr>
        <w:t xml:space="preserve">into </w:t>
      </w:r>
      <w:r w:rsidRPr="002A6164">
        <w:rPr>
          <w:lang w:eastAsia="zh-CN"/>
        </w:rPr>
        <w:t>the PIN</w:t>
      </w:r>
      <w:r>
        <w:rPr>
          <w:lang w:eastAsia="zh-CN"/>
        </w:rPr>
        <w:t>, the PMAE-C shall:</w:t>
      </w:r>
    </w:p>
    <w:p w14:paraId="170562AC" w14:textId="77777777" w:rsidR="00DC5A7E" w:rsidRDefault="00DC5A7E" w:rsidP="00DC5A7E">
      <w:pPr>
        <w:pStyle w:val="B1"/>
      </w:pPr>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r w:rsidR="00F84143">
        <w:t>9110</w:t>
      </w:r>
      <w:r>
        <w:t> </w:t>
      </w:r>
      <w:r w:rsidRPr="00554F63">
        <w:t>[</w:t>
      </w:r>
      <w:r>
        <w:t>4</w:t>
      </w:r>
      <w:r w:rsidRPr="00554F63">
        <w:t xml:space="preserve">]. In the </w:t>
      </w:r>
      <w:r>
        <w:t>403 (Forbidden)</w:t>
      </w:r>
      <w:r w:rsidRPr="00554F63">
        <w:t xml:space="preserve"> response message, the </w:t>
      </w:r>
      <w:r>
        <w:t>PMAE-C</w:t>
      </w:r>
      <w:r w:rsidRPr="00554F63">
        <w:t>:</w:t>
      </w:r>
    </w:p>
    <w:p w14:paraId="44A71B14" w14:textId="77777777" w:rsidR="00DC5A7E" w:rsidRDefault="00DC5A7E" w:rsidP="00DC5A7E">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59C6A9C0" w14:textId="77777777" w:rsidR="00DC5A7E" w:rsidRDefault="00DC5A7E" w:rsidP="00DC5A7E">
      <w:pPr>
        <w:pStyle w:val="B2"/>
      </w:pPr>
      <w:r>
        <w:t>2)</w:t>
      </w:r>
      <w:r>
        <w:tab/>
      </w:r>
      <w:r w:rsidRPr="004E7BF5">
        <w:t>shall include an application/vnd.3gpp.</w:t>
      </w:r>
      <w:r>
        <w:t>pinapp</w:t>
      </w:r>
      <w:r w:rsidRPr="004E7BF5">
        <w:t xml:space="preserve">-info+xml MIME body </w:t>
      </w:r>
      <w:r>
        <w:t xml:space="preserve">with a </w:t>
      </w:r>
      <w:r w:rsidRPr="0073469F">
        <w:t>&lt;</w:t>
      </w:r>
      <w:r>
        <w:t>pin-m</w:t>
      </w:r>
      <w:r w:rsidRPr="00E13D41">
        <w:t>anagement</w:t>
      </w:r>
      <w:r>
        <w:t>-pine-join-reject</w:t>
      </w:r>
      <w:r w:rsidRPr="0073469F">
        <w:t>&gt;</w:t>
      </w:r>
      <w:r w:rsidRPr="004E7BF5">
        <w:t xml:space="preserve"> element</w:t>
      </w:r>
      <w:r>
        <w:t xml:space="preserve"> </w:t>
      </w:r>
      <w:r w:rsidRPr="004E7BF5">
        <w:t>in the &lt;</w:t>
      </w:r>
      <w:r>
        <w:t>pinapp</w:t>
      </w:r>
      <w:r w:rsidRPr="004E7BF5">
        <w:t>-info&gt; root element</w:t>
      </w:r>
      <w:r>
        <w:t xml:space="preserve"> and within the </w:t>
      </w:r>
      <w:r w:rsidRPr="0073469F">
        <w:t>&lt;</w:t>
      </w:r>
      <w:r>
        <w:t>pin-m</w:t>
      </w:r>
      <w:r w:rsidRPr="00E13D41">
        <w:t>anagement</w:t>
      </w:r>
      <w:r>
        <w:t>-pine-join-reject</w:t>
      </w:r>
      <w:r w:rsidRPr="0073469F">
        <w:t>&gt;</w:t>
      </w:r>
      <w:r w:rsidRPr="001D4A5C">
        <w:t xml:space="preserve"> element</w:t>
      </w:r>
      <w:r w:rsidRPr="004E7BF5">
        <w:t>:</w:t>
      </w:r>
    </w:p>
    <w:p w14:paraId="356B22A3" w14:textId="77777777" w:rsidR="00DC5A7E" w:rsidRDefault="00DC5A7E" w:rsidP="00DC5A7E">
      <w:pPr>
        <w:pStyle w:val="B3"/>
        <w:rPr>
          <w:lang w:eastAsia="zh-CN"/>
        </w:rPr>
      </w:pPr>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t>PEAE-C requested joining into a PIN</w:t>
      </w:r>
      <w:r w:rsidRPr="00654FEF">
        <w:t xml:space="preserve"> failure</w:t>
      </w:r>
      <w:r>
        <w:t>; and</w:t>
      </w:r>
    </w:p>
    <w:p w14:paraId="6A1C92AA" w14:textId="77777777" w:rsidR="00DC5A7E" w:rsidRDefault="00DC5A7E" w:rsidP="00DC5A7E">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HTTP </w:t>
      </w:r>
      <w:r>
        <w:t>403 (Forbidden)</w:t>
      </w:r>
      <w:r w:rsidRPr="00554F63">
        <w:rPr>
          <w:lang w:eastAsia="zh-CN"/>
        </w:rPr>
        <w:t xml:space="preserve"> response towards the </w:t>
      </w:r>
      <w:r>
        <w:rPr>
          <w:lang w:eastAsia="zh-CN"/>
        </w:rPr>
        <w:t>PE</w:t>
      </w:r>
      <w:r w:rsidRPr="00554F63">
        <w:rPr>
          <w:lang w:eastAsia="zh-CN"/>
        </w:rPr>
        <w:t>AE-</w:t>
      </w:r>
      <w:r>
        <w:rPr>
          <w:lang w:eastAsia="zh-CN"/>
        </w:rPr>
        <w:t>C.</w:t>
      </w:r>
    </w:p>
    <w:p w14:paraId="65338096" w14:textId="77777777" w:rsidR="00200932" w:rsidRDefault="00200932" w:rsidP="00200932">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03D8EBDD" w14:textId="77777777" w:rsidR="00200932" w:rsidRPr="007D3511" w:rsidRDefault="00200932" w:rsidP="00200932">
      <w:pPr>
        <w:pStyle w:val="B1"/>
        <w:rPr>
          <w:lang w:eastAsia="zh-CN"/>
        </w:rPr>
      </w:pPr>
      <w:r>
        <w:rPr>
          <w:rFonts w:hint="eastAsia"/>
          <w:lang w:eastAsia="zh-CN"/>
        </w:rPr>
        <w:t>0</w:t>
      </w:r>
      <w:r>
        <w:rPr>
          <w:lang w:eastAsia="zh-CN"/>
        </w:rPr>
        <w:tab/>
        <w:t>Protocol error, unspecified;</w:t>
      </w:r>
    </w:p>
    <w:p w14:paraId="33DD29F2" w14:textId="77777777" w:rsidR="00200932" w:rsidRDefault="00200932" w:rsidP="00200932">
      <w:pPr>
        <w:pStyle w:val="B1"/>
        <w:rPr>
          <w:lang w:eastAsia="zh-CN"/>
        </w:rPr>
      </w:pPr>
      <w:r>
        <w:rPr>
          <w:lang w:eastAsia="zh-CN"/>
        </w:rPr>
        <w:t>1</w:t>
      </w:r>
      <w:r>
        <w:rPr>
          <w:lang w:eastAsia="zh-CN"/>
        </w:rPr>
        <w:tab/>
      </w:r>
      <w:r w:rsidRPr="007D3511">
        <w:rPr>
          <w:lang w:eastAsia="zh-CN"/>
        </w:rPr>
        <w:t>Operation not allowed</w:t>
      </w:r>
      <w:r>
        <w:rPr>
          <w:lang w:eastAsia="zh-CN"/>
        </w:rPr>
        <w:t>;</w:t>
      </w:r>
    </w:p>
    <w:p w14:paraId="469EE648" w14:textId="77777777" w:rsidR="00200932" w:rsidRDefault="00200932" w:rsidP="00200932">
      <w:pPr>
        <w:pStyle w:val="B1"/>
        <w:rPr>
          <w:lang w:eastAsia="zh-CN"/>
        </w:rPr>
      </w:pPr>
      <w:r>
        <w:rPr>
          <w:rFonts w:hint="eastAsia"/>
          <w:lang w:eastAsia="zh-CN"/>
        </w:rPr>
        <w:t>3</w:t>
      </w:r>
      <w:r>
        <w:rPr>
          <w:lang w:eastAsia="zh-CN"/>
        </w:rPr>
        <w:tab/>
      </w:r>
      <w:r w:rsidRPr="007D3511">
        <w:rPr>
          <w:lang w:eastAsia="x-none"/>
        </w:rPr>
        <w:t>Authorization failure</w:t>
      </w:r>
      <w:r>
        <w:rPr>
          <w:rFonts w:hint="eastAsia"/>
          <w:lang w:eastAsia="zh-CN"/>
        </w:rPr>
        <w:t xml:space="preserve">; </w:t>
      </w:r>
    </w:p>
    <w:p w14:paraId="58F528EE" w14:textId="77777777" w:rsidR="00200932" w:rsidRDefault="00200932" w:rsidP="00200932">
      <w:pPr>
        <w:pStyle w:val="B1"/>
        <w:rPr>
          <w:lang w:eastAsia="zh-CN"/>
        </w:rPr>
      </w:pPr>
      <w:r>
        <w:rPr>
          <w:rFonts w:hint="eastAsia"/>
          <w:lang w:eastAsia="zh-CN"/>
        </w:rPr>
        <w:t>4</w:t>
      </w:r>
      <w:r>
        <w:tab/>
      </w:r>
      <w:r>
        <w:rPr>
          <w:rFonts w:hint="eastAsia"/>
          <w:lang w:eastAsia="zh-CN"/>
        </w:rPr>
        <w:t>Maximum number of PINE is reached</w:t>
      </w:r>
      <w:r>
        <w:rPr>
          <w:lang w:eastAsia="zh-CN"/>
        </w:rPr>
        <w:t>;</w:t>
      </w:r>
      <w:r w:rsidRPr="00C37465">
        <w:rPr>
          <w:rFonts w:hint="eastAsia"/>
          <w:lang w:eastAsia="zh-CN"/>
        </w:rPr>
        <w:t xml:space="preserve"> </w:t>
      </w:r>
      <w:r>
        <w:rPr>
          <w:rFonts w:hint="eastAsia"/>
          <w:lang w:eastAsia="zh-CN"/>
        </w:rPr>
        <w:t>and</w:t>
      </w:r>
    </w:p>
    <w:p w14:paraId="503004F5" w14:textId="77777777" w:rsidR="00200932" w:rsidRPr="006D6FBB" w:rsidRDefault="00200932" w:rsidP="00200932">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5D3B0451" w14:textId="77777777" w:rsidR="00DC5A7E" w:rsidRDefault="00DC5A7E" w:rsidP="00DC5A7E">
      <w:pPr>
        <w:pStyle w:val="Heading4"/>
      </w:pPr>
      <w:bookmarkStart w:id="320" w:name="_CR5_4_7_3"/>
      <w:bookmarkStart w:id="321" w:name="_Toc172038140"/>
      <w:bookmarkEnd w:id="320"/>
      <w:r>
        <w:t>5</w:t>
      </w:r>
      <w:r w:rsidRPr="0087431B">
        <w:t>.</w:t>
      </w:r>
      <w:r>
        <w:t>4</w:t>
      </w:r>
      <w:r w:rsidRPr="0087431B">
        <w:t>.</w:t>
      </w:r>
      <w:r>
        <w:t>7</w:t>
      </w:r>
      <w:r w:rsidRPr="0087431B">
        <w:t>.</w:t>
      </w:r>
      <w:r>
        <w:t>3</w:t>
      </w:r>
      <w:r w:rsidRPr="0087431B">
        <w:tab/>
      </w:r>
      <w:r>
        <w:t>PEAE-C requested joining into a PIN via PGAE-C</w:t>
      </w:r>
      <w:bookmarkEnd w:id="321"/>
    </w:p>
    <w:p w14:paraId="3C21850C" w14:textId="77777777" w:rsidR="00DC5A7E" w:rsidRDefault="00DC5A7E" w:rsidP="00DC5A7E">
      <w:pPr>
        <w:pStyle w:val="Heading5"/>
        <w:rPr>
          <w:lang w:eastAsia="zh-CN"/>
        </w:rPr>
      </w:pPr>
      <w:bookmarkStart w:id="322" w:name="_CR5_4_7_3_1"/>
      <w:bookmarkStart w:id="323" w:name="_Toc172038141"/>
      <w:bookmarkEnd w:id="322"/>
      <w:r>
        <w:rPr>
          <w:rFonts w:hint="eastAsia"/>
          <w:lang w:eastAsia="zh-CN"/>
        </w:rPr>
        <w:t>5</w:t>
      </w:r>
      <w:r>
        <w:rPr>
          <w:lang w:eastAsia="zh-CN"/>
        </w:rPr>
        <w:t>.4.7.3.1</w:t>
      </w:r>
      <w:r>
        <w:rPr>
          <w:lang w:eastAsia="zh-CN"/>
        </w:rPr>
        <w:tab/>
        <w:t xml:space="preserve">PEAE-C </w:t>
      </w:r>
      <w:r>
        <w:rPr>
          <w:rFonts w:hint="eastAsia"/>
          <w:lang w:eastAsia="zh-CN"/>
        </w:rPr>
        <w:t>procedure</w:t>
      </w:r>
      <w:bookmarkEnd w:id="323"/>
    </w:p>
    <w:p w14:paraId="6CF9ED3B" w14:textId="77777777" w:rsidR="00DC5A7E" w:rsidRDefault="00DC5A7E" w:rsidP="00DC5A7E">
      <w:r>
        <w:t xml:space="preserve">When the PEAE-C needs </w:t>
      </w:r>
      <w:r>
        <w:rPr>
          <w:lang w:eastAsia="zh-CN"/>
        </w:rPr>
        <w:t>to join into a PIN via the PGAE-C</w:t>
      </w:r>
      <w:r>
        <w:t xml:space="preserve">, the PEAE-C shall generate an HTTP POST request </w:t>
      </w:r>
      <w:r w:rsidRPr="0006242D">
        <w:t>according to p</w:t>
      </w:r>
      <w:r>
        <w:t xml:space="preserve">rocedures as specified in </w:t>
      </w:r>
      <w:r w:rsidRPr="000A20F1">
        <w:t>IETF</w:t>
      </w:r>
      <w:r>
        <w:t> </w:t>
      </w:r>
      <w:r w:rsidRPr="000A20F1">
        <w:t>RFC</w:t>
      </w:r>
      <w:r>
        <w:t> </w:t>
      </w:r>
      <w:r w:rsidR="00F84143">
        <w:t>9110</w:t>
      </w:r>
      <w:r>
        <w:t> </w:t>
      </w:r>
      <w:r w:rsidRPr="0006242D">
        <w:t>[</w:t>
      </w:r>
      <w:r>
        <w:t xml:space="preserve">4]. </w:t>
      </w:r>
      <w:r w:rsidRPr="00684E14">
        <w:t xml:space="preserve">In the </w:t>
      </w:r>
      <w:r>
        <w:t>HTTP POST request</w:t>
      </w:r>
      <w:r w:rsidRPr="00684E14">
        <w:t xml:space="preserve">, the </w:t>
      </w:r>
      <w:r>
        <w:t>PEAE-C</w:t>
      </w:r>
      <w:r w:rsidRPr="00684E14">
        <w:t>:</w:t>
      </w:r>
    </w:p>
    <w:p w14:paraId="4B0EE266" w14:textId="77777777" w:rsidR="00DC5A7E" w:rsidRDefault="00DC5A7E" w:rsidP="00DC5A7E">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PGAE-C;</w:t>
      </w:r>
    </w:p>
    <w:p w14:paraId="15104789" w14:textId="77777777" w:rsidR="00DC5A7E" w:rsidRPr="003731F1" w:rsidRDefault="00DC5A7E" w:rsidP="00DC5A7E">
      <w:pPr>
        <w:pStyle w:val="B1"/>
      </w:pPr>
      <w:r w:rsidRPr="003731F1">
        <w:t>b)</w:t>
      </w:r>
      <w:r w:rsidRPr="003731F1">
        <w:tab/>
        <w:t xml:space="preserve">shall include a Content-Type header field set to </w:t>
      </w:r>
      <w:r>
        <w:t>"</w:t>
      </w:r>
      <w:r w:rsidRPr="003731F1">
        <w:t>application/vnd.3gpp.pinapp-info+xml</w:t>
      </w:r>
      <w:r>
        <w:t>"</w:t>
      </w:r>
      <w:r w:rsidRPr="003731F1">
        <w:t>; and</w:t>
      </w:r>
    </w:p>
    <w:p w14:paraId="2C951C80" w14:textId="77777777" w:rsidR="00DC5A7E" w:rsidRDefault="00DC5A7E" w:rsidP="00DC5A7E">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pin-m</w:t>
      </w:r>
      <w:r w:rsidRPr="00E13D41">
        <w:t>anagement</w:t>
      </w:r>
      <w:r>
        <w:t>-pine-join-r</w:t>
      </w:r>
      <w:r w:rsidRPr="00E13D41">
        <w:t>equest</w:t>
      </w:r>
      <w:r w:rsidRPr="0073469F">
        <w:t>&gt;</w:t>
      </w:r>
      <w:r w:rsidRPr="001D4A5C">
        <w:t xml:space="preserve"> element in the &lt;</w:t>
      </w:r>
      <w:r>
        <w:t>pinapp</w:t>
      </w:r>
      <w:r w:rsidRPr="001D4A5C">
        <w:t>-info&gt; root element</w:t>
      </w:r>
      <w:r>
        <w:t xml:space="preserve"> and within the </w:t>
      </w:r>
      <w:r w:rsidRPr="0073469F">
        <w:t>&lt;</w:t>
      </w:r>
      <w:r>
        <w:t>pin-m</w:t>
      </w:r>
      <w:r w:rsidRPr="00E13D41">
        <w:t>anagement</w:t>
      </w:r>
      <w:r>
        <w:t>-pine-join-r</w:t>
      </w:r>
      <w:r w:rsidRPr="00E13D41">
        <w:t>equest</w:t>
      </w:r>
      <w:r w:rsidRPr="0073469F">
        <w:t>&gt;</w:t>
      </w:r>
      <w:r w:rsidRPr="001D4A5C">
        <w:t xml:space="preserve"> element</w:t>
      </w:r>
      <w:r>
        <w:t>:</w:t>
      </w:r>
    </w:p>
    <w:p w14:paraId="6F732A25" w14:textId="77777777" w:rsidR="00DC5A7E" w:rsidRDefault="00DC5A7E" w:rsidP="00DC5A7E">
      <w:pPr>
        <w:pStyle w:val="B2"/>
      </w:pPr>
      <w:r>
        <w:t>1)</w:t>
      </w:r>
      <w:r>
        <w:tab/>
        <w:t>shall include a &lt;pin</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PIN to be joined into</w:t>
      </w:r>
      <w:r w:rsidRPr="0073469F">
        <w:t>;</w:t>
      </w:r>
    </w:p>
    <w:p w14:paraId="3024D0DE" w14:textId="77777777" w:rsidR="00DC5A7E" w:rsidRDefault="00DC5A7E" w:rsidP="00DC5A7E">
      <w:pPr>
        <w:pStyle w:val="B2"/>
      </w:pPr>
      <w:r>
        <w:t>2)</w:t>
      </w:r>
      <w:r>
        <w:tab/>
      </w:r>
      <w:r>
        <w:rPr>
          <w:lang w:eastAsia="zh-CN"/>
        </w:rPr>
        <w:t>shall include a &lt;s</w:t>
      </w:r>
      <w:r w:rsidRPr="00F477AF">
        <w:t>ecurity</w:t>
      </w:r>
      <w:r>
        <w:t>-</w:t>
      </w:r>
      <w:r w:rsidRPr="00F477AF">
        <w:t>credentials</w:t>
      </w:r>
      <w:r>
        <w:rPr>
          <w:lang w:eastAsia="zh-CN"/>
        </w:rPr>
        <w:t xml:space="preserve">&gt; </w:t>
      </w:r>
      <w:r>
        <w:t>element set to the s</w:t>
      </w:r>
      <w:r w:rsidRPr="006C21C7">
        <w:t xml:space="preserve">ecurity credentials resulting from a successful authorization for </w:t>
      </w:r>
      <w:r>
        <w:t>a</w:t>
      </w:r>
      <w:r w:rsidRPr="006C21C7">
        <w:t xml:space="preserve"> PIN service</w:t>
      </w:r>
      <w:r>
        <w:t>;</w:t>
      </w:r>
    </w:p>
    <w:p w14:paraId="0F6D9F35" w14:textId="77777777" w:rsidR="00DC5A7E" w:rsidRDefault="00DC5A7E" w:rsidP="00DC5A7E">
      <w:pPr>
        <w:pStyle w:val="B2"/>
      </w:pPr>
      <w:r>
        <w:t>3)</w:t>
      </w:r>
      <w:r>
        <w:tab/>
        <w:t>shall include a &lt;</w:t>
      </w:r>
      <w:r>
        <w:rPr>
          <w:lang w:val="en-US"/>
        </w:rPr>
        <w:t>ue-id</w:t>
      </w:r>
      <w:r>
        <w:t xml:space="preserve">&gt; element set to </w:t>
      </w:r>
      <w:r>
        <w:rPr>
          <w:rFonts w:cs="Arial"/>
        </w:rPr>
        <w:t xml:space="preserve">the </w:t>
      </w:r>
      <w:r>
        <w:rPr>
          <w:lang w:val="en-US"/>
        </w:rPr>
        <w:t>identity of the</w:t>
      </w:r>
      <w:r w:rsidRPr="00526FC3">
        <w:rPr>
          <w:rFonts w:cs="Arial"/>
        </w:rPr>
        <w:t xml:space="preserve"> </w:t>
      </w:r>
      <w:r>
        <w:rPr>
          <w:rFonts w:cs="Arial"/>
        </w:rPr>
        <w:t>PEAE-C</w:t>
      </w:r>
      <w:r w:rsidRPr="0073469F">
        <w:t>;</w:t>
      </w:r>
    </w:p>
    <w:p w14:paraId="7B815D76" w14:textId="77777777" w:rsidR="004350DB" w:rsidRDefault="004350DB" w:rsidP="00DC5A7E">
      <w:pPr>
        <w:pStyle w:val="B2"/>
      </w:pPr>
      <w:r>
        <w:rPr>
          <w:rFonts w:hint="eastAsia"/>
          <w:lang w:eastAsia="zh-CN"/>
        </w:rPr>
        <w:t>4</w:t>
      </w:r>
      <w:r>
        <w:rPr>
          <w:lang w:eastAsia="zh-CN"/>
        </w:rPr>
        <w:t>)</w:t>
      </w:r>
      <w:r>
        <w:rPr>
          <w:lang w:eastAsia="zh-CN"/>
        </w:rPr>
        <w:tab/>
        <w:t xml:space="preserve">shall include a &lt;target-pemc-id&gt; </w:t>
      </w:r>
      <w:r>
        <w:t xml:space="preserve">element set to </w:t>
      </w:r>
      <w:r>
        <w:rPr>
          <w:rFonts w:cs="Arial"/>
        </w:rPr>
        <w:t xml:space="preserve">the </w:t>
      </w:r>
      <w:r>
        <w:rPr>
          <w:lang w:val="en-US"/>
        </w:rPr>
        <w:t>identity of the</w:t>
      </w:r>
      <w:r w:rsidRPr="00526FC3">
        <w:rPr>
          <w:rFonts w:cs="Arial"/>
        </w:rPr>
        <w:t xml:space="preserve"> </w:t>
      </w:r>
      <w:r>
        <w:rPr>
          <w:rFonts w:cs="Arial"/>
        </w:rPr>
        <w:t>target PMAE-C;</w:t>
      </w:r>
    </w:p>
    <w:p w14:paraId="2CEB7453" w14:textId="77777777" w:rsidR="00DC5A7E" w:rsidRDefault="004350DB" w:rsidP="00DC5A7E">
      <w:pPr>
        <w:pStyle w:val="B2"/>
        <w:rPr>
          <w:lang w:eastAsia="ko-KR"/>
        </w:rPr>
      </w:pPr>
      <w:r>
        <w:t>5</w:t>
      </w:r>
      <w:r w:rsidR="00DC5A7E">
        <w:t>)</w:t>
      </w:r>
      <w:r w:rsidR="00DC5A7E">
        <w:tab/>
        <w:t xml:space="preserve">may include a &lt;pin-client-profile&gt; element set to the </w:t>
      </w:r>
      <w:r w:rsidR="00DC5A7E" w:rsidRPr="00164B64">
        <w:rPr>
          <w:lang w:eastAsia="ko-KR"/>
        </w:rPr>
        <w:t>PIN client profile(s)</w:t>
      </w:r>
      <w:r w:rsidR="00DC5A7E">
        <w:rPr>
          <w:lang w:eastAsia="ko-KR"/>
        </w:rPr>
        <w:t xml:space="preserve"> of the PEAE-C; </w:t>
      </w:r>
    </w:p>
    <w:p w14:paraId="5FDA62C0" w14:textId="77777777" w:rsidR="00DC5A7E" w:rsidRDefault="004350DB" w:rsidP="00DC5A7E">
      <w:pPr>
        <w:pStyle w:val="B2"/>
      </w:pPr>
      <w:r>
        <w:t>6</w:t>
      </w:r>
      <w:r w:rsidR="00DC5A7E">
        <w:t>)</w:t>
      </w:r>
      <w:r w:rsidR="00DC5A7E">
        <w:tab/>
        <w:t>may include a &lt;</w:t>
      </w:r>
      <w:r w:rsidR="00DC5A7E" w:rsidRPr="005322E5">
        <w:t>endpoint</w:t>
      </w:r>
      <w:r w:rsidR="00DC5A7E">
        <w:t>-</w:t>
      </w:r>
      <w:r w:rsidR="00DC5A7E" w:rsidRPr="005322E5">
        <w:t>information</w:t>
      </w:r>
      <w:r w:rsidR="00DC5A7E">
        <w:t xml:space="preserve">-content&gt; element set to the </w:t>
      </w:r>
      <w:r w:rsidR="00DC5A7E" w:rsidRPr="005322E5">
        <w:t xml:space="preserve">endpoint information of </w:t>
      </w:r>
      <w:r w:rsidR="00DC5A7E">
        <w:t>PAE-S;</w:t>
      </w:r>
    </w:p>
    <w:p w14:paraId="580B4E58" w14:textId="77777777" w:rsidR="001234E3" w:rsidRDefault="00562048" w:rsidP="00DC5A7E">
      <w:pPr>
        <w:pStyle w:val="B2"/>
        <w:rPr>
          <w:rFonts w:cs="Arial"/>
        </w:rPr>
      </w:pPr>
      <w:r>
        <w:rPr>
          <w:lang w:eastAsia="zh-CN"/>
        </w:rPr>
        <w:t>7</w:t>
      </w:r>
      <w:r w:rsidR="004350DB">
        <w:rPr>
          <w:lang w:eastAsia="zh-CN"/>
        </w:rPr>
        <w:t>)</w:t>
      </w:r>
      <w:r w:rsidR="004350DB">
        <w:rPr>
          <w:lang w:eastAsia="zh-CN"/>
        </w:rPr>
        <w:tab/>
        <w:t xml:space="preserve">may include a &lt;ue-location&gt; element set </w:t>
      </w:r>
      <w:r w:rsidR="004350DB">
        <w:t>to</w:t>
      </w:r>
      <w:r w:rsidR="004350DB" w:rsidRPr="0022326F">
        <w:rPr>
          <w:rFonts w:cs="Arial"/>
        </w:rPr>
        <w:t xml:space="preserve"> </w:t>
      </w:r>
      <w:r w:rsidR="004350DB">
        <w:rPr>
          <w:rFonts w:cs="Arial"/>
        </w:rPr>
        <w:t xml:space="preserve">the </w:t>
      </w:r>
      <w:r w:rsidR="004350DB">
        <w:rPr>
          <w:lang w:val="en-US"/>
        </w:rPr>
        <w:t>location of the</w:t>
      </w:r>
      <w:r w:rsidR="004350DB" w:rsidRPr="00526FC3">
        <w:rPr>
          <w:rFonts w:cs="Arial"/>
        </w:rPr>
        <w:t xml:space="preserve"> </w:t>
      </w:r>
      <w:r w:rsidR="004350DB">
        <w:rPr>
          <w:rFonts w:cs="Arial"/>
        </w:rPr>
        <w:t>PEAE-C</w:t>
      </w:r>
      <w:r w:rsidR="001234E3">
        <w:rPr>
          <w:rFonts w:cs="Arial"/>
        </w:rPr>
        <w:t>; and</w:t>
      </w:r>
    </w:p>
    <w:p w14:paraId="44C963B4" w14:textId="77777777" w:rsidR="00381009" w:rsidRDefault="00562048" w:rsidP="00DC5A7E">
      <w:pPr>
        <w:pStyle w:val="B2"/>
      </w:pPr>
      <w:r>
        <w:rPr>
          <w:rFonts w:cs="Arial"/>
        </w:rPr>
        <w:t>8</w:t>
      </w:r>
      <w:r w:rsidR="001234E3">
        <w:rPr>
          <w:rFonts w:cs="Arial"/>
        </w:rPr>
        <w:t>)</w:t>
      </w:r>
      <w:r w:rsidR="001234E3">
        <w:rPr>
          <w:rFonts w:cs="Arial"/>
        </w:rPr>
        <w:tab/>
      </w:r>
      <w:r w:rsidR="001234E3">
        <w:t>may include a &lt;pin-service-info&gt; element set to</w:t>
      </w:r>
      <w:r w:rsidR="001234E3">
        <w:rPr>
          <w:rFonts w:cs="Arial"/>
        </w:rPr>
        <w:t xml:space="preserve"> </w:t>
      </w:r>
      <w:r w:rsidR="001234E3">
        <w:rPr>
          <w:lang w:eastAsia="zh-CN"/>
        </w:rPr>
        <w:t>the PIN service information that the r</w:t>
      </w:r>
      <w:r w:rsidR="001234E3">
        <w:t>equesting entity can provide</w:t>
      </w:r>
      <w:r w:rsidR="00381009">
        <w:t>.</w:t>
      </w:r>
    </w:p>
    <w:p w14:paraId="7D02D325" w14:textId="77777777" w:rsidR="00DC5A7E" w:rsidRDefault="00DC5A7E" w:rsidP="00DC5A7E">
      <w:pPr>
        <w:rPr>
          <w:lang w:eastAsia="zh-CN"/>
        </w:rPr>
      </w:pPr>
      <w:r>
        <w:lastRenderedPageBreak/>
        <w:t xml:space="preserve">The PEAE-C shall send the generated HTTP POST request towards the PGAE-C according to </w:t>
      </w:r>
      <w:r w:rsidRPr="000A20F1">
        <w:t>IETF</w:t>
      </w:r>
      <w:r>
        <w:t> </w:t>
      </w:r>
      <w:r w:rsidRPr="000A20F1">
        <w:t>RFC</w:t>
      </w:r>
      <w:r>
        <w:t> </w:t>
      </w:r>
      <w:r w:rsidR="00F84143">
        <w:t>9110</w:t>
      </w:r>
      <w:r>
        <w:t> </w:t>
      </w:r>
      <w:r w:rsidRPr="0006242D">
        <w:t>[</w:t>
      </w:r>
      <w:r>
        <w:t>4]</w:t>
      </w:r>
      <w:r>
        <w:rPr>
          <w:rFonts w:hint="eastAsia"/>
          <w:lang w:eastAsia="zh-CN"/>
        </w:rPr>
        <w:t>.</w:t>
      </w:r>
    </w:p>
    <w:p w14:paraId="706B1BB7" w14:textId="77777777" w:rsidR="00DC5A7E" w:rsidRDefault="00DC5A7E" w:rsidP="00DC5A7E">
      <w:r w:rsidRPr="00554F63">
        <w:rPr>
          <w:lang w:eastAsia="zh-CN"/>
        </w:rPr>
        <w:t>U</w:t>
      </w:r>
      <w:r>
        <w:rPr>
          <w:lang w:eastAsia="zh-CN"/>
        </w:rPr>
        <w:t>p</w:t>
      </w:r>
      <w:r>
        <w:rPr>
          <w:lang w:eastAsia="x-none"/>
        </w:rPr>
        <w:t xml:space="preserve">on reception of an </w:t>
      </w:r>
      <w:r w:rsidRPr="00554F63">
        <w:t>HTTP 200 (OK) response message</w:t>
      </w:r>
      <w:r>
        <w:t xml:space="preserve"> containing:</w:t>
      </w:r>
    </w:p>
    <w:p w14:paraId="58131D43" w14:textId="77777777" w:rsidR="00DC5A7E" w:rsidRDefault="00DC5A7E" w:rsidP="00DC5A7E">
      <w:pPr>
        <w:pStyle w:val="B1"/>
      </w:pPr>
      <w:r>
        <w:t>a)</w:t>
      </w:r>
      <w:r>
        <w:tab/>
        <w:t>a Content-Type header field set to "application/vnd.3gpp.pinapp-info+xml"; and</w:t>
      </w:r>
    </w:p>
    <w:p w14:paraId="70566ED3" w14:textId="77777777" w:rsidR="00DC5A7E" w:rsidRDefault="00DC5A7E" w:rsidP="00DC5A7E">
      <w:pPr>
        <w:pStyle w:val="B1"/>
      </w:pPr>
      <w:r>
        <w:t>b)</w:t>
      </w:r>
      <w:r>
        <w:tab/>
        <w:t xml:space="preserve">an application/vnd.3gpp.pinapp-info+xml MIME body with a </w:t>
      </w:r>
      <w:r w:rsidRPr="0073469F">
        <w:t>&lt;</w:t>
      </w:r>
      <w:r>
        <w:t>pin-m</w:t>
      </w:r>
      <w:r w:rsidRPr="00E13D41">
        <w:t>anagement</w:t>
      </w:r>
      <w:r>
        <w:t>-pine-join-accept</w:t>
      </w:r>
      <w:r w:rsidRPr="0073469F">
        <w:t>&gt;</w:t>
      </w:r>
      <w:r>
        <w:t xml:space="preserve"> </w:t>
      </w:r>
      <w:r w:rsidRPr="00FB41A4">
        <w:t>element in the &lt;</w:t>
      </w:r>
      <w:r>
        <w:t>pinapp</w:t>
      </w:r>
      <w:r w:rsidRPr="00FB41A4">
        <w:t xml:space="preserve">-info&gt; </w:t>
      </w:r>
      <w:r>
        <w:t>root element,</w:t>
      </w:r>
    </w:p>
    <w:p w14:paraId="3EE68C8A" w14:textId="77777777" w:rsidR="00DC5A7E" w:rsidRPr="002F3259" w:rsidRDefault="00DC5A7E" w:rsidP="00DC5A7E">
      <w:r>
        <w:t xml:space="preserve">the PEAE-C shall store the information of the PIN and consider the </w:t>
      </w:r>
      <w:r w:rsidRPr="00D2261F">
        <w:t xml:space="preserve">PEAE-C </w:t>
      </w:r>
      <w:r>
        <w:t xml:space="preserve">has successfully joined into the PIN. </w:t>
      </w:r>
    </w:p>
    <w:p w14:paraId="2DAA5596" w14:textId="77777777" w:rsidR="00DC5A7E" w:rsidRDefault="00DC5A7E" w:rsidP="00DC5A7E">
      <w:r w:rsidRPr="00554F63">
        <w:rPr>
          <w:lang w:eastAsia="zh-CN"/>
        </w:rPr>
        <w:t>U</w:t>
      </w:r>
      <w:r>
        <w:rPr>
          <w:lang w:eastAsia="zh-CN"/>
        </w:rPr>
        <w:t>p</w:t>
      </w:r>
      <w:r>
        <w:rPr>
          <w:lang w:eastAsia="x-none"/>
        </w:rPr>
        <w:t xml:space="preserve">on reception of an </w:t>
      </w:r>
      <w:r w:rsidRPr="00554F63">
        <w:t xml:space="preserve">HTTP </w:t>
      </w:r>
      <w:r>
        <w:t>403 (Forbidden)</w:t>
      </w:r>
      <w:r w:rsidRPr="00554F63">
        <w:t xml:space="preserve"> response message</w:t>
      </w:r>
      <w:r>
        <w:t xml:space="preserve"> containing:</w:t>
      </w:r>
    </w:p>
    <w:p w14:paraId="7AA231F5" w14:textId="77777777" w:rsidR="00DC5A7E" w:rsidRDefault="00DC5A7E" w:rsidP="00DC5A7E">
      <w:pPr>
        <w:pStyle w:val="B1"/>
      </w:pPr>
      <w:r>
        <w:t>a)</w:t>
      </w:r>
      <w:r>
        <w:tab/>
        <w:t>a Content-Type header field set to "application/vnd.3gpp.pinapp-info+xml"; and</w:t>
      </w:r>
    </w:p>
    <w:p w14:paraId="3B63755F" w14:textId="77777777" w:rsidR="00DC5A7E" w:rsidRDefault="00DC5A7E" w:rsidP="00DC5A7E">
      <w:pPr>
        <w:pStyle w:val="B1"/>
      </w:pPr>
      <w:r>
        <w:t>b)</w:t>
      </w:r>
      <w:r>
        <w:tab/>
        <w:t xml:space="preserve">an application/vnd.3gpp.pinapp-info+xml MIME body with a </w:t>
      </w:r>
      <w:r w:rsidRPr="0073469F">
        <w:t>&lt;</w:t>
      </w:r>
      <w:r>
        <w:t>pin-m</w:t>
      </w:r>
      <w:r w:rsidRPr="00E13D41">
        <w:t>anagement</w:t>
      </w:r>
      <w:r>
        <w:t>-pine-join-reject</w:t>
      </w:r>
      <w:r w:rsidRPr="0073469F">
        <w:t>&gt;</w:t>
      </w:r>
      <w:r>
        <w:t xml:space="preserve"> </w:t>
      </w:r>
      <w:r w:rsidRPr="00FB41A4">
        <w:t>element in the &lt;</w:t>
      </w:r>
      <w:r>
        <w:t>pinapp</w:t>
      </w:r>
      <w:r w:rsidRPr="00FB41A4">
        <w:t xml:space="preserve">-info&gt; </w:t>
      </w:r>
      <w:r>
        <w:t>root element,</w:t>
      </w:r>
    </w:p>
    <w:p w14:paraId="719A909B" w14:textId="77777777" w:rsidR="00DC5A7E" w:rsidRPr="004A2EA2" w:rsidRDefault="00DC5A7E" w:rsidP="00DC5A7E">
      <w:pPr>
        <w:rPr>
          <w:lang w:eastAsia="zh-CN"/>
        </w:rPr>
      </w:pPr>
      <w:r>
        <w:t xml:space="preserve">the PEAE-C shall consider </w:t>
      </w:r>
      <w:r>
        <w:rPr>
          <w:rFonts w:hint="eastAsia"/>
          <w:lang w:eastAsia="zh-CN"/>
        </w:rPr>
        <w:t>the</w:t>
      </w:r>
      <w:r>
        <w:rPr>
          <w:lang w:eastAsia="zh-CN"/>
        </w:rPr>
        <w:t xml:space="preserve"> </w:t>
      </w:r>
      <w:r>
        <w:t>PEAE-C requested joining into a PIN is rejected by the PMAE-C.</w:t>
      </w:r>
    </w:p>
    <w:p w14:paraId="51AA7501" w14:textId="77777777" w:rsidR="00DC5A7E" w:rsidRDefault="00DC5A7E" w:rsidP="00DC5A7E">
      <w:pPr>
        <w:pStyle w:val="Heading5"/>
        <w:rPr>
          <w:lang w:eastAsia="zh-CN"/>
        </w:rPr>
      </w:pPr>
      <w:bookmarkStart w:id="324" w:name="_CR5_4_7_3_2"/>
      <w:bookmarkStart w:id="325" w:name="_Toc172038142"/>
      <w:bookmarkEnd w:id="324"/>
      <w:r>
        <w:rPr>
          <w:rFonts w:hint="eastAsia"/>
          <w:lang w:eastAsia="zh-CN"/>
        </w:rPr>
        <w:t>5</w:t>
      </w:r>
      <w:r>
        <w:rPr>
          <w:lang w:eastAsia="zh-CN"/>
        </w:rPr>
        <w:t>.4.7.3.2</w:t>
      </w:r>
      <w:r>
        <w:rPr>
          <w:lang w:eastAsia="zh-CN"/>
        </w:rPr>
        <w:tab/>
        <w:t xml:space="preserve">PGAE-C </w:t>
      </w:r>
      <w:r>
        <w:rPr>
          <w:rFonts w:hint="eastAsia"/>
          <w:lang w:eastAsia="zh-CN"/>
        </w:rPr>
        <w:t>procedure</w:t>
      </w:r>
      <w:bookmarkEnd w:id="325"/>
    </w:p>
    <w:p w14:paraId="13579A62" w14:textId="77777777" w:rsidR="00DC5A7E" w:rsidRDefault="00DC5A7E" w:rsidP="00DC5A7E">
      <w:r>
        <w:rPr>
          <w:lang w:eastAsia="x-none"/>
        </w:rPr>
        <w:t>Upon reception of an HTTP POST request</w:t>
      </w:r>
      <w:r w:rsidRPr="005025FB">
        <w:t xml:space="preserve"> </w:t>
      </w:r>
      <w:r>
        <w:t>message containing:</w:t>
      </w:r>
    </w:p>
    <w:p w14:paraId="22CA4E1C" w14:textId="77777777" w:rsidR="00DC5A7E" w:rsidRDefault="00DC5A7E" w:rsidP="00DC5A7E">
      <w:pPr>
        <w:pStyle w:val="B1"/>
      </w:pPr>
      <w:r>
        <w:t>a)</w:t>
      </w:r>
      <w:r>
        <w:tab/>
        <w:t>a Content-Type header field set to "application/vnd.3gpp.pinapp-info+xml"; and</w:t>
      </w:r>
    </w:p>
    <w:p w14:paraId="46235DF7" w14:textId="77777777" w:rsidR="00DC5A7E" w:rsidRDefault="00DC5A7E" w:rsidP="00DC5A7E">
      <w:pPr>
        <w:pStyle w:val="B1"/>
      </w:pPr>
      <w:r>
        <w:t>b)</w:t>
      </w:r>
      <w:r>
        <w:tab/>
        <w:t xml:space="preserve">an application/vnd.3gpp.pinapp-info+xml MIME body with a </w:t>
      </w:r>
      <w:r w:rsidRPr="0073469F">
        <w:t>&lt;</w:t>
      </w:r>
      <w:r>
        <w:t>pin-m</w:t>
      </w:r>
      <w:r w:rsidRPr="00E13D41">
        <w:t>anagement</w:t>
      </w:r>
      <w:r>
        <w:t>-pine-join-r</w:t>
      </w:r>
      <w:r w:rsidRPr="00E13D41">
        <w:t>equest</w:t>
      </w:r>
      <w:r w:rsidRPr="0073469F">
        <w:t>&gt;</w:t>
      </w:r>
      <w:r>
        <w:t xml:space="preserve"> </w:t>
      </w:r>
      <w:r w:rsidRPr="00FB41A4">
        <w:t>element in the &lt;</w:t>
      </w:r>
      <w:r>
        <w:t>pinapp</w:t>
      </w:r>
      <w:r w:rsidRPr="00FB41A4">
        <w:t xml:space="preserve">-info&gt; </w:t>
      </w:r>
      <w:r>
        <w:t>root element,</w:t>
      </w:r>
    </w:p>
    <w:p w14:paraId="55D8A5BF" w14:textId="77777777" w:rsidR="00DC5A7E" w:rsidRPr="008E5226" w:rsidRDefault="00DC5A7E" w:rsidP="00DC5A7E">
      <w:pPr>
        <w:rPr>
          <w:lang w:eastAsia="zh-CN"/>
        </w:rPr>
      </w:pPr>
      <w:r>
        <w:t xml:space="preserve">the PGAE-S shall </w:t>
      </w:r>
      <w:r w:rsidRPr="002A6164">
        <w:rPr>
          <w:lang w:eastAsia="zh-CN"/>
        </w:rPr>
        <w:t>verify whether the P</w:t>
      </w:r>
      <w:r>
        <w:rPr>
          <w:lang w:eastAsia="zh-CN"/>
        </w:rPr>
        <w:t>EAE-C is</w:t>
      </w:r>
      <w:r w:rsidRPr="002A6164">
        <w:rPr>
          <w:lang w:eastAsia="zh-CN"/>
        </w:rPr>
        <w:t xml:space="preserve"> authoriz</w:t>
      </w:r>
      <w:r>
        <w:rPr>
          <w:lang w:eastAsia="zh-CN"/>
        </w:rPr>
        <w:t>ed</w:t>
      </w:r>
      <w:r w:rsidRPr="002A6164">
        <w:rPr>
          <w:lang w:eastAsia="zh-CN"/>
        </w:rPr>
        <w:t xml:space="preserve"> to join </w:t>
      </w:r>
      <w:r>
        <w:rPr>
          <w:lang w:eastAsia="zh-CN"/>
        </w:rPr>
        <w:t xml:space="preserve">into </w:t>
      </w:r>
      <w:r w:rsidRPr="002A6164">
        <w:rPr>
          <w:lang w:eastAsia="zh-CN"/>
        </w:rPr>
        <w:t>the PIN</w:t>
      </w:r>
      <w:r>
        <w:rPr>
          <w:lang w:eastAsia="zh-CN"/>
        </w:rPr>
        <w:t xml:space="preserve"> or not. </w:t>
      </w:r>
    </w:p>
    <w:p w14:paraId="735B6221" w14:textId="77777777" w:rsidR="00DC5A7E" w:rsidRDefault="00DC5A7E" w:rsidP="00DC5A7E">
      <w:pPr>
        <w:rPr>
          <w:lang w:eastAsia="zh-CN"/>
        </w:rPr>
      </w:pPr>
      <w:r>
        <w:rPr>
          <w:rFonts w:hint="eastAsia"/>
          <w:lang w:eastAsia="zh-CN"/>
        </w:rPr>
        <w:t>I</w:t>
      </w:r>
      <w:r>
        <w:rPr>
          <w:lang w:eastAsia="zh-CN"/>
        </w:rPr>
        <w:t>f</w:t>
      </w:r>
      <w:r w:rsidRPr="00E44706">
        <w:rPr>
          <w:lang w:eastAsia="zh-CN"/>
        </w:rPr>
        <w:t xml:space="preserve"> </w:t>
      </w:r>
      <w:r w:rsidRPr="002A6164">
        <w:rPr>
          <w:lang w:eastAsia="zh-CN"/>
        </w:rPr>
        <w:t>the P</w:t>
      </w:r>
      <w:r>
        <w:rPr>
          <w:lang w:eastAsia="zh-CN"/>
        </w:rPr>
        <w:t>EAE-C is</w:t>
      </w:r>
      <w:r w:rsidRPr="002A6164">
        <w:rPr>
          <w:lang w:eastAsia="zh-CN"/>
        </w:rPr>
        <w:t xml:space="preserve"> authoriz</w:t>
      </w:r>
      <w:r>
        <w:rPr>
          <w:lang w:eastAsia="zh-CN"/>
        </w:rPr>
        <w:t>ed</w:t>
      </w:r>
      <w:r w:rsidRPr="002A6164">
        <w:rPr>
          <w:lang w:eastAsia="zh-CN"/>
        </w:rPr>
        <w:t xml:space="preserve"> to join </w:t>
      </w:r>
      <w:r>
        <w:rPr>
          <w:lang w:eastAsia="zh-CN"/>
        </w:rPr>
        <w:t xml:space="preserve">into </w:t>
      </w:r>
      <w:r w:rsidRPr="002A6164">
        <w:rPr>
          <w:lang w:eastAsia="zh-CN"/>
        </w:rPr>
        <w:t>the PIN</w:t>
      </w:r>
      <w:r>
        <w:rPr>
          <w:lang w:eastAsia="zh-CN"/>
        </w:rPr>
        <w:t>, the PGAE-C</w:t>
      </w:r>
      <w:r w:rsidR="004350DB">
        <w:rPr>
          <w:lang w:eastAsia="zh-CN"/>
        </w:rPr>
        <w:t xml:space="preserve"> shall perform one of the following in decreasing order</w:t>
      </w:r>
      <w:r>
        <w:rPr>
          <w:lang w:eastAsia="zh-CN"/>
        </w:rPr>
        <w:t>:</w:t>
      </w:r>
    </w:p>
    <w:p w14:paraId="13D092B6" w14:textId="77777777" w:rsidR="004350DB" w:rsidRDefault="004350DB" w:rsidP="004350DB">
      <w:pPr>
        <w:pStyle w:val="B1"/>
        <w:rPr>
          <w:lang w:eastAsia="zh-CN"/>
        </w:rPr>
      </w:pPr>
      <w:r>
        <w:rPr>
          <w:lang w:eastAsia="zh-CN"/>
        </w:rPr>
        <w:t>a)</w:t>
      </w:r>
      <w:r>
        <w:rPr>
          <w:lang w:eastAsia="zh-CN"/>
        </w:rPr>
        <w:tab/>
        <w:t xml:space="preserve">if the </w:t>
      </w:r>
      <w:r w:rsidR="00BF6C42">
        <w:rPr>
          <w:lang w:eastAsia="zh-CN"/>
        </w:rPr>
        <w:t xml:space="preserve">PIN </w:t>
      </w:r>
      <w:r>
        <w:rPr>
          <w:lang w:eastAsia="zh-CN"/>
        </w:rPr>
        <w:t>direct connection between PMAE-C and PGAE-C is available, the PGAE-C shall</w:t>
      </w:r>
      <w:r w:rsidDel="00AA7F59">
        <w:rPr>
          <w:lang w:eastAsia="zh-CN"/>
        </w:rPr>
        <w:t xml:space="preserve"> </w:t>
      </w:r>
      <w:r>
        <w:rPr>
          <w:lang w:eastAsia="zh-CN"/>
        </w:rPr>
        <w:t xml:space="preserve">forward the received </w:t>
      </w:r>
      <w:r>
        <w:rPr>
          <w:lang w:eastAsia="x-none"/>
        </w:rPr>
        <w:t>HTTP POST request</w:t>
      </w:r>
      <w:r w:rsidRPr="005025FB">
        <w:t xml:space="preserve"> </w:t>
      </w:r>
      <w:r>
        <w:t xml:space="preserve">message with changing the </w:t>
      </w:r>
      <w:r w:rsidRPr="00CC0778">
        <w:rPr>
          <w:lang w:eastAsia="zh-CN"/>
        </w:rPr>
        <w:t xml:space="preserve">Request-URI to the URI </w:t>
      </w:r>
      <w:r>
        <w:rPr>
          <w:lang w:eastAsia="zh-CN"/>
        </w:rPr>
        <w:t>of the PMAE-C;</w:t>
      </w:r>
    </w:p>
    <w:p w14:paraId="43991A5F" w14:textId="77777777" w:rsidR="004350DB" w:rsidRDefault="004350DB" w:rsidP="004350DB">
      <w:pPr>
        <w:pStyle w:val="B1"/>
        <w:rPr>
          <w:lang w:eastAsia="zh-CN"/>
        </w:rPr>
      </w:pPr>
      <w:r>
        <w:rPr>
          <w:lang w:eastAsia="zh-CN"/>
        </w:rPr>
        <w:t>b)</w:t>
      </w:r>
      <w:r>
        <w:rPr>
          <w:lang w:eastAsia="zh-CN"/>
        </w:rPr>
        <w:tab/>
        <w:t>if:</w:t>
      </w:r>
    </w:p>
    <w:p w14:paraId="63958893" w14:textId="77777777" w:rsidR="004350DB" w:rsidRDefault="004350DB" w:rsidP="004350DB">
      <w:pPr>
        <w:pStyle w:val="B2"/>
        <w:rPr>
          <w:lang w:eastAsia="zh-CN"/>
        </w:rPr>
      </w:pPr>
      <w:r>
        <w:rPr>
          <w:lang w:eastAsia="zh-CN"/>
        </w:rPr>
        <w:t>1)</w:t>
      </w:r>
      <w:r>
        <w:rPr>
          <w:lang w:eastAsia="zh-CN"/>
        </w:rPr>
        <w:tab/>
        <w:t xml:space="preserve">the </w:t>
      </w:r>
      <w:r w:rsidR="00BF6C42">
        <w:rPr>
          <w:lang w:eastAsia="zh-CN"/>
        </w:rPr>
        <w:t xml:space="preserve">PIN </w:t>
      </w:r>
      <w:r>
        <w:rPr>
          <w:lang w:eastAsia="zh-CN"/>
        </w:rPr>
        <w:t>direct connection between PMAE-C and PGAE-C is not available; and</w:t>
      </w:r>
    </w:p>
    <w:p w14:paraId="7AA555FA" w14:textId="77777777" w:rsidR="004350DB" w:rsidRDefault="004350DB" w:rsidP="004350DB">
      <w:pPr>
        <w:pStyle w:val="B2"/>
        <w:rPr>
          <w:lang w:eastAsia="zh-CN"/>
        </w:rPr>
      </w:pPr>
      <w:r>
        <w:rPr>
          <w:lang w:eastAsia="zh-CN"/>
        </w:rPr>
        <w:t>2)</w:t>
      </w:r>
      <w:r>
        <w:rPr>
          <w:lang w:eastAsia="zh-CN"/>
        </w:rPr>
        <w:tab/>
        <w:t>the PIN communication with the PMAE-C is available,</w:t>
      </w:r>
    </w:p>
    <w:p w14:paraId="33E04B36" w14:textId="77777777" w:rsidR="004350DB" w:rsidRDefault="004350DB" w:rsidP="004350DB">
      <w:pPr>
        <w:pStyle w:val="B1"/>
        <w:rPr>
          <w:lang w:eastAsia="zh-CN"/>
        </w:rPr>
      </w:pPr>
      <w:r>
        <w:rPr>
          <w:lang w:eastAsia="zh-CN"/>
        </w:rPr>
        <w:tab/>
        <w:t xml:space="preserve">the PGAE-C shall forward the received </w:t>
      </w:r>
      <w:r>
        <w:t>HTTP POST request</w:t>
      </w:r>
      <w:r w:rsidRPr="005025FB">
        <w:t xml:space="preserve"> </w:t>
      </w:r>
      <w:r>
        <w:t xml:space="preserve">message with changing the </w:t>
      </w:r>
      <w:r w:rsidRPr="00CC0778">
        <w:rPr>
          <w:lang w:eastAsia="zh-CN"/>
        </w:rPr>
        <w:t xml:space="preserve">Request-URI to the URI </w:t>
      </w:r>
      <w:r>
        <w:rPr>
          <w:lang w:eastAsia="zh-CN"/>
        </w:rPr>
        <w:t>of the PMAE-C; and</w:t>
      </w:r>
    </w:p>
    <w:p w14:paraId="3EB225F7" w14:textId="77777777" w:rsidR="004350DB" w:rsidRDefault="004350DB" w:rsidP="004350DB">
      <w:pPr>
        <w:pStyle w:val="B1"/>
        <w:rPr>
          <w:lang w:eastAsia="zh-CN"/>
        </w:rPr>
      </w:pPr>
      <w:r>
        <w:rPr>
          <w:lang w:eastAsia="zh-CN"/>
        </w:rPr>
        <w:t>c)</w:t>
      </w:r>
      <w:r>
        <w:rPr>
          <w:lang w:eastAsia="zh-CN"/>
        </w:rPr>
        <w:tab/>
        <w:t>if:</w:t>
      </w:r>
    </w:p>
    <w:p w14:paraId="53675C48" w14:textId="77777777" w:rsidR="004350DB" w:rsidRDefault="004350DB" w:rsidP="004350DB">
      <w:pPr>
        <w:pStyle w:val="B2"/>
        <w:rPr>
          <w:lang w:eastAsia="zh-CN"/>
        </w:rPr>
      </w:pPr>
      <w:r>
        <w:rPr>
          <w:lang w:eastAsia="zh-CN"/>
        </w:rPr>
        <w:t>1)</w:t>
      </w:r>
      <w:r>
        <w:rPr>
          <w:lang w:eastAsia="zh-CN"/>
        </w:rPr>
        <w:tab/>
        <w:t xml:space="preserve">the </w:t>
      </w:r>
      <w:r w:rsidR="00BF6C42">
        <w:rPr>
          <w:lang w:eastAsia="zh-CN"/>
        </w:rPr>
        <w:t xml:space="preserve">PIN </w:t>
      </w:r>
      <w:r>
        <w:rPr>
          <w:lang w:eastAsia="zh-CN"/>
        </w:rPr>
        <w:t>direct connection between PMAE-C and PGAE-C is not available; and</w:t>
      </w:r>
    </w:p>
    <w:p w14:paraId="3F4C110B" w14:textId="77777777" w:rsidR="004350DB" w:rsidRDefault="004350DB" w:rsidP="004350DB">
      <w:pPr>
        <w:pStyle w:val="B2"/>
        <w:rPr>
          <w:lang w:eastAsia="zh-CN"/>
        </w:rPr>
      </w:pPr>
      <w:r>
        <w:rPr>
          <w:lang w:eastAsia="zh-CN"/>
        </w:rPr>
        <w:t>2)</w:t>
      </w:r>
      <w:r>
        <w:rPr>
          <w:lang w:eastAsia="zh-CN"/>
        </w:rPr>
        <w:tab/>
        <w:t>the PIN communication with the PMAE-C is not available,</w:t>
      </w:r>
    </w:p>
    <w:p w14:paraId="6436B97F" w14:textId="77777777" w:rsidR="004350DB" w:rsidRDefault="004350DB" w:rsidP="004350DB">
      <w:pPr>
        <w:pStyle w:val="B1"/>
        <w:rPr>
          <w:lang w:eastAsia="zh-CN"/>
        </w:rPr>
      </w:pPr>
      <w:r>
        <w:rPr>
          <w:lang w:eastAsia="zh-CN"/>
        </w:rPr>
        <w:tab/>
        <w:t xml:space="preserve">the PGAE-C shall forward the received </w:t>
      </w:r>
      <w:r>
        <w:rPr>
          <w:lang w:eastAsia="x-none"/>
        </w:rPr>
        <w:t>HTTP POST request</w:t>
      </w:r>
      <w:r w:rsidRPr="005025FB">
        <w:t xml:space="preserve"> </w:t>
      </w:r>
      <w:r>
        <w:t xml:space="preserve">message with changing the </w:t>
      </w:r>
      <w:r w:rsidRPr="00CC0778">
        <w:rPr>
          <w:lang w:eastAsia="zh-CN"/>
        </w:rPr>
        <w:t xml:space="preserve">Request-URI to the URI </w:t>
      </w:r>
      <w:r>
        <w:rPr>
          <w:lang w:eastAsia="zh-CN"/>
        </w:rPr>
        <w:t>of the PAE-S.</w:t>
      </w:r>
    </w:p>
    <w:p w14:paraId="2277298F" w14:textId="77777777" w:rsidR="004350DB" w:rsidRDefault="004350DB" w:rsidP="004350DB">
      <w:pPr>
        <w:rPr>
          <w:lang w:eastAsia="zh-CN"/>
        </w:rPr>
      </w:pPr>
      <w:r>
        <w:rPr>
          <w:rFonts w:hint="eastAsia"/>
          <w:lang w:eastAsia="zh-CN"/>
        </w:rPr>
        <w:t>I</w:t>
      </w:r>
      <w:r>
        <w:rPr>
          <w:lang w:eastAsia="zh-CN"/>
        </w:rPr>
        <w:t>f</w:t>
      </w:r>
      <w:r w:rsidRPr="00E44706">
        <w:rPr>
          <w:lang w:eastAsia="zh-CN"/>
        </w:rPr>
        <w:t xml:space="preserve"> </w:t>
      </w:r>
      <w:r w:rsidRPr="002A6164">
        <w:rPr>
          <w:lang w:eastAsia="zh-CN"/>
        </w:rPr>
        <w:t>the P</w:t>
      </w:r>
      <w:r>
        <w:rPr>
          <w:lang w:eastAsia="zh-CN"/>
        </w:rPr>
        <w:t>EAE-C is</w:t>
      </w:r>
      <w:r w:rsidRPr="002A6164">
        <w:rPr>
          <w:lang w:eastAsia="zh-CN"/>
        </w:rPr>
        <w:t xml:space="preserve"> </w:t>
      </w:r>
      <w:r>
        <w:rPr>
          <w:lang w:eastAsia="zh-CN"/>
        </w:rPr>
        <w:t xml:space="preserve">not </w:t>
      </w:r>
      <w:r w:rsidRPr="002A6164">
        <w:rPr>
          <w:lang w:eastAsia="zh-CN"/>
        </w:rPr>
        <w:t>authoriz</w:t>
      </w:r>
      <w:r>
        <w:rPr>
          <w:lang w:eastAsia="zh-CN"/>
        </w:rPr>
        <w:t>ed</w:t>
      </w:r>
      <w:r w:rsidRPr="002A6164">
        <w:rPr>
          <w:lang w:eastAsia="zh-CN"/>
        </w:rPr>
        <w:t xml:space="preserve"> to join </w:t>
      </w:r>
      <w:r>
        <w:rPr>
          <w:lang w:eastAsia="zh-CN"/>
        </w:rPr>
        <w:t xml:space="preserve">into </w:t>
      </w:r>
      <w:r w:rsidRPr="002A6164">
        <w:rPr>
          <w:lang w:eastAsia="zh-CN"/>
        </w:rPr>
        <w:t>the PIN</w:t>
      </w:r>
      <w:r>
        <w:rPr>
          <w:lang w:eastAsia="zh-CN"/>
        </w:rPr>
        <w:t>, the PGAE-C shall:</w:t>
      </w:r>
    </w:p>
    <w:p w14:paraId="5082266B" w14:textId="77777777" w:rsidR="004350DB" w:rsidRDefault="004350DB" w:rsidP="004350DB">
      <w:pPr>
        <w:pStyle w:val="B1"/>
      </w:pPr>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9110 </w:t>
      </w:r>
      <w:r w:rsidRPr="00554F63">
        <w:t>[</w:t>
      </w:r>
      <w:r>
        <w:t>4</w:t>
      </w:r>
      <w:r w:rsidRPr="00554F63">
        <w:t xml:space="preserve">]. In the </w:t>
      </w:r>
      <w:r>
        <w:t>403 (Forbidden)</w:t>
      </w:r>
      <w:r w:rsidRPr="00554F63">
        <w:t xml:space="preserve"> response message, the </w:t>
      </w:r>
      <w:r>
        <w:t>PGAE-C</w:t>
      </w:r>
      <w:r w:rsidRPr="00554F63">
        <w:t>:</w:t>
      </w:r>
    </w:p>
    <w:p w14:paraId="2C08BE0D" w14:textId="77777777" w:rsidR="004350DB" w:rsidRDefault="004350DB" w:rsidP="004350DB">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666FB0C4" w14:textId="77777777" w:rsidR="004350DB" w:rsidRDefault="004350DB" w:rsidP="004350DB">
      <w:pPr>
        <w:pStyle w:val="B2"/>
      </w:pPr>
      <w:r>
        <w:t>2)</w:t>
      </w:r>
      <w:r>
        <w:tab/>
      </w:r>
      <w:r w:rsidRPr="004E7BF5">
        <w:t>shall include an application/vnd.3gpp.</w:t>
      </w:r>
      <w:r>
        <w:t>pinapp</w:t>
      </w:r>
      <w:r w:rsidRPr="004E7BF5">
        <w:t xml:space="preserve">-info+xml MIME body </w:t>
      </w:r>
      <w:r>
        <w:t xml:space="preserve">with a </w:t>
      </w:r>
      <w:r w:rsidRPr="0073469F">
        <w:t>&lt;</w:t>
      </w:r>
      <w:r>
        <w:t>pin-m</w:t>
      </w:r>
      <w:r w:rsidRPr="00E13D41">
        <w:t>anagement</w:t>
      </w:r>
      <w:r>
        <w:t>-pine-join-reject</w:t>
      </w:r>
      <w:r w:rsidRPr="0073469F">
        <w:t>&gt;</w:t>
      </w:r>
      <w:r w:rsidRPr="004E7BF5">
        <w:t xml:space="preserve"> element</w:t>
      </w:r>
      <w:r>
        <w:t xml:space="preserve"> </w:t>
      </w:r>
      <w:r w:rsidRPr="004E7BF5">
        <w:t>in the &lt;</w:t>
      </w:r>
      <w:r>
        <w:t>pinapp</w:t>
      </w:r>
      <w:r w:rsidRPr="004E7BF5">
        <w:t>-info&gt; root element</w:t>
      </w:r>
      <w:r>
        <w:t xml:space="preserve"> and within the </w:t>
      </w:r>
      <w:r w:rsidRPr="0073469F">
        <w:t>&lt;</w:t>
      </w:r>
      <w:r>
        <w:t>pin-m</w:t>
      </w:r>
      <w:r w:rsidRPr="00E13D41">
        <w:t>anagement</w:t>
      </w:r>
      <w:r>
        <w:t>-pine-join-reject</w:t>
      </w:r>
      <w:r w:rsidRPr="0073469F">
        <w:t>&gt;</w:t>
      </w:r>
      <w:r w:rsidRPr="001D4A5C">
        <w:t xml:space="preserve"> element</w:t>
      </w:r>
      <w:r w:rsidRPr="004E7BF5">
        <w:t>:</w:t>
      </w:r>
    </w:p>
    <w:p w14:paraId="65DD4A4F" w14:textId="77777777" w:rsidR="004350DB" w:rsidRDefault="004350DB" w:rsidP="004350DB">
      <w:pPr>
        <w:pStyle w:val="B3"/>
        <w:rPr>
          <w:lang w:eastAsia="zh-CN"/>
        </w:rPr>
      </w:pPr>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t>PEAE-C requested joining into a PIN</w:t>
      </w:r>
      <w:r w:rsidRPr="00654FEF">
        <w:t xml:space="preserve"> failure</w:t>
      </w:r>
      <w:r>
        <w:t>; and</w:t>
      </w:r>
    </w:p>
    <w:p w14:paraId="7578A33F" w14:textId="77777777" w:rsidR="00200932" w:rsidRDefault="004350DB" w:rsidP="004350DB">
      <w:pPr>
        <w:pStyle w:val="B1"/>
        <w:rPr>
          <w:lang w:eastAsia="zh-CN"/>
        </w:rPr>
      </w:pPr>
      <w:r>
        <w:rPr>
          <w:rFonts w:hint="eastAsia"/>
          <w:lang w:eastAsia="zh-CN"/>
        </w:rPr>
        <w:lastRenderedPageBreak/>
        <w:t>b</w:t>
      </w:r>
      <w:r>
        <w:rPr>
          <w:lang w:eastAsia="zh-CN"/>
        </w:rPr>
        <w:t>)</w:t>
      </w:r>
      <w:r>
        <w:rPr>
          <w:lang w:eastAsia="zh-CN"/>
        </w:rPr>
        <w:tab/>
      </w:r>
      <w:r w:rsidRPr="00554F63">
        <w:rPr>
          <w:lang w:eastAsia="zh-CN"/>
        </w:rPr>
        <w:t xml:space="preserve">send the HTTP </w:t>
      </w:r>
      <w:r>
        <w:t>403 (Forbidden)</w:t>
      </w:r>
      <w:r w:rsidRPr="00554F63">
        <w:rPr>
          <w:lang w:eastAsia="zh-CN"/>
        </w:rPr>
        <w:t xml:space="preserve"> response towards the </w:t>
      </w:r>
      <w:r>
        <w:rPr>
          <w:lang w:eastAsia="zh-CN"/>
        </w:rPr>
        <w:t>PE</w:t>
      </w:r>
      <w:r w:rsidRPr="00554F63">
        <w:rPr>
          <w:lang w:eastAsia="zh-CN"/>
        </w:rPr>
        <w:t>AE-</w:t>
      </w:r>
      <w:r>
        <w:rPr>
          <w:lang w:eastAsia="zh-CN"/>
        </w:rPr>
        <w:t>C.</w:t>
      </w:r>
    </w:p>
    <w:p w14:paraId="301B8CF7" w14:textId="77777777" w:rsidR="00756EBD" w:rsidRDefault="00756EBD" w:rsidP="00756EBD">
      <w:pPr>
        <w:rPr>
          <w:lang w:eastAsia="zh-CN"/>
        </w:rPr>
      </w:pPr>
      <w:bookmarkStart w:id="326" w:name="_Hlk171520518"/>
      <w:r>
        <w:t>The &lt;cause&gt; element</w:t>
      </w:r>
      <w:r>
        <w:rPr>
          <w:lang w:eastAsia="zh-CN"/>
        </w:rPr>
        <w:t xml:space="preserve"> </w:t>
      </w:r>
      <w:r>
        <w:rPr>
          <w:rFonts w:hint="eastAsia"/>
          <w:lang w:eastAsia="zh-CN"/>
        </w:rPr>
        <w:t xml:space="preserve">shall </w:t>
      </w:r>
      <w:r>
        <w:rPr>
          <w:lang w:eastAsia="zh-CN"/>
        </w:rPr>
        <w:t>set to one of the following:</w:t>
      </w:r>
    </w:p>
    <w:p w14:paraId="2BFBBAEB" w14:textId="77777777" w:rsidR="00756EBD" w:rsidRPr="007D3511" w:rsidRDefault="00756EBD" w:rsidP="00756EBD">
      <w:pPr>
        <w:pStyle w:val="B1"/>
        <w:rPr>
          <w:lang w:eastAsia="zh-CN"/>
        </w:rPr>
      </w:pPr>
      <w:r>
        <w:rPr>
          <w:rFonts w:hint="eastAsia"/>
          <w:lang w:eastAsia="zh-CN"/>
        </w:rPr>
        <w:t>0</w:t>
      </w:r>
      <w:r>
        <w:rPr>
          <w:lang w:eastAsia="zh-CN"/>
        </w:rPr>
        <w:tab/>
        <w:t>Protocol error, unspecified;</w:t>
      </w:r>
    </w:p>
    <w:p w14:paraId="733EA561" w14:textId="77777777" w:rsidR="00756EBD" w:rsidRDefault="00756EBD" w:rsidP="00756EBD">
      <w:pPr>
        <w:pStyle w:val="B1"/>
        <w:rPr>
          <w:lang w:eastAsia="zh-CN"/>
        </w:rPr>
      </w:pPr>
      <w:r>
        <w:rPr>
          <w:lang w:eastAsia="zh-CN"/>
        </w:rPr>
        <w:t>1</w:t>
      </w:r>
      <w:r>
        <w:rPr>
          <w:lang w:eastAsia="zh-CN"/>
        </w:rPr>
        <w:tab/>
      </w:r>
      <w:r w:rsidRPr="007D3511">
        <w:rPr>
          <w:lang w:eastAsia="zh-CN"/>
        </w:rPr>
        <w:t>Operation not allowed</w:t>
      </w:r>
      <w:r>
        <w:rPr>
          <w:lang w:eastAsia="zh-CN"/>
        </w:rPr>
        <w:t>;</w:t>
      </w:r>
    </w:p>
    <w:p w14:paraId="455B7C8A" w14:textId="77777777" w:rsidR="00756EBD" w:rsidRDefault="00756EBD" w:rsidP="00756EBD">
      <w:pPr>
        <w:pStyle w:val="B1"/>
        <w:rPr>
          <w:lang w:eastAsia="zh-CN"/>
        </w:rPr>
      </w:pPr>
      <w:r>
        <w:rPr>
          <w:rFonts w:hint="eastAsia"/>
          <w:lang w:eastAsia="zh-CN"/>
        </w:rPr>
        <w:t>3</w:t>
      </w:r>
      <w:r>
        <w:rPr>
          <w:lang w:eastAsia="zh-CN"/>
        </w:rPr>
        <w:tab/>
      </w:r>
      <w:r w:rsidRPr="007D3511">
        <w:rPr>
          <w:lang w:eastAsia="x-none"/>
        </w:rPr>
        <w:t>Authorization failure</w:t>
      </w:r>
      <w:r>
        <w:rPr>
          <w:rFonts w:hint="eastAsia"/>
          <w:lang w:eastAsia="zh-CN"/>
        </w:rPr>
        <w:t xml:space="preserve">; </w:t>
      </w:r>
    </w:p>
    <w:p w14:paraId="61C58F2D" w14:textId="77777777" w:rsidR="00756EBD" w:rsidRDefault="00756EBD" w:rsidP="00756EBD">
      <w:pPr>
        <w:pStyle w:val="B1"/>
        <w:rPr>
          <w:lang w:eastAsia="zh-CN"/>
        </w:rPr>
      </w:pPr>
      <w:r>
        <w:rPr>
          <w:rFonts w:hint="eastAsia"/>
          <w:lang w:eastAsia="zh-CN"/>
        </w:rPr>
        <w:t>4</w:t>
      </w:r>
      <w:r>
        <w:tab/>
      </w:r>
      <w:r>
        <w:rPr>
          <w:rFonts w:hint="eastAsia"/>
          <w:lang w:eastAsia="zh-CN"/>
        </w:rPr>
        <w:t>Maximum number of PINE is reached</w:t>
      </w:r>
      <w:r>
        <w:rPr>
          <w:lang w:eastAsia="zh-CN"/>
        </w:rPr>
        <w:t>;</w:t>
      </w:r>
      <w:r w:rsidRPr="00C37465">
        <w:rPr>
          <w:rFonts w:hint="eastAsia"/>
          <w:lang w:eastAsia="zh-CN"/>
        </w:rPr>
        <w:t xml:space="preserve"> </w:t>
      </w:r>
      <w:r>
        <w:rPr>
          <w:rFonts w:hint="eastAsia"/>
          <w:lang w:eastAsia="zh-CN"/>
        </w:rPr>
        <w:t>and</w:t>
      </w:r>
    </w:p>
    <w:p w14:paraId="73129167" w14:textId="77777777" w:rsidR="00756EBD" w:rsidRDefault="00756EBD" w:rsidP="00756EBD">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bookmarkEnd w:id="326"/>
    </w:p>
    <w:p w14:paraId="2A611760" w14:textId="77777777" w:rsidR="00DC5A7E" w:rsidRDefault="00DC5A7E" w:rsidP="00DC5A7E">
      <w:r>
        <w:rPr>
          <w:lang w:eastAsia="x-none"/>
        </w:rPr>
        <w:t xml:space="preserve">Upon reception of </w:t>
      </w:r>
      <w:r>
        <w:rPr>
          <w:lang w:eastAsia="zh-CN"/>
        </w:rPr>
        <w:t>either of the following</w:t>
      </w:r>
      <w:r>
        <w:t>:</w:t>
      </w:r>
    </w:p>
    <w:p w14:paraId="69CA9A8F" w14:textId="77777777" w:rsidR="00DC5A7E" w:rsidRDefault="00DC5A7E" w:rsidP="00DC5A7E">
      <w:pPr>
        <w:pStyle w:val="B1"/>
        <w:rPr>
          <w:lang w:eastAsia="zh-CN"/>
        </w:rPr>
      </w:pPr>
      <w:r>
        <w:rPr>
          <w:rFonts w:hint="eastAsia"/>
          <w:lang w:eastAsia="zh-CN"/>
        </w:rPr>
        <w:t>a</w:t>
      </w:r>
      <w:r>
        <w:rPr>
          <w:lang w:eastAsia="zh-CN"/>
        </w:rPr>
        <w:t>)</w:t>
      </w:r>
      <w:r>
        <w:rPr>
          <w:lang w:eastAsia="zh-CN"/>
        </w:rPr>
        <w:tab/>
      </w:r>
      <w:r>
        <w:rPr>
          <w:lang w:eastAsia="x-none"/>
        </w:rPr>
        <w:t xml:space="preserve">an HTTP </w:t>
      </w:r>
      <w:r>
        <w:t xml:space="preserve">200 (OK) </w:t>
      </w:r>
      <w:r>
        <w:rPr>
          <w:lang w:eastAsia="x-none"/>
        </w:rPr>
        <w:t>response</w:t>
      </w:r>
      <w:r w:rsidRPr="005025FB">
        <w:t xml:space="preserve"> </w:t>
      </w:r>
      <w:r>
        <w:t>message containing</w:t>
      </w:r>
      <w:r>
        <w:rPr>
          <w:lang w:eastAsia="zh-CN"/>
        </w:rPr>
        <w:t>:</w:t>
      </w:r>
    </w:p>
    <w:p w14:paraId="1C98543E" w14:textId="77777777" w:rsidR="00DC5A7E" w:rsidRDefault="00DC5A7E" w:rsidP="00DC5A7E">
      <w:pPr>
        <w:pStyle w:val="B2"/>
      </w:pPr>
      <w:r>
        <w:t>1)</w:t>
      </w:r>
      <w:r>
        <w:tab/>
        <w:t>a Content-Type header field set to “application/vnd.3gpp.pinapp-info+xml”; and</w:t>
      </w:r>
    </w:p>
    <w:p w14:paraId="1AE47E68" w14:textId="77777777" w:rsidR="00DC5A7E" w:rsidRDefault="00DC5A7E" w:rsidP="00DC5A7E">
      <w:pPr>
        <w:pStyle w:val="B2"/>
      </w:pPr>
      <w:r>
        <w:t>2)</w:t>
      </w:r>
      <w:r>
        <w:tab/>
        <w:t xml:space="preserve">an application/vnd.3gpp.pinapp-info+xml MIME body with a </w:t>
      </w:r>
      <w:r w:rsidRPr="0073469F">
        <w:t>&lt;</w:t>
      </w:r>
      <w:r>
        <w:t>pin-m</w:t>
      </w:r>
      <w:r w:rsidRPr="00E13D41">
        <w:t>anagement</w:t>
      </w:r>
      <w:r>
        <w:t>-pine-join-accept</w:t>
      </w:r>
      <w:r w:rsidRPr="0073469F">
        <w:t>&gt;</w:t>
      </w:r>
      <w:r>
        <w:t xml:space="preserve"> </w:t>
      </w:r>
      <w:r w:rsidRPr="00FB41A4">
        <w:t>element in the &lt;</w:t>
      </w:r>
      <w:r>
        <w:t>pinapp</w:t>
      </w:r>
      <w:r w:rsidRPr="00FB41A4">
        <w:t xml:space="preserve">-info&gt; </w:t>
      </w:r>
      <w:r>
        <w:t>root element, or</w:t>
      </w:r>
    </w:p>
    <w:p w14:paraId="4AD211E1" w14:textId="77777777" w:rsidR="00DC5A7E" w:rsidRDefault="00DC5A7E" w:rsidP="00DC5A7E">
      <w:pPr>
        <w:pStyle w:val="B1"/>
        <w:rPr>
          <w:lang w:eastAsia="zh-CN"/>
        </w:rPr>
      </w:pPr>
      <w:r>
        <w:rPr>
          <w:lang w:eastAsia="zh-CN"/>
        </w:rPr>
        <w:t>b)</w:t>
      </w:r>
      <w:r>
        <w:rPr>
          <w:lang w:eastAsia="zh-CN"/>
        </w:rPr>
        <w:tab/>
      </w:r>
      <w:r>
        <w:rPr>
          <w:lang w:eastAsia="x-none"/>
        </w:rPr>
        <w:t xml:space="preserve">an HTTP </w:t>
      </w:r>
      <w:r>
        <w:t xml:space="preserve">403 (Forbidden) </w:t>
      </w:r>
      <w:r>
        <w:rPr>
          <w:lang w:eastAsia="x-none"/>
        </w:rPr>
        <w:t>response</w:t>
      </w:r>
      <w:r w:rsidRPr="005025FB">
        <w:t xml:space="preserve"> </w:t>
      </w:r>
      <w:r>
        <w:t>message containing</w:t>
      </w:r>
      <w:r>
        <w:rPr>
          <w:lang w:eastAsia="zh-CN"/>
        </w:rPr>
        <w:t>:</w:t>
      </w:r>
    </w:p>
    <w:p w14:paraId="7804C41E" w14:textId="77777777" w:rsidR="00DC5A7E" w:rsidRDefault="00DC5A7E" w:rsidP="00DC5A7E">
      <w:pPr>
        <w:pStyle w:val="B2"/>
      </w:pPr>
      <w:r>
        <w:t>1)</w:t>
      </w:r>
      <w:r>
        <w:tab/>
        <w:t>a Content-Type header field set to "application/vnd.3gpp.pinapp-info+xml"; and</w:t>
      </w:r>
    </w:p>
    <w:p w14:paraId="69E4BBDD" w14:textId="77777777" w:rsidR="00DC5A7E" w:rsidRDefault="00DC5A7E" w:rsidP="00DC5A7E">
      <w:pPr>
        <w:pStyle w:val="B2"/>
      </w:pPr>
      <w:r>
        <w:t>2)</w:t>
      </w:r>
      <w:r>
        <w:tab/>
        <w:t xml:space="preserve">an application/vnd.3gpp.pinapp-info+xml MIME body with a </w:t>
      </w:r>
      <w:r w:rsidRPr="0073469F">
        <w:t>&lt;</w:t>
      </w:r>
      <w:r>
        <w:t>pin-m</w:t>
      </w:r>
      <w:r w:rsidRPr="00E13D41">
        <w:t>anagement</w:t>
      </w:r>
      <w:r>
        <w:t>-pine-join-reject</w:t>
      </w:r>
      <w:r w:rsidRPr="0073469F">
        <w:t>&gt;</w:t>
      </w:r>
      <w:r>
        <w:t xml:space="preserve"> </w:t>
      </w:r>
      <w:r w:rsidRPr="00FB41A4">
        <w:t>element in the &lt;</w:t>
      </w:r>
      <w:r>
        <w:t>pinapp</w:t>
      </w:r>
      <w:r w:rsidRPr="00FB41A4">
        <w:t xml:space="preserve">-info&gt; </w:t>
      </w:r>
      <w:r>
        <w:t>root element,</w:t>
      </w:r>
    </w:p>
    <w:p w14:paraId="07080EFD" w14:textId="77777777" w:rsidR="00DC5A7E" w:rsidRDefault="00DC5A7E" w:rsidP="00DC5A7E">
      <w:pPr>
        <w:rPr>
          <w:lang w:eastAsia="zh-CN"/>
        </w:rPr>
      </w:pPr>
      <w:r>
        <w:t xml:space="preserve">the PGAE-C shall </w:t>
      </w:r>
      <w:r>
        <w:rPr>
          <w:lang w:eastAsia="zh-CN"/>
        </w:rPr>
        <w:t xml:space="preserve">forward the received </w:t>
      </w:r>
      <w:r>
        <w:rPr>
          <w:lang w:eastAsia="x-none"/>
        </w:rPr>
        <w:t>HTTP 200 (OK) response</w:t>
      </w:r>
      <w:r w:rsidRPr="005025FB">
        <w:t xml:space="preserve"> </w:t>
      </w:r>
      <w:r>
        <w:t xml:space="preserve">or the received </w:t>
      </w:r>
      <w:r>
        <w:rPr>
          <w:lang w:eastAsia="x-none"/>
        </w:rPr>
        <w:t xml:space="preserve">HTTP </w:t>
      </w:r>
      <w:r>
        <w:t xml:space="preserve">403 (Forbidden) </w:t>
      </w:r>
      <w:r>
        <w:rPr>
          <w:lang w:eastAsia="x-none"/>
        </w:rPr>
        <w:t>response</w:t>
      </w:r>
      <w:r w:rsidRPr="005025FB">
        <w:t xml:space="preserve"> </w:t>
      </w:r>
      <w:r>
        <w:t>message to the PEAE-C</w:t>
      </w:r>
      <w:r>
        <w:rPr>
          <w:lang w:eastAsia="zh-CN"/>
        </w:rPr>
        <w:t xml:space="preserve">. </w:t>
      </w:r>
    </w:p>
    <w:p w14:paraId="5B33C37F" w14:textId="77777777" w:rsidR="00DC5A7E" w:rsidRDefault="00DC5A7E" w:rsidP="00DC5A7E">
      <w:pPr>
        <w:pStyle w:val="Heading5"/>
        <w:rPr>
          <w:lang w:eastAsia="zh-CN"/>
        </w:rPr>
      </w:pPr>
      <w:bookmarkStart w:id="327" w:name="_CR5_4_7_3_3"/>
      <w:bookmarkStart w:id="328" w:name="_Toc172038143"/>
      <w:bookmarkEnd w:id="327"/>
      <w:r>
        <w:rPr>
          <w:rFonts w:hint="eastAsia"/>
          <w:lang w:eastAsia="zh-CN"/>
        </w:rPr>
        <w:t>5</w:t>
      </w:r>
      <w:r>
        <w:rPr>
          <w:lang w:eastAsia="zh-CN"/>
        </w:rPr>
        <w:t>.4.7.3.3</w:t>
      </w:r>
      <w:r>
        <w:rPr>
          <w:lang w:eastAsia="zh-CN"/>
        </w:rPr>
        <w:tab/>
        <w:t xml:space="preserve">PAE-S </w:t>
      </w:r>
      <w:r>
        <w:rPr>
          <w:rFonts w:hint="eastAsia"/>
          <w:lang w:eastAsia="zh-CN"/>
        </w:rPr>
        <w:t>procedure</w:t>
      </w:r>
      <w:bookmarkEnd w:id="328"/>
    </w:p>
    <w:p w14:paraId="6BDFB2D4" w14:textId="77777777" w:rsidR="00DC5A7E" w:rsidRDefault="00DC5A7E" w:rsidP="00DC5A7E">
      <w:r>
        <w:rPr>
          <w:lang w:eastAsia="x-none"/>
        </w:rPr>
        <w:t>Upon reception of an HTTP POST request</w:t>
      </w:r>
      <w:r w:rsidRPr="005025FB">
        <w:t xml:space="preserve"> </w:t>
      </w:r>
      <w:r>
        <w:t>message containing:</w:t>
      </w:r>
    </w:p>
    <w:p w14:paraId="7FDC6B18" w14:textId="77777777" w:rsidR="00DC5A7E" w:rsidRDefault="00DC5A7E" w:rsidP="00DC5A7E">
      <w:pPr>
        <w:pStyle w:val="B1"/>
      </w:pPr>
      <w:r>
        <w:t>a)</w:t>
      </w:r>
      <w:r>
        <w:tab/>
        <w:t>a Content-Type header field set to "application/vnd.3gpp.pinapp-info+xml"; and</w:t>
      </w:r>
    </w:p>
    <w:p w14:paraId="46057021" w14:textId="77777777" w:rsidR="00DC5A7E" w:rsidRDefault="00DC5A7E" w:rsidP="00DC5A7E">
      <w:pPr>
        <w:pStyle w:val="B1"/>
      </w:pPr>
      <w:r>
        <w:t>b)</w:t>
      </w:r>
      <w:r>
        <w:tab/>
        <w:t xml:space="preserve">an application/vnd.3gpp.pinapp-info+xml MIME body with a </w:t>
      </w:r>
      <w:r w:rsidRPr="0073469F">
        <w:t>&lt;</w:t>
      </w:r>
      <w:r>
        <w:t>pin-m</w:t>
      </w:r>
      <w:r w:rsidRPr="00E13D41">
        <w:t>anagement</w:t>
      </w:r>
      <w:r>
        <w:t>-pine-join-r</w:t>
      </w:r>
      <w:r w:rsidRPr="00E13D41">
        <w:t>equest</w:t>
      </w:r>
      <w:r w:rsidRPr="0073469F">
        <w:t>&gt;</w:t>
      </w:r>
      <w:r>
        <w:t xml:space="preserve"> </w:t>
      </w:r>
      <w:r w:rsidRPr="00FB41A4">
        <w:t>element in the &lt;</w:t>
      </w:r>
      <w:r>
        <w:t>pinapp</w:t>
      </w:r>
      <w:r w:rsidRPr="00FB41A4">
        <w:t xml:space="preserve">-info&gt; </w:t>
      </w:r>
      <w:r>
        <w:t>root element,</w:t>
      </w:r>
    </w:p>
    <w:p w14:paraId="59AB77EE" w14:textId="77777777" w:rsidR="00DC5A7E" w:rsidRPr="008E5226" w:rsidRDefault="00DC5A7E" w:rsidP="00DC5A7E">
      <w:pPr>
        <w:rPr>
          <w:lang w:eastAsia="zh-CN"/>
        </w:rPr>
      </w:pPr>
      <w:r>
        <w:t xml:space="preserve">the PAE-S shall </w:t>
      </w:r>
      <w:r>
        <w:rPr>
          <w:lang w:eastAsia="zh-CN"/>
        </w:rPr>
        <w:t xml:space="preserve">forward the received </w:t>
      </w:r>
      <w:r>
        <w:rPr>
          <w:lang w:eastAsia="x-none"/>
        </w:rPr>
        <w:t>HTTP POST request</w:t>
      </w:r>
      <w:r w:rsidRPr="005025FB">
        <w:t xml:space="preserve"> </w:t>
      </w:r>
      <w:r>
        <w:t xml:space="preserve">message with changing the </w:t>
      </w:r>
      <w:r w:rsidRPr="00CC0778">
        <w:rPr>
          <w:lang w:eastAsia="zh-CN"/>
        </w:rPr>
        <w:t xml:space="preserve">Request-URI to the URI </w:t>
      </w:r>
      <w:r>
        <w:rPr>
          <w:lang w:eastAsia="zh-CN"/>
        </w:rPr>
        <w:t xml:space="preserve">of the PMAE-C. </w:t>
      </w:r>
    </w:p>
    <w:p w14:paraId="2224CC6A" w14:textId="77777777" w:rsidR="00DC5A7E" w:rsidRDefault="00DC5A7E" w:rsidP="00DC5A7E">
      <w:r>
        <w:rPr>
          <w:lang w:eastAsia="x-none"/>
        </w:rPr>
        <w:t xml:space="preserve">Upon reception of </w:t>
      </w:r>
      <w:r>
        <w:rPr>
          <w:lang w:eastAsia="zh-CN"/>
        </w:rPr>
        <w:t>either of the following</w:t>
      </w:r>
      <w:r>
        <w:t>:</w:t>
      </w:r>
    </w:p>
    <w:p w14:paraId="78C2C802" w14:textId="77777777" w:rsidR="00DC5A7E" w:rsidRDefault="00DC5A7E" w:rsidP="00DC5A7E">
      <w:pPr>
        <w:pStyle w:val="B1"/>
        <w:rPr>
          <w:lang w:eastAsia="zh-CN"/>
        </w:rPr>
      </w:pPr>
      <w:r>
        <w:rPr>
          <w:rFonts w:hint="eastAsia"/>
          <w:lang w:eastAsia="zh-CN"/>
        </w:rPr>
        <w:t>a</w:t>
      </w:r>
      <w:r>
        <w:rPr>
          <w:lang w:eastAsia="zh-CN"/>
        </w:rPr>
        <w:t>)</w:t>
      </w:r>
      <w:r>
        <w:rPr>
          <w:lang w:eastAsia="zh-CN"/>
        </w:rPr>
        <w:tab/>
      </w:r>
      <w:r>
        <w:rPr>
          <w:lang w:eastAsia="x-none"/>
        </w:rPr>
        <w:t xml:space="preserve">an HTTP </w:t>
      </w:r>
      <w:r>
        <w:t xml:space="preserve">200 (OK) </w:t>
      </w:r>
      <w:r>
        <w:rPr>
          <w:lang w:eastAsia="x-none"/>
        </w:rPr>
        <w:t>response</w:t>
      </w:r>
      <w:r w:rsidRPr="005025FB">
        <w:t xml:space="preserve"> </w:t>
      </w:r>
      <w:r>
        <w:t>message containing</w:t>
      </w:r>
      <w:r>
        <w:rPr>
          <w:lang w:eastAsia="zh-CN"/>
        </w:rPr>
        <w:t>:</w:t>
      </w:r>
    </w:p>
    <w:p w14:paraId="637FFC32" w14:textId="77777777" w:rsidR="00DC5A7E" w:rsidRDefault="00DC5A7E" w:rsidP="00DC5A7E">
      <w:pPr>
        <w:pStyle w:val="B2"/>
      </w:pPr>
      <w:r>
        <w:t>1)</w:t>
      </w:r>
      <w:r>
        <w:tab/>
        <w:t>a Content-Type header field set to “application/vnd.3gpp.pinapp-info+xml”; and</w:t>
      </w:r>
    </w:p>
    <w:p w14:paraId="3FFAF397" w14:textId="77777777" w:rsidR="00DC5A7E" w:rsidRDefault="00DC5A7E" w:rsidP="00DC5A7E">
      <w:pPr>
        <w:pStyle w:val="B2"/>
      </w:pPr>
      <w:r>
        <w:t>2)</w:t>
      </w:r>
      <w:r>
        <w:tab/>
        <w:t xml:space="preserve">an application/vnd.3gpp.pinapp-info+xml MIME body with a </w:t>
      </w:r>
      <w:r w:rsidRPr="0073469F">
        <w:t>&lt;</w:t>
      </w:r>
      <w:r>
        <w:t>pin-m</w:t>
      </w:r>
      <w:r w:rsidRPr="00E13D41">
        <w:t>anagement</w:t>
      </w:r>
      <w:r>
        <w:t>-pine-join-accept</w:t>
      </w:r>
      <w:r w:rsidRPr="0073469F">
        <w:t>&gt;</w:t>
      </w:r>
      <w:r>
        <w:t xml:space="preserve"> </w:t>
      </w:r>
      <w:r w:rsidRPr="00FB41A4">
        <w:t>element in the &lt;</w:t>
      </w:r>
      <w:r>
        <w:t>pinapp</w:t>
      </w:r>
      <w:r w:rsidRPr="00FB41A4">
        <w:t xml:space="preserve">-info&gt; </w:t>
      </w:r>
      <w:r>
        <w:t>root element, or</w:t>
      </w:r>
    </w:p>
    <w:p w14:paraId="195FB123" w14:textId="77777777" w:rsidR="00DC5A7E" w:rsidRDefault="00DC5A7E" w:rsidP="00DC5A7E">
      <w:pPr>
        <w:pStyle w:val="B1"/>
        <w:rPr>
          <w:lang w:eastAsia="zh-CN"/>
        </w:rPr>
      </w:pPr>
      <w:r>
        <w:rPr>
          <w:lang w:eastAsia="zh-CN"/>
        </w:rPr>
        <w:t>b)</w:t>
      </w:r>
      <w:r>
        <w:rPr>
          <w:lang w:eastAsia="zh-CN"/>
        </w:rPr>
        <w:tab/>
      </w:r>
      <w:r>
        <w:rPr>
          <w:lang w:eastAsia="x-none"/>
        </w:rPr>
        <w:t xml:space="preserve">an HTTP </w:t>
      </w:r>
      <w:r>
        <w:t xml:space="preserve">403 (Forbidden) </w:t>
      </w:r>
      <w:r>
        <w:rPr>
          <w:lang w:eastAsia="x-none"/>
        </w:rPr>
        <w:t>response</w:t>
      </w:r>
      <w:r w:rsidRPr="005025FB">
        <w:t xml:space="preserve"> </w:t>
      </w:r>
      <w:r>
        <w:t>message containing</w:t>
      </w:r>
      <w:r>
        <w:rPr>
          <w:lang w:eastAsia="zh-CN"/>
        </w:rPr>
        <w:t>:</w:t>
      </w:r>
    </w:p>
    <w:p w14:paraId="071B57EC" w14:textId="77777777" w:rsidR="00DC5A7E" w:rsidRDefault="00DC5A7E" w:rsidP="00DC5A7E">
      <w:pPr>
        <w:pStyle w:val="B2"/>
      </w:pPr>
      <w:r>
        <w:t>1)</w:t>
      </w:r>
      <w:r>
        <w:tab/>
        <w:t>a Content-Type header field set to "application/vnd.3gpp.pinapp-info+xml"; and</w:t>
      </w:r>
    </w:p>
    <w:p w14:paraId="3F08A1CC" w14:textId="77777777" w:rsidR="00DC5A7E" w:rsidRDefault="00DC5A7E" w:rsidP="00DC5A7E">
      <w:pPr>
        <w:pStyle w:val="B2"/>
      </w:pPr>
      <w:r>
        <w:t>2)</w:t>
      </w:r>
      <w:r>
        <w:tab/>
        <w:t xml:space="preserve">an application/vnd.3gpp.pinapp-info+xml MIME body with a </w:t>
      </w:r>
      <w:r w:rsidRPr="0073469F">
        <w:t>&lt;</w:t>
      </w:r>
      <w:r>
        <w:t>pin-m</w:t>
      </w:r>
      <w:r w:rsidRPr="00E13D41">
        <w:t>anagement</w:t>
      </w:r>
      <w:r>
        <w:t>-pine-join-reject</w:t>
      </w:r>
      <w:r w:rsidRPr="0073469F">
        <w:t>&gt;</w:t>
      </w:r>
      <w:r>
        <w:t xml:space="preserve"> </w:t>
      </w:r>
      <w:r w:rsidRPr="00FB41A4">
        <w:t>element in the &lt;</w:t>
      </w:r>
      <w:r>
        <w:t>pinapp</w:t>
      </w:r>
      <w:r w:rsidRPr="00FB41A4">
        <w:t xml:space="preserve">-info&gt; </w:t>
      </w:r>
      <w:r>
        <w:t>root element,</w:t>
      </w:r>
    </w:p>
    <w:p w14:paraId="4933D744" w14:textId="77777777" w:rsidR="00DC5A7E" w:rsidRDefault="00DC5A7E" w:rsidP="00DC5A7E">
      <w:pPr>
        <w:rPr>
          <w:lang w:eastAsia="zh-CN"/>
        </w:rPr>
      </w:pPr>
      <w:r>
        <w:t xml:space="preserve">the PAE-S shall </w:t>
      </w:r>
      <w:r>
        <w:rPr>
          <w:lang w:eastAsia="zh-CN"/>
        </w:rPr>
        <w:t xml:space="preserve">forward the received </w:t>
      </w:r>
      <w:r>
        <w:rPr>
          <w:lang w:eastAsia="x-none"/>
        </w:rPr>
        <w:t>HTTP 200 (OK) response</w:t>
      </w:r>
      <w:r w:rsidRPr="005025FB">
        <w:t xml:space="preserve"> </w:t>
      </w:r>
      <w:r>
        <w:t xml:space="preserve">or the received </w:t>
      </w:r>
      <w:r>
        <w:rPr>
          <w:lang w:eastAsia="x-none"/>
        </w:rPr>
        <w:t xml:space="preserve">HTTP </w:t>
      </w:r>
      <w:r>
        <w:t xml:space="preserve">403 (Forbidden) </w:t>
      </w:r>
      <w:r>
        <w:rPr>
          <w:lang w:eastAsia="x-none"/>
        </w:rPr>
        <w:t>response</w:t>
      </w:r>
      <w:r w:rsidRPr="005025FB">
        <w:t xml:space="preserve"> </w:t>
      </w:r>
      <w:r>
        <w:t>message to the PGAE-C</w:t>
      </w:r>
      <w:r>
        <w:rPr>
          <w:lang w:eastAsia="zh-CN"/>
        </w:rPr>
        <w:t xml:space="preserve">. </w:t>
      </w:r>
    </w:p>
    <w:p w14:paraId="64D62278" w14:textId="77777777" w:rsidR="00DC5A7E" w:rsidRDefault="00DC5A7E" w:rsidP="00DC5A7E">
      <w:pPr>
        <w:pStyle w:val="Heading5"/>
        <w:rPr>
          <w:lang w:eastAsia="zh-CN"/>
        </w:rPr>
      </w:pPr>
      <w:bookmarkStart w:id="329" w:name="_CR5_4_7_3_4"/>
      <w:bookmarkStart w:id="330" w:name="_Toc172038144"/>
      <w:bookmarkEnd w:id="329"/>
      <w:r>
        <w:rPr>
          <w:rFonts w:hint="eastAsia"/>
          <w:lang w:eastAsia="zh-CN"/>
        </w:rPr>
        <w:t>5</w:t>
      </w:r>
      <w:r>
        <w:rPr>
          <w:lang w:eastAsia="zh-CN"/>
        </w:rPr>
        <w:t>.4.7.3.4</w:t>
      </w:r>
      <w:r>
        <w:rPr>
          <w:lang w:eastAsia="zh-CN"/>
        </w:rPr>
        <w:tab/>
        <w:t xml:space="preserve">PMAE-C </w:t>
      </w:r>
      <w:r>
        <w:rPr>
          <w:rFonts w:hint="eastAsia"/>
          <w:lang w:eastAsia="zh-CN"/>
        </w:rPr>
        <w:t>procedure</w:t>
      </w:r>
      <w:bookmarkEnd w:id="330"/>
    </w:p>
    <w:p w14:paraId="05F53C79" w14:textId="77777777" w:rsidR="00DC5A7E" w:rsidRDefault="00DC5A7E" w:rsidP="00DC5A7E">
      <w:r>
        <w:rPr>
          <w:lang w:eastAsia="x-none"/>
        </w:rPr>
        <w:t>Upon reception of an HTTP POST request</w:t>
      </w:r>
      <w:r w:rsidRPr="005025FB">
        <w:t xml:space="preserve"> </w:t>
      </w:r>
      <w:r>
        <w:t>message containing:</w:t>
      </w:r>
    </w:p>
    <w:p w14:paraId="2C1DB07F" w14:textId="77777777" w:rsidR="00DC5A7E" w:rsidRDefault="00DC5A7E" w:rsidP="00DC5A7E">
      <w:pPr>
        <w:pStyle w:val="B1"/>
      </w:pPr>
      <w:r>
        <w:lastRenderedPageBreak/>
        <w:t>a)</w:t>
      </w:r>
      <w:r>
        <w:tab/>
        <w:t>a Content-Type header field set to "application/vnd.3gpp.pinapp-info+xml"; and</w:t>
      </w:r>
    </w:p>
    <w:p w14:paraId="0A08B701" w14:textId="77777777" w:rsidR="00DC5A7E" w:rsidRDefault="00DC5A7E" w:rsidP="00DC5A7E">
      <w:pPr>
        <w:pStyle w:val="B1"/>
      </w:pPr>
      <w:r>
        <w:t>b)</w:t>
      </w:r>
      <w:r>
        <w:tab/>
        <w:t xml:space="preserve">an application/vnd.3gpp.pinapp-info+xml MIME body with a </w:t>
      </w:r>
      <w:r w:rsidRPr="0073469F">
        <w:t>&lt;</w:t>
      </w:r>
      <w:r>
        <w:t>pin-m</w:t>
      </w:r>
      <w:r w:rsidRPr="00E13D41">
        <w:t>anagement</w:t>
      </w:r>
      <w:r>
        <w:t>-pine-join-r</w:t>
      </w:r>
      <w:r w:rsidRPr="00E13D41">
        <w:t>equest</w:t>
      </w:r>
      <w:r w:rsidRPr="0073469F">
        <w:t>&gt;</w:t>
      </w:r>
      <w:r>
        <w:t xml:space="preserve"> </w:t>
      </w:r>
      <w:r w:rsidRPr="00FB41A4">
        <w:t>element in the &lt;</w:t>
      </w:r>
      <w:r>
        <w:t>pinapp</w:t>
      </w:r>
      <w:r w:rsidRPr="00FB41A4">
        <w:t xml:space="preserve">-info&gt; </w:t>
      </w:r>
      <w:r>
        <w:t>root element,</w:t>
      </w:r>
    </w:p>
    <w:p w14:paraId="0B61640E" w14:textId="77777777" w:rsidR="00DC5A7E" w:rsidRDefault="00DC5A7E" w:rsidP="00DC5A7E">
      <w:r>
        <w:t xml:space="preserve">the PMAE-C shall </w:t>
      </w:r>
      <w:r w:rsidRPr="002A6164">
        <w:rPr>
          <w:lang w:eastAsia="zh-CN"/>
        </w:rPr>
        <w:t>verify whether the P</w:t>
      </w:r>
      <w:r>
        <w:rPr>
          <w:lang w:eastAsia="zh-CN"/>
        </w:rPr>
        <w:t>EAE-C is</w:t>
      </w:r>
      <w:r w:rsidRPr="002A6164">
        <w:rPr>
          <w:lang w:eastAsia="zh-CN"/>
        </w:rPr>
        <w:t xml:space="preserve"> authoriz</w:t>
      </w:r>
      <w:r>
        <w:rPr>
          <w:lang w:eastAsia="zh-CN"/>
        </w:rPr>
        <w:t>ed</w:t>
      </w:r>
      <w:r w:rsidRPr="002A6164">
        <w:rPr>
          <w:lang w:eastAsia="zh-CN"/>
        </w:rPr>
        <w:t xml:space="preserve"> to join </w:t>
      </w:r>
      <w:r>
        <w:rPr>
          <w:lang w:eastAsia="zh-CN"/>
        </w:rPr>
        <w:t xml:space="preserve">into </w:t>
      </w:r>
      <w:r w:rsidRPr="002A6164">
        <w:rPr>
          <w:lang w:eastAsia="zh-CN"/>
        </w:rPr>
        <w:t>the PIN</w:t>
      </w:r>
      <w:r>
        <w:rPr>
          <w:lang w:eastAsia="zh-CN"/>
        </w:rPr>
        <w:t xml:space="preserve"> or not. The </w:t>
      </w:r>
      <w:r>
        <w:t xml:space="preserve">PMAE-C may receive multiple </w:t>
      </w:r>
      <w:r>
        <w:rPr>
          <w:lang w:eastAsia="x-none"/>
        </w:rPr>
        <w:t>HTTP POST request</w:t>
      </w:r>
      <w:r w:rsidRPr="005025FB">
        <w:t xml:space="preserve"> </w:t>
      </w:r>
      <w:r>
        <w:t>messages containing:</w:t>
      </w:r>
    </w:p>
    <w:p w14:paraId="32481386" w14:textId="77777777" w:rsidR="00DC5A7E" w:rsidRDefault="00DC5A7E" w:rsidP="00DC5A7E">
      <w:pPr>
        <w:pStyle w:val="B1"/>
      </w:pPr>
      <w:r>
        <w:t>a)</w:t>
      </w:r>
      <w:r>
        <w:tab/>
        <w:t>a Content-Type header field set to "application/vnd.3gpp.pinapp-info+xml"; and</w:t>
      </w:r>
    </w:p>
    <w:p w14:paraId="1221DC7D" w14:textId="77777777" w:rsidR="00DC5A7E" w:rsidRDefault="00DC5A7E" w:rsidP="00DC5A7E">
      <w:pPr>
        <w:pStyle w:val="B1"/>
      </w:pPr>
      <w:r>
        <w:t>b)</w:t>
      </w:r>
      <w:r>
        <w:tab/>
        <w:t xml:space="preserve">an application/vnd.3gpp.pinapp-info+xml MIME body with a </w:t>
      </w:r>
      <w:r w:rsidRPr="0073469F">
        <w:t>&lt;</w:t>
      </w:r>
      <w:r>
        <w:t>pin-m</w:t>
      </w:r>
      <w:r w:rsidRPr="00E13D41">
        <w:t>anagement</w:t>
      </w:r>
      <w:r>
        <w:t>-pine-join-r</w:t>
      </w:r>
      <w:r w:rsidRPr="00E13D41">
        <w:t>equest</w:t>
      </w:r>
      <w:r w:rsidRPr="0073469F">
        <w:t>&gt;</w:t>
      </w:r>
      <w:r>
        <w:t xml:space="preserve"> </w:t>
      </w:r>
      <w:r w:rsidRPr="00FB41A4">
        <w:t>element in the &lt;</w:t>
      </w:r>
      <w:r>
        <w:t>pinapp</w:t>
      </w:r>
      <w:r w:rsidRPr="00FB41A4">
        <w:t xml:space="preserve">-info&gt; </w:t>
      </w:r>
      <w:r>
        <w:t>root element,</w:t>
      </w:r>
    </w:p>
    <w:p w14:paraId="381474F6" w14:textId="77777777" w:rsidR="00DC5A7E" w:rsidRPr="00902D0F" w:rsidRDefault="00DC5A7E" w:rsidP="00DC5A7E">
      <w:r>
        <w:t xml:space="preserve">at the same time for the same PEAE-C, the PMAE-C should progress all the </w:t>
      </w:r>
      <w:r>
        <w:rPr>
          <w:lang w:eastAsia="x-none"/>
        </w:rPr>
        <w:t>HTTP POST request</w:t>
      </w:r>
      <w:r w:rsidRPr="005025FB">
        <w:t xml:space="preserve"> </w:t>
      </w:r>
      <w:r>
        <w:t xml:space="preserve">messages. </w:t>
      </w:r>
    </w:p>
    <w:p w14:paraId="03D7DB23" w14:textId="77777777" w:rsidR="00DC5A7E" w:rsidRDefault="00DC5A7E" w:rsidP="00DC5A7E">
      <w:pPr>
        <w:rPr>
          <w:lang w:eastAsia="zh-CN"/>
        </w:rPr>
      </w:pPr>
      <w:r>
        <w:rPr>
          <w:rFonts w:hint="eastAsia"/>
          <w:lang w:eastAsia="zh-CN"/>
        </w:rPr>
        <w:t>I</w:t>
      </w:r>
      <w:r>
        <w:rPr>
          <w:lang w:eastAsia="zh-CN"/>
        </w:rPr>
        <w:t>f</w:t>
      </w:r>
      <w:r w:rsidRPr="00E44706">
        <w:rPr>
          <w:lang w:eastAsia="zh-CN"/>
        </w:rPr>
        <w:t xml:space="preserve"> </w:t>
      </w:r>
      <w:r w:rsidRPr="002A6164">
        <w:rPr>
          <w:lang w:eastAsia="zh-CN"/>
        </w:rPr>
        <w:t>the P</w:t>
      </w:r>
      <w:r>
        <w:rPr>
          <w:lang w:eastAsia="zh-CN"/>
        </w:rPr>
        <w:t>EAE-C is</w:t>
      </w:r>
      <w:r w:rsidRPr="002A6164">
        <w:rPr>
          <w:lang w:eastAsia="zh-CN"/>
        </w:rPr>
        <w:t xml:space="preserve"> authoriz</w:t>
      </w:r>
      <w:r>
        <w:rPr>
          <w:lang w:eastAsia="zh-CN"/>
        </w:rPr>
        <w:t>ed</w:t>
      </w:r>
      <w:r w:rsidRPr="002A6164">
        <w:rPr>
          <w:lang w:eastAsia="zh-CN"/>
        </w:rPr>
        <w:t xml:space="preserve"> to join </w:t>
      </w:r>
      <w:r>
        <w:rPr>
          <w:lang w:eastAsia="zh-CN"/>
        </w:rPr>
        <w:t xml:space="preserve">into </w:t>
      </w:r>
      <w:r w:rsidRPr="002A6164">
        <w:rPr>
          <w:lang w:eastAsia="zh-CN"/>
        </w:rPr>
        <w:t>the PIN</w:t>
      </w:r>
      <w:r>
        <w:rPr>
          <w:lang w:eastAsia="zh-CN"/>
        </w:rPr>
        <w:t xml:space="preserve"> and the </w:t>
      </w:r>
      <w:r>
        <w:rPr>
          <w:lang w:eastAsia="x-none"/>
        </w:rPr>
        <w:t>HTTP POST request</w:t>
      </w:r>
      <w:r w:rsidRPr="005025FB">
        <w:t xml:space="preserve"> </w:t>
      </w:r>
      <w:r>
        <w:t>message is received from PGAE-C</w:t>
      </w:r>
      <w:r>
        <w:rPr>
          <w:lang w:eastAsia="zh-CN"/>
        </w:rPr>
        <w:t>, the PMAE-C shall:</w:t>
      </w:r>
    </w:p>
    <w:p w14:paraId="0AFE720F" w14:textId="77777777" w:rsidR="00DC5A7E" w:rsidRDefault="00DC5A7E" w:rsidP="00DC5A7E">
      <w:pPr>
        <w:pStyle w:val="B1"/>
      </w:pPr>
      <w:r>
        <w:rPr>
          <w:rFonts w:hint="eastAsia"/>
          <w:lang w:eastAsia="zh-CN"/>
        </w:rPr>
        <w:t>a</w:t>
      </w:r>
      <w:r>
        <w:rPr>
          <w:lang w:eastAsia="zh-CN"/>
        </w:rPr>
        <w:t>)</w:t>
      </w:r>
      <w:r>
        <w:rPr>
          <w:lang w:eastAsia="zh-CN"/>
        </w:rPr>
        <w:tab/>
      </w:r>
      <w:r w:rsidRPr="00554F63">
        <w:t xml:space="preserve">generate an HTTP 200 (OK) response </w:t>
      </w:r>
      <w:r>
        <w:t xml:space="preserve">and </w:t>
      </w:r>
      <w:r w:rsidRPr="00554F63">
        <w:rPr>
          <w:lang w:eastAsia="zh-CN"/>
        </w:rPr>
        <w:t xml:space="preserve">send the HTTP 200 (OK) response towards the </w:t>
      </w:r>
      <w:r>
        <w:rPr>
          <w:lang w:eastAsia="zh-CN"/>
        </w:rPr>
        <w:t>PG</w:t>
      </w:r>
      <w:r w:rsidRPr="00554F63">
        <w:rPr>
          <w:lang w:eastAsia="zh-CN"/>
        </w:rPr>
        <w:t>AE-</w:t>
      </w:r>
      <w:r>
        <w:rPr>
          <w:lang w:eastAsia="zh-CN"/>
        </w:rPr>
        <w:t>C</w:t>
      </w:r>
      <w:r w:rsidRPr="00554F63">
        <w:t xml:space="preserve"> according to </w:t>
      </w:r>
      <w:r w:rsidRPr="002847DD">
        <w:t>IETF</w:t>
      </w:r>
      <w:r>
        <w:t> </w:t>
      </w:r>
      <w:r w:rsidRPr="002847DD">
        <w:t>RFC</w:t>
      </w:r>
      <w:r>
        <w:t> </w:t>
      </w:r>
      <w:r w:rsidR="00F84143">
        <w:t>9110</w:t>
      </w:r>
      <w:r>
        <w:t> </w:t>
      </w:r>
      <w:r w:rsidRPr="00554F63">
        <w:t>[</w:t>
      </w:r>
      <w:r>
        <w:t>4</w:t>
      </w:r>
      <w:r w:rsidRPr="00554F63">
        <w:t xml:space="preserve">]. In the HTTP 200 (OK) response message, the </w:t>
      </w:r>
      <w:r>
        <w:t>PMAE-C</w:t>
      </w:r>
      <w:r w:rsidRPr="00554F63">
        <w:t>:</w:t>
      </w:r>
    </w:p>
    <w:p w14:paraId="5E6A6098" w14:textId="77777777" w:rsidR="00DC5A7E" w:rsidRDefault="00DC5A7E" w:rsidP="00DC5A7E">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32089B6F" w14:textId="77777777" w:rsidR="00DC5A7E" w:rsidRDefault="00DC5A7E" w:rsidP="00DC5A7E">
      <w:pPr>
        <w:pStyle w:val="B2"/>
      </w:pPr>
      <w:r>
        <w:t>2)</w:t>
      </w:r>
      <w:r>
        <w:tab/>
      </w:r>
      <w:r w:rsidRPr="004E7BF5">
        <w:t>shall include an application/vnd.3gpp.</w:t>
      </w:r>
      <w:r>
        <w:t>pinapp</w:t>
      </w:r>
      <w:r w:rsidRPr="004E7BF5">
        <w:t xml:space="preserve">-info+xml MIME body </w:t>
      </w:r>
      <w:r>
        <w:t xml:space="preserve">with a </w:t>
      </w:r>
      <w:r w:rsidRPr="0073469F">
        <w:t>&lt;</w:t>
      </w:r>
      <w:r>
        <w:t>pin-m</w:t>
      </w:r>
      <w:r w:rsidRPr="00E13D41">
        <w:t>anagement</w:t>
      </w:r>
      <w:r>
        <w:t>-pine-join-accept</w:t>
      </w:r>
      <w:r w:rsidRPr="0073469F">
        <w:t>&gt;</w:t>
      </w:r>
      <w:r w:rsidRPr="004E7BF5">
        <w:t xml:space="preserve"> element</w:t>
      </w:r>
      <w:r>
        <w:t xml:space="preserve"> </w:t>
      </w:r>
      <w:r w:rsidRPr="004E7BF5">
        <w:t>in the &lt;</w:t>
      </w:r>
      <w:r>
        <w:t>pinapp</w:t>
      </w:r>
      <w:r w:rsidRPr="004E7BF5">
        <w:t>-info&gt; root element</w:t>
      </w:r>
      <w:r>
        <w:t xml:space="preserve"> and within the </w:t>
      </w:r>
      <w:r w:rsidRPr="0073469F">
        <w:t>&lt;</w:t>
      </w:r>
      <w:r>
        <w:t>pin-m</w:t>
      </w:r>
      <w:r w:rsidRPr="00E13D41">
        <w:t>anagement</w:t>
      </w:r>
      <w:r>
        <w:t>-pine-join-accept</w:t>
      </w:r>
      <w:r w:rsidRPr="0073469F">
        <w:t>&gt;</w:t>
      </w:r>
      <w:r w:rsidRPr="001D4A5C">
        <w:t xml:space="preserve"> element</w:t>
      </w:r>
      <w:r w:rsidRPr="004E7BF5">
        <w:t>:</w:t>
      </w:r>
    </w:p>
    <w:p w14:paraId="0F3FC09A" w14:textId="77777777" w:rsidR="00DC5A7E" w:rsidRDefault="00DC5A7E" w:rsidP="00DC5A7E">
      <w:pPr>
        <w:pStyle w:val="B3"/>
      </w:pPr>
      <w:r w:rsidRPr="007F57D7">
        <w:t>i)</w:t>
      </w:r>
      <w:r w:rsidRPr="007F57D7">
        <w:tab/>
        <w:t>shall include a &lt;</w:t>
      </w:r>
      <w:r>
        <w:t>heartbeat-timer</w:t>
      </w:r>
      <w:r w:rsidRPr="007F57D7">
        <w:t>&gt; element set to t</w:t>
      </w:r>
      <w:r>
        <w:t>he h</w:t>
      </w:r>
      <w:r w:rsidRPr="00D2261F">
        <w:t>eartbeat timer value assigned to P</w:t>
      </w:r>
      <w:r>
        <w:t>EA</w:t>
      </w:r>
      <w:r w:rsidRPr="00D2261F">
        <w:t>E</w:t>
      </w:r>
      <w:r>
        <w:t>-C;</w:t>
      </w:r>
    </w:p>
    <w:p w14:paraId="1BCC8E2B" w14:textId="77777777" w:rsidR="00381009" w:rsidRPr="00D81144" w:rsidRDefault="00381009" w:rsidP="00DC5A7E">
      <w:pPr>
        <w:pStyle w:val="B3"/>
        <w:rPr>
          <w:lang w:val="en-US" w:eastAsia="zh-CN"/>
        </w:rPr>
      </w:pPr>
      <w:r>
        <w:rPr>
          <w:lang w:eastAsia="zh-CN"/>
        </w:rPr>
        <w:t>ii)</w:t>
      </w:r>
      <w:r>
        <w:rPr>
          <w:lang w:eastAsia="zh-CN"/>
        </w:rPr>
        <w:tab/>
      </w:r>
      <w:r>
        <w:rPr>
          <w:lang w:val="en-US" w:eastAsia="zh-CN"/>
        </w:rPr>
        <w:t>shall include a &lt;valid-timer&gt; element set to the valid expiration time of the PIN;</w:t>
      </w:r>
    </w:p>
    <w:p w14:paraId="1176C045" w14:textId="77777777" w:rsidR="00DC5A7E" w:rsidRDefault="00DC5A7E" w:rsidP="00DC5A7E">
      <w:pPr>
        <w:pStyle w:val="B3"/>
      </w:pPr>
      <w:r>
        <w:rPr>
          <w:lang w:eastAsia="zh-CN"/>
        </w:rPr>
        <w:t>ii</w:t>
      </w:r>
      <w:r w:rsidR="00381009">
        <w:rPr>
          <w:lang w:eastAsia="zh-CN"/>
        </w:rPr>
        <w:t>i</w:t>
      </w:r>
      <w:r>
        <w:rPr>
          <w:lang w:eastAsia="zh-CN"/>
        </w:rPr>
        <w:t>)</w:t>
      </w:r>
      <w:r>
        <w:rPr>
          <w:lang w:eastAsia="zh-CN"/>
        </w:rPr>
        <w:tab/>
      </w:r>
      <w:r>
        <w:t>may</w:t>
      </w:r>
      <w:r w:rsidRPr="007F57D7">
        <w:t xml:space="preserve"> include a &lt;</w:t>
      </w:r>
      <w:r>
        <w:t>pin-</w:t>
      </w:r>
      <w:r w:rsidRPr="00D2261F">
        <w:t>client</w:t>
      </w:r>
      <w:r>
        <w:t>-</w:t>
      </w:r>
      <w:r w:rsidRPr="00D2261F">
        <w:t>profile</w:t>
      </w:r>
      <w:r w:rsidRPr="007F57D7">
        <w:t>&gt; element set to t</w:t>
      </w:r>
      <w:r>
        <w:t xml:space="preserve">he </w:t>
      </w:r>
      <w:r w:rsidRPr="00D2261F">
        <w:t>PIN client profile information updated by the PM</w:t>
      </w:r>
      <w:r>
        <w:t>AE-</w:t>
      </w:r>
      <w:r w:rsidRPr="00D2261F">
        <w:t>C (e.g., default and backup PEGCs assigned to PINE)</w:t>
      </w:r>
      <w:r>
        <w:t>;</w:t>
      </w:r>
    </w:p>
    <w:p w14:paraId="13BAD6D5" w14:textId="77777777" w:rsidR="00DC5A7E" w:rsidRDefault="00381009" w:rsidP="00DC5A7E">
      <w:pPr>
        <w:pStyle w:val="B3"/>
        <w:rPr>
          <w:rFonts w:cs="Arial"/>
        </w:rPr>
      </w:pPr>
      <w:r>
        <w:rPr>
          <w:lang w:eastAsia="zh-CN"/>
        </w:rPr>
        <w:t>iv</w:t>
      </w:r>
      <w:r w:rsidR="00DC5A7E">
        <w:rPr>
          <w:lang w:eastAsia="zh-CN"/>
        </w:rPr>
        <w:t>)</w:t>
      </w:r>
      <w:r w:rsidR="00DC5A7E">
        <w:rPr>
          <w:lang w:eastAsia="zh-CN"/>
        </w:rPr>
        <w:tab/>
        <w:t xml:space="preserve">may include a &lt;pegc-id&gt; </w:t>
      </w:r>
      <w:r w:rsidR="00DC5A7E">
        <w:t>element set to</w:t>
      </w:r>
      <w:r w:rsidR="00DC5A7E" w:rsidRPr="0022326F">
        <w:rPr>
          <w:rFonts w:cs="Arial"/>
        </w:rPr>
        <w:t xml:space="preserve"> </w:t>
      </w:r>
      <w:r w:rsidR="00DC5A7E" w:rsidRPr="00D2261F">
        <w:rPr>
          <w:rFonts w:cs="Arial"/>
        </w:rPr>
        <w:t xml:space="preserve">the identifier(s) of the PGAE-C(s) </w:t>
      </w:r>
      <w:r w:rsidR="00DC5A7E">
        <w:rPr>
          <w:rFonts w:cs="Arial"/>
        </w:rPr>
        <w:t>of the PIN;</w:t>
      </w:r>
    </w:p>
    <w:p w14:paraId="01D072F6" w14:textId="77777777" w:rsidR="00DC5A7E" w:rsidRPr="00D81144" w:rsidRDefault="00DC5A7E" w:rsidP="00DC5A7E">
      <w:pPr>
        <w:pStyle w:val="B3"/>
        <w:rPr>
          <w:lang w:val="en-US" w:eastAsia="zh-CN"/>
        </w:rPr>
      </w:pPr>
      <w:r>
        <w:rPr>
          <w:lang w:eastAsia="zh-CN"/>
        </w:rPr>
        <w:t>v</w:t>
      </w:r>
      <w:r>
        <w:rPr>
          <w:lang w:val="en-US" w:eastAsia="zh-CN"/>
        </w:rPr>
        <w:t>)</w:t>
      </w:r>
      <w:r>
        <w:rPr>
          <w:lang w:val="en-US" w:eastAsia="zh-CN"/>
        </w:rPr>
        <w:tab/>
        <w:t>may include a &lt;</w:t>
      </w:r>
      <w:r>
        <w:rPr>
          <w:lang w:val="en-US"/>
        </w:rPr>
        <w:t>pegc-address</w:t>
      </w:r>
      <w:r>
        <w:rPr>
          <w:lang w:val="en-US" w:eastAsia="zh-CN"/>
        </w:rPr>
        <w:t>&gt;</w:t>
      </w:r>
      <w:r w:rsidRPr="00C80E4B">
        <w:t xml:space="preserve"> </w:t>
      </w:r>
      <w:r>
        <w:t>element set to</w:t>
      </w:r>
      <w:r w:rsidRPr="0022326F">
        <w:rPr>
          <w:rFonts w:cs="Arial"/>
        </w:rPr>
        <w:t xml:space="preserve"> </w:t>
      </w:r>
      <w:r>
        <w:rPr>
          <w:rFonts w:cs="Arial"/>
        </w:rPr>
        <w:t xml:space="preserve">the assigned </w:t>
      </w:r>
      <w:r w:rsidRPr="00F0199C">
        <w:rPr>
          <w:rFonts w:cs="Arial"/>
        </w:rPr>
        <w:t xml:space="preserve">IP address or port number of </w:t>
      </w:r>
      <w:r>
        <w:rPr>
          <w:rFonts w:cs="Arial"/>
        </w:rPr>
        <w:t xml:space="preserve">the PGAE-C(s) </w:t>
      </w:r>
      <w:r>
        <w:t>of</w:t>
      </w:r>
      <w:r>
        <w:rPr>
          <w:lang w:val="en-US"/>
        </w:rPr>
        <w:t xml:space="preserve"> the PIN</w:t>
      </w:r>
      <w:r>
        <w:rPr>
          <w:rFonts w:cs="Arial"/>
        </w:rPr>
        <w:t>; and</w:t>
      </w:r>
    </w:p>
    <w:p w14:paraId="34D70915" w14:textId="77777777" w:rsidR="00DC5A7E" w:rsidRDefault="00DC5A7E" w:rsidP="00DC5A7E">
      <w:pPr>
        <w:pStyle w:val="B3"/>
        <w:rPr>
          <w:lang w:val="en-US" w:eastAsia="zh-CN"/>
        </w:rPr>
      </w:pPr>
      <w:r>
        <w:rPr>
          <w:rFonts w:hint="eastAsia"/>
          <w:lang w:val="en-US" w:eastAsia="zh-CN"/>
        </w:rPr>
        <w:t>v</w:t>
      </w:r>
      <w:r w:rsidR="00381009">
        <w:rPr>
          <w:lang w:val="en-US" w:eastAsia="zh-CN"/>
        </w:rPr>
        <w:t>i</w:t>
      </w:r>
      <w:r>
        <w:rPr>
          <w:lang w:val="en-US" w:eastAsia="zh-CN"/>
        </w:rPr>
        <w:t>)</w:t>
      </w:r>
      <w:r>
        <w:rPr>
          <w:lang w:val="en-US" w:eastAsia="zh-CN"/>
        </w:rPr>
        <w:tab/>
      </w:r>
      <w:r w:rsidRPr="00D2261F">
        <w:rPr>
          <w:lang w:val="en-US" w:eastAsia="zh-CN"/>
        </w:rPr>
        <w:t xml:space="preserve">may include a &lt;access-control-info&gt; element set to the access control information </w:t>
      </w:r>
      <w:r>
        <w:rPr>
          <w:lang w:val="en-US" w:eastAsia="zh-CN"/>
        </w:rPr>
        <w:t>of the PIN; and</w:t>
      </w:r>
    </w:p>
    <w:p w14:paraId="38842992" w14:textId="77777777" w:rsidR="00DC5A7E" w:rsidRPr="00F31FFA" w:rsidRDefault="00DC5A7E" w:rsidP="00DC5A7E">
      <w:pPr>
        <w:pStyle w:val="B1"/>
        <w:rPr>
          <w:lang w:val="en-US" w:eastAsia="zh-CN"/>
        </w:rPr>
      </w:pPr>
      <w:r>
        <w:rPr>
          <w:rFonts w:hint="eastAsia"/>
          <w:lang w:eastAsia="zh-CN"/>
        </w:rPr>
        <w:t>b</w:t>
      </w:r>
      <w:r>
        <w:rPr>
          <w:lang w:eastAsia="zh-CN"/>
        </w:rPr>
        <w:t>)</w:t>
      </w:r>
      <w:r>
        <w:rPr>
          <w:lang w:eastAsia="zh-CN"/>
        </w:rPr>
        <w:tab/>
      </w:r>
      <w:r>
        <w:t>initiate a PIN status notify procedure towards PAE-S and PIN peer(s) in the PIN as specified in clause 5.4.6.</w:t>
      </w:r>
      <w:r w:rsidR="00596CD7">
        <w:t xml:space="preserve">4 </w:t>
      </w:r>
      <w:r>
        <w:t>to notify the PINE joining into the PIN.</w:t>
      </w:r>
    </w:p>
    <w:p w14:paraId="413BA6B2" w14:textId="77777777" w:rsidR="00DC5A7E" w:rsidRPr="00F15A5F" w:rsidRDefault="00DC5A7E" w:rsidP="00DC5A7E">
      <w:pPr>
        <w:pStyle w:val="NO"/>
        <w:rPr>
          <w:lang w:eastAsia="zh-CN"/>
        </w:rPr>
      </w:pPr>
      <w:r w:rsidRPr="00040B5C">
        <w:t>NOTE</w:t>
      </w:r>
      <w:r>
        <w:t> 1</w:t>
      </w:r>
      <w:r w:rsidRPr="00040B5C">
        <w:t>:</w:t>
      </w:r>
      <w:r w:rsidRPr="00040B5C">
        <w:tab/>
      </w:r>
      <w:r>
        <w:t xml:space="preserve">In case of multiple HTTP POST request messages are received for the same PEAE-C, the PMAE-C initiates the PIN status notify procedure only once. </w:t>
      </w:r>
    </w:p>
    <w:p w14:paraId="2876E0A5" w14:textId="77777777" w:rsidR="00DC5A7E" w:rsidRDefault="00DC5A7E" w:rsidP="00DC5A7E">
      <w:pPr>
        <w:rPr>
          <w:lang w:eastAsia="zh-CN"/>
        </w:rPr>
      </w:pPr>
      <w:r>
        <w:rPr>
          <w:rFonts w:hint="eastAsia"/>
          <w:lang w:eastAsia="zh-CN"/>
        </w:rPr>
        <w:t>I</w:t>
      </w:r>
      <w:r>
        <w:rPr>
          <w:lang w:eastAsia="zh-CN"/>
        </w:rPr>
        <w:t>f</w:t>
      </w:r>
      <w:r w:rsidRPr="00E44706">
        <w:rPr>
          <w:lang w:eastAsia="zh-CN"/>
        </w:rPr>
        <w:t xml:space="preserve"> </w:t>
      </w:r>
      <w:r w:rsidRPr="002A6164">
        <w:rPr>
          <w:lang w:eastAsia="zh-CN"/>
        </w:rPr>
        <w:t>the P</w:t>
      </w:r>
      <w:r>
        <w:rPr>
          <w:lang w:eastAsia="zh-CN"/>
        </w:rPr>
        <w:t>EAE-C is</w:t>
      </w:r>
      <w:r w:rsidRPr="002A6164">
        <w:rPr>
          <w:lang w:eastAsia="zh-CN"/>
        </w:rPr>
        <w:t xml:space="preserve"> authoriz</w:t>
      </w:r>
      <w:r>
        <w:rPr>
          <w:lang w:eastAsia="zh-CN"/>
        </w:rPr>
        <w:t>ed</w:t>
      </w:r>
      <w:r w:rsidRPr="002A6164">
        <w:rPr>
          <w:lang w:eastAsia="zh-CN"/>
        </w:rPr>
        <w:t xml:space="preserve"> to join </w:t>
      </w:r>
      <w:r>
        <w:rPr>
          <w:lang w:eastAsia="zh-CN"/>
        </w:rPr>
        <w:t xml:space="preserve">into </w:t>
      </w:r>
      <w:r w:rsidRPr="002A6164">
        <w:rPr>
          <w:lang w:eastAsia="zh-CN"/>
        </w:rPr>
        <w:t>the PIN</w:t>
      </w:r>
      <w:r>
        <w:rPr>
          <w:lang w:eastAsia="zh-CN"/>
        </w:rPr>
        <w:t xml:space="preserve"> and the </w:t>
      </w:r>
      <w:r>
        <w:rPr>
          <w:lang w:eastAsia="x-none"/>
        </w:rPr>
        <w:t>HTTP POST request</w:t>
      </w:r>
      <w:r w:rsidRPr="005025FB">
        <w:t xml:space="preserve"> </w:t>
      </w:r>
      <w:r>
        <w:t>message is received from PAE-S</w:t>
      </w:r>
      <w:r>
        <w:rPr>
          <w:lang w:eastAsia="zh-CN"/>
        </w:rPr>
        <w:t>, the PMAE-C shall:</w:t>
      </w:r>
    </w:p>
    <w:p w14:paraId="7394D595" w14:textId="77777777" w:rsidR="00DC5A7E" w:rsidRDefault="00DC5A7E" w:rsidP="00DC5A7E">
      <w:pPr>
        <w:pStyle w:val="B1"/>
      </w:pPr>
      <w:r>
        <w:rPr>
          <w:rFonts w:hint="eastAsia"/>
          <w:lang w:eastAsia="zh-CN"/>
        </w:rPr>
        <w:t>a</w:t>
      </w:r>
      <w:r>
        <w:rPr>
          <w:lang w:eastAsia="zh-CN"/>
        </w:rPr>
        <w:t>)</w:t>
      </w:r>
      <w:r>
        <w:rPr>
          <w:lang w:eastAsia="zh-CN"/>
        </w:rPr>
        <w:tab/>
      </w:r>
      <w:r w:rsidRPr="00554F63">
        <w:t xml:space="preserve">generate an HTTP 200 (OK) response </w:t>
      </w:r>
      <w:r>
        <w:t xml:space="preserve">and </w:t>
      </w:r>
      <w:r w:rsidRPr="00554F63">
        <w:rPr>
          <w:lang w:eastAsia="zh-CN"/>
        </w:rPr>
        <w:t xml:space="preserve">send the HTTP 200 (OK) response towards the </w:t>
      </w:r>
      <w:r>
        <w:rPr>
          <w:lang w:eastAsia="zh-CN"/>
        </w:rPr>
        <w:t>P</w:t>
      </w:r>
      <w:r w:rsidRPr="00554F63">
        <w:rPr>
          <w:lang w:eastAsia="zh-CN"/>
        </w:rPr>
        <w:t>AE-</w:t>
      </w:r>
      <w:r>
        <w:rPr>
          <w:lang w:eastAsia="zh-CN"/>
        </w:rPr>
        <w:t>S</w:t>
      </w:r>
      <w:r w:rsidRPr="00554F63">
        <w:t xml:space="preserve"> according to </w:t>
      </w:r>
      <w:r w:rsidRPr="002847DD">
        <w:t>IETF</w:t>
      </w:r>
      <w:r>
        <w:t> </w:t>
      </w:r>
      <w:r w:rsidRPr="002847DD">
        <w:t>RFC</w:t>
      </w:r>
      <w:r>
        <w:t> </w:t>
      </w:r>
      <w:r w:rsidR="00F84143">
        <w:t>9110</w:t>
      </w:r>
      <w:r>
        <w:t> </w:t>
      </w:r>
      <w:r w:rsidRPr="00554F63">
        <w:t>[</w:t>
      </w:r>
      <w:r>
        <w:t>4</w:t>
      </w:r>
      <w:r w:rsidRPr="00554F63">
        <w:t xml:space="preserve">]. In the HTTP 200 (OK) response message, the </w:t>
      </w:r>
      <w:r>
        <w:t>PMAE-C</w:t>
      </w:r>
      <w:r w:rsidRPr="00554F63">
        <w:t>:</w:t>
      </w:r>
    </w:p>
    <w:p w14:paraId="2FD2A573" w14:textId="77777777" w:rsidR="00DC5A7E" w:rsidRDefault="00DC5A7E" w:rsidP="00DC5A7E">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3F21EB0B" w14:textId="77777777" w:rsidR="00DC5A7E" w:rsidRDefault="00DC5A7E" w:rsidP="00DC5A7E">
      <w:pPr>
        <w:pStyle w:val="B2"/>
      </w:pPr>
      <w:r>
        <w:t>2)</w:t>
      </w:r>
      <w:r>
        <w:tab/>
      </w:r>
      <w:r w:rsidRPr="004E7BF5">
        <w:t>shall include an application/vnd.3gpp.</w:t>
      </w:r>
      <w:r>
        <w:t>pinapp</w:t>
      </w:r>
      <w:r w:rsidRPr="004E7BF5">
        <w:t xml:space="preserve">-info+xml MIME body </w:t>
      </w:r>
      <w:r>
        <w:t xml:space="preserve">with a </w:t>
      </w:r>
      <w:r w:rsidRPr="0073469F">
        <w:t>&lt;</w:t>
      </w:r>
      <w:r>
        <w:t>pin-m</w:t>
      </w:r>
      <w:r w:rsidRPr="00E13D41">
        <w:t>anagement</w:t>
      </w:r>
      <w:r>
        <w:t>-pine-join-accept</w:t>
      </w:r>
      <w:r w:rsidRPr="0073469F">
        <w:t>&gt;</w:t>
      </w:r>
      <w:r w:rsidRPr="004E7BF5">
        <w:t xml:space="preserve"> element</w:t>
      </w:r>
      <w:r>
        <w:t xml:space="preserve"> </w:t>
      </w:r>
      <w:r w:rsidRPr="004E7BF5">
        <w:t>in the &lt;</w:t>
      </w:r>
      <w:r>
        <w:t>pinapp</w:t>
      </w:r>
      <w:r w:rsidRPr="004E7BF5">
        <w:t>-info&gt; root element</w:t>
      </w:r>
      <w:r>
        <w:t xml:space="preserve"> and within the </w:t>
      </w:r>
      <w:r w:rsidRPr="0073469F">
        <w:t>&lt;</w:t>
      </w:r>
      <w:r>
        <w:t>pin-m</w:t>
      </w:r>
      <w:r w:rsidRPr="00E13D41">
        <w:t>anagement</w:t>
      </w:r>
      <w:r>
        <w:t>-pine-join-accept</w:t>
      </w:r>
      <w:r w:rsidRPr="0073469F">
        <w:t>&gt;</w:t>
      </w:r>
      <w:r w:rsidRPr="001D4A5C">
        <w:t xml:space="preserve"> element</w:t>
      </w:r>
      <w:r w:rsidRPr="004E7BF5">
        <w:t>:</w:t>
      </w:r>
    </w:p>
    <w:p w14:paraId="1342DCAA" w14:textId="77777777" w:rsidR="00DC5A7E" w:rsidRDefault="00DC5A7E" w:rsidP="00DC5A7E">
      <w:pPr>
        <w:pStyle w:val="B3"/>
      </w:pPr>
      <w:r w:rsidRPr="007F57D7">
        <w:t>i)</w:t>
      </w:r>
      <w:r w:rsidRPr="007F57D7">
        <w:tab/>
        <w:t>shall include a &lt;</w:t>
      </w:r>
      <w:r>
        <w:t>heartbeat-timer</w:t>
      </w:r>
      <w:r w:rsidRPr="007F57D7">
        <w:t>&gt; element set to t</w:t>
      </w:r>
      <w:r>
        <w:t>he h</w:t>
      </w:r>
      <w:r w:rsidRPr="00D2261F">
        <w:t>eartbeat timer value assigned to P</w:t>
      </w:r>
      <w:r>
        <w:t>EA</w:t>
      </w:r>
      <w:r w:rsidRPr="00D2261F">
        <w:t>E</w:t>
      </w:r>
      <w:r>
        <w:t>-C;</w:t>
      </w:r>
    </w:p>
    <w:p w14:paraId="07182D2B" w14:textId="77777777" w:rsidR="00381009" w:rsidRPr="00D81144" w:rsidRDefault="00381009" w:rsidP="00DC5A7E">
      <w:pPr>
        <w:pStyle w:val="B3"/>
        <w:rPr>
          <w:lang w:val="en-US" w:eastAsia="zh-CN"/>
        </w:rPr>
      </w:pPr>
      <w:r>
        <w:rPr>
          <w:lang w:eastAsia="zh-CN"/>
        </w:rPr>
        <w:t>ii)</w:t>
      </w:r>
      <w:r>
        <w:rPr>
          <w:lang w:eastAsia="zh-CN"/>
        </w:rPr>
        <w:tab/>
      </w:r>
      <w:r>
        <w:rPr>
          <w:lang w:val="en-US" w:eastAsia="zh-CN"/>
        </w:rPr>
        <w:t>shall include a &lt;valid-timer&gt; element set to the valid expiration time of the PIN;</w:t>
      </w:r>
    </w:p>
    <w:p w14:paraId="45898211" w14:textId="77777777" w:rsidR="00DC5A7E" w:rsidRDefault="00DC5A7E" w:rsidP="00DC5A7E">
      <w:pPr>
        <w:pStyle w:val="B3"/>
      </w:pPr>
      <w:r>
        <w:rPr>
          <w:lang w:eastAsia="zh-CN"/>
        </w:rPr>
        <w:t>ii</w:t>
      </w:r>
      <w:r w:rsidR="00381009">
        <w:rPr>
          <w:lang w:eastAsia="zh-CN"/>
        </w:rPr>
        <w:t>i</w:t>
      </w:r>
      <w:r>
        <w:rPr>
          <w:lang w:eastAsia="zh-CN"/>
        </w:rPr>
        <w:t>)</w:t>
      </w:r>
      <w:r>
        <w:rPr>
          <w:lang w:eastAsia="zh-CN"/>
        </w:rPr>
        <w:tab/>
      </w:r>
      <w:r>
        <w:t>may</w:t>
      </w:r>
      <w:r w:rsidRPr="007F57D7">
        <w:t xml:space="preserve"> include a &lt;</w:t>
      </w:r>
      <w:r>
        <w:t>pin-</w:t>
      </w:r>
      <w:r w:rsidRPr="00D2261F">
        <w:t>client</w:t>
      </w:r>
      <w:r>
        <w:t>-</w:t>
      </w:r>
      <w:r w:rsidRPr="00D2261F">
        <w:t>profile</w:t>
      </w:r>
      <w:r w:rsidRPr="007F57D7">
        <w:t>&gt; element set to t</w:t>
      </w:r>
      <w:r>
        <w:t xml:space="preserve">he </w:t>
      </w:r>
      <w:r w:rsidRPr="00D2261F">
        <w:t>PIN client profile information updated by the PM</w:t>
      </w:r>
      <w:r>
        <w:t>AE-</w:t>
      </w:r>
      <w:r w:rsidRPr="00D2261F">
        <w:t>C (e.g., default and backup PEGCs assigned to PINE)</w:t>
      </w:r>
      <w:r>
        <w:t>;</w:t>
      </w:r>
    </w:p>
    <w:p w14:paraId="474FAFE6" w14:textId="77777777" w:rsidR="00DC5A7E" w:rsidRDefault="00381009" w:rsidP="00DC5A7E">
      <w:pPr>
        <w:pStyle w:val="B3"/>
        <w:rPr>
          <w:rFonts w:cs="Arial"/>
        </w:rPr>
      </w:pPr>
      <w:r>
        <w:rPr>
          <w:lang w:eastAsia="zh-CN"/>
        </w:rPr>
        <w:t>iv</w:t>
      </w:r>
      <w:r w:rsidR="00DC5A7E">
        <w:rPr>
          <w:lang w:eastAsia="zh-CN"/>
        </w:rPr>
        <w:t>)</w:t>
      </w:r>
      <w:r w:rsidR="00DC5A7E">
        <w:rPr>
          <w:lang w:eastAsia="zh-CN"/>
        </w:rPr>
        <w:tab/>
        <w:t xml:space="preserve">may include a &lt;pegc-id&gt; </w:t>
      </w:r>
      <w:r w:rsidR="00DC5A7E">
        <w:t>element set to</w:t>
      </w:r>
      <w:r w:rsidR="00DC5A7E" w:rsidRPr="0022326F">
        <w:rPr>
          <w:rFonts w:cs="Arial"/>
        </w:rPr>
        <w:t xml:space="preserve"> </w:t>
      </w:r>
      <w:r w:rsidR="00DC5A7E" w:rsidRPr="00D2261F">
        <w:rPr>
          <w:rFonts w:cs="Arial"/>
        </w:rPr>
        <w:t xml:space="preserve">the identifier(s) of the PGAE-C(s) </w:t>
      </w:r>
      <w:r w:rsidR="00DC5A7E">
        <w:rPr>
          <w:rFonts w:cs="Arial"/>
        </w:rPr>
        <w:t>of the PIN;</w:t>
      </w:r>
    </w:p>
    <w:p w14:paraId="571BEFB5" w14:textId="77777777" w:rsidR="00DC5A7E" w:rsidRPr="00D81144" w:rsidRDefault="00DC5A7E" w:rsidP="00DC5A7E">
      <w:pPr>
        <w:pStyle w:val="B3"/>
        <w:rPr>
          <w:lang w:val="en-US" w:eastAsia="zh-CN"/>
        </w:rPr>
      </w:pPr>
      <w:r>
        <w:rPr>
          <w:lang w:eastAsia="zh-CN"/>
        </w:rPr>
        <w:lastRenderedPageBreak/>
        <w:t>v</w:t>
      </w:r>
      <w:r>
        <w:rPr>
          <w:lang w:val="en-US" w:eastAsia="zh-CN"/>
        </w:rPr>
        <w:t>)</w:t>
      </w:r>
      <w:r>
        <w:rPr>
          <w:lang w:val="en-US" w:eastAsia="zh-CN"/>
        </w:rPr>
        <w:tab/>
        <w:t>may include a &lt;</w:t>
      </w:r>
      <w:r>
        <w:rPr>
          <w:lang w:val="en-US"/>
        </w:rPr>
        <w:t>pegc-address</w:t>
      </w:r>
      <w:r>
        <w:rPr>
          <w:lang w:val="en-US" w:eastAsia="zh-CN"/>
        </w:rPr>
        <w:t>&gt;</w:t>
      </w:r>
      <w:r w:rsidRPr="00C80E4B">
        <w:t xml:space="preserve"> </w:t>
      </w:r>
      <w:r>
        <w:t>element set to</w:t>
      </w:r>
      <w:r w:rsidRPr="0022326F">
        <w:rPr>
          <w:rFonts w:cs="Arial"/>
        </w:rPr>
        <w:t xml:space="preserve"> </w:t>
      </w:r>
      <w:r>
        <w:rPr>
          <w:rFonts w:cs="Arial"/>
        </w:rPr>
        <w:t xml:space="preserve">the assigned </w:t>
      </w:r>
      <w:r w:rsidRPr="00F0199C">
        <w:rPr>
          <w:rFonts w:cs="Arial"/>
        </w:rPr>
        <w:t xml:space="preserve">IP address or port number of </w:t>
      </w:r>
      <w:r>
        <w:rPr>
          <w:rFonts w:cs="Arial"/>
        </w:rPr>
        <w:t xml:space="preserve">the PGAE-C(s) </w:t>
      </w:r>
      <w:r>
        <w:t>of</w:t>
      </w:r>
      <w:r>
        <w:rPr>
          <w:lang w:val="en-US"/>
        </w:rPr>
        <w:t xml:space="preserve"> the PIN</w:t>
      </w:r>
      <w:r>
        <w:rPr>
          <w:rFonts w:cs="Arial"/>
        </w:rPr>
        <w:t>; and</w:t>
      </w:r>
    </w:p>
    <w:p w14:paraId="65C7D4D5" w14:textId="77777777" w:rsidR="00DC5A7E" w:rsidRDefault="00DC5A7E" w:rsidP="00DC5A7E">
      <w:pPr>
        <w:pStyle w:val="B3"/>
        <w:rPr>
          <w:lang w:val="en-US" w:eastAsia="zh-CN"/>
        </w:rPr>
      </w:pPr>
      <w:r>
        <w:rPr>
          <w:rFonts w:hint="eastAsia"/>
          <w:lang w:val="en-US" w:eastAsia="zh-CN"/>
        </w:rPr>
        <w:t>v</w:t>
      </w:r>
      <w:r w:rsidR="00381009">
        <w:rPr>
          <w:lang w:val="en-US" w:eastAsia="zh-CN"/>
        </w:rPr>
        <w:t>i</w:t>
      </w:r>
      <w:r>
        <w:rPr>
          <w:lang w:val="en-US" w:eastAsia="zh-CN"/>
        </w:rPr>
        <w:t>)</w:t>
      </w:r>
      <w:r>
        <w:rPr>
          <w:lang w:val="en-US" w:eastAsia="zh-CN"/>
        </w:rPr>
        <w:tab/>
      </w:r>
      <w:r w:rsidRPr="00D2261F">
        <w:rPr>
          <w:lang w:val="en-US" w:eastAsia="zh-CN"/>
        </w:rPr>
        <w:t xml:space="preserve">may include a &lt;access-control-info&gt; element set to the access control information </w:t>
      </w:r>
      <w:r>
        <w:rPr>
          <w:lang w:val="en-US" w:eastAsia="zh-CN"/>
        </w:rPr>
        <w:t xml:space="preserve">of the PIN; and </w:t>
      </w:r>
    </w:p>
    <w:p w14:paraId="3E3CE6AA" w14:textId="77777777" w:rsidR="00DC5A7E" w:rsidRPr="00F31FFA" w:rsidRDefault="00DC5A7E" w:rsidP="00DC5A7E">
      <w:pPr>
        <w:pStyle w:val="B1"/>
        <w:rPr>
          <w:lang w:val="en-US" w:eastAsia="zh-CN"/>
        </w:rPr>
      </w:pPr>
      <w:r>
        <w:rPr>
          <w:rFonts w:hint="eastAsia"/>
          <w:lang w:eastAsia="zh-CN"/>
        </w:rPr>
        <w:t>b</w:t>
      </w:r>
      <w:r>
        <w:rPr>
          <w:lang w:eastAsia="zh-CN"/>
        </w:rPr>
        <w:t>)</w:t>
      </w:r>
      <w:r>
        <w:rPr>
          <w:lang w:eastAsia="zh-CN"/>
        </w:rPr>
        <w:tab/>
      </w:r>
      <w:r>
        <w:t>initiate a PIN status notify procedure towards PAE-S and PIN peer(s) in the PIN as specified in clause 5.4.6.</w:t>
      </w:r>
      <w:r w:rsidR="00596CD7">
        <w:t xml:space="preserve">4 </w:t>
      </w:r>
      <w:r>
        <w:t>to notify the PINE joining into the PIN.</w:t>
      </w:r>
    </w:p>
    <w:p w14:paraId="4169E831" w14:textId="77777777" w:rsidR="00DC5A7E" w:rsidRPr="00F15A5F" w:rsidRDefault="00DC5A7E" w:rsidP="00DC5A7E">
      <w:pPr>
        <w:pStyle w:val="NO"/>
        <w:rPr>
          <w:lang w:eastAsia="zh-CN"/>
        </w:rPr>
      </w:pPr>
      <w:r w:rsidRPr="00040B5C">
        <w:t>NOTE</w:t>
      </w:r>
      <w:r>
        <w:t> 2</w:t>
      </w:r>
      <w:r w:rsidRPr="00040B5C">
        <w:t>:</w:t>
      </w:r>
      <w:r w:rsidRPr="00040B5C">
        <w:tab/>
      </w:r>
      <w:r>
        <w:t xml:space="preserve">In case of multiple HTTP POST request messages are received for the same PEAE-C, the PMAE-C initiates the PIN status notify procedure only once. </w:t>
      </w:r>
    </w:p>
    <w:p w14:paraId="16FD70E0" w14:textId="77777777" w:rsidR="00DC5A7E" w:rsidRDefault="00DC5A7E" w:rsidP="00DC5A7E">
      <w:pPr>
        <w:rPr>
          <w:lang w:eastAsia="zh-CN"/>
        </w:rPr>
      </w:pPr>
      <w:r>
        <w:rPr>
          <w:rFonts w:hint="eastAsia"/>
          <w:lang w:eastAsia="zh-CN"/>
        </w:rPr>
        <w:t>I</w:t>
      </w:r>
      <w:r>
        <w:rPr>
          <w:lang w:eastAsia="zh-CN"/>
        </w:rPr>
        <w:t>f</w:t>
      </w:r>
      <w:r w:rsidRPr="00E44706">
        <w:rPr>
          <w:lang w:eastAsia="zh-CN"/>
        </w:rPr>
        <w:t xml:space="preserve"> </w:t>
      </w:r>
      <w:r w:rsidRPr="002A6164">
        <w:rPr>
          <w:lang w:eastAsia="zh-CN"/>
        </w:rPr>
        <w:t>the P</w:t>
      </w:r>
      <w:r>
        <w:rPr>
          <w:lang w:eastAsia="zh-CN"/>
        </w:rPr>
        <w:t>EAE-C is</w:t>
      </w:r>
      <w:r w:rsidRPr="002A6164">
        <w:rPr>
          <w:lang w:eastAsia="zh-CN"/>
        </w:rPr>
        <w:t xml:space="preserve"> </w:t>
      </w:r>
      <w:r>
        <w:rPr>
          <w:lang w:eastAsia="zh-CN"/>
        </w:rPr>
        <w:t xml:space="preserve">not </w:t>
      </w:r>
      <w:r w:rsidRPr="002A6164">
        <w:rPr>
          <w:lang w:eastAsia="zh-CN"/>
        </w:rPr>
        <w:t>authoriz</w:t>
      </w:r>
      <w:r>
        <w:rPr>
          <w:lang w:eastAsia="zh-CN"/>
        </w:rPr>
        <w:t>ed</w:t>
      </w:r>
      <w:r w:rsidRPr="002A6164">
        <w:rPr>
          <w:lang w:eastAsia="zh-CN"/>
        </w:rPr>
        <w:t xml:space="preserve"> to join </w:t>
      </w:r>
      <w:r>
        <w:rPr>
          <w:lang w:eastAsia="zh-CN"/>
        </w:rPr>
        <w:t xml:space="preserve">into </w:t>
      </w:r>
      <w:r w:rsidRPr="002A6164">
        <w:rPr>
          <w:lang w:eastAsia="zh-CN"/>
        </w:rPr>
        <w:t>the PIN</w:t>
      </w:r>
      <w:r>
        <w:rPr>
          <w:lang w:eastAsia="zh-CN"/>
        </w:rPr>
        <w:t xml:space="preserve"> and the </w:t>
      </w:r>
      <w:r>
        <w:rPr>
          <w:lang w:eastAsia="x-none"/>
        </w:rPr>
        <w:t>HTTP POST request</w:t>
      </w:r>
      <w:r w:rsidRPr="005025FB">
        <w:t xml:space="preserve"> </w:t>
      </w:r>
      <w:r>
        <w:t>message is received from PGAE-C</w:t>
      </w:r>
      <w:r>
        <w:rPr>
          <w:lang w:eastAsia="zh-CN"/>
        </w:rPr>
        <w:t>, the PMAE-C shall:</w:t>
      </w:r>
    </w:p>
    <w:p w14:paraId="13E00962" w14:textId="77777777" w:rsidR="00DC5A7E" w:rsidRDefault="00DC5A7E" w:rsidP="00DC5A7E">
      <w:pPr>
        <w:pStyle w:val="B1"/>
      </w:pPr>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r w:rsidR="00F84143">
        <w:t>9110</w:t>
      </w:r>
      <w:r>
        <w:t> </w:t>
      </w:r>
      <w:r w:rsidRPr="00554F63">
        <w:t>[</w:t>
      </w:r>
      <w:r>
        <w:t>4</w:t>
      </w:r>
      <w:r w:rsidRPr="00554F63">
        <w:t xml:space="preserve">]. In the </w:t>
      </w:r>
      <w:r>
        <w:t>403 (Forbidden)</w:t>
      </w:r>
      <w:r w:rsidRPr="00554F63">
        <w:t xml:space="preserve"> response message, the </w:t>
      </w:r>
      <w:r>
        <w:t>PMAE-C</w:t>
      </w:r>
      <w:r w:rsidRPr="00554F63">
        <w:t>:</w:t>
      </w:r>
    </w:p>
    <w:p w14:paraId="14D4BD6F" w14:textId="77777777" w:rsidR="00DC5A7E" w:rsidRDefault="00DC5A7E" w:rsidP="00DC5A7E">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40741414" w14:textId="77777777" w:rsidR="00DC5A7E" w:rsidRDefault="00DC5A7E" w:rsidP="00DC5A7E">
      <w:pPr>
        <w:pStyle w:val="B2"/>
      </w:pPr>
      <w:r>
        <w:t>2)</w:t>
      </w:r>
      <w:r>
        <w:tab/>
      </w:r>
      <w:r w:rsidRPr="004E7BF5">
        <w:t>shall include an application/vnd.3gpp.</w:t>
      </w:r>
      <w:r>
        <w:t>pinapp</w:t>
      </w:r>
      <w:r w:rsidRPr="004E7BF5">
        <w:t xml:space="preserve">-info+xml MIME body </w:t>
      </w:r>
      <w:r>
        <w:t xml:space="preserve">with a </w:t>
      </w:r>
      <w:r w:rsidRPr="0073469F">
        <w:t>&lt;</w:t>
      </w:r>
      <w:r>
        <w:t>pin-m</w:t>
      </w:r>
      <w:r w:rsidRPr="00E13D41">
        <w:t>anagement</w:t>
      </w:r>
      <w:r>
        <w:t>-pine-join-reject</w:t>
      </w:r>
      <w:r w:rsidRPr="0073469F">
        <w:t>&gt;</w:t>
      </w:r>
      <w:r w:rsidRPr="004E7BF5">
        <w:t xml:space="preserve"> element</w:t>
      </w:r>
      <w:r>
        <w:t xml:space="preserve"> </w:t>
      </w:r>
      <w:r w:rsidRPr="004E7BF5">
        <w:t>in the &lt;</w:t>
      </w:r>
      <w:r>
        <w:t>pinapp</w:t>
      </w:r>
      <w:r w:rsidRPr="004E7BF5">
        <w:t>-info&gt; root element</w:t>
      </w:r>
      <w:r>
        <w:t xml:space="preserve"> and within the </w:t>
      </w:r>
      <w:r w:rsidRPr="0073469F">
        <w:t>&lt;</w:t>
      </w:r>
      <w:r>
        <w:t>pin-m</w:t>
      </w:r>
      <w:r w:rsidRPr="00E13D41">
        <w:t>anagement</w:t>
      </w:r>
      <w:r>
        <w:t>-pine-join-reject</w:t>
      </w:r>
      <w:r w:rsidRPr="0073469F">
        <w:t>&gt;</w:t>
      </w:r>
      <w:r w:rsidRPr="001D4A5C">
        <w:t xml:space="preserve"> element</w:t>
      </w:r>
      <w:r w:rsidRPr="004E7BF5">
        <w:t>:</w:t>
      </w:r>
    </w:p>
    <w:p w14:paraId="40332B6B" w14:textId="77777777" w:rsidR="00DC5A7E" w:rsidRDefault="00DC5A7E" w:rsidP="00DC5A7E">
      <w:pPr>
        <w:pStyle w:val="B3"/>
        <w:rPr>
          <w:lang w:eastAsia="zh-CN"/>
        </w:rPr>
      </w:pPr>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t>PEAE-C requested joining into a PIN</w:t>
      </w:r>
      <w:r w:rsidRPr="00654FEF">
        <w:t xml:space="preserve"> failure</w:t>
      </w:r>
      <w:r>
        <w:t>; and</w:t>
      </w:r>
    </w:p>
    <w:p w14:paraId="06156DC8" w14:textId="77777777" w:rsidR="00DC5A7E" w:rsidRDefault="00DC5A7E" w:rsidP="00DC5A7E">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HTTP </w:t>
      </w:r>
      <w:r>
        <w:t>403 (Forbidden)</w:t>
      </w:r>
      <w:r w:rsidRPr="00554F63">
        <w:rPr>
          <w:lang w:eastAsia="zh-CN"/>
        </w:rPr>
        <w:t xml:space="preserve"> response towards the </w:t>
      </w:r>
      <w:r>
        <w:rPr>
          <w:lang w:eastAsia="zh-CN"/>
        </w:rPr>
        <w:t>PG</w:t>
      </w:r>
      <w:r w:rsidRPr="00554F63">
        <w:rPr>
          <w:lang w:eastAsia="zh-CN"/>
        </w:rPr>
        <w:t>AE-</w:t>
      </w:r>
      <w:r>
        <w:rPr>
          <w:lang w:eastAsia="zh-CN"/>
        </w:rPr>
        <w:t>C.</w:t>
      </w:r>
    </w:p>
    <w:p w14:paraId="7F215730" w14:textId="77777777" w:rsidR="00756EBD" w:rsidRDefault="00756EBD" w:rsidP="00756EBD">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3D1ABBDB" w14:textId="77777777" w:rsidR="00756EBD" w:rsidRPr="007D3511" w:rsidRDefault="00756EBD" w:rsidP="00756EBD">
      <w:pPr>
        <w:pStyle w:val="B1"/>
        <w:rPr>
          <w:lang w:eastAsia="zh-CN"/>
        </w:rPr>
      </w:pPr>
      <w:r>
        <w:rPr>
          <w:rFonts w:hint="eastAsia"/>
          <w:lang w:eastAsia="zh-CN"/>
        </w:rPr>
        <w:t>0</w:t>
      </w:r>
      <w:r>
        <w:rPr>
          <w:lang w:eastAsia="zh-CN"/>
        </w:rPr>
        <w:tab/>
        <w:t>Protocol error, unspecified;</w:t>
      </w:r>
    </w:p>
    <w:p w14:paraId="45A59E4B" w14:textId="77777777" w:rsidR="00756EBD" w:rsidRDefault="00756EBD" w:rsidP="00756EBD">
      <w:pPr>
        <w:pStyle w:val="B1"/>
        <w:rPr>
          <w:lang w:eastAsia="zh-CN"/>
        </w:rPr>
      </w:pPr>
      <w:r>
        <w:rPr>
          <w:lang w:eastAsia="zh-CN"/>
        </w:rPr>
        <w:t>1</w:t>
      </w:r>
      <w:r>
        <w:rPr>
          <w:lang w:eastAsia="zh-CN"/>
        </w:rPr>
        <w:tab/>
      </w:r>
      <w:r w:rsidRPr="007D3511">
        <w:rPr>
          <w:lang w:eastAsia="zh-CN"/>
        </w:rPr>
        <w:t>Operation not allowed</w:t>
      </w:r>
      <w:r>
        <w:rPr>
          <w:lang w:eastAsia="zh-CN"/>
        </w:rPr>
        <w:t>;</w:t>
      </w:r>
    </w:p>
    <w:p w14:paraId="7DB68600" w14:textId="77777777" w:rsidR="00756EBD" w:rsidRDefault="00756EBD" w:rsidP="00756EBD">
      <w:pPr>
        <w:pStyle w:val="B1"/>
        <w:rPr>
          <w:lang w:eastAsia="zh-CN"/>
        </w:rPr>
      </w:pPr>
      <w:r>
        <w:rPr>
          <w:rFonts w:hint="eastAsia"/>
          <w:lang w:eastAsia="zh-CN"/>
        </w:rPr>
        <w:t>3</w:t>
      </w:r>
      <w:r>
        <w:rPr>
          <w:lang w:eastAsia="zh-CN"/>
        </w:rPr>
        <w:tab/>
      </w:r>
      <w:r w:rsidRPr="007D3511">
        <w:rPr>
          <w:lang w:eastAsia="x-none"/>
        </w:rPr>
        <w:t>Authorization failure</w:t>
      </w:r>
      <w:r>
        <w:rPr>
          <w:rFonts w:hint="eastAsia"/>
          <w:lang w:eastAsia="zh-CN"/>
        </w:rPr>
        <w:t xml:space="preserve">; </w:t>
      </w:r>
    </w:p>
    <w:p w14:paraId="5E3F9746" w14:textId="77777777" w:rsidR="00756EBD" w:rsidRDefault="00756EBD" w:rsidP="00756EBD">
      <w:pPr>
        <w:pStyle w:val="B1"/>
        <w:rPr>
          <w:lang w:eastAsia="zh-CN"/>
        </w:rPr>
      </w:pPr>
      <w:r>
        <w:rPr>
          <w:rFonts w:hint="eastAsia"/>
          <w:lang w:eastAsia="zh-CN"/>
        </w:rPr>
        <w:t>4</w:t>
      </w:r>
      <w:r>
        <w:tab/>
      </w:r>
      <w:r>
        <w:rPr>
          <w:rFonts w:hint="eastAsia"/>
          <w:lang w:eastAsia="zh-CN"/>
        </w:rPr>
        <w:t>Maximum number of PINE is reached</w:t>
      </w:r>
      <w:r>
        <w:rPr>
          <w:lang w:eastAsia="zh-CN"/>
        </w:rPr>
        <w:t>;</w:t>
      </w:r>
      <w:r w:rsidRPr="00C37465">
        <w:rPr>
          <w:rFonts w:hint="eastAsia"/>
          <w:lang w:eastAsia="zh-CN"/>
        </w:rPr>
        <w:t xml:space="preserve"> </w:t>
      </w:r>
      <w:r>
        <w:rPr>
          <w:rFonts w:hint="eastAsia"/>
          <w:lang w:eastAsia="zh-CN"/>
        </w:rPr>
        <w:t>and</w:t>
      </w:r>
    </w:p>
    <w:p w14:paraId="489B3A36" w14:textId="77777777" w:rsidR="00756EBD" w:rsidRPr="006D6FBB" w:rsidRDefault="00756EBD" w:rsidP="00756EBD">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06150509" w14:textId="77777777" w:rsidR="00DC5A7E" w:rsidRDefault="00DC5A7E" w:rsidP="00DC5A7E">
      <w:pPr>
        <w:rPr>
          <w:lang w:eastAsia="zh-CN"/>
        </w:rPr>
      </w:pPr>
      <w:r>
        <w:rPr>
          <w:rFonts w:hint="eastAsia"/>
          <w:lang w:eastAsia="zh-CN"/>
        </w:rPr>
        <w:t>I</w:t>
      </w:r>
      <w:r>
        <w:rPr>
          <w:lang w:eastAsia="zh-CN"/>
        </w:rPr>
        <w:t>f</w:t>
      </w:r>
      <w:r w:rsidRPr="00E44706">
        <w:rPr>
          <w:lang w:eastAsia="zh-CN"/>
        </w:rPr>
        <w:t xml:space="preserve"> </w:t>
      </w:r>
      <w:r w:rsidRPr="002A6164">
        <w:rPr>
          <w:lang w:eastAsia="zh-CN"/>
        </w:rPr>
        <w:t>the P</w:t>
      </w:r>
      <w:r>
        <w:rPr>
          <w:lang w:eastAsia="zh-CN"/>
        </w:rPr>
        <w:t>EAE-C is</w:t>
      </w:r>
      <w:r w:rsidRPr="002A6164">
        <w:rPr>
          <w:lang w:eastAsia="zh-CN"/>
        </w:rPr>
        <w:t xml:space="preserve"> </w:t>
      </w:r>
      <w:r>
        <w:rPr>
          <w:lang w:eastAsia="zh-CN"/>
        </w:rPr>
        <w:t xml:space="preserve">not </w:t>
      </w:r>
      <w:r w:rsidRPr="002A6164">
        <w:rPr>
          <w:lang w:eastAsia="zh-CN"/>
        </w:rPr>
        <w:t>authoriz</w:t>
      </w:r>
      <w:r>
        <w:rPr>
          <w:lang w:eastAsia="zh-CN"/>
        </w:rPr>
        <w:t>ed</w:t>
      </w:r>
      <w:r w:rsidRPr="002A6164">
        <w:rPr>
          <w:lang w:eastAsia="zh-CN"/>
        </w:rPr>
        <w:t xml:space="preserve"> to join </w:t>
      </w:r>
      <w:r>
        <w:rPr>
          <w:lang w:eastAsia="zh-CN"/>
        </w:rPr>
        <w:t xml:space="preserve">into </w:t>
      </w:r>
      <w:r w:rsidRPr="002A6164">
        <w:rPr>
          <w:lang w:eastAsia="zh-CN"/>
        </w:rPr>
        <w:t>the PIN</w:t>
      </w:r>
      <w:r>
        <w:rPr>
          <w:lang w:eastAsia="zh-CN"/>
        </w:rPr>
        <w:t xml:space="preserve"> and the </w:t>
      </w:r>
      <w:r>
        <w:rPr>
          <w:lang w:eastAsia="x-none"/>
        </w:rPr>
        <w:t>HTTP POST request</w:t>
      </w:r>
      <w:r w:rsidRPr="005025FB">
        <w:t xml:space="preserve"> </w:t>
      </w:r>
      <w:r>
        <w:t>message is received from PAE-S</w:t>
      </w:r>
      <w:r>
        <w:rPr>
          <w:lang w:eastAsia="zh-CN"/>
        </w:rPr>
        <w:t>, the PMAE-C shall:</w:t>
      </w:r>
    </w:p>
    <w:p w14:paraId="6F6ECE75" w14:textId="77777777" w:rsidR="00DC5A7E" w:rsidRDefault="00DC5A7E" w:rsidP="00DC5A7E">
      <w:pPr>
        <w:pStyle w:val="B1"/>
      </w:pPr>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r w:rsidR="00F84143">
        <w:t>9110</w:t>
      </w:r>
      <w:r>
        <w:t> </w:t>
      </w:r>
      <w:r w:rsidRPr="00554F63">
        <w:t>[</w:t>
      </w:r>
      <w:r>
        <w:t>4</w:t>
      </w:r>
      <w:r w:rsidRPr="00554F63">
        <w:t xml:space="preserve">]. In the </w:t>
      </w:r>
      <w:r>
        <w:t>403 (Forbidden)</w:t>
      </w:r>
      <w:r w:rsidRPr="00554F63">
        <w:t xml:space="preserve"> response message, the </w:t>
      </w:r>
      <w:r>
        <w:t>PMAE-C</w:t>
      </w:r>
      <w:r w:rsidRPr="00554F63">
        <w:t>:</w:t>
      </w:r>
    </w:p>
    <w:p w14:paraId="08F35472" w14:textId="77777777" w:rsidR="00DC5A7E" w:rsidRDefault="00DC5A7E" w:rsidP="00DC5A7E">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79FB494A" w14:textId="77777777" w:rsidR="00DC5A7E" w:rsidRDefault="00DC5A7E" w:rsidP="00DC5A7E">
      <w:pPr>
        <w:pStyle w:val="B2"/>
      </w:pPr>
      <w:r>
        <w:t>2)</w:t>
      </w:r>
      <w:r>
        <w:tab/>
      </w:r>
      <w:r w:rsidRPr="004E7BF5">
        <w:t>shall include an application/vnd.3gpp.</w:t>
      </w:r>
      <w:r>
        <w:t>pinapp</w:t>
      </w:r>
      <w:r w:rsidRPr="004E7BF5">
        <w:t xml:space="preserve">-info+xml MIME body </w:t>
      </w:r>
      <w:r>
        <w:t xml:space="preserve">with a </w:t>
      </w:r>
      <w:r w:rsidRPr="0073469F">
        <w:t>&lt;</w:t>
      </w:r>
      <w:r>
        <w:t>pin-m</w:t>
      </w:r>
      <w:r w:rsidRPr="00E13D41">
        <w:t>anagement</w:t>
      </w:r>
      <w:r>
        <w:t>-pine-join-reject</w:t>
      </w:r>
      <w:r w:rsidRPr="0073469F">
        <w:t>&gt;</w:t>
      </w:r>
      <w:r w:rsidRPr="004E7BF5">
        <w:t xml:space="preserve"> element</w:t>
      </w:r>
      <w:r>
        <w:t xml:space="preserve"> </w:t>
      </w:r>
      <w:r w:rsidRPr="004E7BF5">
        <w:t>in the &lt;</w:t>
      </w:r>
      <w:r>
        <w:t>pinapp</w:t>
      </w:r>
      <w:r w:rsidRPr="004E7BF5">
        <w:t>-info&gt; root element</w:t>
      </w:r>
      <w:r>
        <w:t xml:space="preserve"> and within the </w:t>
      </w:r>
      <w:r w:rsidRPr="0073469F">
        <w:t>&lt;</w:t>
      </w:r>
      <w:r>
        <w:t>pin-m</w:t>
      </w:r>
      <w:r w:rsidRPr="00E13D41">
        <w:t>anagement</w:t>
      </w:r>
      <w:r>
        <w:t>-pine-join-reject</w:t>
      </w:r>
      <w:r w:rsidRPr="0073469F">
        <w:t>&gt;</w:t>
      </w:r>
      <w:r w:rsidRPr="001D4A5C">
        <w:t xml:space="preserve"> element</w:t>
      </w:r>
      <w:r w:rsidRPr="004E7BF5">
        <w:t>:</w:t>
      </w:r>
    </w:p>
    <w:p w14:paraId="38379EB5" w14:textId="77777777" w:rsidR="00DC5A7E" w:rsidRDefault="00DC5A7E" w:rsidP="00DC5A7E">
      <w:pPr>
        <w:pStyle w:val="B3"/>
        <w:rPr>
          <w:lang w:eastAsia="zh-CN"/>
        </w:rPr>
      </w:pPr>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t>PEAE-C requested joining into a PIN</w:t>
      </w:r>
      <w:r w:rsidRPr="00654FEF">
        <w:t xml:space="preserve"> failure</w:t>
      </w:r>
      <w:r>
        <w:t>; and</w:t>
      </w:r>
    </w:p>
    <w:p w14:paraId="48D0654A" w14:textId="77777777" w:rsidR="00DC5A7E" w:rsidRDefault="00DC5A7E" w:rsidP="00DC5A7E">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HTTP </w:t>
      </w:r>
      <w:r>
        <w:t>403 (Forbidden)</w:t>
      </w:r>
      <w:r w:rsidRPr="00554F63">
        <w:rPr>
          <w:lang w:eastAsia="zh-CN"/>
        </w:rPr>
        <w:t xml:space="preserve"> response towards the </w:t>
      </w:r>
      <w:r>
        <w:rPr>
          <w:lang w:eastAsia="zh-CN"/>
        </w:rPr>
        <w:t>P</w:t>
      </w:r>
      <w:r w:rsidRPr="00554F63">
        <w:rPr>
          <w:lang w:eastAsia="zh-CN"/>
        </w:rPr>
        <w:t>AE-</w:t>
      </w:r>
      <w:r>
        <w:rPr>
          <w:lang w:eastAsia="zh-CN"/>
        </w:rPr>
        <w:t>S.</w:t>
      </w:r>
    </w:p>
    <w:p w14:paraId="7DCA920F" w14:textId="77777777" w:rsidR="00756EBD" w:rsidRDefault="00756EBD" w:rsidP="00756EBD">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5F5242E8" w14:textId="77777777" w:rsidR="00756EBD" w:rsidRPr="007D3511" w:rsidRDefault="00756EBD" w:rsidP="00756EBD">
      <w:pPr>
        <w:pStyle w:val="B1"/>
        <w:rPr>
          <w:lang w:eastAsia="zh-CN"/>
        </w:rPr>
      </w:pPr>
      <w:r>
        <w:rPr>
          <w:rFonts w:hint="eastAsia"/>
          <w:lang w:eastAsia="zh-CN"/>
        </w:rPr>
        <w:t>0</w:t>
      </w:r>
      <w:r>
        <w:rPr>
          <w:lang w:eastAsia="zh-CN"/>
        </w:rPr>
        <w:tab/>
        <w:t>Protocol error, unspecified;</w:t>
      </w:r>
    </w:p>
    <w:p w14:paraId="71DDA90D" w14:textId="77777777" w:rsidR="00756EBD" w:rsidRDefault="00756EBD" w:rsidP="00756EBD">
      <w:pPr>
        <w:pStyle w:val="B1"/>
        <w:rPr>
          <w:lang w:eastAsia="zh-CN"/>
        </w:rPr>
      </w:pPr>
      <w:r>
        <w:rPr>
          <w:lang w:eastAsia="zh-CN"/>
        </w:rPr>
        <w:t>1</w:t>
      </w:r>
      <w:r>
        <w:rPr>
          <w:lang w:eastAsia="zh-CN"/>
        </w:rPr>
        <w:tab/>
      </w:r>
      <w:r w:rsidRPr="007D3511">
        <w:rPr>
          <w:lang w:eastAsia="zh-CN"/>
        </w:rPr>
        <w:t>Operation not allowed</w:t>
      </w:r>
      <w:r>
        <w:rPr>
          <w:lang w:eastAsia="zh-CN"/>
        </w:rPr>
        <w:t>;</w:t>
      </w:r>
    </w:p>
    <w:p w14:paraId="5FAB51B4" w14:textId="77777777" w:rsidR="00756EBD" w:rsidRDefault="00756EBD" w:rsidP="00756EBD">
      <w:pPr>
        <w:pStyle w:val="B1"/>
        <w:rPr>
          <w:lang w:eastAsia="zh-CN"/>
        </w:rPr>
      </w:pPr>
      <w:r>
        <w:rPr>
          <w:rFonts w:hint="eastAsia"/>
          <w:lang w:eastAsia="zh-CN"/>
        </w:rPr>
        <w:t>3</w:t>
      </w:r>
      <w:r>
        <w:rPr>
          <w:lang w:eastAsia="zh-CN"/>
        </w:rPr>
        <w:tab/>
      </w:r>
      <w:r w:rsidRPr="007D3511">
        <w:rPr>
          <w:lang w:eastAsia="x-none"/>
        </w:rPr>
        <w:t>Authorization failure</w:t>
      </w:r>
      <w:r>
        <w:rPr>
          <w:rFonts w:hint="eastAsia"/>
          <w:lang w:eastAsia="zh-CN"/>
        </w:rPr>
        <w:t xml:space="preserve">; </w:t>
      </w:r>
    </w:p>
    <w:p w14:paraId="4A6A5B81" w14:textId="77777777" w:rsidR="00756EBD" w:rsidRDefault="00756EBD" w:rsidP="00756EBD">
      <w:pPr>
        <w:pStyle w:val="B1"/>
        <w:rPr>
          <w:lang w:eastAsia="zh-CN"/>
        </w:rPr>
      </w:pPr>
      <w:r>
        <w:rPr>
          <w:rFonts w:hint="eastAsia"/>
          <w:lang w:eastAsia="zh-CN"/>
        </w:rPr>
        <w:t>4</w:t>
      </w:r>
      <w:r>
        <w:tab/>
      </w:r>
      <w:r>
        <w:rPr>
          <w:rFonts w:hint="eastAsia"/>
          <w:lang w:eastAsia="zh-CN"/>
        </w:rPr>
        <w:t>Maximum number of PINE is reached</w:t>
      </w:r>
      <w:r>
        <w:rPr>
          <w:lang w:eastAsia="zh-CN"/>
        </w:rPr>
        <w:t>;</w:t>
      </w:r>
      <w:r w:rsidRPr="00C37465">
        <w:rPr>
          <w:rFonts w:hint="eastAsia"/>
          <w:lang w:eastAsia="zh-CN"/>
        </w:rPr>
        <w:t xml:space="preserve"> </w:t>
      </w:r>
      <w:r>
        <w:rPr>
          <w:rFonts w:hint="eastAsia"/>
          <w:lang w:eastAsia="zh-CN"/>
        </w:rPr>
        <w:t>and</w:t>
      </w:r>
    </w:p>
    <w:p w14:paraId="6D453A07" w14:textId="77777777" w:rsidR="00756EBD" w:rsidRDefault="00756EBD" w:rsidP="00756EBD">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13D01A67" w14:textId="77777777" w:rsidR="00DC5A7E" w:rsidRDefault="00DC5A7E" w:rsidP="00DC5A7E">
      <w:pPr>
        <w:pStyle w:val="Heading4"/>
      </w:pPr>
      <w:bookmarkStart w:id="331" w:name="_CR5_4_7_4"/>
      <w:bookmarkStart w:id="332" w:name="_Toc172038145"/>
      <w:bookmarkEnd w:id="331"/>
      <w:r>
        <w:lastRenderedPageBreak/>
        <w:t>5</w:t>
      </w:r>
      <w:r w:rsidRPr="0087431B">
        <w:t>.</w:t>
      </w:r>
      <w:r>
        <w:t>4</w:t>
      </w:r>
      <w:r w:rsidRPr="0087431B">
        <w:t>.</w:t>
      </w:r>
      <w:r>
        <w:t>7</w:t>
      </w:r>
      <w:r w:rsidRPr="0087431B">
        <w:t>.</w:t>
      </w:r>
      <w:r>
        <w:t>4</w:t>
      </w:r>
      <w:r w:rsidRPr="0087431B">
        <w:tab/>
      </w:r>
      <w:r>
        <w:t>PEAE-C requested leaving a PIN via PMAE-C</w:t>
      </w:r>
      <w:bookmarkEnd w:id="332"/>
    </w:p>
    <w:p w14:paraId="31919EA3" w14:textId="77777777" w:rsidR="00DC5A7E" w:rsidRDefault="00DC5A7E" w:rsidP="00DC5A7E">
      <w:pPr>
        <w:pStyle w:val="Heading5"/>
        <w:rPr>
          <w:lang w:eastAsia="zh-CN"/>
        </w:rPr>
      </w:pPr>
      <w:bookmarkStart w:id="333" w:name="_CR5_4_7_4_1"/>
      <w:bookmarkStart w:id="334" w:name="_Toc172038146"/>
      <w:bookmarkEnd w:id="333"/>
      <w:r>
        <w:rPr>
          <w:rFonts w:hint="eastAsia"/>
          <w:lang w:eastAsia="zh-CN"/>
        </w:rPr>
        <w:t>5</w:t>
      </w:r>
      <w:r>
        <w:rPr>
          <w:lang w:eastAsia="zh-CN"/>
        </w:rPr>
        <w:t>.4.7.4.1</w:t>
      </w:r>
      <w:r>
        <w:rPr>
          <w:lang w:eastAsia="zh-CN"/>
        </w:rPr>
        <w:tab/>
        <w:t xml:space="preserve">PEAE-C </w:t>
      </w:r>
      <w:r>
        <w:rPr>
          <w:rFonts w:hint="eastAsia"/>
          <w:lang w:eastAsia="zh-CN"/>
        </w:rPr>
        <w:t>procedure</w:t>
      </w:r>
      <w:bookmarkEnd w:id="334"/>
    </w:p>
    <w:p w14:paraId="3A7F960D" w14:textId="77777777" w:rsidR="00DC5A7E" w:rsidRDefault="00DC5A7E" w:rsidP="00DC5A7E">
      <w:r>
        <w:t xml:space="preserve">When the PEAE-C needs </w:t>
      </w:r>
      <w:r>
        <w:rPr>
          <w:lang w:eastAsia="zh-CN"/>
        </w:rPr>
        <w:t>to leave a PIN via the PMAE-C</w:t>
      </w:r>
      <w:r>
        <w:t xml:space="preserve">, the PEAE-C shall generate an HTTP POST request </w:t>
      </w:r>
      <w:r w:rsidRPr="0006242D">
        <w:t>according to p</w:t>
      </w:r>
      <w:r>
        <w:t xml:space="preserve">rocedures as specified in </w:t>
      </w:r>
      <w:r w:rsidRPr="000A20F1">
        <w:t>IETF</w:t>
      </w:r>
      <w:r>
        <w:t> </w:t>
      </w:r>
      <w:r w:rsidRPr="000A20F1">
        <w:t>RFC</w:t>
      </w:r>
      <w:r>
        <w:t> </w:t>
      </w:r>
      <w:r w:rsidR="00F84143">
        <w:t>9110</w:t>
      </w:r>
      <w:r>
        <w:t> </w:t>
      </w:r>
      <w:r w:rsidRPr="0006242D">
        <w:t>[</w:t>
      </w:r>
      <w:r>
        <w:t xml:space="preserve">4]. </w:t>
      </w:r>
      <w:r w:rsidRPr="00684E14">
        <w:t xml:space="preserve">In the </w:t>
      </w:r>
      <w:r>
        <w:t>HTTP POST request</w:t>
      </w:r>
      <w:r w:rsidRPr="00684E14">
        <w:t xml:space="preserve">, the </w:t>
      </w:r>
      <w:r>
        <w:t>PEAE-C</w:t>
      </w:r>
      <w:r w:rsidRPr="00684E14">
        <w:t>:</w:t>
      </w:r>
    </w:p>
    <w:p w14:paraId="4BAC4B76" w14:textId="77777777" w:rsidR="00DC5A7E" w:rsidRDefault="00DC5A7E" w:rsidP="00DC5A7E">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PMAE-C;</w:t>
      </w:r>
    </w:p>
    <w:p w14:paraId="2BD7C66F" w14:textId="77777777" w:rsidR="00DC5A7E" w:rsidRPr="003731F1" w:rsidRDefault="00DC5A7E" w:rsidP="00DC5A7E">
      <w:pPr>
        <w:pStyle w:val="B1"/>
      </w:pPr>
      <w:r w:rsidRPr="003731F1">
        <w:t>b)</w:t>
      </w:r>
      <w:r w:rsidRPr="003731F1">
        <w:tab/>
        <w:t xml:space="preserve">shall include a Content-Type header field set to </w:t>
      </w:r>
      <w:r>
        <w:t>"</w:t>
      </w:r>
      <w:r w:rsidRPr="003731F1">
        <w:t>application/vnd.3gpp.pinapp-info+xml</w:t>
      </w:r>
      <w:r>
        <w:t>"</w:t>
      </w:r>
      <w:r w:rsidRPr="003731F1">
        <w:t>; and</w:t>
      </w:r>
    </w:p>
    <w:p w14:paraId="0FE45EA1" w14:textId="77777777" w:rsidR="00DC5A7E" w:rsidRDefault="00DC5A7E" w:rsidP="00DC5A7E">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pin-m</w:t>
      </w:r>
      <w:r w:rsidRPr="00E13D41">
        <w:t>anagement</w:t>
      </w:r>
      <w:r>
        <w:t>-pine-leave-r</w:t>
      </w:r>
      <w:r w:rsidRPr="00E13D41">
        <w:t>equest</w:t>
      </w:r>
      <w:r w:rsidRPr="0073469F">
        <w:t>&gt;</w:t>
      </w:r>
      <w:r w:rsidRPr="001D4A5C">
        <w:t xml:space="preserve"> element in the &lt;</w:t>
      </w:r>
      <w:r>
        <w:t>pinapp</w:t>
      </w:r>
      <w:r w:rsidRPr="001D4A5C">
        <w:t>-info&gt; root element</w:t>
      </w:r>
      <w:r>
        <w:t xml:space="preserve"> and within the </w:t>
      </w:r>
      <w:r w:rsidRPr="0073469F">
        <w:t>&lt;</w:t>
      </w:r>
      <w:r>
        <w:t>pin-m</w:t>
      </w:r>
      <w:r w:rsidRPr="00E13D41">
        <w:t>anagement</w:t>
      </w:r>
      <w:r>
        <w:t>-pine-leave-r</w:t>
      </w:r>
      <w:r w:rsidRPr="00E13D41">
        <w:t>equest</w:t>
      </w:r>
      <w:r w:rsidRPr="0073469F">
        <w:t>&gt;</w:t>
      </w:r>
      <w:r w:rsidRPr="001D4A5C">
        <w:t xml:space="preserve"> element</w:t>
      </w:r>
      <w:r>
        <w:t>:</w:t>
      </w:r>
    </w:p>
    <w:p w14:paraId="470EF2D9" w14:textId="77777777" w:rsidR="00DC5A7E" w:rsidRDefault="00DC5A7E" w:rsidP="00DC5A7E">
      <w:pPr>
        <w:pStyle w:val="B2"/>
      </w:pPr>
      <w:r>
        <w:t>1)</w:t>
      </w:r>
      <w:r>
        <w:tab/>
        <w:t>shall include a &lt;pin</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PIN to leave</w:t>
      </w:r>
      <w:r w:rsidRPr="0073469F">
        <w:t>;</w:t>
      </w:r>
    </w:p>
    <w:p w14:paraId="238736B1" w14:textId="77777777" w:rsidR="00DC5A7E" w:rsidRDefault="00DC5A7E" w:rsidP="00DC5A7E">
      <w:pPr>
        <w:pStyle w:val="B2"/>
      </w:pPr>
      <w:r>
        <w:t>2)</w:t>
      </w:r>
      <w:r>
        <w:tab/>
      </w:r>
      <w:r>
        <w:rPr>
          <w:lang w:eastAsia="zh-CN"/>
        </w:rPr>
        <w:t>shall include a &lt;s</w:t>
      </w:r>
      <w:r w:rsidRPr="00F477AF">
        <w:t>ecurity</w:t>
      </w:r>
      <w:r>
        <w:t>-</w:t>
      </w:r>
      <w:r w:rsidRPr="00F477AF">
        <w:t>credentials</w:t>
      </w:r>
      <w:r>
        <w:rPr>
          <w:lang w:eastAsia="zh-CN"/>
        </w:rPr>
        <w:t xml:space="preserve">&gt; </w:t>
      </w:r>
      <w:r>
        <w:t>element set to the s</w:t>
      </w:r>
      <w:r w:rsidRPr="006C21C7">
        <w:t xml:space="preserve">ecurity credentials resulting from a successful authorization for </w:t>
      </w:r>
      <w:r>
        <w:t>a</w:t>
      </w:r>
      <w:r w:rsidRPr="006C21C7">
        <w:t xml:space="preserve"> PIN service</w:t>
      </w:r>
      <w:r>
        <w:t xml:space="preserve">; </w:t>
      </w:r>
    </w:p>
    <w:p w14:paraId="1549DF33" w14:textId="77777777" w:rsidR="00993C19" w:rsidRDefault="00DC5A7E" w:rsidP="00DC5A7E">
      <w:pPr>
        <w:pStyle w:val="B2"/>
        <w:rPr>
          <w:rFonts w:cs="Arial"/>
        </w:rPr>
      </w:pPr>
      <w:r>
        <w:t>3)</w:t>
      </w:r>
      <w:r>
        <w:tab/>
        <w:t>shall include a &lt;</w:t>
      </w:r>
      <w:r>
        <w:rPr>
          <w:lang w:val="en-US"/>
        </w:rPr>
        <w:t>ue-id</w:t>
      </w:r>
      <w:r>
        <w:t xml:space="preserve">&gt; element set to </w:t>
      </w:r>
      <w:r>
        <w:rPr>
          <w:rFonts w:cs="Arial"/>
        </w:rPr>
        <w:t xml:space="preserve">the </w:t>
      </w:r>
      <w:r>
        <w:rPr>
          <w:lang w:val="en-US"/>
        </w:rPr>
        <w:t>identity of the</w:t>
      </w:r>
      <w:r w:rsidRPr="00526FC3">
        <w:rPr>
          <w:rFonts w:cs="Arial"/>
        </w:rPr>
        <w:t xml:space="preserve"> </w:t>
      </w:r>
      <w:r>
        <w:rPr>
          <w:rFonts w:cs="Arial"/>
        </w:rPr>
        <w:t>PEAE-C</w:t>
      </w:r>
      <w:r w:rsidR="00993C19">
        <w:rPr>
          <w:rFonts w:cs="Arial"/>
        </w:rPr>
        <w:t>; and</w:t>
      </w:r>
    </w:p>
    <w:p w14:paraId="4E045229" w14:textId="77777777" w:rsidR="00DC5A7E" w:rsidRDefault="00993C19" w:rsidP="00DC5A7E">
      <w:pPr>
        <w:pStyle w:val="B2"/>
      </w:pPr>
      <w:r>
        <w:rPr>
          <w:rFonts w:hint="eastAsia"/>
          <w:lang w:eastAsia="zh-CN"/>
        </w:rPr>
        <w:t>4</w:t>
      </w:r>
      <w:r>
        <w:rPr>
          <w:lang w:eastAsia="zh-CN"/>
        </w:rPr>
        <w:t>)</w:t>
      </w:r>
      <w:r>
        <w:rPr>
          <w:lang w:eastAsia="zh-CN"/>
        </w:rPr>
        <w:tab/>
        <w:t xml:space="preserve">shall include a &lt;target-pemc-id&gt; </w:t>
      </w:r>
      <w:r>
        <w:t xml:space="preserve">element set to </w:t>
      </w:r>
      <w:r>
        <w:rPr>
          <w:rFonts w:cs="Arial"/>
        </w:rPr>
        <w:t xml:space="preserve">the </w:t>
      </w:r>
      <w:r>
        <w:rPr>
          <w:lang w:val="en-US"/>
        </w:rPr>
        <w:t>identity of the</w:t>
      </w:r>
      <w:r w:rsidRPr="00526FC3">
        <w:rPr>
          <w:rFonts w:cs="Arial"/>
        </w:rPr>
        <w:t xml:space="preserve"> </w:t>
      </w:r>
      <w:r>
        <w:rPr>
          <w:rFonts w:cs="Arial"/>
        </w:rPr>
        <w:t>target PMAE-C</w:t>
      </w:r>
      <w:r w:rsidR="00DC5A7E">
        <w:t>.</w:t>
      </w:r>
    </w:p>
    <w:p w14:paraId="16D0D64C" w14:textId="77777777" w:rsidR="00562048" w:rsidRPr="002F3259" w:rsidRDefault="00562048" w:rsidP="00DC5A7E">
      <w:r>
        <w:rPr>
          <w:lang w:eastAsia="zh-CN"/>
        </w:rPr>
        <w:t>Up</w:t>
      </w:r>
      <w:r>
        <w:rPr>
          <w:lang w:eastAsia="x-none"/>
        </w:rPr>
        <w:t xml:space="preserve">on reception of an </w:t>
      </w:r>
      <w:r>
        <w:t>HTTP 204 (No content) response message, the PEAE-C shall consider that it has successfully left the PIN.</w:t>
      </w:r>
    </w:p>
    <w:p w14:paraId="64B9EE8F" w14:textId="77777777" w:rsidR="00DC5A7E" w:rsidRDefault="00DC5A7E" w:rsidP="00DC5A7E">
      <w:r w:rsidRPr="00554F63">
        <w:rPr>
          <w:lang w:eastAsia="zh-CN"/>
        </w:rPr>
        <w:t>U</w:t>
      </w:r>
      <w:r>
        <w:rPr>
          <w:lang w:eastAsia="zh-CN"/>
        </w:rPr>
        <w:t>p</w:t>
      </w:r>
      <w:r>
        <w:rPr>
          <w:lang w:eastAsia="x-none"/>
        </w:rPr>
        <w:t xml:space="preserve">on reception of an </w:t>
      </w:r>
      <w:r w:rsidRPr="00554F63">
        <w:t xml:space="preserve">HTTP </w:t>
      </w:r>
      <w:r>
        <w:t>403 (Forbidden)</w:t>
      </w:r>
      <w:r w:rsidRPr="00554F63">
        <w:t xml:space="preserve"> response message</w:t>
      </w:r>
      <w:r>
        <w:t xml:space="preserve"> containing:</w:t>
      </w:r>
    </w:p>
    <w:p w14:paraId="4C01D2B1" w14:textId="77777777" w:rsidR="00DC5A7E" w:rsidRDefault="00DC5A7E" w:rsidP="00DC5A7E">
      <w:pPr>
        <w:pStyle w:val="B1"/>
      </w:pPr>
      <w:r>
        <w:t>a)</w:t>
      </w:r>
      <w:r>
        <w:tab/>
        <w:t>a Content-Type header field set to "application/vnd.3gpp.pinapp-info+xml"; and</w:t>
      </w:r>
    </w:p>
    <w:p w14:paraId="7CFCBBF8" w14:textId="77777777" w:rsidR="00DC5A7E" w:rsidRDefault="00DC5A7E" w:rsidP="00DC5A7E">
      <w:pPr>
        <w:pStyle w:val="B1"/>
      </w:pPr>
      <w:r>
        <w:t>b)</w:t>
      </w:r>
      <w:r>
        <w:tab/>
        <w:t xml:space="preserve">an application/vnd.3gpp.pinapp-info+xml MIME body with a </w:t>
      </w:r>
      <w:r w:rsidRPr="0073469F">
        <w:t>&lt;</w:t>
      </w:r>
      <w:r>
        <w:t>pin-m</w:t>
      </w:r>
      <w:r w:rsidRPr="00E13D41">
        <w:t>anagement</w:t>
      </w:r>
      <w:r>
        <w:t>-pine-leave-reject</w:t>
      </w:r>
      <w:r w:rsidRPr="0073469F">
        <w:t>&gt;</w:t>
      </w:r>
      <w:r>
        <w:t xml:space="preserve"> </w:t>
      </w:r>
      <w:r w:rsidRPr="00FB41A4">
        <w:t>element in the &lt;</w:t>
      </w:r>
      <w:r>
        <w:t>pinapp</w:t>
      </w:r>
      <w:r w:rsidRPr="00FB41A4">
        <w:t xml:space="preserve">-info&gt; </w:t>
      </w:r>
      <w:r>
        <w:t>root element,</w:t>
      </w:r>
    </w:p>
    <w:p w14:paraId="06C419F9" w14:textId="77777777" w:rsidR="00DC5A7E" w:rsidRPr="009007BB" w:rsidRDefault="00DC5A7E" w:rsidP="00DC5A7E">
      <w:r>
        <w:t xml:space="preserve">the PEAE-C shall consider </w:t>
      </w:r>
      <w:r>
        <w:rPr>
          <w:rFonts w:hint="eastAsia"/>
          <w:lang w:eastAsia="zh-CN"/>
        </w:rPr>
        <w:t>the</w:t>
      </w:r>
      <w:r>
        <w:rPr>
          <w:lang w:eastAsia="zh-CN"/>
        </w:rPr>
        <w:t xml:space="preserve"> </w:t>
      </w:r>
      <w:r>
        <w:t>request of leaving the PIN is rejected by the PMAE-C.</w:t>
      </w:r>
    </w:p>
    <w:p w14:paraId="2C25291E" w14:textId="77777777" w:rsidR="00DC5A7E" w:rsidRDefault="00DC5A7E" w:rsidP="00DC5A7E">
      <w:pPr>
        <w:pStyle w:val="Heading5"/>
        <w:rPr>
          <w:lang w:eastAsia="zh-CN"/>
        </w:rPr>
      </w:pPr>
      <w:bookmarkStart w:id="335" w:name="_CR5_4_7_4_2"/>
      <w:bookmarkStart w:id="336" w:name="_Toc172038147"/>
      <w:bookmarkEnd w:id="335"/>
      <w:r>
        <w:rPr>
          <w:rFonts w:hint="eastAsia"/>
          <w:lang w:eastAsia="zh-CN"/>
        </w:rPr>
        <w:t>5</w:t>
      </w:r>
      <w:r>
        <w:rPr>
          <w:lang w:eastAsia="zh-CN"/>
        </w:rPr>
        <w:t>.4.7.4.2</w:t>
      </w:r>
      <w:r>
        <w:rPr>
          <w:lang w:eastAsia="zh-CN"/>
        </w:rPr>
        <w:tab/>
        <w:t xml:space="preserve">PMAE-C </w:t>
      </w:r>
      <w:r>
        <w:rPr>
          <w:rFonts w:hint="eastAsia"/>
          <w:lang w:eastAsia="zh-CN"/>
        </w:rPr>
        <w:t>procedure</w:t>
      </w:r>
      <w:bookmarkEnd w:id="336"/>
    </w:p>
    <w:p w14:paraId="28A73E90" w14:textId="77777777" w:rsidR="00DC5A7E" w:rsidRDefault="00DC5A7E" w:rsidP="00DC5A7E">
      <w:r>
        <w:rPr>
          <w:lang w:eastAsia="x-none"/>
        </w:rPr>
        <w:t>Upon reception of an HTTP POST request</w:t>
      </w:r>
      <w:r w:rsidRPr="005025FB">
        <w:t xml:space="preserve"> </w:t>
      </w:r>
      <w:r>
        <w:t>message containing:</w:t>
      </w:r>
    </w:p>
    <w:p w14:paraId="3317EBE9" w14:textId="77777777" w:rsidR="00DC5A7E" w:rsidRDefault="00DC5A7E" w:rsidP="00DC5A7E">
      <w:pPr>
        <w:pStyle w:val="B1"/>
      </w:pPr>
      <w:r>
        <w:t>a)</w:t>
      </w:r>
      <w:r>
        <w:tab/>
        <w:t>a Content-Type header field set to "application/vnd.3gpp.pinapp-info+xml"; and</w:t>
      </w:r>
    </w:p>
    <w:p w14:paraId="37C21C11" w14:textId="77777777" w:rsidR="00DC5A7E" w:rsidRDefault="00DC5A7E" w:rsidP="00DC5A7E">
      <w:pPr>
        <w:pStyle w:val="B1"/>
      </w:pPr>
      <w:r>
        <w:t>b)</w:t>
      </w:r>
      <w:r>
        <w:tab/>
        <w:t xml:space="preserve">an application/vnd.3gpp.pinapp-info+xml MIME body with a </w:t>
      </w:r>
      <w:r w:rsidRPr="0073469F">
        <w:t>&lt;</w:t>
      </w:r>
      <w:r>
        <w:t>pin-m</w:t>
      </w:r>
      <w:r w:rsidRPr="00E13D41">
        <w:t>anagement</w:t>
      </w:r>
      <w:r>
        <w:t>-pine-leave-r</w:t>
      </w:r>
      <w:r w:rsidRPr="00E13D41">
        <w:t>equest</w:t>
      </w:r>
      <w:r w:rsidRPr="0073469F">
        <w:t>&gt;</w:t>
      </w:r>
      <w:r>
        <w:t xml:space="preserve"> </w:t>
      </w:r>
      <w:r w:rsidRPr="00FB41A4">
        <w:t>element in the &lt;</w:t>
      </w:r>
      <w:r>
        <w:t>pinapp</w:t>
      </w:r>
      <w:r w:rsidRPr="00FB41A4">
        <w:t xml:space="preserve">-info&gt; </w:t>
      </w:r>
      <w:r>
        <w:t>root element,</w:t>
      </w:r>
    </w:p>
    <w:p w14:paraId="2CBB8A86" w14:textId="77777777" w:rsidR="00DC5A7E" w:rsidRPr="001167EA" w:rsidRDefault="00DC5A7E" w:rsidP="00DC5A7E">
      <w:pPr>
        <w:rPr>
          <w:lang w:eastAsia="zh-CN"/>
        </w:rPr>
      </w:pPr>
      <w:r>
        <w:t xml:space="preserve">the PMAE-C shall </w:t>
      </w:r>
      <w:r w:rsidRPr="002A6164">
        <w:rPr>
          <w:lang w:eastAsia="zh-CN"/>
        </w:rPr>
        <w:t>verify whether the P</w:t>
      </w:r>
      <w:r>
        <w:rPr>
          <w:lang w:eastAsia="zh-CN"/>
        </w:rPr>
        <w:t>EAE-C is</w:t>
      </w:r>
      <w:r w:rsidRPr="002A6164">
        <w:rPr>
          <w:lang w:eastAsia="zh-CN"/>
        </w:rPr>
        <w:t xml:space="preserve"> authoriz</w:t>
      </w:r>
      <w:r>
        <w:rPr>
          <w:lang w:eastAsia="zh-CN"/>
        </w:rPr>
        <w:t>ed</w:t>
      </w:r>
      <w:r w:rsidRPr="002A6164">
        <w:rPr>
          <w:lang w:eastAsia="zh-CN"/>
        </w:rPr>
        <w:t xml:space="preserve"> to </w:t>
      </w:r>
      <w:r>
        <w:rPr>
          <w:rFonts w:hint="eastAsia"/>
          <w:lang w:eastAsia="zh-CN"/>
        </w:rPr>
        <w:t>lea</w:t>
      </w:r>
      <w:r>
        <w:rPr>
          <w:lang w:eastAsia="zh-CN"/>
        </w:rPr>
        <w:t xml:space="preserve">ve </w:t>
      </w:r>
      <w:r w:rsidRPr="002A6164">
        <w:rPr>
          <w:lang w:eastAsia="zh-CN"/>
        </w:rPr>
        <w:t>the PIN</w:t>
      </w:r>
      <w:r>
        <w:rPr>
          <w:lang w:eastAsia="zh-CN"/>
        </w:rPr>
        <w:t xml:space="preserve"> or not. </w:t>
      </w:r>
    </w:p>
    <w:p w14:paraId="31BE020F" w14:textId="77777777" w:rsidR="00DC5A7E" w:rsidRDefault="00DC5A7E" w:rsidP="00DC5A7E">
      <w:pPr>
        <w:rPr>
          <w:lang w:eastAsia="zh-CN"/>
        </w:rPr>
      </w:pPr>
      <w:r>
        <w:rPr>
          <w:rFonts w:hint="eastAsia"/>
          <w:lang w:eastAsia="zh-CN"/>
        </w:rPr>
        <w:t>I</w:t>
      </w:r>
      <w:r>
        <w:rPr>
          <w:lang w:eastAsia="zh-CN"/>
        </w:rPr>
        <w:t>f</w:t>
      </w:r>
      <w:r w:rsidRPr="00E44706">
        <w:rPr>
          <w:lang w:eastAsia="zh-CN"/>
        </w:rPr>
        <w:t xml:space="preserve"> </w:t>
      </w:r>
      <w:r w:rsidRPr="002A6164">
        <w:rPr>
          <w:lang w:eastAsia="zh-CN"/>
        </w:rPr>
        <w:t>the P</w:t>
      </w:r>
      <w:r>
        <w:rPr>
          <w:lang w:eastAsia="zh-CN"/>
        </w:rPr>
        <w:t>EAE-C is</w:t>
      </w:r>
      <w:r w:rsidRPr="002A6164">
        <w:rPr>
          <w:lang w:eastAsia="zh-CN"/>
        </w:rPr>
        <w:t xml:space="preserve"> authoriz</w:t>
      </w:r>
      <w:r>
        <w:rPr>
          <w:lang w:eastAsia="zh-CN"/>
        </w:rPr>
        <w:t>ed</w:t>
      </w:r>
      <w:r w:rsidRPr="002A6164">
        <w:rPr>
          <w:lang w:eastAsia="zh-CN"/>
        </w:rPr>
        <w:t xml:space="preserve"> to </w:t>
      </w:r>
      <w:r>
        <w:rPr>
          <w:lang w:eastAsia="zh-CN"/>
        </w:rPr>
        <w:t xml:space="preserve">leave </w:t>
      </w:r>
      <w:r w:rsidRPr="002A6164">
        <w:rPr>
          <w:lang w:eastAsia="zh-CN"/>
        </w:rPr>
        <w:t>the PIN</w:t>
      </w:r>
      <w:r>
        <w:rPr>
          <w:lang w:eastAsia="zh-CN"/>
        </w:rPr>
        <w:t xml:space="preserve"> and the HTTP POST request message is received from PEAE-C, the PMAE-C shall:</w:t>
      </w:r>
    </w:p>
    <w:p w14:paraId="6161C8F2" w14:textId="77777777" w:rsidR="00562048" w:rsidRPr="00562048" w:rsidRDefault="00562048" w:rsidP="00324F2D">
      <w:pPr>
        <w:pStyle w:val="B1"/>
      </w:pPr>
      <w:r>
        <w:rPr>
          <w:lang w:eastAsia="zh-CN"/>
        </w:rPr>
        <w:t>a)</w:t>
      </w:r>
      <w:r>
        <w:rPr>
          <w:lang w:eastAsia="zh-CN"/>
        </w:rPr>
        <w:tab/>
      </w:r>
      <w:r>
        <w:t xml:space="preserve">generate an HTTP 204 (No content) response and </w:t>
      </w:r>
      <w:r>
        <w:rPr>
          <w:lang w:eastAsia="zh-CN"/>
        </w:rPr>
        <w:t>send the HTTP 204 (No content) response towards the PEAE-C</w:t>
      </w:r>
      <w:r>
        <w:t xml:space="preserve"> according to IETF RFC 9110 [4]; and</w:t>
      </w:r>
    </w:p>
    <w:p w14:paraId="7F66E166" w14:textId="77777777" w:rsidR="00DC5A7E" w:rsidRPr="00F31FFA" w:rsidRDefault="00DC5A7E" w:rsidP="00DC5A7E">
      <w:pPr>
        <w:pStyle w:val="B1"/>
        <w:rPr>
          <w:lang w:val="en-US" w:eastAsia="zh-CN"/>
        </w:rPr>
      </w:pPr>
      <w:r>
        <w:rPr>
          <w:rFonts w:hint="eastAsia"/>
          <w:lang w:eastAsia="zh-CN"/>
        </w:rPr>
        <w:t>b</w:t>
      </w:r>
      <w:r>
        <w:rPr>
          <w:lang w:eastAsia="zh-CN"/>
        </w:rPr>
        <w:t>)</w:t>
      </w:r>
      <w:r>
        <w:rPr>
          <w:lang w:eastAsia="zh-CN"/>
        </w:rPr>
        <w:tab/>
      </w:r>
      <w:r>
        <w:t>initiate a PIN status notify procedure towards PAE-S and PIN peer(s) in the PIN as specified in clause 5.4.6.</w:t>
      </w:r>
      <w:r w:rsidR="00596CD7">
        <w:t xml:space="preserve">4 </w:t>
      </w:r>
      <w:r>
        <w:t>to notify the PINE leaving the PIN.</w:t>
      </w:r>
    </w:p>
    <w:p w14:paraId="28E1FF11" w14:textId="77777777" w:rsidR="00DC5A7E" w:rsidRDefault="00DC5A7E" w:rsidP="00DC5A7E">
      <w:pPr>
        <w:rPr>
          <w:lang w:eastAsia="zh-CN"/>
        </w:rPr>
      </w:pPr>
      <w:r>
        <w:rPr>
          <w:rFonts w:hint="eastAsia"/>
          <w:lang w:eastAsia="zh-CN"/>
        </w:rPr>
        <w:t>I</w:t>
      </w:r>
      <w:r>
        <w:rPr>
          <w:lang w:eastAsia="zh-CN"/>
        </w:rPr>
        <w:t>f</w:t>
      </w:r>
      <w:r w:rsidRPr="00E44706">
        <w:rPr>
          <w:lang w:eastAsia="zh-CN"/>
        </w:rPr>
        <w:t xml:space="preserve"> </w:t>
      </w:r>
      <w:r w:rsidRPr="002A6164">
        <w:rPr>
          <w:lang w:eastAsia="zh-CN"/>
        </w:rPr>
        <w:t>the P</w:t>
      </w:r>
      <w:r>
        <w:rPr>
          <w:lang w:eastAsia="zh-CN"/>
        </w:rPr>
        <w:t>EAE-C is</w:t>
      </w:r>
      <w:r w:rsidRPr="002A6164">
        <w:rPr>
          <w:lang w:eastAsia="zh-CN"/>
        </w:rPr>
        <w:t xml:space="preserve"> </w:t>
      </w:r>
      <w:r>
        <w:rPr>
          <w:lang w:eastAsia="zh-CN"/>
        </w:rPr>
        <w:t xml:space="preserve">not </w:t>
      </w:r>
      <w:r w:rsidRPr="002A6164">
        <w:rPr>
          <w:lang w:eastAsia="zh-CN"/>
        </w:rPr>
        <w:t>authoriz</w:t>
      </w:r>
      <w:r>
        <w:rPr>
          <w:lang w:eastAsia="zh-CN"/>
        </w:rPr>
        <w:t>ed</w:t>
      </w:r>
      <w:r w:rsidRPr="002A6164">
        <w:rPr>
          <w:lang w:eastAsia="zh-CN"/>
        </w:rPr>
        <w:t xml:space="preserve"> to </w:t>
      </w:r>
      <w:r>
        <w:rPr>
          <w:lang w:eastAsia="zh-CN"/>
        </w:rPr>
        <w:t xml:space="preserve">leave </w:t>
      </w:r>
      <w:r w:rsidRPr="002A6164">
        <w:rPr>
          <w:lang w:eastAsia="zh-CN"/>
        </w:rPr>
        <w:t>the PIN</w:t>
      </w:r>
      <w:r>
        <w:rPr>
          <w:lang w:eastAsia="zh-CN"/>
        </w:rPr>
        <w:t>, the PMAE-C shall:</w:t>
      </w:r>
    </w:p>
    <w:p w14:paraId="0102F025" w14:textId="77777777" w:rsidR="00DC5A7E" w:rsidRDefault="00DC5A7E" w:rsidP="00DC5A7E">
      <w:pPr>
        <w:pStyle w:val="B1"/>
      </w:pPr>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r w:rsidR="00F84143">
        <w:t>9110</w:t>
      </w:r>
      <w:r>
        <w:t> </w:t>
      </w:r>
      <w:r w:rsidRPr="00554F63">
        <w:t>[</w:t>
      </w:r>
      <w:r>
        <w:t>4</w:t>
      </w:r>
      <w:r w:rsidRPr="00554F63">
        <w:t xml:space="preserve">]. In the </w:t>
      </w:r>
      <w:r>
        <w:t>403 (Forbidden)</w:t>
      </w:r>
      <w:r w:rsidRPr="00554F63">
        <w:t xml:space="preserve"> response message, the </w:t>
      </w:r>
      <w:r>
        <w:t>PMAE-C</w:t>
      </w:r>
      <w:r w:rsidRPr="00554F63">
        <w:t>:</w:t>
      </w:r>
    </w:p>
    <w:p w14:paraId="68C35B0F" w14:textId="77777777" w:rsidR="00DC5A7E" w:rsidRDefault="00DC5A7E" w:rsidP="00DC5A7E">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29894151" w14:textId="77777777" w:rsidR="00DC5A7E" w:rsidRDefault="00DC5A7E" w:rsidP="00DC5A7E">
      <w:pPr>
        <w:pStyle w:val="B2"/>
      </w:pPr>
      <w:r>
        <w:t>2)</w:t>
      </w:r>
      <w:r>
        <w:tab/>
      </w:r>
      <w:r w:rsidRPr="004E7BF5">
        <w:t>shall include an application/vnd.3gpp.</w:t>
      </w:r>
      <w:r>
        <w:t>pinapp</w:t>
      </w:r>
      <w:r w:rsidRPr="004E7BF5">
        <w:t xml:space="preserve">-info+xml MIME body </w:t>
      </w:r>
      <w:r>
        <w:t xml:space="preserve">with a </w:t>
      </w:r>
      <w:r w:rsidRPr="0073469F">
        <w:t>&lt;</w:t>
      </w:r>
      <w:r>
        <w:t>pin-m</w:t>
      </w:r>
      <w:r w:rsidRPr="00E13D41">
        <w:t>anagement</w:t>
      </w:r>
      <w:r>
        <w:t>-pine-leave-reject</w:t>
      </w:r>
      <w:r w:rsidRPr="0073469F">
        <w:t>&gt;</w:t>
      </w:r>
      <w:r w:rsidRPr="004E7BF5">
        <w:t xml:space="preserve"> element</w:t>
      </w:r>
      <w:r>
        <w:t xml:space="preserve"> </w:t>
      </w:r>
      <w:r w:rsidRPr="004E7BF5">
        <w:t>in the &lt;</w:t>
      </w:r>
      <w:r>
        <w:t>pinapp</w:t>
      </w:r>
      <w:r w:rsidRPr="004E7BF5">
        <w:t>-info&gt; root element</w:t>
      </w:r>
      <w:r>
        <w:t xml:space="preserve"> and within the </w:t>
      </w:r>
      <w:r w:rsidRPr="0073469F">
        <w:t>&lt;</w:t>
      </w:r>
      <w:r>
        <w:t>pin-m</w:t>
      </w:r>
      <w:r w:rsidRPr="00E13D41">
        <w:t>anagement</w:t>
      </w:r>
      <w:r>
        <w:t>-pine-leave-reject</w:t>
      </w:r>
      <w:r w:rsidRPr="0073469F">
        <w:t>&gt;</w:t>
      </w:r>
      <w:r w:rsidRPr="001D4A5C">
        <w:t xml:space="preserve"> element</w:t>
      </w:r>
      <w:r w:rsidRPr="004E7BF5">
        <w:t>:</w:t>
      </w:r>
    </w:p>
    <w:p w14:paraId="119B90D4" w14:textId="77777777" w:rsidR="00DC5A7E" w:rsidRDefault="00DC5A7E" w:rsidP="00DC5A7E">
      <w:pPr>
        <w:pStyle w:val="B3"/>
        <w:rPr>
          <w:lang w:eastAsia="zh-CN"/>
        </w:rPr>
      </w:pPr>
      <w:r>
        <w:rPr>
          <w:lang w:eastAsia="zh-CN"/>
        </w:rPr>
        <w:lastRenderedPageBreak/>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t>PEAE-C requested leaving a PIN</w:t>
      </w:r>
      <w:r w:rsidRPr="00654FEF">
        <w:t xml:space="preserve"> failure</w:t>
      </w:r>
      <w:r>
        <w:t>; and</w:t>
      </w:r>
    </w:p>
    <w:p w14:paraId="180FC4AC" w14:textId="77777777" w:rsidR="00DC5A7E" w:rsidRDefault="00DC5A7E" w:rsidP="00DC5A7E">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HTTP </w:t>
      </w:r>
      <w:r>
        <w:t>403 (Forbidden)</w:t>
      </w:r>
      <w:r w:rsidRPr="00554F63">
        <w:rPr>
          <w:lang w:eastAsia="zh-CN"/>
        </w:rPr>
        <w:t xml:space="preserve"> response towards the </w:t>
      </w:r>
      <w:r>
        <w:rPr>
          <w:lang w:eastAsia="zh-CN"/>
        </w:rPr>
        <w:t>PE</w:t>
      </w:r>
      <w:r w:rsidRPr="00554F63">
        <w:rPr>
          <w:lang w:eastAsia="zh-CN"/>
        </w:rPr>
        <w:t>AE-</w:t>
      </w:r>
      <w:r>
        <w:rPr>
          <w:lang w:eastAsia="zh-CN"/>
        </w:rPr>
        <w:t>C.</w:t>
      </w:r>
    </w:p>
    <w:p w14:paraId="2FF8C20B" w14:textId="77777777" w:rsidR="00756EBD" w:rsidRDefault="00756EBD" w:rsidP="00756EBD">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7538E560" w14:textId="77777777" w:rsidR="00756EBD" w:rsidRPr="007D3511" w:rsidRDefault="00756EBD" w:rsidP="00756EBD">
      <w:pPr>
        <w:pStyle w:val="B1"/>
        <w:rPr>
          <w:lang w:eastAsia="zh-CN"/>
        </w:rPr>
      </w:pPr>
      <w:r>
        <w:rPr>
          <w:rFonts w:hint="eastAsia"/>
          <w:lang w:eastAsia="zh-CN"/>
        </w:rPr>
        <w:t>0</w:t>
      </w:r>
      <w:r>
        <w:rPr>
          <w:lang w:eastAsia="zh-CN"/>
        </w:rPr>
        <w:tab/>
        <w:t>Protocol error, unspecified;</w:t>
      </w:r>
    </w:p>
    <w:p w14:paraId="22C49BB9" w14:textId="77777777" w:rsidR="00756EBD" w:rsidRDefault="00756EBD" w:rsidP="00756EBD">
      <w:pPr>
        <w:pStyle w:val="B1"/>
        <w:rPr>
          <w:lang w:eastAsia="zh-CN"/>
        </w:rPr>
      </w:pPr>
      <w:r>
        <w:rPr>
          <w:lang w:eastAsia="zh-CN"/>
        </w:rPr>
        <w:t>1</w:t>
      </w:r>
      <w:r>
        <w:rPr>
          <w:lang w:eastAsia="zh-CN"/>
        </w:rPr>
        <w:tab/>
      </w:r>
      <w:r w:rsidRPr="007D3511">
        <w:rPr>
          <w:lang w:eastAsia="zh-CN"/>
        </w:rPr>
        <w:t>Operation not allowed</w:t>
      </w:r>
      <w:r>
        <w:rPr>
          <w:lang w:eastAsia="zh-CN"/>
        </w:rPr>
        <w:t>;</w:t>
      </w:r>
      <w:r>
        <w:rPr>
          <w:rFonts w:hint="eastAsia"/>
          <w:lang w:eastAsia="zh-CN"/>
        </w:rPr>
        <w:t xml:space="preserve"> </w:t>
      </w:r>
    </w:p>
    <w:p w14:paraId="6B96C7D2" w14:textId="77777777" w:rsidR="00756EBD" w:rsidRDefault="00756EBD" w:rsidP="00756EBD">
      <w:pPr>
        <w:pStyle w:val="B1"/>
        <w:rPr>
          <w:lang w:eastAsia="zh-CN"/>
        </w:rPr>
      </w:pPr>
      <w:r>
        <w:rPr>
          <w:rFonts w:hint="eastAsia"/>
          <w:lang w:eastAsia="zh-CN"/>
        </w:rPr>
        <w:t>3</w:t>
      </w:r>
      <w:r>
        <w:rPr>
          <w:lang w:eastAsia="zh-CN"/>
        </w:rPr>
        <w:tab/>
      </w:r>
      <w:r w:rsidRPr="007D3511">
        <w:rPr>
          <w:lang w:eastAsia="x-none"/>
        </w:rPr>
        <w:t>Authorization failure</w:t>
      </w:r>
      <w:r>
        <w:rPr>
          <w:lang w:eastAsia="zh-CN"/>
        </w:rPr>
        <w:t>;</w:t>
      </w:r>
      <w:r w:rsidRPr="00C37465">
        <w:rPr>
          <w:rFonts w:hint="eastAsia"/>
          <w:lang w:eastAsia="zh-CN"/>
        </w:rPr>
        <w:t xml:space="preserve"> </w:t>
      </w:r>
      <w:r>
        <w:rPr>
          <w:rFonts w:hint="eastAsia"/>
          <w:lang w:eastAsia="zh-CN"/>
        </w:rPr>
        <w:t>and</w:t>
      </w:r>
    </w:p>
    <w:p w14:paraId="127CA54C" w14:textId="77777777" w:rsidR="00756EBD" w:rsidRPr="0045242A" w:rsidRDefault="00756EBD" w:rsidP="00756EBD">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52DE1E90" w14:textId="77777777" w:rsidR="00DC5A7E" w:rsidRDefault="00DC5A7E" w:rsidP="00DC5A7E">
      <w:pPr>
        <w:pStyle w:val="Heading4"/>
      </w:pPr>
      <w:bookmarkStart w:id="337" w:name="_CR5_4_7_5"/>
      <w:bookmarkStart w:id="338" w:name="_Toc172038148"/>
      <w:bookmarkEnd w:id="337"/>
      <w:r>
        <w:t>5</w:t>
      </w:r>
      <w:r w:rsidRPr="0087431B">
        <w:t>.</w:t>
      </w:r>
      <w:r>
        <w:t>4</w:t>
      </w:r>
      <w:r w:rsidRPr="0087431B">
        <w:t>.</w:t>
      </w:r>
      <w:r>
        <w:t>7</w:t>
      </w:r>
      <w:r w:rsidRPr="0087431B">
        <w:t>.</w:t>
      </w:r>
      <w:r>
        <w:t>5</w:t>
      </w:r>
      <w:r w:rsidRPr="0087431B">
        <w:tab/>
      </w:r>
      <w:r>
        <w:t>PEAE-C requested leaving a PIN via PGAE-C</w:t>
      </w:r>
      <w:bookmarkEnd w:id="338"/>
    </w:p>
    <w:p w14:paraId="2E475EDE" w14:textId="77777777" w:rsidR="00DC5A7E" w:rsidRDefault="00DC5A7E" w:rsidP="00DC5A7E">
      <w:pPr>
        <w:pStyle w:val="Heading5"/>
        <w:rPr>
          <w:lang w:eastAsia="zh-CN"/>
        </w:rPr>
      </w:pPr>
      <w:bookmarkStart w:id="339" w:name="_CR5_4_7_5_1"/>
      <w:bookmarkStart w:id="340" w:name="_Toc172038149"/>
      <w:bookmarkEnd w:id="339"/>
      <w:r>
        <w:rPr>
          <w:rFonts w:hint="eastAsia"/>
          <w:lang w:eastAsia="zh-CN"/>
        </w:rPr>
        <w:t>5</w:t>
      </w:r>
      <w:r>
        <w:rPr>
          <w:lang w:eastAsia="zh-CN"/>
        </w:rPr>
        <w:t>.4.7.5.1</w:t>
      </w:r>
      <w:r>
        <w:rPr>
          <w:lang w:eastAsia="zh-CN"/>
        </w:rPr>
        <w:tab/>
        <w:t xml:space="preserve">PEAE-C </w:t>
      </w:r>
      <w:r>
        <w:rPr>
          <w:rFonts w:hint="eastAsia"/>
          <w:lang w:eastAsia="zh-CN"/>
        </w:rPr>
        <w:t>procedure</w:t>
      </w:r>
      <w:bookmarkEnd w:id="340"/>
    </w:p>
    <w:p w14:paraId="030F3B5A" w14:textId="77777777" w:rsidR="00DC5A7E" w:rsidRDefault="00DC5A7E" w:rsidP="00DC5A7E">
      <w:r>
        <w:t xml:space="preserve">When the PEAE-C needs </w:t>
      </w:r>
      <w:r>
        <w:rPr>
          <w:lang w:eastAsia="zh-CN"/>
        </w:rPr>
        <w:t>to leave a PIN via the PGAE-C</w:t>
      </w:r>
      <w:r>
        <w:t xml:space="preserve">, the PEAE-C shall generate an HTTP POST request </w:t>
      </w:r>
      <w:r w:rsidRPr="0006242D">
        <w:t>according to p</w:t>
      </w:r>
      <w:r>
        <w:t xml:space="preserve">rocedures as specified in </w:t>
      </w:r>
      <w:r w:rsidRPr="000A20F1">
        <w:t>IETF</w:t>
      </w:r>
      <w:r>
        <w:t> </w:t>
      </w:r>
      <w:r w:rsidRPr="000A20F1">
        <w:t>RFC</w:t>
      </w:r>
      <w:r>
        <w:t> </w:t>
      </w:r>
      <w:r w:rsidR="00F84143">
        <w:t>9110</w:t>
      </w:r>
      <w:r>
        <w:t> </w:t>
      </w:r>
      <w:r w:rsidRPr="0006242D">
        <w:t>[</w:t>
      </w:r>
      <w:r>
        <w:t xml:space="preserve">4]. </w:t>
      </w:r>
      <w:r w:rsidRPr="00684E14">
        <w:t xml:space="preserve">In the </w:t>
      </w:r>
      <w:r>
        <w:t>HTTP POST request</w:t>
      </w:r>
      <w:r w:rsidRPr="00684E14">
        <w:t xml:space="preserve">, the </w:t>
      </w:r>
      <w:r>
        <w:t>PEAE-C</w:t>
      </w:r>
      <w:r w:rsidRPr="00684E14">
        <w:t>:</w:t>
      </w:r>
    </w:p>
    <w:p w14:paraId="7A6490DB" w14:textId="77777777" w:rsidR="00DC5A7E" w:rsidRDefault="00DC5A7E" w:rsidP="00DC5A7E">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PGAE-C;</w:t>
      </w:r>
    </w:p>
    <w:p w14:paraId="7F16255B" w14:textId="77777777" w:rsidR="00DC5A7E" w:rsidRPr="003731F1" w:rsidRDefault="00DC5A7E" w:rsidP="00DC5A7E">
      <w:pPr>
        <w:pStyle w:val="B1"/>
      </w:pPr>
      <w:r w:rsidRPr="003731F1">
        <w:t>b)</w:t>
      </w:r>
      <w:r w:rsidRPr="003731F1">
        <w:tab/>
        <w:t xml:space="preserve">shall include a Content-Type header field set to </w:t>
      </w:r>
      <w:r>
        <w:t>"</w:t>
      </w:r>
      <w:r w:rsidRPr="003731F1">
        <w:t>application/vnd.3gpp.pinapp-info+xml</w:t>
      </w:r>
      <w:r>
        <w:t>"</w:t>
      </w:r>
      <w:r w:rsidRPr="003731F1">
        <w:t>; and</w:t>
      </w:r>
    </w:p>
    <w:p w14:paraId="0FA4184F" w14:textId="77777777" w:rsidR="00DC5A7E" w:rsidRDefault="00DC5A7E" w:rsidP="00DC5A7E">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pin-m</w:t>
      </w:r>
      <w:r w:rsidRPr="00E13D41">
        <w:t>anagement</w:t>
      </w:r>
      <w:r>
        <w:t>-pine-leave-r</w:t>
      </w:r>
      <w:r w:rsidRPr="00E13D41">
        <w:t>equest</w:t>
      </w:r>
      <w:r w:rsidRPr="0073469F">
        <w:t>&gt;</w:t>
      </w:r>
      <w:r w:rsidRPr="001D4A5C">
        <w:t xml:space="preserve"> element in the &lt;</w:t>
      </w:r>
      <w:r>
        <w:t>pinapp</w:t>
      </w:r>
      <w:r w:rsidRPr="001D4A5C">
        <w:t>-info&gt; root element</w:t>
      </w:r>
      <w:r>
        <w:t xml:space="preserve"> and within the </w:t>
      </w:r>
      <w:r w:rsidRPr="0073469F">
        <w:t>&lt;</w:t>
      </w:r>
      <w:r>
        <w:t>pin-m</w:t>
      </w:r>
      <w:r w:rsidRPr="00E13D41">
        <w:t>anagement</w:t>
      </w:r>
      <w:r>
        <w:t>-pine-leave-r</w:t>
      </w:r>
      <w:r w:rsidRPr="00E13D41">
        <w:t>equest</w:t>
      </w:r>
      <w:r w:rsidRPr="0073469F">
        <w:t>&gt;</w:t>
      </w:r>
      <w:r w:rsidRPr="001D4A5C">
        <w:t xml:space="preserve"> element</w:t>
      </w:r>
      <w:r>
        <w:t>:</w:t>
      </w:r>
    </w:p>
    <w:p w14:paraId="2545591B" w14:textId="77777777" w:rsidR="00DC5A7E" w:rsidRDefault="00DC5A7E" w:rsidP="00DC5A7E">
      <w:pPr>
        <w:pStyle w:val="B2"/>
      </w:pPr>
      <w:r>
        <w:t>1)</w:t>
      </w:r>
      <w:r>
        <w:tab/>
        <w:t>shall include a &lt;pin</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PIN to leave</w:t>
      </w:r>
      <w:r w:rsidRPr="0073469F">
        <w:t>;</w:t>
      </w:r>
    </w:p>
    <w:p w14:paraId="70782271" w14:textId="77777777" w:rsidR="00DC5A7E" w:rsidRDefault="00DC5A7E" w:rsidP="00DC5A7E">
      <w:pPr>
        <w:pStyle w:val="B2"/>
      </w:pPr>
      <w:r>
        <w:t>2)</w:t>
      </w:r>
      <w:r>
        <w:tab/>
      </w:r>
      <w:r>
        <w:rPr>
          <w:lang w:eastAsia="zh-CN"/>
        </w:rPr>
        <w:t>shall include a &lt;s</w:t>
      </w:r>
      <w:r w:rsidRPr="00F477AF">
        <w:t>ecurity</w:t>
      </w:r>
      <w:r>
        <w:t>-</w:t>
      </w:r>
      <w:r w:rsidRPr="00F477AF">
        <w:t>credentials</w:t>
      </w:r>
      <w:r>
        <w:rPr>
          <w:lang w:eastAsia="zh-CN"/>
        </w:rPr>
        <w:t xml:space="preserve">&gt; </w:t>
      </w:r>
      <w:r>
        <w:t>element set to the s</w:t>
      </w:r>
      <w:r w:rsidRPr="006C21C7">
        <w:t xml:space="preserve">ecurity credentials resulting from a successful authorization for </w:t>
      </w:r>
      <w:r>
        <w:t>a</w:t>
      </w:r>
      <w:r w:rsidRPr="006C21C7">
        <w:t xml:space="preserve"> PIN service</w:t>
      </w:r>
      <w:r>
        <w:t xml:space="preserve">; </w:t>
      </w:r>
    </w:p>
    <w:p w14:paraId="4BCE4DC0" w14:textId="77777777" w:rsidR="00993C19" w:rsidRDefault="00DC5A7E" w:rsidP="00DC5A7E">
      <w:pPr>
        <w:pStyle w:val="B2"/>
        <w:rPr>
          <w:rFonts w:cs="Arial"/>
        </w:rPr>
      </w:pPr>
      <w:r>
        <w:t>3)</w:t>
      </w:r>
      <w:r>
        <w:tab/>
        <w:t>shall include a &lt;</w:t>
      </w:r>
      <w:r>
        <w:rPr>
          <w:lang w:val="en-US"/>
        </w:rPr>
        <w:t>ue-id</w:t>
      </w:r>
      <w:r>
        <w:t xml:space="preserve">&gt; element set to </w:t>
      </w:r>
      <w:r>
        <w:rPr>
          <w:rFonts w:cs="Arial"/>
        </w:rPr>
        <w:t xml:space="preserve">the </w:t>
      </w:r>
      <w:r>
        <w:rPr>
          <w:lang w:val="en-US"/>
        </w:rPr>
        <w:t>identity of the</w:t>
      </w:r>
      <w:r w:rsidRPr="00526FC3">
        <w:rPr>
          <w:rFonts w:cs="Arial"/>
        </w:rPr>
        <w:t xml:space="preserve"> </w:t>
      </w:r>
      <w:r>
        <w:rPr>
          <w:rFonts w:cs="Arial"/>
        </w:rPr>
        <w:t>PEAE-C</w:t>
      </w:r>
      <w:r w:rsidR="00993C19">
        <w:rPr>
          <w:rFonts w:cs="Arial"/>
        </w:rPr>
        <w:t>; and</w:t>
      </w:r>
    </w:p>
    <w:p w14:paraId="44898C9A" w14:textId="77777777" w:rsidR="00DC5A7E" w:rsidRDefault="00993C19" w:rsidP="00DC5A7E">
      <w:pPr>
        <w:pStyle w:val="B2"/>
      </w:pPr>
      <w:r>
        <w:rPr>
          <w:rFonts w:hint="eastAsia"/>
          <w:lang w:eastAsia="zh-CN"/>
        </w:rPr>
        <w:t>4</w:t>
      </w:r>
      <w:r>
        <w:rPr>
          <w:lang w:eastAsia="zh-CN"/>
        </w:rPr>
        <w:t>)</w:t>
      </w:r>
      <w:r>
        <w:rPr>
          <w:lang w:eastAsia="zh-CN"/>
        </w:rPr>
        <w:tab/>
        <w:t xml:space="preserve">shall include a &lt;target-pemc-id&gt; </w:t>
      </w:r>
      <w:r>
        <w:t xml:space="preserve">element set to </w:t>
      </w:r>
      <w:r>
        <w:rPr>
          <w:rFonts w:cs="Arial"/>
        </w:rPr>
        <w:t xml:space="preserve">the </w:t>
      </w:r>
      <w:r>
        <w:rPr>
          <w:lang w:val="en-US"/>
        </w:rPr>
        <w:t>identity of the</w:t>
      </w:r>
      <w:r w:rsidRPr="00526FC3">
        <w:rPr>
          <w:rFonts w:cs="Arial"/>
        </w:rPr>
        <w:t xml:space="preserve"> </w:t>
      </w:r>
      <w:r>
        <w:rPr>
          <w:rFonts w:cs="Arial"/>
        </w:rPr>
        <w:t>target PMAE-C</w:t>
      </w:r>
      <w:r w:rsidR="00DC5A7E">
        <w:t>.</w:t>
      </w:r>
    </w:p>
    <w:p w14:paraId="6BE3BF38" w14:textId="77777777" w:rsidR="00562048" w:rsidRPr="00562048" w:rsidRDefault="00562048" w:rsidP="00DC5A7E">
      <w:r>
        <w:rPr>
          <w:lang w:eastAsia="zh-CN"/>
        </w:rPr>
        <w:t>Up</w:t>
      </w:r>
      <w:r>
        <w:rPr>
          <w:lang w:eastAsia="x-none"/>
        </w:rPr>
        <w:t xml:space="preserve">on reception of an </w:t>
      </w:r>
      <w:r>
        <w:t>HTTP 204 (No content) response message,</w:t>
      </w:r>
      <w:r w:rsidRPr="00537A5B">
        <w:t xml:space="preserve"> </w:t>
      </w:r>
      <w:r>
        <w:t xml:space="preserve">the PEAE-C shall consider that it has successfully left the PIN. </w:t>
      </w:r>
    </w:p>
    <w:p w14:paraId="1B2BA7EE" w14:textId="77777777" w:rsidR="00DC5A7E" w:rsidRDefault="00DC5A7E" w:rsidP="00DC5A7E">
      <w:r w:rsidRPr="00554F63">
        <w:rPr>
          <w:lang w:eastAsia="zh-CN"/>
        </w:rPr>
        <w:t>U</w:t>
      </w:r>
      <w:r>
        <w:rPr>
          <w:lang w:eastAsia="zh-CN"/>
        </w:rPr>
        <w:t>p</w:t>
      </w:r>
      <w:r>
        <w:rPr>
          <w:lang w:eastAsia="x-none"/>
        </w:rPr>
        <w:t xml:space="preserve">on reception of an </w:t>
      </w:r>
      <w:r w:rsidRPr="00554F63">
        <w:t xml:space="preserve">HTTP </w:t>
      </w:r>
      <w:r>
        <w:t>403 (Forbidden)</w:t>
      </w:r>
      <w:r w:rsidRPr="00554F63">
        <w:t xml:space="preserve"> response message</w:t>
      </w:r>
      <w:r>
        <w:t xml:space="preserve"> containing:</w:t>
      </w:r>
    </w:p>
    <w:p w14:paraId="74D60E2E" w14:textId="77777777" w:rsidR="00DC5A7E" w:rsidRDefault="00DC5A7E" w:rsidP="00DC5A7E">
      <w:pPr>
        <w:pStyle w:val="B1"/>
      </w:pPr>
      <w:r>
        <w:t>a)</w:t>
      </w:r>
      <w:r>
        <w:tab/>
        <w:t>a Content-Type header field set to "application/vnd.3gpp.pinapp-info+xml"; and</w:t>
      </w:r>
    </w:p>
    <w:p w14:paraId="52EAE7CE" w14:textId="77777777" w:rsidR="00DC5A7E" w:rsidRDefault="00DC5A7E" w:rsidP="00DC5A7E">
      <w:pPr>
        <w:pStyle w:val="B1"/>
      </w:pPr>
      <w:r>
        <w:t>b)</w:t>
      </w:r>
      <w:r>
        <w:tab/>
        <w:t xml:space="preserve">an application/vnd.3gpp.pinapp-info+xml MIME body with a </w:t>
      </w:r>
      <w:r w:rsidRPr="0073469F">
        <w:t>&lt;</w:t>
      </w:r>
      <w:r>
        <w:t>pin-m</w:t>
      </w:r>
      <w:r w:rsidRPr="00E13D41">
        <w:t>anagement</w:t>
      </w:r>
      <w:r>
        <w:t>-pine-leave-reject</w:t>
      </w:r>
      <w:r w:rsidRPr="0073469F">
        <w:t>&gt;</w:t>
      </w:r>
      <w:r>
        <w:t xml:space="preserve"> </w:t>
      </w:r>
      <w:r w:rsidRPr="00FB41A4">
        <w:t>element in the &lt;</w:t>
      </w:r>
      <w:r>
        <w:t>pinapp</w:t>
      </w:r>
      <w:r w:rsidRPr="00FB41A4">
        <w:t xml:space="preserve">-info&gt; </w:t>
      </w:r>
      <w:r>
        <w:t>root element,</w:t>
      </w:r>
    </w:p>
    <w:p w14:paraId="18CBB5A9" w14:textId="77777777" w:rsidR="00DC5A7E" w:rsidRPr="009007BB" w:rsidRDefault="00DC5A7E" w:rsidP="00DC5A7E">
      <w:r>
        <w:t xml:space="preserve">the PEAE-C shall consider </w:t>
      </w:r>
      <w:r>
        <w:rPr>
          <w:rFonts w:hint="eastAsia"/>
          <w:lang w:eastAsia="zh-CN"/>
        </w:rPr>
        <w:t>the</w:t>
      </w:r>
      <w:r>
        <w:rPr>
          <w:lang w:eastAsia="zh-CN"/>
        </w:rPr>
        <w:t xml:space="preserve"> </w:t>
      </w:r>
      <w:r>
        <w:t>request of leaving the PIN is rejected by the PMAE-C.</w:t>
      </w:r>
    </w:p>
    <w:p w14:paraId="5A04D67B" w14:textId="77777777" w:rsidR="00DC5A7E" w:rsidRDefault="00DC5A7E" w:rsidP="00DC5A7E">
      <w:pPr>
        <w:pStyle w:val="Heading5"/>
        <w:rPr>
          <w:lang w:eastAsia="zh-CN"/>
        </w:rPr>
      </w:pPr>
      <w:bookmarkStart w:id="341" w:name="_CR5_4_7_5_2"/>
      <w:bookmarkStart w:id="342" w:name="_Toc172038150"/>
      <w:bookmarkEnd w:id="341"/>
      <w:r>
        <w:rPr>
          <w:rFonts w:hint="eastAsia"/>
          <w:lang w:eastAsia="zh-CN"/>
        </w:rPr>
        <w:t>5</w:t>
      </w:r>
      <w:r>
        <w:rPr>
          <w:lang w:eastAsia="zh-CN"/>
        </w:rPr>
        <w:t>.4.7.5.2</w:t>
      </w:r>
      <w:r>
        <w:rPr>
          <w:lang w:eastAsia="zh-CN"/>
        </w:rPr>
        <w:tab/>
        <w:t xml:space="preserve">PGAE-C </w:t>
      </w:r>
      <w:r>
        <w:rPr>
          <w:rFonts w:hint="eastAsia"/>
          <w:lang w:eastAsia="zh-CN"/>
        </w:rPr>
        <w:t>procedure</w:t>
      </w:r>
      <w:bookmarkEnd w:id="342"/>
    </w:p>
    <w:p w14:paraId="06A50E78" w14:textId="77777777" w:rsidR="00DC5A7E" w:rsidRDefault="00DC5A7E" w:rsidP="00DC5A7E">
      <w:r>
        <w:rPr>
          <w:lang w:eastAsia="x-none"/>
        </w:rPr>
        <w:t>Upon reception of an HTTP POST request</w:t>
      </w:r>
      <w:r w:rsidRPr="005025FB">
        <w:t xml:space="preserve"> </w:t>
      </w:r>
      <w:r>
        <w:t>message containing:</w:t>
      </w:r>
    </w:p>
    <w:p w14:paraId="0528C6A6" w14:textId="77777777" w:rsidR="00DC5A7E" w:rsidRDefault="00DC5A7E" w:rsidP="00DC5A7E">
      <w:pPr>
        <w:pStyle w:val="B1"/>
      </w:pPr>
      <w:r>
        <w:t>a)</w:t>
      </w:r>
      <w:r>
        <w:tab/>
        <w:t>a Content-Type header field set to "application/vnd.3gpp.pinapp-info+xml"; and</w:t>
      </w:r>
    </w:p>
    <w:p w14:paraId="08597280" w14:textId="77777777" w:rsidR="00DC5A7E" w:rsidRDefault="00DC5A7E" w:rsidP="00DC5A7E">
      <w:pPr>
        <w:pStyle w:val="B1"/>
      </w:pPr>
      <w:r>
        <w:t>b)</w:t>
      </w:r>
      <w:r>
        <w:tab/>
        <w:t xml:space="preserve">an application/vnd.3gpp.pinapp-info+xml MIME body with a </w:t>
      </w:r>
      <w:r w:rsidRPr="0073469F">
        <w:t>&lt;</w:t>
      </w:r>
      <w:r>
        <w:t>pin-m</w:t>
      </w:r>
      <w:r w:rsidRPr="00E13D41">
        <w:t>anagement</w:t>
      </w:r>
      <w:r>
        <w:t>-pine-leave-r</w:t>
      </w:r>
      <w:r w:rsidRPr="00E13D41">
        <w:t>equest</w:t>
      </w:r>
      <w:r w:rsidRPr="0073469F">
        <w:t>&gt;</w:t>
      </w:r>
      <w:r>
        <w:t xml:space="preserve"> </w:t>
      </w:r>
      <w:r w:rsidRPr="00FB41A4">
        <w:t>element in the &lt;</w:t>
      </w:r>
      <w:r>
        <w:t>pinapp</w:t>
      </w:r>
      <w:r w:rsidRPr="00FB41A4">
        <w:t xml:space="preserve">-info&gt; </w:t>
      </w:r>
      <w:r>
        <w:t>root element,</w:t>
      </w:r>
    </w:p>
    <w:p w14:paraId="6A8A41B5" w14:textId="77777777" w:rsidR="00DC5A7E" w:rsidRPr="008E5226" w:rsidRDefault="00DC5A7E" w:rsidP="00DC5A7E">
      <w:pPr>
        <w:rPr>
          <w:lang w:eastAsia="zh-CN"/>
        </w:rPr>
      </w:pPr>
      <w:r>
        <w:t xml:space="preserve">the PGAE-S shall </w:t>
      </w:r>
      <w:r w:rsidRPr="002A6164">
        <w:rPr>
          <w:lang w:eastAsia="zh-CN"/>
        </w:rPr>
        <w:t>verify whether the P</w:t>
      </w:r>
      <w:r>
        <w:rPr>
          <w:lang w:eastAsia="zh-CN"/>
        </w:rPr>
        <w:t>EAE-C is</w:t>
      </w:r>
      <w:r w:rsidRPr="002A6164">
        <w:rPr>
          <w:lang w:eastAsia="zh-CN"/>
        </w:rPr>
        <w:t xml:space="preserve"> authoriz</w:t>
      </w:r>
      <w:r>
        <w:rPr>
          <w:lang w:eastAsia="zh-CN"/>
        </w:rPr>
        <w:t>ed</w:t>
      </w:r>
      <w:r w:rsidRPr="002A6164">
        <w:rPr>
          <w:lang w:eastAsia="zh-CN"/>
        </w:rPr>
        <w:t xml:space="preserve"> to </w:t>
      </w:r>
      <w:r>
        <w:rPr>
          <w:lang w:eastAsia="zh-CN"/>
        </w:rPr>
        <w:t xml:space="preserve">leave </w:t>
      </w:r>
      <w:r w:rsidRPr="002A6164">
        <w:rPr>
          <w:lang w:eastAsia="zh-CN"/>
        </w:rPr>
        <w:t>the PIN</w:t>
      </w:r>
      <w:r>
        <w:rPr>
          <w:lang w:eastAsia="zh-CN"/>
        </w:rPr>
        <w:t xml:space="preserve"> or not. </w:t>
      </w:r>
    </w:p>
    <w:p w14:paraId="5507B935" w14:textId="77777777" w:rsidR="00DC5A7E" w:rsidRDefault="00DC5A7E" w:rsidP="00DC5A7E">
      <w:pPr>
        <w:rPr>
          <w:lang w:eastAsia="zh-CN"/>
        </w:rPr>
      </w:pPr>
      <w:r>
        <w:rPr>
          <w:rFonts w:hint="eastAsia"/>
          <w:lang w:eastAsia="zh-CN"/>
        </w:rPr>
        <w:t>I</w:t>
      </w:r>
      <w:r>
        <w:rPr>
          <w:lang w:eastAsia="zh-CN"/>
        </w:rPr>
        <w:t>f</w:t>
      </w:r>
      <w:r w:rsidRPr="00E44706">
        <w:rPr>
          <w:lang w:eastAsia="zh-CN"/>
        </w:rPr>
        <w:t xml:space="preserve"> </w:t>
      </w:r>
      <w:r w:rsidRPr="002A6164">
        <w:rPr>
          <w:lang w:eastAsia="zh-CN"/>
        </w:rPr>
        <w:t>the P</w:t>
      </w:r>
      <w:r>
        <w:rPr>
          <w:lang w:eastAsia="zh-CN"/>
        </w:rPr>
        <w:t>EAE-C is</w:t>
      </w:r>
      <w:r w:rsidRPr="002A6164">
        <w:rPr>
          <w:lang w:eastAsia="zh-CN"/>
        </w:rPr>
        <w:t xml:space="preserve"> authoriz</w:t>
      </w:r>
      <w:r>
        <w:rPr>
          <w:lang w:eastAsia="zh-CN"/>
        </w:rPr>
        <w:t>ed</w:t>
      </w:r>
      <w:r w:rsidRPr="002A6164">
        <w:rPr>
          <w:lang w:eastAsia="zh-CN"/>
        </w:rPr>
        <w:t xml:space="preserve"> to </w:t>
      </w:r>
      <w:r>
        <w:rPr>
          <w:lang w:eastAsia="zh-CN"/>
        </w:rPr>
        <w:t>leave</w:t>
      </w:r>
      <w:r w:rsidRPr="002A6164">
        <w:rPr>
          <w:lang w:eastAsia="zh-CN"/>
        </w:rPr>
        <w:t xml:space="preserve"> </w:t>
      </w:r>
      <w:r>
        <w:rPr>
          <w:lang w:eastAsia="zh-CN"/>
        </w:rPr>
        <w:t xml:space="preserve">into </w:t>
      </w:r>
      <w:r w:rsidRPr="002A6164">
        <w:rPr>
          <w:lang w:eastAsia="zh-CN"/>
        </w:rPr>
        <w:t>the PIN</w:t>
      </w:r>
      <w:r>
        <w:rPr>
          <w:lang w:eastAsia="zh-CN"/>
        </w:rPr>
        <w:t xml:space="preserve">, the PGAE-C shall </w:t>
      </w:r>
      <w:r w:rsidR="00993C19">
        <w:rPr>
          <w:lang w:eastAsia="zh-CN"/>
        </w:rPr>
        <w:t>perform one of the following in decreasing order</w:t>
      </w:r>
      <w:r>
        <w:rPr>
          <w:lang w:eastAsia="zh-CN"/>
        </w:rPr>
        <w:t>:</w:t>
      </w:r>
    </w:p>
    <w:p w14:paraId="24591B25" w14:textId="77777777" w:rsidR="00993C19" w:rsidRDefault="00993C19" w:rsidP="00993C19">
      <w:pPr>
        <w:pStyle w:val="B1"/>
        <w:rPr>
          <w:lang w:eastAsia="zh-CN"/>
        </w:rPr>
      </w:pPr>
      <w:r>
        <w:rPr>
          <w:lang w:eastAsia="zh-CN"/>
        </w:rPr>
        <w:t>a)</w:t>
      </w:r>
      <w:r>
        <w:rPr>
          <w:lang w:eastAsia="zh-CN"/>
        </w:rPr>
        <w:tab/>
        <w:t xml:space="preserve">if the </w:t>
      </w:r>
      <w:r w:rsidR="00BF6C42">
        <w:rPr>
          <w:lang w:eastAsia="zh-CN"/>
        </w:rPr>
        <w:t xml:space="preserve">PIN </w:t>
      </w:r>
      <w:r>
        <w:rPr>
          <w:lang w:eastAsia="zh-CN"/>
        </w:rPr>
        <w:t>direct connection between PMAE-C and PGAE-C is available, the PGAE-C shall</w:t>
      </w:r>
      <w:r w:rsidDel="00AA7F59">
        <w:rPr>
          <w:lang w:eastAsia="zh-CN"/>
        </w:rPr>
        <w:t xml:space="preserve"> </w:t>
      </w:r>
      <w:r>
        <w:rPr>
          <w:lang w:eastAsia="zh-CN"/>
        </w:rPr>
        <w:t xml:space="preserve">forward the received </w:t>
      </w:r>
      <w:r>
        <w:rPr>
          <w:lang w:eastAsia="x-none"/>
        </w:rPr>
        <w:t>HTTP POST request</w:t>
      </w:r>
      <w:r w:rsidRPr="005025FB">
        <w:t xml:space="preserve"> </w:t>
      </w:r>
      <w:r>
        <w:t xml:space="preserve">message with changing the </w:t>
      </w:r>
      <w:r w:rsidRPr="00CC0778">
        <w:rPr>
          <w:lang w:eastAsia="zh-CN"/>
        </w:rPr>
        <w:t xml:space="preserve">Request-URI to the URI </w:t>
      </w:r>
      <w:r>
        <w:rPr>
          <w:lang w:eastAsia="zh-CN"/>
        </w:rPr>
        <w:t xml:space="preserve">of the PMAE-C; </w:t>
      </w:r>
    </w:p>
    <w:p w14:paraId="09731BB5" w14:textId="77777777" w:rsidR="00993C19" w:rsidRDefault="00993C19" w:rsidP="00993C19">
      <w:pPr>
        <w:pStyle w:val="B1"/>
        <w:rPr>
          <w:lang w:eastAsia="zh-CN"/>
        </w:rPr>
      </w:pPr>
      <w:r>
        <w:rPr>
          <w:lang w:eastAsia="zh-CN"/>
        </w:rPr>
        <w:lastRenderedPageBreak/>
        <w:t>b)</w:t>
      </w:r>
      <w:r>
        <w:rPr>
          <w:lang w:eastAsia="zh-CN"/>
        </w:rPr>
        <w:tab/>
        <w:t>if:</w:t>
      </w:r>
    </w:p>
    <w:p w14:paraId="1FFAAA40" w14:textId="77777777" w:rsidR="00993C19" w:rsidRDefault="00993C19" w:rsidP="00993C19">
      <w:pPr>
        <w:pStyle w:val="B2"/>
        <w:rPr>
          <w:lang w:eastAsia="zh-CN"/>
        </w:rPr>
      </w:pPr>
      <w:r>
        <w:rPr>
          <w:lang w:eastAsia="zh-CN"/>
        </w:rPr>
        <w:t>1)</w:t>
      </w:r>
      <w:r>
        <w:rPr>
          <w:lang w:eastAsia="zh-CN"/>
        </w:rPr>
        <w:tab/>
        <w:t>the</w:t>
      </w:r>
      <w:r w:rsidR="00BF6C42">
        <w:rPr>
          <w:lang w:eastAsia="zh-CN"/>
        </w:rPr>
        <w:t xml:space="preserve"> PIN</w:t>
      </w:r>
      <w:r>
        <w:rPr>
          <w:lang w:eastAsia="zh-CN"/>
        </w:rPr>
        <w:t xml:space="preserve"> direct connection between PMAE-C and PGAE-C is not available; and</w:t>
      </w:r>
    </w:p>
    <w:p w14:paraId="6E621544" w14:textId="77777777" w:rsidR="00993C19" w:rsidRDefault="00993C19" w:rsidP="00993C19">
      <w:pPr>
        <w:pStyle w:val="B2"/>
        <w:rPr>
          <w:lang w:eastAsia="zh-CN"/>
        </w:rPr>
      </w:pPr>
      <w:r>
        <w:rPr>
          <w:lang w:eastAsia="zh-CN"/>
        </w:rPr>
        <w:t>2)</w:t>
      </w:r>
      <w:r>
        <w:rPr>
          <w:lang w:eastAsia="zh-CN"/>
        </w:rPr>
        <w:tab/>
        <w:t>the PIN communication with the PMAE-C is available,</w:t>
      </w:r>
    </w:p>
    <w:p w14:paraId="43D6BE80" w14:textId="77777777" w:rsidR="00993C19" w:rsidRDefault="00993C19" w:rsidP="00993C19">
      <w:pPr>
        <w:pStyle w:val="B1"/>
        <w:rPr>
          <w:lang w:eastAsia="zh-CN"/>
        </w:rPr>
      </w:pPr>
      <w:r>
        <w:rPr>
          <w:lang w:eastAsia="zh-CN"/>
        </w:rPr>
        <w:tab/>
        <w:t xml:space="preserve">the PGAE-C shall forward the received </w:t>
      </w:r>
      <w:r>
        <w:t>HTTP POST request</w:t>
      </w:r>
      <w:r w:rsidRPr="005025FB">
        <w:t xml:space="preserve"> </w:t>
      </w:r>
      <w:r>
        <w:t xml:space="preserve">message with changing the </w:t>
      </w:r>
      <w:r w:rsidRPr="00CC0778">
        <w:rPr>
          <w:lang w:eastAsia="zh-CN"/>
        </w:rPr>
        <w:t xml:space="preserve">Request-URI to the URI </w:t>
      </w:r>
      <w:r>
        <w:rPr>
          <w:lang w:eastAsia="zh-CN"/>
        </w:rPr>
        <w:t>of the PMAE-C; and</w:t>
      </w:r>
    </w:p>
    <w:p w14:paraId="20570473" w14:textId="77777777" w:rsidR="00993C19" w:rsidRDefault="00993C19" w:rsidP="00993C19">
      <w:pPr>
        <w:pStyle w:val="B1"/>
        <w:rPr>
          <w:lang w:eastAsia="zh-CN"/>
        </w:rPr>
      </w:pPr>
      <w:r>
        <w:rPr>
          <w:lang w:eastAsia="zh-CN"/>
        </w:rPr>
        <w:t>c)</w:t>
      </w:r>
      <w:r>
        <w:rPr>
          <w:lang w:eastAsia="zh-CN"/>
        </w:rPr>
        <w:tab/>
        <w:t>if:</w:t>
      </w:r>
    </w:p>
    <w:p w14:paraId="45528259" w14:textId="77777777" w:rsidR="00993C19" w:rsidRDefault="00993C19" w:rsidP="00993C19">
      <w:pPr>
        <w:pStyle w:val="B2"/>
        <w:rPr>
          <w:lang w:eastAsia="zh-CN"/>
        </w:rPr>
      </w:pPr>
      <w:r>
        <w:rPr>
          <w:lang w:eastAsia="zh-CN"/>
        </w:rPr>
        <w:t>1)</w:t>
      </w:r>
      <w:r>
        <w:rPr>
          <w:lang w:eastAsia="zh-CN"/>
        </w:rPr>
        <w:tab/>
        <w:t xml:space="preserve">the </w:t>
      </w:r>
      <w:r w:rsidR="00BF6C42">
        <w:rPr>
          <w:lang w:eastAsia="zh-CN"/>
        </w:rPr>
        <w:t xml:space="preserve">PIN </w:t>
      </w:r>
      <w:r>
        <w:rPr>
          <w:lang w:eastAsia="zh-CN"/>
        </w:rPr>
        <w:t>direct connection between PMAE-C and PGAE-C is not available; and</w:t>
      </w:r>
    </w:p>
    <w:p w14:paraId="095F709E" w14:textId="77777777" w:rsidR="00993C19" w:rsidRDefault="00993C19" w:rsidP="00993C19">
      <w:pPr>
        <w:pStyle w:val="B2"/>
        <w:rPr>
          <w:lang w:eastAsia="zh-CN"/>
        </w:rPr>
      </w:pPr>
      <w:r>
        <w:rPr>
          <w:lang w:eastAsia="zh-CN"/>
        </w:rPr>
        <w:t>2)</w:t>
      </w:r>
      <w:r>
        <w:rPr>
          <w:lang w:eastAsia="zh-CN"/>
        </w:rPr>
        <w:tab/>
        <w:t>the PIN communication with the PMAE-C is not available,</w:t>
      </w:r>
    </w:p>
    <w:p w14:paraId="2D702089" w14:textId="77777777" w:rsidR="00993C19" w:rsidRDefault="00993C19" w:rsidP="00993C19">
      <w:pPr>
        <w:pStyle w:val="B1"/>
        <w:rPr>
          <w:lang w:eastAsia="zh-CN"/>
        </w:rPr>
      </w:pPr>
      <w:r>
        <w:rPr>
          <w:lang w:eastAsia="zh-CN"/>
        </w:rPr>
        <w:tab/>
        <w:t xml:space="preserve">the PGAE-C shall forward the received </w:t>
      </w:r>
      <w:r>
        <w:rPr>
          <w:lang w:eastAsia="x-none"/>
        </w:rPr>
        <w:t>HTTP POST request</w:t>
      </w:r>
      <w:r w:rsidRPr="005025FB">
        <w:t xml:space="preserve"> </w:t>
      </w:r>
      <w:r>
        <w:t xml:space="preserve">message with changing the </w:t>
      </w:r>
      <w:r w:rsidRPr="00CC0778">
        <w:rPr>
          <w:lang w:eastAsia="zh-CN"/>
        </w:rPr>
        <w:t xml:space="preserve">Request-URI to the URI </w:t>
      </w:r>
      <w:r>
        <w:rPr>
          <w:lang w:eastAsia="zh-CN"/>
        </w:rPr>
        <w:t>of the PAE-S.</w:t>
      </w:r>
    </w:p>
    <w:p w14:paraId="419CF805" w14:textId="77777777" w:rsidR="00993C19" w:rsidRDefault="00993C19" w:rsidP="00993C19">
      <w:pPr>
        <w:rPr>
          <w:lang w:eastAsia="zh-CN"/>
        </w:rPr>
      </w:pPr>
      <w:bookmarkStart w:id="343" w:name="_Hlk145001309"/>
      <w:r>
        <w:rPr>
          <w:rFonts w:hint="eastAsia"/>
          <w:lang w:eastAsia="zh-CN"/>
        </w:rPr>
        <w:t>I</w:t>
      </w:r>
      <w:r>
        <w:rPr>
          <w:lang w:eastAsia="zh-CN"/>
        </w:rPr>
        <w:t>f</w:t>
      </w:r>
      <w:r w:rsidRPr="00E44706">
        <w:rPr>
          <w:lang w:eastAsia="zh-CN"/>
        </w:rPr>
        <w:t xml:space="preserve"> </w:t>
      </w:r>
      <w:r w:rsidRPr="002A6164">
        <w:rPr>
          <w:lang w:eastAsia="zh-CN"/>
        </w:rPr>
        <w:t>the P</w:t>
      </w:r>
      <w:r>
        <w:rPr>
          <w:lang w:eastAsia="zh-CN"/>
        </w:rPr>
        <w:t>EAE-C is</w:t>
      </w:r>
      <w:r w:rsidRPr="002A6164">
        <w:rPr>
          <w:lang w:eastAsia="zh-CN"/>
        </w:rPr>
        <w:t xml:space="preserve"> </w:t>
      </w:r>
      <w:r>
        <w:rPr>
          <w:lang w:eastAsia="zh-CN"/>
        </w:rPr>
        <w:t xml:space="preserve">not </w:t>
      </w:r>
      <w:r w:rsidRPr="002A6164">
        <w:rPr>
          <w:lang w:eastAsia="zh-CN"/>
        </w:rPr>
        <w:t>authoriz</w:t>
      </w:r>
      <w:r>
        <w:rPr>
          <w:lang w:eastAsia="zh-CN"/>
        </w:rPr>
        <w:t>ed</w:t>
      </w:r>
      <w:r w:rsidRPr="002A6164">
        <w:rPr>
          <w:lang w:eastAsia="zh-CN"/>
        </w:rPr>
        <w:t xml:space="preserve"> to </w:t>
      </w:r>
      <w:r>
        <w:rPr>
          <w:lang w:eastAsia="zh-CN"/>
        </w:rPr>
        <w:t xml:space="preserve">leave </w:t>
      </w:r>
      <w:r w:rsidRPr="002A6164">
        <w:rPr>
          <w:lang w:eastAsia="zh-CN"/>
        </w:rPr>
        <w:t>the PIN</w:t>
      </w:r>
      <w:r>
        <w:rPr>
          <w:lang w:eastAsia="zh-CN"/>
        </w:rPr>
        <w:t>, the PGAE-C shall:</w:t>
      </w:r>
    </w:p>
    <w:p w14:paraId="3DE39FE6" w14:textId="77777777" w:rsidR="00993C19" w:rsidRDefault="00993C19" w:rsidP="00993C19">
      <w:pPr>
        <w:pStyle w:val="B1"/>
      </w:pPr>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9110 </w:t>
      </w:r>
      <w:r w:rsidRPr="00554F63">
        <w:t>[</w:t>
      </w:r>
      <w:r>
        <w:t>4</w:t>
      </w:r>
      <w:r w:rsidRPr="00554F63">
        <w:t xml:space="preserve">]. In the </w:t>
      </w:r>
      <w:r>
        <w:t>403 (Forbidden)</w:t>
      </w:r>
      <w:r w:rsidRPr="00554F63">
        <w:t xml:space="preserve"> response message, the </w:t>
      </w:r>
      <w:r>
        <w:t>PGAE-C</w:t>
      </w:r>
      <w:r w:rsidRPr="00554F63">
        <w:t>:</w:t>
      </w:r>
    </w:p>
    <w:p w14:paraId="607A0A5A" w14:textId="77777777" w:rsidR="00993C19" w:rsidRDefault="00993C19" w:rsidP="00993C19">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44EC09B1" w14:textId="77777777" w:rsidR="00993C19" w:rsidRDefault="00993C19" w:rsidP="00993C19">
      <w:pPr>
        <w:pStyle w:val="B2"/>
      </w:pPr>
      <w:r>
        <w:t>2)</w:t>
      </w:r>
      <w:r>
        <w:tab/>
      </w:r>
      <w:r w:rsidRPr="004E7BF5">
        <w:t>shall include an application/vnd.3gpp.</w:t>
      </w:r>
      <w:r>
        <w:t>pinapp</w:t>
      </w:r>
      <w:r w:rsidRPr="004E7BF5">
        <w:t xml:space="preserve">-info+xml MIME body </w:t>
      </w:r>
      <w:r>
        <w:t xml:space="preserve">with a </w:t>
      </w:r>
      <w:r w:rsidRPr="0073469F">
        <w:t>&lt;</w:t>
      </w:r>
      <w:r>
        <w:t>pin-m</w:t>
      </w:r>
      <w:r w:rsidRPr="00E13D41">
        <w:t>anagement</w:t>
      </w:r>
      <w:r>
        <w:t>-pine-leave-reject</w:t>
      </w:r>
      <w:r w:rsidRPr="0073469F">
        <w:t>&gt;</w:t>
      </w:r>
      <w:r w:rsidRPr="004E7BF5">
        <w:t xml:space="preserve"> element</w:t>
      </w:r>
      <w:r>
        <w:t xml:space="preserve"> </w:t>
      </w:r>
      <w:r w:rsidRPr="004E7BF5">
        <w:t>in the &lt;</w:t>
      </w:r>
      <w:r>
        <w:t>pinapp</w:t>
      </w:r>
      <w:r w:rsidRPr="004E7BF5">
        <w:t>-info&gt; root element</w:t>
      </w:r>
      <w:r>
        <w:t xml:space="preserve"> and within the </w:t>
      </w:r>
      <w:r w:rsidRPr="0073469F">
        <w:t>&lt;</w:t>
      </w:r>
      <w:r>
        <w:t>pin-m</w:t>
      </w:r>
      <w:r w:rsidRPr="00E13D41">
        <w:t>anagement</w:t>
      </w:r>
      <w:r>
        <w:t>-pine-leave-reject</w:t>
      </w:r>
      <w:r w:rsidRPr="0073469F">
        <w:t>&gt;</w:t>
      </w:r>
      <w:r w:rsidRPr="001D4A5C">
        <w:t xml:space="preserve"> element</w:t>
      </w:r>
      <w:r w:rsidRPr="004E7BF5">
        <w:t>:</w:t>
      </w:r>
    </w:p>
    <w:p w14:paraId="2E3CB3D4" w14:textId="77777777" w:rsidR="00993C19" w:rsidRDefault="00993C19" w:rsidP="00993C19">
      <w:pPr>
        <w:pStyle w:val="B3"/>
        <w:rPr>
          <w:lang w:eastAsia="zh-CN"/>
        </w:rPr>
      </w:pPr>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t>PEAE-C requested leaving a PIN</w:t>
      </w:r>
      <w:r w:rsidRPr="00654FEF">
        <w:t xml:space="preserve"> failure</w:t>
      </w:r>
      <w:r>
        <w:t>; and</w:t>
      </w:r>
    </w:p>
    <w:p w14:paraId="69CB8E66" w14:textId="77777777" w:rsidR="00993C19" w:rsidRPr="000A6CDC" w:rsidRDefault="00993C19" w:rsidP="00993C19">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HTTP </w:t>
      </w:r>
      <w:r>
        <w:t>403 (Forbidden)</w:t>
      </w:r>
      <w:r w:rsidRPr="00554F63">
        <w:rPr>
          <w:lang w:eastAsia="zh-CN"/>
        </w:rPr>
        <w:t xml:space="preserve"> response towards the </w:t>
      </w:r>
      <w:r>
        <w:rPr>
          <w:lang w:eastAsia="zh-CN"/>
        </w:rPr>
        <w:t>PE</w:t>
      </w:r>
      <w:r w:rsidRPr="00554F63">
        <w:rPr>
          <w:lang w:eastAsia="zh-CN"/>
        </w:rPr>
        <w:t>AE-</w:t>
      </w:r>
      <w:r>
        <w:rPr>
          <w:lang w:eastAsia="zh-CN"/>
        </w:rPr>
        <w:t>C.</w:t>
      </w:r>
    </w:p>
    <w:bookmarkEnd w:id="343"/>
    <w:p w14:paraId="4122DCB6" w14:textId="77777777" w:rsidR="00DC5A7E" w:rsidRDefault="00DC5A7E" w:rsidP="00DC5A7E">
      <w:r>
        <w:rPr>
          <w:lang w:eastAsia="x-none"/>
        </w:rPr>
        <w:t xml:space="preserve">Upon reception of </w:t>
      </w:r>
      <w:r>
        <w:rPr>
          <w:lang w:eastAsia="zh-CN"/>
        </w:rPr>
        <w:t>either of the following</w:t>
      </w:r>
      <w:r>
        <w:t>:</w:t>
      </w:r>
    </w:p>
    <w:p w14:paraId="7179FD0B" w14:textId="77777777" w:rsidR="00562048" w:rsidRDefault="00562048" w:rsidP="00562048">
      <w:pPr>
        <w:pStyle w:val="B1"/>
      </w:pPr>
      <w:r>
        <w:rPr>
          <w:lang w:eastAsia="zh-CN"/>
        </w:rPr>
        <w:t>a)</w:t>
      </w:r>
      <w:r>
        <w:rPr>
          <w:lang w:eastAsia="zh-CN"/>
        </w:rPr>
        <w:tab/>
      </w:r>
      <w:r>
        <w:rPr>
          <w:lang w:eastAsia="x-none"/>
        </w:rPr>
        <w:t xml:space="preserve">an HTTP </w:t>
      </w:r>
      <w:r>
        <w:t xml:space="preserve">204 (No content) </w:t>
      </w:r>
      <w:r>
        <w:rPr>
          <w:lang w:eastAsia="x-none"/>
        </w:rPr>
        <w:t>response</w:t>
      </w:r>
      <w:r>
        <w:t xml:space="preserve"> message; or</w:t>
      </w:r>
    </w:p>
    <w:p w14:paraId="6FED8169" w14:textId="77777777" w:rsidR="00DC5A7E" w:rsidRDefault="00DC5A7E" w:rsidP="00DC5A7E">
      <w:pPr>
        <w:pStyle w:val="B1"/>
        <w:rPr>
          <w:lang w:eastAsia="zh-CN"/>
        </w:rPr>
      </w:pPr>
      <w:r>
        <w:rPr>
          <w:lang w:eastAsia="zh-CN"/>
        </w:rPr>
        <w:t>b)</w:t>
      </w:r>
      <w:r>
        <w:rPr>
          <w:lang w:eastAsia="zh-CN"/>
        </w:rPr>
        <w:tab/>
      </w:r>
      <w:r>
        <w:rPr>
          <w:lang w:eastAsia="x-none"/>
        </w:rPr>
        <w:t xml:space="preserve">an HTTP </w:t>
      </w:r>
      <w:r>
        <w:t xml:space="preserve">403 (Forbidden) </w:t>
      </w:r>
      <w:r>
        <w:rPr>
          <w:lang w:eastAsia="x-none"/>
        </w:rPr>
        <w:t>response</w:t>
      </w:r>
      <w:r w:rsidRPr="005025FB">
        <w:t xml:space="preserve"> </w:t>
      </w:r>
      <w:r>
        <w:t>message containing</w:t>
      </w:r>
      <w:r>
        <w:rPr>
          <w:lang w:eastAsia="zh-CN"/>
        </w:rPr>
        <w:t>:</w:t>
      </w:r>
    </w:p>
    <w:p w14:paraId="058A8113" w14:textId="77777777" w:rsidR="00DC5A7E" w:rsidRDefault="00DC5A7E" w:rsidP="00DC5A7E">
      <w:pPr>
        <w:pStyle w:val="B2"/>
      </w:pPr>
      <w:r>
        <w:t>1)</w:t>
      </w:r>
      <w:r>
        <w:tab/>
        <w:t>a Content-Type header field set to "application/vnd.3gpp.pinapp-info+xml"; and</w:t>
      </w:r>
    </w:p>
    <w:p w14:paraId="2D8666FB" w14:textId="77777777" w:rsidR="00DC5A7E" w:rsidRDefault="00DC5A7E" w:rsidP="00DC5A7E">
      <w:pPr>
        <w:pStyle w:val="B2"/>
      </w:pPr>
      <w:r>
        <w:t>2)</w:t>
      </w:r>
      <w:r>
        <w:tab/>
        <w:t xml:space="preserve">an application/vnd.3gpp.pinapp-info+xml MIME body with a </w:t>
      </w:r>
      <w:r w:rsidRPr="0073469F">
        <w:t>&lt;</w:t>
      </w:r>
      <w:r>
        <w:t>pin-m</w:t>
      </w:r>
      <w:r w:rsidRPr="00E13D41">
        <w:t>anagement</w:t>
      </w:r>
      <w:r>
        <w:t>-pine-leave-reject</w:t>
      </w:r>
      <w:r w:rsidRPr="0073469F">
        <w:t>&gt;</w:t>
      </w:r>
      <w:r>
        <w:t xml:space="preserve"> </w:t>
      </w:r>
      <w:r w:rsidRPr="00FB41A4">
        <w:t>element in the &lt;</w:t>
      </w:r>
      <w:r>
        <w:t>pinapp</w:t>
      </w:r>
      <w:r w:rsidRPr="00FB41A4">
        <w:t xml:space="preserve">-info&gt; </w:t>
      </w:r>
      <w:r>
        <w:t>root element,</w:t>
      </w:r>
    </w:p>
    <w:p w14:paraId="1829840D" w14:textId="77777777" w:rsidR="00562048" w:rsidRDefault="00562048" w:rsidP="00562048">
      <w:pPr>
        <w:rPr>
          <w:lang w:eastAsia="zh-CN"/>
        </w:rPr>
      </w:pPr>
      <w:r>
        <w:t xml:space="preserve">the PGAE-C shall </w:t>
      </w:r>
      <w:r>
        <w:rPr>
          <w:lang w:eastAsia="zh-CN"/>
        </w:rPr>
        <w:t xml:space="preserve">forward the received </w:t>
      </w:r>
      <w:r>
        <w:rPr>
          <w:lang w:eastAsia="x-none"/>
        </w:rPr>
        <w:t>HTTP 204 (No content) response</w:t>
      </w:r>
      <w:r>
        <w:t xml:space="preserve"> or the received </w:t>
      </w:r>
      <w:r>
        <w:rPr>
          <w:lang w:eastAsia="x-none"/>
        </w:rPr>
        <w:t xml:space="preserve">HTTP </w:t>
      </w:r>
      <w:r>
        <w:t xml:space="preserve">403 (Forbidden) </w:t>
      </w:r>
      <w:r>
        <w:rPr>
          <w:lang w:eastAsia="x-none"/>
        </w:rPr>
        <w:t>response</w:t>
      </w:r>
      <w:r>
        <w:t xml:space="preserve"> message to the PEAE-C</w:t>
      </w:r>
      <w:r>
        <w:rPr>
          <w:lang w:eastAsia="zh-CN"/>
        </w:rPr>
        <w:t xml:space="preserve">. </w:t>
      </w:r>
    </w:p>
    <w:p w14:paraId="0BBBAA89" w14:textId="77777777" w:rsidR="00756EBD" w:rsidRDefault="00756EBD" w:rsidP="00756EBD">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398A0C02" w14:textId="77777777" w:rsidR="00756EBD" w:rsidRPr="007D3511" w:rsidRDefault="00756EBD" w:rsidP="00756EBD">
      <w:pPr>
        <w:pStyle w:val="B1"/>
        <w:rPr>
          <w:lang w:eastAsia="zh-CN"/>
        </w:rPr>
      </w:pPr>
      <w:r>
        <w:rPr>
          <w:rFonts w:hint="eastAsia"/>
          <w:lang w:eastAsia="zh-CN"/>
        </w:rPr>
        <w:t>0</w:t>
      </w:r>
      <w:r>
        <w:rPr>
          <w:lang w:eastAsia="zh-CN"/>
        </w:rPr>
        <w:tab/>
        <w:t>Protocol error, unspecified;</w:t>
      </w:r>
    </w:p>
    <w:p w14:paraId="7FFB7214" w14:textId="77777777" w:rsidR="00756EBD" w:rsidRDefault="00756EBD" w:rsidP="00756EBD">
      <w:pPr>
        <w:pStyle w:val="B1"/>
        <w:rPr>
          <w:lang w:eastAsia="zh-CN"/>
        </w:rPr>
      </w:pPr>
      <w:r>
        <w:rPr>
          <w:lang w:eastAsia="zh-CN"/>
        </w:rPr>
        <w:t>1</w:t>
      </w:r>
      <w:r>
        <w:rPr>
          <w:lang w:eastAsia="zh-CN"/>
        </w:rPr>
        <w:tab/>
      </w:r>
      <w:r w:rsidRPr="007D3511">
        <w:rPr>
          <w:lang w:eastAsia="zh-CN"/>
        </w:rPr>
        <w:t>Operation not allowed</w:t>
      </w:r>
      <w:r>
        <w:rPr>
          <w:lang w:eastAsia="zh-CN"/>
        </w:rPr>
        <w:t>;</w:t>
      </w:r>
      <w:r>
        <w:rPr>
          <w:rFonts w:hint="eastAsia"/>
          <w:lang w:eastAsia="zh-CN"/>
        </w:rPr>
        <w:t xml:space="preserve"> </w:t>
      </w:r>
    </w:p>
    <w:p w14:paraId="6C5462CC" w14:textId="77777777" w:rsidR="00756EBD" w:rsidRPr="00BE6228" w:rsidRDefault="00756EBD" w:rsidP="00756EBD">
      <w:pPr>
        <w:pStyle w:val="B1"/>
        <w:rPr>
          <w:rFonts w:eastAsia="Times New Roman"/>
          <w:lang w:eastAsia="zh-CN"/>
        </w:rPr>
      </w:pPr>
      <w:r w:rsidRPr="00BE6228">
        <w:rPr>
          <w:rFonts w:eastAsia="Times New Roman" w:hint="eastAsia"/>
          <w:lang w:eastAsia="zh-CN"/>
        </w:rPr>
        <w:t>3</w:t>
      </w:r>
      <w:r w:rsidRPr="00BE6228">
        <w:rPr>
          <w:rFonts w:eastAsia="Times New Roman"/>
          <w:lang w:eastAsia="zh-CN"/>
        </w:rPr>
        <w:tab/>
        <w:t>Authorization failure;</w:t>
      </w:r>
      <w:r w:rsidRPr="00BE6228">
        <w:rPr>
          <w:rFonts w:eastAsia="Times New Roman" w:hint="eastAsia"/>
          <w:lang w:eastAsia="zh-CN"/>
        </w:rPr>
        <w:t xml:space="preserve"> and</w:t>
      </w:r>
    </w:p>
    <w:p w14:paraId="7C5F1DEC" w14:textId="77777777" w:rsidR="00756EBD" w:rsidRPr="00537A5B" w:rsidRDefault="00756EBD" w:rsidP="00BE6228">
      <w:pPr>
        <w:pStyle w:val="B1"/>
      </w:pPr>
      <w:r w:rsidRPr="00BE6228">
        <w:rPr>
          <w:rFonts w:eastAsia="Times New Roman"/>
          <w:lang w:eastAsia="zh-CN"/>
        </w:rPr>
        <w:t>7</w:t>
      </w:r>
      <w:r w:rsidRPr="00BE6228">
        <w:rPr>
          <w:rFonts w:eastAsia="Times New Roman"/>
          <w:lang w:eastAsia="zh-CN"/>
        </w:rPr>
        <w:tab/>
        <w:t>Permanently denied</w:t>
      </w:r>
      <w:r w:rsidRPr="00BE6228">
        <w:rPr>
          <w:rFonts w:eastAsia="Times New Roman" w:hint="eastAsia"/>
          <w:lang w:eastAsia="zh-CN"/>
        </w:rPr>
        <w:t>.</w:t>
      </w:r>
    </w:p>
    <w:p w14:paraId="680BE3A3" w14:textId="77777777" w:rsidR="00DC5A7E" w:rsidRDefault="00DC5A7E" w:rsidP="00DC5A7E">
      <w:pPr>
        <w:pStyle w:val="Heading5"/>
        <w:rPr>
          <w:lang w:eastAsia="zh-CN"/>
        </w:rPr>
      </w:pPr>
      <w:bookmarkStart w:id="344" w:name="_CR5_4_7_5_3"/>
      <w:bookmarkStart w:id="345" w:name="_Toc172038151"/>
      <w:bookmarkEnd w:id="344"/>
      <w:r>
        <w:rPr>
          <w:rFonts w:hint="eastAsia"/>
          <w:lang w:eastAsia="zh-CN"/>
        </w:rPr>
        <w:t>5</w:t>
      </w:r>
      <w:r>
        <w:rPr>
          <w:lang w:eastAsia="zh-CN"/>
        </w:rPr>
        <w:t>.4.7.5.3</w:t>
      </w:r>
      <w:r>
        <w:rPr>
          <w:lang w:eastAsia="zh-CN"/>
        </w:rPr>
        <w:tab/>
        <w:t xml:space="preserve">PAE-S </w:t>
      </w:r>
      <w:r>
        <w:rPr>
          <w:rFonts w:hint="eastAsia"/>
          <w:lang w:eastAsia="zh-CN"/>
        </w:rPr>
        <w:t>procedure</w:t>
      </w:r>
      <w:bookmarkEnd w:id="345"/>
    </w:p>
    <w:p w14:paraId="2B28DCA0" w14:textId="77777777" w:rsidR="00DC5A7E" w:rsidRDefault="00DC5A7E" w:rsidP="00DC5A7E">
      <w:r>
        <w:rPr>
          <w:lang w:eastAsia="x-none"/>
        </w:rPr>
        <w:t>Upon reception of an HTTP POST request</w:t>
      </w:r>
      <w:r w:rsidRPr="005025FB">
        <w:t xml:space="preserve"> </w:t>
      </w:r>
      <w:r>
        <w:t>message containing:</w:t>
      </w:r>
    </w:p>
    <w:p w14:paraId="59A4BBFE" w14:textId="77777777" w:rsidR="00DC5A7E" w:rsidRDefault="00DC5A7E" w:rsidP="00DC5A7E">
      <w:pPr>
        <w:pStyle w:val="B1"/>
      </w:pPr>
      <w:r>
        <w:t>a)</w:t>
      </w:r>
      <w:r>
        <w:tab/>
        <w:t>a Content-Type header field set to "application/vnd.3gpp.pinapp-info+xml"; and</w:t>
      </w:r>
    </w:p>
    <w:p w14:paraId="1FCCDF42" w14:textId="77777777" w:rsidR="00DC5A7E" w:rsidRDefault="00DC5A7E" w:rsidP="00DC5A7E">
      <w:pPr>
        <w:pStyle w:val="B1"/>
      </w:pPr>
      <w:r>
        <w:t>b)</w:t>
      </w:r>
      <w:r>
        <w:tab/>
        <w:t xml:space="preserve">an application/vnd.3gpp.pinapp-info+xml MIME body with a </w:t>
      </w:r>
      <w:r w:rsidRPr="0073469F">
        <w:t>&lt;</w:t>
      </w:r>
      <w:r>
        <w:t>pin-m</w:t>
      </w:r>
      <w:r w:rsidRPr="00E13D41">
        <w:t>anagement</w:t>
      </w:r>
      <w:r>
        <w:t>-pine-leave-r</w:t>
      </w:r>
      <w:r w:rsidRPr="00E13D41">
        <w:t>equest</w:t>
      </w:r>
      <w:r w:rsidRPr="0073469F">
        <w:t>&gt;</w:t>
      </w:r>
      <w:r>
        <w:t xml:space="preserve"> </w:t>
      </w:r>
      <w:r w:rsidRPr="00FB41A4">
        <w:t>element in the &lt;</w:t>
      </w:r>
      <w:r>
        <w:t>pinapp</w:t>
      </w:r>
      <w:r w:rsidRPr="00FB41A4">
        <w:t xml:space="preserve">-info&gt; </w:t>
      </w:r>
      <w:r>
        <w:t>root element,</w:t>
      </w:r>
    </w:p>
    <w:p w14:paraId="119DB49B" w14:textId="77777777" w:rsidR="00DC5A7E" w:rsidRPr="008E5226" w:rsidRDefault="00DC5A7E" w:rsidP="00DC5A7E">
      <w:pPr>
        <w:rPr>
          <w:lang w:eastAsia="zh-CN"/>
        </w:rPr>
      </w:pPr>
      <w:r>
        <w:lastRenderedPageBreak/>
        <w:t xml:space="preserve">the PAE-S shall </w:t>
      </w:r>
      <w:r>
        <w:rPr>
          <w:lang w:eastAsia="zh-CN"/>
        </w:rPr>
        <w:t xml:space="preserve">forward the received </w:t>
      </w:r>
      <w:r>
        <w:rPr>
          <w:lang w:eastAsia="x-none"/>
        </w:rPr>
        <w:t>HTTP POST request</w:t>
      </w:r>
      <w:r w:rsidRPr="005025FB">
        <w:t xml:space="preserve"> </w:t>
      </w:r>
      <w:r>
        <w:t xml:space="preserve">message towards the PMAE-C with changing the </w:t>
      </w:r>
      <w:r w:rsidRPr="00CC0778">
        <w:rPr>
          <w:lang w:eastAsia="zh-CN"/>
        </w:rPr>
        <w:t xml:space="preserve">Request-URI to the URI </w:t>
      </w:r>
      <w:r>
        <w:rPr>
          <w:lang w:eastAsia="zh-CN"/>
        </w:rPr>
        <w:t xml:space="preserve">of the PMAE-C. </w:t>
      </w:r>
    </w:p>
    <w:p w14:paraId="6A2658AD" w14:textId="77777777" w:rsidR="00DC5A7E" w:rsidRDefault="00DC5A7E" w:rsidP="00DC5A7E">
      <w:r>
        <w:rPr>
          <w:lang w:eastAsia="x-none"/>
        </w:rPr>
        <w:t xml:space="preserve">Upon reception of </w:t>
      </w:r>
      <w:r>
        <w:rPr>
          <w:lang w:eastAsia="zh-CN"/>
        </w:rPr>
        <w:t>either of the following</w:t>
      </w:r>
      <w:r>
        <w:t>:</w:t>
      </w:r>
    </w:p>
    <w:p w14:paraId="5C24D1CB" w14:textId="77777777" w:rsidR="00562048" w:rsidRDefault="00562048" w:rsidP="00562048">
      <w:pPr>
        <w:pStyle w:val="B1"/>
      </w:pPr>
      <w:r>
        <w:rPr>
          <w:lang w:eastAsia="zh-CN"/>
        </w:rPr>
        <w:t>a)</w:t>
      </w:r>
      <w:r>
        <w:rPr>
          <w:lang w:eastAsia="zh-CN"/>
        </w:rPr>
        <w:tab/>
      </w:r>
      <w:r>
        <w:rPr>
          <w:lang w:eastAsia="x-none"/>
        </w:rPr>
        <w:t xml:space="preserve">an HTTP </w:t>
      </w:r>
      <w:r>
        <w:t xml:space="preserve">204 (No content) </w:t>
      </w:r>
      <w:r>
        <w:rPr>
          <w:lang w:eastAsia="x-none"/>
        </w:rPr>
        <w:t>response</w:t>
      </w:r>
      <w:r>
        <w:t xml:space="preserve"> message; or</w:t>
      </w:r>
    </w:p>
    <w:p w14:paraId="0B9136A3" w14:textId="77777777" w:rsidR="00DC5A7E" w:rsidRDefault="00DC5A7E" w:rsidP="00DC5A7E">
      <w:pPr>
        <w:pStyle w:val="B1"/>
        <w:rPr>
          <w:lang w:eastAsia="zh-CN"/>
        </w:rPr>
      </w:pPr>
      <w:r>
        <w:rPr>
          <w:lang w:eastAsia="zh-CN"/>
        </w:rPr>
        <w:t>b)</w:t>
      </w:r>
      <w:r>
        <w:rPr>
          <w:lang w:eastAsia="zh-CN"/>
        </w:rPr>
        <w:tab/>
      </w:r>
      <w:r>
        <w:rPr>
          <w:lang w:eastAsia="x-none"/>
        </w:rPr>
        <w:t xml:space="preserve">an HTTP </w:t>
      </w:r>
      <w:r>
        <w:t xml:space="preserve">403 (Forbidden) </w:t>
      </w:r>
      <w:r>
        <w:rPr>
          <w:lang w:eastAsia="x-none"/>
        </w:rPr>
        <w:t>response</w:t>
      </w:r>
      <w:r w:rsidRPr="005025FB">
        <w:t xml:space="preserve"> </w:t>
      </w:r>
      <w:r>
        <w:t>message containing</w:t>
      </w:r>
      <w:r>
        <w:rPr>
          <w:lang w:eastAsia="zh-CN"/>
        </w:rPr>
        <w:t>:</w:t>
      </w:r>
    </w:p>
    <w:p w14:paraId="5CE9AF2E" w14:textId="77777777" w:rsidR="00DC5A7E" w:rsidRDefault="00DC5A7E" w:rsidP="00DC5A7E">
      <w:pPr>
        <w:pStyle w:val="B2"/>
      </w:pPr>
      <w:r>
        <w:t>1)</w:t>
      </w:r>
      <w:r>
        <w:tab/>
        <w:t>a Content-Type header field set to "application/vnd.3gpp.pinapp-info+xml"; and</w:t>
      </w:r>
    </w:p>
    <w:p w14:paraId="0BF258BF" w14:textId="77777777" w:rsidR="00DC5A7E" w:rsidRDefault="00DC5A7E" w:rsidP="00DC5A7E">
      <w:pPr>
        <w:pStyle w:val="B2"/>
      </w:pPr>
      <w:r>
        <w:t>2)</w:t>
      </w:r>
      <w:r>
        <w:tab/>
        <w:t xml:space="preserve">an application/vnd.3gpp.pinapp-info+xml MIME body with a </w:t>
      </w:r>
      <w:r w:rsidRPr="0073469F">
        <w:t>&lt;</w:t>
      </w:r>
      <w:r>
        <w:t>pin-m</w:t>
      </w:r>
      <w:r w:rsidRPr="00E13D41">
        <w:t>anagement</w:t>
      </w:r>
      <w:r>
        <w:t>-pine-leave-reject</w:t>
      </w:r>
      <w:r w:rsidRPr="0073469F">
        <w:t>&gt;</w:t>
      </w:r>
      <w:r>
        <w:t xml:space="preserve"> </w:t>
      </w:r>
      <w:r w:rsidRPr="00FB41A4">
        <w:t>element in the &lt;</w:t>
      </w:r>
      <w:r>
        <w:t>pinapp</w:t>
      </w:r>
      <w:r w:rsidRPr="00FB41A4">
        <w:t xml:space="preserve">-info&gt; </w:t>
      </w:r>
      <w:r>
        <w:t>root element,</w:t>
      </w:r>
    </w:p>
    <w:p w14:paraId="6B43537A" w14:textId="77777777" w:rsidR="00562048" w:rsidRPr="00F6037E" w:rsidRDefault="00562048" w:rsidP="00562048">
      <w:r>
        <w:t xml:space="preserve">the PAE-S shall </w:t>
      </w:r>
      <w:r>
        <w:rPr>
          <w:lang w:eastAsia="zh-CN"/>
        </w:rPr>
        <w:t xml:space="preserve">forward the received </w:t>
      </w:r>
      <w:r>
        <w:rPr>
          <w:lang w:eastAsia="x-none"/>
        </w:rPr>
        <w:t>HTTP 204 (No content) response</w:t>
      </w:r>
      <w:r>
        <w:t xml:space="preserve"> or the received </w:t>
      </w:r>
      <w:r>
        <w:rPr>
          <w:lang w:eastAsia="x-none"/>
        </w:rPr>
        <w:t xml:space="preserve">HTTP </w:t>
      </w:r>
      <w:r>
        <w:t xml:space="preserve">403 (Forbidden) </w:t>
      </w:r>
      <w:r>
        <w:rPr>
          <w:lang w:eastAsia="x-none"/>
        </w:rPr>
        <w:t>response</w:t>
      </w:r>
      <w:r>
        <w:t xml:space="preserve"> message to the PGAE-C</w:t>
      </w:r>
      <w:r>
        <w:rPr>
          <w:lang w:eastAsia="zh-CN"/>
        </w:rPr>
        <w:t xml:space="preserve">. </w:t>
      </w:r>
    </w:p>
    <w:p w14:paraId="10E66316" w14:textId="77777777" w:rsidR="00DC5A7E" w:rsidRDefault="00DC5A7E" w:rsidP="00DC5A7E">
      <w:pPr>
        <w:pStyle w:val="Heading5"/>
        <w:rPr>
          <w:lang w:eastAsia="zh-CN"/>
        </w:rPr>
      </w:pPr>
      <w:bookmarkStart w:id="346" w:name="_CR5_4_7_5_4"/>
      <w:bookmarkStart w:id="347" w:name="_Toc172038152"/>
      <w:bookmarkEnd w:id="346"/>
      <w:r>
        <w:rPr>
          <w:rFonts w:hint="eastAsia"/>
          <w:lang w:eastAsia="zh-CN"/>
        </w:rPr>
        <w:t>5</w:t>
      </w:r>
      <w:r>
        <w:rPr>
          <w:lang w:eastAsia="zh-CN"/>
        </w:rPr>
        <w:t>.4.7.5.4</w:t>
      </w:r>
      <w:r>
        <w:rPr>
          <w:lang w:eastAsia="zh-CN"/>
        </w:rPr>
        <w:tab/>
        <w:t xml:space="preserve">PMAE-C </w:t>
      </w:r>
      <w:r>
        <w:rPr>
          <w:rFonts w:hint="eastAsia"/>
          <w:lang w:eastAsia="zh-CN"/>
        </w:rPr>
        <w:t>procedure</w:t>
      </w:r>
      <w:bookmarkEnd w:id="347"/>
    </w:p>
    <w:p w14:paraId="71740EE4" w14:textId="77777777" w:rsidR="00DC5A7E" w:rsidRDefault="00DC5A7E" w:rsidP="00DC5A7E">
      <w:r>
        <w:rPr>
          <w:lang w:eastAsia="x-none"/>
        </w:rPr>
        <w:t>Upon reception of an HTTP POST request</w:t>
      </w:r>
      <w:r w:rsidRPr="005025FB">
        <w:t xml:space="preserve"> </w:t>
      </w:r>
      <w:r>
        <w:t>message containing:</w:t>
      </w:r>
    </w:p>
    <w:p w14:paraId="0C6C411C" w14:textId="77777777" w:rsidR="00DC5A7E" w:rsidRDefault="00DC5A7E" w:rsidP="00DC5A7E">
      <w:pPr>
        <w:pStyle w:val="B1"/>
      </w:pPr>
      <w:r>
        <w:t>a)</w:t>
      </w:r>
      <w:r>
        <w:tab/>
        <w:t>a Content-Type header field set to "application/vnd.3gpp.pinapp-info+xml"; and</w:t>
      </w:r>
    </w:p>
    <w:p w14:paraId="300A8173" w14:textId="77777777" w:rsidR="00DC5A7E" w:rsidRDefault="00DC5A7E" w:rsidP="00DC5A7E">
      <w:pPr>
        <w:pStyle w:val="B1"/>
      </w:pPr>
      <w:r>
        <w:t>b)</w:t>
      </w:r>
      <w:r>
        <w:tab/>
        <w:t xml:space="preserve">an application/vnd.3gpp.pinapp-info+xml MIME body with a </w:t>
      </w:r>
      <w:r w:rsidRPr="0073469F">
        <w:t>&lt;</w:t>
      </w:r>
      <w:r>
        <w:t>pin-m</w:t>
      </w:r>
      <w:r w:rsidRPr="00E13D41">
        <w:t>anagement</w:t>
      </w:r>
      <w:r>
        <w:t>-pine-leave-r</w:t>
      </w:r>
      <w:r w:rsidRPr="00E13D41">
        <w:t>equest</w:t>
      </w:r>
      <w:r w:rsidRPr="0073469F">
        <w:t>&gt;</w:t>
      </w:r>
      <w:r>
        <w:t xml:space="preserve"> </w:t>
      </w:r>
      <w:r w:rsidRPr="00FB41A4">
        <w:t>element in the &lt;</w:t>
      </w:r>
      <w:r>
        <w:t>pinapp</w:t>
      </w:r>
      <w:r w:rsidRPr="00FB41A4">
        <w:t xml:space="preserve">-info&gt; </w:t>
      </w:r>
      <w:r>
        <w:t>root element,</w:t>
      </w:r>
    </w:p>
    <w:p w14:paraId="1E14EE0C" w14:textId="77777777" w:rsidR="00DC5A7E" w:rsidRPr="00902D0F" w:rsidRDefault="00DC5A7E" w:rsidP="00DC5A7E">
      <w:r>
        <w:t xml:space="preserve">the PMAE-C shall </w:t>
      </w:r>
      <w:r w:rsidRPr="002A6164">
        <w:rPr>
          <w:lang w:eastAsia="zh-CN"/>
        </w:rPr>
        <w:t>verify whether the P</w:t>
      </w:r>
      <w:r>
        <w:rPr>
          <w:lang w:eastAsia="zh-CN"/>
        </w:rPr>
        <w:t>EAE-C is</w:t>
      </w:r>
      <w:r w:rsidRPr="002A6164">
        <w:rPr>
          <w:lang w:eastAsia="zh-CN"/>
        </w:rPr>
        <w:t xml:space="preserve"> authoriz</w:t>
      </w:r>
      <w:r>
        <w:rPr>
          <w:lang w:eastAsia="zh-CN"/>
        </w:rPr>
        <w:t>ed</w:t>
      </w:r>
      <w:r w:rsidRPr="002A6164">
        <w:rPr>
          <w:lang w:eastAsia="zh-CN"/>
        </w:rPr>
        <w:t xml:space="preserve"> to </w:t>
      </w:r>
      <w:r>
        <w:rPr>
          <w:lang w:eastAsia="zh-CN"/>
        </w:rPr>
        <w:t xml:space="preserve">leave </w:t>
      </w:r>
      <w:r w:rsidRPr="002A6164">
        <w:rPr>
          <w:lang w:eastAsia="zh-CN"/>
        </w:rPr>
        <w:t>the PIN</w:t>
      </w:r>
      <w:r>
        <w:rPr>
          <w:lang w:eastAsia="zh-CN"/>
        </w:rPr>
        <w:t xml:space="preserve"> or not.</w:t>
      </w:r>
      <w:r>
        <w:t xml:space="preserve"> </w:t>
      </w:r>
    </w:p>
    <w:p w14:paraId="23FD10F6" w14:textId="77777777" w:rsidR="00DC5A7E" w:rsidRDefault="00DC5A7E" w:rsidP="00DC5A7E">
      <w:pPr>
        <w:rPr>
          <w:lang w:eastAsia="zh-CN"/>
        </w:rPr>
      </w:pPr>
      <w:r>
        <w:rPr>
          <w:rFonts w:hint="eastAsia"/>
          <w:lang w:eastAsia="zh-CN"/>
        </w:rPr>
        <w:t>I</w:t>
      </w:r>
      <w:r>
        <w:rPr>
          <w:lang w:eastAsia="zh-CN"/>
        </w:rPr>
        <w:t>f</w:t>
      </w:r>
      <w:r w:rsidRPr="00E44706">
        <w:rPr>
          <w:lang w:eastAsia="zh-CN"/>
        </w:rPr>
        <w:t xml:space="preserve"> </w:t>
      </w:r>
      <w:r w:rsidRPr="002A6164">
        <w:rPr>
          <w:lang w:eastAsia="zh-CN"/>
        </w:rPr>
        <w:t>the P</w:t>
      </w:r>
      <w:r>
        <w:rPr>
          <w:lang w:eastAsia="zh-CN"/>
        </w:rPr>
        <w:t>EAE-C is</w:t>
      </w:r>
      <w:r w:rsidRPr="002A6164">
        <w:rPr>
          <w:lang w:eastAsia="zh-CN"/>
        </w:rPr>
        <w:t xml:space="preserve"> authoriz</w:t>
      </w:r>
      <w:r>
        <w:rPr>
          <w:lang w:eastAsia="zh-CN"/>
        </w:rPr>
        <w:t>ed</w:t>
      </w:r>
      <w:r w:rsidRPr="002A6164">
        <w:rPr>
          <w:lang w:eastAsia="zh-CN"/>
        </w:rPr>
        <w:t xml:space="preserve"> to </w:t>
      </w:r>
      <w:r>
        <w:rPr>
          <w:lang w:eastAsia="zh-CN"/>
        </w:rPr>
        <w:t xml:space="preserve">leave </w:t>
      </w:r>
      <w:r w:rsidRPr="002A6164">
        <w:rPr>
          <w:lang w:eastAsia="zh-CN"/>
        </w:rPr>
        <w:t>the PIN</w:t>
      </w:r>
      <w:r>
        <w:rPr>
          <w:lang w:eastAsia="zh-CN"/>
        </w:rPr>
        <w:t xml:space="preserve"> and the </w:t>
      </w:r>
      <w:r>
        <w:rPr>
          <w:lang w:eastAsia="x-none"/>
        </w:rPr>
        <w:t>HTTP POST request</w:t>
      </w:r>
      <w:r w:rsidRPr="005025FB">
        <w:t xml:space="preserve"> </w:t>
      </w:r>
      <w:r>
        <w:t>message is received from PGAE-C</w:t>
      </w:r>
      <w:r>
        <w:rPr>
          <w:lang w:eastAsia="zh-CN"/>
        </w:rPr>
        <w:t>, the PMAE-C shall:</w:t>
      </w:r>
    </w:p>
    <w:p w14:paraId="3E807599" w14:textId="77777777" w:rsidR="00562048" w:rsidRDefault="00562048" w:rsidP="00562048">
      <w:pPr>
        <w:pStyle w:val="B1"/>
      </w:pPr>
      <w:r>
        <w:rPr>
          <w:lang w:eastAsia="zh-CN"/>
        </w:rPr>
        <w:t>a)</w:t>
      </w:r>
      <w:r>
        <w:rPr>
          <w:lang w:eastAsia="zh-CN"/>
        </w:rPr>
        <w:tab/>
      </w:r>
      <w:r>
        <w:t xml:space="preserve">generate an HTTP 204 (No content) response and </w:t>
      </w:r>
      <w:r>
        <w:rPr>
          <w:lang w:eastAsia="zh-CN"/>
        </w:rPr>
        <w:t>send the HTTP 204 (No content) response towards the PGAE-C</w:t>
      </w:r>
      <w:r>
        <w:t xml:space="preserve"> according to IETF RFC 9110 [4]</w:t>
      </w:r>
      <w:r>
        <w:rPr>
          <w:lang w:eastAsia="zh-CN"/>
        </w:rPr>
        <w:t>; and</w:t>
      </w:r>
    </w:p>
    <w:p w14:paraId="612C4C51" w14:textId="77777777" w:rsidR="00DC5A7E" w:rsidRPr="00F31FFA" w:rsidRDefault="00DC5A7E" w:rsidP="00DC5A7E">
      <w:pPr>
        <w:pStyle w:val="B1"/>
        <w:rPr>
          <w:lang w:val="en-US" w:eastAsia="zh-CN"/>
        </w:rPr>
      </w:pPr>
      <w:r>
        <w:rPr>
          <w:rFonts w:hint="eastAsia"/>
          <w:lang w:eastAsia="zh-CN"/>
        </w:rPr>
        <w:t>b</w:t>
      </w:r>
      <w:r>
        <w:rPr>
          <w:lang w:eastAsia="zh-CN"/>
        </w:rPr>
        <w:t>)</w:t>
      </w:r>
      <w:r>
        <w:rPr>
          <w:lang w:eastAsia="zh-CN"/>
        </w:rPr>
        <w:tab/>
      </w:r>
      <w:r>
        <w:t>initiate a PIN status notify procedure towards PAE-S and PIN peer(s) in the PIN as specified in clause 5.4.6.</w:t>
      </w:r>
      <w:r w:rsidR="00596CD7">
        <w:t xml:space="preserve">4 </w:t>
      </w:r>
      <w:r>
        <w:t>to notify the PINE leaving the PIN.</w:t>
      </w:r>
    </w:p>
    <w:p w14:paraId="7B78A22E" w14:textId="77777777" w:rsidR="00DC5A7E" w:rsidRDefault="00DC5A7E" w:rsidP="00DC5A7E">
      <w:pPr>
        <w:rPr>
          <w:lang w:eastAsia="zh-CN"/>
        </w:rPr>
      </w:pPr>
      <w:r>
        <w:rPr>
          <w:rFonts w:hint="eastAsia"/>
          <w:lang w:eastAsia="zh-CN"/>
        </w:rPr>
        <w:t>I</w:t>
      </w:r>
      <w:r>
        <w:rPr>
          <w:lang w:eastAsia="zh-CN"/>
        </w:rPr>
        <w:t>f</w:t>
      </w:r>
      <w:r w:rsidRPr="00E44706">
        <w:rPr>
          <w:lang w:eastAsia="zh-CN"/>
        </w:rPr>
        <w:t xml:space="preserve"> </w:t>
      </w:r>
      <w:r w:rsidRPr="002A6164">
        <w:rPr>
          <w:lang w:eastAsia="zh-CN"/>
        </w:rPr>
        <w:t>the P</w:t>
      </w:r>
      <w:r>
        <w:rPr>
          <w:lang w:eastAsia="zh-CN"/>
        </w:rPr>
        <w:t>EAE-C is</w:t>
      </w:r>
      <w:r w:rsidRPr="002A6164">
        <w:rPr>
          <w:lang w:eastAsia="zh-CN"/>
        </w:rPr>
        <w:t xml:space="preserve"> authoriz</w:t>
      </w:r>
      <w:r>
        <w:rPr>
          <w:lang w:eastAsia="zh-CN"/>
        </w:rPr>
        <w:t>ed</w:t>
      </w:r>
      <w:r w:rsidRPr="002A6164">
        <w:rPr>
          <w:lang w:eastAsia="zh-CN"/>
        </w:rPr>
        <w:t xml:space="preserve"> to </w:t>
      </w:r>
      <w:r>
        <w:rPr>
          <w:lang w:eastAsia="zh-CN"/>
        </w:rPr>
        <w:t xml:space="preserve">leave </w:t>
      </w:r>
      <w:r w:rsidRPr="002A6164">
        <w:rPr>
          <w:lang w:eastAsia="zh-CN"/>
        </w:rPr>
        <w:t>the PIN</w:t>
      </w:r>
      <w:r>
        <w:rPr>
          <w:lang w:eastAsia="zh-CN"/>
        </w:rPr>
        <w:t xml:space="preserve"> and the </w:t>
      </w:r>
      <w:r>
        <w:rPr>
          <w:lang w:eastAsia="x-none"/>
        </w:rPr>
        <w:t>HTTP POST request</w:t>
      </w:r>
      <w:r w:rsidRPr="005025FB">
        <w:t xml:space="preserve"> </w:t>
      </w:r>
      <w:r>
        <w:t>message is received from PAE-S</w:t>
      </w:r>
      <w:r>
        <w:rPr>
          <w:lang w:eastAsia="zh-CN"/>
        </w:rPr>
        <w:t>, the PMAE-C shall:</w:t>
      </w:r>
    </w:p>
    <w:p w14:paraId="5DF2A7FC" w14:textId="77777777" w:rsidR="00227BE8" w:rsidRDefault="00227BE8" w:rsidP="00227BE8">
      <w:pPr>
        <w:pStyle w:val="B1"/>
      </w:pPr>
      <w:r>
        <w:rPr>
          <w:lang w:eastAsia="zh-CN"/>
        </w:rPr>
        <w:t>a)</w:t>
      </w:r>
      <w:r>
        <w:rPr>
          <w:lang w:eastAsia="zh-CN"/>
        </w:rPr>
        <w:tab/>
      </w:r>
      <w:r>
        <w:t xml:space="preserve">generate an HTTP 204 (No content) response and </w:t>
      </w:r>
      <w:r>
        <w:rPr>
          <w:lang w:eastAsia="zh-CN"/>
        </w:rPr>
        <w:t>send the HTTP 204 (</w:t>
      </w:r>
      <w:r>
        <w:t>No content</w:t>
      </w:r>
      <w:r>
        <w:rPr>
          <w:lang w:eastAsia="zh-CN"/>
        </w:rPr>
        <w:t>) response towards the PAE-S</w:t>
      </w:r>
      <w:r>
        <w:t xml:space="preserve"> according to IETF RFC 9110 [4]; and</w:t>
      </w:r>
    </w:p>
    <w:p w14:paraId="41235054" w14:textId="77777777" w:rsidR="00DC5A7E" w:rsidRPr="00F31FFA" w:rsidRDefault="00DC5A7E" w:rsidP="00DC5A7E">
      <w:pPr>
        <w:pStyle w:val="B1"/>
        <w:rPr>
          <w:lang w:val="en-US" w:eastAsia="zh-CN"/>
        </w:rPr>
      </w:pPr>
      <w:r>
        <w:rPr>
          <w:rFonts w:hint="eastAsia"/>
          <w:lang w:eastAsia="zh-CN"/>
        </w:rPr>
        <w:t>b</w:t>
      </w:r>
      <w:r>
        <w:rPr>
          <w:lang w:eastAsia="zh-CN"/>
        </w:rPr>
        <w:t>)</w:t>
      </w:r>
      <w:r>
        <w:rPr>
          <w:lang w:eastAsia="zh-CN"/>
        </w:rPr>
        <w:tab/>
      </w:r>
      <w:r>
        <w:t>initiate a PIN status notify procedure towards PAE-S and PIN peer(s) in the PIN as specified in clause 5.4.6.</w:t>
      </w:r>
      <w:r w:rsidR="00596CD7">
        <w:t xml:space="preserve">4 </w:t>
      </w:r>
      <w:r>
        <w:t>to notify the PINE leaving the PIN.</w:t>
      </w:r>
    </w:p>
    <w:p w14:paraId="02CD81EF" w14:textId="77777777" w:rsidR="00DC5A7E" w:rsidRDefault="00DC5A7E" w:rsidP="00DC5A7E">
      <w:pPr>
        <w:rPr>
          <w:lang w:eastAsia="zh-CN"/>
        </w:rPr>
      </w:pPr>
      <w:r>
        <w:rPr>
          <w:rFonts w:hint="eastAsia"/>
          <w:lang w:eastAsia="zh-CN"/>
        </w:rPr>
        <w:t>I</w:t>
      </w:r>
      <w:r>
        <w:rPr>
          <w:lang w:eastAsia="zh-CN"/>
        </w:rPr>
        <w:t>f</w:t>
      </w:r>
      <w:r w:rsidRPr="00E44706">
        <w:rPr>
          <w:lang w:eastAsia="zh-CN"/>
        </w:rPr>
        <w:t xml:space="preserve"> </w:t>
      </w:r>
      <w:r w:rsidRPr="002A6164">
        <w:rPr>
          <w:lang w:eastAsia="zh-CN"/>
        </w:rPr>
        <w:t>the P</w:t>
      </w:r>
      <w:r>
        <w:rPr>
          <w:lang w:eastAsia="zh-CN"/>
        </w:rPr>
        <w:t>EAE-C is</w:t>
      </w:r>
      <w:r w:rsidRPr="002A6164">
        <w:rPr>
          <w:lang w:eastAsia="zh-CN"/>
        </w:rPr>
        <w:t xml:space="preserve"> </w:t>
      </w:r>
      <w:r>
        <w:rPr>
          <w:lang w:eastAsia="zh-CN"/>
        </w:rPr>
        <w:t xml:space="preserve">not </w:t>
      </w:r>
      <w:r w:rsidRPr="002A6164">
        <w:rPr>
          <w:lang w:eastAsia="zh-CN"/>
        </w:rPr>
        <w:t>authoriz</w:t>
      </w:r>
      <w:r>
        <w:rPr>
          <w:lang w:eastAsia="zh-CN"/>
        </w:rPr>
        <w:t>ed</w:t>
      </w:r>
      <w:r w:rsidRPr="002A6164">
        <w:rPr>
          <w:lang w:eastAsia="zh-CN"/>
        </w:rPr>
        <w:t xml:space="preserve"> to </w:t>
      </w:r>
      <w:r>
        <w:rPr>
          <w:lang w:eastAsia="zh-CN"/>
        </w:rPr>
        <w:t xml:space="preserve">leave </w:t>
      </w:r>
      <w:r w:rsidRPr="002A6164">
        <w:rPr>
          <w:lang w:eastAsia="zh-CN"/>
        </w:rPr>
        <w:t>the PIN</w:t>
      </w:r>
      <w:r>
        <w:rPr>
          <w:lang w:eastAsia="zh-CN"/>
        </w:rPr>
        <w:t xml:space="preserve"> and the </w:t>
      </w:r>
      <w:r>
        <w:rPr>
          <w:lang w:eastAsia="x-none"/>
        </w:rPr>
        <w:t>HTTP POST request</w:t>
      </w:r>
      <w:r w:rsidRPr="005025FB">
        <w:t xml:space="preserve"> </w:t>
      </w:r>
      <w:r>
        <w:t>message is received from PGAE-C</w:t>
      </w:r>
      <w:r>
        <w:rPr>
          <w:lang w:eastAsia="zh-CN"/>
        </w:rPr>
        <w:t>, the PMAE-C shall:</w:t>
      </w:r>
    </w:p>
    <w:p w14:paraId="20FE5204" w14:textId="77777777" w:rsidR="00DC5A7E" w:rsidRDefault="00DC5A7E" w:rsidP="00DC5A7E">
      <w:pPr>
        <w:pStyle w:val="B1"/>
      </w:pPr>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r w:rsidR="00F84143">
        <w:t>9110</w:t>
      </w:r>
      <w:r>
        <w:t> </w:t>
      </w:r>
      <w:r w:rsidRPr="00554F63">
        <w:t>[</w:t>
      </w:r>
      <w:r>
        <w:t>4</w:t>
      </w:r>
      <w:r w:rsidRPr="00554F63">
        <w:t xml:space="preserve">]. In the </w:t>
      </w:r>
      <w:r>
        <w:t>403 (Forbidden)</w:t>
      </w:r>
      <w:r w:rsidRPr="00554F63">
        <w:t xml:space="preserve"> response message, the </w:t>
      </w:r>
      <w:r>
        <w:t>PMAE-C</w:t>
      </w:r>
      <w:r w:rsidRPr="00554F63">
        <w:t>:</w:t>
      </w:r>
    </w:p>
    <w:p w14:paraId="579D3307" w14:textId="77777777" w:rsidR="00DC5A7E" w:rsidRDefault="00DC5A7E" w:rsidP="00DC5A7E">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44BB80A3" w14:textId="77777777" w:rsidR="00DC5A7E" w:rsidRDefault="00DC5A7E" w:rsidP="00DC5A7E">
      <w:pPr>
        <w:pStyle w:val="B2"/>
      </w:pPr>
      <w:r>
        <w:t>2)</w:t>
      </w:r>
      <w:r>
        <w:tab/>
      </w:r>
      <w:r w:rsidRPr="004E7BF5">
        <w:t>shall include an application/vnd.3gpp.</w:t>
      </w:r>
      <w:r>
        <w:t>pinapp</w:t>
      </w:r>
      <w:r w:rsidRPr="004E7BF5">
        <w:t xml:space="preserve">-info+xml MIME body </w:t>
      </w:r>
      <w:r>
        <w:t xml:space="preserve">with a </w:t>
      </w:r>
      <w:r w:rsidRPr="0073469F">
        <w:t>&lt;</w:t>
      </w:r>
      <w:r>
        <w:t>pin-m</w:t>
      </w:r>
      <w:r w:rsidRPr="00E13D41">
        <w:t>anagement</w:t>
      </w:r>
      <w:r>
        <w:t>-pine-leave-reject</w:t>
      </w:r>
      <w:r w:rsidRPr="0073469F">
        <w:t>&gt;</w:t>
      </w:r>
      <w:r w:rsidRPr="004E7BF5">
        <w:t xml:space="preserve"> element</w:t>
      </w:r>
      <w:r>
        <w:t xml:space="preserve"> </w:t>
      </w:r>
      <w:r w:rsidRPr="004E7BF5">
        <w:t>in the &lt;</w:t>
      </w:r>
      <w:r>
        <w:t>pinapp</w:t>
      </w:r>
      <w:r w:rsidRPr="004E7BF5">
        <w:t>-info&gt; root element</w:t>
      </w:r>
      <w:r>
        <w:t xml:space="preserve"> and within the </w:t>
      </w:r>
      <w:r w:rsidRPr="0073469F">
        <w:t>&lt;</w:t>
      </w:r>
      <w:r>
        <w:t>pin-m</w:t>
      </w:r>
      <w:r w:rsidRPr="00E13D41">
        <w:t>anagement</w:t>
      </w:r>
      <w:r>
        <w:t>-pine-leave-reject</w:t>
      </w:r>
      <w:r w:rsidRPr="0073469F">
        <w:t>&gt;</w:t>
      </w:r>
      <w:r w:rsidRPr="001D4A5C">
        <w:t xml:space="preserve"> element</w:t>
      </w:r>
      <w:r w:rsidRPr="004E7BF5">
        <w:t>:</w:t>
      </w:r>
    </w:p>
    <w:p w14:paraId="6842D909" w14:textId="77777777" w:rsidR="00DC5A7E" w:rsidRDefault="00DC5A7E" w:rsidP="00DC5A7E">
      <w:pPr>
        <w:pStyle w:val="B3"/>
        <w:rPr>
          <w:lang w:eastAsia="zh-CN"/>
        </w:rPr>
      </w:pPr>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t>PEAE-C requested leaving a PIN</w:t>
      </w:r>
      <w:r w:rsidRPr="00654FEF">
        <w:t xml:space="preserve"> failure</w:t>
      </w:r>
      <w:r>
        <w:t>; and</w:t>
      </w:r>
    </w:p>
    <w:p w14:paraId="678D16B8" w14:textId="77777777" w:rsidR="00DC5A7E" w:rsidRDefault="00DC5A7E" w:rsidP="00DC5A7E">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HTTP </w:t>
      </w:r>
      <w:r>
        <w:t>403 (Forbidden)</w:t>
      </w:r>
      <w:r w:rsidRPr="00554F63">
        <w:rPr>
          <w:lang w:eastAsia="zh-CN"/>
        </w:rPr>
        <w:t xml:space="preserve"> response towards the </w:t>
      </w:r>
      <w:r>
        <w:rPr>
          <w:lang w:eastAsia="zh-CN"/>
        </w:rPr>
        <w:t>PG</w:t>
      </w:r>
      <w:r w:rsidRPr="00554F63">
        <w:rPr>
          <w:lang w:eastAsia="zh-CN"/>
        </w:rPr>
        <w:t>AE-</w:t>
      </w:r>
      <w:r>
        <w:rPr>
          <w:lang w:eastAsia="zh-CN"/>
        </w:rPr>
        <w:t>C.</w:t>
      </w:r>
    </w:p>
    <w:p w14:paraId="2AAD72A0" w14:textId="77777777" w:rsidR="00756EBD" w:rsidRDefault="00756EBD" w:rsidP="00756EBD">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5B133F89" w14:textId="77777777" w:rsidR="00756EBD" w:rsidRPr="007D3511" w:rsidRDefault="00756EBD" w:rsidP="00756EBD">
      <w:pPr>
        <w:pStyle w:val="B1"/>
        <w:rPr>
          <w:lang w:eastAsia="zh-CN"/>
        </w:rPr>
      </w:pPr>
      <w:r>
        <w:rPr>
          <w:rFonts w:hint="eastAsia"/>
          <w:lang w:eastAsia="zh-CN"/>
        </w:rPr>
        <w:t>0</w:t>
      </w:r>
      <w:r>
        <w:rPr>
          <w:lang w:eastAsia="zh-CN"/>
        </w:rPr>
        <w:tab/>
        <w:t>Protocol error, unspecified;</w:t>
      </w:r>
    </w:p>
    <w:p w14:paraId="0C795BB1" w14:textId="77777777" w:rsidR="00756EBD" w:rsidRDefault="00756EBD" w:rsidP="00756EBD">
      <w:pPr>
        <w:pStyle w:val="B1"/>
        <w:rPr>
          <w:lang w:eastAsia="zh-CN"/>
        </w:rPr>
      </w:pPr>
      <w:r>
        <w:rPr>
          <w:lang w:eastAsia="zh-CN"/>
        </w:rPr>
        <w:lastRenderedPageBreak/>
        <w:t>1</w:t>
      </w:r>
      <w:r>
        <w:rPr>
          <w:lang w:eastAsia="zh-CN"/>
        </w:rPr>
        <w:tab/>
      </w:r>
      <w:r w:rsidRPr="007D3511">
        <w:rPr>
          <w:lang w:eastAsia="zh-CN"/>
        </w:rPr>
        <w:t>Operation not allowed</w:t>
      </w:r>
      <w:r>
        <w:rPr>
          <w:lang w:eastAsia="zh-CN"/>
        </w:rPr>
        <w:t>;</w:t>
      </w:r>
      <w:r>
        <w:rPr>
          <w:rFonts w:hint="eastAsia"/>
          <w:lang w:eastAsia="zh-CN"/>
        </w:rPr>
        <w:t xml:space="preserve"> </w:t>
      </w:r>
    </w:p>
    <w:p w14:paraId="26BF3E83" w14:textId="77777777" w:rsidR="00756EBD" w:rsidRDefault="00756EBD" w:rsidP="00756EBD">
      <w:pPr>
        <w:pStyle w:val="B1"/>
        <w:rPr>
          <w:lang w:eastAsia="zh-CN"/>
        </w:rPr>
      </w:pPr>
      <w:r>
        <w:rPr>
          <w:rFonts w:hint="eastAsia"/>
          <w:lang w:eastAsia="zh-CN"/>
        </w:rPr>
        <w:t>3</w:t>
      </w:r>
      <w:r>
        <w:rPr>
          <w:lang w:eastAsia="zh-CN"/>
        </w:rPr>
        <w:tab/>
      </w:r>
      <w:r w:rsidRPr="007D3511">
        <w:rPr>
          <w:lang w:eastAsia="x-none"/>
        </w:rPr>
        <w:t>Authorization failure</w:t>
      </w:r>
      <w:r>
        <w:rPr>
          <w:lang w:eastAsia="zh-CN"/>
        </w:rPr>
        <w:t>;</w:t>
      </w:r>
      <w:r w:rsidRPr="00C37465">
        <w:rPr>
          <w:rFonts w:hint="eastAsia"/>
          <w:lang w:eastAsia="zh-CN"/>
        </w:rPr>
        <w:t xml:space="preserve"> </w:t>
      </w:r>
      <w:r>
        <w:rPr>
          <w:rFonts w:hint="eastAsia"/>
          <w:lang w:eastAsia="zh-CN"/>
        </w:rPr>
        <w:t>and</w:t>
      </w:r>
    </w:p>
    <w:p w14:paraId="11CDFDB0" w14:textId="77777777" w:rsidR="00756EBD" w:rsidRPr="006D6FBB" w:rsidRDefault="00756EBD" w:rsidP="00756EBD">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2689F11A" w14:textId="77777777" w:rsidR="00DC5A7E" w:rsidRDefault="00DC5A7E" w:rsidP="00DC5A7E">
      <w:pPr>
        <w:rPr>
          <w:lang w:eastAsia="zh-CN"/>
        </w:rPr>
      </w:pPr>
      <w:r>
        <w:rPr>
          <w:rFonts w:hint="eastAsia"/>
          <w:lang w:eastAsia="zh-CN"/>
        </w:rPr>
        <w:t>I</w:t>
      </w:r>
      <w:r>
        <w:rPr>
          <w:lang w:eastAsia="zh-CN"/>
        </w:rPr>
        <w:t>f</w:t>
      </w:r>
      <w:r w:rsidRPr="00E44706">
        <w:rPr>
          <w:lang w:eastAsia="zh-CN"/>
        </w:rPr>
        <w:t xml:space="preserve"> </w:t>
      </w:r>
      <w:r w:rsidRPr="002A6164">
        <w:rPr>
          <w:lang w:eastAsia="zh-CN"/>
        </w:rPr>
        <w:t>the P</w:t>
      </w:r>
      <w:r>
        <w:rPr>
          <w:lang w:eastAsia="zh-CN"/>
        </w:rPr>
        <w:t>EAE-C is</w:t>
      </w:r>
      <w:r w:rsidRPr="002A6164">
        <w:rPr>
          <w:lang w:eastAsia="zh-CN"/>
        </w:rPr>
        <w:t xml:space="preserve"> </w:t>
      </w:r>
      <w:r>
        <w:rPr>
          <w:lang w:eastAsia="zh-CN"/>
        </w:rPr>
        <w:t xml:space="preserve">not </w:t>
      </w:r>
      <w:r w:rsidRPr="002A6164">
        <w:rPr>
          <w:lang w:eastAsia="zh-CN"/>
        </w:rPr>
        <w:t>authoriz</w:t>
      </w:r>
      <w:r>
        <w:rPr>
          <w:lang w:eastAsia="zh-CN"/>
        </w:rPr>
        <w:t>ed</w:t>
      </w:r>
      <w:r w:rsidRPr="002A6164">
        <w:rPr>
          <w:lang w:eastAsia="zh-CN"/>
        </w:rPr>
        <w:t xml:space="preserve"> to </w:t>
      </w:r>
      <w:r>
        <w:rPr>
          <w:lang w:eastAsia="zh-CN"/>
        </w:rPr>
        <w:t xml:space="preserve">leave </w:t>
      </w:r>
      <w:r w:rsidRPr="002A6164">
        <w:rPr>
          <w:lang w:eastAsia="zh-CN"/>
        </w:rPr>
        <w:t>the PIN</w:t>
      </w:r>
      <w:r>
        <w:rPr>
          <w:lang w:eastAsia="zh-CN"/>
        </w:rPr>
        <w:t xml:space="preserve"> and the </w:t>
      </w:r>
      <w:r>
        <w:rPr>
          <w:lang w:eastAsia="x-none"/>
        </w:rPr>
        <w:t>HTTP POST request</w:t>
      </w:r>
      <w:r w:rsidRPr="005025FB">
        <w:t xml:space="preserve"> </w:t>
      </w:r>
      <w:r>
        <w:t>message is received from PAE-S</w:t>
      </w:r>
      <w:r>
        <w:rPr>
          <w:lang w:eastAsia="zh-CN"/>
        </w:rPr>
        <w:t>, the PMAE-C shall:</w:t>
      </w:r>
    </w:p>
    <w:p w14:paraId="14F333B6" w14:textId="77777777" w:rsidR="00DC5A7E" w:rsidRDefault="00DC5A7E" w:rsidP="00DC5A7E">
      <w:pPr>
        <w:pStyle w:val="B1"/>
      </w:pPr>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r w:rsidR="00F84143">
        <w:t>9110</w:t>
      </w:r>
      <w:r>
        <w:t> </w:t>
      </w:r>
      <w:r w:rsidRPr="00554F63">
        <w:t>[</w:t>
      </w:r>
      <w:r>
        <w:t>4</w:t>
      </w:r>
      <w:r w:rsidRPr="00554F63">
        <w:t xml:space="preserve">]. In the </w:t>
      </w:r>
      <w:r>
        <w:t>403 (Forbidden)</w:t>
      </w:r>
      <w:r w:rsidRPr="00554F63">
        <w:t xml:space="preserve"> response message, the </w:t>
      </w:r>
      <w:r>
        <w:t>PMAE-C</w:t>
      </w:r>
      <w:r w:rsidRPr="00554F63">
        <w:t>:</w:t>
      </w:r>
    </w:p>
    <w:p w14:paraId="5113889C" w14:textId="77777777" w:rsidR="00DC5A7E" w:rsidRDefault="00DC5A7E" w:rsidP="00DC5A7E">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756CAB0D" w14:textId="77777777" w:rsidR="00DC5A7E" w:rsidRDefault="00DC5A7E" w:rsidP="00DC5A7E">
      <w:pPr>
        <w:pStyle w:val="B2"/>
      </w:pPr>
      <w:r>
        <w:t>2)</w:t>
      </w:r>
      <w:r>
        <w:tab/>
      </w:r>
      <w:r w:rsidRPr="004E7BF5">
        <w:t>shall include an application/vnd.3gpp.</w:t>
      </w:r>
      <w:r>
        <w:t>pinapp</w:t>
      </w:r>
      <w:r w:rsidRPr="004E7BF5">
        <w:t xml:space="preserve">-info+xml MIME body </w:t>
      </w:r>
      <w:r>
        <w:t xml:space="preserve">with a </w:t>
      </w:r>
      <w:r w:rsidRPr="0073469F">
        <w:t>&lt;</w:t>
      </w:r>
      <w:r>
        <w:t>pin-m</w:t>
      </w:r>
      <w:r w:rsidRPr="00E13D41">
        <w:t>anagement</w:t>
      </w:r>
      <w:r>
        <w:t>-pine-leave-reject</w:t>
      </w:r>
      <w:r w:rsidRPr="0073469F">
        <w:t>&gt;</w:t>
      </w:r>
      <w:r w:rsidRPr="004E7BF5">
        <w:t xml:space="preserve"> element</w:t>
      </w:r>
      <w:r>
        <w:t xml:space="preserve"> </w:t>
      </w:r>
      <w:r w:rsidRPr="004E7BF5">
        <w:t>in the &lt;</w:t>
      </w:r>
      <w:r>
        <w:t>pinapp</w:t>
      </w:r>
      <w:r w:rsidRPr="004E7BF5">
        <w:t>-info&gt; root element</w:t>
      </w:r>
      <w:r>
        <w:t xml:space="preserve"> and within the </w:t>
      </w:r>
      <w:r w:rsidRPr="0073469F">
        <w:t>&lt;</w:t>
      </w:r>
      <w:r>
        <w:t>pin-m</w:t>
      </w:r>
      <w:r w:rsidRPr="00E13D41">
        <w:t>anagement</w:t>
      </w:r>
      <w:r>
        <w:t>-pine-leave-reject</w:t>
      </w:r>
      <w:r w:rsidRPr="0073469F">
        <w:t>&gt;</w:t>
      </w:r>
      <w:r w:rsidRPr="001D4A5C">
        <w:t xml:space="preserve"> element</w:t>
      </w:r>
      <w:r w:rsidRPr="004E7BF5">
        <w:t>:</w:t>
      </w:r>
    </w:p>
    <w:p w14:paraId="64EAFE84" w14:textId="77777777" w:rsidR="00DC5A7E" w:rsidRDefault="00DC5A7E" w:rsidP="00DC5A7E">
      <w:pPr>
        <w:pStyle w:val="B3"/>
        <w:rPr>
          <w:lang w:eastAsia="zh-CN"/>
        </w:rPr>
      </w:pPr>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t>PEAE-C requested leaving a PIN</w:t>
      </w:r>
      <w:r w:rsidRPr="00654FEF">
        <w:t xml:space="preserve"> failure</w:t>
      </w:r>
      <w:r>
        <w:t>; and</w:t>
      </w:r>
    </w:p>
    <w:p w14:paraId="26330444" w14:textId="77777777" w:rsidR="00BE3BC8" w:rsidRDefault="00DC5A7E" w:rsidP="00DC5A7E">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HTTP </w:t>
      </w:r>
      <w:r>
        <w:t>403 (Forbidden)</w:t>
      </w:r>
      <w:r w:rsidRPr="00554F63">
        <w:rPr>
          <w:lang w:eastAsia="zh-CN"/>
        </w:rPr>
        <w:t xml:space="preserve"> response towards the </w:t>
      </w:r>
      <w:r>
        <w:rPr>
          <w:lang w:eastAsia="zh-CN"/>
        </w:rPr>
        <w:t>P</w:t>
      </w:r>
      <w:r w:rsidRPr="00554F63">
        <w:rPr>
          <w:lang w:eastAsia="zh-CN"/>
        </w:rPr>
        <w:t>AE-</w:t>
      </w:r>
      <w:r>
        <w:rPr>
          <w:lang w:eastAsia="zh-CN"/>
        </w:rPr>
        <w:t>S.</w:t>
      </w:r>
    </w:p>
    <w:p w14:paraId="0E377747" w14:textId="77777777" w:rsidR="00756EBD" w:rsidRDefault="00756EBD" w:rsidP="00756EBD">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00E798B7" w14:textId="77777777" w:rsidR="00756EBD" w:rsidRPr="007D3511" w:rsidRDefault="00756EBD" w:rsidP="00756EBD">
      <w:pPr>
        <w:pStyle w:val="B1"/>
        <w:rPr>
          <w:lang w:eastAsia="zh-CN"/>
        </w:rPr>
      </w:pPr>
      <w:r>
        <w:rPr>
          <w:rFonts w:hint="eastAsia"/>
          <w:lang w:eastAsia="zh-CN"/>
        </w:rPr>
        <w:t>0</w:t>
      </w:r>
      <w:r>
        <w:rPr>
          <w:lang w:eastAsia="zh-CN"/>
        </w:rPr>
        <w:tab/>
        <w:t>Protocol error, unspecified;</w:t>
      </w:r>
    </w:p>
    <w:p w14:paraId="4FDA679E" w14:textId="77777777" w:rsidR="00756EBD" w:rsidRDefault="00756EBD" w:rsidP="00756EBD">
      <w:pPr>
        <w:pStyle w:val="B1"/>
        <w:rPr>
          <w:lang w:eastAsia="zh-CN"/>
        </w:rPr>
      </w:pPr>
      <w:r>
        <w:rPr>
          <w:lang w:eastAsia="zh-CN"/>
        </w:rPr>
        <w:t>1</w:t>
      </w:r>
      <w:r>
        <w:rPr>
          <w:lang w:eastAsia="zh-CN"/>
        </w:rPr>
        <w:tab/>
      </w:r>
      <w:r w:rsidRPr="007D3511">
        <w:rPr>
          <w:lang w:eastAsia="zh-CN"/>
        </w:rPr>
        <w:t>Operation not allowed</w:t>
      </w:r>
      <w:r>
        <w:rPr>
          <w:lang w:eastAsia="zh-CN"/>
        </w:rPr>
        <w:t>;</w:t>
      </w:r>
      <w:r>
        <w:rPr>
          <w:rFonts w:hint="eastAsia"/>
          <w:lang w:eastAsia="zh-CN"/>
        </w:rPr>
        <w:t xml:space="preserve"> </w:t>
      </w:r>
    </w:p>
    <w:p w14:paraId="08C5E8A7" w14:textId="77777777" w:rsidR="00756EBD" w:rsidRDefault="00756EBD" w:rsidP="00756EBD">
      <w:pPr>
        <w:pStyle w:val="B1"/>
        <w:rPr>
          <w:lang w:eastAsia="zh-CN"/>
        </w:rPr>
      </w:pPr>
      <w:r>
        <w:rPr>
          <w:rFonts w:hint="eastAsia"/>
          <w:lang w:eastAsia="zh-CN"/>
        </w:rPr>
        <w:t>3</w:t>
      </w:r>
      <w:r>
        <w:rPr>
          <w:lang w:eastAsia="zh-CN"/>
        </w:rPr>
        <w:tab/>
      </w:r>
      <w:r w:rsidRPr="007D3511">
        <w:rPr>
          <w:lang w:eastAsia="x-none"/>
        </w:rPr>
        <w:t>Authorization failure</w:t>
      </w:r>
      <w:r>
        <w:rPr>
          <w:lang w:eastAsia="zh-CN"/>
        </w:rPr>
        <w:t>;</w:t>
      </w:r>
      <w:r w:rsidRPr="00C37465">
        <w:rPr>
          <w:rFonts w:hint="eastAsia"/>
          <w:lang w:eastAsia="zh-CN"/>
        </w:rPr>
        <w:t xml:space="preserve"> </w:t>
      </w:r>
      <w:r>
        <w:rPr>
          <w:rFonts w:hint="eastAsia"/>
          <w:lang w:eastAsia="zh-CN"/>
        </w:rPr>
        <w:t>and</w:t>
      </w:r>
    </w:p>
    <w:p w14:paraId="2B7AFBDA" w14:textId="77777777" w:rsidR="00756EBD" w:rsidRDefault="00756EBD" w:rsidP="00756EBD">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281CA1FA" w14:textId="77777777" w:rsidR="00351768" w:rsidRDefault="00351768" w:rsidP="00351768">
      <w:pPr>
        <w:pStyle w:val="Heading4"/>
        <w:rPr>
          <w:lang w:eastAsia="zh-CN"/>
        </w:rPr>
      </w:pPr>
      <w:bookmarkStart w:id="348" w:name="_CR5_4_7_6"/>
      <w:bookmarkStart w:id="349" w:name="_Toc172038153"/>
      <w:bookmarkEnd w:id="348"/>
      <w:r>
        <w:rPr>
          <w:lang w:eastAsia="zh-CN"/>
        </w:rPr>
        <w:t>5.4.7.6</w:t>
      </w:r>
      <w:r>
        <w:rPr>
          <w:lang w:eastAsia="zh-CN"/>
        </w:rPr>
        <w:tab/>
        <w:t>PMAE-C requested removing a PEAE-C from a PIN</w:t>
      </w:r>
      <w:bookmarkEnd w:id="349"/>
    </w:p>
    <w:p w14:paraId="6D7ECE1B" w14:textId="77777777" w:rsidR="00351768" w:rsidRDefault="00351768" w:rsidP="00351768">
      <w:pPr>
        <w:pStyle w:val="Heading5"/>
        <w:rPr>
          <w:lang w:eastAsia="zh-CN"/>
        </w:rPr>
      </w:pPr>
      <w:bookmarkStart w:id="350" w:name="_CR5_4_7_6_1"/>
      <w:bookmarkStart w:id="351" w:name="_Toc172038154"/>
      <w:bookmarkEnd w:id="350"/>
      <w:r>
        <w:rPr>
          <w:lang w:eastAsia="zh-CN"/>
        </w:rPr>
        <w:t>5.4.7.6.1</w:t>
      </w:r>
      <w:r>
        <w:rPr>
          <w:lang w:eastAsia="zh-CN"/>
        </w:rPr>
        <w:tab/>
        <w:t>PMAE-C procedure</w:t>
      </w:r>
      <w:bookmarkEnd w:id="351"/>
    </w:p>
    <w:p w14:paraId="34B5DD4B" w14:textId="77777777" w:rsidR="00351768" w:rsidRDefault="00351768" w:rsidP="00351768">
      <w:pPr>
        <w:rPr>
          <w:lang w:eastAsia="zh-CN"/>
        </w:rPr>
      </w:pPr>
      <w:r>
        <w:t xml:space="preserve">When the PMAE-C needs </w:t>
      </w:r>
      <w:r>
        <w:rPr>
          <w:lang w:eastAsia="zh-CN"/>
        </w:rPr>
        <w:t>to remove one or more PEAE-C, the PMAE-C shall:</w:t>
      </w:r>
    </w:p>
    <w:p w14:paraId="3FF746E9" w14:textId="77777777" w:rsidR="00351768" w:rsidRDefault="00351768" w:rsidP="00351768">
      <w:pPr>
        <w:pStyle w:val="B1"/>
      </w:pPr>
      <w:r>
        <w:rPr>
          <w:lang w:eastAsia="zh-CN"/>
        </w:rPr>
        <w:t>a)</w:t>
      </w:r>
      <w:r>
        <w:rPr>
          <w:lang w:eastAsia="zh-CN"/>
        </w:rPr>
        <w:tab/>
      </w:r>
      <w:r>
        <w:t>initiate a PIN status notify procedure towards the PEAE-C(s) to be removed as specified in clause 5.4.6.4 with the following considerations:</w:t>
      </w:r>
    </w:p>
    <w:p w14:paraId="0C68291F" w14:textId="77777777" w:rsidR="00351768" w:rsidRDefault="00351768" w:rsidP="00351768">
      <w:pPr>
        <w:pStyle w:val="B2"/>
      </w:pPr>
      <w:r>
        <w:rPr>
          <w:lang w:eastAsia="zh-CN"/>
        </w:rPr>
        <w:t>1)</w:t>
      </w:r>
      <w:r>
        <w:rPr>
          <w:lang w:eastAsia="zh-CN"/>
        </w:rPr>
        <w:tab/>
        <w:t xml:space="preserve">the </w:t>
      </w:r>
      <w:r>
        <w:t>event ID shall include "</w:t>
      </w:r>
      <w:r>
        <w:rPr>
          <w:lang w:eastAsia="zh-CN"/>
        </w:rPr>
        <w:t>PINE management</w:t>
      </w:r>
      <w:r>
        <w:t>" and:</w:t>
      </w:r>
    </w:p>
    <w:p w14:paraId="12FE40E3" w14:textId="77777777" w:rsidR="00351768" w:rsidRDefault="00351768" w:rsidP="00351768">
      <w:pPr>
        <w:pStyle w:val="B3"/>
      </w:pPr>
      <w:r>
        <w:t>i)</w:t>
      </w:r>
      <w:r>
        <w:tab/>
        <w:t>the &lt;pine-management-type&gt; element set to "PINE is removed from a PIN"; and</w:t>
      </w:r>
    </w:p>
    <w:p w14:paraId="3F0C07E7" w14:textId="77777777" w:rsidR="00351768" w:rsidRDefault="00351768" w:rsidP="00351768">
      <w:pPr>
        <w:pStyle w:val="B3"/>
        <w:rPr>
          <w:lang w:eastAsia="zh-CN"/>
        </w:rPr>
      </w:pPr>
      <w:r>
        <w:rPr>
          <w:lang w:eastAsia="zh-CN"/>
        </w:rPr>
        <w:t>ii)</w:t>
      </w:r>
      <w:r>
        <w:rPr>
          <w:lang w:eastAsia="zh-CN"/>
        </w:rPr>
        <w:tab/>
        <w:t>the &lt;pine-id&gt; element set to the identity(ies) of the removed PEAE-C(s); and</w:t>
      </w:r>
    </w:p>
    <w:p w14:paraId="4B97EEAD" w14:textId="77777777" w:rsidR="00351768" w:rsidRDefault="00351768" w:rsidP="00351768">
      <w:pPr>
        <w:pStyle w:val="B1"/>
      </w:pPr>
      <w:r>
        <w:rPr>
          <w:lang w:eastAsia="zh-CN"/>
        </w:rPr>
        <w:t>b)</w:t>
      </w:r>
      <w:r>
        <w:rPr>
          <w:lang w:eastAsia="zh-CN"/>
        </w:rPr>
        <w:tab/>
      </w:r>
      <w:r>
        <w:t>initiate a PIN status notify procedure towards all PIN peers and the PAE-S in the PIN as specified in clause 5.4.6.4 with the following considerations:</w:t>
      </w:r>
    </w:p>
    <w:p w14:paraId="1EAC40CF" w14:textId="77777777" w:rsidR="00351768" w:rsidRDefault="00351768" w:rsidP="00351768">
      <w:pPr>
        <w:pStyle w:val="B2"/>
      </w:pPr>
      <w:r>
        <w:rPr>
          <w:lang w:eastAsia="zh-CN"/>
        </w:rPr>
        <w:t>1)</w:t>
      </w:r>
      <w:r>
        <w:rPr>
          <w:lang w:eastAsia="zh-CN"/>
        </w:rPr>
        <w:tab/>
        <w:t xml:space="preserve">the </w:t>
      </w:r>
      <w:r>
        <w:t>event ID shall include "</w:t>
      </w:r>
      <w:r>
        <w:rPr>
          <w:lang w:eastAsia="zh-CN"/>
        </w:rPr>
        <w:t>PINE management</w:t>
      </w:r>
      <w:r>
        <w:t>" and:</w:t>
      </w:r>
    </w:p>
    <w:p w14:paraId="513F167F" w14:textId="77777777" w:rsidR="00351768" w:rsidRDefault="00351768" w:rsidP="00351768">
      <w:pPr>
        <w:pStyle w:val="B3"/>
      </w:pPr>
      <w:r>
        <w:t>i)</w:t>
      </w:r>
      <w:r>
        <w:tab/>
        <w:t>the &lt;pine-management-type&gt; element set to "PINE is removed from a PIN"; and</w:t>
      </w:r>
    </w:p>
    <w:p w14:paraId="7C4EE30B" w14:textId="77777777" w:rsidR="00351768" w:rsidRDefault="00351768" w:rsidP="00351768">
      <w:pPr>
        <w:pStyle w:val="B3"/>
        <w:rPr>
          <w:lang w:eastAsia="zh-CN"/>
        </w:rPr>
      </w:pPr>
      <w:r>
        <w:rPr>
          <w:lang w:eastAsia="zh-CN"/>
        </w:rPr>
        <w:t>ii)</w:t>
      </w:r>
      <w:r>
        <w:rPr>
          <w:lang w:eastAsia="zh-CN"/>
        </w:rPr>
        <w:tab/>
        <w:t>the &lt;pine-id&gt; element set to the identity(ies) of the removed PEAE-C(s); and</w:t>
      </w:r>
    </w:p>
    <w:p w14:paraId="79692630" w14:textId="77777777" w:rsidR="00351768" w:rsidRDefault="00351768" w:rsidP="00351768">
      <w:pPr>
        <w:pStyle w:val="B2"/>
      </w:pPr>
      <w:r>
        <w:rPr>
          <w:lang w:eastAsia="zh-CN"/>
        </w:rPr>
        <w:t>2)</w:t>
      </w:r>
      <w:r>
        <w:rPr>
          <w:lang w:eastAsia="zh-CN"/>
        </w:rPr>
        <w:tab/>
        <w:t xml:space="preserve">the </w:t>
      </w:r>
      <w:r>
        <w:t>event ID shall include "</w:t>
      </w:r>
      <w:r>
        <w:rPr>
          <w:lang w:eastAsia="zh-CN"/>
        </w:rPr>
        <w:t>PIN profiles update</w:t>
      </w:r>
      <w:r>
        <w:t>" and:</w:t>
      </w:r>
    </w:p>
    <w:p w14:paraId="51EAEFC1" w14:textId="77777777" w:rsidR="00351768" w:rsidRDefault="00351768" w:rsidP="00351768">
      <w:pPr>
        <w:pStyle w:val="B3"/>
        <w:rPr>
          <w:lang w:eastAsia="zh-CN"/>
        </w:rPr>
      </w:pPr>
      <w:r>
        <w:rPr>
          <w:lang w:eastAsia="zh-CN"/>
        </w:rPr>
        <w:t>i)</w:t>
      </w:r>
      <w:r>
        <w:rPr>
          <w:lang w:eastAsia="zh-CN"/>
        </w:rPr>
        <w:tab/>
        <w:t>shall include a &lt;dynamic-pin-profile&gt; element set to the dynamic PIN profile of the PIN.</w:t>
      </w:r>
    </w:p>
    <w:p w14:paraId="3CFCA3BE" w14:textId="77777777" w:rsidR="00351768" w:rsidRDefault="00351768" w:rsidP="00351768">
      <w:pPr>
        <w:pStyle w:val="Heading5"/>
        <w:rPr>
          <w:lang w:eastAsia="zh-CN"/>
        </w:rPr>
      </w:pPr>
      <w:bookmarkStart w:id="352" w:name="_CR5_4_7_6_2"/>
      <w:bookmarkStart w:id="353" w:name="_Toc172038155"/>
      <w:bookmarkEnd w:id="352"/>
      <w:r>
        <w:rPr>
          <w:lang w:eastAsia="zh-CN"/>
        </w:rPr>
        <w:t>5.4.7.6.2</w:t>
      </w:r>
      <w:r>
        <w:rPr>
          <w:lang w:eastAsia="zh-CN"/>
        </w:rPr>
        <w:tab/>
        <w:t>PEAE-C procedure</w:t>
      </w:r>
      <w:bookmarkEnd w:id="353"/>
    </w:p>
    <w:p w14:paraId="432287B1" w14:textId="77777777" w:rsidR="00351768" w:rsidRDefault="00351768" w:rsidP="00351768">
      <w:pPr>
        <w:rPr>
          <w:lang w:eastAsia="zh-CN"/>
        </w:rPr>
      </w:pPr>
      <w:r>
        <w:rPr>
          <w:lang w:eastAsia="zh-CN"/>
        </w:rPr>
        <w:t>The PEAE-C shall act as specified in clause</w:t>
      </w:r>
      <w:r>
        <w:t> </w:t>
      </w:r>
      <w:r>
        <w:rPr>
          <w:lang w:eastAsia="zh-CN"/>
        </w:rPr>
        <w:t>5.4.6.4.2.</w:t>
      </w:r>
    </w:p>
    <w:p w14:paraId="1EBC58B6" w14:textId="77777777" w:rsidR="00351768" w:rsidRDefault="00351768" w:rsidP="00351768">
      <w:pPr>
        <w:pStyle w:val="Heading5"/>
        <w:rPr>
          <w:lang w:eastAsia="zh-CN"/>
        </w:rPr>
      </w:pPr>
      <w:bookmarkStart w:id="354" w:name="_CR5_4_7_6_3"/>
      <w:bookmarkStart w:id="355" w:name="_Toc172038156"/>
      <w:bookmarkEnd w:id="354"/>
      <w:r>
        <w:rPr>
          <w:lang w:eastAsia="zh-CN"/>
        </w:rPr>
        <w:lastRenderedPageBreak/>
        <w:t>5.4.7.6.3</w:t>
      </w:r>
      <w:r>
        <w:rPr>
          <w:lang w:eastAsia="zh-CN"/>
        </w:rPr>
        <w:tab/>
        <w:t>PIN peer procedure</w:t>
      </w:r>
      <w:bookmarkEnd w:id="355"/>
    </w:p>
    <w:p w14:paraId="3AA3F591" w14:textId="77777777" w:rsidR="00351768" w:rsidRDefault="00351768" w:rsidP="00351768">
      <w:pPr>
        <w:rPr>
          <w:lang w:eastAsia="zh-CN"/>
        </w:rPr>
      </w:pPr>
      <w:r>
        <w:rPr>
          <w:lang w:eastAsia="zh-CN"/>
        </w:rPr>
        <w:t>The PIN peer shall act as specified in clause</w:t>
      </w:r>
      <w:r>
        <w:t> </w:t>
      </w:r>
      <w:r>
        <w:rPr>
          <w:lang w:eastAsia="zh-CN"/>
        </w:rPr>
        <w:t>5.4.6.4.2.</w:t>
      </w:r>
    </w:p>
    <w:p w14:paraId="3F107F09" w14:textId="77777777" w:rsidR="00351768" w:rsidRDefault="00351768" w:rsidP="00351768">
      <w:pPr>
        <w:pStyle w:val="Heading5"/>
        <w:rPr>
          <w:lang w:eastAsia="zh-CN"/>
        </w:rPr>
      </w:pPr>
      <w:bookmarkStart w:id="356" w:name="_CR5_4_7_6_4"/>
      <w:bookmarkStart w:id="357" w:name="_Toc172038157"/>
      <w:bookmarkEnd w:id="356"/>
      <w:r>
        <w:rPr>
          <w:lang w:eastAsia="zh-CN"/>
        </w:rPr>
        <w:t>5.4.7.6.4</w:t>
      </w:r>
      <w:r>
        <w:rPr>
          <w:lang w:eastAsia="zh-CN"/>
        </w:rPr>
        <w:tab/>
        <w:t>PAE-S procedure</w:t>
      </w:r>
      <w:bookmarkEnd w:id="357"/>
    </w:p>
    <w:p w14:paraId="76E6616B" w14:textId="77777777" w:rsidR="00351768" w:rsidRPr="00DC5A7E" w:rsidRDefault="00351768" w:rsidP="00351768">
      <w:r>
        <w:rPr>
          <w:lang w:eastAsia="zh-CN"/>
        </w:rPr>
        <w:t>The PIN peer shall act as specified in clause</w:t>
      </w:r>
      <w:r>
        <w:t> </w:t>
      </w:r>
      <w:r>
        <w:rPr>
          <w:lang w:eastAsia="zh-CN"/>
        </w:rPr>
        <w:t>5.4.6.4.2.</w:t>
      </w:r>
    </w:p>
    <w:p w14:paraId="7F344E50" w14:textId="77777777" w:rsidR="00BE3BC8" w:rsidRDefault="003B73F5" w:rsidP="00BE3BC8">
      <w:pPr>
        <w:pStyle w:val="Heading3"/>
        <w:rPr>
          <w:lang w:eastAsia="zh-CN"/>
        </w:rPr>
      </w:pPr>
      <w:bookmarkStart w:id="358" w:name="_CR5_4_8"/>
      <w:bookmarkStart w:id="359" w:name="_Toc172038158"/>
      <w:bookmarkEnd w:id="358"/>
      <w:r>
        <w:rPr>
          <w:rFonts w:hint="eastAsia"/>
          <w:lang w:eastAsia="zh-CN"/>
        </w:rPr>
        <w:t>5.4.8</w:t>
      </w:r>
      <w:r w:rsidR="00BE3BC8">
        <w:rPr>
          <w:lang w:eastAsia="zh-CN"/>
        </w:rPr>
        <w:tab/>
        <w:t>PIN profile recovery</w:t>
      </w:r>
      <w:r w:rsidR="00BE3BC8" w:rsidRPr="00C7079E">
        <w:rPr>
          <w:lang w:eastAsia="zh-CN"/>
        </w:rPr>
        <w:t xml:space="preserve"> </w:t>
      </w:r>
      <w:r w:rsidR="00BE3BC8">
        <w:rPr>
          <w:lang w:eastAsia="zh-CN"/>
        </w:rPr>
        <w:t>procedure</w:t>
      </w:r>
      <w:bookmarkEnd w:id="359"/>
    </w:p>
    <w:p w14:paraId="14AD4A6D" w14:textId="77777777" w:rsidR="00DC5A7E" w:rsidRDefault="003B73F5" w:rsidP="00DC5A7E">
      <w:pPr>
        <w:pStyle w:val="Heading4"/>
        <w:rPr>
          <w:lang w:eastAsia="zh-CN"/>
        </w:rPr>
      </w:pPr>
      <w:bookmarkStart w:id="360" w:name="_CR5_4_8_1"/>
      <w:bookmarkStart w:id="361" w:name="_Toc172038159"/>
      <w:bookmarkEnd w:id="360"/>
      <w:r>
        <w:rPr>
          <w:rFonts w:hint="eastAsia"/>
          <w:lang w:eastAsia="zh-CN"/>
        </w:rPr>
        <w:t>5.4.8</w:t>
      </w:r>
      <w:r w:rsidR="00DC5A7E">
        <w:rPr>
          <w:lang w:eastAsia="zh-CN"/>
        </w:rPr>
        <w:t>.1</w:t>
      </w:r>
      <w:r w:rsidR="00DC5A7E">
        <w:rPr>
          <w:lang w:eastAsia="zh-CN"/>
        </w:rPr>
        <w:tab/>
        <w:t>PMAE-C procedure</w:t>
      </w:r>
      <w:bookmarkEnd w:id="361"/>
    </w:p>
    <w:p w14:paraId="570CF8B6" w14:textId="77777777" w:rsidR="00DC5A7E" w:rsidRDefault="00DC5A7E" w:rsidP="00DC5A7E">
      <w:r>
        <w:t xml:space="preserve">When the PMAE-C needs to </w:t>
      </w:r>
      <w:r w:rsidRPr="00467C71">
        <w:rPr>
          <w:lang w:eastAsia="zh-CN"/>
        </w:rPr>
        <w:t>retrieve a PIN profile</w:t>
      </w:r>
      <w:r w:rsidRPr="00F477AF">
        <w:t xml:space="preserve"> of </w:t>
      </w:r>
      <w:r>
        <w:t xml:space="preserve">a PIN from PAE-S, the PMAE-C shall generate an HTTP POST request </w:t>
      </w:r>
      <w:r w:rsidRPr="0006242D">
        <w:t>according to p</w:t>
      </w:r>
      <w:r>
        <w:t xml:space="preserve">rocedures as specified in </w:t>
      </w:r>
      <w:r w:rsidRPr="000A20F1">
        <w:t>IETF</w:t>
      </w:r>
      <w:r>
        <w:t> </w:t>
      </w:r>
      <w:r w:rsidRPr="000A20F1">
        <w:t>RFC</w:t>
      </w:r>
      <w:r>
        <w:t> </w:t>
      </w:r>
      <w:r w:rsidR="00F84143">
        <w:t>9110</w:t>
      </w:r>
      <w:r>
        <w:t> </w:t>
      </w:r>
      <w:r w:rsidRPr="0006242D">
        <w:t>[</w:t>
      </w:r>
      <w:r>
        <w:t xml:space="preserve">4]. </w:t>
      </w:r>
      <w:r w:rsidRPr="00684E14">
        <w:t xml:space="preserve">In the </w:t>
      </w:r>
      <w:r>
        <w:t>HTTP POST request</w:t>
      </w:r>
      <w:r w:rsidRPr="00684E14">
        <w:t xml:space="preserve">, the </w:t>
      </w:r>
      <w:r>
        <w:t>PMAE-C</w:t>
      </w:r>
      <w:r w:rsidRPr="00684E14">
        <w:t>:</w:t>
      </w:r>
    </w:p>
    <w:p w14:paraId="27AE320A" w14:textId="77777777" w:rsidR="00DC5A7E" w:rsidRDefault="00DC5A7E" w:rsidP="00DC5A7E">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corresponding to the PAE-S;</w:t>
      </w:r>
    </w:p>
    <w:p w14:paraId="60C26DE4" w14:textId="77777777" w:rsidR="00DC5A7E" w:rsidRPr="0073469F" w:rsidRDefault="00DC5A7E" w:rsidP="00DC5A7E">
      <w:pPr>
        <w:pStyle w:val="B1"/>
      </w:pPr>
      <w:r>
        <w:t>b)</w:t>
      </w:r>
      <w:r>
        <w:tab/>
      </w:r>
      <w:r w:rsidRPr="0073469F">
        <w:t xml:space="preserve">shall include a </w:t>
      </w:r>
      <w:r>
        <w:t>Content-Type</w:t>
      </w:r>
      <w:r w:rsidRPr="0073469F">
        <w:t xml:space="preserve"> header field se</w:t>
      </w:r>
      <w:r>
        <w:t>t to "application/vnd.3gpp.pinapp</w:t>
      </w:r>
      <w:r w:rsidRPr="0073469F">
        <w:t>-info+xml";</w:t>
      </w:r>
      <w:r>
        <w:t xml:space="preserve"> and</w:t>
      </w:r>
    </w:p>
    <w:p w14:paraId="1DFEAFE1" w14:textId="77777777" w:rsidR="00DC5A7E" w:rsidRDefault="00DC5A7E" w:rsidP="00DC5A7E">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pin-profile-query</w:t>
      </w:r>
      <w:r w:rsidRPr="0073469F">
        <w:t>-</w:t>
      </w:r>
      <w:r>
        <w:t>request</w:t>
      </w:r>
      <w:r w:rsidRPr="0073469F">
        <w:t>&gt;</w:t>
      </w:r>
      <w:r w:rsidRPr="001D4A5C">
        <w:t xml:space="preserve"> element in the &lt;</w:t>
      </w:r>
      <w:r>
        <w:t>pinapp</w:t>
      </w:r>
      <w:r w:rsidRPr="001D4A5C">
        <w:t>-info&gt; root element</w:t>
      </w:r>
      <w:r>
        <w:t xml:space="preserve"> and within the </w:t>
      </w:r>
      <w:r w:rsidRPr="0073469F">
        <w:t>&lt;</w:t>
      </w:r>
      <w:r>
        <w:t>pin-profile-query</w:t>
      </w:r>
      <w:r w:rsidRPr="0073469F">
        <w:t>-</w:t>
      </w:r>
      <w:r>
        <w:t>request</w:t>
      </w:r>
      <w:r w:rsidRPr="0073469F">
        <w:t>&gt;</w:t>
      </w:r>
      <w:r w:rsidRPr="001D4A5C">
        <w:t xml:space="preserve"> element</w:t>
      </w:r>
      <w:r>
        <w:t>:</w:t>
      </w:r>
    </w:p>
    <w:p w14:paraId="4EADFB5E" w14:textId="77777777" w:rsidR="00DC5A7E" w:rsidRDefault="00DC5A7E" w:rsidP="00DC5A7E">
      <w:pPr>
        <w:pStyle w:val="B2"/>
      </w:pPr>
      <w:r>
        <w:t>1)</w:t>
      </w:r>
      <w:r>
        <w:tab/>
      </w:r>
      <w:r>
        <w:rPr>
          <w:lang w:eastAsia="zh-CN"/>
        </w:rPr>
        <w:t xml:space="preserve">shall include a &lt;pin-id&gt; </w:t>
      </w:r>
      <w:r>
        <w:t>element set to the identifier of the PIN that the PMAE-C intends to retrieve the PIN profile</w:t>
      </w:r>
      <w:r w:rsidRPr="0073469F">
        <w:t>;</w:t>
      </w:r>
    </w:p>
    <w:p w14:paraId="03911A92" w14:textId="77777777" w:rsidR="00DC5A7E" w:rsidRDefault="00DC5A7E" w:rsidP="00DC5A7E">
      <w:pPr>
        <w:pStyle w:val="B2"/>
      </w:pPr>
      <w:r>
        <w:rPr>
          <w:rFonts w:hint="eastAsia"/>
          <w:lang w:eastAsia="zh-CN"/>
        </w:rPr>
        <w:t>2</w:t>
      </w:r>
      <w:r>
        <w:rPr>
          <w:lang w:eastAsia="zh-CN"/>
        </w:rPr>
        <w:t>)</w:t>
      </w:r>
      <w:r>
        <w:rPr>
          <w:lang w:eastAsia="zh-CN"/>
        </w:rPr>
        <w:tab/>
        <w:t>shall include a &lt;s</w:t>
      </w:r>
      <w:r w:rsidRPr="00F477AF">
        <w:t>ecurity</w:t>
      </w:r>
      <w:r>
        <w:t>-</w:t>
      </w:r>
      <w:r w:rsidRPr="00F477AF">
        <w:t>credentials</w:t>
      </w:r>
      <w:r>
        <w:rPr>
          <w:lang w:eastAsia="zh-CN"/>
        </w:rPr>
        <w:t xml:space="preserve">&gt; </w:t>
      </w:r>
      <w:r>
        <w:t>element set to the s</w:t>
      </w:r>
      <w:r w:rsidRPr="006C21C7">
        <w:t xml:space="preserve">ecurity credentials </w:t>
      </w:r>
      <w:r>
        <w:t>corresponding to the PIN; and</w:t>
      </w:r>
    </w:p>
    <w:p w14:paraId="70B50936" w14:textId="77777777" w:rsidR="00DC5A7E" w:rsidRPr="0022326F" w:rsidRDefault="00DC5A7E" w:rsidP="00DC5A7E">
      <w:pPr>
        <w:pStyle w:val="B2"/>
        <w:rPr>
          <w:lang w:eastAsia="zh-CN"/>
        </w:rPr>
      </w:pPr>
      <w:r>
        <w:rPr>
          <w:rFonts w:hint="eastAsia"/>
          <w:lang w:eastAsia="zh-CN"/>
        </w:rPr>
        <w:t>3</w:t>
      </w:r>
      <w:r>
        <w:rPr>
          <w:lang w:eastAsia="zh-CN"/>
        </w:rPr>
        <w:t>)</w:t>
      </w:r>
      <w:r>
        <w:rPr>
          <w:lang w:eastAsia="zh-CN"/>
        </w:rPr>
        <w:tab/>
      </w:r>
      <w:r>
        <w:t>shall include a &lt;</w:t>
      </w:r>
      <w:r>
        <w:rPr>
          <w:lang w:val="en-US"/>
        </w:rPr>
        <w:t>ue-id</w:t>
      </w:r>
      <w:r>
        <w:t xml:space="preserve">&gt; element set to </w:t>
      </w:r>
      <w:r>
        <w:rPr>
          <w:rFonts w:cs="Arial"/>
        </w:rPr>
        <w:t xml:space="preserve">the </w:t>
      </w:r>
      <w:r>
        <w:rPr>
          <w:lang w:val="en-US"/>
        </w:rPr>
        <w:t>identity of the</w:t>
      </w:r>
      <w:r w:rsidRPr="00526FC3">
        <w:rPr>
          <w:rFonts w:cs="Arial"/>
        </w:rPr>
        <w:t xml:space="preserve"> </w:t>
      </w:r>
      <w:r>
        <w:rPr>
          <w:rFonts w:cs="Arial"/>
        </w:rPr>
        <w:t>PMAE-C.</w:t>
      </w:r>
    </w:p>
    <w:p w14:paraId="6C2F42F8" w14:textId="77777777" w:rsidR="00DC5A7E" w:rsidRDefault="00DC5A7E" w:rsidP="00DC5A7E">
      <w:pPr>
        <w:rPr>
          <w:lang w:eastAsia="zh-CN"/>
        </w:rPr>
      </w:pPr>
      <w:r>
        <w:t xml:space="preserve">The PMAE-C shall send the generated HTTP POST request towards the PAE-S according to </w:t>
      </w:r>
      <w:r w:rsidRPr="000A20F1">
        <w:t>IETF</w:t>
      </w:r>
      <w:r>
        <w:t> </w:t>
      </w:r>
      <w:r w:rsidRPr="000A20F1">
        <w:t>RFC</w:t>
      </w:r>
      <w:r>
        <w:t> </w:t>
      </w:r>
      <w:r w:rsidR="00F84143">
        <w:t>9110</w:t>
      </w:r>
      <w:r>
        <w:t> </w:t>
      </w:r>
      <w:r w:rsidRPr="0006242D">
        <w:t>[</w:t>
      </w:r>
      <w:r>
        <w:t>4]</w:t>
      </w:r>
      <w:r>
        <w:rPr>
          <w:rFonts w:hint="eastAsia"/>
          <w:lang w:eastAsia="zh-CN"/>
        </w:rPr>
        <w:t>.</w:t>
      </w:r>
    </w:p>
    <w:p w14:paraId="6C2902BA" w14:textId="77777777" w:rsidR="00DC5A7E" w:rsidRDefault="00DC5A7E" w:rsidP="00DC5A7E">
      <w:r w:rsidRPr="00554F63">
        <w:rPr>
          <w:lang w:eastAsia="zh-CN"/>
        </w:rPr>
        <w:t>U</w:t>
      </w:r>
      <w:r>
        <w:rPr>
          <w:lang w:eastAsia="zh-CN"/>
        </w:rPr>
        <w:t>p</w:t>
      </w:r>
      <w:r>
        <w:rPr>
          <w:lang w:eastAsia="x-none"/>
        </w:rPr>
        <w:t xml:space="preserve">on reception of an </w:t>
      </w:r>
      <w:r w:rsidRPr="00554F63">
        <w:t>HTTP 200 (OK) response message</w:t>
      </w:r>
      <w:r>
        <w:t xml:space="preserve"> containing:</w:t>
      </w:r>
    </w:p>
    <w:p w14:paraId="7C5A834A" w14:textId="77777777" w:rsidR="00DC5A7E" w:rsidRDefault="00DC5A7E" w:rsidP="00DC5A7E">
      <w:pPr>
        <w:pStyle w:val="B1"/>
      </w:pPr>
      <w:r>
        <w:t>a)</w:t>
      </w:r>
      <w:r>
        <w:tab/>
        <w:t>a Content-Type header field set to "application/vnd.3gpp.pinapp-info+xml"; and</w:t>
      </w:r>
    </w:p>
    <w:p w14:paraId="376BB97A" w14:textId="77777777" w:rsidR="00DC5A7E" w:rsidRDefault="00DC5A7E" w:rsidP="00DC5A7E">
      <w:pPr>
        <w:pStyle w:val="B1"/>
      </w:pPr>
      <w:r>
        <w:t>b)</w:t>
      </w:r>
      <w:r>
        <w:tab/>
        <w:t xml:space="preserve">an application/vnd.3gpp.pinapp-info+xml MIME body with a </w:t>
      </w:r>
      <w:r w:rsidRPr="0073469F">
        <w:t>&lt;</w:t>
      </w:r>
      <w:r>
        <w:t>pin-profile-query</w:t>
      </w:r>
      <w:r w:rsidRPr="0073469F">
        <w:t>-</w:t>
      </w:r>
      <w:r>
        <w:t>accept</w:t>
      </w:r>
      <w:r w:rsidRPr="0073469F">
        <w:t>&gt;</w:t>
      </w:r>
      <w:r>
        <w:t xml:space="preserve"> </w:t>
      </w:r>
      <w:r w:rsidRPr="00FB41A4">
        <w:t>element in the &lt;</w:t>
      </w:r>
      <w:r>
        <w:t>pinapp</w:t>
      </w:r>
      <w:r w:rsidRPr="00FB41A4">
        <w:t xml:space="preserve">-info&gt; </w:t>
      </w:r>
      <w:r>
        <w:t>root element,</w:t>
      </w:r>
    </w:p>
    <w:p w14:paraId="3AB74015" w14:textId="77777777" w:rsidR="00DC5A7E" w:rsidRPr="00E42E7D" w:rsidRDefault="00DC5A7E" w:rsidP="00DC5A7E">
      <w:r>
        <w:t xml:space="preserve">the PMAE-C shall store the </w:t>
      </w:r>
      <w:r w:rsidRPr="00467C71">
        <w:rPr>
          <w:lang w:eastAsia="zh-CN"/>
        </w:rPr>
        <w:t>retrieve</w:t>
      </w:r>
      <w:r>
        <w:rPr>
          <w:lang w:eastAsia="zh-CN"/>
        </w:rPr>
        <w:t>d</w:t>
      </w:r>
      <w:r w:rsidRPr="00467C71">
        <w:rPr>
          <w:lang w:eastAsia="zh-CN"/>
        </w:rPr>
        <w:t xml:space="preserve"> </w:t>
      </w:r>
      <w:r>
        <w:t>PIN profile of the PIN</w:t>
      </w:r>
      <w:r>
        <w:rPr>
          <w:lang w:eastAsia="zh-CN"/>
        </w:rPr>
        <w:t xml:space="preserve">, </w:t>
      </w:r>
      <w:r>
        <w:t xml:space="preserve">and consider the </w:t>
      </w:r>
      <w:r w:rsidRPr="00A9356A">
        <w:t>P</w:t>
      </w:r>
      <w:r>
        <w:rPr>
          <w:lang w:eastAsia="zh-CN"/>
        </w:rPr>
        <w:t>IN profile recovery procedure</w:t>
      </w:r>
      <w:r w:rsidRPr="007B05CC">
        <w:t xml:space="preserve"> </w:t>
      </w:r>
      <w:r>
        <w:t xml:space="preserve">is </w:t>
      </w:r>
      <w:r w:rsidRPr="007B05CC">
        <w:t>complet</w:t>
      </w:r>
      <w:r>
        <w:t>e.</w:t>
      </w:r>
    </w:p>
    <w:p w14:paraId="23223967" w14:textId="77777777" w:rsidR="00DC5A7E" w:rsidRDefault="00DC5A7E" w:rsidP="00DC5A7E">
      <w:r w:rsidRPr="00554F63">
        <w:rPr>
          <w:lang w:eastAsia="zh-CN"/>
        </w:rPr>
        <w:t>U</w:t>
      </w:r>
      <w:r>
        <w:rPr>
          <w:lang w:eastAsia="zh-CN"/>
        </w:rPr>
        <w:t>p</w:t>
      </w:r>
      <w:r>
        <w:rPr>
          <w:lang w:eastAsia="x-none"/>
        </w:rPr>
        <w:t xml:space="preserve">on reception of an </w:t>
      </w:r>
      <w:r w:rsidRPr="00554F63">
        <w:t xml:space="preserve">HTTP </w:t>
      </w:r>
      <w:r>
        <w:t>403 (Forbidden)</w:t>
      </w:r>
      <w:r w:rsidRPr="00554F63">
        <w:t xml:space="preserve"> response message</w:t>
      </w:r>
      <w:r>
        <w:t xml:space="preserve"> containing:</w:t>
      </w:r>
    </w:p>
    <w:p w14:paraId="7300DABD" w14:textId="77777777" w:rsidR="00DC5A7E" w:rsidRDefault="00DC5A7E" w:rsidP="00DC5A7E">
      <w:pPr>
        <w:pStyle w:val="B1"/>
      </w:pPr>
      <w:r>
        <w:t>a)</w:t>
      </w:r>
      <w:r>
        <w:tab/>
        <w:t>a Content-Type header field set to "application/vnd.3gpp.pinapp-info+xml"; and</w:t>
      </w:r>
    </w:p>
    <w:p w14:paraId="02D478F4" w14:textId="77777777" w:rsidR="00DC5A7E" w:rsidRDefault="00DC5A7E" w:rsidP="00DC5A7E">
      <w:pPr>
        <w:pStyle w:val="B1"/>
      </w:pPr>
      <w:r>
        <w:t>b)</w:t>
      </w:r>
      <w:r>
        <w:tab/>
        <w:t xml:space="preserve">an application/vnd.3gpp.pinapp-info+xml MIME body with a </w:t>
      </w:r>
      <w:r w:rsidRPr="0073469F">
        <w:t>&lt;</w:t>
      </w:r>
      <w:r>
        <w:t>pin-profile-query</w:t>
      </w:r>
      <w:r w:rsidRPr="0073469F">
        <w:t>-</w:t>
      </w:r>
      <w:r>
        <w:t>reject</w:t>
      </w:r>
      <w:r w:rsidRPr="0073469F">
        <w:t>&gt;</w:t>
      </w:r>
      <w:r w:rsidRPr="004E7BF5">
        <w:t xml:space="preserve"> </w:t>
      </w:r>
      <w:r w:rsidRPr="00FB41A4">
        <w:t>element in the &lt;</w:t>
      </w:r>
      <w:r>
        <w:t>pinapp</w:t>
      </w:r>
      <w:r w:rsidRPr="00FB41A4">
        <w:t xml:space="preserve">-info&gt; </w:t>
      </w:r>
      <w:r>
        <w:t>root element,</w:t>
      </w:r>
    </w:p>
    <w:p w14:paraId="2C30D885" w14:textId="77777777" w:rsidR="00DC5A7E" w:rsidRPr="003C06AE" w:rsidRDefault="00DC5A7E" w:rsidP="00DC5A7E">
      <w:r>
        <w:t xml:space="preserve">the PMAE-C shall consider the </w:t>
      </w:r>
      <w:r w:rsidRPr="00A9356A">
        <w:t>P</w:t>
      </w:r>
      <w:r>
        <w:rPr>
          <w:lang w:eastAsia="zh-CN"/>
        </w:rPr>
        <w:t>IN profile recovery</w:t>
      </w:r>
      <w:r w:rsidRPr="007B05CC">
        <w:t xml:space="preserve"> </w:t>
      </w:r>
      <w:r>
        <w:t>is rejected by the PAE-S.</w:t>
      </w:r>
    </w:p>
    <w:p w14:paraId="68EF42C7" w14:textId="77777777" w:rsidR="00DC5A7E" w:rsidRDefault="003B73F5" w:rsidP="00DC5A7E">
      <w:pPr>
        <w:pStyle w:val="Heading4"/>
        <w:rPr>
          <w:lang w:eastAsia="zh-CN"/>
        </w:rPr>
      </w:pPr>
      <w:bookmarkStart w:id="362" w:name="_CR5_4_8_2"/>
      <w:bookmarkStart w:id="363" w:name="_Toc172038160"/>
      <w:bookmarkEnd w:id="362"/>
      <w:r>
        <w:rPr>
          <w:rFonts w:hint="eastAsia"/>
          <w:lang w:eastAsia="zh-CN"/>
        </w:rPr>
        <w:t>5.4.8</w:t>
      </w:r>
      <w:r w:rsidR="00DC5A7E">
        <w:rPr>
          <w:lang w:eastAsia="zh-CN"/>
        </w:rPr>
        <w:t>.2</w:t>
      </w:r>
      <w:r w:rsidR="00DC5A7E">
        <w:rPr>
          <w:lang w:eastAsia="zh-CN"/>
        </w:rPr>
        <w:tab/>
        <w:t>PAE-S procedure</w:t>
      </w:r>
      <w:bookmarkEnd w:id="363"/>
    </w:p>
    <w:p w14:paraId="3DE1C2AE" w14:textId="77777777" w:rsidR="00DC5A7E" w:rsidRDefault="00DC5A7E" w:rsidP="00DC5A7E">
      <w:r>
        <w:rPr>
          <w:lang w:eastAsia="x-none"/>
        </w:rPr>
        <w:t>Upon reception of an HTTP POST request</w:t>
      </w:r>
      <w:r w:rsidRPr="005025FB">
        <w:t xml:space="preserve"> </w:t>
      </w:r>
      <w:r>
        <w:t>message containing:</w:t>
      </w:r>
    </w:p>
    <w:p w14:paraId="18F666C1" w14:textId="77777777" w:rsidR="00DC5A7E" w:rsidRDefault="00DC5A7E" w:rsidP="00DC5A7E">
      <w:pPr>
        <w:pStyle w:val="B1"/>
      </w:pPr>
      <w:r>
        <w:t>a)</w:t>
      </w:r>
      <w:r>
        <w:tab/>
        <w:t>a Content-Type header field set to "application/vnd.3gpp.pinapp-info+xml"; and</w:t>
      </w:r>
    </w:p>
    <w:p w14:paraId="3FD0AFEA" w14:textId="77777777" w:rsidR="00DC5A7E" w:rsidRDefault="00DC5A7E" w:rsidP="00DC5A7E">
      <w:pPr>
        <w:pStyle w:val="B1"/>
      </w:pPr>
      <w:r>
        <w:t>b)</w:t>
      </w:r>
      <w:r>
        <w:tab/>
        <w:t xml:space="preserve">an application/vnd.3gpp.pinapp-info+xml MIME body with a </w:t>
      </w:r>
      <w:r w:rsidRPr="0073469F">
        <w:t>&lt;</w:t>
      </w:r>
      <w:r>
        <w:t>pin-profile-query</w:t>
      </w:r>
      <w:r w:rsidRPr="0073469F">
        <w:t>-</w:t>
      </w:r>
      <w:r>
        <w:t>request</w:t>
      </w:r>
      <w:r w:rsidRPr="0073469F">
        <w:t>&gt;</w:t>
      </w:r>
      <w:r>
        <w:t xml:space="preserve"> </w:t>
      </w:r>
      <w:r w:rsidRPr="00FB41A4">
        <w:t>element in the &lt;</w:t>
      </w:r>
      <w:r>
        <w:t>pinapp</w:t>
      </w:r>
      <w:r w:rsidRPr="00FB41A4">
        <w:t xml:space="preserve">-info&gt; </w:t>
      </w:r>
      <w:r>
        <w:t>root element,</w:t>
      </w:r>
    </w:p>
    <w:p w14:paraId="43F96785" w14:textId="77777777" w:rsidR="00DC5A7E" w:rsidRDefault="00DC5A7E" w:rsidP="00DC5A7E">
      <w:pPr>
        <w:rPr>
          <w:lang w:eastAsia="zh-CN"/>
        </w:rPr>
      </w:pPr>
      <w:r>
        <w:t xml:space="preserve">the PAE-S shall </w:t>
      </w:r>
      <w:r>
        <w:rPr>
          <w:lang w:eastAsia="zh-CN"/>
        </w:rPr>
        <w:t>determine whether the PMAE-C i</w:t>
      </w:r>
      <w:r w:rsidRPr="000C0BF5">
        <w:rPr>
          <w:lang w:eastAsia="zh-CN"/>
        </w:rPr>
        <w:t>s one of the managers of the PIN</w:t>
      </w:r>
      <w:r>
        <w:rPr>
          <w:lang w:eastAsia="zh-CN"/>
        </w:rPr>
        <w:t xml:space="preserve"> and whether the PMAE-C</w:t>
      </w:r>
      <w:r w:rsidRPr="000C0BF5">
        <w:rPr>
          <w:lang w:eastAsia="zh-CN"/>
        </w:rPr>
        <w:t xml:space="preserve"> is authorized to perform the </w:t>
      </w:r>
      <w:r>
        <w:rPr>
          <w:lang w:eastAsia="zh-CN"/>
        </w:rPr>
        <w:t>PIN profile recovery.</w:t>
      </w:r>
      <w:r w:rsidRPr="000C0BF5">
        <w:rPr>
          <w:lang w:eastAsia="zh-CN"/>
        </w:rPr>
        <w:t xml:space="preserve"> </w:t>
      </w:r>
    </w:p>
    <w:p w14:paraId="5205260B" w14:textId="77777777" w:rsidR="00DC5A7E" w:rsidRDefault="00DC5A7E" w:rsidP="00DC5A7E">
      <w:pPr>
        <w:rPr>
          <w:lang w:eastAsia="zh-CN"/>
        </w:rPr>
      </w:pPr>
      <w:r>
        <w:rPr>
          <w:lang w:eastAsia="zh-CN"/>
        </w:rPr>
        <w:t>I</w:t>
      </w:r>
      <w:r w:rsidRPr="000C0BF5">
        <w:rPr>
          <w:lang w:eastAsia="zh-CN"/>
        </w:rPr>
        <w:t>f the PM</w:t>
      </w:r>
      <w:r>
        <w:rPr>
          <w:lang w:eastAsia="zh-CN"/>
        </w:rPr>
        <w:t>AE-</w:t>
      </w:r>
      <w:r w:rsidRPr="000C0BF5">
        <w:rPr>
          <w:lang w:eastAsia="zh-CN"/>
        </w:rPr>
        <w:t>C is authorize</w:t>
      </w:r>
      <w:r>
        <w:rPr>
          <w:lang w:eastAsia="zh-CN"/>
        </w:rPr>
        <w:t>d</w:t>
      </w:r>
      <w:r w:rsidRPr="000C0BF5">
        <w:rPr>
          <w:lang w:eastAsia="zh-CN"/>
        </w:rPr>
        <w:t xml:space="preserve"> to perform the </w:t>
      </w:r>
      <w:r>
        <w:rPr>
          <w:lang w:eastAsia="zh-CN"/>
        </w:rPr>
        <w:t>PIN profile recovery, the PAE-S shall:</w:t>
      </w:r>
    </w:p>
    <w:p w14:paraId="2A914DD6" w14:textId="77777777" w:rsidR="00DC5A7E" w:rsidRDefault="00DC5A7E" w:rsidP="00DC5A7E">
      <w:pPr>
        <w:pStyle w:val="B1"/>
      </w:pPr>
      <w:r>
        <w:rPr>
          <w:rFonts w:hint="eastAsia"/>
          <w:lang w:eastAsia="zh-CN"/>
        </w:rPr>
        <w:lastRenderedPageBreak/>
        <w:t>a</w:t>
      </w:r>
      <w:r>
        <w:rPr>
          <w:lang w:eastAsia="zh-CN"/>
        </w:rPr>
        <w:t>)</w:t>
      </w:r>
      <w:r>
        <w:rPr>
          <w:lang w:eastAsia="zh-CN"/>
        </w:rPr>
        <w:tab/>
      </w:r>
      <w:r w:rsidRPr="00554F63">
        <w:t xml:space="preserve">generate an HTTP 200 (OK) response according to </w:t>
      </w:r>
      <w:r w:rsidRPr="002847DD">
        <w:t>IETF</w:t>
      </w:r>
      <w:r>
        <w:t> </w:t>
      </w:r>
      <w:r w:rsidRPr="002847DD">
        <w:t>RFC</w:t>
      </w:r>
      <w:r>
        <w:t> </w:t>
      </w:r>
      <w:r w:rsidR="00F84143">
        <w:t>9110</w:t>
      </w:r>
      <w:r>
        <w:t> </w:t>
      </w:r>
      <w:r w:rsidRPr="00554F63">
        <w:t>[</w:t>
      </w:r>
      <w:r>
        <w:t>4</w:t>
      </w:r>
      <w:r w:rsidRPr="00554F63">
        <w:t xml:space="preserve">]. In the HTTP 200 (OK) response message, the </w:t>
      </w:r>
      <w:r>
        <w:t>PAE-S</w:t>
      </w:r>
      <w:r w:rsidRPr="00554F63">
        <w:t>:</w:t>
      </w:r>
    </w:p>
    <w:p w14:paraId="2363DC6B" w14:textId="77777777" w:rsidR="00DC5A7E" w:rsidRDefault="00DC5A7E" w:rsidP="00DC5A7E">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490BA7E6" w14:textId="77777777" w:rsidR="00DC5A7E" w:rsidRDefault="00DC5A7E" w:rsidP="00DC5A7E">
      <w:pPr>
        <w:pStyle w:val="B2"/>
      </w:pPr>
      <w:r>
        <w:t>2)</w:t>
      </w:r>
      <w:r>
        <w:tab/>
      </w:r>
      <w:r w:rsidRPr="004E7BF5">
        <w:t>shall include an application/vnd.3gpp.</w:t>
      </w:r>
      <w:r>
        <w:t>pinapp</w:t>
      </w:r>
      <w:r w:rsidRPr="004E7BF5">
        <w:t xml:space="preserve">-info+xml MIME body </w:t>
      </w:r>
      <w:r>
        <w:t xml:space="preserve">with a </w:t>
      </w:r>
      <w:r w:rsidRPr="0073469F">
        <w:t>&lt;</w:t>
      </w:r>
      <w:r>
        <w:t>pin-profile-query</w:t>
      </w:r>
      <w:r w:rsidRPr="0073469F">
        <w:t>-</w:t>
      </w:r>
      <w:r>
        <w:t>accept</w:t>
      </w:r>
      <w:r w:rsidRPr="0073469F">
        <w:t>&gt;</w:t>
      </w:r>
      <w:r>
        <w:t xml:space="preserve"> </w:t>
      </w:r>
      <w:r w:rsidRPr="004E7BF5">
        <w:t>element</w:t>
      </w:r>
      <w:r>
        <w:t xml:space="preserve"> </w:t>
      </w:r>
      <w:r w:rsidRPr="004E7BF5">
        <w:t>in the &lt;</w:t>
      </w:r>
      <w:r>
        <w:t>pinapp</w:t>
      </w:r>
      <w:r w:rsidRPr="004E7BF5">
        <w:t>-info&gt; root element</w:t>
      </w:r>
      <w:r w:rsidRPr="00FF154E">
        <w:t xml:space="preserve"> </w:t>
      </w:r>
      <w:r>
        <w:t xml:space="preserve">and within the </w:t>
      </w:r>
      <w:r w:rsidRPr="0073469F">
        <w:t>&lt;</w:t>
      </w:r>
      <w:r>
        <w:t>pin-profile-query</w:t>
      </w:r>
      <w:r w:rsidRPr="0073469F">
        <w:t>-</w:t>
      </w:r>
      <w:r>
        <w:t>accept</w:t>
      </w:r>
      <w:r w:rsidRPr="0073469F">
        <w:t>&gt;</w:t>
      </w:r>
      <w:r w:rsidRPr="001D4A5C">
        <w:t xml:space="preserve"> element</w:t>
      </w:r>
      <w:r w:rsidRPr="004E7BF5">
        <w:t>:</w:t>
      </w:r>
    </w:p>
    <w:p w14:paraId="5F34F0C7" w14:textId="77777777" w:rsidR="00DC5A7E" w:rsidRDefault="00DC5A7E" w:rsidP="00DC5A7E">
      <w:pPr>
        <w:pStyle w:val="B3"/>
        <w:rPr>
          <w:lang w:eastAsia="zh-CN"/>
        </w:rPr>
      </w:pPr>
      <w:r>
        <w:t>i)</w:t>
      </w:r>
      <w:r>
        <w:tab/>
        <w:t>shall include a &lt;pin-profile&gt; element</w:t>
      </w:r>
      <w:r w:rsidRPr="004E665F">
        <w:t xml:space="preserve"> </w:t>
      </w:r>
      <w:r w:rsidRPr="004E7BF5">
        <w:t>set to the</w:t>
      </w:r>
      <w:r>
        <w:t xml:space="preserve"> PIN profile of the PIN identified by the PIN ID; and</w:t>
      </w:r>
    </w:p>
    <w:p w14:paraId="0D05F46A" w14:textId="77777777" w:rsidR="00DC5A7E" w:rsidRPr="00F45295" w:rsidRDefault="00DC5A7E" w:rsidP="00DC5A7E">
      <w:pPr>
        <w:pStyle w:val="B1"/>
      </w:pPr>
      <w:r>
        <w:rPr>
          <w:rFonts w:hint="eastAsia"/>
          <w:lang w:eastAsia="zh-CN"/>
        </w:rPr>
        <w:t>b</w:t>
      </w:r>
      <w:r>
        <w:rPr>
          <w:lang w:eastAsia="zh-CN"/>
        </w:rPr>
        <w:t>)</w:t>
      </w:r>
      <w:r>
        <w:rPr>
          <w:lang w:eastAsia="zh-CN"/>
        </w:rPr>
        <w:tab/>
      </w:r>
      <w:r w:rsidRPr="00554F63">
        <w:rPr>
          <w:lang w:eastAsia="zh-CN"/>
        </w:rPr>
        <w:t xml:space="preserve">send the HTTP 200 (OK) response towards the </w:t>
      </w:r>
      <w:r>
        <w:rPr>
          <w:lang w:eastAsia="zh-CN"/>
        </w:rPr>
        <w:t>PM</w:t>
      </w:r>
      <w:r w:rsidRPr="00554F63">
        <w:rPr>
          <w:lang w:eastAsia="zh-CN"/>
        </w:rPr>
        <w:t>AE-</w:t>
      </w:r>
      <w:r>
        <w:rPr>
          <w:lang w:eastAsia="zh-CN"/>
        </w:rPr>
        <w:t>C.</w:t>
      </w:r>
    </w:p>
    <w:p w14:paraId="387E2C1F" w14:textId="77777777" w:rsidR="00DC5A7E" w:rsidRDefault="00DC5A7E" w:rsidP="00DC5A7E">
      <w:pPr>
        <w:rPr>
          <w:lang w:eastAsia="zh-CN"/>
        </w:rPr>
      </w:pPr>
      <w:r>
        <w:rPr>
          <w:lang w:eastAsia="zh-CN"/>
        </w:rPr>
        <w:t>I</w:t>
      </w:r>
      <w:r w:rsidRPr="000C0BF5">
        <w:rPr>
          <w:lang w:eastAsia="zh-CN"/>
        </w:rPr>
        <w:t>f the PM</w:t>
      </w:r>
      <w:r>
        <w:rPr>
          <w:lang w:eastAsia="zh-CN"/>
        </w:rPr>
        <w:t>AE-</w:t>
      </w:r>
      <w:r w:rsidRPr="000C0BF5">
        <w:rPr>
          <w:lang w:eastAsia="zh-CN"/>
        </w:rPr>
        <w:t>C is</w:t>
      </w:r>
      <w:r>
        <w:rPr>
          <w:lang w:eastAsia="zh-CN"/>
        </w:rPr>
        <w:t xml:space="preserve"> </w:t>
      </w:r>
      <w:r>
        <w:rPr>
          <w:rFonts w:hint="eastAsia"/>
          <w:lang w:eastAsia="zh-CN"/>
        </w:rPr>
        <w:t>not</w:t>
      </w:r>
      <w:r w:rsidRPr="000C0BF5">
        <w:rPr>
          <w:lang w:eastAsia="zh-CN"/>
        </w:rPr>
        <w:t xml:space="preserve"> authorize</w:t>
      </w:r>
      <w:r>
        <w:rPr>
          <w:lang w:eastAsia="zh-CN"/>
        </w:rPr>
        <w:t>d</w:t>
      </w:r>
      <w:r w:rsidRPr="000C0BF5">
        <w:rPr>
          <w:lang w:eastAsia="zh-CN"/>
        </w:rPr>
        <w:t xml:space="preserve"> to perform the </w:t>
      </w:r>
      <w:r>
        <w:rPr>
          <w:lang w:eastAsia="zh-CN"/>
        </w:rPr>
        <w:t>PIN profile recovery, the PAE-S shall:</w:t>
      </w:r>
    </w:p>
    <w:p w14:paraId="5B6F8225" w14:textId="77777777" w:rsidR="00DC5A7E" w:rsidRDefault="00DC5A7E" w:rsidP="00DC5A7E">
      <w:pPr>
        <w:pStyle w:val="B1"/>
      </w:pPr>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r w:rsidR="00F84143">
        <w:t>9110</w:t>
      </w:r>
      <w:r>
        <w:t> </w:t>
      </w:r>
      <w:r w:rsidRPr="00554F63">
        <w:t>[</w:t>
      </w:r>
      <w:r>
        <w:t>4</w:t>
      </w:r>
      <w:r w:rsidRPr="00554F63">
        <w:t xml:space="preserve">]. In the </w:t>
      </w:r>
      <w:r>
        <w:t>403 (Forbidden)</w:t>
      </w:r>
      <w:r w:rsidRPr="00554F63">
        <w:t xml:space="preserve"> response message, the </w:t>
      </w:r>
      <w:r>
        <w:t>PAE-S</w:t>
      </w:r>
      <w:r w:rsidRPr="00554F63">
        <w:t>:</w:t>
      </w:r>
    </w:p>
    <w:p w14:paraId="5FE099F5" w14:textId="77777777" w:rsidR="00DC5A7E" w:rsidRDefault="00DC5A7E" w:rsidP="00DC5A7E">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467F4803" w14:textId="77777777" w:rsidR="00DC5A7E" w:rsidRDefault="00DC5A7E" w:rsidP="00DC5A7E">
      <w:pPr>
        <w:pStyle w:val="B2"/>
      </w:pPr>
      <w:r>
        <w:t>2)</w:t>
      </w:r>
      <w:r>
        <w:tab/>
      </w:r>
      <w:r w:rsidRPr="004E7BF5">
        <w:t>shall include an application/vnd.3gpp.</w:t>
      </w:r>
      <w:r>
        <w:t>pinapp</w:t>
      </w:r>
      <w:r w:rsidRPr="004E7BF5">
        <w:t xml:space="preserve">-info+xml MIME body </w:t>
      </w:r>
      <w:r>
        <w:t xml:space="preserve">with a </w:t>
      </w:r>
      <w:r w:rsidRPr="0073469F">
        <w:t>&lt;</w:t>
      </w:r>
      <w:r>
        <w:t>pin-profile-query</w:t>
      </w:r>
      <w:r w:rsidRPr="0073469F">
        <w:t>-</w:t>
      </w:r>
      <w:r>
        <w:t>reject</w:t>
      </w:r>
      <w:r w:rsidRPr="0073469F">
        <w:t>&gt;</w:t>
      </w:r>
      <w:r w:rsidRPr="004E7BF5">
        <w:t xml:space="preserve"> element</w:t>
      </w:r>
      <w:r>
        <w:t xml:space="preserve"> </w:t>
      </w:r>
      <w:r w:rsidRPr="004E7BF5">
        <w:t>in the &lt;</w:t>
      </w:r>
      <w:r>
        <w:t>pinapp</w:t>
      </w:r>
      <w:r w:rsidRPr="004E7BF5">
        <w:t>-info&gt; root element</w:t>
      </w:r>
      <w:r w:rsidRPr="00FF154E">
        <w:t xml:space="preserve"> </w:t>
      </w:r>
      <w:r>
        <w:t xml:space="preserve">and within the </w:t>
      </w:r>
      <w:r w:rsidRPr="0073469F">
        <w:t>&lt;</w:t>
      </w:r>
      <w:r>
        <w:t>pin-profile-query</w:t>
      </w:r>
      <w:r w:rsidRPr="0073469F">
        <w:t>-</w:t>
      </w:r>
      <w:r>
        <w:t>reject</w:t>
      </w:r>
      <w:r w:rsidRPr="0073469F">
        <w:t>&gt;</w:t>
      </w:r>
      <w:r w:rsidRPr="001D4A5C">
        <w:t xml:space="preserve"> element</w:t>
      </w:r>
      <w:r w:rsidRPr="004E7BF5">
        <w:t>:</w:t>
      </w:r>
    </w:p>
    <w:p w14:paraId="1BFA662C" w14:textId="77777777" w:rsidR="00DC5A7E" w:rsidRDefault="00DC5A7E" w:rsidP="00DC5A7E">
      <w:pPr>
        <w:pStyle w:val="B3"/>
        <w:rPr>
          <w:lang w:eastAsia="zh-CN"/>
        </w:rPr>
      </w:pPr>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rPr>
          <w:lang w:eastAsia="zh-CN"/>
        </w:rPr>
        <w:t>PIN profile recovery</w:t>
      </w:r>
      <w:r w:rsidRPr="00654FEF">
        <w:t xml:space="preserve"> failure</w:t>
      </w:r>
      <w:r>
        <w:t>; and</w:t>
      </w:r>
    </w:p>
    <w:p w14:paraId="702E599B" w14:textId="77777777" w:rsidR="00BE3BC8" w:rsidRDefault="00DC5A7E" w:rsidP="00DC5A7E">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HTTP </w:t>
      </w:r>
      <w:r>
        <w:t>403 (Forbidden)</w:t>
      </w:r>
      <w:r w:rsidRPr="00554F63">
        <w:rPr>
          <w:lang w:eastAsia="zh-CN"/>
        </w:rPr>
        <w:t xml:space="preserve"> response towards the </w:t>
      </w:r>
      <w:r>
        <w:rPr>
          <w:lang w:eastAsia="zh-CN"/>
        </w:rPr>
        <w:t>PM</w:t>
      </w:r>
      <w:r w:rsidRPr="00554F63">
        <w:rPr>
          <w:lang w:eastAsia="zh-CN"/>
        </w:rPr>
        <w:t>AE-</w:t>
      </w:r>
      <w:r>
        <w:rPr>
          <w:lang w:eastAsia="zh-CN"/>
        </w:rPr>
        <w:t>C.</w:t>
      </w:r>
    </w:p>
    <w:p w14:paraId="3D309548" w14:textId="77777777" w:rsidR="00756EBD" w:rsidRDefault="00756EBD" w:rsidP="00756EBD">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0BDBBC4F" w14:textId="77777777" w:rsidR="00756EBD" w:rsidRPr="007D3511" w:rsidRDefault="00756EBD" w:rsidP="00756EBD">
      <w:pPr>
        <w:pStyle w:val="B1"/>
        <w:rPr>
          <w:lang w:eastAsia="zh-CN"/>
        </w:rPr>
      </w:pPr>
      <w:r>
        <w:rPr>
          <w:rFonts w:hint="eastAsia"/>
          <w:lang w:eastAsia="zh-CN"/>
        </w:rPr>
        <w:t>0</w:t>
      </w:r>
      <w:r>
        <w:rPr>
          <w:lang w:eastAsia="zh-CN"/>
        </w:rPr>
        <w:tab/>
        <w:t>Protocol error, unspecified;</w:t>
      </w:r>
    </w:p>
    <w:p w14:paraId="07D3CB50" w14:textId="77777777" w:rsidR="00756EBD" w:rsidRDefault="00756EBD" w:rsidP="00756EBD">
      <w:pPr>
        <w:pStyle w:val="B1"/>
        <w:rPr>
          <w:lang w:eastAsia="zh-CN"/>
        </w:rPr>
      </w:pPr>
      <w:r>
        <w:rPr>
          <w:lang w:eastAsia="zh-CN"/>
        </w:rPr>
        <w:t>1</w:t>
      </w:r>
      <w:r>
        <w:rPr>
          <w:lang w:eastAsia="zh-CN"/>
        </w:rPr>
        <w:tab/>
      </w:r>
      <w:r w:rsidRPr="007D3511">
        <w:rPr>
          <w:lang w:eastAsia="zh-CN"/>
        </w:rPr>
        <w:t>Operation not allowed</w:t>
      </w:r>
      <w:r>
        <w:rPr>
          <w:lang w:eastAsia="zh-CN"/>
        </w:rPr>
        <w:t>;</w:t>
      </w:r>
    </w:p>
    <w:p w14:paraId="632B80C5" w14:textId="77777777" w:rsidR="00756EBD" w:rsidRDefault="00756EBD" w:rsidP="00756EBD">
      <w:pPr>
        <w:pStyle w:val="B1"/>
        <w:rPr>
          <w:lang w:eastAsia="zh-CN"/>
        </w:rPr>
      </w:pPr>
      <w:r>
        <w:rPr>
          <w:lang w:eastAsia="zh-CN"/>
        </w:rPr>
        <w:t>2</w:t>
      </w:r>
      <w:r>
        <w:tab/>
        <w:t>Requested information not available</w:t>
      </w:r>
      <w:r>
        <w:rPr>
          <w:rFonts w:hint="eastAsia"/>
          <w:lang w:eastAsia="zh-CN"/>
        </w:rPr>
        <w:t xml:space="preserve">; </w:t>
      </w:r>
    </w:p>
    <w:p w14:paraId="16F7F510" w14:textId="77777777" w:rsidR="00756EBD" w:rsidRDefault="00756EBD" w:rsidP="00756EBD">
      <w:pPr>
        <w:pStyle w:val="B1"/>
        <w:rPr>
          <w:lang w:eastAsia="zh-CN"/>
        </w:rPr>
      </w:pPr>
      <w:r>
        <w:rPr>
          <w:rFonts w:hint="eastAsia"/>
          <w:lang w:eastAsia="zh-CN"/>
        </w:rPr>
        <w:t>3</w:t>
      </w:r>
      <w:r>
        <w:rPr>
          <w:lang w:eastAsia="zh-CN"/>
        </w:rPr>
        <w:tab/>
      </w:r>
      <w:r w:rsidRPr="007D3511">
        <w:rPr>
          <w:lang w:eastAsia="x-none"/>
        </w:rPr>
        <w:t>Authorization failure</w:t>
      </w:r>
      <w:r>
        <w:rPr>
          <w:lang w:eastAsia="zh-CN"/>
        </w:rPr>
        <w:t>;</w:t>
      </w:r>
      <w:r w:rsidRPr="00C37465">
        <w:rPr>
          <w:rFonts w:hint="eastAsia"/>
          <w:lang w:eastAsia="zh-CN"/>
        </w:rPr>
        <w:t xml:space="preserve"> </w:t>
      </w:r>
      <w:r>
        <w:rPr>
          <w:rFonts w:hint="eastAsia"/>
          <w:lang w:eastAsia="zh-CN"/>
        </w:rPr>
        <w:t>and</w:t>
      </w:r>
    </w:p>
    <w:p w14:paraId="41812514" w14:textId="77777777" w:rsidR="00756EBD" w:rsidRPr="00DC5A7E" w:rsidRDefault="00756EBD" w:rsidP="00756EBD">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127847EF" w14:textId="77777777" w:rsidR="00BE3BC8" w:rsidRDefault="003B73F5" w:rsidP="00BE3BC8">
      <w:pPr>
        <w:pStyle w:val="Heading3"/>
        <w:rPr>
          <w:lang w:eastAsia="zh-CN"/>
        </w:rPr>
      </w:pPr>
      <w:bookmarkStart w:id="364" w:name="_CR5_4_9"/>
      <w:bookmarkStart w:id="365" w:name="_Toc172038161"/>
      <w:bookmarkEnd w:id="364"/>
      <w:r>
        <w:rPr>
          <w:rFonts w:hint="eastAsia"/>
          <w:lang w:eastAsia="zh-CN"/>
        </w:rPr>
        <w:t>5.4.9</w:t>
      </w:r>
      <w:r w:rsidR="00BE3BC8">
        <w:rPr>
          <w:lang w:eastAsia="zh-CN"/>
        </w:rPr>
        <w:tab/>
        <w:t>Credential provision</w:t>
      </w:r>
      <w:r w:rsidR="00BE3BC8" w:rsidRPr="00C7079E">
        <w:rPr>
          <w:lang w:eastAsia="zh-CN"/>
        </w:rPr>
        <w:t xml:space="preserve"> </w:t>
      </w:r>
      <w:r w:rsidR="00BE3BC8">
        <w:rPr>
          <w:lang w:eastAsia="zh-CN"/>
        </w:rPr>
        <w:t>procedure</w:t>
      </w:r>
      <w:bookmarkEnd w:id="365"/>
    </w:p>
    <w:p w14:paraId="2B6C633C" w14:textId="77777777" w:rsidR="00356D41" w:rsidRPr="00BE6228" w:rsidRDefault="00356D41" w:rsidP="00356D41">
      <w:pPr>
        <w:rPr>
          <w:rFonts w:eastAsia="Times New Roman"/>
          <w:lang w:eastAsia="zh-CN"/>
        </w:rPr>
      </w:pPr>
      <w:r w:rsidRPr="00BE6228">
        <w:rPr>
          <w:rFonts w:eastAsia="Times New Roman" w:hint="eastAsia"/>
          <w:lang w:eastAsia="zh-CN"/>
        </w:rPr>
        <w:t>A</w:t>
      </w:r>
      <w:r w:rsidRPr="00BE6228">
        <w:rPr>
          <w:rFonts w:eastAsia="Times New Roman"/>
          <w:lang w:eastAsia="zh-CN"/>
        </w:rPr>
        <w:t>uthentication in PIN only relies on pre-provisioned information</w:t>
      </w:r>
      <w:r w:rsidRPr="00BE6228">
        <w:rPr>
          <w:rFonts w:eastAsia="Times New Roman" w:hint="eastAsia"/>
          <w:lang w:eastAsia="zh-CN"/>
        </w:rPr>
        <w:t>.</w:t>
      </w:r>
    </w:p>
    <w:p w14:paraId="7827AC3E" w14:textId="77777777" w:rsidR="00356D41" w:rsidRPr="00BE6228" w:rsidRDefault="00356D41" w:rsidP="00356D41">
      <w:pPr>
        <w:pStyle w:val="NO"/>
        <w:rPr>
          <w:rFonts w:eastAsia="Times New Roman"/>
        </w:rPr>
      </w:pPr>
      <w:r w:rsidRPr="00BE6228">
        <w:rPr>
          <w:rFonts w:eastAsia="Times New Roman" w:hint="eastAsia"/>
        </w:rPr>
        <w:t>N</w:t>
      </w:r>
      <w:r w:rsidRPr="00BE6228">
        <w:rPr>
          <w:rFonts w:eastAsia="Times New Roman"/>
        </w:rPr>
        <w:t>OTE </w:t>
      </w:r>
      <w:r w:rsidRPr="00BE6228">
        <w:rPr>
          <w:rFonts w:eastAsia="Times New Roman" w:hint="eastAsia"/>
        </w:rPr>
        <w:t>1</w:t>
      </w:r>
      <w:r w:rsidRPr="00BE6228">
        <w:rPr>
          <w:rFonts w:eastAsia="Times New Roman"/>
        </w:rPr>
        <w:t>:</w:t>
      </w:r>
      <w:r w:rsidRPr="00BE6228">
        <w:rPr>
          <w:rFonts w:eastAsia="Times New Roman"/>
        </w:rPr>
        <w:tab/>
        <w:t>The</w:t>
      </w:r>
      <w:r w:rsidRPr="00BE6228">
        <w:rPr>
          <w:rFonts w:eastAsia="Times New Roman" w:hint="eastAsia"/>
        </w:rPr>
        <w:t xml:space="preserve"> method of </w:t>
      </w:r>
      <w:r w:rsidRPr="00BE6228">
        <w:rPr>
          <w:rFonts w:eastAsia="Times New Roman"/>
        </w:rPr>
        <w:t>pre-provision</w:t>
      </w:r>
      <w:r w:rsidRPr="00BE6228">
        <w:rPr>
          <w:rFonts w:eastAsia="Times New Roman" w:hint="eastAsia"/>
        </w:rPr>
        <w:t xml:space="preserve"> is up to </w:t>
      </w:r>
      <w:r w:rsidRPr="00BE6228">
        <w:rPr>
          <w:rFonts w:eastAsia="Times New Roman"/>
        </w:rPr>
        <w:t>implementation</w:t>
      </w:r>
      <w:r w:rsidRPr="00BE6228">
        <w:rPr>
          <w:rFonts w:eastAsia="Times New Roman" w:hint="eastAsia"/>
        </w:rPr>
        <w:t>s.</w:t>
      </w:r>
    </w:p>
    <w:p w14:paraId="2507B040" w14:textId="77777777" w:rsidR="00D017C6" w:rsidRPr="00D017C6" w:rsidRDefault="00356D41" w:rsidP="00BE6228">
      <w:pPr>
        <w:pStyle w:val="NO"/>
        <w:rPr>
          <w:lang w:eastAsia="zh-CN"/>
        </w:rPr>
      </w:pPr>
      <w:r w:rsidRPr="00BE6228">
        <w:rPr>
          <w:rFonts w:eastAsia="Times New Roman" w:hint="eastAsia"/>
        </w:rPr>
        <w:t>N</w:t>
      </w:r>
      <w:r w:rsidRPr="00BE6228">
        <w:rPr>
          <w:rFonts w:eastAsia="Times New Roman"/>
        </w:rPr>
        <w:t>OTE </w:t>
      </w:r>
      <w:r w:rsidRPr="00BE6228">
        <w:rPr>
          <w:rFonts w:eastAsia="Times New Roman" w:hint="eastAsia"/>
        </w:rPr>
        <w:t>2</w:t>
      </w:r>
      <w:r w:rsidRPr="00BE6228">
        <w:rPr>
          <w:rFonts w:eastAsia="Times New Roman"/>
        </w:rPr>
        <w:t>:</w:t>
      </w:r>
      <w:r w:rsidRPr="00BE6228">
        <w:rPr>
          <w:rFonts w:eastAsia="Times New Roman"/>
        </w:rPr>
        <w:tab/>
        <w:t xml:space="preserve">In </w:t>
      </w:r>
      <w:r w:rsidRPr="00BE6228">
        <w:rPr>
          <w:rFonts w:eastAsia="Times New Roman" w:hint="eastAsia"/>
        </w:rPr>
        <w:t>this release of the specification</w:t>
      </w:r>
      <w:r w:rsidRPr="00BE6228">
        <w:rPr>
          <w:rFonts w:eastAsia="Times New Roman"/>
        </w:rPr>
        <w:t>, no dynamic credential provision procedure is defined.</w:t>
      </w:r>
    </w:p>
    <w:p w14:paraId="3301461E" w14:textId="77777777" w:rsidR="004A28EC" w:rsidRPr="00BE5E7B" w:rsidRDefault="003B73F5" w:rsidP="004A28EC">
      <w:pPr>
        <w:pStyle w:val="Heading3"/>
        <w:rPr>
          <w:lang w:eastAsia="zh-CN"/>
        </w:rPr>
      </w:pPr>
      <w:bookmarkStart w:id="366" w:name="_CR5_4_10"/>
      <w:bookmarkStart w:id="367" w:name="_Toc172038162"/>
      <w:bookmarkEnd w:id="366"/>
      <w:r>
        <w:rPr>
          <w:lang w:eastAsia="zh-CN"/>
        </w:rPr>
        <w:t>5.4.10</w:t>
      </w:r>
      <w:r w:rsidR="004A28EC">
        <w:rPr>
          <w:lang w:eastAsia="zh-CN"/>
        </w:rPr>
        <w:tab/>
      </w:r>
      <w:r w:rsidR="004A28EC" w:rsidRPr="007A0B07">
        <w:rPr>
          <w:lang w:eastAsia="zh-CN"/>
        </w:rPr>
        <w:t xml:space="preserve">PIN </w:t>
      </w:r>
      <w:r w:rsidR="004A28EC" w:rsidRPr="00B9292F">
        <w:rPr>
          <w:lang w:eastAsia="zh-CN"/>
        </w:rPr>
        <w:t>heartbeat</w:t>
      </w:r>
      <w:bookmarkEnd w:id="367"/>
    </w:p>
    <w:p w14:paraId="52EBAF95" w14:textId="77777777" w:rsidR="004A28EC" w:rsidRDefault="003B73F5" w:rsidP="004A28EC">
      <w:pPr>
        <w:pStyle w:val="Heading4"/>
        <w:rPr>
          <w:lang w:eastAsia="zh-CN"/>
        </w:rPr>
      </w:pPr>
      <w:bookmarkStart w:id="368" w:name="_CR5_4_10_1"/>
      <w:bookmarkStart w:id="369" w:name="_Toc172038163"/>
      <w:bookmarkEnd w:id="368"/>
      <w:r>
        <w:rPr>
          <w:rFonts w:hint="eastAsia"/>
          <w:lang w:eastAsia="zh-CN"/>
        </w:rPr>
        <w:t>5.4.10</w:t>
      </w:r>
      <w:r w:rsidR="004A28EC">
        <w:rPr>
          <w:lang w:eastAsia="zh-CN"/>
        </w:rPr>
        <w:t>.1</w:t>
      </w:r>
      <w:r w:rsidR="004A28EC">
        <w:rPr>
          <w:lang w:eastAsia="zh-CN"/>
        </w:rPr>
        <w:tab/>
        <w:t>General</w:t>
      </w:r>
      <w:bookmarkEnd w:id="369"/>
    </w:p>
    <w:p w14:paraId="36BBDA4B" w14:textId="77777777" w:rsidR="004A28EC" w:rsidRDefault="004A28EC" w:rsidP="004A28EC">
      <w:pPr>
        <w:rPr>
          <w:lang w:eastAsia="zh-CN"/>
        </w:rPr>
      </w:pPr>
      <w:r w:rsidRPr="0003788D">
        <w:rPr>
          <w:lang w:eastAsia="zh-CN"/>
        </w:rPr>
        <w:t xml:space="preserve">If the heartbeat timer expires at the </w:t>
      </w:r>
      <w:r>
        <w:rPr>
          <w:lang w:eastAsia="zh-CN"/>
        </w:rPr>
        <w:t xml:space="preserve">PMAE-C </w:t>
      </w:r>
      <w:r w:rsidRPr="0003788D">
        <w:rPr>
          <w:lang w:eastAsia="zh-CN"/>
        </w:rPr>
        <w:t>without receiving a PIN heartbeat message from the P</w:t>
      </w:r>
      <w:r>
        <w:rPr>
          <w:lang w:eastAsia="zh-CN"/>
        </w:rPr>
        <w:t>EAE-C or PGAE-C,</w:t>
      </w:r>
      <w:r w:rsidRPr="0003788D">
        <w:rPr>
          <w:lang w:eastAsia="zh-CN"/>
        </w:rPr>
        <w:t xml:space="preserve"> the PM</w:t>
      </w:r>
      <w:r>
        <w:rPr>
          <w:lang w:eastAsia="zh-CN"/>
        </w:rPr>
        <w:t>AE-</w:t>
      </w:r>
      <w:r w:rsidRPr="0003788D">
        <w:rPr>
          <w:lang w:eastAsia="zh-CN"/>
        </w:rPr>
        <w:t xml:space="preserve">C </w:t>
      </w:r>
      <w:r>
        <w:rPr>
          <w:lang w:eastAsia="zh-CN"/>
        </w:rPr>
        <w:t xml:space="preserve">shall </w:t>
      </w:r>
      <w:r w:rsidRPr="0003788D">
        <w:rPr>
          <w:lang w:eastAsia="zh-CN"/>
        </w:rPr>
        <w:t xml:space="preserve">determine that </w:t>
      </w:r>
      <w:r>
        <w:rPr>
          <w:lang w:eastAsia="zh-CN"/>
        </w:rPr>
        <w:t>the corresponding PEAE-C or PGAE-C</w:t>
      </w:r>
      <w:r w:rsidRPr="0003788D">
        <w:rPr>
          <w:lang w:eastAsia="zh-CN"/>
        </w:rPr>
        <w:t xml:space="preserve"> is not available.</w:t>
      </w:r>
    </w:p>
    <w:p w14:paraId="5FB2500D" w14:textId="77777777" w:rsidR="004A28EC" w:rsidRPr="0003788D" w:rsidRDefault="004A28EC" w:rsidP="004A28EC">
      <w:pPr>
        <w:rPr>
          <w:lang w:eastAsia="zh-CN"/>
        </w:rPr>
      </w:pPr>
      <w:r w:rsidRPr="0003788D">
        <w:rPr>
          <w:lang w:eastAsia="zh-CN"/>
        </w:rPr>
        <w:t xml:space="preserve">If the heartbeat timer expires at the </w:t>
      </w:r>
      <w:r>
        <w:rPr>
          <w:lang w:eastAsia="zh-CN"/>
        </w:rPr>
        <w:t xml:space="preserve">PAE-S </w:t>
      </w:r>
      <w:r w:rsidRPr="0003788D">
        <w:rPr>
          <w:lang w:eastAsia="zh-CN"/>
        </w:rPr>
        <w:t>without receiving a PIN heartbeat message from the P</w:t>
      </w:r>
      <w:r>
        <w:rPr>
          <w:lang w:eastAsia="zh-CN"/>
        </w:rPr>
        <w:t>MAE-C,</w:t>
      </w:r>
      <w:r w:rsidRPr="0003788D">
        <w:rPr>
          <w:lang w:eastAsia="zh-CN"/>
        </w:rPr>
        <w:t xml:space="preserve"> the P</w:t>
      </w:r>
      <w:r>
        <w:rPr>
          <w:lang w:eastAsia="zh-CN"/>
        </w:rPr>
        <w:t>AE-S</w:t>
      </w:r>
      <w:r w:rsidRPr="0003788D">
        <w:rPr>
          <w:lang w:eastAsia="zh-CN"/>
        </w:rPr>
        <w:t xml:space="preserve"> </w:t>
      </w:r>
      <w:r>
        <w:rPr>
          <w:lang w:eastAsia="zh-CN"/>
        </w:rPr>
        <w:t xml:space="preserve">shall </w:t>
      </w:r>
      <w:r w:rsidRPr="0003788D">
        <w:rPr>
          <w:lang w:eastAsia="zh-CN"/>
        </w:rPr>
        <w:t xml:space="preserve">determine that </w:t>
      </w:r>
      <w:r>
        <w:rPr>
          <w:lang w:eastAsia="zh-CN"/>
        </w:rPr>
        <w:t>the PMAE-C</w:t>
      </w:r>
      <w:r w:rsidRPr="0003788D">
        <w:rPr>
          <w:lang w:eastAsia="zh-CN"/>
        </w:rPr>
        <w:t xml:space="preserve"> is not available.</w:t>
      </w:r>
    </w:p>
    <w:p w14:paraId="56B5F6A3" w14:textId="77777777" w:rsidR="004A28EC" w:rsidRDefault="004A28EC" w:rsidP="004A28EC">
      <w:pPr>
        <w:rPr>
          <w:lang w:eastAsia="zh-CN"/>
        </w:rPr>
      </w:pPr>
      <w:r>
        <w:rPr>
          <w:rFonts w:hint="eastAsia"/>
          <w:lang w:eastAsia="zh-CN"/>
        </w:rPr>
        <w:t>T</w:t>
      </w:r>
      <w:r>
        <w:rPr>
          <w:lang w:eastAsia="zh-CN"/>
        </w:rPr>
        <w:t>he following procedures are defined for PIN heartbeat:</w:t>
      </w:r>
    </w:p>
    <w:p w14:paraId="1DC3A4FB" w14:textId="77777777" w:rsidR="004A28EC" w:rsidRDefault="004A28EC" w:rsidP="004A28EC">
      <w:pPr>
        <w:pStyle w:val="B1"/>
        <w:rPr>
          <w:lang w:eastAsia="zh-CN"/>
        </w:rPr>
      </w:pPr>
      <w:r>
        <w:rPr>
          <w:rFonts w:hint="eastAsia"/>
          <w:lang w:eastAsia="zh-CN"/>
        </w:rPr>
        <w:t>a</w:t>
      </w:r>
      <w:r>
        <w:rPr>
          <w:lang w:eastAsia="zh-CN"/>
        </w:rPr>
        <w:t>)</w:t>
      </w:r>
      <w:r>
        <w:rPr>
          <w:lang w:eastAsia="zh-CN"/>
        </w:rPr>
        <w:tab/>
      </w:r>
      <w:r w:rsidRPr="00D25DE6">
        <w:t>PIN heartbeat for PGAE-C and PEAE-C</w:t>
      </w:r>
      <w:r w:rsidRPr="006C48BE">
        <w:rPr>
          <w:lang w:eastAsia="zh-CN"/>
        </w:rPr>
        <w:t xml:space="preserve"> </w:t>
      </w:r>
      <w:r>
        <w:rPr>
          <w:lang w:eastAsia="zh-CN"/>
        </w:rPr>
        <w:t>as specified in clause</w:t>
      </w:r>
      <w:r>
        <w:t> </w:t>
      </w:r>
      <w:r w:rsidR="003B73F5">
        <w:rPr>
          <w:lang w:eastAsia="zh-CN"/>
        </w:rPr>
        <w:t>5.4.10</w:t>
      </w:r>
      <w:r>
        <w:rPr>
          <w:lang w:eastAsia="zh-CN"/>
        </w:rPr>
        <w:t>.2</w:t>
      </w:r>
      <w:r>
        <w:t>; and</w:t>
      </w:r>
    </w:p>
    <w:p w14:paraId="759CFBE2" w14:textId="77777777" w:rsidR="004A28EC" w:rsidRDefault="004A28EC" w:rsidP="004A28EC">
      <w:pPr>
        <w:pStyle w:val="B1"/>
        <w:rPr>
          <w:lang w:eastAsia="zh-CN"/>
        </w:rPr>
      </w:pPr>
      <w:r>
        <w:rPr>
          <w:rFonts w:hint="eastAsia"/>
          <w:lang w:eastAsia="zh-CN"/>
        </w:rPr>
        <w:t>b</w:t>
      </w:r>
      <w:r>
        <w:rPr>
          <w:lang w:eastAsia="zh-CN"/>
        </w:rPr>
        <w:t>)</w:t>
      </w:r>
      <w:r>
        <w:rPr>
          <w:lang w:eastAsia="zh-CN"/>
        </w:rPr>
        <w:tab/>
      </w:r>
      <w:r w:rsidRPr="00D25DE6">
        <w:t>PIN heartbeat for P</w:t>
      </w:r>
      <w:r>
        <w:t>MAE-C</w:t>
      </w:r>
      <w:r w:rsidRPr="006C48BE">
        <w:rPr>
          <w:lang w:eastAsia="zh-CN"/>
        </w:rPr>
        <w:t xml:space="preserve"> </w:t>
      </w:r>
      <w:r>
        <w:rPr>
          <w:lang w:eastAsia="zh-CN"/>
        </w:rPr>
        <w:t>as specified in clause</w:t>
      </w:r>
      <w:r>
        <w:t> </w:t>
      </w:r>
      <w:r w:rsidR="003B73F5">
        <w:rPr>
          <w:lang w:eastAsia="zh-CN"/>
        </w:rPr>
        <w:t>5.4.10</w:t>
      </w:r>
      <w:r>
        <w:rPr>
          <w:lang w:eastAsia="zh-CN"/>
        </w:rPr>
        <w:t>.3</w:t>
      </w:r>
      <w:r>
        <w:t>.</w:t>
      </w:r>
    </w:p>
    <w:p w14:paraId="227810FA" w14:textId="77777777" w:rsidR="004A28EC" w:rsidRDefault="003B73F5" w:rsidP="004A28EC">
      <w:pPr>
        <w:pStyle w:val="Heading4"/>
        <w:rPr>
          <w:lang w:eastAsia="zh-CN"/>
        </w:rPr>
      </w:pPr>
      <w:bookmarkStart w:id="370" w:name="_CR5_4_10_2"/>
      <w:bookmarkStart w:id="371" w:name="_Toc172038164"/>
      <w:bookmarkEnd w:id="370"/>
      <w:r>
        <w:rPr>
          <w:rFonts w:hint="eastAsia"/>
          <w:lang w:eastAsia="zh-CN"/>
        </w:rPr>
        <w:lastRenderedPageBreak/>
        <w:t>5.4.10</w:t>
      </w:r>
      <w:r w:rsidR="004A28EC">
        <w:rPr>
          <w:lang w:eastAsia="zh-CN"/>
        </w:rPr>
        <w:t>.2</w:t>
      </w:r>
      <w:r w:rsidR="004A28EC">
        <w:rPr>
          <w:lang w:eastAsia="zh-CN"/>
        </w:rPr>
        <w:tab/>
        <w:t>PIN heartbeat for PGAE-C and PEAE-C</w:t>
      </w:r>
      <w:bookmarkEnd w:id="371"/>
    </w:p>
    <w:p w14:paraId="733014AB" w14:textId="77777777" w:rsidR="004A28EC" w:rsidRDefault="003B73F5" w:rsidP="004A28EC">
      <w:pPr>
        <w:pStyle w:val="Heading5"/>
        <w:rPr>
          <w:lang w:eastAsia="zh-CN"/>
        </w:rPr>
      </w:pPr>
      <w:bookmarkStart w:id="372" w:name="_CR5_4_10_2_1"/>
      <w:bookmarkStart w:id="373" w:name="_Toc172038165"/>
      <w:bookmarkEnd w:id="372"/>
      <w:r>
        <w:rPr>
          <w:rFonts w:hint="eastAsia"/>
          <w:lang w:eastAsia="zh-CN"/>
        </w:rPr>
        <w:t>5.4.10</w:t>
      </w:r>
      <w:r w:rsidR="004A28EC">
        <w:rPr>
          <w:lang w:eastAsia="zh-CN"/>
        </w:rPr>
        <w:t>.2.1</w:t>
      </w:r>
      <w:r w:rsidR="004A28EC">
        <w:rPr>
          <w:lang w:eastAsia="zh-CN"/>
        </w:rPr>
        <w:tab/>
        <w:t>Requesting entity procedure</w:t>
      </w:r>
      <w:bookmarkEnd w:id="373"/>
    </w:p>
    <w:p w14:paraId="1695D9C3" w14:textId="77777777" w:rsidR="004A28EC" w:rsidRDefault="004A28EC" w:rsidP="004A28EC">
      <w:pPr>
        <w:rPr>
          <w:lang w:eastAsia="zh-CN"/>
        </w:rPr>
      </w:pPr>
      <w:r>
        <w:rPr>
          <w:rFonts w:hint="eastAsia"/>
          <w:lang w:eastAsia="zh-CN"/>
        </w:rPr>
        <w:t>T</w:t>
      </w:r>
      <w:r>
        <w:rPr>
          <w:lang w:eastAsia="zh-CN"/>
        </w:rPr>
        <w:t>he requesting entity can be a PEAE-C or a PGAE-C.</w:t>
      </w:r>
    </w:p>
    <w:p w14:paraId="0DCFC836" w14:textId="77777777" w:rsidR="004A28EC" w:rsidRDefault="004A28EC" w:rsidP="004A28EC">
      <w:pPr>
        <w:rPr>
          <w:lang w:eastAsia="zh-CN"/>
        </w:rPr>
      </w:pPr>
      <w:r>
        <w:rPr>
          <w:lang w:eastAsia="zh-CN"/>
        </w:rPr>
        <w:t xml:space="preserve">To indicate the availability of the requesting entity within the current heartbeat timer, the requesting entity shall </w:t>
      </w:r>
      <w:r>
        <w:t xml:space="preserve">generate an HTTP POST request </w:t>
      </w:r>
      <w:r w:rsidRPr="0006242D">
        <w:t>according to p</w:t>
      </w:r>
      <w:r>
        <w:t xml:space="preserve">rocedures as specified in </w:t>
      </w:r>
      <w:r w:rsidRPr="000A20F1">
        <w:t>IETF</w:t>
      </w:r>
      <w:r>
        <w:t> </w:t>
      </w:r>
      <w:r w:rsidRPr="000A20F1">
        <w:t>RFC</w:t>
      </w:r>
      <w:r>
        <w:t> </w:t>
      </w:r>
      <w:r w:rsidR="00F84143">
        <w:t>9110</w:t>
      </w:r>
      <w:r>
        <w:t> </w:t>
      </w:r>
      <w:r w:rsidRPr="0006242D">
        <w:t>[</w:t>
      </w:r>
      <w:r>
        <w:t xml:space="preserve">4]. </w:t>
      </w:r>
      <w:r w:rsidRPr="00684E14">
        <w:t xml:space="preserve">In the </w:t>
      </w:r>
      <w:r>
        <w:t>HTTP POST request</w:t>
      </w:r>
      <w:r w:rsidRPr="00684E14">
        <w:t xml:space="preserve">, the </w:t>
      </w:r>
      <w:r>
        <w:rPr>
          <w:lang w:eastAsia="zh-CN"/>
        </w:rPr>
        <w:t>requesting entity:</w:t>
      </w:r>
    </w:p>
    <w:p w14:paraId="77408632" w14:textId="77777777" w:rsidR="004A28EC" w:rsidRDefault="004A28EC" w:rsidP="004A28EC">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the PMAE-C;</w:t>
      </w:r>
    </w:p>
    <w:p w14:paraId="0169306B" w14:textId="77777777" w:rsidR="004A28EC" w:rsidRPr="0073469F" w:rsidRDefault="004A28EC" w:rsidP="004A28EC">
      <w:pPr>
        <w:pStyle w:val="B1"/>
      </w:pPr>
      <w:r>
        <w:t>b)</w:t>
      </w:r>
      <w:r>
        <w:tab/>
      </w:r>
      <w:r w:rsidRPr="0073469F">
        <w:t xml:space="preserve">shall include a </w:t>
      </w:r>
      <w:r>
        <w:t xml:space="preserve">Content-Type </w:t>
      </w:r>
      <w:r w:rsidRPr="0073469F">
        <w:t>header field se</w:t>
      </w:r>
      <w:r>
        <w:t>t to "application/vnd.3gpp.pinapp</w:t>
      </w:r>
      <w:r w:rsidRPr="0073469F">
        <w:t>-info+xml";</w:t>
      </w:r>
      <w:r>
        <w:t xml:space="preserve"> and</w:t>
      </w:r>
    </w:p>
    <w:p w14:paraId="3B731CEA" w14:textId="77777777" w:rsidR="004A28EC" w:rsidRDefault="004A28EC" w:rsidP="004A28EC">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pin-heartbeat</w:t>
      </w:r>
      <w:r w:rsidRPr="0073469F">
        <w:t>&gt;</w:t>
      </w:r>
      <w:r w:rsidRPr="001D4A5C">
        <w:t xml:space="preserve"> element in the &lt;</w:t>
      </w:r>
      <w:r>
        <w:t>pinapp</w:t>
      </w:r>
      <w:r w:rsidRPr="001D4A5C">
        <w:t>-info&gt; root element</w:t>
      </w:r>
      <w:r>
        <w:t xml:space="preserve"> and within the </w:t>
      </w:r>
      <w:r w:rsidRPr="0073469F">
        <w:t>&lt;</w:t>
      </w:r>
      <w:r>
        <w:t>pin-heartbeat</w:t>
      </w:r>
      <w:r w:rsidRPr="0073469F">
        <w:t>&gt;</w:t>
      </w:r>
      <w:r w:rsidRPr="001D4A5C">
        <w:t xml:space="preserve"> element</w:t>
      </w:r>
      <w:r>
        <w:t>:</w:t>
      </w:r>
    </w:p>
    <w:p w14:paraId="4A28FEA5" w14:textId="77777777" w:rsidR="00D0177A" w:rsidRDefault="004A28EC" w:rsidP="004A28EC">
      <w:pPr>
        <w:pStyle w:val="B2"/>
      </w:pPr>
      <w:r w:rsidRPr="00766283">
        <w:t>1)</w:t>
      </w:r>
      <w:r w:rsidRPr="00766283">
        <w:tab/>
        <w:t xml:space="preserve">shall include a &lt;ue-id&gt; element set to the </w:t>
      </w:r>
      <w:r>
        <w:t>PIN client ID</w:t>
      </w:r>
      <w:r w:rsidRPr="00766283">
        <w:t xml:space="preserve"> of the </w:t>
      </w:r>
      <w:r>
        <w:rPr>
          <w:rFonts w:hint="eastAsia"/>
          <w:lang w:eastAsia="zh-CN"/>
        </w:rPr>
        <w:t>re</w:t>
      </w:r>
      <w:r>
        <w:t>questing entity</w:t>
      </w:r>
      <w:r w:rsidR="00D0177A">
        <w:t>; and</w:t>
      </w:r>
    </w:p>
    <w:p w14:paraId="21BDE9BE" w14:textId="77777777" w:rsidR="004A28EC" w:rsidRDefault="00D0177A" w:rsidP="004A28EC">
      <w:pPr>
        <w:pStyle w:val="B2"/>
      </w:pPr>
      <w:r>
        <w:t>2)</w:t>
      </w:r>
      <w:r>
        <w:tab/>
      </w:r>
      <w:bookmarkStart w:id="374" w:name="OLE_LINK2"/>
      <w:r>
        <w:t>shall include a &lt;pin-id&gt; element set to the identifier of the PIN</w:t>
      </w:r>
      <w:bookmarkEnd w:id="374"/>
      <w:r w:rsidR="004A28EC">
        <w:t>.</w:t>
      </w:r>
    </w:p>
    <w:p w14:paraId="0DBCE3C9" w14:textId="77777777" w:rsidR="004A28EC" w:rsidRDefault="004A28EC" w:rsidP="004A28EC">
      <w:pPr>
        <w:rPr>
          <w:lang w:eastAsia="zh-CN"/>
        </w:rPr>
      </w:pPr>
      <w:r>
        <w:t xml:space="preserve">The requesting entity shall send the generated HTTP POST request towards the PMAE-C according to </w:t>
      </w:r>
      <w:r w:rsidRPr="000A20F1">
        <w:t>IETF</w:t>
      </w:r>
      <w:r>
        <w:t> </w:t>
      </w:r>
      <w:r w:rsidRPr="000A20F1">
        <w:t>RFC</w:t>
      </w:r>
      <w:r>
        <w:t> </w:t>
      </w:r>
      <w:r w:rsidR="00F84143">
        <w:t>9110</w:t>
      </w:r>
      <w:r>
        <w:t> </w:t>
      </w:r>
      <w:r w:rsidRPr="0006242D">
        <w:t>[</w:t>
      </w:r>
      <w:r>
        <w:t>4]</w:t>
      </w:r>
      <w:r>
        <w:rPr>
          <w:rFonts w:hint="eastAsia"/>
          <w:lang w:eastAsia="zh-CN"/>
        </w:rPr>
        <w:t>.</w:t>
      </w:r>
      <w:r>
        <w:rPr>
          <w:lang w:eastAsia="zh-CN"/>
        </w:rPr>
        <w:t xml:space="preserve"> </w:t>
      </w:r>
    </w:p>
    <w:p w14:paraId="227B4D9E" w14:textId="77777777" w:rsidR="004A28EC" w:rsidRDefault="003B73F5" w:rsidP="004A28EC">
      <w:pPr>
        <w:pStyle w:val="Heading5"/>
        <w:rPr>
          <w:lang w:eastAsia="zh-CN"/>
        </w:rPr>
      </w:pPr>
      <w:bookmarkStart w:id="375" w:name="_CR5_4_10_2_2"/>
      <w:bookmarkStart w:id="376" w:name="_Toc172038166"/>
      <w:bookmarkEnd w:id="375"/>
      <w:r>
        <w:rPr>
          <w:rFonts w:hint="eastAsia"/>
          <w:lang w:eastAsia="zh-CN"/>
        </w:rPr>
        <w:t>5.4.10</w:t>
      </w:r>
      <w:r w:rsidR="004A28EC">
        <w:rPr>
          <w:lang w:eastAsia="zh-CN"/>
        </w:rPr>
        <w:t>.2.2</w:t>
      </w:r>
      <w:r w:rsidR="004A28EC">
        <w:rPr>
          <w:lang w:eastAsia="zh-CN"/>
        </w:rPr>
        <w:tab/>
        <w:t>PMAE-C procedure</w:t>
      </w:r>
      <w:bookmarkEnd w:id="376"/>
    </w:p>
    <w:p w14:paraId="6F5D77B1" w14:textId="77777777" w:rsidR="004A28EC" w:rsidRDefault="004A28EC" w:rsidP="004A28EC">
      <w:r>
        <w:rPr>
          <w:lang w:eastAsia="x-none"/>
        </w:rPr>
        <w:t>Upon reception of an HTTP POST request</w:t>
      </w:r>
      <w:r w:rsidRPr="005025FB">
        <w:t xml:space="preserve"> </w:t>
      </w:r>
      <w:r>
        <w:t>message containing:</w:t>
      </w:r>
    </w:p>
    <w:p w14:paraId="6FC5C493" w14:textId="77777777" w:rsidR="004A28EC" w:rsidRDefault="004A28EC" w:rsidP="004A28EC">
      <w:pPr>
        <w:pStyle w:val="B1"/>
      </w:pPr>
      <w:r>
        <w:t>a)</w:t>
      </w:r>
      <w:r>
        <w:tab/>
        <w:t>a Content-Type header field set to "application/vnd.3gpp.pinapp-info+xml"; and</w:t>
      </w:r>
    </w:p>
    <w:p w14:paraId="11131E3C" w14:textId="77777777" w:rsidR="004A28EC" w:rsidRPr="0045224A" w:rsidRDefault="004A28EC" w:rsidP="004A28EC">
      <w:pPr>
        <w:pStyle w:val="B1"/>
      </w:pPr>
      <w:r>
        <w:t>b)</w:t>
      </w:r>
      <w:r>
        <w:tab/>
        <w:t xml:space="preserve">an application/vnd.3gpp.pinapp-info+xml MIME body with a </w:t>
      </w:r>
      <w:r w:rsidRPr="0073469F">
        <w:t>&lt;</w:t>
      </w:r>
      <w:r>
        <w:t>pin-heartbeat</w:t>
      </w:r>
      <w:r w:rsidRPr="0073469F">
        <w:t>&gt;</w:t>
      </w:r>
      <w:r>
        <w:t xml:space="preserve"> </w:t>
      </w:r>
      <w:r w:rsidRPr="00FB41A4">
        <w:t>element in the &lt;</w:t>
      </w:r>
      <w:r>
        <w:t>pinapp</w:t>
      </w:r>
      <w:r w:rsidRPr="00FB41A4">
        <w:t xml:space="preserve">-info&gt; </w:t>
      </w:r>
      <w:r>
        <w:t>root element,</w:t>
      </w:r>
    </w:p>
    <w:p w14:paraId="257BADC1" w14:textId="77777777" w:rsidR="004A28EC" w:rsidRDefault="004A28EC" w:rsidP="004A28EC">
      <w:pPr>
        <w:rPr>
          <w:lang w:eastAsia="zh-CN"/>
        </w:rPr>
      </w:pPr>
      <w:r w:rsidRPr="0045224A">
        <w:rPr>
          <w:lang w:eastAsia="zh-CN"/>
        </w:rPr>
        <w:t>the PM</w:t>
      </w:r>
      <w:r>
        <w:rPr>
          <w:lang w:eastAsia="zh-CN"/>
        </w:rPr>
        <w:t>AE-</w:t>
      </w:r>
      <w:r w:rsidRPr="0045224A">
        <w:rPr>
          <w:lang w:eastAsia="zh-CN"/>
        </w:rPr>
        <w:t xml:space="preserve">C </w:t>
      </w:r>
      <w:r>
        <w:rPr>
          <w:lang w:eastAsia="zh-CN"/>
        </w:rPr>
        <w:t xml:space="preserve">shall </w:t>
      </w:r>
      <w:r w:rsidRPr="009E7895">
        <w:rPr>
          <w:lang w:eastAsia="zh-CN"/>
        </w:rPr>
        <w:t>update the availability of the</w:t>
      </w:r>
      <w:r>
        <w:rPr>
          <w:lang w:eastAsia="zh-CN"/>
        </w:rPr>
        <w:t xml:space="preserve"> requesting entity.</w:t>
      </w:r>
    </w:p>
    <w:p w14:paraId="14C5834F" w14:textId="77777777" w:rsidR="004A28EC" w:rsidRDefault="003B73F5" w:rsidP="004A28EC">
      <w:pPr>
        <w:pStyle w:val="Heading4"/>
        <w:rPr>
          <w:lang w:eastAsia="zh-CN"/>
        </w:rPr>
      </w:pPr>
      <w:bookmarkStart w:id="377" w:name="_CR5_4_10_3"/>
      <w:bookmarkStart w:id="378" w:name="_Toc172038167"/>
      <w:bookmarkEnd w:id="377"/>
      <w:r>
        <w:rPr>
          <w:rFonts w:hint="eastAsia"/>
          <w:lang w:eastAsia="zh-CN"/>
        </w:rPr>
        <w:t>5.4.10</w:t>
      </w:r>
      <w:r w:rsidR="004A28EC">
        <w:rPr>
          <w:lang w:eastAsia="zh-CN"/>
        </w:rPr>
        <w:t>.3</w:t>
      </w:r>
      <w:r w:rsidR="004A28EC">
        <w:rPr>
          <w:lang w:eastAsia="zh-CN"/>
        </w:rPr>
        <w:tab/>
        <w:t>PIN heartbeat for PMAE-C</w:t>
      </w:r>
      <w:bookmarkEnd w:id="378"/>
    </w:p>
    <w:p w14:paraId="784B1808" w14:textId="77777777" w:rsidR="004A28EC" w:rsidRDefault="003B73F5" w:rsidP="004A28EC">
      <w:pPr>
        <w:pStyle w:val="Heading5"/>
        <w:rPr>
          <w:lang w:eastAsia="zh-CN"/>
        </w:rPr>
      </w:pPr>
      <w:bookmarkStart w:id="379" w:name="_CR5_4_10_3_1"/>
      <w:bookmarkStart w:id="380" w:name="_Toc172038168"/>
      <w:bookmarkEnd w:id="379"/>
      <w:r>
        <w:rPr>
          <w:rFonts w:hint="eastAsia"/>
          <w:lang w:eastAsia="zh-CN"/>
        </w:rPr>
        <w:t>5.4.10</w:t>
      </w:r>
      <w:r w:rsidR="004A28EC">
        <w:rPr>
          <w:lang w:eastAsia="zh-CN"/>
        </w:rPr>
        <w:t>.3.1</w:t>
      </w:r>
      <w:r w:rsidR="004A28EC">
        <w:rPr>
          <w:lang w:eastAsia="zh-CN"/>
        </w:rPr>
        <w:tab/>
        <w:t>PMAE-C procedure</w:t>
      </w:r>
      <w:bookmarkEnd w:id="380"/>
    </w:p>
    <w:p w14:paraId="73E5DCCB" w14:textId="77777777" w:rsidR="004A28EC" w:rsidRDefault="004A28EC" w:rsidP="004A28EC">
      <w:pPr>
        <w:rPr>
          <w:lang w:eastAsia="zh-CN"/>
        </w:rPr>
      </w:pPr>
      <w:r>
        <w:rPr>
          <w:lang w:eastAsia="zh-CN"/>
        </w:rPr>
        <w:t xml:space="preserve">To indicate the availability of the PMAE-C within the current heartbeat timer, the requesting entity shall </w:t>
      </w:r>
      <w:r>
        <w:t xml:space="preserve">generate an HTTP POST request </w:t>
      </w:r>
      <w:r w:rsidRPr="0006242D">
        <w:t>according to p</w:t>
      </w:r>
      <w:r>
        <w:t xml:space="preserve">rocedures as specified in </w:t>
      </w:r>
      <w:r w:rsidRPr="000A20F1">
        <w:t>IETF</w:t>
      </w:r>
      <w:r>
        <w:t> </w:t>
      </w:r>
      <w:r w:rsidRPr="000A20F1">
        <w:t>RFC</w:t>
      </w:r>
      <w:r>
        <w:t> </w:t>
      </w:r>
      <w:r w:rsidR="00F84143">
        <w:t>9110</w:t>
      </w:r>
      <w:r>
        <w:t> </w:t>
      </w:r>
      <w:r w:rsidRPr="0006242D">
        <w:t>[</w:t>
      </w:r>
      <w:r>
        <w:t xml:space="preserve">4]. </w:t>
      </w:r>
      <w:r w:rsidRPr="00684E14">
        <w:t xml:space="preserve">In the </w:t>
      </w:r>
      <w:r>
        <w:t>HTTP POST request</w:t>
      </w:r>
      <w:r w:rsidRPr="00684E14">
        <w:t xml:space="preserve">, the </w:t>
      </w:r>
      <w:r>
        <w:rPr>
          <w:lang w:eastAsia="zh-CN"/>
        </w:rPr>
        <w:t>PMAE-C:</w:t>
      </w:r>
    </w:p>
    <w:p w14:paraId="54545B8B" w14:textId="77777777" w:rsidR="004A28EC" w:rsidRDefault="004A28EC" w:rsidP="004A28EC">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the PAE-S;</w:t>
      </w:r>
    </w:p>
    <w:p w14:paraId="4348D0D1" w14:textId="77777777" w:rsidR="004A28EC" w:rsidRPr="0073469F" w:rsidRDefault="004A28EC" w:rsidP="004A28EC">
      <w:pPr>
        <w:pStyle w:val="B1"/>
      </w:pPr>
      <w:r>
        <w:t>b)</w:t>
      </w:r>
      <w:r>
        <w:tab/>
      </w:r>
      <w:r w:rsidRPr="0073469F">
        <w:t xml:space="preserve">shall include a </w:t>
      </w:r>
      <w:r>
        <w:t xml:space="preserve">Content-Type </w:t>
      </w:r>
      <w:r w:rsidRPr="0073469F">
        <w:t>header field se</w:t>
      </w:r>
      <w:r>
        <w:t>t to "application/vnd.3gpp.pinapp</w:t>
      </w:r>
      <w:r w:rsidRPr="0073469F">
        <w:t>-info+xml";</w:t>
      </w:r>
      <w:r>
        <w:t xml:space="preserve"> and</w:t>
      </w:r>
    </w:p>
    <w:p w14:paraId="5B7FBC4A" w14:textId="77777777" w:rsidR="004A28EC" w:rsidRDefault="004A28EC" w:rsidP="004A28EC">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pin-heartbeat</w:t>
      </w:r>
      <w:r w:rsidRPr="0073469F">
        <w:t>&gt;</w:t>
      </w:r>
      <w:r w:rsidRPr="001D4A5C">
        <w:t xml:space="preserve"> element in the &lt;</w:t>
      </w:r>
      <w:r>
        <w:t>pinapp</w:t>
      </w:r>
      <w:r w:rsidRPr="001D4A5C">
        <w:t>-info&gt; root element</w:t>
      </w:r>
      <w:r>
        <w:t xml:space="preserve"> and within the </w:t>
      </w:r>
      <w:r w:rsidRPr="0073469F">
        <w:t>&lt;</w:t>
      </w:r>
      <w:r>
        <w:t>pin-heartbeat</w:t>
      </w:r>
      <w:r w:rsidRPr="0073469F">
        <w:t>&gt;</w:t>
      </w:r>
      <w:r w:rsidRPr="001D4A5C">
        <w:t xml:space="preserve"> element</w:t>
      </w:r>
      <w:r>
        <w:t>:</w:t>
      </w:r>
    </w:p>
    <w:p w14:paraId="4E673EF8" w14:textId="77777777" w:rsidR="00D0177A" w:rsidRDefault="004A28EC" w:rsidP="004A28EC">
      <w:pPr>
        <w:pStyle w:val="B2"/>
        <w:rPr>
          <w:lang w:eastAsia="zh-CN"/>
        </w:rPr>
      </w:pPr>
      <w:r w:rsidRPr="00766283">
        <w:t>1)</w:t>
      </w:r>
      <w:r w:rsidRPr="00766283">
        <w:tab/>
        <w:t xml:space="preserve">shall include a &lt;ue-id&gt; element set to the </w:t>
      </w:r>
      <w:r>
        <w:t>PIN client ID</w:t>
      </w:r>
      <w:r w:rsidRPr="00766283">
        <w:t xml:space="preserve"> of the </w:t>
      </w:r>
      <w:r>
        <w:rPr>
          <w:lang w:eastAsia="zh-CN"/>
        </w:rPr>
        <w:t>PMAE-C</w:t>
      </w:r>
      <w:r w:rsidR="00D0177A">
        <w:rPr>
          <w:lang w:eastAsia="zh-CN"/>
        </w:rPr>
        <w:t>; and</w:t>
      </w:r>
    </w:p>
    <w:p w14:paraId="69E792FF" w14:textId="77777777" w:rsidR="004A28EC" w:rsidRDefault="00D0177A" w:rsidP="004A28EC">
      <w:pPr>
        <w:pStyle w:val="B2"/>
      </w:pPr>
      <w:r>
        <w:t>2)</w:t>
      </w:r>
      <w:r>
        <w:tab/>
        <w:t>shall include a &lt;pin-id&gt; element set to the identifier of the PIN</w:t>
      </w:r>
      <w:r w:rsidR="004A28EC">
        <w:t>.</w:t>
      </w:r>
    </w:p>
    <w:p w14:paraId="73FF37D8" w14:textId="77777777" w:rsidR="004A28EC" w:rsidRPr="00E10890" w:rsidRDefault="004A28EC" w:rsidP="004A28EC">
      <w:pPr>
        <w:rPr>
          <w:lang w:eastAsia="zh-CN"/>
        </w:rPr>
      </w:pPr>
      <w:r>
        <w:t xml:space="preserve">The PMAE-C shall send the generated HTTP POST request towards the PAE-S according to </w:t>
      </w:r>
      <w:r w:rsidRPr="000A20F1">
        <w:t>IETF</w:t>
      </w:r>
      <w:r>
        <w:t> </w:t>
      </w:r>
      <w:r w:rsidRPr="000A20F1">
        <w:t>RFC</w:t>
      </w:r>
      <w:r>
        <w:t> </w:t>
      </w:r>
      <w:r w:rsidR="00F84143">
        <w:t>9110</w:t>
      </w:r>
      <w:r>
        <w:t> </w:t>
      </w:r>
      <w:r w:rsidRPr="0006242D">
        <w:t>[</w:t>
      </w:r>
      <w:r>
        <w:t>4]</w:t>
      </w:r>
      <w:r>
        <w:rPr>
          <w:rFonts w:hint="eastAsia"/>
          <w:lang w:eastAsia="zh-CN"/>
        </w:rPr>
        <w:t>.</w:t>
      </w:r>
      <w:r>
        <w:rPr>
          <w:lang w:eastAsia="zh-CN"/>
        </w:rPr>
        <w:t xml:space="preserve"> </w:t>
      </w:r>
    </w:p>
    <w:p w14:paraId="210E594C" w14:textId="77777777" w:rsidR="004A28EC" w:rsidRDefault="003B73F5" w:rsidP="004A28EC">
      <w:pPr>
        <w:pStyle w:val="Heading5"/>
        <w:rPr>
          <w:lang w:eastAsia="zh-CN"/>
        </w:rPr>
      </w:pPr>
      <w:bookmarkStart w:id="381" w:name="_CR5_4_10_3_2"/>
      <w:bookmarkStart w:id="382" w:name="_Toc172038169"/>
      <w:bookmarkEnd w:id="381"/>
      <w:r>
        <w:rPr>
          <w:rFonts w:hint="eastAsia"/>
          <w:lang w:eastAsia="zh-CN"/>
        </w:rPr>
        <w:t>5.4.10</w:t>
      </w:r>
      <w:r w:rsidR="004A28EC">
        <w:rPr>
          <w:lang w:eastAsia="zh-CN"/>
        </w:rPr>
        <w:t>.3.2</w:t>
      </w:r>
      <w:r w:rsidR="004A28EC">
        <w:rPr>
          <w:lang w:eastAsia="zh-CN"/>
        </w:rPr>
        <w:tab/>
        <w:t>PAE-S procedure</w:t>
      </w:r>
      <w:bookmarkEnd w:id="382"/>
    </w:p>
    <w:p w14:paraId="3E848DF4" w14:textId="77777777" w:rsidR="004A28EC" w:rsidRDefault="004A28EC" w:rsidP="004A28EC">
      <w:r>
        <w:rPr>
          <w:lang w:eastAsia="x-none"/>
        </w:rPr>
        <w:t>Upon reception of an HTTP POST request</w:t>
      </w:r>
      <w:r w:rsidRPr="005025FB">
        <w:t xml:space="preserve"> </w:t>
      </w:r>
      <w:r>
        <w:t>message containing:</w:t>
      </w:r>
    </w:p>
    <w:p w14:paraId="7E469F35" w14:textId="77777777" w:rsidR="004A28EC" w:rsidRDefault="004A28EC" w:rsidP="004A28EC">
      <w:pPr>
        <w:pStyle w:val="B1"/>
      </w:pPr>
      <w:r>
        <w:t>a)</w:t>
      </w:r>
      <w:r>
        <w:tab/>
        <w:t>a Content-Type header field set to "application/vnd.3gpp.pinapp-info+xml"; and</w:t>
      </w:r>
    </w:p>
    <w:p w14:paraId="76569EB9" w14:textId="77777777" w:rsidR="004A28EC" w:rsidRPr="0045224A" w:rsidRDefault="004A28EC" w:rsidP="004A28EC">
      <w:pPr>
        <w:pStyle w:val="B1"/>
      </w:pPr>
      <w:r>
        <w:t>b)</w:t>
      </w:r>
      <w:r>
        <w:tab/>
        <w:t xml:space="preserve">an application/vnd.3gpp.pinapp-info+xml MIME body with a </w:t>
      </w:r>
      <w:r w:rsidRPr="0073469F">
        <w:t>&lt;</w:t>
      </w:r>
      <w:r>
        <w:t>pin-heartbeat</w:t>
      </w:r>
      <w:r w:rsidRPr="0073469F">
        <w:t>&gt;</w:t>
      </w:r>
      <w:r>
        <w:t xml:space="preserve"> </w:t>
      </w:r>
      <w:r w:rsidRPr="00FB41A4">
        <w:t>element in the &lt;</w:t>
      </w:r>
      <w:r>
        <w:t>pinapp</w:t>
      </w:r>
      <w:r w:rsidRPr="00FB41A4">
        <w:t xml:space="preserve">-info&gt; </w:t>
      </w:r>
      <w:r>
        <w:t>root element,</w:t>
      </w:r>
    </w:p>
    <w:p w14:paraId="741423C1" w14:textId="77777777" w:rsidR="004A28EC" w:rsidRDefault="004A28EC" w:rsidP="004A28EC">
      <w:pPr>
        <w:rPr>
          <w:lang w:eastAsia="zh-CN"/>
        </w:rPr>
      </w:pPr>
      <w:r w:rsidRPr="0045224A">
        <w:rPr>
          <w:lang w:eastAsia="zh-CN"/>
        </w:rPr>
        <w:lastRenderedPageBreak/>
        <w:t>the P</w:t>
      </w:r>
      <w:r>
        <w:rPr>
          <w:lang w:eastAsia="zh-CN"/>
        </w:rPr>
        <w:t>AE-S</w:t>
      </w:r>
      <w:r w:rsidRPr="0045224A">
        <w:rPr>
          <w:lang w:eastAsia="zh-CN"/>
        </w:rPr>
        <w:t xml:space="preserve"> </w:t>
      </w:r>
      <w:r>
        <w:rPr>
          <w:lang w:eastAsia="zh-CN"/>
        </w:rPr>
        <w:t xml:space="preserve">shall </w:t>
      </w:r>
      <w:r w:rsidRPr="009E7895">
        <w:rPr>
          <w:lang w:eastAsia="zh-CN"/>
        </w:rPr>
        <w:t>update the availability of the</w:t>
      </w:r>
      <w:r>
        <w:rPr>
          <w:lang w:eastAsia="zh-CN"/>
        </w:rPr>
        <w:t xml:space="preserve"> PMAE-C.</w:t>
      </w:r>
    </w:p>
    <w:p w14:paraId="43AC8964" w14:textId="77777777" w:rsidR="007E0D27" w:rsidRPr="00BE5E7B" w:rsidRDefault="003B73F5" w:rsidP="007E0D27">
      <w:pPr>
        <w:pStyle w:val="Heading3"/>
        <w:rPr>
          <w:lang w:eastAsia="zh-CN"/>
        </w:rPr>
      </w:pPr>
      <w:bookmarkStart w:id="383" w:name="_CR5_4_11"/>
      <w:bookmarkStart w:id="384" w:name="_Toc172038170"/>
      <w:bookmarkEnd w:id="383"/>
      <w:r>
        <w:rPr>
          <w:lang w:eastAsia="zh-CN"/>
        </w:rPr>
        <w:t>5.4.11</w:t>
      </w:r>
      <w:r w:rsidR="007E0D27">
        <w:rPr>
          <w:lang w:eastAsia="zh-CN"/>
        </w:rPr>
        <w:tab/>
      </w:r>
      <w:r w:rsidR="007E0D27" w:rsidRPr="007A0B07">
        <w:rPr>
          <w:lang w:eastAsia="zh-CN"/>
        </w:rPr>
        <w:t>PIN services management</w:t>
      </w:r>
      <w:bookmarkEnd w:id="384"/>
    </w:p>
    <w:p w14:paraId="4D1F98EB" w14:textId="77777777" w:rsidR="007E0D27" w:rsidRDefault="003B73F5" w:rsidP="007E0D27">
      <w:pPr>
        <w:pStyle w:val="Heading4"/>
        <w:rPr>
          <w:lang w:eastAsia="zh-CN"/>
        </w:rPr>
      </w:pPr>
      <w:bookmarkStart w:id="385" w:name="_CR5_4_11_1"/>
      <w:bookmarkStart w:id="386" w:name="_Toc172038171"/>
      <w:bookmarkEnd w:id="385"/>
      <w:r>
        <w:rPr>
          <w:rFonts w:hint="eastAsia"/>
          <w:lang w:eastAsia="zh-CN"/>
        </w:rPr>
        <w:t>5.4.11</w:t>
      </w:r>
      <w:r w:rsidR="007E0D27">
        <w:rPr>
          <w:lang w:eastAsia="zh-CN"/>
        </w:rPr>
        <w:t>.1</w:t>
      </w:r>
      <w:r w:rsidR="007E0D27">
        <w:rPr>
          <w:lang w:eastAsia="zh-CN"/>
        </w:rPr>
        <w:tab/>
        <w:t>PEAE-C registers new service</w:t>
      </w:r>
      <w:bookmarkEnd w:id="386"/>
    </w:p>
    <w:p w14:paraId="503A562C" w14:textId="77777777" w:rsidR="007E0D27" w:rsidRDefault="003B73F5" w:rsidP="007E0D27">
      <w:pPr>
        <w:pStyle w:val="Heading5"/>
        <w:rPr>
          <w:lang w:eastAsia="zh-CN"/>
        </w:rPr>
      </w:pPr>
      <w:bookmarkStart w:id="387" w:name="_CR5_4_11_1_1"/>
      <w:bookmarkStart w:id="388" w:name="_Toc172038172"/>
      <w:bookmarkEnd w:id="387"/>
      <w:r>
        <w:rPr>
          <w:lang w:eastAsia="zh-CN"/>
        </w:rPr>
        <w:t>5.4.11</w:t>
      </w:r>
      <w:r w:rsidR="007E0D27">
        <w:rPr>
          <w:lang w:eastAsia="zh-CN"/>
        </w:rPr>
        <w:t>.1.1</w:t>
      </w:r>
      <w:r w:rsidR="007E0D27">
        <w:rPr>
          <w:lang w:eastAsia="zh-CN"/>
        </w:rPr>
        <w:tab/>
        <w:t>PEAE-C procedure</w:t>
      </w:r>
      <w:bookmarkEnd w:id="388"/>
    </w:p>
    <w:p w14:paraId="6908B7EA" w14:textId="77777777" w:rsidR="007E0D27" w:rsidRDefault="007E0D27" w:rsidP="007E0D27">
      <w:r>
        <w:rPr>
          <w:noProof/>
        </w:rPr>
        <w:t xml:space="preserve">When the </w:t>
      </w:r>
      <w:r w:rsidRPr="002D1E47">
        <w:rPr>
          <w:noProof/>
        </w:rPr>
        <w:t>P</w:t>
      </w:r>
      <w:r>
        <w:rPr>
          <w:noProof/>
        </w:rPr>
        <w:t>EAE-</w:t>
      </w:r>
      <w:r w:rsidRPr="002D1E47">
        <w:rPr>
          <w:noProof/>
        </w:rPr>
        <w:t xml:space="preserve">C </w:t>
      </w:r>
      <w:r>
        <w:rPr>
          <w:noProof/>
        </w:rPr>
        <w:t>needs to register a new service in a PIN,</w:t>
      </w:r>
      <w:r>
        <w:t xml:space="preserve"> the PEAE-C shall generate an HTTP POST request </w:t>
      </w:r>
      <w:r w:rsidRPr="0006242D">
        <w:t>according to p</w:t>
      </w:r>
      <w:r>
        <w:t xml:space="preserve">rocedures as specified in </w:t>
      </w:r>
      <w:r w:rsidRPr="000A20F1">
        <w:t>IETF</w:t>
      </w:r>
      <w:r>
        <w:t> </w:t>
      </w:r>
      <w:r w:rsidRPr="000A20F1">
        <w:t>RFC</w:t>
      </w:r>
      <w:r>
        <w:t> </w:t>
      </w:r>
      <w:r w:rsidRPr="000A20F1">
        <w:t>72</w:t>
      </w:r>
      <w:r>
        <w:t>S</w:t>
      </w:r>
      <w:r w:rsidRPr="000A20F1">
        <w:t>31</w:t>
      </w:r>
      <w:r>
        <w:t> </w:t>
      </w:r>
      <w:r w:rsidRPr="0006242D">
        <w:t>[</w:t>
      </w:r>
      <w:r>
        <w:t xml:space="preserve">4]. </w:t>
      </w:r>
      <w:r w:rsidRPr="00684E14">
        <w:t xml:space="preserve">In the </w:t>
      </w:r>
      <w:r>
        <w:t>HTTP POST request</w:t>
      </w:r>
      <w:r w:rsidRPr="00684E14">
        <w:t xml:space="preserve">, the </w:t>
      </w:r>
      <w:r>
        <w:t>PEAE-C</w:t>
      </w:r>
      <w:r w:rsidRPr="00684E14">
        <w:t>:</w:t>
      </w:r>
    </w:p>
    <w:p w14:paraId="0E84755C" w14:textId="77777777" w:rsidR="007E0D27" w:rsidRDefault="007E0D27" w:rsidP="007E0D27">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the PMAE-C;</w:t>
      </w:r>
    </w:p>
    <w:p w14:paraId="0A970CBD" w14:textId="77777777" w:rsidR="007E0D27" w:rsidRPr="0073469F" w:rsidRDefault="007E0D27" w:rsidP="007E0D27">
      <w:pPr>
        <w:pStyle w:val="B1"/>
      </w:pPr>
      <w:r>
        <w:t>b)</w:t>
      </w:r>
      <w:r>
        <w:tab/>
      </w:r>
      <w:r w:rsidRPr="0073469F">
        <w:t xml:space="preserve">shall include a </w:t>
      </w:r>
      <w:r>
        <w:t>Content-Type</w:t>
      </w:r>
      <w:r w:rsidRPr="0073469F">
        <w:t xml:space="preserve"> header field se</w:t>
      </w:r>
      <w:r>
        <w:t>t to "application/vnd.3gpp.pinapp</w:t>
      </w:r>
      <w:r w:rsidRPr="0073469F">
        <w:t>-info+xml";</w:t>
      </w:r>
      <w:r>
        <w:t xml:space="preserve"> and</w:t>
      </w:r>
    </w:p>
    <w:p w14:paraId="5FD0589E" w14:textId="77777777" w:rsidR="007E0D27" w:rsidRDefault="007E0D27" w:rsidP="007E0D27">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w:t>
      </w:r>
      <w:r>
        <w:rPr>
          <w:lang w:eastAsia="zh-CN"/>
        </w:rPr>
        <w:t>service</w:t>
      </w:r>
      <w:r>
        <w:t>-registration-request</w:t>
      </w:r>
      <w:r w:rsidRPr="0073469F">
        <w:t>&gt;</w:t>
      </w:r>
      <w:r w:rsidRPr="001D4A5C">
        <w:t xml:space="preserve"> element in the &lt;</w:t>
      </w:r>
      <w:r>
        <w:t>pinapp</w:t>
      </w:r>
      <w:r w:rsidRPr="001D4A5C">
        <w:t>-info&gt; root element</w:t>
      </w:r>
      <w:r>
        <w:t xml:space="preserve"> </w:t>
      </w:r>
      <w:r>
        <w:rPr>
          <w:rFonts w:hint="eastAsia"/>
          <w:lang w:eastAsia="zh-CN"/>
        </w:rPr>
        <w:t>and</w:t>
      </w:r>
      <w:r>
        <w:t xml:space="preserve"> within the </w:t>
      </w:r>
      <w:r w:rsidRPr="0073469F">
        <w:t>&lt;</w:t>
      </w:r>
      <w:r>
        <w:t>pin-</w:t>
      </w:r>
      <w:r>
        <w:rPr>
          <w:lang w:eastAsia="zh-CN"/>
        </w:rPr>
        <w:t>service</w:t>
      </w:r>
      <w:r>
        <w:t>-registration-request</w:t>
      </w:r>
      <w:r w:rsidRPr="0073469F">
        <w:t>&gt;</w:t>
      </w:r>
      <w:r w:rsidRPr="001D4A5C">
        <w:t xml:space="preserve"> element</w:t>
      </w:r>
      <w:r>
        <w:t>:</w:t>
      </w:r>
    </w:p>
    <w:p w14:paraId="56E49ACF" w14:textId="77777777" w:rsidR="007E0D27" w:rsidRDefault="007E0D27" w:rsidP="007E0D27">
      <w:pPr>
        <w:pStyle w:val="B2"/>
      </w:pPr>
      <w:r w:rsidRPr="00766283">
        <w:t>1)</w:t>
      </w:r>
      <w:r w:rsidRPr="00766283">
        <w:tab/>
        <w:t xml:space="preserve">shall include a </w:t>
      </w:r>
      <w:r>
        <w:t>&lt;pin-id&gt; element set to the identity of the involved PIN;</w:t>
      </w:r>
    </w:p>
    <w:p w14:paraId="1B13E93E" w14:textId="77777777" w:rsidR="007E0D27" w:rsidRDefault="007E0D27" w:rsidP="007E0D27">
      <w:pPr>
        <w:pStyle w:val="B2"/>
      </w:pPr>
      <w:r>
        <w:t>2)</w:t>
      </w:r>
      <w:r>
        <w:tab/>
        <w:t>shall include a &lt;requesting-pine-id&gt; element set to the identity of the PEAE-C;</w:t>
      </w:r>
      <w:r w:rsidR="000072EF">
        <w:t xml:space="preserve"> </w:t>
      </w:r>
      <w:r w:rsidR="000072EF">
        <w:rPr>
          <w:rFonts w:hint="eastAsia"/>
          <w:lang w:eastAsia="zh-CN"/>
        </w:rPr>
        <w:t>and</w:t>
      </w:r>
    </w:p>
    <w:p w14:paraId="65E7B488" w14:textId="77777777" w:rsidR="000072EF" w:rsidRDefault="000072EF" w:rsidP="007E0D27">
      <w:pPr>
        <w:pStyle w:val="B2"/>
      </w:pPr>
      <w:r>
        <w:t>3)</w:t>
      </w:r>
      <w:r>
        <w:tab/>
        <w:t>shall include a &lt;list-of-services&gt; element set to the list of information on the service. Each entry of the list (i.e. for each service) shall include a s</w:t>
      </w:r>
      <w:r w:rsidRPr="00847CE4">
        <w:t>ervice identifier</w:t>
      </w:r>
      <w:r>
        <w:t xml:space="preserve"> and may include a service type, a service description, and a t</w:t>
      </w:r>
      <w:r w:rsidRPr="00054748">
        <w:t>ime duration</w:t>
      </w:r>
      <w:r>
        <w:t xml:space="preserve"> indicating the</w:t>
      </w:r>
      <w:r w:rsidRPr="00054748">
        <w:t xml:space="preserve"> </w:t>
      </w:r>
      <w:r>
        <w:t>a</w:t>
      </w:r>
      <w:r w:rsidRPr="00054748">
        <w:t>vailability period of service</w:t>
      </w:r>
      <w:r>
        <w:t>.</w:t>
      </w:r>
    </w:p>
    <w:p w14:paraId="0505AA6A" w14:textId="77777777" w:rsidR="007E0D27" w:rsidRDefault="007E0D27" w:rsidP="007E0D27">
      <w:pPr>
        <w:rPr>
          <w:lang w:eastAsia="zh-CN"/>
        </w:rPr>
      </w:pPr>
      <w:r>
        <w:t xml:space="preserve">The PEAE-C shall send the generated HTTP POST request towards the PMAE-C according to </w:t>
      </w:r>
      <w:r w:rsidRPr="000A20F1">
        <w:t>IETF</w:t>
      </w:r>
      <w:r>
        <w:t> </w:t>
      </w:r>
      <w:r w:rsidRPr="000A20F1">
        <w:t>RFC</w:t>
      </w:r>
      <w:r>
        <w:t> </w:t>
      </w:r>
      <w:r w:rsidR="00F84143">
        <w:t>9110</w:t>
      </w:r>
      <w:r>
        <w:t> </w:t>
      </w:r>
      <w:r w:rsidRPr="0006242D">
        <w:t>[</w:t>
      </w:r>
      <w:r>
        <w:t>4]</w:t>
      </w:r>
      <w:r>
        <w:rPr>
          <w:rFonts w:hint="eastAsia"/>
          <w:lang w:eastAsia="zh-CN"/>
        </w:rPr>
        <w:t>.</w:t>
      </w:r>
    </w:p>
    <w:p w14:paraId="4567524A" w14:textId="77777777" w:rsidR="007E0D27" w:rsidRDefault="007E0D27" w:rsidP="007E0D27">
      <w:r w:rsidRPr="00554F63">
        <w:rPr>
          <w:lang w:eastAsia="zh-CN"/>
        </w:rPr>
        <w:t>U</w:t>
      </w:r>
      <w:r>
        <w:rPr>
          <w:lang w:eastAsia="zh-CN"/>
        </w:rPr>
        <w:t>p</w:t>
      </w:r>
      <w:r>
        <w:rPr>
          <w:lang w:eastAsia="x-none"/>
        </w:rPr>
        <w:t xml:space="preserve">on reception of an </w:t>
      </w:r>
      <w:r w:rsidRPr="00554F63">
        <w:t>HTTP 200 (OK) response message</w:t>
      </w:r>
      <w:r>
        <w:t xml:space="preserve"> containing:</w:t>
      </w:r>
    </w:p>
    <w:p w14:paraId="27CCBA0D" w14:textId="77777777" w:rsidR="007E0D27" w:rsidRDefault="007E0D27" w:rsidP="007E0D27">
      <w:pPr>
        <w:pStyle w:val="B1"/>
      </w:pPr>
      <w:r>
        <w:t>a)</w:t>
      </w:r>
      <w:r>
        <w:tab/>
        <w:t>a Content-Type header field set to "application/vnd.3gpp.pinapp-info+xml"; and</w:t>
      </w:r>
    </w:p>
    <w:p w14:paraId="740A3E0A" w14:textId="77777777" w:rsidR="007E0D27" w:rsidRDefault="007E0D27" w:rsidP="007E0D27">
      <w:pPr>
        <w:pStyle w:val="B1"/>
      </w:pPr>
      <w:r>
        <w:t>b)</w:t>
      </w:r>
      <w:r>
        <w:tab/>
        <w:t xml:space="preserve">an application/vnd.3gpp.pinapp-info+xml MIME body with a </w:t>
      </w:r>
      <w:r w:rsidRPr="0073469F">
        <w:t>&lt;</w:t>
      </w:r>
      <w:r>
        <w:t>pin-service-registration-accept</w:t>
      </w:r>
      <w:r w:rsidRPr="0073469F">
        <w:t>&gt;</w:t>
      </w:r>
      <w:r>
        <w:t xml:space="preserve"> </w:t>
      </w:r>
      <w:r w:rsidRPr="00FB41A4">
        <w:t>element in the &lt;</w:t>
      </w:r>
      <w:r>
        <w:t>pinapp</w:t>
      </w:r>
      <w:r w:rsidRPr="00FB41A4">
        <w:t xml:space="preserve">-info&gt; </w:t>
      </w:r>
      <w:r>
        <w:t>root element,</w:t>
      </w:r>
    </w:p>
    <w:p w14:paraId="47FB041D" w14:textId="77777777" w:rsidR="007E0D27" w:rsidRPr="00FA2843" w:rsidRDefault="007E0D27" w:rsidP="007E0D27">
      <w:pPr>
        <w:rPr>
          <w:lang w:val="en-US" w:eastAsia="zh-CN"/>
        </w:rPr>
      </w:pPr>
      <w:r>
        <w:t>the PEAE-C shall consider the new service(s) has successfully been registered in the PIN.</w:t>
      </w:r>
    </w:p>
    <w:p w14:paraId="03D99764" w14:textId="77777777" w:rsidR="007E0D27" w:rsidRDefault="007E0D27" w:rsidP="007E0D27">
      <w:r w:rsidRPr="00554F63">
        <w:rPr>
          <w:lang w:eastAsia="zh-CN"/>
        </w:rPr>
        <w:t>U</w:t>
      </w:r>
      <w:r>
        <w:rPr>
          <w:lang w:eastAsia="zh-CN"/>
        </w:rPr>
        <w:t>p</w:t>
      </w:r>
      <w:r>
        <w:rPr>
          <w:lang w:eastAsia="x-none"/>
        </w:rPr>
        <w:t xml:space="preserve">on reception of an </w:t>
      </w:r>
      <w:r w:rsidRPr="00554F63">
        <w:t xml:space="preserve">HTTP </w:t>
      </w:r>
      <w:r>
        <w:t>403 (Forbidden)</w:t>
      </w:r>
      <w:r w:rsidRPr="00554F63">
        <w:t xml:space="preserve"> response message</w:t>
      </w:r>
      <w:r>
        <w:t xml:space="preserve"> containing:</w:t>
      </w:r>
    </w:p>
    <w:p w14:paraId="4D919C69" w14:textId="77777777" w:rsidR="007E0D27" w:rsidRDefault="007E0D27" w:rsidP="007E0D27">
      <w:pPr>
        <w:pStyle w:val="B1"/>
      </w:pPr>
      <w:r>
        <w:t>a)</w:t>
      </w:r>
      <w:r>
        <w:tab/>
        <w:t>a Content-Type header field set to "application/vnd.3gpp.pinapp-info+xml"; and</w:t>
      </w:r>
    </w:p>
    <w:p w14:paraId="662A541D" w14:textId="77777777" w:rsidR="007E0D27" w:rsidRDefault="007E0D27" w:rsidP="007E0D27">
      <w:pPr>
        <w:pStyle w:val="B1"/>
      </w:pPr>
      <w:r>
        <w:t>b)</w:t>
      </w:r>
      <w:r>
        <w:tab/>
        <w:t xml:space="preserve">an application/vnd.3gpp.pinapp-info+xml MIME body with a </w:t>
      </w:r>
      <w:r w:rsidRPr="0073469F">
        <w:t>&lt;</w:t>
      </w:r>
      <w:r>
        <w:t>pin-service-registration-reject</w:t>
      </w:r>
      <w:r w:rsidRPr="0073469F">
        <w:t>&gt;</w:t>
      </w:r>
      <w:r>
        <w:t xml:space="preserve"> </w:t>
      </w:r>
      <w:r w:rsidRPr="00FB41A4">
        <w:t>element in the &lt;</w:t>
      </w:r>
      <w:r>
        <w:t>pinapp</w:t>
      </w:r>
      <w:r w:rsidRPr="00FB41A4">
        <w:t xml:space="preserve">-info&gt; </w:t>
      </w:r>
      <w:r>
        <w:t>root element,</w:t>
      </w:r>
    </w:p>
    <w:p w14:paraId="00E9D2ED" w14:textId="77777777" w:rsidR="007E0D27" w:rsidRPr="00FA2843" w:rsidRDefault="007E0D27" w:rsidP="007E0D27">
      <w:pPr>
        <w:rPr>
          <w:lang w:val="en-US" w:eastAsia="zh-CN"/>
        </w:rPr>
      </w:pPr>
      <w:r>
        <w:t>the PEAE-C shall consider the new service(s) is reject to be registered in the PIN.</w:t>
      </w:r>
    </w:p>
    <w:p w14:paraId="254D8147" w14:textId="77777777" w:rsidR="007E0D27" w:rsidRDefault="003B73F5" w:rsidP="007E0D27">
      <w:pPr>
        <w:pStyle w:val="Heading5"/>
        <w:rPr>
          <w:lang w:eastAsia="zh-CN"/>
        </w:rPr>
      </w:pPr>
      <w:bookmarkStart w:id="389" w:name="_CR5_4_11_1_2"/>
      <w:bookmarkStart w:id="390" w:name="_Toc172038173"/>
      <w:bookmarkEnd w:id="389"/>
      <w:r>
        <w:rPr>
          <w:lang w:eastAsia="zh-CN"/>
        </w:rPr>
        <w:t>5.4.11</w:t>
      </w:r>
      <w:r w:rsidR="007E0D27">
        <w:rPr>
          <w:lang w:eastAsia="zh-CN"/>
        </w:rPr>
        <w:t>.1.2</w:t>
      </w:r>
      <w:r w:rsidR="007E0D27">
        <w:rPr>
          <w:lang w:eastAsia="zh-CN"/>
        </w:rPr>
        <w:tab/>
        <w:t>PMAE-C procedure</w:t>
      </w:r>
      <w:bookmarkEnd w:id="390"/>
    </w:p>
    <w:p w14:paraId="29653698" w14:textId="77777777" w:rsidR="007E0D27" w:rsidRDefault="007E0D27" w:rsidP="007E0D27">
      <w:r>
        <w:rPr>
          <w:lang w:eastAsia="x-none"/>
        </w:rPr>
        <w:t>Upon reception of an HTTP POST request</w:t>
      </w:r>
      <w:r w:rsidRPr="005025FB">
        <w:t xml:space="preserve"> </w:t>
      </w:r>
      <w:r>
        <w:t>message containing:</w:t>
      </w:r>
    </w:p>
    <w:p w14:paraId="2AEC343B" w14:textId="77777777" w:rsidR="007E0D27" w:rsidRDefault="007E0D27" w:rsidP="007E0D27">
      <w:pPr>
        <w:pStyle w:val="B1"/>
      </w:pPr>
      <w:r>
        <w:t>a)</w:t>
      </w:r>
      <w:r>
        <w:tab/>
        <w:t>a Content-Type header field set to "application/vnd.3gpp.pinapp-info+xml"; and</w:t>
      </w:r>
    </w:p>
    <w:p w14:paraId="429C96CF" w14:textId="77777777" w:rsidR="007E0D27" w:rsidRDefault="007E0D27" w:rsidP="007E0D27">
      <w:pPr>
        <w:pStyle w:val="B1"/>
      </w:pPr>
      <w:r>
        <w:t>b)</w:t>
      </w:r>
      <w:r>
        <w:tab/>
        <w:t xml:space="preserve">an application/vnd.3gpp.pinapp-info+xml MIME body with a </w:t>
      </w:r>
      <w:r w:rsidRPr="0073469F">
        <w:t>&lt;</w:t>
      </w:r>
      <w:r>
        <w:t>pin-</w:t>
      </w:r>
      <w:r>
        <w:rPr>
          <w:rFonts w:hint="eastAsia"/>
          <w:lang w:eastAsia="zh-CN"/>
        </w:rPr>
        <w:t>service</w:t>
      </w:r>
      <w:r>
        <w:t>-registration-request</w:t>
      </w:r>
      <w:r w:rsidRPr="0073469F">
        <w:t>&gt;</w:t>
      </w:r>
      <w:r>
        <w:t xml:space="preserve"> </w:t>
      </w:r>
      <w:r w:rsidRPr="00FB41A4">
        <w:t>element in the &lt;</w:t>
      </w:r>
      <w:r>
        <w:t>pinapp</w:t>
      </w:r>
      <w:r w:rsidRPr="00FB41A4">
        <w:t xml:space="preserve">-info&gt; </w:t>
      </w:r>
      <w:r>
        <w:t>root element,</w:t>
      </w:r>
    </w:p>
    <w:p w14:paraId="0C525D74" w14:textId="77777777" w:rsidR="007E0D27" w:rsidRDefault="007E0D27" w:rsidP="007E0D27">
      <w:pPr>
        <w:rPr>
          <w:noProof/>
        </w:rPr>
      </w:pPr>
      <w:r>
        <w:t xml:space="preserve">the PMAE-C shall </w:t>
      </w:r>
      <w:r>
        <w:rPr>
          <w:lang w:eastAsia="zh-CN"/>
        </w:rPr>
        <w:t xml:space="preserve">determine whether the PEAE-C </w:t>
      </w:r>
      <w:r w:rsidRPr="00A859F2">
        <w:rPr>
          <w:lang w:eastAsia="zh-CN"/>
        </w:rPr>
        <w:t xml:space="preserve">is allowed to register new service(s) </w:t>
      </w:r>
      <w:r>
        <w:rPr>
          <w:lang w:eastAsia="zh-CN"/>
        </w:rPr>
        <w:t xml:space="preserve">or not </w:t>
      </w:r>
      <w:r w:rsidRPr="00A859F2">
        <w:rPr>
          <w:lang w:eastAsia="zh-CN"/>
        </w:rPr>
        <w:t xml:space="preserve">and whether </w:t>
      </w:r>
      <w:r>
        <w:rPr>
          <w:lang w:eastAsia="zh-CN"/>
        </w:rPr>
        <w:t>the</w:t>
      </w:r>
      <w:r w:rsidRPr="00A859F2">
        <w:rPr>
          <w:lang w:eastAsia="zh-CN"/>
        </w:rPr>
        <w:t xml:space="preserve"> </w:t>
      </w:r>
      <w:r>
        <w:rPr>
          <w:lang w:eastAsia="zh-CN"/>
        </w:rPr>
        <w:t xml:space="preserve">new </w:t>
      </w:r>
      <w:r w:rsidRPr="00A859F2">
        <w:rPr>
          <w:lang w:eastAsia="zh-CN"/>
        </w:rPr>
        <w:t>service</w:t>
      </w:r>
      <w:r>
        <w:rPr>
          <w:lang w:eastAsia="zh-CN"/>
        </w:rPr>
        <w:t>(</w:t>
      </w:r>
      <w:r w:rsidRPr="00A859F2">
        <w:rPr>
          <w:lang w:eastAsia="zh-CN"/>
        </w:rPr>
        <w:t>s</w:t>
      </w:r>
      <w:r>
        <w:rPr>
          <w:lang w:eastAsia="zh-CN"/>
        </w:rPr>
        <w:t>)</w:t>
      </w:r>
      <w:r w:rsidRPr="00A859F2">
        <w:rPr>
          <w:lang w:eastAsia="zh-CN"/>
        </w:rPr>
        <w:t xml:space="preserve"> are allowed to be offered by the PIN</w:t>
      </w:r>
      <w:r>
        <w:rPr>
          <w:lang w:eastAsia="zh-CN"/>
        </w:rPr>
        <w:t xml:space="preserve"> or not</w:t>
      </w:r>
      <w:r>
        <w:rPr>
          <w:noProof/>
        </w:rPr>
        <w:t>.</w:t>
      </w:r>
    </w:p>
    <w:p w14:paraId="4ED7E9A1" w14:textId="77777777" w:rsidR="007E0D27" w:rsidRDefault="007E0D27" w:rsidP="007E0D27">
      <w:pPr>
        <w:rPr>
          <w:noProof/>
        </w:rPr>
      </w:pPr>
      <w:r>
        <w:rPr>
          <w:rFonts w:hint="eastAsia"/>
          <w:noProof/>
          <w:lang w:eastAsia="zh-CN"/>
        </w:rPr>
        <w:t>I</w:t>
      </w:r>
      <w:r>
        <w:rPr>
          <w:noProof/>
          <w:lang w:eastAsia="zh-CN"/>
        </w:rPr>
        <w:t xml:space="preserve">f the </w:t>
      </w:r>
      <w:r w:rsidRPr="0022222C">
        <w:t xml:space="preserve">PEAE-C is allowed to register </w:t>
      </w:r>
      <w:r>
        <w:t xml:space="preserve">the </w:t>
      </w:r>
      <w:r w:rsidRPr="0022222C">
        <w:t xml:space="preserve">new service(s) and </w:t>
      </w:r>
      <w:r>
        <w:t>all the new</w:t>
      </w:r>
      <w:r w:rsidRPr="0022222C">
        <w:t xml:space="preserve"> services are allowed to be offered by the PIN</w:t>
      </w:r>
      <w:r>
        <w:rPr>
          <w:noProof/>
        </w:rPr>
        <w:t>, the PMAE-C shall:</w:t>
      </w:r>
    </w:p>
    <w:p w14:paraId="4C2AB20F" w14:textId="77777777" w:rsidR="007E0D27" w:rsidRDefault="007E0D27" w:rsidP="007E0D27">
      <w:pPr>
        <w:pStyle w:val="B1"/>
      </w:pPr>
      <w:r>
        <w:rPr>
          <w:rFonts w:hint="eastAsia"/>
          <w:lang w:eastAsia="zh-CN"/>
        </w:rPr>
        <w:t>a</w:t>
      </w:r>
      <w:r>
        <w:rPr>
          <w:lang w:eastAsia="zh-CN"/>
        </w:rPr>
        <w:t>)</w:t>
      </w:r>
      <w:r>
        <w:rPr>
          <w:lang w:eastAsia="zh-CN"/>
        </w:rPr>
        <w:tab/>
      </w:r>
      <w:r w:rsidRPr="00554F63">
        <w:t xml:space="preserve">generate an HTTP 200 (OK) response according to </w:t>
      </w:r>
      <w:r w:rsidRPr="002847DD">
        <w:t>IETF</w:t>
      </w:r>
      <w:r>
        <w:t> </w:t>
      </w:r>
      <w:r w:rsidRPr="002847DD">
        <w:t>RFC</w:t>
      </w:r>
      <w:r>
        <w:t> </w:t>
      </w:r>
      <w:r w:rsidR="00F84143">
        <w:t>9110</w:t>
      </w:r>
      <w:r>
        <w:t> </w:t>
      </w:r>
      <w:r w:rsidRPr="00554F63">
        <w:t>[</w:t>
      </w:r>
      <w:r>
        <w:t>4</w:t>
      </w:r>
      <w:r w:rsidRPr="00554F63">
        <w:t xml:space="preserve">]. In the HTTP 200 (OK) response message, the </w:t>
      </w:r>
      <w:r>
        <w:t>PMAE-C</w:t>
      </w:r>
      <w:r w:rsidRPr="00554F63">
        <w:t>:</w:t>
      </w:r>
    </w:p>
    <w:p w14:paraId="1CFDCADC" w14:textId="77777777" w:rsidR="007E0D27" w:rsidRDefault="007E0D27" w:rsidP="007E0D27">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p>
    <w:p w14:paraId="4F5C127E" w14:textId="77777777" w:rsidR="007E0D27" w:rsidRDefault="007E0D27" w:rsidP="007E0D27">
      <w:pPr>
        <w:pStyle w:val="B2"/>
      </w:pPr>
      <w:r>
        <w:lastRenderedPageBreak/>
        <w:t>2)</w:t>
      </w:r>
      <w:r>
        <w:tab/>
      </w:r>
      <w:r w:rsidRPr="004E7BF5">
        <w:t>shall include an application/vnd.3gpp.</w:t>
      </w:r>
      <w:r>
        <w:t>pinapp</w:t>
      </w:r>
      <w:r w:rsidRPr="004E7BF5">
        <w:t xml:space="preserve">-info+xml MIME body </w:t>
      </w:r>
      <w:r>
        <w:t xml:space="preserve">with a </w:t>
      </w:r>
      <w:r w:rsidRPr="00A23C86">
        <w:t>&lt;</w:t>
      </w:r>
      <w:r>
        <w:t>pin-service-registration-accept</w:t>
      </w:r>
      <w:r w:rsidRPr="00A23C86">
        <w:t>&gt;</w:t>
      </w:r>
      <w:r w:rsidRPr="004E7BF5">
        <w:t xml:space="preserve"> element</w:t>
      </w:r>
      <w:r>
        <w:t xml:space="preserve"> </w:t>
      </w:r>
      <w:r w:rsidRPr="004E7BF5">
        <w:t>in the &lt;</w:t>
      </w:r>
      <w:r>
        <w:t>pinapp</w:t>
      </w:r>
      <w:r w:rsidRPr="004E7BF5">
        <w:t>-info&gt; root element</w:t>
      </w:r>
      <w:r>
        <w:t xml:space="preserve"> </w:t>
      </w:r>
      <w:r>
        <w:rPr>
          <w:rFonts w:hint="eastAsia"/>
          <w:lang w:eastAsia="zh-CN"/>
        </w:rPr>
        <w:t>and</w:t>
      </w:r>
      <w:r>
        <w:t xml:space="preserve"> within the </w:t>
      </w:r>
      <w:r w:rsidRPr="0073469F">
        <w:t>&lt;</w:t>
      </w:r>
      <w:r>
        <w:t>pin-</w:t>
      </w:r>
      <w:r>
        <w:rPr>
          <w:lang w:eastAsia="zh-CN"/>
        </w:rPr>
        <w:t>service</w:t>
      </w:r>
      <w:r>
        <w:t>-registration-accept</w:t>
      </w:r>
      <w:r w:rsidRPr="0073469F">
        <w:t>&gt;</w:t>
      </w:r>
      <w:r w:rsidRPr="001D4A5C">
        <w:t xml:space="preserve"> element</w:t>
      </w:r>
      <w:r w:rsidRPr="004E7BF5">
        <w:t>:</w:t>
      </w:r>
    </w:p>
    <w:p w14:paraId="1A3E4AEF" w14:textId="77777777" w:rsidR="007E0D27" w:rsidRDefault="007E0D27" w:rsidP="007E0D27">
      <w:pPr>
        <w:pStyle w:val="B3"/>
      </w:pPr>
      <w:r w:rsidRPr="007F57D7">
        <w:t>i)</w:t>
      </w:r>
      <w:r w:rsidRPr="007F57D7">
        <w:tab/>
        <w:t>shall include a &lt;pin-id&gt; element set to the PIN ID of the PIN;</w:t>
      </w:r>
      <w:r>
        <w:t xml:space="preserve"> and</w:t>
      </w:r>
    </w:p>
    <w:p w14:paraId="62CD8086" w14:textId="77777777" w:rsidR="007E0D27" w:rsidRDefault="007E0D27" w:rsidP="007E0D27">
      <w:pPr>
        <w:pStyle w:val="B3"/>
        <w:rPr>
          <w:lang w:eastAsia="zh-CN"/>
        </w:rPr>
      </w:pPr>
      <w:r>
        <w:rPr>
          <w:rFonts w:hint="eastAsia"/>
          <w:lang w:eastAsia="zh-CN"/>
        </w:rPr>
        <w:t>i</w:t>
      </w:r>
      <w:r>
        <w:rPr>
          <w:lang w:eastAsia="zh-CN"/>
        </w:rPr>
        <w:t>i)</w:t>
      </w:r>
      <w:r>
        <w:rPr>
          <w:lang w:eastAsia="zh-CN"/>
        </w:rPr>
        <w:tab/>
        <w:t xml:space="preserve">shall </w:t>
      </w:r>
      <w:r w:rsidRPr="003C4E76">
        <w:rPr>
          <w:lang w:eastAsia="zh-CN"/>
        </w:rPr>
        <w:t>include a &lt;requesting-pine-id&gt; element set to the identity of the PEAE-C</w:t>
      </w:r>
      <w:r>
        <w:rPr>
          <w:lang w:eastAsia="zh-CN"/>
        </w:rPr>
        <w:t>;</w:t>
      </w:r>
    </w:p>
    <w:p w14:paraId="00C87C62" w14:textId="77777777" w:rsidR="007E0D27" w:rsidRDefault="007E0D27" w:rsidP="007E0D27">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HTTP 200 (OK) response towards the </w:t>
      </w:r>
      <w:r>
        <w:rPr>
          <w:lang w:eastAsia="zh-CN"/>
        </w:rPr>
        <w:t>PE</w:t>
      </w:r>
      <w:r w:rsidRPr="00554F63">
        <w:rPr>
          <w:lang w:eastAsia="zh-CN"/>
        </w:rPr>
        <w:t>AE-</w:t>
      </w:r>
      <w:r>
        <w:rPr>
          <w:lang w:eastAsia="zh-CN"/>
        </w:rPr>
        <w:t>C; and</w:t>
      </w:r>
    </w:p>
    <w:p w14:paraId="26587E11" w14:textId="77777777" w:rsidR="007E0D27" w:rsidRPr="003D7BA1" w:rsidRDefault="007E0D27" w:rsidP="007E0D27">
      <w:pPr>
        <w:pStyle w:val="B1"/>
      </w:pPr>
      <w:r>
        <w:rPr>
          <w:rFonts w:hint="eastAsia"/>
          <w:lang w:eastAsia="zh-CN"/>
        </w:rPr>
        <w:t>c</w:t>
      </w:r>
      <w:r>
        <w:rPr>
          <w:lang w:eastAsia="zh-CN"/>
        </w:rPr>
        <w:t>)</w:t>
      </w:r>
      <w:r>
        <w:rPr>
          <w:lang w:eastAsia="zh-CN"/>
        </w:rPr>
        <w:tab/>
      </w:r>
      <w:r>
        <w:t>initiate a PIN status notify procedure towards PAE-S and PIN peer(s) in the PIN as specified in clause 5.4.6.</w:t>
      </w:r>
      <w:r w:rsidR="00596CD7">
        <w:t xml:space="preserve">4 </w:t>
      </w:r>
      <w:r>
        <w:t>to update the PIN profile.</w:t>
      </w:r>
    </w:p>
    <w:p w14:paraId="2BE90A13" w14:textId="77777777" w:rsidR="007E0D27" w:rsidRDefault="007E0D27" w:rsidP="007E0D27">
      <w:pPr>
        <w:rPr>
          <w:noProof/>
        </w:rPr>
      </w:pPr>
      <w:r>
        <w:rPr>
          <w:rFonts w:hint="eastAsia"/>
          <w:noProof/>
          <w:lang w:eastAsia="zh-CN"/>
        </w:rPr>
        <w:t>I</w:t>
      </w:r>
      <w:r>
        <w:rPr>
          <w:noProof/>
          <w:lang w:eastAsia="zh-CN"/>
        </w:rPr>
        <w:t xml:space="preserve">f the </w:t>
      </w:r>
      <w:r w:rsidRPr="0022222C">
        <w:t>PEAE-C is</w:t>
      </w:r>
      <w:r>
        <w:t xml:space="preserve"> not</w:t>
      </w:r>
      <w:r w:rsidRPr="0022222C">
        <w:t xml:space="preserve"> allowed to register </w:t>
      </w:r>
      <w:r>
        <w:t xml:space="preserve">the </w:t>
      </w:r>
      <w:r w:rsidRPr="0022222C">
        <w:t xml:space="preserve">new service(s) </w:t>
      </w:r>
      <w:r>
        <w:t>or</w:t>
      </w:r>
      <w:r w:rsidRPr="0022222C">
        <w:t xml:space="preserve"> </w:t>
      </w:r>
      <w:r>
        <w:t>at least one new</w:t>
      </w:r>
      <w:r w:rsidRPr="0022222C">
        <w:t xml:space="preserve"> service </w:t>
      </w:r>
      <w:r>
        <w:t>is not</w:t>
      </w:r>
      <w:r w:rsidRPr="0022222C">
        <w:t xml:space="preserve"> allowed to be offered by the PIN</w:t>
      </w:r>
      <w:r>
        <w:rPr>
          <w:noProof/>
        </w:rPr>
        <w:t>, the PMAE-C shall:</w:t>
      </w:r>
    </w:p>
    <w:p w14:paraId="26344D37" w14:textId="77777777" w:rsidR="007E0D27" w:rsidRDefault="007E0D27" w:rsidP="007E0D27">
      <w:pPr>
        <w:pStyle w:val="B1"/>
      </w:pPr>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r w:rsidR="00F84143">
        <w:t>9110</w:t>
      </w:r>
      <w:r>
        <w:t> </w:t>
      </w:r>
      <w:r w:rsidRPr="00554F63">
        <w:t>[</w:t>
      </w:r>
      <w:r>
        <w:t>4</w:t>
      </w:r>
      <w:r w:rsidRPr="00554F63">
        <w:t xml:space="preserve">]. In the HTTP </w:t>
      </w:r>
      <w:r>
        <w:t>403 (Forbidden)</w:t>
      </w:r>
      <w:r w:rsidRPr="00554F63">
        <w:t xml:space="preserve"> response message, the </w:t>
      </w:r>
      <w:r>
        <w:t>PMAE-C</w:t>
      </w:r>
      <w:r w:rsidRPr="00554F63">
        <w:t>:</w:t>
      </w:r>
    </w:p>
    <w:p w14:paraId="3F82EBB1" w14:textId="77777777" w:rsidR="007E0D27" w:rsidRDefault="007E0D27" w:rsidP="007E0D27">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1C98CA0B" w14:textId="77777777" w:rsidR="007E0D27" w:rsidRDefault="007E0D27" w:rsidP="007E0D27">
      <w:pPr>
        <w:pStyle w:val="B2"/>
      </w:pPr>
      <w:r>
        <w:t>2)</w:t>
      </w:r>
      <w:r>
        <w:tab/>
      </w:r>
      <w:r w:rsidRPr="004E7BF5">
        <w:t>shall include an application/vnd.3gpp.</w:t>
      </w:r>
      <w:r>
        <w:t>pinapp</w:t>
      </w:r>
      <w:r w:rsidRPr="004E7BF5">
        <w:t xml:space="preserve">-info+xml MIME body </w:t>
      </w:r>
      <w:r>
        <w:t xml:space="preserve">with a </w:t>
      </w:r>
      <w:r w:rsidRPr="00A23C86">
        <w:t>&lt;</w:t>
      </w:r>
      <w:r>
        <w:t>pin-service-registration-reject</w:t>
      </w:r>
      <w:r w:rsidRPr="00A23C86">
        <w:t>&gt;</w:t>
      </w:r>
      <w:r w:rsidRPr="004E7BF5">
        <w:t xml:space="preserve"> element</w:t>
      </w:r>
      <w:r>
        <w:t xml:space="preserve"> </w:t>
      </w:r>
      <w:r w:rsidRPr="004E7BF5">
        <w:t>in the &lt;</w:t>
      </w:r>
      <w:r>
        <w:t>pinapp</w:t>
      </w:r>
      <w:r w:rsidRPr="004E7BF5">
        <w:t>-info&gt; root element</w:t>
      </w:r>
      <w:r>
        <w:t xml:space="preserve"> </w:t>
      </w:r>
      <w:r>
        <w:rPr>
          <w:rFonts w:hint="eastAsia"/>
          <w:lang w:eastAsia="zh-CN"/>
        </w:rPr>
        <w:t>and</w:t>
      </w:r>
      <w:r>
        <w:t xml:space="preserve"> within the </w:t>
      </w:r>
      <w:r w:rsidRPr="0073469F">
        <w:t>&lt;</w:t>
      </w:r>
      <w:r>
        <w:t>pin-</w:t>
      </w:r>
      <w:r>
        <w:rPr>
          <w:lang w:eastAsia="zh-CN"/>
        </w:rPr>
        <w:t>service</w:t>
      </w:r>
      <w:r>
        <w:t>-registration-reject</w:t>
      </w:r>
      <w:r w:rsidRPr="0073469F">
        <w:t>&gt;</w:t>
      </w:r>
      <w:r w:rsidRPr="001D4A5C">
        <w:t xml:space="preserve"> element</w:t>
      </w:r>
      <w:r w:rsidRPr="004E7BF5">
        <w:t>:</w:t>
      </w:r>
    </w:p>
    <w:p w14:paraId="2C8BD6F9" w14:textId="77777777" w:rsidR="007E0D27" w:rsidRDefault="007E0D27" w:rsidP="007E0D27">
      <w:pPr>
        <w:pStyle w:val="B3"/>
      </w:pPr>
      <w:r w:rsidRPr="007F57D7">
        <w:t>i)</w:t>
      </w:r>
      <w:r w:rsidRPr="007F57D7">
        <w:tab/>
        <w:t>shall include a &lt;pin-id&gt; element set to the PIN ID of the PIN;</w:t>
      </w:r>
    </w:p>
    <w:p w14:paraId="0BC2D32B" w14:textId="77777777" w:rsidR="007E0D27" w:rsidRPr="00C31372" w:rsidRDefault="007E0D27" w:rsidP="007E0D27">
      <w:pPr>
        <w:pStyle w:val="B3"/>
        <w:rPr>
          <w:lang w:eastAsia="zh-CN"/>
        </w:rPr>
      </w:pPr>
      <w:r>
        <w:rPr>
          <w:rFonts w:hint="eastAsia"/>
          <w:lang w:eastAsia="zh-CN"/>
        </w:rPr>
        <w:t>i</w:t>
      </w:r>
      <w:r>
        <w:rPr>
          <w:lang w:eastAsia="zh-CN"/>
        </w:rPr>
        <w:t>i)</w:t>
      </w:r>
      <w:r>
        <w:rPr>
          <w:lang w:eastAsia="zh-CN"/>
        </w:rPr>
        <w:tab/>
        <w:t xml:space="preserve">shall </w:t>
      </w:r>
      <w:r w:rsidRPr="003C4E76">
        <w:rPr>
          <w:lang w:eastAsia="zh-CN"/>
        </w:rPr>
        <w:t>include a &lt;requesting-pine-id&gt; element set to the identity of the PEAE-C</w:t>
      </w:r>
      <w:r>
        <w:rPr>
          <w:lang w:eastAsia="zh-CN"/>
        </w:rPr>
        <w:t>; and</w:t>
      </w:r>
    </w:p>
    <w:p w14:paraId="4C2BE1C0" w14:textId="77777777" w:rsidR="007E0D27" w:rsidRDefault="007E0D27" w:rsidP="007E0D27">
      <w:pPr>
        <w:pStyle w:val="B3"/>
        <w:rPr>
          <w:lang w:eastAsia="zh-CN"/>
        </w:rPr>
      </w:pPr>
      <w:r>
        <w:rPr>
          <w:lang w:eastAsia="zh-CN"/>
        </w:rPr>
        <w:t>iii)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t>PIN service registration</w:t>
      </w:r>
      <w:r w:rsidRPr="00654FEF">
        <w:t xml:space="preserve"> failure</w:t>
      </w:r>
      <w:r>
        <w:t>; and</w:t>
      </w:r>
    </w:p>
    <w:p w14:paraId="4A806761" w14:textId="77777777" w:rsidR="007E0D27" w:rsidRDefault="007E0D27" w:rsidP="007E0D27">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HTTP </w:t>
      </w:r>
      <w:r>
        <w:rPr>
          <w:lang w:eastAsia="zh-CN"/>
        </w:rPr>
        <w:t>403</w:t>
      </w:r>
      <w:r w:rsidRPr="00554F63">
        <w:rPr>
          <w:lang w:eastAsia="zh-CN"/>
        </w:rPr>
        <w:t xml:space="preserve"> (</w:t>
      </w:r>
      <w:r w:rsidRPr="00883A2F">
        <w:t>Forbidden</w:t>
      </w:r>
      <w:r w:rsidRPr="00554F63">
        <w:rPr>
          <w:lang w:eastAsia="zh-CN"/>
        </w:rPr>
        <w:t xml:space="preserve">) response towards the </w:t>
      </w:r>
      <w:r>
        <w:rPr>
          <w:lang w:eastAsia="zh-CN"/>
        </w:rPr>
        <w:t>PE</w:t>
      </w:r>
      <w:r w:rsidRPr="00554F63">
        <w:rPr>
          <w:lang w:eastAsia="zh-CN"/>
        </w:rPr>
        <w:t>AE-</w:t>
      </w:r>
      <w:r>
        <w:rPr>
          <w:lang w:eastAsia="zh-CN"/>
        </w:rPr>
        <w:t>C.</w:t>
      </w:r>
    </w:p>
    <w:p w14:paraId="3B0ACBE8" w14:textId="77777777" w:rsidR="00756EBD" w:rsidRDefault="00756EBD" w:rsidP="00756EBD">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283D4AB1" w14:textId="77777777" w:rsidR="00756EBD" w:rsidRPr="007D3511" w:rsidRDefault="00756EBD" w:rsidP="00756EBD">
      <w:pPr>
        <w:pStyle w:val="B1"/>
        <w:rPr>
          <w:lang w:eastAsia="zh-CN"/>
        </w:rPr>
      </w:pPr>
      <w:r>
        <w:rPr>
          <w:rFonts w:hint="eastAsia"/>
          <w:lang w:eastAsia="zh-CN"/>
        </w:rPr>
        <w:t>0</w:t>
      </w:r>
      <w:r>
        <w:rPr>
          <w:lang w:eastAsia="zh-CN"/>
        </w:rPr>
        <w:tab/>
        <w:t>Protocol error, unspecified;</w:t>
      </w:r>
    </w:p>
    <w:p w14:paraId="52671FBF" w14:textId="77777777" w:rsidR="00756EBD" w:rsidRDefault="00756EBD" w:rsidP="00756EBD">
      <w:pPr>
        <w:pStyle w:val="B1"/>
        <w:rPr>
          <w:lang w:eastAsia="zh-CN"/>
        </w:rPr>
      </w:pPr>
      <w:r>
        <w:rPr>
          <w:lang w:eastAsia="zh-CN"/>
        </w:rPr>
        <w:t>1</w:t>
      </w:r>
      <w:r>
        <w:rPr>
          <w:lang w:eastAsia="zh-CN"/>
        </w:rPr>
        <w:tab/>
      </w:r>
      <w:r w:rsidRPr="007D3511">
        <w:rPr>
          <w:lang w:eastAsia="zh-CN"/>
        </w:rPr>
        <w:t>Operation not allowed</w:t>
      </w:r>
      <w:r>
        <w:rPr>
          <w:lang w:eastAsia="zh-CN"/>
        </w:rPr>
        <w:t>;</w:t>
      </w:r>
    </w:p>
    <w:p w14:paraId="5939CC1C" w14:textId="77777777" w:rsidR="00756EBD" w:rsidRDefault="00756EBD" w:rsidP="00756EBD">
      <w:pPr>
        <w:pStyle w:val="B1"/>
        <w:rPr>
          <w:lang w:eastAsia="zh-CN"/>
        </w:rPr>
      </w:pPr>
      <w:r>
        <w:rPr>
          <w:rFonts w:hint="eastAsia"/>
          <w:lang w:eastAsia="zh-CN"/>
        </w:rPr>
        <w:t>3</w:t>
      </w:r>
      <w:r>
        <w:rPr>
          <w:lang w:eastAsia="zh-CN"/>
        </w:rPr>
        <w:tab/>
      </w:r>
      <w:r w:rsidRPr="007D3511">
        <w:rPr>
          <w:lang w:eastAsia="x-none"/>
        </w:rPr>
        <w:t>Authorization failure</w:t>
      </w:r>
      <w:r>
        <w:rPr>
          <w:rFonts w:hint="eastAsia"/>
          <w:lang w:eastAsia="zh-CN"/>
        </w:rPr>
        <w:t xml:space="preserve">; </w:t>
      </w:r>
    </w:p>
    <w:p w14:paraId="19583354" w14:textId="77777777" w:rsidR="00756EBD" w:rsidRDefault="00756EBD" w:rsidP="00756EBD">
      <w:pPr>
        <w:pStyle w:val="B1"/>
        <w:rPr>
          <w:lang w:eastAsia="zh-CN"/>
        </w:rPr>
      </w:pPr>
      <w:r>
        <w:rPr>
          <w:rFonts w:hint="eastAsia"/>
          <w:lang w:eastAsia="zh-CN"/>
        </w:rPr>
        <w:t>6</w:t>
      </w:r>
      <w:r>
        <w:rPr>
          <w:lang w:eastAsia="zh-CN"/>
        </w:rPr>
        <w:tab/>
      </w:r>
      <w:r>
        <w:rPr>
          <w:rFonts w:hint="eastAsia"/>
          <w:lang w:eastAsia="zh-CN"/>
        </w:rPr>
        <w:t>Maximum number of service is reached</w:t>
      </w:r>
      <w:r>
        <w:rPr>
          <w:lang w:eastAsia="zh-CN"/>
        </w:rPr>
        <w:t>;</w:t>
      </w:r>
      <w:r w:rsidRPr="00C37465">
        <w:rPr>
          <w:rFonts w:hint="eastAsia"/>
          <w:lang w:eastAsia="zh-CN"/>
        </w:rPr>
        <w:t xml:space="preserve"> </w:t>
      </w:r>
      <w:r>
        <w:rPr>
          <w:rFonts w:hint="eastAsia"/>
          <w:lang w:eastAsia="zh-CN"/>
        </w:rPr>
        <w:t>and</w:t>
      </w:r>
    </w:p>
    <w:p w14:paraId="67B5D93B" w14:textId="77777777" w:rsidR="00756EBD" w:rsidRPr="00675328" w:rsidRDefault="00756EBD" w:rsidP="00756EBD">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465BA3B8" w14:textId="77777777" w:rsidR="007E0D27" w:rsidRDefault="003B73F5" w:rsidP="007E0D27">
      <w:pPr>
        <w:pStyle w:val="Heading4"/>
        <w:rPr>
          <w:lang w:eastAsia="zh-CN"/>
        </w:rPr>
      </w:pPr>
      <w:bookmarkStart w:id="391" w:name="_CR5_4_11_2"/>
      <w:bookmarkStart w:id="392" w:name="_Toc172038174"/>
      <w:bookmarkEnd w:id="391"/>
      <w:r>
        <w:rPr>
          <w:rFonts w:hint="eastAsia"/>
          <w:lang w:eastAsia="zh-CN"/>
        </w:rPr>
        <w:t>5.4.11</w:t>
      </w:r>
      <w:r w:rsidR="007E0D27">
        <w:rPr>
          <w:lang w:eastAsia="zh-CN"/>
        </w:rPr>
        <w:t>.2</w:t>
      </w:r>
      <w:r w:rsidR="007E0D27">
        <w:rPr>
          <w:lang w:eastAsia="zh-CN"/>
        </w:rPr>
        <w:tab/>
        <w:t>PEAE-C de-registers existing service</w:t>
      </w:r>
      <w:bookmarkEnd w:id="392"/>
    </w:p>
    <w:p w14:paraId="44A4AA47" w14:textId="77777777" w:rsidR="007E0D27" w:rsidRDefault="003B73F5" w:rsidP="007E0D27">
      <w:pPr>
        <w:pStyle w:val="Heading5"/>
        <w:rPr>
          <w:lang w:eastAsia="zh-CN"/>
        </w:rPr>
      </w:pPr>
      <w:bookmarkStart w:id="393" w:name="_CR5_4_11_2_1"/>
      <w:bookmarkStart w:id="394" w:name="_Toc172038175"/>
      <w:bookmarkEnd w:id="393"/>
      <w:r>
        <w:rPr>
          <w:lang w:eastAsia="zh-CN"/>
        </w:rPr>
        <w:t>5.4.11</w:t>
      </w:r>
      <w:r w:rsidR="007E0D27">
        <w:rPr>
          <w:lang w:eastAsia="zh-CN"/>
        </w:rPr>
        <w:t>.2.1</w:t>
      </w:r>
      <w:r w:rsidR="007E0D27">
        <w:rPr>
          <w:lang w:eastAsia="zh-CN"/>
        </w:rPr>
        <w:tab/>
        <w:t>PEAE-C procedure</w:t>
      </w:r>
      <w:bookmarkEnd w:id="394"/>
    </w:p>
    <w:p w14:paraId="7C2536DD" w14:textId="77777777" w:rsidR="007E0D27" w:rsidRDefault="007E0D27" w:rsidP="007E0D27">
      <w:r>
        <w:rPr>
          <w:noProof/>
        </w:rPr>
        <w:t xml:space="preserve">When the </w:t>
      </w:r>
      <w:r w:rsidRPr="002D1E47">
        <w:rPr>
          <w:noProof/>
        </w:rPr>
        <w:t>P</w:t>
      </w:r>
      <w:r>
        <w:rPr>
          <w:noProof/>
        </w:rPr>
        <w:t>EAE-</w:t>
      </w:r>
      <w:r w:rsidRPr="002D1E47">
        <w:rPr>
          <w:noProof/>
        </w:rPr>
        <w:t xml:space="preserve">C </w:t>
      </w:r>
      <w:r>
        <w:rPr>
          <w:noProof/>
        </w:rPr>
        <w:t>needs to de-register the existing service(s) in a PIN,</w:t>
      </w:r>
      <w:r>
        <w:t xml:space="preserve"> the PEAE-C shall generate an HTTP POST request </w:t>
      </w:r>
      <w:r w:rsidRPr="0006242D">
        <w:t>according to p</w:t>
      </w:r>
      <w:r>
        <w:t xml:space="preserve">rocedures as specified in </w:t>
      </w:r>
      <w:r w:rsidRPr="000A20F1">
        <w:t>IETF</w:t>
      </w:r>
      <w:r>
        <w:t> </w:t>
      </w:r>
      <w:r w:rsidRPr="000A20F1">
        <w:t>RFC</w:t>
      </w:r>
      <w:r>
        <w:t> </w:t>
      </w:r>
      <w:r w:rsidRPr="000A20F1">
        <w:t>72</w:t>
      </w:r>
      <w:r>
        <w:t>S</w:t>
      </w:r>
      <w:r w:rsidRPr="000A20F1">
        <w:t>31</w:t>
      </w:r>
      <w:r>
        <w:t> </w:t>
      </w:r>
      <w:r w:rsidRPr="0006242D">
        <w:t>[</w:t>
      </w:r>
      <w:r>
        <w:t xml:space="preserve">4]. </w:t>
      </w:r>
      <w:r w:rsidRPr="00684E14">
        <w:t xml:space="preserve">In the </w:t>
      </w:r>
      <w:r>
        <w:t>HTTP POST request</w:t>
      </w:r>
      <w:r w:rsidRPr="00684E14">
        <w:t xml:space="preserve">, the </w:t>
      </w:r>
      <w:r>
        <w:t>PEAE-C</w:t>
      </w:r>
      <w:r w:rsidRPr="00684E14">
        <w:t>:</w:t>
      </w:r>
    </w:p>
    <w:p w14:paraId="3AB6AAA8" w14:textId="77777777" w:rsidR="007E0D27" w:rsidRDefault="007E0D27" w:rsidP="007E0D27">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the PMAE-C;</w:t>
      </w:r>
    </w:p>
    <w:p w14:paraId="0CBDB7F1" w14:textId="77777777" w:rsidR="007E0D27" w:rsidRPr="0073469F" w:rsidRDefault="007E0D27" w:rsidP="007E0D27">
      <w:pPr>
        <w:pStyle w:val="B1"/>
      </w:pPr>
      <w:r>
        <w:t>b)</w:t>
      </w:r>
      <w:r>
        <w:tab/>
      </w:r>
      <w:r w:rsidRPr="0073469F">
        <w:t xml:space="preserve">shall include a </w:t>
      </w:r>
      <w:r>
        <w:t>Content-Type</w:t>
      </w:r>
      <w:r w:rsidRPr="0073469F">
        <w:t xml:space="preserve"> header field se</w:t>
      </w:r>
      <w:r>
        <w:t>t to "application/vnd.3gpp.pinapp</w:t>
      </w:r>
      <w:r w:rsidRPr="0073469F">
        <w:t>-info+xml";</w:t>
      </w:r>
      <w:r>
        <w:t xml:space="preserve"> and</w:t>
      </w:r>
    </w:p>
    <w:p w14:paraId="654641E9" w14:textId="77777777" w:rsidR="007E0D27" w:rsidRDefault="007E0D27" w:rsidP="007E0D27">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w:t>
      </w:r>
      <w:r>
        <w:rPr>
          <w:lang w:eastAsia="zh-CN"/>
        </w:rPr>
        <w:t>service</w:t>
      </w:r>
      <w:r>
        <w:t>-deregistration-request</w:t>
      </w:r>
      <w:r w:rsidRPr="0073469F">
        <w:t>&gt;</w:t>
      </w:r>
      <w:r w:rsidRPr="001D4A5C">
        <w:t xml:space="preserve"> element in the &lt;</w:t>
      </w:r>
      <w:r>
        <w:t>pinapp</w:t>
      </w:r>
      <w:r w:rsidRPr="001D4A5C">
        <w:t>-info&gt; root element</w:t>
      </w:r>
      <w:r>
        <w:t xml:space="preserve"> </w:t>
      </w:r>
      <w:r>
        <w:rPr>
          <w:rFonts w:hint="eastAsia"/>
          <w:lang w:eastAsia="zh-CN"/>
        </w:rPr>
        <w:t>and</w:t>
      </w:r>
      <w:r>
        <w:t xml:space="preserve"> within the </w:t>
      </w:r>
      <w:r w:rsidRPr="0073469F">
        <w:t>&lt;</w:t>
      </w:r>
      <w:r>
        <w:t>pin-</w:t>
      </w:r>
      <w:r>
        <w:rPr>
          <w:lang w:eastAsia="zh-CN"/>
        </w:rPr>
        <w:t>service</w:t>
      </w:r>
      <w:r>
        <w:t>-deregistration-request</w:t>
      </w:r>
      <w:r w:rsidRPr="0073469F">
        <w:t>&gt;</w:t>
      </w:r>
      <w:r w:rsidRPr="001D4A5C">
        <w:t xml:space="preserve"> element</w:t>
      </w:r>
      <w:r>
        <w:t>:</w:t>
      </w:r>
    </w:p>
    <w:p w14:paraId="535B6BAC" w14:textId="77777777" w:rsidR="007E0D27" w:rsidRDefault="007E0D27" w:rsidP="007E0D27">
      <w:pPr>
        <w:pStyle w:val="B2"/>
      </w:pPr>
      <w:r w:rsidRPr="00766283">
        <w:t>1)</w:t>
      </w:r>
      <w:r w:rsidRPr="00766283">
        <w:tab/>
        <w:t xml:space="preserve">shall include a </w:t>
      </w:r>
      <w:r>
        <w:t>&lt;pin-id&gt; element set to the identity of the involved PIN;</w:t>
      </w:r>
    </w:p>
    <w:p w14:paraId="753E9221" w14:textId="77777777" w:rsidR="007E0D27" w:rsidRDefault="007E0D27" w:rsidP="007E0D27">
      <w:pPr>
        <w:pStyle w:val="B2"/>
      </w:pPr>
      <w:r>
        <w:t>2)</w:t>
      </w:r>
      <w:r>
        <w:tab/>
        <w:t>shall include a &lt;requesting-pine-id&gt; element set to the identity of the PEAE-C;</w:t>
      </w:r>
      <w:r w:rsidR="000072EF">
        <w:t xml:space="preserve"> and</w:t>
      </w:r>
    </w:p>
    <w:p w14:paraId="7C78E45C" w14:textId="77777777" w:rsidR="000072EF" w:rsidRDefault="000072EF" w:rsidP="007E0D27">
      <w:pPr>
        <w:pStyle w:val="B2"/>
      </w:pPr>
      <w:r w:rsidRPr="00A72B1C">
        <w:t>3)</w:t>
      </w:r>
      <w:r w:rsidRPr="00A72B1C">
        <w:tab/>
        <w:t>shall include a &lt;list-of-services&gt; element set to the list of information on the service. Each entry of the list (i.e. for each service) shall include a service identifier and may include a service type and a service description.</w:t>
      </w:r>
    </w:p>
    <w:p w14:paraId="44DD9EAC" w14:textId="77777777" w:rsidR="007E0D27" w:rsidRDefault="007E0D27" w:rsidP="007E0D27">
      <w:pPr>
        <w:rPr>
          <w:lang w:eastAsia="zh-CN"/>
        </w:rPr>
      </w:pPr>
      <w:r>
        <w:t xml:space="preserve">The PEAE-C shall send the generated HTTP POST request towards the PMAE-C according to </w:t>
      </w:r>
      <w:r w:rsidRPr="000A20F1">
        <w:t>IETF</w:t>
      </w:r>
      <w:r>
        <w:t> </w:t>
      </w:r>
      <w:r w:rsidRPr="000A20F1">
        <w:t>RFC</w:t>
      </w:r>
      <w:r>
        <w:t> </w:t>
      </w:r>
      <w:r w:rsidR="00F84143">
        <w:t>9110</w:t>
      </w:r>
      <w:r>
        <w:t> </w:t>
      </w:r>
      <w:r w:rsidRPr="0006242D">
        <w:t>[</w:t>
      </w:r>
      <w:r>
        <w:t>4]</w:t>
      </w:r>
      <w:r>
        <w:rPr>
          <w:rFonts w:hint="eastAsia"/>
          <w:lang w:eastAsia="zh-CN"/>
        </w:rPr>
        <w:t>.</w:t>
      </w:r>
    </w:p>
    <w:p w14:paraId="051D1311" w14:textId="77777777" w:rsidR="007E0D27" w:rsidRDefault="007E0D27" w:rsidP="007E0D27">
      <w:r w:rsidRPr="00554F63">
        <w:rPr>
          <w:lang w:eastAsia="zh-CN"/>
        </w:rPr>
        <w:lastRenderedPageBreak/>
        <w:t>U</w:t>
      </w:r>
      <w:r>
        <w:rPr>
          <w:lang w:eastAsia="zh-CN"/>
        </w:rPr>
        <w:t>p</w:t>
      </w:r>
      <w:r>
        <w:rPr>
          <w:lang w:eastAsia="x-none"/>
        </w:rPr>
        <w:t xml:space="preserve">on reception of an </w:t>
      </w:r>
      <w:r w:rsidRPr="00554F63">
        <w:t>HTTP 200 (OK) response message</w:t>
      </w:r>
      <w:r>
        <w:t xml:space="preserve"> containing:</w:t>
      </w:r>
    </w:p>
    <w:p w14:paraId="477119D7" w14:textId="77777777" w:rsidR="007E0D27" w:rsidRDefault="007E0D27" w:rsidP="007E0D27">
      <w:pPr>
        <w:pStyle w:val="B1"/>
      </w:pPr>
      <w:r>
        <w:t>a)</w:t>
      </w:r>
      <w:r>
        <w:tab/>
        <w:t>a Content-Type header field set to "application/vnd.3gpp.pinapp-info+xml"; and</w:t>
      </w:r>
    </w:p>
    <w:p w14:paraId="58F91C74" w14:textId="77777777" w:rsidR="007E0D27" w:rsidRDefault="007E0D27" w:rsidP="007E0D27">
      <w:pPr>
        <w:pStyle w:val="B1"/>
      </w:pPr>
      <w:r>
        <w:t>b)</w:t>
      </w:r>
      <w:r>
        <w:tab/>
        <w:t xml:space="preserve">an application/vnd.3gpp.pinapp-info+xml MIME body with a </w:t>
      </w:r>
      <w:r w:rsidRPr="0073469F">
        <w:t>&lt;</w:t>
      </w:r>
      <w:r>
        <w:t>pin-service-deregistration-accept</w:t>
      </w:r>
      <w:r w:rsidRPr="0073469F">
        <w:t>&gt;</w:t>
      </w:r>
      <w:r>
        <w:t xml:space="preserve"> </w:t>
      </w:r>
      <w:r w:rsidRPr="00FB41A4">
        <w:t>element in the &lt;</w:t>
      </w:r>
      <w:r>
        <w:t>pinapp</w:t>
      </w:r>
      <w:r w:rsidRPr="00FB41A4">
        <w:t xml:space="preserve">-info&gt; </w:t>
      </w:r>
      <w:r>
        <w:t>root element,</w:t>
      </w:r>
    </w:p>
    <w:p w14:paraId="67C575B0" w14:textId="77777777" w:rsidR="007E0D27" w:rsidRPr="00FA2843" w:rsidRDefault="007E0D27" w:rsidP="007E0D27">
      <w:pPr>
        <w:rPr>
          <w:lang w:val="en-US" w:eastAsia="zh-CN"/>
        </w:rPr>
      </w:pPr>
      <w:r>
        <w:t>the PEAE-C shall consider the service(s) has successfully been de-registered in the PIN.</w:t>
      </w:r>
    </w:p>
    <w:p w14:paraId="1D40E231" w14:textId="77777777" w:rsidR="007E0D27" w:rsidRDefault="007E0D27" w:rsidP="007E0D27">
      <w:r w:rsidRPr="00554F63">
        <w:rPr>
          <w:lang w:eastAsia="zh-CN"/>
        </w:rPr>
        <w:t>U</w:t>
      </w:r>
      <w:r>
        <w:rPr>
          <w:lang w:eastAsia="zh-CN"/>
        </w:rPr>
        <w:t>p</w:t>
      </w:r>
      <w:r>
        <w:rPr>
          <w:lang w:eastAsia="x-none"/>
        </w:rPr>
        <w:t xml:space="preserve">on reception of an </w:t>
      </w:r>
      <w:r w:rsidRPr="00554F63">
        <w:t xml:space="preserve">HTTP </w:t>
      </w:r>
      <w:r>
        <w:t>403 (Forbidden)</w:t>
      </w:r>
      <w:r w:rsidRPr="00554F63">
        <w:t xml:space="preserve"> response message</w:t>
      </w:r>
      <w:r>
        <w:t xml:space="preserve"> containing:</w:t>
      </w:r>
    </w:p>
    <w:p w14:paraId="5D3231F0" w14:textId="77777777" w:rsidR="007E0D27" w:rsidRDefault="007E0D27" w:rsidP="007E0D27">
      <w:pPr>
        <w:pStyle w:val="B1"/>
      </w:pPr>
      <w:r>
        <w:t>a)</w:t>
      </w:r>
      <w:r>
        <w:tab/>
        <w:t>a Content-Type header field set to "application/vnd.3gpp.pinapp-info+xml"; and</w:t>
      </w:r>
    </w:p>
    <w:p w14:paraId="69B2B09B" w14:textId="77777777" w:rsidR="007E0D27" w:rsidRDefault="007E0D27" w:rsidP="007E0D27">
      <w:pPr>
        <w:pStyle w:val="B1"/>
      </w:pPr>
      <w:r>
        <w:t>b)</w:t>
      </w:r>
      <w:r>
        <w:tab/>
        <w:t xml:space="preserve">an application/vnd.3gpp.pinapp-info+xml MIME body with a </w:t>
      </w:r>
      <w:r w:rsidRPr="0073469F">
        <w:t>&lt;</w:t>
      </w:r>
      <w:r>
        <w:t>pin-service-deregistration-reject</w:t>
      </w:r>
      <w:r w:rsidRPr="0073469F">
        <w:t>&gt;</w:t>
      </w:r>
      <w:r>
        <w:t xml:space="preserve"> </w:t>
      </w:r>
      <w:r w:rsidRPr="00FB41A4">
        <w:t>element in the &lt;</w:t>
      </w:r>
      <w:r>
        <w:t>pinapp</w:t>
      </w:r>
      <w:r w:rsidRPr="00FB41A4">
        <w:t xml:space="preserve">-info&gt; </w:t>
      </w:r>
      <w:r>
        <w:t>root element,</w:t>
      </w:r>
    </w:p>
    <w:p w14:paraId="072E2425" w14:textId="77777777" w:rsidR="007E0D27" w:rsidRPr="00FA2843" w:rsidRDefault="007E0D27" w:rsidP="007E0D27">
      <w:pPr>
        <w:rPr>
          <w:lang w:val="en-US" w:eastAsia="zh-CN"/>
        </w:rPr>
      </w:pPr>
      <w:r>
        <w:t>the PEAE-C shall consider the service(s) is reject to be deregistered in the PIN.</w:t>
      </w:r>
    </w:p>
    <w:p w14:paraId="102D6042" w14:textId="77777777" w:rsidR="007E0D27" w:rsidRDefault="003B73F5" w:rsidP="007E0D27">
      <w:pPr>
        <w:pStyle w:val="Heading5"/>
        <w:rPr>
          <w:lang w:eastAsia="zh-CN"/>
        </w:rPr>
      </w:pPr>
      <w:bookmarkStart w:id="395" w:name="_CR5_4_11_2_2"/>
      <w:bookmarkStart w:id="396" w:name="_Toc172038176"/>
      <w:bookmarkEnd w:id="395"/>
      <w:r>
        <w:rPr>
          <w:lang w:eastAsia="zh-CN"/>
        </w:rPr>
        <w:t>5.4.11</w:t>
      </w:r>
      <w:r w:rsidR="007E0D27">
        <w:rPr>
          <w:lang w:eastAsia="zh-CN"/>
        </w:rPr>
        <w:t>.2.2</w:t>
      </w:r>
      <w:r w:rsidR="007E0D27">
        <w:rPr>
          <w:lang w:eastAsia="zh-CN"/>
        </w:rPr>
        <w:tab/>
        <w:t>PMAE-C procedure</w:t>
      </w:r>
      <w:bookmarkEnd w:id="396"/>
    </w:p>
    <w:p w14:paraId="37D27C06" w14:textId="77777777" w:rsidR="007E0D27" w:rsidRDefault="007E0D27" w:rsidP="007E0D27">
      <w:r>
        <w:rPr>
          <w:lang w:eastAsia="x-none"/>
        </w:rPr>
        <w:t>Upon reception of an HTTP POST request</w:t>
      </w:r>
      <w:r w:rsidRPr="005025FB">
        <w:t xml:space="preserve"> </w:t>
      </w:r>
      <w:r>
        <w:t>message containing:</w:t>
      </w:r>
    </w:p>
    <w:p w14:paraId="20ECC6ED" w14:textId="77777777" w:rsidR="007E0D27" w:rsidRDefault="007E0D27" w:rsidP="007E0D27">
      <w:pPr>
        <w:pStyle w:val="B1"/>
      </w:pPr>
      <w:r>
        <w:t>a)</w:t>
      </w:r>
      <w:r>
        <w:tab/>
        <w:t>a Content-Type header field set to "application/vnd.3gpp.pinapp-info+xml"; and</w:t>
      </w:r>
    </w:p>
    <w:p w14:paraId="36983649" w14:textId="77777777" w:rsidR="007E0D27" w:rsidRDefault="007E0D27" w:rsidP="007E0D27">
      <w:pPr>
        <w:pStyle w:val="B1"/>
      </w:pPr>
      <w:r>
        <w:t>b)</w:t>
      </w:r>
      <w:r>
        <w:tab/>
        <w:t xml:space="preserve">an application/vnd.3gpp.pinapp-info+xml MIME body with a </w:t>
      </w:r>
      <w:r w:rsidRPr="0073469F">
        <w:t>&lt;</w:t>
      </w:r>
      <w:r>
        <w:t>pin-</w:t>
      </w:r>
      <w:r>
        <w:rPr>
          <w:rFonts w:hint="eastAsia"/>
          <w:lang w:eastAsia="zh-CN"/>
        </w:rPr>
        <w:t>service</w:t>
      </w:r>
      <w:r>
        <w:t>-deregistration-request</w:t>
      </w:r>
      <w:r w:rsidRPr="0073469F">
        <w:t>&gt;</w:t>
      </w:r>
      <w:r>
        <w:t xml:space="preserve"> </w:t>
      </w:r>
      <w:r w:rsidRPr="00FB41A4">
        <w:t>element in the &lt;</w:t>
      </w:r>
      <w:r>
        <w:t>pinapp</w:t>
      </w:r>
      <w:r w:rsidRPr="00FB41A4">
        <w:t xml:space="preserve">-info&gt; </w:t>
      </w:r>
      <w:r>
        <w:t>root element,</w:t>
      </w:r>
    </w:p>
    <w:p w14:paraId="08674D3D" w14:textId="77777777" w:rsidR="007E0D27" w:rsidRDefault="007E0D27" w:rsidP="007E0D27">
      <w:pPr>
        <w:rPr>
          <w:noProof/>
        </w:rPr>
      </w:pPr>
      <w:r>
        <w:t xml:space="preserve">the PMAE-C shall </w:t>
      </w:r>
      <w:r>
        <w:rPr>
          <w:lang w:eastAsia="zh-CN"/>
        </w:rPr>
        <w:t xml:space="preserve">determine whether the PEAE-C </w:t>
      </w:r>
      <w:r w:rsidRPr="00A859F2">
        <w:rPr>
          <w:lang w:eastAsia="zh-CN"/>
        </w:rPr>
        <w:t xml:space="preserve">is allowed to </w:t>
      </w:r>
      <w:r>
        <w:rPr>
          <w:lang w:eastAsia="zh-CN"/>
        </w:rPr>
        <w:t>de</w:t>
      </w:r>
      <w:r w:rsidRPr="00A859F2">
        <w:rPr>
          <w:lang w:eastAsia="zh-CN"/>
        </w:rPr>
        <w:t xml:space="preserve">register </w:t>
      </w:r>
      <w:r>
        <w:rPr>
          <w:lang w:eastAsia="zh-CN"/>
        </w:rPr>
        <w:t>all the requesting</w:t>
      </w:r>
      <w:r w:rsidRPr="00A859F2">
        <w:rPr>
          <w:lang w:eastAsia="zh-CN"/>
        </w:rPr>
        <w:t xml:space="preserve"> service(s) </w:t>
      </w:r>
      <w:r>
        <w:rPr>
          <w:lang w:eastAsia="zh-CN"/>
        </w:rPr>
        <w:t>or not</w:t>
      </w:r>
      <w:r>
        <w:rPr>
          <w:noProof/>
        </w:rPr>
        <w:t>.</w:t>
      </w:r>
    </w:p>
    <w:p w14:paraId="7E0AD1E8" w14:textId="77777777" w:rsidR="007E0D27" w:rsidRDefault="007E0D27" w:rsidP="007E0D27">
      <w:pPr>
        <w:rPr>
          <w:noProof/>
        </w:rPr>
      </w:pPr>
      <w:r>
        <w:rPr>
          <w:rFonts w:hint="eastAsia"/>
          <w:noProof/>
          <w:lang w:eastAsia="zh-CN"/>
        </w:rPr>
        <w:t>I</w:t>
      </w:r>
      <w:r>
        <w:rPr>
          <w:noProof/>
          <w:lang w:eastAsia="zh-CN"/>
        </w:rPr>
        <w:t xml:space="preserve">f the </w:t>
      </w:r>
      <w:r w:rsidRPr="0022222C">
        <w:t xml:space="preserve">PEAE-C is allowed to </w:t>
      </w:r>
      <w:r>
        <w:t>de</w:t>
      </w:r>
      <w:r w:rsidRPr="0022222C">
        <w:t xml:space="preserve">register </w:t>
      </w:r>
      <w:r>
        <w:t>all the requesting</w:t>
      </w:r>
      <w:r w:rsidRPr="0022222C">
        <w:t xml:space="preserve"> service(s)</w:t>
      </w:r>
      <w:r>
        <w:t>,</w:t>
      </w:r>
      <w:r w:rsidRPr="0022222C">
        <w:t xml:space="preserve"> </w:t>
      </w:r>
      <w:r>
        <w:rPr>
          <w:noProof/>
        </w:rPr>
        <w:t>the PMAE-C shall:</w:t>
      </w:r>
    </w:p>
    <w:p w14:paraId="0023ACB1" w14:textId="77777777" w:rsidR="007E0D27" w:rsidRDefault="007E0D27" w:rsidP="007E0D27">
      <w:pPr>
        <w:pStyle w:val="B1"/>
      </w:pPr>
      <w:r>
        <w:rPr>
          <w:rFonts w:hint="eastAsia"/>
          <w:lang w:eastAsia="zh-CN"/>
        </w:rPr>
        <w:t>a</w:t>
      </w:r>
      <w:r>
        <w:rPr>
          <w:lang w:eastAsia="zh-CN"/>
        </w:rPr>
        <w:t>)</w:t>
      </w:r>
      <w:r>
        <w:rPr>
          <w:lang w:eastAsia="zh-CN"/>
        </w:rPr>
        <w:tab/>
      </w:r>
      <w:r w:rsidRPr="00554F63">
        <w:t xml:space="preserve">generate an HTTP 200 (OK) response according to </w:t>
      </w:r>
      <w:r w:rsidRPr="002847DD">
        <w:t>IETF</w:t>
      </w:r>
      <w:r>
        <w:t> </w:t>
      </w:r>
      <w:r w:rsidRPr="002847DD">
        <w:t>RFC</w:t>
      </w:r>
      <w:r>
        <w:t> </w:t>
      </w:r>
      <w:r w:rsidR="00F84143">
        <w:t>9110</w:t>
      </w:r>
      <w:r>
        <w:t> </w:t>
      </w:r>
      <w:r w:rsidRPr="00554F63">
        <w:t>[</w:t>
      </w:r>
      <w:r>
        <w:t>4</w:t>
      </w:r>
      <w:r w:rsidRPr="00554F63">
        <w:t xml:space="preserve">]. In the HTTP 200 (OK) response message, the </w:t>
      </w:r>
      <w:r>
        <w:t>PMAE-C</w:t>
      </w:r>
      <w:r w:rsidRPr="00554F63">
        <w:t>:</w:t>
      </w:r>
    </w:p>
    <w:p w14:paraId="73A4BC11" w14:textId="77777777" w:rsidR="007E0D27" w:rsidRDefault="007E0D27" w:rsidP="007E0D27">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p>
    <w:p w14:paraId="11CFDA1B" w14:textId="77777777" w:rsidR="007E0D27" w:rsidRDefault="007E0D27" w:rsidP="007E0D27">
      <w:pPr>
        <w:pStyle w:val="B2"/>
      </w:pPr>
      <w:r>
        <w:t>2)</w:t>
      </w:r>
      <w:r>
        <w:tab/>
      </w:r>
      <w:r w:rsidRPr="004E7BF5">
        <w:t>shall include an application/vnd.3gpp.</w:t>
      </w:r>
      <w:r>
        <w:t>pinapp</w:t>
      </w:r>
      <w:r w:rsidRPr="004E7BF5">
        <w:t xml:space="preserve">-info+xml MIME body </w:t>
      </w:r>
      <w:r>
        <w:t xml:space="preserve">with a </w:t>
      </w:r>
      <w:r w:rsidRPr="00A23C86">
        <w:t>&lt;</w:t>
      </w:r>
      <w:r>
        <w:t>pin-service-deregistration-accept</w:t>
      </w:r>
      <w:r w:rsidRPr="00A23C86">
        <w:t>&gt;</w:t>
      </w:r>
      <w:r w:rsidRPr="004E7BF5">
        <w:t xml:space="preserve"> element</w:t>
      </w:r>
      <w:r>
        <w:t xml:space="preserve"> </w:t>
      </w:r>
      <w:r w:rsidRPr="004E7BF5">
        <w:t>in the &lt;</w:t>
      </w:r>
      <w:r>
        <w:t>pinapp</w:t>
      </w:r>
      <w:r w:rsidRPr="004E7BF5">
        <w:t>-info&gt; root element</w:t>
      </w:r>
      <w:r>
        <w:t xml:space="preserve"> </w:t>
      </w:r>
      <w:r>
        <w:rPr>
          <w:rFonts w:hint="eastAsia"/>
          <w:lang w:eastAsia="zh-CN"/>
        </w:rPr>
        <w:t>and</w:t>
      </w:r>
      <w:r>
        <w:t xml:space="preserve"> within the </w:t>
      </w:r>
      <w:r w:rsidRPr="0073469F">
        <w:t>&lt;</w:t>
      </w:r>
      <w:r>
        <w:t>pin-</w:t>
      </w:r>
      <w:r>
        <w:rPr>
          <w:lang w:eastAsia="zh-CN"/>
        </w:rPr>
        <w:t>service</w:t>
      </w:r>
      <w:r>
        <w:t>-deregistration-accept</w:t>
      </w:r>
      <w:r w:rsidRPr="0073469F">
        <w:t>&gt;</w:t>
      </w:r>
      <w:r w:rsidRPr="001D4A5C">
        <w:t xml:space="preserve"> element</w:t>
      </w:r>
      <w:r w:rsidRPr="004E7BF5">
        <w:t>:</w:t>
      </w:r>
    </w:p>
    <w:p w14:paraId="6DEEFE52" w14:textId="77777777" w:rsidR="007E0D27" w:rsidRDefault="007E0D27" w:rsidP="007E0D27">
      <w:pPr>
        <w:pStyle w:val="B3"/>
      </w:pPr>
      <w:r w:rsidRPr="007F57D7">
        <w:t>i)</w:t>
      </w:r>
      <w:r w:rsidRPr="007F57D7">
        <w:tab/>
        <w:t>shall include a &lt;pin-id&gt; element set to the PIN ID of the PIN;</w:t>
      </w:r>
      <w:r>
        <w:t xml:space="preserve"> and</w:t>
      </w:r>
    </w:p>
    <w:p w14:paraId="049F78B1" w14:textId="77777777" w:rsidR="007E0D27" w:rsidRDefault="007E0D27" w:rsidP="007E0D27">
      <w:pPr>
        <w:pStyle w:val="B3"/>
        <w:rPr>
          <w:lang w:eastAsia="zh-CN"/>
        </w:rPr>
      </w:pPr>
      <w:r>
        <w:rPr>
          <w:rFonts w:hint="eastAsia"/>
          <w:lang w:eastAsia="zh-CN"/>
        </w:rPr>
        <w:t>i</w:t>
      </w:r>
      <w:r>
        <w:rPr>
          <w:lang w:eastAsia="zh-CN"/>
        </w:rPr>
        <w:t>i)</w:t>
      </w:r>
      <w:r>
        <w:rPr>
          <w:lang w:eastAsia="zh-CN"/>
        </w:rPr>
        <w:tab/>
        <w:t xml:space="preserve">shall </w:t>
      </w:r>
      <w:r w:rsidRPr="003C4E76">
        <w:rPr>
          <w:lang w:eastAsia="zh-CN"/>
        </w:rPr>
        <w:t>include a &lt;requesting-pine-id&gt; element set to the identity of the PEAE-C</w:t>
      </w:r>
      <w:r>
        <w:rPr>
          <w:lang w:eastAsia="zh-CN"/>
        </w:rPr>
        <w:t>;</w:t>
      </w:r>
    </w:p>
    <w:p w14:paraId="74E5DD2A" w14:textId="77777777" w:rsidR="007E0D27" w:rsidRDefault="007E0D27" w:rsidP="007E0D27">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HTTP 200 (OK) response towards the </w:t>
      </w:r>
      <w:r>
        <w:rPr>
          <w:lang w:eastAsia="zh-CN"/>
        </w:rPr>
        <w:t>PE</w:t>
      </w:r>
      <w:r w:rsidRPr="00554F63">
        <w:rPr>
          <w:lang w:eastAsia="zh-CN"/>
        </w:rPr>
        <w:t>AE-</w:t>
      </w:r>
      <w:r>
        <w:rPr>
          <w:lang w:eastAsia="zh-CN"/>
        </w:rPr>
        <w:t>C; and</w:t>
      </w:r>
    </w:p>
    <w:p w14:paraId="31627D4F" w14:textId="77777777" w:rsidR="007E0D27" w:rsidRPr="003D7BA1" w:rsidRDefault="007E0D27" w:rsidP="007E0D27">
      <w:pPr>
        <w:pStyle w:val="B1"/>
      </w:pPr>
      <w:r>
        <w:rPr>
          <w:rFonts w:hint="eastAsia"/>
          <w:lang w:eastAsia="zh-CN"/>
        </w:rPr>
        <w:t>c</w:t>
      </w:r>
      <w:r>
        <w:rPr>
          <w:lang w:eastAsia="zh-CN"/>
        </w:rPr>
        <w:t>)</w:t>
      </w:r>
      <w:r>
        <w:rPr>
          <w:lang w:eastAsia="zh-CN"/>
        </w:rPr>
        <w:tab/>
      </w:r>
      <w:r>
        <w:t>initiate a PIN status notify procedure towards PAE-S and PIN peer(s) in the PIN as specified in clause 5.4.6.</w:t>
      </w:r>
      <w:r w:rsidR="00596CD7">
        <w:t xml:space="preserve">4 </w:t>
      </w:r>
      <w:r>
        <w:t>to update the PIN profile.</w:t>
      </w:r>
    </w:p>
    <w:p w14:paraId="2A6E0CA7" w14:textId="77777777" w:rsidR="007E0D27" w:rsidRDefault="007E0D27" w:rsidP="007E0D27">
      <w:pPr>
        <w:rPr>
          <w:noProof/>
        </w:rPr>
      </w:pPr>
      <w:r>
        <w:rPr>
          <w:rFonts w:hint="eastAsia"/>
          <w:noProof/>
          <w:lang w:eastAsia="zh-CN"/>
        </w:rPr>
        <w:t>I</w:t>
      </w:r>
      <w:r>
        <w:rPr>
          <w:noProof/>
          <w:lang w:eastAsia="zh-CN"/>
        </w:rPr>
        <w:t xml:space="preserve">f the </w:t>
      </w:r>
      <w:r w:rsidRPr="0022222C">
        <w:t>PEAE-C is</w:t>
      </w:r>
      <w:r>
        <w:t xml:space="preserve"> not</w:t>
      </w:r>
      <w:r w:rsidRPr="0022222C">
        <w:t xml:space="preserve"> allowed to </w:t>
      </w:r>
      <w:r>
        <w:t>de</w:t>
      </w:r>
      <w:r w:rsidRPr="0022222C">
        <w:t xml:space="preserve">register </w:t>
      </w:r>
      <w:r>
        <w:t>at least one requesting</w:t>
      </w:r>
      <w:r w:rsidRPr="0022222C">
        <w:t xml:space="preserve"> service(s)</w:t>
      </w:r>
      <w:r>
        <w:rPr>
          <w:noProof/>
        </w:rPr>
        <w:t>, the PMAE-C shall:</w:t>
      </w:r>
    </w:p>
    <w:p w14:paraId="5AE82B0C" w14:textId="77777777" w:rsidR="007E0D27" w:rsidRDefault="007E0D27" w:rsidP="007E0D27">
      <w:pPr>
        <w:pStyle w:val="B1"/>
      </w:pPr>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r w:rsidR="00F84143">
        <w:t>9110</w:t>
      </w:r>
      <w:r>
        <w:t> </w:t>
      </w:r>
      <w:r w:rsidRPr="00554F63">
        <w:t>[</w:t>
      </w:r>
      <w:r>
        <w:t>4</w:t>
      </w:r>
      <w:r w:rsidRPr="00554F63">
        <w:t xml:space="preserve">]. In the HTTP </w:t>
      </w:r>
      <w:r>
        <w:t>403 (Forbidden)</w:t>
      </w:r>
      <w:r w:rsidRPr="00554F63">
        <w:t xml:space="preserve"> response message, the </w:t>
      </w:r>
      <w:r>
        <w:t>PMAE-C</w:t>
      </w:r>
      <w:r w:rsidRPr="00554F63">
        <w:t>:</w:t>
      </w:r>
    </w:p>
    <w:p w14:paraId="17C85709" w14:textId="77777777" w:rsidR="007E0D27" w:rsidRDefault="007E0D27" w:rsidP="007E0D27">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7BBFA86B" w14:textId="77777777" w:rsidR="007E0D27" w:rsidRDefault="007E0D27" w:rsidP="007E0D27">
      <w:pPr>
        <w:pStyle w:val="B2"/>
      </w:pPr>
      <w:r>
        <w:t>2)</w:t>
      </w:r>
      <w:r>
        <w:tab/>
      </w:r>
      <w:r w:rsidRPr="004E7BF5">
        <w:t>shall include an application/vnd.3gpp.</w:t>
      </w:r>
      <w:r>
        <w:t>pinapp</w:t>
      </w:r>
      <w:r w:rsidRPr="004E7BF5">
        <w:t xml:space="preserve">-info+xml MIME body </w:t>
      </w:r>
      <w:r>
        <w:t xml:space="preserve">with a </w:t>
      </w:r>
      <w:r w:rsidRPr="00A23C86">
        <w:t>&lt;</w:t>
      </w:r>
      <w:r>
        <w:t>pin-service-deregistration-reject</w:t>
      </w:r>
      <w:r w:rsidRPr="00A23C86">
        <w:t>&gt;</w:t>
      </w:r>
      <w:r w:rsidRPr="004E7BF5">
        <w:t xml:space="preserve"> element</w:t>
      </w:r>
      <w:r>
        <w:t xml:space="preserve"> </w:t>
      </w:r>
      <w:r w:rsidRPr="004E7BF5">
        <w:t>in the &lt;</w:t>
      </w:r>
      <w:r>
        <w:t>pinapp</w:t>
      </w:r>
      <w:r w:rsidRPr="004E7BF5">
        <w:t>-info&gt; root element</w:t>
      </w:r>
      <w:r>
        <w:t xml:space="preserve"> </w:t>
      </w:r>
      <w:r>
        <w:rPr>
          <w:rFonts w:hint="eastAsia"/>
          <w:lang w:eastAsia="zh-CN"/>
        </w:rPr>
        <w:t>and</w:t>
      </w:r>
      <w:r>
        <w:t xml:space="preserve"> within the </w:t>
      </w:r>
      <w:r w:rsidRPr="0073469F">
        <w:t>&lt;</w:t>
      </w:r>
      <w:r>
        <w:t>pin-</w:t>
      </w:r>
      <w:r>
        <w:rPr>
          <w:lang w:eastAsia="zh-CN"/>
        </w:rPr>
        <w:t>service</w:t>
      </w:r>
      <w:r>
        <w:t>-deregistration-reject</w:t>
      </w:r>
      <w:r w:rsidRPr="0073469F">
        <w:t>&gt;</w:t>
      </w:r>
      <w:r w:rsidRPr="001D4A5C">
        <w:t xml:space="preserve"> element</w:t>
      </w:r>
      <w:r w:rsidRPr="004E7BF5">
        <w:t>:</w:t>
      </w:r>
    </w:p>
    <w:p w14:paraId="02ACFAE6" w14:textId="77777777" w:rsidR="007E0D27" w:rsidRDefault="007E0D27" w:rsidP="007E0D27">
      <w:pPr>
        <w:pStyle w:val="B3"/>
      </w:pPr>
      <w:r w:rsidRPr="007F57D7">
        <w:t>i)</w:t>
      </w:r>
      <w:r w:rsidRPr="007F57D7">
        <w:tab/>
        <w:t>shall include a &lt;pin-id&gt; element set to the PIN ID of the PIN;</w:t>
      </w:r>
    </w:p>
    <w:p w14:paraId="4121FDEE" w14:textId="77777777" w:rsidR="007E0D27" w:rsidRPr="00C31372" w:rsidRDefault="007E0D27" w:rsidP="007E0D27">
      <w:pPr>
        <w:pStyle w:val="B3"/>
        <w:rPr>
          <w:lang w:eastAsia="zh-CN"/>
        </w:rPr>
      </w:pPr>
      <w:r>
        <w:rPr>
          <w:rFonts w:hint="eastAsia"/>
          <w:lang w:eastAsia="zh-CN"/>
        </w:rPr>
        <w:t>i</w:t>
      </w:r>
      <w:r>
        <w:rPr>
          <w:lang w:eastAsia="zh-CN"/>
        </w:rPr>
        <w:t>i)</w:t>
      </w:r>
      <w:r>
        <w:rPr>
          <w:lang w:eastAsia="zh-CN"/>
        </w:rPr>
        <w:tab/>
        <w:t xml:space="preserve">shall </w:t>
      </w:r>
      <w:r w:rsidRPr="003C4E76">
        <w:rPr>
          <w:lang w:eastAsia="zh-CN"/>
        </w:rPr>
        <w:t>include a &lt;requesting-pine-id&gt; element set to the identity of the PEAE-C</w:t>
      </w:r>
      <w:r>
        <w:rPr>
          <w:lang w:eastAsia="zh-CN"/>
        </w:rPr>
        <w:t>; and</w:t>
      </w:r>
    </w:p>
    <w:p w14:paraId="50176C07" w14:textId="77777777" w:rsidR="007E0D27" w:rsidRDefault="007E0D27" w:rsidP="007E0D27">
      <w:pPr>
        <w:pStyle w:val="B3"/>
        <w:rPr>
          <w:lang w:eastAsia="zh-CN"/>
        </w:rPr>
      </w:pPr>
      <w:r>
        <w:rPr>
          <w:lang w:eastAsia="zh-CN"/>
        </w:rPr>
        <w:t>iii)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t>PIN service deregistration</w:t>
      </w:r>
      <w:r w:rsidRPr="00654FEF">
        <w:t xml:space="preserve"> failure</w:t>
      </w:r>
      <w:r>
        <w:t>; and</w:t>
      </w:r>
    </w:p>
    <w:p w14:paraId="2D982DD9" w14:textId="77777777" w:rsidR="00A07B20" w:rsidRDefault="007E0D27" w:rsidP="007E0D27">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HTTP </w:t>
      </w:r>
      <w:r>
        <w:rPr>
          <w:lang w:eastAsia="zh-CN"/>
        </w:rPr>
        <w:t>403</w:t>
      </w:r>
      <w:r w:rsidRPr="00554F63">
        <w:rPr>
          <w:lang w:eastAsia="zh-CN"/>
        </w:rPr>
        <w:t xml:space="preserve"> (</w:t>
      </w:r>
      <w:r w:rsidRPr="00883A2F">
        <w:t>Forbidden</w:t>
      </w:r>
      <w:r w:rsidRPr="00554F63">
        <w:rPr>
          <w:lang w:eastAsia="zh-CN"/>
        </w:rPr>
        <w:t xml:space="preserve">) response towards the </w:t>
      </w:r>
      <w:r>
        <w:rPr>
          <w:lang w:eastAsia="zh-CN"/>
        </w:rPr>
        <w:t>PE</w:t>
      </w:r>
      <w:r w:rsidRPr="00554F63">
        <w:rPr>
          <w:lang w:eastAsia="zh-CN"/>
        </w:rPr>
        <w:t>AE-</w:t>
      </w:r>
      <w:r>
        <w:rPr>
          <w:lang w:eastAsia="zh-CN"/>
        </w:rPr>
        <w:t>C.</w:t>
      </w:r>
    </w:p>
    <w:p w14:paraId="4223A77D" w14:textId="77777777" w:rsidR="00756EBD" w:rsidRDefault="00756EBD" w:rsidP="00756EBD">
      <w:pPr>
        <w:rPr>
          <w:lang w:eastAsia="zh-CN"/>
        </w:rPr>
      </w:pPr>
      <w:r>
        <w:lastRenderedPageBreak/>
        <w:t>The &lt;cause&gt; element</w:t>
      </w:r>
      <w:r>
        <w:rPr>
          <w:lang w:eastAsia="zh-CN"/>
        </w:rPr>
        <w:t xml:space="preserve"> </w:t>
      </w:r>
      <w:r>
        <w:rPr>
          <w:rFonts w:hint="eastAsia"/>
          <w:lang w:eastAsia="zh-CN"/>
        </w:rPr>
        <w:t xml:space="preserve">shall </w:t>
      </w:r>
      <w:r>
        <w:rPr>
          <w:lang w:eastAsia="zh-CN"/>
        </w:rPr>
        <w:t>set to one of the following:</w:t>
      </w:r>
    </w:p>
    <w:p w14:paraId="6CDD2F17" w14:textId="77777777" w:rsidR="00756EBD" w:rsidRPr="007D3511" w:rsidRDefault="00756EBD" w:rsidP="00756EBD">
      <w:pPr>
        <w:pStyle w:val="B1"/>
        <w:rPr>
          <w:lang w:eastAsia="zh-CN"/>
        </w:rPr>
      </w:pPr>
      <w:r>
        <w:rPr>
          <w:rFonts w:hint="eastAsia"/>
          <w:lang w:eastAsia="zh-CN"/>
        </w:rPr>
        <w:t>0</w:t>
      </w:r>
      <w:r>
        <w:rPr>
          <w:lang w:eastAsia="zh-CN"/>
        </w:rPr>
        <w:tab/>
        <w:t>Protocol error, unspecified;</w:t>
      </w:r>
    </w:p>
    <w:p w14:paraId="7C646689" w14:textId="77777777" w:rsidR="00756EBD" w:rsidRDefault="00756EBD" w:rsidP="00756EBD">
      <w:pPr>
        <w:pStyle w:val="B1"/>
        <w:rPr>
          <w:lang w:eastAsia="zh-CN"/>
        </w:rPr>
      </w:pPr>
      <w:r>
        <w:rPr>
          <w:lang w:eastAsia="zh-CN"/>
        </w:rPr>
        <w:t>1</w:t>
      </w:r>
      <w:r>
        <w:rPr>
          <w:lang w:eastAsia="zh-CN"/>
        </w:rPr>
        <w:tab/>
      </w:r>
      <w:r w:rsidRPr="007D3511">
        <w:rPr>
          <w:lang w:eastAsia="zh-CN"/>
        </w:rPr>
        <w:t>Operation not allowed</w:t>
      </w:r>
      <w:r>
        <w:rPr>
          <w:lang w:eastAsia="zh-CN"/>
        </w:rPr>
        <w:t>;</w:t>
      </w:r>
      <w:r>
        <w:rPr>
          <w:rFonts w:hint="eastAsia"/>
          <w:lang w:eastAsia="zh-CN"/>
        </w:rPr>
        <w:t xml:space="preserve"> </w:t>
      </w:r>
    </w:p>
    <w:p w14:paraId="32BE863D" w14:textId="77777777" w:rsidR="00756EBD" w:rsidRDefault="00756EBD" w:rsidP="00756EBD">
      <w:pPr>
        <w:pStyle w:val="B1"/>
        <w:rPr>
          <w:lang w:eastAsia="zh-CN"/>
        </w:rPr>
      </w:pPr>
      <w:r>
        <w:rPr>
          <w:rFonts w:hint="eastAsia"/>
          <w:lang w:eastAsia="zh-CN"/>
        </w:rPr>
        <w:t>3</w:t>
      </w:r>
      <w:r>
        <w:rPr>
          <w:lang w:eastAsia="zh-CN"/>
        </w:rPr>
        <w:tab/>
      </w:r>
      <w:r w:rsidRPr="007D3511">
        <w:rPr>
          <w:lang w:eastAsia="x-none"/>
        </w:rPr>
        <w:t>Authorization failure</w:t>
      </w:r>
      <w:r>
        <w:rPr>
          <w:lang w:eastAsia="zh-CN"/>
        </w:rPr>
        <w:t>;</w:t>
      </w:r>
      <w:r w:rsidRPr="00C37465">
        <w:rPr>
          <w:rFonts w:hint="eastAsia"/>
          <w:lang w:eastAsia="zh-CN"/>
        </w:rPr>
        <w:t xml:space="preserve"> </w:t>
      </w:r>
      <w:r>
        <w:rPr>
          <w:rFonts w:hint="eastAsia"/>
          <w:lang w:eastAsia="zh-CN"/>
        </w:rPr>
        <w:t>and</w:t>
      </w:r>
    </w:p>
    <w:p w14:paraId="52309E5D" w14:textId="77777777" w:rsidR="00756EBD" w:rsidRDefault="00756EBD" w:rsidP="00756EBD">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2E382536" w14:textId="77777777" w:rsidR="008C0FA2" w:rsidRDefault="003B73F5" w:rsidP="008C0FA2">
      <w:pPr>
        <w:pStyle w:val="Heading3"/>
        <w:rPr>
          <w:lang w:eastAsia="zh-CN"/>
        </w:rPr>
      </w:pPr>
      <w:bookmarkStart w:id="397" w:name="_CR5_4_12"/>
      <w:bookmarkStart w:id="398" w:name="_Toc172038177"/>
      <w:bookmarkEnd w:id="397"/>
      <w:r>
        <w:rPr>
          <w:lang w:eastAsia="zh-CN"/>
        </w:rPr>
        <w:t>5.4.12</w:t>
      </w:r>
      <w:r w:rsidR="008C0FA2">
        <w:rPr>
          <w:lang w:eastAsia="zh-CN"/>
        </w:rPr>
        <w:tab/>
        <w:t>PIN a</w:t>
      </w:r>
      <w:r w:rsidR="008C0FA2" w:rsidRPr="00BC7076">
        <w:rPr>
          <w:lang w:eastAsia="zh-CN"/>
        </w:rPr>
        <w:t>ctivation</w:t>
      </w:r>
      <w:r w:rsidR="008C0FA2">
        <w:rPr>
          <w:lang w:eastAsia="zh-CN"/>
        </w:rPr>
        <w:t xml:space="preserve"> management procedure</w:t>
      </w:r>
      <w:bookmarkEnd w:id="398"/>
    </w:p>
    <w:p w14:paraId="3AF850C6" w14:textId="77777777" w:rsidR="008C0FA2" w:rsidRDefault="003B73F5" w:rsidP="008C0FA2">
      <w:pPr>
        <w:pStyle w:val="Heading4"/>
        <w:rPr>
          <w:lang w:eastAsia="zh-CN"/>
        </w:rPr>
      </w:pPr>
      <w:bookmarkStart w:id="399" w:name="_CR5_4_12_1"/>
      <w:bookmarkStart w:id="400" w:name="_Toc172038178"/>
      <w:bookmarkEnd w:id="399"/>
      <w:r>
        <w:rPr>
          <w:lang w:eastAsia="zh-CN"/>
        </w:rPr>
        <w:t>5.4.12</w:t>
      </w:r>
      <w:r w:rsidR="008C0FA2">
        <w:rPr>
          <w:lang w:eastAsia="zh-CN"/>
        </w:rPr>
        <w:t>.1</w:t>
      </w:r>
      <w:r w:rsidR="008C0FA2">
        <w:rPr>
          <w:lang w:eastAsia="zh-CN"/>
        </w:rPr>
        <w:tab/>
        <w:t>General</w:t>
      </w:r>
      <w:bookmarkEnd w:id="400"/>
    </w:p>
    <w:p w14:paraId="633F92B2" w14:textId="77777777" w:rsidR="008C0FA2" w:rsidRPr="00483552" w:rsidRDefault="008C0FA2" w:rsidP="008C0FA2">
      <w:pPr>
        <w:rPr>
          <w:lang w:eastAsia="zh-CN"/>
        </w:rPr>
      </w:pPr>
      <w:r>
        <w:rPr>
          <w:lang w:eastAsia="zh-CN"/>
        </w:rPr>
        <w:t>The PIN a</w:t>
      </w:r>
      <w:r w:rsidRPr="00BC7076">
        <w:rPr>
          <w:lang w:eastAsia="zh-CN"/>
        </w:rPr>
        <w:t>ctivation</w:t>
      </w:r>
      <w:r>
        <w:rPr>
          <w:lang w:eastAsia="zh-CN"/>
        </w:rPr>
        <w:t xml:space="preserve"> management is managed by PMAE-C. When the PIN is in deactivated status, the services offered by the PIN are inaccessible, no PIN peer is allowed to join the PIN, and the</w:t>
      </w:r>
      <w:r w:rsidRPr="00BE6228">
        <w:rPr>
          <w:noProof/>
        </w:rPr>
        <w:t xml:space="preserve"> PGAE-C is not allowed to enable the communication among the PIN peers or the PAE-S, and vice versa for </w:t>
      </w:r>
      <w:r>
        <w:rPr>
          <w:lang w:eastAsia="zh-CN"/>
        </w:rPr>
        <w:t>the PIN in activated status</w:t>
      </w:r>
      <w:r w:rsidRPr="00BE6228">
        <w:rPr>
          <w:noProof/>
        </w:rPr>
        <w:t>.</w:t>
      </w:r>
    </w:p>
    <w:p w14:paraId="18EB9D8B" w14:textId="77777777" w:rsidR="008C0FA2" w:rsidRDefault="008C0FA2" w:rsidP="008C0FA2">
      <w:pPr>
        <w:rPr>
          <w:lang w:eastAsia="zh-CN"/>
        </w:rPr>
      </w:pPr>
      <w:r>
        <w:rPr>
          <w:lang w:eastAsia="zh-CN"/>
        </w:rPr>
        <w:t xml:space="preserve">The following procedures are defined for </w:t>
      </w:r>
      <w:r w:rsidRPr="00ED6347">
        <w:rPr>
          <w:lang w:eastAsia="zh-CN"/>
        </w:rPr>
        <w:t xml:space="preserve">PIN </w:t>
      </w:r>
      <w:r>
        <w:rPr>
          <w:lang w:eastAsia="zh-CN"/>
        </w:rPr>
        <w:t>a</w:t>
      </w:r>
      <w:r w:rsidRPr="00ED6347">
        <w:rPr>
          <w:lang w:eastAsia="zh-CN"/>
        </w:rPr>
        <w:t>ctivation management</w:t>
      </w:r>
      <w:r>
        <w:rPr>
          <w:lang w:eastAsia="zh-CN"/>
        </w:rPr>
        <w:t>:</w:t>
      </w:r>
    </w:p>
    <w:p w14:paraId="2207A009" w14:textId="77777777" w:rsidR="008C0FA2" w:rsidRDefault="008C0FA2" w:rsidP="008C0FA2">
      <w:pPr>
        <w:pStyle w:val="B1"/>
        <w:rPr>
          <w:lang w:eastAsia="zh-CN"/>
        </w:rPr>
      </w:pPr>
      <w:r>
        <w:rPr>
          <w:lang w:eastAsia="zh-CN"/>
        </w:rPr>
        <w:t>a)</w:t>
      </w:r>
      <w:r>
        <w:rPr>
          <w:lang w:eastAsia="zh-CN"/>
        </w:rPr>
        <w:tab/>
      </w:r>
      <w:r>
        <w:t>PIN activation</w:t>
      </w:r>
      <w:r>
        <w:rPr>
          <w:lang w:eastAsia="zh-CN"/>
        </w:rPr>
        <w:t xml:space="preserve"> as specified in clause</w:t>
      </w:r>
      <w:r>
        <w:t> </w:t>
      </w:r>
      <w:r w:rsidR="003B73F5">
        <w:rPr>
          <w:lang w:eastAsia="zh-CN"/>
        </w:rPr>
        <w:t>5.4.12</w:t>
      </w:r>
      <w:r>
        <w:rPr>
          <w:lang w:eastAsia="zh-CN"/>
        </w:rPr>
        <w:t>.2</w:t>
      </w:r>
      <w:r>
        <w:t>; and</w:t>
      </w:r>
    </w:p>
    <w:p w14:paraId="19933823" w14:textId="77777777" w:rsidR="008C0FA2" w:rsidRDefault="008C0FA2" w:rsidP="008C0FA2">
      <w:pPr>
        <w:pStyle w:val="B1"/>
      </w:pPr>
      <w:r>
        <w:rPr>
          <w:lang w:eastAsia="zh-CN"/>
        </w:rPr>
        <w:t>b)</w:t>
      </w:r>
      <w:r>
        <w:rPr>
          <w:lang w:eastAsia="zh-CN"/>
        </w:rPr>
        <w:tab/>
      </w:r>
      <w:r>
        <w:t xml:space="preserve">PIN deactivation </w:t>
      </w:r>
      <w:r>
        <w:rPr>
          <w:lang w:eastAsia="zh-CN"/>
        </w:rPr>
        <w:t>as specified in clause</w:t>
      </w:r>
      <w:r>
        <w:t> </w:t>
      </w:r>
      <w:r w:rsidR="003B73F5">
        <w:rPr>
          <w:lang w:eastAsia="zh-CN"/>
        </w:rPr>
        <w:t>5.4.12</w:t>
      </w:r>
      <w:r>
        <w:rPr>
          <w:lang w:eastAsia="zh-CN"/>
        </w:rPr>
        <w:t>.3</w:t>
      </w:r>
      <w:r>
        <w:t>.</w:t>
      </w:r>
    </w:p>
    <w:p w14:paraId="3FDD5967" w14:textId="77777777" w:rsidR="00767749" w:rsidRDefault="00767749" w:rsidP="00767749">
      <w:pPr>
        <w:rPr>
          <w:lang w:eastAsia="zh-CN"/>
        </w:rPr>
      </w:pPr>
      <w:r w:rsidRPr="00BE6228">
        <w:rPr>
          <w:noProof/>
          <w:lang w:eastAsia="zh-CN"/>
        </w:rPr>
        <w:t xml:space="preserve">PMAE-C may deactivate the PIN when the </w:t>
      </w:r>
      <w:r>
        <w:t>&lt;</w:t>
      </w:r>
      <w:r>
        <w:rPr>
          <w:lang w:eastAsia="zh-CN"/>
        </w:rPr>
        <w:t>valid-timer</w:t>
      </w:r>
      <w:r>
        <w:t xml:space="preserve">&gt; element received in the &lt;pin-creation-accept&gt; element is expired </w:t>
      </w:r>
      <w:r w:rsidRPr="00BE6228">
        <w:rPr>
          <w:noProof/>
          <w:lang w:eastAsia="zh-CN"/>
        </w:rPr>
        <w:t>but the PIN validity duration in the PIN profile is not expired (e.g. in case that the PIN may be activated again).</w:t>
      </w:r>
    </w:p>
    <w:p w14:paraId="29BB9139" w14:textId="77777777" w:rsidR="008C0FA2" w:rsidRDefault="003B73F5" w:rsidP="008C0FA2">
      <w:pPr>
        <w:pStyle w:val="Heading4"/>
        <w:rPr>
          <w:lang w:eastAsia="zh-CN"/>
        </w:rPr>
      </w:pPr>
      <w:bookmarkStart w:id="401" w:name="_CR5_4_12_2"/>
      <w:bookmarkStart w:id="402" w:name="_Toc172038179"/>
      <w:bookmarkEnd w:id="401"/>
      <w:r>
        <w:rPr>
          <w:lang w:eastAsia="zh-CN"/>
        </w:rPr>
        <w:t>5.4.12</w:t>
      </w:r>
      <w:r w:rsidR="008C0FA2">
        <w:rPr>
          <w:lang w:eastAsia="zh-CN"/>
        </w:rPr>
        <w:t>.2</w:t>
      </w:r>
      <w:r w:rsidR="008C0FA2">
        <w:rPr>
          <w:lang w:eastAsia="zh-CN"/>
        </w:rPr>
        <w:tab/>
      </w:r>
      <w:r w:rsidR="008C0FA2">
        <w:t>PIN activation</w:t>
      </w:r>
      <w:bookmarkEnd w:id="402"/>
    </w:p>
    <w:p w14:paraId="1BBEF227" w14:textId="77777777" w:rsidR="008C0FA2" w:rsidRDefault="008C0FA2" w:rsidP="008C0FA2">
      <w:r>
        <w:t xml:space="preserve">When the PMAE-C needs </w:t>
      </w:r>
      <w:r>
        <w:rPr>
          <w:lang w:eastAsia="zh-CN"/>
        </w:rPr>
        <w:t>to activate a PIN which is in deactivated status</w:t>
      </w:r>
      <w:r>
        <w:t>, the PMAE-C shall:</w:t>
      </w:r>
    </w:p>
    <w:p w14:paraId="075C8FB9" w14:textId="77777777" w:rsidR="008C0FA2" w:rsidRDefault="008C0FA2" w:rsidP="008C0FA2">
      <w:pPr>
        <w:pStyle w:val="B1"/>
      </w:pPr>
      <w:r>
        <w:rPr>
          <w:lang w:eastAsia="zh-CN"/>
        </w:rPr>
        <w:t>a)</w:t>
      </w:r>
      <w:r>
        <w:rPr>
          <w:lang w:eastAsia="zh-CN"/>
        </w:rPr>
        <w:tab/>
      </w:r>
      <w:r>
        <w:t>initiate a PIN status notify procedure towards PAE-S and PIN peer(s) in the PIN as specified in clause 5.4.6.4 to notify the PAE-S and PIN peer(s) in the PIN that the PIN is in activated status.</w:t>
      </w:r>
    </w:p>
    <w:p w14:paraId="05025F9D" w14:textId="77777777" w:rsidR="008C0FA2" w:rsidRDefault="003B73F5" w:rsidP="008C0FA2">
      <w:pPr>
        <w:pStyle w:val="Heading4"/>
        <w:rPr>
          <w:lang w:eastAsia="zh-CN"/>
        </w:rPr>
      </w:pPr>
      <w:bookmarkStart w:id="403" w:name="_CR5_4_12_3"/>
      <w:bookmarkStart w:id="404" w:name="_Toc172038180"/>
      <w:bookmarkEnd w:id="403"/>
      <w:r>
        <w:rPr>
          <w:lang w:eastAsia="zh-CN"/>
        </w:rPr>
        <w:t>5.4.12</w:t>
      </w:r>
      <w:r w:rsidR="008C0FA2">
        <w:rPr>
          <w:lang w:eastAsia="zh-CN"/>
        </w:rPr>
        <w:t>.3</w:t>
      </w:r>
      <w:r w:rsidR="008C0FA2">
        <w:rPr>
          <w:lang w:eastAsia="zh-CN"/>
        </w:rPr>
        <w:tab/>
      </w:r>
      <w:r w:rsidR="008C0FA2">
        <w:t>PIN deactivation</w:t>
      </w:r>
      <w:bookmarkEnd w:id="404"/>
    </w:p>
    <w:p w14:paraId="471AAE60" w14:textId="77777777" w:rsidR="008C0FA2" w:rsidRDefault="008C0FA2" w:rsidP="008C0FA2">
      <w:r>
        <w:t xml:space="preserve">When the PMAE-C needs </w:t>
      </w:r>
      <w:r>
        <w:rPr>
          <w:lang w:eastAsia="zh-CN"/>
        </w:rPr>
        <w:t>to deactivate a PIN which is in activated status</w:t>
      </w:r>
      <w:r>
        <w:t>, the PMAE-C shall:</w:t>
      </w:r>
    </w:p>
    <w:p w14:paraId="65A07662" w14:textId="77777777" w:rsidR="008C0FA2" w:rsidRDefault="008C0FA2" w:rsidP="008C0FA2">
      <w:pPr>
        <w:pStyle w:val="B1"/>
      </w:pPr>
      <w:r>
        <w:rPr>
          <w:lang w:eastAsia="zh-CN"/>
        </w:rPr>
        <w:t>a)</w:t>
      </w:r>
      <w:r>
        <w:rPr>
          <w:lang w:eastAsia="zh-CN"/>
        </w:rPr>
        <w:tab/>
      </w:r>
      <w:r>
        <w:t>initiate a PIN status notify procedure towards PAE-S and PIN peer(s) in the PIN as specified in clause 5.4.6.4 to notify the PAE-S and PIN peer(s) in the PIN that the PIN is in activated status.</w:t>
      </w:r>
    </w:p>
    <w:p w14:paraId="57EA81D0" w14:textId="77777777" w:rsidR="00534A87" w:rsidRDefault="003B73F5" w:rsidP="00534A87">
      <w:pPr>
        <w:pStyle w:val="Heading3"/>
        <w:rPr>
          <w:noProof/>
          <w:lang w:val="en-US"/>
        </w:rPr>
      </w:pPr>
      <w:bookmarkStart w:id="405" w:name="_CR5_4_13"/>
      <w:bookmarkStart w:id="406" w:name="_Toc172038181"/>
      <w:bookmarkEnd w:id="405"/>
      <w:r>
        <w:rPr>
          <w:lang w:eastAsia="zh-CN"/>
        </w:rPr>
        <w:t>5.4.13</w:t>
      </w:r>
      <w:r w:rsidR="00534A87">
        <w:rPr>
          <w:lang w:eastAsia="zh-CN"/>
        </w:rPr>
        <w:tab/>
      </w:r>
      <w:r w:rsidR="00534A87">
        <w:rPr>
          <w:noProof/>
          <w:lang w:val="en-US"/>
        </w:rPr>
        <w:t>PIN connectivity subscription</w:t>
      </w:r>
      <w:bookmarkEnd w:id="406"/>
    </w:p>
    <w:p w14:paraId="5A82FE33" w14:textId="77777777" w:rsidR="00534A87" w:rsidRPr="00534A87" w:rsidRDefault="003B73F5" w:rsidP="00534A87">
      <w:pPr>
        <w:pStyle w:val="Heading4"/>
        <w:rPr>
          <w:lang w:val="en-US"/>
        </w:rPr>
      </w:pPr>
      <w:bookmarkStart w:id="407" w:name="_CR5_4_13_1"/>
      <w:bookmarkStart w:id="408" w:name="_Toc172038182"/>
      <w:bookmarkEnd w:id="407"/>
      <w:r>
        <w:t>5.4.13</w:t>
      </w:r>
      <w:r w:rsidR="00534A87">
        <w:t>.1</w:t>
      </w:r>
      <w:r w:rsidR="00534A87">
        <w:tab/>
        <w:t>General</w:t>
      </w:r>
      <w:bookmarkEnd w:id="408"/>
    </w:p>
    <w:p w14:paraId="6E5ECB1B" w14:textId="77777777" w:rsidR="00534A87" w:rsidRDefault="00534A87" w:rsidP="00534A87">
      <w:pPr>
        <w:rPr>
          <w:noProof/>
          <w:lang w:val="en-US"/>
        </w:rPr>
      </w:pPr>
      <w:r>
        <w:rPr>
          <w:noProof/>
          <w:lang w:val="en-US"/>
        </w:rPr>
        <w:t xml:space="preserve">The purpose of the PIN connectivity subscription procedure is to enable a </w:t>
      </w:r>
      <w:r>
        <w:rPr>
          <w:lang w:eastAsia="zh-CN"/>
        </w:rPr>
        <w:t xml:space="preserve">PEAE-C, PMAE-C, or PAE-S participating in a PIN </w:t>
      </w:r>
      <w:r>
        <w:rPr>
          <w:noProof/>
          <w:lang w:val="en-US"/>
        </w:rPr>
        <w:t>to be notified of PIN connectivity events by a PGAE-C. PIN connectivity notification includes PIN connectivity information such as a connectivity change.</w:t>
      </w:r>
    </w:p>
    <w:p w14:paraId="45A2D02E" w14:textId="77777777" w:rsidR="00534A87" w:rsidRDefault="00534A87" w:rsidP="00534A87">
      <w:r>
        <w:rPr>
          <w:lang w:eastAsia="zh-CN"/>
        </w:rPr>
        <w:t>The following procedures are defined</w:t>
      </w:r>
      <w:r>
        <w:t xml:space="preserve"> for the </w:t>
      </w:r>
      <w:r>
        <w:rPr>
          <w:lang w:eastAsia="zh-CN"/>
        </w:rPr>
        <w:t xml:space="preserve">PIN </w:t>
      </w:r>
      <w:r>
        <w:rPr>
          <w:noProof/>
          <w:lang w:val="en-US"/>
        </w:rPr>
        <w:t>connectivity subscription</w:t>
      </w:r>
      <w:r>
        <w:t>:</w:t>
      </w:r>
    </w:p>
    <w:p w14:paraId="12195AD7" w14:textId="77777777" w:rsidR="00534A87" w:rsidRDefault="00534A87" w:rsidP="00534A87">
      <w:pPr>
        <w:pStyle w:val="B1"/>
        <w:ind w:left="284" w:firstLine="0"/>
      </w:pPr>
      <w:r>
        <w:t>a)</w:t>
      </w:r>
      <w:r>
        <w:tab/>
        <w:t>PIN connectivity subscribe as specified in clause </w:t>
      </w:r>
      <w:r w:rsidR="003B73F5">
        <w:t>5.4.13</w:t>
      </w:r>
      <w:r>
        <w:t>.2;</w:t>
      </w:r>
    </w:p>
    <w:p w14:paraId="71BEB3AF" w14:textId="77777777" w:rsidR="00534A87" w:rsidRDefault="00534A87" w:rsidP="00534A87">
      <w:pPr>
        <w:pStyle w:val="B1"/>
        <w:ind w:left="284" w:firstLine="0"/>
      </w:pPr>
      <w:r>
        <w:t>b)</w:t>
      </w:r>
      <w:r>
        <w:tab/>
        <w:t>PIN connectivity notify as specified in clause </w:t>
      </w:r>
      <w:r w:rsidR="003B73F5">
        <w:t>5.4.13</w:t>
      </w:r>
      <w:r>
        <w:t>.3;</w:t>
      </w:r>
    </w:p>
    <w:p w14:paraId="3C0028A6" w14:textId="77777777" w:rsidR="00534A87" w:rsidRDefault="00534A87" w:rsidP="00534A87">
      <w:pPr>
        <w:pStyle w:val="B1"/>
        <w:ind w:left="284" w:firstLine="0"/>
      </w:pPr>
      <w:r>
        <w:t>c)</w:t>
      </w:r>
      <w:r>
        <w:tab/>
        <w:t>PIN connectivity update as specified in clause </w:t>
      </w:r>
      <w:r w:rsidR="003B73F5">
        <w:t>5.4.13</w:t>
      </w:r>
      <w:r>
        <w:t>.4; and</w:t>
      </w:r>
    </w:p>
    <w:p w14:paraId="6D244DAE" w14:textId="77777777" w:rsidR="00534A87" w:rsidRDefault="00534A87" w:rsidP="00534A87">
      <w:pPr>
        <w:pStyle w:val="B1"/>
        <w:ind w:left="284" w:firstLine="0"/>
      </w:pPr>
      <w:r>
        <w:t>d)</w:t>
      </w:r>
      <w:r>
        <w:tab/>
        <w:t>PIN connectivity unsubscribe as specified in clause </w:t>
      </w:r>
      <w:r w:rsidR="003B73F5">
        <w:t>5.4.13</w:t>
      </w:r>
      <w:r>
        <w:t>.5.</w:t>
      </w:r>
    </w:p>
    <w:p w14:paraId="24C50333" w14:textId="77777777" w:rsidR="00D9675E" w:rsidRDefault="003B73F5" w:rsidP="00D9675E">
      <w:pPr>
        <w:pStyle w:val="Heading4"/>
        <w:rPr>
          <w:lang w:eastAsia="zh-CN"/>
        </w:rPr>
      </w:pPr>
      <w:bookmarkStart w:id="409" w:name="_CR5_4_13_2"/>
      <w:bookmarkStart w:id="410" w:name="_Toc172038183"/>
      <w:bookmarkEnd w:id="409"/>
      <w:r>
        <w:lastRenderedPageBreak/>
        <w:t>5.4.13</w:t>
      </w:r>
      <w:r w:rsidR="00D9675E">
        <w:t>.</w:t>
      </w:r>
      <w:r w:rsidR="00534A87">
        <w:t>2</w:t>
      </w:r>
      <w:r w:rsidR="00D9675E">
        <w:tab/>
        <w:t>PIN connectivity subscribe</w:t>
      </w:r>
      <w:bookmarkEnd w:id="410"/>
    </w:p>
    <w:p w14:paraId="35188016" w14:textId="77777777" w:rsidR="00D9675E" w:rsidRDefault="003B73F5" w:rsidP="00D9675E">
      <w:pPr>
        <w:pStyle w:val="Heading5"/>
        <w:rPr>
          <w:lang w:eastAsia="zh-CN"/>
        </w:rPr>
      </w:pPr>
      <w:bookmarkStart w:id="411" w:name="_CR5_4_13_2_1"/>
      <w:bookmarkStart w:id="412" w:name="_Toc172038184"/>
      <w:bookmarkEnd w:id="411"/>
      <w:r>
        <w:rPr>
          <w:lang w:eastAsia="zh-CN"/>
        </w:rPr>
        <w:t>5.4.13</w:t>
      </w:r>
      <w:r w:rsidR="00D9675E">
        <w:rPr>
          <w:lang w:eastAsia="zh-CN"/>
        </w:rPr>
        <w:t>.</w:t>
      </w:r>
      <w:r w:rsidR="00534A87">
        <w:rPr>
          <w:lang w:eastAsia="zh-CN"/>
        </w:rPr>
        <w:t>2</w:t>
      </w:r>
      <w:r w:rsidR="00D9675E">
        <w:rPr>
          <w:lang w:eastAsia="zh-CN"/>
        </w:rPr>
        <w:t>.</w:t>
      </w:r>
      <w:r w:rsidR="00534A87">
        <w:rPr>
          <w:lang w:eastAsia="zh-CN"/>
        </w:rPr>
        <w:t>1</w:t>
      </w:r>
      <w:r w:rsidR="00D9675E">
        <w:rPr>
          <w:lang w:eastAsia="zh-CN"/>
        </w:rPr>
        <w:tab/>
        <w:t>Initiating entity procedure</w:t>
      </w:r>
      <w:bookmarkEnd w:id="412"/>
      <w:r w:rsidR="00D9675E">
        <w:rPr>
          <w:lang w:eastAsia="zh-CN"/>
        </w:rPr>
        <w:t xml:space="preserve"> </w:t>
      </w:r>
    </w:p>
    <w:p w14:paraId="07F6AD8D" w14:textId="77777777" w:rsidR="00D9675E" w:rsidRDefault="00D9675E" w:rsidP="00D9675E">
      <w:r>
        <w:t xml:space="preserve">The initiating entity can be PEAE-C, PMAE-C, PAE-S. </w:t>
      </w:r>
    </w:p>
    <w:p w14:paraId="1D6CC0BC" w14:textId="77777777" w:rsidR="00D9675E" w:rsidRDefault="00D9675E" w:rsidP="00D9675E">
      <w:r>
        <w:t>The initiating entity, which wants to be notified about PIN connectivity events, subscribes to PGAE-C to receive PIN connectivity event notification. To subscribe for PIN connectivity information, the initiating entity shall generate an HTTP POST request according to procedures as specified in IETF RFC 9110 [4]. In the HTTP POST request, the initiating entity:</w:t>
      </w:r>
    </w:p>
    <w:p w14:paraId="702A9CD9" w14:textId="77777777" w:rsidR="00D9675E" w:rsidRDefault="00D9675E" w:rsidP="00D9675E">
      <w:pPr>
        <w:pStyle w:val="B1"/>
        <w:rPr>
          <w:lang w:eastAsia="zh-CN"/>
        </w:rPr>
      </w:pPr>
      <w:r>
        <w:rPr>
          <w:lang w:eastAsia="zh-CN"/>
        </w:rPr>
        <w:t>a)</w:t>
      </w:r>
      <w:r>
        <w:rPr>
          <w:lang w:eastAsia="zh-CN"/>
        </w:rPr>
        <w:tab/>
        <w:t>shall set the Request-URI to the URI of the PGAE-C;</w:t>
      </w:r>
    </w:p>
    <w:p w14:paraId="2DD025A6" w14:textId="77777777" w:rsidR="00D9675E" w:rsidRDefault="00D9675E" w:rsidP="00D9675E">
      <w:pPr>
        <w:pStyle w:val="B1"/>
      </w:pPr>
      <w:r>
        <w:t>b)</w:t>
      </w:r>
      <w:r>
        <w:tab/>
        <w:t>shall include a Content-Type header field set to "application/vnd.3gpp.pinapp-info+xml"; and</w:t>
      </w:r>
    </w:p>
    <w:p w14:paraId="25410BAD" w14:textId="77777777" w:rsidR="00D9675E" w:rsidRDefault="00D9675E" w:rsidP="00D9675E">
      <w:pPr>
        <w:pStyle w:val="B1"/>
      </w:pPr>
      <w:r>
        <w:t>c)</w:t>
      </w:r>
      <w:r>
        <w:tab/>
        <w:t>shall include an application/vnd.3gpp.pinapp-info+xml MIME body with a &lt;pin-connectivity-subscribe-request&gt; element in the &lt;pinapp-info&gt; root element and within the &lt;pin-connectivity-subscribe-request&gt; element:</w:t>
      </w:r>
    </w:p>
    <w:p w14:paraId="4B69B26E" w14:textId="77777777" w:rsidR="00D9675E" w:rsidRDefault="00D9675E" w:rsidP="00D9675E">
      <w:pPr>
        <w:pStyle w:val="B2"/>
      </w:pPr>
      <w:r>
        <w:t>1)</w:t>
      </w:r>
      <w:r>
        <w:tab/>
        <w:t>shall include a &lt;subscriber-identifier&gt; element set to the unique identifier of the initiating entity, such as PIN client ID;</w:t>
      </w:r>
    </w:p>
    <w:p w14:paraId="30EF03D9" w14:textId="77777777" w:rsidR="00D9675E" w:rsidRDefault="00D9675E" w:rsidP="00D9675E">
      <w:pPr>
        <w:pStyle w:val="B2"/>
      </w:pPr>
      <w:r>
        <w:t>2)</w:t>
      </w:r>
      <w:r>
        <w:tab/>
        <w:t>shall include a &lt;security-credentials&gt; element set to the security credentials resulting from a successful authorization for the PIN service;</w:t>
      </w:r>
    </w:p>
    <w:p w14:paraId="5C736629" w14:textId="77777777" w:rsidR="00C11288" w:rsidRDefault="00C11288" w:rsidP="00D9675E">
      <w:pPr>
        <w:pStyle w:val="B2"/>
      </w:pPr>
      <w:r>
        <w:rPr>
          <w:rFonts w:hint="eastAsia"/>
          <w:lang w:eastAsia="zh-CN"/>
        </w:rPr>
        <w:t>3</w:t>
      </w:r>
      <w:r>
        <w:rPr>
          <w:lang w:eastAsia="zh-CN"/>
        </w:rPr>
        <w:t>)</w:t>
      </w:r>
      <w:r>
        <w:rPr>
          <w:lang w:eastAsia="zh-CN"/>
        </w:rPr>
        <w:tab/>
      </w:r>
      <w:r>
        <w:t>shall include a &lt;subscription-id&gt;</w:t>
      </w:r>
      <w:r w:rsidRPr="009D0DDD">
        <w:t xml:space="preserve"> </w:t>
      </w:r>
      <w:r>
        <w:t>element</w:t>
      </w:r>
      <w:r w:rsidRPr="009D0DDD">
        <w:t xml:space="preserve"> </w:t>
      </w:r>
      <w:r>
        <w:rPr>
          <w:lang w:eastAsia="zh-CN"/>
        </w:rPr>
        <w:t>set to the event ID(s) for which the subscriber is notified. More than one event ID can be included</w:t>
      </w:r>
      <w:r>
        <w:rPr>
          <w:lang w:eastAsia="ko-KR"/>
        </w:rPr>
        <w:t>;</w:t>
      </w:r>
    </w:p>
    <w:p w14:paraId="522313ED" w14:textId="77777777" w:rsidR="00D9675E" w:rsidRDefault="00C11288" w:rsidP="00D9675E">
      <w:pPr>
        <w:pStyle w:val="B2"/>
      </w:pPr>
      <w:r>
        <w:rPr>
          <w:lang w:eastAsia="zh-CN"/>
        </w:rPr>
        <w:t>4</w:t>
      </w:r>
      <w:r w:rsidR="00D9675E">
        <w:rPr>
          <w:lang w:eastAsia="zh-CN"/>
        </w:rPr>
        <w:t>)</w:t>
      </w:r>
      <w:r w:rsidR="00D9675E">
        <w:rPr>
          <w:lang w:eastAsia="zh-CN"/>
        </w:rPr>
        <w:tab/>
      </w:r>
      <w:r w:rsidR="00D9675E">
        <w:t>shall include a &lt;pin-id&gt; element set to the PIN ID, which identifies the PIN, serving the initiating entity;</w:t>
      </w:r>
    </w:p>
    <w:p w14:paraId="26C04D8E" w14:textId="77777777" w:rsidR="00D9675E" w:rsidRDefault="00C11288" w:rsidP="00D9675E">
      <w:pPr>
        <w:pStyle w:val="B2"/>
      </w:pPr>
      <w:r>
        <w:t>5</w:t>
      </w:r>
      <w:r w:rsidR="00D9675E">
        <w:t>)</w:t>
      </w:r>
      <w:r w:rsidR="00D9675E">
        <w:tab/>
        <w:t>shall include a &lt;notification-target-address&gt; element set to the notification target address, (e.g. URL, IP address), where the notifications destined for the subscriber should be sent to; and</w:t>
      </w:r>
    </w:p>
    <w:p w14:paraId="3A6C0DFD" w14:textId="77777777" w:rsidR="00D9675E" w:rsidRDefault="00C11288" w:rsidP="00D9675E">
      <w:pPr>
        <w:pStyle w:val="B2"/>
      </w:pPr>
      <w:r>
        <w:t>6</w:t>
      </w:r>
      <w:r w:rsidR="00D9675E">
        <w:t>)</w:t>
      </w:r>
      <w:r w:rsidR="00D9675E">
        <w:tab/>
        <w:t>may include a &lt;proposed-expiration-time&gt; element set to the proposed expiration time for the subscription.</w:t>
      </w:r>
    </w:p>
    <w:p w14:paraId="5E616EBC" w14:textId="77777777" w:rsidR="00D9675E" w:rsidRDefault="00D9675E" w:rsidP="00D9675E">
      <w:pPr>
        <w:pStyle w:val="B2"/>
        <w:ind w:left="0" w:firstLine="0"/>
        <w:rPr>
          <w:lang w:eastAsia="zh-CN"/>
        </w:rPr>
      </w:pPr>
      <w:r>
        <w:t>The initiating entity shall send the generated HTTP POST request towards the PGAE-C according to IETF RFC 9110 [4]</w:t>
      </w:r>
      <w:r>
        <w:rPr>
          <w:lang w:eastAsia="zh-CN"/>
        </w:rPr>
        <w:t>.</w:t>
      </w:r>
    </w:p>
    <w:p w14:paraId="5AE21B9B" w14:textId="77777777" w:rsidR="00D9675E" w:rsidRDefault="00D9675E" w:rsidP="00D9675E">
      <w:r>
        <w:rPr>
          <w:lang w:eastAsia="zh-CN"/>
        </w:rPr>
        <w:t>Up</w:t>
      </w:r>
      <w:r>
        <w:rPr>
          <w:lang w:eastAsia="x-none"/>
        </w:rPr>
        <w:t xml:space="preserve">on reception of an </w:t>
      </w:r>
      <w:r>
        <w:t>HTTP 200 (OK) response message containing:</w:t>
      </w:r>
    </w:p>
    <w:p w14:paraId="2F49E612" w14:textId="77777777" w:rsidR="00D9675E" w:rsidRDefault="00D9675E" w:rsidP="00D9675E">
      <w:pPr>
        <w:pStyle w:val="B1"/>
      </w:pPr>
      <w:r>
        <w:t>a)</w:t>
      </w:r>
      <w:r>
        <w:tab/>
        <w:t>a Content-Type header field set to "application/vnd.3gpp.pinapp-info+xml"; and</w:t>
      </w:r>
    </w:p>
    <w:p w14:paraId="410C156F" w14:textId="77777777" w:rsidR="00D9675E" w:rsidRDefault="00D9675E" w:rsidP="00D9675E">
      <w:pPr>
        <w:pStyle w:val="B1"/>
      </w:pPr>
      <w:r>
        <w:t>b)</w:t>
      </w:r>
      <w:r>
        <w:tab/>
        <w:t xml:space="preserve">an application/vnd.3gpp.pinapp-info+xml MIME body with a &lt;pin-connectivity-subscribe-accept&gt; element in the &lt;pinapp-info&gt; root element, </w:t>
      </w:r>
    </w:p>
    <w:p w14:paraId="079F1573" w14:textId="77777777" w:rsidR="00D9675E" w:rsidRDefault="00D9675E" w:rsidP="00D9675E">
      <w:r>
        <w:t>the initiating entity shall consider it has successfully subscribed to the PIN connectivity event identified by the &lt;</w:t>
      </w:r>
      <w:r>
        <w:rPr>
          <w:lang w:eastAsia="zh-CN"/>
        </w:rPr>
        <w:t>subscription</w:t>
      </w:r>
      <w:r>
        <w:t xml:space="preserve">-id&gt; element; and </w:t>
      </w:r>
      <w:r>
        <w:rPr>
          <w:lang w:eastAsia="zh-CN"/>
        </w:rPr>
        <w:t>shall start an expiration timer if the &lt;expiration-time&gt; element is included. The value of the expiration timer shall be equal to the value in the &lt;expiration-time&gt; element. The initiating entity shall consider the subscription as valid for the duration of the expiration timer.</w:t>
      </w:r>
    </w:p>
    <w:p w14:paraId="7D06933F" w14:textId="77777777" w:rsidR="00D9675E" w:rsidRDefault="00D9675E" w:rsidP="00D9675E">
      <w:r>
        <w:rPr>
          <w:lang w:eastAsia="zh-CN"/>
        </w:rPr>
        <w:t>Up</w:t>
      </w:r>
      <w:r>
        <w:rPr>
          <w:lang w:eastAsia="x-none"/>
        </w:rPr>
        <w:t xml:space="preserve">on reception of an </w:t>
      </w:r>
      <w:r>
        <w:t>HTTP 403 (Forbidden) response message containing:</w:t>
      </w:r>
    </w:p>
    <w:p w14:paraId="004BDA1E" w14:textId="77777777" w:rsidR="00D9675E" w:rsidRDefault="00D9675E" w:rsidP="00D9675E">
      <w:pPr>
        <w:pStyle w:val="B1"/>
      </w:pPr>
      <w:r>
        <w:t>a)</w:t>
      </w:r>
      <w:r>
        <w:tab/>
        <w:t>a Content-Type header field set to "application/vnd.3gpp.pinapp-info+xml"; and</w:t>
      </w:r>
    </w:p>
    <w:p w14:paraId="78FB58AF" w14:textId="77777777" w:rsidR="00D9675E" w:rsidRDefault="00D9675E" w:rsidP="00D9675E">
      <w:pPr>
        <w:pStyle w:val="B1"/>
      </w:pPr>
      <w:r>
        <w:t>b)</w:t>
      </w:r>
      <w:r>
        <w:tab/>
        <w:t>an application/vnd.3gpp.pinapp-info+xml MIME body with a &lt;pin-connectivity-subscribe-reject&gt; element in the &lt;pinapp-info&gt; root element and within the &lt;</w:t>
      </w:r>
      <w:bookmarkStart w:id="413" w:name="_Hlk149656094"/>
      <w:r>
        <w:t>pin-connectivity-subscribe-reject</w:t>
      </w:r>
      <w:bookmarkEnd w:id="413"/>
      <w:r>
        <w:t>&gt; element;</w:t>
      </w:r>
    </w:p>
    <w:p w14:paraId="5D861CB9" w14:textId="77777777" w:rsidR="00D9675E" w:rsidRDefault="00D9675E" w:rsidP="00D9675E">
      <w:pPr>
        <w:rPr>
          <w:lang w:eastAsia="zh-CN"/>
        </w:rPr>
      </w:pPr>
      <w:r>
        <w:t>the initiating entity shall consider the PIN connectivity subscribe request is not accepted by the PGAE-C.</w:t>
      </w:r>
    </w:p>
    <w:p w14:paraId="7D08C3B0" w14:textId="77777777" w:rsidR="00D9675E" w:rsidRDefault="003B73F5" w:rsidP="00D9675E">
      <w:pPr>
        <w:pStyle w:val="Heading5"/>
        <w:rPr>
          <w:lang w:eastAsia="zh-CN"/>
        </w:rPr>
      </w:pPr>
      <w:bookmarkStart w:id="414" w:name="_CR5_4_13_2_2"/>
      <w:bookmarkStart w:id="415" w:name="_Toc172038185"/>
      <w:bookmarkEnd w:id="414"/>
      <w:r>
        <w:rPr>
          <w:lang w:eastAsia="zh-CN"/>
        </w:rPr>
        <w:t>5.4.13</w:t>
      </w:r>
      <w:r w:rsidR="00D9675E">
        <w:rPr>
          <w:lang w:eastAsia="zh-CN"/>
        </w:rPr>
        <w:t>.</w:t>
      </w:r>
      <w:r w:rsidR="00534A87">
        <w:rPr>
          <w:lang w:eastAsia="zh-CN"/>
        </w:rPr>
        <w:t>2</w:t>
      </w:r>
      <w:r w:rsidR="00D9675E">
        <w:rPr>
          <w:lang w:eastAsia="zh-CN"/>
        </w:rPr>
        <w:t>.2</w:t>
      </w:r>
      <w:r w:rsidR="00D9675E">
        <w:rPr>
          <w:lang w:eastAsia="zh-CN"/>
        </w:rPr>
        <w:tab/>
        <w:t>PGAE-C procedure</w:t>
      </w:r>
      <w:bookmarkEnd w:id="415"/>
    </w:p>
    <w:p w14:paraId="54483903" w14:textId="77777777" w:rsidR="00D9675E" w:rsidRDefault="00D9675E" w:rsidP="00D9675E">
      <w:r>
        <w:rPr>
          <w:lang w:eastAsia="x-none"/>
        </w:rPr>
        <w:t>Upon reception of an HTTP POST request</w:t>
      </w:r>
      <w:r>
        <w:t xml:space="preserve"> message containing:</w:t>
      </w:r>
    </w:p>
    <w:p w14:paraId="71C00E84" w14:textId="77777777" w:rsidR="00D9675E" w:rsidRDefault="00D9675E" w:rsidP="00D9675E">
      <w:pPr>
        <w:pStyle w:val="B1"/>
      </w:pPr>
      <w:r>
        <w:t>a)</w:t>
      </w:r>
      <w:r>
        <w:tab/>
        <w:t>a Content-Type header field set to "application/vnd.3gpp.pinapp-info+xml"; and</w:t>
      </w:r>
    </w:p>
    <w:p w14:paraId="6FF9C367" w14:textId="77777777" w:rsidR="00D9675E" w:rsidRDefault="00D9675E" w:rsidP="00D9675E">
      <w:pPr>
        <w:pStyle w:val="B1"/>
      </w:pPr>
      <w:r>
        <w:t>b)</w:t>
      </w:r>
      <w:r>
        <w:tab/>
        <w:t>an application/vnd.3gpp.pinapp-info+xml MIME body with a &lt;pin-connectivity-subscribe-request&gt; element in the &lt;pinapp-info&gt; root element;</w:t>
      </w:r>
    </w:p>
    <w:p w14:paraId="5BCA4485" w14:textId="77777777" w:rsidR="00D9675E" w:rsidRDefault="00D9675E" w:rsidP="00D9675E">
      <w:r>
        <w:lastRenderedPageBreak/>
        <w:t xml:space="preserve">the PGAE-C shall verify </w:t>
      </w:r>
      <w:r>
        <w:rPr>
          <w:lang w:eastAsia="zh-CN"/>
        </w:rPr>
        <w:t xml:space="preserve">whether the initiating entity is authorized to subscribe for PIN connectivity information. The authorization check may apply to an individual PIN. </w:t>
      </w:r>
    </w:p>
    <w:p w14:paraId="79B39720" w14:textId="77777777" w:rsidR="00D9675E" w:rsidRDefault="00D9675E" w:rsidP="00D9675E">
      <w:r>
        <w:t xml:space="preserve">If </w:t>
      </w:r>
      <w:r>
        <w:rPr>
          <w:lang w:eastAsia="zh-CN"/>
        </w:rPr>
        <w:t xml:space="preserve">the initiating entity </w:t>
      </w:r>
      <w:r>
        <w:t xml:space="preserve">is </w:t>
      </w:r>
      <w:r>
        <w:rPr>
          <w:lang w:eastAsia="zh-CN"/>
        </w:rPr>
        <w:t>allowed to subscribe for PIN connectivity events, the PGAE</w:t>
      </w:r>
      <w:r>
        <w:t>-C shall:</w:t>
      </w:r>
    </w:p>
    <w:p w14:paraId="79B9ADA5" w14:textId="77777777" w:rsidR="00D9675E" w:rsidRDefault="00D9675E" w:rsidP="00D9675E">
      <w:pPr>
        <w:pStyle w:val="B1"/>
        <w:rPr>
          <w:lang w:eastAsia="zh-CN"/>
        </w:rPr>
      </w:pPr>
      <w:r>
        <w:rPr>
          <w:lang w:eastAsia="zh-CN"/>
        </w:rPr>
        <w:t>a)</w:t>
      </w:r>
      <w:r>
        <w:rPr>
          <w:lang w:eastAsia="zh-CN"/>
        </w:rPr>
        <w:tab/>
        <w:t>create and store the subscription for the initiating entity;</w:t>
      </w:r>
    </w:p>
    <w:p w14:paraId="63477911" w14:textId="77777777" w:rsidR="00D9675E" w:rsidRDefault="00D9675E" w:rsidP="00D9675E">
      <w:pPr>
        <w:pStyle w:val="B1"/>
      </w:pPr>
      <w:r>
        <w:t>b)</w:t>
      </w:r>
      <w:r>
        <w:tab/>
        <w:t>generate an HTTP 200 (OK) response according to IETF RFC 9110 [4]. In the HTTP 200 (OK) response message, the PGAE-C:</w:t>
      </w:r>
    </w:p>
    <w:p w14:paraId="47FC7132" w14:textId="77777777" w:rsidR="00D9675E" w:rsidRDefault="00D9675E" w:rsidP="00D9675E">
      <w:pPr>
        <w:pStyle w:val="B2"/>
      </w:pPr>
      <w:r>
        <w:t>1)</w:t>
      </w:r>
      <w:r>
        <w:tab/>
        <w:t>shall include a Content-Type header field set to "application/vnd.3gpp.pinapp-info+xml"; and</w:t>
      </w:r>
    </w:p>
    <w:p w14:paraId="3A8F53D8" w14:textId="77777777" w:rsidR="00D9675E" w:rsidRDefault="00D9675E" w:rsidP="00D9675E">
      <w:pPr>
        <w:pStyle w:val="B2"/>
      </w:pPr>
      <w:r>
        <w:t>2)</w:t>
      </w:r>
      <w:r>
        <w:tab/>
        <w:t>shall include an application/vnd.3gpp.pinapp-info+xml MIME body with a &lt;pin-connectivity-subscribe-accept&gt; element in the &lt;pinapp-info&gt; root element and within the &lt;pin-connectivity-subscribe-accept&gt; element:</w:t>
      </w:r>
    </w:p>
    <w:p w14:paraId="279066A7" w14:textId="77777777" w:rsidR="00D9675E" w:rsidRDefault="00D9675E" w:rsidP="00D9675E">
      <w:pPr>
        <w:pStyle w:val="B3"/>
        <w:ind w:left="851" w:firstLine="0"/>
      </w:pPr>
      <w:r>
        <w:t>i)</w:t>
      </w:r>
      <w:r>
        <w:tab/>
        <w:t xml:space="preserve">shall include a &lt;subscription-id&gt; element set to the identity of the authorized </w:t>
      </w:r>
      <w:r>
        <w:rPr>
          <w:lang w:eastAsia="ko-KR"/>
        </w:rPr>
        <w:t>subscription by PGAE-C; and</w:t>
      </w:r>
    </w:p>
    <w:p w14:paraId="69BEDEB2" w14:textId="77777777" w:rsidR="00D9675E" w:rsidRDefault="00D9675E" w:rsidP="00D9675E">
      <w:pPr>
        <w:pStyle w:val="B3"/>
        <w:ind w:left="851" w:firstLine="0"/>
      </w:pPr>
      <w:r>
        <w:t>ii)</w:t>
      </w:r>
      <w:r>
        <w:tab/>
        <w:t xml:space="preserve">may include a &lt;expiration-time&gt; element set to the </w:t>
      </w:r>
      <w:r>
        <w:rPr>
          <w:lang w:eastAsia="zh-CN"/>
        </w:rPr>
        <w:t>authorized expiration time for the subscription</w:t>
      </w:r>
      <w:r>
        <w:t>;</w:t>
      </w:r>
    </w:p>
    <w:p w14:paraId="5A723E2F" w14:textId="77777777" w:rsidR="00D9675E" w:rsidRDefault="00D9675E" w:rsidP="00D9675E">
      <w:pPr>
        <w:pStyle w:val="B1"/>
        <w:rPr>
          <w:lang w:eastAsia="zh-CN"/>
        </w:rPr>
      </w:pPr>
      <w:r>
        <w:rPr>
          <w:lang w:eastAsia="zh-CN"/>
        </w:rPr>
        <w:t>c)</w:t>
      </w:r>
      <w:r>
        <w:rPr>
          <w:lang w:eastAsia="zh-CN"/>
        </w:rPr>
        <w:tab/>
        <w:t>shall send the HTTP 200 (OK) response towards the initiating entity; and</w:t>
      </w:r>
    </w:p>
    <w:p w14:paraId="6BC88403" w14:textId="77777777" w:rsidR="00D9675E" w:rsidRDefault="00D9675E" w:rsidP="00D9675E">
      <w:pPr>
        <w:pStyle w:val="B1"/>
        <w:rPr>
          <w:lang w:eastAsia="zh-CN"/>
        </w:rPr>
      </w:pPr>
      <w:r>
        <w:rPr>
          <w:lang w:eastAsia="zh-CN"/>
        </w:rPr>
        <w:t>d)</w:t>
      </w:r>
      <w:r>
        <w:rPr>
          <w:lang w:eastAsia="zh-CN"/>
        </w:rPr>
        <w:tab/>
        <w:t>start an expiration timer for the initiating entity if the &lt;expiration-time&gt; element is included. The value of the expiration timer shall be equal to the value in the &lt;expiration-time&gt; element. The PGAE-C shall treat the initiating entity as implicitly unsubscribed to the PIN connectivity event(s) if the initiating entity does not update the PIN connectivity event subscription within the expiration timer.</w:t>
      </w:r>
    </w:p>
    <w:p w14:paraId="067D595C" w14:textId="77777777" w:rsidR="00D9675E" w:rsidRDefault="00D9675E" w:rsidP="00D9675E">
      <w:pPr>
        <w:rPr>
          <w:lang w:eastAsia="zh-CN"/>
        </w:rPr>
      </w:pPr>
      <w:r>
        <w:t xml:space="preserve">If </w:t>
      </w:r>
      <w:r>
        <w:rPr>
          <w:lang w:eastAsia="zh-CN"/>
        </w:rPr>
        <w:t xml:space="preserve">the initiating entity </w:t>
      </w:r>
      <w:r>
        <w:t xml:space="preserve">is not </w:t>
      </w:r>
      <w:r>
        <w:rPr>
          <w:lang w:eastAsia="zh-CN"/>
        </w:rPr>
        <w:t>allowed to subscribe for PIN connectivity events, the PGAE</w:t>
      </w:r>
      <w:r>
        <w:t>-C shall:</w:t>
      </w:r>
    </w:p>
    <w:p w14:paraId="11D9D20D" w14:textId="77777777" w:rsidR="00D9675E" w:rsidRDefault="00D9675E" w:rsidP="00D9675E">
      <w:pPr>
        <w:pStyle w:val="B1"/>
      </w:pPr>
      <w:r>
        <w:rPr>
          <w:lang w:eastAsia="zh-CN"/>
        </w:rPr>
        <w:t>a)</w:t>
      </w:r>
      <w:r>
        <w:rPr>
          <w:lang w:eastAsia="zh-CN"/>
        </w:rPr>
        <w:tab/>
      </w:r>
      <w:r>
        <w:t>generate an HTTP 403 (Forbidden) response according to IETF RFC 9110 [4]. In the 403 (Forbidden) response message, the PGAE-C:</w:t>
      </w:r>
    </w:p>
    <w:p w14:paraId="6C5BF5F7" w14:textId="77777777" w:rsidR="00D9675E" w:rsidRDefault="00D9675E" w:rsidP="00D9675E">
      <w:pPr>
        <w:pStyle w:val="B2"/>
      </w:pPr>
      <w:r>
        <w:t>1)</w:t>
      </w:r>
      <w:r>
        <w:tab/>
        <w:t>shall include a Content-Type header field set to "application/vnd.3gpp.pinapp-info+xml"; and</w:t>
      </w:r>
    </w:p>
    <w:p w14:paraId="1EF7FC3E" w14:textId="77777777" w:rsidR="00D9675E" w:rsidRDefault="00D9675E" w:rsidP="00D9675E">
      <w:pPr>
        <w:pStyle w:val="B2"/>
      </w:pPr>
      <w:r>
        <w:t>2)</w:t>
      </w:r>
      <w:r>
        <w:tab/>
        <w:t>shall include an application/vnd.3gpp.pinapp-info+xml MIME body with a &lt;pin-connectivity-subscribe-reject&gt; element in the &lt;pinapp-info&gt; root element and within the &lt;pin-connectivity-subscribe-reject&gt; element:</w:t>
      </w:r>
    </w:p>
    <w:p w14:paraId="2A94A593" w14:textId="77777777" w:rsidR="00D9675E" w:rsidRDefault="00D9675E" w:rsidP="00D9675E">
      <w:pPr>
        <w:pStyle w:val="B3"/>
        <w:rPr>
          <w:lang w:eastAsia="zh-CN"/>
        </w:rPr>
      </w:pPr>
      <w:r>
        <w:rPr>
          <w:lang w:eastAsia="zh-CN"/>
        </w:rPr>
        <w:t>i)</w:t>
      </w:r>
      <w:r>
        <w:rPr>
          <w:lang w:eastAsia="zh-CN"/>
        </w:rPr>
        <w:tab/>
        <w:t xml:space="preserve">shall </w:t>
      </w:r>
      <w:r>
        <w:t>include a &lt;</w:t>
      </w:r>
      <w:r>
        <w:rPr>
          <w:lang w:eastAsia="zh-CN"/>
        </w:rPr>
        <w:t>cause</w:t>
      </w:r>
      <w:r>
        <w:t>&gt; element set to an appropriate cause for PIN connectivity subscribe failure; and</w:t>
      </w:r>
    </w:p>
    <w:p w14:paraId="23A0C415" w14:textId="77777777" w:rsidR="00C65D96" w:rsidRDefault="00D9675E" w:rsidP="00324F2D">
      <w:pPr>
        <w:pStyle w:val="B1"/>
        <w:rPr>
          <w:lang w:eastAsia="zh-CN"/>
        </w:rPr>
      </w:pPr>
      <w:r>
        <w:rPr>
          <w:lang w:eastAsia="zh-CN"/>
        </w:rPr>
        <w:t>b)</w:t>
      </w:r>
      <w:r>
        <w:rPr>
          <w:lang w:eastAsia="zh-CN"/>
        </w:rPr>
        <w:tab/>
        <w:t xml:space="preserve">send the HTTP </w:t>
      </w:r>
      <w:r>
        <w:t>403 (Forbidden)</w:t>
      </w:r>
      <w:r>
        <w:rPr>
          <w:lang w:eastAsia="zh-CN"/>
        </w:rPr>
        <w:t xml:space="preserve"> response towards the initiating entity.</w:t>
      </w:r>
    </w:p>
    <w:p w14:paraId="698F1EA3" w14:textId="77777777" w:rsidR="00756EBD" w:rsidRDefault="00756EBD" w:rsidP="00756EBD">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32973838" w14:textId="77777777" w:rsidR="00756EBD" w:rsidRPr="007D3511" w:rsidRDefault="00756EBD" w:rsidP="00756EBD">
      <w:pPr>
        <w:pStyle w:val="B1"/>
        <w:rPr>
          <w:lang w:eastAsia="zh-CN"/>
        </w:rPr>
      </w:pPr>
      <w:r>
        <w:rPr>
          <w:rFonts w:hint="eastAsia"/>
          <w:lang w:eastAsia="zh-CN"/>
        </w:rPr>
        <w:t>0</w:t>
      </w:r>
      <w:r>
        <w:rPr>
          <w:lang w:eastAsia="zh-CN"/>
        </w:rPr>
        <w:tab/>
        <w:t>Protocol error, unspecified;</w:t>
      </w:r>
    </w:p>
    <w:p w14:paraId="6E54907C" w14:textId="77777777" w:rsidR="00756EBD" w:rsidRDefault="00756EBD" w:rsidP="00756EBD">
      <w:pPr>
        <w:pStyle w:val="B1"/>
        <w:rPr>
          <w:lang w:eastAsia="zh-CN"/>
        </w:rPr>
      </w:pPr>
      <w:r>
        <w:rPr>
          <w:lang w:eastAsia="zh-CN"/>
        </w:rPr>
        <w:t>1</w:t>
      </w:r>
      <w:r>
        <w:rPr>
          <w:lang w:eastAsia="zh-CN"/>
        </w:rPr>
        <w:tab/>
      </w:r>
      <w:r w:rsidRPr="007D3511">
        <w:rPr>
          <w:lang w:eastAsia="zh-CN"/>
        </w:rPr>
        <w:t>Operation not allowed</w:t>
      </w:r>
      <w:r>
        <w:rPr>
          <w:lang w:eastAsia="zh-CN"/>
        </w:rPr>
        <w:t>;</w:t>
      </w:r>
    </w:p>
    <w:p w14:paraId="3D37E493" w14:textId="77777777" w:rsidR="00756EBD" w:rsidRDefault="00756EBD" w:rsidP="00756EBD">
      <w:pPr>
        <w:pStyle w:val="B1"/>
        <w:rPr>
          <w:lang w:eastAsia="zh-CN"/>
        </w:rPr>
      </w:pPr>
      <w:r>
        <w:rPr>
          <w:rFonts w:hint="eastAsia"/>
          <w:lang w:eastAsia="zh-CN"/>
        </w:rPr>
        <w:t>3</w:t>
      </w:r>
      <w:r>
        <w:rPr>
          <w:lang w:eastAsia="zh-CN"/>
        </w:rPr>
        <w:tab/>
      </w:r>
      <w:r w:rsidRPr="007D3511">
        <w:rPr>
          <w:lang w:eastAsia="x-none"/>
        </w:rPr>
        <w:t>Authorization failure</w:t>
      </w:r>
      <w:r>
        <w:rPr>
          <w:rFonts w:hint="eastAsia"/>
          <w:lang w:eastAsia="zh-CN"/>
        </w:rPr>
        <w:t xml:space="preserve">; </w:t>
      </w:r>
    </w:p>
    <w:p w14:paraId="2448BB3D" w14:textId="77777777" w:rsidR="00756EBD" w:rsidRDefault="00756EBD" w:rsidP="00756EBD">
      <w:pPr>
        <w:pStyle w:val="B1"/>
        <w:rPr>
          <w:lang w:eastAsia="zh-CN"/>
        </w:rPr>
      </w:pPr>
      <w:r>
        <w:rPr>
          <w:rFonts w:hint="eastAsia"/>
          <w:lang w:eastAsia="zh-CN"/>
        </w:rPr>
        <w:t>4</w:t>
      </w:r>
      <w:r>
        <w:tab/>
      </w:r>
      <w:r>
        <w:rPr>
          <w:rFonts w:hint="eastAsia"/>
          <w:lang w:eastAsia="zh-CN"/>
        </w:rPr>
        <w:t>Maximum number of PINE is reached</w:t>
      </w:r>
      <w:r>
        <w:rPr>
          <w:lang w:eastAsia="zh-CN"/>
        </w:rPr>
        <w:t>;</w:t>
      </w:r>
      <w:r w:rsidRPr="00C37465">
        <w:rPr>
          <w:rFonts w:hint="eastAsia"/>
          <w:lang w:eastAsia="zh-CN"/>
        </w:rPr>
        <w:t xml:space="preserve"> </w:t>
      </w:r>
      <w:r>
        <w:rPr>
          <w:rFonts w:hint="eastAsia"/>
          <w:lang w:eastAsia="zh-CN"/>
        </w:rPr>
        <w:t>and</w:t>
      </w:r>
    </w:p>
    <w:p w14:paraId="1543D2DA" w14:textId="77777777" w:rsidR="00756EBD" w:rsidRDefault="00756EBD" w:rsidP="00756EBD">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65FCB7CE" w14:textId="77777777" w:rsidR="00534A87" w:rsidRDefault="003B73F5" w:rsidP="00534A87">
      <w:pPr>
        <w:pStyle w:val="Heading4"/>
        <w:rPr>
          <w:lang w:eastAsia="zh-CN"/>
        </w:rPr>
      </w:pPr>
      <w:bookmarkStart w:id="416" w:name="_CR5_4_13_3"/>
      <w:bookmarkStart w:id="417" w:name="_Toc172038186"/>
      <w:bookmarkEnd w:id="416"/>
      <w:r>
        <w:t>5.4.13</w:t>
      </w:r>
      <w:r w:rsidR="00534A87">
        <w:t>.3</w:t>
      </w:r>
      <w:r w:rsidR="00534A87">
        <w:tab/>
        <w:t>PIN connectivity notify</w:t>
      </w:r>
      <w:bookmarkEnd w:id="417"/>
    </w:p>
    <w:p w14:paraId="2B244609" w14:textId="77777777" w:rsidR="00534A87" w:rsidRDefault="003B73F5" w:rsidP="00534A87">
      <w:pPr>
        <w:pStyle w:val="Heading5"/>
        <w:rPr>
          <w:lang w:eastAsia="zh-CN"/>
        </w:rPr>
      </w:pPr>
      <w:bookmarkStart w:id="418" w:name="_CR5_4_13_3_1"/>
      <w:bookmarkStart w:id="419" w:name="_Toc172038187"/>
      <w:bookmarkEnd w:id="418"/>
      <w:r>
        <w:rPr>
          <w:lang w:eastAsia="zh-CN"/>
        </w:rPr>
        <w:t>5.4.13</w:t>
      </w:r>
      <w:r w:rsidR="00534A87">
        <w:rPr>
          <w:lang w:eastAsia="zh-CN"/>
        </w:rPr>
        <w:t>.3.1</w:t>
      </w:r>
      <w:r w:rsidR="00534A87">
        <w:rPr>
          <w:lang w:eastAsia="zh-CN"/>
        </w:rPr>
        <w:tab/>
        <w:t>PGAE-C procedure</w:t>
      </w:r>
      <w:bookmarkEnd w:id="419"/>
      <w:r w:rsidR="00534A87">
        <w:rPr>
          <w:lang w:eastAsia="zh-CN"/>
        </w:rPr>
        <w:t xml:space="preserve"> </w:t>
      </w:r>
    </w:p>
    <w:p w14:paraId="299F85D6" w14:textId="77777777" w:rsidR="00534A87" w:rsidRDefault="00534A87" w:rsidP="00534A87">
      <w:r>
        <w:rPr>
          <w:lang w:eastAsia="zh-CN"/>
        </w:rPr>
        <w:t>The receiving entity can be PEAE-C, PMAE-C, or PAE-S.</w:t>
      </w:r>
    </w:p>
    <w:p w14:paraId="67DE2FEB" w14:textId="77777777" w:rsidR="00534A87" w:rsidRDefault="00534A87" w:rsidP="00534A87">
      <w:r>
        <w:t>The PAGE-C notifies the subscriber(s) when an event occurs at the PGAE-C, that satisfies triggering conditions. To notify subscribers, PGAE-C shall generate an HTTP POST request according to procedures as specified in IETF RFC 9110 [4]. In the HTTP POST request, PGAE-C:</w:t>
      </w:r>
    </w:p>
    <w:p w14:paraId="51E127A8" w14:textId="77777777" w:rsidR="00534A87" w:rsidRDefault="00534A87" w:rsidP="00534A87">
      <w:pPr>
        <w:pStyle w:val="B1"/>
        <w:rPr>
          <w:lang w:eastAsia="zh-CN"/>
        </w:rPr>
      </w:pPr>
      <w:r>
        <w:rPr>
          <w:lang w:eastAsia="zh-CN"/>
        </w:rPr>
        <w:t>a)</w:t>
      </w:r>
      <w:r>
        <w:rPr>
          <w:lang w:eastAsia="zh-CN"/>
        </w:rPr>
        <w:tab/>
        <w:t>shall set the Request-URI to the URI of the receiving entity;</w:t>
      </w:r>
    </w:p>
    <w:p w14:paraId="45BB3757" w14:textId="77777777" w:rsidR="00534A87" w:rsidRDefault="00534A87" w:rsidP="00534A87">
      <w:pPr>
        <w:pStyle w:val="B1"/>
      </w:pPr>
      <w:r>
        <w:lastRenderedPageBreak/>
        <w:t>b)</w:t>
      </w:r>
      <w:r>
        <w:tab/>
        <w:t>shall include a Content-Type header field set to "application/vnd.3gpp.pinapp-info+xml"; and</w:t>
      </w:r>
    </w:p>
    <w:p w14:paraId="3A46E03E" w14:textId="77777777" w:rsidR="00534A87" w:rsidRDefault="00534A87" w:rsidP="00534A87">
      <w:pPr>
        <w:pStyle w:val="B1"/>
      </w:pPr>
      <w:r>
        <w:t>c)</w:t>
      </w:r>
      <w:r>
        <w:tab/>
        <w:t>shall include an application/vnd.3gpp.pinapp-info+xml MIME body with a &lt;pin-connectivity-notify&gt; element in the &lt;pinapp-info&gt; root element and within the &lt;pin-connectivity-notify&gt; element:</w:t>
      </w:r>
    </w:p>
    <w:p w14:paraId="4C1589FB" w14:textId="77777777" w:rsidR="00534A87" w:rsidRDefault="00534A87" w:rsidP="00534A87">
      <w:pPr>
        <w:pStyle w:val="B2"/>
      </w:pPr>
      <w:r>
        <w:t>1)</w:t>
      </w:r>
      <w:r>
        <w:tab/>
        <w:t>shall include a &lt;pegc-identifier&gt; element set to the identifier of the PGAE-C, such as PIN client ID;</w:t>
      </w:r>
    </w:p>
    <w:p w14:paraId="715B4BC1" w14:textId="77777777" w:rsidR="00534A87" w:rsidRDefault="00534A87" w:rsidP="00534A87">
      <w:pPr>
        <w:pStyle w:val="B2"/>
      </w:pPr>
      <w:r>
        <w:rPr>
          <w:lang w:eastAsia="zh-CN"/>
        </w:rPr>
        <w:t>2)</w:t>
      </w:r>
      <w:r>
        <w:rPr>
          <w:lang w:eastAsia="zh-CN"/>
        </w:rPr>
        <w:tab/>
      </w:r>
      <w:r>
        <w:t>shall include a &lt;pin-id&gt; element set to the PIN ID, which identifies the PIN, served by the PGAE-C;</w:t>
      </w:r>
    </w:p>
    <w:p w14:paraId="567628B1" w14:textId="77777777" w:rsidR="00534A87" w:rsidRDefault="00534A87" w:rsidP="00534A87">
      <w:pPr>
        <w:pStyle w:val="B2"/>
      </w:pPr>
      <w:r>
        <w:t>3)</w:t>
      </w:r>
      <w:r>
        <w:tab/>
        <w:t>shall include a &lt;pin-client-identifier&gt; element set to the unique identifier of the PIN peer or PAE-S related to the connectivity change; and</w:t>
      </w:r>
    </w:p>
    <w:p w14:paraId="0E03F8A1" w14:textId="77777777" w:rsidR="00534A87" w:rsidRDefault="00534A87" w:rsidP="00534A87">
      <w:pPr>
        <w:pStyle w:val="B2"/>
      </w:pPr>
      <w:r>
        <w:t>4)</w:t>
      </w:r>
      <w:r>
        <w:tab/>
        <w:t>shall include a &lt;event-type&gt; element set to the type of event, including information about the connectivity event.</w:t>
      </w:r>
    </w:p>
    <w:p w14:paraId="4965E24C" w14:textId="77777777" w:rsidR="00534A87" w:rsidRDefault="00534A87" w:rsidP="00534A87">
      <w:pPr>
        <w:pStyle w:val="B2"/>
        <w:ind w:left="0" w:firstLine="0"/>
        <w:rPr>
          <w:lang w:eastAsia="zh-CN"/>
        </w:rPr>
      </w:pPr>
      <w:r>
        <w:t>The PGAE-C shall send the generated HTTP POST request towards the receiving entities according to IETF RFC 9110 [4]</w:t>
      </w:r>
      <w:r>
        <w:rPr>
          <w:lang w:eastAsia="zh-CN"/>
        </w:rPr>
        <w:t>.</w:t>
      </w:r>
    </w:p>
    <w:p w14:paraId="64A76515" w14:textId="77777777" w:rsidR="00227BE8" w:rsidRDefault="00227BE8" w:rsidP="00227BE8">
      <w:pPr>
        <w:rPr>
          <w:lang w:eastAsia="zh-CN"/>
        </w:rPr>
      </w:pPr>
      <w:r>
        <w:rPr>
          <w:lang w:eastAsia="zh-CN"/>
        </w:rPr>
        <w:t>Up</w:t>
      </w:r>
      <w:r>
        <w:rPr>
          <w:lang w:eastAsia="x-none"/>
        </w:rPr>
        <w:t xml:space="preserve">on reception of an </w:t>
      </w:r>
      <w:r>
        <w:t xml:space="preserve">HTTP 204 (No content) response message, the PGAE-C shall consider the </w:t>
      </w:r>
      <w:r>
        <w:rPr>
          <w:lang w:eastAsia="zh-CN"/>
        </w:rPr>
        <w:t>receiving entity has successfully received the notification.</w:t>
      </w:r>
    </w:p>
    <w:p w14:paraId="04DDD0EA" w14:textId="77777777" w:rsidR="00227BE8" w:rsidRDefault="00227BE8" w:rsidP="00227BE8">
      <w:r>
        <w:rPr>
          <w:lang w:eastAsia="zh-CN"/>
        </w:rPr>
        <w:t>Up</w:t>
      </w:r>
      <w:r>
        <w:rPr>
          <w:lang w:eastAsia="x-none"/>
        </w:rPr>
        <w:t xml:space="preserve">on reception of an </w:t>
      </w:r>
      <w:r>
        <w:t>HTTP 403 (Forbidden) response message containing:</w:t>
      </w:r>
    </w:p>
    <w:p w14:paraId="4CA46544" w14:textId="77777777" w:rsidR="00227BE8" w:rsidRDefault="00227BE8" w:rsidP="00227BE8">
      <w:pPr>
        <w:pStyle w:val="B1"/>
      </w:pPr>
      <w:r>
        <w:t>a)</w:t>
      </w:r>
      <w:r>
        <w:tab/>
        <w:t>a Content-Type header field set to "application/vnd.3gpp.pinapp-info+xml"; and</w:t>
      </w:r>
    </w:p>
    <w:p w14:paraId="59CDCDC0" w14:textId="77777777" w:rsidR="00227BE8" w:rsidRDefault="00227BE8" w:rsidP="00227BE8">
      <w:pPr>
        <w:pStyle w:val="B1"/>
      </w:pPr>
      <w:r>
        <w:t>b)</w:t>
      </w:r>
      <w:r>
        <w:tab/>
        <w:t>an application/vnd.3gpp.pinapp-info+xml MIME body with a &lt;pin-connectivity-notify-reject&gt; element in the &lt;pinapp-info&gt; root element,</w:t>
      </w:r>
    </w:p>
    <w:p w14:paraId="475B15BE" w14:textId="77777777" w:rsidR="00227BE8" w:rsidRDefault="00227BE8" w:rsidP="00324F2D">
      <w:pPr>
        <w:rPr>
          <w:lang w:eastAsia="zh-CN"/>
        </w:rPr>
      </w:pPr>
      <w:r>
        <w:t xml:space="preserve">the PGAE-C shall consider the </w:t>
      </w:r>
      <w:r>
        <w:rPr>
          <w:lang w:eastAsia="zh-CN"/>
        </w:rPr>
        <w:t xml:space="preserve">receiving entity fails the </w:t>
      </w:r>
      <w:r w:rsidRPr="00CD5ABB">
        <w:t>PIN connectivity notify</w:t>
      </w:r>
      <w:r>
        <w:t xml:space="preserve"> with the indicated cause.</w:t>
      </w:r>
    </w:p>
    <w:p w14:paraId="0C5DEF72" w14:textId="77777777" w:rsidR="00534A87" w:rsidRDefault="003B73F5" w:rsidP="00534A87">
      <w:pPr>
        <w:pStyle w:val="Heading5"/>
        <w:rPr>
          <w:lang w:eastAsia="zh-CN"/>
        </w:rPr>
      </w:pPr>
      <w:bookmarkStart w:id="420" w:name="_CR5_4_13_3_2"/>
      <w:bookmarkStart w:id="421" w:name="_Toc172038188"/>
      <w:bookmarkEnd w:id="420"/>
      <w:r>
        <w:rPr>
          <w:lang w:eastAsia="zh-CN"/>
        </w:rPr>
        <w:t>5.4.13</w:t>
      </w:r>
      <w:r w:rsidR="00534A87">
        <w:rPr>
          <w:lang w:eastAsia="zh-CN"/>
        </w:rPr>
        <w:t>.3.2</w:t>
      </w:r>
      <w:r w:rsidR="00534A87">
        <w:rPr>
          <w:lang w:eastAsia="zh-CN"/>
        </w:rPr>
        <w:tab/>
        <w:t>Receiving entity procedure</w:t>
      </w:r>
      <w:bookmarkEnd w:id="421"/>
    </w:p>
    <w:p w14:paraId="0AB79E97" w14:textId="77777777" w:rsidR="00534A87" w:rsidRDefault="00534A87" w:rsidP="00534A87">
      <w:r>
        <w:rPr>
          <w:lang w:eastAsia="x-none"/>
        </w:rPr>
        <w:t>Upon reception of an HTTP POST request</w:t>
      </w:r>
      <w:r>
        <w:t xml:space="preserve"> message containing:</w:t>
      </w:r>
    </w:p>
    <w:p w14:paraId="414BC6D8" w14:textId="77777777" w:rsidR="00534A87" w:rsidRDefault="00534A87" w:rsidP="00534A87">
      <w:pPr>
        <w:pStyle w:val="B1"/>
      </w:pPr>
      <w:r>
        <w:t>a)</w:t>
      </w:r>
      <w:r>
        <w:tab/>
        <w:t>a Content-Type header field set to "application/vnd.3gpp.pinapp-info+xml"; and</w:t>
      </w:r>
    </w:p>
    <w:p w14:paraId="13182AF5" w14:textId="77777777" w:rsidR="00534A87" w:rsidRDefault="00534A87" w:rsidP="00534A87">
      <w:pPr>
        <w:pStyle w:val="B1"/>
      </w:pPr>
      <w:r>
        <w:t>b)</w:t>
      </w:r>
      <w:r>
        <w:tab/>
        <w:t>an application/vnd.3gpp.pinapp-info+xml MIME body with a &lt;pin-connectivity-notify&gt; element in the &lt;pinapp-info&gt; root element;</w:t>
      </w:r>
    </w:p>
    <w:p w14:paraId="2134AE5B" w14:textId="77777777" w:rsidR="00534A87" w:rsidRDefault="00534A87" w:rsidP="00534A87">
      <w:r>
        <w:t xml:space="preserve">the </w:t>
      </w:r>
      <w:r>
        <w:rPr>
          <w:lang w:eastAsia="zh-CN"/>
        </w:rPr>
        <w:t>receiving entity,</w:t>
      </w:r>
      <w:r>
        <w:t xml:space="preserve"> upon receiving the notification, is able to successfully process the connectivity changes according to the &lt;event-type&gt; element in the PIN connectivity notification, shall:</w:t>
      </w:r>
    </w:p>
    <w:p w14:paraId="7D11991E" w14:textId="77777777" w:rsidR="00534A87" w:rsidRDefault="00534A87" w:rsidP="00534A87">
      <w:pPr>
        <w:pStyle w:val="B1"/>
        <w:rPr>
          <w:lang w:eastAsia="zh-CN"/>
        </w:rPr>
      </w:pPr>
      <w:r>
        <w:rPr>
          <w:lang w:eastAsia="zh-CN"/>
        </w:rPr>
        <w:t>a)</w:t>
      </w:r>
      <w:r>
        <w:rPr>
          <w:lang w:eastAsia="zh-CN"/>
        </w:rPr>
        <w:tab/>
        <w:t>generate an HTTP 204 (No content) response according to IETF RFC 9110 [4]; and</w:t>
      </w:r>
    </w:p>
    <w:p w14:paraId="272C1FB7" w14:textId="77777777" w:rsidR="00534A87" w:rsidRDefault="00534A87" w:rsidP="00534A87">
      <w:pPr>
        <w:pStyle w:val="B1"/>
        <w:rPr>
          <w:lang w:eastAsia="zh-CN"/>
        </w:rPr>
      </w:pPr>
      <w:r>
        <w:rPr>
          <w:lang w:eastAsia="zh-CN"/>
        </w:rPr>
        <w:t>b)</w:t>
      </w:r>
      <w:r>
        <w:rPr>
          <w:lang w:eastAsia="zh-CN"/>
        </w:rPr>
        <w:tab/>
        <w:t>shall send the HTTP 204 (No content) response towards the initiating entity.</w:t>
      </w:r>
    </w:p>
    <w:p w14:paraId="62C98738" w14:textId="77777777" w:rsidR="00534A87" w:rsidRDefault="00534A87" w:rsidP="00534A87">
      <w:r>
        <w:t xml:space="preserve">If the </w:t>
      </w:r>
      <w:r>
        <w:rPr>
          <w:lang w:eastAsia="zh-CN"/>
        </w:rPr>
        <w:t>receiving entity,</w:t>
      </w:r>
      <w:r>
        <w:t xml:space="preserve"> upon receiving the notification, is not able to successfully process the connectivity changes according to the &lt;event-type&gt; element in the PIN connectivity notification, shall:</w:t>
      </w:r>
    </w:p>
    <w:p w14:paraId="68556414" w14:textId="77777777" w:rsidR="00534A87" w:rsidRDefault="00534A87" w:rsidP="00534A87">
      <w:pPr>
        <w:pStyle w:val="B1"/>
      </w:pPr>
      <w:r>
        <w:t>a)</w:t>
      </w:r>
      <w:r>
        <w:tab/>
        <w:t>generate an HTTP 403 (Forbidden) response according to IETF RFC 9110 [4]:</w:t>
      </w:r>
    </w:p>
    <w:p w14:paraId="2EED5352" w14:textId="77777777" w:rsidR="00534A87" w:rsidRDefault="00534A87" w:rsidP="00534A87">
      <w:pPr>
        <w:pStyle w:val="B2"/>
      </w:pPr>
      <w:r>
        <w:t>1)</w:t>
      </w:r>
      <w:r>
        <w:tab/>
        <w:t>shall include a Content-Type header field set to "application/vnd.3gpp.pinapp-info+xml"; and</w:t>
      </w:r>
    </w:p>
    <w:p w14:paraId="61A23486" w14:textId="77777777" w:rsidR="00534A87" w:rsidRDefault="00534A87" w:rsidP="00534A87">
      <w:pPr>
        <w:pStyle w:val="B2"/>
      </w:pPr>
      <w:r>
        <w:t>2)</w:t>
      </w:r>
      <w:r>
        <w:tab/>
        <w:t>shall include an application/vnd.3gpp.pinapp-info+xml MIME body with a &lt;pin-connectivity-notify-reject&gt; element in the &lt;pinapp-info&gt; root element and within the &lt;pin-connectivity-notify-reject&gt; element:</w:t>
      </w:r>
    </w:p>
    <w:p w14:paraId="26C5DA50" w14:textId="77777777" w:rsidR="00534A87" w:rsidRDefault="00534A87" w:rsidP="00534A87">
      <w:pPr>
        <w:pStyle w:val="B3"/>
      </w:pPr>
      <w:r>
        <w:rPr>
          <w:lang w:eastAsia="zh-CN"/>
        </w:rPr>
        <w:t>i)</w:t>
      </w:r>
      <w:r>
        <w:rPr>
          <w:lang w:eastAsia="zh-CN"/>
        </w:rPr>
        <w:tab/>
        <w:t xml:space="preserve">shall </w:t>
      </w:r>
      <w:r>
        <w:t>include a &lt;</w:t>
      </w:r>
      <w:r>
        <w:rPr>
          <w:lang w:eastAsia="zh-CN"/>
        </w:rPr>
        <w:t>cause</w:t>
      </w:r>
      <w:r>
        <w:t>&gt; element set to an appropriate cause for the failure; and</w:t>
      </w:r>
    </w:p>
    <w:p w14:paraId="0F54FC8B" w14:textId="77777777" w:rsidR="00534A87" w:rsidRDefault="00534A87" w:rsidP="00D9675E">
      <w:pPr>
        <w:pStyle w:val="B1"/>
        <w:rPr>
          <w:lang w:eastAsia="zh-CN"/>
        </w:rPr>
      </w:pPr>
      <w:r>
        <w:t>b)</w:t>
      </w:r>
      <w:r>
        <w:tab/>
      </w:r>
      <w:r>
        <w:rPr>
          <w:lang w:eastAsia="zh-CN"/>
        </w:rPr>
        <w:t xml:space="preserve">send the HTTP </w:t>
      </w:r>
      <w:r>
        <w:t>403 (Forbidden)</w:t>
      </w:r>
      <w:r>
        <w:rPr>
          <w:lang w:eastAsia="zh-CN"/>
        </w:rPr>
        <w:t xml:space="preserve"> response towards the initiating entity.</w:t>
      </w:r>
    </w:p>
    <w:p w14:paraId="4A690CEE" w14:textId="77777777" w:rsidR="00756EBD" w:rsidRDefault="00756EBD" w:rsidP="00756EBD">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3B21D549" w14:textId="77777777" w:rsidR="00756EBD" w:rsidRPr="007D3511" w:rsidRDefault="00756EBD" w:rsidP="00756EBD">
      <w:pPr>
        <w:pStyle w:val="B1"/>
        <w:rPr>
          <w:lang w:eastAsia="zh-CN"/>
        </w:rPr>
      </w:pPr>
      <w:r>
        <w:rPr>
          <w:rFonts w:hint="eastAsia"/>
          <w:lang w:eastAsia="zh-CN"/>
        </w:rPr>
        <w:t>0</w:t>
      </w:r>
      <w:r>
        <w:rPr>
          <w:lang w:eastAsia="zh-CN"/>
        </w:rPr>
        <w:tab/>
        <w:t>Protocol error, unspecified;</w:t>
      </w:r>
    </w:p>
    <w:p w14:paraId="1C002EA8" w14:textId="77777777" w:rsidR="00756EBD" w:rsidRDefault="00756EBD" w:rsidP="00756EBD">
      <w:pPr>
        <w:pStyle w:val="B1"/>
        <w:rPr>
          <w:lang w:eastAsia="zh-CN"/>
        </w:rPr>
      </w:pPr>
      <w:r>
        <w:rPr>
          <w:lang w:eastAsia="zh-CN"/>
        </w:rPr>
        <w:t>1</w:t>
      </w:r>
      <w:r>
        <w:rPr>
          <w:lang w:eastAsia="zh-CN"/>
        </w:rPr>
        <w:tab/>
      </w:r>
      <w:r w:rsidRPr="007D3511">
        <w:rPr>
          <w:lang w:eastAsia="zh-CN"/>
        </w:rPr>
        <w:t>Operation not allowed</w:t>
      </w:r>
      <w:r>
        <w:rPr>
          <w:lang w:eastAsia="zh-CN"/>
        </w:rPr>
        <w:t>;</w:t>
      </w:r>
      <w:r>
        <w:rPr>
          <w:rFonts w:hint="eastAsia"/>
          <w:lang w:eastAsia="zh-CN"/>
        </w:rPr>
        <w:t xml:space="preserve"> </w:t>
      </w:r>
    </w:p>
    <w:p w14:paraId="4E0AB467" w14:textId="77777777" w:rsidR="00756EBD" w:rsidRDefault="00756EBD" w:rsidP="00756EBD">
      <w:pPr>
        <w:pStyle w:val="B1"/>
        <w:rPr>
          <w:lang w:eastAsia="zh-CN"/>
        </w:rPr>
      </w:pPr>
      <w:r>
        <w:rPr>
          <w:rFonts w:hint="eastAsia"/>
          <w:lang w:eastAsia="zh-CN"/>
        </w:rPr>
        <w:t>3</w:t>
      </w:r>
      <w:r>
        <w:rPr>
          <w:lang w:eastAsia="zh-CN"/>
        </w:rPr>
        <w:tab/>
      </w:r>
      <w:r w:rsidRPr="007D3511">
        <w:rPr>
          <w:lang w:eastAsia="x-none"/>
        </w:rPr>
        <w:t>Authorization failure</w:t>
      </w:r>
      <w:r>
        <w:rPr>
          <w:lang w:eastAsia="zh-CN"/>
        </w:rPr>
        <w:t>;</w:t>
      </w:r>
      <w:r w:rsidRPr="00C37465">
        <w:rPr>
          <w:rFonts w:hint="eastAsia"/>
          <w:lang w:eastAsia="zh-CN"/>
        </w:rPr>
        <w:t xml:space="preserve"> </w:t>
      </w:r>
      <w:r>
        <w:rPr>
          <w:rFonts w:hint="eastAsia"/>
          <w:lang w:eastAsia="zh-CN"/>
        </w:rPr>
        <w:t>and</w:t>
      </w:r>
    </w:p>
    <w:p w14:paraId="0BB7B74D" w14:textId="77777777" w:rsidR="00756EBD" w:rsidRDefault="00756EBD" w:rsidP="00756EBD">
      <w:pPr>
        <w:pStyle w:val="B1"/>
        <w:rPr>
          <w:lang w:eastAsia="zh-CN"/>
        </w:rPr>
      </w:pPr>
      <w:r>
        <w:rPr>
          <w:lang w:eastAsia="zh-CN"/>
        </w:rPr>
        <w:lastRenderedPageBreak/>
        <w:t>7</w:t>
      </w:r>
      <w:r>
        <w:tab/>
      </w:r>
      <w:r>
        <w:rPr>
          <w:lang w:eastAsia="zh-CN"/>
        </w:rPr>
        <w:t>P</w:t>
      </w:r>
      <w:r w:rsidRPr="00625746">
        <w:rPr>
          <w:lang w:eastAsia="zh-CN"/>
        </w:rPr>
        <w:t>ermanently denied</w:t>
      </w:r>
      <w:r>
        <w:rPr>
          <w:rFonts w:hint="eastAsia"/>
          <w:lang w:eastAsia="zh-CN"/>
        </w:rPr>
        <w:t>.</w:t>
      </w:r>
    </w:p>
    <w:p w14:paraId="21FFBD52" w14:textId="77777777" w:rsidR="00534A87" w:rsidRDefault="003B73F5" w:rsidP="00534A87">
      <w:pPr>
        <w:pStyle w:val="Heading4"/>
        <w:rPr>
          <w:lang w:eastAsia="zh-CN"/>
        </w:rPr>
      </w:pPr>
      <w:bookmarkStart w:id="422" w:name="_CR5_4_13_4"/>
      <w:bookmarkStart w:id="423" w:name="_Toc172038189"/>
      <w:bookmarkEnd w:id="422"/>
      <w:r>
        <w:t>5.4.13</w:t>
      </w:r>
      <w:r w:rsidR="00534A87">
        <w:t>.4</w:t>
      </w:r>
      <w:r w:rsidR="00534A87">
        <w:tab/>
        <w:t>PIN connectivity update</w:t>
      </w:r>
      <w:bookmarkEnd w:id="423"/>
    </w:p>
    <w:p w14:paraId="6B0EBD0A" w14:textId="77777777" w:rsidR="00534A87" w:rsidRDefault="003B73F5" w:rsidP="00534A87">
      <w:pPr>
        <w:pStyle w:val="Heading5"/>
        <w:rPr>
          <w:lang w:eastAsia="zh-CN"/>
        </w:rPr>
      </w:pPr>
      <w:bookmarkStart w:id="424" w:name="_CR5_4_13_4_1"/>
      <w:bookmarkStart w:id="425" w:name="_Toc172038190"/>
      <w:bookmarkEnd w:id="424"/>
      <w:r>
        <w:rPr>
          <w:lang w:eastAsia="zh-CN"/>
        </w:rPr>
        <w:t>5.4.13</w:t>
      </w:r>
      <w:r w:rsidR="00534A87">
        <w:rPr>
          <w:lang w:eastAsia="zh-CN"/>
        </w:rPr>
        <w:t>.4.1</w:t>
      </w:r>
      <w:r w:rsidR="00534A87">
        <w:rPr>
          <w:lang w:eastAsia="zh-CN"/>
        </w:rPr>
        <w:tab/>
        <w:t>Initiating entity procedure</w:t>
      </w:r>
      <w:bookmarkEnd w:id="425"/>
    </w:p>
    <w:p w14:paraId="2F772910" w14:textId="77777777" w:rsidR="00534A87" w:rsidRDefault="00534A87" w:rsidP="00534A87">
      <w:r>
        <w:t>The initiating entity can be PEAE-C, PMAE-C, PAE-S.</w:t>
      </w:r>
    </w:p>
    <w:p w14:paraId="096F0B2E" w14:textId="77777777" w:rsidR="00534A87" w:rsidRDefault="00534A87" w:rsidP="00534A87">
      <w:r>
        <w:t>The initiating entity, which subscribed for notifications about PIN connectivity events, can update the subscription with PGAE-C. To update the subscription for PIN connectivity information, the initiating entity shall generate an HTTP POST request according to procedures as specified in IETF RFC 9110 [4]. In the HTTP POST request, the initiating entity:</w:t>
      </w:r>
    </w:p>
    <w:p w14:paraId="040C9851" w14:textId="77777777" w:rsidR="00534A87" w:rsidRDefault="00534A87" w:rsidP="00534A87">
      <w:pPr>
        <w:pStyle w:val="B1"/>
        <w:rPr>
          <w:lang w:eastAsia="zh-CN"/>
        </w:rPr>
      </w:pPr>
      <w:r>
        <w:rPr>
          <w:lang w:eastAsia="zh-CN"/>
        </w:rPr>
        <w:t>a)</w:t>
      </w:r>
      <w:r>
        <w:rPr>
          <w:lang w:eastAsia="zh-CN"/>
        </w:rPr>
        <w:tab/>
        <w:t>shall set the Request-URI to the URI of the PGAE-C;</w:t>
      </w:r>
    </w:p>
    <w:p w14:paraId="723BFC2B" w14:textId="77777777" w:rsidR="00534A87" w:rsidRDefault="00534A87" w:rsidP="00534A87">
      <w:pPr>
        <w:pStyle w:val="B1"/>
      </w:pPr>
      <w:r>
        <w:t>b)</w:t>
      </w:r>
      <w:r>
        <w:tab/>
        <w:t>shall include a Content-Type header field set to "application/vnd.3gpp.pinapp-info+xml"; and</w:t>
      </w:r>
    </w:p>
    <w:p w14:paraId="0245E5ED" w14:textId="77777777" w:rsidR="00534A87" w:rsidRDefault="00534A87" w:rsidP="00534A87">
      <w:pPr>
        <w:pStyle w:val="B1"/>
      </w:pPr>
      <w:r>
        <w:t>c)</w:t>
      </w:r>
      <w:r>
        <w:tab/>
        <w:t>shall include an application/vnd.3gpp.pinapp-info+xml MIME body with a &lt;pin-connectivity-update-request&gt; element in the &lt;pinapp-info&gt; root element and within the &lt;pin-connectivity-update-request&gt; element:</w:t>
      </w:r>
    </w:p>
    <w:p w14:paraId="4E926294" w14:textId="77777777" w:rsidR="00534A87" w:rsidRDefault="00534A87" w:rsidP="00534A87">
      <w:pPr>
        <w:pStyle w:val="B2"/>
      </w:pPr>
      <w:r>
        <w:t>1)</w:t>
      </w:r>
      <w:r>
        <w:tab/>
        <w:t>shall include a &lt;subscription-id&gt; element set to the subscription identifier corresponding to the subscription;</w:t>
      </w:r>
    </w:p>
    <w:p w14:paraId="60DCAB6C" w14:textId="77777777" w:rsidR="00534A87" w:rsidRDefault="00534A87" w:rsidP="00534A87">
      <w:pPr>
        <w:pStyle w:val="B2"/>
      </w:pPr>
      <w:r>
        <w:t>2)</w:t>
      </w:r>
      <w:r>
        <w:tab/>
        <w:t>shall include a &lt;security-credentials&gt; element set to the security credentials resulting from a successful authorization for the PIN service;</w:t>
      </w:r>
    </w:p>
    <w:p w14:paraId="0CA92F0C" w14:textId="77777777" w:rsidR="00534A87" w:rsidRDefault="00534A87" w:rsidP="00534A87">
      <w:pPr>
        <w:pStyle w:val="B2"/>
      </w:pPr>
      <w:r>
        <w:t>3)</w:t>
      </w:r>
      <w:r>
        <w:tab/>
        <w:t xml:space="preserve">may include a &lt;notification-target-address&gt; element set to the notification target address, (e.g. URL, IP </w:t>
      </w:r>
      <w:r>
        <w:rPr>
          <w:lang w:eastAsia="zh-CN"/>
        </w:rPr>
        <w:t>add</w:t>
      </w:r>
      <w:r>
        <w:t>ress), where the notifications destined for the subscriber should be sent to; and</w:t>
      </w:r>
    </w:p>
    <w:p w14:paraId="517E868C" w14:textId="77777777" w:rsidR="00534A87" w:rsidRDefault="00534A87" w:rsidP="00534A87">
      <w:pPr>
        <w:pStyle w:val="B2"/>
      </w:pPr>
      <w:r>
        <w:t>4)</w:t>
      </w:r>
      <w:r>
        <w:tab/>
        <w:t>may include a &lt;proposed-expiration-time&gt; element set to the proposed expiration time for the subscription.</w:t>
      </w:r>
    </w:p>
    <w:p w14:paraId="7DFC829F" w14:textId="77777777" w:rsidR="00534A87" w:rsidRDefault="00534A87" w:rsidP="00534A87">
      <w:pPr>
        <w:pStyle w:val="B2"/>
        <w:ind w:left="0" w:firstLine="0"/>
        <w:rPr>
          <w:lang w:eastAsia="zh-CN"/>
        </w:rPr>
      </w:pPr>
      <w:r>
        <w:t>The initiating entity shall send the generated HTTP POST request towards the PGAE-C according to IETF RFC 9110 [4]</w:t>
      </w:r>
      <w:r>
        <w:rPr>
          <w:lang w:eastAsia="zh-CN"/>
        </w:rPr>
        <w:t>.</w:t>
      </w:r>
    </w:p>
    <w:p w14:paraId="5B2BFED4" w14:textId="77777777" w:rsidR="00534A87" w:rsidRDefault="00534A87" w:rsidP="00534A87">
      <w:r>
        <w:rPr>
          <w:lang w:eastAsia="zh-CN"/>
        </w:rPr>
        <w:t>Up</w:t>
      </w:r>
      <w:r>
        <w:rPr>
          <w:lang w:eastAsia="x-none"/>
        </w:rPr>
        <w:t xml:space="preserve">on reception of an HTTP 204 (No content) or an </w:t>
      </w:r>
      <w:r>
        <w:t>HTTP 200 (OK) response message containing:</w:t>
      </w:r>
    </w:p>
    <w:p w14:paraId="41DBE89A" w14:textId="77777777" w:rsidR="00534A87" w:rsidRDefault="00534A87" w:rsidP="00534A87">
      <w:pPr>
        <w:pStyle w:val="B1"/>
      </w:pPr>
      <w:r>
        <w:t>a)</w:t>
      </w:r>
      <w:r>
        <w:tab/>
        <w:t>a Content-Type header field set to "application/vnd.3gpp.pinapp-info+xml"; and</w:t>
      </w:r>
    </w:p>
    <w:p w14:paraId="2C7730C4" w14:textId="77777777" w:rsidR="00534A87" w:rsidRDefault="00534A87" w:rsidP="00534A87">
      <w:pPr>
        <w:pStyle w:val="B1"/>
      </w:pPr>
      <w:r>
        <w:t>b)</w:t>
      </w:r>
      <w:r>
        <w:tab/>
        <w:t>an application/vnd.3gpp.pinapp-info+xml MIME body with a pin-connectivity-update-accept&gt; element in the &lt;pinapp-info&gt; root element, and within the &lt;pin-connectivity-update-accept&gt; element,</w:t>
      </w:r>
    </w:p>
    <w:p w14:paraId="73969A5A" w14:textId="77777777" w:rsidR="00534A87" w:rsidRDefault="00534A87" w:rsidP="00534A87">
      <w:r>
        <w:t xml:space="preserve">the initiating entity shall consider it has successfully </w:t>
      </w:r>
      <w:r>
        <w:rPr>
          <w:lang w:eastAsia="zh-CN"/>
        </w:rPr>
        <w:t>updated the subscription information for the requested subscription ID</w:t>
      </w:r>
      <w:r>
        <w:t xml:space="preserve"> and</w:t>
      </w:r>
      <w:r>
        <w:rPr>
          <w:lang w:eastAsia="zh-CN"/>
        </w:rPr>
        <w:t xml:space="preserve"> start an expiration timer if the &lt;expiration-time&gt; element is included. The value of the expiration timer shall be equal to the value in the &lt;expiration-time&gt; element. The initiating entity shall consider the subscription as valid for the duration of the expiration timer.</w:t>
      </w:r>
    </w:p>
    <w:p w14:paraId="73AC7603" w14:textId="77777777" w:rsidR="00534A87" w:rsidRDefault="00534A87" w:rsidP="00534A87">
      <w:r>
        <w:rPr>
          <w:lang w:eastAsia="zh-CN"/>
        </w:rPr>
        <w:t>Up</w:t>
      </w:r>
      <w:r>
        <w:rPr>
          <w:lang w:eastAsia="x-none"/>
        </w:rPr>
        <w:t xml:space="preserve">on reception of an </w:t>
      </w:r>
      <w:r>
        <w:t>HTTP 403 (Forbidden) response message containing:</w:t>
      </w:r>
    </w:p>
    <w:p w14:paraId="3A385317" w14:textId="77777777" w:rsidR="00534A87" w:rsidRDefault="00534A87" w:rsidP="00534A87">
      <w:pPr>
        <w:pStyle w:val="B1"/>
      </w:pPr>
      <w:r>
        <w:t>a)</w:t>
      </w:r>
      <w:r>
        <w:tab/>
        <w:t>a Content-Type header field set to "application/vnd.3gpp.pinapp-info+xml"; and</w:t>
      </w:r>
    </w:p>
    <w:p w14:paraId="1DD878E4" w14:textId="77777777" w:rsidR="00534A87" w:rsidRDefault="00534A87" w:rsidP="00534A87">
      <w:pPr>
        <w:pStyle w:val="B1"/>
      </w:pPr>
      <w:r>
        <w:t>b)</w:t>
      </w:r>
      <w:r>
        <w:tab/>
        <w:t>an application/vnd.3gpp.pinapp-info+xml MIME body with a &lt;pin-connectivity-update-reject&gt; element in the &lt;pinapp-info&gt; root element,</w:t>
      </w:r>
    </w:p>
    <w:p w14:paraId="14A28D03" w14:textId="77777777" w:rsidR="00534A87" w:rsidRDefault="00534A87" w:rsidP="00534A87">
      <w:pPr>
        <w:rPr>
          <w:lang w:eastAsia="zh-CN"/>
        </w:rPr>
      </w:pPr>
      <w:r>
        <w:t>the initiating entity shall consider the PIN connectivity update request is not accepted by the PGAE-C and invalidate all the subscription towards the PGAE-C when the expiration</w:t>
      </w:r>
      <w:r>
        <w:rPr>
          <w:lang w:eastAsia="zh-CN"/>
        </w:rPr>
        <w:t xml:space="preserve"> timer expires.</w:t>
      </w:r>
    </w:p>
    <w:p w14:paraId="3B0858D3" w14:textId="77777777" w:rsidR="00534A87" w:rsidRDefault="003B73F5" w:rsidP="00534A87">
      <w:pPr>
        <w:pStyle w:val="Heading5"/>
        <w:rPr>
          <w:lang w:eastAsia="zh-CN"/>
        </w:rPr>
      </w:pPr>
      <w:bookmarkStart w:id="426" w:name="_CR5_4_13_4_2"/>
      <w:bookmarkStart w:id="427" w:name="_Toc172038191"/>
      <w:bookmarkEnd w:id="426"/>
      <w:r>
        <w:rPr>
          <w:lang w:eastAsia="zh-CN"/>
        </w:rPr>
        <w:t>5.4.13</w:t>
      </w:r>
      <w:r w:rsidR="00534A87">
        <w:rPr>
          <w:lang w:eastAsia="zh-CN"/>
        </w:rPr>
        <w:t>.4.2</w:t>
      </w:r>
      <w:r w:rsidR="00534A87">
        <w:rPr>
          <w:lang w:eastAsia="zh-CN"/>
        </w:rPr>
        <w:tab/>
        <w:t>PGAE-C procedure</w:t>
      </w:r>
      <w:bookmarkEnd w:id="427"/>
    </w:p>
    <w:p w14:paraId="4A445AFD" w14:textId="77777777" w:rsidR="00534A87" w:rsidRDefault="00534A87" w:rsidP="00534A87">
      <w:r>
        <w:rPr>
          <w:lang w:eastAsia="x-none"/>
        </w:rPr>
        <w:t>Upon reception of an HTTP POST request</w:t>
      </w:r>
      <w:r>
        <w:t xml:space="preserve"> message containing:</w:t>
      </w:r>
    </w:p>
    <w:p w14:paraId="3B636890" w14:textId="77777777" w:rsidR="00534A87" w:rsidRDefault="00534A87" w:rsidP="00534A87">
      <w:pPr>
        <w:pStyle w:val="B1"/>
      </w:pPr>
      <w:r>
        <w:t>a)</w:t>
      </w:r>
      <w:r>
        <w:tab/>
        <w:t>a Content-Type header field set to "application/vnd.3gpp.pinapp-info+xml"; and</w:t>
      </w:r>
    </w:p>
    <w:p w14:paraId="6FAF2F2E" w14:textId="77777777" w:rsidR="00534A87" w:rsidRDefault="00534A87" w:rsidP="00534A87">
      <w:pPr>
        <w:pStyle w:val="B1"/>
      </w:pPr>
      <w:r>
        <w:t>b)</w:t>
      </w:r>
      <w:r>
        <w:tab/>
        <w:t>an application/vnd.3gpp.pinapp-info+xml MIME body with a &lt;pin-connectivity-update-request&gt; element in the &lt;pinapp-info&gt; root element;</w:t>
      </w:r>
    </w:p>
    <w:p w14:paraId="2EB1F3DE" w14:textId="77777777" w:rsidR="00534A87" w:rsidRDefault="00534A87" w:rsidP="00534A87">
      <w:r>
        <w:lastRenderedPageBreak/>
        <w:t xml:space="preserve">the PGAE-C shall verify </w:t>
      </w:r>
      <w:r>
        <w:rPr>
          <w:lang w:eastAsia="zh-CN"/>
        </w:rPr>
        <w:t xml:space="preserve">whether the initiating entity is authorized to update PIN connectivity subscription information of the requested subscription id or not. </w:t>
      </w:r>
    </w:p>
    <w:p w14:paraId="7BE564BC" w14:textId="77777777" w:rsidR="00534A87" w:rsidRDefault="00534A87" w:rsidP="00534A87">
      <w:r>
        <w:t xml:space="preserve">If </w:t>
      </w:r>
      <w:r>
        <w:rPr>
          <w:lang w:eastAsia="zh-CN"/>
        </w:rPr>
        <w:t xml:space="preserve">the initiating entity </w:t>
      </w:r>
      <w:r>
        <w:t xml:space="preserve">is </w:t>
      </w:r>
      <w:r>
        <w:rPr>
          <w:lang w:eastAsia="zh-CN"/>
        </w:rPr>
        <w:t>authorized to update the subscription information for the requested subscription ID, the PGAE</w:t>
      </w:r>
      <w:r>
        <w:t>-C shall:</w:t>
      </w:r>
    </w:p>
    <w:p w14:paraId="2A567F60" w14:textId="77777777" w:rsidR="00534A87" w:rsidRDefault="00534A87" w:rsidP="00534A87">
      <w:pPr>
        <w:pStyle w:val="B1"/>
      </w:pPr>
      <w:r>
        <w:t>a)</w:t>
      </w:r>
      <w:r>
        <w:tab/>
        <w:t xml:space="preserve">update the </w:t>
      </w:r>
      <w:r>
        <w:rPr>
          <w:lang w:eastAsia="zh-CN"/>
        </w:rPr>
        <w:t>subscription for the requesting entity for the PIN;</w:t>
      </w:r>
      <w:r>
        <w:tab/>
      </w:r>
    </w:p>
    <w:p w14:paraId="5361621C" w14:textId="77777777" w:rsidR="00534A87" w:rsidRDefault="00534A87" w:rsidP="00534A87">
      <w:pPr>
        <w:pStyle w:val="B1"/>
      </w:pPr>
      <w:r>
        <w:t>b)</w:t>
      </w:r>
      <w:r>
        <w:tab/>
        <w:t>generate an HTTP 204 (No content) response or an HTTP 200 (OK) response according to IETF RFC 9110 [4]. In the HTTP 200 (OK) response message, the PGAE-C:</w:t>
      </w:r>
    </w:p>
    <w:p w14:paraId="59FDBD03" w14:textId="77777777" w:rsidR="00534A87" w:rsidRDefault="00534A87" w:rsidP="00534A87">
      <w:pPr>
        <w:pStyle w:val="B2"/>
      </w:pPr>
      <w:r>
        <w:t>1)</w:t>
      </w:r>
      <w:r>
        <w:tab/>
        <w:t>shall include a Content-Type header field set to "application/vnd.3gpp.pinapp-info+xml"; and</w:t>
      </w:r>
    </w:p>
    <w:p w14:paraId="76490B0E" w14:textId="77777777" w:rsidR="00534A87" w:rsidRDefault="00534A87" w:rsidP="00534A87">
      <w:pPr>
        <w:pStyle w:val="B2"/>
      </w:pPr>
      <w:r>
        <w:t>2)</w:t>
      </w:r>
      <w:r>
        <w:tab/>
        <w:t>shall include an application/vnd.3gpp.pinapp-info+xml MIME body with a &lt;pin-connectivity-update-accept&gt; element in the &lt;pinapp-info&gt; root element and within the &lt;pin-connectivity-update-accept&gt; element:</w:t>
      </w:r>
    </w:p>
    <w:p w14:paraId="6B3A18A9" w14:textId="77777777" w:rsidR="00534A87" w:rsidRDefault="00534A87" w:rsidP="00534A87">
      <w:pPr>
        <w:pStyle w:val="B3"/>
        <w:ind w:left="851" w:firstLine="0"/>
      </w:pPr>
      <w:r>
        <w:t>i)</w:t>
      </w:r>
      <w:r>
        <w:tab/>
        <w:t>shall include a &lt;expiration-time&gt; element set to the expiration time of the subscription. To maintain an active subscription, a subscription update is required before the expiration time;</w:t>
      </w:r>
    </w:p>
    <w:p w14:paraId="2ED0FFE9" w14:textId="77777777" w:rsidR="00534A87" w:rsidRDefault="00534A87" w:rsidP="00534A87">
      <w:pPr>
        <w:pStyle w:val="B1"/>
        <w:rPr>
          <w:lang w:eastAsia="zh-CN"/>
        </w:rPr>
      </w:pPr>
      <w:r>
        <w:rPr>
          <w:lang w:eastAsia="zh-CN"/>
        </w:rPr>
        <w:t>c)</w:t>
      </w:r>
      <w:r>
        <w:rPr>
          <w:lang w:eastAsia="zh-CN"/>
        </w:rPr>
        <w:tab/>
        <w:t>shall send the HTTP 204 (No content) or HTTP 200 (OK) response towards the initiating entity; and</w:t>
      </w:r>
    </w:p>
    <w:p w14:paraId="22F65281" w14:textId="77777777" w:rsidR="00534A87" w:rsidRDefault="00534A87" w:rsidP="00534A87">
      <w:pPr>
        <w:pStyle w:val="B1"/>
        <w:rPr>
          <w:lang w:eastAsia="zh-CN"/>
        </w:rPr>
      </w:pPr>
      <w:r>
        <w:rPr>
          <w:lang w:eastAsia="zh-CN"/>
        </w:rPr>
        <w:t>d)</w:t>
      </w:r>
      <w:r>
        <w:rPr>
          <w:lang w:eastAsia="zh-CN"/>
        </w:rPr>
        <w:tab/>
        <w:t>start an expiration timer for the initiating entity if the &lt;expiration-time&gt; element is included. The value of the expiration timer shall be equal to the value in the &lt;expiration-time&gt; element. The PGAE-C shall treat the initiating entity as implicitly unsubscribed to the PIN connectivity event(s) if the requesting entity does not update the PIN connectivity event subscription within the expiration timer.</w:t>
      </w:r>
    </w:p>
    <w:p w14:paraId="5EC7F5EE" w14:textId="77777777" w:rsidR="00534A87" w:rsidRDefault="00534A87" w:rsidP="00534A87">
      <w:pPr>
        <w:rPr>
          <w:lang w:eastAsia="zh-CN"/>
        </w:rPr>
      </w:pPr>
      <w:r>
        <w:t xml:space="preserve">If </w:t>
      </w:r>
      <w:r>
        <w:rPr>
          <w:lang w:eastAsia="zh-CN"/>
        </w:rPr>
        <w:t xml:space="preserve">the initiating entity </w:t>
      </w:r>
      <w:r>
        <w:t xml:space="preserve">is not </w:t>
      </w:r>
      <w:r>
        <w:rPr>
          <w:lang w:eastAsia="zh-CN"/>
        </w:rPr>
        <w:t>authorized to update the subscription for requested subscription ID, the PGAE</w:t>
      </w:r>
      <w:r>
        <w:t>-C shall:</w:t>
      </w:r>
    </w:p>
    <w:p w14:paraId="383287D9" w14:textId="77777777" w:rsidR="00534A87" w:rsidRDefault="00534A87" w:rsidP="00534A87">
      <w:pPr>
        <w:pStyle w:val="B1"/>
      </w:pPr>
      <w:r>
        <w:rPr>
          <w:lang w:eastAsia="zh-CN"/>
        </w:rPr>
        <w:t>a)</w:t>
      </w:r>
      <w:r>
        <w:rPr>
          <w:lang w:eastAsia="zh-CN"/>
        </w:rPr>
        <w:tab/>
      </w:r>
      <w:r>
        <w:t>generate an HTTP 403 (Forbidden) response according to IETF RFC 9110 [4]. In the 403 (Forbidden) response message, the PGAE-C:</w:t>
      </w:r>
    </w:p>
    <w:p w14:paraId="05926840" w14:textId="77777777" w:rsidR="00534A87" w:rsidRDefault="00534A87" w:rsidP="00534A87">
      <w:pPr>
        <w:pStyle w:val="B2"/>
      </w:pPr>
      <w:r>
        <w:t>1)</w:t>
      </w:r>
      <w:r>
        <w:tab/>
        <w:t>shall include a Content-Type header field set to "application/vnd.3gpp.pinapp-info+xml"; and</w:t>
      </w:r>
    </w:p>
    <w:p w14:paraId="5CB61F9D" w14:textId="77777777" w:rsidR="00534A87" w:rsidRDefault="00534A87" w:rsidP="00534A87">
      <w:pPr>
        <w:pStyle w:val="B2"/>
      </w:pPr>
      <w:r>
        <w:t>2)</w:t>
      </w:r>
      <w:r>
        <w:tab/>
        <w:t>shall include an application/vnd.3gpp.pinapp-info+xml MIME body with a &lt;pin-connectivity-update-reject&gt; element in the &lt;pinapp-info&gt; root element and within the &lt;pin-connectivity-update-reject&gt; element:</w:t>
      </w:r>
    </w:p>
    <w:p w14:paraId="51E7A4FF" w14:textId="77777777" w:rsidR="00534A87" w:rsidRDefault="00534A87" w:rsidP="00534A87">
      <w:pPr>
        <w:pStyle w:val="B3"/>
        <w:rPr>
          <w:lang w:eastAsia="zh-CN"/>
        </w:rPr>
      </w:pPr>
      <w:r>
        <w:rPr>
          <w:lang w:eastAsia="zh-CN"/>
        </w:rPr>
        <w:t>i)</w:t>
      </w:r>
      <w:r>
        <w:rPr>
          <w:lang w:eastAsia="zh-CN"/>
        </w:rPr>
        <w:tab/>
        <w:t xml:space="preserve">shall </w:t>
      </w:r>
      <w:r>
        <w:t>include a &lt;</w:t>
      </w:r>
      <w:r>
        <w:rPr>
          <w:lang w:eastAsia="zh-CN"/>
        </w:rPr>
        <w:t>cause</w:t>
      </w:r>
      <w:r>
        <w:t>&gt; element set to an appropriate cause for PIN connectivity update failure; and</w:t>
      </w:r>
    </w:p>
    <w:p w14:paraId="3EB1B81B" w14:textId="77777777" w:rsidR="00534A87" w:rsidRDefault="00534A87" w:rsidP="00534A87">
      <w:pPr>
        <w:pStyle w:val="B1"/>
        <w:rPr>
          <w:lang w:eastAsia="zh-CN"/>
        </w:rPr>
      </w:pPr>
      <w:r>
        <w:rPr>
          <w:lang w:eastAsia="zh-CN"/>
        </w:rPr>
        <w:t>b)</w:t>
      </w:r>
      <w:r>
        <w:rPr>
          <w:lang w:eastAsia="zh-CN"/>
        </w:rPr>
        <w:tab/>
        <w:t xml:space="preserve">send the HTTP </w:t>
      </w:r>
      <w:r>
        <w:t>403 (Forbidden)</w:t>
      </w:r>
      <w:r>
        <w:rPr>
          <w:lang w:eastAsia="zh-CN"/>
        </w:rPr>
        <w:t xml:space="preserve"> response towards the initiating entity.</w:t>
      </w:r>
    </w:p>
    <w:p w14:paraId="42F0CC1C" w14:textId="77777777" w:rsidR="00756EBD" w:rsidRDefault="00756EBD" w:rsidP="00756EBD">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2AD32205" w14:textId="77777777" w:rsidR="00756EBD" w:rsidRPr="007D3511" w:rsidRDefault="00756EBD" w:rsidP="00756EBD">
      <w:pPr>
        <w:pStyle w:val="B1"/>
        <w:rPr>
          <w:lang w:eastAsia="zh-CN"/>
        </w:rPr>
      </w:pPr>
      <w:r>
        <w:rPr>
          <w:rFonts w:hint="eastAsia"/>
          <w:lang w:eastAsia="zh-CN"/>
        </w:rPr>
        <w:t>0</w:t>
      </w:r>
      <w:r>
        <w:rPr>
          <w:lang w:eastAsia="zh-CN"/>
        </w:rPr>
        <w:tab/>
        <w:t>Protocol error, unspecified;</w:t>
      </w:r>
    </w:p>
    <w:p w14:paraId="00CCD71D" w14:textId="77777777" w:rsidR="00756EBD" w:rsidRDefault="00756EBD" w:rsidP="00756EBD">
      <w:pPr>
        <w:pStyle w:val="B1"/>
        <w:rPr>
          <w:lang w:eastAsia="zh-CN"/>
        </w:rPr>
      </w:pPr>
      <w:r>
        <w:rPr>
          <w:lang w:eastAsia="zh-CN"/>
        </w:rPr>
        <w:t>1</w:t>
      </w:r>
      <w:r>
        <w:rPr>
          <w:lang w:eastAsia="zh-CN"/>
        </w:rPr>
        <w:tab/>
      </w:r>
      <w:r w:rsidRPr="007D3511">
        <w:rPr>
          <w:lang w:eastAsia="zh-CN"/>
        </w:rPr>
        <w:t>Operation not allowed</w:t>
      </w:r>
      <w:r>
        <w:rPr>
          <w:lang w:eastAsia="zh-CN"/>
        </w:rPr>
        <w:t>;</w:t>
      </w:r>
      <w:r>
        <w:rPr>
          <w:rFonts w:hint="eastAsia"/>
          <w:lang w:eastAsia="zh-CN"/>
        </w:rPr>
        <w:t xml:space="preserve"> </w:t>
      </w:r>
    </w:p>
    <w:p w14:paraId="4D6516FA" w14:textId="77777777" w:rsidR="00756EBD" w:rsidRDefault="00756EBD" w:rsidP="00756EBD">
      <w:pPr>
        <w:pStyle w:val="B1"/>
        <w:rPr>
          <w:lang w:eastAsia="zh-CN"/>
        </w:rPr>
      </w:pPr>
      <w:r>
        <w:rPr>
          <w:rFonts w:hint="eastAsia"/>
          <w:lang w:eastAsia="zh-CN"/>
        </w:rPr>
        <w:t>3</w:t>
      </w:r>
      <w:r>
        <w:rPr>
          <w:lang w:eastAsia="zh-CN"/>
        </w:rPr>
        <w:tab/>
      </w:r>
      <w:r w:rsidRPr="007D3511">
        <w:rPr>
          <w:lang w:eastAsia="x-none"/>
        </w:rPr>
        <w:t>Authorization failure</w:t>
      </w:r>
      <w:r>
        <w:rPr>
          <w:lang w:eastAsia="zh-CN"/>
        </w:rPr>
        <w:t>;</w:t>
      </w:r>
      <w:r w:rsidRPr="00C37465">
        <w:rPr>
          <w:rFonts w:hint="eastAsia"/>
          <w:lang w:eastAsia="zh-CN"/>
        </w:rPr>
        <w:t xml:space="preserve"> </w:t>
      </w:r>
      <w:r>
        <w:rPr>
          <w:rFonts w:hint="eastAsia"/>
          <w:lang w:eastAsia="zh-CN"/>
        </w:rPr>
        <w:t>and</w:t>
      </w:r>
    </w:p>
    <w:p w14:paraId="3A2F4B70" w14:textId="77777777" w:rsidR="00756EBD" w:rsidRDefault="00756EBD" w:rsidP="00756EBD">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436DEC17" w14:textId="77777777" w:rsidR="00534A87" w:rsidRDefault="003B73F5" w:rsidP="00534A87">
      <w:pPr>
        <w:pStyle w:val="Heading4"/>
        <w:rPr>
          <w:lang w:eastAsia="zh-CN"/>
        </w:rPr>
      </w:pPr>
      <w:bookmarkStart w:id="428" w:name="_CR5_4_13_5"/>
      <w:bookmarkStart w:id="429" w:name="_Toc172038192"/>
      <w:bookmarkEnd w:id="428"/>
      <w:r>
        <w:t>5.4.13</w:t>
      </w:r>
      <w:r w:rsidR="00534A87">
        <w:t>.5</w:t>
      </w:r>
      <w:r w:rsidR="00534A87">
        <w:tab/>
        <w:t>PIN connectivity unsubscribe</w:t>
      </w:r>
      <w:bookmarkEnd w:id="429"/>
    </w:p>
    <w:p w14:paraId="6B07177A" w14:textId="77777777" w:rsidR="00534A87" w:rsidRDefault="003B73F5" w:rsidP="00534A87">
      <w:pPr>
        <w:pStyle w:val="Heading5"/>
        <w:rPr>
          <w:lang w:eastAsia="zh-CN"/>
        </w:rPr>
      </w:pPr>
      <w:bookmarkStart w:id="430" w:name="_CR5_4_13_5_1"/>
      <w:bookmarkStart w:id="431" w:name="_Toc172038193"/>
      <w:bookmarkEnd w:id="430"/>
      <w:r>
        <w:rPr>
          <w:lang w:eastAsia="zh-CN"/>
        </w:rPr>
        <w:t>5.4.13</w:t>
      </w:r>
      <w:r w:rsidR="00534A87">
        <w:rPr>
          <w:lang w:eastAsia="zh-CN"/>
        </w:rPr>
        <w:t>.5.1</w:t>
      </w:r>
      <w:r w:rsidR="00534A87">
        <w:rPr>
          <w:lang w:eastAsia="zh-CN"/>
        </w:rPr>
        <w:tab/>
        <w:t>Initiating entity procedure</w:t>
      </w:r>
      <w:bookmarkEnd w:id="431"/>
      <w:r w:rsidR="00534A87">
        <w:rPr>
          <w:lang w:eastAsia="zh-CN"/>
        </w:rPr>
        <w:t xml:space="preserve"> </w:t>
      </w:r>
    </w:p>
    <w:p w14:paraId="0A1C9D75" w14:textId="77777777" w:rsidR="00534A87" w:rsidRDefault="00534A87" w:rsidP="00534A87">
      <w:r>
        <w:t>The initiating entity can be PEAE-C, PMAE-C, PAE-S.</w:t>
      </w:r>
    </w:p>
    <w:p w14:paraId="06D147FB" w14:textId="77777777" w:rsidR="00534A87" w:rsidRDefault="00534A87" w:rsidP="00534A87">
      <w:r>
        <w:t>The initiating entity, which wants to unsubscribe from receiving notification about PIN connectivity events, shall generate an HTTP POST request according to procedures as specified in IETF RFC 9110 [4]. In the HTTP POST request, the initiating entity:</w:t>
      </w:r>
    </w:p>
    <w:p w14:paraId="25C31DAF" w14:textId="77777777" w:rsidR="00534A87" w:rsidRDefault="00534A87" w:rsidP="00534A87">
      <w:pPr>
        <w:pStyle w:val="B1"/>
        <w:rPr>
          <w:lang w:eastAsia="zh-CN"/>
        </w:rPr>
      </w:pPr>
      <w:r>
        <w:rPr>
          <w:lang w:eastAsia="zh-CN"/>
        </w:rPr>
        <w:t>a)</w:t>
      </w:r>
      <w:r>
        <w:rPr>
          <w:lang w:eastAsia="zh-CN"/>
        </w:rPr>
        <w:tab/>
        <w:t>shall set the Request-URI to the URI of the PGAE-C;</w:t>
      </w:r>
    </w:p>
    <w:p w14:paraId="49569093" w14:textId="77777777" w:rsidR="00534A87" w:rsidRDefault="00534A87" w:rsidP="00534A87">
      <w:pPr>
        <w:pStyle w:val="B1"/>
      </w:pPr>
      <w:r>
        <w:t>b)</w:t>
      </w:r>
      <w:r>
        <w:tab/>
        <w:t>shall include a Content-Type header field set to "application/vnd.3gpp.pinapp-info+xml"; and</w:t>
      </w:r>
    </w:p>
    <w:p w14:paraId="18F5349E" w14:textId="77777777" w:rsidR="00534A87" w:rsidRDefault="00534A87" w:rsidP="00534A87">
      <w:pPr>
        <w:pStyle w:val="B1"/>
      </w:pPr>
      <w:r>
        <w:lastRenderedPageBreak/>
        <w:t>c)</w:t>
      </w:r>
      <w:r>
        <w:tab/>
        <w:t>shall include an application/vnd.3gpp.pinapp-info+xml MIME body with a &lt;pin-connectivity-unsubscribe-request&gt; element in the &lt;pinapp-info&gt; root element and within the &lt;pin-connectivity-unsubscribe-request&gt; element:</w:t>
      </w:r>
    </w:p>
    <w:p w14:paraId="11F04361" w14:textId="77777777" w:rsidR="00534A87" w:rsidRDefault="00534A87" w:rsidP="00534A87">
      <w:pPr>
        <w:pStyle w:val="B2"/>
      </w:pPr>
      <w:r>
        <w:t>1)</w:t>
      </w:r>
      <w:r>
        <w:tab/>
        <w:t xml:space="preserve">shall include a &lt;subscription-id&gt; element set to the </w:t>
      </w:r>
      <w:r>
        <w:rPr>
          <w:lang w:eastAsia="ko-KR"/>
        </w:rPr>
        <w:t>subscription identifier corresponding to the subscription</w:t>
      </w:r>
      <w:r>
        <w:t>; and</w:t>
      </w:r>
    </w:p>
    <w:p w14:paraId="495599A2" w14:textId="77777777" w:rsidR="00534A87" w:rsidRDefault="00534A87" w:rsidP="00534A87">
      <w:pPr>
        <w:pStyle w:val="B2"/>
      </w:pPr>
      <w:r>
        <w:t>2)</w:t>
      </w:r>
      <w:r>
        <w:tab/>
        <w:t>shall include a &lt;security-credentials&gt; element set to the security credentials resulting from a successful authorization for the PIN service.</w:t>
      </w:r>
    </w:p>
    <w:p w14:paraId="73F3BAEF" w14:textId="77777777" w:rsidR="00534A87" w:rsidRDefault="00534A87" w:rsidP="00534A87">
      <w:pPr>
        <w:pStyle w:val="B2"/>
        <w:ind w:left="0" w:firstLine="0"/>
        <w:rPr>
          <w:lang w:eastAsia="zh-CN"/>
        </w:rPr>
      </w:pPr>
      <w:r>
        <w:t>The initiating entity shall send the generated HTTP POST request towards the PGAE-C according to IETF RFC 9110 [4]</w:t>
      </w:r>
      <w:r>
        <w:rPr>
          <w:lang w:eastAsia="zh-CN"/>
        </w:rPr>
        <w:t>.</w:t>
      </w:r>
    </w:p>
    <w:p w14:paraId="68574FEB" w14:textId="77777777" w:rsidR="00534A87" w:rsidRDefault="00534A87" w:rsidP="00534A87">
      <w:r>
        <w:rPr>
          <w:lang w:eastAsia="zh-CN"/>
        </w:rPr>
        <w:t>Up</w:t>
      </w:r>
      <w:r>
        <w:rPr>
          <w:lang w:eastAsia="x-none"/>
        </w:rPr>
        <w:t xml:space="preserve">on reception of an </w:t>
      </w:r>
      <w:r>
        <w:t>HTTP 204 (No content) response message, the initiating entity shall consider the PIN connectivity unsubscribe request is accepted by the PGAE-C.</w:t>
      </w:r>
    </w:p>
    <w:p w14:paraId="78A1D631" w14:textId="77777777" w:rsidR="00534A87" w:rsidRDefault="00534A87" w:rsidP="00534A87">
      <w:r>
        <w:rPr>
          <w:lang w:eastAsia="zh-CN"/>
        </w:rPr>
        <w:t>Up</w:t>
      </w:r>
      <w:r>
        <w:rPr>
          <w:lang w:eastAsia="x-none"/>
        </w:rPr>
        <w:t xml:space="preserve">on reception of an </w:t>
      </w:r>
      <w:r>
        <w:t>HTTP 403 (Forbidden) response message containing:</w:t>
      </w:r>
    </w:p>
    <w:p w14:paraId="73A2FE3F" w14:textId="77777777" w:rsidR="00534A87" w:rsidRDefault="00534A87" w:rsidP="00534A87">
      <w:pPr>
        <w:pStyle w:val="B1"/>
      </w:pPr>
      <w:r>
        <w:t>a)</w:t>
      </w:r>
      <w:r>
        <w:tab/>
        <w:t>a Content-Type header field set to "application/vnd.3gpp.pinapp-info+xml"; and</w:t>
      </w:r>
    </w:p>
    <w:p w14:paraId="4F00BF2E" w14:textId="77777777" w:rsidR="00534A87" w:rsidRDefault="00534A87" w:rsidP="00534A87">
      <w:pPr>
        <w:pStyle w:val="B1"/>
      </w:pPr>
      <w:r>
        <w:t>b)</w:t>
      </w:r>
      <w:r>
        <w:tab/>
        <w:t>an application/vnd.3gpp.pinapp-info+xml MIME body with a &lt;pin-connectivity-unsubscribe-reject&gt; element in the &lt;pinapp-info&gt; root element; and within the &lt;pin-connectivity-unsubscribe-reject&gt; element,</w:t>
      </w:r>
    </w:p>
    <w:p w14:paraId="6AB33122" w14:textId="77777777" w:rsidR="00534A87" w:rsidRDefault="00534A87" w:rsidP="00534A87">
      <w:pPr>
        <w:rPr>
          <w:lang w:eastAsia="zh-CN"/>
        </w:rPr>
      </w:pPr>
      <w:r>
        <w:t>the initiating entity shall consider the PIN connectivity unsubscribe request is not accepted by the PGAE-C.</w:t>
      </w:r>
    </w:p>
    <w:p w14:paraId="7770D4FE" w14:textId="77777777" w:rsidR="00534A87" w:rsidRDefault="003B73F5" w:rsidP="00534A87">
      <w:pPr>
        <w:pStyle w:val="Heading5"/>
        <w:rPr>
          <w:lang w:eastAsia="zh-CN"/>
        </w:rPr>
      </w:pPr>
      <w:bookmarkStart w:id="432" w:name="_CR5_4_13_5_2"/>
      <w:bookmarkStart w:id="433" w:name="_Toc172038194"/>
      <w:bookmarkEnd w:id="432"/>
      <w:r>
        <w:rPr>
          <w:lang w:eastAsia="zh-CN"/>
        </w:rPr>
        <w:t>5.4.13</w:t>
      </w:r>
      <w:r w:rsidR="00534A87">
        <w:rPr>
          <w:lang w:eastAsia="zh-CN"/>
        </w:rPr>
        <w:t>.5.2</w:t>
      </w:r>
      <w:r w:rsidR="00534A87">
        <w:rPr>
          <w:lang w:eastAsia="zh-CN"/>
        </w:rPr>
        <w:tab/>
        <w:t>PGAE-C procedure</w:t>
      </w:r>
      <w:bookmarkEnd w:id="433"/>
    </w:p>
    <w:p w14:paraId="3EA806D7" w14:textId="77777777" w:rsidR="00534A87" w:rsidRDefault="00534A87" w:rsidP="00534A87">
      <w:r>
        <w:rPr>
          <w:lang w:eastAsia="x-none"/>
        </w:rPr>
        <w:t>Upon reception of an HTTP POST request</w:t>
      </w:r>
      <w:r>
        <w:t xml:space="preserve"> message containing:</w:t>
      </w:r>
    </w:p>
    <w:p w14:paraId="4F1B359B" w14:textId="77777777" w:rsidR="00534A87" w:rsidRDefault="00534A87" w:rsidP="00534A87">
      <w:pPr>
        <w:pStyle w:val="B1"/>
      </w:pPr>
      <w:r>
        <w:t>a)</w:t>
      </w:r>
      <w:r>
        <w:tab/>
        <w:t>a Content-Type header field set to "application/vnd.3gpp.pinapp-info+xml"; and</w:t>
      </w:r>
    </w:p>
    <w:p w14:paraId="61E44A6E" w14:textId="77777777" w:rsidR="00534A87" w:rsidRDefault="00534A87" w:rsidP="00534A87">
      <w:pPr>
        <w:pStyle w:val="B1"/>
      </w:pPr>
      <w:r>
        <w:t>b)</w:t>
      </w:r>
      <w:r>
        <w:tab/>
        <w:t>an application/vnd.3gpp.pinapp-info+xml MIME body with a &lt;pin-connectivity-unsubscribe-request&gt; element in the &lt;pinapp-info&gt; root element;</w:t>
      </w:r>
    </w:p>
    <w:p w14:paraId="0E0856F9" w14:textId="77777777" w:rsidR="00534A87" w:rsidRDefault="00534A87" w:rsidP="00534A87">
      <w:r>
        <w:t xml:space="preserve">the PGAE-C shall verify </w:t>
      </w:r>
      <w:r>
        <w:rPr>
          <w:lang w:eastAsia="zh-CN"/>
        </w:rPr>
        <w:t>whether the initiating entity is authorized to unsubscribe for PIN connectivity information.</w:t>
      </w:r>
    </w:p>
    <w:p w14:paraId="70FD4F58" w14:textId="77777777" w:rsidR="00534A87" w:rsidRDefault="00534A87" w:rsidP="00534A87">
      <w:r>
        <w:t xml:space="preserve">If </w:t>
      </w:r>
      <w:r>
        <w:rPr>
          <w:lang w:eastAsia="zh-CN"/>
        </w:rPr>
        <w:t xml:space="preserve">the initiating entity </w:t>
      </w:r>
      <w:r>
        <w:t xml:space="preserve">is </w:t>
      </w:r>
      <w:r>
        <w:rPr>
          <w:lang w:eastAsia="zh-CN"/>
        </w:rPr>
        <w:t>allowed to unsubscribe for PIN connectivity information, the PGAE</w:t>
      </w:r>
      <w:r>
        <w:t>-C shall:</w:t>
      </w:r>
    </w:p>
    <w:p w14:paraId="40D9C859" w14:textId="77777777" w:rsidR="00534A87" w:rsidRDefault="00534A87" w:rsidP="00534A87">
      <w:pPr>
        <w:pStyle w:val="B1"/>
        <w:rPr>
          <w:lang w:eastAsia="zh-CN"/>
        </w:rPr>
      </w:pPr>
      <w:r>
        <w:rPr>
          <w:lang w:eastAsia="zh-CN"/>
        </w:rPr>
        <w:t>a)</w:t>
      </w:r>
      <w:r>
        <w:rPr>
          <w:lang w:eastAsia="zh-CN"/>
        </w:rPr>
        <w:tab/>
      </w:r>
      <w:r>
        <w:rPr>
          <w:lang w:eastAsia="ko-KR"/>
        </w:rPr>
        <w:t xml:space="preserve">delete the related subscription for PIN connectivity information for </w:t>
      </w:r>
      <w:r>
        <w:rPr>
          <w:lang w:eastAsia="zh-CN"/>
        </w:rPr>
        <w:t>the initiating entity</w:t>
      </w:r>
      <w:r>
        <w:t>;</w:t>
      </w:r>
    </w:p>
    <w:p w14:paraId="7DE7CF07" w14:textId="77777777" w:rsidR="00534A87" w:rsidRDefault="00534A87" w:rsidP="00534A87">
      <w:pPr>
        <w:pStyle w:val="B1"/>
      </w:pPr>
      <w:r>
        <w:t>b)</w:t>
      </w:r>
      <w:r>
        <w:tab/>
        <w:t>generate an HTTP 204 (No content) response according to IETF RFC 9110 [4]; and</w:t>
      </w:r>
    </w:p>
    <w:p w14:paraId="40FE316F" w14:textId="77777777" w:rsidR="00534A87" w:rsidRDefault="00534A87" w:rsidP="00534A87">
      <w:pPr>
        <w:pStyle w:val="B1"/>
        <w:rPr>
          <w:lang w:eastAsia="zh-CN"/>
        </w:rPr>
      </w:pPr>
      <w:r>
        <w:rPr>
          <w:lang w:eastAsia="zh-CN"/>
        </w:rPr>
        <w:t>c)</w:t>
      </w:r>
      <w:r>
        <w:rPr>
          <w:lang w:eastAsia="zh-CN"/>
        </w:rPr>
        <w:tab/>
        <w:t xml:space="preserve">send the HTTP </w:t>
      </w:r>
      <w:r>
        <w:t>204 (No content)</w:t>
      </w:r>
      <w:r>
        <w:rPr>
          <w:lang w:eastAsia="zh-CN"/>
        </w:rPr>
        <w:t xml:space="preserve"> response towards the initiating entity.</w:t>
      </w:r>
    </w:p>
    <w:p w14:paraId="72BB4CC2" w14:textId="77777777" w:rsidR="00534A87" w:rsidRDefault="00534A87" w:rsidP="00534A87">
      <w:pPr>
        <w:rPr>
          <w:lang w:eastAsia="zh-CN"/>
        </w:rPr>
      </w:pPr>
      <w:r>
        <w:t xml:space="preserve">If </w:t>
      </w:r>
      <w:r>
        <w:rPr>
          <w:lang w:eastAsia="zh-CN"/>
        </w:rPr>
        <w:t xml:space="preserve">the initiating entity </w:t>
      </w:r>
      <w:r>
        <w:t xml:space="preserve">is not </w:t>
      </w:r>
      <w:r>
        <w:rPr>
          <w:lang w:eastAsia="zh-CN"/>
        </w:rPr>
        <w:t>allowed to unsubscribe for PIN connectivity information, the PGAE</w:t>
      </w:r>
      <w:r>
        <w:t>-C shall:</w:t>
      </w:r>
    </w:p>
    <w:p w14:paraId="167C9BBA" w14:textId="77777777" w:rsidR="00534A87" w:rsidRDefault="00534A87" w:rsidP="00534A87">
      <w:pPr>
        <w:pStyle w:val="B1"/>
      </w:pPr>
      <w:r>
        <w:rPr>
          <w:lang w:eastAsia="zh-CN"/>
        </w:rPr>
        <w:t>a)</w:t>
      </w:r>
      <w:r>
        <w:rPr>
          <w:lang w:eastAsia="zh-CN"/>
        </w:rPr>
        <w:tab/>
      </w:r>
      <w:r>
        <w:t>generate an HTTP 403 (Forbidden) response according to IETF RFC 9110 [4]. In the 403 (Forbidden) response message, the PGAE-C:</w:t>
      </w:r>
    </w:p>
    <w:p w14:paraId="456EDBC1" w14:textId="77777777" w:rsidR="00534A87" w:rsidRDefault="00534A87" w:rsidP="00534A87">
      <w:pPr>
        <w:pStyle w:val="B2"/>
      </w:pPr>
      <w:r>
        <w:t>1)</w:t>
      </w:r>
      <w:r>
        <w:tab/>
        <w:t>shall include a Content-Type header field set to "application/vnd.3gpp.pinapp-info+xml"; and</w:t>
      </w:r>
    </w:p>
    <w:p w14:paraId="48F142E5" w14:textId="77777777" w:rsidR="00534A87" w:rsidRDefault="00534A87" w:rsidP="00534A87">
      <w:pPr>
        <w:pStyle w:val="B2"/>
      </w:pPr>
      <w:r>
        <w:t>2)</w:t>
      </w:r>
      <w:r>
        <w:tab/>
        <w:t>shall include an application/vnd.3gpp.pinapp-info+xml MIME body with a &lt;pin-connectivity-unsubscribe-reject&gt; element in the &lt;pinapp-info&gt; root element and within the &lt;pin-connectivity-unsubscribe-reject&gt; element:</w:t>
      </w:r>
    </w:p>
    <w:p w14:paraId="6AA0257A" w14:textId="77777777" w:rsidR="00534A87" w:rsidRDefault="00534A87" w:rsidP="00534A87">
      <w:pPr>
        <w:pStyle w:val="B3"/>
        <w:rPr>
          <w:lang w:eastAsia="zh-CN"/>
        </w:rPr>
      </w:pPr>
      <w:r>
        <w:rPr>
          <w:lang w:eastAsia="zh-CN"/>
        </w:rPr>
        <w:t>i)</w:t>
      </w:r>
      <w:r>
        <w:rPr>
          <w:lang w:eastAsia="zh-CN"/>
        </w:rPr>
        <w:tab/>
        <w:t xml:space="preserve">shall </w:t>
      </w:r>
      <w:r>
        <w:t>include a &lt;</w:t>
      </w:r>
      <w:r>
        <w:rPr>
          <w:lang w:eastAsia="zh-CN"/>
        </w:rPr>
        <w:t>cause</w:t>
      </w:r>
      <w:r>
        <w:t>&gt; element set to an appropriate cause for PIN connectivity unsubscribe failure; and</w:t>
      </w:r>
    </w:p>
    <w:p w14:paraId="1CCAB4CE" w14:textId="77777777" w:rsidR="00534A87" w:rsidRDefault="00534A87" w:rsidP="00534A87">
      <w:pPr>
        <w:pStyle w:val="B1"/>
        <w:rPr>
          <w:lang w:eastAsia="zh-CN"/>
        </w:rPr>
      </w:pPr>
      <w:r>
        <w:rPr>
          <w:lang w:eastAsia="zh-CN"/>
        </w:rPr>
        <w:t>b)</w:t>
      </w:r>
      <w:r>
        <w:rPr>
          <w:lang w:eastAsia="zh-CN"/>
        </w:rPr>
        <w:tab/>
        <w:t xml:space="preserve">send the HTTP </w:t>
      </w:r>
      <w:r>
        <w:t>403 (Forbidden)</w:t>
      </w:r>
      <w:r>
        <w:rPr>
          <w:lang w:eastAsia="zh-CN"/>
        </w:rPr>
        <w:t xml:space="preserve"> response towards the initiating entity.</w:t>
      </w:r>
    </w:p>
    <w:p w14:paraId="27870380" w14:textId="77777777" w:rsidR="00756EBD" w:rsidRDefault="00756EBD" w:rsidP="00756EBD">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019E15FA" w14:textId="77777777" w:rsidR="00756EBD" w:rsidRPr="007D3511" w:rsidRDefault="00756EBD" w:rsidP="00756EBD">
      <w:pPr>
        <w:pStyle w:val="B1"/>
        <w:rPr>
          <w:lang w:eastAsia="zh-CN"/>
        </w:rPr>
      </w:pPr>
      <w:r>
        <w:rPr>
          <w:rFonts w:hint="eastAsia"/>
          <w:lang w:eastAsia="zh-CN"/>
        </w:rPr>
        <w:t>0</w:t>
      </w:r>
      <w:r>
        <w:rPr>
          <w:lang w:eastAsia="zh-CN"/>
        </w:rPr>
        <w:tab/>
        <w:t>Protocol error, unspecified;</w:t>
      </w:r>
    </w:p>
    <w:p w14:paraId="28BDCE72" w14:textId="77777777" w:rsidR="00756EBD" w:rsidRDefault="00756EBD" w:rsidP="00756EBD">
      <w:pPr>
        <w:pStyle w:val="B1"/>
        <w:rPr>
          <w:lang w:eastAsia="zh-CN"/>
        </w:rPr>
      </w:pPr>
      <w:r>
        <w:rPr>
          <w:lang w:eastAsia="zh-CN"/>
        </w:rPr>
        <w:t>1</w:t>
      </w:r>
      <w:r>
        <w:rPr>
          <w:lang w:eastAsia="zh-CN"/>
        </w:rPr>
        <w:tab/>
      </w:r>
      <w:r w:rsidRPr="007D3511">
        <w:rPr>
          <w:lang w:eastAsia="zh-CN"/>
        </w:rPr>
        <w:t>Operation not allowed</w:t>
      </w:r>
      <w:r>
        <w:rPr>
          <w:lang w:eastAsia="zh-CN"/>
        </w:rPr>
        <w:t>;</w:t>
      </w:r>
      <w:r>
        <w:rPr>
          <w:rFonts w:hint="eastAsia"/>
          <w:lang w:eastAsia="zh-CN"/>
        </w:rPr>
        <w:t xml:space="preserve"> </w:t>
      </w:r>
    </w:p>
    <w:p w14:paraId="14A5AEDB" w14:textId="77777777" w:rsidR="00756EBD" w:rsidRDefault="00756EBD" w:rsidP="00756EBD">
      <w:pPr>
        <w:pStyle w:val="B1"/>
        <w:rPr>
          <w:lang w:eastAsia="zh-CN"/>
        </w:rPr>
      </w:pPr>
      <w:r>
        <w:rPr>
          <w:rFonts w:hint="eastAsia"/>
          <w:lang w:eastAsia="zh-CN"/>
        </w:rPr>
        <w:t>3</w:t>
      </w:r>
      <w:r>
        <w:rPr>
          <w:lang w:eastAsia="zh-CN"/>
        </w:rPr>
        <w:tab/>
      </w:r>
      <w:r w:rsidRPr="007D3511">
        <w:rPr>
          <w:lang w:eastAsia="x-none"/>
        </w:rPr>
        <w:t>Authorization failure</w:t>
      </w:r>
      <w:r>
        <w:rPr>
          <w:lang w:eastAsia="zh-CN"/>
        </w:rPr>
        <w:t>;</w:t>
      </w:r>
      <w:r w:rsidRPr="00C37465">
        <w:rPr>
          <w:rFonts w:hint="eastAsia"/>
          <w:lang w:eastAsia="zh-CN"/>
        </w:rPr>
        <w:t xml:space="preserve"> </w:t>
      </w:r>
      <w:r>
        <w:rPr>
          <w:rFonts w:hint="eastAsia"/>
          <w:lang w:eastAsia="zh-CN"/>
        </w:rPr>
        <w:t>and</w:t>
      </w:r>
    </w:p>
    <w:p w14:paraId="3331B275" w14:textId="77777777" w:rsidR="00D9675E" w:rsidRDefault="00756EBD" w:rsidP="00756EBD">
      <w:pPr>
        <w:pStyle w:val="B1"/>
      </w:pPr>
      <w:r>
        <w:rPr>
          <w:lang w:eastAsia="zh-CN"/>
        </w:rPr>
        <w:lastRenderedPageBreak/>
        <w:t>7</w:t>
      </w:r>
      <w:r>
        <w:tab/>
      </w:r>
      <w:r>
        <w:rPr>
          <w:lang w:eastAsia="zh-CN"/>
        </w:rPr>
        <w:t>P</w:t>
      </w:r>
      <w:r w:rsidRPr="00625746">
        <w:rPr>
          <w:lang w:eastAsia="zh-CN"/>
        </w:rPr>
        <w:t>ermanently denied</w:t>
      </w:r>
      <w:r>
        <w:rPr>
          <w:rFonts w:hint="eastAsia"/>
          <w:lang w:eastAsia="zh-CN"/>
        </w:rPr>
        <w:t>.</w:t>
      </w:r>
    </w:p>
    <w:p w14:paraId="1497F8C1" w14:textId="77777777" w:rsidR="00E656D1" w:rsidRDefault="000B06D0" w:rsidP="000B06D0">
      <w:pPr>
        <w:pStyle w:val="Heading2"/>
      </w:pPr>
      <w:bookmarkStart w:id="434" w:name="_CR5_5"/>
      <w:bookmarkStart w:id="435" w:name="_Toc27161520"/>
      <w:bookmarkStart w:id="436" w:name="_Toc17203819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434"/>
      <w:r>
        <w:t>5.</w:t>
      </w:r>
      <w:r w:rsidR="00BA045E">
        <w:t>5</w:t>
      </w:r>
      <w:r w:rsidR="00E656D1" w:rsidRPr="00534353">
        <w:tab/>
      </w:r>
      <w:bookmarkEnd w:id="435"/>
      <w:r w:rsidR="00E139D0">
        <w:t xml:space="preserve">PIN </w:t>
      </w:r>
      <w:r w:rsidR="00325772" w:rsidRPr="000F6209">
        <w:t>communication</w:t>
      </w:r>
      <w:bookmarkEnd w:id="436"/>
    </w:p>
    <w:p w14:paraId="252EAF76" w14:textId="77777777" w:rsidR="00160853" w:rsidRDefault="00160853" w:rsidP="00160853">
      <w:pPr>
        <w:pStyle w:val="Heading3"/>
        <w:rPr>
          <w:lang w:eastAsia="zh-CN"/>
        </w:rPr>
      </w:pPr>
      <w:bookmarkStart w:id="437" w:name="_CR5_5_1"/>
      <w:bookmarkStart w:id="438" w:name="_Toc136352624"/>
      <w:bookmarkStart w:id="439" w:name="_Toc172038196"/>
      <w:bookmarkEnd w:id="437"/>
      <w:r>
        <w:rPr>
          <w:lang w:eastAsia="zh-CN"/>
        </w:rPr>
        <w:t>5.5.1</w:t>
      </w:r>
      <w:r>
        <w:rPr>
          <w:lang w:eastAsia="zh-CN"/>
        </w:rPr>
        <w:tab/>
        <w:t>General</w:t>
      </w:r>
      <w:bookmarkEnd w:id="438"/>
      <w:bookmarkEnd w:id="439"/>
    </w:p>
    <w:p w14:paraId="0B0E0B90" w14:textId="77777777" w:rsidR="00160853" w:rsidRDefault="00160853" w:rsidP="00160853">
      <w:pPr>
        <w:rPr>
          <w:lang w:eastAsia="zh-CN"/>
        </w:rPr>
      </w:pPr>
      <w:r>
        <w:rPr>
          <w:lang w:eastAsia="zh-CN"/>
        </w:rPr>
        <w:t>Whether a PIN communication is allowed or not is decided by PMAE-C of the PIN. Hence if a PIN peer needs to initiate a PIN communication, it should interact with PMAE-C before sending the traffic directly to the PGAE-C for</w:t>
      </w:r>
      <w:r w:rsidRPr="005B7194">
        <w:rPr>
          <w:lang w:eastAsia="zh-CN"/>
        </w:rPr>
        <w:t xml:space="preserve"> </w:t>
      </w:r>
      <w:r>
        <w:rPr>
          <w:lang w:eastAsia="zh-CN"/>
        </w:rPr>
        <w:t>routing. Once the PIN communication is allowed by the PMAE-C, the PIN peer is allowed to send the traffic to the same target PIN peer or the same PIN server via the PGAE-C directly.</w:t>
      </w:r>
    </w:p>
    <w:p w14:paraId="34DE4C4C" w14:textId="77777777" w:rsidR="00160853" w:rsidRDefault="00160853" w:rsidP="00160853">
      <w:pPr>
        <w:rPr>
          <w:lang w:eastAsia="zh-CN"/>
        </w:rPr>
      </w:pPr>
      <w:r>
        <w:rPr>
          <w:lang w:eastAsia="zh-CN"/>
        </w:rPr>
        <w:t>The following procedures are defined for PIN communication:</w:t>
      </w:r>
    </w:p>
    <w:p w14:paraId="4F21CB8C" w14:textId="77777777" w:rsidR="00160853" w:rsidRDefault="00160853" w:rsidP="00160853">
      <w:pPr>
        <w:pStyle w:val="B1"/>
        <w:rPr>
          <w:lang w:eastAsia="zh-CN"/>
        </w:rPr>
      </w:pPr>
      <w:r>
        <w:rPr>
          <w:lang w:eastAsia="zh-CN"/>
        </w:rPr>
        <w:t>a)</w:t>
      </w:r>
      <w:r>
        <w:rPr>
          <w:lang w:eastAsia="zh-CN"/>
        </w:rPr>
        <w:tab/>
      </w:r>
      <w:r w:rsidRPr="003038F2">
        <w:t xml:space="preserve">PIN communication </w:t>
      </w:r>
      <w:r>
        <w:t xml:space="preserve">create </w:t>
      </w:r>
      <w:r>
        <w:rPr>
          <w:lang w:eastAsia="zh-CN"/>
        </w:rPr>
        <w:t>as specified in clause</w:t>
      </w:r>
      <w:r>
        <w:t> </w:t>
      </w:r>
      <w:r>
        <w:rPr>
          <w:lang w:eastAsia="zh-CN"/>
        </w:rPr>
        <w:t>5.5.2</w:t>
      </w:r>
      <w:r>
        <w:t>;</w:t>
      </w:r>
    </w:p>
    <w:p w14:paraId="5E8AAA70" w14:textId="77777777" w:rsidR="00160853" w:rsidRDefault="00160853" w:rsidP="00160853">
      <w:pPr>
        <w:pStyle w:val="B1"/>
      </w:pPr>
      <w:r>
        <w:rPr>
          <w:lang w:eastAsia="zh-CN"/>
        </w:rPr>
        <w:t>b)</w:t>
      </w:r>
      <w:r>
        <w:rPr>
          <w:lang w:eastAsia="zh-CN"/>
        </w:rPr>
        <w:tab/>
      </w:r>
      <w:r w:rsidRPr="003038F2">
        <w:t xml:space="preserve">PIN communication </w:t>
      </w:r>
      <w:r>
        <w:t>update</w:t>
      </w:r>
      <w:r>
        <w:rPr>
          <w:lang w:eastAsia="zh-CN"/>
        </w:rPr>
        <w:t xml:space="preserve"> as specified in clause</w:t>
      </w:r>
      <w:r>
        <w:t> </w:t>
      </w:r>
      <w:r>
        <w:rPr>
          <w:lang w:eastAsia="zh-CN"/>
        </w:rPr>
        <w:t>5.5.3</w:t>
      </w:r>
      <w:r>
        <w:t>; and</w:t>
      </w:r>
    </w:p>
    <w:p w14:paraId="08B9747D" w14:textId="77777777" w:rsidR="00160853" w:rsidRDefault="00160853" w:rsidP="00160853">
      <w:pPr>
        <w:pStyle w:val="B1"/>
        <w:rPr>
          <w:lang w:eastAsia="zh-CN"/>
        </w:rPr>
      </w:pPr>
      <w:r>
        <w:rPr>
          <w:rFonts w:hint="eastAsia"/>
          <w:lang w:eastAsia="zh-CN"/>
        </w:rPr>
        <w:t>c</w:t>
      </w:r>
      <w:r>
        <w:rPr>
          <w:lang w:eastAsia="zh-CN"/>
        </w:rPr>
        <w:t>)</w:t>
      </w:r>
      <w:r>
        <w:rPr>
          <w:lang w:eastAsia="zh-CN"/>
        </w:rPr>
        <w:tab/>
        <w:t>PIN communication delete</w:t>
      </w:r>
      <w:r w:rsidRPr="0009223D">
        <w:rPr>
          <w:lang w:eastAsia="zh-CN"/>
        </w:rPr>
        <w:t xml:space="preserve"> </w:t>
      </w:r>
      <w:r>
        <w:rPr>
          <w:lang w:eastAsia="zh-CN"/>
        </w:rPr>
        <w:t>as specified in clause</w:t>
      </w:r>
      <w:r>
        <w:t> </w:t>
      </w:r>
      <w:r>
        <w:rPr>
          <w:lang w:eastAsia="zh-CN"/>
        </w:rPr>
        <w:t>5.5.4.</w:t>
      </w:r>
    </w:p>
    <w:p w14:paraId="4DB6A52B" w14:textId="77777777" w:rsidR="00160853" w:rsidRDefault="00160853" w:rsidP="00160853">
      <w:pPr>
        <w:pStyle w:val="Heading3"/>
        <w:rPr>
          <w:lang w:eastAsia="zh-CN"/>
        </w:rPr>
      </w:pPr>
      <w:bookmarkStart w:id="440" w:name="_CR5_5_2"/>
      <w:bookmarkStart w:id="441" w:name="_Toc172038197"/>
      <w:bookmarkEnd w:id="440"/>
      <w:r>
        <w:rPr>
          <w:lang w:eastAsia="zh-CN"/>
        </w:rPr>
        <w:t>5.5.2</w:t>
      </w:r>
      <w:r>
        <w:rPr>
          <w:lang w:eastAsia="zh-CN"/>
        </w:rPr>
        <w:tab/>
        <w:t>PIN communication create procedure</w:t>
      </w:r>
      <w:bookmarkEnd w:id="441"/>
    </w:p>
    <w:p w14:paraId="72EB4094" w14:textId="77777777" w:rsidR="00160853" w:rsidRPr="00662B43" w:rsidRDefault="00160853" w:rsidP="00160853">
      <w:pPr>
        <w:pStyle w:val="Heading4"/>
      </w:pPr>
      <w:bookmarkStart w:id="442" w:name="_CR5_5_2_1"/>
      <w:bookmarkStart w:id="443" w:name="_Toc172038198"/>
      <w:bookmarkEnd w:id="442"/>
      <w:r w:rsidRPr="00662B43">
        <w:t>5.5.2.1</w:t>
      </w:r>
      <w:r w:rsidRPr="00662B43">
        <w:tab/>
        <w:t>Requesting entity procedure</w:t>
      </w:r>
      <w:bookmarkEnd w:id="443"/>
    </w:p>
    <w:p w14:paraId="4619656D" w14:textId="77777777" w:rsidR="00160853" w:rsidRDefault="00160853" w:rsidP="00160853">
      <w:pPr>
        <w:rPr>
          <w:lang w:eastAsia="zh-CN"/>
        </w:rPr>
      </w:pPr>
      <w:r>
        <w:rPr>
          <w:rFonts w:hint="eastAsia"/>
          <w:lang w:eastAsia="zh-CN"/>
        </w:rPr>
        <w:t>T</w:t>
      </w:r>
      <w:r>
        <w:rPr>
          <w:lang w:eastAsia="zh-CN"/>
        </w:rPr>
        <w:t>he requesting entity can be PMAE-C, PEAE-C, or PGAE-C.</w:t>
      </w:r>
    </w:p>
    <w:p w14:paraId="5754E395" w14:textId="77777777" w:rsidR="00160853" w:rsidRDefault="00160853" w:rsidP="00160853">
      <w:r>
        <w:t xml:space="preserve">When the </w:t>
      </w:r>
      <w:r>
        <w:rPr>
          <w:lang w:eastAsia="zh-CN"/>
        </w:rPr>
        <w:t>requesting entity</w:t>
      </w:r>
      <w:r>
        <w:t xml:space="preserve"> needs </w:t>
      </w:r>
      <w:r>
        <w:rPr>
          <w:lang w:eastAsia="zh-CN"/>
        </w:rPr>
        <w:t>to initiate a PIN communication</w:t>
      </w:r>
      <w:r>
        <w:t xml:space="preserve">, the </w:t>
      </w:r>
      <w:r>
        <w:rPr>
          <w:lang w:eastAsia="zh-CN"/>
        </w:rPr>
        <w:t>requesting entity</w:t>
      </w:r>
      <w:r>
        <w:t xml:space="preserve"> shall generate an HTTP POST request according to procedures as specified in IETF RFC 9110 [4]. In the HTTP POST request, the </w:t>
      </w:r>
      <w:r>
        <w:rPr>
          <w:lang w:eastAsia="zh-CN"/>
        </w:rPr>
        <w:t>requesting entity</w:t>
      </w:r>
      <w:r>
        <w:t>:</w:t>
      </w:r>
    </w:p>
    <w:p w14:paraId="6EABB4ED" w14:textId="77777777" w:rsidR="00160853" w:rsidRDefault="00160853" w:rsidP="00160853">
      <w:pPr>
        <w:pStyle w:val="B1"/>
        <w:rPr>
          <w:lang w:eastAsia="zh-CN"/>
        </w:rPr>
      </w:pPr>
      <w:r>
        <w:rPr>
          <w:lang w:eastAsia="zh-CN"/>
        </w:rPr>
        <w:t>a)</w:t>
      </w:r>
      <w:r>
        <w:rPr>
          <w:lang w:eastAsia="zh-CN"/>
        </w:rPr>
        <w:tab/>
        <w:t>shall set the Request-URI to the URI of the PMAE-C;</w:t>
      </w:r>
    </w:p>
    <w:p w14:paraId="4C48D438" w14:textId="77777777" w:rsidR="00160853" w:rsidRPr="006F1085" w:rsidRDefault="00160853" w:rsidP="00160853">
      <w:pPr>
        <w:pStyle w:val="NO"/>
      </w:pPr>
      <w:r>
        <w:t>NOTE 1:</w:t>
      </w:r>
      <w:r>
        <w:tab/>
        <w:t>In case of the requesting</w:t>
      </w:r>
      <w:r w:rsidRPr="00097463">
        <w:rPr>
          <w:lang w:eastAsia="zh-CN"/>
        </w:rPr>
        <w:t xml:space="preserve"> </w:t>
      </w:r>
      <w:r>
        <w:rPr>
          <w:rFonts w:hint="eastAsia"/>
          <w:lang w:eastAsia="zh-CN"/>
        </w:rPr>
        <w:t>entit</w:t>
      </w:r>
      <w:r>
        <w:rPr>
          <w:lang w:eastAsia="zh-CN"/>
        </w:rPr>
        <w:t>y is PMAE-C, the Request-URI sets to the URI of the PGAE-C</w:t>
      </w:r>
      <w:r>
        <w:t>.</w:t>
      </w:r>
    </w:p>
    <w:p w14:paraId="21024662" w14:textId="77777777" w:rsidR="00160853" w:rsidRDefault="00160853" w:rsidP="00160853">
      <w:pPr>
        <w:pStyle w:val="B1"/>
      </w:pPr>
      <w:r>
        <w:t>b)</w:t>
      </w:r>
      <w:r>
        <w:tab/>
        <w:t>shall include a Content-Type header field set to "application/vnd.3gpp.pinapp-info+xml"; and</w:t>
      </w:r>
    </w:p>
    <w:p w14:paraId="6F52CF80" w14:textId="77777777" w:rsidR="00160853" w:rsidRDefault="00160853" w:rsidP="00160853">
      <w:pPr>
        <w:pStyle w:val="B1"/>
      </w:pPr>
      <w:r>
        <w:t>c)</w:t>
      </w:r>
      <w:r>
        <w:tab/>
        <w:t>shall include an application/vnd.3gpp.pinapp-info+xml MIME body with a &lt;pin-communication-create-request&gt; element in the &lt;pinapp-info&gt; root element and within the &lt;pin-communication-create-request&gt; element:</w:t>
      </w:r>
    </w:p>
    <w:p w14:paraId="56EF60A7" w14:textId="77777777" w:rsidR="00160853" w:rsidRDefault="00160853" w:rsidP="00160853">
      <w:pPr>
        <w:pStyle w:val="B2"/>
        <w:rPr>
          <w:lang w:eastAsia="zh-CN"/>
        </w:rPr>
      </w:pPr>
      <w:r>
        <w:rPr>
          <w:rFonts w:hint="eastAsia"/>
          <w:lang w:eastAsia="zh-CN"/>
        </w:rPr>
        <w:t>1</w:t>
      </w:r>
      <w:r>
        <w:rPr>
          <w:lang w:eastAsia="zh-CN"/>
        </w:rPr>
        <w:t>)</w:t>
      </w:r>
      <w:r>
        <w:rPr>
          <w:lang w:eastAsia="zh-CN"/>
        </w:rPr>
        <w:tab/>
        <w:t xml:space="preserve">shall include a &lt;pin-id&gt; </w:t>
      </w:r>
      <w:r>
        <w:t>element set to the PIN ID of the PIN;</w:t>
      </w:r>
    </w:p>
    <w:p w14:paraId="385BC9F3" w14:textId="77777777" w:rsidR="00160853" w:rsidRDefault="00160853" w:rsidP="00160853">
      <w:pPr>
        <w:pStyle w:val="B2"/>
      </w:pPr>
      <w:r>
        <w:t>2)</w:t>
      </w:r>
      <w:r>
        <w:tab/>
        <w:t xml:space="preserve">shall include a &lt;ue-id&gt; element set to the identity of the </w:t>
      </w:r>
      <w:r>
        <w:rPr>
          <w:lang w:eastAsia="zh-CN"/>
        </w:rPr>
        <w:t>requesting entity</w:t>
      </w:r>
      <w:r>
        <w:t>;</w:t>
      </w:r>
    </w:p>
    <w:p w14:paraId="345F3C9B" w14:textId="77777777" w:rsidR="00160853" w:rsidRDefault="00160853" w:rsidP="00160853">
      <w:pPr>
        <w:pStyle w:val="B2"/>
      </w:pPr>
      <w:r>
        <w:t>3)</w:t>
      </w:r>
      <w:r>
        <w:tab/>
        <w:t>shall include a &lt;security-credentials&gt; element set to the security credentials resulting from a successful authorization for the PIN service;</w:t>
      </w:r>
    </w:p>
    <w:p w14:paraId="44A4CB2B" w14:textId="77777777" w:rsidR="00160853" w:rsidRDefault="00160853" w:rsidP="00160853">
      <w:pPr>
        <w:pStyle w:val="B2"/>
      </w:pPr>
      <w:r>
        <w:rPr>
          <w:lang w:eastAsia="zh-CN"/>
        </w:rPr>
        <w:t>4)</w:t>
      </w:r>
      <w:r>
        <w:rPr>
          <w:lang w:eastAsia="zh-CN"/>
        </w:rPr>
        <w:tab/>
        <w:t>shall include a &lt;pin-</w:t>
      </w:r>
      <w:r>
        <w:t>traffic-descriptor</w:t>
      </w:r>
      <w:r>
        <w:rPr>
          <w:lang w:eastAsia="zh-CN"/>
        </w:rPr>
        <w:t xml:space="preserve">&gt; </w:t>
      </w:r>
      <w:r>
        <w:t>element set to the PIN traffic descriptor that i</w:t>
      </w:r>
      <w:r w:rsidRPr="000B21BF">
        <w:t>dentif</w:t>
      </w:r>
      <w:r>
        <w:t>ies</w:t>
      </w:r>
      <w:r w:rsidRPr="000B21BF">
        <w:t xml:space="preserve"> the target traffic to</w:t>
      </w:r>
      <w:r>
        <w:t xml:space="preserve"> or </w:t>
      </w:r>
      <w:r w:rsidRPr="000B21BF">
        <w:t xml:space="preserve">from </w:t>
      </w:r>
      <w:r>
        <w:t xml:space="preserve">the </w:t>
      </w:r>
      <w:r w:rsidRPr="000B21BF">
        <w:t xml:space="preserve">application server or </w:t>
      </w:r>
      <w:r>
        <w:t>the PIN peer;</w:t>
      </w:r>
    </w:p>
    <w:p w14:paraId="011307B1" w14:textId="77777777" w:rsidR="00160853" w:rsidRDefault="00160853" w:rsidP="00160853">
      <w:pPr>
        <w:pStyle w:val="B2"/>
        <w:rPr>
          <w:rFonts w:cs="Arial"/>
        </w:rPr>
      </w:pPr>
      <w:r>
        <w:rPr>
          <w:lang w:eastAsia="zh-CN"/>
        </w:rPr>
        <w:t>5)</w:t>
      </w:r>
      <w:r>
        <w:rPr>
          <w:lang w:eastAsia="zh-CN"/>
        </w:rPr>
        <w:tab/>
        <w:t>shall include a &lt;</w:t>
      </w:r>
      <w:r>
        <w:t>pin-packet-filter</w:t>
      </w:r>
      <w:r>
        <w:rPr>
          <w:lang w:eastAsia="zh-CN"/>
        </w:rPr>
        <w:t>&gt;</w:t>
      </w:r>
      <w:r>
        <w:t xml:space="preserve"> element set to</w:t>
      </w:r>
      <w:r>
        <w:rPr>
          <w:rFonts w:cs="Arial"/>
        </w:rPr>
        <w:t xml:space="preserve"> the PIN </w:t>
      </w:r>
      <w:r>
        <w:t xml:space="preserve">packet </w:t>
      </w:r>
      <w:r>
        <w:rPr>
          <w:lang w:val="en-US"/>
        </w:rPr>
        <w:t>f</w:t>
      </w:r>
      <w:r w:rsidRPr="000B21BF">
        <w:rPr>
          <w:lang w:val="en-US"/>
        </w:rPr>
        <w:t xml:space="preserve">ilter </w:t>
      </w:r>
      <w:r>
        <w:rPr>
          <w:lang w:val="en-US"/>
        </w:rPr>
        <w:t>that</w:t>
      </w:r>
      <w:r w:rsidRPr="000B21BF">
        <w:rPr>
          <w:lang w:val="en-US"/>
        </w:rPr>
        <w:t xml:space="preserve"> identif</w:t>
      </w:r>
      <w:r>
        <w:rPr>
          <w:lang w:val="en-US"/>
        </w:rPr>
        <w:t>ies</w:t>
      </w:r>
      <w:r w:rsidRPr="000B21BF">
        <w:rPr>
          <w:lang w:val="en-US"/>
        </w:rPr>
        <w:t xml:space="preserve"> one or more packet flow(s)</w:t>
      </w:r>
      <w:r>
        <w:rPr>
          <w:lang w:val="en-US"/>
        </w:rPr>
        <w:t xml:space="preserve"> (i.e. for</w:t>
      </w:r>
      <w:r w:rsidRPr="000B21BF">
        <w:rPr>
          <w:lang w:val="en-US"/>
        </w:rPr>
        <w:t xml:space="preserve"> the PG</w:t>
      </w:r>
      <w:r>
        <w:rPr>
          <w:lang w:val="en-US"/>
        </w:rPr>
        <w:t>AE-</w:t>
      </w:r>
      <w:r w:rsidRPr="000B21BF">
        <w:rPr>
          <w:lang w:val="en-US"/>
        </w:rPr>
        <w:t>C</w:t>
      </w:r>
      <w:r>
        <w:rPr>
          <w:lang w:val="en-US"/>
        </w:rPr>
        <w:t xml:space="preserve"> to</w:t>
      </w:r>
      <w:r w:rsidRPr="000B21BF">
        <w:rPr>
          <w:lang w:val="en-US"/>
        </w:rPr>
        <w:t xml:space="preserve"> route the traffic to the target application server</w:t>
      </w:r>
      <w:r>
        <w:rPr>
          <w:lang w:val="en-US"/>
        </w:rPr>
        <w:t xml:space="preserve"> or PIN peer)</w:t>
      </w:r>
      <w:r>
        <w:rPr>
          <w:rFonts w:cs="Arial"/>
        </w:rPr>
        <w:t>;</w:t>
      </w:r>
    </w:p>
    <w:p w14:paraId="521AC753" w14:textId="77777777" w:rsidR="00160853" w:rsidRDefault="00160853" w:rsidP="00160853">
      <w:pPr>
        <w:pStyle w:val="B2"/>
        <w:rPr>
          <w:lang w:eastAsia="zh-CN"/>
        </w:rPr>
      </w:pPr>
      <w:r>
        <w:rPr>
          <w:lang w:eastAsia="zh-CN"/>
        </w:rPr>
        <w:t>6)</w:t>
      </w:r>
      <w:r>
        <w:rPr>
          <w:lang w:eastAsia="zh-CN"/>
        </w:rPr>
        <w:tab/>
        <w:t>may include a &lt;pin-requested-qos&gt; element set to t</w:t>
      </w:r>
      <w:r w:rsidRPr="00FD2B7F">
        <w:rPr>
          <w:lang w:eastAsia="zh-CN"/>
        </w:rPr>
        <w:t>he QoS</w:t>
      </w:r>
      <w:r>
        <w:rPr>
          <w:lang w:eastAsia="zh-CN"/>
        </w:rPr>
        <w:t xml:space="preserve"> requirement</w:t>
      </w:r>
      <w:r w:rsidRPr="00FD2B7F">
        <w:rPr>
          <w:lang w:eastAsia="zh-CN"/>
        </w:rPr>
        <w:t xml:space="preserve"> of </w:t>
      </w:r>
      <w:r>
        <w:rPr>
          <w:lang w:eastAsia="zh-CN"/>
        </w:rPr>
        <w:t xml:space="preserve">the </w:t>
      </w:r>
      <w:r w:rsidRPr="00FD2B7F">
        <w:rPr>
          <w:lang w:eastAsia="zh-CN"/>
        </w:rPr>
        <w:t xml:space="preserve">packet flow that requested by </w:t>
      </w:r>
      <w:r>
        <w:rPr>
          <w:lang w:eastAsia="zh-CN"/>
        </w:rPr>
        <w:t>the requesting entity; and</w:t>
      </w:r>
    </w:p>
    <w:p w14:paraId="685D9391" w14:textId="77777777" w:rsidR="00160853" w:rsidRPr="00662B43" w:rsidRDefault="00160853" w:rsidP="00160853">
      <w:pPr>
        <w:pStyle w:val="B2"/>
        <w:rPr>
          <w:lang w:eastAsia="zh-CN"/>
        </w:rPr>
      </w:pPr>
      <w:r>
        <w:rPr>
          <w:rFonts w:hint="eastAsia"/>
          <w:lang w:eastAsia="zh-CN"/>
        </w:rPr>
        <w:t>7</w:t>
      </w:r>
      <w:r>
        <w:rPr>
          <w:lang w:eastAsia="zh-CN"/>
        </w:rPr>
        <w:t>)</w:t>
      </w:r>
      <w:r>
        <w:rPr>
          <w:lang w:eastAsia="zh-CN"/>
        </w:rPr>
        <w:tab/>
      </w:r>
      <w:r>
        <w:rPr>
          <w:lang w:eastAsia="zh-CN"/>
        </w:rPr>
        <w:tab/>
        <w:t>may include a &lt;ue-address&gt; element set to t</w:t>
      </w:r>
      <w:r w:rsidRPr="00FD2B7F">
        <w:rPr>
          <w:lang w:eastAsia="zh-CN"/>
        </w:rPr>
        <w:t xml:space="preserve">he </w:t>
      </w:r>
      <w:r w:rsidRPr="00662B43">
        <w:rPr>
          <w:lang w:eastAsia="zh-CN"/>
        </w:rPr>
        <w:t>MAC address</w:t>
      </w:r>
      <w:r>
        <w:rPr>
          <w:lang w:eastAsia="zh-CN"/>
        </w:rPr>
        <w:t xml:space="preserve"> or </w:t>
      </w:r>
      <w:r w:rsidRPr="00662B43">
        <w:rPr>
          <w:lang w:eastAsia="zh-CN"/>
        </w:rPr>
        <w:t xml:space="preserve">IP address of </w:t>
      </w:r>
      <w:r>
        <w:rPr>
          <w:lang w:eastAsia="zh-CN"/>
        </w:rPr>
        <w:t>the requesting entity.</w:t>
      </w:r>
    </w:p>
    <w:p w14:paraId="68F313DD" w14:textId="77777777" w:rsidR="00160853" w:rsidRDefault="00160853" w:rsidP="00160853">
      <w:pPr>
        <w:rPr>
          <w:lang w:eastAsia="zh-CN"/>
        </w:rPr>
      </w:pPr>
      <w:r>
        <w:t xml:space="preserve">The </w:t>
      </w:r>
      <w:r>
        <w:rPr>
          <w:lang w:eastAsia="zh-CN"/>
        </w:rPr>
        <w:t>requesting entity</w:t>
      </w:r>
      <w:r>
        <w:t xml:space="preserve"> shall send the generated HTTP POST request towards the PMAE-C according to IETF RFC 9110 [4]</w:t>
      </w:r>
      <w:r>
        <w:rPr>
          <w:lang w:eastAsia="zh-CN"/>
        </w:rPr>
        <w:t>.</w:t>
      </w:r>
    </w:p>
    <w:p w14:paraId="504DFE98" w14:textId="77777777" w:rsidR="00160853" w:rsidRPr="00E30DEB" w:rsidRDefault="00160853" w:rsidP="00160853">
      <w:pPr>
        <w:pStyle w:val="NO"/>
        <w:rPr>
          <w:lang w:eastAsia="zh-CN"/>
        </w:rPr>
      </w:pPr>
      <w:r>
        <w:t>NOTE 2:</w:t>
      </w:r>
      <w:r>
        <w:tab/>
        <w:t>In case of the requesting</w:t>
      </w:r>
      <w:r w:rsidRPr="00097463">
        <w:rPr>
          <w:lang w:eastAsia="zh-CN"/>
        </w:rPr>
        <w:t xml:space="preserve"> </w:t>
      </w:r>
      <w:r>
        <w:rPr>
          <w:rFonts w:hint="eastAsia"/>
          <w:lang w:eastAsia="zh-CN"/>
        </w:rPr>
        <w:t>entit</w:t>
      </w:r>
      <w:r>
        <w:rPr>
          <w:lang w:eastAsia="zh-CN"/>
        </w:rPr>
        <w:t xml:space="preserve">y is PMAE-C itself, </w:t>
      </w:r>
      <w:r>
        <w:t>the generated HTTP POST request is sent towards the PGAE-C.</w:t>
      </w:r>
    </w:p>
    <w:p w14:paraId="5B2CE9FB" w14:textId="77777777" w:rsidR="00160853" w:rsidRDefault="00160853" w:rsidP="00160853">
      <w:r>
        <w:rPr>
          <w:lang w:eastAsia="zh-CN"/>
        </w:rPr>
        <w:t>Up</w:t>
      </w:r>
      <w:r>
        <w:rPr>
          <w:lang w:eastAsia="x-none"/>
        </w:rPr>
        <w:t xml:space="preserve">on reception of an </w:t>
      </w:r>
      <w:r>
        <w:t>HTTP 200 (OK) response message containing:</w:t>
      </w:r>
    </w:p>
    <w:p w14:paraId="65191713" w14:textId="77777777" w:rsidR="00160853" w:rsidRDefault="00160853" w:rsidP="00160853">
      <w:pPr>
        <w:pStyle w:val="B1"/>
      </w:pPr>
      <w:r>
        <w:lastRenderedPageBreak/>
        <w:t>a)</w:t>
      </w:r>
      <w:r>
        <w:tab/>
        <w:t>a Content-Type header field set to "application/vnd.3gpp.pinapp-info+xml"; and</w:t>
      </w:r>
    </w:p>
    <w:p w14:paraId="0E972C64" w14:textId="77777777" w:rsidR="00160853" w:rsidRDefault="00160853" w:rsidP="00160853">
      <w:pPr>
        <w:pStyle w:val="B1"/>
      </w:pPr>
      <w:r>
        <w:t>b)</w:t>
      </w:r>
      <w:r>
        <w:tab/>
        <w:t>an application/vnd.3gpp.pinapp-info+xml MIME body with a &lt;pin-communication-create-</w:t>
      </w:r>
      <w:r>
        <w:rPr>
          <w:rFonts w:hint="eastAsia"/>
          <w:lang w:eastAsia="zh-CN"/>
        </w:rPr>
        <w:t>acce</w:t>
      </w:r>
      <w:r>
        <w:t>pt&gt; element in the &lt;pinapp-info&gt; root element,</w:t>
      </w:r>
    </w:p>
    <w:p w14:paraId="588EAECD" w14:textId="77777777" w:rsidR="00160853" w:rsidRDefault="00160853" w:rsidP="00160853">
      <w:pPr>
        <w:rPr>
          <w:lang w:eastAsia="zh-CN"/>
        </w:rPr>
      </w:pPr>
      <w:r>
        <w:t>the requesting entity shall consider the PIN communication is allowed by the PMAE-C and send the traffic to the PGAE-C when needed.</w:t>
      </w:r>
    </w:p>
    <w:p w14:paraId="74D4CA55" w14:textId="77777777" w:rsidR="00160853" w:rsidRDefault="00160853" w:rsidP="00160853">
      <w:r>
        <w:rPr>
          <w:lang w:eastAsia="zh-CN"/>
        </w:rPr>
        <w:t>Up</w:t>
      </w:r>
      <w:r>
        <w:rPr>
          <w:lang w:eastAsia="x-none"/>
        </w:rPr>
        <w:t xml:space="preserve">on reception of an </w:t>
      </w:r>
      <w:r>
        <w:t>HTTP 403 (Forbidden) response message containing:</w:t>
      </w:r>
    </w:p>
    <w:p w14:paraId="2263133F" w14:textId="77777777" w:rsidR="00160853" w:rsidRDefault="00160853" w:rsidP="00160853">
      <w:pPr>
        <w:pStyle w:val="B1"/>
      </w:pPr>
      <w:r>
        <w:t>a)</w:t>
      </w:r>
      <w:r>
        <w:tab/>
        <w:t>a Content-Type header field set to "application/vnd.3gpp.pinapp-info+xml"; and</w:t>
      </w:r>
    </w:p>
    <w:p w14:paraId="4DE60ECF" w14:textId="77777777" w:rsidR="00160853" w:rsidRDefault="00160853" w:rsidP="00160853">
      <w:pPr>
        <w:pStyle w:val="B1"/>
      </w:pPr>
      <w:r>
        <w:t>b)</w:t>
      </w:r>
      <w:r>
        <w:tab/>
        <w:t>an application/vnd.3gpp.pinapp-info+xml MIME body with a &lt;pin-communication-create-</w:t>
      </w:r>
      <w:r>
        <w:rPr>
          <w:lang w:eastAsia="zh-CN"/>
        </w:rPr>
        <w:t>reject</w:t>
      </w:r>
      <w:r>
        <w:t>&gt; element in the &lt;pinapp-info&gt; root element,</w:t>
      </w:r>
    </w:p>
    <w:p w14:paraId="0DD2FA83" w14:textId="77777777" w:rsidR="00160853" w:rsidRDefault="00160853" w:rsidP="00160853">
      <w:r>
        <w:t>the requesting entity shall consider the PIN communication is not allowed by the PMAE-C or the PGAE-C.</w:t>
      </w:r>
    </w:p>
    <w:p w14:paraId="71E128DC" w14:textId="77777777" w:rsidR="00160853" w:rsidRPr="00B2232C" w:rsidRDefault="00160853" w:rsidP="00160853">
      <w:pPr>
        <w:pStyle w:val="NO"/>
      </w:pPr>
      <w:r>
        <w:t>NOTE 3:</w:t>
      </w:r>
      <w:r>
        <w:tab/>
        <w:t>In case of the requested</w:t>
      </w:r>
      <w:r w:rsidRPr="00097463">
        <w:rPr>
          <w:lang w:eastAsia="zh-CN"/>
        </w:rPr>
        <w:t xml:space="preserve"> </w:t>
      </w:r>
      <w:r w:rsidRPr="00FD2B7F">
        <w:rPr>
          <w:lang w:eastAsia="zh-CN"/>
        </w:rPr>
        <w:t>QoS</w:t>
      </w:r>
      <w:r>
        <w:rPr>
          <w:lang w:eastAsia="zh-CN"/>
        </w:rPr>
        <w:t xml:space="preserve"> requirement is not the same as the accepted </w:t>
      </w:r>
      <w:r w:rsidRPr="00FD2B7F">
        <w:rPr>
          <w:lang w:eastAsia="zh-CN"/>
        </w:rPr>
        <w:t>QoS</w:t>
      </w:r>
      <w:r>
        <w:rPr>
          <w:lang w:eastAsia="zh-CN"/>
        </w:rPr>
        <w:t xml:space="preserve"> requirement according to the </w:t>
      </w:r>
      <w:r w:rsidRPr="00A86FEC">
        <w:t>&lt;pin-</w:t>
      </w:r>
      <w:r>
        <w:t>accepted</w:t>
      </w:r>
      <w:r w:rsidRPr="00A86FEC">
        <w:t>-qos&gt; element</w:t>
      </w:r>
      <w:r>
        <w:t>, it is left to UE</w:t>
      </w:r>
      <w:r w:rsidRPr="0045114A">
        <w:t xml:space="preserve"> implementation</w:t>
      </w:r>
      <w:r>
        <w:t xml:space="preserve"> for further actions.</w:t>
      </w:r>
    </w:p>
    <w:p w14:paraId="65E985BE" w14:textId="77777777" w:rsidR="00160853" w:rsidRDefault="00160853" w:rsidP="00160853">
      <w:pPr>
        <w:pStyle w:val="Heading4"/>
      </w:pPr>
      <w:bookmarkStart w:id="444" w:name="_CR5_5_2_2"/>
      <w:bookmarkStart w:id="445" w:name="_Toc172038199"/>
      <w:bookmarkEnd w:id="444"/>
      <w:r w:rsidRPr="00662B43">
        <w:t>5.5.2.</w:t>
      </w:r>
      <w:r>
        <w:t>2</w:t>
      </w:r>
      <w:r w:rsidRPr="00662B43">
        <w:tab/>
      </w:r>
      <w:r>
        <w:t>PMAE-C</w:t>
      </w:r>
      <w:r w:rsidRPr="00662B43">
        <w:t xml:space="preserve"> procedure</w:t>
      </w:r>
      <w:bookmarkEnd w:id="445"/>
    </w:p>
    <w:p w14:paraId="4ABCB3BF" w14:textId="77777777" w:rsidR="00160853" w:rsidRPr="0055485C" w:rsidRDefault="00160853" w:rsidP="00160853">
      <w:pPr>
        <w:pStyle w:val="NO"/>
        <w:rPr>
          <w:noProof/>
        </w:rPr>
      </w:pPr>
      <w:r>
        <w:t>NOTE:</w:t>
      </w:r>
      <w:r>
        <w:tab/>
      </w:r>
      <w:r w:rsidRPr="0055485C">
        <w:t xml:space="preserve">This </w:t>
      </w:r>
      <w:r>
        <w:t>procedure</w:t>
      </w:r>
      <w:r w:rsidRPr="0055485C">
        <w:t xml:space="preserve"> is not perform</w:t>
      </w:r>
      <w:r>
        <w:t>ed</w:t>
      </w:r>
      <w:r w:rsidRPr="0055485C">
        <w:t xml:space="preserve"> i</w:t>
      </w:r>
      <w:r>
        <w:t>f</w:t>
      </w:r>
      <w:r w:rsidRPr="0055485C">
        <w:t xml:space="preserve"> the requesting entity is the PMAE-C itself.</w:t>
      </w:r>
    </w:p>
    <w:p w14:paraId="44488B8A" w14:textId="77777777" w:rsidR="00160853" w:rsidRDefault="00160853" w:rsidP="00160853">
      <w:r>
        <w:rPr>
          <w:lang w:eastAsia="x-none"/>
        </w:rPr>
        <w:t>Upon reception of an HTTP POST request</w:t>
      </w:r>
      <w:r>
        <w:t xml:space="preserve"> message containing:</w:t>
      </w:r>
    </w:p>
    <w:p w14:paraId="2E1E0F37" w14:textId="77777777" w:rsidR="00160853" w:rsidRDefault="00160853" w:rsidP="00160853">
      <w:pPr>
        <w:pStyle w:val="B1"/>
      </w:pPr>
      <w:r>
        <w:t>a)</w:t>
      </w:r>
      <w:r>
        <w:tab/>
        <w:t>a Content-Type header field set to "application/vnd.3gpp.pinapp-info+xml"; and</w:t>
      </w:r>
    </w:p>
    <w:p w14:paraId="523A81E7" w14:textId="77777777" w:rsidR="00160853" w:rsidRDefault="00160853" w:rsidP="00160853">
      <w:pPr>
        <w:pStyle w:val="B1"/>
      </w:pPr>
      <w:r>
        <w:t>b)</w:t>
      </w:r>
      <w:r>
        <w:tab/>
        <w:t>an application/vnd.3gpp.pinapp-info+xml MIME body with a &lt;pin-communication-create-request&gt; element in the &lt;pinapp-info&gt; root element,</w:t>
      </w:r>
    </w:p>
    <w:p w14:paraId="29965B5A" w14:textId="77777777" w:rsidR="00160853" w:rsidRDefault="00160853" w:rsidP="00160853">
      <w:pPr>
        <w:rPr>
          <w:noProof/>
        </w:rPr>
      </w:pPr>
      <w:r>
        <w:t xml:space="preserve">the PMAE-C shall </w:t>
      </w:r>
      <w:r>
        <w:rPr>
          <w:lang w:eastAsia="zh-CN"/>
        </w:rPr>
        <w:t>determine whether the requesting entity is allowed to perform the PIN communication or not</w:t>
      </w:r>
      <w:r>
        <w:rPr>
          <w:noProof/>
        </w:rPr>
        <w:t>.</w:t>
      </w:r>
    </w:p>
    <w:p w14:paraId="083B5CC5" w14:textId="77777777" w:rsidR="00160853" w:rsidRDefault="00160853" w:rsidP="00160853">
      <w:r>
        <w:rPr>
          <w:noProof/>
          <w:lang w:eastAsia="zh-CN"/>
        </w:rPr>
        <w:t xml:space="preserve">If the </w:t>
      </w:r>
      <w:r>
        <w:rPr>
          <w:lang w:eastAsia="zh-CN"/>
        </w:rPr>
        <w:t>requesting entity</w:t>
      </w:r>
      <w:r w:rsidRPr="00360361">
        <w:rPr>
          <w:lang w:eastAsia="zh-CN"/>
        </w:rPr>
        <w:t xml:space="preserve"> </w:t>
      </w:r>
      <w:r>
        <w:rPr>
          <w:lang w:eastAsia="zh-CN"/>
        </w:rPr>
        <w:t>is allowed to perform the PIN communication</w:t>
      </w:r>
      <w:r>
        <w:t xml:space="preserve">, </w:t>
      </w:r>
      <w:r>
        <w:rPr>
          <w:noProof/>
        </w:rPr>
        <w:t xml:space="preserve">the PMAE-C shall </w:t>
      </w:r>
      <w:r>
        <w:rPr>
          <w:lang w:eastAsia="zh-CN"/>
        </w:rPr>
        <w:t xml:space="preserve">forward the </w:t>
      </w:r>
      <w:r>
        <w:rPr>
          <w:lang w:eastAsia="x-none"/>
        </w:rPr>
        <w:t>HTTP POST request</w:t>
      </w:r>
      <w:r>
        <w:t xml:space="preserve"> message to PGAE-C with changing the </w:t>
      </w:r>
      <w:r>
        <w:rPr>
          <w:lang w:eastAsia="zh-CN"/>
        </w:rPr>
        <w:t>Request-URI to the URI of the PGAE-C;</w:t>
      </w:r>
    </w:p>
    <w:p w14:paraId="6862B992" w14:textId="77777777" w:rsidR="00160853" w:rsidRDefault="00160853" w:rsidP="00160853">
      <w:pPr>
        <w:rPr>
          <w:noProof/>
        </w:rPr>
      </w:pPr>
      <w:r>
        <w:rPr>
          <w:noProof/>
          <w:lang w:eastAsia="zh-CN"/>
        </w:rPr>
        <w:t xml:space="preserve">If the </w:t>
      </w:r>
      <w:r>
        <w:rPr>
          <w:lang w:eastAsia="zh-CN"/>
        </w:rPr>
        <w:t>requesting entity</w:t>
      </w:r>
      <w:r w:rsidRPr="00360361">
        <w:rPr>
          <w:lang w:eastAsia="zh-CN"/>
        </w:rPr>
        <w:t xml:space="preserve"> </w:t>
      </w:r>
      <w:r>
        <w:rPr>
          <w:lang w:eastAsia="zh-CN"/>
        </w:rPr>
        <w:t>is not allowed to perform the PIN communication</w:t>
      </w:r>
      <w:r>
        <w:t xml:space="preserve">, </w:t>
      </w:r>
      <w:r>
        <w:rPr>
          <w:noProof/>
        </w:rPr>
        <w:t>the PMAE-C shall:</w:t>
      </w:r>
    </w:p>
    <w:p w14:paraId="2E76053C" w14:textId="77777777" w:rsidR="00160853" w:rsidRDefault="00160853" w:rsidP="00160853">
      <w:pPr>
        <w:pStyle w:val="B1"/>
      </w:pPr>
      <w:r>
        <w:rPr>
          <w:lang w:eastAsia="zh-CN"/>
        </w:rPr>
        <w:t>a)</w:t>
      </w:r>
      <w:r>
        <w:rPr>
          <w:lang w:eastAsia="zh-CN"/>
        </w:rPr>
        <w:tab/>
      </w:r>
      <w:r>
        <w:t>generate an HTTP 403 (Forbidden) response according to IETF RFC 9110 [4]. In the HTTP 403 (Forbidden) response message, the PMAE-C:</w:t>
      </w:r>
    </w:p>
    <w:p w14:paraId="00B3978E" w14:textId="77777777" w:rsidR="00160853" w:rsidRDefault="00160853" w:rsidP="00160853">
      <w:pPr>
        <w:pStyle w:val="B2"/>
      </w:pPr>
      <w:r>
        <w:t>1)</w:t>
      </w:r>
      <w:r>
        <w:tab/>
        <w:t>shall include a Content-Type header field set to "application/vnd.3gpp.pinapp-info+xml"; and</w:t>
      </w:r>
    </w:p>
    <w:p w14:paraId="04C9E460" w14:textId="77777777" w:rsidR="00160853" w:rsidRDefault="00160853" w:rsidP="00160853">
      <w:pPr>
        <w:pStyle w:val="B2"/>
      </w:pPr>
      <w:r>
        <w:t>2)</w:t>
      </w:r>
      <w:r>
        <w:tab/>
        <w:t xml:space="preserve">shall include an application/vnd.3gpp.pinapp-info+xml MIME body with a &lt;pin-communication-create-reject&gt; element in the &lt;pinapp-info&gt; root element </w:t>
      </w:r>
      <w:r>
        <w:rPr>
          <w:lang w:eastAsia="zh-CN"/>
        </w:rPr>
        <w:t>and</w:t>
      </w:r>
      <w:r>
        <w:t xml:space="preserve"> within the &lt;pin-communication-create-reject&gt; element:</w:t>
      </w:r>
    </w:p>
    <w:p w14:paraId="504AFCC9" w14:textId="77777777" w:rsidR="00160853" w:rsidRDefault="00160853" w:rsidP="00160853">
      <w:pPr>
        <w:pStyle w:val="B3"/>
        <w:rPr>
          <w:lang w:eastAsia="zh-CN"/>
        </w:rPr>
      </w:pPr>
      <w:r>
        <w:rPr>
          <w:lang w:eastAsia="zh-CN"/>
        </w:rPr>
        <w:t>i)</w:t>
      </w:r>
      <w:r>
        <w:rPr>
          <w:lang w:eastAsia="zh-CN"/>
        </w:rPr>
        <w:tab/>
        <w:t xml:space="preserve">shall </w:t>
      </w:r>
      <w:r>
        <w:t>include a &lt;</w:t>
      </w:r>
      <w:r>
        <w:rPr>
          <w:lang w:eastAsia="zh-CN"/>
        </w:rPr>
        <w:t>cause</w:t>
      </w:r>
      <w:r>
        <w:t>&gt; element set to an appropriate cause for PIN communication create procedure failure; and</w:t>
      </w:r>
    </w:p>
    <w:p w14:paraId="67D07C0C" w14:textId="77777777" w:rsidR="00160853" w:rsidRDefault="00160853" w:rsidP="00160853">
      <w:pPr>
        <w:pStyle w:val="B1"/>
        <w:rPr>
          <w:lang w:eastAsia="zh-CN"/>
        </w:rPr>
      </w:pPr>
      <w:r>
        <w:rPr>
          <w:lang w:eastAsia="zh-CN"/>
        </w:rPr>
        <w:t>b)</w:t>
      </w:r>
      <w:r>
        <w:rPr>
          <w:lang w:eastAsia="zh-CN"/>
        </w:rPr>
        <w:tab/>
        <w:t>send the HTTP 403 (</w:t>
      </w:r>
      <w:r>
        <w:t>Forbidden</w:t>
      </w:r>
      <w:r>
        <w:rPr>
          <w:lang w:eastAsia="zh-CN"/>
        </w:rPr>
        <w:t>) response towards the requesting entity.</w:t>
      </w:r>
    </w:p>
    <w:p w14:paraId="4433CED2" w14:textId="77777777" w:rsidR="00756EBD" w:rsidRDefault="00756EBD" w:rsidP="00756EBD">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12922ECD" w14:textId="77777777" w:rsidR="00756EBD" w:rsidRPr="007D3511" w:rsidRDefault="00756EBD" w:rsidP="00756EBD">
      <w:pPr>
        <w:pStyle w:val="B1"/>
        <w:rPr>
          <w:lang w:eastAsia="zh-CN"/>
        </w:rPr>
      </w:pPr>
      <w:r>
        <w:rPr>
          <w:rFonts w:hint="eastAsia"/>
          <w:lang w:eastAsia="zh-CN"/>
        </w:rPr>
        <w:t>0</w:t>
      </w:r>
      <w:r>
        <w:rPr>
          <w:lang w:eastAsia="zh-CN"/>
        </w:rPr>
        <w:tab/>
        <w:t>Protocol error, unspecified;</w:t>
      </w:r>
    </w:p>
    <w:p w14:paraId="0D1A2027" w14:textId="77777777" w:rsidR="00756EBD" w:rsidRDefault="00756EBD" w:rsidP="00756EBD">
      <w:pPr>
        <w:pStyle w:val="B1"/>
        <w:rPr>
          <w:lang w:eastAsia="zh-CN"/>
        </w:rPr>
      </w:pPr>
      <w:r>
        <w:rPr>
          <w:lang w:eastAsia="zh-CN"/>
        </w:rPr>
        <w:t>1</w:t>
      </w:r>
      <w:r>
        <w:rPr>
          <w:lang w:eastAsia="zh-CN"/>
        </w:rPr>
        <w:tab/>
      </w:r>
      <w:r w:rsidRPr="007D3511">
        <w:rPr>
          <w:lang w:eastAsia="zh-CN"/>
        </w:rPr>
        <w:t>Operation not allowed</w:t>
      </w:r>
      <w:r>
        <w:rPr>
          <w:lang w:eastAsia="zh-CN"/>
        </w:rPr>
        <w:t>;</w:t>
      </w:r>
    </w:p>
    <w:p w14:paraId="3E503C0E" w14:textId="77777777" w:rsidR="00756EBD" w:rsidRDefault="00756EBD" w:rsidP="00756EBD">
      <w:pPr>
        <w:pStyle w:val="B1"/>
        <w:rPr>
          <w:lang w:eastAsia="zh-CN"/>
        </w:rPr>
      </w:pPr>
      <w:r>
        <w:rPr>
          <w:rFonts w:hint="eastAsia"/>
          <w:lang w:eastAsia="zh-CN"/>
        </w:rPr>
        <w:t>3</w:t>
      </w:r>
      <w:r>
        <w:rPr>
          <w:lang w:eastAsia="zh-CN"/>
        </w:rPr>
        <w:tab/>
      </w:r>
      <w:r w:rsidRPr="007D3511">
        <w:rPr>
          <w:lang w:eastAsia="x-none"/>
        </w:rPr>
        <w:t>Authorization failure</w:t>
      </w:r>
      <w:r>
        <w:rPr>
          <w:rFonts w:hint="eastAsia"/>
          <w:lang w:eastAsia="zh-CN"/>
        </w:rPr>
        <w:t xml:space="preserve">; </w:t>
      </w:r>
    </w:p>
    <w:p w14:paraId="271CAE4B" w14:textId="77777777" w:rsidR="00756EBD" w:rsidRDefault="00756EBD" w:rsidP="00756EBD">
      <w:pPr>
        <w:pStyle w:val="B1"/>
        <w:rPr>
          <w:lang w:eastAsia="zh-CN"/>
        </w:rPr>
      </w:pPr>
      <w:r>
        <w:rPr>
          <w:rFonts w:hint="eastAsia"/>
          <w:lang w:eastAsia="zh-CN"/>
        </w:rPr>
        <w:t>5</w:t>
      </w:r>
      <w:r>
        <w:rPr>
          <w:lang w:eastAsia="zh-CN"/>
        </w:rPr>
        <w:tab/>
      </w:r>
      <w:r>
        <w:rPr>
          <w:rFonts w:hint="eastAsia"/>
          <w:lang w:eastAsia="zh-CN"/>
        </w:rPr>
        <w:t>Resource not sufficient</w:t>
      </w:r>
      <w:r>
        <w:rPr>
          <w:lang w:eastAsia="zh-CN"/>
        </w:rPr>
        <w:t>;</w:t>
      </w:r>
      <w:r w:rsidRPr="00C37465">
        <w:rPr>
          <w:rFonts w:hint="eastAsia"/>
          <w:lang w:eastAsia="zh-CN"/>
        </w:rPr>
        <w:t xml:space="preserve"> </w:t>
      </w:r>
      <w:r>
        <w:rPr>
          <w:rFonts w:hint="eastAsia"/>
          <w:lang w:eastAsia="zh-CN"/>
        </w:rPr>
        <w:t>and</w:t>
      </w:r>
    </w:p>
    <w:p w14:paraId="1257387C" w14:textId="77777777" w:rsidR="00756EBD" w:rsidRDefault="00756EBD" w:rsidP="00756EBD">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371E9A3B" w14:textId="77777777" w:rsidR="00160853" w:rsidRDefault="00160853" w:rsidP="00160853">
      <w:r>
        <w:rPr>
          <w:lang w:eastAsia="zh-CN"/>
        </w:rPr>
        <w:t>Up</w:t>
      </w:r>
      <w:r>
        <w:rPr>
          <w:lang w:eastAsia="x-none"/>
        </w:rPr>
        <w:t xml:space="preserve">on reception of an </w:t>
      </w:r>
      <w:r>
        <w:t>HTTP 200 (OK) response message containing:</w:t>
      </w:r>
    </w:p>
    <w:p w14:paraId="2C0F9137" w14:textId="77777777" w:rsidR="00160853" w:rsidRDefault="00160853" w:rsidP="00160853">
      <w:pPr>
        <w:pStyle w:val="B1"/>
      </w:pPr>
      <w:r>
        <w:t>a)</w:t>
      </w:r>
      <w:r>
        <w:tab/>
        <w:t>a Content-Type header field set to "application/vnd.3gpp.pinapp-info+xml"; and</w:t>
      </w:r>
    </w:p>
    <w:p w14:paraId="6C42C544" w14:textId="77777777" w:rsidR="00160853" w:rsidRDefault="00160853" w:rsidP="00160853">
      <w:pPr>
        <w:pStyle w:val="B1"/>
      </w:pPr>
      <w:r>
        <w:lastRenderedPageBreak/>
        <w:t>b)</w:t>
      </w:r>
      <w:r>
        <w:tab/>
        <w:t>an application/vnd.3gpp.pinapp-info+xml MIME body with a &lt;pin-communication-create-</w:t>
      </w:r>
      <w:r>
        <w:rPr>
          <w:rFonts w:hint="eastAsia"/>
          <w:lang w:eastAsia="zh-CN"/>
        </w:rPr>
        <w:t>acce</w:t>
      </w:r>
      <w:r>
        <w:t>pt&gt; element in the &lt;pinapp-info&gt; root element,</w:t>
      </w:r>
    </w:p>
    <w:p w14:paraId="5896BD2F" w14:textId="77777777" w:rsidR="00160853" w:rsidRDefault="00160853" w:rsidP="00160853">
      <w:r>
        <w:t xml:space="preserve">the PMAE-C shall forward the HTTP 200 (OK) response message to the requesting entity. </w:t>
      </w:r>
    </w:p>
    <w:p w14:paraId="29E49B1A" w14:textId="77777777" w:rsidR="00160853" w:rsidRDefault="00160853" w:rsidP="00160853">
      <w:r>
        <w:rPr>
          <w:lang w:eastAsia="zh-CN"/>
        </w:rPr>
        <w:t>Up</w:t>
      </w:r>
      <w:r>
        <w:rPr>
          <w:lang w:eastAsia="x-none"/>
        </w:rPr>
        <w:t xml:space="preserve">on reception of an </w:t>
      </w:r>
      <w:r>
        <w:t>HTTP 403 (Forbidden) response message containing:</w:t>
      </w:r>
    </w:p>
    <w:p w14:paraId="421F04EB" w14:textId="77777777" w:rsidR="00160853" w:rsidRDefault="00160853" w:rsidP="00160853">
      <w:pPr>
        <w:pStyle w:val="B1"/>
      </w:pPr>
      <w:r>
        <w:t>a)</w:t>
      </w:r>
      <w:r>
        <w:tab/>
        <w:t>a Content-Type header field set to "application/vnd.3gpp.pinapp-info+xml"; and</w:t>
      </w:r>
    </w:p>
    <w:p w14:paraId="3B0C885C" w14:textId="77777777" w:rsidR="00160853" w:rsidRDefault="00160853" w:rsidP="00160853">
      <w:pPr>
        <w:pStyle w:val="B1"/>
      </w:pPr>
      <w:r>
        <w:t>b)</w:t>
      </w:r>
      <w:r>
        <w:tab/>
        <w:t>an application/vnd.3gpp.pinapp-info+xml MIME body with a &lt;pin-communication-create-</w:t>
      </w:r>
      <w:r>
        <w:rPr>
          <w:lang w:eastAsia="zh-CN"/>
        </w:rPr>
        <w:t>reject</w:t>
      </w:r>
      <w:r>
        <w:t>&gt; element in the &lt;pinapp-info&gt; root element,</w:t>
      </w:r>
    </w:p>
    <w:p w14:paraId="6AD7F4DB" w14:textId="77777777" w:rsidR="00160853" w:rsidRPr="00AD454F" w:rsidRDefault="00160853" w:rsidP="00160853">
      <w:r>
        <w:t xml:space="preserve">the PMAE-C shall forward the HTTP 403 (Forbidden) response message to the requesting entity. </w:t>
      </w:r>
    </w:p>
    <w:p w14:paraId="79D961AD" w14:textId="77777777" w:rsidR="00160853" w:rsidRPr="00662B43" w:rsidRDefault="00160853" w:rsidP="00160853">
      <w:pPr>
        <w:pStyle w:val="Heading4"/>
      </w:pPr>
      <w:bookmarkStart w:id="446" w:name="_CR5_5_2_3"/>
      <w:bookmarkStart w:id="447" w:name="_Toc172038200"/>
      <w:bookmarkEnd w:id="446"/>
      <w:r w:rsidRPr="00662B43">
        <w:t>5.5.2.</w:t>
      </w:r>
      <w:r>
        <w:t>3</w:t>
      </w:r>
      <w:r w:rsidRPr="00662B43">
        <w:tab/>
      </w:r>
      <w:r>
        <w:t>PGAE-C</w:t>
      </w:r>
      <w:r w:rsidRPr="00662B43">
        <w:t xml:space="preserve"> procedure</w:t>
      </w:r>
      <w:bookmarkEnd w:id="447"/>
    </w:p>
    <w:p w14:paraId="23852E3F" w14:textId="77777777" w:rsidR="00160853" w:rsidRDefault="00160853" w:rsidP="00160853">
      <w:r>
        <w:rPr>
          <w:lang w:eastAsia="x-none"/>
        </w:rPr>
        <w:t>Upon reception of an HTTP POST request</w:t>
      </w:r>
      <w:r>
        <w:t xml:space="preserve"> message containing:</w:t>
      </w:r>
    </w:p>
    <w:p w14:paraId="474BFF3A" w14:textId="77777777" w:rsidR="00160853" w:rsidRDefault="00160853" w:rsidP="00160853">
      <w:pPr>
        <w:pStyle w:val="B1"/>
      </w:pPr>
      <w:r>
        <w:t>a)</w:t>
      </w:r>
      <w:r>
        <w:tab/>
        <w:t>a Content-Type header field set to "application/vnd.3gpp.pinapp-info+xml"; and</w:t>
      </w:r>
    </w:p>
    <w:p w14:paraId="498B33D4" w14:textId="77777777" w:rsidR="00160853" w:rsidRDefault="00160853" w:rsidP="00160853">
      <w:pPr>
        <w:pStyle w:val="B1"/>
      </w:pPr>
      <w:r>
        <w:t>b)</w:t>
      </w:r>
      <w:r>
        <w:tab/>
        <w:t>an application/vnd.3gpp.pinapp-info+xml MIME body with a &lt;pin-communication-create-request&gt; element in the &lt;pinapp-info&gt; root element,</w:t>
      </w:r>
    </w:p>
    <w:p w14:paraId="7C502B19" w14:textId="77777777" w:rsidR="00160853" w:rsidRDefault="00160853" w:rsidP="00160853">
      <w:pPr>
        <w:rPr>
          <w:noProof/>
        </w:rPr>
      </w:pPr>
      <w:r>
        <w:t>the PGAE-C</w:t>
      </w:r>
      <w:r>
        <w:rPr>
          <w:rFonts w:hint="eastAsia"/>
          <w:noProof/>
          <w:lang w:eastAsia="zh-CN"/>
        </w:rPr>
        <w:t>:</w:t>
      </w:r>
    </w:p>
    <w:p w14:paraId="2A924B2E" w14:textId="77777777" w:rsidR="00160853" w:rsidRPr="00A86FEC" w:rsidRDefault="00160853" w:rsidP="00160853">
      <w:pPr>
        <w:pStyle w:val="B1"/>
      </w:pPr>
      <w:r w:rsidRPr="00BA3676">
        <w:rPr>
          <w:rFonts w:hint="eastAsia"/>
        </w:rPr>
        <w:t>a</w:t>
      </w:r>
      <w:r w:rsidRPr="00BA3676">
        <w:t>)</w:t>
      </w:r>
      <w:r w:rsidRPr="00BA3676">
        <w:tab/>
      </w:r>
      <w:r>
        <w:t>shall</w:t>
      </w:r>
      <w:r w:rsidRPr="00BA3676">
        <w:t xml:space="preserve"> configure the local rule according to the element in the &lt;pin-communication-</w:t>
      </w:r>
      <w:r>
        <w:t>create</w:t>
      </w:r>
      <w:r w:rsidRPr="00BA3676">
        <w:t>-request&gt; element respectively</w:t>
      </w:r>
      <w:r>
        <w:t xml:space="preserve"> if acceptable</w:t>
      </w:r>
      <w:r w:rsidRPr="00BA3676">
        <w:t>;</w:t>
      </w:r>
    </w:p>
    <w:p w14:paraId="495AE92B" w14:textId="77777777" w:rsidR="00160853" w:rsidRDefault="00160853" w:rsidP="00160853">
      <w:pPr>
        <w:pStyle w:val="B1"/>
        <w:rPr>
          <w:lang w:eastAsia="zh-CN"/>
        </w:rPr>
      </w:pPr>
      <w:r>
        <w:rPr>
          <w:lang w:eastAsia="zh-CN"/>
        </w:rPr>
        <w:t>b)</w:t>
      </w:r>
      <w:r>
        <w:rPr>
          <w:lang w:eastAsia="zh-CN"/>
        </w:rPr>
        <w:tab/>
        <w:t>may initiate either of the following:</w:t>
      </w:r>
    </w:p>
    <w:p w14:paraId="3FAFFF12" w14:textId="77777777" w:rsidR="00160853" w:rsidRDefault="00160853" w:rsidP="00160853">
      <w:pPr>
        <w:pStyle w:val="B2"/>
      </w:pPr>
      <w:r>
        <w:rPr>
          <w:lang w:eastAsia="zh-CN"/>
        </w:rPr>
        <w:t>1)</w:t>
      </w:r>
      <w:r>
        <w:rPr>
          <w:lang w:eastAsia="zh-CN"/>
        </w:rPr>
        <w:tab/>
        <w:t>a PDU session establishment</w:t>
      </w:r>
      <w:r w:rsidRPr="005475DF">
        <w:rPr>
          <w:lang w:eastAsia="zh-CN"/>
        </w:rPr>
        <w:t xml:space="preserve"> </w:t>
      </w:r>
      <w:r>
        <w:rPr>
          <w:lang w:eastAsia="zh-CN"/>
        </w:rPr>
        <w:t>procedure as specified in clause</w:t>
      </w:r>
      <w:r>
        <w:t> </w:t>
      </w:r>
      <w:r>
        <w:rPr>
          <w:lang w:eastAsia="zh-CN"/>
        </w:rPr>
        <w:t>6.4.1 of 3GPP</w:t>
      </w:r>
      <w:r>
        <w:t> TS 24.501 [11] if no PDU session has been established for this PIN; or</w:t>
      </w:r>
    </w:p>
    <w:p w14:paraId="5DD93752" w14:textId="77777777" w:rsidR="00160853" w:rsidRDefault="00160853" w:rsidP="00160853">
      <w:pPr>
        <w:pStyle w:val="B2"/>
      </w:pPr>
      <w:r>
        <w:t>2)</w:t>
      </w:r>
      <w:r>
        <w:tab/>
      </w:r>
      <w:r>
        <w:rPr>
          <w:lang w:eastAsia="zh-CN"/>
        </w:rPr>
        <w:t>a PDU session modification</w:t>
      </w:r>
      <w:r w:rsidRPr="005475DF">
        <w:rPr>
          <w:lang w:eastAsia="zh-CN"/>
        </w:rPr>
        <w:t xml:space="preserve"> </w:t>
      </w:r>
      <w:r>
        <w:rPr>
          <w:lang w:eastAsia="zh-CN"/>
        </w:rPr>
        <w:t>procedure as specified in clause</w:t>
      </w:r>
      <w:r>
        <w:t> </w:t>
      </w:r>
      <w:r>
        <w:rPr>
          <w:lang w:eastAsia="zh-CN"/>
        </w:rPr>
        <w:t>6.4.2 of 3GPP</w:t>
      </w:r>
      <w:r>
        <w:t> TS 24.501 [11] with the following consideration:</w:t>
      </w:r>
    </w:p>
    <w:p w14:paraId="712C2033" w14:textId="77777777" w:rsidR="00160853" w:rsidRDefault="00160853" w:rsidP="00160853">
      <w:pPr>
        <w:pStyle w:val="B3"/>
      </w:pPr>
      <w:r>
        <w:t>i)</w:t>
      </w:r>
      <w:r>
        <w:tab/>
        <w:t xml:space="preserve">the </w:t>
      </w:r>
      <w:r w:rsidRPr="00D75165">
        <w:t>QoS flow descriptions</w:t>
      </w:r>
      <w:r>
        <w:t xml:space="preserve"> IE is set according to the </w:t>
      </w:r>
      <w:r>
        <w:rPr>
          <w:lang w:eastAsia="zh-CN"/>
        </w:rPr>
        <w:t>&lt;pin-requested-qos&gt; element</w:t>
      </w:r>
      <w:r>
        <w:t>; and</w:t>
      </w:r>
    </w:p>
    <w:p w14:paraId="44DC3572" w14:textId="77777777" w:rsidR="00160853" w:rsidRDefault="00160853" w:rsidP="00160853">
      <w:pPr>
        <w:pStyle w:val="B3"/>
        <w:rPr>
          <w:lang w:eastAsia="zh-CN"/>
        </w:rPr>
      </w:pPr>
      <w:r>
        <w:rPr>
          <w:lang w:eastAsia="zh-CN"/>
        </w:rPr>
        <w:t>ii)</w:t>
      </w:r>
      <w:r>
        <w:rPr>
          <w:lang w:eastAsia="zh-CN"/>
        </w:rPr>
        <w:tab/>
        <w:t xml:space="preserve">the QoS rules IE </w:t>
      </w:r>
      <w:r>
        <w:t xml:space="preserve">is set according to the </w:t>
      </w:r>
      <w:r w:rsidRPr="00CD0F24">
        <w:t>&lt;pin-packet-filter&gt; element</w:t>
      </w:r>
      <w:r>
        <w:t>;</w:t>
      </w:r>
    </w:p>
    <w:p w14:paraId="4EFB2610" w14:textId="77777777" w:rsidR="00160853" w:rsidRDefault="00160853" w:rsidP="00160853">
      <w:pPr>
        <w:pStyle w:val="B1"/>
        <w:rPr>
          <w:lang w:eastAsia="zh-CN"/>
        </w:rPr>
      </w:pPr>
      <w:r>
        <w:rPr>
          <w:rFonts w:hint="eastAsia"/>
          <w:lang w:eastAsia="zh-CN"/>
        </w:rPr>
        <w:t>c</w:t>
      </w:r>
      <w:r>
        <w:rPr>
          <w:lang w:eastAsia="zh-CN"/>
        </w:rPr>
        <w:t>)</w:t>
      </w:r>
      <w:r>
        <w:rPr>
          <w:lang w:eastAsia="zh-CN"/>
        </w:rPr>
        <w:tab/>
        <w:t>shall generate one of the following to respond:</w:t>
      </w:r>
    </w:p>
    <w:p w14:paraId="13F010E0" w14:textId="77777777" w:rsidR="00160853" w:rsidRDefault="00160853" w:rsidP="00160853">
      <w:pPr>
        <w:pStyle w:val="B2"/>
      </w:pPr>
      <w:r>
        <w:t>1)</w:t>
      </w:r>
      <w:r>
        <w:tab/>
        <w:t>an HTTP 200 (OK) response according to IETF RFC 9110 [4]. In the HTTP 200 (OK) response message, the PGAE-C:</w:t>
      </w:r>
    </w:p>
    <w:p w14:paraId="7BC42BC7" w14:textId="77777777" w:rsidR="00160853" w:rsidRDefault="00160853" w:rsidP="00160853">
      <w:pPr>
        <w:pStyle w:val="B3"/>
      </w:pPr>
      <w:r>
        <w:t>i)</w:t>
      </w:r>
      <w:r>
        <w:tab/>
        <w:t>shall include a Content-Type header field set to "application/vnd.3gpp.pinapp-info+xml"; and</w:t>
      </w:r>
    </w:p>
    <w:p w14:paraId="2FD0594B" w14:textId="77777777" w:rsidR="00160853" w:rsidRDefault="00160853" w:rsidP="00160853">
      <w:pPr>
        <w:pStyle w:val="B3"/>
      </w:pPr>
      <w:r>
        <w:t>ii)</w:t>
      </w:r>
      <w:r>
        <w:tab/>
        <w:t xml:space="preserve">shall include an application/vnd.3gpp.pinapp-info+xml MIME body with a </w:t>
      </w:r>
      <w:r w:rsidRPr="00BA3676">
        <w:t>&lt;pin-communication-</w:t>
      </w:r>
      <w:r>
        <w:t>create</w:t>
      </w:r>
      <w:r w:rsidRPr="00BA3676">
        <w:t>-</w:t>
      </w:r>
      <w:r>
        <w:t>accept</w:t>
      </w:r>
      <w:r w:rsidRPr="00BA3676">
        <w:t>&gt;</w:t>
      </w:r>
      <w:r>
        <w:t xml:space="preserve"> element in the &lt;pinapp-info&gt; root element </w:t>
      </w:r>
      <w:r>
        <w:rPr>
          <w:lang w:eastAsia="zh-CN"/>
        </w:rPr>
        <w:t>and</w:t>
      </w:r>
      <w:r>
        <w:t xml:space="preserve"> within the </w:t>
      </w:r>
      <w:r w:rsidRPr="00BA3676">
        <w:t>&lt;pin-communication-</w:t>
      </w:r>
      <w:r>
        <w:t>create</w:t>
      </w:r>
      <w:r w:rsidRPr="00BA3676">
        <w:t>-</w:t>
      </w:r>
      <w:r>
        <w:t>accept</w:t>
      </w:r>
      <w:r w:rsidRPr="00BA3676">
        <w:t>&gt;</w:t>
      </w:r>
      <w:r>
        <w:t xml:space="preserve"> element:</w:t>
      </w:r>
    </w:p>
    <w:p w14:paraId="66FE7094" w14:textId="77777777" w:rsidR="00160853" w:rsidRDefault="00160853" w:rsidP="00160853">
      <w:pPr>
        <w:pStyle w:val="B4"/>
      </w:pPr>
      <w:r>
        <w:t>A)</w:t>
      </w:r>
      <w:r>
        <w:tab/>
        <w:t>shall</w:t>
      </w:r>
      <w:r w:rsidRPr="00A86FEC">
        <w:t xml:space="preserve"> include a &lt;pin-</w:t>
      </w:r>
      <w:r>
        <w:t>accepted</w:t>
      </w:r>
      <w:r w:rsidRPr="00A86FEC">
        <w:t xml:space="preserve">-qos&gt; element set to the QoS requirement of the packet flow that </w:t>
      </w:r>
      <w:r>
        <w:t>is accepted</w:t>
      </w:r>
      <w:r w:rsidRPr="00A86FEC">
        <w:t xml:space="preserve"> by the </w:t>
      </w:r>
      <w:r>
        <w:t>PGAE-C</w:t>
      </w:r>
      <w:r w:rsidRPr="00A86FEC">
        <w:t xml:space="preserve">; </w:t>
      </w:r>
      <w:r>
        <w:t>and</w:t>
      </w:r>
    </w:p>
    <w:p w14:paraId="4A31D1E7" w14:textId="77777777" w:rsidR="00160853" w:rsidRDefault="00160853" w:rsidP="00160853">
      <w:pPr>
        <w:pStyle w:val="B4"/>
        <w:rPr>
          <w:lang w:eastAsia="zh-CN"/>
        </w:rPr>
      </w:pPr>
      <w:r>
        <w:rPr>
          <w:lang w:eastAsia="zh-CN"/>
        </w:rPr>
        <w:t>B)</w:t>
      </w:r>
      <w:r>
        <w:rPr>
          <w:lang w:eastAsia="zh-CN"/>
        </w:rPr>
        <w:tab/>
        <w:t xml:space="preserve">shall include a &lt;pin-communication-flow-id&gt; element set to the identity of the </w:t>
      </w:r>
      <w:r w:rsidRPr="00A86FEC">
        <w:rPr>
          <w:lang w:eastAsia="zh-CN"/>
        </w:rPr>
        <w:t xml:space="preserve">communication flow that </w:t>
      </w:r>
      <w:r>
        <w:rPr>
          <w:lang w:eastAsia="zh-CN"/>
        </w:rPr>
        <w:t xml:space="preserve">is </w:t>
      </w:r>
      <w:r w:rsidRPr="00A86FEC">
        <w:rPr>
          <w:lang w:eastAsia="zh-CN"/>
        </w:rPr>
        <w:t xml:space="preserve">successfully </w:t>
      </w:r>
      <w:r>
        <w:rPr>
          <w:lang w:eastAsia="zh-CN"/>
        </w:rPr>
        <w:t>created</w:t>
      </w:r>
      <w:r w:rsidRPr="00A86FEC">
        <w:rPr>
          <w:lang w:eastAsia="zh-CN"/>
        </w:rPr>
        <w:t xml:space="preserve"> by </w:t>
      </w:r>
      <w:r>
        <w:rPr>
          <w:lang w:eastAsia="zh-CN"/>
        </w:rPr>
        <w:t>the PGAE-C; or</w:t>
      </w:r>
    </w:p>
    <w:p w14:paraId="744E7996" w14:textId="77777777" w:rsidR="00160853" w:rsidRDefault="00160853" w:rsidP="00160853">
      <w:pPr>
        <w:pStyle w:val="B2"/>
      </w:pPr>
      <w:r>
        <w:t>2)</w:t>
      </w:r>
      <w:r>
        <w:tab/>
        <w:t>an HTTP 403 (Forbidden) response according to IETF RFC 9110 [4]. In the HTTP 403 (Forbidden) response message, the PGAE-C:</w:t>
      </w:r>
    </w:p>
    <w:p w14:paraId="019B5433" w14:textId="77777777" w:rsidR="00160853" w:rsidRDefault="00160853" w:rsidP="00160853">
      <w:pPr>
        <w:pStyle w:val="B3"/>
      </w:pPr>
      <w:r>
        <w:t>i)</w:t>
      </w:r>
      <w:r>
        <w:tab/>
        <w:t>shall include a Content-Type header field set to "application/vnd.3gpp.pinapp-info+xml"; and</w:t>
      </w:r>
    </w:p>
    <w:p w14:paraId="3EF9E0CD" w14:textId="77777777" w:rsidR="00160853" w:rsidRDefault="00160853" w:rsidP="00160853">
      <w:pPr>
        <w:pStyle w:val="B3"/>
      </w:pPr>
      <w:r>
        <w:t>ii)</w:t>
      </w:r>
      <w:r>
        <w:tab/>
        <w:t xml:space="preserve">shall include an application/vnd.3gpp.pinapp-info+xml MIME body with a </w:t>
      </w:r>
      <w:r w:rsidRPr="00BA3676">
        <w:t>&lt;pin-communication-</w:t>
      </w:r>
      <w:r>
        <w:t>create</w:t>
      </w:r>
      <w:r w:rsidRPr="00BA3676">
        <w:t>-</w:t>
      </w:r>
      <w:r>
        <w:t>reject</w:t>
      </w:r>
      <w:r w:rsidRPr="00BA3676">
        <w:t>&gt;</w:t>
      </w:r>
      <w:r>
        <w:t xml:space="preserve"> element in the &lt;pinapp-info&gt; root element </w:t>
      </w:r>
      <w:r>
        <w:rPr>
          <w:lang w:eastAsia="zh-CN"/>
        </w:rPr>
        <w:t>and</w:t>
      </w:r>
      <w:r>
        <w:t xml:space="preserve"> within the </w:t>
      </w:r>
      <w:r w:rsidRPr="00BA3676">
        <w:t>&lt;pin-communication-</w:t>
      </w:r>
      <w:r>
        <w:t>create</w:t>
      </w:r>
      <w:r w:rsidRPr="00BA3676">
        <w:t>-</w:t>
      </w:r>
      <w:r>
        <w:t>reject</w:t>
      </w:r>
      <w:r w:rsidRPr="00BA3676">
        <w:t>&gt;</w:t>
      </w:r>
      <w:r>
        <w:t xml:space="preserve"> element:</w:t>
      </w:r>
    </w:p>
    <w:p w14:paraId="1331DBC3" w14:textId="77777777" w:rsidR="00160853" w:rsidRPr="00C53690" w:rsidRDefault="00160853" w:rsidP="00160853">
      <w:pPr>
        <w:pStyle w:val="B4"/>
        <w:rPr>
          <w:lang w:eastAsia="zh-CN"/>
        </w:rPr>
      </w:pPr>
      <w:r>
        <w:rPr>
          <w:lang w:eastAsia="zh-CN"/>
        </w:rPr>
        <w:lastRenderedPageBreak/>
        <w:t>i)</w:t>
      </w:r>
      <w:r>
        <w:rPr>
          <w:lang w:eastAsia="zh-CN"/>
        </w:rPr>
        <w:tab/>
        <w:t xml:space="preserve">shall </w:t>
      </w:r>
      <w:r>
        <w:t>include a &lt;</w:t>
      </w:r>
      <w:r>
        <w:rPr>
          <w:lang w:eastAsia="zh-CN"/>
        </w:rPr>
        <w:t>cause</w:t>
      </w:r>
      <w:r>
        <w:t>&gt; element set to an appropriate cause for PIN communication create procedure failure;</w:t>
      </w:r>
      <w:r>
        <w:rPr>
          <w:rFonts w:hint="eastAsia"/>
          <w:lang w:eastAsia="zh-CN"/>
        </w:rPr>
        <w:t xml:space="preserve"> </w:t>
      </w:r>
      <w:r>
        <w:rPr>
          <w:lang w:eastAsia="zh-CN"/>
        </w:rPr>
        <w:t>and</w:t>
      </w:r>
    </w:p>
    <w:p w14:paraId="7AC88B1F" w14:textId="77777777" w:rsidR="00160853" w:rsidRDefault="00160853" w:rsidP="00160853">
      <w:pPr>
        <w:pStyle w:val="B1"/>
      </w:pPr>
      <w:r>
        <w:t>d</w:t>
      </w:r>
      <w:r w:rsidRPr="005D607B">
        <w:t>)</w:t>
      </w:r>
      <w:r w:rsidRPr="005D607B">
        <w:tab/>
      </w:r>
      <w:r>
        <w:t xml:space="preserve">shall </w:t>
      </w:r>
      <w:r w:rsidRPr="005D607B">
        <w:t xml:space="preserve">send the HTTP 200 (OK) response </w:t>
      </w:r>
      <w:r>
        <w:t>or the HTTP 403 (Forbidden) response</w:t>
      </w:r>
      <w:r w:rsidRPr="005D607B">
        <w:t xml:space="preserve"> towards the PMAE-C.</w:t>
      </w:r>
    </w:p>
    <w:p w14:paraId="7A8E28CE" w14:textId="77777777" w:rsidR="00756EBD" w:rsidRDefault="00756EBD" w:rsidP="00756EBD">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3AC0737A" w14:textId="77777777" w:rsidR="00756EBD" w:rsidRPr="007D3511" w:rsidRDefault="00756EBD" w:rsidP="00756EBD">
      <w:pPr>
        <w:pStyle w:val="B1"/>
        <w:rPr>
          <w:lang w:eastAsia="zh-CN"/>
        </w:rPr>
      </w:pPr>
      <w:r>
        <w:rPr>
          <w:rFonts w:hint="eastAsia"/>
          <w:lang w:eastAsia="zh-CN"/>
        </w:rPr>
        <w:t>0</w:t>
      </w:r>
      <w:r>
        <w:rPr>
          <w:lang w:eastAsia="zh-CN"/>
        </w:rPr>
        <w:tab/>
        <w:t>Protocol error, unspecified;</w:t>
      </w:r>
    </w:p>
    <w:p w14:paraId="041AE6EA" w14:textId="77777777" w:rsidR="00756EBD" w:rsidRDefault="00756EBD" w:rsidP="00756EBD">
      <w:pPr>
        <w:pStyle w:val="B1"/>
        <w:rPr>
          <w:lang w:eastAsia="zh-CN"/>
        </w:rPr>
      </w:pPr>
      <w:r>
        <w:rPr>
          <w:lang w:eastAsia="zh-CN"/>
        </w:rPr>
        <w:t>1</w:t>
      </w:r>
      <w:r>
        <w:rPr>
          <w:lang w:eastAsia="zh-CN"/>
        </w:rPr>
        <w:tab/>
      </w:r>
      <w:r w:rsidRPr="007D3511">
        <w:rPr>
          <w:lang w:eastAsia="zh-CN"/>
        </w:rPr>
        <w:t>Operation not allowed</w:t>
      </w:r>
      <w:r>
        <w:rPr>
          <w:lang w:eastAsia="zh-CN"/>
        </w:rPr>
        <w:t>;</w:t>
      </w:r>
    </w:p>
    <w:p w14:paraId="17195F73" w14:textId="77777777" w:rsidR="00756EBD" w:rsidRDefault="00756EBD" w:rsidP="00756EBD">
      <w:pPr>
        <w:pStyle w:val="B1"/>
        <w:rPr>
          <w:lang w:eastAsia="zh-CN"/>
        </w:rPr>
      </w:pPr>
      <w:r>
        <w:rPr>
          <w:rFonts w:hint="eastAsia"/>
          <w:lang w:eastAsia="zh-CN"/>
        </w:rPr>
        <w:t>3</w:t>
      </w:r>
      <w:r>
        <w:rPr>
          <w:lang w:eastAsia="zh-CN"/>
        </w:rPr>
        <w:tab/>
      </w:r>
      <w:r w:rsidRPr="007D3511">
        <w:rPr>
          <w:lang w:eastAsia="x-none"/>
        </w:rPr>
        <w:t>Authorization failure</w:t>
      </w:r>
      <w:r>
        <w:rPr>
          <w:rFonts w:hint="eastAsia"/>
          <w:lang w:eastAsia="zh-CN"/>
        </w:rPr>
        <w:t xml:space="preserve">; </w:t>
      </w:r>
    </w:p>
    <w:p w14:paraId="436F7A58" w14:textId="77777777" w:rsidR="00756EBD" w:rsidRDefault="00756EBD" w:rsidP="00756EBD">
      <w:pPr>
        <w:pStyle w:val="B1"/>
        <w:rPr>
          <w:lang w:eastAsia="zh-CN"/>
        </w:rPr>
      </w:pPr>
      <w:r>
        <w:rPr>
          <w:rFonts w:hint="eastAsia"/>
          <w:lang w:eastAsia="zh-CN"/>
        </w:rPr>
        <w:t>5</w:t>
      </w:r>
      <w:r>
        <w:rPr>
          <w:lang w:eastAsia="zh-CN"/>
        </w:rPr>
        <w:tab/>
      </w:r>
      <w:r>
        <w:rPr>
          <w:rFonts w:hint="eastAsia"/>
          <w:lang w:eastAsia="zh-CN"/>
        </w:rPr>
        <w:t>Resource not sufficient</w:t>
      </w:r>
      <w:r>
        <w:rPr>
          <w:lang w:eastAsia="zh-CN"/>
        </w:rPr>
        <w:t>;</w:t>
      </w:r>
      <w:r w:rsidRPr="00C37465">
        <w:rPr>
          <w:rFonts w:hint="eastAsia"/>
          <w:lang w:eastAsia="zh-CN"/>
        </w:rPr>
        <w:t xml:space="preserve"> </w:t>
      </w:r>
      <w:r>
        <w:rPr>
          <w:rFonts w:hint="eastAsia"/>
          <w:lang w:eastAsia="zh-CN"/>
        </w:rPr>
        <w:t>and</w:t>
      </w:r>
    </w:p>
    <w:p w14:paraId="26B56B52" w14:textId="77777777" w:rsidR="00756EBD" w:rsidRPr="005D607B" w:rsidRDefault="00756EBD" w:rsidP="00756EBD">
      <w:pPr>
        <w:pStyle w:val="B1"/>
      </w:pPr>
      <w:r>
        <w:rPr>
          <w:lang w:eastAsia="zh-CN"/>
        </w:rPr>
        <w:t>7</w:t>
      </w:r>
      <w:r>
        <w:tab/>
      </w:r>
      <w:r>
        <w:rPr>
          <w:lang w:eastAsia="zh-CN"/>
        </w:rPr>
        <w:t>P</w:t>
      </w:r>
      <w:r w:rsidRPr="00625746">
        <w:rPr>
          <w:lang w:eastAsia="zh-CN"/>
        </w:rPr>
        <w:t>ermanently denied</w:t>
      </w:r>
      <w:r>
        <w:rPr>
          <w:rFonts w:hint="eastAsia"/>
          <w:lang w:eastAsia="zh-CN"/>
        </w:rPr>
        <w:t>.</w:t>
      </w:r>
    </w:p>
    <w:p w14:paraId="18E2EB1A" w14:textId="77777777" w:rsidR="00160853" w:rsidRDefault="00160853" w:rsidP="00160853">
      <w:pPr>
        <w:pStyle w:val="Heading3"/>
        <w:rPr>
          <w:lang w:eastAsia="zh-CN"/>
        </w:rPr>
      </w:pPr>
      <w:bookmarkStart w:id="448" w:name="_CR5_5_3"/>
      <w:bookmarkStart w:id="449" w:name="_Toc172038201"/>
      <w:bookmarkEnd w:id="448"/>
      <w:r>
        <w:rPr>
          <w:lang w:eastAsia="zh-CN"/>
        </w:rPr>
        <w:t>5.5.3</w:t>
      </w:r>
      <w:r>
        <w:rPr>
          <w:lang w:eastAsia="zh-CN"/>
        </w:rPr>
        <w:tab/>
        <w:t>PIN communication update procedure</w:t>
      </w:r>
      <w:bookmarkEnd w:id="449"/>
    </w:p>
    <w:p w14:paraId="546214C4" w14:textId="77777777" w:rsidR="00160853" w:rsidRPr="00662B43" w:rsidRDefault="00160853" w:rsidP="00160853">
      <w:pPr>
        <w:pStyle w:val="Heading4"/>
      </w:pPr>
      <w:bookmarkStart w:id="450" w:name="_CR5_5_3_1"/>
      <w:bookmarkStart w:id="451" w:name="_Toc172038202"/>
      <w:bookmarkEnd w:id="450"/>
      <w:r w:rsidRPr="00662B43">
        <w:t>5.5.</w:t>
      </w:r>
      <w:r>
        <w:t>3</w:t>
      </w:r>
      <w:r w:rsidRPr="00662B43">
        <w:t>.1</w:t>
      </w:r>
      <w:r w:rsidRPr="00662B43">
        <w:tab/>
        <w:t>Requesting entity procedure</w:t>
      </w:r>
      <w:bookmarkEnd w:id="451"/>
    </w:p>
    <w:p w14:paraId="51C3989D" w14:textId="77777777" w:rsidR="00160853" w:rsidRDefault="00160853" w:rsidP="00160853">
      <w:pPr>
        <w:rPr>
          <w:lang w:eastAsia="zh-CN"/>
        </w:rPr>
      </w:pPr>
      <w:r>
        <w:rPr>
          <w:rFonts w:hint="eastAsia"/>
          <w:lang w:eastAsia="zh-CN"/>
        </w:rPr>
        <w:t>T</w:t>
      </w:r>
      <w:r>
        <w:rPr>
          <w:lang w:eastAsia="zh-CN"/>
        </w:rPr>
        <w:t>he requesting entity can be PMAE-C, PEAE-C, or PGAE-C.</w:t>
      </w:r>
    </w:p>
    <w:p w14:paraId="57C2B113" w14:textId="77777777" w:rsidR="00160853" w:rsidRDefault="00160853" w:rsidP="00160853">
      <w:r>
        <w:t xml:space="preserve">When the </w:t>
      </w:r>
      <w:r>
        <w:rPr>
          <w:lang w:eastAsia="zh-CN"/>
        </w:rPr>
        <w:t>requesting entity</w:t>
      </w:r>
      <w:r>
        <w:t xml:space="preserve"> needs </w:t>
      </w:r>
      <w:r>
        <w:rPr>
          <w:lang w:eastAsia="zh-CN"/>
        </w:rPr>
        <w:t>to update a PIN communication</w:t>
      </w:r>
      <w:r>
        <w:t xml:space="preserve">, the </w:t>
      </w:r>
      <w:r>
        <w:rPr>
          <w:lang w:eastAsia="zh-CN"/>
        </w:rPr>
        <w:t>requesting entity</w:t>
      </w:r>
      <w:r>
        <w:t xml:space="preserve"> shall generate an HTTP POST request according to procedures as specified in IETF RFC 9110 [4]. In the HTTP POST request, the </w:t>
      </w:r>
      <w:r>
        <w:rPr>
          <w:lang w:eastAsia="zh-CN"/>
        </w:rPr>
        <w:t>requesting entity</w:t>
      </w:r>
      <w:r>
        <w:t>:</w:t>
      </w:r>
    </w:p>
    <w:p w14:paraId="63101146" w14:textId="77777777" w:rsidR="00160853" w:rsidRDefault="00160853" w:rsidP="00160853">
      <w:pPr>
        <w:pStyle w:val="B1"/>
        <w:rPr>
          <w:lang w:eastAsia="zh-CN"/>
        </w:rPr>
      </w:pPr>
      <w:r>
        <w:rPr>
          <w:lang w:eastAsia="zh-CN"/>
        </w:rPr>
        <w:t>a)</w:t>
      </w:r>
      <w:r>
        <w:rPr>
          <w:lang w:eastAsia="zh-CN"/>
        </w:rPr>
        <w:tab/>
        <w:t>shall set the Request-URI to the URI of the PMAE-C;</w:t>
      </w:r>
    </w:p>
    <w:p w14:paraId="7A738F6E" w14:textId="77777777" w:rsidR="00160853" w:rsidRPr="006F1085" w:rsidRDefault="00160853" w:rsidP="00160853">
      <w:pPr>
        <w:pStyle w:val="NO"/>
      </w:pPr>
      <w:r>
        <w:t>NOTE 1:</w:t>
      </w:r>
      <w:r>
        <w:tab/>
        <w:t>In case of the requesting</w:t>
      </w:r>
      <w:r w:rsidRPr="00097463">
        <w:rPr>
          <w:lang w:eastAsia="zh-CN"/>
        </w:rPr>
        <w:t xml:space="preserve"> </w:t>
      </w:r>
      <w:r>
        <w:rPr>
          <w:rFonts w:hint="eastAsia"/>
          <w:lang w:eastAsia="zh-CN"/>
        </w:rPr>
        <w:t>entit</w:t>
      </w:r>
      <w:r>
        <w:rPr>
          <w:lang w:eastAsia="zh-CN"/>
        </w:rPr>
        <w:t>y is PMAE-C, the Request-URI sets to the URI of the PGAE-C</w:t>
      </w:r>
      <w:r>
        <w:t>.</w:t>
      </w:r>
    </w:p>
    <w:p w14:paraId="3E526978" w14:textId="77777777" w:rsidR="00160853" w:rsidRDefault="00160853" w:rsidP="00160853">
      <w:pPr>
        <w:pStyle w:val="B1"/>
      </w:pPr>
      <w:r>
        <w:t>b)</w:t>
      </w:r>
      <w:r>
        <w:tab/>
        <w:t>shall include a Content-Type header field set to "application/vnd.3gpp.pinapp-info+xml"; and</w:t>
      </w:r>
    </w:p>
    <w:p w14:paraId="7AA4F9D5" w14:textId="77777777" w:rsidR="00160853" w:rsidRDefault="00160853" w:rsidP="00160853">
      <w:pPr>
        <w:pStyle w:val="B1"/>
      </w:pPr>
      <w:r>
        <w:t>c)</w:t>
      </w:r>
      <w:r>
        <w:tab/>
        <w:t>shall include an application/vnd.3gpp.pinapp-info+xml MIME body with a &lt;pin-communication-update-request&gt; element in the &lt;pinapp-info&gt; root element and within the &lt;pin-communication-update-request&gt; element:</w:t>
      </w:r>
    </w:p>
    <w:p w14:paraId="26114708" w14:textId="77777777" w:rsidR="00160853" w:rsidRDefault="00160853" w:rsidP="00160853">
      <w:pPr>
        <w:pStyle w:val="B2"/>
        <w:rPr>
          <w:lang w:eastAsia="zh-CN"/>
        </w:rPr>
      </w:pPr>
      <w:r>
        <w:rPr>
          <w:rFonts w:hint="eastAsia"/>
          <w:lang w:eastAsia="zh-CN"/>
        </w:rPr>
        <w:t>1</w:t>
      </w:r>
      <w:r>
        <w:rPr>
          <w:lang w:eastAsia="zh-CN"/>
        </w:rPr>
        <w:t>)</w:t>
      </w:r>
      <w:r>
        <w:rPr>
          <w:lang w:eastAsia="zh-CN"/>
        </w:rPr>
        <w:tab/>
        <w:t xml:space="preserve">shall include a &lt;pin-id&gt; </w:t>
      </w:r>
      <w:r>
        <w:t>element set to the PIN ID of the PIN;</w:t>
      </w:r>
    </w:p>
    <w:p w14:paraId="7FDED20C" w14:textId="77777777" w:rsidR="00160853" w:rsidRDefault="00160853" w:rsidP="00160853">
      <w:pPr>
        <w:pStyle w:val="B2"/>
      </w:pPr>
      <w:r>
        <w:t>2)</w:t>
      </w:r>
      <w:r>
        <w:tab/>
        <w:t xml:space="preserve">shall include a &lt;ue-id&gt; element set to the identity of the </w:t>
      </w:r>
      <w:r>
        <w:rPr>
          <w:lang w:eastAsia="zh-CN"/>
        </w:rPr>
        <w:t>requesting entity</w:t>
      </w:r>
      <w:r>
        <w:t>;</w:t>
      </w:r>
    </w:p>
    <w:p w14:paraId="222D15E4" w14:textId="77777777" w:rsidR="00160853" w:rsidRDefault="00160853" w:rsidP="00160853">
      <w:pPr>
        <w:pStyle w:val="B2"/>
      </w:pPr>
      <w:r>
        <w:t>3)</w:t>
      </w:r>
      <w:r>
        <w:tab/>
        <w:t>shall include a &lt;security-credentials&gt; element set to the security credentials resulting from a successful authorization for the PIN service;</w:t>
      </w:r>
    </w:p>
    <w:p w14:paraId="36AD854D" w14:textId="77777777" w:rsidR="00160853" w:rsidRDefault="00160853" w:rsidP="00160853">
      <w:pPr>
        <w:pStyle w:val="B2"/>
      </w:pPr>
      <w:r>
        <w:rPr>
          <w:lang w:eastAsia="zh-CN"/>
        </w:rPr>
        <w:t>4)</w:t>
      </w:r>
      <w:r>
        <w:rPr>
          <w:lang w:eastAsia="zh-CN"/>
        </w:rPr>
        <w:tab/>
        <w:t>shall include a &lt;pin-</w:t>
      </w:r>
      <w:r>
        <w:t>traffic-descriptor</w:t>
      </w:r>
      <w:r>
        <w:rPr>
          <w:lang w:eastAsia="zh-CN"/>
        </w:rPr>
        <w:t xml:space="preserve">&gt; </w:t>
      </w:r>
      <w:r>
        <w:t>element set to the PIN traffic descriptor that i</w:t>
      </w:r>
      <w:r w:rsidRPr="000B21BF">
        <w:t>dentif</w:t>
      </w:r>
      <w:r>
        <w:t>ies</w:t>
      </w:r>
      <w:r w:rsidRPr="000B21BF">
        <w:t xml:space="preserve"> the target traffic to</w:t>
      </w:r>
      <w:r>
        <w:t xml:space="preserve"> or </w:t>
      </w:r>
      <w:r w:rsidRPr="000B21BF">
        <w:t xml:space="preserve">from </w:t>
      </w:r>
      <w:r>
        <w:t xml:space="preserve">the </w:t>
      </w:r>
      <w:r w:rsidRPr="000B21BF">
        <w:t xml:space="preserve">application server or </w:t>
      </w:r>
      <w:r>
        <w:t>the PIN peer;</w:t>
      </w:r>
    </w:p>
    <w:p w14:paraId="39DF9AAA" w14:textId="77777777" w:rsidR="00160853" w:rsidRDefault="00160853" w:rsidP="00160853">
      <w:pPr>
        <w:pStyle w:val="B2"/>
        <w:rPr>
          <w:rFonts w:cs="Arial"/>
        </w:rPr>
      </w:pPr>
      <w:r>
        <w:rPr>
          <w:lang w:eastAsia="zh-CN"/>
        </w:rPr>
        <w:t>5)</w:t>
      </w:r>
      <w:r>
        <w:rPr>
          <w:lang w:eastAsia="zh-CN"/>
        </w:rPr>
        <w:tab/>
        <w:t>shall include a &lt;</w:t>
      </w:r>
      <w:r>
        <w:t>pin-packet-filter</w:t>
      </w:r>
      <w:r>
        <w:rPr>
          <w:lang w:eastAsia="zh-CN"/>
        </w:rPr>
        <w:t>&gt;</w:t>
      </w:r>
      <w:r>
        <w:t xml:space="preserve"> element set to</w:t>
      </w:r>
      <w:r>
        <w:rPr>
          <w:rFonts w:cs="Arial"/>
        </w:rPr>
        <w:t xml:space="preserve"> the PIN </w:t>
      </w:r>
      <w:r>
        <w:t xml:space="preserve">packet </w:t>
      </w:r>
      <w:r>
        <w:rPr>
          <w:lang w:val="en-US"/>
        </w:rPr>
        <w:t>f</w:t>
      </w:r>
      <w:r w:rsidRPr="000B21BF">
        <w:rPr>
          <w:lang w:val="en-US"/>
        </w:rPr>
        <w:t xml:space="preserve">ilter </w:t>
      </w:r>
      <w:r>
        <w:rPr>
          <w:lang w:val="en-US"/>
        </w:rPr>
        <w:t>that</w:t>
      </w:r>
      <w:r w:rsidRPr="000B21BF">
        <w:rPr>
          <w:lang w:val="en-US"/>
        </w:rPr>
        <w:t xml:space="preserve"> identif</w:t>
      </w:r>
      <w:r>
        <w:rPr>
          <w:lang w:val="en-US"/>
        </w:rPr>
        <w:t>ies</w:t>
      </w:r>
      <w:r w:rsidRPr="000B21BF">
        <w:rPr>
          <w:lang w:val="en-US"/>
        </w:rPr>
        <w:t xml:space="preserve"> one or more packet flow(s)</w:t>
      </w:r>
      <w:r>
        <w:rPr>
          <w:lang w:val="en-US"/>
        </w:rPr>
        <w:t xml:space="preserve"> (i.e. for</w:t>
      </w:r>
      <w:r w:rsidRPr="000B21BF">
        <w:rPr>
          <w:lang w:val="en-US"/>
        </w:rPr>
        <w:t xml:space="preserve"> the PG</w:t>
      </w:r>
      <w:r>
        <w:rPr>
          <w:lang w:val="en-US"/>
        </w:rPr>
        <w:t>AE-</w:t>
      </w:r>
      <w:r w:rsidRPr="000B21BF">
        <w:rPr>
          <w:lang w:val="en-US"/>
        </w:rPr>
        <w:t>C</w:t>
      </w:r>
      <w:r>
        <w:rPr>
          <w:lang w:val="en-US"/>
        </w:rPr>
        <w:t xml:space="preserve"> to</w:t>
      </w:r>
      <w:r w:rsidRPr="000B21BF">
        <w:rPr>
          <w:lang w:val="en-US"/>
        </w:rPr>
        <w:t xml:space="preserve"> route the traffic to the target application server</w:t>
      </w:r>
      <w:r>
        <w:rPr>
          <w:lang w:val="en-US"/>
        </w:rPr>
        <w:t xml:space="preserve"> or PIN peer)</w:t>
      </w:r>
      <w:r>
        <w:rPr>
          <w:rFonts w:cs="Arial"/>
        </w:rPr>
        <w:t>;</w:t>
      </w:r>
    </w:p>
    <w:p w14:paraId="523D2E5E" w14:textId="77777777" w:rsidR="00160853" w:rsidRDefault="00160853" w:rsidP="00160853">
      <w:pPr>
        <w:pStyle w:val="B2"/>
        <w:rPr>
          <w:lang w:eastAsia="zh-CN"/>
        </w:rPr>
      </w:pPr>
      <w:r>
        <w:rPr>
          <w:lang w:eastAsia="zh-CN"/>
        </w:rPr>
        <w:t>6)</w:t>
      </w:r>
      <w:r>
        <w:rPr>
          <w:lang w:eastAsia="zh-CN"/>
        </w:rPr>
        <w:tab/>
        <w:t>may include a &lt;pin-requested-qos&gt; element set to t</w:t>
      </w:r>
      <w:r w:rsidRPr="00FD2B7F">
        <w:rPr>
          <w:lang w:eastAsia="zh-CN"/>
        </w:rPr>
        <w:t>he QoS</w:t>
      </w:r>
      <w:r>
        <w:rPr>
          <w:lang w:eastAsia="zh-CN"/>
        </w:rPr>
        <w:t xml:space="preserve"> requirement</w:t>
      </w:r>
      <w:r w:rsidRPr="00FD2B7F">
        <w:rPr>
          <w:lang w:eastAsia="zh-CN"/>
        </w:rPr>
        <w:t xml:space="preserve"> of </w:t>
      </w:r>
      <w:r>
        <w:rPr>
          <w:lang w:eastAsia="zh-CN"/>
        </w:rPr>
        <w:t xml:space="preserve">the </w:t>
      </w:r>
      <w:r w:rsidRPr="00FD2B7F">
        <w:rPr>
          <w:lang w:eastAsia="zh-CN"/>
        </w:rPr>
        <w:t xml:space="preserve">packet flow that requested by </w:t>
      </w:r>
      <w:r>
        <w:rPr>
          <w:lang w:eastAsia="zh-CN"/>
        </w:rPr>
        <w:t>the requesting entity; and</w:t>
      </w:r>
    </w:p>
    <w:p w14:paraId="1028B859" w14:textId="77777777" w:rsidR="00160853" w:rsidRPr="00662B43" w:rsidRDefault="00160853" w:rsidP="00160853">
      <w:pPr>
        <w:pStyle w:val="B2"/>
        <w:rPr>
          <w:lang w:eastAsia="zh-CN"/>
        </w:rPr>
      </w:pPr>
      <w:r>
        <w:rPr>
          <w:rFonts w:hint="eastAsia"/>
          <w:lang w:eastAsia="zh-CN"/>
        </w:rPr>
        <w:t>7</w:t>
      </w:r>
      <w:r>
        <w:rPr>
          <w:lang w:eastAsia="zh-CN"/>
        </w:rPr>
        <w:t>)</w:t>
      </w:r>
      <w:r>
        <w:rPr>
          <w:lang w:eastAsia="zh-CN"/>
        </w:rPr>
        <w:tab/>
      </w:r>
      <w:r>
        <w:rPr>
          <w:lang w:eastAsia="zh-CN"/>
        </w:rPr>
        <w:tab/>
        <w:t>may include a &lt;ue-address&gt; element set to t</w:t>
      </w:r>
      <w:r w:rsidRPr="00FD2B7F">
        <w:rPr>
          <w:lang w:eastAsia="zh-CN"/>
        </w:rPr>
        <w:t xml:space="preserve">he </w:t>
      </w:r>
      <w:r w:rsidRPr="00662B43">
        <w:rPr>
          <w:lang w:eastAsia="zh-CN"/>
        </w:rPr>
        <w:t>MAC address</w:t>
      </w:r>
      <w:r>
        <w:rPr>
          <w:lang w:eastAsia="zh-CN"/>
        </w:rPr>
        <w:t xml:space="preserve"> or </w:t>
      </w:r>
      <w:r w:rsidRPr="00662B43">
        <w:rPr>
          <w:lang w:eastAsia="zh-CN"/>
        </w:rPr>
        <w:t xml:space="preserve">IP address of </w:t>
      </w:r>
      <w:r>
        <w:rPr>
          <w:lang w:eastAsia="zh-CN"/>
        </w:rPr>
        <w:t>the requesting entity.</w:t>
      </w:r>
    </w:p>
    <w:p w14:paraId="0534ECE7" w14:textId="77777777" w:rsidR="00160853" w:rsidRDefault="00160853" w:rsidP="00160853">
      <w:pPr>
        <w:rPr>
          <w:lang w:eastAsia="zh-CN"/>
        </w:rPr>
      </w:pPr>
      <w:r>
        <w:t xml:space="preserve">The </w:t>
      </w:r>
      <w:r>
        <w:rPr>
          <w:lang w:eastAsia="zh-CN"/>
        </w:rPr>
        <w:t>requesting entity</w:t>
      </w:r>
      <w:r>
        <w:t xml:space="preserve"> shall send the generated HTTP POST request towards the PMAE-C according to IETF RFC 9110 [4]</w:t>
      </w:r>
      <w:r>
        <w:rPr>
          <w:lang w:eastAsia="zh-CN"/>
        </w:rPr>
        <w:t>.</w:t>
      </w:r>
    </w:p>
    <w:p w14:paraId="5A7100BB" w14:textId="77777777" w:rsidR="00160853" w:rsidRPr="00652571" w:rsidRDefault="00160853" w:rsidP="00160853">
      <w:pPr>
        <w:pStyle w:val="NO"/>
      </w:pPr>
      <w:r>
        <w:t>NOTE 2:</w:t>
      </w:r>
      <w:r>
        <w:tab/>
        <w:t>In case of the requesting</w:t>
      </w:r>
      <w:r w:rsidRPr="00097463">
        <w:rPr>
          <w:lang w:eastAsia="zh-CN"/>
        </w:rPr>
        <w:t xml:space="preserve"> </w:t>
      </w:r>
      <w:r>
        <w:rPr>
          <w:rFonts w:hint="eastAsia"/>
          <w:lang w:eastAsia="zh-CN"/>
        </w:rPr>
        <w:t>entit</w:t>
      </w:r>
      <w:r>
        <w:rPr>
          <w:lang w:eastAsia="zh-CN"/>
        </w:rPr>
        <w:t xml:space="preserve">y is PMAE-C itself, </w:t>
      </w:r>
      <w:r>
        <w:t>the generated HTTP POST request is sent towards the PGAE-C.</w:t>
      </w:r>
    </w:p>
    <w:p w14:paraId="3C35E338" w14:textId="77777777" w:rsidR="00160853" w:rsidRDefault="00160853" w:rsidP="00160853">
      <w:r>
        <w:rPr>
          <w:lang w:eastAsia="zh-CN"/>
        </w:rPr>
        <w:t>Up</w:t>
      </w:r>
      <w:r>
        <w:rPr>
          <w:lang w:eastAsia="x-none"/>
        </w:rPr>
        <w:t xml:space="preserve">on reception of an </w:t>
      </w:r>
      <w:r>
        <w:t>HTTP 200 (OK) response message containing:</w:t>
      </w:r>
    </w:p>
    <w:p w14:paraId="7A5ABAA6" w14:textId="77777777" w:rsidR="00160853" w:rsidRDefault="00160853" w:rsidP="00160853">
      <w:pPr>
        <w:pStyle w:val="B1"/>
      </w:pPr>
      <w:r>
        <w:t>a)</w:t>
      </w:r>
      <w:r>
        <w:tab/>
        <w:t>a Content-Type header field set to "application/vnd.3gpp.pinapp-info+xml"; and</w:t>
      </w:r>
    </w:p>
    <w:p w14:paraId="05B7744F" w14:textId="77777777" w:rsidR="00160853" w:rsidRDefault="00160853" w:rsidP="00160853">
      <w:pPr>
        <w:pStyle w:val="B1"/>
      </w:pPr>
      <w:r>
        <w:t>b)</w:t>
      </w:r>
      <w:r>
        <w:tab/>
        <w:t>an application/vnd.3gpp.pinapp-info+xml MIME body with a &lt;pin-communication-</w:t>
      </w:r>
      <w:r>
        <w:rPr>
          <w:lang w:eastAsia="zh-CN"/>
        </w:rPr>
        <w:t>update</w:t>
      </w:r>
      <w:r>
        <w:t>-</w:t>
      </w:r>
      <w:r>
        <w:rPr>
          <w:rFonts w:hint="eastAsia"/>
          <w:lang w:eastAsia="zh-CN"/>
        </w:rPr>
        <w:t>acce</w:t>
      </w:r>
      <w:r>
        <w:t>pt&gt; element in the &lt;pinapp-info&gt; root element,</w:t>
      </w:r>
    </w:p>
    <w:p w14:paraId="69F5B3DE" w14:textId="77777777" w:rsidR="00160853" w:rsidRDefault="00160853" w:rsidP="00160853">
      <w:pPr>
        <w:rPr>
          <w:lang w:eastAsia="zh-CN"/>
        </w:rPr>
      </w:pPr>
      <w:r>
        <w:lastRenderedPageBreak/>
        <w:t xml:space="preserve">the requesting entity shall consider the PIN communication </w:t>
      </w:r>
      <w:r>
        <w:rPr>
          <w:lang w:eastAsia="zh-CN"/>
        </w:rPr>
        <w:t xml:space="preserve">update </w:t>
      </w:r>
      <w:r>
        <w:t>is allowed by the PMAE-C and send the traffic to the PGAE-C when needed.</w:t>
      </w:r>
    </w:p>
    <w:p w14:paraId="12023C32" w14:textId="77777777" w:rsidR="00160853" w:rsidRDefault="00160853" w:rsidP="00160853">
      <w:r>
        <w:rPr>
          <w:lang w:eastAsia="zh-CN"/>
        </w:rPr>
        <w:t>Up</w:t>
      </w:r>
      <w:r>
        <w:rPr>
          <w:lang w:eastAsia="x-none"/>
        </w:rPr>
        <w:t xml:space="preserve">on reception of an </w:t>
      </w:r>
      <w:r>
        <w:t>HTTP 403 (Forbidden) response message containing:</w:t>
      </w:r>
    </w:p>
    <w:p w14:paraId="7ACBF6E5" w14:textId="77777777" w:rsidR="00160853" w:rsidRDefault="00160853" w:rsidP="00160853">
      <w:pPr>
        <w:pStyle w:val="B1"/>
      </w:pPr>
      <w:r>
        <w:t>a)</w:t>
      </w:r>
      <w:r>
        <w:tab/>
        <w:t>a Content-Type header field set to "application/vnd.3gpp.pinapp-info+xml"; and</w:t>
      </w:r>
    </w:p>
    <w:p w14:paraId="7DCB99E3" w14:textId="77777777" w:rsidR="00160853" w:rsidRDefault="00160853" w:rsidP="00160853">
      <w:pPr>
        <w:pStyle w:val="B1"/>
      </w:pPr>
      <w:r>
        <w:t>b)</w:t>
      </w:r>
      <w:r>
        <w:tab/>
        <w:t>an application/vnd.3gpp.pinapp-info+xml MIME body with a &lt;pin-communication-</w:t>
      </w:r>
      <w:r>
        <w:rPr>
          <w:lang w:eastAsia="zh-CN"/>
        </w:rPr>
        <w:t>update</w:t>
      </w:r>
      <w:r>
        <w:t>-</w:t>
      </w:r>
      <w:r>
        <w:rPr>
          <w:lang w:eastAsia="zh-CN"/>
        </w:rPr>
        <w:t>reject</w:t>
      </w:r>
      <w:r>
        <w:t>&gt; element in the &lt;pinapp-info&gt; root element,</w:t>
      </w:r>
    </w:p>
    <w:p w14:paraId="06DB8C7C" w14:textId="77777777" w:rsidR="00160853" w:rsidRDefault="00160853" w:rsidP="00160853">
      <w:r>
        <w:t>the requesting entity shall consider the PIN communication update procedure is not allowed by the PMAE-C or the PGAE-C.</w:t>
      </w:r>
    </w:p>
    <w:p w14:paraId="2FA91DA1" w14:textId="77777777" w:rsidR="00160853" w:rsidRDefault="00160853" w:rsidP="00160853">
      <w:pPr>
        <w:pStyle w:val="Heading4"/>
      </w:pPr>
      <w:bookmarkStart w:id="452" w:name="_CR5_5_3_2"/>
      <w:bookmarkStart w:id="453" w:name="_Toc172038203"/>
      <w:bookmarkEnd w:id="452"/>
      <w:r w:rsidRPr="00662B43">
        <w:t>5.5.</w:t>
      </w:r>
      <w:r>
        <w:t>3</w:t>
      </w:r>
      <w:r w:rsidRPr="00662B43">
        <w:t>.</w:t>
      </w:r>
      <w:r>
        <w:t>2</w:t>
      </w:r>
      <w:r w:rsidRPr="00662B43">
        <w:tab/>
      </w:r>
      <w:r>
        <w:t>PMAE-C</w:t>
      </w:r>
      <w:r w:rsidRPr="00662B43">
        <w:t xml:space="preserve"> procedure</w:t>
      </w:r>
      <w:bookmarkEnd w:id="453"/>
    </w:p>
    <w:p w14:paraId="05E28641" w14:textId="77777777" w:rsidR="00160853" w:rsidRPr="0055485C" w:rsidRDefault="00160853" w:rsidP="00160853">
      <w:pPr>
        <w:pStyle w:val="NO"/>
        <w:rPr>
          <w:noProof/>
        </w:rPr>
      </w:pPr>
      <w:r>
        <w:t>NOTE:</w:t>
      </w:r>
      <w:r>
        <w:tab/>
      </w:r>
      <w:r w:rsidRPr="0055485C">
        <w:t xml:space="preserve">This </w:t>
      </w:r>
      <w:r>
        <w:t>procedure</w:t>
      </w:r>
      <w:r w:rsidRPr="0055485C">
        <w:t xml:space="preserve"> is not perform</w:t>
      </w:r>
      <w:r>
        <w:t>ed</w:t>
      </w:r>
      <w:r w:rsidRPr="0055485C">
        <w:t xml:space="preserve"> i</w:t>
      </w:r>
      <w:r>
        <w:t>f</w:t>
      </w:r>
      <w:r w:rsidRPr="0055485C">
        <w:t xml:space="preserve"> the requesting entity is the PMAE-C itself.</w:t>
      </w:r>
    </w:p>
    <w:p w14:paraId="5E451A24" w14:textId="77777777" w:rsidR="00160853" w:rsidRDefault="00160853" w:rsidP="00160853">
      <w:r>
        <w:rPr>
          <w:lang w:eastAsia="x-none"/>
        </w:rPr>
        <w:t>Upon reception of an HTTP POST request</w:t>
      </w:r>
      <w:r>
        <w:t xml:space="preserve"> message containing:</w:t>
      </w:r>
    </w:p>
    <w:p w14:paraId="1C08CF91" w14:textId="77777777" w:rsidR="00160853" w:rsidRDefault="00160853" w:rsidP="00160853">
      <w:pPr>
        <w:pStyle w:val="B1"/>
      </w:pPr>
      <w:r>
        <w:t>a)</w:t>
      </w:r>
      <w:r>
        <w:tab/>
        <w:t>a Content-Type header field set to "application/vnd.3gpp.pinapp-info+xml"; and</w:t>
      </w:r>
    </w:p>
    <w:p w14:paraId="190FA427" w14:textId="77777777" w:rsidR="00160853" w:rsidRDefault="00160853" w:rsidP="00160853">
      <w:pPr>
        <w:pStyle w:val="B1"/>
      </w:pPr>
      <w:r>
        <w:t>b)</w:t>
      </w:r>
      <w:r>
        <w:tab/>
        <w:t>an application/vnd.3gpp.pinapp-info+xml MIME body with a &lt;pin-communication-update-request&gt; element in the &lt;pinapp-info&gt; root element,</w:t>
      </w:r>
    </w:p>
    <w:p w14:paraId="081921AC" w14:textId="77777777" w:rsidR="00160853" w:rsidRDefault="00160853" w:rsidP="00160853">
      <w:pPr>
        <w:rPr>
          <w:noProof/>
        </w:rPr>
      </w:pPr>
      <w:r>
        <w:t xml:space="preserve">the PMAE-C shall </w:t>
      </w:r>
      <w:r>
        <w:rPr>
          <w:lang w:eastAsia="zh-CN"/>
        </w:rPr>
        <w:t>determine whether the requesting entity is allowed to update the PIN communication or not</w:t>
      </w:r>
      <w:r>
        <w:rPr>
          <w:noProof/>
        </w:rPr>
        <w:t>.</w:t>
      </w:r>
    </w:p>
    <w:p w14:paraId="472D6B1F" w14:textId="77777777" w:rsidR="00160853" w:rsidRDefault="00160853" w:rsidP="00160853">
      <w:r>
        <w:rPr>
          <w:noProof/>
          <w:lang w:eastAsia="zh-CN"/>
        </w:rPr>
        <w:t xml:space="preserve">If the </w:t>
      </w:r>
      <w:r>
        <w:rPr>
          <w:lang w:eastAsia="zh-CN"/>
        </w:rPr>
        <w:t>requesting entity</w:t>
      </w:r>
      <w:r w:rsidRPr="00360361">
        <w:rPr>
          <w:lang w:eastAsia="zh-CN"/>
        </w:rPr>
        <w:t xml:space="preserve"> </w:t>
      </w:r>
      <w:r>
        <w:rPr>
          <w:lang w:eastAsia="zh-CN"/>
        </w:rPr>
        <w:t>is allowed to update the PIN communication</w:t>
      </w:r>
      <w:r>
        <w:t xml:space="preserve">, </w:t>
      </w:r>
      <w:r>
        <w:rPr>
          <w:noProof/>
        </w:rPr>
        <w:t xml:space="preserve">the PMAE-C shall </w:t>
      </w:r>
      <w:r>
        <w:rPr>
          <w:lang w:eastAsia="zh-CN"/>
        </w:rPr>
        <w:t xml:space="preserve">forward the </w:t>
      </w:r>
      <w:r>
        <w:rPr>
          <w:lang w:eastAsia="x-none"/>
        </w:rPr>
        <w:t>HTTP POST request</w:t>
      </w:r>
      <w:r>
        <w:t xml:space="preserve"> message to PGAE-C with changing the </w:t>
      </w:r>
      <w:r>
        <w:rPr>
          <w:lang w:eastAsia="zh-CN"/>
        </w:rPr>
        <w:t>Request-URI to the URI of the PGAE-C;</w:t>
      </w:r>
    </w:p>
    <w:p w14:paraId="34736179" w14:textId="77777777" w:rsidR="00160853" w:rsidRDefault="00160853" w:rsidP="00160853">
      <w:pPr>
        <w:rPr>
          <w:noProof/>
        </w:rPr>
      </w:pPr>
      <w:r>
        <w:rPr>
          <w:noProof/>
          <w:lang w:eastAsia="zh-CN"/>
        </w:rPr>
        <w:t xml:space="preserve">If the </w:t>
      </w:r>
      <w:r>
        <w:rPr>
          <w:lang w:eastAsia="zh-CN"/>
        </w:rPr>
        <w:t>requesting entity</w:t>
      </w:r>
      <w:r w:rsidRPr="00360361">
        <w:rPr>
          <w:lang w:eastAsia="zh-CN"/>
        </w:rPr>
        <w:t xml:space="preserve"> </w:t>
      </w:r>
      <w:r>
        <w:rPr>
          <w:lang w:eastAsia="zh-CN"/>
        </w:rPr>
        <w:t>is not allowed to update the PIN communication</w:t>
      </w:r>
      <w:r>
        <w:t xml:space="preserve">, </w:t>
      </w:r>
      <w:r>
        <w:rPr>
          <w:noProof/>
        </w:rPr>
        <w:t>the PMAE-C shall:</w:t>
      </w:r>
    </w:p>
    <w:p w14:paraId="496F374C" w14:textId="77777777" w:rsidR="00160853" w:rsidRDefault="00160853" w:rsidP="00160853">
      <w:pPr>
        <w:pStyle w:val="B1"/>
      </w:pPr>
      <w:r>
        <w:rPr>
          <w:lang w:eastAsia="zh-CN"/>
        </w:rPr>
        <w:t>a)</w:t>
      </w:r>
      <w:r>
        <w:rPr>
          <w:lang w:eastAsia="zh-CN"/>
        </w:rPr>
        <w:tab/>
      </w:r>
      <w:r>
        <w:t>generate an HTTP 403 (Forbidden) response according to IETF RFC 9110 [4]. In the HTTP 403 (Forbidden) response message, the PMAE-C:</w:t>
      </w:r>
    </w:p>
    <w:p w14:paraId="4AA93E5E" w14:textId="77777777" w:rsidR="00160853" w:rsidRDefault="00160853" w:rsidP="00160853">
      <w:pPr>
        <w:pStyle w:val="B2"/>
      </w:pPr>
      <w:r>
        <w:t>1)</w:t>
      </w:r>
      <w:r>
        <w:tab/>
        <w:t>shall include a Content-Type header field set to "application/vnd.3gpp.pinapp-info+xml"; and</w:t>
      </w:r>
    </w:p>
    <w:p w14:paraId="59CA7B3B" w14:textId="77777777" w:rsidR="00160853" w:rsidRDefault="00160853" w:rsidP="00160853">
      <w:pPr>
        <w:pStyle w:val="B2"/>
      </w:pPr>
      <w:r>
        <w:t>2)</w:t>
      </w:r>
      <w:r>
        <w:tab/>
        <w:t xml:space="preserve">shall include an application/vnd.3gpp.pinapp-info+xml MIME body with a &lt;pin-communication-update-reject&gt; element in the &lt;pinapp-info&gt; root element </w:t>
      </w:r>
      <w:r>
        <w:rPr>
          <w:lang w:eastAsia="zh-CN"/>
        </w:rPr>
        <w:t>and</w:t>
      </w:r>
      <w:r>
        <w:t xml:space="preserve"> within the &lt;pin-communication-update-reject&gt; element:</w:t>
      </w:r>
    </w:p>
    <w:p w14:paraId="47E67387" w14:textId="77777777" w:rsidR="00160853" w:rsidRDefault="00160853" w:rsidP="00160853">
      <w:pPr>
        <w:pStyle w:val="B3"/>
        <w:rPr>
          <w:lang w:eastAsia="zh-CN"/>
        </w:rPr>
      </w:pPr>
      <w:r>
        <w:rPr>
          <w:lang w:eastAsia="zh-CN"/>
        </w:rPr>
        <w:t>i)</w:t>
      </w:r>
      <w:r>
        <w:rPr>
          <w:lang w:eastAsia="zh-CN"/>
        </w:rPr>
        <w:tab/>
        <w:t xml:space="preserve">shall </w:t>
      </w:r>
      <w:r>
        <w:t>include a &lt;</w:t>
      </w:r>
      <w:r>
        <w:rPr>
          <w:lang w:eastAsia="zh-CN"/>
        </w:rPr>
        <w:t>cause</w:t>
      </w:r>
      <w:r>
        <w:t>&gt; element set to an appropriate cause for PIN communication update procedure failure; and</w:t>
      </w:r>
    </w:p>
    <w:p w14:paraId="6EEAEDDD" w14:textId="77777777" w:rsidR="00160853" w:rsidRDefault="00160853" w:rsidP="00160853">
      <w:pPr>
        <w:pStyle w:val="B1"/>
        <w:rPr>
          <w:lang w:eastAsia="zh-CN"/>
        </w:rPr>
      </w:pPr>
      <w:r>
        <w:rPr>
          <w:lang w:eastAsia="zh-CN"/>
        </w:rPr>
        <w:t>b)</w:t>
      </w:r>
      <w:r>
        <w:rPr>
          <w:lang w:eastAsia="zh-CN"/>
        </w:rPr>
        <w:tab/>
        <w:t>send the HTTP 403 (</w:t>
      </w:r>
      <w:r>
        <w:t>Forbidden</w:t>
      </w:r>
      <w:r>
        <w:rPr>
          <w:lang w:eastAsia="zh-CN"/>
        </w:rPr>
        <w:t>) response towards the requesting entity.</w:t>
      </w:r>
    </w:p>
    <w:p w14:paraId="45B41FBC" w14:textId="77777777" w:rsidR="00756EBD" w:rsidRDefault="00756EBD" w:rsidP="00756EBD">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2A32513B" w14:textId="77777777" w:rsidR="00756EBD" w:rsidRPr="007D3511" w:rsidRDefault="00756EBD" w:rsidP="00756EBD">
      <w:pPr>
        <w:pStyle w:val="B1"/>
        <w:rPr>
          <w:lang w:eastAsia="zh-CN"/>
        </w:rPr>
      </w:pPr>
      <w:r>
        <w:rPr>
          <w:rFonts w:hint="eastAsia"/>
          <w:lang w:eastAsia="zh-CN"/>
        </w:rPr>
        <w:t>0</w:t>
      </w:r>
      <w:r>
        <w:rPr>
          <w:lang w:eastAsia="zh-CN"/>
        </w:rPr>
        <w:tab/>
        <w:t>Protocol error, unspecified;</w:t>
      </w:r>
    </w:p>
    <w:p w14:paraId="6763076B" w14:textId="77777777" w:rsidR="00756EBD" w:rsidRDefault="00756EBD" w:rsidP="00756EBD">
      <w:pPr>
        <w:pStyle w:val="B1"/>
        <w:rPr>
          <w:lang w:eastAsia="zh-CN"/>
        </w:rPr>
      </w:pPr>
      <w:r>
        <w:rPr>
          <w:lang w:eastAsia="zh-CN"/>
        </w:rPr>
        <w:t>1</w:t>
      </w:r>
      <w:r>
        <w:rPr>
          <w:lang w:eastAsia="zh-CN"/>
        </w:rPr>
        <w:tab/>
      </w:r>
      <w:r w:rsidRPr="007D3511">
        <w:rPr>
          <w:lang w:eastAsia="zh-CN"/>
        </w:rPr>
        <w:t>Operation not allowed</w:t>
      </w:r>
      <w:r>
        <w:rPr>
          <w:lang w:eastAsia="zh-CN"/>
        </w:rPr>
        <w:t>;</w:t>
      </w:r>
    </w:p>
    <w:p w14:paraId="5D207C8B" w14:textId="77777777" w:rsidR="00756EBD" w:rsidRDefault="00756EBD" w:rsidP="00756EBD">
      <w:pPr>
        <w:pStyle w:val="B1"/>
        <w:rPr>
          <w:lang w:eastAsia="zh-CN"/>
        </w:rPr>
      </w:pPr>
      <w:r>
        <w:rPr>
          <w:rFonts w:hint="eastAsia"/>
          <w:lang w:eastAsia="zh-CN"/>
        </w:rPr>
        <w:t>3</w:t>
      </w:r>
      <w:r>
        <w:rPr>
          <w:lang w:eastAsia="zh-CN"/>
        </w:rPr>
        <w:tab/>
      </w:r>
      <w:r w:rsidRPr="007D3511">
        <w:rPr>
          <w:lang w:eastAsia="x-none"/>
        </w:rPr>
        <w:t>Authorization failure</w:t>
      </w:r>
      <w:r>
        <w:rPr>
          <w:rFonts w:hint="eastAsia"/>
          <w:lang w:eastAsia="zh-CN"/>
        </w:rPr>
        <w:t xml:space="preserve">; </w:t>
      </w:r>
    </w:p>
    <w:p w14:paraId="4256D72F" w14:textId="77777777" w:rsidR="00756EBD" w:rsidRDefault="00756EBD" w:rsidP="00756EBD">
      <w:pPr>
        <w:pStyle w:val="B1"/>
        <w:rPr>
          <w:lang w:eastAsia="zh-CN"/>
        </w:rPr>
      </w:pPr>
      <w:r>
        <w:rPr>
          <w:rFonts w:hint="eastAsia"/>
          <w:lang w:eastAsia="zh-CN"/>
        </w:rPr>
        <w:t>5</w:t>
      </w:r>
      <w:r>
        <w:rPr>
          <w:lang w:eastAsia="zh-CN"/>
        </w:rPr>
        <w:tab/>
      </w:r>
      <w:r>
        <w:rPr>
          <w:rFonts w:hint="eastAsia"/>
          <w:lang w:eastAsia="zh-CN"/>
        </w:rPr>
        <w:t>Resource not sufficient</w:t>
      </w:r>
      <w:r>
        <w:rPr>
          <w:lang w:eastAsia="zh-CN"/>
        </w:rPr>
        <w:t>;</w:t>
      </w:r>
      <w:r w:rsidRPr="00C37465">
        <w:rPr>
          <w:rFonts w:hint="eastAsia"/>
          <w:lang w:eastAsia="zh-CN"/>
        </w:rPr>
        <w:t xml:space="preserve"> </w:t>
      </w:r>
      <w:r>
        <w:rPr>
          <w:rFonts w:hint="eastAsia"/>
          <w:lang w:eastAsia="zh-CN"/>
        </w:rPr>
        <w:t>and</w:t>
      </w:r>
    </w:p>
    <w:p w14:paraId="1889F520" w14:textId="77777777" w:rsidR="00756EBD" w:rsidRDefault="00756EBD" w:rsidP="00756EBD">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7F8D984D" w14:textId="77777777" w:rsidR="00160853" w:rsidRDefault="00160853" w:rsidP="00160853">
      <w:r>
        <w:rPr>
          <w:lang w:eastAsia="zh-CN"/>
        </w:rPr>
        <w:t>Up</w:t>
      </w:r>
      <w:r>
        <w:rPr>
          <w:lang w:eastAsia="x-none"/>
        </w:rPr>
        <w:t xml:space="preserve">on reception of an </w:t>
      </w:r>
      <w:r>
        <w:t>HTTP 200 (OK) response message containing:</w:t>
      </w:r>
    </w:p>
    <w:p w14:paraId="7618AD58" w14:textId="77777777" w:rsidR="00160853" w:rsidRDefault="00160853" w:rsidP="00160853">
      <w:pPr>
        <w:pStyle w:val="B1"/>
      </w:pPr>
      <w:r>
        <w:t>a)</w:t>
      </w:r>
      <w:r>
        <w:tab/>
        <w:t>a Content-Type header field set to "application/vnd.3gpp.pinapp-info+xml"; and</w:t>
      </w:r>
    </w:p>
    <w:p w14:paraId="2BBEEE0C" w14:textId="77777777" w:rsidR="00160853" w:rsidRDefault="00160853" w:rsidP="00160853">
      <w:pPr>
        <w:pStyle w:val="B1"/>
      </w:pPr>
      <w:r>
        <w:t>b)</w:t>
      </w:r>
      <w:r>
        <w:tab/>
        <w:t>an application/vnd.3gpp.pinapp-info+xml MIME body with a &lt;pin-communication-</w:t>
      </w:r>
      <w:r>
        <w:rPr>
          <w:lang w:eastAsia="zh-CN"/>
        </w:rPr>
        <w:t>update</w:t>
      </w:r>
      <w:r>
        <w:t>-</w:t>
      </w:r>
      <w:r>
        <w:rPr>
          <w:rFonts w:hint="eastAsia"/>
          <w:lang w:eastAsia="zh-CN"/>
        </w:rPr>
        <w:t>acce</w:t>
      </w:r>
      <w:r>
        <w:t>pt&gt; element in the &lt;pinapp-info&gt; root element,</w:t>
      </w:r>
    </w:p>
    <w:p w14:paraId="56BF1D8C" w14:textId="77777777" w:rsidR="00160853" w:rsidRDefault="00160853" w:rsidP="00160853">
      <w:r>
        <w:t xml:space="preserve">the PMAE-C shall forward the HTTP 200 (OK) response message to the requesting entity. </w:t>
      </w:r>
    </w:p>
    <w:p w14:paraId="7CDD5FDE" w14:textId="77777777" w:rsidR="00160853" w:rsidRDefault="00160853" w:rsidP="00160853">
      <w:r>
        <w:rPr>
          <w:lang w:eastAsia="zh-CN"/>
        </w:rPr>
        <w:t>Up</w:t>
      </w:r>
      <w:r>
        <w:rPr>
          <w:lang w:eastAsia="x-none"/>
        </w:rPr>
        <w:t xml:space="preserve">on reception of an </w:t>
      </w:r>
      <w:r>
        <w:t>HTTP 403 (Forbidden) response message containing:</w:t>
      </w:r>
    </w:p>
    <w:p w14:paraId="53B3C9F3" w14:textId="77777777" w:rsidR="00160853" w:rsidRDefault="00160853" w:rsidP="00160853">
      <w:pPr>
        <w:pStyle w:val="B1"/>
      </w:pPr>
      <w:r>
        <w:lastRenderedPageBreak/>
        <w:t>a)</w:t>
      </w:r>
      <w:r>
        <w:tab/>
        <w:t>a Content-Type header field set to "application/vnd.3gpp.pinapp-info+xml"; and</w:t>
      </w:r>
    </w:p>
    <w:p w14:paraId="33574452" w14:textId="77777777" w:rsidR="00160853" w:rsidRDefault="00160853" w:rsidP="00160853">
      <w:pPr>
        <w:pStyle w:val="B1"/>
      </w:pPr>
      <w:r>
        <w:t>b)</w:t>
      </w:r>
      <w:r>
        <w:tab/>
        <w:t>an application/vnd.3gpp.pinapp-info+xml MIME body with a &lt;pin-communication-delete-</w:t>
      </w:r>
      <w:r>
        <w:rPr>
          <w:lang w:eastAsia="zh-CN"/>
        </w:rPr>
        <w:t>reject</w:t>
      </w:r>
      <w:r>
        <w:t>&gt; element in the &lt;pinapp-info&gt; root element,</w:t>
      </w:r>
    </w:p>
    <w:p w14:paraId="35E4DDD9" w14:textId="77777777" w:rsidR="00160853" w:rsidRPr="00305390" w:rsidRDefault="00160853" w:rsidP="00160853">
      <w:r>
        <w:t xml:space="preserve">the PMAE-C shall forward the HTTP 403 (Forbidden) response message to the requesting entity. </w:t>
      </w:r>
    </w:p>
    <w:p w14:paraId="281FA26E" w14:textId="77777777" w:rsidR="00160853" w:rsidRPr="00662B43" w:rsidRDefault="00160853" w:rsidP="00160853">
      <w:pPr>
        <w:pStyle w:val="Heading4"/>
      </w:pPr>
      <w:bookmarkStart w:id="454" w:name="_CR5_5_3_3"/>
      <w:bookmarkStart w:id="455" w:name="_Toc172038204"/>
      <w:bookmarkEnd w:id="454"/>
      <w:r w:rsidRPr="00662B43">
        <w:t>5.5.</w:t>
      </w:r>
      <w:r>
        <w:t>3</w:t>
      </w:r>
      <w:r w:rsidRPr="00662B43">
        <w:t>.</w:t>
      </w:r>
      <w:r>
        <w:t>3</w:t>
      </w:r>
      <w:r w:rsidRPr="00662B43">
        <w:tab/>
      </w:r>
      <w:r>
        <w:t>PGAE-C</w:t>
      </w:r>
      <w:r w:rsidRPr="00662B43">
        <w:t xml:space="preserve"> procedure</w:t>
      </w:r>
      <w:bookmarkEnd w:id="455"/>
    </w:p>
    <w:p w14:paraId="60A70C35" w14:textId="77777777" w:rsidR="00160853" w:rsidRDefault="00160853" w:rsidP="00160853">
      <w:r>
        <w:rPr>
          <w:lang w:eastAsia="x-none"/>
        </w:rPr>
        <w:t>Upon reception of an HTTP POST request</w:t>
      </w:r>
      <w:r>
        <w:t xml:space="preserve"> message containing:</w:t>
      </w:r>
    </w:p>
    <w:p w14:paraId="038C3A94" w14:textId="77777777" w:rsidR="00160853" w:rsidRDefault="00160853" w:rsidP="00160853">
      <w:pPr>
        <w:pStyle w:val="B1"/>
      </w:pPr>
      <w:r>
        <w:t>a)</w:t>
      </w:r>
      <w:r>
        <w:tab/>
        <w:t>a Content-Type header field set to "application/vnd.3gpp.pinapp-info+xml"; and</w:t>
      </w:r>
    </w:p>
    <w:p w14:paraId="35AFF3C4" w14:textId="77777777" w:rsidR="00160853" w:rsidRDefault="00160853" w:rsidP="00160853">
      <w:pPr>
        <w:pStyle w:val="B1"/>
      </w:pPr>
      <w:r>
        <w:t>b)</w:t>
      </w:r>
      <w:r>
        <w:tab/>
        <w:t>an application/vnd.3gpp.pinapp-info+xml MIME body with a &lt;pin-communication-update-request&gt; element in the &lt;pinapp-info&gt; root element,</w:t>
      </w:r>
    </w:p>
    <w:p w14:paraId="3A27824A" w14:textId="77777777" w:rsidR="00160853" w:rsidRDefault="00160853" w:rsidP="00160853">
      <w:pPr>
        <w:rPr>
          <w:noProof/>
        </w:rPr>
      </w:pPr>
      <w:r>
        <w:t>the PGAE-C</w:t>
      </w:r>
      <w:r>
        <w:rPr>
          <w:rFonts w:hint="eastAsia"/>
          <w:noProof/>
          <w:lang w:eastAsia="zh-CN"/>
        </w:rPr>
        <w:t>:</w:t>
      </w:r>
    </w:p>
    <w:p w14:paraId="18BE33CA" w14:textId="77777777" w:rsidR="00160853" w:rsidRPr="00A86FEC" w:rsidRDefault="00160853" w:rsidP="00160853">
      <w:pPr>
        <w:pStyle w:val="B1"/>
      </w:pPr>
      <w:r w:rsidRPr="00BA3676">
        <w:rPr>
          <w:rFonts w:hint="eastAsia"/>
        </w:rPr>
        <w:t>a</w:t>
      </w:r>
      <w:r w:rsidRPr="00BA3676">
        <w:t>)</w:t>
      </w:r>
      <w:r w:rsidRPr="00BA3676">
        <w:tab/>
      </w:r>
      <w:r>
        <w:t>shall</w:t>
      </w:r>
      <w:r w:rsidRPr="00BA3676">
        <w:t xml:space="preserve"> configure the local rule according to the element in the &lt;pin-communication-</w:t>
      </w:r>
      <w:r>
        <w:t>update</w:t>
      </w:r>
      <w:r w:rsidRPr="00BA3676">
        <w:t>-request&gt; element respectively</w:t>
      </w:r>
      <w:r>
        <w:t xml:space="preserve"> if acceptable</w:t>
      </w:r>
      <w:r w:rsidRPr="00BA3676">
        <w:t>;</w:t>
      </w:r>
    </w:p>
    <w:p w14:paraId="53D59D3B" w14:textId="77777777" w:rsidR="00160853" w:rsidRDefault="00160853" w:rsidP="00160853">
      <w:pPr>
        <w:pStyle w:val="B1"/>
      </w:pPr>
      <w:r>
        <w:rPr>
          <w:lang w:eastAsia="zh-CN"/>
        </w:rPr>
        <w:t>b)</w:t>
      </w:r>
      <w:r>
        <w:rPr>
          <w:lang w:eastAsia="zh-CN"/>
        </w:rPr>
        <w:tab/>
        <w:t>may initiate a PDU session modification</w:t>
      </w:r>
      <w:r w:rsidRPr="005475DF">
        <w:rPr>
          <w:lang w:eastAsia="zh-CN"/>
        </w:rPr>
        <w:t xml:space="preserve"> </w:t>
      </w:r>
      <w:r>
        <w:rPr>
          <w:lang w:eastAsia="zh-CN"/>
        </w:rPr>
        <w:t>procedure as specified in clause</w:t>
      </w:r>
      <w:r>
        <w:t> </w:t>
      </w:r>
      <w:r>
        <w:rPr>
          <w:lang w:eastAsia="zh-CN"/>
        </w:rPr>
        <w:t>6.4.2 of 3GPP</w:t>
      </w:r>
      <w:r>
        <w:t> TS 24.501 [11] with the following consideration:</w:t>
      </w:r>
    </w:p>
    <w:p w14:paraId="44FDB9E6" w14:textId="77777777" w:rsidR="00160853" w:rsidRDefault="00160853" w:rsidP="00160853">
      <w:pPr>
        <w:pStyle w:val="B2"/>
      </w:pPr>
      <w:r>
        <w:t>1)</w:t>
      </w:r>
      <w:r>
        <w:tab/>
        <w:t xml:space="preserve">the </w:t>
      </w:r>
      <w:r w:rsidRPr="00D75165">
        <w:t>QoS flow descriptions</w:t>
      </w:r>
      <w:r>
        <w:t xml:space="preserve"> IE is set according to the </w:t>
      </w:r>
      <w:r>
        <w:rPr>
          <w:lang w:eastAsia="zh-CN"/>
        </w:rPr>
        <w:t>&lt;pin-requested-qos&gt; element</w:t>
      </w:r>
      <w:r>
        <w:t>; and</w:t>
      </w:r>
    </w:p>
    <w:p w14:paraId="54D181BF" w14:textId="77777777" w:rsidR="00160853" w:rsidRDefault="00160853" w:rsidP="00160853">
      <w:pPr>
        <w:pStyle w:val="B2"/>
        <w:rPr>
          <w:lang w:eastAsia="zh-CN"/>
        </w:rPr>
      </w:pPr>
      <w:r>
        <w:rPr>
          <w:lang w:eastAsia="zh-CN"/>
        </w:rPr>
        <w:t>2)</w:t>
      </w:r>
      <w:r>
        <w:rPr>
          <w:lang w:eastAsia="zh-CN"/>
        </w:rPr>
        <w:tab/>
        <w:t xml:space="preserve">the QoS rules IE </w:t>
      </w:r>
      <w:r>
        <w:t xml:space="preserve">is set according to </w:t>
      </w:r>
      <w:r w:rsidRPr="00CD0F24">
        <w:t>&lt;pin-packet-filter&gt; element</w:t>
      </w:r>
      <w:r>
        <w:t>;</w:t>
      </w:r>
    </w:p>
    <w:p w14:paraId="046B6A63" w14:textId="77777777" w:rsidR="00160853" w:rsidRDefault="00160853" w:rsidP="00160853">
      <w:pPr>
        <w:pStyle w:val="B1"/>
        <w:rPr>
          <w:lang w:eastAsia="zh-CN"/>
        </w:rPr>
      </w:pPr>
      <w:r>
        <w:rPr>
          <w:rFonts w:hint="eastAsia"/>
          <w:lang w:eastAsia="zh-CN"/>
        </w:rPr>
        <w:t>c</w:t>
      </w:r>
      <w:r>
        <w:rPr>
          <w:lang w:eastAsia="zh-CN"/>
        </w:rPr>
        <w:t>)</w:t>
      </w:r>
      <w:r>
        <w:rPr>
          <w:lang w:eastAsia="zh-CN"/>
        </w:rPr>
        <w:tab/>
        <w:t>shall generate one of the following to respond:</w:t>
      </w:r>
    </w:p>
    <w:p w14:paraId="27DCFDF5" w14:textId="77777777" w:rsidR="00160853" w:rsidRDefault="00160853" w:rsidP="00160853">
      <w:pPr>
        <w:pStyle w:val="B2"/>
      </w:pPr>
      <w:r>
        <w:t>1)</w:t>
      </w:r>
      <w:r>
        <w:tab/>
        <w:t>an HTTP 200 (OK) response according to IETF RFC 9110 [4]. In the HTTP 200 (OK) response message, the PGAE-C:</w:t>
      </w:r>
    </w:p>
    <w:p w14:paraId="64075700" w14:textId="77777777" w:rsidR="00160853" w:rsidRDefault="00160853" w:rsidP="00160853">
      <w:pPr>
        <w:pStyle w:val="B3"/>
      </w:pPr>
      <w:r>
        <w:t>i)</w:t>
      </w:r>
      <w:r>
        <w:tab/>
        <w:t>shall include a Content-Type header field set to "application/vnd.3gpp.pinapp-info+xml"; and</w:t>
      </w:r>
    </w:p>
    <w:p w14:paraId="08A18148" w14:textId="77777777" w:rsidR="00160853" w:rsidRDefault="00160853" w:rsidP="00160853">
      <w:pPr>
        <w:pStyle w:val="B3"/>
      </w:pPr>
      <w:r>
        <w:t>ii)</w:t>
      </w:r>
      <w:r>
        <w:tab/>
        <w:t xml:space="preserve">shall include an application/vnd.3gpp.pinapp-info+xml MIME body with a </w:t>
      </w:r>
      <w:r w:rsidRPr="00BA3676">
        <w:t>&lt;pin-communication-</w:t>
      </w:r>
      <w:r>
        <w:t>update</w:t>
      </w:r>
      <w:r w:rsidRPr="00BA3676">
        <w:t>-</w:t>
      </w:r>
      <w:r>
        <w:t>accept</w:t>
      </w:r>
      <w:r w:rsidRPr="00BA3676">
        <w:t>&gt;</w:t>
      </w:r>
      <w:r>
        <w:t xml:space="preserve"> element in the &lt;pinapp-info&gt; root element </w:t>
      </w:r>
      <w:r>
        <w:rPr>
          <w:lang w:eastAsia="zh-CN"/>
        </w:rPr>
        <w:t>and</w:t>
      </w:r>
      <w:r>
        <w:t xml:space="preserve"> within the </w:t>
      </w:r>
      <w:r w:rsidRPr="00BA3676">
        <w:t>&lt;pin-communication-</w:t>
      </w:r>
      <w:r>
        <w:t>update</w:t>
      </w:r>
      <w:r w:rsidRPr="00BA3676">
        <w:t>-</w:t>
      </w:r>
      <w:r>
        <w:t>accept</w:t>
      </w:r>
      <w:r w:rsidRPr="00BA3676">
        <w:t>&gt;</w:t>
      </w:r>
      <w:r>
        <w:t xml:space="preserve"> element:</w:t>
      </w:r>
    </w:p>
    <w:p w14:paraId="36E9584F" w14:textId="77777777" w:rsidR="00160853" w:rsidRDefault="00160853" w:rsidP="00160853">
      <w:pPr>
        <w:pStyle w:val="B4"/>
      </w:pPr>
      <w:r>
        <w:t>A)</w:t>
      </w:r>
      <w:r>
        <w:tab/>
        <w:t>shall</w:t>
      </w:r>
      <w:r w:rsidRPr="00A86FEC">
        <w:t xml:space="preserve"> include a &lt;pin-</w:t>
      </w:r>
      <w:r>
        <w:t>accepted</w:t>
      </w:r>
      <w:r w:rsidRPr="00A86FEC">
        <w:t xml:space="preserve">-qos&gt; element set to the QoS requirement of the packet flow that </w:t>
      </w:r>
      <w:r>
        <w:t>is accepted</w:t>
      </w:r>
      <w:r w:rsidRPr="00A86FEC">
        <w:t xml:space="preserve"> by the </w:t>
      </w:r>
      <w:r>
        <w:t>PGAE-C</w:t>
      </w:r>
      <w:r w:rsidRPr="00A86FEC">
        <w:t xml:space="preserve">; </w:t>
      </w:r>
      <w:r>
        <w:t>and</w:t>
      </w:r>
    </w:p>
    <w:p w14:paraId="30EDAE89" w14:textId="77777777" w:rsidR="00160853" w:rsidRDefault="00160853" w:rsidP="00160853">
      <w:pPr>
        <w:pStyle w:val="B4"/>
        <w:rPr>
          <w:lang w:eastAsia="zh-CN"/>
        </w:rPr>
      </w:pPr>
      <w:r>
        <w:rPr>
          <w:lang w:eastAsia="zh-CN"/>
        </w:rPr>
        <w:t>B)</w:t>
      </w:r>
      <w:r>
        <w:rPr>
          <w:lang w:eastAsia="zh-CN"/>
        </w:rPr>
        <w:tab/>
        <w:t xml:space="preserve">shall include a &lt;pin-communication-flow-id&gt; element set to the identity of the </w:t>
      </w:r>
      <w:r w:rsidRPr="00A86FEC">
        <w:rPr>
          <w:lang w:eastAsia="zh-CN"/>
        </w:rPr>
        <w:t xml:space="preserve">communication flow that </w:t>
      </w:r>
      <w:r>
        <w:rPr>
          <w:lang w:eastAsia="zh-CN"/>
        </w:rPr>
        <w:t xml:space="preserve">is </w:t>
      </w:r>
      <w:r w:rsidRPr="00A86FEC">
        <w:rPr>
          <w:lang w:eastAsia="zh-CN"/>
        </w:rPr>
        <w:t xml:space="preserve">successfully </w:t>
      </w:r>
      <w:r>
        <w:rPr>
          <w:lang w:eastAsia="zh-CN"/>
        </w:rPr>
        <w:t>updated</w:t>
      </w:r>
      <w:r w:rsidRPr="00A86FEC">
        <w:rPr>
          <w:lang w:eastAsia="zh-CN"/>
        </w:rPr>
        <w:t xml:space="preserve"> by </w:t>
      </w:r>
      <w:r>
        <w:rPr>
          <w:lang w:eastAsia="zh-CN"/>
        </w:rPr>
        <w:t>the PGAE-C; or</w:t>
      </w:r>
    </w:p>
    <w:p w14:paraId="294D7D76" w14:textId="77777777" w:rsidR="00160853" w:rsidRDefault="00160853" w:rsidP="00160853">
      <w:pPr>
        <w:pStyle w:val="B2"/>
      </w:pPr>
      <w:r>
        <w:t>2)</w:t>
      </w:r>
      <w:r>
        <w:tab/>
        <w:t>an HTTP 403 (Forbidden) response according to IETF RFC 9110 [4]. In the HTTP 403 (Forbidden) response message, the PGAE-C:</w:t>
      </w:r>
    </w:p>
    <w:p w14:paraId="1CD2DA7B" w14:textId="77777777" w:rsidR="00160853" w:rsidRDefault="00160853" w:rsidP="00160853">
      <w:pPr>
        <w:pStyle w:val="B3"/>
      </w:pPr>
      <w:r>
        <w:t>i)</w:t>
      </w:r>
      <w:r>
        <w:tab/>
        <w:t>shall include a Content-Type header field set to "application/vnd.3gpp.pinapp-info+xml"; and</w:t>
      </w:r>
    </w:p>
    <w:p w14:paraId="60146684" w14:textId="77777777" w:rsidR="00160853" w:rsidRDefault="00160853" w:rsidP="00160853">
      <w:pPr>
        <w:pStyle w:val="B3"/>
      </w:pPr>
      <w:r>
        <w:t>ii)</w:t>
      </w:r>
      <w:r>
        <w:tab/>
        <w:t xml:space="preserve">shall include an application/vnd.3gpp.pinapp-info+xml MIME body with a </w:t>
      </w:r>
      <w:r w:rsidRPr="00BA3676">
        <w:t>&lt;pin-communication-</w:t>
      </w:r>
      <w:r>
        <w:t>update</w:t>
      </w:r>
      <w:r w:rsidRPr="00BA3676">
        <w:t>-</w:t>
      </w:r>
      <w:r>
        <w:t>reject</w:t>
      </w:r>
      <w:r w:rsidRPr="00BA3676">
        <w:t>&gt;</w:t>
      </w:r>
      <w:r>
        <w:t xml:space="preserve"> element in the &lt;pinapp-info&gt; root element </w:t>
      </w:r>
      <w:r>
        <w:rPr>
          <w:lang w:eastAsia="zh-CN"/>
        </w:rPr>
        <w:t>and</w:t>
      </w:r>
      <w:r>
        <w:t xml:space="preserve"> within the </w:t>
      </w:r>
      <w:r w:rsidRPr="00BA3676">
        <w:t>&lt;pin-communication-</w:t>
      </w:r>
      <w:r>
        <w:t>update</w:t>
      </w:r>
      <w:r w:rsidRPr="00BA3676">
        <w:t>-</w:t>
      </w:r>
      <w:r>
        <w:t>reject</w:t>
      </w:r>
      <w:r w:rsidRPr="00BA3676">
        <w:t>&gt;</w:t>
      </w:r>
      <w:r>
        <w:t xml:space="preserve"> element:</w:t>
      </w:r>
    </w:p>
    <w:p w14:paraId="09ADBAE3" w14:textId="77777777" w:rsidR="00160853" w:rsidRPr="00C53690" w:rsidRDefault="00160853" w:rsidP="00160853">
      <w:pPr>
        <w:pStyle w:val="B4"/>
        <w:rPr>
          <w:lang w:eastAsia="zh-CN"/>
        </w:rPr>
      </w:pPr>
      <w:r>
        <w:rPr>
          <w:lang w:eastAsia="zh-CN"/>
        </w:rPr>
        <w:t>i)</w:t>
      </w:r>
      <w:r>
        <w:rPr>
          <w:lang w:eastAsia="zh-CN"/>
        </w:rPr>
        <w:tab/>
        <w:t xml:space="preserve">shall </w:t>
      </w:r>
      <w:r>
        <w:t>include a &lt;</w:t>
      </w:r>
      <w:r>
        <w:rPr>
          <w:lang w:eastAsia="zh-CN"/>
        </w:rPr>
        <w:t>cause</w:t>
      </w:r>
      <w:r>
        <w:t>&gt; element set to an appropriate cause for PIN communication update procedure failure;</w:t>
      </w:r>
      <w:r>
        <w:rPr>
          <w:rFonts w:hint="eastAsia"/>
          <w:lang w:eastAsia="zh-CN"/>
        </w:rPr>
        <w:t xml:space="preserve"> </w:t>
      </w:r>
      <w:r>
        <w:rPr>
          <w:lang w:eastAsia="zh-CN"/>
        </w:rPr>
        <w:t>and</w:t>
      </w:r>
    </w:p>
    <w:p w14:paraId="68E73D47" w14:textId="77777777" w:rsidR="00160853" w:rsidRDefault="00160853" w:rsidP="00160853">
      <w:r>
        <w:t>d</w:t>
      </w:r>
      <w:r w:rsidRPr="005D607B">
        <w:t>)</w:t>
      </w:r>
      <w:r w:rsidRPr="005D607B">
        <w:tab/>
      </w:r>
      <w:r>
        <w:t xml:space="preserve">shall </w:t>
      </w:r>
      <w:r w:rsidRPr="005D607B">
        <w:t xml:space="preserve">send the HTTP 200 (OK) response </w:t>
      </w:r>
      <w:r>
        <w:t>or the HTTP 403 (Forbidden) response</w:t>
      </w:r>
      <w:r w:rsidRPr="005D607B">
        <w:t xml:space="preserve"> towards the PMAE-C.</w:t>
      </w:r>
    </w:p>
    <w:p w14:paraId="0A26AA15" w14:textId="77777777" w:rsidR="00756EBD" w:rsidRDefault="00756EBD" w:rsidP="00756EBD">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0857A094" w14:textId="77777777" w:rsidR="00756EBD" w:rsidRPr="007D3511" w:rsidRDefault="00756EBD" w:rsidP="00756EBD">
      <w:pPr>
        <w:pStyle w:val="B1"/>
        <w:rPr>
          <w:lang w:eastAsia="zh-CN"/>
        </w:rPr>
      </w:pPr>
      <w:r>
        <w:rPr>
          <w:rFonts w:hint="eastAsia"/>
          <w:lang w:eastAsia="zh-CN"/>
        </w:rPr>
        <w:t>0</w:t>
      </w:r>
      <w:r>
        <w:rPr>
          <w:lang w:eastAsia="zh-CN"/>
        </w:rPr>
        <w:tab/>
        <w:t>Protocol error, unspecified;</w:t>
      </w:r>
    </w:p>
    <w:p w14:paraId="24B8030B" w14:textId="77777777" w:rsidR="00756EBD" w:rsidRDefault="00756EBD" w:rsidP="00756EBD">
      <w:pPr>
        <w:pStyle w:val="B1"/>
        <w:rPr>
          <w:lang w:eastAsia="zh-CN"/>
        </w:rPr>
      </w:pPr>
      <w:r>
        <w:rPr>
          <w:lang w:eastAsia="zh-CN"/>
        </w:rPr>
        <w:t>1</w:t>
      </w:r>
      <w:r>
        <w:rPr>
          <w:lang w:eastAsia="zh-CN"/>
        </w:rPr>
        <w:tab/>
      </w:r>
      <w:r w:rsidRPr="007D3511">
        <w:rPr>
          <w:lang w:eastAsia="zh-CN"/>
        </w:rPr>
        <w:t>Operation not allowed</w:t>
      </w:r>
      <w:r>
        <w:rPr>
          <w:lang w:eastAsia="zh-CN"/>
        </w:rPr>
        <w:t>;</w:t>
      </w:r>
    </w:p>
    <w:p w14:paraId="42597617" w14:textId="77777777" w:rsidR="00756EBD" w:rsidRPr="00BE6228" w:rsidRDefault="00756EBD" w:rsidP="00756EBD">
      <w:pPr>
        <w:pStyle w:val="B1"/>
        <w:rPr>
          <w:rFonts w:eastAsia="Times New Roman"/>
          <w:lang w:eastAsia="zh-CN"/>
        </w:rPr>
      </w:pPr>
      <w:r w:rsidRPr="00BE6228">
        <w:rPr>
          <w:rFonts w:eastAsia="Times New Roman" w:hint="eastAsia"/>
          <w:lang w:eastAsia="zh-CN"/>
        </w:rPr>
        <w:t>3</w:t>
      </w:r>
      <w:r w:rsidRPr="00BE6228">
        <w:rPr>
          <w:rFonts w:eastAsia="Times New Roman"/>
          <w:lang w:eastAsia="zh-CN"/>
        </w:rPr>
        <w:tab/>
        <w:t>Authorization failure</w:t>
      </w:r>
      <w:r w:rsidRPr="00BE6228">
        <w:rPr>
          <w:rFonts w:eastAsia="Times New Roman" w:hint="eastAsia"/>
          <w:lang w:eastAsia="zh-CN"/>
        </w:rPr>
        <w:t xml:space="preserve">; </w:t>
      </w:r>
    </w:p>
    <w:p w14:paraId="7D1439ED" w14:textId="77777777" w:rsidR="00756EBD" w:rsidRPr="00BE6228" w:rsidRDefault="00756EBD" w:rsidP="00756EBD">
      <w:pPr>
        <w:pStyle w:val="B1"/>
        <w:rPr>
          <w:rFonts w:eastAsia="Times New Roman"/>
          <w:lang w:eastAsia="zh-CN"/>
        </w:rPr>
      </w:pPr>
      <w:r w:rsidRPr="00BE6228">
        <w:rPr>
          <w:rFonts w:eastAsia="Times New Roman" w:hint="eastAsia"/>
          <w:lang w:eastAsia="zh-CN"/>
        </w:rPr>
        <w:lastRenderedPageBreak/>
        <w:t>5</w:t>
      </w:r>
      <w:r w:rsidRPr="00BE6228">
        <w:rPr>
          <w:rFonts w:eastAsia="Times New Roman"/>
          <w:lang w:eastAsia="zh-CN"/>
        </w:rPr>
        <w:tab/>
      </w:r>
      <w:r w:rsidRPr="00BE6228">
        <w:rPr>
          <w:rFonts w:eastAsia="Times New Roman" w:hint="eastAsia"/>
          <w:lang w:eastAsia="zh-CN"/>
        </w:rPr>
        <w:t>Resource not sufficient</w:t>
      </w:r>
      <w:r w:rsidRPr="00BE6228">
        <w:rPr>
          <w:rFonts w:eastAsia="Times New Roman"/>
          <w:lang w:eastAsia="zh-CN"/>
        </w:rPr>
        <w:t>;</w:t>
      </w:r>
      <w:r w:rsidRPr="00BE6228">
        <w:rPr>
          <w:rFonts w:eastAsia="Times New Roman" w:hint="eastAsia"/>
          <w:lang w:eastAsia="zh-CN"/>
        </w:rPr>
        <w:t xml:space="preserve"> and</w:t>
      </w:r>
    </w:p>
    <w:p w14:paraId="0BFF36AE" w14:textId="77777777" w:rsidR="00756EBD" w:rsidRPr="000337F0" w:rsidRDefault="00756EBD" w:rsidP="00BE6228">
      <w:pPr>
        <w:pStyle w:val="B1"/>
      </w:pPr>
      <w:r w:rsidRPr="00BE6228">
        <w:rPr>
          <w:rFonts w:eastAsia="Times New Roman"/>
          <w:lang w:eastAsia="zh-CN"/>
        </w:rPr>
        <w:t>7</w:t>
      </w:r>
      <w:r w:rsidRPr="00BE6228">
        <w:rPr>
          <w:rFonts w:eastAsia="Times New Roman"/>
          <w:lang w:eastAsia="zh-CN"/>
        </w:rPr>
        <w:tab/>
        <w:t>Permanently denied</w:t>
      </w:r>
      <w:r w:rsidRPr="00BE6228">
        <w:rPr>
          <w:rFonts w:eastAsia="Times New Roman" w:hint="eastAsia"/>
          <w:lang w:eastAsia="zh-CN"/>
        </w:rPr>
        <w:t>.</w:t>
      </w:r>
    </w:p>
    <w:p w14:paraId="58E1752B" w14:textId="77777777" w:rsidR="00160853" w:rsidRDefault="00160853" w:rsidP="00160853">
      <w:pPr>
        <w:pStyle w:val="Heading3"/>
        <w:rPr>
          <w:lang w:eastAsia="zh-CN"/>
        </w:rPr>
      </w:pPr>
      <w:bookmarkStart w:id="456" w:name="_CR5_5_4"/>
      <w:bookmarkStart w:id="457" w:name="_Toc172038205"/>
      <w:bookmarkEnd w:id="456"/>
      <w:r>
        <w:rPr>
          <w:lang w:eastAsia="zh-CN"/>
        </w:rPr>
        <w:t>5.5.4</w:t>
      </w:r>
      <w:r>
        <w:rPr>
          <w:lang w:eastAsia="zh-CN"/>
        </w:rPr>
        <w:tab/>
        <w:t>PIN communication delete procedure</w:t>
      </w:r>
      <w:bookmarkEnd w:id="457"/>
    </w:p>
    <w:p w14:paraId="5C58E928" w14:textId="77777777" w:rsidR="00160853" w:rsidRPr="00662B43" w:rsidRDefault="00160853" w:rsidP="00160853">
      <w:pPr>
        <w:pStyle w:val="Heading4"/>
      </w:pPr>
      <w:bookmarkStart w:id="458" w:name="_CR5_5_4_1"/>
      <w:bookmarkStart w:id="459" w:name="_Toc172038206"/>
      <w:bookmarkEnd w:id="458"/>
      <w:r w:rsidRPr="00662B43">
        <w:t>5.5.</w:t>
      </w:r>
      <w:r>
        <w:t>4</w:t>
      </w:r>
      <w:r w:rsidRPr="00662B43">
        <w:t>.1</w:t>
      </w:r>
      <w:r w:rsidRPr="00662B43">
        <w:tab/>
        <w:t>Requesting entity procedure</w:t>
      </w:r>
      <w:bookmarkEnd w:id="459"/>
    </w:p>
    <w:p w14:paraId="59F58B02" w14:textId="77777777" w:rsidR="00160853" w:rsidRDefault="00160853" w:rsidP="00160853">
      <w:pPr>
        <w:rPr>
          <w:lang w:eastAsia="zh-CN"/>
        </w:rPr>
      </w:pPr>
      <w:r>
        <w:rPr>
          <w:rFonts w:hint="eastAsia"/>
          <w:lang w:eastAsia="zh-CN"/>
        </w:rPr>
        <w:t>T</w:t>
      </w:r>
      <w:r>
        <w:rPr>
          <w:lang w:eastAsia="zh-CN"/>
        </w:rPr>
        <w:t>he requesting entity can be PMAE-C, PEAE-C, or PGAE-C.</w:t>
      </w:r>
    </w:p>
    <w:p w14:paraId="3BE29FA6" w14:textId="77777777" w:rsidR="00160853" w:rsidRDefault="00160853" w:rsidP="00160853">
      <w:r>
        <w:t xml:space="preserve">When the </w:t>
      </w:r>
      <w:r>
        <w:rPr>
          <w:lang w:eastAsia="zh-CN"/>
        </w:rPr>
        <w:t>requesting entity</w:t>
      </w:r>
      <w:r>
        <w:t xml:space="preserve"> needs </w:t>
      </w:r>
      <w:r>
        <w:rPr>
          <w:lang w:eastAsia="zh-CN"/>
        </w:rPr>
        <w:t>to delete a PIN communication</w:t>
      </w:r>
      <w:r>
        <w:t xml:space="preserve">, the </w:t>
      </w:r>
      <w:r>
        <w:rPr>
          <w:lang w:eastAsia="zh-CN"/>
        </w:rPr>
        <w:t>requesting entity</w:t>
      </w:r>
      <w:r>
        <w:t xml:space="preserve"> shall generate an HTTP POST request according to procedures as specified in IETF RFC 9110 [4]. In the HTTP POST request, the </w:t>
      </w:r>
      <w:r>
        <w:rPr>
          <w:lang w:eastAsia="zh-CN"/>
        </w:rPr>
        <w:t>requesting entity</w:t>
      </w:r>
      <w:r>
        <w:t>:</w:t>
      </w:r>
    </w:p>
    <w:p w14:paraId="00136792" w14:textId="77777777" w:rsidR="00160853" w:rsidRDefault="00160853" w:rsidP="00160853">
      <w:pPr>
        <w:pStyle w:val="B1"/>
        <w:rPr>
          <w:lang w:eastAsia="zh-CN"/>
        </w:rPr>
      </w:pPr>
      <w:r>
        <w:rPr>
          <w:lang w:eastAsia="zh-CN"/>
        </w:rPr>
        <w:t>a)</w:t>
      </w:r>
      <w:r>
        <w:rPr>
          <w:lang w:eastAsia="zh-CN"/>
        </w:rPr>
        <w:tab/>
        <w:t>shall set the Request-URI to the URI of the PMAE-C;</w:t>
      </w:r>
    </w:p>
    <w:p w14:paraId="0378EB5D" w14:textId="77777777" w:rsidR="00160853" w:rsidRPr="006F1085" w:rsidRDefault="00160853" w:rsidP="00160853">
      <w:pPr>
        <w:pStyle w:val="NO"/>
      </w:pPr>
      <w:r>
        <w:t>NOTE 1:</w:t>
      </w:r>
      <w:r>
        <w:tab/>
        <w:t>In case of the requesting</w:t>
      </w:r>
      <w:r w:rsidRPr="00097463">
        <w:rPr>
          <w:lang w:eastAsia="zh-CN"/>
        </w:rPr>
        <w:t xml:space="preserve"> </w:t>
      </w:r>
      <w:r>
        <w:rPr>
          <w:rFonts w:hint="eastAsia"/>
          <w:lang w:eastAsia="zh-CN"/>
        </w:rPr>
        <w:t>entit</w:t>
      </w:r>
      <w:r>
        <w:rPr>
          <w:lang w:eastAsia="zh-CN"/>
        </w:rPr>
        <w:t>y is PMAE-C, the Request-URI sets to the URI of the PGAE-C</w:t>
      </w:r>
      <w:r>
        <w:t>.</w:t>
      </w:r>
    </w:p>
    <w:p w14:paraId="50E9FF6A" w14:textId="77777777" w:rsidR="00160853" w:rsidRDefault="00160853" w:rsidP="00160853">
      <w:pPr>
        <w:pStyle w:val="B1"/>
      </w:pPr>
      <w:r>
        <w:t>b)</w:t>
      </w:r>
      <w:r>
        <w:tab/>
        <w:t>shall include a Content-Type header field set to "application/vnd.3gpp.pinapp-info+xml"; and</w:t>
      </w:r>
    </w:p>
    <w:p w14:paraId="3BF86895" w14:textId="77777777" w:rsidR="00160853" w:rsidRDefault="00160853" w:rsidP="00160853">
      <w:pPr>
        <w:pStyle w:val="B1"/>
      </w:pPr>
      <w:r>
        <w:t>c)</w:t>
      </w:r>
      <w:r>
        <w:tab/>
        <w:t>shall include an application/vnd.3gpp.pinapp-info+xml MIME body with a &lt;pin-communication-delete-request&gt; element in the &lt;pinapp-info&gt; root element and within the &lt;pin-communication-delete-request&gt; element:</w:t>
      </w:r>
    </w:p>
    <w:p w14:paraId="43D0F30C" w14:textId="77777777" w:rsidR="00160853" w:rsidRDefault="00160853" w:rsidP="00160853">
      <w:pPr>
        <w:pStyle w:val="B2"/>
        <w:rPr>
          <w:lang w:eastAsia="zh-CN"/>
        </w:rPr>
      </w:pPr>
      <w:r>
        <w:rPr>
          <w:rFonts w:hint="eastAsia"/>
          <w:lang w:eastAsia="zh-CN"/>
        </w:rPr>
        <w:t>1</w:t>
      </w:r>
      <w:r>
        <w:rPr>
          <w:lang w:eastAsia="zh-CN"/>
        </w:rPr>
        <w:t>)</w:t>
      </w:r>
      <w:r>
        <w:rPr>
          <w:lang w:eastAsia="zh-CN"/>
        </w:rPr>
        <w:tab/>
        <w:t xml:space="preserve">shall include a &lt;pin-id&gt; </w:t>
      </w:r>
      <w:r>
        <w:t>element set to the PIN ID of the PIN;</w:t>
      </w:r>
    </w:p>
    <w:p w14:paraId="4208E1CF" w14:textId="77777777" w:rsidR="00160853" w:rsidRDefault="00160853" w:rsidP="00160853">
      <w:pPr>
        <w:pStyle w:val="B2"/>
      </w:pPr>
      <w:r>
        <w:t>2)</w:t>
      </w:r>
      <w:r>
        <w:tab/>
        <w:t xml:space="preserve">shall include a &lt;ue-id&gt; element set to the identity of the </w:t>
      </w:r>
      <w:r>
        <w:rPr>
          <w:lang w:eastAsia="zh-CN"/>
        </w:rPr>
        <w:t>requesting entity</w:t>
      </w:r>
      <w:r>
        <w:t>;</w:t>
      </w:r>
    </w:p>
    <w:p w14:paraId="69CBA2DB" w14:textId="77777777" w:rsidR="00160853" w:rsidRDefault="00160853" w:rsidP="00160853">
      <w:pPr>
        <w:pStyle w:val="B2"/>
      </w:pPr>
      <w:r>
        <w:t>3)</w:t>
      </w:r>
      <w:r>
        <w:tab/>
        <w:t>shall include a &lt;security-credentials&gt; element set to the security credentials resulting from a successful authorization for the PIN service; and</w:t>
      </w:r>
    </w:p>
    <w:p w14:paraId="44339189" w14:textId="77777777" w:rsidR="00160853" w:rsidRDefault="00160853" w:rsidP="00160853">
      <w:pPr>
        <w:pStyle w:val="B2"/>
        <w:rPr>
          <w:lang w:eastAsia="zh-CN"/>
        </w:rPr>
      </w:pPr>
      <w:r>
        <w:rPr>
          <w:lang w:eastAsia="zh-CN"/>
        </w:rPr>
        <w:t>4)</w:t>
      </w:r>
      <w:r>
        <w:rPr>
          <w:lang w:eastAsia="zh-CN"/>
        </w:rPr>
        <w:tab/>
        <w:t xml:space="preserve">shall include </w:t>
      </w:r>
      <w:r w:rsidRPr="00F82856">
        <w:rPr>
          <w:lang w:eastAsia="zh-CN"/>
        </w:rPr>
        <w:t xml:space="preserve">a &lt;pin-communication-flow-id&gt; element set to the identity of the communication flow that is </w:t>
      </w:r>
      <w:r>
        <w:rPr>
          <w:lang w:eastAsia="zh-CN"/>
        </w:rPr>
        <w:t>required to delete.</w:t>
      </w:r>
    </w:p>
    <w:p w14:paraId="096316C8" w14:textId="77777777" w:rsidR="00160853" w:rsidRDefault="00160853" w:rsidP="00160853">
      <w:pPr>
        <w:rPr>
          <w:lang w:eastAsia="zh-CN"/>
        </w:rPr>
      </w:pPr>
      <w:r>
        <w:t xml:space="preserve">The </w:t>
      </w:r>
      <w:r>
        <w:rPr>
          <w:lang w:eastAsia="zh-CN"/>
        </w:rPr>
        <w:t>requesting entity</w:t>
      </w:r>
      <w:r>
        <w:t xml:space="preserve"> shall send the generated HTTP POST request towards the PMAE-C according to IETF RFC 9110 [4]</w:t>
      </w:r>
      <w:r>
        <w:rPr>
          <w:lang w:eastAsia="zh-CN"/>
        </w:rPr>
        <w:t>.</w:t>
      </w:r>
    </w:p>
    <w:p w14:paraId="396D9A3F" w14:textId="77777777" w:rsidR="00160853" w:rsidRPr="00652571" w:rsidRDefault="00160853" w:rsidP="00160853">
      <w:pPr>
        <w:pStyle w:val="NO"/>
      </w:pPr>
      <w:r>
        <w:t>NOTE 2:</w:t>
      </w:r>
      <w:r>
        <w:tab/>
        <w:t>In case of the requesting</w:t>
      </w:r>
      <w:r w:rsidRPr="00097463">
        <w:rPr>
          <w:lang w:eastAsia="zh-CN"/>
        </w:rPr>
        <w:t xml:space="preserve"> </w:t>
      </w:r>
      <w:r>
        <w:rPr>
          <w:rFonts w:hint="eastAsia"/>
          <w:lang w:eastAsia="zh-CN"/>
        </w:rPr>
        <w:t>entit</w:t>
      </w:r>
      <w:r>
        <w:rPr>
          <w:lang w:eastAsia="zh-CN"/>
        </w:rPr>
        <w:t xml:space="preserve">y is PMAE-C itself, </w:t>
      </w:r>
      <w:r>
        <w:t>the generated HTTP POST request is sent towards the PGAE-C.</w:t>
      </w:r>
    </w:p>
    <w:p w14:paraId="3CC34771" w14:textId="77777777" w:rsidR="00160853" w:rsidRDefault="00160853" w:rsidP="00160853">
      <w:r>
        <w:rPr>
          <w:lang w:eastAsia="zh-CN"/>
        </w:rPr>
        <w:t>Up</w:t>
      </w:r>
      <w:r>
        <w:rPr>
          <w:lang w:eastAsia="x-none"/>
        </w:rPr>
        <w:t xml:space="preserve">on reception of an </w:t>
      </w:r>
      <w:r>
        <w:t>HTTP 204 (No content) response message,</w:t>
      </w:r>
      <w:r w:rsidRPr="0090269E">
        <w:t xml:space="preserve"> </w:t>
      </w:r>
      <w:r>
        <w:t xml:space="preserve">the requesting entity shall consider the PIN communication identified by the </w:t>
      </w:r>
      <w:r w:rsidRPr="00F82856">
        <w:rPr>
          <w:lang w:eastAsia="zh-CN"/>
        </w:rPr>
        <w:t>&lt;pin-communication-flow-id&gt; element</w:t>
      </w:r>
      <w:r>
        <w:t xml:space="preserve"> is successfully deleted.</w:t>
      </w:r>
    </w:p>
    <w:p w14:paraId="2A988AC0" w14:textId="77777777" w:rsidR="00160853" w:rsidRDefault="00160853" w:rsidP="00160853">
      <w:r>
        <w:rPr>
          <w:lang w:eastAsia="zh-CN"/>
        </w:rPr>
        <w:t>Up</w:t>
      </w:r>
      <w:r>
        <w:rPr>
          <w:lang w:eastAsia="x-none"/>
        </w:rPr>
        <w:t xml:space="preserve">on reception of an </w:t>
      </w:r>
      <w:r>
        <w:t>HTTP 403 (Forbidden) response message containing:</w:t>
      </w:r>
    </w:p>
    <w:p w14:paraId="390FB347" w14:textId="77777777" w:rsidR="00160853" w:rsidRDefault="00160853" w:rsidP="00160853">
      <w:pPr>
        <w:pStyle w:val="B1"/>
      </w:pPr>
      <w:r>
        <w:t>a)</w:t>
      </w:r>
      <w:r>
        <w:tab/>
        <w:t>a Content-Type header field set to "application/vnd.3gpp.pinapp-info+xml"; and</w:t>
      </w:r>
    </w:p>
    <w:p w14:paraId="2A5D883B" w14:textId="77777777" w:rsidR="00160853" w:rsidRDefault="00160853" w:rsidP="00160853">
      <w:pPr>
        <w:pStyle w:val="B1"/>
      </w:pPr>
      <w:r>
        <w:t>b)</w:t>
      </w:r>
      <w:r>
        <w:tab/>
        <w:t>an application/vnd.3gpp.pinapp-info+xml MIME body with a &lt;pin-communication-delete-</w:t>
      </w:r>
      <w:r>
        <w:rPr>
          <w:lang w:eastAsia="zh-CN"/>
        </w:rPr>
        <w:t>reject</w:t>
      </w:r>
      <w:r>
        <w:t>&gt; element in the &lt;pinapp-info&gt; root element,</w:t>
      </w:r>
    </w:p>
    <w:p w14:paraId="61400650" w14:textId="77777777" w:rsidR="00160853" w:rsidRDefault="00160853" w:rsidP="00160853">
      <w:r>
        <w:t>the requesting entity shall consider the PIN communication is not allowed to delete by the PMAE-C.</w:t>
      </w:r>
    </w:p>
    <w:p w14:paraId="703F24D1" w14:textId="77777777" w:rsidR="00160853" w:rsidRPr="00B2232C" w:rsidRDefault="00160853" w:rsidP="00160853">
      <w:pPr>
        <w:pStyle w:val="NO"/>
      </w:pPr>
      <w:r>
        <w:t>NOTE 3:</w:t>
      </w:r>
      <w:r>
        <w:tab/>
        <w:t>The further actions for the requesting entity are left to UE</w:t>
      </w:r>
      <w:r w:rsidRPr="0045114A">
        <w:t xml:space="preserve"> implementation</w:t>
      </w:r>
      <w:r>
        <w:t>.</w:t>
      </w:r>
    </w:p>
    <w:p w14:paraId="41746C7F" w14:textId="77777777" w:rsidR="00160853" w:rsidRDefault="00160853" w:rsidP="00160853">
      <w:pPr>
        <w:pStyle w:val="Heading4"/>
      </w:pPr>
      <w:bookmarkStart w:id="460" w:name="_CR5_5_4_2"/>
      <w:bookmarkStart w:id="461" w:name="_Toc172038207"/>
      <w:bookmarkEnd w:id="460"/>
      <w:r w:rsidRPr="00662B43">
        <w:t>5.5.</w:t>
      </w:r>
      <w:r>
        <w:t>4</w:t>
      </w:r>
      <w:r w:rsidRPr="00662B43">
        <w:t>.</w:t>
      </w:r>
      <w:r>
        <w:t>2</w:t>
      </w:r>
      <w:r w:rsidRPr="00662B43">
        <w:tab/>
      </w:r>
      <w:r>
        <w:t>PMAE-C</w:t>
      </w:r>
      <w:r w:rsidRPr="00662B43">
        <w:t xml:space="preserve"> procedure</w:t>
      </w:r>
      <w:bookmarkEnd w:id="461"/>
    </w:p>
    <w:p w14:paraId="2A7326AB" w14:textId="77777777" w:rsidR="00160853" w:rsidRPr="0055485C" w:rsidRDefault="00160853" w:rsidP="00160853">
      <w:pPr>
        <w:pStyle w:val="NO"/>
        <w:rPr>
          <w:noProof/>
        </w:rPr>
      </w:pPr>
      <w:r>
        <w:t>NOTE:</w:t>
      </w:r>
      <w:r>
        <w:tab/>
      </w:r>
      <w:r w:rsidRPr="0055485C">
        <w:t xml:space="preserve">This </w:t>
      </w:r>
      <w:r>
        <w:t>procedure</w:t>
      </w:r>
      <w:r w:rsidRPr="0055485C">
        <w:t xml:space="preserve"> is not perform</w:t>
      </w:r>
      <w:r>
        <w:t>ed</w:t>
      </w:r>
      <w:r w:rsidRPr="0055485C">
        <w:t xml:space="preserve"> i</w:t>
      </w:r>
      <w:r>
        <w:t>f</w:t>
      </w:r>
      <w:r w:rsidRPr="0055485C">
        <w:t xml:space="preserve"> the requesting entity is the PMAE-C itself.</w:t>
      </w:r>
    </w:p>
    <w:p w14:paraId="1E9F427E" w14:textId="77777777" w:rsidR="00160853" w:rsidRDefault="00160853" w:rsidP="00160853">
      <w:r>
        <w:rPr>
          <w:lang w:eastAsia="x-none"/>
        </w:rPr>
        <w:t>Upon reception of an HTTP POST request</w:t>
      </w:r>
      <w:r>
        <w:t xml:space="preserve"> message containing:</w:t>
      </w:r>
    </w:p>
    <w:p w14:paraId="5EC6A37A" w14:textId="77777777" w:rsidR="00160853" w:rsidRDefault="00160853" w:rsidP="00160853">
      <w:pPr>
        <w:pStyle w:val="B1"/>
      </w:pPr>
      <w:r>
        <w:t>a)</w:t>
      </w:r>
      <w:r>
        <w:tab/>
        <w:t>a Content-Type header field set to "application/vnd.3gpp.pinapp-info+xml"; and</w:t>
      </w:r>
    </w:p>
    <w:p w14:paraId="057A7902" w14:textId="77777777" w:rsidR="00160853" w:rsidRDefault="00160853" w:rsidP="00160853">
      <w:pPr>
        <w:pStyle w:val="B1"/>
      </w:pPr>
      <w:r>
        <w:t>b)</w:t>
      </w:r>
      <w:r>
        <w:tab/>
        <w:t>an application/vnd.3gpp.pinapp-info+xml MIME body with a &lt;pin-communication-delete-request&gt; element in the &lt;pinapp-info&gt; root element,</w:t>
      </w:r>
    </w:p>
    <w:p w14:paraId="4680F49A" w14:textId="77777777" w:rsidR="00160853" w:rsidRDefault="00160853" w:rsidP="00160853">
      <w:pPr>
        <w:rPr>
          <w:noProof/>
        </w:rPr>
      </w:pPr>
      <w:r>
        <w:t xml:space="preserve">the PMAE-C shall </w:t>
      </w:r>
      <w:r>
        <w:rPr>
          <w:lang w:eastAsia="zh-CN"/>
        </w:rPr>
        <w:t>determine whether the requesting entity is allowed to delete the PIN communication or not</w:t>
      </w:r>
      <w:r>
        <w:rPr>
          <w:noProof/>
        </w:rPr>
        <w:t>.</w:t>
      </w:r>
    </w:p>
    <w:p w14:paraId="5C349E98" w14:textId="77777777" w:rsidR="00160853" w:rsidRDefault="00160853" w:rsidP="00160853">
      <w:r>
        <w:rPr>
          <w:noProof/>
          <w:lang w:eastAsia="zh-CN"/>
        </w:rPr>
        <w:lastRenderedPageBreak/>
        <w:t xml:space="preserve">If the </w:t>
      </w:r>
      <w:r>
        <w:rPr>
          <w:lang w:eastAsia="zh-CN"/>
        </w:rPr>
        <w:t>requesting entity</w:t>
      </w:r>
      <w:r w:rsidRPr="00360361">
        <w:rPr>
          <w:lang w:eastAsia="zh-CN"/>
        </w:rPr>
        <w:t xml:space="preserve"> </w:t>
      </w:r>
      <w:r>
        <w:rPr>
          <w:lang w:eastAsia="zh-CN"/>
        </w:rPr>
        <w:t>is allowed to perform the PIN communication</w:t>
      </w:r>
      <w:r>
        <w:t xml:space="preserve">, </w:t>
      </w:r>
      <w:r>
        <w:rPr>
          <w:noProof/>
        </w:rPr>
        <w:t xml:space="preserve">the PMAE-C shall </w:t>
      </w:r>
      <w:r>
        <w:rPr>
          <w:lang w:eastAsia="zh-CN"/>
        </w:rPr>
        <w:t xml:space="preserve">forward the </w:t>
      </w:r>
      <w:r>
        <w:rPr>
          <w:lang w:eastAsia="x-none"/>
        </w:rPr>
        <w:t>HTTP POST request</w:t>
      </w:r>
      <w:r>
        <w:t xml:space="preserve"> message to PGAE-C with changing the </w:t>
      </w:r>
      <w:r>
        <w:rPr>
          <w:lang w:eastAsia="zh-CN"/>
        </w:rPr>
        <w:t>Request-URI to the URI of the PGAE-C.</w:t>
      </w:r>
    </w:p>
    <w:p w14:paraId="69B52793" w14:textId="77777777" w:rsidR="00160853" w:rsidRDefault="00160853" w:rsidP="00160853">
      <w:pPr>
        <w:rPr>
          <w:noProof/>
        </w:rPr>
      </w:pPr>
      <w:r>
        <w:rPr>
          <w:noProof/>
          <w:lang w:eastAsia="zh-CN"/>
        </w:rPr>
        <w:t xml:space="preserve">If the </w:t>
      </w:r>
      <w:r>
        <w:rPr>
          <w:lang w:eastAsia="zh-CN"/>
        </w:rPr>
        <w:t>requesting entity</w:t>
      </w:r>
      <w:r w:rsidRPr="00360361">
        <w:rPr>
          <w:lang w:eastAsia="zh-CN"/>
        </w:rPr>
        <w:t xml:space="preserve"> </w:t>
      </w:r>
      <w:r>
        <w:rPr>
          <w:lang w:eastAsia="zh-CN"/>
        </w:rPr>
        <w:t>is not allowed to delete the PIN communication</w:t>
      </w:r>
      <w:r>
        <w:t xml:space="preserve">, </w:t>
      </w:r>
      <w:r>
        <w:rPr>
          <w:noProof/>
        </w:rPr>
        <w:t>the PMAE-C shall:</w:t>
      </w:r>
    </w:p>
    <w:p w14:paraId="65BC23FE" w14:textId="77777777" w:rsidR="00160853" w:rsidRDefault="00160853" w:rsidP="00160853">
      <w:pPr>
        <w:pStyle w:val="B1"/>
      </w:pPr>
      <w:r>
        <w:rPr>
          <w:lang w:eastAsia="zh-CN"/>
        </w:rPr>
        <w:t>a)</w:t>
      </w:r>
      <w:r>
        <w:rPr>
          <w:lang w:eastAsia="zh-CN"/>
        </w:rPr>
        <w:tab/>
      </w:r>
      <w:r>
        <w:t>generate an HTTP 403 (Forbidden) response according to IETF RFC 9110 [4]. In the HTTP 403 (Forbidden) response message, the PMAE-C:</w:t>
      </w:r>
    </w:p>
    <w:p w14:paraId="7DBDAF32" w14:textId="77777777" w:rsidR="00160853" w:rsidRDefault="00160853" w:rsidP="00160853">
      <w:pPr>
        <w:pStyle w:val="B2"/>
      </w:pPr>
      <w:r>
        <w:t>1)</w:t>
      </w:r>
      <w:r>
        <w:tab/>
        <w:t>shall include a Content-Type header field set to "application/vnd.3gpp.pinapp-info+xml"; and</w:t>
      </w:r>
    </w:p>
    <w:p w14:paraId="70F70EE4" w14:textId="77777777" w:rsidR="00160853" w:rsidRDefault="00160853" w:rsidP="00160853">
      <w:pPr>
        <w:pStyle w:val="B2"/>
      </w:pPr>
      <w:r>
        <w:t>2)</w:t>
      </w:r>
      <w:r>
        <w:tab/>
        <w:t xml:space="preserve">shall include an application/vnd.3gpp.pinapp-info+xml MIME body with a &lt;pin-communication-delete-reject&gt; element in the &lt;pinapp-info&gt; root element </w:t>
      </w:r>
      <w:r>
        <w:rPr>
          <w:lang w:eastAsia="zh-CN"/>
        </w:rPr>
        <w:t>and</w:t>
      </w:r>
      <w:r>
        <w:t xml:space="preserve"> within the &lt;pin-communication-delete-reject&gt; element:</w:t>
      </w:r>
    </w:p>
    <w:p w14:paraId="5103393D" w14:textId="77777777" w:rsidR="00160853" w:rsidRDefault="00160853" w:rsidP="00160853">
      <w:pPr>
        <w:pStyle w:val="B3"/>
        <w:rPr>
          <w:lang w:eastAsia="zh-CN"/>
        </w:rPr>
      </w:pPr>
      <w:r>
        <w:rPr>
          <w:lang w:eastAsia="zh-CN"/>
        </w:rPr>
        <w:t>i)</w:t>
      </w:r>
      <w:r>
        <w:rPr>
          <w:lang w:eastAsia="zh-CN"/>
        </w:rPr>
        <w:tab/>
        <w:t xml:space="preserve">shall </w:t>
      </w:r>
      <w:r>
        <w:t>include a &lt;</w:t>
      </w:r>
      <w:r>
        <w:rPr>
          <w:lang w:eastAsia="zh-CN"/>
        </w:rPr>
        <w:t>cause</w:t>
      </w:r>
      <w:r>
        <w:t>&gt; element set to an appropriate cause for PIN communication delete procedure failure; and</w:t>
      </w:r>
    </w:p>
    <w:p w14:paraId="03B7AF1B" w14:textId="77777777" w:rsidR="00160853" w:rsidRDefault="00160853" w:rsidP="00160853">
      <w:pPr>
        <w:pStyle w:val="B1"/>
        <w:rPr>
          <w:lang w:eastAsia="zh-CN"/>
        </w:rPr>
      </w:pPr>
      <w:r>
        <w:rPr>
          <w:lang w:eastAsia="zh-CN"/>
        </w:rPr>
        <w:t>b)</w:t>
      </w:r>
      <w:r>
        <w:rPr>
          <w:lang w:eastAsia="zh-CN"/>
        </w:rPr>
        <w:tab/>
        <w:t>send the HTTP 403 (</w:t>
      </w:r>
      <w:r>
        <w:t>Forbidden</w:t>
      </w:r>
      <w:r>
        <w:rPr>
          <w:lang w:eastAsia="zh-CN"/>
        </w:rPr>
        <w:t>) response towards the requesting entity.</w:t>
      </w:r>
    </w:p>
    <w:p w14:paraId="38C55F66" w14:textId="77777777" w:rsidR="00756EBD" w:rsidRDefault="00756EBD" w:rsidP="00756EBD">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06E99590" w14:textId="77777777" w:rsidR="00756EBD" w:rsidRPr="007D3511" w:rsidRDefault="00756EBD" w:rsidP="00756EBD">
      <w:pPr>
        <w:pStyle w:val="B1"/>
        <w:rPr>
          <w:lang w:eastAsia="zh-CN"/>
        </w:rPr>
      </w:pPr>
      <w:r>
        <w:rPr>
          <w:rFonts w:hint="eastAsia"/>
          <w:lang w:eastAsia="zh-CN"/>
        </w:rPr>
        <w:t>0</w:t>
      </w:r>
      <w:r>
        <w:rPr>
          <w:lang w:eastAsia="zh-CN"/>
        </w:rPr>
        <w:tab/>
        <w:t>Protocol error, unspecified;</w:t>
      </w:r>
    </w:p>
    <w:p w14:paraId="4A1B700E" w14:textId="77777777" w:rsidR="00756EBD" w:rsidRDefault="00756EBD" w:rsidP="00756EBD">
      <w:pPr>
        <w:pStyle w:val="B1"/>
        <w:rPr>
          <w:lang w:eastAsia="zh-CN"/>
        </w:rPr>
      </w:pPr>
      <w:r>
        <w:rPr>
          <w:lang w:eastAsia="zh-CN"/>
        </w:rPr>
        <w:t>1</w:t>
      </w:r>
      <w:r>
        <w:rPr>
          <w:lang w:eastAsia="zh-CN"/>
        </w:rPr>
        <w:tab/>
      </w:r>
      <w:r w:rsidRPr="007D3511">
        <w:rPr>
          <w:lang w:eastAsia="zh-CN"/>
        </w:rPr>
        <w:t>Operation not allowed</w:t>
      </w:r>
      <w:r>
        <w:rPr>
          <w:lang w:eastAsia="zh-CN"/>
        </w:rPr>
        <w:t>;</w:t>
      </w:r>
      <w:r>
        <w:rPr>
          <w:rFonts w:hint="eastAsia"/>
          <w:lang w:eastAsia="zh-CN"/>
        </w:rPr>
        <w:t xml:space="preserve"> </w:t>
      </w:r>
    </w:p>
    <w:p w14:paraId="19A6B283" w14:textId="77777777" w:rsidR="00756EBD" w:rsidRDefault="00756EBD" w:rsidP="00756EBD">
      <w:pPr>
        <w:pStyle w:val="B1"/>
        <w:rPr>
          <w:lang w:eastAsia="zh-CN"/>
        </w:rPr>
      </w:pPr>
      <w:r>
        <w:rPr>
          <w:rFonts w:hint="eastAsia"/>
          <w:lang w:eastAsia="zh-CN"/>
        </w:rPr>
        <w:t>3</w:t>
      </w:r>
      <w:r>
        <w:rPr>
          <w:lang w:eastAsia="zh-CN"/>
        </w:rPr>
        <w:tab/>
      </w:r>
      <w:r w:rsidRPr="007D3511">
        <w:rPr>
          <w:lang w:eastAsia="x-none"/>
        </w:rPr>
        <w:t>Authorization failure</w:t>
      </w:r>
      <w:r>
        <w:rPr>
          <w:lang w:eastAsia="zh-CN"/>
        </w:rPr>
        <w:t>;</w:t>
      </w:r>
      <w:r w:rsidRPr="00C37465">
        <w:rPr>
          <w:rFonts w:hint="eastAsia"/>
          <w:lang w:eastAsia="zh-CN"/>
        </w:rPr>
        <w:t xml:space="preserve"> </w:t>
      </w:r>
      <w:r>
        <w:rPr>
          <w:rFonts w:hint="eastAsia"/>
          <w:lang w:eastAsia="zh-CN"/>
        </w:rPr>
        <w:t>and</w:t>
      </w:r>
    </w:p>
    <w:p w14:paraId="2B1B14DF" w14:textId="77777777" w:rsidR="00756EBD" w:rsidRDefault="00756EBD" w:rsidP="00756EBD">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48FC7B37" w14:textId="77777777" w:rsidR="00160853" w:rsidRDefault="00160853" w:rsidP="00160853">
      <w:r>
        <w:rPr>
          <w:lang w:eastAsia="zh-CN"/>
        </w:rPr>
        <w:t>Up</w:t>
      </w:r>
      <w:r>
        <w:rPr>
          <w:lang w:eastAsia="x-none"/>
        </w:rPr>
        <w:t xml:space="preserve">on reception of an </w:t>
      </w:r>
      <w:r>
        <w:t>HTTP 204 (No content) response message, the PMAE-C shall forward the HTTP 204 (No content) response message to the requesting entity.</w:t>
      </w:r>
    </w:p>
    <w:p w14:paraId="190FBC68" w14:textId="77777777" w:rsidR="00160853" w:rsidRPr="00662B43" w:rsidRDefault="00160853" w:rsidP="00160853">
      <w:pPr>
        <w:pStyle w:val="Heading4"/>
      </w:pPr>
      <w:bookmarkStart w:id="462" w:name="_CR5_5_4_3"/>
      <w:bookmarkStart w:id="463" w:name="_Toc172038208"/>
      <w:bookmarkEnd w:id="462"/>
      <w:r w:rsidRPr="00662B43">
        <w:t>5.5.</w:t>
      </w:r>
      <w:r>
        <w:t>4</w:t>
      </w:r>
      <w:r w:rsidRPr="00662B43">
        <w:t>.</w:t>
      </w:r>
      <w:r>
        <w:t>3</w:t>
      </w:r>
      <w:r w:rsidRPr="00662B43">
        <w:tab/>
      </w:r>
      <w:r>
        <w:t>PGAE-C</w:t>
      </w:r>
      <w:r w:rsidRPr="00662B43">
        <w:t xml:space="preserve"> procedure</w:t>
      </w:r>
      <w:bookmarkEnd w:id="463"/>
    </w:p>
    <w:p w14:paraId="0BBBA9F1" w14:textId="77777777" w:rsidR="00160853" w:rsidRDefault="00160853" w:rsidP="00160853">
      <w:r>
        <w:rPr>
          <w:lang w:eastAsia="x-none"/>
        </w:rPr>
        <w:t>Upon reception of an HTTP POST request</w:t>
      </w:r>
      <w:r>
        <w:t xml:space="preserve"> message containing:</w:t>
      </w:r>
    </w:p>
    <w:p w14:paraId="397332F5" w14:textId="77777777" w:rsidR="00160853" w:rsidRDefault="00160853" w:rsidP="00160853">
      <w:pPr>
        <w:pStyle w:val="B1"/>
      </w:pPr>
      <w:r>
        <w:t>a)</w:t>
      </w:r>
      <w:r>
        <w:tab/>
        <w:t>a Content-Type header field set to "application/vnd.3gpp.pinapp-info+xml"; and</w:t>
      </w:r>
    </w:p>
    <w:p w14:paraId="1376A185" w14:textId="77777777" w:rsidR="00160853" w:rsidRDefault="00160853" w:rsidP="00160853">
      <w:pPr>
        <w:pStyle w:val="B1"/>
      </w:pPr>
      <w:r>
        <w:t>b)</w:t>
      </w:r>
      <w:r>
        <w:tab/>
        <w:t>an application/vnd.3gpp.pinapp-info+xml MIME body with a &lt;pin-communication-delete-request&gt; element in the &lt;pinapp-info&gt; root element,</w:t>
      </w:r>
    </w:p>
    <w:p w14:paraId="491F2DDA" w14:textId="77777777" w:rsidR="00160853" w:rsidRDefault="00160853" w:rsidP="00160853">
      <w:pPr>
        <w:rPr>
          <w:noProof/>
        </w:rPr>
      </w:pPr>
      <w:r>
        <w:t>the PGAE-C</w:t>
      </w:r>
      <w:r>
        <w:rPr>
          <w:rFonts w:hint="eastAsia"/>
          <w:noProof/>
          <w:lang w:eastAsia="zh-CN"/>
        </w:rPr>
        <w:t>:</w:t>
      </w:r>
    </w:p>
    <w:p w14:paraId="4C2EE96C" w14:textId="77777777" w:rsidR="00160853" w:rsidRPr="00A86FEC" w:rsidRDefault="00160853" w:rsidP="00160853">
      <w:pPr>
        <w:pStyle w:val="B1"/>
      </w:pPr>
      <w:r w:rsidRPr="00BA3676">
        <w:rPr>
          <w:rFonts w:hint="eastAsia"/>
        </w:rPr>
        <w:t>a</w:t>
      </w:r>
      <w:r w:rsidRPr="00BA3676">
        <w:t>)</w:t>
      </w:r>
      <w:r w:rsidRPr="00BA3676">
        <w:tab/>
      </w:r>
      <w:r>
        <w:t>shall</w:t>
      </w:r>
      <w:r w:rsidRPr="00BA3676">
        <w:t xml:space="preserve"> </w:t>
      </w:r>
      <w:r>
        <w:t>delete</w:t>
      </w:r>
      <w:r w:rsidRPr="00BA3676">
        <w:t xml:space="preserve"> the local rule according to the element in the &lt;pin-communication-</w:t>
      </w:r>
      <w:r>
        <w:t>delete</w:t>
      </w:r>
      <w:r w:rsidRPr="00BA3676">
        <w:t>-request&gt; element respectively</w:t>
      </w:r>
      <w:r>
        <w:t xml:space="preserve"> if acceptable</w:t>
      </w:r>
      <w:r w:rsidRPr="00BA3676">
        <w:t>;</w:t>
      </w:r>
    </w:p>
    <w:p w14:paraId="3EBDBD49" w14:textId="77777777" w:rsidR="00160853" w:rsidRDefault="00160853" w:rsidP="00160853">
      <w:pPr>
        <w:pStyle w:val="B1"/>
        <w:rPr>
          <w:lang w:eastAsia="zh-CN"/>
        </w:rPr>
      </w:pPr>
      <w:r>
        <w:rPr>
          <w:lang w:eastAsia="zh-CN"/>
        </w:rPr>
        <w:t>b)</w:t>
      </w:r>
      <w:r>
        <w:rPr>
          <w:lang w:eastAsia="zh-CN"/>
        </w:rPr>
        <w:tab/>
        <w:t>may initiate a PDU session modification</w:t>
      </w:r>
      <w:r w:rsidRPr="005475DF">
        <w:rPr>
          <w:lang w:eastAsia="zh-CN"/>
        </w:rPr>
        <w:t xml:space="preserve"> </w:t>
      </w:r>
      <w:r>
        <w:rPr>
          <w:lang w:eastAsia="zh-CN"/>
        </w:rPr>
        <w:t>procedure as specified in clause</w:t>
      </w:r>
      <w:r>
        <w:t> </w:t>
      </w:r>
      <w:r>
        <w:rPr>
          <w:lang w:eastAsia="zh-CN"/>
        </w:rPr>
        <w:t>6.4.2 of 3GPP</w:t>
      </w:r>
      <w:r>
        <w:t> TS 24.501 [11] to modify the corresponding QoS rule and delete the corresponding packet filters;</w:t>
      </w:r>
    </w:p>
    <w:p w14:paraId="10136653" w14:textId="77777777" w:rsidR="00160853" w:rsidRDefault="00160853" w:rsidP="00160853">
      <w:pPr>
        <w:pStyle w:val="B1"/>
        <w:rPr>
          <w:lang w:eastAsia="zh-CN"/>
        </w:rPr>
      </w:pPr>
      <w:r>
        <w:rPr>
          <w:rFonts w:hint="eastAsia"/>
          <w:lang w:eastAsia="zh-CN"/>
        </w:rPr>
        <w:t>c</w:t>
      </w:r>
      <w:r>
        <w:rPr>
          <w:lang w:eastAsia="zh-CN"/>
        </w:rPr>
        <w:t>)</w:t>
      </w:r>
      <w:r>
        <w:rPr>
          <w:lang w:eastAsia="zh-CN"/>
        </w:rPr>
        <w:tab/>
        <w:t>shall generate one of the following to respond:</w:t>
      </w:r>
    </w:p>
    <w:p w14:paraId="53493898" w14:textId="77777777" w:rsidR="00160853" w:rsidRDefault="00160853" w:rsidP="00160853">
      <w:pPr>
        <w:pStyle w:val="B2"/>
        <w:rPr>
          <w:lang w:eastAsia="zh-CN"/>
        </w:rPr>
      </w:pPr>
      <w:r>
        <w:t>1)</w:t>
      </w:r>
      <w:r>
        <w:tab/>
        <w:t>an HTTP 204 (No content) response according to IETF RFC 9110 [4]</w:t>
      </w:r>
      <w:r>
        <w:rPr>
          <w:lang w:eastAsia="zh-CN"/>
        </w:rPr>
        <w:t>; or</w:t>
      </w:r>
    </w:p>
    <w:p w14:paraId="3B0D1322" w14:textId="77777777" w:rsidR="00160853" w:rsidRDefault="00160853" w:rsidP="00160853">
      <w:pPr>
        <w:pStyle w:val="B2"/>
      </w:pPr>
      <w:r>
        <w:t>2)</w:t>
      </w:r>
      <w:r>
        <w:tab/>
        <w:t>an HTTP 403 (Forbidden) response according to IETF RFC 9110 [4]. In the HTTP 403 (Forbidden) response message, the PGAE-C:</w:t>
      </w:r>
    </w:p>
    <w:p w14:paraId="7FA3D91D" w14:textId="77777777" w:rsidR="00160853" w:rsidRDefault="00160853" w:rsidP="00160853">
      <w:pPr>
        <w:pStyle w:val="B3"/>
      </w:pPr>
      <w:r>
        <w:t>i)</w:t>
      </w:r>
      <w:r>
        <w:tab/>
        <w:t>shall include a Content-Type header field set to "application/vnd.3gpp.pinapp-info+xml"; and</w:t>
      </w:r>
    </w:p>
    <w:p w14:paraId="4BCD1E9A" w14:textId="77777777" w:rsidR="00160853" w:rsidRDefault="00160853" w:rsidP="00160853">
      <w:pPr>
        <w:pStyle w:val="B3"/>
      </w:pPr>
      <w:r>
        <w:t>ii)</w:t>
      </w:r>
      <w:r>
        <w:tab/>
        <w:t xml:space="preserve">shall include an application/vnd.3gpp.pinapp-info+xml MIME body with a </w:t>
      </w:r>
      <w:r w:rsidRPr="00BA3676">
        <w:t>&lt;pin-communication-</w:t>
      </w:r>
      <w:r>
        <w:t>delete</w:t>
      </w:r>
      <w:r w:rsidRPr="00BA3676">
        <w:t>-</w:t>
      </w:r>
      <w:r>
        <w:t>reject</w:t>
      </w:r>
      <w:r w:rsidRPr="00BA3676">
        <w:t>&gt;</w:t>
      </w:r>
      <w:r>
        <w:t xml:space="preserve"> element in the &lt;pinapp-info&gt; root element </w:t>
      </w:r>
      <w:r>
        <w:rPr>
          <w:lang w:eastAsia="zh-CN"/>
        </w:rPr>
        <w:t>and</w:t>
      </w:r>
      <w:r>
        <w:t xml:space="preserve"> within the </w:t>
      </w:r>
      <w:r w:rsidRPr="00BA3676">
        <w:t>&lt;pin-communication-</w:t>
      </w:r>
      <w:r>
        <w:t>delete</w:t>
      </w:r>
      <w:r w:rsidRPr="00BA3676">
        <w:t>-</w:t>
      </w:r>
      <w:r>
        <w:t>reject</w:t>
      </w:r>
      <w:r w:rsidRPr="00BA3676">
        <w:t>&gt;</w:t>
      </w:r>
      <w:r>
        <w:t xml:space="preserve"> element:</w:t>
      </w:r>
    </w:p>
    <w:p w14:paraId="171BD789" w14:textId="77777777" w:rsidR="00160853" w:rsidRPr="00C53690" w:rsidRDefault="00160853" w:rsidP="00160853">
      <w:pPr>
        <w:pStyle w:val="B4"/>
        <w:rPr>
          <w:lang w:eastAsia="zh-CN"/>
        </w:rPr>
      </w:pPr>
      <w:r>
        <w:rPr>
          <w:lang w:eastAsia="zh-CN"/>
        </w:rPr>
        <w:t>i)</w:t>
      </w:r>
      <w:r>
        <w:rPr>
          <w:lang w:eastAsia="zh-CN"/>
        </w:rPr>
        <w:tab/>
        <w:t xml:space="preserve">shall </w:t>
      </w:r>
      <w:r>
        <w:t>include a &lt;</w:t>
      </w:r>
      <w:r>
        <w:rPr>
          <w:lang w:eastAsia="zh-CN"/>
        </w:rPr>
        <w:t>cause</w:t>
      </w:r>
      <w:r>
        <w:t>&gt; element set to an appropriate cause for PIN communication delete procedure failure;</w:t>
      </w:r>
      <w:r>
        <w:rPr>
          <w:rFonts w:hint="eastAsia"/>
          <w:lang w:eastAsia="zh-CN"/>
        </w:rPr>
        <w:t xml:space="preserve"> </w:t>
      </w:r>
      <w:r>
        <w:rPr>
          <w:lang w:eastAsia="zh-CN"/>
        </w:rPr>
        <w:t>and</w:t>
      </w:r>
    </w:p>
    <w:p w14:paraId="2228513A" w14:textId="77777777" w:rsidR="00D640D6" w:rsidRDefault="00160853" w:rsidP="00160853">
      <w:pPr>
        <w:pStyle w:val="B1"/>
      </w:pPr>
      <w:r>
        <w:t>d</w:t>
      </w:r>
      <w:r w:rsidRPr="005D607B">
        <w:t>)</w:t>
      </w:r>
      <w:r w:rsidRPr="005D607B">
        <w:tab/>
      </w:r>
      <w:r>
        <w:t xml:space="preserve">shall </w:t>
      </w:r>
      <w:r w:rsidRPr="005D607B">
        <w:t>send the HTTP 20</w:t>
      </w:r>
      <w:r>
        <w:t>4</w:t>
      </w:r>
      <w:r w:rsidRPr="005D607B">
        <w:t xml:space="preserve"> (</w:t>
      </w:r>
      <w:r>
        <w:t>No content</w:t>
      </w:r>
      <w:r w:rsidRPr="005D607B">
        <w:t xml:space="preserve">) response </w:t>
      </w:r>
      <w:r>
        <w:t>or the HTTP 403 (Forbidden) response</w:t>
      </w:r>
      <w:r w:rsidRPr="005D607B">
        <w:t xml:space="preserve"> towards the PMAE-C.</w:t>
      </w:r>
    </w:p>
    <w:p w14:paraId="7FC0E938" w14:textId="77777777" w:rsidR="00756EBD" w:rsidRDefault="00756EBD" w:rsidP="00756EBD">
      <w:pPr>
        <w:rPr>
          <w:lang w:eastAsia="zh-CN"/>
        </w:rPr>
      </w:pPr>
      <w:r>
        <w:lastRenderedPageBreak/>
        <w:t>The &lt;cause&gt; element</w:t>
      </w:r>
      <w:r>
        <w:rPr>
          <w:lang w:eastAsia="zh-CN"/>
        </w:rPr>
        <w:t xml:space="preserve"> </w:t>
      </w:r>
      <w:r>
        <w:rPr>
          <w:rFonts w:hint="eastAsia"/>
          <w:lang w:eastAsia="zh-CN"/>
        </w:rPr>
        <w:t xml:space="preserve">shall </w:t>
      </w:r>
      <w:r>
        <w:rPr>
          <w:lang w:eastAsia="zh-CN"/>
        </w:rPr>
        <w:t>set to one of the following:</w:t>
      </w:r>
    </w:p>
    <w:p w14:paraId="26C010AB" w14:textId="77777777" w:rsidR="00756EBD" w:rsidRPr="007D3511" w:rsidRDefault="00756EBD" w:rsidP="00756EBD">
      <w:pPr>
        <w:pStyle w:val="B1"/>
        <w:rPr>
          <w:lang w:eastAsia="zh-CN"/>
        </w:rPr>
      </w:pPr>
      <w:r>
        <w:rPr>
          <w:rFonts w:hint="eastAsia"/>
          <w:lang w:eastAsia="zh-CN"/>
        </w:rPr>
        <w:t>0</w:t>
      </w:r>
      <w:r>
        <w:rPr>
          <w:lang w:eastAsia="zh-CN"/>
        </w:rPr>
        <w:tab/>
        <w:t>Protocol error, unspecified;</w:t>
      </w:r>
    </w:p>
    <w:p w14:paraId="314C2565" w14:textId="77777777" w:rsidR="00756EBD" w:rsidRDefault="00756EBD" w:rsidP="00756EBD">
      <w:pPr>
        <w:pStyle w:val="B1"/>
        <w:rPr>
          <w:lang w:eastAsia="zh-CN"/>
        </w:rPr>
      </w:pPr>
      <w:r>
        <w:rPr>
          <w:lang w:eastAsia="zh-CN"/>
        </w:rPr>
        <w:t>1</w:t>
      </w:r>
      <w:r>
        <w:rPr>
          <w:lang w:eastAsia="zh-CN"/>
        </w:rPr>
        <w:tab/>
      </w:r>
      <w:r w:rsidRPr="007D3511">
        <w:rPr>
          <w:lang w:eastAsia="zh-CN"/>
        </w:rPr>
        <w:t>Operation not allowed</w:t>
      </w:r>
      <w:r>
        <w:rPr>
          <w:lang w:eastAsia="zh-CN"/>
        </w:rPr>
        <w:t>;</w:t>
      </w:r>
      <w:r>
        <w:rPr>
          <w:rFonts w:hint="eastAsia"/>
          <w:lang w:eastAsia="zh-CN"/>
        </w:rPr>
        <w:t xml:space="preserve"> </w:t>
      </w:r>
    </w:p>
    <w:p w14:paraId="51437326" w14:textId="77777777" w:rsidR="00756EBD" w:rsidRDefault="00756EBD" w:rsidP="00756EBD">
      <w:pPr>
        <w:pStyle w:val="B1"/>
        <w:rPr>
          <w:lang w:eastAsia="zh-CN"/>
        </w:rPr>
      </w:pPr>
      <w:r>
        <w:rPr>
          <w:rFonts w:hint="eastAsia"/>
          <w:lang w:eastAsia="zh-CN"/>
        </w:rPr>
        <w:t>3</w:t>
      </w:r>
      <w:r>
        <w:rPr>
          <w:lang w:eastAsia="zh-CN"/>
        </w:rPr>
        <w:tab/>
      </w:r>
      <w:r w:rsidRPr="007D3511">
        <w:rPr>
          <w:lang w:eastAsia="x-none"/>
        </w:rPr>
        <w:t>Authorization failure</w:t>
      </w:r>
      <w:r>
        <w:rPr>
          <w:lang w:eastAsia="zh-CN"/>
        </w:rPr>
        <w:t>;</w:t>
      </w:r>
      <w:r w:rsidRPr="00C37465">
        <w:rPr>
          <w:rFonts w:hint="eastAsia"/>
          <w:lang w:eastAsia="zh-CN"/>
        </w:rPr>
        <w:t xml:space="preserve"> </w:t>
      </w:r>
      <w:r>
        <w:rPr>
          <w:rFonts w:hint="eastAsia"/>
          <w:lang w:eastAsia="zh-CN"/>
        </w:rPr>
        <w:t>and</w:t>
      </w:r>
    </w:p>
    <w:p w14:paraId="23A56261" w14:textId="77777777" w:rsidR="00756EBD" w:rsidRPr="00325772" w:rsidRDefault="00756EBD" w:rsidP="00756EBD">
      <w:pPr>
        <w:pStyle w:val="B1"/>
      </w:pPr>
      <w:r>
        <w:rPr>
          <w:lang w:eastAsia="zh-CN"/>
        </w:rPr>
        <w:t>7</w:t>
      </w:r>
      <w:r>
        <w:tab/>
      </w:r>
      <w:r>
        <w:rPr>
          <w:lang w:eastAsia="zh-CN"/>
        </w:rPr>
        <w:t>P</w:t>
      </w:r>
      <w:r w:rsidRPr="00625746">
        <w:rPr>
          <w:lang w:eastAsia="zh-CN"/>
        </w:rPr>
        <w:t>ermanently denied</w:t>
      </w:r>
      <w:r>
        <w:rPr>
          <w:rFonts w:hint="eastAsia"/>
          <w:lang w:eastAsia="zh-CN"/>
        </w:rPr>
        <w:t>.</w:t>
      </w:r>
    </w:p>
    <w:p w14:paraId="1ABBFA75" w14:textId="77777777" w:rsidR="00D640D6" w:rsidRDefault="00D640D6" w:rsidP="00D640D6">
      <w:pPr>
        <w:pStyle w:val="Heading2"/>
      </w:pPr>
      <w:bookmarkStart w:id="464" w:name="_CR5_6"/>
      <w:bookmarkStart w:id="465" w:name="_Toc172038209"/>
      <w:bookmarkEnd w:id="464"/>
      <w:r>
        <w:t>5.</w:t>
      </w:r>
      <w:r w:rsidR="00BA045E">
        <w:t>6</w:t>
      </w:r>
      <w:r w:rsidRPr="00534353">
        <w:tab/>
      </w:r>
      <w:r w:rsidRPr="00E139D0">
        <w:t>Application server discovery in PIN</w:t>
      </w:r>
      <w:bookmarkEnd w:id="465"/>
    </w:p>
    <w:p w14:paraId="38841E77" w14:textId="77777777" w:rsidR="00596CD7" w:rsidRDefault="00596CD7" w:rsidP="00596CD7">
      <w:pPr>
        <w:pStyle w:val="Heading3"/>
        <w:rPr>
          <w:lang w:eastAsia="zh-CN"/>
        </w:rPr>
      </w:pPr>
      <w:bookmarkStart w:id="466" w:name="_CR5_6_1"/>
      <w:bookmarkStart w:id="467" w:name="_Toc172038210"/>
      <w:bookmarkStart w:id="468" w:name="_Toc27161522"/>
      <w:bookmarkEnd w:id="466"/>
      <w:r>
        <w:rPr>
          <w:lang w:eastAsia="zh-CN"/>
        </w:rPr>
        <w:t>5.6.1</w:t>
      </w:r>
      <w:r>
        <w:rPr>
          <w:lang w:eastAsia="zh-CN"/>
        </w:rPr>
        <w:tab/>
        <w:t>General</w:t>
      </w:r>
      <w:bookmarkEnd w:id="467"/>
    </w:p>
    <w:p w14:paraId="3F918B67" w14:textId="77777777" w:rsidR="00596CD7" w:rsidRDefault="00596CD7" w:rsidP="00596CD7">
      <w:pPr>
        <w:rPr>
          <w:lang w:eastAsia="zh-CN"/>
        </w:rPr>
      </w:pPr>
      <w:r w:rsidRPr="0026379F">
        <w:rPr>
          <w:lang w:eastAsia="zh-CN"/>
        </w:rPr>
        <w:t>The PM</w:t>
      </w:r>
      <w:r>
        <w:rPr>
          <w:lang w:eastAsia="zh-CN"/>
        </w:rPr>
        <w:t>AE-</w:t>
      </w:r>
      <w:r w:rsidRPr="0026379F">
        <w:rPr>
          <w:lang w:eastAsia="zh-CN"/>
        </w:rPr>
        <w:t>C and P</w:t>
      </w:r>
      <w:r>
        <w:rPr>
          <w:lang w:eastAsia="zh-CN"/>
        </w:rPr>
        <w:t>AE-</w:t>
      </w:r>
      <w:r w:rsidRPr="0026379F">
        <w:rPr>
          <w:lang w:eastAsia="zh-CN"/>
        </w:rPr>
        <w:t xml:space="preserve">S </w:t>
      </w:r>
      <w:r>
        <w:rPr>
          <w:rFonts w:hint="eastAsia"/>
          <w:lang w:eastAsia="zh-CN"/>
        </w:rPr>
        <w:t>can</w:t>
      </w:r>
      <w:r w:rsidRPr="0026379F">
        <w:rPr>
          <w:lang w:eastAsia="zh-CN"/>
        </w:rPr>
        <w:t xml:space="preserve"> maintain</w:t>
      </w:r>
      <w:r>
        <w:rPr>
          <w:lang w:eastAsia="zh-CN"/>
        </w:rPr>
        <w:t xml:space="preserve"> the</w:t>
      </w:r>
      <w:r w:rsidRPr="0026379F">
        <w:rPr>
          <w:lang w:eastAsia="zh-CN"/>
        </w:rPr>
        <w:t xml:space="preserve"> information related to </w:t>
      </w:r>
      <w:r>
        <w:rPr>
          <w:lang w:eastAsia="zh-CN"/>
        </w:rPr>
        <w:t xml:space="preserve">the </w:t>
      </w:r>
      <w:r w:rsidRPr="0026379F">
        <w:rPr>
          <w:lang w:eastAsia="zh-CN"/>
        </w:rPr>
        <w:t xml:space="preserve">application servers that </w:t>
      </w:r>
      <w:r>
        <w:rPr>
          <w:lang w:eastAsia="zh-CN"/>
        </w:rPr>
        <w:t>are</w:t>
      </w:r>
      <w:r w:rsidRPr="0026379F">
        <w:rPr>
          <w:lang w:eastAsia="zh-CN"/>
        </w:rPr>
        <w:t xml:space="preserve"> available to the </w:t>
      </w:r>
      <w:r>
        <w:rPr>
          <w:lang w:eastAsia="zh-CN"/>
        </w:rPr>
        <w:t>PIN peer</w:t>
      </w:r>
      <w:r w:rsidRPr="0026379F">
        <w:rPr>
          <w:lang w:eastAsia="zh-CN"/>
        </w:rPr>
        <w:t>s within a PIN. Application server information may be pre-provisioned in the PM</w:t>
      </w:r>
      <w:r>
        <w:rPr>
          <w:lang w:eastAsia="zh-CN"/>
        </w:rPr>
        <w:t>AE-</w:t>
      </w:r>
      <w:r w:rsidRPr="0026379F">
        <w:rPr>
          <w:lang w:eastAsia="zh-CN"/>
        </w:rPr>
        <w:t>C</w:t>
      </w:r>
      <w:r>
        <w:rPr>
          <w:lang w:eastAsia="zh-CN"/>
        </w:rPr>
        <w:t>,</w:t>
      </w:r>
      <w:r w:rsidRPr="0026379F">
        <w:rPr>
          <w:lang w:eastAsia="zh-CN"/>
        </w:rPr>
        <w:t xml:space="preserve"> P</w:t>
      </w:r>
      <w:r>
        <w:rPr>
          <w:lang w:eastAsia="zh-CN"/>
        </w:rPr>
        <w:t>AE-</w:t>
      </w:r>
      <w:r w:rsidRPr="0026379F">
        <w:rPr>
          <w:lang w:eastAsia="zh-CN"/>
        </w:rPr>
        <w:t>S</w:t>
      </w:r>
      <w:r>
        <w:rPr>
          <w:lang w:eastAsia="zh-CN"/>
        </w:rPr>
        <w:t xml:space="preserve">, or both. The purpose of application server discovery procedure is to </w:t>
      </w:r>
      <w:r w:rsidRPr="00052DA5">
        <w:rPr>
          <w:lang w:eastAsia="zh-CN"/>
        </w:rPr>
        <w:t xml:space="preserve">enable the </w:t>
      </w:r>
      <w:r>
        <w:rPr>
          <w:lang w:eastAsia="zh-CN"/>
        </w:rPr>
        <w:t>PMAE-C</w:t>
      </w:r>
      <w:r w:rsidRPr="00052DA5">
        <w:rPr>
          <w:lang w:eastAsia="zh-CN"/>
        </w:rPr>
        <w:t xml:space="preserve"> to provide</w:t>
      </w:r>
      <w:r>
        <w:rPr>
          <w:lang w:eastAsia="zh-CN"/>
        </w:rPr>
        <w:t xml:space="preserve"> the</w:t>
      </w:r>
      <w:r w:rsidRPr="00052DA5">
        <w:rPr>
          <w:lang w:eastAsia="zh-CN"/>
        </w:rPr>
        <w:t xml:space="preserve"> connectivity information to the P</w:t>
      </w:r>
      <w:r>
        <w:rPr>
          <w:lang w:eastAsia="zh-CN"/>
        </w:rPr>
        <w:t>IN peer</w:t>
      </w:r>
      <w:r w:rsidRPr="00052DA5">
        <w:rPr>
          <w:lang w:eastAsia="zh-CN"/>
        </w:rPr>
        <w:t xml:space="preserve"> when requested by the PIN</w:t>
      </w:r>
      <w:r>
        <w:rPr>
          <w:lang w:eastAsia="zh-CN"/>
        </w:rPr>
        <w:t xml:space="preserve"> peer.</w:t>
      </w:r>
    </w:p>
    <w:p w14:paraId="4D9DD5E5" w14:textId="77777777" w:rsidR="00596CD7" w:rsidRDefault="00596CD7" w:rsidP="00596CD7">
      <w:pPr>
        <w:pStyle w:val="Heading3"/>
        <w:rPr>
          <w:lang w:eastAsia="zh-CN"/>
        </w:rPr>
      </w:pPr>
      <w:bookmarkStart w:id="469" w:name="_CR5_6_2"/>
      <w:bookmarkStart w:id="470" w:name="_Toc172038211"/>
      <w:bookmarkEnd w:id="469"/>
      <w:r>
        <w:rPr>
          <w:lang w:eastAsia="zh-CN"/>
        </w:rPr>
        <w:t>5.6.2</w:t>
      </w:r>
      <w:r>
        <w:rPr>
          <w:lang w:eastAsia="zh-CN"/>
        </w:rPr>
        <w:tab/>
        <w:t>Requesting entity procedure</w:t>
      </w:r>
      <w:bookmarkEnd w:id="470"/>
    </w:p>
    <w:p w14:paraId="3B23861D" w14:textId="77777777" w:rsidR="00596CD7" w:rsidRDefault="00596CD7" w:rsidP="00596CD7">
      <w:pPr>
        <w:rPr>
          <w:lang w:eastAsia="zh-CN"/>
        </w:rPr>
      </w:pPr>
      <w:r>
        <w:rPr>
          <w:lang w:eastAsia="zh-CN"/>
        </w:rPr>
        <w:t>To obtain the</w:t>
      </w:r>
      <w:r w:rsidRPr="00052DA5">
        <w:rPr>
          <w:lang w:eastAsia="zh-CN"/>
        </w:rPr>
        <w:t xml:space="preserve"> connectivity information</w:t>
      </w:r>
      <w:r>
        <w:rPr>
          <w:lang w:eastAsia="zh-CN"/>
        </w:rPr>
        <w:t xml:space="preserve"> of the applications server, the PEAE-C shall </w:t>
      </w:r>
      <w:r>
        <w:t>generate an HTTP POST request according to procedures as specified in IETF RFC </w:t>
      </w:r>
      <w:r w:rsidR="00F84143">
        <w:t>9110</w:t>
      </w:r>
      <w:r>
        <w:t xml:space="preserve"> [4]. In the HTTP POST request, the </w:t>
      </w:r>
      <w:r>
        <w:rPr>
          <w:lang w:eastAsia="zh-CN"/>
        </w:rPr>
        <w:t>PEAE-C:</w:t>
      </w:r>
    </w:p>
    <w:p w14:paraId="5CDCCACB" w14:textId="77777777" w:rsidR="00596CD7" w:rsidRDefault="00596CD7" w:rsidP="00596CD7">
      <w:pPr>
        <w:pStyle w:val="B1"/>
        <w:rPr>
          <w:lang w:eastAsia="zh-CN"/>
        </w:rPr>
      </w:pPr>
      <w:r>
        <w:rPr>
          <w:lang w:eastAsia="zh-CN"/>
        </w:rPr>
        <w:t>a)</w:t>
      </w:r>
      <w:r>
        <w:rPr>
          <w:lang w:eastAsia="zh-CN"/>
        </w:rPr>
        <w:tab/>
        <w:t>shall set the Request-URI to the URI of the PMAE-C;</w:t>
      </w:r>
    </w:p>
    <w:p w14:paraId="1D5CB9CC" w14:textId="77777777" w:rsidR="00596CD7" w:rsidRDefault="00596CD7" w:rsidP="00596CD7">
      <w:pPr>
        <w:pStyle w:val="B1"/>
      </w:pPr>
      <w:r>
        <w:t>b)</w:t>
      </w:r>
      <w:r>
        <w:tab/>
        <w:t>shall include a Content-Type header field set to "application/vnd.3gpp.pinapp-info+xml"; and</w:t>
      </w:r>
    </w:p>
    <w:p w14:paraId="095077BE" w14:textId="77777777" w:rsidR="00596CD7" w:rsidRDefault="00596CD7" w:rsidP="00596CD7">
      <w:pPr>
        <w:pStyle w:val="B1"/>
      </w:pPr>
      <w:r>
        <w:t>c)</w:t>
      </w:r>
      <w:r>
        <w:tab/>
        <w:t>shall include an application/vnd.3gpp.pinapp-info+xml MIME body with a &lt;pin-as-discovery-request&gt; element in the &lt;pinapp-info&gt; root element and within the &lt;pin-as-discovery-request&gt; element:</w:t>
      </w:r>
    </w:p>
    <w:p w14:paraId="6F0E6313" w14:textId="77777777" w:rsidR="00596CD7" w:rsidRDefault="00596CD7" w:rsidP="00596CD7">
      <w:pPr>
        <w:pStyle w:val="B2"/>
      </w:pPr>
      <w:r>
        <w:t>1)</w:t>
      </w:r>
      <w:r>
        <w:tab/>
        <w:t xml:space="preserve">shall include a &lt;ue-id&gt; element set to the identifier of the </w:t>
      </w:r>
      <w:r>
        <w:rPr>
          <w:lang w:eastAsia="zh-CN"/>
        </w:rPr>
        <w:t>PEAE-C</w:t>
      </w:r>
      <w:r>
        <w:t>;</w:t>
      </w:r>
    </w:p>
    <w:p w14:paraId="15FBD2CE" w14:textId="77777777" w:rsidR="00596CD7" w:rsidRDefault="00596CD7" w:rsidP="00596CD7">
      <w:pPr>
        <w:pStyle w:val="B2"/>
      </w:pPr>
      <w:r>
        <w:t>2)</w:t>
      </w:r>
      <w:r>
        <w:tab/>
        <w:t>shall include a &lt;security-credentials&gt; element set to the security credentials resulting from a successful authorization for the PIN; and</w:t>
      </w:r>
    </w:p>
    <w:p w14:paraId="78D2E8E6" w14:textId="77777777" w:rsidR="00596CD7" w:rsidRPr="00F9713C" w:rsidRDefault="00596CD7" w:rsidP="00596CD7">
      <w:pPr>
        <w:pStyle w:val="B2"/>
      </w:pPr>
      <w:r>
        <w:t>3)</w:t>
      </w:r>
      <w:r>
        <w:tab/>
        <w:t xml:space="preserve">shall include a </w:t>
      </w:r>
      <w:r>
        <w:rPr>
          <w:lang w:eastAsia="zh-CN"/>
        </w:rPr>
        <w:t>&lt;service-id&gt; element set to the identity of the requesting service(s)</w:t>
      </w:r>
      <w:r>
        <w:t>.</w:t>
      </w:r>
    </w:p>
    <w:p w14:paraId="4E3DA502" w14:textId="77777777" w:rsidR="00596CD7" w:rsidRDefault="00596CD7" w:rsidP="00596CD7">
      <w:pPr>
        <w:rPr>
          <w:lang w:eastAsia="zh-CN"/>
        </w:rPr>
      </w:pPr>
      <w:r>
        <w:t>The PEAE-C shall send the generated HTTP POST request towards the PMAE-C according to IETF RFC </w:t>
      </w:r>
      <w:r w:rsidR="00F84143">
        <w:t>9110</w:t>
      </w:r>
      <w:r>
        <w:t> [4]</w:t>
      </w:r>
      <w:r>
        <w:rPr>
          <w:lang w:eastAsia="zh-CN"/>
        </w:rPr>
        <w:t xml:space="preserve">. </w:t>
      </w:r>
    </w:p>
    <w:p w14:paraId="2DF01578" w14:textId="77777777" w:rsidR="00596CD7" w:rsidRDefault="00596CD7" w:rsidP="00596CD7">
      <w:r>
        <w:rPr>
          <w:lang w:eastAsia="zh-CN"/>
        </w:rPr>
        <w:t>Up</w:t>
      </w:r>
      <w:r>
        <w:rPr>
          <w:lang w:eastAsia="x-none"/>
        </w:rPr>
        <w:t xml:space="preserve">on reception of an </w:t>
      </w:r>
      <w:r>
        <w:t>HTTP 200 (OK) response message containing:</w:t>
      </w:r>
    </w:p>
    <w:p w14:paraId="6E746AF7" w14:textId="77777777" w:rsidR="00596CD7" w:rsidRDefault="00596CD7" w:rsidP="00596CD7">
      <w:pPr>
        <w:pStyle w:val="B1"/>
      </w:pPr>
      <w:r>
        <w:t>a)</w:t>
      </w:r>
      <w:r>
        <w:tab/>
        <w:t>a Content-Type header field set to "application/vnd.3gpp.pinapp-info+xml"; and</w:t>
      </w:r>
    </w:p>
    <w:p w14:paraId="033885C9" w14:textId="77777777" w:rsidR="00596CD7" w:rsidRDefault="00596CD7" w:rsidP="00596CD7">
      <w:pPr>
        <w:pStyle w:val="B1"/>
      </w:pPr>
      <w:r>
        <w:t>b)</w:t>
      </w:r>
      <w:r>
        <w:tab/>
        <w:t>an application/vnd.3gpp.pinapp-info+xml MIME body with a &lt;pin-as-discovery-accept&gt; element in the &lt;pinapp-info&gt; root element,</w:t>
      </w:r>
    </w:p>
    <w:p w14:paraId="2A7133D5" w14:textId="77777777" w:rsidR="00596CD7" w:rsidRDefault="00596CD7" w:rsidP="00596CD7">
      <w:pPr>
        <w:rPr>
          <w:lang w:val="en-US" w:eastAsia="zh-CN"/>
        </w:rPr>
      </w:pPr>
      <w:r>
        <w:t xml:space="preserve">the PEAE-C shall store the </w:t>
      </w:r>
      <w:r w:rsidRPr="00921D8E">
        <w:t>connectivity information of the application server</w:t>
      </w:r>
      <w:r>
        <w:t>.</w:t>
      </w:r>
    </w:p>
    <w:p w14:paraId="53DE349E" w14:textId="77777777" w:rsidR="00596CD7" w:rsidRDefault="00596CD7" w:rsidP="00596CD7">
      <w:r>
        <w:rPr>
          <w:lang w:eastAsia="zh-CN"/>
        </w:rPr>
        <w:t>Up</w:t>
      </w:r>
      <w:r>
        <w:rPr>
          <w:lang w:eastAsia="x-none"/>
        </w:rPr>
        <w:t xml:space="preserve">on reception of an </w:t>
      </w:r>
      <w:r>
        <w:t>HTTP 403 (Forbidden) response message containing:</w:t>
      </w:r>
    </w:p>
    <w:p w14:paraId="0E9571C2" w14:textId="77777777" w:rsidR="00596CD7" w:rsidRDefault="00596CD7" w:rsidP="00596CD7">
      <w:pPr>
        <w:pStyle w:val="B1"/>
      </w:pPr>
      <w:r>
        <w:t>a)</w:t>
      </w:r>
      <w:r>
        <w:tab/>
        <w:t>a Content-Type header field set to "application/vnd.3gpp.pinapp-info+xml"; and</w:t>
      </w:r>
    </w:p>
    <w:p w14:paraId="1639E995" w14:textId="77777777" w:rsidR="00596CD7" w:rsidRDefault="00596CD7" w:rsidP="00596CD7">
      <w:pPr>
        <w:pStyle w:val="B1"/>
      </w:pPr>
      <w:r>
        <w:t>b)</w:t>
      </w:r>
      <w:r>
        <w:tab/>
        <w:t>an application/vnd.3gpp.pinapp-info+xml MIME body with a &lt;pin-as-discovery-reject&gt; element in the &lt;pinapp-info&gt; root element,</w:t>
      </w:r>
    </w:p>
    <w:p w14:paraId="46C2C542" w14:textId="77777777" w:rsidR="00596CD7" w:rsidRPr="00921D8E" w:rsidRDefault="00596CD7" w:rsidP="00596CD7">
      <w:pPr>
        <w:rPr>
          <w:lang w:val="en-US" w:eastAsia="zh-CN"/>
        </w:rPr>
      </w:pPr>
      <w:r>
        <w:t xml:space="preserve">the PEAE-C shall consider the </w:t>
      </w:r>
      <w:r w:rsidRPr="00921D8E">
        <w:t>connectivity information of the application server</w:t>
      </w:r>
      <w:r>
        <w:t xml:space="preserve"> is not available.</w:t>
      </w:r>
    </w:p>
    <w:p w14:paraId="39163D6F" w14:textId="77777777" w:rsidR="00596CD7" w:rsidRDefault="00596CD7" w:rsidP="00596CD7">
      <w:pPr>
        <w:pStyle w:val="Heading3"/>
        <w:rPr>
          <w:lang w:eastAsia="zh-CN"/>
        </w:rPr>
      </w:pPr>
      <w:bookmarkStart w:id="471" w:name="_CR5_6_3"/>
      <w:bookmarkStart w:id="472" w:name="_Toc172038212"/>
      <w:bookmarkEnd w:id="471"/>
      <w:r>
        <w:rPr>
          <w:lang w:eastAsia="zh-CN"/>
        </w:rPr>
        <w:t>5.6.3</w:t>
      </w:r>
      <w:r>
        <w:rPr>
          <w:lang w:eastAsia="zh-CN"/>
        </w:rPr>
        <w:tab/>
        <w:t>PMAE-C procedure</w:t>
      </w:r>
      <w:bookmarkEnd w:id="472"/>
    </w:p>
    <w:p w14:paraId="253F979A" w14:textId="77777777" w:rsidR="00596CD7" w:rsidRDefault="00596CD7" w:rsidP="00596CD7">
      <w:r>
        <w:rPr>
          <w:lang w:eastAsia="x-none"/>
        </w:rPr>
        <w:t>Upon reception of an HTTP POST request</w:t>
      </w:r>
      <w:r>
        <w:t xml:space="preserve"> message containing:</w:t>
      </w:r>
    </w:p>
    <w:p w14:paraId="13A7C557" w14:textId="77777777" w:rsidR="00596CD7" w:rsidRDefault="00596CD7" w:rsidP="00596CD7">
      <w:pPr>
        <w:pStyle w:val="B1"/>
      </w:pPr>
      <w:r>
        <w:t>a)</w:t>
      </w:r>
      <w:r>
        <w:tab/>
        <w:t>a Content-Type header field set to "application/vnd.3gpp.pinapp-info+xml"; and</w:t>
      </w:r>
    </w:p>
    <w:p w14:paraId="264A5EA4" w14:textId="77777777" w:rsidR="00596CD7" w:rsidRDefault="00596CD7" w:rsidP="00596CD7">
      <w:pPr>
        <w:pStyle w:val="B1"/>
      </w:pPr>
      <w:r>
        <w:lastRenderedPageBreak/>
        <w:t>b)</w:t>
      </w:r>
      <w:r>
        <w:tab/>
        <w:t>an application/vnd.3gpp.pinapp-info+xml MIME body with a &lt;pin-as-discovery-request&gt; element in the &lt;pinapp-info&gt; root element,</w:t>
      </w:r>
    </w:p>
    <w:p w14:paraId="0E1D90B9" w14:textId="77777777" w:rsidR="00596CD7" w:rsidRDefault="00596CD7" w:rsidP="00596CD7">
      <w:pPr>
        <w:rPr>
          <w:noProof/>
        </w:rPr>
      </w:pPr>
      <w:r>
        <w:t xml:space="preserve">the PMAE-C shall </w:t>
      </w:r>
      <w:r>
        <w:rPr>
          <w:lang w:eastAsia="zh-CN"/>
        </w:rPr>
        <w:t>determine whether the PEAE-C is allowed to</w:t>
      </w:r>
      <w:r w:rsidRPr="00363433">
        <w:rPr>
          <w:lang w:eastAsia="zh-CN"/>
        </w:rPr>
        <w:t xml:space="preserve"> </w:t>
      </w:r>
      <w:r>
        <w:rPr>
          <w:lang w:eastAsia="zh-CN"/>
        </w:rPr>
        <w:t xml:space="preserve">request the </w:t>
      </w:r>
      <w:r w:rsidRPr="00052DA5">
        <w:rPr>
          <w:lang w:eastAsia="zh-CN"/>
        </w:rPr>
        <w:t>connectivity information</w:t>
      </w:r>
      <w:r>
        <w:rPr>
          <w:lang w:eastAsia="zh-CN"/>
        </w:rPr>
        <w:t xml:space="preserve"> of the application server or not</w:t>
      </w:r>
      <w:r>
        <w:rPr>
          <w:noProof/>
        </w:rPr>
        <w:t>.</w:t>
      </w:r>
    </w:p>
    <w:p w14:paraId="1F45C633" w14:textId="77777777" w:rsidR="00596CD7" w:rsidRDefault="00596CD7" w:rsidP="00596CD7">
      <w:pPr>
        <w:rPr>
          <w:noProof/>
        </w:rPr>
      </w:pPr>
      <w:r>
        <w:rPr>
          <w:noProof/>
          <w:lang w:eastAsia="zh-CN"/>
        </w:rPr>
        <w:t xml:space="preserve">If the </w:t>
      </w:r>
      <w:r>
        <w:t xml:space="preserve">PEAE-C is allowed to </w:t>
      </w:r>
      <w:r>
        <w:rPr>
          <w:lang w:eastAsia="zh-CN"/>
        </w:rPr>
        <w:t xml:space="preserve">request the </w:t>
      </w:r>
      <w:r w:rsidRPr="00052DA5">
        <w:rPr>
          <w:lang w:eastAsia="zh-CN"/>
        </w:rPr>
        <w:t>connectivity information</w:t>
      </w:r>
      <w:r>
        <w:rPr>
          <w:lang w:eastAsia="zh-CN"/>
        </w:rPr>
        <w:t xml:space="preserve"> of the application server and the </w:t>
      </w:r>
      <w:r w:rsidRPr="00052DA5">
        <w:rPr>
          <w:lang w:eastAsia="zh-CN"/>
        </w:rPr>
        <w:t>connectivity information</w:t>
      </w:r>
      <w:r>
        <w:rPr>
          <w:lang w:eastAsia="zh-CN"/>
        </w:rPr>
        <w:t xml:space="preserve"> of the application server is available in the PMAE-C</w:t>
      </w:r>
      <w:r>
        <w:rPr>
          <w:noProof/>
        </w:rPr>
        <w:t>, the PMAE-C shall:</w:t>
      </w:r>
    </w:p>
    <w:p w14:paraId="52D166D2" w14:textId="77777777" w:rsidR="00596CD7" w:rsidRDefault="00596CD7" w:rsidP="00596CD7">
      <w:pPr>
        <w:pStyle w:val="B1"/>
      </w:pPr>
      <w:r>
        <w:rPr>
          <w:lang w:eastAsia="zh-CN"/>
        </w:rPr>
        <w:t>a)</w:t>
      </w:r>
      <w:r>
        <w:rPr>
          <w:lang w:eastAsia="zh-CN"/>
        </w:rPr>
        <w:tab/>
      </w:r>
      <w:r>
        <w:t>generate an HTTP 200 (OK) response according to IETF RFC </w:t>
      </w:r>
      <w:r w:rsidR="00F84143">
        <w:t>9110</w:t>
      </w:r>
      <w:r>
        <w:t> [4]. In the HTTP 200 (OK) response message, the PMAE-C:</w:t>
      </w:r>
    </w:p>
    <w:p w14:paraId="46626D64" w14:textId="77777777" w:rsidR="00596CD7" w:rsidRDefault="00596CD7" w:rsidP="00596CD7">
      <w:pPr>
        <w:pStyle w:val="B2"/>
      </w:pPr>
      <w:r>
        <w:t>1)</w:t>
      </w:r>
      <w:r>
        <w:tab/>
        <w:t>shall include a Content-Type header field set to "application/vnd.3gpp.pinapp-info+xml"; and</w:t>
      </w:r>
    </w:p>
    <w:p w14:paraId="490B6CC5" w14:textId="77777777" w:rsidR="00596CD7" w:rsidRDefault="00596CD7" w:rsidP="00596CD7">
      <w:pPr>
        <w:pStyle w:val="B2"/>
      </w:pPr>
      <w:r>
        <w:t>2)</w:t>
      </w:r>
      <w:r>
        <w:tab/>
        <w:t xml:space="preserve">shall include an application/vnd.3gpp.pinapp-info+xml MIME body with a &lt;pin-as-discovery-accept&gt; element in the &lt;pinapp-info&gt; root element </w:t>
      </w:r>
      <w:r>
        <w:rPr>
          <w:lang w:eastAsia="zh-CN"/>
        </w:rPr>
        <w:t>and</w:t>
      </w:r>
      <w:r>
        <w:t xml:space="preserve"> within the &lt;pin-as-discovery-accept&gt; element:</w:t>
      </w:r>
    </w:p>
    <w:p w14:paraId="56589A6E" w14:textId="77777777" w:rsidR="00596CD7" w:rsidRDefault="00596CD7" w:rsidP="00596CD7">
      <w:pPr>
        <w:pStyle w:val="B3"/>
      </w:pPr>
      <w:r>
        <w:t>i)</w:t>
      </w:r>
      <w:r>
        <w:tab/>
        <w:t>shall include a &lt;as-</w:t>
      </w:r>
      <w:r w:rsidRPr="004B27E1">
        <w:t>connectivity</w:t>
      </w:r>
      <w:r>
        <w:t xml:space="preserve">-info&gt; element set to the </w:t>
      </w:r>
      <w:r w:rsidRPr="004B27E1">
        <w:t>connectivity</w:t>
      </w:r>
      <w:r>
        <w:t xml:space="preserve"> information of the application server; and</w:t>
      </w:r>
    </w:p>
    <w:p w14:paraId="20295823" w14:textId="77777777" w:rsidR="00596CD7" w:rsidRDefault="00596CD7" w:rsidP="00596CD7">
      <w:pPr>
        <w:pStyle w:val="B1"/>
        <w:rPr>
          <w:lang w:eastAsia="zh-CN"/>
        </w:rPr>
      </w:pPr>
      <w:r>
        <w:rPr>
          <w:lang w:eastAsia="zh-CN"/>
        </w:rPr>
        <w:t>b)</w:t>
      </w:r>
      <w:r>
        <w:rPr>
          <w:lang w:eastAsia="zh-CN"/>
        </w:rPr>
        <w:tab/>
        <w:t>send the HTTP 200 (OK) response towards the PEAE-C.</w:t>
      </w:r>
    </w:p>
    <w:p w14:paraId="6D26F8F3" w14:textId="77777777" w:rsidR="00596CD7" w:rsidRPr="004B27E1" w:rsidRDefault="00596CD7" w:rsidP="00596CD7">
      <w:pPr>
        <w:rPr>
          <w:lang w:eastAsia="zh-CN"/>
        </w:rPr>
      </w:pPr>
      <w:r>
        <w:rPr>
          <w:noProof/>
          <w:lang w:eastAsia="zh-CN"/>
        </w:rPr>
        <w:t xml:space="preserve">If the </w:t>
      </w:r>
      <w:r>
        <w:t xml:space="preserve">PEAE-C is allowed to </w:t>
      </w:r>
      <w:r>
        <w:rPr>
          <w:lang w:eastAsia="zh-CN"/>
        </w:rPr>
        <w:t xml:space="preserve">request the </w:t>
      </w:r>
      <w:r w:rsidRPr="00052DA5">
        <w:rPr>
          <w:lang w:eastAsia="zh-CN"/>
        </w:rPr>
        <w:t>connectivity information</w:t>
      </w:r>
      <w:r>
        <w:rPr>
          <w:lang w:eastAsia="zh-CN"/>
        </w:rPr>
        <w:t xml:space="preserve"> of the application server and the </w:t>
      </w:r>
      <w:r w:rsidRPr="00052DA5">
        <w:rPr>
          <w:lang w:eastAsia="zh-CN"/>
        </w:rPr>
        <w:t>connectivity information</w:t>
      </w:r>
      <w:r>
        <w:rPr>
          <w:lang w:eastAsia="zh-CN"/>
        </w:rPr>
        <w:t xml:space="preserve"> of the application server is not available in the PMAE-C</w:t>
      </w:r>
      <w:r>
        <w:rPr>
          <w:noProof/>
        </w:rPr>
        <w:t xml:space="preserve">, the PMAE-C shall forward the received </w:t>
      </w:r>
      <w:r>
        <w:rPr>
          <w:lang w:eastAsia="x-none"/>
        </w:rPr>
        <w:t>HTTP POST request</w:t>
      </w:r>
      <w:r>
        <w:t xml:space="preserve"> message to PAE-S with changing </w:t>
      </w:r>
      <w:r>
        <w:rPr>
          <w:lang w:eastAsia="zh-CN"/>
        </w:rPr>
        <w:t>the Request-URI to the URI of the PAE-S.</w:t>
      </w:r>
    </w:p>
    <w:p w14:paraId="0B297200" w14:textId="77777777" w:rsidR="00596CD7" w:rsidRDefault="00596CD7" w:rsidP="00596CD7">
      <w:pPr>
        <w:rPr>
          <w:noProof/>
        </w:rPr>
      </w:pPr>
      <w:r>
        <w:rPr>
          <w:noProof/>
          <w:lang w:eastAsia="zh-CN"/>
        </w:rPr>
        <w:t xml:space="preserve">If the </w:t>
      </w:r>
      <w:r>
        <w:t xml:space="preserve">PEAE-C is not allowed to </w:t>
      </w:r>
      <w:r>
        <w:rPr>
          <w:lang w:eastAsia="zh-CN"/>
        </w:rPr>
        <w:t xml:space="preserve">request the </w:t>
      </w:r>
      <w:r w:rsidRPr="00052DA5">
        <w:rPr>
          <w:lang w:eastAsia="zh-CN"/>
        </w:rPr>
        <w:t>connectivity information</w:t>
      </w:r>
      <w:r>
        <w:rPr>
          <w:lang w:eastAsia="zh-CN"/>
        </w:rPr>
        <w:t xml:space="preserve"> of the application server</w:t>
      </w:r>
      <w:r>
        <w:rPr>
          <w:noProof/>
        </w:rPr>
        <w:t>, the PMAE-C shal:</w:t>
      </w:r>
    </w:p>
    <w:p w14:paraId="500716E2" w14:textId="77777777" w:rsidR="00596CD7" w:rsidRDefault="00596CD7" w:rsidP="00596CD7">
      <w:pPr>
        <w:pStyle w:val="B1"/>
      </w:pPr>
      <w:r>
        <w:rPr>
          <w:lang w:eastAsia="zh-CN"/>
        </w:rPr>
        <w:t>a)</w:t>
      </w:r>
      <w:r>
        <w:rPr>
          <w:lang w:eastAsia="zh-CN"/>
        </w:rPr>
        <w:tab/>
      </w:r>
      <w:r>
        <w:t>generate an HTTP 403 (Forbidden) response according to IETF RFC </w:t>
      </w:r>
      <w:r w:rsidR="00F84143">
        <w:t>9110</w:t>
      </w:r>
      <w:r>
        <w:t> [4]. In the HTTP 403 (Forbidden) response message, the PMAE-C:</w:t>
      </w:r>
    </w:p>
    <w:p w14:paraId="3B05AE60" w14:textId="77777777" w:rsidR="00596CD7" w:rsidRDefault="00596CD7" w:rsidP="00596CD7">
      <w:pPr>
        <w:pStyle w:val="B2"/>
      </w:pPr>
      <w:r>
        <w:t>1)</w:t>
      </w:r>
      <w:r>
        <w:tab/>
        <w:t>shall include a Content-Type header field set to "application/vnd.3gpp.pinapp-info+xml"; and</w:t>
      </w:r>
    </w:p>
    <w:p w14:paraId="63FF5D48" w14:textId="77777777" w:rsidR="00596CD7" w:rsidRDefault="00596CD7" w:rsidP="00596CD7">
      <w:pPr>
        <w:pStyle w:val="B2"/>
      </w:pPr>
      <w:r>
        <w:t>2)</w:t>
      </w:r>
      <w:r>
        <w:tab/>
        <w:t xml:space="preserve">shall include an application/vnd.3gpp.pinapp-info+xml MIME body with a </w:t>
      </w:r>
      <w:r w:rsidRPr="00921D8E">
        <w:t>&lt;pin-as-discovery-</w:t>
      </w:r>
      <w:r>
        <w:t>reject</w:t>
      </w:r>
      <w:r w:rsidRPr="00921D8E">
        <w:t>&gt;</w:t>
      </w:r>
      <w:r>
        <w:t xml:space="preserve"> element in the &lt;pinapp-info&gt; root element </w:t>
      </w:r>
      <w:r>
        <w:rPr>
          <w:lang w:eastAsia="zh-CN"/>
        </w:rPr>
        <w:t>and</w:t>
      </w:r>
      <w:r>
        <w:t xml:space="preserve"> within the </w:t>
      </w:r>
      <w:r w:rsidRPr="00921D8E">
        <w:t>&lt;pin-as-discovery-reject&gt;</w:t>
      </w:r>
      <w:r>
        <w:t xml:space="preserve"> element:</w:t>
      </w:r>
    </w:p>
    <w:p w14:paraId="56AA8D23" w14:textId="77777777" w:rsidR="00596CD7" w:rsidRDefault="00596CD7" w:rsidP="00596CD7">
      <w:pPr>
        <w:pStyle w:val="B3"/>
        <w:rPr>
          <w:lang w:eastAsia="zh-CN"/>
        </w:rPr>
      </w:pPr>
      <w:r>
        <w:rPr>
          <w:lang w:eastAsia="zh-CN"/>
        </w:rPr>
        <w:t>i)</w:t>
      </w:r>
      <w:r>
        <w:rPr>
          <w:lang w:eastAsia="zh-CN"/>
        </w:rPr>
        <w:tab/>
        <w:t xml:space="preserve">shall </w:t>
      </w:r>
      <w:r>
        <w:t>include a &lt;</w:t>
      </w:r>
      <w:r>
        <w:rPr>
          <w:lang w:eastAsia="zh-CN"/>
        </w:rPr>
        <w:t>cause</w:t>
      </w:r>
      <w:r>
        <w:t>&gt; element set to an appropriate cause for PIN application server discovery failure; and</w:t>
      </w:r>
    </w:p>
    <w:p w14:paraId="67F56CD3" w14:textId="77777777" w:rsidR="00596CD7" w:rsidRDefault="00596CD7" w:rsidP="00596CD7">
      <w:pPr>
        <w:pStyle w:val="B1"/>
        <w:rPr>
          <w:lang w:eastAsia="zh-CN"/>
        </w:rPr>
      </w:pPr>
      <w:r>
        <w:rPr>
          <w:lang w:eastAsia="zh-CN"/>
        </w:rPr>
        <w:t>b)</w:t>
      </w:r>
      <w:r>
        <w:rPr>
          <w:lang w:eastAsia="zh-CN"/>
        </w:rPr>
        <w:tab/>
        <w:t>send the HTTP 403 (</w:t>
      </w:r>
      <w:r>
        <w:t>Forbidden</w:t>
      </w:r>
      <w:r>
        <w:rPr>
          <w:lang w:eastAsia="zh-CN"/>
        </w:rPr>
        <w:t>) response towards the PEAE-C.</w:t>
      </w:r>
    </w:p>
    <w:p w14:paraId="4D5CD72F" w14:textId="77777777" w:rsidR="00756EBD" w:rsidRDefault="00756EBD" w:rsidP="00756EBD">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7DB7FB90" w14:textId="77777777" w:rsidR="00756EBD" w:rsidRPr="007D3511" w:rsidRDefault="00756EBD" w:rsidP="00756EBD">
      <w:pPr>
        <w:pStyle w:val="B1"/>
        <w:rPr>
          <w:lang w:eastAsia="zh-CN"/>
        </w:rPr>
      </w:pPr>
      <w:r>
        <w:rPr>
          <w:rFonts w:hint="eastAsia"/>
          <w:lang w:eastAsia="zh-CN"/>
        </w:rPr>
        <w:t>0</w:t>
      </w:r>
      <w:r>
        <w:rPr>
          <w:lang w:eastAsia="zh-CN"/>
        </w:rPr>
        <w:tab/>
        <w:t>Protocol error, unspecified;</w:t>
      </w:r>
    </w:p>
    <w:p w14:paraId="163ACD2F" w14:textId="77777777" w:rsidR="00756EBD" w:rsidRDefault="00756EBD" w:rsidP="00756EBD">
      <w:pPr>
        <w:pStyle w:val="B1"/>
        <w:rPr>
          <w:lang w:eastAsia="zh-CN"/>
        </w:rPr>
      </w:pPr>
      <w:r>
        <w:rPr>
          <w:lang w:eastAsia="zh-CN"/>
        </w:rPr>
        <w:t>1</w:t>
      </w:r>
      <w:r>
        <w:rPr>
          <w:lang w:eastAsia="zh-CN"/>
        </w:rPr>
        <w:tab/>
      </w:r>
      <w:r w:rsidRPr="007D3511">
        <w:rPr>
          <w:lang w:eastAsia="zh-CN"/>
        </w:rPr>
        <w:t>Operation not allowed</w:t>
      </w:r>
      <w:r>
        <w:rPr>
          <w:lang w:eastAsia="zh-CN"/>
        </w:rPr>
        <w:t>;</w:t>
      </w:r>
    </w:p>
    <w:p w14:paraId="68DE3FF1" w14:textId="77777777" w:rsidR="00756EBD" w:rsidRDefault="00756EBD" w:rsidP="00756EBD">
      <w:pPr>
        <w:pStyle w:val="B1"/>
        <w:rPr>
          <w:lang w:eastAsia="zh-CN"/>
        </w:rPr>
      </w:pPr>
      <w:r>
        <w:rPr>
          <w:rFonts w:hint="eastAsia"/>
          <w:lang w:eastAsia="zh-CN"/>
        </w:rPr>
        <w:t>2</w:t>
      </w:r>
      <w:r>
        <w:rPr>
          <w:lang w:eastAsia="zh-CN"/>
        </w:rPr>
        <w:tab/>
      </w:r>
      <w:r>
        <w:t>Requested information not available</w:t>
      </w:r>
      <w:r>
        <w:rPr>
          <w:rFonts w:hint="eastAsia"/>
          <w:lang w:eastAsia="zh-CN"/>
        </w:rPr>
        <w:t xml:space="preserve">; </w:t>
      </w:r>
    </w:p>
    <w:p w14:paraId="3147DF69" w14:textId="77777777" w:rsidR="00756EBD" w:rsidRDefault="00756EBD" w:rsidP="00756EBD">
      <w:pPr>
        <w:pStyle w:val="B1"/>
        <w:rPr>
          <w:lang w:eastAsia="zh-CN"/>
        </w:rPr>
      </w:pPr>
      <w:r>
        <w:rPr>
          <w:rFonts w:hint="eastAsia"/>
          <w:lang w:eastAsia="zh-CN"/>
        </w:rPr>
        <w:t>3</w:t>
      </w:r>
      <w:r>
        <w:rPr>
          <w:lang w:eastAsia="zh-CN"/>
        </w:rPr>
        <w:tab/>
      </w:r>
      <w:r w:rsidRPr="007D3511">
        <w:rPr>
          <w:lang w:eastAsia="x-none"/>
        </w:rPr>
        <w:t>Authorization failure</w:t>
      </w:r>
      <w:r>
        <w:rPr>
          <w:lang w:eastAsia="zh-CN"/>
        </w:rPr>
        <w:t>;</w:t>
      </w:r>
      <w:r w:rsidRPr="00C37465">
        <w:rPr>
          <w:rFonts w:hint="eastAsia"/>
          <w:lang w:eastAsia="zh-CN"/>
        </w:rPr>
        <w:t xml:space="preserve"> </w:t>
      </w:r>
      <w:r>
        <w:rPr>
          <w:rFonts w:hint="eastAsia"/>
          <w:lang w:eastAsia="zh-CN"/>
        </w:rPr>
        <w:t>and</w:t>
      </w:r>
    </w:p>
    <w:p w14:paraId="2D529756" w14:textId="77777777" w:rsidR="00756EBD" w:rsidRDefault="00756EBD" w:rsidP="00756EBD">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54849010" w14:textId="77777777" w:rsidR="00596CD7" w:rsidRDefault="00596CD7" w:rsidP="00596CD7">
      <w:r>
        <w:rPr>
          <w:lang w:eastAsia="zh-CN"/>
        </w:rPr>
        <w:t>Up</w:t>
      </w:r>
      <w:r>
        <w:rPr>
          <w:lang w:eastAsia="x-none"/>
        </w:rPr>
        <w:t xml:space="preserve">on reception of an </w:t>
      </w:r>
      <w:r>
        <w:t>HTTP 200 (OK) response message containing:</w:t>
      </w:r>
    </w:p>
    <w:p w14:paraId="7C979D23" w14:textId="77777777" w:rsidR="00596CD7" w:rsidRDefault="00596CD7" w:rsidP="00596CD7">
      <w:pPr>
        <w:pStyle w:val="B1"/>
      </w:pPr>
      <w:r>
        <w:t>a)</w:t>
      </w:r>
      <w:r>
        <w:tab/>
        <w:t>a Content-Type header field set to "application/vnd.3gpp.pinapp-info+xml"; and</w:t>
      </w:r>
    </w:p>
    <w:p w14:paraId="5F74340F" w14:textId="77777777" w:rsidR="00596CD7" w:rsidRDefault="00596CD7" w:rsidP="00596CD7">
      <w:pPr>
        <w:pStyle w:val="B1"/>
      </w:pPr>
      <w:r>
        <w:t>b)</w:t>
      </w:r>
      <w:r>
        <w:tab/>
        <w:t>an application/vnd.3gpp.pinapp-info+xml MIME body with a &lt;pin-as-discovery-accept&gt; element in the &lt;pinapp-info&gt; root element,</w:t>
      </w:r>
    </w:p>
    <w:p w14:paraId="07FE1678" w14:textId="77777777" w:rsidR="00596CD7" w:rsidRDefault="00596CD7" w:rsidP="00596CD7">
      <w:r>
        <w:t>the PMAE-C shall forward the received HTTP 200 (OK) response message to the corresponding PEAE-C.</w:t>
      </w:r>
    </w:p>
    <w:p w14:paraId="39B0A61A" w14:textId="77777777" w:rsidR="00596CD7" w:rsidRDefault="00596CD7" w:rsidP="00596CD7">
      <w:r>
        <w:rPr>
          <w:lang w:eastAsia="zh-CN"/>
        </w:rPr>
        <w:t>Up</w:t>
      </w:r>
      <w:r>
        <w:rPr>
          <w:lang w:eastAsia="x-none"/>
        </w:rPr>
        <w:t xml:space="preserve">on reception of an </w:t>
      </w:r>
      <w:r>
        <w:t>HTTP 403 (Forbidden) response message containing:</w:t>
      </w:r>
    </w:p>
    <w:p w14:paraId="48E1093D" w14:textId="77777777" w:rsidR="00596CD7" w:rsidRDefault="00596CD7" w:rsidP="00596CD7">
      <w:pPr>
        <w:pStyle w:val="B1"/>
      </w:pPr>
      <w:r>
        <w:t>a)</w:t>
      </w:r>
      <w:r>
        <w:tab/>
        <w:t>a Content-Type header field set to "application/vnd.3gpp.pinapp-info+xml"; and</w:t>
      </w:r>
    </w:p>
    <w:p w14:paraId="7C2C422C" w14:textId="77777777" w:rsidR="00596CD7" w:rsidRDefault="00596CD7" w:rsidP="00596CD7">
      <w:pPr>
        <w:pStyle w:val="B1"/>
      </w:pPr>
      <w:r>
        <w:t>b)</w:t>
      </w:r>
      <w:r>
        <w:tab/>
        <w:t>an application/vnd.3gpp.pinapp-info+xml MIME body with a &lt;pin-as-discovery-accept&gt; element in the &lt;pinapp-info&gt; root element,</w:t>
      </w:r>
    </w:p>
    <w:p w14:paraId="48F38A18" w14:textId="77777777" w:rsidR="00596CD7" w:rsidRPr="00CB518E" w:rsidRDefault="00596CD7" w:rsidP="00596CD7">
      <w:pPr>
        <w:rPr>
          <w:lang w:val="en-US" w:eastAsia="zh-CN"/>
        </w:rPr>
      </w:pPr>
      <w:r>
        <w:lastRenderedPageBreak/>
        <w:t>the PMAE-C shall forward the received HTTP 403 (Forbidden) response message to the corresponding PEAE-C.</w:t>
      </w:r>
    </w:p>
    <w:p w14:paraId="42059B27" w14:textId="77777777" w:rsidR="00596CD7" w:rsidRDefault="00596CD7" w:rsidP="00596CD7">
      <w:pPr>
        <w:pStyle w:val="Heading3"/>
        <w:rPr>
          <w:lang w:eastAsia="zh-CN"/>
        </w:rPr>
      </w:pPr>
      <w:bookmarkStart w:id="473" w:name="_CR5_6_4"/>
      <w:bookmarkStart w:id="474" w:name="_Toc172038213"/>
      <w:bookmarkEnd w:id="473"/>
      <w:r>
        <w:rPr>
          <w:lang w:eastAsia="zh-CN"/>
        </w:rPr>
        <w:t>5.6.4</w:t>
      </w:r>
      <w:r>
        <w:rPr>
          <w:lang w:eastAsia="zh-CN"/>
        </w:rPr>
        <w:tab/>
        <w:t>PAE-S procedure</w:t>
      </w:r>
      <w:bookmarkEnd w:id="474"/>
    </w:p>
    <w:p w14:paraId="6C1DF83D" w14:textId="77777777" w:rsidR="00596CD7" w:rsidRDefault="00596CD7" w:rsidP="00596CD7">
      <w:r>
        <w:rPr>
          <w:lang w:eastAsia="x-none"/>
        </w:rPr>
        <w:t>Upon reception of an HTTP POST request</w:t>
      </w:r>
      <w:r>
        <w:t xml:space="preserve"> message containing:</w:t>
      </w:r>
    </w:p>
    <w:p w14:paraId="54C92A87" w14:textId="77777777" w:rsidR="00596CD7" w:rsidRDefault="00596CD7" w:rsidP="00596CD7">
      <w:pPr>
        <w:pStyle w:val="B1"/>
      </w:pPr>
      <w:r>
        <w:t>a)</w:t>
      </w:r>
      <w:r>
        <w:tab/>
        <w:t>a Content-Type header field set to "application/vnd.3gpp.pinapp-info+xml"; and</w:t>
      </w:r>
    </w:p>
    <w:p w14:paraId="44716C50" w14:textId="77777777" w:rsidR="00596CD7" w:rsidRDefault="00596CD7" w:rsidP="00596CD7">
      <w:pPr>
        <w:pStyle w:val="B1"/>
      </w:pPr>
      <w:r>
        <w:t>b)</w:t>
      </w:r>
      <w:r>
        <w:tab/>
        <w:t>an application/vnd.3gpp.pinapp-info+xml MIME body with a &lt;pin-as-discovery-request&gt; element in the &lt;pinapp-info&gt; root element,</w:t>
      </w:r>
    </w:p>
    <w:p w14:paraId="4E5508C9" w14:textId="77777777" w:rsidR="00596CD7" w:rsidRDefault="00596CD7" w:rsidP="00596CD7">
      <w:pPr>
        <w:rPr>
          <w:lang w:eastAsia="zh-CN"/>
        </w:rPr>
      </w:pPr>
      <w:r>
        <w:t>the PAE-S shall perform either of the following based on the processing result</w:t>
      </w:r>
      <w:r>
        <w:rPr>
          <w:lang w:eastAsia="zh-CN"/>
        </w:rPr>
        <w:t>:</w:t>
      </w:r>
    </w:p>
    <w:p w14:paraId="2F3EEB0D" w14:textId="77777777" w:rsidR="00596CD7" w:rsidRDefault="00596CD7" w:rsidP="00596CD7">
      <w:pPr>
        <w:pStyle w:val="B1"/>
      </w:pPr>
      <w:r>
        <w:rPr>
          <w:lang w:eastAsia="zh-CN"/>
        </w:rPr>
        <w:t>a)</w:t>
      </w:r>
      <w:r>
        <w:rPr>
          <w:lang w:eastAsia="zh-CN"/>
        </w:rPr>
        <w:tab/>
      </w:r>
      <w:r>
        <w:t>generate an HTTP 200 (OK) response according to IETF RFC </w:t>
      </w:r>
      <w:r w:rsidR="00F84143">
        <w:t>9110</w:t>
      </w:r>
      <w:r>
        <w:t> [4]. In the HTTP 200 (OK) response message, the PAE-S:</w:t>
      </w:r>
    </w:p>
    <w:p w14:paraId="1BCC1802" w14:textId="77777777" w:rsidR="00596CD7" w:rsidRDefault="00596CD7" w:rsidP="00596CD7">
      <w:pPr>
        <w:pStyle w:val="B2"/>
      </w:pPr>
      <w:r>
        <w:t>1)</w:t>
      </w:r>
      <w:r>
        <w:tab/>
        <w:t>shall include a Content-Type header field set to "application/vnd.3gpp.pinapp-info+xml"; and</w:t>
      </w:r>
    </w:p>
    <w:p w14:paraId="7FC1C6BC" w14:textId="77777777" w:rsidR="00596CD7" w:rsidRDefault="00596CD7" w:rsidP="00596CD7">
      <w:pPr>
        <w:pStyle w:val="B2"/>
      </w:pPr>
      <w:r>
        <w:t>2)</w:t>
      </w:r>
      <w:r>
        <w:tab/>
        <w:t xml:space="preserve">shall include an application/vnd.3gpp.pinapp-info+xml MIME body with a &lt;pin-as-discovery-accept&gt; element in the &lt;pinapp-info&gt; root element </w:t>
      </w:r>
      <w:r>
        <w:rPr>
          <w:lang w:eastAsia="zh-CN"/>
        </w:rPr>
        <w:t>and</w:t>
      </w:r>
      <w:r>
        <w:t xml:space="preserve"> within the &lt;pin-as-discovery-accept&gt; element:</w:t>
      </w:r>
    </w:p>
    <w:p w14:paraId="47F21B79" w14:textId="77777777" w:rsidR="00596CD7" w:rsidRDefault="00596CD7" w:rsidP="00596CD7">
      <w:pPr>
        <w:pStyle w:val="B3"/>
      </w:pPr>
      <w:r>
        <w:t>i)</w:t>
      </w:r>
      <w:r>
        <w:tab/>
        <w:t>shall include a &lt;as-</w:t>
      </w:r>
      <w:r w:rsidRPr="004B27E1">
        <w:t>connectivity</w:t>
      </w:r>
      <w:r>
        <w:t xml:space="preserve">-info&gt; element set to the </w:t>
      </w:r>
      <w:r w:rsidRPr="004B27E1">
        <w:t>connectivity</w:t>
      </w:r>
      <w:r>
        <w:t xml:space="preserve"> information of the application server; or</w:t>
      </w:r>
    </w:p>
    <w:p w14:paraId="2E14D07E" w14:textId="77777777" w:rsidR="00596CD7" w:rsidRDefault="00596CD7" w:rsidP="00596CD7">
      <w:pPr>
        <w:pStyle w:val="B1"/>
      </w:pPr>
      <w:r>
        <w:rPr>
          <w:lang w:eastAsia="zh-CN"/>
        </w:rPr>
        <w:t>b)</w:t>
      </w:r>
      <w:r>
        <w:rPr>
          <w:lang w:eastAsia="zh-CN"/>
        </w:rPr>
        <w:tab/>
      </w:r>
      <w:r>
        <w:t>generate an HTTP 403 (Forbidden) response according to IETF RFC </w:t>
      </w:r>
      <w:r w:rsidR="00F84143">
        <w:t>9110</w:t>
      </w:r>
      <w:r>
        <w:t> [4]. In the HTTP 403 (Forbidden) response message, the PAE-S:</w:t>
      </w:r>
    </w:p>
    <w:p w14:paraId="6F8F3BF3" w14:textId="77777777" w:rsidR="00596CD7" w:rsidRDefault="00596CD7" w:rsidP="00596CD7">
      <w:pPr>
        <w:pStyle w:val="B2"/>
      </w:pPr>
      <w:r>
        <w:t>1)</w:t>
      </w:r>
      <w:r>
        <w:tab/>
        <w:t>shall include a Content-Type header field set to "application/vnd.3gpp.pinapp-info+xml"; and</w:t>
      </w:r>
    </w:p>
    <w:p w14:paraId="64FBD2BC" w14:textId="77777777" w:rsidR="00596CD7" w:rsidRDefault="00596CD7" w:rsidP="00596CD7">
      <w:pPr>
        <w:pStyle w:val="B2"/>
      </w:pPr>
      <w:r>
        <w:t>2)</w:t>
      </w:r>
      <w:r>
        <w:tab/>
        <w:t xml:space="preserve">shall include an application/vnd.3gpp.pinapp-info+xml MIME body with a </w:t>
      </w:r>
      <w:r w:rsidRPr="00921D8E">
        <w:t>&lt;pin-as-discovery-</w:t>
      </w:r>
      <w:r>
        <w:t>reject</w:t>
      </w:r>
      <w:r w:rsidRPr="00921D8E">
        <w:t>&gt;</w:t>
      </w:r>
      <w:r>
        <w:t xml:space="preserve"> element in the &lt;pinapp-info&gt; root element </w:t>
      </w:r>
      <w:r>
        <w:rPr>
          <w:lang w:eastAsia="zh-CN"/>
        </w:rPr>
        <w:t>and</w:t>
      </w:r>
      <w:r>
        <w:t xml:space="preserve"> within the </w:t>
      </w:r>
      <w:r w:rsidRPr="00921D8E">
        <w:t>&lt;pin-as-discovery-reject&gt;</w:t>
      </w:r>
      <w:r>
        <w:t xml:space="preserve"> element:</w:t>
      </w:r>
    </w:p>
    <w:p w14:paraId="2BD06112" w14:textId="77777777" w:rsidR="00596CD7" w:rsidRDefault="00596CD7" w:rsidP="00596CD7">
      <w:pPr>
        <w:pStyle w:val="B3"/>
        <w:rPr>
          <w:lang w:eastAsia="zh-CN"/>
        </w:rPr>
      </w:pPr>
      <w:r>
        <w:rPr>
          <w:lang w:eastAsia="zh-CN"/>
        </w:rPr>
        <w:t>i)</w:t>
      </w:r>
      <w:r>
        <w:rPr>
          <w:lang w:eastAsia="zh-CN"/>
        </w:rPr>
        <w:tab/>
        <w:t xml:space="preserve">shall </w:t>
      </w:r>
      <w:r>
        <w:t>include a &lt;</w:t>
      </w:r>
      <w:r>
        <w:rPr>
          <w:lang w:eastAsia="zh-CN"/>
        </w:rPr>
        <w:t>cause</w:t>
      </w:r>
      <w:r>
        <w:t>&gt; element set to an appropriate cause for PIN application server discovery failure.</w:t>
      </w:r>
    </w:p>
    <w:p w14:paraId="7428C328" w14:textId="77777777" w:rsidR="00B74404" w:rsidRDefault="00596CD7" w:rsidP="00462781">
      <w:pPr>
        <w:rPr>
          <w:lang w:eastAsia="zh-CN"/>
        </w:rPr>
      </w:pPr>
      <w:r>
        <w:rPr>
          <w:lang w:eastAsia="zh-CN"/>
        </w:rPr>
        <w:t xml:space="preserve">The </w:t>
      </w:r>
      <w:r>
        <w:t>PAE-S shall</w:t>
      </w:r>
      <w:r>
        <w:rPr>
          <w:lang w:eastAsia="zh-CN"/>
        </w:rPr>
        <w:t xml:space="preserve"> send the HTTP 200 (OK) response or the </w:t>
      </w:r>
      <w:r>
        <w:t>HTTP 403 (Forbidden) response</w:t>
      </w:r>
      <w:r>
        <w:rPr>
          <w:lang w:eastAsia="zh-CN"/>
        </w:rPr>
        <w:t xml:space="preserve"> towards the PMAE-C.</w:t>
      </w:r>
    </w:p>
    <w:p w14:paraId="5AD3CAA5" w14:textId="77777777" w:rsidR="00756EBD" w:rsidRDefault="00756EBD" w:rsidP="00756EBD">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0A11F230" w14:textId="77777777" w:rsidR="00756EBD" w:rsidRPr="007D3511" w:rsidRDefault="00756EBD" w:rsidP="00756EBD">
      <w:pPr>
        <w:pStyle w:val="B1"/>
        <w:rPr>
          <w:lang w:eastAsia="zh-CN"/>
        </w:rPr>
      </w:pPr>
      <w:r>
        <w:rPr>
          <w:rFonts w:hint="eastAsia"/>
          <w:lang w:eastAsia="zh-CN"/>
        </w:rPr>
        <w:t>0</w:t>
      </w:r>
      <w:r>
        <w:rPr>
          <w:lang w:eastAsia="zh-CN"/>
        </w:rPr>
        <w:tab/>
        <w:t>Protocol error, unspecified;</w:t>
      </w:r>
    </w:p>
    <w:p w14:paraId="6D84D189" w14:textId="77777777" w:rsidR="00756EBD" w:rsidRDefault="00756EBD" w:rsidP="00756EBD">
      <w:pPr>
        <w:pStyle w:val="B1"/>
        <w:rPr>
          <w:lang w:eastAsia="zh-CN"/>
        </w:rPr>
      </w:pPr>
      <w:r>
        <w:rPr>
          <w:lang w:eastAsia="zh-CN"/>
        </w:rPr>
        <w:t>1</w:t>
      </w:r>
      <w:r>
        <w:rPr>
          <w:lang w:eastAsia="zh-CN"/>
        </w:rPr>
        <w:tab/>
      </w:r>
      <w:r w:rsidRPr="007D3511">
        <w:rPr>
          <w:lang w:eastAsia="zh-CN"/>
        </w:rPr>
        <w:t>Operation not allowed</w:t>
      </w:r>
      <w:r>
        <w:rPr>
          <w:lang w:eastAsia="zh-CN"/>
        </w:rPr>
        <w:t>;</w:t>
      </w:r>
    </w:p>
    <w:p w14:paraId="1B675428" w14:textId="77777777" w:rsidR="00756EBD" w:rsidRPr="00BE6228" w:rsidRDefault="00756EBD" w:rsidP="00756EBD">
      <w:pPr>
        <w:pStyle w:val="B1"/>
        <w:rPr>
          <w:rFonts w:eastAsia="Times New Roman"/>
          <w:lang w:eastAsia="zh-CN"/>
        </w:rPr>
      </w:pPr>
      <w:r w:rsidRPr="00BE6228">
        <w:rPr>
          <w:rFonts w:eastAsia="Times New Roman" w:hint="eastAsia"/>
          <w:lang w:eastAsia="zh-CN"/>
        </w:rPr>
        <w:t>2</w:t>
      </w:r>
      <w:r w:rsidRPr="00BE6228">
        <w:rPr>
          <w:rFonts w:eastAsia="Times New Roman"/>
          <w:lang w:eastAsia="zh-CN"/>
        </w:rPr>
        <w:tab/>
        <w:t>Requested information not available</w:t>
      </w:r>
      <w:r w:rsidRPr="00BE6228">
        <w:rPr>
          <w:rFonts w:eastAsia="Times New Roman" w:hint="eastAsia"/>
          <w:lang w:eastAsia="zh-CN"/>
        </w:rPr>
        <w:t xml:space="preserve">; </w:t>
      </w:r>
    </w:p>
    <w:p w14:paraId="66143ED9" w14:textId="77777777" w:rsidR="00756EBD" w:rsidRPr="00BE6228" w:rsidRDefault="00756EBD" w:rsidP="00756EBD">
      <w:pPr>
        <w:pStyle w:val="B1"/>
        <w:rPr>
          <w:rFonts w:eastAsia="Times New Roman"/>
          <w:lang w:eastAsia="zh-CN"/>
        </w:rPr>
      </w:pPr>
      <w:r w:rsidRPr="00BE6228">
        <w:rPr>
          <w:rFonts w:eastAsia="Times New Roman" w:hint="eastAsia"/>
          <w:lang w:eastAsia="zh-CN"/>
        </w:rPr>
        <w:t>3</w:t>
      </w:r>
      <w:r w:rsidRPr="00BE6228">
        <w:rPr>
          <w:rFonts w:eastAsia="Times New Roman"/>
          <w:lang w:eastAsia="zh-CN"/>
        </w:rPr>
        <w:tab/>
        <w:t>Authorization failure;</w:t>
      </w:r>
      <w:r w:rsidRPr="00BE6228">
        <w:rPr>
          <w:rFonts w:eastAsia="Times New Roman" w:hint="eastAsia"/>
          <w:lang w:eastAsia="zh-CN"/>
        </w:rPr>
        <w:t xml:space="preserve"> and</w:t>
      </w:r>
    </w:p>
    <w:p w14:paraId="31BBED24" w14:textId="77777777" w:rsidR="00756EBD" w:rsidRPr="00596CD7" w:rsidRDefault="00756EBD" w:rsidP="00BE6228">
      <w:pPr>
        <w:pStyle w:val="B1"/>
      </w:pPr>
      <w:r w:rsidRPr="00BE6228">
        <w:rPr>
          <w:rFonts w:eastAsia="Times New Roman"/>
          <w:lang w:eastAsia="zh-CN"/>
        </w:rPr>
        <w:t>7</w:t>
      </w:r>
      <w:r w:rsidRPr="00BE6228">
        <w:rPr>
          <w:rFonts w:eastAsia="Times New Roman"/>
          <w:lang w:eastAsia="zh-CN"/>
        </w:rPr>
        <w:tab/>
        <w:t>Permanently denied</w:t>
      </w:r>
      <w:r w:rsidRPr="00BE6228">
        <w:rPr>
          <w:rFonts w:eastAsia="Times New Roman" w:hint="eastAsia"/>
          <w:lang w:eastAsia="zh-CN"/>
        </w:rPr>
        <w:t>.</w:t>
      </w:r>
    </w:p>
    <w:p w14:paraId="11853D8C" w14:textId="77777777" w:rsidR="00E139D0" w:rsidRDefault="000B06D0" w:rsidP="000B06D0">
      <w:pPr>
        <w:pStyle w:val="Heading2"/>
      </w:pPr>
      <w:bookmarkStart w:id="475" w:name="_CR5_7"/>
      <w:bookmarkStart w:id="476" w:name="_Toc172038214"/>
      <w:bookmarkEnd w:id="475"/>
      <w:r>
        <w:t>5.</w:t>
      </w:r>
      <w:r w:rsidR="00BA045E">
        <w:t>7</w:t>
      </w:r>
      <w:r w:rsidR="00E139D0" w:rsidRPr="00534353">
        <w:tab/>
      </w:r>
      <w:r w:rsidR="00E139D0" w:rsidRPr="00E139D0">
        <w:t>Service Switch</w:t>
      </w:r>
      <w:bookmarkEnd w:id="476"/>
      <w:r w:rsidR="00E139D0">
        <w:t xml:space="preserve"> </w:t>
      </w:r>
    </w:p>
    <w:p w14:paraId="3F96D191" w14:textId="77777777" w:rsidR="009509E3" w:rsidRDefault="009509E3" w:rsidP="009509E3">
      <w:pPr>
        <w:pStyle w:val="Heading3"/>
        <w:rPr>
          <w:lang w:eastAsia="zh-CN"/>
        </w:rPr>
      </w:pPr>
      <w:bookmarkStart w:id="477" w:name="_CR5_7_1"/>
      <w:bookmarkStart w:id="478" w:name="_Toc172038215"/>
      <w:bookmarkEnd w:id="477"/>
      <w:r>
        <w:rPr>
          <w:rFonts w:hint="eastAsia"/>
          <w:lang w:eastAsia="zh-CN"/>
        </w:rPr>
        <w:t>5</w:t>
      </w:r>
      <w:r>
        <w:rPr>
          <w:lang w:eastAsia="zh-CN"/>
        </w:rPr>
        <w:t>.7.1</w:t>
      </w:r>
      <w:r>
        <w:rPr>
          <w:lang w:eastAsia="zh-CN"/>
        </w:rPr>
        <w:tab/>
        <w:t>General</w:t>
      </w:r>
      <w:bookmarkEnd w:id="478"/>
    </w:p>
    <w:p w14:paraId="17F279E0" w14:textId="77777777" w:rsidR="009509E3" w:rsidRPr="00350DEB" w:rsidRDefault="009509E3" w:rsidP="009509E3">
      <w:pPr>
        <w:rPr>
          <w:lang w:eastAsia="zh-CN"/>
        </w:rPr>
      </w:pPr>
      <w:r>
        <w:rPr>
          <w:lang w:eastAsia="zh-CN"/>
        </w:rPr>
        <w:t>The purpose of PIN service switch</w:t>
      </w:r>
      <w:r w:rsidRPr="00C7079E">
        <w:rPr>
          <w:lang w:eastAsia="zh-CN"/>
        </w:rPr>
        <w:t xml:space="preserve"> </w:t>
      </w:r>
      <w:r>
        <w:rPr>
          <w:lang w:eastAsia="zh-CN"/>
        </w:rPr>
        <w:t xml:space="preserve">procedure is to </w:t>
      </w:r>
      <w:r w:rsidRPr="002C7496">
        <w:rPr>
          <w:lang w:eastAsia="zh-CN"/>
        </w:rPr>
        <w:t xml:space="preserve">enable a </w:t>
      </w:r>
      <w:r w:rsidRPr="00982C1C">
        <w:rPr>
          <w:lang w:eastAsia="zh-CN"/>
        </w:rPr>
        <w:t>PEAE-C</w:t>
      </w:r>
      <w:r w:rsidRPr="002C7496">
        <w:rPr>
          <w:lang w:eastAsia="zh-CN"/>
        </w:rPr>
        <w:t xml:space="preserve"> participating in a PIN, to transfer application traffic to a different PEAE-C or PGAE-C participating in the same PIN. Two scenarios are supported for the PIN service switch procedure:</w:t>
      </w:r>
    </w:p>
    <w:p w14:paraId="4C3A43D1" w14:textId="77777777" w:rsidR="009509E3" w:rsidRPr="00350DEB" w:rsidRDefault="009509E3" w:rsidP="009509E3">
      <w:pPr>
        <w:pStyle w:val="B1"/>
        <w:rPr>
          <w:lang w:val="en-US" w:eastAsia="zh-CN"/>
        </w:rPr>
      </w:pPr>
      <w:r>
        <w:rPr>
          <w:lang w:val="en-US" w:eastAsia="zh-CN"/>
        </w:rPr>
        <w:t>a)</w:t>
      </w:r>
      <w:r w:rsidRPr="00350DEB">
        <w:rPr>
          <w:lang w:val="en-US" w:eastAsia="zh-CN"/>
        </w:rPr>
        <w:tab/>
      </w:r>
      <w:r w:rsidRPr="009509E3">
        <w:rPr>
          <w:rFonts w:eastAsia="DengXian"/>
          <w:noProof/>
          <w:lang w:val="en-US"/>
        </w:rPr>
        <w:t>PIN service switch with PAE-S support</w:t>
      </w:r>
      <w:r w:rsidR="00596CD7">
        <w:rPr>
          <w:noProof/>
          <w:lang w:val="en-US"/>
        </w:rPr>
        <w:t xml:space="preserve"> </w:t>
      </w:r>
      <w:r w:rsidR="00596CD7">
        <w:rPr>
          <w:lang w:eastAsia="zh-CN"/>
        </w:rPr>
        <w:t>as specified in clause</w:t>
      </w:r>
      <w:r w:rsidR="00596CD7">
        <w:t> </w:t>
      </w:r>
      <w:r w:rsidR="00596CD7">
        <w:rPr>
          <w:lang w:eastAsia="zh-CN"/>
        </w:rPr>
        <w:t>5.7.2</w:t>
      </w:r>
      <w:r w:rsidRPr="00350DEB">
        <w:rPr>
          <w:lang w:val="en-US" w:eastAsia="zh-CN"/>
        </w:rPr>
        <w:t xml:space="preserve">; </w:t>
      </w:r>
      <w:r>
        <w:rPr>
          <w:lang w:val="en-US" w:eastAsia="zh-CN"/>
        </w:rPr>
        <w:t>and</w:t>
      </w:r>
    </w:p>
    <w:p w14:paraId="724880AA" w14:textId="77777777" w:rsidR="009509E3" w:rsidRDefault="009509E3" w:rsidP="009509E3">
      <w:pPr>
        <w:pStyle w:val="B1"/>
      </w:pPr>
      <w:r>
        <w:rPr>
          <w:lang w:val="en-US" w:eastAsia="zh-CN"/>
        </w:rPr>
        <w:t>b)</w:t>
      </w:r>
      <w:r w:rsidRPr="00350DEB">
        <w:rPr>
          <w:lang w:val="en-US" w:eastAsia="zh-CN"/>
        </w:rPr>
        <w:tab/>
      </w:r>
      <w:r w:rsidRPr="009509E3">
        <w:rPr>
          <w:rFonts w:eastAsia="DengXian"/>
          <w:noProof/>
          <w:lang w:val="en-US"/>
        </w:rPr>
        <w:t>PIN service switch without PAE-S support</w:t>
      </w:r>
      <w:r w:rsidR="00596CD7">
        <w:rPr>
          <w:noProof/>
          <w:lang w:val="en-US"/>
        </w:rPr>
        <w:t xml:space="preserve"> </w:t>
      </w:r>
      <w:r w:rsidR="00596CD7">
        <w:rPr>
          <w:lang w:eastAsia="zh-CN"/>
        </w:rPr>
        <w:t>as specified in clause</w:t>
      </w:r>
      <w:r w:rsidR="00596CD7">
        <w:t> </w:t>
      </w:r>
      <w:r w:rsidR="00596CD7">
        <w:rPr>
          <w:lang w:eastAsia="zh-CN"/>
        </w:rPr>
        <w:t>5.7.3</w:t>
      </w:r>
      <w:r w:rsidRPr="009509E3">
        <w:rPr>
          <w:rFonts w:eastAsia="DengXian"/>
          <w:noProof/>
          <w:lang w:val="en-US"/>
        </w:rPr>
        <w:t>.</w:t>
      </w:r>
    </w:p>
    <w:p w14:paraId="627CEE7F" w14:textId="77777777" w:rsidR="009509E3" w:rsidRPr="009509E3" w:rsidRDefault="009509E3" w:rsidP="009509E3">
      <w:pPr>
        <w:pStyle w:val="Heading3"/>
        <w:rPr>
          <w:rFonts w:eastAsia="DengXian"/>
          <w:noProof/>
          <w:lang w:val="en-US"/>
        </w:rPr>
      </w:pPr>
      <w:bookmarkStart w:id="479" w:name="_CR5_7_2"/>
      <w:bookmarkStart w:id="480" w:name="_Toc172038216"/>
      <w:bookmarkEnd w:id="479"/>
      <w:r>
        <w:rPr>
          <w:rFonts w:hint="eastAsia"/>
          <w:lang w:eastAsia="zh-CN"/>
        </w:rPr>
        <w:lastRenderedPageBreak/>
        <w:t>5</w:t>
      </w:r>
      <w:r>
        <w:rPr>
          <w:lang w:eastAsia="zh-CN"/>
        </w:rPr>
        <w:t>.7.2</w:t>
      </w:r>
      <w:r>
        <w:rPr>
          <w:lang w:eastAsia="zh-CN"/>
        </w:rPr>
        <w:tab/>
      </w:r>
      <w:r w:rsidRPr="009509E3">
        <w:rPr>
          <w:rFonts w:eastAsia="DengXian"/>
          <w:noProof/>
          <w:lang w:val="en-US"/>
        </w:rPr>
        <w:t>PIN service switch with PAE-S support</w:t>
      </w:r>
      <w:bookmarkEnd w:id="480"/>
    </w:p>
    <w:p w14:paraId="6DD657F9" w14:textId="77777777" w:rsidR="009509E3" w:rsidRDefault="009509E3" w:rsidP="009509E3">
      <w:pPr>
        <w:pStyle w:val="Heading4"/>
        <w:rPr>
          <w:lang w:eastAsia="zh-CN"/>
        </w:rPr>
      </w:pPr>
      <w:bookmarkStart w:id="481" w:name="_CR5_7_2_1"/>
      <w:bookmarkStart w:id="482" w:name="_Toc172038217"/>
      <w:bookmarkEnd w:id="481"/>
      <w:r>
        <w:rPr>
          <w:rFonts w:hint="eastAsia"/>
          <w:lang w:eastAsia="zh-CN"/>
        </w:rPr>
        <w:t>5</w:t>
      </w:r>
      <w:r>
        <w:rPr>
          <w:lang w:eastAsia="zh-CN"/>
        </w:rPr>
        <w:t>.7.2.1</w:t>
      </w:r>
      <w:r>
        <w:rPr>
          <w:lang w:eastAsia="zh-CN"/>
        </w:rPr>
        <w:tab/>
        <w:t>General</w:t>
      </w:r>
      <w:bookmarkEnd w:id="482"/>
    </w:p>
    <w:p w14:paraId="52F9E37E" w14:textId="77777777" w:rsidR="009509E3" w:rsidRPr="00716A83" w:rsidRDefault="009509E3" w:rsidP="009509E3">
      <w:pPr>
        <w:rPr>
          <w:lang w:val="en-US" w:eastAsia="zh-CN"/>
        </w:rPr>
      </w:pPr>
      <w:r>
        <w:t xml:space="preserve">The purpose of </w:t>
      </w:r>
      <w:r>
        <w:rPr>
          <w:lang w:eastAsia="zh-CN"/>
        </w:rPr>
        <w:t>PIN service switch</w:t>
      </w:r>
      <w:r w:rsidRPr="00C7079E">
        <w:rPr>
          <w:lang w:eastAsia="zh-CN"/>
        </w:rPr>
        <w:t xml:space="preserve"> </w:t>
      </w:r>
      <w:r>
        <w:rPr>
          <w:lang w:eastAsia="zh-CN"/>
        </w:rPr>
        <w:t xml:space="preserve">with PAE-S support is to </w:t>
      </w:r>
      <w:r>
        <w:rPr>
          <w:noProof/>
          <w:lang w:val="en-US"/>
        </w:rPr>
        <w:t xml:space="preserve">enable a </w:t>
      </w:r>
      <w:r w:rsidRPr="00982C1C">
        <w:t>PEAE-C</w:t>
      </w:r>
      <w:r>
        <w:rPr>
          <w:noProof/>
          <w:lang w:val="en-US"/>
        </w:rPr>
        <w:t xml:space="preserve"> participating in a PIN, to transfer application traffic to a different PEAE-C or PGAE-C participating in the same PIN, with assistance from the PAE-S. The PEAE-C requests assistance with service switch from the PAE-S. The PAE-S assistance can be in the form of authorization, identifying a PIN and the corresponding PMAE-C, identifying the appropriate PINE where the service can be switched and inititating the procedure with PMAE-C.</w:t>
      </w:r>
    </w:p>
    <w:p w14:paraId="57993250" w14:textId="77777777" w:rsidR="009509E3" w:rsidRDefault="009509E3" w:rsidP="009509E3">
      <w:r>
        <w:rPr>
          <w:rFonts w:hint="eastAsia"/>
          <w:lang w:eastAsia="zh-CN"/>
        </w:rPr>
        <w:t>T</w:t>
      </w:r>
      <w:r>
        <w:rPr>
          <w:lang w:eastAsia="zh-CN"/>
        </w:rPr>
        <w:t>he following procedures are defined</w:t>
      </w:r>
      <w:r w:rsidRPr="003259AF">
        <w:t xml:space="preserve"> </w:t>
      </w:r>
      <w:r>
        <w:t xml:space="preserve">for the </w:t>
      </w:r>
      <w:r>
        <w:rPr>
          <w:lang w:eastAsia="zh-CN"/>
        </w:rPr>
        <w:t xml:space="preserve">PIN </w:t>
      </w:r>
      <w:r w:rsidRPr="009509E3">
        <w:rPr>
          <w:rFonts w:eastAsia="DengXian"/>
          <w:noProof/>
          <w:lang w:val="en-US"/>
        </w:rPr>
        <w:t>service switch with PAE-S support</w:t>
      </w:r>
      <w:r>
        <w:t>:</w:t>
      </w:r>
    </w:p>
    <w:p w14:paraId="2B2C033A" w14:textId="77777777" w:rsidR="009509E3" w:rsidRPr="009509E3" w:rsidRDefault="009509E3" w:rsidP="009509E3">
      <w:pPr>
        <w:pStyle w:val="B1"/>
        <w:rPr>
          <w:lang w:eastAsia="zh-CN"/>
        </w:rPr>
      </w:pPr>
      <w:r>
        <w:rPr>
          <w:rFonts w:hint="eastAsia"/>
          <w:lang w:eastAsia="zh-CN"/>
        </w:rPr>
        <w:t>a</w:t>
      </w:r>
      <w:r>
        <w:rPr>
          <w:lang w:eastAsia="zh-CN"/>
        </w:rPr>
        <w:t>)</w:t>
      </w:r>
      <w:r>
        <w:rPr>
          <w:lang w:eastAsia="zh-CN"/>
        </w:rPr>
        <w:tab/>
      </w:r>
      <w:r>
        <w:t>PIN Service Switch</w:t>
      </w:r>
      <w:r w:rsidRPr="00F477AF">
        <w:t xml:space="preserve"> </w:t>
      </w:r>
      <w:r>
        <w:t>with assistance from PAE-S</w:t>
      </w:r>
      <w:r>
        <w:rPr>
          <w:lang w:eastAsia="zh-CN"/>
        </w:rPr>
        <w:t xml:space="preserve"> as specified in clause</w:t>
      </w:r>
      <w:r>
        <w:t> </w:t>
      </w:r>
      <w:r>
        <w:rPr>
          <w:lang w:eastAsia="zh-CN"/>
        </w:rPr>
        <w:t>5.7</w:t>
      </w:r>
      <w:r w:rsidRPr="009509E3">
        <w:rPr>
          <w:lang w:eastAsia="zh-CN"/>
        </w:rPr>
        <w:t>.2.2; and</w:t>
      </w:r>
    </w:p>
    <w:p w14:paraId="52848B94" w14:textId="77777777" w:rsidR="009509E3" w:rsidRDefault="009509E3" w:rsidP="009509E3">
      <w:pPr>
        <w:pStyle w:val="B1"/>
        <w:rPr>
          <w:lang w:eastAsia="zh-CN"/>
        </w:rPr>
      </w:pPr>
      <w:r w:rsidRPr="009509E3">
        <w:rPr>
          <w:rFonts w:hint="eastAsia"/>
          <w:lang w:eastAsia="zh-CN"/>
        </w:rPr>
        <w:t>b</w:t>
      </w:r>
      <w:r w:rsidRPr="009509E3">
        <w:rPr>
          <w:lang w:eastAsia="zh-CN"/>
        </w:rPr>
        <w:t>)</w:t>
      </w:r>
      <w:r w:rsidRPr="009509E3">
        <w:rPr>
          <w:lang w:eastAsia="zh-CN"/>
        </w:rPr>
        <w:tab/>
      </w:r>
      <w:r w:rsidRPr="009509E3">
        <w:t>PIN Service Switch Configure with assistance from PAE-S</w:t>
      </w:r>
      <w:r w:rsidRPr="009509E3" w:rsidDel="0085017E">
        <w:rPr>
          <w:lang w:eastAsia="zh-CN"/>
        </w:rPr>
        <w:t xml:space="preserve"> </w:t>
      </w:r>
      <w:r w:rsidRPr="009509E3">
        <w:rPr>
          <w:lang w:eastAsia="zh-CN"/>
        </w:rPr>
        <w:t>as specified in clause</w:t>
      </w:r>
      <w:r w:rsidRPr="009509E3">
        <w:t> </w:t>
      </w:r>
      <w:r w:rsidRPr="009509E3">
        <w:rPr>
          <w:lang w:eastAsia="zh-CN"/>
        </w:rPr>
        <w:t>5.7.2.3.</w:t>
      </w:r>
    </w:p>
    <w:p w14:paraId="41EB9FDB" w14:textId="77777777" w:rsidR="00CC18C2" w:rsidRDefault="00CC18C2" w:rsidP="00CC18C2">
      <w:pPr>
        <w:pStyle w:val="Heading4"/>
        <w:rPr>
          <w:lang w:eastAsia="zh-CN"/>
        </w:rPr>
      </w:pPr>
      <w:bookmarkStart w:id="483" w:name="_CR5_7_2_2"/>
      <w:bookmarkStart w:id="484" w:name="_Toc172038218"/>
      <w:bookmarkEnd w:id="483"/>
      <w:r>
        <w:t>5.7.2.2</w:t>
      </w:r>
      <w:r>
        <w:tab/>
        <w:t>PIN Service Switch</w:t>
      </w:r>
      <w:r w:rsidRPr="00F477AF">
        <w:t xml:space="preserve"> </w:t>
      </w:r>
      <w:r>
        <w:t>with assistance from PAE-S</w:t>
      </w:r>
      <w:bookmarkEnd w:id="484"/>
    </w:p>
    <w:p w14:paraId="07606E67" w14:textId="77777777" w:rsidR="00CC18C2" w:rsidRDefault="00CC18C2" w:rsidP="00CC18C2">
      <w:pPr>
        <w:pStyle w:val="Heading5"/>
        <w:rPr>
          <w:lang w:eastAsia="zh-CN"/>
        </w:rPr>
      </w:pPr>
      <w:bookmarkStart w:id="485" w:name="_CR5_7_2_2_1"/>
      <w:bookmarkStart w:id="486" w:name="_Toc172038219"/>
      <w:bookmarkEnd w:id="485"/>
      <w:r>
        <w:rPr>
          <w:rFonts w:hint="eastAsia"/>
          <w:lang w:eastAsia="zh-CN"/>
        </w:rPr>
        <w:t>5</w:t>
      </w:r>
      <w:r>
        <w:rPr>
          <w:lang w:eastAsia="zh-CN"/>
        </w:rPr>
        <w:t>.7.2.2.1</w:t>
      </w:r>
      <w:r>
        <w:rPr>
          <w:lang w:eastAsia="zh-CN"/>
        </w:rPr>
        <w:tab/>
        <w:t>PEAE-C procedure</w:t>
      </w:r>
      <w:bookmarkEnd w:id="486"/>
    </w:p>
    <w:p w14:paraId="197810BB" w14:textId="77777777" w:rsidR="00CC18C2" w:rsidRDefault="00CC18C2" w:rsidP="00CC18C2">
      <w:r>
        <w:t xml:space="preserve">When the PEAE-C needs </w:t>
      </w:r>
      <w:r>
        <w:rPr>
          <w:lang w:eastAsia="zh-CN"/>
        </w:rPr>
        <w:t>to switch service in a PIN</w:t>
      </w:r>
      <w:r>
        <w:t xml:space="preserve">, the PEAE-C shall generate an HTTP POST request </w:t>
      </w:r>
      <w:r w:rsidRPr="0006242D">
        <w:t>according to p</w:t>
      </w:r>
      <w:r>
        <w:t xml:space="preserve">rocedures as specified in </w:t>
      </w:r>
      <w:r w:rsidRPr="000A20F1">
        <w:t>IETF</w:t>
      </w:r>
      <w:r>
        <w:t> </w:t>
      </w:r>
      <w:r w:rsidRPr="000A20F1">
        <w:t>RFC</w:t>
      </w:r>
      <w:r>
        <w:t> </w:t>
      </w:r>
      <w:r w:rsidR="00F84143">
        <w:t>9110</w:t>
      </w:r>
      <w:r>
        <w:t> </w:t>
      </w:r>
      <w:r w:rsidRPr="0006242D">
        <w:t>[</w:t>
      </w:r>
      <w:r>
        <w:t xml:space="preserve">4]. </w:t>
      </w:r>
      <w:r w:rsidRPr="00684E14">
        <w:t xml:space="preserve">In the </w:t>
      </w:r>
      <w:r>
        <w:t>HTTP POST request</w:t>
      </w:r>
      <w:r w:rsidRPr="00684E14">
        <w:t xml:space="preserve">, the </w:t>
      </w:r>
      <w:r>
        <w:t>PEAE-C</w:t>
      </w:r>
      <w:r w:rsidRPr="00684E14">
        <w:t>:</w:t>
      </w:r>
    </w:p>
    <w:p w14:paraId="2E2688F6" w14:textId="77777777" w:rsidR="00CC18C2" w:rsidRDefault="00CC18C2" w:rsidP="00CC18C2">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the PAE-S;</w:t>
      </w:r>
    </w:p>
    <w:p w14:paraId="17611398" w14:textId="77777777" w:rsidR="00CC18C2" w:rsidRPr="0073469F" w:rsidRDefault="00CC18C2" w:rsidP="00CC18C2">
      <w:pPr>
        <w:pStyle w:val="B1"/>
      </w:pPr>
      <w:r>
        <w:t>b)</w:t>
      </w:r>
      <w:r>
        <w:tab/>
      </w:r>
      <w:r w:rsidRPr="0073469F">
        <w:t xml:space="preserve">shall include a </w:t>
      </w:r>
      <w:r>
        <w:t>Content-Type</w:t>
      </w:r>
      <w:r w:rsidRPr="0073469F">
        <w:t xml:space="preserve"> header field se</w:t>
      </w:r>
      <w:r>
        <w:t>t to "application/vnd.3gpp.pinapp</w:t>
      </w:r>
      <w:r w:rsidRPr="0073469F">
        <w:t>-info+xml";</w:t>
      </w:r>
      <w:r>
        <w:t xml:space="preserve"> and</w:t>
      </w:r>
    </w:p>
    <w:p w14:paraId="023979FA" w14:textId="77777777" w:rsidR="00CC18C2" w:rsidRDefault="00CC18C2" w:rsidP="00CC18C2">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pin-service-switch-request</w:t>
      </w:r>
      <w:r w:rsidRPr="0073469F">
        <w:t>&gt;</w:t>
      </w:r>
      <w:r w:rsidRPr="001D4A5C">
        <w:t xml:space="preserve"> element in the &lt;</w:t>
      </w:r>
      <w:r>
        <w:t>pinapp</w:t>
      </w:r>
      <w:r w:rsidRPr="001D4A5C">
        <w:t>-info&gt; root element</w:t>
      </w:r>
      <w:r>
        <w:t xml:space="preserve"> and within the </w:t>
      </w:r>
      <w:r w:rsidRPr="0073469F">
        <w:t>&lt;</w:t>
      </w:r>
      <w:r>
        <w:t>pin-service-switch-request</w:t>
      </w:r>
      <w:r w:rsidRPr="0073469F">
        <w:t>&gt;</w:t>
      </w:r>
      <w:r w:rsidRPr="001D4A5C">
        <w:t xml:space="preserve"> element</w:t>
      </w:r>
      <w:r>
        <w:t>:</w:t>
      </w:r>
    </w:p>
    <w:p w14:paraId="7209116E" w14:textId="77777777" w:rsidR="00CC18C2" w:rsidRDefault="00CC18C2" w:rsidP="00CC18C2">
      <w:pPr>
        <w:pStyle w:val="B2"/>
      </w:pPr>
      <w:r>
        <w:t>1</w:t>
      </w:r>
      <w:r w:rsidRPr="00766283">
        <w:t>)</w:t>
      </w:r>
      <w:r>
        <w:tab/>
      </w:r>
      <w:r w:rsidRPr="00766283">
        <w:t>shall include a &lt;</w:t>
      </w:r>
      <w:r>
        <w:t>pin-client-identifier</w:t>
      </w:r>
      <w:r w:rsidRPr="00766283">
        <w:t xml:space="preserve">&gt; element set to </w:t>
      </w:r>
      <w:r w:rsidRPr="0051205A">
        <w:t xml:space="preserve">the </w:t>
      </w:r>
      <w:r w:rsidRPr="001A7865">
        <w:t>PIN client ID</w:t>
      </w:r>
      <w:r>
        <w:t xml:space="preserve"> of the PEAE-C;</w:t>
      </w:r>
    </w:p>
    <w:p w14:paraId="60EEB035" w14:textId="77777777" w:rsidR="00CC18C2" w:rsidRDefault="00CC18C2" w:rsidP="00CC18C2">
      <w:pPr>
        <w:pStyle w:val="B2"/>
      </w:pPr>
      <w:r>
        <w:t>2)</w:t>
      </w:r>
      <w:r>
        <w:tab/>
      </w:r>
      <w:r w:rsidRPr="00766283">
        <w:t>shall include a &lt;</w:t>
      </w:r>
      <w:r>
        <w:t>s</w:t>
      </w:r>
      <w:r w:rsidRPr="00F477AF">
        <w:t>ecurity</w:t>
      </w:r>
      <w:r>
        <w:t>-</w:t>
      </w:r>
      <w:r w:rsidRPr="00F477AF">
        <w:t>credentials</w:t>
      </w:r>
      <w:r w:rsidRPr="00766283">
        <w:t xml:space="preserve">&gt; element set to </w:t>
      </w:r>
      <w:r w:rsidRPr="0051205A">
        <w:t xml:space="preserve">the </w:t>
      </w:r>
      <w:r>
        <w:t>s</w:t>
      </w:r>
      <w:r w:rsidRPr="006C21C7">
        <w:t xml:space="preserve">ecurity credentials </w:t>
      </w:r>
      <w:r w:rsidRPr="001A7865">
        <w:t>resulting from a successful authorization for the PIN service</w:t>
      </w:r>
      <w:r>
        <w:t>;</w:t>
      </w:r>
    </w:p>
    <w:p w14:paraId="3FEACCC7" w14:textId="77777777" w:rsidR="00CC18C2" w:rsidRDefault="00CC18C2" w:rsidP="00CC18C2">
      <w:pPr>
        <w:pStyle w:val="B2"/>
      </w:pPr>
      <w:r>
        <w:rPr>
          <w:lang w:eastAsia="zh-CN"/>
        </w:rPr>
        <w:t>3)</w:t>
      </w:r>
      <w:r>
        <w:rPr>
          <w:lang w:eastAsia="zh-CN"/>
        </w:rPr>
        <w:tab/>
      </w:r>
      <w:r w:rsidRPr="00766283">
        <w:t>shall include a &lt;</w:t>
      </w:r>
      <w:r>
        <w:t>pin-id</w:t>
      </w:r>
      <w:r w:rsidRPr="00766283">
        <w:t xml:space="preserve">&gt; element set to </w:t>
      </w:r>
      <w:r w:rsidRPr="0051205A">
        <w:t xml:space="preserve">the </w:t>
      </w:r>
      <w:r>
        <w:t>PIN ID, which identifies the PIN where the service will be switched;</w:t>
      </w:r>
    </w:p>
    <w:p w14:paraId="2DBEBADF" w14:textId="77777777" w:rsidR="00CC18C2" w:rsidRDefault="00CC18C2" w:rsidP="00CC18C2">
      <w:pPr>
        <w:pStyle w:val="B2"/>
      </w:pPr>
      <w:r>
        <w:t>4)</w:t>
      </w:r>
      <w:r>
        <w:tab/>
      </w:r>
      <w:r w:rsidRPr="00766283">
        <w:t>shall include a &lt;</w:t>
      </w:r>
      <w:r>
        <w:t>application-client-identifier</w:t>
      </w:r>
      <w:r w:rsidRPr="00766283">
        <w:t xml:space="preserve">&gt; element set to </w:t>
      </w:r>
      <w:r w:rsidRPr="0051205A">
        <w:t xml:space="preserve">the </w:t>
      </w:r>
      <w:r>
        <w:t>identifier of the application client, which identifies the application client in PINE where the service is terminated;</w:t>
      </w:r>
    </w:p>
    <w:p w14:paraId="0913C8EB" w14:textId="77777777" w:rsidR="00CC18C2" w:rsidRDefault="00CC18C2" w:rsidP="00CC18C2">
      <w:pPr>
        <w:pStyle w:val="B2"/>
      </w:pPr>
      <w:r>
        <w:t>5)</w:t>
      </w:r>
      <w:r>
        <w:tab/>
      </w:r>
      <w:r w:rsidRPr="00766283">
        <w:t>shall include a &lt;</w:t>
      </w:r>
      <w:r>
        <w:t>application-server-identifier</w:t>
      </w:r>
      <w:r w:rsidRPr="00766283">
        <w:t xml:space="preserve">&gt; element set to </w:t>
      </w:r>
      <w:r w:rsidRPr="0051205A">
        <w:t xml:space="preserve">the </w:t>
      </w:r>
      <w:r>
        <w:t>identifier of the application server, which identifies the application server producing the service;</w:t>
      </w:r>
    </w:p>
    <w:p w14:paraId="570F92EC" w14:textId="77777777" w:rsidR="00CC18C2" w:rsidRDefault="00CC18C2" w:rsidP="00CC18C2">
      <w:pPr>
        <w:pStyle w:val="B2"/>
        <w:rPr>
          <w:lang w:eastAsia="zh-CN"/>
        </w:rPr>
      </w:pPr>
      <w:r>
        <w:t>6)</w:t>
      </w:r>
      <w:r>
        <w:tab/>
      </w:r>
      <w:r w:rsidRPr="00766283">
        <w:t>shall include a &lt;</w:t>
      </w:r>
      <w:r>
        <w:t>application-session-identifier</w:t>
      </w:r>
      <w:r w:rsidRPr="00766283">
        <w:t xml:space="preserve">&gt; element set to </w:t>
      </w:r>
      <w:r w:rsidRPr="0051205A">
        <w:t xml:space="preserve">the </w:t>
      </w:r>
      <w:r>
        <w:t>identifier of the application traffic, which identifies the application traffic to be switched;</w:t>
      </w:r>
    </w:p>
    <w:p w14:paraId="0B844061" w14:textId="77777777" w:rsidR="00CC18C2" w:rsidRPr="00751ADA" w:rsidRDefault="00CC18C2" w:rsidP="00CC18C2">
      <w:pPr>
        <w:pStyle w:val="B2"/>
      </w:pPr>
      <w:r w:rsidRPr="007B7812">
        <w:t>7)</w:t>
      </w:r>
      <w:r w:rsidRPr="007B7812">
        <w:tab/>
        <w:t>may include a &lt;application-</w:t>
      </w:r>
      <w:r w:rsidRPr="00751ADA">
        <w:t>traffic</w:t>
      </w:r>
      <w:r w:rsidRPr="007B7812">
        <w:t xml:space="preserve">-descriptor&gt; </w:t>
      </w:r>
      <w:r w:rsidRPr="00751ADA">
        <w:t>element set to the</w:t>
      </w:r>
      <w:r w:rsidRPr="007B7812">
        <w:t xml:space="preserve"> descriptor of application traffic flows (e.g., IP 4 tuple)</w:t>
      </w:r>
      <w:r w:rsidRPr="00751ADA">
        <w:t>; and</w:t>
      </w:r>
    </w:p>
    <w:p w14:paraId="6BA67824" w14:textId="77777777" w:rsidR="00CC18C2" w:rsidRDefault="00CC18C2" w:rsidP="00CC18C2">
      <w:pPr>
        <w:pStyle w:val="B2"/>
        <w:rPr>
          <w:rFonts w:cs="Arial"/>
        </w:rPr>
      </w:pPr>
      <w:r>
        <w:rPr>
          <w:lang w:eastAsia="zh-CN"/>
        </w:rPr>
        <w:t>8)</w:t>
      </w:r>
      <w:r>
        <w:rPr>
          <w:lang w:eastAsia="zh-CN"/>
        </w:rPr>
        <w:tab/>
        <w:t>may include a &lt;</w:t>
      </w:r>
      <w:r>
        <w:t>target-pin-client-identifier</w:t>
      </w:r>
      <w:r>
        <w:rPr>
          <w:lang w:eastAsia="zh-CN"/>
        </w:rPr>
        <w:t>&gt;</w:t>
      </w:r>
      <w:r w:rsidRPr="00A53922">
        <w:t xml:space="preserve"> </w:t>
      </w:r>
      <w:r>
        <w:t>element set to</w:t>
      </w:r>
      <w:r w:rsidRPr="0022326F">
        <w:rPr>
          <w:rFonts w:cs="Arial"/>
        </w:rPr>
        <w:t xml:space="preserve"> </w:t>
      </w:r>
      <w:r>
        <w:rPr>
          <w:rFonts w:cs="Arial"/>
        </w:rPr>
        <w:t xml:space="preserve">the </w:t>
      </w:r>
      <w:r w:rsidRPr="001A7865">
        <w:t>PIN client ID</w:t>
      </w:r>
      <w:r>
        <w:t xml:space="preserve"> of the target PEAE-C</w:t>
      </w:r>
      <w:r>
        <w:rPr>
          <w:rFonts w:cs="Arial"/>
        </w:rPr>
        <w:t>.</w:t>
      </w:r>
    </w:p>
    <w:p w14:paraId="6C5BF20A" w14:textId="77777777" w:rsidR="00CC18C2" w:rsidRDefault="00CC18C2" w:rsidP="00F110AC">
      <w:pPr>
        <w:rPr>
          <w:lang w:eastAsia="zh-CN"/>
        </w:rPr>
      </w:pPr>
      <w:r>
        <w:t xml:space="preserve">The PEAE-C shall send the generated HTTP POST request towards the PAE-S according to </w:t>
      </w:r>
      <w:r w:rsidRPr="000A20F1">
        <w:t>IETF</w:t>
      </w:r>
      <w:r>
        <w:t> </w:t>
      </w:r>
      <w:r w:rsidRPr="000A20F1">
        <w:t>RFC</w:t>
      </w:r>
      <w:r>
        <w:t> </w:t>
      </w:r>
      <w:r w:rsidR="00F84143">
        <w:t>9110</w:t>
      </w:r>
      <w:r>
        <w:t> </w:t>
      </w:r>
      <w:r w:rsidRPr="0006242D">
        <w:t>[</w:t>
      </w:r>
      <w:r>
        <w:t>4]</w:t>
      </w:r>
      <w:r>
        <w:rPr>
          <w:rFonts w:hint="eastAsia"/>
          <w:lang w:eastAsia="zh-CN"/>
        </w:rPr>
        <w:t>.</w:t>
      </w:r>
    </w:p>
    <w:p w14:paraId="1E61584E" w14:textId="77777777" w:rsidR="00CC18C2" w:rsidRDefault="00CC18C2" w:rsidP="00CC18C2">
      <w:r>
        <w:rPr>
          <w:lang w:eastAsia="zh-CN"/>
        </w:rPr>
        <w:t>Up</w:t>
      </w:r>
      <w:r>
        <w:rPr>
          <w:lang w:eastAsia="x-none"/>
        </w:rPr>
        <w:t xml:space="preserve">on reception of an </w:t>
      </w:r>
      <w:r>
        <w:t>HTTP 200 (OK) response message containing:</w:t>
      </w:r>
    </w:p>
    <w:p w14:paraId="178566C1" w14:textId="77777777" w:rsidR="00CC18C2" w:rsidRDefault="00CC18C2" w:rsidP="00CC18C2">
      <w:pPr>
        <w:pStyle w:val="B1"/>
      </w:pPr>
      <w:r>
        <w:t>a)</w:t>
      </w:r>
      <w:r>
        <w:tab/>
        <w:t>a Content-Type header field set to "application/vnd.3gpp.pinapp-info+xml"; and</w:t>
      </w:r>
    </w:p>
    <w:p w14:paraId="73C3B95A" w14:textId="77777777" w:rsidR="00CC18C2" w:rsidRDefault="00CC18C2" w:rsidP="00CC18C2">
      <w:pPr>
        <w:pStyle w:val="B1"/>
      </w:pPr>
      <w:r>
        <w:t>b)</w:t>
      </w:r>
      <w:r>
        <w:tab/>
        <w:t>an application/vnd.3gpp.pinapp-info+xml MIME body with a &lt;pin-service-switch-accept&gt; element in the &lt;pinapp-info&gt; root element,</w:t>
      </w:r>
    </w:p>
    <w:p w14:paraId="36AA9739" w14:textId="77777777" w:rsidR="00CC18C2" w:rsidRDefault="00CC18C2" w:rsidP="00CC18C2">
      <w:r>
        <w:t xml:space="preserve">the PEAE-C shall </w:t>
      </w:r>
      <w:r w:rsidRPr="0078533D">
        <w:t>consider</w:t>
      </w:r>
      <w:r>
        <w:t xml:space="preserve"> </w:t>
      </w:r>
      <w:r w:rsidRPr="00032B17">
        <w:t>the</w:t>
      </w:r>
      <w:r>
        <w:t xml:space="preserve"> PIN service switch request is accepted by the PAE-S and shall store the </w:t>
      </w:r>
      <w:r w:rsidRPr="001A7865">
        <w:t>PIN client ID</w:t>
      </w:r>
      <w:r>
        <w:t xml:space="preserve"> of the target PEAE-C if available.</w:t>
      </w:r>
    </w:p>
    <w:p w14:paraId="49784457" w14:textId="77777777" w:rsidR="00CC18C2" w:rsidRDefault="00CC18C2" w:rsidP="00CC18C2">
      <w:r>
        <w:rPr>
          <w:lang w:eastAsia="zh-CN"/>
        </w:rPr>
        <w:t>Up</w:t>
      </w:r>
      <w:r>
        <w:rPr>
          <w:lang w:eastAsia="x-none"/>
        </w:rPr>
        <w:t xml:space="preserve">on reception of an </w:t>
      </w:r>
      <w:r>
        <w:t>HTTP 403 (Forbidden) response message containing:</w:t>
      </w:r>
    </w:p>
    <w:p w14:paraId="25E2A742" w14:textId="77777777" w:rsidR="00CC18C2" w:rsidRDefault="00CC18C2" w:rsidP="00CC18C2">
      <w:pPr>
        <w:pStyle w:val="B1"/>
      </w:pPr>
      <w:r>
        <w:lastRenderedPageBreak/>
        <w:t>a)</w:t>
      </w:r>
      <w:r>
        <w:tab/>
        <w:t>a Content-Type header field set to "application/vnd.3gpp.pinapp-info+xml"; and</w:t>
      </w:r>
    </w:p>
    <w:p w14:paraId="033746CD" w14:textId="77777777" w:rsidR="00CC18C2" w:rsidRDefault="00CC18C2" w:rsidP="00CC18C2">
      <w:pPr>
        <w:pStyle w:val="B1"/>
      </w:pPr>
      <w:r>
        <w:t>b)</w:t>
      </w:r>
      <w:r>
        <w:tab/>
        <w:t>an application/vnd.3gpp.pinapp-info+xml MIME body with a &lt;pin-service-switch-reject&gt; element in the &lt;pinapp-info&gt; root element,</w:t>
      </w:r>
    </w:p>
    <w:p w14:paraId="7AA3E64F" w14:textId="77777777" w:rsidR="00CC18C2" w:rsidRDefault="00CC18C2" w:rsidP="00CC18C2">
      <w:pPr>
        <w:rPr>
          <w:lang w:eastAsia="zh-CN"/>
        </w:rPr>
      </w:pPr>
      <w:r>
        <w:t>the PEAE-C shall consider the PIN service switch request is not accepted by the PAE-S.</w:t>
      </w:r>
    </w:p>
    <w:p w14:paraId="7CC75B9C" w14:textId="77777777" w:rsidR="00CC18C2" w:rsidRDefault="00CC18C2" w:rsidP="00CC18C2">
      <w:pPr>
        <w:pStyle w:val="Heading5"/>
        <w:rPr>
          <w:lang w:eastAsia="zh-CN"/>
        </w:rPr>
      </w:pPr>
      <w:bookmarkStart w:id="487" w:name="_CR5_7_2_2_2"/>
      <w:bookmarkStart w:id="488" w:name="_Toc172038220"/>
      <w:bookmarkEnd w:id="487"/>
      <w:r>
        <w:rPr>
          <w:rFonts w:hint="eastAsia"/>
          <w:lang w:eastAsia="zh-CN"/>
        </w:rPr>
        <w:t>5</w:t>
      </w:r>
      <w:r>
        <w:rPr>
          <w:lang w:eastAsia="zh-CN"/>
        </w:rPr>
        <w:t>.7.2.2.2</w:t>
      </w:r>
      <w:r>
        <w:rPr>
          <w:lang w:eastAsia="zh-CN"/>
        </w:rPr>
        <w:tab/>
        <w:t>PAE-S procedure</w:t>
      </w:r>
      <w:bookmarkEnd w:id="488"/>
    </w:p>
    <w:p w14:paraId="07126AA2" w14:textId="77777777" w:rsidR="00CC18C2" w:rsidRDefault="00CC18C2" w:rsidP="00CC18C2">
      <w:r>
        <w:rPr>
          <w:lang w:eastAsia="x-none"/>
        </w:rPr>
        <w:t>Upon reception of an HTTP POST request</w:t>
      </w:r>
      <w:r>
        <w:t xml:space="preserve"> message containing:</w:t>
      </w:r>
    </w:p>
    <w:p w14:paraId="68917F2C" w14:textId="77777777" w:rsidR="00CC18C2" w:rsidRDefault="00CC18C2" w:rsidP="00CC18C2">
      <w:pPr>
        <w:pStyle w:val="B1"/>
      </w:pPr>
      <w:r>
        <w:t>a)</w:t>
      </w:r>
      <w:r>
        <w:tab/>
        <w:t>a Content-Type header field set to "application/vnd.3gpp.pinapp-info+xml"; and</w:t>
      </w:r>
    </w:p>
    <w:p w14:paraId="30C8AF46" w14:textId="77777777" w:rsidR="00CC18C2" w:rsidRDefault="00CC18C2" w:rsidP="00CC18C2">
      <w:pPr>
        <w:pStyle w:val="B1"/>
      </w:pPr>
      <w:r>
        <w:t>b)</w:t>
      </w:r>
      <w:r>
        <w:tab/>
        <w:t>an application/vnd.3gpp.pinapp-info+xml MIME body with a &lt;pin-service-switch-request&gt; element in the &lt;pinapp-info&gt; root element,</w:t>
      </w:r>
    </w:p>
    <w:p w14:paraId="1DF8E6AD" w14:textId="77777777" w:rsidR="00CC18C2" w:rsidRDefault="00CC18C2" w:rsidP="00CC18C2">
      <w:r>
        <w:t xml:space="preserve">the PAE-S shall verify </w:t>
      </w:r>
      <w:r>
        <w:rPr>
          <w:lang w:eastAsia="zh-CN"/>
        </w:rPr>
        <w:t>whether the PEAE-C is authorized to request service switch to a PIN and whether</w:t>
      </w:r>
      <w:r w:rsidDel="00751ADA">
        <w:rPr>
          <w:lang w:eastAsia="zh-CN"/>
        </w:rPr>
        <w:t xml:space="preserve"> </w:t>
      </w:r>
      <w:r>
        <w:rPr>
          <w:lang w:eastAsia="zh-CN"/>
        </w:rPr>
        <w:t>the PIN can support the service switch</w:t>
      </w:r>
      <w:r>
        <w:t>.</w:t>
      </w:r>
    </w:p>
    <w:p w14:paraId="70B630F1" w14:textId="77777777" w:rsidR="00CC18C2" w:rsidRDefault="00CC18C2" w:rsidP="00CC18C2">
      <w:r>
        <w:t xml:space="preserve">If </w:t>
      </w:r>
      <w:r>
        <w:rPr>
          <w:lang w:eastAsia="zh-CN"/>
        </w:rPr>
        <w:t xml:space="preserve">the PEAE-C </w:t>
      </w:r>
      <w:r>
        <w:t xml:space="preserve">is </w:t>
      </w:r>
      <w:r w:rsidRPr="00485FB5">
        <w:rPr>
          <w:lang w:eastAsia="zh-CN"/>
        </w:rPr>
        <w:t xml:space="preserve">allowed to </w:t>
      </w:r>
      <w:r>
        <w:rPr>
          <w:lang w:eastAsia="zh-CN"/>
        </w:rPr>
        <w:t>switch service in a PIN, the PAE</w:t>
      </w:r>
      <w:r>
        <w:t>-S shall:</w:t>
      </w:r>
    </w:p>
    <w:p w14:paraId="1880934D" w14:textId="77777777" w:rsidR="00CC18C2" w:rsidRDefault="00CC18C2" w:rsidP="00CC18C2">
      <w:pPr>
        <w:pStyle w:val="B1"/>
      </w:pPr>
      <w:r>
        <w:t>a)</w:t>
      </w:r>
      <w:r>
        <w:tab/>
      </w:r>
      <w:r w:rsidRPr="00554F63">
        <w:t xml:space="preserve">generate an HTTP 200 (OK) response according to </w:t>
      </w:r>
      <w:r w:rsidRPr="002847DD">
        <w:t>IETF</w:t>
      </w:r>
      <w:r>
        <w:t> </w:t>
      </w:r>
      <w:r w:rsidRPr="002847DD">
        <w:t>RFC</w:t>
      </w:r>
      <w:r>
        <w:t> </w:t>
      </w:r>
      <w:r w:rsidR="00F84143">
        <w:t>9110</w:t>
      </w:r>
      <w:r>
        <w:t> </w:t>
      </w:r>
      <w:r w:rsidRPr="00554F63">
        <w:t>[</w:t>
      </w:r>
      <w:r>
        <w:t>4</w:t>
      </w:r>
      <w:r w:rsidRPr="00554F63">
        <w:t xml:space="preserve">]. In the HTTP 200 (OK) response message, the </w:t>
      </w:r>
      <w:r>
        <w:t>PAE-S</w:t>
      </w:r>
      <w:r w:rsidRPr="00554F63">
        <w:t>:</w:t>
      </w:r>
    </w:p>
    <w:p w14:paraId="179FAD4B" w14:textId="77777777" w:rsidR="00CC18C2" w:rsidRDefault="00CC18C2" w:rsidP="00CC18C2">
      <w:pPr>
        <w:pStyle w:val="B2"/>
      </w:pPr>
      <w:r>
        <w:t>1)</w:t>
      </w:r>
      <w:r>
        <w:tab/>
      </w:r>
      <w:r w:rsidRPr="0073469F">
        <w:t xml:space="preserve">shall include a </w:t>
      </w:r>
      <w:r>
        <w:t>Content-Type</w:t>
      </w:r>
      <w:r w:rsidRPr="0073469F">
        <w:t xml:space="preserve"> header field se</w:t>
      </w:r>
      <w:r>
        <w:t>t to "application/vnd.3gpp.pinapp-info+xml</w:t>
      </w:r>
      <w:r w:rsidRPr="0073469F">
        <w:t>";</w:t>
      </w:r>
      <w:r>
        <w:t xml:space="preserve"> and</w:t>
      </w:r>
    </w:p>
    <w:p w14:paraId="63C7D230" w14:textId="77777777" w:rsidR="00CC18C2" w:rsidRDefault="00CC18C2" w:rsidP="00CC18C2">
      <w:pPr>
        <w:pStyle w:val="B2"/>
      </w:pPr>
      <w:r>
        <w:t>2)</w:t>
      </w:r>
      <w:r>
        <w:tab/>
      </w:r>
      <w:r w:rsidRPr="004E7BF5">
        <w:t>shall include an application/vnd.3gpp.</w:t>
      </w:r>
      <w:r>
        <w:t>pinapp</w:t>
      </w:r>
      <w:r w:rsidRPr="004E7BF5">
        <w:t xml:space="preserve">-info+xml MIME body </w:t>
      </w:r>
      <w:r>
        <w:t xml:space="preserve">with a </w:t>
      </w:r>
      <w:r w:rsidRPr="00A23C86">
        <w:t>&lt;</w:t>
      </w:r>
      <w:r>
        <w:t>pin-service-switch-accept</w:t>
      </w:r>
      <w:r w:rsidRPr="00A23C86">
        <w:t>&gt;</w:t>
      </w:r>
      <w:r w:rsidRPr="004E7BF5">
        <w:t xml:space="preserve"> element</w:t>
      </w:r>
      <w:r>
        <w:t xml:space="preserve"> </w:t>
      </w:r>
      <w:r w:rsidRPr="004E7BF5">
        <w:t>in the &lt;</w:t>
      </w:r>
      <w:r>
        <w:t>pinapp</w:t>
      </w:r>
      <w:r w:rsidRPr="004E7BF5">
        <w:t>-info&gt; root element</w:t>
      </w:r>
      <w:r>
        <w:t xml:space="preserve"> and within the </w:t>
      </w:r>
      <w:r w:rsidRPr="00A23C86">
        <w:t>&lt;</w:t>
      </w:r>
      <w:r>
        <w:t>pin-service-switch-accept</w:t>
      </w:r>
      <w:r w:rsidRPr="00A23C86">
        <w:t>&gt;</w:t>
      </w:r>
      <w:r w:rsidRPr="004E7BF5">
        <w:t xml:space="preserve"> element:</w:t>
      </w:r>
    </w:p>
    <w:p w14:paraId="03D76145" w14:textId="77777777" w:rsidR="00CC18C2" w:rsidRDefault="00CC18C2" w:rsidP="00CC18C2">
      <w:pPr>
        <w:pStyle w:val="B3"/>
      </w:pPr>
      <w:r>
        <w:t>i)</w:t>
      </w:r>
      <w:r>
        <w:tab/>
        <w:t>may include a &lt;target-pin-client-identifier&gt;</w:t>
      </w:r>
      <w:r w:rsidRPr="00A53922">
        <w:t xml:space="preserve"> </w:t>
      </w:r>
      <w:r>
        <w:t>element set to</w:t>
      </w:r>
      <w:r w:rsidRPr="005D33BC">
        <w:t xml:space="preserve"> the </w:t>
      </w:r>
      <w:r w:rsidRPr="001A7865">
        <w:t>PIN client ID</w:t>
      </w:r>
      <w:r>
        <w:t xml:space="preserve"> of the target PEAE-C if </w:t>
      </w:r>
      <w:r w:rsidRPr="005D33BC">
        <w:t>target PIN client is not provided in the PIN service switch request</w:t>
      </w:r>
      <w:r>
        <w:t>; and</w:t>
      </w:r>
    </w:p>
    <w:p w14:paraId="78BB41C5" w14:textId="77777777" w:rsidR="00CC18C2" w:rsidRDefault="00CC18C2" w:rsidP="00CC18C2">
      <w:pPr>
        <w:pStyle w:val="B1"/>
        <w:rPr>
          <w:lang w:eastAsia="zh-CN"/>
        </w:rPr>
      </w:pPr>
      <w:r>
        <w:rPr>
          <w:lang w:eastAsia="zh-CN"/>
        </w:rPr>
        <w:t>b</w:t>
      </w:r>
      <w:r w:rsidRPr="00A50D38">
        <w:rPr>
          <w:lang w:eastAsia="zh-CN"/>
        </w:rPr>
        <w:t>)</w:t>
      </w:r>
      <w:r>
        <w:rPr>
          <w:lang w:eastAsia="zh-CN"/>
        </w:rPr>
        <w:tab/>
        <w:t xml:space="preserve">shall </w:t>
      </w:r>
      <w:r w:rsidRPr="00554F63">
        <w:rPr>
          <w:lang w:eastAsia="zh-CN"/>
        </w:rPr>
        <w:t xml:space="preserve">send the HTTP 200 (OK) response towards the </w:t>
      </w:r>
      <w:r>
        <w:rPr>
          <w:lang w:eastAsia="zh-CN"/>
        </w:rPr>
        <w:t>PE</w:t>
      </w:r>
      <w:r w:rsidRPr="00554F63">
        <w:rPr>
          <w:lang w:eastAsia="zh-CN"/>
        </w:rPr>
        <w:t>AE-</w:t>
      </w:r>
      <w:r>
        <w:rPr>
          <w:lang w:eastAsia="zh-CN"/>
        </w:rPr>
        <w:t>C.</w:t>
      </w:r>
    </w:p>
    <w:p w14:paraId="42D71B20" w14:textId="77777777" w:rsidR="00CC18C2" w:rsidRDefault="00CC18C2" w:rsidP="00CC18C2">
      <w:pPr>
        <w:rPr>
          <w:lang w:eastAsia="zh-CN"/>
        </w:rPr>
      </w:pPr>
      <w:r>
        <w:t xml:space="preserve">If </w:t>
      </w:r>
      <w:r>
        <w:rPr>
          <w:lang w:eastAsia="zh-CN"/>
        </w:rPr>
        <w:t xml:space="preserve">the PEAE-C </w:t>
      </w:r>
      <w:r>
        <w:t xml:space="preserve">is not </w:t>
      </w:r>
      <w:r w:rsidRPr="00485FB5">
        <w:rPr>
          <w:lang w:eastAsia="zh-CN"/>
        </w:rPr>
        <w:t xml:space="preserve">allowed to </w:t>
      </w:r>
      <w:r>
        <w:rPr>
          <w:lang w:eastAsia="zh-CN"/>
        </w:rPr>
        <w:t>switch service in a PIN, the PAE</w:t>
      </w:r>
      <w:r>
        <w:t>-S shall:</w:t>
      </w:r>
    </w:p>
    <w:p w14:paraId="51387E81" w14:textId="77777777" w:rsidR="00CC18C2" w:rsidRDefault="00CC18C2" w:rsidP="00CC18C2">
      <w:pPr>
        <w:pStyle w:val="B1"/>
      </w:pPr>
      <w:r>
        <w:rPr>
          <w:lang w:eastAsia="zh-CN"/>
        </w:rPr>
        <w:t>a)</w:t>
      </w:r>
      <w:r>
        <w:rPr>
          <w:lang w:eastAsia="zh-CN"/>
        </w:rPr>
        <w:tab/>
      </w:r>
      <w:r>
        <w:t>generate an HTTP 403 (Forbidden) response according to IETF RFC </w:t>
      </w:r>
      <w:r w:rsidR="00F84143">
        <w:t>9110</w:t>
      </w:r>
      <w:r>
        <w:t> [4]. In the 403 (Forbidden) response message, the PAE-S:</w:t>
      </w:r>
    </w:p>
    <w:p w14:paraId="7F59F992" w14:textId="77777777" w:rsidR="00CC18C2" w:rsidRDefault="00CC18C2" w:rsidP="00CC18C2">
      <w:pPr>
        <w:pStyle w:val="B2"/>
      </w:pPr>
      <w:r>
        <w:t>1)</w:t>
      </w:r>
      <w:r>
        <w:tab/>
        <w:t>shall include a Content-Type header field set to "application/vnd.3gpp.pinapp-info+xml"; and</w:t>
      </w:r>
    </w:p>
    <w:p w14:paraId="39C846A8" w14:textId="77777777" w:rsidR="00CC18C2" w:rsidRDefault="00CC18C2" w:rsidP="00CC18C2">
      <w:pPr>
        <w:pStyle w:val="B2"/>
      </w:pPr>
      <w:r>
        <w:t>2)</w:t>
      </w:r>
      <w:r>
        <w:tab/>
        <w:t xml:space="preserve">shall include an application/vnd.3gpp.pinapp-info+xml MIME body with a </w:t>
      </w:r>
      <w:r w:rsidRPr="00A23C86">
        <w:t>&lt;</w:t>
      </w:r>
      <w:r>
        <w:t>pin-service-switch-reject</w:t>
      </w:r>
      <w:r w:rsidRPr="00A23C86">
        <w:t>&gt;</w:t>
      </w:r>
      <w:r>
        <w:t xml:space="preserve"> element in the &lt;pinapp-info&gt; root element and within the </w:t>
      </w:r>
      <w:r w:rsidRPr="00A23C86">
        <w:t>&lt;</w:t>
      </w:r>
      <w:r>
        <w:t>pin-service-switch-reject</w:t>
      </w:r>
      <w:r w:rsidRPr="00A23C86">
        <w:t>&gt;</w:t>
      </w:r>
      <w:r>
        <w:t xml:space="preserve"> element:</w:t>
      </w:r>
    </w:p>
    <w:p w14:paraId="534B752B" w14:textId="77777777" w:rsidR="00CC18C2" w:rsidRDefault="00CC18C2" w:rsidP="00CC18C2">
      <w:pPr>
        <w:pStyle w:val="B3"/>
        <w:rPr>
          <w:lang w:eastAsia="zh-CN"/>
        </w:rPr>
      </w:pPr>
      <w:r>
        <w:rPr>
          <w:lang w:eastAsia="zh-CN"/>
        </w:rPr>
        <w:t>i)</w:t>
      </w:r>
      <w:r>
        <w:rPr>
          <w:lang w:eastAsia="zh-CN"/>
        </w:rPr>
        <w:tab/>
        <w:t xml:space="preserve">shall </w:t>
      </w:r>
      <w:r>
        <w:t>include a &lt;</w:t>
      </w:r>
      <w:r>
        <w:rPr>
          <w:lang w:eastAsia="zh-CN"/>
        </w:rPr>
        <w:t>cause</w:t>
      </w:r>
      <w:r>
        <w:t xml:space="preserve">&gt; element set to an appropriate cause for </w:t>
      </w:r>
      <w:r w:rsidRPr="005D33BC">
        <w:t>PIN service switch</w:t>
      </w:r>
      <w:r>
        <w:t xml:space="preserve"> failure; and</w:t>
      </w:r>
    </w:p>
    <w:p w14:paraId="10DAE02B" w14:textId="77777777" w:rsidR="00CC18C2" w:rsidRDefault="00CC18C2" w:rsidP="00CC18C2">
      <w:pPr>
        <w:pStyle w:val="B1"/>
        <w:rPr>
          <w:lang w:eastAsia="zh-CN"/>
        </w:rPr>
      </w:pPr>
      <w:r>
        <w:rPr>
          <w:lang w:eastAsia="zh-CN"/>
        </w:rPr>
        <w:t>b)</w:t>
      </w:r>
      <w:r>
        <w:rPr>
          <w:lang w:eastAsia="zh-CN"/>
        </w:rPr>
        <w:tab/>
        <w:t xml:space="preserve">send the HTTP </w:t>
      </w:r>
      <w:r>
        <w:t>403 (Forbidden)</w:t>
      </w:r>
      <w:r>
        <w:rPr>
          <w:lang w:eastAsia="zh-CN"/>
        </w:rPr>
        <w:t xml:space="preserve"> response towards the PEAE-C.</w:t>
      </w:r>
    </w:p>
    <w:p w14:paraId="37D69A87" w14:textId="77777777" w:rsidR="00756EBD" w:rsidRDefault="00756EBD" w:rsidP="00756EBD">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3EF2FCC4" w14:textId="77777777" w:rsidR="00756EBD" w:rsidRPr="007D3511" w:rsidRDefault="00756EBD" w:rsidP="00756EBD">
      <w:pPr>
        <w:pStyle w:val="B1"/>
        <w:rPr>
          <w:lang w:eastAsia="zh-CN"/>
        </w:rPr>
      </w:pPr>
      <w:r>
        <w:rPr>
          <w:rFonts w:hint="eastAsia"/>
          <w:lang w:eastAsia="zh-CN"/>
        </w:rPr>
        <w:t>0</w:t>
      </w:r>
      <w:r>
        <w:rPr>
          <w:lang w:eastAsia="zh-CN"/>
        </w:rPr>
        <w:tab/>
        <w:t>Protocol error, unspecified;</w:t>
      </w:r>
    </w:p>
    <w:p w14:paraId="0AD7CF3C" w14:textId="77777777" w:rsidR="00756EBD" w:rsidRDefault="00756EBD" w:rsidP="00756EBD">
      <w:pPr>
        <w:pStyle w:val="B1"/>
        <w:rPr>
          <w:lang w:eastAsia="zh-CN"/>
        </w:rPr>
      </w:pPr>
      <w:r>
        <w:rPr>
          <w:lang w:eastAsia="zh-CN"/>
        </w:rPr>
        <w:t>1</w:t>
      </w:r>
      <w:r>
        <w:rPr>
          <w:lang w:eastAsia="zh-CN"/>
        </w:rPr>
        <w:tab/>
      </w:r>
      <w:r w:rsidRPr="007D3511">
        <w:rPr>
          <w:lang w:eastAsia="zh-CN"/>
        </w:rPr>
        <w:t>Operation not allowed</w:t>
      </w:r>
      <w:r>
        <w:rPr>
          <w:lang w:eastAsia="zh-CN"/>
        </w:rPr>
        <w:t>;</w:t>
      </w:r>
      <w:r>
        <w:rPr>
          <w:rFonts w:hint="eastAsia"/>
          <w:lang w:eastAsia="zh-CN"/>
        </w:rPr>
        <w:t xml:space="preserve"> </w:t>
      </w:r>
    </w:p>
    <w:p w14:paraId="1435F715" w14:textId="77777777" w:rsidR="00756EBD" w:rsidRDefault="00756EBD" w:rsidP="00756EBD">
      <w:pPr>
        <w:pStyle w:val="B1"/>
        <w:rPr>
          <w:lang w:eastAsia="zh-CN"/>
        </w:rPr>
      </w:pPr>
      <w:r>
        <w:rPr>
          <w:rFonts w:hint="eastAsia"/>
          <w:lang w:eastAsia="zh-CN"/>
        </w:rPr>
        <w:t>3</w:t>
      </w:r>
      <w:r>
        <w:rPr>
          <w:lang w:eastAsia="zh-CN"/>
        </w:rPr>
        <w:tab/>
      </w:r>
      <w:r w:rsidRPr="007D3511">
        <w:rPr>
          <w:lang w:eastAsia="x-none"/>
        </w:rPr>
        <w:t>Authorization failure</w:t>
      </w:r>
      <w:r>
        <w:rPr>
          <w:rFonts w:hint="eastAsia"/>
          <w:lang w:eastAsia="zh-CN"/>
        </w:rPr>
        <w:t xml:space="preserve">; </w:t>
      </w:r>
    </w:p>
    <w:p w14:paraId="7554A2A3" w14:textId="77777777" w:rsidR="00756EBD" w:rsidRDefault="00756EBD" w:rsidP="00756EBD">
      <w:pPr>
        <w:pStyle w:val="B1"/>
        <w:rPr>
          <w:lang w:eastAsia="zh-CN"/>
        </w:rPr>
      </w:pPr>
      <w:r>
        <w:rPr>
          <w:rFonts w:hint="eastAsia"/>
          <w:lang w:eastAsia="zh-CN"/>
        </w:rPr>
        <w:t>5</w:t>
      </w:r>
      <w:r>
        <w:tab/>
      </w:r>
      <w:r>
        <w:rPr>
          <w:rFonts w:hint="eastAsia"/>
          <w:lang w:eastAsia="zh-CN"/>
        </w:rPr>
        <w:t>Resource not sufficient</w:t>
      </w:r>
      <w:r>
        <w:rPr>
          <w:lang w:eastAsia="zh-CN"/>
        </w:rPr>
        <w:t>;</w:t>
      </w:r>
      <w:r w:rsidRPr="00C37465">
        <w:rPr>
          <w:rFonts w:hint="eastAsia"/>
          <w:lang w:eastAsia="zh-CN"/>
        </w:rPr>
        <w:t xml:space="preserve"> </w:t>
      </w:r>
      <w:r>
        <w:rPr>
          <w:rFonts w:hint="eastAsia"/>
          <w:lang w:eastAsia="zh-CN"/>
        </w:rPr>
        <w:t>and</w:t>
      </w:r>
    </w:p>
    <w:p w14:paraId="4AF04864" w14:textId="77777777" w:rsidR="00756EBD" w:rsidRDefault="00756EBD" w:rsidP="00756EBD">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7F1603DC" w14:textId="77777777" w:rsidR="00CC18C2" w:rsidRDefault="00CC18C2" w:rsidP="00CC18C2">
      <w:pPr>
        <w:pStyle w:val="Heading4"/>
        <w:rPr>
          <w:lang w:eastAsia="zh-CN"/>
        </w:rPr>
      </w:pPr>
      <w:bookmarkStart w:id="489" w:name="_CR5_7_2_3"/>
      <w:bookmarkStart w:id="490" w:name="_Toc172038221"/>
      <w:bookmarkEnd w:id="489"/>
      <w:r>
        <w:rPr>
          <w:rFonts w:hint="eastAsia"/>
          <w:lang w:eastAsia="zh-CN"/>
        </w:rPr>
        <w:t>5</w:t>
      </w:r>
      <w:r>
        <w:rPr>
          <w:lang w:eastAsia="zh-CN"/>
        </w:rPr>
        <w:t>.7.2.3</w:t>
      </w:r>
      <w:r>
        <w:rPr>
          <w:lang w:eastAsia="zh-CN"/>
        </w:rPr>
        <w:tab/>
      </w:r>
      <w:r>
        <w:t>PIN Service Switch Configure procedure with assistance from PAE-S</w:t>
      </w:r>
      <w:bookmarkEnd w:id="490"/>
    </w:p>
    <w:p w14:paraId="0A9EFF78" w14:textId="77777777" w:rsidR="00CC18C2" w:rsidRDefault="00CC18C2" w:rsidP="00CC18C2">
      <w:pPr>
        <w:pStyle w:val="Heading5"/>
        <w:rPr>
          <w:lang w:eastAsia="zh-CN"/>
        </w:rPr>
      </w:pPr>
      <w:bookmarkStart w:id="491" w:name="_CR5_7_2_3_1"/>
      <w:bookmarkStart w:id="492" w:name="_Toc172038222"/>
      <w:bookmarkEnd w:id="491"/>
      <w:r>
        <w:rPr>
          <w:rFonts w:hint="eastAsia"/>
          <w:lang w:eastAsia="zh-CN"/>
        </w:rPr>
        <w:t>5</w:t>
      </w:r>
      <w:r>
        <w:rPr>
          <w:lang w:eastAsia="zh-CN"/>
        </w:rPr>
        <w:t>.7.2.3.1</w:t>
      </w:r>
      <w:r>
        <w:rPr>
          <w:lang w:eastAsia="zh-CN"/>
        </w:rPr>
        <w:tab/>
        <w:t>PAE-S procedure</w:t>
      </w:r>
      <w:bookmarkEnd w:id="492"/>
    </w:p>
    <w:p w14:paraId="10BB4B7B" w14:textId="77777777" w:rsidR="00CC18C2" w:rsidRDefault="00CC18C2" w:rsidP="00CC18C2">
      <w:r>
        <w:t xml:space="preserve">If the PAE-S has accepted the service switch request to a PIN from the PEAE-C, the PAE-S shall generate an HTTP POST request </w:t>
      </w:r>
      <w:r w:rsidRPr="0006242D">
        <w:t>according to p</w:t>
      </w:r>
      <w:r>
        <w:t xml:space="preserve">rocedures as specified in </w:t>
      </w:r>
      <w:r w:rsidRPr="000A20F1">
        <w:t>IETF</w:t>
      </w:r>
      <w:r>
        <w:t> </w:t>
      </w:r>
      <w:r w:rsidRPr="000A20F1">
        <w:t>RFC</w:t>
      </w:r>
      <w:r>
        <w:t> </w:t>
      </w:r>
      <w:r w:rsidR="00F84143">
        <w:t>9110</w:t>
      </w:r>
      <w:r>
        <w:t> </w:t>
      </w:r>
      <w:r w:rsidRPr="0006242D">
        <w:t>[</w:t>
      </w:r>
      <w:r>
        <w:t xml:space="preserve">4]. </w:t>
      </w:r>
      <w:r w:rsidRPr="00684E14">
        <w:t xml:space="preserve">In the </w:t>
      </w:r>
      <w:r>
        <w:t>HTTP POST request</w:t>
      </w:r>
      <w:r w:rsidRPr="00684E14">
        <w:t xml:space="preserve">, the </w:t>
      </w:r>
      <w:r>
        <w:t>PAE-S</w:t>
      </w:r>
      <w:r w:rsidRPr="00684E14">
        <w:t>:</w:t>
      </w:r>
    </w:p>
    <w:p w14:paraId="7C4B5997" w14:textId="77777777" w:rsidR="00CC18C2" w:rsidRDefault="00CC18C2" w:rsidP="00CC18C2">
      <w:pPr>
        <w:pStyle w:val="B1"/>
        <w:rPr>
          <w:lang w:eastAsia="zh-CN"/>
        </w:rPr>
      </w:pPr>
      <w:r>
        <w:rPr>
          <w:lang w:eastAsia="zh-CN"/>
        </w:rPr>
        <w:lastRenderedPageBreak/>
        <w:t>a)</w:t>
      </w:r>
      <w:r>
        <w:rPr>
          <w:lang w:eastAsia="zh-CN"/>
        </w:rPr>
        <w:tab/>
      </w:r>
      <w:r w:rsidRPr="00CC0778">
        <w:rPr>
          <w:lang w:eastAsia="zh-CN"/>
        </w:rPr>
        <w:t xml:space="preserve">shall set the Request-URI to the URI </w:t>
      </w:r>
      <w:r>
        <w:rPr>
          <w:lang w:eastAsia="zh-CN"/>
        </w:rPr>
        <w:t>of the PMAE-C;</w:t>
      </w:r>
    </w:p>
    <w:p w14:paraId="71B8E0A0" w14:textId="77777777" w:rsidR="00CC18C2" w:rsidRPr="0073469F" w:rsidRDefault="00CC18C2" w:rsidP="00CC18C2">
      <w:pPr>
        <w:pStyle w:val="B1"/>
      </w:pPr>
      <w:r>
        <w:t>b)</w:t>
      </w:r>
      <w:r>
        <w:tab/>
      </w:r>
      <w:r w:rsidRPr="0073469F">
        <w:t xml:space="preserve">shall include a </w:t>
      </w:r>
      <w:r>
        <w:t>Content-Type</w:t>
      </w:r>
      <w:r w:rsidRPr="0073469F">
        <w:t xml:space="preserve"> header field se</w:t>
      </w:r>
      <w:r>
        <w:t>t to "application/vnd.3gpp.pinapp</w:t>
      </w:r>
      <w:r w:rsidRPr="0073469F">
        <w:t>-info+xml";</w:t>
      </w:r>
      <w:r>
        <w:t xml:space="preserve"> and</w:t>
      </w:r>
    </w:p>
    <w:p w14:paraId="5C8E542F" w14:textId="77777777" w:rsidR="00CC18C2" w:rsidRDefault="00CC18C2" w:rsidP="00CC18C2">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pin-configuration-service-switch-configure-request</w:t>
      </w:r>
      <w:r w:rsidRPr="0073469F">
        <w:t>&gt;</w:t>
      </w:r>
      <w:r w:rsidRPr="001D4A5C">
        <w:t xml:space="preserve"> element in the &lt;</w:t>
      </w:r>
      <w:r>
        <w:t>pinapp</w:t>
      </w:r>
      <w:r w:rsidRPr="001D4A5C">
        <w:t>-info&gt; root element</w:t>
      </w:r>
      <w:r>
        <w:t xml:space="preserve"> and within the </w:t>
      </w:r>
      <w:r w:rsidRPr="0073469F">
        <w:t>&lt;</w:t>
      </w:r>
      <w:r>
        <w:t>pin-configuration-service-switch-configure-request</w:t>
      </w:r>
      <w:r w:rsidRPr="0073469F">
        <w:t>&gt;</w:t>
      </w:r>
      <w:r w:rsidRPr="001D4A5C">
        <w:t xml:space="preserve"> element</w:t>
      </w:r>
      <w:r>
        <w:t>:</w:t>
      </w:r>
    </w:p>
    <w:p w14:paraId="5B4064DE" w14:textId="77777777" w:rsidR="00CC18C2" w:rsidRDefault="00C11288" w:rsidP="00CC18C2">
      <w:pPr>
        <w:pStyle w:val="B2"/>
      </w:pPr>
      <w:r>
        <w:t>1</w:t>
      </w:r>
      <w:r w:rsidR="00CC18C2">
        <w:t>)</w:t>
      </w:r>
      <w:r w:rsidR="00CC18C2">
        <w:tab/>
      </w:r>
      <w:r w:rsidR="00CC18C2" w:rsidRPr="00766283">
        <w:t>shall include a &lt;</w:t>
      </w:r>
      <w:r w:rsidR="00CC18C2">
        <w:t>s</w:t>
      </w:r>
      <w:r w:rsidR="00CC18C2" w:rsidRPr="00F477AF">
        <w:t>ecurity</w:t>
      </w:r>
      <w:r w:rsidR="00CC18C2">
        <w:t>-</w:t>
      </w:r>
      <w:r w:rsidR="00CC18C2" w:rsidRPr="00F477AF">
        <w:t>credentials</w:t>
      </w:r>
      <w:r w:rsidR="00CC18C2" w:rsidRPr="00766283">
        <w:t xml:space="preserve">&gt; element set to </w:t>
      </w:r>
      <w:r w:rsidR="00CC18C2" w:rsidRPr="0051205A">
        <w:t xml:space="preserve">the </w:t>
      </w:r>
      <w:r w:rsidR="00CC18C2">
        <w:t>s</w:t>
      </w:r>
      <w:r w:rsidR="00CC18C2" w:rsidRPr="006C21C7">
        <w:t xml:space="preserve">ecurity credentials </w:t>
      </w:r>
      <w:r w:rsidR="00CC18C2" w:rsidRPr="001A7865">
        <w:t>resulting from a successful authorization for the PIN service</w:t>
      </w:r>
      <w:r w:rsidR="00CC18C2">
        <w:t>;</w:t>
      </w:r>
    </w:p>
    <w:p w14:paraId="506A71AA" w14:textId="77777777" w:rsidR="00CC18C2" w:rsidRDefault="00C11288" w:rsidP="00CC18C2">
      <w:pPr>
        <w:pStyle w:val="B2"/>
      </w:pPr>
      <w:r>
        <w:rPr>
          <w:lang w:eastAsia="zh-CN"/>
        </w:rPr>
        <w:t>2</w:t>
      </w:r>
      <w:r w:rsidR="00CC18C2">
        <w:rPr>
          <w:lang w:eastAsia="zh-CN"/>
        </w:rPr>
        <w:t>)</w:t>
      </w:r>
      <w:r w:rsidR="00CC18C2">
        <w:rPr>
          <w:lang w:eastAsia="zh-CN"/>
        </w:rPr>
        <w:tab/>
      </w:r>
      <w:r w:rsidR="00CC18C2" w:rsidRPr="00766283">
        <w:t>shall include a &lt;</w:t>
      </w:r>
      <w:r w:rsidR="00CC18C2">
        <w:t>pin-id</w:t>
      </w:r>
      <w:r w:rsidR="00CC18C2" w:rsidRPr="00766283">
        <w:t xml:space="preserve">&gt; element set to </w:t>
      </w:r>
      <w:r w:rsidR="00CC18C2" w:rsidRPr="0051205A">
        <w:t xml:space="preserve">the </w:t>
      </w:r>
      <w:r w:rsidR="00CC18C2">
        <w:t>PIN ID, which identifies the PIN where the service will be switched;</w:t>
      </w:r>
    </w:p>
    <w:p w14:paraId="1E975882" w14:textId="77777777" w:rsidR="00CC18C2" w:rsidRDefault="00C11288" w:rsidP="00CC18C2">
      <w:pPr>
        <w:pStyle w:val="B2"/>
      </w:pPr>
      <w:r>
        <w:t>3</w:t>
      </w:r>
      <w:r w:rsidR="00CC18C2">
        <w:t>)</w:t>
      </w:r>
      <w:r w:rsidR="00CC18C2">
        <w:tab/>
      </w:r>
      <w:r w:rsidR="00CC18C2" w:rsidRPr="00766283">
        <w:t>shall include a &lt;</w:t>
      </w:r>
      <w:r w:rsidR="00CC18C2">
        <w:t>application-client-identifier</w:t>
      </w:r>
      <w:r w:rsidR="00CC18C2" w:rsidRPr="00766283">
        <w:t xml:space="preserve">&gt; element set to </w:t>
      </w:r>
      <w:r w:rsidR="00CC18C2" w:rsidRPr="0051205A">
        <w:t xml:space="preserve">the </w:t>
      </w:r>
      <w:r w:rsidR="00CC18C2">
        <w:t>identifier of the application client, which identifies the application client in PINE where the service is terminated;</w:t>
      </w:r>
    </w:p>
    <w:p w14:paraId="2F2B2D39" w14:textId="3CA60710" w:rsidR="00CC18C2" w:rsidRDefault="00C11288" w:rsidP="00CC18C2">
      <w:pPr>
        <w:pStyle w:val="B2"/>
      </w:pPr>
      <w:r>
        <w:t>4</w:t>
      </w:r>
      <w:r w:rsidR="00CC18C2">
        <w:t>)</w:t>
      </w:r>
      <w:r w:rsidR="00CC18C2">
        <w:tab/>
      </w:r>
      <w:r w:rsidR="00377100">
        <w:t xml:space="preserve">shall </w:t>
      </w:r>
      <w:r w:rsidR="00CC18C2" w:rsidRPr="00766283">
        <w:t>include a &lt;</w:t>
      </w:r>
      <w:r w:rsidR="00CC18C2">
        <w:t>application-server-identifier</w:t>
      </w:r>
      <w:r w:rsidR="00CC18C2" w:rsidRPr="00766283">
        <w:t xml:space="preserve">&gt; element set to </w:t>
      </w:r>
      <w:r w:rsidR="00CC18C2" w:rsidRPr="0051205A">
        <w:t xml:space="preserve">the </w:t>
      </w:r>
      <w:r w:rsidR="00CC18C2">
        <w:t>identifier of the application server, which identifies the application server producing the service;</w:t>
      </w:r>
    </w:p>
    <w:p w14:paraId="2672ADD0" w14:textId="77777777" w:rsidR="00CC18C2" w:rsidRDefault="00C11288" w:rsidP="00CC18C2">
      <w:pPr>
        <w:pStyle w:val="B2"/>
        <w:rPr>
          <w:lang w:eastAsia="zh-CN"/>
        </w:rPr>
      </w:pPr>
      <w:r>
        <w:t>5</w:t>
      </w:r>
      <w:r w:rsidR="00CC18C2">
        <w:t>)</w:t>
      </w:r>
      <w:r w:rsidR="00CC18C2">
        <w:tab/>
      </w:r>
      <w:r w:rsidR="00CC18C2" w:rsidRPr="00766283">
        <w:t>shall include a &lt;</w:t>
      </w:r>
      <w:r w:rsidR="00CC18C2">
        <w:t>application-session-identifier</w:t>
      </w:r>
      <w:r w:rsidR="00CC18C2" w:rsidRPr="00766283">
        <w:t xml:space="preserve">&gt; element set to </w:t>
      </w:r>
      <w:r w:rsidR="00CC18C2" w:rsidRPr="0051205A">
        <w:t xml:space="preserve">the </w:t>
      </w:r>
      <w:r w:rsidR="00CC18C2">
        <w:t>identifier of the application traffic, which identifies the application traffic to be switched;</w:t>
      </w:r>
    </w:p>
    <w:p w14:paraId="1882D0B1" w14:textId="77777777" w:rsidR="00CC18C2" w:rsidRDefault="00C11288" w:rsidP="00CC18C2">
      <w:pPr>
        <w:pStyle w:val="B2"/>
      </w:pPr>
      <w:r>
        <w:rPr>
          <w:lang w:eastAsia="zh-CN"/>
        </w:rPr>
        <w:t>6</w:t>
      </w:r>
      <w:r w:rsidR="00CC18C2">
        <w:rPr>
          <w:lang w:eastAsia="zh-CN"/>
        </w:rPr>
        <w:t>)</w:t>
      </w:r>
      <w:r w:rsidR="00CC18C2">
        <w:rPr>
          <w:lang w:eastAsia="zh-CN"/>
        </w:rPr>
        <w:tab/>
        <w:t xml:space="preserve">may include a &lt;application-traffic-descriptor&gt; </w:t>
      </w:r>
      <w:r w:rsidR="00CC18C2">
        <w:t>element set to the description of application session, which is to be switched; and</w:t>
      </w:r>
    </w:p>
    <w:p w14:paraId="6D8CDEC1" w14:textId="4869C34F" w:rsidR="00CC18C2" w:rsidRDefault="00C11288" w:rsidP="00CC18C2">
      <w:pPr>
        <w:pStyle w:val="B2"/>
        <w:rPr>
          <w:rFonts w:cs="Arial"/>
        </w:rPr>
      </w:pPr>
      <w:r>
        <w:rPr>
          <w:lang w:eastAsia="zh-CN"/>
        </w:rPr>
        <w:t>7</w:t>
      </w:r>
      <w:r w:rsidR="00CC18C2">
        <w:rPr>
          <w:lang w:eastAsia="zh-CN"/>
        </w:rPr>
        <w:t>)</w:t>
      </w:r>
      <w:r w:rsidR="00CC18C2">
        <w:rPr>
          <w:lang w:eastAsia="zh-CN"/>
        </w:rPr>
        <w:tab/>
      </w:r>
      <w:r w:rsidR="00377100">
        <w:rPr>
          <w:lang w:eastAsia="zh-CN"/>
        </w:rPr>
        <w:t>shall</w:t>
      </w:r>
      <w:r w:rsidR="00CC18C2">
        <w:rPr>
          <w:lang w:eastAsia="zh-CN"/>
        </w:rPr>
        <w:t xml:space="preserve"> include a &lt;</w:t>
      </w:r>
      <w:r w:rsidR="00CC18C2">
        <w:t>target-pin-client-identifier</w:t>
      </w:r>
      <w:r w:rsidR="00CC18C2">
        <w:rPr>
          <w:lang w:eastAsia="zh-CN"/>
        </w:rPr>
        <w:t>&gt;</w:t>
      </w:r>
      <w:r w:rsidR="00CC18C2" w:rsidRPr="00A53922">
        <w:t xml:space="preserve"> </w:t>
      </w:r>
      <w:r w:rsidR="00CC18C2">
        <w:t>element set to</w:t>
      </w:r>
      <w:r w:rsidR="00CC18C2" w:rsidRPr="0022326F">
        <w:rPr>
          <w:rFonts w:cs="Arial"/>
        </w:rPr>
        <w:t xml:space="preserve"> </w:t>
      </w:r>
      <w:r w:rsidR="00CC18C2">
        <w:rPr>
          <w:rFonts w:cs="Arial"/>
        </w:rPr>
        <w:t xml:space="preserve">the </w:t>
      </w:r>
      <w:r w:rsidR="00CC18C2" w:rsidRPr="001A7865">
        <w:t>PIN client ID</w:t>
      </w:r>
      <w:r w:rsidR="00CC18C2">
        <w:t xml:space="preserve"> of the target PEAE-C</w:t>
      </w:r>
      <w:r w:rsidR="00CC18C2">
        <w:rPr>
          <w:rFonts w:cs="Arial"/>
        </w:rPr>
        <w:t>.</w:t>
      </w:r>
    </w:p>
    <w:p w14:paraId="504A84C1" w14:textId="77777777" w:rsidR="00CC18C2" w:rsidRDefault="00CC18C2" w:rsidP="00F110AC">
      <w:pPr>
        <w:rPr>
          <w:lang w:eastAsia="zh-CN"/>
        </w:rPr>
      </w:pPr>
      <w:r>
        <w:t xml:space="preserve">The PAE-S shall send the generated HTTP POST request towards the PMAE-C according to </w:t>
      </w:r>
      <w:r w:rsidRPr="000A20F1">
        <w:t>IETF</w:t>
      </w:r>
      <w:r>
        <w:t> </w:t>
      </w:r>
      <w:r w:rsidRPr="000A20F1">
        <w:t>RFC</w:t>
      </w:r>
      <w:r>
        <w:t> </w:t>
      </w:r>
      <w:r w:rsidR="00F84143">
        <w:t>9110</w:t>
      </w:r>
      <w:r>
        <w:t> </w:t>
      </w:r>
      <w:r w:rsidRPr="0006242D">
        <w:t>[</w:t>
      </w:r>
      <w:r>
        <w:t>4]</w:t>
      </w:r>
      <w:r>
        <w:rPr>
          <w:rFonts w:hint="eastAsia"/>
          <w:lang w:eastAsia="zh-CN"/>
        </w:rPr>
        <w:t>.</w:t>
      </w:r>
    </w:p>
    <w:p w14:paraId="55D3B6A8" w14:textId="77777777" w:rsidR="00C11288" w:rsidRDefault="00C11288" w:rsidP="00C11288">
      <w:r>
        <w:rPr>
          <w:lang w:eastAsia="zh-CN"/>
        </w:rPr>
        <w:t>Up</w:t>
      </w:r>
      <w:r>
        <w:rPr>
          <w:lang w:eastAsia="x-none"/>
        </w:rPr>
        <w:t xml:space="preserve">on reception of an </w:t>
      </w:r>
      <w:r>
        <w:t>HTTP 204 (No content) response message from PMAE-C, the PAE-S shall consider the PIN configuration service switch configure request is accepted by the PMAE-C.</w:t>
      </w:r>
    </w:p>
    <w:p w14:paraId="36131D01" w14:textId="77777777" w:rsidR="00CC18C2" w:rsidRDefault="00CC18C2" w:rsidP="00CC18C2">
      <w:r>
        <w:rPr>
          <w:lang w:eastAsia="zh-CN"/>
        </w:rPr>
        <w:t>Up</w:t>
      </w:r>
      <w:r>
        <w:rPr>
          <w:lang w:eastAsia="x-none"/>
        </w:rPr>
        <w:t xml:space="preserve">on reception of an </w:t>
      </w:r>
      <w:r>
        <w:t>HTTP 403 (Forbidden) response message containing:</w:t>
      </w:r>
    </w:p>
    <w:p w14:paraId="164C7E44" w14:textId="77777777" w:rsidR="00CC18C2" w:rsidRDefault="00CC18C2" w:rsidP="00CC18C2">
      <w:pPr>
        <w:pStyle w:val="B1"/>
      </w:pPr>
      <w:r>
        <w:t>a)</w:t>
      </w:r>
      <w:r>
        <w:tab/>
        <w:t>a Content-Type header field set to "application/vnd.3gpp.pinapp-info+xml"; and</w:t>
      </w:r>
    </w:p>
    <w:p w14:paraId="0F94B473" w14:textId="77777777" w:rsidR="00CC18C2" w:rsidRDefault="00CC18C2" w:rsidP="00CC18C2">
      <w:pPr>
        <w:pStyle w:val="B1"/>
      </w:pPr>
      <w:r>
        <w:t>b)</w:t>
      </w:r>
      <w:r>
        <w:tab/>
        <w:t>an application/vnd.3gpp.pinapp-info+xml MIME body with a &lt;pin-configuration-service-switch-configure-reject&gt; element in the &lt;pinapp-info&gt; root element,</w:t>
      </w:r>
    </w:p>
    <w:p w14:paraId="56DB46AA" w14:textId="77777777" w:rsidR="00CC18C2" w:rsidRPr="006A016C" w:rsidRDefault="00CC18C2" w:rsidP="00CC18C2">
      <w:r>
        <w:t>the PEAE-C s</w:t>
      </w:r>
      <w:r w:rsidRPr="00095840">
        <w:t>hall</w:t>
      </w:r>
      <w:r>
        <w:t xml:space="preserve"> consider the PIN configuration service switch configure request is not accepted by the PMAE-C.</w:t>
      </w:r>
    </w:p>
    <w:p w14:paraId="3532CC03" w14:textId="77777777" w:rsidR="00CC18C2" w:rsidRDefault="00CC18C2" w:rsidP="00CC18C2">
      <w:pPr>
        <w:pStyle w:val="Heading5"/>
        <w:rPr>
          <w:lang w:eastAsia="zh-CN"/>
        </w:rPr>
      </w:pPr>
      <w:bookmarkStart w:id="493" w:name="_CR5_7_2_3_2"/>
      <w:bookmarkStart w:id="494" w:name="_Toc172038223"/>
      <w:bookmarkEnd w:id="493"/>
      <w:r>
        <w:rPr>
          <w:rFonts w:hint="eastAsia"/>
          <w:lang w:eastAsia="zh-CN"/>
        </w:rPr>
        <w:t>5</w:t>
      </w:r>
      <w:r>
        <w:rPr>
          <w:lang w:eastAsia="zh-CN"/>
        </w:rPr>
        <w:t>.7.2.3.2</w:t>
      </w:r>
      <w:r>
        <w:rPr>
          <w:lang w:eastAsia="zh-CN"/>
        </w:rPr>
        <w:tab/>
        <w:t>PMAE-C</w:t>
      </w:r>
      <w:r w:rsidDel="00FF33FE">
        <w:rPr>
          <w:lang w:eastAsia="zh-CN"/>
        </w:rPr>
        <w:t xml:space="preserve"> </w:t>
      </w:r>
      <w:r>
        <w:rPr>
          <w:lang w:eastAsia="zh-CN"/>
        </w:rPr>
        <w:t>procedure</w:t>
      </w:r>
      <w:bookmarkEnd w:id="494"/>
    </w:p>
    <w:p w14:paraId="78C96A46" w14:textId="77777777" w:rsidR="00CC18C2" w:rsidRDefault="00CC18C2" w:rsidP="00CC18C2">
      <w:r>
        <w:rPr>
          <w:lang w:eastAsia="x-none"/>
        </w:rPr>
        <w:t>Upon reception of an HTTP POST request</w:t>
      </w:r>
      <w:r w:rsidRPr="005025FB">
        <w:t xml:space="preserve"> </w:t>
      </w:r>
      <w:r>
        <w:t>message containing:</w:t>
      </w:r>
    </w:p>
    <w:p w14:paraId="61FF01CE" w14:textId="77777777" w:rsidR="00CC18C2" w:rsidRDefault="00CC18C2" w:rsidP="00CC18C2">
      <w:pPr>
        <w:pStyle w:val="B1"/>
      </w:pPr>
      <w:r>
        <w:t>a)</w:t>
      </w:r>
      <w:r>
        <w:tab/>
        <w:t>a Content-Type header field set to "application/vnd.3gpp.pinapp-info+xml"; and</w:t>
      </w:r>
    </w:p>
    <w:p w14:paraId="0EF517C7" w14:textId="77777777" w:rsidR="00CC18C2" w:rsidRDefault="00CC18C2" w:rsidP="00CC18C2">
      <w:pPr>
        <w:pStyle w:val="B1"/>
      </w:pPr>
      <w:r>
        <w:t>b)</w:t>
      </w:r>
      <w:r>
        <w:tab/>
        <w:t xml:space="preserve">an application/vnd.3gpp.pinapp-info+xml MIME body with a </w:t>
      </w:r>
      <w:r w:rsidRPr="0073469F">
        <w:t>&lt;</w:t>
      </w:r>
      <w:r>
        <w:t>pin-configuration-service-switch-configure-request</w:t>
      </w:r>
      <w:r w:rsidRPr="0073469F">
        <w:t>&gt;</w:t>
      </w:r>
      <w:r>
        <w:t xml:space="preserve"> </w:t>
      </w:r>
      <w:r w:rsidRPr="00FB41A4">
        <w:t>element in the &lt;</w:t>
      </w:r>
      <w:r>
        <w:t>pinapp</w:t>
      </w:r>
      <w:r w:rsidRPr="00FB41A4">
        <w:t xml:space="preserve">-info&gt; </w:t>
      </w:r>
      <w:r>
        <w:t>root element,</w:t>
      </w:r>
    </w:p>
    <w:p w14:paraId="6B9DDBE5" w14:textId="77777777" w:rsidR="00CC18C2" w:rsidRDefault="00CC18C2" w:rsidP="00CC18C2">
      <w:r>
        <w:t xml:space="preserve">the PMAE-C shall </w:t>
      </w:r>
      <w:r w:rsidRPr="00583BDB">
        <w:rPr>
          <w:lang w:eastAsia="zh-CN"/>
        </w:rPr>
        <w:t xml:space="preserve">check </w:t>
      </w:r>
      <w:r>
        <w:rPr>
          <w:lang w:eastAsia="zh-CN"/>
        </w:rPr>
        <w:t>whet</w:t>
      </w:r>
      <w:r w:rsidRPr="00485FB5">
        <w:rPr>
          <w:lang w:eastAsia="zh-CN"/>
        </w:rPr>
        <w:t>he</w:t>
      </w:r>
      <w:r>
        <w:rPr>
          <w:lang w:eastAsia="zh-CN"/>
        </w:rPr>
        <w:t>r the</w:t>
      </w:r>
      <w:r w:rsidRPr="00485FB5">
        <w:rPr>
          <w:lang w:eastAsia="zh-CN"/>
        </w:rPr>
        <w:t xml:space="preserve"> </w:t>
      </w:r>
      <w:r>
        <w:rPr>
          <w:lang w:eastAsia="zh-CN"/>
        </w:rPr>
        <w:t xml:space="preserve">PIN and </w:t>
      </w:r>
      <w:r w:rsidR="0032504F">
        <w:rPr>
          <w:lang w:eastAsia="zh-CN"/>
        </w:rPr>
        <w:t>receiving entity</w:t>
      </w:r>
      <w:r w:rsidRPr="00485FB5">
        <w:rPr>
          <w:lang w:eastAsia="zh-CN"/>
        </w:rPr>
        <w:t xml:space="preserve"> </w:t>
      </w:r>
      <w:r>
        <w:rPr>
          <w:lang w:eastAsia="zh-CN"/>
        </w:rPr>
        <w:t>can support the requested service switch</w:t>
      </w:r>
      <w:r w:rsidRPr="00583BDB">
        <w:rPr>
          <w:lang w:eastAsia="zh-CN"/>
        </w:rPr>
        <w:t>.</w:t>
      </w:r>
    </w:p>
    <w:p w14:paraId="2209DFA6" w14:textId="77777777" w:rsidR="00CC18C2" w:rsidRDefault="00CC18C2" w:rsidP="00CC18C2">
      <w:r>
        <w:t xml:space="preserve">If </w:t>
      </w:r>
      <w:r>
        <w:rPr>
          <w:lang w:eastAsia="zh-CN"/>
        </w:rPr>
        <w:t>the both the PIN and target PEAE-C</w:t>
      </w:r>
      <w:r w:rsidRPr="00485FB5">
        <w:rPr>
          <w:lang w:eastAsia="zh-CN"/>
        </w:rPr>
        <w:t xml:space="preserve"> </w:t>
      </w:r>
      <w:r>
        <w:rPr>
          <w:lang w:eastAsia="zh-CN"/>
        </w:rPr>
        <w:t xml:space="preserve">can support the requested service switch, the </w:t>
      </w:r>
      <w:r>
        <w:t>PMAE-C shall generate the HTTP POST request message towards the</w:t>
      </w:r>
      <w:r w:rsidRPr="00B81FD2">
        <w:t xml:space="preserve"> </w:t>
      </w:r>
      <w:r>
        <w:t xml:space="preserve">receiving entity, </w:t>
      </w:r>
      <w:r w:rsidRPr="0006242D">
        <w:t>according to p</w:t>
      </w:r>
      <w:r>
        <w:t xml:space="preserve">rocedures as specified in </w:t>
      </w:r>
      <w:r w:rsidRPr="000A20F1">
        <w:t>IETF</w:t>
      </w:r>
      <w:r>
        <w:t> </w:t>
      </w:r>
      <w:r w:rsidRPr="000A20F1">
        <w:t>RFC</w:t>
      </w:r>
      <w:r>
        <w:t> </w:t>
      </w:r>
      <w:r w:rsidR="00F84143">
        <w:t>9110</w:t>
      </w:r>
      <w:r>
        <w:t> </w:t>
      </w:r>
      <w:r w:rsidRPr="0006242D">
        <w:t>[</w:t>
      </w:r>
      <w:r>
        <w:t xml:space="preserve">4]. </w:t>
      </w:r>
      <w:r w:rsidRPr="00684E14">
        <w:t xml:space="preserve">In the </w:t>
      </w:r>
      <w:r>
        <w:t>HTTP POST request</w:t>
      </w:r>
      <w:r w:rsidRPr="00684E14">
        <w:t xml:space="preserve">, the </w:t>
      </w:r>
      <w:r>
        <w:t>PMAE-C</w:t>
      </w:r>
      <w:r w:rsidRPr="00684E14">
        <w:t>:</w:t>
      </w:r>
    </w:p>
    <w:p w14:paraId="6FD595BB" w14:textId="77777777" w:rsidR="00CC18C2" w:rsidRDefault="00CC18C2" w:rsidP="00CC18C2">
      <w:pPr>
        <w:pStyle w:val="B1"/>
        <w:rPr>
          <w:lang w:eastAsia="zh-CN"/>
        </w:rPr>
      </w:pPr>
      <w:r>
        <w:rPr>
          <w:lang w:eastAsia="zh-CN"/>
        </w:rPr>
        <w:t>a)</w:t>
      </w:r>
      <w:r>
        <w:rPr>
          <w:lang w:eastAsia="zh-CN"/>
        </w:rPr>
        <w:tab/>
      </w:r>
      <w:r w:rsidRPr="00CC0778">
        <w:rPr>
          <w:lang w:eastAsia="zh-CN"/>
        </w:rPr>
        <w:t xml:space="preserve">shall set the Request-URI to the URI </w:t>
      </w:r>
      <w:r w:rsidRPr="005F506A">
        <w:rPr>
          <w:lang w:eastAsia="zh-CN"/>
        </w:rPr>
        <w:t xml:space="preserve">of the </w:t>
      </w:r>
      <w:r>
        <w:rPr>
          <w:lang w:eastAsia="zh-CN"/>
        </w:rPr>
        <w:t>receiving entity (</w:t>
      </w:r>
      <w:r w:rsidRPr="005F506A">
        <w:rPr>
          <w:lang w:eastAsia="zh-CN"/>
        </w:rPr>
        <w:t>PGAE-C or PEAE-C</w:t>
      </w:r>
      <w:r>
        <w:rPr>
          <w:lang w:eastAsia="zh-CN"/>
        </w:rPr>
        <w:t>)</w:t>
      </w:r>
      <w:r w:rsidRPr="005F506A">
        <w:rPr>
          <w:lang w:eastAsia="zh-CN"/>
        </w:rPr>
        <w:t>;</w:t>
      </w:r>
    </w:p>
    <w:p w14:paraId="6FDE0A23" w14:textId="77777777" w:rsidR="00CC18C2" w:rsidRPr="0073469F" w:rsidRDefault="00CC18C2" w:rsidP="00CC18C2">
      <w:pPr>
        <w:pStyle w:val="B1"/>
      </w:pPr>
      <w:r>
        <w:t>b)</w:t>
      </w:r>
      <w:r>
        <w:tab/>
      </w:r>
      <w:r w:rsidRPr="0073469F">
        <w:t xml:space="preserve">shall include a </w:t>
      </w:r>
      <w:r>
        <w:t>Content-Type</w:t>
      </w:r>
      <w:r w:rsidRPr="0073469F">
        <w:t xml:space="preserve"> header field se</w:t>
      </w:r>
      <w:r>
        <w:t>t to "application/vnd.3gpp.pinapp</w:t>
      </w:r>
      <w:r w:rsidRPr="0073469F">
        <w:t>-info+xml";</w:t>
      </w:r>
      <w:r>
        <w:t xml:space="preserve"> and</w:t>
      </w:r>
    </w:p>
    <w:p w14:paraId="3437CD70" w14:textId="77777777" w:rsidR="00CC18C2" w:rsidRDefault="00CC18C2" w:rsidP="00CC18C2">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pin-management-service-switch-configure-</w:t>
      </w:r>
      <w:r w:rsidR="00C11288">
        <w:t>request</w:t>
      </w:r>
      <w:r w:rsidRPr="0073469F">
        <w:t>&gt;</w:t>
      </w:r>
      <w:r w:rsidRPr="001D4A5C">
        <w:t xml:space="preserve"> element in the &lt;</w:t>
      </w:r>
      <w:r>
        <w:t>pinapp</w:t>
      </w:r>
      <w:r w:rsidRPr="001D4A5C">
        <w:t>-info&gt; root element</w:t>
      </w:r>
      <w:r>
        <w:t xml:space="preserve"> and within the </w:t>
      </w:r>
      <w:r w:rsidRPr="0073469F">
        <w:t>&lt;</w:t>
      </w:r>
      <w:r>
        <w:t>pin-management-service-switch-configure-</w:t>
      </w:r>
      <w:r w:rsidR="00C11288">
        <w:t>request</w:t>
      </w:r>
      <w:r w:rsidRPr="0073469F">
        <w:t>&gt;</w:t>
      </w:r>
      <w:r w:rsidRPr="001D4A5C">
        <w:t xml:space="preserve"> element</w:t>
      </w:r>
      <w:r>
        <w:t>:</w:t>
      </w:r>
    </w:p>
    <w:p w14:paraId="5BD10ABE" w14:textId="77777777" w:rsidR="00CC18C2" w:rsidRDefault="00CC18C2" w:rsidP="00CC18C2">
      <w:pPr>
        <w:pStyle w:val="B2"/>
      </w:pPr>
      <w:r>
        <w:t>1</w:t>
      </w:r>
      <w:r w:rsidRPr="00766283">
        <w:t>)</w:t>
      </w:r>
      <w:r w:rsidRPr="00766283">
        <w:tab/>
        <w:t>shall include a &lt;</w:t>
      </w:r>
      <w:r>
        <w:t>pin-management-client-identifier</w:t>
      </w:r>
      <w:r w:rsidRPr="00766283">
        <w:t xml:space="preserve">&gt; element set to </w:t>
      </w:r>
      <w:r w:rsidRPr="0051205A">
        <w:t xml:space="preserve">the </w:t>
      </w:r>
      <w:r w:rsidRPr="001A7865">
        <w:t>P</w:t>
      </w:r>
      <w:r>
        <w:t>EMC</w:t>
      </w:r>
      <w:r w:rsidRPr="001A7865">
        <w:t xml:space="preserve"> ID</w:t>
      </w:r>
      <w:r>
        <w:t xml:space="preserve"> of the PMAE-C;</w:t>
      </w:r>
    </w:p>
    <w:p w14:paraId="7D95F8AE" w14:textId="77777777" w:rsidR="00CC18C2" w:rsidRDefault="00CC18C2" w:rsidP="00CC18C2">
      <w:pPr>
        <w:pStyle w:val="B2"/>
      </w:pPr>
      <w:r>
        <w:lastRenderedPageBreak/>
        <w:t>2)</w:t>
      </w:r>
      <w:r>
        <w:tab/>
      </w:r>
      <w:r w:rsidRPr="00766283">
        <w:t>shall include a &lt;</w:t>
      </w:r>
      <w:r>
        <w:t>s</w:t>
      </w:r>
      <w:r w:rsidRPr="00F477AF">
        <w:t>ecurity</w:t>
      </w:r>
      <w:r>
        <w:t>-</w:t>
      </w:r>
      <w:r w:rsidRPr="00F477AF">
        <w:t>credentials</w:t>
      </w:r>
      <w:r w:rsidRPr="00766283">
        <w:t xml:space="preserve">&gt; element set to </w:t>
      </w:r>
      <w:r w:rsidRPr="0051205A">
        <w:t xml:space="preserve">the </w:t>
      </w:r>
      <w:r>
        <w:t>s</w:t>
      </w:r>
      <w:r w:rsidRPr="006C21C7">
        <w:t xml:space="preserve">ecurity credentials </w:t>
      </w:r>
      <w:r w:rsidRPr="001A7865">
        <w:t>resulting from a successful authorization for the PIN service</w:t>
      </w:r>
      <w:r>
        <w:t>;</w:t>
      </w:r>
    </w:p>
    <w:p w14:paraId="7D722D5C" w14:textId="77777777" w:rsidR="00CC18C2" w:rsidRDefault="00CC18C2" w:rsidP="00CC18C2">
      <w:pPr>
        <w:pStyle w:val="B2"/>
      </w:pPr>
      <w:r>
        <w:rPr>
          <w:lang w:eastAsia="zh-CN"/>
        </w:rPr>
        <w:t>3)</w:t>
      </w:r>
      <w:r>
        <w:rPr>
          <w:lang w:eastAsia="zh-CN"/>
        </w:rPr>
        <w:tab/>
      </w:r>
      <w:r w:rsidRPr="00766283">
        <w:t>shall include a &lt;</w:t>
      </w:r>
      <w:r>
        <w:t>pin-id</w:t>
      </w:r>
      <w:r w:rsidRPr="00766283">
        <w:t xml:space="preserve">&gt; element set to </w:t>
      </w:r>
      <w:r w:rsidRPr="0051205A">
        <w:t xml:space="preserve">the </w:t>
      </w:r>
      <w:r>
        <w:t>PIN ID, which identifies the PIN where the service will be switched;</w:t>
      </w:r>
    </w:p>
    <w:p w14:paraId="20430FE5" w14:textId="77777777" w:rsidR="00CC18C2" w:rsidRDefault="00CC18C2" w:rsidP="00CC18C2">
      <w:pPr>
        <w:pStyle w:val="B2"/>
      </w:pPr>
      <w:r>
        <w:t>4)</w:t>
      </w:r>
      <w:r>
        <w:tab/>
      </w:r>
      <w:r w:rsidRPr="00766283">
        <w:t>shall include a &lt;</w:t>
      </w:r>
      <w:r>
        <w:t>application-client-identifier</w:t>
      </w:r>
      <w:r w:rsidRPr="00766283">
        <w:t xml:space="preserve">&gt; element set to </w:t>
      </w:r>
      <w:r w:rsidRPr="0051205A">
        <w:t xml:space="preserve">the </w:t>
      </w:r>
      <w:r>
        <w:t>identifier of the application client, which identifies the application client in PINE where the service is terminated;</w:t>
      </w:r>
    </w:p>
    <w:p w14:paraId="47C58634" w14:textId="77777777" w:rsidR="00CC18C2" w:rsidRDefault="00CC18C2" w:rsidP="00CC18C2">
      <w:pPr>
        <w:pStyle w:val="B2"/>
      </w:pPr>
      <w:r>
        <w:t>5)</w:t>
      </w:r>
      <w:r>
        <w:tab/>
      </w:r>
      <w:r w:rsidRPr="00766283">
        <w:t>shall include a &lt;</w:t>
      </w:r>
      <w:r>
        <w:t>application-server-identifier</w:t>
      </w:r>
      <w:r w:rsidRPr="00766283">
        <w:t xml:space="preserve">&gt; element set to </w:t>
      </w:r>
      <w:r w:rsidRPr="0051205A">
        <w:t xml:space="preserve">the </w:t>
      </w:r>
      <w:r>
        <w:t>identifier of the application server, which identifies the application server producing the service;</w:t>
      </w:r>
    </w:p>
    <w:p w14:paraId="7FBA53B3" w14:textId="77777777" w:rsidR="00CC18C2" w:rsidRDefault="00CC18C2" w:rsidP="00CC18C2">
      <w:pPr>
        <w:pStyle w:val="B2"/>
      </w:pPr>
      <w:r>
        <w:t>6)</w:t>
      </w:r>
      <w:r>
        <w:tab/>
      </w:r>
      <w:r w:rsidR="00C11288">
        <w:rPr>
          <w:lang w:eastAsia="zh-CN"/>
        </w:rPr>
        <w:t>shall include a &lt;</w:t>
      </w:r>
      <w:r w:rsidR="00C11288">
        <w:t>target-pin-client-identifier</w:t>
      </w:r>
      <w:r w:rsidR="00C11288">
        <w:rPr>
          <w:lang w:eastAsia="zh-CN"/>
        </w:rPr>
        <w:t>&gt;</w:t>
      </w:r>
      <w:r w:rsidR="00C11288">
        <w:t xml:space="preserve"> element set to</w:t>
      </w:r>
      <w:r w:rsidR="00C11288">
        <w:rPr>
          <w:rFonts w:cs="Arial"/>
        </w:rPr>
        <w:t xml:space="preserve"> the </w:t>
      </w:r>
      <w:r w:rsidR="00C11288">
        <w:t>PIN client ID of the target PEAE-C, if the receiving entity is PMAE-C</w:t>
      </w:r>
      <w:r>
        <w:t>;</w:t>
      </w:r>
    </w:p>
    <w:p w14:paraId="2A29FFED" w14:textId="77777777" w:rsidR="00CC18C2" w:rsidRDefault="00CC18C2" w:rsidP="00CC18C2">
      <w:pPr>
        <w:pStyle w:val="B2"/>
        <w:rPr>
          <w:lang w:eastAsia="zh-CN"/>
        </w:rPr>
      </w:pPr>
      <w:r>
        <w:t>7)</w:t>
      </w:r>
      <w:r>
        <w:tab/>
      </w:r>
      <w:r w:rsidRPr="00766283">
        <w:t>shall include a &lt;</w:t>
      </w:r>
      <w:r>
        <w:t>application-traffic-identifier</w:t>
      </w:r>
      <w:r w:rsidRPr="00766283">
        <w:t xml:space="preserve">&gt; element set to </w:t>
      </w:r>
      <w:r w:rsidRPr="0051205A">
        <w:t xml:space="preserve">the </w:t>
      </w:r>
      <w:r>
        <w:t>identifier of the application session, which identifies the application session to be switched;</w:t>
      </w:r>
    </w:p>
    <w:p w14:paraId="284BF15A" w14:textId="77777777" w:rsidR="00CC18C2" w:rsidRDefault="00CC18C2" w:rsidP="00CC18C2">
      <w:pPr>
        <w:pStyle w:val="B2"/>
      </w:pPr>
      <w:r>
        <w:rPr>
          <w:lang w:eastAsia="zh-CN"/>
        </w:rPr>
        <w:t>8)</w:t>
      </w:r>
      <w:r>
        <w:rPr>
          <w:lang w:eastAsia="zh-CN"/>
        </w:rPr>
        <w:tab/>
        <w:t xml:space="preserve">may include a &lt;application-traffic-descriptor&gt; </w:t>
      </w:r>
      <w:r>
        <w:t>element set to the description of application session, which is to be switched; and</w:t>
      </w:r>
    </w:p>
    <w:p w14:paraId="0476E3C3" w14:textId="77777777" w:rsidR="00CC18C2" w:rsidRPr="009F2886" w:rsidRDefault="00CC18C2" w:rsidP="00CC18C2">
      <w:pPr>
        <w:pStyle w:val="B2"/>
        <w:rPr>
          <w:rFonts w:cs="Arial"/>
        </w:rPr>
      </w:pPr>
      <w:r>
        <w:rPr>
          <w:lang w:eastAsia="zh-CN"/>
        </w:rPr>
        <w:t>9)</w:t>
      </w:r>
      <w:r>
        <w:rPr>
          <w:lang w:eastAsia="zh-CN"/>
        </w:rPr>
        <w:tab/>
      </w:r>
      <w:r w:rsidR="00C11288">
        <w:t>may include a &lt;pegc-id&gt; element set to the PEGC ID of the PGAE-C, if the receiving entity is the PGAE-C</w:t>
      </w:r>
      <w:r>
        <w:rPr>
          <w:rFonts w:cs="Arial"/>
        </w:rPr>
        <w:t>.</w:t>
      </w:r>
    </w:p>
    <w:p w14:paraId="600C700D" w14:textId="77777777" w:rsidR="00CC18C2" w:rsidRDefault="00CC18C2" w:rsidP="00CC18C2">
      <w:pPr>
        <w:rPr>
          <w:lang w:eastAsia="zh-CN"/>
        </w:rPr>
      </w:pPr>
      <w:r>
        <w:t xml:space="preserve">The PMAE-C shall send the generated HTTP POST request towards the receiving entity according to </w:t>
      </w:r>
      <w:r w:rsidRPr="000A20F1">
        <w:t>IETF</w:t>
      </w:r>
      <w:r>
        <w:t> </w:t>
      </w:r>
      <w:r w:rsidRPr="000A20F1">
        <w:t>RFC</w:t>
      </w:r>
      <w:r>
        <w:t> </w:t>
      </w:r>
      <w:r w:rsidR="00F84143">
        <w:t>9110</w:t>
      </w:r>
      <w:r>
        <w:t> </w:t>
      </w:r>
      <w:r w:rsidRPr="0006242D">
        <w:t>[</w:t>
      </w:r>
      <w:r>
        <w:t>4]</w:t>
      </w:r>
      <w:r>
        <w:rPr>
          <w:rFonts w:hint="eastAsia"/>
          <w:lang w:eastAsia="zh-CN"/>
        </w:rPr>
        <w:t>.</w:t>
      </w:r>
    </w:p>
    <w:p w14:paraId="5833961C" w14:textId="77777777" w:rsidR="00CC18C2" w:rsidRDefault="00CC18C2" w:rsidP="00CC18C2">
      <w:r>
        <w:rPr>
          <w:lang w:eastAsia="zh-CN"/>
        </w:rPr>
        <w:t>Up</w:t>
      </w:r>
      <w:r>
        <w:rPr>
          <w:lang w:eastAsia="x-none"/>
        </w:rPr>
        <w:t xml:space="preserve">on reception of an </w:t>
      </w:r>
      <w:r>
        <w:t>HTTP 200 (OK) response message from the receiving entity, with:</w:t>
      </w:r>
    </w:p>
    <w:p w14:paraId="4E12A5E2" w14:textId="77777777" w:rsidR="00CC18C2" w:rsidRDefault="00CC18C2" w:rsidP="00CC18C2">
      <w:pPr>
        <w:pStyle w:val="B1"/>
      </w:pPr>
      <w:r>
        <w:t>a)</w:t>
      </w:r>
      <w:r>
        <w:tab/>
        <w:t>a Content-Type header field set to "application/vnd.3gpp.pinapp-info+xml"; and</w:t>
      </w:r>
    </w:p>
    <w:p w14:paraId="3C72B6A7" w14:textId="77777777" w:rsidR="00CC18C2" w:rsidRDefault="00CC18C2" w:rsidP="00CC18C2">
      <w:pPr>
        <w:pStyle w:val="B1"/>
      </w:pPr>
      <w:r>
        <w:t>b)</w:t>
      </w:r>
      <w:r>
        <w:tab/>
        <w:t>an application/vnd.3gpp.pinapp-info+xml MIME body with a &lt;pin-management-service-switch-configure-accept&gt; element in the &lt;pinapp-info&gt; root element,</w:t>
      </w:r>
    </w:p>
    <w:p w14:paraId="17D5FF8F" w14:textId="77777777" w:rsidR="00CC18C2" w:rsidRDefault="00CC18C2" w:rsidP="00CC18C2">
      <w:r>
        <w:t>the PMAE-C shall consider the PIN management service switch configure request is accepted by the receiving entity, and the PMAE-C:</w:t>
      </w:r>
    </w:p>
    <w:p w14:paraId="07B9D117" w14:textId="77777777" w:rsidR="00C11288" w:rsidRDefault="00C11288" w:rsidP="00C11288">
      <w:pPr>
        <w:pStyle w:val="B1"/>
      </w:pPr>
      <w:r>
        <w:t>a)</w:t>
      </w:r>
      <w:r>
        <w:tab/>
        <w:t>shall generate an HTTP 204 (No content) response message according to IETF RFC 9110 [4]; and</w:t>
      </w:r>
    </w:p>
    <w:p w14:paraId="7E972569" w14:textId="77777777" w:rsidR="00C11288" w:rsidRDefault="00C11288" w:rsidP="00C11288">
      <w:pPr>
        <w:pStyle w:val="B1"/>
      </w:pPr>
      <w:r>
        <w:t>b)</w:t>
      </w:r>
      <w:r>
        <w:tab/>
        <w:t>shall send the generated HTTP 204 (No content) response message towards the PAE-S according to IETF RFC 9110 [4].</w:t>
      </w:r>
    </w:p>
    <w:p w14:paraId="078326FB" w14:textId="77777777" w:rsidR="00CC18C2" w:rsidRDefault="00CC18C2" w:rsidP="00CC18C2">
      <w:r>
        <w:rPr>
          <w:lang w:eastAsia="zh-CN"/>
        </w:rPr>
        <w:t>Up</w:t>
      </w:r>
      <w:r>
        <w:rPr>
          <w:lang w:eastAsia="x-none"/>
        </w:rPr>
        <w:t xml:space="preserve">on reception of an </w:t>
      </w:r>
      <w:r>
        <w:t>HTTP 403 (Forbidden) response message from the receiving entity, with:</w:t>
      </w:r>
    </w:p>
    <w:p w14:paraId="4D7B2C25" w14:textId="77777777" w:rsidR="00CC18C2" w:rsidRDefault="00CC18C2" w:rsidP="00CC18C2">
      <w:pPr>
        <w:pStyle w:val="B1"/>
      </w:pPr>
      <w:r>
        <w:t>a)</w:t>
      </w:r>
      <w:r>
        <w:tab/>
        <w:t>a Content-Type header field set to "application/vnd.3gpp.pinapp-info+xml"; and</w:t>
      </w:r>
    </w:p>
    <w:p w14:paraId="095973CB" w14:textId="77777777" w:rsidR="00CC18C2" w:rsidRPr="002D5DC2" w:rsidRDefault="00CC18C2" w:rsidP="00CC18C2">
      <w:pPr>
        <w:pStyle w:val="B1"/>
      </w:pPr>
      <w:r>
        <w:t>b)</w:t>
      </w:r>
      <w:r>
        <w:tab/>
        <w:t>an application/vnd.3gpp.pinapp-info+xml MIME body with a &lt;pin-management-service-switch-configure-reject&gt; element in the &lt;pinapp-info&gt; root element,</w:t>
      </w:r>
    </w:p>
    <w:p w14:paraId="47BBD8E2" w14:textId="77777777" w:rsidR="00CC18C2" w:rsidRDefault="00CC18C2" w:rsidP="00F110AC">
      <w:r>
        <w:t>the PMAE-C shall consider the PIN management service switch configure request is not accepted by the receiving entity, and the PMAE-C:</w:t>
      </w:r>
    </w:p>
    <w:p w14:paraId="0C7C4167" w14:textId="77777777" w:rsidR="00CC18C2" w:rsidRDefault="00CC18C2" w:rsidP="00CC18C2">
      <w:pPr>
        <w:pStyle w:val="B1"/>
      </w:pPr>
      <w:r>
        <w:rPr>
          <w:lang w:eastAsia="zh-CN"/>
        </w:rPr>
        <w:t>a)</w:t>
      </w:r>
      <w:r>
        <w:rPr>
          <w:lang w:eastAsia="zh-CN"/>
        </w:rPr>
        <w:tab/>
        <w:t xml:space="preserve">shall </w:t>
      </w:r>
      <w:r>
        <w:t>generate an HTTP 403 (Forbidden) response according to IETF RFC </w:t>
      </w:r>
      <w:r w:rsidR="00F84143">
        <w:t>9110</w:t>
      </w:r>
      <w:r>
        <w:t> [4]. In the 403 (Forbidden) response message, the PMAE-C:</w:t>
      </w:r>
    </w:p>
    <w:p w14:paraId="15E5C418" w14:textId="77777777" w:rsidR="00CC18C2" w:rsidRDefault="00CC18C2" w:rsidP="00CC18C2">
      <w:pPr>
        <w:pStyle w:val="B2"/>
      </w:pPr>
      <w:r>
        <w:t>1)</w:t>
      </w:r>
      <w:r>
        <w:tab/>
        <w:t>shall include a Content-Type header field set to "application/vnd.3gpp.pinapp-info+xml"; and</w:t>
      </w:r>
    </w:p>
    <w:p w14:paraId="2AA07E9F" w14:textId="77777777" w:rsidR="00CC18C2" w:rsidRDefault="00CC18C2" w:rsidP="00CC18C2">
      <w:pPr>
        <w:pStyle w:val="B2"/>
      </w:pPr>
      <w:r>
        <w:t>2)</w:t>
      </w:r>
      <w:r>
        <w:tab/>
        <w:t>shall include an application/vnd.3gpp.pinapp-info+xml MIME body with a &lt;pin-management-service-switch-configure-reject&gt; element in the &lt;pinapp-info&gt; root element and within the &lt;pin-management-service-switch-configure-reject&gt; element:</w:t>
      </w:r>
    </w:p>
    <w:p w14:paraId="6A26728D" w14:textId="77777777" w:rsidR="00CC18C2" w:rsidRDefault="00CC18C2" w:rsidP="00CC18C2">
      <w:pPr>
        <w:pStyle w:val="B3"/>
        <w:rPr>
          <w:lang w:eastAsia="zh-CN"/>
        </w:rPr>
      </w:pPr>
      <w:r>
        <w:rPr>
          <w:lang w:eastAsia="zh-CN"/>
        </w:rPr>
        <w:t>i)</w:t>
      </w:r>
      <w:r>
        <w:rPr>
          <w:lang w:eastAsia="zh-CN"/>
        </w:rPr>
        <w:tab/>
        <w:t xml:space="preserve">shall </w:t>
      </w:r>
      <w:r>
        <w:t>include a &lt;</w:t>
      </w:r>
      <w:r>
        <w:rPr>
          <w:lang w:eastAsia="zh-CN"/>
        </w:rPr>
        <w:t>cause</w:t>
      </w:r>
      <w:r>
        <w:t xml:space="preserve">&gt; element set to an appropriate cause for </w:t>
      </w:r>
      <w:r w:rsidRPr="005D33BC">
        <w:t>PIN service switch</w:t>
      </w:r>
      <w:r>
        <w:t xml:space="preserve"> configure failure; and</w:t>
      </w:r>
    </w:p>
    <w:p w14:paraId="60056E6D" w14:textId="77777777" w:rsidR="00CC18C2" w:rsidRDefault="00CC18C2" w:rsidP="00CC18C2">
      <w:pPr>
        <w:pStyle w:val="B1"/>
        <w:rPr>
          <w:lang w:eastAsia="zh-CN"/>
        </w:rPr>
      </w:pPr>
      <w:r>
        <w:rPr>
          <w:lang w:eastAsia="zh-CN"/>
        </w:rPr>
        <w:t>b)</w:t>
      </w:r>
      <w:r>
        <w:rPr>
          <w:lang w:eastAsia="zh-CN"/>
        </w:rPr>
        <w:tab/>
        <w:t xml:space="preserve">shall send the HTTP </w:t>
      </w:r>
      <w:r>
        <w:t>403 (Forbidden)</w:t>
      </w:r>
      <w:r>
        <w:rPr>
          <w:lang w:eastAsia="zh-CN"/>
        </w:rPr>
        <w:t xml:space="preserve"> response towards the PAE-S.</w:t>
      </w:r>
    </w:p>
    <w:p w14:paraId="4B6A3851" w14:textId="77777777" w:rsidR="00756EBD" w:rsidRDefault="00756EBD" w:rsidP="00756EBD">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44FF6AC5" w14:textId="77777777" w:rsidR="00756EBD" w:rsidRPr="007D3511" w:rsidRDefault="00756EBD" w:rsidP="00756EBD">
      <w:pPr>
        <w:pStyle w:val="B1"/>
        <w:rPr>
          <w:lang w:eastAsia="zh-CN"/>
        </w:rPr>
      </w:pPr>
      <w:r>
        <w:rPr>
          <w:rFonts w:hint="eastAsia"/>
          <w:lang w:eastAsia="zh-CN"/>
        </w:rPr>
        <w:t>0</w:t>
      </w:r>
      <w:r>
        <w:rPr>
          <w:lang w:eastAsia="zh-CN"/>
        </w:rPr>
        <w:tab/>
        <w:t>Protocol error, unspecified;</w:t>
      </w:r>
    </w:p>
    <w:p w14:paraId="15AFDE43" w14:textId="77777777" w:rsidR="00756EBD" w:rsidRDefault="00756EBD" w:rsidP="00756EBD">
      <w:pPr>
        <w:pStyle w:val="B1"/>
        <w:rPr>
          <w:lang w:eastAsia="zh-CN"/>
        </w:rPr>
      </w:pPr>
      <w:r>
        <w:rPr>
          <w:lang w:eastAsia="zh-CN"/>
        </w:rPr>
        <w:lastRenderedPageBreak/>
        <w:t>1</w:t>
      </w:r>
      <w:r>
        <w:rPr>
          <w:lang w:eastAsia="zh-CN"/>
        </w:rPr>
        <w:tab/>
      </w:r>
      <w:r w:rsidRPr="007D3511">
        <w:rPr>
          <w:lang w:eastAsia="zh-CN"/>
        </w:rPr>
        <w:t>Operation not allowed</w:t>
      </w:r>
      <w:r>
        <w:rPr>
          <w:lang w:eastAsia="zh-CN"/>
        </w:rPr>
        <w:t>;</w:t>
      </w:r>
    </w:p>
    <w:p w14:paraId="16EE69E3" w14:textId="77777777" w:rsidR="00756EBD" w:rsidRDefault="00756EBD" w:rsidP="00756EBD">
      <w:pPr>
        <w:pStyle w:val="B1"/>
        <w:rPr>
          <w:lang w:eastAsia="zh-CN"/>
        </w:rPr>
      </w:pPr>
      <w:r>
        <w:rPr>
          <w:rFonts w:hint="eastAsia"/>
          <w:lang w:eastAsia="zh-CN"/>
        </w:rPr>
        <w:t>3</w:t>
      </w:r>
      <w:r>
        <w:rPr>
          <w:lang w:eastAsia="zh-CN"/>
        </w:rPr>
        <w:tab/>
      </w:r>
      <w:r w:rsidRPr="007D3511">
        <w:rPr>
          <w:lang w:eastAsia="x-none"/>
        </w:rPr>
        <w:t>Authorization failure</w:t>
      </w:r>
      <w:r>
        <w:rPr>
          <w:rFonts w:hint="eastAsia"/>
          <w:lang w:eastAsia="zh-CN"/>
        </w:rPr>
        <w:t xml:space="preserve">; </w:t>
      </w:r>
    </w:p>
    <w:p w14:paraId="5360F01F" w14:textId="77777777" w:rsidR="00756EBD" w:rsidRDefault="00756EBD" w:rsidP="00756EBD">
      <w:pPr>
        <w:pStyle w:val="B1"/>
        <w:rPr>
          <w:lang w:eastAsia="zh-CN"/>
        </w:rPr>
      </w:pPr>
      <w:r>
        <w:rPr>
          <w:rFonts w:hint="eastAsia"/>
          <w:lang w:eastAsia="zh-CN"/>
        </w:rPr>
        <w:t>5</w:t>
      </w:r>
      <w:r>
        <w:tab/>
      </w:r>
      <w:r>
        <w:rPr>
          <w:rFonts w:hint="eastAsia"/>
          <w:lang w:eastAsia="zh-CN"/>
        </w:rPr>
        <w:t>Resource not sufficient</w:t>
      </w:r>
      <w:r>
        <w:rPr>
          <w:lang w:eastAsia="zh-CN"/>
        </w:rPr>
        <w:t>;</w:t>
      </w:r>
      <w:r w:rsidRPr="00C37465">
        <w:rPr>
          <w:rFonts w:hint="eastAsia"/>
          <w:lang w:eastAsia="zh-CN"/>
        </w:rPr>
        <w:t xml:space="preserve"> </w:t>
      </w:r>
      <w:r>
        <w:rPr>
          <w:rFonts w:hint="eastAsia"/>
          <w:lang w:eastAsia="zh-CN"/>
        </w:rPr>
        <w:t>and</w:t>
      </w:r>
    </w:p>
    <w:p w14:paraId="48E8BA1D" w14:textId="77777777" w:rsidR="00756EBD" w:rsidRDefault="00756EBD" w:rsidP="00756EBD">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2338D71C" w14:textId="77777777" w:rsidR="00CC18C2" w:rsidRDefault="00CC18C2" w:rsidP="00CC18C2">
      <w:r>
        <w:t xml:space="preserve">If </w:t>
      </w:r>
      <w:r>
        <w:rPr>
          <w:lang w:eastAsia="zh-CN"/>
        </w:rPr>
        <w:t>either the PIN or the target PEAE-C</w:t>
      </w:r>
      <w:r w:rsidRPr="00485FB5">
        <w:rPr>
          <w:lang w:eastAsia="zh-CN"/>
        </w:rPr>
        <w:t xml:space="preserve"> </w:t>
      </w:r>
      <w:r>
        <w:rPr>
          <w:lang w:eastAsia="zh-CN"/>
        </w:rPr>
        <w:t xml:space="preserve">cannot support the requested service switch, the </w:t>
      </w:r>
      <w:r>
        <w:t xml:space="preserve">PMAE-C shall </w:t>
      </w:r>
      <w:r w:rsidRPr="00554F63">
        <w:t xml:space="preserve">generate an HTTP </w:t>
      </w:r>
      <w:r>
        <w:t>403</w:t>
      </w:r>
      <w:r w:rsidRPr="00554F63">
        <w:t xml:space="preserve"> (</w:t>
      </w:r>
      <w:r>
        <w:t>Forbidden</w:t>
      </w:r>
      <w:r w:rsidRPr="00554F63">
        <w:t xml:space="preserve">) response according to </w:t>
      </w:r>
      <w:r w:rsidRPr="002847DD">
        <w:t>IETF</w:t>
      </w:r>
      <w:r>
        <w:t> </w:t>
      </w:r>
      <w:r w:rsidRPr="002847DD">
        <w:t>RFC</w:t>
      </w:r>
      <w:r>
        <w:t> </w:t>
      </w:r>
      <w:r w:rsidR="00F84143">
        <w:t>9110</w:t>
      </w:r>
      <w:r>
        <w:t> </w:t>
      </w:r>
      <w:r w:rsidRPr="00554F63">
        <w:t>[</w:t>
      </w:r>
      <w:r>
        <w:t>4</w:t>
      </w:r>
      <w:r w:rsidRPr="00554F63">
        <w:t xml:space="preserve">]. In the HTTP </w:t>
      </w:r>
      <w:r>
        <w:t>4</w:t>
      </w:r>
      <w:r w:rsidRPr="00554F63">
        <w:t>0</w:t>
      </w:r>
      <w:r>
        <w:t>3</w:t>
      </w:r>
      <w:r w:rsidRPr="00554F63">
        <w:t xml:space="preserve"> (</w:t>
      </w:r>
      <w:r>
        <w:t>Forbidden</w:t>
      </w:r>
      <w:r w:rsidRPr="00554F63">
        <w:t xml:space="preserve">) response message, the </w:t>
      </w:r>
      <w:r>
        <w:t>PMAE-C</w:t>
      </w:r>
      <w:r w:rsidRPr="00554F63">
        <w:t>:</w:t>
      </w:r>
    </w:p>
    <w:p w14:paraId="56A10837" w14:textId="77777777" w:rsidR="00CC18C2" w:rsidRDefault="00CC18C2" w:rsidP="00CC18C2">
      <w:pPr>
        <w:pStyle w:val="B1"/>
      </w:pPr>
      <w:r>
        <w:t>a)</w:t>
      </w:r>
      <w:r>
        <w:tab/>
      </w:r>
      <w:r w:rsidRPr="0073469F">
        <w:t xml:space="preserve">shall include a </w:t>
      </w:r>
      <w:r>
        <w:t>Content-Type</w:t>
      </w:r>
      <w:r w:rsidRPr="0073469F">
        <w:t xml:space="preserve"> header field se</w:t>
      </w:r>
      <w:r>
        <w:t>t to "application/vnd.3gpp.pinapp-info+xml</w:t>
      </w:r>
      <w:r w:rsidRPr="0073469F">
        <w:t>";</w:t>
      </w:r>
      <w:r>
        <w:t xml:space="preserve"> and</w:t>
      </w:r>
    </w:p>
    <w:p w14:paraId="7AC504E9" w14:textId="77777777" w:rsidR="00CC18C2" w:rsidRPr="007144A8" w:rsidRDefault="00CC18C2" w:rsidP="00CC18C2">
      <w:pPr>
        <w:pStyle w:val="B1"/>
      </w:pPr>
      <w:r>
        <w:t>b)</w:t>
      </w:r>
      <w:r>
        <w:tab/>
        <w:t>s</w:t>
      </w:r>
      <w:r w:rsidRPr="004E7BF5">
        <w:t>hall include an application/vnd.3gpp.</w:t>
      </w:r>
      <w:r>
        <w:t>pinapp</w:t>
      </w:r>
      <w:r w:rsidRPr="004E7BF5">
        <w:t xml:space="preserve">-info+xml MIME body </w:t>
      </w:r>
      <w:r>
        <w:t xml:space="preserve">with a </w:t>
      </w:r>
      <w:r w:rsidRPr="00A23C86">
        <w:t>&lt;</w:t>
      </w:r>
      <w:r>
        <w:t>pin-configuration-service-switch-configure-reject</w:t>
      </w:r>
      <w:r w:rsidRPr="00A23C86">
        <w:t>&gt;</w:t>
      </w:r>
      <w:r w:rsidRPr="004E7BF5">
        <w:t xml:space="preserve"> element</w:t>
      </w:r>
      <w:r>
        <w:t xml:space="preserve"> </w:t>
      </w:r>
      <w:r w:rsidRPr="004E7BF5">
        <w:t>in the &lt;</w:t>
      </w:r>
      <w:r>
        <w:t>pinapp</w:t>
      </w:r>
      <w:r w:rsidRPr="004E7BF5">
        <w:t>-info&gt; root element</w:t>
      </w:r>
      <w:r>
        <w:t xml:space="preserve"> and within the </w:t>
      </w:r>
      <w:r w:rsidRPr="00A23C86">
        <w:t>&lt;</w:t>
      </w:r>
      <w:r>
        <w:t>pin-configuration-service-switch-configure-reject</w:t>
      </w:r>
      <w:r w:rsidRPr="00A23C86">
        <w:t>&gt;</w:t>
      </w:r>
      <w:r w:rsidRPr="004E7BF5">
        <w:t xml:space="preserve"> element</w:t>
      </w:r>
      <w:r>
        <w:t>:</w:t>
      </w:r>
    </w:p>
    <w:p w14:paraId="735A642A" w14:textId="77777777" w:rsidR="00CC18C2" w:rsidRDefault="00CC18C2" w:rsidP="00CC18C2">
      <w:pPr>
        <w:pStyle w:val="B2"/>
      </w:pPr>
      <w:r>
        <w:t>1)</w:t>
      </w:r>
      <w:r>
        <w:tab/>
        <w:t>shall include a &lt;cause&gt; element set to indicate</w:t>
      </w:r>
      <w:r w:rsidRPr="00095840">
        <w:t xml:space="preserve"> the cause of the failure</w:t>
      </w:r>
      <w:r>
        <w:t>.</w:t>
      </w:r>
    </w:p>
    <w:p w14:paraId="6DC19378" w14:textId="77777777" w:rsidR="00CC18C2" w:rsidRDefault="00CC18C2" w:rsidP="00CC18C2">
      <w:pPr>
        <w:rPr>
          <w:lang w:eastAsia="zh-CN"/>
        </w:rPr>
      </w:pPr>
      <w:r>
        <w:t xml:space="preserve">The PMAE-C shall send the generated </w:t>
      </w:r>
      <w:r w:rsidRPr="00554F63">
        <w:t xml:space="preserve">HTTP </w:t>
      </w:r>
      <w:r>
        <w:t>403</w:t>
      </w:r>
      <w:r w:rsidRPr="00554F63">
        <w:t xml:space="preserve"> (</w:t>
      </w:r>
      <w:r>
        <w:t>Forbidden</w:t>
      </w:r>
      <w:r w:rsidRPr="00554F63">
        <w:t>) response</w:t>
      </w:r>
      <w:r>
        <w:t xml:space="preserve"> towards the receiving entity according to </w:t>
      </w:r>
      <w:r w:rsidRPr="000A20F1">
        <w:t>IETF</w:t>
      </w:r>
      <w:r>
        <w:t> </w:t>
      </w:r>
      <w:r w:rsidRPr="000A20F1">
        <w:t>RFC</w:t>
      </w:r>
      <w:r>
        <w:t> </w:t>
      </w:r>
      <w:r w:rsidR="00F84143">
        <w:t>9110</w:t>
      </w:r>
      <w:r>
        <w:t> </w:t>
      </w:r>
      <w:r w:rsidRPr="0006242D">
        <w:t>[</w:t>
      </w:r>
      <w:r>
        <w:t>4]</w:t>
      </w:r>
      <w:r>
        <w:rPr>
          <w:rFonts w:hint="eastAsia"/>
          <w:lang w:eastAsia="zh-CN"/>
        </w:rPr>
        <w:t>.</w:t>
      </w:r>
    </w:p>
    <w:p w14:paraId="3643584F" w14:textId="77777777" w:rsidR="00756EBD" w:rsidRDefault="00756EBD" w:rsidP="00756EBD">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509F8FF6" w14:textId="77777777" w:rsidR="00756EBD" w:rsidRPr="007D3511" w:rsidRDefault="00756EBD" w:rsidP="00756EBD">
      <w:pPr>
        <w:pStyle w:val="B1"/>
        <w:rPr>
          <w:lang w:eastAsia="zh-CN"/>
        </w:rPr>
      </w:pPr>
      <w:r>
        <w:rPr>
          <w:rFonts w:hint="eastAsia"/>
          <w:lang w:eastAsia="zh-CN"/>
        </w:rPr>
        <w:t>0</w:t>
      </w:r>
      <w:r>
        <w:rPr>
          <w:lang w:eastAsia="zh-CN"/>
        </w:rPr>
        <w:tab/>
        <w:t>Protocol error, unspecified;</w:t>
      </w:r>
    </w:p>
    <w:p w14:paraId="1462B23A" w14:textId="77777777" w:rsidR="00756EBD" w:rsidRPr="00BE6228" w:rsidRDefault="00756EBD" w:rsidP="00756EBD">
      <w:pPr>
        <w:pStyle w:val="B1"/>
        <w:rPr>
          <w:rFonts w:eastAsia="Times New Roman"/>
          <w:lang w:eastAsia="zh-CN"/>
        </w:rPr>
      </w:pPr>
      <w:r w:rsidRPr="00BE6228">
        <w:rPr>
          <w:rFonts w:eastAsia="Times New Roman"/>
          <w:lang w:eastAsia="zh-CN"/>
        </w:rPr>
        <w:t>1</w:t>
      </w:r>
      <w:r w:rsidRPr="00BE6228">
        <w:rPr>
          <w:rFonts w:eastAsia="Times New Roman"/>
          <w:lang w:eastAsia="zh-CN"/>
        </w:rPr>
        <w:tab/>
        <w:t>Operation not allowed;</w:t>
      </w:r>
    </w:p>
    <w:p w14:paraId="295C1717" w14:textId="77777777" w:rsidR="00756EBD" w:rsidRPr="00BE6228" w:rsidRDefault="00756EBD" w:rsidP="00756EBD">
      <w:pPr>
        <w:pStyle w:val="B1"/>
        <w:rPr>
          <w:rFonts w:eastAsia="Times New Roman"/>
          <w:lang w:eastAsia="zh-CN"/>
        </w:rPr>
      </w:pPr>
      <w:r w:rsidRPr="00BE6228">
        <w:rPr>
          <w:rFonts w:eastAsia="Times New Roman" w:hint="eastAsia"/>
          <w:lang w:eastAsia="zh-CN"/>
        </w:rPr>
        <w:t>3</w:t>
      </w:r>
      <w:r w:rsidRPr="00BE6228">
        <w:rPr>
          <w:rFonts w:eastAsia="Times New Roman"/>
          <w:lang w:eastAsia="zh-CN"/>
        </w:rPr>
        <w:tab/>
        <w:t>Authorization failure</w:t>
      </w:r>
      <w:r w:rsidRPr="00BE6228">
        <w:rPr>
          <w:rFonts w:eastAsia="Times New Roman" w:hint="eastAsia"/>
          <w:lang w:eastAsia="zh-CN"/>
        </w:rPr>
        <w:t xml:space="preserve">; </w:t>
      </w:r>
    </w:p>
    <w:p w14:paraId="4CEE93CA" w14:textId="77777777" w:rsidR="00756EBD" w:rsidRPr="00BE6228" w:rsidRDefault="00756EBD" w:rsidP="00756EBD">
      <w:pPr>
        <w:pStyle w:val="B1"/>
        <w:rPr>
          <w:rFonts w:eastAsia="Times New Roman"/>
          <w:lang w:eastAsia="zh-CN"/>
        </w:rPr>
      </w:pPr>
      <w:r w:rsidRPr="00BE6228">
        <w:rPr>
          <w:rFonts w:eastAsia="Times New Roman" w:hint="eastAsia"/>
          <w:lang w:eastAsia="zh-CN"/>
        </w:rPr>
        <w:t>5</w:t>
      </w:r>
      <w:r w:rsidRPr="00BE6228">
        <w:rPr>
          <w:rFonts w:eastAsia="Times New Roman"/>
          <w:lang w:eastAsia="zh-CN"/>
        </w:rPr>
        <w:tab/>
      </w:r>
      <w:r w:rsidRPr="00BE6228">
        <w:rPr>
          <w:rFonts w:eastAsia="Times New Roman" w:hint="eastAsia"/>
          <w:lang w:eastAsia="zh-CN"/>
        </w:rPr>
        <w:t>Resource not sufficient</w:t>
      </w:r>
      <w:r w:rsidRPr="00BE6228">
        <w:rPr>
          <w:rFonts w:eastAsia="Times New Roman"/>
          <w:lang w:eastAsia="zh-CN"/>
        </w:rPr>
        <w:t>;</w:t>
      </w:r>
      <w:r w:rsidRPr="00BE6228">
        <w:rPr>
          <w:rFonts w:eastAsia="Times New Roman" w:hint="eastAsia"/>
          <w:lang w:eastAsia="zh-CN"/>
        </w:rPr>
        <w:t xml:space="preserve"> and</w:t>
      </w:r>
    </w:p>
    <w:p w14:paraId="77A87C54" w14:textId="77777777" w:rsidR="00756EBD" w:rsidRPr="00CC18C2" w:rsidRDefault="00756EBD" w:rsidP="00BE6228">
      <w:pPr>
        <w:pStyle w:val="B1"/>
      </w:pPr>
      <w:r w:rsidRPr="00BE6228">
        <w:rPr>
          <w:rFonts w:eastAsia="Times New Roman"/>
          <w:lang w:eastAsia="zh-CN"/>
        </w:rPr>
        <w:t>7</w:t>
      </w:r>
      <w:r w:rsidRPr="00BE6228">
        <w:rPr>
          <w:rFonts w:eastAsia="Times New Roman"/>
          <w:lang w:eastAsia="zh-CN"/>
        </w:rPr>
        <w:tab/>
        <w:t>Permanently denied</w:t>
      </w:r>
      <w:r w:rsidRPr="00BE6228">
        <w:rPr>
          <w:rFonts w:eastAsia="Times New Roman" w:hint="eastAsia"/>
          <w:lang w:eastAsia="zh-CN"/>
        </w:rPr>
        <w:t>.</w:t>
      </w:r>
    </w:p>
    <w:p w14:paraId="15B69B74" w14:textId="77777777" w:rsidR="00CC18C2" w:rsidRDefault="00CC18C2" w:rsidP="00CC18C2">
      <w:pPr>
        <w:pStyle w:val="Heading5"/>
        <w:rPr>
          <w:lang w:eastAsia="zh-CN"/>
        </w:rPr>
      </w:pPr>
      <w:bookmarkStart w:id="495" w:name="_CR5_7_2_3_3"/>
      <w:bookmarkStart w:id="496" w:name="_Toc172038224"/>
      <w:bookmarkEnd w:id="495"/>
      <w:r>
        <w:rPr>
          <w:rFonts w:hint="eastAsia"/>
          <w:lang w:eastAsia="zh-CN"/>
        </w:rPr>
        <w:t>5</w:t>
      </w:r>
      <w:r>
        <w:rPr>
          <w:lang w:eastAsia="zh-CN"/>
        </w:rPr>
        <w:t>.7.2.3.3</w:t>
      </w:r>
      <w:r>
        <w:rPr>
          <w:lang w:eastAsia="zh-CN"/>
        </w:rPr>
        <w:tab/>
        <w:t>Receiving entity procedure</w:t>
      </w:r>
      <w:bookmarkEnd w:id="496"/>
    </w:p>
    <w:p w14:paraId="19766B36" w14:textId="77777777" w:rsidR="00CC18C2" w:rsidRPr="00DB312F" w:rsidRDefault="00CC18C2" w:rsidP="00CC18C2">
      <w:pPr>
        <w:rPr>
          <w:lang w:eastAsia="zh-CN"/>
        </w:rPr>
      </w:pPr>
      <w:r>
        <w:rPr>
          <w:rFonts w:hint="eastAsia"/>
          <w:lang w:eastAsia="zh-CN"/>
        </w:rPr>
        <w:t>T</w:t>
      </w:r>
      <w:r>
        <w:rPr>
          <w:lang w:eastAsia="zh-CN"/>
        </w:rPr>
        <w:t>he receiving entity can be a PGAE-C or PEAE-C.</w:t>
      </w:r>
    </w:p>
    <w:p w14:paraId="6EFBC7B0" w14:textId="77777777" w:rsidR="00CC18C2" w:rsidRDefault="00CC18C2" w:rsidP="00CC18C2">
      <w:r>
        <w:rPr>
          <w:lang w:eastAsia="x-none"/>
        </w:rPr>
        <w:t>Upon reception of an HTTP POST request</w:t>
      </w:r>
      <w:r w:rsidRPr="005025FB">
        <w:t xml:space="preserve"> </w:t>
      </w:r>
      <w:r>
        <w:t>message containing:</w:t>
      </w:r>
    </w:p>
    <w:p w14:paraId="4C28994E" w14:textId="77777777" w:rsidR="00CC18C2" w:rsidRDefault="00CC18C2" w:rsidP="00CC18C2">
      <w:pPr>
        <w:pStyle w:val="B1"/>
      </w:pPr>
      <w:r>
        <w:t>a)</w:t>
      </w:r>
      <w:r>
        <w:tab/>
        <w:t>a Content-Type header field set to "application/vnd.3gpp.pinapp-info+xml"; and</w:t>
      </w:r>
    </w:p>
    <w:p w14:paraId="4C8E349B" w14:textId="77777777" w:rsidR="00CC18C2" w:rsidRDefault="00CC18C2" w:rsidP="00CC18C2">
      <w:pPr>
        <w:pStyle w:val="B1"/>
      </w:pPr>
      <w:r>
        <w:t>b)</w:t>
      </w:r>
      <w:r>
        <w:tab/>
        <w:t xml:space="preserve">an application/vnd.3gpp.pinapp-info+xml MIME body with a </w:t>
      </w:r>
      <w:r w:rsidRPr="0073469F">
        <w:t>&lt;</w:t>
      </w:r>
      <w:r w:rsidRPr="000C6CA0">
        <w:t xml:space="preserve"> </w:t>
      </w:r>
      <w:r>
        <w:t>pin-management-service-switch-configure-request</w:t>
      </w:r>
      <w:r w:rsidRPr="0073469F">
        <w:t>&gt;</w:t>
      </w:r>
      <w:r>
        <w:t xml:space="preserve"> </w:t>
      </w:r>
      <w:r w:rsidRPr="00FB41A4">
        <w:t>element in the &lt;</w:t>
      </w:r>
      <w:r>
        <w:t>pinapp</w:t>
      </w:r>
      <w:r w:rsidRPr="00FB41A4">
        <w:t xml:space="preserve">-info&gt; </w:t>
      </w:r>
      <w:r>
        <w:t>root element,</w:t>
      </w:r>
    </w:p>
    <w:p w14:paraId="0684EE09" w14:textId="77777777" w:rsidR="00CC18C2" w:rsidRDefault="00CC18C2" w:rsidP="00CC18C2">
      <w:r>
        <w:t xml:space="preserve">the receiving entity shall </w:t>
      </w:r>
      <w:r w:rsidRPr="00583BDB">
        <w:rPr>
          <w:lang w:eastAsia="zh-CN"/>
        </w:rPr>
        <w:t xml:space="preserve">check </w:t>
      </w:r>
      <w:r>
        <w:rPr>
          <w:lang w:eastAsia="zh-CN"/>
        </w:rPr>
        <w:t>whet</w:t>
      </w:r>
      <w:r w:rsidRPr="00485FB5">
        <w:rPr>
          <w:lang w:eastAsia="zh-CN"/>
        </w:rPr>
        <w:t>he</w:t>
      </w:r>
      <w:r>
        <w:rPr>
          <w:lang w:eastAsia="zh-CN"/>
        </w:rPr>
        <w:t xml:space="preserve">r </w:t>
      </w:r>
      <w:r>
        <w:t>receiving entity</w:t>
      </w:r>
      <w:r>
        <w:rPr>
          <w:lang w:eastAsia="zh-CN"/>
        </w:rPr>
        <w:t xml:space="preserve"> can be configured to support the service switch request</w:t>
      </w:r>
      <w:r w:rsidRPr="00583BDB">
        <w:rPr>
          <w:lang w:eastAsia="zh-CN"/>
        </w:rPr>
        <w:t>.</w:t>
      </w:r>
    </w:p>
    <w:p w14:paraId="34AC8CF0" w14:textId="77777777" w:rsidR="00CC18C2" w:rsidRDefault="00CC18C2" w:rsidP="00CC18C2">
      <w:r>
        <w:t xml:space="preserve">If </w:t>
      </w:r>
      <w:r>
        <w:rPr>
          <w:lang w:eastAsia="zh-CN"/>
        </w:rPr>
        <w:t xml:space="preserve">the PGAE-C can be configured to support the requested service switch, </w:t>
      </w:r>
      <w:r>
        <w:t xml:space="preserve">receiving entity shall </w:t>
      </w:r>
      <w:r w:rsidRPr="00554F63">
        <w:t xml:space="preserve">generate an HTTP 200 (OK) response according to </w:t>
      </w:r>
      <w:r w:rsidRPr="002847DD">
        <w:t>IETF</w:t>
      </w:r>
      <w:r>
        <w:t> </w:t>
      </w:r>
      <w:r w:rsidRPr="002847DD">
        <w:t>RFC</w:t>
      </w:r>
      <w:r>
        <w:t> </w:t>
      </w:r>
      <w:r w:rsidR="00F84143">
        <w:t>9110</w:t>
      </w:r>
      <w:r>
        <w:t> </w:t>
      </w:r>
      <w:r w:rsidRPr="00554F63">
        <w:t>[</w:t>
      </w:r>
      <w:r>
        <w:t>4</w:t>
      </w:r>
      <w:r w:rsidRPr="00554F63">
        <w:t>]. In the HTTP 200 (OK) response message, the</w:t>
      </w:r>
      <w:r>
        <w:t xml:space="preserve"> receiving entity</w:t>
      </w:r>
      <w:r w:rsidRPr="00554F63">
        <w:t>:</w:t>
      </w:r>
    </w:p>
    <w:p w14:paraId="5AA79978" w14:textId="77777777" w:rsidR="00CC18C2" w:rsidRDefault="00CC18C2" w:rsidP="00CC18C2">
      <w:pPr>
        <w:pStyle w:val="B1"/>
      </w:pPr>
      <w:r>
        <w:t>a)</w:t>
      </w:r>
      <w:r>
        <w:tab/>
      </w:r>
      <w:r w:rsidRPr="0073469F">
        <w:t xml:space="preserve">shall include a </w:t>
      </w:r>
      <w:r>
        <w:t>Content-Type</w:t>
      </w:r>
      <w:r w:rsidRPr="0073469F">
        <w:t xml:space="preserve"> header field se</w:t>
      </w:r>
      <w:r>
        <w:t>t to "application/vnd.3gpp.pinapp-info+xml</w:t>
      </w:r>
      <w:r w:rsidRPr="0073469F">
        <w:t>";</w:t>
      </w:r>
      <w:r>
        <w:t xml:space="preserve"> and</w:t>
      </w:r>
    </w:p>
    <w:p w14:paraId="6AB778F7" w14:textId="77777777" w:rsidR="00CC18C2" w:rsidRDefault="00CC18C2" w:rsidP="00CC18C2">
      <w:pPr>
        <w:pStyle w:val="B1"/>
      </w:pPr>
      <w:r>
        <w:t>b)</w:t>
      </w:r>
      <w:r>
        <w:tab/>
      </w:r>
      <w:r w:rsidRPr="004E7BF5">
        <w:t>shall include an application/vnd.3gpp.</w:t>
      </w:r>
      <w:r>
        <w:t>pinapp</w:t>
      </w:r>
      <w:r w:rsidRPr="004E7BF5">
        <w:t xml:space="preserve">-info+xml MIME body </w:t>
      </w:r>
      <w:r>
        <w:t xml:space="preserve">with a </w:t>
      </w:r>
      <w:r w:rsidRPr="00A23C86">
        <w:t>&lt;</w:t>
      </w:r>
      <w:r>
        <w:t>pin-management-service-switch-configure-accept</w:t>
      </w:r>
      <w:r w:rsidRPr="00A23C86">
        <w:t>&gt;</w:t>
      </w:r>
      <w:r w:rsidRPr="004E7BF5">
        <w:t xml:space="preserve"> element</w:t>
      </w:r>
      <w:r>
        <w:t xml:space="preserve"> </w:t>
      </w:r>
      <w:r w:rsidRPr="004E7BF5">
        <w:t>in the &lt;</w:t>
      </w:r>
      <w:r>
        <w:t>pinapp</w:t>
      </w:r>
      <w:r w:rsidRPr="004E7BF5">
        <w:t>-info&gt; root element</w:t>
      </w:r>
      <w:r>
        <w:t>.</w:t>
      </w:r>
    </w:p>
    <w:p w14:paraId="1BA89CE9" w14:textId="77777777" w:rsidR="00CC18C2" w:rsidRPr="007144A8" w:rsidRDefault="00CC18C2" w:rsidP="00CC18C2">
      <w:pPr>
        <w:rPr>
          <w:lang w:eastAsia="zh-CN"/>
        </w:rPr>
      </w:pPr>
      <w:r>
        <w:t xml:space="preserve">The receiving entity shall send the generated </w:t>
      </w:r>
      <w:r w:rsidRPr="00554F63">
        <w:t>HTTP 200 (OK) response</w:t>
      </w:r>
      <w:r>
        <w:t xml:space="preserve"> towards the PMAE-C according to </w:t>
      </w:r>
      <w:r w:rsidRPr="000A20F1">
        <w:t>IETF</w:t>
      </w:r>
      <w:r>
        <w:t> </w:t>
      </w:r>
      <w:r w:rsidRPr="000A20F1">
        <w:t>RFC</w:t>
      </w:r>
      <w:r>
        <w:t> </w:t>
      </w:r>
      <w:r w:rsidR="00F84143">
        <w:t>9110</w:t>
      </w:r>
      <w:r>
        <w:t> </w:t>
      </w:r>
      <w:r w:rsidRPr="0006242D">
        <w:t>[</w:t>
      </w:r>
      <w:r>
        <w:t>4]</w:t>
      </w:r>
      <w:r>
        <w:rPr>
          <w:rFonts w:hint="eastAsia"/>
          <w:lang w:eastAsia="zh-CN"/>
        </w:rPr>
        <w:t>.</w:t>
      </w:r>
    </w:p>
    <w:p w14:paraId="2E984FD1" w14:textId="77777777" w:rsidR="00CC18C2" w:rsidRDefault="00CC18C2" w:rsidP="00CC18C2">
      <w:r>
        <w:t xml:space="preserve">If </w:t>
      </w:r>
      <w:r>
        <w:rPr>
          <w:lang w:eastAsia="zh-CN"/>
        </w:rPr>
        <w:t xml:space="preserve">the </w:t>
      </w:r>
      <w:r>
        <w:t>receiving entity</w:t>
      </w:r>
      <w:r>
        <w:rPr>
          <w:lang w:eastAsia="zh-CN"/>
        </w:rPr>
        <w:t xml:space="preserve"> cannot be configured to support the requested service switch, </w:t>
      </w:r>
      <w:r>
        <w:t xml:space="preserve">receiving entity shall </w:t>
      </w:r>
      <w:r w:rsidRPr="00554F63">
        <w:t xml:space="preserve">generate an HTTP </w:t>
      </w:r>
      <w:r>
        <w:t>403</w:t>
      </w:r>
      <w:r w:rsidRPr="00554F63">
        <w:t xml:space="preserve"> (</w:t>
      </w:r>
      <w:r>
        <w:t>Forbidden</w:t>
      </w:r>
      <w:r w:rsidRPr="00554F63">
        <w:t xml:space="preserve">) response according to </w:t>
      </w:r>
      <w:r w:rsidRPr="002847DD">
        <w:t>IETF</w:t>
      </w:r>
      <w:r>
        <w:t> </w:t>
      </w:r>
      <w:r w:rsidRPr="002847DD">
        <w:t>RFC</w:t>
      </w:r>
      <w:r>
        <w:t> </w:t>
      </w:r>
      <w:r w:rsidR="00F84143">
        <w:t>9110</w:t>
      </w:r>
      <w:r>
        <w:t> </w:t>
      </w:r>
      <w:r w:rsidRPr="00554F63">
        <w:t>[</w:t>
      </w:r>
      <w:r>
        <w:t>4</w:t>
      </w:r>
      <w:r w:rsidRPr="00554F63">
        <w:t xml:space="preserve">]. In the HTTP </w:t>
      </w:r>
      <w:r>
        <w:t>4</w:t>
      </w:r>
      <w:r w:rsidRPr="00554F63">
        <w:t>0</w:t>
      </w:r>
      <w:r>
        <w:t>3</w:t>
      </w:r>
      <w:r w:rsidRPr="00554F63">
        <w:t xml:space="preserve"> (</w:t>
      </w:r>
      <w:r>
        <w:t>Forbidden</w:t>
      </w:r>
      <w:r w:rsidRPr="00554F63">
        <w:t xml:space="preserve">) response message, the </w:t>
      </w:r>
      <w:r>
        <w:t>receiving entity</w:t>
      </w:r>
      <w:r w:rsidRPr="00554F63">
        <w:t>:</w:t>
      </w:r>
    </w:p>
    <w:p w14:paraId="243ACF1B" w14:textId="77777777" w:rsidR="00CC18C2" w:rsidRDefault="00CC18C2" w:rsidP="00CC18C2">
      <w:pPr>
        <w:pStyle w:val="B1"/>
      </w:pPr>
      <w:r>
        <w:t>a)</w:t>
      </w:r>
      <w:r>
        <w:tab/>
      </w:r>
      <w:r w:rsidRPr="0073469F">
        <w:t xml:space="preserve">shall include a </w:t>
      </w:r>
      <w:r>
        <w:t>Content-Type</w:t>
      </w:r>
      <w:r w:rsidRPr="0073469F">
        <w:t xml:space="preserve"> header field se</w:t>
      </w:r>
      <w:r>
        <w:t>t to "application/vnd.3gpp.pinapp-info+xml</w:t>
      </w:r>
      <w:r w:rsidRPr="0073469F">
        <w:t>";</w:t>
      </w:r>
      <w:r>
        <w:t xml:space="preserve"> and</w:t>
      </w:r>
    </w:p>
    <w:p w14:paraId="7F2811E7" w14:textId="77777777" w:rsidR="00CC18C2" w:rsidRPr="007144A8" w:rsidRDefault="00CC18C2" w:rsidP="00CC18C2">
      <w:pPr>
        <w:pStyle w:val="B1"/>
      </w:pPr>
      <w:r>
        <w:lastRenderedPageBreak/>
        <w:t>b)</w:t>
      </w:r>
      <w:r>
        <w:tab/>
      </w:r>
      <w:r w:rsidRPr="004E7BF5">
        <w:t>shall include an application/vnd.3gpp.</w:t>
      </w:r>
      <w:r>
        <w:t>pinapp</w:t>
      </w:r>
      <w:r w:rsidRPr="004E7BF5">
        <w:t xml:space="preserve">-info+xml MIME body </w:t>
      </w:r>
      <w:r>
        <w:t xml:space="preserve">with a </w:t>
      </w:r>
      <w:r w:rsidRPr="00A23C86">
        <w:t>&lt;</w:t>
      </w:r>
      <w:r>
        <w:t>pin-management-service-switch-configure-reject</w:t>
      </w:r>
      <w:r w:rsidRPr="00A23C86">
        <w:t>&gt;</w:t>
      </w:r>
      <w:r w:rsidRPr="004E7BF5">
        <w:t xml:space="preserve"> element</w:t>
      </w:r>
      <w:r>
        <w:t xml:space="preserve"> </w:t>
      </w:r>
      <w:r w:rsidRPr="004E7BF5">
        <w:t>in the &lt;</w:t>
      </w:r>
      <w:r>
        <w:t>pinapp</w:t>
      </w:r>
      <w:r w:rsidRPr="004E7BF5">
        <w:t>-info&gt; root element</w:t>
      </w:r>
      <w:r>
        <w:t xml:space="preserve"> and within the </w:t>
      </w:r>
      <w:r w:rsidRPr="00A23C86">
        <w:t>&lt;</w:t>
      </w:r>
      <w:r>
        <w:t>pin-management-service-switch-configure-reject</w:t>
      </w:r>
      <w:r w:rsidRPr="00A23C86">
        <w:t>&gt;</w:t>
      </w:r>
      <w:r w:rsidRPr="004E7BF5">
        <w:t xml:space="preserve"> element</w:t>
      </w:r>
      <w:r>
        <w:t>:</w:t>
      </w:r>
    </w:p>
    <w:p w14:paraId="3F43B59E" w14:textId="77777777" w:rsidR="00CC18C2" w:rsidRPr="00346EBC" w:rsidRDefault="00CC18C2" w:rsidP="00CC18C2">
      <w:pPr>
        <w:pStyle w:val="B2"/>
      </w:pPr>
      <w:r>
        <w:t>1)</w:t>
      </w:r>
      <w:r>
        <w:tab/>
        <w:t>shall include a &lt;cause&gt; element set to indicate</w:t>
      </w:r>
      <w:r w:rsidRPr="00095840">
        <w:t xml:space="preserve"> the cause of the failure</w:t>
      </w:r>
      <w:r>
        <w:t>.</w:t>
      </w:r>
    </w:p>
    <w:p w14:paraId="239B3B0D" w14:textId="77777777" w:rsidR="00E139D0" w:rsidRDefault="00CC18C2" w:rsidP="00CC18C2">
      <w:pPr>
        <w:rPr>
          <w:lang w:eastAsia="zh-CN"/>
        </w:rPr>
      </w:pPr>
      <w:r>
        <w:t xml:space="preserve">The receiving entity shall send the generated </w:t>
      </w:r>
      <w:r w:rsidRPr="00554F63">
        <w:t xml:space="preserve">HTTP </w:t>
      </w:r>
      <w:r>
        <w:t>403</w:t>
      </w:r>
      <w:r w:rsidRPr="00554F63">
        <w:t xml:space="preserve"> (</w:t>
      </w:r>
      <w:r>
        <w:t>Forbidden</w:t>
      </w:r>
      <w:r w:rsidRPr="00554F63">
        <w:t>) response</w:t>
      </w:r>
      <w:r>
        <w:t xml:space="preserve"> towards the PMAE-C according to </w:t>
      </w:r>
      <w:r w:rsidRPr="000A20F1">
        <w:t>IETF</w:t>
      </w:r>
      <w:r>
        <w:t> </w:t>
      </w:r>
      <w:r w:rsidRPr="000A20F1">
        <w:t>RFC</w:t>
      </w:r>
      <w:r>
        <w:t> </w:t>
      </w:r>
      <w:r w:rsidR="00F84143">
        <w:t>9110</w:t>
      </w:r>
      <w:r>
        <w:t> </w:t>
      </w:r>
      <w:r w:rsidRPr="0006242D">
        <w:t>[</w:t>
      </w:r>
      <w:r>
        <w:t>4]</w:t>
      </w:r>
      <w:r>
        <w:rPr>
          <w:rFonts w:hint="eastAsia"/>
          <w:lang w:eastAsia="zh-CN"/>
        </w:rPr>
        <w:t>.</w:t>
      </w:r>
    </w:p>
    <w:p w14:paraId="15353499" w14:textId="77777777" w:rsidR="00756EBD" w:rsidRDefault="00756EBD" w:rsidP="00756EBD">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352F8103" w14:textId="77777777" w:rsidR="00756EBD" w:rsidRPr="00BE6228" w:rsidRDefault="00756EBD" w:rsidP="00756EBD">
      <w:pPr>
        <w:pStyle w:val="B1"/>
        <w:rPr>
          <w:rFonts w:eastAsia="Times New Roman"/>
          <w:lang w:eastAsia="zh-CN"/>
        </w:rPr>
      </w:pPr>
      <w:r w:rsidRPr="00BE6228">
        <w:rPr>
          <w:rFonts w:eastAsia="Times New Roman" w:hint="eastAsia"/>
          <w:lang w:eastAsia="zh-CN"/>
        </w:rPr>
        <w:t>0</w:t>
      </w:r>
      <w:r w:rsidRPr="00BE6228">
        <w:rPr>
          <w:rFonts w:eastAsia="Times New Roman"/>
          <w:lang w:eastAsia="zh-CN"/>
        </w:rPr>
        <w:tab/>
        <w:t>Protocol error, unspecified;</w:t>
      </w:r>
    </w:p>
    <w:p w14:paraId="7A75291A" w14:textId="77777777" w:rsidR="00756EBD" w:rsidRPr="00BE6228" w:rsidRDefault="00756EBD" w:rsidP="00756EBD">
      <w:pPr>
        <w:pStyle w:val="B1"/>
        <w:rPr>
          <w:rFonts w:eastAsia="Times New Roman"/>
          <w:lang w:eastAsia="zh-CN"/>
        </w:rPr>
      </w:pPr>
      <w:r w:rsidRPr="00BE6228">
        <w:rPr>
          <w:rFonts w:eastAsia="Times New Roman"/>
          <w:lang w:eastAsia="zh-CN"/>
        </w:rPr>
        <w:t>1</w:t>
      </w:r>
      <w:r w:rsidRPr="00BE6228">
        <w:rPr>
          <w:rFonts w:eastAsia="Times New Roman"/>
          <w:lang w:eastAsia="zh-CN"/>
        </w:rPr>
        <w:tab/>
        <w:t>Operation not allowed;</w:t>
      </w:r>
    </w:p>
    <w:p w14:paraId="7BB6C28D" w14:textId="77777777" w:rsidR="00756EBD" w:rsidRPr="00BE6228" w:rsidRDefault="00756EBD" w:rsidP="00756EBD">
      <w:pPr>
        <w:pStyle w:val="B1"/>
        <w:rPr>
          <w:rFonts w:eastAsia="Times New Roman"/>
          <w:lang w:eastAsia="zh-CN"/>
        </w:rPr>
      </w:pPr>
      <w:r w:rsidRPr="00BE6228">
        <w:rPr>
          <w:rFonts w:eastAsia="Times New Roman" w:hint="eastAsia"/>
          <w:lang w:eastAsia="zh-CN"/>
        </w:rPr>
        <w:t>3</w:t>
      </w:r>
      <w:r w:rsidRPr="00BE6228">
        <w:rPr>
          <w:rFonts w:eastAsia="Times New Roman"/>
          <w:lang w:eastAsia="zh-CN"/>
        </w:rPr>
        <w:tab/>
        <w:t>Authorization failure</w:t>
      </w:r>
      <w:r w:rsidRPr="00BE6228">
        <w:rPr>
          <w:rFonts w:eastAsia="Times New Roman" w:hint="eastAsia"/>
          <w:lang w:eastAsia="zh-CN"/>
        </w:rPr>
        <w:t xml:space="preserve">; </w:t>
      </w:r>
    </w:p>
    <w:p w14:paraId="2D52A205" w14:textId="77777777" w:rsidR="00756EBD" w:rsidRPr="00BE6228" w:rsidRDefault="00756EBD" w:rsidP="00756EBD">
      <w:pPr>
        <w:pStyle w:val="B1"/>
        <w:rPr>
          <w:rFonts w:eastAsia="Times New Roman"/>
          <w:lang w:eastAsia="zh-CN"/>
        </w:rPr>
      </w:pPr>
      <w:r w:rsidRPr="00BE6228">
        <w:rPr>
          <w:rFonts w:eastAsia="Times New Roman" w:hint="eastAsia"/>
          <w:lang w:eastAsia="zh-CN"/>
        </w:rPr>
        <w:t>5</w:t>
      </w:r>
      <w:r w:rsidRPr="00BE6228">
        <w:rPr>
          <w:rFonts w:eastAsia="Times New Roman"/>
          <w:lang w:eastAsia="zh-CN"/>
        </w:rPr>
        <w:tab/>
      </w:r>
      <w:r w:rsidRPr="00BE6228">
        <w:rPr>
          <w:rFonts w:eastAsia="Times New Roman" w:hint="eastAsia"/>
          <w:lang w:eastAsia="zh-CN"/>
        </w:rPr>
        <w:t>Resource not sufficient</w:t>
      </w:r>
      <w:r w:rsidRPr="00BE6228">
        <w:rPr>
          <w:rFonts w:eastAsia="Times New Roman"/>
          <w:lang w:eastAsia="zh-CN"/>
        </w:rPr>
        <w:t>;</w:t>
      </w:r>
      <w:r w:rsidRPr="00BE6228">
        <w:rPr>
          <w:rFonts w:eastAsia="Times New Roman" w:hint="eastAsia"/>
          <w:lang w:eastAsia="zh-CN"/>
        </w:rPr>
        <w:t xml:space="preserve"> and</w:t>
      </w:r>
    </w:p>
    <w:p w14:paraId="561E6AF6" w14:textId="77777777" w:rsidR="00756EBD" w:rsidRDefault="00756EBD" w:rsidP="00BE6228">
      <w:pPr>
        <w:pStyle w:val="B1"/>
        <w:rPr>
          <w:lang w:eastAsia="zh-CN"/>
        </w:rPr>
      </w:pPr>
      <w:r w:rsidRPr="00BE6228">
        <w:rPr>
          <w:rFonts w:eastAsia="Times New Roman"/>
          <w:lang w:eastAsia="zh-CN"/>
        </w:rPr>
        <w:t>7</w:t>
      </w:r>
      <w:r w:rsidRPr="00BE6228">
        <w:rPr>
          <w:rFonts w:eastAsia="Times New Roman"/>
          <w:lang w:eastAsia="zh-CN"/>
        </w:rPr>
        <w:tab/>
        <w:t>Permanently denied</w:t>
      </w:r>
      <w:r w:rsidRPr="00BE6228">
        <w:rPr>
          <w:rFonts w:eastAsia="Times New Roman" w:hint="eastAsia"/>
          <w:lang w:eastAsia="zh-CN"/>
        </w:rPr>
        <w:t>.</w:t>
      </w:r>
    </w:p>
    <w:p w14:paraId="67FA54B4" w14:textId="77777777" w:rsidR="00596CD7" w:rsidRPr="00145116" w:rsidRDefault="00596CD7" w:rsidP="00596CD7">
      <w:pPr>
        <w:pStyle w:val="Heading3"/>
      </w:pPr>
      <w:bookmarkStart w:id="497" w:name="_CR5_7_3"/>
      <w:bookmarkStart w:id="498" w:name="_Toc172038225"/>
      <w:bookmarkEnd w:id="497"/>
      <w:r w:rsidRPr="00145116">
        <w:t>5.7.3</w:t>
      </w:r>
      <w:r w:rsidRPr="00145116">
        <w:tab/>
        <w:t>PIN service switch without PAE-S support</w:t>
      </w:r>
      <w:bookmarkEnd w:id="498"/>
    </w:p>
    <w:p w14:paraId="09906878" w14:textId="77777777" w:rsidR="00596CD7" w:rsidRDefault="00596CD7" w:rsidP="00596CD7">
      <w:pPr>
        <w:pStyle w:val="Heading4"/>
        <w:rPr>
          <w:noProof/>
          <w:lang w:eastAsia="zh-CN"/>
        </w:rPr>
      </w:pPr>
      <w:bookmarkStart w:id="499" w:name="_CR5_7_3_1"/>
      <w:bookmarkStart w:id="500" w:name="_Toc172038226"/>
      <w:bookmarkEnd w:id="499"/>
      <w:r>
        <w:rPr>
          <w:rFonts w:hint="eastAsia"/>
          <w:noProof/>
          <w:lang w:eastAsia="zh-CN"/>
        </w:rPr>
        <w:t>5</w:t>
      </w:r>
      <w:r>
        <w:rPr>
          <w:noProof/>
          <w:lang w:eastAsia="zh-CN"/>
        </w:rPr>
        <w:t>.7.3.1</w:t>
      </w:r>
      <w:r>
        <w:rPr>
          <w:noProof/>
          <w:lang w:eastAsia="zh-CN"/>
        </w:rPr>
        <w:tab/>
        <w:t>PEAE-C procedure</w:t>
      </w:r>
      <w:bookmarkEnd w:id="500"/>
    </w:p>
    <w:p w14:paraId="0404665D" w14:textId="77777777" w:rsidR="00596CD7" w:rsidRDefault="00596CD7" w:rsidP="00596CD7">
      <w:r>
        <w:rPr>
          <w:noProof/>
        </w:rPr>
        <w:t xml:space="preserve">When the PEAE-C needs to </w:t>
      </w:r>
      <w:r>
        <w:rPr>
          <w:lang w:eastAsia="zh-CN"/>
        </w:rPr>
        <w:t>switch service in a PIN</w:t>
      </w:r>
      <w:r>
        <w:rPr>
          <w:noProof/>
        </w:rPr>
        <w:t>,</w:t>
      </w:r>
      <w:r>
        <w:t xml:space="preserve"> the PEAE-C shall generate an HTTP POST request according to procedures as specified in IETF RFC 72S31 [4]. In the HTTP POST request, the PEAE-C:</w:t>
      </w:r>
    </w:p>
    <w:p w14:paraId="37D7BC0D" w14:textId="77777777" w:rsidR="00596CD7" w:rsidRDefault="00596CD7" w:rsidP="00596CD7">
      <w:pPr>
        <w:pStyle w:val="B1"/>
        <w:rPr>
          <w:lang w:eastAsia="zh-CN"/>
        </w:rPr>
      </w:pPr>
      <w:r>
        <w:rPr>
          <w:lang w:eastAsia="zh-CN"/>
        </w:rPr>
        <w:t>a)</w:t>
      </w:r>
      <w:r>
        <w:rPr>
          <w:lang w:eastAsia="zh-CN"/>
        </w:rPr>
        <w:tab/>
        <w:t>shall set the Request-URI to the URI of the PMAE-C;</w:t>
      </w:r>
    </w:p>
    <w:p w14:paraId="6A561663" w14:textId="77777777" w:rsidR="00596CD7" w:rsidRDefault="00596CD7" w:rsidP="00596CD7">
      <w:pPr>
        <w:pStyle w:val="B1"/>
      </w:pPr>
      <w:r>
        <w:t>b)</w:t>
      </w:r>
      <w:r>
        <w:tab/>
        <w:t>shall include a Content-Type header field set to "application/vnd.3gpp.pinapp-info+xml"; and</w:t>
      </w:r>
    </w:p>
    <w:p w14:paraId="03A5C1BD" w14:textId="77777777" w:rsidR="00596CD7" w:rsidRDefault="00596CD7" w:rsidP="00596CD7">
      <w:pPr>
        <w:pStyle w:val="B1"/>
      </w:pPr>
      <w:r>
        <w:t>c)</w:t>
      </w:r>
      <w:r>
        <w:tab/>
        <w:t>shall include an application/vnd.3gpp.pinapp-info+xml MIME body with a</w:t>
      </w:r>
      <w:r w:rsidRPr="00767DE4">
        <w:t xml:space="preserve"> &lt;pin-service-</w:t>
      </w:r>
      <w:r>
        <w:t>discovery</w:t>
      </w:r>
      <w:r w:rsidRPr="00767DE4">
        <w:t>-request&gt;</w:t>
      </w:r>
      <w:r>
        <w:t xml:space="preserve"> element in the &lt;pinapp-info&gt; root element </w:t>
      </w:r>
      <w:r>
        <w:rPr>
          <w:lang w:eastAsia="zh-CN"/>
        </w:rPr>
        <w:t>and</w:t>
      </w:r>
      <w:r>
        <w:t xml:space="preserve"> within the </w:t>
      </w:r>
      <w:r w:rsidRPr="00767DE4">
        <w:t>&lt;pin-service-</w:t>
      </w:r>
      <w:r>
        <w:t>discovery</w:t>
      </w:r>
      <w:r w:rsidRPr="00767DE4">
        <w:t>-request&gt;</w:t>
      </w:r>
      <w:r>
        <w:t xml:space="preserve"> element:</w:t>
      </w:r>
    </w:p>
    <w:p w14:paraId="0906271C" w14:textId="77777777" w:rsidR="00596CD7" w:rsidRDefault="00596CD7" w:rsidP="00596CD7">
      <w:pPr>
        <w:pStyle w:val="B2"/>
      </w:pPr>
      <w:r>
        <w:t>1)</w:t>
      </w:r>
      <w:r>
        <w:tab/>
        <w:t>shall include a &lt;pin-id&gt; element set to the identity of the involved PIN;</w:t>
      </w:r>
    </w:p>
    <w:p w14:paraId="4C172088" w14:textId="77777777" w:rsidR="00596CD7" w:rsidRDefault="00596CD7" w:rsidP="00596CD7">
      <w:pPr>
        <w:pStyle w:val="B2"/>
      </w:pPr>
      <w:r>
        <w:t>2)</w:t>
      </w:r>
      <w:r>
        <w:tab/>
        <w:t xml:space="preserve">shall include a &lt;ue-id&gt; element set to the identity of the </w:t>
      </w:r>
      <w:r>
        <w:rPr>
          <w:noProof/>
          <w:lang w:eastAsia="zh-CN"/>
        </w:rPr>
        <w:t>PEAE-C</w:t>
      </w:r>
      <w:r>
        <w:t>;</w:t>
      </w:r>
    </w:p>
    <w:p w14:paraId="2E47E690" w14:textId="77777777" w:rsidR="00596CD7" w:rsidRDefault="00596CD7" w:rsidP="00596CD7">
      <w:pPr>
        <w:pStyle w:val="B2"/>
      </w:pPr>
      <w:r>
        <w:t>3)</w:t>
      </w:r>
      <w:r>
        <w:tab/>
        <w:t>shall include a &lt;security-credentials&gt; element set to the security credentials resulting from a successful authorization for the PIN service;</w:t>
      </w:r>
    </w:p>
    <w:p w14:paraId="1764DE08" w14:textId="77777777" w:rsidR="00596CD7" w:rsidRDefault="00596CD7" w:rsidP="00596CD7">
      <w:pPr>
        <w:pStyle w:val="B2"/>
      </w:pPr>
      <w:r>
        <w:t>4)</w:t>
      </w:r>
      <w:r>
        <w:tab/>
        <w:t>shall include a &lt;service-type&gt; element set to the type of the requesting service(s). More than one new service can be included; and</w:t>
      </w:r>
    </w:p>
    <w:p w14:paraId="13A6A9D5" w14:textId="77777777" w:rsidR="00596CD7" w:rsidRPr="00767DE4" w:rsidRDefault="00596CD7" w:rsidP="00596CD7">
      <w:pPr>
        <w:pStyle w:val="B2"/>
      </w:pPr>
      <w:r>
        <w:t>5)</w:t>
      </w:r>
      <w:r w:rsidRPr="00767DE4">
        <w:tab/>
        <w:t>may include a &lt;</w:t>
      </w:r>
      <w:r>
        <w:t>requesting-pine-</w:t>
      </w:r>
      <w:r w:rsidRPr="00767DE4">
        <w:t xml:space="preserve">address&gt; element set to the IP address or </w:t>
      </w:r>
      <w:r>
        <w:t xml:space="preserve">MAC address of the </w:t>
      </w:r>
      <w:r>
        <w:rPr>
          <w:noProof/>
          <w:lang w:eastAsia="zh-CN"/>
        </w:rPr>
        <w:t>PEAE-C</w:t>
      </w:r>
      <w:r>
        <w:t>.</w:t>
      </w:r>
    </w:p>
    <w:p w14:paraId="7BCE0A72" w14:textId="77777777" w:rsidR="00596CD7" w:rsidRDefault="00596CD7" w:rsidP="00596CD7">
      <w:pPr>
        <w:rPr>
          <w:lang w:eastAsia="zh-CN"/>
        </w:rPr>
      </w:pPr>
      <w:r>
        <w:t>The PEAE-C shall send the generated HTTP POST request towards the PMAE-C according to IETF RFC </w:t>
      </w:r>
      <w:r w:rsidR="00F84143">
        <w:t>9110</w:t>
      </w:r>
      <w:r>
        <w:t> [4]</w:t>
      </w:r>
      <w:r>
        <w:rPr>
          <w:lang w:eastAsia="zh-CN"/>
        </w:rPr>
        <w:t>.</w:t>
      </w:r>
    </w:p>
    <w:p w14:paraId="2A73AEDA" w14:textId="77777777" w:rsidR="00596CD7" w:rsidRDefault="00596CD7" w:rsidP="00596CD7">
      <w:r>
        <w:rPr>
          <w:lang w:eastAsia="zh-CN"/>
        </w:rPr>
        <w:t>Up</w:t>
      </w:r>
      <w:r>
        <w:rPr>
          <w:lang w:eastAsia="x-none"/>
        </w:rPr>
        <w:t xml:space="preserve">on reception of an </w:t>
      </w:r>
      <w:r>
        <w:t xml:space="preserve">HTTP 200 (OK) response message </w:t>
      </w:r>
      <w:r w:rsidR="00273BFE">
        <w:t xml:space="preserve">from PMAE-C </w:t>
      </w:r>
      <w:r>
        <w:t>containing:</w:t>
      </w:r>
    </w:p>
    <w:p w14:paraId="3307A95A" w14:textId="77777777" w:rsidR="00596CD7" w:rsidRDefault="00596CD7" w:rsidP="00596CD7">
      <w:pPr>
        <w:pStyle w:val="B1"/>
      </w:pPr>
      <w:r>
        <w:t>a)</w:t>
      </w:r>
      <w:r>
        <w:tab/>
        <w:t>a Content-Type header field set to "application/vnd.3gpp.pinapp-info+xml"; and</w:t>
      </w:r>
    </w:p>
    <w:p w14:paraId="47F8B876" w14:textId="77777777" w:rsidR="00596CD7" w:rsidRDefault="00596CD7" w:rsidP="00596CD7">
      <w:pPr>
        <w:pStyle w:val="B1"/>
      </w:pPr>
      <w:r>
        <w:t>b)</w:t>
      </w:r>
      <w:r>
        <w:tab/>
        <w:t xml:space="preserve">an application/vnd.3gpp.pinapp-info+xml MIME body with a </w:t>
      </w:r>
      <w:r w:rsidRPr="00767DE4">
        <w:t>&lt;pin-service-</w:t>
      </w:r>
      <w:r>
        <w:t>discovery</w:t>
      </w:r>
      <w:r w:rsidRPr="00767DE4">
        <w:t>-</w:t>
      </w:r>
      <w:r>
        <w:t>accept</w:t>
      </w:r>
      <w:r w:rsidRPr="00767DE4">
        <w:t>&gt;</w:t>
      </w:r>
      <w:r>
        <w:t xml:space="preserve"> element in the &lt;pinapp-info&gt; root element,</w:t>
      </w:r>
    </w:p>
    <w:p w14:paraId="2BC96DBF" w14:textId="77777777" w:rsidR="00FA0F48" w:rsidRDefault="00596CD7" w:rsidP="00596CD7">
      <w:r>
        <w:t>the PEAE-C shall</w:t>
      </w:r>
      <w:r w:rsidR="00FA0F48">
        <w:t>:</w:t>
      </w:r>
      <w:r>
        <w:t xml:space="preserve"> </w:t>
      </w:r>
    </w:p>
    <w:p w14:paraId="6983FAEC" w14:textId="77777777" w:rsidR="00FA0F48" w:rsidRDefault="00FA0F48" w:rsidP="00FA0F48">
      <w:pPr>
        <w:pStyle w:val="B1"/>
      </w:pPr>
      <w:r>
        <w:t>a)</w:t>
      </w:r>
      <w:r>
        <w:tab/>
      </w:r>
      <w:r w:rsidR="00596CD7">
        <w:t xml:space="preserve">consider the target PEAE-C in the </w:t>
      </w:r>
      <w:r w:rsidR="00596CD7" w:rsidRPr="00767DE4">
        <w:t>&lt;pin-service-</w:t>
      </w:r>
      <w:r w:rsidR="00596CD7">
        <w:t>discovery</w:t>
      </w:r>
      <w:r w:rsidR="00596CD7" w:rsidRPr="00767DE4">
        <w:t>-</w:t>
      </w:r>
      <w:r w:rsidR="00596CD7">
        <w:t>accept</w:t>
      </w:r>
      <w:r w:rsidR="00596CD7" w:rsidRPr="00767DE4">
        <w:t>&gt;</w:t>
      </w:r>
      <w:r w:rsidR="00596CD7">
        <w:t xml:space="preserve"> element is available to support the service switch</w:t>
      </w:r>
      <w:r>
        <w:t>;</w:t>
      </w:r>
    </w:p>
    <w:p w14:paraId="073E14F7" w14:textId="77777777" w:rsidR="00FA0F48" w:rsidRDefault="00FA0F48" w:rsidP="00FA0F48">
      <w:pPr>
        <w:pStyle w:val="B1"/>
      </w:pPr>
      <w:r>
        <w:rPr>
          <w:lang w:eastAsia="zh-CN"/>
        </w:rPr>
        <w:t>b)</w:t>
      </w:r>
      <w:r>
        <w:rPr>
          <w:lang w:eastAsia="zh-CN"/>
        </w:rPr>
        <w:tab/>
      </w:r>
      <w:r>
        <w:t>generate an HTTP POST request according to procedures as specified in IETF RFC 72S31 [4]. In the HTTP POST request, the PEAE-C:</w:t>
      </w:r>
    </w:p>
    <w:p w14:paraId="73B70A6A" w14:textId="77777777" w:rsidR="00FA0F48" w:rsidRDefault="00FA0F48" w:rsidP="00FA0F48">
      <w:pPr>
        <w:pStyle w:val="B2"/>
        <w:rPr>
          <w:lang w:eastAsia="zh-CN"/>
        </w:rPr>
      </w:pPr>
      <w:r>
        <w:rPr>
          <w:lang w:eastAsia="zh-CN"/>
        </w:rPr>
        <w:t>1)</w:t>
      </w:r>
      <w:r>
        <w:rPr>
          <w:lang w:eastAsia="zh-CN"/>
        </w:rPr>
        <w:tab/>
        <w:t>shall set the Request-URI to the URI of the target PEAE-C;</w:t>
      </w:r>
    </w:p>
    <w:p w14:paraId="501777AC" w14:textId="77777777" w:rsidR="00FA0F48" w:rsidRDefault="00FA0F48" w:rsidP="00FA0F48">
      <w:pPr>
        <w:pStyle w:val="B2"/>
      </w:pPr>
      <w:r>
        <w:lastRenderedPageBreak/>
        <w:t>2)</w:t>
      </w:r>
      <w:r>
        <w:tab/>
        <w:t>shall include a Content-Type header field set to "application/vnd.3gpp.pinapp-info+xml"; and</w:t>
      </w:r>
    </w:p>
    <w:p w14:paraId="2F56E25E" w14:textId="0A266BB7" w:rsidR="00FA0F48" w:rsidRDefault="00FA0F48" w:rsidP="00FA0F48">
      <w:pPr>
        <w:pStyle w:val="B2"/>
      </w:pPr>
      <w:r>
        <w:t>3)</w:t>
      </w:r>
      <w:r>
        <w:tab/>
        <w:t>shall include an application/vnd.3gpp.pinapp-info+xml MIME body with a &lt;pin-</w:t>
      </w:r>
      <w:r w:rsidR="000709E9" w:rsidRPr="003967A4">
        <w:t>management</w:t>
      </w:r>
      <w:r>
        <w:t>-service-switch-configure-request&gt; element in the &lt;pinapp-info&gt; root element and within the &lt;pin-</w:t>
      </w:r>
      <w:r w:rsidR="000709E9" w:rsidRPr="003967A4">
        <w:t>management</w:t>
      </w:r>
      <w:r>
        <w:t>-service-switch-configure-request&gt; element:</w:t>
      </w:r>
    </w:p>
    <w:p w14:paraId="333704AB" w14:textId="16097FE1" w:rsidR="00FA0F48" w:rsidRDefault="00FA0F48" w:rsidP="00FA0F48">
      <w:pPr>
        <w:pStyle w:val="B3"/>
      </w:pPr>
      <w:r>
        <w:t>i)</w:t>
      </w:r>
      <w:r>
        <w:tab/>
        <w:t>shall include a &lt;</w:t>
      </w:r>
      <w:r w:rsidR="000709E9" w:rsidRPr="003967A4">
        <w:t>pin-man</w:t>
      </w:r>
      <w:r w:rsidR="000709E9">
        <w:t>a</w:t>
      </w:r>
      <w:r w:rsidR="000709E9" w:rsidRPr="003967A4">
        <w:t>gement-client-identifier</w:t>
      </w:r>
      <w:r>
        <w:t>&gt; element set to the identity of the PEAE-C;</w:t>
      </w:r>
    </w:p>
    <w:p w14:paraId="60BAE9C3" w14:textId="77777777" w:rsidR="00FA0F48" w:rsidRDefault="00FA0F48" w:rsidP="00FA0F48">
      <w:pPr>
        <w:pStyle w:val="B3"/>
      </w:pPr>
      <w:r>
        <w:rPr>
          <w:lang w:eastAsia="zh-CN"/>
        </w:rPr>
        <w:t>ii</w:t>
      </w:r>
      <w:r>
        <w:t>)</w:t>
      </w:r>
      <w:r>
        <w:tab/>
        <w:t>shall include a &lt;security-credentials&gt; element set to the security credentials resulting from a successful authorization for the PIN service;</w:t>
      </w:r>
    </w:p>
    <w:p w14:paraId="7DA6CF47" w14:textId="77777777" w:rsidR="00FA0F48" w:rsidRDefault="00FA0F48" w:rsidP="00FA0F48">
      <w:pPr>
        <w:pStyle w:val="B3"/>
      </w:pPr>
      <w:r>
        <w:rPr>
          <w:lang w:eastAsia="zh-CN"/>
        </w:rPr>
        <w:t>iii)</w:t>
      </w:r>
      <w:r>
        <w:rPr>
          <w:lang w:eastAsia="zh-CN"/>
        </w:rPr>
        <w:tab/>
      </w:r>
      <w:r>
        <w:t>shall include a &lt;pin-id&gt; element set to the PIN ID, which identifies the PIN where the service will be switched;</w:t>
      </w:r>
    </w:p>
    <w:p w14:paraId="036AD726" w14:textId="77777777" w:rsidR="00FA0F48" w:rsidRDefault="00FA0F48" w:rsidP="00FA0F48">
      <w:pPr>
        <w:pStyle w:val="B3"/>
        <w:rPr>
          <w:lang w:eastAsia="zh-CN"/>
        </w:rPr>
      </w:pPr>
      <w:r>
        <w:rPr>
          <w:lang w:eastAsia="zh-CN"/>
        </w:rPr>
        <w:t>iv)</w:t>
      </w:r>
      <w:r>
        <w:rPr>
          <w:lang w:eastAsia="zh-CN"/>
        </w:rPr>
        <w:tab/>
        <w:t>shall include a &lt;pin-service-info&gt; element set to the PIN service information of the PEAE-C;</w:t>
      </w:r>
    </w:p>
    <w:p w14:paraId="34CC8620" w14:textId="057B98DC" w:rsidR="00FA0F48" w:rsidRDefault="00FA0F48" w:rsidP="00FA0F48">
      <w:pPr>
        <w:pStyle w:val="B3"/>
      </w:pPr>
      <w:r>
        <w:t>v)</w:t>
      </w:r>
      <w:r>
        <w:tab/>
      </w:r>
      <w:r w:rsidR="000709E9">
        <w:t>shall</w:t>
      </w:r>
      <w:r>
        <w:t xml:space="preserve"> include a &lt;application-client-identifier&gt; element set to the identifier of the application client, which identifies the application client in PEAE-C where the service is terminated;</w:t>
      </w:r>
    </w:p>
    <w:p w14:paraId="254251BE" w14:textId="71A3D349" w:rsidR="00FA0F48" w:rsidRDefault="00FA0F48" w:rsidP="00FA0F48">
      <w:pPr>
        <w:pStyle w:val="B3"/>
      </w:pPr>
      <w:r>
        <w:t>vi)</w:t>
      </w:r>
      <w:r>
        <w:tab/>
      </w:r>
      <w:r w:rsidR="000709E9">
        <w:t>shall</w:t>
      </w:r>
      <w:r>
        <w:t xml:space="preserve"> include a &lt;application-server-identifier&gt; element set to the identifier of the application server, which identifies the application server producing the service;</w:t>
      </w:r>
    </w:p>
    <w:p w14:paraId="7C46B0E0" w14:textId="0805E0DF" w:rsidR="00FA0F48" w:rsidRDefault="00FA0F48" w:rsidP="00FA0F48">
      <w:pPr>
        <w:pStyle w:val="B3"/>
        <w:rPr>
          <w:lang w:eastAsia="zh-CN"/>
        </w:rPr>
      </w:pPr>
      <w:r>
        <w:t>vii)</w:t>
      </w:r>
      <w:r>
        <w:tab/>
      </w:r>
      <w:r w:rsidR="000709E9">
        <w:t>shall</w:t>
      </w:r>
      <w:r>
        <w:t xml:space="preserve"> include a &lt;</w:t>
      </w:r>
      <w:r w:rsidR="000709E9" w:rsidRPr="003967A4">
        <w:t>application-</w:t>
      </w:r>
      <w:r w:rsidR="000709E9">
        <w:t>traffic</w:t>
      </w:r>
      <w:r w:rsidR="000709E9" w:rsidRPr="003967A4">
        <w:t>-identifier</w:t>
      </w:r>
      <w:r>
        <w:t>&gt; element set to the identifier of the application traffic, which identifies the application traffic to be switched; and</w:t>
      </w:r>
    </w:p>
    <w:p w14:paraId="3EFC6CD3" w14:textId="77777777" w:rsidR="00FA0F48" w:rsidRDefault="00FA0F48" w:rsidP="00FA0F48">
      <w:pPr>
        <w:pStyle w:val="B3"/>
      </w:pPr>
      <w:r>
        <w:rPr>
          <w:lang w:eastAsia="zh-CN"/>
        </w:rPr>
        <w:t>viii)</w:t>
      </w:r>
      <w:r>
        <w:rPr>
          <w:lang w:eastAsia="zh-CN"/>
        </w:rPr>
        <w:tab/>
        <w:t xml:space="preserve">may include a &lt;application-traffic-descriptor&gt; </w:t>
      </w:r>
      <w:r>
        <w:t>element set to the description of application session, which is to be switched; and</w:t>
      </w:r>
    </w:p>
    <w:p w14:paraId="74E7A068" w14:textId="77777777" w:rsidR="00FA0F48" w:rsidRDefault="00FA0F48" w:rsidP="00FA0F48">
      <w:pPr>
        <w:pStyle w:val="B1"/>
      </w:pPr>
      <w:r>
        <w:t>c)</w:t>
      </w:r>
      <w:r>
        <w:tab/>
        <w:t>send the generated HTTP POST request towards the target PEAE-C according to IETF RFC 9110 [4]</w:t>
      </w:r>
      <w:r>
        <w:rPr>
          <w:lang w:eastAsia="zh-CN"/>
        </w:rPr>
        <w:t>.</w:t>
      </w:r>
    </w:p>
    <w:p w14:paraId="7501BA1A" w14:textId="77777777" w:rsidR="00596CD7" w:rsidRDefault="00596CD7" w:rsidP="00596CD7">
      <w:r>
        <w:rPr>
          <w:lang w:eastAsia="zh-CN"/>
        </w:rPr>
        <w:t>Up</w:t>
      </w:r>
      <w:r>
        <w:rPr>
          <w:lang w:eastAsia="x-none"/>
        </w:rPr>
        <w:t xml:space="preserve">on reception of an </w:t>
      </w:r>
      <w:r>
        <w:t xml:space="preserve">HTTP 403 (Forbidden) response message </w:t>
      </w:r>
      <w:r w:rsidR="00FA0F48">
        <w:t xml:space="preserve">from PMAE-C </w:t>
      </w:r>
      <w:r>
        <w:t>containing:</w:t>
      </w:r>
    </w:p>
    <w:p w14:paraId="5E4D6F41" w14:textId="77777777" w:rsidR="00596CD7" w:rsidRDefault="00596CD7" w:rsidP="00596CD7">
      <w:pPr>
        <w:pStyle w:val="B1"/>
      </w:pPr>
      <w:r>
        <w:t>a)</w:t>
      </w:r>
      <w:r>
        <w:tab/>
        <w:t>a Content-Type header field set to "application/vnd.3gpp.pinapp-info+xml"; and</w:t>
      </w:r>
    </w:p>
    <w:p w14:paraId="5BB1FB89" w14:textId="77777777" w:rsidR="00596CD7" w:rsidRDefault="00596CD7" w:rsidP="00596CD7">
      <w:pPr>
        <w:pStyle w:val="B1"/>
      </w:pPr>
      <w:r>
        <w:t>b)</w:t>
      </w:r>
      <w:r>
        <w:tab/>
        <w:t xml:space="preserve">an application/vnd.3gpp.pinapp-info+xml MIME body with a </w:t>
      </w:r>
      <w:r w:rsidRPr="00767DE4">
        <w:t>&lt;pin-service-</w:t>
      </w:r>
      <w:r>
        <w:t>discovery</w:t>
      </w:r>
      <w:r w:rsidRPr="00767DE4">
        <w:t>-</w:t>
      </w:r>
      <w:r>
        <w:t>reject</w:t>
      </w:r>
      <w:r w:rsidRPr="00767DE4">
        <w:t>&gt;</w:t>
      </w:r>
      <w:r>
        <w:t xml:space="preserve"> element in the &lt;pinapp-info&gt; root element,</w:t>
      </w:r>
    </w:p>
    <w:p w14:paraId="560B9853" w14:textId="77777777" w:rsidR="00596CD7" w:rsidRDefault="00596CD7" w:rsidP="00596CD7">
      <w:r>
        <w:t>the PEAE-C shall consider the service switch is not supported for the requested service.</w:t>
      </w:r>
    </w:p>
    <w:p w14:paraId="15DF9507" w14:textId="77777777" w:rsidR="00C11288" w:rsidRDefault="00C11288" w:rsidP="00C11288">
      <w:pPr>
        <w:rPr>
          <w:lang w:val="en-US" w:eastAsia="zh-CN"/>
        </w:rPr>
      </w:pPr>
      <w:r>
        <w:rPr>
          <w:lang w:eastAsia="zh-CN"/>
        </w:rPr>
        <w:t>Up</w:t>
      </w:r>
      <w:r>
        <w:rPr>
          <w:lang w:eastAsia="x-none"/>
        </w:rPr>
        <w:t xml:space="preserve">on reception of an </w:t>
      </w:r>
      <w:r>
        <w:t>HTTP 204 (No content) response message from target PEAE-C,</w:t>
      </w:r>
      <w:r w:rsidRPr="00EF2D34">
        <w:t xml:space="preserve"> </w:t>
      </w:r>
      <w:r>
        <w:t>the PEAE-C shall consider the target PEAE-C accepts the service switch. From this time onward, the PEAE-C switches the traffic flow to the target PEAE-C via the PGAE-C for the requested service.</w:t>
      </w:r>
    </w:p>
    <w:p w14:paraId="3D64DE19" w14:textId="77777777" w:rsidR="00FA0F48" w:rsidRDefault="00FA0F48" w:rsidP="00FA0F48">
      <w:r>
        <w:rPr>
          <w:lang w:eastAsia="zh-CN"/>
        </w:rPr>
        <w:t>Up</w:t>
      </w:r>
      <w:r>
        <w:rPr>
          <w:lang w:eastAsia="x-none"/>
        </w:rPr>
        <w:t xml:space="preserve">on reception of an </w:t>
      </w:r>
      <w:r>
        <w:t>HTTP 403 (Forbidden) response message from target PEAE-C containing:</w:t>
      </w:r>
    </w:p>
    <w:p w14:paraId="61A93388" w14:textId="77777777" w:rsidR="00FA0F48" w:rsidRDefault="00FA0F48" w:rsidP="00FA0F48">
      <w:pPr>
        <w:pStyle w:val="B1"/>
      </w:pPr>
      <w:r>
        <w:t>a)</w:t>
      </w:r>
      <w:r>
        <w:tab/>
        <w:t>a Content-Type header field set to "application/vnd.3gpp.pinapp-info+xml"; and</w:t>
      </w:r>
    </w:p>
    <w:p w14:paraId="332AC911" w14:textId="77777777" w:rsidR="00FA0F48" w:rsidRDefault="00FA0F48" w:rsidP="00FA0F48">
      <w:pPr>
        <w:pStyle w:val="B1"/>
      </w:pPr>
      <w:r>
        <w:t>b)</w:t>
      </w:r>
      <w:r>
        <w:tab/>
        <w:t>an application/vnd.3gpp.pinapp-info+xml MIME body with a&lt;pin-configuration-service-switch-configure-reject&gt; element in the &lt;pinapp-info&gt; root element,</w:t>
      </w:r>
    </w:p>
    <w:p w14:paraId="0B7050CB" w14:textId="77777777" w:rsidR="00FA0F48" w:rsidRDefault="00FA0F48" w:rsidP="00FA0F48">
      <w:r>
        <w:t>the PEAE-C:</w:t>
      </w:r>
    </w:p>
    <w:p w14:paraId="6ED83763" w14:textId="77777777" w:rsidR="00FA0F48" w:rsidRDefault="00FA0F48" w:rsidP="00FA0F48">
      <w:pPr>
        <w:pStyle w:val="B1"/>
      </w:pPr>
      <w:r>
        <w:t>a)</w:t>
      </w:r>
      <w:r>
        <w:tab/>
        <w:t>shall consider the service switch is not accepted for the requested service; and</w:t>
      </w:r>
    </w:p>
    <w:p w14:paraId="77D1C147" w14:textId="17D281C1" w:rsidR="00FA0F48" w:rsidRPr="00C20E81" w:rsidRDefault="00FA0F48" w:rsidP="00FA0F48">
      <w:pPr>
        <w:pStyle w:val="B1"/>
        <w:rPr>
          <w:lang w:val="en-US" w:eastAsia="zh-CN"/>
        </w:rPr>
      </w:pPr>
      <w:r>
        <w:rPr>
          <w:lang w:eastAsia="zh-CN"/>
        </w:rPr>
        <w:t>b)</w:t>
      </w:r>
      <w:r>
        <w:rPr>
          <w:lang w:eastAsia="zh-CN"/>
        </w:rPr>
        <w:tab/>
        <w:t xml:space="preserve">may </w:t>
      </w:r>
      <w:r>
        <w:t>generate an HTTP POST request according to procedures as specified in IETF RFC </w:t>
      </w:r>
      <w:r w:rsidR="00C11288">
        <w:t>9110 </w:t>
      </w:r>
      <w:r>
        <w:t>[4] that</w:t>
      </w:r>
      <w:r>
        <w:rPr>
          <w:lang w:eastAsia="zh-CN"/>
        </w:rPr>
        <w:t xml:space="preserve"> in</w:t>
      </w:r>
      <w:r>
        <w:t>cludes an application/vnd.3gpp.pinapp-info+xml MIME body with a &lt;</w:t>
      </w:r>
      <w:r w:rsidR="000709E9" w:rsidRPr="003967A4">
        <w:t>pin-management-service</w:t>
      </w:r>
      <w:r>
        <w:t>-switch-configure-request&gt; element in the &lt;pinapp-info&gt; root element</w:t>
      </w:r>
      <w:r>
        <w:rPr>
          <w:lang w:eastAsia="zh-CN"/>
        </w:rPr>
        <w:t xml:space="preserve"> toward another PEAE-C in the &lt;target-pine-id&gt; element as specified in this clause.</w:t>
      </w:r>
    </w:p>
    <w:p w14:paraId="44F0CBC9" w14:textId="77777777" w:rsidR="00596CD7" w:rsidRDefault="00596CD7" w:rsidP="00596CD7">
      <w:pPr>
        <w:pStyle w:val="Heading4"/>
        <w:rPr>
          <w:noProof/>
          <w:lang w:eastAsia="zh-CN"/>
        </w:rPr>
      </w:pPr>
      <w:bookmarkStart w:id="501" w:name="_CR5_7_3_2"/>
      <w:bookmarkStart w:id="502" w:name="_Toc172038227"/>
      <w:bookmarkEnd w:id="501"/>
      <w:r>
        <w:rPr>
          <w:rFonts w:hint="eastAsia"/>
          <w:noProof/>
          <w:lang w:eastAsia="zh-CN"/>
        </w:rPr>
        <w:t>5</w:t>
      </w:r>
      <w:r>
        <w:rPr>
          <w:noProof/>
          <w:lang w:eastAsia="zh-CN"/>
        </w:rPr>
        <w:t>.7.3.2</w:t>
      </w:r>
      <w:r>
        <w:rPr>
          <w:noProof/>
          <w:lang w:eastAsia="zh-CN"/>
        </w:rPr>
        <w:tab/>
        <w:t>PMAE-C procedure</w:t>
      </w:r>
      <w:bookmarkEnd w:id="502"/>
    </w:p>
    <w:p w14:paraId="64C6B5C2" w14:textId="77777777" w:rsidR="00596CD7" w:rsidRDefault="00596CD7" w:rsidP="00596CD7">
      <w:r>
        <w:rPr>
          <w:lang w:eastAsia="x-none"/>
        </w:rPr>
        <w:t>Upon reception of an HTTP POST request</w:t>
      </w:r>
      <w:r>
        <w:t xml:space="preserve"> message containing:</w:t>
      </w:r>
    </w:p>
    <w:p w14:paraId="3637C837" w14:textId="77777777" w:rsidR="00596CD7" w:rsidRDefault="00596CD7" w:rsidP="00596CD7">
      <w:pPr>
        <w:pStyle w:val="B1"/>
      </w:pPr>
      <w:r>
        <w:t>a)</w:t>
      </w:r>
      <w:r>
        <w:tab/>
        <w:t>a Content-Type header field set to "application/vnd.3gpp.pinapp-info+xml"; and</w:t>
      </w:r>
    </w:p>
    <w:p w14:paraId="1508BFAC" w14:textId="77777777" w:rsidR="00596CD7" w:rsidRDefault="00596CD7" w:rsidP="00596CD7">
      <w:pPr>
        <w:pStyle w:val="B1"/>
      </w:pPr>
      <w:r>
        <w:lastRenderedPageBreak/>
        <w:t>b)</w:t>
      </w:r>
      <w:r>
        <w:tab/>
        <w:t xml:space="preserve">an application/vnd.3gpp.pinapp-info+xml MIME body with a </w:t>
      </w:r>
      <w:r w:rsidRPr="00767DE4">
        <w:t>&lt;pin-service-</w:t>
      </w:r>
      <w:r>
        <w:t>discovery</w:t>
      </w:r>
      <w:r w:rsidRPr="00767DE4">
        <w:t>-request&gt;</w:t>
      </w:r>
      <w:r>
        <w:t xml:space="preserve"> element in the &lt;pinapp-info&gt; root element,</w:t>
      </w:r>
    </w:p>
    <w:p w14:paraId="0BADED39" w14:textId="77777777" w:rsidR="00596CD7" w:rsidRDefault="00596CD7" w:rsidP="00596CD7">
      <w:r>
        <w:t xml:space="preserve">the PMAE-C shall </w:t>
      </w:r>
      <w:r>
        <w:rPr>
          <w:lang w:eastAsia="zh-CN"/>
        </w:rPr>
        <w:t>check whether the PEAE-C is allowed to discover a PEAE-C for service switch or not, and check whether there is any PEAE-C available to support the service switch.</w:t>
      </w:r>
    </w:p>
    <w:p w14:paraId="2A725EFA" w14:textId="77777777" w:rsidR="00596CD7" w:rsidRDefault="00596CD7" w:rsidP="00596CD7">
      <w:pPr>
        <w:rPr>
          <w:noProof/>
        </w:rPr>
      </w:pPr>
      <w:r>
        <w:rPr>
          <w:noProof/>
          <w:lang w:eastAsia="zh-CN"/>
        </w:rPr>
        <w:t xml:space="preserve">If the </w:t>
      </w:r>
      <w:r>
        <w:t xml:space="preserve">PEAE-C is allowed to </w:t>
      </w:r>
      <w:r>
        <w:rPr>
          <w:lang w:eastAsia="zh-CN"/>
        </w:rPr>
        <w:t>discover a PEAE-C for service switch and at least one PEAE-C is available to support the service switch</w:t>
      </w:r>
      <w:r>
        <w:rPr>
          <w:noProof/>
        </w:rPr>
        <w:t>, the PMAE-C shall:</w:t>
      </w:r>
    </w:p>
    <w:p w14:paraId="00B26A4D" w14:textId="77777777" w:rsidR="00596CD7" w:rsidRDefault="00596CD7" w:rsidP="00596CD7">
      <w:pPr>
        <w:pStyle w:val="B1"/>
      </w:pPr>
      <w:r>
        <w:rPr>
          <w:lang w:eastAsia="zh-CN"/>
        </w:rPr>
        <w:t>a)</w:t>
      </w:r>
      <w:r>
        <w:rPr>
          <w:lang w:eastAsia="zh-CN"/>
        </w:rPr>
        <w:tab/>
      </w:r>
      <w:r>
        <w:t>generate an HTTP 200 (OK) response according to IETF RFC </w:t>
      </w:r>
      <w:r w:rsidR="00F84143">
        <w:t>9110</w:t>
      </w:r>
      <w:r>
        <w:t> [4]. In the HTTP 200 (OK) response message, the PMAE-C:</w:t>
      </w:r>
    </w:p>
    <w:p w14:paraId="57A4B867" w14:textId="77777777" w:rsidR="00596CD7" w:rsidRDefault="00596CD7" w:rsidP="00596CD7">
      <w:pPr>
        <w:pStyle w:val="B2"/>
      </w:pPr>
      <w:r>
        <w:t>1)</w:t>
      </w:r>
      <w:r>
        <w:tab/>
        <w:t>shall include a Content-Type header field set to "application/vnd.3gpp.pinapp-info+xml";</w:t>
      </w:r>
    </w:p>
    <w:p w14:paraId="65433C9B" w14:textId="77777777" w:rsidR="00596CD7" w:rsidRDefault="00596CD7" w:rsidP="00596CD7">
      <w:pPr>
        <w:pStyle w:val="B2"/>
      </w:pPr>
      <w:r>
        <w:t>2)</w:t>
      </w:r>
      <w:r>
        <w:tab/>
        <w:t xml:space="preserve">shall include an application/vnd.3gpp.pinapp-info+xml MIME body with a </w:t>
      </w:r>
      <w:r w:rsidRPr="00767DE4">
        <w:t>&lt;pin-service-</w:t>
      </w:r>
      <w:r>
        <w:t>discovery</w:t>
      </w:r>
      <w:r w:rsidRPr="00767DE4">
        <w:t>-</w:t>
      </w:r>
      <w:r>
        <w:t>accept</w:t>
      </w:r>
      <w:r w:rsidRPr="00767DE4">
        <w:t>&gt;</w:t>
      </w:r>
      <w:r>
        <w:t xml:space="preserve"> element in the &lt;pinapp-info&gt; root element </w:t>
      </w:r>
      <w:r>
        <w:rPr>
          <w:lang w:eastAsia="zh-CN"/>
        </w:rPr>
        <w:t>and</w:t>
      </w:r>
      <w:r>
        <w:t xml:space="preserve"> within the </w:t>
      </w:r>
      <w:r w:rsidRPr="00767DE4">
        <w:t>&lt;pin-service-</w:t>
      </w:r>
      <w:r>
        <w:t>discovery</w:t>
      </w:r>
      <w:r w:rsidRPr="00767DE4">
        <w:t>-</w:t>
      </w:r>
      <w:r>
        <w:t>accept</w:t>
      </w:r>
      <w:r w:rsidRPr="00767DE4">
        <w:t>&gt;</w:t>
      </w:r>
      <w:r>
        <w:t xml:space="preserve"> element:</w:t>
      </w:r>
    </w:p>
    <w:p w14:paraId="5F78EEE8" w14:textId="77777777" w:rsidR="00596CD7" w:rsidRDefault="00596CD7" w:rsidP="00596CD7">
      <w:pPr>
        <w:pStyle w:val="B3"/>
      </w:pPr>
      <w:r>
        <w:t>i)</w:t>
      </w:r>
      <w:r>
        <w:tab/>
        <w:t xml:space="preserve">shall include a &lt;target-pine-id&gt; element set to the identifier of the target PEAE-C that </w:t>
      </w:r>
      <w:r w:rsidRPr="002179AF">
        <w:t xml:space="preserve">can provide the </w:t>
      </w:r>
      <w:r>
        <w:t>requested</w:t>
      </w:r>
      <w:r w:rsidRPr="002179AF">
        <w:t xml:space="preserve"> PIN service</w:t>
      </w:r>
      <w:r>
        <w:t>; and</w:t>
      </w:r>
    </w:p>
    <w:p w14:paraId="3D722A00" w14:textId="77777777" w:rsidR="00596CD7" w:rsidRDefault="00596CD7" w:rsidP="00596CD7">
      <w:pPr>
        <w:pStyle w:val="B3"/>
        <w:rPr>
          <w:lang w:eastAsia="zh-CN"/>
        </w:rPr>
      </w:pPr>
      <w:r>
        <w:rPr>
          <w:lang w:eastAsia="zh-CN"/>
        </w:rPr>
        <w:t>ii)</w:t>
      </w:r>
      <w:r>
        <w:rPr>
          <w:lang w:eastAsia="zh-CN"/>
        </w:rPr>
        <w:tab/>
        <w:t>shall include a &lt;target-pine-address&gt; element set to the identity of the PEAE-C; and</w:t>
      </w:r>
    </w:p>
    <w:p w14:paraId="5FC2152B" w14:textId="77777777" w:rsidR="00596CD7" w:rsidRDefault="00596CD7" w:rsidP="00596CD7">
      <w:pPr>
        <w:pStyle w:val="B1"/>
        <w:rPr>
          <w:lang w:eastAsia="zh-CN"/>
        </w:rPr>
      </w:pPr>
      <w:r>
        <w:rPr>
          <w:lang w:eastAsia="zh-CN"/>
        </w:rPr>
        <w:t>b)</w:t>
      </w:r>
      <w:r>
        <w:rPr>
          <w:lang w:eastAsia="zh-CN"/>
        </w:rPr>
        <w:tab/>
        <w:t>send the HTTP 200 (OK) response towards the PEAE-C.</w:t>
      </w:r>
    </w:p>
    <w:p w14:paraId="33B3044A" w14:textId="77777777" w:rsidR="00596CD7" w:rsidRDefault="00596CD7" w:rsidP="00596CD7">
      <w:pPr>
        <w:rPr>
          <w:noProof/>
        </w:rPr>
      </w:pPr>
      <w:r>
        <w:rPr>
          <w:noProof/>
          <w:lang w:eastAsia="zh-CN"/>
        </w:rPr>
        <w:t xml:space="preserve">If the </w:t>
      </w:r>
      <w:r>
        <w:t xml:space="preserve">PEAE-C is not allowed to </w:t>
      </w:r>
      <w:r>
        <w:rPr>
          <w:lang w:eastAsia="zh-CN"/>
        </w:rPr>
        <w:t>discover a PEAE-C for service switch, the requested service is not supported to perform service switch, or no PEAE-C is available to support the service switch</w:t>
      </w:r>
      <w:r>
        <w:rPr>
          <w:noProof/>
        </w:rPr>
        <w:t>, the PMAE-C shall:</w:t>
      </w:r>
    </w:p>
    <w:p w14:paraId="75B85369" w14:textId="77777777" w:rsidR="00596CD7" w:rsidRDefault="00596CD7" w:rsidP="00596CD7">
      <w:pPr>
        <w:pStyle w:val="B1"/>
      </w:pPr>
      <w:r>
        <w:rPr>
          <w:lang w:eastAsia="zh-CN"/>
        </w:rPr>
        <w:t>a)</w:t>
      </w:r>
      <w:r>
        <w:rPr>
          <w:lang w:eastAsia="zh-CN"/>
        </w:rPr>
        <w:tab/>
      </w:r>
      <w:r>
        <w:t>generate an HTTP 403 (Forbidden) response according to IETF RFC </w:t>
      </w:r>
      <w:r w:rsidR="00F84143">
        <w:t>9110</w:t>
      </w:r>
      <w:r>
        <w:t> [4]. In the HTTP 403 (Forbidden) response message, the PMAE-C:</w:t>
      </w:r>
    </w:p>
    <w:p w14:paraId="3B64DCC1" w14:textId="77777777" w:rsidR="00596CD7" w:rsidRDefault="00596CD7" w:rsidP="00596CD7">
      <w:pPr>
        <w:pStyle w:val="B2"/>
      </w:pPr>
      <w:r>
        <w:t>1)</w:t>
      </w:r>
      <w:r>
        <w:tab/>
        <w:t>shall include a Content-Type header field set to "application/vnd.3gpp.pinapp-info+xml"; and</w:t>
      </w:r>
    </w:p>
    <w:p w14:paraId="2775AA76" w14:textId="77777777" w:rsidR="00596CD7" w:rsidRDefault="00596CD7" w:rsidP="00596CD7">
      <w:pPr>
        <w:pStyle w:val="B2"/>
      </w:pPr>
      <w:r>
        <w:t>2)</w:t>
      </w:r>
      <w:r>
        <w:tab/>
        <w:t xml:space="preserve">shall include an application/vnd.3gpp.pinapp-info+xml MIME body with a </w:t>
      </w:r>
      <w:r w:rsidRPr="00767DE4">
        <w:t>&lt;pin-service-</w:t>
      </w:r>
      <w:r>
        <w:t>discovery</w:t>
      </w:r>
      <w:r w:rsidRPr="00767DE4">
        <w:t>-</w:t>
      </w:r>
      <w:r>
        <w:t>reject</w:t>
      </w:r>
      <w:r w:rsidRPr="00767DE4">
        <w:t>&gt;</w:t>
      </w:r>
      <w:r>
        <w:t xml:space="preserve"> element in the &lt;pinapp-info&gt; root element </w:t>
      </w:r>
      <w:r>
        <w:rPr>
          <w:lang w:eastAsia="zh-CN"/>
        </w:rPr>
        <w:t>and</w:t>
      </w:r>
      <w:r>
        <w:t xml:space="preserve"> within the </w:t>
      </w:r>
      <w:r w:rsidRPr="00767DE4">
        <w:t>&lt;pin-service-</w:t>
      </w:r>
      <w:r>
        <w:t>discovery</w:t>
      </w:r>
      <w:r w:rsidRPr="00767DE4">
        <w:t>-</w:t>
      </w:r>
      <w:r>
        <w:t>reject</w:t>
      </w:r>
      <w:r w:rsidRPr="00767DE4">
        <w:t>&gt;</w:t>
      </w:r>
      <w:r>
        <w:t xml:space="preserve"> element:</w:t>
      </w:r>
    </w:p>
    <w:p w14:paraId="68193C3E" w14:textId="77777777" w:rsidR="00596CD7" w:rsidRDefault="00596CD7" w:rsidP="00596CD7">
      <w:pPr>
        <w:pStyle w:val="B3"/>
        <w:rPr>
          <w:lang w:eastAsia="zh-CN"/>
        </w:rPr>
      </w:pPr>
      <w:r>
        <w:rPr>
          <w:lang w:eastAsia="zh-CN"/>
        </w:rPr>
        <w:t>i)</w:t>
      </w:r>
      <w:r>
        <w:rPr>
          <w:lang w:eastAsia="zh-CN"/>
        </w:rPr>
        <w:tab/>
        <w:t xml:space="preserve">shall </w:t>
      </w:r>
      <w:r>
        <w:t>include a &lt;</w:t>
      </w:r>
      <w:r>
        <w:rPr>
          <w:lang w:eastAsia="zh-CN"/>
        </w:rPr>
        <w:t>cause</w:t>
      </w:r>
      <w:r>
        <w:t>&gt; element set to an appropriate cause for the failure; and</w:t>
      </w:r>
    </w:p>
    <w:p w14:paraId="2B290C63" w14:textId="77777777" w:rsidR="00596CD7" w:rsidRDefault="00596CD7" w:rsidP="00596CD7">
      <w:pPr>
        <w:pStyle w:val="B1"/>
        <w:rPr>
          <w:lang w:eastAsia="zh-CN"/>
        </w:rPr>
      </w:pPr>
      <w:r>
        <w:rPr>
          <w:lang w:eastAsia="zh-CN"/>
        </w:rPr>
        <w:t>b)</w:t>
      </w:r>
      <w:r>
        <w:rPr>
          <w:lang w:eastAsia="zh-CN"/>
        </w:rPr>
        <w:tab/>
        <w:t>send the HTTP 403 (</w:t>
      </w:r>
      <w:r>
        <w:t>Forbidden</w:t>
      </w:r>
      <w:r>
        <w:rPr>
          <w:lang w:eastAsia="zh-CN"/>
        </w:rPr>
        <w:t>) response towards the PEAE-C.</w:t>
      </w:r>
    </w:p>
    <w:p w14:paraId="60CD0116" w14:textId="77777777" w:rsidR="00756EBD" w:rsidRDefault="00756EBD" w:rsidP="00756EBD">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33AFA201" w14:textId="77777777" w:rsidR="00756EBD" w:rsidRPr="007D3511" w:rsidRDefault="00756EBD" w:rsidP="00756EBD">
      <w:pPr>
        <w:pStyle w:val="B1"/>
        <w:rPr>
          <w:lang w:eastAsia="zh-CN"/>
        </w:rPr>
      </w:pPr>
      <w:r>
        <w:rPr>
          <w:rFonts w:hint="eastAsia"/>
          <w:lang w:eastAsia="zh-CN"/>
        </w:rPr>
        <w:t>0</w:t>
      </w:r>
      <w:r>
        <w:rPr>
          <w:lang w:eastAsia="zh-CN"/>
        </w:rPr>
        <w:tab/>
        <w:t>Protocol error, unspecified;</w:t>
      </w:r>
    </w:p>
    <w:p w14:paraId="73E6C140" w14:textId="77777777" w:rsidR="00756EBD" w:rsidRDefault="00756EBD" w:rsidP="00756EBD">
      <w:pPr>
        <w:pStyle w:val="B1"/>
        <w:rPr>
          <w:lang w:eastAsia="zh-CN"/>
        </w:rPr>
      </w:pPr>
      <w:r>
        <w:rPr>
          <w:lang w:eastAsia="zh-CN"/>
        </w:rPr>
        <w:t>1</w:t>
      </w:r>
      <w:r>
        <w:rPr>
          <w:lang w:eastAsia="zh-CN"/>
        </w:rPr>
        <w:tab/>
      </w:r>
      <w:r w:rsidRPr="007D3511">
        <w:rPr>
          <w:lang w:eastAsia="zh-CN"/>
        </w:rPr>
        <w:t>Operation not allowed</w:t>
      </w:r>
      <w:r>
        <w:rPr>
          <w:lang w:eastAsia="zh-CN"/>
        </w:rPr>
        <w:t>;</w:t>
      </w:r>
    </w:p>
    <w:p w14:paraId="769099A0" w14:textId="77777777" w:rsidR="00756EBD" w:rsidRDefault="00756EBD" w:rsidP="00756EBD">
      <w:pPr>
        <w:pStyle w:val="B1"/>
        <w:rPr>
          <w:lang w:eastAsia="zh-CN"/>
        </w:rPr>
      </w:pPr>
      <w:r>
        <w:rPr>
          <w:rFonts w:hint="eastAsia"/>
          <w:lang w:eastAsia="zh-CN"/>
        </w:rPr>
        <w:t>3</w:t>
      </w:r>
      <w:r>
        <w:rPr>
          <w:lang w:eastAsia="zh-CN"/>
        </w:rPr>
        <w:tab/>
      </w:r>
      <w:r w:rsidRPr="007D3511">
        <w:rPr>
          <w:lang w:eastAsia="x-none"/>
        </w:rPr>
        <w:t>Authorization failure</w:t>
      </w:r>
      <w:r>
        <w:rPr>
          <w:rFonts w:hint="eastAsia"/>
          <w:lang w:eastAsia="zh-CN"/>
        </w:rPr>
        <w:t xml:space="preserve">; </w:t>
      </w:r>
    </w:p>
    <w:p w14:paraId="24628630" w14:textId="77777777" w:rsidR="00756EBD" w:rsidRDefault="00756EBD" w:rsidP="00756EBD">
      <w:pPr>
        <w:pStyle w:val="B1"/>
        <w:rPr>
          <w:lang w:eastAsia="zh-CN"/>
        </w:rPr>
      </w:pPr>
      <w:r>
        <w:rPr>
          <w:rFonts w:hint="eastAsia"/>
          <w:lang w:eastAsia="zh-CN"/>
        </w:rPr>
        <w:t>5</w:t>
      </w:r>
      <w:r>
        <w:tab/>
      </w:r>
      <w:r>
        <w:rPr>
          <w:rFonts w:hint="eastAsia"/>
          <w:lang w:eastAsia="zh-CN"/>
        </w:rPr>
        <w:t>Resource not sufficient</w:t>
      </w:r>
      <w:r>
        <w:rPr>
          <w:lang w:eastAsia="zh-CN"/>
        </w:rPr>
        <w:t>;</w:t>
      </w:r>
      <w:r w:rsidRPr="00C37465">
        <w:rPr>
          <w:rFonts w:hint="eastAsia"/>
          <w:lang w:eastAsia="zh-CN"/>
        </w:rPr>
        <w:t xml:space="preserve"> </w:t>
      </w:r>
      <w:r>
        <w:rPr>
          <w:rFonts w:hint="eastAsia"/>
          <w:lang w:eastAsia="zh-CN"/>
        </w:rPr>
        <w:t>and</w:t>
      </w:r>
    </w:p>
    <w:p w14:paraId="72C2AB0A" w14:textId="77777777" w:rsidR="00756EBD" w:rsidRDefault="00756EBD" w:rsidP="00756EBD">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3128830A" w14:textId="77777777" w:rsidR="00FA0F48" w:rsidRDefault="00FA0F48" w:rsidP="00FA0F48">
      <w:pPr>
        <w:pStyle w:val="Heading4"/>
        <w:rPr>
          <w:noProof/>
          <w:lang w:eastAsia="zh-CN"/>
        </w:rPr>
      </w:pPr>
      <w:bookmarkStart w:id="503" w:name="_CR5_7_3_3"/>
      <w:bookmarkStart w:id="504" w:name="_Toc172038228"/>
      <w:bookmarkEnd w:id="503"/>
      <w:r>
        <w:rPr>
          <w:noProof/>
          <w:lang w:eastAsia="zh-CN"/>
        </w:rPr>
        <w:t>5.7.3.3</w:t>
      </w:r>
      <w:r>
        <w:rPr>
          <w:noProof/>
          <w:lang w:eastAsia="zh-CN"/>
        </w:rPr>
        <w:tab/>
        <w:t>Target PEAE-C procedure</w:t>
      </w:r>
      <w:bookmarkEnd w:id="504"/>
    </w:p>
    <w:p w14:paraId="7A37D964" w14:textId="77777777" w:rsidR="00FA0F48" w:rsidRDefault="00FA0F48" w:rsidP="00FA0F48">
      <w:r>
        <w:rPr>
          <w:lang w:eastAsia="x-none"/>
        </w:rPr>
        <w:t>Upon reception of an HTTP POST request</w:t>
      </w:r>
      <w:r>
        <w:t xml:space="preserve"> message containing:</w:t>
      </w:r>
    </w:p>
    <w:p w14:paraId="4B9BCB76" w14:textId="77777777" w:rsidR="00FA0F48" w:rsidRDefault="00FA0F48" w:rsidP="00FA0F48">
      <w:pPr>
        <w:pStyle w:val="B1"/>
      </w:pPr>
      <w:r>
        <w:t>a)</w:t>
      </w:r>
      <w:r>
        <w:tab/>
        <w:t>a Content-Type header field set to "application/vnd.3gpp.pinapp-info+xml"; and</w:t>
      </w:r>
    </w:p>
    <w:p w14:paraId="32D94AB4" w14:textId="06CA5737" w:rsidR="00FA0F48" w:rsidRDefault="00FA0F48" w:rsidP="00FA0F48">
      <w:pPr>
        <w:pStyle w:val="B1"/>
      </w:pPr>
      <w:r>
        <w:t>b)</w:t>
      </w:r>
      <w:r>
        <w:tab/>
        <w:t>an application/vnd.3gpp.pinapp-info+xml MIME body with a &lt;</w:t>
      </w:r>
      <w:r w:rsidR="000709E9" w:rsidRPr="003967A4">
        <w:t>pin-management-service-switch-configure-request</w:t>
      </w:r>
      <w:r>
        <w:t>&gt; element in the &lt;pinapp-info&gt; root element,</w:t>
      </w:r>
    </w:p>
    <w:p w14:paraId="5513B740" w14:textId="77777777" w:rsidR="00FA0F48" w:rsidRDefault="00FA0F48" w:rsidP="00FA0F48">
      <w:r>
        <w:t xml:space="preserve">the target PEAE-C shall </w:t>
      </w:r>
      <w:r>
        <w:rPr>
          <w:lang w:eastAsia="zh-CN"/>
        </w:rPr>
        <w:t>check whether to accept the requested service switch.</w:t>
      </w:r>
    </w:p>
    <w:p w14:paraId="706A069C" w14:textId="77777777" w:rsidR="00FA0F48" w:rsidRDefault="00FA0F48" w:rsidP="00FA0F48">
      <w:pPr>
        <w:rPr>
          <w:lang w:eastAsia="zh-CN"/>
        </w:rPr>
      </w:pPr>
      <w:r>
        <w:rPr>
          <w:lang w:eastAsia="zh-CN"/>
        </w:rPr>
        <w:t xml:space="preserve">If the </w:t>
      </w:r>
      <w:r>
        <w:t xml:space="preserve">target PEAE-C </w:t>
      </w:r>
      <w:r>
        <w:rPr>
          <w:lang w:eastAsia="zh-CN"/>
        </w:rPr>
        <w:t>accepts the requested service switch, the target PEAE-C:</w:t>
      </w:r>
    </w:p>
    <w:p w14:paraId="2E8C923F" w14:textId="77777777" w:rsidR="005A1069" w:rsidRDefault="005A1069" w:rsidP="005A1069">
      <w:pPr>
        <w:pStyle w:val="B1"/>
      </w:pPr>
      <w:r>
        <w:rPr>
          <w:lang w:eastAsia="zh-CN"/>
        </w:rPr>
        <w:t>a)</w:t>
      </w:r>
      <w:r>
        <w:rPr>
          <w:lang w:eastAsia="zh-CN"/>
        </w:rPr>
        <w:tab/>
      </w:r>
      <w:r>
        <w:t>generate an HTTP 204 (No content) response according to IETF RFC 9110 [4]; and</w:t>
      </w:r>
    </w:p>
    <w:p w14:paraId="61D3533A" w14:textId="77777777" w:rsidR="005A1069" w:rsidRDefault="005A1069" w:rsidP="005A1069">
      <w:pPr>
        <w:pStyle w:val="B1"/>
        <w:rPr>
          <w:lang w:eastAsia="zh-CN"/>
        </w:rPr>
      </w:pPr>
      <w:r>
        <w:rPr>
          <w:lang w:eastAsia="zh-CN"/>
        </w:rPr>
        <w:t>b)</w:t>
      </w:r>
      <w:r>
        <w:rPr>
          <w:lang w:eastAsia="zh-CN"/>
        </w:rPr>
        <w:tab/>
        <w:t>send the HTTP 204 (</w:t>
      </w:r>
      <w:r>
        <w:t>No content</w:t>
      </w:r>
      <w:r>
        <w:rPr>
          <w:lang w:eastAsia="zh-CN"/>
        </w:rPr>
        <w:t>) response towards the PEAE-C.</w:t>
      </w:r>
    </w:p>
    <w:p w14:paraId="032CB7D5" w14:textId="77777777" w:rsidR="00FA0F48" w:rsidRDefault="00FA0F48" w:rsidP="00FA0F48">
      <w:pPr>
        <w:rPr>
          <w:noProof/>
        </w:rPr>
      </w:pPr>
      <w:r>
        <w:rPr>
          <w:noProof/>
          <w:lang w:eastAsia="zh-CN"/>
        </w:rPr>
        <w:lastRenderedPageBreak/>
        <w:t xml:space="preserve">If </w:t>
      </w:r>
      <w:r>
        <w:t>the target PEAE-C rejects</w:t>
      </w:r>
      <w:r>
        <w:rPr>
          <w:lang w:eastAsia="zh-CN"/>
        </w:rPr>
        <w:t xml:space="preserve"> the requested service switch</w:t>
      </w:r>
      <w:r>
        <w:rPr>
          <w:noProof/>
        </w:rPr>
        <w:t>, the PMAE-C shall:</w:t>
      </w:r>
    </w:p>
    <w:p w14:paraId="65951F19" w14:textId="77777777" w:rsidR="00FA0F48" w:rsidRDefault="00FA0F48" w:rsidP="00FA0F48">
      <w:pPr>
        <w:pStyle w:val="B1"/>
      </w:pPr>
      <w:r>
        <w:rPr>
          <w:lang w:eastAsia="zh-CN"/>
        </w:rPr>
        <w:t>a)</w:t>
      </w:r>
      <w:r>
        <w:rPr>
          <w:lang w:eastAsia="zh-CN"/>
        </w:rPr>
        <w:tab/>
      </w:r>
      <w:r>
        <w:t>generate an HTTP 403 (Forbidden) response according to IETF RFC 9110 [4]. In the HTTP 403 (Forbidden) response message, the PEAE-C:</w:t>
      </w:r>
    </w:p>
    <w:p w14:paraId="24D6EF2F" w14:textId="77777777" w:rsidR="00FA0F48" w:rsidRDefault="00FA0F48" w:rsidP="00FA0F48">
      <w:pPr>
        <w:pStyle w:val="B2"/>
      </w:pPr>
      <w:r>
        <w:t>1)</w:t>
      </w:r>
      <w:r>
        <w:tab/>
        <w:t>shall include a Content-Type header field set to "application/vnd.3gpp.pinapp-info+xml"; and</w:t>
      </w:r>
    </w:p>
    <w:p w14:paraId="64A2942C" w14:textId="6F302F89" w:rsidR="00FA0F48" w:rsidRDefault="00FA0F48" w:rsidP="00FA0F48">
      <w:pPr>
        <w:pStyle w:val="B2"/>
      </w:pPr>
      <w:r>
        <w:t>2)</w:t>
      </w:r>
      <w:r>
        <w:tab/>
        <w:t>shall include an application/vnd.3gpp.pinapp-info+xml MIME body with a &lt;</w:t>
      </w:r>
      <w:r w:rsidR="000709E9" w:rsidRPr="003967A4">
        <w:t>pin-management-service-switch-configure-reject</w:t>
      </w:r>
      <w:r>
        <w:t xml:space="preserve">&gt; element in the &lt;pinapp-info&gt; root element </w:t>
      </w:r>
      <w:r>
        <w:rPr>
          <w:lang w:eastAsia="zh-CN"/>
        </w:rPr>
        <w:t>and</w:t>
      </w:r>
      <w:r>
        <w:t xml:space="preserve"> within the &lt;</w:t>
      </w:r>
      <w:r w:rsidR="000709E9" w:rsidRPr="003967A4">
        <w:t>pin-management-service-switch-configure-reject</w:t>
      </w:r>
      <w:r>
        <w:t>&gt; element:</w:t>
      </w:r>
    </w:p>
    <w:p w14:paraId="4C1B3B5E" w14:textId="77777777" w:rsidR="00FA0F48" w:rsidRDefault="00FA0F48" w:rsidP="00FA0F48">
      <w:pPr>
        <w:pStyle w:val="B3"/>
        <w:rPr>
          <w:lang w:eastAsia="zh-CN"/>
        </w:rPr>
      </w:pPr>
      <w:r>
        <w:rPr>
          <w:lang w:eastAsia="zh-CN"/>
        </w:rPr>
        <w:t>i)</w:t>
      </w:r>
      <w:r>
        <w:rPr>
          <w:lang w:eastAsia="zh-CN"/>
        </w:rPr>
        <w:tab/>
        <w:t xml:space="preserve">shall </w:t>
      </w:r>
      <w:r>
        <w:t>include a &lt;</w:t>
      </w:r>
      <w:r>
        <w:rPr>
          <w:lang w:eastAsia="zh-CN"/>
        </w:rPr>
        <w:t>cause</w:t>
      </w:r>
      <w:r>
        <w:t>&gt; element set to an appropriate cause for the failure; and</w:t>
      </w:r>
    </w:p>
    <w:p w14:paraId="4BC167C1" w14:textId="77777777" w:rsidR="00FA0F48" w:rsidRPr="00596CD7" w:rsidRDefault="00FA0F48" w:rsidP="00596CD7">
      <w:pPr>
        <w:pStyle w:val="B1"/>
      </w:pPr>
      <w:r>
        <w:rPr>
          <w:lang w:eastAsia="zh-CN"/>
        </w:rPr>
        <w:t>b)</w:t>
      </w:r>
      <w:r>
        <w:rPr>
          <w:lang w:eastAsia="zh-CN"/>
        </w:rPr>
        <w:tab/>
        <w:t>send the HTTP 403 (</w:t>
      </w:r>
      <w:r>
        <w:t>Forbidden</w:t>
      </w:r>
      <w:r>
        <w:rPr>
          <w:lang w:eastAsia="zh-CN"/>
        </w:rPr>
        <w:t>) response towards the PEAE-C.</w:t>
      </w:r>
    </w:p>
    <w:p w14:paraId="55B63273" w14:textId="77777777" w:rsidR="00E933A8" w:rsidRDefault="000B06D0" w:rsidP="00E933A8">
      <w:pPr>
        <w:pStyle w:val="Heading2"/>
      </w:pPr>
      <w:bookmarkStart w:id="505" w:name="_CR5_8"/>
      <w:bookmarkStart w:id="506" w:name="_Toc172038229"/>
      <w:bookmarkEnd w:id="505"/>
      <w:r>
        <w:t>5.</w:t>
      </w:r>
      <w:r w:rsidR="00BA045E">
        <w:t>8</w:t>
      </w:r>
      <w:r w:rsidR="00E139D0" w:rsidRPr="00534353">
        <w:tab/>
      </w:r>
      <w:r w:rsidR="00E139D0" w:rsidRPr="00E139D0">
        <w:t>Service Continuity</w:t>
      </w:r>
      <w:bookmarkEnd w:id="506"/>
    </w:p>
    <w:p w14:paraId="49BA4FBA" w14:textId="77777777" w:rsidR="00E933A8" w:rsidRPr="00E933A8" w:rsidRDefault="00E933A8" w:rsidP="00E933A8">
      <w:pPr>
        <w:pStyle w:val="Heading3"/>
      </w:pPr>
      <w:bookmarkStart w:id="507" w:name="_CR5_8_1"/>
      <w:bookmarkStart w:id="508" w:name="_Toc172038230"/>
      <w:bookmarkEnd w:id="507"/>
      <w:r>
        <w:t>5.8.1</w:t>
      </w:r>
      <w:r>
        <w:tab/>
      </w:r>
      <w:r w:rsidRPr="00E933A8">
        <w:t>General</w:t>
      </w:r>
      <w:bookmarkEnd w:id="508"/>
    </w:p>
    <w:p w14:paraId="0B916645" w14:textId="77777777" w:rsidR="00E933A8" w:rsidRDefault="00E933A8" w:rsidP="00E933A8">
      <w:pPr>
        <w:rPr>
          <w:noProof/>
          <w:lang w:val="en-US"/>
        </w:rPr>
      </w:pPr>
      <w:r>
        <w:rPr>
          <w:noProof/>
          <w:lang w:val="en-US"/>
        </w:rPr>
        <w:t xml:space="preserve">The purpose of the PIN service continuity procedure is to enable a </w:t>
      </w:r>
      <w:r w:rsidRPr="00982C1C">
        <w:rPr>
          <w:lang w:eastAsia="zh-CN"/>
        </w:rPr>
        <w:t>PEAE-C</w:t>
      </w:r>
      <w:r>
        <w:rPr>
          <w:lang w:eastAsia="zh-CN"/>
        </w:rPr>
        <w:t xml:space="preserve"> participating in a PIN </w:t>
      </w:r>
      <w:r>
        <w:rPr>
          <w:noProof/>
          <w:lang w:val="en-US"/>
        </w:rPr>
        <w:t>to maintain service when PEAE-C(s) move within the PIN, enter or leave the PIN. Two scenarios are supported for the PIN service continuity procedure:</w:t>
      </w:r>
    </w:p>
    <w:p w14:paraId="640D146B" w14:textId="77777777" w:rsidR="00E933A8" w:rsidRDefault="00E933A8" w:rsidP="00E933A8">
      <w:pPr>
        <w:pStyle w:val="B1"/>
        <w:rPr>
          <w:lang w:eastAsia="zh-CN"/>
        </w:rPr>
      </w:pPr>
      <w:r>
        <w:rPr>
          <w:lang w:eastAsia="zh-CN"/>
        </w:rPr>
        <w:t>a)</w:t>
      </w:r>
      <w:r>
        <w:rPr>
          <w:lang w:eastAsia="zh-CN"/>
        </w:rPr>
        <w:tab/>
        <w:t xml:space="preserve">PIN service continuity in PGAE-C relocation as specified in </w:t>
      </w:r>
      <w:r w:rsidRPr="00004643">
        <w:t>clause</w:t>
      </w:r>
      <w:r>
        <w:t> </w:t>
      </w:r>
      <w:r w:rsidRPr="00004643">
        <w:t>5.8.2</w:t>
      </w:r>
      <w:r>
        <w:rPr>
          <w:lang w:eastAsia="zh-CN"/>
        </w:rPr>
        <w:t>; and</w:t>
      </w:r>
    </w:p>
    <w:p w14:paraId="64D54547" w14:textId="77777777" w:rsidR="00E933A8" w:rsidRPr="009C0F84" w:rsidRDefault="00E933A8" w:rsidP="00E933A8">
      <w:pPr>
        <w:pStyle w:val="B1"/>
        <w:rPr>
          <w:noProof/>
          <w:lang w:val="en-US"/>
        </w:rPr>
      </w:pPr>
      <w:r>
        <w:rPr>
          <w:lang w:eastAsia="zh-CN"/>
        </w:rPr>
        <w:t>b)</w:t>
      </w:r>
      <w:r>
        <w:rPr>
          <w:lang w:eastAsia="zh-CN"/>
        </w:rPr>
        <w:tab/>
        <w:t xml:space="preserve">PIN service continuity </w:t>
      </w:r>
      <w:r w:rsidRPr="000629D6">
        <w:t>in changing access to 5GS</w:t>
      </w:r>
      <w:r w:rsidRPr="00E933A8">
        <w:rPr>
          <w:lang w:eastAsia="zh-CN"/>
        </w:rPr>
        <w:t xml:space="preserve"> </w:t>
      </w:r>
      <w:r>
        <w:rPr>
          <w:lang w:eastAsia="zh-CN"/>
        </w:rPr>
        <w:t xml:space="preserve">as specified in </w:t>
      </w:r>
      <w:r w:rsidRPr="00004643">
        <w:t>clause</w:t>
      </w:r>
      <w:r>
        <w:t> </w:t>
      </w:r>
      <w:r w:rsidRPr="00004643">
        <w:t>5.8.</w:t>
      </w:r>
      <w:r>
        <w:t>3.</w:t>
      </w:r>
    </w:p>
    <w:p w14:paraId="64CFB106" w14:textId="77777777" w:rsidR="00E933A8" w:rsidRPr="00E933A8" w:rsidRDefault="00E933A8" w:rsidP="00E933A8">
      <w:pPr>
        <w:pStyle w:val="Heading3"/>
        <w:rPr>
          <w:rFonts w:eastAsia="DengXian"/>
          <w:noProof/>
          <w:lang w:val="en-US"/>
        </w:rPr>
      </w:pPr>
      <w:bookmarkStart w:id="509" w:name="_CR5_8_2"/>
      <w:bookmarkStart w:id="510" w:name="_Toc172038231"/>
      <w:bookmarkEnd w:id="509"/>
      <w:r>
        <w:rPr>
          <w:rFonts w:hint="eastAsia"/>
          <w:lang w:eastAsia="zh-CN"/>
        </w:rPr>
        <w:t>5</w:t>
      </w:r>
      <w:r>
        <w:rPr>
          <w:lang w:eastAsia="zh-CN"/>
        </w:rPr>
        <w:t>.8.2</w:t>
      </w:r>
      <w:r>
        <w:rPr>
          <w:lang w:eastAsia="zh-CN"/>
        </w:rPr>
        <w:tab/>
      </w:r>
      <w:r w:rsidRPr="00E933A8">
        <w:rPr>
          <w:rFonts w:eastAsia="DengXian"/>
          <w:noProof/>
          <w:lang w:val="en-US"/>
        </w:rPr>
        <w:t>PIN service continuity in PGAE-C relocation</w:t>
      </w:r>
      <w:bookmarkEnd w:id="510"/>
    </w:p>
    <w:p w14:paraId="0EC7132B" w14:textId="77777777" w:rsidR="00E933A8" w:rsidRDefault="00E933A8" w:rsidP="00E933A8">
      <w:pPr>
        <w:pStyle w:val="Heading4"/>
        <w:rPr>
          <w:lang w:eastAsia="zh-CN"/>
        </w:rPr>
      </w:pPr>
      <w:bookmarkStart w:id="511" w:name="_CR5_8_2_1"/>
      <w:bookmarkStart w:id="512" w:name="_Toc172038232"/>
      <w:bookmarkEnd w:id="511"/>
      <w:r>
        <w:rPr>
          <w:rFonts w:hint="eastAsia"/>
          <w:lang w:eastAsia="zh-CN"/>
        </w:rPr>
        <w:t>5</w:t>
      </w:r>
      <w:r>
        <w:rPr>
          <w:lang w:eastAsia="zh-CN"/>
        </w:rPr>
        <w:t>.8.2.1</w:t>
      </w:r>
      <w:r>
        <w:rPr>
          <w:lang w:eastAsia="zh-CN"/>
        </w:rPr>
        <w:tab/>
        <w:t>General</w:t>
      </w:r>
      <w:bookmarkEnd w:id="512"/>
    </w:p>
    <w:p w14:paraId="0636FFE3" w14:textId="77777777" w:rsidR="00E933A8" w:rsidRDefault="00E933A8" w:rsidP="00E933A8">
      <w:r>
        <w:rPr>
          <w:noProof/>
        </w:rPr>
        <w:t>A</w:t>
      </w:r>
      <w:r>
        <w:rPr>
          <w:noProof/>
          <w:lang w:val="en-US"/>
        </w:rPr>
        <w:t xml:space="preserve"> PEAE-C is communicating with an PAE-S via a PGAE-C. Service continuity can be triggered, when the PGAE-C becomes unreachable, to find a replacement PGAE-C and re-configure connectivity between the PEAE-C, the replacement PGAE-C and the PAE-S.</w:t>
      </w:r>
    </w:p>
    <w:p w14:paraId="070361D6" w14:textId="77777777" w:rsidR="00E933A8" w:rsidRPr="001363C3" w:rsidRDefault="00E933A8" w:rsidP="00E933A8">
      <w:pPr>
        <w:rPr>
          <w:lang w:eastAsia="zh-CN"/>
        </w:rPr>
      </w:pPr>
      <w:r>
        <w:t xml:space="preserve">The purpose of </w:t>
      </w:r>
      <w:r>
        <w:rPr>
          <w:lang w:eastAsia="zh-CN"/>
        </w:rPr>
        <w:t>PIN service continuity in PGAE-C relocation is to find a replacement PGAE-C for the PIN peer to continue the service. Service continuity procedure in PGAE-C relocation is triggered by the first PGAE-C, which detected the PEAE-C is out of reach and informing PMAE-C to initiate the procedure. PMAE-C authorizes the request, discovers replacement PGAE-C and configures it to setup the application session between PEAE-C and PAE-S.</w:t>
      </w:r>
    </w:p>
    <w:p w14:paraId="27CD1554" w14:textId="77777777" w:rsidR="00E933A8" w:rsidRDefault="00E933A8" w:rsidP="00E933A8">
      <w:r>
        <w:rPr>
          <w:rFonts w:hint="eastAsia"/>
          <w:lang w:eastAsia="zh-CN"/>
        </w:rPr>
        <w:t>T</w:t>
      </w:r>
      <w:r>
        <w:rPr>
          <w:lang w:eastAsia="zh-CN"/>
        </w:rPr>
        <w:t>he following procedures are defined</w:t>
      </w:r>
      <w:r w:rsidRPr="003259AF">
        <w:t xml:space="preserve"> </w:t>
      </w:r>
      <w:r>
        <w:t xml:space="preserve">for the </w:t>
      </w:r>
      <w:r>
        <w:rPr>
          <w:lang w:eastAsia="zh-CN"/>
        </w:rPr>
        <w:t xml:space="preserve">PIN </w:t>
      </w:r>
      <w:r w:rsidRPr="00E933A8">
        <w:rPr>
          <w:rFonts w:eastAsia="DengXian"/>
          <w:noProof/>
          <w:lang w:val="en-US"/>
        </w:rPr>
        <w:t>service continuity in PGAE-C relocation</w:t>
      </w:r>
      <w:r>
        <w:t>:</w:t>
      </w:r>
    </w:p>
    <w:p w14:paraId="01B7EF0B" w14:textId="77777777" w:rsidR="00E933A8" w:rsidRPr="00004643" w:rsidRDefault="00E933A8" w:rsidP="00E933A8">
      <w:pPr>
        <w:pStyle w:val="B1"/>
      </w:pPr>
      <w:r>
        <w:t>a)</w:t>
      </w:r>
      <w:r>
        <w:tab/>
      </w:r>
      <w:r w:rsidRPr="00004643">
        <w:t xml:space="preserve">PIN </w:t>
      </w:r>
      <w:r>
        <w:t>m</w:t>
      </w:r>
      <w:r w:rsidRPr="00004643">
        <w:t xml:space="preserve">anagement PEGC </w:t>
      </w:r>
      <w:r>
        <w:t>s</w:t>
      </w:r>
      <w:r w:rsidRPr="00004643">
        <w:t xml:space="preserve">ervice </w:t>
      </w:r>
      <w:r>
        <w:t>c</w:t>
      </w:r>
      <w:r w:rsidRPr="00004643">
        <w:t>ontinuity as specified in clause</w:t>
      </w:r>
      <w:r>
        <w:t> </w:t>
      </w:r>
      <w:r w:rsidRPr="00004643">
        <w:t>5.8.2.2</w:t>
      </w:r>
      <w:r>
        <w:t>;</w:t>
      </w:r>
    </w:p>
    <w:p w14:paraId="085A1CF7" w14:textId="77777777" w:rsidR="00E933A8" w:rsidRPr="00004643" w:rsidRDefault="00E933A8" w:rsidP="00E933A8">
      <w:pPr>
        <w:pStyle w:val="B1"/>
      </w:pPr>
      <w:r>
        <w:t>b)</w:t>
      </w:r>
      <w:r>
        <w:tab/>
      </w:r>
      <w:r w:rsidRPr="00004643">
        <w:t xml:space="preserve">PIN </w:t>
      </w:r>
      <w:r>
        <w:t>m</w:t>
      </w:r>
      <w:r w:rsidRPr="00004643">
        <w:t xml:space="preserve">anagement PEGC </w:t>
      </w:r>
      <w:r>
        <w:t>c</w:t>
      </w:r>
      <w:r w:rsidRPr="00004643">
        <w:t>onfiguration as specified in clause</w:t>
      </w:r>
      <w:r>
        <w:t> </w:t>
      </w:r>
      <w:r w:rsidRPr="00004643">
        <w:t>5.8.2.3</w:t>
      </w:r>
      <w:r>
        <w:t>;</w:t>
      </w:r>
    </w:p>
    <w:p w14:paraId="0415EA68" w14:textId="77777777" w:rsidR="00E933A8" w:rsidRPr="00004643" w:rsidRDefault="00E933A8" w:rsidP="00E933A8">
      <w:pPr>
        <w:pStyle w:val="B1"/>
      </w:pPr>
      <w:r>
        <w:t>c)</w:t>
      </w:r>
      <w:r>
        <w:tab/>
      </w:r>
      <w:r w:rsidRPr="00004643">
        <w:t xml:space="preserve">PIN </w:t>
      </w:r>
      <w:r>
        <w:t>c</w:t>
      </w:r>
      <w:r w:rsidRPr="00004643">
        <w:t xml:space="preserve">onfiguration </w:t>
      </w:r>
      <w:r>
        <w:t>s</w:t>
      </w:r>
      <w:r w:rsidRPr="00004643">
        <w:t xml:space="preserve">ervice </w:t>
      </w:r>
      <w:r>
        <w:t>c</w:t>
      </w:r>
      <w:r w:rsidRPr="00004643">
        <w:t xml:space="preserve">ontinuity </w:t>
      </w:r>
      <w:r>
        <w:t>u</w:t>
      </w:r>
      <w:r w:rsidRPr="00004643">
        <w:t>pdate as specified in clause</w:t>
      </w:r>
      <w:r>
        <w:t> </w:t>
      </w:r>
      <w:r w:rsidRPr="00004643">
        <w:t>5.8.2.4</w:t>
      </w:r>
      <w:r>
        <w:t>; and</w:t>
      </w:r>
    </w:p>
    <w:p w14:paraId="57CE4481" w14:textId="77777777" w:rsidR="00E933A8" w:rsidRPr="00004643" w:rsidRDefault="00E933A8" w:rsidP="00E933A8">
      <w:pPr>
        <w:pStyle w:val="B1"/>
      </w:pPr>
      <w:r>
        <w:t>d)</w:t>
      </w:r>
      <w:r>
        <w:tab/>
      </w:r>
      <w:r w:rsidRPr="00004643">
        <w:t xml:space="preserve">PIN </w:t>
      </w:r>
      <w:r>
        <w:t>m</w:t>
      </w:r>
      <w:r w:rsidRPr="00004643">
        <w:t xml:space="preserve">anagement PEGC </w:t>
      </w:r>
      <w:r>
        <w:t>d</w:t>
      </w:r>
      <w:r w:rsidRPr="00004643">
        <w:t>iscovery as specified in clause</w:t>
      </w:r>
      <w:r>
        <w:t> </w:t>
      </w:r>
      <w:r w:rsidRPr="00004643">
        <w:t>5.8.2.5</w:t>
      </w:r>
      <w:r>
        <w:t>.</w:t>
      </w:r>
    </w:p>
    <w:p w14:paraId="1F26E44E" w14:textId="77777777" w:rsidR="007A0E77" w:rsidRDefault="007A0E77" w:rsidP="007A0E77">
      <w:pPr>
        <w:pStyle w:val="Heading4"/>
        <w:rPr>
          <w:lang w:eastAsia="zh-CN"/>
        </w:rPr>
      </w:pPr>
      <w:bookmarkStart w:id="513" w:name="_CR5_8_2_2"/>
      <w:bookmarkStart w:id="514" w:name="_Toc172038233"/>
      <w:bookmarkEnd w:id="513"/>
      <w:r>
        <w:t>5.8.2.2</w:t>
      </w:r>
      <w:r>
        <w:tab/>
      </w:r>
      <w:r w:rsidRPr="00C335DF">
        <w:t>PIN Management PEGC Service Continuity</w:t>
      </w:r>
      <w:bookmarkEnd w:id="514"/>
    </w:p>
    <w:p w14:paraId="3211564F" w14:textId="77777777" w:rsidR="007A0E77" w:rsidRDefault="007A0E77" w:rsidP="007A0E77">
      <w:pPr>
        <w:pStyle w:val="Heading5"/>
        <w:rPr>
          <w:lang w:eastAsia="zh-CN"/>
        </w:rPr>
      </w:pPr>
      <w:bookmarkStart w:id="515" w:name="_CR5_8_2_2_1"/>
      <w:bookmarkStart w:id="516" w:name="_Toc172038234"/>
      <w:bookmarkEnd w:id="515"/>
      <w:r>
        <w:rPr>
          <w:rFonts w:hint="eastAsia"/>
          <w:lang w:eastAsia="zh-CN"/>
        </w:rPr>
        <w:t>5</w:t>
      </w:r>
      <w:r>
        <w:rPr>
          <w:lang w:eastAsia="zh-CN"/>
        </w:rPr>
        <w:t>.8.2.2.1</w:t>
      </w:r>
      <w:r>
        <w:rPr>
          <w:lang w:eastAsia="zh-CN"/>
        </w:rPr>
        <w:tab/>
        <w:t>Initiating entity procedure</w:t>
      </w:r>
      <w:bookmarkEnd w:id="516"/>
      <w:r>
        <w:rPr>
          <w:lang w:eastAsia="zh-CN"/>
        </w:rPr>
        <w:t xml:space="preserve"> </w:t>
      </w:r>
    </w:p>
    <w:p w14:paraId="5E28E399" w14:textId="77777777" w:rsidR="007A0E77" w:rsidRDefault="007A0E77" w:rsidP="007A0E77">
      <w:r>
        <w:t xml:space="preserve">The initiating entity can be PGAE-C or PEAE-C. </w:t>
      </w:r>
    </w:p>
    <w:p w14:paraId="61B048AF" w14:textId="77777777" w:rsidR="007A0E77" w:rsidRDefault="007A0E77" w:rsidP="007A0E77">
      <w:r>
        <w:t xml:space="preserve">The initiating entity, which has an ongoing application session, detects the PEGC has become unavailable and needs </w:t>
      </w:r>
      <w:r>
        <w:rPr>
          <w:lang w:eastAsia="zh-CN"/>
        </w:rPr>
        <w:t xml:space="preserve">to maintain service continuity in the PIN, </w:t>
      </w:r>
      <w:r>
        <w:t xml:space="preserve">the initiating entity shall generate an HTTP POST request </w:t>
      </w:r>
      <w:r w:rsidRPr="0006242D">
        <w:t>according to p</w:t>
      </w:r>
      <w:r>
        <w:t xml:space="preserve">rocedures as specified in </w:t>
      </w:r>
      <w:r w:rsidRPr="000A20F1">
        <w:t>IETF</w:t>
      </w:r>
      <w:r>
        <w:t> </w:t>
      </w:r>
      <w:r w:rsidRPr="000A20F1">
        <w:t>RFC</w:t>
      </w:r>
      <w:r>
        <w:t> </w:t>
      </w:r>
      <w:r w:rsidR="00F84143">
        <w:t>9110</w:t>
      </w:r>
      <w:r>
        <w:t> </w:t>
      </w:r>
      <w:r w:rsidRPr="0006242D">
        <w:t>[</w:t>
      </w:r>
      <w:r>
        <w:t xml:space="preserve">4]. </w:t>
      </w:r>
      <w:r w:rsidRPr="00684E14">
        <w:t xml:space="preserve">In the </w:t>
      </w:r>
      <w:r>
        <w:t>HTTP POST request</w:t>
      </w:r>
      <w:r w:rsidRPr="00684E14">
        <w:t xml:space="preserve">, the </w:t>
      </w:r>
      <w:r>
        <w:t>initiating entity</w:t>
      </w:r>
      <w:r w:rsidRPr="00684E14">
        <w:t>:</w:t>
      </w:r>
    </w:p>
    <w:p w14:paraId="42E15530" w14:textId="77777777" w:rsidR="007A0E77" w:rsidRDefault="007A0E77" w:rsidP="007A0E77">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the PMAE-C;</w:t>
      </w:r>
    </w:p>
    <w:p w14:paraId="598DF6B1" w14:textId="77777777" w:rsidR="007A0E77" w:rsidRPr="0073469F" w:rsidRDefault="007A0E77" w:rsidP="007A0E77">
      <w:pPr>
        <w:pStyle w:val="B1"/>
      </w:pPr>
      <w:r>
        <w:lastRenderedPageBreak/>
        <w:t>b)</w:t>
      </w:r>
      <w:r>
        <w:tab/>
      </w:r>
      <w:r w:rsidRPr="0073469F">
        <w:t xml:space="preserve">shall include a </w:t>
      </w:r>
      <w:r>
        <w:t>Content-Type</w:t>
      </w:r>
      <w:r w:rsidRPr="0073469F">
        <w:t xml:space="preserve"> header field se</w:t>
      </w:r>
      <w:r>
        <w:t>t to "application/vnd.3gpp.pinapp</w:t>
      </w:r>
      <w:r w:rsidRPr="0073469F">
        <w:t>-info+xml";</w:t>
      </w:r>
      <w:r>
        <w:t xml:space="preserve"> and</w:t>
      </w:r>
    </w:p>
    <w:p w14:paraId="363DBF7D" w14:textId="77777777" w:rsidR="007A0E77" w:rsidRDefault="007A0E77" w:rsidP="007A0E77">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pin-management-pegc-service-continuity-request</w:t>
      </w:r>
      <w:r w:rsidRPr="0073469F">
        <w:t>&gt;</w:t>
      </w:r>
      <w:r w:rsidRPr="001D4A5C">
        <w:t xml:space="preserve"> element in the &lt;</w:t>
      </w:r>
      <w:r>
        <w:t>pinapp</w:t>
      </w:r>
      <w:r w:rsidRPr="001D4A5C">
        <w:t>-info&gt; root element</w:t>
      </w:r>
      <w:r>
        <w:t xml:space="preserve"> and within the </w:t>
      </w:r>
      <w:r w:rsidRPr="0073469F">
        <w:t>&lt;</w:t>
      </w:r>
      <w:r>
        <w:t>pin-management-pegc-service-continuity-request</w:t>
      </w:r>
      <w:r w:rsidRPr="0073469F">
        <w:t>&gt;</w:t>
      </w:r>
      <w:r w:rsidRPr="001D4A5C">
        <w:t xml:space="preserve"> element</w:t>
      </w:r>
      <w:r>
        <w:t>:</w:t>
      </w:r>
    </w:p>
    <w:p w14:paraId="79E7FA6B" w14:textId="77777777" w:rsidR="007A0E77" w:rsidRDefault="007A0E77" w:rsidP="007A0E77">
      <w:pPr>
        <w:pStyle w:val="B2"/>
      </w:pPr>
      <w:r>
        <w:t>1</w:t>
      </w:r>
      <w:r w:rsidRPr="00766283">
        <w:t>)</w:t>
      </w:r>
      <w:r>
        <w:tab/>
      </w:r>
      <w:r w:rsidRPr="00766283">
        <w:t>shall include a &lt;</w:t>
      </w:r>
      <w:r>
        <w:t>pin-client-identifier</w:t>
      </w:r>
      <w:r w:rsidRPr="00766283">
        <w:t xml:space="preserve">&gt; element set to </w:t>
      </w:r>
      <w:r w:rsidRPr="0051205A">
        <w:t xml:space="preserve">the </w:t>
      </w:r>
      <w:r w:rsidRPr="001A7865">
        <w:t>client ID</w:t>
      </w:r>
      <w:r>
        <w:t xml:space="preserve"> of the initiating entity;</w:t>
      </w:r>
    </w:p>
    <w:p w14:paraId="537EDD2C" w14:textId="77777777" w:rsidR="007A0E77" w:rsidRDefault="007A0E77" w:rsidP="007A0E77">
      <w:pPr>
        <w:pStyle w:val="B2"/>
      </w:pPr>
      <w:r>
        <w:t>2)</w:t>
      </w:r>
      <w:r>
        <w:tab/>
      </w:r>
      <w:r w:rsidRPr="00766283">
        <w:t>shall include a &lt;</w:t>
      </w:r>
      <w:r>
        <w:t>s</w:t>
      </w:r>
      <w:r w:rsidRPr="00F477AF">
        <w:t>ecurity</w:t>
      </w:r>
      <w:r>
        <w:t>-</w:t>
      </w:r>
      <w:r w:rsidRPr="00F477AF">
        <w:t>credentials</w:t>
      </w:r>
      <w:r w:rsidRPr="00766283">
        <w:t xml:space="preserve">&gt; element set to </w:t>
      </w:r>
      <w:r w:rsidRPr="0051205A">
        <w:t xml:space="preserve">the </w:t>
      </w:r>
      <w:r>
        <w:t>s</w:t>
      </w:r>
      <w:r w:rsidRPr="006C21C7">
        <w:t xml:space="preserve">ecurity credentials </w:t>
      </w:r>
      <w:r w:rsidRPr="001A7865">
        <w:t>resulting from a successful authorization for the PIN service</w:t>
      </w:r>
      <w:r>
        <w:t>;</w:t>
      </w:r>
    </w:p>
    <w:p w14:paraId="44F7B607" w14:textId="77777777" w:rsidR="007A0E77" w:rsidRDefault="007A0E77" w:rsidP="007A0E77">
      <w:pPr>
        <w:pStyle w:val="B2"/>
      </w:pPr>
      <w:r>
        <w:rPr>
          <w:lang w:eastAsia="zh-CN"/>
        </w:rPr>
        <w:t>3)</w:t>
      </w:r>
      <w:r>
        <w:rPr>
          <w:lang w:eastAsia="zh-CN"/>
        </w:rPr>
        <w:tab/>
      </w:r>
      <w:r w:rsidRPr="00766283">
        <w:t>shall include a &lt;</w:t>
      </w:r>
      <w:r>
        <w:t>pin-id</w:t>
      </w:r>
      <w:r w:rsidRPr="00766283">
        <w:t xml:space="preserve">&gt; element set to </w:t>
      </w:r>
      <w:r w:rsidRPr="0051205A">
        <w:t xml:space="preserve">the </w:t>
      </w:r>
      <w:r>
        <w:t>PIN ID, which identifies the PIN where the service continuity is requested;</w:t>
      </w:r>
    </w:p>
    <w:p w14:paraId="6E0F0A99" w14:textId="77777777" w:rsidR="007A0E77" w:rsidRDefault="007A0E77" w:rsidP="007A0E77">
      <w:pPr>
        <w:pStyle w:val="B2"/>
      </w:pPr>
      <w:r>
        <w:t>4)</w:t>
      </w:r>
      <w:r>
        <w:tab/>
      </w:r>
      <w:r w:rsidRPr="00766283">
        <w:t>shall include a &lt;</w:t>
      </w:r>
      <w:r>
        <w:t>pine-id</w:t>
      </w:r>
      <w:r w:rsidRPr="00766283">
        <w:t xml:space="preserve">&gt; element set to </w:t>
      </w:r>
      <w:r w:rsidRPr="0051205A">
        <w:t xml:space="preserve">the </w:t>
      </w:r>
      <w:r>
        <w:t>PINE ID, which identifies the PIN Element for which service continuity is requested;</w:t>
      </w:r>
    </w:p>
    <w:p w14:paraId="52168A8A" w14:textId="77777777" w:rsidR="007A0E77" w:rsidRDefault="007A0E77" w:rsidP="007A0E77">
      <w:pPr>
        <w:pStyle w:val="B2"/>
      </w:pPr>
      <w:r>
        <w:t>5)</w:t>
      </w:r>
      <w:r>
        <w:tab/>
      </w:r>
      <w:r w:rsidRPr="00766283">
        <w:t>shall include a &lt;</w:t>
      </w:r>
      <w:r>
        <w:t>source-pin-gateway-client-identifier</w:t>
      </w:r>
      <w:r w:rsidRPr="00766283">
        <w:t xml:space="preserve">&gt; element set to </w:t>
      </w:r>
      <w:r w:rsidRPr="0051205A">
        <w:t xml:space="preserve">the </w:t>
      </w:r>
      <w:r w:rsidRPr="001A7865">
        <w:t>P</w:t>
      </w:r>
      <w:r>
        <w:t>EGC</w:t>
      </w:r>
      <w:r w:rsidRPr="001A7865">
        <w:t xml:space="preserve"> ID</w:t>
      </w:r>
      <w:r>
        <w:t xml:space="preserve"> of the PGAE-C (e.g., IP address, GPSI, MSIDDN);</w:t>
      </w:r>
    </w:p>
    <w:p w14:paraId="45CDACD2" w14:textId="77777777" w:rsidR="007A0E77" w:rsidRDefault="007A0E77" w:rsidP="007A0E77">
      <w:pPr>
        <w:pStyle w:val="B2"/>
      </w:pPr>
      <w:r>
        <w:t>6)</w:t>
      </w:r>
      <w:r>
        <w:tab/>
      </w:r>
      <w:r w:rsidRPr="00766283">
        <w:t>shall include a &lt;</w:t>
      </w:r>
      <w:r>
        <w:t>application-client-identifier</w:t>
      </w:r>
      <w:r w:rsidRPr="00766283">
        <w:t xml:space="preserve">&gt; element set to </w:t>
      </w:r>
      <w:r w:rsidRPr="0051205A">
        <w:t xml:space="preserve">the </w:t>
      </w:r>
      <w:r>
        <w:t>identifier of the application client, which identifies the application client in PINE where the service is terminated;</w:t>
      </w:r>
    </w:p>
    <w:p w14:paraId="7E6BC236" w14:textId="77777777" w:rsidR="007A0E77" w:rsidRDefault="007A0E77" w:rsidP="007A0E77">
      <w:pPr>
        <w:pStyle w:val="B2"/>
      </w:pPr>
      <w:r>
        <w:t>7)</w:t>
      </w:r>
      <w:r>
        <w:tab/>
      </w:r>
      <w:r w:rsidRPr="00766283">
        <w:t>shall include a &lt;</w:t>
      </w:r>
      <w:r>
        <w:t>application-server-identifier</w:t>
      </w:r>
      <w:r w:rsidRPr="00766283">
        <w:t xml:space="preserve">&gt; element set to </w:t>
      </w:r>
      <w:r w:rsidRPr="0051205A">
        <w:t xml:space="preserve">the </w:t>
      </w:r>
      <w:r>
        <w:t>identifier of the application server, which identifies the application server producing the service;</w:t>
      </w:r>
    </w:p>
    <w:p w14:paraId="07068E3A" w14:textId="77777777" w:rsidR="007A0E77" w:rsidRDefault="007A0E77" w:rsidP="007A0E77">
      <w:pPr>
        <w:pStyle w:val="B2"/>
        <w:rPr>
          <w:lang w:eastAsia="zh-CN"/>
        </w:rPr>
      </w:pPr>
      <w:r>
        <w:t>8)</w:t>
      </w:r>
      <w:r>
        <w:tab/>
      </w:r>
      <w:r w:rsidRPr="00766283">
        <w:t>shall include a &lt;</w:t>
      </w:r>
      <w:r>
        <w:t>application-session-identifier</w:t>
      </w:r>
      <w:r w:rsidRPr="00766283">
        <w:t xml:space="preserve">&gt; element set to </w:t>
      </w:r>
      <w:r w:rsidRPr="0051205A">
        <w:t xml:space="preserve">the </w:t>
      </w:r>
      <w:r>
        <w:t>identifier of the application traffic, which identifies the application traffic to be continued; and</w:t>
      </w:r>
    </w:p>
    <w:p w14:paraId="218AFD3F" w14:textId="77777777" w:rsidR="007A0E77" w:rsidRPr="00751ADA" w:rsidRDefault="007A0E77" w:rsidP="007A0E77">
      <w:pPr>
        <w:pStyle w:val="B2"/>
      </w:pPr>
      <w:r>
        <w:t>9</w:t>
      </w:r>
      <w:r w:rsidRPr="007B7812">
        <w:t>)</w:t>
      </w:r>
      <w:r w:rsidRPr="007B7812">
        <w:tab/>
        <w:t>may include a &lt;application-</w:t>
      </w:r>
      <w:r>
        <w:t>session</w:t>
      </w:r>
      <w:r w:rsidRPr="007B7812">
        <w:t xml:space="preserve">-descriptor&gt; </w:t>
      </w:r>
      <w:r w:rsidRPr="00751ADA">
        <w:t>element set to the</w:t>
      </w:r>
      <w:r w:rsidRPr="007B7812">
        <w:t xml:space="preserve"> descriptor of application traffic flows (e.g., IP</w:t>
      </w:r>
      <w:r>
        <w:t>v</w:t>
      </w:r>
      <w:r w:rsidRPr="007B7812">
        <w:t>4 tuple)</w:t>
      </w:r>
      <w:r>
        <w:t>.</w:t>
      </w:r>
    </w:p>
    <w:p w14:paraId="6C2219E0" w14:textId="77777777" w:rsidR="007A0E77" w:rsidRDefault="007A0E77" w:rsidP="007A0E77">
      <w:pPr>
        <w:pStyle w:val="B2"/>
        <w:ind w:left="0" w:firstLine="0"/>
        <w:rPr>
          <w:lang w:eastAsia="zh-CN"/>
        </w:rPr>
      </w:pPr>
      <w:r>
        <w:t xml:space="preserve">The initiating entity shall send the generated HTTP POST request towards the PMAE-C according to </w:t>
      </w:r>
      <w:r w:rsidRPr="000A20F1">
        <w:t>IETF</w:t>
      </w:r>
      <w:r>
        <w:t> </w:t>
      </w:r>
      <w:r w:rsidRPr="000A20F1">
        <w:t>RFC</w:t>
      </w:r>
      <w:r>
        <w:t> </w:t>
      </w:r>
      <w:r w:rsidR="00F84143">
        <w:t>9110</w:t>
      </w:r>
      <w:r>
        <w:t> </w:t>
      </w:r>
      <w:r w:rsidRPr="0006242D">
        <w:t>[</w:t>
      </w:r>
      <w:r>
        <w:t>4]</w:t>
      </w:r>
      <w:r>
        <w:rPr>
          <w:rFonts w:hint="eastAsia"/>
          <w:lang w:eastAsia="zh-CN"/>
        </w:rPr>
        <w:t>.</w:t>
      </w:r>
    </w:p>
    <w:p w14:paraId="734784DB" w14:textId="77777777" w:rsidR="007A0E77" w:rsidRDefault="007A0E77" w:rsidP="007A0E77">
      <w:r>
        <w:rPr>
          <w:lang w:eastAsia="zh-CN"/>
        </w:rPr>
        <w:t>Up</w:t>
      </w:r>
      <w:r>
        <w:rPr>
          <w:lang w:eastAsia="x-none"/>
        </w:rPr>
        <w:t xml:space="preserve">on reception of an </w:t>
      </w:r>
      <w:r w:rsidRPr="00B12230">
        <w:t xml:space="preserve">HTTP 204 (No content) </w:t>
      </w:r>
      <w:r>
        <w:t>or an</w:t>
      </w:r>
      <w:r>
        <w:rPr>
          <w:lang w:eastAsia="x-none"/>
        </w:rPr>
        <w:t xml:space="preserve"> </w:t>
      </w:r>
      <w:r>
        <w:t>HTTP 200 (OK) response message containing:</w:t>
      </w:r>
    </w:p>
    <w:p w14:paraId="19C0C7B6" w14:textId="77777777" w:rsidR="007A0E77" w:rsidRDefault="007A0E77" w:rsidP="007A0E77">
      <w:pPr>
        <w:pStyle w:val="B1"/>
      </w:pPr>
      <w:r>
        <w:t>a)</w:t>
      </w:r>
      <w:r>
        <w:tab/>
        <w:t>a Content-Type header field set to "application/vnd.3gpp.pinapp-info+xml"; and</w:t>
      </w:r>
    </w:p>
    <w:p w14:paraId="13BA583A" w14:textId="77777777" w:rsidR="007A0E77" w:rsidRDefault="007A0E77" w:rsidP="007A0E77">
      <w:pPr>
        <w:pStyle w:val="B1"/>
      </w:pPr>
      <w:r>
        <w:t>b)</w:t>
      </w:r>
      <w:r>
        <w:tab/>
        <w:t xml:space="preserve">an application/vnd.3gpp.pinapp-info+xml MIME body with a &lt;pin-management-pegc-service-continuity-accept&gt; element in the &lt;pinapp-info&gt; root element, and within the </w:t>
      </w:r>
      <w:r w:rsidRPr="0073469F">
        <w:t>&lt;</w:t>
      </w:r>
      <w:r>
        <w:t>pin-management-pegc-service-continuity-accept</w:t>
      </w:r>
      <w:r w:rsidRPr="0073469F">
        <w:t>&gt;</w:t>
      </w:r>
      <w:r w:rsidRPr="001D4A5C">
        <w:t xml:space="preserve"> element</w:t>
      </w:r>
      <w:r>
        <w:t>,</w:t>
      </w:r>
    </w:p>
    <w:p w14:paraId="6ED76B01" w14:textId="77777777" w:rsidR="007A0E77" w:rsidRDefault="007A0E77" w:rsidP="007A0E77">
      <w:r>
        <w:t xml:space="preserve">the initiating entity shall </w:t>
      </w:r>
      <w:r w:rsidRPr="0078533D">
        <w:t>consider</w:t>
      </w:r>
      <w:r>
        <w:t xml:space="preserve"> </w:t>
      </w:r>
      <w:r w:rsidRPr="00032B17">
        <w:t>the</w:t>
      </w:r>
      <w:r>
        <w:t xml:space="preserve"> PIN service continuity request is accepted by the PMAE-C and shall store the </w:t>
      </w:r>
      <w:r w:rsidRPr="001A7865">
        <w:t xml:space="preserve">PIN </w:t>
      </w:r>
      <w:r>
        <w:t xml:space="preserve">gateway </w:t>
      </w:r>
      <w:r w:rsidRPr="001A7865">
        <w:t>client ID</w:t>
      </w:r>
      <w:r>
        <w:t xml:space="preserve"> of the target PGAE-C if available.</w:t>
      </w:r>
    </w:p>
    <w:p w14:paraId="5930FF92" w14:textId="77777777" w:rsidR="007A0E77" w:rsidRDefault="007A0E77" w:rsidP="007A0E77">
      <w:r>
        <w:rPr>
          <w:lang w:eastAsia="zh-CN"/>
        </w:rPr>
        <w:t>Up</w:t>
      </w:r>
      <w:r>
        <w:rPr>
          <w:lang w:eastAsia="x-none"/>
        </w:rPr>
        <w:t xml:space="preserve">on reception of an </w:t>
      </w:r>
      <w:r>
        <w:t>HTTP 403 (Forbidden) response message containing:</w:t>
      </w:r>
    </w:p>
    <w:p w14:paraId="47C967C5" w14:textId="77777777" w:rsidR="007A0E77" w:rsidRDefault="007A0E77" w:rsidP="007A0E77">
      <w:pPr>
        <w:pStyle w:val="B1"/>
      </w:pPr>
      <w:r>
        <w:t>a)</w:t>
      </w:r>
      <w:r>
        <w:tab/>
        <w:t>a Content-Type header field set to "application/vnd.3gpp.pinapp-info+xml"; and</w:t>
      </w:r>
    </w:p>
    <w:p w14:paraId="149EC158" w14:textId="77777777" w:rsidR="007A0E77" w:rsidRDefault="007A0E77" w:rsidP="007A0E77">
      <w:pPr>
        <w:pStyle w:val="B1"/>
      </w:pPr>
      <w:r>
        <w:t>b)</w:t>
      </w:r>
      <w:r>
        <w:tab/>
        <w:t xml:space="preserve">an application/vnd.3gpp.pinapp-info+xml MIME body with a &lt;pin-management-pegc-service-continuity-reject&gt; element in the &lt;pinapp-info&gt; root element, ; and within the </w:t>
      </w:r>
      <w:r w:rsidRPr="00A23C86">
        <w:t>&lt;</w:t>
      </w:r>
      <w:r>
        <w:t>pin-management-pegc-service-continuity-reject</w:t>
      </w:r>
      <w:r w:rsidRPr="00A23C86">
        <w:t>&gt;</w:t>
      </w:r>
      <w:r>
        <w:t xml:space="preserve"> element,</w:t>
      </w:r>
    </w:p>
    <w:p w14:paraId="296BF91A" w14:textId="77777777" w:rsidR="007A0E77" w:rsidRDefault="007A0E77" w:rsidP="007A0E77">
      <w:pPr>
        <w:rPr>
          <w:lang w:eastAsia="zh-CN"/>
        </w:rPr>
      </w:pPr>
      <w:r>
        <w:t>the initiating entity shall consider the PIN management PEGC service continuity request is not accepted by the PMAE-C.</w:t>
      </w:r>
    </w:p>
    <w:p w14:paraId="2E4033C3" w14:textId="77777777" w:rsidR="007A0E77" w:rsidRDefault="007A0E77" w:rsidP="007A0E77">
      <w:pPr>
        <w:pStyle w:val="Heading5"/>
        <w:rPr>
          <w:lang w:eastAsia="zh-CN"/>
        </w:rPr>
      </w:pPr>
      <w:bookmarkStart w:id="517" w:name="_CR5_8_2_2_2"/>
      <w:bookmarkStart w:id="518" w:name="_Toc172038235"/>
      <w:bookmarkEnd w:id="517"/>
      <w:r>
        <w:rPr>
          <w:rFonts w:hint="eastAsia"/>
          <w:lang w:eastAsia="zh-CN"/>
        </w:rPr>
        <w:t>5</w:t>
      </w:r>
      <w:r>
        <w:rPr>
          <w:lang w:eastAsia="zh-CN"/>
        </w:rPr>
        <w:t>.8.2.2.2</w:t>
      </w:r>
      <w:r>
        <w:rPr>
          <w:lang w:eastAsia="zh-CN"/>
        </w:rPr>
        <w:tab/>
        <w:t>PMAE-C procedure</w:t>
      </w:r>
      <w:bookmarkEnd w:id="518"/>
    </w:p>
    <w:p w14:paraId="700E8718" w14:textId="77777777" w:rsidR="007A0E77" w:rsidRDefault="007A0E77" w:rsidP="007A0E77">
      <w:r>
        <w:rPr>
          <w:lang w:eastAsia="x-none"/>
        </w:rPr>
        <w:t>Upon reception of an HTTP POST request</w:t>
      </w:r>
      <w:r>
        <w:t xml:space="preserve"> message containing:</w:t>
      </w:r>
    </w:p>
    <w:p w14:paraId="786199F4" w14:textId="77777777" w:rsidR="007A0E77" w:rsidRDefault="007A0E77" w:rsidP="007A0E77">
      <w:pPr>
        <w:pStyle w:val="B1"/>
      </w:pPr>
      <w:r>
        <w:t>a)</w:t>
      </w:r>
      <w:r>
        <w:tab/>
        <w:t>a Content-Type header field set to "application/vnd.3gpp.pinapp-info+xml"; and</w:t>
      </w:r>
    </w:p>
    <w:p w14:paraId="535C17C1" w14:textId="77777777" w:rsidR="007A0E77" w:rsidRDefault="007A0E77" w:rsidP="007A0E77">
      <w:pPr>
        <w:pStyle w:val="B1"/>
      </w:pPr>
      <w:r>
        <w:t>b)</w:t>
      </w:r>
      <w:r>
        <w:tab/>
        <w:t>an application/vnd.3gpp.pinapp-info+xml MIME body with a &lt;pin-management-pegc-service-continuity-request&gt; element in the &lt;pinapp-info&gt; root element;</w:t>
      </w:r>
    </w:p>
    <w:p w14:paraId="0F083988" w14:textId="77777777" w:rsidR="007A0E77" w:rsidRDefault="007A0E77" w:rsidP="007A0E77">
      <w:r>
        <w:lastRenderedPageBreak/>
        <w:t xml:space="preserve">the PMAE-C shall verify </w:t>
      </w:r>
      <w:r>
        <w:rPr>
          <w:lang w:eastAsia="zh-CN"/>
        </w:rPr>
        <w:t>whether the initiating entity is authorized to request service continuity for a PIN element , if the PIN Element has subscribed for service continuity and whether</w:t>
      </w:r>
      <w:r w:rsidDel="00751ADA">
        <w:rPr>
          <w:lang w:eastAsia="zh-CN"/>
        </w:rPr>
        <w:t xml:space="preserve"> </w:t>
      </w:r>
      <w:r>
        <w:rPr>
          <w:lang w:eastAsia="zh-CN"/>
        </w:rPr>
        <w:t>the PIN can support the service continuity</w:t>
      </w:r>
      <w:r>
        <w:t>.</w:t>
      </w:r>
    </w:p>
    <w:p w14:paraId="4993D7E5" w14:textId="77777777" w:rsidR="007A0E77" w:rsidRDefault="007A0E77" w:rsidP="007A0E77">
      <w:r>
        <w:t xml:space="preserve">If </w:t>
      </w:r>
      <w:r>
        <w:rPr>
          <w:lang w:eastAsia="zh-CN"/>
        </w:rPr>
        <w:t xml:space="preserve">the initiating entity </w:t>
      </w:r>
      <w:r>
        <w:t xml:space="preserve">is </w:t>
      </w:r>
      <w:r w:rsidRPr="00485FB5">
        <w:rPr>
          <w:lang w:eastAsia="zh-CN"/>
        </w:rPr>
        <w:t xml:space="preserve">allowed to </w:t>
      </w:r>
      <w:r>
        <w:rPr>
          <w:lang w:eastAsia="zh-CN"/>
        </w:rPr>
        <w:t>request service continuity and the PIN element has subscribed for service continuity in a PIN, the PMAE</w:t>
      </w:r>
      <w:r>
        <w:t>-C shall:</w:t>
      </w:r>
    </w:p>
    <w:p w14:paraId="47CE3C97" w14:textId="77777777" w:rsidR="007A0E77" w:rsidRDefault="007A0E77" w:rsidP="007A0E77">
      <w:pPr>
        <w:pStyle w:val="B1"/>
      </w:pPr>
      <w:r>
        <w:t>a)</w:t>
      </w:r>
      <w:r>
        <w:tab/>
      </w:r>
      <w:r w:rsidRPr="00554F63">
        <w:t>generate</w:t>
      </w:r>
      <w:r w:rsidRPr="00B12230">
        <w:t xml:space="preserve"> an HTTP 204 (No content) or </w:t>
      </w:r>
      <w:r w:rsidRPr="00554F63">
        <w:t xml:space="preserve"> an HTTP 200 (OK) response according to </w:t>
      </w:r>
      <w:r w:rsidRPr="002847DD">
        <w:t>IETF</w:t>
      </w:r>
      <w:r>
        <w:t> </w:t>
      </w:r>
      <w:r w:rsidRPr="002847DD">
        <w:t>RFC</w:t>
      </w:r>
      <w:r>
        <w:t> </w:t>
      </w:r>
      <w:r w:rsidR="00F84143">
        <w:t>9110</w:t>
      </w:r>
      <w:r>
        <w:t> </w:t>
      </w:r>
      <w:r w:rsidRPr="00554F63">
        <w:t>[</w:t>
      </w:r>
      <w:r>
        <w:t>4</w:t>
      </w:r>
      <w:r w:rsidRPr="00554F63">
        <w:t xml:space="preserve">]. In the HTTP 200 (OK) response message, the </w:t>
      </w:r>
      <w:r>
        <w:t>PMAE-C</w:t>
      </w:r>
      <w:r w:rsidRPr="00554F63">
        <w:t>:</w:t>
      </w:r>
    </w:p>
    <w:p w14:paraId="4DF742DF" w14:textId="77777777" w:rsidR="007A0E77" w:rsidRDefault="007A0E77" w:rsidP="007A0E77">
      <w:pPr>
        <w:pStyle w:val="B2"/>
      </w:pPr>
      <w:r>
        <w:t>1)</w:t>
      </w:r>
      <w:r>
        <w:tab/>
      </w:r>
      <w:r w:rsidRPr="0073469F">
        <w:t xml:space="preserve">shall include a </w:t>
      </w:r>
      <w:r>
        <w:t>Content-Type</w:t>
      </w:r>
      <w:r w:rsidRPr="0073469F">
        <w:t xml:space="preserve"> header field se</w:t>
      </w:r>
      <w:r>
        <w:t>t to "application/vnd.3gpp.pinapp-info+xml</w:t>
      </w:r>
      <w:r w:rsidRPr="0073469F">
        <w:t>";</w:t>
      </w:r>
      <w:r>
        <w:t xml:space="preserve"> and</w:t>
      </w:r>
    </w:p>
    <w:p w14:paraId="21CD52EF" w14:textId="77777777" w:rsidR="007A0E77" w:rsidRDefault="007A0E77" w:rsidP="007A0E77">
      <w:pPr>
        <w:pStyle w:val="B2"/>
      </w:pPr>
      <w:r>
        <w:t>2)</w:t>
      </w:r>
      <w:r>
        <w:tab/>
      </w:r>
      <w:r w:rsidRPr="004E7BF5">
        <w:t>shall include an application/vnd.3gpp.</w:t>
      </w:r>
      <w:r>
        <w:t>pinapp</w:t>
      </w:r>
      <w:r w:rsidRPr="004E7BF5">
        <w:t xml:space="preserve">-info+xml MIME body </w:t>
      </w:r>
      <w:r>
        <w:t xml:space="preserve">with a </w:t>
      </w:r>
      <w:r w:rsidRPr="00A23C86">
        <w:t>&lt;</w:t>
      </w:r>
      <w:r>
        <w:t>pin-management-pegc-service-continuity-accept</w:t>
      </w:r>
      <w:r w:rsidRPr="00A23C86">
        <w:t>&gt;</w:t>
      </w:r>
      <w:r w:rsidRPr="004E7BF5">
        <w:t xml:space="preserve"> element</w:t>
      </w:r>
      <w:r>
        <w:t xml:space="preserve"> </w:t>
      </w:r>
      <w:r w:rsidRPr="004E7BF5">
        <w:t>in the &lt;</w:t>
      </w:r>
      <w:r>
        <w:t>pinapp</w:t>
      </w:r>
      <w:r w:rsidRPr="004E7BF5">
        <w:t>-info&gt; root element</w:t>
      </w:r>
      <w:r>
        <w:t xml:space="preserve"> and within the </w:t>
      </w:r>
      <w:r w:rsidRPr="00A23C86">
        <w:t>&lt;</w:t>
      </w:r>
      <w:r>
        <w:t>pin-management-pegc-service-continuity-accept</w:t>
      </w:r>
      <w:r w:rsidRPr="00A23C86">
        <w:t>&gt;</w:t>
      </w:r>
      <w:r w:rsidRPr="004E7BF5">
        <w:t xml:space="preserve"> element:</w:t>
      </w:r>
    </w:p>
    <w:p w14:paraId="5CF36035" w14:textId="77777777" w:rsidR="007A0E77" w:rsidRDefault="007A0E77" w:rsidP="007A0E77">
      <w:pPr>
        <w:pStyle w:val="B3"/>
      </w:pPr>
      <w:r>
        <w:t>i)</w:t>
      </w:r>
      <w:r>
        <w:tab/>
        <w:t>shall include a &lt;target-pin-gateway-client-identifier&gt;</w:t>
      </w:r>
      <w:r w:rsidRPr="00A53922">
        <w:t xml:space="preserve"> </w:t>
      </w:r>
      <w:r w:rsidRPr="00766283">
        <w:t xml:space="preserve">element set to </w:t>
      </w:r>
      <w:r w:rsidRPr="0051205A">
        <w:t xml:space="preserve">the </w:t>
      </w:r>
      <w:r w:rsidRPr="001A7865">
        <w:t>P</w:t>
      </w:r>
      <w:r>
        <w:t>EGC</w:t>
      </w:r>
      <w:r w:rsidRPr="001A7865">
        <w:t xml:space="preserve"> ID</w:t>
      </w:r>
      <w:r>
        <w:t xml:space="preserve"> of the target PGAE-C (e.g., IP address, GPSI, MSIDDN); and</w:t>
      </w:r>
    </w:p>
    <w:p w14:paraId="7FBEB2BB" w14:textId="77777777" w:rsidR="007A0E77" w:rsidRDefault="007A0E77" w:rsidP="007A0E77">
      <w:pPr>
        <w:pStyle w:val="B1"/>
        <w:rPr>
          <w:lang w:eastAsia="zh-CN"/>
        </w:rPr>
      </w:pPr>
      <w:r>
        <w:rPr>
          <w:lang w:eastAsia="zh-CN"/>
        </w:rPr>
        <w:t>b</w:t>
      </w:r>
      <w:r w:rsidRPr="00A50D38">
        <w:rPr>
          <w:lang w:eastAsia="zh-CN"/>
        </w:rPr>
        <w:t>)</w:t>
      </w:r>
      <w:r>
        <w:rPr>
          <w:lang w:eastAsia="zh-CN"/>
        </w:rPr>
        <w:tab/>
        <w:t xml:space="preserve">shall </w:t>
      </w:r>
      <w:r w:rsidRPr="00554F63">
        <w:rPr>
          <w:lang w:eastAsia="zh-CN"/>
        </w:rPr>
        <w:t xml:space="preserve">send the </w:t>
      </w:r>
      <w:r w:rsidRPr="00B12230">
        <w:rPr>
          <w:lang w:eastAsia="zh-CN"/>
        </w:rPr>
        <w:t xml:space="preserve">HTTP 204 (No content) or the </w:t>
      </w:r>
      <w:r w:rsidRPr="00554F63">
        <w:rPr>
          <w:lang w:eastAsia="zh-CN"/>
        </w:rPr>
        <w:t xml:space="preserve">HTTP 200 (OK) response towards the </w:t>
      </w:r>
      <w:r>
        <w:rPr>
          <w:lang w:eastAsia="zh-CN"/>
        </w:rPr>
        <w:t>initiating entity.</w:t>
      </w:r>
    </w:p>
    <w:p w14:paraId="51DBBC33" w14:textId="77777777" w:rsidR="007A0E77" w:rsidRDefault="007A0E77" w:rsidP="007A0E77">
      <w:pPr>
        <w:rPr>
          <w:lang w:eastAsia="zh-CN"/>
        </w:rPr>
      </w:pPr>
      <w:r>
        <w:t xml:space="preserve">If </w:t>
      </w:r>
      <w:r>
        <w:rPr>
          <w:lang w:eastAsia="zh-CN"/>
        </w:rPr>
        <w:t xml:space="preserve">the initiating entity </w:t>
      </w:r>
      <w:r>
        <w:t xml:space="preserve">is not </w:t>
      </w:r>
      <w:r w:rsidRPr="00485FB5">
        <w:rPr>
          <w:lang w:eastAsia="zh-CN"/>
        </w:rPr>
        <w:t xml:space="preserve">allowed to </w:t>
      </w:r>
      <w:r>
        <w:rPr>
          <w:lang w:eastAsia="zh-CN"/>
        </w:rPr>
        <w:t>request service continuity in a PIN or if service continuity is not supported for PIN Client, the PMAE</w:t>
      </w:r>
      <w:r>
        <w:t>-C shall:</w:t>
      </w:r>
    </w:p>
    <w:p w14:paraId="75CFCB90" w14:textId="77777777" w:rsidR="007A0E77" w:rsidRDefault="007A0E77" w:rsidP="007A0E77">
      <w:pPr>
        <w:pStyle w:val="B1"/>
      </w:pPr>
      <w:r>
        <w:rPr>
          <w:lang w:eastAsia="zh-CN"/>
        </w:rPr>
        <w:t>a)</w:t>
      </w:r>
      <w:r>
        <w:rPr>
          <w:lang w:eastAsia="zh-CN"/>
        </w:rPr>
        <w:tab/>
      </w:r>
      <w:r>
        <w:t>generate an HTTP 403 (Forbidden) response according to IETF RFC </w:t>
      </w:r>
      <w:r w:rsidR="00F84143">
        <w:t>9110</w:t>
      </w:r>
      <w:r>
        <w:t> [4]. In the 403 (Forbidden) response message, the PMAE-C:</w:t>
      </w:r>
    </w:p>
    <w:p w14:paraId="3FC147C0" w14:textId="77777777" w:rsidR="007A0E77" w:rsidRDefault="007A0E77" w:rsidP="007A0E77">
      <w:pPr>
        <w:pStyle w:val="B2"/>
      </w:pPr>
      <w:r>
        <w:t>1)</w:t>
      </w:r>
      <w:r>
        <w:tab/>
        <w:t>shall include a Content-Type header field set to "application/vnd.3gpp.pinapp-info+xml"; and</w:t>
      </w:r>
    </w:p>
    <w:p w14:paraId="74EA7513" w14:textId="77777777" w:rsidR="007A0E77" w:rsidRDefault="007A0E77" w:rsidP="007A0E77">
      <w:pPr>
        <w:pStyle w:val="B2"/>
      </w:pPr>
      <w:r>
        <w:t>2)</w:t>
      </w:r>
      <w:r>
        <w:tab/>
        <w:t xml:space="preserve">shall include an application/vnd.3gpp.pinapp-info+xml MIME body with a </w:t>
      </w:r>
      <w:r w:rsidRPr="00A23C86">
        <w:t>&lt;</w:t>
      </w:r>
      <w:r>
        <w:t>pin-management-pegc-service-continuity-reject</w:t>
      </w:r>
      <w:r w:rsidRPr="00A23C86">
        <w:t>&gt;</w:t>
      </w:r>
      <w:r>
        <w:t xml:space="preserve"> element in the &lt;pinapp-info&gt; root element and within the </w:t>
      </w:r>
      <w:r w:rsidRPr="00A23C86">
        <w:t>&lt;</w:t>
      </w:r>
      <w:r>
        <w:t>pin-management-pegc-service-continuity-reject</w:t>
      </w:r>
      <w:r w:rsidRPr="00A23C86">
        <w:t>&gt;</w:t>
      </w:r>
      <w:r>
        <w:t xml:space="preserve"> element:</w:t>
      </w:r>
    </w:p>
    <w:p w14:paraId="619A626C" w14:textId="77777777" w:rsidR="007A0E77" w:rsidRDefault="007A0E77" w:rsidP="007A0E77">
      <w:pPr>
        <w:pStyle w:val="B3"/>
        <w:rPr>
          <w:lang w:eastAsia="zh-CN"/>
        </w:rPr>
      </w:pPr>
      <w:r>
        <w:rPr>
          <w:lang w:eastAsia="zh-CN"/>
        </w:rPr>
        <w:t>i)</w:t>
      </w:r>
      <w:r>
        <w:rPr>
          <w:lang w:eastAsia="zh-CN"/>
        </w:rPr>
        <w:tab/>
      </w:r>
      <w:r>
        <w:t>shall include a &lt;</w:t>
      </w:r>
      <w:r>
        <w:rPr>
          <w:lang w:eastAsia="zh-CN"/>
        </w:rPr>
        <w:t>cause</w:t>
      </w:r>
      <w:r>
        <w:t xml:space="preserve">&gt; element set to an appropriate cause for </w:t>
      </w:r>
      <w:r w:rsidRPr="005D33BC">
        <w:t xml:space="preserve">PIN service </w:t>
      </w:r>
      <w:r>
        <w:t>continuity failure; and</w:t>
      </w:r>
    </w:p>
    <w:p w14:paraId="7ABEA146" w14:textId="77777777" w:rsidR="007A0E77" w:rsidRDefault="007A0E77" w:rsidP="007A0E77">
      <w:pPr>
        <w:pStyle w:val="B1"/>
        <w:rPr>
          <w:lang w:eastAsia="zh-CN"/>
        </w:rPr>
      </w:pPr>
      <w:r>
        <w:rPr>
          <w:lang w:eastAsia="zh-CN"/>
        </w:rPr>
        <w:t>b)</w:t>
      </w:r>
      <w:r>
        <w:rPr>
          <w:lang w:eastAsia="zh-CN"/>
        </w:rPr>
        <w:tab/>
        <w:t xml:space="preserve">send the HTTP </w:t>
      </w:r>
      <w:r>
        <w:t>403 (Forbidden)</w:t>
      </w:r>
      <w:r>
        <w:rPr>
          <w:lang w:eastAsia="zh-CN"/>
        </w:rPr>
        <w:t xml:space="preserve"> response towards the initiating entity.</w:t>
      </w:r>
    </w:p>
    <w:p w14:paraId="7E3DE4AD" w14:textId="77777777" w:rsidR="00756EBD" w:rsidRDefault="00756EBD" w:rsidP="00756EBD">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277AB091" w14:textId="77777777" w:rsidR="00756EBD" w:rsidRPr="007D3511" w:rsidRDefault="00756EBD" w:rsidP="00756EBD">
      <w:pPr>
        <w:pStyle w:val="B1"/>
        <w:rPr>
          <w:lang w:eastAsia="zh-CN"/>
        </w:rPr>
      </w:pPr>
      <w:r>
        <w:rPr>
          <w:rFonts w:hint="eastAsia"/>
          <w:lang w:eastAsia="zh-CN"/>
        </w:rPr>
        <w:t>0</w:t>
      </w:r>
      <w:r>
        <w:rPr>
          <w:lang w:eastAsia="zh-CN"/>
        </w:rPr>
        <w:tab/>
        <w:t>Protocol error, unspecified;</w:t>
      </w:r>
    </w:p>
    <w:p w14:paraId="28D47DEC" w14:textId="77777777" w:rsidR="00756EBD" w:rsidRDefault="00756EBD" w:rsidP="00756EBD">
      <w:pPr>
        <w:pStyle w:val="B1"/>
        <w:rPr>
          <w:lang w:eastAsia="zh-CN"/>
        </w:rPr>
      </w:pPr>
      <w:r>
        <w:rPr>
          <w:lang w:eastAsia="zh-CN"/>
        </w:rPr>
        <w:t>1</w:t>
      </w:r>
      <w:r>
        <w:rPr>
          <w:lang w:eastAsia="zh-CN"/>
        </w:rPr>
        <w:tab/>
      </w:r>
      <w:r w:rsidRPr="007D3511">
        <w:rPr>
          <w:lang w:eastAsia="zh-CN"/>
        </w:rPr>
        <w:t>Operation not allowed</w:t>
      </w:r>
      <w:r>
        <w:rPr>
          <w:lang w:eastAsia="zh-CN"/>
        </w:rPr>
        <w:t>;</w:t>
      </w:r>
    </w:p>
    <w:p w14:paraId="7AEF9901" w14:textId="77777777" w:rsidR="00756EBD" w:rsidRDefault="00756EBD" w:rsidP="00756EBD">
      <w:pPr>
        <w:pStyle w:val="B1"/>
        <w:rPr>
          <w:lang w:eastAsia="zh-CN"/>
        </w:rPr>
      </w:pPr>
      <w:r>
        <w:rPr>
          <w:rFonts w:hint="eastAsia"/>
          <w:lang w:eastAsia="zh-CN"/>
        </w:rPr>
        <w:t>3</w:t>
      </w:r>
      <w:r>
        <w:rPr>
          <w:lang w:eastAsia="zh-CN"/>
        </w:rPr>
        <w:tab/>
      </w:r>
      <w:r w:rsidRPr="007D3511">
        <w:rPr>
          <w:lang w:eastAsia="x-none"/>
        </w:rPr>
        <w:t>Authorization failure</w:t>
      </w:r>
      <w:r>
        <w:rPr>
          <w:rFonts w:hint="eastAsia"/>
          <w:lang w:eastAsia="zh-CN"/>
        </w:rPr>
        <w:t xml:space="preserve">; </w:t>
      </w:r>
    </w:p>
    <w:p w14:paraId="54CDA623" w14:textId="77777777" w:rsidR="00756EBD" w:rsidRDefault="00756EBD" w:rsidP="00756EBD">
      <w:pPr>
        <w:pStyle w:val="B1"/>
        <w:rPr>
          <w:lang w:eastAsia="zh-CN"/>
        </w:rPr>
      </w:pPr>
      <w:r>
        <w:rPr>
          <w:rFonts w:hint="eastAsia"/>
          <w:lang w:eastAsia="zh-CN"/>
        </w:rPr>
        <w:t>5</w:t>
      </w:r>
      <w:r>
        <w:tab/>
      </w:r>
      <w:r>
        <w:rPr>
          <w:rFonts w:hint="eastAsia"/>
          <w:lang w:eastAsia="zh-CN"/>
        </w:rPr>
        <w:t>Resource not sufficient</w:t>
      </w:r>
      <w:r>
        <w:rPr>
          <w:lang w:eastAsia="zh-CN"/>
        </w:rPr>
        <w:t>;</w:t>
      </w:r>
      <w:r w:rsidRPr="00C37465">
        <w:rPr>
          <w:rFonts w:hint="eastAsia"/>
          <w:lang w:eastAsia="zh-CN"/>
        </w:rPr>
        <w:t xml:space="preserve"> </w:t>
      </w:r>
      <w:r>
        <w:rPr>
          <w:rFonts w:hint="eastAsia"/>
          <w:lang w:eastAsia="zh-CN"/>
        </w:rPr>
        <w:t>and</w:t>
      </w:r>
    </w:p>
    <w:p w14:paraId="706B6068" w14:textId="77777777" w:rsidR="00756EBD" w:rsidRDefault="00756EBD" w:rsidP="00756EBD">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625E71DC" w14:textId="77777777" w:rsidR="00B30001" w:rsidRDefault="00B30001" w:rsidP="00B30001">
      <w:pPr>
        <w:pStyle w:val="Heading4"/>
        <w:rPr>
          <w:lang w:eastAsia="zh-CN"/>
        </w:rPr>
      </w:pPr>
      <w:bookmarkStart w:id="519" w:name="_CR5_8_2_3"/>
      <w:bookmarkStart w:id="520" w:name="_Toc172038236"/>
      <w:bookmarkEnd w:id="519"/>
      <w:r>
        <w:t>5.8.2.3</w:t>
      </w:r>
      <w:r>
        <w:tab/>
      </w:r>
      <w:r w:rsidRPr="00C335DF">
        <w:t xml:space="preserve">PIN Management PEGC </w:t>
      </w:r>
      <w:r>
        <w:t>Configuration</w:t>
      </w:r>
      <w:bookmarkEnd w:id="520"/>
    </w:p>
    <w:p w14:paraId="5C42FD55" w14:textId="77777777" w:rsidR="00B30001" w:rsidRDefault="00B30001" w:rsidP="00B30001">
      <w:pPr>
        <w:pStyle w:val="Heading5"/>
        <w:rPr>
          <w:lang w:eastAsia="zh-CN"/>
        </w:rPr>
      </w:pPr>
      <w:bookmarkStart w:id="521" w:name="_CR5_8_2_3_1"/>
      <w:bookmarkStart w:id="522" w:name="_Toc172038237"/>
      <w:bookmarkEnd w:id="521"/>
      <w:r>
        <w:rPr>
          <w:rFonts w:hint="eastAsia"/>
          <w:lang w:eastAsia="zh-CN"/>
        </w:rPr>
        <w:t>5</w:t>
      </w:r>
      <w:r>
        <w:rPr>
          <w:lang w:eastAsia="zh-CN"/>
        </w:rPr>
        <w:t>.8.2.3.1</w:t>
      </w:r>
      <w:r>
        <w:rPr>
          <w:lang w:eastAsia="zh-CN"/>
        </w:rPr>
        <w:tab/>
        <w:t>PMAE-C procedure</w:t>
      </w:r>
      <w:bookmarkEnd w:id="522"/>
    </w:p>
    <w:p w14:paraId="10FD7BC0" w14:textId="77777777" w:rsidR="00B30001" w:rsidRDefault="00B30001" w:rsidP="00B30001">
      <w:r>
        <w:t>PMAE-C, after accepting service continuity request from PGAE-C, initiate configuring a target PEGC client. To configure a target PEGC client</w:t>
      </w:r>
      <w:r>
        <w:rPr>
          <w:lang w:eastAsia="zh-CN"/>
        </w:rPr>
        <w:t xml:space="preserve">, </w:t>
      </w:r>
      <w:r>
        <w:t xml:space="preserve">the PMAE-C shall generate an HTTP POST request </w:t>
      </w:r>
      <w:r w:rsidRPr="0006242D">
        <w:t>according to p</w:t>
      </w:r>
      <w:r>
        <w:t xml:space="preserve">rocedures as specified in </w:t>
      </w:r>
      <w:r w:rsidRPr="000A20F1">
        <w:t>IETF</w:t>
      </w:r>
      <w:r>
        <w:t> </w:t>
      </w:r>
      <w:r w:rsidRPr="000A20F1">
        <w:t>RFC</w:t>
      </w:r>
      <w:r>
        <w:t> </w:t>
      </w:r>
      <w:r w:rsidR="00F84143">
        <w:t>9110</w:t>
      </w:r>
      <w:r>
        <w:t> </w:t>
      </w:r>
      <w:r w:rsidRPr="0006242D">
        <w:t>[</w:t>
      </w:r>
      <w:r>
        <w:t xml:space="preserve">4]. </w:t>
      </w:r>
      <w:r w:rsidRPr="00684E14">
        <w:t xml:space="preserve">In the </w:t>
      </w:r>
      <w:r>
        <w:t>HTTP POST request</w:t>
      </w:r>
      <w:r w:rsidRPr="00684E14">
        <w:t xml:space="preserve">, the </w:t>
      </w:r>
      <w:r>
        <w:t>PMAE-C</w:t>
      </w:r>
      <w:r w:rsidRPr="00684E14">
        <w:t>:</w:t>
      </w:r>
    </w:p>
    <w:p w14:paraId="67812E5E" w14:textId="77777777" w:rsidR="00B30001" w:rsidRDefault="00B30001" w:rsidP="00B30001">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the PGAE-C;</w:t>
      </w:r>
    </w:p>
    <w:p w14:paraId="61DCC023" w14:textId="77777777" w:rsidR="00B30001" w:rsidRPr="0073469F" w:rsidRDefault="00B30001" w:rsidP="00B30001">
      <w:pPr>
        <w:pStyle w:val="B1"/>
      </w:pPr>
      <w:r>
        <w:t>b)</w:t>
      </w:r>
      <w:r>
        <w:tab/>
      </w:r>
      <w:r w:rsidRPr="0073469F">
        <w:t xml:space="preserve">shall include a </w:t>
      </w:r>
      <w:r>
        <w:t>Content-Type</w:t>
      </w:r>
      <w:r w:rsidRPr="0073469F">
        <w:t xml:space="preserve"> header field se</w:t>
      </w:r>
      <w:r>
        <w:t>t to "application/vnd.3gpp.pinapp</w:t>
      </w:r>
      <w:r w:rsidRPr="0073469F">
        <w:t>-info+xml";</w:t>
      </w:r>
      <w:r>
        <w:t xml:space="preserve"> and</w:t>
      </w:r>
    </w:p>
    <w:p w14:paraId="6CC3DF72" w14:textId="77777777" w:rsidR="00B30001" w:rsidRDefault="00B30001" w:rsidP="00B30001">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pin-management-pegc-configuration-request</w:t>
      </w:r>
      <w:r w:rsidRPr="0073469F">
        <w:t>&gt;</w:t>
      </w:r>
      <w:r w:rsidRPr="001D4A5C">
        <w:t xml:space="preserve"> element in the &lt;</w:t>
      </w:r>
      <w:r>
        <w:t>pinapp</w:t>
      </w:r>
      <w:r w:rsidRPr="001D4A5C">
        <w:t>-info&gt; root element</w:t>
      </w:r>
      <w:r>
        <w:t xml:space="preserve"> and within the </w:t>
      </w:r>
      <w:r w:rsidRPr="0073469F">
        <w:t>&lt;</w:t>
      </w:r>
      <w:r>
        <w:t>pin-management-pegc-configuration-request</w:t>
      </w:r>
      <w:r w:rsidRPr="0073469F">
        <w:t>&gt;</w:t>
      </w:r>
      <w:r w:rsidRPr="001D4A5C">
        <w:t xml:space="preserve"> element</w:t>
      </w:r>
      <w:r>
        <w:t>:</w:t>
      </w:r>
    </w:p>
    <w:p w14:paraId="3160055C" w14:textId="77777777" w:rsidR="00B30001" w:rsidRDefault="00B30001" w:rsidP="00B30001">
      <w:pPr>
        <w:pStyle w:val="B2"/>
      </w:pPr>
      <w:r>
        <w:t>1</w:t>
      </w:r>
      <w:r w:rsidRPr="00766283">
        <w:t>)</w:t>
      </w:r>
      <w:r>
        <w:tab/>
      </w:r>
      <w:r w:rsidRPr="00766283">
        <w:t>shall include a &lt;</w:t>
      </w:r>
      <w:r>
        <w:t>pin-client-identifier</w:t>
      </w:r>
      <w:r w:rsidRPr="00766283">
        <w:t xml:space="preserve">&gt; element set to </w:t>
      </w:r>
      <w:r w:rsidRPr="0051205A">
        <w:t xml:space="preserve">the </w:t>
      </w:r>
      <w:r w:rsidRPr="001A7865">
        <w:t>PIN client ID</w:t>
      </w:r>
      <w:r>
        <w:t xml:space="preserve"> of the PMAE-C;</w:t>
      </w:r>
    </w:p>
    <w:p w14:paraId="4BBA7875" w14:textId="77777777" w:rsidR="00B30001" w:rsidRDefault="00B30001" w:rsidP="00B30001">
      <w:pPr>
        <w:pStyle w:val="B2"/>
      </w:pPr>
      <w:r>
        <w:lastRenderedPageBreak/>
        <w:t>2)</w:t>
      </w:r>
      <w:r>
        <w:tab/>
      </w:r>
      <w:r w:rsidRPr="00766283">
        <w:t>shall include a &lt;</w:t>
      </w:r>
      <w:r>
        <w:t>s</w:t>
      </w:r>
      <w:r w:rsidRPr="00F477AF">
        <w:t>ecurity</w:t>
      </w:r>
      <w:r>
        <w:t>-</w:t>
      </w:r>
      <w:r w:rsidRPr="00F477AF">
        <w:t>credentials</w:t>
      </w:r>
      <w:r w:rsidRPr="00766283">
        <w:t xml:space="preserve">&gt; element set to </w:t>
      </w:r>
      <w:r w:rsidRPr="0051205A">
        <w:t xml:space="preserve">the </w:t>
      </w:r>
      <w:r>
        <w:t>s</w:t>
      </w:r>
      <w:r w:rsidRPr="006C21C7">
        <w:t xml:space="preserve">ecurity credentials </w:t>
      </w:r>
      <w:r w:rsidRPr="001A7865">
        <w:t>resulting from a successful authorization for the PIN service</w:t>
      </w:r>
      <w:r>
        <w:t>;</w:t>
      </w:r>
    </w:p>
    <w:p w14:paraId="4BABF8C5" w14:textId="77777777" w:rsidR="00B30001" w:rsidRDefault="00B30001" w:rsidP="00B30001">
      <w:pPr>
        <w:pStyle w:val="B2"/>
      </w:pPr>
      <w:r>
        <w:rPr>
          <w:lang w:eastAsia="zh-CN"/>
        </w:rPr>
        <w:t>3)</w:t>
      </w:r>
      <w:r>
        <w:rPr>
          <w:lang w:eastAsia="zh-CN"/>
        </w:rPr>
        <w:tab/>
      </w:r>
      <w:r w:rsidRPr="00766283">
        <w:t>shall include a &lt;</w:t>
      </w:r>
      <w:r>
        <w:t>pin-id</w:t>
      </w:r>
      <w:r w:rsidRPr="00766283">
        <w:t xml:space="preserve">&gt; element set to </w:t>
      </w:r>
      <w:r w:rsidRPr="0051205A">
        <w:t xml:space="preserve">the </w:t>
      </w:r>
      <w:r>
        <w:t>PIN ID, which identifies the PIN where the service continuity is requested;</w:t>
      </w:r>
    </w:p>
    <w:p w14:paraId="1F73765C" w14:textId="77777777" w:rsidR="00B30001" w:rsidRDefault="00B30001" w:rsidP="00B30001">
      <w:pPr>
        <w:pStyle w:val="B2"/>
      </w:pPr>
      <w:r>
        <w:t>4)</w:t>
      </w:r>
      <w:r>
        <w:tab/>
      </w:r>
      <w:r w:rsidRPr="00766283">
        <w:t>shall include a &lt;</w:t>
      </w:r>
      <w:r>
        <w:t>pine-id</w:t>
      </w:r>
      <w:r w:rsidRPr="00766283">
        <w:t xml:space="preserve">&gt; element set to </w:t>
      </w:r>
      <w:r w:rsidRPr="0051205A">
        <w:t xml:space="preserve">the </w:t>
      </w:r>
      <w:r>
        <w:t>PINE ID, which identifies the PIN Element for which service continuity is requested;</w:t>
      </w:r>
    </w:p>
    <w:p w14:paraId="2B906444" w14:textId="77777777" w:rsidR="00B30001" w:rsidRDefault="00B30001" w:rsidP="00B30001">
      <w:pPr>
        <w:pStyle w:val="B2"/>
      </w:pPr>
      <w:r>
        <w:t>5)</w:t>
      </w:r>
      <w:r>
        <w:tab/>
      </w:r>
      <w:r w:rsidRPr="00766283">
        <w:t>shall include a &lt;</w:t>
      </w:r>
      <w:r>
        <w:t>application-client-identifier</w:t>
      </w:r>
      <w:r w:rsidRPr="00766283">
        <w:t xml:space="preserve">&gt; element set to </w:t>
      </w:r>
      <w:r w:rsidRPr="0051205A">
        <w:t xml:space="preserve">the </w:t>
      </w:r>
      <w:r>
        <w:t>identifier of the application client, which identifies the application client in PINE where the service is terminated;</w:t>
      </w:r>
    </w:p>
    <w:p w14:paraId="5D634B0F" w14:textId="77777777" w:rsidR="00B30001" w:rsidRDefault="00B30001" w:rsidP="00B30001">
      <w:pPr>
        <w:pStyle w:val="B2"/>
      </w:pPr>
      <w:r>
        <w:t>6)</w:t>
      </w:r>
      <w:r>
        <w:tab/>
      </w:r>
      <w:r w:rsidRPr="00766283">
        <w:t>shall include a &lt;</w:t>
      </w:r>
      <w:r>
        <w:t>application-server-identifier</w:t>
      </w:r>
      <w:r w:rsidRPr="00766283">
        <w:t xml:space="preserve">&gt; element set to </w:t>
      </w:r>
      <w:r w:rsidRPr="0051205A">
        <w:t xml:space="preserve">the </w:t>
      </w:r>
      <w:r>
        <w:t>identifier of the application server, which identifies the application server producing the service;</w:t>
      </w:r>
    </w:p>
    <w:p w14:paraId="45436DCB" w14:textId="77777777" w:rsidR="00B30001" w:rsidRDefault="00B30001" w:rsidP="00B30001">
      <w:pPr>
        <w:pStyle w:val="B2"/>
        <w:rPr>
          <w:lang w:eastAsia="zh-CN"/>
        </w:rPr>
      </w:pPr>
      <w:r>
        <w:t>7)</w:t>
      </w:r>
      <w:r>
        <w:tab/>
      </w:r>
      <w:r w:rsidRPr="00766283">
        <w:t>shall include a &lt;</w:t>
      </w:r>
      <w:r>
        <w:t>application-session-identifier</w:t>
      </w:r>
      <w:r w:rsidRPr="00766283">
        <w:t xml:space="preserve">&gt; element set to </w:t>
      </w:r>
      <w:r w:rsidRPr="0051205A">
        <w:t xml:space="preserve">the </w:t>
      </w:r>
      <w:r>
        <w:t>identifier of the application traffic, which identifies the application traffic to be continued; and</w:t>
      </w:r>
    </w:p>
    <w:p w14:paraId="46D7DB70" w14:textId="77777777" w:rsidR="00B30001" w:rsidRPr="00751ADA" w:rsidRDefault="00B30001" w:rsidP="00B30001">
      <w:pPr>
        <w:pStyle w:val="B2"/>
      </w:pPr>
      <w:r>
        <w:t>8</w:t>
      </w:r>
      <w:r w:rsidRPr="007B7812">
        <w:t>)</w:t>
      </w:r>
      <w:r w:rsidRPr="007B7812">
        <w:tab/>
        <w:t>may include a &lt;application-</w:t>
      </w:r>
      <w:r>
        <w:t>session</w:t>
      </w:r>
      <w:r w:rsidRPr="007B7812">
        <w:t xml:space="preserve">-descriptor&gt; </w:t>
      </w:r>
      <w:r w:rsidRPr="00751ADA">
        <w:t>element set to the</w:t>
      </w:r>
      <w:r w:rsidRPr="007B7812">
        <w:t xml:space="preserve"> descriptor of application traffic flows (e.g., IP </w:t>
      </w:r>
      <w:r>
        <w:t>v</w:t>
      </w:r>
      <w:r w:rsidRPr="007B7812">
        <w:t>4 tuple)</w:t>
      </w:r>
      <w:r>
        <w:t>.</w:t>
      </w:r>
    </w:p>
    <w:p w14:paraId="620A3798" w14:textId="77777777" w:rsidR="00B30001" w:rsidRDefault="00B30001" w:rsidP="00B30001">
      <w:pPr>
        <w:pStyle w:val="B2"/>
        <w:ind w:left="0" w:firstLine="0"/>
        <w:rPr>
          <w:lang w:eastAsia="zh-CN"/>
        </w:rPr>
      </w:pPr>
      <w:r>
        <w:t xml:space="preserve">The PMAE-C shall send the generated HTTP POST request towards the target PGAE-C according to </w:t>
      </w:r>
      <w:r w:rsidRPr="000A20F1">
        <w:t>IETF</w:t>
      </w:r>
      <w:r>
        <w:t> </w:t>
      </w:r>
      <w:r w:rsidRPr="000A20F1">
        <w:t>RFC</w:t>
      </w:r>
      <w:r>
        <w:t> </w:t>
      </w:r>
      <w:r w:rsidR="00F84143">
        <w:t>9110</w:t>
      </w:r>
      <w:r>
        <w:t> </w:t>
      </w:r>
      <w:r w:rsidRPr="0006242D">
        <w:t>[</w:t>
      </w:r>
      <w:r>
        <w:t>4]</w:t>
      </w:r>
      <w:r>
        <w:rPr>
          <w:rFonts w:hint="eastAsia"/>
          <w:lang w:eastAsia="zh-CN"/>
        </w:rPr>
        <w:t>.</w:t>
      </w:r>
    </w:p>
    <w:p w14:paraId="3D03AF3D" w14:textId="77777777" w:rsidR="00B30001" w:rsidRDefault="00B30001" w:rsidP="00B30001">
      <w:r>
        <w:rPr>
          <w:lang w:eastAsia="zh-CN"/>
        </w:rPr>
        <w:t>Up</w:t>
      </w:r>
      <w:r>
        <w:rPr>
          <w:lang w:eastAsia="x-none"/>
        </w:rPr>
        <w:t xml:space="preserve">on reception of an </w:t>
      </w:r>
      <w:r w:rsidRPr="00B12230">
        <w:t xml:space="preserve">HTTP 204 (No content) </w:t>
      </w:r>
      <w:r>
        <w:t>or an</w:t>
      </w:r>
      <w:r>
        <w:rPr>
          <w:lang w:eastAsia="x-none"/>
        </w:rPr>
        <w:t xml:space="preserve"> </w:t>
      </w:r>
      <w:r>
        <w:t>HTTP 200 (OK) response message containing:</w:t>
      </w:r>
    </w:p>
    <w:p w14:paraId="51669C03" w14:textId="77777777" w:rsidR="00B30001" w:rsidRDefault="00B30001" w:rsidP="00B30001">
      <w:pPr>
        <w:pStyle w:val="B1"/>
      </w:pPr>
      <w:r>
        <w:t>a)</w:t>
      </w:r>
      <w:r>
        <w:tab/>
        <w:t>a Content-Type header field set to "application/vnd.3gpp.pinapp-info+xml"; and</w:t>
      </w:r>
    </w:p>
    <w:p w14:paraId="687C0BA9" w14:textId="77777777" w:rsidR="00B30001" w:rsidRDefault="00B30001" w:rsidP="00B30001">
      <w:pPr>
        <w:pStyle w:val="B1"/>
      </w:pPr>
      <w:r>
        <w:t>b)</w:t>
      </w:r>
      <w:r>
        <w:tab/>
        <w:t xml:space="preserve">an application/vnd.3gpp.pinapp-info+xml MIME body with a &lt;pin-management-pegc-configuration-accept&gt; element in the &lt;pinapp-info&gt; root element, and within the </w:t>
      </w:r>
      <w:r w:rsidRPr="0073469F">
        <w:t>&lt;</w:t>
      </w:r>
      <w:r>
        <w:t>pin-management-pegc-configuration-accept</w:t>
      </w:r>
      <w:r w:rsidRPr="0073469F">
        <w:t>&gt;</w:t>
      </w:r>
      <w:r w:rsidRPr="001D4A5C">
        <w:t xml:space="preserve"> element</w:t>
      </w:r>
      <w:r>
        <w:t>,</w:t>
      </w:r>
    </w:p>
    <w:p w14:paraId="79D833CC" w14:textId="77777777" w:rsidR="00B30001" w:rsidRDefault="00B30001" w:rsidP="00B30001">
      <w:r>
        <w:t xml:space="preserve">the PMAE-C shall </w:t>
      </w:r>
      <w:r w:rsidRPr="0078533D">
        <w:t>consider</w:t>
      </w:r>
      <w:r>
        <w:t xml:space="preserve"> </w:t>
      </w:r>
      <w:r w:rsidRPr="00032B17">
        <w:t>the</w:t>
      </w:r>
      <w:r>
        <w:t xml:space="preserve"> PIN management PEGC configuration request is accepted by the target PGAE-C and shall store the target </w:t>
      </w:r>
      <w:r w:rsidRPr="001A7865">
        <w:t xml:space="preserve">PIN </w:t>
      </w:r>
      <w:r>
        <w:t xml:space="preserve">gateway </w:t>
      </w:r>
      <w:r w:rsidRPr="001A7865">
        <w:t xml:space="preserve">client </w:t>
      </w:r>
      <w:r>
        <w:t>connectivity information, if available.</w:t>
      </w:r>
    </w:p>
    <w:p w14:paraId="76481E67" w14:textId="77777777" w:rsidR="00B30001" w:rsidRDefault="00B30001" w:rsidP="00B30001">
      <w:r>
        <w:rPr>
          <w:lang w:eastAsia="zh-CN"/>
        </w:rPr>
        <w:t>Up</w:t>
      </w:r>
      <w:r>
        <w:rPr>
          <w:lang w:eastAsia="x-none"/>
        </w:rPr>
        <w:t xml:space="preserve">on reception of an </w:t>
      </w:r>
      <w:r>
        <w:t>HTTP 403 (Forbidden) response message containing:</w:t>
      </w:r>
    </w:p>
    <w:p w14:paraId="47C35B04" w14:textId="77777777" w:rsidR="00B30001" w:rsidRDefault="00B30001" w:rsidP="00B30001">
      <w:pPr>
        <w:pStyle w:val="B1"/>
      </w:pPr>
      <w:r>
        <w:t>a)</w:t>
      </w:r>
      <w:r>
        <w:tab/>
        <w:t>a Content-Type header field set to "application/vnd.3gpp.pinapp-info+xml"; and</w:t>
      </w:r>
    </w:p>
    <w:p w14:paraId="2C877D33" w14:textId="77777777" w:rsidR="00B30001" w:rsidRDefault="00B30001" w:rsidP="00B30001">
      <w:pPr>
        <w:pStyle w:val="B1"/>
      </w:pPr>
      <w:r>
        <w:t>b)</w:t>
      </w:r>
      <w:r>
        <w:tab/>
        <w:t xml:space="preserve">an application/vnd.3gpp.pinapp-info+xml MIME body with a &lt;pin-management-pegc-configuration-reject&gt; element in the &lt;pinapp-info&gt; root element, and within the </w:t>
      </w:r>
      <w:r w:rsidRPr="00A23C86">
        <w:t>&lt;</w:t>
      </w:r>
      <w:r>
        <w:t>pin-management-pegc-configure-reject</w:t>
      </w:r>
      <w:r w:rsidRPr="00A23C86">
        <w:t>&gt;</w:t>
      </w:r>
      <w:r>
        <w:t xml:space="preserve"> element,</w:t>
      </w:r>
    </w:p>
    <w:p w14:paraId="64DAD1B6" w14:textId="77777777" w:rsidR="00B30001" w:rsidRDefault="00B30001" w:rsidP="00B30001">
      <w:pPr>
        <w:rPr>
          <w:lang w:eastAsia="zh-CN"/>
        </w:rPr>
      </w:pPr>
      <w:r>
        <w:t>the PMAE-C shall consider the PIN management PEGC configuration request is not accepted by the PGAE-C.</w:t>
      </w:r>
    </w:p>
    <w:p w14:paraId="39AC1832" w14:textId="77777777" w:rsidR="00B30001" w:rsidRDefault="00B30001" w:rsidP="00B30001">
      <w:pPr>
        <w:pStyle w:val="Heading5"/>
        <w:rPr>
          <w:lang w:eastAsia="zh-CN"/>
        </w:rPr>
      </w:pPr>
      <w:bookmarkStart w:id="523" w:name="_CR5_8_2_3_2"/>
      <w:bookmarkStart w:id="524" w:name="_Toc172038238"/>
      <w:bookmarkEnd w:id="523"/>
      <w:r>
        <w:rPr>
          <w:rFonts w:hint="eastAsia"/>
          <w:lang w:eastAsia="zh-CN"/>
        </w:rPr>
        <w:t>5</w:t>
      </w:r>
      <w:r>
        <w:rPr>
          <w:lang w:eastAsia="zh-CN"/>
        </w:rPr>
        <w:t>.8.2.3.2</w:t>
      </w:r>
      <w:r>
        <w:rPr>
          <w:lang w:eastAsia="zh-CN"/>
        </w:rPr>
        <w:tab/>
        <w:t>PGAE-C procedure</w:t>
      </w:r>
      <w:bookmarkEnd w:id="524"/>
    </w:p>
    <w:p w14:paraId="1A291148" w14:textId="77777777" w:rsidR="00B30001" w:rsidRDefault="00B30001" w:rsidP="00B30001">
      <w:r>
        <w:rPr>
          <w:lang w:eastAsia="x-none"/>
        </w:rPr>
        <w:t>Upon reception of an HTTP POST request</w:t>
      </w:r>
      <w:r>
        <w:t xml:space="preserve"> message containing:</w:t>
      </w:r>
    </w:p>
    <w:p w14:paraId="3488A5D6" w14:textId="77777777" w:rsidR="00B30001" w:rsidRDefault="00B30001" w:rsidP="00B30001">
      <w:pPr>
        <w:pStyle w:val="B1"/>
      </w:pPr>
      <w:r>
        <w:t>a)</w:t>
      </w:r>
      <w:r>
        <w:tab/>
        <w:t>a Content-Type header field set to "application/vnd.3gpp.pinapp-info+xml"; and</w:t>
      </w:r>
    </w:p>
    <w:p w14:paraId="794EE2CC" w14:textId="77777777" w:rsidR="00B30001" w:rsidRDefault="00B30001" w:rsidP="00B30001">
      <w:pPr>
        <w:pStyle w:val="B1"/>
      </w:pPr>
      <w:r>
        <w:t>b)</w:t>
      </w:r>
      <w:r>
        <w:tab/>
        <w:t>an application/vnd.3gpp.pinapp-info+xml MIME body with a &lt;pin-management-pegc-configuration-request&gt; element in the &lt;pinapp-info&gt; root element;</w:t>
      </w:r>
    </w:p>
    <w:p w14:paraId="625FA711" w14:textId="77777777" w:rsidR="00B30001" w:rsidRDefault="00B30001" w:rsidP="00B30001">
      <w:r>
        <w:t xml:space="preserve">the PGAE-C shall verify </w:t>
      </w:r>
      <w:r>
        <w:rPr>
          <w:lang w:eastAsia="zh-CN"/>
        </w:rPr>
        <w:t>whether the PMAE-C is authorized to request PEGC configuration.</w:t>
      </w:r>
    </w:p>
    <w:p w14:paraId="0A9913DE" w14:textId="77777777" w:rsidR="00B30001" w:rsidRDefault="00B30001" w:rsidP="00B30001">
      <w:r>
        <w:t xml:space="preserve">If </w:t>
      </w:r>
      <w:r>
        <w:rPr>
          <w:lang w:eastAsia="zh-CN"/>
        </w:rPr>
        <w:t xml:space="preserve">the PMAE-C </w:t>
      </w:r>
      <w:r>
        <w:t xml:space="preserve">is </w:t>
      </w:r>
      <w:r w:rsidRPr="00485FB5">
        <w:rPr>
          <w:lang w:eastAsia="zh-CN"/>
        </w:rPr>
        <w:t xml:space="preserve">allowed to </w:t>
      </w:r>
      <w:r>
        <w:rPr>
          <w:lang w:eastAsia="zh-CN"/>
        </w:rPr>
        <w:t xml:space="preserve">request PEGC configuration, PGAE-C </w:t>
      </w:r>
      <w:r>
        <w:rPr>
          <w:noProof/>
        </w:rPr>
        <w:t xml:space="preserve">creates a new configuration for the PIN Client(s) and service that are indicated in the request. After successful creation of new configuration, the PGAE-C </w:t>
      </w:r>
      <w:r>
        <w:t>shall:</w:t>
      </w:r>
    </w:p>
    <w:p w14:paraId="2D9BD336" w14:textId="77777777" w:rsidR="00B30001" w:rsidRDefault="00B30001" w:rsidP="00B30001">
      <w:pPr>
        <w:pStyle w:val="B1"/>
      </w:pPr>
      <w:r>
        <w:t>a)</w:t>
      </w:r>
      <w:r>
        <w:tab/>
      </w:r>
      <w:r w:rsidRPr="00554F63">
        <w:t xml:space="preserve">generate </w:t>
      </w:r>
      <w:r w:rsidRPr="00A40743">
        <w:t xml:space="preserve">an HTTP 204 (No content) or </w:t>
      </w:r>
      <w:r w:rsidRPr="00554F63">
        <w:t xml:space="preserve">an HTTP 200 (OK) response according to </w:t>
      </w:r>
      <w:r w:rsidRPr="002847DD">
        <w:t>IETF</w:t>
      </w:r>
      <w:r>
        <w:t> </w:t>
      </w:r>
      <w:r w:rsidRPr="002847DD">
        <w:t>RFC</w:t>
      </w:r>
      <w:r>
        <w:t> </w:t>
      </w:r>
      <w:r w:rsidR="00F84143">
        <w:t>9110</w:t>
      </w:r>
      <w:r>
        <w:t> </w:t>
      </w:r>
      <w:r w:rsidRPr="00554F63">
        <w:t>[</w:t>
      </w:r>
      <w:r>
        <w:t>4</w:t>
      </w:r>
      <w:r w:rsidRPr="00554F63">
        <w:t xml:space="preserve">]. In the HTTP 200 (OK) response message, the </w:t>
      </w:r>
      <w:r>
        <w:t>PGAE-C</w:t>
      </w:r>
      <w:r w:rsidRPr="00554F63">
        <w:t>:</w:t>
      </w:r>
    </w:p>
    <w:p w14:paraId="4E0294DC" w14:textId="77777777" w:rsidR="00B30001" w:rsidRDefault="00B30001" w:rsidP="00B30001">
      <w:pPr>
        <w:pStyle w:val="B2"/>
      </w:pPr>
      <w:r>
        <w:t>1)</w:t>
      </w:r>
      <w:r>
        <w:tab/>
      </w:r>
      <w:r w:rsidRPr="0073469F">
        <w:t xml:space="preserve">shall include a </w:t>
      </w:r>
      <w:r>
        <w:t>Content-Type</w:t>
      </w:r>
      <w:r w:rsidRPr="0073469F">
        <w:t xml:space="preserve"> header field se</w:t>
      </w:r>
      <w:r>
        <w:t>t to "application/vnd.3gpp.pinapp-info+xml</w:t>
      </w:r>
      <w:r w:rsidRPr="0073469F">
        <w:t>";</w:t>
      </w:r>
      <w:r>
        <w:t xml:space="preserve"> and</w:t>
      </w:r>
    </w:p>
    <w:p w14:paraId="54159862" w14:textId="77777777" w:rsidR="00B30001" w:rsidRDefault="00B30001" w:rsidP="00B30001">
      <w:pPr>
        <w:pStyle w:val="B2"/>
      </w:pPr>
      <w:r>
        <w:t>2)</w:t>
      </w:r>
      <w:r>
        <w:tab/>
      </w:r>
      <w:r w:rsidRPr="004E7BF5">
        <w:t>shall include an application/vnd.3gpp.</w:t>
      </w:r>
      <w:r>
        <w:t>pinapp</w:t>
      </w:r>
      <w:r w:rsidRPr="004E7BF5">
        <w:t xml:space="preserve">-info+xml MIME body </w:t>
      </w:r>
      <w:r>
        <w:t xml:space="preserve">with a </w:t>
      </w:r>
      <w:r w:rsidRPr="00A23C86">
        <w:t>&lt;</w:t>
      </w:r>
      <w:r>
        <w:t>pin-management-pegc-configuration-accept</w:t>
      </w:r>
      <w:r w:rsidRPr="00A23C86">
        <w:t>&gt;</w:t>
      </w:r>
      <w:r w:rsidRPr="004E7BF5">
        <w:t xml:space="preserve"> element</w:t>
      </w:r>
      <w:r>
        <w:t xml:space="preserve"> </w:t>
      </w:r>
      <w:r w:rsidRPr="004E7BF5">
        <w:t>in the &lt;</w:t>
      </w:r>
      <w:r>
        <w:t>pinapp</w:t>
      </w:r>
      <w:r w:rsidRPr="004E7BF5">
        <w:t>-info&gt; root element</w:t>
      </w:r>
      <w:r>
        <w:t xml:space="preserve"> and within the </w:t>
      </w:r>
      <w:r w:rsidRPr="00A23C86">
        <w:t>&lt;</w:t>
      </w:r>
      <w:r>
        <w:t>pin-management-pegc-configuration-accept</w:t>
      </w:r>
      <w:r w:rsidRPr="00A23C86">
        <w:t>&gt;</w:t>
      </w:r>
      <w:r w:rsidRPr="004E7BF5">
        <w:t xml:space="preserve"> element:</w:t>
      </w:r>
    </w:p>
    <w:p w14:paraId="5B83C6FC" w14:textId="77777777" w:rsidR="00B30001" w:rsidRDefault="00B30001" w:rsidP="00B30001">
      <w:pPr>
        <w:pStyle w:val="B3"/>
      </w:pPr>
      <w:r>
        <w:lastRenderedPageBreak/>
        <w:t>i)</w:t>
      </w:r>
      <w:r>
        <w:tab/>
        <w:t xml:space="preserve">shall </w:t>
      </w:r>
      <w:r w:rsidRPr="00766283">
        <w:t>include a &lt;</w:t>
      </w:r>
      <w:r>
        <w:t>pegc-connectivity-information</w:t>
      </w:r>
      <w:r w:rsidRPr="00766283">
        <w:t xml:space="preserve">&gt; element set to </w:t>
      </w:r>
      <w:r w:rsidRPr="0051205A">
        <w:t>the</w:t>
      </w:r>
      <w:r>
        <w:t xml:space="preserve"> configured PEGC connectivity information to be used by PIN Element (e.g., IP address, Port#, URL, GPSI, MSIDDN); and</w:t>
      </w:r>
    </w:p>
    <w:p w14:paraId="69759426" w14:textId="77777777" w:rsidR="00B30001" w:rsidRDefault="00B30001" w:rsidP="00B30001">
      <w:pPr>
        <w:pStyle w:val="B1"/>
        <w:rPr>
          <w:lang w:eastAsia="zh-CN"/>
        </w:rPr>
      </w:pPr>
      <w:r>
        <w:rPr>
          <w:lang w:eastAsia="zh-CN"/>
        </w:rPr>
        <w:t>b</w:t>
      </w:r>
      <w:r w:rsidRPr="00A50D38">
        <w:rPr>
          <w:lang w:eastAsia="zh-CN"/>
        </w:rPr>
        <w:t>)</w:t>
      </w:r>
      <w:r>
        <w:rPr>
          <w:lang w:eastAsia="zh-CN"/>
        </w:rPr>
        <w:tab/>
        <w:t xml:space="preserve">shall </w:t>
      </w:r>
      <w:r w:rsidRPr="00554F63">
        <w:rPr>
          <w:lang w:eastAsia="zh-CN"/>
        </w:rPr>
        <w:t xml:space="preserve">send the </w:t>
      </w:r>
      <w:r w:rsidRPr="00A40743">
        <w:rPr>
          <w:lang w:eastAsia="zh-CN"/>
        </w:rPr>
        <w:t xml:space="preserve">HTTP 204 (No content) or the </w:t>
      </w:r>
      <w:r w:rsidRPr="00554F63">
        <w:rPr>
          <w:lang w:eastAsia="zh-CN"/>
        </w:rPr>
        <w:t xml:space="preserve">HTTP 200 (OK) response towards the </w:t>
      </w:r>
      <w:r>
        <w:rPr>
          <w:lang w:eastAsia="zh-CN"/>
        </w:rPr>
        <w:t>PM</w:t>
      </w:r>
      <w:r w:rsidRPr="00554F63">
        <w:rPr>
          <w:lang w:eastAsia="zh-CN"/>
        </w:rPr>
        <w:t>AE-</w:t>
      </w:r>
      <w:r>
        <w:rPr>
          <w:lang w:eastAsia="zh-CN"/>
        </w:rPr>
        <w:t>C.</w:t>
      </w:r>
    </w:p>
    <w:p w14:paraId="5EC17781" w14:textId="77777777" w:rsidR="00B30001" w:rsidRDefault="00B30001" w:rsidP="00B30001">
      <w:pPr>
        <w:rPr>
          <w:lang w:eastAsia="zh-CN"/>
        </w:rPr>
      </w:pPr>
      <w:r>
        <w:t xml:space="preserve">If </w:t>
      </w:r>
      <w:r>
        <w:rPr>
          <w:lang w:eastAsia="zh-CN"/>
        </w:rPr>
        <w:t xml:space="preserve">the PMAE-C </w:t>
      </w:r>
      <w:r>
        <w:t xml:space="preserve">is not </w:t>
      </w:r>
      <w:r w:rsidRPr="00485FB5">
        <w:rPr>
          <w:lang w:eastAsia="zh-CN"/>
        </w:rPr>
        <w:t xml:space="preserve">allowed to </w:t>
      </w:r>
      <w:r>
        <w:rPr>
          <w:lang w:eastAsia="zh-CN"/>
        </w:rPr>
        <w:t>request PEGC configuration, the PGAE</w:t>
      </w:r>
      <w:r>
        <w:t>-C shall:</w:t>
      </w:r>
    </w:p>
    <w:p w14:paraId="3F1279D0" w14:textId="77777777" w:rsidR="00B30001" w:rsidRDefault="00B30001" w:rsidP="00B30001">
      <w:pPr>
        <w:pStyle w:val="B1"/>
      </w:pPr>
      <w:r>
        <w:rPr>
          <w:lang w:eastAsia="zh-CN"/>
        </w:rPr>
        <w:t>a)</w:t>
      </w:r>
      <w:r>
        <w:rPr>
          <w:lang w:eastAsia="zh-CN"/>
        </w:rPr>
        <w:tab/>
      </w:r>
      <w:r>
        <w:t>generate an HTTP 403 (Forbidden) response according to IETF RFC </w:t>
      </w:r>
      <w:r w:rsidR="00F84143">
        <w:t>9110</w:t>
      </w:r>
      <w:r>
        <w:t> [4]. In the 403 (Forbidden) response message, the PGAE-C:</w:t>
      </w:r>
    </w:p>
    <w:p w14:paraId="42D7F442" w14:textId="77777777" w:rsidR="00B30001" w:rsidRDefault="00B30001" w:rsidP="00B30001">
      <w:pPr>
        <w:pStyle w:val="B2"/>
      </w:pPr>
      <w:r>
        <w:t>1)</w:t>
      </w:r>
      <w:r>
        <w:tab/>
        <w:t>shall include a Content-Type header field set to "application/vnd.3gpp.pinapp-info+xml"; and</w:t>
      </w:r>
    </w:p>
    <w:p w14:paraId="71C25DB1" w14:textId="77777777" w:rsidR="00B30001" w:rsidRDefault="00B30001" w:rsidP="00B30001">
      <w:pPr>
        <w:pStyle w:val="B2"/>
      </w:pPr>
      <w:r>
        <w:t>2)</w:t>
      </w:r>
      <w:r>
        <w:tab/>
        <w:t xml:space="preserve">shall include an application/vnd.3gpp.pinapp-info+xml MIME body with a </w:t>
      </w:r>
      <w:r w:rsidRPr="00A23C86">
        <w:t>&lt;</w:t>
      </w:r>
      <w:r>
        <w:t>pin-management-pegc-configuration-reject</w:t>
      </w:r>
      <w:r w:rsidRPr="00A23C86">
        <w:t>&gt;</w:t>
      </w:r>
      <w:r>
        <w:t xml:space="preserve"> element in the &lt;pinapp-info&gt; root element and within the </w:t>
      </w:r>
      <w:r w:rsidRPr="00A23C86">
        <w:t>&lt;</w:t>
      </w:r>
      <w:r>
        <w:t>pin-management-pegc-configuration-reject</w:t>
      </w:r>
      <w:r w:rsidRPr="00A23C86">
        <w:t>&gt;</w:t>
      </w:r>
      <w:r>
        <w:t xml:space="preserve"> element:</w:t>
      </w:r>
    </w:p>
    <w:p w14:paraId="489147B6" w14:textId="77777777" w:rsidR="00B30001" w:rsidRDefault="00B30001" w:rsidP="00B30001">
      <w:pPr>
        <w:pStyle w:val="B3"/>
        <w:rPr>
          <w:lang w:eastAsia="zh-CN"/>
        </w:rPr>
      </w:pPr>
      <w:r>
        <w:rPr>
          <w:lang w:eastAsia="zh-CN"/>
        </w:rPr>
        <w:t>i)</w:t>
      </w:r>
      <w:r>
        <w:rPr>
          <w:lang w:eastAsia="zh-CN"/>
        </w:rPr>
        <w:tab/>
        <w:t xml:space="preserve">shall include </w:t>
      </w:r>
      <w:r>
        <w:t>a &lt;</w:t>
      </w:r>
      <w:r>
        <w:rPr>
          <w:lang w:eastAsia="zh-CN"/>
        </w:rPr>
        <w:t>cause</w:t>
      </w:r>
      <w:r>
        <w:t>&gt; element set to an appropriate cause for PEGC configuration failure; and</w:t>
      </w:r>
    </w:p>
    <w:p w14:paraId="0878E710" w14:textId="77777777" w:rsidR="00B30001" w:rsidRDefault="00B30001" w:rsidP="00B30001">
      <w:pPr>
        <w:pStyle w:val="B1"/>
        <w:rPr>
          <w:lang w:eastAsia="zh-CN"/>
        </w:rPr>
      </w:pPr>
      <w:r>
        <w:rPr>
          <w:lang w:eastAsia="zh-CN"/>
        </w:rPr>
        <w:t>b)</w:t>
      </w:r>
      <w:r>
        <w:rPr>
          <w:lang w:eastAsia="zh-CN"/>
        </w:rPr>
        <w:tab/>
        <w:t xml:space="preserve">send the HTTP </w:t>
      </w:r>
      <w:r>
        <w:t>403 (Forbidden)</w:t>
      </w:r>
      <w:r>
        <w:rPr>
          <w:lang w:eastAsia="zh-CN"/>
        </w:rPr>
        <w:t xml:space="preserve"> response towards the PMAE-C.</w:t>
      </w:r>
    </w:p>
    <w:p w14:paraId="21451167" w14:textId="77777777" w:rsidR="00756EBD" w:rsidRDefault="00756EBD" w:rsidP="00756EBD">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71B965EB" w14:textId="77777777" w:rsidR="00756EBD" w:rsidRPr="007D3511" w:rsidRDefault="00756EBD" w:rsidP="00756EBD">
      <w:pPr>
        <w:pStyle w:val="B1"/>
        <w:rPr>
          <w:lang w:eastAsia="zh-CN"/>
        </w:rPr>
      </w:pPr>
      <w:r>
        <w:rPr>
          <w:rFonts w:hint="eastAsia"/>
          <w:lang w:eastAsia="zh-CN"/>
        </w:rPr>
        <w:t>0</w:t>
      </w:r>
      <w:r>
        <w:rPr>
          <w:lang w:eastAsia="zh-CN"/>
        </w:rPr>
        <w:tab/>
        <w:t>Protocol error, unspecified;</w:t>
      </w:r>
    </w:p>
    <w:p w14:paraId="7087EFD7" w14:textId="77777777" w:rsidR="00756EBD" w:rsidRDefault="00756EBD" w:rsidP="00756EBD">
      <w:pPr>
        <w:pStyle w:val="B1"/>
        <w:rPr>
          <w:lang w:eastAsia="zh-CN"/>
        </w:rPr>
      </w:pPr>
      <w:r>
        <w:rPr>
          <w:lang w:eastAsia="zh-CN"/>
        </w:rPr>
        <w:t>1</w:t>
      </w:r>
      <w:r>
        <w:rPr>
          <w:lang w:eastAsia="zh-CN"/>
        </w:rPr>
        <w:tab/>
      </w:r>
      <w:r w:rsidRPr="007D3511">
        <w:rPr>
          <w:lang w:eastAsia="zh-CN"/>
        </w:rPr>
        <w:t>Operation not allowed</w:t>
      </w:r>
      <w:r>
        <w:rPr>
          <w:lang w:eastAsia="zh-CN"/>
        </w:rPr>
        <w:t>;</w:t>
      </w:r>
    </w:p>
    <w:p w14:paraId="2A08F488" w14:textId="77777777" w:rsidR="00756EBD" w:rsidRDefault="00756EBD" w:rsidP="00756EBD">
      <w:pPr>
        <w:pStyle w:val="B1"/>
        <w:rPr>
          <w:lang w:eastAsia="zh-CN"/>
        </w:rPr>
      </w:pPr>
      <w:r>
        <w:rPr>
          <w:rFonts w:hint="eastAsia"/>
          <w:lang w:eastAsia="zh-CN"/>
        </w:rPr>
        <w:t>3</w:t>
      </w:r>
      <w:r>
        <w:rPr>
          <w:lang w:eastAsia="zh-CN"/>
        </w:rPr>
        <w:tab/>
      </w:r>
      <w:r w:rsidRPr="007D3511">
        <w:rPr>
          <w:lang w:eastAsia="x-none"/>
        </w:rPr>
        <w:t>Authorization failure</w:t>
      </w:r>
      <w:r>
        <w:rPr>
          <w:rFonts w:hint="eastAsia"/>
          <w:lang w:eastAsia="zh-CN"/>
        </w:rPr>
        <w:t xml:space="preserve">; </w:t>
      </w:r>
    </w:p>
    <w:p w14:paraId="3499CEC3" w14:textId="77777777" w:rsidR="00756EBD" w:rsidRDefault="00756EBD" w:rsidP="00756EBD">
      <w:pPr>
        <w:pStyle w:val="B1"/>
        <w:rPr>
          <w:lang w:eastAsia="zh-CN"/>
        </w:rPr>
      </w:pPr>
      <w:r>
        <w:rPr>
          <w:rFonts w:hint="eastAsia"/>
          <w:lang w:eastAsia="zh-CN"/>
        </w:rPr>
        <w:t>5</w:t>
      </w:r>
      <w:r>
        <w:tab/>
      </w:r>
      <w:r>
        <w:rPr>
          <w:rFonts w:hint="eastAsia"/>
          <w:lang w:eastAsia="zh-CN"/>
        </w:rPr>
        <w:t>Resource not sufficient</w:t>
      </w:r>
      <w:r>
        <w:rPr>
          <w:lang w:eastAsia="zh-CN"/>
        </w:rPr>
        <w:t>;</w:t>
      </w:r>
      <w:r w:rsidRPr="00C37465">
        <w:rPr>
          <w:rFonts w:hint="eastAsia"/>
          <w:lang w:eastAsia="zh-CN"/>
        </w:rPr>
        <w:t xml:space="preserve"> </w:t>
      </w:r>
      <w:r>
        <w:rPr>
          <w:rFonts w:hint="eastAsia"/>
          <w:lang w:eastAsia="zh-CN"/>
        </w:rPr>
        <w:t>and</w:t>
      </w:r>
    </w:p>
    <w:p w14:paraId="0B9DE204" w14:textId="77777777" w:rsidR="00756EBD" w:rsidRDefault="00756EBD" w:rsidP="00756EBD">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42F45865" w14:textId="77777777" w:rsidR="00B30001" w:rsidRDefault="00B30001" w:rsidP="00B30001">
      <w:pPr>
        <w:pStyle w:val="Heading4"/>
        <w:rPr>
          <w:lang w:eastAsia="zh-CN"/>
        </w:rPr>
      </w:pPr>
      <w:bookmarkStart w:id="525" w:name="_CR5_8_2_4"/>
      <w:bookmarkStart w:id="526" w:name="_Toc172038239"/>
      <w:bookmarkEnd w:id="525"/>
      <w:r>
        <w:t>5.8.2.4</w:t>
      </w:r>
      <w:r>
        <w:tab/>
      </w:r>
      <w:r w:rsidRPr="00C335DF">
        <w:t xml:space="preserve">PIN </w:t>
      </w:r>
      <w:r>
        <w:t>Configuration Service Continuity Update</w:t>
      </w:r>
      <w:bookmarkEnd w:id="526"/>
    </w:p>
    <w:p w14:paraId="32EFE339" w14:textId="77777777" w:rsidR="00B30001" w:rsidRDefault="00B30001" w:rsidP="00B30001">
      <w:pPr>
        <w:pStyle w:val="Heading5"/>
        <w:rPr>
          <w:lang w:eastAsia="zh-CN"/>
        </w:rPr>
      </w:pPr>
      <w:bookmarkStart w:id="527" w:name="_CR5_8_2_4_1"/>
      <w:bookmarkStart w:id="528" w:name="_Toc172038240"/>
      <w:bookmarkEnd w:id="527"/>
      <w:r>
        <w:rPr>
          <w:rFonts w:hint="eastAsia"/>
          <w:lang w:eastAsia="zh-CN"/>
        </w:rPr>
        <w:t>5</w:t>
      </w:r>
      <w:r>
        <w:rPr>
          <w:lang w:eastAsia="zh-CN"/>
        </w:rPr>
        <w:t>.8.2.4.1</w:t>
      </w:r>
      <w:r>
        <w:rPr>
          <w:lang w:eastAsia="zh-CN"/>
        </w:rPr>
        <w:tab/>
        <w:t>PMAE-C procedure</w:t>
      </w:r>
      <w:bookmarkEnd w:id="528"/>
    </w:p>
    <w:p w14:paraId="37ECD4F4" w14:textId="77777777" w:rsidR="00B30001" w:rsidRDefault="00B30001" w:rsidP="00B30001">
      <w:r>
        <w:t xml:space="preserve">PMAE-C, after accepting service continuity request for a PIN Element, generate an HTTP POST request </w:t>
      </w:r>
      <w:r w:rsidRPr="0006242D">
        <w:t>according to p</w:t>
      </w:r>
      <w:r>
        <w:t xml:space="preserve">rocedures as specified in </w:t>
      </w:r>
      <w:r w:rsidRPr="000A20F1">
        <w:t>IETF</w:t>
      </w:r>
      <w:r>
        <w:t> </w:t>
      </w:r>
      <w:r w:rsidRPr="000A20F1">
        <w:t>RFC</w:t>
      </w:r>
      <w:r>
        <w:t> </w:t>
      </w:r>
      <w:r w:rsidR="00F84143">
        <w:t>9110</w:t>
      </w:r>
      <w:r>
        <w:t> </w:t>
      </w:r>
      <w:r w:rsidRPr="0006242D">
        <w:t>[</w:t>
      </w:r>
      <w:r>
        <w:t xml:space="preserve">4] to update the PIN Server. </w:t>
      </w:r>
      <w:r w:rsidRPr="00684E14">
        <w:t xml:space="preserve">In the </w:t>
      </w:r>
      <w:r>
        <w:t>HTTP POST request</w:t>
      </w:r>
      <w:r w:rsidRPr="00684E14">
        <w:t xml:space="preserve">, the </w:t>
      </w:r>
      <w:r>
        <w:t>PMAE-C</w:t>
      </w:r>
      <w:r w:rsidRPr="00684E14">
        <w:t>:</w:t>
      </w:r>
    </w:p>
    <w:p w14:paraId="13B266EA" w14:textId="77777777" w:rsidR="00B30001" w:rsidRDefault="00B30001" w:rsidP="00B30001">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the PGAE-C;</w:t>
      </w:r>
    </w:p>
    <w:p w14:paraId="3E22E36B" w14:textId="77777777" w:rsidR="00B30001" w:rsidRPr="0073469F" w:rsidRDefault="00B30001" w:rsidP="00B30001">
      <w:pPr>
        <w:pStyle w:val="B1"/>
      </w:pPr>
      <w:r>
        <w:t>b)</w:t>
      </w:r>
      <w:r>
        <w:tab/>
      </w:r>
      <w:r w:rsidRPr="0073469F">
        <w:t xml:space="preserve">shall include a </w:t>
      </w:r>
      <w:r>
        <w:t>Content-Type</w:t>
      </w:r>
      <w:r w:rsidRPr="0073469F">
        <w:t xml:space="preserve"> header field se</w:t>
      </w:r>
      <w:r>
        <w:t>t to "application/vnd.3gpp.pinapp</w:t>
      </w:r>
      <w:r w:rsidRPr="0073469F">
        <w:t>-info+xml";</w:t>
      </w:r>
      <w:r>
        <w:t xml:space="preserve"> and</w:t>
      </w:r>
    </w:p>
    <w:p w14:paraId="5B7B537D" w14:textId="77777777" w:rsidR="00B30001" w:rsidRDefault="00B30001" w:rsidP="00B30001">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pin-configuration-service-continuity-update-request</w:t>
      </w:r>
      <w:r w:rsidRPr="0073469F">
        <w:t>&gt;</w:t>
      </w:r>
      <w:r w:rsidRPr="001D4A5C">
        <w:t xml:space="preserve"> element in the &lt;</w:t>
      </w:r>
      <w:r>
        <w:t>pinapp</w:t>
      </w:r>
      <w:r w:rsidRPr="001D4A5C">
        <w:t>-info&gt; root element</w:t>
      </w:r>
      <w:r>
        <w:t xml:space="preserve"> and within the </w:t>
      </w:r>
      <w:r w:rsidRPr="0073469F">
        <w:t>&lt;</w:t>
      </w:r>
      <w:r>
        <w:t>pin-configuration-service-continuity-update-request</w:t>
      </w:r>
      <w:r w:rsidRPr="0073469F">
        <w:t>&gt;</w:t>
      </w:r>
      <w:r w:rsidRPr="001D4A5C">
        <w:t xml:space="preserve"> element</w:t>
      </w:r>
      <w:r>
        <w:t>:</w:t>
      </w:r>
    </w:p>
    <w:p w14:paraId="253ED786" w14:textId="77777777" w:rsidR="00B30001" w:rsidRDefault="00B30001" w:rsidP="00B30001">
      <w:pPr>
        <w:pStyle w:val="B2"/>
      </w:pPr>
      <w:r>
        <w:t>1</w:t>
      </w:r>
      <w:r w:rsidRPr="00766283">
        <w:t>)</w:t>
      </w:r>
      <w:r>
        <w:tab/>
      </w:r>
      <w:r w:rsidRPr="00766283">
        <w:t>shall include a &lt;</w:t>
      </w:r>
      <w:r>
        <w:t>pin-client-identifier</w:t>
      </w:r>
      <w:r w:rsidRPr="00766283">
        <w:t xml:space="preserve">&gt; element set to </w:t>
      </w:r>
      <w:r w:rsidRPr="0051205A">
        <w:t xml:space="preserve">the </w:t>
      </w:r>
      <w:r w:rsidRPr="001A7865">
        <w:t>PIN client ID</w:t>
      </w:r>
      <w:r>
        <w:t xml:space="preserve"> of the PMAE-C;</w:t>
      </w:r>
    </w:p>
    <w:p w14:paraId="76DF05D8" w14:textId="77777777" w:rsidR="00B30001" w:rsidRDefault="00B30001" w:rsidP="00B30001">
      <w:pPr>
        <w:pStyle w:val="B2"/>
      </w:pPr>
      <w:r>
        <w:t>2)</w:t>
      </w:r>
      <w:r>
        <w:tab/>
      </w:r>
      <w:r w:rsidRPr="00766283">
        <w:t>shall include a &lt;</w:t>
      </w:r>
      <w:r>
        <w:t>s</w:t>
      </w:r>
      <w:r w:rsidRPr="00F477AF">
        <w:t>ecurity</w:t>
      </w:r>
      <w:r>
        <w:t>-</w:t>
      </w:r>
      <w:r w:rsidRPr="00F477AF">
        <w:t>credentials</w:t>
      </w:r>
      <w:r w:rsidRPr="00766283">
        <w:t xml:space="preserve">&gt; element set to </w:t>
      </w:r>
      <w:r w:rsidRPr="0051205A">
        <w:t xml:space="preserve">the </w:t>
      </w:r>
      <w:r>
        <w:t>s</w:t>
      </w:r>
      <w:r w:rsidRPr="006C21C7">
        <w:t xml:space="preserve">ecurity credentials </w:t>
      </w:r>
      <w:r w:rsidRPr="001A7865">
        <w:t>resulting from a successful authorization for the PIN service</w:t>
      </w:r>
      <w:r>
        <w:t>;</w:t>
      </w:r>
    </w:p>
    <w:p w14:paraId="64F02B53" w14:textId="77777777" w:rsidR="00B30001" w:rsidRDefault="00B30001" w:rsidP="00B30001">
      <w:pPr>
        <w:pStyle w:val="B2"/>
      </w:pPr>
      <w:r>
        <w:rPr>
          <w:lang w:eastAsia="zh-CN"/>
        </w:rPr>
        <w:t>3)</w:t>
      </w:r>
      <w:r>
        <w:rPr>
          <w:lang w:eastAsia="zh-CN"/>
        </w:rPr>
        <w:tab/>
      </w:r>
      <w:r w:rsidRPr="00766283">
        <w:t>shall include a &lt;</w:t>
      </w:r>
      <w:r>
        <w:t>pin-id</w:t>
      </w:r>
      <w:r w:rsidRPr="00766283">
        <w:t xml:space="preserve">&gt; element set to </w:t>
      </w:r>
      <w:r w:rsidRPr="0051205A">
        <w:t xml:space="preserve">the </w:t>
      </w:r>
      <w:r>
        <w:t>PIN ID, which identifies the PIN where the service continuity is requested;</w:t>
      </w:r>
    </w:p>
    <w:p w14:paraId="6CBAF2BB" w14:textId="77777777" w:rsidR="00B30001" w:rsidRDefault="00B30001" w:rsidP="00B30001">
      <w:pPr>
        <w:pStyle w:val="B2"/>
      </w:pPr>
      <w:r>
        <w:t>4)</w:t>
      </w:r>
      <w:r>
        <w:tab/>
      </w:r>
      <w:r w:rsidRPr="00766283">
        <w:t>shall include a &lt;</w:t>
      </w:r>
      <w:r>
        <w:t>pine-id</w:t>
      </w:r>
      <w:r w:rsidRPr="00766283">
        <w:t xml:space="preserve">&gt; element set to </w:t>
      </w:r>
      <w:r w:rsidRPr="0051205A">
        <w:t xml:space="preserve">the </w:t>
      </w:r>
      <w:r>
        <w:t>PINE ID, which identifies the PIN Element for which service continuity is requested;</w:t>
      </w:r>
    </w:p>
    <w:p w14:paraId="5AFED922" w14:textId="77777777" w:rsidR="00B30001" w:rsidRDefault="00B30001" w:rsidP="00B30001">
      <w:pPr>
        <w:pStyle w:val="B2"/>
      </w:pPr>
      <w:r>
        <w:t>5)</w:t>
      </w:r>
      <w:r>
        <w:tab/>
      </w:r>
      <w:r w:rsidRPr="00766283">
        <w:t>shall include a &lt;</w:t>
      </w:r>
      <w:r>
        <w:t>source-pin-gateway-client-identifier</w:t>
      </w:r>
      <w:r w:rsidRPr="00766283">
        <w:t xml:space="preserve">&gt; element set to </w:t>
      </w:r>
      <w:r w:rsidRPr="0051205A">
        <w:t xml:space="preserve">the </w:t>
      </w:r>
      <w:r w:rsidRPr="001A7865">
        <w:t>P</w:t>
      </w:r>
      <w:r>
        <w:t>EGC</w:t>
      </w:r>
      <w:r w:rsidRPr="001A7865">
        <w:t xml:space="preserve"> ID</w:t>
      </w:r>
      <w:r>
        <w:t xml:space="preserve"> of the source PGAE-C (e.g., IP address, GPSI, MSIDDN);</w:t>
      </w:r>
    </w:p>
    <w:p w14:paraId="7DDCC816" w14:textId="77777777" w:rsidR="00B30001" w:rsidRDefault="00B30001" w:rsidP="00B30001">
      <w:pPr>
        <w:pStyle w:val="B2"/>
      </w:pPr>
      <w:r>
        <w:t>6)</w:t>
      </w:r>
      <w:r>
        <w:tab/>
      </w:r>
      <w:r w:rsidRPr="00766283">
        <w:t>shall include a &lt;</w:t>
      </w:r>
      <w:r>
        <w:t>target-pin-gateway-client-identifier</w:t>
      </w:r>
      <w:r w:rsidRPr="00766283">
        <w:t xml:space="preserve">&gt; element set to </w:t>
      </w:r>
      <w:r w:rsidRPr="0051205A">
        <w:t xml:space="preserve">the </w:t>
      </w:r>
      <w:r w:rsidRPr="001A7865">
        <w:t>P</w:t>
      </w:r>
      <w:r>
        <w:t>EGC</w:t>
      </w:r>
      <w:r w:rsidRPr="001A7865">
        <w:t xml:space="preserve"> ID</w:t>
      </w:r>
      <w:r>
        <w:t xml:space="preserve"> of the target PGAE-C (e.g., IP address, GPSI, MSIDDN);</w:t>
      </w:r>
    </w:p>
    <w:p w14:paraId="19F4F2EC" w14:textId="77777777" w:rsidR="00B30001" w:rsidRDefault="00B30001" w:rsidP="00B30001">
      <w:pPr>
        <w:pStyle w:val="B2"/>
      </w:pPr>
      <w:r>
        <w:t>7)</w:t>
      </w:r>
      <w:r>
        <w:tab/>
      </w:r>
      <w:r w:rsidRPr="00766283">
        <w:t>shall include a &lt;</w:t>
      </w:r>
      <w:r>
        <w:t>application-client-identifier</w:t>
      </w:r>
      <w:r w:rsidRPr="00766283">
        <w:t xml:space="preserve">&gt; element set to </w:t>
      </w:r>
      <w:r w:rsidRPr="0051205A">
        <w:t xml:space="preserve">the </w:t>
      </w:r>
      <w:r>
        <w:t>identifier of the application client, which identifies the application client in PINE where the service is terminated;</w:t>
      </w:r>
    </w:p>
    <w:p w14:paraId="6518162F" w14:textId="77777777" w:rsidR="00B30001" w:rsidRDefault="00B30001" w:rsidP="00B30001">
      <w:pPr>
        <w:pStyle w:val="B2"/>
      </w:pPr>
      <w:r>
        <w:lastRenderedPageBreak/>
        <w:t>8)</w:t>
      </w:r>
      <w:r>
        <w:tab/>
      </w:r>
      <w:r w:rsidRPr="00766283">
        <w:t>shall include a &lt;</w:t>
      </w:r>
      <w:r>
        <w:t>application-server-identifier</w:t>
      </w:r>
      <w:r w:rsidRPr="00766283">
        <w:t xml:space="preserve">&gt; element set to </w:t>
      </w:r>
      <w:r w:rsidRPr="0051205A">
        <w:t xml:space="preserve">the </w:t>
      </w:r>
      <w:r>
        <w:t>identifier of the application server, which identifies the application server producing the service;</w:t>
      </w:r>
    </w:p>
    <w:p w14:paraId="6817E9BB" w14:textId="77777777" w:rsidR="00B30001" w:rsidRDefault="00B30001" w:rsidP="00B30001">
      <w:pPr>
        <w:pStyle w:val="B2"/>
        <w:rPr>
          <w:lang w:eastAsia="zh-CN"/>
        </w:rPr>
      </w:pPr>
      <w:r>
        <w:t>9)</w:t>
      </w:r>
      <w:r>
        <w:tab/>
      </w:r>
      <w:r w:rsidRPr="00766283">
        <w:t>shall include a &lt;</w:t>
      </w:r>
      <w:r>
        <w:t>application-session-identifier</w:t>
      </w:r>
      <w:r w:rsidRPr="00766283">
        <w:t xml:space="preserve">&gt; element set to </w:t>
      </w:r>
      <w:r w:rsidRPr="0051205A">
        <w:t xml:space="preserve">the </w:t>
      </w:r>
      <w:r>
        <w:t>identifier of the application traffic, which identifies the application traffic to be continued; and</w:t>
      </w:r>
    </w:p>
    <w:p w14:paraId="786E90E8" w14:textId="77777777" w:rsidR="00B30001" w:rsidRPr="00751ADA" w:rsidRDefault="00B30001" w:rsidP="00B30001">
      <w:pPr>
        <w:pStyle w:val="B2"/>
      </w:pPr>
      <w:r>
        <w:t>10)</w:t>
      </w:r>
      <w:r>
        <w:tab/>
      </w:r>
      <w:r w:rsidRPr="007B7812">
        <w:t>may include a &lt;application-</w:t>
      </w:r>
      <w:r>
        <w:t>session</w:t>
      </w:r>
      <w:r w:rsidRPr="007B7812">
        <w:t xml:space="preserve">-descriptor&gt; </w:t>
      </w:r>
      <w:r w:rsidRPr="00751ADA">
        <w:t>element set to the</w:t>
      </w:r>
      <w:r w:rsidRPr="007B7812">
        <w:t xml:space="preserve"> descriptor of application traffic flows (e.g., IP</w:t>
      </w:r>
      <w:r>
        <w:t>v</w:t>
      </w:r>
      <w:r w:rsidRPr="007B7812">
        <w:t>4 tuple)</w:t>
      </w:r>
      <w:r>
        <w:t>.</w:t>
      </w:r>
    </w:p>
    <w:p w14:paraId="44BA1CA7" w14:textId="77777777" w:rsidR="00B30001" w:rsidRDefault="00B30001" w:rsidP="00B30001">
      <w:pPr>
        <w:pStyle w:val="B2"/>
        <w:ind w:left="0" w:firstLine="0"/>
        <w:rPr>
          <w:lang w:eastAsia="zh-CN"/>
        </w:rPr>
      </w:pPr>
      <w:r>
        <w:t xml:space="preserve">The PMAE-C shall send the generated HTTP POST request towards the PAE-S according to </w:t>
      </w:r>
      <w:r w:rsidRPr="000A20F1">
        <w:t>IETF</w:t>
      </w:r>
      <w:r>
        <w:t> </w:t>
      </w:r>
      <w:r w:rsidRPr="000A20F1">
        <w:t>RFC</w:t>
      </w:r>
      <w:r>
        <w:t> </w:t>
      </w:r>
      <w:r w:rsidR="00F84143">
        <w:t>9110</w:t>
      </w:r>
      <w:r>
        <w:t> </w:t>
      </w:r>
      <w:r w:rsidRPr="0006242D">
        <w:t>[</w:t>
      </w:r>
      <w:r>
        <w:t>4]</w:t>
      </w:r>
      <w:r>
        <w:rPr>
          <w:rFonts w:hint="eastAsia"/>
          <w:lang w:eastAsia="zh-CN"/>
        </w:rPr>
        <w:t>.</w:t>
      </w:r>
    </w:p>
    <w:p w14:paraId="32E9FCA0" w14:textId="77777777" w:rsidR="00B30001" w:rsidRDefault="00B30001" w:rsidP="00B30001">
      <w:r>
        <w:rPr>
          <w:lang w:eastAsia="zh-CN"/>
        </w:rPr>
        <w:t>Up</w:t>
      </w:r>
      <w:r>
        <w:rPr>
          <w:lang w:eastAsia="x-none"/>
        </w:rPr>
        <w:t xml:space="preserve">on reception of an </w:t>
      </w:r>
      <w:r w:rsidRPr="00A668CB">
        <w:rPr>
          <w:lang w:eastAsia="zh-CN"/>
        </w:rPr>
        <w:t xml:space="preserve">HTTP 204 (No content) or </w:t>
      </w:r>
      <w:r>
        <w:rPr>
          <w:lang w:eastAsia="zh-CN"/>
        </w:rPr>
        <w:t xml:space="preserve">an </w:t>
      </w:r>
      <w:r>
        <w:t>HTTP 200 (OK) response message containing:</w:t>
      </w:r>
    </w:p>
    <w:p w14:paraId="558D4451" w14:textId="77777777" w:rsidR="00B30001" w:rsidRDefault="00B30001" w:rsidP="00B30001">
      <w:pPr>
        <w:pStyle w:val="B1"/>
      </w:pPr>
      <w:r>
        <w:t>a)</w:t>
      </w:r>
      <w:r>
        <w:tab/>
        <w:t>a Content-Type header field set to "application/vnd.3gpp.pinapp-info+xml"; and</w:t>
      </w:r>
    </w:p>
    <w:p w14:paraId="2782A820" w14:textId="77777777" w:rsidR="00B30001" w:rsidRDefault="00B30001" w:rsidP="00B30001">
      <w:pPr>
        <w:pStyle w:val="B1"/>
      </w:pPr>
      <w:r>
        <w:t>b)</w:t>
      </w:r>
      <w:r>
        <w:tab/>
        <w:t xml:space="preserve">an application/vnd.3gpp.pinapp-info+xml MIME body with a &lt;pin-configuration-service-continuity-update-accept&gt; element in the &lt;pinapp-info&gt; root element, and within the </w:t>
      </w:r>
      <w:r w:rsidRPr="0073469F">
        <w:t>&lt;</w:t>
      </w:r>
      <w:r>
        <w:t>pin-configuration-service-continuity-update-accept</w:t>
      </w:r>
      <w:r w:rsidRPr="0073469F">
        <w:t>&gt;</w:t>
      </w:r>
      <w:r w:rsidRPr="001D4A5C">
        <w:t xml:space="preserve"> element</w:t>
      </w:r>
      <w:r>
        <w:t>,</w:t>
      </w:r>
    </w:p>
    <w:p w14:paraId="5A789F27" w14:textId="77777777" w:rsidR="00B30001" w:rsidRDefault="00B30001" w:rsidP="00B30001">
      <w:r>
        <w:t xml:space="preserve">the PMAE-C shall </w:t>
      </w:r>
      <w:r w:rsidRPr="0078533D">
        <w:t>consider</w:t>
      </w:r>
      <w:r>
        <w:t xml:space="preserve"> </w:t>
      </w:r>
      <w:r w:rsidRPr="00032B17">
        <w:t>the</w:t>
      </w:r>
      <w:r>
        <w:t xml:space="preserve"> PIN configuration service continuity update request is accepted by the PAE-S and shall store the service continuity policy information, if available.</w:t>
      </w:r>
    </w:p>
    <w:p w14:paraId="607E789A" w14:textId="77777777" w:rsidR="00B30001" w:rsidRDefault="00B30001" w:rsidP="00B30001">
      <w:r>
        <w:rPr>
          <w:lang w:eastAsia="zh-CN"/>
        </w:rPr>
        <w:t>Up</w:t>
      </w:r>
      <w:r>
        <w:rPr>
          <w:lang w:eastAsia="x-none"/>
        </w:rPr>
        <w:t xml:space="preserve">on reception of an </w:t>
      </w:r>
      <w:r>
        <w:t>HTTP 403 (Forbidden) response message containing:</w:t>
      </w:r>
    </w:p>
    <w:p w14:paraId="6EE59930" w14:textId="77777777" w:rsidR="00B30001" w:rsidRDefault="00B30001" w:rsidP="00B30001">
      <w:pPr>
        <w:pStyle w:val="B1"/>
      </w:pPr>
      <w:r>
        <w:t>a)</w:t>
      </w:r>
      <w:r>
        <w:tab/>
        <w:t>a Content-Type header field set to "application/vnd.3gpp.pinapp-info+xml"; and</w:t>
      </w:r>
    </w:p>
    <w:p w14:paraId="7932C031" w14:textId="77777777" w:rsidR="00B30001" w:rsidRDefault="00B30001" w:rsidP="00B30001">
      <w:pPr>
        <w:pStyle w:val="B1"/>
      </w:pPr>
      <w:r>
        <w:t>b)</w:t>
      </w:r>
      <w:r>
        <w:tab/>
        <w:t xml:space="preserve">an application/vnd.3gpp.pinapp-info+xml MIME body with a &lt;pin-configuration-service-continuity-update-reject&gt; element in the &lt;pinapp-info&gt; root element, and within the </w:t>
      </w:r>
      <w:r w:rsidRPr="00A23C86">
        <w:t>&lt;</w:t>
      </w:r>
      <w:r>
        <w:t>pin-configuration-service-continuity-update-reject</w:t>
      </w:r>
      <w:r w:rsidRPr="00A23C86">
        <w:t>&gt;</w:t>
      </w:r>
      <w:r>
        <w:t xml:space="preserve"> element,</w:t>
      </w:r>
    </w:p>
    <w:p w14:paraId="2B041E73" w14:textId="77777777" w:rsidR="00B30001" w:rsidRDefault="00B30001" w:rsidP="00B30001">
      <w:pPr>
        <w:rPr>
          <w:lang w:eastAsia="zh-CN"/>
        </w:rPr>
      </w:pPr>
      <w:r>
        <w:t>the PMAE-C shall consider the PIN configuration service continuity update request is not accepted by the PAE-S.</w:t>
      </w:r>
    </w:p>
    <w:p w14:paraId="5810E4FD" w14:textId="77777777" w:rsidR="00B30001" w:rsidRDefault="00B30001" w:rsidP="00B30001">
      <w:pPr>
        <w:pStyle w:val="Heading5"/>
        <w:rPr>
          <w:lang w:eastAsia="zh-CN"/>
        </w:rPr>
      </w:pPr>
      <w:bookmarkStart w:id="529" w:name="_CR5_8_2_4_2"/>
      <w:bookmarkStart w:id="530" w:name="_Toc172038241"/>
      <w:bookmarkEnd w:id="529"/>
      <w:r>
        <w:rPr>
          <w:rFonts w:hint="eastAsia"/>
          <w:lang w:eastAsia="zh-CN"/>
        </w:rPr>
        <w:t>5</w:t>
      </w:r>
      <w:r>
        <w:rPr>
          <w:lang w:eastAsia="zh-CN"/>
        </w:rPr>
        <w:t>.8.2.4.2</w:t>
      </w:r>
      <w:r>
        <w:rPr>
          <w:lang w:eastAsia="zh-CN"/>
        </w:rPr>
        <w:tab/>
        <w:t>PAE-S procedure</w:t>
      </w:r>
      <w:bookmarkEnd w:id="530"/>
    </w:p>
    <w:p w14:paraId="1B2D9521" w14:textId="77777777" w:rsidR="00B30001" w:rsidRDefault="00B30001" w:rsidP="00B30001">
      <w:r>
        <w:rPr>
          <w:lang w:eastAsia="x-none"/>
        </w:rPr>
        <w:t>Upon reception of an HTTP POST request</w:t>
      </w:r>
      <w:r>
        <w:t xml:space="preserve"> message containing:</w:t>
      </w:r>
    </w:p>
    <w:p w14:paraId="3EBED6F3" w14:textId="77777777" w:rsidR="00B30001" w:rsidRDefault="00B30001" w:rsidP="00B30001">
      <w:pPr>
        <w:pStyle w:val="B1"/>
      </w:pPr>
      <w:r>
        <w:t>a)</w:t>
      </w:r>
      <w:r>
        <w:tab/>
        <w:t>a Content-Type header field set to "application/vnd.3gpp.pinapp-info+xml"; and</w:t>
      </w:r>
    </w:p>
    <w:p w14:paraId="3A48F874" w14:textId="77777777" w:rsidR="00B30001" w:rsidRDefault="00B30001" w:rsidP="00B30001">
      <w:pPr>
        <w:pStyle w:val="B1"/>
      </w:pPr>
      <w:r>
        <w:t>b)</w:t>
      </w:r>
      <w:r>
        <w:tab/>
        <w:t>an application/vnd.3gpp.pinapp-info+xml MIME body with a &lt;pin-configuration-service-continuity-update-request&gt; element in the &lt;pinapp-info&gt; root element;</w:t>
      </w:r>
    </w:p>
    <w:p w14:paraId="1C703B41" w14:textId="77777777" w:rsidR="00B30001" w:rsidRDefault="00B30001" w:rsidP="00B30001">
      <w:r>
        <w:t xml:space="preserve">the PAE-S shall </w:t>
      </w:r>
      <w:r>
        <w:rPr>
          <w:noProof/>
        </w:rPr>
        <w:t xml:space="preserve">validate the request and check if the PMAE-C is </w:t>
      </w:r>
      <w:r w:rsidRPr="009C36D7">
        <w:t>authorized</w:t>
      </w:r>
      <w:r>
        <w:rPr>
          <w:noProof/>
        </w:rPr>
        <w:t xml:space="preserve"> to request service continuity update</w:t>
      </w:r>
      <w:r>
        <w:t>.</w:t>
      </w:r>
    </w:p>
    <w:p w14:paraId="189E0089" w14:textId="77777777" w:rsidR="00B30001" w:rsidRDefault="00B30001" w:rsidP="00B30001">
      <w:r>
        <w:t xml:space="preserve">If </w:t>
      </w:r>
      <w:r>
        <w:rPr>
          <w:lang w:eastAsia="zh-CN"/>
        </w:rPr>
        <w:t xml:space="preserve">the PMAE-C </w:t>
      </w:r>
      <w:r>
        <w:t xml:space="preserve">is </w:t>
      </w:r>
      <w:r w:rsidRPr="00485FB5">
        <w:rPr>
          <w:lang w:eastAsia="zh-CN"/>
        </w:rPr>
        <w:t xml:space="preserve">allowed to </w:t>
      </w:r>
      <w:r>
        <w:rPr>
          <w:lang w:eastAsia="zh-CN"/>
        </w:rPr>
        <w:t xml:space="preserve">update service continuity and the PIN element is authorized, determines policy information for the PINE. </w:t>
      </w:r>
      <w:r>
        <w:rPr>
          <w:noProof/>
        </w:rPr>
        <w:t xml:space="preserve">After successful validation and authorization of </w:t>
      </w:r>
      <w:r w:rsidR="005A1069">
        <w:rPr>
          <w:noProof/>
        </w:rPr>
        <w:t>PMAE-C</w:t>
      </w:r>
      <w:r>
        <w:rPr>
          <w:noProof/>
        </w:rPr>
        <w:t xml:space="preserve">, the PAE-S </w:t>
      </w:r>
      <w:r>
        <w:t>shall:</w:t>
      </w:r>
    </w:p>
    <w:p w14:paraId="00874C09" w14:textId="77777777" w:rsidR="00B30001" w:rsidRDefault="00B30001" w:rsidP="00B30001">
      <w:pPr>
        <w:pStyle w:val="B1"/>
      </w:pPr>
      <w:r>
        <w:t>a)</w:t>
      </w:r>
      <w:r>
        <w:tab/>
      </w:r>
      <w:r w:rsidRPr="00554F63">
        <w:t>generate</w:t>
      </w:r>
      <w:r>
        <w:t xml:space="preserve"> an</w:t>
      </w:r>
      <w:r w:rsidRPr="00554F63">
        <w:t xml:space="preserve"> </w:t>
      </w:r>
      <w:r w:rsidRPr="00A668CB">
        <w:t xml:space="preserve">HTTP 204 (No content) or </w:t>
      </w:r>
      <w:r w:rsidRPr="00554F63">
        <w:t xml:space="preserve">an HTTP 200 (OK) response according to </w:t>
      </w:r>
      <w:r w:rsidRPr="002847DD">
        <w:t>IETF</w:t>
      </w:r>
      <w:r>
        <w:t> </w:t>
      </w:r>
      <w:r w:rsidRPr="002847DD">
        <w:t>RFC</w:t>
      </w:r>
      <w:r>
        <w:t> </w:t>
      </w:r>
      <w:r w:rsidR="00F84143">
        <w:t>9110</w:t>
      </w:r>
      <w:r>
        <w:t> </w:t>
      </w:r>
      <w:r w:rsidRPr="00554F63">
        <w:t>[</w:t>
      </w:r>
      <w:r>
        <w:t>4</w:t>
      </w:r>
      <w:r w:rsidRPr="00554F63">
        <w:t xml:space="preserve">]. In the HTTP 200 (OK) response message, the </w:t>
      </w:r>
      <w:r>
        <w:t>PAE-S</w:t>
      </w:r>
      <w:r w:rsidRPr="00554F63">
        <w:t>:</w:t>
      </w:r>
    </w:p>
    <w:p w14:paraId="617C9496" w14:textId="77777777" w:rsidR="00B30001" w:rsidRDefault="00B30001" w:rsidP="00B30001">
      <w:pPr>
        <w:pStyle w:val="B2"/>
      </w:pPr>
      <w:r>
        <w:t>1)</w:t>
      </w:r>
      <w:r>
        <w:tab/>
      </w:r>
      <w:r w:rsidRPr="0073469F">
        <w:t xml:space="preserve">shall include a </w:t>
      </w:r>
      <w:r>
        <w:t>Content-Type</w:t>
      </w:r>
      <w:r w:rsidRPr="0073469F">
        <w:t xml:space="preserve"> header field se</w:t>
      </w:r>
      <w:r>
        <w:t>t to "application/vnd.3gpp.pinapp-info+xml</w:t>
      </w:r>
      <w:r w:rsidRPr="0073469F">
        <w:t>";</w:t>
      </w:r>
      <w:r>
        <w:t xml:space="preserve"> and</w:t>
      </w:r>
    </w:p>
    <w:p w14:paraId="035D3BDA" w14:textId="77777777" w:rsidR="00B30001" w:rsidRDefault="00B30001" w:rsidP="00B30001">
      <w:pPr>
        <w:pStyle w:val="B2"/>
      </w:pPr>
      <w:r>
        <w:t>2)</w:t>
      </w:r>
      <w:r>
        <w:tab/>
      </w:r>
      <w:r w:rsidRPr="004E7BF5">
        <w:t>shall include an application/vnd.3gpp.</w:t>
      </w:r>
      <w:r>
        <w:t>pinapp</w:t>
      </w:r>
      <w:r w:rsidRPr="004E7BF5">
        <w:t xml:space="preserve">-info+xml MIME body </w:t>
      </w:r>
      <w:r>
        <w:t xml:space="preserve">with a </w:t>
      </w:r>
      <w:r w:rsidRPr="00A23C86">
        <w:t>&lt;</w:t>
      </w:r>
      <w:r>
        <w:t>pin-configuration-service-continuity-update-accept</w:t>
      </w:r>
      <w:r w:rsidRPr="00A23C86">
        <w:t>&gt;</w:t>
      </w:r>
      <w:r w:rsidRPr="004E7BF5">
        <w:t xml:space="preserve"> element</w:t>
      </w:r>
      <w:r>
        <w:t xml:space="preserve"> </w:t>
      </w:r>
      <w:r w:rsidRPr="004E7BF5">
        <w:t>in the &lt;</w:t>
      </w:r>
      <w:r>
        <w:t>pinapp</w:t>
      </w:r>
      <w:r w:rsidRPr="004E7BF5">
        <w:t>-info&gt; root element</w:t>
      </w:r>
      <w:r>
        <w:t xml:space="preserve"> and within the </w:t>
      </w:r>
      <w:r w:rsidRPr="00A23C86">
        <w:t>&lt;</w:t>
      </w:r>
      <w:r>
        <w:t>pin-configuration-service-continuity-update-accept</w:t>
      </w:r>
      <w:r w:rsidRPr="00A23C86">
        <w:t>&gt;</w:t>
      </w:r>
      <w:r w:rsidRPr="004E7BF5">
        <w:t xml:space="preserve"> element:</w:t>
      </w:r>
    </w:p>
    <w:p w14:paraId="2ACDD4B7" w14:textId="77777777" w:rsidR="00B30001" w:rsidRDefault="00B30001" w:rsidP="00B30001">
      <w:pPr>
        <w:pStyle w:val="B3"/>
      </w:pPr>
      <w:r>
        <w:t>i)</w:t>
      </w:r>
      <w:r>
        <w:tab/>
        <w:t xml:space="preserve">shall </w:t>
      </w:r>
      <w:r w:rsidRPr="00766283">
        <w:t>include a &lt;</w:t>
      </w:r>
      <w:r>
        <w:t>service-continuity-policy-information</w:t>
      </w:r>
      <w:r w:rsidRPr="00766283">
        <w:t>&gt; element set to</w:t>
      </w:r>
      <w:r>
        <w:t xml:space="preserve"> i</w:t>
      </w:r>
      <w:r w:rsidRPr="0079542B">
        <w:t>nformation about service continuity policy</w:t>
      </w:r>
      <w:r>
        <w:t>; and</w:t>
      </w:r>
    </w:p>
    <w:p w14:paraId="35664500" w14:textId="77777777" w:rsidR="00B30001" w:rsidRDefault="00B30001" w:rsidP="00B30001">
      <w:pPr>
        <w:pStyle w:val="B1"/>
        <w:rPr>
          <w:lang w:eastAsia="zh-CN"/>
        </w:rPr>
      </w:pPr>
      <w:r>
        <w:rPr>
          <w:lang w:eastAsia="zh-CN"/>
        </w:rPr>
        <w:t>b</w:t>
      </w:r>
      <w:r w:rsidRPr="00A50D38">
        <w:rPr>
          <w:lang w:eastAsia="zh-CN"/>
        </w:rPr>
        <w:t>)</w:t>
      </w:r>
      <w:r>
        <w:rPr>
          <w:lang w:eastAsia="zh-CN"/>
        </w:rPr>
        <w:tab/>
        <w:t xml:space="preserve">shall </w:t>
      </w:r>
      <w:r w:rsidRPr="00554F63">
        <w:rPr>
          <w:lang w:eastAsia="zh-CN"/>
        </w:rPr>
        <w:t xml:space="preserve">send the </w:t>
      </w:r>
      <w:bookmarkStart w:id="531" w:name="_Hlk143742166"/>
      <w:r w:rsidRPr="00A668CB">
        <w:rPr>
          <w:lang w:eastAsia="zh-CN"/>
        </w:rPr>
        <w:t xml:space="preserve">HTTP 204 (No content) or </w:t>
      </w:r>
      <w:bookmarkEnd w:id="531"/>
      <w:r w:rsidRPr="00554F63">
        <w:rPr>
          <w:lang w:eastAsia="zh-CN"/>
        </w:rPr>
        <w:t xml:space="preserve">HTTP 200 (OK) response towards the </w:t>
      </w:r>
      <w:r>
        <w:rPr>
          <w:lang w:eastAsia="zh-CN"/>
        </w:rPr>
        <w:t>PM</w:t>
      </w:r>
      <w:r w:rsidRPr="00554F63">
        <w:rPr>
          <w:lang w:eastAsia="zh-CN"/>
        </w:rPr>
        <w:t>AE-</w:t>
      </w:r>
      <w:r>
        <w:rPr>
          <w:lang w:eastAsia="zh-CN"/>
        </w:rPr>
        <w:t>C.</w:t>
      </w:r>
    </w:p>
    <w:p w14:paraId="2F71E6A5" w14:textId="77777777" w:rsidR="00B30001" w:rsidRDefault="00B30001" w:rsidP="00B30001">
      <w:pPr>
        <w:rPr>
          <w:lang w:eastAsia="zh-CN"/>
        </w:rPr>
      </w:pPr>
      <w:r>
        <w:t xml:space="preserve">If </w:t>
      </w:r>
      <w:r>
        <w:rPr>
          <w:lang w:eastAsia="zh-CN"/>
        </w:rPr>
        <w:t xml:space="preserve">the PMAE-C </w:t>
      </w:r>
      <w:r>
        <w:t xml:space="preserve">is not </w:t>
      </w:r>
      <w:r w:rsidRPr="00485FB5">
        <w:rPr>
          <w:lang w:eastAsia="zh-CN"/>
        </w:rPr>
        <w:t xml:space="preserve">allowed to </w:t>
      </w:r>
      <w:r>
        <w:rPr>
          <w:lang w:eastAsia="zh-CN"/>
        </w:rPr>
        <w:t>update service continuity, the PAE</w:t>
      </w:r>
      <w:r>
        <w:t>-S shall:</w:t>
      </w:r>
    </w:p>
    <w:p w14:paraId="3FAA1305" w14:textId="77777777" w:rsidR="00B30001" w:rsidRDefault="00B30001" w:rsidP="00B30001">
      <w:pPr>
        <w:pStyle w:val="B1"/>
      </w:pPr>
      <w:r>
        <w:rPr>
          <w:lang w:eastAsia="zh-CN"/>
        </w:rPr>
        <w:t>a)</w:t>
      </w:r>
      <w:r>
        <w:rPr>
          <w:lang w:eastAsia="zh-CN"/>
        </w:rPr>
        <w:tab/>
      </w:r>
      <w:r>
        <w:t>generate an HTTP 403 (Forbidden) response according to IETF RFC </w:t>
      </w:r>
      <w:r w:rsidR="00F84143">
        <w:t>9110</w:t>
      </w:r>
      <w:r>
        <w:t> [4]. In the 403 (Forbidden) response message, the PAE-S:</w:t>
      </w:r>
    </w:p>
    <w:p w14:paraId="7AA880CD" w14:textId="77777777" w:rsidR="00B30001" w:rsidRDefault="00B30001" w:rsidP="00B30001">
      <w:pPr>
        <w:pStyle w:val="B2"/>
      </w:pPr>
      <w:r>
        <w:t>1)</w:t>
      </w:r>
      <w:r>
        <w:tab/>
        <w:t>shall include a Content-Type header field set to "application/vnd.3gpp.pinapp-info+xml"; and</w:t>
      </w:r>
    </w:p>
    <w:p w14:paraId="2D623E72" w14:textId="77777777" w:rsidR="00B30001" w:rsidRDefault="00B30001" w:rsidP="00B30001">
      <w:pPr>
        <w:pStyle w:val="B2"/>
      </w:pPr>
      <w:r>
        <w:lastRenderedPageBreak/>
        <w:t>2)</w:t>
      </w:r>
      <w:r>
        <w:tab/>
        <w:t xml:space="preserve">shall include an application/vnd.3gpp.pinapp-info+xml MIME body with a </w:t>
      </w:r>
      <w:r w:rsidRPr="00A23C86">
        <w:t>&lt;</w:t>
      </w:r>
      <w:r>
        <w:t>pin-configuration-service-continuity-update-reject</w:t>
      </w:r>
      <w:r w:rsidRPr="00A23C86">
        <w:t>&gt;</w:t>
      </w:r>
      <w:r>
        <w:t xml:space="preserve"> element in the &lt;pinapp-info&gt; root element and within the </w:t>
      </w:r>
      <w:r w:rsidRPr="00A23C86">
        <w:t>&lt;</w:t>
      </w:r>
      <w:r>
        <w:t>pin-configuration-service-continuity-update-reject</w:t>
      </w:r>
      <w:r w:rsidRPr="00A23C86">
        <w:t>&gt;</w:t>
      </w:r>
      <w:r>
        <w:t xml:space="preserve"> element:</w:t>
      </w:r>
    </w:p>
    <w:p w14:paraId="2D026C90" w14:textId="77777777" w:rsidR="00B30001" w:rsidRDefault="00B30001" w:rsidP="00B30001">
      <w:pPr>
        <w:pStyle w:val="B3"/>
        <w:rPr>
          <w:lang w:eastAsia="zh-CN"/>
        </w:rPr>
      </w:pPr>
      <w:r>
        <w:rPr>
          <w:lang w:eastAsia="zh-CN"/>
        </w:rPr>
        <w:t>i)</w:t>
      </w:r>
      <w:r>
        <w:rPr>
          <w:lang w:eastAsia="zh-CN"/>
        </w:rPr>
        <w:tab/>
      </w:r>
      <w:r>
        <w:t>shall include a &lt;</w:t>
      </w:r>
      <w:r>
        <w:rPr>
          <w:lang w:eastAsia="zh-CN"/>
        </w:rPr>
        <w:t>cause</w:t>
      </w:r>
      <w:r>
        <w:t xml:space="preserve">&gt; element set to an appropriate cause for </w:t>
      </w:r>
      <w:r w:rsidRPr="005D33BC">
        <w:t xml:space="preserve">PIN </w:t>
      </w:r>
      <w:r>
        <w:t xml:space="preserve">configuration </w:t>
      </w:r>
      <w:r w:rsidRPr="005D33BC">
        <w:t xml:space="preserve">service </w:t>
      </w:r>
      <w:r>
        <w:t>continuity update failure; and</w:t>
      </w:r>
    </w:p>
    <w:p w14:paraId="510B9F49" w14:textId="77777777" w:rsidR="00B30001" w:rsidRDefault="00B30001" w:rsidP="00B30001">
      <w:pPr>
        <w:pStyle w:val="B1"/>
        <w:rPr>
          <w:lang w:eastAsia="zh-CN"/>
        </w:rPr>
      </w:pPr>
      <w:r>
        <w:rPr>
          <w:lang w:eastAsia="zh-CN"/>
        </w:rPr>
        <w:t>b)</w:t>
      </w:r>
      <w:r>
        <w:rPr>
          <w:lang w:eastAsia="zh-CN"/>
        </w:rPr>
        <w:tab/>
        <w:t xml:space="preserve">send the HTTP </w:t>
      </w:r>
      <w:r>
        <w:t>403 (Forbidden)</w:t>
      </w:r>
      <w:r>
        <w:rPr>
          <w:lang w:eastAsia="zh-CN"/>
        </w:rPr>
        <w:t xml:space="preserve"> response towards the PMAE-C.</w:t>
      </w:r>
    </w:p>
    <w:p w14:paraId="45EA9E98" w14:textId="77777777" w:rsidR="00756EBD" w:rsidRDefault="00756EBD" w:rsidP="00756EBD">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54D2F659" w14:textId="77777777" w:rsidR="00756EBD" w:rsidRPr="007D3511" w:rsidRDefault="00756EBD" w:rsidP="00756EBD">
      <w:pPr>
        <w:pStyle w:val="B1"/>
        <w:rPr>
          <w:lang w:eastAsia="zh-CN"/>
        </w:rPr>
      </w:pPr>
      <w:r>
        <w:rPr>
          <w:rFonts w:hint="eastAsia"/>
          <w:lang w:eastAsia="zh-CN"/>
        </w:rPr>
        <w:t>0</w:t>
      </w:r>
      <w:r>
        <w:rPr>
          <w:lang w:eastAsia="zh-CN"/>
        </w:rPr>
        <w:tab/>
        <w:t>Protocol error, unspecified;</w:t>
      </w:r>
    </w:p>
    <w:p w14:paraId="3C4198F6" w14:textId="77777777" w:rsidR="00756EBD" w:rsidRDefault="00756EBD" w:rsidP="00756EBD">
      <w:pPr>
        <w:pStyle w:val="B1"/>
        <w:rPr>
          <w:lang w:eastAsia="zh-CN"/>
        </w:rPr>
      </w:pPr>
      <w:r>
        <w:rPr>
          <w:lang w:eastAsia="zh-CN"/>
        </w:rPr>
        <w:t>1</w:t>
      </w:r>
      <w:r>
        <w:rPr>
          <w:lang w:eastAsia="zh-CN"/>
        </w:rPr>
        <w:tab/>
      </w:r>
      <w:r w:rsidRPr="007D3511">
        <w:rPr>
          <w:lang w:eastAsia="zh-CN"/>
        </w:rPr>
        <w:t>Operation not allowed</w:t>
      </w:r>
      <w:r>
        <w:rPr>
          <w:lang w:eastAsia="zh-CN"/>
        </w:rPr>
        <w:t>;</w:t>
      </w:r>
    </w:p>
    <w:p w14:paraId="3B95ED09" w14:textId="77777777" w:rsidR="00756EBD" w:rsidRDefault="00756EBD" w:rsidP="00756EBD">
      <w:pPr>
        <w:pStyle w:val="B1"/>
        <w:rPr>
          <w:lang w:eastAsia="zh-CN"/>
        </w:rPr>
      </w:pPr>
      <w:r>
        <w:rPr>
          <w:rFonts w:hint="eastAsia"/>
          <w:lang w:eastAsia="zh-CN"/>
        </w:rPr>
        <w:t>3</w:t>
      </w:r>
      <w:r>
        <w:rPr>
          <w:lang w:eastAsia="zh-CN"/>
        </w:rPr>
        <w:tab/>
      </w:r>
      <w:r w:rsidRPr="007D3511">
        <w:rPr>
          <w:lang w:eastAsia="x-none"/>
        </w:rPr>
        <w:t>Authorization failure</w:t>
      </w:r>
      <w:r>
        <w:rPr>
          <w:rFonts w:hint="eastAsia"/>
          <w:lang w:eastAsia="zh-CN"/>
        </w:rPr>
        <w:t xml:space="preserve">; </w:t>
      </w:r>
    </w:p>
    <w:p w14:paraId="01B339AE" w14:textId="77777777" w:rsidR="00756EBD" w:rsidRDefault="00756EBD" w:rsidP="00756EBD">
      <w:pPr>
        <w:pStyle w:val="B1"/>
        <w:rPr>
          <w:lang w:eastAsia="zh-CN"/>
        </w:rPr>
      </w:pPr>
      <w:r>
        <w:rPr>
          <w:rFonts w:hint="eastAsia"/>
          <w:lang w:eastAsia="zh-CN"/>
        </w:rPr>
        <w:t>5</w:t>
      </w:r>
      <w:r>
        <w:tab/>
      </w:r>
      <w:r>
        <w:rPr>
          <w:rFonts w:hint="eastAsia"/>
          <w:lang w:eastAsia="zh-CN"/>
        </w:rPr>
        <w:t>Resource not sufficient</w:t>
      </w:r>
      <w:r>
        <w:rPr>
          <w:lang w:eastAsia="zh-CN"/>
        </w:rPr>
        <w:t>;</w:t>
      </w:r>
      <w:r w:rsidRPr="00C37465">
        <w:rPr>
          <w:rFonts w:hint="eastAsia"/>
          <w:lang w:eastAsia="zh-CN"/>
        </w:rPr>
        <w:t xml:space="preserve"> </w:t>
      </w:r>
      <w:r>
        <w:rPr>
          <w:rFonts w:hint="eastAsia"/>
          <w:lang w:eastAsia="zh-CN"/>
        </w:rPr>
        <w:t>and</w:t>
      </w:r>
    </w:p>
    <w:p w14:paraId="53B87FA8" w14:textId="77777777" w:rsidR="00756EBD" w:rsidRDefault="00756EBD" w:rsidP="00756EBD">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680639C1" w14:textId="77777777" w:rsidR="00FF4D22" w:rsidRDefault="00FF4D22" w:rsidP="00FF4D22">
      <w:pPr>
        <w:pStyle w:val="Heading4"/>
        <w:rPr>
          <w:lang w:eastAsia="zh-CN"/>
        </w:rPr>
      </w:pPr>
      <w:bookmarkStart w:id="532" w:name="_CR5_8_2_5"/>
      <w:bookmarkStart w:id="533" w:name="_Toc172038242"/>
      <w:bookmarkEnd w:id="532"/>
      <w:r>
        <w:t>5.8.2.5</w:t>
      </w:r>
      <w:r>
        <w:tab/>
      </w:r>
      <w:r w:rsidRPr="00C335DF">
        <w:t xml:space="preserve">PIN </w:t>
      </w:r>
      <w:r>
        <w:t>Management PEGC Discovery</w:t>
      </w:r>
      <w:bookmarkEnd w:id="533"/>
      <w:r>
        <w:t xml:space="preserve"> </w:t>
      </w:r>
    </w:p>
    <w:p w14:paraId="51E29D45" w14:textId="77777777" w:rsidR="00FF4D22" w:rsidRDefault="00FF4D22" w:rsidP="00FF4D22">
      <w:pPr>
        <w:pStyle w:val="Heading5"/>
        <w:rPr>
          <w:lang w:eastAsia="zh-CN"/>
        </w:rPr>
      </w:pPr>
      <w:bookmarkStart w:id="534" w:name="_CR5_8_2_5_1"/>
      <w:bookmarkStart w:id="535" w:name="_Toc172038243"/>
      <w:bookmarkEnd w:id="534"/>
      <w:r>
        <w:rPr>
          <w:rFonts w:hint="eastAsia"/>
          <w:lang w:eastAsia="zh-CN"/>
        </w:rPr>
        <w:t>5</w:t>
      </w:r>
      <w:r>
        <w:rPr>
          <w:lang w:eastAsia="zh-CN"/>
        </w:rPr>
        <w:t>.8.2.5.1</w:t>
      </w:r>
      <w:r>
        <w:rPr>
          <w:lang w:eastAsia="zh-CN"/>
        </w:rPr>
        <w:tab/>
        <w:t>PMAE-C procedure</w:t>
      </w:r>
      <w:bookmarkEnd w:id="535"/>
    </w:p>
    <w:p w14:paraId="7DB83914" w14:textId="77777777" w:rsidR="00FF4D22" w:rsidRDefault="00FF4D22" w:rsidP="00FF4D22">
      <w:r>
        <w:t xml:space="preserve">PMAE-C, after accepting service continuity request for a PIN Element and do not know target PEGC, generate an HTTP POST request </w:t>
      </w:r>
      <w:r w:rsidRPr="0006242D">
        <w:t>according to p</w:t>
      </w:r>
      <w:r>
        <w:t xml:space="preserve">rocedures as specified in </w:t>
      </w:r>
      <w:r w:rsidRPr="000A20F1">
        <w:t>IETF</w:t>
      </w:r>
      <w:r>
        <w:t> </w:t>
      </w:r>
      <w:r w:rsidRPr="000A20F1">
        <w:t>RFC</w:t>
      </w:r>
      <w:r>
        <w:t> </w:t>
      </w:r>
      <w:r w:rsidR="00F84143">
        <w:t>9110</w:t>
      </w:r>
      <w:r>
        <w:t> </w:t>
      </w:r>
      <w:r w:rsidRPr="0006242D">
        <w:t>[</w:t>
      </w:r>
      <w:r>
        <w:t xml:space="preserve">4] to discover a target PEGC, which can support service continuity. </w:t>
      </w:r>
      <w:r w:rsidRPr="00684E14">
        <w:t xml:space="preserve">In the </w:t>
      </w:r>
      <w:r>
        <w:t>HTTP POST request</w:t>
      </w:r>
      <w:r w:rsidRPr="00684E14">
        <w:t xml:space="preserve">, the </w:t>
      </w:r>
      <w:r>
        <w:t>PMAE-C</w:t>
      </w:r>
      <w:r w:rsidRPr="00684E14">
        <w:t>:</w:t>
      </w:r>
    </w:p>
    <w:p w14:paraId="1F72AC61" w14:textId="77777777" w:rsidR="00FF4D22" w:rsidRDefault="00FF4D22" w:rsidP="00FF4D22">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the PGAE-C;</w:t>
      </w:r>
    </w:p>
    <w:p w14:paraId="0D4BBF50" w14:textId="77777777" w:rsidR="00FF4D22" w:rsidRPr="0073469F" w:rsidRDefault="00FF4D22" w:rsidP="00FF4D22">
      <w:pPr>
        <w:pStyle w:val="B1"/>
      </w:pPr>
      <w:r>
        <w:t>b)</w:t>
      </w:r>
      <w:r>
        <w:tab/>
      </w:r>
      <w:r w:rsidRPr="0073469F">
        <w:t xml:space="preserve">shall include a </w:t>
      </w:r>
      <w:r>
        <w:t>Content-Type</w:t>
      </w:r>
      <w:r w:rsidRPr="0073469F">
        <w:t xml:space="preserve"> header field se</w:t>
      </w:r>
      <w:r>
        <w:t>t to "application/vnd.3gpp.pinapp</w:t>
      </w:r>
      <w:r w:rsidRPr="0073469F">
        <w:t>-info+xml";</w:t>
      </w:r>
      <w:r>
        <w:t xml:space="preserve"> and</w:t>
      </w:r>
    </w:p>
    <w:p w14:paraId="2DF70AC6" w14:textId="77777777" w:rsidR="00FF4D22" w:rsidRDefault="00FF4D22" w:rsidP="00FF4D22">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pin-management-pegc-discovery-request</w:t>
      </w:r>
      <w:r w:rsidRPr="0073469F">
        <w:t>&gt;</w:t>
      </w:r>
      <w:r w:rsidRPr="001D4A5C">
        <w:t xml:space="preserve"> element in the &lt;</w:t>
      </w:r>
      <w:r>
        <w:t>pinapp</w:t>
      </w:r>
      <w:r w:rsidRPr="001D4A5C">
        <w:t>-info&gt; root element</w:t>
      </w:r>
      <w:r>
        <w:t xml:space="preserve"> and within the </w:t>
      </w:r>
      <w:r w:rsidRPr="0073469F">
        <w:t>&lt;</w:t>
      </w:r>
      <w:r>
        <w:t>pin-management-pegc-discovery-request</w:t>
      </w:r>
      <w:r w:rsidRPr="0073469F">
        <w:t>&gt;</w:t>
      </w:r>
      <w:r w:rsidRPr="001D4A5C">
        <w:t xml:space="preserve"> element</w:t>
      </w:r>
      <w:r>
        <w:t>:</w:t>
      </w:r>
    </w:p>
    <w:p w14:paraId="796515EF" w14:textId="77777777" w:rsidR="00FF4D22" w:rsidRDefault="00FF4D22" w:rsidP="00FF4D22">
      <w:pPr>
        <w:pStyle w:val="B2"/>
      </w:pPr>
      <w:r>
        <w:t>1</w:t>
      </w:r>
      <w:r w:rsidRPr="00766283">
        <w:t>)</w:t>
      </w:r>
      <w:r>
        <w:tab/>
      </w:r>
      <w:r w:rsidRPr="00766283">
        <w:t>shall include a &lt;</w:t>
      </w:r>
      <w:r>
        <w:t>pin-client-identifier</w:t>
      </w:r>
      <w:r w:rsidRPr="00766283">
        <w:t xml:space="preserve">&gt; element set to </w:t>
      </w:r>
      <w:r w:rsidRPr="0051205A">
        <w:t xml:space="preserve">the </w:t>
      </w:r>
      <w:r w:rsidRPr="001A7865">
        <w:t>PIN client ID</w:t>
      </w:r>
      <w:r>
        <w:t xml:space="preserve"> of the PMAE-C;</w:t>
      </w:r>
    </w:p>
    <w:p w14:paraId="36076105" w14:textId="77777777" w:rsidR="00FF4D22" w:rsidRDefault="00FF4D22" w:rsidP="00FF4D22">
      <w:pPr>
        <w:pStyle w:val="B2"/>
      </w:pPr>
      <w:r>
        <w:t>2)</w:t>
      </w:r>
      <w:r>
        <w:tab/>
      </w:r>
      <w:r w:rsidRPr="00766283">
        <w:t>shall include a &lt;</w:t>
      </w:r>
      <w:r>
        <w:t>s</w:t>
      </w:r>
      <w:r w:rsidRPr="00F477AF">
        <w:t>ecurity</w:t>
      </w:r>
      <w:r>
        <w:t>-</w:t>
      </w:r>
      <w:r w:rsidRPr="00F477AF">
        <w:t>credentials</w:t>
      </w:r>
      <w:r w:rsidRPr="00766283">
        <w:t xml:space="preserve">&gt; element set to </w:t>
      </w:r>
      <w:r w:rsidRPr="0051205A">
        <w:t xml:space="preserve">the </w:t>
      </w:r>
      <w:r>
        <w:t>s</w:t>
      </w:r>
      <w:r w:rsidRPr="006C21C7">
        <w:t xml:space="preserve">ecurity credentials </w:t>
      </w:r>
      <w:r w:rsidRPr="001A7865">
        <w:t>resulting from a successful authorization for the PIN service</w:t>
      </w:r>
      <w:r>
        <w:t>;</w:t>
      </w:r>
    </w:p>
    <w:p w14:paraId="5421C592" w14:textId="77777777" w:rsidR="00FF4D22" w:rsidRDefault="00FF4D22" w:rsidP="00FF4D22">
      <w:pPr>
        <w:pStyle w:val="B2"/>
      </w:pPr>
      <w:r>
        <w:rPr>
          <w:lang w:eastAsia="zh-CN"/>
        </w:rPr>
        <w:t>3)</w:t>
      </w:r>
      <w:r>
        <w:rPr>
          <w:lang w:eastAsia="zh-CN"/>
        </w:rPr>
        <w:tab/>
      </w:r>
      <w:r w:rsidRPr="00766283">
        <w:t>shall include a &lt;</w:t>
      </w:r>
      <w:r>
        <w:t>pin-id</w:t>
      </w:r>
      <w:r w:rsidRPr="00766283">
        <w:t xml:space="preserve">&gt; element set to </w:t>
      </w:r>
      <w:r w:rsidRPr="0051205A">
        <w:t xml:space="preserve">the </w:t>
      </w:r>
      <w:r>
        <w:t>PIN ID, which identifies the PIN where the service continuity is requested;</w:t>
      </w:r>
    </w:p>
    <w:p w14:paraId="2EA55A31" w14:textId="77777777" w:rsidR="00FF4D22" w:rsidRDefault="00FF4D22" w:rsidP="00FF4D22">
      <w:pPr>
        <w:pStyle w:val="B2"/>
      </w:pPr>
      <w:r>
        <w:t>4)</w:t>
      </w:r>
      <w:r>
        <w:tab/>
      </w:r>
      <w:r w:rsidRPr="00766283">
        <w:t>shall include a &lt;</w:t>
      </w:r>
      <w:r>
        <w:t>pine-id</w:t>
      </w:r>
      <w:r w:rsidRPr="00766283">
        <w:t xml:space="preserve">&gt; element set to </w:t>
      </w:r>
      <w:r w:rsidRPr="0051205A">
        <w:t xml:space="preserve">the </w:t>
      </w:r>
      <w:r>
        <w:t>PINE ID, which identifies the PIN Element for which service continuity is requested; and</w:t>
      </w:r>
    </w:p>
    <w:p w14:paraId="1881CFB6" w14:textId="77777777" w:rsidR="00FF4D22" w:rsidRDefault="00FF4D22" w:rsidP="00FF4D22">
      <w:pPr>
        <w:pStyle w:val="B2"/>
      </w:pPr>
      <w:r>
        <w:t>5)</w:t>
      </w:r>
      <w:r>
        <w:tab/>
      </w:r>
      <w:r w:rsidRPr="00766283">
        <w:t>shall include a &lt;</w:t>
      </w:r>
      <w:r>
        <w:t>pegc-information-list</w:t>
      </w:r>
      <w:r w:rsidRPr="00766283">
        <w:t xml:space="preserve">&gt; element set to </w:t>
      </w:r>
      <w:r>
        <w:t>a list of</w:t>
      </w:r>
      <w:r w:rsidRPr="0051205A">
        <w:t xml:space="preserve"> </w:t>
      </w:r>
      <w:r w:rsidRPr="001A7865">
        <w:t>P</w:t>
      </w:r>
      <w:r>
        <w:t>EGC</w:t>
      </w:r>
      <w:r w:rsidRPr="001A7865">
        <w:t xml:space="preserve"> ID</w:t>
      </w:r>
      <w:r>
        <w:t>s (e.g., IP address, GPSI, MSIDDN) in the PIN.</w:t>
      </w:r>
    </w:p>
    <w:p w14:paraId="470A3EA7" w14:textId="77777777" w:rsidR="00FF4D22" w:rsidRDefault="00FF4D22" w:rsidP="00FF4D22">
      <w:pPr>
        <w:pStyle w:val="B2"/>
        <w:ind w:left="0" w:firstLine="0"/>
        <w:rPr>
          <w:lang w:eastAsia="zh-CN"/>
        </w:rPr>
      </w:pPr>
      <w:r>
        <w:t xml:space="preserve">The PMAE-C shall send the generated HTTP POST request towards the target PEAE-C according to </w:t>
      </w:r>
      <w:r w:rsidRPr="000A20F1">
        <w:t>IETF</w:t>
      </w:r>
      <w:r>
        <w:t> </w:t>
      </w:r>
      <w:r w:rsidRPr="000A20F1">
        <w:t>RFC</w:t>
      </w:r>
      <w:r>
        <w:t> </w:t>
      </w:r>
      <w:r w:rsidR="00F84143">
        <w:t>9110</w:t>
      </w:r>
      <w:r>
        <w:t> </w:t>
      </w:r>
      <w:r w:rsidRPr="0006242D">
        <w:t>[</w:t>
      </w:r>
      <w:r>
        <w:t>4]</w:t>
      </w:r>
      <w:r>
        <w:rPr>
          <w:rFonts w:hint="eastAsia"/>
          <w:lang w:eastAsia="zh-CN"/>
        </w:rPr>
        <w:t>.</w:t>
      </w:r>
    </w:p>
    <w:p w14:paraId="6F1255B8" w14:textId="77777777" w:rsidR="00FF4D22" w:rsidRDefault="00FF4D22" w:rsidP="00FF4D22">
      <w:r>
        <w:rPr>
          <w:lang w:eastAsia="zh-CN"/>
        </w:rPr>
        <w:t>Up</w:t>
      </w:r>
      <w:r>
        <w:rPr>
          <w:lang w:eastAsia="x-none"/>
        </w:rPr>
        <w:t xml:space="preserve">on reception of an </w:t>
      </w:r>
      <w:r w:rsidRPr="00A668CB">
        <w:rPr>
          <w:lang w:eastAsia="zh-CN"/>
        </w:rPr>
        <w:t xml:space="preserve">HTTP 204 (No content) or </w:t>
      </w:r>
      <w:r>
        <w:rPr>
          <w:lang w:eastAsia="zh-CN"/>
        </w:rPr>
        <w:t xml:space="preserve">an </w:t>
      </w:r>
      <w:r>
        <w:t>HTTP 200 (OK) response message containing:</w:t>
      </w:r>
    </w:p>
    <w:p w14:paraId="2D6F77DE" w14:textId="77777777" w:rsidR="00FF4D22" w:rsidRDefault="00FF4D22" w:rsidP="00FF4D22">
      <w:pPr>
        <w:pStyle w:val="B1"/>
      </w:pPr>
      <w:r>
        <w:t>a)</w:t>
      </w:r>
      <w:r>
        <w:tab/>
        <w:t>a Content-Type header field set to "application/vnd.3gpp.pinapp-info+xml"; and</w:t>
      </w:r>
    </w:p>
    <w:p w14:paraId="28565B96" w14:textId="77777777" w:rsidR="00FF4D22" w:rsidRDefault="00FF4D22" w:rsidP="00FF4D22">
      <w:pPr>
        <w:pStyle w:val="B1"/>
      </w:pPr>
      <w:r>
        <w:t>b)</w:t>
      </w:r>
      <w:r>
        <w:tab/>
        <w:t xml:space="preserve">an application/vnd.3gpp.pinapp-info+xml MIME body with a &lt;pin-management-pegc-discovery-accept&gt; element in the &lt;pinapp-info&gt; root element, and within the </w:t>
      </w:r>
      <w:r w:rsidRPr="0073469F">
        <w:t>&lt;</w:t>
      </w:r>
      <w:r>
        <w:t>pin-management-pegc-discovery-accept</w:t>
      </w:r>
      <w:r w:rsidRPr="0073469F">
        <w:t>&gt;</w:t>
      </w:r>
      <w:r w:rsidRPr="001D4A5C">
        <w:t xml:space="preserve"> element</w:t>
      </w:r>
      <w:r>
        <w:t>,</w:t>
      </w:r>
    </w:p>
    <w:p w14:paraId="14045E77" w14:textId="77777777" w:rsidR="00FF4D22" w:rsidRDefault="00FF4D22" w:rsidP="00FF4D22">
      <w:r>
        <w:t xml:space="preserve">the PMAE-C shall </w:t>
      </w:r>
      <w:r w:rsidRPr="0078533D">
        <w:t>consider</w:t>
      </w:r>
      <w:r>
        <w:t xml:space="preserve"> </w:t>
      </w:r>
      <w:r w:rsidRPr="00032B17">
        <w:t>the</w:t>
      </w:r>
      <w:r>
        <w:t xml:space="preserve"> PIN management PEGC discovery request is accepted by the PEAE-C and </w:t>
      </w:r>
      <w:r w:rsidRPr="00E95FB5">
        <w:t xml:space="preserve">selects </w:t>
      </w:r>
      <w:r>
        <w:t>the target PEGC</w:t>
      </w:r>
      <w:r w:rsidRPr="00E95FB5">
        <w:t xml:space="preserve"> </w:t>
      </w:r>
      <w:r>
        <w:t>based on the list of available PEGCs received.</w:t>
      </w:r>
    </w:p>
    <w:p w14:paraId="06A8ADF6" w14:textId="77777777" w:rsidR="00FF4D22" w:rsidRDefault="00FF4D22" w:rsidP="00FF4D22">
      <w:r>
        <w:rPr>
          <w:lang w:eastAsia="zh-CN"/>
        </w:rPr>
        <w:t>Up</w:t>
      </w:r>
      <w:r>
        <w:rPr>
          <w:lang w:eastAsia="x-none"/>
        </w:rPr>
        <w:t xml:space="preserve">on reception of an </w:t>
      </w:r>
      <w:r>
        <w:t>HTTP 403 (Forbidden) response message containing:</w:t>
      </w:r>
    </w:p>
    <w:p w14:paraId="102668B9" w14:textId="77777777" w:rsidR="00FF4D22" w:rsidRDefault="00FF4D22" w:rsidP="00FF4D22">
      <w:pPr>
        <w:pStyle w:val="B1"/>
      </w:pPr>
      <w:r>
        <w:lastRenderedPageBreak/>
        <w:t>a)</w:t>
      </w:r>
      <w:r>
        <w:tab/>
        <w:t>a Content-Type header field set to "application/vnd.3gpp.pinapp-info+xml"; and</w:t>
      </w:r>
    </w:p>
    <w:p w14:paraId="2C8C3715" w14:textId="77777777" w:rsidR="00FF4D22" w:rsidRDefault="00FF4D22" w:rsidP="00FF4D22">
      <w:pPr>
        <w:pStyle w:val="B1"/>
      </w:pPr>
      <w:r>
        <w:t>b)</w:t>
      </w:r>
      <w:r>
        <w:tab/>
        <w:t xml:space="preserve">an application/vnd.3gpp.pinapp-info+xml MIME body with a &lt;pin-management-pegc-discovery-reject&gt; element in the &lt;pinapp-info&gt; root element, and within the </w:t>
      </w:r>
      <w:r w:rsidRPr="00A23C86">
        <w:t>&lt;</w:t>
      </w:r>
      <w:r>
        <w:t>pin-management-pegc-discovery-reject</w:t>
      </w:r>
      <w:r w:rsidRPr="00A23C86">
        <w:t>&gt;</w:t>
      </w:r>
      <w:r>
        <w:t xml:space="preserve"> element,</w:t>
      </w:r>
    </w:p>
    <w:p w14:paraId="1A29EB1C" w14:textId="77777777" w:rsidR="00FF4D22" w:rsidRDefault="00FF4D22" w:rsidP="00FF4D22">
      <w:pPr>
        <w:rPr>
          <w:lang w:eastAsia="zh-CN"/>
        </w:rPr>
      </w:pPr>
      <w:r>
        <w:t>the PMAE-C shall consider the PIN management PEGC discovery request is not accepted by the PAE-S.</w:t>
      </w:r>
    </w:p>
    <w:p w14:paraId="552D59C7" w14:textId="77777777" w:rsidR="00FF4D22" w:rsidRDefault="00FF4D22" w:rsidP="00FF4D22">
      <w:pPr>
        <w:pStyle w:val="Heading5"/>
        <w:rPr>
          <w:lang w:eastAsia="zh-CN"/>
        </w:rPr>
      </w:pPr>
      <w:bookmarkStart w:id="536" w:name="_CR5_8_2_5_2"/>
      <w:bookmarkStart w:id="537" w:name="_Toc172038244"/>
      <w:bookmarkEnd w:id="536"/>
      <w:r>
        <w:rPr>
          <w:rFonts w:hint="eastAsia"/>
          <w:lang w:eastAsia="zh-CN"/>
        </w:rPr>
        <w:t>5</w:t>
      </w:r>
      <w:r>
        <w:rPr>
          <w:lang w:eastAsia="zh-CN"/>
        </w:rPr>
        <w:t>.8.2.5.2</w:t>
      </w:r>
      <w:r>
        <w:rPr>
          <w:lang w:eastAsia="zh-CN"/>
        </w:rPr>
        <w:tab/>
        <w:t>PEAE-C procedure</w:t>
      </w:r>
      <w:bookmarkEnd w:id="537"/>
    </w:p>
    <w:p w14:paraId="47DA0182" w14:textId="77777777" w:rsidR="00FF4D22" w:rsidRDefault="00FF4D22" w:rsidP="00FF4D22">
      <w:r>
        <w:rPr>
          <w:lang w:eastAsia="x-none"/>
        </w:rPr>
        <w:t>Upon reception of an HTTP POST request</w:t>
      </w:r>
      <w:r>
        <w:t xml:space="preserve"> message containing:</w:t>
      </w:r>
    </w:p>
    <w:p w14:paraId="1178A661" w14:textId="77777777" w:rsidR="00FF4D22" w:rsidRDefault="00FF4D22" w:rsidP="00FF4D22">
      <w:pPr>
        <w:pStyle w:val="B1"/>
      </w:pPr>
      <w:r>
        <w:t>a)</w:t>
      </w:r>
      <w:r>
        <w:tab/>
        <w:t>a Content-Type header field set to "application/vnd.3gpp.pinapp-info+xml"; and</w:t>
      </w:r>
    </w:p>
    <w:p w14:paraId="5C939C05" w14:textId="77777777" w:rsidR="00FF4D22" w:rsidRDefault="00FF4D22" w:rsidP="00FF4D22">
      <w:pPr>
        <w:pStyle w:val="B1"/>
      </w:pPr>
      <w:r>
        <w:t>b)</w:t>
      </w:r>
      <w:r>
        <w:tab/>
        <w:t>an application/vnd.3gpp.pinapp-info+xml MIME body with a &lt;pin-management-pegc-discovery-request&gt; element in the &lt;pinapp-info&gt; root element,</w:t>
      </w:r>
    </w:p>
    <w:p w14:paraId="25D56248" w14:textId="77777777" w:rsidR="00FF4D22" w:rsidRDefault="00FF4D22" w:rsidP="00FF4D22">
      <w:r>
        <w:t xml:space="preserve">the PEAE-C shall </w:t>
      </w:r>
      <w:r>
        <w:rPr>
          <w:noProof/>
        </w:rPr>
        <w:t xml:space="preserve">validate the request and check if the PMAE-C is </w:t>
      </w:r>
      <w:r w:rsidRPr="009C36D7">
        <w:t>authorized</w:t>
      </w:r>
      <w:r>
        <w:rPr>
          <w:noProof/>
        </w:rPr>
        <w:t xml:space="preserve"> to request PEGC discovery</w:t>
      </w:r>
      <w:r>
        <w:t>.</w:t>
      </w:r>
    </w:p>
    <w:p w14:paraId="06281E4E" w14:textId="77777777" w:rsidR="00FF4D22" w:rsidRDefault="00FF4D22" w:rsidP="00FF4D22">
      <w:r>
        <w:t xml:space="preserve">If </w:t>
      </w:r>
      <w:r>
        <w:rPr>
          <w:lang w:eastAsia="zh-CN"/>
        </w:rPr>
        <w:t xml:space="preserve">the PMAE-C </w:t>
      </w:r>
      <w:r>
        <w:t xml:space="preserve">is </w:t>
      </w:r>
      <w:r w:rsidRPr="00485FB5">
        <w:rPr>
          <w:lang w:eastAsia="zh-CN"/>
        </w:rPr>
        <w:t xml:space="preserve">allowed to </w:t>
      </w:r>
      <w:r>
        <w:rPr>
          <w:lang w:eastAsia="zh-CN"/>
        </w:rPr>
        <w:t xml:space="preserve">request PEGC discovery, PEAE-C </w:t>
      </w:r>
      <w:r w:rsidRPr="00FB2479">
        <w:rPr>
          <w:noProof/>
        </w:rPr>
        <w:t xml:space="preserve">uses the PEGC information provided in the request to identify PEGC(s) that are reachable and </w:t>
      </w:r>
      <w:r>
        <w:rPr>
          <w:noProof/>
        </w:rPr>
        <w:t>creates a list of PEGC identifier(s) that are available to the PIN Element.</w:t>
      </w:r>
      <w:r>
        <w:rPr>
          <w:lang w:eastAsia="zh-CN"/>
        </w:rPr>
        <w:t xml:space="preserve"> </w:t>
      </w:r>
      <w:r>
        <w:rPr>
          <w:noProof/>
        </w:rPr>
        <w:t xml:space="preserve">After successful discovery of available PEGCs, the PEAE-C </w:t>
      </w:r>
      <w:r>
        <w:t>shall:</w:t>
      </w:r>
    </w:p>
    <w:p w14:paraId="4C1F4803" w14:textId="77777777" w:rsidR="00FF4D22" w:rsidRDefault="00FF4D22" w:rsidP="00FF4D22">
      <w:pPr>
        <w:pStyle w:val="B1"/>
      </w:pPr>
      <w:r>
        <w:t>a)</w:t>
      </w:r>
      <w:r>
        <w:tab/>
      </w:r>
      <w:r w:rsidRPr="00554F63">
        <w:t xml:space="preserve">generate an </w:t>
      </w:r>
      <w:r w:rsidRPr="00A668CB">
        <w:rPr>
          <w:lang w:eastAsia="zh-CN"/>
        </w:rPr>
        <w:t xml:space="preserve">HTTP 204 (No content) or </w:t>
      </w:r>
      <w:r>
        <w:rPr>
          <w:lang w:eastAsia="zh-CN"/>
        </w:rPr>
        <w:t xml:space="preserve">an </w:t>
      </w:r>
      <w:r w:rsidRPr="00554F63">
        <w:t xml:space="preserve">HTTP 200 (OK) response according to </w:t>
      </w:r>
      <w:r w:rsidRPr="002847DD">
        <w:t>IETF</w:t>
      </w:r>
      <w:r>
        <w:t> </w:t>
      </w:r>
      <w:r w:rsidRPr="002847DD">
        <w:t>RFC</w:t>
      </w:r>
      <w:r>
        <w:t> </w:t>
      </w:r>
      <w:r w:rsidR="00F84143">
        <w:t>9110</w:t>
      </w:r>
      <w:r>
        <w:t> </w:t>
      </w:r>
      <w:r w:rsidRPr="00554F63">
        <w:t>[</w:t>
      </w:r>
      <w:r>
        <w:t>4</w:t>
      </w:r>
      <w:r w:rsidRPr="00554F63">
        <w:t xml:space="preserve">]. In the HTTP 200 (OK) response message, the </w:t>
      </w:r>
      <w:r>
        <w:t>PMAE-C</w:t>
      </w:r>
      <w:r w:rsidRPr="00554F63">
        <w:t>:</w:t>
      </w:r>
    </w:p>
    <w:p w14:paraId="671A8556" w14:textId="77777777" w:rsidR="00FF4D22" w:rsidRDefault="00FF4D22" w:rsidP="00FF4D22">
      <w:pPr>
        <w:pStyle w:val="B2"/>
      </w:pPr>
      <w:r>
        <w:t>1)</w:t>
      </w:r>
      <w:r>
        <w:tab/>
      </w:r>
      <w:r w:rsidRPr="0073469F">
        <w:t xml:space="preserve">shall include a </w:t>
      </w:r>
      <w:r>
        <w:t>Content-Type</w:t>
      </w:r>
      <w:r w:rsidRPr="0073469F">
        <w:t xml:space="preserve"> header field se</w:t>
      </w:r>
      <w:r>
        <w:t>t to "application/vnd.3gpp.pinapp-info+xml</w:t>
      </w:r>
      <w:r w:rsidRPr="0073469F">
        <w:t>";</w:t>
      </w:r>
      <w:r>
        <w:t xml:space="preserve"> and</w:t>
      </w:r>
    </w:p>
    <w:p w14:paraId="7F7A23CF" w14:textId="77777777" w:rsidR="00FF4D22" w:rsidRDefault="00FF4D22" w:rsidP="00FF4D22">
      <w:pPr>
        <w:pStyle w:val="B2"/>
      </w:pPr>
      <w:r>
        <w:t>2)</w:t>
      </w:r>
      <w:r>
        <w:tab/>
      </w:r>
      <w:r w:rsidRPr="004E7BF5">
        <w:t>shall include an application/vnd.3gpp.</w:t>
      </w:r>
      <w:r>
        <w:t>pinapp</w:t>
      </w:r>
      <w:r w:rsidRPr="004E7BF5">
        <w:t xml:space="preserve">-info+xml MIME body </w:t>
      </w:r>
      <w:r>
        <w:t xml:space="preserve">with a </w:t>
      </w:r>
      <w:r w:rsidRPr="00A23C86">
        <w:t>&lt;</w:t>
      </w:r>
      <w:r>
        <w:t>pin-management-pegc-discovery-accept</w:t>
      </w:r>
      <w:r w:rsidRPr="00A23C86">
        <w:t>&gt;</w:t>
      </w:r>
      <w:r w:rsidRPr="004E7BF5">
        <w:t xml:space="preserve"> element</w:t>
      </w:r>
      <w:r>
        <w:t xml:space="preserve"> </w:t>
      </w:r>
      <w:r w:rsidRPr="004E7BF5">
        <w:t>in the &lt;</w:t>
      </w:r>
      <w:r>
        <w:t>pinapp</w:t>
      </w:r>
      <w:r w:rsidRPr="004E7BF5">
        <w:t>-info&gt; root element</w:t>
      </w:r>
      <w:r>
        <w:t xml:space="preserve"> and within the </w:t>
      </w:r>
      <w:r w:rsidRPr="00A23C86">
        <w:t>&lt;</w:t>
      </w:r>
      <w:r>
        <w:t>pin-management-pegc-discovery-accept</w:t>
      </w:r>
      <w:r w:rsidRPr="00A23C86">
        <w:t>&gt;</w:t>
      </w:r>
      <w:r w:rsidRPr="004E7BF5">
        <w:t xml:space="preserve"> element:</w:t>
      </w:r>
    </w:p>
    <w:p w14:paraId="0BBCA7CD" w14:textId="77777777" w:rsidR="00FF4D22" w:rsidRDefault="00FF4D22" w:rsidP="00FF4D22">
      <w:pPr>
        <w:pStyle w:val="B3"/>
      </w:pPr>
      <w:r>
        <w:t>i)</w:t>
      </w:r>
      <w:r>
        <w:tab/>
        <w:t xml:space="preserve">shall </w:t>
      </w:r>
      <w:r w:rsidRPr="00766283">
        <w:t>include a &lt;</w:t>
      </w:r>
      <w:r>
        <w:t>pegc-information-list</w:t>
      </w:r>
      <w:r w:rsidRPr="00766283">
        <w:t xml:space="preserve">&gt; element set to </w:t>
      </w:r>
      <w:r>
        <w:t>a list of</w:t>
      </w:r>
      <w:r w:rsidRPr="0051205A">
        <w:t xml:space="preserve"> </w:t>
      </w:r>
      <w:r w:rsidRPr="001A7865">
        <w:t>P</w:t>
      </w:r>
      <w:r>
        <w:t>EGC</w:t>
      </w:r>
      <w:r w:rsidRPr="001A7865">
        <w:t xml:space="preserve"> ID</w:t>
      </w:r>
      <w:r>
        <w:t>s (e.g., IP address, GPSI, MSIDDN) available to PIN Element; and</w:t>
      </w:r>
    </w:p>
    <w:p w14:paraId="5F7E10A7" w14:textId="77777777" w:rsidR="00FF4D22" w:rsidRDefault="00FF4D22" w:rsidP="00FF4D22">
      <w:pPr>
        <w:pStyle w:val="B1"/>
        <w:rPr>
          <w:lang w:eastAsia="zh-CN"/>
        </w:rPr>
      </w:pPr>
      <w:r>
        <w:rPr>
          <w:lang w:eastAsia="zh-CN"/>
        </w:rPr>
        <w:t>b</w:t>
      </w:r>
      <w:r w:rsidRPr="00A50D38">
        <w:rPr>
          <w:lang w:eastAsia="zh-CN"/>
        </w:rPr>
        <w:t>)</w:t>
      </w:r>
      <w:r>
        <w:rPr>
          <w:lang w:eastAsia="zh-CN"/>
        </w:rPr>
        <w:tab/>
        <w:t xml:space="preserve">shall </w:t>
      </w:r>
      <w:r w:rsidRPr="00554F63">
        <w:rPr>
          <w:lang w:eastAsia="zh-CN"/>
        </w:rPr>
        <w:t xml:space="preserve">send the </w:t>
      </w:r>
      <w:r w:rsidRPr="00A668CB">
        <w:rPr>
          <w:lang w:eastAsia="zh-CN"/>
        </w:rPr>
        <w:t xml:space="preserve">HTTP 204 (No content) or </w:t>
      </w:r>
      <w:r w:rsidRPr="00554F63">
        <w:rPr>
          <w:lang w:eastAsia="zh-CN"/>
        </w:rPr>
        <w:t xml:space="preserve">HTTP 200 (OK) response towards the </w:t>
      </w:r>
      <w:r>
        <w:rPr>
          <w:lang w:eastAsia="zh-CN"/>
        </w:rPr>
        <w:t>PM</w:t>
      </w:r>
      <w:r w:rsidRPr="00554F63">
        <w:rPr>
          <w:lang w:eastAsia="zh-CN"/>
        </w:rPr>
        <w:t>AE-</w:t>
      </w:r>
      <w:r>
        <w:rPr>
          <w:lang w:eastAsia="zh-CN"/>
        </w:rPr>
        <w:t>C.</w:t>
      </w:r>
    </w:p>
    <w:p w14:paraId="0251C4D1" w14:textId="77777777" w:rsidR="00FF4D22" w:rsidRDefault="00FF4D22" w:rsidP="00FF4D22">
      <w:pPr>
        <w:rPr>
          <w:lang w:eastAsia="zh-CN"/>
        </w:rPr>
      </w:pPr>
      <w:r>
        <w:t xml:space="preserve">If </w:t>
      </w:r>
      <w:r>
        <w:rPr>
          <w:lang w:eastAsia="zh-CN"/>
        </w:rPr>
        <w:t xml:space="preserve">the PMAE-C </w:t>
      </w:r>
      <w:r>
        <w:t xml:space="preserve">is not </w:t>
      </w:r>
      <w:r w:rsidRPr="00485FB5">
        <w:rPr>
          <w:lang w:eastAsia="zh-CN"/>
        </w:rPr>
        <w:t xml:space="preserve">allowed to </w:t>
      </w:r>
      <w:r>
        <w:rPr>
          <w:lang w:eastAsia="zh-CN"/>
        </w:rPr>
        <w:t>request PEGC discovery, the PEAE</w:t>
      </w:r>
      <w:r>
        <w:t>-C shall:</w:t>
      </w:r>
    </w:p>
    <w:p w14:paraId="15F839DB" w14:textId="77777777" w:rsidR="00FF4D22" w:rsidRDefault="00FF4D22" w:rsidP="00FF4D22">
      <w:pPr>
        <w:pStyle w:val="B1"/>
      </w:pPr>
      <w:r>
        <w:rPr>
          <w:lang w:eastAsia="zh-CN"/>
        </w:rPr>
        <w:t>a)</w:t>
      </w:r>
      <w:r>
        <w:rPr>
          <w:lang w:eastAsia="zh-CN"/>
        </w:rPr>
        <w:tab/>
      </w:r>
      <w:r>
        <w:t>generate an HTTP 403 (Forbidden) response according to IETF RFC </w:t>
      </w:r>
      <w:r w:rsidR="00F84143">
        <w:t>9110</w:t>
      </w:r>
      <w:r>
        <w:t> [4]. In the 403 (Forbidden) response message, the PAE-S:</w:t>
      </w:r>
    </w:p>
    <w:p w14:paraId="6ED03550" w14:textId="77777777" w:rsidR="00FF4D22" w:rsidRDefault="00FF4D22" w:rsidP="00FF4D22">
      <w:pPr>
        <w:pStyle w:val="B2"/>
      </w:pPr>
      <w:r>
        <w:t>1)</w:t>
      </w:r>
      <w:r>
        <w:tab/>
        <w:t>shall include a Content-Type header field set to "application/vnd.3gpp.pinapp-info+xml"; and</w:t>
      </w:r>
    </w:p>
    <w:p w14:paraId="449A3C18" w14:textId="77777777" w:rsidR="00FF4D22" w:rsidRDefault="00FF4D22" w:rsidP="00FF4D22">
      <w:pPr>
        <w:pStyle w:val="B2"/>
      </w:pPr>
      <w:r>
        <w:t>2)</w:t>
      </w:r>
      <w:r>
        <w:tab/>
        <w:t xml:space="preserve">shall include an application/vnd.3gpp.pinapp-info+xml MIME body with a </w:t>
      </w:r>
      <w:r w:rsidRPr="00A23C86">
        <w:t>&lt;</w:t>
      </w:r>
      <w:r>
        <w:t>pin-management-pegc-discovery-reject</w:t>
      </w:r>
      <w:r w:rsidRPr="00A23C86">
        <w:t>&gt;</w:t>
      </w:r>
      <w:r>
        <w:t xml:space="preserve"> element in the &lt;pinapp-info&gt; root element and within the </w:t>
      </w:r>
      <w:r w:rsidRPr="00A23C86">
        <w:t>&lt;</w:t>
      </w:r>
      <w:r>
        <w:t>pin-management-pegc-discovery-reject</w:t>
      </w:r>
      <w:r w:rsidRPr="00A23C86">
        <w:t>&gt;</w:t>
      </w:r>
      <w:r>
        <w:t xml:space="preserve"> element:</w:t>
      </w:r>
    </w:p>
    <w:p w14:paraId="6C002C46" w14:textId="77777777" w:rsidR="00FF4D22" w:rsidRDefault="00FF4D22" w:rsidP="00FF4D22">
      <w:pPr>
        <w:pStyle w:val="B3"/>
        <w:rPr>
          <w:lang w:eastAsia="zh-CN"/>
        </w:rPr>
      </w:pPr>
      <w:r>
        <w:rPr>
          <w:lang w:eastAsia="zh-CN"/>
        </w:rPr>
        <w:t>i)</w:t>
      </w:r>
      <w:r>
        <w:rPr>
          <w:lang w:eastAsia="zh-CN"/>
        </w:rPr>
        <w:tab/>
      </w:r>
      <w:r>
        <w:t>shall include a &lt;</w:t>
      </w:r>
      <w:r>
        <w:rPr>
          <w:lang w:eastAsia="zh-CN"/>
        </w:rPr>
        <w:t>cause</w:t>
      </w:r>
      <w:r>
        <w:t>&gt; element set to an appropriate cause for PEGC discovery request failure; and</w:t>
      </w:r>
    </w:p>
    <w:p w14:paraId="5DAF652D" w14:textId="77777777" w:rsidR="00FF4D22" w:rsidRDefault="00FF4D22" w:rsidP="00FF4D22">
      <w:pPr>
        <w:pStyle w:val="B1"/>
        <w:rPr>
          <w:lang w:eastAsia="zh-CN"/>
        </w:rPr>
      </w:pPr>
      <w:r>
        <w:rPr>
          <w:lang w:eastAsia="zh-CN"/>
        </w:rPr>
        <w:t>b)</w:t>
      </w:r>
      <w:r>
        <w:rPr>
          <w:lang w:eastAsia="zh-CN"/>
        </w:rPr>
        <w:tab/>
        <w:t xml:space="preserve">send the HTTP </w:t>
      </w:r>
      <w:r>
        <w:t>403 (Forbidden)</w:t>
      </w:r>
      <w:r>
        <w:rPr>
          <w:lang w:eastAsia="zh-CN"/>
        </w:rPr>
        <w:t xml:space="preserve"> response towards the PMAE-C.</w:t>
      </w:r>
    </w:p>
    <w:p w14:paraId="2CC950FB" w14:textId="77777777" w:rsidR="00756EBD" w:rsidRDefault="00756EBD" w:rsidP="00756EBD">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42347AA9" w14:textId="77777777" w:rsidR="00756EBD" w:rsidRPr="007D3511" w:rsidRDefault="00756EBD" w:rsidP="00756EBD">
      <w:pPr>
        <w:pStyle w:val="B1"/>
        <w:rPr>
          <w:lang w:eastAsia="zh-CN"/>
        </w:rPr>
      </w:pPr>
      <w:r>
        <w:rPr>
          <w:rFonts w:hint="eastAsia"/>
          <w:lang w:eastAsia="zh-CN"/>
        </w:rPr>
        <w:t>0</w:t>
      </w:r>
      <w:r>
        <w:rPr>
          <w:lang w:eastAsia="zh-CN"/>
        </w:rPr>
        <w:tab/>
        <w:t>Protocol error, unspecified;</w:t>
      </w:r>
    </w:p>
    <w:p w14:paraId="72527830" w14:textId="77777777" w:rsidR="00756EBD" w:rsidRDefault="00756EBD" w:rsidP="00756EBD">
      <w:pPr>
        <w:pStyle w:val="B1"/>
        <w:rPr>
          <w:lang w:eastAsia="zh-CN"/>
        </w:rPr>
      </w:pPr>
      <w:r>
        <w:rPr>
          <w:lang w:eastAsia="zh-CN"/>
        </w:rPr>
        <w:t>1</w:t>
      </w:r>
      <w:r>
        <w:rPr>
          <w:lang w:eastAsia="zh-CN"/>
        </w:rPr>
        <w:tab/>
      </w:r>
      <w:r w:rsidRPr="007D3511">
        <w:rPr>
          <w:lang w:eastAsia="zh-CN"/>
        </w:rPr>
        <w:t>Operation not allowed</w:t>
      </w:r>
      <w:r>
        <w:rPr>
          <w:lang w:eastAsia="zh-CN"/>
        </w:rPr>
        <w:t>;</w:t>
      </w:r>
    </w:p>
    <w:p w14:paraId="60D9BEA0" w14:textId="77777777" w:rsidR="00756EBD" w:rsidRDefault="00756EBD" w:rsidP="00756EBD">
      <w:pPr>
        <w:pStyle w:val="B1"/>
        <w:rPr>
          <w:lang w:eastAsia="zh-CN"/>
        </w:rPr>
      </w:pPr>
      <w:r>
        <w:rPr>
          <w:rFonts w:hint="eastAsia"/>
          <w:lang w:eastAsia="zh-CN"/>
        </w:rPr>
        <w:t>3</w:t>
      </w:r>
      <w:r>
        <w:rPr>
          <w:lang w:eastAsia="zh-CN"/>
        </w:rPr>
        <w:tab/>
      </w:r>
      <w:r w:rsidRPr="007D3511">
        <w:rPr>
          <w:lang w:eastAsia="x-none"/>
        </w:rPr>
        <w:t>Authorization failure</w:t>
      </w:r>
      <w:r>
        <w:rPr>
          <w:rFonts w:hint="eastAsia"/>
          <w:lang w:eastAsia="zh-CN"/>
        </w:rPr>
        <w:t xml:space="preserve">; </w:t>
      </w:r>
    </w:p>
    <w:p w14:paraId="1C72DD43" w14:textId="77777777" w:rsidR="00756EBD" w:rsidRDefault="00756EBD" w:rsidP="00756EBD">
      <w:pPr>
        <w:pStyle w:val="B1"/>
        <w:rPr>
          <w:lang w:eastAsia="zh-CN"/>
        </w:rPr>
      </w:pPr>
      <w:r>
        <w:rPr>
          <w:rFonts w:hint="eastAsia"/>
          <w:lang w:eastAsia="zh-CN"/>
        </w:rPr>
        <w:t>5</w:t>
      </w:r>
      <w:r>
        <w:tab/>
      </w:r>
      <w:r>
        <w:rPr>
          <w:rFonts w:hint="eastAsia"/>
          <w:lang w:eastAsia="zh-CN"/>
        </w:rPr>
        <w:t>Resource not sufficient</w:t>
      </w:r>
      <w:r>
        <w:rPr>
          <w:lang w:eastAsia="zh-CN"/>
        </w:rPr>
        <w:t>;</w:t>
      </w:r>
      <w:r w:rsidRPr="00C37465">
        <w:rPr>
          <w:rFonts w:hint="eastAsia"/>
          <w:lang w:eastAsia="zh-CN"/>
        </w:rPr>
        <w:t xml:space="preserve"> </w:t>
      </w:r>
      <w:r>
        <w:rPr>
          <w:rFonts w:hint="eastAsia"/>
          <w:lang w:eastAsia="zh-CN"/>
        </w:rPr>
        <w:t>and</w:t>
      </w:r>
    </w:p>
    <w:p w14:paraId="7D9F24B5" w14:textId="77777777" w:rsidR="00756EBD" w:rsidRDefault="00756EBD" w:rsidP="00756EBD">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5D503DFF" w14:textId="77777777" w:rsidR="00D017C6" w:rsidRDefault="00D017C6" w:rsidP="00D017C6">
      <w:pPr>
        <w:pStyle w:val="Heading3"/>
        <w:rPr>
          <w:lang w:val="en-US" w:eastAsia="zh-CN"/>
        </w:rPr>
      </w:pPr>
      <w:bookmarkStart w:id="538" w:name="_CR5_8_3"/>
      <w:bookmarkStart w:id="539" w:name="_Toc172038245"/>
      <w:bookmarkEnd w:id="538"/>
      <w:r>
        <w:rPr>
          <w:lang w:eastAsia="zh-CN"/>
        </w:rPr>
        <w:lastRenderedPageBreak/>
        <w:t>5.8.3</w:t>
      </w:r>
      <w:r>
        <w:rPr>
          <w:lang w:eastAsia="zh-CN"/>
        </w:rPr>
        <w:tab/>
        <w:t>Service continuity in changing access to 5GS</w:t>
      </w:r>
      <w:bookmarkEnd w:id="539"/>
    </w:p>
    <w:p w14:paraId="6A673E6B" w14:textId="77777777" w:rsidR="00D017C6" w:rsidRDefault="00D017C6" w:rsidP="00D017C6">
      <w:pPr>
        <w:pStyle w:val="Heading4"/>
        <w:rPr>
          <w:lang w:val="en-US" w:eastAsia="zh-CN"/>
        </w:rPr>
      </w:pPr>
      <w:bookmarkStart w:id="540" w:name="_CR5_8_3_1"/>
      <w:bookmarkStart w:id="541" w:name="_Toc172038246"/>
      <w:bookmarkEnd w:id="540"/>
      <w:r>
        <w:rPr>
          <w:lang w:val="en-US" w:eastAsia="zh-CN"/>
        </w:rPr>
        <w:t>5.8.3.1</w:t>
      </w:r>
      <w:r>
        <w:rPr>
          <w:lang w:val="en-US" w:eastAsia="zh-CN"/>
        </w:rPr>
        <w:tab/>
        <w:t>General</w:t>
      </w:r>
      <w:bookmarkEnd w:id="541"/>
    </w:p>
    <w:p w14:paraId="15D28676" w14:textId="77777777" w:rsidR="00D017C6" w:rsidRDefault="00D017C6" w:rsidP="00D017C6">
      <w:pPr>
        <w:rPr>
          <w:lang w:val="en-US" w:eastAsia="zh-CN"/>
        </w:rPr>
      </w:pPr>
      <w:r>
        <w:rPr>
          <w:lang w:val="en-US" w:eastAsia="zh-CN"/>
        </w:rPr>
        <w:t>The purpose of service continuity in changing access to 5GS is to enable a PIN peer to communicate with another PIN peer via a target PGAE-C when the PIN peer leaves the coverage of the current PGAE-C.</w:t>
      </w:r>
    </w:p>
    <w:p w14:paraId="487D0C72" w14:textId="77777777" w:rsidR="00D017C6" w:rsidRDefault="00D017C6" w:rsidP="00D017C6">
      <w:pPr>
        <w:pStyle w:val="Heading4"/>
        <w:rPr>
          <w:lang w:val="en-US" w:eastAsia="zh-CN"/>
        </w:rPr>
      </w:pPr>
      <w:bookmarkStart w:id="542" w:name="_CR5_8_3_2"/>
      <w:bookmarkStart w:id="543" w:name="_Toc172038247"/>
      <w:bookmarkEnd w:id="542"/>
      <w:r>
        <w:rPr>
          <w:lang w:val="en-US" w:eastAsia="zh-CN"/>
        </w:rPr>
        <w:t>5.8.3.2</w:t>
      </w:r>
      <w:r>
        <w:rPr>
          <w:lang w:val="en-US" w:eastAsia="zh-CN"/>
        </w:rPr>
        <w:tab/>
        <w:t>Requesting entity procedure</w:t>
      </w:r>
      <w:bookmarkEnd w:id="543"/>
    </w:p>
    <w:p w14:paraId="0053585F" w14:textId="77777777" w:rsidR="00D017C6" w:rsidRDefault="00D017C6" w:rsidP="00D017C6">
      <w:pPr>
        <w:rPr>
          <w:lang w:val="en-US" w:eastAsia="zh-CN"/>
        </w:rPr>
      </w:pPr>
      <w:r>
        <w:rPr>
          <w:lang w:val="en-US" w:eastAsia="zh-CN"/>
        </w:rPr>
        <w:t>The requesting entity can be PMAE-C or PEAE-C.</w:t>
      </w:r>
    </w:p>
    <w:p w14:paraId="1871D7A8" w14:textId="77777777" w:rsidR="00D017C6" w:rsidRDefault="00D017C6" w:rsidP="00D017C6">
      <w:r>
        <w:rPr>
          <w:lang w:val="en-US" w:eastAsia="zh-CN"/>
        </w:rPr>
        <w:t xml:space="preserve">To maintain the service continuity, according to the </w:t>
      </w:r>
      <w:r>
        <w:t>access control information, the requesting entity shall perform the following in a decreasing order:</w:t>
      </w:r>
    </w:p>
    <w:p w14:paraId="626B02C6" w14:textId="77777777" w:rsidR="00D017C6" w:rsidRDefault="00D017C6" w:rsidP="00D017C6">
      <w:pPr>
        <w:pStyle w:val="B1"/>
        <w:rPr>
          <w:lang w:val="en-US" w:eastAsia="zh-CN"/>
        </w:rPr>
      </w:pPr>
      <w:r>
        <w:rPr>
          <w:lang w:val="en-US" w:eastAsia="zh-CN"/>
        </w:rPr>
        <w:t>a)</w:t>
      </w:r>
      <w:r>
        <w:rPr>
          <w:lang w:val="en-US" w:eastAsia="zh-CN"/>
        </w:rPr>
        <w:tab/>
        <w:t>if there are other PGAE-C(s) within the same PIN, shall initiate a PIN communication update procedure as specified in clause</w:t>
      </w:r>
      <w:r>
        <w:t> </w:t>
      </w:r>
      <w:r>
        <w:rPr>
          <w:lang w:val="en-US" w:eastAsia="zh-CN"/>
        </w:rPr>
        <w:t>5.5.3 towards the target PGAE-C; or</w:t>
      </w:r>
    </w:p>
    <w:p w14:paraId="3E565DB9" w14:textId="77777777" w:rsidR="00D017C6" w:rsidRDefault="00D017C6" w:rsidP="00D017C6">
      <w:pPr>
        <w:pStyle w:val="B1"/>
        <w:rPr>
          <w:lang w:val="en-US" w:eastAsia="zh-CN"/>
        </w:rPr>
      </w:pPr>
      <w:r>
        <w:rPr>
          <w:lang w:val="en-US" w:eastAsia="zh-CN"/>
        </w:rPr>
        <w:t>b)</w:t>
      </w:r>
      <w:r>
        <w:rPr>
          <w:lang w:val="en-US" w:eastAsia="zh-CN"/>
        </w:rPr>
        <w:tab/>
        <w:t>if there is no other PGAE-C within the same PIN, may initiate a PIN discovery procedure as specified in clause</w:t>
      </w:r>
      <w:r>
        <w:t> </w:t>
      </w:r>
      <w:r>
        <w:rPr>
          <w:lang w:val="en-US" w:eastAsia="zh-CN"/>
        </w:rPr>
        <w:t>5.4.4, may initiate a PEAE-C requested joining into a PIN via PGAE-C or PMAE-C as specified in clause</w:t>
      </w:r>
      <w:r>
        <w:t> </w:t>
      </w:r>
      <w:r>
        <w:rPr>
          <w:lang w:val="en-US" w:eastAsia="zh-CN"/>
        </w:rPr>
        <w:t>5.4.7, and may initiate a PIN communication update procedure as specified in clause</w:t>
      </w:r>
      <w:r>
        <w:t> </w:t>
      </w:r>
      <w:r>
        <w:rPr>
          <w:lang w:val="en-US" w:eastAsia="zh-CN"/>
        </w:rPr>
        <w:t>5.5.3 towards the target PGAE-C.</w:t>
      </w:r>
    </w:p>
    <w:p w14:paraId="12564E90" w14:textId="77777777" w:rsidR="00D017C6" w:rsidRDefault="00D017C6" w:rsidP="00D017C6">
      <w:pPr>
        <w:rPr>
          <w:lang w:val="en-US" w:eastAsia="zh-CN"/>
        </w:rPr>
      </w:pPr>
      <w:r>
        <w:rPr>
          <w:lang w:val="en-US" w:eastAsia="zh-CN"/>
        </w:rPr>
        <w:t>Upon successfully finishing the PIN communication update procedure as specified in clause</w:t>
      </w:r>
      <w:r>
        <w:t> </w:t>
      </w:r>
      <w:r>
        <w:rPr>
          <w:lang w:val="en-US" w:eastAsia="zh-CN"/>
        </w:rPr>
        <w:t>5.5.3, the requesting entity shall consider the communication link between the target PGAE-C and the requesting entity is ready to use for service continuity.</w:t>
      </w:r>
    </w:p>
    <w:p w14:paraId="1410A150" w14:textId="77777777" w:rsidR="00D017C6" w:rsidRDefault="00D017C6" w:rsidP="00D017C6">
      <w:pPr>
        <w:rPr>
          <w:lang w:val="en-US" w:eastAsia="zh-CN"/>
        </w:rPr>
      </w:pPr>
      <w:r>
        <w:rPr>
          <w:lang w:val="en-US" w:eastAsia="zh-CN"/>
        </w:rPr>
        <w:t xml:space="preserve">If the PIN communication update procedure fails, the requesting entity shall consider the requested QoS is not supported by the PGAE-C. Further handling of this is up to UE implementation. </w:t>
      </w:r>
    </w:p>
    <w:p w14:paraId="5D0939FA" w14:textId="77777777" w:rsidR="00D017C6" w:rsidRDefault="00D017C6" w:rsidP="00D017C6">
      <w:pPr>
        <w:pStyle w:val="Heading4"/>
        <w:rPr>
          <w:lang w:val="en-US" w:eastAsia="zh-CN"/>
        </w:rPr>
      </w:pPr>
      <w:bookmarkStart w:id="544" w:name="_CR5_8_3_3"/>
      <w:bookmarkStart w:id="545" w:name="_Toc172038248"/>
      <w:bookmarkEnd w:id="544"/>
      <w:r>
        <w:rPr>
          <w:lang w:val="en-US" w:eastAsia="zh-CN"/>
        </w:rPr>
        <w:t>5.8.3.3</w:t>
      </w:r>
      <w:r>
        <w:rPr>
          <w:lang w:val="en-US" w:eastAsia="zh-CN"/>
        </w:rPr>
        <w:tab/>
        <w:t>Target PGAE-C procedure</w:t>
      </w:r>
      <w:bookmarkEnd w:id="545"/>
    </w:p>
    <w:p w14:paraId="46020356" w14:textId="77777777" w:rsidR="00D017C6" w:rsidRDefault="00D017C6" w:rsidP="00D017C6">
      <w:pPr>
        <w:rPr>
          <w:lang w:val="en-US" w:eastAsia="zh-CN"/>
        </w:rPr>
      </w:pPr>
      <w:r>
        <w:rPr>
          <w:lang w:eastAsia="zh-CN"/>
        </w:rPr>
        <w:t xml:space="preserve">The target PGAE-C shall behave as </w:t>
      </w:r>
      <w:r>
        <w:rPr>
          <w:lang w:val="en-US" w:eastAsia="zh-CN"/>
        </w:rPr>
        <w:t>specified in clause</w:t>
      </w:r>
      <w:r>
        <w:t> </w:t>
      </w:r>
      <w:r>
        <w:rPr>
          <w:lang w:val="en-US" w:eastAsia="zh-CN"/>
        </w:rPr>
        <w:t xml:space="preserve">5.5.3 for PIN communication update procedure, </w:t>
      </w:r>
      <w:r>
        <w:rPr>
          <w:lang w:eastAsia="zh-CN"/>
        </w:rPr>
        <w:t xml:space="preserve">behave as </w:t>
      </w:r>
      <w:r>
        <w:rPr>
          <w:lang w:val="en-US" w:eastAsia="zh-CN"/>
        </w:rPr>
        <w:t>specified in clause</w:t>
      </w:r>
      <w:r>
        <w:t> </w:t>
      </w:r>
      <w:r>
        <w:rPr>
          <w:lang w:val="en-US" w:eastAsia="zh-CN"/>
        </w:rPr>
        <w:t xml:space="preserve">5.4.4 for PIN discovery procedure (if any), and </w:t>
      </w:r>
      <w:r>
        <w:rPr>
          <w:lang w:eastAsia="zh-CN"/>
        </w:rPr>
        <w:t xml:space="preserve">behave as </w:t>
      </w:r>
      <w:r>
        <w:rPr>
          <w:lang w:val="en-US" w:eastAsia="zh-CN"/>
        </w:rPr>
        <w:t>specified in clause</w:t>
      </w:r>
      <w:r>
        <w:t> </w:t>
      </w:r>
      <w:r>
        <w:rPr>
          <w:lang w:val="en-US" w:eastAsia="zh-CN"/>
        </w:rPr>
        <w:t>5.4.7 for PEAE-C requested joining into a PIN via PGAE-C or PMAE-C (if any).</w:t>
      </w:r>
    </w:p>
    <w:p w14:paraId="5646DA13" w14:textId="77777777" w:rsidR="00396641" w:rsidRDefault="00396641" w:rsidP="00396641">
      <w:pPr>
        <w:pStyle w:val="Heading3"/>
        <w:rPr>
          <w:noProof/>
        </w:rPr>
      </w:pPr>
      <w:bookmarkStart w:id="546" w:name="_CR5_9_0"/>
      <w:bookmarkStart w:id="547" w:name="_Toc172038249"/>
      <w:bookmarkEnd w:id="546"/>
      <w:r>
        <w:rPr>
          <w:noProof/>
        </w:rPr>
        <w:t>5.9.</w:t>
      </w:r>
      <w:r>
        <w:rPr>
          <w:rFonts w:hint="eastAsia"/>
          <w:noProof/>
          <w:lang w:eastAsia="zh-CN"/>
        </w:rPr>
        <w:t>0</w:t>
      </w:r>
      <w:r>
        <w:rPr>
          <w:noProof/>
        </w:rPr>
        <w:tab/>
        <w:t>General</w:t>
      </w:r>
      <w:bookmarkEnd w:id="547"/>
    </w:p>
    <w:p w14:paraId="7728F0F4" w14:textId="77777777" w:rsidR="00396641" w:rsidRPr="00BE6228" w:rsidRDefault="00396641" w:rsidP="00396641">
      <w:pPr>
        <w:rPr>
          <w:rFonts w:eastAsia="Times New Roman"/>
          <w:noProof/>
        </w:rPr>
      </w:pPr>
      <w:r w:rsidRPr="00BE6228">
        <w:rPr>
          <w:rFonts w:eastAsia="Times New Roman"/>
          <w:noProof/>
        </w:rPr>
        <w:t>The purpose of the PIN authorization procedure is to enable a PIN peer to acquire the security information (i.e. security credential) that is for authorization in all other procedures defined in this specification.</w:t>
      </w:r>
    </w:p>
    <w:p w14:paraId="78B0A99D" w14:textId="77777777" w:rsidR="00396641" w:rsidRDefault="00396641" w:rsidP="00BE6228">
      <w:pPr>
        <w:rPr>
          <w:noProof/>
        </w:rPr>
      </w:pPr>
      <w:r w:rsidRPr="00BE6228">
        <w:rPr>
          <w:rFonts w:eastAsia="Times New Roman"/>
          <w:noProof/>
        </w:rPr>
        <w:t>The security information may also be obtained via CAPIF mechanisms (see 3GPP TS 29.222 [</w:t>
      </w:r>
      <w:r w:rsidRPr="00BE6228">
        <w:rPr>
          <w:rFonts w:eastAsia="Times New Roman" w:hint="eastAsia"/>
          <w:noProof/>
        </w:rPr>
        <w:t>16</w:t>
      </w:r>
      <w:r w:rsidRPr="00BE6228">
        <w:rPr>
          <w:rFonts w:eastAsia="Times New Roman"/>
          <w:noProof/>
        </w:rPr>
        <w:t>]) if a PIN peer has the CAPIF API invoker capability, which is not in scope of present document.</w:t>
      </w:r>
    </w:p>
    <w:p w14:paraId="2C67D84F" w14:textId="77777777" w:rsidR="007678BE" w:rsidRDefault="007678BE" w:rsidP="00396641">
      <w:pPr>
        <w:pStyle w:val="Heading2"/>
      </w:pPr>
      <w:bookmarkStart w:id="548" w:name="_CR5_9"/>
      <w:bookmarkStart w:id="549" w:name="_Toc172038250"/>
      <w:bookmarkEnd w:id="548"/>
      <w:r>
        <w:t>5.9</w:t>
      </w:r>
      <w:r>
        <w:tab/>
        <w:t>PIN a</w:t>
      </w:r>
      <w:r w:rsidRPr="00366F38">
        <w:t>uthorization</w:t>
      </w:r>
      <w:bookmarkEnd w:id="549"/>
    </w:p>
    <w:p w14:paraId="26E2144F" w14:textId="77777777" w:rsidR="007678BE" w:rsidRDefault="007678BE" w:rsidP="00BE6228">
      <w:pPr>
        <w:pStyle w:val="Heading3"/>
        <w:rPr>
          <w:noProof/>
          <w:lang w:val="en-US"/>
        </w:rPr>
      </w:pPr>
      <w:bookmarkStart w:id="550" w:name="_CR5_9_1"/>
      <w:bookmarkStart w:id="551" w:name="_Toc172038251"/>
      <w:bookmarkEnd w:id="550"/>
      <w:r>
        <w:t>5.9.1</w:t>
      </w:r>
      <w:r>
        <w:tab/>
        <w:t>Requesting entity procedure</w:t>
      </w:r>
      <w:bookmarkEnd w:id="551"/>
    </w:p>
    <w:p w14:paraId="4A31EAB9" w14:textId="77777777" w:rsidR="007678BE" w:rsidRDefault="007678BE" w:rsidP="007678BE">
      <w:r>
        <w:t>The requesting entity can be PMAE-C, PEAE-C, or PGAE-C.</w:t>
      </w:r>
    </w:p>
    <w:p w14:paraId="780694BE" w14:textId="77777777" w:rsidR="007678BE" w:rsidRDefault="007678BE" w:rsidP="007678BE">
      <w:r>
        <w:t xml:space="preserve">When the requesting entity needs </w:t>
      </w:r>
      <w:r>
        <w:rPr>
          <w:lang w:eastAsia="zh-CN"/>
        </w:rPr>
        <w:t xml:space="preserve">to request for </w:t>
      </w:r>
      <w:r>
        <w:rPr>
          <w:lang w:eastAsia="ko-KR"/>
        </w:rPr>
        <w:t>security information</w:t>
      </w:r>
      <w:r>
        <w:t>, the requesting entity shall generate an HTTP POST request according to procedures as specified in IETF RFC 9110 [4]. In the HTTP POST request, the requesting entity:</w:t>
      </w:r>
    </w:p>
    <w:p w14:paraId="2F853F8D" w14:textId="77777777" w:rsidR="007678BE" w:rsidRDefault="007678BE" w:rsidP="007678BE">
      <w:pPr>
        <w:pStyle w:val="B1"/>
        <w:rPr>
          <w:lang w:eastAsia="zh-CN"/>
        </w:rPr>
      </w:pPr>
      <w:r>
        <w:rPr>
          <w:lang w:eastAsia="zh-CN"/>
        </w:rPr>
        <w:t>a)</w:t>
      </w:r>
      <w:r>
        <w:rPr>
          <w:lang w:eastAsia="zh-CN"/>
        </w:rPr>
        <w:tab/>
        <w:t>shall set the Request-URI to the URI of PAE-S;</w:t>
      </w:r>
    </w:p>
    <w:p w14:paraId="25E3C7E3" w14:textId="77777777" w:rsidR="007678BE" w:rsidRDefault="007678BE" w:rsidP="007678BE">
      <w:pPr>
        <w:pStyle w:val="B1"/>
      </w:pPr>
      <w:r>
        <w:t>b)</w:t>
      </w:r>
      <w:r>
        <w:tab/>
        <w:t>shall include a Content-Type header field set to "application/vnd.3gpp.pinapp-info+xml"; and</w:t>
      </w:r>
    </w:p>
    <w:p w14:paraId="2E7803C4" w14:textId="77777777" w:rsidR="007678BE" w:rsidRDefault="007678BE" w:rsidP="007678BE">
      <w:pPr>
        <w:pStyle w:val="B1"/>
      </w:pPr>
      <w:r>
        <w:t>c)</w:t>
      </w:r>
      <w:r>
        <w:tab/>
        <w:t>shall include an application/vnd.3gpp.pinapp-info+xml MIME body with a &lt;pine-authorization-request&gt; element in the &lt;pinapp-info&gt; root element and within the &lt;pine-authorization-request&gt; element:</w:t>
      </w:r>
    </w:p>
    <w:p w14:paraId="4D3547CD" w14:textId="77777777" w:rsidR="007678BE" w:rsidRDefault="007678BE" w:rsidP="007678BE">
      <w:pPr>
        <w:pStyle w:val="B2"/>
      </w:pPr>
      <w:r>
        <w:t>1)</w:t>
      </w:r>
      <w:r>
        <w:tab/>
        <w:t>shall include a &lt;</w:t>
      </w:r>
      <w:r>
        <w:rPr>
          <w:lang w:val="en-US"/>
        </w:rPr>
        <w:t>ue-id</w:t>
      </w:r>
      <w:r>
        <w:t xml:space="preserve">&gt; element set to </w:t>
      </w:r>
      <w:r>
        <w:rPr>
          <w:rFonts w:cs="Arial"/>
        </w:rPr>
        <w:t xml:space="preserve">the </w:t>
      </w:r>
      <w:r>
        <w:rPr>
          <w:lang w:val="en-US"/>
        </w:rPr>
        <w:t>identity of the</w:t>
      </w:r>
      <w:r>
        <w:rPr>
          <w:rFonts w:cs="Arial"/>
          <w:lang w:val="en-US"/>
        </w:rPr>
        <w:t xml:space="preserve"> </w:t>
      </w:r>
      <w:r>
        <w:t>requesting entity</w:t>
      </w:r>
      <w:r>
        <w:rPr>
          <w:rFonts w:cs="Arial"/>
        </w:rPr>
        <w:t xml:space="preserve"> (i.e. GPSI or </w:t>
      </w:r>
      <w:r>
        <w:t>PIN client ID</w:t>
      </w:r>
      <w:r>
        <w:rPr>
          <w:rFonts w:cs="Arial"/>
        </w:rPr>
        <w:t>)</w:t>
      </w:r>
      <w:r>
        <w:t>;</w:t>
      </w:r>
    </w:p>
    <w:p w14:paraId="101055E6" w14:textId="77777777" w:rsidR="007678BE" w:rsidRDefault="007678BE" w:rsidP="007678BE">
      <w:pPr>
        <w:pStyle w:val="B2"/>
        <w:rPr>
          <w:lang w:val="en-US"/>
        </w:rPr>
      </w:pPr>
      <w:r>
        <w:rPr>
          <w:rFonts w:hint="eastAsia"/>
          <w:lang w:eastAsia="zh-CN"/>
        </w:rPr>
        <w:lastRenderedPageBreak/>
        <w:t>2</w:t>
      </w:r>
      <w:r>
        <w:rPr>
          <w:lang w:eastAsia="zh-CN"/>
        </w:rPr>
        <w:t>)</w:t>
      </w:r>
      <w:r>
        <w:rPr>
          <w:lang w:eastAsia="zh-CN"/>
        </w:rPr>
        <w:tab/>
        <w:t>shall include a &lt;pin-id&gt;</w:t>
      </w:r>
      <w:r w:rsidRPr="001325E4">
        <w:t xml:space="preserve"> </w:t>
      </w:r>
      <w:r>
        <w:t xml:space="preserve">element set to </w:t>
      </w:r>
      <w:r>
        <w:rPr>
          <w:rFonts w:cs="Arial"/>
        </w:rPr>
        <w:t xml:space="preserve">the </w:t>
      </w:r>
      <w:r>
        <w:rPr>
          <w:lang w:val="en-US"/>
        </w:rPr>
        <w:t>identity of the requested PIN;</w:t>
      </w:r>
      <w:r w:rsidR="00963BA0">
        <w:rPr>
          <w:lang w:val="en-US"/>
        </w:rPr>
        <w:t xml:space="preserve"> and</w:t>
      </w:r>
    </w:p>
    <w:p w14:paraId="5DBC0489" w14:textId="77777777" w:rsidR="007678BE" w:rsidRPr="008F21B7" w:rsidRDefault="007678BE" w:rsidP="007678BE">
      <w:pPr>
        <w:pStyle w:val="B2"/>
        <w:rPr>
          <w:rFonts w:cs="Arial"/>
        </w:rPr>
      </w:pPr>
      <w:r>
        <w:rPr>
          <w:rFonts w:hint="eastAsia"/>
          <w:lang w:eastAsia="zh-CN"/>
        </w:rPr>
        <w:t>3</w:t>
      </w:r>
      <w:r>
        <w:rPr>
          <w:lang w:eastAsia="zh-CN"/>
        </w:rPr>
        <w:t>)</w:t>
      </w:r>
      <w:r>
        <w:rPr>
          <w:lang w:eastAsia="zh-CN"/>
        </w:rPr>
        <w:tab/>
        <w:t>may include a &lt;ip-address&gt;</w:t>
      </w:r>
      <w:r w:rsidRPr="001325E4">
        <w:t xml:space="preserve"> </w:t>
      </w:r>
      <w:r>
        <w:t xml:space="preserve">element set to </w:t>
      </w:r>
      <w:r>
        <w:rPr>
          <w:rFonts w:cs="Arial"/>
        </w:rPr>
        <w:t xml:space="preserve">the </w:t>
      </w:r>
      <w:r>
        <w:rPr>
          <w:lang w:val="en-US"/>
        </w:rPr>
        <w:t xml:space="preserve">IP address of the </w:t>
      </w:r>
      <w:r>
        <w:t>requesting entity;</w:t>
      </w:r>
    </w:p>
    <w:p w14:paraId="1106ED84" w14:textId="77777777" w:rsidR="007678BE" w:rsidRDefault="007678BE" w:rsidP="007678BE">
      <w:pPr>
        <w:rPr>
          <w:lang w:eastAsia="zh-CN"/>
        </w:rPr>
      </w:pPr>
      <w:r>
        <w:t>The requesting entity shall send the generated HTTP POST request towards the PAE-S according to IETF RFC 9110 [4]</w:t>
      </w:r>
      <w:r>
        <w:rPr>
          <w:lang w:eastAsia="zh-CN"/>
        </w:rPr>
        <w:t>.</w:t>
      </w:r>
    </w:p>
    <w:p w14:paraId="51D28A17" w14:textId="77777777" w:rsidR="007678BE" w:rsidRDefault="007678BE" w:rsidP="007678BE">
      <w:r>
        <w:rPr>
          <w:lang w:eastAsia="zh-CN"/>
        </w:rPr>
        <w:t>Up</w:t>
      </w:r>
      <w:r>
        <w:rPr>
          <w:lang w:eastAsia="x-none"/>
        </w:rPr>
        <w:t xml:space="preserve">on reception of an </w:t>
      </w:r>
      <w:r>
        <w:t>HTTP 200 (OK) response message containing:</w:t>
      </w:r>
    </w:p>
    <w:p w14:paraId="1508637C" w14:textId="77777777" w:rsidR="007678BE" w:rsidRDefault="007678BE" w:rsidP="007678BE">
      <w:pPr>
        <w:pStyle w:val="B1"/>
      </w:pPr>
      <w:r>
        <w:t>a)</w:t>
      </w:r>
      <w:r>
        <w:tab/>
        <w:t>a Content-Type header field set to "application/vnd.3gpp.pinapp-info+xml"; and</w:t>
      </w:r>
    </w:p>
    <w:p w14:paraId="7DDD3853" w14:textId="77777777" w:rsidR="007678BE" w:rsidRDefault="007678BE" w:rsidP="007678BE">
      <w:pPr>
        <w:pStyle w:val="B1"/>
      </w:pPr>
      <w:r>
        <w:t>b)</w:t>
      </w:r>
      <w:r>
        <w:tab/>
        <w:t>an application/vnd.3gpp.pinapp-info+xml MIME body with a &lt;pine-authorization-accept&gt; element in the &lt;pinapp-info&gt; root element,</w:t>
      </w:r>
    </w:p>
    <w:p w14:paraId="2AC6D5C5" w14:textId="77777777" w:rsidR="007678BE" w:rsidRDefault="007678BE" w:rsidP="007678BE">
      <w:r>
        <w:t>the requesting entity shall store the received PIN credential in the &lt;pine-authorization-accept&gt; element.</w:t>
      </w:r>
    </w:p>
    <w:p w14:paraId="2903A5BC" w14:textId="77777777" w:rsidR="007678BE" w:rsidRDefault="007678BE" w:rsidP="007678BE">
      <w:r>
        <w:rPr>
          <w:lang w:eastAsia="zh-CN"/>
        </w:rPr>
        <w:t>Up</w:t>
      </w:r>
      <w:r>
        <w:rPr>
          <w:lang w:eastAsia="x-none"/>
        </w:rPr>
        <w:t xml:space="preserve">on reception of an </w:t>
      </w:r>
      <w:r>
        <w:t>HTTP 403 (Forbidden) response message containing:</w:t>
      </w:r>
    </w:p>
    <w:p w14:paraId="0BF9D57F" w14:textId="77777777" w:rsidR="007678BE" w:rsidRDefault="007678BE" w:rsidP="007678BE">
      <w:pPr>
        <w:pStyle w:val="B1"/>
      </w:pPr>
      <w:r>
        <w:t>a)</w:t>
      </w:r>
      <w:r>
        <w:tab/>
        <w:t>a Content-Type header field set to "application/vnd.3gpp.pinapp-info+xml"; and</w:t>
      </w:r>
    </w:p>
    <w:p w14:paraId="0A802575" w14:textId="77777777" w:rsidR="007678BE" w:rsidRDefault="007678BE" w:rsidP="007678BE">
      <w:pPr>
        <w:pStyle w:val="B1"/>
      </w:pPr>
      <w:r>
        <w:t>b)</w:t>
      </w:r>
      <w:r>
        <w:tab/>
        <w:t>an application/vnd.3gpp.pinapp-info+xml MIME body with a &lt;pine-authorization-reject&gt; element in the &lt;pinapp-info&gt; root element,</w:t>
      </w:r>
    </w:p>
    <w:p w14:paraId="7129B572" w14:textId="77777777" w:rsidR="007678BE" w:rsidRDefault="007678BE" w:rsidP="007678BE">
      <w:pPr>
        <w:rPr>
          <w:lang w:eastAsia="zh-CN"/>
        </w:rPr>
      </w:pPr>
      <w:r>
        <w:t xml:space="preserve">the requesting entity shall consider the </w:t>
      </w:r>
      <w:r w:rsidRPr="0086668F">
        <w:t>PIN authorization</w:t>
      </w:r>
      <w:r>
        <w:t xml:space="preserve"> is rejected by the PAE-S with the indicated cause.</w:t>
      </w:r>
    </w:p>
    <w:p w14:paraId="6822BC3D" w14:textId="77777777" w:rsidR="007678BE" w:rsidRDefault="007678BE" w:rsidP="007678BE">
      <w:pPr>
        <w:pStyle w:val="Heading3"/>
        <w:rPr>
          <w:lang w:eastAsia="zh-CN"/>
        </w:rPr>
      </w:pPr>
      <w:bookmarkStart w:id="552" w:name="_CR5_9_2"/>
      <w:bookmarkStart w:id="553" w:name="_Toc172038252"/>
      <w:bookmarkEnd w:id="552"/>
      <w:r>
        <w:rPr>
          <w:lang w:eastAsia="zh-CN"/>
        </w:rPr>
        <w:t>5.9.2</w:t>
      </w:r>
      <w:r>
        <w:rPr>
          <w:lang w:eastAsia="zh-CN"/>
        </w:rPr>
        <w:tab/>
      </w:r>
      <w:r>
        <w:t>PAE-S procedure</w:t>
      </w:r>
      <w:bookmarkEnd w:id="553"/>
    </w:p>
    <w:p w14:paraId="179C6AAC" w14:textId="77777777" w:rsidR="007678BE" w:rsidRDefault="007678BE" w:rsidP="007678BE">
      <w:r>
        <w:rPr>
          <w:lang w:eastAsia="x-none"/>
        </w:rPr>
        <w:t>Upon reception of an HTTP POST request</w:t>
      </w:r>
      <w:r>
        <w:t xml:space="preserve"> message containing:</w:t>
      </w:r>
    </w:p>
    <w:p w14:paraId="66B4FB49" w14:textId="77777777" w:rsidR="007678BE" w:rsidRDefault="007678BE" w:rsidP="007678BE">
      <w:pPr>
        <w:pStyle w:val="B1"/>
      </w:pPr>
      <w:r>
        <w:t>a)</w:t>
      </w:r>
      <w:r>
        <w:tab/>
        <w:t>a Content-Type header field set to "application/vnd.3gpp.pinapp-info+xml"; and</w:t>
      </w:r>
    </w:p>
    <w:p w14:paraId="4818FF34" w14:textId="77777777" w:rsidR="007678BE" w:rsidRDefault="007678BE" w:rsidP="007678BE">
      <w:pPr>
        <w:pStyle w:val="B1"/>
      </w:pPr>
      <w:r>
        <w:t>b)</w:t>
      </w:r>
      <w:r>
        <w:tab/>
        <w:t>an application/vnd.3gpp.pinapp-info+xml MIME body with a &lt;pine-authorization-request&gt; element in the &lt;pinapp-info&gt; root element,</w:t>
      </w:r>
    </w:p>
    <w:p w14:paraId="02034603" w14:textId="77777777" w:rsidR="007678BE" w:rsidRDefault="007678BE" w:rsidP="007678BE">
      <w:pPr>
        <w:rPr>
          <w:lang w:eastAsia="zh-CN"/>
        </w:rPr>
      </w:pPr>
      <w:r>
        <w:t xml:space="preserve">the PAE-S shall </w:t>
      </w:r>
      <w:r>
        <w:rPr>
          <w:lang w:eastAsia="zh-CN"/>
        </w:rPr>
        <w:t xml:space="preserve">check whether the </w:t>
      </w:r>
      <w:r>
        <w:t>requesting entity</w:t>
      </w:r>
      <w:r>
        <w:rPr>
          <w:lang w:eastAsia="zh-CN"/>
        </w:rPr>
        <w:t xml:space="preserve"> identified by the &lt;ue-id&gt; element is authorized to request the security information. </w:t>
      </w:r>
    </w:p>
    <w:p w14:paraId="52A18594" w14:textId="77777777" w:rsidR="007678BE" w:rsidRDefault="007678BE" w:rsidP="007678BE">
      <w:r>
        <w:t xml:space="preserve">If </w:t>
      </w:r>
      <w:r>
        <w:rPr>
          <w:lang w:eastAsia="zh-CN"/>
        </w:rPr>
        <w:t xml:space="preserve">the </w:t>
      </w:r>
      <w:r>
        <w:t>requesting entity</w:t>
      </w:r>
      <w:r>
        <w:rPr>
          <w:lang w:eastAsia="zh-CN"/>
        </w:rPr>
        <w:t xml:space="preserve"> is authorized to request the security information</w:t>
      </w:r>
      <w:r>
        <w:t>, PAE-S shall:</w:t>
      </w:r>
    </w:p>
    <w:p w14:paraId="198E6A38" w14:textId="77777777" w:rsidR="007678BE" w:rsidRDefault="007678BE" w:rsidP="007678BE">
      <w:pPr>
        <w:pStyle w:val="B1"/>
      </w:pPr>
      <w:r>
        <w:rPr>
          <w:lang w:eastAsia="zh-CN"/>
        </w:rPr>
        <w:t>a)</w:t>
      </w:r>
      <w:r>
        <w:rPr>
          <w:lang w:eastAsia="zh-CN"/>
        </w:rPr>
        <w:tab/>
      </w:r>
      <w:r>
        <w:t>generate an HTTP 200 (OK) response according to IETF RFC 9110 [4]. In the HTTP 200 (OK) response message, the PAE-S:</w:t>
      </w:r>
    </w:p>
    <w:p w14:paraId="078D9C98" w14:textId="77777777" w:rsidR="007678BE" w:rsidRDefault="007678BE" w:rsidP="007678BE">
      <w:pPr>
        <w:pStyle w:val="B2"/>
      </w:pPr>
      <w:r>
        <w:t>1)</w:t>
      </w:r>
      <w:r>
        <w:tab/>
        <w:t>shall include a Content-Type header field set to "application/vnd.3gpp.pinapp-info+xml"; and</w:t>
      </w:r>
    </w:p>
    <w:p w14:paraId="5EBD3A2D" w14:textId="77777777" w:rsidR="007678BE" w:rsidRDefault="007678BE" w:rsidP="007678BE">
      <w:pPr>
        <w:pStyle w:val="B2"/>
      </w:pPr>
      <w:r>
        <w:t>2)</w:t>
      </w:r>
      <w:r>
        <w:tab/>
        <w:t>shall include an application/vnd.3gpp.pinapp-info+xml MIME body with a &lt;pine-authorization-accept&gt; element in the &lt;pinapp-info&gt; root element and within the &lt;pine-authorization-accept&gt; element:</w:t>
      </w:r>
    </w:p>
    <w:p w14:paraId="1C6DAAB7" w14:textId="77777777" w:rsidR="007678BE" w:rsidRDefault="007678BE" w:rsidP="007678BE">
      <w:pPr>
        <w:pStyle w:val="B3"/>
      </w:pPr>
      <w:r>
        <w:rPr>
          <w:lang w:eastAsia="zh-CN"/>
        </w:rPr>
        <w:t>i)</w:t>
      </w:r>
      <w:r>
        <w:rPr>
          <w:lang w:eastAsia="zh-CN"/>
        </w:rPr>
        <w:tab/>
        <w:t>shall include a &lt;s</w:t>
      </w:r>
      <w:r>
        <w:t>ecurity-credentials</w:t>
      </w:r>
      <w:r>
        <w:rPr>
          <w:lang w:eastAsia="zh-CN"/>
        </w:rPr>
        <w:t xml:space="preserve">&gt; </w:t>
      </w:r>
      <w:r>
        <w:t>element set to the security credentials of the requesting entity; and</w:t>
      </w:r>
    </w:p>
    <w:p w14:paraId="363AE434" w14:textId="77777777" w:rsidR="007678BE" w:rsidRDefault="007678BE" w:rsidP="007678BE">
      <w:pPr>
        <w:pStyle w:val="B1"/>
      </w:pPr>
      <w:r>
        <w:rPr>
          <w:lang w:eastAsia="zh-CN"/>
        </w:rPr>
        <w:t>b)</w:t>
      </w:r>
      <w:r>
        <w:rPr>
          <w:lang w:eastAsia="zh-CN"/>
        </w:rPr>
        <w:tab/>
        <w:t xml:space="preserve">send the HTTP 200 (OK) response towards the </w:t>
      </w:r>
      <w:r>
        <w:t>requesting entity</w:t>
      </w:r>
      <w:r>
        <w:rPr>
          <w:lang w:eastAsia="zh-CN"/>
        </w:rPr>
        <w:t>.</w:t>
      </w:r>
    </w:p>
    <w:p w14:paraId="0C5181CD" w14:textId="77777777" w:rsidR="007678BE" w:rsidRDefault="007678BE" w:rsidP="007678BE">
      <w:r>
        <w:t xml:space="preserve">If </w:t>
      </w:r>
      <w:r>
        <w:rPr>
          <w:lang w:eastAsia="zh-CN"/>
        </w:rPr>
        <w:t xml:space="preserve">the </w:t>
      </w:r>
      <w:r>
        <w:t>requesting entity</w:t>
      </w:r>
      <w:r>
        <w:rPr>
          <w:lang w:eastAsia="zh-CN"/>
        </w:rPr>
        <w:t xml:space="preserve"> is not authorized to request the security information</w:t>
      </w:r>
      <w:r>
        <w:t>, PAE-S shall:</w:t>
      </w:r>
    </w:p>
    <w:p w14:paraId="2DED3FF5" w14:textId="77777777" w:rsidR="007678BE" w:rsidRDefault="007678BE" w:rsidP="007678BE">
      <w:pPr>
        <w:pStyle w:val="B1"/>
      </w:pPr>
      <w:r>
        <w:rPr>
          <w:lang w:eastAsia="zh-CN"/>
        </w:rPr>
        <w:t>a)</w:t>
      </w:r>
      <w:r>
        <w:rPr>
          <w:lang w:eastAsia="zh-CN"/>
        </w:rPr>
        <w:tab/>
      </w:r>
      <w:r>
        <w:t>generate an HTTP 403 (Forbidden) response according to IETF RFC 9110 [4]. In the 403 (Forbidden) response message, the PAE-S:</w:t>
      </w:r>
    </w:p>
    <w:p w14:paraId="01BB7379" w14:textId="77777777" w:rsidR="007678BE" w:rsidRDefault="007678BE" w:rsidP="007678BE">
      <w:pPr>
        <w:pStyle w:val="B2"/>
      </w:pPr>
      <w:r>
        <w:t>1)</w:t>
      </w:r>
      <w:r>
        <w:tab/>
        <w:t>shall include a Content-Type header field set to "application/vnd.3gpp.pinapp-info+xml"; and</w:t>
      </w:r>
    </w:p>
    <w:p w14:paraId="0F4997CA" w14:textId="77777777" w:rsidR="007678BE" w:rsidRDefault="007678BE" w:rsidP="007678BE">
      <w:pPr>
        <w:pStyle w:val="B2"/>
      </w:pPr>
      <w:r>
        <w:t>2)</w:t>
      </w:r>
      <w:r>
        <w:tab/>
        <w:t>shall include an application/vnd.3gpp.pinapp-info+xml MIME body with a &lt;pine-authorization-reject&gt; element in the &lt;pinapp-info&gt; root element and within the &lt;pine-authorization-reject&gt; element:</w:t>
      </w:r>
    </w:p>
    <w:p w14:paraId="1550E805" w14:textId="77777777" w:rsidR="007678BE" w:rsidRDefault="007678BE" w:rsidP="007678BE">
      <w:pPr>
        <w:pStyle w:val="B3"/>
        <w:rPr>
          <w:lang w:eastAsia="zh-CN"/>
        </w:rPr>
      </w:pPr>
      <w:r>
        <w:rPr>
          <w:lang w:eastAsia="zh-CN"/>
        </w:rPr>
        <w:t>i)</w:t>
      </w:r>
      <w:r>
        <w:rPr>
          <w:lang w:eastAsia="zh-CN"/>
        </w:rPr>
        <w:tab/>
        <w:t xml:space="preserve">shall </w:t>
      </w:r>
      <w:r>
        <w:t>include a &lt;</w:t>
      </w:r>
      <w:r>
        <w:rPr>
          <w:lang w:eastAsia="zh-CN"/>
        </w:rPr>
        <w:t>cause</w:t>
      </w:r>
      <w:r>
        <w:t>&gt; element set to an appropriate cause for PIN authorization failure; and</w:t>
      </w:r>
    </w:p>
    <w:p w14:paraId="5BE1C4CF" w14:textId="77777777" w:rsidR="00C4089F" w:rsidRDefault="007678BE" w:rsidP="007678BE">
      <w:pPr>
        <w:pStyle w:val="B1"/>
        <w:rPr>
          <w:lang w:eastAsia="zh-CN"/>
        </w:rPr>
      </w:pPr>
      <w:r>
        <w:rPr>
          <w:lang w:eastAsia="zh-CN"/>
        </w:rPr>
        <w:t>b)</w:t>
      </w:r>
      <w:r>
        <w:rPr>
          <w:lang w:eastAsia="zh-CN"/>
        </w:rPr>
        <w:tab/>
        <w:t xml:space="preserve">send the HTTP </w:t>
      </w:r>
      <w:r>
        <w:t>403 (Forbidden)</w:t>
      </w:r>
      <w:r>
        <w:rPr>
          <w:lang w:eastAsia="zh-CN"/>
        </w:rPr>
        <w:t xml:space="preserve"> response towards the requesting entity.</w:t>
      </w:r>
    </w:p>
    <w:p w14:paraId="7F480D7D" w14:textId="77777777" w:rsidR="00756EBD" w:rsidRDefault="00756EBD" w:rsidP="00756EBD">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0A3A81E1" w14:textId="77777777" w:rsidR="00756EBD" w:rsidRPr="007D3511" w:rsidRDefault="00756EBD" w:rsidP="00756EBD">
      <w:pPr>
        <w:pStyle w:val="B1"/>
        <w:rPr>
          <w:lang w:eastAsia="zh-CN"/>
        </w:rPr>
      </w:pPr>
      <w:r>
        <w:rPr>
          <w:rFonts w:hint="eastAsia"/>
          <w:lang w:eastAsia="zh-CN"/>
        </w:rPr>
        <w:lastRenderedPageBreak/>
        <w:t>0</w:t>
      </w:r>
      <w:r>
        <w:rPr>
          <w:lang w:eastAsia="zh-CN"/>
        </w:rPr>
        <w:tab/>
        <w:t>Protocol error, unspecified;</w:t>
      </w:r>
    </w:p>
    <w:p w14:paraId="019545D2" w14:textId="77777777" w:rsidR="00756EBD" w:rsidRDefault="00756EBD" w:rsidP="00756EBD">
      <w:pPr>
        <w:pStyle w:val="B1"/>
        <w:rPr>
          <w:lang w:eastAsia="zh-CN"/>
        </w:rPr>
      </w:pPr>
      <w:r>
        <w:rPr>
          <w:lang w:eastAsia="zh-CN"/>
        </w:rPr>
        <w:t>1</w:t>
      </w:r>
      <w:r>
        <w:rPr>
          <w:lang w:eastAsia="zh-CN"/>
        </w:rPr>
        <w:tab/>
      </w:r>
      <w:r w:rsidRPr="007D3511">
        <w:rPr>
          <w:lang w:eastAsia="zh-CN"/>
        </w:rPr>
        <w:t>Operation not allowed</w:t>
      </w:r>
      <w:r>
        <w:rPr>
          <w:lang w:eastAsia="zh-CN"/>
        </w:rPr>
        <w:t>;</w:t>
      </w:r>
    </w:p>
    <w:p w14:paraId="56A43BCA" w14:textId="77777777" w:rsidR="00756EBD" w:rsidRDefault="00756EBD" w:rsidP="00756EBD">
      <w:pPr>
        <w:pStyle w:val="B1"/>
        <w:rPr>
          <w:lang w:eastAsia="zh-CN"/>
        </w:rPr>
      </w:pPr>
      <w:r>
        <w:rPr>
          <w:lang w:eastAsia="zh-CN"/>
        </w:rPr>
        <w:t>2</w:t>
      </w:r>
      <w:r>
        <w:tab/>
        <w:t>Requested information not available</w:t>
      </w:r>
      <w:r>
        <w:rPr>
          <w:rFonts w:hint="eastAsia"/>
          <w:lang w:eastAsia="zh-CN"/>
        </w:rPr>
        <w:t xml:space="preserve">; </w:t>
      </w:r>
    </w:p>
    <w:p w14:paraId="75969E8E" w14:textId="77777777" w:rsidR="00756EBD" w:rsidRDefault="00756EBD" w:rsidP="00756EBD">
      <w:pPr>
        <w:pStyle w:val="B1"/>
        <w:rPr>
          <w:lang w:eastAsia="zh-CN"/>
        </w:rPr>
      </w:pPr>
      <w:r>
        <w:rPr>
          <w:rFonts w:hint="eastAsia"/>
          <w:lang w:eastAsia="zh-CN"/>
        </w:rPr>
        <w:t>3</w:t>
      </w:r>
      <w:r>
        <w:rPr>
          <w:lang w:eastAsia="zh-CN"/>
        </w:rPr>
        <w:tab/>
      </w:r>
      <w:r w:rsidRPr="007D3511">
        <w:rPr>
          <w:lang w:eastAsia="x-none"/>
        </w:rPr>
        <w:t>Authorization failure</w:t>
      </w:r>
      <w:r>
        <w:rPr>
          <w:lang w:eastAsia="zh-CN"/>
        </w:rPr>
        <w:t>;</w:t>
      </w:r>
      <w:r w:rsidRPr="00C37465">
        <w:rPr>
          <w:rFonts w:hint="eastAsia"/>
          <w:lang w:eastAsia="zh-CN"/>
        </w:rPr>
        <w:t xml:space="preserve"> </w:t>
      </w:r>
      <w:r>
        <w:rPr>
          <w:rFonts w:hint="eastAsia"/>
          <w:lang w:eastAsia="zh-CN"/>
        </w:rPr>
        <w:t>and</w:t>
      </w:r>
    </w:p>
    <w:p w14:paraId="2E4DA1A7" w14:textId="77777777" w:rsidR="00756EBD" w:rsidRPr="007678BE" w:rsidRDefault="00756EBD" w:rsidP="007678BE">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733F4514" w14:textId="77777777" w:rsidR="00C4089F" w:rsidRDefault="00C4089F" w:rsidP="00C4089F">
      <w:pPr>
        <w:pStyle w:val="Heading1"/>
      </w:pPr>
      <w:bookmarkStart w:id="554" w:name="_CR6"/>
      <w:bookmarkStart w:id="555" w:name="_Toc172038253"/>
      <w:bookmarkEnd w:id="554"/>
      <w:r>
        <w:t>6</w:t>
      </w:r>
      <w:r>
        <w:tab/>
      </w:r>
      <w:r w:rsidR="006019BA">
        <w:t>Coding</w:t>
      </w:r>
      <w:bookmarkEnd w:id="555"/>
    </w:p>
    <w:p w14:paraId="5D4A000F" w14:textId="77777777" w:rsidR="00C4089F" w:rsidRDefault="00BA4C6D" w:rsidP="00BA4C6D">
      <w:pPr>
        <w:pStyle w:val="Heading2"/>
        <w:rPr>
          <w:lang w:eastAsia="zh-CN"/>
        </w:rPr>
      </w:pPr>
      <w:bookmarkStart w:id="556" w:name="_CR6_1"/>
      <w:bookmarkStart w:id="557" w:name="_Toc172038254"/>
      <w:bookmarkEnd w:id="556"/>
      <w:r>
        <w:rPr>
          <w:rFonts w:hint="eastAsia"/>
          <w:lang w:eastAsia="zh-CN"/>
        </w:rPr>
        <w:t>6</w:t>
      </w:r>
      <w:r>
        <w:rPr>
          <w:lang w:eastAsia="zh-CN"/>
        </w:rPr>
        <w:t>.1</w:t>
      </w:r>
      <w:r w:rsidR="005533A0">
        <w:rPr>
          <w:lang w:eastAsia="zh-CN"/>
        </w:rPr>
        <w:tab/>
      </w:r>
      <w:r>
        <w:rPr>
          <w:lang w:eastAsia="zh-CN"/>
        </w:rPr>
        <w:t>General</w:t>
      </w:r>
      <w:bookmarkEnd w:id="557"/>
    </w:p>
    <w:p w14:paraId="7AF11996" w14:textId="77777777" w:rsidR="007D306C" w:rsidRDefault="007D306C" w:rsidP="007D306C">
      <w:pPr>
        <w:rPr>
          <w:lang w:eastAsia="en-GB"/>
        </w:rPr>
      </w:pPr>
      <w:r w:rsidRPr="00C569F0">
        <w:rPr>
          <w:lang w:eastAsia="en-GB"/>
        </w:rPr>
        <w:t>This clause contains the definition and contents of the messages used in the procedures described in the present document.</w:t>
      </w:r>
    </w:p>
    <w:p w14:paraId="0E6F7D0A" w14:textId="77777777" w:rsidR="00997279" w:rsidRDefault="00997279" w:rsidP="00997279">
      <w:pPr>
        <w:pStyle w:val="Heading2"/>
        <w:rPr>
          <w:lang w:eastAsia="zh-CN"/>
        </w:rPr>
      </w:pPr>
      <w:bookmarkStart w:id="558" w:name="_CR6_2"/>
      <w:bookmarkStart w:id="559" w:name="_Toc172038255"/>
      <w:bookmarkEnd w:id="558"/>
      <w:r>
        <w:rPr>
          <w:rFonts w:hint="eastAsia"/>
          <w:lang w:eastAsia="zh-CN"/>
        </w:rPr>
        <w:t>6</w:t>
      </w:r>
      <w:r>
        <w:rPr>
          <w:lang w:eastAsia="zh-CN"/>
        </w:rPr>
        <w:t>.</w:t>
      </w:r>
      <w:r w:rsidR="00341301">
        <w:rPr>
          <w:lang w:eastAsia="zh-CN"/>
        </w:rPr>
        <w:t>2</w:t>
      </w:r>
      <w:r w:rsidR="005533A0">
        <w:rPr>
          <w:lang w:eastAsia="zh-CN"/>
        </w:rPr>
        <w:tab/>
      </w:r>
      <w:r w:rsidR="00B70BD7">
        <w:rPr>
          <w:lang w:eastAsia="zh-CN"/>
        </w:rPr>
        <w:t>PINAPP protocol messages</w:t>
      </w:r>
      <w:bookmarkEnd w:id="559"/>
    </w:p>
    <w:p w14:paraId="661CB1B0" w14:textId="77777777" w:rsidR="005533A0" w:rsidRPr="005533A0" w:rsidRDefault="005533A0" w:rsidP="005533A0">
      <w:pPr>
        <w:pStyle w:val="Heading3"/>
        <w:rPr>
          <w:lang w:eastAsia="zh-CN"/>
        </w:rPr>
      </w:pPr>
      <w:bookmarkStart w:id="560" w:name="_CR6_2_1"/>
      <w:bookmarkStart w:id="561" w:name="_Toc172038256"/>
      <w:bookmarkEnd w:id="560"/>
      <w:r>
        <w:rPr>
          <w:rFonts w:hint="eastAsia"/>
          <w:lang w:eastAsia="zh-CN"/>
        </w:rPr>
        <w:t>6</w:t>
      </w:r>
      <w:r>
        <w:rPr>
          <w:lang w:eastAsia="zh-CN"/>
        </w:rPr>
        <w:t>.2.1</w:t>
      </w:r>
      <w:r>
        <w:rPr>
          <w:lang w:eastAsia="zh-CN"/>
        </w:rPr>
        <w:tab/>
        <w:t>General</w:t>
      </w:r>
      <w:bookmarkEnd w:id="561"/>
    </w:p>
    <w:p w14:paraId="75D98A98" w14:textId="77777777" w:rsidR="007D306C" w:rsidRDefault="007D306C" w:rsidP="007616FD">
      <w:r w:rsidRPr="00C569F0">
        <w:rPr>
          <w:lang w:eastAsia="zh-CN"/>
        </w:rPr>
        <w:t xml:space="preserve">This clause defines the XML schema and MIME type related to </w:t>
      </w:r>
      <w:r w:rsidR="000A195E">
        <w:rPr>
          <w:lang w:eastAsia="zh-CN"/>
        </w:rPr>
        <w:t xml:space="preserve">PINAPP protocol </w:t>
      </w:r>
      <w:r w:rsidRPr="00C569F0">
        <w:rPr>
          <w:lang w:eastAsia="zh-CN"/>
        </w:rPr>
        <w:t>messages</w:t>
      </w:r>
      <w:r>
        <w:rPr>
          <w:lang w:eastAsia="zh-CN"/>
        </w:rPr>
        <w:t>.</w:t>
      </w:r>
    </w:p>
    <w:p w14:paraId="35A6EB5F" w14:textId="77777777" w:rsidR="00E131E6" w:rsidRDefault="00E131E6" w:rsidP="00401DDD">
      <w:pPr>
        <w:pStyle w:val="Heading3"/>
      </w:pPr>
      <w:bookmarkStart w:id="562" w:name="_CR6_2_2"/>
      <w:bookmarkStart w:id="563" w:name="_Toc172038257"/>
      <w:bookmarkEnd w:id="562"/>
      <w:r>
        <w:rPr>
          <w:rFonts w:hint="eastAsia"/>
          <w:lang w:eastAsia="zh-CN"/>
        </w:rPr>
        <w:t>6</w:t>
      </w:r>
      <w:r>
        <w:rPr>
          <w:lang w:eastAsia="zh-CN"/>
        </w:rPr>
        <w:t>.2.2</w:t>
      </w:r>
      <w:r>
        <w:rPr>
          <w:lang w:eastAsia="zh-CN"/>
        </w:rPr>
        <w:tab/>
      </w:r>
      <w:r>
        <w:t>Structure</w:t>
      </w:r>
      <w:bookmarkEnd w:id="563"/>
    </w:p>
    <w:p w14:paraId="5FA0629E" w14:textId="77777777" w:rsidR="007D306C" w:rsidRDefault="007D306C" w:rsidP="007D306C">
      <w:pPr>
        <w:rPr>
          <w:lang w:eastAsia="x-none"/>
        </w:rPr>
      </w:pPr>
      <w:r>
        <w:t>The &lt;pinapp-info&gt; element shall be t</w:t>
      </w:r>
      <w:r>
        <w:rPr>
          <w:lang w:eastAsia="x-none"/>
        </w:rPr>
        <w:t xml:space="preserve">he root element of the </w:t>
      </w:r>
      <w:r>
        <w:t>document</w:t>
      </w:r>
      <w:r>
        <w:rPr>
          <w:lang w:eastAsia="x-none"/>
        </w:rPr>
        <w:t>.</w:t>
      </w:r>
    </w:p>
    <w:p w14:paraId="26F42FB3" w14:textId="77777777" w:rsidR="007D306C" w:rsidRDefault="007D306C" w:rsidP="007D306C">
      <w:r>
        <w:t xml:space="preserve">The &lt;pinapp-info&gt; element </w:t>
      </w:r>
      <w:r>
        <w:rPr>
          <w:lang w:eastAsia="x-none"/>
        </w:rPr>
        <w:t>shall include at least one of the followings</w:t>
      </w:r>
      <w:r>
        <w:t>:</w:t>
      </w:r>
    </w:p>
    <w:p w14:paraId="00D6B9E0" w14:textId="77777777" w:rsidR="00A67331" w:rsidRDefault="00A67331" w:rsidP="00534118">
      <w:pPr>
        <w:pStyle w:val="B1"/>
      </w:pPr>
      <w:r>
        <w:rPr>
          <w:lang w:eastAsia="zh-CN"/>
        </w:rPr>
        <w:t>a)</w:t>
      </w:r>
      <w:r>
        <w:rPr>
          <w:lang w:eastAsia="zh-CN"/>
        </w:rPr>
        <w:tab/>
        <w:t>PINAPP protocol messages only applicable to interface between PIN peer and PIN peer:</w:t>
      </w:r>
    </w:p>
    <w:p w14:paraId="48A583AB" w14:textId="77777777" w:rsidR="007D306C" w:rsidRDefault="00534118" w:rsidP="00534118">
      <w:pPr>
        <w:pStyle w:val="B2"/>
      </w:pPr>
      <w:r>
        <w:t>1</w:t>
      </w:r>
      <w:r w:rsidR="007D306C">
        <w:t>)</w:t>
      </w:r>
      <w:r w:rsidR="007D306C">
        <w:tab/>
        <w:t>&lt;server-discovery-request&gt; element;</w:t>
      </w:r>
    </w:p>
    <w:p w14:paraId="10B900EE" w14:textId="77777777" w:rsidR="007D306C" w:rsidRDefault="00534118" w:rsidP="00534118">
      <w:pPr>
        <w:pStyle w:val="B2"/>
      </w:pPr>
      <w:r>
        <w:t>2</w:t>
      </w:r>
      <w:r w:rsidR="007D306C">
        <w:t>)</w:t>
      </w:r>
      <w:r w:rsidR="007D306C">
        <w:tab/>
        <w:t>&lt;server-discovery-accept&gt;element;</w:t>
      </w:r>
    </w:p>
    <w:p w14:paraId="2465662E" w14:textId="77777777" w:rsidR="007D306C" w:rsidRDefault="00534118" w:rsidP="00534118">
      <w:pPr>
        <w:pStyle w:val="B2"/>
      </w:pPr>
      <w:r>
        <w:rPr>
          <w:lang w:eastAsia="zh-CN"/>
        </w:rPr>
        <w:t>3</w:t>
      </w:r>
      <w:r w:rsidR="007D306C">
        <w:rPr>
          <w:lang w:eastAsia="zh-CN"/>
        </w:rPr>
        <w:t>)</w:t>
      </w:r>
      <w:r w:rsidR="007D306C">
        <w:rPr>
          <w:lang w:eastAsia="zh-CN"/>
        </w:rPr>
        <w:tab/>
      </w:r>
      <w:r w:rsidR="007D306C">
        <w:t>&lt;server-discovery-reject&gt;element;</w:t>
      </w:r>
    </w:p>
    <w:p w14:paraId="610DC3A2" w14:textId="77777777" w:rsidR="00534118" w:rsidRDefault="00534118" w:rsidP="00534118">
      <w:pPr>
        <w:pStyle w:val="B2"/>
      </w:pPr>
      <w:r>
        <w:t>4)</w:t>
      </w:r>
      <w:r>
        <w:tab/>
        <w:t>&lt;pin-creation-notification-request&gt; element;</w:t>
      </w:r>
    </w:p>
    <w:p w14:paraId="6816FE48" w14:textId="77777777" w:rsidR="00534118" w:rsidRDefault="00534118" w:rsidP="00534118">
      <w:pPr>
        <w:pStyle w:val="B2"/>
      </w:pPr>
      <w:r>
        <w:rPr>
          <w:lang w:eastAsia="zh-CN"/>
        </w:rPr>
        <w:t>5)</w:t>
      </w:r>
      <w:r>
        <w:rPr>
          <w:lang w:eastAsia="zh-CN"/>
        </w:rPr>
        <w:tab/>
      </w:r>
      <w:r>
        <w:t>&lt;pin-creation-notification-reject&gt; element;</w:t>
      </w:r>
    </w:p>
    <w:p w14:paraId="55260797" w14:textId="77777777" w:rsidR="00191B4D" w:rsidRDefault="00191B4D" w:rsidP="00191B4D">
      <w:pPr>
        <w:pStyle w:val="B2"/>
      </w:pPr>
      <w:r>
        <w:rPr>
          <w:lang w:eastAsia="zh-CN"/>
        </w:rPr>
        <w:t>6)</w:t>
      </w:r>
      <w:r>
        <w:rPr>
          <w:lang w:eastAsia="zh-CN"/>
        </w:rPr>
        <w:tab/>
        <w:t xml:space="preserve">&lt;pine-represent-registration-accept&gt; </w:t>
      </w:r>
      <w:r>
        <w:t>element;</w:t>
      </w:r>
    </w:p>
    <w:p w14:paraId="2EFE1A3A" w14:textId="77777777" w:rsidR="00191B4D" w:rsidRDefault="00191B4D" w:rsidP="00534118">
      <w:pPr>
        <w:pStyle w:val="B2"/>
      </w:pPr>
      <w:r>
        <w:rPr>
          <w:lang w:eastAsia="zh-CN"/>
        </w:rPr>
        <w:t>7)</w:t>
      </w:r>
      <w:r>
        <w:rPr>
          <w:lang w:eastAsia="zh-CN"/>
        </w:rPr>
        <w:tab/>
        <w:t xml:space="preserve">&lt;pine-represent-registration-reject&gt; </w:t>
      </w:r>
      <w:r>
        <w:t>element;</w:t>
      </w:r>
    </w:p>
    <w:p w14:paraId="6540EBE6" w14:textId="77777777" w:rsidR="00277DCD" w:rsidRDefault="00277DCD" w:rsidP="00277DCD">
      <w:pPr>
        <w:pStyle w:val="B2"/>
      </w:pPr>
      <w:r>
        <w:rPr>
          <w:lang w:eastAsia="zh-CN"/>
        </w:rPr>
        <w:t>8)</w:t>
      </w:r>
      <w:r>
        <w:rPr>
          <w:lang w:eastAsia="zh-CN"/>
        </w:rPr>
        <w:tab/>
      </w:r>
      <w:r>
        <w:t>&lt;pin-</w:t>
      </w:r>
      <w:r>
        <w:rPr>
          <w:lang w:eastAsia="zh-CN"/>
        </w:rPr>
        <w:t>pemc</w:t>
      </w:r>
      <w:r>
        <w:t>-takeover-request&gt; element;</w:t>
      </w:r>
    </w:p>
    <w:p w14:paraId="06A6C5AD" w14:textId="77777777" w:rsidR="00277DCD" w:rsidRDefault="00277DCD" w:rsidP="00277DCD">
      <w:pPr>
        <w:pStyle w:val="B2"/>
      </w:pPr>
      <w:r>
        <w:t>9)</w:t>
      </w:r>
      <w:r>
        <w:tab/>
        <w:t>&lt;pin-</w:t>
      </w:r>
      <w:r>
        <w:rPr>
          <w:lang w:eastAsia="zh-CN"/>
        </w:rPr>
        <w:t>pemc</w:t>
      </w:r>
      <w:r>
        <w:t>-takeover-accept&gt; element;</w:t>
      </w:r>
    </w:p>
    <w:p w14:paraId="46FA3FA2" w14:textId="77777777" w:rsidR="00277DCD" w:rsidRDefault="00277DCD" w:rsidP="00277DCD">
      <w:pPr>
        <w:pStyle w:val="B2"/>
      </w:pPr>
      <w:r>
        <w:t>10)</w:t>
      </w:r>
      <w:r>
        <w:tab/>
        <w:t>&lt;pin-</w:t>
      </w:r>
      <w:r>
        <w:rPr>
          <w:lang w:eastAsia="zh-CN"/>
        </w:rPr>
        <w:t>pemc</w:t>
      </w:r>
      <w:r>
        <w:t>-takeover-reject&gt; element;</w:t>
      </w:r>
    </w:p>
    <w:p w14:paraId="09681620" w14:textId="77777777" w:rsidR="00277DCD" w:rsidRDefault="00277DCD" w:rsidP="00277DCD">
      <w:pPr>
        <w:pStyle w:val="B2"/>
        <w:rPr>
          <w:lang w:eastAsia="zh-CN"/>
        </w:rPr>
      </w:pPr>
      <w:r>
        <w:rPr>
          <w:lang w:eastAsia="zh-CN"/>
        </w:rPr>
        <w:t>11)</w:t>
      </w:r>
      <w:r>
        <w:rPr>
          <w:lang w:eastAsia="zh-CN"/>
        </w:rPr>
        <w:tab/>
      </w:r>
      <w:r>
        <w:t>&lt;pin-</w:t>
      </w:r>
      <w:r>
        <w:rPr>
          <w:lang w:eastAsia="zh-CN"/>
        </w:rPr>
        <w:t>pegc</w:t>
      </w:r>
      <w:r>
        <w:t>-takeover-request&gt; element;</w:t>
      </w:r>
    </w:p>
    <w:p w14:paraId="79258F28" w14:textId="77777777" w:rsidR="00277DCD" w:rsidRDefault="00277DCD" w:rsidP="00277DCD">
      <w:pPr>
        <w:pStyle w:val="B2"/>
      </w:pPr>
      <w:r>
        <w:t>12)</w:t>
      </w:r>
      <w:r>
        <w:tab/>
        <w:t>&lt;pin-</w:t>
      </w:r>
      <w:r>
        <w:rPr>
          <w:lang w:eastAsia="zh-CN"/>
        </w:rPr>
        <w:t>pegc</w:t>
      </w:r>
      <w:r>
        <w:t>-takeover-accept&gt; element;</w:t>
      </w:r>
    </w:p>
    <w:p w14:paraId="30F1E0F3" w14:textId="77777777" w:rsidR="00277DCD" w:rsidRDefault="00277DCD" w:rsidP="00534118">
      <w:pPr>
        <w:pStyle w:val="B2"/>
      </w:pPr>
      <w:r>
        <w:t>13)</w:t>
      </w:r>
      <w:r>
        <w:tab/>
        <w:t>&lt;pin-</w:t>
      </w:r>
      <w:r>
        <w:rPr>
          <w:lang w:eastAsia="zh-CN"/>
        </w:rPr>
        <w:t>pegc</w:t>
      </w:r>
      <w:r>
        <w:t>-takeover-reject&gt; element;</w:t>
      </w:r>
    </w:p>
    <w:p w14:paraId="4A4FA803" w14:textId="77777777" w:rsidR="003B21C6" w:rsidRDefault="003B21C6" w:rsidP="003B21C6">
      <w:pPr>
        <w:pStyle w:val="B2"/>
      </w:pPr>
      <w:r>
        <w:rPr>
          <w:rFonts w:hint="eastAsia"/>
          <w:lang w:eastAsia="zh-CN"/>
        </w:rPr>
        <w:t>1</w:t>
      </w:r>
      <w:r>
        <w:rPr>
          <w:lang w:eastAsia="zh-CN"/>
        </w:rPr>
        <w:t>4)</w:t>
      </w:r>
      <w:r>
        <w:rPr>
          <w:lang w:eastAsia="zh-CN"/>
        </w:rPr>
        <w:tab/>
      </w:r>
      <w:r>
        <w:t>&lt;pin-management-pine-join-request&gt;</w:t>
      </w:r>
      <w:r w:rsidRPr="006A48FC">
        <w:t xml:space="preserve"> </w:t>
      </w:r>
      <w:r>
        <w:t>element;</w:t>
      </w:r>
    </w:p>
    <w:p w14:paraId="6CED5DD8" w14:textId="77777777" w:rsidR="003B21C6" w:rsidRDefault="003B21C6" w:rsidP="003B21C6">
      <w:pPr>
        <w:pStyle w:val="B2"/>
      </w:pPr>
      <w:r>
        <w:rPr>
          <w:rFonts w:hint="eastAsia"/>
          <w:lang w:eastAsia="zh-CN"/>
        </w:rPr>
        <w:t>1</w:t>
      </w:r>
      <w:r>
        <w:rPr>
          <w:lang w:eastAsia="zh-CN"/>
        </w:rPr>
        <w:t>5)</w:t>
      </w:r>
      <w:r>
        <w:rPr>
          <w:lang w:eastAsia="zh-CN"/>
        </w:rPr>
        <w:tab/>
      </w:r>
      <w:r>
        <w:t>&lt;pin-management-pine-join-accept&gt;</w:t>
      </w:r>
      <w:r w:rsidRPr="00CC427C">
        <w:t xml:space="preserve"> </w:t>
      </w:r>
      <w:r>
        <w:t>element;</w:t>
      </w:r>
    </w:p>
    <w:p w14:paraId="693610BE" w14:textId="77777777" w:rsidR="003B21C6" w:rsidRDefault="003B21C6" w:rsidP="003B21C6">
      <w:pPr>
        <w:pStyle w:val="B2"/>
      </w:pPr>
      <w:r>
        <w:rPr>
          <w:rFonts w:hint="eastAsia"/>
          <w:lang w:eastAsia="zh-CN"/>
        </w:rPr>
        <w:lastRenderedPageBreak/>
        <w:t>1</w:t>
      </w:r>
      <w:r>
        <w:rPr>
          <w:lang w:eastAsia="zh-CN"/>
        </w:rPr>
        <w:t>6)</w:t>
      </w:r>
      <w:r>
        <w:rPr>
          <w:lang w:eastAsia="zh-CN"/>
        </w:rPr>
        <w:tab/>
      </w:r>
      <w:r>
        <w:t>&lt;pin-management-pine-join-reject&gt;</w:t>
      </w:r>
      <w:r w:rsidRPr="00CC427C">
        <w:t xml:space="preserve"> </w:t>
      </w:r>
      <w:r>
        <w:t>element;</w:t>
      </w:r>
    </w:p>
    <w:p w14:paraId="5A2D2ACE" w14:textId="77777777" w:rsidR="003B21C6" w:rsidRDefault="003B21C6" w:rsidP="003B21C6">
      <w:pPr>
        <w:pStyle w:val="B2"/>
      </w:pPr>
      <w:r>
        <w:rPr>
          <w:rFonts w:hint="eastAsia"/>
          <w:lang w:eastAsia="zh-CN"/>
        </w:rPr>
        <w:t>1</w:t>
      </w:r>
      <w:r>
        <w:rPr>
          <w:lang w:eastAsia="zh-CN"/>
        </w:rPr>
        <w:t>7)</w:t>
      </w:r>
      <w:r>
        <w:rPr>
          <w:lang w:eastAsia="zh-CN"/>
        </w:rPr>
        <w:tab/>
      </w:r>
      <w:r>
        <w:t>&lt;pin-management-pine-leave-request&gt;</w:t>
      </w:r>
      <w:r w:rsidRPr="00E05612">
        <w:t xml:space="preserve"> </w:t>
      </w:r>
      <w:r>
        <w:t>element;</w:t>
      </w:r>
    </w:p>
    <w:p w14:paraId="11CFFC40" w14:textId="77777777" w:rsidR="003B21C6" w:rsidRDefault="003B21C6" w:rsidP="003B21C6">
      <w:pPr>
        <w:pStyle w:val="B2"/>
      </w:pPr>
      <w:r>
        <w:rPr>
          <w:rFonts w:hint="eastAsia"/>
          <w:lang w:eastAsia="zh-CN"/>
        </w:rPr>
        <w:t>1</w:t>
      </w:r>
      <w:r>
        <w:rPr>
          <w:lang w:eastAsia="zh-CN"/>
        </w:rPr>
        <w:t>8)</w:t>
      </w:r>
      <w:r>
        <w:rPr>
          <w:lang w:eastAsia="zh-CN"/>
        </w:rPr>
        <w:tab/>
      </w:r>
      <w:r>
        <w:t>&lt;pin-management-pine-leave-reject&gt;</w:t>
      </w:r>
      <w:r w:rsidRPr="00E05612">
        <w:t xml:space="preserve"> </w:t>
      </w:r>
      <w:r>
        <w:t>element;</w:t>
      </w:r>
    </w:p>
    <w:p w14:paraId="730CEDCD" w14:textId="77777777" w:rsidR="003B21C6" w:rsidRDefault="003B21C6" w:rsidP="003B21C6">
      <w:pPr>
        <w:pStyle w:val="B2"/>
      </w:pPr>
      <w:r>
        <w:rPr>
          <w:rFonts w:hint="eastAsia"/>
          <w:lang w:eastAsia="zh-CN"/>
        </w:rPr>
        <w:t>1</w:t>
      </w:r>
      <w:r>
        <w:rPr>
          <w:lang w:eastAsia="zh-CN"/>
        </w:rPr>
        <w:t>9)</w:t>
      </w:r>
      <w:r>
        <w:rPr>
          <w:lang w:eastAsia="zh-CN"/>
        </w:rPr>
        <w:tab/>
      </w:r>
      <w:r>
        <w:t>&lt;pin-</w:t>
      </w:r>
      <w:r>
        <w:rPr>
          <w:lang w:eastAsia="zh-CN"/>
        </w:rPr>
        <w:t>service</w:t>
      </w:r>
      <w:r>
        <w:t>-registration-request&gt;</w:t>
      </w:r>
      <w:r w:rsidRPr="00254203">
        <w:t xml:space="preserve"> </w:t>
      </w:r>
      <w:r>
        <w:t>element;</w:t>
      </w:r>
    </w:p>
    <w:p w14:paraId="520BC769" w14:textId="77777777" w:rsidR="003B21C6" w:rsidRDefault="003B21C6" w:rsidP="003B21C6">
      <w:pPr>
        <w:pStyle w:val="B2"/>
      </w:pPr>
      <w:r>
        <w:t>20)</w:t>
      </w:r>
      <w:r>
        <w:tab/>
        <w:t>&lt;pin-</w:t>
      </w:r>
      <w:r>
        <w:rPr>
          <w:lang w:eastAsia="zh-CN"/>
        </w:rPr>
        <w:t>service</w:t>
      </w:r>
      <w:r>
        <w:t>-registration-accept&gt; element;</w:t>
      </w:r>
    </w:p>
    <w:p w14:paraId="28EDDD64" w14:textId="77777777" w:rsidR="003B21C6" w:rsidRDefault="003B21C6" w:rsidP="003B21C6">
      <w:pPr>
        <w:pStyle w:val="B2"/>
      </w:pPr>
      <w:r>
        <w:t>21)</w:t>
      </w:r>
      <w:r>
        <w:tab/>
        <w:t>&lt;pin-</w:t>
      </w:r>
      <w:r>
        <w:rPr>
          <w:lang w:eastAsia="zh-CN"/>
        </w:rPr>
        <w:t>service</w:t>
      </w:r>
      <w:r>
        <w:t>-registration-reject&gt; element;</w:t>
      </w:r>
    </w:p>
    <w:p w14:paraId="4852FB6D" w14:textId="77777777" w:rsidR="003B21C6" w:rsidRDefault="003B21C6" w:rsidP="003B21C6">
      <w:pPr>
        <w:pStyle w:val="B2"/>
      </w:pPr>
      <w:r>
        <w:rPr>
          <w:lang w:eastAsia="zh-CN"/>
        </w:rPr>
        <w:t>22)</w:t>
      </w:r>
      <w:r>
        <w:rPr>
          <w:lang w:eastAsia="zh-CN"/>
        </w:rPr>
        <w:tab/>
      </w:r>
      <w:r>
        <w:t>&lt;pin-</w:t>
      </w:r>
      <w:r>
        <w:rPr>
          <w:lang w:eastAsia="zh-CN"/>
        </w:rPr>
        <w:t>service</w:t>
      </w:r>
      <w:r>
        <w:t>-deregistration-request&gt;</w:t>
      </w:r>
      <w:r w:rsidRPr="00B00F80">
        <w:t xml:space="preserve"> </w:t>
      </w:r>
      <w:r>
        <w:t>element;</w:t>
      </w:r>
    </w:p>
    <w:p w14:paraId="328463FC" w14:textId="77777777" w:rsidR="003B21C6" w:rsidRDefault="003B21C6" w:rsidP="003B21C6">
      <w:pPr>
        <w:pStyle w:val="B2"/>
      </w:pPr>
      <w:r>
        <w:t>23)</w:t>
      </w:r>
      <w:r>
        <w:tab/>
        <w:t>&lt;pin-</w:t>
      </w:r>
      <w:r>
        <w:rPr>
          <w:lang w:eastAsia="zh-CN"/>
        </w:rPr>
        <w:t>service</w:t>
      </w:r>
      <w:r>
        <w:t>-deregistration-accept&gt; element;</w:t>
      </w:r>
    </w:p>
    <w:p w14:paraId="1BFC76CB" w14:textId="77777777" w:rsidR="003B21C6" w:rsidRDefault="003B21C6" w:rsidP="003B21C6">
      <w:pPr>
        <w:pStyle w:val="B2"/>
      </w:pPr>
      <w:r>
        <w:t>24)</w:t>
      </w:r>
      <w:r>
        <w:tab/>
        <w:t>&lt;pin-</w:t>
      </w:r>
      <w:r>
        <w:rPr>
          <w:lang w:eastAsia="zh-CN"/>
        </w:rPr>
        <w:t>service</w:t>
      </w:r>
      <w:r>
        <w:t>-deregistration-reject&gt; element;</w:t>
      </w:r>
    </w:p>
    <w:p w14:paraId="3F65FEB9" w14:textId="77777777" w:rsidR="003B21C6" w:rsidRDefault="003B21C6" w:rsidP="003B21C6">
      <w:pPr>
        <w:pStyle w:val="B2"/>
      </w:pPr>
      <w:r>
        <w:rPr>
          <w:rFonts w:hint="eastAsia"/>
          <w:lang w:eastAsia="zh-CN"/>
        </w:rPr>
        <w:t>2</w:t>
      </w:r>
      <w:r>
        <w:rPr>
          <w:lang w:eastAsia="zh-CN"/>
        </w:rPr>
        <w:t>5)</w:t>
      </w:r>
      <w:r>
        <w:rPr>
          <w:lang w:eastAsia="zh-CN"/>
        </w:rPr>
        <w:tab/>
      </w:r>
      <w:r>
        <w:t>&lt;pin-communication-create-request&gt;</w:t>
      </w:r>
      <w:r w:rsidRPr="00734806">
        <w:t xml:space="preserve"> </w:t>
      </w:r>
      <w:r>
        <w:t>element;</w:t>
      </w:r>
    </w:p>
    <w:p w14:paraId="46E9C2CB" w14:textId="77777777" w:rsidR="003B21C6" w:rsidRDefault="003B21C6" w:rsidP="003B21C6">
      <w:pPr>
        <w:pStyle w:val="B2"/>
      </w:pPr>
      <w:r>
        <w:rPr>
          <w:rFonts w:hint="eastAsia"/>
          <w:lang w:eastAsia="zh-CN"/>
        </w:rPr>
        <w:t>2</w:t>
      </w:r>
      <w:r>
        <w:rPr>
          <w:lang w:eastAsia="zh-CN"/>
        </w:rPr>
        <w:t>6)</w:t>
      </w:r>
      <w:r>
        <w:rPr>
          <w:lang w:eastAsia="zh-CN"/>
        </w:rPr>
        <w:tab/>
      </w:r>
      <w:r>
        <w:t>&lt;pin-communication-create-accept&gt; element;</w:t>
      </w:r>
    </w:p>
    <w:p w14:paraId="10E2B972" w14:textId="77777777" w:rsidR="003B21C6" w:rsidRDefault="003B21C6" w:rsidP="003B21C6">
      <w:pPr>
        <w:pStyle w:val="B2"/>
      </w:pPr>
      <w:r>
        <w:rPr>
          <w:rFonts w:hint="eastAsia"/>
          <w:lang w:eastAsia="zh-CN"/>
        </w:rPr>
        <w:t>2</w:t>
      </w:r>
      <w:r>
        <w:rPr>
          <w:lang w:eastAsia="zh-CN"/>
        </w:rPr>
        <w:t>7)</w:t>
      </w:r>
      <w:r>
        <w:rPr>
          <w:lang w:eastAsia="zh-CN"/>
        </w:rPr>
        <w:tab/>
      </w:r>
      <w:r w:rsidRPr="004959FF">
        <w:t>&lt;pin-communication-create-reject&gt;</w:t>
      </w:r>
      <w:r w:rsidRPr="001A476D">
        <w:t xml:space="preserve"> </w:t>
      </w:r>
      <w:r>
        <w:t>element;</w:t>
      </w:r>
    </w:p>
    <w:p w14:paraId="64F0F9C4" w14:textId="77777777" w:rsidR="003B21C6" w:rsidRDefault="003B21C6" w:rsidP="003B21C6">
      <w:pPr>
        <w:pStyle w:val="B2"/>
      </w:pPr>
      <w:r>
        <w:t>28)</w:t>
      </w:r>
      <w:r>
        <w:tab/>
        <w:t>&lt;pin-communication-update-request&gt; element;</w:t>
      </w:r>
    </w:p>
    <w:p w14:paraId="0BAACC9E" w14:textId="77777777" w:rsidR="003B21C6" w:rsidRDefault="003B21C6" w:rsidP="003B21C6">
      <w:pPr>
        <w:pStyle w:val="B2"/>
      </w:pPr>
      <w:r>
        <w:t>29)</w:t>
      </w:r>
      <w:r>
        <w:tab/>
        <w:t>&lt;pin-communication-update-accept&gt; element;</w:t>
      </w:r>
    </w:p>
    <w:p w14:paraId="327878E7" w14:textId="77777777" w:rsidR="003B21C6" w:rsidRDefault="003B21C6" w:rsidP="003B21C6">
      <w:pPr>
        <w:pStyle w:val="B2"/>
      </w:pPr>
      <w:r>
        <w:t>30)</w:t>
      </w:r>
      <w:r>
        <w:tab/>
        <w:t>&lt;pin-communication-update-reject&gt; element;</w:t>
      </w:r>
    </w:p>
    <w:p w14:paraId="52C315E6" w14:textId="77777777" w:rsidR="003B21C6" w:rsidRDefault="003B21C6" w:rsidP="003B21C6">
      <w:pPr>
        <w:pStyle w:val="B2"/>
      </w:pPr>
      <w:r>
        <w:rPr>
          <w:rFonts w:hint="eastAsia"/>
          <w:lang w:eastAsia="zh-CN"/>
        </w:rPr>
        <w:t>3</w:t>
      </w:r>
      <w:r>
        <w:rPr>
          <w:lang w:eastAsia="zh-CN"/>
        </w:rPr>
        <w:t>1)</w:t>
      </w:r>
      <w:r>
        <w:rPr>
          <w:lang w:eastAsia="zh-CN"/>
        </w:rPr>
        <w:tab/>
      </w:r>
      <w:r>
        <w:t>&lt;pin-communication-delete-request&gt; element;</w:t>
      </w:r>
    </w:p>
    <w:p w14:paraId="212C0C8C" w14:textId="77777777" w:rsidR="003B21C6" w:rsidRDefault="003B21C6" w:rsidP="003B21C6">
      <w:pPr>
        <w:pStyle w:val="B2"/>
      </w:pPr>
      <w:r>
        <w:rPr>
          <w:rFonts w:hint="eastAsia"/>
          <w:lang w:eastAsia="zh-CN"/>
        </w:rPr>
        <w:t>3</w:t>
      </w:r>
      <w:r>
        <w:rPr>
          <w:lang w:eastAsia="zh-CN"/>
        </w:rPr>
        <w:t>2)</w:t>
      </w:r>
      <w:r>
        <w:rPr>
          <w:lang w:eastAsia="zh-CN"/>
        </w:rPr>
        <w:tab/>
      </w:r>
      <w:r>
        <w:t>&lt;pin-communication-delete-reject&gt; element;</w:t>
      </w:r>
    </w:p>
    <w:p w14:paraId="31EA113B" w14:textId="77777777" w:rsidR="003B21C6" w:rsidRDefault="003B21C6" w:rsidP="003B21C6">
      <w:pPr>
        <w:pStyle w:val="B2"/>
      </w:pPr>
      <w:r>
        <w:t>33)</w:t>
      </w:r>
      <w:r>
        <w:tab/>
        <w:t>&lt;pin-management-service-switch-configure-request&gt; element;</w:t>
      </w:r>
    </w:p>
    <w:p w14:paraId="7BA3CB03" w14:textId="77777777" w:rsidR="003B21C6" w:rsidRPr="00665099" w:rsidRDefault="003B21C6" w:rsidP="003B21C6">
      <w:pPr>
        <w:pStyle w:val="B2"/>
        <w:rPr>
          <w:lang w:eastAsia="zh-CN"/>
        </w:rPr>
      </w:pPr>
      <w:r>
        <w:t>34)</w:t>
      </w:r>
      <w:r>
        <w:tab/>
        <w:t>&lt;pin-management-service-switch-configure-reject&gt;</w:t>
      </w:r>
      <w:r w:rsidRPr="00665099">
        <w:t xml:space="preserve"> </w:t>
      </w:r>
      <w:r>
        <w:t>element;</w:t>
      </w:r>
    </w:p>
    <w:p w14:paraId="55B03656" w14:textId="77777777" w:rsidR="003B21C6" w:rsidRDefault="003B21C6" w:rsidP="003B21C6">
      <w:pPr>
        <w:pStyle w:val="B2"/>
      </w:pPr>
      <w:r>
        <w:t>35)</w:t>
      </w:r>
      <w:r>
        <w:tab/>
        <w:t>&lt;pin-service-discovery-request&gt; element;</w:t>
      </w:r>
    </w:p>
    <w:p w14:paraId="64217202" w14:textId="77777777" w:rsidR="003B21C6" w:rsidRDefault="003B21C6" w:rsidP="003B21C6">
      <w:pPr>
        <w:pStyle w:val="B2"/>
      </w:pPr>
      <w:r>
        <w:t>36)</w:t>
      </w:r>
      <w:r>
        <w:tab/>
        <w:t>&lt;pin-service-discovery-accept&gt; element;</w:t>
      </w:r>
    </w:p>
    <w:p w14:paraId="721F9EB9" w14:textId="77777777" w:rsidR="003B21C6" w:rsidRDefault="003B21C6" w:rsidP="003B21C6">
      <w:pPr>
        <w:pStyle w:val="B2"/>
      </w:pPr>
      <w:r>
        <w:t>37)</w:t>
      </w:r>
      <w:r>
        <w:tab/>
        <w:t>&lt;pin-service-discovery-reject&gt; element;</w:t>
      </w:r>
    </w:p>
    <w:p w14:paraId="421923E8" w14:textId="77777777" w:rsidR="003B21C6" w:rsidRDefault="003B21C6" w:rsidP="003B21C6">
      <w:pPr>
        <w:pStyle w:val="B2"/>
      </w:pPr>
      <w:r>
        <w:rPr>
          <w:rFonts w:hint="eastAsia"/>
          <w:lang w:eastAsia="zh-CN"/>
        </w:rPr>
        <w:t>3</w:t>
      </w:r>
      <w:r>
        <w:rPr>
          <w:lang w:eastAsia="zh-CN"/>
        </w:rPr>
        <w:t>8)</w:t>
      </w:r>
      <w:r>
        <w:rPr>
          <w:lang w:eastAsia="zh-CN"/>
        </w:rPr>
        <w:tab/>
      </w:r>
      <w:r>
        <w:t>&lt;pin-management-pegc-service-continuity-request&gt; element;</w:t>
      </w:r>
    </w:p>
    <w:p w14:paraId="59834921" w14:textId="77777777" w:rsidR="003B21C6" w:rsidRDefault="003B21C6" w:rsidP="003B21C6">
      <w:pPr>
        <w:pStyle w:val="B2"/>
      </w:pPr>
      <w:r>
        <w:rPr>
          <w:rFonts w:hint="eastAsia"/>
          <w:lang w:eastAsia="zh-CN"/>
        </w:rPr>
        <w:t>3</w:t>
      </w:r>
      <w:r>
        <w:rPr>
          <w:lang w:eastAsia="zh-CN"/>
        </w:rPr>
        <w:t>9)</w:t>
      </w:r>
      <w:r>
        <w:rPr>
          <w:lang w:eastAsia="zh-CN"/>
        </w:rPr>
        <w:tab/>
      </w:r>
      <w:r>
        <w:t>&lt;pin-management-pegc-service-continuity-accept&gt; element;</w:t>
      </w:r>
    </w:p>
    <w:p w14:paraId="1C996CA1" w14:textId="77777777" w:rsidR="003B21C6" w:rsidRDefault="003B21C6" w:rsidP="003B21C6">
      <w:pPr>
        <w:pStyle w:val="B2"/>
      </w:pPr>
      <w:r>
        <w:t>40)</w:t>
      </w:r>
      <w:r>
        <w:tab/>
        <w:t>&lt;pin-management-pegc-service-continuity-reject&gt; element;</w:t>
      </w:r>
    </w:p>
    <w:p w14:paraId="44E916B5" w14:textId="77777777" w:rsidR="003B21C6" w:rsidRDefault="003B21C6" w:rsidP="003B21C6">
      <w:pPr>
        <w:pStyle w:val="B2"/>
      </w:pPr>
      <w:r>
        <w:t>41)</w:t>
      </w:r>
      <w:r>
        <w:tab/>
        <w:t>&lt;pin-management-pegc-configuration-request&gt; element;</w:t>
      </w:r>
    </w:p>
    <w:p w14:paraId="3D18FCC3" w14:textId="77777777" w:rsidR="003B21C6" w:rsidRDefault="003B21C6" w:rsidP="003B21C6">
      <w:pPr>
        <w:pStyle w:val="B2"/>
      </w:pPr>
      <w:r>
        <w:t>42)</w:t>
      </w:r>
      <w:r>
        <w:tab/>
        <w:t>&lt;pin-management-pegc-configuration-accept&gt; element;</w:t>
      </w:r>
    </w:p>
    <w:p w14:paraId="02A5AAF9" w14:textId="77777777" w:rsidR="003B21C6" w:rsidRDefault="003B21C6" w:rsidP="003B21C6">
      <w:pPr>
        <w:pStyle w:val="B2"/>
      </w:pPr>
      <w:r>
        <w:t>43)</w:t>
      </w:r>
      <w:r>
        <w:tab/>
        <w:t>&lt;pin-management-pegc-configuration-reject&gt; element;</w:t>
      </w:r>
    </w:p>
    <w:p w14:paraId="289CB5AD" w14:textId="77777777" w:rsidR="003B21C6" w:rsidRDefault="003B21C6" w:rsidP="003B21C6">
      <w:pPr>
        <w:pStyle w:val="B2"/>
      </w:pPr>
      <w:r>
        <w:rPr>
          <w:rFonts w:hint="eastAsia"/>
          <w:lang w:eastAsia="zh-CN"/>
        </w:rPr>
        <w:t>4</w:t>
      </w:r>
      <w:r>
        <w:rPr>
          <w:lang w:eastAsia="zh-CN"/>
        </w:rPr>
        <w:t>4)</w:t>
      </w:r>
      <w:r>
        <w:rPr>
          <w:lang w:eastAsia="zh-CN"/>
        </w:rPr>
        <w:tab/>
      </w:r>
      <w:r>
        <w:t>&lt;pin-management-pegc-discovery-request&gt; element;</w:t>
      </w:r>
    </w:p>
    <w:p w14:paraId="1EF26F91" w14:textId="77777777" w:rsidR="003B21C6" w:rsidRDefault="003B21C6" w:rsidP="003B21C6">
      <w:pPr>
        <w:pStyle w:val="B2"/>
      </w:pPr>
      <w:r>
        <w:t>45)</w:t>
      </w:r>
      <w:r>
        <w:tab/>
        <w:t>&lt;pin-management-pegc-discovery-accept&gt;</w:t>
      </w:r>
      <w:r w:rsidRPr="00EA19E6">
        <w:t xml:space="preserve"> </w:t>
      </w:r>
      <w:r>
        <w:t>element; and</w:t>
      </w:r>
    </w:p>
    <w:p w14:paraId="55AEBD41" w14:textId="77777777" w:rsidR="003B21C6" w:rsidRDefault="003B21C6" w:rsidP="00534118">
      <w:pPr>
        <w:pStyle w:val="B2"/>
        <w:rPr>
          <w:lang w:eastAsia="zh-CN"/>
        </w:rPr>
      </w:pPr>
      <w:r>
        <w:rPr>
          <w:rFonts w:hint="eastAsia"/>
          <w:lang w:eastAsia="zh-CN"/>
        </w:rPr>
        <w:t>4</w:t>
      </w:r>
      <w:r>
        <w:rPr>
          <w:lang w:eastAsia="zh-CN"/>
        </w:rPr>
        <w:t>6)</w:t>
      </w:r>
      <w:r>
        <w:rPr>
          <w:lang w:eastAsia="zh-CN"/>
        </w:rPr>
        <w:tab/>
      </w:r>
      <w:r>
        <w:t>&lt;pin-management-pegc-discovery-reject&gt;</w:t>
      </w:r>
      <w:r w:rsidRPr="00EA19E6">
        <w:t xml:space="preserve"> </w:t>
      </w:r>
      <w:r>
        <w:t>element;</w:t>
      </w:r>
    </w:p>
    <w:p w14:paraId="2B9F4D91" w14:textId="77777777" w:rsidR="00830478" w:rsidRDefault="00830478" w:rsidP="00830478">
      <w:pPr>
        <w:pStyle w:val="B1"/>
      </w:pPr>
      <w:r>
        <w:rPr>
          <w:lang w:eastAsia="zh-CN"/>
        </w:rPr>
        <w:t>b)</w:t>
      </w:r>
      <w:r>
        <w:rPr>
          <w:lang w:eastAsia="zh-CN"/>
        </w:rPr>
        <w:tab/>
        <w:t>PINAPP protocol messages only applicable to interface between PIN peer and PAE-S:</w:t>
      </w:r>
    </w:p>
    <w:p w14:paraId="196F7D2F" w14:textId="77777777" w:rsidR="00830478" w:rsidRDefault="00830478" w:rsidP="00830478">
      <w:pPr>
        <w:pStyle w:val="B2"/>
      </w:pPr>
      <w:r>
        <w:rPr>
          <w:lang w:eastAsia="zh-CN"/>
        </w:rPr>
        <w:t>1)</w:t>
      </w:r>
      <w:r>
        <w:rPr>
          <w:lang w:eastAsia="zh-CN"/>
        </w:rPr>
        <w:tab/>
      </w:r>
      <w:r>
        <w:t>&lt;pine-registration-request&gt; element;</w:t>
      </w:r>
    </w:p>
    <w:p w14:paraId="65222ED1" w14:textId="77777777" w:rsidR="00830478" w:rsidRDefault="00830478" w:rsidP="00830478">
      <w:pPr>
        <w:pStyle w:val="B2"/>
      </w:pPr>
      <w:r>
        <w:rPr>
          <w:lang w:eastAsia="zh-CN"/>
        </w:rPr>
        <w:t>2)</w:t>
      </w:r>
      <w:r>
        <w:rPr>
          <w:lang w:eastAsia="zh-CN"/>
        </w:rPr>
        <w:tab/>
      </w:r>
      <w:r>
        <w:t>&lt;pine-registration-accept&gt; element;</w:t>
      </w:r>
    </w:p>
    <w:p w14:paraId="6B6AF159" w14:textId="77777777" w:rsidR="00830478" w:rsidRDefault="00830478" w:rsidP="00830478">
      <w:pPr>
        <w:pStyle w:val="B2"/>
      </w:pPr>
      <w:r>
        <w:rPr>
          <w:lang w:eastAsia="zh-CN"/>
        </w:rPr>
        <w:t>3)</w:t>
      </w:r>
      <w:r>
        <w:rPr>
          <w:lang w:eastAsia="zh-CN"/>
        </w:rPr>
        <w:tab/>
      </w:r>
      <w:r>
        <w:t>&lt;pine-registration-reject&gt; element;</w:t>
      </w:r>
    </w:p>
    <w:p w14:paraId="00B9D2FB" w14:textId="77777777" w:rsidR="00830478" w:rsidRDefault="00830478" w:rsidP="00830478">
      <w:pPr>
        <w:pStyle w:val="B2"/>
        <w:rPr>
          <w:lang w:eastAsia="zh-CN"/>
        </w:rPr>
      </w:pPr>
      <w:r>
        <w:rPr>
          <w:lang w:eastAsia="zh-CN"/>
        </w:rPr>
        <w:lastRenderedPageBreak/>
        <w:t>4)</w:t>
      </w:r>
      <w:r>
        <w:rPr>
          <w:lang w:eastAsia="zh-CN"/>
        </w:rPr>
        <w:tab/>
      </w:r>
      <w:r>
        <w:t>&lt;pine-deregistration-request&gt; element;</w:t>
      </w:r>
    </w:p>
    <w:p w14:paraId="73DF8D2B" w14:textId="77777777" w:rsidR="00830478" w:rsidRDefault="00830478" w:rsidP="00830478">
      <w:pPr>
        <w:pStyle w:val="B2"/>
        <w:rPr>
          <w:lang w:eastAsia="zh-CN"/>
        </w:rPr>
      </w:pPr>
      <w:r>
        <w:rPr>
          <w:lang w:eastAsia="zh-CN"/>
        </w:rPr>
        <w:t>5)</w:t>
      </w:r>
      <w:r>
        <w:rPr>
          <w:lang w:eastAsia="zh-CN"/>
        </w:rPr>
        <w:tab/>
      </w:r>
      <w:r>
        <w:t>&lt;pine-deregistration-reject&gt; element;</w:t>
      </w:r>
    </w:p>
    <w:p w14:paraId="6237AE58" w14:textId="77777777" w:rsidR="00830478" w:rsidRDefault="00830478" w:rsidP="00830478">
      <w:pPr>
        <w:pStyle w:val="B2"/>
        <w:rPr>
          <w:lang w:eastAsia="zh-CN"/>
        </w:rPr>
      </w:pPr>
      <w:r>
        <w:rPr>
          <w:lang w:eastAsia="zh-CN"/>
        </w:rPr>
        <w:t>6)</w:t>
      </w:r>
      <w:r>
        <w:rPr>
          <w:lang w:eastAsia="zh-CN"/>
        </w:rPr>
        <w:tab/>
      </w:r>
      <w:r>
        <w:t>&lt;pine-</w:t>
      </w:r>
      <w:r>
        <w:rPr>
          <w:lang w:eastAsia="zh-CN"/>
        </w:rPr>
        <w:t>update</w:t>
      </w:r>
      <w:r>
        <w:t>-registration-request&gt; element;</w:t>
      </w:r>
    </w:p>
    <w:p w14:paraId="0D2857CA" w14:textId="77777777" w:rsidR="00830478" w:rsidRDefault="00830478" w:rsidP="00830478">
      <w:pPr>
        <w:pStyle w:val="B2"/>
        <w:rPr>
          <w:lang w:eastAsia="zh-CN"/>
        </w:rPr>
      </w:pPr>
      <w:r>
        <w:t>7)</w:t>
      </w:r>
      <w:r>
        <w:tab/>
        <w:t>&lt;pine-</w:t>
      </w:r>
      <w:r>
        <w:rPr>
          <w:lang w:eastAsia="zh-CN"/>
        </w:rPr>
        <w:t>update</w:t>
      </w:r>
      <w:r>
        <w:t>-registration-reject&gt; element;</w:t>
      </w:r>
    </w:p>
    <w:p w14:paraId="5FBC907C" w14:textId="77777777" w:rsidR="00830478" w:rsidRDefault="00830478" w:rsidP="00830478">
      <w:pPr>
        <w:pStyle w:val="B2"/>
      </w:pPr>
      <w:r>
        <w:rPr>
          <w:lang w:eastAsia="zh-CN"/>
        </w:rPr>
        <w:t>8)</w:t>
      </w:r>
      <w:r>
        <w:rPr>
          <w:lang w:eastAsia="zh-CN"/>
        </w:rPr>
        <w:tab/>
      </w:r>
      <w:r>
        <w:t>&lt;pin-creation-request&gt; element;</w:t>
      </w:r>
    </w:p>
    <w:p w14:paraId="5FFFD669" w14:textId="77777777" w:rsidR="00830478" w:rsidRDefault="00830478" w:rsidP="00830478">
      <w:pPr>
        <w:pStyle w:val="B2"/>
        <w:rPr>
          <w:lang w:eastAsia="zh-CN"/>
        </w:rPr>
      </w:pPr>
      <w:r>
        <w:rPr>
          <w:lang w:eastAsia="zh-CN"/>
        </w:rPr>
        <w:t>9)</w:t>
      </w:r>
      <w:r>
        <w:rPr>
          <w:lang w:eastAsia="zh-CN"/>
        </w:rPr>
        <w:tab/>
      </w:r>
      <w:r>
        <w:t>&lt;pin-creation-accept&gt; element;</w:t>
      </w:r>
    </w:p>
    <w:p w14:paraId="74D17387" w14:textId="77777777" w:rsidR="00830478" w:rsidRDefault="00830478" w:rsidP="00830478">
      <w:pPr>
        <w:pStyle w:val="B2"/>
      </w:pPr>
      <w:r>
        <w:rPr>
          <w:lang w:eastAsia="zh-CN"/>
        </w:rPr>
        <w:t>10)</w:t>
      </w:r>
      <w:r>
        <w:rPr>
          <w:lang w:eastAsia="zh-CN"/>
        </w:rPr>
        <w:tab/>
      </w:r>
      <w:r>
        <w:t>&lt;pin-creation-reject&gt; element;</w:t>
      </w:r>
    </w:p>
    <w:p w14:paraId="2249E5C6" w14:textId="77777777" w:rsidR="00830478" w:rsidRDefault="00830478" w:rsidP="00830478">
      <w:pPr>
        <w:pStyle w:val="B2"/>
      </w:pPr>
      <w:r>
        <w:rPr>
          <w:lang w:eastAsia="zh-CN"/>
        </w:rPr>
        <w:t>11)</w:t>
      </w:r>
      <w:r>
        <w:rPr>
          <w:lang w:eastAsia="zh-CN"/>
        </w:rPr>
        <w:tab/>
      </w:r>
      <w:r>
        <w:t>&lt;pin-deletion-request&gt; element;</w:t>
      </w:r>
    </w:p>
    <w:p w14:paraId="0800ADC8" w14:textId="77777777" w:rsidR="00830478" w:rsidRDefault="00830478" w:rsidP="00830478">
      <w:pPr>
        <w:pStyle w:val="B2"/>
      </w:pPr>
      <w:r>
        <w:rPr>
          <w:lang w:eastAsia="zh-CN"/>
        </w:rPr>
        <w:t>12)</w:t>
      </w:r>
      <w:r>
        <w:rPr>
          <w:lang w:eastAsia="zh-CN"/>
        </w:rPr>
        <w:tab/>
      </w:r>
      <w:r>
        <w:t>&lt;pin-deletion-reject&gt; element;</w:t>
      </w:r>
    </w:p>
    <w:p w14:paraId="1D1784C3" w14:textId="77777777" w:rsidR="003B21C6" w:rsidRDefault="003B21C6" w:rsidP="003B21C6">
      <w:pPr>
        <w:pStyle w:val="B2"/>
      </w:pPr>
      <w:r>
        <w:rPr>
          <w:rFonts w:hint="eastAsia"/>
          <w:lang w:eastAsia="zh-CN"/>
        </w:rPr>
        <w:t>1</w:t>
      </w:r>
      <w:r>
        <w:rPr>
          <w:lang w:eastAsia="zh-CN"/>
        </w:rPr>
        <w:t>3)</w:t>
      </w:r>
      <w:r>
        <w:rPr>
          <w:lang w:eastAsia="zh-CN"/>
        </w:rPr>
        <w:tab/>
      </w:r>
      <w:r>
        <w:t>&lt;pin-</w:t>
      </w:r>
      <w:r>
        <w:rPr>
          <w:lang w:eastAsia="zh-CN"/>
        </w:rPr>
        <w:t>configuration</w:t>
      </w:r>
      <w:r>
        <w:t>-request&gt; element;</w:t>
      </w:r>
    </w:p>
    <w:p w14:paraId="2A4CDBAC" w14:textId="77777777" w:rsidR="003B21C6" w:rsidRDefault="003B21C6" w:rsidP="003B21C6">
      <w:pPr>
        <w:pStyle w:val="B2"/>
      </w:pPr>
      <w:r>
        <w:t>14)</w:t>
      </w:r>
      <w:r>
        <w:tab/>
        <w:t>&lt;pin-configuration-accept&gt; element;</w:t>
      </w:r>
    </w:p>
    <w:p w14:paraId="61941D1D" w14:textId="77777777" w:rsidR="003B21C6" w:rsidRDefault="003B21C6" w:rsidP="003B21C6">
      <w:pPr>
        <w:pStyle w:val="B2"/>
      </w:pPr>
      <w:r>
        <w:rPr>
          <w:rFonts w:hint="eastAsia"/>
          <w:lang w:eastAsia="zh-CN"/>
        </w:rPr>
        <w:t>1</w:t>
      </w:r>
      <w:r>
        <w:rPr>
          <w:lang w:eastAsia="zh-CN"/>
        </w:rPr>
        <w:t>5)</w:t>
      </w:r>
      <w:r>
        <w:rPr>
          <w:lang w:eastAsia="zh-CN"/>
        </w:rPr>
        <w:tab/>
      </w:r>
      <w:r>
        <w:t>&lt;pin-configuration-</w:t>
      </w:r>
      <w:r>
        <w:rPr>
          <w:lang w:eastAsia="zh-CN"/>
        </w:rPr>
        <w:t>reject</w:t>
      </w:r>
      <w:r>
        <w:t>&gt; element;</w:t>
      </w:r>
    </w:p>
    <w:p w14:paraId="0A2DD441" w14:textId="77777777" w:rsidR="003B21C6" w:rsidRDefault="003B21C6" w:rsidP="003B21C6">
      <w:pPr>
        <w:pStyle w:val="B2"/>
      </w:pPr>
      <w:r>
        <w:rPr>
          <w:rFonts w:hint="eastAsia"/>
          <w:lang w:eastAsia="zh-CN"/>
        </w:rPr>
        <w:t>1</w:t>
      </w:r>
      <w:r>
        <w:rPr>
          <w:lang w:eastAsia="zh-CN"/>
        </w:rPr>
        <w:t>6)</w:t>
      </w:r>
      <w:r>
        <w:rPr>
          <w:lang w:eastAsia="zh-CN"/>
        </w:rPr>
        <w:tab/>
      </w:r>
      <w:r>
        <w:t>&lt;pin-management-request&gt;</w:t>
      </w:r>
      <w:r w:rsidRPr="009301B0">
        <w:t xml:space="preserve"> </w:t>
      </w:r>
      <w:r>
        <w:t>element;</w:t>
      </w:r>
    </w:p>
    <w:p w14:paraId="1B34789D" w14:textId="77777777" w:rsidR="003B21C6" w:rsidRDefault="003B21C6" w:rsidP="003B21C6">
      <w:pPr>
        <w:pStyle w:val="B2"/>
      </w:pPr>
      <w:r>
        <w:rPr>
          <w:rFonts w:hint="eastAsia"/>
          <w:lang w:eastAsia="zh-CN"/>
        </w:rPr>
        <w:t>1</w:t>
      </w:r>
      <w:r>
        <w:rPr>
          <w:lang w:eastAsia="zh-CN"/>
        </w:rPr>
        <w:t>7)</w:t>
      </w:r>
      <w:r>
        <w:rPr>
          <w:lang w:eastAsia="zh-CN"/>
        </w:rPr>
        <w:tab/>
      </w:r>
      <w:r>
        <w:t>&lt;pin-management-reject&gt;</w:t>
      </w:r>
      <w:r w:rsidRPr="009301B0">
        <w:t xml:space="preserve"> </w:t>
      </w:r>
      <w:r>
        <w:t>element;</w:t>
      </w:r>
    </w:p>
    <w:p w14:paraId="4703DEF3" w14:textId="77777777" w:rsidR="003B21C6" w:rsidRDefault="003B21C6" w:rsidP="003B21C6">
      <w:pPr>
        <w:pStyle w:val="B2"/>
      </w:pPr>
      <w:r>
        <w:rPr>
          <w:rFonts w:hint="eastAsia"/>
          <w:lang w:eastAsia="zh-CN"/>
        </w:rPr>
        <w:t>1</w:t>
      </w:r>
      <w:r>
        <w:rPr>
          <w:lang w:eastAsia="zh-CN"/>
        </w:rPr>
        <w:t>8)</w:t>
      </w:r>
      <w:r>
        <w:rPr>
          <w:lang w:eastAsia="zh-CN"/>
        </w:rPr>
        <w:tab/>
      </w:r>
      <w:r>
        <w:t>&lt;pin-profile-query-request&gt;</w:t>
      </w:r>
      <w:r w:rsidRPr="00B8122B">
        <w:t xml:space="preserve"> </w:t>
      </w:r>
      <w:r>
        <w:t>element;</w:t>
      </w:r>
    </w:p>
    <w:p w14:paraId="7A8CE7CA" w14:textId="77777777" w:rsidR="003B21C6" w:rsidRDefault="003B21C6" w:rsidP="003B21C6">
      <w:pPr>
        <w:pStyle w:val="B2"/>
      </w:pPr>
      <w:r>
        <w:rPr>
          <w:rFonts w:hint="eastAsia"/>
          <w:lang w:eastAsia="zh-CN"/>
        </w:rPr>
        <w:t>1</w:t>
      </w:r>
      <w:r>
        <w:rPr>
          <w:lang w:eastAsia="zh-CN"/>
        </w:rPr>
        <w:t>9)</w:t>
      </w:r>
      <w:r>
        <w:rPr>
          <w:lang w:eastAsia="zh-CN"/>
        </w:rPr>
        <w:tab/>
      </w:r>
      <w:r>
        <w:t>&lt;pin-profile-query-accept&gt; element;</w:t>
      </w:r>
    </w:p>
    <w:p w14:paraId="0AA53695" w14:textId="77777777" w:rsidR="003B21C6" w:rsidRPr="00800DAB" w:rsidRDefault="003B21C6" w:rsidP="003B21C6">
      <w:pPr>
        <w:pStyle w:val="B2"/>
        <w:rPr>
          <w:lang w:eastAsia="zh-CN"/>
        </w:rPr>
      </w:pPr>
      <w:r>
        <w:rPr>
          <w:lang w:eastAsia="zh-CN"/>
        </w:rPr>
        <w:t>20)</w:t>
      </w:r>
      <w:r>
        <w:rPr>
          <w:lang w:eastAsia="zh-CN"/>
        </w:rPr>
        <w:tab/>
      </w:r>
      <w:r>
        <w:t>&lt;pin-profile-query-reject&gt; element;</w:t>
      </w:r>
    </w:p>
    <w:p w14:paraId="7F2BB1E4" w14:textId="77777777" w:rsidR="003B21C6" w:rsidRDefault="003B21C6" w:rsidP="003B21C6">
      <w:pPr>
        <w:pStyle w:val="B2"/>
      </w:pPr>
      <w:r>
        <w:rPr>
          <w:rFonts w:hint="eastAsia"/>
          <w:lang w:eastAsia="zh-CN"/>
        </w:rPr>
        <w:t>2</w:t>
      </w:r>
      <w:r>
        <w:rPr>
          <w:lang w:eastAsia="zh-CN"/>
        </w:rPr>
        <w:t>1)</w:t>
      </w:r>
      <w:r>
        <w:rPr>
          <w:lang w:eastAsia="zh-CN"/>
        </w:rPr>
        <w:tab/>
      </w:r>
      <w:r>
        <w:t>&lt;pin-service-switch-request&gt; element;</w:t>
      </w:r>
    </w:p>
    <w:p w14:paraId="4A5467C5" w14:textId="77777777" w:rsidR="003B21C6" w:rsidRDefault="003B21C6" w:rsidP="003B21C6">
      <w:pPr>
        <w:pStyle w:val="B2"/>
      </w:pPr>
      <w:r>
        <w:t>22</w:t>
      </w:r>
      <w:r>
        <w:rPr>
          <w:rFonts w:hint="eastAsia"/>
          <w:lang w:eastAsia="zh-CN"/>
        </w:rPr>
        <w:t>)</w:t>
      </w:r>
      <w:r>
        <w:rPr>
          <w:lang w:eastAsia="zh-CN"/>
        </w:rPr>
        <w:tab/>
      </w:r>
      <w:r>
        <w:t>&lt;pin-service-switch-accept&gt; element;</w:t>
      </w:r>
    </w:p>
    <w:p w14:paraId="231DD8CB" w14:textId="77777777" w:rsidR="003B21C6" w:rsidRDefault="003B21C6" w:rsidP="003B21C6">
      <w:pPr>
        <w:pStyle w:val="B2"/>
        <w:rPr>
          <w:lang w:eastAsia="zh-CN"/>
        </w:rPr>
      </w:pPr>
      <w:r>
        <w:rPr>
          <w:rFonts w:hint="eastAsia"/>
          <w:lang w:eastAsia="zh-CN"/>
        </w:rPr>
        <w:t>2</w:t>
      </w:r>
      <w:r>
        <w:rPr>
          <w:lang w:eastAsia="zh-CN"/>
        </w:rPr>
        <w:t>3)</w:t>
      </w:r>
      <w:r>
        <w:rPr>
          <w:lang w:eastAsia="zh-CN"/>
        </w:rPr>
        <w:tab/>
      </w:r>
      <w:r>
        <w:t>&lt;pin-service-switch-reject&gt; element;</w:t>
      </w:r>
    </w:p>
    <w:p w14:paraId="4B12B09F" w14:textId="77777777" w:rsidR="003B21C6" w:rsidRDefault="003B21C6" w:rsidP="003B21C6">
      <w:pPr>
        <w:pStyle w:val="B2"/>
      </w:pPr>
      <w:r>
        <w:t>24)</w:t>
      </w:r>
      <w:r>
        <w:tab/>
        <w:t>&lt;pin-configuration-service-continuity-update-request&gt; element;</w:t>
      </w:r>
    </w:p>
    <w:p w14:paraId="270EAB8A" w14:textId="77777777" w:rsidR="003B21C6" w:rsidRDefault="003B21C6" w:rsidP="003B21C6">
      <w:pPr>
        <w:pStyle w:val="B2"/>
      </w:pPr>
      <w:r>
        <w:rPr>
          <w:rFonts w:hint="eastAsia"/>
          <w:lang w:eastAsia="zh-CN"/>
        </w:rPr>
        <w:t>2</w:t>
      </w:r>
      <w:r>
        <w:rPr>
          <w:lang w:eastAsia="zh-CN"/>
        </w:rPr>
        <w:t>5)</w:t>
      </w:r>
      <w:r>
        <w:rPr>
          <w:lang w:eastAsia="zh-CN"/>
        </w:rPr>
        <w:tab/>
      </w:r>
      <w:r>
        <w:t>&lt;pin-configuration-service-continuity-update-accept&gt; element;</w:t>
      </w:r>
    </w:p>
    <w:p w14:paraId="78D7968F" w14:textId="77777777" w:rsidR="003B21C6" w:rsidRDefault="003B21C6" w:rsidP="003B21C6">
      <w:pPr>
        <w:pStyle w:val="B2"/>
      </w:pPr>
      <w:r>
        <w:rPr>
          <w:rFonts w:hint="eastAsia"/>
          <w:lang w:eastAsia="zh-CN"/>
        </w:rPr>
        <w:t>2</w:t>
      </w:r>
      <w:r>
        <w:rPr>
          <w:lang w:eastAsia="zh-CN"/>
        </w:rPr>
        <w:t>6)</w:t>
      </w:r>
      <w:r>
        <w:rPr>
          <w:lang w:eastAsia="zh-CN"/>
        </w:rPr>
        <w:tab/>
      </w:r>
      <w:r>
        <w:t>&lt;pin-configuration-service-continuity-update-reject&gt; element;</w:t>
      </w:r>
    </w:p>
    <w:p w14:paraId="01B7EC75" w14:textId="77777777" w:rsidR="003B21C6" w:rsidRDefault="003B21C6" w:rsidP="003B21C6">
      <w:pPr>
        <w:pStyle w:val="B2"/>
      </w:pPr>
      <w:r>
        <w:rPr>
          <w:rFonts w:hint="eastAsia"/>
          <w:lang w:eastAsia="zh-CN"/>
        </w:rPr>
        <w:t>2</w:t>
      </w:r>
      <w:r>
        <w:rPr>
          <w:lang w:eastAsia="zh-CN"/>
        </w:rPr>
        <w:t>7)</w:t>
      </w:r>
      <w:r>
        <w:rPr>
          <w:lang w:eastAsia="zh-CN"/>
        </w:rPr>
        <w:tab/>
      </w:r>
      <w:r>
        <w:t>&lt;pine-authorization-request&gt; element;</w:t>
      </w:r>
    </w:p>
    <w:p w14:paraId="07F6E567" w14:textId="77777777" w:rsidR="003B21C6" w:rsidRDefault="003B21C6" w:rsidP="003B21C6">
      <w:pPr>
        <w:pStyle w:val="B2"/>
      </w:pPr>
      <w:r>
        <w:rPr>
          <w:rFonts w:hint="eastAsia"/>
          <w:lang w:eastAsia="zh-CN"/>
        </w:rPr>
        <w:t>2</w:t>
      </w:r>
      <w:r>
        <w:rPr>
          <w:lang w:eastAsia="zh-CN"/>
        </w:rPr>
        <w:t>8)</w:t>
      </w:r>
      <w:r>
        <w:rPr>
          <w:lang w:eastAsia="zh-CN"/>
        </w:rPr>
        <w:tab/>
      </w:r>
      <w:r>
        <w:t>&lt;pine-authorization-accept&gt; element; and</w:t>
      </w:r>
    </w:p>
    <w:p w14:paraId="25CB49EF" w14:textId="77777777" w:rsidR="003B21C6" w:rsidRDefault="003B21C6" w:rsidP="00830478">
      <w:pPr>
        <w:pStyle w:val="B2"/>
        <w:rPr>
          <w:lang w:eastAsia="zh-CN"/>
        </w:rPr>
      </w:pPr>
      <w:r>
        <w:rPr>
          <w:rFonts w:hint="eastAsia"/>
          <w:lang w:eastAsia="zh-CN"/>
        </w:rPr>
        <w:t>2</w:t>
      </w:r>
      <w:r>
        <w:rPr>
          <w:lang w:eastAsia="zh-CN"/>
        </w:rPr>
        <w:t>9)</w:t>
      </w:r>
      <w:r>
        <w:rPr>
          <w:lang w:eastAsia="zh-CN"/>
        </w:rPr>
        <w:tab/>
      </w:r>
      <w:r>
        <w:t>&lt;pine-authorization-reject&gt; element; and</w:t>
      </w:r>
    </w:p>
    <w:p w14:paraId="02E01210" w14:textId="77777777" w:rsidR="00830478" w:rsidRDefault="00830478" w:rsidP="00830478">
      <w:pPr>
        <w:pStyle w:val="B1"/>
        <w:rPr>
          <w:lang w:eastAsia="zh-CN"/>
        </w:rPr>
      </w:pPr>
      <w:r>
        <w:rPr>
          <w:lang w:eastAsia="zh-CN"/>
        </w:rPr>
        <w:t>c)</w:t>
      </w:r>
      <w:r>
        <w:rPr>
          <w:lang w:eastAsia="zh-CN"/>
        </w:rPr>
        <w:tab/>
        <w:t>PINAPP protocol messages applicable to all interfaces:</w:t>
      </w:r>
    </w:p>
    <w:p w14:paraId="69219589" w14:textId="77777777" w:rsidR="00830478" w:rsidRDefault="00830478" w:rsidP="00830478">
      <w:pPr>
        <w:pStyle w:val="B2"/>
      </w:pPr>
      <w:r>
        <w:rPr>
          <w:lang w:eastAsia="zh-CN"/>
        </w:rPr>
        <w:t>1)</w:t>
      </w:r>
      <w:r>
        <w:rPr>
          <w:lang w:eastAsia="zh-CN"/>
        </w:rPr>
        <w:tab/>
      </w:r>
      <w:r>
        <w:tab/>
        <w:t>&lt;pin-deletion-notification-request&gt;</w:t>
      </w:r>
      <w:r w:rsidR="003B21C6" w:rsidRPr="003B21C6">
        <w:t xml:space="preserve"> </w:t>
      </w:r>
      <w:r w:rsidR="003B21C6">
        <w:t>element</w:t>
      </w:r>
      <w:r>
        <w:t>;</w:t>
      </w:r>
    </w:p>
    <w:p w14:paraId="4872A74A" w14:textId="77777777" w:rsidR="00830478" w:rsidRDefault="00830478" w:rsidP="00830478">
      <w:pPr>
        <w:pStyle w:val="B2"/>
      </w:pPr>
      <w:r>
        <w:rPr>
          <w:lang w:eastAsia="zh-CN"/>
        </w:rPr>
        <w:t>2)</w:t>
      </w:r>
      <w:r>
        <w:rPr>
          <w:lang w:eastAsia="zh-CN"/>
        </w:rPr>
        <w:tab/>
      </w:r>
      <w:r>
        <w:tab/>
        <w:t>&lt;pin-deletion-notification-reject&gt;</w:t>
      </w:r>
      <w:r w:rsidR="003B21C6" w:rsidRPr="003B21C6">
        <w:t xml:space="preserve"> </w:t>
      </w:r>
      <w:r w:rsidR="003B21C6">
        <w:t>element</w:t>
      </w:r>
      <w:r>
        <w:t>;</w:t>
      </w:r>
    </w:p>
    <w:p w14:paraId="71889400" w14:textId="77777777" w:rsidR="00277DCD" w:rsidRDefault="00277DCD" w:rsidP="00277DCD">
      <w:pPr>
        <w:pStyle w:val="B2"/>
      </w:pPr>
      <w:r>
        <w:rPr>
          <w:lang w:eastAsia="zh-CN"/>
        </w:rPr>
        <w:t>3)</w:t>
      </w:r>
      <w:r>
        <w:rPr>
          <w:lang w:eastAsia="zh-CN"/>
        </w:rPr>
        <w:tab/>
      </w:r>
      <w:r>
        <w:t>&lt;pin-discovery-request&gt;</w:t>
      </w:r>
      <w:r w:rsidR="003B21C6" w:rsidRPr="003B21C6">
        <w:t xml:space="preserve"> </w:t>
      </w:r>
      <w:r w:rsidR="003B21C6">
        <w:t>element</w:t>
      </w:r>
      <w:r>
        <w:t>;</w:t>
      </w:r>
    </w:p>
    <w:p w14:paraId="1FA2C734" w14:textId="77777777" w:rsidR="00277DCD" w:rsidRDefault="00277DCD" w:rsidP="00277DCD">
      <w:pPr>
        <w:pStyle w:val="B2"/>
      </w:pPr>
      <w:r>
        <w:rPr>
          <w:lang w:eastAsia="zh-CN"/>
        </w:rPr>
        <w:t>4)</w:t>
      </w:r>
      <w:r>
        <w:rPr>
          <w:lang w:eastAsia="zh-CN"/>
        </w:rPr>
        <w:tab/>
      </w:r>
      <w:r>
        <w:t>&lt;pin-discovery-accept&gt;</w:t>
      </w:r>
      <w:r w:rsidR="003B21C6" w:rsidRPr="003B21C6">
        <w:t xml:space="preserve"> </w:t>
      </w:r>
      <w:r w:rsidR="003B21C6">
        <w:t>element</w:t>
      </w:r>
      <w:r>
        <w:t>;</w:t>
      </w:r>
    </w:p>
    <w:p w14:paraId="42C0CB77" w14:textId="77777777" w:rsidR="00534118" w:rsidRDefault="00277DCD" w:rsidP="00534118">
      <w:pPr>
        <w:pStyle w:val="B2"/>
      </w:pPr>
      <w:r>
        <w:rPr>
          <w:lang w:eastAsia="zh-CN"/>
        </w:rPr>
        <w:t>5)</w:t>
      </w:r>
      <w:r>
        <w:rPr>
          <w:lang w:eastAsia="zh-CN"/>
        </w:rPr>
        <w:tab/>
      </w:r>
      <w:r>
        <w:t>&lt;pin-discovery-reject&gt;</w:t>
      </w:r>
      <w:r w:rsidR="003B21C6" w:rsidRPr="003B21C6">
        <w:t xml:space="preserve"> </w:t>
      </w:r>
      <w:r w:rsidR="003B21C6">
        <w:t>element</w:t>
      </w:r>
      <w:r>
        <w:t>;</w:t>
      </w:r>
    </w:p>
    <w:p w14:paraId="794A6932" w14:textId="77777777" w:rsidR="003B21C6" w:rsidRDefault="003B21C6" w:rsidP="003B21C6">
      <w:pPr>
        <w:pStyle w:val="B2"/>
      </w:pPr>
      <w:r>
        <w:rPr>
          <w:rFonts w:hint="eastAsia"/>
          <w:lang w:eastAsia="zh-CN"/>
        </w:rPr>
        <w:t>6</w:t>
      </w:r>
      <w:r>
        <w:rPr>
          <w:lang w:eastAsia="zh-CN"/>
        </w:rPr>
        <w:t>)</w:t>
      </w:r>
      <w:r>
        <w:rPr>
          <w:lang w:eastAsia="zh-CN"/>
        </w:rPr>
        <w:tab/>
      </w:r>
      <w:r>
        <w:t>&lt;pin-status-subscribe-request&gt;</w:t>
      </w:r>
      <w:r w:rsidRPr="00CC427C">
        <w:t xml:space="preserve"> </w:t>
      </w:r>
      <w:r>
        <w:t>element;</w:t>
      </w:r>
    </w:p>
    <w:p w14:paraId="36B2A29E" w14:textId="77777777" w:rsidR="003B21C6" w:rsidRDefault="003B21C6" w:rsidP="003B21C6">
      <w:pPr>
        <w:pStyle w:val="B2"/>
        <w:rPr>
          <w:lang w:eastAsia="zh-CN"/>
        </w:rPr>
      </w:pPr>
      <w:r>
        <w:rPr>
          <w:rFonts w:hint="eastAsia"/>
          <w:lang w:eastAsia="zh-CN"/>
        </w:rPr>
        <w:t>7</w:t>
      </w:r>
      <w:r>
        <w:rPr>
          <w:lang w:eastAsia="zh-CN"/>
        </w:rPr>
        <w:t>)</w:t>
      </w:r>
      <w:r>
        <w:rPr>
          <w:lang w:eastAsia="zh-CN"/>
        </w:rPr>
        <w:tab/>
      </w:r>
      <w:r w:rsidRPr="004E5C94">
        <w:rPr>
          <w:lang w:eastAsia="zh-CN"/>
        </w:rPr>
        <w:t>&lt;pin-status-subscribe-accept&gt;</w:t>
      </w:r>
      <w:r w:rsidRPr="00CC427C">
        <w:t xml:space="preserve"> </w:t>
      </w:r>
      <w:r>
        <w:t>element</w:t>
      </w:r>
      <w:r>
        <w:rPr>
          <w:lang w:eastAsia="zh-CN"/>
        </w:rPr>
        <w:t>;</w:t>
      </w:r>
    </w:p>
    <w:p w14:paraId="7E15602F" w14:textId="77777777" w:rsidR="003B21C6" w:rsidRDefault="003B21C6" w:rsidP="003B21C6">
      <w:pPr>
        <w:pStyle w:val="B2"/>
        <w:rPr>
          <w:lang w:eastAsia="zh-CN"/>
        </w:rPr>
      </w:pPr>
      <w:r>
        <w:rPr>
          <w:lang w:eastAsia="zh-CN"/>
        </w:rPr>
        <w:t>8)</w:t>
      </w:r>
      <w:r>
        <w:rPr>
          <w:lang w:eastAsia="zh-CN"/>
        </w:rPr>
        <w:tab/>
      </w:r>
      <w:r w:rsidRPr="004E5C94">
        <w:rPr>
          <w:lang w:eastAsia="zh-CN"/>
        </w:rPr>
        <w:t>&lt;pin-status-subscribe-</w:t>
      </w:r>
      <w:r>
        <w:rPr>
          <w:lang w:eastAsia="zh-CN"/>
        </w:rPr>
        <w:t>reject</w:t>
      </w:r>
      <w:r w:rsidRPr="004E5C94">
        <w:rPr>
          <w:lang w:eastAsia="zh-CN"/>
        </w:rPr>
        <w:t>&gt;</w:t>
      </w:r>
      <w:r w:rsidRPr="00CC427C">
        <w:t xml:space="preserve"> </w:t>
      </w:r>
      <w:r>
        <w:t>element</w:t>
      </w:r>
      <w:r>
        <w:rPr>
          <w:lang w:eastAsia="zh-CN"/>
        </w:rPr>
        <w:t>;</w:t>
      </w:r>
    </w:p>
    <w:p w14:paraId="1517F4A5" w14:textId="77777777" w:rsidR="003B21C6" w:rsidRDefault="003B21C6" w:rsidP="003B21C6">
      <w:pPr>
        <w:pStyle w:val="B2"/>
        <w:rPr>
          <w:lang w:eastAsia="zh-CN"/>
        </w:rPr>
      </w:pPr>
      <w:r>
        <w:rPr>
          <w:lang w:eastAsia="zh-CN"/>
        </w:rPr>
        <w:lastRenderedPageBreak/>
        <w:t>9)</w:t>
      </w:r>
      <w:r>
        <w:rPr>
          <w:lang w:eastAsia="zh-CN"/>
        </w:rPr>
        <w:tab/>
      </w:r>
      <w:r w:rsidRPr="00333DB8">
        <w:rPr>
          <w:lang w:eastAsia="zh-CN"/>
        </w:rPr>
        <w:t>&lt;pin-status-update-request&gt;</w:t>
      </w:r>
      <w:r w:rsidRPr="00CC427C">
        <w:t xml:space="preserve"> </w:t>
      </w:r>
      <w:r>
        <w:t>element</w:t>
      </w:r>
      <w:r>
        <w:rPr>
          <w:lang w:eastAsia="zh-CN"/>
        </w:rPr>
        <w:t>;</w:t>
      </w:r>
    </w:p>
    <w:p w14:paraId="5311244C" w14:textId="77777777" w:rsidR="003B21C6" w:rsidRDefault="003B21C6" w:rsidP="003B21C6">
      <w:pPr>
        <w:pStyle w:val="B2"/>
        <w:rPr>
          <w:lang w:eastAsia="zh-CN"/>
        </w:rPr>
      </w:pPr>
      <w:r>
        <w:rPr>
          <w:lang w:eastAsia="zh-CN"/>
        </w:rPr>
        <w:t>10)</w:t>
      </w:r>
      <w:r>
        <w:rPr>
          <w:lang w:eastAsia="zh-CN"/>
        </w:rPr>
        <w:tab/>
      </w:r>
      <w:r>
        <w:rPr>
          <w:lang w:eastAsia="zh-CN"/>
        </w:rPr>
        <w:tab/>
      </w:r>
      <w:r w:rsidRPr="00333DB8">
        <w:rPr>
          <w:lang w:eastAsia="zh-CN"/>
        </w:rPr>
        <w:t>&lt;pin-status-update-</w:t>
      </w:r>
      <w:r>
        <w:rPr>
          <w:lang w:eastAsia="zh-CN"/>
        </w:rPr>
        <w:t>accept</w:t>
      </w:r>
      <w:r w:rsidRPr="00333DB8">
        <w:rPr>
          <w:lang w:eastAsia="zh-CN"/>
        </w:rPr>
        <w:t>&gt;</w:t>
      </w:r>
      <w:r w:rsidRPr="00CC427C">
        <w:t xml:space="preserve"> </w:t>
      </w:r>
      <w:r>
        <w:t>element</w:t>
      </w:r>
      <w:r>
        <w:rPr>
          <w:lang w:eastAsia="zh-CN"/>
        </w:rPr>
        <w:t>;</w:t>
      </w:r>
    </w:p>
    <w:p w14:paraId="53AA66F4" w14:textId="77777777" w:rsidR="003B21C6" w:rsidRDefault="003B21C6" w:rsidP="003B21C6">
      <w:pPr>
        <w:pStyle w:val="B2"/>
      </w:pPr>
      <w:r>
        <w:t>11)</w:t>
      </w:r>
      <w:r>
        <w:tab/>
        <w:t>&lt;pin-status-update-reject&gt;</w:t>
      </w:r>
      <w:r w:rsidRPr="00CC427C">
        <w:t xml:space="preserve"> </w:t>
      </w:r>
      <w:r>
        <w:t>element;</w:t>
      </w:r>
    </w:p>
    <w:p w14:paraId="4B3C7555" w14:textId="77777777" w:rsidR="003B21C6" w:rsidRDefault="003B21C6" w:rsidP="003B21C6">
      <w:pPr>
        <w:pStyle w:val="B2"/>
      </w:pPr>
      <w:r>
        <w:rPr>
          <w:rFonts w:hint="eastAsia"/>
          <w:lang w:eastAsia="zh-CN"/>
        </w:rPr>
        <w:t>1</w:t>
      </w:r>
      <w:r>
        <w:rPr>
          <w:lang w:eastAsia="zh-CN"/>
        </w:rPr>
        <w:t>2)</w:t>
      </w:r>
      <w:r>
        <w:rPr>
          <w:lang w:eastAsia="zh-CN"/>
        </w:rPr>
        <w:tab/>
      </w:r>
      <w:r>
        <w:t>&lt;pin-status-notify&gt;</w:t>
      </w:r>
      <w:r w:rsidRPr="00CC427C">
        <w:t xml:space="preserve"> </w:t>
      </w:r>
      <w:r>
        <w:t>element;</w:t>
      </w:r>
    </w:p>
    <w:p w14:paraId="696E1DC9" w14:textId="77777777" w:rsidR="003B21C6" w:rsidRDefault="003B21C6" w:rsidP="003B21C6">
      <w:pPr>
        <w:pStyle w:val="B2"/>
      </w:pPr>
      <w:r>
        <w:rPr>
          <w:rFonts w:hint="eastAsia"/>
          <w:lang w:eastAsia="zh-CN"/>
        </w:rPr>
        <w:t>1</w:t>
      </w:r>
      <w:r>
        <w:rPr>
          <w:lang w:eastAsia="zh-CN"/>
        </w:rPr>
        <w:t>3)</w:t>
      </w:r>
      <w:r>
        <w:rPr>
          <w:lang w:eastAsia="zh-CN"/>
        </w:rPr>
        <w:tab/>
      </w:r>
      <w:r>
        <w:t>&lt;pin-status-unsubscribe-request&gt;</w:t>
      </w:r>
      <w:r w:rsidRPr="00CC427C">
        <w:t xml:space="preserve"> </w:t>
      </w:r>
      <w:r>
        <w:t>element;</w:t>
      </w:r>
    </w:p>
    <w:p w14:paraId="4079950A" w14:textId="77777777" w:rsidR="003B21C6" w:rsidRDefault="003B21C6" w:rsidP="003B21C6">
      <w:pPr>
        <w:pStyle w:val="B2"/>
      </w:pPr>
      <w:r>
        <w:rPr>
          <w:rFonts w:hint="eastAsia"/>
          <w:lang w:eastAsia="zh-CN"/>
        </w:rPr>
        <w:t>1</w:t>
      </w:r>
      <w:r>
        <w:rPr>
          <w:lang w:eastAsia="zh-CN"/>
        </w:rPr>
        <w:t>4)</w:t>
      </w:r>
      <w:r>
        <w:rPr>
          <w:lang w:eastAsia="zh-CN"/>
        </w:rPr>
        <w:tab/>
      </w:r>
      <w:r>
        <w:t>&lt;pin-status-unsubscribe-reject&gt;</w:t>
      </w:r>
      <w:r w:rsidRPr="00CC427C">
        <w:t xml:space="preserve"> </w:t>
      </w:r>
      <w:r>
        <w:t>element;</w:t>
      </w:r>
    </w:p>
    <w:p w14:paraId="1357857D" w14:textId="77777777" w:rsidR="003B21C6" w:rsidRDefault="003B21C6" w:rsidP="003B21C6">
      <w:pPr>
        <w:pStyle w:val="B2"/>
      </w:pPr>
      <w:r>
        <w:rPr>
          <w:rFonts w:hint="eastAsia"/>
          <w:lang w:eastAsia="zh-CN"/>
        </w:rPr>
        <w:t>1</w:t>
      </w:r>
      <w:r>
        <w:rPr>
          <w:lang w:eastAsia="zh-CN"/>
        </w:rPr>
        <w:t>5)</w:t>
      </w:r>
      <w:r>
        <w:rPr>
          <w:lang w:eastAsia="zh-CN"/>
        </w:rPr>
        <w:tab/>
      </w:r>
      <w:r>
        <w:t>&lt;pin-heartbeat&gt; element;</w:t>
      </w:r>
    </w:p>
    <w:p w14:paraId="1FA8D29F" w14:textId="77777777" w:rsidR="003B21C6" w:rsidRDefault="003B21C6" w:rsidP="003B21C6">
      <w:pPr>
        <w:pStyle w:val="B2"/>
      </w:pPr>
      <w:r>
        <w:rPr>
          <w:rFonts w:hint="eastAsia"/>
          <w:lang w:eastAsia="zh-CN"/>
        </w:rPr>
        <w:t>1</w:t>
      </w:r>
      <w:r>
        <w:rPr>
          <w:lang w:eastAsia="zh-CN"/>
        </w:rPr>
        <w:t>6)</w:t>
      </w:r>
      <w:r>
        <w:rPr>
          <w:lang w:eastAsia="zh-CN"/>
        </w:rPr>
        <w:tab/>
      </w:r>
      <w:r>
        <w:t>&lt;pin-connectivity-subscribe-request&gt;</w:t>
      </w:r>
      <w:r w:rsidRPr="00A26790">
        <w:t xml:space="preserve"> </w:t>
      </w:r>
      <w:r>
        <w:t>element;</w:t>
      </w:r>
    </w:p>
    <w:p w14:paraId="2AA4D8CF" w14:textId="77777777" w:rsidR="003B21C6" w:rsidRDefault="003B21C6" w:rsidP="003B21C6">
      <w:pPr>
        <w:pStyle w:val="B2"/>
      </w:pPr>
      <w:r>
        <w:rPr>
          <w:rFonts w:hint="eastAsia"/>
          <w:lang w:eastAsia="zh-CN"/>
        </w:rPr>
        <w:t>1</w:t>
      </w:r>
      <w:r>
        <w:rPr>
          <w:lang w:eastAsia="zh-CN"/>
        </w:rPr>
        <w:t>7)</w:t>
      </w:r>
      <w:r>
        <w:rPr>
          <w:lang w:eastAsia="zh-CN"/>
        </w:rPr>
        <w:tab/>
      </w:r>
      <w:r>
        <w:t>&lt;pin-connectivity-subscribe-accept&gt;</w:t>
      </w:r>
      <w:r w:rsidRPr="001A476D">
        <w:t xml:space="preserve"> </w:t>
      </w:r>
      <w:r>
        <w:t>element;</w:t>
      </w:r>
    </w:p>
    <w:p w14:paraId="111E35C6" w14:textId="77777777" w:rsidR="003B21C6" w:rsidRDefault="003B21C6" w:rsidP="003B21C6">
      <w:pPr>
        <w:pStyle w:val="B2"/>
      </w:pPr>
      <w:r>
        <w:rPr>
          <w:rFonts w:hint="eastAsia"/>
          <w:lang w:eastAsia="zh-CN"/>
        </w:rPr>
        <w:t>1</w:t>
      </w:r>
      <w:r>
        <w:rPr>
          <w:lang w:eastAsia="zh-CN"/>
        </w:rPr>
        <w:t>8)</w:t>
      </w:r>
      <w:r>
        <w:rPr>
          <w:lang w:eastAsia="zh-CN"/>
        </w:rPr>
        <w:tab/>
      </w:r>
      <w:r>
        <w:t>&lt;pin-connectivity-subscribe-reject&gt;</w:t>
      </w:r>
      <w:r w:rsidRPr="001A476D">
        <w:t xml:space="preserve"> </w:t>
      </w:r>
      <w:r>
        <w:t>element;</w:t>
      </w:r>
    </w:p>
    <w:p w14:paraId="4F01A5BA" w14:textId="77777777" w:rsidR="003B21C6" w:rsidRDefault="003B21C6" w:rsidP="003B21C6">
      <w:pPr>
        <w:pStyle w:val="B2"/>
      </w:pPr>
      <w:r>
        <w:rPr>
          <w:rFonts w:hint="eastAsia"/>
          <w:lang w:eastAsia="zh-CN"/>
        </w:rPr>
        <w:t>1</w:t>
      </w:r>
      <w:r>
        <w:rPr>
          <w:lang w:eastAsia="zh-CN"/>
        </w:rPr>
        <w:t>9)</w:t>
      </w:r>
      <w:r>
        <w:rPr>
          <w:lang w:eastAsia="zh-CN"/>
        </w:rPr>
        <w:tab/>
      </w:r>
      <w:r>
        <w:t>&lt;pin-connectivity-notify&gt;</w:t>
      </w:r>
      <w:r w:rsidRPr="00DB2979">
        <w:t xml:space="preserve"> </w:t>
      </w:r>
      <w:r>
        <w:t>element;</w:t>
      </w:r>
    </w:p>
    <w:p w14:paraId="0D3F9E46" w14:textId="77777777" w:rsidR="003B21C6" w:rsidRDefault="003B21C6" w:rsidP="003B21C6">
      <w:pPr>
        <w:pStyle w:val="B2"/>
      </w:pPr>
      <w:r>
        <w:rPr>
          <w:rFonts w:hint="eastAsia"/>
          <w:lang w:eastAsia="zh-CN"/>
        </w:rPr>
        <w:t>2</w:t>
      </w:r>
      <w:r>
        <w:rPr>
          <w:lang w:eastAsia="zh-CN"/>
        </w:rPr>
        <w:t>0)</w:t>
      </w:r>
      <w:r>
        <w:rPr>
          <w:lang w:eastAsia="zh-CN"/>
        </w:rPr>
        <w:tab/>
      </w:r>
      <w:r>
        <w:t>&lt;pin-connectivity-notify-reject&gt;</w:t>
      </w:r>
      <w:r w:rsidRPr="0012201E">
        <w:t xml:space="preserve"> </w:t>
      </w:r>
      <w:r>
        <w:t>element;</w:t>
      </w:r>
    </w:p>
    <w:p w14:paraId="5CA7A4C4" w14:textId="77777777" w:rsidR="003B21C6" w:rsidRDefault="003B21C6" w:rsidP="003B21C6">
      <w:pPr>
        <w:pStyle w:val="B2"/>
      </w:pPr>
      <w:r>
        <w:rPr>
          <w:lang w:eastAsia="zh-CN"/>
        </w:rPr>
        <w:t>21)</w:t>
      </w:r>
      <w:r>
        <w:rPr>
          <w:lang w:eastAsia="zh-CN"/>
        </w:rPr>
        <w:tab/>
      </w:r>
      <w:r>
        <w:t>&lt;pin-connectivity-update-request&gt;</w:t>
      </w:r>
      <w:r w:rsidRPr="00A26790">
        <w:t xml:space="preserve"> </w:t>
      </w:r>
      <w:r>
        <w:t>element;</w:t>
      </w:r>
    </w:p>
    <w:p w14:paraId="2668DC08" w14:textId="77777777" w:rsidR="003B21C6" w:rsidRDefault="003B21C6" w:rsidP="003B21C6">
      <w:pPr>
        <w:pStyle w:val="B2"/>
      </w:pPr>
      <w:r>
        <w:rPr>
          <w:lang w:eastAsia="zh-CN"/>
        </w:rPr>
        <w:t>22)</w:t>
      </w:r>
      <w:r>
        <w:rPr>
          <w:lang w:eastAsia="zh-CN"/>
        </w:rPr>
        <w:tab/>
      </w:r>
      <w:r>
        <w:t>&lt;pin-connectivity-update-accept&gt;</w:t>
      </w:r>
      <w:r w:rsidRPr="001A476D">
        <w:t xml:space="preserve"> </w:t>
      </w:r>
      <w:r>
        <w:t>element;</w:t>
      </w:r>
    </w:p>
    <w:p w14:paraId="1FCDD6CE" w14:textId="77777777" w:rsidR="003B21C6" w:rsidRDefault="003B21C6" w:rsidP="003B21C6">
      <w:pPr>
        <w:pStyle w:val="B2"/>
      </w:pPr>
      <w:r>
        <w:rPr>
          <w:lang w:eastAsia="zh-CN"/>
        </w:rPr>
        <w:t>23)</w:t>
      </w:r>
      <w:r>
        <w:rPr>
          <w:lang w:eastAsia="zh-CN"/>
        </w:rPr>
        <w:tab/>
      </w:r>
      <w:r>
        <w:t>&lt;pin-connectivity-update-reject&gt;</w:t>
      </w:r>
      <w:r w:rsidRPr="001A476D">
        <w:t xml:space="preserve"> </w:t>
      </w:r>
      <w:r>
        <w:t>element;</w:t>
      </w:r>
    </w:p>
    <w:p w14:paraId="36B663A5" w14:textId="77777777" w:rsidR="003B21C6" w:rsidRDefault="003B21C6" w:rsidP="003B21C6">
      <w:pPr>
        <w:pStyle w:val="B2"/>
      </w:pPr>
      <w:r>
        <w:rPr>
          <w:lang w:eastAsia="zh-CN"/>
        </w:rPr>
        <w:t>24)</w:t>
      </w:r>
      <w:r>
        <w:rPr>
          <w:lang w:eastAsia="zh-CN"/>
        </w:rPr>
        <w:tab/>
      </w:r>
      <w:r>
        <w:t>&lt;pin-connectivity-unsubscribe-request&gt;</w:t>
      </w:r>
      <w:r w:rsidRPr="00A26790">
        <w:t xml:space="preserve"> </w:t>
      </w:r>
      <w:r>
        <w:t>element;</w:t>
      </w:r>
    </w:p>
    <w:p w14:paraId="0E197D5F" w14:textId="77777777" w:rsidR="003B21C6" w:rsidRDefault="003B21C6" w:rsidP="003B21C6">
      <w:pPr>
        <w:pStyle w:val="B2"/>
      </w:pPr>
      <w:r>
        <w:rPr>
          <w:lang w:eastAsia="zh-CN"/>
        </w:rPr>
        <w:t>25)</w:t>
      </w:r>
      <w:r>
        <w:rPr>
          <w:lang w:eastAsia="zh-CN"/>
        </w:rPr>
        <w:tab/>
      </w:r>
      <w:r>
        <w:t>&lt;pin-connectivity-unsubscribe-reject&gt;</w:t>
      </w:r>
      <w:r w:rsidRPr="001A476D">
        <w:t xml:space="preserve"> </w:t>
      </w:r>
      <w:r>
        <w:t>element;</w:t>
      </w:r>
    </w:p>
    <w:p w14:paraId="02EB637B" w14:textId="77777777" w:rsidR="003B21C6" w:rsidRDefault="003B21C6" w:rsidP="003B21C6">
      <w:pPr>
        <w:pStyle w:val="B2"/>
      </w:pPr>
      <w:r>
        <w:rPr>
          <w:rFonts w:hint="eastAsia"/>
          <w:lang w:eastAsia="zh-CN"/>
        </w:rPr>
        <w:t>2</w:t>
      </w:r>
      <w:r>
        <w:rPr>
          <w:lang w:eastAsia="zh-CN"/>
        </w:rPr>
        <w:t>6)</w:t>
      </w:r>
      <w:r>
        <w:rPr>
          <w:lang w:eastAsia="zh-CN"/>
        </w:rPr>
        <w:tab/>
      </w:r>
      <w:r>
        <w:t>&lt;pin-as-discovery-request&gt; element;</w:t>
      </w:r>
    </w:p>
    <w:p w14:paraId="1B54217B" w14:textId="77777777" w:rsidR="003B21C6" w:rsidRDefault="003B21C6" w:rsidP="003B21C6">
      <w:pPr>
        <w:pStyle w:val="B2"/>
      </w:pPr>
      <w:r>
        <w:rPr>
          <w:rFonts w:hint="eastAsia"/>
          <w:lang w:eastAsia="zh-CN"/>
        </w:rPr>
        <w:t>2</w:t>
      </w:r>
      <w:r>
        <w:rPr>
          <w:lang w:eastAsia="zh-CN"/>
        </w:rPr>
        <w:t>7)</w:t>
      </w:r>
      <w:r>
        <w:rPr>
          <w:lang w:eastAsia="zh-CN"/>
        </w:rPr>
        <w:tab/>
      </w:r>
      <w:r>
        <w:t>&lt;pin-as-discovery-accept&gt; element;</w:t>
      </w:r>
    </w:p>
    <w:p w14:paraId="05951D38" w14:textId="77777777" w:rsidR="003B21C6" w:rsidRDefault="003B21C6" w:rsidP="003B21C6">
      <w:pPr>
        <w:pStyle w:val="B2"/>
      </w:pPr>
      <w:r>
        <w:t>28)</w:t>
      </w:r>
      <w:r>
        <w:tab/>
        <w:t>&lt;pin-as-discovery-reject&gt; element;</w:t>
      </w:r>
    </w:p>
    <w:p w14:paraId="448E93EF" w14:textId="77777777" w:rsidR="003B21C6" w:rsidRPr="00080712" w:rsidRDefault="003B21C6" w:rsidP="003B21C6">
      <w:pPr>
        <w:pStyle w:val="B2"/>
        <w:rPr>
          <w:lang w:eastAsia="zh-CN"/>
        </w:rPr>
      </w:pPr>
      <w:r>
        <w:rPr>
          <w:rFonts w:hint="eastAsia"/>
          <w:lang w:eastAsia="zh-CN"/>
        </w:rPr>
        <w:t>2</w:t>
      </w:r>
      <w:r>
        <w:rPr>
          <w:lang w:eastAsia="zh-CN"/>
        </w:rPr>
        <w:t>9)</w:t>
      </w:r>
      <w:r>
        <w:rPr>
          <w:lang w:eastAsia="zh-CN"/>
        </w:rPr>
        <w:tab/>
      </w:r>
      <w:r>
        <w:t>&lt;pin-configuration-service-switch-configure-request&gt; element; and</w:t>
      </w:r>
    </w:p>
    <w:p w14:paraId="2CCE0035" w14:textId="77777777" w:rsidR="003B21C6" w:rsidRPr="00313A46" w:rsidRDefault="003B21C6" w:rsidP="00534118">
      <w:pPr>
        <w:pStyle w:val="B2"/>
        <w:rPr>
          <w:lang w:eastAsia="zh-CN"/>
        </w:rPr>
      </w:pPr>
      <w:r>
        <w:rPr>
          <w:lang w:eastAsia="zh-CN"/>
        </w:rPr>
        <w:t>30)</w:t>
      </w:r>
      <w:r>
        <w:rPr>
          <w:lang w:eastAsia="zh-CN"/>
        </w:rPr>
        <w:tab/>
      </w:r>
      <w:r>
        <w:t>&lt;pin-configuration-service-switch-configure-reject&gt; element.</w:t>
      </w:r>
    </w:p>
    <w:p w14:paraId="75EAB68F" w14:textId="77777777" w:rsidR="007D306C" w:rsidRDefault="007D306C" w:rsidP="007D306C">
      <w:r>
        <w:t>The &lt;server-discovery-request&gt; element:</w:t>
      </w:r>
    </w:p>
    <w:p w14:paraId="486A8CD3" w14:textId="77777777" w:rsidR="007D306C" w:rsidRDefault="007D306C" w:rsidP="007D306C">
      <w:pPr>
        <w:pStyle w:val="B1"/>
      </w:pPr>
      <w:r>
        <w:t>a)</w:t>
      </w:r>
      <w:r>
        <w:tab/>
        <w:t xml:space="preserve">shall include a &lt;ue-id&gt; </w:t>
      </w:r>
      <w:r w:rsidRPr="008B04F8">
        <w:t>element</w:t>
      </w:r>
      <w:r>
        <w:t>;</w:t>
      </w:r>
    </w:p>
    <w:p w14:paraId="3AA964AD" w14:textId="77777777" w:rsidR="007D306C" w:rsidRDefault="007D306C" w:rsidP="007D306C">
      <w:pPr>
        <w:pStyle w:val="B1"/>
        <w:rPr>
          <w:lang w:eastAsia="zh-CN"/>
        </w:rPr>
      </w:pPr>
      <w:r>
        <w:rPr>
          <w:lang w:eastAsia="zh-CN"/>
        </w:rPr>
        <w:t>b)</w:t>
      </w:r>
      <w:r>
        <w:rPr>
          <w:lang w:eastAsia="zh-CN"/>
        </w:rPr>
        <w:tab/>
        <w:t xml:space="preserve">may include </w:t>
      </w:r>
      <w:r>
        <w:t>a &lt;</w:t>
      </w:r>
      <w:r>
        <w:rPr>
          <w:lang w:val="en-US"/>
        </w:rPr>
        <w:t>ue-location</w:t>
      </w:r>
      <w:r>
        <w:t>&gt; element</w:t>
      </w:r>
      <w:r w:rsidRPr="008B04F8">
        <w:t>;</w:t>
      </w:r>
      <w:r>
        <w:t xml:space="preserve"> and</w:t>
      </w:r>
    </w:p>
    <w:p w14:paraId="0F881B84" w14:textId="77777777" w:rsidR="007D306C" w:rsidRPr="008B04F8" w:rsidRDefault="007D306C" w:rsidP="007D306C">
      <w:pPr>
        <w:pStyle w:val="B1"/>
      </w:pPr>
      <w:r>
        <w:t>c)</w:t>
      </w:r>
      <w:r>
        <w:tab/>
        <w:t xml:space="preserve">may include a </w:t>
      </w:r>
      <w:r>
        <w:rPr>
          <w:lang w:eastAsia="zh-CN"/>
        </w:rPr>
        <w:t>&lt;</w:t>
      </w:r>
      <w:r>
        <w:t>mac-address</w:t>
      </w:r>
      <w:r>
        <w:rPr>
          <w:lang w:eastAsia="zh-CN"/>
        </w:rPr>
        <w:t>&gt;</w:t>
      </w:r>
      <w:r>
        <w:t xml:space="preserve"> element.</w:t>
      </w:r>
    </w:p>
    <w:p w14:paraId="7394422F" w14:textId="77777777" w:rsidR="007D306C" w:rsidRDefault="007D306C" w:rsidP="007D306C">
      <w:r>
        <w:t>The &lt;server-discovery-accept&gt; element shall include a &lt;endpoint-information-content&gt; element.</w:t>
      </w:r>
    </w:p>
    <w:p w14:paraId="19BBFDDC" w14:textId="77777777" w:rsidR="007D306C" w:rsidRDefault="007D306C" w:rsidP="007D306C">
      <w:pPr>
        <w:pStyle w:val="B1"/>
        <w:ind w:left="0" w:firstLine="0"/>
        <w:rPr>
          <w:lang w:eastAsia="x-none"/>
        </w:rPr>
      </w:pPr>
      <w:r>
        <w:rPr>
          <w:rFonts w:hint="eastAsia"/>
          <w:lang w:eastAsia="zh-CN"/>
        </w:rPr>
        <w:t>T</w:t>
      </w:r>
      <w:r>
        <w:rPr>
          <w:lang w:eastAsia="zh-CN"/>
        </w:rPr>
        <w:t xml:space="preserve">he </w:t>
      </w:r>
      <w:r>
        <w:t xml:space="preserve">&lt;endpoint-information-content&gt; element </w:t>
      </w:r>
      <w:r>
        <w:rPr>
          <w:lang w:eastAsia="x-none"/>
        </w:rPr>
        <w:t>shall include at least one of the followings:</w:t>
      </w:r>
    </w:p>
    <w:p w14:paraId="5C06B344" w14:textId="77777777" w:rsidR="007D306C" w:rsidRDefault="007D306C" w:rsidP="007D306C">
      <w:pPr>
        <w:pStyle w:val="B1"/>
      </w:pPr>
      <w:r>
        <w:t>a)</w:t>
      </w:r>
      <w:r>
        <w:tab/>
        <w:t>a &lt;uri&gt; element;</w:t>
      </w:r>
    </w:p>
    <w:p w14:paraId="08182973" w14:textId="77777777" w:rsidR="007D306C" w:rsidRDefault="007D306C" w:rsidP="007D306C">
      <w:pPr>
        <w:pStyle w:val="B1"/>
        <w:rPr>
          <w:lang w:eastAsia="zh-CN"/>
        </w:rPr>
      </w:pPr>
      <w:r>
        <w:rPr>
          <w:rFonts w:hint="eastAsia"/>
          <w:lang w:eastAsia="zh-CN"/>
        </w:rPr>
        <w:t>b</w:t>
      </w:r>
      <w:r>
        <w:rPr>
          <w:lang w:eastAsia="zh-CN"/>
        </w:rPr>
        <w:t>)</w:t>
      </w:r>
      <w:r>
        <w:rPr>
          <w:lang w:eastAsia="zh-CN"/>
        </w:rPr>
        <w:tab/>
        <w:t>a &lt;fqdn&gt; element;</w:t>
      </w:r>
    </w:p>
    <w:p w14:paraId="21FAC9EA" w14:textId="77777777" w:rsidR="007D306C" w:rsidRDefault="007D306C" w:rsidP="007D306C">
      <w:pPr>
        <w:pStyle w:val="B1"/>
        <w:rPr>
          <w:lang w:eastAsia="zh-CN"/>
        </w:rPr>
      </w:pPr>
      <w:r>
        <w:rPr>
          <w:rFonts w:hint="eastAsia"/>
          <w:lang w:eastAsia="zh-CN"/>
        </w:rPr>
        <w:t>c</w:t>
      </w:r>
      <w:r>
        <w:rPr>
          <w:lang w:eastAsia="zh-CN"/>
        </w:rPr>
        <w:t>)</w:t>
      </w:r>
      <w:r>
        <w:rPr>
          <w:lang w:eastAsia="zh-CN"/>
        </w:rPr>
        <w:tab/>
        <w:t>a &lt;ipv4-address&gt; element; and</w:t>
      </w:r>
    </w:p>
    <w:p w14:paraId="2D20E522" w14:textId="77777777" w:rsidR="007D306C" w:rsidRDefault="007D306C" w:rsidP="007D306C">
      <w:pPr>
        <w:pStyle w:val="B1"/>
        <w:rPr>
          <w:lang w:eastAsia="zh-CN"/>
        </w:rPr>
      </w:pPr>
      <w:r>
        <w:rPr>
          <w:rFonts w:hint="eastAsia"/>
          <w:lang w:eastAsia="zh-CN"/>
        </w:rPr>
        <w:t>d</w:t>
      </w:r>
      <w:r>
        <w:rPr>
          <w:lang w:eastAsia="zh-CN"/>
        </w:rPr>
        <w:t>)</w:t>
      </w:r>
      <w:r>
        <w:rPr>
          <w:lang w:eastAsia="zh-CN"/>
        </w:rPr>
        <w:tab/>
        <w:t>a &lt;ipv6-address&gt; element.</w:t>
      </w:r>
    </w:p>
    <w:p w14:paraId="62031BFF" w14:textId="77777777" w:rsidR="007616FD" w:rsidRDefault="007D306C" w:rsidP="007616FD">
      <w:r>
        <w:t>The &lt;server-discovery-reject&gt; element shall include a &lt;cau</w:t>
      </w:r>
      <w:r w:rsidR="00B81CEA">
        <w:t>s</w:t>
      </w:r>
      <w:r>
        <w:t>e&gt; element.</w:t>
      </w:r>
    </w:p>
    <w:p w14:paraId="2C55ECE4" w14:textId="77777777" w:rsidR="000F5E57" w:rsidRDefault="000F5E57" w:rsidP="000F5E57">
      <w:r>
        <w:t>The &lt;pine-registration-request&gt; element:</w:t>
      </w:r>
    </w:p>
    <w:p w14:paraId="776DA5D7" w14:textId="77777777" w:rsidR="000F5E57" w:rsidRDefault="000F5E57" w:rsidP="000F5E57">
      <w:pPr>
        <w:pStyle w:val="B1"/>
      </w:pPr>
      <w:r>
        <w:t>a)</w:t>
      </w:r>
      <w:r>
        <w:tab/>
        <w:t>shall include a &lt;</w:t>
      </w:r>
      <w:r>
        <w:rPr>
          <w:lang w:val="en-US"/>
        </w:rPr>
        <w:t>ue-id</w:t>
      </w:r>
      <w:r>
        <w:t>&gt; element;</w:t>
      </w:r>
    </w:p>
    <w:p w14:paraId="44802017" w14:textId="77777777" w:rsidR="000F5E57" w:rsidRDefault="000F5E57" w:rsidP="000F5E57">
      <w:pPr>
        <w:pStyle w:val="B1"/>
      </w:pPr>
      <w:r>
        <w:rPr>
          <w:lang w:eastAsia="zh-CN"/>
        </w:rPr>
        <w:lastRenderedPageBreak/>
        <w:t>b)</w:t>
      </w:r>
      <w:r>
        <w:rPr>
          <w:lang w:eastAsia="zh-CN"/>
        </w:rPr>
        <w:tab/>
        <w:t>shall include a &lt;s</w:t>
      </w:r>
      <w:r>
        <w:t>ecurity-credentials</w:t>
      </w:r>
      <w:r>
        <w:rPr>
          <w:lang w:eastAsia="zh-CN"/>
        </w:rPr>
        <w:t xml:space="preserve">&gt; </w:t>
      </w:r>
      <w:r>
        <w:t>element;</w:t>
      </w:r>
    </w:p>
    <w:p w14:paraId="025BFD48" w14:textId="77777777" w:rsidR="000F5E57" w:rsidRDefault="000F5E57" w:rsidP="000F5E57">
      <w:pPr>
        <w:pStyle w:val="B1"/>
        <w:rPr>
          <w:lang w:eastAsia="zh-CN"/>
        </w:rPr>
      </w:pPr>
      <w:r>
        <w:rPr>
          <w:lang w:eastAsia="zh-CN"/>
        </w:rPr>
        <w:t>c)</w:t>
      </w:r>
      <w:r>
        <w:rPr>
          <w:lang w:eastAsia="zh-CN"/>
        </w:rPr>
        <w:tab/>
        <w:t>shall include a &lt;port-number&gt; element;</w:t>
      </w:r>
    </w:p>
    <w:p w14:paraId="1E106E5A" w14:textId="77777777" w:rsidR="000F5E57" w:rsidRDefault="000F5E57" w:rsidP="000F5E57">
      <w:pPr>
        <w:pStyle w:val="B1"/>
        <w:rPr>
          <w:rFonts w:cs="Arial"/>
        </w:rPr>
      </w:pPr>
      <w:r>
        <w:rPr>
          <w:lang w:eastAsia="zh-CN"/>
        </w:rPr>
        <w:t>d)</w:t>
      </w:r>
      <w:r>
        <w:rPr>
          <w:lang w:eastAsia="zh-CN"/>
        </w:rPr>
        <w:tab/>
        <w:t>may include a &lt;</w:t>
      </w:r>
      <w:r>
        <w:t>mac-address</w:t>
      </w:r>
      <w:r>
        <w:rPr>
          <w:lang w:eastAsia="zh-CN"/>
        </w:rPr>
        <w:t>&gt;</w:t>
      </w:r>
      <w:r>
        <w:t xml:space="preserve"> element</w:t>
      </w:r>
      <w:r>
        <w:rPr>
          <w:rFonts w:cs="Arial"/>
        </w:rPr>
        <w:t>;</w:t>
      </w:r>
    </w:p>
    <w:p w14:paraId="77663934" w14:textId="77777777" w:rsidR="000F5E57" w:rsidRDefault="000F5E57" w:rsidP="000F5E57">
      <w:pPr>
        <w:pStyle w:val="B1"/>
        <w:rPr>
          <w:rFonts w:cs="Arial"/>
        </w:rPr>
      </w:pPr>
      <w:r>
        <w:rPr>
          <w:lang w:eastAsia="zh-CN"/>
        </w:rPr>
        <w:t>e)</w:t>
      </w:r>
      <w:r>
        <w:rPr>
          <w:lang w:eastAsia="zh-CN"/>
        </w:rPr>
        <w:tab/>
        <w:t>may include a &lt;</w:t>
      </w:r>
      <w:r>
        <w:rPr>
          <w:lang w:val="en-US"/>
        </w:rPr>
        <w:t>vendor-name</w:t>
      </w:r>
      <w:r>
        <w:rPr>
          <w:lang w:eastAsia="zh-CN"/>
        </w:rPr>
        <w:t xml:space="preserve">&gt; </w:t>
      </w:r>
      <w:r>
        <w:t>element</w:t>
      </w:r>
      <w:r>
        <w:rPr>
          <w:rFonts w:cs="Arial"/>
        </w:rPr>
        <w:t>;</w:t>
      </w:r>
    </w:p>
    <w:p w14:paraId="27AD6DD0" w14:textId="77777777" w:rsidR="000F5E57" w:rsidRDefault="000F5E57" w:rsidP="000F5E57">
      <w:pPr>
        <w:pStyle w:val="B1"/>
      </w:pPr>
      <w:r>
        <w:rPr>
          <w:lang w:eastAsia="zh-CN"/>
        </w:rPr>
        <w:t>f)</w:t>
      </w:r>
      <w:r>
        <w:rPr>
          <w:lang w:eastAsia="zh-CN"/>
        </w:rPr>
        <w:tab/>
        <w:t>may include a &lt;</w:t>
      </w:r>
      <w:r>
        <w:t>device-description</w:t>
      </w:r>
      <w:r>
        <w:rPr>
          <w:lang w:eastAsia="zh-CN"/>
        </w:rPr>
        <w:t xml:space="preserve">&gt; </w:t>
      </w:r>
      <w:r>
        <w:t>element;</w:t>
      </w:r>
    </w:p>
    <w:p w14:paraId="435A8A05" w14:textId="77777777" w:rsidR="000F5E57" w:rsidRDefault="000F5E57" w:rsidP="000F5E57">
      <w:pPr>
        <w:pStyle w:val="B1"/>
      </w:pPr>
      <w:r>
        <w:rPr>
          <w:lang w:eastAsia="zh-CN"/>
        </w:rPr>
        <w:t>g)</w:t>
      </w:r>
      <w:r>
        <w:rPr>
          <w:lang w:eastAsia="zh-CN"/>
        </w:rPr>
        <w:tab/>
        <w:t>may include a &lt;</w:t>
      </w:r>
      <w:r>
        <w:t>pine-address</w:t>
      </w:r>
      <w:r>
        <w:rPr>
          <w:lang w:eastAsia="zh-CN"/>
        </w:rPr>
        <w:t xml:space="preserve">&gt; </w:t>
      </w:r>
      <w:r>
        <w:t>element;</w:t>
      </w:r>
    </w:p>
    <w:p w14:paraId="036DCA45" w14:textId="77777777" w:rsidR="000F5E57" w:rsidRDefault="000F5E57" w:rsidP="000F5E57">
      <w:pPr>
        <w:pStyle w:val="B1"/>
        <w:rPr>
          <w:rFonts w:cs="Arial"/>
        </w:rPr>
      </w:pPr>
      <w:r>
        <w:t>h)</w:t>
      </w:r>
      <w:r>
        <w:tab/>
        <w:t xml:space="preserve">may </w:t>
      </w:r>
      <w:r>
        <w:rPr>
          <w:lang w:eastAsia="zh-CN"/>
        </w:rPr>
        <w:t>include a &lt;</w:t>
      </w:r>
      <w:r>
        <w:t>pine-capabilities</w:t>
      </w:r>
      <w:r>
        <w:rPr>
          <w:lang w:eastAsia="zh-CN"/>
        </w:rPr>
        <w:t xml:space="preserve">&gt; </w:t>
      </w:r>
      <w:r>
        <w:t>element</w:t>
      </w:r>
      <w:r>
        <w:rPr>
          <w:rFonts w:cs="Arial"/>
        </w:rPr>
        <w:t>;</w:t>
      </w:r>
    </w:p>
    <w:p w14:paraId="25F5747D" w14:textId="77777777" w:rsidR="00742831" w:rsidRDefault="000F5E57" w:rsidP="000F5E57">
      <w:pPr>
        <w:pStyle w:val="B1"/>
      </w:pPr>
      <w:r>
        <w:t>i)</w:t>
      </w:r>
      <w:r>
        <w:tab/>
        <w:t>may include a &lt;maximum-number-of-pines&gt; element</w:t>
      </w:r>
      <w:r w:rsidR="00742831">
        <w:t>;</w:t>
      </w:r>
    </w:p>
    <w:p w14:paraId="54829475" w14:textId="77777777" w:rsidR="00742831" w:rsidRDefault="00742831" w:rsidP="00742831">
      <w:pPr>
        <w:pStyle w:val="B1"/>
      </w:pPr>
      <w:r>
        <w:t>j)</w:t>
      </w:r>
      <w:r>
        <w:tab/>
        <w:t>may include a &lt;representation-indication&gt; element; and</w:t>
      </w:r>
    </w:p>
    <w:p w14:paraId="30863D6C" w14:textId="77777777" w:rsidR="00742831" w:rsidRDefault="00742831" w:rsidP="00742831">
      <w:pPr>
        <w:pStyle w:val="B1"/>
        <w:rPr>
          <w:rFonts w:cs="Arial"/>
        </w:rPr>
      </w:pPr>
      <w:r>
        <w:rPr>
          <w:rFonts w:cs="Arial"/>
        </w:rPr>
        <w:t>k)</w:t>
      </w:r>
      <w:r>
        <w:rPr>
          <w:rFonts w:cs="Arial"/>
        </w:rPr>
        <w:tab/>
      </w:r>
      <w:r>
        <w:t>may include a &lt;registration-in</w:t>
      </w:r>
      <w:r>
        <w:rPr>
          <w:lang w:eastAsia="zh-CN"/>
        </w:rPr>
        <w:t>fo</w:t>
      </w:r>
      <w:r>
        <w:t>&gt; element</w:t>
      </w:r>
      <w:r>
        <w:rPr>
          <w:rFonts w:cs="Arial"/>
        </w:rPr>
        <w:t>.</w:t>
      </w:r>
    </w:p>
    <w:p w14:paraId="28EF27CF" w14:textId="77777777" w:rsidR="00742831" w:rsidRDefault="00742831" w:rsidP="00742831">
      <w:r>
        <w:t>The &lt;registration-in</w:t>
      </w:r>
      <w:r>
        <w:rPr>
          <w:lang w:eastAsia="zh-CN"/>
        </w:rPr>
        <w:t>fo</w:t>
      </w:r>
      <w:r>
        <w:t>&gt; element:</w:t>
      </w:r>
    </w:p>
    <w:p w14:paraId="79D7064A" w14:textId="77777777" w:rsidR="00742831" w:rsidRDefault="00742831" w:rsidP="00742831">
      <w:pPr>
        <w:pStyle w:val="B1"/>
      </w:pPr>
      <w:r>
        <w:t>a)</w:t>
      </w:r>
      <w:r>
        <w:tab/>
        <w:t>shall include a &lt;</w:t>
      </w:r>
      <w:r>
        <w:rPr>
          <w:lang w:val="en-US"/>
        </w:rPr>
        <w:t>ue-id</w:t>
      </w:r>
      <w:r>
        <w:t>&gt; element;</w:t>
      </w:r>
    </w:p>
    <w:p w14:paraId="491939C5" w14:textId="77777777" w:rsidR="00742831" w:rsidRDefault="00742831" w:rsidP="00742831">
      <w:pPr>
        <w:pStyle w:val="B1"/>
      </w:pPr>
      <w:r>
        <w:rPr>
          <w:lang w:eastAsia="zh-CN"/>
        </w:rPr>
        <w:t>b)</w:t>
      </w:r>
      <w:r>
        <w:rPr>
          <w:lang w:eastAsia="zh-CN"/>
        </w:rPr>
        <w:tab/>
        <w:t>shall include a &lt;s</w:t>
      </w:r>
      <w:r>
        <w:t>ecurity-credentials</w:t>
      </w:r>
      <w:r>
        <w:rPr>
          <w:lang w:eastAsia="zh-CN"/>
        </w:rPr>
        <w:t xml:space="preserve">&gt; </w:t>
      </w:r>
      <w:r>
        <w:t>element;</w:t>
      </w:r>
    </w:p>
    <w:p w14:paraId="67CA2231" w14:textId="77777777" w:rsidR="00742831" w:rsidRDefault="00742831" w:rsidP="00742831">
      <w:pPr>
        <w:pStyle w:val="B1"/>
        <w:rPr>
          <w:lang w:eastAsia="zh-CN"/>
        </w:rPr>
      </w:pPr>
      <w:r>
        <w:rPr>
          <w:lang w:eastAsia="zh-CN"/>
        </w:rPr>
        <w:t>c)</w:t>
      </w:r>
      <w:r>
        <w:rPr>
          <w:lang w:eastAsia="zh-CN"/>
        </w:rPr>
        <w:tab/>
        <w:t>shall include a &lt;port-number&gt; element;</w:t>
      </w:r>
    </w:p>
    <w:p w14:paraId="508E93A8" w14:textId="77777777" w:rsidR="00742831" w:rsidRDefault="00742831" w:rsidP="00742831">
      <w:pPr>
        <w:pStyle w:val="B1"/>
        <w:rPr>
          <w:rFonts w:cs="Arial"/>
        </w:rPr>
      </w:pPr>
      <w:r>
        <w:rPr>
          <w:lang w:eastAsia="zh-CN"/>
        </w:rPr>
        <w:t>d)</w:t>
      </w:r>
      <w:r>
        <w:rPr>
          <w:lang w:eastAsia="zh-CN"/>
        </w:rPr>
        <w:tab/>
        <w:t>may include a &lt;</w:t>
      </w:r>
      <w:r>
        <w:t>mac-address</w:t>
      </w:r>
      <w:r>
        <w:rPr>
          <w:lang w:eastAsia="zh-CN"/>
        </w:rPr>
        <w:t>&gt;</w:t>
      </w:r>
      <w:r>
        <w:t xml:space="preserve"> element</w:t>
      </w:r>
      <w:r>
        <w:rPr>
          <w:rFonts w:cs="Arial"/>
        </w:rPr>
        <w:t>;</w:t>
      </w:r>
    </w:p>
    <w:p w14:paraId="08C3766A" w14:textId="77777777" w:rsidR="00742831" w:rsidRDefault="00742831" w:rsidP="00742831">
      <w:pPr>
        <w:pStyle w:val="B1"/>
        <w:rPr>
          <w:rFonts w:cs="Arial"/>
        </w:rPr>
      </w:pPr>
      <w:r>
        <w:rPr>
          <w:lang w:eastAsia="zh-CN"/>
        </w:rPr>
        <w:t>e)</w:t>
      </w:r>
      <w:r>
        <w:rPr>
          <w:lang w:eastAsia="zh-CN"/>
        </w:rPr>
        <w:tab/>
        <w:t>may include a &lt;</w:t>
      </w:r>
      <w:r>
        <w:rPr>
          <w:lang w:val="en-US"/>
        </w:rPr>
        <w:t>vendor-name</w:t>
      </w:r>
      <w:r>
        <w:rPr>
          <w:lang w:eastAsia="zh-CN"/>
        </w:rPr>
        <w:t xml:space="preserve">&gt; </w:t>
      </w:r>
      <w:r>
        <w:t>element</w:t>
      </w:r>
      <w:r>
        <w:rPr>
          <w:rFonts w:cs="Arial"/>
        </w:rPr>
        <w:t>;</w:t>
      </w:r>
    </w:p>
    <w:p w14:paraId="4DA286F1" w14:textId="77777777" w:rsidR="00742831" w:rsidRDefault="00742831" w:rsidP="00742831">
      <w:pPr>
        <w:pStyle w:val="B1"/>
      </w:pPr>
      <w:r>
        <w:rPr>
          <w:lang w:eastAsia="zh-CN"/>
        </w:rPr>
        <w:t>f)</w:t>
      </w:r>
      <w:r>
        <w:rPr>
          <w:lang w:eastAsia="zh-CN"/>
        </w:rPr>
        <w:tab/>
        <w:t>may include a &lt;</w:t>
      </w:r>
      <w:r>
        <w:t>device-description</w:t>
      </w:r>
      <w:r>
        <w:rPr>
          <w:lang w:eastAsia="zh-CN"/>
        </w:rPr>
        <w:t xml:space="preserve">&gt; </w:t>
      </w:r>
      <w:r>
        <w:t>element;</w:t>
      </w:r>
    </w:p>
    <w:p w14:paraId="6F1F9B7F" w14:textId="77777777" w:rsidR="00742831" w:rsidRDefault="00742831" w:rsidP="00742831">
      <w:pPr>
        <w:pStyle w:val="B1"/>
      </w:pPr>
      <w:r>
        <w:rPr>
          <w:lang w:eastAsia="zh-CN"/>
        </w:rPr>
        <w:t>g)</w:t>
      </w:r>
      <w:r>
        <w:rPr>
          <w:lang w:eastAsia="zh-CN"/>
        </w:rPr>
        <w:tab/>
        <w:t>may include a &lt;</w:t>
      </w:r>
      <w:r>
        <w:t>pine-address</w:t>
      </w:r>
      <w:r>
        <w:rPr>
          <w:lang w:eastAsia="zh-CN"/>
        </w:rPr>
        <w:t xml:space="preserve">&gt; </w:t>
      </w:r>
      <w:r>
        <w:t>element;</w:t>
      </w:r>
    </w:p>
    <w:p w14:paraId="2A9D5013" w14:textId="77777777" w:rsidR="00742831" w:rsidRDefault="00742831" w:rsidP="00742831">
      <w:pPr>
        <w:pStyle w:val="B1"/>
        <w:rPr>
          <w:rFonts w:cs="Arial"/>
        </w:rPr>
      </w:pPr>
      <w:r>
        <w:t>h)</w:t>
      </w:r>
      <w:r>
        <w:tab/>
        <w:t xml:space="preserve">may </w:t>
      </w:r>
      <w:r>
        <w:rPr>
          <w:lang w:eastAsia="zh-CN"/>
        </w:rPr>
        <w:t>include a &lt;</w:t>
      </w:r>
      <w:r>
        <w:t>pine-capabilities</w:t>
      </w:r>
      <w:r>
        <w:rPr>
          <w:lang w:eastAsia="zh-CN"/>
        </w:rPr>
        <w:t xml:space="preserve">&gt; </w:t>
      </w:r>
      <w:r>
        <w:t>element</w:t>
      </w:r>
      <w:r>
        <w:rPr>
          <w:rFonts w:cs="Arial"/>
        </w:rPr>
        <w:t>; and</w:t>
      </w:r>
    </w:p>
    <w:p w14:paraId="7015A2F8" w14:textId="77777777" w:rsidR="000F5E57" w:rsidRDefault="00742831" w:rsidP="000F5E57">
      <w:pPr>
        <w:pStyle w:val="B1"/>
      </w:pPr>
      <w:r>
        <w:t>i)</w:t>
      </w:r>
      <w:r>
        <w:tab/>
        <w:t>may include a &lt;maximum-number-of-pines&gt; element</w:t>
      </w:r>
      <w:r w:rsidR="000F5E57">
        <w:rPr>
          <w:rFonts w:cs="Arial"/>
        </w:rPr>
        <w:t>.</w:t>
      </w:r>
    </w:p>
    <w:p w14:paraId="0919FB88" w14:textId="77777777" w:rsidR="000F5E57" w:rsidRDefault="000F5E57" w:rsidP="000F5E57">
      <w:r>
        <w:t>The &lt;pine-registration-accept&gt; element:</w:t>
      </w:r>
    </w:p>
    <w:p w14:paraId="44D35890" w14:textId="77777777" w:rsidR="000F5E57" w:rsidRDefault="000F5E57" w:rsidP="000F5E57">
      <w:pPr>
        <w:pStyle w:val="B1"/>
      </w:pPr>
      <w:r>
        <w:t>a)</w:t>
      </w:r>
      <w:r>
        <w:tab/>
        <w:t>shall include a &lt;pin-client-id&gt; element;</w:t>
      </w:r>
    </w:p>
    <w:p w14:paraId="7AF96314" w14:textId="77777777" w:rsidR="000F5E57" w:rsidRDefault="000F5E57" w:rsidP="000F5E57">
      <w:pPr>
        <w:pStyle w:val="B1"/>
        <w:rPr>
          <w:lang w:eastAsia="zh-CN"/>
        </w:rPr>
      </w:pPr>
      <w:r>
        <w:rPr>
          <w:lang w:eastAsia="zh-CN"/>
        </w:rPr>
        <w:t>b)</w:t>
      </w:r>
      <w:r>
        <w:rPr>
          <w:lang w:eastAsia="zh-CN"/>
        </w:rPr>
        <w:tab/>
        <w:t>may include a &lt;role-of-pemc&gt; element;</w:t>
      </w:r>
    </w:p>
    <w:p w14:paraId="4C5ADD24" w14:textId="77777777" w:rsidR="00742831" w:rsidRDefault="000F5E57" w:rsidP="000F5E57">
      <w:pPr>
        <w:pStyle w:val="B1"/>
      </w:pPr>
      <w:r>
        <w:t>c)</w:t>
      </w:r>
      <w:r>
        <w:tab/>
        <w:t>may include a &lt;role-of-pegc&gt; element</w:t>
      </w:r>
      <w:r w:rsidR="00742831">
        <w:t>;</w:t>
      </w:r>
    </w:p>
    <w:p w14:paraId="54E2970D" w14:textId="77777777" w:rsidR="00742831" w:rsidRDefault="00742831" w:rsidP="00742831">
      <w:pPr>
        <w:pStyle w:val="B1"/>
      </w:pPr>
      <w:r>
        <w:t>d)</w:t>
      </w:r>
      <w:r>
        <w:tab/>
        <w:t>may include a &lt;accepted-registration-info&gt; element; and</w:t>
      </w:r>
    </w:p>
    <w:p w14:paraId="13C9B9EC" w14:textId="77777777" w:rsidR="00742831" w:rsidRDefault="00742831" w:rsidP="00742831">
      <w:pPr>
        <w:pStyle w:val="B1"/>
      </w:pPr>
      <w:r>
        <w:t>e)</w:t>
      </w:r>
      <w:r>
        <w:tab/>
        <w:t>may include a &lt;rejected-registration-info&gt; element.</w:t>
      </w:r>
    </w:p>
    <w:p w14:paraId="3CEE514D" w14:textId="77777777" w:rsidR="00742831" w:rsidRDefault="00742831" w:rsidP="00742831">
      <w:r>
        <w:t>The &lt;accepted-registration-info&gt; element:</w:t>
      </w:r>
    </w:p>
    <w:p w14:paraId="1DB1C427" w14:textId="77777777" w:rsidR="00742831" w:rsidRDefault="00742831" w:rsidP="00742831">
      <w:pPr>
        <w:pStyle w:val="B1"/>
      </w:pPr>
      <w:r>
        <w:t>a)</w:t>
      </w:r>
      <w:r>
        <w:tab/>
        <w:t>shall include a &lt;ue-id&gt; element;</w:t>
      </w:r>
    </w:p>
    <w:p w14:paraId="47BEC317" w14:textId="77777777" w:rsidR="00742831" w:rsidRDefault="00742831" w:rsidP="00742831">
      <w:pPr>
        <w:pStyle w:val="B1"/>
      </w:pPr>
      <w:r>
        <w:t>b)</w:t>
      </w:r>
      <w:r>
        <w:tab/>
        <w:t>shall include a &lt;pin-client-id&gt; element;</w:t>
      </w:r>
    </w:p>
    <w:p w14:paraId="7C4F28A9" w14:textId="77777777" w:rsidR="00742831" w:rsidRDefault="00742831" w:rsidP="00742831">
      <w:pPr>
        <w:pStyle w:val="B1"/>
        <w:rPr>
          <w:lang w:eastAsia="zh-CN"/>
        </w:rPr>
      </w:pPr>
      <w:r>
        <w:rPr>
          <w:lang w:eastAsia="zh-CN"/>
        </w:rPr>
        <w:t>c)</w:t>
      </w:r>
      <w:r>
        <w:rPr>
          <w:lang w:eastAsia="zh-CN"/>
        </w:rPr>
        <w:tab/>
        <w:t>may include a &lt;role-of-pemc&gt; element; and</w:t>
      </w:r>
    </w:p>
    <w:p w14:paraId="03D7DD66" w14:textId="77777777" w:rsidR="00742831" w:rsidRDefault="00742831" w:rsidP="00742831">
      <w:pPr>
        <w:pStyle w:val="B1"/>
      </w:pPr>
      <w:r>
        <w:t>d)</w:t>
      </w:r>
      <w:r>
        <w:tab/>
        <w:t>may include a &lt;role-of-pegc&gt; element.</w:t>
      </w:r>
    </w:p>
    <w:p w14:paraId="0B554B3B" w14:textId="77777777" w:rsidR="00742831" w:rsidRDefault="00742831" w:rsidP="00742831">
      <w:r>
        <w:t>The &lt;rejected-registration-info&gt; element:</w:t>
      </w:r>
    </w:p>
    <w:p w14:paraId="6233BA3F" w14:textId="77777777" w:rsidR="00742831" w:rsidRDefault="00742831" w:rsidP="00742831">
      <w:pPr>
        <w:pStyle w:val="B1"/>
      </w:pPr>
      <w:r>
        <w:t>a)</w:t>
      </w:r>
      <w:r>
        <w:tab/>
        <w:t>shall include a &lt;ue-id&gt; element; and</w:t>
      </w:r>
    </w:p>
    <w:p w14:paraId="757CFC58" w14:textId="77777777" w:rsidR="000F5E57" w:rsidRDefault="00742831" w:rsidP="000F5E57">
      <w:pPr>
        <w:pStyle w:val="B1"/>
        <w:rPr>
          <w:lang w:eastAsia="zh-CN"/>
        </w:rPr>
      </w:pPr>
      <w:r>
        <w:t>b)</w:t>
      </w:r>
      <w:r>
        <w:tab/>
        <w:t>shall include a &lt;cause&gt; element</w:t>
      </w:r>
      <w:r w:rsidR="000F5E57">
        <w:t>.</w:t>
      </w:r>
    </w:p>
    <w:p w14:paraId="56E9A6AA" w14:textId="77777777" w:rsidR="000F5E57" w:rsidRDefault="000F5E57" w:rsidP="000F5E57">
      <w:r>
        <w:t>The &lt;pine-registration-reject&gt; element shall include a &lt;cause&gt; element.</w:t>
      </w:r>
    </w:p>
    <w:p w14:paraId="5CABBAC5" w14:textId="77777777" w:rsidR="00742831" w:rsidRDefault="00742831" w:rsidP="00742831">
      <w:r>
        <w:lastRenderedPageBreak/>
        <w:t xml:space="preserve">The </w:t>
      </w:r>
      <w:r>
        <w:rPr>
          <w:lang w:eastAsia="zh-CN"/>
        </w:rPr>
        <w:t>&lt;pine-represent-registration-accept&gt;</w:t>
      </w:r>
      <w:r>
        <w:t xml:space="preserve"> element:</w:t>
      </w:r>
    </w:p>
    <w:p w14:paraId="432910CD" w14:textId="77777777" w:rsidR="00742831" w:rsidRDefault="00742831" w:rsidP="00742831">
      <w:pPr>
        <w:pStyle w:val="B1"/>
      </w:pPr>
      <w:r>
        <w:t>a)</w:t>
      </w:r>
      <w:r>
        <w:tab/>
        <w:t>shall include a &lt;pin-client-id&gt; element;</w:t>
      </w:r>
    </w:p>
    <w:p w14:paraId="19765E45" w14:textId="77777777" w:rsidR="00742831" w:rsidRDefault="00742831" w:rsidP="00742831">
      <w:pPr>
        <w:pStyle w:val="B1"/>
        <w:rPr>
          <w:lang w:eastAsia="zh-CN"/>
        </w:rPr>
      </w:pPr>
      <w:r>
        <w:rPr>
          <w:lang w:eastAsia="zh-CN"/>
        </w:rPr>
        <w:t>b)</w:t>
      </w:r>
      <w:r>
        <w:rPr>
          <w:lang w:eastAsia="zh-CN"/>
        </w:rPr>
        <w:tab/>
        <w:t>may include a &lt;role-of-pemc&gt; element; and</w:t>
      </w:r>
    </w:p>
    <w:p w14:paraId="6D0B2FB7" w14:textId="77777777" w:rsidR="00742831" w:rsidRDefault="00742831" w:rsidP="00742831">
      <w:pPr>
        <w:pStyle w:val="B1"/>
      </w:pPr>
      <w:r>
        <w:t>c)</w:t>
      </w:r>
      <w:r>
        <w:tab/>
        <w:t>may include a &lt;role-of-pegc&gt; element.</w:t>
      </w:r>
    </w:p>
    <w:p w14:paraId="61327797" w14:textId="77777777" w:rsidR="00742831" w:rsidRDefault="00742831" w:rsidP="000F5E57">
      <w:r>
        <w:t xml:space="preserve">The </w:t>
      </w:r>
      <w:r>
        <w:rPr>
          <w:lang w:eastAsia="zh-CN"/>
        </w:rPr>
        <w:t>&lt;pine-represent-registration-reject&gt;</w:t>
      </w:r>
      <w:r>
        <w:t xml:space="preserve"> element shall include a &lt;cause&gt; element.</w:t>
      </w:r>
    </w:p>
    <w:p w14:paraId="6822BC49" w14:textId="77777777" w:rsidR="000F5E57" w:rsidRDefault="000F5E57" w:rsidP="000F5E57">
      <w:r>
        <w:t>The &lt;pine-deregistration-request&gt; element:</w:t>
      </w:r>
    </w:p>
    <w:p w14:paraId="179E33F5" w14:textId="77777777" w:rsidR="000F5E57" w:rsidRDefault="000F5E57" w:rsidP="000F5E57">
      <w:pPr>
        <w:pStyle w:val="B1"/>
      </w:pPr>
      <w:r>
        <w:t>a)</w:t>
      </w:r>
      <w:r>
        <w:tab/>
        <w:t>shall include a &lt;</w:t>
      </w:r>
      <w:r>
        <w:rPr>
          <w:lang w:val="en-US"/>
        </w:rPr>
        <w:t>ue-id</w:t>
      </w:r>
      <w:r>
        <w:t>&gt; element;</w:t>
      </w:r>
    </w:p>
    <w:p w14:paraId="2B3C0603" w14:textId="77777777" w:rsidR="000F5E57" w:rsidRDefault="000F5E57" w:rsidP="000F5E57">
      <w:pPr>
        <w:pStyle w:val="B1"/>
      </w:pPr>
      <w:r>
        <w:rPr>
          <w:lang w:eastAsia="zh-CN"/>
        </w:rPr>
        <w:t>b)</w:t>
      </w:r>
      <w:r>
        <w:rPr>
          <w:lang w:eastAsia="zh-CN"/>
        </w:rPr>
        <w:tab/>
        <w:t>shall include a &lt;s</w:t>
      </w:r>
      <w:r>
        <w:t>ecurity-credentials</w:t>
      </w:r>
      <w:r>
        <w:rPr>
          <w:lang w:eastAsia="zh-CN"/>
        </w:rPr>
        <w:t xml:space="preserve">&gt; </w:t>
      </w:r>
      <w:r>
        <w:t>element;</w:t>
      </w:r>
    </w:p>
    <w:p w14:paraId="38BF69EC" w14:textId="77777777" w:rsidR="000F5E57" w:rsidRDefault="000F5E57" w:rsidP="000F5E57">
      <w:pPr>
        <w:pStyle w:val="B1"/>
        <w:rPr>
          <w:rFonts w:cs="Arial"/>
        </w:rPr>
      </w:pPr>
      <w:r>
        <w:rPr>
          <w:lang w:eastAsia="zh-CN"/>
        </w:rPr>
        <w:t>c)</w:t>
      </w:r>
      <w:r>
        <w:rPr>
          <w:lang w:eastAsia="zh-CN"/>
        </w:rPr>
        <w:tab/>
        <w:t>may include a &lt;</w:t>
      </w:r>
      <w:r>
        <w:t>mac-address</w:t>
      </w:r>
      <w:r>
        <w:rPr>
          <w:lang w:eastAsia="zh-CN"/>
        </w:rPr>
        <w:t>&gt;</w:t>
      </w:r>
      <w:r>
        <w:t xml:space="preserve"> element</w:t>
      </w:r>
      <w:r>
        <w:rPr>
          <w:rFonts w:cs="Arial"/>
        </w:rPr>
        <w:t>;</w:t>
      </w:r>
    </w:p>
    <w:p w14:paraId="224F4B7E" w14:textId="77777777" w:rsidR="000F5E57" w:rsidRDefault="000F5E57" w:rsidP="000F5E57">
      <w:pPr>
        <w:pStyle w:val="B1"/>
        <w:rPr>
          <w:rFonts w:cs="Arial"/>
        </w:rPr>
      </w:pPr>
      <w:r>
        <w:rPr>
          <w:lang w:eastAsia="zh-CN"/>
        </w:rPr>
        <w:t>d)</w:t>
      </w:r>
      <w:r>
        <w:rPr>
          <w:lang w:eastAsia="zh-CN"/>
        </w:rPr>
        <w:tab/>
        <w:t>may include a &lt;</w:t>
      </w:r>
      <w:r>
        <w:rPr>
          <w:lang w:val="en-US"/>
        </w:rPr>
        <w:t>vendor-name</w:t>
      </w:r>
      <w:r>
        <w:rPr>
          <w:lang w:eastAsia="zh-CN"/>
        </w:rPr>
        <w:t xml:space="preserve">&gt; </w:t>
      </w:r>
      <w:r>
        <w:t>element</w:t>
      </w:r>
      <w:r>
        <w:rPr>
          <w:rFonts w:cs="Arial"/>
        </w:rPr>
        <w:t>;</w:t>
      </w:r>
    </w:p>
    <w:p w14:paraId="570FE28F" w14:textId="77777777" w:rsidR="000F5E57" w:rsidRDefault="000F5E57" w:rsidP="000F5E57">
      <w:pPr>
        <w:pStyle w:val="B1"/>
      </w:pPr>
      <w:r>
        <w:rPr>
          <w:lang w:eastAsia="zh-CN"/>
        </w:rPr>
        <w:t>e)</w:t>
      </w:r>
      <w:r>
        <w:rPr>
          <w:lang w:eastAsia="zh-CN"/>
        </w:rPr>
        <w:tab/>
        <w:t>may include a &lt;</w:t>
      </w:r>
      <w:r>
        <w:t>device-description</w:t>
      </w:r>
      <w:r>
        <w:rPr>
          <w:lang w:eastAsia="zh-CN"/>
        </w:rPr>
        <w:t xml:space="preserve">&gt; </w:t>
      </w:r>
      <w:r>
        <w:t xml:space="preserve">element; </w:t>
      </w:r>
      <w:r>
        <w:rPr>
          <w:lang w:eastAsia="zh-CN"/>
        </w:rPr>
        <w:t>and</w:t>
      </w:r>
    </w:p>
    <w:p w14:paraId="17737439" w14:textId="77777777" w:rsidR="000F5E57" w:rsidRDefault="000F5E57" w:rsidP="000F5E57">
      <w:pPr>
        <w:pStyle w:val="B1"/>
      </w:pPr>
      <w:r>
        <w:rPr>
          <w:lang w:eastAsia="zh-CN"/>
        </w:rPr>
        <w:t>f)</w:t>
      </w:r>
      <w:r>
        <w:rPr>
          <w:lang w:eastAsia="zh-CN"/>
        </w:rPr>
        <w:tab/>
        <w:t>may include a &lt;</w:t>
      </w:r>
      <w:r>
        <w:t>ip-address</w:t>
      </w:r>
      <w:r>
        <w:rPr>
          <w:lang w:eastAsia="zh-CN"/>
        </w:rPr>
        <w:t xml:space="preserve">&gt; </w:t>
      </w:r>
      <w:r>
        <w:t>element.</w:t>
      </w:r>
    </w:p>
    <w:p w14:paraId="433E743E" w14:textId="77777777" w:rsidR="000F5E57" w:rsidRDefault="000F5E57" w:rsidP="000F5E57">
      <w:r>
        <w:t>The &lt;pine-deregistration-</w:t>
      </w:r>
      <w:r>
        <w:rPr>
          <w:lang w:eastAsia="zh-CN"/>
        </w:rPr>
        <w:t>reject</w:t>
      </w:r>
      <w:r>
        <w:t>&gt; element shall include a &lt;cause&gt; element.</w:t>
      </w:r>
    </w:p>
    <w:p w14:paraId="4DFE3794" w14:textId="77777777" w:rsidR="000F5E57" w:rsidRDefault="000F5E57" w:rsidP="000F5E57">
      <w:r>
        <w:t>The &lt;pine-</w:t>
      </w:r>
      <w:r>
        <w:rPr>
          <w:lang w:eastAsia="zh-CN"/>
        </w:rPr>
        <w:t>update</w:t>
      </w:r>
      <w:r>
        <w:t>-registration-request&gt; element:</w:t>
      </w:r>
    </w:p>
    <w:p w14:paraId="2CA7066D" w14:textId="77777777" w:rsidR="000F5E57" w:rsidRDefault="000F5E57" w:rsidP="000F5E57">
      <w:pPr>
        <w:pStyle w:val="B1"/>
      </w:pPr>
      <w:r>
        <w:t>a)</w:t>
      </w:r>
      <w:r>
        <w:tab/>
        <w:t>shall include a &lt;</w:t>
      </w:r>
      <w:r>
        <w:rPr>
          <w:lang w:val="en-US"/>
        </w:rPr>
        <w:t>ue-id</w:t>
      </w:r>
      <w:r>
        <w:t>&gt; element;</w:t>
      </w:r>
    </w:p>
    <w:p w14:paraId="1EAE5F63" w14:textId="77777777" w:rsidR="000F5E57" w:rsidRDefault="000F5E57" w:rsidP="000F5E57">
      <w:pPr>
        <w:pStyle w:val="B1"/>
      </w:pPr>
      <w:r>
        <w:rPr>
          <w:lang w:eastAsia="zh-CN"/>
        </w:rPr>
        <w:t>b)</w:t>
      </w:r>
      <w:r>
        <w:rPr>
          <w:lang w:eastAsia="zh-CN"/>
        </w:rPr>
        <w:tab/>
        <w:t>shall include a &lt;s</w:t>
      </w:r>
      <w:r>
        <w:t>ecurity-credentials</w:t>
      </w:r>
      <w:r>
        <w:rPr>
          <w:lang w:eastAsia="zh-CN"/>
        </w:rPr>
        <w:t xml:space="preserve">&gt; </w:t>
      </w:r>
      <w:r>
        <w:t>element;</w:t>
      </w:r>
    </w:p>
    <w:p w14:paraId="228E2000" w14:textId="77777777" w:rsidR="000F5E57" w:rsidRDefault="000F5E57" w:rsidP="000F5E57">
      <w:pPr>
        <w:pStyle w:val="B1"/>
        <w:rPr>
          <w:rFonts w:cs="Arial"/>
        </w:rPr>
      </w:pPr>
      <w:r>
        <w:rPr>
          <w:lang w:eastAsia="zh-CN"/>
        </w:rPr>
        <w:t>c)</w:t>
      </w:r>
      <w:r>
        <w:rPr>
          <w:lang w:eastAsia="zh-CN"/>
        </w:rPr>
        <w:tab/>
        <w:t>may include a &lt;</w:t>
      </w:r>
      <w:r>
        <w:t>mac-address</w:t>
      </w:r>
      <w:r>
        <w:rPr>
          <w:lang w:eastAsia="zh-CN"/>
        </w:rPr>
        <w:t>&gt;</w:t>
      </w:r>
      <w:r>
        <w:t xml:space="preserve"> element</w:t>
      </w:r>
      <w:r>
        <w:rPr>
          <w:rFonts w:cs="Arial"/>
        </w:rPr>
        <w:t>;</w:t>
      </w:r>
    </w:p>
    <w:p w14:paraId="416E5AF8" w14:textId="77777777" w:rsidR="000F5E57" w:rsidRDefault="000F5E57" w:rsidP="000F5E57">
      <w:pPr>
        <w:pStyle w:val="B1"/>
        <w:rPr>
          <w:rFonts w:cs="Arial"/>
        </w:rPr>
      </w:pPr>
      <w:r>
        <w:rPr>
          <w:lang w:eastAsia="zh-CN"/>
        </w:rPr>
        <w:t>d)</w:t>
      </w:r>
      <w:r>
        <w:rPr>
          <w:lang w:eastAsia="zh-CN"/>
        </w:rPr>
        <w:tab/>
        <w:t>may include a &lt;</w:t>
      </w:r>
      <w:r>
        <w:rPr>
          <w:lang w:val="en-US"/>
        </w:rPr>
        <w:t>vendor-name</w:t>
      </w:r>
      <w:r>
        <w:rPr>
          <w:lang w:eastAsia="zh-CN"/>
        </w:rPr>
        <w:t xml:space="preserve">&gt; </w:t>
      </w:r>
      <w:r>
        <w:t>element</w:t>
      </w:r>
      <w:r>
        <w:rPr>
          <w:rFonts w:cs="Arial"/>
        </w:rPr>
        <w:t>;</w:t>
      </w:r>
    </w:p>
    <w:p w14:paraId="41A4B40F" w14:textId="77777777" w:rsidR="000F5E57" w:rsidRDefault="000F5E57" w:rsidP="000F5E57">
      <w:pPr>
        <w:pStyle w:val="B1"/>
      </w:pPr>
      <w:r>
        <w:rPr>
          <w:lang w:eastAsia="zh-CN"/>
        </w:rPr>
        <w:t>e)</w:t>
      </w:r>
      <w:r>
        <w:rPr>
          <w:lang w:eastAsia="zh-CN"/>
        </w:rPr>
        <w:tab/>
        <w:t>may include a &lt;</w:t>
      </w:r>
      <w:r>
        <w:t>device-description</w:t>
      </w:r>
      <w:r>
        <w:rPr>
          <w:lang w:eastAsia="zh-CN"/>
        </w:rPr>
        <w:t xml:space="preserve">&gt; </w:t>
      </w:r>
      <w:r>
        <w:t>element;</w:t>
      </w:r>
    </w:p>
    <w:p w14:paraId="669C86BA" w14:textId="77777777" w:rsidR="000F5E57" w:rsidRDefault="000F5E57" w:rsidP="000F5E57">
      <w:pPr>
        <w:pStyle w:val="B1"/>
      </w:pPr>
      <w:r>
        <w:rPr>
          <w:lang w:eastAsia="zh-CN"/>
        </w:rPr>
        <w:t>f)</w:t>
      </w:r>
      <w:r>
        <w:rPr>
          <w:lang w:eastAsia="zh-CN"/>
        </w:rPr>
        <w:tab/>
        <w:t>may include a &lt;</w:t>
      </w:r>
      <w:r>
        <w:t>ip-address</w:t>
      </w:r>
      <w:r>
        <w:rPr>
          <w:lang w:eastAsia="zh-CN"/>
        </w:rPr>
        <w:t xml:space="preserve">&gt; </w:t>
      </w:r>
      <w:r>
        <w:t>element;</w:t>
      </w:r>
    </w:p>
    <w:p w14:paraId="1DE98143" w14:textId="77777777" w:rsidR="000F5E57" w:rsidRDefault="000F5E57" w:rsidP="000F5E57">
      <w:pPr>
        <w:pStyle w:val="B1"/>
        <w:rPr>
          <w:lang w:eastAsia="zh-CN"/>
        </w:rPr>
      </w:pPr>
      <w:r>
        <w:t>g)</w:t>
      </w:r>
      <w:r>
        <w:tab/>
      </w:r>
      <w:r>
        <w:rPr>
          <w:lang w:eastAsia="zh-CN"/>
        </w:rPr>
        <w:t>may include a &lt;port-number&gt; element;</w:t>
      </w:r>
    </w:p>
    <w:p w14:paraId="2210AC33" w14:textId="77777777" w:rsidR="000F5E57" w:rsidRDefault="000F5E57" w:rsidP="000F5E57">
      <w:pPr>
        <w:pStyle w:val="B1"/>
        <w:rPr>
          <w:rFonts w:cs="Arial"/>
        </w:rPr>
      </w:pPr>
      <w:r>
        <w:rPr>
          <w:lang w:eastAsia="zh-CN"/>
        </w:rPr>
        <w:t>h)</w:t>
      </w:r>
      <w:r>
        <w:rPr>
          <w:lang w:eastAsia="zh-CN"/>
        </w:rPr>
        <w:tab/>
        <w:t>may include a &lt;</w:t>
      </w:r>
      <w:r>
        <w:t>pine-capabilities</w:t>
      </w:r>
      <w:r>
        <w:rPr>
          <w:lang w:eastAsia="zh-CN"/>
        </w:rPr>
        <w:t>&gt;</w:t>
      </w:r>
      <w:r>
        <w:t xml:space="preserve"> element</w:t>
      </w:r>
      <w:r>
        <w:rPr>
          <w:rFonts w:cs="Arial"/>
        </w:rPr>
        <w:t>; and</w:t>
      </w:r>
    </w:p>
    <w:p w14:paraId="74AAF797" w14:textId="77777777" w:rsidR="000F5E57" w:rsidRDefault="000F5E57" w:rsidP="000F5E57">
      <w:pPr>
        <w:pStyle w:val="B1"/>
      </w:pPr>
      <w:r>
        <w:rPr>
          <w:rFonts w:cs="Arial"/>
        </w:rPr>
        <w:t>i)</w:t>
      </w:r>
      <w:r>
        <w:rPr>
          <w:rFonts w:cs="Arial"/>
        </w:rPr>
        <w:tab/>
      </w:r>
      <w:r>
        <w:t>may include a &lt;maximum-number-of-pines&gt; element.</w:t>
      </w:r>
    </w:p>
    <w:p w14:paraId="5DE95E9B" w14:textId="77777777" w:rsidR="000F5E57" w:rsidRDefault="000F5E57" w:rsidP="000F5E57">
      <w:r>
        <w:t>The &lt;pine-</w:t>
      </w:r>
      <w:r>
        <w:rPr>
          <w:lang w:eastAsia="zh-CN"/>
        </w:rPr>
        <w:t>update</w:t>
      </w:r>
      <w:r>
        <w:t>-registration-reject&gt; element shall include a &lt;cause&gt; element.</w:t>
      </w:r>
    </w:p>
    <w:p w14:paraId="5CDF38CC" w14:textId="77777777" w:rsidR="000F5E57" w:rsidRDefault="000F5E57" w:rsidP="000F5E57">
      <w:r>
        <w:t>The &lt;pin-creation-request&gt; element:</w:t>
      </w:r>
    </w:p>
    <w:p w14:paraId="7A92D7CD" w14:textId="77777777" w:rsidR="000F5E57" w:rsidRDefault="000F5E57" w:rsidP="000F5E57">
      <w:pPr>
        <w:pStyle w:val="B1"/>
      </w:pPr>
      <w:r>
        <w:t>a)</w:t>
      </w:r>
      <w:r>
        <w:tab/>
        <w:t>shall include a &lt;ue-id&gt; element;</w:t>
      </w:r>
    </w:p>
    <w:p w14:paraId="6E6DD0AD" w14:textId="77777777" w:rsidR="000F5E57" w:rsidRDefault="000F5E57" w:rsidP="000F5E57">
      <w:pPr>
        <w:pStyle w:val="B1"/>
      </w:pPr>
      <w:r>
        <w:rPr>
          <w:lang w:eastAsia="zh-CN"/>
        </w:rPr>
        <w:t>b)</w:t>
      </w:r>
      <w:r>
        <w:rPr>
          <w:lang w:eastAsia="zh-CN"/>
        </w:rPr>
        <w:tab/>
        <w:t>shall include a &lt;s</w:t>
      </w:r>
      <w:r>
        <w:t>ecurity-credentials</w:t>
      </w:r>
      <w:r>
        <w:rPr>
          <w:lang w:eastAsia="zh-CN"/>
        </w:rPr>
        <w:t xml:space="preserve">&gt; </w:t>
      </w:r>
      <w:r>
        <w:t>element;</w:t>
      </w:r>
    </w:p>
    <w:p w14:paraId="05EB6AC5" w14:textId="77777777" w:rsidR="000F5E57" w:rsidRDefault="000F5E57" w:rsidP="000F5E57">
      <w:pPr>
        <w:pStyle w:val="B1"/>
        <w:rPr>
          <w:lang w:eastAsia="zh-CN"/>
        </w:rPr>
      </w:pPr>
      <w:r>
        <w:rPr>
          <w:lang w:eastAsia="zh-CN"/>
        </w:rPr>
        <w:t>c)</w:t>
      </w:r>
      <w:r>
        <w:rPr>
          <w:lang w:eastAsia="zh-CN"/>
        </w:rPr>
        <w:tab/>
        <w:t>may include a &lt;</w:t>
      </w:r>
      <w:r>
        <w:t>pin-</w:t>
      </w:r>
      <w:r>
        <w:rPr>
          <w:lang w:eastAsia="zh-CN"/>
        </w:rPr>
        <w:t xml:space="preserve">client-profile&gt; </w:t>
      </w:r>
      <w:r>
        <w:t>element</w:t>
      </w:r>
      <w:r>
        <w:rPr>
          <w:lang w:eastAsia="zh-CN"/>
        </w:rPr>
        <w:t>;</w:t>
      </w:r>
    </w:p>
    <w:p w14:paraId="336BCD07" w14:textId="77777777" w:rsidR="000F5E57" w:rsidRDefault="000F5E57" w:rsidP="000F5E57">
      <w:pPr>
        <w:pStyle w:val="B1"/>
        <w:rPr>
          <w:rFonts w:cs="Arial"/>
        </w:rPr>
      </w:pPr>
      <w:r>
        <w:rPr>
          <w:lang w:eastAsia="zh-CN"/>
        </w:rPr>
        <w:t>d)</w:t>
      </w:r>
      <w:r>
        <w:rPr>
          <w:lang w:eastAsia="zh-CN"/>
        </w:rPr>
        <w:tab/>
        <w:t>may include a &lt;</w:t>
      </w:r>
      <w:r>
        <w:t>ue-location</w:t>
      </w:r>
      <w:r>
        <w:rPr>
          <w:lang w:eastAsia="zh-CN"/>
        </w:rPr>
        <w:t>&gt;</w:t>
      </w:r>
      <w:r>
        <w:t xml:space="preserve"> element</w:t>
      </w:r>
      <w:r>
        <w:rPr>
          <w:rFonts w:cs="Arial"/>
        </w:rPr>
        <w:t>;</w:t>
      </w:r>
    </w:p>
    <w:p w14:paraId="49A547A1" w14:textId="77777777" w:rsidR="000F5E57" w:rsidRDefault="000F5E57" w:rsidP="000F5E57">
      <w:pPr>
        <w:pStyle w:val="B1"/>
        <w:rPr>
          <w:rFonts w:cs="Arial"/>
        </w:rPr>
      </w:pPr>
      <w:r>
        <w:rPr>
          <w:lang w:eastAsia="zh-CN"/>
        </w:rPr>
        <w:t>e)</w:t>
      </w:r>
      <w:r>
        <w:rPr>
          <w:lang w:eastAsia="zh-CN"/>
        </w:rPr>
        <w:tab/>
        <w:t>may include a &lt;</w:t>
      </w:r>
      <w:r>
        <w:rPr>
          <w:lang w:val="en-US"/>
        </w:rPr>
        <w:t>pine-list</w:t>
      </w:r>
      <w:r>
        <w:rPr>
          <w:lang w:eastAsia="zh-CN"/>
        </w:rPr>
        <w:t xml:space="preserve">&gt; </w:t>
      </w:r>
      <w:r>
        <w:t>element</w:t>
      </w:r>
      <w:r>
        <w:rPr>
          <w:rFonts w:cs="Arial"/>
        </w:rPr>
        <w:t>; and</w:t>
      </w:r>
    </w:p>
    <w:p w14:paraId="64B9CD45" w14:textId="77777777" w:rsidR="000F5E57" w:rsidRDefault="000F5E57" w:rsidP="000F5E57">
      <w:pPr>
        <w:pStyle w:val="B1"/>
      </w:pPr>
      <w:r>
        <w:rPr>
          <w:lang w:eastAsia="zh-CN"/>
        </w:rPr>
        <w:t>f)</w:t>
      </w:r>
      <w:r>
        <w:rPr>
          <w:lang w:eastAsia="zh-CN"/>
        </w:rPr>
        <w:tab/>
        <w:t>may include a &lt;</w:t>
      </w:r>
      <w:r>
        <w:t>additional-pemc</w:t>
      </w:r>
      <w:r>
        <w:rPr>
          <w:lang w:eastAsia="zh-CN"/>
        </w:rPr>
        <w:t xml:space="preserve">&gt; </w:t>
      </w:r>
      <w:r>
        <w:t>element.</w:t>
      </w:r>
    </w:p>
    <w:p w14:paraId="4704AB7B" w14:textId="77777777" w:rsidR="000F5E57" w:rsidRDefault="000F5E57" w:rsidP="000F5E57">
      <w:r>
        <w:t>The &lt;pin-creation-accept&gt; element:</w:t>
      </w:r>
    </w:p>
    <w:p w14:paraId="1933583D" w14:textId="77777777" w:rsidR="000F5E57" w:rsidRDefault="000F5E57" w:rsidP="000F5E57">
      <w:pPr>
        <w:pStyle w:val="B1"/>
      </w:pPr>
      <w:r>
        <w:t>a)</w:t>
      </w:r>
      <w:r>
        <w:tab/>
        <w:t>shall include a &lt;pin-id&gt; element;</w:t>
      </w:r>
    </w:p>
    <w:p w14:paraId="61CCEBBB" w14:textId="77777777" w:rsidR="000F5E57" w:rsidRDefault="000F5E57" w:rsidP="000F5E57">
      <w:pPr>
        <w:pStyle w:val="B1"/>
      </w:pPr>
      <w:r>
        <w:rPr>
          <w:lang w:eastAsia="zh-CN"/>
        </w:rPr>
        <w:t>b)</w:t>
      </w:r>
      <w:r>
        <w:rPr>
          <w:lang w:eastAsia="zh-CN"/>
        </w:rPr>
        <w:tab/>
        <w:t xml:space="preserve">shall </w:t>
      </w:r>
      <w:r>
        <w:t>include a &lt;</w:t>
      </w:r>
      <w:r>
        <w:rPr>
          <w:lang w:eastAsia="zh-CN"/>
        </w:rPr>
        <w:t>valid-timer</w:t>
      </w:r>
      <w:r>
        <w:t>&gt; element;</w:t>
      </w:r>
    </w:p>
    <w:p w14:paraId="0D7C6165" w14:textId="77777777" w:rsidR="000F5E57" w:rsidRDefault="000F5E57" w:rsidP="000F5E57">
      <w:pPr>
        <w:pStyle w:val="B1"/>
        <w:rPr>
          <w:lang w:val="en-US"/>
        </w:rPr>
      </w:pPr>
      <w:r>
        <w:rPr>
          <w:lang w:eastAsia="zh-CN"/>
        </w:rPr>
        <w:t>c)</w:t>
      </w:r>
      <w:r>
        <w:rPr>
          <w:lang w:eastAsia="zh-CN"/>
        </w:rPr>
        <w:tab/>
        <w:t>may include a &lt;</w:t>
      </w:r>
      <w:r>
        <w:rPr>
          <w:lang w:val="en-US"/>
        </w:rPr>
        <w:t>pine-list</w:t>
      </w:r>
      <w:r>
        <w:rPr>
          <w:lang w:eastAsia="zh-CN"/>
        </w:rPr>
        <w:t xml:space="preserve">&gt; </w:t>
      </w:r>
      <w:r>
        <w:t>element</w:t>
      </w:r>
      <w:r>
        <w:rPr>
          <w:lang w:val="en-US"/>
        </w:rPr>
        <w:t>;</w:t>
      </w:r>
    </w:p>
    <w:p w14:paraId="77B107DA" w14:textId="77777777" w:rsidR="000F5E57" w:rsidRDefault="000F5E57" w:rsidP="000F5E57">
      <w:pPr>
        <w:pStyle w:val="B1"/>
        <w:rPr>
          <w:lang w:val="en-US"/>
        </w:rPr>
      </w:pPr>
      <w:r>
        <w:rPr>
          <w:lang w:val="en-US" w:eastAsia="zh-CN"/>
        </w:rPr>
        <w:lastRenderedPageBreak/>
        <w:t>d)</w:t>
      </w:r>
      <w:r>
        <w:rPr>
          <w:lang w:val="en-US" w:eastAsia="zh-CN"/>
        </w:rPr>
        <w:tab/>
      </w:r>
      <w:r>
        <w:rPr>
          <w:lang w:eastAsia="zh-CN"/>
        </w:rPr>
        <w:t>shall include a &lt;</w:t>
      </w:r>
      <w:r>
        <w:rPr>
          <w:lang w:val="en-US"/>
        </w:rPr>
        <w:t>pegc-id</w:t>
      </w:r>
      <w:r>
        <w:rPr>
          <w:lang w:eastAsia="zh-CN"/>
        </w:rPr>
        <w:t xml:space="preserve">&gt; </w:t>
      </w:r>
      <w:r>
        <w:t>element</w:t>
      </w:r>
      <w:r>
        <w:rPr>
          <w:lang w:val="en-US"/>
        </w:rPr>
        <w:t>;</w:t>
      </w:r>
    </w:p>
    <w:p w14:paraId="5D871DD2" w14:textId="77777777" w:rsidR="000F5E57" w:rsidRDefault="000F5E57" w:rsidP="000F5E57">
      <w:pPr>
        <w:pStyle w:val="B1"/>
        <w:rPr>
          <w:lang w:val="en-US" w:eastAsia="zh-CN"/>
        </w:rPr>
      </w:pPr>
      <w:r>
        <w:rPr>
          <w:lang w:val="en-US" w:eastAsia="zh-CN"/>
        </w:rPr>
        <w:t>e)</w:t>
      </w:r>
      <w:r>
        <w:rPr>
          <w:lang w:val="en-US" w:eastAsia="zh-CN"/>
        </w:rPr>
        <w:tab/>
        <w:t>may include a &lt;</w:t>
      </w:r>
      <w:r>
        <w:rPr>
          <w:lang w:val="en-US"/>
        </w:rPr>
        <w:t>pegc-address</w:t>
      </w:r>
      <w:r>
        <w:rPr>
          <w:lang w:val="en-US" w:eastAsia="zh-CN"/>
        </w:rPr>
        <w:t>&gt;</w:t>
      </w:r>
      <w:r>
        <w:rPr>
          <w:lang w:val="en-US"/>
        </w:rPr>
        <w:t xml:space="preserve"> </w:t>
      </w:r>
      <w:r>
        <w:t>element</w:t>
      </w:r>
      <w:r>
        <w:rPr>
          <w:rFonts w:cs="Arial"/>
        </w:rPr>
        <w:t>;</w:t>
      </w:r>
    </w:p>
    <w:p w14:paraId="238FE339" w14:textId="77777777" w:rsidR="000F5E57" w:rsidRDefault="000F5E57" w:rsidP="000F5E57">
      <w:pPr>
        <w:pStyle w:val="B1"/>
        <w:rPr>
          <w:rFonts w:cs="Arial"/>
        </w:rPr>
      </w:pPr>
      <w:r>
        <w:rPr>
          <w:lang w:eastAsia="zh-CN"/>
        </w:rPr>
        <w:t>f)</w:t>
      </w:r>
      <w:r>
        <w:rPr>
          <w:lang w:eastAsia="zh-CN"/>
        </w:rPr>
        <w:tab/>
        <w:t xml:space="preserve">may include a &lt;access-control-info&gt; </w:t>
      </w:r>
      <w:r>
        <w:t>element</w:t>
      </w:r>
      <w:r>
        <w:rPr>
          <w:rFonts w:cs="Arial"/>
        </w:rPr>
        <w:t>; and</w:t>
      </w:r>
    </w:p>
    <w:p w14:paraId="620CC4B1" w14:textId="77777777" w:rsidR="000F5E57" w:rsidRDefault="000F5E57" w:rsidP="000F5E57">
      <w:pPr>
        <w:pStyle w:val="B1"/>
        <w:rPr>
          <w:lang w:eastAsia="zh-CN"/>
        </w:rPr>
      </w:pPr>
      <w:r>
        <w:rPr>
          <w:rFonts w:cs="Arial"/>
          <w:lang w:eastAsia="zh-CN"/>
        </w:rPr>
        <w:t>g)</w:t>
      </w:r>
      <w:r>
        <w:rPr>
          <w:rFonts w:cs="Arial"/>
          <w:lang w:eastAsia="zh-CN"/>
        </w:rPr>
        <w:tab/>
        <w:t>shall include a &lt;heartbeat-timer&gt; element.</w:t>
      </w:r>
    </w:p>
    <w:p w14:paraId="1EE2A2FA" w14:textId="77777777" w:rsidR="000F5E57" w:rsidRDefault="000F5E57" w:rsidP="000F5E57">
      <w:r>
        <w:t>The &lt;pin-creation-reject&gt; element shall include a &lt;cause&gt; element.</w:t>
      </w:r>
    </w:p>
    <w:p w14:paraId="77932124" w14:textId="77777777" w:rsidR="000F5E57" w:rsidRDefault="000F5E57" w:rsidP="000F5E57">
      <w:r>
        <w:t>The &lt;pin-creation-notification-request&gt; element:</w:t>
      </w:r>
    </w:p>
    <w:p w14:paraId="626B577D" w14:textId="77777777" w:rsidR="000F5E57" w:rsidRDefault="000F5E57" w:rsidP="000F5E57">
      <w:pPr>
        <w:pStyle w:val="B1"/>
      </w:pPr>
      <w:r>
        <w:t>a)</w:t>
      </w:r>
      <w:r>
        <w:tab/>
        <w:t>shall include a &lt;pin-id&gt; element;</w:t>
      </w:r>
    </w:p>
    <w:p w14:paraId="4B084887" w14:textId="77777777" w:rsidR="000F5E57" w:rsidRDefault="000F5E57" w:rsidP="000F5E57">
      <w:pPr>
        <w:pStyle w:val="B1"/>
        <w:rPr>
          <w:lang w:eastAsia="zh-CN"/>
        </w:rPr>
      </w:pPr>
      <w:r>
        <w:rPr>
          <w:lang w:eastAsia="zh-CN"/>
        </w:rPr>
        <w:t>b)</w:t>
      </w:r>
      <w:r>
        <w:rPr>
          <w:lang w:eastAsia="zh-CN"/>
        </w:rPr>
        <w:tab/>
      </w:r>
      <w:r>
        <w:rPr>
          <w:rFonts w:cs="Arial"/>
          <w:lang w:eastAsia="zh-CN"/>
        </w:rPr>
        <w:t>shall include a &lt;heartbeat-timer&gt; element</w:t>
      </w:r>
      <w:r>
        <w:rPr>
          <w:rFonts w:cs="Arial"/>
        </w:rPr>
        <w:t>;</w:t>
      </w:r>
    </w:p>
    <w:p w14:paraId="17D32F06" w14:textId="77777777" w:rsidR="000F5E57" w:rsidRDefault="000F5E57" w:rsidP="000F5E57">
      <w:pPr>
        <w:pStyle w:val="B1"/>
      </w:pPr>
      <w:r>
        <w:rPr>
          <w:lang w:eastAsia="zh-CN"/>
        </w:rPr>
        <w:t>c)</w:t>
      </w:r>
      <w:r>
        <w:rPr>
          <w:lang w:eastAsia="zh-CN"/>
        </w:rPr>
        <w:tab/>
        <w:t xml:space="preserve">shall </w:t>
      </w:r>
      <w:r>
        <w:t>include a &lt;pin-member-indication&gt; element;</w:t>
      </w:r>
    </w:p>
    <w:p w14:paraId="1BBFB3B4" w14:textId="77777777" w:rsidR="000F5E57" w:rsidRDefault="000F5E57" w:rsidP="000F5E57">
      <w:pPr>
        <w:pStyle w:val="B1"/>
        <w:rPr>
          <w:rFonts w:cs="Arial"/>
        </w:rPr>
      </w:pPr>
      <w:r>
        <w:rPr>
          <w:lang w:eastAsia="zh-CN"/>
        </w:rPr>
        <w:t>d)</w:t>
      </w:r>
      <w:r>
        <w:rPr>
          <w:lang w:eastAsia="zh-CN"/>
        </w:rPr>
        <w:tab/>
      </w:r>
      <w:r>
        <w:rPr>
          <w:lang w:val="en-US" w:eastAsia="zh-CN"/>
        </w:rPr>
        <w:t>may include a &lt;</w:t>
      </w:r>
      <w:r>
        <w:rPr>
          <w:lang w:val="en-US"/>
        </w:rPr>
        <w:t>pegc-address</w:t>
      </w:r>
      <w:r>
        <w:rPr>
          <w:lang w:val="en-US" w:eastAsia="zh-CN"/>
        </w:rPr>
        <w:t>&gt;</w:t>
      </w:r>
      <w:r>
        <w:rPr>
          <w:lang w:val="en-US"/>
        </w:rPr>
        <w:t xml:space="preserve"> </w:t>
      </w:r>
      <w:r>
        <w:t>element</w:t>
      </w:r>
      <w:r>
        <w:rPr>
          <w:rFonts w:cs="Arial"/>
        </w:rPr>
        <w:t>;</w:t>
      </w:r>
    </w:p>
    <w:p w14:paraId="245DAE8C" w14:textId="77777777" w:rsidR="000F5E57" w:rsidRDefault="000F5E57" w:rsidP="000F5E57">
      <w:pPr>
        <w:pStyle w:val="B1"/>
        <w:rPr>
          <w:rFonts w:cs="Arial"/>
        </w:rPr>
      </w:pPr>
      <w:r>
        <w:rPr>
          <w:lang w:eastAsia="zh-CN"/>
        </w:rPr>
        <w:t>e)</w:t>
      </w:r>
      <w:r>
        <w:rPr>
          <w:lang w:eastAsia="zh-CN"/>
        </w:rPr>
        <w:tab/>
      </w:r>
      <w:r>
        <w:rPr>
          <w:lang w:val="en-US" w:eastAsia="zh-CN"/>
        </w:rPr>
        <w:t>may include a</w:t>
      </w:r>
      <w:r>
        <w:rPr>
          <w:lang w:eastAsia="zh-CN"/>
        </w:rPr>
        <w:t xml:space="preserve"> &lt;</w:t>
      </w:r>
      <w:r>
        <w:rPr>
          <w:lang w:val="en-US"/>
        </w:rPr>
        <w:t>pegc-id</w:t>
      </w:r>
      <w:r>
        <w:rPr>
          <w:lang w:eastAsia="zh-CN"/>
        </w:rPr>
        <w:t xml:space="preserve">&gt; </w:t>
      </w:r>
      <w:r>
        <w:t>element</w:t>
      </w:r>
      <w:r>
        <w:rPr>
          <w:lang w:val="en-US"/>
        </w:rPr>
        <w:t>;</w:t>
      </w:r>
      <w:r>
        <w:rPr>
          <w:rFonts w:cs="Arial"/>
        </w:rPr>
        <w:t xml:space="preserve"> and</w:t>
      </w:r>
    </w:p>
    <w:p w14:paraId="38FE0681" w14:textId="77777777" w:rsidR="000F5E57" w:rsidRDefault="000F5E57" w:rsidP="000F5E57">
      <w:pPr>
        <w:pStyle w:val="B1"/>
        <w:rPr>
          <w:rFonts w:cs="Arial"/>
        </w:rPr>
      </w:pPr>
      <w:r>
        <w:rPr>
          <w:rFonts w:cs="Arial"/>
          <w:lang w:eastAsia="zh-CN"/>
        </w:rPr>
        <w:t>f</w:t>
      </w:r>
      <w:r>
        <w:rPr>
          <w:rFonts w:cs="Arial"/>
        </w:rPr>
        <w:t>)</w:t>
      </w:r>
      <w:r>
        <w:rPr>
          <w:rFonts w:cs="Arial"/>
        </w:rPr>
        <w:tab/>
      </w:r>
      <w:r>
        <w:rPr>
          <w:lang w:eastAsia="zh-CN"/>
        </w:rPr>
        <w:t xml:space="preserve">may include a &lt;access-control-info&gt; </w:t>
      </w:r>
      <w:r>
        <w:t>element</w:t>
      </w:r>
      <w:r>
        <w:rPr>
          <w:rFonts w:cs="Arial"/>
          <w:lang w:eastAsia="zh-CN"/>
        </w:rPr>
        <w:t>.</w:t>
      </w:r>
    </w:p>
    <w:p w14:paraId="044C4DF2" w14:textId="77777777" w:rsidR="000F5E57" w:rsidRDefault="000F5E57" w:rsidP="000F5E57">
      <w:r>
        <w:t>The &lt;pin-creation-notification-reject&gt; element shall include a &lt;cause&gt; element.</w:t>
      </w:r>
    </w:p>
    <w:p w14:paraId="7E56F089" w14:textId="77777777" w:rsidR="000F5E57" w:rsidRDefault="000F5E57" w:rsidP="000F5E57">
      <w:r>
        <w:t>The &lt;pin-deletion-notification-request&gt; element shall include a &lt;pin-id&gt; element.</w:t>
      </w:r>
    </w:p>
    <w:p w14:paraId="6856BDBD" w14:textId="77777777" w:rsidR="000F5E57" w:rsidRDefault="000F5E57" w:rsidP="000F5E57">
      <w:r>
        <w:t>The &lt;pin-deletion-notification-reject&gt; element shall include a &lt;cause&gt; element.</w:t>
      </w:r>
    </w:p>
    <w:p w14:paraId="62B9F32B" w14:textId="77777777" w:rsidR="000F5E57" w:rsidRDefault="000F5E57" w:rsidP="000F5E57">
      <w:r>
        <w:t>The &lt;pin-creation-request&gt; element:</w:t>
      </w:r>
    </w:p>
    <w:p w14:paraId="12B2ADF6" w14:textId="77777777" w:rsidR="000F5E57" w:rsidRDefault="000F5E57" w:rsidP="000F5E57">
      <w:pPr>
        <w:pStyle w:val="B1"/>
      </w:pPr>
      <w:r>
        <w:t>a)</w:t>
      </w:r>
      <w:r>
        <w:tab/>
        <w:t>shall include a &lt;pin-id&gt; element; and</w:t>
      </w:r>
    </w:p>
    <w:p w14:paraId="6BC87B13" w14:textId="77777777" w:rsidR="000F5E57" w:rsidRDefault="000F5E57" w:rsidP="000F5E57">
      <w:pPr>
        <w:pStyle w:val="B1"/>
        <w:rPr>
          <w:lang w:eastAsia="zh-CN"/>
        </w:rPr>
      </w:pPr>
      <w:r>
        <w:rPr>
          <w:lang w:eastAsia="zh-CN"/>
        </w:rPr>
        <w:t>b)</w:t>
      </w:r>
      <w:r>
        <w:rPr>
          <w:lang w:eastAsia="zh-CN"/>
        </w:rPr>
        <w:tab/>
      </w:r>
      <w:r>
        <w:rPr>
          <w:rFonts w:cs="Arial"/>
          <w:lang w:eastAsia="zh-CN"/>
        </w:rPr>
        <w:t>shall include a &lt;security-credentials&gt; element</w:t>
      </w:r>
      <w:r>
        <w:rPr>
          <w:rFonts w:cs="Arial"/>
        </w:rPr>
        <w:t>.</w:t>
      </w:r>
    </w:p>
    <w:p w14:paraId="05267766" w14:textId="77777777" w:rsidR="000F5E57" w:rsidRDefault="000F5E57" w:rsidP="000F5E57">
      <w:pPr>
        <w:rPr>
          <w:lang w:eastAsia="zh-CN"/>
        </w:rPr>
      </w:pPr>
      <w:r>
        <w:t>The &lt;pin-creation-reject&gt; element shall include a &lt;cause&gt; element.</w:t>
      </w:r>
    </w:p>
    <w:p w14:paraId="2FBF4252" w14:textId="77777777" w:rsidR="00277DCD" w:rsidRDefault="00277DCD" w:rsidP="00277DCD">
      <w:r>
        <w:rPr>
          <w:lang w:eastAsia="zh-CN"/>
        </w:rPr>
        <w:t xml:space="preserve">The </w:t>
      </w:r>
      <w:r>
        <w:t>&lt;pin-discovery-request&gt; element:</w:t>
      </w:r>
    </w:p>
    <w:p w14:paraId="57601B74" w14:textId="77777777" w:rsidR="00277DCD" w:rsidRDefault="00277DCD" w:rsidP="00277DCD">
      <w:pPr>
        <w:pStyle w:val="B1"/>
      </w:pPr>
      <w:r>
        <w:t>a)</w:t>
      </w:r>
      <w:r>
        <w:tab/>
        <w:t>shall include a &lt;ue-id&gt; element;</w:t>
      </w:r>
    </w:p>
    <w:p w14:paraId="1D0A1EEA" w14:textId="77777777" w:rsidR="00277DCD" w:rsidRDefault="00277DCD" w:rsidP="00277DCD">
      <w:pPr>
        <w:pStyle w:val="B1"/>
      </w:pPr>
      <w:r>
        <w:t>b)</w:t>
      </w:r>
      <w:r>
        <w:tab/>
        <w:t>shall include a &lt;security-credentials&gt; element;</w:t>
      </w:r>
    </w:p>
    <w:p w14:paraId="2850AE75" w14:textId="77777777" w:rsidR="00277DCD" w:rsidRDefault="00277DCD" w:rsidP="00277DCD">
      <w:pPr>
        <w:pStyle w:val="B1"/>
      </w:pPr>
      <w:r>
        <w:rPr>
          <w:lang w:eastAsia="zh-CN"/>
        </w:rPr>
        <w:t>c)</w:t>
      </w:r>
      <w:r>
        <w:rPr>
          <w:lang w:eastAsia="zh-CN"/>
        </w:rPr>
        <w:tab/>
        <w:t>may include a &lt;f</w:t>
      </w:r>
      <w:r>
        <w:t>ilter-info</w:t>
      </w:r>
      <w:r>
        <w:rPr>
          <w:lang w:eastAsia="zh-CN"/>
        </w:rPr>
        <w:t xml:space="preserve">&gt; </w:t>
      </w:r>
      <w:r>
        <w:t>element; and</w:t>
      </w:r>
    </w:p>
    <w:p w14:paraId="3A4181DD" w14:textId="77777777" w:rsidR="00277DCD" w:rsidRDefault="00277DCD" w:rsidP="00277DCD">
      <w:pPr>
        <w:pStyle w:val="B1"/>
        <w:rPr>
          <w:rFonts w:cs="Arial"/>
        </w:rPr>
      </w:pPr>
      <w:r>
        <w:rPr>
          <w:lang w:eastAsia="zh-CN"/>
        </w:rPr>
        <w:t>d)</w:t>
      </w:r>
      <w:r>
        <w:rPr>
          <w:lang w:eastAsia="zh-CN"/>
        </w:rPr>
        <w:tab/>
        <w:t>may include a &lt;</w:t>
      </w:r>
      <w:r>
        <w:t>ue-location</w:t>
      </w:r>
      <w:r>
        <w:rPr>
          <w:lang w:eastAsia="zh-CN"/>
        </w:rPr>
        <w:t>&gt;</w:t>
      </w:r>
      <w:r>
        <w:t xml:space="preserve"> element</w:t>
      </w:r>
      <w:r>
        <w:rPr>
          <w:rFonts w:cs="Arial"/>
        </w:rPr>
        <w:t>.</w:t>
      </w:r>
    </w:p>
    <w:p w14:paraId="7E1FE06F" w14:textId="77777777" w:rsidR="00277DCD" w:rsidRDefault="00277DCD" w:rsidP="00277DCD">
      <w:r>
        <w:rPr>
          <w:lang w:eastAsia="zh-CN"/>
        </w:rPr>
        <w:t xml:space="preserve">The </w:t>
      </w:r>
      <w:r>
        <w:t>&lt;pin-discovery-accept&gt; element shall include a &lt;pin-info&gt; element.</w:t>
      </w:r>
    </w:p>
    <w:p w14:paraId="27F20AC5" w14:textId="77777777" w:rsidR="00277DCD" w:rsidRDefault="00277DCD" w:rsidP="00277DCD">
      <w:r>
        <w:t>The &lt;pin-discovery-reject&gt; element shall include a &lt;cause&gt; element.</w:t>
      </w:r>
    </w:p>
    <w:p w14:paraId="0B93F891" w14:textId="77777777" w:rsidR="00277DCD" w:rsidRDefault="00277DCD" w:rsidP="00277DCD">
      <w:r>
        <w:rPr>
          <w:lang w:eastAsia="zh-CN"/>
        </w:rPr>
        <w:t xml:space="preserve">The </w:t>
      </w:r>
      <w:r>
        <w:t>&lt;pin-</w:t>
      </w:r>
      <w:r>
        <w:rPr>
          <w:lang w:eastAsia="zh-CN"/>
        </w:rPr>
        <w:t>pemc</w:t>
      </w:r>
      <w:r>
        <w:t>-takeover-request&gt; element:</w:t>
      </w:r>
    </w:p>
    <w:p w14:paraId="46B393B7" w14:textId="77777777" w:rsidR="00277DCD" w:rsidRDefault="00277DCD" w:rsidP="00277DCD">
      <w:pPr>
        <w:pStyle w:val="B1"/>
      </w:pPr>
      <w:r>
        <w:t>a)</w:t>
      </w:r>
      <w:r>
        <w:tab/>
        <w:t>shall include a &lt;pin-id&gt; element;</w:t>
      </w:r>
    </w:p>
    <w:p w14:paraId="7236A06E" w14:textId="77777777" w:rsidR="00277DCD" w:rsidRDefault="00277DCD" w:rsidP="00277DCD">
      <w:pPr>
        <w:pStyle w:val="B1"/>
      </w:pPr>
      <w:r>
        <w:t>b)</w:t>
      </w:r>
      <w:r>
        <w:tab/>
        <w:t>shall include a &lt;current-pemc-id&gt; element; and</w:t>
      </w:r>
    </w:p>
    <w:p w14:paraId="34B58AB5" w14:textId="77777777" w:rsidR="00277DCD" w:rsidRDefault="00277DCD" w:rsidP="00277DCD">
      <w:pPr>
        <w:pStyle w:val="B1"/>
      </w:pPr>
      <w:r>
        <w:t>c)</w:t>
      </w:r>
      <w:r>
        <w:tab/>
        <w:t>shall include a &lt;new-pemc-id&gt; element.</w:t>
      </w:r>
    </w:p>
    <w:p w14:paraId="33970737" w14:textId="77777777" w:rsidR="00277DCD" w:rsidRDefault="00277DCD" w:rsidP="00277DCD">
      <w:r>
        <w:rPr>
          <w:lang w:eastAsia="zh-CN"/>
        </w:rPr>
        <w:t xml:space="preserve">The </w:t>
      </w:r>
      <w:r>
        <w:t>&lt;pin-</w:t>
      </w:r>
      <w:r>
        <w:rPr>
          <w:lang w:eastAsia="zh-CN"/>
        </w:rPr>
        <w:t>pemc</w:t>
      </w:r>
      <w:r>
        <w:t>-takeover-accept&gt; element shall include a &lt;pin-id&gt; element.</w:t>
      </w:r>
    </w:p>
    <w:p w14:paraId="43FC8B11" w14:textId="77777777" w:rsidR="00277DCD" w:rsidRDefault="00277DCD" w:rsidP="00277DCD">
      <w:r>
        <w:t>The &lt;pin-</w:t>
      </w:r>
      <w:r>
        <w:rPr>
          <w:lang w:eastAsia="zh-CN"/>
        </w:rPr>
        <w:t>pemc</w:t>
      </w:r>
      <w:r>
        <w:t>-takeover-reject&gt; element:</w:t>
      </w:r>
    </w:p>
    <w:p w14:paraId="4A6FECF5" w14:textId="77777777" w:rsidR="00277DCD" w:rsidRDefault="00277DCD" w:rsidP="00277DCD">
      <w:pPr>
        <w:pStyle w:val="B1"/>
      </w:pPr>
      <w:r>
        <w:t>a)</w:t>
      </w:r>
      <w:r>
        <w:tab/>
        <w:t>shall include a &lt;pin-id&gt; element; and</w:t>
      </w:r>
    </w:p>
    <w:p w14:paraId="42E24E6B" w14:textId="77777777" w:rsidR="00277DCD" w:rsidRDefault="00277DCD" w:rsidP="00277DCD">
      <w:pPr>
        <w:pStyle w:val="B1"/>
      </w:pPr>
      <w:r>
        <w:t>b)</w:t>
      </w:r>
      <w:r>
        <w:tab/>
        <w:t>shall include a &lt;cause&gt; element.</w:t>
      </w:r>
    </w:p>
    <w:p w14:paraId="7EE7296C" w14:textId="77777777" w:rsidR="00277DCD" w:rsidRDefault="00277DCD" w:rsidP="00277DCD">
      <w:r>
        <w:rPr>
          <w:lang w:eastAsia="zh-CN"/>
        </w:rPr>
        <w:t xml:space="preserve">The </w:t>
      </w:r>
      <w:r>
        <w:t>&lt;pin-</w:t>
      </w:r>
      <w:r>
        <w:rPr>
          <w:lang w:eastAsia="zh-CN"/>
        </w:rPr>
        <w:t>pegc</w:t>
      </w:r>
      <w:r>
        <w:t>-takeover-request&gt; element:</w:t>
      </w:r>
    </w:p>
    <w:p w14:paraId="052D0A2D" w14:textId="77777777" w:rsidR="00277DCD" w:rsidRDefault="00277DCD" w:rsidP="00277DCD">
      <w:pPr>
        <w:pStyle w:val="B1"/>
      </w:pPr>
      <w:r>
        <w:lastRenderedPageBreak/>
        <w:t>a)</w:t>
      </w:r>
      <w:r>
        <w:tab/>
        <w:t>shall include a &lt;pin-id&gt; element;</w:t>
      </w:r>
    </w:p>
    <w:p w14:paraId="2BEC103A" w14:textId="77777777" w:rsidR="00277DCD" w:rsidRDefault="00277DCD" w:rsidP="00277DCD">
      <w:pPr>
        <w:pStyle w:val="B1"/>
      </w:pPr>
      <w:r>
        <w:t>b)</w:t>
      </w:r>
      <w:r>
        <w:tab/>
        <w:t>shall include a &lt;current-pemc-id&gt; element; and</w:t>
      </w:r>
    </w:p>
    <w:p w14:paraId="1A375D89" w14:textId="77777777" w:rsidR="00277DCD" w:rsidRDefault="00277DCD" w:rsidP="00277DCD">
      <w:pPr>
        <w:pStyle w:val="B1"/>
      </w:pPr>
      <w:r>
        <w:t>c)</w:t>
      </w:r>
      <w:r>
        <w:tab/>
        <w:t>shall include a &lt;new-pemc-id&gt; element.</w:t>
      </w:r>
    </w:p>
    <w:p w14:paraId="590C09CA" w14:textId="77777777" w:rsidR="00277DCD" w:rsidRDefault="00277DCD" w:rsidP="00277DCD">
      <w:r>
        <w:rPr>
          <w:lang w:eastAsia="zh-CN"/>
        </w:rPr>
        <w:t xml:space="preserve">The </w:t>
      </w:r>
      <w:r>
        <w:t>&lt;pin-</w:t>
      </w:r>
      <w:r>
        <w:rPr>
          <w:lang w:eastAsia="zh-CN"/>
        </w:rPr>
        <w:t>pegc</w:t>
      </w:r>
      <w:r>
        <w:t>-takeover-accept&gt; element shall include a &lt;pin-id&gt; element.</w:t>
      </w:r>
    </w:p>
    <w:p w14:paraId="3DE06CFD" w14:textId="77777777" w:rsidR="00277DCD" w:rsidRDefault="00277DCD" w:rsidP="00277DCD">
      <w:r>
        <w:t>The &lt;pin-</w:t>
      </w:r>
      <w:r>
        <w:rPr>
          <w:lang w:eastAsia="zh-CN"/>
        </w:rPr>
        <w:t>pegc</w:t>
      </w:r>
      <w:r>
        <w:t>-takeover-reject&gt; element:</w:t>
      </w:r>
    </w:p>
    <w:p w14:paraId="65C2013F" w14:textId="77777777" w:rsidR="00277DCD" w:rsidRDefault="00277DCD" w:rsidP="00277DCD">
      <w:pPr>
        <w:pStyle w:val="B1"/>
      </w:pPr>
      <w:r>
        <w:t>a)</w:t>
      </w:r>
      <w:r>
        <w:tab/>
        <w:t>shall include a &lt;pin-id&gt; element; and</w:t>
      </w:r>
    </w:p>
    <w:p w14:paraId="5EB6B7D5" w14:textId="77777777" w:rsidR="00277DCD" w:rsidRDefault="00277DCD" w:rsidP="00277DCD">
      <w:pPr>
        <w:pStyle w:val="B1"/>
      </w:pPr>
      <w:r>
        <w:t>b)</w:t>
      </w:r>
      <w:r>
        <w:tab/>
        <w:t>shall include a &lt;cause&gt; element.</w:t>
      </w:r>
    </w:p>
    <w:p w14:paraId="22B76070" w14:textId="77777777" w:rsidR="003B21C6" w:rsidRDefault="003B21C6" w:rsidP="003B21C6">
      <w:r>
        <w:t>The &lt;pin-</w:t>
      </w:r>
      <w:r>
        <w:rPr>
          <w:lang w:eastAsia="zh-CN"/>
        </w:rPr>
        <w:t>configuration</w:t>
      </w:r>
      <w:r>
        <w:t>-request&gt; element:</w:t>
      </w:r>
    </w:p>
    <w:p w14:paraId="6FFB7E67" w14:textId="77777777" w:rsidR="003B21C6" w:rsidRDefault="003B21C6" w:rsidP="003B21C6">
      <w:pPr>
        <w:pStyle w:val="B1"/>
      </w:pPr>
      <w:r>
        <w:t>a)</w:t>
      </w:r>
      <w:r>
        <w:tab/>
        <w:t>shall include a &lt;pin-id&gt; element;</w:t>
      </w:r>
    </w:p>
    <w:p w14:paraId="1E2D2DD5" w14:textId="77777777" w:rsidR="003B21C6" w:rsidRDefault="003B21C6" w:rsidP="003B21C6">
      <w:pPr>
        <w:pStyle w:val="B1"/>
      </w:pPr>
      <w:r>
        <w:t>b)</w:t>
      </w:r>
      <w:r>
        <w:tab/>
        <w:t>shall include a &lt;requestor-pemc-id&gt; element;</w:t>
      </w:r>
    </w:p>
    <w:p w14:paraId="4643F3F5" w14:textId="77777777" w:rsidR="003B21C6" w:rsidRDefault="003B21C6" w:rsidP="003B21C6">
      <w:pPr>
        <w:pStyle w:val="B1"/>
        <w:rPr>
          <w:lang w:eastAsia="zh-CN"/>
        </w:rPr>
      </w:pPr>
      <w:r>
        <w:rPr>
          <w:lang w:eastAsia="zh-CN"/>
        </w:rPr>
        <w:t>c)</w:t>
      </w:r>
      <w:r>
        <w:rPr>
          <w:lang w:eastAsia="zh-CN"/>
        </w:rPr>
        <w:tab/>
        <w:t>shall include a &lt;authorization-type&gt; element;</w:t>
      </w:r>
    </w:p>
    <w:p w14:paraId="37F2E4F5" w14:textId="77777777" w:rsidR="003B21C6" w:rsidRDefault="003B21C6" w:rsidP="003B21C6">
      <w:pPr>
        <w:pStyle w:val="B1"/>
        <w:rPr>
          <w:lang w:eastAsia="zh-CN"/>
        </w:rPr>
      </w:pPr>
      <w:r>
        <w:rPr>
          <w:lang w:eastAsia="zh-CN"/>
        </w:rPr>
        <w:t>d)</w:t>
      </w:r>
      <w:r>
        <w:rPr>
          <w:lang w:eastAsia="zh-CN"/>
        </w:rPr>
        <w:tab/>
        <w:t>shall include a &lt;failure-pemc-id&gt; element</w:t>
      </w:r>
      <w:r>
        <w:t>;</w:t>
      </w:r>
    </w:p>
    <w:p w14:paraId="7C465481" w14:textId="77777777" w:rsidR="003B21C6" w:rsidRDefault="003B21C6" w:rsidP="003B21C6">
      <w:pPr>
        <w:pStyle w:val="B1"/>
        <w:rPr>
          <w:lang w:eastAsia="zh-CN"/>
        </w:rPr>
      </w:pPr>
      <w:r>
        <w:rPr>
          <w:lang w:eastAsia="zh-CN"/>
        </w:rPr>
        <w:t>e)</w:t>
      </w:r>
      <w:r>
        <w:rPr>
          <w:lang w:eastAsia="zh-CN"/>
        </w:rPr>
        <w:tab/>
        <w:t>may include a &lt;new-pemc-id&gt; element</w:t>
      </w:r>
      <w:r w:rsidR="003E4B1A">
        <w:rPr>
          <w:lang w:eastAsia="zh-CN"/>
        </w:rPr>
        <w:t>; and</w:t>
      </w:r>
    </w:p>
    <w:p w14:paraId="3124E056" w14:textId="77777777" w:rsidR="003E4B1A" w:rsidRDefault="003E4B1A" w:rsidP="003B21C6">
      <w:pPr>
        <w:pStyle w:val="B1"/>
        <w:rPr>
          <w:lang w:eastAsia="zh-CN"/>
        </w:rPr>
      </w:pPr>
      <w:r>
        <w:rPr>
          <w:rFonts w:hint="eastAsia"/>
          <w:lang w:eastAsia="zh-CN"/>
        </w:rPr>
        <w:t>f)</w:t>
      </w:r>
      <w:r>
        <w:rPr>
          <w:lang w:eastAsia="zh-CN"/>
        </w:rPr>
        <w:tab/>
        <w:t>may include a &lt;</w:t>
      </w:r>
      <w:r>
        <w:rPr>
          <w:rFonts w:hint="eastAsia"/>
          <w:lang w:eastAsia="zh-CN"/>
        </w:rPr>
        <w:t>additional</w:t>
      </w:r>
      <w:r>
        <w:rPr>
          <w:lang w:eastAsia="zh-CN"/>
        </w:rPr>
        <w:t>-pemc-id</w:t>
      </w:r>
      <w:r>
        <w:rPr>
          <w:rFonts w:hint="eastAsia"/>
          <w:lang w:eastAsia="zh-CN"/>
        </w:rPr>
        <w:t>s</w:t>
      </w:r>
      <w:r>
        <w:rPr>
          <w:lang w:eastAsia="zh-CN"/>
        </w:rPr>
        <w:t>&gt; element.</w:t>
      </w:r>
    </w:p>
    <w:p w14:paraId="6EBF064D" w14:textId="77777777" w:rsidR="003B21C6" w:rsidRDefault="003B21C6" w:rsidP="003B21C6">
      <w:r>
        <w:t>The &lt;pin-</w:t>
      </w:r>
      <w:r>
        <w:rPr>
          <w:lang w:eastAsia="zh-CN"/>
        </w:rPr>
        <w:t>configuration</w:t>
      </w:r>
      <w:r>
        <w:t>-accept&gt; element shall include a &lt;pin-profile&gt; element.</w:t>
      </w:r>
    </w:p>
    <w:p w14:paraId="3161A79E" w14:textId="77777777" w:rsidR="003B21C6" w:rsidRDefault="003B21C6" w:rsidP="003B21C6">
      <w:r>
        <w:t>The &lt;pin-</w:t>
      </w:r>
      <w:r>
        <w:rPr>
          <w:lang w:eastAsia="zh-CN"/>
        </w:rPr>
        <w:t>configuration</w:t>
      </w:r>
      <w:r>
        <w:t>-reject&gt; element shall include a &lt;cause&gt; element.</w:t>
      </w:r>
    </w:p>
    <w:p w14:paraId="0A6824C1" w14:textId="77777777" w:rsidR="003B21C6" w:rsidRDefault="003B21C6" w:rsidP="003B21C6">
      <w:r>
        <w:t>The &lt;pin-management-request&gt; element:</w:t>
      </w:r>
    </w:p>
    <w:p w14:paraId="5856B71C" w14:textId="77777777" w:rsidR="003B21C6" w:rsidRDefault="003B21C6" w:rsidP="003B21C6">
      <w:pPr>
        <w:pStyle w:val="B1"/>
      </w:pPr>
      <w:r>
        <w:t>a)</w:t>
      </w:r>
      <w:r>
        <w:tab/>
        <w:t>shall include a &lt;requestor-id&gt; element;</w:t>
      </w:r>
    </w:p>
    <w:p w14:paraId="11BB9374" w14:textId="77777777" w:rsidR="003B21C6" w:rsidRDefault="003B21C6" w:rsidP="003B21C6">
      <w:pPr>
        <w:pStyle w:val="B1"/>
        <w:rPr>
          <w:lang w:eastAsia="zh-CN"/>
        </w:rPr>
      </w:pPr>
      <w:r>
        <w:rPr>
          <w:lang w:eastAsia="zh-CN"/>
        </w:rPr>
        <w:t>b)</w:t>
      </w:r>
      <w:r>
        <w:rPr>
          <w:lang w:eastAsia="zh-CN"/>
        </w:rPr>
        <w:tab/>
        <w:t>shall include a &lt;modification-type&gt; element; and</w:t>
      </w:r>
    </w:p>
    <w:p w14:paraId="64147A4B" w14:textId="77777777" w:rsidR="003B21C6" w:rsidRDefault="003B21C6" w:rsidP="003B21C6">
      <w:pPr>
        <w:pStyle w:val="B1"/>
        <w:rPr>
          <w:lang w:eastAsia="zh-CN"/>
        </w:rPr>
      </w:pPr>
      <w:r>
        <w:rPr>
          <w:lang w:eastAsia="zh-CN"/>
        </w:rPr>
        <w:t>c)</w:t>
      </w:r>
      <w:r>
        <w:rPr>
          <w:lang w:eastAsia="zh-CN"/>
        </w:rPr>
        <w:tab/>
        <w:t>shall include a &lt;pin-profile&gt; element.</w:t>
      </w:r>
    </w:p>
    <w:p w14:paraId="00A46F15" w14:textId="77777777" w:rsidR="003B21C6" w:rsidRDefault="003B21C6" w:rsidP="003B21C6">
      <w:r>
        <w:t>The &lt;pin-management-reject&gt; element shall include a &lt;cause&gt; element.</w:t>
      </w:r>
    </w:p>
    <w:p w14:paraId="3F463851" w14:textId="77777777" w:rsidR="003B21C6" w:rsidRDefault="003B21C6" w:rsidP="003B21C6">
      <w:r>
        <w:t>The &lt;pin-status-subscribe-request&gt; element:</w:t>
      </w:r>
    </w:p>
    <w:p w14:paraId="03EB6468" w14:textId="77777777" w:rsidR="003B21C6" w:rsidRDefault="003B21C6" w:rsidP="003B21C6">
      <w:pPr>
        <w:pStyle w:val="B1"/>
      </w:pPr>
      <w:r>
        <w:t>a)</w:t>
      </w:r>
      <w:r>
        <w:tab/>
        <w:t>shall include a &lt;ue-id&gt; element;</w:t>
      </w:r>
    </w:p>
    <w:p w14:paraId="787794B6" w14:textId="77777777" w:rsidR="003B21C6" w:rsidRDefault="003B21C6" w:rsidP="003B21C6">
      <w:pPr>
        <w:pStyle w:val="B1"/>
      </w:pPr>
      <w:r>
        <w:rPr>
          <w:lang w:eastAsia="zh-CN"/>
        </w:rPr>
        <w:t>b)</w:t>
      </w:r>
      <w:r>
        <w:rPr>
          <w:lang w:eastAsia="zh-CN"/>
        </w:rPr>
        <w:tab/>
        <w:t>shall include a &lt;s</w:t>
      </w:r>
      <w:r>
        <w:t>ecurity-credentials</w:t>
      </w:r>
      <w:r>
        <w:rPr>
          <w:lang w:eastAsia="zh-CN"/>
        </w:rPr>
        <w:t xml:space="preserve">&gt; </w:t>
      </w:r>
      <w:r>
        <w:t>element;</w:t>
      </w:r>
    </w:p>
    <w:p w14:paraId="1E910D65" w14:textId="77777777" w:rsidR="003B21C6" w:rsidRDefault="003B21C6" w:rsidP="003B21C6">
      <w:pPr>
        <w:pStyle w:val="B1"/>
        <w:rPr>
          <w:lang w:eastAsia="zh-CN"/>
        </w:rPr>
      </w:pPr>
      <w:r>
        <w:rPr>
          <w:lang w:eastAsia="zh-CN"/>
        </w:rPr>
        <w:t>c)</w:t>
      </w:r>
      <w:r>
        <w:rPr>
          <w:lang w:eastAsia="zh-CN"/>
        </w:rPr>
        <w:tab/>
        <w:t>shall include a &lt;pin-id&gt; element;</w:t>
      </w:r>
    </w:p>
    <w:p w14:paraId="3DBB9829" w14:textId="77777777" w:rsidR="003B21C6" w:rsidRDefault="003B21C6" w:rsidP="003B21C6">
      <w:pPr>
        <w:pStyle w:val="B1"/>
        <w:rPr>
          <w:lang w:eastAsia="zh-CN"/>
        </w:rPr>
      </w:pPr>
      <w:r>
        <w:rPr>
          <w:lang w:eastAsia="zh-CN"/>
        </w:rPr>
        <w:t>d)</w:t>
      </w:r>
      <w:r>
        <w:rPr>
          <w:lang w:eastAsia="zh-CN"/>
        </w:rPr>
        <w:tab/>
        <w:t>shall include a &lt;</w:t>
      </w:r>
      <w:r>
        <w:t>s</w:t>
      </w:r>
      <w:r>
        <w:rPr>
          <w:lang w:eastAsia="zh-CN"/>
        </w:rPr>
        <w:t>ubscribed-event&gt; element;</w:t>
      </w:r>
    </w:p>
    <w:p w14:paraId="60C926C6" w14:textId="77777777" w:rsidR="003B21C6" w:rsidRDefault="003B21C6" w:rsidP="003B21C6">
      <w:pPr>
        <w:pStyle w:val="B1"/>
        <w:rPr>
          <w:lang w:eastAsia="zh-CN"/>
        </w:rPr>
      </w:pPr>
      <w:r>
        <w:rPr>
          <w:lang w:eastAsia="zh-CN"/>
        </w:rPr>
        <w:t>e)</w:t>
      </w:r>
      <w:r>
        <w:rPr>
          <w:lang w:eastAsia="zh-CN"/>
        </w:rPr>
        <w:tab/>
        <w:t>may include a &lt;</w:t>
      </w:r>
      <w:r>
        <w:t>n</w:t>
      </w:r>
      <w:r>
        <w:rPr>
          <w:lang w:eastAsia="zh-CN"/>
        </w:rPr>
        <w:t>otification-target-address&gt; element; and</w:t>
      </w:r>
    </w:p>
    <w:p w14:paraId="1FE15784" w14:textId="77777777" w:rsidR="003B21C6" w:rsidRDefault="003B21C6" w:rsidP="003B21C6">
      <w:pPr>
        <w:pStyle w:val="B1"/>
        <w:rPr>
          <w:lang w:eastAsia="zh-CN"/>
        </w:rPr>
      </w:pPr>
      <w:r>
        <w:rPr>
          <w:lang w:eastAsia="zh-CN"/>
        </w:rPr>
        <w:t>f)</w:t>
      </w:r>
      <w:r>
        <w:rPr>
          <w:lang w:eastAsia="zh-CN"/>
        </w:rPr>
        <w:tab/>
        <w:t>may include a &lt;expected-subscription-time&gt; element.</w:t>
      </w:r>
    </w:p>
    <w:p w14:paraId="22E737C6" w14:textId="77777777" w:rsidR="003B21C6" w:rsidRPr="009301B0" w:rsidRDefault="003B21C6" w:rsidP="003B21C6">
      <w:r>
        <w:t>The &lt;pin-status-subscribe-accept&gt; element</w:t>
      </w:r>
      <w:r>
        <w:rPr>
          <w:rFonts w:hint="eastAsia"/>
          <w:lang w:eastAsia="zh-CN"/>
        </w:rPr>
        <w:t>:</w:t>
      </w:r>
    </w:p>
    <w:p w14:paraId="1B537216" w14:textId="77777777" w:rsidR="003B21C6" w:rsidRDefault="003B21C6" w:rsidP="003B21C6">
      <w:pPr>
        <w:pStyle w:val="B1"/>
      </w:pPr>
      <w:r>
        <w:t>a)</w:t>
      </w:r>
      <w:r>
        <w:tab/>
        <w:t>shall include a &lt;accepted-</w:t>
      </w:r>
      <w:r>
        <w:rPr>
          <w:lang w:eastAsia="zh-CN"/>
        </w:rPr>
        <w:t>subscription</w:t>
      </w:r>
      <w:r>
        <w:t>-id&gt; element;</w:t>
      </w:r>
    </w:p>
    <w:p w14:paraId="6B4C7095" w14:textId="77777777" w:rsidR="003B21C6" w:rsidRDefault="003B21C6" w:rsidP="003B21C6">
      <w:pPr>
        <w:pStyle w:val="B1"/>
        <w:rPr>
          <w:lang w:eastAsia="zh-CN"/>
        </w:rPr>
      </w:pPr>
      <w:r>
        <w:rPr>
          <w:lang w:eastAsia="zh-CN"/>
        </w:rPr>
        <w:t>b)</w:t>
      </w:r>
      <w:r>
        <w:rPr>
          <w:lang w:eastAsia="zh-CN"/>
        </w:rPr>
        <w:tab/>
        <w:t xml:space="preserve">may </w:t>
      </w:r>
      <w:r>
        <w:t xml:space="preserve">include a </w:t>
      </w:r>
      <w:r>
        <w:rPr>
          <w:lang w:eastAsia="zh-CN"/>
        </w:rPr>
        <w:t>&lt;authorized-subscription-time&gt; element; and</w:t>
      </w:r>
    </w:p>
    <w:p w14:paraId="6E8805FA" w14:textId="77777777" w:rsidR="003B21C6" w:rsidRDefault="003B21C6" w:rsidP="003B21C6">
      <w:pPr>
        <w:pStyle w:val="B1"/>
      </w:pPr>
      <w:r>
        <w:rPr>
          <w:lang w:eastAsia="zh-CN"/>
        </w:rPr>
        <w:t>c)</w:t>
      </w:r>
      <w:r>
        <w:rPr>
          <w:lang w:eastAsia="zh-CN"/>
        </w:rPr>
        <w:tab/>
        <w:t>may include a &lt;rejected-subscription</w:t>
      </w:r>
      <w:r>
        <w:t>-id</w:t>
      </w:r>
      <w:r>
        <w:rPr>
          <w:lang w:eastAsia="zh-CN"/>
        </w:rPr>
        <w:t xml:space="preserve">&gt; </w:t>
      </w:r>
      <w:r>
        <w:t>element.</w:t>
      </w:r>
    </w:p>
    <w:p w14:paraId="735A3FC7" w14:textId="77777777" w:rsidR="003B21C6" w:rsidRPr="00522E7A" w:rsidRDefault="003B21C6" w:rsidP="003B21C6">
      <w:r>
        <w:t>The &lt;pin-status-subscribe-reject&gt; element shall include a &lt;cause&gt; element.</w:t>
      </w:r>
    </w:p>
    <w:p w14:paraId="684DAE26" w14:textId="77777777" w:rsidR="003B21C6" w:rsidRPr="004E5C94" w:rsidRDefault="003B21C6" w:rsidP="003B21C6">
      <w:bookmarkStart w:id="564" w:name="_Hlk158995333"/>
      <w:r>
        <w:t>The &lt;pin-status-update-request&gt;</w:t>
      </w:r>
      <w:r w:rsidRPr="00E45014">
        <w:t xml:space="preserve"> </w:t>
      </w:r>
      <w:r>
        <w:t>element:</w:t>
      </w:r>
    </w:p>
    <w:bookmarkEnd w:id="564"/>
    <w:p w14:paraId="071EE790" w14:textId="77777777" w:rsidR="003B21C6" w:rsidRDefault="003B21C6" w:rsidP="003B21C6">
      <w:pPr>
        <w:pStyle w:val="B1"/>
      </w:pPr>
      <w:r>
        <w:t>a)</w:t>
      </w:r>
      <w:r>
        <w:tab/>
        <w:t>shall include a &lt;ue-id&gt; element;</w:t>
      </w:r>
    </w:p>
    <w:p w14:paraId="47A6272D" w14:textId="77777777" w:rsidR="003B21C6" w:rsidRDefault="003B21C6" w:rsidP="003B21C6">
      <w:pPr>
        <w:pStyle w:val="B1"/>
      </w:pPr>
      <w:r>
        <w:rPr>
          <w:lang w:eastAsia="zh-CN"/>
        </w:rPr>
        <w:lastRenderedPageBreak/>
        <w:t>b)</w:t>
      </w:r>
      <w:r>
        <w:rPr>
          <w:lang w:eastAsia="zh-CN"/>
        </w:rPr>
        <w:tab/>
        <w:t>shall include a &lt;s</w:t>
      </w:r>
      <w:r>
        <w:t>ecurity-credentials</w:t>
      </w:r>
      <w:r>
        <w:rPr>
          <w:lang w:eastAsia="zh-CN"/>
        </w:rPr>
        <w:t xml:space="preserve">&gt; </w:t>
      </w:r>
      <w:r>
        <w:t>element;</w:t>
      </w:r>
    </w:p>
    <w:p w14:paraId="4C39B51A" w14:textId="77777777" w:rsidR="003B21C6" w:rsidRDefault="003B21C6" w:rsidP="003B21C6">
      <w:pPr>
        <w:pStyle w:val="B1"/>
        <w:rPr>
          <w:lang w:eastAsia="zh-CN"/>
        </w:rPr>
      </w:pPr>
      <w:r>
        <w:rPr>
          <w:lang w:eastAsia="zh-CN"/>
        </w:rPr>
        <w:t>c)</w:t>
      </w:r>
      <w:r>
        <w:rPr>
          <w:lang w:eastAsia="zh-CN"/>
        </w:rPr>
        <w:tab/>
        <w:t>shall include a &lt;pin-id&gt; element;</w:t>
      </w:r>
    </w:p>
    <w:p w14:paraId="5CE5726C" w14:textId="77777777" w:rsidR="003B21C6" w:rsidRDefault="003B21C6" w:rsidP="003B21C6">
      <w:pPr>
        <w:pStyle w:val="B1"/>
        <w:rPr>
          <w:lang w:eastAsia="zh-CN"/>
        </w:rPr>
      </w:pPr>
      <w:r>
        <w:rPr>
          <w:lang w:eastAsia="zh-CN"/>
        </w:rPr>
        <w:t>d)</w:t>
      </w:r>
      <w:r>
        <w:rPr>
          <w:lang w:eastAsia="zh-CN"/>
        </w:rPr>
        <w:tab/>
        <w:t>shall include a &lt;</w:t>
      </w:r>
      <w:r>
        <w:t>s</w:t>
      </w:r>
      <w:r>
        <w:rPr>
          <w:lang w:eastAsia="zh-CN"/>
        </w:rPr>
        <w:t>ubscribed-event&gt; element;</w:t>
      </w:r>
    </w:p>
    <w:p w14:paraId="69637A1D" w14:textId="77777777" w:rsidR="003B21C6" w:rsidRDefault="003B21C6" w:rsidP="003B21C6">
      <w:pPr>
        <w:pStyle w:val="B1"/>
        <w:rPr>
          <w:lang w:eastAsia="zh-CN"/>
        </w:rPr>
      </w:pPr>
      <w:r>
        <w:rPr>
          <w:lang w:eastAsia="zh-CN"/>
        </w:rPr>
        <w:t>e)</w:t>
      </w:r>
      <w:r>
        <w:rPr>
          <w:lang w:eastAsia="zh-CN"/>
        </w:rPr>
        <w:tab/>
        <w:t>may include a &lt;</w:t>
      </w:r>
      <w:r>
        <w:t>n</w:t>
      </w:r>
      <w:r>
        <w:rPr>
          <w:lang w:eastAsia="zh-CN"/>
        </w:rPr>
        <w:t>otification-target-address&gt; element; and</w:t>
      </w:r>
    </w:p>
    <w:p w14:paraId="2850A56B" w14:textId="77777777" w:rsidR="003B21C6" w:rsidRDefault="003B21C6" w:rsidP="003B21C6">
      <w:pPr>
        <w:pStyle w:val="B1"/>
        <w:rPr>
          <w:lang w:eastAsia="zh-CN"/>
        </w:rPr>
      </w:pPr>
      <w:r>
        <w:rPr>
          <w:lang w:eastAsia="zh-CN"/>
        </w:rPr>
        <w:t>f)</w:t>
      </w:r>
      <w:r>
        <w:rPr>
          <w:lang w:eastAsia="zh-CN"/>
        </w:rPr>
        <w:tab/>
        <w:t>may include a &lt;expected-subscription-time&gt; element.</w:t>
      </w:r>
    </w:p>
    <w:p w14:paraId="38E6CF84" w14:textId="77777777" w:rsidR="003B21C6" w:rsidRDefault="003B21C6" w:rsidP="003B21C6">
      <w:pPr>
        <w:rPr>
          <w:lang w:eastAsia="zh-CN"/>
        </w:rPr>
      </w:pPr>
      <w:r>
        <w:t xml:space="preserve">The &lt;pin-status-update-accept&gt; element shall </w:t>
      </w:r>
      <w:r>
        <w:rPr>
          <w:lang w:eastAsia="zh-CN"/>
        </w:rPr>
        <w:t>include a &lt;authorized-subscription-time&gt; element.</w:t>
      </w:r>
    </w:p>
    <w:p w14:paraId="09B3C609" w14:textId="77777777" w:rsidR="003B21C6" w:rsidRPr="00522E7A" w:rsidRDefault="003B21C6" w:rsidP="003B21C6">
      <w:r>
        <w:t>The &lt;pin-status-update-reject&gt; element shall include a &lt;cause&gt; element.</w:t>
      </w:r>
    </w:p>
    <w:p w14:paraId="50C0FAE5" w14:textId="77777777" w:rsidR="003B21C6" w:rsidRDefault="003B21C6" w:rsidP="003B21C6">
      <w:r>
        <w:t>The &lt;pin-status-notify&gt;</w:t>
      </w:r>
      <w:r w:rsidRPr="0023599C">
        <w:t xml:space="preserve"> </w:t>
      </w:r>
      <w:r>
        <w:t>element:</w:t>
      </w:r>
    </w:p>
    <w:p w14:paraId="166602CE" w14:textId="77777777" w:rsidR="003B21C6" w:rsidRDefault="003B21C6" w:rsidP="003B21C6">
      <w:pPr>
        <w:pStyle w:val="B1"/>
      </w:pPr>
      <w:r>
        <w:t>a)</w:t>
      </w:r>
      <w:r>
        <w:tab/>
        <w:t>shall include a &lt;event-id&gt; element;</w:t>
      </w:r>
    </w:p>
    <w:p w14:paraId="6286439E" w14:textId="77777777" w:rsidR="003B21C6" w:rsidRDefault="003B21C6" w:rsidP="003B21C6">
      <w:pPr>
        <w:pStyle w:val="B1"/>
      </w:pPr>
      <w:r>
        <w:rPr>
          <w:lang w:eastAsia="zh-CN"/>
        </w:rPr>
        <w:t>b)</w:t>
      </w:r>
      <w:r>
        <w:rPr>
          <w:lang w:eastAsia="zh-CN"/>
        </w:rPr>
        <w:tab/>
        <w:t>shall include a &lt;pin-id&gt; element;</w:t>
      </w:r>
    </w:p>
    <w:p w14:paraId="53DCF9BC" w14:textId="77777777" w:rsidR="003B21C6" w:rsidRDefault="003B21C6" w:rsidP="003B21C6">
      <w:pPr>
        <w:pStyle w:val="B1"/>
      </w:pPr>
      <w:r>
        <w:rPr>
          <w:lang w:eastAsia="zh-CN"/>
        </w:rPr>
        <w:t>c)</w:t>
      </w:r>
      <w:r>
        <w:rPr>
          <w:lang w:eastAsia="zh-CN"/>
        </w:rPr>
        <w:tab/>
        <w:t xml:space="preserve">may include a </w:t>
      </w:r>
      <w:r>
        <w:t>&lt;pine-management-type&gt; element;</w:t>
      </w:r>
    </w:p>
    <w:p w14:paraId="5F658C5E" w14:textId="77777777" w:rsidR="003B21C6" w:rsidRDefault="003B21C6" w:rsidP="003B21C6">
      <w:pPr>
        <w:pStyle w:val="B1"/>
        <w:rPr>
          <w:lang w:eastAsia="zh-CN"/>
        </w:rPr>
      </w:pPr>
      <w:r>
        <w:rPr>
          <w:lang w:eastAsia="zh-CN"/>
        </w:rPr>
        <w:t>d)</w:t>
      </w:r>
      <w:r>
        <w:rPr>
          <w:lang w:eastAsia="zh-CN"/>
        </w:rPr>
        <w:tab/>
        <w:t>may include a &lt;pine-id&gt; element;</w:t>
      </w:r>
    </w:p>
    <w:p w14:paraId="55C6E1A4" w14:textId="77777777" w:rsidR="003B21C6" w:rsidRDefault="003B21C6" w:rsidP="003B21C6">
      <w:pPr>
        <w:pStyle w:val="B1"/>
        <w:rPr>
          <w:lang w:eastAsia="ko-KR"/>
        </w:rPr>
      </w:pPr>
      <w:r>
        <w:rPr>
          <w:lang w:eastAsia="zh-CN"/>
        </w:rPr>
        <w:t>e)</w:t>
      </w:r>
      <w:r>
        <w:rPr>
          <w:lang w:eastAsia="zh-CN"/>
        </w:rPr>
        <w:tab/>
      </w:r>
      <w:r>
        <w:t>may include a &lt;pin-client-profile&gt; element</w:t>
      </w:r>
      <w:r>
        <w:rPr>
          <w:lang w:eastAsia="ko-KR"/>
        </w:rPr>
        <w:t>;</w:t>
      </w:r>
    </w:p>
    <w:p w14:paraId="49CB3535" w14:textId="77777777" w:rsidR="003B21C6" w:rsidRDefault="003B21C6" w:rsidP="003B21C6">
      <w:pPr>
        <w:pStyle w:val="B1"/>
        <w:rPr>
          <w:lang w:val="en-US"/>
        </w:rPr>
      </w:pPr>
      <w:r>
        <w:rPr>
          <w:lang w:val="en-US" w:eastAsia="zh-CN"/>
        </w:rPr>
        <w:t>f)</w:t>
      </w:r>
      <w:r>
        <w:rPr>
          <w:lang w:val="en-US" w:eastAsia="zh-CN"/>
        </w:rPr>
        <w:tab/>
      </w:r>
      <w:r>
        <w:rPr>
          <w:lang w:eastAsia="zh-CN"/>
        </w:rPr>
        <w:t>may include a &lt;</w:t>
      </w:r>
      <w:r>
        <w:rPr>
          <w:lang w:val="en-US"/>
        </w:rPr>
        <w:t>pegc-id</w:t>
      </w:r>
      <w:r>
        <w:rPr>
          <w:lang w:eastAsia="zh-CN"/>
        </w:rPr>
        <w:t xml:space="preserve">&gt; </w:t>
      </w:r>
      <w:r>
        <w:t>element</w:t>
      </w:r>
      <w:r>
        <w:rPr>
          <w:lang w:val="en-US"/>
        </w:rPr>
        <w:t>;</w:t>
      </w:r>
    </w:p>
    <w:p w14:paraId="13C509EC" w14:textId="77777777" w:rsidR="003B21C6" w:rsidRDefault="003B21C6" w:rsidP="003B21C6">
      <w:pPr>
        <w:pStyle w:val="B1"/>
        <w:rPr>
          <w:lang w:val="en-US" w:eastAsia="zh-CN"/>
        </w:rPr>
      </w:pPr>
      <w:r>
        <w:rPr>
          <w:lang w:val="en-US" w:eastAsia="zh-CN"/>
        </w:rPr>
        <w:t>g)</w:t>
      </w:r>
      <w:r>
        <w:rPr>
          <w:lang w:val="en-US" w:eastAsia="zh-CN"/>
        </w:rPr>
        <w:tab/>
        <w:t>may include a &lt;</w:t>
      </w:r>
      <w:r>
        <w:rPr>
          <w:lang w:val="en-US"/>
        </w:rPr>
        <w:t>pegc-address</w:t>
      </w:r>
      <w:r>
        <w:rPr>
          <w:lang w:val="en-US" w:eastAsia="zh-CN"/>
        </w:rPr>
        <w:t>&gt;</w:t>
      </w:r>
      <w:r>
        <w:rPr>
          <w:lang w:val="en-US"/>
        </w:rPr>
        <w:t xml:space="preserve"> </w:t>
      </w:r>
      <w:r>
        <w:t>element</w:t>
      </w:r>
      <w:r>
        <w:rPr>
          <w:rFonts w:cs="Arial"/>
        </w:rPr>
        <w:t>;</w:t>
      </w:r>
    </w:p>
    <w:p w14:paraId="091A6A25" w14:textId="77777777" w:rsidR="003B21C6" w:rsidRDefault="003B21C6" w:rsidP="003B21C6">
      <w:pPr>
        <w:pStyle w:val="B1"/>
        <w:rPr>
          <w:lang w:eastAsia="zh-CN"/>
        </w:rPr>
      </w:pPr>
      <w:r>
        <w:rPr>
          <w:lang w:eastAsia="zh-CN"/>
        </w:rPr>
        <w:t>h)</w:t>
      </w:r>
      <w:r>
        <w:rPr>
          <w:lang w:eastAsia="zh-CN"/>
        </w:rPr>
        <w:tab/>
        <w:t xml:space="preserve">may include a &lt;access-control-info&gt; </w:t>
      </w:r>
      <w:r>
        <w:t>element</w:t>
      </w:r>
      <w:r>
        <w:rPr>
          <w:rFonts w:cs="Arial"/>
        </w:rPr>
        <w:t>;</w:t>
      </w:r>
    </w:p>
    <w:p w14:paraId="5566C4E3" w14:textId="77777777" w:rsidR="003B21C6" w:rsidRDefault="003B21C6" w:rsidP="003B21C6">
      <w:pPr>
        <w:pStyle w:val="B1"/>
        <w:rPr>
          <w:lang w:val="en-US"/>
        </w:rPr>
      </w:pPr>
      <w:r>
        <w:rPr>
          <w:lang w:val="en-US" w:eastAsia="zh-CN"/>
        </w:rPr>
        <w:t>i)</w:t>
      </w:r>
      <w:r>
        <w:rPr>
          <w:lang w:val="en-US" w:eastAsia="zh-CN"/>
        </w:rPr>
        <w:tab/>
      </w:r>
      <w:r>
        <w:rPr>
          <w:lang w:eastAsia="zh-CN"/>
        </w:rPr>
        <w:t>may include a &lt;</w:t>
      </w:r>
      <w:r>
        <w:rPr>
          <w:lang w:val="en-US"/>
        </w:rPr>
        <w:t>pemc-id</w:t>
      </w:r>
      <w:r>
        <w:rPr>
          <w:lang w:eastAsia="zh-CN"/>
        </w:rPr>
        <w:t xml:space="preserve">&gt; </w:t>
      </w:r>
      <w:r>
        <w:t>element</w:t>
      </w:r>
      <w:r>
        <w:rPr>
          <w:lang w:val="en-US"/>
        </w:rPr>
        <w:t>;</w:t>
      </w:r>
    </w:p>
    <w:p w14:paraId="629C2230" w14:textId="77777777" w:rsidR="003B21C6" w:rsidRDefault="003B21C6" w:rsidP="003B21C6">
      <w:pPr>
        <w:pStyle w:val="B1"/>
        <w:rPr>
          <w:rFonts w:cs="Arial"/>
        </w:rPr>
      </w:pPr>
      <w:r>
        <w:rPr>
          <w:lang w:val="en-US" w:eastAsia="zh-CN"/>
        </w:rPr>
        <w:t>j)</w:t>
      </w:r>
      <w:r>
        <w:rPr>
          <w:lang w:val="en-US" w:eastAsia="zh-CN"/>
        </w:rPr>
        <w:tab/>
        <w:t>may include a &lt;</w:t>
      </w:r>
      <w:r>
        <w:rPr>
          <w:lang w:val="en-US"/>
        </w:rPr>
        <w:t>pemc-address</w:t>
      </w:r>
      <w:r>
        <w:rPr>
          <w:lang w:val="en-US" w:eastAsia="zh-CN"/>
        </w:rPr>
        <w:t>&gt;</w:t>
      </w:r>
      <w:r>
        <w:rPr>
          <w:lang w:val="en-US"/>
        </w:rPr>
        <w:t xml:space="preserve"> </w:t>
      </w:r>
      <w:r>
        <w:t>element</w:t>
      </w:r>
      <w:r>
        <w:rPr>
          <w:rFonts w:cs="Arial"/>
        </w:rPr>
        <w:t>;</w:t>
      </w:r>
    </w:p>
    <w:p w14:paraId="1AD87098" w14:textId="77777777" w:rsidR="003B21C6" w:rsidRDefault="003B21C6" w:rsidP="003B21C6">
      <w:pPr>
        <w:pStyle w:val="B1"/>
        <w:rPr>
          <w:lang w:eastAsia="zh-CN"/>
        </w:rPr>
      </w:pPr>
      <w:r>
        <w:rPr>
          <w:lang w:eastAsia="zh-CN"/>
        </w:rPr>
        <w:t>k)</w:t>
      </w:r>
      <w:r>
        <w:rPr>
          <w:lang w:eastAsia="zh-CN"/>
        </w:rPr>
        <w:tab/>
        <w:t>may include a &lt;pin-profile&gt; element;</w:t>
      </w:r>
    </w:p>
    <w:p w14:paraId="7C6432EF" w14:textId="77777777" w:rsidR="003B21C6" w:rsidRDefault="003B21C6" w:rsidP="003B21C6">
      <w:pPr>
        <w:pStyle w:val="B1"/>
        <w:rPr>
          <w:lang w:eastAsia="zh-CN"/>
        </w:rPr>
      </w:pPr>
      <w:r>
        <w:rPr>
          <w:lang w:eastAsia="zh-CN"/>
        </w:rPr>
        <w:t>l)</w:t>
      </w:r>
      <w:r>
        <w:rPr>
          <w:lang w:eastAsia="zh-CN"/>
        </w:rPr>
        <w:tab/>
        <w:t>may include a &lt;dynamic-pin-profile&gt; element;</w:t>
      </w:r>
    </w:p>
    <w:p w14:paraId="2B02F21D" w14:textId="77777777" w:rsidR="003B21C6" w:rsidRDefault="003B21C6" w:rsidP="003B21C6">
      <w:pPr>
        <w:pStyle w:val="B1"/>
        <w:rPr>
          <w:lang w:eastAsia="zh-CN"/>
        </w:rPr>
      </w:pPr>
      <w:r>
        <w:rPr>
          <w:lang w:eastAsia="zh-CN"/>
        </w:rPr>
        <w:t>m)</w:t>
      </w:r>
      <w:r>
        <w:rPr>
          <w:lang w:eastAsia="zh-CN"/>
        </w:rPr>
        <w:tab/>
        <w:t xml:space="preserve">may include a </w:t>
      </w:r>
      <w:r>
        <w:t>&lt;pin-status-type&gt; element</w:t>
      </w:r>
      <w:r>
        <w:rPr>
          <w:lang w:eastAsia="zh-CN"/>
        </w:rPr>
        <w:t>.</w:t>
      </w:r>
    </w:p>
    <w:p w14:paraId="2B0EFC9B" w14:textId="77777777" w:rsidR="003B21C6" w:rsidRDefault="003B21C6" w:rsidP="003B21C6">
      <w:r>
        <w:t>The &lt;pin-status-unsubscribe-request&gt; element:</w:t>
      </w:r>
    </w:p>
    <w:p w14:paraId="78FD9761" w14:textId="77777777" w:rsidR="003B21C6" w:rsidRPr="00256BEB" w:rsidRDefault="003B21C6" w:rsidP="003B21C6">
      <w:pPr>
        <w:pStyle w:val="B1"/>
      </w:pPr>
      <w:r>
        <w:rPr>
          <w:lang w:eastAsia="zh-CN"/>
        </w:rPr>
        <w:t>a)</w:t>
      </w:r>
      <w:r>
        <w:rPr>
          <w:lang w:eastAsia="zh-CN"/>
        </w:rPr>
        <w:tab/>
        <w:t>shall include a &lt;s</w:t>
      </w:r>
      <w:r>
        <w:t>ecurity-credentials</w:t>
      </w:r>
      <w:r>
        <w:rPr>
          <w:lang w:eastAsia="zh-CN"/>
        </w:rPr>
        <w:t xml:space="preserve">&gt; </w:t>
      </w:r>
      <w:r>
        <w:t>element; and</w:t>
      </w:r>
    </w:p>
    <w:p w14:paraId="33A5529C" w14:textId="77777777" w:rsidR="003B21C6" w:rsidRDefault="003B21C6" w:rsidP="003B21C6">
      <w:pPr>
        <w:pStyle w:val="B1"/>
        <w:rPr>
          <w:lang w:eastAsia="zh-CN"/>
        </w:rPr>
      </w:pPr>
      <w:r>
        <w:rPr>
          <w:lang w:eastAsia="zh-CN"/>
        </w:rPr>
        <w:t>b)</w:t>
      </w:r>
      <w:r>
        <w:rPr>
          <w:lang w:eastAsia="zh-CN"/>
        </w:rPr>
        <w:tab/>
        <w:t xml:space="preserve">shall include a </w:t>
      </w:r>
      <w:r>
        <w:t>&lt;un</w:t>
      </w:r>
      <w:r>
        <w:rPr>
          <w:lang w:eastAsia="zh-CN"/>
        </w:rPr>
        <w:t>subscription</w:t>
      </w:r>
      <w:r>
        <w:t>-id&gt;</w:t>
      </w:r>
      <w:r w:rsidRPr="00256BEB">
        <w:rPr>
          <w:lang w:eastAsia="zh-CN"/>
        </w:rPr>
        <w:t xml:space="preserve"> </w:t>
      </w:r>
      <w:r>
        <w:rPr>
          <w:lang w:eastAsia="zh-CN"/>
        </w:rPr>
        <w:t>element.</w:t>
      </w:r>
    </w:p>
    <w:p w14:paraId="685EF393" w14:textId="77777777" w:rsidR="003B21C6" w:rsidRDefault="003B21C6" w:rsidP="003B21C6">
      <w:r>
        <w:t>The &lt;pin-status-unsubscribe-reject&gt; element shall include a &lt;cause&gt; element.</w:t>
      </w:r>
    </w:p>
    <w:p w14:paraId="1DB3447E" w14:textId="77777777" w:rsidR="003B21C6" w:rsidRPr="005C275C" w:rsidRDefault="003B21C6" w:rsidP="003B21C6">
      <w:r>
        <w:rPr>
          <w:lang w:eastAsia="zh-CN"/>
        </w:rPr>
        <w:t xml:space="preserve">The </w:t>
      </w:r>
      <w:r>
        <w:t>&lt;pin-management-pine-join-request&gt;</w:t>
      </w:r>
      <w:r w:rsidRPr="006A48FC">
        <w:t xml:space="preserve"> </w:t>
      </w:r>
      <w:r>
        <w:t>element:</w:t>
      </w:r>
    </w:p>
    <w:p w14:paraId="01575372" w14:textId="77777777" w:rsidR="003B21C6" w:rsidRDefault="003B21C6" w:rsidP="003B21C6">
      <w:pPr>
        <w:pStyle w:val="B1"/>
      </w:pPr>
      <w:r>
        <w:t>a)</w:t>
      </w:r>
      <w:r>
        <w:tab/>
        <w:t>shall include a &lt;pin</w:t>
      </w:r>
      <w:r>
        <w:rPr>
          <w:lang w:val="en-US"/>
        </w:rPr>
        <w:t>-id</w:t>
      </w:r>
      <w:r>
        <w:t>&gt; element;</w:t>
      </w:r>
    </w:p>
    <w:p w14:paraId="0E28DC56" w14:textId="77777777" w:rsidR="003B21C6" w:rsidRDefault="003B21C6" w:rsidP="003B21C6">
      <w:pPr>
        <w:pStyle w:val="B1"/>
      </w:pPr>
      <w:r>
        <w:t>b)</w:t>
      </w:r>
      <w:r>
        <w:tab/>
      </w:r>
      <w:r>
        <w:rPr>
          <w:lang w:eastAsia="zh-CN"/>
        </w:rPr>
        <w:t>shall include a &lt;s</w:t>
      </w:r>
      <w:r>
        <w:t>ecurity-credentials</w:t>
      </w:r>
      <w:r>
        <w:rPr>
          <w:lang w:eastAsia="zh-CN"/>
        </w:rPr>
        <w:t xml:space="preserve">&gt; </w:t>
      </w:r>
      <w:r>
        <w:t>element;</w:t>
      </w:r>
    </w:p>
    <w:p w14:paraId="50999141" w14:textId="77777777" w:rsidR="003B21C6" w:rsidRDefault="003B21C6" w:rsidP="003B21C6">
      <w:pPr>
        <w:pStyle w:val="B1"/>
      </w:pPr>
      <w:r>
        <w:t>c)</w:t>
      </w:r>
      <w:r>
        <w:tab/>
        <w:t>shall include a &lt;</w:t>
      </w:r>
      <w:r>
        <w:rPr>
          <w:lang w:val="en-US"/>
        </w:rPr>
        <w:t>ue-id</w:t>
      </w:r>
      <w:r>
        <w:t>&gt; element;</w:t>
      </w:r>
    </w:p>
    <w:p w14:paraId="2E6650EE" w14:textId="77777777" w:rsidR="003B21C6" w:rsidRDefault="003B21C6" w:rsidP="003B21C6">
      <w:pPr>
        <w:pStyle w:val="B1"/>
      </w:pPr>
      <w:r>
        <w:rPr>
          <w:lang w:eastAsia="zh-CN"/>
        </w:rPr>
        <w:t>d)</w:t>
      </w:r>
      <w:r>
        <w:rPr>
          <w:lang w:eastAsia="zh-CN"/>
        </w:rPr>
        <w:tab/>
        <w:t xml:space="preserve">shall include a &lt;target-pemc-id&gt; </w:t>
      </w:r>
      <w:r>
        <w:t>element</w:t>
      </w:r>
      <w:r>
        <w:rPr>
          <w:rFonts w:cs="Arial"/>
        </w:rPr>
        <w:t>;</w:t>
      </w:r>
    </w:p>
    <w:p w14:paraId="263B823F" w14:textId="77777777" w:rsidR="003B21C6" w:rsidRDefault="003B21C6" w:rsidP="003B21C6">
      <w:pPr>
        <w:pStyle w:val="B1"/>
        <w:rPr>
          <w:lang w:eastAsia="ko-KR"/>
        </w:rPr>
      </w:pPr>
      <w:r>
        <w:t>e)</w:t>
      </w:r>
      <w:r>
        <w:tab/>
        <w:t>may include a &lt;pin-client-profile&gt; element</w:t>
      </w:r>
      <w:r>
        <w:rPr>
          <w:lang w:eastAsia="ko-KR"/>
        </w:rPr>
        <w:t xml:space="preserve">; </w:t>
      </w:r>
    </w:p>
    <w:p w14:paraId="54005ED0" w14:textId="77777777" w:rsidR="003B21C6" w:rsidRDefault="003B21C6" w:rsidP="003B21C6">
      <w:pPr>
        <w:pStyle w:val="B1"/>
      </w:pPr>
      <w:r>
        <w:t>f)</w:t>
      </w:r>
      <w:r>
        <w:tab/>
        <w:t>may include a &lt;endpoint-information-content&gt; element;</w:t>
      </w:r>
    </w:p>
    <w:p w14:paraId="2D4226AF" w14:textId="77777777" w:rsidR="003B21C6" w:rsidRDefault="003B21C6" w:rsidP="003B21C6">
      <w:pPr>
        <w:pStyle w:val="B1"/>
        <w:rPr>
          <w:rFonts w:cs="Arial"/>
        </w:rPr>
      </w:pPr>
      <w:r>
        <w:rPr>
          <w:lang w:eastAsia="zh-CN"/>
        </w:rPr>
        <w:t>g)</w:t>
      </w:r>
      <w:r>
        <w:rPr>
          <w:lang w:eastAsia="zh-CN"/>
        </w:rPr>
        <w:tab/>
        <w:t>may include a &lt;ue-location&gt; element</w:t>
      </w:r>
      <w:r>
        <w:rPr>
          <w:rFonts w:cs="Arial"/>
        </w:rPr>
        <w:t>; and</w:t>
      </w:r>
    </w:p>
    <w:p w14:paraId="5DD2C83C" w14:textId="77777777" w:rsidR="003B21C6" w:rsidRDefault="003B21C6" w:rsidP="003B21C6">
      <w:pPr>
        <w:pStyle w:val="B1"/>
        <w:rPr>
          <w:rFonts w:cs="Arial"/>
        </w:rPr>
      </w:pPr>
      <w:r>
        <w:rPr>
          <w:rFonts w:cs="Arial"/>
        </w:rPr>
        <w:t>h)</w:t>
      </w:r>
      <w:r>
        <w:rPr>
          <w:rFonts w:cs="Arial"/>
        </w:rPr>
        <w:tab/>
      </w:r>
      <w:r>
        <w:t>may include a &lt;pin-service-info&gt; element</w:t>
      </w:r>
      <w:r>
        <w:rPr>
          <w:rFonts w:cs="Arial"/>
        </w:rPr>
        <w:t>.</w:t>
      </w:r>
    </w:p>
    <w:p w14:paraId="7A589CA1" w14:textId="77777777" w:rsidR="003B21C6" w:rsidRDefault="003B21C6" w:rsidP="003B21C6">
      <w:r>
        <w:rPr>
          <w:lang w:eastAsia="zh-CN"/>
        </w:rPr>
        <w:t xml:space="preserve">The </w:t>
      </w:r>
      <w:r>
        <w:t>&lt;pin-management-pine-join-accept&gt;</w:t>
      </w:r>
      <w:r w:rsidRPr="006A48FC">
        <w:t xml:space="preserve"> </w:t>
      </w:r>
      <w:r>
        <w:t>element:</w:t>
      </w:r>
    </w:p>
    <w:p w14:paraId="347DCFD7" w14:textId="77777777" w:rsidR="003B21C6" w:rsidRDefault="003B21C6" w:rsidP="003B21C6">
      <w:pPr>
        <w:pStyle w:val="B1"/>
      </w:pPr>
      <w:r>
        <w:lastRenderedPageBreak/>
        <w:t>a)</w:t>
      </w:r>
      <w:r>
        <w:tab/>
        <w:t>shall include a &lt;heartbeat-timer&gt; element;</w:t>
      </w:r>
    </w:p>
    <w:p w14:paraId="599B2E9D" w14:textId="77777777" w:rsidR="003B21C6" w:rsidRDefault="003B21C6" w:rsidP="003B21C6">
      <w:pPr>
        <w:pStyle w:val="B1"/>
        <w:rPr>
          <w:lang w:val="en-US" w:eastAsia="zh-CN"/>
        </w:rPr>
      </w:pPr>
      <w:r>
        <w:rPr>
          <w:lang w:eastAsia="zh-CN"/>
        </w:rPr>
        <w:t>b)</w:t>
      </w:r>
      <w:r>
        <w:rPr>
          <w:lang w:eastAsia="zh-CN"/>
        </w:rPr>
        <w:tab/>
      </w:r>
      <w:r>
        <w:rPr>
          <w:lang w:val="en-US" w:eastAsia="zh-CN"/>
        </w:rPr>
        <w:t>shall include a &lt;valid-timer&gt; element;</w:t>
      </w:r>
    </w:p>
    <w:p w14:paraId="31583020" w14:textId="77777777" w:rsidR="003B21C6" w:rsidRDefault="003B21C6" w:rsidP="003B21C6">
      <w:pPr>
        <w:pStyle w:val="B1"/>
      </w:pPr>
      <w:r>
        <w:rPr>
          <w:lang w:eastAsia="zh-CN"/>
        </w:rPr>
        <w:t>c)</w:t>
      </w:r>
      <w:r>
        <w:rPr>
          <w:lang w:eastAsia="zh-CN"/>
        </w:rPr>
        <w:tab/>
      </w:r>
      <w:r>
        <w:t>may include a &lt;pin-client-profile&gt; element;</w:t>
      </w:r>
    </w:p>
    <w:p w14:paraId="1F3B1577" w14:textId="77777777" w:rsidR="003B21C6" w:rsidRDefault="003B21C6" w:rsidP="003B21C6">
      <w:pPr>
        <w:pStyle w:val="B1"/>
        <w:rPr>
          <w:rFonts w:cs="Arial"/>
        </w:rPr>
      </w:pPr>
      <w:r>
        <w:rPr>
          <w:lang w:eastAsia="zh-CN"/>
        </w:rPr>
        <w:t>d)</w:t>
      </w:r>
      <w:r>
        <w:rPr>
          <w:lang w:eastAsia="zh-CN"/>
        </w:rPr>
        <w:tab/>
        <w:t xml:space="preserve">may include a &lt;pegc-id&gt; </w:t>
      </w:r>
      <w:r>
        <w:t>element</w:t>
      </w:r>
      <w:r>
        <w:rPr>
          <w:rFonts w:cs="Arial"/>
        </w:rPr>
        <w:t>;</w:t>
      </w:r>
    </w:p>
    <w:p w14:paraId="38B347E7" w14:textId="77777777" w:rsidR="003B21C6" w:rsidRDefault="003B21C6" w:rsidP="003B21C6">
      <w:pPr>
        <w:pStyle w:val="B1"/>
        <w:rPr>
          <w:lang w:val="en-US" w:eastAsia="zh-CN"/>
        </w:rPr>
      </w:pPr>
      <w:r>
        <w:rPr>
          <w:lang w:eastAsia="zh-CN"/>
        </w:rPr>
        <w:t>e</w:t>
      </w:r>
      <w:r>
        <w:rPr>
          <w:lang w:val="en-US" w:eastAsia="zh-CN"/>
        </w:rPr>
        <w:t>)</w:t>
      </w:r>
      <w:r>
        <w:rPr>
          <w:lang w:val="en-US" w:eastAsia="zh-CN"/>
        </w:rPr>
        <w:tab/>
        <w:t>may include a &lt;</w:t>
      </w:r>
      <w:r>
        <w:rPr>
          <w:lang w:val="en-US"/>
        </w:rPr>
        <w:t>pegc-address</w:t>
      </w:r>
      <w:r>
        <w:rPr>
          <w:lang w:val="en-US" w:eastAsia="zh-CN"/>
        </w:rPr>
        <w:t>&gt;</w:t>
      </w:r>
      <w:r>
        <w:rPr>
          <w:lang w:val="en-US"/>
        </w:rPr>
        <w:t xml:space="preserve"> </w:t>
      </w:r>
      <w:r>
        <w:t>element</w:t>
      </w:r>
      <w:r>
        <w:rPr>
          <w:rFonts w:cs="Arial"/>
        </w:rPr>
        <w:t>; and</w:t>
      </w:r>
    </w:p>
    <w:p w14:paraId="50DA424F" w14:textId="77777777" w:rsidR="003B21C6" w:rsidRDefault="003B21C6" w:rsidP="003B21C6">
      <w:pPr>
        <w:pStyle w:val="B1"/>
        <w:rPr>
          <w:lang w:val="en-US" w:eastAsia="zh-CN"/>
        </w:rPr>
      </w:pPr>
      <w:r>
        <w:rPr>
          <w:lang w:val="en-US" w:eastAsia="zh-CN"/>
        </w:rPr>
        <w:t>f)</w:t>
      </w:r>
      <w:r>
        <w:rPr>
          <w:lang w:val="en-US" w:eastAsia="zh-CN"/>
        </w:rPr>
        <w:tab/>
        <w:t>may include a &lt;access-control-info&gt; element.</w:t>
      </w:r>
    </w:p>
    <w:p w14:paraId="602E9EEC" w14:textId="77777777" w:rsidR="003B21C6" w:rsidRDefault="003B21C6" w:rsidP="003B21C6">
      <w:r>
        <w:t>The &lt;pin-management-pine-join-reject&gt;</w:t>
      </w:r>
      <w:r w:rsidRPr="006A48FC">
        <w:t xml:space="preserve"> </w:t>
      </w:r>
      <w:r>
        <w:t>element shall include a &lt;cause&gt; element.</w:t>
      </w:r>
    </w:p>
    <w:p w14:paraId="7793B5D9" w14:textId="77777777" w:rsidR="003B21C6" w:rsidRDefault="003B21C6" w:rsidP="003B21C6">
      <w:r>
        <w:t>The &lt;pin-management-pine-leave-request&gt;</w:t>
      </w:r>
      <w:r w:rsidRPr="00E05612">
        <w:t xml:space="preserve"> </w:t>
      </w:r>
      <w:r>
        <w:t>element:</w:t>
      </w:r>
    </w:p>
    <w:p w14:paraId="78B4382B" w14:textId="77777777" w:rsidR="003B21C6" w:rsidRDefault="003B21C6" w:rsidP="003B21C6">
      <w:pPr>
        <w:pStyle w:val="B1"/>
      </w:pPr>
      <w:r>
        <w:t>a)</w:t>
      </w:r>
      <w:r>
        <w:tab/>
        <w:t>shall include a &lt;pin</w:t>
      </w:r>
      <w:r>
        <w:rPr>
          <w:lang w:val="en-US"/>
        </w:rPr>
        <w:t>-id</w:t>
      </w:r>
      <w:r>
        <w:t>&gt; element;</w:t>
      </w:r>
    </w:p>
    <w:p w14:paraId="34DBD104" w14:textId="77777777" w:rsidR="003B21C6" w:rsidRDefault="003B21C6" w:rsidP="003B21C6">
      <w:pPr>
        <w:pStyle w:val="B1"/>
      </w:pPr>
      <w:r>
        <w:t>b)</w:t>
      </w:r>
      <w:r>
        <w:tab/>
      </w:r>
      <w:r>
        <w:rPr>
          <w:lang w:eastAsia="zh-CN"/>
        </w:rPr>
        <w:t>shall include a &lt;s</w:t>
      </w:r>
      <w:r>
        <w:t>ecurity-credentials</w:t>
      </w:r>
      <w:r>
        <w:rPr>
          <w:lang w:eastAsia="zh-CN"/>
        </w:rPr>
        <w:t xml:space="preserve">&gt; </w:t>
      </w:r>
      <w:r>
        <w:t xml:space="preserve">element; </w:t>
      </w:r>
    </w:p>
    <w:p w14:paraId="6FEE68FB" w14:textId="77777777" w:rsidR="003B21C6" w:rsidRDefault="003B21C6" w:rsidP="003B21C6">
      <w:pPr>
        <w:pStyle w:val="B1"/>
        <w:rPr>
          <w:rFonts w:cs="Arial"/>
        </w:rPr>
      </w:pPr>
      <w:r>
        <w:t>c)</w:t>
      </w:r>
      <w:r>
        <w:tab/>
        <w:t>shall include a &lt;</w:t>
      </w:r>
      <w:r>
        <w:rPr>
          <w:lang w:val="en-US"/>
        </w:rPr>
        <w:t>ue-id</w:t>
      </w:r>
      <w:r>
        <w:t>&gt; element</w:t>
      </w:r>
      <w:r>
        <w:rPr>
          <w:rFonts w:cs="Arial"/>
        </w:rPr>
        <w:t>; and</w:t>
      </w:r>
    </w:p>
    <w:p w14:paraId="283E5FEB" w14:textId="77777777" w:rsidR="003B21C6" w:rsidRDefault="003B21C6" w:rsidP="003B21C6">
      <w:pPr>
        <w:pStyle w:val="B1"/>
      </w:pPr>
      <w:r>
        <w:rPr>
          <w:lang w:eastAsia="zh-CN"/>
        </w:rPr>
        <w:t>d)</w:t>
      </w:r>
      <w:r>
        <w:rPr>
          <w:lang w:eastAsia="zh-CN"/>
        </w:rPr>
        <w:tab/>
        <w:t xml:space="preserve">shall include a &lt;target-pemc-id&gt; </w:t>
      </w:r>
      <w:r>
        <w:t>element.</w:t>
      </w:r>
    </w:p>
    <w:p w14:paraId="7BF28239" w14:textId="77777777" w:rsidR="003B21C6" w:rsidRDefault="003B21C6" w:rsidP="003B21C6">
      <w:r>
        <w:t>The &lt;pin-management-pine-leave-reject&gt;</w:t>
      </w:r>
      <w:r w:rsidRPr="00E05612">
        <w:t xml:space="preserve"> </w:t>
      </w:r>
      <w:r>
        <w:t>element shall include a &lt;cause&gt; element.</w:t>
      </w:r>
    </w:p>
    <w:p w14:paraId="217ACC54" w14:textId="77777777" w:rsidR="003B21C6" w:rsidRDefault="003B21C6" w:rsidP="003B21C6">
      <w:pPr>
        <w:rPr>
          <w:lang w:eastAsia="zh-CN"/>
        </w:rPr>
      </w:pPr>
      <w:r>
        <w:t>The &lt;pin-profile-query-request&gt;</w:t>
      </w:r>
      <w:r w:rsidRPr="00B8122B">
        <w:t xml:space="preserve"> </w:t>
      </w:r>
      <w:r>
        <w:t>element:</w:t>
      </w:r>
    </w:p>
    <w:p w14:paraId="7EFD83A9" w14:textId="77777777" w:rsidR="003B21C6" w:rsidRDefault="003B21C6" w:rsidP="003B21C6">
      <w:pPr>
        <w:pStyle w:val="B1"/>
      </w:pPr>
      <w:r>
        <w:t>a)</w:t>
      </w:r>
      <w:r>
        <w:tab/>
      </w:r>
      <w:r>
        <w:rPr>
          <w:lang w:eastAsia="zh-CN"/>
        </w:rPr>
        <w:t xml:space="preserve">shall include a &lt;pin-id&gt; </w:t>
      </w:r>
      <w:r>
        <w:t>element;</w:t>
      </w:r>
    </w:p>
    <w:p w14:paraId="5EB0DFBB" w14:textId="77777777" w:rsidR="003B21C6" w:rsidRDefault="003B21C6" w:rsidP="003B21C6">
      <w:pPr>
        <w:pStyle w:val="B1"/>
      </w:pPr>
      <w:r>
        <w:rPr>
          <w:lang w:eastAsia="zh-CN"/>
        </w:rPr>
        <w:t>b)</w:t>
      </w:r>
      <w:r>
        <w:rPr>
          <w:lang w:eastAsia="zh-CN"/>
        </w:rPr>
        <w:tab/>
        <w:t>shall include a &lt;s</w:t>
      </w:r>
      <w:r>
        <w:t>ecurity-credentials</w:t>
      </w:r>
      <w:r>
        <w:rPr>
          <w:lang w:eastAsia="zh-CN"/>
        </w:rPr>
        <w:t xml:space="preserve">&gt; </w:t>
      </w:r>
      <w:r>
        <w:t>element; and</w:t>
      </w:r>
    </w:p>
    <w:p w14:paraId="4283F428" w14:textId="77777777" w:rsidR="003B21C6" w:rsidRDefault="003B21C6" w:rsidP="003B21C6">
      <w:pPr>
        <w:pStyle w:val="B1"/>
        <w:rPr>
          <w:lang w:eastAsia="zh-CN"/>
        </w:rPr>
      </w:pPr>
      <w:r>
        <w:rPr>
          <w:lang w:eastAsia="zh-CN"/>
        </w:rPr>
        <w:t>c)</w:t>
      </w:r>
      <w:r>
        <w:rPr>
          <w:lang w:eastAsia="zh-CN"/>
        </w:rPr>
        <w:tab/>
      </w:r>
      <w:r>
        <w:t>shall include a &lt;</w:t>
      </w:r>
      <w:r>
        <w:rPr>
          <w:lang w:val="en-US"/>
        </w:rPr>
        <w:t>ue-id</w:t>
      </w:r>
      <w:r>
        <w:t>&gt; element</w:t>
      </w:r>
      <w:r>
        <w:rPr>
          <w:rFonts w:cs="Arial"/>
        </w:rPr>
        <w:t>.</w:t>
      </w:r>
    </w:p>
    <w:p w14:paraId="5B3A7999" w14:textId="77777777" w:rsidR="003B21C6" w:rsidRPr="00800DAB" w:rsidRDefault="003B21C6" w:rsidP="003B21C6">
      <w:pPr>
        <w:rPr>
          <w:lang w:eastAsia="zh-CN"/>
        </w:rPr>
      </w:pPr>
      <w:r>
        <w:rPr>
          <w:lang w:eastAsia="zh-CN"/>
        </w:rPr>
        <w:t xml:space="preserve">The </w:t>
      </w:r>
      <w:r>
        <w:t>&lt;pin-profile-query-accept&gt; element shall include a &lt;pin-profile&gt; element.</w:t>
      </w:r>
    </w:p>
    <w:p w14:paraId="6D57BEF7" w14:textId="77777777" w:rsidR="003B21C6" w:rsidRDefault="003B21C6" w:rsidP="003B21C6">
      <w:r>
        <w:t>The &lt;pin-profile-query-reject&gt;</w:t>
      </w:r>
      <w:r w:rsidRPr="00E05612">
        <w:t xml:space="preserve"> </w:t>
      </w:r>
      <w:r>
        <w:t>element shall include a &lt;cause&gt; element.</w:t>
      </w:r>
    </w:p>
    <w:p w14:paraId="5A460882" w14:textId="77777777" w:rsidR="003B21C6" w:rsidRDefault="003B21C6" w:rsidP="003B21C6">
      <w:r>
        <w:rPr>
          <w:rFonts w:hint="eastAsia"/>
          <w:lang w:eastAsia="zh-CN"/>
        </w:rPr>
        <w:t>T</w:t>
      </w:r>
      <w:r>
        <w:rPr>
          <w:lang w:eastAsia="zh-CN"/>
        </w:rPr>
        <w:t xml:space="preserve">he </w:t>
      </w:r>
      <w:r>
        <w:t>&lt;pin-heartbeat&gt; element:</w:t>
      </w:r>
    </w:p>
    <w:p w14:paraId="4BC149F4" w14:textId="77777777" w:rsidR="003B21C6" w:rsidRDefault="003B21C6" w:rsidP="003B21C6">
      <w:pPr>
        <w:pStyle w:val="B1"/>
      </w:pPr>
      <w:r>
        <w:t>a)</w:t>
      </w:r>
      <w:r>
        <w:tab/>
        <w:t>shall include a &lt;ue-id&gt; element; and</w:t>
      </w:r>
    </w:p>
    <w:p w14:paraId="513EF09A" w14:textId="77777777" w:rsidR="003B21C6" w:rsidRDefault="003B21C6" w:rsidP="003B21C6">
      <w:pPr>
        <w:pStyle w:val="B1"/>
      </w:pPr>
      <w:r>
        <w:t>b)</w:t>
      </w:r>
      <w:r>
        <w:tab/>
        <w:t>shall include a &lt;pin-id&gt; element.</w:t>
      </w:r>
    </w:p>
    <w:p w14:paraId="76A1316A" w14:textId="77777777" w:rsidR="003B21C6" w:rsidRDefault="003B21C6" w:rsidP="003B21C6">
      <w:r>
        <w:rPr>
          <w:rFonts w:hint="eastAsia"/>
          <w:lang w:eastAsia="zh-CN"/>
        </w:rPr>
        <w:t>T</w:t>
      </w:r>
      <w:r>
        <w:rPr>
          <w:lang w:eastAsia="zh-CN"/>
        </w:rPr>
        <w:t xml:space="preserve">he </w:t>
      </w:r>
      <w:r>
        <w:t>&lt;pin-</w:t>
      </w:r>
      <w:r>
        <w:rPr>
          <w:lang w:eastAsia="zh-CN"/>
        </w:rPr>
        <w:t>service</w:t>
      </w:r>
      <w:r>
        <w:t>-registration-request&gt;</w:t>
      </w:r>
      <w:r w:rsidRPr="00152C9E">
        <w:t xml:space="preserve"> </w:t>
      </w:r>
      <w:r>
        <w:t>element:</w:t>
      </w:r>
    </w:p>
    <w:p w14:paraId="20F197CF" w14:textId="77777777" w:rsidR="003B21C6" w:rsidRDefault="003B21C6" w:rsidP="003B21C6">
      <w:pPr>
        <w:pStyle w:val="B1"/>
      </w:pPr>
      <w:r>
        <w:t>a)</w:t>
      </w:r>
      <w:r>
        <w:tab/>
        <w:t>shall include a &lt;pin-id&gt; element;</w:t>
      </w:r>
    </w:p>
    <w:p w14:paraId="6F59B40B" w14:textId="77777777" w:rsidR="003B21C6" w:rsidRDefault="003B21C6" w:rsidP="003B21C6">
      <w:pPr>
        <w:pStyle w:val="B1"/>
      </w:pPr>
      <w:r>
        <w:t>b)</w:t>
      </w:r>
      <w:r>
        <w:tab/>
        <w:t xml:space="preserve">shall include a &lt;requesting-pine-id&gt; element; </w:t>
      </w:r>
      <w:r>
        <w:rPr>
          <w:lang w:eastAsia="zh-CN"/>
        </w:rPr>
        <w:t>and</w:t>
      </w:r>
    </w:p>
    <w:p w14:paraId="5F5CEDA6" w14:textId="77777777" w:rsidR="003B21C6" w:rsidRDefault="003B21C6" w:rsidP="003B21C6">
      <w:pPr>
        <w:pStyle w:val="B1"/>
      </w:pPr>
      <w:r>
        <w:t>c)</w:t>
      </w:r>
      <w:r>
        <w:tab/>
        <w:t>shall include a &lt;list-of-services&gt; element.</w:t>
      </w:r>
    </w:p>
    <w:p w14:paraId="0B15E9A0" w14:textId="77777777" w:rsidR="003B21C6" w:rsidRDefault="003B21C6" w:rsidP="003B21C6">
      <w:r>
        <w:rPr>
          <w:rFonts w:hint="eastAsia"/>
          <w:lang w:eastAsia="zh-CN"/>
        </w:rPr>
        <w:t>T</w:t>
      </w:r>
      <w:r>
        <w:rPr>
          <w:lang w:eastAsia="zh-CN"/>
        </w:rPr>
        <w:t xml:space="preserve">he </w:t>
      </w:r>
      <w:r>
        <w:t>&lt;pin-</w:t>
      </w:r>
      <w:r>
        <w:rPr>
          <w:lang w:eastAsia="zh-CN"/>
        </w:rPr>
        <w:t>service</w:t>
      </w:r>
      <w:r>
        <w:t>-registration-accept&gt; element:</w:t>
      </w:r>
    </w:p>
    <w:p w14:paraId="62B05D50" w14:textId="77777777" w:rsidR="003B21C6" w:rsidRDefault="003B21C6" w:rsidP="003B21C6">
      <w:pPr>
        <w:pStyle w:val="B1"/>
      </w:pPr>
      <w:r>
        <w:t>a)</w:t>
      </w:r>
      <w:r>
        <w:tab/>
        <w:t>shall include a &lt;pin-id&gt; element; and</w:t>
      </w:r>
    </w:p>
    <w:p w14:paraId="22F8BD20" w14:textId="77777777" w:rsidR="003B21C6" w:rsidRPr="00C768DE" w:rsidRDefault="003B21C6" w:rsidP="003B21C6">
      <w:pPr>
        <w:pStyle w:val="B1"/>
      </w:pPr>
      <w:r>
        <w:rPr>
          <w:lang w:eastAsia="zh-CN"/>
        </w:rPr>
        <w:t>b)</w:t>
      </w:r>
      <w:r>
        <w:rPr>
          <w:lang w:eastAsia="zh-CN"/>
        </w:rPr>
        <w:tab/>
        <w:t>shall include a &lt;requesting-pine-id&gt; element.</w:t>
      </w:r>
    </w:p>
    <w:p w14:paraId="3B7C4027" w14:textId="77777777" w:rsidR="003B21C6" w:rsidRDefault="003B21C6" w:rsidP="003B21C6">
      <w:r>
        <w:t>The &lt;pin-</w:t>
      </w:r>
      <w:r>
        <w:rPr>
          <w:lang w:eastAsia="zh-CN"/>
        </w:rPr>
        <w:t>service</w:t>
      </w:r>
      <w:r>
        <w:t>-registration-reject&gt; element:</w:t>
      </w:r>
    </w:p>
    <w:p w14:paraId="28B5F59B" w14:textId="77777777" w:rsidR="003B21C6" w:rsidRDefault="003B21C6" w:rsidP="003B21C6">
      <w:pPr>
        <w:pStyle w:val="B1"/>
      </w:pPr>
      <w:r>
        <w:t>a)</w:t>
      </w:r>
      <w:r>
        <w:tab/>
        <w:t xml:space="preserve">shall include a &lt;pin-id&gt; element; </w:t>
      </w:r>
    </w:p>
    <w:p w14:paraId="679C0230" w14:textId="77777777" w:rsidR="003B21C6" w:rsidRDefault="003B21C6" w:rsidP="003B21C6">
      <w:pPr>
        <w:pStyle w:val="B1"/>
        <w:rPr>
          <w:lang w:eastAsia="zh-CN"/>
        </w:rPr>
      </w:pPr>
      <w:r>
        <w:rPr>
          <w:lang w:eastAsia="zh-CN"/>
        </w:rPr>
        <w:t>b)</w:t>
      </w:r>
      <w:r>
        <w:rPr>
          <w:lang w:eastAsia="zh-CN"/>
        </w:rPr>
        <w:tab/>
        <w:t>shall include a &lt;requesting-pine-id&gt; element;</w:t>
      </w:r>
      <w:r w:rsidRPr="00651FA3">
        <w:t xml:space="preserve"> </w:t>
      </w:r>
      <w:r>
        <w:t>and</w:t>
      </w:r>
    </w:p>
    <w:p w14:paraId="670CE532" w14:textId="77777777" w:rsidR="003B21C6" w:rsidRDefault="003B21C6" w:rsidP="003B21C6">
      <w:pPr>
        <w:pStyle w:val="B1"/>
      </w:pPr>
      <w:r>
        <w:t>c)</w:t>
      </w:r>
      <w:r>
        <w:tab/>
        <w:t>shall include a &lt;cause&gt; element.</w:t>
      </w:r>
    </w:p>
    <w:p w14:paraId="74C18F5E" w14:textId="77777777" w:rsidR="003B21C6" w:rsidRDefault="003B21C6" w:rsidP="003B21C6">
      <w:r>
        <w:rPr>
          <w:rFonts w:hint="eastAsia"/>
          <w:lang w:eastAsia="zh-CN"/>
        </w:rPr>
        <w:t>T</w:t>
      </w:r>
      <w:r>
        <w:rPr>
          <w:lang w:eastAsia="zh-CN"/>
        </w:rPr>
        <w:t xml:space="preserve">he </w:t>
      </w:r>
      <w:r>
        <w:t>&lt;pin-</w:t>
      </w:r>
      <w:r>
        <w:rPr>
          <w:lang w:eastAsia="zh-CN"/>
        </w:rPr>
        <w:t>service</w:t>
      </w:r>
      <w:r>
        <w:t>-deregistration-request&gt;</w:t>
      </w:r>
      <w:r w:rsidRPr="00B00F80">
        <w:t xml:space="preserve"> </w:t>
      </w:r>
      <w:r>
        <w:t>element:</w:t>
      </w:r>
    </w:p>
    <w:p w14:paraId="40A6120B" w14:textId="77777777" w:rsidR="003B21C6" w:rsidRDefault="003B21C6" w:rsidP="003B21C6">
      <w:pPr>
        <w:pStyle w:val="B1"/>
      </w:pPr>
      <w:r>
        <w:t>a)</w:t>
      </w:r>
      <w:r>
        <w:tab/>
        <w:t>shall include a &lt;pin-id&gt; element;</w:t>
      </w:r>
    </w:p>
    <w:p w14:paraId="3E0F0471" w14:textId="77777777" w:rsidR="003B21C6" w:rsidRDefault="003B21C6" w:rsidP="003B21C6">
      <w:pPr>
        <w:pStyle w:val="B1"/>
      </w:pPr>
      <w:r>
        <w:lastRenderedPageBreak/>
        <w:t>b)</w:t>
      </w:r>
      <w:r>
        <w:tab/>
        <w:t xml:space="preserve">shall include a &lt;requesting-pine-id&gt; element; </w:t>
      </w:r>
      <w:r>
        <w:rPr>
          <w:lang w:eastAsia="zh-CN"/>
        </w:rPr>
        <w:t>and</w:t>
      </w:r>
    </w:p>
    <w:p w14:paraId="612A31B9" w14:textId="77777777" w:rsidR="003B21C6" w:rsidRDefault="003B21C6" w:rsidP="003B21C6">
      <w:pPr>
        <w:pStyle w:val="B1"/>
      </w:pPr>
      <w:r>
        <w:t>c)</w:t>
      </w:r>
      <w:r>
        <w:tab/>
        <w:t>shall include a &lt;list-of-services&gt; element.</w:t>
      </w:r>
    </w:p>
    <w:p w14:paraId="2AC27BC5" w14:textId="77777777" w:rsidR="003B21C6" w:rsidRDefault="003B21C6" w:rsidP="003B21C6">
      <w:r>
        <w:rPr>
          <w:rFonts w:hint="eastAsia"/>
          <w:lang w:eastAsia="zh-CN"/>
        </w:rPr>
        <w:t>T</w:t>
      </w:r>
      <w:r>
        <w:rPr>
          <w:lang w:eastAsia="zh-CN"/>
        </w:rPr>
        <w:t xml:space="preserve">he </w:t>
      </w:r>
      <w:r>
        <w:t>&lt;pin-</w:t>
      </w:r>
      <w:r>
        <w:rPr>
          <w:lang w:eastAsia="zh-CN"/>
        </w:rPr>
        <w:t>service</w:t>
      </w:r>
      <w:r>
        <w:t>-deregistration-accept&gt; element:</w:t>
      </w:r>
    </w:p>
    <w:p w14:paraId="02130E2F" w14:textId="77777777" w:rsidR="003B21C6" w:rsidRDefault="003B21C6" w:rsidP="003B21C6">
      <w:pPr>
        <w:pStyle w:val="B1"/>
      </w:pPr>
      <w:r>
        <w:t>a)</w:t>
      </w:r>
      <w:r>
        <w:tab/>
        <w:t>shall include a &lt;pin-id&gt; element; and</w:t>
      </w:r>
    </w:p>
    <w:p w14:paraId="3013DDD8" w14:textId="77777777" w:rsidR="003B21C6" w:rsidRPr="00C768DE" w:rsidRDefault="003B21C6" w:rsidP="003B21C6">
      <w:pPr>
        <w:pStyle w:val="B1"/>
      </w:pPr>
      <w:r>
        <w:rPr>
          <w:lang w:eastAsia="zh-CN"/>
        </w:rPr>
        <w:t>b)</w:t>
      </w:r>
      <w:r>
        <w:rPr>
          <w:lang w:eastAsia="zh-CN"/>
        </w:rPr>
        <w:tab/>
        <w:t>shall include a &lt;requesting-pine-id&gt; element.</w:t>
      </w:r>
    </w:p>
    <w:p w14:paraId="053266DD" w14:textId="77777777" w:rsidR="003B21C6" w:rsidRDefault="003B21C6" w:rsidP="003B21C6">
      <w:r>
        <w:t>The &lt;pin-</w:t>
      </w:r>
      <w:r>
        <w:rPr>
          <w:lang w:eastAsia="zh-CN"/>
        </w:rPr>
        <w:t>service</w:t>
      </w:r>
      <w:r>
        <w:t>-deregistration-reject&gt; element:</w:t>
      </w:r>
    </w:p>
    <w:p w14:paraId="79A0EA06" w14:textId="77777777" w:rsidR="003B21C6" w:rsidRDefault="003B21C6" w:rsidP="003B21C6">
      <w:pPr>
        <w:pStyle w:val="B1"/>
      </w:pPr>
      <w:r>
        <w:t>a)</w:t>
      </w:r>
      <w:r>
        <w:tab/>
        <w:t xml:space="preserve">shall include a &lt;pin-id&gt; element; </w:t>
      </w:r>
    </w:p>
    <w:p w14:paraId="2D3EDBCC" w14:textId="77777777" w:rsidR="003B21C6" w:rsidRDefault="003B21C6" w:rsidP="003B21C6">
      <w:pPr>
        <w:pStyle w:val="B1"/>
        <w:rPr>
          <w:lang w:eastAsia="zh-CN"/>
        </w:rPr>
      </w:pPr>
      <w:r>
        <w:rPr>
          <w:lang w:eastAsia="zh-CN"/>
        </w:rPr>
        <w:t>b)</w:t>
      </w:r>
      <w:r>
        <w:rPr>
          <w:lang w:eastAsia="zh-CN"/>
        </w:rPr>
        <w:tab/>
        <w:t>shall include a &lt;requesting-pine-id&gt; element;</w:t>
      </w:r>
      <w:r w:rsidRPr="00651FA3">
        <w:t xml:space="preserve"> </w:t>
      </w:r>
      <w:r>
        <w:t>and</w:t>
      </w:r>
    </w:p>
    <w:p w14:paraId="5F82DF13" w14:textId="77777777" w:rsidR="003B21C6" w:rsidRDefault="003B21C6" w:rsidP="003B21C6">
      <w:pPr>
        <w:pStyle w:val="B1"/>
      </w:pPr>
      <w:r>
        <w:t>c)</w:t>
      </w:r>
      <w:r>
        <w:tab/>
        <w:t>shall include a &lt;cause&gt; element.</w:t>
      </w:r>
    </w:p>
    <w:p w14:paraId="3AB4BE0F" w14:textId="77777777" w:rsidR="003B21C6" w:rsidRDefault="003B21C6" w:rsidP="003B21C6">
      <w:r>
        <w:rPr>
          <w:rFonts w:hint="eastAsia"/>
          <w:lang w:eastAsia="zh-CN"/>
        </w:rPr>
        <w:t>T</w:t>
      </w:r>
      <w:r>
        <w:rPr>
          <w:lang w:eastAsia="zh-CN"/>
        </w:rPr>
        <w:t xml:space="preserve">he </w:t>
      </w:r>
      <w:r>
        <w:t>&lt;pin-connectivity-subscribe-request&gt; element:</w:t>
      </w:r>
    </w:p>
    <w:p w14:paraId="42EC1D57" w14:textId="77777777" w:rsidR="003B21C6" w:rsidRDefault="003B21C6" w:rsidP="003B21C6">
      <w:pPr>
        <w:pStyle w:val="B1"/>
      </w:pPr>
      <w:r>
        <w:t>a)</w:t>
      </w:r>
      <w:r>
        <w:tab/>
        <w:t>shall include a &lt;subscriber-identifier&gt; element;</w:t>
      </w:r>
    </w:p>
    <w:p w14:paraId="772E6EEA" w14:textId="77777777" w:rsidR="003B21C6" w:rsidRDefault="003B21C6" w:rsidP="003B21C6">
      <w:pPr>
        <w:pStyle w:val="B1"/>
      </w:pPr>
      <w:r>
        <w:t>b)</w:t>
      </w:r>
      <w:r>
        <w:tab/>
        <w:t>shall include a &lt;security-credentials&gt; element;</w:t>
      </w:r>
    </w:p>
    <w:p w14:paraId="4B61FED1" w14:textId="77777777" w:rsidR="003B21C6" w:rsidRDefault="003B21C6" w:rsidP="003B21C6">
      <w:pPr>
        <w:pStyle w:val="B1"/>
        <w:rPr>
          <w:lang w:eastAsia="zh-CN"/>
        </w:rPr>
      </w:pPr>
      <w:r>
        <w:rPr>
          <w:rFonts w:hint="eastAsia"/>
          <w:lang w:eastAsia="zh-CN"/>
        </w:rPr>
        <w:t>c</w:t>
      </w:r>
      <w:r>
        <w:rPr>
          <w:lang w:eastAsia="zh-CN"/>
        </w:rPr>
        <w:t>)</w:t>
      </w:r>
      <w:r>
        <w:rPr>
          <w:lang w:eastAsia="zh-CN"/>
        </w:rPr>
        <w:tab/>
        <w:t>shall include a &lt;s</w:t>
      </w:r>
      <w:r w:rsidRPr="00FE7CFB">
        <w:rPr>
          <w:lang w:eastAsia="zh-CN"/>
        </w:rPr>
        <w:t>ubscription</w:t>
      </w:r>
      <w:r>
        <w:rPr>
          <w:lang w:eastAsia="zh-CN"/>
        </w:rPr>
        <w:t>-id&gt;</w:t>
      </w:r>
      <w:r w:rsidRPr="00FE7CFB">
        <w:t xml:space="preserve"> </w:t>
      </w:r>
      <w:r>
        <w:t>element;</w:t>
      </w:r>
    </w:p>
    <w:p w14:paraId="097982DA" w14:textId="77777777" w:rsidR="003B21C6" w:rsidRDefault="003B21C6" w:rsidP="003B21C6">
      <w:pPr>
        <w:pStyle w:val="B1"/>
      </w:pPr>
      <w:r>
        <w:rPr>
          <w:lang w:eastAsia="zh-CN"/>
        </w:rPr>
        <w:t>d)</w:t>
      </w:r>
      <w:r>
        <w:rPr>
          <w:lang w:eastAsia="zh-CN"/>
        </w:rPr>
        <w:tab/>
      </w:r>
      <w:r>
        <w:t>shall include a &lt;pin-id&gt; element;</w:t>
      </w:r>
    </w:p>
    <w:p w14:paraId="159DA064" w14:textId="77777777" w:rsidR="003B21C6" w:rsidRDefault="003B21C6" w:rsidP="003B21C6">
      <w:pPr>
        <w:pStyle w:val="B1"/>
      </w:pPr>
      <w:r>
        <w:t>e)</w:t>
      </w:r>
      <w:r>
        <w:tab/>
        <w:t>shall include a &lt;notification-target-address&gt; element; and</w:t>
      </w:r>
    </w:p>
    <w:p w14:paraId="5B1EE2D6" w14:textId="77777777" w:rsidR="003B21C6" w:rsidRDefault="003B21C6" w:rsidP="003B21C6">
      <w:pPr>
        <w:pStyle w:val="B1"/>
      </w:pPr>
      <w:r>
        <w:t>f)</w:t>
      </w:r>
      <w:r>
        <w:tab/>
        <w:t>may include a &lt;proposed-expiration-time&gt; element.</w:t>
      </w:r>
    </w:p>
    <w:p w14:paraId="4AF102A9" w14:textId="77777777" w:rsidR="003B21C6" w:rsidRDefault="003B21C6" w:rsidP="003B21C6">
      <w:r>
        <w:rPr>
          <w:lang w:eastAsia="zh-CN"/>
        </w:rPr>
        <w:t xml:space="preserve">The </w:t>
      </w:r>
      <w:r>
        <w:t>&lt;pin-connectivity-subscribe-accept&gt;</w:t>
      </w:r>
      <w:r w:rsidRPr="001A476D">
        <w:t xml:space="preserve"> </w:t>
      </w:r>
      <w:r>
        <w:t>element:</w:t>
      </w:r>
    </w:p>
    <w:p w14:paraId="1AFFDBD9" w14:textId="77777777" w:rsidR="003B21C6" w:rsidRDefault="003B21C6" w:rsidP="003B21C6">
      <w:pPr>
        <w:pStyle w:val="B1"/>
      </w:pPr>
      <w:r>
        <w:t>a)</w:t>
      </w:r>
      <w:r>
        <w:tab/>
        <w:t>shall include a &lt;subscription-id&gt; element</w:t>
      </w:r>
      <w:r>
        <w:rPr>
          <w:lang w:eastAsia="ko-KR"/>
        </w:rPr>
        <w:t>; and</w:t>
      </w:r>
    </w:p>
    <w:p w14:paraId="64A1CE20" w14:textId="77777777" w:rsidR="003B21C6" w:rsidRDefault="003B21C6" w:rsidP="003B21C6">
      <w:pPr>
        <w:pStyle w:val="B1"/>
      </w:pPr>
      <w:r>
        <w:t>b)</w:t>
      </w:r>
      <w:r>
        <w:tab/>
        <w:t>may include a &lt;expiration-time&gt; element.</w:t>
      </w:r>
    </w:p>
    <w:p w14:paraId="2E6D879B" w14:textId="77777777" w:rsidR="003B21C6" w:rsidRDefault="003B21C6" w:rsidP="003B21C6">
      <w:r>
        <w:t>The &lt;pin-connectivity-subscribe-reject&gt;</w:t>
      </w:r>
      <w:r w:rsidRPr="001A476D">
        <w:t xml:space="preserve"> </w:t>
      </w:r>
      <w:r>
        <w:t>element shall include a &lt;cause&gt; element.</w:t>
      </w:r>
    </w:p>
    <w:p w14:paraId="3AF800F4" w14:textId="77777777" w:rsidR="003B21C6" w:rsidRDefault="003B21C6" w:rsidP="003B21C6">
      <w:r>
        <w:rPr>
          <w:rFonts w:hint="eastAsia"/>
          <w:lang w:eastAsia="zh-CN"/>
        </w:rPr>
        <w:t>T</w:t>
      </w:r>
      <w:r>
        <w:rPr>
          <w:lang w:eastAsia="zh-CN"/>
        </w:rPr>
        <w:t xml:space="preserve">he </w:t>
      </w:r>
      <w:r>
        <w:t>&lt;pin-connectivity-notify&gt; element:</w:t>
      </w:r>
    </w:p>
    <w:p w14:paraId="57495A98" w14:textId="77777777" w:rsidR="003B21C6" w:rsidRDefault="003B21C6" w:rsidP="003B21C6">
      <w:pPr>
        <w:pStyle w:val="B1"/>
      </w:pPr>
      <w:r>
        <w:t>a)</w:t>
      </w:r>
      <w:r>
        <w:tab/>
        <w:t>shall include a &lt;pegc-identifier&gt; element;</w:t>
      </w:r>
    </w:p>
    <w:p w14:paraId="34255DC6" w14:textId="77777777" w:rsidR="003B21C6" w:rsidRDefault="003B21C6" w:rsidP="003B21C6">
      <w:pPr>
        <w:pStyle w:val="B1"/>
      </w:pPr>
      <w:r>
        <w:rPr>
          <w:lang w:eastAsia="zh-CN"/>
        </w:rPr>
        <w:t>b)</w:t>
      </w:r>
      <w:r>
        <w:rPr>
          <w:lang w:eastAsia="zh-CN"/>
        </w:rPr>
        <w:tab/>
      </w:r>
      <w:r>
        <w:t>shall include a &lt;pin-id&gt; element;</w:t>
      </w:r>
    </w:p>
    <w:p w14:paraId="188B45A1" w14:textId="77777777" w:rsidR="003B21C6" w:rsidRDefault="003B21C6" w:rsidP="003B21C6">
      <w:pPr>
        <w:pStyle w:val="B1"/>
      </w:pPr>
      <w:r>
        <w:t>c)</w:t>
      </w:r>
      <w:r>
        <w:tab/>
        <w:t>shall include a &lt;pin-client-identifier&gt; element; and</w:t>
      </w:r>
    </w:p>
    <w:p w14:paraId="31FAFD04" w14:textId="77777777" w:rsidR="003B21C6" w:rsidRDefault="003B21C6" w:rsidP="003B21C6">
      <w:pPr>
        <w:pStyle w:val="B1"/>
      </w:pPr>
      <w:r>
        <w:t>d)</w:t>
      </w:r>
      <w:r>
        <w:tab/>
        <w:t>shall include a &lt;event-type&gt; element.</w:t>
      </w:r>
    </w:p>
    <w:p w14:paraId="04C95FE5" w14:textId="77777777" w:rsidR="003B21C6" w:rsidRDefault="003B21C6" w:rsidP="003B21C6">
      <w:r>
        <w:t>The &lt;pin-connectivity-notify-reject&gt;</w:t>
      </w:r>
      <w:r w:rsidRPr="0012201E">
        <w:t xml:space="preserve"> </w:t>
      </w:r>
      <w:r>
        <w:t>element shall include a &lt;cause&gt; element.</w:t>
      </w:r>
    </w:p>
    <w:p w14:paraId="3C7074B6" w14:textId="77777777" w:rsidR="003B21C6" w:rsidRDefault="003B21C6" w:rsidP="003B21C6">
      <w:r>
        <w:rPr>
          <w:rFonts w:hint="eastAsia"/>
          <w:lang w:eastAsia="zh-CN"/>
        </w:rPr>
        <w:t>T</w:t>
      </w:r>
      <w:r>
        <w:rPr>
          <w:lang w:eastAsia="zh-CN"/>
        </w:rPr>
        <w:t xml:space="preserve">he </w:t>
      </w:r>
      <w:r>
        <w:t>&lt;pin-connectivity-update-request&gt; element:</w:t>
      </w:r>
    </w:p>
    <w:p w14:paraId="413A3D83" w14:textId="77777777" w:rsidR="003B21C6" w:rsidRDefault="003B21C6" w:rsidP="003B21C6">
      <w:pPr>
        <w:pStyle w:val="B1"/>
      </w:pPr>
      <w:r>
        <w:t>a)</w:t>
      </w:r>
      <w:r>
        <w:tab/>
        <w:t>shall include a &lt;subscription-id&gt; element;</w:t>
      </w:r>
    </w:p>
    <w:p w14:paraId="7256AACC" w14:textId="77777777" w:rsidR="003B21C6" w:rsidRDefault="003B21C6" w:rsidP="003B21C6">
      <w:pPr>
        <w:pStyle w:val="B1"/>
      </w:pPr>
      <w:r>
        <w:t>b)</w:t>
      </w:r>
      <w:r>
        <w:tab/>
        <w:t>shall include a &lt;security-credentials&gt; element;</w:t>
      </w:r>
    </w:p>
    <w:p w14:paraId="01E336A5" w14:textId="77777777" w:rsidR="003B21C6" w:rsidRDefault="003B21C6" w:rsidP="003B21C6">
      <w:pPr>
        <w:pStyle w:val="B1"/>
      </w:pPr>
      <w:r>
        <w:t>d)</w:t>
      </w:r>
      <w:r>
        <w:tab/>
        <w:t>may include a &lt;notification-target-address&gt; element; and</w:t>
      </w:r>
    </w:p>
    <w:p w14:paraId="04B40607" w14:textId="77777777" w:rsidR="003B21C6" w:rsidRDefault="003B21C6" w:rsidP="003B21C6">
      <w:pPr>
        <w:pStyle w:val="B1"/>
      </w:pPr>
      <w:r>
        <w:t>e)</w:t>
      </w:r>
      <w:r>
        <w:tab/>
        <w:t>may include a &lt;proposed-expiration-time&gt; element.</w:t>
      </w:r>
    </w:p>
    <w:p w14:paraId="0957E2DC" w14:textId="77777777" w:rsidR="003B21C6" w:rsidRPr="00F6779E" w:rsidRDefault="003B21C6" w:rsidP="003B21C6">
      <w:pPr>
        <w:rPr>
          <w:lang w:eastAsia="zh-CN"/>
        </w:rPr>
      </w:pPr>
      <w:r>
        <w:t>The &lt;pin-connectivity-update-accept&gt;</w:t>
      </w:r>
      <w:r w:rsidRPr="00F6779E">
        <w:t xml:space="preserve"> </w:t>
      </w:r>
      <w:r>
        <w:t>element shall include a &lt;expiration-time&gt; element.</w:t>
      </w:r>
    </w:p>
    <w:p w14:paraId="0BA6D1C1" w14:textId="77777777" w:rsidR="003B21C6" w:rsidRDefault="003B21C6" w:rsidP="003B21C6">
      <w:r>
        <w:t>The &lt;pin-connectivity-update-reject&gt;</w:t>
      </w:r>
      <w:r w:rsidRPr="001A476D">
        <w:t xml:space="preserve"> </w:t>
      </w:r>
      <w:r>
        <w:t>element shall include a &lt;cause&gt; element.</w:t>
      </w:r>
    </w:p>
    <w:p w14:paraId="19C99A68" w14:textId="77777777" w:rsidR="003B21C6" w:rsidRDefault="003B21C6" w:rsidP="003B21C6">
      <w:r>
        <w:rPr>
          <w:rFonts w:hint="eastAsia"/>
          <w:lang w:eastAsia="zh-CN"/>
        </w:rPr>
        <w:t>T</w:t>
      </w:r>
      <w:r>
        <w:rPr>
          <w:lang w:eastAsia="zh-CN"/>
        </w:rPr>
        <w:t xml:space="preserve">he </w:t>
      </w:r>
      <w:r>
        <w:t>&lt;pin-connectivity-unsubscribe-request&gt; element:</w:t>
      </w:r>
    </w:p>
    <w:p w14:paraId="66354AAE" w14:textId="77777777" w:rsidR="003B21C6" w:rsidRDefault="003B21C6" w:rsidP="003B21C6">
      <w:pPr>
        <w:pStyle w:val="B1"/>
      </w:pPr>
      <w:r>
        <w:t>a)</w:t>
      </w:r>
      <w:r>
        <w:tab/>
        <w:t>shall include a &lt;subscription-id&gt; element; and</w:t>
      </w:r>
    </w:p>
    <w:p w14:paraId="257EEE09" w14:textId="77777777" w:rsidR="003B21C6" w:rsidRDefault="003B21C6" w:rsidP="003B21C6">
      <w:pPr>
        <w:pStyle w:val="B1"/>
      </w:pPr>
      <w:r>
        <w:lastRenderedPageBreak/>
        <w:t>b)</w:t>
      </w:r>
      <w:r>
        <w:tab/>
        <w:t>shall include a &lt;security-credentials&gt; element.</w:t>
      </w:r>
    </w:p>
    <w:p w14:paraId="117E91F5" w14:textId="77777777" w:rsidR="003B21C6" w:rsidRDefault="003B21C6" w:rsidP="003B21C6">
      <w:r>
        <w:t>The &lt;pin-connectivity-unsubscribe-reject&gt;</w:t>
      </w:r>
      <w:r w:rsidRPr="001A476D">
        <w:t xml:space="preserve"> </w:t>
      </w:r>
      <w:r>
        <w:t>element shall include a &lt;cause&gt; element.</w:t>
      </w:r>
    </w:p>
    <w:p w14:paraId="3FB230CE" w14:textId="77777777" w:rsidR="003B21C6" w:rsidRDefault="003B21C6" w:rsidP="003B21C6">
      <w:r>
        <w:rPr>
          <w:rFonts w:hint="eastAsia"/>
          <w:lang w:eastAsia="zh-CN"/>
        </w:rPr>
        <w:t>T</w:t>
      </w:r>
      <w:r>
        <w:rPr>
          <w:lang w:eastAsia="zh-CN"/>
        </w:rPr>
        <w:t xml:space="preserve">he </w:t>
      </w:r>
      <w:r>
        <w:t>&lt;pin-communication-create-request&gt; element:</w:t>
      </w:r>
    </w:p>
    <w:p w14:paraId="32072FA5" w14:textId="77777777" w:rsidR="003B21C6" w:rsidRDefault="003B21C6" w:rsidP="003B21C6">
      <w:pPr>
        <w:pStyle w:val="B1"/>
        <w:rPr>
          <w:lang w:eastAsia="zh-CN"/>
        </w:rPr>
      </w:pPr>
      <w:r>
        <w:rPr>
          <w:lang w:eastAsia="zh-CN"/>
        </w:rPr>
        <w:t>a)</w:t>
      </w:r>
      <w:r>
        <w:rPr>
          <w:lang w:eastAsia="zh-CN"/>
        </w:rPr>
        <w:tab/>
        <w:t xml:space="preserve">shall include a &lt;pin-id&gt; </w:t>
      </w:r>
      <w:r>
        <w:t>element;</w:t>
      </w:r>
    </w:p>
    <w:p w14:paraId="58BB9A7E" w14:textId="77777777" w:rsidR="003B21C6" w:rsidRDefault="003B21C6" w:rsidP="003B21C6">
      <w:pPr>
        <w:pStyle w:val="B1"/>
      </w:pPr>
      <w:r>
        <w:t>b)</w:t>
      </w:r>
      <w:r>
        <w:tab/>
        <w:t>shall include a &lt;ue-id&gt; element;</w:t>
      </w:r>
    </w:p>
    <w:p w14:paraId="3022AD8A" w14:textId="77777777" w:rsidR="003B21C6" w:rsidRDefault="003B21C6" w:rsidP="003B21C6">
      <w:pPr>
        <w:pStyle w:val="B1"/>
      </w:pPr>
      <w:r>
        <w:t>c)</w:t>
      </w:r>
      <w:r>
        <w:tab/>
        <w:t>shall include a &lt;security-credentials&gt; element;</w:t>
      </w:r>
    </w:p>
    <w:p w14:paraId="3D6851D6" w14:textId="77777777" w:rsidR="003B21C6" w:rsidRDefault="003B21C6" w:rsidP="003B21C6">
      <w:pPr>
        <w:pStyle w:val="B1"/>
      </w:pPr>
      <w:r>
        <w:rPr>
          <w:lang w:eastAsia="zh-CN"/>
        </w:rPr>
        <w:t>d)</w:t>
      </w:r>
      <w:r>
        <w:rPr>
          <w:lang w:eastAsia="zh-CN"/>
        </w:rPr>
        <w:tab/>
        <w:t>shall include a &lt;pin-</w:t>
      </w:r>
      <w:r>
        <w:t>traffic-descriptor</w:t>
      </w:r>
      <w:r>
        <w:rPr>
          <w:lang w:eastAsia="zh-CN"/>
        </w:rPr>
        <w:t xml:space="preserve">&gt; </w:t>
      </w:r>
      <w:r>
        <w:t>element;</w:t>
      </w:r>
    </w:p>
    <w:p w14:paraId="66185C40" w14:textId="77777777" w:rsidR="003B21C6" w:rsidRDefault="003B21C6" w:rsidP="003B21C6">
      <w:pPr>
        <w:pStyle w:val="B1"/>
        <w:rPr>
          <w:rFonts w:cs="Arial"/>
        </w:rPr>
      </w:pPr>
      <w:r>
        <w:rPr>
          <w:lang w:eastAsia="zh-CN"/>
        </w:rPr>
        <w:t>e)</w:t>
      </w:r>
      <w:r>
        <w:rPr>
          <w:lang w:eastAsia="zh-CN"/>
        </w:rPr>
        <w:tab/>
        <w:t>shall include a &lt;</w:t>
      </w:r>
      <w:r>
        <w:t>pin-packet-filter</w:t>
      </w:r>
      <w:r>
        <w:rPr>
          <w:lang w:eastAsia="zh-CN"/>
        </w:rPr>
        <w:t>&gt;</w:t>
      </w:r>
      <w:r>
        <w:t xml:space="preserve"> element</w:t>
      </w:r>
      <w:r>
        <w:rPr>
          <w:rFonts w:cs="Arial"/>
        </w:rPr>
        <w:t>;</w:t>
      </w:r>
    </w:p>
    <w:p w14:paraId="4F97F777" w14:textId="77777777" w:rsidR="003B21C6" w:rsidRDefault="003B21C6" w:rsidP="003B21C6">
      <w:pPr>
        <w:pStyle w:val="B1"/>
        <w:rPr>
          <w:lang w:eastAsia="zh-CN"/>
        </w:rPr>
      </w:pPr>
      <w:r>
        <w:rPr>
          <w:lang w:eastAsia="zh-CN"/>
        </w:rPr>
        <w:t>f)</w:t>
      </w:r>
      <w:r>
        <w:rPr>
          <w:lang w:eastAsia="zh-CN"/>
        </w:rPr>
        <w:tab/>
        <w:t>may include a &lt;pin-requested-qos&gt; element; and</w:t>
      </w:r>
    </w:p>
    <w:p w14:paraId="13FD5F82" w14:textId="77777777" w:rsidR="003B21C6" w:rsidRDefault="003B21C6" w:rsidP="003B21C6">
      <w:pPr>
        <w:pStyle w:val="B1"/>
        <w:rPr>
          <w:lang w:eastAsia="zh-CN"/>
        </w:rPr>
      </w:pPr>
      <w:r>
        <w:rPr>
          <w:lang w:eastAsia="zh-CN"/>
        </w:rPr>
        <w:t>g)</w:t>
      </w:r>
      <w:r>
        <w:rPr>
          <w:lang w:eastAsia="zh-CN"/>
        </w:rPr>
        <w:tab/>
        <w:t>may include a &lt;ue-address&gt; element.</w:t>
      </w:r>
    </w:p>
    <w:p w14:paraId="7A45B871" w14:textId="77777777" w:rsidR="003B21C6" w:rsidRDefault="003B21C6" w:rsidP="003B21C6">
      <w:pPr>
        <w:rPr>
          <w:lang w:eastAsia="zh-CN"/>
        </w:rPr>
      </w:pPr>
      <w:r>
        <w:t>The &lt;pin-communication-create-accept&gt;</w:t>
      </w:r>
      <w:r w:rsidRPr="008419FE">
        <w:rPr>
          <w:lang w:eastAsia="zh-CN"/>
        </w:rPr>
        <w:t xml:space="preserve"> </w:t>
      </w:r>
      <w:r>
        <w:rPr>
          <w:lang w:eastAsia="zh-CN"/>
        </w:rPr>
        <w:t>element:</w:t>
      </w:r>
    </w:p>
    <w:p w14:paraId="5FC1CC6C" w14:textId="77777777" w:rsidR="003B21C6" w:rsidRDefault="003B21C6" w:rsidP="003B21C6">
      <w:pPr>
        <w:pStyle w:val="B1"/>
      </w:pPr>
      <w:r>
        <w:t>a)</w:t>
      </w:r>
      <w:r>
        <w:tab/>
        <w:t>shall include a &lt;pin-accepted-qos&gt; element; and</w:t>
      </w:r>
    </w:p>
    <w:p w14:paraId="28CC315D" w14:textId="77777777" w:rsidR="003B21C6" w:rsidRDefault="003B21C6" w:rsidP="003B21C6">
      <w:pPr>
        <w:pStyle w:val="B1"/>
        <w:rPr>
          <w:lang w:eastAsia="zh-CN"/>
        </w:rPr>
      </w:pPr>
      <w:r>
        <w:rPr>
          <w:lang w:eastAsia="zh-CN"/>
        </w:rPr>
        <w:t>b)</w:t>
      </w:r>
      <w:r>
        <w:rPr>
          <w:lang w:eastAsia="zh-CN"/>
        </w:rPr>
        <w:tab/>
        <w:t>shall include a &lt;pin-communication-flow-id&gt; element.</w:t>
      </w:r>
    </w:p>
    <w:p w14:paraId="3C8E865E" w14:textId="77777777" w:rsidR="003B21C6" w:rsidRPr="009E4997" w:rsidRDefault="003B21C6" w:rsidP="003B21C6">
      <w:r>
        <w:t xml:space="preserve">The </w:t>
      </w:r>
      <w:r w:rsidRPr="004959FF">
        <w:t>&lt;pin-communication-create-reject&gt;</w:t>
      </w:r>
      <w:r w:rsidRPr="001A476D">
        <w:t xml:space="preserve"> </w:t>
      </w:r>
      <w:r>
        <w:t>element shall include a &lt;cause&gt; element.</w:t>
      </w:r>
    </w:p>
    <w:p w14:paraId="42C585DC" w14:textId="77777777" w:rsidR="003B21C6" w:rsidRDefault="003B21C6" w:rsidP="003B21C6">
      <w:r>
        <w:rPr>
          <w:rFonts w:hint="eastAsia"/>
          <w:lang w:eastAsia="zh-CN"/>
        </w:rPr>
        <w:t>T</w:t>
      </w:r>
      <w:r>
        <w:rPr>
          <w:lang w:eastAsia="zh-CN"/>
        </w:rPr>
        <w:t xml:space="preserve">he </w:t>
      </w:r>
      <w:r>
        <w:t>&lt;pin-communication-update-request&gt; element:</w:t>
      </w:r>
    </w:p>
    <w:p w14:paraId="2EAD2E3A" w14:textId="77777777" w:rsidR="003B21C6" w:rsidRDefault="003B21C6" w:rsidP="003B21C6">
      <w:pPr>
        <w:pStyle w:val="B1"/>
        <w:rPr>
          <w:lang w:eastAsia="zh-CN"/>
        </w:rPr>
      </w:pPr>
      <w:r>
        <w:rPr>
          <w:lang w:eastAsia="zh-CN"/>
        </w:rPr>
        <w:t>a)</w:t>
      </w:r>
      <w:r>
        <w:rPr>
          <w:lang w:eastAsia="zh-CN"/>
        </w:rPr>
        <w:tab/>
        <w:t xml:space="preserve">shall include a &lt;pin-id&gt; </w:t>
      </w:r>
      <w:r>
        <w:t>element;</w:t>
      </w:r>
    </w:p>
    <w:p w14:paraId="44D330BA" w14:textId="77777777" w:rsidR="003B21C6" w:rsidRDefault="003B21C6" w:rsidP="003B21C6">
      <w:pPr>
        <w:pStyle w:val="B1"/>
      </w:pPr>
      <w:r>
        <w:t>b)</w:t>
      </w:r>
      <w:r>
        <w:tab/>
        <w:t>shall include a &lt;ue-id&gt; element;</w:t>
      </w:r>
    </w:p>
    <w:p w14:paraId="7501183F" w14:textId="77777777" w:rsidR="003B21C6" w:rsidRDefault="003B21C6" w:rsidP="003B21C6">
      <w:pPr>
        <w:pStyle w:val="B1"/>
      </w:pPr>
      <w:r>
        <w:t>c)</w:t>
      </w:r>
      <w:r>
        <w:tab/>
        <w:t>shall include a &lt;security-credentials&gt; element;</w:t>
      </w:r>
    </w:p>
    <w:p w14:paraId="460C306F" w14:textId="77777777" w:rsidR="003B21C6" w:rsidRDefault="003B21C6" w:rsidP="003B21C6">
      <w:pPr>
        <w:pStyle w:val="B1"/>
      </w:pPr>
      <w:r>
        <w:rPr>
          <w:lang w:eastAsia="zh-CN"/>
        </w:rPr>
        <w:t>d)</w:t>
      </w:r>
      <w:r>
        <w:rPr>
          <w:lang w:eastAsia="zh-CN"/>
        </w:rPr>
        <w:tab/>
        <w:t>shall include a &lt;pin-</w:t>
      </w:r>
      <w:r>
        <w:t>traffic-descriptor</w:t>
      </w:r>
      <w:r>
        <w:rPr>
          <w:lang w:eastAsia="zh-CN"/>
        </w:rPr>
        <w:t xml:space="preserve">&gt; </w:t>
      </w:r>
      <w:r>
        <w:t>element;</w:t>
      </w:r>
    </w:p>
    <w:p w14:paraId="5CAADC6D" w14:textId="77777777" w:rsidR="003B21C6" w:rsidRDefault="003B21C6" w:rsidP="003B21C6">
      <w:pPr>
        <w:pStyle w:val="B1"/>
        <w:rPr>
          <w:rFonts w:cs="Arial"/>
        </w:rPr>
      </w:pPr>
      <w:r>
        <w:rPr>
          <w:lang w:eastAsia="zh-CN"/>
        </w:rPr>
        <w:t>e)</w:t>
      </w:r>
      <w:r>
        <w:rPr>
          <w:lang w:eastAsia="zh-CN"/>
        </w:rPr>
        <w:tab/>
        <w:t>shall include a &lt;</w:t>
      </w:r>
      <w:r>
        <w:t>pin-packet-filter</w:t>
      </w:r>
      <w:r>
        <w:rPr>
          <w:lang w:eastAsia="zh-CN"/>
        </w:rPr>
        <w:t>&gt;</w:t>
      </w:r>
      <w:r>
        <w:t xml:space="preserve"> element</w:t>
      </w:r>
      <w:r>
        <w:rPr>
          <w:rFonts w:cs="Arial"/>
        </w:rPr>
        <w:t>;</w:t>
      </w:r>
    </w:p>
    <w:p w14:paraId="21D73417" w14:textId="77777777" w:rsidR="003B21C6" w:rsidRDefault="003B21C6" w:rsidP="003B21C6">
      <w:pPr>
        <w:pStyle w:val="B1"/>
        <w:rPr>
          <w:lang w:eastAsia="zh-CN"/>
        </w:rPr>
      </w:pPr>
      <w:r>
        <w:rPr>
          <w:lang w:eastAsia="zh-CN"/>
        </w:rPr>
        <w:t>f)</w:t>
      </w:r>
      <w:r>
        <w:rPr>
          <w:lang w:eastAsia="zh-CN"/>
        </w:rPr>
        <w:tab/>
        <w:t>may include a &lt;pin-requested-qos&gt; element; and</w:t>
      </w:r>
    </w:p>
    <w:p w14:paraId="57F61ECF" w14:textId="77777777" w:rsidR="003B21C6" w:rsidRDefault="003B21C6" w:rsidP="003B21C6">
      <w:pPr>
        <w:pStyle w:val="B1"/>
        <w:rPr>
          <w:lang w:eastAsia="zh-CN"/>
        </w:rPr>
      </w:pPr>
      <w:r>
        <w:rPr>
          <w:lang w:eastAsia="zh-CN"/>
        </w:rPr>
        <w:t>g)</w:t>
      </w:r>
      <w:r>
        <w:rPr>
          <w:lang w:eastAsia="zh-CN"/>
        </w:rPr>
        <w:tab/>
        <w:t>may include a &lt;ue-address&gt; element.</w:t>
      </w:r>
    </w:p>
    <w:p w14:paraId="1808DDD8" w14:textId="77777777" w:rsidR="003B21C6" w:rsidRDefault="003B21C6" w:rsidP="003B21C6">
      <w:pPr>
        <w:rPr>
          <w:lang w:eastAsia="zh-CN"/>
        </w:rPr>
      </w:pPr>
      <w:r>
        <w:t>The &lt;pin-communication-update-accept&gt;</w:t>
      </w:r>
      <w:r w:rsidRPr="008419FE">
        <w:rPr>
          <w:lang w:eastAsia="zh-CN"/>
        </w:rPr>
        <w:t xml:space="preserve"> </w:t>
      </w:r>
      <w:r>
        <w:rPr>
          <w:lang w:eastAsia="zh-CN"/>
        </w:rPr>
        <w:t>element:</w:t>
      </w:r>
    </w:p>
    <w:p w14:paraId="27335780" w14:textId="77777777" w:rsidR="003B21C6" w:rsidRDefault="003B21C6" w:rsidP="003B21C6">
      <w:pPr>
        <w:pStyle w:val="B1"/>
      </w:pPr>
      <w:r>
        <w:t>a)</w:t>
      </w:r>
      <w:r>
        <w:tab/>
        <w:t>shall include a &lt;pin-accepted-qos&gt; element; and</w:t>
      </w:r>
    </w:p>
    <w:p w14:paraId="77B08D88" w14:textId="77777777" w:rsidR="003B21C6" w:rsidRDefault="003B21C6" w:rsidP="003B21C6">
      <w:pPr>
        <w:pStyle w:val="B1"/>
        <w:rPr>
          <w:lang w:eastAsia="zh-CN"/>
        </w:rPr>
      </w:pPr>
      <w:r>
        <w:rPr>
          <w:lang w:eastAsia="zh-CN"/>
        </w:rPr>
        <w:t>b)</w:t>
      </w:r>
      <w:r>
        <w:rPr>
          <w:lang w:eastAsia="zh-CN"/>
        </w:rPr>
        <w:tab/>
        <w:t>shall include a &lt;pin-communication-flow-id&gt; element.</w:t>
      </w:r>
    </w:p>
    <w:p w14:paraId="4B3297E9" w14:textId="77777777" w:rsidR="003B21C6" w:rsidRPr="009E4997" w:rsidRDefault="003B21C6" w:rsidP="003B21C6">
      <w:r>
        <w:t xml:space="preserve">The </w:t>
      </w:r>
      <w:r w:rsidRPr="004959FF">
        <w:t>&lt;pin-communication-</w:t>
      </w:r>
      <w:r>
        <w:t>update</w:t>
      </w:r>
      <w:r w:rsidRPr="004959FF">
        <w:t>-reject&gt;</w:t>
      </w:r>
      <w:r w:rsidRPr="001A476D">
        <w:t xml:space="preserve"> </w:t>
      </w:r>
      <w:r>
        <w:t>element shall include a &lt;cause&gt; element.</w:t>
      </w:r>
    </w:p>
    <w:p w14:paraId="6EFAA912" w14:textId="77777777" w:rsidR="003B21C6" w:rsidRDefault="003B21C6" w:rsidP="003B21C6">
      <w:r>
        <w:t>The &lt;pin-communication-delete-request&gt; element:</w:t>
      </w:r>
    </w:p>
    <w:p w14:paraId="2135192B" w14:textId="77777777" w:rsidR="003B21C6" w:rsidRDefault="003B21C6" w:rsidP="003B21C6">
      <w:pPr>
        <w:pStyle w:val="B1"/>
        <w:rPr>
          <w:lang w:eastAsia="zh-CN"/>
        </w:rPr>
      </w:pPr>
      <w:r>
        <w:rPr>
          <w:lang w:eastAsia="zh-CN"/>
        </w:rPr>
        <w:t>a</w:t>
      </w:r>
      <w:r>
        <w:rPr>
          <w:lang w:eastAsia="zh-CN"/>
        </w:rPr>
        <w:tab/>
        <w:t xml:space="preserve">shall include a &lt;pin-id&gt; </w:t>
      </w:r>
      <w:r>
        <w:t>element;</w:t>
      </w:r>
    </w:p>
    <w:p w14:paraId="0D134364" w14:textId="77777777" w:rsidR="003B21C6" w:rsidRDefault="003B21C6" w:rsidP="003B21C6">
      <w:pPr>
        <w:pStyle w:val="B1"/>
      </w:pPr>
      <w:r>
        <w:t>b)</w:t>
      </w:r>
      <w:r>
        <w:tab/>
        <w:t>shall include a &lt;ue-id&gt; element;</w:t>
      </w:r>
    </w:p>
    <w:p w14:paraId="370D12B8" w14:textId="77777777" w:rsidR="003B21C6" w:rsidRDefault="003B21C6" w:rsidP="003B21C6">
      <w:pPr>
        <w:pStyle w:val="B1"/>
      </w:pPr>
      <w:r>
        <w:t>c)</w:t>
      </w:r>
      <w:r>
        <w:tab/>
        <w:t>shall include a &lt;security-credentials&gt; element; and</w:t>
      </w:r>
    </w:p>
    <w:p w14:paraId="0B93E9F3" w14:textId="77777777" w:rsidR="003B21C6" w:rsidRDefault="003B21C6" w:rsidP="003B21C6">
      <w:pPr>
        <w:pStyle w:val="B1"/>
        <w:rPr>
          <w:lang w:eastAsia="zh-CN"/>
        </w:rPr>
      </w:pPr>
      <w:r>
        <w:rPr>
          <w:lang w:eastAsia="zh-CN"/>
        </w:rPr>
        <w:t>d)</w:t>
      </w:r>
      <w:r>
        <w:rPr>
          <w:lang w:eastAsia="zh-CN"/>
        </w:rPr>
        <w:tab/>
        <w:t>shall include a &lt;pin-communication-flow-id&gt; element.</w:t>
      </w:r>
    </w:p>
    <w:p w14:paraId="4482BF3B" w14:textId="77777777" w:rsidR="003B21C6" w:rsidRPr="009E4997" w:rsidRDefault="003B21C6" w:rsidP="003B21C6">
      <w:r>
        <w:t xml:space="preserve">The </w:t>
      </w:r>
      <w:r w:rsidRPr="004959FF">
        <w:t>&lt;pin-communication-</w:t>
      </w:r>
      <w:r>
        <w:t>delete</w:t>
      </w:r>
      <w:r w:rsidRPr="004959FF">
        <w:t>-reject&gt;</w:t>
      </w:r>
      <w:r w:rsidRPr="001A476D">
        <w:t xml:space="preserve"> </w:t>
      </w:r>
      <w:r>
        <w:t>element shall include a &lt;cause&gt; element.</w:t>
      </w:r>
    </w:p>
    <w:p w14:paraId="66EF1DDD" w14:textId="77777777" w:rsidR="003B21C6" w:rsidRDefault="003B21C6" w:rsidP="003B21C6">
      <w:r>
        <w:rPr>
          <w:rFonts w:hint="eastAsia"/>
          <w:lang w:eastAsia="zh-CN"/>
        </w:rPr>
        <w:t>T</w:t>
      </w:r>
      <w:r>
        <w:rPr>
          <w:lang w:eastAsia="zh-CN"/>
        </w:rPr>
        <w:t xml:space="preserve">he </w:t>
      </w:r>
      <w:r>
        <w:t>&lt;pin-as-discovery-request&gt; element:</w:t>
      </w:r>
    </w:p>
    <w:p w14:paraId="7E59828B" w14:textId="77777777" w:rsidR="003B21C6" w:rsidRDefault="003B21C6" w:rsidP="003B21C6">
      <w:pPr>
        <w:pStyle w:val="B1"/>
      </w:pPr>
      <w:r>
        <w:t>a)</w:t>
      </w:r>
      <w:r>
        <w:tab/>
        <w:t>shall include a &lt;ue-id&gt; element;</w:t>
      </w:r>
    </w:p>
    <w:p w14:paraId="4AF217D7" w14:textId="77777777" w:rsidR="003B21C6" w:rsidRDefault="003B21C6" w:rsidP="003B21C6">
      <w:pPr>
        <w:pStyle w:val="B1"/>
      </w:pPr>
      <w:r>
        <w:t>b)</w:t>
      </w:r>
      <w:r>
        <w:tab/>
        <w:t>shall include a &lt;security-credentials&gt; element; and</w:t>
      </w:r>
    </w:p>
    <w:p w14:paraId="44896AFF" w14:textId="77777777" w:rsidR="003B21C6" w:rsidRDefault="003B21C6" w:rsidP="003B21C6">
      <w:pPr>
        <w:pStyle w:val="B1"/>
      </w:pPr>
      <w:r>
        <w:lastRenderedPageBreak/>
        <w:t>c)</w:t>
      </w:r>
      <w:r>
        <w:tab/>
        <w:t xml:space="preserve">shall include a </w:t>
      </w:r>
      <w:r>
        <w:rPr>
          <w:lang w:eastAsia="zh-CN"/>
        </w:rPr>
        <w:t>&lt;service-id&gt; element</w:t>
      </w:r>
      <w:r>
        <w:t>.</w:t>
      </w:r>
    </w:p>
    <w:p w14:paraId="66DA94F2" w14:textId="77777777" w:rsidR="003B21C6" w:rsidRPr="006A59DB" w:rsidRDefault="003B21C6" w:rsidP="003B21C6">
      <w:pPr>
        <w:rPr>
          <w:lang w:eastAsia="zh-CN"/>
        </w:rPr>
      </w:pPr>
      <w:r>
        <w:rPr>
          <w:lang w:eastAsia="zh-CN"/>
        </w:rPr>
        <w:t xml:space="preserve">The </w:t>
      </w:r>
      <w:r>
        <w:t xml:space="preserve">&lt;pin-as-discovery-accept&gt; element </w:t>
      </w:r>
      <w:r w:rsidRPr="006A59DB">
        <w:t>shall include a &lt;as-connectivity-info&gt; element</w:t>
      </w:r>
      <w:r>
        <w:t>.</w:t>
      </w:r>
    </w:p>
    <w:p w14:paraId="6A90FFB9" w14:textId="77777777" w:rsidR="003B21C6" w:rsidRPr="009E4997" w:rsidRDefault="003B21C6" w:rsidP="003B21C6">
      <w:r>
        <w:t>The &lt;pin-as-discovery-reject&gt;</w:t>
      </w:r>
      <w:r w:rsidRPr="001A476D">
        <w:t xml:space="preserve"> </w:t>
      </w:r>
      <w:r>
        <w:t>element shall include a &lt;cause&gt; element.</w:t>
      </w:r>
    </w:p>
    <w:p w14:paraId="57AF470E" w14:textId="77777777" w:rsidR="003B21C6" w:rsidRDefault="003B21C6" w:rsidP="003B21C6">
      <w:r>
        <w:rPr>
          <w:rFonts w:hint="eastAsia"/>
          <w:lang w:eastAsia="zh-CN"/>
        </w:rPr>
        <w:t>T</w:t>
      </w:r>
      <w:r>
        <w:rPr>
          <w:lang w:eastAsia="zh-CN"/>
        </w:rPr>
        <w:t xml:space="preserve">he </w:t>
      </w:r>
      <w:r>
        <w:t>&lt;pin-service-switch-request&gt; element:</w:t>
      </w:r>
    </w:p>
    <w:p w14:paraId="7A45BEAC" w14:textId="77777777" w:rsidR="003B21C6" w:rsidRDefault="003B21C6" w:rsidP="003B21C6">
      <w:pPr>
        <w:pStyle w:val="B1"/>
      </w:pPr>
      <w:r>
        <w:t>a)</w:t>
      </w:r>
      <w:r>
        <w:tab/>
        <w:t>shall include a &lt;pin-client-identifier&gt; element;</w:t>
      </w:r>
    </w:p>
    <w:p w14:paraId="60B0BD79" w14:textId="77777777" w:rsidR="003B21C6" w:rsidRDefault="003B21C6" w:rsidP="003B21C6">
      <w:pPr>
        <w:pStyle w:val="B1"/>
      </w:pPr>
      <w:r>
        <w:t>b)</w:t>
      </w:r>
      <w:r>
        <w:tab/>
        <w:t>shall include a &lt;security-credentials&gt; element;</w:t>
      </w:r>
    </w:p>
    <w:p w14:paraId="7761C7DC" w14:textId="77777777" w:rsidR="003B21C6" w:rsidRDefault="003B21C6" w:rsidP="003B21C6">
      <w:pPr>
        <w:pStyle w:val="B1"/>
      </w:pPr>
      <w:r>
        <w:rPr>
          <w:lang w:eastAsia="zh-CN"/>
        </w:rPr>
        <w:t>c)</w:t>
      </w:r>
      <w:r>
        <w:rPr>
          <w:lang w:eastAsia="zh-CN"/>
        </w:rPr>
        <w:tab/>
      </w:r>
      <w:r>
        <w:t>shall include a &lt;pin-id&gt; element;</w:t>
      </w:r>
    </w:p>
    <w:p w14:paraId="7D3D3B41" w14:textId="77777777" w:rsidR="003B21C6" w:rsidRDefault="003B21C6" w:rsidP="003B21C6">
      <w:pPr>
        <w:pStyle w:val="B1"/>
      </w:pPr>
      <w:r>
        <w:t>d)</w:t>
      </w:r>
      <w:r>
        <w:tab/>
        <w:t>shall include a &lt;application-client-identifier&gt; element;</w:t>
      </w:r>
    </w:p>
    <w:p w14:paraId="31172207" w14:textId="77777777" w:rsidR="003B21C6" w:rsidRDefault="003B21C6" w:rsidP="003B21C6">
      <w:pPr>
        <w:pStyle w:val="B1"/>
      </w:pPr>
      <w:r>
        <w:t>e)</w:t>
      </w:r>
      <w:r>
        <w:tab/>
        <w:t>shall include a &lt;application-server-identifier&gt; element;</w:t>
      </w:r>
    </w:p>
    <w:p w14:paraId="5F81324B" w14:textId="77777777" w:rsidR="003B21C6" w:rsidRDefault="003B21C6" w:rsidP="003B21C6">
      <w:pPr>
        <w:pStyle w:val="B1"/>
        <w:rPr>
          <w:lang w:eastAsia="zh-CN"/>
        </w:rPr>
      </w:pPr>
      <w:r>
        <w:t>f)</w:t>
      </w:r>
      <w:r>
        <w:tab/>
        <w:t>shall include a &lt;application-session-identifier&gt; element;</w:t>
      </w:r>
    </w:p>
    <w:p w14:paraId="7A735995" w14:textId="77777777" w:rsidR="003B21C6" w:rsidRDefault="003B21C6" w:rsidP="003B21C6">
      <w:pPr>
        <w:pStyle w:val="B1"/>
      </w:pPr>
      <w:r>
        <w:t>g)</w:t>
      </w:r>
      <w:r>
        <w:tab/>
        <w:t>may include a &lt;application-traffic-descriptor&gt; element; and</w:t>
      </w:r>
    </w:p>
    <w:p w14:paraId="3640B060" w14:textId="77777777" w:rsidR="003B21C6" w:rsidRDefault="003B21C6" w:rsidP="003B21C6">
      <w:pPr>
        <w:pStyle w:val="B1"/>
        <w:rPr>
          <w:rFonts w:cs="Arial"/>
        </w:rPr>
      </w:pPr>
      <w:r>
        <w:rPr>
          <w:lang w:eastAsia="zh-CN"/>
        </w:rPr>
        <w:t>h)</w:t>
      </w:r>
      <w:r>
        <w:rPr>
          <w:lang w:eastAsia="zh-CN"/>
        </w:rPr>
        <w:tab/>
        <w:t>may include a &lt;</w:t>
      </w:r>
      <w:r>
        <w:t>target-pin-client-identifier</w:t>
      </w:r>
      <w:r>
        <w:rPr>
          <w:lang w:eastAsia="zh-CN"/>
        </w:rPr>
        <w:t>&gt;</w:t>
      </w:r>
      <w:r>
        <w:t xml:space="preserve"> element</w:t>
      </w:r>
      <w:r>
        <w:rPr>
          <w:rFonts w:cs="Arial"/>
        </w:rPr>
        <w:t>.</w:t>
      </w:r>
    </w:p>
    <w:p w14:paraId="6ABB2777" w14:textId="77777777" w:rsidR="003B21C6" w:rsidRDefault="003B21C6" w:rsidP="003B21C6">
      <w:r>
        <w:t>The &lt;pin-service-switch-accept&gt; element shall include a &lt;target-pin-client-identifier&gt; element.</w:t>
      </w:r>
    </w:p>
    <w:p w14:paraId="28E60335" w14:textId="77777777" w:rsidR="003B21C6" w:rsidRPr="009E4997" w:rsidRDefault="003B21C6" w:rsidP="003B21C6">
      <w:r>
        <w:t>The &lt;pin-service-switch-reject&gt;</w:t>
      </w:r>
      <w:r w:rsidRPr="001A476D">
        <w:t xml:space="preserve"> </w:t>
      </w:r>
      <w:r>
        <w:t>element shall include a &lt;cause&gt; element.</w:t>
      </w:r>
    </w:p>
    <w:p w14:paraId="1B15CF37" w14:textId="77777777" w:rsidR="003B21C6" w:rsidRDefault="003B21C6" w:rsidP="003B21C6">
      <w:r>
        <w:rPr>
          <w:rFonts w:hint="eastAsia"/>
          <w:lang w:eastAsia="zh-CN"/>
        </w:rPr>
        <w:t>T</w:t>
      </w:r>
      <w:r>
        <w:rPr>
          <w:lang w:eastAsia="zh-CN"/>
        </w:rPr>
        <w:t xml:space="preserve">he </w:t>
      </w:r>
      <w:r>
        <w:t>&lt;pin-configuration-service-switch-configure-request&gt; element:</w:t>
      </w:r>
    </w:p>
    <w:p w14:paraId="2EBB24FB" w14:textId="77777777" w:rsidR="003B21C6" w:rsidRDefault="003B21C6" w:rsidP="003B21C6">
      <w:pPr>
        <w:pStyle w:val="B1"/>
      </w:pPr>
      <w:r>
        <w:t>a)</w:t>
      </w:r>
      <w:r>
        <w:tab/>
        <w:t>shall include a &lt;security-credentials&gt; element;</w:t>
      </w:r>
    </w:p>
    <w:p w14:paraId="5C868D45" w14:textId="77777777" w:rsidR="003B21C6" w:rsidRDefault="003B21C6" w:rsidP="003B21C6">
      <w:pPr>
        <w:pStyle w:val="B1"/>
      </w:pPr>
      <w:r>
        <w:rPr>
          <w:lang w:eastAsia="zh-CN"/>
        </w:rPr>
        <w:t>b)</w:t>
      </w:r>
      <w:r>
        <w:rPr>
          <w:lang w:eastAsia="zh-CN"/>
        </w:rPr>
        <w:tab/>
      </w:r>
      <w:r>
        <w:t>shall include a &lt;pin-id&gt; element;</w:t>
      </w:r>
    </w:p>
    <w:p w14:paraId="30E672F9" w14:textId="77777777" w:rsidR="003B21C6" w:rsidRDefault="003B21C6" w:rsidP="003B21C6">
      <w:pPr>
        <w:pStyle w:val="B1"/>
      </w:pPr>
      <w:r>
        <w:t>c)</w:t>
      </w:r>
      <w:r>
        <w:tab/>
        <w:t>shall include a &lt;application-client-identifier&gt; element;</w:t>
      </w:r>
    </w:p>
    <w:p w14:paraId="13D58B4F" w14:textId="77777777" w:rsidR="003B21C6" w:rsidRDefault="003B21C6" w:rsidP="003B21C6">
      <w:pPr>
        <w:pStyle w:val="B1"/>
      </w:pPr>
      <w:r>
        <w:t>d)</w:t>
      </w:r>
      <w:r>
        <w:tab/>
        <w:t>shall include a &lt;application-server-identifier&gt; element;</w:t>
      </w:r>
    </w:p>
    <w:p w14:paraId="024E08CE" w14:textId="77777777" w:rsidR="003B21C6" w:rsidRDefault="003B21C6" w:rsidP="003B21C6">
      <w:pPr>
        <w:pStyle w:val="B1"/>
        <w:rPr>
          <w:lang w:eastAsia="zh-CN"/>
        </w:rPr>
      </w:pPr>
      <w:r>
        <w:t>e)</w:t>
      </w:r>
      <w:r>
        <w:tab/>
        <w:t>shall include a &lt;application-session-identifier&gt; element;</w:t>
      </w:r>
    </w:p>
    <w:p w14:paraId="06B475AC" w14:textId="77777777" w:rsidR="003B21C6" w:rsidRDefault="003B21C6" w:rsidP="003B21C6">
      <w:pPr>
        <w:pStyle w:val="B1"/>
      </w:pPr>
      <w:r>
        <w:t>f)</w:t>
      </w:r>
      <w:r>
        <w:tab/>
        <w:t>may include a &lt;application-traffic-descriptor&gt; element; and</w:t>
      </w:r>
    </w:p>
    <w:p w14:paraId="5412E8C1" w14:textId="77777777" w:rsidR="003B21C6" w:rsidRDefault="003B21C6" w:rsidP="003B21C6">
      <w:pPr>
        <w:pStyle w:val="B1"/>
        <w:rPr>
          <w:rFonts w:cs="Arial"/>
        </w:rPr>
      </w:pPr>
      <w:r>
        <w:rPr>
          <w:lang w:eastAsia="zh-CN"/>
        </w:rPr>
        <w:t>g)</w:t>
      </w:r>
      <w:r>
        <w:rPr>
          <w:lang w:eastAsia="zh-CN"/>
        </w:rPr>
        <w:tab/>
        <w:t>may include a &lt;</w:t>
      </w:r>
      <w:r>
        <w:t>target-pin-client-identifier</w:t>
      </w:r>
      <w:r>
        <w:rPr>
          <w:lang w:eastAsia="zh-CN"/>
        </w:rPr>
        <w:t>&gt;</w:t>
      </w:r>
      <w:r>
        <w:t xml:space="preserve"> element</w:t>
      </w:r>
      <w:r>
        <w:rPr>
          <w:rFonts w:cs="Arial"/>
        </w:rPr>
        <w:t>.</w:t>
      </w:r>
    </w:p>
    <w:p w14:paraId="74781775" w14:textId="77777777" w:rsidR="003B21C6" w:rsidRPr="009E4997" w:rsidRDefault="003B21C6" w:rsidP="003B21C6">
      <w:r>
        <w:t>The &lt;pin-configuration-service-switch-configure-reject&gt;</w:t>
      </w:r>
      <w:r w:rsidRPr="001A476D">
        <w:t xml:space="preserve"> </w:t>
      </w:r>
      <w:r>
        <w:t>element shall include a &lt;cause&gt; element.</w:t>
      </w:r>
    </w:p>
    <w:p w14:paraId="3E28CEE0" w14:textId="77777777" w:rsidR="003B21C6" w:rsidRDefault="003B21C6" w:rsidP="003B21C6">
      <w:pPr>
        <w:rPr>
          <w:lang w:eastAsia="zh-CN"/>
        </w:rPr>
      </w:pPr>
      <w:r>
        <w:rPr>
          <w:rFonts w:hint="eastAsia"/>
          <w:lang w:eastAsia="zh-CN"/>
        </w:rPr>
        <w:t>T</w:t>
      </w:r>
      <w:r>
        <w:rPr>
          <w:lang w:eastAsia="zh-CN"/>
        </w:rPr>
        <w:t>he &lt;pin-management-service-switch-configure-request&gt; element:</w:t>
      </w:r>
    </w:p>
    <w:p w14:paraId="3E954C74" w14:textId="77777777" w:rsidR="003B21C6" w:rsidRDefault="003B21C6" w:rsidP="003B21C6">
      <w:pPr>
        <w:pStyle w:val="B1"/>
      </w:pPr>
      <w:r>
        <w:t>a)</w:t>
      </w:r>
      <w:r>
        <w:tab/>
        <w:t>shall include a &lt;pin-management-client-identifier&gt; element;</w:t>
      </w:r>
    </w:p>
    <w:p w14:paraId="00A2D942" w14:textId="77777777" w:rsidR="003B21C6" w:rsidRDefault="003B21C6" w:rsidP="003B21C6">
      <w:pPr>
        <w:pStyle w:val="B1"/>
      </w:pPr>
      <w:r>
        <w:t>b)</w:t>
      </w:r>
      <w:r>
        <w:tab/>
        <w:t>shall include a &lt;security-credentials&gt; element;</w:t>
      </w:r>
    </w:p>
    <w:p w14:paraId="027567A9" w14:textId="77777777" w:rsidR="003B21C6" w:rsidRDefault="003B21C6" w:rsidP="003B21C6">
      <w:pPr>
        <w:pStyle w:val="B1"/>
      </w:pPr>
      <w:r>
        <w:rPr>
          <w:lang w:eastAsia="zh-CN"/>
        </w:rPr>
        <w:t>c)</w:t>
      </w:r>
      <w:r>
        <w:rPr>
          <w:lang w:eastAsia="zh-CN"/>
        </w:rPr>
        <w:tab/>
      </w:r>
      <w:r>
        <w:t>shall include a &lt;pin-id&gt; element;</w:t>
      </w:r>
    </w:p>
    <w:p w14:paraId="6D167817" w14:textId="77777777" w:rsidR="003B21C6" w:rsidRDefault="003B21C6" w:rsidP="003B21C6">
      <w:pPr>
        <w:pStyle w:val="B1"/>
      </w:pPr>
      <w:r>
        <w:t>d)</w:t>
      </w:r>
      <w:r>
        <w:tab/>
        <w:t>shall include a &lt;application-client-identifier&gt; element;</w:t>
      </w:r>
    </w:p>
    <w:p w14:paraId="1209EA74" w14:textId="77777777" w:rsidR="003B21C6" w:rsidRDefault="003B21C6" w:rsidP="003B21C6">
      <w:pPr>
        <w:pStyle w:val="B1"/>
      </w:pPr>
      <w:r>
        <w:t>e)</w:t>
      </w:r>
      <w:r>
        <w:tab/>
        <w:t>shall include a &lt;application-server-identifier&gt; element;</w:t>
      </w:r>
    </w:p>
    <w:p w14:paraId="21741213" w14:textId="77777777" w:rsidR="003B21C6" w:rsidRDefault="003B21C6" w:rsidP="003B21C6">
      <w:pPr>
        <w:pStyle w:val="B1"/>
      </w:pPr>
      <w:r>
        <w:t>f)</w:t>
      </w:r>
      <w:r>
        <w:tab/>
      </w:r>
      <w:r>
        <w:rPr>
          <w:lang w:eastAsia="zh-CN"/>
        </w:rPr>
        <w:t>shall include a &lt;</w:t>
      </w:r>
      <w:r>
        <w:t>target-pin-client-identifier</w:t>
      </w:r>
      <w:r>
        <w:rPr>
          <w:lang w:eastAsia="zh-CN"/>
        </w:rPr>
        <w:t>&gt;</w:t>
      </w:r>
      <w:r>
        <w:t xml:space="preserve"> element;</w:t>
      </w:r>
    </w:p>
    <w:p w14:paraId="7CE623A3" w14:textId="77777777" w:rsidR="003B21C6" w:rsidRDefault="003B21C6" w:rsidP="003B21C6">
      <w:pPr>
        <w:pStyle w:val="B1"/>
        <w:rPr>
          <w:lang w:eastAsia="zh-CN"/>
        </w:rPr>
      </w:pPr>
      <w:r>
        <w:t>g)</w:t>
      </w:r>
      <w:r>
        <w:tab/>
        <w:t>shall include a &lt;application-traffic-identifier&gt; element;</w:t>
      </w:r>
    </w:p>
    <w:p w14:paraId="23F22206" w14:textId="77777777" w:rsidR="003B21C6" w:rsidRDefault="003B21C6" w:rsidP="003B21C6">
      <w:pPr>
        <w:pStyle w:val="B1"/>
      </w:pPr>
      <w:r>
        <w:rPr>
          <w:lang w:eastAsia="zh-CN"/>
        </w:rPr>
        <w:t>h)</w:t>
      </w:r>
      <w:r>
        <w:rPr>
          <w:lang w:eastAsia="zh-CN"/>
        </w:rPr>
        <w:tab/>
        <w:t xml:space="preserve">may include a &lt;application-traffic-descriptor&gt; </w:t>
      </w:r>
      <w:r>
        <w:t>element;</w:t>
      </w:r>
    </w:p>
    <w:p w14:paraId="1B0FF2C2" w14:textId="77777777" w:rsidR="003B21C6" w:rsidRPr="00150CD2" w:rsidRDefault="003B21C6" w:rsidP="003B21C6">
      <w:pPr>
        <w:pStyle w:val="B1"/>
        <w:rPr>
          <w:lang w:eastAsia="zh-CN"/>
        </w:rPr>
      </w:pPr>
      <w:r>
        <w:rPr>
          <w:lang w:eastAsia="zh-CN"/>
        </w:rPr>
        <w:t>i)</w:t>
      </w:r>
      <w:r>
        <w:rPr>
          <w:lang w:eastAsia="zh-CN"/>
        </w:rPr>
        <w:tab/>
      </w:r>
      <w:r>
        <w:t>may include a &lt;pegc-id&gt; element</w:t>
      </w:r>
      <w:r>
        <w:rPr>
          <w:rFonts w:cs="Arial"/>
        </w:rPr>
        <w:t>.</w:t>
      </w:r>
    </w:p>
    <w:p w14:paraId="4DE0C741" w14:textId="77777777" w:rsidR="003B21C6" w:rsidRPr="009E4997" w:rsidRDefault="003B21C6" w:rsidP="003B21C6">
      <w:r>
        <w:t>The &lt;pin-</w:t>
      </w:r>
      <w:r>
        <w:rPr>
          <w:lang w:eastAsia="zh-CN"/>
        </w:rPr>
        <w:t>management</w:t>
      </w:r>
      <w:r>
        <w:t>-service-switch-configure-reject&gt;</w:t>
      </w:r>
      <w:r w:rsidRPr="001A476D">
        <w:t xml:space="preserve"> </w:t>
      </w:r>
      <w:r>
        <w:t>element shall include a &lt;cause&gt; element.</w:t>
      </w:r>
    </w:p>
    <w:p w14:paraId="4348ED18" w14:textId="77777777" w:rsidR="003B21C6" w:rsidRDefault="003B21C6" w:rsidP="003B21C6">
      <w:r>
        <w:t>The &lt;pin-service-discovery-request&gt; element:</w:t>
      </w:r>
    </w:p>
    <w:p w14:paraId="5FBC7B72" w14:textId="77777777" w:rsidR="003B21C6" w:rsidRDefault="003B21C6" w:rsidP="003B21C6">
      <w:pPr>
        <w:pStyle w:val="B1"/>
      </w:pPr>
      <w:r>
        <w:lastRenderedPageBreak/>
        <w:t>a)</w:t>
      </w:r>
      <w:r>
        <w:tab/>
        <w:t>shall include a &lt;pin-id&gt; element;</w:t>
      </w:r>
    </w:p>
    <w:p w14:paraId="5CD8BA6D" w14:textId="77777777" w:rsidR="003B21C6" w:rsidRDefault="003B21C6" w:rsidP="003B21C6">
      <w:pPr>
        <w:pStyle w:val="B1"/>
      </w:pPr>
      <w:r>
        <w:t>b)</w:t>
      </w:r>
      <w:r>
        <w:tab/>
        <w:t>shall include a &lt;ue-id&gt; element;</w:t>
      </w:r>
    </w:p>
    <w:p w14:paraId="0174C4AA" w14:textId="77777777" w:rsidR="003B21C6" w:rsidRDefault="003B21C6" w:rsidP="003B21C6">
      <w:pPr>
        <w:pStyle w:val="B1"/>
      </w:pPr>
      <w:r>
        <w:t>c)</w:t>
      </w:r>
      <w:r>
        <w:tab/>
        <w:t>shall include a &lt;security-credentials&gt; element;</w:t>
      </w:r>
    </w:p>
    <w:p w14:paraId="77A951CC" w14:textId="77777777" w:rsidR="003B21C6" w:rsidRDefault="003B21C6" w:rsidP="003B21C6">
      <w:pPr>
        <w:pStyle w:val="B1"/>
      </w:pPr>
      <w:r>
        <w:t>d)</w:t>
      </w:r>
      <w:r>
        <w:tab/>
        <w:t>shall include a &lt;service-type&gt; element; and</w:t>
      </w:r>
    </w:p>
    <w:p w14:paraId="35B3E71D" w14:textId="77777777" w:rsidR="003B21C6" w:rsidRDefault="003B21C6" w:rsidP="003B21C6">
      <w:pPr>
        <w:pStyle w:val="B1"/>
      </w:pPr>
      <w:r>
        <w:t>e)</w:t>
      </w:r>
      <w:r>
        <w:tab/>
        <w:t>may include a &lt;requesting-pine-address&gt; element.</w:t>
      </w:r>
    </w:p>
    <w:p w14:paraId="51B6070B" w14:textId="77777777" w:rsidR="003B21C6" w:rsidRDefault="003B21C6" w:rsidP="003B21C6">
      <w:r>
        <w:t>The &lt;pin-service-discovery-accept&gt; element:</w:t>
      </w:r>
    </w:p>
    <w:p w14:paraId="4F392416" w14:textId="77777777" w:rsidR="003B21C6" w:rsidRDefault="003B21C6" w:rsidP="003B21C6">
      <w:pPr>
        <w:pStyle w:val="B1"/>
      </w:pPr>
      <w:r>
        <w:t>a)</w:t>
      </w:r>
      <w:r>
        <w:tab/>
        <w:t>shall include a &lt;target-pine-id&gt; element; and</w:t>
      </w:r>
    </w:p>
    <w:p w14:paraId="5E2A39D4" w14:textId="77777777" w:rsidR="003B21C6" w:rsidRDefault="003B21C6" w:rsidP="003B21C6">
      <w:pPr>
        <w:pStyle w:val="B1"/>
        <w:rPr>
          <w:lang w:eastAsia="zh-CN"/>
        </w:rPr>
      </w:pPr>
      <w:r>
        <w:rPr>
          <w:lang w:eastAsia="zh-CN"/>
        </w:rPr>
        <w:t>b)</w:t>
      </w:r>
      <w:r>
        <w:rPr>
          <w:lang w:eastAsia="zh-CN"/>
        </w:rPr>
        <w:tab/>
        <w:t>shall include a &lt;target-pine-address&gt; element.</w:t>
      </w:r>
    </w:p>
    <w:p w14:paraId="14F9720E" w14:textId="77777777" w:rsidR="003B21C6" w:rsidRPr="009E4997" w:rsidRDefault="003B21C6" w:rsidP="003B21C6">
      <w:r>
        <w:t>The &lt;pin-service-discovery-reject&gt; element shall include a &lt;cause&gt; element.</w:t>
      </w:r>
    </w:p>
    <w:p w14:paraId="4099361D" w14:textId="77777777" w:rsidR="003B21C6" w:rsidRDefault="003B21C6" w:rsidP="003B21C6">
      <w:r>
        <w:t>The &lt;pin-management-pegc-service-continuity-request&gt; element</w:t>
      </w:r>
      <w:r>
        <w:rPr>
          <w:rFonts w:hint="eastAsia"/>
          <w:lang w:eastAsia="zh-CN"/>
        </w:rPr>
        <w:t>:</w:t>
      </w:r>
    </w:p>
    <w:p w14:paraId="50BDC4C2" w14:textId="77777777" w:rsidR="003B21C6" w:rsidRDefault="003B21C6" w:rsidP="003B21C6">
      <w:pPr>
        <w:pStyle w:val="B1"/>
      </w:pPr>
      <w:r>
        <w:t>a)</w:t>
      </w:r>
      <w:r>
        <w:tab/>
        <w:t>shall include a &lt;pin-client-identifier&gt; element;</w:t>
      </w:r>
    </w:p>
    <w:p w14:paraId="1B323898" w14:textId="77777777" w:rsidR="003B21C6" w:rsidRDefault="003B21C6" w:rsidP="003B21C6">
      <w:pPr>
        <w:pStyle w:val="B1"/>
      </w:pPr>
      <w:r>
        <w:t>b)</w:t>
      </w:r>
      <w:r>
        <w:tab/>
        <w:t>shall include a &lt;security-credentials&gt; element;</w:t>
      </w:r>
    </w:p>
    <w:p w14:paraId="70B1EB32" w14:textId="77777777" w:rsidR="003B21C6" w:rsidRDefault="003B21C6" w:rsidP="003B21C6">
      <w:pPr>
        <w:pStyle w:val="B1"/>
      </w:pPr>
      <w:r>
        <w:rPr>
          <w:lang w:eastAsia="zh-CN"/>
        </w:rPr>
        <w:t>c)</w:t>
      </w:r>
      <w:r>
        <w:rPr>
          <w:lang w:eastAsia="zh-CN"/>
        </w:rPr>
        <w:tab/>
      </w:r>
      <w:r>
        <w:t>shall include a &lt;pin-id&gt; element;</w:t>
      </w:r>
    </w:p>
    <w:p w14:paraId="7498BE0B" w14:textId="77777777" w:rsidR="003B21C6" w:rsidRDefault="003B21C6" w:rsidP="003B21C6">
      <w:pPr>
        <w:pStyle w:val="B1"/>
      </w:pPr>
      <w:r>
        <w:t>d)</w:t>
      </w:r>
      <w:r>
        <w:tab/>
        <w:t>shall include a &lt;pine-id&gt; element;</w:t>
      </w:r>
    </w:p>
    <w:p w14:paraId="22BFA6F5" w14:textId="77777777" w:rsidR="003B21C6" w:rsidRDefault="003B21C6" w:rsidP="003B21C6">
      <w:pPr>
        <w:pStyle w:val="B1"/>
      </w:pPr>
      <w:r>
        <w:t>e)</w:t>
      </w:r>
      <w:r>
        <w:tab/>
        <w:t>shall include a &lt;source-pin-gateway-client-identifier&gt; element;</w:t>
      </w:r>
    </w:p>
    <w:p w14:paraId="2D74BB54" w14:textId="77777777" w:rsidR="003B21C6" w:rsidRDefault="003B21C6" w:rsidP="003B21C6">
      <w:pPr>
        <w:pStyle w:val="B1"/>
      </w:pPr>
      <w:r>
        <w:t>f)</w:t>
      </w:r>
      <w:r>
        <w:tab/>
        <w:t>shall include a &lt;application-client-identifier&gt; element;</w:t>
      </w:r>
    </w:p>
    <w:p w14:paraId="72435370" w14:textId="77777777" w:rsidR="003B21C6" w:rsidRDefault="003B21C6" w:rsidP="003B21C6">
      <w:pPr>
        <w:pStyle w:val="B1"/>
      </w:pPr>
      <w:r>
        <w:t>g)</w:t>
      </w:r>
      <w:r>
        <w:tab/>
        <w:t>shall include a &lt;application-server-identifier&gt; element;</w:t>
      </w:r>
    </w:p>
    <w:p w14:paraId="1BE4EC4C" w14:textId="77777777" w:rsidR="003B21C6" w:rsidRDefault="003B21C6" w:rsidP="003B21C6">
      <w:pPr>
        <w:pStyle w:val="B1"/>
        <w:rPr>
          <w:lang w:eastAsia="zh-CN"/>
        </w:rPr>
      </w:pPr>
      <w:r>
        <w:t>h)</w:t>
      </w:r>
      <w:r>
        <w:tab/>
        <w:t>shall include a &lt;application-session-identifier&gt; element; and</w:t>
      </w:r>
    </w:p>
    <w:p w14:paraId="3849D5C9" w14:textId="77777777" w:rsidR="003B21C6" w:rsidRDefault="003B21C6" w:rsidP="003B21C6">
      <w:pPr>
        <w:pStyle w:val="B1"/>
      </w:pPr>
      <w:r>
        <w:t>i)</w:t>
      </w:r>
      <w:r>
        <w:tab/>
        <w:t>may include a &lt;application-session-descriptor&gt; element.</w:t>
      </w:r>
    </w:p>
    <w:p w14:paraId="039B4003" w14:textId="77777777" w:rsidR="003B21C6" w:rsidRDefault="003B21C6" w:rsidP="003B21C6">
      <w:r>
        <w:t>The &lt;pin-management-pegc-service-continuity-accept&gt; element shall include a &lt;target-pin-gateway-client-identifier&gt; element.</w:t>
      </w:r>
    </w:p>
    <w:p w14:paraId="75F36B35" w14:textId="77777777" w:rsidR="003B21C6" w:rsidRPr="009E4997" w:rsidRDefault="003B21C6" w:rsidP="003B21C6">
      <w:r>
        <w:t>The &lt;pin-management-pegc-service-continuity-reject&gt; element shall include a &lt;cause&gt; element.</w:t>
      </w:r>
    </w:p>
    <w:p w14:paraId="1664D255" w14:textId="77777777" w:rsidR="003B21C6" w:rsidRDefault="003B21C6" w:rsidP="003B21C6">
      <w:r>
        <w:rPr>
          <w:rFonts w:hint="eastAsia"/>
          <w:lang w:eastAsia="zh-CN"/>
        </w:rPr>
        <w:t>T</w:t>
      </w:r>
      <w:r>
        <w:rPr>
          <w:lang w:eastAsia="zh-CN"/>
        </w:rPr>
        <w:t xml:space="preserve">he </w:t>
      </w:r>
      <w:bookmarkStart w:id="565" w:name="_Hlk159084461"/>
      <w:r>
        <w:t>&lt;pin-management-pegc-configuration-request&gt; element</w:t>
      </w:r>
      <w:bookmarkEnd w:id="565"/>
      <w:r>
        <w:t>:</w:t>
      </w:r>
    </w:p>
    <w:p w14:paraId="34E5C6F2" w14:textId="77777777" w:rsidR="003B21C6" w:rsidRDefault="003B21C6" w:rsidP="003B21C6">
      <w:pPr>
        <w:pStyle w:val="B1"/>
      </w:pPr>
      <w:r>
        <w:t>a)</w:t>
      </w:r>
      <w:r>
        <w:tab/>
        <w:t>shall include a &lt;pin-client-identifier&gt; element;</w:t>
      </w:r>
    </w:p>
    <w:p w14:paraId="6E0DF100" w14:textId="77777777" w:rsidR="003B21C6" w:rsidRDefault="003B21C6" w:rsidP="003B21C6">
      <w:pPr>
        <w:pStyle w:val="B1"/>
      </w:pPr>
      <w:r>
        <w:t>b)</w:t>
      </w:r>
      <w:r>
        <w:tab/>
        <w:t>shall include a &lt;security-credentials&gt; element;</w:t>
      </w:r>
    </w:p>
    <w:p w14:paraId="27E38AF5" w14:textId="77777777" w:rsidR="003B21C6" w:rsidRDefault="003B21C6" w:rsidP="003B21C6">
      <w:pPr>
        <w:pStyle w:val="B1"/>
      </w:pPr>
      <w:r>
        <w:rPr>
          <w:lang w:eastAsia="zh-CN"/>
        </w:rPr>
        <w:t>c)</w:t>
      </w:r>
      <w:r>
        <w:rPr>
          <w:lang w:eastAsia="zh-CN"/>
        </w:rPr>
        <w:tab/>
      </w:r>
      <w:r>
        <w:t>shall include a &lt;pin-id&gt; element;</w:t>
      </w:r>
    </w:p>
    <w:p w14:paraId="5F569984" w14:textId="77777777" w:rsidR="003B21C6" w:rsidRDefault="003B21C6" w:rsidP="003B21C6">
      <w:pPr>
        <w:pStyle w:val="B1"/>
      </w:pPr>
      <w:r>
        <w:t>d)</w:t>
      </w:r>
      <w:r>
        <w:tab/>
        <w:t>shall include a &lt;pine-id&gt; element;</w:t>
      </w:r>
    </w:p>
    <w:p w14:paraId="184C45DB" w14:textId="77777777" w:rsidR="003B21C6" w:rsidRDefault="003B21C6" w:rsidP="003B21C6">
      <w:pPr>
        <w:pStyle w:val="B1"/>
      </w:pPr>
      <w:r>
        <w:t>e)</w:t>
      </w:r>
      <w:r>
        <w:tab/>
        <w:t>shall include a &lt;application-client-identifier&gt; element;</w:t>
      </w:r>
    </w:p>
    <w:p w14:paraId="4120A16C" w14:textId="77777777" w:rsidR="003B21C6" w:rsidRDefault="003B21C6" w:rsidP="003B21C6">
      <w:pPr>
        <w:pStyle w:val="B1"/>
      </w:pPr>
      <w:r>
        <w:t>f)</w:t>
      </w:r>
      <w:r>
        <w:tab/>
        <w:t>shall include a &lt;application-server-identifier&gt; element;</w:t>
      </w:r>
    </w:p>
    <w:p w14:paraId="1BDD9549" w14:textId="77777777" w:rsidR="003B21C6" w:rsidRDefault="003B21C6" w:rsidP="003B21C6">
      <w:pPr>
        <w:pStyle w:val="B1"/>
        <w:rPr>
          <w:lang w:eastAsia="zh-CN"/>
        </w:rPr>
      </w:pPr>
      <w:r>
        <w:t>g)</w:t>
      </w:r>
      <w:r>
        <w:tab/>
        <w:t>shall include a &lt;application-session-identifier&gt; element; and</w:t>
      </w:r>
    </w:p>
    <w:p w14:paraId="1EB4DE53" w14:textId="77777777" w:rsidR="003B21C6" w:rsidRDefault="003B21C6" w:rsidP="003B21C6">
      <w:pPr>
        <w:pStyle w:val="B1"/>
      </w:pPr>
      <w:r>
        <w:t>h)</w:t>
      </w:r>
      <w:r>
        <w:tab/>
        <w:t>may include a &lt;application-session-descriptor&gt; element.</w:t>
      </w:r>
    </w:p>
    <w:p w14:paraId="1BC1D099" w14:textId="77777777" w:rsidR="003B21C6" w:rsidRDefault="003B21C6" w:rsidP="003B21C6">
      <w:r>
        <w:rPr>
          <w:rFonts w:hint="eastAsia"/>
          <w:lang w:eastAsia="zh-CN"/>
        </w:rPr>
        <w:t>T</w:t>
      </w:r>
      <w:r>
        <w:rPr>
          <w:lang w:eastAsia="zh-CN"/>
        </w:rPr>
        <w:t xml:space="preserve">he </w:t>
      </w:r>
      <w:r>
        <w:t>&lt;pin-management-pegc-configuration-accept&gt; element shall include a &lt;pegc-connectivity-information&gt; element.</w:t>
      </w:r>
    </w:p>
    <w:p w14:paraId="756C4B21" w14:textId="77777777" w:rsidR="003B21C6" w:rsidRDefault="003B21C6" w:rsidP="003B21C6">
      <w:r>
        <w:t>The &lt;pin-management-pegc-configuration-reject&gt; element shall include a &lt;cause&gt; element.</w:t>
      </w:r>
    </w:p>
    <w:p w14:paraId="568B311D" w14:textId="77777777" w:rsidR="003B21C6" w:rsidRDefault="003B21C6" w:rsidP="003B21C6">
      <w:r>
        <w:rPr>
          <w:rFonts w:hint="eastAsia"/>
          <w:lang w:eastAsia="zh-CN"/>
        </w:rPr>
        <w:t>T</w:t>
      </w:r>
      <w:r>
        <w:rPr>
          <w:lang w:eastAsia="zh-CN"/>
        </w:rPr>
        <w:t xml:space="preserve">he </w:t>
      </w:r>
      <w:r>
        <w:t>&lt;pin-configuration-service-continuity-update-request&gt; element:</w:t>
      </w:r>
    </w:p>
    <w:p w14:paraId="34E816C1" w14:textId="77777777" w:rsidR="003B21C6" w:rsidRDefault="003B21C6" w:rsidP="003B21C6">
      <w:pPr>
        <w:pStyle w:val="B1"/>
      </w:pPr>
      <w:r>
        <w:t>a)</w:t>
      </w:r>
      <w:r>
        <w:tab/>
        <w:t>shall include a &lt;pin-client-identifier&gt; element;</w:t>
      </w:r>
    </w:p>
    <w:p w14:paraId="46BDAF32" w14:textId="77777777" w:rsidR="003B21C6" w:rsidRDefault="003B21C6" w:rsidP="003B21C6">
      <w:pPr>
        <w:pStyle w:val="B1"/>
      </w:pPr>
      <w:r>
        <w:lastRenderedPageBreak/>
        <w:t>b)</w:t>
      </w:r>
      <w:r>
        <w:tab/>
        <w:t>shall include a &lt;security-credentials&gt; element;</w:t>
      </w:r>
    </w:p>
    <w:p w14:paraId="75F6FD22" w14:textId="77777777" w:rsidR="003B21C6" w:rsidRDefault="003B21C6" w:rsidP="003B21C6">
      <w:pPr>
        <w:pStyle w:val="B1"/>
      </w:pPr>
      <w:r>
        <w:rPr>
          <w:lang w:eastAsia="zh-CN"/>
        </w:rPr>
        <w:t>c)</w:t>
      </w:r>
      <w:r>
        <w:rPr>
          <w:lang w:eastAsia="zh-CN"/>
        </w:rPr>
        <w:tab/>
      </w:r>
      <w:r>
        <w:t>shall include a &lt;pin-id&gt; element;</w:t>
      </w:r>
    </w:p>
    <w:p w14:paraId="1F59F7BE" w14:textId="77777777" w:rsidR="003B21C6" w:rsidRDefault="003B21C6" w:rsidP="003B21C6">
      <w:pPr>
        <w:pStyle w:val="B1"/>
      </w:pPr>
      <w:r>
        <w:t>d)</w:t>
      </w:r>
      <w:r>
        <w:tab/>
        <w:t>shall include a &lt;pine-id&gt; element;</w:t>
      </w:r>
    </w:p>
    <w:p w14:paraId="5981E733" w14:textId="77777777" w:rsidR="003B21C6" w:rsidRDefault="003B21C6" w:rsidP="003B21C6">
      <w:pPr>
        <w:pStyle w:val="B1"/>
      </w:pPr>
      <w:r>
        <w:t>e)</w:t>
      </w:r>
      <w:r>
        <w:tab/>
        <w:t>shall include a &lt;source-pin-gateway-client-identifier&gt; element;</w:t>
      </w:r>
    </w:p>
    <w:p w14:paraId="678F6BB0" w14:textId="77777777" w:rsidR="003B21C6" w:rsidRDefault="003B21C6" w:rsidP="003B21C6">
      <w:pPr>
        <w:pStyle w:val="B1"/>
      </w:pPr>
      <w:r>
        <w:t>f)</w:t>
      </w:r>
      <w:r>
        <w:tab/>
        <w:t>shall include a &lt;target-pin-gateway-client-identifier&gt; element;</w:t>
      </w:r>
    </w:p>
    <w:p w14:paraId="042328D1" w14:textId="77777777" w:rsidR="003B21C6" w:rsidRDefault="003B21C6" w:rsidP="003B21C6">
      <w:pPr>
        <w:pStyle w:val="B1"/>
      </w:pPr>
      <w:r>
        <w:t>g)</w:t>
      </w:r>
      <w:r>
        <w:tab/>
        <w:t>shall include a &lt;application-client-identifier&gt; element;</w:t>
      </w:r>
    </w:p>
    <w:p w14:paraId="53E1804A" w14:textId="77777777" w:rsidR="003B21C6" w:rsidRDefault="003B21C6" w:rsidP="003B21C6">
      <w:pPr>
        <w:pStyle w:val="B1"/>
      </w:pPr>
      <w:r>
        <w:t>h)</w:t>
      </w:r>
      <w:r>
        <w:tab/>
        <w:t>shall include a &lt;application-server-identifier&gt; element;</w:t>
      </w:r>
    </w:p>
    <w:p w14:paraId="0D0370BA" w14:textId="77777777" w:rsidR="003B21C6" w:rsidRDefault="003B21C6" w:rsidP="003B21C6">
      <w:pPr>
        <w:pStyle w:val="B1"/>
        <w:rPr>
          <w:lang w:eastAsia="zh-CN"/>
        </w:rPr>
      </w:pPr>
      <w:r>
        <w:t>i)</w:t>
      </w:r>
      <w:r>
        <w:tab/>
        <w:t>shall include a &lt;application-session-identifier&gt; element; and</w:t>
      </w:r>
    </w:p>
    <w:p w14:paraId="58083AE1" w14:textId="77777777" w:rsidR="003B21C6" w:rsidRPr="001F43A5" w:rsidRDefault="003B21C6" w:rsidP="003B21C6">
      <w:pPr>
        <w:pStyle w:val="B1"/>
        <w:rPr>
          <w:lang w:eastAsia="zh-CN"/>
        </w:rPr>
      </w:pPr>
      <w:r>
        <w:t>j)</w:t>
      </w:r>
      <w:r>
        <w:tab/>
        <w:t>may include a &lt;application-session-descriptor&gt; element.</w:t>
      </w:r>
    </w:p>
    <w:p w14:paraId="4EC7A321" w14:textId="77777777" w:rsidR="003B21C6" w:rsidRDefault="003B21C6" w:rsidP="003B21C6">
      <w:r>
        <w:rPr>
          <w:lang w:eastAsia="zh-CN"/>
        </w:rPr>
        <w:t xml:space="preserve">The </w:t>
      </w:r>
      <w:r>
        <w:t>&lt;pin-configuration-service-continuity-update-accept&gt; element</w:t>
      </w:r>
      <w:r w:rsidRPr="00370972">
        <w:t xml:space="preserve"> </w:t>
      </w:r>
      <w:r>
        <w:t>shall include a &lt;service-continuity-policy-information&gt; element.</w:t>
      </w:r>
    </w:p>
    <w:p w14:paraId="5BC9F736" w14:textId="77777777" w:rsidR="003B21C6" w:rsidRDefault="003B21C6" w:rsidP="003B21C6">
      <w:r>
        <w:rPr>
          <w:lang w:eastAsia="zh-CN"/>
        </w:rPr>
        <w:t xml:space="preserve">The </w:t>
      </w:r>
      <w:r>
        <w:t>&lt;pin-configuration-service-continuity-update-reject&gt; element shall include a &lt;cause&gt; element.</w:t>
      </w:r>
    </w:p>
    <w:p w14:paraId="6E1DC4BB" w14:textId="77777777" w:rsidR="003B21C6" w:rsidRDefault="003B21C6" w:rsidP="003B21C6">
      <w:r>
        <w:rPr>
          <w:rFonts w:hint="eastAsia"/>
          <w:lang w:eastAsia="zh-CN"/>
        </w:rPr>
        <w:t>T</w:t>
      </w:r>
      <w:r>
        <w:rPr>
          <w:lang w:eastAsia="zh-CN"/>
        </w:rPr>
        <w:t xml:space="preserve">he </w:t>
      </w:r>
      <w:r>
        <w:t>&lt;pin-management-pegc-discovery-request&gt; element:</w:t>
      </w:r>
    </w:p>
    <w:p w14:paraId="07112C47" w14:textId="77777777" w:rsidR="003B21C6" w:rsidRPr="00553DA7" w:rsidRDefault="003B21C6" w:rsidP="003B21C6">
      <w:pPr>
        <w:pStyle w:val="B1"/>
      </w:pPr>
      <w:r>
        <w:t>a</w:t>
      </w:r>
      <w:r w:rsidRPr="00553DA7">
        <w:t>)</w:t>
      </w:r>
      <w:r w:rsidRPr="00553DA7">
        <w:tab/>
        <w:t>shall include a &lt;pin-client-identifier&gt; element;</w:t>
      </w:r>
    </w:p>
    <w:p w14:paraId="38DC5A76" w14:textId="77777777" w:rsidR="003B21C6" w:rsidRPr="00553DA7" w:rsidRDefault="003B21C6" w:rsidP="003B21C6">
      <w:pPr>
        <w:pStyle w:val="B1"/>
      </w:pPr>
      <w:r>
        <w:t>b</w:t>
      </w:r>
      <w:r w:rsidRPr="00553DA7">
        <w:t>)</w:t>
      </w:r>
      <w:r w:rsidRPr="00553DA7">
        <w:tab/>
        <w:t>shall include a &lt;security-credentials&gt; element;</w:t>
      </w:r>
    </w:p>
    <w:p w14:paraId="78874352" w14:textId="77777777" w:rsidR="003B21C6" w:rsidRPr="00553DA7" w:rsidRDefault="003B21C6" w:rsidP="003B21C6">
      <w:pPr>
        <w:pStyle w:val="B1"/>
      </w:pPr>
      <w:r>
        <w:t>c</w:t>
      </w:r>
      <w:r w:rsidRPr="00553DA7">
        <w:t>)</w:t>
      </w:r>
      <w:r w:rsidRPr="00553DA7">
        <w:tab/>
        <w:t>shall include a &lt;pin-id&gt; element;</w:t>
      </w:r>
    </w:p>
    <w:p w14:paraId="782E948D" w14:textId="77777777" w:rsidR="003B21C6" w:rsidRPr="00553DA7" w:rsidRDefault="003B21C6" w:rsidP="003B21C6">
      <w:pPr>
        <w:pStyle w:val="B1"/>
      </w:pPr>
      <w:r>
        <w:t>d</w:t>
      </w:r>
      <w:r w:rsidRPr="00553DA7">
        <w:t>)</w:t>
      </w:r>
      <w:r w:rsidRPr="00553DA7">
        <w:tab/>
        <w:t>shall include a &lt;pine-id&gt; element; and</w:t>
      </w:r>
    </w:p>
    <w:p w14:paraId="2E05D77D" w14:textId="77777777" w:rsidR="003B21C6" w:rsidRPr="00553DA7" w:rsidRDefault="003B21C6" w:rsidP="003B21C6">
      <w:pPr>
        <w:pStyle w:val="B1"/>
      </w:pPr>
      <w:r>
        <w:t>e</w:t>
      </w:r>
      <w:r w:rsidRPr="00553DA7">
        <w:t>)</w:t>
      </w:r>
      <w:r w:rsidRPr="00553DA7">
        <w:tab/>
        <w:t>shall include a &lt;pegc-information-list&gt; element.</w:t>
      </w:r>
    </w:p>
    <w:p w14:paraId="3128B066" w14:textId="77777777" w:rsidR="003B21C6" w:rsidRDefault="003B21C6" w:rsidP="003B21C6">
      <w:r>
        <w:rPr>
          <w:rFonts w:hint="eastAsia"/>
          <w:lang w:eastAsia="zh-CN"/>
        </w:rPr>
        <w:t>T</w:t>
      </w:r>
      <w:r>
        <w:rPr>
          <w:lang w:eastAsia="zh-CN"/>
        </w:rPr>
        <w:t xml:space="preserve">he </w:t>
      </w:r>
      <w:r>
        <w:t>&lt;pin-management-pegc-discovery-accept&gt; element shall include a &lt;pegc-information-list&gt; element.</w:t>
      </w:r>
    </w:p>
    <w:p w14:paraId="010418AB" w14:textId="77777777" w:rsidR="003B21C6" w:rsidRDefault="003B21C6" w:rsidP="003B21C6">
      <w:r>
        <w:rPr>
          <w:lang w:eastAsia="zh-CN"/>
        </w:rPr>
        <w:t xml:space="preserve">The </w:t>
      </w:r>
      <w:r>
        <w:t>&lt;pin-management-pegc-discovery-reject&gt; element shall include a &lt;cause&gt; element.</w:t>
      </w:r>
    </w:p>
    <w:p w14:paraId="153302E8" w14:textId="77777777" w:rsidR="003B21C6" w:rsidRPr="00B23BCF" w:rsidRDefault="003B21C6" w:rsidP="003B21C6">
      <w:r>
        <w:rPr>
          <w:rFonts w:hint="eastAsia"/>
          <w:lang w:eastAsia="zh-CN"/>
        </w:rPr>
        <w:t>T</w:t>
      </w:r>
      <w:r>
        <w:rPr>
          <w:lang w:eastAsia="zh-CN"/>
        </w:rPr>
        <w:t xml:space="preserve">he </w:t>
      </w:r>
      <w:r>
        <w:t>&lt;pine-authorization-request&gt; element:</w:t>
      </w:r>
    </w:p>
    <w:p w14:paraId="61034D41" w14:textId="77777777" w:rsidR="003B21C6" w:rsidRDefault="003B21C6" w:rsidP="003B21C6">
      <w:pPr>
        <w:pStyle w:val="B1"/>
      </w:pPr>
      <w:r>
        <w:t>a)</w:t>
      </w:r>
      <w:r>
        <w:tab/>
        <w:t>shall include a &lt;</w:t>
      </w:r>
      <w:r>
        <w:rPr>
          <w:lang w:val="en-US"/>
        </w:rPr>
        <w:t>ue-id</w:t>
      </w:r>
      <w:r>
        <w:t>&gt; element;</w:t>
      </w:r>
    </w:p>
    <w:p w14:paraId="56B7AD30" w14:textId="77777777" w:rsidR="003B21C6" w:rsidRDefault="003B21C6" w:rsidP="003B21C6">
      <w:pPr>
        <w:pStyle w:val="B1"/>
        <w:rPr>
          <w:lang w:val="en-US"/>
        </w:rPr>
      </w:pPr>
      <w:r>
        <w:rPr>
          <w:lang w:eastAsia="zh-CN"/>
        </w:rPr>
        <w:t>b)</w:t>
      </w:r>
      <w:r>
        <w:rPr>
          <w:lang w:eastAsia="zh-CN"/>
        </w:rPr>
        <w:tab/>
        <w:t>shall include a &lt;pin-id&gt;</w:t>
      </w:r>
      <w:r w:rsidRPr="001325E4">
        <w:t xml:space="preserve"> </w:t>
      </w:r>
      <w:r>
        <w:t>element</w:t>
      </w:r>
      <w:r>
        <w:rPr>
          <w:lang w:val="en-US"/>
        </w:rPr>
        <w:t>;</w:t>
      </w:r>
      <w:r w:rsidR="00963BA0">
        <w:rPr>
          <w:lang w:val="en-US"/>
        </w:rPr>
        <w:t xml:space="preserve"> and</w:t>
      </w:r>
    </w:p>
    <w:p w14:paraId="5F7BE240" w14:textId="77777777" w:rsidR="003B21C6" w:rsidRPr="008F21B7" w:rsidRDefault="003B21C6" w:rsidP="003B21C6">
      <w:pPr>
        <w:pStyle w:val="B1"/>
        <w:rPr>
          <w:rFonts w:cs="Arial"/>
        </w:rPr>
      </w:pPr>
      <w:r>
        <w:rPr>
          <w:lang w:eastAsia="zh-CN"/>
        </w:rPr>
        <w:t>c)</w:t>
      </w:r>
      <w:r>
        <w:rPr>
          <w:lang w:eastAsia="zh-CN"/>
        </w:rPr>
        <w:tab/>
        <w:t>may include a &lt;ip-address&gt;</w:t>
      </w:r>
      <w:r w:rsidRPr="001325E4">
        <w:t xml:space="preserve"> </w:t>
      </w:r>
      <w:r>
        <w:t>element</w:t>
      </w:r>
      <w:r w:rsidR="00963BA0">
        <w:t>.</w:t>
      </w:r>
    </w:p>
    <w:p w14:paraId="2EA3ACF5" w14:textId="77777777" w:rsidR="003B21C6" w:rsidRDefault="003B21C6" w:rsidP="003B21C6">
      <w:r>
        <w:rPr>
          <w:rFonts w:hint="eastAsia"/>
          <w:lang w:eastAsia="zh-CN"/>
        </w:rPr>
        <w:t>T</w:t>
      </w:r>
      <w:r>
        <w:rPr>
          <w:lang w:eastAsia="zh-CN"/>
        </w:rPr>
        <w:t xml:space="preserve">he </w:t>
      </w:r>
      <w:r>
        <w:t xml:space="preserve">&lt;pine-authorization-accept&gt; element shall include a </w:t>
      </w:r>
      <w:r w:rsidRPr="00553DA7">
        <w:t>&lt;security-credentials&gt; element</w:t>
      </w:r>
      <w:r>
        <w:t>.</w:t>
      </w:r>
    </w:p>
    <w:p w14:paraId="582F0892" w14:textId="77777777" w:rsidR="00386B37" w:rsidRPr="00277DCD" w:rsidRDefault="003B21C6" w:rsidP="007616FD">
      <w:r>
        <w:rPr>
          <w:lang w:eastAsia="zh-CN"/>
        </w:rPr>
        <w:t xml:space="preserve">The </w:t>
      </w:r>
      <w:r>
        <w:t>&lt;pine-authorization-reject&gt; element shall include a &lt;cause&gt; element.</w:t>
      </w:r>
    </w:p>
    <w:p w14:paraId="1F68B384" w14:textId="77777777" w:rsidR="005533A0" w:rsidRPr="007616FD" w:rsidRDefault="005533A0" w:rsidP="007616FD">
      <w:pPr>
        <w:pStyle w:val="Heading3"/>
      </w:pPr>
      <w:bookmarkStart w:id="566" w:name="_CR6_2_3"/>
      <w:bookmarkStart w:id="567" w:name="_Toc172038258"/>
      <w:bookmarkEnd w:id="566"/>
      <w:r w:rsidRPr="0035228F">
        <w:rPr>
          <w:rFonts w:hint="eastAsia"/>
        </w:rPr>
        <w:t>6</w:t>
      </w:r>
      <w:r w:rsidRPr="0035228F">
        <w:t>.2.</w:t>
      </w:r>
      <w:r w:rsidR="00E154DE" w:rsidRPr="0035228F">
        <w:t>3</w:t>
      </w:r>
      <w:r w:rsidRPr="0035228F">
        <w:tab/>
      </w:r>
      <w:r w:rsidRPr="007616FD">
        <w:t>MIME type</w:t>
      </w:r>
      <w:bookmarkEnd w:id="567"/>
    </w:p>
    <w:p w14:paraId="0EBB86B4" w14:textId="77777777" w:rsidR="007D306C" w:rsidRDefault="007D306C" w:rsidP="007D306C">
      <w:r w:rsidRPr="0045024E">
        <w:t xml:space="preserve">The MIME type </w:t>
      </w:r>
      <w:r>
        <w:t xml:space="preserve">of the document </w:t>
      </w:r>
      <w:r w:rsidRPr="0045024E">
        <w:t xml:space="preserve">shall be </w:t>
      </w:r>
      <w:r>
        <w:t>"</w:t>
      </w:r>
      <w:r w:rsidRPr="003829D1">
        <w:t>application/v</w:t>
      </w:r>
      <w:r>
        <w:t>nd.3gpp.pinapp-info+xml MIME body".</w:t>
      </w:r>
    </w:p>
    <w:p w14:paraId="4B2B6043" w14:textId="77777777" w:rsidR="007D306C" w:rsidRDefault="007D306C" w:rsidP="007D306C">
      <w:r>
        <w:t xml:space="preserve">The MIME type is used to carry information related to the PINAPP operation. It shall be coded as an XML </w:t>
      </w:r>
      <w:bookmarkStart w:id="568" w:name="_Hlk142834792"/>
      <w:r>
        <w:t xml:space="preserve">document </w:t>
      </w:r>
      <w:bookmarkEnd w:id="568"/>
      <w:r>
        <w:t>containing one of the following PINAPP protocol messages:</w:t>
      </w:r>
    </w:p>
    <w:p w14:paraId="5A18BF02" w14:textId="77777777" w:rsidR="000F5E57" w:rsidRDefault="000F5E57" w:rsidP="000F5E57">
      <w:pPr>
        <w:pStyle w:val="B1"/>
        <w:rPr>
          <w:lang w:eastAsia="en-GB"/>
        </w:rPr>
      </w:pPr>
      <w:r>
        <w:rPr>
          <w:lang w:eastAsia="zh-CN"/>
        </w:rPr>
        <w:t>a)</w:t>
      </w:r>
      <w:r>
        <w:rPr>
          <w:lang w:eastAsia="zh-CN"/>
        </w:rPr>
        <w:tab/>
        <w:t>PINAPP protocol messages only applicable to interface between PIN peer and PIN peer:</w:t>
      </w:r>
    </w:p>
    <w:p w14:paraId="0264934F" w14:textId="77777777" w:rsidR="007D306C" w:rsidRDefault="000F5E57" w:rsidP="000F5E57">
      <w:pPr>
        <w:pStyle w:val="B2"/>
      </w:pPr>
      <w:r>
        <w:t>1</w:t>
      </w:r>
      <w:r w:rsidR="007D306C">
        <w:t>)</w:t>
      </w:r>
      <w:r w:rsidR="007D306C">
        <w:tab/>
        <w:t>server-discovery-request;</w:t>
      </w:r>
    </w:p>
    <w:p w14:paraId="67740088" w14:textId="77777777" w:rsidR="007D306C" w:rsidRDefault="000F5E57" w:rsidP="000F5E57">
      <w:pPr>
        <w:pStyle w:val="B2"/>
      </w:pPr>
      <w:r>
        <w:t>2</w:t>
      </w:r>
      <w:r w:rsidR="007D306C">
        <w:t>)</w:t>
      </w:r>
      <w:r w:rsidR="007D306C">
        <w:tab/>
        <w:t>server-discovery-accept;</w:t>
      </w:r>
    </w:p>
    <w:p w14:paraId="68456282" w14:textId="77777777" w:rsidR="000A6AC5" w:rsidRDefault="000F5E57" w:rsidP="000F5E57">
      <w:pPr>
        <w:pStyle w:val="B2"/>
      </w:pPr>
      <w:r>
        <w:t>3</w:t>
      </w:r>
      <w:r w:rsidR="007D306C">
        <w:t>)</w:t>
      </w:r>
      <w:r w:rsidR="007D306C">
        <w:tab/>
        <w:t>server-discovery-reject</w:t>
      </w:r>
      <w:r w:rsidR="000A6AC5">
        <w:t>;</w:t>
      </w:r>
    </w:p>
    <w:p w14:paraId="48E104CB" w14:textId="77777777" w:rsidR="000A6AC5" w:rsidRDefault="000A6AC5" w:rsidP="000A6AC5">
      <w:pPr>
        <w:pStyle w:val="B2"/>
      </w:pPr>
      <w:r>
        <w:t>4)</w:t>
      </w:r>
      <w:r>
        <w:tab/>
        <w:t>&lt;pin-creation-notification-request&gt; element;</w:t>
      </w:r>
    </w:p>
    <w:p w14:paraId="7B81CB57" w14:textId="77777777" w:rsidR="007D306C" w:rsidRDefault="000A6AC5" w:rsidP="000F5E57">
      <w:pPr>
        <w:pStyle w:val="B2"/>
      </w:pPr>
      <w:r>
        <w:rPr>
          <w:lang w:eastAsia="zh-CN"/>
        </w:rPr>
        <w:lastRenderedPageBreak/>
        <w:t>5)</w:t>
      </w:r>
      <w:r>
        <w:rPr>
          <w:lang w:eastAsia="zh-CN"/>
        </w:rPr>
        <w:tab/>
      </w:r>
      <w:r>
        <w:t>&lt;pin-creation-notification-reject&gt; element;</w:t>
      </w:r>
    </w:p>
    <w:p w14:paraId="3D62C284" w14:textId="77777777" w:rsidR="00742831" w:rsidRDefault="00742831" w:rsidP="00742831">
      <w:pPr>
        <w:pStyle w:val="B2"/>
      </w:pPr>
      <w:r>
        <w:rPr>
          <w:lang w:eastAsia="zh-CN"/>
        </w:rPr>
        <w:t>6)</w:t>
      </w:r>
      <w:r>
        <w:rPr>
          <w:lang w:eastAsia="zh-CN"/>
        </w:rPr>
        <w:tab/>
        <w:t xml:space="preserve">&lt;pine-represent-registration-accept&gt; </w:t>
      </w:r>
      <w:r>
        <w:t>element;</w:t>
      </w:r>
    </w:p>
    <w:p w14:paraId="10CD09D0" w14:textId="77777777" w:rsidR="00742831" w:rsidRDefault="00742831" w:rsidP="000F5E57">
      <w:pPr>
        <w:pStyle w:val="B2"/>
      </w:pPr>
      <w:r>
        <w:rPr>
          <w:lang w:eastAsia="zh-CN"/>
        </w:rPr>
        <w:t>7)</w:t>
      </w:r>
      <w:r>
        <w:rPr>
          <w:lang w:eastAsia="zh-CN"/>
        </w:rPr>
        <w:tab/>
        <w:t xml:space="preserve">&lt;pine-represent-registration-reject&gt; </w:t>
      </w:r>
      <w:r>
        <w:t>element;</w:t>
      </w:r>
    </w:p>
    <w:p w14:paraId="24FE2B75" w14:textId="77777777" w:rsidR="00277DCD" w:rsidRDefault="00277DCD" w:rsidP="00277DCD">
      <w:pPr>
        <w:pStyle w:val="B2"/>
        <w:rPr>
          <w:lang w:eastAsia="zh-CN"/>
        </w:rPr>
      </w:pPr>
      <w:r>
        <w:rPr>
          <w:lang w:eastAsia="zh-CN"/>
        </w:rPr>
        <w:t>8)</w:t>
      </w:r>
      <w:r>
        <w:rPr>
          <w:lang w:eastAsia="zh-CN"/>
        </w:rPr>
        <w:tab/>
      </w:r>
      <w:r>
        <w:t>&lt;pin-</w:t>
      </w:r>
      <w:r>
        <w:rPr>
          <w:lang w:eastAsia="zh-CN"/>
        </w:rPr>
        <w:t>pemc</w:t>
      </w:r>
      <w:r>
        <w:t>-takeover-request&gt; element;</w:t>
      </w:r>
    </w:p>
    <w:p w14:paraId="45D5F880" w14:textId="77777777" w:rsidR="00277DCD" w:rsidRDefault="00277DCD" w:rsidP="00277DCD">
      <w:pPr>
        <w:pStyle w:val="B2"/>
      </w:pPr>
      <w:r>
        <w:t>9)</w:t>
      </w:r>
      <w:r>
        <w:tab/>
        <w:t>&lt;pin-</w:t>
      </w:r>
      <w:r>
        <w:rPr>
          <w:lang w:eastAsia="zh-CN"/>
        </w:rPr>
        <w:t>pemc</w:t>
      </w:r>
      <w:r>
        <w:t>-takeover-accept&gt; element;</w:t>
      </w:r>
    </w:p>
    <w:p w14:paraId="3CAB2DE7" w14:textId="77777777" w:rsidR="00277DCD" w:rsidRDefault="00277DCD" w:rsidP="00277DCD">
      <w:pPr>
        <w:pStyle w:val="B2"/>
      </w:pPr>
      <w:r>
        <w:t>10)</w:t>
      </w:r>
      <w:r>
        <w:tab/>
        <w:t>&lt;pin-</w:t>
      </w:r>
      <w:r>
        <w:rPr>
          <w:lang w:eastAsia="zh-CN"/>
        </w:rPr>
        <w:t>pemc</w:t>
      </w:r>
      <w:r>
        <w:t>-takeover-reject&gt; element;</w:t>
      </w:r>
    </w:p>
    <w:p w14:paraId="0E0CC3DF" w14:textId="77777777" w:rsidR="00277DCD" w:rsidRDefault="00277DCD" w:rsidP="00277DCD">
      <w:pPr>
        <w:pStyle w:val="B2"/>
        <w:rPr>
          <w:lang w:eastAsia="zh-CN"/>
        </w:rPr>
      </w:pPr>
      <w:r>
        <w:rPr>
          <w:lang w:eastAsia="zh-CN"/>
        </w:rPr>
        <w:t>11)</w:t>
      </w:r>
      <w:r>
        <w:rPr>
          <w:lang w:eastAsia="zh-CN"/>
        </w:rPr>
        <w:tab/>
      </w:r>
      <w:r>
        <w:t>&lt;pin-</w:t>
      </w:r>
      <w:r>
        <w:rPr>
          <w:lang w:eastAsia="zh-CN"/>
        </w:rPr>
        <w:t>pegc</w:t>
      </w:r>
      <w:r>
        <w:t>-takeover-request&gt; element;</w:t>
      </w:r>
    </w:p>
    <w:p w14:paraId="1AC30A65" w14:textId="77777777" w:rsidR="00277DCD" w:rsidRDefault="00277DCD" w:rsidP="00277DCD">
      <w:pPr>
        <w:pStyle w:val="B2"/>
      </w:pPr>
      <w:r>
        <w:t>12)</w:t>
      </w:r>
      <w:r>
        <w:tab/>
        <w:t>&lt;pin-</w:t>
      </w:r>
      <w:r>
        <w:rPr>
          <w:lang w:eastAsia="zh-CN"/>
        </w:rPr>
        <w:t>pegc</w:t>
      </w:r>
      <w:r>
        <w:t>-takeover-accept&gt; element;</w:t>
      </w:r>
    </w:p>
    <w:p w14:paraId="47728A00" w14:textId="77777777" w:rsidR="00277DCD" w:rsidRDefault="00277DCD" w:rsidP="00277DCD">
      <w:pPr>
        <w:pStyle w:val="B2"/>
      </w:pPr>
      <w:r>
        <w:t>13)</w:t>
      </w:r>
      <w:r>
        <w:tab/>
        <w:t>&lt;pin-</w:t>
      </w:r>
      <w:r>
        <w:rPr>
          <w:lang w:eastAsia="zh-CN"/>
        </w:rPr>
        <w:t>pegc</w:t>
      </w:r>
      <w:r>
        <w:t>-takeover-reject&gt; element;</w:t>
      </w:r>
    </w:p>
    <w:p w14:paraId="1024FC84" w14:textId="77777777" w:rsidR="003B21C6" w:rsidRDefault="003B21C6" w:rsidP="003B21C6">
      <w:pPr>
        <w:pStyle w:val="B2"/>
      </w:pPr>
      <w:r>
        <w:rPr>
          <w:rFonts w:hint="eastAsia"/>
          <w:lang w:eastAsia="zh-CN"/>
        </w:rPr>
        <w:t>1</w:t>
      </w:r>
      <w:r>
        <w:rPr>
          <w:lang w:eastAsia="zh-CN"/>
        </w:rPr>
        <w:t>4)</w:t>
      </w:r>
      <w:r>
        <w:rPr>
          <w:lang w:eastAsia="zh-CN"/>
        </w:rPr>
        <w:tab/>
      </w:r>
      <w:r>
        <w:t>&lt;pin-management-pine-join-request&gt;</w:t>
      </w:r>
      <w:r w:rsidRPr="006A48FC">
        <w:t xml:space="preserve"> </w:t>
      </w:r>
      <w:r>
        <w:t>element;</w:t>
      </w:r>
    </w:p>
    <w:p w14:paraId="75F8179C" w14:textId="77777777" w:rsidR="003B21C6" w:rsidRDefault="003B21C6" w:rsidP="003B21C6">
      <w:pPr>
        <w:pStyle w:val="B2"/>
      </w:pPr>
      <w:r>
        <w:rPr>
          <w:rFonts w:hint="eastAsia"/>
          <w:lang w:eastAsia="zh-CN"/>
        </w:rPr>
        <w:t>1</w:t>
      </w:r>
      <w:r>
        <w:rPr>
          <w:lang w:eastAsia="zh-CN"/>
        </w:rPr>
        <w:t>5)</w:t>
      </w:r>
      <w:r>
        <w:rPr>
          <w:lang w:eastAsia="zh-CN"/>
        </w:rPr>
        <w:tab/>
      </w:r>
      <w:r>
        <w:t>&lt;pin-management-pine-join-accept&gt;</w:t>
      </w:r>
      <w:r w:rsidRPr="00CC427C">
        <w:t xml:space="preserve"> </w:t>
      </w:r>
      <w:r>
        <w:t>element;</w:t>
      </w:r>
    </w:p>
    <w:p w14:paraId="49AEBCB3" w14:textId="77777777" w:rsidR="003B21C6" w:rsidRDefault="003B21C6" w:rsidP="003B21C6">
      <w:pPr>
        <w:pStyle w:val="B2"/>
      </w:pPr>
      <w:r>
        <w:rPr>
          <w:rFonts w:hint="eastAsia"/>
          <w:lang w:eastAsia="zh-CN"/>
        </w:rPr>
        <w:t>1</w:t>
      </w:r>
      <w:r>
        <w:rPr>
          <w:lang w:eastAsia="zh-CN"/>
        </w:rPr>
        <w:t>6)</w:t>
      </w:r>
      <w:r>
        <w:rPr>
          <w:lang w:eastAsia="zh-CN"/>
        </w:rPr>
        <w:tab/>
      </w:r>
      <w:r>
        <w:t>&lt;pin-management-pine-join-reject&gt;</w:t>
      </w:r>
      <w:r w:rsidRPr="00CC427C">
        <w:t xml:space="preserve"> </w:t>
      </w:r>
      <w:r>
        <w:t>element;</w:t>
      </w:r>
    </w:p>
    <w:p w14:paraId="4F89F0C6" w14:textId="77777777" w:rsidR="003B21C6" w:rsidRDefault="003B21C6" w:rsidP="003B21C6">
      <w:pPr>
        <w:pStyle w:val="B2"/>
      </w:pPr>
      <w:r>
        <w:rPr>
          <w:rFonts w:hint="eastAsia"/>
          <w:lang w:eastAsia="zh-CN"/>
        </w:rPr>
        <w:t>1</w:t>
      </w:r>
      <w:r>
        <w:rPr>
          <w:lang w:eastAsia="zh-CN"/>
        </w:rPr>
        <w:t>7)</w:t>
      </w:r>
      <w:r>
        <w:rPr>
          <w:lang w:eastAsia="zh-CN"/>
        </w:rPr>
        <w:tab/>
      </w:r>
      <w:r>
        <w:t>&lt;pin-management-pine-leave-request&gt;</w:t>
      </w:r>
      <w:r w:rsidRPr="00E05612">
        <w:t xml:space="preserve"> </w:t>
      </w:r>
      <w:r>
        <w:t>element;</w:t>
      </w:r>
    </w:p>
    <w:p w14:paraId="79E6BC49" w14:textId="77777777" w:rsidR="003B21C6" w:rsidRDefault="003B21C6" w:rsidP="003B21C6">
      <w:pPr>
        <w:pStyle w:val="B2"/>
      </w:pPr>
      <w:r>
        <w:rPr>
          <w:rFonts w:hint="eastAsia"/>
          <w:lang w:eastAsia="zh-CN"/>
        </w:rPr>
        <w:t>1</w:t>
      </w:r>
      <w:r>
        <w:rPr>
          <w:lang w:eastAsia="zh-CN"/>
        </w:rPr>
        <w:t>8)</w:t>
      </w:r>
      <w:r>
        <w:rPr>
          <w:lang w:eastAsia="zh-CN"/>
        </w:rPr>
        <w:tab/>
      </w:r>
      <w:r>
        <w:t>&lt;pin-management-pine-leave-reject&gt;</w:t>
      </w:r>
      <w:r w:rsidRPr="00E05612">
        <w:t xml:space="preserve"> </w:t>
      </w:r>
      <w:r>
        <w:t>element;</w:t>
      </w:r>
    </w:p>
    <w:p w14:paraId="23D22CFD" w14:textId="77777777" w:rsidR="003B21C6" w:rsidRDefault="003B21C6" w:rsidP="003B21C6">
      <w:pPr>
        <w:pStyle w:val="B2"/>
      </w:pPr>
      <w:r>
        <w:rPr>
          <w:rFonts w:hint="eastAsia"/>
          <w:lang w:eastAsia="zh-CN"/>
        </w:rPr>
        <w:t>1</w:t>
      </w:r>
      <w:r>
        <w:rPr>
          <w:lang w:eastAsia="zh-CN"/>
        </w:rPr>
        <w:t>9)</w:t>
      </w:r>
      <w:r>
        <w:rPr>
          <w:lang w:eastAsia="zh-CN"/>
        </w:rPr>
        <w:tab/>
      </w:r>
      <w:r>
        <w:t>&lt;pin-</w:t>
      </w:r>
      <w:r>
        <w:rPr>
          <w:lang w:eastAsia="zh-CN"/>
        </w:rPr>
        <w:t>service</w:t>
      </w:r>
      <w:r>
        <w:t>-registration-request&gt;</w:t>
      </w:r>
      <w:r w:rsidRPr="00254203">
        <w:t xml:space="preserve"> </w:t>
      </w:r>
      <w:r>
        <w:t>element;</w:t>
      </w:r>
    </w:p>
    <w:p w14:paraId="5114B21D" w14:textId="77777777" w:rsidR="003B21C6" w:rsidRDefault="003B21C6" w:rsidP="003B21C6">
      <w:pPr>
        <w:pStyle w:val="B2"/>
      </w:pPr>
      <w:r>
        <w:t>20)</w:t>
      </w:r>
      <w:r>
        <w:tab/>
        <w:t>&lt;pin-</w:t>
      </w:r>
      <w:r>
        <w:rPr>
          <w:lang w:eastAsia="zh-CN"/>
        </w:rPr>
        <w:t>service</w:t>
      </w:r>
      <w:r>
        <w:t>-registration-accept&gt; element;</w:t>
      </w:r>
    </w:p>
    <w:p w14:paraId="2201D1F6" w14:textId="77777777" w:rsidR="003B21C6" w:rsidRDefault="003B21C6" w:rsidP="003B21C6">
      <w:pPr>
        <w:pStyle w:val="B2"/>
      </w:pPr>
      <w:r>
        <w:t>21)</w:t>
      </w:r>
      <w:r>
        <w:tab/>
        <w:t>&lt;pin-</w:t>
      </w:r>
      <w:r>
        <w:rPr>
          <w:lang w:eastAsia="zh-CN"/>
        </w:rPr>
        <w:t>service</w:t>
      </w:r>
      <w:r>
        <w:t>-registration-reject&gt; element;</w:t>
      </w:r>
    </w:p>
    <w:p w14:paraId="3AE09286" w14:textId="77777777" w:rsidR="003B21C6" w:rsidRDefault="003B21C6" w:rsidP="003B21C6">
      <w:pPr>
        <w:pStyle w:val="B2"/>
      </w:pPr>
      <w:r>
        <w:rPr>
          <w:lang w:eastAsia="zh-CN"/>
        </w:rPr>
        <w:t>22)</w:t>
      </w:r>
      <w:r>
        <w:rPr>
          <w:lang w:eastAsia="zh-CN"/>
        </w:rPr>
        <w:tab/>
      </w:r>
      <w:r>
        <w:t>&lt;pin-</w:t>
      </w:r>
      <w:r>
        <w:rPr>
          <w:lang w:eastAsia="zh-CN"/>
        </w:rPr>
        <w:t>service</w:t>
      </w:r>
      <w:r>
        <w:t>-deregistration-request&gt;</w:t>
      </w:r>
      <w:r w:rsidRPr="00B00F80">
        <w:t xml:space="preserve"> </w:t>
      </w:r>
      <w:r>
        <w:t>element;</w:t>
      </w:r>
    </w:p>
    <w:p w14:paraId="5461F572" w14:textId="77777777" w:rsidR="003B21C6" w:rsidRDefault="003B21C6" w:rsidP="003B21C6">
      <w:pPr>
        <w:pStyle w:val="B2"/>
      </w:pPr>
      <w:r>
        <w:t>23)</w:t>
      </w:r>
      <w:r>
        <w:tab/>
        <w:t>&lt;pin-</w:t>
      </w:r>
      <w:r>
        <w:rPr>
          <w:lang w:eastAsia="zh-CN"/>
        </w:rPr>
        <w:t>service</w:t>
      </w:r>
      <w:r>
        <w:t>-deregistration-accept&gt; element;</w:t>
      </w:r>
    </w:p>
    <w:p w14:paraId="4D11FD4A" w14:textId="77777777" w:rsidR="003B21C6" w:rsidRDefault="003B21C6" w:rsidP="003B21C6">
      <w:pPr>
        <w:pStyle w:val="B2"/>
      </w:pPr>
      <w:r>
        <w:t>24)</w:t>
      </w:r>
      <w:r>
        <w:tab/>
        <w:t>&lt;pin-</w:t>
      </w:r>
      <w:r>
        <w:rPr>
          <w:lang w:eastAsia="zh-CN"/>
        </w:rPr>
        <w:t>service</w:t>
      </w:r>
      <w:r>
        <w:t>-deregistration-reject&gt; element;</w:t>
      </w:r>
    </w:p>
    <w:p w14:paraId="462EE8C8" w14:textId="77777777" w:rsidR="003B21C6" w:rsidRDefault="003B21C6" w:rsidP="003B21C6">
      <w:pPr>
        <w:pStyle w:val="B2"/>
      </w:pPr>
      <w:r>
        <w:rPr>
          <w:rFonts w:hint="eastAsia"/>
          <w:lang w:eastAsia="zh-CN"/>
        </w:rPr>
        <w:t>2</w:t>
      </w:r>
      <w:r>
        <w:rPr>
          <w:lang w:eastAsia="zh-CN"/>
        </w:rPr>
        <w:t>5)</w:t>
      </w:r>
      <w:r>
        <w:rPr>
          <w:lang w:eastAsia="zh-CN"/>
        </w:rPr>
        <w:tab/>
      </w:r>
      <w:r>
        <w:t>&lt;pin-communication-create-request&gt;</w:t>
      </w:r>
      <w:r w:rsidRPr="00734806">
        <w:t xml:space="preserve"> </w:t>
      </w:r>
      <w:r>
        <w:t>element;</w:t>
      </w:r>
    </w:p>
    <w:p w14:paraId="10A525E3" w14:textId="77777777" w:rsidR="003B21C6" w:rsidRDefault="003B21C6" w:rsidP="003B21C6">
      <w:pPr>
        <w:pStyle w:val="B2"/>
      </w:pPr>
      <w:r>
        <w:rPr>
          <w:rFonts w:hint="eastAsia"/>
          <w:lang w:eastAsia="zh-CN"/>
        </w:rPr>
        <w:t>2</w:t>
      </w:r>
      <w:r>
        <w:rPr>
          <w:lang w:eastAsia="zh-CN"/>
        </w:rPr>
        <w:t>6)</w:t>
      </w:r>
      <w:r>
        <w:rPr>
          <w:lang w:eastAsia="zh-CN"/>
        </w:rPr>
        <w:tab/>
      </w:r>
      <w:r>
        <w:t>&lt;pin-communication-create-accept&gt; element;</w:t>
      </w:r>
    </w:p>
    <w:p w14:paraId="2AAB3827" w14:textId="77777777" w:rsidR="003B21C6" w:rsidRDefault="003B21C6" w:rsidP="003B21C6">
      <w:pPr>
        <w:pStyle w:val="B2"/>
      </w:pPr>
      <w:r>
        <w:rPr>
          <w:rFonts w:hint="eastAsia"/>
          <w:lang w:eastAsia="zh-CN"/>
        </w:rPr>
        <w:t>2</w:t>
      </w:r>
      <w:r>
        <w:rPr>
          <w:lang w:eastAsia="zh-CN"/>
        </w:rPr>
        <w:t>7)</w:t>
      </w:r>
      <w:r>
        <w:rPr>
          <w:lang w:eastAsia="zh-CN"/>
        </w:rPr>
        <w:tab/>
      </w:r>
      <w:r w:rsidRPr="004959FF">
        <w:t>&lt;pin-communication-create-reject&gt;</w:t>
      </w:r>
      <w:r w:rsidRPr="001A476D">
        <w:t xml:space="preserve"> </w:t>
      </w:r>
      <w:r>
        <w:t>element;</w:t>
      </w:r>
    </w:p>
    <w:p w14:paraId="0595FCF9" w14:textId="77777777" w:rsidR="003B21C6" w:rsidRDefault="003B21C6" w:rsidP="003B21C6">
      <w:pPr>
        <w:pStyle w:val="B2"/>
      </w:pPr>
      <w:r>
        <w:t>28)</w:t>
      </w:r>
      <w:r>
        <w:tab/>
        <w:t>&lt;pin-communication-update-request&gt; element;</w:t>
      </w:r>
    </w:p>
    <w:p w14:paraId="661696E6" w14:textId="77777777" w:rsidR="003B21C6" w:rsidRDefault="003B21C6" w:rsidP="003B21C6">
      <w:pPr>
        <w:pStyle w:val="B2"/>
      </w:pPr>
      <w:r>
        <w:t>29)</w:t>
      </w:r>
      <w:r>
        <w:tab/>
        <w:t>&lt;pin-communication-update-accept&gt; element;</w:t>
      </w:r>
    </w:p>
    <w:p w14:paraId="0BA7E979" w14:textId="77777777" w:rsidR="003B21C6" w:rsidRDefault="003B21C6" w:rsidP="003B21C6">
      <w:pPr>
        <w:pStyle w:val="B2"/>
      </w:pPr>
      <w:r>
        <w:t>30)</w:t>
      </w:r>
      <w:r>
        <w:tab/>
        <w:t>&lt;pin-communication-update-reject&gt; element;</w:t>
      </w:r>
    </w:p>
    <w:p w14:paraId="43B47A5C" w14:textId="77777777" w:rsidR="003B21C6" w:rsidRDefault="003B21C6" w:rsidP="003B21C6">
      <w:pPr>
        <w:pStyle w:val="B2"/>
      </w:pPr>
      <w:r>
        <w:rPr>
          <w:rFonts w:hint="eastAsia"/>
          <w:lang w:eastAsia="zh-CN"/>
        </w:rPr>
        <w:t>3</w:t>
      </w:r>
      <w:r>
        <w:rPr>
          <w:lang w:eastAsia="zh-CN"/>
        </w:rPr>
        <w:t>1)</w:t>
      </w:r>
      <w:r>
        <w:rPr>
          <w:lang w:eastAsia="zh-CN"/>
        </w:rPr>
        <w:tab/>
      </w:r>
      <w:r>
        <w:t>&lt;pin-communication-delete-request&gt; element;</w:t>
      </w:r>
    </w:p>
    <w:p w14:paraId="7DC6E61F" w14:textId="77777777" w:rsidR="003B21C6" w:rsidRDefault="003B21C6" w:rsidP="003B21C6">
      <w:pPr>
        <w:pStyle w:val="B2"/>
      </w:pPr>
      <w:r>
        <w:rPr>
          <w:rFonts w:hint="eastAsia"/>
          <w:lang w:eastAsia="zh-CN"/>
        </w:rPr>
        <w:t>3</w:t>
      </w:r>
      <w:r>
        <w:rPr>
          <w:lang w:eastAsia="zh-CN"/>
        </w:rPr>
        <w:t>2)</w:t>
      </w:r>
      <w:r>
        <w:rPr>
          <w:lang w:eastAsia="zh-CN"/>
        </w:rPr>
        <w:tab/>
      </w:r>
      <w:r>
        <w:t>&lt;pin-communication-delete-reject&gt; element;</w:t>
      </w:r>
    </w:p>
    <w:p w14:paraId="52773722" w14:textId="77777777" w:rsidR="003B21C6" w:rsidRDefault="003B21C6" w:rsidP="003B21C6">
      <w:pPr>
        <w:pStyle w:val="B2"/>
      </w:pPr>
      <w:r>
        <w:t>33)</w:t>
      </w:r>
      <w:r>
        <w:tab/>
        <w:t>&lt;pin-management-service-switch-configure-request&gt; element;</w:t>
      </w:r>
    </w:p>
    <w:p w14:paraId="428B0791" w14:textId="77777777" w:rsidR="003B21C6" w:rsidRPr="00665099" w:rsidRDefault="003B21C6" w:rsidP="003B21C6">
      <w:pPr>
        <w:pStyle w:val="B2"/>
        <w:rPr>
          <w:lang w:eastAsia="zh-CN"/>
        </w:rPr>
      </w:pPr>
      <w:r>
        <w:t>34)</w:t>
      </w:r>
      <w:r>
        <w:tab/>
        <w:t>&lt;pin-management-service-switch-configure-reject&gt;</w:t>
      </w:r>
      <w:r w:rsidRPr="00665099">
        <w:t xml:space="preserve"> </w:t>
      </w:r>
      <w:r>
        <w:t>element;</w:t>
      </w:r>
    </w:p>
    <w:p w14:paraId="6AAE14F3" w14:textId="77777777" w:rsidR="003B21C6" w:rsidRDefault="003B21C6" w:rsidP="003B21C6">
      <w:pPr>
        <w:pStyle w:val="B2"/>
      </w:pPr>
      <w:r>
        <w:t>35)</w:t>
      </w:r>
      <w:r>
        <w:tab/>
        <w:t>&lt;pin-service-discovery-request&gt; element;</w:t>
      </w:r>
    </w:p>
    <w:p w14:paraId="33668EDC" w14:textId="77777777" w:rsidR="003B21C6" w:rsidRDefault="003B21C6" w:rsidP="003B21C6">
      <w:pPr>
        <w:pStyle w:val="B2"/>
      </w:pPr>
      <w:r>
        <w:t>36)</w:t>
      </w:r>
      <w:r>
        <w:tab/>
        <w:t>&lt;pin-service-discovery-accept&gt; element;</w:t>
      </w:r>
    </w:p>
    <w:p w14:paraId="00836CEF" w14:textId="77777777" w:rsidR="003B21C6" w:rsidRDefault="003B21C6" w:rsidP="003B21C6">
      <w:pPr>
        <w:pStyle w:val="B2"/>
      </w:pPr>
      <w:r>
        <w:t>37)</w:t>
      </w:r>
      <w:r>
        <w:tab/>
        <w:t>&lt;pin-service-discovery-reject&gt; element;</w:t>
      </w:r>
    </w:p>
    <w:p w14:paraId="4CF6CC96" w14:textId="77777777" w:rsidR="003B21C6" w:rsidRDefault="003B21C6" w:rsidP="003B21C6">
      <w:pPr>
        <w:pStyle w:val="B2"/>
      </w:pPr>
      <w:r>
        <w:rPr>
          <w:rFonts w:hint="eastAsia"/>
          <w:lang w:eastAsia="zh-CN"/>
        </w:rPr>
        <w:t>3</w:t>
      </w:r>
      <w:r>
        <w:rPr>
          <w:lang w:eastAsia="zh-CN"/>
        </w:rPr>
        <w:t>8)</w:t>
      </w:r>
      <w:r>
        <w:rPr>
          <w:lang w:eastAsia="zh-CN"/>
        </w:rPr>
        <w:tab/>
      </w:r>
      <w:r>
        <w:t>&lt;pin-management-pegc-service-continuity-request&gt; element;</w:t>
      </w:r>
    </w:p>
    <w:p w14:paraId="33138670" w14:textId="77777777" w:rsidR="003B21C6" w:rsidRDefault="003B21C6" w:rsidP="003B21C6">
      <w:pPr>
        <w:pStyle w:val="B2"/>
      </w:pPr>
      <w:r>
        <w:rPr>
          <w:rFonts w:hint="eastAsia"/>
          <w:lang w:eastAsia="zh-CN"/>
        </w:rPr>
        <w:t>3</w:t>
      </w:r>
      <w:r>
        <w:rPr>
          <w:lang w:eastAsia="zh-CN"/>
        </w:rPr>
        <w:t>9)</w:t>
      </w:r>
      <w:r>
        <w:rPr>
          <w:lang w:eastAsia="zh-CN"/>
        </w:rPr>
        <w:tab/>
      </w:r>
      <w:r>
        <w:t>&lt;pin-management-pegc-service-continuity-accept&gt; element;</w:t>
      </w:r>
    </w:p>
    <w:p w14:paraId="0F1943DE" w14:textId="77777777" w:rsidR="003B21C6" w:rsidRDefault="003B21C6" w:rsidP="003B21C6">
      <w:pPr>
        <w:pStyle w:val="B2"/>
      </w:pPr>
      <w:r>
        <w:lastRenderedPageBreak/>
        <w:t>40)</w:t>
      </w:r>
      <w:r>
        <w:tab/>
        <w:t>&lt;pin-management-pegc-service-continuity-reject&gt; element;</w:t>
      </w:r>
    </w:p>
    <w:p w14:paraId="574D5292" w14:textId="77777777" w:rsidR="003B21C6" w:rsidRDefault="003B21C6" w:rsidP="003B21C6">
      <w:pPr>
        <w:pStyle w:val="B2"/>
      </w:pPr>
      <w:r>
        <w:t>41)</w:t>
      </w:r>
      <w:r>
        <w:tab/>
        <w:t>&lt;pin-management-pegc-configuration-request&gt; element;</w:t>
      </w:r>
    </w:p>
    <w:p w14:paraId="4C658A59" w14:textId="77777777" w:rsidR="003B21C6" w:rsidRDefault="003B21C6" w:rsidP="003B21C6">
      <w:pPr>
        <w:pStyle w:val="B2"/>
      </w:pPr>
      <w:r>
        <w:t>42)</w:t>
      </w:r>
      <w:r>
        <w:tab/>
        <w:t>&lt;pin-management-pegc-configuration-accept&gt; element;</w:t>
      </w:r>
    </w:p>
    <w:p w14:paraId="6E7953F8" w14:textId="77777777" w:rsidR="003B21C6" w:rsidRDefault="003B21C6" w:rsidP="003B21C6">
      <w:pPr>
        <w:pStyle w:val="B2"/>
      </w:pPr>
      <w:r>
        <w:t>43)</w:t>
      </w:r>
      <w:r>
        <w:tab/>
        <w:t>&lt;pin-management-pegc-configuration-reject&gt; element;</w:t>
      </w:r>
    </w:p>
    <w:p w14:paraId="3F97308E" w14:textId="77777777" w:rsidR="003B21C6" w:rsidRDefault="003B21C6" w:rsidP="003B21C6">
      <w:pPr>
        <w:pStyle w:val="B2"/>
      </w:pPr>
      <w:r>
        <w:rPr>
          <w:rFonts w:hint="eastAsia"/>
          <w:lang w:eastAsia="zh-CN"/>
        </w:rPr>
        <w:t>4</w:t>
      </w:r>
      <w:r>
        <w:rPr>
          <w:lang w:eastAsia="zh-CN"/>
        </w:rPr>
        <w:t>4)</w:t>
      </w:r>
      <w:r>
        <w:rPr>
          <w:lang w:eastAsia="zh-CN"/>
        </w:rPr>
        <w:tab/>
      </w:r>
      <w:r>
        <w:t>&lt;pin-management-pegc-discovery-request&gt; element;</w:t>
      </w:r>
    </w:p>
    <w:p w14:paraId="262E7AF3" w14:textId="77777777" w:rsidR="003B21C6" w:rsidRDefault="003B21C6" w:rsidP="003B21C6">
      <w:pPr>
        <w:pStyle w:val="B2"/>
      </w:pPr>
      <w:r>
        <w:t>45)</w:t>
      </w:r>
      <w:r>
        <w:tab/>
        <w:t>&lt;pin-management-pegc-discovery-accept&gt;</w:t>
      </w:r>
      <w:r w:rsidRPr="00EA19E6">
        <w:t xml:space="preserve"> </w:t>
      </w:r>
      <w:r>
        <w:t>element; and</w:t>
      </w:r>
    </w:p>
    <w:p w14:paraId="602F7B11" w14:textId="77777777" w:rsidR="00277DCD" w:rsidRPr="00277DCD" w:rsidRDefault="003B21C6" w:rsidP="000F5E57">
      <w:pPr>
        <w:pStyle w:val="B2"/>
      </w:pPr>
      <w:r>
        <w:rPr>
          <w:rFonts w:hint="eastAsia"/>
          <w:lang w:eastAsia="zh-CN"/>
        </w:rPr>
        <w:t>4</w:t>
      </w:r>
      <w:r>
        <w:rPr>
          <w:lang w:eastAsia="zh-CN"/>
        </w:rPr>
        <w:t>6)</w:t>
      </w:r>
      <w:r>
        <w:rPr>
          <w:lang w:eastAsia="zh-CN"/>
        </w:rPr>
        <w:tab/>
      </w:r>
      <w:r>
        <w:t>&lt;pin-management-pegc-discovery-reject&gt;</w:t>
      </w:r>
      <w:r w:rsidRPr="00EA19E6">
        <w:t xml:space="preserve"> </w:t>
      </w:r>
      <w:r>
        <w:t>element;</w:t>
      </w:r>
    </w:p>
    <w:p w14:paraId="18911D42" w14:textId="77777777" w:rsidR="0008465F" w:rsidRDefault="0008465F" w:rsidP="0008465F">
      <w:pPr>
        <w:pStyle w:val="B1"/>
      </w:pPr>
      <w:r>
        <w:rPr>
          <w:lang w:eastAsia="zh-CN"/>
        </w:rPr>
        <w:t>b)</w:t>
      </w:r>
      <w:r>
        <w:rPr>
          <w:lang w:eastAsia="zh-CN"/>
        </w:rPr>
        <w:tab/>
        <w:t>PINAPP protocol messages only applicable to interface between PIN peer and PAE-S:</w:t>
      </w:r>
    </w:p>
    <w:p w14:paraId="121C3DE7" w14:textId="77777777" w:rsidR="0008465F" w:rsidRDefault="0008465F" w:rsidP="0008465F">
      <w:pPr>
        <w:pStyle w:val="B2"/>
      </w:pPr>
      <w:r>
        <w:rPr>
          <w:lang w:eastAsia="zh-CN"/>
        </w:rPr>
        <w:t>1)</w:t>
      </w:r>
      <w:r>
        <w:rPr>
          <w:lang w:eastAsia="zh-CN"/>
        </w:rPr>
        <w:tab/>
      </w:r>
      <w:r>
        <w:t>&lt;pine-registration-request&gt; element;</w:t>
      </w:r>
    </w:p>
    <w:p w14:paraId="607F80FC" w14:textId="77777777" w:rsidR="0008465F" w:rsidRDefault="0008465F" w:rsidP="0008465F">
      <w:pPr>
        <w:pStyle w:val="B2"/>
      </w:pPr>
      <w:r>
        <w:rPr>
          <w:lang w:eastAsia="zh-CN"/>
        </w:rPr>
        <w:t>2)</w:t>
      </w:r>
      <w:r>
        <w:rPr>
          <w:lang w:eastAsia="zh-CN"/>
        </w:rPr>
        <w:tab/>
      </w:r>
      <w:r>
        <w:t>&lt;pine-registration-accept&gt; element;</w:t>
      </w:r>
    </w:p>
    <w:p w14:paraId="16843AFC" w14:textId="77777777" w:rsidR="0008465F" w:rsidRDefault="0008465F" w:rsidP="0008465F">
      <w:pPr>
        <w:pStyle w:val="B2"/>
      </w:pPr>
      <w:r>
        <w:rPr>
          <w:lang w:eastAsia="zh-CN"/>
        </w:rPr>
        <w:t>3)</w:t>
      </w:r>
      <w:r>
        <w:rPr>
          <w:lang w:eastAsia="zh-CN"/>
        </w:rPr>
        <w:tab/>
      </w:r>
      <w:r>
        <w:t>&lt;pine-registration-reject&gt; element;</w:t>
      </w:r>
    </w:p>
    <w:p w14:paraId="69D79D8D" w14:textId="77777777" w:rsidR="0008465F" w:rsidRDefault="0008465F" w:rsidP="0008465F">
      <w:pPr>
        <w:pStyle w:val="B2"/>
        <w:rPr>
          <w:lang w:eastAsia="zh-CN"/>
        </w:rPr>
      </w:pPr>
      <w:r>
        <w:rPr>
          <w:lang w:eastAsia="zh-CN"/>
        </w:rPr>
        <w:t>4)</w:t>
      </w:r>
      <w:r>
        <w:rPr>
          <w:lang w:eastAsia="zh-CN"/>
        </w:rPr>
        <w:tab/>
      </w:r>
      <w:r>
        <w:t>&lt;pine-deregistration-request&gt; element;</w:t>
      </w:r>
    </w:p>
    <w:p w14:paraId="0FC4196B" w14:textId="77777777" w:rsidR="0008465F" w:rsidRDefault="0008465F" w:rsidP="0008465F">
      <w:pPr>
        <w:pStyle w:val="B2"/>
        <w:rPr>
          <w:lang w:eastAsia="zh-CN"/>
        </w:rPr>
      </w:pPr>
      <w:r>
        <w:rPr>
          <w:lang w:eastAsia="zh-CN"/>
        </w:rPr>
        <w:t>5)</w:t>
      </w:r>
      <w:r>
        <w:rPr>
          <w:lang w:eastAsia="zh-CN"/>
        </w:rPr>
        <w:tab/>
      </w:r>
      <w:r>
        <w:t>&lt;pine-deregistration-reject&gt; element;</w:t>
      </w:r>
    </w:p>
    <w:p w14:paraId="710FE6A0" w14:textId="77777777" w:rsidR="0008465F" w:rsidRDefault="0008465F" w:rsidP="0008465F">
      <w:pPr>
        <w:pStyle w:val="B2"/>
        <w:rPr>
          <w:lang w:eastAsia="zh-CN"/>
        </w:rPr>
      </w:pPr>
      <w:r>
        <w:rPr>
          <w:lang w:eastAsia="zh-CN"/>
        </w:rPr>
        <w:t>6)</w:t>
      </w:r>
      <w:r>
        <w:rPr>
          <w:lang w:eastAsia="zh-CN"/>
        </w:rPr>
        <w:tab/>
      </w:r>
      <w:r>
        <w:t>&lt;pine-</w:t>
      </w:r>
      <w:r>
        <w:rPr>
          <w:lang w:eastAsia="zh-CN"/>
        </w:rPr>
        <w:t>update</w:t>
      </w:r>
      <w:r>
        <w:t>-registration-request&gt; element;</w:t>
      </w:r>
    </w:p>
    <w:p w14:paraId="0A0F7047" w14:textId="77777777" w:rsidR="0008465F" w:rsidRDefault="0008465F" w:rsidP="0008465F">
      <w:pPr>
        <w:pStyle w:val="B2"/>
        <w:rPr>
          <w:lang w:eastAsia="zh-CN"/>
        </w:rPr>
      </w:pPr>
      <w:r>
        <w:t>7)</w:t>
      </w:r>
      <w:r>
        <w:tab/>
        <w:t>&lt;pine-</w:t>
      </w:r>
      <w:r>
        <w:rPr>
          <w:lang w:eastAsia="zh-CN"/>
        </w:rPr>
        <w:t>update</w:t>
      </w:r>
      <w:r>
        <w:t>-registration-reject&gt; element;</w:t>
      </w:r>
    </w:p>
    <w:p w14:paraId="0D5319DB" w14:textId="77777777" w:rsidR="0008465F" w:rsidRDefault="0008465F" w:rsidP="0008465F">
      <w:pPr>
        <w:pStyle w:val="B2"/>
      </w:pPr>
      <w:r>
        <w:rPr>
          <w:lang w:eastAsia="zh-CN"/>
        </w:rPr>
        <w:t>8)</w:t>
      </w:r>
      <w:r>
        <w:rPr>
          <w:lang w:eastAsia="zh-CN"/>
        </w:rPr>
        <w:tab/>
      </w:r>
      <w:r>
        <w:t>&lt;pin-creation-request&gt; element;</w:t>
      </w:r>
    </w:p>
    <w:p w14:paraId="481393AA" w14:textId="77777777" w:rsidR="0008465F" w:rsidRDefault="0008465F" w:rsidP="0008465F">
      <w:pPr>
        <w:pStyle w:val="B2"/>
        <w:rPr>
          <w:lang w:eastAsia="zh-CN"/>
        </w:rPr>
      </w:pPr>
      <w:r>
        <w:rPr>
          <w:lang w:eastAsia="zh-CN"/>
        </w:rPr>
        <w:t>9)</w:t>
      </w:r>
      <w:r>
        <w:rPr>
          <w:lang w:eastAsia="zh-CN"/>
        </w:rPr>
        <w:tab/>
      </w:r>
      <w:r>
        <w:t>&lt;pin-creation-accept&gt; element;</w:t>
      </w:r>
    </w:p>
    <w:p w14:paraId="3214C7EF" w14:textId="77777777" w:rsidR="0008465F" w:rsidRDefault="0008465F" w:rsidP="0008465F">
      <w:pPr>
        <w:pStyle w:val="B2"/>
      </w:pPr>
      <w:r>
        <w:rPr>
          <w:lang w:eastAsia="zh-CN"/>
        </w:rPr>
        <w:t>10)</w:t>
      </w:r>
      <w:r>
        <w:rPr>
          <w:lang w:eastAsia="zh-CN"/>
        </w:rPr>
        <w:tab/>
      </w:r>
      <w:r>
        <w:t>&lt;pin-creation-reject&gt; element;</w:t>
      </w:r>
    </w:p>
    <w:p w14:paraId="6246FA3B" w14:textId="77777777" w:rsidR="0008465F" w:rsidRDefault="0008465F" w:rsidP="0008465F">
      <w:pPr>
        <w:pStyle w:val="B2"/>
      </w:pPr>
      <w:r>
        <w:rPr>
          <w:lang w:eastAsia="zh-CN"/>
        </w:rPr>
        <w:t>11)</w:t>
      </w:r>
      <w:r>
        <w:rPr>
          <w:lang w:eastAsia="zh-CN"/>
        </w:rPr>
        <w:tab/>
      </w:r>
      <w:r>
        <w:t>&lt;pin-deletion-request&gt; element;</w:t>
      </w:r>
    </w:p>
    <w:p w14:paraId="57FAA48A" w14:textId="77777777" w:rsidR="0008465F" w:rsidRDefault="0008465F" w:rsidP="0008465F">
      <w:pPr>
        <w:pStyle w:val="B2"/>
      </w:pPr>
      <w:r>
        <w:rPr>
          <w:lang w:eastAsia="zh-CN"/>
        </w:rPr>
        <w:t>12)</w:t>
      </w:r>
      <w:r>
        <w:rPr>
          <w:lang w:eastAsia="zh-CN"/>
        </w:rPr>
        <w:tab/>
      </w:r>
      <w:r>
        <w:t>&lt;pin-deletion-reject&gt; element;</w:t>
      </w:r>
    </w:p>
    <w:p w14:paraId="45872CAE" w14:textId="77777777" w:rsidR="00E371FC" w:rsidRDefault="00E371FC" w:rsidP="00E371FC">
      <w:pPr>
        <w:pStyle w:val="B2"/>
      </w:pPr>
      <w:r>
        <w:rPr>
          <w:rFonts w:hint="eastAsia"/>
          <w:lang w:eastAsia="zh-CN"/>
        </w:rPr>
        <w:t>1</w:t>
      </w:r>
      <w:r>
        <w:rPr>
          <w:lang w:eastAsia="zh-CN"/>
        </w:rPr>
        <w:t>3)</w:t>
      </w:r>
      <w:r>
        <w:rPr>
          <w:lang w:eastAsia="zh-CN"/>
        </w:rPr>
        <w:tab/>
      </w:r>
      <w:r>
        <w:t>&lt;pin-</w:t>
      </w:r>
      <w:r>
        <w:rPr>
          <w:lang w:eastAsia="zh-CN"/>
        </w:rPr>
        <w:t>configuration</w:t>
      </w:r>
      <w:r>
        <w:t>-request&gt; element;</w:t>
      </w:r>
    </w:p>
    <w:p w14:paraId="6DC9F449" w14:textId="77777777" w:rsidR="00E371FC" w:rsidRDefault="00E371FC" w:rsidP="00E371FC">
      <w:pPr>
        <w:pStyle w:val="B2"/>
      </w:pPr>
      <w:r>
        <w:t>14)</w:t>
      </w:r>
      <w:r>
        <w:tab/>
        <w:t>&lt;pin-configuration-accept&gt; element;</w:t>
      </w:r>
    </w:p>
    <w:p w14:paraId="77AD95FE" w14:textId="77777777" w:rsidR="00E371FC" w:rsidRDefault="00E371FC" w:rsidP="00E371FC">
      <w:pPr>
        <w:pStyle w:val="B2"/>
      </w:pPr>
      <w:r>
        <w:rPr>
          <w:rFonts w:hint="eastAsia"/>
          <w:lang w:eastAsia="zh-CN"/>
        </w:rPr>
        <w:t>1</w:t>
      </w:r>
      <w:r>
        <w:rPr>
          <w:lang w:eastAsia="zh-CN"/>
        </w:rPr>
        <w:t>5)</w:t>
      </w:r>
      <w:r>
        <w:rPr>
          <w:lang w:eastAsia="zh-CN"/>
        </w:rPr>
        <w:tab/>
      </w:r>
      <w:r>
        <w:t>&lt;pin-configuration-</w:t>
      </w:r>
      <w:r>
        <w:rPr>
          <w:lang w:eastAsia="zh-CN"/>
        </w:rPr>
        <w:t>reject</w:t>
      </w:r>
      <w:r>
        <w:t>&gt; element;</w:t>
      </w:r>
    </w:p>
    <w:p w14:paraId="59602CAE" w14:textId="77777777" w:rsidR="00E371FC" w:rsidRDefault="00E371FC" w:rsidP="00E371FC">
      <w:pPr>
        <w:pStyle w:val="B2"/>
      </w:pPr>
      <w:r>
        <w:rPr>
          <w:rFonts w:hint="eastAsia"/>
          <w:lang w:eastAsia="zh-CN"/>
        </w:rPr>
        <w:t>1</w:t>
      </w:r>
      <w:r>
        <w:rPr>
          <w:lang w:eastAsia="zh-CN"/>
        </w:rPr>
        <w:t>6)</w:t>
      </w:r>
      <w:r>
        <w:rPr>
          <w:lang w:eastAsia="zh-CN"/>
        </w:rPr>
        <w:tab/>
      </w:r>
      <w:r>
        <w:t>&lt;pin-management-request&gt;</w:t>
      </w:r>
      <w:r w:rsidRPr="009301B0">
        <w:t xml:space="preserve"> </w:t>
      </w:r>
      <w:r>
        <w:t>element;</w:t>
      </w:r>
    </w:p>
    <w:p w14:paraId="599EEF58" w14:textId="77777777" w:rsidR="00E371FC" w:rsidRDefault="00E371FC" w:rsidP="00E371FC">
      <w:pPr>
        <w:pStyle w:val="B2"/>
      </w:pPr>
      <w:r>
        <w:rPr>
          <w:rFonts w:hint="eastAsia"/>
          <w:lang w:eastAsia="zh-CN"/>
        </w:rPr>
        <w:t>1</w:t>
      </w:r>
      <w:r>
        <w:rPr>
          <w:lang w:eastAsia="zh-CN"/>
        </w:rPr>
        <w:t>7)</w:t>
      </w:r>
      <w:r>
        <w:rPr>
          <w:lang w:eastAsia="zh-CN"/>
        </w:rPr>
        <w:tab/>
      </w:r>
      <w:r>
        <w:t>&lt;pin-management-reject&gt;</w:t>
      </w:r>
      <w:r w:rsidRPr="009301B0">
        <w:t xml:space="preserve"> </w:t>
      </w:r>
      <w:r>
        <w:t>element;</w:t>
      </w:r>
    </w:p>
    <w:p w14:paraId="4150DE88" w14:textId="77777777" w:rsidR="00E371FC" w:rsidRDefault="00E371FC" w:rsidP="00E371FC">
      <w:pPr>
        <w:pStyle w:val="B2"/>
      </w:pPr>
      <w:r>
        <w:rPr>
          <w:rFonts w:hint="eastAsia"/>
          <w:lang w:eastAsia="zh-CN"/>
        </w:rPr>
        <w:t>1</w:t>
      </w:r>
      <w:r>
        <w:rPr>
          <w:lang w:eastAsia="zh-CN"/>
        </w:rPr>
        <w:t>8)</w:t>
      </w:r>
      <w:r>
        <w:rPr>
          <w:lang w:eastAsia="zh-CN"/>
        </w:rPr>
        <w:tab/>
      </w:r>
      <w:r>
        <w:t>&lt;pin-profile-query-request&gt;</w:t>
      </w:r>
      <w:r w:rsidRPr="00B8122B">
        <w:t xml:space="preserve"> </w:t>
      </w:r>
      <w:r>
        <w:t>element;</w:t>
      </w:r>
    </w:p>
    <w:p w14:paraId="5675DFE5" w14:textId="77777777" w:rsidR="00E371FC" w:rsidRDefault="00E371FC" w:rsidP="00E371FC">
      <w:pPr>
        <w:pStyle w:val="B2"/>
      </w:pPr>
      <w:r>
        <w:rPr>
          <w:rFonts w:hint="eastAsia"/>
          <w:lang w:eastAsia="zh-CN"/>
        </w:rPr>
        <w:t>1</w:t>
      </w:r>
      <w:r>
        <w:rPr>
          <w:lang w:eastAsia="zh-CN"/>
        </w:rPr>
        <w:t>9)</w:t>
      </w:r>
      <w:r>
        <w:rPr>
          <w:lang w:eastAsia="zh-CN"/>
        </w:rPr>
        <w:tab/>
      </w:r>
      <w:r>
        <w:t>&lt;pin-profile-query-accept&gt; element;</w:t>
      </w:r>
    </w:p>
    <w:p w14:paraId="031B41E4" w14:textId="77777777" w:rsidR="00E371FC" w:rsidRPr="00800DAB" w:rsidRDefault="00E371FC" w:rsidP="00E371FC">
      <w:pPr>
        <w:pStyle w:val="B2"/>
        <w:rPr>
          <w:lang w:eastAsia="zh-CN"/>
        </w:rPr>
      </w:pPr>
      <w:r>
        <w:rPr>
          <w:lang w:eastAsia="zh-CN"/>
        </w:rPr>
        <w:t>20)</w:t>
      </w:r>
      <w:r>
        <w:rPr>
          <w:lang w:eastAsia="zh-CN"/>
        </w:rPr>
        <w:tab/>
      </w:r>
      <w:r>
        <w:t>&lt;pin-profile-query-reject&gt; element;</w:t>
      </w:r>
    </w:p>
    <w:p w14:paraId="47BB784E" w14:textId="77777777" w:rsidR="00E371FC" w:rsidRDefault="00E371FC" w:rsidP="00E371FC">
      <w:pPr>
        <w:pStyle w:val="B2"/>
      </w:pPr>
      <w:r>
        <w:rPr>
          <w:rFonts w:hint="eastAsia"/>
          <w:lang w:eastAsia="zh-CN"/>
        </w:rPr>
        <w:t>2</w:t>
      </w:r>
      <w:r>
        <w:rPr>
          <w:lang w:eastAsia="zh-CN"/>
        </w:rPr>
        <w:t>1)</w:t>
      </w:r>
      <w:r>
        <w:rPr>
          <w:lang w:eastAsia="zh-CN"/>
        </w:rPr>
        <w:tab/>
      </w:r>
      <w:r>
        <w:t>&lt;pin-service-switch-request&gt; element;</w:t>
      </w:r>
    </w:p>
    <w:p w14:paraId="7E03362E" w14:textId="77777777" w:rsidR="00E371FC" w:rsidRDefault="00E371FC" w:rsidP="00E371FC">
      <w:pPr>
        <w:pStyle w:val="B2"/>
      </w:pPr>
      <w:r>
        <w:t>22</w:t>
      </w:r>
      <w:r>
        <w:rPr>
          <w:rFonts w:hint="eastAsia"/>
          <w:lang w:eastAsia="zh-CN"/>
        </w:rPr>
        <w:t>)</w:t>
      </w:r>
      <w:r>
        <w:rPr>
          <w:lang w:eastAsia="zh-CN"/>
        </w:rPr>
        <w:tab/>
      </w:r>
      <w:r>
        <w:t>&lt;pin-service-switch-accept&gt; element;</w:t>
      </w:r>
    </w:p>
    <w:p w14:paraId="5C427E7E" w14:textId="77777777" w:rsidR="00E371FC" w:rsidRDefault="00E371FC" w:rsidP="00E371FC">
      <w:pPr>
        <w:pStyle w:val="B2"/>
        <w:rPr>
          <w:lang w:eastAsia="zh-CN"/>
        </w:rPr>
      </w:pPr>
      <w:r>
        <w:rPr>
          <w:rFonts w:hint="eastAsia"/>
          <w:lang w:eastAsia="zh-CN"/>
        </w:rPr>
        <w:t>2</w:t>
      </w:r>
      <w:r>
        <w:rPr>
          <w:lang w:eastAsia="zh-CN"/>
        </w:rPr>
        <w:t>3)</w:t>
      </w:r>
      <w:r>
        <w:rPr>
          <w:lang w:eastAsia="zh-CN"/>
        </w:rPr>
        <w:tab/>
      </w:r>
      <w:r>
        <w:t>&lt;pin-service-switch-reject&gt; element;</w:t>
      </w:r>
    </w:p>
    <w:p w14:paraId="7DFB844E" w14:textId="77777777" w:rsidR="00E371FC" w:rsidRDefault="00E371FC" w:rsidP="00E371FC">
      <w:pPr>
        <w:pStyle w:val="B2"/>
      </w:pPr>
      <w:r>
        <w:t>24)</w:t>
      </w:r>
      <w:r>
        <w:tab/>
        <w:t>&lt;pin-configuration-service-continuity-update-request&gt; element;</w:t>
      </w:r>
    </w:p>
    <w:p w14:paraId="350FB10D" w14:textId="77777777" w:rsidR="00E371FC" w:rsidRDefault="00E371FC" w:rsidP="00E371FC">
      <w:pPr>
        <w:pStyle w:val="B2"/>
      </w:pPr>
      <w:r>
        <w:rPr>
          <w:rFonts w:hint="eastAsia"/>
          <w:lang w:eastAsia="zh-CN"/>
        </w:rPr>
        <w:t>2</w:t>
      </w:r>
      <w:r>
        <w:rPr>
          <w:lang w:eastAsia="zh-CN"/>
        </w:rPr>
        <w:t>5)</w:t>
      </w:r>
      <w:r>
        <w:rPr>
          <w:lang w:eastAsia="zh-CN"/>
        </w:rPr>
        <w:tab/>
      </w:r>
      <w:r>
        <w:t>&lt;pin-configuration-service-continuity-update-accept&gt; element;</w:t>
      </w:r>
    </w:p>
    <w:p w14:paraId="36081E5C" w14:textId="77777777" w:rsidR="00E371FC" w:rsidRDefault="00E371FC" w:rsidP="00E371FC">
      <w:pPr>
        <w:pStyle w:val="B2"/>
      </w:pPr>
      <w:r>
        <w:rPr>
          <w:rFonts w:hint="eastAsia"/>
          <w:lang w:eastAsia="zh-CN"/>
        </w:rPr>
        <w:t>2</w:t>
      </w:r>
      <w:r>
        <w:rPr>
          <w:lang w:eastAsia="zh-CN"/>
        </w:rPr>
        <w:t>6)</w:t>
      </w:r>
      <w:r>
        <w:rPr>
          <w:lang w:eastAsia="zh-CN"/>
        </w:rPr>
        <w:tab/>
      </w:r>
      <w:r>
        <w:t>&lt;pin-configuration-service-continuity-update-reject&gt; element;</w:t>
      </w:r>
    </w:p>
    <w:p w14:paraId="708172B4" w14:textId="77777777" w:rsidR="00E371FC" w:rsidRDefault="00E371FC" w:rsidP="00E371FC">
      <w:pPr>
        <w:pStyle w:val="B2"/>
      </w:pPr>
      <w:r>
        <w:rPr>
          <w:rFonts w:hint="eastAsia"/>
          <w:lang w:eastAsia="zh-CN"/>
        </w:rPr>
        <w:t>2</w:t>
      </w:r>
      <w:r>
        <w:rPr>
          <w:lang w:eastAsia="zh-CN"/>
        </w:rPr>
        <w:t>7)</w:t>
      </w:r>
      <w:r>
        <w:rPr>
          <w:lang w:eastAsia="zh-CN"/>
        </w:rPr>
        <w:tab/>
      </w:r>
      <w:r>
        <w:t>&lt;pine-authorization-request&gt; element;</w:t>
      </w:r>
    </w:p>
    <w:p w14:paraId="311A67F1" w14:textId="77777777" w:rsidR="00E371FC" w:rsidRDefault="00E371FC" w:rsidP="00E371FC">
      <w:pPr>
        <w:pStyle w:val="B2"/>
      </w:pPr>
      <w:r>
        <w:rPr>
          <w:rFonts w:hint="eastAsia"/>
          <w:lang w:eastAsia="zh-CN"/>
        </w:rPr>
        <w:lastRenderedPageBreak/>
        <w:t>2</w:t>
      </w:r>
      <w:r>
        <w:rPr>
          <w:lang w:eastAsia="zh-CN"/>
        </w:rPr>
        <w:t>8)</w:t>
      </w:r>
      <w:r>
        <w:rPr>
          <w:lang w:eastAsia="zh-CN"/>
        </w:rPr>
        <w:tab/>
      </w:r>
      <w:r>
        <w:t>&lt;pine-authorization-accept&gt; element; and</w:t>
      </w:r>
    </w:p>
    <w:p w14:paraId="5D124877" w14:textId="77777777" w:rsidR="00E371FC" w:rsidRDefault="00E371FC" w:rsidP="0008465F">
      <w:pPr>
        <w:pStyle w:val="B2"/>
        <w:rPr>
          <w:lang w:eastAsia="zh-CN"/>
        </w:rPr>
      </w:pPr>
      <w:r>
        <w:rPr>
          <w:rFonts w:hint="eastAsia"/>
          <w:lang w:eastAsia="zh-CN"/>
        </w:rPr>
        <w:t>2</w:t>
      </w:r>
      <w:r>
        <w:rPr>
          <w:lang w:eastAsia="zh-CN"/>
        </w:rPr>
        <w:t>9)</w:t>
      </w:r>
      <w:r>
        <w:rPr>
          <w:lang w:eastAsia="zh-CN"/>
        </w:rPr>
        <w:tab/>
      </w:r>
      <w:r>
        <w:t>&lt;pine-authorization-reject&gt; element; and</w:t>
      </w:r>
    </w:p>
    <w:p w14:paraId="2172D4C0" w14:textId="77777777" w:rsidR="0008465F" w:rsidRDefault="0008465F" w:rsidP="0008465F">
      <w:pPr>
        <w:pStyle w:val="B1"/>
      </w:pPr>
      <w:r>
        <w:rPr>
          <w:lang w:eastAsia="zh-CN"/>
        </w:rPr>
        <w:t>c)</w:t>
      </w:r>
      <w:r>
        <w:rPr>
          <w:lang w:eastAsia="zh-CN"/>
        </w:rPr>
        <w:tab/>
        <w:t>PINAPP protocol messages applicable to all interfaces:</w:t>
      </w:r>
    </w:p>
    <w:p w14:paraId="4D588338" w14:textId="77777777" w:rsidR="0008465F" w:rsidRDefault="0008465F" w:rsidP="0008465F">
      <w:pPr>
        <w:pStyle w:val="B2"/>
      </w:pPr>
      <w:r>
        <w:rPr>
          <w:lang w:eastAsia="zh-CN"/>
        </w:rPr>
        <w:t>1)</w:t>
      </w:r>
      <w:r>
        <w:rPr>
          <w:lang w:eastAsia="zh-CN"/>
        </w:rPr>
        <w:tab/>
      </w:r>
      <w:r>
        <w:tab/>
        <w:t>&lt;pin-deletion-notification-request&gt;</w:t>
      </w:r>
      <w:r w:rsidR="00E371FC" w:rsidRPr="00E371FC">
        <w:t xml:space="preserve"> </w:t>
      </w:r>
      <w:r w:rsidR="00E371FC">
        <w:t>element</w:t>
      </w:r>
      <w:r>
        <w:t>;</w:t>
      </w:r>
    </w:p>
    <w:p w14:paraId="57AEE165" w14:textId="77777777" w:rsidR="0008465F" w:rsidRDefault="0008465F" w:rsidP="0008465F">
      <w:pPr>
        <w:pStyle w:val="B2"/>
      </w:pPr>
      <w:r>
        <w:rPr>
          <w:lang w:eastAsia="zh-CN"/>
        </w:rPr>
        <w:t>2)</w:t>
      </w:r>
      <w:r>
        <w:rPr>
          <w:lang w:eastAsia="zh-CN"/>
        </w:rPr>
        <w:tab/>
      </w:r>
      <w:r>
        <w:tab/>
        <w:t>&lt;pin-deletion-notification-reject&gt;</w:t>
      </w:r>
      <w:r w:rsidR="00E371FC" w:rsidRPr="00E371FC">
        <w:t xml:space="preserve"> </w:t>
      </w:r>
      <w:r w:rsidR="00E371FC">
        <w:t>element</w:t>
      </w:r>
      <w:r>
        <w:t>;</w:t>
      </w:r>
    </w:p>
    <w:p w14:paraId="6B09C8AA" w14:textId="77777777" w:rsidR="00277DCD" w:rsidRDefault="00277DCD" w:rsidP="00277DCD">
      <w:pPr>
        <w:pStyle w:val="B2"/>
      </w:pPr>
      <w:r>
        <w:rPr>
          <w:lang w:eastAsia="zh-CN"/>
        </w:rPr>
        <w:t>3)</w:t>
      </w:r>
      <w:r>
        <w:rPr>
          <w:lang w:eastAsia="zh-CN"/>
        </w:rPr>
        <w:tab/>
      </w:r>
      <w:r>
        <w:t>&lt;pin-discovery-request&gt;</w:t>
      </w:r>
      <w:r w:rsidR="00E371FC" w:rsidRPr="00E371FC">
        <w:t xml:space="preserve"> </w:t>
      </w:r>
      <w:r w:rsidR="00E371FC">
        <w:t>element</w:t>
      </w:r>
      <w:r>
        <w:t>;</w:t>
      </w:r>
    </w:p>
    <w:p w14:paraId="71640DF4" w14:textId="77777777" w:rsidR="00277DCD" w:rsidRDefault="00277DCD" w:rsidP="00277DCD">
      <w:pPr>
        <w:pStyle w:val="B2"/>
      </w:pPr>
      <w:r>
        <w:rPr>
          <w:lang w:eastAsia="zh-CN"/>
        </w:rPr>
        <w:t>4)</w:t>
      </w:r>
      <w:r>
        <w:rPr>
          <w:lang w:eastAsia="zh-CN"/>
        </w:rPr>
        <w:tab/>
      </w:r>
      <w:r>
        <w:t>&lt;pin-discovery-accept&gt;</w:t>
      </w:r>
      <w:r w:rsidR="00E371FC" w:rsidRPr="00E371FC">
        <w:t xml:space="preserve"> </w:t>
      </w:r>
      <w:r w:rsidR="00E371FC">
        <w:t>element</w:t>
      </w:r>
      <w:r>
        <w:t>;</w:t>
      </w:r>
    </w:p>
    <w:p w14:paraId="26782E92" w14:textId="77777777" w:rsidR="00277DCD" w:rsidRDefault="00277DCD" w:rsidP="00277DCD">
      <w:pPr>
        <w:pStyle w:val="B2"/>
      </w:pPr>
      <w:r>
        <w:rPr>
          <w:lang w:eastAsia="zh-CN"/>
        </w:rPr>
        <w:t>5)</w:t>
      </w:r>
      <w:r>
        <w:rPr>
          <w:lang w:eastAsia="zh-CN"/>
        </w:rPr>
        <w:tab/>
      </w:r>
      <w:r>
        <w:t>&lt;pin-discovery-reject&gt;</w:t>
      </w:r>
      <w:r w:rsidR="00E371FC" w:rsidRPr="00E371FC">
        <w:t xml:space="preserve"> </w:t>
      </w:r>
      <w:r w:rsidR="00E371FC">
        <w:t>element</w:t>
      </w:r>
      <w:r>
        <w:t>;</w:t>
      </w:r>
    </w:p>
    <w:p w14:paraId="6B9F644A" w14:textId="77777777" w:rsidR="00E371FC" w:rsidRDefault="00E371FC" w:rsidP="00E371FC">
      <w:pPr>
        <w:pStyle w:val="B2"/>
      </w:pPr>
      <w:r>
        <w:rPr>
          <w:rFonts w:hint="eastAsia"/>
          <w:lang w:eastAsia="zh-CN"/>
        </w:rPr>
        <w:t>6</w:t>
      </w:r>
      <w:r>
        <w:rPr>
          <w:lang w:eastAsia="zh-CN"/>
        </w:rPr>
        <w:t>)</w:t>
      </w:r>
      <w:r>
        <w:rPr>
          <w:lang w:eastAsia="zh-CN"/>
        </w:rPr>
        <w:tab/>
      </w:r>
      <w:r>
        <w:t>&lt;pin-status-subscribe-request&gt;</w:t>
      </w:r>
      <w:r w:rsidRPr="00CC427C">
        <w:t xml:space="preserve"> </w:t>
      </w:r>
      <w:r>
        <w:t>element;</w:t>
      </w:r>
    </w:p>
    <w:p w14:paraId="5CD74F23" w14:textId="77777777" w:rsidR="00E371FC" w:rsidRDefault="00E371FC" w:rsidP="00E371FC">
      <w:pPr>
        <w:pStyle w:val="B2"/>
        <w:rPr>
          <w:lang w:eastAsia="zh-CN"/>
        </w:rPr>
      </w:pPr>
      <w:r>
        <w:rPr>
          <w:rFonts w:hint="eastAsia"/>
          <w:lang w:eastAsia="zh-CN"/>
        </w:rPr>
        <w:t>7</w:t>
      </w:r>
      <w:r>
        <w:rPr>
          <w:lang w:eastAsia="zh-CN"/>
        </w:rPr>
        <w:t>)</w:t>
      </w:r>
      <w:r>
        <w:rPr>
          <w:lang w:eastAsia="zh-CN"/>
        </w:rPr>
        <w:tab/>
      </w:r>
      <w:r w:rsidRPr="004E5C94">
        <w:rPr>
          <w:lang w:eastAsia="zh-CN"/>
        </w:rPr>
        <w:t>&lt;pin-status-subscribe-accept&gt;</w:t>
      </w:r>
      <w:r w:rsidRPr="00CC427C">
        <w:t xml:space="preserve"> </w:t>
      </w:r>
      <w:r>
        <w:t>element</w:t>
      </w:r>
      <w:r>
        <w:rPr>
          <w:lang w:eastAsia="zh-CN"/>
        </w:rPr>
        <w:t>;</w:t>
      </w:r>
    </w:p>
    <w:p w14:paraId="4B03CD0D" w14:textId="77777777" w:rsidR="00E371FC" w:rsidRDefault="00E371FC" w:rsidP="00E371FC">
      <w:pPr>
        <w:pStyle w:val="B2"/>
        <w:rPr>
          <w:lang w:eastAsia="zh-CN"/>
        </w:rPr>
      </w:pPr>
      <w:r>
        <w:rPr>
          <w:lang w:eastAsia="zh-CN"/>
        </w:rPr>
        <w:t>8)</w:t>
      </w:r>
      <w:r>
        <w:rPr>
          <w:lang w:eastAsia="zh-CN"/>
        </w:rPr>
        <w:tab/>
      </w:r>
      <w:r w:rsidRPr="004E5C94">
        <w:rPr>
          <w:lang w:eastAsia="zh-CN"/>
        </w:rPr>
        <w:t>&lt;pin-status-subscribe-</w:t>
      </w:r>
      <w:r>
        <w:rPr>
          <w:lang w:eastAsia="zh-CN"/>
        </w:rPr>
        <w:t>reject</w:t>
      </w:r>
      <w:r w:rsidRPr="004E5C94">
        <w:rPr>
          <w:lang w:eastAsia="zh-CN"/>
        </w:rPr>
        <w:t>&gt;</w:t>
      </w:r>
      <w:r w:rsidRPr="00CC427C">
        <w:t xml:space="preserve"> </w:t>
      </w:r>
      <w:r>
        <w:t>element</w:t>
      </w:r>
      <w:r>
        <w:rPr>
          <w:lang w:eastAsia="zh-CN"/>
        </w:rPr>
        <w:t>;</w:t>
      </w:r>
    </w:p>
    <w:p w14:paraId="6BDE55AB" w14:textId="77777777" w:rsidR="00E371FC" w:rsidRDefault="00E371FC" w:rsidP="00E371FC">
      <w:pPr>
        <w:pStyle w:val="B2"/>
        <w:rPr>
          <w:lang w:eastAsia="zh-CN"/>
        </w:rPr>
      </w:pPr>
      <w:r>
        <w:rPr>
          <w:lang w:eastAsia="zh-CN"/>
        </w:rPr>
        <w:t>9)</w:t>
      </w:r>
      <w:r>
        <w:rPr>
          <w:lang w:eastAsia="zh-CN"/>
        </w:rPr>
        <w:tab/>
      </w:r>
      <w:r w:rsidRPr="00333DB8">
        <w:rPr>
          <w:lang w:eastAsia="zh-CN"/>
        </w:rPr>
        <w:t>&lt;pin-status-update-request&gt;</w:t>
      </w:r>
      <w:r w:rsidRPr="00CC427C">
        <w:t xml:space="preserve"> </w:t>
      </w:r>
      <w:r>
        <w:t>element</w:t>
      </w:r>
      <w:r>
        <w:rPr>
          <w:lang w:eastAsia="zh-CN"/>
        </w:rPr>
        <w:t>;</w:t>
      </w:r>
    </w:p>
    <w:p w14:paraId="4B897B2E" w14:textId="77777777" w:rsidR="00E371FC" w:rsidRDefault="00E371FC" w:rsidP="00E371FC">
      <w:pPr>
        <w:pStyle w:val="B2"/>
        <w:rPr>
          <w:lang w:eastAsia="zh-CN"/>
        </w:rPr>
      </w:pPr>
      <w:r>
        <w:rPr>
          <w:lang w:eastAsia="zh-CN"/>
        </w:rPr>
        <w:t>10)</w:t>
      </w:r>
      <w:r>
        <w:rPr>
          <w:lang w:eastAsia="zh-CN"/>
        </w:rPr>
        <w:tab/>
      </w:r>
      <w:r>
        <w:rPr>
          <w:lang w:eastAsia="zh-CN"/>
        </w:rPr>
        <w:tab/>
      </w:r>
      <w:r w:rsidRPr="00333DB8">
        <w:rPr>
          <w:lang w:eastAsia="zh-CN"/>
        </w:rPr>
        <w:t>&lt;pin-status-update-</w:t>
      </w:r>
      <w:r>
        <w:rPr>
          <w:lang w:eastAsia="zh-CN"/>
        </w:rPr>
        <w:t>accept</w:t>
      </w:r>
      <w:r w:rsidRPr="00333DB8">
        <w:rPr>
          <w:lang w:eastAsia="zh-CN"/>
        </w:rPr>
        <w:t>&gt;</w:t>
      </w:r>
      <w:r w:rsidRPr="00CC427C">
        <w:t xml:space="preserve"> </w:t>
      </w:r>
      <w:r>
        <w:t>element</w:t>
      </w:r>
      <w:r>
        <w:rPr>
          <w:lang w:eastAsia="zh-CN"/>
        </w:rPr>
        <w:t>;</w:t>
      </w:r>
    </w:p>
    <w:p w14:paraId="74476980" w14:textId="77777777" w:rsidR="00E371FC" w:rsidRDefault="00E371FC" w:rsidP="00E371FC">
      <w:pPr>
        <w:pStyle w:val="B2"/>
      </w:pPr>
      <w:r>
        <w:t>11)</w:t>
      </w:r>
      <w:r>
        <w:tab/>
        <w:t>&lt;pin-status-update-reject&gt;</w:t>
      </w:r>
      <w:r w:rsidRPr="00CC427C">
        <w:t xml:space="preserve"> </w:t>
      </w:r>
      <w:r>
        <w:t>element;</w:t>
      </w:r>
    </w:p>
    <w:p w14:paraId="72A752E0" w14:textId="77777777" w:rsidR="00E371FC" w:rsidRDefault="00E371FC" w:rsidP="00E371FC">
      <w:pPr>
        <w:pStyle w:val="B2"/>
      </w:pPr>
      <w:r>
        <w:rPr>
          <w:rFonts w:hint="eastAsia"/>
          <w:lang w:eastAsia="zh-CN"/>
        </w:rPr>
        <w:t>1</w:t>
      </w:r>
      <w:r>
        <w:rPr>
          <w:lang w:eastAsia="zh-CN"/>
        </w:rPr>
        <w:t>2)</w:t>
      </w:r>
      <w:r>
        <w:rPr>
          <w:lang w:eastAsia="zh-CN"/>
        </w:rPr>
        <w:tab/>
      </w:r>
      <w:r>
        <w:t>&lt;pin-status-notify&gt;</w:t>
      </w:r>
      <w:r w:rsidRPr="00CC427C">
        <w:t xml:space="preserve"> </w:t>
      </w:r>
      <w:r>
        <w:t>element;</w:t>
      </w:r>
    </w:p>
    <w:p w14:paraId="1823537D" w14:textId="77777777" w:rsidR="00E371FC" w:rsidRDefault="00E371FC" w:rsidP="00E371FC">
      <w:pPr>
        <w:pStyle w:val="B2"/>
      </w:pPr>
      <w:r>
        <w:rPr>
          <w:rFonts w:hint="eastAsia"/>
          <w:lang w:eastAsia="zh-CN"/>
        </w:rPr>
        <w:t>1</w:t>
      </w:r>
      <w:r>
        <w:rPr>
          <w:lang w:eastAsia="zh-CN"/>
        </w:rPr>
        <w:t>3)</w:t>
      </w:r>
      <w:r>
        <w:rPr>
          <w:lang w:eastAsia="zh-CN"/>
        </w:rPr>
        <w:tab/>
      </w:r>
      <w:r>
        <w:t>&lt;pin-status-unsubscribe-request&gt;</w:t>
      </w:r>
      <w:r w:rsidRPr="00CC427C">
        <w:t xml:space="preserve"> </w:t>
      </w:r>
      <w:r>
        <w:t>element;</w:t>
      </w:r>
    </w:p>
    <w:p w14:paraId="1E469C7B" w14:textId="77777777" w:rsidR="00E371FC" w:rsidRDefault="00E371FC" w:rsidP="00E371FC">
      <w:pPr>
        <w:pStyle w:val="B2"/>
      </w:pPr>
      <w:r>
        <w:rPr>
          <w:rFonts w:hint="eastAsia"/>
          <w:lang w:eastAsia="zh-CN"/>
        </w:rPr>
        <w:t>1</w:t>
      </w:r>
      <w:r>
        <w:rPr>
          <w:lang w:eastAsia="zh-CN"/>
        </w:rPr>
        <w:t>4)</w:t>
      </w:r>
      <w:r>
        <w:rPr>
          <w:lang w:eastAsia="zh-CN"/>
        </w:rPr>
        <w:tab/>
      </w:r>
      <w:r>
        <w:t>&lt;pin-status-unsubscribe-reject&gt;</w:t>
      </w:r>
      <w:r w:rsidRPr="00CC427C">
        <w:t xml:space="preserve"> </w:t>
      </w:r>
      <w:r>
        <w:t>element;</w:t>
      </w:r>
    </w:p>
    <w:p w14:paraId="15EDEBC2" w14:textId="77777777" w:rsidR="00E371FC" w:rsidRDefault="00E371FC" w:rsidP="00E371FC">
      <w:pPr>
        <w:pStyle w:val="B2"/>
      </w:pPr>
      <w:r>
        <w:rPr>
          <w:rFonts w:hint="eastAsia"/>
          <w:lang w:eastAsia="zh-CN"/>
        </w:rPr>
        <w:t>1</w:t>
      </w:r>
      <w:r>
        <w:rPr>
          <w:lang w:eastAsia="zh-CN"/>
        </w:rPr>
        <w:t>5)</w:t>
      </w:r>
      <w:r>
        <w:rPr>
          <w:lang w:eastAsia="zh-CN"/>
        </w:rPr>
        <w:tab/>
      </w:r>
      <w:r>
        <w:t>&lt;pin-heartbeat&gt; element;</w:t>
      </w:r>
    </w:p>
    <w:p w14:paraId="637A397B" w14:textId="77777777" w:rsidR="00E371FC" w:rsidRDefault="00E371FC" w:rsidP="00E371FC">
      <w:pPr>
        <w:pStyle w:val="B2"/>
      </w:pPr>
      <w:r>
        <w:rPr>
          <w:rFonts w:hint="eastAsia"/>
          <w:lang w:eastAsia="zh-CN"/>
        </w:rPr>
        <w:t>1</w:t>
      </w:r>
      <w:r>
        <w:rPr>
          <w:lang w:eastAsia="zh-CN"/>
        </w:rPr>
        <w:t>6)</w:t>
      </w:r>
      <w:r>
        <w:rPr>
          <w:lang w:eastAsia="zh-CN"/>
        </w:rPr>
        <w:tab/>
      </w:r>
      <w:r>
        <w:t>&lt;pin-connectivity-subscribe-request&gt;</w:t>
      </w:r>
      <w:r w:rsidRPr="00A26790">
        <w:t xml:space="preserve"> </w:t>
      </w:r>
      <w:r>
        <w:t>element;</w:t>
      </w:r>
    </w:p>
    <w:p w14:paraId="62FC12E0" w14:textId="77777777" w:rsidR="00E371FC" w:rsidRDefault="00E371FC" w:rsidP="00E371FC">
      <w:pPr>
        <w:pStyle w:val="B2"/>
      </w:pPr>
      <w:r>
        <w:rPr>
          <w:rFonts w:hint="eastAsia"/>
          <w:lang w:eastAsia="zh-CN"/>
        </w:rPr>
        <w:t>1</w:t>
      </w:r>
      <w:r>
        <w:rPr>
          <w:lang w:eastAsia="zh-CN"/>
        </w:rPr>
        <w:t>7)</w:t>
      </w:r>
      <w:r>
        <w:rPr>
          <w:lang w:eastAsia="zh-CN"/>
        </w:rPr>
        <w:tab/>
      </w:r>
      <w:r>
        <w:t>&lt;pin-connectivity-subscribe-accept&gt;</w:t>
      </w:r>
      <w:r w:rsidRPr="001A476D">
        <w:t xml:space="preserve"> </w:t>
      </w:r>
      <w:r>
        <w:t>element;</w:t>
      </w:r>
    </w:p>
    <w:p w14:paraId="7B6D0A7E" w14:textId="77777777" w:rsidR="00E371FC" w:rsidRDefault="00E371FC" w:rsidP="00E371FC">
      <w:pPr>
        <w:pStyle w:val="B2"/>
      </w:pPr>
      <w:r>
        <w:rPr>
          <w:rFonts w:hint="eastAsia"/>
          <w:lang w:eastAsia="zh-CN"/>
        </w:rPr>
        <w:t>1</w:t>
      </w:r>
      <w:r>
        <w:rPr>
          <w:lang w:eastAsia="zh-CN"/>
        </w:rPr>
        <w:t>8)</w:t>
      </w:r>
      <w:r>
        <w:rPr>
          <w:lang w:eastAsia="zh-CN"/>
        </w:rPr>
        <w:tab/>
      </w:r>
      <w:r>
        <w:t>&lt;pin-connectivity-subscribe-reject&gt;</w:t>
      </w:r>
      <w:r w:rsidRPr="001A476D">
        <w:t xml:space="preserve"> </w:t>
      </w:r>
      <w:r>
        <w:t>element;</w:t>
      </w:r>
    </w:p>
    <w:p w14:paraId="21386BED" w14:textId="77777777" w:rsidR="00E371FC" w:rsidRDefault="00E371FC" w:rsidP="00E371FC">
      <w:pPr>
        <w:pStyle w:val="B2"/>
      </w:pPr>
      <w:r>
        <w:rPr>
          <w:rFonts w:hint="eastAsia"/>
          <w:lang w:eastAsia="zh-CN"/>
        </w:rPr>
        <w:t>1</w:t>
      </w:r>
      <w:r>
        <w:rPr>
          <w:lang w:eastAsia="zh-CN"/>
        </w:rPr>
        <w:t>9)</w:t>
      </w:r>
      <w:r>
        <w:rPr>
          <w:lang w:eastAsia="zh-CN"/>
        </w:rPr>
        <w:tab/>
      </w:r>
      <w:r>
        <w:t>&lt;pin-connectivity-notify&gt;</w:t>
      </w:r>
      <w:r w:rsidRPr="00DB2979">
        <w:t xml:space="preserve"> </w:t>
      </w:r>
      <w:r>
        <w:t>element;</w:t>
      </w:r>
    </w:p>
    <w:p w14:paraId="0C912929" w14:textId="77777777" w:rsidR="00E371FC" w:rsidRDefault="00E371FC" w:rsidP="00E371FC">
      <w:pPr>
        <w:pStyle w:val="B2"/>
      </w:pPr>
      <w:r>
        <w:rPr>
          <w:rFonts w:hint="eastAsia"/>
          <w:lang w:eastAsia="zh-CN"/>
        </w:rPr>
        <w:t>2</w:t>
      </w:r>
      <w:r>
        <w:rPr>
          <w:lang w:eastAsia="zh-CN"/>
        </w:rPr>
        <w:t>0)</w:t>
      </w:r>
      <w:r>
        <w:rPr>
          <w:lang w:eastAsia="zh-CN"/>
        </w:rPr>
        <w:tab/>
      </w:r>
      <w:r>
        <w:t>&lt;pin-connectivity-notify-reject&gt;</w:t>
      </w:r>
      <w:r w:rsidRPr="0012201E">
        <w:t xml:space="preserve"> </w:t>
      </w:r>
      <w:r>
        <w:t>element;</w:t>
      </w:r>
    </w:p>
    <w:p w14:paraId="37E4B701" w14:textId="77777777" w:rsidR="00E371FC" w:rsidRDefault="00E371FC" w:rsidP="00E371FC">
      <w:pPr>
        <w:pStyle w:val="B2"/>
      </w:pPr>
      <w:r>
        <w:rPr>
          <w:lang w:eastAsia="zh-CN"/>
        </w:rPr>
        <w:t>21)</w:t>
      </w:r>
      <w:r>
        <w:rPr>
          <w:lang w:eastAsia="zh-CN"/>
        </w:rPr>
        <w:tab/>
      </w:r>
      <w:r>
        <w:t>&lt;pin-connectivity-update-request&gt;</w:t>
      </w:r>
      <w:r w:rsidRPr="00A26790">
        <w:t xml:space="preserve"> </w:t>
      </w:r>
      <w:r>
        <w:t>element;</w:t>
      </w:r>
    </w:p>
    <w:p w14:paraId="5C4D622D" w14:textId="77777777" w:rsidR="00E371FC" w:rsidRDefault="00E371FC" w:rsidP="00E371FC">
      <w:pPr>
        <w:pStyle w:val="B2"/>
      </w:pPr>
      <w:r>
        <w:rPr>
          <w:lang w:eastAsia="zh-CN"/>
        </w:rPr>
        <w:t>22)</w:t>
      </w:r>
      <w:r>
        <w:rPr>
          <w:lang w:eastAsia="zh-CN"/>
        </w:rPr>
        <w:tab/>
      </w:r>
      <w:r>
        <w:t>&lt;pin-connectivity-update-accept&gt;</w:t>
      </w:r>
      <w:r w:rsidRPr="001A476D">
        <w:t xml:space="preserve"> </w:t>
      </w:r>
      <w:r>
        <w:t>element;</w:t>
      </w:r>
    </w:p>
    <w:p w14:paraId="1FBC36C2" w14:textId="77777777" w:rsidR="00E371FC" w:rsidRDefault="00E371FC" w:rsidP="00E371FC">
      <w:pPr>
        <w:pStyle w:val="B2"/>
      </w:pPr>
      <w:r>
        <w:rPr>
          <w:lang w:eastAsia="zh-CN"/>
        </w:rPr>
        <w:t>23)</w:t>
      </w:r>
      <w:r>
        <w:rPr>
          <w:lang w:eastAsia="zh-CN"/>
        </w:rPr>
        <w:tab/>
      </w:r>
      <w:r>
        <w:t>&lt;pin-connectivity-update-reject&gt;</w:t>
      </w:r>
      <w:r w:rsidRPr="001A476D">
        <w:t xml:space="preserve"> </w:t>
      </w:r>
      <w:r>
        <w:t>element;</w:t>
      </w:r>
    </w:p>
    <w:p w14:paraId="128D8539" w14:textId="77777777" w:rsidR="00E371FC" w:rsidRDefault="00E371FC" w:rsidP="00E371FC">
      <w:pPr>
        <w:pStyle w:val="B2"/>
      </w:pPr>
      <w:r>
        <w:rPr>
          <w:lang w:eastAsia="zh-CN"/>
        </w:rPr>
        <w:t>24)</w:t>
      </w:r>
      <w:r>
        <w:rPr>
          <w:lang w:eastAsia="zh-CN"/>
        </w:rPr>
        <w:tab/>
      </w:r>
      <w:r>
        <w:t>&lt;pin-connectivity-unsubscribe-request&gt;</w:t>
      </w:r>
      <w:r w:rsidRPr="00A26790">
        <w:t xml:space="preserve"> </w:t>
      </w:r>
      <w:r>
        <w:t>element;</w:t>
      </w:r>
    </w:p>
    <w:p w14:paraId="5A3C9FE4" w14:textId="77777777" w:rsidR="00E371FC" w:rsidRDefault="00E371FC" w:rsidP="00E371FC">
      <w:pPr>
        <w:pStyle w:val="B2"/>
      </w:pPr>
      <w:r>
        <w:rPr>
          <w:lang w:eastAsia="zh-CN"/>
        </w:rPr>
        <w:t>25)</w:t>
      </w:r>
      <w:r>
        <w:rPr>
          <w:lang w:eastAsia="zh-CN"/>
        </w:rPr>
        <w:tab/>
      </w:r>
      <w:r>
        <w:t>&lt;pin-connectivity-unsubscribe-reject&gt;</w:t>
      </w:r>
      <w:r w:rsidRPr="001A476D">
        <w:t xml:space="preserve"> </w:t>
      </w:r>
      <w:r>
        <w:t>element;</w:t>
      </w:r>
    </w:p>
    <w:p w14:paraId="62CED2E8" w14:textId="77777777" w:rsidR="00E371FC" w:rsidRDefault="00E371FC" w:rsidP="00E371FC">
      <w:pPr>
        <w:pStyle w:val="B2"/>
      </w:pPr>
      <w:r>
        <w:rPr>
          <w:rFonts w:hint="eastAsia"/>
          <w:lang w:eastAsia="zh-CN"/>
        </w:rPr>
        <w:t>2</w:t>
      </w:r>
      <w:r>
        <w:rPr>
          <w:lang w:eastAsia="zh-CN"/>
        </w:rPr>
        <w:t>6)</w:t>
      </w:r>
      <w:r>
        <w:rPr>
          <w:lang w:eastAsia="zh-CN"/>
        </w:rPr>
        <w:tab/>
      </w:r>
      <w:r>
        <w:t>&lt;pin-as-discovery-request&gt; element;</w:t>
      </w:r>
    </w:p>
    <w:p w14:paraId="337DE965" w14:textId="77777777" w:rsidR="00E371FC" w:rsidRDefault="00E371FC" w:rsidP="00E371FC">
      <w:pPr>
        <w:pStyle w:val="B2"/>
      </w:pPr>
      <w:r>
        <w:rPr>
          <w:rFonts w:hint="eastAsia"/>
          <w:lang w:eastAsia="zh-CN"/>
        </w:rPr>
        <w:t>2</w:t>
      </w:r>
      <w:r>
        <w:rPr>
          <w:lang w:eastAsia="zh-CN"/>
        </w:rPr>
        <w:t>7)</w:t>
      </w:r>
      <w:r>
        <w:rPr>
          <w:lang w:eastAsia="zh-CN"/>
        </w:rPr>
        <w:tab/>
      </w:r>
      <w:r>
        <w:t>&lt;pin-as-discovery-accept&gt; element;</w:t>
      </w:r>
    </w:p>
    <w:p w14:paraId="006F9CBD" w14:textId="77777777" w:rsidR="00E371FC" w:rsidRDefault="00E371FC" w:rsidP="00E371FC">
      <w:pPr>
        <w:pStyle w:val="B2"/>
      </w:pPr>
      <w:r>
        <w:t>28)</w:t>
      </w:r>
      <w:r>
        <w:tab/>
        <w:t>&lt;pin-as-discovery-reject&gt; element;</w:t>
      </w:r>
    </w:p>
    <w:p w14:paraId="54DCB85B" w14:textId="77777777" w:rsidR="00E371FC" w:rsidRPr="00080712" w:rsidRDefault="00E371FC" w:rsidP="00E371FC">
      <w:pPr>
        <w:pStyle w:val="B2"/>
        <w:rPr>
          <w:lang w:eastAsia="zh-CN"/>
        </w:rPr>
      </w:pPr>
      <w:r>
        <w:rPr>
          <w:rFonts w:hint="eastAsia"/>
          <w:lang w:eastAsia="zh-CN"/>
        </w:rPr>
        <w:t>2</w:t>
      </w:r>
      <w:r>
        <w:rPr>
          <w:lang w:eastAsia="zh-CN"/>
        </w:rPr>
        <w:t>9)</w:t>
      </w:r>
      <w:r>
        <w:rPr>
          <w:lang w:eastAsia="zh-CN"/>
        </w:rPr>
        <w:tab/>
      </w:r>
      <w:r>
        <w:t>&lt;pin-configuration-service-switch-configure-request&gt; element; and</w:t>
      </w:r>
    </w:p>
    <w:p w14:paraId="32994FA8" w14:textId="77777777" w:rsidR="000A6AC5" w:rsidRDefault="00E371FC" w:rsidP="000F5E57">
      <w:pPr>
        <w:pStyle w:val="B2"/>
      </w:pPr>
      <w:r>
        <w:rPr>
          <w:lang w:eastAsia="zh-CN"/>
        </w:rPr>
        <w:t>30)</w:t>
      </w:r>
      <w:r>
        <w:rPr>
          <w:lang w:eastAsia="zh-CN"/>
        </w:rPr>
        <w:tab/>
      </w:r>
      <w:r>
        <w:t>&lt;pin-configuration-service-switch-configure-reject&gt; element.</w:t>
      </w:r>
    </w:p>
    <w:p w14:paraId="3E91A1BE" w14:textId="77777777" w:rsidR="007D306C" w:rsidRPr="007D306C" w:rsidRDefault="007D306C" w:rsidP="007D306C">
      <w:r>
        <w:t>Each of the above message is presented in the XML document as an XML element named after the corresponding message.</w:t>
      </w:r>
    </w:p>
    <w:p w14:paraId="73F6DB53" w14:textId="77777777" w:rsidR="005533A0" w:rsidRDefault="005533A0" w:rsidP="005533A0">
      <w:pPr>
        <w:pStyle w:val="Heading3"/>
      </w:pPr>
      <w:bookmarkStart w:id="569" w:name="_CR6_2_4"/>
      <w:bookmarkStart w:id="570" w:name="_Toc172038259"/>
      <w:bookmarkEnd w:id="569"/>
      <w:r>
        <w:rPr>
          <w:rFonts w:hint="eastAsia"/>
          <w:lang w:eastAsia="zh-CN"/>
        </w:rPr>
        <w:lastRenderedPageBreak/>
        <w:t>6</w:t>
      </w:r>
      <w:r>
        <w:rPr>
          <w:lang w:eastAsia="zh-CN"/>
        </w:rPr>
        <w:t>.2.</w:t>
      </w:r>
      <w:r w:rsidR="00E154DE">
        <w:rPr>
          <w:lang w:eastAsia="zh-CN"/>
        </w:rPr>
        <w:t>4</w:t>
      </w:r>
      <w:r>
        <w:rPr>
          <w:lang w:eastAsia="zh-CN"/>
        </w:rPr>
        <w:tab/>
      </w:r>
      <w:r>
        <w:t>XML schema</w:t>
      </w:r>
      <w:bookmarkEnd w:id="570"/>
    </w:p>
    <w:p w14:paraId="6048EF2B" w14:textId="77777777" w:rsidR="007D306C" w:rsidRDefault="007D306C" w:rsidP="007D306C">
      <w:r>
        <w:t>An entity receiving the XML body ignores any unknown XML element and any unknown XML attribute.</w:t>
      </w:r>
    </w:p>
    <w:p w14:paraId="690C33BD" w14:textId="77777777" w:rsidR="00AE00BA" w:rsidRPr="002B59F6" w:rsidRDefault="00AE00BA" w:rsidP="00AE00BA">
      <w:pPr>
        <w:pStyle w:val="PL"/>
        <w:rPr>
          <w:lang w:val="sv-SE" w:eastAsia="en-GB"/>
        </w:rPr>
      </w:pPr>
      <w:r w:rsidRPr="002B59F6">
        <w:rPr>
          <w:lang w:val="sv-SE"/>
        </w:rPr>
        <w:t>&lt;?xml version="1.0" encoding="UTF-8"?&gt;</w:t>
      </w:r>
    </w:p>
    <w:p w14:paraId="1429C1D0" w14:textId="77777777" w:rsidR="00AE00BA" w:rsidRPr="002B59F6" w:rsidRDefault="00AE00BA" w:rsidP="00AE00BA">
      <w:pPr>
        <w:pStyle w:val="PL"/>
        <w:rPr>
          <w:lang w:val="sv-SE"/>
        </w:rPr>
      </w:pPr>
      <w:r w:rsidRPr="002B59F6">
        <w:rPr>
          <w:lang w:val="sv-SE"/>
        </w:rPr>
        <w:t>&lt;xs:schema xmlns:xs="http://www.w3.org/2001/XMLSchema"</w:t>
      </w:r>
    </w:p>
    <w:p w14:paraId="20FD0E79" w14:textId="77777777" w:rsidR="00AE00BA" w:rsidRPr="002B59F6" w:rsidRDefault="00AE00BA" w:rsidP="00AE00BA">
      <w:pPr>
        <w:pStyle w:val="PL"/>
        <w:rPr>
          <w:lang w:val="sv-SE"/>
        </w:rPr>
      </w:pPr>
      <w:r w:rsidRPr="002B59F6">
        <w:rPr>
          <w:lang w:val="sv-SE"/>
        </w:rPr>
        <w:t xml:space="preserve">           xmlns:</w:t>
      </w:r>
      <w:r w:rsidRPr="002B59F6">
        <w:rPr>
          <w:lang w:val="sv-SE" w:eastAsia="zh-CN"/>
        </w:rPr>
        <w:t>pinapp</w:t>
      </w:r>
      <w:r w:rsidRPr="002B59F6">
        <w:rPr>
          <w:lang w:val="sv-SE"/>
        </w:rPr>
        <w:t>="urn:3GPP:ns:pinapp:2023"</w:t>
      </w:r>
    </w:p>
    <w:p w14:paraId="2720FD7E" w14:textId="77777777" w:rsidR="00AE00BA" w:rsidRDefault="00AE00BA" w:rsidP="00AE00BA">
      <w:pPr>
        <w:pStyle w:val="PL"/>
      </w:pPr>
      <w:r w:rsidRPr="002B59F6">
        <w:rPr>
          <w:lang w:val="sv-SE"/>
        </w:rPr>
        <w:t xml:space="preserve">           </w:t>
      </w:r>
      <w:r>
        <w:t>elementFormDefault="qualified"</w:t>
      </w:r>
    </w:p>
    <w:p w14:paraId="37A993D4" w14:textId="77777777" w:rsidR="00AE00BA" w:rsidRDefault="00AE00BA" w:rsidP="00AE00BA">
      <w:pPr>
        <w:pStyle w:val="PL"/>
      </w:pPr>
      <w:r>
        <w:t xml:space="preserve">           targetNamespace="urn:3GPP:ns:pinapp:2023"&gt;</w:t>
      </w:r>
    </w:p>
    <w:p w14:paraId="7F9909AC" w14:textId="77777777" w:rsidR="00AE00BA" w:rsidRPr="00BE6228" w:rsidRDefault="00AE00BA" w:rsidP="00AE00BA">
      <w:pPr>
        <w:pStyle w:val="PL"/>
        <w:rPr>
          <w:lang w:val="fr-FR"/>
        </w:rPr>
      </w:pPr>
      <w:r>
        <w:t xml:space="preserve">        </w:t>
      </w:r>
      <w:r w:rsidRPr="00BE6228">
        <w:rPr>
          <w:lang w:val="fr-FR"/>
        </w:rPr>
        <w:t>&lt;xs:annotation&gt;</w:t>
      </w:r>
    </w:p>
    <w:p w14:paraId="2D150DA3" w14:textId="77777777" w:rsidR="00AE00BA" w:rsidRPr="00BE6228" w:rsidRDefault="00AE00BA" w:rsidP="00AE00BA">
      <w:pPr>
        <w:pStyle w:val="PL"/>
        <w:rPr>
          <w:lang w:val="fr-FR"/>
        </w:rPr>
      </w:pPr>
      <w:r w:rsidRPr="00BE6228">
        <w:rPr>
          <w:lang w:val="fr-FR"/>
        </w:rPr>
        <w:t xml:space="preserve">            &lt;xs:documentation&gt;</w:t>
      </w:r>
    </w:p>
    <w:p w14:paraId="1BB8ED53" w14:textId="77777777" w:rsidR="00AE00BA" w:rsidRPr="00BE6228" w:rsidRDefault="00AE00BA" w:rsidP="00AE00BA">
      <w:pPr>
        <w:pStyle w:val="PL"/>
        <w:rPr>
          <w:lang w:val="fr-FR"/>
        </w:rPr>
      </w:pPr>
      <w:r w:rsidRPr="00BE6228">
        <w:rPr>
          <w:lang w:val="fr-FR"/>
        </w:rPr>
        <w:t xml:space="preserve">                Info for PINAPP protocol Messages Syntax</w:t>
      </w:r>
    </w:p>
    <w:p w14:paraId="20754B17" w14:textId="77777777" w:rsidR="00AE00BA" w:rsidRPr="00BE6228" w:rsidRDefault="00AE00BA" w:rsidP="00AE00BA">
      <w:pPr>
        <w:pStyle w:val="PL"/>
        <w:rPr>
          <w:lang w:val="fr-FR"/>
        </w:rPr>
      </w:pPr>
      <w:r w:rsidRPr="00BE6228">
        <w:rPr>
          <w:lang w:val="fr-FR"/>
        </w:rPr>
        <w:t xml:space="preserve">            &lt;/xs:documentation&gt;</w:t>
      </w:r>
    </w:p>
    <w:p w14:paraId="4ECE8533" w14:textId="77777777" w:rsidR="00AE00BA" w:rsidRDefault="00AE00BA" w:rsidP="00AE00BA">
      <w:pPr>
        <w:pStyle w:val="PL"/>
      </w:pPr>
      <w:r w:rsidRPr="00BE6228">
        <w:rPr>
          <w:lang w:val="fr-FR"/>
        </w:rPr>
        <w:t xml:space="preserve">        </w:t>
      </w:r>
      <w:r>
        <w:t>&lt;/xs:annotation&gt;</w:t>
      </w:r>
    </w:p>
    <w:p w14:paraId="63D8D92E" w14:textId="77777777" w:rsidR="00AE00BA" w:rsidRDefault="00AE00BA" w:rsidP="00AE00BA">
      <w:pPr>
        <w:pStyle w:val="PL"/>
      </w:pPr>
    </w:p>
    <w:p w14:paraId="1110A9E2" w14:textId="77777777" w:rsidR="00AE00BA" w:rsidRDefault="00AE00BA" w:rsidP="00AE00BA">
      <w:pPr>
        <w:pStyle w:val="PL"/>
        <w:rPr>
          <w:lang w:eastAsia="en-GB"/>
        </w:rPr>
      </w:pPr>
      <w:r w:rsidRPr="00785525">
        <w:t>&lt;!--  Top level PINAPP protocpl Message definition  --&gt;</w:t>
      </w:r>
    </w:p>
    <w:p w14:paraId="4751F35B" w14:textId="77777777" w:rsidR="00AE00BA" w:rsidRDefault="00AE00BA" w:rsidP="00AE00BA">
      <w:pPr>
        <w:pStyle w:val="PL"/>
      </w:pPr>
      <w:r>
        <w:t xml:space="preserve">  &lt;xs:element name="pinapp-info"&gt;</w:t>
      </w:r>
    </w:p>
    <w:p w14:paraId="2DF1C300" w14:textId="77777777" w:rsidR="00AE00BA" w:rsidRDefault="00AE00BA" w:rsidP="00AE00BA">
      <w:pPr>
        <w:pStyle w:val="PL"/>
      </w:pPr>
      <w:r>
        <w:t xml:space="preserve">    &lt;xs:complexType&gt;</w:t>
      </w:r>
    </w:p>
    <w:p w14:paraId="2ED2A1C8" w14:textId="77777777" w:rsidR="00AE00BA" w:rsidRDefault="00AE00BA" w:rsidP="00AE00BA">
      <w:pPr>
        <w:pStyle w:val="PL"/>
      </w:pPr>
      <w:r>
        <w:t xml:space="preserve">      &lt;xs:choice&gt;</w:t>
      </w:r>
    </w:p>
    <w:p w14:paraId="619533C5" w14:textId="77777777" w:rsidR="00AE00BA" w:rsidRDefault="00AE00BA" w:rsidP="00AE00BA">
      <w:pPr>
        <w:pStyle w:val="PL"/>
      </w:pPr>
      <w:r>
        <w:t xml:space="preserve">        &lt;xs:element name="server-discovery-request" type="pinapp:pin-server-discovery-req-info"/&gt;</w:t>
      </w:r>
    </w:p>
    <w:p w14:paraId="33EFFCA9" w14:textId="77777777" w:rsidR="00AE00BA" w:rsidRDefault="00AE00BA" w:rsidP="00AE00BA">
      <w:pPr>
        <w:pStyle w:val="PL"/>
      </w:pPr>
      <w:r>
        <w:t xml:space="preserve">        &lt;xs:element name="server-discovery-accept" type="pinapp:pin-server-discovery-acc-info"/&gt;</w:t>
      </w:r>
    </w:p>
    <w:p w14:paraId="18BCAF0C" w14:textId="77777777" w:rsidR="00AE00BA" w:rsidRDefault="00AE00BA" w:rsidP="00AE00BA">
      <w:pPr>
        <w:pStyle w:val="PL"/>
      </w:pPr>
      <w:r>
        <w:t xml:space="preserve">        &lt;xs:element name="server-discovery-reject" type="pinapp:pin-server-discovery-rej-info"/&gt;</w:t>
      </w:r>
    </w:p>
    <w:p w14:paraId="1994160F" w14:textId="77777777" w:rsidR="00AE00BA" w:rsidRDefault="00AE00BA" w:rsidP="00AE00BA">
      <w:pPr>
        <w:pStyle w:val="PL"/>
      </w:pPr>
      <w:r>
        <w:t xml:space="preserve">        &lt;xs:element name="pine-registration-request" type="pinapp:pine-reg-req-info"/&gt;</w:t>
      </w:r>
    </w:p>
    <w:p w14:paraId="611F07DA" w14:textId="77777777" w:rsidR="00AE00BA" w:rsidRDefault="00AE00BA" w:rsidP="00AE00BA">
      <w:pPr>
        <w:pStyle w:val="PL"/>
      </w:pPr>
      <w:r>
        <w:t xml:space="preserve">        &lt;xs:element name="pine-registration-accept" type="pinapp:pine-reg-acc-info"/&gt;</w:t>
      </w:r>
    </w:p>
    <w:p w14:paraId="7E7D1E31" w14:textId="77777777" w:rsidR="00AE00BA" w:rsidRDefault="00AE00BA" w:rsidP="00AE00BA">
      <w:pPr>
        <w:pStyle w:val="PL"/>
      </w:pPr>
      <w:r>
        <w:t xml:space="preserve">        &lt;xs:element name="pine-registration-reject" type="pinapp:pine-reg-rej-info"/&gt;</w:t>
      </w:r>
    </w:p>
    <w:p w14:paraId="20FC4280" w14:textId="77777777" w:rsidR="00AE00BA" w:rsidRDefault="00AE00BA" w:rsidP="00AE00BA">
      <w:pPr>
        <w:pStyle w:val="PL"/>
      </w:pPr>
      <w:r>
        <w:t xml:space="preserve">        &lt;xs:element name="pine-represent-registration-accept" type="pinapp:pine-repreg-acc-info"/&gt;</w:t>
      </w:r>
    </w:p>
    <w:p w14:paraId="088FF65B" w14:textId="77777777" w:rsidR="00AE00BA" w:rsidRDefault="00AE00BA" w:rsidP="00AE00BA">
      <w:pPr>
        <w:pStyle w:val="PL"/>
      </w:pPr>
      <w:r>
        <w:t xml:space="preserve">        &lt;xs:element name="pine-represent-registration-reject" type="pinapp:pine-repreg-rej-info"/&gt;</w:t>
      </w:r>
    </w:p>
    <w:p w14:paraId="15EAA9F9" w14:textId="77777777" w:rsidR="00AE00BA" w:rsidRDefault="00AE00BA" w:rsidP="00AE00BA">
      <w:pPr>
        <w:pStyle w:val="PL"/>
      </w:pPr>
      <w:r>
        <w:t xml:space="preserve">        &lt;xs:element name="pine-deregistration-request" type="pinapp:pine-dereg-req-info"/&gt;</w:t>
      </w:r>
    </w:p>
    <w:p w14:paraId="66876FAD" w14:textId="77777777" w:rsidR="00AE00BA" w:rsidRDefault="00AE00BA" w:rsidP="00AE00BA">
      <w:pPr>
        <w:pStyle w:val="PL"/>
      </w:pPr>
      <w:r>
        <w:t xml:space="preserve">        &lt;xs:element name="pine-deregistration-reject" type="pinapp:pine-dereg-rej-info"/&gt;</w:t>
      </w:r>
    </w:p>
    <w:p w14:paraId="74D41EDB" w14:textId="77777777" w:rsidR="00AE00BA" w:rsidRDefault="00AE00BA" w:rsidP="00AE00BA">
      <w:pPr>
        <w:pStyle w:val="PL"/>
      </w:pPr>
      <w:r>
        <w:t xml:space="preserve">        &lt;xs:element name="pine-update-registration-request" type="pinapp:pine-update-reg-req-info"/&gt;</w:t>
      </w:r>
    </w:p>
    <w:p w14:paraId="08B09DB1" w14:textId="77777777" w:rsidR="00AE00BA" w:rsidRDefault="00AE00BA" w:rsidP="00AE00BA">
      <w:pPr>
        <w:pStyle w:val="PL"/>
      </w:pPr>
      <w:r>
        <w:t xml:space="preserve">        &lt;xs:element name="pine-update-registration-reject" type="pinapp:pine-update-reg-rej-info"/&gt;</w:t>
      </w:r>
    </w:p>
    <w:p w14:paraId="7A9E3297" w14:textId="77777777" w:rsidR="00AE00BA" w:rsidRDefault="00AE00BA" w:rsidP="00AE00BA">
      <w:pPr>
        <w:pStyle w:val="PL"/>
      </w:pPr>
      <w:r>
        <w:t xml:space="preserve">        &lt;xs:element name="pin-creation-request" type="pinapp:pin-creation-req-info"/&gt;</w:t>
      </w:r>
    </w:p>
    <w:p w14:paraId="2207B9E7" w14:textId="77777777" w:rsidR="00AE00BA" w:rsidRDefault="00AE00BA" w:rsidP="00AE00BA">
      <w:pPr>
        <w:pStyle w:val="PL"/>
      </w:pPr>
      <w:r>
        <w:t xml:space="preserve">        &lt;xs:element name="pin-creation-accept" type="pinapp:pin-creation-acc-info"/&gt;</w:t>
      </w:r>
    </w:p>
    <w:p w14:paraId="1D738DE4" w14:textId="77777777" w:rsidR="00AE00BA" w:rsidRDefault="00AE00BA" w:rsidP="00AE00BA">
      <w:pPr>
        <w:pStyle w:val="PL"/>
      </w:pPr>
      <w:r>
        <w:t xml:space="preserve">        &lt;xs:element name="pin-creation-reject" type="pinapp:pin-creation-rej-info"/&gt;</w:t>
      </w:r>
    </w:p>
    <w:p w14:paraId="7517156E" w14:textId="77777777" w:rsidR="00AE00BA" w:rsidRDefault="00AE00BA" w:rsidP="00AE00BA">
      <w:pPr>
        <w:pStyle w:val="PL"/>
      </w:pPr>
      <w:r>
        <w:t xml:space="preserve">        &lt;xs:element name="pin-creation-notification-request" type="pinapp:pin-creation-noti-req-info"/&gt;</w:t>
      </w:r>
    </w:p>
    <w:p w14:paraId="119E003E" w14:textId="77777777" w:rsidR="00AE00BA" w:rsidRDefault="00AE00BA" w:rsidP="00AE00BA">
      <w:pPr>
        <w:pStyle w:val="PL"/>
      </w:pPr>
      <w:r>
        <w:t xml:space="preserve">        &lt;xs:element name="pin-creation-notification-reject" type="pinapp:pin-creation-noti-rej-info"/&gt;</w:t>
      </w:r>
    </w:p>
    <w:p w14:paraId="757C17EC" w14:textId="77777777" w:rsidR="00AE00BA" w:rsidRDefault="00AE00BA" w:rsidP="00AE00BA">
      <w:pPr>
        <w:pStyle w:val="PL"/>
      </w:pPr>
      <w:r>
        <w:t xml:space="preserve">        &lt;xs:element name="pin-deletion-request" type="pinapp:pin-deletion-req-info"/&gt;</w:t>
      </w:r>
    </w:p>
    <w:p w14:paraId="34AEAAED" w14:textId="77777777" w:rsidR="00AE00BA" w:rsidRDefault="00AE00BA" w:rsidP="00AE00BA">
      <w:pPr>
        <w:pStyle w:val="PL"/>
      </w:pPr>
      <w:r>
        <w:t xml:space="preserve">        &lt;xs:element name="pin-deletion-reject" type="pinapp:pin-deletion-rej-info"/&gt;</w:t>
      </w:r>
    </w:p>
    <w:p w14:paraId="2BE0190B" w14:textId="77777777" w:rsidR="00AE00BA" w:rsidRDefault="00AE00BA" w:rsidP="00AE00BA">
      <w:pPr>
        <w:pStyle w:val="PL"/>
      </w:pPr>
      <w:r>
        <w:t xml:space="preserve">        &lt;xs:element name="pin-deletion-notification-request" type="pinapp:pin-deletion-noti-req-info"/&gt;</w:t>
      </w:r>
    </w:p>
    <w:p w14:paraId="4F2D97C2" w14:textId="77777777" w:rsidR="00AE00BA" w:rsidRDefault="00AE00BA" w:rsidP="00AE00BA">
      <w:pPr>
        <w:pStyle w:val="PL"/>
      </w:pPr>
      <w:r>
        <w:t xml:space="preserve">        &lt;xs:element name="pin-deletion-notification-reject" type="pinapp:pin-deletion-noti-rej-info"/&gt;</w:t>
      </w:r>
    </w:p>
    <w:p w14:paraId="2323C25F" w14:textId="77777777" w:rsidR="00AE00BA" w:rsidRDefault="00AE00BA" w:rsidP="00AE00BA">
      <w:pPr>
        <w:pStyle w:val="PL"/>
      </w:pPr>
      <w:r>
        <w:t xml:space="preserve">        &lt;xs:element name="pin-discovery-request" type="pinapp:pin-discovery-req-info"/&gt;</w:t>
      </w:r>
    </w:p>
    <w:p w14:paraId="2DE488A2" w14:textId="77777777" w:rsidR="00AE00BA" w:rsidRDefault="00AE00BA" w:rsidP="00AE00BA">
      <w:pPr>
        <w:pStyle w:val="PL"/>
      </w:pPr>
      <w:r>
        <w:t xml:space="preserve">        &lt;xs:element name="pin-discovery-accept" type="pinapp:pin-discovery-acc-info"/&gt;</w:t>
      </w:r>
    </w:p>
    <w:p w14:paraId="335A8BB0" w14:textId="77777777" w:rsidR="00AE00BA" w:rsidRDefault="00AE00BA" w:rsidP="00AE00BA">
      <w:pPr>
        <w:pStyle w:val="PL"/>
      </w:pPr>
      <w:r>
        <w:t xml:space="preserve">        &lt;xs:element name="pin-discovery-reject" type="pinapp:pin-discovery-rej-info"/&gt;</w:t>
      </w:r>
    </w:p>
    <w:p w14:paraId="33ADBACD" w14:textId="77777777" w:rsidR="00AE00BA" w:rsidRDefault="00AE00BA" w:rsidP="00AE00BA">
      <w:pPr>
        <w:pStyle w:val="PL"/>
      </w:pPr>
      <w:r>
        <w:t xml:space="preserve">        &lt;xs:element name="pin-pemc-takeover-request" type="pinapp:pin-pemcto-req-info"/&gt;</w:t>
      </w:r>
    </w:p>
    <w:p w14:paraId="2AE4187A" w14:textId="77777777" w:rsidR="00AE00BA" w:rsidRDefault="00AE00BA" w:rsidP="00AE00BA">
      <w:pPr>
        <w:pStyle w:val="PL"/>
      </w:pPr>
      <w:r>
        <w:t xml:space="preserve">        &lt;xs:element name="pin-pemc-takeover-accept" type="pinapp:pin-pemcto-acc-info"/&gt;</w:t>
      </w:r>
    </w:p>
    <w:p w14:paraId="0B8BB72C" w14:textId="77777777" w:rsidR="00AE00BA" w:rsidRDefault="00AE00BA" w:rsidP="00AE00BA">
      <w:pPr>
        <w:pStyle w:val="PL"/>
      </w:pPr>
      <w:r>
        <w:t xml:space="preserve">        &lt;xs:element name="pin-pemc-takeover-reject" type="pinapp:pin-pemcto-rej-info"/&gt;</w:t>
      </w:r>
    </w:p>
    <w:p w14:paraId="09FEC4F7" w14:textId="77777777" w:rsidR="00AE00BA" w:rsidRDefault="00AE00BA" w:rsidP="00AE00BA">
      <w:pPr>
        <w:pStyle w:val="PL"/>
      </w:pPr>
      <w:r>
        <w:t xml:space="preserve">        &lt;xs:element name="pin-pegc-takeover-request" type="pinapp:pin-pegcto-req-info"/&gt;</w:t>
      </w:r>
    </w:p>
    <w:p w14:paraId="0DD6F121" w14:textId="77777777" w:rsidR="00AE00BA" w:rsidRDefault="00AE00BA" w:rsidP="00AE00BA">
      <w:pPr>
        <w:pStyle w:val="PL"/>
      </w:pPr>
      <w:r>
        <w:t xml:space="preserve">        &lt;xs:element name="pin-pegc-takeover-accept" type="pinapp:pin-pegcto-acc-info"/&gt;</w:t>
      </w:r>
    </w:p>
    <w:p w14:paraId="09ED37B6" w14:textId="77777777" w:rsidR="00AE00BA" w:rsidRDefault="00AE00BA" w:rsidP="00AE00BA">
      <w:pPr>
        <w:pStyle w:val="PL"/>
      </w:pPr>
      <w:bookmarkStart w:id="571" w:name="_Hlk159144022"/>
      <w:r>
        <w:t xml:space="preserve">        &lt;xs:element name="pin-pegc-takeover-reject" type="pinapp:pin-pegcto-rej-info"/&gt;</w:t>
      </w:r>
    </w:p>
    <w:bookmarkEnd w:id="571"/>
    <w:p w14:paraId="6C7F07D9" w14:textId="77777777" w:rsidR="00AE00BA" w:rsidRDefault="00AE00BA" w:rsidP="00AE00BA">
      <w:pPr>
        <w:pStyle w:val="PL"/>
      </w:pPr>
      <w:r>
        <w:t xml:space="preserve">        &lt;xs:element name="</w:t>
      </w:r>
      <w:r w:rsidRPr="0032627D">
        <w:t>pin-management-pine-join-request</w:t>
      </w:r>
      <w:r>
        <w:t>" type="pinapp:pin-join-req-info"/&gt;</w:t>
      </w:r>
    </w:p>
    <w:p w14:paraId="605CFBA7" w14:textId="77777777" w:rsidR="00AE00BA" w:rsidRDefault="00AE00BA" w:rsidP="00AE00BA">
      <w:pPr>
        <w:pStyle w:val="PL"/>
      </w:pPr>
      <w:r>
        <w:t xml:space="preserve">        &lt;xs:element name="</w:t>
      </w:r>
      <w:r w:rsidRPr="0032627D">
        <w:t>pin-management-pine-join-</w:t>
      </w:r>
      <w:r>
        <w:t>accept" type="pinapp:pin-join-acc-info"/&gt;</w:t>
      </w:r>
    </w:p>
    <w:p w14:paraId="6A2F1E31" w14:textId="77777777" w:rsidR="00AE00BA" w:rsidRDefault="00AE00BA" w:rsidP="00AE00BA">
      <w:pPr>
        <w:pStyle w:val="PL"/>
      </w:pPr>
      <w:r>
        <w:t xml:space="preserve">        &lt;xs:element name="</w:t>
      </w:r>
      <w:r w:rsidRPr="0032627D">
        <w:t>pin-management-pine-join-</w:t>
      </w:r>
      <w:r>
        <w:t>reject" type="pinapp:pin-join-rej-info"/&gt;</w:t>
      </w:r>
    </w:p>
    <w:p w14:paraId="2CA6268D" w14:textId="77777777" w:rsidR="00AE00BA" w:rsidRDefault="00AE00BA" w:rsidP="00AE00BA">
      <w:pPr>
        <w:pStyle w:val="PL"/>
      </w:pPr>
      <w:r>
        <w:t xml:space="preserve">        &lt;xs:element name="</w:t>
      </w:r>
      <w:r w:rsidRPr="0032627D">
        <w:t>pin-management-pine-</w:t>
      </w:r>
      <w:r>
        <w:t>leave</w:t>
      </w:r>
      <w:r w:rsidRPr="0032627D">
        <w:t>-request</w:t>
      </w:r>
      <w:r>
        <w:t>" type="pinapp:pin-leave-req-info"/&gt;</w:t>
      </w:r>
    </w:p>
    <w:p w14:paraId="7D21C683" w14:textId="77777777" w:rsidR="00AE00BA" w:rsidRDefault="00AE00BA" w:rsidP="00AE00BA">
      <w:pPr>
        <w:pStyle w:val="PL"/>
      </w:pPr>
      <w:r>
        <w:t xml:space="preserve">        &lt;xs:element name="</w:t>
      </w:r>
      <w:r w:rsidRPr="0032627D">
        <w:t>pin-management-pine-</w:t>
      </w:r>
      <w:r>
        <w:t>leave</w:t>
      </w:r>
      <w:r w:rsidRPr="0032627D">
        <w:t>-re</w:t>
      </w:r>
      <w:r>
        <w:t>ject" type="pinapp:pin-leave-rej-info"/&gt;</w:t>
      </w:r>
    </w:p>
    <w:p w14:paraId="13C980E2" w14:textId="77777777" w:rsidR="00AE00BA" w:rsidRDefault="00AE00BA" w:rsidP="00AE00BA">
      <w:pPr>
        <w:pStyle w:val="PL"/>
      </w:pPr>
      <w:r>
        <w:t xml:space="preserve">        &lt;xs:element name="</w:t>
      </w:r>
      <w:r w:rsidRPr="006625F7">
        <w:t>pin-service-registration-request</w:t>
      </w:r>
      <w:r>
        <w:t>" type="pinapp:pin-service-reg-req-info"/&gt;</w:t>
      </w:r>
    </w:p>
    <w:p w14:paraId="34622A28" w14:textId="77777777" w:rsidR="00AE00BA" w:rsidRDefault="00AE00BA" w:rsidP="00AE00BA">
      <w:pPr>
        <w:pStyle w:val="PL"/>
      </w:pPr>
      <w:r>
        <w:t xml:space="preserve">        &lt;xs:element name="</w:t>
      </w:r>
      <w:r w:rsidRPr="006625F7">
        <w:t>pin-service-registration-</w:t>
      </w:r>
      <w:r>
        <w:t>accept" type="pinapp:pin-service-reg-acc-info"/&gt;</w:t>
      </w:r>
    </w:p>
    <w:p w14:paraId="34F80205" w14:textId="77777777" w:rsidR="00AE00BA" w:rsidRDefault="00AE00BA" w:rsidP="00AE00BA">
      <w:pPr>
        <w:pStyle w:val="PL"/>
      </w:pPr>
      <w:r>
        <w:t xml:space="preserve">        &lt;xs:element name="</w:t>
      </w:r>
      <w:r w:rsidRPr="006625F7">
        <w:t>pin-service-registration-</w:t>
      </w:r>
      <w:r>
        <w:t>reject" type="pinapp:pin-service-reg-rej-info"/&gt;</w:t>
      </w:r>
    </w:p>
    <w:p w14:paraId="29724A37" w14:textId="77777777" w:rsidR="00AE00BA" w:rsidRDefault="00AE00BA" w:rsidP="00AE00BA">
      <w:pPr>
        <w:pStyle w:val="PL"/>
      </w:pPr>
      <w:r>
        <w:t xml:space="preserve">        &lt;xs:element name="</w:t>
      </w:r>
      <w:r w:rsidRPr="006625F7">
        <w:t>pin-service-</w:t>
      </w:r>
      <w:r>
        <w:t>de</w:t>
      </w:r>
      <w:r w:rsidRPr="006625F7">
        <w:t>registration-request</w:t>
      </w:r>
      <w:r>
        <w:t>" type="pinapp:pin-service-dereg-req-info"/&gt;</w:t>
      </w:r>
    </w:p>
    <w:p w14:paraId="2095F600" w14:textId="77777777" w:rsidR="00AE00BA" w:rsidRDefault="00AE00BA" w:rsidP="00AE00BA">
      <w:pPr>
        <w:pStyle w:val="PL"/>
      </w:pPr>
      <w:r>
        <w:t xml:space="preserve">        &lt;xs:element name="</w:t>
      </w:r>
      <w:r w:rsidRPr="006625F7">
        <w:t>pin-service-</w:t>
      </w:r>
      <w:r>
        <w:t>de</w:t>
      </w:r>
      <w:r w:rsidRPr="006625F7">
        <w:t>registration-</w:t>
      </w:r>
      <w:r>
        <w:t>accept" type="pinapp:pin-service-dereg-acc-info"/&gt;</w:t>
      </w:r>
    </w:p>
    <w:p w14:paraId="340B258F" w14:textId="77777777" w:rsidR="00AE00BA" w:rsidRDefault="00AE00BA" w:rsidP="00AE00BA">
      <w:pPr>
        <w:pStyle w:val="PL"/>
      </w:pPr>
      <w:r>
        <w:t xml:space="preserve">        &lt;xs:element name="</w:t>
      </w:r>
      <w:r w:rsidRPr="006625F7">
        <w:t>pin-service-</w:t>
      </w:r>
      <w:r>
        <w:t>de</w:t>
      </w:r>
      <w:r w:rsidRPr="006625F7">
        <w:t>registration-</w:t>
      </w:r>
      <w:r>
        <w:t>reject" type="pinapp:pin-service-dereg-rej-info"/&gt;</w:t>
      </w:r>
    </w:p>
    <w:p w14:paraId="2AACA456" w14:textId="77777777" w:rsidR="00AE00BA" w:rsidRDefault="00AE00BA" w:rsidP="00AE00BA">
      <w:pPr>
        <w:pStyle w:val="PL"/>
      </w:pPr>
      <w:r>
        <w:t xml:space="preserve">        &lt;xs:element name="</w:t>
      </w:r>
      <w:r w:rsidRPr="003C1135">
        <w:t>pin-communication-create-request</w:t>
      </w:r>
      <w:r>
        <w:t>" type="pinapp:pin-comm-cre-req-info"/&gt;</w:t>
      </w:r>
    </w:p>
    <w:p w14:paraId="3C29325C" w14:textId="77777777" w:rsidR="00AE00BA" w:rsidRDefault="00AE00BA" w:rsidP="00AE00BA">
      <w:pPr>
        <w:pStyle w:val="PL"/>
      </w:pPr>
      <w:r>
        <w:t xml:space="preserve">        &lt;xs:element name="</w:t>
      </w:r>
      <w:r w:rsidRPr="003C1135">
        <w:t>pin-communication-create-</w:t>
      </w:r>
      <w:r>
        <w:t>accept" type="pinapp:pin-comm-cre-acc-info"/&gt;</w:t>
      </w:r>
    </w:p>
    <w:p w14:paraId="137DD954" w14:textId="77777777" w:rsidR="00AE00BA" w:rsidRDefault="00AE00BA" w:rsidP="00AE00BA">
      <w:pPr>
        <w:pStyle w:val="PL"/>
      </w:pPr>
      <w:r>
        <w:t xml:space="preserve">        &lt;xs:element name="</w:t>
      </w:r>
      <w:r w:rsidRPr="003C1135">
        <w:t>pin-communication-create-</w:t>
      </w:r>
      <w:r>
        <w:t>reject" type="pinapp:pin-comm-cre-rej-info"/&gt;</w:t>
      </w:r>
    </w:p>
    <w:p w14:paraId="5E072030" w14:textId="77777777" w:rsidR="00AE00BA" w:rsidRDefault="00AE00BA" w:rsidP="00AE00BA">
      <w:pPr>
        <w:pStyle w:val="PL"/>
      </w:pPr>
      <w:r>
        <w:t xml:space="preserve">        &lt;xs:element name="</w:t>
      </w:r>
      <w:r w:rsidRPr="003C1135">
        <w:t>pin-communication-</w:t>
      </w:r>
      <w:r>
        <w:t>update</w:t>
      </w:r>
      <w:r w:rsidRPr="003C1135">
        <w:t>-request</w:t>
      </w:r>
      <w:r>
        <w:t>" type="pinapp:pin-comm-upd-req-info"/&gt;</w:t>
      </w:r>
    </w:p>
    <w:p w14:paraId="526AC5E0" w14:textId="77777777" w:rsidR="00AE00BA" w:rsidRDefault="00AE00BA" w:rsidP="00AE00BA">
      <w:pPr>
        <w:pStyle w:val="PL"/>
      </w:pPr>
      <w:r>
        <w:t xml:space="preserve">        &lt;xs:element name="</w:t>
      </w:r>
      <w:r w:rsidRPr="003C1135">
        <w:t>pin-communication-</w:t>
      </w:r>
      <w:r>
        <w:t>update</w:t>
      </w:r>
      <w:r w:rsidRPr="003C1135">
        <w:t>-</w:t>
      </w:r>
      <w:r>
        <w:t>accept" type="pinapp:pin-comm-upd-acc-info"/&gt;</w:t>
      </w:r>
    </w:p>
    <w:p w14:paraId="6536068D" w14:textId="77777777" w:rsidR="00AE00BA" w:rsidRDefault="00AE00BA" w:rsidP="00AE00BA">
      <w:pPr>
        <w:pStyle w:val="PL"/>
      </w:pPr>
      <w:r>
        <w:t xml:space="preserve">        &lt;xs:element name="</w:t>
      </w:r>
      <w:r w:rsidRPr="003C1135">
        <w:t>pin-communication-</w:t>
      </w:r>
      <w:r>
        <w:t>update</w:t>
      </w:r>
      <w:r w:rsidRPr="003C1135">
        <w:t>-</w:t>
      </w:r>
      <w:r>
        <w:t>reject" type="pinapp:pin-comm-upd-rej-info"/&gt;</w:t>
      </w:r>
    </w:p>
    <w:p w14:paraId="64A649CE" w14:textId="77777777" w:rsidR="00AE00BA" w:rsidRDefault="00AE00BA" w:rsidP="00AE00BA">
      <w:pPr>
        <w:pStyle w:val="PL"/>
      </w:pPr>
      <w:r>
        <w:t xml:space="preserve">        &lt;xs:element name="</w:t>
      </w:r>
      <w:r w:rsidRPr="003C1135">
        <w:t>pin-communication-</w:t>
      </w:r>
      <w:r>
        <w:t>delete</w:t>
      </w:r>
      <w:r w:rsidRPr="003C1135">
        <w:t>-request</w:t>
      </w:r>
      <w:r>
        <w:t>" type="pinapp:pin-comm-del-req-info"/&gt;</w:t>
      </w:r>
    </w:p>
    <w:p w14:paraId="5A6A43F8" w14:textId="77777777" w:rsidR="00AE00BA" w:rsidRDefault="00AE00BA" w:rsidP="00AE00BA">
      <w:pPr>
        <w:pStyle w:val="PL"/>
      </w:pPr>
      <w:r>
        <w:t xml:space="preserve">        &lt;xs:element name="</w:t>
      </w:r>
      <w:r w:rsidRPr="003C1135">
        <w:t>pin-communication-</w:t>
      </w:r>
      <w:r>
        <w:t>delete</w:t>
      </w:r>
      <w:r w:rsidRPr="003C1135">
        <w:t>-</w:t>
      </w:r>
      <w:r>
        <w:t>reject" type="pinapp:pin-comm-del-rej-info"/&gt;</w:t>
      </w:r>
    </w:p>
    <w:p w14:paraId="39BE5CA8" w14:textId="77777777" w:rsidR="00AE00BA" w:rsidRDefault="00AE00BA" w:rsidP="00AE00BA">
      <w:pPr>
        <w:pStyle w:val="PL"/>
      </w:pPr>
      <w:r>
        <w:t xml:space="preserve">        &lt;xs:element name="</w:t>
      </w:r>
      <w:r w:rsidRPr="004264C9">
        <w:t>pin-management-service-switch-configure-request</w:t>
      </w:r>
      <w:r>
        <w:t>" type="pinapp:pin-ssc-req-info"/&gt;</w:t>
      </w:r>
    </w:p>
    <w:p w14:paraId="56F57185" w14:textId="77777777" w:rsidR="00AE00BA" w:rsidRDefault="00AE00BA" w:rsidP="00AE00BA">
      <w:pPr>
        <w:pStyle w:val="PL"/>
      </w:pPr>
      <w:r>
        <w:lastRenderedPageBreak/>
        <w:t xml:space="preserve">        &lt;xs:element name="</w:t>
      </w:r>
      <w:r w:rsidRPr="004264C9">
        <w:t>pin-management-service-switch-configure-</w:t>
      </w:r>
      <w:r>
        <w:t>reject" type="pinapp:pin-ssc-rej-info"/&gt;</w:t>
      </w:r>
    </w:p>
    <w:p w14:paraId="2110E903" w14:textId="77777777" w:rsidR="00AE00BA" w:rsidRDefault="00AE00BA" w:rsidP="00AE00BA">
      <w:pPr>
        <w:pStyle w:val="PL"/>
      </w:pPr>
      <w:r>
        <w:t xml:space="preserve">        &lt;xs:element name="</w:t>
      </w:r>
      <w:r w:rsidRPr="00C728C4">
        <w:t>pin-service-discovery-request</w:t>
      </w:r>
      <w:r>
        <w:t>" type="pinapp:pin-service-dis-req-info"/&gt;</w:t>
      </w:r>
    </w:p>
    <w:p w14:paraId="20C7EEEF" w14:textId="77777777" w:rsidR="00AE00BA" w:rsidRDefault="00AE00BA" w:rsidP="00AE00BA">
      <w:pPr>
        <w:pStyle w:val="PL"/>
      </w:pPr>
      <w:r>
        <w:t xml:space="preserve">        &lt;xs:element name="</w:t>
      </w:r>
      <w:r w:rsidRPr="00C728C4">
        <w:t>pin-service-discovery-</w:t>
      </w:r>
      <w:r>
        <w:t>accept" type="pinapp:pin-service-dis-acc-info"/&gt;</w:t>
      </w:r>
    </w:p>
    <w:p w14:paraId="31260E4F" w14:textId="77777777" w:rsidR="00AE00BA" w:rsidRDefault="00AE00BA" w:rsidP="00AE00BA">
      <w:pPr>
        <w:pStyle w:val="PL"/>
      </w:pPr>
      <w:r>
        <w:t xml:space="preserve">        &lt;xs:element name="</w:t>
      </w:r>
      <w:r w:rsidRPr="00C728C4">
        <w:t>pin-service-discovery-</w:t>
      </w:r>
      <w:r>
        <w:t>reject" type="pinapp:pin-service-dis-rej-info"/&gt;</w:t>
      </w:r>
    </w:p>
    <w:p w14:paraId="1BFFAB1E" w14:textId="77777777" w:rsidR="00AE00BA" w:rsidRDefault="00AE00BA" w:rsidP="00AE00BA">
      <w:pPr>
        <w:pStyle w:val="PL"/>
      </w:pPr>
      <w:r>
        <w:t xml:space="preserve">        &lt;xs:element name="</w:t>
      </w:r>
      <w:r w:rsidRPr="00C728C4">
        <w:t>pin-management-pegc-service-continuity-request</w:t>
      </w:r>
      <w:r>
        <w:t>" type="pinapp:pin-psc-req-info"/&gt;</w:t>
      </w:r>
    </w:p>
    <w:p w14:paraId="3A545D23" w14:textId="77777777" w:rsidR="00AE00BA" w:rsidRDefault="00AE00BA" w:rsidP="00AE00BA">
      <w:pPr>
        <w:pStyle w:val="PL"/>
      </w:pPr>
      <w:r>
        <w:t xml:space="preserve">        &lt;xs:element name="</w:t>
      </w:r>
      <w:r w:rsidRPr="00C728C4">
        <w:t>pin-management-pegc-service-continuity-</w:t>
      </w:r>
      <w:r>
        <w:t>accept" type="pinapp:pin-psc-acc-info"/&gt;</w:t>
      </w:r>
    </w:p>
    <w:p w14:paraId="5185ED3E" w14:textId="77777777" w:rsidR="00AE00BA" w:rsidRDefault="00AE00BA" w:rsidP="00AE00BA">
      <w:pPr>
        <w:pStyle w:val="PL"/>
      </w:pPr>
      <w:r>
        <w:t xml:space="preserve">        &lt;xs:element name="</w:t>
      </w:r>
      <w:r w:rsidRPr="00C728C4">
        <w:t>pin-management-pegc-service-continuity-</w:t>
      </w:r>
      <w:r>
        <w:t>reject" type="pinapp:pin-psc-rej-info"/&gt;</w:t>
      </w:r>
    </w:p>
    <w:p w14:paraId="19EB4216" w14:textId="77777777" w:rsidR="00AE00BA" w:rsidRDefault="00AE00BA" w:rsidP="00AE00BA">
      <w:pPr>
        <w:pStyle w:val="PL"/>
      </w:pPr>
      <w:r>
        <w:t xml:space="preserve">        &lt;xs:element name="</w:t>
      </w:r>
      <w:r w:rsidRPr="00D41D54">
        <w:t>pin-management-pegc-configuration-request</w:t>
      </w:r>
      <w:r>
        <w:t>" type="pinapp:pin-pcfg-req-info"/&gt;</w:t>
      </w:r>
    </w:p>
    <w:p w14:paraId="7153024F" w14:textId="77777777" w:rsidR="00AE00BA" w:rsidRDefault="00AE00BA" w:rsidP="00AE00BA">
      <w:pPr>
        <w:pStyle w:val="PL"/>
      </w:pPr>
      <w:r>
        <w:t xml:space="preserve">        &lt;xs:element name="</w:t>
      </w:r>
      <w:r w:rsidRPr="00D41D54">
        <w:t>pin-management-pegc-configuration-</w:t>
      </w:r>
      <w:r>
        <w:t>accept" type="pinapp:pin-pcfg-acc-info"/&gt;</w:t>
      </w:r>
    </w:p>
    <w:p w14:paraId="188C7302" w14:textId="77777777" w:rsidR="00AE00BA" w:rsidRDefault="00AE00BA" w:rsidP="00AE00BA">
      <w:pPr>
        <w:pStyle w:val="PL"/>
      </w:pPr>
      <w:r>
        <w:t xml:space="preserve">        &lt;xs:element name="</w:t>
      </w:r>
      <w:r w:rsidRPr="00D41D54">
        <w:t>pin-management-pegc-configuration-</w:t>
      </w:r>
      <w:r>
        <w:t>reject" type="pinapp:pin-pcfg-rej-info"/&gt;</w:t>
      </w:r>
    </w:p>
    <w:p w14:paraId="5F24D330" w14:textId="77777777" w:rsidR="00AE00BA" w:rsidRDefault="00AE00BA" w:rsidP="00AE00BA">
      <w:pPr>
        <w:pStyle w:val="PL"/>
      </w:pPr>
      <w:r>
        <w:t xml:space="preserve">        &lt;xs:element name="</w:t>
      </w:r>
      <w:r w:rsidRPr="00087646">
        <w:t>pin-management-pegc-discovery-request</w:t>
      </w:r>
      <w:r>
        <w:t>" type="pinapp:pin-pdis-req-info"/&gt;</w:t>
      </w:r>
    </w:p>
    <w:p w14:paraId="22C6D2DF" w14:textId="77777777" w:rsidR="00AE00BA" w:rsidRDefault="00AE00BA" w:rsidP="00AE00BA">
      <w:pPr>
        <w:pStyle w:val="PL"/>
      </w:pPr>
      <w:r>
        <w:t xml:space="preserve">        &lt;xs:element name="</w:t>
      </w:r>
      <w:r w:rsidRPr="00087646">
        <w:t>pin-management-pegc-discovery-</w:t>
      </w:r>
      <w:r>
        <w:t>accept" type="pinapp:pin-pdis-acc-info"/&gt;</w:t>
      </w:r>
    </w:p>
    <w:p w14:paraId="40948735" w14:textId="77777777" w:rsidR="00AE00BA" w:rsidRDefault="00AE00BA" w:rsidP="00AE00BA">
      <w:pPr>
        <w:pStyle w:val="PL"/>
      </w:pPr>
      <w:r>
        <w:t xml:space="preserve">        &lt;xs:element name="</w:t>
      </w:r>
      <w:r w:rsidRPr="00087646">
        <w:t>pin-management-pegc-discovery-</w:t>
      </w:r>
      <w:r>
        <w:t>reject" type="pinapp:pin-pdis-rej-info"/&gt;</w:t>
      </w:r>
    </w:p>
    <w:p w14:paraId="1D13E010" w14:textId="77777777" w:rsidR="00AE00BA" w:rsidRDefault="00AE00BA" w:rsidP="00AE00BA">
      <w:pPr>
        <w:pStyle w:val="PL"/>
      </w:pPr>
      <w:r>
        <w:t xml:space="preserve">        &lt;xs:element name="pin-</w:t>
      </w:r>
      <w:r>
        <w:rPr>
          <w:lang w:eastAsia="zh-CN"/>
        </w:rPr>
        <w:t>configuration</w:t>
      </w:r>
      <w:r>
        <w:t>-request" type="pinapp:pin-config-req-info"/&gt;</w:t>
      </w:r>
    </w:p>
    <w:p w14:paraId="1E877731" w14:textId="77777777" w:rsidR="00AE00BA" w:rsidRDefault="00AE00BA" w:rsidP="00AE00BA">
      <w:pPr>
        <w:pStyle w:val="PL"/>
      </w:pPr>
      <w:r>
        <w:t xml:space="preserve">        &lt;xs:element name="pin-</w:t>
      </w:r>
      <w:r>
        <w:rPr>
          <w:lang w:eastAsia="zh-CN"/>
        </w:rPr>
        <w:t>configuration</w:t>
      </w:r>
      <w:r>
        <w:t>-accept" type="pinapp:pin-config-acc-info"/&gt;</w:t>
      </w:r>
    </w:p>
    <w:p w14:paraId="4DF4612D" w14:textId="77777777" w:rsidR="00AE00BA" w:rsidRDefault="00AE00BA" w:rsidP="00AE00BA">
      <w:pPr>
        <w:pStyle w:val="PL"/>
      </w:pPr>
      <w:r>
        <w:t xml:space="preserve">        &lt;xs:element name="pin-</w:t>
      </w:r>
      <w:r>
        <w:rPr>
          <w:lang w:eastAsia="zh-CN"/>
        </w:rPr>
        <w:t>configuration</w:t>
      </w:r>
      <w:r>
        <w:t>-reject" type="pinapp:pin-config-rej-info"/&gt;</w:t>
      </w:r>
    </w:p>
    <w:p w14:paraId="3340D50A" w14:textId="77777777" w:rsidR="00AE00BA" w:rsidRDefault="00AE00BA" w:rsidP="00AE00BA">
      <w:pPr>
        <w:pStyle w:val="PL"/>
      </w:pPr>
      <w:r>
        <w:t xml:space="preserve">        &lt;xs:element name="pin-management-request" type="pinapp:pin-mana-req-info"/&gt;</w:t>
      </w:r>
    </w:p>
    <w:p w14:paraId="5939A45E" w14:textId="77777777" w:rsidR="00AE00BA" w:rsidRDefault="00AE00BA" w:rsidP="00AE00BA">
      <w:pPr>
        <w:pStyle w:val="PL"/>
      </w:pPr>
      <w:r>
        <w:t xml:space="preserve">        &lt;xs:element name="pin-management-reject" type="pinapp:pin-mana-rej-info"/&gt;</w:t>
      </w:r>
    </w:p>
    <w:p w14:paraId="13638BC8" w14:textId="77777777" w:rsidR="00AE00BA" w:rsidRDefault="00AE00BA" w:rsidP="00AE00BA">
      <w:pPr>
        <w:pStyle w:val="PL"/>
      </w:pPr>
      <w:r>
        <w:t xml:space="preserve">        &lt;xs:element name="pin-profile-query-request" type="pinapp:pin-prof-query-req-info"/&gt;</w:t>
      </w:r>
    </w:p>
    <w:p w14:paraId="6CF64521" w14:textId="77777777" w:rsidR="00AE00BA" w:rsidRDefault="00AE00BA" w:rsidP="00AE00BA">
      <w:pPr>
        <w:pStyle w:val="PL"/>
      </w:pPr>
      <w:r>
        <w:t xml:space="preserve">        &lt;xs:element name="pin-profile-query-accept" type="pinapp:pin-prof-query-acc-info"/&gt;</w:t>
      </w:r>
    </w:p>
    <w:p w14:paraId="3EC6FC26" w14:textId="77777777" w:rsidR="00AE00BA" w:rsidRDefault="00AE00BA" w:rsidP="00AE00BA">
      <w:pPr>
        <w:pStyle w:val="PL"/>
      </w:pPr>
      <w:r>
        <w:t xml:space="preserve">        &lt;xs:element name="pin-profile-query-reject" type="pinapp:pin-prof-query-rej-info"/&gt;</w:t>
      </w:r>
    </w:p>
    <w:p w14:paraId="72C40CB4" w14:textId="77777777" w:rsidR="00AE00BA" w:rsidRDefault="00AE00BA" w:rsidP="00AE00BA">
      <w:pPr>
        <w:pStyle w:val="PL"/>
      </w:pPr>
      <w:r>
        <w:t xml:space="preserve">        &lt;xs:element name="pin-service-switch-request" type="pinapp:pin-service-swi-req-info"/&gt;</w:t>
      </w:r>
    </w:p>
    <w:p w14:paraId="6628397E" w14:textId="77777777" w:rsidR="00AE00BA" w:rsidRDefault="00AE00BA" w:rsidP="00AE00BA">
      <w:pPr>
        <w:pStyle w:val="PL"/>
      </w:pPr>
      <w:r>
        <w:t xml:space="preserve">        &lt;xs:element name="pin-service-switch-accept" type="pinapp:pin-service-swi-acc-info"/&gt;</w:t>
      </w:r>
    </w:p>
    <w:p w14:paraId="30328A64" w14:textId="77777777" w:rsidR="00AE00BA" w:rsidRDefault="00AE00BA" w:rsidP="00AE00BA">
      <w:pPr>
        <w:pStyle w:val="PL"/>
      </w:pPr>
      <w:r>
        <w:t xml:space="preserve">        &lt;xs:element name="pin-service-switch-reject" type="pinapp:pin-service-swi-rej-info"/&gt;</w:t>
      </w:r>
    </w:p>
    <w:p w14:paraId="1DF3DC39" w14:textId="77777777" w:rsidR="00AE00BA" w:rsidRDefault="00AE00BA" w:rsidP="00AE00BA">
      <w:pPr>
        <w:pStyle w:val="PL"/>
      </w:pPr>
      <w:r>
        <w:t xml:space="preserve">        &lt;xs:element name="pin-configuration-service-continuity-update-request" type="pinapp:pin-csc-upd-req-info"/&gt;</w:t>
      </w:r>
    </w:p>
    <w:p w14:paraId="2F542B88" w14:textId="77777777" w:rsidR="00AE00BA" w:rsidRDefault="00AE00BA" w:rsidP="00AE00BA">
      <w:pPr>
        <w:pStyle w:val="PL"/>
      </w:pPr>
      <w:r>
        <w:t xml:space="preserve">        &lt;xs:element name="pin-configuration-service-continuity-update-accept" type="pinapp:pin-csc-upd-acc-info"/&gt;</w:t>
      </w:r>
    </w:p>
    <w:p w14:paraId="4B16DC6B" w14:textId="77777777" w:rsidR="00AE00BA" w:rsidRDefault="00AE00BA" w:rsidP="00AE00BA">
      <w:pPr>
        <w:pStyle w:val="PL"/>
      </w:pPr>
      <w:r>
        <w:t xml:space="preserve">        &lt;xs:element name="pin-configuration-service-continuity-update-reject" type="pinapp:pin-csc-upd-rej-info"/&gt;</w:t>
      </w:r>
    </w:p>
    <w:p w14:paraId="4712D0CF" w14:textId="77777777" w:rsidR="00AE00BA" w:rsidRDefault="00AE00BA" w:rsidP="00AE00BA">
      <w:pPr>
        <w:pStyle w:val="PL"/>
      </w:pPr>
      <w:r>
        <w:t xml:space="preserve">        &lt;xs:element name="</w:t>
      </w:r>
      <w:bookmarkStart w:id="572" w:name="_Hlk159146305"/>
      <w:r>
        <w:t>pine-authorization-request</w:t>
      </w:r>
      <w:bookmarkEnd w:id="572"/>
      <w:r>
        <w:t>" type="pinapp:pin-auth-req-info"/&gt;</w:t>
      </w:r>
    </w:p>
    <w:p w14:paraId="37E16A2B" w14:textId="77777777" w:rsidR="00AE00BA" w:rsidRDefault="00AE00BA" w:rsidP="00AE00BA">
      <w:pPr>
        <w:pStyle w:val="PL"/>
      </w:pPr>
      <w:r>
        <w:t xml:space="preserve">        &lt;xs:element name="pine-authorization-accept" type="pinapp:pin-auth-acc-info"/&gt;</w:t>
      </w:r>
    </w:p>
    <w:p w14:paraId="5DB2CCB6" w14:textId="77777777" w:rsidR="00AE00BA" w:rsidRDefault="00AE00BA" w:rsidP="00AE00BA">
      <w:pPr>
        <w:pStyle w:val="PL"/>
      </w:pPr>
      <w:r>
        <w:t xml:space="preserve">        &lt;xs:element name="pine-authorization-reject" type="pinapp:pin-auth-rej-info"/&gt;</w:t>
      </w:r>
    </w:p>
    <w:p w14:paraId="2F643AD5" w14:textId="77777777" w:rsidR="00AE00BA" w:rsidRDefault="00AE00BA" w:rsidP="00AE00BA">
      <w:pPr>
        <w:pStyle w:val="PL"/>
      </w:pPr>
      <w:r>
        <w:t xml:space="preserve">        &lt;xs:element name="pin-status-subscribe-request" type="pinapp:pin-sta-sub-req-info"/&gt;</w:t>
      </w:r>
    </w:p>
    <w:p w14:paraId="3331D99E" w14:textId="77777777" w:rsidR="00AE00BA" w:rsidRDefault="00AE00BA" w:rsidP="00AE00BA">
      <w:pPr>
        <w:pStyle w:val="PL"/>
      </w:pPr>
      <w:r>
        <w:t xml:space="preserve">        &lt;xs:element name="pin-status-subscribe-accept" type="pinapp:pin-sta-sub-acc-info"/&gt;</w:t>
      </w:r>
    </w:p>
    <w:p w14:paraId="1A764CE1" w14:textId="77777777" w:rsidR="00AE00BA" w:rsidRDefault="00AE00BA" w:rsidP="00AE00BA">
      <w:pPr>
        <w:pStyle w:val="PL"/>
      </w:pPr>
      <w:r>
        <w:t xml:space="preserve">        &lt;xs:element name="pin-status-subscribe-reject" type="pinapp:pin-sta-sub-rej-info"/&gt;</w:t>
      </w:r>
    </w:p>
    <w:p w14:paraId="47701C58" w14:textId="77777777" w:rsidR="00AE00BA" w:rsidRDefault="00AE00BA" w:rsidP="00AE00BA">
      <w:pPr>
        <w:pStyle w:val="PL"/>
      </w:pPr>
      <w:r>
        <w:t xml:space="preserve">        &lt;xs:element name="pin-status-update-request" type="pinapp:pin-sta-upd-req-info"/&gt;</w:t>
      </w:r>
    </w:p>
    <w:p w14:paraId="32FC362F" w14:textId="77777777" w:rsidR="00AE00BA" w:rsidRDefault="00AE00BA" w:rsidP="00AE00BA">
      <w:pPr>
        <w:pStyle w:val="PL"/>
      </w:pPr>
      <w:r>
        <w:t xml:space="preserve">        &lt;xs:element name="pin-status-update-accept" type="pinapp:pin-sta-upd-acc-info"/&gt;</w:t>
      </w:r>
    </w:p>
    <w:p w14:paraId="10B7773A" w14:textId="77777777" w:rsidR="00AE00BA" w:rsidRDefault="00AE00BA" w:rsidP="00AE00BA">
      <w:pPr>
        <w:pStyle w:val="PL"/>
      </w:pPr>
      <w:r>
        <w:t xml:space="preserve">        &lt;xs:element name="pin-status-update-reject" type="pinapp:pin-sta-upd-rej-info"/&gt;</w:t>
      </w:r>
    </w:p>
    <w:p w14:paraId="6965B0DA" w14:textId="77777777" w:rsidR="00AE00BA" w:rsidRDefault="00AE00BA" w:rsidP="00AE00BA">
      <w:pPr>
        <w:pStyle w:val="PL"/>
      </w:pPr>
      <w:r>
        <w:t xml:space="preserve">        &lt;xs:element name="pin-status-notify" type="pinapp:pin-sta-notify-info"/&gt;</w:t>
      </w:r>
    </w:p>
    <w:p w14:paraId="7D3E91A7" w14:textId="77777777" w:rsidR="00AE00BA" w:rsidRDefault="00AE00BA" w:rsidP="00AE00BA">
      <w:pPr>
        <w:pStyle w:val="PL"/>
      </w:pPr>
      <w:r>
        <w:t xml:space="preserve">        &lt;xs:element name="pin-status-unsubscribe-request" type="pinapp:pin-sta-unsub-req-info"/&gt;</w:t>
      </w:r>
    </w:p>
    <w:p w14:paraId="6466BA89" w14:textId="77777777" w:rsidR="00AE00BA" w:rsidRDefault="00AE00BA" w:rsidP="00AE00BA">
      <w:pPr>
        <w:pStyle w:val="PL"/>
      </w:pPr>
      <w:r>
        <w:t xml:space="preserve">        &lt;xs:element name="pin-status-unsubscribe-reject" type="pinapp:pin-sta-unsub-rej-info"/&gt;</w:t>
      </w:r>
    </w:p>
    <w:p w14:paraId="540F182C" w14:textId="77777777" w:rsidR="00AE00BA" w:rsidRDefault="00AE00BA" w:rsidP="00AE00BA">
      <w:pPr>
        <w:pStyle w:val="PL"/>
      </w:pPr>
      <w:r>
        <w:t xml:space="preserve">        &lt;xs:element name="pin-heartbeat" type="pinapp:pin-heartbeat-info"/&gt;</w:t>
      </w:r>
    </w:p>
    <w:p w14:paraId="621F3A3B" w14:textId="77777777" w:rsidR="00AE00BA" w:rsidRDefault="00AE00BA" w:rsidP="00AE00BA">
      <w:pPr>
        <w:pStyle w:val="PL"/>
      </w:pPr>
      <w:r>
        <w:t xml:space="preserve">        &lt;xs:element name="pin-connectivity-subscribe-request" type="pinapp:pin-conn-sub-req-info"/&gt;</w:t>
      </w:r>
    </w:p>
    <w:p w14:paraId="6309D900" w14:textId="77777777" w:rsidR="00AE00BA" w:rsidRDefault="00AE00BA" w:rsidP="00AE00BA">
      <w:pPr>
        <w:pStyle w:val="PL"/>
      </w:pPr>
      <w:r>
        <w:t xml:space="preserve">        &lt;xs:element name="pin-connectivity-subscribe-accept" type="pinapp:pin-conn-sub-acc-info"/&gt;</w:t>
      </w:r>
    </w:p>
    <w:p w14:paraId="0BD6C09A" w14:textId="77777777" w:rsidR="00AE00BA" w:rsidRDefault="00AE00BA" w:rsidP="00AE00BA">
      <w:pPr>
        <w:pStyle w:val="PL"/>
      </w:pPr>
      <w:r>
        <w:t xml:space="preserve">        &lt;xs:element name="pin-connectivity-subscribe-reject" type="pinapp:pin-conn-sub-rej-info"/&gt;</w:t>
      </w:r>
    </w:p>
    <w:p w14:paraId="48A78120" w14:textId="77777777" w:rsidR="00AE00BA" w:rsidRDefault="00AE00BA" w:rsidP="00AE00BA">
      <w:pPr>
        <w:pStyle w:val="PL"/>
      </w:pPr>
      <w:r>
        <w:t xml:space="preserve">        &lt;xs:element name="pin-connectivity-notify" type="pinapp:pin-conn-notify-info"/&gt;</w:t>
      </w:r>
    </w:p>
    <w:p w14:paraId="5D1196C5" w14:textId="77777777" w:rsidR="00AE00BA" w:rsidRDefault="00AE00BA" w:rsidP="00AE00BA">
      <w:pPr>
        <w:pStyle w:val="PL"/>
      </w:pPr>
      <w:r>
        <w:t xml:space="preserve">        &lt;xs:element name="pin-connectivity-notify-reject" type="pinapp:pin-conn-notify-rej-info"/&gt;</w:t>
      </w:r>
    </w:p>
    <w:p w14:paraId="06D1DDDC" w14:textId="77777777" w:rsidR="00AE00BA" w:rsidRDefault="00AE00BA" w:rsidP="00AE00BA">
      <w:pPr>
        <w:pStyle w:val="PL"/>
      </w:pPr>
      <w:r>
        <w:t xml:space="preserve">        &lt;xs:element name="pin-connectivity-update-request" type="pinapp:pin-conn-upd-req-info"/&gt;</w:t>
      </w:r>
    </w:p>
    <w:p w14:paraId="3C38EFAD" w14:textId="77777777" w:rsidR="00AE00BA" w:rsidRDefault="00AE00BA" w:rsidP="00AE00BA">
      <w:pPr>
        <w:pStyle w:val="PL"/>
      </w:pPr>
      <w:r>
        <w:t xml:space="preserve">        &lt;xs:element name="pin-connectivity-update-accept" type="pinapp:pin-conn-upd-acc-info"/&gt;</w:t>
      </w:r>
    </w:p>
    <w:p w14:paraId="6F4FA6DF" w14:textId="77777777" w:rsidR="00AE00BA" w:rsidRDefault="00AE00BA" w:rsidP="00AE00BA">
      <w:pPr>
        <w:pStyle w:val="PL"/>
      </w:pPr>
      <w:r>
        <w:t xml:space="preserve">        &lt;xs:element name="pin-connectivity-update-reject" type="pinapp:pin-conn-upd-rej-info"/&gt;</w:t>
      </w:r>
    </w:p>
    <w:p w14:paraId="5DC1AFD9" w14:textId="77777777" w:rsidR="00AE00BA" w:rsidRDefault="00AE00BA" w:rsidP="00AE00BA">
      <w:pPr>
        <w:pStyle w:val="PL"/>
      </w:pPr>
      <w:r>
        <w:t xml:space="preserve">        &lt;xs:element name="pin-connectivity-unsubscribe-request" type="pinapp:pin-conn-unsub-req-info"/&gt;</w:t>
      </w:r>
    </w:p>
    <w:p w14:paraId="6A83F4F7" w14:textId="77777777" w:rsidR="00AE00BA" w:rsidRDefault="00AE00BA" w:rsidP="00AE00BA">
      <w:pPr>
        <w:pStyle w:val="PL"/>
      </w:pPr>
      <w:r>
        <w:t xml:space="preserve">        &lt;xs:element name="pin-connectivity-unsubscribe-reject" type="pinapp:pin-conn-unsub-rej-info"/&gt;</w:t>
      </w:r>
    </w:p>
    <w:p w14:paraId="63599F77" w14:textId="77777777" w:rsidR="00AE00BA" w:rsidRDefault="00AE00BA" w:rsidP="00AE00BA">
      <w:pPr>
        <w:pStyle w:val="PL"/>
      </w:pPr>
      <w:r>
        <w:t xml:space="preserve">        &lt;xs:element name="pin-as-discovery-request" type="pinapp:pin-as-dis-req-info"/&gt;</w:t>
      </w:r>
    </w:p>
    <w:p w14:paraId="00477C1D" w14:textId="77777777" w:rsidR="00AE00BA" w:rsidRDefault="00AE00BA" w:rsidP="00AE00BA">
      <w:pPr>
        <w:pStyle w:val="PL"/>
      </w:pPr>
      <w:r>
        <w:t xml:space="preserve">        &lt;xs:element name="pin-as-discovery-accept" type="pinapp:pin-as-dis-acc-info"/&gt;</w:t>
      </w:r>
    </w:p>
    <w:p w14:paraId="51711CE1" w14:textId="77777777" w:rsidR="00AE00BA" w:rsidRDefault="00AE00BA" w:rsidP="00AE00BA">
      <w:pPr>
        <w:pStyle w:val="PL"/>
      </w:pPr>
      <w:r>
        <w:t xml:space="preserve">        &lt;xs:element name="pin-as-discovery-reject" type="pinapp:pin-as-dis-rej-info"/&gt;</w:t>
      </w:r>
    </w:p>
    <w:p w14:paraId="7B6DD45B" w14:textId="77777777" w:rsidR="00AE00BA" w:rsidRDefault="00AE00BA" w:rsidP="00AE00BA">
      <w:pPr>
        <w:pStyle w:val="PL"/>
      </w:pPr>
      <w:r>
        <w:t xml:space="preserve">        &lt;xs:element name="pin-configuration-service-switch-configure-request" type="pinapp:pin-cssc-req-info"/&gt;</w:t>
      </w:r>
    </w:p>
    <w:p w14:paraId="3F788F82" w14:textId="77777777" w:rsidR="00AE00BA" w:rsidRPr="001D4A17" w:rsidRDefault="00AE00BA" w:rsidP="00AE00BA">
      <w:pPr>
        <w:pStyle w:val="PL"/>
      </w:pPr>
      <w:r>
        <w:t xml:space="preserve">        &lt;xs:element name="pin-configuration-service-switch-configure-reject" type="pinapp:pin-cssc-rej-info"/&gt;</w:t>
      </w:r>
    </w:p>
    <w:p w14:paraId="0F265029" w14:textId="77777777" w:rsidR="00AE00BA" w:rsidRDefault="00AE00BA" w:rsidP="00AE00BA">
      <w:pPr>
        <w:pStyle w:val="PL"/>
      </w:pPr>
      <w:r>
        <w:t xml:space="preserve">        &lt;xs:element name="message-ext" type="pinapp:DiscMsgExtType"/&gt;</w:t>
      </w:r>
    </w:p>
    <w:p w14:paraId="4BDDF7E1" w14:textId="77777777" w:rsidR="00AE00BA" w:rsidRDefault="00AE00BA" w:rsidP="00AE00BA">
      <w:pPr>
        <w:pStyle w:val="PL"/>
      </w:pPr>
      <w:r>
        <w:t xml:space="preserve">        &lt;xs:any namespace="##other" processContents="lax"/&gt;</w:t>
      </w:r>
    </w:p>
    <w:p w14:paraId="1D7B5B6A" w14:textId="77777777" w:rsidR="00AE00BA" w:rsidRDefault="00AE00BA" w:rsidP="00AE00BA">
      <w:pPr>
        <w:pStyle w:val="PL"/>
      </w:pPr>
      <w:r>
        <w:t xml:space="preserve">      &lt;/xs:choice&gt;</w:t>
      </w:r>
    </w:p>
    <w:p w14:paraId="206EC1D5" w14:textId="77777777" w:rsidR="00AE00BA" w:rsidRDefault="00AE00BA" w:rsidP="00AE00BA">
      <w:pPr>
        <w:pStyle w:val="PL"/>
      </w:pPr>
      <w:r>
        <w:t xml:space="preserve">    &lt;/xs:complexType&gt;</w:t>
      </w:r>
    </w:p>
    <w:p w14:paraId="540ED76D" w14:textId="77777777" w:rsidR="00AE00BA" w:rsidRDefault="00AE00BA" w:rsidP="00AE00BA">
      <w:pPr>
        <w:pStyle w:val="PL"/>
      </w:pPr>
      <w:r>
        <w:t xml:space="preserve">  &lt;/xs:element&gt;</w:t>
      </w:r>
    </w:p>
    <w:p w14:paraId="586B62A3" w14:textId="77777777" w:rsidR="00AE00BA" w:rsidRDefault="00AE00BA" w:rsidP="00AE00BA">
      <w:pPr>
        <w:pStyle w:val="PL"/>
      </w:pPr>
    </w:p>
    <w:p w14:paraId="2AB3F297" w14:textId="77777777" w:rsidR="00AE00BA" w:rsidRDefault="00AE00BA" w:rsidP="00AE00BA">
      <w:pPr>
        <w:pStyle w:val="PL"/>
        <w:rPr>
          <w:lang w:eastAsia="en-GB"/>
        </w:rPr>
      </w:pPr>
      <w:r>
        <w:t xml:space="preserve">  </w:t>
      </w:r>
      <w:r w:rsidRPr="00785525">
        <w:t>&lt;!-- Complex types defined for Message-level --&gt;</w:t>
      </w:r>
    </w:p>
    <w:p w14:paraId="546E497F" w14:textId="77777777" w:rsidR="00AE00BA" w:rsidRDefault="00AE00BA" w:rsidP="00AE00BA">
      <w:pPr>
        <w:pStyle w:val="PL"/>
        <w:rPr>
          <w:lang w:eastAsia="en-GB"/>
        </w:rPr>
      </w:pPr>
      <w:r>
        <w:t xml:space="preserve">  &lt;xs:complexType name="pin-server-discovery-req-info"&gt;</w:t>
      </w:r>
    </w:p>
    <w:p w14:paraId="26066148" w14:textId="77777777" w:rsidR="00AE00BA" w:rsidRDefault="00AE00BA" w:rsidP="00AE00BA">
      <w:pPr>
        <w:pStyle w:val="PL"/>
      </w:pPr>
      <w:r>
        <w:t xml:space="preserve">    &lt;xs:sequence&gt;</w:t>
      </w:r>
    </w:p>
    <w:p w14:paraId="5DCEE052" w14:textId="77777777" w:rsidR="00AE00BA" w:rsidRDefault="00AE00BA" w:rsidP="00AE00BA">
      <w:pPr>
        <w:pStyle w:val="PL"/>
      </w:pPr>
      <w:r>
        <w:lastRenderedPageBreak/>
        <w:t xml:space="preserve">     &lt;xs:element name="discovery-request" type="pinapp:SerDiscReq-info" minOccurs="0" maxOccurs="unbounded"/&gt;</w:t>
      </w:r>
    </w:p>
    <w:p w14:paraId="64808978" w14:textId="77777777" w:rsidR="00AE00BA" w:rsidRDefault="00AE00BA" w:rsidP="00AE00BA">
      <w:pPr>
        <w:pStyle w:val="PL"/>
      </w:pPr>
      <w:r>
        <w:t xml:space="preserve">     &lt;xs:element name="anyExt" type="pinapp:anyExtType" minOccurs="0"/&gt;</w:t>
      </w:r>
    </w:p>
    <w:p w14:paraId="3226BF13" w14:textId="77777777" w:rsidR="00AE00BA" w:rsidRDefault="00AE00BA" w:rsidP="00AE00BA">
      <w:pPr>
        <w:pStyle w:val="PL"/>
      </w:pPr>
      <w:r>
        <w:t xml:space="preserve">     &lt;xs:any namespace="##other" processContents="lax" minOccurs="0" maxOccurs="unbounded"/&gt;</w:t>
      </w:r>
    </w:p>
    <w:p w14:paraId="137D06C2" w14:textId="77777777" w:rsidR="00AE00BA" w:rsidRDefault="00AE00BA" w:rsidP="00AE00BA">
      <w:pPr>
        <w:pStyle w:val="PL"/>
      </w:pPr>
      <w:r>
        <w:t xml:space="preserve">    &lt;/xs:sequence&gt;</w:t>
      </w:r>
    </w:p>
    <w:p w14:paraId="3E790590" w14:textId="77777777" w:rsidR="00AE00BA" w:rsidRDefault="00AE00BA" w:rsidP="00AE00BA">
      <w:pPr>
        <w:pStyle w:val="PL"/>
      </w:pPr>
      <w:r>
        <w:t xml:space="preserve">    &lt;xs:anyAttribute namespace="##any" processContents="lax"/&gt;</w:t>
      </w:r>
    </w:p>
    <w:p w14:paraId="43D72AEC" w14:textId="77777777" w:rsidR="00AE00BA" w:rsidRDefault="00AE00BA" w:rsidP="00AE00BA">
      <w:pPr>
        <w:pStyle w:val="PL"/>
      </w:pPr>
      <w:r>
        <w:t xml:space="preserve">  &lt;/xs:complexType&gt;</w:t>
      </w:r>
    </w:p>
    <w:p w14:paraId="30966FC2" w14:textId="77777777" w:rsidR="00AE00BA" w:rsidRDefault="00AE00BA" w:rsidP="00AE00BA">
      <w:pPr>
        <w:pStyle w:val="PL"/>
      </w:pPr>
    </w:p>
    <w:p w14:paraId="164A3F05" w14:textId="77777777" w:rsidR="00AE00BA" w:rsidRDefault="00AE00BA" w:rsidP="00AE00BA">
      <w:pPr>
        <w:pStyle w:val="PL"/>
        <w:rPr>
          <w:lang w:eastAsia="en-GB"/>
        </w:rPr>
      </w:pPr>
      <w:r>
        <w:t xml:space="preserve">  &lt;xs:complexType name="pin-server-discovery-acc-info"&gt;</w:t>
      </w:r>
    </w:p>
    <w:p w14:paraId="3960589E" w14:textId="77777777" w:rsidR="00AE00BA" w:rsidRDefault="00AE00BA" w:rsidP="00AE00BA">
      <w:pPr>
        <w:pStyle w:val="PL"/>
      </w:pPr>
      <w:r>
        <w:t xml:space="preserve">    &lt;xs:sequence&gt;</w:t>
      </w:r>
    </w:p>
    <w:p w14:paraId="403468E9" w14:textId="77777777" w:rsidR="00AE00BA" w:rsidRDefault="00AE00BA" w:rsidP="00AE00BA">
      <w:pPr>
        <w:pStyle w:val="PL"/>
      </w:pPr>
      <w:r>
        <w:t xml:space="preserve">     &lt;xs:element name="discovery-accept" type="pinapp:SerDiscAcc-info" minOccurs="0" maxOccurs="unbounded"/&gt;</w:t>
      </w:r>
    </w:p>
    <w:p w14:paraId="35A97F5F" w14:textId="77777777" w:rsidR="00AE00BA" w:rsidRDefault="00AE00BA" w:rsidP="00AE00BA">
      <w:pPr>
        <w:pStyle w:val="PL"/>
      </w:pPr>
      <w:r>
        <w:t xml:space="preserve">     &lt;xs:element name="anyExt" type="pinapp:anyExtType" minOccurs="0"/&gt;</w:t>
      </w:r>
    </w:p>
    <w:p w14:paraId="4288395A" w14:textId="77777777" w:rsidR="00AE00BA" w:rsidRDefault="00AE00BA" w:rsidP="00AE00BA">
      <w:pPr>
        <w:pStyle w:val="PL"/>
      </w:pPr>
      <w:r>
        <w:t xml:space="preserve">     &lt;xs:any namespace="##other" processContents="lax" minOccurs="0" maxOccurs="unbounded"/&gt;</w:t>
      </w:r>
    </w:p>
    <w:p w14:paraId="7F0D035D" w14:textId="77777777" w:rsidR="00AE00BA" w:rsidRDefault="00AE00BA" w:rsidP="00AE00BA">
      <w:pPr>
        <w:pStyle w:val="PL"/>
      </w:pPr>
      <w:r>
        <w:t xml:space="preserve">    &lt;/xs:sequence&gt;</w:t>
      </w:r>
    </w:p>
    <w:p w14:paraId="3147068A" w14:textId="77777777" w:rsidR="00AE00BA" w:rsidRDefault="00AE00BA" w:rsidP="00AE00BA">
      <w:pPr>
        <w:pStyle w:val="PL"/>
      </w:pPr>
      <w:r>
        <w:t xml:space="preserve">    &lt;xs:anyAttribute namespace="##any" processContents="lax"/&gt;</w:t>
      </w:r>
    </w:p>
    <w:p w14:paraId="0CD2AA70" w14:textId="77777777" w:rsidR="00AE00BA" w:rsidRDefault="00AE00BA" w:rsidP="00AE00BA">
      <w:pPr>
        <w:pStyle w:val="PL"/>
      </w:pPr>
      <w:r>
        <w:t xml:space="preserve">  &lt;/xs:complexType&gt;</w:t>
      </w:r>
    </w:p>
    <w:p w14:paraId="08E1370C" w14:textId="77777777" w:rsidR="00AE00BA" w:rsidRDefault="00AE00BA" w:rsidP="00AE00BA">
      <w:pPr>
        <w:pStyle w:val="PL"/>
      </w:pPr>
    </w:p>
    <w:p w14:paraId="43098F37" w14:textId="77777777" w:rsidR="00AE00BA" w:rsidRDefault="00AE00BA" w:rsidP="00AE00BA">
      <w:pPr>
        <w:pStyle w:val="PL"/>
        <w:rPr>
          <w:lang w:eastAsia="en-GB"/>
        </w:rPr>
      </w:pPr>
      <w:r>
        <w:t xml:space="preserve">  &lt;xs:complexType name="pin-server-discovery-rej-info"&gt;</w:t>
      </w:r>
    </w:p>
    <w:p w14:paraId="60C8123C" w14:textId="77777777" w:rsidR="00AE00BA" w:rsidRDefault="00AE00BA" w:rsidP="00AE00BA">
      <w:pPr>
        <w:pStyle w:val="PL"/>
      </w:pPr>
      <w:r>
        <w:t xml:space="preserve">    &lt;xs:sequence&gt;</w:t>
      </w:r>
    </w:p>
    <w:p w14:paraId="76707F28" w14:textId="77777777" w:rsidR="00AE00BA" w:rsidRDefault="00AE00BA" w:rsidP="00AE00BA">
      <w:pPr>
        <w:pStyle w:val="PL"/>
      </w:pPr>
      <w:r>
        <w:t xml:space="preserve">     &lt;xs:element name="discovery-reject" type="pinapp:SerDiscRej-info" minOccurs="0" maxOccurs="unbounded"/&gt;</w:t>
      </w:r>
    </w:p>
    <w:p w14:paraId="54CB08EE" w14:textId="77777777" w:rsidR="00AE00BA" w:rsidRDefault="00AE00BA" w:rsidP="00AE00BA">
      <w:pPr>
        <w:pStyle w:val="PL"/>
      </w:pPr>
      <w:r>
        <w:t xml:space="preserve">     &lt;xs:element name="anyExt" type="pinapp:anyExtType" minOccurs="0"/&gt;</w:t>
      </w:r>
    </w:p>
    <w:p w14:paraId="0C2285C7" w14:textId="77777777" w:rsidR="00AE00BA" w:rsidRDefault="00AE00BA" w:rsidP="00AE00BA">
      <w:pPr>
        <w:pStyle w:val="PL"/>
      </w:pPr>
      <w:r>
        <w:t xml:space="preserve">     &lt;xs:any namespace="##other" processContents="lax" minOccurs="0" maxOccurs="unbounded"/&gt;</w:t>
      </w:r>
    </w:p>
    <w:p w14:paraId="2372EBAD" w14:textId="77777777" w:rsidR="00AE00BA" w:rsidRDefault="00AE00BA" w:rsidP="00AE00BA">
      <w:pPr>
        <w:pStyle w:val="PL"/>
      </w:pPr>
      <w:r>
        <w:t xml:space="preserve">    &lt;/xs:sequence&gt;</w:t>
      </w:r>
    </w:p>
    <w:p w14:paraId="0AC81129" w14:textId="77777777" w:rsidR="00AE00BA" w:rsidRDefault="00AE00BA" w:rsidP="00AE00BA">
      <w:pPr>
        <w:pStyle w:val="PL"/>
      </w:pPr>
      <w:r>
        <w:t xml:space="preserve">    &lt;xs:anyAttribute namespace="##any" processContents="lax"/&gt;</w:t>
      </w:r>
    </w:p>
    <w:p w14:paraId="3847060C" w14:textId="77777777" w:rsidR="00AE00BA" w:rsidRDefault="00AE00BA" w:rsidP="00AE00BA">
      <w:pPr>
        <w:pStyle w:val="PL"/>
      </w:pPr>
      <w:r>
        <w:t xml:space="preserve">  &lt;/xs:complexType&gt;</w:t>
      </w:r>
    </w:p>
    <w:p w14:paraId="17BFBE06" w14:textId="77777777" w:rsidR="00AE00BA" w:rsidRDefault="00AE00BA" w:rsidP="00AE00BA">
      <w:pPr>
        <w:pStyle w:val="PL"/>
      </w:pPr>
    </w:p>
    <w:p w14:paraId="31E9A07B" w14:textId="77777777" w:rsidR="00AE00BA" w:rsidRDefault="00AE00BA" w:rsidP="00AE00BA">
      <w:pPr>
        <w:pStyle w:val="PL"/>
        <w:rPr>
          <w:lang w:eastAsia="en-GB"/>
        </w:rPr>
      </w:pPr>
      <w:r>
        <w:t xml:space="preserve">  &lt;xs:complexType name="pine-reg-req-info"&gt;</w:t>
      </w:r>
    </w:p>
    <w:p w14:paraId="6ABE6047" w14:textId="77777777" w:rsidR="00AE00BA" w:rsidRDefault="00AE00BA" w:rsidP="00AE00BA">
      <w:pPr>
        <w:pStyle w:val="PL"/>
      </w:pPr>
      <w:r>
        <w:t xml:space="preserve">    &lt;xs:sequence&gt;</w:t>
      </w:r>
    </w:p>
    <w:p w14:paraId="24807C94" w14:textId="77777777" w:rsidR="00AE00BA" w:rsidRDefault="00AE00BA" w:rsidP="00AE00BA">
      <w:pPr>
        <w:pStyle w:val="PL"/>
      </w:pPr>
      <w:r>
        <w:t xml:space="preserve">     &lt;xs:element name="regisration-request" type="pinapp:PineRegReq-info" minOccurs="0" maxOccurs="unbounded"/&gt;</w:t>
      </w:r>
    </w:p>
    <w:p w14:paraId="70380C1C" w14:textId="77777777" w:rsidR="00AE00BA" w:rsidRDefault="00AE00BA" w:rsidP="00AE00BA">
      <w:pPr>
        <w:pStyle w:val="PL"/>
      </w:pPr>
      <w:r>
        <w:t xml:space="preserve">     &lt;xs:element name="anyExt" type="pinapp:anyExtType" minOccurs="0"/&gt;</w:t>
      </w:r>
    </w:p>
    <w:p w14:paraId="31357FEA" w14:textId="77777777" w:rsidR="00AE00BA" w:rsidRDefault="00AE00BA" w:rsidP="00AE00BA">
      <w:pPr>
        <w:pStyle w:val="PL"/>
      </w:pPr>
      <w:r>
        <w:t xml:space="preserve">     &lt;xs:any namespace="##other" processContents="lax" minOccurs="0" maxOccurs="unbounded"/&gt;</w:t>
      </w:r>
    </w:p>
    <w:p w14:paraId="6C7903A7" w14:textId="77777777" w:rsidR="00AE00BA" w:rsidRDefault="00AE00BA" w:rsidP="00AE00BA">
      <w:pPr>
        <w:pStyle w:val="PL"/>
      </w:pPr>
      <w:r>
        <w:t xml:space="preserve">    &lt;/xs:sequence&gt;</w:t>
      </w:r>
    </w:p>
    <w:p w14:paraId="798E2117" w14:textId="77777777" w:rsidR="00AE00BA" w:rsidRDefault="00AE00BA" w:rsidP="00AE00BA">
      <w:pPr>
        <w:pStyle w:val="PL"/>
      </w:pPr>
      <w:r>
        <w:t xml:space="preserve">    &lt;xs:anyAttribute namespace="##any" processContents="lax"/&gt;</w:t>
      </w:r>
    </w:p>
    <w:p w14:paraId="5C986045" w14:textId="77777777" w:rsidR="00AE00BA" w:rsidRDefault="00AE00BA" w:rsidP="00AE00BA">
      <w:pPr>
        <w:pStyle w:val="PL"/>
      </w:pPr>
      <w:r>
        <w:t xml:space="preserve">  &lt;/xs:complexType&gt;</w:t>
      </w:r>
    </w:p>
    <w:p w14:paraId="5CB22D14" w14:textId="77777777" w:rsidR="00AE00BA" w:rsidRDefault="00AE00BA" w:rsidP="00AE00BA">
      <w:pPr>
        <w:pStyle w:val="PL"/>
      </w:pPr>
    </w:p>
    <w:p w14:paraId="3A783554" w14:textId="77777777" w:rsidR="00AE00BA" w:rsidRDefault="00AE00BA" w:rsidP="00AE00BA">
      <w:pPr>
        <w:pStyle w:val="PL"/>
        <w:rPr>
          <w:lang w:eastAsia="en-GB"/>
        </w:rPr>
      </w:pPr>
      <w:r>
        <w:t xml:space="preserve">  &lt;xs:complexType name="pine-reg-acc-info"&gt;</w:t>
      </w:r>
    </w:p>
    <w:p w14:paraId="30A2A1EC" w14:textId="77777777" w:rsidR="00AE00BA" w:rsidRDefault="00AE00BA" w:rsidP="00AE00BA">
      <w:pPr>
        <w:pStyle w:val="PL"/>
      </w:pPr>
      <w:r>
        <w:t xml:space="preserve">    &lt;xs:sequence&gt;</w:t>
      </w:r>
    </w:p>
    <w:p w14:paraId="6A2A9C5F" w14:textId="77777777" w:rsidR="00AE00BA" w:rsidRDefault="00AE00BA" w:rsidP="00AE00BA">
      <w:pPr>
        <w:pStyle w:val="PL"/>
      </w:pPr>
      <w:r>
        <w:t xml:space="preserve">     &lt;xs:element name="regisration-accept" type="pinapp:PineRegAcc-info" minOccurs="0" maxOccurs="unbounded"/&gt;</w:t>
      </w:r>
    </w:p>
    <w:p w14:paraId="7FBDC6D8" w14:textId="77777777" w:rsidR="00AE00BA" w:rsidRDefault="00AE00BA" w:rsidP="00AE00BA">
      <w:pPr>
        <w:pStyle w:val="PL"/>
      </w:pPr>
      <w:r>
        <w:t xml:space="preserve">     &lt;xs:element name="anyExt" type="pinapp:anyExtType" minOccurs="0"/&gt;</w:t>
      </w:r>
    </w:p>
    <w:p w14:paraId="2E82409C" w14:textId="77777777" w:rsidR="00AE00BA" w:rsidRDefault="00AE00BA" w:rsidP="00AE00BA">
      <w:pPr>
        <w:pStyle w:val="PL"/>
      </w:pPr>
      <w:r>
        <w:t xml:space="preserve">     &lt;xs:any namespace="##other" processContents="lax" minOccurs="0" maxOccurs="unbounded"/&gt;</w:t>
      </w:r>
    </w:p>
    <w:p w14:paraId="55F56920" w14:textId="77777777" w:rsidR="00AE00BA" w:rsidRDefault="00AE00BA" w:rsidP="00AE00BA">
      <w:pPr>
        <w:pStyle w:val="PL"/>
      </w:pPr>
      <w:r>
        <w:t xml:space="preserve">    &lt;/xs:sequence&gt;</w:t>
      </w:r>
    </w:p>
    <w:p w14:paraId="42CEE344" w14:textId="77777777" w:rsidR="00AE00BA" w:rsidRDefault="00AE00BA" w:rsidP="00AE00BA">
      <w:pPr>
        <w:pStyle w:val="PL"/>
      </w:pPr>
      <w:r>
        <w:t xml:space="preserve">    &lt;xs:anyAttribute namespace="##any" processContents="lax"/&gt;</w:t>
      </w:r>
    </w:p>
    <w:p w14:paraId="15F17E19" w14:textId="77777777" w:rsidR="00AE00BA" w:rsidRDefault="00AE00BA" w:rsidP="00AE00BA">
      <w:pPr>
        <w:pStyle w:val="PL"/>
      </w:pPr>
      <w:r>
        <w:t xml:space="preserve">  &lt;/xs:complexType&gt;</w:t>
      </w:r>
    </w:p>
    <w:p w14:paraId="6C7F491D" w14:textId="77777777" w:rsidR="00AE00BA" w:rsidRDefault="00AE00BA" w:rsidP="00AE00BA">
      <w:pPr>
        <w:pStyle w:val="PL"/>
      </w:pPr>
    </w:p>
    <w:p w14:paraId="6A24DB0A" w14:textId="77777777" w:rsidR="00AE00BA" w:rsidRDefault="00AE00BA" w:rsidP="00AE00BA">
      <w:pPr>
        <w:pStyle w:val="PL"/>
        <w:rPr>
          <w:lang w:eastAsia="en-GB"/>
        </w:rPr>
      </w:pPr>
      <w:r>
        <w:t xml:space="preserve">  &lt;xs:complexType name="pine-reg-rej-info"&gt;</w:t>
      </w:r>
    </w:p>
    <w:p w14:paraId="22F3F211" w14:textId="77777777" w:rsidR="00AE00BA" w:rsidRDefault="00AE00BA" w:rsidP="00AE00BA">
      <w:pPr>
        <w:pStyle w:val="PL"/>
      </w:pPr>
      <w:r>
        <w:t xml:space="preserve">    &lt;xs:sequence&gt;</w:t>
      </w:r>
    </w:p>
    <w:p w14:paraId="039A2B14" w14:textId="77777777" w:rsidR="00AE00BA" w:rsidRDefault="00AE00BA" w:rsidP="00AE00BA">
      <w:pPr>
        <w:pStyle w:val="PL"/>
      </w:pPr>
      <w:r>
        <w:t xml:space="preserve">     &lt;xs:element name="regisration-reject" type="pinapp:PineRegRej-info" minOccurs="0" maxOccurs="unbounded"/&gt;</w:t>
      </w:r>
    </w:p>
    <w:p w14:paraId="4C735AE2" w14:textId="77777777" w:rsidR="00AE00BA" w:rsidRDefault="00AE00BA" w:rsidP="00AE00BA">
      <w:pPr>
        <w:pStyle w:val="PL"/>
      </w:pPr>
      <w:r>
        <w:t xml:space="preserve">     &lt;xs:element name="anyExt" type="pinapp:anyExtType" minOccurs="0"/&gt;</w:t>
      </w:r>
    </w:p>
    <w:p w14:paraId="007267EC" w14:textId="77777777" w:rsidR="00AE00BA" w:rsidRDefault="00AE00BA" w:rsidP="00AE00BA">
      <w:pPr>
        <w:pStyle w:val="PL"/>
      </w:pPr>
      <w:r>
        <w:t xml:space="preserve">     &lt;xs:any namespace="##other" processContents="lax" minOccurs="0" maxOccurs="unbounded"/&gt;</w:t>
      </w:r>
    </w:p>
    <w:p w14:paraId="400977B7" w14:textId="77777777" w:rsidR="00AE00BA" w:rsidRDefault="00AE00BA" w:rsidP="00AE00BA">
      <w:pPr>
        <w:pStyle w:val="PL"/>
      </w:pPr>
      <w:r>
        <w:t xml:space="preserve">    &lt;/xs:sequence&gt;</w:t>
      </w:r>
    </w:p>
    <w:p w14:paraId="46427D0D" w14:textId="77777777" w:rsidR="00AE00BA" w:rsidRDefault="00AE00BA" w:rsidP="00AE00BA">
      <w:pPr>
        <w:pStyle w:val="PL"/>
      </w:pPr>
      <w:r>
        <w:t xml:space="preserve">    &lt;xs:anyAttribute namespace="##any" processContents="lax"/&gt;</w:t>
      </w:r>
    </w:p>
    <w:p w14:paraId="7FC42B4B" w14:textId="77777777" w:rsidR="00AE00BA" w:rsidRDefault="00AE00BA" w:rsidP="00AE00BA">
      <w:pPr>
        <w:pStyle w:val="PL"/>
      </w:pPr>
      <w:r>
        <w:t xml:space="preserve">  &lt;/xs:complexType&gt;</w:t>
      </w:r>
    </w:p>
    <w:p w14:paraId="23BDD8B4" w14:textId="77777777" w:rsidR="00AE00BA" w:rsidRDefault="00AE00BA" w:rsidP="00AE00BA">
      <w:pPr>
        <w:pStyle w:val="PL"/>
      </w:pPr>
    </w:p>
    <w:p w14:paraId="452F3FFE" w14:textId="77777777" w:rsidR="00AE00BA" w:rsidRDefault="00AE00BA" w:rsidP="00AE00BA">
      <w:pPr>
        <w:pStyle w:val="PL"/>
        <w:rPr>
          <w:lang w:eastAsia="en-GB"/>
        </w:rPr>
      </w:pPr>
      <w:r>
        <w:t xml:space="preserve">  &lt;xs:complexType name="pine-repreg-acc-info"&gt;</w:t>
      </w:r>
    </w:p>
    <w:p w14:paraId="40B6BB81" w14:textId="77777777" w:rsidR="00AE00BA" w:rsidRDefault="00AE00BA" w:rsidP="00AE00BA">
      <w:pPr>
        <w:pStyle w:val="PL"/>
      </w:pPr>
      <w:r>
        <w:t xml:space="preserve">    &lt;xs:sequence&gt;</w:t>
      </w:r>
    </w:p>
    <w:p w14:paraId="3D442199" w14:textId="77777777" w:rsidR="00AE00BA" w:rsidRDefault="00AE00BA" w:rsidP="00AE00BA">
      <w:pPr>
        <w:pStyle w:val="PL"/>
      </w:pPr>
      <w:r>
        <w:t xml:space="preserve">     &lt;xs:element name="reg-</w:t>
      </w:r>
      <w:r>
        <w:rPr>
          <w:lang w:eastAsia="zh-CN"/>
        </w:rPr>
        <w:t>rep</w:t>
      </w:r>
      <w:r>
        <w:t>-accept" type="pinapp:PineRegAcc-info" minOccurs="0" maxOccurs="unbounded"/&gt;</w:t>
      </w:r>
    </w:p>
    <w:p w14:paraId="79C9CD56" w14:textId="77777777" w:rsidR="00AE00BA" w:rsidRDefault="00AE00BA" w:rsidP="00AE00BA">
      <w:pPr>
        <w:pStyle w:val="PL"/>
      </w:pPr>
      <w:r>
        <w:t xml:space="preserve">     &lt;xs:element name="anyExt" type="pinapp:anyExtType" minOccurs="0"/&gt;</w:t>
      </w:r>
    </w:p>
    <w:p w14:paraId="4DD74584" w14:textId="77777777" w:rsidR="00AE00BA" w:rsidRDefault="00AE00BA" w:rsidP="00AE00BA">
      <w:pPr>
        <w:pStyle w:val="PL"/>
      </w:pPr>
      <w:r>
        <w:t xml:space="preserve">     &lt;xs:any namespace="##other" processContents="lax" minOccurs="0" maxOccurs="unbounded"/&gt;</w:t>
      </w:r>
    </w:p>
    <w:p w14:paraId="5692BABC" w14:textId="77777777" w:rsidR="00AE00BA" w:rsidRDefault="00AE00BA" w:rsidP="00AE00BA">
      <w:pPr>
        <w:pStyle w:val="PL"/>
      </w:pPr>
      <w:r>
        <w:t xml:space="preserve">    &lt;/xs:sequence&gt;</w:t>
      </w:r>
    </w:p>
    <w:p w14:paraId="561299B5" w14:textId="77777777" w:rsidR="00AE00BA" w:rsidRDefault="00AE00BA" w:rsidP="00AE00BA">
      <w:pPr>
        <w:pStyle w:val="PL"/>
      </w:pPr>
      <w:r>
        <w:t xml:space="preserve">    &lt;xs:anyAttribute namespace="##any" processContents="lax"/&gt;</w:t>
      </w:r>
    </w:p>
    <w:p w14:paraId="229FA5AC" w14:textId="77777777" w:rsidR="00AE00BA" w:rsidRDefault="00AE00BA" w:rsidP="00AE00BA">
      <w:pPr>
        <w:pStyle w:val="PL"/>
      </w:pPr>
      <w:r>
        <w:t xml:space="preserve">  &lt;/xs:complexType&gt;</w:t>
      </w:r>
    </w:p>
    <w:p w14:paraId="61A3870E" w14:textId="77777777" w:rsidR="00AE00BA" w:rsidRDefault="00AE00BA" w:rsidP="00AE00BA">
      <w:pPr>
        <w:pStyle w:val="PL"/>
      </w:pPr>
    </w:p>
    <w:p w14:paraId="5981208A" w14:textId="77777777" w:rsidR="00AE00BA" w:rsidRDefault="00AE00BA" w:rsidP="00AE00BA">
      <w:pPr>
        <w:pStyle w:val="PL"/>
        <w:rPr>
          <w:lang w:eastAsia="en-GB"/>
        </w:rPr>
      </w:pPr>
      <w:r>
        <w:t xml:space="preserve">  &lt;xs:complexType name="pine-repreg-rej-info"&gt;</w:t>
      </w:r>
    </w:p>
    <w:p w14:paraId="49CA4305" w14:textId="77777777" w:rsidR="00AE00BA" w:rsidRDefault="00AE00BA" w:rsidP="00AE00BA">
      <w:pPr>
        <w:pStyle w:val="PL"/>
      </w:pPr>
      <w:r>
        <w:t xml:space="preserve">    &lt;xs:sequence&gt;</w:t>
      </w:r>
    </w:p>
    <w:p w14:paraId="6F79FE71" w14:textId="77777777" w:rsidR="00AE00BA" w:rsidRDefault="00AE00BA" w:rsidP="00AE00BA">
      <w:pPr>
        <w:pStyle w:val="PL"/>
      </w:pPr>
      <w:r>
        <w:t xml:space="preserve">     &lt;xs:element name="reg-</w:t>
      </w:r>
      <w:r>
        <w:rPr>
          <w:lang w:eastAsia="zh-CN"/>
        </w:rPr>
        <w:t>rep</w:t>
      </w:r>
      <w:r>
        <w:t>-reject" type="pinapp:PineRegRej-info" minOccurs="0" maxOccurs="unbounded"/&gt;</w:t>
      </w:r>
    </w:p>
    <w:p w14:paraId="362316E8" w14:textId="77777777" w:rsidR="00AE00BA" w:rsidRDefault="00AE00BA" w:rsidP="00AE00BA">
      <w:pPr>
        <w:pStyle w:val="PL"/>
      </w:pPr>
      <w:r>
        <w:t xml:space="preserve">     &lt;xs:element name="anyExt" type="pinapp:anyExtType" minOccurs="0"/&gt;</w:t>
      </w:r>
    </w:p>
    <w:p w14:paraId="7B32A4CF" w14:textId="77777777" w:rsidR="00AE00BA" w:rsidRDefault="00AE00BA" w:rsidP="00AE00BA">
      <w:pPr>
        <w:pStyle w:val="PL"/>
      </w:pPr>
      <w:r>
        <w:t xml:space="preserve">     &lt;xs:any namespace="##other" processContents="lax" minOccurs="0" maxOccurs="unbounded"/&gt;</w:t>
      </w:r>
    </w:p>
    <w:p w14:paraId="60E993EE" w14:textId="77777777" w:rsidR="00AE00BA" w:rsidRDefault="00AE00BA" w:rsidP="00AE00BA">
      <w:pPr>
        <w:pStyle w:val="PL"/>
      </w:pPr>
      <w:r>
        <w:t xml:space="preserve">    &lt;/xs:sequence&gt;</w:t>
      </w:r>
    </w:p>
    <w:p w14:paraId="7BDCFFAD" w14:textId="77777777" w:rsidR="00AE00BA" w:rsidRDefault="00AE00BA" w:rsidP="00AE00BA">
      <w:pPr>
        <w:pStyle w:val="PL"/>
      </w:pPr>
      <w:r>
        <w:t xml:space="preserve">    &lt;xs:anyAttribute namespace="##any" processContents="lax"/&gt;</w:t>
      </w:r>
    </w:p>
    <w:p w14:paraId="68499777" w14:textId="77777777" w:rsidR="00AE00BA" w:rsidRDefault="00AE00BA" w:rsidP="00AE00BA">
      <w:pPr>
        <w:pStyle w:val="PL"/>
      </w:pPr>
      <w:r>
        <w:t xml:space="preserve">  &lt;/xs:complexType&gt;</w:t>
      </w:r>
    </w:p>
    <w:p w14:paraId="6A44A7BD" w14:textId="77777777" w:rsidR="00AE00BA" w:rsidRDefault="00AE00BA" w:rsidP="00AE00BA">
      <w:pPr>
        <w:pStyle w:val="PL"/>
      </w:pPr>
    </w:p>
    <w:p w14:paraId="66E3F2FF" w14:textId="77777777" w:rsidR="00AE00BA" w:rsidRDefault="00AE00BA" w:rsidP="00AE00BA">
      <w:pPr>
        <w:pStyle w:val="PL"/>
        <w:rPr>
          <w:lang w:eastAsia="en-GB"/>
        </w:rPr>
      </w:pPr>
      <w:r>
        <w:lastRenderedPageBreak/>
        <w:t xml:space="preserve">  &lt;xs:complexType name="pine-dereg-req-info"&gt;</w:t>
      </w:r>
    </w:p>
    <w:p w14:paraId="51EE0BB5" w14:textId="77777777" w:rsidR="00AE00BA" w:rsidRDefault="00AE00BA" w:rsidP="00AE00BA">
      <w:pPr>
        <w:pStyle w:val="PL"/>
      </w:pPr>
      <w:r>
        <w:t xml:space="preserve">    &lt;xs:sequence&gt;</w:t>
      </w:r>
    </w:p>
    <w:p w14:paraId="34440E40" w14:textId="77777777" w:rsidR="00AE00BA" w:rsidRDefault="00AE00BA" w:rsidP="00AE00BA">
      <w:pPr>
        <w:pStyle w:val="PL"/>
      </w:pPr>
      <w:r>
        <w:t xml:space="preserve">     &lt;xs:element name="deregisration-request" type="pinapp:PineDeregReq-info" minOccurs="0" maxOccurs="unbounded"/&gt;</w:t>
      </w:r>
    </w:p>
    <w:p w14:paraId="31E36B84" w14:textId="77777777" w:rsidR="00AE00BA" w:rsidRDefault="00AE00BA" w:rsidP="00AE00BA">
      <w:pPr>
        <w:pStyle w:val="PL"/>
      </w:pPr>
      <w:r>
        <w:t xml:space="preserve">     &lt;xs:element name="anyExt" type="pinapp:anyExtType" minOccurs="0"/&gt;</w:t>
      </w:r>
    </w:p>
    <w:p w14:paraId="7CA07E9E" w14:textId="77777777" w:rsidR="00AE00BA" w:rsidRDefault="00AE00BA" w:rsidP="00AE00BA">
      <w:pPr>
        <w:pStyle w:val="PL"/>
      </w:pPr>
      <w:r>
        <w:t xml:space="preserve">     &lt;xs:any namespace="##other" processContents="lax" minOccurs="0" maxOccurs="unbounded"/&gt;</w:t>
      </w:r>
    </w:p>
    <w:p w14:paraId="3426612B" w14:textId="77777777" w:rsidR="00AE00BA" w:rsidRDefault="00AE00BA" w:rsidP="00AE00BA">
      <w:pPr>
        <w:pStyle w:val="PL"/>
      </w:pPr>
      <w:r>
        <w:t xml:space="preserve">    &lt;/xs:sequence&gt;</w:t>
      </w:r>
    </w:p>
    <w:p w14:paraId="3F6A8C82" w14:textId="77777777" w:rsidR="00AE00BA" w:rsidRDefault="00AE00BA" w:rsidP="00AE00BA">
      <w:pPr>
        <w:pStyle w:val="PL"/>
      </w:pPr>
      <w:r>
        <w:t xml:space="preserve">    &lt;xs:anyAttribute namespace="##any" processContents="lax"/&gt;</w:t>
      </w:r>
    </w:p>
    <w:p w14:paraId="759D218D" w14:textId="77777777" w:rsidR="00AE00BA" w:rsidRDefault="00AE00BA" w:rsidP="00AE00BA">
      <w:pPr>
        <w:pStyle w:val="PL"/>
      </w:pPr>
      <w:r>
        <w:t xml:space="preserve">  &lt;/xs:complexType&gt;</w:t>
      </w:r>
    </w:p>
    <w:p w14:paraId="281D259F" w14:textId="77777777" w:rsidR="00AE00BA" w:rsidRDefault="00AE00BA" w:rsidP="00AE00BA">
      <w:pPr>
        <w:pStyle w:val="PL"/>
      </w:pPr>
    </w:p>
    <w:p w14:paraId="013900EF" w14:textId="77777777" w:rsidR="00AE00BA" w:rsidRDefault="00AE00BA" w:rsidP="00AE00BA">
      <w:pPr>
        <w:pStyle w:val="PL"/>
        <w:rPr>
          <w:lang w:eastAsia="en-GB"/>
        </w:rPr>
      </w:pPr>
      <w:r>
        <w:t xml:space="preserve">  &lt;xs:complexType name="pine-dereg-rej-info"&gt;</w:t>
      </w:r>
    </w:p>
    <w:p w14:paraId="02E57ED6" w14:textId="77777777" w:rsidR="00AE00BA" w:rsidRDefault="00AE00BA" w:rsidP="00AE00BA">
      <w:pPr>
        <w:pStyle w:val="PL"/>
      </w:pPr>
      <w:r>
        <w:t xml:space="preserve">    &lt;xs:sequence&gt;</w:t>
      </w:r>
    </w:p>
    <w:p w14:paraId="393F7916" w14:textId="77777777" w:rsidR="00AE00BA" w:rsidRDefault="00AE00BA" w:rsidP="00AE00BA">
      <w:pPr>
        <w:pStyle w:val="PL"/>
      </w:pPr>
      <w:r>
        <w:t xml:space="preserve">     &lt;xs:element name="deregisration-reject" type="pinapp:PineD</w:t>
      </w:r>
      <w:r>
        <w:rPr>
          <w:lang w:eastAsia="zh-CN"/>
        </w:rPr>
        <w:t>e</w:t>
      </w:r>
      <w:r>
        <w:t>regRej-info" minOccurs="0" maxOccurs="unbounded"/&gt;</w:t>
      </w:r>
    </w:p>
    <w:p w14:paraId="53151FD0" w14:textId="77777777" w:rsidR="00AE00BA" w:rsidRDefault="00AE00BA" w:rsidP="00AE00BA">
      <w:pPr>
        <w:pStyle w:val="PL"/>
      </w:pPr>
      <w:r>
        <w:t xml:space="preserve">     &lt;xs:element name="anyExt" type="pinapp:anyExtType" minOccurs="0"/&gt;</w:t>
      </w:r>
    </w:p>
    <w:p w14:paraId="6C723F7C" w14:textId="77777777" w:rsidR="00AE00BA" w:rsidRDefault="00AE00BA" w:rsidP="00AE00BA">
      <w:pPr>
        <w:pStyle w:val="PL"/>
      </w:pPr>
      <w:r>
        <w:t xml:space="preserve">     &lt;xs:any namespace="##other" processContents="lax" minOccurs="0" maxOccurs="unbounded"/&gt;</w:t>
      </w:r>
    </w:p>
    <w:p w14:paraId="75FA587A" w14:textId="77777777" w:rsidR="00AE00BA" w:rsidRDefault="00AE00BA" w:rsidP="00AE00BA">
      <w:pPr>
        <w:pStyle w:val="PL"/>
      </w:pPr>
      <w:r>
        <w:t xml:space="preserve">    &lt;/xs:sequence&gt;</w:t>
      </w:r>
    </w:p>
    <w:p w14:paraId="202137D5" w14:textId="77777777" w:rsidR="00AE00BA" w:rsidRDefault="00AE00BA" w:rsidP="00AE00BA">
      <w:pPr>
        <w:pStyle w:val="PL"/>
      </w:pPr>
      <w:r>
        <w:t xml:space="preserve">    &lt;xs:anyAttribute namespace="##any" processContents="lax"/&gt;</w:t>
      </w:r>
    </w:p>
    <w:p w14:paraId="3567B56E" w14:textId="77777777" w:rsidR="00AE00BA" w:rsidRDefault="00AE00BA" w:rsidP="00AE00BA">
      <w:pPr>
        <w:pStyle w:val="PL"/>
      </w:pPr>
      <w:r>
        <w:t xml:space="preserve">  &lt;/xs:complexType&gt;</w:t>
      </w:r>
    </w:p>
    <w:p w14:paraId="66A808A3" w14:textId="77777777" w:rsidR="00AE00BA" w:rsidRDefault="00AE00BA" w:rsidP="00AE00BA">
      <w:pPr>
        <w:pStyle w:val="PL"/>
      </w:pPr>
    </w:p>
    <w:p w14:paraId="57604096" w14:textId="77777777" w:rsidR="00AE00BA" w:rsidRDefault="00AE00BA" w:rsidP="00AE00BA">
      <w:pPr>
        <w:pStyle w:val="PL"/>
        <w:rPr>
          <w:lang w:eastAsia="en-GB"/>
        </w:rPr>
      </w:pPr>
      <w:r>
        <w:t xml:space="preserve">  &lt;xs:complexType name="pine-update-reg-req-info"&gt;</w:t>
      </w:r>
    </w:p>
    <w:p w14:paraId="229A9F7F" w14:textId="77777777" w:rsidR="00AE00BA" w:rsidRDefault="00AE00BA" w:rsidP="00AE00BA">
      <w:pPr>
        <w:pStyle w:val="PL"/>
      </w:pPr>
      <w:r>
        <w:t xml:space="preserve">    &lt;xs:sequence&gt;</w:t>
      </w:r>
    </w:p>
    <w:p w14:paraId="20E59F49" w14:textId="77777777" w:rsidR="00AE00BA" w:rsidRDefault="00AE00BA" w:rsidP="00AE00BA">
      <w:pPr>
        <w:pStyle w:val="PL"/>
      </w:pPr>
      <w:r>
        <w:t xml:space="preserve">     &lt;xs:element name="regisration-update-request" type="pinapp:PineUpdRegReq-info" minOccurs="0" maxOccurs="unbounded"/&gt;</w:t>
      </w:r>
    </w:p>
    <w:p w14:paraId="241C6653" w14:textId="77777777" w:rsidR="00AE00BA" w:rsidRDefault="00AE00BA" w:rsidP="00AE00BA">
      <w:pPr>
        <w:pStyle w:val="PL"/>
      </w:pPr>
      <w:r>
        <w:t xml:space="preserve">     &lt;xs:element name="anyExt" type="pinapp:anyExtType" minOccurs="0"/&gt;</w:t>
      </w:r>
    </w:p>
    <w:p w14:paraId="708E3778" w14:textId="77777777" w:rsidR="00AE00BA" w:rsidRDefault="00AE00BA" w:rsidP="00AE00BA">
      <w:pPr>
        <w:pStyle w:val="PL"/>
      </w:pPr>
      <w:r>
        <w:t xml:space="preserve">     &lt;xs:any namespace="##other" processContents="lax" minOccurs="0" maxOccurs="unbounded"/&gt;</w:t>
      </w:r>
    </w:p>
    <w:p w14:paraId="1AF2F513" w14:textId="77777777" w:rsidR="00AE00BA" w:rsidRDefault="00AE00BA" w:rsidP="00AE00BA">
      <w:pPr>
        <w:pStyle w:val="PL"/>
      </w:pPr>
      <w:r>
        <w:t xml:space="preserve">    &lt;/xs:sequence&gt;</w:t>
      </w:r>
    </w:p>
    <w:p w14:paraId="75B0A4C1" w14:textId="77777777" w:rsidR="00AE00BA" w:rsidRDefault="00AE00BA" w:rsidP="00AE00BA">
      <w:pPr>
        <w:pStyle w:val="PL"/>
      </w:pPr>
      <w:r>
        <w:t xml:space="preserve">    &lt;xs:anyAttribute namespace="##any" processContents="lax"/&gt;</w:t>
      </w:r>
    </w:p>
    <w:p w14:paraId="14AD6B90" w14:textId="77777777" w:rsidR="00AE00BA" w:rsidRDefault="00AE00BA" w:rsidP="00AE00BA">
      <w:pPr>
        <w:pStyle w:val="PL"/>
      </w:pPr>
      <w:r>
        <w:t xml:space="preserve">  &lt;/xs:complexType&gt;</w:t>
      </w:r>
    </w:p>
    <w:p w14:paraId="5C043912" w14:textId="77777777" w:rsidR="00AE00BA" w:rsidRDefault="00AE00BA" w:rsidP="00AE00BA">
      <w:pPr>
        <w:pStyle w:val="PL"/>
      </w:pPr>
    </w:p>
    <w:p w14:paraId="290E4580" w14:textId="77777777" w:rsidR="00AE00BA" w:rsidRDefault="00AE00BA" w:rsidP="00AE00BA">
      <w:pPr>
        <w:pStyle w:val="PL"/>
        <w:rPr>
          <w:lang w:eastAsia="en-GB"/>
        </w:rPr>
      </w:pPr>
      <w:r>
        <w:t xml:space="preserve">  &lt;xs:complexType name="pine-update-reg-rej-info"&gt;</w:t>
      </w:r>
    </w:p>
    <w:p w14:paraId="238D10CD" w14:textId="77777777" w:rsidR="00AE00BA" w:rsidRDefault="00AE00BA" w:rsidP="00AE00BA">
      <w:pPr>
        <w:pStyle w:val="PL"/>
      </w:pPr>
      <w:r>
        <w:t xml:space="preserve">    &lt;xs:sequence&gt;</w:t>
      </w:r>
    </w:p>
    <w:p w14:paraId="75CA3F04" w14:textId="77777777" w:rsidR="00AE00BA" w:rsidRDefault="00AE00BA" w:rsidP="00AE00BA">
      <w:pPr>
        <w:pStyle w:val="PL"/>
      </w:pPr>
      <w:r>
        <w:t xml:space="preserve">     &lt;xs:element name="regisration-update-reject" type="pinapp:PineUpdRegRej-info" minOccurs="0" maxOccurs="unbounded"/&gt;</w:t>
      </w:r>
    </w:p>
    <w:p w14:paraId="6AE085A5" w14:textId="77777777" w:rsidR="00AE00BA" w:rsidRDefault="00AE00BA" w:rsidP="00AE00BA">
      <w:pPr>
        <w:pStyle w:val="PL"/>
      </w:pPr>
      <w:r>
        <w:t xml:space="preserve">     &lt;xs:element name="anyExt" type="pinapp:anyExtType" minOccurs="0"/&gt;</w:t>
      </w:r>
    </w:p>
    <w:p w14:paraId="4273FB42" w14:textId="77777777" w:rsidR="00AE00BA" w:rsidRDefault="00AE00BA" w:rsidP="00AE00BA">
      <w:pPr>
        <w:pStyle w:val="PL"/>
      </w:pPr>
      <w:r>
        <w:t xml:space="preserve">     &lt;xs:any namespace="##other" processContents="lax" minOccurs="0" maxOccurs="unbounded"/&gt;</w:t>
      </w:r>
    </w:p>
    <w:p w14:paraId="767AF79A" w14:textId="77777777" w:rsidR="00AE00BA" w:rsidRDefault="00AE00BA" w:rsidP="00AE00BA">
      <w:pPr>
        <w:pStyle w:val="PL"/>
      </w:pPr>
      <w:r>
        <w:t xml:space="preserve">    &lt;/xs:sequence&gt;</w:t>
      </w:r>
    </w:p>
    <w:p w14:paraId="6679CCF9" w14:textId="77777777" w:rsidR="00AE00BA" w:rsidRDefault="00AE00BA" w:rsidP="00AE00BA">
      <w:pPr>
        <w:pStyle w:val="PL"/>
      </w:pPr>
      <w:r>
        <w:t xml:space="preserve">    &lt;xs:anyAttribute namespace="##any" processContents="lax"/&gt;</w:t>
      </w:r>
    </w:p>
    <w:p w14:paraId="69B95A60" w14:textId="77777777" w:rsidR="00AE00BA" w:rsidRDefault="00AE00BA" w:rsidP="00AE00BA">
      <w:pPr>
        <w:pStyle w:val="PL"/>
      </w:pPr>
      <w:r>
        <w:t xml:space="preserve">  &lt;/xs:complexType&gt;</w:t>
      </w:r>
    </w:p>
    <w:p w14:paraId="06CD00A0" w14:textId="77777777" w:rsidR="00AE00BA" w:rsidRDefault="00AE00BA" w:rsidP="00AE00BA">
      <w:pPr>
        <w:pStyle w:val="PL"/>
      </w:pPr>
    </w:p>
    <w:p w14:paraId="019DB53F" w14:textId="77777777" w:rsidR="00AE00BA" w:rsidRDefault="00AE00BA" w:rsidP="00AE00BA">
      <w:pPr>
        <w:pStyle w:val="PL"/>
        <w:rPr>
          <w:lang w:eastAsia="en-GB"/>
        </w:rPr>
      </w:pPr>
      <w:r>
        <w:t xml:space="preserve">  &lt;xs:complexType name="pin-creation-req-info"&gt;</w:t>
      </w:r>
    </w:p>
    <w:p w14:paraId="1A3EF16E" w14:textId="77777777" w:rsidR="00AE00BA" w:rsidRDefault="00AE00BA" w:rsidP="00AE00BA">
      <w:pPr>
        <w:pStyle w:val="PL"/>
      </w:pPr>
      <w:r>
        <w:t xml:space="preserve">    &lt;xs:sequence&gt;</w:t>
      </w:r>
    </w:p>
    <w:p w14:paraId="7BC0BDA2" w14:textId="77777777" w:rsidR="00AE00BA" w:rsidRDefault="00AE00BA" w:rsidP="00AE00BA">
      <w:pPr>
        <w:pStyle w:val="PL"/>
      </w:pPr>
      <w:r>
        <w:t xml:space="preserve">     &lt;xs:element name="pin-creation-request" type="pinapp:PinCreReq-info" minOccurs="0" maxOccurs="unbounded"/&gt;</w:t>
      </w:r>
    </w:p>
    <w:p w14:paraId="2C37EFCB" w14:textId="77777777" w:rsidR="00AE00BA" w:rsidRDefault="00AE00BA" w:rsidP="00AE00BA">
      <w:pPr>
        <w:pStyle w:val="PL"/>
      </w:pPr>
      <w:r>
        <w:t xml:space="preserve">     &lt;xs:element name="anyExt" type="pinapp:anyExtType" minOccurs="0"/&gt;</w:t>
      </w:r>
    </w:p>
    <w:p w14:paraId="78F70B3F" w14:textId="77777777" w:rsidR="00AE00BA" w:rsidRDefault="00AE00BA" w:rsidP="00AE00BA">
      <w:pPr>
        <w:pStyle w:val="PL"/>
      </w:pPr>
      <w:r>
        <w:t xml:space="preserve">     &lt;xs:any namespace="##other" processContents="lax" minOccurs="0" maxOccurs="unbounded"/&gt;</w:t>
      </w:r>
    </w:p>
    <w:p w14:paraId="38775B2F" w14:textId="77777777" w:rsidR="00AE00BA" w:rsidRDefault="00AE00BA" w:rsidP="00AE00BA">
      <w:pPr>
        <w:pStyle w:val="PL"/>
      </w:pPr>
      <w:r>
        <w:t xml:space="preserve">    &lt;/xs:sequence&gt;</w:t>
      </w:r>
    </w:p>
    <w:p w14:paraId="55F1F81C" w14:textId="77777777" w:rsidR="00AE00BA" w:rsidRDefault="00AE00BA" w:rsidP="00AE00BA">
      <w:pPr>
        <w:pStyle w:val="PL"/>
      </w:pPr>
      <w:r>
        <w:t xml:space="preserve">    &lt;xs:anyAttribute namespace="##any" processContents="lax"/&gt;</w:t>
      </w:r>
    </w:p>
    <w:p w14:paraId="3EC82270" w14:textId="77777777" w:rsidR="00AE00BA" w:rsidRDefault="00AE00BA" w:rsidP="00AE00BA">
      <w:pPr>
        <w:pStyle w:val="PL"/>
      </w:pPr>
      <w:r>
        <w:t xml:space="preserve">  &lt;/xs:complexType&gt;</w:t>
      </w:r>
    </w:p>
    <w:p w14:paraId="1EDDFB7B" w14:textId="77777777" w:rsidR="00AE00BA" w:rsidRDefault="00AE00BA" w:rsidP="00AE00BA">
      <w:pPr>
        <w:pStyle w:val="PL"/>
      </w:pPr>
    </w:p>
    <w:p w14:paraId="45055A86" w14:textId="77777777" w:rsidR="00AE00BA" w:rsidRDefault="00AE00BA" w:rsidP="00AE00BA">
      <w:pPr>
        <w:pStyle w:val="PL"/>
        <w:rPr>
          <w:lang w:eastAsia="en-GB"/>
        </w:rPr>
      </w:pPr>
      <w:r>
        <w:t xml:space="preserve">  &lt;xs:complexType name="pin-creation-acc-info"&gt;</w:t>
      </w:r>
    </w:p>
    <w:p w14:paraId="796EB366" w14:textId="77777777" w:rsidR="00AE00BA" w:rsidRDefault="00AE00BA" w:rsidP="00AE00BA">
      <w:pPr>
        <w:pStyle w:val="PL"/>
      </w:pPr>
      <w:r>
        <w:t xml:space="preserve">    &lt;xs:sequence&gt;</w:t>
      </w:r>
    </w:p>
    <w:p w14:paraId="26E53F66" w14:textId="77777777" w:rsidR="00AE00BA" w:rsidRDefault="00AE00BA" w:rsidP="00AE00BA">
      <w:pPr>
        <w:pStyle w:val="PL"/>
      </w:pPr>
      <w:r>
        <w:t xml:space="preserve">     &lt;xs:element name="pin-creation-accept" type="pinapp:PinCreAcc-info" minOccurs="0" maxOccurs="unbounded"/&gt;</w:t>
      </w:r>
    </w:p>
    <w:p w14:paraId="43BE02E6" w14:textId="77777777" w:rsidR="00AE00BA" w:rsidRDefault="00AE00BA" w:rsidP="00AE00BA">
      <w:pPr>
        <w:pStyle w:val="PL"/>
      </w:pPr>
      <w:r>
        <w:t xml:space="preserve">     &lt;xs:element name="anyExt" type="pinapp:anyExtType" minOccurs="0"/&gt;</w:t>
      </w:r>
    </w:p>
    <w:p w14:paraId="6B81F909" w14:textId="77777777" w:rsidR="00AE00BA" w:rsidRDefault="00AE00BA" w:rsidP="00AE00BA">
      <w:pPr>
        <w:pStyle w:val="PL"/>
      </w:pPr>
      <w:r>
        <w:t xml:space="preserve">     &lt;xs:any namespace="##other" processContents="lax" minOccurs="0" maxOccurs="unbounded"/&gt;</w:t>
      </w:r>
    </w:p>
    <w:p w14:paraId="743BB30C" w14:textId="77777777" w:rsidR="00AE00BA" w:rsidRDefault="00AE00BA" w:rsidP="00AE00BA">
      <w:pPr>
        <w:pStyle w:val="PL"/>
      </w:pPr>
      <w:r>
        <w:t xml:space="preserve">    &lt;/xs:sequence&gt;</w:t>
      </w:r>
    </w:p>
    <w:p w14:paraId="3150B90A" w14:textId="77777777" w:rsidR="00AE00BA" w:rsidRDefault="00AE00BA" w:rsidP="00AE00BA">
      <w:pPr>
        <w:pStyle w:val="PL"/>
      </w:pPr>
      <w:r>
        <w:t xml:space="preserve">    &lt;xs:anyAttribute namespace="##any" processContents="lax"/&gt;</w:t>
      </w:r>
    </w:p>
    <w:p w14:paraId="00D77AD8" w14:textId="77777777" w:rsidR="00AE00BA" w:rsidRDefault="00AE00BA" w:rsidP="00AE00BA">
      <w:pPr>
        <w:pStyle w:val="PL"/>
      </w:pPr>
      <w:r>
        <w:t xml:space="preserve">  &lt;/xs:complexType&gt;</w:t>
      </w:r>
    </w:p>
    <w:p w14:paraId="65906B83" w14:textId="77777777" w:rsidR="00AE00BA" w:rsidRDefault="00AE00BA" w:rsidP="00AE00BA">
      <w:pPr>
        <w:pStyle w:val="PL"/>
      </w:pPr>
    </w:p>
    <w:p w14:paraId="70795F86" w14:textId="77777777" w:rsidR="00AE00BA" w:rsidRDefault="00AE00BA" w:rsidP="00AE00BA">
      <w:pPr>
        <w:pStyle w:val="PL"/>
        <w:rPr>
          <w:lang w:eastAsia="en-GB"/>
        </w:rPr>
      </w:pPr>
      <w:r>
        <w:t xml:space="preserve">  &lt;xs:complexType name="pin-creation-rej-info"&gt;</w:t>
      </w:r>
    </w:p>
    <w:p w14:paraId="7B52824D" w14:textId="77777777" w:rsidR="00AE00BA" w:rsidRDefault="00AE00BA" w:rsidP="00AE00BA">
      <w:pPr>
        <w:pStyle w:val="PL"/>
      </w:pPr>
      <w:r>
        <w:t xml:space="preserve">    &lt;xs:sequence&gt;</w:t>
      </w:r>
    </w:p>
    <w:p w14:paraId="275DB019" w14:textId="77777777" w:rsidR="00AE00BA" w:rsidRDefault="00AE00BA" w:rsidP="00AE00BA">
      <w:pPr>
        <w:pStyle w:val="PL"/>
      </w:pPr>
      <w:r>
        <w:t xml:space="preserve">     &lt;xs:element name="pin-creation-reject" type="pinapp:PinCreRej-info" minOccurs="0" maxOccurs="unbounded"/&gt;</w:t>
      </w:r>
    </w:p>
    <w:p w14:paraId="503966C1" w14:textId="77777777" w:rsidR="00AE00BA" w:rsidRDefault="00AE00BA" w:rsidP="00AE00BA">
      <w:pPr>
        <w:pStyle w:val="PL"/>
      </w:pPr>
      <w:r>
        <w:t xml:space="preserve">     &lt;xs:element name="anyExt" type="pinapp:anyExtType" minOccurs="0"/&gt;</w:t>
      </w:r>
    </w:p>
    <w:p w14:paraId="4527D261" w14:textId="77777777" w:rsidR="00AE00BA" w:rsidRDefault="00AE00BA" w:rsidP="00AE00BA">
      <w:pPr>
        <w:pStyle w:val="PL"/>
      </w:pPr>
      <w:r>
        <w:t xml:space="preserve">     &lt;xs:any namespace="##other" processContents="lax" minOccurs="0" maxOccurs="unbounded"/&gt;</w:t>
      </w:r>
    </w:p>
    <w:p w14:paraId="23BEAC08" w14:textId="77777777" w:rsidR="00AE00BA" w:rsidRDefault="00AE00BA" w:rsidP="00AE00BA">
      <w:pPr>
        <w:pStyle w:val="PL"/>
      </w:pPr>
      <w:r>
        <w:t xml:space="preserve">    &lt;/xs:sequence&gt;</w:t>
      </w:r>
    </w:p>
    <w:p w14:paraId="64DA6BBF" w14:textId="77777777" w:rsidR="00AE00BA" w:rsidRDefault="00AE00BA" w:rsidP="00AE00BA">
      <w:pPr>
        <w:pStyle w:val="PL"/>
      </w:pPr>
      <w:r>
        <w:t xml:space="preserve">    &lt;xs:anyAttribute namespace="##any" processContents="lax"/&gt;</w:t>
      </w:r>
    </w:p>
    <w:p w14:paraId="2A646B1C" w14:textId="77777777" w:rsidR="00AE00BA" w:rsidRDefault="00AE00BA" w:rsidP="00AE00BA">
      <w:pPr>
        <w:pStyle w:val="PL"/>
      </w:pPr>
      <w:r>
        <w:t xml:space="preserve">  &lt;/xs:complexType&gt;</w:t>
      </w:r>
    </w:p>
    <w:p w14:paraId="696DDA26" w14:textId="77777777" w:rsidR="00AE00BA" w:rsidRDefault="00AE00BA" w:rsidP="00AE00BA">
      <w:pPr>
        <w:pStyle w:val="PL"/>
      </w:pPr>
    </w:p>
    <w:p w14:paraId="3656E0DC" w14:textId="77777777" w:rsidR="00AE00BA" w:rsidRDefault="00AE00BA" w:rsidP="00AE00BA">
      <w:pPr>
        <w:pStyle w:val="PL"/>
        <w:rPr>
          <w:lang w:eastAsia="en-GB"/>
        </w:rPr>
      </w:pPr>
      <w:r>
        <w:t xml:space="preserve">  &lt;xs:complexType name="pin-creation-noti-req-info"&gt;</w:t>
      </w:r>
    </w:p>
    <w:p w14:paraId="3DFD37D5" w14:textId="77777777" w:rsidR="00AE00BA" w:rsidRDefault="00AE00BA" w:rsidP="00AE00BA">
      <w:pPr>
        <w:pStyle w:val="PL"/>
      </w:pPr>
      <w:r>
        <w:t xml:space="preserve">    &lt;xs:sequence&gt;</w:t>
      </w:r>
    </w:p>
    <w:p w14:paraId="3653AD0A" w14:textId="77777777" w:rsidR="00AE00BA" w:rsidRDefault="00AE00BA" w:rsidP="00AE00BA">
      <w:pPr>
        <w:pStyle w:val="PL"/>
      </w:pPr>
      <w:r>
        <w:t xml:space="preserve">     &lt;xs:element name="pin-creation-notification-request" type="pinapp:PinCreNotiReq-info" minOccurs="0" maxOccurs="unbounded"/&gt;</w:t>
      </w:r>
    </w:p>
    <w:p w14:paraId="43221720" w14:textId="77777777" w:rsidR="00AE00BA" w:rsidRDefault="00AE00BA" w:rsidP="00AE00BA">
      <w:pPr>
        <w:pStyle w:val="PL"/>
      </w:pPr>
      <w:r>
        <w:t xml:space="preserve">     &lt;xs:element name="anyExt" type="pinapp:anyExtType" minOccurs="0"/&gt;</w:t>
      </w:r>
    </w:p>
    <w:p w14:paraId="0DDDECD6" w14:textId="77777777" w:rsidR="00AE00BA" w:rsidRDefault="00AE00BA" w:rsidP="00AE00BA">
      <w:pPr>
        <w:pStyle w:val="PL"/>
      </w:pPr>
      <w:r>
        <w:t xml:space="preserve">     &lt;xs:any namespace="##other" processContents="lax" minOccurs="0" maxOccurs="unbounded"/&gt;</w:t>
      </w:r>
    </w:p>
    <w:p w14:paraId="15D388CA" w14:textId="77777777" w:rsidR="00AE00BA" w:rsidRDefault="00AE00BA" w:rsidP="00AE00BA">
      <w:pPr>
        <w:pStyle w:val="PL"/>
      </w:pPr>
      <w:r>
        <w:t xml:space="preserve">    &lt;/xs:sequence&gt;</w:t>
      </w:r>
    </w:p>
    <w:p w14:paraId="6F3365F3" w14:textId="77777777" w:rsidR="00AE00BA" w:rsidRDefault="00AE00BA" w:rsidP="00AE00BA">
      <w:pPr>
        <w:pStyle w:val="PL"/>
      </w:pPr>
      <w:r>
        <w:t xml:space="preserve">    &lt;xs:anyAttribute namespace="##any" processContents="lax"/&gt;</w:t>
      </w:r>
    </w:p>
    <w:p w14:paraId="21DB20CD" w14:textId="77777777" w:rsidR="00AE00BA" w:rsidRDefault="00AE00BA" w:rsidP="00AE00BA">
      <w:pPr>
        <w:pStyle w:val="PL"/>
      </w:pPr>
      <w:r>
        <w:lastRenderedPageBreak/>
        <w:t xml:space="preserve">  &lt;/xs:complexType&gt;</w:t>
      </w:r>
    </w:p>
    <w:p w14:paraId="6E862652" w14:textId="77777777" w:rsidR="00AE00BA" w:rsidRDefault="00AE00BA" w:rsidP="00AE00BA">
      <w:pPr>
        <w:pStyle w:val="PL"/>
      </w:pPr>
    </w:p>
    <w:p w14:paraId="2B790D6E" w14:textId="77777777" w:rsidR="00AE00BA" w:rsidRDefault="00AE00BA" w:rsidP="00AE00BA">
      <w:pPr>
        <w:pStyle w:val="PL"/>
        <w:rPr>
          <w:lang w:eastAsia="en-GB"/>
        </w:rPr>
      </w:pPr>
      <w:r>
        <w:t xml:space="preserve">  &lt;xs:complexType name="pin-creation-noti-rej-info"&gt;</w:t>
      </w:r>
    </w:p>
    <w:p w14:paraId="5E04EF54" w14:textId="77777777" w:rsidR="00AE00BA" w:rsidRDefault="00AE00BA" w:rsidP="00AE00BA">
      <w:pPr>
        <w:pStyle w:val="PL"/>
      </w:pPr>
      <w:r>
        <w:t xml:space="preserve">    &lt;xs:sequence&gt;</w:t>
      </w:r>
    </w:p>
    <w:p w14:paraId="7E5E5675" w14:textId="77777777" w:rsidR="00AE00BA" w:rsidRDefault="00AE00BA" w:rsidP="00AE00BA">
      <w:pPr>
        <w:pStyle w:val="PL"/>
      </w:pPr>
      <w:r>
        <w:t xml:space="preserve">     &lt;xs:element name="pin-creation-notification-reject" type="pinapp:PinCreNotiRej-info" minOccurs="0" maxOccurs="unbounded"/&gt;</w:t>
      </w:r>
    </w:p>
    <w:p w14:paraId="0427CAC2" w14:textId="77777777" w:rsidR="00AE00BA" w:rsidRDefault="00AE00BA" w:rsidP="00AE00BA">
      <w:pPr>
        <w:pStyle w:val="PL"/>
      </w:pPr>
      <w:r>
        <w:t xml:space="preserve">     &lt;xs:element name="anyExt" type="pinapp:anyExtType" minOccurs="0"/&gt;</w:t>
      </w:r>
    </w:p>
    <w:p w14:paraId="059A1885" w14:textId="77777777" w:rsidR="00AE00BA" w:rsidRDefault="00AE00BA" w:rsidP="00AE00BA">
      <w:pPr>
        <w:pStyle w:val="PL"/>
      </w:pPr>
      <w:r>
        <w:t xml:space="preserve">     &lt;xs:any namespace="##other" processContents="lax" minOccurs="0" maxOccurs="unbounded"/&gt;</w:t>
      </w:r>
    </w:p>
    <w:p w14:paraId="03AB67F5" w14:textId="77777777" w:rsidR="00AE00BA" w:rsidRDefault="00AE00BA" w:rsidP="00AE00BA">
      <w:pPr>
        <w:pStyle w:val="PL"/>
      </w:pPr>
      <w:r>
        <w:t xml:space="preserve">    &lt;/xs:sequence&gt;</w:t>
      </w:r>
    </w:p>
    <w:p w14:paraId="61BFD9F9" w14:textId="77777777" w:rsidR="00AE00BA" w:rsidRDefault="00AE00BA" w:rsidP="00AE00BA">
      <w:pPr>
        <w:pStyle w:val="PL"/>
      </w:pPr>
      <w:r>
        <w:t xml:space="preserve">    &lt;xs:anyAttribute namespace="##any" processContents="lax"/&gt;</w:t>
      </w:r>
    </w:p>
    <w:p w14:paraId="181A1999" w14:textId="77777777" w:rsidR="00AE00BA" w:rsidRDefault="00AE00BA" w:rsidP="00AE00BA">
      <w:pPr>
        <w:pStyle w:val="PL"/>
      </w:pPr>
      <w:r>
        <w:t xml:space="preserve">  &lt;/xs:complexType&gt;</w:t>
      </w:r>
    </w:p>
    <w:p w14:paraId="3C54CAE3" w14:textId="77777777" w:rsidR="00AE00BA" w:rsidRDefault="00AE00BA" w:rsidP="00AE00BA">
      <w:pPr>
        <w:pStyle w:val="PL"/>
      </w:pPr>
    </w:p>
    <w:p w14:paraId="1BF84B2C" w14:textId="77777777" w:rsidR="00AE00BA" w:rsidRDefault="00AE00BA" w:rsidP="00AE00BA">
      <w:pPr>
        <w:pStyle w:val="PL"/>
        <w:rPr>
          <w:lang w:eastAsia="en-GB"/>
        </w:rPr>
      </w:pPr>
      <w:r>
        <w:t xml:space="preserve">  &lt;xs:complexType name="pin-deletion-req-info"&gt;</w:t>
      </w:r>
    </w:p>
    <w:p w14:paraId="1F688F42" w14:textId="77777777" w:rsidR="00AE00BA" w:rsidRDefault="00AE00BA" w:rsidP="00AE00BA">
      <w:pPr>
        <w:pStyle w:val="PL"/>
      </w:pPr>
      <w:r>
        <w:t xml:space="preserve">    &lt;xs:sequence&gt;</w:t>
      </w:r>
    </w:p>
    <w:p w14:paraId="094C9A44" w14:textId="77777777" w:rsidR="00AE00BA" w:rsidRDefault="00AE00BA" w:rsidP="00AE00BA">
      <w:pPr>
        <w:pStyle w:val="PL"/>
      </w:pPr>
      <w:r>
        <w:t xml:space="preserve">     &lt;xs:element name="pin-deletion-request" type="pinapp:PinDelReq-info" minOccurs="0" maxOccurs="unbounded"/&gt;</w:t>
      </w:r>
    </w:p>
    <w:p w14:paraId="5AC6DA86" w14:textId="77777777" w:rsidR="00AE00BA" w:rsidRDefault="00AE00BA" w:rsidP="00AE00BA">
      <w:pPr>
        <w:pStyle w:val="PL"/>
      </w:pPr>
      <w:r>
        <w:t xml:space="preserve">     &lt;xs:element name="anyExt" type="pinapp:anyExtType" minOccurs="0"/&gt;</w:t>
      </w:r>
    </w:p>
    <w:p w14:paraId="19BA2CE2" w14:textId="77777777" w:rsidR="00AE00BA" w:rsidRDefault="00AE00BA" w:rsidP="00AE00BA">
      <w:pPr>
        <w:pStyle w:val="PL"/>
      </w:pPr>
      <w:r>
        <w:t xml:space="preserve">     &lt;xs:any namespace="##other" processContents="lax" minOccurs="0" maxOccurs="unbounded"/&gt;</w:t>
      </w:r>
    </w:p>
    <w:p w14:paraId="1658AAA7" w14:textId="77777777" w:rsidR="00AE00BA" w:rsidRDefault="00AE00BA" w:rsidP="00AE00BA">
      <w:pPr>
        <w:pStyle w:val="PL"/>
      </w:pPr>
      <w:r>
        <w:t xml:space="preserve">    &lt;/xs:sequence&gt;</w:t>
      </w:r>
    </w:p>
    <w:p w14:paraId="62978642" w14:textId="77777777" w:rsidR="00AE00BA" w:rsidRDefault="00AE00BA" w:rsidP="00AE00BA">
      <w:pPr>
        <w:pStyle w:val="PL"/>
      </w:pPr>
      <w:r>
        <w:t xml:space="preserve">    &lt;xs:anyAttribute namespace="##any" processContents="lax"/&gt;</w:t>
      </w:r>
    </w:p>
    <w:p w14:paraId="6A0677A7" w14:textId="77777777" w:rsidR="00AE00BA" w:rsidRDefault="00AE00BA" w:rsidP="00AE00BA">
      <w:pPr>
        <w:pStyle w:val="PL"/>
      </w:pPr>
      <w:r>
        <w:t xml:space="preserve">  &lt;/xs:complexType&gt;</w:t>
      </w:r>
    </w:p>
    <w:p w14:paraId="15292E2B" w14:textId="77777777" w:rsidR="00AE00BA" w:rsidRDefault="00AE00BA" w:rsidP="00AE00BA">
      <w:pPr>
        <w:pStyle w:val="PL"/>
      </w:pPr>
    </w:p>
    <w:p w14:paraId="67DCDBB2" w14:textId="77777777" w:rsidR="00AE00BA" w:rsidRDefault="00AE00BA" w:rsidP="00AE00BA">
      <w:pPr>
        <w:pStyle w:val="PL"/>
        <w:rPr>
          <w:lang w:eastAsia="en-GB"/>
        </w:rPr>
      </w:pPr>
      <w:r>
        <w:t xml:space="preserve">  &lt;xs:complexType name="pin-deletion-rej-info"&gt;</w:t>
      </w:r>
    </w:p>
    <w:p w14:paraId="1EE51EB9" w14:textId="77777777" w:rsidR="00AE00BA" w:rsidRDefault="00AE00BA" w:rsidP="00AE00BA">
      <w:pPr>
        <w:pStyle w:val="PL"/>
      </w:pPr>
      <w:r>
        <w:t xml:space="preserve">    &lt;xs:sequence&gt;</w:t>
      </w:r>
    </w:p>
    <w:p w14:paraId="56D857A1" w14:textId="77777777" w:rsidR="00AE00BA" w:rsidRDefault="00AE00BA" w:rsidP="00AE00BA">
      <w:pPr>
        <w:pStyle w:val="PL"/>
      </w:pPr>
      <w:r>
        <w:t xml:space="preserve">     &lt;xs:element name="pin-deletion-reject" type="pinapp:PinDelRej-info" minOccurs="0" maxOccurs="unbounded"/&gt;</w:t>
      </w:r>
    </w:p>
    <w:p w14:paraId="44A68CB6" w14:textId="77777777" w:rsidR="00AE00BA" w:rsidRDefault="00AE00BA" w:rsidP="00AE00BA">
      <w:pPr>
        <w:pStyle w:val="PL"/>
      </w:pPr>
      <w:r>
        <w:t xml:space="preserve">     &lt;xs:element name="anyExt" type="pinapp:anyExtType" minOccurs="0"/&gt;</w:t>
      </w:r>
    </w:p>
    <w:p w14:paraId="4470F80F" w14:textId="77777777" w:rsidR="00AE00BA" w:rsidRDefault="00AE00BA" w:rsidP="00AE00BA">
      <w:pPr>
        <w:pStyle w:val="PL"/>
      </w:pPr>
      <w:r>
        <w:t xml:space="preserve">     &lt;xs:any namespace="##other" processContents="lax" minOccurs="0" maxOccurs="unbounded"/&gt;</w:t>
      </w:r>
    </w:p>
    <w:p w14:paraId="3CE93E67" w14:textId="77777777" w:rsidR="00AE00BA" w:rsidRDefault="00AE00BA" w:rsidP="00AE00BA">
      <w:pPr>
        <w:pStyle w:val="PL"/>
      </w:pPr>
      <w:r>
        <w:t xml:space="preserve">    &lt;/xs:sequence&gt;</w:t>
      </w:r>
    </w:p>
    <w:p w14:paraId="5B0BBEEC" w14:textId="77777777" w:rsidR="00AE00BA" w:rsidRDefault="00AE00BA" w:rsidP="00AE00BA">
      <w:pPr>
        <w:pStyle w:val="PL"/>
      </w:pPr>
      <w:r>
        <w:t xml:space="preserve">    &lt;xs:anyAttribute namespace="##any" processContents="lax"/&gt;</w:t>
      </w:r>
    </w:p>
    <w:p w14:paraId="6CA844D7" w14:textId="77777777" w:rsidR="00AE00BA" w:rsidRDefault="00AE00BA" w:rsidP="00AE00BA">
      <w:pPr>
        <w:pStyle w:val="PL"/>
      </w:pPr>
      <w:r>
        <w:t xml:space="preserve">  &lt;/xs:complexType&gt;</w:t>
      </w:r>
    </w:p>
    <w:p w14:paraId="0E65D588" w14:textId="77777777" w:rsidR="00AE00BA" w:rsidRDefault="00AE00BA" w:rsidP="00AE00BA">
      <w:pPr>
        <w:pStyle w:val="PL"/>
      </w:pPr>
    </w:p>
    <w:p w14:paraId="73BD8BC2" w14:textId="77777777" w:rsidR="00AE00BA" w:rsidRDefault="00AE00BA" w:rsidP="00AE00BA">
      <w:pPr>
        <w:pStyle w:val="PL"/>
        <w:rPr>
          <w:lang w:eastAsia="en-GB"/>
        </w:rPr>
      </w:pPr>
      <w:r>
        <w:t xml:space="preserve">  &lt;xs:complexType name="pin-deletion-noti-req-info"&gt;</w:t>
      </w:r>
    </w:p>
    <w:p w14:paraId="49A78B03" w14:textId="77777777" w:rsidR="00AE00BA" w:rsidRDefault="00AE00BA" w:rsidP="00AE00BA">
      <w:pPr>
        <w:pStyle w:val="PL"/>
      </w:pPr>
      <w:r>
        <w:t xml:space="preserve">    &lt;xs:sequence&gt;</w:t>
      </w:r>
    </w:p>
    <w:p w14:paraId="3B8CBD8B" w14:textId="77777777" w:rsidR="00AE00BA" w:rsidRDefault="00AE00BA" w:rsidP="00AE00BA">
      <w:pPr>
        <w:pStyle w:val="PL"/>
      </w:pPr>
      <w:r>
        <w:t xml:space="preserve">     &lt;xs:element name="pin-deletion-notification-request" type="pinapp:PinDelNotiReq-info" minOccurs="0" maxOccurs="unbounded"/&gt;</w:t>
      </w:r>
    </w:p>
    <w:p w14:paraId="215053F7" w14:textId="77777777" w:rsidR="00AE00BA" w:rsidRDefault="00AE00BA" w:rsidP="00AE00BA">
      <w:pPr>
        <w:pStyle w:val="PL"/>
      </w:pPr>
      <w:r>
        <w:t xml:space="preserve">     &lt;xs:element name="anyExt" type="pinapp:anyExtType" minOccurs="0"/&gt;</w:t>
      </w:r>
    </w:p>
    <w:p w14:paraId="21B1F5BC" w14:textId="77777777" w:rsidR="00AE00BA" w:rsidRDefault="00AE00BA" w:rsidP="00AE00BA">
      <w:pPr>
        <w:pStyle w:val="PL"/>
      </w:pPr>
      <w:r>
        <w:t xml:space="preserve">     &lt;xs:any namespace="##other" processContents="lax" minOccurs="0" maxOccurs="unbounded"/&gt;</w:t>
      </w:r>
    </w:p>
    <w:p w14:paraId="432D0051" w14:textId="77777777" w:rsidR="00AE00BA" w:rsidRDefault="00AE00BA" w:rsidP="00AE00BA">
      <w:pPr>
        <w:pStyle w:val="PL"/>
      </w:pPr>
      <w:r>
        <w:t xml:space="preserve">    &lt;/xs:sequence&gt;</w:t>
      </w:r>
    </w:p>
    <w:p w14:paraId="30720728" w14:textId="77777777" w:rsidR="00AE00BA" w:rsidRDefault="00AE00BA" w:rsidP="00AE00BA">
      <w:pPr>
        <w:pStyle w:val="PL"/>
      </w:pPr>
      <w:r>
        <w:t xml:space="preserve">    &lt;xs:anyAttribute namespace="##any" processContents="lax"/&gt;</w:t>
      </w:r>
    </w:p>
    <w:p w14:paraId="21895A4E" w14:textId="77777777" w:rsidR="00AE00BA" w:rsidRDefault="00AE00BA" w:rsidP="00AE00BA">
      <w:pPr>
        <w:pStyle w:val="PL"/>
      </w:pPr>
      <w:r>
        <w:t xml:space="preserve">  &lt;/xs:complexType&gt;</w:t>
      </w:r>
    </w:p>
    <w:p w14:paraId="2D5A34D5" w14:textId="77777777" w:rsidR="00AE00BA" w:rsidRDefault="00AE00BA" w:rsidP="00AE00BA">
      <w:pPr>
        <w:pStyle w:val="PL"/>
      </w:pPr>
    </w:p>
    <w:p w14:paraId="78A9A8B1" w14:textId="77777777" w:rsidR="00AE00BA" w:rsidRDefault="00AE00BA" w:rsidP="00AE00BA">
      <w:pPr>
        <w:pStyle w:val="PL"/>
        <w:rPr>
          <w:lang w:eastAsia="en-GB"/>
        </w:rPr>
      </w:pPr>
      <w:r>
        <w:t xml:space="preserve">  &lt;xs:complexType name="pin-deletion-noti-rej-info"&gt;</w:t>
      </w:r>
    </w:p>
    <w:p w14:paraId="1FB97BEC" w14:textId="77777777" w:rsidR="00AE00BA" w:rsidRDefault="00AE00BA" w:rsidP="00AE00BA">
      <w:pPr>
        <w:pStyle w:val="PL"/>
      </w:pPr>
      <w:r>
        <w:t xml:space="preserve">    &lt;xs:sequence&gt;</w:t>
      </w:r>
    </w:p>
    <w:p w14:paraId="29D3DCAF" w14:textId="77777777" w:rsidR="00AE00BA" w:rsidRDefault="00AE00BA" w:rsidP="00AE00BA">
      <w:pPr>
        <w:pStyle w:val="PL"/>
      </w:pPr>
      <w:r>
        <w:t xml:space="preserve">     &lt;xs:element name="pin-deletion-notification-reject" type="pinapp:PinDelNotiRej-info" minOccurs="0" maxOccurs="unbounded"/&gt;</w:t>
      </w:r>
    </w:p>
    <w:p w14:paraId="3FC5F825" w14:textId="77777777" w:rsidR="00AE00BA" w:rsidRDefault="00AE00BA" w:rsidP="00AE00BA">
      <w:pPr>
        <w:pStyle w:val="PL"/>
      </w:pPr>
      <w:r>
        <w:t xml:space="preserve">     &lt;xs:element name="anyExt" type="pinapp:anyExtType" minOccurs="0"/&gt;</w:t>
      </w:r>
    </w:p>
    <w:p w14:paraId="28CD83BA" w14:textId="77777777" w:rsidR="00AE00BA" w:rsidRDefault="00AE00BA" w:rsidP="00AE00BA">
      <w:pPr>
        <w:pStyle w:val="PL"/>
      </w:pPr>
      <w:r>
        <w:t xml:space="preserve">     &lt;xs:any namespace="##other" processContents="lax" minOccurs="0" maxOccurs="unbounded"/&gt;</w:t>
      </w:r>
    </w:p>
    <w:p w14:paraId="6F4339B4" w14:textId="77777777" w:rsidR="00AE00BA" w:rsidRDefault="00AE00BA" w:rsidP="00AE00BA">
      <w:pPr>
        <w:pStyle w:val="PL"/>
      </w:pPr>
      <w:r>
        <w:t xml:space="preserve">    &lt;/xs:sequence&gt;</w:t>
      </w:r>
    </w:p>
    <w:p w14:paraId="0109A502" w14:textId="77777777" w:rsidR="00AE00BA" w:rsidRDefault="00AE00BA" w:rsidP="00AE00BA">
      <w:pPr>
        <w:pStyle w:val="PL"/>
      </w:pPr>
      <w:r>
        <w:t xml:space="preserve">    &lt;xs:anyAttribute namespace="##any" processContents="lax"/&gt;</w:t>
      </w:r>
    </w:p>
    <w:p w14:paraId="6A0BDF84" w14:textId="77777777" w:rsidR="00AE00BA" w:rsidRDefault="00AE00BA" w:rsidP="00AE00BA">
      <w:pPr>
        <w:pStyle w:val="PL"/>
      </w:pPr>
      <w:r>
        <w:t xml:space="preserve">  &lt;/xs:complexType&gt;</w:t>
      </w:r>
    </w:p>
    <w:p w14:paraId="648AC815" w14:textId="77777777" w:rsidR="00AE00BA" w:rsidRDefault="00AE00BA" w:rsidP="00AE00BA">
      <w:pPr>
        <w:pStyle w:val="PL"/>
      </w:pPr>
    </w:p>
    <w:p w14:paraId="3B2ABFF8" w14:textId="77777777" w:rsidR="00AE00BA" w:rsidRDefault="00AE00BA" w:rsidP="00AE00BA">
      <w:pPr>
        <w:pStyle w:val="PL"/>
        <w:rPr>
          <w:lang w:eastAsia="en-GB"/>
        </w:rPr>
      </w:pPr>
      <w:r>
        <w:t xml:space="preserve">  &lt;xs:complexType name="pin-discovery-req-info"&gt;</w:t>
      </w:r>
    </w:p>
    <w:p w14:paraId="72136DF9" w14:textId="77777777" w:rsidR="00AE00BA" w:rsidRDefault="00AE00BA" w:rsidP="00AE00BA">
      <w:pPr>
        <w:pStyle w:val="PL"/>
      </w:pPr>
      <w:r>
        <w:t xml:space="preserve">    &lt;xs:sequence&gt;</w:t>
      </w:r>
    </w:p>
    <w:p w14:paraId="6E6EE456" w14:textId="77777777" w:rsidR="00AE00BA" w:rsidRDefault="00AE00BA" w:rsidP="00AE00BA">
      <w:pPr>
        <w:pStyle w:val="PL"/>
      </w:pPr>
      <w:r>
        <w:t xml:space="preserve">     &lt;xs:element name="pin-disc-req" type="pinapp:PinDisReq-info" minOccurs="0" maxOccurs="unbounded"/&gt;</w:t>
      </w:r>
    </w:p>
    <w:p w14:paraId="2F3AB340" w14:textId="77777777" w:rsidR="00AE00BA" w:rsidRDefault="00AE00BA" w:rsidP="00AE00BA">
      <w:pPr>
        <w:pStyle w:val="PL"/>
      </w:pPr>
      <w:r>
        <w:t xml:space="preserve">     &lt;xs:element name="anyExt" type="pinapp:anyExtType" minOccurs="0"/&gt;</w:t>
      </w:r>
    </w:p>
    <w:p w14:paraId="79FB6966" w14:textId="77777777" w:rsidR="00AE00BA" w:rsidRDefault="00AE00BA" w:rsidP="00AE00BA">
      <w:pPr>
        <w:pStyle w:val="PL"/>
      </w:pPr>
      <w:r>
        <w:t xml:space="preserve">     &lt;xs:any namespace="##other" processContents="lax" minOccurs="0" maxOccurs="unbounded"/&gt;</w:t>
      </w:r>
    </w:p>
    <w:p w14:paraId="3D077560" w14:textId="77777777" w:rsidR="00AE00BA" w:rsidRDefault="00AE00BA" w:rsidP="00AE00BA">
      <w:pPr>
        <w:pStyle w:val="PL"/>
      </w:pPr>
      <w:r>
        <w:t xml:space="preserve">    &lt;/xs:sequence&gt;</w:t>
      </w:r>
    </w:p>
    <w:p w14:paraId="622EBF83" w14:textId="77777777" w:rsidR="00AE00BA" w:rsidRDefault="00AE00BA" w:rsidP="00AE00BA">
      <w:pPr>
        <w:pStyle w:val="PL"/>
      </w:pPr>
      <w:r>
        <w:t xml:space="preserve">    &lt;xs:anyAttribute namespace="##any" processContents="lax"/&gt;</w:t>
      </w:r>
    </w:p>
    <w:p w14:paraId="3675E40D" w14:textId="77777777" w:rsidR="00AE00BA" w:rsidRDefault="00AE00BA" w:rsidP="00AE00BA">
      <w:pPr>
        <w:pStyle w:val="PL"/>
      </w:pPr>
      <w:r>
        <w:t xml:space="preserve">  &lt;/xs:complexType&gt;</w:t>
      </w:r>
    </w:p>
    <w:p w14:paraId="63BA89EE" w14:textId="77777777" w:rsidR="00AE00BA" w:rsidRDefault="00AE00BA" w:rsidP="00AE00BA">
      <w:pPr>
        <w:pStyle w:val="PL"/>
      </w:pPr>
    </w:p>
    <w:p w14:paraId="064A6D0B" w14:textId="77777777" w:rsidR="00AE00BA" w:rsidRDefault="00AE00BA" w:rsidP="00AE00BA">
      <w:pPr>
        <w:pStyle w:val="PL"/>
        <w:rPr>
          <w:lang w:eastAsia="en-GB"/>
        </w:rPr>
      </w:pPr>
      <w:r>
        <w:t xml:space="preserve">  &lt;xs:complexType name="pin-discovery-acc-info"&gt;</w:t>
      </w:r>
    </w:p>
    <w:p w14:paraId="704602F4" w14:textId="77777777" w:rsidR="00AE00BA" w:rsidRDefault="00AE00BA" w:rsidP="00AE00BA">
      <w:pPr>
        <w:pStyle w:val="PL"/>
      </w:pPr>
      <w:r>
        <w:t xml:space="preserve">    &lt;xs:sequence&gt;</w:t>
      </w:r>
    </w:p>
    <w:p w14:paraId="48EC412D" w14:textId="77777777" w:rsidR="00AE00BA" w:rsidRDefault="00AE00BA" w:rsidP="00AE00BA">
      <w:pPr>
        <w:pStyle w:val="PL"/>
      </w:pPr>
      <w:r>
        <w:t xml:space="preserve">     &lt;xs:element name="pin-disc-accept" type="pinapp:PinDisAcc-info" minOccurs="0" maxOccurs="unbounded"/&gt;</w:t>
      </w:r>
    </w:p>
    <w:p w14:paraId="2A8D42FA" w14:textId="77777777" w:rsidR="00AE00BA" w:rsidRDefault="00AE00BA" w:rsidP="00AE00BA">
      <w:pPr>
        <w:pStyle w:val="PL"/>
      </w:pPr>
      <w:r>
        <w:t xml:space="preserve">     &lt;xs:element name="anyExt" type="pinapp:anyExtType" minOccurs="0"/&gt;</w:t>
      </w:r>
    </w:p>
    <w:p w14:paraId="084F2C51" w14:textId="77777777" w:rsidR="00AE00BA" w:rsidRDefault="00AE00BA" w:rsidP="00AE00BA">
      <w:pPr>
        <w:pStyle w:val="PL"/>
      </w:pPr>
      <w:r>
        <w:t xml:space="preserve">     &lt;xs:any namespace="##other" processContents="lax" minOccurs="0" maxOccurs="unbounded"/&gt;</w:t>
      </w:r>
    </w:p>
    <w:p w14:paraId="6063DB71" w14:textId="77777777" w:rsidR="00AE00BA" w:rsidRDefault="00AE00BA" w:rsidP="00AE00BA">
      <w:pPr>
        <w:pStyle w:val="PL"/>
      </w:pPr>
      <w:r>
        <w:t xml:space="preserve">    &lt;/xs:sequence&gt;</w:t>
      </w:r>
    </w:p>
    <w:p w14:paraId="71E66AD8" w14:textId="77777777" w:rsidR="00AE00BA" w:rsidRDefault="00AE00BA" w:rsidP="00AE00BA">
      <w:pPr>
        <w:pStyle w:val="PL"/>
      </w:pPr>
      <w:r>
        <w:t xml:space="preserve">    &lt;xs:anyAttribute namespace="##any" processContents="lax"/&gt;</w:t>
      </w:r>
    </w:p>
    <w:p w14:paraId="2F9DD6C8" w14:textId="77777777" w:rsidR="00AE00BA" w:rsidRDefault="00AE00BA" w:rsidP="00AE00BA">
      <w:pPr>
        <w:pStyle w:val="PL"/>
      </w:pPr>
      <w:r>
        <w:t xml:space="preserve">  &lt;/xs:complexType&gt;</w:t>
      </w:r>
    </w:p>
    <w:p w14:paraId="5545894D" w14:textId="77777777" w:rsidR="00AE00BA" w:rsidRDefault="00AE00BA" w:rsidP="00AE00BA">
      <w:pPr>
        <w:pStyle w:val="PL"/>
      </w:pPr>
    </w:p>
    <w:p w14:paraId="67B13639" w14:textId="77777777" w:rsidR="00AE00BA" w:rsidRDefault="00AE00BA" w:rsidP="00AE00BA">
      <w:pPr>
        <w:pStyle w:val="PL"/>
        <w:rPr>
          <w:lang w:eastAsia="en-GB"/>
        </w:rPr>
      </w:pPr>
      <w:r>
        <w:t xml:space="preserve">  &lt;xs:complexType name="pin-discovery-rej-info"&gt;</w:t>
      </w:r>
    </w:p>
    <w:p w14:paraId="147A0E17" w14:textId="77777777" w:rsidR="00AE00BA" w:rsidRDefault="00AE00BA" w:rsidP="00AE00BA">
      <w:pPr>
        <w:pStyle w:val="PL"/>
      </w:pPr>
      <w:r>
        <w:t xml:space="preserve">    &lt;xs:sequence&gt;</w:t>
      </w:r>
    </w:p>
    <w:p w14:paraId="297B329E" w14:textId="77777777" w:rsidR="00AE00BA" w:rsidRDefault="00AE00BA" w:rsidP="00AE00BA">
      <w:pPr>
        <w:pStyle w:val="PL"/>
      </w:pPr>
      <w:r>
        <w:t xml:space="preserve">     &lt;xs:element name="pin-disc-reject" type="pinapp:PinDisRej-info" minOccurs="0" maxOccurs="unbounded"/&gt;</w:t>
      </w:r>
    </w:p>
    <w:p w14:paraId="76519BF4" w14:textId="77777777" w:rsidR="00AE00BA" w:rsidRDefault="00AE00BA" w:rsidP="00AE00BA">
      <w:pPr>
        <w:pStyle w:val="PL"/>
      </w:pPr>
      <w:r>
        <w:t xml:space="preserve">     &lt;xs:element name="anyExt" type="pinapp:anyExtType" minOccurs="0"/&gt;</w:t>
      </w:r>
    </w:p>
    <w:p w14:paraId="33D8E790" w14:textId="77777777" w:rsidR="00AE00BA" w:rsidRDefault="00AE00BA" w:rsidP="00AE00BA">
      <w:pPr>
        <w:pStyle w:val="PL"/>
      </w:pPr>
      <w:r>
        <w:t xml:space="preserve">     &lt;xs:any namespace="##other" processContents="lax" minOccurs="0" maxOccurs="unbounded"/&gt;</w:t>
      </w:r>
    </w:p>
    <w:p w14:paraId="233845F9" w14:textId="77777777" w:rsidR="00AE00BA" w:rsidRDefault="00AE00BA" w:rsidP="00AE00BA">
      <w:pPr>
        <w:pStyle w:val="PL"/>
      </w:pPr>
      <w:r>
        <w:lastRenderedPageBreak/>
        <w:t xml:space="preserve">    &lt;/xs:sequence&gt;</w:t>
      </w:r>
    </w:p>
    <w:p w14:paraId="40E11FF3" w14:textId="77777777" w:rsidR="00AE00BA" w:rsidRDefault="00AE00BA" w:rsidP="00AE00BA">
      <w:pPr>
        <w:pStyle w:val="PL"/>
      </w:pPr>
      <w:r>
        <w:t xml:space="preserve">    &lt;xs:anyAttribute namespace="##any" processContents="lax"/&gt;</w:t>
      </w:r>
    </w:p>
    <w:p w14:paraId="1793737D" w14:textId="77777777" w:rsidR="00AE00BA" w:rsidRDefault="00AE00BA" w:rsidP="00AE00BA">
      <w:pPr>
        <w:pStyle w:val="PL"/>
      </w:pPr>
      <w:r>
        <w:t xml:space="preserve">  &lt;/xs:complexType&gt;</w:t>
      </w:r>
    </w:p>
    <w:p w14:paraId="0EC23D75" w14:textId="77777777" w:rsidR="00AE00BA" w:rsidRDefault="00AE00BA" w:rsidP="00AE00BA">
      <w:pPr>
        <w:pStyle w:val="PL"/>
      </w:pPr>
    </w:p>
    <w:p w14:paraId="4CBC6A13" w14:textId="77777777" w:rsidR="00AE00BA" w:rsidRDefault="00AE00BA" w:rsidP="00AE00BA">
      <w:pPr>
        <w:pStyle w:val="PL"/>
        <w:rPr>
          <w:lang w:eastAsia="en-GB"/>
        </w:rPr>
      </w:pPr>
      <w:r>
        <w:t xml:space="preserve">  &lt;xs:complexType name="pin-pemcto-req-info"&gt;</w:t>
      </w:r>
    </w:p>
    <w:p w14:paraId="733E3A0F" w14:textId="77777777" w:rsidR="00AE00BA" w:rsidRDefault="00AE00BA" w:rsidP="00AE00BA">
      <w:pPr>
        <w:pStyle w:val="PL"/>
      </w:pPr>
      <w:r>
        <w:t xml:space="preserve">    &lt;xs:sequence&gt;</w:t>
      </w:r>
    </w:p>
    <w:p w14:paraId="35464584" w14:textId="77777777" w:rsidR="00AE00BA" w:rsidRDefault="00AE00BA" w:rsidP="00AE00BA">
      <w:pPr>
        <w:pStyle w:val="PL"/>
      </w:pPr>
      <w:r>
        <w:t xml:space="preserve">     &lt;xs:element name="pin-pemcto-req" type="pinapp:PinPemcToReq-info" minOccurs="0" maxOccurs="unbounded"/&gt;</w:t>
      </w:r>
    </w:p>
    <w:p w14:paraId="63E59A5D" w14:textId="77777777" w:rsidR="00AE00BA" w:rsidRDefault="00AE00BA" w:rsidP="00AE00BA">
      <w:pPr>
        <w:pStyle w:val="PL"/>
      </w:pPr>
      <w:r>
        <w:t xml:space="preserve">     &lt;xs:element name="anyExt" type="pinapp:anyExtType" minOccurs="0"/&gt;</w:t>
      </w:r>
    </w:p>
    <w:p w14:paraId="7A5FD193" w14:textId="77777777" w:rsidR="00AE00BA" w:rsidRDefault="00AE00BA" w:rsidP="00AE00BA">
      <w:pPr>
        <w:pStyle w:val="PL"/>
      </w:pPr>
      <w:r>
        <w:t xml:space="preserve">     &lt;xs:any namespace="##other" processContents="lax" minOccurs="0" maxOccurs="unbounded"/&gt;</w:t>
      </w:r>
    </w:p>
    <w:p w14:paraId="48F7F4E7" w14:textId="77777777" w:rsidR="00AE00BA" w:rsidRDefault="00AE00BA" w:rsidP="00AE00BA">
      <w:pPr>
        <w:pStyle w:val="PL"/>
      </w:pPr>
      <w:r>
        <w:t xml:space="preserve">    &lt;/xs:sequence&gt;</w:t>
      </w:r>
    </w:p>
    <w:p w14:paraId="6B7B2F89" w14:textId="77777777" w:rsidR="00AE00BA" w:rsidRDefault="00AE00BA" w:rsidP="00AE00BA">
      <w:pPr>
        <w:pStyle w:val="PL"/>
      </w:pPr>
      <w:r>
        <w:t xml:space="preserve">    &lt;xs:anyAttribute namespace="##any" processContents="lax"/&gt;</w:t>
      </w:r>
    </w:p>
    <w:p w14:paraId="6FDB9101" w14:textId="77777777" w:rsidR="00AE00BA" w:rsidRDefault="00AE00BA" w:rsidP="00AE00BA">
      <w:pPr>
        <w:pStyle w:val="PL"/>
      </w:pPr>
      <w:r>
        <w:t xml:space="preserve">  &lt;/xs:complexType&gt;</w:t>
      </w:r>
    </w:p>
    <w:p w14:paraId="5556C57A" w14:textId="77777777" w:rsidR="00AE00BA" w:rsidRDefault="00AE00BA" w:rsidP="00AE00BA">
      <w:pPr>
        <w:pStyle w:val="PL"/>
      </w:pPr>
    </w:p>
    <w:p w14:paraId="7CE2CBBB" w14:textId="77777777" w:rsidR="00AE00BA" w:rsidRDefault="00AE00BA" w:rsidP="00AE00BA">
      <w:pPr>
        <w:pStyle w:val="PL"/>
        <w:rPr>
          <w:lang w:eastAsia="en-GB"/>
        </w:rPr>
      </w:pPr>
      <w:r>
        <w:t xml:space="preserve">  &lt;xs:complexType name="pin-pemcto-acc-info"&gt;</w:t>
      </w:r>
    </w:p>
    <w:p w14:paraId="23AED326" w14:textId="77777777" w:rsidR="00AE00BA" w:rsidRDefault="00AE00BA" w:rsidP="00AE00BA">
      <w:pPr>
        <w:pStyle w:val="PL"/>
      </w:pPr>
      <w:r>
        <w:t xml:space="preserve">    &lt;xs:sequence&gt;</w:t>
      </w:r>
    </w:p>
    <w:p w14:paraId="04E7295B" w14:textId="77777777" w:rsidR="00AE00BA" w:rsidRDefault="00AE00BA" w:rsidP="00AE00BA">
      <w:pPr>
        <w:pStyle w:val="PL"/>
      </w:pPr>
      <w:r>
        <w:t xml:space="preserve">     &lt;xs:element name="pin-pemcto-acc" type="pinapp:PinPemcToAcc-info" minOccurs="0" maxOccurs="unbounded"/&gt;</w:t>
      </w:r>
    </w:p>
    <w:p w14:paraId="332A45A7" w14:textId="77777777" w:rsidR="00AE00BA" w:rsidRDefault="00AE00BA" w:rsidP="00AE00BA">
      <w:pPr>
        <w:pStyle w:val="PL"/>
      </w:pPr>
      <w:r>
        <w:t xml:space="preserve">     &lt;xs:element name="anyExt" type="pinapp:anyExtType" minOccurs="0"/&gt;</w:t>
      </w:r>
    </w:p>
    <w:p w14:paraId="77BED6FB" w14:textId="77777777" w:rsidR="00AE00BA" w:rsidRDefault="00AE00BA" w:rsidP="00AE00BA">
      <w:pPr>
        <w:pStyle w:val="PL"/>
      </w:pPr>
      <w:r>
        <w:t xml:space="preserve">     &lt;xs:any namespace="##other" processContents="lax" minOccurs="0" maxOccurs="unbounded"/&gt;</w:t>
      </w:r>
    </w:p>
    <w:p w14:paraId="6F4A47AD" w14:textId="77777777" w:rsidR="00AE00BA" w:rsidRDefault="00AE00BA" w:rsidP="00AE00BA">
      <w:pPr>
        <w:pStyle w:val="PL"/>
      </w:pPr>
      <w:r>
        <w:t xml:space="preserve">    &lt;/xs:sequence&gt;</w:t>
      </w:r>
    </w:p>
    <w:p w14:paraId="0FACB8A7" w14:textId="77777777" w:rsidR="00AE00BA" w:rsidRDefault="00AE00BA" w:rsidP="00AE00BA">
      <w:pPr>
        <w:pStyle w:val="PL"/>
      </w:pPr>
      <w:r>
        <w:t xml:space="preserve">    &lt;xs:anyAttribute namespace="##any" processContents="lax"/&gt;</w:t>
      </w:r>
    </w:p>
    <w:p w14:paraId="70349B6F" w14:textId="77777777" w:rsidR="00AE00BA" w:rsidRDefault="00AE00BA" w:rsidP="00AE00BA">
      <w:pPr>
        <w:pStyle w:val="PL"/>
      </w:pPr>
      <w:r>
        <w:t xml:space="preserve">  &lt;/xs:complexType&gt;</w:t>
      </w:r>
    </w:p>
    <w:p w14:paraId="2D3BD714" w14:textId="77777777" w:rsidR="00AE00BA" w:rsidRDefault="00AE00BA" w:rsidP="00AE00BA">
      <w:pPr>
        <w:pStyle w:val="PL"/>
      </w:pPr>
    </w:p>
    <w:p w14:paraId="6BB6E784" w14:textId="77777777" w:rsidR="00AE00BA" w:rsidRDefault="00AE00BA" w:rsidP="00AE00BA">
      <w:pPr>
        <w:pStyle w:val="PL"/>
        <w:rPr>
          <w:lang w:eastAsia="en-GB"/>
        </w:rPr>
      </w:pPr>
      <w:r>
        <w:t xml:space="preserve">  &lt;xs:complexType name="pin-pemcto-rej-info"&gt;</w:t>
      </w:r>
    </w:p>
    <w:p w14:paraId="62DC9735" w14:textId="77777777" w:rsidR="00AE00BA" w:rsidRDefault="00AE00BA" w:rsidP="00AE00BA">
      <w:pPr>
        <w:pStyle w:val="PL"/>
      </w:pPr>
      <w:r>
        <w:t xml:space="preserve">    &lt;xs:sequence&gt;</w:t>
      </w:r>
    </w:p>
    <w:p w14:paraId="43A1A797" w14:textId="77777777" w:rsidR="00AE00BA" w:rsidRDefault="00AE00BA" w:rsidP="00AE00BA">
      <w:pPr>
        <w:pStyle w:val="PL"/>
      </w:pPr>
      <w:r>
        <w:t xml:space="preserve">     &lt;xs:element name="pin-pemcto-rej" type="pinapp:PinPemcToRej-info" minOccurs="0" maxOccurs="unbounded"/&gt;</w:t>
      </w:r>
    </w:p>
    <w:p w14:paraId="2BA735CE" w14:textId="77777777" w:rsidR="00AE00BA" w:rsidRDefault="00AE00BA" w:rsidP="00AE00BA">
      <w:pPr>
        <w:pStyle w:val="PL"/>
      </w:pPr>
      <w:r>
        <w:t xml:space="preserve">     &lt;xs:element name="anyExt" type="pinapp:anyExtType" minOccurs="0"/&gt;</w:t>
      </w:r>
    </w:p>
    <w:p w14:paraId="48C7F388" w14:textId="77777777" w:rsidR="00AE00BA" w:rsidRDefault="00AE00BA" w:rsidP="00AE00BA">
      <w:pPr>
        <w:pStyle w:val="PL"/>
      </w:pPr>
      <w:r>
        <w:t xml:space="preserve">     &lt;xs:any namespace="##other" processContents="lax" minOccurs="0" maxOccurs="unbounded"/&gt;</w:t>
      </w:r>
    </w:p>
    <w:p w14:paraId="39D67E20" w14:textId="77777777" w:rsidR="00AE00BA" w:rsidRDefault="00AE00BA" w:rsidP="00AE00BA">
      <w:pPr>
        <w:pStyle w:val="PL"/>
      </w:pPr>
      <w:r>
        <w:t xml:space="preserve">    &lt;/xs:sequence&gt;</w:t>
      </w:r>
    </w:p>
    <w:p w14:paraId="74B163AB" w14:textId="77777777" w:rsidR="00AE00BA" w:rsidRDefault="00AE00BA" w:rsidP="00AE00BA">
      <w:pPr>
        <w:pStyle w:val="PL"/>
      </w:pPr>
      <w:r>
        <w:t xml:space="preserve">    &lt;xs:anyAttribute namespace="##any" processContents="lax"/&gt;</w:t>
      </w:r>
    </w:p>
    <w:p w14:paraId="5449935A" w14:textId="77777777" w:rsidR="00AE00BA" w:rsidRDefault="00AE00BA" w:rsidP="00AE00BA">
      <w:pPr>
        <w:pStyle w:val="PL"/>
      </w:pPr>
      <w:r>
        <w:t xml:space="preserve">  &lt;/xs:complexType&gt;</w:t>
      </w:r>
    </w:p>
    <w:p w14:paraId="25A6C3D5" w14:textId="77777777" w:rsidR="00AE00BA" w:rsidRDefault="00AE00BA" w:rsidP="00AE00BA">
      <w:pPr>
        <w:pStyle w:val="PL"/>
      </w:pPr>
    </w:p>
    <w:p w14:paraId="09B37795" w14:textId="77777777" w:rsidR="00AE00BA" w:rsidRDefault="00AE00BA" w:rsidP="00AE00BA">
      <w:pPr>
        <w:pStyle w:val="PL"/>
        <w:rPr>
          <w:lang w:eastAsia="en-GB"/>
        </w:rPr>
      </w:pPr>
      <w:r>
        <w:t xml:space="preserve">  &lt;xs:complexType name="pin-pegcto-req-info"&gt;</w:t>
      </w:r>
    </w:p>
    <w:p w14:paraId="44FF4142" w14:textId="77777777" w:rsidR="00AE00BA" w:rsidRDefault="00AE00BA" w:rsidP="00AE00BA">
      <w:pPr>
        <w:pStyle w:val="PL"/>
      </w:pPr>
      <w:r>
        <w:t xml:space="preserve">    &lt;xs:sequence&gt;</w:t>
      </w:r>
    </w:p>
    <w:p w14:paraId="0F774850" w14:textId="77777777" w:rsidR="00AE00BA" w:rsidRDefault="00AE00BA" w:rsidP="00AE00BA">
      <w:pPr>
        <w:pStyle w:val="PL"/>
      </w:pPr>
      <w:r>
        <w:t xml:space="preserve">     &lt;xs:element name="pin-pegcto-req" type="pinapp:PinPegcToReq-info" minOccurs="0" maxOccurs="unbounded"/&gt;</w:t>
      </w:r>
    </w:p>
    <w:p w14:paraId="6E1DD58A" w14:textId="77777777" w:rsidR="00AE00BA" w:rsidRDefault="00AE00BA" w:rsidP="00AE00BA">
      <w:pPr>
        <w:pStyle w:val="PL"/>
      </w:pPr>
      <w:r>
        <w:t xml:space="preserve">     &lt;xs:element name="anyExt" type="pinapp:anyExtType" minOccurs="0"/&gt;</w:t>
      </w:r>
    </w:p>
    <w:p w14:paraId="0995FCFB" w14:textId="77777777" w:rsidR="00AE00BA" w:rsidRDefault="00AE00BA" w:rsidP="00AE00BA">
      <w:pPr>
        <w:pStyle w:val="PL"/>
      </w:pPr>
      <w:r>
        <w:t xml:space="preserve">     &lt;xs:any namespace="##other" processContents="lax" minOccurs="0" maxOccurs="unbounded"/&gt;</w:t>
      </w:r>
    </w:p>
    <w:p w14:paraId="5A16E7BF" w14:textId="77777777" w:rsidR="00AE00BA" w:rsidRDefault="00AE00BA" w:rsidP="00AE00BA">
      <w:pPr>
        <w:pStyle w:val="PL"/>
      </w:pPr>
      <w:r>
        <w:t xml:space="preserve">    &lt;/xs:sequence&gt;</w:t>
      </w:r>
    </w:p>
    <w:p w14:paraId="3BC57DED" w14:textId="77777777" w:rsidR="00AE00BA" w:rsidRDefault="00AE00BA" w:rsidP="00AE00BA">
      <w:pPr>
        <w:pStyle w:val="PL"/>
      </w:pPr>
      <w:r>
        <w:t xml:space="preserve">    &lt;xs:anyAttribute namespace="##any" processContents="lax"/&gt;</w:t>
      </w:r>
    </w:p>
    <w:p w14:paraId="227CCA63" w14:textId="77777777" w:rsidR="00AE00BA" w:rsidRDefault="00AE00BA" w:rsidP="00AE00BA">
      <w:pPr>
        <w:pStyle w:val="PL"/>
      </w:pPr>
      <w:r>
        <w:t xml:space="preserve">  &lt;/xs:complexType&gt;</w:t>
      </w:r>
    </w:p>
    <w:p w14:paraId="286CF0EA" w14:textId="77777777" w:rsidR="00AE00BA" w:rsidRDefault="00AE00BA" w:rsidP="00AE00BA">
      <w:pPr>
        <w:pStyle w:val="PL"/>
      </w:pPr>
    </w:p>
    <w:p w14:paraId="7662F647" w14:textId="77777777" w:rsidR="00AE00BA" w:rsidRDefault="00AE00BA" w:rsidP="00AE00BA">
      <w:pPr>
        <w:pStyle w:val="PL"/>
        <w:rPr>
          <w:lang w:eastAsia="en-GB"/>
        </w:rPr>
      </w:pPr>
      <w:r>
        <w:t xml:space="preserve">  &lt;xs:complexType name="pin-pegcto-acc-info"&gt;</w:t>
      </w:r>
    </w:p>
    <w:p w14:paraId="4D8F079D" w14:textId="77777777" w:rsidR="00AE00BA" w:rsidRDefault="00AE00BA" w:rsidP="00AE00BA">
      <w:pPr>
        <w:pStyle w:val="PL"/>
      </w:pPr>
      <w:r>
        <w:t xml:space="preserve">    &lt;xs:sequence&gt;</w:t>
      </w:r>
    </w:p>
    <w:p w14:paraId="0323FBC3" w14:textId="77777777" w:rsidR="00AE00BA" w:rsidRDefault="00AE00BA" w:rsidP="00AE00BA">
      <w:pPr>
        <w:pStyle w:val="PL"/>
      </w:pPr>
      <w:r>
        <w:t xml:space="preserve">     &lt;xs:element name="pin-pegcto-acc" type="pinapp:PinPegcToAcc-info" minOccurs="0" maxOccurs="unbounded"/&gt;</w:t>
      </w:r>
    </w:p>
    <w:p w14:paraId="167E26A2" w14:textId="77777777" w:rsidR="00AE00BA" w:rsidRDefault="00AE00BA" w:rsidP="00AE00BA">
      <w:pPr>
        <w:pStyle w:val="PL"/>
      </w:pPr>
      <w:r>
        <w:t xml:space="preserve">     &lt;xs:element name="anyExt" type="pinapp:anyExtType" minOccurs="0"/&gt;</w:t>
      </w:r>
    </w:p>
    <w:p w14:paraId="009CD093" w14:textId="77777777" w:rsidR="00AE00BA" w:rsidRDefault="00AE00BA" w:rsidP="00AE00BA">
      <w:pPr>
        <w:pStyle w:val="PL"/>
      </w:pPr>
      <w:r>
        <w:t xml:space="preserve">     &lt;xs:any namespace="##other" processContents="lax" minOccurs="0" maxOccurs="unbounded"/&gt;</w:t>
      </w:r>
    </w:p>
    <w:p w14:paraId="1AFA58F8" w14:textId="77777777" w:rsidR="00AE00BA" w:rsidRDefault="00AE00BA" w:rsidP="00AE00BA">
      <w:pPr>
        <w:pStyle w:val="PL"/>
      </w:pPr>
      <w:r>
        <w:t xml:space="preserve">    &lt;/xs:sequence&gt;</w:t>
      </w:r>
    </w:p>
    <w:p w14:paraId="1133D31A" w14:textId="77777777" w:rsidR="00AE00BA" w:rsidRDefault="00AE00BA" w:rsidP="00AE00BA">
      <w:pPr>
        <w:pStyle w:val="PL"/>
      </w:pPr>
      <w:r>
        <w:t xml:space="preserve">    &lt;xs:anyAttribute namespace="##any" processContents="lax"/&gt;</w:t>
      </w:r>
    </w:p>
    <w:p w14:paraId="0C36437C" w14:textId="77777777" w:rsidR="00AE00BA" w:rsidRDefault="00AE00BA" w:rsidP="00AE00BA">
      <w:pPr>
        <w:pStyle w:val="PL"/>
      </w:pPr>
      <w:r>
        <w:t xml:space="preserve">  &lt;/xs:complexType&gt;</w:t>
      </w:r>
    </w:p>
    <w:p w14:paraId="18C79C44" w14:textId="77777777" w:rsidR="00AE00BA" w:rsidRDefault="00AE00BA" w:rsidP="00AE00BA">
      <w:pPr>
        <w:pStyle w:val="PL"/>
      </w:pPr>
    </w:p>
    <w:p w14:paraId="3CC29EFA" w14:textId="77777777" w:rsidR="00AE00BA" w:rsidRDefault="00AE00BA" w:rsidP="00AE00BA">
      <w:pPr>
        <w:pStyle w:val="PL"/>
        <w:rPr>
          <w:lang w:eastAsia="en-GB"/>
        </w:rPr>
      </w:pPr>
      <w:r>
        <w:t xml:space="preserve">  &lt;xs:complexType name="pin-pegcto-rej-info"&gt;</w:t>
      </w:r>
    </w:p>
    <w:p w14:paraId="1159BCD8" w14:textId="77777777" w:rsidR="00AE00BA" w:rsidRDefault="00AE00BA" w:rsidP="00AE00BA">
      <w:pPr>
        <w:pStyle w:val="PL"/>
      </w:pPr>
      <w:r>
        <w:t xml:space="preserve">    &lt;xs:sequence&gt;</w:t>
      </w:r>
    </w:p>
    <w:p w14:paraId="3AAE685C" w14:textId="77777777" w:rsidR="00AE00BA" w:rsidRDefault="00AE00BA" w:rsidP="00AE00BA">
      <w:pPr>
        <w:pStyle w:val="PL"/>
      </w:pPr>
      <w:r>
        <w:t xml:space="preserve">     &lt;xs:element name="pin-pegcto-rej" type="pinapp:PinPegcToRej-info" minOccurs="0" maxOccurs="unbounded"/&gt;</w:t>
      </w:r>
    </w:p>
    <w:p w14:paraId="4FE66C9C" w14:textId="77777777" w:rsidR="00AE00BA" w:rsidRDefault="00AE00BA" w:rsidP="00AE00BA">
      <w:pPr>
        <w:pStyle w:val="PL"/>
      </w:pPr>
      <w:r>
        <w:t xml:space="preserve">     &lt;xs:element name="anyExt" type="pinapp:anyExtType" minOccurs="0"/&gt;</w:t>
      </w:r>
    </w:p>
    <w:p w14:paraId="55E178AF" w14:textId="77777777" w:rsidR="00AE00BA" w:rsidRDefault="00AE00BA" w:rsidP="00AE00BA">
      <w:pPr>
        <w:pStyle w:val="PL"/>
      </w:pPr>
      <w:r>
        <w:t xml:space="preserve">     &lt;xs:any namespace="##other" processContents="lax" minOccurs="0" maxOccurs="unbounded"/&gt;</w:t>
      </w:r>
    </w:p>
    <w:p w14:paraId="45DFAD83" w14:textId="77777777" w:rsidR="00AE00BA" w:rsidRDefault="00AE00BA" w:rsidP="00AE00BA">
      <w:pPr>
        <w:pStyle w:val="PL"/>
      </w:pPr>
      <w:r>
        <w:t xml:space="preserve">    &lt;/xs:sequence&gt;</w:t>
      </w:r>
    </w:p>
    <w:p w14:paraId="31104F8F" w14:textId="77777777" w:rsidR="00AE00BA" w:rsidRDefault="00AE00BA" w:rsidP="00AE00BA">
      <w:pPr>
        <w:pStyle w:val="PL"/>
      </w:pPr>
      <w:r>
        <w:t xml:space="preserve">    &lt;xs:anyAttribute namespace="##any" processContents="lax"/&gt;</w:t>
      </w:r>
    </w:p>
    <w:p w14:paraId="59C8FA0A" w14:textId="77777777" w:rsidR="00AE00BA" w:rsidRDefault="00AE00BA" w:rsidP="00AE00BA">
      <w:pPr>
        <w:pStyle w:val="PL"/>
      </w:pPr>
      <w:r>
        <w:t xml:space="preserve">  &lt;/xs:complexType&gt;</w:t>
      </w:r>
    </w:p>
    <w:p w14:paraId="0E2D2A5A" w14:textId="77777777" w:rsidR="00AE00BA" w:rsidRDefault="00AE00BA" w:rsidP="00AE00BA">
      <w:pPr>
        <w:pStyle w:val="PL"/>
      </w:pPr>
    </w:p>
    <w:p w14:paraId="75BE7491" w14:textId="77777777" w:rsidR="00AE00BA" w:rsidRDefault="00AE00BA" w:rsidP="00AE00BA">
      <w:pPr>
        <w:pStyle w:val="PL"/>
        <w:rPr>
          <w:lang w:eastAsia="en-GB"/>
        </w:rPr>
      </w:pPr>
      <w:bookmarkStart w:id="573" w:name="_Hlk159161225"/>
      <w:r>
        <w:t xml:space="preserve">  &lt;xs:complexType name="pin-join-req-info"&gt;</w:t>
      </w:r>
    </w:p>
    <w:p w14:paraId="268ACF85" w14:textId="77777777" w:rsidR="00AE00BA" w:rsidRDefault="00AE00BA" w:rsidP="00AE00BA">
      <w:pPr>
        <w:pStyle w:val="PL"/>
      </w:pPr>
      <w:r>
        <w:t xml:space="preserve">    &lt;xs:sequence&gt;</w:t>
      </w:r>
    </w:p>
    <w:p w14:paraId="3647EA13" w14:textId="77777777" w:rsidR="00AE00BA" w:rsidRDefault="00AE00BA" w:rsidP="00AE00BA">
      <w:pPr>
        <w:pStyle w:val="PL"/>
      </w:pPr>
      <w:r>
        <w:t xml:space="preserve">     &lt;xs:element name="pin-join-req" type="pinapp:PinJoinReq-info" minOccurs="0" maxOccurs="unbounded"/&gt;</w:t>
      </w:r>
    </w:p>
    <w:p w14:paraId="7FEB9CB0" w14:textId="77777777" w:rsidR="00AE00BA" w:rsidRDefault="00AE00BA" w:rsidP="00AE00BA">
      <w:pPr>
        <w:pStyle w:val="PL"/>
      </w:pPr>
      <w:r>
        <w:t xml:space="preserve">     &lt;xs:element name="anyExt" type="pinapp:anyExtType" minOccurs="0"/&gt;</w:t>
      </w:r>
    </w:p>
    <w:p w14:paraId="0CE6F836" w14:textId="77777777" w:rsidR="00AE00BA" w:rsidRDefault="00AE00BA" w:rsidP="00AE00BA">
      <w:pPr>
        <w:pStyle w:val="PL"/>
      </w:pPr>
      <w:r>
        <w:t xml:space="preserve">     &lt;xs:any namespace="##other" processContents="lax" minOccurs="0" maxOccurs="unbounded"/&gt;</w:t>
      </w:r>
    </w:p>
    <w:p w14:paraId="13CCF53B" w14:textId="77777777" w:rsidR="00AE00BA" w:rsidRDefault="00AE00BA" w:rsidP="00AE00BA">
      <w:pPr>
        <w:pStyle w:val="PL"/>
      </w:pPr>
      <w:r>
        <w:t xml:space="preserve">    &lt;/xs:sequence&gt;</w:t>
      </w:r>
    </w:p>
    <w:p w14:paraId="38E88218" w14:textId="77777777" w:rsidR="00AE00BA" w:rsidRDefault="00AE00BA" w:rsidP="00AE00BA">
      <w:pPr>
        <w:pStyle w:val="PL"/>
      </w:pPr>
      <w:r>
        <w:t xml:space="preserve">    &lt;xs:anyAttribute namespace="##any" processContents="lax"/&gt;</w:t>
      </w:r>
    </w:p>
    <w:p w14:paraId="4AD3AC42" w14:textId="77777777" w:rsidR="00AE00BA" w:rsidRDefault="00AE00BA" w:rsidP="00AE00BA">
      <w:pPr>
        <w:pStyle w:val="PL"/>
      </w:pPr>
      <w:r>
        <w:t xml:space="preserve">  &lt;/xs:complexType&gt;</w:t>
      </w:r>
    </w:p>
    <w:p w14:paraId="35843C24" w14:textId="77777777" w:rsidR="00AE00BA" w:rsidRDefault="00AE00BA" w:rsidP="00AE00BA">
      <w:pPr>
        <w:pStyle w:val="PL"/>
      </w:pPr>
    </w:p>
    <w:p w14:paraId="2D03F497" w14:textId="77777777" w:rsidR="00AE00BA" w:rsidRDefault="00AE00BA" w:rsidP="00AE00BA">
      <w:pPr>
        <w:pStyle w:val="PL"/>
        <w:rPr>
          <w:lang w:eastAsia="en-GB"/>
        </w:rPr>
      </w:pPr>
      <w:r>
        <w:t xml:space="preserve">  &lt;xs:complexType name="pin-join-acc-info"&gt;</w:t>
      </w:r>
    </w:p>
    <w:p w14:paraId="0BCB1196" w14:textId="77777777" w:rsidR="00AE00BA" w:rsidRDefault="00AE00BA" w:rsidP="00AE00BA">
      <w:pPr>
        <w:pStyle w:val="PL"/>
      </w:pPr>
      <w:r>
        <w:t xml:space="preserve">    &lt;xs:sequence&gt;</w:t>
      </w:r>
    </w:p>
    <w:p w14:paraId="086E5AF9" w14:textId="77777777" w:rsidR="00AE00BA" w:rsidRDefault="00AE00BA" w:rsidP="00AE00BA">
      <w:pPr>
        <w:pStyle w:val="PL"/>
      </w:pPr>
      <w:r>
        <w:t xml:space="preserve">     &lt;xs:element name="pin-join-acc" type="pinapp:PinJoinAcc-info" minOccurs="0" maxOccurs="unbounded"/&gt;</w:t>
      </w:r>
    </w:p>
    <w:p w14:paraId="0CA4ADC5" w14:textId="77777777" w:rsidR="00AE00BA" w:rsidRDefault="00AE00BA" w:rsidP="00AE00BA">
      <w:pPr>
        <w:pStyle w:val="PL"/>
      </w:pPr>
      <w:r>
        <w:lastRenderedPageBreak/>
        <w:t xml:space="preserve">     &lt;xs:element name="anyExt" type="pinapp:anyExtType" minOccurs="0"/&gt;</w:t>
      </w:r>
    </w:p>
    <w:p w14:paraId="24AB1198" w14:textId="77777777" w:rsidR="00AE00BA" w:rsidRDefault="00AE00BA" w:rsidP="00AE00BA">
      <w:pPr>
        <w:pStyle w:val="PL"/>
      </w:pPr>
      <w:r>
        <w:t xml:space="preserve">     &lt;xs:any namespace="##other" processContents="lax" minOccurs="0" maxOccurs="unbounded"/&gt;</w:t>
      </w:r>
    </w:p>
    <w:p w14:paraId="51CEC271" w14:textId="77777777" w:rsidR="00AE00BA" w:rsidRDefault="00AE00BA" w:rsidP="00AE00BA">
      <w:pPr>
        <w:pStyle w:val="PL"/>
      </w:pPr>
      <w:r>
        <w:t xml:space="preserve">    &lt;/xs:sequence&gt;</w:t>
      </w:r>
    </w:p>
    <w:p w14:paraId="04065B2C" w14:textId="77777777" w:rsidR="00AE00BA" w:rsidRDefault="00AE00BA" w:rsidP="00AE00BA">
      <w:pPr>
        <w:pStyle w:val="PL"/>
      </w:pPr>
      <w:r>
        <w:t xml:space="preserve">    &lt;xs:anyAttribute namespace="##any" processContents="lax"/&gt;</w:t>
      </w:r>
    </w:p>
    <w:p w14:paraId="02E44C9A" w14:textId="77777777" w:rsidR="00AE00BA" w:rsidRDefault="00AE00BA" w:rsidP="00AE00BA">
      <w:pPr>
        <w:pStyle w:val="PL"/>
      </w:pPr>
      <w:r>
        <w:t xml:space="preserve">  &lt;/xs:complexType&gt;</w:t>
      </w:r>
    </w:p>
    <w:p w14:paraId="0B5B6A78" w14:textId="77777777" w:rsidR="00AE00BA" w:rsidRDefault="00AE00BA" w:rsidP="00AE00BA">
      <w:pPr>
        <w:pStyle w:val="PL"/>
      </w:pPr>
    </w:p>
    <w:p w14:paraId="4D102BC0" w14:textId="77777777" w:rsidR="00AE00BA" w:rsidRDefault="00AE00BA" w:rsidP="00AE00BA">
      <w:pPr>
        <w:pStyle w:val="PL"/>
        <w:rPr>
          <w:lang w:eastAsia="en-GB"/>
        </w:rPr>
      </w:pPr>
      <w:r>
        <w:t xml:space="preserve">  &lt;xs:complexType name="pin-join-rej-info"&gt;</w:t>
      </w:r>
    </w:p>
    <w:p w14:paraId="006B5164" w14:textId="77777777" w:rsidR="00AE00BA" w:rsidRDefault="00AE00BA" w:rsidP="00AE00BA">
      <w:pPr>
        <w:pStyle w:val="PL"/>
      </w:pPr>
      <w:r>
        <w:t xml:space="preserve">    &lt;xs:sequence&gt;</w:t>
      </w:r>
    </w:p>
    <w:p w14:paraId="301E1C0E" w14:textId="77777777" w:rsidR="00AE00BA" w:rsidRDefault="00AE00BA" w:rsidP="00AE00BA">
      <w:pPr>
        <w:pStyle w:val="PL"/>
      </w:pPr>
      <w:r>
        <w:t xml:space="preserve">     &lt;xs:element name="pin-join-rej" type="pinapp:PinJoinRej-info" minOccurs="0" maxOccurs="unbounded"/&gt;</w:t>
      </w:r>
    </w:p>
    <w:p w14:paraId="0E271DCE" w14:textId="77777777" w:rsidR="00AE00BA" w:rsidRDefault="00AE00BA" w:rsidP="00AE00BA">
      <w:pPr>
        <w:pStyle w:val="PL"/>
      </w:pPr>
      <w:r>
        <w:t xml:space="preserve">     &lt;xs:element name="anyExt" type="pinapp:anyExtType" minOccurs="0"/&gt;</w:t>
      </w:r>
    </w:p>
    <w:p w14:paraId="0DAF2937" w14:textId="77777777" w:rsidR="00AE00BA" w:rsidRDefault="00AE00BA" w:rsidP="00AE00BA">
      <w:pPr>
        <w:pStyle w:val="PL"/>
      </w:pPr>
      <w:r>
        <w:t xml:space="preserve">     &lt;xs:any namespace="##other" processContents="lax" minOccurs="0" maxOccurs="unbounded"/&gt;</w:t>
      </w:r>
    </w:p>
    <w:p w14:paraId="13CCD5BF" w14:textId="77777777" w:rsidR="00AE00BA" w:rsidRDefault="00AE00BA" w:rsidP="00AE00BA">
      <w:pPr>
        <w:pStyle w:val="PL"/>
      </w:pPr>
      <w:r>
        <w:t xml:space="preserve">    &lt;/xs:sequence&gt;</w:t>
      </w:r>
    </w:p>
    <w:p w14:paraId="3430C968" w14:textId="77777777" w:rsidR="00AE00BA" w:rsidRDefault="00AE00BA" w:rsidP="00AE00BA">
      <w:pPr>
        <w:pStyle w:val="PL"/>
      </w:pPr>
      <w:r>
        <w:t xml:space="preserve">    &lt;xs:anyAttribute namespace="##any" processContents="lax"/&gt;</w:t>
      </w:r>
    </w:p>
    <w:p w14:paraId="4EAB61C6" w14:textId="77777777" w:rsidR="00AE00BA" w:rsidRDefault="00AE00BA" w:rsidP="00AE00BA">
      <w:pPr>
        <w:pStyle w:val="PL"/>
      </w:pPr>
      <w:r>
        <w:t xml:space="preserve">  &lt;/xs:complexType&gt;</w:t>
      </w:r>
    </w:p>
    <w:p w14:paraId="1FD2D9F6" w14:textId="77777777" w:rsidR="00AE00BA" w:rsidRDefault="00AE00BA" w:rsidP="00AE00BA">
      <w:pPr>
        <w:pStyle w:val="PL"/>
      </w:pPr>
    </w:p>
    <w:p w14:paraId="7700793F" w14:textId="77777777" w:rsidR="00AE00BA" w:rsidRDefault="00AE00BA" w:rsidP="00AE00BA">
      <w:pPr>
        <w:pStyle w:val="PL"/>
        <w:rPr>
          <w:lang w:eastAsia="en-GB"/>
        </w:rPr>
      </w:pPr>
      <w:r>
        <w:t xml:space="preserve">  &lt;xs:complexType name="pin-leave-req-info"&gt;</w:t>
      </w:r>
    </w:p>
    <w:p w14:paraId="68385FA5" w14:textId="77777777" w:rsidR="00AE00BA" w:rsidRDefault="00AE00BA" w:rsidP="00AE00BA">
      <w:pPr>
        <w:pStyle w:val="PL"/>
      </w:pPr>
      <w:r>
        <w:t xml:space="preserve">    &lt;xs:sequence&gt;</w:t>
      </w:r>
    </w:p>
    <w:p w14:paraId="55BA1D39" w14:textId="77777777" w:rsidR="00AE00BA" w:rsidRDefault="00AE00BA" w:rsidP="00AE00BA">
      <w:pPr>
        <w:pStyle w:val="PL"/>
      </w:pPr>
      <w:r>
        <w:t xml:space="preserve">     &lt;xs:element name="pin-leave-req-info" type="pinapp:PinLevReq-info" minOccurs="0" maxOccurs="unbounded"/&gt;</w:t>
      </w:r>
    </w:p>
    <w:p w14:paraId="5FFFFD34" w14:textId="77777777" w:rsidR="00AE00BA" w:rsidRDefault="00AE00BA" w:rsidP="00AE00BA">
      <w:pPr>
        <w:pStyle w:val="PL"/>
      </w:pPr>
      <w:r>
        <w:t xml:space="preserve">     &lt;xs:element name="anyExt" type="pinapp:anyExtType" minOccurs="0"/&gt;</w:t>
      </w:r>
    </w:p>
    <w:p w14:paraId="7AA1AA80" w14:textId="77777777" w:rsidR="00AE00BA" w:rsidRDefault="00AE00BA" w:rsidP="00AE00BA">
      <w:pPr>
        <w:pStyle w:val="PL"/>
      </w:pPr>
      <w:r>
        <w:t xml:space="preserve">     &lt;xs:any namespace="##other" processContents="lax" minOccurs="0" maxOccurs="unbounded"/&gt;</w:t>
      </w:r>
    </w:p>
    <w:p w14:paraId="2716DEF2" w14:textId="77777777" w:rsidR="00AE00BA" w:rsidRDefault="00AE00BA" w:rsidP="00AE00BA">
      <w:pPr>
        <w:pStyle w:val="PL"/>
      </w:pPr>
      <w:r>
        <w:t xml:space="preserve">    &lt;/xs:sequence&gt;</w:t>
      </w:r>
    </w:p>
    <w:p w14:paraId="3373B9DD" w14:textId="77777777" w:rsidR="00AE00BA" w:rsidRDefault="00AE00BA" w:rsidP="00AE00BA">
      <w:pPr>
        <w:pStyle w:val="PL"/>
      </w:pPr>
      <w:r>
        <w:t xml:space="preserve">    &lt;xs:anyAttribute namespace="##any" processContents="lax"/&gt;</w:t>
      </w:r>
    </w:p>
    <w:p w14:paraId="79AE25DA" w14:textId="77777777" w:rsidR="00AE00BA" w:rsidRDefault="00AE00BA" w:rsidP="00AE00BA">
      <w:pPr>
        <w:pStyle w:val="PL"/>
      </w:pPr>
      <w:r>
        <w:t xml:space="preserve">  &lt;/xs:complexType&gt;</w:t>
      </w:r>
    </w:p>
    <w:p w14:paraId="28EF22D8" w14:textId="77777777" w:rsidR="00AE00BA" w:rsidRDefault="00AE00BA" w:rsidP="00AE00BA">
      <w:pPr>
        <w:pStyle w:val="PL"/>
      </w:pPr>
    </w:p>
    <w:p w14:paraId="79187BAD" w14:textId="77777777" w:rsidR="00AE00BA" w:rsidRDefault="00AE00BA" w:rsidP="00AE00BA">
      <w:pPr>
        <w:pStyle w:val="PL"/>
        <w:rPr>
          <w:lang w:eastAsia="en-GB"/>
        </w:rPr>
      </w:pPr>
      <w:r>
        <w:t xml:space="preserve">  &lt;xs:complexType name="pin-leave-rej-info"&gt;</w:t>
      </w:r>
    </w:p>
    <w:p w14:paraId="3B4D996E" w14:textId="77777777" w:rsidR="00AE00BA" w:rsidRDefault="00AE00BA" w:rsidP="00AE00BA">
      <w:pPr>
        <w:pStyle w:val="PL"/>
      </w:pPr>
      <w:r>
        <w:t xml:space="preserve">    &lt;xs:sequence&gt;</w:t>
      </w:r>
    </w:p>
    <w:p w14:paraId="2B03D4EC" w14:textId="77777777" w:rsidR="00AE00BA" w:rsidRDefault="00AE00BA" w:rsidP="00AE00BA">
      <w:pPr>
        <w:pStyle w:val="PL"/>
      </w:pPr>
      <w:r>
        <w:t xml:space="preserve">     &lt;xs:element name="pin-leave-rej-info" type="pinapp:PinLevRej-info" minOccurs="0" maxOccurs="unbounded"/&gt;</w:t>
      </w:r>
    </w:p>
    <w:p w14:paraId="4D0C31E8" w14:textId="77777777" w:rsidR="00AE00BA" w:rsidRDefault="00AE00BA" w:rsidP="00AE00BA">
      <w:pPr>
        <w:pStyle w:val="PL"/>
      </w:pPr>
      <w:r>
        <w:t xml:space="preserve">     &lt;xs:element name="anyExt" type="pinapp:anyExtType" minOccurs="0"/&gt;</w:t>
      </w:r>
    </w:p>
    <w:p w14:paraId="67E378C1" w14:textId="77777777" w:rsidR="00AE00BA" w:rsidRDefault="00AE00BA" w:rsidP="00AE00BA">
      <w:pPr>
        <w:pStyle w:val="PL"/>
      </w:pPr>
      <w:r>
        <w:t xml:space="preserve">     &lt;xs:any namespace="##other" processContents="lax" minOccurs="0" maxOccurs="unbounded"/&gt;</w:t>
      </w:r>
    </w:p>
    <w:p w14:paraId="1C9C7E66" w14:textId="77777777" w:rsidR="00AE00BA" w:rsidRDefault="00AE00BA" w:rsidP="00AE00BA">
      <w:pPr>
        <w:pStyle w:val="PL"/>
      </w:pPr>
      <w:r>
        <w:t xml:space="preserve">    &lt;/xs:sequence&gt;</w:t>
      </w:r>
    </w:p>
    <w:p w14:paraId="3AA9D351" w14:textId="77777777" w:rsidR="00AE00BA" w:rsidRDefault="00AE00BA" w:rsidP="00AE00BA">
      <w:pPr>
        <w:pStyle w:val="PL"/>
      </w:pPr>
      <w:r>
        <w:t xml:space="preserve">    &lt;xs:anyAttribute namespace="##any" processContents="lax"/&gt;</w:t>
      </w:r>
    </w:p>
    <w:p w14:paraId="201C901D" w14:textId="77777777" w:rsidR="00AE00BA" w:rsidRDefault="00AE00BA" w:rsidP="00AE00BA">
      <w:pPr>
        <w:pStyle w:val="PL"/>
      </w:pPr>
      <w:r>
        <w:t xml:space="preserve">  &lt;/xs:complexType&gt;</w:t>
      </w:r>
    </w:p>
    <w:p w14:paraId="02D1592B" w14:textId="77777777" w:rsidR="00AE00BA" w:rsidRDefault="00AE00BA" w:rsidP="00AE00BA">
      <w:pPr>
        <w:pStyle w:val="PL"/>
      </w:pPr>
    </w:p>
    <w:p w14:paraId="345675AD" w14:textId="77777777" w:rsidR="00AE00BA" w:rsidRDefault="00AE00BA" w:rsidP="00AE00BA">
      <w:pPr>
        <w:pStyle w:val="PL"/>
        <w:rPr>
          <w:lang w:eastAsia="en-GB"/>
        </w:rPr>
      </w:pPr>
      <w:r>
        <w:t xml:space="preserve">  &lt;xs:complexType name="pin-service-reg-req-info"&gt;</w:t>
      </w:r>
    </w:p>
    <w:p w14:paraId="73ED4A62" w14:textId="77777777" w:rsidR="00AE00BA" w:rsidRDefault="00AE00BA" w:rsidP="00AE00BA">
      <w:pPr>
        <w:pStyle w:val="PL"/>
      </w:pPr>
      <w:r>
        <w:t xml:space="preserve">    &lt;xs:sequence&gt;</w:t>
      </w:r>
    </w:p>
    <w:p w14:paraId="714B8EF4" w14:textId="77777777" w:rsidR="00AE00BA" w:rsidRDefault="00AE00BA" w:rsidP="00AE00BA">
      <w:pPr>
        <w:pStyle w:val="PL"/>
      </w:pPr>
      <w:r>
        <w:t xml:space="preserve">     &lt;xs:element name="pin-service-reg-req" type="pinapp:PinSerRegReq-info" minOccurs="0" maxOccurs="unbounded"/&gt;</w:t>
      </w:r>
    </w:p>
    <w:p w14:paraId="7AB8227E" w14:textId="77777777" w:rsidR="00AE00BA" w:rsidRDefault="00AE00BA" w:rsidP="00AE00BA">
      <w:pPr>
        <w:pStyle w:val="PL"/>
      </w:pPr>
      <w:r>
        <w:t xml:space="preserve">     &lt;xs:element name="anyExt" type="pinapp:anyExtType" minOccurs="0"/&gt;</w:t>
      </w:r>
    </w:p>
    <w:p w14:paraId="051045B8" w14:textId="77777777" w:rsidR="00AE00BA" w:rsidRDefault="00AE00BA" w:rsidP="00AE00BA">
      <w:pPr>
        <w:pStyle w:val="PL"/>
      </w:pPr>
      <w:r>
        <w:t xml:space="preserve">     &lt;xs:any namespace="##other" processContents="lax" minOccurs="0" maxOccurs="unbounded"/&gt;</w:t>
      </w:r>
    </w:p>
    <w:p w14:paraId="5C4F66C1" w14:textId="77777777" w:rsidR="00AE00BA" w:rsidRDefault="00AE00BA" w:rsidP="00AE00BA">
      <w:pPr>
        <w:pStyle w:val="PL"/>
      </w:pPr>
      <w:r>
        <w:t xml:space="preserve">    &lt;/xs:sequence&gt;</w:t>
      </w:r>
    </w:p>
    <w:p w14:paraId="6D25DBD1" w14:textId="77777777" w:rsidR="00AE00BA" w:rsidRDefault="00AE00BA" w:rsidP="00AE00BA">
      <w:pPr>
        <w:pStyle w:val="PL"/>
      </w:pPr>
      <w:r>
        <w:t xml:space="preserve">    &lt;xs:anyAttribute namespace="##any" processContents="lax"/&gt;</w:t>
      </w:r>
    </w:p>
    <w:p w14:paraId="606EDBBB" w14:textId="77777777" w:rsidR="00AE00BA" w:rsidRDefault="00AE00BA" w:rsidP="00AE00BA">
      <w:pPr>
        <w:pStyle w:val="PL"/>
      </w:pPr>
      <w:r>
        <w:t xml:space="preserve">  &lt;/xs:complexType&gt;</w:t>
      </w:r>
    </w:p>
    <w:p w14:paraId="17F08A0D" w14:textId="77777777" w:rsidR="00AE00BA" w:rsidRDefault="00AE00BA" w:rsidP="00AE00BA">
      <w:pPr>
        <w:pStyle w:val="PL"/>
      </w:pPr>
    </w:p>
    <w:p w14:paraId="01ECC488" w14:textId="77777777" w:rsidR="00AE00BA" w:rsidRDefault="00AE00BA" w:rsidP="00AE00BA">
      <w:pPr>
        <w:pStyle w:val="PL"/>
        <w:rPr>
          <w:lang w:eastAsia="en-GB"/>
        </w:rPr>
      </w:pPr>
      <w:r>
        <w:t xml:space="preserve">  &lt;xs:complexType name="pin-service-reg-acc-info"&gt;</w:t>
      </w:r>
    </w:p>
    <w:p w14:paraId="733C4489" w14:textId="77777777" w:rsidR="00AE00BA" w:rsidRDefault="00AE00BA" w:rsidP="00AE00BA">
      <w:pPr>
        <w:pStyle w:val="PL"/>
      </w:pPr>
      <w:r>
        <w:t xml:space="preserve">    &lt;xs:sequence&gt;</w:t>
      </w:r>
    </w:p>
    <w:p w14:paraId="6A1E1F46" w14:textId="77777777" w:rsidR="00AE00BA" w:rsidRDefault="00AE00BA" w:rsidP="00AE00BA">
      <w:pPr>
        <w:pStyle w:val="PL"/>
      </w:pPr>
      <w:r>
        <w:t xml:space="preserve">     &lt;xs:element name="pin-service-reg-acc" type="pinapp:PinSerRegAcc-info" minOccurs="0" maxOccurs="unbounded"/&gt;</w:t>
      </w:r>
    </w:p>
    <w:p w14:paraId="20A2B9BE" w14:textId="77777777" w:rsidR="00AE00BA" w:rsidRDefault="00AE00BA" w:rsidP="00AE00BA">
      <w:pPr>
        <w:pStyle w:val="PL"/>
      </w:pPr>
      <w:r>
        <w:t xml:space="preserve">     &lt;xs:element name="anyExt" type="pinapp:anyExtType" minOccurs="0"/&gt;</w:t>
      </w:r>
    </w:p>
    <w:p w14:paraId="1DBC646C" w14:textId="77777777" w:rsidR="00AE00BA" w:rsidRDefault="00AE00BA" w:rsidP="00AE00BA">
      <w:pPr>
        <w:pStyle w:val="PL"/>
      </w:pPr>
      <w:r>
        <w:t xml:space="preserve">     &lt;xs:any namespace="##other" processContents="lax" minOccurs="0" maxOccurs="unbounded"/&gt;</w:t>
      </w:r>
    </w:p>
    <w:p w14:paraId="5F655820" w14:textId="77777777" w:rsidR="00AE00BA" w:rsidRDefault="00AE00BA" w:rsidP="00AE00BA">
      <w:pPr>
        <w:pStyle w:val="PL"/>
      </w:pPr>
      <w:r>
        <w:t xml:space="preserve">    &lt;/xs:sequence&gt;</w:t>
      </w:r>
    </w:p>
    <w:p w14:paraId="4DF2BC1C" w14:textId="77777777" w:rsidR="00AE00BA" w:rsidRDefault="00AE00BA" w:rsidP="00AE00BA">
      <w:pPr>
        <w:pStyle w:val="PL"/>
      </w:pPr>
      <w:r>
        <w:t xml:space="preserve">    &lt;xs:anyAttribute namespace="##any" processContents="lax"/&gt;</w:t>
      </w:r>
    </w:p>
    <w:p w14:paraId="74275B01" w14:textId="77777777" w:rsidR="00AE00BA" w:rsidRDefault="00AE00BA" w:rsidP="00AE00BA">
      <w:pPr>
        <w:pStyle w:val="PL"/>
      </w:pPr>
      <w:r>
        <w:t xml:space="preserve">  &lt;/xs:complexType&gt;</w:t>
      </w:r>
    </w:p>
    <w:p w14:paraId="24DB3797" w14:textId="77777777" w:rsidR="00AE00BA" w:rsidRDefault="00AE00BA" w:rsidP="00AE00BA">
      <w:pPr>
        <w:pStyle w:val="PL"/>
      </w:pPr>
    </w:p>
    <w:p w14:paraId="08F06A02" w14:textId="77777777" w:rsidR="00AE00BA" w:rsidRDefault="00AE00BA" w:rsidP="00AE00BA">
      <w:pPr>
        <w:pStyle w:val="PL"/>
        <w:rPr>
          <w:lang w:eastAsia="en-GB"/>
        </w:rPr>
      </w:pPr>
      <w:r>
        <w:t xml:space="preserve">  &lt;xs:complexType name="pin-service-reg-rej-info"&gt;</w:t>
      </w:r>
    </w:p>
    <w:p w14:paraId="0A1F9384" w14:textId="77777777" w:rsidR="00AE00BA" w:rsidRDefault="00AE00BA" w:rsidP="00AE00BA">
      <w:pPr>
        <w:pStyle w:val="PL"/>
      </w:pPr>
      <w:r>
        <w:t xml:space="preserve">    &lt;xs:sequence&gt;</w:t>
      </w:r>
    </w:p>
    <w:p w14:paraId="786AD8AF" w14:textId="77777777" w:rsidR="00AE00BA" w:rsidRDefault="00AE00BA" w:rsidP="00AE00BA">
      <w:pPr>
        <w:pStyle w:val="PL"/>
      </w:pPr>
      <w:r>
        <w:t xml:space="preserve">     &lt;xs:element name="pin-service-reg-rej" type="pinapp:PinSerRegRej-info" minOccurs="0" maxOccurs="unbounded"/&gt;</w:t>
      </w:r>
    </w:p>
    <w:p w14:paraId="3607B872" w14:textId="77777777" w:rsidR="00AE00BA" w:rsidRDefault="00AE00BA" w:rsidP="00AE00BA">
      <w:pPr>
        <w:pStyle w:val="PL"/>
      </w:pPr>
      <w:r>
        <w:t xml:space="preserve">     &lt;xs:element name="anyExt" type="pinapp:anyExtType" minOccurs="0"/&gt;</w:t>
      </w:r>
    </w:p>
    <w:p w14:paraId="613BC574" w14:textId="77777777" w:rsidR="00AE00BA" w:rsidRDefault="00AE00BA" w:rsidP="00AE00BA">
      <w:pPr>
        <w:pStyle w:val="PL"/>
      </w:pPr>
      <w:r>
        <w:t xml:space="preserve">     &lt;xs:any namespace="##other" processContents="lax" minOccurs="0" maxOccurs="unbounded"/&gt;</w:t>
      </w:r>
    </w:p>
    <w:p w14:paraId="4D12DD63" w14:textId="77777777" w:rsidR="00AE00BA" w:rsidRDefault="00AE00BA" w:rsidP="00AE00BA">
      <w:pPr>
        <w:pStyle w:val="PL"/>
      </w:pPr>
      <w:r>
        <w:t xml:space="preserve">    &lt;/xs:sequence&gt;</w:t>
      </w:r>
    </w:p>
    <w:p w14:paraId="67C40E88" w14:textId="77777777" w:rsidR="00AE00BA" w:rsidRDefault="00AE00BA" w:rsidP="00AE00BA">
      <w:pPr>
        <w:pStyle w:val="PL"/>
      </w:pPr>
      <w:r>
        <w:t xml:space="preserve">    &lt;xs:anyAttribute namespace="##any" processContents="lax"/&gt;</w:t>
      </w:r>
    </w:p>
    <w:p w14:paraId="676E6300" w14:textId="77777777" w:rsidR="00AE00BA" w:rsidRDefault="00AE00BA" w:rsidP="00AE00BA">
      <w:pPr>
        <w:pStyle w:val="PL"/>
      </w:pPr>
      <w:r>
        <w:t xml:space="preserve">  &lt;/xs:complexType&gt;</w:t>
      </w:r>
    </w:p>
    <w:p w14:paraId="10D8F0E9" w14:textId="77777777" w:rsidR="00AE00BA" w:rsidRDefault="00AE00BA" w:rsidP="00AE00BA">
      <w:pPr>
        <w:pStyle w:val="PL"/>
      </w:pPr>
    </w:p>
    <w:p w14:paraId="6D9EE26C" w14:textId="77777777" w:rsidR="00AE00BA" w:rsidRDefault="00AE00BA" w:rsidP="00AE00BA">
      <w:pPr>
        <w:pStyle w:val="PL"/>
        <w:rPr>
          <w:lang w:eastAsia="en-GB"/>
        </w:rPr>
      </w:pPr>
      <w:r>
        <w:t xml:space="preserve">  &lt;xs:complexType name="pin-service-dereg-req-info"&gt;</w:t>
      </w:r>
    </w:p>
    <w:p w14:paraId="036149E4" w14:textId="77777777" w:rsidR="00AE00BA" w:rsidRDefault="00AE00BA" w:rsidP="00AE00BA">
      <w:pPr>
        <w:pStyle w:val="PL"/>
      </w:pPr>
      <w:r>
        <w:t xml:space="preserve">    &lt;xs:sequence&gt;</w:t>
      </w:r>
    </w:p>
    <w:p w14:paraId="465C5EA9" w14:textId="77777777" w:rsidR="00AE00BA" w:rsidRDefault="00AE00BA" w:rsidP="00AE00BA">
      <w:pPr>
        <w:pStyle w:val="PL"/>
      </w:pPr>
      <w:r>
        <w:t xml:space="preserve">     &lt;xs:element name="pin-service-dereg-req" type="pinapp:PinSerDeregReq-info" minOccurs="0" maxOccurs="unbounded"/&gt;</w:t>
      </w:r>
    </w:p>
    <w:p w14:paraId="60A84106" w14:textId="77777777" w:rsidR="00AE00BA" w:rsidRDefault="00AE00BA" w:rsidP="00AE00BA">
      <w:pPr>
        <w:pStyle w:val="PL"/>
      </w:pPr>
      <w:r>
        <w:t xml:space="preserve">     &lt;xs:element name="anyExt" type="pinapp:anyExtType" minOccurs="0"/&gt;</w:t>
      </w:r>
    </w:p>
    <w:p w14:paraId="31D375E5" w14:textId="77777777" w:rsidR="00AE00BA" w:rsidRDefault="00AE00BA" w:rsidP="00AE00BA">
      <w:pPr>
        <w:pStyle w:val="PL"/>
      </w:pPr>
      <w:r>
        <w:t xml:space="preserve">     &lt;xs:any namespace="##other" processContents="lax" minOccurs="0" maxOccurs="unbounded"/&gt;</w:t>
      </w:r>
    </w:p>
    <w:p w14:paraId="185EAF8E" w14:textId="77777777" w:rsidR="00AE00BA" w:rsidRDefault="00AE00BA" w:rsidP="00AE00BA">
      <w:pPr>
        <w:pStyle w:val="PL"/>
      </w:pPr>
      <w:r>
        <w:t xml:space="preserve">    &lt;/xs:sequence&gt;</w:t>
      </w:r>
    </w:p>
    <w:p w14:paraId="03819A81" w14:textId="77777777" w:rsidR="00AE00BA" w:rsidRDefault="00AE00BA" w:rsidP="00AE00BA">
      <w:pPr>
        <w:pStyle w:val="PL"/>
      </w:pPr>
      <w:r>
        <w:t xml:space="preserve">    &lt;xs:anyAttribute namespace="##any" processContents="lax"/&gt;</w:t>
      </w:r>
    </w:p>
    <w:p w14:paraId="1E10F805" w14:textId="77777777" w:rsidR="00AE00BA" w:rsidRDefault="00AE00BA" w:rsidP="00AE00BA">
      <w:pPr>
        <w:pStyle w:val="PL"/>
      </w:pPr>
      <w:r>
        <w:t xml:space="preserve">  &lt;/xs:complexType&gt;</w:t>
      </w:r>
    </w:p>
    <w:p w14:paraId="0C07914A" w14:textId="77777777" w:rsidR="00AE00BA" w:rsidRDefault="00AE00BA" w:rsidP="00AE00BA">
      <w:pPr>
        <w:pStyle w:val="PL"/>
      </w:pPr>
    </w:p>
    <w:p w14:paraId="195D8393" w14:textId="77777777" w:rsidR="00AE00BA" w:rsidRDefault="00AE00BA" w:rsidP="00AE00BA">
      <w:pPr>
        <w:pStyle w:val="PL"/>
        <w:rPr>
          <w:lang w:eastAsia="en-GB"/>
        </w:rPr>
      </w:pPr>
      <w:r>
        <w:t xml:space="preserve">  &lt;xs:complexType name="pin-service-dereg-acc-info"&gt;</w:t>
      </w:r>
    </w:p>
    <w:p w14:paraId="338D6104" w14:textId="77777777" w:rsidR="00AE00BA" w:rsidRDefault="00AE00BA" w:rsidP="00AE00BA">
      <w:pPr>
        <w:pStyle w:val="PL"/>
      </w:pPr>
      <w:r>
        <w:t xml:space="preserve">    &lt;xs:sequence&gt;</w:t>
      </w:r>
    </w:p>
    <w:p w14:paraId="51CF9C49" w14:textId="77777777" w:rsidR="00AE00BA" w:rsidRDefault="00AE00BA" w:rsidP="00AE00BA">
      <w:pPr>
        <w:pStyle w:val="PL"/>
      </w:pPr>
      <w:r>
        <w:lastRenderedPageBreak/>
        <w:t xml:space="preserve">     &lt;xs:element name="pin-service-dereg-acc" type="pinapp:PinSerDeregAcc-info" minOccurs="0" maxOccurs="unbounded"/&gt;</w:t>
      </w:r>
    </w:p>
    <w:p w14:paraId="24AB8173" w14:textId="77777777" w:rsidR="00AE00BA" w:rsidRDefault="00AE00BA" w:rsidP="00AE00BA">
      <w:pPr>
        <w:pStyle w:val="PL"/>
      </w:pPr>
      <w:r>
        <w:t xml:space="preserve">     &lt;xs:element name="anyExt" type="pinapp:anyExtType" minOccurs="0"/&gt;</w:t>
      </w:r>
    </w:p>
    <w:p w14:paraId="6291E5F4" w14:textId="77777777" w:rsidR="00AE00BA" w:rsidRDefault="00AE00BA" w:rsidP="00AE00BA">
      <w:pPr>
        <w:pStyle w:val="PL"/>
      </w:pPr>
      <w:r>
        <w:t xml:space="preserve">     &lt;xs:any namespace="##other" processContents="lax" minOccurs="0" maxOccurs="unbounded"/&gt;</w:t>
      </w:r>
    </w:p>
    <w:p w14:paraId="122F9EEE" w14:textId="77777777" w:rsidR="00AE00BA" w:rsidRDefault="00AE00BA" w:rsidP="00AE00BA">
      <w:pPr>
        <w:pStyle w:val="PL"/>
      </w:pPr>
      <w:r>
        <w:t xml:space="preserve">    &lt;/xs:sequence&gt;</w:t>
      </w:r>
    </w:p>
    <w:p w14:paraId="47F0C968" w14:textId="77777777" w:rsidR="00AE00BA" w:rsidRDefault="00AE00BA" w:rsidP="00AE00BA">
      <w:pPr>
        <w:pStyle w:val="PL"/>
      </w:pPr>
      <w:r>
        <w:t xml:space="preserve">    &lt;xs:anyAttribute namespace="##any" processContents="lax"/&gt;</w:t>
      </w:r>
    </w:p>
    <w:p w14:paraId="7B6B766A" w14:textId="77777777" w:rsidR="00AE00BA" w:rsidRDefault="00AE00BA" w:rsidP="00AE00BA">
      <w:pPr>
        <w:pStyle w:val="PL"/>
      </w:pPr>
      <w:r>
        <w:t xml:space="preserve">  &lt;/xs:complexType&gt;</w:t>
      </w:r>
    </w:p>
    <w:p w14:paraId="64AAC654" w14:textId="77777777" w:rsidR="00AE00BA" w:rsidRDefault="00AE00BA" w:rsidP="00AE00BA">
      <w:pPr>
        <w:pStyle w:val="PL"/>
      </w:pPr>
    </w:p>
    <w:p w14:paraId="06876E3E" w14:textId="77777777" w:rsidR="00AE00BA" w:rsidRDefault="00AE00BA" w:rsidP="00AE00BA">
      <w:pPr>
        <w:pStyle w:val="PL"/>
        <w:rPr>
          <w:lang w:eastAsia="en-GB"/>
        </w:rPr>
      </w:pPr>
      <w:r>
        <w:t xml:space="preserve">  &lt;xs:complexType name="pin-service-dereg-rej-info"&gt;</w:t>
      </w:r>
    </w:p>
    <w:p w14:paraId="149CFF51" w14:textId="77777777" w:rsidR="00AE00BA" w:rsidRDefault="00AE00BA" w:rsidP="00AE00BA">
      <w:pPr>
        <w:pStyle w:val="PL"/>
      </w:pPr>
      <w:r>
        <w:t xml:space="preserve">    &lt;xs:sequence&gt;</w:t>
      </w:r>
    </w:p>
    <w:p w14:paraId="65FB8224" w14:textId="77777777" w:rsidR="00AE00BA" w:rsidRDefault="00AE00BA" w:rsidP="00AE00BA">
      <w:pPr>
        <w:pStyle w:val="PL"/>
      </w:pPr>
      <w:r>
        <w:t xml:space="preserve">     &lt;xs:element name="pin-service-dereg-rej" type="pinapp:PinSerDeregRej-info" minOccurs="0" maxOccurs="unbounded"/&gt;</w:t>
      </w:r>
    </w:p>
    <w:p w14:paraId="7CBC965C" w14:textId="77777777" w:rsidR="00AE00BA" w:rsidRDefault="00AE00BA" w:rsidP="00AE00BA">
      <w:pPr>
        <w:pStyle w:val="PL"/>
      </w:pPr>
      <w:r>
        <w:t xml:space="preserve">     &lt;xs:element name="anyExt" type="pinapp:anyExtType" minOccurs="0"/&gt;</w:t>
      </w:r>
    </w:p>
    <w:p w14:paraId="69E14E37" w14:textId="77777777" w:rsidR="00AE00BA" w:rsidRDefault="00AE00BA" w:rsidP="00AE00BA">
      <w:pPr>
        <w:pStyle w:val="PL"/>
      </w:pPr>
      <w:r>
        <w:t xml:space="preserve">     &lt;xs:any namespace="##other" processContents="lax" minOccurs="0" maxOccurs="unbounded"/&gt;</w:t>
      </w:r>
    </w:p>
    <w:p w14:paraId="03828B7F" w14:textId="77777777" w:rsidR="00AE00BA" w:rsidRDefault="00AE00BA" w:rsidP="00AE00BA">
      <w:pPr>
        <w:pStyle w:val="PL"/>
      </w:pPr>
      <w:r>
        <w:t xml:space="preserve">    &lt;/xs:sequence&gt;</w:t>
      </w:r>
    </w:p>
    <w:p w14:paraId="422E2FC0" w14:textId="77777777" w:rsidR="00AE00BA" w:rsidRDefault="00AE00BA" w:rsidP="00AE00BA">
      <w:pPr>
        <w:pStyle w:val="PL"/>
      </w:pPr>
      <w:r>
        <w:t xml:space="preserve">    &lt;xs:anyAttribute namespace="##any" processContents="lax"/&gt;</w:t>
      </w:r>
    </w:p>
    <w:p w14:paraId="00EA9D77" w14:textId="77777777" w:rsidR="00AE00BA" w:rsidRDefault="00AE00BA" w:rsidP="00AE00BA">
      <w:pPr>
        <w:pStyle w:val="PL"/>
      </w:pPr>
      <w:r>
        <w:t xml:space="preserve">  &lt;/xs:complexType&gt;</w:t>
      </w:r>
    </w:p>
    <w:p w14:paraId="43A780FF" w14:textId="77777777" w:rsidR="00AE00BA" w:rsidRDefault="00AE00BA" w:rsidP="00AE00BA">
      <w:pPr>
        <w:pStyle w:val="PL"/>
      </w:pPr>
    </w:p>
    <w:p w14:paraId="0C0C9B45" w14:textId="77777777" w:rsidR="00AE00BA" w:rsidRDefault="00AE00BA" w:rsidP="00AE00BA">
      <w:pPr>
        <w:pStyle w:val="PL"/>
        <w:rPr>
          <w:lang w:eastAsia="en-GB"/>
        </w:rPr>
      </w:pPr>
      <w:r>
        <w:t xml:space="preserve">  &lt;xs:complexType name="pin-comm-cre-req-info"&gt;</w:t>
      </w:r>
    </w:p>
    <w:p w14:paraId="5AAD62D5" w14:textId="77777777" w:rsidR="00AE00BA" w:rsidRDefault="00AE00BA" w:rsidP="00AE00BA">
      <w:pPr>
        <w:pStyle w:val="PL"/>
      </w:pPr>
      <w:r>
        <w:t xml:space="preserve">    &lt;xs:sequence&gt;</w:t>
      </w:r>
    </w:p>
    <w:p w14:paraId="48B56B22" w14:textId="77777777" w:rsidR="00AE00BA" w:rsidRDefault="00AE00BA" w:rsidP="00AE00BA">
      <w:pPr>
        <w:pStyle w:val="PL"/>
      </w:pPr>
      <w:r>
        <w:t xml:space="preserve">     &lt;xs:element name="pin-comm-cre-req" type="pinapp:PinComCreReq-info" minOccurs="0" maxOccurs="unbounded"/&gt;</w:t>
      </w:r>
    </w:p>
    <w:p w14:paraId="72DBC473" w14:textId="77777777" w:rsidR="00AE00BA" w:rsidRDefault="00AE00BA" w:rsidP="00AE00BA">
      <w:pPr>
        <w:pStyle w:val="PL"/>
      </w:pPr>
      <w:r>
        <w:t xml:space="preserve">     &lt;xs:element name="anyExt" type="pinapp:anyExtType" minOccurs="0"/&gt;</w:t>
      </w:r>
    </w:p>
    <w:p w14:paraId="740C6C75" w14:textId="77777777" w:rsidR="00AE00BA" w:rsidRDefault="00AE00BA" w:rsidP="00AE00BA">
      <w:pPr>
        <w:pStyle w:val="PL"/>
      </w:pPr>
      <w:r>
        <w:t xml:space="preserve">     &lt;xs:any namespace="##other" processContents="lax" minOccurs="0" maxOccurs="unbounded"/&gt;</w:t>
      </w:r>
    </w:p>
    <w:p w14:paraId="1BA9A7F0" w14:textId="77777777" w:rsidR="00AE00BA" w:rsidRDefault="00AE00BA" w:rsidP="00AE00BA">
      <w:pPr>
        <w:pStyle w:val="PL"/>
      </w:pPr>
      <w:r>
        <w:t xml:space="preserve">    &lt;/xs:sequence&gt;</w:t>
      </w:r>
    </w:p>
    <w:p w14:paraId="569C5729" w14:textId="77777777" w:rsidR="00AE00BA" w:rsidRDefault="00AE00BA" w:rsidP="00AE00BA">
      <w:pPr>
        <w:pStyle w:val="PL"/>
      </w:pPr>
      <w:r>
        <w:t xml:space="preserve">    &lt;xs:anyAttribute namespace="##any" processContents="lax"/&gt;</w:t>
      </w:r>
    </w:p>
    <w:p w14:paraId="46C8A9D8" w14:textId="77777777" w:rsidR="00AE00BA" w:rsidRDefault="00AE00BA" w:rsidP="00AE00BA">
      <w:pPr>
        <w:pStyle w:val="PL"/>
      </w:pPr>
      <w:r>
        <w:t xml:space="preserve">  &lt;/xs:complexType&gt;</w:t>
      </w:r>
    </w:p>
    <w:p w14:paraId="1B28972B" w14:textId="77777777" w:rsidR="00AE00BA" w:rsidRDefault="00AE00BA" w:rsidP="00AE00BA">
      <w:pPr>
        <w:pStyle w:val="PL"/>
      </w:pPr>
    </w:p>
    <w:p w14:paraId="7F3BFBF9" w14:textId="77777777" w:rsidR="00AE00BA" w:rsidRDefault="00AE00BA" w:rsidP="00AE00BA">
      <w:pPr>
        <w:pStyle w:val="PL"/>
        <w:rPr>
          <w:lang w:eastAsia="en-GB"/>
        </w:rPr>
      </w:pPr>
      <w:r>
        <w:t xml:space="preserve">  &lt;xs:complexType name="pin-comm-cre-acc-info"&gt;</w:t>
      </w:r>
    </w:p>
    <w:p w14:paraId="3B3E77DE" w14:textId="77777777" w:rsidR="00AE00BA" w:rsidRDefault="00AE00BA" w:rsidP="00AE00BA">
      <w:pPr>
        <w:pStyle w:val="PL"/>
      </w:pPr>
      <w:r>
        <w:t xml:space="preserve">    &lt;xs:sequence&gt;</w:t>
      </w:r>
    </w:p>
    <w:p w14:paraId="66895597" w14:textId="77777777" w:rsidR="00AE00BA" w:rsidRDefault="00AE00BA" w:rsidP="00AE00BA">
      <w:pPr>
        <w:pStyle w:val="PL"/>
      </w:pPr>
      <w:r>
        <w:t xml:space="preserve">     &lt;xs:element name="pin-comm-cre-acc" type="pinapp:PinComCreAcc-info" minOccurs="0" maxOccurs="unbounded"/&gt;</w:t>
      </w:r>
    </w:p>
    <w:p w14:paraId="3DA568CF" w14:textId="77777777" w:rsidR="00AE00BA" w:rsidRDefault="00AE00BA" w:rsidP="00AE00BA">
      <w:pPr>
        <w:pStyle w:val="PL"/>
      </w:pPr>
      <w:r>
        <w:t xml:space="preserve">     &lt;xs:element name="anyExt" type="pinapp:anyExtType" minOccurs="0"/&gt;</w:t>
      </w:r>
    </w:p>
    <w:p w14:paraId="0DB296B5" w14:textId="77777777" w:rsidR="00AE00BA" w:rsidRDefault="00AE00BA" w:rsidP="00AE00BA">
      <w:pPr>
        <w:pStyle w:val="PL"/>
      </w:pPr>
      <w:r>
        <w:t xml:space="preserve">     &lt;xs:any namespace="##other" processContents="lax" minOccurs="0" maxOccurs="unbounded"/&gt;</w:t>
      </w:r>
    </w:p>
    <w:p w14:paraId="174C5880" w14:textId="77777777" w:rsidR="00AE00BA" w:rsidRDefault="00AE00BA" w:rsidP="00AE00BA">
      <w:pPr>
        <w:pStyle w:val="PL"/>
      </w:pPr>
      <w:r>
        <w:t xml:space="preserve">    &lt;/xs:sequence&gt;</w:t>
      </w:r>
    </w:p>
    <w:p w14:paraId="66EBE98F" w14:textId="77777777" w:rsidR="00AE00BA" w:rsidRDefault="00AE00BA" w:rsidP="00AE00BA">
      <w:pPr>
        <w:pStyle w:val="PL"/>
      </w:pPr>
      <w:r>
        <w:t xml:space="preserve">    &lt;xs:anyAttribute namespace="##any" processContents="lax"/&gt;</w:t>
      </w:r>
    </w:p>
    <w:p w14:paraId="036C0299" w14:textId="77777777" w:rsidR="00AE00BA" w:rsidRDefault="00AE00BA" w:rsidP="00AE00BA">
      <w:pPr>
        <w:pStyle w:val="PL"/>
      </w:pPr>
      <w:r>
        <w:t xml:space="preserve">  &lt;/xs:complexType&gt;</w:t>
      </w:r>
    </w:p>
    <w:p w14:paraId="61AC4D6B" w14:textId="77777777" w:rsidR="00AE00BA" w:rsidRDefault="00AE00BA" w:rsidP="00AE00BA">
      <w:pPr>
        <w:pStyle w:val="PL"/>
      </w:pPr>
    </w:p>
    <w:p w14:paraId="2A22F7A9" w14:textId="77777777" w:rsidR="00AE00BA" w:rsidRDefault="00AE00BA" w:rsidP="00AE00BA">
      <w:pPr>
        <w:pStyle w:val="PL"/>
        <w:rPr>
          <w:lang w:eastAsia="en-GB"/>
        </w:rPr>
      </w:pPr>
      <w:r>
        <w:t xml:space="preserve">  &lt;xs:complexType name="pin-comm-cre-rej-info"&gt;</w:t>
      </w:r>
    </w:p>
    <w:p w14:paraId="1A83D68E" w14:textId="77777777" w:rsidR="00AE00BA" w:rsidRDefault="00AE00BA" w:rsidP="00AE00BA">
      <w:pPr>
        <w:pStyle w:val="PL"/>
      </w:pPr>
      <w:r>
        <w:t xml:space="preserve">    &lt;xs:sequence&gt;</w:t>
      </w:r>
    </w:p>
    <w:p w14:paraId="4ECAB5FD" w14:textId="77777777" w:rsidR="00AE00BA" w:rsidRDefault="00AE00BA" w:rsidP="00AE00BA">
      <w:pPr>
        <w:pStyle w:val="PL"/>
      </w:pPr>
      <w:r>
        <w:t xml:space="preserve">     &lt;xs:element name="pin-comm-cre-rej" type="pinapp:PinComCreRej-info" minOccurs="0" maxOccurs="unbounded"/&gt;</w:t>
      </w:r>
    </w:p>
    <w:p w14:paraId="51B491C9" w14:textId="77777777" w:rsidR="00AE00BA" w:rsidRDefault="00AE00BA" w:rsidP="00AE00BA">
      <w:pPr>
        <w:pStyle w:val="PL"/>
      </w:pPr>
      <w:r>
        <w:t xml:space="preserve">     &lt;xs:element name="anyExt" type="pinapp:anyExtType" minOccurs="0"/&gt;</w:t>
      </w:r>
    </w:p>
    <w:p w14:paraId="1749B4EC" w14:textId="77777777" w:rsidR="00AE00BA" w:rsidRDefault="00AE00BA" w:rsidP="00AE00BA">
      <w:pPr>
        <w:pStyle w:val="PL"/>
      </w:pPr>
      <w:r>
        <w:t xml:space="preserve">     &lt;xs:any namespace="##other" processContents="lax" minOccurs="0" maxOccurs="unbounded"/&gt;</w:t>
      </w:r>
    </w:p>
    <w:p w14:paraId="01AE809A" w14:textId="77777777" w:rsidR="00AE00BA" w:rsidRDefault="00AE00BA" w:rsidP="00AE00BA">
      <w:pPr>
        <w:pStyle w:val="PL"/>
      </w:pPr>
      <w:r>
        <w:t xml:space="preserve">    &lt;/xs:sequence&gt;</w:t>
      </w:r>
    </w:p>
    <w:p w14:paraId="1E8856A2" w14:textId="77777777" w:rsidR="00AE00BA" w:rsidRDefault="00AE00BA" w:rsidP="00AE00BA">
      <w:pPr>
        <w:pStyle w:val="PL"/>
      </w:pPr>
      <w:r>
        <w:t xml:space="preserve">    &lt;xs:anyAttribute namespace="##any" processContents="lax"/&gt;</w:t>
      </w:r>
    </w:p>
    <w:p w14:paraId="6F7051A7" w14:textId="77777777" w:rsidR="00AE00BA" w:rsidRDefault="00AE00BA" w:rsidP="00AE00BA">
      <w:pPr>
        <w:pStyle w:val="PL"/>
      </w:pPr>
      <w:r>
        <w:t xml:space="preserve">  &lt;/xs:complexType&gt;</w:t>
      </w:r>
    </w:p>
    <w:p w14:paraId="42F96B7A" w14:textId="77777777" w:rsidR="00AE00BA" w:rsidRDefault="00AE00BA" w:rsidP="00AE00BA">
      <w:pPr>
        <w:pStyle w:val="PL"/>
      </w:pPr>
    </w:p>
    <w:p w14:paraId="759D123D" w14:textId="77777777" w:rsidR="00AE00BA" w:rsidRDefault="00AE00BA" w:rsidP="00AE00BA">
      <w:pPr>
        <w:pStyle w:val="PL"/>
        <w:rPr>
          <w:lang w:eastAsia="en-GB"/>
        </w:rPr>
      </w:pPr>
      <w:r>
        <w:t xml:space="preserve">  &lt;xs:complexType name="pin-comm-upd-req-info"&gt;</w:t>
      </w:r>
    </w:p>
    <w:p w14:paraId="25D1B615" w14:textId="77777777" w:rsidR="00AE00BA" w:rsidRDefault="00AE00BA" w:rsidP="00AE00BA">
      <w:pPr>
        <w:pStyle w:val="PL"/>
      </w:pPr>
      <w:r>
        <w:t xml:space="preserve">    &lt;xs:sequence&gt;</w:t>
      </w:r>
    </w:p>
    <w:p w14:paraId="79430A48" w14:textId="77777777" w:rsidR="00AE00BA" w:rsidRDefault="00AE00BA" w:rsidP="00AE00BA">
      <w:pPr>
        <w:pStyle w:val="PL"/>
      </w:pPr>
      <w:r>
        <w:t xml:space="preserve">     &lt;xs:element name="pin-comm-upd-req" type="pinapp:PinComUpdReq-info" minOccurs="0" maxOccurs="unbounded"/&gt;</w:t>
      </w:r>
    </w:p>
    <w:p w14:paraId="1BEE7760" w14:textId="77777777" w:rsidR="00AE00BA" w:rsidRDefault="00AE00BA" w:rsidP="00AE00BA">
      <w:pPr>
        <w:pStyle w:val="PL"/>
      </w:pPr>
      <w:r>
        <w:t xml:space="preserve">     &lt;xs:element name="anyExt" type="pinapp:anyExtType" minOccurs="0"/&gt;</w:t>
      </w:r>
    </w:p>
    <w:p w14:paraId="2666643C" w14:textId="77777777" w:rsidR="00AE00BA" w:rsidRDefault="00AE00BA" w:rsidP="00AE00BA">
      <w:pPr>
        <w:pStyle w:val="PL"/>
      </w:pPr>
      <w:r>
        <w:t xml:space="preserve">     &lt;xs:any namespace="##other" processContents="lax" minOccurs="0" maxOccurs="unbounded"/&gt;</w:t>
      </w:r>
    </w:p>
    <w:p w14:paraId="41201AC7" w14:textId="77777777" w:rsidR="00AE00BA" w:rsidRDefault="00AE00BA" w:rsidP="00AE00BA">
      <w:pPr>
        <w:pStyle w:val="PL"/>
      </w:pPr>
      <w:r>
        <w:t xml:space="preserve">    &lt;/xs:sequence&gt;</w:t>
      </w:r>
    </w:p>
    <w:p w14:paraId="07B01AFD" w14:textId="77777777" w:rsidR="00AE00BA" w:rsidRDefault="00AE00BA" w:rsidP="00AE00BA">
      <w:pPr>
        <w:pStyle w:val="PL"/>
      </w:pPr>
      <w:r>
        <w:t xml:space="preserve">    &lt;xs:anyAttribute namespace="##any" processContents="lax"/&gt;</w:t>
      </w:r>
    </w:p>
    <w:p w14:paraId="0A081575" w14:textId="77777777" w:rsidR="00AE00BA" w:rsidRDefault="00AE00BA" w:rsidP="00AE00BA">
      <w:pPr>
        <w:pStyle w:val="PL"/>
      </w:pPr>
      <w:r>
        <w:t xml:space="preserve">  &lt;/xs:complexType&gt;</w:t>
      </w:r>
    </w:p>
    <w:p w14:paraId="732BF029" w14:textId="77777777" w:rsidR="00AE00BA" w:rsidRDefault="00AE00BA" w:rsidP="00AE00BA">
      <w:pPr>
        <w:pStyle w:val="PL"/>
      </w:pPr>
    </w:p>
    <w:p w14:paraId="77A939BF" w14:textId="77777777" w:rsidR="00AE00BA" w:rsidRDefault="00AE00BA" w:rsidP="00AE00BA">
      <w:pPr>
        <w:pStyle w:val="PL"/>
        <w:rPr>
          <w:lang w:eastAsia="en-GB"/>
        </w:rPr>
      </w:pPr>
      <w:r>
        <w:t xml:space="preserve">  &lt;xs:complexType name="pin-comm-upd-acc-info"&gt;</w:t>
      </w:r>
    </w:p>
    <w:p w14:paraId="3219411C" w14:textId="77777777" w:rsidR="00AE00BA" w:rsidRDefault="00AE00BA" w:rsidP="00AE00BA">
      <w:pPr>
        <w:pStyle w:val="PL"/>
      </w:pPr>
      <w:r>
        <w:t xml:space="preserve">    &lt;xs:sequence&gt;</w:t>
      </w:r>
    </w:p>
    <w:p w14:paraId="0DE3983B" w14:textId="77777777" w:rsidR="00AE00BA" w:rsidRDefault="00AE00BA" w:rsidP="00AE00BA">
      <w:pPr>
        <w:pStyle w:val="PL"/>
      </w:pPr>
      <w:r>
        <w:t xml:space="preserve">     &lt;xs:element name="pin-comm-upd-acc" type="pinapp:PinComUpdAcc-info" minOccurs="0" maxOccurs="unbounded"/&gt;</w:t>
      </w:r>
    </w:p>
    <w:p w14:paraId="6F53C6BA" w14:textId="77777777" w:rsidR="00AE00BA" w:rsidRDefault="00AE00BA" w:rsidP="00AE00BA">
      <w:pPr>
        <w:pStyle w:val="PL"/>
      </w:pPr>
      <w:r>
        <w:t xml:space="preserve">     &lt;xs:element name="anyExt" type="pinapp:anyExtType" minOccurs="0"/&gt;</w:t>
      </w:r>
    </w:p>
    <w:p w14:paraId="7BFBCFB8" w14:textId="77777777" w:rsidR="00AE00BA" w:rsidRDefault="00AE00BA" w:rsidP="00AE00BA">
      <w:pPr>
        <w:pStyle w:val="PL"/>
      </w:pPr>
      <w:r>
        <w:t xml:space="preserve">     &lt;xs:any namespace="##other" processContents="lax" minOccurs="0" maxOccurs="unbounded"/&gt;</w:t>
      </w:r>
    </w:p>
    <w:p w14:paraId="065CB351" w14:textId="77777777" w:rsidR="00AE00BA" w:rsidRDefault="00AE00BA" w:rsidP="00AE00BA">
      <w:pPr>
        <w:pStyle w:val="PL"/>
      </w:pPr>
      <w:r>
        <w:t xml:space="preserve">    &lt;/xs:sequence&gt;</w:t>
      </w:r>
    </w:p>
    <w:p w14:paraId="2D57EC70" w14:textId="77777777" w:rsidR="00AE00BA" w:rsidRDefault="00AE00BA" w:rsidP="00AE00BA">
      <w:pPr>
        <w:pStyle w:val="PL"/>
      </w:pPr>
      <w:r>
        <w:t xml:space="preserve">    &lt;xs:anyAttribute namespace="##any" processContents="lax"/&gt;</w:t>
      </w:r>
    </w:p>
    <w:p w14:paraId="21165F81" w14:textId="77777777" w:rsidR="00AE00BA" w:rsidRDefault="00AE00BA" w:rsidP="00AE00BA">
      <w:pPr>
        <w:pStyle w:val="PL"/>
      </w:pPr>
      <w:r>
        <w:t xml:space="preserve">  &lt;/xs:complexType&gt;</w:t>
      </w:r>
    </w:p>
    <w:p w14:paraId="725A9108" w14:textId="77777777" w:rsidR="00AE00BA" w:rsidRDefault="00AE00BA" w:rsidP="00AE00BA">
      <w:pPr>
        <w:pStyle w:val="PL"/>
      </w:pPr>
    </w:p>
    <w:p w14:paraId="177AD074" w14:textId="77777777" w:rsidR="00AE00BA" w:rsidRDefault="00AE00BA" w:rsidP="00AE00BA">
      <w:pPr>
        <w:pStyle w:val="PL"/>
        <w:rPr>
          <w:lang w:eastAsia="en-GB"/>
        </w:rPr>
      </w:pPr>
      <w:r>
        <w:t xml:space="preserve">  &lt;xs:complexType name="pin-comm-upd-rej-info"&gt;</w:t>
      </w:r>
    </w:p>
    <w:p w14:paraId="5D9B9F05" w14:textId="77777777" w:rsidR="00AE00BA" w:rsidRDefault="00AE00BA" w:rsidP="00AE00BA">
      <w:pPr>
        <w:pStyle w:val="PL"/>
      </w:pPr>
      <w:r>
        <w:t xml:space="preserve">    &lt;xs:sequence&gt;</w:t>
      </w:r>
    </w:p>
    <w:p w14:paraId="36307B74" w14:textId="77777777" w:rsidR="00AE00BA" w:rsidRDefault="00AE00BA" w:rsidP="00AE00BA">
      <w:pPr>
        <w:pStyle w:val="PL"/>
      </w:pPr>
      <w:r>
        <w:t xml:space="preserve">     &lt;xs:element name="pin-comm-upd-rej" type="pinapp:PinComUpdRej-info" minOccurs="0" maxOccurs="unbounded"/&gt;</w:t>
      </w:r>
    </w:p>
    <w:p w14:paraId="7CFCD58C" w14:textId="77777777" w:rsidR="00AE00BA" w:rsidRDefault="00AE00BA" w:rsidP="00AE00BA">
      <w:pPr>
        <w:pStyle w:val="PL"/>
      </w:pPr>
      <w:r>
        <w:t xml:space="preserve">     &lt;xs:element name="anyExt" type="pinapp:anyExtType" minOccurs="0"/&gt;</w:t>
      </w:r>
    </w:p>
    <w:p w14:paraId="0A9955D9" w14:textId="77777777" w:rsidR="00AE00BA" w:rsidRDefault="00AE00BA" w:rsidP="00AE00BA">
      <w:pPr>
        <w:pStyle w:val="PL"/>
      </w:pPr>
      <w:r>
        <w:t xml:space="preserve">     &lt;xs:any namespace="##other" processContents="lax" minOccurs="0" maxOccurs="unbounded"/&gt;</w:t>
      </w:r>
    </w:p>
    <w:p w14:paraId="377F0E38" w14:textId="77777777" w:rsidR="00AE00BA" w:rsidRDefault="00AE00BA" w:rsidP="00AE00BA">
      <w:pPr>
        <w:pStyle w:val="PL"/>
      </w:pPr>
      <w:r>
        <w:t xml:space="preserve">    &lt;/xs:sequence&gt;</w:t>
      </w:r>
    </w:p>
    <w:p w14:paraId="20515083" w14:textId="77777777" w:rsidR="00AE00BA" w:rsidRDefault="00AE00BA" w:rsidP="00AE00BA">
      <w:pPr>
        <w:pStyle w:val="PL"/>
      </w:pPr>
      <w:r>
        <w:t xml:space="preserve">    &lt;xs:anyAttribute namespace="##any" processContents="lax"/&gt;</w:t>
      </w:r>
    </w:p>
    <w:p w14:paraId="6A8A8715" w14:textId="77777777" w:rsidR="00AE00BA" w:rsidRDefault="00AE00BA" w:rsidP="00AE00BA">
      <w:pPr>
        <w:pStyle w:val="PL"/>
      </w:pPr>
      <w:r>
        <w:t xml:space="preserve">  &lt;/xs:complexType&gt;</w:t>
      </w:r>
    </w:p>
    <w:p w14:paraId="5F6D1422" w14:textId="77777777" w:rsidR="00AE00BA" w:rsidRDefault="00AE00BA" w:rsidP="00AE00BA">
      <w:pPr>
        <w:pStyle w:val="PL"/>
      </w:pPr>
    </w:p>
    <w:p w14:paraId="76AA3E94" w14:textId="77777777" w:rsidR="00AE00BA" w:rsidRDefault="00AE00BA" w:rsidP="00AE00BA">
      <w:pPr>
        <w:pStyle w:val="PL"/>
        <w:rPr>
          <w:lang w:eastAsia="en-GB"/>
        </w:rPr>
      </w:pPr>
      <w:r>
        <w:lastRenderedPageBreak/>
        <w:t xml:space="preserve">  &lt;xs:complexType name="pin-comm-del-req-info"&gt;</w:t>
      </w:r>
    </w:p>
    <w:p w14:paraId="7C2FB8FC" w14:textId="77777777" w:rsidR="00AE00BA" w:rsidRDefault="00AE00BA" w:rsidP="00AE00BA">
      <w:pPr>
        <w:pStyle w:val="PL"/>
      </w:pPr>
      <w:r>
        <w:t xml:space="preserve">    &lt;xs:sequence&gt;</w:t>
      </w:r>
    </w:p>
    <w:p w14:paraId="4DD89A40" w14:textId="77777777" w:rsidR="00AE00BA" w:rsidRDefault="00AE00BA" w:rsidP="00AE00BA">
      <w:pPr>
        <w:pStyle w:val="PL"/>
      </w:pPr>
      <w:r>
        <w:t xml:space="preserve">     &lt;xs:element name="pin-comm-del-req" type="pinapp:PinComDelReq-info" minOccurs="0" maxOccurs="unbounded"/&gt;</w:t>
      </w:r>
    </w:p>
    <w:p w14:paraId="09A26916" w14:textId="77777777" w:rsidR="00AE00BA" w:rsidRDefault="00AE00BA" w:rsidP="00AE00BA">
      <w:pPr>
        <w:pStyle w:val="PL"/>
      </w:pPr>
      <w:r>
        <w:t xml:space="preserve">     &lt;xs:element name="anyExt" type="pinapp:anyExtType" minOccurs="0"/&gt;</w:t>
      </w:r>
    </w:p>
    <w:p w14:paraId="36A630AF" w14:textId="77777777" w:rsidR="00AE00BA" w:rsidRDefault="00AE00BA" w:rsidP="00AE00BA">
      <w:pPr>
        <w:pStyle w:val="PL"/>
      </w:pPr>
      <w:r>
        <w:t xml:space="preserve">     &lt;xs:any namespace="##other" processContents="lax" minOccurs="0" maxOccurs="unbounded"/&gt;</w:t>
      </w:r>
    </w:p>
    <w:p w14:paraId="20A66C30" w14:textId="77777777" w:rsidR="00AE00BA" w:rsidRDefault="00AE00BA" w:rsidP="00AE00BA">
      <w:pPr>
        <w:pStyle w:val="PL"/>
      </w:pPr>
      <w:r>
        <w:t xml:space="preserve">    &lt;/xs:sequence&gt;</w:t>
      </w:r>
    </w:p>
    <w:p w14:paraId="2B913346" w14:textId="77777777" w:rsidR="00AE00BA" w:rsidRDefault="00AE00BA" w:rsidP="00AE00BA">
      <w:pPr>
        <w:pStyle w:val="PL"/>
      </w:pPr>
      <w:r>
        <w:t xml:space="preserve">    &lt;xs:anyAttribute namespace="##any" processContents="lax"/&gt;</w:t>
      </w:r>
    </w:p>
    <w:p w14:paraId="7C68C2FE" w14:textId="77777777" w:rsidR="00AE00BA" w:rsidRDefault="00AE00BA" w:rsidP="00AE00BA">
      <w:pPr>
        <w:pStyle w:val="PL"/>
      </w:pPr>
      <w:r>
        <w:t xml:space="preserve">  &lt;/xs:complexType&gt;</w:t>
      </w:r>
    </w:p>
    <w:p w14:paraId="5A0D7DD0" w14:textId="77777777" w:rsidR="00AE00BA" w:rsidRDefault="00AE00BA" w:rsidP="00AE00BA">
      <w:pPr>
        <w:pStyle w:val="PL"/>
      </w:pPr>
    </w:p>
    <w:p w14:paraId="52A071FF" w14:textId="77777777" w:rsidR="00AE00BA" w:rsidRDefault="00AE00BA" w:rsidP="00AE00BA">
      <w:pPr>
        <w:pStyle w:val="PL"/>
        <w:rPr>
          <w:lang w:eastAsia="en-GB"/>
        </w:rPr>
      </w:pPr>
      <w:r>
        <w:t xml:space="preserve">  &lt;xs:complexType name="pin-comm-del-rej-info"&gt;</w:t>
      </w:r>
    </w:p>
    <w:p w14:paraId="704230E1" w14:textId="77777777" w:rsidR="00AE00BA" w:rsidRDefault="00AE00BA" w:rsidP="00AE00BA">
      <w:pPr>
        <w:pStyle w:val="PL"/>
      </w:pPr>
      <w:r>
        <w:t xml:space="preserve">    &lt;xs:sequence&gt;</w:t>
      </w:r>
    </w:p>
    <w:p w14:paraId="365A217F" w14:textId="77777777" w:rsidR="00AE00BA" w:rsidRDefault="00AE00BA" w:rsidP="00AE00BA">
      <w:pPr>
        <w:pStyle w:val="PL"/>
      </w:pPr>
      <w:r>
        <w:t xml:space="preserve">     &lt;xs:element name="pin-comm-del-rej" type="pinapp:PinComDelRej-info" minOccurs="0" maxOccurs="unbounded"/&gt;</w:t>
      </w:r>
    </w:p>
    <w:p w14:paraId="3AC3E56C" w14:textId="77777777" w:rsidR="00AE00BA" w:rsidRDefault="00AE00BA" w:rsidP="00AE00BA">
      <w:pPr>
        <w:pStyle w:val="PL"/>
      </w:pPr>
      <w:r>
        <w:t xml:space="preserve">     &lt;xs:element name="anyExt" type="pinapp:anyExtType" minOccurs="0"/&gt;</w:t>
      </w:r>
    </w:p>
    <w:p w14:paraId="08452360" w14:textId="77777777" w:rsidR="00AE00BA" w:rsidRDefault="00AE00BA" w:rsidP="00AE00BA">
      <w:pPr>
        <w:pStyle w:val="PL"/>
      </w:pPr>
      <w:r>
        <w:t xml:space="preserve">     &lt;xs:any namespace="##other" processContents="lax" minOccurs="0" maxOccurs="unbounded"/&gt;</w:t>
      </w:r>
    </w:p>
    <w:p w14:paraId="5F6AC3C2" w14:textId="77777777" w:rsidR="00AE00BA" w:rsidRDefault="00AE00BA" w:rsidP="00AE00BA">
      <w:pPr>
        <w:pStyle w:val="PL"/>
      </w:pPr>
      <w:r>
        <w:t xml:space="preserve">    &lt;/xs:sequence&gt;</w:t>
      </w:r>
    </w:p>
    <w:p w14:paraId="1DE4D7EC" w14:textId="77777777" w:rsidR="00AE00BA" w:rsidRDefault="00AE00BA" w:rsidP="00AE00BA">
      <w:pPr>
        <w:pStyle w:val="PL"/>
      </w:pPr>
      <w:r>
        <w:t xml:space="preserve">    &lt;xs:anyAttribute namespace="##any" processContents="lax"/&gt;</w:t>
      </w:r>
    </w:p>
    <w:p w14:paraId="6F3C4888" w14:textId="77777777" w:rsidR="00AE00BA" w:rsidRDefault="00AE00BA" w:rsidP="00AE00BA">
      <w:pPr>
        <w:pStyle w:val="PL"/>
      </w:pPr>
      <w:r>
        <w:t xml:space="preserve">  &lt;/xs:complexType&gt;</w:t>
      </w:r>
    </w:p>
    <w:p w14:paraId="76B77467" w14:textId="77777777" w:rsidR="00AE00BA" w:rsidRDefault="00AE00BA" w:rsidP="00AE00BA">
      <w:pPr>
        <w:pStyle w:val="PL"/>
      </w:pPr>
    </w:p>
    <w:p w14:paraId="76F97BF1" w14:textId="77777777" w:rsidR="00AE00BA" w:rsidRDefault="00AE00BA" w:rsidP="00AE00BA">
      <w:pPr>
        <w:pStyle w:val="PL"/>
        <w:rPr>
          <w:lang w:eastAsia="en-GB"/>
        </w:rPr>
      </w:pPr>
      <w:r>
        <w:t xml:space="preserve">  &lt;xs:complexType name="pin-ssc-req-info"&gt;</w:t>
      </w:r>
    </w:p>
    <w:p w14:paraId="5C14B560" w14:textId="77777777" w:rsidR="00AE00BA" w:rsidRDefault="00AE00BA" w:rsidP="00AE00BA">
      <w:pPr>
        <w:pStyle w:val="PL"/>
      </w:pPr>
      <w:r>
        <w:t xml:space="preserve">    &lt;xs:sequence&gt;</w:t>
      </w:r>
    </w:p>
    <w:p w14:paraId="217F0236" w14:textId="77777777" w:rsidR="00AE00BA" w:rsidRDefault="00AE00BA" w:rsidP="00AE00BA">
      <w:pPr>
        <w:pStyle w:val="PL"/>
      </w:pPr>
      <w:r>
        <w:t xml:space="preserve">     &lt;xs:element name="pin-ssc-req" type="pinapp:PinSscReq-info" minOccurs="0" maxOccurs="unbounded"/&gt;</w:t>
      </w:r>
    </w:p>
    <w:p w14:paraId="20849F65" w14:textId="77777777" w:rsidR="00AE00BA" w:rsidRDefault="00AE00BA" w:rsidP="00AE00BA">
      <w:pPr>
        <w:pStyle w:val="PL"/>
      </w:pPr>
      <w:r>
        <w:t xml:space="preserve">     &lt;xs:element name="anyExt" type="pinapp:anyExtType" minOccurs="0"/&gt;</w:t>
      </w:r>
    </w:p>
    <w:p w14:paraId="1AE3AE00" w14:textId="77777777" w:rsidR="00AE00BA" w:rsidRDefault="00AE00BA" w:rsidP="00AE00BA">
      <w:pPr>
        <w:pStyle w:val="PL"/>
      </w:pPr>
      <w:r>
        <w:t xml:space="preserve">     &lt;xs:any namespace="##other" processContents="lax" minOccurs="0" maxOccurs="unbounded"/&gt;</w:t>
      </w:r>
    </w:p>
    <w:p w14:paraId="2B96F458" w14:textId="77777777" w:rsidR="00AE00BA" w:rsidRDefault="00AE00BA" w:rsidP="00AE00BA">
      <w:pPr>
        <w:pStyle w:val="PL"/>
      </w:pPr>
      <w:r>
        <w:t xml:space="preserve">    &lt;/xs:sequence&gt;</w:t>
      </w:r>
    </w:p>
    <w:p w14:paraId="59288C3D" w14:textId="77777777" w:rsidR="00AE00BA" w:rsidRDefault="00AE00BA" w:rsidP="00AE00BA">
      <w:pPr>
        <w:pStyle w:val="PL"/>
      </w:pPr>
      <w:r>
        <w:t xml:space="preserve">    &lt;xs:anyAttribute namespace="##any" processContents="lax"/&gt;</w:t>
      </w:r>
    </w:p>
    <w:p w14:paraId="0398E9D0" w14:textId="77777777" w:rsidR="00AE00BA" w:rsidRDefault="00AE00BA" w:rsidP="00AE00BA">
      <w:pPr>
        <w:pStyle w:val="PL"/>
      </w:pPr>
      <w:r>
        <w:t xml:space="preserve">  &lt;/xs:complexType&gt;</w:t>
      </w:r>
    </w:p>
    <w:p w14:paraId="1C4E8863" w14:textId="77777777" w:rsidR="00AE00BA" w:rsidRDefault="00AE00BA" w:rsidP="00AE00BA">
      <w:pPr>
        <w:pStyle w:val="PL"/>
      </w:pPr>
    </w:p>
    <w:p w14:paraId="0BD2FDCF" w14:textId="77777777" w:rsidR="00AE00BA" w:rsidRDefault="00AE00BA" w:rsidP="00AE00BA">
      <w:pPr>
        <w:pStyle w:val="PL"/>
        <w:rPr>
          <w:lang w:eastAsia="en-GB"/>
        </w:rPr>
      </w:pPr>
      <w:r>
        <w:t xml:space="preserve">  &lt;xs:complexType name="pin-ssc-rej-info"&gt;</w:t>
      </w:r>
    </w:p>
    <w:p w14:paraId="385F9862" w14:textId="77777777" w:rsidR="00AE00BA" w:rsidRDefault="00AE00BA" w:rsidP="00AE00BA">
      <w:pPr>
        <w:pStyle w:val="PL"/>
      </w:pPr>
      <w:r>
        <w:t xml:space="preserve">    &lt;xs:sequence&gt;</w:t>
      </w:r>
    </w:p>
    <w:p w14:paraId="4665CB8E" w14:textId="77777777" w:rsidR="00AE00BA" w:rsidRDefault="00AE00BA" w:rsidP="00AE00BA">
      <w:pPr>
        <w:pStyle w:val="PL"/>
      </w:pPr>
      <w:r>
        <w:t xml:space="preserve">     &lt;xs:element name="pin-ssc-rej" type="pinapp:PinSscRej-info" minOccurs="0" maxOccurs="unbounded"/&gt;</w:t>
      </w:r>
    </w:p>
    <w:p w14:paraId="4A3EEC43" w14:textId="77777777" w:rsidR="00AE00BA" w:rsidRDefault="00AE00BA" w:rsidP="00AE00BA">
      <w:pPr>
        <w:pStyle w:val="PL"/>
      </w:pPr>
      <w:r>
        <w:t xml:space="preserve">     &lt;xs:element name="anyExt" type="pinapp:anyExtType" minOccurs="0"/&gt;</w:t>
      </w:r>
    </w:p>
    <w:p w14:paraId="6AFAB2D5" w14:textId="77777777" w:rsidR="00AE00BA" w:rsidRDefault="00AE00BA" w:rsidP="00AE00BA">
      <w:pPr>
        <w:pStyle w:val="PL"/>
      </w:pPr>
      <w:r>
        <w:t xml:space="preserve">     &lt;xs:any namespace="##other" processContents="lax" minOccurs="0" maxOccurs="unbounded"/&gt;</w:t>
      </w:r>
    </w:p>
    <w:p w14:paraId="2EAB962F" w14:textId="77777777" w:rsidR="00AE00BA" w:rsidRDefault="00AE00BA" w:rsidP="00AE00BA">
      <w:pPr>
        <w:pStyle w:val="PL"/>
      </w:pPr>
      <w:r>
        <w:t xml:space="preserve">    &lt;/xs:sequence&gt;</w:t>
      </w:r>
    </w:p>
    <w:p w14:paraId="07AD45D8" w14:textId="77777777" w:rsidR="00AE00BA" w:rsidRDefault="00AE00BA" w:rsidP="00AE00BA">
      <w:pPr>
        <w:pStyle w:val="PL"/>
      </w:pPr>
      <w:r>
        <w:t xml:space="preserve">    &lt;xs:anyAttribute namespace="##any" processContents="lax"/&gt;</w:t>
      </w:r>
    </w:p>
    <w:p w14:paraId="1D5D2EDC" w14:textId="77777777" w:rsidR="00AE00BA" w:rsidRDefault="00AE00BA" w:rsidP="00AE00BA">
      <w:pPr>
        <w:pStyle w:val="PL"/>
      </w:pPr>
      <w:r>
        <w:t xml:space="preserve">  &lt;/xs:complexType&gt;</w:t>
      </w:r>
    </w:p>
    <w:p w14:paraId="1ADB7B07" w14:textId="77777777" w:rsidR="00AE00BA" w:rsidRDefault="00AE00BA" w:rsidP="00AE00BA">
      <w:pPr>
        <w:pStyle w:val="PL"/>
      </w:pPr>
    </w:p>
    <w:p w14:paraId="710B6B7F" w14:textId="77777777" w:rsidR="00AE00BA" w:rsidRDefault="00AE00BA" w:rsidP="00AE00BA">
      <w:pPr>
        <w:pStyle w:val="PL"/>
        <w:rPr>
          <w:lang w:eastAsia="en-GB"/>
        </w:rPr>
      </w:pPr>
      <w:r>
        <w:t xml:space="preserve">  &lt;xs:complexType name="pin-service-dis-req-info"&gt;</w:t>
      </w:r>
    </w:p>
    <w:p w14:paraId="5E27CA91" w14:textId="77777777" w:rsidR="00AE00BA" w:rsidRDefault="00AE00BA" w:rsidP="00AE00BA">
      <w:pPr>
        <w:pStyle w:val="PL"/>
      </w:pPr>
      <w:r>
        <w:t xml:space="preserve">    &lt;xs:sequence&gt;</w:t>
      </w:r>
    </w:p>
    <w:p w14:paraId="3792F804" w14:textId="77777777" w:rsidR="00AE00BA" w:rsidRDefault="00AE00BA" w:rsidP="00AE00BA">
      <w:pPr>
        <w:pStyle w:val="PL"/>
      </w:pPr>
      <w:r>
        <w:t xml:space="preserve">     &lt;xs:element name="pin-service-dis-req" type="pinapp:PinSerDisReq-info" minOccurs="0" maxOccurs="unbounded"/&gt;</w:t>
      </w:r>
    </w:p>
    <w:p w14:paraId="1C41750A" w14:textId="77777777" w:rsidR="00AE00BA" w:rsidRDefault="00AE00BA" w:rsidP="00AE00BA">
      <w:pPr>
        <w:pStyle w:val="PL"/>
      </w:pPr>
      <w:r>
        <w:t xml:space="preserve">     &lt;xs:element name="anyExt" type="pinapp:anyExtType" minOccurs="0"/&gt;</w:t>
      </w:r>
    </w:p>
    <w:p w14:paraId="1633D455" w14:textId="77777777" w:rsidR="00AE00BA" w:rsidRDefault="00AE00BA" w:rsidP="00AE00BA">
      <w:pPr>
        <w:pStyle w:val="PL"/>
      </w:pPr>
      <w:r>
        <w:t xml:space="preserve">     &lt;xs:any namespace="##other" processContents="lax" minOccurs="0" maxOccurs="unbounded"/&gt;</w:t>
      </w:r>
    </w:p>
    <w:p w14:paraId="5D65703B" w14:textId="77777777" w:rsidR="00AE00BA" w:rsidRDefault="00AE00BA" w:rsidP="00AE00BA">
      <w:pPr>
        <w:pStyle w:val="PL"/>
      </w:pPr>
      <w:r>
        <w:t xml:space="preserve">    &lt;/xs:sequence&gt;</w:t>
      </w:r>
    </w:p>
    <w:p w14:paraId="178F7FD9" w14:textId="77777777" w:rsidR="00AE00BA" w:rsidRDefault="00AE00BA" w:rsidP="00AE00BA">
      <w:pPr>
        <w:pStyle w:val="PL"/>
      </w:pPr>
      <w:r>
        <w:t xml:space="preserve">    &lt;xs:anyAttribute namespace="##any" processContents="lax"/&gt;</w:t>
      </w:r>
    </w:p>
    <w:p w14:paraId="77285755" w14:textId="77777777" w:rsidR="00AE00BA" w:rsidRDefault="00AE00BA" w:rsidP="00AE00BA">
      <w:pPr>
        <w:pStyle w:val="PL"/>
      </w:pPr>
      <w:r>
        <w:t xml:space="preserve">  &lt;/xs:complexType&gt;</w:t>
      </w:r>
    </w:p>
    <w:p w14:paraId="61AB5E39" w14:textId="77777777" w:rsidR="00AE00BA" w:rsidRDefault="00AE00BA" w:rsidP="00AE00BA">
      <w:pPr>
        <w:pStyle w:val="PL"/>
      </w:pPr>
    </w:p>
    <w:p w14:paraId="064AA4C6" w14:textId="77777777" w:rsidR="00AE00BA" w:rsidRDefault="00AE00BA" w:rsidP="00AE00BA">
      <w:pPr>
        <w:pStyle w:val="PL"/>
        <w:rPr>
          <w:lang w:eastAsia="en-GB"/>
        </w:rPr>
      </w:pPr>
      <w:r>
        <w:t xml:space="preserve">  &lt;xs:complexType name="pin-service-dis-acc-info"&gt;</w:t>
      </w:r>
    </w:p>
    <w:p w14:paraId="78A00144" w14:textId="77777777" w:rsidR="00AE00BA" w:rsidRDefault="00AE00BA" w:rsidP="00AE00BA">
      <w:pPr>
        <w:pStyle w:val="PL"/>
      </w:pPr>
      <w:r>
        <w:t xml:space="preserve">    &lt;xs:sequence&gt;</w:t>
      </w:r>
    </w:p>
    <w:p w14:paraId="2D5D7687" w14:textId="77777777" w:rsidR="00AE00BA" w:rsidRDefault="00AE00BA" w:rsidP="00AE00BA">
      <w:pPr>
        <w:pStyle w:val="PL"/>
      </w:pPr>
      <w:r>
        <w:t xml:space="preserve">     &lt;xs:element name="pin-service-dis-acc" type="pinapp:PinSerDisAcc-info" minOccurs="0" maxOccurs="unbounded"/&gt;</w:t>
      </w:r>
    </w:p>
    <w:p w14:paraId="7598F760" w14:textId="77777777" w:rsidR="00AE00BA" w:rsidRDefault="00AE00BA" w:rsidP="00AE00BA">
      <w:pPr>
        <w:pStyle w:val="PL"/>
      </w:pPr>
      <w:r>
        <w:t xml:space="preserve">     &lt;xs:element name="anyExt" type="pinapp:anyExtType" minOccurs="0"/&gt;</w:t>
      </w:r>
    </w:p>
    <w:p w14:paraId="08571205" w14:textId="77777777" w:rsidR="00AE00BA" w:rsidRDefault="00AE00BA" w:rsidP="00AE00BA">
      <w:pPr>
        <w:pStyle w:val="PL"/>
      </w:pPr>
      <w:r>
        <w:t xml:space="preserve">     &lt;xs:any namespace="##other" processContents="lax" minOccurs="0" maxOccurs="unbounded"/&gt;</w:t>
      </w:r>
    </w:p>
    <w:p w14:paraId="0F5AEBE9" w14:textId="77777777" w:rsidR="00AE00BA" w:rsidRDefault="00AE00BA" w:rsidP="00AE00BA">
      <w:pPr>
        <w:pStyle w:val="PL"/>
      </w:pPr>
      <w:r>
        <w:t xml:space="preserve">    &lt;/xs:sequence&gt;</w:t>
      </w:r>
    </w:p>
    <w:p w14:paraId="2E1915EC" w14:textId="77777777" w:rsidR="00AE00BA" w:rsidRDefault="00AE00BA" w:rsidP="00AE00BA">
      <w:pPr>
        <w:pStyle w:val="PL"/>
      </w:pPr>
      <w:r>
        <w:t xml:space="preserve">    &lt;xs:anyAttribute namespace="##any" processContents="lax"/&gt;</w:t>
      </w:r>
    </w:p>
    <w:p w14:paraId="136AD521" w14:textId="77777777" w:rsidR="00AE00BA" w:rsidRDefault="00AE00BA" w:rsidP="00AE00BA">
      <w:pPr>
        <w:pStyle w:val="PL"/>
      </w:pPr>
      <w:r>
        <w:t xml:space="preserve">  &lt;/xs:complexType&gt;</w:t>
      </w:r>
    </w:p>
    <w:p w14:paraId="047F1707" w14:textId="77777777" w:rsidR="00AE00BA" w:rsidRDefault="00AE00BA" w:rsidP="00AE00BA">
      <w:pPr>
        <w:pStyle w:val="PL"/>
        <w:rPr>
          <w:lang w:eastAsia="zh-CN"/>
        </w:rPr>
      </w:pPr>
    </w:p>
    <w:p w14:paraId="1AA31853" w14:textId="77777777" w:rsidR="00AE00BA" w:rsidRDefault="00AE00BA" w:rsidP="00AE00BA">
      <w:pPr>
        <w:pStyle w:val="PL"/>
        <w:rPr>
          <w:lang w:eastAsia="en-GB"/>
        </w:rPr>
      </w:pPr>
      <w:r>
        <w:t xml:space="preserve">  &lt;xs:complexType name="pin-service-dis-rej-info"&gt;</w:t>
      </w:r>
    </w:p>
    <w:p w14:paraId="7DE8E524" w14:textId="77777777" w:rsidR="00AE00BA" w:rsidRDefault="00AE00BA" w:rsidP="00AE00BA">
      <w:pPr>
        <w:pStyle w:val="PL"/>
      </w:pPr>
      <w:r>
        <w:t xml:space="preserve">    &lt;xs:sequence&gt;</w:t>
      </w:r>
    </w:p>
    <w:p w14:paraId="6AAB90BC" w14:textId="77777777" w:rsidR="00AE00BA" w:rsidRDefault="00AE00BA" w:rsidP="00AE00BA">
      <w:pPr>
        <w:pStyle w:val="PL"/>
      </w:pPr>
      <w:r>
        <w:t xml:space="preserve">     &lt;xs:element name="pin-service-dis-rej" type="pinapp:PinSerDisRej-info" minOccurs="0" maxOccurs="unbounded"/&gt;</w:t>
      </w:r>
    </w:p>
    <w:p w14:paraId="52DC6379" w14:textId="77777777" w:rsidR="00AE00BA" w:rsidRDefault="00AE00BA" w:rsidP="00AE00BA">
      <w:pPr>
        <w:pStyle w:val="PL"/>
      </w:pPr>
      <w:r>
        <w:t xml:space="preserve">     &lt;xs:element name="anyExt" type="pinapp:anyExtType" minOccurs="0"/&gt;</w:t>
      </w:r>
    </w:p>
    <w:p w14:paraId="6BE0F75D" w14:textId="77777777" w:rsidR="00AE00BA" w:rsidRDefault="00AE00BA" w:rsidP="00AE00BA">
      <w:pPr>
        <w:pStyle w:val="PL"/>
      </w:pPr>
      <w:r>
        <w:t xml:space="preserve">     &lt;xs:any namespace="##other" processContents="lax" minOccurs="0" maxOccurs="unbounded"/&gt;</w:t>
      </w:r>
    </w:p>
    <w:p w14:paraId="307EA5E5" w14:textId="77777777" w:rsidR="00AE00BA" w:rsidRDefault="00AE00BA" w:rsidP="00AE00BA">
      <w:pPr>
        <w:pStyle w:val="PL"/>
      </w:pPr>
      <w:r>
        <w:t xml:space="preserve">    &lt;/xs:sequence&gt;</w:t>
      </w:r>
    </w:p>
    <w:p w14:paraId="05AF0674" w14:textId="77777777" w:rsidR="00AE00BA" w:rsidRDefault="00AE00BA" w:rsidP="00AE00BA">
      <w:pPr>
        <w:pStyle w:val="PL"/>
      </w:pPr>
      <w:r>
        <w:t xml:space="preserve">    &lt;xs:anyAttribute namespace="##any" processContents="lax"/&gt;</w:t>
      </w:r>
    </w:p>
    <w:p w14:paraId="269755D3" w14:textId="77777777" w:rsidR="00AE00BA" w:rsidRDefault="00AE00BA" w:rsidP="00AE00BA">
      <w:pPr>
        <w:pStyle w:val="PL"/>
      </w:pPr>
      <w:r>
        <w:t xml:space="preserve">  &lt;/xs:complexType&gt;</w:t>
      </w:r>
    </w:p>
    <w:p w14:paraId="16C456A6" w14:textId="77777777" w:rsidR="00AE00BA" w:rsidRDefault="00AE00BA" w:rsidP="00AE00BA">
      <w:pPr>
        <w:pStyle w:val="PL"/>
      </w:pPr>
    </w:p>
    <w:p w14:paraId="053CCD5D" w14:textId="77777777" w:rsidR="00AE00BA" w:rsidRDefault="00AE00BA" w:rsidP="00AE00BA">
      <w:pPr>
        <w:pStyle w:val="PL"/>
        <w:rPr>
          <w:lang w:eastAsia="en-GB"/>
        </w:rPr>
      </w:pPr>
      <w:r>
        <w:t xml:space="preserve">  &lt;xs:complexType name="pin-psc-req-info"&gt;</w:t>
      </w:r>
    </w:p>
    <w:p w14:paraId="089F1EF6" w14:textId="77777777" w:rsidR="00AE00BA" w:rsidRDefault="00AE00BA" w:rsidP="00AE00BA">
      <w:pPr>
        <w:pStyle w:val="PL"/>
      </w:pPr>
      <w:r>
        <w:t xml:space="preserve">    &lt;xs:sequence&gt;</w:t>
      </w:r>
    </w:p>
    <w:p w14:paraId="5B73835B" w14:textId="77777777" w:rsidR="00AE00BA" w:rsidRDefault="00AE00BA" w:rsidP="00AE00BA">
      <w:pPr>
        <w:pStyle w:val="PL"/>
      </w:pPr>
      <w:r>
        <w:t xml:space="preserve">     &lt;xs:element name="pin-psc-req" type="pinapp:PinPscReq-info" minOccurs="0" maxOccurs="unbounded"/&gt;</w:t>
      </w:r>
    </w:p>
    <w:p w14:paraId="7983188A" w14:textId="77777777" w:rsidR="00AE00BA" w:rsidRDefault="00AE00BA" w:rsidP="00AE00BA">
      <w:pPr>
        <w:pStyle w:val="PL"/>
      </w:pPr>
      <w:r>
        <w:t xml:space="preserve">     &lt;xs:element name="anyExt" type="pinapp:anyExtType" minOccurs="0"/&gt;</w:t>
      </w:r>
    </w:p>
    <w:p w14:paraId="35516836" w14:textId="77777777" w:rsidR="00AE00BA" w:rsidRDefault="00AE00BA" w:rsidP="00AE00BA">
      <w:pPr>
        <w:pStyle w:val="PL"/>
      </w:pPr>
      <w:r>
        <w:t xml:space="preserve">     &lt;xs:any namespace="##other" processContents="lax" minOccurs="0" maxOccurs="unbounded"/&gt;</w:t>
      </w:r>
    </w:p>
    <w:p w14:paraId="0F179FAF" w14:textId="77777777" w:rsidR="00AE00BA" w:rsidRDefault="00AE00BA" w:rsidP="00AE00BA">
      <w:pPr>
        <w:pStyle w:val="PL"/>
      </w:pPr>
      <w:r>
        <w:t xml:space="preserve">    &lt;/xs:sequence&gt;</w:t>
      </w:r>
    </w:p>
    <w:p w14:paraId="1855BBAB" w14:textId="77777777" w:rsidR="00AE00BA" w:rsidRDefault="00AE00BA" w:rsidP="00AE00BA">
      <w:pPr>
        <w:pStyle w:val="PL"/>
      </w:pPr>
      <w:r>
        <w:t xml:space="preserve">    &lt;xs:anyAttribute namespace="##any" processContents="lax"/&gt;</w:t>
      </w:r>
    </w:p>
    <w:p w14:paraId="2C0D405A" w14:textId="77777777" w:rsidR="00AE00BA" w:rsidRDefault="00AE00BA" w:rsidP="00AE00BA">
      <w:pPr>
        <w:pStyle w:val="PL"/>
      </w:pPr>
      <w:r>
        <w:lastRenderedPageBreak/>
        <w:t xml:space="preserve">  &lt;/xs:complexType&gt;</w:t>
      </w:r>
    </w:p>
    <w:p w14:paraId="136A7D23" w14:textId="77777777" w:rsidR="00AE00BA" w:rsidRDefault="00AE00BA" w:rsidP="00AE00BA">
      <w:pPr>
        <w:pStyle w:val="PL"/>
      </w:pPr>
    </w:p>
    <w:p w14:paraId="774F6348" w14:textId="77777777" w:rsidR="00AE00BA" w:rsidRDefault="00AE00BA" w:rsidP="00AE00BA">
      <w:pPr>
        <w:pStyle w:val="PL"/>
        <w:rPr>
          <w:lang w:eastAsia="en-GB"/>
        </w:rPr>
      </w:pPr>
      <w:r>
        <w:t xml:space="preserve">  &lt;xs:complexType name="pin-psc-acc-info"&gt;</w:t>
      </w:r>
    </w:p>
    <w:p w14:paraId="3BA0AA82" w14:textId="77777777" w:rsidR="00AE00BA" w:rsidRDefault="00AE00BA" w:rsidP="00AE00BA">
      <w:pPr>
        <w:pStyle w:val="PL"/>
      </w:pPr>
      <w:r>
        <w:t xml:space="preserve">    &lt;xs:sequence&gt;</w:t>
      </w:r>
    </w:p>
    <w:p w14:paraId="1DB9FFB1" w14:textId="77777777" w:rsidR="00AE00BA" w:rsidRDefault="00AE00BA" w:rsidP="00AE00BA">
      <w:pPr>
        <w:pStyle w:val="PL"/>
      </w:pPr>
      <w:r>
        <w:t xml:space="preserve">     &lt;xs:element name="pin-psc-acc-info" type="pinapp:PinPscAcc-info" minOccurs="0" maxOccurs="unbounded"/&gt;</w:t>
      </w:r>
    </w:p>
    <w:p w14:paraId="0392E134" w14:textId="77777777" w:rsidR="00AE00BA" w:rsidRDefault="00AE00BA" w:rsidP="00AE00BA">
      <w:pPr>
        <w:pStyle w:val="PL"/>
      </w:pPr>
      <w:r>
        <w:t xml:space="preserve">     &lt;xs:element name="anyExt" type="pinapp:anyExtType" minOccurs="0"/&gt;</w:t>
      </w:r>
    </w:p>
    <w:p w14:paraId="34D62856" w14:textId="77777777" w:rsidR="00AE00BA" w:rsidRDefault="00AE00BA" w:rsidP="00AE00BA">
      <w:pPr>
        <w:pStyle w:val="PL"/>
      </w:pPr>
      <w:r>
        <w:t xml:space="preserve">     &lt;xs:any namespace="##other" processContents="lax" minOccurs="0" maxOccurs="unbounded"/&gt;</w:t>
      </w:r>
    </w:p>
    <w:p w14:paraId="16D637AC" w14:textId="77777777" w:rsidR="00AE00BA" w:rsidRDefault="00AE00BA" w:rsidP="00AE00BA">
      <w:pPr>
        <w:pStyle w:val="PL"/>
      </w:pPr>
      <w:r>
        <w:t xml:space="preserve">    &lt;/xs:sequence&gt;</w:t>
      </w:r>
    </w:p>
    <w:p w14:paraId="33227F74" w14:textId="77777777" w:rsidR="00AE00BA" w:rsidRDefault="00AE00BA" w:rsidP="00AE00BA">
      <w:pPr>
        <w:pStyle w:val="PL"/>
      </w:pPr>
      <w:r>
        <w:t xml:space="preserve">    &lt;xs:anyAttribute namespace="##any" processContents="lax"/&gt;</w:t>
      </w:r>
    </w:p>
    <w:p w14:paraId="4D8040EF" w14:textId="77777777" w:rsidR="00AE00BA" w:rsidRDefault="00AE00BA" w:rsidP="00AE00BA">
      <w:pPr>
        <w:pStyle w:val="PL"/>
      </w:pPr>
      <w:r>
        <w:t xml:space="preserve">  &lt;/xs:complexType&gt;</w:t>
      </w:r>
    </w:p>
    <w:p w14:paraId="4C47E8B7" w14:textId="77777777" w:rsidR="00AE00BA" w:rsidRDefault="00AE00BA" w:rsidP="00AE00BA">
      <w:pPr>
        <w:pStyle w:val="PL"/>
      </w:pPr>
    </w:p>
    <w:p w14:paraId="7DB790CA" w14:textId="77777777" w:rsidR="00AE00BA" w:rsidRDefault="00AE00BA" w:rsidP="00AE00BA">
      <w:pPr>
        <w:pStyle w:val="PL"/>
        <w:rPr>
          <w:lang w:eastAsia="en-GB"/>
        </w:rPr>
      </w:pPr>
      <w:r>
        <w:t xml:space="preserve">  &lt;xs:complexType name="pin-psc-rej-info"&gt;</w:t>
      </w:r>
    </w:p>
    <w:p w14:paraId="063A8D32" w14:textId="77777777" w:rsidR="00AE00BA" w:rsidRDefault="00AE00BA" w:rsidP="00AE00BA">
      <w:pPr>
        <w:pStyle w:val="PL"/>
      </w:pPr>
      <w:r>
        <w:t xml:space="preserve">    &lt;xs:sequence&gt;</w:t>
      </w:r>
    </w:p>
    <w:p w14:paraId="0F477BBA" w14:textId="77777777" w:rsidR="00AE00BA" w:rsidRDefault="00AE00BA" w:rsidP="00AE00BA">
      <w:pPr>
        <w:pStyle w:val="PL"/>
      </w:pPr>
      <w:r>
        <w:t xml:space="preserve">     &lt;xs:element name="pin-psc-rej-info" type="pinapp:PinPscRej-info" minOccurs="0" maxOccurs="unbounded"/&gt;</w:t>
      </w:r>
    </w:p>
    <w:p w14:paraId="446249C4" w14:textId="77777777" w:rsidR="00AE00BA" w:rsidRDefault="00AE00BA" w:rsidP="00AE00BA">
      <w:pPr>
        <w:pStyle w:val="PL"/>
      </w:pPr>
      <w:r>
        <w:t xml:space="preserve">     &lt;xs:element name="anyExt" type="pinapp:anyExtType" minOccurs="0"/&gt;</w:t>
      </w:r>
    </w:p>
    <w:p w14:paraId="09B4AAB7" w14:textId="77777777" w:rsidR="00AE00BA" w:rsidRDefault="00AE00BA" w:rsidP="00AE00BA">
      <w:pPr>
        <w:pStyle w:val="PL"/>
      </w:pPr>
      <w:r>
        <w:t xml:space="preserve">     &lt;xs:any namespace="##other" processContents="lax" minOccurs="0" maxOccurs="unbounded"/&gt;</w:t>
      </w:r>
    </w:p>
    <w:p w14:paraId="7305DF08" w14:textId="77777777" w:rsidR="00AE00BA" w:rsidRDefault="00AE00BA" w:rsidP="00AE00BA">
      <w:pPr>
        <w:pStyle w:val="PL"/>
      </w:pPr>
      <w:r>
        <w:t xml:space="preserve">    &lt;/xs:sequence&gt;</w:t>
      </w:r>
    </w:p>
    <w:p w14:paraId="434A2AB8" w14:textId="77777777" w:rsidR="00AE00BA" w:rsidRDefault="00AE00BA" w:rsidP="00AE00BA">
      <w:pPr>
        <w:pStyle w:val="PL"/>
      </w:pPr>
      <w:r>
        <w:t xml:space="preserve">    &lt;xs:anyAttribute namespace="##any" processContents="lax"/&gt;</w:t>
      </w:r>
    </w:p>
    <w:p w14:paraId="0F55B594" w14:textId="77777777" w:rsidR="00AE00BA" w:rsidRDefault="00AE00BA" w:rsidP="00AE00BA">
      <w:pPr>
        <w:pStyle w:val="PL"/>
      </w:pPr>
      <w:r>
        <w:t xml:space="preserve">  &lt;/xs:complexType&gt;</w:t>
      </w:r>
    </w:p>
    <w:p w14:paraId="6623B559" w14:textId="77777777" w:rsidR="00AE00BA" w:rsidRDefault="00AE00BA" w:rsidP="00AE00BA">
      <w:pPr>
        <w:pStyle w:val="PL"/>
      </w:pPr>
    </w:p>
    <w:p w14:paraId="02F0F539" w14:textId="77777777" w:rsidR="00AE00BA" w:rsidRDefault="00AE00BA" w:rsidP="00AE00BA">
      <w:pPr>
        <w:pStyle w:val="PL"/>
        <w:rPr>
          <w:lang w:eastAsia="en-GB"/>
        </w:rPr>
      </w:pPr>
      <w:r>
        <w:t xml:space="preserve">  &lt;xs:complexType name="pin-pcfg-req-info"&gt;</w:t>
      </w:r>
    </w:p>
    <w:p w14:paraId="70FC2FAC" w14:textId="77777777" w:rsidR="00AE00BA" w:rsidRDefault="00AE00BA" w:rsidP="00AE00BA">
      <w:pPr>
        <w:pStyle w:val="PL"/>
      </w:pPr>
      <w:r>
        <w:t xml:space="preserve">    &lt;xs:sequence&gt;</w:t>
      </w:r>
    </w:p>
    <w:p w14:paraId="15BDBA86" w14:textId="77777777" w:rsidR="00AE00BA" w:rsidRDefault="00AE00BA" w:rsidP="00AE00BA">
      <w:pPr>
        <w:pStyle w:val="PL"/>
      </w:pPr>
      <w:r>
        <w:t xml:space="preserve">     &lt;xs:element name="pin-pcfg-req-info" type="pinapp:PinPcfgReq-info" minOccurs="0" maxOccurs="unbounded"/&gt;</w:t>
      </w:r>
    </w:p>
    <w:p w14:paraId="2AA9536A" w14:textId="77777777" w:rsidR="00AE00BA" w:rsidRDefault="00AE00BA" w:rsidP="00AE00BA">
      <w:pPr>
        <w:pStyle w:val="PL"/>
      </w:pPr>
      <w:r>
        <w:t xml:space="preserve">     &lt;xs:element name="anyExt" type="pinapp:anyExtType" minOccurs="0"/&gt;</w:t>
      </w:r>
    </w:p>
    <w:p w14:paraId="3CF1CDD8" w14:textId="77777777" w:rsidR="00AE00BA" w:rsidRDefault="00AE00BA" w:rsidP="00AE00BA">
      <w:pPr>
        <w:pStyle w:val="PL"/>
      </w:pPr>
      <w:r>
        <w:t xml:space="preserve">     &lt;xs:any namespace="##other" processContents="lax" minOccurs="0" maxOccurs="unbounded"/&gt;</w:t>
      </w:r>
    </w:p>
    <w:p w14:paraId="2372A41F" w14:textId="77777777" w:rsidR="00AE00BA" w:rsidRDefault="00AE00BA" w:rsidP="00AE00BA">
      <w:pPr>
        <w:pStyle w:val="PL"/>
      </w:pPr>
      <w:r>
        <w:t xml:space="preserve">    &lt;/xs:sequence&gt;</w:t>
      </w:r>
    </w:p>
    <w:p w14:paraId="000F0C23" w14:textId="77777777" w:rsidR="00AE00BA" w:rsidRDefault="00AE00BA" w:rsidP="00AE00BA">
      <w:pPr>
        <w:pStyle w:val="PL"/>
      </w:pPr>
      <w:r>
        <w:t xml:space="preserve">    &lt;xs:anyAttribute namespace="##any" processContents="lax"/&gt;</w:t>
      </w:r>
    </w:p>
    <w:p w14:paraId="5C514A25" w14:textId="77777777" w:rsidR="00AE00BA" w:rsidRDefault="00AE00BA" w:rsidP="00AE00BA">
      <w:pPr>
        <w:pStyle w:val="PL"/>
      </w:pPr>
      <w:r>
        <w:t xml:space="preserve">  &lt;/xs:complexType&gt;</w:t>
      </w:r>
    </w:p>
    <w:p w14:paraId="35964675" w14:textId="77777777" w:rsidR="00AE00BA" w:rsidRDefault="00AE00BA" w:rsidP="00AE00BA">
      <w:pPr>
        <w:pStyle w:val="PL"/>
      </w:pPr>
    </w:p>
    <w:p w14:paraId="6119D5E3" w14:textId="77777777" w:rsidR="00AE00BA" w:rsidRDefault="00AE00BA" w:rsidP="00AE00BA">
      <w:pPr>
        <w:pStyle w:val="PL"/>
        <w:rPr>
          <w:lang w:eastAsia="en-GB"/>
        </w:rPr>
      </w:pPr>
      <w:r>
        <w:t xml:space="preserve">  &lt;xs:complexType name="pin-pcfg-acc-info"&gt;</w:t>
      </w:r>
    </w:p>
    <w:p w14:paraId="372F4812" w14:textId="77777777" w:rsidR="00AE00BA" w:rsidRDefault="00AE00BA" w:rsidP="00AE00BA">
      <w:pPr>
        <w:pStyle w:val="PL"/>
      </w:pPr>
      <w:r>
        <w:t xml:space="preserve">    &lt;xs:sequence&gt;</w:t>
      </w:r>
    </w:p>
    <w:p w14:paraId="2BECB5E1" w14:textId="77777777" w:rsidR="00AE00BA" w:rsidRDefault="00AE00BA" w:rsidP="00AE00BA">
      <w:pPr>
        <w:pStyle w:val="PL"/>
      </w:pPr>
      <w:r>
        <w:t xml:space="preserve">     &lt;xs:element name="pin-pcfg-acc-info" type="pinapp:PinPcfgAcc-info" minOccurs="0" maxOccurs="unbounded"/&gt;</w:t>
      </w:r>
    </w:p>
    <w:p w14:paraId="330A3C53" w14:textId="77777777" w:rsidR="00AE00BA" w:rsidRDefault="00AE00BA" w:rsidP="00AE00BA">
      <w:pPr>
        <w:pStyle w:val="PL"/>
      </w:pPr>
      <w:r>
        <w:t xml:space="preserve">     &lt;xs:element name="anyExt" type="pinapp:anyExtType" minOccurs="0"/&gt;</w:t>
      </w:r>
    </w:p>
    <w:p w14:paraId="2AB90FD9" w14:textId="77777777" w:rsidR="00AE00BA" w:rsidRDefault="00AE00BA" w:rsidP="00AE00BA">
      <w:pPr>
        <w:pStyle w:val="PL"/>
      </w:pPr>
      <w:r>
        <w:t xml:space="preserve">     &lt;xs:any namespace="##other" processContents="lax" minOccurs="0" maxOccurs="unbounded"/&gt;</w:t>
      </w:r>
    </w:p>
    <w:p w14:paraId="18A1CD8D" w14:textId="77777777" w:rsidR="00AE00BA" w:rsidRDefault="00AE00BA" w:rsidP="00AE00BA">
      <w:pPr>
        <w:pStyle w:val="PL"/>
      </w:pPr>
      <w:r>
        <w:t xml:space="preserve">    &lt;/xs:sequence&gt;</w:t>
      </w:r>
    </w:p>
    <w:p w14:paraId="12576C46" w14:textId="77777777" w:rsidR="00AE00BA" w:rsidRDefault="00AE00BA" w:rsidP="00AE00BA">
      <w:pPr>
        <w:pStyle w:val="PL"/>
      </w:pPr>
      <w:r>
        <w:t xml:space="preserve">    &lt;xs:anyAttribute namespace="##any" processContents="lax"/&gt;</w:t>
      </w:r>
    </w:p>
    <w:p w14:paraId="3EE168EF" w14:textId="77777777" w:rsidR="00AE00BA" w:rsidRDefault="00AE00BA" w:rsidP="00AE00BA">
      <w:pPr>
        <w:pStyle w:val="PL"/>
      </w:pPr>
      <w:r>
        <w:t xml:space="preserve">  &lt;/xs:complexType&gt;</w:t>
      </w:r>
    </w:p>
    <w:p w14:paraId="688378CE" w14:textId="77777777" w:rsidR="00AE00BA" w:rsidRDefault="00AE00BA" w:rsidP="00AE00BA">
      <w:pPr>
        <w:pStyle w:val="PL"/>
      </w:pPr>
    </w:p>
    <w:p w14:paraId="16BE6AD4" w14:textId="77777777" w:rsidR="00AE00BA" w:rsidRDefault="00AE00BA" w:rsidP="00AE00BA">
      <w:pPr>
        <w:pStyle w:val="PL"/>
        <w:rPr>
          <w:lang w:eastAsia="en-GB"/>
        </w:rPr>
      </w:pPr>
      <w:r>
        <w:t xml:space="preserve">  &lt;xs:complexType name="pin-pcfg-rej-info"&gt;</w:t>
      </w:r>
    </w:p>
    <w:p w14:paraId="22150163" w14:textId="77777777" w:rsidR="00AE00BA" w:rsidRDefault="00AE00BA" w:rsidP="00AE00BA">
      <w:pPr>
        <w:pStyle w:val="PL"/>
      </w:pPr>
      <w:r>
        <w:t xml:space="preserve">    &lt;xs:sequence&gt;</w:t>
      </w:r>
    </w:p>
    <w:p w14:paraId="1AE2F98D" w14:textId="77777777" w:rsidR="00AE00BA" w:rsidRDefault="00AE00BA" w:rsidP="00AE00BA">
      <w:pPr>
        <w:pStyle w:val="PL"/>
      </w:pPr>
      <w:r>
        <w:t xml:space="preserve">     &lt;xs:element name="pin-pcfg-rej-info" type="pinapp:PinPcfgRej-info" minOccurs="0" maxOccurs="unbounded"/&gt;</w:t>
      </w:r>
    </w:p>
    <w:p w14:paraId="108C4DBF" w14:textId="77777777" w:rsidR="00AE00BA" w:rsidRDefault="00AE00BA" w:rsidP="00AE00BA">
      <w:pPr>
        <w:pStyle w:val="PL"/>
      </w:pPr>
      <w:r>
        <w:t xml:space="preserve">     &lt;xs:element name="anyExt" type="pinapp:anyExtType" minOccurs="0"/&gt;</w:t>
      </w:r>
    </w:p>
    <w:p w14:paraId="718F62B6" w14:textId="77777777" w:rsidR="00AE00BA" w:rsidRDefault="00AE00BA" w:rsidP="00AE00BA">
      <w:pPr>
        <w:pStyle w:val="PL"/>
      </w:pPr>
      <w:r>
        <w:t xml:space="preserve">     &lt;xs:any namespace="##other" processContents="lax" minOccurs="0" maxOccurs="unbounded"/&gt;</w:t>
      </w:r>
    </w:p>
    <w:p w14:paraId="24CAE784" w14:textId="77777777" w:rsidR="00AE00BA" w:rsidRDefault="00AE00BA" w:rsidP="00AE00BA">
      <w:pPr>
        <w:pStyle w:val="PL"/>
      </w:pPr>
      <w:r>
        <w:t xml:space="preserve">    &lt;/xs:sequence&gt;</w:t>
      </w:r>
    </w:p>
    <w:p w14:paraId="17206F20" w14:textId="77777777" w:rsidR="00AE00BA" w:rsidRDefault="00AE00BA" w:rsidP="00AE00BA">
      <w:pPr>
        <w:pStyle w:val="PL"/>
      </w:pPr>
      <w:r>
        <w:t xml:space="preserve">    &lt;xs:anyAttribute namespace="##any" processContents="lax"/&gt;</w:t>
      </w:r>
    </w:p>
    <w:p w14:paraId="5253CCA1" w14:textId="77777777" w:rsidR="00AE00BA" w:rsidRDefault="00AE00BA" w:rsidP="00AE00BA">
      <w:pPr>
        <w:pStyle w:val="PL"/>
      </w:pPr>
      <w:r>
        <w:t xml:space="preserve">  &lt;/xs:complexType&gt;</w:t>
      </w:r>
    </w:p>
    <w:p w14:paraId="73DE2A8E" w14:textId="77777777" w:rsidR="00AE00BA" w:rsidRDefault="00AE00BA" w:rsidP="00AE00BA">
      <w:pPr>
        <w:pStyle w:val="PL"/>
      </w:pPr>
    </w:p>
    <w:p w14:paraId="2D138345" w14:textId="77777777" w:rsidR="00AE00BA" w:rsidRDefault="00AE00BA" w:rsidP="00AE00BA">
      <w:pPr>
        <w:pStyle w:val="PL"/>
        <w:rPr>
          <w:lang w:eastAsia="en-GB"/>
        </w:rPr>
      </w:pPr>
      <w:r>
        <w:t xml:space="preserve">  &lt;xs:complexType name="pin-pdis-req-info"&gt;</w:t>
      </w:r>
    </w:p>
    <w:p w14:paraId="609FC74E" w14:textId="77777777" w:rsidR="00AE00BA" w:rsidRDefault="00AE00BA" w:rsidP="00AE00BA">
      <w:pPr>
        <w:pStyle w:val="PL"/>
      </w:pPr>
      <w:r>
        <w:t xml:space="preserve">    &lt;xs:sequence&gt;</w:t>
      </w:r>
    </w:p>
    <w:p w14:paraId="6CADE1FC" w14:textId="77777777" w:rsidR="00AE00BA" w:rsidRDefault="00AE00BA" w:rsidP="00AE00BA">
      <w:pPr>
        <w:pStyle w:val="PL"/>
      </w:pPr>
      <w:r>
        <w:t xml:space="preserve">     &lt;xs:element name="pin-pdis-req" type="pinapp:PinPdisReq-info" minOccurs="0" maxOccurs="unbounded"/&gt;</w:t>
      </w:r>
    </w:p>
    <w:p w14:paraId="65C37AE7" w14:textId="77777777" w:rsidR="00AE00BA" w:rsidRDefault="00AE00BA" w:rsidP="00AE00BA">
      <w:pPr>
        <w:pStyle w:val="PL"/>
      </w:pPr>
      <w:r>
        <w:t xml:space="preserve">     &lt;xs:element name="anyExt" type="pinapp:anyExtType" minOccurs="0"/&gt;</w:t>
      </w:r>
    </w:p>
    <w:p w14:paraId="174EE196" w14:textId="77777777" w:rsidR="00AE00BA" w:rsidRDefault="00AE00BA" w:rsidP="00AE00BA">
      <w:pPr>
        <w:pStyle w:val="PL"/>
      </w:pPr>
      <w:r>
        <w:t xml:space="preserve">     &lt;xs:any namespace="##other" processContents="lax" minOccurs="0" maxOccurs="unbounded"/&gt;</w:t>
      </w:r>
    </w:p>
    <w:p w14:paraId="48310006" w14:textId="77777777" w:rsidR="00AE00BA" w:rsidRDefault="00AE00BA" w:rsidP="00AE00BA">
      <w:pPr>
        <w:pStyle w:val="PL"/>
      </w:pPr>
      <w:r>
        <w:t xml:space="preserve">    &lt;/xs:sequence&gt;</w:t>
      </w:r>
    </w:p>
    <w:p w14:paraId="1ADAB96D" w14:textId="77777777" w:rsidR="00AE00BA" w:rsidRDefault="00AE00BA" w:rsidP="00AE00BA">
      <w:pPr>
        <w:pStyle w:val="PL"/>
      </w:pPr>
      <w:r>
        <w:t xml:space="preserve">    &lt;xs:anyAttribute namespace="##any" processContents="lax"/&gt;</w:t>
      </w:r>
    </w:p>
    <w:p w14:paraId="54085CDE" w14:textId="77777777" w:rsidR="00AE00BA" w:rsidRDefault="00AE00BA" w:rsidP="00AE00BA">
      <w:pPr>
        <w:pStyle w:val="PL"/>
      </w:pPr>
      <w:r>
        <w:t xml:space="preserve">  &lt;/xs:complexType&gt;</w:t>
      </w:r>
    </w:p>
    <w:p w14:paraId="5FDF9B6B" w14:textId="77777777" w:rsidR="00AE00BA" w:rsidRDefault="00AE00BA" w:rsidP="00AE00BA">
      <w:pPr>
        <w:pStyle w:val="PL"/>
      </w:pPr>
    </w:p>
    <w:p w14:paraId="205A51DB" w14:textId="77777777" w:rsidR="00AE00BA" w:rsidRDefault="00AE00BA" w:rsidP="00AE00BA">
      <w:pPr>
        <w:pStyle w:val="PL"/>
        <w:rPr>
          <w:lang w:eastAsia="en-GB"/>
        </w:rPr>
      </w:pPr>
      <w:r>
        <w:t xml:space="preserve">  &lt;xs:complexType name="pin-pdis-acc-info"&gt;</w:t>
      </w:r>
    </w:p>
    <w:p w14:paraId="44030D4F" w14:textId="77777777" w:rsidR="00AE00BA" w:rsidRDefault="00AE00BA" w:rsidP="00AE00BA">
      <w:pPr>
        <w:pStyle w:val="PL"/>
      </w:pPr>
      <w:r>
        <w:t xml:space="preserve">    &lt;xs:sequence&gt;</w:t>
      </w:r>
    </w:p>
    <w:p w14:paraId="442265DE" w14:textId="77777777" w:rsidR="00AE00BA" w:rsidRDefault="00AE00BA" w:rsidP="00AE00BA">
      <w:pPr>
        <w:pStyle w:val="PL"/>
      </w:pPr>
      <w:r>
        <w:t xml:space="preserve">     &lt;xs:element name="pin-pdis-acc" type="pinapp:PinPdisAcc-info" minOccurs="0" maxOccurs="unbounded"/&gt;</w:t>
      </w:r>
    </w:p>
    <w:p w14:paraId="76AACB23" w14:textId="77777777" w:rsidR="00AE00BA" w:rsidRDefault="00AE00BA" w:rsidP="00AE00BA">
      <w:pPr>
        <w:pStyle w:val="PL"/>
      </w:pPr>
      <w:r>
        <w:t xml:space="preserve">     &lt;xs:element name="anyExt" type="pinapp:anyExtType" minOccurs="0"/&gt;</w:t>
      </w:r>
    </w:p>
    <w:p w14:paraId="11400796" w14:textId="77777777" w:rsidR="00AE00BA" w:rsidRDefault="00AE00BA" w:rsidP="00AE00BA">
      <w:pPr>
        <w:pStyle w:val="PL"/>
      </w:pPr>
      <w:r>
        <w:t xml:space="preserve">     &lt;xs:any namespace="##other" processContents="lax" minOccurs="0" maxOccurs="unbounded"/&gt;</w:t>
      </w:r>
    </w:p>
    <w:p w14:paraId="606FC15C" w14:textId="77777777" w:rsidR="00AE00BA" w:rsidRDefault="00AE00BA" w:rsidP="00AE00BA">
      <w:pPr>
        <w:pStyle w:val="PL"/>
      </w:pPr>
      <w:r>
        <w:t xml:space="preserve">    &lt;/xs:sequence&gt;</w:t>
      </w:r>
    </w:p>
    <w:p w14:paraId="3A59C548" w14:textId="77777777" w:rsidR="00AE00BA" w:rsidRDefault="00AE00BA" w:rsidP="00AE00BA">
      <w:pPr>
        <w:pStyle w:val="PL"/>
      </w:pPr>
      <w:r>
        <w:t xml:space="preserve">    &lt;xs:anyAttribute namespace="##any" processContents="lax"/&gt;</w:t>
      </w:r>
    </w:p>
    <w:p w14:paraId="20F23359" w14:textId="77777777" w:rsidR="00AE00BA" w:rsidRDefault="00AE00BA" w:rsidP="00AE00BA">
      <w:pPr>
        <w:pStyle w:val="PL"/>
      </w:pPr>
      <w:r>
        <w:t xml:space="preserve">  &lt;/xs:complexType&gt;</w:t>
      </w:r>
    </w:p>
    <w:p w14:paraId="06A8AF28" w14:textId="77777777" w:rsidR="00AE00BA" w:rsidRDefault="00AE00BA" w:rsidP="00AE00BA">
      <w:pPr>
        <w:pStyle w:val="PL"/>
      </w:pPr>
    </w:p>
    <w:p w14:paraId="1054527F" w14:textId="77777777" w:rsidR="00AE00BA" w:rsidRDefault="00AE00BA" w:rsidP="00AE00BA">
      <w:pPr>
        <w:pStyle w:val="PL"/>
        <w:rPr>
          <w:lang w:eastAsia="en-GB"/>
        </w:rPr>
      </w:pPr>
      <w:r>
        <w:t xml:space="preserve">  &lt;xs:complexType name="pin-pdis-rej-info"&gt;</w:t>
      </w:r>
    </w:p>
    <w:p w14:paraId="0DED9820" w14:textId="77777777" w:rsidR="00AE00BA" w:rsidRDefault="00AE00BA" w:rsidP="00AE00BA">
      <w:pPr>
        <w:pStyle w:val="PL"/>
      </w:pPr>
      <w:r>
        <w:t xml:space="preserve">    &lt;xs:sequence&gt;</w:t>
      </w:r>
    </w:p>
    <w:p w14:paraId="6EF1A9C3" w14:textId="77777777" w:rsidR="00AE00BA" w:rsidRDefault="00AE00BA" w:rsidP="00AE00BA">
      <w:pPr>
        <w:pStyle w:val="PL"/>
      </w:pPr>
      <w:r>
        <w:t xml:space="preserve">     &lt;xs:element name="pin-pdis-rej" type="pinapp:PinPdisRej-info" minOccurs="0" maxOccurs="unbounded"/&gt;</w:t>
      </w:r>
    </w:p>
    <w:p w14:paraId="480A8923" w14:textId="77777777" w:rsidR="00AE00BA" w:rsidRDefault="00AE00BA" w:rsidP="00AE00BA">
      <w:pPr>
        <w:pStyle w:val="PL"/>
      </w:pPr>
      <w:r>
        <w:t xml:space="preserve">     &lt;xs:element name="anyExt" type="pinapp:anyExtType" minOccurs="0"/&gt;</w:t>
      </w:r>
    </w:p>
    <w:p w14:paraId="573BE1C0" w14:textId="77777777" w:rsidR="00AE00BA" w:rsidRDefault="00AE00BA" w:rsidP="00AE00BA">
      <w:pPr>
        <w:pStyle w:val="PL"/>
      </w:pPr>
      <w:r>
        <w:t xml:space="preserve">     &lt;xs:any namespace="##other" processContents="lax" minOccurs="0" maxOccurs="unbounded"/&gt;</w:t>
      </w:r>
    </w:p>
    <w:p w14:paraId="2F505B04" w14:textId="77777777" w:rsidR="00AE00BA" w:rsidRDefault="00AE00BA" w:rsidP="00AE00BA">
      <w:pPr>
        <w:pStyle w:val="PL"/>
      </w:pPr>
      <w:r>
        <w:lastRenderedPageBreak/>
        <w:t xml:space="preserve">    &lt;/xs:sequence&gt;</w:t>
      </w:r>
    </w:p>
    <w:p w14:paraId="38C0813E" w14:textId="77777777" w:rsidR="00AE00BA" w:rsidRDefault="00AE00BA" w:rsidP="00AE00BA">
      <w:pPr>
        <w:pStyle w:val="PL"/>
      </w:pPr>
      <w:r>
        <w:t xml:space="preserve">    &lt;xs:anyAttribute namespace="##any" processContents="lax"/&gt;</w:t>
      </w:r>
    </w:p>
    <w:p w14:paraId="4C2B0ABA" w14:textId="77777777" w:rsidR="00AE00BA" w:rsidRDefault="00AE00BA" w:rsidP="00AE00BA">
      <w:pPr>
        <w:pStyle w:val="PL"/>
      </w:pPr>
      <w:r>
        <w:t xml:space="preserve">  &lt;/xs:complexType&gt;</w:t>
      </w:r>
    </w:p>
    <w:p w14:paraId="2A476E4B" w14:textId="77777777" w:rsidR="00AE00BA" w:rsidRDefault="00AE00BA" w:rsidP="00AE00BA">
      <w:pPr>
        <w:pStyle w:val="PL"/>
      </w:pPr>
    </w:p>
    <w:p w14:paraId="115EFC3B" w14:textId="77777777" w:rsidR="00AE00BA" w:rsidRDefault="00AE00BA" w:rsidP="00AE00BA">
      <w:pPr>
        <w:pStyle w:val="PL"/>
        <w:rPr>
          <w:lang w:eastAsia="en-GB"/>
        </w:rPr>
      </w:pPr>
      <w:r>
        <w:t xml:space="preserve">  &lt;xs:complexType name="pin-config-req-info"&gt;</w:t>
      </w:r>
    </w:p>
    <w:p w14:paraId="03FF13C4" w14:textId="77777777" w:rsidR="00AE00BA" w:rsidRDefault="00AE00BA" w:rsidP="00AE00BA">
      <w:pPr>
        <w:pStyle w:val="PL"/>
      </w:pPr>
      <w:r>
        <w:t xml:space="preserve">    &lt;xs:sequence&gt;</w:t>
      </w:r>
    </w:p>
    <w:p w14:paraId="6BA5FFBF" w14:textId="77777777" w:rsidR="00AE00BA" w:rsidRDefault="00AE00BA" w:rsidP="00AE00BA">
      <w:pPr>
        <w:pStyle w:val="PL"/>
      </w:pPr>
      <w:r>
        <w:t xml:space="preserve">     &lt;xs:element name="pin-config-req" type="pinapp:PinConfReq-info" minOccurs="0" maxOccurs="unbounded"/&gt;</w:t>
      </w:r>
    </w:p>
    <w:p w14:paraId="5A512F68" w14:textId="77777777" w:rsidR="00AE00BA" w:rsidRDefault="00AE00BA" w:rsidP="00AE00BA">
      <w:pPr>
        <w:pStyle w:val="PL"/>
      </w:pPr>
      <w:r>
        <w:t xml:space="preserve">     &lt;xs:element name="anyExt" type="pinapp:anyExtType" minOccurs="0"/&gt;</w:t>
      </w:r>
    </w:p>
    <w:p w14:paraId="77948DB5" w14:textId="77777777" w:rsidR="00AE00BA" w:rsidRDefault="00AE00BA" w:rsidP="00AE00BA">
      <w:pPr>
        <w:pStyle w:val="PL"/>
      </w:pPr>
      <w:r>
        <w:t xml:space="preserve">     &lt;xs:any namespace="##other" processContents="lax" minOccurs="0" maxOccurs="unbounded"/&gt;</w:t>
      </w:r>
    </w:p>
    <w:p w14:paraId="190D4C4C" w14:textId="77777777" w:rsidR="00AE00BA" w:rsidRDefault="00AE00BA" w:rsidP="00AE00BA">
      <w:pPr>
        <w:pStyle w:val="PL"/>
      </w:pPr>
      <w:r>
        <w:t xml:space="preserve">    &lt;/xs:sequence&gt;</w:t>
      </w:r>
    </w:p>
    <w:p w14:paraId="2E34B6AF" w14:textId="77777777" w:rsidR="00AE00BA" w:rsidRDefault="00AE00BA" w:rsidP="00AE00BA">
      <w:pPr>
        <w:pStyle w:val="PL"/>
      </w:pPr>
      <w:r>
        <w:t xml:space="preserve">    &lt;xs:anyAttribute namespace="##any" processContents="lax"/&gt;</w:t>
      </w:r>
    </w:p>
    <w:p w14:paraId="37511E75" w14:textId="77777777" w:rsidR="00AE00BA" w:rsidRDefault="00AE00BA" w:rsidP="00AE00BA">
      <w:pPr>
        <w:pStyle w:val="PL"/>
      </w:pPr>
      <w:r>
        <w:t xml:space="preserve">  &lt;/xs:complexType&gt;</w:t>
      </w:r>
    </w:p>
    <w:p w14:paraId="3E0A41E6" w14:textId="77777777" w:rsidR="00AE00BA" w:rsidRDefault="00AE00BA" w:rsidP="00AE00BA">
      <w:pPr>
        <w:pStyle w:val="PL"/>
      </w:pPr>
    </w:p>
    <w:p w14:paraId="2A8EF4C4" w14:textId="77777777" w:rsidR="00AE00BA" w:rsidRDefault="00AE00BA" w:rsidP="00AE00BA">
      <w:pPr>
        <w:pStyle w:val="PL"/>
        <w:rPr>
          <w:lang w:eastAsia="en-GB"/>
        </w:rPr>
      </w:pPr>
      <w:r>
        <w:t xml:space="preserve">  &lt;xs:complexType name="pin-config-acc-info"&gt;</w:t>
      </w:r>
    </w:p>
    <w:p w14:paraId="4950BF5F" w14:textId="77777777" w:rsidR="00AE00BA" w:rsidRDefault="00AE00BA" w:rsidP="00AE00BA">
      <w:pPr>
        <w:pStyle w:val="PL"/>
      </w:pPr>
      <w:r>
        <w:t xml:space="preserve">    &lt;xs:sequence&gt;</w:t>
      </w:r>
    </w:p>
    <w:p w14:paraId="39CA73E2" w14:textId="77777777" w:rsidR="00AE00BA" w:rsidRDefault="00AE00BA" w:rsidP="00AE00BA">
      <w:pPr>
        <w:pStyle w:val="PL"/>
      </w:pPr>
      <w:r>
        <w:t xml:space="preserve">     &lt;xs:element name="pin-config-acc" type="pinapp:PinConfAcc-info" minOccurs="0" maxOccurs="unbounded"/&gt;</w:t>
      </w:r>
    </w:p>
    <w:p w14:paraId="26CC6CCF" w14:textId="77777777" w:rsidR="00AE00BA" w:rsidRDefault="00AE00BA" w:rsidP="00AE00BA">
      <w:pPr>
        <w:pStyle w:val="PL"/>
      </w:pPr>
      <w:r>
        <w:t xml:space="preserve">     &lt;xs:element name="anyExt" type="pinapp:anyExtType" minOccurs="0"/&gt;</w:t>
      </w:r>
    </w:p>
    <w:p w14:paraId="0B771486" w14:textId="77777777" w:rsidR="00AE00BA" w:rsidRDefault="00AE00BA" w:rsidP="00AE00BA">
      <w:pPr>
        <w:pStyle w:val="PL"/>
      </w:pPr>
      <w:r>
        <w:t xml:space="preserve">     &lt;xs:any namespace="##other" processContents="lax" minOccurs="0" maxOccurs="unbounded"/&gt;</w:t>
      </w:r>
    </w:p>
    <w:p w14:paraId="725B0B8E" w14:textId="77777777" w:rsidR="00AE00BA" w:rsidRDefault="00AE00BA" w:rsidP="00AE00BA">
      <w:pPr>
        <w:pStyle w:val="PL"/>
      </w:pPr>
      <w:r>
        <w:t xml:space="preserve">    &lt;/xs:sequence&gt;</w:t>
      </w:r>
    </w:p>
    <w:p w14:paraId="29D72D3D" w14:textId="77777777" w:rsidR="00AE00BA" w:rsidRDefault="00AE00BA" w:rsidP="00AE00BA">
      <w:pPr>
        <w:pStyle w:val="PL"/>
      </w:pPr>
      <w:r>
        <w:t xml:space="preserve">    &lt;xs:anyAttribute namespace="##any" processContents="lax"/&gt;</w:t>
      </w:r>
    </w:p>
    <w:p w14:paraId="3EEF514E" w14:textId="77777777" w:rsidR="00AE00BA" w:rsidRDefault="00AE00BA" w:rsidP="00AE00BA">
      <w:pPr>
        <w:pStyle w:val="PL"/>
      </w:pPr>
      <w:r>
        <w:t xml:space="preserve">  &lt;/xs:complexType&gt;</w:t>
      </w:r>
    </w:p>
    <w:p w14:paraId="7E0EF67F" w14:textId="77777777" w:rsidR="00AE00BA" w:rsidRDefault="00AE00BA" w:rsidP="00AE00BA">
      <w:pPr>
        <w:pStyle w:val="PL"/>
      </w:pPr>
    </w:p>
    <w:p w14:paraId="1F136C30" w14:textId="77777777" w:rsidR="00AE00BA" w:rsidRDefault="00AE00BA" w:rsidP="00AE00BA">
      <w:pPr>
        <w:pStyle w:val="PL"/>
        <w:rPr>
          <w:lang w:eastAsia="en-GB"/>
        </w:rPr>
      </w:pPr>
      <w:r>
        <w:t xml:space="preserve">  &lt;xs:complexType name="pin-config-rej-info"&gt;</w:t>
      </w:r>
    </w:p>
    <w:p w14:paraId="472A1F44" w14:textId="77777777" w:rsidR="00AE00BA" w:rsidRDefault="00AE00BA" w:rsidP="00AE00BA">
      <w:pPr>
        <w:pStyle w:val="PL"/>
      </w:pPr>
      <w:r>
        <w:t xml:space="preserve">    &lt;xs:sequence&gt;</w:t>
      </w:r>
    </w:p>
    <w:p w14:paraId="35FE4587" w14:textId="77777777" w:rsidR="00AE00BA" w:rsidRDefault="00AE00BA" w:rsidP="00AE00BA">
      <w:pPr>
        <w:pStyle w:val="PL"/>
      </w:pPr>
      <w:r>
        <w:t xml:space="preserve">     &lt;xs:element name="pin-config-rej" type="pinapp:PinConfRej-info" minOccurs="0" maxOccurs="unbounded"/&gt;</w:t>
      </w:r>
    </w:p>
    <w:p w14:paraId="76BE0D01" w14:textId="77777777" w:rsidR="00AE00BA" w:rsidRDefault="00AE00BA" w:rsidP="00AE00BA">
      <w:pPr>
        <w:pStyle w:val="PL"/>
      </w:pPr>
      <w:r>
        <w:t xml:space="preserve">     &lt;xs:element name="anyExt" type="pinapp:anyExtType" minOccurs="0"/&gt;</w:t>
      </w:r>
    </w:p>
    <w:p w14:paraId="7405CBB5" w14:textId="77777777" w:rsidR="00AE00BA" w:rsidRDefault="00AE00BA" w:rsidP="00AE00BA">
      <w:pPr>
        <w:pStyle w:val="PL"/>
      </w:pPr>
      <w:r>
        <w:t xml:space="preserve">     &lt;xs:any namespace="##other" processContents="lax" minOccurs="0" maxOccurs="unbounded"/&gt;</w:t>
      </w:r>
    </w:p>
    <w:p w14:paraId="1D64D1C5" w14:textId="77777777" w:rsidR="00AE00BA" w:rsidRDefault="00AE00BA" w:rsidP="00AE00BA">
      <w:pPr>
        <w:pStyle w:val="PL"/>
      </w:pPr>
      <w:r>
        <w:t xml:space="preserve">    &lt;/xs:sequence&gt;</w:t>
      </w:r>
    </w:p>
    <w:p w14:paraId="3FD04583" w14:textId="77777777" w:rsidR="00AE00BA" w:rsidRDefault="00AE00BA" w:rsidP="00AE00BA">
      <w:pPr>
        <w:pStyle w:val="PL"/>
      </w:pPr>
      <w:r>
        <w:t xml:space="preserve">    &lt;xs:anyAttribute namespace="##any" processContents="lax"/&gt;</w:t>
      </w:r>
    </w:p>
    <w:p w14:paraId="34078F5A" w14:textId="77777777" w:rsidR="00AE00BA" w:rsidRDefault="00AE00BA" w:rsidP="00AE00BA">
      <w:pPr>
        <w:pStyle w:val="PL"/>
      </w:pPr>
      <w:r>
        <w:t xml:space="preserve">  &lt;/xs:complexType&gt;</w:t>
      </w:r>
    </w:p>
    <w:p w14:paraId="21134497" w14:textId="77777777" w:rsidR="00AE00BA" w:rsidRDefault="00AE00BA" w:rsidP="00AE00BA">
      <w:pPr>
        <w:pStyle w:val="PL"/>
      </w:pPr>
    </w:p>
    <w:p w14:paraId="7B3B26F9" w14:textId="77777777" w:rsidR="00AE00BA" w:rsidRDefault="00AE00BA" w:rsidP="00AE00BA">
      <w:pPr>
        <w:pStyle w:val="PL"/>
        <w:rPr>
          <w:lang w:eastAsia="en-GB"/>
        </w:rPr>
      </w:pPr>
      <w:r>
        <w:t xml:space="preserve">  &lt;xs:complexType name="pin-mana-req-info"&gt;</w:t>
      </w:r>
    </w:p>
    <w:p w14:paraId="275321A9" w14:textId="77777777" w:rsidR="00AE00BA" w:rsidRDefault="00AE00BA" w:rsidP="00AE00BA">
      <w:pPr>
        <w:pStyle w:val="PL"/>
      </w:pPr>
      <w:r>
        <w:t xml:space="preserve">    &lt;xs:sequence&gt;</w:t>
      </w:r>
    </w:p>
    <w:p w14:paraId="3B3F05F8" w14:textId="77777777" w:rsidR="00AE00BA" w:rsidRDefault="00AE00BA" w:rsidP="00AE00BA">
      <w:pPr>
        <w:pStyle w:val="PL"/>
      </w:pPr>
      <w:r>
        <w:t xml:space="preserve">     &lt;xs:element name="pin-mana-req-info" type="pinapp:PinManReq-info" minOccurs="0" maxOccurs="unbounded"/&gt;</w:t>
      </w:r>
    </w:p>
    <w:p w14:paraId="7BD4D00F" w14:textId="77777777" w:rsidR="00AE00BA" w:rsidRDefault="00AE00BA" w:rsidP="00AE00BA">
      <w:pPr>
        <w:pStyle w:val="PL"/>
      </w:pPr>
      <w:r>
        <w:t xml:space="preserve">     &lt;xs:element name="anyExt" type="pinapp:anyExtType" minOccurs="0"/&gt;</w:t>
      </w:r>
    </w:p>
    <w:p w14:paraId="2E3ECEE7" w14:textId="77777777" w:rsidR="00AE00BA" w:rsidRDefault="00AE00BA" w:rsidP="00AE00BA">
      <w:pPr>
        <w:pStyle w:val="PL"/>
      </w:pPr>
      <w:r>
        <w:t xml:space="preserve">     &lt;xs:any namespace="##other" processContents="lax" minOccurs="0" maxOccurs="unbounded"/&gt;</w:t>
      </w:r>
    </w:p>
    <w:p w14:paraId="3A944CB5" w14:textId="77777777" w:rsidR="00AE00BA" w:rsidRDefault="00AE00BA" w:rsidP="00AE00BA">
      <w:pPr>
        <w:pStyle w:val="PL"/>
      </w:pPr>
      <w:r>
        <w:t xml:space="preserve">    &lt;/xs:sequence&gt;</w:t>
      </w:r>
    </w:p>
    <w:p w14:paraId="664F9EF5" w14:textId="77777777" w:rsidR="00AE00BA" w:rsidRDefault="00AE00BA" w:rsidP="00AE00BA">
      <w:pPr>
        <w:pStyle w:val="PL"/>
      </w:pPr>
      <w:r>
        <w:t xml:space="preserve">    &lt;xs:anyAttribute namespace="##any" processContents="lax"/&gt;</w:t>
      </w:r>
    </w:p>
    <w:p w14:paraId="179209BA" w14:textId="77777777" w:rsidR="00AE00BA" w:rsidRDefault="00AE00BA" w:rsidP="00AE00BA">
      <w:pPr>
        <w:pStyle w:val="PL"/>
      </w:pPr>
      <w:r>
        <w:t xml:space="preserve">  &lt;/xs:complexType&gt;</w:t>
      </w:r>
    </w:p>
    <w:p w14:paraId="588BED8D" w14:textId="77777777" w:rsidR="00AE00BA" w:rsidRDefault="00AE00BA" w:rsidP="00AE00BA">
      <w:pPr>
        <w:pStyle w:val="PL"/>
      </w:pPr>
    </w:p>
    <w:p w14:paraId="0B2510EB" w14:textId="77777777" w:rsidR="00AE00BA" w:rsidRDefault="00AE00BA" w:rsidP="00AE00BA">
      <w:pPr>
        <w:pStyle w:val="PL"/>
        <w:rPr>
          <w:lang w:eastAsia="en-GB"/>
        </w:rPr>
      </w:pPr>
      <w:r>
        <w:t xml:space="preserve">  &lt;xs:complexType name="pin-mana-rej-info"&gt;</w:t>
      </w:r>
    </w:p>
    <w:p w14:paraId="2806C0EB" w14:textId="77777777" w:rsidR="00AE00BA" w:rsidRDefault="00AE00BA" w:rsidP="00AE00BA">
      <w:pPr>
        <w:pStyle w:val="PL"/>
      </w:pPr>
      <w:r>
        <w:t xml:space="preserve">    &lt;xs:sequence&gt;</w:t>
      </w:r>
    </w:p>
    <w:p w14:paraId="2623BE08" w14:textId="77777777" w:rsidR="00AE00BA" w:rsidRDefault="00AE00BA" w:rsidP="00AE00BA">
      <w:pPr>
        <w:pStyle w:val="PL"/>
      </w:pPr>
      <w:r>
        <w:t xml:space="preserve">     &lt;xs:element name="pin-mana-rej-info" type="pinapp:PinManRej-info" minOccurs="0" maxOccurs="unbounded"/&gt;</w:t>
      </w:r>
    </w:p>
    <w:p w14:paraId="443DF766" w14:textId="77777777" w:rsidR="00AE00BA" w:rsidRDefault="00AE00BA" w:rsidP="00AE00BA">
      <w:pPr>
        <w:pStyle w:val="PL"/>
      </w:pPr>
      <w:r>
        <w:t xml:space="preserve">     &lt;xs:element name="anyExt" type="pinapp:anyExtType" minOccurs="0"/&gt;</w:t>
      </w:r>
    </w:p>
    <w:p w14:paraId="1848CA44" w14:textId="77777777" w:rsidR="00AE00BA" w:rsidRDefault="00AE00BA" w:rsidP="00AE00BA">
      <w:pPr>
        <w:pStyle w:val="PL"/>
      </w:pPr>
      <w:r>
        <w:t xml:space="preserve">     &lt;xs:any namespace="##other" processContents="lax" minOccurs="0" maxOccurs="unbounded"/&gt;</w:t>
      </w:r>
    </w:p>
    <w:p w14:paraId="3B844DBF" w14:textId="77777777" w:rsidR="00AE00BA" w:rsidRDefault="00AE00BA" w:rsidP="00AE00BA">
      <w:pPr>
        <w:pStyle w:val="PL"/>
      </w:pPr>
      <w:r>
        <w:t xml:space="preserve">    &lt;/xs:sequence&gt;</w:t>
      </w:r>
    </w:p>
    <w:p w14:paraId="5DA77752" w14:textId="77777777" w:rsidR="00AE00BA" w:rsidRDefault="00AE00BA" w:rsidP="00AE00BA">
      <w:pPr>
        <w:pStyle w:val="PL"/>
      </w:pPr>
      <w:r>
        <w:t xml:space="preserve">    &lt;xs:anyAttribute namespace="##any" processContents="lax"/&gt;</w:t>
      </w:r>
    </w:p>
    <w:p w14:paraId="7C9963F2" w14:textId="77777777" w:rsidR="00AE00BA" w:rsidRDefault="00AE00BA" w:rsidP="00AE00BA">
      <w:pPr>
        <w:pStyle w:val="PL"/>
      </w:pPr>
      <w:r>
        <w:t xml:space="preserve">  &lt;/xs:complexType&gt;</w:t>
      </w:r>
    </w:p>
    <w:p w14:paraId="239C2EFB" w14:textId="77777777" w:rsidR="00AE00BA" w:rsidRDefault="00AE00BA" w:rsidP="00AE00BA">
      <w:pPr>
        <w:pStyle w:val="PL"/>
      </w:pPr>
    </w:p>
    <w:p w14:paraId="39C31499" w14:textId="77777777" w:rsidR="00AE00BA" w:rsidRDefault="00AE00BA" w:rsidP="00AE00BA">
      <w:pPr>
        <w:pStyle w:val="PL"/>
        <w:rPr>
          <w:lang w:eastAsia="en-GB"/>
        </w:rPr>
      </w:pPr>
      <w:r>
        <w:t xml:space="preserve">  &lt;xs:complexType name="pin-prof-query-req-info"&gt;</w:t>
      </w:r>
    </w:p>
    <w:p w14:paraId="0BF9FB04" w14:textId="77777777" w:rsidR="00AE00BA" w:rsidRDefault="00AE00BA" w:rsidP="00AE00BA">
      <w:pPr>
        <w:pStyle w:val="PL"/>
      </w:pPr>
      <w:r>
        <w:t xml:space="preserve">    &lt;xs:sequence&gt;</w:t>
      </w:r>
    </w:p>
    <w:p w14:paraId="101F7C3B" w14:textId="77777777" w:rsidR="00AE00BA" w:rsidRDefault="00AE00BA" w:rsidP="00AE00BA">
      <w:pPr>
        <w:pStyle w:val="PL"/>
      </w:pPr>
      <w:r>
        <w:t xml:space="preserve">     &lt;xs:element name="pin-prof-query-req" type="pinapp:PinProQueReq-info" minOccurs="0" maxOccurs="unbounded"/&gt;</w:t>
      </w:r>
    </w:p>
    <w:p w14:paraId="22EDAA9E" w14:textId="77777777" w:rsidR="00AE00BA" w:rsidRDefault="00AE00BA" w:rsidP="00AE00BA">
      <w:pPr>
        <w:pStyle w:val="PL"/>
      </w:pPr>
      <w:r>
        <w:t xml:space="preserve">     &lt;xs:element name="anyExt" type="pinapp:anyExtType" minOccurs="0"/&gt;</w:t>
      </w:r>
    </w:p>
    <w:p w14:paraId="12B7384F" w14:textId="77777777" w:rsidR="00AE00BA" w:rsidRDefault="00AE00BA" w:rsidP="00AE00BA">
      <w:pPr>
        <w:pStyle w:val="PL"/>
      </w:pPr>
      <w:r>
        <w:t xml:space="preserve">     &lt;xs:any namespace="##other" processContents="lax" minOccurs="0" maxOccurs="unbounded"/&gt;</w:t>
      </w:r>
    </w:p>
    <w:p w14:paraId="19F7D810" w14:textId="77777777" w:rsidR="00AE00BA" w:rsidRDefault="00AE00BA" w:rsidP="00AE00BA">
      <w:pPr>
        <w:pStyle w:val="PL"/>
      </w:pPr>
      <w:r>
        <w:t xml:space="preserve">    &lt;/xs:sequence&gt;</w:t>
      </w:r>
    </w:p>
    <w:p w14:paraId="54289B7A" w14:textId="77777777" w:rsidR="00AE00BA" w:rsidRDefault="00AE00BA" w:rsidP="00AE00BA">
      <w:pPr>
        <w:pStyle w:val="PL"/>
      </w:pPr>
      <w:r>
        <w:t xml:space="preserve">    &lt;xs:anyAttribute namespace="##any" processContents="lax"/&gt;</w:t>
      </w:r>
    </w:p>
    <w:p w14:paraId="34E183F8" w14:textId="77777777" w:rsidR="00AE00BA" w:rsidRDefault="00AE00BA" w:rsidP="00AE00BA">
      <w:pPr>
        <w:pStyle w:val="PL"/>
      </w:pPr>
      <w:r>
        <w:t xml:space="preserve">  &lt;/xs:complexType&gt;</w:t>
      </w:r>
    </w:p>
    <w:p w14:paraId="4A90831B" w14:textId="77777777" w:rsidR="00AE00BA" w:rsidRDefault="00AE00BA" w:rsidP="00AE00BA">
      <w:pPr>
        <w:pStyle w:val="PL"/>
      </w:pPr>
    </w:p>
    <w:p w14:paraId="25027DA0" w14:textId="77777777" w:rsidR="00AE00BA" w:rsidRDefault="00AE00BA" w:rsidP="00AE00BA">
      <w:pPr>
        <w:pStyle w:val="PL"/>
        <w:rPr>
          <w:lang w:eastAsia="en-GB"/>
        </w:rPr>
      </w:pPr>
      <w:r>
        <w:t xml:space="preserve">  &lt;xs:complexType name="pin-prof-query-acc-info"&gt;</w:t>
      </w:r>
    </w:p>
    <w:p w14:paraId="6B9A1C4B" w14:textId="77777777" w:rsidR="00AE00BA" w:rsidRDefault="00AE00BA" w:rsidP="00AE00BA">
      <w:pPr>
        <w:pStyle w:val="PL"/>
      </w:pPr>
      <w:r>
        <w:t xml:space="preserve">    &lt;xs:sequence&gt;</w:t>
      </w:r>
    </w:p>
    <w:p w14:paraId="123C59CB" w14:textId="77777777" w:rsidR="00AE00BA" w:rsidRDefault="00AE00BA" w:rsidP="00AE00BA">
      <w:pPr>
        <w:pStyle w:val="PL"/>
      </w:pPr>
      <w:r>
        <w:t xml:space="preserve">     &lt;xs:element name="pin-prof-query-acc" type="pinapp:PinProQueAcc-info" minOccurs="0" maxOccurs="unbounded"/&gt;</w:t>
      </w:r>
    </w:p>
    <w:p w14:paraId="304D6DA1" w14:textId="77777777" w:rsidR="00AE00BA" w:rsidRDefault="00AE00BA" w:rsidP="00AE00BA">
      <w:pPr>
        <w:pStyle w:val="PL"/>
      </w:pPr>
      <w:r>
        <w:t xml:space="preserve">     &lt;xs:element name="anyExt" type="pinapp:anyExtType" minOccurs="0"/&gt;</w:t>
      </w:r>
    </w:p>
    <w:p w14:paraId="25738BC3" w14:textId="77777777" w:rsidR="00AE00BA" w:rsidRDefault="00AE00BA" w:rsidP="00AE00BA">
      <w:pPr>
        <w:pStyle w:val="PL"/>
      </w:pPr>
      <w:r>
        <w:t xml:space="preserve">     &lt;xs:any namespace="##other" processContents="lax" minOccurs="0" maxOccurs="unbounded"/&gt;</w:t>
      </w:r>
    </w:p>
    <w:p w14:paraId="5CC57C3F" w14:textId="77777777" w:rsidR="00AE00BA" w:rsidRDefault="00AE00BA" w:rsidP="00AE00BA">
      <w:pPr>
        <w:pStyle w:val="PL"/>
      </w:pPr>
      <w:r>
        <w:t xml:space="preserve">    &lt;/xs:sequence&gt;</w:t>
      </w:r>
    </w:p>
    <w:p w14:paraId="1F3C76DF" w14:textId="77777777" w:rsidR="00AE00BA" w:rsidRDefault="00AE00BA" w:rsidP="00AE00BA">
      <w:pPr>
        <w:pStyle w:val="PL"/>
      </w:pPr>
      <w:r>
        <w:t xml:space="preserve">    &lt;xs:anyAttribute namespace="##any" processContents="lax"/&gt;</w:t>
      </w:r>
    </w:p>
    <w:p w14:paraId="6DA917C2" w14:textId="77777777" w:rsidR="00AE00BA" w:rsidRDefault="00AE00BA" w:rsidP="00AE00BA">
      <w:pPr>
        <w:pStyle w:val="PL"/>
      </w:pPr>
      <w:r>
        <w:t xml:space="preserve">  &lt;/xs:complexType&gt;</w:t>
      </w:r>
    </w:p>
    <w:p w14:paraId="0B016A03" w14:textId="77777777" w:rsidR="00AE00BA" w:rsidRDefault="00AE00BA" w:rsidP="00AE00BA">
      <w:pPr>
        <w:pStyle w:val="PL"/>
      </w:pPr>
    </w:p>
    <w:p w14:paraId="504CA45E" w14:textId="77777777" w:rsidR="00AE00BA" w:rsidRDefault="00AE00BA" w:rsidP="00AE00BA">
      <w:pPr>
        <w:pStyle w:val="PL"/>
        <w:rPr>
          <w:lang w:eastAsia="en-GB"/>
        </w:rPr>
      </w:pPr>
      <w:r>
        <w:t xml:space="preserve">  &lt;xs:complexType name="pin-prof-query-rej-info"&gt;</w:t>
      </w:r>
    </w:p>
    <w:p w14:paraId="274A9B97" w14:textId="77777777" w:rsidR="00AE00BA" w:rsidRDefault="00AE00BA" w:rsidP="00AE00BA">
      <w:pPr>
        <w:pStyle w:val="PL"/>
      </w:pPr>
      <w:r>
        <w:t xml:space="preserve">    &lt;xs:sequence&gt;</w:t>
      </w:r>
    </w:p>
    <w:p w14:paraId="743FC9D7" w14:textId="77777777" w:rsidR="00AE00BA" w:rsidRDefault="00AE00BA" w:rsidP="00AE00BA">
      <w:pPr>
        <w:pStyle w:val="PL"/>
      </w:pPr>
      <w:r>
        <w:t xml:space="preserve">     &lt;xs:element name="pin-prof-query-rej" type="pinapp:PinProQueRej-info" minOccurs="0" maxOccurs="unbounded"/&gt;</w:t>
      </w:r>
    </w:p>
    <w:p w14:paraId="4E2F4314" w14:textId="77777777" w:rsidR="00AE00BA" w:rsidRDefault="00AE00BA" w:rsidP="00AE00BA">
      <w:pPr>
        <w:pStyle w:val="PL"/>
      </w:pPr>
      <w:r>
        <w:lastRenderedPageBreak/>
        <w:t xml:space="preserve">     &lt;xs:element name="anyExt" type="pinapp:anyExtType" minOccurs="0"/&gt;</w:t>
      </w:r>
    </w:p>
    <w:p w14:paraId="062D276B" w14:textId="77777777" w:rsidR="00AE00BA" w:rsidRDefault="00AE00BA" w:rsidP="00AE00BA">
      <w:pPr>
        <w:pStyle w:val="PL"/>
      </w:pPr>
      <w:r>
        <w:t xml:space="preserve">     &lt;xs:any namespace="##other" processContents="lax" minOccurs="0" maxOccurs="unbounded"/&gt;</w:t>
      </w:r>
    </w:p>
    <w:p w14:paraId="0D4DDC7C" w14:textId="77777777" w:rsidR="00AE00BA" w:rsidRDefault="00AE00BA" w:rsidP="00AE00BA">
      <w:pPr>
        <w:pStyle w:val="PL"/>
      </w:pPr>
      <w:r>
        <w:t xml:space="preserve">    &lt;/xs:sequence&gt;</w:t>
      </w:r>
    </w:p>
    <w:p w14:paraId="7F1045C1" w14:textId="77777777" w:rsidR="00AE00BA" w:rsidRDefault="00AE00BA" w:rsidP="00AE00BA">
      <w:pPr>
        <w:pStyle w:val="PL"/>
      </w:pPr>
      <w:r>
        <w:t xml:space="preserve">    &lt;xs:anyAttribute namespace="##any" processContents="lax"/&gt;</w:t>
      </w:r>
    </w:p>
    <w:p w14:paraId="2E50EC9C" w14:textId="77777777" w:rsidR="00AE00BA" w:rsidRDefault="00AE00BA" w:rsidP="00AE00BA">
      <w:pPr>
        <w:pStyle w:val="PL"/>
      </w:pPr>
      <w:r>
        <w:t xml:space="preserve">  &lt;/xs:complexType&gt;</w:t>
      </w:r>
    </w:p>
    <w:p w14:paraId="7191DAEF" w14:textId="77777777" w:rsidR="00AE00BA" w:rsidRDefault="00AE00BA" w:rsidP="00AE00BA">
      <w:pPr>
        <w:pStyle w:val="PL"/>
      </w:pPr>
    </w:p>
    <w:p w14:paraId="038900DC" w14:textId="77777777" w:rsidR="00AE00BA" w:rsidRDefault="00AE00BA" w:rsidP="00AE00BA">
      <w:pPr>
        <w:pStyle w:val="PL"/>
        <w:rPr>
          <w:lang w:eastAsia="en-GB"/>
        </w:rPr>
      </w:pPr>
      <w:r>
        <w:t xml:space="preserve">  &lt;xs:complexType name="pin-service-swi-req-info"&gt;</w:t>
      </w:r>
    </w:p>
    <w:p w14:paraId="39F2991E" w14:textId="77777777" w:rsidR="00AE00BA" w:rsidRDefault="00AE00BA" w:rsidP="00AE00BA">
      <w:pPr>
        <w:pStyle w:val="PL"/>
      </w:pPr>
      <w:r>
        <w:t xml:space="preserve">    &lt;xs:sequence&gt;</w:t>
      </w:r>
    </w:p>
    <w:p w14:paraId="2AE8D949" w14:textId="77777777" w:rsidR="00AE00BA" w:rsidRDefault="00AE00BA" w:rsidP="00AE00BA">
      <w:pPr>
        <w:pStyle w:val="PL"/>
      </w:pPr>
      <w:r>
        <w:t xml:space="preserve">     &lt;xs:element name="pin-service-swi-req" type="pinapp:PinSerSwiReq-info" minOccurs="0" maxOccurs="unbounded"/&gt;</w:t>
      </w:r>
    </w:p>
    <w:p w14:paraId="41E480A3" w14:textId="77777777" w:rsidR="00AE00BA" w:rsidRDefault="00AE00BA" w:rsidP="00AE00BA">
      <w:pPr>
        <w:pStyle w:val="PL"/>
      </w:pPr>
      <w:r>
        <w:t xml:space="preserve">     &lt;xs:element name="anyExt" type="pinapp:anyExtType" minOccurs="0"/&gt;</w:t>
      </w:r>
    </w:p>
    <w:p w14:paraId="7627D31D" w14:textId="77777777" w:rsidR="00AE00BA" w:rsidRDefault="00AE00BA" w:rsidP="00AE00BA">
      <w:pPr>
        <w:pStyle w:val="PL"/>
      </w:pPr>
      <w:r>
        <w:t xml:space="preserve">     &lt;xs:any namespace="##other" processContents="lax" minOccurs="0" maxOccurs="unbounded"/&gt;</w:t>
      </w:r>
    </w:p>
    <w:p w14:paraId="70DB00EF" w14:textId="77777777" w:rsidR="00AE00BA" w:rsidRDefault="00AE00BA" w:rsidP="00AE00BA">
      <w:pPr>
        <w:pStyle w:val="PL"/>
      </w:pPr>
      <w:r>
        <w:t xml:space="preserve">    &lt;/xs:sequence&gt;</w:t>
      </w:r>
    </w:p>
    <w:p w14:paraId="1CBFC557" w14:textId="77777777" w:rsidR="00AE00BA" w:rsidRDefault="00AE00BA" w:rsidP="00AE00BA">
      <w:pPr>
        <w:pStyle w:val="PL"/>
      </w:pPr>
      <w:r>
        <w:t xml:space="preserve">    &lt;xs:anyAttribute namespace="##any" processContents="lax"/&gt;</w:t>
      </w:r>
    </w:p>
    <w:p w14:paraId="04025F78" w14:textId="77777777" w:rsidR="00AE00BA" w:rsidRDefault="00AE00BA" w:rsidP="00AE00BA">
      <w:pPr>
        <w:pStyle w:val="PL"/>
      </w:pPr>
      <w:r>
        <w:t xml:space="preserve">  &lt;/xs:complexType&gt;</w:t>
      </w:r>
    </w:p>
    <w:p w14:paraId="6A152F4B" w14:textId="77777777" w:rsidR="00AE00BA" w:rsidRDefault="00AE00BA" w:rsidP="00AE00BA">
      <w:pPr>
        <w:pStyle w:val="PL"/>
      </w:pPr>
    </w:p>
    <w:p w14:paraId="49C452FF" w14:textId="77777777" w:rsidR="00AE00BA" w:rsidRDefault="00AE00BA" w:rsidP="00AE00BA">
      <w:pPr>
        <w:pStyle w:val="PL"/>
        <w:rPr>
          <w:lang w:eastAsia="en-GB"/>
        </w:rPr>
      </w:pPr>
      <w:r>
        <w:t xml:space="preserve">  &lt;xs:complexType name="pin-service-swi-acc-info"&gt;</w:t>
      </w:r>
    </w:p>
    <w:p w14:paraId="0BB0D90E" w14:textId="77777777" w:rsidR="00AE00BA" w:rsidRDefault="00AE00BA" w:rsidP="00AE00BA">
      <w:pPr>
        <w:pStyle w:val="PL"/>
      </w:pPr>
      <w:r>
        <w:t xml:space="preserve">    &lt;xs:sequence&gt;</w:t>
      </w:r>
    </w:p>
    <w:p w14:paraId="1A83AE74" w14:textId="77777777" w:rsidR="00AE00BA" w:rsidRDefault="00AE00BA" w:rsidP="00AE00BA">
      <w:pPr>
        <w:pStyle w:val="PL"/>
      </w:pPr>
      <w:r>
        <w:t xml:space="preserve">     &lt;xs:element name="pin-service-swi-acc" type="pinapp:PinSerSwiAcc-info" minOccurs="0" maxOccurs="unbounded"/&gt;</w:t>
      </w:r>
    </w:p>
    <w:p w14:paraId="48C84CBD" w14:textId="77777777" w:rsidR="00AE00BA" w:rsidRDefault="00AE00BA" w:rsidP="00AE00BA">
      <w:pPr>
        <w:pStyle w:val="PL"/>
      </w:pPr>
      <w:r>
        <w:t xml:space="preserve">     &lt;xs:element name="anyExt" type="pinapp:anyExtType" minOccurs="0"/&gt;</w:t>
      </w:r>
    </w:p>
    <w:p w14:paraId="4734DC21" w14:textId="77777777" w:rsidR="00AE00BA" w:rsidRDefault="00AE00BA" w:rsidP="00AE00BA">
      <w:pPr>
        <w:pStyle w:val="PL"/>
      </w:pPr>
      <w:r>
        <w:t xml:space="preserve">     &lt;xs:any namespace="##other" processContents="lax" minOccurs="0" maxOccurs="unbounded"/&gt;</w:t>
      </w:r>
    </w:p>
    <w:p w14:paraId="51EDC64A" w14:textId="77777777" w:rsidR="00AE00BA" w:rsidRDefault="00AE00BA" w:rsidP="00AE00BA">
      <w:pPr>
        <w:pStyle w:val="PL"/>
      </w:pPr>
      <w:r>
        <w:t xml:space="preserve">    &lt;/xs:sequence&gt;</w:t>
      </w:r>
    </w:p>
    <w:p w14:paraId="29DCD8BB" w14:textId="77777777" w:rsidR="00AE00BA" w:rsidRDefault="00AE00BA" w:rsidP="00AE00BA">
      <w:pPr>
        <w:pStyle w:val="PL"/>
      </w:pPr>
      <w:r>
        <w:t xml:space="preserve">    &lt;xs:anyAttribute namespace="##any" processContents="lax"/&gt;</w:t>
      </w:r>
    </w:p>
    <w:p w14:paraId="18733B3A" w14:textId="77777777" w:rsidR="00AE00BA" w:rsidRDefault="00AE00BA" w:rsidP="00AE00BA">
      <w:pPr>
        <w:pStyle w:val="PL"/>
      </w:pPr>
      <w:r>
        <w:t xml:space="preserve">  &lt;/xs:complexType&gt;</w:t>
      </w:r>
    </w:p>
    <w:p w14:paraId="17B3E9E1" w14:textId="77777777" w:rsidR="00AE00BA" w:rsidRDefault="00AE00BA" w:rsidP="00AE00BA">
      <w:pPr>
        <w:pStyle w:val="PL"/>
      </w:pPr>
    </w:p>
    <w:p w14:paraId="6C200CFD" w14:textId="77777777" w:rsidR="00AE00BA" w:rsidRDefault="00AE00BA" w:rsidP="00AE00BA">
      <w:pPr>
        <w:pStyle w:val="PL"/>
        <w:rPr>
          <w:lang w:eastAsia="en-GB"/>
        </w:rPr>
      </w:pPr>
      <w:r>
        <w:t xml:space="preserve">  &lt;xs:complexType name="pin-service-swi-rej-info"&gt;</w:t>
      </w:r>
    </w:p>
    <w:p w14:paraId="249F4537" w14:textId="77777777" w:rsidR="00AE00BA" w:rsidRDefault="00AE00BA" w:rsidP="00AE00BA">
      <w:pPr>
        <w:pStyle w:val="PL"/>
      </w:pPr>
      <w:r>
        <w:t xml:space="preserve">    &lt;xs:sequence&gt;</w:t>
      </w:r>
    </w:p>
    <w:p w14:paraId="0D2F19D6" w14:textId="77777777" w:rsidR="00AE00BA" w:rsidRDefault="00AE00BA" w:rsidP="00AE00BA">
      <w:pPr>
        <w:pStyle w:val="PL"/>
      </w:pPr>
      <w:r>
        <w:t xml:space="preserve">     &lt;xs:element name="pin-service-swi-rej" type="pinapp:PinSerSwiRej-info" minOccurs="0" maxOccurs="unbounded"/&gt;</w:t>
      </w:r>
    </w:p>
    <w:p w14:paraId="62FEEBD3" w14:textId="77777777" w:rsidR="00AE00BA" w:rsidRDefault="00AE00BA" w:rsidP="00AE00BA">
      <w:pPr>
        <w:pStyle w:val="PL"/>
      </w:pPr>
      <w:r>
        <w:t xml:space="preserve">     &lt;xs:element name="anyExt" type="pinapp:anyExtType" minOccurs="0"/&gt;</w:t>
      </w:r>
    </w:p>
    <w:p w14:paraId="68A9E99F" w14:textId="77777777" w:rsidR="00AE00BA" w:rsidRDefault="00AE00BA" w:rsidP="00AE00BA">
      <w:pPr>
        <w:pStyle w:val="PL"/>
      </w:pPr>
      <w:r>
        <w:t xml:space="preserve">     &lt;xs:any namespace="##other" processContents="lax" minOccurs="0" maxOccurs="unbounded"/&gt;</w:t>
      </w:r>
    </w:p>
    <w:p w14:paraId="59746F26" w14:textId="77777777" w:rsidR="00AE00BA" w:rsidRDefault="00AE00BA" w:rsidP="00AE00BA">
      <w:pPr>
        <w:pStyle w:val="PL"/>
      </w:pPr>
      <w:r>
        <w:t xml:space="preserve">    &lt;/xs:sequence&gt;</w:t>
      </w:r>
    </w:p>
    <w:p w14:paraId="62D8DE58" w14:textId="77777777" w:rsidR="00AE00BA" w:rsidRDefault="00AE00BA" w:rsidP="00AE00BA">
      <w:pPr>
        <w:pStyle w:val="PL"/>
      </w:pPr>
      <w:r>
        <w:t xml:space="preserve">    &lt;xs:anyAttribute namespace="##any" processContents="lax"/&gt;</w:t>
      </w:r>
    </w:p>
    <w:p w14:paraId="34D6B222" w14:textId="77777777" w:rsidR="00AE00BA" w:rsidRDefault="00AE00BA" w:rsidP="00AE00BA">
      <w:pPr>
        <w:pStyle w:val="PL"/>
      </w:pPr>
      <w:r>
        <w:t xml:space="preserve">  &lt;/xs:complexType&gt;</w:t>
      </w:r>
    </w:p>
    <w:p w14:paraId="2B7C85DD" w14:textId="77777777" w:rsidR="00AE00BA" w:rsidRDefault="00AE00BA" w:rsidP="00AE00BA">
      <w:pPr>
        <w:pStyle w:val="PL"/>
      </w:pPr>
    </w:p>
    <w:p w14:paraId="63283C03" w14:textId="77777777" w:rsidR="00AE00BA" w:rsidRDefault="00AE00BA" w:rsidP="00AE00BA">
      <w:pPr>
        <w:pStyle w:val="PL"/>
        <w:rPr>
          <w:lang w:eastAsia="en-GB"/>
        </w:rPr>
      </w:pPr>
      <w:r>
        <w:t xml:space="preserve">  &lt;xs:complexType name="pin-csc-upd-req-info"&gt;</w:t>
      </w:r>
    </w:p>
    <w:p w14:paraId="199318EE" w14:textId="77777777" w:rsidR="00AE00BA" w:rsidRDefault="00AE00BA" w:rsidP="00AE00BA">
      <w:pPr>
        <w:pStyle w:val="PL"/>
      </w:pPr>
      <w:r>
        <w:t xml:space="preserve">    &lt;xs:sequence&gt;</w:t>
      </w:r>
    </w:p>
    <w:p w14:paraId="3B303422" w14:textId="77777777" w:rsidR="00AE00BA" w:rsidRDefault="00AE00BA" w:rsidP="00AE00BA">
      <w:pPr>
        <w:pStyle w:val="PL"/>
      </w:pPr>
      <w:r>
        <w:t xml:space="preserve">     &lt;xs:element name="pin-csc-upd-req" type="pinapp:PinCscUpdReq-info" minOccurs="0" maxOccurs="unbounded"/&gt;</w:t>
      </w:r>
    </w:p>
    <w:p w14:paraId="434CD5BE" w14:textId="77777777" w:rsidR="00AE00BA" w:rsidRDefault="00AE00BA" w:rsidP="00AE00BA">
      <w:pPr>
        <w:pStyle w:val="PL"/>
      </w:pPr>
      <w:r>
        <w:t xml:space="preserve">     &lt;xs:element name="anyExt" type="pinapp:anyExtType" minOccurs="0"/&gt;</w:t>
      </w:r>
    </w:p>
    <w:p w14:paraId="75B0A83F" w14:textId="77777777" w:rsidR="00AE00BA" w:rsidRDefault="00AE00BA" w:rsidP="00AE00BA">
      <w:pPr>
        <w:pStyle w:val="PL"/>
      </w:pPr>
      <w:r>
        <w:t xml:space="preserve">     &lt;xs:any namespace="##other" processContents="lax" minOccurs="0" maxOccurs="unbounded"/&gt;</w:t>
      </w:r>
    </w:p>
    <w:p w14:paraId="15336B01" w14:textId="77777777" w:rsidR="00AE00BA" w:rsidRDefault="00AE00BA" w:rsidP="00AE00BA">
      <w:pPr>
        <w:pStyle w:val="PL"/>
      </w:pPr>
      <w:r>
        <w:t xml:space="preserve">    &lt;/xs:sequence&gt;</w:t>
      </w:r>
    </w:p>
    <w:p w14:paraId="709CD16A" w14:textId="77777777" w:rsidR="00AE00BA" w:rsidRDefault="00AE00BA" w:rsidP="00AE00BA">
      <w:pPr>
        <w:pStyle w:val="PL"/>
      </w:pPr>
      <w:r>
        <w:t xml:space="preserve">    &lt;xs:anyAttribute namespace="##any" processContents="lax"/&gt;</w:t>
      </w:r>
    </w:p>
    <w:p w14:paraId="4B1AB75C" w14:textId="77777777" w:rsidR="00AE00BA" w:rsidRDefault="00AE00BA" w:rsidP="00AE00BA">
      <w:pPr>
        <w:pStyle w:val="PL"/>
      </w:pPr>
      <w:r>
        <w:t xml:space="preserve">  &lt;/xs:complexType&gt;</w:t>
      </w:r>
    </w:p>
    <w:p w14:paraId="5AF914F8" w14:textId="77777777" w:rsidR="00AE00BA" w:rsidRDefault="00AE00BA" w:rsidP="00AE00BA">
      <w:pPr>
        <w:pStyle w:val="PL"/>
      </w:pPr>
    </w:p>
    <w:p w14:paraId="20A6520D" w14:textId="77777777" w:rsidR="00AE00BA" w:rsidRDefault="00AE00BA" w:rsidP="00AE00BA">
      <w:pPr>
        <w:pStyle w:val="PL"/>
        <w:rPr>
          <w:lang w:eastAsia="en-GB"/>
        </w:rPr>
      </w:pPr>
      <w:r>
        <w:t xml:space="preserve">  &lt;xs:complexType name="pin-csc-upd-acc-info"&gt;</w:t>
      </w:r>
    </w:p>
    <w:p w14:paraId="27A67C0A" w14:textId="77777777" w:rsidR="00AE00BA" w:rsidRDefault="00AE00BA" w:rsidP="00AE00BA">
      <w:pPr>
        <w:pStyle w:val="PL"/>
      </w:pPr>
      <w:r>
        <w:t xml:space="preserve">    &lt;xs:sequence&gt;</w:t>
      </w:r>
    </w:p>
    <w:p w14:paraId="38F151C4" w14:textId="77777777" w:rsidR="00AE00BA" w:rsidRDefault="00AE00BA" w:rsidP="00AE00BA">
      <w:pPr>
        <w:pStyle w:val="PL"/>
      </w:pPr>
      <w:r>
        <w:t xml:space="preserve">     &lt;xs:element name="pin-csc-upd-acc" type="pinapp:PinCscUpdAcc-info" minOccurs="0" maxOccurs="unbounded"/&gt;</w:t>
      </w:r>
    </w:p>
    <w:p w14:paraId="1CDAA6A5" w14:textId="77777777" w:rsidR="00AE00BA" w:rsidRDefault="00AE00BA" w:rsidP="00AE00BA">
      <w:pPr>
        <w:pStyle w:val="PL"/>
      </w:pPr>
      <w:r>
        <w:t xml:space="preserve">     &lt;xs:element name="anyExt" type="pinapp:anyExtType" minOccurs="0"/&gt;</w:t>
      </w:r>
    </w:p>
    <w:p w14:paraId="0B37C4A3" w14:textId="77777777" w:rsidR="00AE00BA" w:rsidRDefault="00AE00BA" w:rsidP="00AE00BA">
      <w:pPr>
        <w:pStyle w:val="PL"/>
      </w:pPr>
      <w:r>
        <w:t xml:space="preserve">     &lt;xs:any namespace="##other" processContents="lax" minOccurs="0" maxOccurs="unbounded"/&gt;</w:t>
      </w:r>
    </w:p>
    <w:p w14:paraId="757F59A2" w14:textId="77777777" w:rsidR="00AE00BA" w:rsidRDefault="00AE00BA" w:rsidP="00AE00BA">
      <w:pPr>
        <w:pStyle w:val="PL"/>
      </w:pPr>
      <w:r>
        <w:t xml:space="preserve">    &lt;/xs:sequence&gt;</w:t>
      </w:r>
    </w:p>
    <w:p w14:paraId="319E9370" w14:textId="77777777" w:rsidR="00AE00BA" w:rsidRDefault="00AE00BA" w:rsidP="00AE00BA">
      <w:pPr>
        <w:pStyle w:val="PL"/>
      </w:pPr>
      <w:r>
        <w:t xml:space="preserve">    &lt;xs:anyAttribute namespace="##any" processContents="lax"/&gt;</w:t>
      </w:r>
    </w:p>
    <w:p w14:paraId="2B8B05A2" w14:textId="77777777" w:rsidR="00AE00BA" w:rsidRDefault="00AE00BA" w:rsidP="00AE00BA">
      <w:pPr>
        <w:pStyle w:val="PL"/>
      </w:pPr>
      <w:r>
        <w:t xml:space="preserve">  &lt;/xs:complexType&gt;</w:t>
      </w:r>
    </w:p>
    <w:p w14:paraId="0F63D871" w14:textId="77777777" w:rsidR="00AE00BA" w:rsidRDefault="00AE00BA" w:rsidP="00AE00BA">
      <w:pPr>
        <w:pStyle w:val="PL"/>
      </w:pPr>
    </w:p>
    <w:p w14:paraId="0473308F" w14:textId="77777777" w:rsidR="00AE00BA" w:rsidRDefault="00AE00BA" w:rsidP="00AE00BA">
      <w:pPr>
        <w:pStyle w:val="PL"/>
        <w:rPr>
          <w:lang w:eastAsia="en-GB"/>
        </w:rPr>
      </w:pPr>
      <w:r>
        <w:t xml:space="preserve">  &lt;xs:complexType name="pin-csc-upd-rej-info"&gt;</w:t>
      </w:r>
    </w:p>
    <w:p w14:paraId="521A98B1" w14:textId="77777777" w:rsidR="00AE00BA" w:rsidRDefault="00AE00BA" w:rsidP="00AE00BA">
      <w:pPr>
        <w:pStyle w:val="PL"/>
      </w:pPr>
      <w:r>
        <w:t xml:space="preserve">    &lt;xs:sequence&gt;</w:t>
      </w:r>
    </w:p>
    <w:p w14:paraId="6160A7B9" w14:textId="77777777" w:rsidR="00AE00BA" w:rsidRDefault="00AE00BA" w:rsidP="00AE00BA">
      <w:pPr>
        <w:pStyle w:val="PL"/>
      </w:pPr>
      <w:r>
        <w:t xml:space="preserve">     &lt;xs:element name="pin-csc-upd-rej" type="pinapp:PinCscUpdRej-info" minOccurs="0" maxOccurs="unbounded"/&gt;</w:t>
      </w:r>
    </w:p>
    <w:p w14:paraId="540F53D9" w14:textId="77777777" w:rsidR="00AE00BA" w:rsidRDefault="00AE00BA" w:rsidP="00AE00BA">
      <w:pPr>
        <w:pStyle w:val="PL"/>
      </w:pPr>
      <w:r>
        <w:t xml:space="preserve">     &lt;xs:element name="anyExt" type="pinapp:anyExtType" minOccurs="0"/&gt;</w:t>
      </w:r>
    </w:p>
    <w:p w14:paraId="6B109E65" w14:textId="77777777" w:rsidR="00AE00BA" w:rsidRDefault="00AE00BA" w:rsidP="00AE00BA">
      <w:pPr>
        <w:pStyle w:val="PL"/>
      </w:pPr>
      <w:r>
        <w:t xml:space="preserve">     &lt;xs:any namespace="##other" processContents="lax" minOccurs="0" maxOccurs="unbounded"/&gt;</w:t>
      </w:r>
    </w:p>
    <w:p w14:paraId="77997E7A" w14:textId="77777777" w:rsidR="00AE00BA" w:rsidRDefault="00AE00BA" w:rsidP="00AE00BA">
      <w:pPr>
        <w:pStyle w:val="PL"/>
      </w:pPr>
      <w:r>
        <w:t xml:space="preserve">    &lt;/xs:sequence&gt;</w:t>
      </w:r>
    </w:p>
    <w:p w14:paraId="5695FCD7" w14:textId="77777777" w:rsidR="00AE00BA" w:rsidRDefault="00AE00BA" w:rsidP="00AE00BA">
      <w:pPr>
        <w:pStyle w:val="PL"/>
      </w:pPr>
      <w:r>
        <w:t xml:space="preserve">    &lt;xs:anyAttribute namespace="##any" processContents="lax"/&gt;</w:t>
      </w:r>
    </w:p>
    <w:p w14:paraId="53119AF2" w14:textId="77777777" w:rsidR="00AE00BA" w:rsidRDefault="00AE00BA" w:rsidP="00AE00BA">
      <w:pPr>
        <w:pStyle w:val="PL"/>
      </w:pPr>
      <w:r>
        <w:t xml:space="preserve">  &lt;/xs:complexType&gt;</w:t>
      </w:r>
    </w:p>
    <w:p w14:paraId="657223C2" w14:textId="77777777" w:rsidR="00AE00BA" w:rsidRDefault="00AE00BA" w:rsidP="00AE00BA">
      <w:pPr>
        <w:pStyle w:val="PL"/>
      </w:pPr>
    </w:p>
    <w:p w14:paraId="66D2AE41" w14:textId="77777777" w:rsidR="00AE00BA" w:rsidRDefault="00AE00BA" w:rsidP="00AE00BA">
      <w:pPr>
        <w:pStyle w:val="PL"/>
        <w:rPr>
          <w:lang w:eastAsia="en-GB"/>
        </w:rPr>
      </w:pPr>
      <w:r>
        <w:t xml:space="preserve">  &lt;xs:complexType name="pin-auth-req-info"&gt;</w:t>
      </w:r>
    </w:p>
    <w:p w14:paraId="3B73D937" w14:textId="77777777" w:rsidR="00AE00BA" w:rsidRDefault="00AE00BA" w:rsidP="00AE00BA">
      <w:pPr>
        <w:pStyle w:val="PL"/>
      </w:pPr>
      <w:r>
        <w:t xml:space="preserve">    &lt;xs:sequence&gt;</w:t>
      </w:r>
    </w:p>
    <w:p w14:paraId="6660F882" w14:textId="77777777" w:rsidR="00AE00BA" w:rsidRDefault="00AE00BA" w:rsidP="00AE00BA">
      <w:pPr>
        <w:pStyle w:val="PL"/>
      </w:pPr>
      <w:r>
        <w:t xml:space="preserve">     &lt;xs:element name="pin-auth-req" type="pinapp:PinAuthReq-info" minOccurs="0" maxOccurs="unbounded"/&gt;</w:t>
      </w:r>
    </w:p>
    <w:p w14:paraId="312A71CA" w14:textId="77777777" w:rsidR="00AE00BA" w:rsidRDefault="00AE00BA" w:rsidP="00AE00BA">
      <w:pPr>
        <w:pStyle w:val="PL"/>
      </w:pPr>
      <w:r>
        <w:t xml:space="preserve">     &lt;xs:element name="anyExt" type="pinapp:anyExtType" minOccurs="0"/&gt;</w:t>
      </w:r>
    </w:p>
    <w:p w14:paraId="445C0EB3" w14:textId="77777777" w:rsidR="00AE00BA" w:rsidRDefault="00AE00BA" w:rsidP="00AE00BA">
      <w:pPr>
        <w:pStyle w:val="PL"/>
      </w:pPr>
      <w:r>
        <w:t xml:space="preserve">     &lt;xs:any namespace="##other" processContents="lax" minOccurs="0" maxOccurs="unbounded"/&gt;</w:t>
      </w:r>
    </w:p>
    <w:p w14:paraId="1AACCB56" w14:textId="77777777" w:rsidR="00AE00BA" w:rsidRDefault="00AE00BA" w:rsidP="00AE00BA">
      <w:pPr>
        <w:pStyle w:val="PL"/>
      </w:pPr>
      <w:r>
        <w:t xml:space="preserve">    &lt;/xs:sequence&gt;</w:t>
      </w:r>
    </w:p>
    <w:p w14:paraId="720161B4" w14:textId="77777777" w:rsidR="00AE00BA" w:rsidRDefault="00AE00BA" w:rsidP="00AE00BA">
      <w:pPr>
        <w:pStyle w:val="PL"/>
      </w:pPr>
      <w:r>
        <w:t xml:space="preserve">    &lt;xs:anyAttribute namespace="##any" processContents="lax"/&gt;</w:t>
      </w:r>
    </w:p>
    <w:p w14:paraId="3A0E30D3" w14:textId="77777777" w:rsidR="00AE00BA" w:rsidRDefault="00AE00BA" w:rsidP="00AE00BA">
      <w:pPr>
        <w:pStyle w:val="PL"/>
      </w:pPr>
      <w:r>
        <w:t xml:space="preserve">  &lt;/xs:complexType&gt;</w:t>
      </w:r>
    </w:p>
    <w:p w14:paraId="4D73E0FF" w14:textId="77777777" w:rsidR="00AE00BA" w:rsidRDefault="00AE00BA" w:rsidP="00AE00BA">
      <w:pPr>
        <w:pStyle w:val="PL"/>
      </w:pPr>
    </w:p>
    <w:p w14:paraId="718B8860" w14:textId="77777777" w:rsidR="00AE00BA" w:rsidRDefault="00AE00BA" w:rsidP="00AE00BA">
      <w:pPr>
        <w:pStyle w:val="PL"/>
        <w:rPr>
          <w:lang w:eastAsia="en-GB"/>
        </w:rPr>
      </w:pPr>
      <w:r>
        <w:t xml:space="preserve">  &lt;xs:complexType name="pin-auth-acc-info"&gt;</w:t>
      </w:r>
    </w:p>
    <w:p w14:paraId="10FBC0BE" w14:textId="77777777" w:rsidR="00AE00BA" w:rsidRDefault="00AE00BA" w:rsidP="00AE00BA">
      <w:pPr>
        <w:pStyle w:val="PL"/>
      </w:pPr>
      <w:r>
        <w:t xml:space="preserve">    &lt;xs:sequence&gt;</w:t>
      </w:r>
    </w:p>
    <w:p w14:paraId="251DE1DD" w14:textId="77777777" w:rsidR="00AE00BA" w:rsidRDefault="00AE00BA" w:rsidP="00AE00BA">
      <w:pPr>
        <w:pStyle w:val="PL"/>
      </w:pPr>
      <w:r>
        <w:lastRenderedPageBreak/>
        <w:t xml:space="preserve">     &lt;xs:element name="pin-auth-acc" type="pinapp:PinAuthAcc-info" minOccurs="0" maxOccurs="unbounded"/&gt;</w:t>
      </w:r>
    </w:p>
    <w:p w14:paraId="066E8E8A" w14:textId="77777777" w:rsidR="00AE00BA" w:rsidRDefault="00AE00BA" w:rsidP="00AE00BA">
      <w:pPr>
        <w:pStyle w:val="PL"/>
      </w:pPr>
      <w:r>
        <w:t xml:space="preserve">     &lt;xs:element name="anyExt" type="pinapp:anyExtType" minOccurs="0"/&gt;</w:t>
      </w:r>
    </w:p>
    <w:p w14:paraId="5A5F00E6" w14:textId="77777777" w:rsidR="00AE00BA" w:rsidRDefault="00AE00BA" w:rsidP="00AE00BA">
      <w:pPr>
        <w:pStyle w:val="PL"/>
      </w:pPr>
      <w:r>
        <w:t xml:space="preserve">     &lt;xs:any namespace="##other" processContents="lax" minOccurs="0" maxOccurs="unbounded"/&gt;</w:t>
      </w:r>
    </w:p>
    <w:p w14:paraId="09B25D50" w14:textId="77777777" w:rsidR="00AE00BA" w:rsidRDefault="00AE00BA" w:rsidP="00AE00BA">
      <w:pPr>
        <w:pStyle w:val="PL"/>
      </w:pPr>
      <w:r>
        <w:t xml:space="preserve">    &lt;/xs:sequence&gt;</w:t>
      </w:r>
    </w:p>
    <w:p w14:paraId="1AB26CCE" w14:textId="77777777" w:rsidR="00AE00BA" w:rsidRDefault="00AE00BA" w:rsidP="00AE00BA">
      <w:pPr>
        <w:pStyle w:val="PL"/>
      </w:pPr>
      <w:r>
        <w:t xml:space="preserve">    &lt;xs:anyAttribute namespace="##any" processContents="lax"/&gt;</w:t>
      </w:r>
    </w:p>
    <w:p w14:paraId="4A04CACA" w14:textId="77777777" w:rsidR="00AE00BA" w:rsidRDefault="00AE00BA" w:rsidP="00AE00BA">
      <w:pPr>
        <w:pStyle w:val="PL"/>
      </w:pPr>
      <w:r>
        <w:t xml:space="preserve">  &lt;/xs:complexType&gt;</w:t>
      </w:r>
    </w:p>
    <w:p w14:paraId="34E48AD0" w14:textId="77777777" w:rsidR="00AE00BA" w:rsidRDefault="00AE00BA" w:rsidP="00AE00BA">
      <w:pPr>
        <w:pStyle w:val="PL"/>
      </w:pPr>
    </w:p>
    <w:p w14:paraId="3EAE28D3" w14:textId="77777777" w:rsidR="00AE00BA" w:rsidRDefault="00AE00BA" w:rsidP="00AE00BA">
      <w:pPr>
        <w:pStyle w:val="PL"/>
        <w:rPr>
          <w:lang w:eastAsia="en-GB"/>
        </w:rPr>
      </w:pPr>
      <w:r>
        <w:t xml:space="preserve">  &lt;xs:complexType name="pin-auth-rej-info"&gt;</w:t>
      </w:r>
    </w:p>
    <w:p w14:paraId="3A6109A2" w14:textId="77777777" w:rsidR="00AE00BA" w:rsidRDefault="00AE00BA" w:rsidP="00AE00BA">
      <w:pPr>
        <w:pStyle w:val="PL"/>
      </w:pPr>
      <w:r>
        <w:t xml:space="preserve">    &lt;xs:sequence&gt;</w:t>
      </w:r>
    </w:p>
    <w:p w14:paraId="37BB63AB" w14:textId="77777777" w:rsidR="00AE00BA" w:rsidRDefault="00AE00BA" w:rsidP="00AE00BA">
      <w:pPr>
        <w:pStyle w:val="PL"/>
      </w:pPr>
      <w:r>
        <w:t xml:space="preserve">     &lt;xs:element name="pin-auth-rej" type="pinapp:PinAuthRej-info" minOccurs="0" maxOccurs="unbounded"/&gt;</w:t>
      </w:r>
    </w:p>
    <w:p w14:paraId="2AEB6C77" w14:textId="77777777" w:rsidR="00AE00BA" w:rsidRDefault="00AE00BA" w:rsidP="00AE00BA">
      <w:pPr>
        <w:pStyle w:val="PL"/>
      </w:pPr>
      <w:r>
        <w:t xml:space="preserve">     &lt;xs:element name="anyExt" type="pinapp:anyExtType" minOccurs="0"/&gt;</w:t>
      </w:r>
    </w:p>
    <w:p w14:paraId="24ACE6CD" w14:textId="77777777" w:rsidR="00AE00BA" w:rsidRDefault="00AE00BA" w:rsidP="00AE00BA">
      <w:pPr>
        <w:pStyle w:val="PL"/>
      </w:pPr>
      <w:r>
        <w:t xml:space="preserve">     &lt;xs:any namespace="##other" processContents="lax" minOccurs="0" maxOccurs="unbounded"/&gt;</w:t>
      </w:r>
    </w:p>
    <w:p w14:paraId="181F0A96" w14:textId="77777777" w:rsidR="00AE00BA" w:rsidRDefault="00AE00BA" w:rsidP="00AE00BA">
      <w:pPr>
        <w:pStyle w:val="PL"/>
      </w:pPr>
      <w:r>
        <w:t xml:space="preserve">    &lt;/xs:sequence&gt;</w:t>
      </w:r>
    </w:p>
    <w:p w14:paraId="79E5D43C" w14:textId="77777777" w:rsidR="00AE00BA" w:rsidRDefault="00AE00BA" w:rsidP="00AE00BA">
      <w:pPr>
        <w:pStyle w:val="PL"/>
      </w:pPr>
      <w:r>
        <w:t xml:space="preserve">    &lt;xs:anyAttribute namespace="##any" processContents="lax"/&gt;</w:t>
      </w:r>
    </w:p>
    <w:p w14:paraId="010C0766" w14:textId="77777777" w:rsidR="00AE00BA" w:rsidRDefault="00AE00BA" w:rsidP="00AE00BA">
      <w:pPr>
        <w:pStyle w:val="PL"/>
      </w:pPr>
      <w:r>
        <w:t xml:space="preserve">  &lt;/xs:complexType&gt;</w:t>
      </w:r>
    </w:p>
    <w:p w14:paraId="4584826F" w14:textId="77777777" w:rsidR="00AE00BA" w:rsidRDefault="00AE00BA" w:rsidP="00AE00BA">
      <w:pPr>
        <w:pStyle w:val="PL"/>
      </w:pPr>
    </w:p>
    <w:p w14:paraId="078CC6E1" w14:textId="77777777" w:rsidR="00AE00BA" w:rsidRDefault="00AE00BA" w:rsidP="00AE00BA">
      <w:pPr>
        <w:pStyle w:val="PL"/>
        <w:rPr>
          <w:lang w:eastAsia="en-GB"/>
        </w:rPr>
      </w:pPr>
      <w:r>
        <w:t xml:space="preserve">  &lt;xs:complexType name="pin-sta-sub-req-info"&gt;</w:t>
      </w:r>
    </w:p>
    <w:p w14:paraId="3EB6498E" w14:textId="77777777" w:rsidR="00AE00BA" w:rsidRDefault="00AE00BA" w:rsidP="00AE00BA">
      <w:pPr>
        <w:pStyle w:val="PL"/>
      </w:pPr>
      <w:r>
        <w:t xml:space="preserve">    &lt;xs:sequence&gt;</w:t>
      </w:r>
    </w:p>
    <w:p w14:paraId="72309FAE" w14:textId="77777777" w:rsidR="00AE00BA" w:rsidRDefault="00AE00BA" w:rsidP="00AE00BA">
      <w:pPr>
        <w:pStyle w:val="PL"/>
      </w:pPr>
      <w:r>
        <w:t xml:space="preserve">     &lt;xs:element name="pin-sta-sub-req" type="pinapp:PinStaSubReq-info" minOccurs="0" maxOccurs="unbounded"/&gt;</w:t>
      </w:r>
    </w:p>
    <w:p w14:paraId="4E6AC0E9" w14:textId="77777777" w:rsidR="00AE00BA" w:rsidRDefault="00AE00BA" w:rsidP="00AE00BA">
      <w:pPr>
        <w:pStyle w:val="PL"/>
      </w:pPr>
      <w:r>
        <w:t xml:space="preserve">     &lt;xs:element name="anyExt" type="pinapp:anyExtType" minOccurs="0"/&gt;</w:t>
      </w:r>
    </w:p>
    <w:p w14:paraId="7077774B" w14:textId="77777777" w:rsidR="00AE00BA" w:rsidRDefault="00AE00BA" w:rsidP="00AE00BA">
      <w:pPr>
        <w:pStyle w:val="PL"/>
      </w:pPr>
      <w:r>
        <w:t xml:space="preserve">     &lt;xs:any namespace="##other" processContents="lax" minOccurs="0" maxOccurs="unbounded"/&gt;</w:t>
      </w:r>
    </w:p>
    <w:p w14:paraId="3228717B" w14:textId="77777777" w:rsidR="00AE00BA" w:rsidRDefault="00AE00BA" w:rsidP="00AE00BA">
      <w:pPr>
        <w:pStyle w:val="PL"/>
      </w:pPr>
      <w:r>
        <w:t xml:space="preserve">    &lt;/xs:sequence&gt;</w:t>
      </w:r>
    </w:p>
    <w:p w14:paraId="549651A0" w14:textId="77777777" w:rsidR="00AE00BA" w:rsidRDefault="00AE00BA" w:rsidP="00AE00BA">
      <w:pPr>
        <w:pStyle w:val="PL"/>
      </w:pPr>
      <w:r>
        <w:t xml:space="preserve">    &lt;xs:anyAttribute namespace="##any" processContents="lax"/&gt;</w:t>
      </w:r>
    </w:p>
    <w:p w14:paraId="25C64E14" w14:textId="77777777" w:rsidR="00AE00BA" w:rsidRDefault="00AE00BA" w:rsidP="00AE00BA">
      <w:pPr>
        <w:pStyle w:val="PL"/>
      </w:pPr>
      <w:r>
        <w:t xml:space="preserve">  &lt;/xs:complexType&gt;</w:t>
      </w:r>
    </w:p>
    <w:p w14:paraId="43AE1EC5" w14:textId="77777777" w:rsidR="00AE00BA" w:rsidRDefault="00AE00BA" w:rsidP="00AE00BA">
      <w:pPr>
        <w:pStyle w:val="PL"/>
      </w:pPr>
    </w:p>
    <w:p w14:paraId="09DF4CAD" w14:textId="77777777" w:rsidR="00AE00BA" w:rsidRDefault="00AE00BA" w:rsidP="00AE00BA">
      <w:pPr>
        <w:pStyle w:val="PL"/>
        <w:rPr>
          <w:lang w:eastAsia="en-GB"/>
        </w:rPr>
      </w:pPr>
      <w:r>
        <w:t xml:space="preserve">  &lt;xs:complexType name="pin-sta-sub-acc-info"&gt;</w:t>
      </w:r>
    </w:p>
    <w:p w14:paraId="568D4BE8" w14:textId="77777777" w:rsidR="00AE00BA" w:rsidRDefault="00AE00BA" w:rsidP="00AE00BA">
      <w:pPr>
        <w:pStyle w:val="PL"/>
      </w:pPr>
      <w:r>
        <w:t xml:space="preserve">    &lt;xs:sequence&gt;</w:t>
      </w:r>
    </w:p>
    <w:p w14:paraId="05A5F2EE" w14:textId="77777777" w:rsidR="00AE00BA" w:rsidRDefault="00AE00BA" w:rsidP="00AE00BA">
      <w:pPr>
        <w:pStyle w:val="PL"/>
      </w:pPr>
      <w:r>
        <w:t xml:space="preserve">     &lt;xs:element name="pin-sta-sub-acc" type="pinapp:PinStaSubAcc-info" minOccurs="0" maxOccurs="unbounded"/&gt;</w:t>
      </w:r>
    </w:p>
    <w:p w14:paraId="4A653A4D" w14:textId="77777777" w:rsidR="00AE00BA" w:rsidRDefault="00AE00BA" w:rsidP="00AE00BA">
      <w:pPr>
        <w:pStyle w:val="PL"/>
      </w:pPr>
      <w:r>
        <w:t xml:space="preserve">     &lt;xs:element name="anyExt" type="pinapp:anyExtType" minOccurs="0"/&gt;</w:t>
      </w:r>
    </w:p>
    <w:p w14:paraId="287A6B66" w14:textId="77777777" w:rsidR="00AE00BA" w:rsidRDefault="00AE00BA" w:rsidP="00AE00BA">
      <w:pPr>
        <w:pStyle w:val="PL"/>
      </w:pPr>
      <w:r>
        <w:t xml:space="preserve">     &lt;xs:any namespace="##other" processContents="lax" minOccurs="0" maxOccurs="unbounded"/&gt;</w:t>
      </w:r>
    </w:p>
    <w:p w14:paraId="7B76F035" w14:textId="77777777" w:rsidR="00AE00BA" w:rsidRDefault="00AE00BA" w:rsidP="00AE00BA">
      <w:pPr>
        <w:pStyle w:val="PL"/>
      </w:pPr>
      <w:r>
        <w:t xml:space="preserve">    &lt;/xs:sequence&gt;</w:t>
      </w:r>
    </w:p>
    <w:p w14:paraId="1CEA1E63" w14:textId="77777777" w:rsidR="00AE00BA" w:rsidRDefault="00AE00BA" w:rsidP="00AE00BA">
      <w:pPr>
        <w:pStyle w:val="PL"/>
      </w:pPr>
      <w:r>
        <w:t xml:space="preserve">    &lt;xs:anyAttribute namespace="##any" processContents="lax"/&gt;</w:t>
      </w:r>
    </w:p>
    <w:p w14:paraId="5C9C7CA0" w14:textId="77777777" w:rsidR="00AE00BA" w:rsidRDefault="00AE00BA" w:rsidP="00AE00BA">
      <w:pPr>
        <w:pStyle w:val="PL"/>
      </w:pPr>
      <w:r>
        <w:t xml:space="preserve">  &lt;/xs:complexType&gt;</w:t>
      </w:r>
    </w:p>
    <w:p w14:paraId="7A65FCF5" w14:textId="77777777" w:rsidR="00AE00BA" w:rsidRDefault="00AE00BA" w:rsidP="00AE00BA">
      <w:pPr>
        <w:pStyle w:val="PL"/>
      </w:pPr>
    </w:p>
    <w:p w14:paraId="35A6465B" w14:textId="77777777" w:rsidR="00AE00BA" w:rsidRDefault="00AE00BA" w:rsidP="00AE00BA">
      <w:pPr>
        <w:pStyle w:val="PL"/>
        <w:rPr>
          <w:lang w:eastAsia="en-GB"/>
        </w:rPr>
      </w:pPr>
      <w:r>
        <w:t xml:space="preserve">  &lt;xs:complexType name="pin-sta-sub-rej-info"&gt;</w:t>
      </w:r>
    </w:p>
    <w:p w14:paraId="46E5D492" w14:textId="77777777" w:rsidR="00AE00BA" w:rsidRDefault="00AE00BA" w:rsidP="00AE00BA">
      <w:pPr>
        <w:pStyle w:val="PL"/>
      </w:pPr>
      <w:r>
        <w:t xml:space="preserve">    &lt;xs:sequence&gt;</w:t>
      </w:r>
    </w:p>
    <w:p w14:paraId="7A18B1C3" w14:textId="77777777" w:rsidR="00AE00BA" w:rsidRDefault="00AE00BA" w:rsidP="00AE00BA">
      <w:pPr>
        <w:pStyle w:val="PL"/>
      </w:pPr>
      <w:r>
        <w:t xml:space="preserve">     &lt;xs:element name="pin-sta-sub-rej" type="pinapp:PinStaSubRej-info" minOccurs="0" maxOccurs="unbounded"/&gt;</w:t>
      </w:r>
    </w:p>
    <w:p w14:paraId="2068860B" w14:textId="77777777" w:rsidR="00AE00BA" w:rsidRDefault="00AE00BA" w:rsidP="00AE00BA">
      <w:pPr>
        <w:pStyle w:val="PL"/>
      </w:pPr>
      <w:r>
        <w:t xml:space="preserve">     &lt;xs:element name="anyExt" type="pinapp:anyExtType" minOccurs="0"/&gt;</w:t>
      </w:r>
    </w:p>
    <w:p w14:paraId="64EB25BE" w14:textId="77777777" w:rsidR="00AE00BA" w:rsidRDefault="00AE00BA" w:rsidP="00AE00BA">
      <w:pPr>
        <w:pStyle w:val="PL"/>
      </w:pPr>
      <w:r>
        <w:t xml:space="preserve">     &lt;xs:any namespace="##other" processContents="lax" minOccurs="0" maxOccurs="unbounded"/&gt;</w:t>
      </w:r>
    </w:p>
    <w:p w14:paraId="2C13CA62" w14:textId="77777777" w:rsidR="00AE00BA" w:rsidRDefault="00AE00BA" w:rsidP="00AE00BA">
      <w:pPr>
        <w:pStyle w:val="PL"/>
      </w:pPr>
      <w:r>
        <w:t xml:space="preserve">    &lt;/xs:sequence&gt;</w:t>
      </w:r>
    </w:p>
    <w:p w14:paraId="0E47DBB6" w14:textId="77777777" w:rsidR="00AE00BA" w:rsidRDefault="00AE00BA" w:rsidP="00AE00BA">
      <w:pPr>
        <w:pStyle w:val="PL"/>
      </w:pPr>
      <w:r>
        <w:t xml:space="preserve">    &lt;xs:anyAttribute namespace="##any" processContents="lax"/&gt;</w:t>
      </w:r>
    </w:p>
    <w:p w14:paraId="75C47AE1" w14:textId="77777777" w:rsidR="00AE00BA" w:rsidRDefault="00AE00BA" w:rsidP="00AE00BA">
      <w:pPr>
        <w:pStyle w:val="PL"/>
      </w:pPr>
      <w:r>
        <w:t xml:space="preserve">  &lt;/xs:complexType&gt;</w:t>
      </w:r>
    </w:p>
    <w:p w14:paraId="0DAAF890" w14:textId="77777777" w:rsidR="00AE00BA" w:rsidRDefault="00AE00BA" w:rsidP="00AE00BA">
      <w:pPr>
        <w:pStyle w:val="PL"/>
      </w:pPr>
    </w:p>
    <w:p w14:paraId="730E524C" w14:textId="77777777" w:rsidR="00AE00BA" w:rsidRDefault="00AE00BA" w:rsidP="00AE00BA">
      <w:pPr>
        <w:pStyle w:val="PL"/>
        <w:rPr>
          <w:lang w:eastAsia="en-GB"/>
        </w:rPr>
      </w:pPr>
      <w:r>
        <w:t xml:space="preserve">  &lt;xs:complexType name="pin-sta-upd-req-info"&gt;</w:t>
      </w:r>
    </w:p>
    <w:p w14:paraId="07783156" w14:textId="77777777" w:rsidR="00AE00BA" w:rsidRDefault="00AE00BA" w:rsidP="00AE00BA">
      <w:pPr>
        <w:pStyle w:val="PL"/>
      </w:pPr>
      <w:r>
        <w:t xml:space="preserve">    &lt;xs:sequence&gt;</w:t>
      </w:r>
    </w:p>
    <w:p w14:paraId="2909704F" w14:textId="77777777" w:rsidR="00AE00BA" w:rsidRDefault="00AE00BA" w:rsidP="00AE00BA">
      <w:pPr>
        <w:pStyle w:val="PL"/>
      </w:pPr>
      <w:r>
        <w:t xml:space="preserve">     &lt;xs:element name="pin-sta-upd-req" type="pinapp:PinStaUpdReq-info" minOccurs="0" maxOccurs="unbounded"/&gt;</w:t>
      </w:r>
    </w:p>
    <w:p w14:paraId="6A2645C9" w14:textId="77777777" w:rsidR="00AE00BA" w:rsidRDefault="00AE00BA" w:rsidP="00AE00BA">
      <w:pPr>
        <w:pStyle w:val="PL"/>
      </w:pPr>
      <w:r>
        <w:t xml:space="preserve">     &lt;xs:element name="anyExt" type="pinapp:anyExtType" minOccurs="0"/&gt;</w:t>
      </w:r>
    </w:p>
    <w:p w14:paraId="59502DF9" w14:textId="77777777" w:rsidR="00AE00BA" w:rsidRDefault="00AE00BA" w:rsidP="00AE00BA">
      <w:pPr>
        <w:pStyle w:val="PL"/>
      </w:pPr>
      <w:r>
        <w:t xml:space="preserve">     &lt;xs:any namespace="##other" processContents="lax" minOccurs="0" maxOccurs="unbounded"/&gt;</w:t>
      </w:r>
    </w:p>
    <w:p w14:paraId="74009041" w14:textId="77777777" w:rsidR="00AE00BA" w:rsidRDefault="00AE00BA" w:rsidP="00AE00BA">
      <w:pPr>
        <w:pStyle w:val="PL"/>
      </w:pPr>
      <w:r>
        <w:t xml:space="preserve">    &lt;/xs:sequence&gt;</w:t>
      </w:r>
    </w:p>
    <w:p w14:paraId="54AB15E8" w14:textId="77777777" w:rsidR="00AE00BA" w:rsidRDefault="00AE00BA" w:rsidP="00AE00BA">
      <w:pPr>
        <w:pStyle w:val="PL"/>
      </w:pPr>
      <w:r>
        <w:t xml:space="preserve">    &lt;xs:anyAttribute namespace="##any" processContents="lax"/&gt;</w:t>
      </w:r>
    </w:p>
    <w:p w14:paraId="42744EB5" w14:textId="77777777" w:rsidR="00AE00BA" w:rsidRDefault="00AE00BA" w:rsidP="00AE00BA">
      <w:pPr>
        <w:pStyle w:val="PL"/>
      </w:pPr>
      <w:r>
        <w:t xml:space="preserve">  &lt;/xs:complexType&gt;</w:t>
      </w:r>
    </w:p>
    <w:p w14:paraId="02FC3F0A" w14:textId="77777777" w:rsidR="00AE00BA" w:rsidRDefault="00AE00BA" w:rsidP="00AE00BA">
      <w:pPr>
        <w:pStyle w:val="PL"/>
      </w:pPr>
    </w:p>
    <w:p w14:paraId="220B0879" w14:textId="77777777" w:rsidR="00AE00BA" w:rsidRDefault="00AE00BA" w:rsidP="00AE00BA">
      <w:pPr>
        <w:pStyle w:val="PL"/>
        <w:rPr>
          <w:lang w:eastAsia="en-GB"/>
        </w:rPr>
      </w:pPr>
      <w:r>
        <w:t xml:space="preserve">  &lt;xs:complexType name="pin-sta-upd-acc-info"&gt;</w:t>
      </w:r>
    </w:p>
    <w:p w14:paraId="1C50D963" w14:textId="77777777" w:rsidR="00AE00BA" w:rsidRDefault="00AE00BA" w:rsidP="00AE00BA">
      <w:pPr>
        <w:pStyle w:val="PL"/>
      </w:pPr>
      <w:r>
        <w:t xml:space="preserve">    &lt;xs:sequence&gt;</w:t>
      </w:r>
    </w:p>
    <w:p w14:paraId="64B063C2" w14:textId="77777777" w:rsidR="00AE00BA" w:rsidRDefault="00AE00BA" w:rsidP="00AE00BA">
      <w:pPr>
        <w:pStyle w:val="PL"/>
      </w:pPr>
      <w:r>
        <w:t xml:space="preserve">     &lt;xs:element name="pin-sta-upd-acc" type="pinapp:PinStaUpdAcc-info" minOccurs="0" maxOccurs="unbounded"/&gt;</w:t>
      </w:r>
    </w:p>
    <w:p w14:paraId="5DEFFD8A" w14:textId="77777777" w:rsidR="00AE00BA" w:rsidRDefault="00AE00BA" w:rsidP="00AE00BA">
      <w:pPr>
        <w:pStyle w:val="PL"/>
      </w:pPr>
      <w:r>
        <w:t xml:space="preserve">     &lt;xs:element name="anyExt" type="pinapp:anyExtType" minOccurs="0"/&gt;</w:t>
      </w:r>
    </w:p>
    <w:p w14:paraId="5ADE7ED5" w14:textId="77777777" w:rsidR="00AE00BA" w:rsidRDefault="00AE00BA" w:rsidP="00AE00BA">
      <w:pPr>
        <w:pStyle w:val="PL"/>
      </w:pPr>
      <w:r>
        <w:t xml:space="preserve">     &lt;xs:any namespace="##other" processContents="lax" minOccurs="0" maxOccurs="unbounded"/&gt;</w:t>
      </w:r>
    </w:p>
    <w:p w14:paraId="24B49A35" w14:textId="77777777" w:rsidR="00AE00BA" w:rsidRDefault="00AE00BA" w:rsidP="00AE00BA">
      <w:pPr>
        <w:pStyle w:val="PL"/>
      </w:pPr>
      <w:r>
        <w:t xml:space="preserve">    &lt;/xs:sequence&gt;</w:t>
      </w:r>
    </w:p>
    <w:p w14:paraId="3F8C9B27" w14:textId="77777777" w:rsidR="00AE00BA" w:rsidRDefault="00AE00BA" w:rsidP="00AE00BA">
      <w:pPr>
        <w:pStyle w:val="PL"/>
      </w:pPr>
      <w:r>
        <w:t xml:space="preserve">    &lt;xs:anyAttribute namespace="##any" processContents="lax"/&gt;</w:t>
      </w:r>
    </w:p>
    <w:p w14:paraId="1028EDFA" w14:textId="77777777" w:rsidR="00AE00BA" w:rsidRDefault="00AE00BA" w:rsidP="00AE00BA">
      <w:pPr>
        <w:pStyle w:val="PL"/>
      </w:pPr>
      <w:r>
        <w:t xml:space="preserve">  &lt;/xs:complexType&gt;</w:t>
      </w:r>
    </w:p>
    <w:p w14:paraId="0D3E5C40" w14:textId="77777777" w:rsidR="00AE00BA" w:rsidRDefault="00AE00BA" w:rsidP="00AE00BA">
      <w:pPr>
        <w:pStyle w:val="PL"/>
      </w:pPr>
    </w:p>
    <w:p w14:paraId="2C65C138" w14:textId="77777777" w:rsidR="00AE00BA" w:rsidRDefault="00AE00BA" w:rsidP="00AE00BA">
      <w:pPr>
        <w:pStyle w:val="PL"/>
        <w:rPr>
          <w:lang w:eastAsia="en-GB"/>
        </w:rPr>
      </w:pPr>
      <w:r>
        <w:t xml:space="preserve">  &lt;xs:complexType name="pin-sta-upd-rej-info"&gt;</w:t>
      </w:r>
    </w:p>
    <w:p w14:paraId="56B23D23" w14:textId="77777777" w:rsidR="00AE00BA" w:rsidRDefault="00AE00BA" w:rsidP="00AE00BA">
      <w:pPr>
        <w:pStyle w:val="PL"/>
      </w:pPr>
      <w:r>
        <w:t xml:space="preserve">    &lt;xs:sequence&gt;</w:t>
      </w:r>
    </w:p>
    <w:p w14:paraId="0EE03F9C" w14:textId="77777777" w:rsidR="00AE00BA" w:rsidRDefault="00AE00BA" w:rsidP="00AE00BA">
      <w:pPr>
        <w:pStyle w:val="PL"/>
      </w:pPr>
      <w:r>
        <w:t xml:space="preserve">     &lt;xs:element name="pin-sta-upd-rej" type="pinapp:PinStaUpdRej-info" minOccurs="0" maxOccurs="unbounded"/&gt;</w:t>
      </w:r>
    </w:p>
    <w:p w14:paraId="4BF4F99F" w14:textId="77777777" w:rsidR="00AE00BA" w:rsidRDefault="00AE00BA" w:rsidP="00AE00BA">
      <w:pPr>
        <w:pStyle w:val="PL"/>
      </w:pPr>
      <w:r>
        <w:t xml:space="preserve">     &lt;xs:element name="anyExt" type="pinapp:anyExtType" minOccurs="0"/&gt;</w:t>
      </w:r>
    </w:p>
    <w:p w14:paraId="10191A36" w14:textId="77777777" w:rsidR="00AE00BA" w:rsidRDefault="00AE00BA" w:rsidP="00AE00BA">
      <w:pPr>
        <w:pStyle w:val="PL"/>
      </w:pPr>
      <w:r>
        <w:t xml:space="preserve">     &lt;xs:any namespace="##other" processContents="lax" minOccurs="0" maxOccurs="unbounded"/&gt;</w:t>
      </w:r>
    </w:p>
    <w:p w14:paraId="2E0F4E1A" w14:textId="77777777" w:rsidR="00AE00BA" w:rsidRDefault="00AE00BA" w:rsidP="00AE00BA">
      <w:pPr>
        <w:pStyle w:val="PL"/>
      </w:pPr>
      <w:r>
        <w:t xml:space="preserve">    &lt;/xs:sequence&gt;</w:t>
      </w:r>
    </w:p>
    <w:p w14:paraId="1C341609" w14:textId="77777777" w:rsidR="00AE00BA" w:rsidRDefault="00AE00BA" w:rsidP="00AE00BA">
      <w:pPr>
        <w:pStyle w:val="PL"/>
      </w:pPr>
      <w:r>
        <w:t xml:space="preserve">    &lt;xs:anyAttribute namespace="##any" processContents="lax"/&gt;</w:t>
      </w:r>
    </w:p>
    <w:p w14:paraId="153E21E7" w14:textId="77777777" w:rsidR="00AE00BA" w:rsidRDefault="00AE00BA" w:rsidP="00AE00BA">
      <w:pPr>
        <w:pStyle w:val="PL"/>
      </w:pPr>
      <w:r>
        <w:t xml:space="preserve">  &lt;/xs:complexType&gt;</w:t>
      </w:r>
    </w:p>
    <w:p w14:paraId="0BA74B1A" w14:textId="77777777" w:rsidR="00AE00BA" w:rsidRDefault="00AE00BA" w:rsidP="00AE00BA">
      <w:pPr>
        <w:pStyle w:val="PL"/>
      </w:pPr>
    </w:p>
    <w:p w14:paraId="2BF8D00E" w14:textId="77777777" w:rsidR="00AE00BA" w:rsidRDefault="00AE00BA" w:rsidP="00AE00BA">
      <w:pPr>
        <w:pStyle w:val="PL"/>
        <w:rPr>
          <w:lang w:eastAsia="en-GB"/>
        </w:rPr>
      </w:pPr>
      <w:r>
        <w:lastRenderedPageBreak/>
        <w:t xml:space="preserve">  &lt;xs:complexType name="pin-sta-notify-info"&gt;</w:t>
      </w:r>
    </w:p>
    <w:p w14:paraId="035277FD" w14:textId="77777777" w:rsidR="00AE00BA" w:rsidRDefault="00AE00BA" w:rsidP="00AE00BA">
      <w:pPr>
        <w:pStyle w:val="PL"/>
      </w:pPr>
      <w:r>
        <w:t xml:space="preserve">    &lt;xs:sequence&gt;</w:t>
      </w:r>
    </w:p>
    <w:p w14:paraId="0DD1E2A8" w14:textId="77777777" w:rsidR="00AE00BA" w:rsidRDefault="00AE00BA" w:rsidP="00AE00BA">
      <w:pPr>
        <w:pStyle w:val="PL"/>
      </w:pPr>
      <w:r>
        <w:t xml:space="preserve">     &lt;xs:element name="pin-sta-notify" type="pinapp:PinStaNoti-info" minOccurs="0" maxOccurs="unbounded"/&gt;</w:t>
      </w:r>
    </w:p>
    <w:p w14:paraId="47F0EDEC" w14:textId="77777777" w:rsidR="00AE00BA" w:rsidRDefault="00AE00BA" w:rsidP="00AE00BA">
      <w:pPr>
        <w:pStyle w:val="PL"/>
      </w:pPr>
      <w:r>
        <w:t xml:space="preserve">     &lt;xs:element name="anyExt" type="pinapp:anyExtType" minOccurs="0"/&gt;</w:t>
      </w:r>
    </w:p>
    <w:p w14:paraId="00E44BA2" w14:textId="77777777" w:rsidR="00AE00BA" w:rsidRDefault="00AE00BA" w:rsidP="00AE00BA">
      <w:pPr>
        <w:pStyle w:val="PL"/>
      </w:pPr>
      <w:r>
        <w:t xml:space="preserve">     &lt;xs:any namespace="##other" processContents="lax" minOccurs="0" maxOccurs="unbounded"/&gt;</w:t>
      </w:r>
    </w:p>
    <w:p w14:paraId="5136319C" w14:textId="77777777" w:rsidR="00AE00BA" w:rsidRDefault="00AE00BA" w:rsidP="00AE00BA">
      <w:pPr>
        <w:pStyle w:val="PL"/>
      </w:pPr>
      <w:r>
        <w:t xml:space="preserve">    &lt;/xs:sequence&gt;</w:t>
      </w:r>
    </w:p>
    <w:p w14:paraId="271A0A83" w14:textId="77777777" w:rsidR="00AE00BA" w:rsidRDefault="00AE00BA" w:rsidP="00AE00BA">
      <w:pPr>
        <w:pStyle w:val="PL"/>
      </w:pPr>
      <w:r>
        <w:t xml:space="preserve">    &lt;xs:anyAttribute namespace="##any" processContents="lax"/&gt;</w:t>
      </w:r>
    </w:p>
    <w:p w14:paraId="2D12048E" w14:textId="77777777" w:rsidR="00AE00BA" w:rsidRDefault="00AE00BA" w:rsidP="00AE00BA">
      <w:pPr>
        <w:pStyle w:val="PL"/>
      </w:pPr>
      <w:r>
        <w:t xml:space="preserve">  &lt;/xs:complexType&gt;</w:t>
      </w:r>
    </w:p>
    <w:p w14:paraId="27458192" w14:textId="77777777" w:rsidR="00AE00BA" w:rsidRDefault="00AE00BA" w:rsidP="00AE00BA">
      <w:pPr>
        <w:pStyle w:val="PL"/>
      </w:pPr>
    </w:p>
    <w:p w14:paraId="30888A8B" w14:textId="77777777" w:rsidR="00AE00BA" w:rsidRDefault="00AE00BA" w:rsidP="00AE00BA">
      <w:pPr>
        <w:pStyle w:val="PL"/>
        <w:rPr>
          <w:lang w:eastAsia="en-GB"/>
        </w:rPr>
      </w:pPr>
      <w:r>
        <w:t xml:space="preserve">  &lt;xs:complexType name="pin-sta-unsub-req-info"&gt;</w:t>
      </w:r>
    </w:p>
    <w:p w14:paraId="0137BB6F" w14:textId="77777777" w:rsidR="00AE00BA" w:rsidRDefault="00AE00BA" w:rsidP="00AE00BA">
      <w:pPr>
        <w:pStyle w:val="PL"/>
      </w:pPr>
      <w:r>
        <w:t xml:space="preserve">    &lt;xs:sequence&gt;</w:t>
      </w:r>
    </w:p>
    <w:p w14:paraId="521E48FF" w14:textId="77777777" w:rsidR="00AE00BA" w:rsidRDefault="00AE00BA" w:rsidP="00AE00BA">
      <w:pPr>
        <w:pStyle w:val="PL"/>
      </w:pPr>
      <w:r>
        <w:t xml:space="preserve">     &lt;xs:element name="pin-sta-unsub-req" type="pinapp:PinStaUnsubReq-info" minOccurs="0" maxOccurs="unbounded"/&gt;</w:t>
      </w:r>
    </w:p>
    <w:p w14:paraId="6EE336E7" w14:textId="77777777" w:rsidR="00AE00BA" w:rsidRDefault="00AE00BA" w:rsidP="00AE00BA">
      <w:pPr>
        <w:pStyle w:val="PL"/>
      </w:pPr>
      <w:r>
        <w:t xml:space="preserve">     &lt;xs:element name="anyExt" type="pinapp:anyExtType" minOccurs="0"/&gt;</w:t>
      </w:r>
    </w:p>
    <w:p w14:paraId="1DBE202D" w14:textId="77777777" w:rsidR="00AE00BA" w:rsidRDefault="00AE00BA" w:rsidP="00AE00BA">
      <w:pPr>
        <w:pStyle w:val="PL"/>
      </w:pPr>
      <w:r>
        <w:t xml:space="preserve">     &lt;xs:any namespace="##other" processContents="lax" minOccurs="0" maxOccurs="unbounded"/&gt;</w:t>
      </w:r>
    </w:p>
    <w:p w14:paraId="21E51353" w14:textId="77777777" w:rsidR="00AE00BA" w:rsidRDefault="00AE00BA" w:rsidP="00AE00BA">
      <w:pPr>
        <w:pStyle w:val="PL"/>
      </w:pPr>
      <w:r>
        <w:t xml:space="preserve">    &lt;/xs:sequence&gt;</w:t>
      </w:r>
    </w:p>
    <w:p w14:paraId="6C231ABC" w14:textId="77777777" w:rsidR="00AE00BA" w:rsidRDefault="00AE00BA" w:rsidP="00AE00BA">
      <w:pPr>
        <w:pStyle w:val="PL"/>
      </w:pPr>
      <w:r>
        <w:t xml:space="preserve">    &lt;xs:anyAttribute namespace="##any" processContents="lax"/&gt;</w:t>
      </w:r>
    </w:p>
    <w:p w14:paraId="19C5985C" w14:textId="77777777" w:rsidR="00AE00BA" w:rsidRDefault="00AE00BA" w:rsidP="00AE00BA">
      <w:pPr>
        <w:pStyle w:val="PL"/>
      </w:pPr>
      <w:r>
        <w:t xml:space="preserve">  &lt;/xs:complexType&gt;</w:t>
      </w:r>
    </w:p>
    <w:p w14:paraId="4C72B0DA" w14:textId="77777777" w:rsidR="00AE00BA" w:rsidRDefault="00AE00BA" w:rsidP="00AE00BA">
      <w:pPr>
        <w:pStyle w:val="PL"/>
      </w:pPr>
    </w:p>
    <w:p w14:paraId="66F77435" w14:textId="77777777" w:rsidR="00AE00BA" w:rsidRDefault="00AE00BA" w:rsidP="00AE00BA">
      <w:pPr>
        <w:pStyle w:val="PL"/>
        <w:rPr>
          <w:lang w:eastAsia="en-GB"/>
        </w:rPr>
      </w:pPr>
      <w:r>
        <w:t xml:space="preserve">  &lt;xs:complexType name="pin-sta-unsub-rej-info"&gt;</w:t>
      </w:r>
    </w:p>
    <w:p w14:paraId="3E320D5D" w14:textId="77777777" w:rsidR="00AE00BA" w:rsidRDefault="00AE00BA" w:rsidP="00AE00BA">
      <w:pPr>
        <w:pStyle w:val="PL"/>
      </w:pPr>
      <w:r>
        <w:t xml:space="preserve">    &lt;xs:sequence&gt;</w:t>
      </w:r>
    </w:p>
    <w:p w14:paraId="21378925" w14:textId="77777777" w:rsidR="00AE00BA" w:rsidRDefault="00AE00BA" w:rsidP="00AE00BA">
      <w:pPr>
        <w:pStyle w:val="PL"/>
      </w:pPr>
      <w:r>
        <w:t xml:space="preserve">     &lt;xs:element name="pin-sta-unsub-rej" type="pinapp:PinStaUnsubRej-info" minOccurs="0" maxOccurs="unbounded"/&gt;</w:t>
      </w:r>
    </w:p>
    <w:p w14:paraId="6A951A8B" w14:textId="77777777" w:rsidR="00AE00BA" w:rsidRDefault="00AE00BA" w:rsidP="00AE00BA">
      <w:pPr>
        <w:pStyle w:val="PL"/>
      </w:pPr>
      <w:r>
        <w:t xml:space="preserve">     &lt;xs:element name="anyExt" type="pinapp:anyExtType" minOccurs="0"/&gt;</w:t>
      </w:r>
    </w:p>
    <w:p w14:paraId="752838FC" w14:textId="77777777" w:rsidR="00AE00BA" w:rsidRDefault="00AE00BA" w:rsidP="00AE00BA">
      <w:pPr>
        <w:pStyle w:val="PL"/>
      </w:pPr>
      <w:r>
        <w:t xml:space="preserve">     &lt;xs:any namespace="##other" processContents="lax" minOccurs="0" maxOccurs="unbounded"/&gt;</w:t>
      </w:r>
    </w:p>
    <w:p w14:paraId="231F0A5E" w14:textId="77777777" w:rsidR="00AE00BA" w:rsidRDefault="00AE00BA" w:rsidP="00AE00BA">
      <w:pPr>
        <w:pStyle w:val="PL"/>
      </w:pPr>
      <w:r>
        <w:t xml:space="preserve">    &lt;/xs:sequence&gt;</w:t>
      </w:r>
    </w:p>
    <w:p w14:paraId="78DD847F" w14:textId="77777777" w:rsidR="00AE00BA" w:rsidRDefault="00AE00BA" w:rsidP="00AE00BA">
      <w:pPr>
        <w:pStyle w:val="PL"/>
      </w:pPr>
      <w:r>
        <w:t xml:space="preserve">    &lt;xs:anyAttribute namespace="##any" processContents="lax"/&gt;</w:t>
      </w:r>
    </w:p>
    <w:p w14:paraId="6530FFDC" w14:textId="77777777" w:rsidR="00AE00BA" w:rsidRDefault="00AE00BA" w:rsidP="00AE00BA">
      <w:pPr>
        <w:pStyle w:val="PL"/>
      </w:pPr>
      <w:r>
        <w:t xml:space="preserve">  &lt;/xs:complexType&gt;</w:t>
      </w:r>
    </w:p>
    <w:p w14:paraId="23D4815A" w14:textId="77777777" w:rsidR="00AE00BA" w:rsidRDefault="00AE00BA" w:rsidP="00AE00BA">
      <w:pPr>
        <w:pStyle w:val="PL"/>
      </w:pPr>
    </w:p>
    <w:p w14:paraId="2A7318C9" w14:textId="77777777" w:rsidR="00AE00BA" w:rsidRDefault="00AE00BA" w:rsidP="00AE00BA">
      <w:pPr>
        <w:pStyle w:val="PL"/>
        <w:rPr>
          <w:lang w:eastAsia="en-GB"/>
        </w:rPr>
      </w:pPr>
      <w:r>
        <w:t xml:space="preserve">  &lt;xs:complexType name="pin-heartbeat-info"&gt;</w:t>
      </w:r>
    </w:p>
    <w:p w14:paraId="1C8AAE9D" w14:textId="77777777" w:rsidR="00AE00BA" w:rsidRDefault="00AE00BA" w:rsidP="00AE00BA">
      <w:pPr>
        <w:pStyle w:val="PL"/>
      </w:pPr>
      <w:r>
        <w:t xml:space="preserve">    &lt;xs:sequence&gt;</w:t>
      </w:r>
    </w:p>
    <w:p w14:paraId="0F597D7A" w14:textId="77777777" w:rsidR="00AE00BA" w:rsidRDefault="00AE00BA" w:rsidP="00AE00BA">
      <w:pPr>
        <w:pStyle w:val="PL"/>
      </w:pPr>
      <w:r>
        <w:t xml:space="preserve">     &lt;xs:element name="pin-heartbeat" type="pinapp:PinHbt-info" minOccurs="0" maxOccurs="unbounded"/&gt;</w:t>
      </w:r>
    </w:p>
    <w:p w14:paraId="772F6CE3" w14:textId="77777777" w:rsidR="00AE00BA" w:rsidRDefault="00AE00BA" w:rsidP="00AE00BA">
      <w:pPr>
        <w:pStyle w:val="PL"/>
      </w:pPr>
      <w:r>
        <w:t xml:space="preserve">     &lt;xs:element name="anyExt" type="pinapp:anyExtType" minOccurs="0"/&gt;</w:t>
      </w:r>
    </w:p>
    <w:p w14:paraId="717129D0" w14:textId="77777777" w:rsidR="00AE00BA" w:rsidRDefault="00AE00BA" w:rsidP="00AE00BA">
      <w:pPr>
        <w:pStyle w:val="PL"/>
      </w:pPr>
      <w:r>
        <w:t xml:space="preserve">     &lt;xs:any namespace="##other" processContents="lax" minOccurs="0" maxOccurs="unbounded"/&gt;</w:t>
      </w:r>
    </w:p>
    <w:p w14:paraId="1D5DF964" w14:textId="77777777" w:rsidR="00AE00BA" w:rsidRDefault="00AE00BA" w:rsidP="00AE00BA">
      <w:pPr>
        <w:pStyle w:val="PL"/>
      </w:pPr>
      <w:r>
        <w:t xml:space="preserve">    &lt;/xs:sequence&gt;</w:t>
      </w:r>
    </w:p>
    <w:p w14:paraId="3935294D" w14:textId="77777777" w:rsidR="00AE00BA" w:rsidRDefault="00AE00BA" w:rsidP="00AE00BA">
      <w:pPr>
        <w:pStyle w:val="PL"/>
      </w:pPr>
      <w:r>
        <w:t xml:space="preserve">    &lt;xs:anyAttribute namespace="##any" processContents="lax"/&gt;</w:t>
      </w:r>
    </w:p>
    <w:p w14:paraId="477E3CC0" w14:textId="77777777" w:rsidR="00AE00BA" w:rsidRDefault="00AE00BA" w:rsidP="00AE00BA">
      <w:pPr>
        <w:pStyle w:val="PL"/>
      </w:pPr>
      <w:r>
        <w:t xml:space="preserve">  &lt;/xs:complexType&gt;</w:t>
      </w:r>
    </w:p>
    <w:p w14:paraId="50ED5A0E" w14:textId="77777777" w:rsidR="00AE00BA" w:rsidRDefault="00AE00BA" w:rsidP="00AE00BA">
      <w:pPr>
        <w:pStyle w:val="PL"/>
      </w:pPr>
    </w:p>
    <w:p w14:paraId="3CA4AFCA" w14:textId="77777777" w:rsidR="00AE00BA" w:rsidRDefault="00AE00BA" w:rsidP="00AE00BA">
      <w:pPr>
        <w:pStyle w:val="PL"/>
        <w:rPr>
          <w:lang w:eastAsia="en-GB"/>
        </w:rPr>
      </w:pPr>
      <w:r>
        <w:t xml:space="preserve">  &lt;xs:complexType name="pin-conn-sub-req-info"&gt;</w:t>
      </w:r>
    </w:p>
    <w:p w14:paraId="14F8B705" w14:textId="77777777" w:rsidR="00AE00BA" w:rsidRDefault="00AE00BA" w:rsidP="00AE00BA">
      <w:pPr>
        <w:pStyle w:val="PL"/>
      </w:pPr>
      <w:r>
        <w:t xml:space="preserve">    &lt;xs:sequence&gt;</w:t>
      </w:r>
    </w:p>
    <w:p w14:paraId="2491FE1B" w14:textId="77777777" w:rsidR="00AE00BA" w:rsidRDefault="00AE00BA" w:rsidP="00AE00BA">
      <w:pPr>
        <w:pStyle w:val="PL"/>
      </w:pPr>
      <w:r>
        <w:t xml:space="preserve">     &lt;xs:element name="pin-conn-sub-req" type="pinapp:PinConSubReq-info" minOccurs="0" maxOccurs="unbounded"/&gt;</w:t>
      </w:r>
    </w:p>
    <w:p w14:paraId="0FCE09A2" w14:textId="77777777" w:rsidR="00AE00BA" w:rsidRDefault="00AE00BA" w:rsidP="00AE00BA">
      <w:pPr>
        <w:pStyle w:val="PL"/>
      </w:pPr>
      <w:r>
        <w:t xml:space="preserve">     &lt;xs:element name="anyExt" type="pinapp:anyExtType" minOccurs="0"/&gt;</w:t>
      </w:r>
    </w:p>
    <w:p w14:paraId="6E544BB0" w14:textId="77777777" w:rsidR="00AE00BA" w:rsidRDefault="00AE00BA" w:rsidP="00AE00BA">
      <w:pPr>
        <w:pStyle w:val="PL"/>
      </w:pPr>
      <w:r>
        <w:t xml:space="preserve">     &lt;xs:any namespace="##other" processContents="lax" minOccurs="0" maxOccurs="unbounded"/&gt;</w:t>
      </w:r>
    </w:p>
    <w:p w14:paraId="32E895DA" w14:textId="77777777" w:rsidR="00AE00BA" w:rsidRDefault="00AE00BA" w:rsidP="00AE00BA">
      <w:pPr>
        <w:pStyle w:val="PL"/>
      </w:pPr>
      <w:r>
        <w:t xml:space="preserve">    &lt;/xs:sequence&gt;</w:t>
      </w:r>
    </w:p>
    <w:p w14:paraId="1FC989DD" w14:textId="77777777" w:rsidR="00AE00BA" w:rsidRDefault="00AE00BA" w:rsidP="00AE00BA">
      <w:pPr>
        <w:pStyle w:val="PL"/>
      </w:pPr>
      <w:r>
        <w:t xml:space="preserve">    &lt;xs:anyAttribute namespace="##any" processContents="lax"/&gt;</w:t>
      </w:r>
    </w:p>
    <w:p w14:paraId="11BAA992" w14:textId="77777777" w:rsidR="00AE00BA" w:rsidRDefault="00AE00BA" w:rsidP="00AE00BA">
      <w:pPr>
        <w:pStyle w:val="PL"/>
      </w:pPr>
      <w:r>
        <w:t xml:space="preserve">  &lt;/xs:complexType&gt;</w:t>
      </w:r>
    </w:p>
    <w:p w14:paraId="4108080D" w14:textId="77777777" w:rsidR="00AE00BA" w:rsidRDefault="00AE00BA" w:rsidP="00AE00BA">
      <w:pPr>
        <w:pStyle w:val="PL"/>
      </w:pPr>
    </w:p>
    <w:p w14:paraId="6C29B589" w14:textId="77777777" w:rsidR="00AE00BA" w:rsidRDefault="00AE00BA" w:rsidP="00AE00BA">
      <w:pPr>
        <w:pStyle w:val="PL"/>
        <w:rPr>
          <w:lang w:eastAsia="en-GB"/>
        </w:rPr>
      </w:pPr>
      <w:r>
        <w:t xml:space="preserve">  &lt;xs:complexType name="pin-conn-sub-acc-info"&gt;</w:t>
      </w:r>
    </w:p>
    <w:p w14:paraId="1726284E" w14:textId="77777777" w:rsidR="00AE00BA" w:rsidRDefault="00AE00BA" w:rsidP="00AE00BA">
      <w:pPr>
        <w:pStyle w:val="PL"/>
      </w:pPr>
      <w:r>
        <w:t xml:space="preserve">    &lt;xs:sequence&gt;</w:t>
      </w:r>
    </w:p>
    <w:p w14:paraId="2DE50297" w14:textId="77777777" w:rsidR="00AE00BA" w:rsidRDefault="00AE00BA" w:rsidP="00AE00BA">
      <w:pPr>
        <w:pStyle w:val="PL"/>
      </w:pPr>
      <w:r>
        <w:t xml:space="preserve">     &lt;xs:element name="pin-conn-sub-acc" type="pinapp:PinConSubAcc-info" minOccurs="0" maxOccurs="unbounded"/&gt;</w:t>
      </w:r>
    </w:p>
    <w:p w14:paraId="45A134EB" w14:textId="77777777" w:rsidR="00AE00BA" w:rsidRDefault="00AE00BA" w:rsidP="00AE00BA">
      <w:pPr>
        <w:pStyle w:val="PL"/>
      </w:pPr>
      <w:r>
        <w:t xml:space="preserve">     &lt;xs:element name="anyExt" type="pinapp:anyExtType" minOccurs="0"/&gt;</w:t>
      </w:r>
    </w:p>
    <w:p w14:paraId="547801F2" w14:textId="77777777" w:rsidR="00AE00BA" w:rsidRDefault="00AE00BA" w:rsidP="00AE00BA">
      <w:pPr>
        <w:pStyle w:val="PL"/>
      </w:pPr>
      <w:r>
        <w:t xml:space="preserve">     &lt;xs:any namespace="##other" processContents="lax" minOccurs="0" maxOccurs="unbounded"/&gt;</w:t>
      </w:r>
    </w:p>
    <w:p w14:paraId="1AEF944E" w14:textId="77777777" w:rsidR="00AE00BA" w:rsidRDefault="00AE00BA" w:rsidP="00AE00BA">
      <w:pPr>
        <w:pStyle w:val="PL"/>
      </w:pPr>
      <w:r>
        <w:t xml:space="preserve">    &lt;/xs:sequence&gt;</w:t>
      </w:r>
    </w:p>
    <w:p w14:paraId="741943AF" w14:textId="77777777" w:rsidR="00AE00BA" w:rsidRDefault="00AE00BA" w:rsidP="00AE00BA">
      <w:pPr>
        <w:pStyle w:val="PL"/>
      </w:pPr>
      <w:r>
        <w:t xml:space="preserve">    &lt;xs:anyAttribute namespace="##any" processContents="lax"/&gt;</w:t>
      </w:r>
    </w:p>
    <w:p w14:paraId="08467821" w14:textId="77777777" w:rsidR="00AE00BA" w:rsidRDefault="00AE00BA" w:rsidP="00AE00BA">
      <w:pPr>
        <w:pStyle w:val="PL"/>
      </w:pPr>
      <w:r>
        <w:t xml:space="preserve">  &lt;/xs:complexType&gt;</w:t>
      </w:r>
    </w:p>
    <w:p w14:paraId="127B3EAA" w14:textId="77777777" w:rsidR="00AE00BA" w:rsidRDefault="00AE00BA" w:rsidP="00AE00BA">
      <w:pPr>
        <w:pStyle w:val="PL"/>
      </w:pPr>
    </w:p>
    <w:p w14:paraId="1D1FCDD6" w14:textId="77777777" w:rsidR="00AE00BA" w:rsidRDefault="00AE00BA" w:rsidP="00AE00BA">
      <w:pPr>
        <w:pStyle w:val="PL"/>
        <w:rPr>
          <w:lang w:eastAsia="en-GB"/>
        </w:rPr>
      </w:pPr>
      <w:r>
        <w:t xml:space="preserve">  &lt;xs:complexType name="pin-conn-sub-rej-info"&gt;</w:t>
      </w:r>
    </w:p>
    <w:p w14:paraId="6828488E" w14:textId="77777777" w:rsidR="00AE00BA" w:rsidRDefault="00AE00BA" w:rsidP="00AE00BA">
      <w:pPr>
        <w:pStyle w:val="PL"/>
      </w:pPr>
      <w:r>
        <w:t xml:space="preserve">    &lt;xs:sequence&gt;</w:t>
      </w:r>
    </w:p>
    <w:p w14:paraId="6C746A2B" w14:textId="77777777" w:rsidR="00AE00BA" w:rsidRDefault="00AE00BA" w:rsidP="00AE00BA">
      <w:pPr>
        <w:pStyle w:val="PL"/>
      </w:pPr>
      <w:r>
        <w:t xml:space="preserve">     &lt;xs:element name="pin-conn-sub-rej" type="pinapp:PinConSubRej-info" minOccurs="0" maxOccurs="unbounded"/&gt;</w:t>
      </w:r>
    </w:p>
    <w:p w14:paraId="4919D3C1" w14:textId="77777777" w:rsidR="00AE00BA" w:rsidRDefault="00AE00BA" w:rsidP="00AE00BA">
      <w:pPr>
        <w:pStyle w:val="PL"/>
      </w:pPr>
      <w:r>
        <w:t xml:space="preserve">     &lt;xs:element name="anyExt" type="pinapp:anyExtType" minOccurs="0"/&gt;</w:t>
      </w:r>
    </w:p>
    <w:p w14:paraId="7EDD6EBF" w14:textId="77777777" w:rsidR="00AE00BA" w:rsidRDefault="00AE00BA" w:rsidP="00AE00BA">
      <w:pPr>
        <w:pStyle w:val="PL"/>
      </w:pPr>
      <w:r>
        <w:t xml:space="preserve">     &lt;xs:any namespace="##other" processContents="lax" minOccurs="0" maxOccurs="unbounded"/&gt;</w:t>
      </w:r>
    </w:p>
    <w:p w14:paraId="0FEE9B36" w14:textId="77777777" w:rsidR="00AE00BA" w:rsidRDefault="00AE00BA" w:rsidP="00AE00BA">
      <w:pPr>
        <w:pStyle w:val="PL"/>
      </w:pPr>
      <w:r>
        <w:t xml:space="preserve">    &lt;/xs:sequence&gt;</w:t>
      </w:r>
    </w:p>
    <w:p w14:paraId="4FC529FA" w14:textId="77777777" w:rsidR="00AE00BA" w:rsidRDefault="00AE00BA" w:rsidP="00AE00BA">
      <w:pPr>
        <w:pStyle w:val="PL"/>
      </w:pPr>
      <w:r>
        <w:t xml:space="preserve">    &lt;xs:anyAttribute namespace="##any" processContents="lax"/&gt;</w:t>
      </w:r>
    </w:p>
    <w:p w14:paraId="59E840F9" w14:textId="77777777" w:rsidR="00AE00BA" w:rsidRDefault="00AE00BA" w:rsidP="00AE00BA">
      <w:pPr>
        <w:pStyle w:val="PL"/>
      </w:pPr>
      <w:r>
        <w:t xml:space="preserve">  &lt;/xs:complexType&gt;</w:t>
      </w:r>
    </w:p>
    <w:p w14:paraId="3E11728A" w14:textId="77777777" w:rsidR="00AE00BA" w:rsidRDefault="00AE00BA" w:rsidP="00AE00BA">
      <w:pPr>
        <w:pStyle w:val="PL"/>
      </w:pPr>
    </w:p>
    <w:p w14:paraId="3E63E90E" w14:textId="77777777" w:rsidR="00AE00BA" w:rsidRDefault="00AE00BA" w:rsidP="00AE00BA">
      <w:pPr>
        <w:pStyle w:val="PL"/>
        <w:rPr>
          <w:lang w:eastAsia="en-GB"/>
        </w:rPr>
      </w:pPr>
      <w:r>
        <w:t xml:space="preserve">  &lt;xs:complexType name="pin-conn-notify-info"&gt;</w:t>
      </w:r>
    </w:p>
    <w:p w14:paraId="19F09E85" w14:textId="77777777" w:rsidR="00AE00BA" w:rsidRDefault="00AE00BA" w:rsidP="00AE00BA">
      <w:pPr>
        <w:pStyle w:val="PL"/>
      </w:pPr>
      <w:r>
        <w:t xml:space="preserve">    &lt;xs:sequence&gt;</w:t>
      </w:r>
    </w:p>
    <w:p w14:paraId="3EFE2564" w14:textId="77777777" w:rsidR="00AE00BA" w:rsidRDefault="00AE00BA" w:rsidP="00AE00BA">
      <w:pPr>
        <w:pStyle w:val="PL"/>
      </w:pPr>
      <w:r>
        <w:t xml:space="preserve">     &lt;xs:element name="pin-conn-notify" type="pinapp:PinConNoti-info" minOccurs="0" maxOccurs="unbounded"/&gt;</w:t>
      </w:r>
    </w:p>
    <w:p w14:paraId="36ED3556" w14:textId="77777777" w:rsidR="00AE00BA" w:rsidRDefault="00AE00BA" w:rsidP="00AE00BA">
      <w:pPr>
        <w:pStyle w:val="PL"/>
      </w:pPr>
      <w:r>
        <w:t xml:space="preserve">     &lt;xs:element name="anyExt" type="pinapp:anyExtType" minOccurs="0"/&gt;</w:t>
      </w:r>
    </w:p>
    <w:p w14:paraId="4523ED13" w14:textId="77777777" w:rsidR="00AE00BA" w:rsidRDefault="00AE00BA" w:rsidP="00AE00BA">
      <w:pPr>
        <w:pStyle w:val="PL"/>
      </w:pPr>
      <w:r>
        <w:t xml:space="preserve">     &lt;xs:any namespace="##other" processContents="lax" minOccurs="0" maxOccurs="unbounded"/&gt;</w:t>
      </w:r>
    </w:p>
    <w:p w14:paraId="0E4ABAA9" w14:textId="77777777" w:rsidR="00AE00BA" w:rsidRDefault="00AE00BA" w:rsidP="00AE00BA">
      <w:pPr>
        <w:pStyle w:val="PL"/>
      </w:pPr>
      <w:r>
        <w:t xml:space="preserve">    &lt;/xs:sequence&gt;</w:t>
      </w:r>
    </w:p>
    <w:p w14:paraId="63E7A72E" w14:textId="77777777" w:rsidR="00AE00BA" w:rsidRDefault="00AE00BA" w:rsidP="00AE00BA">
      <w:pPr>
        <w:pStyle w:val="PL"/>
      </w:pPr>
      <w:r>
        <w:t xml:space="preserve">    &lt;xs:anyAttribute namespace="##any" processContents="lax"/&gt;</w:t>
      </w:r>
    </w:p>
    <w:p w14:paraId="49057BFB" w14:textId="77777777" w:rsidR="00AE00BA" w:rsidRDefault="00AE00BA" w:rsidP="00AE00BA">
      <w:pPr>
        <w:pStyle w:val="PL"/>
      </w:pPr>
      <w:r>
        <w:lastRenderedPageBreak/>
        <w:t xml:space="preserve">  &lt;/xs:complexType&gt;</w:t>
      </w:r>
    </w:p>
    <w:p w14:paraId="72723814" w14:textId="77777777" w:rsidR="00AE00BA" w:rsidRDefault="00AE00BA" w:rsidP="00AE00BA">
      <w:pPr>
        <w:pStyle w:val="PL"/>
      </w:pPr>
    </w:p>
    <w:p w14:paraId="22DE46B0" w14:textId="77777777" w:rsidR="00AE00BA" w:rsidRDefault="00AE00BA" w:rsidP="00AE00BA">
      <w:pPr>
        <w:pStyle w:val="PL"/>
        <w:rPr>
          <w:lang w:eastAsia="en-GB"/>
        </w:rPr>
      </w:pPr>
      <w:r>
        <w:t xml:space="preserve">  &lt;xs:complexType name="pin-conn-notify-rej-info"&gt;</w:t>
      </w:r>
    </w:p>
    <w:p w14:paraId="444A854F" w14:textId="77777777" w:rsidR="00AE00BA" w:rsidRDefault="00AE00BA" w:rsidP="00AE00BA">
      <w:pPr>
        <w:pStyle w:val="PL"/>
      </w:pPr>
      <w:r>
        <w:t xml:space="preserve">    &lt;xs:sequence&gt;</w:t>
      </w:r>
    </w:p>
    <w:p w14:paraId="79E90A74" w14:textId="77777777" w:rsidR="00AE00BA" w:rsidRDefault="00AE00BA" w:rsidP="00AE00BA">
      <w:pPr>
        <w:pStyle w:val="PL"/>
      </w:pPr>
      <w:r>
        <w:t xml:space="preserve">     &lt;xs:element name="pin-conn-notify-rej" type="pinapp:PinConNotiRej-info" minOccurs="0" maxOccurs="unbounded"/&gt;</w:t>
      </w:r>
    </w:p>
    <w:p w14:paraId="7C42ED69" w14:textId="77777777" w:rsidR="00AE00BA" w:rsidRDefault="00AE00BA" w:rsidP="00AE00BA">
      <w:pPr>
        <w:pStyle w:val="PL"/>
      </w:pPr>
      <w:r>
        <w:t xml:space="preserve">     &lt;xs:element name="anyExt" type="pinapp:anyExtType" minOccurs="0"/&gt;</w:t>
      </w:r>
    </w:p>
    <w:p w14:paraId="2E9ADD4A" w14:textId="77777777" w:rsidR="00AE00BA" w:rsidRDefault="00AE00BA" w:rsidP="00AE00BA">
      <w:pPr>
        <w:pStyle w:val="PL"/>
      </w:pPr>
      <w:r>
        <w:t xml:space="preserve">     &lt;xs:any namespace="##other" processContents="lax" minOccurs="0" maxOccurs="unbounded"/&gt;</w:t>
      </w:r>
    </w:p>
    <w:p w14:paraId="06283B60" w14:textId="77777777" w:rsidR="00AE00BA" w:rsidRDefault="00AE00BA" w:rsidP="00AE00BA">
      <w:pPr>
        <w:pStyle w:val="PL"/>
      </w:pPr>
      <w:r>
        <w:t xml:space="preserve">    &lt;/xs:sequence&gt;</w:t>
      </w:r>
    </w:p>
    <w:p w14:paraId="507A7D08" w14:textId="77777777" w:rsidR="00AE00BA" w:rsidRDefault="00AE00BA" w:rsidP="00AE00BA">
      <w:pPr>
        <w:pStyle w:val="PL"/>
      </w:pPr>
      <w:r>
        <w:t xml:space="preserve">    &lt;xs:anyAttribute namespace="##any" processContents="lax"/&gt;</w:t>
      </w:r>
    </w:p>
    <w:p w14:paraId="061B8DBA" w14:textId="77777777" w:rsidR="00AE00BA" w:rsidRDefault="00AE00BA" w:rsidP="00AE00BA">
      <w:pPr>
        <w:pStyle w:val="PL"/>
      </w:pPr>
      <w:r>
        <w:t xml:space="preserve">  &lt;/xs:complexType&gt;</w:t>
      </w:r>
    </w:p>
    <w:p w14:paraId="6A18C8AC" w14:textId="77777777" w:rsidR="00AE00BA" w:rsidRDefault="00AE00BA" w:rsidP="00AE00BA">
      <w:pPr>
        <w:pStyle w:val="PL"/>
      </w:pPr>
    </w:p>
    <w:p w14:paraId="53D75FDA" w14:textId="77777777" w:rsidR="00AE00BA" w:rsidRDefault="00AE00BA" w:rsidP="00AE00BA">
      <w:pPr>
        <w:pStyle w:val="PL"/>
        <w:rPr>
          <w:lang w:eastAsia="en-GB"/>
        </w:rPr>
      </w:pPr>
      <w:r>
        <w:t xml:space="preserve">  &lt;xs:complexType name="pin-conn-upd-req-info"&gt;</w:t>
      </w:r>
    </w:p>
    <w:p w14:paraId="08850138" w14:textId="77777777" w:rsidR="00AE00BA" w:rsidRDefault="00AE00BA" w:rsidP="00AE00BA">
      <w:pPr>
        <w:pStyle w:val="PL"/>
      </w:pPr>
      <w:r>
        <w:t xml:space="preserve">    &lt;xs:sequence&gt;</w:t>
      </w:r>
    </w:p>
    <w:p w14:paraId="718C7EB5" w14:textId="77777777" w:rsidR="00AE00BA" w:rsidRDefault="00AE00BA" w:rsidP="00AE00BA">
      <w:pPr>
        <w:pStyle w:val="PL"/>
      </w:pPr>
      <w:r>
        <w:t xml:space="preserve">     &lt;xs:element name="pin-conn-upd-req-info" type="pinapp:PinConUpdReq-info" minOccurs="0" maxOccurs="unbounded"/&gt;</w:t>
      </w:r>
    </w:p>
    <w:p w14:paraId="35E5DCE4" w14:textId="77777777" w:rsidR="00AE00BA" w:rsidRDefault="00AE00BA" w:rsidP="00AE00BA">
      <w:pPr>
        <w:pStyle w:val="PL"/>
      </w:pPr>
      <w:r>
        <w:t xml:space="preserve">     &lt;xs:element name="anyExt" type="pinapp:anyExtType" minOccurs="0"/&gt;</w:t>
      </w:r>
    </w:p>
    <w:p w14:paraId="4E57E979" w14:textId="77777777" w:rsidR="00AE00BA" w:rsidRDefault="00AE00BA" w:rsidP="00AE00BA">
      <w:pPr>
        <w:pStyle w:val="PL"/>
      </w:pPr>
      <w:r>
        <w:t xml:space="preserve">     &lt;xs:any namespace="##other" processContents="lax" minOccurs="0" maxOccurs="unbounded"/&gt;</w:t>
      </w:r>
    </w:p>
    <w:p w14:paraId="1DA4AE36" w14:textId="77777777" w:rsidR="00AE00BA" w:rsidRDefault="00AE00BA" w:rsidP="00AE00BA">
      <w:pPr>
        <w:pStyle w:val="PL"/>
      </w:pPr>
      <w:r>
        <w:t xml:space="preserve">    &lt;/xs:sequence&gt;</w:t>
      </w:r>
    </w:p>
    <w:p w14:paraId="51BC0CA2" w14:textId="77777777" w:rsidR="00AE00BA" w:rsidRDefault="00AE00BA" w:rsidP="00AE00BA">
      <w:pPr>
        <w:pStyle w:val="PL"/>
      </w:pPr>
      <w:r>
        <w:t xml:space="preserve">    &lt;xs:anyAttribute namespace="##any" processContents="lax"/&gt;</w:t>
      </w:r>
    </w:p>
    <w:p w14:paraId="363D737A" w14:textId="77777777" w:rsidR="00AE00BA" w:rsidRDefault="00AE00BA" w:rsidP="00AE00BA">
      <w:pPr>
        <w:pStyle w:val="PL"/>
      </w:pPr>
      <w:r>
        <w:t xml:space="preserve">  &lt;/xs:complexType&gt;</w:t>
      </w:r>
    </w:p>
    <w:p w14:paraId="6E83D3E1" w14:textId="77777777" w:rsidR="00AE00BA" w:rsidRDefault="00AE00BA" w:rsidP="00AE00BA">
      <w:pPr>
        <w:pStyle w:val="PL"/>
      </w:pPr>
    </w:p>
    <w:p w14:paraId="5264404B" w14:textId="77777777" w:rsidR="00AE00BA" w:rsidRDefault="00AE00BA" w:rsidP="00AE00BA">
      <w:pPr>
        <w:pStyle w:val="PL"/>
        <w:rPr>
          <w:lang w:eastAsia="en-GB"/>
        </w:rPr>
      </w:pPr>
      <w:r>
        <w:t xml:space="preserve">  &lt;xs:complexType name="pin-conn-upd-acc-info"&gt;</w:t>
      </w:r>
    </w:p>
    <w:p w14:paraId="6B036A44" w14:textId="77777777" w:rsidR="00AE00BA" w:rsidRDefault="00AE00BA" w:rsidP="00AE00BA">
      <w:pPr>
        <w:pStyle w:val="PL"/>
      </w:pPr>
      <w:r>
        <w:t xml:space="preserve">    &lt;xs:sequence&gt;</w:t>
      </w:r>
    </w:p>
    <w:p w14:paraId="7D10978E" w14:textId="77777777" w:rsidR="00AE00BA" w:rsidRDefault="00AE00BA" w:rsidP="00AE00BA">
      <w:pPr>
        <w:pStyle w:val="PL"/>
      </w:pPr>
      <w:r>
        <w:t xml:space="preserve">     &lt;xs:element name="pin-conn-upd-acc-info" type="pinapp:PinConUpdAcc-info" minOccurs="0" maxOccurs="unbounded"/&gt;</w:t>
      </w:r>
    </w:p>
    <w:p w14:paraId="00930F50" w14:textId="77777777" w:rsidR="00AE00BA" w:rsidRDefault="00AE00BA" w:rsidP="00AE00BA">
      <w:pPr>
        <w:pStyle w:val="PL"/>
      </w:pPr>
      <w:r>
        <w:t xml:space="preserve">     &lt;xs:element name="anyExt" type="pinapp:anyExtType" minOccurs="0"/&gt;</w:t>
      </w:r>
    </w:p>
    <w:p w14:paraId="24BF12C2" w14:textId="77777777" w:rsidR="00AE00BA" w:rsidRDefault="00AE00BA" w:rsidP="00AE00BA">
      <w:pPr>
        <w:pStyle w:val="PL"/>
      </w:pPr>
      <w:r>
        <w:t xml:space="preserve">     &lt;xs:any namespace="##other" processContents="lax" minOccurs="0" maxOccurs="unbounded"/&gt;</w:t>
      </w:r>
    </w:p>
    <w:p w14:paraId="513F53C6" w14:textId="77777777" w:rsidR="00AE00BA" w:rsidRDefault="00AE00BA" w:rsidP="00AE00BA">
      <w:pPr>
        <w:pStyle w:val="PL"/>
      </w:pPr>
      <w:r>
        <w:t xml:space="preserve">    &lt;/xs:sequence&gt;</w:t>
      </w:r>
    </w:p>
    <w:p w14:paraId="057DBA39" w14:textId="77777777" w:rsidR="00AE00BA" w:rsidRDefault="00AE00BA" w:rsidP="00AE00BA">
      <w:pPr>
        <w:pStyle w:val="PL"/>
      </w:pPr>
      <w:r>
        <w:t xml:space="preserve">    &lt;xs:anyAttribute namespace="##any" processContents="lax"/&gt;</w:t>
      </w:r>
    </w:p>
    <w:p w14:paraId="435DCC10" w14:textId="77777777" w:rsidR="00AE00BA" w:rsidRDefault="00AE00BA" w:rsidP="00AE00BA">
      <w:pPr>
        <w:pStyle w:val="PL"/>
      </w:pPr>
      <w:r>
        <w:t xml:space="preserve">  &lt;/xs:complexType&gt;</w:t>
      </w:r>
    </w:p>
    <w:p w14:paraId="006A53DD" w14:textId="77777777" w:rsidR="00AE00BA" w:rsidRDefault="00AE00BA" w:rsidP="00AE00BA">
      <w:pPr>
        <w:pStyle w:val="PL"/>
      </w:pPr>
    </w:p>
    <w:p w14:paraId="0A1FF4CB" w14:textId="77777777" w:rsidR="00AE00BA" w:rsidRDefault="00AE00BA" w:rsidP="00AE00BA">
      <w:pPr>
        <w:pStyle w:val="PL"/>
        <w:rPr>
          <w:lang w:eastAsia="en-GB"/>
        </w:rPr>
      </w:pPr>
      <w:r>
        <w:t xml:space="preserve">  &lt;xs:complexType name="pin-conn-upd-rej-info"&gt;</w:t>
      </w:r>
    </w:p>
    <w:p w14:paraId="06FEC95F" w14:textId="77777777" w:rsidR="00AE00BA" w:rsidRDefault="00AE00BA" w:rsidP="00AE00BA">
      <w:pPr>
        <w:pStyle w:val="PL"/>
      </w:pPr>
      <w:r>
        <w:t xml:space="preserve">    &lt;xs:sequence&gt;</w:t>
      </w:r>
    </w:p>
    <w:p w14:paraId="777FF446" w14:textId="77777777" w:rsidR="00AE00BA" w:rsidRDefault="00AE00BA" w:rsidP="00AE00BA">
      <w:pPr>
        <w:pStyle w:val="PL"/>
      </w:pPr>
      <w:r>
        <w:t xml:space="preserve">     &lt;xs:element name="pin-conn-upd-rej-info" type="pinapp:PinConUpdRej-info" minOccurs="0" maxOccurs="unbounded"/&gt;</w:t>
      </w:r>
    </w:p>
    <w:p w14:paraId="02CB10D1" w14:textId="77777777" w:rsidR="00AE00BA" w:rsidRDefault="00AE00BA" w:rsidP="00AE00BA">
      <w:pPr>
        <w:pStyle w:val="PL"/>
      </w:pPr>
      <w:r>
        <w:t xml:space="preserve">     &lt;xs:element name="anyExt" type="pinapp:anyExtType" minOccurs="0"/&gt;</w:t>
      </w:r>
    </w:p>
    <w:p w14:paraId="4350C2AB" w14:textId="77777777" w:rsidR="00AE00BA" w:rsidRDefault="00AE00BA" w:rsidP="00AE00BA">
      <w:pPr>
        <w:pStyle w:val="PL"/>
      </w:pPr>
      <w:r>
        <w:t xml:space="preserve">     &lt;xs:any namespace="##other" processContents="lax" minOccurs="0" maxOccurs="unbounded"/&gt;</w:t>
      </w:r>
    </w:p>
    <w:p w14:paraId="0C49026D" w14:textId="77777777" w:rsidR="00AE00BA" w:rsidRDefault="00AE00BA" w:rsidP="00AE00BA">
      <w:pPr>
        <w:pStyle w:val="PL"/>
      </w:pPr>
      <w:r>
        <w:t xml:space="preserve">    &lt;/xs:sequence&gt;</w:t>
      </w:r>
    </w:p>
    <w:p w14:paraId="67EED414" w14:textId="77777777" w:rsidR="00AE00BA" w:rsidRDefault="00AE00BA" w:rsidP="00AE00BA">
      <w:pPr>
        <w:pStyle w:val="PL"/>
      </w:pPr>
      <w:r>
        <w:t xml:space="preserve">    &lt;xs:anyAttribute namespace="##any" processContents="lax"/&gt;</w:t>
      </w:r>
    </w:p>
    <w:p w14:paraId="504B0437" w14:textId="77777777" w:rsidR="00AE00BA" w:rsidRDefault="00AE00BA" w:rsidP="00AE00BA">
      <w:pPr>
        <w:pStyle w:val="PL"/>
      </w:pPr>
      <w:r>
        <w:t xml:space="preserve">  &lt;/xs:complexType&gt;</w:t>
      </w:r>
    </w:p>
    <w:p w14:paraId="68EDA2F8" w14:textId="77777777" w:rsidR="00AE00BA" w:rsidRDefault="00AE00BA" w:rsidP="00AE00BA">
      <w:pPr>
        <w:pStyle w:val="PL"/>
      </w:pPr>
    </w:p>
    <w:p w14:paraId="7F9200FF" w14:textId="77777777" w:rsidR="00AE00BA" w:rsidRDefault="00AE00BA" w:rsidP="00AE00BA">
      <w:pPr>
        <w:pStyle w:val="PL"/>
        <w:rPr>
          <w:lang w:eastAsia="en-GB"/>
        </w:rPr>
      </w:pPr>
      <w:r>
        <w:t xml:space="preserve">  &lt;xs:complexType name="pin-conn-unsub-req-info"&gt;</w:t>
      </w:r>
    </w:p>
    <w:p w14:paraId="1F3D2EF9" w14:textId="77777777" w:rsidR="00AE00BA" w:rsidRDefault="00AE00BA" w:rsidP="00AE00BA">
      <w:pPr>
        <w:pStyle w:val="PL"/>
      </w:pPr>
      <w:r>
        <w:t xml:space="preserve">    &lt;xs:sequence&gt;</w:t>
      </w:r>
    </w:p>
    <w:p w14:paraId="093FD583" w14:textId="77777777" w:rsidR="00AE00BA" w:rsidRDefault="00AE00BA" w:rsidP="00AE00BA">
      <w:pPr>
        <w:pStyle w:val="PL"/>
      </w:pPr>
      <w:r>
        <w:t xml:space="preserve">     &lt;xs:element name="pin-conn-unsub-req" type="pinapp:PinConUnsubReq-info" minOccurs="0" maxOccurs="unbounded"/&gt;</w:t>
      </w:r>
    </w:p>
    <w:p w14:paraId="70EEA7E7" w14:textId="77777777" w:rsidR="00AE00BA" w:rsidRDefault="00AE00BA" w:rsidP="00AE00BA">
      <w:pPr>
        <w:pStyle w:val="PL"/>
      </w:pPr>
      <w:r>
        <w:t xml:space="preserve">     &lt;xs:element name="anyExt" type="pinapp:anyExtType" minOccurs="0"/&gt;</w:t>
      </w:r>
    </w:p>
    <w:p w14:paraId="0EAC344B" w14:textId="77777777" w:rsidR="00AE00BA" w:rsidRDefault="00AE00BA" w:rsidP="00AE00BA">
      <w:pPr>
        <w:pStyle w:val="PL"/>
      </w:pPr>
      <w:r>
        <w:t xml:space="preserve">     &lt;xs:any namespace="##other" processContents="lax" minOccurs="0" maxOccurs="unbounded"/&gt;</w:t>
      </w:r>
    </w:p>
    <w:p w14:paraId="7F5EDFF5" w14:textId="77777777" w:rsidR="00AE00BA" w:rsidRDefault="00AE00BA" w:rsidP="00AE00BA">
      <w:pPr>
        <w:pStyle w:val="PL"/>
      </w:pPr>
      <w:r>
        <w:t xml:space="preserve">    &lt;/xs:sequence&gt;</w:t>
      </w:r>
    </w:p>
    <w:p w14:paraId="75C2BB7A" w14:textId="77777777" w:rsidR="00AE00BA" w:rsidRDefault="00AE00BA" w:rsidP="00AE00BA">
      <w:pPr>
        <w:pStyle w:val="PL"/>
      </w:pPr>
      <w:r>
        <w:t xml:space="preserve">    &lt;xs:anyAttribute namespace="##any" processContents="lax"/&gt;</w:t>
      </w:r>
    </w:p>
    <w:p w14:paraId="4A9F32BA" w14:textId="77777777" w:rsidR="00AE00BA" w:rsidRDefault="00AE00BA" w:rsidP="00AE00BA">
      <w:pPr>
        <w:pStyle w:val="PL"/>
      </w:pPr>
      <w:r>
        <w:t xml:space="preserve">  &lt;/xs:complexType&gt;</w:t>
      </w:r>
    </w:p>
    <w:p w14:paraId="5869E9B4" w14:textId="77777777" w:rsidR="00AE00BA" w:rsidRDefault="00AE00BA" w:rsidP="00AE00BA">
      <w:pPr>
        <w:pStyle w:val="PL"/>
      </w:pPr>
    </w:p>
    <w:p w14:paraId="723779F3" w14:textId="77777777" w:rsidR="00AE00BA" w:rsidRDefault="00AE00BA" w:rsidP="00AE00BA">
      <w:pPr>
        <w:pStyle w:val="PL"/>
        <w:rPr>
          <w:lang w:eastAsia="en-GB"/>
        </w:rPr>
      </w:pPr>
      <w:r>
        <w:t xml:space="preserve">  &lt;xs:complexType name="pin-conn-unsub-rej-info"&gt;</w:t>
      </w:r>
    </w:p>
    <w:p w14:paraId="554E5E21" w14:textId="77777777" w:rsidR="00AE00BA" w:rsidRDefault="00AE00BA" w:rsidP="00AE00BA">
      <w:pPr>
        <w:pStyle w:val="PL"/>
      </w:pPr>
      <w:r>
        <w:t xml:space="preserve">    &lt;xs:sequence&gt;</w:t>
      </w:r>
    </w:p>
    <w:p w14:paraId="3A7E05C2" w14:textId="77777777" w:rsidR="00AE00BA" w:rsidRDefault="00AE00BA" w:rsidP="00AE00BA">
      <w:pPr>
        <w:pStyle w:val="PL"/>
      </w:pPr>
      <w:r>
        <w:t xml:space="preserve">     &lt;xs:element name="pin-conn-unsub-rej" type="pinapp:PinConUnsubRej-info" minOccurs="0" maxOccurs="unbounded"/&gt;</w:t>
      </w:r>
    </w:p>
    <w:p w14:paraId="0FAFC14A" w14:textId="77777777" w:rsidR="00AE00BA" w:rsidRDefault="00AE00BA" w:rsidP="00AE00BA">
      <w:pPr>
        <w:pStyle w:val="PL"/>
      </w:pPr>
      <w:r>
        <w:t xml:space="preserve">     &lt;xs:element name="anyExt" type="pinapp:anyExtType" minOccurs="0"/&gt;</w:t>
      </w:r>
    </w:p>
    <w:p w14:paraId="6496F73E" w14:textId="77777777" w:rsidR="00AE00BA" w:rsidRDefault="00AE00BA" w:rsidP="00AE00BA">
      <w:pPr>
        <w:pStyle w:val="PL"/>
      </w:pPr>
      <w:r>
        <w:t xml:space="preserve">     &lt;xs:any namespace="##other" processContents="lax" minOccurs="0" maxOccurs="unbounded"/&gt;</w:t>
      </w:r>
    </w:p>
    <w:p w14:paraId="0E97EAAE" w14:textId="77777777" w:rsidR="00AE00BA" w:rsidRDefault="00AE00BA" w:rsidP="00AE00BA">
      <w:pPr>
        <w:pStyle w:val="PL"/>
      </w:pPr>
      <w:r>
        <w:t xml:space="preserve">    &lt;/xs:sequence&gt;</w:t>
      </w:r>
    </w:p>
    <w:p w14:paraId="7512D0ED" w14:textId="77777777" w:rsidR="00AE00BA" w:rsidRDefault="00AE00BA" w:rsidP="00AE00BA">
      <w:pPr>
        <w:pStyle w:val="PL"/>
      </w:pPr>
      <w:r>
        <w:t xml:space="preserve">    &lt;xs:anyAttribute namespace="##any" processContents="lax"/&gt;</w:t>
      </w:r>
    </w:p>
    <w:p w14:paraId="6DE60B62" w14:textId="77777777" w:rsidR="00AE00BA" w:rsidRDefault="00AE00BA" w:rsidP="00AE00BA">
      <w:pPr>
        <w:pStyle w:val="PL"/>
      </w:pPr>
      <w:r>
        <w:t xml:space="preserve">  &lt;/xs:complexType&gt;</w:t>
      </w:r>
    </w:p>
    <w:p w14:paraId="2D4F8F09" w14:textId="77777777" w:rsidR="00AE00BA" w:rsidRDefault="00AE00BA" w:rsidP="00AE00BA">
      <w:pPr>
        <w:pStyle w:val="PL"/>
      </w:pPr>
    </w:p>
    <w:p w14:paraId="602F1D6A" w14:textId="77777777" w:rsidR="00AE00BA" w:rsidRDefault="00AE00BA" w:rsidP="00AE00BA">
      <w:pPr>
        <w:pStyle w:val="PL"/>
        <w:rPr>
          <w:lang w:eastAsia="en-GB"/>
        </w:rPr>
      </w:pPr>
      <w:r>
        <w:t xml:space="preserve">  &lt;xs:complexType name="pin-as-dis-req-info"&gt;</w:t>
      </w:r>
    </w:p>
    <w:p w14:paraId="0A8860D9" w14:textId="77777777" w:rsidR="00AE00BA" w:rsidRDefault="00AE00BA" w:rsidP="00AE00BA">
      <w:pPr>
        <w:pStyle w:val="PL"/>
      </w:pPr>
      <w:r>
        <w:t xml:space="preserve">    &lt;xs:sequence&gt;</w:t>
      </w:r>
    </w:p>
    <w:p w14:paraId="2CF8298B" w14:textId="77777777" w:rsidR="00AE00BA" w:rsidRDefault="00AE00BA" w:rsidP="00AE00BA">
      <w:pPr>
        <w:pStyle w:val="PL"/>
      </w:pPr>
      <w:r>
        <w:t xml:space="preserve">     &lt;xs:element name="pin-as-dis-req" type="pinapp:PinAsDisReq-info" minOccurs="0" maxOccurs="unbounded"/&gt;</w:t>
      </w:r>
    </w:p>
    <w:p w14:paraId="475E82A0" w14:textId="77777777" w:rsidR="00AE00BA" w:rsidRDefault="00AE00BA" w:rsidP="00AE00BA">
      <w:pPr>
        <w:pStyle w:val="PL"/>
      </w:pPr>
      <w:r>
        <w:t xml:space="preserve">     &lt;xs:element name="anyExt" type="pinapp:anyExtType" minOccurs="0"/&gt;</w:t>
      </w:r>
    </w:p>
    <w:p w14:paraId="0FC618C2" w14:textId="77777777" w:rsidR="00AE00BA" w:rsidRDefault="00AE00BA" w:rsidP="00AE00BA">
      <w:pPr>
        <w:pStyle w:val="PL"/>
      </w:pPr>
      <w:r>
        <w:t xml:space="preserve">     &lt;xs:any namespace="##other" processContents="lax" minOccurs="0" maxOccurs="unbounded"/&gt;</w:t>
      </w:r>
    </w:p>
    <w:p w14:paraId="3DB07BC8" w14:textId="77777777" w:rsidR="00AE00BA" w:rsidRDefault="00AE00BA" w:rsidP="00AE00BA">
      <w:pPr>
        <w:pStyle w:val="PL"/>
      </w:pPr>
      <w:r>
        <w:t xml:space="preserve">    &lt;/xs:sequence&gt;</w:t>
      </w:r>
    </w:p>
    <w:p w14:paraId="36896F10" w14:textId="77777777" w:rsidR="00AE00BA" w:rsidRDefault="00AE00BA" w:rsidP="00AE00BA">
      <w:pPr>
        <w:pStyle w:val="PL"/>
      </w:pPr>
      <w:r>
        <w:t xml:space="preserve">    &lt;xs:anyAttribute namespace="##any" processContents="lax"/&gt;</w:t>
      </w:r>
    </w:p>
    <w:p w14:paraId="5176969F" w14:textId="77777777" w:rsidR="00AE00BA" w:rsidRDefault="00AE00BA" w:rsidP="00AE00BA">
      <w:pPr>
        <w:pStyle w:val="PL"/>
      </w:pPr>
      <w:r>
        <w:t xml:space="preserve">  &lt;/xs:complexType&gt;</w:t>
      </w:r>
    </w:p>
    <w:p w14:paraId="4D7D3B7C" w14:textId="77777777" w:rsidR="00AE00BA" w:rsidRDefault="00AE00BA" w:rsidP="00AE00BA">
      <w:pPr>
        <w:pStyle w:val="PL"/>
      </w:pPr>
    </w:p>
    <w:p w14:paraId="585FE933" w14:textId="77777777" w:rsidR="00AE00BA" w:rsidRDefault="00AE00BA" w:rsidP="00AE00BA">
      <w:pPr>
        <w:pStyle w:val="PL"/>
        <w:rPr>
          <w:lang w:eastAsia="en-GB"/>
        </w:rPr>
      </w:pPr>
      <w:r>
        <w:t xml:space="preserve">  &lt;xs:complexType name="pin-as-dis-acc-info"&gt;</w:t>
      </w:r>
    </w:p>
    <w:p w14:paraId="72822B9B" w14:textId="77777777" w:rsidR="00AE00BA" w:rsidRDefault="00AE00BA" w:rsidP="00AE00BA">
      <w:pPr>
        <w:pStyle w:val="PL"/>
      </w:pPr>
      <w:r>
        <w:t xml:space="preserve">    &lt;xs:sequence&gt;</w:t>
      </w:r>
    </w:p>
    <w:p w14:paraId="06CFD099" w14:textId="77777777" w:rsidR="00AE00BA" w:rsidRDefault="00AE00BA" w:rsidP="00AE00BA">
      <w:pPr>
        <w:pStyle w:val="PL"/>
      </w:pPr>
      <w:r>
        <w:t xml:space="preserve">     &lt;xs:element name="pin-as-dis-acc" type="pinapp:PinAsDisAcc-info" minOccurs="0" maxOccurs="unbounded"/&gt;</w:t>
      </w:r>
    </w:p>
    <w:p w14:paraId="6D8237A6" w14:textId="77777777" w:rsidR="00AE00BA" w:rsidRDefault="00AE00BA" w:rsidP="00AE00BA">
      <w:pPr>
        <w:pStyle w:val="PL"/>
      </w:pPr>
      <w:r>
        <w:t xml:space="preserve">     &lt;xs:element name="anyExt" type="pinapp:anyExtType" minOccurs="0"/&gt;</w:t>
      </w:r>
    </w:p>
    <w:p w14:paraId="379DD2BE" w14:textId="77777777" w:rsidR="00AE00BA" w:rsidRDefault="00AE00BA" w:rsidP="00AE00BA">
      <w:pPr>
        <w:pStyle w:val="PL"/>
      </w:pPr>
      <w:r>
        <w:t xml:space="preserve">     &lt;xs:any namespace="##other" processContents="lax" minOccurs="0" maxOccurs="unbounded"/&gt;</w:t>
      </w:r>
    </w:p>
    <w:p w14:paraId="3CAA8B2E" w14:textId="77777777" w:rsidR="00AE00BA" w:rsidRDefault="00AE00BA" w:rsidP="00AE00BA">
      <w:pPr>
        <w:pStyle w:val="PL"/>
      </w:pPr>
      <w:r>
        <w:lastRenderedPageBreak/>
        <w:t xml:space="preserve">    &lt;/xs:sequence&gt;</w:t>
      </w:r>
    </w:p>
    <w:p w14:paraId="75AA3A7A" w14:textId="77777777" w:rsidR="00AE00BA" w:rsidRDefault="00AE00BA" w:rsidP="00AE00BA">
      <w:pPr>
        <w:pStyle w:val="PL"/>
      </w:pPr>
      <w:r>
        <w:t xml:space="preserve">    &lt;xs:anyAttribute namespace="##any" processContents="lax"/&gt;</w:t>
      </w:r>
    </w:p>
    <w:p w14:paraId="1E924133" w14:textId="77777777" w:rsidR="00AE00BA" w:rsidRDefault="00AE00BA" w:rsidP="00AE00BA">
      <w:pPr>
        <w:pStyle w:val="PL"/>
      </w:pPr>
      <w:r>
        <w:t xml:space="preserve">  &lt;/xs:complexType&gt;</w:t>
      </w:r>
    </w:p>
    <w:p w14:paraId="6BDC0423" w14:textId="77777777" w:rsidR="00AE00BA" w:rsidRDefault="00AE00BA" w:rsidP="00AE00BA">
      <w:pPr>
        <w:pStyle w:val="PL"/>
      </w:pPr>
    </w:p>
    <w:p w14:paraId="72979EE9" w14:textId="77777777" w:rsidR="00AE00BA" w:rsidRDefault="00AE00BA" w:rsidP="00AE00BA">
      <w:pPr>
        <w:pStyle w:val="PL"/>
        <w:rPr>
          <w:lang w:eastAsia="en-GB"/>
        </w:rPr>
      </w:pPr>
      <w:r>
        <w:t xml:space="preserve">  &lt;xs:complexType name="pin-as-dis-rej-info"&gt;</w:t>
      </w:r>
    </w:p>
    <w:p w14:paraId="3DB83593" w14:textId="77777777" w:rsidR="00AE00BA" w:rsidRDefault="00AE00BA" w:rsidP="00AE00BA">
      <w:pPr>
        <w:pStyle w:val="PL"/>
      </w:pPr>
      <w:r>
        <w:t xml:space="preserve">    &lt;xs:sequence&gt;</w:t>
      </w:r>
    </w:p>
    <w:p w14:paraId="5EEC15A7" w14:textId="77777777" w:rsidR="00AE00BA" w:rsidRDefault="00AE00BA" w:rsidP="00AE00BA">
      <w:pPr>
        <w:pStyle w:val="PL"/>
      </w:pPr>
      <w:r>
        <w:t xml:space="preserve">     &lt;xs:element name="pin-as-dis-rej" type="pinapp:PinAsDisRej-info" minOccurs="0" maxOccurs="unbounded"/&gt;</w:t>
      </w:r>
    </w:p>
    <w:p w14:paraId="22078BED" w14:textId="77777777" w:rsidR="00AE00BA" w:rsidRDefault="00AE00BA" w:rsidP="00AE00BA">
      <w:pPr>
        <w:pStyle w:val="PL"/>
      </w:pPr>
      <w:r>
        <w:t xml:space="preserve">     &lt;xs:element name="anyExt" type="pinapp:anyExtType" minOccurs="0"/&gt;</w:t>
      </w:r>
    </w:p>
    <w:p w14:paraId="168FB7ED" w14:textId="77777777" w:rsidR="00AE00BA" w:rsidRDefault="00AE00BA" w:rsidP="00AE00BA">
      <w:pPr>
        <w:pStyle w:val="PL"/>
      </w:pPr>
      <w:r>
        <w:t xml:space="preserve">     &lt;xs:any namespace="##other" processContents="lax" minOccurs="0" maxOccurs="unbounded"/&gt;</w:t>
      </w:r>
    </w:p>
    <w:p w14:paraId="228FB4C0" w14:textId="77777777" w:rsidR="00AE00BA" w:rsidRDefault="00AE00BA" w:rsidP="00AE00BA">
      <w:pPr>
        <w:pStyle w:val="PL"/>
      </w:pPr>
      <w:r>
        <w:t xml:space="preserve">    &lt;/xs:sequence&gt;</w:t>
      </w:r>
    </w:p>
    <w:p w14:paraId="7E15DF52" w14:textId="77777777" w:rsidR="00AE00BA" w:rsidRDefault="00AE00BA" w:rsidP="00AE00BA">
      <w:pPr>
        <w:pStyle w:val="PL"/>
      </w:pPr>
      <w:r>
        <w:t xml:space="preserve">    &lt;xs:anyAttribute namespace="##any" processContents="lax"/&gt;</w:t>
      </w:r>
    </w:p>
    <w:p w14:paraId="2825481F" w14:textId="77777777" w:rsidR="00AE00BA" w:rsidRDefault="00AE00BA" w:rsidP="00AE00BA">
      <w:pPr>
        <w:pStyle w:val="PL"/>
      </w:pPr>
      <w:r>
        <w:t xml:space="preserve">  &lt;/xs:complexType&gt;</w:t>
      </w:r>
    </w:p>
    <w:p w14:paraId="394CA681" w14:textId="77777777" w:rsidR="00AE00BA" w:rsidRDefault="00AE00BA" w:rsidP="00AE00BA">
      <w:pPr>
        <w:pStyle w:val="PL"/>
      </w:pPr>
    </w:p>
    <w:p w14:paraId="4C9C6327" w14:textId="77777777" w:rsidR="00AE00BA" w:rsidRDefault="00AE00BA" w:rsidP="00AE00BA">
      <w:pPr>
        <w:pStyle w:val="PL"/>
        <w:rPr>
          <w:lang w:eastAsia="en-GB"/>
        </w:rPr>
      </w:pPr>
      <w:r>
        <w:t xml:space="preserve">  &lt;xs:complexType name="pin-cssc-req-info"&gt;</w:t>
      </w:r>
    </w:p>
    <w:p w14:paraId="2694A32A" w14:textId="77777777" w:rsidR="00AE00BA" w:rsidRDefault="00AE00BA" w:rsidP="00AE00BA">
      <w:pPr>
        <w:pStyle w:val="PL"/>
      </w:pPr>
      <w:r>
        <w:t xml:space="preserve">    &lt;xs:sequence&gt;</w:t>
      </w:r>
    </w:p>
    <w:p w14:paraId="2F444D7D" w14:textId="77777777" w:rsidR="00AE00BA" w:rsidRDefault="00AE00BA" w:rsidP="00AE00BA">
      <w:pPr>
        <w:pStyle w:val="PL"/>
      </w:pPr>
      <w:r>
        <w:t xml:space="preserve">     &lt;xs:element name="pin-cssc-req" type="pinapp:PinCsscReq-info" minOccurs="0" maxOccurs="unbounded"/&gt;</w:t>
      </w:r>
    </w:p>
    <w:p w14:paraId="6A5D75F8" w14:textId="77777777" w:rsidR="00AE00BA" w:rsidRDefault="00AE00BA" w:rsidP="00AE00BA">
      <w:pPr>
        <w:pStyle w:val="PL"/>
      </w:pPr>
      <w:r>
        <w:t xml:space="preserve">     &lt;xs:element name="anyExt" type="pinapp:anyExtType" minOccurs="0"/&gt;</w:t>
      </w:r>
    </w:p>
    <w:p w14:paraId="1E83A8D3" w14:textId="77777777" w:rsidR="00AE00BA" w:rsidRDefault="00AE00BA" w:rsidP="00AE00BA">
      <w:pPr>
        <w:pStyle w:val="PL"/>
      </w:pPr>
      <w:r>
        <w:t xml:space="preserve">     &lt;xs:any namespace="##other" processContents="lax" minOccurs="0" maxOccurs="unbounded"/&gt;</w:t>
      </w:r>
    </w:p>
    <w:p w14:paraId="3BF0788D" w14:textId="77777777" w:rsidR="00AE00BA" w:rsidRDefault="00AE00BA" w:rsidP="00AE00BA">
      <w:pPr>
        <w:pStyle w:val="PL"/>
      </w:pPr>
      <w:r>
        <w:t xml:space="preserve">    &lt;/xs:sequence&gt;</w:t>
      </w:r>
    </w:p>
    <w:p w14:paraId="134D8128" w14:textId="77777777" w:rsidR="00AE00BA" w:rsidRDefault="00AE00BA" w:rsidP="00AE00BA">
      <w:pPr>
        <w:pStyle w:val="PL"/>
      </w:pPr>
      <w:r>
        <w:t xml:space="preserve">    &lt;xs:anyAttribute namespace="##any" processContents="lax"/&gt;</w:t>
      </w:r>
    </w:p>
    <w:p w14:paraId="1F609D65" w14:textId="77777777" w:rsidR="00AE00BA" w:rsidRDefault="00AE00BA" w:rsidP="00AE00BA">
      <w:pPr>
        <w:pStyle w:val="PL"/>
      </w:pPr>
      <w:r>
        <w:t xml:space="preserve">  &lt;/xs:complexType&gt;</w:t>
      </w:r>
    </w:p>
    <w:p w14:paraId="5882F891" w14:textId="77777777" w:rsidR="00AE00BA" w:rsidRDefault="00AE00BA" w:rsidP="00AE00BA">
      <w:pPr>
        <w:pStyle w:val="PL"/>
      </w:pPr>
    </w:p>
    <w:p w14:paraId="3386BA74" w14:textId="77777777" w:rsidR="00AE00BA" w:rsidRDefault="00AE00BA" w:rsidP="00AE00BA">
      <w:pPr>
        <w:pStyle w:val="PL"/>
        <w:rPr>
          <w:lang w:eastAsia="en-GB"/>
        </w:rPr>
      </w:pPr>
      <w:r>
        <w:t xml:space="preserve">  &lt;xs:complexType name="pin-cssc-rej-info"&gt;</w:t>
      </w:r>
    </w:p>
    <w:p w14:paraId="52ABBD92" w14:textId="77777777" w:rsidR="00AE00BA" w:rsidRDefault="00AE00BA" w:rsidP="00AE00BA">
      <w:pPr>
        <w:pStyle w:val="PL"/>
      </w:pPr>
      <w:r>
        <w:t xml:space="preserve">    &lt;xs:sequence&gt;</w:t>
      </w:r>
    </w:p>
    <w:p w14:paraId="2194642E" w14:textId="77777777" w:rsidR="00AE00BA" w:rsidRDefault="00AE00BA" w:rsidP="00AE00BA">
      <w:pPr>
        <w:pStyle w:val="PL"/>
      </w:pPr>
      <w:r>
        <w:t xml:space="preserve">     &lt;xs:element name="pin-cssc-rej" type="pinapp:PinCsscRej-info" minOccurs="0" maxOccurs="unbounded"/&gt;</w:t>
      </w:r>
    </w:p>
    <w:p w14:paraId="54D3FFE4" w14:textId="77777777" w:rsidR="00AE00BA" w:rsidRDefault="00AE00BA" w:rsidP="00AE00BA">
      <w:pPr>
        <w:pStyle w:val="PL"/>
      </w:pPr>
      <w:r>
        <w:t xml:space="preserve">     &lt;xs:element name="anyExt" type="pinapp:anyExtType" minOccurs="0"/&gt;</w:t>
      </w:r>
    </w:p>
    <w:p w14:paraId="640CBD18" w14:textId="77777777" w:rsidR="00AE00BA" w:rsidRDefault="00AE00BA" w:rsidP="00AE00BA">
      <w:pPr>
        <w:pStyle w:val="PL"/>
      </w:pPr>
      <w:r>
        <w:t xml:space="preserve">     &lt;xs:any namespace="##other" processContents="lax" minOccurs="0" maxOccurs="unbounded"/&gt;</w:t>
      </w:r>
    </w:p>
    <w:p w14:paraId="57BF37CE" w14:textId="77777777" w:rsidR="00AE00BA" w:rsidRDefault="00AE00BA" w:rsidP="00AE00BA">
      <w:pPr>
        <w:pStyle w:val="PL"/>
      </w:pPr>
      <w:r>
        <w:t xml:space="preserve">    &lt;/xs:sequence&gt;</w:t>
      </w:r>
    </w:p>
    <w:p w14:paraId="5DCCBDDD" w14:textId="77777777" w:rsidR="00AE00BA" w:rsidRDefault="00AE00BA" w:rsidP="00AE00BA">
      <w:pPr>
        <w:pStyle w:val="PL"/>
      </w:pPr>
      <w:r>
        <w:t xml:space="preserve">    &lt;xs:anyAttribute namespace="##any" processContents="lax"/&gt;</w:t>
      </w:r>
    </w:p>
    <w:p w14:paraId="129CB3EF" w14:textId="77777777" w:rsidR="00AE00BA" w:rsidRDefault="00AE00BA" w:rsidP="00AE00BA">
      <w:pPr>
        <w:pStyle w:val="PL"/>
      </w:pPr>
      <w:r>
        <w:t xml:space="preserve">  &lt;/xs:complexType&gt;</w:t>
      </w:r>
    </w:p>
    <w:bookmarkEnd w:id="573"/>
    <w:p w14:paraId="20AF99D7" w14:textId="77777777" w:rsidR="00AE00BA" w:rsidRDefault="00AE00BA" w:rsidP="00AE00BA">
      <w:pPr>
        <w:pStyle w:val="PL"/>
      </w:pPr>
    </w:p>
    <w:p w14:paraId="0BAD818F" w14:textId="77777777" w:rsidR="00AE00BA" w:rsidRDefault="00AE00BA" w:rsidP="00AE00BA">
      <w:pPr>
        <w:pStyle w:val="PL"/>
      </w:pPr>
    </w:p>
    <w:p w14:paraId="1A50041F" w14:textId="77777777" w:rsidR="00AE00BA" w:rsidRDefault="00AE00BA" w:rsidP="00AE00BA">
      <w:pPr>
        <w:pStyle w:val="PL"/>
        <w:rPr>
          <w:lang w:eastAsia="en-GB"/>
        </w:rPr>
      </w:pPr>
      <w:r>
        <w:t xml:space="preserve">  </w:t>
      </w:r>
      <w:r w:rsidRPr="00785525">
        <w:t>&lt;!-- Complex types defined for parameters with complicated structure --&gt;</w:t>
      </w:r>
    </w:p>
    <w:p w14:paraId="0ABAE372" w14:textId="77777777" w:rsidR="00AE00BA" w:rsidRDefault="00AE00BA" w:rsidP="00AE00BA">
      <w:pPr>
        <w:pStyle w:val="PL"/>
        <w:rPr>
          <w:lang w:eastAsia="en-GB"/>
        </w:rPr>
      </w:pPr>
      <w:r>
        <w:t xml:space="preserve">  &lt;xs:complexType name="SerDiscReq-info"&gt;</w:t>
      </w:r>
    </w:p>
    <w:p w14:paraId="3EB43926" w14:textId="77777777" w:rsidR="00AE00BA" w:rsidRDefault="00AE00BA" w:rsidP="00AE00BA">
      <w:pPr>
        <w:pStyle w:val="PL"/>
      </w:pPr>
      <w:r>
        <w:t xml:space="preserve">    &lt;xs:sequence&gt;</w:t>
      </w:r>
    </w:p>
    <w:p w14:paraId="23012B24" w14:textId="77777777" w:rsidR="00AE00BA" w:rsidRDefault="00AE00BA" w:rsidP="00AE00BA">
      <w:pPr>
        <w:pStyle w:val="PL"/>
      </w:pPr>
      <w:r>
        <w:t xml:space="preserve">      &lt;xs:element name="ue-id" type="xs:string"/&gt;</w:t>
      </w:r>
    </w:p>
    <w:p w14:paraId="7EE0D0BA" w14:textId="77777777" w:rsidR="00AE00BA" w:rsidRDefault="00AE00BA" w:rsidP="00AE00BA">
      <w:pPr>
        <w:pStyle w:val="PL"/>
      </w:pPr>
      <w:r>
        <w:t xml:space="preserve">      &lt;xs:element name="mac-address" type="xs:string" minOccurs="0"/&gt;</w:t>
      </w:r>
    </w:p>
    <w:p w14:paraId="11B468CF" w14:textId="77777777" w:rsidR="00AE00BA" w:rsidRDefault="00AE00BA" w:rsidP="00AE00BA">
      <w:pPr>
        <w:pStyle w:val="PL"/>
        <w:rPr>
          <w:lang w:eastAsia="zh-CN"/>
        </w:rPr>
      </w:pPr>
      <w:r>
        <w:t xml:space="preserve">      &lt;xs:element name="ue-location" type="pinapp:Location-info" minOccurs="0"/&gt;</w:t>
      </w:r>
    </w:p>
    <w:p w14:paraId="51257CC7" w14:textId="77777777" w:rsidR="00AE00BA" w:rsidRDefault="00AE00BA" w:rsidP="00AE00BA">
      <w:pPr>
        <w:pStyle w:val="PL"/>
      </w:pPr>
      <w:r>
        <w:t xml:space="preserve">      &lt;xs:element name="anyExt" type="pinapp:anyExtType" minOccurs="0"/&gt;</w:t>
      </w:r>
    </w:p>
    <w:p w14:paraId="2630C53F" w14:textId="77777777" w:rsidR="00AE00BA" w:rsidRDefault="00AE00BA" w:rsidP="00AE00BA">
      <w:pPr>
        <w:pStyle w:val="PL"/>
      </w:pPr>
      <w:r>
        <w:t xml:space="preserve">      &lt;xs:any namespace="##other" processContents="lax" minOccurs="0" maxOccurs="unbounded"/&gt;</w:t>
      </w:r>
    </w:p>
    <w:p w14:paraId="380BCB64" w14:textId="77777777" w:rsidR="00AE00BA" w:rsidRDefault="00AE00BA" w:rsidP="00AE00BA">
      <w:pPr>
        <w:pStyle w:val="PL"/>
      </w:pPr>
      <w:r>
        <w:t xml:space="preserve">    &lt;/xs:sequence&gt;</w:t>
      </w:r>
    </w:p>
    <w:p w14:paraId="37869C70" w14:textId="77777777" w:rsidR="00AE00BA" w:rsidRDefault="00AE00BA" w:rsidP="00AE00BA">
      <w:pPr>
        <w:pStyle w:val="PL"/>
      </w:pPr>
      <w:r>
        <w:t xml:space="preserve">    &lt;xs:anyAttribute namespace="##any" processContents="lax"/&gt;</w:t>
      </w:r>
    </w:p>
    <w:p w14:paraId="422C37C0" w14:textId="77777777" w:rsidR="00AE00BA" w:rsidRDefault="00AE00BA" w:rsidP="00AE00BA">
      <w:pPr>
        <w:pStyle w:val="PL"/>
      </w:pPr>
      <w:r>
        <w:t xml:space="preserve">  &lt;/xs:complexType&gt;</w:t>
      </w:r>
    </w:p>
    <w:p w14:paraId="35638A08" w14:textId="77777777" w:rsidR="00AE00BA" w:rsidRDefault="00AE00BA" w:rsidP="00AE00BA">
      <w:pPr>
        <w:pStyle w:val="PL"/>
      </w:pPr>
    </w:p>
    <w:p w14:paraId="46B3211C" w14:textId="77777777" w:rsidR="00AE00BA" w:rsidRDefault="00AE00BA" w:rsidP="00AE00BA">
      <w:pPr>
        <w:pStyle w:val="PL"/>
        <w:rPr>
          <w:lang w:eastAsia="en-GB"/>
        </w:rPr>
      </w:pPr>
      <w:r>
        <w:t xml:space="preserve">  &lt;xs:complexType name="Location-info"&gt;</w:t>
      </w:r>
    </w:p>
    <w:p w14:paraId="6109FE98" w14:textId="77777777" w:rsidR="00AE00BA" w:rsidRDefault="00AE00BA" w:rsidP="00AE00BA">
      <w:pPr>
        <w:pStyle w:val="PL"/>
      </w:pPr>
      <w:r>
        <w:t xml:space="preserve">    &lt;xs:sequence&gt;</w:t>
      </w:r>
    </w:p>
    <w:p w14:paraId="5778FBBD" w14:textId="77777777" w:rsidR="00AE00BA" w:rsidRDefault="00AE00BA" w:rsidP="00AE00BA">
      <w:pPr>
        <w:pStyle w:val="PL"/>
      </w:pPr>
      <w:r>
        <w:t xml:space="preserve">      &lt;xs:element name="anyExt" type="pinapp:anyExtType" minOccurs="0"/&gt;</w:t>
      </w:r>
    </w:p>
    <w:p w14:paraId="575E586D" w14:textId="77777777" w:rsidR="00AE00BA" w:rsidRDefault="00AE00BA" w:rsidP="00AE00BA">
      <w:pPr>
        <w:pStyle w:val="PL"/>
      </w:pPr>
      <w:r>
        <w:t xml:space="preserve">      &lt;xs:any namespace="##other" processContents="lax" minOccurs="0" maxOccurs="unbounded"/&gt;</w:t>
      </w:r>
    </w:p>
    <w:p w14:paraId="59733479" w14:textId="77777777" w:rsidR="00AE00BA" w:rsidRDefault="00AE00BA" w:rsidP="00AE00BA">
      <w:pPr>
        <w:pStyle w:val="PL"/>
      </w:pPr>
      <w:r>
        <w:t xml:space="preserve">    &lt;/xs:sequence&gt;</w:t>
      </w:r>
    </w:p>
    <w:p w14:paraId="33B0EEDC" w14:textId="77777777" w:rsidR="00AE00BA" w:rsidRDefault="00AE00BA" w:rsidP="00AE00BA">
      <w:pPr>
        <w:pStyle w:val="PL"/>
      </w:pPr>
      <w:r>
        <w:t xml:space="preserve">    &lt;xs:attribute name="NCGI" type="pinapp:NCGI-type" use="optional"/&gt;</w:t>
      </w:r>
    </w:p>
    <w:p w14:paraId="25C82CCA" w14:textId="77777777" w:rsidR="00AE00BA" w:rsidRDefault="00AE00BA" w:rsidP="00AE00BA">
      <w:pPr>
        <w:pStyle w:val="PL"/>
      </w:pPr>
      <w:r>
        <w:t xml:space="preserve">    &lt;xs:anyAttribute namespace="##any" processContents="lax"/&gt;</w:t>
      </w:r>
    </w:p>
    <w:p w14:paraId="0B6B0413" w14:textId="77777777" w:rsidR="00AE00BA" w:rsidRDefault="00AE00BA" w:rsidP="00AE00BA">
      <w:pPr>
        <w:pStyle w:val="PL"/>
      </w:pPr>
      <w:r>
        <w:t xml:space="preserve">  &lt;/xs:complexType&gt;</w:t>
      </w:r>
    </w:p>
    <w:p w14:paraId="2387F358" w14:textId="77777777" w:rsidR="00AE00BA" w:rsidRDefault="00AE00BA" w:rsidP="00AE00BA">
      <w:pPr>
        <w:pStyle w:val="PL"/>
      </w:pPr>
    </w:p>
    <w:p w14:paraId="318F316A" w14:textId="77777777" w:rsidR="00AE00BA" w:rsidRDefault="00AE00BA" w:rsidP="00AE00BA">
      <w:pPr>
        <w:pStyle w:val="PL"/>
        <w:rPr>
          <w:lang w:eastAsia="en-GB"/>
        </w:rPr>
      </w:pPr>
      <w:r>
        <w:t xml:space="preserve">  &lt;xs:simpleType name="NCGI-type"&gt;</w:t>
      </w:r>
    </w:p>
    <w:p w14:paraId="5D677D0F" w14:textId="77777777" w:rsidR="00AE00BA" w:rsidRDefault="00AE00BA" w:rsidP="00AE00BA">
      <w:pPr>
        <w:pStyle w:val="PL"/>
      </w:pPr>
      <w:r>
        <w:t xml:space="preserve">    &lt;xs:restriction base="xs:hexBinary"/&gt;</w:t>
      </w:r>
    </w:p>
    <w:p w14:paraId="66358236" w14:textId="77777777" w:rsidR="00AE00BA" w:rsidRDefault="00AE00BA" w:rsidP="00AE00BA">
      <w:pPr>
        <w:pStyle w:val="PL"/>
      </w:pPr>
      <w:r>
        <w:t xml:space="preserve">  &lt;/xs:simpleType&gt;</w:t>
      </w:r>
    </w:p>
    <w:p w14:paraId="2DD142AF" w14:textId="77777777" w:rsidR="00AE00BA" w:rsidRDefault="00AE00BA" w:rsidP="00AE00BA">
      <w:pPr>
        <w:pStyle w:val="PL"/>
      </w:pPr>
    </w:p>
    <w:p w14:paraId="4FF81116" w14:textId="77777777" w:rsidR="00AE00BA" w:rsidRDefault="00AE00BA" w:rsidP="00AE00BA">
      <w:pPr>
        <w:pStyle w:val="PL"/>
        <w:rPr>
          <w:lang w:eastAsia="en-GB"/>
        </w:rPr>
      </w:pPr>
      <w:r>
        <w:t xml:space="preserve">  &lt;xs:complexType name="SerDiscAcc-info"&gt;</w:t>
      </w:r>
    </w:p>
    <w:p w14:paraId="7AB446D7" w14:textId="77777777" w:rsidR="00AE00BA" w:rsidRDefault="00AE00BA" w:rsidP="00AE00BA">
      <w:pPr>
        <w:pStyle w:val="PL"/>
      </w:pPr>
      <w:r>
        <w:t xml:space="preserve">    &lt;xs:sequence&gt;</w:t>
      </w:r>
    </w:p>
    <w:p w14:paraId="710E9BBD" w14:textId="77777777" w:rsidR="00AE00BA" w:rsidRDefault="00AE00BA" w:rsidP="00AE00BA">
      <w:pPr>
        <w:pStyle w:val="PL"/>
      </w:pPr>
      <w:r>
        <w:t xml:space="preserve">      &lt;xs:element name="endpoint-information-content" type="pinapp:EndPoiInfo"/&gt;</w:t>
      </w:r>
    </w:p>
    <w:p w14:paraId="5879A8C1" w14:textId="77777777" w:rsidR="00AE00BA" w:rsidRDefault="00AE00BA" w:rsidP="00AE00BA">
      <w:pPr>
        <w:pStyle w:val="PL"/>
      </w:pPr>
      <w:r>
        <w:t xml:space="preserve">      &lt;xs:element name="anyExt" type="pinapp:anyExtType" minOccurs="0"/&gt;</w:t>
      </w:r>
    </w:p>
    <w:p w14:paraId="4E4BE122" w14:textId="77777777" w:rsidR="00AE00BA" w:rsidRDefault="00AE00BA" w:rsidP="00AE00BA">
      <w:pPr>
        <w:pStyle w:val="PL"/>
      </w:pPr>
      <w:r>
        <w:t xml:space="preserve">      &lt;xs:any namespace="##other" processContents="lax" minOccurs="0" maxOccurs="unbounded"/&gt;</w:t>
      </w:r>
    </w:p>
    <w:p w14:paraId="5008BA34" w14:textId="77777777" w:rsidR="00AE00BA" w:rsidRDefault="00AE00BA" w:rsidP="00AE00BA">
      <w:pPr>
        <w:pStyle w:val="PL"/>
      </w:pPr>
      <w:r>
        <w:t xml:space="preserve">    &lt;/xs:sequence&gt;</w:t>
      </w:r>
    </w:p>
    <w:p w14:paraId="79DC4975" w14:textId="77777777" w:rsidR="00AE00BA" w:rsidRDefault="00AE00BA" w:rsidP="00AE00BA">
      <w:pPr>
        <w:pStyle w:val="PL"/>
      </w:pPr>
      <w:r>
        <w:t xml:space="preserve">    &lt;xs:anyAttribute namespace="##any" processContents="lax"/&gt;</w:t>
      </w:r>
    </w:p>
    <w:p w14:paraId="12FB1547" w14:textId="77777777" w:rsidR="00AE00BA" w:rsidRDefault="00AE00BA" w:rsidP="00AE00BA">
      <w:pPr>
        <w:pStyle w:val="PL"/>
      </w:pPr>
      <w:r>
        <w:t xml:space="preserve">  &lt;/xs:complexType&gt;</w:t>
      </w:r>
    </w:p>
    <w:p w14:paraId="456BFD5D" w14:textId="77777777" w:rsidR="00AE00BA" w:rsidRDefault="00AE00BA" w:rsidP="00AE00BA">
      <w:pPr>
        <w:pStyle w:val="PL"/>
      </w:pPr>
    </w:p>
    <w:p w14:paraId="5AE3B7F1" w14:textId="77777777" w:rsidR="00AE00BA" w:rsidRDefault="00AE00BA" w:rsidP="00AE00BA">
      <w:pPr>
        <w:pStyle w:val="PL"/>
      </w:pPr>
      <w:r>
        <w:t xml:space="preserve">  &lt;xs:complexType name="EndPoiInfo"&gt;</w:t>
      </w:r>
    </w:p>
    <w:p w14:paraId="6D148C9D" w14:textId="77777777" w:rsidR="00AE00BA" w:rsidRDefault="00AE00BA" w:rsidP="00AE00BA">
      <w:pPr>
        <w:pStyle w:val="PL"/>
      </w:pPr>
      <w:r>
        <w:t xml:space="preserve">    &lt;xs:sequence&gt;</w:t>
      </w:r>
    </w:p>
    <w:p w14:paraId="48634ABC" w14:textId="77777777" w:rsidR="00AE00BA" w:rsidRDefault="00AE00BA" w:rsidP="00AE00BA">
      <w:pPr>
        <w:pStyle w:val="PL"/>
      </w:pPr>
      <w:r>
        <w:t xml:space="preserve">      &lt;xs:element name="uri" type="xs:anyURI" minOccurs="0" maxOccurs="1"/&gt;</w:t>
      </w:r>
    </w:p>
    <w:p w14:paraId="2436F720" w14:textId="77777777" w:rsidR="00AE00BA" w:rsidRDefault="00AE00BA" w:rsidP="00AE00BA">
      <w:pPr>
        <w:pStyle w:val="PL"/>
      </w:pPr>
      <w:r>
        <w:t xml:space="preserve">      &lt;xs:element name="fqdn" type="xs:string" minOccurs="0" maxOccurs="1"/&gt;</w:t>
      </w:r>
    </w:p>
    <w:p w14:paraId="6BB33E85" w14:textId="77777777" w:rsidR="00AE00BA" w:rsidRDefault="00AE00BA" w:rsidP="00AE00BA">
      <w:pPr>
        <w:pStyle w:val="PL"/>
      </w:pPr>
      <w:r>
        <w:t xml:space="preserve">      &lt;xs:element name="ipv4-address" type="xs:string" minOccurs="0" maxOccurs="1"/&gt;</w:t>
      </w:r>
    </w:p>
    <w:p w14:paraId="5672617C" w14:textId="77777777" w:rsidR="00AE00BA" w:rsidRDefault="00AE00BA" w:rsidP="00AE00BA">
      <w:pPr>
        <w:pStyle w:val="PL"/>
      </w:pPr>
      <w:r>
        <w:t xml:space="preserve">      &lt;xs:element name="ipv6-address" type="xs:string" minOccurs="0" maxOccurs="1"/&gt;</w:t>
      </w:r>
    </w:p>
    <w:p w14:paraId="7D12C4E9" w14:textId="77777777" w:rsidR="00AE00BA" w:rsidRDefault="00AE00BA" w:rsidP="00AE00BA">
      <w:pPr>
        <w:pStyle w:val="PL"/>
      </w:pPr>
      <w:r>
        <w:t xml:space="preserve">      &lt;xs:any namespace="##any" processContents="lax" minOccurs="0" maxOccurs="unbounded"/&gt;</w:t>
      </w:r>
    </w:p>
    <w:p w14:paraId="541909F1" w14:textId="77777777" w:rsidR="00AE00BA" w:rsidRDefault="00AE00BA" w:rsidP="00AE00BA">
      <w:pPr>
        <w:pStyle w:val="PL"/>
      </w:pPr>
      <w:r>
        <w:t xml:space="preserve">    &lt;/xs:sequence&gt;</w:t>
      </w:r>
    </w:p>
    <w:p w14:paraId="5F9F4096" w14:textId="77777777" w:rsidR="00AE00BA" w:rsidRDefault="00AE00BA" w:rsidP="00AE00BA">
      <w:pPr>
        <w:pStyle w:val="PL"/>
      </w:pPr>
      <w:r>
        <w:t xml:space="preserve">    &lt;xs:anyAttribute namespace="##any" processContents="lax"/&gt;</w:t>
      </w:r>
    </w:p>
    <w:p w14:paraId="7B7D92C1" w14:textId="77777777" w:rsidR="00AE00BA" w:rsidRDefault="00AE00BA" w:rsidP="00AE00BA">
      <w:pPr>
        <w:pStyle w:val="PL"/>
      </w:pPr>
      <w:r>
        <w:lastRenderedPageBreak/>
        <w:t xml:space="preserve">  &lt;/xs:complexType&gt;</w:t>
      </w:r>
    </w:p>
    <w:p w14:paraId="1B73F545" w14:textId="77777777" w:rsidR="00AE00BA" w:rsidRDefault="00AE00BA" w:rsidP="00AE00BA">
      <w:pPr>
        <w:pStyle w:val="PL"/>
      </w:pPr>
    </w:p>
    <w:p w14:paraId="4A9514FC" w14:textId="77777777" w:rsidR="00AE00BA" w:rsidRDefault="00AE00BA" w:rsidP="00AE00BA">
      <w:pPr>
        <w:pStyle w:val="PL"/>
        <w:rPr>
          <w:lang w:eastAsia="en-GB"/>
        </w:rPr>
      </w:pPr>
      <w:r>
        <w:t xml:space="preserve">  &lt;xs:complexType name="SerDiscRej-info"&gt;</w:t>
      </w:r>
    </w:p>
    <w:p w14:paraId="5452D4DF" w14:textId="77777777" w:rsidR="00AE00BA" w:rsidRDefault="00AE00BA" w:rsidP="00AE00BA">
      <w:pPr>
        <w:pStyle w:val="PL"/>
      </w:pPr>
      <w:r>
        <w:t xml:space="preserve">    &lt;xs:sequence&gt;</w:t>
      </w:r>
    </w:p>
    <w:p w14:paraId="08BD5A3D" w14:textId="77777777" w:rsidR="00AE00BA" w:rsidRDefault="00AE00BA" w:rsidP="00AE00BA">
      <w:pPr>
        <w:pStyle w:val="PL"/>
      </w:pPr>
      <w:r>
        <w:t xml:space="preserve">      &lt;xs:element name="cause" type="xs:integer"/&gt;</w:t>
      </w:r>
    </w:p>
    <w:p w14:paraId="633B86DD" w14:textId="77777777" w:rsidR="00AE00BA" w:rsidRDefault="00AE00BA" w:rsidP="00AE00BA">
      <w:pPr>
        <w:pStyle w:val="PL"/>
      </w:pPr>
      <w:r>
        <w:t xml:space="preserve">      &lt;xs:element name="anyExt" type="pinapp:anyExtType" minOccurs="0"/&gt;</w:t>
      </w:r>
    </w:p>
    <w:p w14:paraId="7DB1A8AB" w14:textId="77777777" w:rsidR="00AE00BA" w:rsidRDefault="00AE00BA" w:rsidP="00AE00BA">
      <w:pPr>
        <w:pStyle w:val="PL"/>
      </w:pPr>
      <w:r>
        <w:t xml:space="preserve">      &lt;xs:any namespace="##other" processContents="lax" minOccurs="0" maxOccurs="unbounded"/&gt;</w:t>
      </w:r>
    </w:p>
    <w:p w14:paraId="23A0A6E7" w14:textId="77777777" w:rsidR="00AE00BA" w:rsidRDefault="00AE00BA" w:rsidP="00AE00BA">
      <w:pPr>
        <w:pStyle w:val="PL"/>
      </w:pPr>
      <w:r>
        <w:t xml:space="preserve">    &lt;/xs:sequence&gt;</w:t>
      </w:r>
    </w:p>
    <w:p w14:paraId="652FAC48" w14:textId="77777777" w:rsidR="00AE00BA" w:rsidRDefault="00AE00BA" w:rsidP="00AE00BA">
      <w:pPr>
        <w:pStyle w:val="PL"/>
      </w:pPr>
      <w:r>
        <w:t xml:space="preserve">    &lt;xs:anyAttribute namespace="##any" processContents="lax"/&gt;</w:t>
      </w:r>
    </w:p>
    <w:p w14:paraId="70F1211E" w14:textId="77777777" w:rsidR="00AE00BA" w:rsidRDefault="00AE00BA" w:rsidP="00AE00BA">
      <w:pPr>
        <w:pStyle w:val="PL"/>
      </w:pPr>
      <w:r>
        <w:t xml:space="preserve">  &lt;/xs:complexType&gt;</w:t>
      </w:r>
    </w:p>
    <w:p w14:paraId="6D90695E" w14:textId="77777777" w:rsidR="00AE00BA" w:rsidRDefault="00AE00BA" w:rsidP="00AE00BA">
      <w:pPr>
        <w:pStyle w:val="PL"/>
      </w:pPr>
    </w:p>
    <w:p w14:paraId="58272386" w14:textId="77777777" w:rsidR="00AE00BA" w:rsidRDefault="00AE00BA" w:rsidP="00AE00BA">
      <w:pPr>
        <w:pStyle w:val="PL"/>
        <w:rPr>
          <w:lang w:eastAsia="en-GB"/>
        </w:rPr>
      </w:pPr>
      <w:r>
        <w:t xml:space="preserve">  &lt;xs:complexType name="PineRegReq-info"&gt;</w:t>
      </w:r>
    </w:p>
    <w:p w14:paraId="708AA691" w14:textId="77777777" w:rsidR="00AE00BA" w:rsidRDefault="00AE00BA" w:rsidP="00AE00BA">
      <w:pPr>
        <w:pStyle w:val="PL"/>
      </w:pPr>
      <w:r>
        <w:t xml:space="preserve">    &lt;xs:sequence&gt;</w:t>
      </w:r>
    </w:p>
    <w:p w14:paraId="1224EF2E" w14:textId="77777777" w:rsidR="00AE00BA" w:rsidRDefault="00AE00BA" w:rsidP="00AE00BA">
      <w:pPr>
        <w:pStyle w:val="PL"/>
      </w:pPr>
      <w:r>
        <w:t xml:space="preserve">      &lt;xs:element name="ue-id" type="xs:string"/&gt;</w:t>
      </w:r>
    </w:p>
    <w:p w14:paraId="2DF87DC5" w14:textId="77777777" w:rsidR="00AE00BA" w:rsidRDefault="00AE00BA" w:rsidP="00AE00BA">
      <w:pPr>
        <w:pStyle w:val="PL"/>
      </w:pPr>
      <w:r>
        <w:t xml:space="preserve">      &lt;xs:element name="security-credentials" type="xs:string"/&gt;</w:t>
      </w:r>
    </w:p>
    <w:p w14:paraId="30FDC20A" w14:textId="77777777" w:rsidR="00AE00BA" w:rsidRDefault="00AE00BA" w:rsidP="00AE00BA">
      <w:pPr>
        <w:pStyle w:val="PL"/>
      </w:pPr>
      <w:r>
        <w:t xml:space="preserve">      &lt;xs:element name="port-number" type="xs:integer"/&gt;</w:t>
      </w:r>
    </w:p>
    <w:p w14:paraId="1209BA73" w14:textId="77777777" w:rsidR="00AE00BA" w:rsidRDefault="00AE00BA" w:rsidP="00AE00BA">
      <w:pPr>
        <w:pStyle w:val="PL"/>
      </w:pPr>
      <w:r>
        <w:t xml:space="preserve">      &lt;xs:element name="mac-address" type="xs:string" minOccurs="0"/&gt;</w:t>
      </w:r>
    </w:p>
    <w:p w14:paraId="1A4285D4" w14:textId="77777777" w:rsidR="00AE00BA" w:rsidRDefault="00AE00BA" w:rsidP="00AE00BA">
      <w:pPr>
        <w:pStyle w:val="PL"/>
      </w:pPr>
      <w:r>
        <w:t xml:space="preserve">      &lt;xs:element name="vendor-name" type="xs:string" minOccurs="0"/&gt;</w:t>
      </w:r>
    </w:p>
    <w:p w14:paraId="0514C466" w14:textId="77777777" w:rsidR="00AE00BA" w:rsidRDefault="00AE00BA" w:rsidP="00AE00BA">
      <w:pPr>
        <w:pStyle w:val="PL"/>
      </w:pPr>
      <w:r>
        <w:t xml:space="preserve">      &lt;xs:element name="device-description" type="xs:string" minOccurs="0"/&gt;</w:t>
      </w:r>
    </w:p>
    <w:p w14:paraId="08BF413E" w14:textId="77777777" w:rsidR="00AE00BA" w:rsidRDefault="00AE00BA" w:rsidP="00AE00BA">
      <w:pPr>
        <w:pStyle w:val="PL"/>
      </w:pPr>
      <w:r>
        <w:t xml:space="preserve">      &lt;xs:element name="pine-address" type="xs:string" minOccurs="0"/&gt;</w:t>
      </w:r>
    </w:p>
    <w:p w14:paraId="2C36A63D" w14:textId="77777777" w:rsidR="00AE00BA" w:rsidRDefault="00AE00BA" w:rsidP="00AE00BA">
      <w:pPr>
        <w:pStyle w:val="PL"/>
      </w:pPr>
      <w:r>
        <w:t xml:space="preserve">      &lt;xs:element name="pine-capability" type="xs:integer" minOccurs="0"/&gt;</w:t>
      </w:r>
    </w:p>
    <w:p w14:paraId="47944D46" w14:textId="77777777" w:rsidR="00AE00BA" w:rsidRDefault="00AE00BA" w:rsidP="00AE00BA">
      <w:pPr>
        <w:pStyle w:val="PL"/>
      </w:pPr>
      <w:r>
        <w:t xml:space="preserve">      &lt;xs:element name="maximum-number-of-pines" type="xs:integer" minOccurs="0"/&gt;</w:t>
      </w:r>
    </w:p>
    <w:p w14:paraId="1F654B7A" w14:textId="77777777" w:rsidR="00AE00BA" w:rsidRDefault="00AE00BA" w:rsidP="00AE00BA">
      <w:pPr>
        <w:pStyle w:val="PL"/>
      </w:pPr>
      <w:r>
        <w:t xml:space="preserve">      &lt;xs:element name="</w:t>
      </w:r>
      <w:r>
        <w:rPr>
          <w:lang w:eastAsia="zh-CN"/>
        </w:rPr>
        <w:t>representation-indication</w:t>
      </w:r>
      <w:r>
        <w:t>" type="xs:boolean" minOccurs="0"/&gt;</w:t>
      </w:r>
    </w:p>
    <w:p w14:paraId="0C0D4105" w14:textId="77777777" w:rsidR="00AE00BA" w:rsidRDefault="00AE00BA" w:rsidP="00AE00BA">
      <w:pPr>
        <w:pStyle w:val="PL"/>
      </w:pPr>
      <w:r>
        <w:t xml:space="preserve">      &lt;xs:element name="</w:t>
      </w:r>
      <w:r>
        <w:rPr>
          <w:lang w:eastAsia="zh-CN"/>
        </w:rPr>
        <w:t>registration-info</w:t>
      </w:r>
      <w:r>
        <w:t>" type="pinapp:Reg-Info" minOccurs="0" maxOccurs="unbounded"/&gt;</w:t>
      </w:r>
    </w:p>
    <w:p w14:paraId="73840B0B" w14:textId="77777777" w:rsidR="00AE00BA" w:rsidRDefault="00AE00BA" w:rsidP="00AE00BA">
      <w:pPr>
        <w:pStyle w:val="PL"/>
        <w:rPr>
          <w:lang w:eastAsia="zh-CN"/>
        </w:rPr>
      </w:pPr>
      <w:r>
        <w:t xml:space="preserve">      &lt;xs:element name="</w:t>
      </w:r>
      <w:r>
        <w:rPr>
          <w:lang w:eastAsia="zh-CN"/>
        </w:rPr>
        <w:t>pin</w:t>
      </w:r>
      <w:r>
        <w:t>-service-info" type="pinapp:PIN-Service-Info" minOccurs="0"/&gt;</w:t>
      </w:r>
    </w:p>
    <w:p w14:paraId="2BA8A7F9" w14:textId="77777777" w:rsidR="00AE00BA" w:rsidRDefault="00AE00BA" w:rsidP="00AE00BA">
      <w:pPr>
        <w:pStyle w:val="PL"/>
      </w:pPr>
      <w:r>
        <w:t xml:space="preserve">      &lt;xs:element name="anyExt" type="pinapp:anyExtType" minOccurs="0"/&gt;</w:t>
      </w:r>
    </w:p>
    <w:p w14:paraId="0040C26B" w14:textId="77777777" w:rsidR="00AE00BA" w:rsidRDefault="00AE00BA" w:rsidP="00AE00BA">
      <w:pPr>
        <w:pStyle w:val="PL"/>
      </w:pPr>
      <w:r>
        <w:t xml:space="preserve">      &lt;xs:any namespace="##other" processContents="lax" minOccurs="0" maxOccurs="unbounded"/&gt;</w:t>
      </w:r>
    </w:p>
    <w:p w14:paraId="4F6F36DF" w14:textId="77777777" w:rsidR="00AE00BA" w:rsidRDefault="00AE00BA" w:rsidP="00AE00BA">
      <w:pPr>
        <w:pStyle w:val="PL"/>
      </w:pPr>
      <w:r>
        <w:t xml:space="preserve">    &lt;/xs:sequence&gt;</w:t>
      </w:r>
    </w:p>
    <w:p w14:paraId="7898E519" w14:textId="77777777" w:rsidR="00AE00BA" w:rsidRDefault="00AE00BA" w:rsidP="00AE00BA">
      <w:pPr>
        <w:pStyle w:val="PL"/>
      </w:pPr>
      <w:r>
        <w:t xml:space="preserve">    &lt;xs:anyAttribute namespace="##any" processContents="lax"/&gt;</w:t>
      </w:r>
    </w:p>
    <w:p w14:paraId="1C99E160" w14:textId="77777777" w:rsidR="00AE00BA" w:rsidRDefault="00AE00BA" w:rsidP="00AE00BA">
      <w:pPr>
        <w:pStyle w:val="PL"/>
      </w:pPr>
      <w:r>
        <w:t xml:space="preserve">  &lt;/xs:complexType&gt;</w:t>
      </w:r>
    </w:p>
    <w:p w14:paraId="5667EBED" w14:textId="77777777" w:rsidR="00AE00BA" w:rsidRDefault="00AE00BA" w:rsidP="00AE00BA">
      <w:pPr>
        <w:pStyle w:val="PL"/>
      </w:pPr>
    </w:p>
    <w:p w14:paraId="6BD2CAF2" w14:textId="77777777" w:rsidR="00AE00BA" w:rsidRDefault="00AE00BA" w:rsidP="00AE00BA">
      <w:pPr>
        <w:pStyle w:val="PL"/>
        <w:rPr>
          <w:lang w:eastAsia="en-GB"/>
        </w:rPr>
      </w:pPr>
      <w:r>
        <w:t xml:space="preserve">  &lt;xs:complexType name="PineRegA</w:t>
      </w:r>
      <w:r>
        <w:rPr>
          <w:lang w:eastAsia="zh-CN"/>
        </w:rPr>
        <w:t>cc</w:t>
      </w:r>
      <w:r>
        <w:t>-info"&gt;</w:t>
      </w:r>
    </w:p>
    <w:p w14:paraId="10C09CAE" w14:textId="77777777" w:rsidR="00AE00BA" w:rsidRDefault="00AE00BA" w:rsidP="00AE00BA">
      <w:pPr>
        <w:pStyle w:val="PL"/>
      </w:pPr>
      <w:r>
        <w:t xml:space="preserve">    &lt;xs:sequence&gt;</w:t>
      </w:r>
    </w:p>
    <w:p w14:paraId="48476EF1" w14:textId="77777777" w:rsidR="00AE00BA" w:rsidRDefault="00AE00BA" w:rsidP="00AE00BA">
      <w:pPr>
        <w:pStyle w:val="PL"/>
      </w:pPr>
      <w:r>
        <w:t xml:space="preserve">      &lt;xs:element name="pin-client-id" type="xs:string"/&gt;</w:t>
      </w:r>
    </w:p>
    <w:p w14:paraId="7777E213" w14:textId="77777777" w:rsidR="00AE00BA" w:rsidRDefault="00AE00BA" w:rsidP="00AE00BA">
      <w:pPr>
        <w:pStyle w:val="PL"/>
      </w:pPr>
      <w:r>
        <w:t xml:space="preserve">      &lt;xs:element name="role-of-pemc" type="xs:integer" minOccurs="0"/&gt;</w:t>
      </w:r>
    </w:p>
    <w:p w14:paraId="4D28DA87" w14:textId="77777777" w:rsidR="00AE00BA" w:rsidRDefault="00AE00BA" w:rsidP="00AE00BA">
      <w:pPr>
        <w:pStyle w:val="PL"/>
      </w:pPr>
      <w:r>
        <w:t xml:space="preserve">      &lt;xs:element name="role-of-pegc" type="xs:integer" minOccurs="0"/&gt;</w:t>
      </w:r>
    </w:p>
    <w:p w14:paraId="33544EFA" w14:textId="77777777" w:rsidR="00AE00BA" w:rsidRDefault="00AE00BA" w:rsidP="00AE00BA">
      <w:pPr>
        <w:pStyle w:val="PL"/>
      </w:pPr>
      <w:r>
        <w:t xml:space="preserve">      &lt;xs:element name="acc-reg-info" type="pinapp:AccReg-Info" minOccurs="0" maxOccurs="unbounded"/&gt;</w:t>
      </w:r>
    </w:p>
    <w:p w14:paraId="44668FCE" w14:textId="77777777" w:rsidR="00AE00BA" w:rsidRDefault="00AE00BA" w:rsidP="00AE00BA">
      <w:pPr>
        <w:pStyle w:val="PL"/>
      </w:pPr>
      <w:r>
        <w:t xml:space="preserve">      &lt;xs:element name="rej-reg-info" type="pinapp:RejReg-Info" minOccurs="0" maxOccurs="unbounded"/&gt;</w:t>
      </w:r>
    </w:p>
    <w:p w14:paraId="2DA7BA83" w14:textId="77777777" w:rsidR="00AE00BA" w:rsidRDefault="00AE00BA" w:rsidP="00AE00BA">
      <w:pPr>
        <w:pStyle w:val="PL"/>
      </w:pPr>
      <w:r>
        <w:t xml:space="preserve">      &lt;xs:element name="anyExt" type="pinapp:anyExtType" minOccurs="0"/&gt;</w:t>
      </w:r>
    </w:p>
    <w:p w14:paraId="16AB03EA" w14:textId="77777777" w:rsidR="00AE00BA" w:rsidRDefault="00AE00BA" w:rsidP="00AE00BA">
      <w:pPr>
        <w:pStyle w:val="PL"/>
      </w:pPr>
      <w:r>
        <w:t xml:space="preserve">      &lt;xs:any namespace="##other" processContents="lax" minOccurs="0" maxOccurs="unbounded"/&gt;</w:t>
      </w:r>
    </w:p>
    <w:p w14:paraId="39C1F70F" w14:textId="77777777" w:rsidR="00AE00BA" w:rsidRDefault="00AE00BA" w:rsidP="00AE00BA">
      <w:pPr>
        <w:pStyle w:val="PL"/>
      </w:pPr>
      <w:r>
        <w:t xml:space="preserve">    &lt;/xs:sequence&gt;</w:t>
      </w:r>
    </w:p>
    <w:p w14:paraId="612FC620" w14:textId="77777777" w:rsidR="00AE00BA" w:rsidRDefault="00AE00BA" w:rsidP="00AE00BA">
      <w:pPr>
        <w:pStyle w:val="PL"/>
      </w:pPr>
      <w:r>
        <w:t xml:space="preserve">    &lt;xs:anyAttribute namespace="##any" processContents="lax"/&gt;</w:t>
      </w:r>
    </w:p>
    <w:p w14:paraId="00D0A500" w14:textId="77777777" w:rsidR="00AE00BA" w:rsidRDefault="00AE00BA" w:rsidP="00AE00BA">
      <w:pPr>
        <w:pStyle w:val="PL"/>
      </w:pPr>
      <w:r>
        <w:t xml:space="preserve">  &lt;/xs:complexType&gt;</w:t>
      </w:r>
    </w:p>
    <w:p w14:paraId="5F56AFA3" w14:textId="77777777" w:rsidR="00AE00BA" w:rsidRDefault="00AE00BA" w:rsidP="00AE00BA">
      <w:pPr>
        <w:pStyle w:val="PL"/>
      </w:pPr>
    </w:p>
    <w:p w14:paraId="1B9CFABA" w14:textId="77777777" w:rsidR="00AE00BA" w:rsidRDefault="00AE00BA" w:rsidP="00AE00BA">
      <w:pPr>
        <w:pStyle w:val="PL"/>
        <w:rPr>
          <w:lang w:eastAsia="en-GB"/>
        </w:rPr>
      </w:pPr>
      <w:r>
        <w:t xml:space="preserve">  &lt;xs:complexType name="PineRegRej-info"&gt;</w:t>
      </w:r>
    </w:p>
    <w:p w14:paraId="704B6FD5" w14:textId="77777777" w:rsidR="00AE00BA" w:rsidRDefault="00AE00BA" w:rsidP="00AE00BA">
      <w:pPr>
        <w:pStyle w:val="PL"/>
      </w:pPr>
      <w:r>
        <w:t xml:space="preserve">    &lt;xs:sequence&gt;</w:t>
      </w:r>
    </w:p>
    <w:p w14:paraId="190E3C69" w14:textId="77777777" w:rsidR="00AE00BA" w:rsidRDefault="00AE00BA" w:rsidP="00AE00BA">
      <w:pPr>
        <w:pStyle w:val="PL"/>
      </w:pPr>
      <w:r>
        <w:t xml:space="preserve">      &lt;xs:element name="cause" type="xs:integer"/&gt;</w:t>
      </w:r>
    </w:p>
    <w:p w14:paraId="52304FB3" w14:textId="77777777" w:rsidR="00AE00BA" w:rsidRDefault="00AE00BA" w:rsidP="00AE00BA">
      <w:pPr>
        <w:pStyle w:val="PL"/>
      </w:pPr>
      <w:r>
        <w:t xml:space="preserve">      &lt;xs:element name="anyExt" type="pinapp:anyExtType" minOccurs="0"/&gt;</w:t>
      </w:r>
    </w:p>
    <w:p w14:paraId="226E71C7" w14:textId="77777777" w:rsidR="00AE00BA" w:rsidRDefault="00AE00BA" w:rsidP="00AE00BA">
      <w:pPr>
        <w:pStyle w:val="PL"/>
      </w:pPr>
      <w:r>
        <w:t xml:space="preserve">      &lt;xs:any namespace="##other" processContents="lax" minOccurs="0" maxOccurs="unbounded"/&gt;</w:t>
      </w:r>
    </w:p>
    <w:p w14:paraId="020F9A6A" w14:textId="77777777" w:rsidR="00AE00BA" w:rsidRDefault="00AE00BA" w:rsidP="00AE00BA">
      <w:pPr>
        <w:pStyle w:val="PL"/>
      </w:pPr>
      <w:r>
        <w:t xml:space="preserve">    &lt;/xs:sequence&gt;</w:t>
      </w:r>
    </w:p>
    <w:p w14:paraId="2BA3940C" w14:textId="77777777" w:rsidR="00AE00BA" w:rsidRDefault="00AE00BA" w:rsidP="00AE00BA">
      <w:pPr>
        <w:pStyle w:val="PL"/>
      </w:pPr>
      <w:r>
        <w:t xml:space="preserve">    &lt;xs:anyAttribute namespace="##any" processContents="lax"/&gt;</w:t>
      </w:r>
    </w:p>
    <w:p w14:paraId="3D736B66" w14:textId="77777777" w:rsidR="00AE00BA" w:rsidRDefault="00AE00BA" w:rsidP="00AE00BA">
      <w:pPr>
        <w:pStyle w:val="PL"/>
      </w:pPr>
      <w:r>
        <w:t xml:space="preserve">  &lt;/xs:complexType&gt;</w:t>
      </w:r>
    </w:p>
    <w:p w14:paraId="0FEC0D23" w14:textId="77777777" w:rsidR="00AE00BA" w:rsidRDefault="00AE00BA" w:rsidP="00AE00BA">
      <w:pPr>
        <w:pStyle w:val="PL"/>
      </w:pPr>
    </w:p>
    <w:p w14:paraId="6DC0AC76" w14:textId="77777777" w:rsidR="00AE00BA" w:rsidRDefault="00AE00BA" w:rsidP="00AE00BA">
      <w:pPr>
        <w:pStyle w:val="PL"/>
        <w:rPr>
          <w:lang w:eastAsia="en-GB"/>
        </w:rPr>
      </w:pPr>
      <w:r>
        <w:t xml:space="preserve">  &lt;xs:complexType name="PineDeregReq-info"&gt;</w:t>
      </w:r>
    </w:p>
    <w:p w14:paraId="13A52647" w14:textId="77777777" w:rsidR="00AE00BA" w:rsidRDefault="00AE00BA" w:rsidP="00AE00BA">
      <w:pPr>
        <w:pStyle w:val="PL"/>
      </w:pPr>
      <w:r>
        <w:t xml:space="preserve">    &lt;xs:sequence&gt;</w:t>
      </w:r>
    </w:p>
    <w:p w14:paraId="41BA2B90" w14:textId="77777777" w:rsidR="00AE00BA" w:rsidRDefault="00AE00BA" w:rsidP="00AE00BA">
      <w:pPr>
        <w:pStyle w:val="PL"/>
      </w:pPr>
      <w:r>
        <w:t xml:space="preserve">      &lt;xs:element name="ue-id" type="xs:string"/&gt;</w:t>
      </w:r>
    </w:p>
    <w:p w14:paraId="1E260EE1" w14:textId="77777777" w:rsidR="00AE00BA" w:rsidRDefault="00AE00BA" w:rsidP="00AE00BA">
      <w:pPr>
        <w:pStyle w:val="PL"/>
      </w:pPr>
      <w:r>
        <w:t xml:space="preserve">      &lt;xs:element name="security-credentials" type="xs:string"/&gt;</w:t>
      </w:r>
    </w:p>
    <w:p w14:paraId="35157FDE" w14:textId="77777777" w:rsidR="00AE00BA" w:rsidRDefault="00AE00BA" w:rsidP="00AE00BA">
      <w:pPr>
        <w:pStyle w:val="PL"/>
      </w:pPr>
      <w:r>
        <w:t xml:space="preserve">      &lt;xs:element name="mac-address" type="xs:string" minOccurs="0"/&gt;</w:t>
      </w:r>
    </w:p>
    <w:p w14:paraId="14D72EFC" w14:textId="77777777" w:rsidR="00AE00BA" w:rsidRDefault="00AE00BA" w:rsidP="00AE00BA">
      <w:pPr>
        <w:pStyle w:val="PL"/>
      </w:pPr>
      <w:r>
        <w:t xml:space="preserve">      &lt;xs:element name="vendor-name" type="xs:string" minOccurs="0"/&gt;</w:t>
      </w:r>
    </w:p>
    <w:p w14:paraId="1E322A07" w14:textId="77777777" w:rsidR="00AE00BA" w:rsidRDefault="00AE00BA" w:rsidP="00AE00BA">
      <w:pPr>
        <w:pStyle w:val="PL"/>
      </w:pPr>
      <w:r>
        <w:t xml:space="preserve">      &lt;xs:element name="device-description" type="xs:string" minOccurs="0"/&gt;</w:t>
      </w:r>
    </w:p>
    <w:p w14:paraId="05831607" w14:textId="77777777" w:rsidR="00AE00BA" w:rsidRDefault="00AE00BA" w:rsidP="00AE00BA">
      <w:pPr>
        <w:pStyle w:val="PL"/>
      </w:pPr>
      <w:r>
        <w:t xml:space="preserve">      &lt;xs:element name="pine-address" type="xs:string" minOccurs="0"/&gt;</w:t>
      </w:r>
    </w:p>
    <w:p w14:paraId="10F0C8F6" w14:textId="77777777" w:rsidR="00AE00BA" w:rsidRDefault="00AE00BA" w:rsidP="00AE00BA">
      <w:pPr>
        <w:pStyle w:val="PL"/>
      </w:pPr>
      <w:r>
        <w:t xml:space="preserve">      &lt;xs:element name="anyExt" type="pinapp:anyExtType" minOccurs="0"/&gt;</w:t>
      </w:r>
    </w:p>
    <w:p w14:paraId="005A449C" w14:textId="77777777" w:rsidR="00AE00BA" w:rsidRDefault="00AE00BA" w:rsidP="00AE00BA">
      <w:pPr>
        <w:pStyle w:val="PL"/>
      </w:pPr>
      <w:r>
        <w:t xml:space="preserve">      &lt;xs:any namespace="##other" processContents="lax" minOccurs="0" maxOccurs="unbounded"/&gt;</w:t>
      </w:r>
    </w:p>
    <w:p w14:paraId="2206D3D7" w14:textId="77777777" w:rsidR="00AE00BA" w:rsidRDefault="00AE00BA" w:rsidP="00AE00BA">
      <w:pPr>
        <w:pStyle w:val="PL"/>
      </w:pPr>
      <w:r>
        <w:t xml:space="preserve">    &lt;/xs:sequence&gt;</w:t>
      </w:r>
    </w:p>
    <w:p w14:paraId="7AF9974D" w14:textId="77777777" w:rsidR="00AE00BA" w:rsidRDefault="00AE00BA" w:rsidP="00AE00BA">
      <w:pPr>
        <w:pStyle w:val="PL"/>
      </w:pPr>
      <w:r>
        <w:t xml:space="preserve">    &lt;xs:anyAttribute namespace="##any" processContents="lax"/&gt;</w:t>
      </w:r>
    </w:p>
    <w:p w14:paraId="542E560A" w14:textId="77777777" w:rsidR="00AE00BA" w:rsidRDefault="00AE00BA" w:rsidP="00AE00BA">
      <w:pPr>
        <w:pStyle w:val="PL"/>
      </w:pPr>
      <w:r>
        <w:t xml:space="preserve">  &lt;/xs:complexType&gt;</w:t>
      </w:r>
    </w:p>
    <w:p w14:paraId="10A79B39" w14:textId="77777777" w:rsidR="00AE00BA" w:rsidRDefault="00AE00BA" w:rsidP="00AE00BA">
      <w:pPr>
        <w:pStyle w:val="PL"/>
      </w:pPr>
    </w:p>
    <w:p w14:paraId="08FA882B" w14:textId="77777777" w:rsidR="00AE00BA" w:rsidRDefault="00AE00BA" w:rsidP="00AE00BA">
      <w:pPr>
        <w:pStyle w:val="PL"/>
        <w:rPr>
          <w:lang w:eastAsia="en-GB"/>
        </w:rPr>
      </w:pPr>
      <w:r>
        <w:t xml:space="preserve">  &lt;xs:complexType name="PineDeregRej-info"&gt;</w:t>
      </w:r>
    </w:p>
    <w:p w14:paraId="0E467E6A" w14:textId="77777777" w:rsidR="00AE00BA" w:rsidRDefault="00AE00BA" w:rsidP="00AE00BA">
      <w:pPr>
        <w:pStyle w:val="PL"/>
      </w:pPr>
      <w:r>
        <w:t xml:space="preserve">    &lt;xs:sequence&gt;</w:t>
      </w:r>
    </w:p>
    <w:p w14:paraId="416C631A" w14:textId="77777777" w:rsidR="00AE00BA" w:rsidRDefault="00AE00BA" w:rsidP="00AE00BA">
      <w:pPr>
        <w:pStyle w:val="PL"/>
      </w:pPr>
      <w:r>
        <w:t xml:space="preserve">      &lt;xs:element name="cause" type="xs:integer"/&gt;</w:t>
      </w:r>
    </w:p>
    <w:p w14:paraId="7622B7EE" w14:textId="77777777" w:rsidR="00AE00BA" w:rsidRDefault="00AE00BA" w:rsidP="00AE00BA">
      <w:pPr>
        <w:pStyle w:val="PL"/>
      </w:pPr>
      <w:r>
        <w:t xml:space="preserve">      &lt;xs:element name="anyExt" type="pinapp:anyExtType" minOccurs="0"/&gt;</w:t>
      </w:r>
    </w:p>
    <w:p w14:paraId="2CF71D59" w14:textId="77777777" w:rsidR="00AE00BA" w:rsidRDefault="00AE00BA" w:rsidP="00AE00BA">
      <w:pPr>
        <w:pStyle w:val="PL"/>
      </w:pPr>
      <w:r>
        <w:t xml:space="preserve">      &lt;xs:any namespace="##other" processContents="lax" minOccurs="0" maxOccurs="unbounded"/&gt;</w:t>
      </w:r>
    </w:p>
    <w:p w14:paraId="1F2DAACA" w14:textId="77777777" w:rsidR="00AE00BA" w:rsidRDefault="00AE00BA" w:rsidP="00AE00BA">
      <w:pPr>
        <w:pStyle w:val="PL"/>
      </w:pPr>
      <w:r>
        <w:t xml:space="preserve">    &lt;/xs:sequence&gt;</w:t>
      </w:r>
    </w:p>
    <w:p w14:paraId="35FDB77D" w14:textId="77777777" w:rsidR="00AE00BA" w:rsidRDefault="00AE00BA" w:rsidP="00AE00BA">
      <w:pPr>
        <w:pStyle w:val="PL"/>
      </w:pPr>
      <w:r>
        <w:t xml:space="preserve">    &lt;xs:anyAttribute namespace="##any" processContents="lax"/&gt;</w:t>
      </w:r>
    </w:p>
    <w:p w14:paraId="61750169" w14:textId="77777777" w:rsidR="00AE00BA" w:rsidRDefault="00AE00BA" w:rsidP="00AE00BA">
      <w:pPr>
        <w:pStyle w:val="PL"/>
      </w:pPr>
      <w:r>
        <w:t xml:space="preserve">  &lt;/xs:complexType&gt;</w:t>
      </w:r>
    </w:p>
    <w:p w14:paraId="60C41287" w14:textId="77777777" w:rsidR="00AE00BA" w:rsidRDefault="00AE00BA" w:rsidP="00AE00BA">
      <w:pPr>
        <w:pStyle w:val="PL"/>
      </w:pPr>
    </w:p>
    <w:p w14:paraId="5D07A8C5" w14:textId="77777777" w:rsidR="00AE00BA" w:rsidRDefault="00AE00BA" w:rsidP="00AE00BA">
      <w:pPr>
        <w:pStyle w:val="PL"/>
        <w:rPr>
          <w:lang w:eastAsia="en-GB"/>
        </w:rPr>
      </w:pPr>
      <w:r>
        <w:t xml:space="preserve">  &lt;xs:complexType name="PineUpdRegReq-info"&gt;</w:t>
      </w:r>
    </w:p>
    <w:p w14:paraId="09E284B5" w14:textId="77777777" w:rsidR="00AE00BA" w:rsidRDefault="00AE00BA" w:rsidP="00AE00BA">
      <w:pPr>
        <w:pStyle w:val="PL"/>
      </w:pPr>
      <w:r>
        <w:t xml:space="preserve">    &lt;xs:sequence&gt;</w:t>
      </w:r>
    </w:p>
    <w:p w14:paraId="5209BFE3" w14:textId="77777777" w:rsidR="00AE00BA" w:rsidRDefault="00AE00BA" w:rsidP="00AE00BA">
      <w:pPr>
        <w:pStyle w:val="PL"/>
      </w:pPr>
      <w:r>
        <w:t xml:space="preserve">      &lt;xs:element name="ue-id" type="xs:string"/&gt;</w:t>
      </w:r>
    </w:p>
    <w:p w14:paraId="5B1340C7" w14:textId="77777777" w:rsidR="00AE00BA" w:rsidRDefault="00AE00BA" w:rsidP="00AE00BA">
      <w:pPr>
        <w:pStyle w:val="PL"/>
      </w:pPr>
      <w:r>
        <w:t xml:space="preserve">      &lt;xs:element name="security-credentials" type="xs:string"/&gt;</w:t>
      </w:r>
    </w:p>
    <w:p w14:paraId="0CA8FFEB" w14:textId="77777777" w:rsidR="00AE00BA" w:rsidRDefault="00AE00BA" w:rsidP="00AE00BA">
      <w:pPr>
        <w:pStyle w:val="PL"/>
      </w:pPr>
      <w:r>
        <w:t xml:space="preserve">      &lt;xs:element name="port-number" type="xs:integer"/&gt;</w:t>
      </w:r>
    </w:p>
    <w:p w14:paraId="4A6E83E2" w14:textId="77777777" w:rsidR="00AE00BA" w:rsidRDefault="00AE00BA" w:rsidP="00AE00BA">
      <w:pPr>
        <w:pStyle w:val="PL"/>
      </w:pPr>
      <w:r>
        <w:t xml:space="preserve">      &lt;xs:element name="mac-address" type="xs:string" minOccurs="0"/&gt;</w:t>
      </w:r>
    </w:p>
    <w:p w14:paraId="0CC640B5" w14:textId="77777777" w:rsidR="00AE00BA" w:rsidRDefault="00AE00BA" w:rsidP="00AE00BA">
      <w:pPr>
        <w:pStyle w:val="PL"/>
      </w:pPr>
      <w:r>
        <w:t xml:space="preserve">      &lt;xs:element name="vendor-name" type="xs:string" minOccurs="0"/&gt;</w:t>
      </w:r>
    </w:p>
    <w:p w14:paraId="2CAD1DCC" w14:textId="77777777" w:rsidR="00AE00BA" w:rsidRDefault="00AE00BA" w:rsidP="00AE00BA">
      <w:pPr>
        <w:pStyle w:val="PL"/>
      </w:pPr>
      <w:r>
        <w:t xml:space="preserve">      &lt;xs:element name="device-description" type="xs:string" minOccurs="0"/&gt;</w:t>
      </w:r>
    </w:p>
    <w:p w14:paraId="085CDDE0" w14:textId="77777777" w:rsidR="00AE00BA" w:rsidRDefault="00AE00BA" w:rsidP="00AE00BA">
      <w:pPr>
        <w:pStyle w:val="PL"/>
      </w:pPr>
      <w:r>
        <w:t xml:space="preserve">      &lt;xs:element name="pine-address" type="xs:string" minOccurs="0"/&gt;</w:t>
      </w:r>
    </w:p>
    <w:p w14:paraId="6DB887C7" w14:textId="77777777" w:rsidR="00AE00BA" w:rsidRDefault="00AE00BA" w:rsidP="00AE00BA">
      <w:pPr>
        <w:pStyle w:val="PL"/>
      </w:pPr>
      <w:r>
        <w:t xml:space="preserve">      &lt;xs:element name="pine-capability" type="xs:integer" minOccurs="0"/&gt;</w:t>
      </w:r>
    </w:p>
    <w:p w14:paraId="5B3DE057" w14:textId="77777777" w:rsidR="00AE00BA" w:rsidRDefault="00AE00BA" w:rsidP="00AE00BA">
      <w:pPr>
        <w:pStyle w:val="PL"/>
      </w:pPr>
      <w:r>
        <w:t xml:space="preserve">      &lt;xs:element name="maximum-number-of-pines" type="xs:integer" minOccurs="0"/&gt;</w:t>
      </w:r>
    </w:p>
    <w:p w14:paraId="6FD45DF7" w14:textId="77777777" w:rsidR="00AE00BA" w:rsidRDefault="00AE00BA" w:rsidP="00AE00BA">
      <w:pPr>
        <w:pStyle w:val="PL"/>
        <w:rPr>
          <w:lang w:eastAsia="zh-CN"/>
        </w:rPr>
      </w:pPr>
      <w:r>
        <w:t xml:space="preserve">      &lt;xs:element name="</w:t>
      </w:r>
      <w:r>
        <w:rPr>
          <w:lang w:eastAsia="zh-CN"/>
        </w:rPr>
        <w:t>pin</w:t>
      </w:r>
      <w:r>
        <w:t>-service-info" type="pinapp:PIN-Service-Info" minOccurs="0"/&gt;</w:t>
      </w:r>
    </w:p>
    <w:p w14:paraId="4125D04E" w14:textId="77777777" w:rsidR="00AE00BA" w:rsidRDefault="00AE00BA" w:rsidP="00AE00BA">
      <w:pPr>
        <w:pStyle w:val="PL"/>
      </w:pPr>
      <w:r>
        <w:t xml:space="preserve">      &lt;xs:element name="anyExt" type="pinapp:anyExtType" minOccurs="0"/&gt;</w:t>
      </w:r>
    </w:p>
    <w:p w14:paraId="62B518AD" w14:textId="77777777" w:rsidR="00AE00BA" w:rsidRDefault="00AE00BA" w:rsidP="00AE00BA">
      <w:pPr>
        <w:pStyle w:val="PL"/>
      </w:pPr>
      <w:r>
        <w:t xml:space="preserve">      &lt;xs:any namespace="##other" processContents="lax" minOccurs="0" maxOccurs="unbounded"/&gt;</w:t>
      </w:r>
    </w:p>
    <w:p w14:paraId="5880849B" w14:textId="77777777" w:rsidR="00AE00BA" w:rsidRDefault="00AE00BA" w:rsidP="00AE00BA">
      <w:pPr>
        <w:pStyle w:val="PL"/>
      </w:pPr>
      <w:r>
        <w:t xml:space="preserve">    &lt;/xs:sequence&gt;</w:t>
      </w:r>
    </w:p>
    <w:p w14:paraId="556C0D64" w14:textId="77777777" w:rsidR="00AE00BA" w:rsidRDefault="00AE00BA" w:rsidP="00AE00BA">
      <w:pPr>
        <w:pStyle w:val="PL"/>
      </w:pPr>
      <w:r>
        <w:t xml:space="preserve">    &lt;xs:anyAttribute namespace="##any" processContents="lax"/&gt;</w:t>
      </w:r>
    </w:p>
    <w:p w14:paraId="2D4AA26D" w14:textId="77777777" w:rsidR="00AE00BA" w:rsidRDefault="00AE00BA" w:rsidP="00AE00BA">
      <w:pPr>
        <w:pStyle w:val="PL"/>
      </w:pPr>
      <w:r>
        <w:t xml:space="preserve">  &lt;/xs:complexType&gt;</w:t>
      </w:r>
    </w:p>
    <w:p w14:paraId="2345F50F" w14:textId="77777777" w:rsidR="00AE00BA" w:rsidRDefault="00AE00BA" w:rsidP="00AE00BA">
      <w:pPr>
        <w:pStyle w:val="PL"/>
      </w:pPr>
    </w:p>
    <w:p w14:paraId="4DD70289" w14:textId="77777777" w:rsidR="00AE00BA" w:rsidRDefault="00AE00BA" w:rsidP="00AE00BA">
      <w:pPr>
        <w:pStyle w:val="PL"/>
        <w:rPr>
          <w:lang w:eastAsia="en-GB"/>
        </w:rPr>
      </w:pPr>
      <w:r>
        <w:t xml:space="preserve">  &lt;xs:complexType name="PineUpdRegRej-info"&gt;</w:t>
      </w:r>
    </w:p>
    <w:p w14:paraId="4C89238D" w14:textId="77777777" w:rsidR="00AE00BA" w:rsidRDefault="00AE00BA" w:rsidP="00AE00BA">
      <w:pPr>
        <w:pStyle w:val="PL"/>
      </w:pPr>
      <w:r>
        <w:t xml:space="preserve">    &lt;xs:sequence&gt;</w:t>
      </w:r>
    </w:p>
    <w:p w14:paraId="4425B3A3" w14:textId="77777777" w:rsidR="00AE00BA" w:rsidRDefault="00AE00BA" w:rsidP="00AE00BA">
      <w:pPr>
        <w:pStyle w:val="PL"/>
      </w:pPr>
      <w:r>
        <w:t xml:space="preserve">      &lt;xs:element name="cause" type="xs:integer"/&gt;</w:t>
      </w:r>
    </w:p>
    <w:p w14:paraId="75693EC4" w14:textId="77777777" w:rsidR="00AE00BA" w:rsidRDefault="00AE00BA" w:rsidP="00AE00BA">
      <w:pPr>
        <w:pStyle w:val="PL"/>
      </w:pPr>
      <w:r>
        <w:t xml:space="preserve">      &lt;xs:element name="anyExt" type="pinapp:anyExtType" minOccurs="0"/&gt;</w:t>
      </w:r>
    </w:p>
    <w:p w14:paraId="6199DB23" w14:textId="77777777" w:rsidR="00AE00BA" w:rsidRDefault="00AE00BA" w:rsidP="00AE00BA">
      <w:pPr>
        <w:pStyle w:val="PL"/>
      </w:pPr>
      <w:r>
        <w:t xml:space="preserve">      &lt;xs:any namespace="##other" processContents="lax" minOccurs="0" maxOccurs="unbounded"/&gt;</w:t>
      </w:r>
    </w:p>
    <w:p w14:paraId="6678CA52" w14:textId="77777777" w:rsidR="00AE00BA" w:rsidRDefault="00AE00BA" w:rsidP="00AE00BA">
      <w:pPr>
        <w:pStyle w:val="PL"/>
      </w:pPr>
      <w:r>
        <w:t xml:space="preserve">    &lt;/xs:sequence&gt;</w:t>
      </w:r>
    </w:p>
    <w:p w14:paraId="42F68840" w14:textId="77777777" w:rsidR="00AE00BA" w:rsidRDefault="00AE00BA" w:rsidP="00AE00BA">
      <w:pPr>
        <w:pStyle w:val="PL"/>
      </w:pPr>
      <w:r>
        <w:t xml:space="preserve">    &lt;xs:anyAttribute namespace="##any" processContents="lax"/&gt;</w:t>
      </w:r>
    </w:p>
    <w:p w14:paraId="06D5DEA3" w14:textId="77777777" w:rsidR="00AE00BA" w:rsidRDefault="00AE00BA" w:rsidP="00AE00BA">
      <w:pPr>
        <w:pStyle w:val="PL"/>
      </w:pPr>
      <w:r>
        <w:t xml:space="preserve">  &lt;/xs:complexType&gt;</w:t>
      </w:r>
    </w:p>
    <w:p w14:paraId="55CACF75" w14:textId="77777777" w:rsidR="00AE00BA" w:rsidRDefault="00AE00BA" w:rsidP="00AE00BA">
      <w:pPr>
        <w:pStyle w:val="PL"/>
      </w:pPr>
    </w:p>
    <w:p w14:paraId="608596D7" w14:textId="77777777" w:rsidR="00AE00BA" w:rsidRDefault="00AE00BA" w:rsidP="00AE00BA">
      <w:pPr>
        <w:pStyle w:val="PL"/>
        <w:rPr>
          <w:lang w:eastAsia="en-GB"/>
        </w:rPr>
      </w:pPr>
      <w:r>
        <w:t xml:space="preserve">  &lt;xs:complexType name="PinCreReq-info"&gt;</w:t>
      </w:r>
    </w:p>
    <w:p w14:paraId="7FF8A00D" w14:textId="77777777" w:rsidR="00AE00BA" w:rsidRDefault="00AE00BA" w:rsidP="00AE00BA">
      <w:pPr>
        <w:pStyle w:val="PL"/>
      </w:pPr>
      <w:r>
        <w:t xml:space="preserve">    &lt;xs:sequence&gt;</w:t>
      </w:r>
    </w:p>
    <w:p w14:paraId="00210CC9" w14:textId="77777777" w:rsidR="00AE00BA" w:rsidRDefault="00AE00BA" w:rsidP="00AE00BA">
      <w:pPr>
        <w:pStyle w:val="PL"/>
      </w:pPr>
      <w:r>
        <w:t xml:space="preserve">      &lt;xs:element name="ue-id" type="xs:string"/&gt;</w:t>
      </w:r>
    </w:p>
    <w:p w14:paraId="0EF42A74" w14:textId="77777777" w:rsidR="00AE00BA" w:rsidRDefault="00AE00BA" w:rsidP="00AE00BA">
      <w:pPr>
        <w:pStyle w:val="PL"/>
      </w:pPr>
      <w:r>
        <w:t xml:space="preserve">      &lt;xs:element name="security-credentials" type="xs:string"/&gt;</w:t>
      </w:r>
    </w:p>
    <w:p w14:paraId="480D56CB" w14:textId="77777777" w:rsidR="00AE00BA" w:rsidRDefault="00AE00BA" w:rsidP="00AE00BA">
      <w:pPr>
        <w:pStyle w:val="PL"/>
      </w:pPr>
      <w:r>
        <w:t xml:space="preserve">      &lt;xs:element name="pin-client-profile" type="pinapp:PIN-Client-Profile"/&gt;</w:t>
      </w:r>
    </w:p>
    <w:p w14:paraId="42C789DC" w14:textId="77777777" w:rsidR="00AE00BA" w:rsidRDefault="00AE00BA" w:rsidP="00AE00BA">
      <w:pPr>
        <w:pStyle w:val="PL"/>
      </w:pPr>
      <w:r>
        <w:t xml:space="preserve">      &lt;xs:element name="pin-profile" type="pinapp:PIN-Profile"/&gt;</w:t>
      </w:r>
    </w:p>
    <w:p w14:paraId="7C00A059" w14:textId="77777777" w:rsidR="00AE00BA" w:rsidRDefault="00AE00BA" w:rsidP="00AE00BA">
      <w:pPr>
        <w:pStyle w:val="PL"/>
        <w:rPr>
          <w:lang w:eastAsia="zh-CN"/>
        </w:rPr>
      </w:pPr>
      <w:r>
        <w:t xml:space="preserve">      &lt;xs:element name="ue-location" type="pinapp:Location-info" minOccurs="0"/&gt;</w:t>
      </w:r>
    </w:p>
    <w:p w14:paraId="3F1477F5" w14:textId="77777777" w:rsidR="00AE00BA" w:rsidRDefault="00AE00BA" w:rsidP="00AE00BA">
      <w:pPr>
        <w:pStyle w:val="PL"/>
        <w:rPr>
          <w:lang w:eastAsia="zh-CN"/>
        </w:rPr>
      </w:pPr>
      <w:r>
        <w:t xml:space="preserve">      &lt;xs:element name="pine-list" type="pinapp:UE-Id-List" minOccurs="0"/&gt;</w:t>
      </w:r>
    </w:p>
    <w:p w14:paraId="0F4AD523" w14:textId="77777777" w:rsidR="00AE00BA" w:rsidRDefault="00AE00BA" w:rsidP="00AE00BA">
      <w:pPr>
        <w:pStyle w:val="PL"/>
      </w:pPr>
      <w:r>
        <w:t xml:space="preserve">      &lt;xs:element name="pemc-list" type="pinapp:UE-Id-List" minOccurs="0"/&gt;</w:t>
      </w:r>
    </w:p>
    <w:p w14:paraId="44DF5F1B" w14:textId="77777777" w:rsidR="00AE00BA" w:rsidRDefault="00AE00BA" w:rsidP="00AE00BA">
      <w:pPr>
        <w:pStyle w:val="PL"/>
        <w:rPr>
          <w:lang w:eastAsia="zh-CN"/>
        </w:rPr>
      </w:pPr>
      <w:r>
        <w:t xml:space="preserve">      &lt;xs:element name="</w:t>
      </w:r>
      <w:r>
        <w:rPr>
          <w:lang w:eastAsia="zh-CN"/>
        </w:rPr>
        <w:t>pin</w:t>
      </w:r>
      <w:r>
        <w:t>-service-info" type="pinapp:PIN-Service-Info" minOccurs="0"/&gt;</w:t>
      </w:r>
    </w:p>
    <w:p w14:paraId="48505BE9" w14:textId="77777777" w:rsidR="00AE00BA" w:rsidRDefault="00AE00BA" w:rsidP="00AE00BA">
      <w:pPr>
        <w:pStyle w:val="PL"/>
      </w:pPr>
      <w:r>
        <w:t xml:space="preserve">      &lt;xs:element name="anyExt" type="pinapp:anyExtType" minOccurs="0"/&gt;</w:t>
      </w:r>
    </w:p>
    <w:p w14:paraId="4DE2CFF6" w14:textId="77777777" w:rsidR="00AE00BA" w:rsidRDefault="00AE00BA" w:rsidP="00AE00BA">
      <w:pPr>
        <w:pStyle w:val="PL"/>
      </w:pPr>
      <w:r>
        <w:t xml:space="preserve">      &lt;xs:any namespace="##other" processContents="lax" minOccurs="0" maxOccurs="unbounded"/&gt;</w:t>
      </w:r>
    </w:p>
    <w:p w14:paraId="1150F3CD" w14:textId="77777777" w:rsidR="00AE00BA" w:rsidRDefault="00AE00BA" w:rsidP="00AE00BA">
      <w:pPr>
        <w:pStyle w:val="PL"/>
      </w:pPr>
      <w:r>
        <w:t xml:space="preserve">    &lt;/xs:sequence&gt;</w:t>
      </w:r>
    </w:p>
    <w:p w14:paraId="69A5B45F" w14:textId="77777777" w:rsidR="00AE00BA" w:rsidRDefault="00AE00BA" w:rsidP="00AE00BA">
      <w:pPr>
        <w:pStyle w:val="PL"/>
      </w:pPr>
      <w:r>
        <w:t xml:space="preserve">    &lt;xs:anyAttribute namespace="##any" processContents="lax"/&gt;</w:t>
      </w:r>
    </w:p>
    <w:p w14:paraId="1505837F" w14:textId="77777777" w:rsidR="00AE00BA" w:rsidRDefault="00AE00BA" w:rsidP="00AE00BA">
      <w:pPr>
        <w:pStyle w:val="PL"/>
      </w:pPr>
      <w:r>
        <w:t xml:space="preserve">  &lt;/xs:complexType&gt;</w:t>
      </w:r>
    </w:p>
    <w:p w14:paraId="0F925098" w14:textId="77777777" w:rsidR="00AE00BA" w:rsidRDefault="00AE00BA" w:rsidP="00AE00BA">
      <w:pPr>
        <w:pStyle w:val="PL"/>
      </w:pPr>
    </w:p>
    <w:p w14:paraId="7B2A8632" w14:textId="77777777" w:rsidR="00AE00BA" w:rsidRDefault="00AE00BA" w:rsidP="00AE00BA">
      <w:pPr>
        <w:pStyle w:val="PL"/>
        <w:rPr>
          <w:lang w:eastAsia="en-GB"/>
        </w:rPr>
      </w:pPr>
      <w:r>
        <w:t xml:space="preserve">  &lt;xs:complexType name="PinCreAcc-info"&gt;</w:t>
      </w:r>
    </w:p>
    <w:p w14:paraId="296B2819" w14:textId="77777777" w:rsidR="00AE00BA" w:rsidRDefault="00AE00BA" w:rsidP="00AE00BA">
      <w:pPr>
        <w:pStyle w:val="PL"/>
      </w:pPr>
      <w:r>
        <w:t xml:space="preserve">    &lt;xs:sequence&gt;</w:t>
      </w:r>
    </w:p>
    <w:p w14:paraId="0EEE0B58" w14:textId="77777777" w:rsidR="00AE00BA" w:rsidRDefault="00AE00BA" w:rsidP="00AE00BA">
      <w:pPr>
        <w:pStyle w:val="PL"/>
      </w:pPr>
      <w:r>
        <w:t xml:space="preserve">      &lt;xs:element name="pin-id" type="xs:string"/&gt;</w:t>
      </w:r>
    </w:p>
    <w:p w14:paraId="5D35F4A7" w14:textId="77777777" w:rsidR="00AE00BA" w:rsidRDefault="00AE00BA" w:rsidP="00AE00BA">
      <w:pPr>
        <w:pStyle w:val="PL"/>
      </w:pPr>
      <w:r>
        <w:t xml:space="preserve">      &lt;xs:element name="valid-timer" type="xs:integer"/&gt;</w:t>
      </w:r>
    </w:p>
    <w:p w14:paraId="79F781A8" w14:textId="77777777" w:rsidR="00AE00BA" w:rsidRDefault="00AE00BA" w:rsidP="00AE00BA">
      <w:pPr>
        <w:pStyle w:val="PL"/>
      </w:pPr>
      <w:r>
        <w:t xml:space="preserve">      &lt;xs:element name="heartbeat-timer" type="pinapp:Heartbeat-timer-list"/&gt;</w:t>
      </w:r>
    </w:p>
    <w:p w14:paraId="273605D1" w14:textId="77777777" w:rsidR="00AE00BA" w:rsidRDefault="00AE00BA" w:rsidP="00AE00BA">
      <w:pPr>
        <w:pStyle w:val="PL"/>
      </w:pPr>
      <w:r>
        <w:t xml:space="preserve">      &lt;xs:element name="pegc-id" type="pinapp:UE-Id-List"/&gt;</w:t>
      </w:r>
    </w:p>
    <w:p w14:paraId="5E89D919" w14:textId="77777777" w:rsidR="00AE00BA" w:rsidRDefault="00AE00BA" w:rsidP="00AE00BA">
      <w:pPr>
        <w:pStyle w:val="PL"/>
      </w:pPr>
      <w:r>
        <w:t xml:space="preserve">      &lt;xs:element name="pegc-address" type="pinapp:UE-Address-List" minOccurs="0"/&gt;</w:t>
      </w:r>
    </w:p>
    <w:p w14:paraId="695A7A6F" w14:textId="77777777" w:rsidR="00AE00BA" w:rsidRDefault="00AE00BA" w:rsidP="00AE00BA">
      <w:pPr>
        <w:pStyle w:val="PL"/>
      </w:pPr>
      <w:r>
        <w:t xml:space="preserve">      &lt;xs:element name="access-control-info" type="pinapp:Access-Control-Info" minOccurs="0"/&gt;</w:t>
      </w:r>
    </w:p>
    <w:p w14:paraId="4F17D2CF" w14:textId="77777777" w:rsidR="00AE00BA" w:rsidRDefault="00AE00BA" w:rsidP="00AE00BA">
      <w:pPr>
        <w:pStyle w:val="PL"/>
      </w:pPr>
      <w:r>
        <w:t xml:space="preserve">      &lt;xs:element name="pine-list" type="pinapp:UE-Id-List" minOccurs="0"/&gt;</w:t>
      </w:r>
    </w:p>
    <w:p w14:paraId="5FFF2AE9" w14:textId="77777777" w:rsidR="00AE00BA" w:rsidRDefault="00AE00BA" w:rsidP="00AE00BA">
      <w:pPr>
        <w:pStyle w:val="PL"/>
      </w:pPr>
      <w:r>
        <w:t xml:space="preserve">      &lt;xs:element name="pin-profile" type="pinapp:PIN-Profile" minOccurs="0"/&gt;</w:t>
      </w:r>
    </w:p>
    <w:p w14:paraId="5B1E1312" w14:textId="77777777" w:rsidR="00AE00BA" w:rsidRDefault="00AE00BA" w:rsidP="00AE00BA">
      <w:pPr>
        <w:pStyle w:val="PL"/>
      </w:pPr>
      <w:r>
        <w:t xml:space="preserve">      &lt;xs:element name="anyExt" type="pinapp:anyExtType" minOccurs="0"/&gt;</w:t>
      </w:r>
    </w:p>
    <w:p w14:paraId="2BCE7EFE" w14:textId="77777777" w:rsidR="00AE00BA" w:rsidRDefault="00AE00BA" w:rsidP="00AE00BA">
      <w:pPr>
        <w:pStyle w:val="PL"/>
      </w:pPr>
      <w:r>
        <w:t xml:space="preserve">      &lt;xs:any namespace="##other" processContents="lax" minOccurs="0" maxOccurs="unbounded"/&gt;</w:t>
      </w:r>
    </w:p>
    <w:p w14:paraId="2BEAADDE" w14:textId="77777777" w:rsidR="00AE00BA" w:rsidRDefault="00AE00BA" w:rsidP="00AE00BA">
      <w:pPr>
        <w:pStyle w:val="PL"/>
      </w:pPr>
      <w:r>
        <w:t xml:space="preserve">    &lt;/xs:sequence&gt;</w:t>
      </w:r>
    </w:p>
    <w:p w14:paraId="651CDE16" w14:textId="77777777" w:rsidR="00AE00BA" w:rsidRDefault="00AE00BA" w:rsidP="00AE00BA">
      <w:pPr>
        <w:pStyle w:val="PL"/>
      </w:pPr>
      <w:r>
        <w:t xml:space="preserve">    &lt;xs:anyAttribute namespace="##any" processContents="lax"/&gt;</w:t>
      </w:r>
    </w:p>
    <w:p w14:paraId="1F80D3ED" w14:textId="77777777" w:rsidR="00AE00BA" w:rsidRDefault="00AE00BA" w:rsidP="00AE00BA">
      <w:pPr>
        <w:pStyle w:val="PL"/>
      </w:pPr>
      <w:r>
        <w:t xml:space="preserve">  &lt;/xs:complexType&gt;</w:t>
      </w:r>
    </w:p>
    <w:p w14:paraId="2C4EEE16" w14:textId="77777777" w:rsidR="00AE00BA" w:rsidRDefault="00AE00BA" w:rsidP="00AE00BA">
      <w:pPr>
        <w:pStyle w:val="PL"/>
      </w:pPr>
    </w:p>
    <w:p w14:paraId="6B10844D" w14:textId="77777777" w:rsidR="00AE00BA" w:rsidRDefault="00AE00BA" w:rsidP="00AE00BA">
      <w:pPr>
        <w:pStyle w:val="PL"/>
        <w:rPr>
          <w:lang w:eastAsia="en-GB"/>
        </w:rPr>
      </w:pPr>
      <w:r>
        <w:t xml:space="preserve">  &lt;xs:complexType name="PinCreRej-info"&gt;</w:t>
      </w:r>
    </w:p>
    <w:p w14:paraId="73B074A8" w14:textId="77777777" w:rsidR="00AE00BA" w:rsidRDefault="00AE00BA" w:rsidP="00AE00BA">
      <w:pPr>
        <w:pStyle w:val="PL"/>
      </w:pPr>
      <w:r>
        <w:t xml:space="preserve">    &lt;xs:sequence&gt;</w:t>
      </w:r>
    </w:p>
    <w:p w14:paraId="53784671" w14:textId="77777777" w:rsidR="00AE00BA" w:rsidRDefault="00AE00BA" w:rsidP="00AE00BA">
      <w:pPr>
        <w:pStyle w:val="PL"/>
      </w:pPr>
      <w:r>
        <w:t xml:space="preserve">      &lt;xs:element name="cause" type="xs:integer"/&gt;</w:t>
      </w:r>
    </w:p>
    <w:p w14:paraId="48334F2B" w14:textId="77777777" w:rsidR="00AE00BA" w:rsidRDefault="00AE00BA" w:rsidP="00AE00BA">
      <w:pPr>
        <w:pStyle w:val="PL"/>
      </w:pPr>
      <w:r>
        <w:t xml:space="preserve">      &lt;xs:element name="anyExt" type="pinapp:anyExtType" minOccurs="0"/&gt;</w:t>
      </w:r>
    </w:p>
    <w:p w14:paraId="7370F098" w14:textId="77777777" w:rsidR="00AE00BA" w:rsidRDefault="00AE00BA" w:rsidP="00AE00BA">
      <w:pPr>
        <w:pStyle w:val="PL"/>
      </w:pPr>
      <w:r>
        <w:t xml:space="preserve">      &lt;xs:any namespace="##other" processContents="lax" minOccurs="0" maxOccurs="unbounded"/&gt;</w:t>
      </w:r>
    </w:p>
    <w:p w14:paraId="4ECAFE77" w14:textId="77777777" w:rsidR="00AE00BA" w:rsidRDefault="00AE00BA" w:rsidP="00AE00BA">
      <w:pPr>
        <w:pStyle w:val="PL"/>
      </w:pPr>
      <w:r>
        <w:t xml:space="preserve">    &lt;/xs:sequence&gt;</w:t>
      </w:r>
    </w:p>
    <w:p w14:paraId="5C90EFD3" w14:textId="77777777" w:rsidR="00AE00BA" w:rsidRDefault="00AE00BA" w:rsidP="00AE00BA">
      <w:pPr>
        <w:pStyle w:val="PL"/>
      </w:pPr>
      <w:r>
        <w:t xml:space="preserve">    &lt;xs:anyAttribute namespace="##any" processContents="lax"/&gt;</w:t>
      </w:r>
    </w:p>
    <w:p w14:paraId="3F4D4E44" w14:textId="77777777" w:rsidR="00AE00BA" w:rsidRDefault="00AE00BA" w:rsidP="00AE00BA">
      <w:pPr>
        <w:pStyle w:val="PL"/>
      </w:pPr>
      <w:r>
        <w:t xml:space="preserve">  &lt;/xs:complexType&gt;</w:t>
      </w:r>
    </w:p>
    <w:p w14:paraId="13C04DAA" w14:textId="77777777" w:rsidR="00AE00BA" w:rsidRDefault="00AE00BA" w:rsidP="00AE00BA">
      <w:pPr>
        <w:pStyle w:val="PL"/>
      </w:pPr>
    </w:p>
    <w:p w14:paraId="537026C2" w14:textId="77777777" w:rsidR="00AE00BA" w:rsidRDefault="00AE00BA" w:rsidP="00AE00BA">
      <w:pPr>
        <w:pStyle w:val="PL"/>
        <w:rPr>
          <w:lang w:eastAsia="en-GB"/>
        </w:rPr>
      </w:pPr>
      <w:r>
        <w:t xml:space="preserve">  &lt;xs:complexType name="PinCreNotiReq-info"&gt;</w:t>
      </w:r>
    </w:p>
    <w:p w14:paraId="108BBC91" w14:textId="77777777" w:rsidR="00AE00BA" w:rsidRDefault="00AE00BA" w:rsidP="00AE00BA">
      <w:pPr>
        <w:pStyle w:val="PL"/>
      </w:pPr>
      <w:r>
        <w:t xml:space="preserve">    &lt;xs:sequence&gt;</w:t>
      </w:r>
    </w:p>
    <w:p w14:paraId="5BCDC337" w14:textId="77777777" w:rsidR="00AE00BA" w:rsidRDefault="00AE00BA" w:rsidP="00AE00BA">
      <w:pPr>
        <w:pStyle w:val="PL"/>
      </w:pPr>
      <w:r>
        <w:t xml:space="preserve">      &lt;xs:element name="pin-id" type="xs:string"/&gt;</w:t>
      </w:r>
    </w:p>
    <w:p w14:paraId="7FC70C30" w14:textId="77777777" w:rsidR="00AE00BA" w:rsidRDefault="00AE00BA" w:rsidP="00AE00BA">
      <w:pPr>
        <w:pStyle w:val="PL"/>
      </w:pPr>
      <w:r>
        <w:t xml:space="preserve">      &lt;xs:element name="heartbeat-timer" type="xs:integer"/&gt;</w:t>
      </w:r>
    </w:p>
    <w:p w14:paraId="122B8D45" w14:textId="77777777" w:rsidR="00AE00BA" w:rsidRDefault="00AE00BA" w:rsidP="00AE00BA">
      <w:pPr>
        <w:pStyle w:val="PL"/>
      </w:pPr>
      <w:r>
        <w:t xml:space="preserve">      &lt;xs:element name="pin-member-indication" type="xs:integer"/&gt;</w:t>
      </w:r>
    </w:p>
    <w:p w14:paraId="2BD73F0C" w14:textId="77777777" w:rsidR="00AE00BA" w:rsidRDefault="00AE00BA" w:rsidP="00AE00BA">
      <w:pPr>
        <w:pStyle w:val="PL"/>
      </w:pPr>
      <w:r>
        <w:t xml:space="preserve">      &lt;xs:element name="pegc-id" type="pinapp:UE-Id-List" minOccurs="0"/&gt;</w:t>
      </w:r>
    </w:p>
    <w:p w14:paraId="7B9A84ED" w14:textId="77777777" w:rsidR="00AE00BA" w:rsidRDefault="00AE00BA" w:rsidP="00AE00BA">
      <w:pPr>
        <w:pStyle w:val="PL"/>
      </w:pPr>
      <w:r>
        <w:t xml:space="preserve">      &lt;xs:element name="pegc-address" type="pinapp:UE-Address-List" minOccurs="0"/&gt;</w:t>
      </w:r>
    </w:p>
    <w:p w14:paraId="71EA6291" w14:textId="77777777" w:rsidR="00AE00BA" w:rsidRDefault="00AE00BA" w:rsidP="00AE00BA">
      <w:pPr>
        <w:pStyle w:val="PL"/>
      </w:pPr>
      <w:r>
        <w:t xml:space="preserve">      &lt;xs:element name="access-control-info" type="pinapp:Access-Control-Info" minOccurs="0"/&gt;</w:t>
      </w:r>
    </w:p>
    <w:p w14:paraId="47D45939" w14:textId="77777777" w:rsidR="00AE00BA" w:rsidRDefault="00AE00BA" w:rsidP="00AE00BA">
      <w:pPr>
        <w:pStyle w:val="PL"/>
      </w:pPr>
      <w:r>
        <w:t xml:space="preserve">      &lt;xs:element name="pin-profile" type="pinapp:PIN-Profile" minOccurs="0"/&gt;</w:t>
      </w:r>
    </w:p>
    <w:p w14:paraId="386FC5FC" w14:textId="77777777" w:rsidR="00AE00BA" w:rsidRDefault="00AE00BA" w:rsidP="00AE00BA">
      <w:pPr>
        <w:pStyle w:val="PL"/>
      </w:pPr>
      <w:r>
        <w:lastRenderedPageBreak/>
        <w:t xml:space="preserve">      &lt;xs:element name="anyExt" type="pinapp:anyExtType" minOccurs="0"/&gt;</w:t>
      </w:r>
    </w:p>
    <w:p w14:paraId="330B2C10" w14:textId="77777777" w:rsidR="00AE00BA" w:rsidRDefault="00AE00BA" w:rsidP="00AE00BA">
      <w:pPr>
        <w:pStyle w:val="PL"/>
      </w:pPr>
      <w:r>
        <w:t xml:space="preserve">      &lt;xs:any namespace="##other" processContents="lax" minOccurs="0" maxOccurs="unbounded"/&gt;</w:t>
      </w:r>
    </w:p>
    <w:p w14:paraId="4EA641A5" w14:textId="77777777" w:rsidR="00AE00BA" w:rsidRDefault="00AE00BA" w:rsidP="00AE00BA">
      <w:pPr>
        <w:pStyle w:val="PL"/>
      </w:pPr>
      <w:r>
        <w:t xml:space="preserve">    &lt;/xs:sequence&gt;</w:t>
      </w:r>
    </w:p>
    <w:p w14:paraId="5B313CFE" w14:textId="77777777" w:rsidR="00AE00BA" w:rsidRDefault="00AE00BA" w:rsidP="00AE00BA">
      <w:pPr>
        <w:pStyle w:val="PL"/>
      </w:pPr>
      <w:r>
        <w:t xml:space="preserve">    &lt;xs:anyAttribute namespace="##any" processContents="lax"/&gt;</w:t>
      </w:r>
    </w:p>
    <w:p w14:paraId="0AFDC540" w14:textId="77777777" w:rsidR="00AE00BA" w:rsidRDefault="00AE00BA" w:rsidP="00AE00BA">
      <w:pPr>
        <w:pStyle w:val="PL"/>
      </w:pPr>
      <w:r>
        <w:t xml:space="preserve">  &lt;/xs:complexType&gt;</w:t>
      </w:r>
    </w:p>
    <w:p w14:paraId="4484EE15" w14:textId="77777777" w:rsidR="00AE00BA" w:rsidRDefault="00AE00BA" w:rsidP="00AE00BA">
      <w:pPr>
        <w:pStyle w:val="PL"/>
      </w:pPr>
    </w:p>
    <w:p w14:paraId="3AAE808F" w14:textId="77777777" w:rsidR="00AE00BA" w:rsidRDefault="00AE00BA" w:rsidP="00AE00BA">
      <w:pPr>
        <w:pStyle w:val="PL"/>
        <w:rPr>
          <w:lang w:eastAsia="en-GB"/>
        </w:rPr>
      </w:pPr>
      <w:r>
        <w:t xml:space="preserve">  &lt;xs:complexType name="PinCreNotiRej-info"&gt;</w:t>
      </w:r>
    </w:p>
    <w:p w14:paraId="5386BB20" w14:textId="77777777" w:rsidR="00AE00BA" w:rsidRDefault="00AE00BA" w:rsidP="00AE00BA">
      <w:pPr>
        <w:pStyle w:val="PL"/>
      </w:pPr>
      <w:r>
        <w:t xml:space="preserve">    &lt;xs:sequence&gt;</w:t>
      </w:r>
    </w:p>
    <w:p w14:paraId="72C597E8" w14:textId="77777777" w:rsidR="00AE00BA" w:rsidRDefault="00AE00BA" w:rsidP="00AE00BA">
      <w:pPr>
        <w:pStyle w:val="PL"/>
      </w:pPr>
      <w:r>
        <w:t xml:space="preserve">      &lt;xs:element name="cause" type="xs:integer"/&gt;</w:t>
      </w:r>
    </w:p>
    <w:p w14:paraId="2161A4F5" w14:textId="77777777" w:rsidR="00AE00BA" w:rsidRDefault="00AE00BA" w:rsidP="00AE00BA">
      <w:pPr>
        <w:pStyle w:val="PL"/>
      </w:pPr>
      <w:r>
        <w:t xml:space="preserve">      &lt;xs:element name="anyExt" type="pinapp:anyExtType" minOccurs="0"/&gt;</w:t>
      </w:r>
    </w:p>
    <w:p w14:paraId="3A020047" w14:textId="77777777" w:rsidR="00AE00BA" w:rsidRDefault="00AE00BA" w:rsidP="00AE00BA">
      <w:pPr>
        <w:pStyle w:val="PL"/>
      </w:pPr>
      <w:r>
        <w:t xml:space="preserve">      &lt;xs:any namespace="##other" processContents="lax" minOccurs="0" maxOccurs="unbounded"/&gt;</w:t>
      </w:r>
    </w:p>
    <w:p w14:paraId="79D18340" w14:textId="77777777" w:rsidR="00AE00BA" w:rsidRDefault="00AE00BA" w:rsidP="00AE00BA">
      <w:pPr>
        <w:pStyle w:val="PL"/>
      </w:pPr>
      <w:r>
        <w:t xml:space="preserve">    &lt;/xs:sequence&gt;</w:t>
      </w:r>
    </w:p>
    <w:p w14:paraId="75A517D2" w14:textId="77777777" w:rsidR="00AE00BA" w:rsidRDefault="00AE00BA" w:rsidP="00AE00BA">
      <w:pPr>
        <w:pStyle w:val="PL"/>
      </w:pPr>
      <w:r>
        <w:t xml:space="preserve">    &lt;xs:anyAttribute namespace="##any" processContents="lax"/&gt;</w:t>
      </w:r>
    </w:p>
    <w:p w14:paraId="598FD0F1" w14:textId="77777777" w:rsidR="00AE00BA" w:rsidRDefault="00AE00BA" w:rsidP="00AE00BA">
      <w:pPr>
        <w:pStyle w:val="PL"/>
      </w:pPr>
      <w:r>
        <w:t xml:space="preserve">  &lt;/xs:complexType&gt;</w:t>
      </w:r>
    </w:p>
    <w:p w14:paraId="7D4F9EEA" w14:textId="77777777" w:rsidR="00AE00BA" w:rsidRDefault="00AE00BA" w:rsidP="00AE00BA">
      <w:pPr>
        <w:pStyle w:val="PL"/>
      </w:pPr>
    </w:p>
    <w:p w14:paraId="72907064" w14:textId="77777777" w:rsidR="00AE00BA" w:rsidRDefault="00AE00BA" w:rsidP="00AE00BA">
      <w:pPr>
        <w:pStyle w:val="PL"/>
        <w:rPr>
          <w:lang w:eastAsia="en-GB"/>
        </w:rPr>
      </w:pPr>
      <w:r>
        <w:t xml:space="preserve">  &lt;xs:complexType name="PinDelNotiReq-info"&gt;</w:t>
      </w:r>
    </w:p>
    <w:p w14:paraId="2A34900F" w14:textId="77777777" w:rsidR="00AE00BA" w:rsidRDefault="00AE00BA" w:rsidP="00AE00BA">
      <w:pPr>
        <w:pStyle w:val="PL"/>
      </w:pPr>
      <w:r>
        <w:t xml:space="preserve">    &lt;xs:sequence&gt;</w:t>
      </w:r>
    </w:p>
    <w:p w14:paraId="3D87604C" w14:textId="77777777" w:rsidR="00AE00BA" w:rsidRDefault="00AE00BA" w:rsidP="00AE00BA">
      <w:pPr>
        <w:pStyle w:val="PL"/>
      </w:pPr>
      <w:r>
        <w:t xml:space="preserve">      &lt;xs:element name="pin-id" type="xs:string"/&gt;</w:t>
      </w:r>
    </w:p>
    <w:p w14:paraId="0D861D14" w14:textId="77777777" w:rsidR="00AE00BA" w:rsidRDefault="00AE00BA" w:rsidP="00AE00BA">
      <w:pPr>
        <w:pStyle w:val="PL"/>
      </w:pPr>
      <w:r>
        <w:t xml:space="preserve">      &lt;xs:element name="anyExt" type="pinapp:anyExtType" minOccurs="0"/&gt;</w:t>
      </w:r>
    </w:p>
    <w:p w14:paraId="6D163718" w14:textId="77777777" w:rsidR="00AE00BA" w:rsidRDefault="00AE00BA" w:rsidP="00AE00BA">
      <w:pPr>
        <w:pStyle w:val="PL"/>
      </w:pPr>
      <w:r>
        <w:t xml:space="preserve">      &lt;xs:any namespace="##other" processContents="lax" minOccurs="0" maxOccurs="unbounded"/&gt;</w:t>
      </w:r>
    </w:p>
    <w:p w14:paraId="084C81B8" w14:textId="77777777" w:rsidR="00AE00BA" w:rsidRDefault="00AE00BA" w:rsidP="00AE00BA">
      <w:pPr>
        <w:pStyle w:val="PL"/>
      </w:pPr>
      <w:r>
        <w:t xml:space="preserve">    &lt;/xs:sequence&gt;</w:t>
      </w:r>
    </w:p>
    <w:p w14:paraId="7A1915D4" w14:textId="77777777" w:rsidR="00AE00BA" w:rsidRDefault="00AE00BA" w:rsidP="00AE00BA">
      <w:pPr>
        <w:pStyle w:val="PL"/>
      </w:pPr>
      <w:r>
        <w:t xml:space="preserve">    &lt;xs:anyAttribute namespace="##any" processContents="lax"/&gt;</w:t>
      </w:r>
    </w:p>
    <w:p w14:paraId="2F6769BE" w14:textId="77777777" w:rsidR="00AE00BA" w:rsidRDefault="00AE00BA" w:rsidP="00AE00BA">
      <w:pPr>
        <w:pStyle w:val="PL"/>
      </w:pPr>
      <w:r>
        <w:t xml:space="preserve">  &lt;/xs:complexType&gt;</w:t>
      </w:r>
    </w:p>
    <w:p w14:paraId="2D505E17" w14:textId="77777777" w:rsidR="00AE00BA" w:rsidRDefault="00AE00BA" w:rsidP="00AE00BA">
      <w:pPr>
        <w:pStyle w:val="PL"/>
      </w:pPr>
    </w:p>
    <w:p w14:paraId="7F365771" w14:textId="77777777" w:rsidR="00AE00BA" w:rsidRDefault="00AE00BA" w:rsidP="00AE00BA">
      <w:pPr>
        <w:pStyle w:val="PL"/>
        <w:rPr>
          <w:lang w:eastAsia="en-GB"/>
        </w:rPr>
      </w:pPr>
      <w:r>
        <w:t xml:space="preserve">  &lt;xs:complexType name="PinDelNotiRej-info"&gt;</w:t>
      </w:r>
    </w:p>
    <w:p w14:paraId="62C58801" w14:textId="77777777" w:rsidR="00AE00BA" w:rsidRDefault="00AE00BA" w:rsidP="00AE00BA">
      <w:pPr>
        <w:pStyle w:val="PL"/>
      </w:pPr>
      <w:r>
        <w:t xml:space="preserve">    &lt;xs:sequence&gt;</w:t>
      </w:r>
    </w:p>
    <w:p w14:paraId="4EFF753D" w14:textId="77777777" w:rsidR="00AE00BA" w:rsidRDefault="00AE00BA" w:rsidP="00AE00BA">
      <w:pPr>
        <w:pStyle w:val="PL"/>
      </w:pPr>
      <w:r>
        <w:t xml:space="preserve">      &lt;xs:element name="cause" type="xs:integer"/&gt;</w:t>
      </w:r>
    </w:p>
    <w:p w14:paraId="39418E0F" w14:textId="77777777" w:rsidR="00AE00BA" w:rsidRDefault="00AE00BA" w:rsidP="00AE00BA">
      <w:pPr>
        <w:pStyle w:val="PL"/>
      </w:pPr>
      <w:r>
        <w:t xml:space="preserve">      &lt;xs:element name="anyExt" type="pinapp:anyExtType" minOccurs="0"/&gt;</w:t>
      </w:r>
    </w:p>
    <w:p w14:paraId="22F3BAAE" w14:textId="77777777" w:rsidR="00AE00BA" w:rsidRDefault="00AE00BA" w:rsidP="00AE00BA">
      <w:pPr>
        <w:pStyle w:val="PL"/>
      </w:pPr>
      <w:r>
        <w:t xml:space="preserve">      &lt;xs:any namespace="##other" processContents="lax" minOccurs="0" maxOccurs="unbounded"/&gt;</w:t>
      </w:r>
    </w:p>
    <w:p w14:paraId="7B4D67E5" w14:textId="77777777" w:rsidR="00AE00BA" w:rsidRDefault="00AE00BA" w:rsidP="00AE00BA">
      <w:pPr>
        <w:pStyle w:val="PL"/>
      </w:pPr>
      <w:r>
        <w:t xml:space="preserve">    &lt;/xs:sequence&gt;</w:t>
      </w:r>
    </w:p>
    <w:p w14:paraId="6397AF5B" w14:textId="77777777" w:rsidR="00AE00BA" w:rsidRDefault="00AE00BA" w:rsidP="00AE00BA">
      <w:pPr>
        <w:pStyle w:val="PL"/>
      </w:pPr>
      <w:r>
        <w:t xml:space="preserve">    &lt;xs:anyAttribute namespace="##any" processContents="lax"/&gt;</w:t>
      </w:r>
    </w:p>
    <w:p w14:paraId="4D2F16F1" w14:textId="77777777" w:rsidR="00AE00BA" w:rsidRDefault="00AE00BA" w:rsidP="00AE00BA">
      <w:pPr>
        <w:pStyle w:val="PL"/>
      </w:pPr>
      <w:r>
        <w:t xml:space="preserve">  &lt;/xs:complexType&gt;</w:t>
      </w:r>
    </w:p>
    <w:p w14:paraId="228FF012" w14:textId="77777777" w:rsidR="00AE00BA" w:rsidRDefault="00AE00BA" w:rsidP="00AE00BA">
      <w:pPr>
        <w:pStyle w:val="PL"/>
      </w:pPr>
    </w:p>
    <w:p w14:paraId="06F9B830" w14:textId="77777777" w:rsidR="00AE00BA" w:rsidRDefault="00AE00BA" w:rsidP="00AE00BA">
      <w:pPr>
        <w:pStyle w:val="PL"/>
        <w:rPr>
          <w:lang w:eastAsia="en-GB"/>
        </w:rPr>
      </w:pPr>
      <w:r>
        <w:t xml:space="preserve">  &lt;xs:complexType name="PinDelReq-info"&gt;</w:t>
      </w:r>
    </w:p>
    <w:p w14:paraId="351BAE27" w14:textId="77777777" w:rsidR="00AE00BA" w:rsidRDefault="00AE00BA" w:rsidP="00AE00BA">
      <w:pPr>
        <w:pStyle w:val="PL"/>
      </w:pPr>
      <w:r>
        <w:t xml:space="preserve">    &lt;xs:sequence&gt;</w:t>
      </w:r>
    </w:p>
    <w:p w14:paraId="01F4E829" w14:textId="77777777" w:rsidR="00AE00BA" w:rsidRDefault="00AE00BA" w:rsidP="00AE00BA">
      <w:pPr>
        <w:pStyle w:val="PL"/>
      </w:pPr>
      <w:r>
        <w:t xml:space="preserve">      &lt;xs:element name="pin-id" type="xs:string"/&gt;</w:t>
      </w:r>
    </w:p>
    <w:p w14:paraId="2B7B2624" w14:textId="77777777" w:rsidR="00AE00BA" w:rsidRDefault="00AE00BA" w:rsidP="00AE00BA">
      <w:pPr>
        <w:pStyle w:val="PL"/>
      </w:pPr>
      <w:r>
        <w:t xml:space="preserve">      &lt;xs:element name="security-credentials" type="xs:string"/&gt;</w:t>
      </w:r>
    </w:p>
    <w:p w14:paraId="2E73043B" w14:textId="77777777" w:rsidR="00AE00BA" w:rsidRDefault="00AE00BA" w:rsidP="00AE00BA">
      <w:pPr>
        <w:pStyle w:val="PL"/>
      </w:pPr>
      <w:r>
        <w:t xml:space="preserve">      &lt;xs:element name="anyExt" type="pinapp:anyExtType" minOccurs="0"/&gt;</w:t>
      </w:r>
    </w:p>
    <w:p w14:paraId="0D760B0D" w14:textId="77777777" w:rsidR="00AE00BA" w:rsidRDefault="00AE00BA" w:rsidP="00AE00BA">
      <w:pPr>
        <w:pStyle w:val="PL"/>
      </w:pPr>
      <w:r>
        <w:t xml:space="preserve">      &lt;xs:any namespace="##other" processContents="lax" minOccurs="0" maxOccurs="unbounded"/&gt;</w:t>
      </w:r>
    </w:p>
    <w:p w14:paraId="0492AD5F" w14:textId="77777777" w:rsidR="00AE00BA" w:rsidRDefault="00AE00BA" w:rsidP="00AE00BA">
      <w:pPr>
        <w:pStyle w:val="PL"/>
      </w:pPr>
      <w:r>
        <w:t xml:space="preserve">    &lt;/xs:sequence&gt;</w:t>
      </w:r>
    </w:p>
    <w:p w14:paraId="0A11B91B" w14:textId="77777777" w:rsidR="00AE00BA" w:rsidRDefault="00AE00BA" w:rsidP="00AE00BA">
      <w:pPr>
        <w:pStyle w:val="PL"/>
      </w:pPr>
      <w:r>
        <w:t xml:space="preserve">    &lt;xs:anyAttribute namespace="##any" processContents="lax"/&gt;</w:t>
      </w:r>
    </w:p>
    <w:p w14:paraId="64F6FEFF" w14:textId="77777777" w:rsidR="00AE00BA" w:rsidRDefault="00AE00BA" w:rsidP="00AE00BA">
      <w:pPr>
        <w:pStyle w:val="PL"/>
      </w:pPr>
      <w:r>
        <w:t xml:space="preserve">  &lt;/xs:complexType&gt;</w:t>
      </w:r>
    </w:p>
    <w:p w14:paraId="72A173B2" w14:textId="77777777" w:rsidR="00AE00BA" w:rsidRDefault="00AE00BA" w:rsidP="00AE00BA">
      <w:pPr>
        <w:pStyle w:val="PL"/>
      </w:pPr>
    </w:p>
    <w:p w14:paraId="36E0658E" w14:textId="77777777" w:rsidR="00AE00BA" w:rsidRDefault="00AE00BA" w:rsidP="00AE00BA">
      <w:pPr>
        <w:pStyle w:val="PL"/>
        <w:rPr>
          <w:lang w:eastAsia="en-GB"/>
        </w:rPr>
      </w:pPr>
      <w:r>
        <w:t xml:space="preserve">  &lt;xs:complexType name="PinDelRej-info"&gt;</w:t>
      </w:r>
    </w:p>
    <w:p w14:paraId="59A4D605" w14:textId="77777777" w:rsidR="00AE00BA" w:rsidRDefault="00AE00BA" w:rsidP="00AE00BA">
      <w:pPr>
        <w:pStyle w:val="PL"/>
      </w:pPr>
      <w:r>
        <w:t xml:space="preserve">    &lt;xs:sequence&gt;</w:t>
      </w:r>
    </w:p>
    <w:p w14:paraId="23B36B10" w14:textId="77777777" w:rsidR="00AE00BA" w:rsidRDefault="00AE00BA" w:rsidP="00AE00BA">
      <w:pPr>
        <w:pStyle w:val="PL"/>
      </w:pPr>
      <w:r>
        <w:t xml:space="preserve">      &lt;xs:element name="cause" type="xs:integer"/&gt;</w:t>
      </w:r>
    </w:p>
    <w:p w14:paraId="351F1835" w14:textId="77777777" w:rsidR="00AE00BA" w:rsidRDefault="00AE00BA" w:rsidP="00AE00BA">
      <w:pPr>
        <w:pStyle w:val="PL"/>
      </w:pPr>
      <w:r>
        <w:t xml:space="preserve">      &lt;xs:element name="anyExt" type="pinapp:anyExtType" minOccurs="0"/&gt;</w:t>
      </w:r>
    </w:p>
    <w:p w14:paraId="04F08977" w14:textId="77777777" w:rsidR="00AE00BA" w:rsidRDefault="00AE00BA" w:rsidP="00AE00BA">
      <w:pPr>
        <w:pStyle w:val="PL"/>
      </w:pPr>
      <w:r>
        <w:t xml:space="preserve">      &lt;xs:any namespace="##other" processContents="lax" minOccurs="0" maxOccurs="unbounded"/&gt;</w:t>
      </w:r>
    </w:p>
    <w:p w14:paraId="1AD65667" w14:textId="77777777" w:rsidR="00AE00BA" w:rsidRDefault="00AE00BA" w:rsidP="00AE00BA">
      <w:pPr>
        <w:pStyle w:val="PL"/>
      </w:pPr>
      <w:r>
        <w:t xml:space="preserve">    &lt;/xs:sequence&gt;</w:t>
      </w:r>
    </w:p>
    <w:p w14:paraId="2BBD5B6D" w14:textId="77777777" w:rsidR="00AE00BA" w:rsidRDefault="00AE00BA" w:rsidP="00AE00BA">
      <w:pPr>
        <w:pStyle w:val="PL"/>
      </w:pPr>
      <w:r>
        <w:t xml:space="preserve">    &lt;xs:anyAttribute namespace="##any" processContents="lax"/&gt;</w:t>
      </w:r>
    </w:p>
    <w:p w14:paraId="1A692C4F" w14:textId="77777777" w:rsidR="00AE00BA" w:rsidRDefault="00AE00BA" w:rsidP="00AE00BA">
      <w:pPr>
        <w:pStyle w:val="PL"/>
      </w:pPr>
      <w:r>
        <w:t xml:space="preserve">  &lt;/xs:complexType&gt;</w:t>
      </w:r>
    </w:p>
    <w:p w14:paraId="4FD57FA8" w14:textId="77777777" w:rsidR="00AE00BA" w:rsidRDefault="00AE00BA" w:rsidP="00AE00BA">
      <w:pPr>
        <w:pStyle w:val="PL"/>
      </w:pPr>
    </w:p>
    <w:p w14:paraId="4C8F2945" w14:textId="77777777" w:rsidR="00AE00BA" w:rsidRDefault="00AE00BA" w:rsidP="00AE00BA">
      <w:pPr>
        <w:pStyle w:val="PL"/>
        <w:rPr>
          <w:lang w:eastAsia="en-GB"/>
        </w:rPr>
      </w:pPr>
      <w:r>
        <w:t xml:space="preserve">  &lt;xs:complexType name="PIN-Client-Profile"&gt;</w:t>
      </w:r>
    </w:p>
    <w:p w14:paraId="2B2F22B8" w14:textId="77777777" w:rsidR="00AE00BA" w:rsidRDefault="00AE00BA" w:rsidP="00AE00BA">
      <w:pPr>
        <w:pStyle w:val="PL"/>
      </w:pPr>
      <w:r>
        <w:t xml:space="preserve">    &lt;xs:sequence&gt;</w:t>
      </w:r>
    </w:p>
    <w:p w14:paraId="4A53C0D7" w14:textId="77777777" w:rsidR="00AE00BA" w:rsidRDefault="00AE00BA" w:rsidP="00AE00BA">
      <w:pPr>
        <w:pStyle w:val="PL"/>
      </w:pPr>
      <w:r>
        <w:t xml:space="preserve">      &lt;xs:element name="pin-id" type="xs:string"/&gt;</w:t>
      </w:r>
    </w:p>
    <w:p w14:paraId="0A19C356" w14:textId="77777777" w:rsidR="00AE00BA" w:rsidRDefault="00AE00BA" w:rsidP="00AE00BA">
      <w:pPr>
        <w:pStyle w:val="PL"/>
      </w:pPr>
      <w:r>
        <w:t xml:space="preserve">      &lt;xs:element name="pin-client-id" type="xs:string"/&gt;</w:t>
      </w:r>
    </w:p>
    <w:p w14:paraId="19677BCF" w14:textId="77777777" w:rsidR="00AE00BA" w:rsidRDefault="00AE00BA" w:rsidP="00AE00BA">
      <w:pPr>
        <w:pStyle w:val="PL"/>
      </w:pPr>
      <w:r>
        <w:t xml:space="preserve">      &lt;xs:element name="ue-id" type="xs:string" minOccurs="0"/&gt;</w:t>
      </w:r>
    </w:p>
    <w:p w14:paraId="32056534" w14:textId="77777777" w:rsidR="00AE00BA" w:rsidRDefault="00AE00BA" w:rsidP="00AE00BA">
      <w:pPr>
        <w:pStyle w:val="PL"/>
      </w:pPr>
      <w:r>
        <w:t xml:space="preserve">      &lt;xs:element name="device-description" type="xs:string" minOccurs="0"/&gt;</w:t>
      </w:r>
    </w:p>
    <w:p w14:paraId="14084DCA" w14:textId="77777777" w:rsidR="00AE00BA" w:rsidRDefault="00AE00BA" w:rsidP="00AE00BA">
      <w:pPr>
        <w:pStyle w:val="PL"/>
      </w:pPr>
      <w:r>
        <w:t xml:space="preserve">      &lt;xs:element name="role-in-pin" type="xs:integer" minOccurs="0"/&gt;</w:t>
      </w:r>
    </w:p>
    <w:p w14:paraId="1D9D0651" w14:textId="77777777" w:rsidR="00AE00BA" w:rsidRDefault="00AE00BA" w:rsidP="00AE00BA">
      <w:pPr>
        <w:pStyle w:val="PL"/>
      </w:pPr>
      <w:r>
        <w:t xml:space="preserve">      &lt;xs:element name="pine-capability" type="xs:integer"/&gt;</w:t>
      </w:r>
    </w:p>
    <w:p w14:paraId="2C08134A" w14:textId="77777777" w:rsidR="00AE00BA" w:rsidRDefault="00AE00BA" w:rsidP="00AE00BA">
      <w:pPr>
        <w:pStyle w:val="PL"/>
      </w:pPr>
      <w:r>
        <w:t xml:space="preserve">      &lt;xs:element name="</w:t>
      </w:r>
      <w:r>
        <w:rPr>
          <w:bCs/>
        </w:rPr>
        <w:t>visibility-indication</w:t>
      </w:r>
      <w:r>
        <w:t>" type="xs:integer"/&gt;</w:t>
      </w:r>
    </w:p>
    <w:p w14:paraId="4CD8CAC2" w14:textId="77777777" w:rsidR="00AE00BA" w:rsidRDefault="00AE00BA" w:rsidP="00AE00BA">
      <w:pPr>
        <w:pStyle w:val="PL"/>
      </w:pPr>
      <w:r>
        <w:t xml:space="preserve">      &lt;xs:element name="</w:t>
      </w:r>
      <w:r>
        <w:rPr>
          <w:bCs/>
        </w:rPr>
        <w:t>application-info</w:t>
      </w:r>
      <w:r>
        <w:t>" type="pinapp:Application-info" minOccurs="0"/&gt;</w:t>
      </w:r>
    </w:p>
    <w:p w14:paraId="33E75C41" w14:textId="77777777" w:rsidR="00AE00BA" w:rsidRDefault="00AE00BA" w:rsidP="00AE00BA">
      <w:pPr>
        <w:pStyle w:val="PL"/>
      </w:pPr>
      <w:r>
        <w:t xml:space="preserve">      &lt;xs:element name="</w:t>
      </w:r>
      <w:r>
        <w:rPr>
          <w:bCs/>
        </w:rPr>
        <w:t>access-type</w:t>
      </w:r>
      <w:r>
        <w:t>" type="xs:integer"/&gt;</w:t>
      </w:r>
    </w:p>
    <w:p w14:paraId="4DCAF30B" w14:textId="77777777" w:rsidR="00AE00BA" w:rsidRDefault="00AE00BA" w:rsidP="00AE00BA">
      <w:pPr>
        <w:pStyle w:val="PL"/>
      </w:pPr>
      <w:r>
        <w:t xml:space="preserve">      &lt;xs:element name="</w:t>
      </w:r>
      <w:r>
        <w:rPr>
          <w:bCs/>
        </w:rPr>
        <w:t>ip-address</w:t>
      </w:r>
      <w:r>
        <w:t>" type="xs:string" minOccurs="0"/&gt;</w:t>
      </w:r>
    </w:p>
    <w:p w14:paraId="7DDAC722" w14:textId="77777777" w:rsidR="00AE00BA" w:rsidRDefault="00AE00BA" w:rsidP="00AE00BA">
      <w:pPr>
        <w:pStyle w:val="PL"/>
      </w:pPr>
      <w:r>
        <w:t xml:space="preserve">      &lt;xs:element name="</w:t>
      </w:r>
      <w:r>
        <w:rPr>
          <w:bCs/>
        </w:rPr>
        <w:t>port-number</w:t>
      </w:r>
      <w:r>
        <w:t>" type="xs:string"/&gt;</w:t>
      </w:r>
    </w:p>
    <w:p w14:paraId="4D1650E5" w14:textId="77777777" w:rsidR="00AE00BA" w:rsidRDefault="00AE00BA" w:rsidP="00AE00BA">
      <w:pPr>
        <w:pStyle w:val="PL"/>
      </w:pPr>
      <w:r>
        <w:t xml:space="preserve">      &lt;xs:element name="</w:t>
      </w:r>
      <w:r>
        <w:rPr>
          <w:bCs/>
        </w:rPr>
        <w:t>required-service-info</w:t>
      </w:r>
      <w:r>
        <w:t>" type="pinapp:Service-info" minOccurs="0"/&gt;</w:t>
      </w:r>
    </w:p>
    <w:p w14:paraId="6C2A509B" w14:textId="77777777" w:rsidR="00AE00BA" w:rsidRDefault="00AE00BA" w:rsidP="00AE00BA">
      <w:pPr>
        <w:pStyle w:val="PL"/>
      </w:pPr>
      <w:r>
        <w:t xml:space="preserve">      &lt;xs:element name="</w:t>
      </w:r>
      <w:r>
        <w:rPr>
          <w:bCs/>
        </w:rPr>
        <w:t>supported-service-info</w:t>
      </w:r>
      <w:r>
        <w:t>" type="pinapp:Service-info" minOccurs="0"/&gt;</w:t>
      </w:r>
    </w:p>
    <w:p w14:paraId="2E634E55" w14:textId="77777777" w:rsidR="00AE00BA" w:rsidRDefault="00AE00BA" w:rsidP="00AE00BA">
      <w:pPr>
        <w:pStyle w:val="PL"/>
      </w:pPr>
      <w:r>
        <w:t xml:space="preserve">      &lt;xs:element name="anyExt" type="pinapp:anyExtType" minOccurs="0"/&gt;</w:t>
      </w:r>
    </w:p>
    <w:p w14:paraId="32C0EED1" w14:textId="77777777" w:rsidR="00AE00BA" w:rsidRDefault="00AE00BA" w:rsidP="00AE00BA">
      <w:pPr>
        <w:pStyle w:val="PL"/>
      </w:pPr>
      <w:r>
        <w:t xml:space="preserve">      &lt;xs:any namespace="##other" processContents="lax" minOccurs="0" maxOccurs="unbounded"/&gt;</w:t>
      </w:r>
    </w:p>
    <w:p w14:paraId="2E969CE5" w14:textId="77777777" w:rsidR="00AE00BA" w:rsidRDefault="00AE00BA" w:rsidP="00AE00BA">
      <w:pPr>
        <w:pStyle w:val="PL"/>
      </w:pPr>
      <w:r>
        <w:t xml:space="preserve">    &lt;/xs:sequence&gt;</w:t>
      </w:r>
    </w:p>
    <w:p w14:paraId="630DD648" w14:textId="77777777" w:rsidR="00AE00BA" w:rsidRDefault="00AE00BA" w:rsidP="00AE00BA">
      <w:pPr>
        <w:pStyle w:val="PL"/>
      </w:pPr>
      <w:r>
        <w:t xml:space="preserve">    &lt;xs:anyAttribute namespace="##any" processContents="lax"/&gt;</w:t>
      </w:r>
    </w:p>
    <w:p w14:paraId="24E260E0" w14:textId="77777777" w:rsidR="00AE00BA" w:rsidRDefault="00AE00BA" w:rsidP="00AE00BA">
      <w:pPr>
        <w:pStyle w:val="PL"/>
      </w:pPr>
      <w:r>
        <w:t xml:space="preserve">  &lt;/xs:complexType&gt;</w:t>
      </w:r>
    </w:p>
    <w:p w14:paraId="1BAB2740" w14:textId="77777777" w:rsidR="00AE00BA" w:rsidRDefault="00AE00BA" w:rsidP="00AE00BA">
      <w:pPr>
        <w:pStyle w:val="PL"/>
        <w:rPr>
          <w:lang w:eastAsia="zh-CN"/>
        </w:rPr>
      </w:pPr>
    </w:p>
    <w:p w14:paraId="100D8CBB" w14:textId="77777777" w:rsidR="00AE00BA" w:rsidRDefault="00AE00BA" w:rsidP="00AE00BA">
      <w:pPr>
        <w:pStyle w:val="PL"/>
        <w:rPr>
          <w:lang w:eastAsia="en-GB"/>
        </w:rPr>
      </w:pPr>
      <w:r>
        <w:t xml:space="preserve">  &lt;xs:complexType name="UE-Id-List"&gt;</w:t>
      </w:r>
    </w:p>
    <w:p w14:paraId="72DCAA89" w14:textId="77777777" w:rsidR="00AE00BA" w:rsidRDefault="00AE00BA" w:rsidP="00AE00BA">
      <w:pPr>
        <w:pStyle w:val="PL"/>
      </w:pPr>
      <w:r>
        <w:t xml:space="preserve">    &lt;xs:sequence&gt;</w:t>
      </w:r>
    </w:p>
    <w:p w14:paraId="16874A59" w14:textId="77777777" w:rsidR="00AE00BA" w:rsidRDefault="00AE00BA" w:rsidP="00AE00BA">
      <w:pPr>
        <w:pStyle w:val="PL"/>
      </w:pPr>
      <w:r>
        <w:t xml:space="preserve">      &lt;xs:element name="number" type="xs:integer"/&gt;</w:t>
      </w:r>
    </w:p>
    <w:p w14:paraId="5F3C067B" w14:textId="77777777" w:rsidR="00AE00BA" w:rsidRDefault="00AE00BA" w:rsidP="00AE00BA">
      <w:pPr>
        <w:pStyle w:val="PL"/>
      </w:pPr>
      <w:r>
        <w:t xml:space="preserve">      &lt;xs:element name="ue-id" type="xs:string" minOccurs="0" maxOccurs="unbounded"/&gt;</w:t>
      </w:r>
    </w:p>
    <w:p w14:paraId="1CD187D5" w14:textId="77777777" w:rsidR="00AE00BA" w:rsidRDefault="00AE00BA" w:rsidP="00AE00BA">
      <w:pPr>
        <w:pStyle w:val="PL"/>
      </w:pPr>
      <w:r>
        <w:t xml:space="preserve">      &lt;xs:element name="anyExt" type="pinapp:anyExtType" minOccurs="0"/&gt;</w:t>
      </w:r>
    </w:p>
    <w:p w14:paraId="2D54C67B" w14:textId="77777777" w:rsidR="00AE00BA" w:rsidRDefault="00AE00BA" w:rsidP="00AE00BA">
      <w:pPr>
        <w:pStyle w:val="PL"/>
      </w:pPr>
      <w:r>
        <w:lastRenderedPageBreak/>
        <w:t xml:space="preserve">      &lt;xs:any namespace="##other" processContents="lax" minOccurs="0" maxOccurs="unbounded"/&gt;</w:t>
      </w:r>
    </w:p>
    <w:p w14:paraId="284F16D4" w14:textId="77777777" w:rsidR="00AE00BA" w:rsidRDefault="00AE00BA" w:rsidP="00AE00BA">
      <w:pPr>
        <w:pStyle w:val="PL"/>
      </w:pPr>
      <w:r>
        <w:t xml:space="preserve">    &lt;/xs:sequence&gt;</w:t>
      </w:r>
    </w:p>
    <w:p w14:paraId="7D2B9B0E" w14:textId="77777777" w:rsidR="00AE00BA" w:rsidRDefault="00AE00BA" w:rsidP="00AE00BA">
      <w:pPr>
        <w:pStyle w:val="PL"/>
      </w:pPr>
      <w:r>
        <w:t xml:space="preserve">    &lt;xs:anyAttribute namespace="##any" processContents="lax"/&gt;</w:t>
      </w:r>
    </w:p>
    <w:p w14:paraId="0CE85256" w14:textId="77777777" w:rsidR="00AE00BA" w:rsidRDefault="00AE00BA" w:rsidP="00AE00BA">
      <w:pPr>
        <w:pStyle w:val="PL"/>
      </w:pPr>
      <w:r>
        <w:t xml:space="preserve">  &lt;/xs:complexType&gt;</w:t>
      </w:r>
    </w:p>
    <w:p w14:paraId="47AB7699" w14:textId="77777777" w:rsidR="00AE00BA" w:rsidRDefault="00AE00BA" w:rsidP="00AE00BA">
      <w:pPr>
        <w:pStyle w:val="PL"/>
      </w:pPr>
    </w:p>
    <w:p w14:paraId="17F19EC1" w14:textId="77777777" w:rsidR="00AE00BA" w:rsidRDefault="00AE00BA" w:rsidP="00AE00BA">
      <w:pPr>
        <w:pStyle w:val="PL"/>
        <w:rPr>
          <w:lang w:eastAsia="en-GB"/>
        </w:rPr>
      </w:pPr>
      <w:r>
        <w:t xml:space="preserve">  &lt;xs:complexType name="UE-Address-List"&gt;</w:t>
      </w:r>
    </w:p>
    <w:p w14:paraId="2B641D6B" w14:textId="77777777" w:rsidR="00AE00BA" w:rsidRDefault="00AE00BA" w:rsidP="00AE00BA">
      <w:pPr>
        <w:pStyle w:val="PL"/>
      </w:pPr>
      <w:r>
        <w:t xml:space="preserve">    &lt;xs:sequence&gt;</w:t>
      </w:r>
    </w:p>
    <w:p w14:paraId="3AC95A67" w14:textId="77777777" w:rsidR="00AE00BA" w:rsidRDefault="00AE00BA" w:rsidP="00AE00BA">
      <w:pPr>
        <w:pStyle w:val="PL"/>
      </w:pPr>
      <w:r>
        <w:t xml:space="preserve">      &lt;xs:element name="number" type="xs:integer"/&gt;</w:t>
      </w:r>
    </w:p>
    <w:p w14:paraId="599DF4A9" w14:textId="77777777" w:rsidR="00AE00BA" w:rsidRDefault="00AE00BA" w:rsidP="00AE00BA">
      <w:pPr>
        <w:pStyle w:val="PL"/>
      </w:pPr>
      <w:r>
        <w:t xml:space="preserve">      &lt;xs:element name="ue-address" type="xs:string" minOccurs="0" maxOccurs="unbounded"/&gt;</w:t>
      </w:r>
    </w:p>
    <w:p w14:paraId="1BBFF008" w14:textId="77777777" w:rsidR="00AE00BA" w:rsidRDefault="00AE00BA" w:rsidP="00AE00BA">
      <w:pPr>
        <w:pStyle w:val="PL"/>
      </w:pPr>
      <w:r>
        <w:t xml:space="preserve">      &lt;xs:element name="anyExt" type="pinapp:anyExtType" minOccurs="0"/&gt;</w:t>
      </w:r>
    </w:p>
    <w:p w14:paraId="2D682751" w14:textId="77777777" w:rsidR="00AE00BA" w:rsidRDefault="00AE00BA" w:rsidP="00AE00BA">
      <w:pPr>
        <w:pStyle w:val="PL"/>
      </w:pPr>
      <w:r>
        <w:t xml:space="preserve">      &lt;xs:any namespace="##other" processContents="lax" minOccurs="0" maxOccurs="unbounded"/&gt;</w:t>
      </w:r>
    </w:p>
    <w:p w14:paraId="0FB9220D" w14:textId="77777777" w:rsidR="00AE00BA" w:rsidRDefault="00AE00BA" w:rsidP="00AE00BA">
      <w:pPr>
        <w:pStyle w:val="PL"/>
      </w:pPr>
      <w:r>
        <w:t xml:space="preserve">    &lt;/xs:sequence&gt;</w:t>
      </w:r>
    </w:p>
    <w:p w14:paraId="4C5BF51C" w14:textId="77777777" w:rsidR="00AE00BA" w:rsidRDefault="00AE00BA" w:rsidP="00AE00BA">
      <w:pPr>
        <w:pStyle w:val="PL"/>
      </w:pPr>
      <w:r>
        <w:t xml:space="preserve">    &lt;xs:anyAttribute namespace="##any" processContents="lax"/&gt;</w:t>
      </w:r>
    </w:p>
    <w:p w14:paraId="7ED70956" w14:textId="77777777" w:rsidR="00AE00BA" w:rsidRDefault="00AE00BA" w:rsidP="00AE00BA">
      <w:pPr>
        <w:pStyle w:val="PL"/>
      </w:pPr>
      <w:r>
        <w:t xml:space="preserve">  &lt;/xs:complexType&gt;</w:t>
      </w:r>
    </w:p>
    <w:p w14:paraId="1A8E241A" w14:textId="77777777" w:rsidR="00AE00BA" w:rsidRDefault="00AE00BA" w:rsidP="00AE00BA">
      <w:pPr>
        <w:pStyle w:val="PL"/>
      </w:pPr>
    </w:p>
    <w:p w14:paraId="5A0BB6A9" w14:textId="77777777" w:rsidR="00AE00BA" w:rsidRDefault="00AE00BA" w:rsidP="00AE00BA">
      <w:pPr>
        <w:pStyle w:val="PL"/>
        <w:rPr>
          <w:lang w:eastAsia="en-GB"/>
        </w:rPr>
      </w:pPr>
      <w:r>
        <w:t xml:space="preserve">  &lt;xs:complexType name="Application-info"&gt;</w:t>
      </w:r>
    </w:p>
    <w:p w14:paraId="0E6B5A99" w14:textId="77777777" w:rsidR="00AE00BA" w:rsidRDefault="00AE00BA" w:rsidP="00AE00BA">
      <w:pPr>
        <w:pStyle w:val="PL"/>
      </w:pPr>
      <w:r>
        <w:t xml:space="preserve">    &lt;xs:sequence&gt;</w:t>
      </w:r>
    </w:p>
    <w:p w14:paraId="477F53F5" w14:textId="77777777" w:rsidR="00AE00BA" w:rsidRDefault="00AE00BA" w:rsidP="00AE00BA">
      <w:pPr>
        <w:pStyle w:val="PL"/>
      </w:pPr>
      <w:r>
        <w:t xml:space="preserve">      &lt;xs:element name="application-id" type="xs:string" minOccurs="0"/&gt;</w:t>
      </w:r>
    </w:p>
    <w:p w14:paraId="7AC4B691" w14:textId="77777777" w:rsidR="00AE00BA" w:rsidRDefault="00AE00BA" w:rsidP="00AE00BA">
      <w:pPr>
        <w:pStyle w:val="PL"/>
      </w:pPr>
      <w:r>
        <w:t xml:space="preserve">      &lt;xs:element name="application-schedule" type="xs:hexBinary" minOccurs="0"/&gt;</w:t>
      </w:r>
    </w:p>
    <w:p w14:paraId="679CCD56" w14:textId="77777777" w:rsidR="00AE00BA" w:rsidRDefault="00AE00BA" w:rsidP="00AE00BA">
      <w:pPr>
        <w:pStyle w:val="PL"/>
      </w:pPr>
      <w:r>
        <w:t xml:space="preserve">      &lt;xs:element name="application-kpi" type="pinapp:Application-KPI" minOccurs="0"/&gt;</w:t>
      </w:r>
    </w:p>
    <w:p w14:paraId="057E5568" w14:textId="77777777" w:rsidR="00AE00BA" w:rsidRDefault="00AE00BA" w:rsidP="00AE00BA">
      <w:pPr>
        <w:pStyle w:val="PL"/>
      </w:pPr>
      <w:r>
        <w:t xml:space="preserve">      &lt;xs:element name="anyExt" type="pinapp:anyExtType" minOccurs="0"/&gt;</w:t>
      </w:r>
    </w:p>
    <w:p w14:paraId="5A9F1F3E" w14:textId="77777777" w:rsidR="00AE00BA" w:rsidRDefault="00AE00BA" w:rsidP="00AE00BA">
      <w:pPr>
        <w:pStyle w:val="PL"/>
      </w:pPr>
      <w:r>
        <w:t xml:space="preserve">      &lt;xs:any namespace="##other" processContents="lax" minOccurs="0" maxOccurs="unbounded"/&gt;</w:t>
      </w:r>
    </w:p>
    <w:p w14:paraId="257E6AA9" w14:textId="77777777" w:rsidR="00AE00BA" w:rsidRDefault="00AE00BA" w:rsidP="00AE00BA">
      <w:pPr>
        <w:pStyle w:val="PL"/>
      </w:pPr>
      <w:r>
        <w:t xml:space="preserve">    &lt;/xs:sequence&gt;</w:t>
      </w:r>
    </w:p>
    <w:p w14:paraId="7DCEA6C3" w14:textId="77777777" w:rsidR="00AE00BA" w:rsidRDefault="00AE00BA" w:rsidP="00AE00BA">
      <w:pPr>
        <w:pStyle w:val="PL"/>
      </w:pPr>
      <w:r>
        <w:t xml:space="preserve">    &lt;xs:anyAttribute namespace="##any" processContents="lax"/&gt;</w:t>
      </w:r>
    </w:p>
    <w:p w14:paraId="7BE09114" w14:textId="77777777" w:rsidR="00AE00BA" w:rsidRDefault="00AE00BA" w:rsidP="00AE00BA">
      <w:pPr>
        <w:pStyle w:val="PL"/>
      </w:pPr>
      <w:r>
        <w:t xml:space="preserve">  &lt;/xs:complexType&gt;</w:t>
      </w:r>
    </w:p>
    <w:p w14:paraId="712AB169" w14:textId="77777777" w:rsidR="00AE00BA" w:rsidRDefault="00AE00BA" w:rsidP="00AE00BA">
      <w:pPr>
        <w:pStyle w:val="PL"/>
      </w:pPr>
    </w:p>
    <w:p w14:paraId="0DE500CF" w14:textId="77777777" w:rsidR="00AE00BA" w:rsidRDefault="00AE00BA" w:rsidP="00AE00BA">
      <w:pPr>
        <w:pStyle w:val="PL"/>
        <w:rPr>
          <w:lang w:eastAsia="en-GB"/>
        </w:rPr>
      </w:pPr>
      <w:r>
        <w:t xml:space="preserve">  &lt;xs:complexType name="Service-info"&gt;</w:t>
      </w:r>
    </w:p>
    <w:p w14:paraId="255CBBD3" w14:textId="77777777" w:rsidR="00AE00BA" w:rsidRDefault="00AE00BA" w:rsidP="00AE00BA">
      <w:pPr>
        <w:pStyle w:val="PL"/>
      </w:pPr>
      <w:r>
        <w:t xml:space="preserve">    &lt;xs:sequence&gt;</w:t>
      </w:r>
    </w:p>
    <w:p w14:paraId="719E5116" w14:textId="77777777" w:rsidR="00AE00BA" w:rsidRDefault="00AE00BA" w:rsidP="00AE00BA">
      <w:pPr>
        <w:pStyle w:val="PL"/>
      </w:pPr>
      <w:r>
        <w:t xml:space="preserve">      &lt;xs:element name="number" type="xs:integer"/&gt;</w:t>
      </w:r>
    </w:p>
    <w:p w14:paraId="6199A51D" w14:textId="77777777" w:rsidR="00AE00BA" w:rsidRDefault="00AE00BA" w:rsidP="00AE00BA">
      <w:pPr>
        <w:pStyle w:val="PL"/>
      </w:pPr>
      <w:r>
        <w:t xml:space="preserve">      &lt;xs:element name="service-id" type="xs:string" minOccurs="0" maxOccurs="unbounded"/&gt;</w:t>
      </w:r>
    </w:p>
    <w:p w14:paraId="5E602792" w14:textId="77777777" w:rsidR="00AE00BA" w:rsidRDefault="00AE00BA" w:rsidP="00AE00BA">
      <w:pPr>
        <w:pStyle w:val="PL"/>
      </w:pPr>
      <w:r>
        <w:t xml:space="preserve">      &lt;xs:element name="anyExt" type="pinapp:anyExtType" minOccurs="0"/&gt;</w:t>
      </w:r>
    </w:p>
    <w:p w14:paraId="29DAE44E" w14:textId="77777777" w:rsidR="00AE00BA" w:rsidRDefault="00AE00BA" w:rsidP="00AE00BA">
      <w:pPr>
        <w:pStyle w:val="PL"/>
      </w:pPr>
      <w:r>
        <w:t xml:space="preserve">      &lt;xs:any namespace="##other" processContents="lax" minOccurs="0" maxOccurs="unbounded"/&gt;</w:t>
      </w:r>
    </w:p>
    <w:p w14:paraId="4D755D20" w14:textId="77777777" w:rsidR="00AE00BA" w:rsidRDefault="00AE00BA" w:rsidP="00AE00BA">
      <w:pPr>
        <w:pStyle w:val="PL"/>
      </w:pPr>
      <w:r>
        <w:t xml:space="preserve">    &lt;/xs:sequence&gt;</w:t>
      </w:r>
    </w:p>
    <w:p w14:paraId="2A8277D5" w14:textId="77777777" w:rsidR="00AE00BA" w:rsidRDefault="00AE00BA" w:rsidP="00AE00BA">
      <w:pPr>
        <w:pStyle w:val="PL"/>
      </w:pPr>
      <w:r>
        <w:t xml:space="preserve">    &lt;xs:anyAttribute namespace="##any" processContents="lax"/&gt;</w:t>
      </w:r>
    </w:p>
    <w:p w14:paraId="6A3BECBC" w14:textId="77777777" w:rsidR="00AE00BA" w:rsidRDefault="00AE00BA" w:rsidP="00AE00BA">
      <w:pPr>
        <w:pStyle w:val="PL"/>
      </w:pPr>
      <w:r>
        <w:t xml:space="preserve">  &lt;/xs:complexType&gt;</w:t>
      </w:r>
    </w:p>
    <w:p w14:paraId="17F5D7A5" w14:textId="77777777" w:rsidR="00AE00BA" w:rsidRDefault="00AE00BA" w:rsidP="00AE00BA">
      <w:pPr>
        <w:pStyle w:val="PL"/>
      </w:pPr>
    </w:p>
    <w:p w14:paraId="4D5E8545" w14:textId="77777777" w:rsidR="00AE00BA" w:rsidRDefault="00AE00BA" w:rsidP="00AE00BA">
      <w:pPr>
        <w:pStyle w:val="PL"/>
        <w:rPr>
          <w:lang w:eastAsia="en-GB"/>
        </w:rPr>
      </w:pPr>
      <w:r>
        <w:t xml:space="preserve">  &lt;xs:complexType name="Application-KPI"&gt;</w:t>
      </w:r>
    </w:p>
    <w:p w14:paraId="3E2B87FA" w14:textId="77777777" w:rsidR="00AE00BA" w:rsidRDefault="00AE00BA" w:rsidP="00AE00BA">
      <w:pPr>
        <w:pStyle w:val="PL"/>
      </w:pPr>
      <w:r>
        <w:t xml:space="preserve">    &lt;xs:sequence&gt;</w:t>
      </w:r>
    </w:p>
    <w:p w14:paraId="270C487B" w14:textId="77777777" w:rsidR="00AE00BA" w:rsidRDefault="00AE00BA" w:rsidP="00AE00BA">
      <w:pPr>
        <w:pStyle w:val="PL"/>
      </w:pPr>
      <w:r>
        <w:t xml:space="preserve">      &lt;xs:element name="PIN-bandwidth" type="xs:string"/&gt;</w:t>
      </w:r>
    </w:p>
    <w:p w14:paraId="1D45552D" w14:textId="77777777" w:rsidR="00AE00BA" w:rsidRDefault="00AE00BA" w:rsidP="00AE00BA">
      <w:pPr>
        <w:pStyle w:val="PL"/>
      </w:pPr>
      <w:r>
        <w:t xml:space="preserve">      &lt;xs:element name="PIN-request-rate" type="xs:string" minOccurs="0"/&gt;</w:t>
      </w:r>
    </w:p>
    <w:p w14:paraId="07E1658F" w14:textId="77777777" w:rsidR="00AE00BA" w:rsidRDefault="00AE00BA" w:rsidP="00AE00BA">
      <w:pPr>
        <w:pStyle w:val="PL"/>
      </w:pPr>
      <w:r>
        <w:t xml:space="preserve">      &lt;xs:element name="PIN-response-time" type="xs:integer" minOccurs="0"/&gt;</w:t>
      </w:r>
    </w:p>
    <w:p w14:paraId="6D01D9FE" w14:textId="77777777" w:rsidR="00AE00BA" w:rsidRDefault="00AE00BA" w:rsidP="00AE00BA">
      <w:pPr>
        <w:pStyle w:val="PL"/>
      </w:pPr>
      <w:r>
        <w:t xml:space="preserve">      &lt;xs:element name="anyExt" type="pinapp:anyExtType" minOccurs="0"/&gt;</w:t>
      </w:r>
    </w:p>
    <w:p w14:paraId="7B14C434" w14:textId="77777777" w:rsidR="00AE00BA" w:rsidRDefault="00AE00BA" w:rsidP="00AE00BA">
      <w:pPr>
        <w:pStyle w:val="PL"/>
      </w:pPr>
      <w:r>
        <w:t xml:space="preserve">      &lt;xs:any namespace="##other" processContents="lax" minOccurs="0" maxOccurs="unbounded"/&gt;</w:t>
      </w:r>
    </w:p>
    <w:p w14:paraId="66B8047C" w14:textId="77777777" w:rsidR="00AE00BA" w:rsidRDefault="00AE00BA" w:rsidP="00AE00BA">
      <w:pPr>
        <w:pStyle w:val="PL"/>
      </w:pPr>
      <w:r>
        <w:t xml:space="preserve">    &lt;/xs:sequence&gt;</w:t>
      </w:r>
    </w:p>
    <w:p w14:paraId="3C910428" w14:textId="77777777" w:rsidR="00AE00BA" w:rsidRDefault="00AE00BA" w:rsidP="00AE00BA">
      <w:pPr>
        <w:pStyle w:val="PL"/>
      </w:pPr>
      <w:r>
        <w:t xml:space="preserve">    &lt;xs:anyAttribute namespace="##any" processContents="lax"/&gt;</w:t>
      </w:r>
    </w:p>
    <w:p w14:paraId="225936B8" w14:textId="77777777" w:rsidR="00AE00BA" w:rsidRDefault="00AE00BA" w:rsidP="00AE00BA">
      <w:pPr>
        <w:pStyle w:val="PL"/>
      </w:pPr>
      <w:r>
        <w:t xml:space="preserve">  &lt;/xs:complexType&gt;</w:t>
      </w:r>
    </w:p>
    <w:p w14:paraId="5394EF8F" w14:textId="77777777" w:rsidR="00AE00BA" w:rsidRDefault="00AE00BA" w:rsidP="00AE00BA">
      <w:pPr>
        <w:pStyle w:val="PL"/>
      </w:pPr>
    </w:p>
    <w:p w14:paraId="13B71C11" w14:textId="77777777" w:rsidR="00AE00BA" w:rsidRDefault="00AE00BA" w:rsidP="00AE00BA">
      <w:pPr>
        <w:pStyle w:val="PL"/>
        <w:rPr>
          <w:lang w:eastAsia="en-GB"/>
        </w:rPr>
      </w:pPr>
      <w:r>
        <w:t xml:space="preserve">  &lt;xs:complexType name="Access-Control-Info"&gt;</w:t>
      </w:r>
    </w:p>
    <w:p w14:paraId="72BC66DA" w14:textId="77777777" w:rsidR="00AE00BA" w:rsidRDefault="00AE00BA" w:rsidP="00AE00BA">
      <w:pPr>
        <w:pStyle w:val="PL"/>
      </w:pPr>
      <w:r>
        <w:t xml:space="preserve">    &lt;xs:sequence&gt;</w:t>
      </w:r>
    </w:p>
    <w:p w14:paraId="40C2BF9E" w14:textId="77777777" w:rsidR="00AE00BA" w:rsidRDefault="00AE00BA" w:rsidP="00AE00BA">
      <w:pPr>
        <w:pStyle w:val="PL"/>
      </w:pPr>
      <w:r>
        <w:t xml:space="preserve">      &lt;xs:element name="username" type="xs:string" minOccurs="0"/&gt;</w:t>
      </w:r>
    </w:p>
    <w:p w14:paraId="0A3DE525" w14:textId="77777777" w:rsidR="00AE00BA" w:rsidRDefault="00AE00BA" w:rsidP="00AE00BA">
      <w:pPr>
        <w:pStyle w:val="PL"/>
      </w:pPr>
      <w:r>
        <w:t xml:space="preserve">      &lt;xs:element name="account-info" type="xs:string" minOccurs="0"/&gt;</w:t>
      </w:r>
    </w:p>
    <w:p w14:paraId="038C80A1" w14:textId="77777777" w:rsidR="00AE00BA" w:rsidRDefault="00AE00BA" w:rsidP="00AE00BA">
      <w:pPr>
        <w:pStyle w:val="PL"/>
      </w:pPr>
      <w:r>
        <w:t xml:space="preserve">      &lt;xs:element name="ssid-info" type="xs:string" minOccurs="0"/&gt;</w:t>
      </w:r>
    </w:p>
    <w:p w14:paraId="402F5F34" w14:textId="77777777" w:rsidR="00AE00BA" w:rsidRDefault="00AE00BA" w:rsidP="00AE00BA">
      <w:pPr>
        <w:pStyle w:val="PL"/>
      </w:pPr>
      <w:r>
        <w:t xml:space="preserve">      &lt;xs:element name="bssid-info" type="xs:string" minOccurs="0"/&gt;</w:t>
      </w:r>
    </w:p>
    <w:p w14:paraId="74642900" w14:textId="77777777" w:rsidR="00AE00BA" w:rsidRDefault="00AE00BA" w:rsidP="00AE00BA">
      <w:pPr>
        <w:pStyle w:val="PL"/>
      </w:pPr>
      <w:r>
        <w:t xml:space="preserve">      &lt;xs:element name="anyExt" type="pinapp:anyExtType" minOccurs="0"/&gt;</w:t>
      </w:r>
    </w:p>
    <w:p w14:paraId="4185E068" w14:textId="77777777" w:rsidR="00AE00BA" w:rsidRDefault="00AE00BA" w:rsidP="00AE00BA">
      <w:pPr>
        <w:pStyle w:val="PL"/>
      </w:pPr>
      <w:r>
        <w:t xml:space="preserve">      &lt;xs:any namespace="##other" processContents="lax" minOccurs="0" maxOccurs="unbounded"/&gt;</w:t>
      </w:r>
    </w:p>
    <w:p w14:paraId="47FED5EA" w14:textId="77777777" w:rsidR="00AE00BA" w:rsidRDefault="00AE00BA" w:rsidP="00AE00BA">
      <w:pPr>
        <w:pStyle w:val="PL"/>
      </w:pPr>
      <w:r>
        <w:t xml:space="preserve">    &lt;/xs:sequence&gt;</w:t>
      </w:r>
    </w:p>
    <w:p w14:paraId="16614D93" w14:textId="77777777" w:rsidR="00AE00BA" w:rsidRDefault="00AE00BA" w:rsidP="00AE00BA">
      <w:pPr>
        <w:pStyle w:val="PL"/>
      </w:pPr>
      <w:r>
        <w:t xml:space="preserve">    &lt;xs:anyAttribute namespace="##any" processContents="lax"/&gt;</w:t>
      </w:r>
    </w:p>
    <w:p w14:paraId="2DE9B288" w14:textId="77777777" w:rsidR="00AE00BA" w:rsidRDefault="00AE00BA" w:rsidP="00AE00BA">
      <w:pPr>
        <w:pStyle w:val="PL"/>
      </w:pPr>
      <w:r>
        <w:t xml:space="preserve">  &lt;/xs:complexType&gt;</w:t>
      </w:r>
    </w:p>
    <w:p w14:paraId="7972D2BC" w14:textId="77777777" w:rsidR="00AE00BA" w:rsidRDefault="00AE00BA" w:rsidP="00AE00BA">
      <w:pPr>
        <w:pStyle w:val="PL"/>
      </w:pPr>
    </w:p>
    <w:p w14:paraId="450B7381" w14:textId="77777777" w:rsidR="00AE00BA" w:rsidRDefault="00AE00BA" w:rsidP="00AE00BA">
      <w:pPr>
        <w:pStyle w:val="PL"/>
        <w:rPr>
          <w:lang w:eastAsia="en-GB"/>
        </w:rPr>
      </w:pPr>
      <w:r>
        <w:t xml:space="preserve">  &lt;xs:complexType name="Heartbeat-timer-list"&gt;</w:t>
      </w:r>
    </w:p>
    <w:p w14:paraId="635AE36B" w14:textId="77777777" w:rsidR="00AE00BA" w:rsidRDefault="00AE00BA" w:rsidP="00AE00BA">
      <w:pPr>
        <w:pStyle w:val="PL"/>
      </w:pPr>
      <w:r>
        <w:t xml:space="preserve">    &lt;xs:sequence&gt;</w:t>
      </w:r>
    </w:p>
    <w:p w14:paraId="30D36B9F" w14:textId="77777777" w:rsidR="00AE00BA" w:rsidRDefault="00AE00BA" w:rsidP="00AE00BA">
      <w:pPr>
        <w:pStyle w:val="PL"/>
      </w:pPr>
      <w:r>
        <w:t xml:space="preserve">      &lt;xs:element name="pemc-heartbeat-timer" type="xs:integer"/&gt;</w:t>
      </w:r>
    </w:p>
    <w:p w14:paraId="39D46DE1" w14:textId="77777777" w:rsidR="00AE00BA" w:rsidRDefault="00AE00BA" w:rsidP="00AE00BA">
      <w:pPr>
        <w:pStyle w:val="PL"/>
      </w:pPr>
      <w:r>
        <w:t xml:space="preserve">      &lt;xs:element name="pegc-heartbeat-timer" type="xs:integer"/&gt;</w:t>
      </w:r>
    </w:p>
    <w:p w14:paraId="258836A5" w14:textId="77777777" w:rsidR="00AE00BA" w:rsidRDefault="00AE00BA" w:rsidP="00AE00BA">
      <w:pPr>
        <w:pStyle w:val="PL"/>
      </w:pPr>
      <w:r>
        <w:t xml:space="preserve">      &lt;xs:element name="pine-heartbeat-timer" type="xs:integer"/&gt;</w:t>
      </w:r>
    </w:p>
    <w:p w14:paraId="75A50C9D" w14:textId="77777777" w:rsidR="00AE00BA" w:rsidRDefault="00AE00BA" w:rsidP="00AE00BA">
      <w:pPr>
        <w:pStyle w:val="PL"/>
      </w:pPr>
      <w:r>
        <w:t xml:space="preserve">      &lt;xs:element name="anyExt" type="pinapp:anyExtType" minOccurs="0"/&gt;</w:t>
      </w:r>
    </w:p>
    <w:p w14:paraId="57E1D779" w14:textId="77777777" w:rsidR="00AE00BA" w:rsidRDefault="00AE00BA" w:rsidP="00AE00BA">
      <w:pPr>
        <w:pStyle w:val="PL"/>
      </w:pPr>
      <w:r>
        <w:t xml:space="preserve">      &lt;xs:any namespace="##other" processContents="lax" minOccurs="0" maxOccurs="unbounded"/&gt;</w:t>
      </w:r>
    </w:p>
    <w:p w14:paraId="0E14214A" w14:textId="77777777" w:rsidR="00AE00BA" w:rsidRDefault="00AE00BA" w:rsidP="00AE00BA">
      <w:pPr>
        <w:pStyle w:val="PL"/>
      </w:pPr>
      <w:r>
        <w:t xml:space="preserve">    &lt;/xs:sequence&gt;</w:t>
      </w:r>
    </w:p>
    <w:p w14:paraId="354DCFAD" w14:textId="77777777" w:rsidR="00AE00BA" w:rsidRDefault="00AE00BA" w:rsidP="00AE00BA">
      <w:pPr>
        <w:pStyle w:val="PL"/>
      </w:pPr>
      <w:r>
        <w:t xml:space="preserve">    &lt;xs:anyAttribute namespace="##any" processContents="lax"/&gt;</w:t>
      </w:r>
    </w:p>
    <w:p w14:paraId="0524F7BE" w14:textId="77777777" w:rsidR="00AE00BA" w:rsidRDefault="00AE00BA" w:rsidP="00AE00BA">
      <w:pPr>
        <w:pStyle w:val="PL"/>
      </w:pPr>
      <w:r>
        <w:t xml:space="preserve">  &lt;/xs:complexType&gt;</w:t>
      </w:r>
    </w:p>
    <w:p w14:paraId="7640E9F8" w14:textId="77777777" w:rsidR="00AE00BA" w:rsidRDefault="00AE00BA" w:rsidP="00AE00BA">
      <w:pPr>
        <w:pStyle w:val="PL"/>
      </w:pPr>
    </w:p>
    <w:p w14:paraId="335CC6E8" w14:textId="77777777" w:rsidR="00AE00BA" w:rsidRDefault="00AE00BA" w:rsidP="00AE00BA">
      <w:pPr>
        <w:pStyle w:val="PL"/>
      </w:pPr>
      <w:r>
        <w:t xml:space="preserve">  &lt;xs:complexType name="PIN-Profile"&gt;</w:t>
      </w:r>
    </w:p>
    <w:p w14:paraId="094776D8" w14:textId="77777777" w:rsidR="00AE00BA" w:rsidRDefault="00AE00BA" w:rsidP="00AE00BA">
      <w:pPr>
        <w:pStyle w:val="PL"/>
      </w:pPr>
      <w:r>
        <w:t xml:space="preserve">    &lt;xs:sequence&gt;</w:t>
      </w:r>
    </w:p>
    <w:p w14:paraId="15A6F7AA" w14:textId="77777777" w:rsidR="00AE00BA" w:rsidRDefault="00AE00BA" w:rsidP="00AE00BA">
      <w:pPr>
        <w:pStyle w:val="PL"/>
      </w:pPr>
      <w:r>
        <w:t xml:space="preserve">      &lt;xs:element name="pin-id" type="xs:string"/&gt;</w:t>
      </w:r>
    </w:p>
    <w:p w14:paraId="4177FB44" w14:textId="77777777" w:rsidR="00AE00BA" w:rsidRDefault="00AE00BA" w:rsidP="00AE00BA">
      <w:pPr>
        <w:pStyle w:val="PL"/>
      </w:pPr>
      <w:r>
        <w:t xml:space="preserve">      &lt;xs:element name="pin-description" type="xs:integer"/&gt;</w:t>
      </w:r>
    </w:p>
    <w:p w14:paraId="32EF369F" w14:textId="77777777" w:rsidR="00AE00BA" w:rsidRDefault="00AE00BA" w:rsidP="00AE00BA">
      <w:pPr>
        <w:pStyle w:val="PL"/>
      </w:pPr>
      <w:r>
        <w:t xml:space="preserve">      &lt;xs:element name="pin-</w:t>
      </w:r>
      <w:r>
        <w:rPr>
          <w:lang w:eastAsia="zh-CN"/>
        </w:rPr>
        <w:t>duration</w:t>
      </w:r>
      <w:r>
        <w:t>" type="xs:integer"/&gt;</w:t>
      </w:r>
    </w:p>
    <w:p w14:paraId="1E0F4037" w14:textId="77777777" w:rsidR="00AE00BA" w:rsidRDefault="00AE00BA" w:rsidP="00AE00BA">
      <w:pPr>
        <w:pStyle w:val="PL"/>
      </w:pPr>
      <w:r>
        <w:t xml:space="preserve">      &lt;xs:element name="p</w:t>
      </w:r>
      <w:r>
        <w:rPr>
          <w:lang w:eastAsia="zh-CN"/>
        </w:rPr>
        <w:t>em</w:t>
      </w:r>
      <w:r>
        <w:t>c-list" type="pinapp:PEMC-List"/&gt;</w:t>
      </w:r>
    </w:p>
    <w:p w14:paraId="4A1F3846" w14:textId="77777777" w:rsidR="00AE00BA" w:rsidRDefault="00AE00BA" w:rsidP="00AE00BA">
      <w:pPr>
        <w:pStyle w:val="PL"/>
      </w:pPr>
      <w:r>
        <w:t xml:space="preserve">      &lt;xs:element name="p</w:t>
      </w:r>
      <w:r>
        <w:rPr>
          <w:lang w:eastAsia="zh-CN"/>
        </w:rPr>
        <w:t>eg</w:t>
      </w:r>
      <w:r>
        <w:t>c-list" type="pinapp:PEGC-List"/&gt;</w:t>
      </w:r>
    </w:p>
    <w:p w14:paraId="2ABEBB69" w14:textId="77777777" w:rsidR="00AE00BA" w:rsidRDefault="00AE00BA" w:rsidP="00AE00BA">
      <w:pPr>
        <w:pStyle w:val="PL"/>
      </w:pPr>
      <w:r>
        <w:t xml:space="preserve">      &lt;xs:element name="p</w:t>
      </w:r>
      <w:r>
        <w:rPr>
          <w:lang w:eastAsia="zh-CN"/>
        </w:rPr>
        <w:t>ine</w:t>
      </w:r>
      <w:r>
        <w:t>-list" type="pinapp:UE-Id-List"/&gt;</w:t>
      </w:r>
    </w:p>
    <w:p w14:paraId="722866C9" w14:textId="77777777" w:rsidR="00AE00BA" w:rsidRDefault="00AE00BA" w:rsidP="00AE00BA">
      <w:pPr>
        <w:pStyle w:val="PL"/>
        <w:rPr>
          <w:lang w:eastAsia="zh-CN"/>
        </w:rPr>
      </w:pPr>
      <w:r>
        <w:lastRenderedPageBreak/>
        <w:t xml:space="preserve">      &lt;xs:element name="maximum-number-of-pines" type="xs:integer" minOccurs="0"/&gt;</w:t>
      </w:r>
    </w:p>
    <w:p w14:paraId="12FC1D57" w14:textId="77777777" w:rsidR="00AE00BA" w:rsidRDefault="00AE00BA" w:rsidP="00AE00BA">
      <w:pPr>
        <w:pStyle w:val="PL"/>
        <w:rPr>
          <w:lang w:eastAsia="zh-CN"/>
        </w:rPr>
      </w:pPr>
      <w:r>
        <w:t xml:space="preserve">      &lt;xs:element name="pin-service-info" type="pinapp:PIN-Service-Info" minOccurs="0"/&gt;</w:t>
      </w:r>
    </w:p>
    <w:p w14:paraId="6CFE50DE" w14:textId="77777777" w:rsidR="00AE00BA" w:rsidRDefault="00AE00BA" w:rsidP="00AE00BA">
      <w:pPr>
        <w:pStyle w:val="PL"/>
        <w:rPr>
          <w:lang w:eastAsia="zh-CN"/>
        </w:rPr>
      </w:pPr>
      <w:r>
        <w:t xml:space="preserve">      &lt;xs:element name="pin-server-id" type="xs:string" minOccurs="0"/&gt;</w:t>
      </w:r>
    </w:p>
    <w:p w14:paraId="737152AD" w14:textId="77777777" w:rsidR="00AE00BA" w:rsidRDefault="00AE00BA" w:rsidP="00AE00BA">
      <w:pPr>
        <w:pStyle w:val="PL"/>
      </w:pPr>
      <w:r>
        <w:t xml:space="preserve">      &lt;xs:element name="pin-server-endpoint-info" type="pinapp:EndPoiInfo" minOccurs="0"/&gt;</w:t>
      </w:r>
    </w:p>
    <w:p w14:paraId="5D7DA4C4" w14:textId="77777777" w:rsidR="00AE00BA" w:rsidRDefault="00AE00BA" w:rsidP="00AE00BA">
      <w:pPr>
        <w:pStyle w:val="PL"/>
      </w:pPr>
      <w:r>
        <w:t xml:space="preserve">      &lt;xs:element name="anyExt" type="pinapp:anyExtType" minOccurs="0"/&gt;</w:t>
      </w:r>
    </w:p>
    <w:p w14:paraId="3826DF07" w14:textId="77777777" w:rsidR="00AE00BA" w:rsidRDefault="00AE00BA" w:rsidP="00AE00BA">
      <w:pPr>
        <w:pStyle w:val="PL"/>
      </w:pPr>
      <w:r>
        <w:t xml:space="preserve">      &lt;xs:any namespace="##other" processContents="lax" minOccurs="0" maxOccurs="unbounded"/&gt;</w:t>
      </w:r>
    </w:p>
    <w:p w14:paraId="4646D1A1" w14:textId="77777777" w:rsidR="00AE00BA" w:rsidRDefault="00AE00BA" w:rsidP="00AE00BA">
      <w:pPr>
        <w:pStyle w:val="PL"/>
      </w:pPr>
      <w:r>
        <w:t xml:space="preserve">    &lt;/xs:sequence&gt;</w:t>
      </w:r>
    </w:p>
    <w:p w14:paraId="25E4EF46" w14:textId="77777777" w:rsidR="00AE00BA" w:rsidRDefault="00AE00BA" w:rsidP="00AE00BA">
      <w:pPr>
        <w:pStyle w:val="PL"/>
      </w:pPr>
      <w:r>
        <w:t xml:space="preserve">    &lt;xs:anyAttribute namespace="##any" processContents="lax"/&gt;</w:t>
      </w:r>
    </w:p>
    <w:p w14:paraId="5ABC057A" w14:textId="77777777" w:rsidR="00AE00BA" w:rsidRDefault="00AE00BA" w:rsidP="00AE00BA">
      <w:pPr>
        <w:pStyle w:val="PL"/>
      </w:pPr>
      <w:r>
        <w:t xml:space="preserve">  &lt;/xs:complexType&gt;</w:t>
      </w:r>
    </w:p>
    <w:p w14:paraId="7A2B0A3C" w14:textId="77777777" w:rsidR="00AE00BA" w:rsidRDefault="00AE00BA" w:rsidP="00AE00BA">
      <w:pPr>
        <w:pStyle w:val="PL"/>
      </w:pPr>
    </w:p>
    <w:p w14:paraId="603495BB" w14:textId="77777777" w:rsidR="00AE00BA" w:rsidRDefault="00AE00BA" w:rsidP="00AE00BA">
      <w:pPr>
        <w:pStyle w:val="PL"/>
      </w:pPr>
      <w:r>
        <w:t xml:space="preserve">  &lt;xs:complexType name="PEMC-List"&gt;</w:t>
      </w:r>
    </w:p>
    <w:p w14:paraId="5C61238A" w14:textId="77777777" w:rsidR="00AE00BA" w:rsidRDefault="00AE00BA" w:rsidP="00AE00BA">
      <w:pPr>
        <w:pStyle w:val="PL"/>
      </w:pPr>
      <w:r>
        <w:t xml:space="preserve">    &lt;xs:sequence&gt;</w:t>
      </w:r>
    </w:p>
    <w:p w14:paraId="159D4199" w14:textId="77777777" w:rsidR="00AE00BA" w:rsidRPr="00035C23" w:rsidRDefault="00AE00BA" w:rsidP="00AE00BA">
      <w:pPr>
        <w:pStyle w:val="PL"/>
      </w:pPr>
      <w:r>
        <w:t xml:space="preserve">      &lt;xs:element name="pemc-info" type="pinapp:PEMC-Info"</w:t>
      </w:r>
      <w:r w:rsidRPr="000C4A9D">
        <w:t xml:space="preserve"> </w:t>
      </w:r>
      <w:r>
        <w:t>minOccurs="0" maxOccurs="unbounded"/&gt;</w:t>
      </w:r>
    </w:p>
    <w:p w14:paraId="4CEA439A" w14:textId="77777777" w:rsidR="00AE00BA" w:rsidRDefault="00AE00BA" w:rsidP="00AE00BA">
      <w:pPr>
        <w:pStyle w:val="PL"/>
      </w:pPr>
      <w:r>
        <w:t xml:space="preserve">      &lt;xs:element name="anyExt" type="pinapp:anyExtType" minOccurs="0"/&gt;</w:t>
      </w:r>
    </w:p>
    <w:p w14:paraId="52304D8D" w14:textId="77777777" w:rsidR="00AE00BA" w:rsidRDefault="00AE00BA" w:rsidP="00AE00BA">
      <w:pPr>
        <w:pStyle w:val="PL"/>
      </w:pPr>
      <w:r>
        <w:t xml:space="preserve">      &lt;xs:any namespace="##other" processContents="lax" minOccurs="0" maxOccurs="unbounded"/&gt;</w:t>
      </w:r>
    </w:p>
    <w:p w14:paraId="221BF590" w14:textId="77777777" w:rsidR="00AE00BA" w:rsidRDefault="00AE00BA" w:rsidP="00AE00BA">
      <w:pPr>
        <w:pStyle w:val="PL"/>
      </w:pPr>
      <w:r>
        <w:t xml:space="preserve">    &lt;/xs:sequence&gt;</w:t>
      </w:r>
    </w:p>
    <w:p w14:paraId="25A858E6" w14:textId="77777777" w:rsidR="00AE00BA" w:rsidRDefault="00AE00BA" w:rsidP="00AE00BA">
      <w:pPr>
        <w:pStyle w:val="PL"/>
      </w:pPr>
      <w:r>
        <w:t xml:space="preserve">    &lt;xs:anyAttribute namespace="##any" processContents="lax"/&gt;</w:t>
      </w:r>
    </w:p>
    <w:p w14:paraId="46674340" w14:textId="77777777" w:rsidR="00AE00BA" w:rsidRDefault="00AE00BA" w:rsidP="00AE00BA">
      <w:pPr>
        <w:pStyle w:val="PL"/>
      </w:pPr>
      <w:r>
        <w:t xml:space="preserve">  &lt;/xs:complexType&gt;</w:t>
      </w:r>
    </w:p>
    <w:p w14:paraId="028BC3F9" w14:textId="77777777" w:rsidR="00AE00BA" w:rsidRDefault="00AE00BA" w:rsidP="00AE00BA">
      <w:pPr>
        <w:pStyle w:val="PL"/>
      </w:pPr>
    </w:p>
    <w:p w14:paraId="46E9D324" w14:textId="77777777" w:rsidR="00AE00BA" w:rsidRDefault="00AE00BA" w:rsidP="00AE00BA">
      <w:pPr>
        <w:pStyle w:val="PL"/>
        <w:rPr>
          <w:lang w:eastAsia="en-GB"/>
        </w:rPr>
      </w:pPr>
      <w:r>
        <w:t xml:space="preserve">  &lt;xs:complexType name="PEGC-List"&gt;</w:t>
      </w:r>
    </w:p>
    <w:p w14:paraId="1355E1F4" w14:textId="77777777" w:rsidR="00AE00BA" w:rsidRDefault="00AE00BA" w:rsidP="00AE00BA">
      <w:pPr>
        <w:pStyle w:val="PL"/>
      </w:pPr>
      <w:r>
        <w:t xml:space="preserve">    &lt;xs:sequence&gt;</w:t>
      </w:r>
    </w:p>
    <w:p w14:paraId="60C9F7E6" w14:textId="77777777" w:rsidR="00AE00BA" w:rsidRDefault="00AE00BA" w:rsidP="00AE00BA">
      <w:pPr>
        <w:pStyle w:val="PL"/>
      </w:pPr>
      <w:r>
        <w:t xml:space="preserve">      &lt;xs:element name="pegc-info" type="pinapp:PEGC-Info"</w:t>
      </w:r>
      <w:r w:rsidRPr="000C4A9D">
        <w:t xml:space="preserve"> </w:t>
      </w:r>
      <w:r>
        <w:t>minOccurs="0" maxOccurs="unbounded"/&gt;</w:t>
      </w:r>
    </w:p>
    <w:p w14:paraId="3F381D7A" w14:textId="77777777" w:rsidR="00AE00BA" w:rsidRDefault="00AE00BA" w:rsidP="00AE00BA">
      <w:pPr>
        <w:pStyle w:val="PL"/>
      </w:pPr>
      <w:r>
        <w:t xml:space="preserve">      &lt;xs:element name="anyExt" type="pinapp:anyExtType" minOccurs="0"/&gt;</w:t>
      </w:r>
    </w:p>
    <w:p w14:paraId="66CFB2E0" w14:textId="77777777" w:rsidR="00AE00BA" w:rsidRDefault="00AE00BA" w:rsidP="00AE00BA">
      <w:pPr>
        <w:pStyle w:val="PL"/>
      </w:pPr>
      <w:r>
        <w:t xml:space="preserve">      &lt;xs:any namespace="##other" processContents="lax" minOccurs="0" maxOccurs="unbounded"/&gt;</w:t>
      </w:r>
    </w:p>
    <w:p w14:paraId="490E283F" w14:textId="77777777" w:rsidR="00AE00BA" w:rsidRDefault="00AE00BA" w:rsidP="00AE00BA">
      <w:pPr>
        <w:pStyle w:val="PL"/>
      </w:pPr>
      <w:r>
        <w:t xml:space="preserve">    &lt;/xs:sequence&gt;</w:t>
      </w:r>
    </w:p>
    <w:p w14:paraId="3F2ACFCE" w14:textId="77777777" w:rsidR="00AE00BA" w:rsidRDefault="00AE00BA" w:rsidP="00AE00BA">
      <w:pPr>
        <w:pStyle w:val="PL"/>
      </w:pPr>
      <w:r>
        <w:t xml:space="preserve">    &lt;xs:anyAttribute namespace="##any" processContents="lax"/&gt;</w:t>
      </w:r>
    </w:p>
    <w:p w14:paraId="6872E049" w14:textId="77777777" w:rsidR="00AE00BA" w:rsidRDefault="00AE00BA" w:rsidP="00AE00BA">
      <w:pPr>
        <w:pStyle w:val="PL"/>
      </w:pPr>
      <w:r>
        <w:t xml:space="preserve">  &lt;/xs:complexType&gt;</w:t>
      </w:r>
    </w:p>
    <w:p w14:paraId="1A13312E" w14:textId="77777777" w:rsidR="00AE00BA" w:rsidRDefault="00AE00BA" w:rsidP="00AE00BA">
      <w:pPr>
        <w:pStyle w:val="PL"/>
      </w:pPr>
    </w:p>
    <w:p w14:paraId="6D527153" w14:textId="77777777" w:rsidR="00AE00BA" w:rsidRDefault="00AE00BA" w:rsidP="00AE00BA">
      <w:pPr>
        <w:pStyle w:val="PL"/>
        <w:rPr>
          <w:lang w:eastAsia="en-GB"/>
        </w:rPr>
      </w:pPr>
      <w:r>
        <w:t xml:space="preserve">  &lt;xs:complexType name="PEGC-Info"&gt;</w:t>
      </w:r>
    </w:p>
    <w:p w14:paraId="0ED25F29" w14:textId="77777777" w:rsidR="00AE00BA" w:rsidRPr="00A23226" w:rsidRDefault="00AE00BA" w:rsidP="00AE00BA">
      <w:pPr>
        <w:pStyle w:val="PL"/>
      </w:pPr>
      <w:r>
        <w:t xml:space="preserve">    &lt;xs:sequence&gt;</w:t>
      </w:r>
    </w:p>
    <w:p w14:paraId="379971D9" w14:textId="77777777" w:rsidR="00AE00BA" w:rsidRDefault="00AE00BA" w:rsidP="00AE00BA">
      <w:pPr>
        <w:pStyle w:val="PL"/>
      </w:pPr>
      <w:r>
        <w:t xml:space="preserve">      &lt;xs:element name="ue-id" type="xs:string"/&gt;</w:t>
      </w:r>
    </w:p>
    <w:p w14:paraId="14B17664" w14:textId="77777777" w:rsidR="00AE00BA" w:rsidRDefault="00AE00BA" w:rsidP="00AE00BA">
      <w:pPr>
        <w:pStyle w:val="PL"/>
      </w:pPr>
      <w:r>
        <w:t xml:space="preserve">      &lt;xs:element name="ip-address" type="xs:string"/&gt;</w:t>
      </w:r>
    </w:p>
    <w:p w14:paraId="771784A9" w14:textId="77777777" w:rsidR="00AE00BA" w:rsidRPr="001866A4" w:rsidRDefault="00AE00BA" w:rsidP="00AE00BA">
      <w:pPr>
        <w:pStyle w:val="PL"/>
      </w:pPr>
      <w:r>
        <w:t xml:space="preserve">      &lt;xs:element name="role-indication" type="xs:integer"/&gt;</w:t>
      </w:r>
    </w:p>
    <w:p w14:paraId="5C493949" w14:textId="77777777" w:rsidR="00AE00BA" w:rsidRDefault="00AE00BA" w:rsidP="00AE00BA">
      <w:pPr>
        <w:pStyle w:val="PL"/>
      </w:pPr>
      <w:r>
        <w:t xml:space="preserve">    &lt;/xs:sequence&gt;</w:t>
      </w:r>
    </w:p>
    <w:p w14:paraId="002782F6" w14:textId="77777777" w:rsidR="00AE00BA" w:rsidRDefault="00AE00BA" w:rsidP="00AE00BA">
      <w:pPr>
        <w:pStyle w:val="PL"/>
      </w:pPr>
      <w:r>
        <w:t xml:space="preserve">    &lt;xs:anyAttribute namespace="##any" processContents="lax"/&gt;</w:t>
      </w:r>
    </w:p>
    <w:p w14:paraId="06D7B7E4" w14:textId="77777777" w:rsidR="00AE00BA" w:rsidRDefault="00AE00BA" w:rsidP="00AE00BA">
      <w:pPr>
        <w:pStyle w:val="PL"/>
      </w:pPr>
      <w:r>
        <w:t xml:space="preserve">  &lt;/xs:complexType&gt;</w:t>
      </w:r>
    </w:p>
    <w:p w14:paraId="1CB652DD" w14:textId="77777777" w:rsidR="00AE00BA" w:rsidRPr="00DC027D" w:rsidRDefault="00AE00BA" w:rsidP="00AE00BA">
      <w:pPr>
        <w:pStyle w:val="PL"/>
      </w:pPr>
    </w:p>
    <w:p w14:paraId="1995B082" w14:textId="77777777" w:rsidR="00AE00BA" w:rsidRDefault="00AE00BA" w:rsidP="00AE00BA">
      <w:pPr>
        <w:pStyle w:val="PL"/>
      </w:pPr>
      <w:r>
        <w:t xml:space="preserve">  &lt;xs:complexType name="PIN-Service-Info"&gt;</w:t>
      </w:r>
    </w:p>
    <w:p w14:paraId="1EA139B7" w14:textId="77777777" w:rsidR="00AE00BA" w:rsidRDefault="00AE00BA" w:rsidP="00AE00BA">
      <w:pPr>
        <w:pStyle w:val="PL"/>
      </w:pPr>
      <w:r>
        <w:t xml:space="preserve">    &lt;xs:sequence&gt;</w:t>
      </w:r>
    </w:p>
    <w:p w14:paraId="2A2FF271" w14:textId="77777777" w:rsidR="00AE00BA" w:rsidRDefault="00AE00BA" w:rsidP="00AE00BA">
      <w:pPr>
        <w:pStyle w:val="PL"/>
      </w:pPr>
      <w:r>
        <w:t xml:space="preserve">      &lt;xs:element name="pin-service-id" type="xs:string"/&gt;</w:t>
      </w:r>
    </w:p>
    <w:p w14:paraId="0C74A9CA" w14:textId="77777777" w:rsidR="00AE00BA" w:rsidRDefault="00AE00BA" w:rsidP="00AE00BA">
      <w:pPr>
        <w:pStyle w:val="PL"/>
      </w:pPr>
      <w:r>
        <w:t xml:space="preserve">      &lt;xs:element name="pin-service-type" type="xs:integer"/&gt;</w:t>
      </w:r>
    </w:p>
    <w:p w14:paraId="72A26636" w14:textId="77777777" w:rsidR="00AE00BA" w:rsidRDefault="00AE00BA" w:rsidP="00AE00BA">
      <w:pPr>
        <w:pStyle w:val="PL"/>
      </w:pPr>
      <w:r>
        <w:t xml:space="preserve">      &lt;xs:element name="pin-service-feature" type="xs:string"/&gt;</w:t>
      </w:r>
    </w:p>
    <w:p w14:paraId="5B38142C" w14:textId="77777777" w:rsidR="00AE00BA" w:rsidRDefault="00AE00BA" w:rsidP="00AE00BA">
      <w:pPr>
        <w:pStyle w:val="PL"/>
      </w:pPr>
      <w:r>
        <w:t xml:space="preserve">      &lt;xs:element name="anyExt" type="pinapp:anyExtType" minOccurs="0"/&gt;</w:t>
      </w:r>
    </w:p>
    <w:p w14:paraId="116AC975" w14:textId="77777777" w:rsidR="00AE00BA" w:rsidRDefault="00AE00BA" w:rsidP="00AE00BA">
      <w:pPr>
        <w:pStyle w:val="PL"/>
      </w:pPr>
      <w:r>
        <w:t xml:space="preserve">      &lt;xs:any namespace="##other" processContents="lax" minOccurs="0" maxOccurs="unbounded"/&gt;</w:t>
      </w:r>
    </w:p>
    <w:p w14:paraId="48BF4F71" w14:textId="77777777" w:rsidR="00AE00BA" w:rsidRDefault="00AE00BA" w:rsidP="00AE00BA">
      <w:pPr>
        <w:pStyle w:val="PL"/>
      </w:pPr>
      <w:r>
        <w:t xml:space="preserve">    &lt;/xs:sequence&gt;</w:t>
      </w:r>
    </w:p>
    <w:p w14:paraId="6E5775E5" w14:textId="77777777" w:rsidR="00AE00BA" w:rsidRDefault="00AE00BA" w:rsidP="00AE00BA">
      <w:pPr>
        <w:pStyle w:val="PL"/>
      </w:pPr>
      <w:r>
        <w:t xml:space="preserve">    &lt;xs:anyAttribute namespace="##any" processContents="lax"/&gt;</w:t>
      </w:r>
    </w:p>
    <w:p w14:paraId="2C52B5D9" w14:textId="77777777" w:rsidR="00AE00BA" w:rsidRDefault="00AE00BA" w:rsidP="00AE00BA">
      <w:pPr>
        <w:pStyle w:val="PL"/>
      </w:pPr>
      <w:r>
        <w:t xml:space="preserve">  &lt;/xs:complexType&gt;</w:t>
      </w:r>
    </w:p>
    <w:p w14:paraId="7C170FC8" w14:textId="77777777" w:rsidR="00AE00BA" w:rsidRDefault="00AE00BA" w:rsidP="00AE00BA">
      <w:pPr>
        <w:pStyle w:val="PL"/>
      </w:pPr>
    </w:p>
    <w:p w14:paraId="1BC57693" w14:textId="77777777" w:rsidR="00AE00BA" w:rsidRDefault="00AE00BA" w:rsidP="00AE00BA">
      <w:pPr>
        <w:pStyle w:val="PL"/>
        <w:rPr>
          <w:lang w:eastAsia="en-GB"/>
        </w:rPr>
      </w:pPr>
      <w:r>
        <w:t xml:space="preserve">  &lt;xs:complexType name="Reg-Info"&gt;</w:t>
      </w:r>
    </w:p>
    <w:p w14:paraId="0162B641" w14:textId="77777777" w:rsidR="00AE00BA" w:rsidRDefault="00AE00BA" w:rsidP="00AE00BA">
      <w:pPr>
        <w:pStyle w:val="PL"/>
      </w:pPr>
      <w:r>
        <w:t xml:space="preserve">    &lt;xs:sequence&gt;</w:t>
      </w:r>
    </w:p>
    <w:p w14:paraId="42F68EB7" w14:textId="77777777" w:rsidR="00AE00BA" w:rsidRDefault="00AE00BA" w:rsidP="00AE00BA">
      <w:pPr>
        <w:pStyle w:val="PL"/>
      </w:pPr>
      <w:r>
        <w:t xml:space="preserve">      &lt;xs:element name="ue-id" type="xs:string"/&gt;</w:t>
      </w:r>
    </w:p>
    <w:p w14:paraId="07CDD7AE" w14:textId="77777777" w:rsidR="00AE00BA" w:rsidRDefault="00AE00BA" w:rsidP="00AE00BA">
      <w:pPr>
        <w:pStyle w:val="PL"/>
      </w:pPr>
      <w:r>
        <w:t xml:space="preserve">      &lt;xs:element name="security-credentials" type="xs:string"/&gt;</w:t>
      </w:r>
    </w:p>
    <w:p w14:paraId="7ED7DAF1" w14:textId="77777777" w:rsidR="00AE00BA" w:rsidRDefault="00AE00BA" w:rsidP="00AE00BA">
      <w:pPr>
        <w:pStyle w:val="PL"/>
      </w:pPr>
      <w:r>
        <w:t xml:space="preserve">      &lt;xs:element name="port-number" type="xs:integer"/&gt;</w:t>
      </w:r>
    </w:p>
    <w:p w14:paraId="39F73A40" w14:textId="77777777" w:rsidR="00AE00BA" w:rsidRDefault="00AE00BA" w:rsidP="00AE00BA">
      <w:pPr>
        <w:pStyle w:val="PL"/>
      </w:pPr>
      <w:r>
        <w:t xml:space="preserve">      &lt;xs:element name="mac-address" type="xs:string" minOccurs="0"/&gt;</w:t>
      </w:r>
    </w:p>
    <w:p w14:paraId="5C8275E6" w14:textId="77777777" w:rsidR="00AE00BA" w:rsidRDefault="00AE00BA" w:rsidP="00AE00BA">
      <w:pPr>
        <w:pStyle w:val="PL"/>
      </w:pPr>
      <w:r>
        <w:t xml:space="preserve">      &lt;xs:element name="vendor-name" type="xs:string" minOccurs="0"/&gt;</w:t>
      </w:r>
    </w:p>
    <w:p w14:paraId="13F1F1CB" w14:textId="77777777" w:rsidR="00AE00BA" w:rsidRDefault="00AE00BA" w:rsidP="00AE00BA">
      <w:pPr>
        <w:pStyle w:val="PL"/>
      </w:pPr>
      <w:r>
        <w:t xml:space="preserve">      &lt;xs:element name="device-description" type="xs:string" minOccurs="0"/&gt;</w:t>
      </w:r>
    </w:p>
    <w:p w14:paraId="43D5A82D" w14:textId="77777777" w:rsidR="00AE00BA" w:rsidRDefault="00AE00BA" w:rsidP="00AE00BA">
      <w:pPr>
        <w:pStyle w:val="PL"/>
      </w:pPr>
      <w:r>
        <w:t xml:space="preserve">      &lt;xs:element name="pine-address" type="xs:string" minOccurs="0"/&gt;</w:t>
      </w:r>
    </w:p>
    <w:p w14:paraId="76A19F5C" w14:textId="77777777" w:rsidR="00AE00BA" w:rsidRDefault="00AE00BA" w:rsidP="00AE00BA">
      <w:pPr>
        <w:pStyle w:val="PL"/>
      </w:pPr>
      <w:r>
        <w:t xml:space="preserve">      &lt;xs:element name="pine-capability" type="xs:integer" minOccurs="0"/&gt;</w:t>
      </w:r>
    </w:p>
    <w:p w14:paraId="316B8488" w14:textId="77777777" w:rsidR="00AE00BA" w:rsidRDefault="00AE00BA" w:rsidP="00AE00BA">
      <w:pPr>
        <w:pStyle w:val="PL"/>
      </w:pPr>
      <w:r>
        <w:t xml:space="preserve">      &lt;xs:element name="maximum-number-of-pines" type="xs:integer" minOccurs="0"/&gt;</w:t>
      </w:r>
    </w:p>
    <w:p w14:paraId="04C835D8" w14:textId="77777777" w:rsidR="00AE00BA" w:rsidRDefault="00AE00BA" w:rsidP="00AE00BA">
      <w:pPr>
        <w:pStyle w:val="PL"/>
      </w:pPr>
      <w:r>
        <w:t xml:space="preserve">      &lt;xs:element name="anyExt" type="pinapp:anyExtType" minOccurs="0"/&gt;</w:t>
      </w:r>
    </w:p>
    <w:p w14:paraId="0FC64A2E" w14:textId="77777777" w:rsidR="00AE00BA" w:rsidRDefault="00AE00BA" w:rsidP="00AE00BA">
      <w:pPr>
        <w:pStyle w:val="PL"/>
      </w:pPr>
      <w:r>
        <w:t xml:space="preserve">      &lt;xs:any namespace="##other" processContents="lax" minOccurs="0" maxOccurs="unbounded"/&gt;</w:t>
      </w:r>
    </w:p>
    <w:p w14:paraId="45188EB8" w14:textId="77777777" w:rsidR="00AE00BA" w:rsidRDefault="00AE00BA" w:rsidP="00AE00BA">
      <w:pPr>
        <w:pStyle w:val="PL"/>
      </w:pPr>
      <w:r>
        <w:t xml:space="preserve">    &lt;/xs:sequence&gt;</w:t>
      </w:r>
    </w:p>
    <w:p w14:paraId="5A27F1AC" w14:textId="77777777" w:rsidR="00AE00BA" w:rsidRDefault="00AE00BA" w:rsidP="00AE00BA">
      <w:pPr>
        <w:pStyle w:val="PL"/>
      </w:pPr>
      <w:r>
        <w:t xml:space="preserve">    &lt;xs:anyAttribute namespace="##any" processContents="lax"/&gt;</w:t>
      </w:r>
    </w:p>
    <w:p w14:paraId="496F429A" w14:textId="77777777" w:rsidR="00AE00BA" w:rsidRDefault="00AE00BA" w:rsidP="00AE00BA">
      <w:pPr>
        <w:pStyle w:val="PL"/>
      </w:pPr>
      <w:r>
        <w:t xml:space="preserve">  &lt;/xs:complexType&gt;</w:t>
      </w:r>
    </w:p>
    <w:p w14:paraId="4C5AF618" w14:textId="77777777" w:rsidR="00AE00BA" w:rsidRDefault="00AE00BA" w:rsidP="00AE00BA">
      <w:pPr>
        <w:pStyle w:val="PL"/>
      </w:pPr>
    </w:p>
    <w:p w14:paraId="589FE2FD" w14:textId="77777777" w:rsidR="00AE00BA" w:rsidRDefault="00AE00BA" w:rsidP="00AE00BA">
      <w:pPr>
        <w:pStyle w:val="PL"/>
        <w:rPr>
          <w:lang w:eastAsia="en-GB"/>
        </w:rPr>
      </w:pPr>
      <w:r>
        <w:t xml:space="preserve">  &lt;xs:complexType name="AccReg-Info"&gt;</w:t>
      </w:r>
    </w:p>
    <w:p w14:paraId="08D3EFD0" w14:textId="77777777" w:rsidR="00AE00BA" w:rsidRDefault="00AE00BA" w:rsidP="00AE00BA">
      <w:pPr>
        <w:pStyle w:val="PL"/>
      </w:pPr>
      <w:r>
        <w:t xml:space="preserve">    &lt;xs:sequence&gt;</w:t>
      </w:r>
    </w:p>
    <w:p w14:paraId="45A3A141" w14:textId="77777777" w:rsidR="00AE00BA" w:rsidRDefault="00AE00BA" w:rsidP="00AE00BA">
      <w:pPr>
        <w:pStyle w:val="PL"/>
      </w:pPr>
      <w:r>
        <w:t xml:space="preserve">      &lt;xs:element name="ue-id" type="xs:string"/&gt;</w:t>
      </w:r>
    </w:p>
    <w:p w14:paraId="316E1846" w14:textId="77777777" w:rsidR="00AE00BA" w:rsidRDefault="00AE00BA" w:rsidP="00AE00BA">
      <w:pPr>
        <w:pStyle w:val="PL"/>
      </w:pPr>
      <w:r>
        <w:t xml:space="preserve">      &lt;xs:element name="pin-client-id" type="xs:string"/&gt;</w:t>
      </w:r>
    </w:p>
    <w:p w14:paraId="67A61137" w14:textId="77777777" w:rsidR="00AE00BA" w:rsidRDefault="00AE00BA" w:rsidP="00AE00BA">
      <w:pPr>
        <w:pStyle w:val="PL"/>
      </w:pPr>
      <w:r>
        <w:t xml:space="preserve">      &lt;xs:element name="role-of-pemc" type="xs:integer" minOccurs="0"/&gt;</w:t>
      </w:r>
    </w:p>
    <w:p w14:paraId="68EF5860" w14:textId="77777777" w:rsidR="00AE00BA" w:rsidRDefault="00AE00BA" w:rsidP="00AE00BA">
      <w:pPr>
        <w:pStyle w:val="PL"/>
      </w:pPr>
      <w:r>
        <w:t xml:space="preserve">      &lt;xs:element name="role-of-pegc" type="xs:integer" minOccurs="0"/&gt;</w:t>
      </w:r>
    </w:p>
    <w:p w14:paraId="411E3C35" w14:textId="77777777" w:rsidR="00AE00BA" w:rsidRDefault="00AE00BA" w:rsidP="00AE00BA">
      <w:pPr>
        <w:pStyle w:val="PL"/>
      </w:pPr>
      <w:r>
        <w:t xml:space="preserve">      &lt;xs:element name="anyExt" type="pinapp:anyExtType" minOccurs="0"/&gt;</w:t>
      </w:r>
    </w:p>
    <w:p w14:paraId="3FF89538" w14:textId="77777777" w:rsidR="00AE00BA" w:rsidRDefault="00AE00BA" w:rsidP="00AE00BA">
      <w:pPr>
        <w:pStyle w:val="PL"/>
      </w:pPr>
      <w:r>
        <w:t xml:space="preserve">      &lt;xs:any namespace="##other" processContents="lax" minOccurs="0" maxOccurs="unbounded"/&gt;</w:t>
      </w:r>
    </w:p>
    <w:p w14:paraId="3E8168A0" w14:textId="77777777" w:rsidR="00AE00BA" w:rsidRDefault="00AE00BA" w:rsidP="00AE00BA">
      <w:pPr>
        <w:pStyle w:val="PL"/>
      </w:pPr>
      <w:r>
        <w:t xml:space="preserve">    &lt;/xs:sequence&gt;</w:t>
      </w:r>
    </w:p>
    <w:p w14:paraId="05978F74" w14:textId="77777777" w:rsidR="00AE00BA" w:rsidRDefault="00AE00BA" w:rsidP="00AE00BA">
      <w:pPr>
        <w:pStyle w:val="PL"/>
      </w:pPr>
      <w:r>
        <w:t xml:space="preserve">    &lt;xs:anyAttribute namespace="##any" processContents="lax"/&gt;</w:t>
      </w:r>
    </w:p>
    <w:p w14:paraId="22671A00" w14:textId="77777777" w:rsidR="00AE00BA" w:rsidRDefault="00AE00BA" w:rsidP="00AE00BA">
      <w:pPr>
        <w:pStyle w:val="PL"/>
      </w:pPr>
      <w:r>
        <w:t xml:space="preserve">  &lt;/xs:complexType&gt;</w:t>
      </w:r>
    </w:p>
    <w:p w14:paraId="685D4911" w14:textId="77777777" w:rsidR="00AE00BA" w:rsidRDefault="00AE00BA" w:rsidP="00AE00BA">
      <w:pPr>
        <w:pStyle w:val="PL"/>
      </w:pPr>
    </w:p>
    <w:p w14:paraId="5DC8ED90" w14:textId="77777777" w:rsidR="00AE00BA" w:rsidRDefault="00AE00BA" w:rsidP="00AE00BA">
      <w:pPr>
        <w:pStyle w:val="PL"/>
        <w:rPr>
          <w:lang w:eastAsia="en-GB"/>
        </w:rPr>
      </w:pPr>
      <w:r>
        <w:t xml:space="preserve">  &lt;xs:complexType name="RejReg-Info"&gt;</w:t>
      </w:r>
    </w:p>
    <w:p w14:paraId="004E85BB" w14:textId="77777777" w:rsidR="00AE00BA" w:rsidRDefault="00AE00BA" w:rsidP="00AE00BA">
      <w:pPr>
        <w:pStyle w:val="PL"/>
      </w:pPr>
      <w:r>
        <w:lastRenderedPageBreak/>
        <w:t xml:space="preserve">    &lt;xs:sequence&gt;</w:t>
      </w:r>
    </w:p>
    <w:p w14:paraId="5F6D174C" w14:textId="77777777" w:rsidR="00AE00BA" w:rsidRDefault="00AE00BA" w:rsidP="00AE00BA">
      <w:pPr>
        <w:pStyle w:val="PL"/>
      </w:pPr>
      <w:r>
        <w:t xml:space="preserve">      &lt;xs:element name="ue-id" type="xs:string"/&gt;</w:t>
      </w:r>
    </w:p>
    <w:p w14:paraId="77239992" w14:textId="77777777" w:rsidR="00AE00BA" w:rsidRDefault="00AE00BA" w:rsidP="00AE00BA">
      <w:pPr>
        <w:pStyle w:val="PL"/>
      </w:pPr>
      <w:r>
        <w:t xml:space="preserve">      &lt;xs:element name="cause" type="xs:integer"/&gt;</w:t>
      </w:r>
    </w:p>
    <w:p w14:paraId="2BC771E6" w14:textId="77777777" w:rsidR="00AE00BA" w:rsidRDefault="00AE00BA" w:rsidP="00AE00BA">
      <w:pPr>
        <w:pStyle w:val="PL"/>
      </w:pPr>
      <w:r>
        <w:t xml:space="preserve">      &lt;xs:element name="anyExt" type="pinapp:anyExtType" minOccurs="0"/&gt;</w:t>
      </w:r>
    </w:p>
    <w:p w14:paraId="1D6941C6" w14:textId="77777777" w:rsidR="00AE00BA" w:rsidRDefault="00AE00BA" w:rsidP="00AE00BA">
      <w:pPr>
        <w:pStyle w:val="PL"/>
      </w:pPr>
      <w:r>
        <w:t xml:space="preserve">      &lt;xs:any namespace="##other" processContents="lax" minOccurs="0" maxOccurs="unbounded"/&gt;</w:t>
      </w:r>
    </w:p>
    <w:p w14:paraId="6A0D0BC3" w14:textId="77777777" w:rsidR="00AE00BA" w:rsidRDefault="00AE00BA" w:rsidP="00AE00BA">
      <w:pPr>
        <w:pStyle w:val="PL"/>
      </w:pPr>
      <w:r>
        <w:t xml:space="preserve">    &lt;/xs:sequence&gt;</w:t>
      </w:r>
    </w:p>
    <w:p w14:paraId="118938F2" w14:textId="77777777" w:rsidR="00AE00BA" w:rsidRDefault="00AE00BA" w:rsidP="00AE00BA">
      <w:pPr>
        <w:pStyle w:val="PL"/>
      </w:pPr>
      <w:r>
        <w:t xml:space="preserve">    &lt;xs:anyAttribute namespace="##any" processContents="lax"/&gt;</w:t>
      </w:r>
    </w:p>
    <w:p w14:paraId="585A4E1D" w14:textId="77777777" w:rsidR="00AE00BA" w:rsidRDefault="00AE00BA" w:rsidP="00AE00BA">
      <w:pPr>
        <w:pStyle w:val="PL"/>
      </w:pPr>
      <w:r>
        <w:t xml:space="preserve">  &lt;/xs:complexType&gt;</w:t>
      </w:r>
    </w:p>
    <w:p w14:paraId="1B73A333" w14:textId="77777777" w:rsidR="00AE00BA" w:rsidRDefault="00AE00BA" w:rsidP="00AE00BA">
      <w:pPr>
        <w:pStyle w:val="PL"/>
      </w:pPr>
    </w:p>
    <w:p w14:paraId="3E48AE40" w14:textId="77777777" w:rsidR="00AE00BA" w:rsidRDefault="00AE00BA" w:rsidP="00AE00BA">
      <w:pPr>
        <w:pStyle w:val="PL"/>
        <w:rPr>
          <w:lang w:eastAsia="en-GB"/>
        </w:rPr>
      </w:pPr>
      <w:r>
        <w:t xml:space="preserve">  &lt;xs:complexType name="PinDisReq-info"&gt;</w:t>
      </w:r>
    </w:p>
    <w:p w14:paraId="0551951C" w14:textId="77777777" w:rsidR="00AE00BA" w:rsidRDefault="00AE00BA" w:rsidP="00AE00BA">
      <w:pPr>
        <w:pStyle w:val="PL"/>
      </w:pPr>
      <w:r>
        <w:t xml:space="preserve">    &lt;xs:sequence&gt;</w:t>
      </w:r>
    </w:p>
    <w:p w14:paraId="25D20E11" w14:textId="77777777" w:rsidR="00AE00BA" w:rsidRDefault="00AE00BA" w:rsidP="00AE00BA">
      <w:pPr>
        <w:pStyle w:val="PL"/>
      </w:pPr>
      <w:r>
        <w:t xml:space="preserve">      &lt;xs:element name="ue-id" type="xs:string"/&gt;</w:t>
      </w:r>
    </w:p>
    <w:p w14:paraId="0672732D" w14:textId="77777777" w:rsidR="00AE00BA" w:rsidRDefault="00AE00BA" w:rsidP="00AE00BA">
      <w:pPr>
        <w:pStyle w:val="PL"/>
      </w:pPr>
      <w:r>
        <w:t xml:space="preserve">      &lt;xs:element name="security-credentials" type="xs:string"/&gt;</w:t>
      </w:r>
    </w:p>
    <w:p w14:paraId="6FB94662" w14:textId="77777777" w:rsidR="00AE00BA" w:rsidRDefault="00AE00BA" w:rsidP="00AE00BA">
      <w:pPr>
        <w:pStyle w:val="PL"/>
        <w:rPr>
          <w:lang w:eastAsia="zh-CN"/>
        </w:rPr>
      </w:pPr>
      <w:r>
        <w:t xml:space="preserve">      &lt;xs:element name="ue-location" type="pinapp:Location-info" minOccurs="0"/&gt;</w:t>
      </w:r>
    </w:p>
    <w:p w14:paraId="31CE10EB" w14:textId="77777777" w:rsidR="00AE00BA" w:rsidRDefault="00AE00BA" w:rsidP="00AE00BA">
      <w:pPr>
        <w:pStyle w:val="PL"/>
        <w:rPr>
          <w:lang w:eastAsia="zh-CN"/>
        </w:rPr>
      </w:pPr>
      <w:r>
        <w:t xml:space="preserve">      &lt;xs:element name="filter-info" type="pinapp:Filter-info" minOccurs="0"/&gt;</w:t>
      </w:r>
    </w:p>
    <w:p w14:paraId="496BCFD4" w14:textId="77777777" w:rsidR="00AE00BA" w:rsidRDefault="00AE00BA" w:rsidP="00AE00BA">
      <w:pPr>
        <w:pStyle w:val="PL"/>
      </w:pPr>
      <w:r>
        <w:t xml:space="preserve">      &lt;xs:element name="anyExt" type="pinapp:anyExtType" minOccurs="0"/&gt;</w:t>
      </w:r>
    </w:p>
    <w:p w14:paraId="4810C44B" w14:textId="77777777" w:rsidR="00AE00BA" w:rsidRDefault="00AE00BA" w:rsidP="00AE00BA">
      <w:pPr>
        <w:pStyle w:val="PL"/>
      </w:pPr>
      <w:r>
        <w:t xml:space="preserve">      &lt;xs:any namespace="##other" processContents="lax" minOccurs="0" maxOccurs="unbounded"/&gt;</w:t>
      </w:r>
    </w:p>
    <w:p w14:paraId="464747A3" w14:textId="77777777" w:rsidR="00AE00BA" w:rsidRDefault="00AE00BA" w:rsidP="00AE00BA">
      <w:pPr>
        <w:pStyle w:val="PL"/>
      </w:pPr>
      <w:r>
        <w:t xml:space="preserve">    &lt;/xs:sequence&gt;</w:t>
      </w:r>
    </w:p>
    <w:p w14:paraId="3794229D" w14:textId="77777777" w:rsidR="00AE00BA" w:rsidRDefault="00AE00BA" w:rsidP="00AE00BA">
      <w:pPr>
        <w:pStyle w:val="PL"/>
      </w:pPr>
      <w:r>
        <w:t xml:space="preserve">    &lt;xs:anyAttribute namespace="##any" processContents="lax"/&gt;</w:t>
      </w:r>
    </w:p>
    <w:p w14:paraId="4900B82D" w14:textId="77777777" w:rsidR="00AE00BA" w:rsidRDefault="00AE00BA" w:rsidP="00AE00BA">
      <w:pPr>
        <w:pStyle w:val="PL"/>
      </w:pPr>
      <w:r>
        <w:t xml:space="preserve">  &lt;/xs:complexType&gt;</w:t>
      </w:r>
    </w:p>
    <w:p w14:paraId="3BA679B4" w14:textId="77777777" w:rsidR="00AE00BA" w:rsidRDefault="00AE00BA" w:rsidP="00AE00BA">
      <w:pPr>
        <w:pStyle w:val="PL"/>
      </w:pPr>
    </w:p>
    <w:p w14:paraId="7C97C2AE" w14:textId="77777777" w:rsidR="00AE00BA" w:rsidRDefault="00AE00BA" w:rsidP="00AE00BA">
      <w:pPr>
        <w:pStyle w:val="PL"/>
        <w:rPr>
          <w:lang w:eastAsia="en-GB"/>
        </w:rPr>
      </w:pPr>
      <w:r>
        <w:t xml:space="preserve">  &lt;xs:complexType name="Filter-info"&gt;</w:t>
      </w:r>
    </w:p>
    <w:p w14:paraId="65149AAC" w14:textId="77777777" w:rsidR="00AE00BA" w:rsidRDefault="00AE00BA" w:rsidP="00AE00BA">
      <w:pPr>
        <w:pStyle w:val="PL"/>
      </w:pPr>
      <w:r>
        <w:t xml:space="preserve">    &lt;xs:sequence&gt;</w:t>
      </w:r>
    </w:p>
    <w:p w14:paraId="627EB64A" w14:textId="77777777" w:rsidR="00AE00BA" w:rsidRDefault="00AE00BA" w:rsidP="00AE00BA">
      <w:pPr>
        <w:pStyle w:val="PL"/>
      </w:pPr>
      <w:r>
        <w:t xml:space="preserve">      &lt;xs:element name="requested-pin-service" type="pinapp:PIN-Service-Info"/&gt;</w:t>
      </w:r>
    </w:p>
    <w:p w14:paraId="32240DC0" w14:textId="77777777" w:rsidR="00AE00BA" w:rsidRDefault="00AE00BA" w:rsidP="00AE00BA">
      <w:pPr>
        <w:pStyle w:val="PL"/>
      </w:pPr>
      <w:r>
        <w:t xml:space="preserve">      &lt;xs:element name="pin-service-area" type="pinapp:Location-info"/&gt;</w:t>
      </w:r>
    </w:p>
    <w:p w14:paraId="2C304290" w14:textId="77777777" w:rsidR="00AE00BA" w:rsidRDefault="00AE00BA" w:rsidP="00AE00BA">
      <w:pPr>
        <w:pStyle w:val="PL"/>
      </w:pPr>
      <w:r>
        <w:t xml:space="preserve">      &lt;xs:element name="anyExt" type="pinapp:anyExtType" minOccurs="0"/&gt;</w:t>
      </w:r>
    </w:p>
    <w:p w14:paraId="5276508C" w14:textId="77777777" w:rsidR="00AE00BA" w:rsidRDefault="00AE00BA" w:rsidP="00AE00BA">
      <w:pPr>
        <w:pStyle w:val="PL"/>
      </w:pPr>
      <w:r>
        <w:t xml:space="preserve">      &lt;xs:any namespace="##other" processContents="lax" minOccurs="0" maxOccurs="unbounded"/&gt;</w:t>
      </w:r>
    </w:p>
    <w:p w14:paraId="1FFCFA94" w14:textId="77777777" w:rsidR="00AE00BA" w:rsidRDefault="00AE00BA" w:rsidP="00AE00BA">
      <w:pPr>
        <w:pStyle w:val="PL"/>
      </w:pPr>
      <w:r>
        <w:t xml:space="preserve">    &lt;/xs:sequence&gt;</w:t>
      </w:r>
    </w:p>
    <w:p w14:paraId="4725D2F0" w14:textId="77777777" w:rsidR="00AE00BA" w:rsidRDefault="00AE00BA" w:rsidP="00AE00BA">
      <w:pPr>
        <w:pStyle w:val="PL"/>
      </w:pPr>
      <w:r>
        <w:t xml:space="preserve">    &lt;xs:anyAttribute namespace="##any" processContents="lax"/&gt;</w:t>
      </w:r>
    </w:p>
    <w:p w14:paraId="111A0C7E" w14:textId="77777777" w:rsidR="00AE00BA" w:rsidRDefault="00AE00BA" w:rsidP="00AE00BA">
      <w:pPr>
        <w:pStyle w:val="PL"/>
      </w:pPr>
      <w:r>
        <w:t xml:space="preserve">  &lt;/xs:complexType&gt;</w:t>
      </w:r>
    </w:p>
    <w:p w14:paraId="2F5E064E" w14:textId="77777777" w:rsidR="00AE00BA" w:rsidRDefault="00AE00BA" w:rsidP="00AE00BA">
      <w:pPr>
        <w:pStyle w:val="PL"/>
      </w:pPr>
    </w:p>
    <w:p w14:paraId="4524B195" w14:textId="77777777" w:rsidR="00AE00BA" w:rsidRDefault="00AE00BA" w:rsidP="00AE00BA">
      <w:pPr>
        <w:pStyle w:val="PL"/>
        <w:rPr>
          <w:lang w:eastAsia="en-GB"/>
        </w:rPr>
      </w:pPr>
      <w:r>
        <w:t xml:space="preserve">  &lt;xs:complexType name="PinDisAcc-info"&gt;</w:t>
      </w:r>
    </w:p>
    <w:p w14:paraId="2BBD7367" w14:textId="77777777" w:rsidR="00AE00BA" w:rsidRDefault="00AE00BA" w:rsidP="00AE00BA">
      <w:pPr>
        <w:pStyle w:val="PL"/>
      </w:pPr>
      <w:r>
        <w:t xml:space="preserve">    &lt;xs:sequence&gt;</w:t>
      </w:r>
    </w:p>
    <w:p w14:paraId="1E00FAD4" w14:textId="77777777" w:rsidR="00AE00BA" w:rsidRDefault="00AE00BA" w:rsidP="00AE00BA">
      <w:pPr>
        <w:pStyle w:val="PL"/>
      </w:pPr>
      <w:r>
        <w:t xml:space="preserve">      &lt;xs:element name="pin-info" type="pinapp:PIN-Info" minOccurs="1" maxOccurs="unbounded"/&gt;</w:t>
      </w:r>
    </w:p>
    <w:p w14:paraId="26A36AA3" w14:textId="77777777" w:rsidR="00AE00BA" w:rsidRDefault="00AE00BA" w:rsidP="00AE00BA">
      <w:pPr>
        <w:pStyle w:val="PL"/>
      </w:pPr>
      <w:r>
        <w:t xml:space="preserve">      &lt;xs:element name="anyExt" type="pinapp:anyExtType" minOccurs="0"/&gt;</w:t>
      </w:r>
    </w:p>
    <w:p w14:paraId="663EBDF6" w14:textId="77777777" w:rsidR="00AE00BA" w:rsidRDefault="00AE00BA" w:rsidP="00AE00BA">
      <w:pPr>
        <w:pStyle w:val="PL"/>
      </w:pPr>
      <w:r>
        <w:t xml:space="preserve">      &lt;xs:any namespace="##other" processContents="lax" minOccurs="0" maxOccurs="unbounded"/&gt;</w:t>
      </w:r>
    </w:p>
    <w:p w14:paraId="100A82E7" w14:textId="77777777" w:rsidR="00AE00BA" w:rsidRDefault="00AE00BA" w:rsidP="00AE00BA">
      <w:pPr>
        <w:pStyle w:val="PL"/>
      </w:pPr>
      <w:r>
        <w:t xml:space="preserve">    &lt;/xs:sequence&gt;</w:t>
      </w:r>
    </w:p>
    <w:p w14:paraId="7E4C870B" w14:textId="77777777" w:rsidR="00AE00BA" w:rsidRDefault="00AE00BA" w:rsidP="00AE00BA">
      <w:pPr>
        <w:pStyle w:val="PL"/>
      </w:pPr>
      <w:r>
        <w:t xml:space="preserve">    &lt;xs:anyAttribute namespace="##any" processContents="lax"/&gt;</w:t>
      </w:r>
    </w:p>
    <w:p w14:paraId="58E5BADD" w14:textId="77777777" w:rsidR="00AE00BA" w:rsidRDefault="00AE00BA" w:rsidP="00AE00BA">
      <w:pPr>
        <w:pStyle w:val="PL"/>
      </w:pPr>
      <w:r>
        <w:t xml:space="preserve">  &lt;/xs:complexType&gt;</w:t>
      </w:r>
    </w:p>
    <w:p w14:paraId="003E9285" w14:textId="77777777" w:rsidR="00AE00BA" w:rsidRDefault="00AE00BA" w:rsidP="00AE00BA">
      <w:pPr>
        <w:pStyle w:val="PL"/>
      </w:pPr>
    </w:p>
    <w:p w14:paraId="7B87B0CF" w14:textId="77777777" w:rsidR="00AE00BA" w:rsidRDefault="00AE00BA" w:rsidP="00AE00BA">
      <w:pPr>
        <w:pStyle w:val="PL"/>
        <w:rPr>
          <w:lang w:eastAsia="en-GB"/>
        </w:rPr>
      </w:pPr>
      <w:r>
        <w:t xml:space="preserve">  &lt;xs:complexType name="PIN-Info"&gt;</w:t>
      </w:r>
    </w:p>
    <w:p w14:paraId="1F96F3C2" w14:textId="77777777" w:rsidR="00AE00BA" w:rsidRDefault="00AE00BA" w:rsidP="00AE00BA">
      <w:pPr>
        <w:pStyle w:val="PL"/>
      </w:pPr>
      <w:r>
        <w:t xml:space="preserve">    &lt;xs:sequence&gt;</w:t>
      </w:r>
    </w:p>
    <w:p w14:paraId="7D121365" w14:textId="77777777" w:rsidR="00AE00BA" w:rsidRDefault="00AE00BA" w:rsidP="00AE00BA">
      <w:pPr>
        <w:pStyle w:val="PL"/>
      </w:pPr>
      <w:r>
        <w:t xml:space="preserve">      &lt;xs:element name="pin-id" type="xs:string"/&gt;</w:t>
      </w:r>
    </w:p>
    <w:p w14:paraId="397EF331" w14:textId="77777777" w:rsidR="00AE00BA" w:rsidRDefault="00AE00BA" w:rsidP="00AE00BA">
      <w:pPr>
        <w:pStyle w:val="PL"/>
      </w:pPr>
      <w:r>
        <w:t xml:space="preserve">      &lt;xs:element name="pin-description" type="xs:string" minOccurs="0"/&gt;</w:t>
      </w:r>
    </w:p>
    <w:p w14:paraId="56446F0C" w14:textId="77777777" w:rsidR="00AE00BA" w:rsidRDefault="00AE00BA" w:rsidP="00AE00BA">
      <w:pPr>
        <w:pStyle w:val="PL"/>
      </w:pPr>
      <w:r>
        <w:t xml:space="preserve">      &lt;xs:element name="pin-service-list" type="pinapp:PIN-Service-Info" minOccurs="0"/&gt;</w:t>
      </w:r>
    </w:p>
    <w:p w14:paraId="1A650DCE" w14:textId="77777777" w:rsidR="00AE00BA" w:rsidRDefault="00AE00BA" w:rsidP="00AE00BA">
      <w:pPr>
        <w:pStyle w:val="PL"/>
      </w:pPr>
      <w:r>
        <w:t xml:space="preserve">      &lt;xs:element name="pemc-info" type="pinapp:PEMC-Info" minOccurs="0" maxOccurs="unbounded"/&gt;</w:t>
      </w:r>
    </w:p>
    <w:p w14:paraId="31CF67A3" w14:textId="77777777" w:rsidR="00AE00BA" w:rsidRDefault="00AE00BA" w:rsidP="00AE00BA">
      <w:pPr>
        <w:pStyle w:val="PL"/>
      </w:pPr>
      <w:r>
        <w:t xml:space="preserve">      &lt;xs:element name="anyExt" type="pinapp:anyExtType" minOccurs="0"/&gt;</w:t>
      </w:r>
    </w:p>
    <w:p w14:paraId="7CC79CD9" w14:textId="77777777" w:rsidR="00AE00BA" w:rsidRDefault="00AE00BA" w:rsidP="00AE00BA">
      <w:pPr>
        <w:pStyle w:val="PL"/>
      </w:pPr>
      <w:r>
        <w:t xml:space="preserve">      &lt;xs:any namespace="##other" processContents="lax" minOccurs="0" maxOccurs="unbounded"/&gt;</w:t>
      </w:r>
    </w:p>
    <w:p w14:paraId="10D9195C" w14:textId="77777777" w:rsidR="00AE00BA" w:rsidRDefault="00AE00BA" w:rsidP="00AE00BA">
      <w:pPr>
        <w:pStyle w:val="PL"/>
      </w:pPr>
      <w:r>
        <w:t xml:space="preserve">    &lt;/xs:sequence&gt;</w:t>
      </w:r>
    </w:p>
    <w:p w14:paraId="73AEA0E1" w14:textId="77777777" w:rsidR="00AE00BA" w:rsidRDefault="00AE00BA" w:rsidP="00AE00BA">
      <w:pPr>
        <w:pStyle w:val="PL"/>
      </w:pPr>
      <w:r>
        <w:t xml:space="preserve">    &lt;xs:anyAttribute namespace="##any" processContents="lax"/&gt;</w:t>
      </w:r>
    </w:p>
    <w:p w14:paraId="0D5EDC5D" w14:textId="77777777" w:rsidR="00AE00BA" w:rsidRDefault="00AE00BA" w:rsidP="00AE00BA">
      <w:pPr>
        <w:pStyle w:val="PL"/>
      </w:pPr>
      <w:r>
        <w:t xml:space="preserve">  &lt;/xs:complexType&gt;</w:t>
      </w:r>
    </w:p>
    <w:p w14:paraId="0B38A2BF" w14:textId="77777777" w:rsidR="00AE00BA" w:rsidRDefault="00AE00BA" w:rsidP="00AE00BA">
      <w:pPr>
        <w:pStyle w:val="PL"/>
      </w:pPr>
    </w:p>
    <w:p w14:paraId="16C82D64" w14:textId="77777777" w:rsidR="00AE00BA" w:rsidRDefault="00AE00BA" w:rsidP="00AE00BA">
      <w:pPr>
        <w:pStyle w:val="PL"/>
        <w:rPr>
          <w:lang w:eastAsia="en-GB"/>
        </w:rPr>
      </w:pPr>
      <w:r>
        <w:t xml:space="preserve">  &lt;xs:complexType name="PEMC-Info"&gt;</w:t>
      </w:r>
    </w:p>
    <w:p w14:paraId="18820B0E" w14:textId="77777777" w:rsidR="00AE00BA" w:rsidRDefault="00AE00BA" w:rsidP="00AE00BA">
      <w:pPr>
        <w:pStyle w:val="PL"/>
      </w:pPr>
      <w:r>
        <w:t xml:space="preserve">    &lt;xs:sequence&gt;</w:t>
      </w:r>
    </w:p>
    <w:p w14:paraId="4FEED4A1" w14:textId="77777777" w:rsidR="00AE00BA" w:rsidRDefault="00AE00BA" w:rsidP="00AE00BA">
      <w:pPr>
        <w:pStyle w:val="PL"/>
      </w:pPr>
      <w:r>
        <w:t xml:space="preserve">      &lt;xs:element name="ue-id" type="xs:string"/&gt;</w:t>
      </w:r>
    </w:p>
    <w:p w14:paraId="185FF557" w14:textId="77777777" w:rsidR="00AE00BA" w:rsidRDefault="00AE00BA" w:rsidP="00AE00BA">
      <w:pPr>
        <w:pStyle w:val="PL"/>
      </w:pPr>
      <w:r>
        <w:t xml:space="preserve">      &lt;xs:element name="ip-address" type="xs:string" minOccurs="0"/&gt;</w:t>
      </w:r>
    </w:p>
    <w:p w14:paraId="3453BDB5" w14:textId="77777777" w:rsidR="00AE00BA" w:rsidRPr="001866A4" w:rsidRDefault="00AE00BA" w:rsidP="00AE00BA">
      <w:pPr>
        <w:pStyle w:val="PL"/>
      </w:pPr>
      <w:r>
        <w:t xml:space="preserve">      &lt;xs:element name="role-indication" type="xs:integer"/&gt;</w:t>
      </w:r>
    </w:p>
    <w:p w14:paraId="0BA19DF3" w14:textId="77777777" w:rsidR="00AE00BA" w:rsidRDefault="00AE00BA" w:rsidP="00AE00BA">
      <w:pPr>
        <w:pStyle w:val="PL"/>
      </w:pPr>
      <w:r>
        <w:t xml:space="preserve">      &lt;xs:element name="anyExt" type="pinapp:anyExtType" minOccurs="0"/&gt;</w:t>
      </w:r>
    </w:p>
    <w:p w14:paraId="52353AE8" w14:textId="77777777" w:rsidR="00AE00BA" w:rsidRDefault="00AE00BA" w:rsidP="00AE00BA">
      <w:pPr>
        <w:pStyle w:val="PL"/>
      </w:pPr>
      <w:r>
        <w:t xml:space="preserve">      &lt;xs:any namespace="##other" processContents="lax" minOccurs="0" maxOccurs="unbounded"/&gt;</w:t>
      </w:r>
    </w:p>
    <w:p w14:paraId="5F21C8FF" w14:textId="77777777" w:rsidR="00AE00BA" w:rsidRDefault="00AE00BA" w:rsidP="00AE00BA">
      <w:pPr>
        <w:pStyle w:val="PL"/>
      </w:pPr>
      <w:r>
        <w:t xml:space="preserve">    &lt;/xs:sequence&gt;</w:t>
      </w:r>
    </w:p>
    <w:p w14:paraId="2E28BC00" w14:textId="77777777" w:rsidR="00AE00BA" w:rsidRDefault="00AE00BA" w:rsidP="00AE00BA">
      <w:pPr>
        <w:pStyle w:val="PL"/>
      </w:pPr>
      <w:r>
        <w:t xml:space="preserve">    &lt;xs:anyAttribute namespace="##any" processContents="lax"/&gt;</w:t>
      </w:r>
    </w:p>
    <w:p w14:paraId="6BC10BE9" w14:textId="77777777" w:rsidR="00AE00BA" w:rsidRDefault="00AE00BA" w:rsidP="00AE00BA">
      <w:pPr>
        <w:pStyle w:val="PL"/>
      </w:pPr>
      <w:r>
        <w:t xml:space="preserve">  &lt;/xs:complexType&gt;</w:t>
      </w:r>
    </w:p>
    <w:p w14:paraId="67F2E786" w14:textId="77777777" w:rsidR="00AE00BA" w:rsidRDefault="00AE00BA" w:rsidP="00AE00BA">
      <w:pPr>
        <w:pStyle w:val="PL"/>
      </w:pPr>
    </w:p>
    <w:p w14:paraId="6CA8DF83" w14:textId="77777777" w:rsidR="00AE00BA" w:rsidRDefault="00AE00BA" w:rsidP="00AE00BA">
      <w:pPr>
        <w:pStyle w:val="PL"/>
        <w:rPr>
          <w:lang w:eastAsia="en-GB"/>
        </w:rPr>
      </w:pPr>
      <w:r>
        <w:t xml:space="preserve">  &lt;xs:complexType name="PinDisRej-info"&gt;</w:t>
      </w:r>
    </w:p>
    <w:p w14:paraId="25938AA5" w14:textId="77777777" w:rsidR="00AE00BA" w:rsidRDefault="00AE00BA" w:rsidP="00AE00BA">
      <w:pPr>
        <w:pStyle w:val="PL"/>
      </w:pPr>
      <w:r>
        <w:t xml:space="preserve">    &lt;xs:sequence&gt;</w:t>
      </w:r>
    </w:p>
    <w:p w14:paraId="283A9EB4" w14:textId="77777777" w:rsidR="00AE00BA" w:rsidRDefault="00AE00BA" w:rsidP="00AE00BA">
      <w:pPr>
        <w:pStyle w:val="PL"/>
      </w:pPr>
      <w:r>
        <w:t xml:space="preserve">      &lt;xs:element name="cause" type="xs:integer"/&gt;</w:t>
      </w:r>
    </w:p>
    <w:p w14:paraId="6BE73328" w14:textId="77777777" w:rsidR="00AE00BA" w:rsidRDefault="00AE00BA" w:rsidP="00AE00BA">
      <w:pPr>
        <w:pStyle w:val="PL"/>
      </w:pPr>
      <w:r>
        <w:t xml:space="preserve">      &lt;xs:element name="anyExt" type="pinapp:anyExtType" minOccurs="0"/&gt;</w:t>
      </w:r>
    </w:p>
    <w:p w14:paraId="1FA28895" w14:textId="77777777" w:rsidR="00AE00BA" w:rsidRDefault="00AE00BA" w:rsidP="00AE00BA">
      <w:pPr>
        <w:pStyle w:val="PL"/>
      </w:pPr>
      <w:r>
        <w:t xml:space="preserve">      &lt;xs:any namespace="##other" processContents="lax" minOccurs="0" maxOccurs="unbounded"/&gt;</w:t>
      </w:r>
    </w:p>
    <w:p w14:paraId="395E8A21" w14:textId="77777777" w:rsidR="00AE00BA" w:rsidRDefault="00AE00BA" w:rsidP="00AE00BA">
      <w:pPr>
        <w:pStyle w:val="PL"/>
      </w:pPr>
      <w:r>
        <w:t xml:space="preserve">    &lt;/xs:sequence&gt;</w:t>
      </w:r>
    </w:p>
    <w:p w14:paraId="7AE5F132" w14:textId="77777777" w:rsidR="00AE00BA" w:rsidRDefault="00AE00BA" w:rsidP="00AE00BA">
      <w:pPr>
        <w:pStyle w:val="PL"/>
      </w:pPr>
      <w:r>
        <w:t xml:space="preserve">    &lt;xs:anyAttribute namespace="##any" processContents="lax"/&gt;</w:t>
      </w:r>
    </w:p>
    <w:p w14:paraId="626309DE" w14:textId="77777777" w:rsidR="00AE00BA" w:rsidRDefault="00AE00BA" w:rsidP="00AE00BA">
      <w:pPr>
        <w:pStyle w:val="PL"/>
      </w:pPr>
      <w:r>
        <w:t xml:space="preserve">  &lt;/xs:complexType&gt;</w:t>
      </w:r>
    </w:p>
    <w:p w14:paraId="0C7E697C" w14:textId="77777777" w:rsidR="00AE00BA" w:rsidRDefault="00AE00BA" w:rsidP="00AE00BA">
      <w:pPr>
        <w:pStyle w:val="PL"/>
      </w:pPr>
    </w:p>
    <w:p w14:paraId="68A179BC" w14:textId="77777777" w:rsidR="00AE00BA" w:rsidRDefault="00AE00BA" w:rsidP="00AE00BA">
      <w:pPr>
        <w:pStyle w:val="PL"/>
        <w:rPr>
          <w:lang w:eastAsia="en-GB"/>
        </w:rPr>
      </w:pPr>
      <w:r>
        <w:t xml:space="preserve">  &lt;xs:complexType name="PinPemcToReq-info"&gt;</w:t>
      </w:r>
    </w:p>
    <w:p w14:paraId="15C80A46" w14:textId="77777777" w:rsidR="00AE00BA" w:rsidRDefault="00AE00BA" w:rsidP="00AE00BA">
      <w:pPr>
        <w:pStyle w:val="PL"/>
      </w:pPr>
      <w:r>
        <w:t xml:space="preserve">    &lt;xs:sequence&gt;</w:t>
      </w:r>
    </w:p>
    <w:p w14:paraId="363EE544" w14:textId="77777777" w:rsidR="00AE00BA" w:rsidRDefault="00AE00BA" w:rsidP="00AE00BA">
      <w:pPr>
        <w:pStyle w:val="PL"/>
      </w:pPr>
      <w:r>
        <w:t xml:space="preserve">      &lt;xs:element name="pin-id" type="xs:string"/&gt;</w:t>
      </w:r>
    </w:p>
    <w:p w14:paraId="25EE2045" w14:textId="77777777" w:rsidR="00AE00BA" w:rsidRDefault="00AE00BA" w:rsidP="00AE00BA">
      <w:pPr>
        <w:pStyle w:val="PL"/>
      </w:pPr>
      <w:r>
        <w:t xml:space="preserve">      &lt;xs:element name="current-pemc-id" type="xs:string"/&gt;</w:t>
      </w:r>
    </w:p>
    <w:p w14:paraId="3B58C43E" w14:textId="77777777" w:rsidR="00AE00BA" w:rsidRDefault="00AE00BA" w:rsidP="00AE00BA">
      <w:pPr>
        <w:pStyle w:val="PL"/>
      </w:pPr>
      <w:r>
        <w:t xml:space="preserve">      &lt;xs:element name="new-pemc-id" type="xs:string"/&gt;</w:t>
      </w:r>
    </w:p>
    <w:p w14:paraId="576D5BCF" w14:textId="77777777" w:rsidR="00AE00BA" w:rsidRDefault="00AE00BA" w:rsidP="00AE00BA">
      <w:pPr>
        <w:pStyle w:val="PL"/>
      </w:pPr>
      <w:r>
        <w:t xml:space="preserve">      &lt;xs:element name="anyExt" type="pinapp:anyExtType" minOccurs="0"/&gt;</w:t>
      </w:r>
    </w:p>
    <w:p w14:paraId="1967F383" w14:textId="77777777" w:rsidR="00AE00BA" w:rsidRDefault="00AE00BA" w:rsidP="00AE00BA">
      <w:pPr>
        <w:pStyle w:val="PL"/>
      </w:pPr>
      <w:r>
        <w:lastRenderedPageBreak/>
        <w:t xml:space="preserve">      &lt;xs:any namespace="##other" processContents="lax" minOccurs="0" maxOccurs="unbounded"/&gt;</w:t>
      </w:r>
    </w:p>
    <w:p w14:paraId="43F59DDD" w14:textId="77777777" w:rsidR="00AE00BA" w:rsidRDefault="00AE00BA" w:rsidP="00AE00BA">
      <w:pPr>
        <w:pStyle w:val="PL"/>
      </w:pPr>
      <w:r>
        <w:t xml:space="preserve">    &lt;/xs:sequence&gt;</w:t>
      </w:r>
    </w:p>
    <w:p w14:paraId="40B606BE" w14:textId="77777777" w:rsidR="00AE00BA" w:rsidRDefault="00AE00BA" w:rsidP="00AE00BA">
      <w:pPr>
        <w:pStyle w:val="PL"/>
      </w:pPr>
      <w:r>
        <w:t xml:space="preserve">    &lt;xs:anyAttribute namespace="##any" processContents="lax"/&gt;</w:t>
      </w:r>
    </w:p>
    <w:p w14:paraId="222D9099" w14:textId="77777777" w:rsidR="00AE00BA" w:rsidRDefault="00AE00BA" w:rsidP="00AE00BA">
      <w:pPr>
        <w:pStyle w:val="PL"/>
      </w:pPr>
      <w:r>
        <w:t xml:space="preserve">  &lt;/xs:complexType&gt;</w:t>
      </w:r>
    </w:p>
    <w:p w14:paraId="491114CC" w14:textId="77777777" w:rsidR="00AE00BA" w:rsidRDefault="00AE00BA" w:rsidP="00AE00BA">
      <w:pPr>
        <w:pStyle w:val="PL"/>
      </w:pPr>
    </w:p>
    <w:p w14:paraId="2F57C06F" w14:textId="77777777" w:rsidR="00AE00BA" w:rsidRDefault="00AE00BA" w:rsidP="00AE00BA">
      <w:pPr>
        <w:pStyle w:val="PL"/>
        <w:rPr>
          <w:lang w:eastAsia="en-GB"/>
        </w:rPr>
      </w:pPr>
      <w:r>
        <w:t xml:space="preserve">  &lt;xs:complexType name="PinPemcToAcc-info"&gt;</w:t>
      </w:r>
    </w:p>
    <w:p w14:paraId="547E327F" w14:textId="77777777" w:rsidR="00AE00BA" w:rsidRDefault="00AE00BA" w:rsidP="00AE00BA">
      <w:pPr>
        <w:pStyle w:val="PL"/>
      </w:pPr>
      <w:r>
        <w:t xml:space="preserve">    &lt;xs:sequence&gt;</w:t>
      </w:r>
    </w:p>
    <w:p w14:paraId="0864199E" w14:textId="77777777" w:rsidR="00AE00BA" w:rsidRDefault="00AE00BA" w:rsidP="00AE00BA">
      <w:pPr>
        <w:pStyle w:val="PL"/>
      </w:pPr>
      <w:r>
        <w:t xml:space="preserve">      &lt;xs:element name="pin-id" type="xs:string"/&gt;</w:t>
      </w:r>
    </w:p>
    <w:p w14:paraId="03376FF5" w14:textId="77777777" w:rsidR="00AE00BA" w:rsidRDefault="00AE00BA" w:rsidP="00AE00BA">
      <w:pPr>
        <w:pStyle w:val="PL"/>
      </w:pPr>
      <w:r>
        <w:t xml:space="preserve">      &lt;xs:element name="anyExt" type="pinapp:anyExtType" minOccurs="0"/&gt;</w:t>
      </w:r>
    </w:p>
    <w:p w14:paraId="00CECE45" w14:textId="77777777" w:rsidR="00AE00BA" w:rsidRDefault="00AE00BA" w:rsidP="00AE00BA">
      <w:pPr>
        <w:pStyle w:val="PL"/>
      </w:pPr>
      <w:r>
        <w:t xml:space="preserve">      &lt;xs:any namespace="##other" processContents="lax" minOccurs="0" maxOccurs="unbounded"/&gt;</w:t>
      </w:r>
    </w:p>
    <w:p w14:paraId="18CBCC64" w14:textId="77777777" w:rsidR="00AE00BA" w:rsidRDefault="00AE00BA" w:rsidP="00AE00BA">
      <w:pPr>
        <w:pStyle w:val="PL"/>
      </w:pPr>
      <w:r>
        <w:t xml:space="preserve">    &lt;/xs:sequence&gt;</w:t>
      </w:r>
    </w:p>
    <w:p w14:paraId="5D6CDFF4" w14:textId="77777777" w:rsidR="00AE00BA" w:rsidRDefault="00AE00BA" w:rsidP="00AE00BA">
      <w:pPr>
        <w:pStyle w:val="PL"/>
      </w:pPr>
      <w:r>
        <w:t xml:space="preserve">    &lt;xs:anyAttribute namespace="##any" processContents="lax"/&gt;</w:t>
      </w:r>
    </w:p>
    <w:p w14:paraId="34D8733B" w14:textId="77777777" w:rsidR="00AE00BA" w:rsidRDefault="00AE00BA" w:rsidP="00AE00BA">
      <w:pPr>
        <w:pStyle w:val="PL"/>
      </w:pPr>
      <w:r>
        <w:t xml:space="preserve">  &lt;/xs:complexType&gt;</w:t>
      </w:r>
    </w:p>
    <w:p w14:paraId="6EC97772" w14:textId="77777777" w:rsidR="00AE00BA" w:rsidRDefault="00AE00BA" w:rsidP="00AE00BA">
      <w:pPr>
        <w:pStyle w:val="PL"/>
      </w:pPr>
    </w:p>
    <w:p w14:paraId="41F84886" w14:textId="77777777" w:rsidR="00AE00BA" w:rsidRDefault="00AE00BA" w:rsidP="00AE00BA">
      <w:pPr>
        <w:pStyle w:val="PL"/>
        <w:rPr>
          <w:lang w:eastAsia="en-GB"/>
        </w:rPr>
      </w:pPr>
      <w:r>
        <w:t xml:space="preserve">  &lt;xs:complexType name="PinPemcToRej-info"&gt;</w:t>
      </w:r>
    </w:p>
    <w:p w14:paraId="6D031D1C" w14:textId="77777777" w:rsidR="00AE00BA" w:rsidRDefault="00AE00BA" w:rsidP="00AE00BA">
      <w:pPr>
        <w:pStyle w:val="PL"/>
      </w:pPr>
      <w:r>
        <w:t xml:space="preserve">    &lt;xs:sequence&gt;</w:t>
      </w:r>
    </w:p>
    <w:p w14:paraId="2B80B29C" w14:textId="77777777" w:rsidR="00AE00BA" w:rsidRDefault="00AE00BA" w:rsidP="00AE00BA">
      <w:pPr>
        <w:pStyle w:val="PL"/>
      </w:pPr>
      <w:r>
        <w:t xml:space="preserve">      &lt;xs:element name="pin-id" type="xs:string"/&gt;</w:t>
      </w:r>
    </w:p>
    <w:p w14:paraId="0350D2D5" w14:textId="77777777" w:rsidR="00AE00BA" w:rsidRDefault="00AE00BA" w:rsidP="00AE00BA">
      <w:pPr>
        <w:pStyle w:val="PL"/>
      </w:pPr>
      <w:r>
        <w:t xml:space="preserve">      &lt;xs:element name="cause" type="xs:integer"/&gt;</w:t>
      </w:r>
    </w:p>
    <w:p w14:paraId="4EB4E5C8" w14:textId="77777777" w:rsidR="00AE00BA" w:rsidRDefault="00AE00BA" w:rsidP="00AE00BA">
      <w:pPr>
        <w:pStyle w:val="PL"/>
      </w:pPr>
      <w:r>
        <w:t xml:space="preserve">      &lt;xs:element name="anyExt" type="pinapp:anyExtType" minOccurs="0"/&gt;</w:t>
      </w:r>
    </w:p>
    <w:p w14:paraId="0CE0108A" w14:textId="77777777" w:rsidR="00AE00BA" w:rsidRDefault="00AE00BA" w:rsidP="00AE00BA">
      <w:pPr>
        <w:pStyle w:val="PL"/>
      </w:pPr>
      <w:r>
        <w:t xml:space="preserve">      &lt;xs:any namespace="##other" processContents="lax" minOccurs="0" maxOccurs="unbounded"/&gt;</w:t>
      </w:r>
    </w:p>
    <w:p w14:paraId="0AE73150" w14:textId="77777777" w:rsidR="00AE00BA" w:rsidRDefault="00AE00BA" w:rsidP="00AE00BA">
      <w:pPr>
        <w:pStyle w:val="PL"/>
      </w:pPr>
      <w:r>
        <w:t xml:space="preserve">    &lt;/xs:sequence&gt;</w:t>
      </w:r>
    </w:p>
    <w:p w14:paraId="625B7FDC" w14:textId="77777777" w:rsidR="00AE00BA" w:rsidRDefault="00AE00BA" w:rsidP="00AE00BA">
      <w:pPr>
        <w:pStyle w:val="PL"/>
      </w:pPr>
      <w:r>
        <w:t xml:space="preserve">    &lt;xs:anyAttribute namespace="##any" processContents="lax"/&gt;</w:t>
      </w:r>
    </w:p>
    <w:p w14:paraId="6B4504CB" w14:textId="77777777" w:rsidR="00AE00BA" w:rsidRDefault="00AE00BA" w:rsidP="00AE00BA">
      <w:pPr>
        <w:pStyle w:val="PL"/>
      </w:pPr>
      <w:r>
        <w:t xml:space="preserve">  &lt;/xs:complexType&gt;</w:t>
      </w:r>
    </w:p>
    <w:p w14:paraId="51D5D2D6" w14:textId="77777777" w:rsidR="00AE00BA" w:rsidRDefault="00AE00BA" w:rsidP="00AE00BA">
      <w:pPr>
        <w:pStyle w:val="PL"/>
      </w:pPr>
    </w:p>
    <w:p w14:paraId="13063596" w14:textId="77777777" w:rsidR="00AE00BA" w:rsidRDefault="00AE00BA" w:rsidP="00AE00BA">
      <w:pPr>
        <w:pStyle w:val="PL"/>
        <w:rPr>
          <w:lang w:eastAsia="en-GB"/>
        </w:rPr>
      </w:pPr>
      <w:r>
        <w:t xml:space="preserve">  &lt;xs:complexType name="PinPegcToReq-info"&gt;</w:t>
      </w:r>
    </w:p>
    <w:p w14:paraId="704266CC" w14:textId="77777777" w:rsidR="00AE00BA" w:rsidRDefault="00AE00BA" w:rsidP="00AE00BA">
      <w:pPr>
        <w:pStyle w:val="PL"/>
      </w:pPr>
      <w:r>
        <w:t xml:space="preserve">    &lt;xs:sequence&gt;</w:t>
      </w:r>
    </w:p>
    <w:p w14:paraId="3E6E9FDD" w14:textId="77777777" w:rsidR="00AE00BA" w:rsidRDefault="00AE00BA" w:rsidP="00AE00BA">
      <w:pPr>
        <w:pStyle w:val="PL"/>
      </w:pPr>
      <w:r>
        <w:t xml:space="preserve">      &lt;xs:element name="pin-id" type="xs:string"/&gt;</w:t>
      </w:r>
    </w:p>
    <w:p w14:paraId="34F7AF96" w14:textId="77777777" w:rsidR="00AE00BA" w:rsidRDefault="00AE00BA" w:rsidP="00AE00BA">
      <w:pPr>
        <w:pStyle w:val="PL"/>
      </w:pPr>
      <w:r>
        <w:t xml:space="preserve">      &lt;xs:element name="current-pegc-id" type="xs:string"/&gt;</w:t>
      </w:r>
    </w:p>
    <w:p w14:paraId="1D17E037" w14:textId="77777777" w:rsidR="00AE00BA" w:rsidRDefault="00AE00BA" w:rsidP="00AE00BA">
      <w:pPr>
        <w:pStyle w:val="PL"/>
      </w:pPr>
      <w:r>
        <w:t xml:space="preserve">      &lt;xs:element name="new-pegc-id" type="xs:string"/&gt;</w:t>
      </w:r>
    </w:p>
    <w:p w14:paraId="380165D6" w14:textId="77777777" w:rsidR="00AE00BA" w:rsidRDefault="00AE00BA" w:rsidP="00AE00BA">
      <w:pPr>
        <w:pStyle w:val="PL"/>
      </w:pPr>
      <w:r>
        <w:t xml:space="preserve">      &lt;xs:element name="anyExt" type="pinapp:anyExtType" minOccurs="0"/&gt;</w:t>
      </w:r>
    </w:p>
    <w:p w14:paraId="28ACA400" w14:textId="77777777" w:rsidR="00AE00BA" w:rsidRDefault="00AE00BA" w:rsidP="00AE00BA">
      <w:pPr>
        <w:pStyle w:val="PL"/>
      </w:pPr>
      <w:r>
        <w:t xml:space="preserve">      &lt;xs:any namespace="##other" processContents="lax" minOccurs="0" maxOccurs="unbounded"/&gt;</w:t>
      </w:r>
    </w:p>
    <w:p w14:paraId="021C6500" w14:textId="77777777" w:rsidR="00AE00BA" w:rsidRDefault="00AE00BA" w:rsidP="00AE00BA">
      <w:pPr>
        <w:pStyle w:val="PL"/>
      </w:pPr>
      <w:r>
        <w:t xml:space="preserve">    &lt;/xs:sequence&gt;</w:t>
      </w:r>
    </w:p>
    <w:p w14:paraId="165B720A" w14:textId="77777777" w:rsidR="00AE00BA" w:rsidRDefault="00AE00BA" w:rsidP="00AE00BA">
      <w:pPr>
        <w:pStyle w:val="PL"/>
      </w:pPr>
      <w:r>
        <w:t xml:space="preserve">    &lt;xs:anyAttribute namespace="##any" processContents="lax"/&gt;</w:t>
      </w:r>
    </w:p>
    <w:p w14:paraId="4D32B696" w14:textId="77777777" w:rsidR="00AE00BA" w:rsidRDefault="00AE00BA" w:rsidP="00AE00BA">
      <w:pPr>
        <w:pStyle w:val="PL"/>
      </w:pPr>
      <w:r>
        <w:t xml:space="preserve">  &lt;/xs:complexType&gt;</w:t>
      </w:r>
    </w:p>
    <w:p w14:paraId="2D9377E1" w14:textId="77777777" w:rsidR="00AE00BA" w:rsidRDefault="00AE00BA" w:rsidP="00AE00BA">
      <w:pPr>
        <w:pStyle w:val="PL"/>
      </w:pPr>
    </w:p>
    <w:p w14:paraId="0D6AAEFC" w14:textId="77777777" w:rsidR="00AE00BA" w:rsidRDefault="00AE00BA" w:rsidP="00AE00BA">
      <w:pPr>
        <w:pStyle w:val="PL"/>
        <w:rPr>
          <w:lang w:eastAsia="en-GB"/>
        </w:rPr>
      </w:pPr>
      <w:r>
        <w:t xml:space="preserve">  &lt;xs:complexType name="PinPegcToAcc-info"&gt;</w:t>
      </w:r>
    </w:p>
    <w:p w14:paraId="50C7AE85" w14:textId="77777777" w:rsidR="00AE00BA" w:rsidRDefault="00AE00BA" w:rsidP="00AE00BA">
      <w:pPr>
        <w:pStyle w:val="PL"/>
      </w:pPr>
      <w:r>
        <w:t xml:space="preserve">    &lt;xs:sequence&gt;</w:t>
      </w:r>
    </w:p>
    <w:p w14:paraId="177F0E45" w14:textId="77777777" w:rsidR="00AE00BA" w:rsidRDefault="00AE00BA" w:rsidP="00AE00BA">
      <w:pPr>
        <w:pStyle w:val="PL"/>
      </w:pPr>
      <w:r>
        <w:t xml:space="preserve">      &lt;xs:element name="pin-id" type="xs:string"/&gt;</w:t>
      </w:r>
    </w:p>
    <w:p w14:paraId="00531A67" w14:textId="77777777" w:rsidR="00AE00BA" w:rsidRDefault="00AE00BA" w:rsidP="00AE00BA">
      <w:pPr>
        <w:pStyle w:val="PL"/>
      </w:pPr>
      <w:r>
        <w:t xml:space="preserve">      &lt;xs:element name="anyExt" type="pinapp:anyExtType" minOccurs="0"/&gt;</w:t>
      </w:r>
    </w:p>
    <w:p w14:paraId="0F2890C7" w14:textId="77777777" w:rsidR="00AE00BA" w:rsidRDefault="00AE00BA" w:rsidP="00AE00BA">
      <w:pPr>
        <w:pStyle w:val="PL"/>
      </w:pPr>
      <w:r>
        <w:t xml:space="preserve">      &lt;xs:any namespace="##other" processContents="lax" minOccurs="0" maxOccurs="unbounded"/&gt;</w:t>
      </w:r>
    </w:p>
    <w:p w14:paraId="2246CDFB" w14:textId="77777777" w:rsidR="00AE00BA" w:rsidRDefault="00AE00BA" w:rsidP="00AE00BA">
      <w:pPr>
        <w:pStyle w:val="PL"/>
      </w:pPr>
      <w:r>
        <w:t xml:space="preserve">    &lt;/xs:sequence&gt;</w:t>
      </w:r>
    </w:p>
    <w:p w14:paraId="1158D40F" w14:textId="77777777" w:rsidR="00AE00BA" w:rsidRDefault="00AE00BA" w:rsidP="00AE00BA">
      <w:pPr>
        <w:pStyle w:val="PL"/>
      </w:pPr>
      <w:r>
        <w:t xml:space="preserve">    &lt;xs:anyAttribute namespace="##any" processContents="lax"/&gt;</w:t>
      </w:r>
    </w:p>
    <w:p w14:paraId="17CC0025" w14:textId="77777777" w:rsidR="00AE00BA" w:rsidRDefault="00AE00BA" w:rsidP="00AE00BA">
      <w:pPr>
        <w:pStyle w:val="PL"/>
      </w:pPr>
      <w:r>
        <w:t xml:space="preserve">  &lt;/xs:complexType&gt;</w:t>
      </w:r>
    </w:p>
    <w:p w14:paraId="082E43DE" w14:textId="77777777" w:rsidR="00AE00BA" w:rsidRDefault="00AE00BA" w:rsidP="00AE00BA">
      <w:pPr>
        <w:pStyle w:val="PL"/>
      </w:pPr>
    </w:p>
    <w:p w14:paraId="71EE4681" w14:textId="77777777" w:rsidR="00AE00BA" w:rsidRDefault="00AE00BA" w:rsidP="00AE00BA">
      <w:pPr>
        <w:pStyle w:val="PL"/>
        <w:rPr>
          <w:lang w:eastAsia="en-GB"/>
        </w:rPr>
      </w:pPr>
      <w:r>
        <w:t xml:space="preserve">  &lt;xs:complexType name="PinPegcToRej-info"&gt;</w:t>
      </w:r>
    </w:p>
    <w:p w14:paraId="5D13BF2B" w14:textId="77777777" w:rsidR="00AE00BA" w:rsidRDefault="00AE00BA" w:rsidP="00AE00BA">
      <w:pPr>
        <w:pStyle w:val="PL"/>
      </w:pPr>
      <w:r>
        <w:t xml:space="preserve">    &lt;xs:sequence&gt;</w:t>
      </w:r>
    </w:p>
    <w:p w14:paraId="5999BBA5" w14:textId="77777777" w:rsidR="00AE00BA" w:rsidRDefault="00AE00BA" w:rsidP="00AE00BA">
      <w:pPr>
        <w:pStyle w:val="PL"/>
      </w:pPr>
      <w:r>
        <w:t xml:space="preserve">      &lt;xs:element name="pin-id" type="xs:string"/&gt;</w:t>
      </w:r>
    </w:p>
    <w:p w14:paraId="79C09FC6" w14:textId="77777777" w:rsidR="00AE00BA" w:rsidRDefault="00AE00BA" w:rsidP="00AE00BA">
      <w:pPr>
        <w:pStyle w:val="PL"/>
      </w:pPr>
      <w:r>
        <w:t xml:space="preserve">      &lt;xs:element name="cause" type="xs:integer"/&gt;</w:t>
      </w:r>
    </w:p>
    <w:p w14:paraId="6DBE7247" w14:textId="77777777" w:rsidR="00AE00BA" w:rsidRDefault="00AE00BA" w:rsidP="00AE00BA">
      <w:pPr>
        <w:pStyle w:val="PL"/>
      </w:pPr>
      <w:r>
        <w:t xml:space="preserve">      &lt;xs:element name="anyExt" type="pinapp:anyExtType" minOccurs="0"/&gt;</w:t>
      </w:r>
    </w:p>
    <w:p w14:paraId="3E32F7AB" w14:textId="77777777" w:rsidR="00AE00BA" w:rsidRDefault="00AE00BA" w:rsidP="00AE00BA">
      <w:pPr>
        <w:pStyle w:val="PL"/>
      </w:pPr>
      <w:r>
        <w:t xml:space="preserve">      &lt;xs:any namespace="##other" processContents="lax" minOccurs="0" maxOccurs="unbounded"/&gt;</w:t>
      </w:r>
    </w:p>
    <w:p w14:paraId="445427EC" w14:textId="77777777" w:rsidR="00AE00BA" w:rsidRDefault="00AE00BA" w:rsidP="00AE00BA">
      <w:pPr>
        <w:pStyle w:val="PL"/>
      </w:pPr>
      <w:r>
        <w:t xml:space="preserve">    &lt;/xs:sequence&gt;</w:t>
      </w:r>
    </w:p>
    <w:p w14:paraId="6B8C698A" w14:textId="77777777" w:rsidR="00AE00BA" w:rsidRDefault="00AE00BA" w:rsidP="00AE00BA">
      <w:pPr>
        <w:pStyle w:val="PL"/>
      </w:pPr>
      <w:r>
        <w:t xml:space="preserve">    &lt;xs:anyAttribute namespace="##any" processContents="lax"/&gt;</w:t>
      </w:r>
    </w:p>
    <w:p w14:paraId="04B9C70D" w14:textId="77777777" w:rsidR="00AE00BA" w:rsidRDefault="00AE00BA" w:rsidP="00AE00BA">
      <w:pPr>
        <w:pStyle w:val="PL"/>
      </w:pPr>
      <w:r>
        <w:t xml:space="preserve">  &lt;/xs:complexType&gt;</w:t>
      </w:r>
    </w:p>
    <w:p w14:paraId="6615F132" w14:textId="77777777" w:rsidR="00AE00BA" w:rsidRDefault="00AE00BA" w:rsidP="00AE00BA">
      <w:pPr>
        <w:pStyle w:val="PL"/>
      </w:pPr>
    </w:p>
    <w:p w14:paraId="72D30332" w14:textId="77777777" w:rsidR="00AE00BA" w:rsidRDefault="00AE00BA" w:rsidP="00AE00BA">
      <w:pPr>
        <w:pStyle w:val="PL"/>
        <w:rPr>
          <w:lang w:eastAsia="en-GB"/>
        </w:rPr>
      </w:pPr>
      <w:r>
        <w:t xml:space="preserve">  &lt;xs:complexType name="PinJoinReq-info"&gt;</w:t>
      </w:r>
    </w:p>
    <w:p w14:paraId="242E94EB" w14:textId="77777777" w:rsidR="00AE00BA" w:rsidRDefault="00AE00BA" w:rsidP="00AE00BA">
      <w:pPr>
        <w:pStyle w:val="PL"/>
      </w:pPr>
      <w:r>
        <w:t xml:space="preserve">    &lt;xs:sequence&gt;</w:t>
      </w:r>
    </w:p>
    <w:p w14:paraId="2A13C9AC" w14:textId="77777777" w:rsidR="00AE00BA" w:rsidRDefault="00AE00BA" w:rsidP="00AE00BA">
      <w:pPr>
        <w:pStyle w:val="PL"/>
      </w:pPr>
      <w:r>
        <w:t xml:space="preserve">      &lt;xs:element name="pin-id" type="xs:string"/&gt;</w:t>
      </w:r>
    </w:p>
    <w:p w14:paraId="542C9E34" w14:textId="77777777" w:rsidR="00AE00BA" w:rsidRDefault="00AE00BA" w:rsidP="00AE00BA">
      <w:pPr>
        <w:pStyle w:val="PL"/>
      </w:pPr>
      <w:r>
        <w:t xml:space="preserve">      &lt;xs:element name="security-credentials" type="xs:string"/&gt;</w:t>
      </w:r>
    </w:p>
    <w:p w14:paraId="4EBE1F1C" w14:textId="77777777" w:rsidR="00AE00BA" w:rsidRDefault="00AE00BA" w:rsidP="00AE00BA">
      <w:pPr>
        <w:pStyle w:val="PL"/>
      </w:pPr>
      <w:r>
        <w:t xml:space="preserve">      &lt;xs:element name="ue-id" type="xs:string"/&gt;</w:t>
      </w:r>
    </w:p>
    <w:p w14:paraId="6EBC566D" w14:textId="77777777" w:rsidR="00AE00BA" w:rsidRDefault="00AE00BA" w:rsidP="00AE00BA">
      <w:pPr>
        <w:pStyle w:val="PL"/>
      </w:pPr>
      <w:r>
        <w:t xml:space="preserve">      &lt;xs:element name="</w:t>
      </w:r>
      <w:r>
        <w:rPr>
          <w:lang w:eastAsia="zh-CN"/>
        </w:rPr>
        <w:t>target-pemc-id</w:t>
      </w:r>
      <w:r>
        <w:t>" type="xs:string"/&gt;</w:t>
      </w:r>
    </w:p>
    <w:p w14:paraId="4A4C8AF5" w14:textId="77777777" w:rsidR="00AE00BA" w:rsidRDefault="00AE00BA" w:rsidP="00AE00BA">
      <w:pPr>
        <w:pStyle w:val="PL"/>
      </w:pPr>
      <w:r>
        <w:t xml:space="preserve">      &lt;xs:element name="pin-client-profile" type="pinapp:PIN-Client-Profile"</w:t>
      </w:r>
      <w:r w:rsidRPr="00CE11F0">
        <w:t xml:space="preserve"> </w:t>
      </w:r>
      <w:r>
        <w:t>minOccurs="0"/&gt;</w:t>
      </w:r>
    </w:p>
    <w:p w14:paraId="757BC07A" w14:textId="77777777" w:rsidR="00AE00BA" w:rsidRDefault="00AE00BA" w:rsidP="00AE00BA">
      <w:pPr>
        <w:pStyle w:val="PL"/>
      </w:pPr>
      <w:r>
        <w:t xml:space="preserve">      &lt;xs:element name="endpoint-information-content" type="pinapp:EndPoiInfo"</w:t>
      </w:r>
      <w:r w:rsidRPr="00395752">
        <w:t xml:space="preserve"> </w:t>
      </w:r>
      <w:r>
        <w:t>minOccurs="0"/&gt;</w:t>
      </w:r>
    </w:p>
    <w:p w14:paraId="2794029B" w14:textId="77777777" w:rsidR="00AE00BA" w:rsidRDefault="00AE00BA" w:rsidP="00AE00BA">
      <w:pPr>
        <w:pStyle w:val="PL"/>
        <w:rPr>
          <w:lang w:eastAsia="zh-CN"/>
        </w:rPr>
      </w:pPr>
      <w:r>
        <w:t xml:space="preserve">      &lt;xs:element name="ue-location" type="pinapp:Location-info" minOccurs="0"/&gt;</w:t>
      </w:r>
    </w:p>
    <w:p w14:paraId="7434B891" w14:textId="77777777" w:rsidR="00AE00BA" w:rsidRPr="009A6304" w:rsidRDefault="00AE00BA" w:rsidP="00AE00BA">
      <w:pPr>
        <w:pStyle w:val="PL"/>
      </w:pPr>
      <w:r>
        <w:t xml:space="preserve">      &lt;xs:element name="pin-service-info" type="pinapp:PIN-Service-Info" minOccurs="0"/&gt;</w:t>
      </w:r>
    </w:p>
    <w:p w14:paraId="25997EB9" w14:textId="77777777" w:rsidR="00AE00BA" w:rsidRDefault="00AE00BA" w:rsidP="00AE00BA">
      <w:pPr>
        <w:pStyle w:val="PL"/>
      </w:pPr>
      <w:r>
        <w:t xml:space="preserve">      &lt;xs:element name="anyExt" type="pinapp:anyExtType" minOccurs="0"/&gt;</w:t>
      </w:r>
    </w:p>
    <w:p w14:paraId="0C9F565A" w14:textId="77777777" w:rsidR="00AE00BA" w:rsidRDefault="00AE00BA" w:rsidP="00AE00BA">
      <w:pPr>
        <w:pStyle w:val="PL"/>
      </w:pPr>
      <w:r>
        <w:t xml:space="preserve">      &lt;xs:any namespace="##other" processContents="lax" minOccurs="0" maxOccurs="unbounded"/&gt;</w:t>
      </w:r>
    </w:p>
    <w:p w14:paraId="57C077B0" w14:textId="77777777" w:rsidR="00AE00BA" w:rsidRDefault="00AE00BA" w:rsidP="00AE00BA">
      <w:pPr>
        <w:pStyle w:val="PL"/>
      </w:pPr>
      <w:r>
        <w:t xml:space="preserve">    &lt;/xs:sequence&gt;</w:t>
      </w:r>
    </w:p>
    <w:p w14:paraId="0DBC6F3C" w14:textId="77777777" w:rsidR="00AE00BA" w:rsidRDefault="00AE00BA" w:rsidP="00AE00BA">
      <w:pPr>
        <w:pStyle w:val="PL"/>
      </w:pPr>
      <w:r>
        <w:t xml:space="preserve">    &lt;xs:anyAttribute namespace="##any" processContents="lax"/&gt;</w:t>
      </w:r>
    </w:p>
    <w:p w14:paraId="1104118A" w14:textId="77777777" w:rsidR="00AE00BA" w:rsidRDefault="00AE00BA" w:rsidP="00AE00BA">
      <w:pPr>
        <w:pStyle w:val="PL"/>
      </w:pPr>
      <w:r>
        <w:t xml:space="preserve">  &lt;/xs:complexType&gt;</w:t>
      </w:r>
    </w:p>
    <w:p w14:paraId="64218C35" w14:textId="77777777" w:rsidR="00AE00BA" w:rsidRDefault="00AE00BA" w:rsidP="00AE00BA">
      <w:pPr>
        <w:pStyle w:val="PL"/>
      </w:pPr>
    </w:p>
    <w:p w14:paraId="760CCC7B" w14:textId="77777777" w:rsidR="00AE00BA" w:rsidRDefault="00AE00BA" w:rsidP="00AE00BA">
      <w:pPr>
        <w:pStyle w:val="PL"/>
        <w:rPr>
          <w:lang w:eastAsia="en-GB"/>
        </w:rPr>
      </w:pPr>
      <w:r>
        <w:t xml:space="preserve">  &lt;xs:complexType name="PinJoinAcc-info"&gt;</w:t>
      </w:r>
    </w:p>
    <w:p w14:paraId="640D74DB" w14:textId="77777777" w:rsidR="00AE00BA" w:rsidRDefault="00AE00BA" w:rsidP="00AE00BA">
      <w:pPr>
        <w:pStyle w:val="PL"/>
      </w:pPr>
      <w:r>
        <w:t xml:space="preserve">    &lt;xs:sequence&gt;</w:t>
      </w:r>
    </w:p>
    <w:p w14:paraId="7348DE3B" w14:textId="77777777" w:rsidR="00AE00BA" w:rsidRDefault="00AE00BA" w:rsidP="00AE00BA">
      <w:pPr>
        <w:pStyle w:val="PL"/>
      </w:pPr>
      <w:r>
        <w:t xml:space="preserve">      &lt;xs:element name="heartbeat-timer" type="xs:integer"/&gt;</w:t>
      </w:r>
    </w:p>
    <w:p w14:paraId="4D82741F" w14:textId="77777777" w:rsidR="00AE00BA" w:rsidRDefault="00AE00BA" w:rsidP="00AE00BA">
      <w:pPr>
        <w:pStyle w:val="PL"/>
      </w:pPr>
      <w:r>
        <w:t xml:space="preserve">      &lt;xs:element name="</w:t>
      </w:r>
      <w:r>
        <w:rPr>
          <w:lang w:val="en-US" w:eastAsia="zh-CN"/>
        </w:rPr>
        <w:t>valid-timer</w:t>
      </w:r>
      <w:r>
        <w:t>" type="xs:integer"/&gt;</w:t>
      </w:r>
    </w:p>
    <w:p w14:paraId="20AD9850" w14:textId="77777777" w:rsidR="00AE00BA" w:rsidRDefault="00AE00BA" w:rsidP="00AE00BA">
      <w:pPr>
        <w:pStyle w:val="PL"/>
      </w:pPr>
      <w:r>
        <w:t xml:space="preserve">      &lt;xs:element name="pin-client-profile" type="pinapp:PIN-Client-Profile"</w:t>
      </w:r>
      <w:r w:rsidRPr="00CE11F0">
        <w:t xml:space="preserve"> </w:t>
      </w:r>
      <w:r>
        <w:t>minOccurs="0"/&gt;</w:t>
      </w:r>
    </w:p>
    <w:p w14:paraId="3EB900BE" w14:textId="77777777" w:rsidR="00AE00BA" w:rsidRDefault="00AE00BA" w:rsidP="00AE00BA">
      <w:pPr>
        <w:pStyle w:val="PL"/>
      </w:pPr>
      <w:r>
        <w:t xml:space="preserve">      &lt;xs:element name="</w:t>
      </w:r>
      <w:r>
        <w:rPr>
          <w:lang w:eastAsia="zh-CN"/>
        </w:rPr>
        <w:t>pegc-id</w:t>
      </w:r>
      <w:r>
        <w:t>" type="xs:string"</w:t>
      </w:r>
      <w:r w:rsidRPr="00CE11F0">
        <w:t xml:space="preserve"> </w:t>
      </w:r>
      <w:r>
        <w:t>minOccurs="0"/&gt;</w:t>
      </w:r>
    </w:p>
    <w:p w14:paraId="5A5E3E08" w14:textId="77777777" w:rsidR="00AE00BA" w:rsidRDefault="00AE00BA" w:rsidP="00AE00BA">
      <w:pPr>
        <w:pStyle w:val="PL"/>
      </w:pPr>
      <w:r>
        <w:t xml:space="preserve">      &lt;xs:element name="</w:t>
      </w:r>
      <w:r>
        <w:rPr>
          <w:lang w:val="en-US"/>
        </w:rPr>
        <w:t>pegc-address</w:t>
      </w:r>
      <w:r>
        <w:t>" type="pinapp:UE-Address-List"</w:t>
      </w:r>
      <w:r w:rsidRPr="00CE11F0">
        <w:t xml:space="preserve"> </w:t>
      </w:r>
      <w:r>
        <w:t>minOccurs="0"/&gt;</w:t>
      </w:r>
    </w:p>
    <w:p w14:paraId="6C7E9DE8" w14:textId="77777777" w:rsidR="00AE00BA" w:rsidRDefault="00AE00BA" w:rsidP="00AE00BA">
      <w:pPr>
        <w:pStyle w:val="PL"/>
      </w:pPr>
      <w:r>
        <w:t xml:space="preserve">      &lt;xs:element name="access-control-info" type="pinapp:Access-Control-Info" minOccurs="0"/&gt;</w:t>
      </w:r>
    </w:p>
    <w:p w14:paraId="507CC7CA" w14:textId="77777777" w:rsidR="00AE00BA" w:rsidRDefault="00AE00BA" w:rsidP="00AE00BA">
      <w:pPr>
        <w:pStyle w:val="PL"/>
      </w:pPr>
      <w:r>
        <w:lastRenderedPageBreak/>
        <w:t xml:space="preserve">      &lt;xs:element name="anyExt" type="pinapp:anyExtType" minOccurs="0"/&gt;</w:t>
      </w:r>
    </w:p>
    <w:p w14:paraId="5E09699F" w14:textId="77777777" w:rsidR="00AE00BA" w:rsidRDefault="00AE00BA" w:rsidP="00AE00BA">
      <w:pPr>
        <w:pStyle w:val="PL"/>
      </w:pPr>
      <w:r>
        <w:t xml:space="preserve">      &lt;xs:any namespace="##other" processContents="lax" minOccurs="0" maxOccurs="unbounded"/&gt;</w:t>
      </w:r>
    </w:p>
    <w:p w14:paraId="2A25DF6A" w14:textId="77777777" w:rsidR="00AE00BA" w:rsidRDefault="00AE00BA" w:rsidP="00AE00BA">
      <w:pPr>
        <w:pStyle w:val="PL"/>
      </w:pPr>
      <w:r>
        <w:t xml:space="preserve">    &lt;/xs:sequence&gt;</w:t>
      </w:r>
    </w:p>
    <w:p w14:paraId="09F8B982" w14:textId="77777777" w:rsidR="00AE00BA" w:rsidRDefault="00AE00BA" w:rsidP="00AE00BA">
      <w:pPr>
        <w:pStyle w:val="PL"/>
      </w:pPr>
      <w:r>
        <w:t xml:space="preserve">    &lt;xs:anyAttribute namespace="##any" processContents="lax"/&gt;</w:t>
      </w:r>
    </w:p>
    <w:p w14:paraId="25F15518" w14:textId="77777777" w:rsidR="00AE00BA" w:rsidRDefault="00AE00BA" w:rsidP="00AE00BA">
      <w:pPr>
        <w:pStyle w:val="PL"/>
      </w:pPr>
      <w:r>
        <w:t xml:space="preserve">  &lt;/xs:complexType&gt;</w:t>
      </w:r>
    </w:p>
    <w:p w14:paraId="365A3B48" w14:textId="77777777" w:rsidR="00AE00BA" w:rsidRDefault="00AE00BA" w:rsidP="00AE00BA">
      <w:pPr>
        <w:pStyle w:val="PL"/>
      </w:pPr>
    </w:p>
    <w:p w14:paraId="3EA11086" w14:textId="77777777" w:rsidR="00AE00BA" w:rsidRDefault="00AE00BA" w:rsidP="00AE00BA">
      <w:pPr>
        <w:pStyle w:val="PL"/>
        <w:rPr>
          <w:lang w:eastAsia="en-GB"/>
        </w:rPr>
      </w:pPr>
      <w:r>
        <w:t xml:space="preserve">  &lt;xs:complexType name="PinJoinRej-info"&gt;</w:t>
      </w:r>
    </w:p>
    <w:p w14:paraId="4403B694" w14:textId="77777777" w:rsidR="00AE00BA" w:rsidRDefault="00AE00BA" w:rsidP="00AE00BA">
      <w:pPr>
        <w:pStyle w:val="PL"/>
      </w:pPr>
      <w:r>
        <w:t xml:space="preserve">    &lt;xs:sequence&gt;</w:t>
      </w:r>
    </w:p>
    <w:p w14:paraId="5D8013B2" w14:textId="77777777" w:rsidR="00AE00BA" w:rsidRDefault="00AE00BA" w:rsidP="00AE00BA">
      <w:pPr>
        <w:pStyle w:val="PL"/>
      </w:pPr>
      <w:r>
        <w:t xml:space="preserve">      &lt;xs:element name="cause" type="xs:integer"/&gt;</w:t>
      </w:r>
    </w:p>
    <w:p w14:paraId="15807BE4" w14:textId="77777777" w:rsidR="00AE00BA" w:rsidRDefault="00AE00BA" w:rsidP="00AE00BA">
      <w:pPr>
        <w:pStyle w:val="PL"/>
      </w:pPr>
      <w:r>
        <w:t xml:space="preserve">      &lt;xs:element name="anyExt" type="pinapp:anyExtType" minOccurs="0"/&gt;</w:t>
      </w:r>
    </w:p>
    <w:p w14:paraId="7D1DA6B3" w14:textId="77777777" w:rsidR="00AE00BA" w:rsidRDefault="00AE00BA" w:rsidP="00AE00BA">
      <w:pPr>
        <w:pStyle w:val="PL"/>
      </w:pPr>
      <w:r>
        <w:t xml:space="preserve">      &lt;xs:any namespace="##other" processContents="lax" minOccurs="0" maxOccurs="unbounded"/&gt;</w:t>
      </w:r>
    </w:p>
    <w:p w14:paraId="75912F2A" w14:textId="77777777" w:rsidR="00AE00BA" w:rsidRDefault="00AE00BA" w:rsidP="00AE00BA">
      <w:pPr>
        <w:pStyle w:val="PL"/>
      </w:pPr>
      <w:r>
        <w:t xml:space="preserve">    &lt;/xs:sequence&gt;</w:t>
      </w:r>
    </w:p>
    <w:p w14:paraId="5DCB4E20" w14:textId="77777777" w:rsidR="00AE00BA" w:rsidRDefault="00AE00BA" w:rsidP="00AE00BA">
      <w:pPr>
        <w:pStyle w:val="PL"/>
      </w:pPr>
      <w:r>
        <w:t xml:space="preserve">    &lt;xs:anyAttribute namespace="##any" processContents="lax"/&gt;</w:t>
      </w:r>
    </w:p>
    <w:p w14:paraId="5B8102CE" w14:textId="77777777" w:rsidR="00AE00BA" w:rsidRDefault="00AE00BA" w:rsidP="00AE00BA">
      <w:pPr>
        <w:pStyle w:val="PL"/>
      </w:pPr>
      <w:r>
        <w:t xml:space="preserve">  &lt;/xs:complexType&gt;</w:t>
      </w:r>
    </w:p>
    <w:p w14:paraId="7F55893A" w14:textId="77777777" w:rsidR="00AE00BA" w:rsidRDefault="00AE00BA" w:rsidP="00AE00BA">
      <w:pPr>
        <w:pStyle w:val="PL"/>
      </w:pPr>
    </w:p>
    <w:p w14:paraId="0F7E6199" w14:textId="77777777" w:rsidR="00AE00BA" w:rsidRDefault="00AE00BA" w:rsidP="00AE00BA">
      <w:pPr>
        <w:pStyle w:val="PL"/>
        <w:rPr>
          <w:lang w:eastAsia="en-GB"/>
        </w:rPr>
      </w:pPr>
      <w:r>
        <w:t xml:space="preserve">  &lt;xs:complexType name="PinLevReq-info"&gt;</w:t>
      </w:r>
    </w:p>
    <w:p w14:paraId="7E72D0DE" w14:textId="77777777" w:rsidR="00AE00BA" w:rsidRDefault="00AE00BA" w:rsidP="00AE00BA">
      <w:pPr>
        <w:pStyle w:val="PL"/>
      </w:pPr>
      <w:r>
        <w:t xml:space="preserve">    &lt;xs:sequence&gt;</w:t>
      </w:r>
    </w:p>
    <w:p w14:paraId="15C3CDE3" w14:textId="77777777" w:rsidR="00AE00BA" w:rsidRDefault="00AE00BA" w:rsidP="00AE00BA">
      <w:pPr>
        <w:pStyle w:val="PL"/>
      </w:pPr>
      <w:r>
        <w:t xml:space="preserve">      &lt;xs:element name="pin-id" type="xs:string"/&gt;</w:t>
      </w:r>
    </w:p>
    <w:p w14:paraId="13BE2D0C" w14:textId="77777777" w:rsidR="00AE00BA" w:rsidRDefault="00AE00BA" w:rsidP="00AE00BA">
      <w:pPr>
        <w:pStyle w:val="PL"/>
      </w:pPr>
      <w:r>
        <w:t xml:space="preserve">      &lt;xs:element name="security-credentials" type="xs:string"/&gt;</w:t>
      </w:r>
    </w:p>
    <w:p w14:paraId="01D2E5F4" w14:textId="77777777" w:rsidR="00AE00BA" w:rsidRDefault="00AE00BA" w:rsidP="00AE00BA">
      <w:pPr>
        <w:pStyle w:val="PL"/>
      </w:pPr>
      <w:r>
        <w:t xml:space="preserve">      &lt;xs:element name="ue-id" type="xs:string"/&gt;</w:t>
      </w:r>
    </w:p>
    <w:p w14:paraId="12CC64C9" w14:textId="77777777" w:rsidR="00AE00BA" w:rsidRDefault="00AE00BA" w:rsidP="00AE00BA">
      <w:pPr>
        <w:pStyle w:val="PL"/>
      </w:pPr>
      <w:r>
        <w:t xml:space="preserve">      &lt;xs:element name="</w:t>
      </w:r>
      <w:r>
        <w:rPr>
          <w:lang w:eastAsia="zh-CN"/>
        </w:rPr>
        <w:t>target-pemc-id</w:t>
      </w:r>
      <w:r>
        <w:t>" type="xs:string"/&gt;</w:t>
      </w:r>
    </w:p>
    <w:p w14:paraId="46432DC4" w14:textId="77777777" w:rsidR="00AE00BA" w:rsidRDefault="00AE00BA" w:rsidP="00AE00BA">
      <w:pPr>
        <w:pStyle w:val="PL"/>
      </w:pPr>
      <w:r>
        <w:t xml:space="preserve">      &lt;xs:element name="anyExt" type="pinapp:anyExtType" minOccurs="0"/&gt;</w:t>
      </w:r>
    </w:p>
    <w:p w14:paraId="1A3F9245" w14:textId="77777777" w:rsidR="00AE00BA" w:rsidRDefault="00AE00BA" w:rsidP="00AE00BA">
      <w:pPr>
        <w:pStyle w:val="PL"/>
      </w:pPr>
      <w:r>
        <w:t xml:space="preserve">      &lt;xs:any namespace="##other" processContents="lax" minOccurs="0" maxOccurs="unbounded"/&gt;</w:t>
      </w:r>
    </w:p>
    <w:p w14:paraId="13DB2148" w14:textId="77777777" w:rsidR="00AE00BA" w:rsidRDefault="00AE00BA" w:rsidP="00AE00BA">
      <w:pPr>
        <w:pStyle w:val="PL"/>
      </w:pPr>
      <w:r>
        <w:t xml:space="preserve">    &lt;/xs:sequence&gt;</w:t>
      </w:r>
    </w:p>
    <w:p w14:paraId="5898942E" w14:textId="77777777" w:rsidR="00AE00BA" w:rsidRDefault="00AE00BA" w:rsidP="00AE00BA">
      <w:pPr>
        <w:pStyle w:val="PL"/>
      </w:pPr>
      <w:r>
        <w:t xml:space="preserve">    &lt;xs:anyAttribute namespace="##any" processContents="lax"/&gt;</w:t>
      </w:r>
    </w:p>
    <w:p w14:paraId="70799E6C" w14:textId="77777777" w:rsidR="00AE00BA" w:rsidRDefault="00AE00BA" w:rsidP="00AE00BA">
      <w:pPr>
        <w:pStyle w:val="PL"/>
      </w:pPr>
      <w:r>
        <w:t xml:space="preserve">  &lt;/xs:complexType&gt;</w:t>
      </w:r>
    </w:p>
    <w:p w14:paraId="04BF7CCA" w14:textId="77777777" w:rsidR="00AE00BA" w:rsidRDefault="00AE00BA" w:rsidP="00AE00BA">
      <w:pPr>
        <w:pStyle w:val="PL"/>
      </w:pPr>
    </w:p>
    <w:p w14:paraId="4123060F" w14:textId="77777777" w:rsidR="00AE00BA" w:rsidRDefault="00AE00BA" w:rsidP="00AE00BA">
      <w:pPr>
        <w:pStyle w:val="PL"/>
        <w:rPr>
          <w:lang w:eastAsia="en-GB"/>
        </w:rPr>
      </w:pPr>
      <w:r>
        <w:t xml:space="preserve">  &lt;xs:complexType name="PinLevRej-info"&gt;</w:t>
      </w:r>
    </w:p>
    <w:p w14:paraId="77AC3B85" w14:textId="77777777" w:rsidR="00AE00BA" w:rsidRDefault="00AE00BA" w:rsidP="00AE00BA">
      <w:pPr>
        <w:pStyle w:val="PL"/>
      </w:pPr>
      <w:r>
        <w:t xml:space="preserve">    &lt;xs:sequence&gt;</w:t>
      </w:r>
    </w:p>
    <w:p w14:paraId="257467DC" w14:textId="77777777" w:rsidR="00AE00BA" w:rsidRDefault="00AE00BA" w:rsidP="00AE00BA">
      <w:pPr>
        <w:pStyle w:val="PL"/>
      </w:pPr>
      <w:r>
        <w:t xml:space="preserve">      &lt;xs:element name="cause" type="xs:integer"/&gt;</w:t>
      </w:r>
    </w:p>
    <w:p w14:paraId="7DC13736" w14:textId="77777777" w:rsidR="00AE00BA" w:rsidRDefault="00AE00BA" w:rsidP="00AE00BA">
      <w:pPr>
        <w:pStyle w:val="PL"/>
      </w:pPr>
      <w:r>
        <w:t xml:space="preserve">      &lt;xs:element name="anyExt" type="pinapp:anyExtType" minOccurs="0"/&gt;</w:t>
      </w:r>
    </w:p>
    <w:p w14:paraId="78702014" w14:textId="77777777" w:rsidR="00AE00BA" w:rsidRDefault="00AE00BA" w:rsidP="00AE00BA">
      <w:pPr>
        <w:pStyle w:val="PL"/>
      </w:pPr>
      <w:r>
        <w:t xml:space="preserve">      &lt;xs:any namespace="##other" processContents="lax" minOccurs="0" maxOccurs="unbounded"/&gt;</w:t>
      </w:r>
    </w:p>
    <w:p w14:paraId="008B9D13" w14:textId="77777777" w:rsidR="00AE00BA" w:rsidRDefault="00AE00BA" w:rsidP="00AE00BA">
      <w:pPr>
        <w:pStyle w:val="PL"/>
      </w:pPr>
      <w:r>
        <w:t xml:space="preserve">    &lt;/xs:sequence&gt;</w:t>
      </w:r>
    </w:p>
    <w:p w14:paraId="0715947C" w14:textId="77777777" w:rsidR="00AE00BA" w:rsidRDefault="00AE00BA" w:rsidP="00AE00BA">
      <w:pPr>
        <w:pStyle w:val="PL"/>
      </w:pPr>
      <w:r>
        <w:t xml:space="preserve">    &lt;xs:anyAttribute namespace="##any" processContents="lax"/&gt;</w:t>
      </w:r>
    </w:p>
    <w:p w14:paraId="61EDFD76" w14:textId="77777777" w:rsidR="00AE00BA" w:rsidRDefault="00AE00BA" w:rsidP="00AE00BA">
      <w:pPr>
        <w:pStyle w:val="PL"/>
      </w:pPr>
      <w:r>
        <w:t xml:space="preserve">  &lt;/xs:complexType&gt;</w:t>
      </w:r>
    </w:p>
    <w:p w14:paraId="022187DA" w14:textId="77777777" w:rsidR="00AE00BA" w:rsidRDefault="00AE00BA" w:rsidP="00AE00BA">
      <w:pPr>
        <w:pStyle w:val="PL"/>
      </w:pPr>
    </w:p>
    <w:p w14:paraId="5B65683F" w14:textId="77777777" w:rsidR="00AE00BA" w:rsidRDefault="00AE00BA" w:rsidP="00AE00BA">
      <w:pPr>
        <w:pStyle w:val="PL"/>
        <w:rPr>
          <w:lang w:eastAsia="en-GB"/>
        </w:rPr>
      </w:pPr>
      <w:r>
        <w:t xml:space="preserve">  &lt;xs:complexType name="PinSerRegReq-info"&gt;</w:t>
      </w:r>
    </w:p>
    <w:p w14:paraId="5C5D1F9D" w14:textId="77777777" w:rsidR="00AE00BA" w:rsidRDefault="00AE00BA" w:rsidP="00AE00BA">
      <w:pPr>
        <w:pStyle w:val="PL"/>
      </w:pPr>
      <w:r>
        <w:t xml:space="preserve">    &lt;xs:sequence&gt;</w:t>
      </w:r>
    </w:p>
    <w:p w14:paraId="7B92BBFF" w14:textId="77777777" w:rsidR="00AE00BA" w:rsidRDefault="00AE00BA" w:rsidP="00AE00BA">
      <w:pPr>
        <w:pStyle w:val="PL"/>
      </w:pPr>
      <w:r>
        <w:t xml:space="preserve">      &lt;xs:element name="pin-id" type="xs:string"/&gt;</w:t>
      </w:r>
    </w:p>
    <w:p w14:paraId="47433067" w14:textId="77777777" w:rsidR="00AE00BA" w:rsidRDefault="00AE00BA" w:rsidP="00AE00BA">
      <w:pPr>
        <w:pStyle w:val="PL"/>
      </w:pPr>
      <w:r>
        <w:t xml:space="preserve">      &lt;xs:element name="requesting-pine-id" type="xs:string"/&gt;</w:t>
      </w:r>
    </w:p>
    <w:p w14:paraId="77A4C88A" w14:textId="77777777" w:rsidR="00AE00BA" w:rsidRDefault="00AE00BA" w:rsidP="00AE00BA">
      <w:pPr>
        <w:pStyle w:val="PL"/>
      </w:pPr>
      <w:r>
        <w:t xml:space="preserve">      &lt;xs:element name="list-of-services" type="pinapp:PIN-Service-Info"/&gt;</w:t>
      </w:r>
    </w:p>
    <w:p w14:paraId="07AE5045" w14:textId="77777777" w:rsidR="00AE00BA" w:rsidRDefault="00AE00BA" w:rsidP="00AE00BA">
      <w:pPr>
        <w:pStyle w:val="PL"/>
      </w:pPr>
      <w:r>
        <w:t xml:space="preserve">      &lt;xs:element name="anyExt" type="pinapp:anyExtType" minOccurs="0"/&gt;</w:t>
      </w:r>
    </w:p>
    <w:p w14:paraId="454A1D8A" w14:textId="77777777" w:rsidR="00AE00BA" w:rsidRDefault="00AE00BA" w:rsidP="00AE00BA">
      <w:pPr>
        <w:pStyle w:val="PL"/>
      </w:pPr>
      <w:r>
        <w:t xml:space="preserve">      &lt;xs:any namespace="##other" processContents="lax" minOccurs="0" maxOccurs="unbounded"/&gt;</w:t>
      </w:r>
    </w:p>
    <w:p w14:paraId="475C12FF" w14:textId="77777777" w:rsidR="00AE00BA" w:rsidRDefault="00AE00BA" w:rsidP="00AE00BA">
      <w:pPr>
        <w:pStyle w:val="PL"/>
      </w:pPr>
      <w:r>
        <w:t xml:space="preserve">    &lt;/xs:sequence&gt;</w:t>
      </w:r>
    </w:p>
    <w:p w14:paraId="32518EA3" w14:textId="77777777" w:rsidR="00AE00BA" w:rsidRDefault="00AE00BA" w:rsidP="00AE00BA">
      <w:pPr>
        <w:pStyle w:val="PL"/>
      </w:pPr>
      <w:r>
        <w:t xml:space="preserve">    &lt;xs:anyAttribute namespace="##any" processContents="lax"/&gt;</w:t>
      </w:r>
    </w:p>
    <w:p w14:paraId="7DD9E06C" w14:textId="77777777" w:rsidR="00AE00BA" w:rsidRDefault="00AE00BA" w:rsidP="00AE00BA">
      <w:pPr>
        <w:pStyle w:val="PL"/>
      </w:pPr>
      <w:r>
        <w:t xml:space="preserve">  &lt;/xs:complexType&gt;</w:t>
      </w:r>
    </w:p>
    <w:p w14:paraId="2A838DF1" w14:textId="77777777" w:rsidR="00AE00BA" w:rsidRDefault="00AE00BA" w:rsidP="00AE00BA">
      <w:pPr>
        <w:pStyle w:val="PL"/>
      </w:pPr>
    </w:p>
    <w:p w14:paraId="13E91006" w14:textId="77777777" w:rsidR="00AE00BA" w:rsidRDefault="00AE00BA" w:rsidP="00AE00BA">
      <w:pPr>
        <w:pStyle w:val="PL"/>
        <w:rPr>
          <w:lang w:eastAsia="en-GB"/>
        </w:rPr>
      </w:pPr>
      <w:r>
        <w:t xml:space="preserve">  &lt;xs:complexType name="PinSerRegAcc-info"&gt;</w:t>
      </w:r>
    </w:p>
    <w:p w14:paraId="6F1875DE" w14:textId="77777777" w:rsidR="00AE00BA" w:rsidRDefault="00AE00BA" w:rsidP="00AE00BA">
      <w:pPr>
        <w:pStyle w:val="PL"/>
      </w:pPr>
      <w:r>
        <w:t xml:space="preserve">    &lt;xs:sequence&gt;</w:t>
      </w:r>
    </w:p>
    <w:p w14:paraId="186EAEA0" w14:textId="77777777" w:rsidR="00AE00BA" w:rsidRDefault="00AE00BA" w:rsidP="00AE00BA">
      <w:pPr>
        <w:pStyle w:val="PL"/>
      </w:pPr>
      <w:r>
        <w:t xml:space="preserve">      &lt;xs:element name="pin-id" type="xs:string"/&gt;</w:t>
      </w:r>
    </w:p>
    <w:p w14:paraId="692DF608" w14:textId="77777777" w:rsidR="00AE00BA" w:rsidRDefault="00AE00BA" w:rsidP="00AE00BA">
      <w:pPr>
        <w:pStyle w:val="PL"/>
      </w:pPr>
      <w:r>
        <w:t xml:space="preserve">      &lt;xs:element name="requesting-pine-id" type="xs:string"/&gt;</w:t>
      </w:r>
    </w:p>
    <w:p w14:paraId="23447CCE" w14:textId="77777777" w:rsidR="00AE00BA" w:rsidRDefault="00AE00BA" w:rsidP="00AE00BA">
      <w:pPr>
        <w:pStyle w:val="PL"/>
      </w:pPr>
      <w:r>
        <w:t xml:space="preserve">      &lt;xs:element name="anyExt" type="pinapp:anyExtType" minOccurs="0"/&gt;</w:t>
      </w:r>
    </w:p>
    <w:p w14:paraId="1574B3E5" w14:textId="77777777" w:rsidR="00AE00BA" w:rsidRDefault="00AE00BA" w:rsidP="00AE00BA">
      <w:pPr>
        <w:pStyle w:val="PL"/>
      </w:pPr>
      <w:r>
        <w:t xml:space="preserve">      &lt;xs:any namespace="##other" processContents="lax" minOccurs="0" maxOccurs="unbounded"/&gt;</w:t>
      </w:r>
    </w:p>
    <w:p w14:paraId="39260F7D" w14:textId="77777777" w:rsidR="00AE00BA" w:rsidRDefault="00AE00BA" w:rsidP="00AE00BA">
      <w:pPr>
        <w:pStyle w:val="PL"/>
      </w:pPr>
      <w:r>
        <w:t xml:space="preserve">    &lt;/xs:sequence&gt;</w:t>
      </w:r>
    </w:p>
    <w:p w14:paraId="042D0A34" w14:textId="77777777" w:rsidR="00AE00BA" w:rsidRDefault="00AE00BA" w:rsidP="00AE00BA">
      <w:pPr>
        <w:pStyle w:val="PL"/>
      </w:pPr>
      <w:r>
        <w:t xml:space="preserve">    &lt;xs:anyAttribute namespace="##any" processContents="lax"/&gt;</w:t>
      </w:r>
    </w:p>
    <w:p w14:paraId="4EED0D8F" w14:textId="77777777" w:rsidR="00AE00BA" w:rsidRDefault="00AE00BA" w:rsidP="00AE00BA">
      <w:pPr>
        <w:pStyle w:val="PL"/>
      </w:pPr>
      <w:r>
        <w:t xml:space="preserve">  &lt;/xs:complexType&gt;</w:t>
      </w:r>
    </w:p>
    <w:p w14:paraId="772E0847" w14:textId="77777777" w:rsidR="00AE00BA" w:rsidRDefault="00AE00BA" w:rsidP="00AE00BA">
      <w:pPr>
        <w:pStyle w:val="PL"/>
      </w:pPr>
    </w:p>
    <w:p w14:paraId="3C008A1F" w14:textId="77777777" w:rsidR="00AE00BA" w:rsidRDefault="00AE00BA" w:rsidP="00AE00BA">
      <w:pPr>
        <w:pStyle w:val="PL"/>
        <w:rPr>
          <w:lang w:eastAsia="en-GB"/>
        </w:rPr>
      </w:pPr>
      <w:r>
        <w:t xml:space="preserve">  &lt;xs:complexType name="PinSerRegRej-info"&gt;</w:t>
      </w:r>
    </w:p>
    <w:p w14:paraId="7BBFAAB0" w14:textId="77777777" w:rsidR="00AE00BA" w:rsidRDefault="00AE00BA" w:rsidP="00AE00BA">
      <w:pPr>
        <w:pStyle w:val="PL"/>
      </w:pPr>
      <w:r>
        <w:t xml:space="preserve">    &lt;xs:sequence&gt;</w:t>
      </w:r>
    </w:p>
    <w:p w14:paraId="03042391" w14:textId="77777777" w:rsidR="00AE00BA" w:rsidRDefault="00AE00BA" w:rsidP="00AE00BA">
      <w:pPr>
        <w:pStyle w:val="PL"/>
      </w:pPr>
      <w:r>
        <w:t xml:space="preserve">      &lt;xs:element name="cause" type="xs:integer"/&gt;</w:t>
      </w:r>
    </w:p>
    <w:p w14:paraId="50D52E71" w14:textId="77777777" w:rsidR="00AE00BA" w:rsidRDefault="00AE00BA" w:rsidP="00AE00BA">
      <w:pPr>
        <w:pStyle w:val="PL"/>
      </w:pPr>
      <w:r>
        <w:t xml:space="preserve">      &lt;xs:element name="anyExt" type="pinapp:anyExtType" minOccurs="0"/&gt;</w:t>
      </w:r>
    </w:p>
    <w:p w14:paraId="1D638ACF" w14:textId="77777777" w:rsidR="00AE00BA" w:rsidRDefault="00AE00BA" w:rsidP="00AE00BA">
      <w:pPr>
        <w:pStyle w:val="PL"/>
      </w:pPr>
      <w:r>
        <w:t xml:space="preserve">      &lt;xs:any namespace="##other" processContents="lax" minOccurs="0" maxOccurs="unbounded"/&gt;</w:t>
      </w:r>
    </w:p>
    <w:p w14:paraId="0ED0E4F2" w14:textId="77777777" w:rsidR="00AE00BA" w:rsidRDefault="00AE00BA" w:rsidP="00AE00BA">
      <w:pPr>
        <w:pStyle w:val="PL"/>
      </w:pPr>
      <w:r>
        <w:t xml:space="preserve">    &lt;/xs:sequence&gt;</w:t>
      </w:r>
    </w:p>
    <w:p w14:paraId="7EEBBECC" w14:textId="77777777" w:rsidR="00AE00BA" w:rsidRDefault="00AE00BA" w:rsidP="00AE00BA">
      <w:pPr>
        <w:pStyle w:val="PL"/>
      </w:pPr>
      <w:r>
        <w:t xml:space="preserve">    &lt;xs:anyAttribute namespace="##any" processContents="lax"/&gt;</w:t>
      </w:r>
    </w:p>
    <w:p w14:paraId="3503A2BA" w14:textId="77777777" w:rsidR="00AE00BA" w:rsidRDefault="00AE00BA" w:rsidP="00AE00BA">
      <w:pPr>
        <w:pStyle w:val="PL"/>
      </w:pPr>
      <w:r>
        <w:t xml:space="preserve">  &lt;/xs:complexType&gt;</w:t>
      </w:r>
    </w:p>
    <w:p w14:paraId="678694E8" w14:textId="77777777" w:rsidR="00AE00BA" w:rsidRDefault="00AE00BA" w:rsidP="00AE00BA">
      <w:pPr>
        <w:pStyle w:val="PL"/>
      </w:pPr>
    </w:p>
    <w:p w14:paraId="310B723B" w14:textId="77777777" w:rsidR="00AE00BA" w:rsidRDefault="00AE00BA" w:rsidP="00AE00BA">
      <w:pPr>
        <w:pStyle w:val="PL"/>
        <w:rPr>
          <w:lang w:eastAsia="en-GB"/>
        </w:rPr>
      </w:pPr>
      <w:r>
        <w:t xml:space="preserve">  &lt;xs:complexType name="PinSerDeregReq-info"&gt;</w:t>
      </w:r>
    </w:p>
    <w:p w14:paraId="1F2A1521" w14:textId="77777777" w:rsidR="00AE00BA" w:rsidRDefault="00AE00BA" w:rsidP="00AE00BA">
      <w:pPr>
        <w:pStyle w:val="PL"/>
      </w:pPr>
      <w:r>
        <w:t xml:space="preserve">    &lt;xs:sequence&gt;</w:t>
      </w:r>
    </w:p>
    <w:p w14:paraId="2C7968B5" w14:textId="77777777" w:rsidR="00AE00BA" w:rsidRDefault="00AE00BA" w:rsidP="00AE00BA">
      <w:pPr>
        <w:pStyle w:val="PL"/>
      </w:pPr>
      <w:r>
        <w:t xml:space="preserve">      &lt;xs:element name="pin-id" type="xs:string"/&gt;</w:t>
      </w:r>
    </w:p>
    <w:p w14:paraId="48B2B9CD" w14:textId="77777777" w:rsidR="00AE00BA" w:rsidRDefault="00AE00BA" w:rsidP="00AE00BA">
      <w:pPr>
        <w:pStyle w:val="PL"/>
      </w:pPr>
      <w:r>
        <w:t xml:space="preserve">      &lt;xs:element name="requesting-pine-id" type="xs:string"/&gt;</w:t>
      </w:r>
    </w:p>
    <w:p w14:paraId="0B8EC358" w14:textId="77777777" w:rsidR="00AE00BA" w:rsidRDefault="00AE00BA" w:rsidP="00AE00BA">
      <w:pPr>
        <w:pStyle w:val="PL"/>
      </w:pPr>
      <w:r>
        <w:t xml:space="preserve">      &lt;xs:element name="list-of-services" type="pinapp:PIN-Service-Info"/&gt;</w:t>
      </w:r>
    </w:p>
    <w:p w14:paraId="7EE8C096" w14:textId="77777777" w:rsidR="00AE00BA" w:rsidRDefault="00AE00BA" w:rsidP="00AE00BA">
      <w:pPr>
        <w:pStyle w:val="PL"/>
      </w:pPr>
      <w:r>
        <w:t xml:space="preserve">      &lt;xs:element name="anyExt" type="pinapp:anyExtType" minOccurs="0"/&gt;</w:t>
      </w:r>
    </w:p>
    <w:p w14:paraId="42312E7B" w14:textId="77777777" w:rsidR="00AE00BA" w:rsidRDefault="00AE00BA" w:rsidP="00AE00BA">
      <w:pPr>
        <w:pStyle w:val="PL"/>
      </w:pPr>
      <w:r>
        <w:t xml:space="preserve">      &lt;xs:any namespace="##other" processContents="lax" minOccurs="0" maxOccurs="unbounded"/&gt;</w:t>
      </w:r>
    </w:p>
    <w:p w14:paraId="73D1056A" w14:textId="77777777" w:rsidR="00AE00BA" w:rsidRDefault="00AE00BA" w:rsidP="00AE00BA">
      <w:pPr>
        <w:pStyle w:val="PL"/>
      </w:pPr>
      <w:r>
        <w:t xml:space="preserve">    &lt;/xs:sequence&gt;</w:t>
      </w:r>
    </w:p>
    <w:p w14:paraId="34C9A074" w14:textId="77777777" w:rsidR="00AE00BA" w:rsidRDefault="00AE00BA" w:rsidP="00AE00BA">
      <w:pPr>
        <w:pStyle w:val="PL"/>
      </w:pPr>
      <w:r>
        <w:t xml:space="preserve">    &lt;xs:anyAttribute namespace="##any" processContents="lax"/&gt;</w:t>
      </w:r>
    </w:p>
    <w:p w14:paraId="361D602D" w14:textId="77777777" w:rsidR="00AE00BA" w:rsidRDefault="00AE00BA" w:rsidP="00AE00BA">
      <w:pPr>
        <w:pStyle w:val="PL"/>
      </w:pPr>
      <w:r>
        <w:t xml:space="preserve">  &lt;/xs:complexType&gt;</w:t>
      </w:r>
    </w:p>
    <w:p w14:paraId="1FFF769E" w14:textId="77777777" w:rsidR="00AE00BA" w:rsidRDefault="00AE00BA" w:rsidP="00AE00BA">
      <w:pPr>
        <w:pStyle w:val="PL"/>
      </w:pPr>
    </w:p>
    <w:p w14:paraId="26763DD4" w14:textId="77777777" w:rsidR="00AE00BA" w:rsidRDefault="00AE00BA" w:rsidP="00AE00BA">
      <w:pPr>
        <w:pStyle w:val="PL"/>
        <w:rPr>
          <w:lang w:eastAsia="en-GB"/>
        </w:rPr>
      </w:pPr>
      <w:r>
        <w:t xml:space="preserve">  &lt;xs:complexType name="PinSerDeregAcc-info"&gt;</w:t>
      </w:r>
    </w:p>
    <w:p w14:paraId="212EAADC" w14:textId="77777777" w:rsidR="00AE00BA" w:rsidRDefault="00AE00BA" w:rsidP="00AE00BA">
      <w:pPr>
        <w:pStyle w:val="PL"/>
      </w:pPr>
      <w:r>
        <w:lastRenderedPageBreak/>
        <w:t xml:space="preserve">    &lt;xs:sequence&gt;</w:t>
      </w:r>
    </w:p>
    <w:p w14:paraId="165D8048" w14:textId="77777777" w:rsidR="00AE00BA" w:rsidRDefault="00AE00BA" w:rsidP="00AE00BA">
      <w:pPr>
        <w:pStyle w:val="PL"/>
      </w:pPr>
      <w:r>
        <w:t xml:space="preserve">      &lt;xs:element name="pin-id" type="xs:string"/&gt;</w:t>
      </w:r>
    </w:p>
    <w:p w14:paraId="1C0F1324" w14:textId="77777777" w:rsidR="00AE00BA" w:rsidRDefault="00AE00BA" w:rsidP="00AE00BA">
      <w:pPr>
        <w:pStyle w:val="PL"/>
      </w:pPr>
      <w:r>
        <w:t xml:space="preserve">      &lt;xs:element name="requesting-pine-id" type="xs:string"/&gt;</w:t>
      </w:r>
    </w:p>
    <w:p w14:paraId="095DFC69" w14:textId="77777777" w:rsidR="00AE00BA" w:rsidRDefault="00AE00BA" w:rsidP="00AE00BA">
      <w:pPr>
        <w:pStyle w:val="PL"/>
      </w:pPr>
      <w:r>
        <w:t xml:space="preserve">      &lt;xs:element name="anyExt" type="pinapp:anyExtType" minOccurs="0"/&gt;</w:t>
      </w:r>
    </w:p>
    <w:p w14:paraId="75A901B0" w14:textId="77777777" w:rsidR="00AE00BA" w:rsidRDefault="00AE00BA" w:rsidP="00AE00BA">
      <w:pPr>
        <w:pStyle w:val="PL"/>
      </w:pPr>
      <w:r>
        <w:t xml:space="preserve">      &lt;xs:any namespace="##other" processContents="lax" minOccurs="0" maxOccurs="unbounded"/&gt;</w:t>
      </w:r>
    </w:p>
    <w:p w14:paraId="6FB2A9F5" w14:textId="77777777" w:rsidR="00AE00BA" w:rsidRDefault="00AE00BA" w:rsidP="00AE00BA">
      <w:pPr>
        <w:pStyle w:val="PL"/>
      </w:pPr>
      <w:r>
        <w:t xml:space="preserve">    &lt;/xs:sequence&gt;</w:t>
      </w:r>
    </w:p>
    <w:p w14:paraId="342F00EF" w14:textId="77777777" w:rsidR="00AE00BA" w:rsidRDefault="00AE00BA" w:rsidP="00AE00BA">
      <w:pPr>
        <w:pStyle w:val="PL"/>
      </w:pPr>
      <w:r>
        <w:t xml:space="preserve">    &lt;xs:anyAttribute namespace="##any" processContents="lax"/&gt;</w:t>
      </w:r>
    </w:p>
    <w:p w14:paraId="0A439E14" w14:textId="77777777" w:rsidR="00AE00BA" w:rsidRDefault="00AE00BA" w:rsidP="00AE00BA">
      <w:pPr>
        <w:pStyle w:val="PL"/>
      </w:pPr>
      <w:r>
        <w:t xml:space="preserve">  &lt;/xs:complexType&gt;</w:t>
      </w:r>
    </w:p>
    <w:p w14:paraId="5F142328" w14:textId="77777777" w:rsidR="00AE00BA" w:rsidRDefault="00AE00BA" w:rsidP="00AE00BA">
      <w:pPr>
        <w:pStyle w:val="PL"/>
      </w:pPr>
    </w:p>
    <w:p w14:paraId="229590B9" w14:textId="77777777" w:rsidR="00AE00BA" w:rsidRDefault="00AE00BA" w:rsidP="00AE00BA">
      <w:pPr>
        <w:pStyle w:val="PL"/>
        <w:rPr>
          <w:lang w:eastAsia="en-GB"/>
        </w:rPr>
      </w:pPr>
      <w:r>
        <w:t xml:space="preserve">  &lt;xs:complexType name="PinSerDeregRej-info"&gt;</w:t>
      </w:r>
    </w:p>
    <w:p w14:paraId="5EDDBEDB" w14:textId="77777777" w:rsidR="00AE00BA" w:rsidRDefault="00AE00BA" w:rsidP="00AE00BA">
      <w:pPr>
        <w:pStyle w:val="PL"/>
      </w:pPr>
      <w:r>
        <w:t xml:space="preserve">    &lt;xs:sequence&gt;</w:t>
      </w:r>
    </w:p>
    <w:p w14:paraId="7BEFB37E" w14:textId="77777777" w:rsidR="00AE00BA" w:rsidRDefault="00AE00BA" w:rsidP="00AE00BA">
      <w:pPr>
        <w:pStyle w:val="PL"/>
      </w:pPr>
      <w:r>
        <w:t xml:space="preserve">      &lt;xs:element name="cause" type="xs:integer"/&gt;</w:t>
      </w:r>
    </w:p>
    <w:p w14:paraId="35C5E41B" w14:textId="77777777" w:rsidR="00AE00BA" w:rsidRDefault="00AE00BA" w:rsidP="00AE00BA">
      <w:pPr>
        <w:pStyle w:val="PL"/>
      </w:pPr>
      <w:r>
        <w:t xml:space="preserve">      &lt;xs:element name="anyExt" type="pinapp:anyExtType" minOccurs="0"/&gt;</w:t>
      </w:r>
    </w:p>
    <w:p w14:paraId="03CCB90D" w14:textId="77777777" w:rsidR="00AE00BA" w:rsidRDefault="00AE00BA" w:rsidP="00AE00BA">
      <w:pPr>
        <w:pStyle w:val="PL"/>
      </w:pPr>
      <w:r>
        <w:t xml:space="preserve">      &lt;xs:any namespace="##other" processContents="lax" minOccurs="0" maxOccurs="unbounded"/&gt;</w:t>
      </w:r>
    </w:p>
    <w:p w14:paraId="5FE3E802" w14:textId="77777777" w:rsidR="00AE00BA" w:rsidRDefault="00AE00BA" w:rsidP="00AE00BA">
      <w:pPr>
        <w:pStyle w:val="PL"/>
      </w:pPr>
      <w:r>
        <w:t xml:space="preserve">    &lt;/xs:sequence&gt;</w:t>
      </w:r>
    </w:p>
    <w:p w14:paraId="45488F16" w14:textId="77777777" w:rsidR="00AE00BA" w:rsidRDefault="00AE00BA" w:rsidP="00AE00BA">
      <w:pPr>
        <w:pStyle w:val="PL"/>
      </w:pPr>
      <w:r>
        <w:t xml:space="preserve">    &lt;xs:anyAttribute namespace="##any" processContents="lax"/&gt;</w:t>
      </w:r>
    </w:p>
    <w:p w14:paraId="0BA60A39" w14:textId="77777777" w:rsidR="00AE00BA" w:rsidRDefault="00AE00BA" w:rsidP="00AE00BA">
      <w:pPr>
        <w:pStyle w:val="PL"/>
      </w:pPr>
      <w:r>
        <w:t xml:space="preserve">  &lt;/xs:complexType&gt;</w:t>
      </w:r>
    </w:p>
    <w:p w14:paraId="7BE2EE44" w14:textId="77777777" w:rsidR="00AE00BA" w:rsidRDefault="00AE00BA" w:rsidP="00AE00BA">
      <w:pPr>
        <w:pStyle w:val="PL"/>
      </w:pPr>
    </w:p>
    <w:p w14:paraId="4BDBA46F" w14:textId="77777777" w:rsidR="00AE00BA" w:rsidRDefault="00AE00BA" w:rsidP="00AE00BA">
      <w:pPr>
        <w:pStyle w:val="PL"/>
        <w:rPr>
          <w:lang w:eastAsia="en-GB"/>
        </w:rPr>
      </w:pPr>
      <w:r>
        <w:t xml:space="preserve">  &lt;xs:complexType name="PinComCreReq-info"&gt;</w:t>
      </w:r>
    </w:p>
    <w:p w14:paraId="4440085F" w14:textId="77777777" w:rsidR="00AE00BA" w:rsidRDefault="00AE00BA" w:rsidP="00AE00BA">
      <w:pPr>
        <w:pStyle w:val="PL"/>
      </w:pPr>
      <w:r>
        <w:t xml:space="preserve">    &lt;xs:sequence&gt;</w:t>
      </w:r>
    </w:p>
    <w:p w14:paraId="678DFA61" w14:textId="77777777" w:rsidR="00AE00BA" w:rsidRDefault="00AE00BA" w:rsidP="00AE00BA">
      <w:pPr>
        <w:pStyle w:val="PL"/>
      </w:pPr>
      <w:r>
        <w:t xml:space="preserve">      &lt;xs:element name="pin-id" type="xs:string"/&gt;</w:t>
      </w:r>
    </w:p>
    <w:p w14:paraId="4CCB3B39" w14:textId="77777777" w:rsidR="00AE00BA" w:rsidRDefault="00AE00BA" w:rsidP="00AE00BA">
      <w:pPr>
        <w:pStyle w:val="PL"/>
      </w:pPr>
      <w:r>
        <w:t xml:space="preserve">      &lt;xs:element name="ue-id" type="xs:string"/&gt;</w:t>
      </w:r>
    </w:p>
    <w:p w14:paraId="2BABC756" w14:textId="77777777" w:rsidR="00AE00BA" w:rsidRDefault="00AE00BA" w:rsidP="00AE00BA">
      <w:pPr>
        <w:pStyle w:val="PL"/>
      </w:pPr>
      <w:r>
        <w:t xml:space="preserve">      &lt;xs:element name="security-credentials" type="xs:string"/&gt;</w:t>
      </w:r>
    </w:p>
    <w:p w14:paraId="780AE89C" w14:textId="77777777" w:rsidR="00AE00BA" w:rsidRDefault="00AE00BA" w:rsidP="00AE00BA">
      <w:pPr>
        <w:pStyle w:val="PL"/>
      </w:pPr>
      <w:r>
        <w:t xml:space="preserve">      &lt;xs:element name="</w:t>
      </w:r>
      <w:r>
        <w:rPr>
          <w:lang w:eastAsia="zh-CN"/>
        </w:rPr>
        <w:t>pin-</w:t>
      </w:r>
      <w:r>
        <w:t>traffic-descriptor" type="pinapp:PIN-Traffic-Descriptor"</w:t>
      </w:r>
      <w:r w:rsidRPr="00017766">
        <w:t xml:space="preserve"> </w:t>
      </w:r>
      <w:r>
        <w:t>minOccurs="1" maxOccurs="unbounded"/&gt;</w:t>
      </w:r>
    </w:p>
    <w:p w14:paraId="558A959E" w14:textId="77777777" w:rsidR="00AE00BA" w:rsidRDefault="00AE00BA" w:rsidP="00AE00BA">
      <w:pPr>
        <w:pStyle w:val="PL"/>
      </w:pPr>
      <w:r>
        <w:t xml:space="preserve">      &lt;xs:element name="pin-packet-filter" type="pinapp:PIN-Packet-Filter"</w:t>
      </w:r>
      <w:r w:rsidRPr="00017766">
        <w:t xml:space="preserve"> </w:t>
      </w:r>
      <w:r>
        <w:t>minOccurs="1"</w:t>
      </w:r>
      <w:r w:rsidRPr="00EC36E1">
        <w:t xml:space="preserve"> </w:t>
      </w:r>
      <w:r>
        <w:t>maxOccurs="unbounded"/&gt;</w:t>
      </w:r>
    </w:p>
    <w:p w14:paraId="409AAC6F" w14:textId="77777777" w:rsidR="00AE00BA" w:rsidRDefault="00AE00BA" w:rsidP="00AE00BA">
      <w:pPr>
        <w:pStyle w:val="PL"/>
      </w:pPr>
      <w:r>
        <w:t xml:space="preserve">      &lt;xs:element name="</w:t>
      </w:r>
      <w:r>
        <w:rPr>
          <w:lang w:eastAsia="zh-CN"/>
        </w:rPr>
        <w:t>pin-requested-qos</w:t>
      </w:r>
      <w:r>
        <w:t>" type="xs:hexBinary"</w:t>
      </w:r>
      <w:r w:rsidRPr="002F145E">
        <w:t xml:space="preserve"> </w:t>
      </w:r>
      <w:r>
        <w:t>minOccurs="0"/&gt;</w:t>
      </w:r>
    </w:p>
    <w:p w14:paraId="08D5F698" w14:textId="77777777" w:rsidR="00AE00BA" w:rsidRDefault="00AE00BA" w:rsidP="00AE00BA">
      <w:pPr>
        <w:pStyle w:val="PL"/>
      </w:pPr>
      <w:r>
        <w:t xml:space="preserve">      &lt;xs:element name="</w:t>
      </w:r>
      <w:r>
        <w:rPr>
          <w:lang w:eastAsia="zh-CN"/>
        </w:rPr>
        <w:t>ue-address</w:t>
      </w:r>
      <w:r>
        <w:t>" type="xs:string"</w:t>
      </w:r>
      <w:r w:rsidRPr="002F145E">
        <w:t xml:space="preserve"> </w:t>
      </w:r>
      <w:r>
        <w:t>minOccurs="0"/&gt;</w:t>
      </w:r>
    </w:p>
    <w:p w14:paraId="1361D7A6" w14:textId="77777777" w:rsidR="00AE00BA" w:rsidRDefault="00AE00BA" w:rsidP="00AE00BA">
      <w:pPr>
        <w:pStyle w:val="PL"/>
      </w:pPr>
      <w:r>
        <w:t xml:space="preserve">      &lt;xs:element name="anyExt" type="pinapp:anyExtType" minOccurs="0"/&gt;</w:t>
      </w:r>
    </w:p>
    <w:p w14:paraId="2B9AB826" w14:textId="77777777" w:rsidR="00AE00BA" w:rsidRDefault="00AE00BA" w:rsidP="00AE00BA">
      <w:pPr>
        <w:pStyle w:val="PL"/>
      </w:pPr>
      <w:r>
        <w:t xml:space="preserve">      &lt;xs:any namespace="##other" processContents="lax" minOccurs="0" maxOccurs="unbounded"/&gt;</w:t>
      </w:r>
    </w:p>
    <w:p w14:paraId="69975029" w14:textId="77777777" w:rsidR="00AE00BA" w:rsidRDefault="00AE00BA" w:rsidP="00AE00BA">
      <w:pPr>
        <w:pStyle w:val="PL"/>
      </w:pPr>
      <w:r>
        <w:t xml:space="preserve">    &lt;/xs:sequence&gt;</w:t>
      </w:r>
    </w:p>
    <w:p w14:paraId="6CEB243C" w14:textId="77777777" w:rsidR="00AE00BA" w:rsidRDefault="00AE00BA" w:rsidP="00AE00BA">
      <w:pPr>
        <w:pStyle w:val="PL"/>
      </w:pPr>
      <w:r>
        <w:t xml:space="preserve">    &lt;xs:anyAttribute namespace="##any" processContents="lax"/&gt;</w:t>
      </w:r>
    </w:p>
    <w:p w14:paraId="13DA0EDB" w14:textId="77777777" w:rsidR="00AE00BA" w:rsidRDefault="00AE00BA" w:rsidP="00AE00BA">
      <w:pPr>
        <w:pStyle w:val="PL"/>
      </w:pPr>
      <w:r>
        <w:t xml:space="preserve">  &lt;/xs:complexType&gt;</w:t>
      </w:r>
    </w:p>
    <w:p w14:paraId="2F78A12E" w14:textId="77777777" w:rsidR="00AE00BA" w:rsidRDefault="00AE00BA" w:rsidP="00AE00BA">
      <w:pPr>
        <w:pStyle w:val="PL"/>
      </w:pPr>
    </w:p>
    <w:p w14:paraId="41CC2F56" w14:textId="77777777" w:rsidR="00AE00BA" w:rsidRDefault="00AE00BA" w:rsidP="00AE00BA">
      <w:pPr>
        <w:pStyle w:val="PL"/>
        <w:rPr>
          <w:lang w:eastAsia="en-GB"/>
        </w:rPr>
      </w:pPr>
      <w:r>
        <w:t xml:space="preserve">  &lt;xs:complexType name="PIN-Traffic-Descriptor"&gt;</w:t>
      </w:r>
    </w:p>
    <w:p w14:paraId="5140D6F9" w14:textId="77777777" w:rsidR="00AE00BA" w:rsidRDefault="00AE00BA" w:rsidP="00AE00BA">
      <w:pPr>
        <w:pStyle w:val="PL"/>
      </w:pPr>
      <w:r>
        <w:t xml:space="preserve">    &lt;xs:sequence&gt;</w:t>
      </w:r>
    </w:p>
    <w:p w14:paraId="3F83FB67" w14:textId="77777777" w:rsidR="00AE00BA" w:rsidRDefault="00AE00BA" w:rsidP="00AE00BA">
      <w:pPr>
        <w:pStyle w:val="PL"/>
      </w:pPr>
      <w:r>
        <w:t xml:space="preserve">      &lt;xs:element name="</w:t>
      </w:r>
      <w:r>
        <w:rPr>
          <w:lang w:eastAsia="zh-CN"/>
        </w:rPr>
        <w:t>PIN-</w:t>
      </w:r>
      <w:r w:rsidRPr="00E8482F">
        <w:rPr>
          <w:lang w:eastAsia="zh-CN"/>
        </w:rPr>
        <w:t>traffic</w:t>
      </w:r>
      <w:r>
        <w:rPr>
          <w:lang w:eastAsia="zh-CN"/>
        </w:rPr>
        <w:t>-</w:t>
      </w:r>
      <w:r w:rsidRPr="00E8482F">
        <w:rPr>
          <w:lang w:eastAsia="zh-CN"/>
        </w:rPr>
        <w:t>descriptor</w:t>
      </w:r>
      <w:r>
        <w:rPr>
          <w:lang w:eastAsia="zh-CN"/>
        </w:rPr>
        <w:t>-type</w:t>
      </w:r>
      <w:r>
        <w:t>" type="xs:hexBinary"/&gt;</w:t>
      </w:r>
    </w:p>
    <w:p w14:paraId="45507C4E" w14:textId="77777777" w:rsidR="00AE00BA" w:rsidRDefault="00AE00BA" w:rsidP="00AE00BA">
      <w:pPr>
        <w:pStyle w:val="PL"/>
      </w:pPr>
      <w:r>
        <w:t xml:space="preserve">      &lt;xs:element name="</w:t>
      </w:r>
      <w:r>
        <w:rPr>
          <w:lang w:eastAsia="zh-CN"/>
        </w:rPr>
        <w:t>PIN-</w:t>
      </w:r>
      <w:r w:rsidRPr="00E8482F">
        <w:rPr>
          <w:lang w:eastAsia="zh-CN"/>
        </w:rPr>
        <w:t>traffic</w:t>
      </w:r>
      <w:r>
        <w:rPr>
          <w:lang w:eastAsia="zh-CN"/>
        </w:rPr>
        <w:t>-</w:t>
      </w:r>
      <w:r w:rsidRPr="00E8482F">
        <w:rPr>
          <w:lang w:eastAsia="zh-CN"/>
        </w:rPr>
        <w:t>descriptor</w:t>
      </w:r>
      <w:r>
        <w:rPr>
          <w:lang w:eastAsia="zh-CN"/>
        </w:rPr>
        <w:t>-content</w:t>
      </w:r>
      <w:r>
        <w:t>" type="xs:string"/&gt;</w:t>
      </w:r>
    </w:p>
    <w:p w14:paraId="3BBD86AA" w14:textId="77777777" w:rsidR="00AE00BA" w:rsidRDefault="00AE00BA" w:rsidP="00AE00BA">
      <w:pPr>
        <w:pStyle w:val="PL"/>
      </w:pPr>
      <w:r>
        <w:t xml:space="preserve">      &lt;xs:element name="anyExt" type="pinapp:anyExtType" minOccurs="0"/&gt;</w:t>
      </w:r>
    </w:p>
    <w:p w14:paraId="70E408CA" w14:textId="77777777" w:rsidR="00AE00BA" w:rsidRDefault="00AE00BA" w:rsidP="00AE00BA">
      <w:pPr>
        <w:pStyle w:val="PL"/>
      </w:pPr>
      <w:r>
        <w:t xml:space="preserve">      &lt;xs:any namespace="##other" processContents="lax" minOccurs="0" maxOccurs="unbounded"/&gt;</w:t>
      </w:r>
    </w:p>
    <w:p w14:paraId="77320FD6" w14:textId="77777777" w:rsidR="00AE00BA" w:rsidRDefault="00AE00BA" w:rsidP="00AE00BA">
      <w:pPr>
        <w:pStyle w:val="PL"/>
      </w:pPr>
      <w:r>
        <w:t xml:space="preserve">    &lt;/xs:sequence&gt;</w:t>
      </w:r>
    </w:p>
    <w:p w14:paraId="569678A8" w14:textId="77777777" w:rsidR="00AE00BA" w:rsidRDefault="00AE00BA" w:rsidP="00AE00BA">
      <w:pPr>
        <w:pStyle w:val="PL"/>
      </w:pPr>
      <w:r>
        <w:t xml:space="preserve">    &lt;xs:anyAttribute namespace="##any" processContents="lax"/&gt;</w:t>
      </w:r>
    </w:p>
    <w:p w14:paraId="659F9EDE" w14:textId="77777777" w:rsidR="00AE00BA" w:rsidRDefault="00AE00BA" w:rsidP="00AE00BA">
      <w:pPr>
        <w:pStyle w:val="PL"/>
      </w:pPr>
      <w:r>
        <w:t xml:space="preserve">  &lt;/xs:complexType&gt;</w:t>
      </w:r>
    </w:p>
    <w:p w14:paraId="379EA2AF" w14:textId="77777777" w:rsidR="00AE00BA" w:rsidRDefault="00AE00BA" w:rsidP="00AE00BA">
      <w:pPr>
        <w:pStyle w:val="PL"/>
      </w:pPr>
    </w:p>
    <w:p w14:paraId="5BD3ECF6" w14:textId="77777777" w:rsidR="00AE00BA" w:rsidRDefault="00AE00BA" w:rsidP="00AE00BA">
      <w:pPr>
        <w:pStyle w:val="PL"/>
        <w:rPr>
          <w:lang w:eastAsia="en-GB"/>
        </w:rPr>
      </w:pPr>
      <w:r>
        <w:t xml:space="preserve">  &lt;xs:complexType name="PIN-Packet-Filter"&gt;</w:t>
      </w:r>
    </w:p>
    <w:p w14:paraId="6C368DF4" w14:textId="77777777" w:rsidR="00AE00BA" w:rsidRDefault="00AE00BA" w:rsidP="00AE00BA">
      <w:pPr>
        <w:pStyle w:val="PL"/>
      </w:pPr>
      <w:r>
        <w:t xml:space="preserve">    &lt;xs:sequence&gt;</w:t>
      </w:r>
    </w:p>
    <w:p w14:paraId="03F0BBC3" w14:textId="77777777" w:rsidR="00AE00BA" w:rsidRDefault="00AE00BA" w:rsidP="00AE00BA">
      <w:pPr>
        <w:pStyle w:val="PL"/>
      </w:pPr>
      <w:r>
        <w:t xml:space="preserve">      &lt;xs:element name="packet-filter-direction" type="xs:integer"/&gt;</w:t>
      </w:r>
    </w:p>
    <w:p w14:paraId="455FCD87" w14:textId="77777777" w:rsidR="00AE00BA" w:rsidRDefault="00AE00BA" w:rsidP="00AE00BA">
      <w:pPr>
        <w:pStyle w:val="PL"/>
      </w:pPr>
      <w:r>
        <w:t xml:space="preserve">      &lt;xs:element name="packet-filter-identifier" type="xs:string"/&gt;</w:t>
      </w:r>
    </w:p>
    <w:p w14:paraId="075C9BE6" w14:textId="77777777" w:rsidR="00AE00BA" w:rsidRDefault="00AE00BA" w:rsidP="00AE00BA">
      <w:pPr>
        <w:pStyle w:val="PL"/>
      </w:pPr>
      <w:r>
        <w:t xml:space="preserve">      &lt;xs:element name="length-of-the-packet-filter-contents" type="xs:integer"/&gt;</w:t>
      </w:r>
    </w:p>
    <w:p w14:paraId="06D57098" w14:textId="77777777" w:rsidR="00AE00BA" w:rsidRDefault="00AE00BA" w:rsidP="00AE00BA">
      <w:pPr>
        <w:pStyle w:val="PL"/>
      </w:pPr>
      <w:r>
        <w:t xml:space="preserve">      &lt;xs:element name="packet-filter-contents" type="xs:string"/&gt;</w:t>
      </w:r>
    </w:p>
    <w:p w14:paraId="454D26E0" w14:textId="77777777" w:rsidR="00AE00BA" w:rsidRDefault="00AE00BA" w:rsidP="00AE00BA">
      <w:pPr>
        <w:pStyle w:val="PL"/>
      </w:pPr>
      <w:r>
        <w:t xml:space="preserve">      &lt;xs:element name="anyExt" type="pinapp:anyExtType" minOccurs="0"/&gt;</w:t>
      </w:r>
    </w:p>
    <w:p w14:paraId="3BD926EF" w14:textId="77777777" w:rsidR="00AE00BA" w:rsidRDefault="00AE00BA" w:rsidP="00AE00BA">
      <w:pPr>
        <w:pStyle w:val="PL"/>
      </w:pPr>
      <w:r>
        <w:t xml:space="preserve">      &lt;xs:any namespace="##other" processContents="lax" minOccurs="0" maxOccurs="unbounded"/&gt;</w:t>
      </w:r>
    </w:p>
    <w:p w14:paraId="14B76436" w14:textId="77777777" w:rsidR="00AE00BA" w:rsidRDefault="00AE00BA" w:rsidP="00AE00BA">
      <w:pPr>
        <w:pStyle w:val="PL"/>
      </w:pPr>
      <w:r>
        <w:t xml:space="preserve">    &lt;/xs:sequence&gt;</w:t>
      </w:r>
    </w:p>
    <w:p w14:paraId="5A8C26BC" w14:textId="77777777" w:rsidR="00AE00BA" w:rsidRDefault="00AE00BA" w:rsidP="00AE00BA">
      <w:pPr>
        <w:pStyle w:val="PL"/>
      </w:pPr>
      <w:r>
        <w:t xml:space="preserve">    &lt;xs:anyAttribute namespace="##any" processContents="lax"/&gt;</w:t>
      </w:r>
    </w:p>
    <w:p w14:paraId="4DB6E033" w14:textId="77777777" w:rsidR="00AE00BA" w:rsidRDefault="00AE00BA" w:rsidP="00AE00BA">
      <w:pPr>
        <w:pStyle w:val="PL"/>
      </w:pPr>
      <w:r>
        <w:t xml:space="preserve">  &lt;/xs:complexType&gt;</w:t>
      </w:r>
    </w:p>
    <w:p w14:paraId="7BC3DF90" w14:textId="77777777" w:rsidR="00AE00BA" w:rsidRDefault="00AE00BA" w:rsidP="00AE00BA">
      <w:pPr>
        <w:pStyle w:val="PL"/>
      </w:pPr>
    </w:p>
    <w:p w14:paraId="24648BC1" w14:textId="77777777" w:rsidR="00AE00BA" w:rsidRDefault="00AE00BA" w:rsidP="00AE00BA">
      <w:pPr>
        <w:pStyle w:val="PL"/>
        <w:rPr>
          <w:lang w:eastAsia="en-GB"/>
        </w:rPr>
      </w:pPr>
      <w:r>
        <w:t xml:space="preserve">  &lt;xs:complexType name="PinComCreAcc-info"&gt;</w:t>
      </w:r>
    </w:p>
    <w:p w14:paraId="40522914" w14:textId="77777777" w:rsidR="00AE00BA" w:rsidRDefault="00AE00BA" w:rsidP="00AE00BA">
      <w:pPr>
        <w:pStyle w:val="PL"/>
      </w:pPr>
      <w:r>
        <w:t xml:space="preserve">    &lt;xs:sequence&gt;</w:t>
      </w:r>
    </w:p>
    <w:p w14:paraId="2AFEC66C" w14:textId="77777777" w:rsidR="00AE00BA" w:rsidRDefault="00AE00BA" w:rsidP="00AE00BA">
      <w:pPr>
        <w:pStyle w:val="PL"/>
      </w:pPr>
      <w:r>
        <w:t xml:space="preserve">      &lt;xs:element name="pin-accepted-qos" type="xs:hexBinary"/&gt;</w:t>
      </w:r>
    </w:p>
    <w:p w14:paraId="0B0EF521" w14:textId="77777777" w:rsidR="00AE00BA" w:rsidRPr="00206E3C" w:rsidRDefault="00AE00BA" w:rsidP="00AE00BA">
      <w:pPr>
        <w:pStyle w:val="PL"/>
      </w:pPr>
      <w:r>
        <w:t xml:space="preserve">      &lt;xs:element name="</w:t>
      </w:r>
      <w:r>
        <w:rPr>
          <w:lang w:eastAsia="zh-CN"/>
        </w:rPr>
        <w:t>pin-communication-flow-id</w:t>
      </w:r>
      <w:r>
        <w:t>" type="xs:string"/&gt;</w:t>
      </w:r>
    </w:p>
    <w:p w14:paraId="57DEA8EF" w14:textId="77777777" w:rsidR="00AE00BA" w:rsidRDefault="00AE00BA" w:rsidP="00AE00BA">
      <w:pPr>
        <w:pStyle w:val="PL"/>
      </w:pPr>
      <w:r>
        <w:t xml:space="preserve">      &lt;xs:element name="anyExt" type="pinapp:anyExtType" minOccurs="0"/&gt;</w:t>
      </w:r>
    </w:p>
    <w:p w14:paraId="1403D0A3" w14:textId="77777777" w:rsidR="00AE00BA" w:rsidRDefault="00AE00BA" w:rsidP="00AE00BA">
      <w:pPr>
        <w:pStyle w:val="PL"/>
      </w:pPr>
      <w:r>
        <w:t xml:space="preserve">      &lt;xs:any namespace="##other" processContents="lax" minOccurs="0" maxOccurs="unbounded"/&gt;</w:t>
      </w:r>
    </w:p>
    <w:p w14:paraId="7167C1B2" w14:textId="77777777" w:rsidR="00AE00BA" w:rsidRDefault="00AE00BA" w:rsidP="00AE00BA">
      <w:pPr>
        <w:pStyle w:val="PL"/>
      </w:pPr>
      <w:r>
        <w:t xml:space="preserve">    &lt;/xs:sequence&gt;</w:t>
      </w:r>
    </w:p>
    <w:p w14:paraId="347ECA9E" w14:textId="77777777" w:rsidR="00AE00BA" w:rsidRDefault="00AE00BA" w:rsidP="00AE00BA">
      <w:pPr>
        <w:pStyle w:val="PL"/>
      </w:pPr>
      <w:r>
        <w:t xml:space="preserve">    &lt;xs:anyAttribute namespace="##any" processContents="lax"/&gt;</w:t>
      </w:r>
    </w:p>
    <w:p w14:paraId="7F2FDA19" w14:textId="77777777" w:rsidR="00AE00BA" w:rsidRDefault="00AE00BA" w:rsidP="00AE00BA">
      <w:pPr>
        <w:pStyle w:val="PL"/>
      </w:pPr>
      <w:r>
        <w:t xml:space="preserve">  &lt;/xs:complexType&gt;</w:t>
      </w:r>
    </w:p>
    <w:p w14:paraId="69CEF4F4" w14:textId="77777777" w:rsidR="00AE00BA" w:rsidRDefault="00AE00BA" w:rsidP="00AE00BA">
      <w:pPr>
        <w:pStyle w:val="PL"/>
      </w:pPr>
    </w:p>
    <w:p w14:paraId="439828DB" w14:textId="77777777" w:rsidR="00AE00BA" w:rsidRDefault="00AE00BA" w:rsidP="00AE00BA">
      <w:pPr>
        <w:pStyle w:val="PL"/>
        <w:rPr>
          <w:lang w:eastAsia="en-GB"/>
        </w:rPr>
      </w:pPr>
      <w:r>
        <w:t xml:space="preserve">  &lt;xs:complexType name="PinComCreRej-info"&gt;</w:t>
      </w:r>
    </w:p>
    <w:p w14:paraId="3F6428D5" w14:textId="77777777" w:rsidR="00AE00BA" w:rsidRDefault="00AE00BA" w:rsidP="00AE00BA">
      <w:pPr>
        <w:pStyle w:val="PL"/>
      </w:pPr>
      <w:r>
        <w:t xml:space="preserve">    &lt;xs:sequence&gt;</w:t>
      </w:r>
    </w:p>
    <w:p w14:paraId="007F53F7" w14:textId="77777777" w:rsidR="00AE00BA" w:rsidRDefault="00AE00BA" w:rsidP="00AE00BA">
      <w:pPr>
        <w:pStyle w:val="PL"/>
      </w:pPr>
      <w:r>
        <w:t xml:space="preserve">      &lt;xs:element name="cause" type="xs:integer"/&gt;</w:t>
      </w:r>
    </w:p>
    <w:p w14:paraId="2FC4E361" w14:textId="77777777" w:rsidR="00AE00BA" w:rsidRDefault="00AE00BA" w:rsidP="00AE00BA">
      <w:pPr>
        <w:pStyle w:val="PL"/>
      </w:pPr>
      <w:r>
        <w:t xml:space="preserve">      &lt;xs:element name="anyExt" type="pinapp:anyExtType" minOccurs="0"/&gt;</w:t>
      </w:r>
    </w:p>
    <w:p w14:paraId="2F53C001" w14:textId="77777777" w:rsidR="00AE00BA" w:rsidRDefault="00AE00BA" w:rsidP="00AE00BA">
      <w:pPr>
        <w:pStyle w:val="PL"/>
      </w:pPr>
      <w:r>
        <w:t xml:space="preserve">      &lt;xs:any namespace="##other" processContents="lax" minOccurs="0" maxOccurs="unbounded"/&gt;</w:t>
      </w:r>
    </w:p>
    <w:p w14:paraId="3AF9BB72" w14:textId="77777777" w:rsidR="00AE00BA" w:rsidRDefault="00AE00BA" w:rsidP="00AE00BA">
      <w:pPr>
        <w:pStyle w:val="PL"/>
      </w:pPr>
      <w:r>
        <w:t xml:space="preserve">    &lt;/xs:sequence&gt;</w:t>
      </w:r>
    </w:p>
    <w:p w14:paraId="1998D4C7" w14:textId="77777777" w:rsidR="00AE00BA" w:rsidRDefault="00AE00BA" w:rsidP="00AE00BA">
      <w:pPr>
        <w:pStyle w:val="PL"/>
      </w:pPr>
      <w:r>
        <w:t xml:space="preserve">    &lt;xs:anyAttribute namespace="##any" processContents="lax"/&gt;</w:t>
      </w:r>
    </w:p>
    <w:p w14:paraId="172795AF" w14:textId="77777777" w:rsidR="00AE00BA" w:rsidRDefault="00AE00BA" w:rsidP="00AE00BA">
      <w:pPr>
        <w:pStyle w:val="PL"/>
      </w:pPr>
      <w:r>
        <w:t xml:space="preserve">  &lt;/xs:complexType&gt;</w:t>
      </w:r>
    </w:p>
    <w:p w14:paraId="64A627AC" w14:textId="77777777" w:rsidR="00AE00BA" w:rsidRDefault="00AE00BA" w:rsidP="00AE00BA">
      <w:pPr>
        <w:pStyle w:val="PL"/>
      </w:pPr>
    </w:p>
    <w:p w14:paraId="554CEE2A" w14:textId="77777777" w:rsidR="00AE00BA" w:rsidRDefault="00AE00BA" w:rsidP="00AE00BA">
      <w:pPr>
        <w:pStyle w:val="PL"/>
        <w:rPr>
          <w:lang w:eastAsia="en-GB"/>
        </w:rPr>
      </w:pPr>
      <w:r>
        <w:t xml:space="preserve">  &lt;xs:complexType name="PinComUpdReq-info"&gt;</w:t>
      </w:r>
    </w:p>
    <w:p w14:paraId="0359A4B1" w14:textId="77777777" w:rsidR="00AE00BA" w:rsidRDefault="00AE00BA" w:rsidP="00AE00BA">
      <w:pPr>
        <w:pStyle w:val="PL"/>
      </w:pPr>
      <w:r>
        <w:t xml:space="preserve">    &lt;xs:sequence&gt;</w:t>
      </w:r>
    </w:p>
    <w:p w14:paraId="210FCF34" w14:textId="77777777" w:rsidR="00AE00BA" w:rsidRDefault="00AE00BA" w:rsidP="00AE00BA">
      <w:pPr>
        <w:pStyle w:val="PL"/>
      </w:pPr>
      <w:r>
        <w:lastRenderedPageBreak/>
        <w:t xml:space="preserve">      &lt;xs:element name="pin-id" type="xs:string"/&gt;</w:t>
      </w:r>
    </w:p>
    <w:p w14:paraId="768CBA81" w14:textId="77777777" w:rsidR="00AE00BA" w:rsidRDefault="00AE00BA" w:rsidP="00AE00BA">
      <w:pPr>
        <w:pStyle w:val="PL"/>
      </w:pPr>
      <w:r>
        <w:t xml:space="preserve">      &lt;xs:element name="ue-id" type="xs:string"/&gt;</w:t>
      </w:r>
    </w:p>
    <w:p w14:paraId="0FDBE50C" w14:textId="77777777" w:rsidR="00AE00BA" w:rsidRDefault="00AE00BA" w:rsidP="00AE00BA">
      <w:pPr>
        <w:pStyle w:val="PL"/>
      </w:pPr>
      <w:r>
        <w:t xml:space="preserve">      &lt;xs:element name="security-credentials" type="xs:string"/&gt;</w:t>
      </w:r>
    </w:p>
    <w:p w14:paraId="01EEAC58" w14:textId="77777777" w:rsidR="00AE00BA" w:rsidRDefault="00AE00BA" w:rsidP="00AE00BA">
      <w:pPr>
        <w:pStyle w:val="PL"/>
      </w:pPr>
      <w:r>
        <w:t xml:space="preserve">      &lt;xs:element name="</w:t>
      </w:r>
      <w:r>
        <w:rPr>
          <w:lang w:eastAsia="zh-CN"/>
        </w:rPr>
        <w:t>pin-</w:t>
      </w:r>
      <w:r>
        <w:t>traffic-descriptor" type="pinapp:PIN-Traffic-Descriptor"</w:t>
      </w:r>
      <w:r w:rsidRPr="00017766">
        <w:t xml:space="preserve"> </w:t>
      </w:r>
      <w:r>
        <w:t>minOccurs="1" maxOccurs="unbounded"/&gt;</w:t>
      </w:r>
    </w:p>
    <w:p w14:paraId="3C565B2D" w14:textId="77777777" w:rsidR="00AE00BA" w:rsidRDefault="00AE00BA" w:rsidP="00AE00BA">
      <w:pPr>
        <w:pStyle w:val="PL"/>
      </w:pPr>
      <w:r>
        <w:t xml:space="preserve">      &lt;xs:element name="pin-packet-filter" type="pinapp:PIN-Packet-Filter"</w:t>
      </w:r>
      <w:r w:rsidRPr="00017766">
        <w:t xml:space="preserve"> </w:t>
      </w:r>
      <w:r>
        <w:t>minOccurs="1"</w:t>
      </w:r>
      <w:r w:rsidRPr="00EC36E1">
        <w:t xml:space="preserve"> </w:t>
      </w:r>
      <w:r>
        <w:t>maxOccurs="unbounded"/&gt;</w:t>
      </w:r>
    </w:p>
    <w:p w14:paraId="57F49175" w14:textId="77777777" w:rsidR="00AE00BA" w:rsidRDefault="00AE00BA" w:rsidP="00AE00BA">
      <w:pPr>
        <w:pStyle w:val="PL"/>
      </w:pPr>
      <w:r>
        <w:t xml:space="preserve">      &lt;xs:element name="</w:t>
      </w:r>
      <w:r>
        <w:rPr>
          <w:lang w:eastAsia="zh-CN"/>
        </w:rPr>
        <w:t>pin-requested-qos</w:t>
      </w:r>
      <w:r>
        <w:t>" type="xs:hexBinary"</w:t>
      </w:r>
      <w:r w:rsidRPr="002F145E">
        <w:t xml:space="preserve"> </w:t>
      </w:r>
      <w:r>
        <w:t>minOccurs="0"/&gt;</w:t>
      </w:r>
    </w:p>
    <w:p w14:paraId="5C7D2A9E" w14:textId="77777777" w:rsidR="00AE00BA" w:rsidRDefault="00AE00BA" w:rsidP="00AE00BA">
      <w:pPr>
        <w:pStyle w:val="PL"/>
      </w:pPr>
      <w:r>
        <w:t xml:space="preserve">      &lt;xs:element name="</w:t>
      </w:r>
      <w:r>
        <w:rPr>
          <w:lang w:eastAsia="zh-CN"/>
        </w:rPr>
        <w:t>ue-address</w:t>
      </w:r>
      <w:r>
        <w:t>" type="xs:string"</w:t>
      </w:r>
      <w:r w:rsidRPr="002F145E">
        <w:t xml:space="preserve"> </w:t>
      </w:r>
      <w:r>
        <w:t>minOccurs="0"/&gt;</w:t>
      </w:r>
    </w:p>
    <w:p w14:paraId="48D8C591" w14:textId="77777777" w:rsidR="00AE00BA" w:rsidRDefault="00AE00BA" w:rsidP="00AE00BA">
      <w:pPr>
        <w:pStyle w:val="PL"/>
      </w:pPr>
      <w:r>
        <w:t xml:space="preserve">      &lt;xs:element name="anyExt" type="pinapp:anyExtType" minOccurs="0"/&gt;</w:t>
      </w:r>
    </w:p>
    <w:p w14:paraId="3F20212B" w14:textId="77777777" w:rsidR="00AE00BA" w:rsidRDefault="00AE00BA" w:rsidP="00AE00BA">
      <w:pPr>
        <w:pStyle w:val="PL"/>
      </w:pPr>
      <w:r>
        <w:t xml:space="preserve">      &lt;xs:any namespace="##other" processContents="lax" minOccurs="0" maxOccurs="unbounded"/&gt;</w:t>
      </w:r>
    </w:p>
    <w:p w14:paraId="4EA55220" w14:textId="77777777" w:rsidR="00AE00BA" w:rsidRDefault="00AE00BA" w:rsidP="00AE00BA">
      <w:pPr>
        <w:pStyle w:val="PL"/>
      </w:pPr>
      <w:r>
        <w:t xml:space="preserve">    &lt;/xs:sequence&gt;</w:t>
      </w:r>
    </w:p>
    <w:p w14:paraId="374C77DB" w14:textId="77777777" w:rsidR="00AE00BA" w:rsidRDefault="00AE00BA" w:rsidP="00AE00BA">
      <w:pPr>
        <w:pStyle w:val="PL"/>
      </w:pPr>
      <w:r>
        <w:t xml:space="preserve">    &lt;xs:anyAttribute namespace="##any" processContents="lax"/&gt;</w:t>
      </w:r>
    </w:p>
    <w:p w14:paraId="0B9EEB6C" w14:textId="77777777" w:rsidR="00AE00BA" w:rsidRDefault="00AE00BA" w:rsidP="00AE00BA">
      <w:pPr>
        <w:pStyle w:val="PL"/>
      </w:pPr>
      <w:r>
        <w:t xml:space="preserve">  &lt;/xs:complexType&gt;</w:t>
      </w:r>
    </w:p>
    <w:p w14:paraId="6ABA400F" w14:textId="77777777" w:rsidR="00AE00BA" w:rsidRDefault="00AE00BA" w:rsidP="00AE00BA">
      <w:pPr>
        <w:pStyle w:val="PL"/>
      </w:pPr>
    </w:p>
    <w:p w14:paraId="063877A3" w14:textId="77777777" w:rsidR="00AE00BA" w:rsidRDefault="00AE00BA" w:rsidP="00AE00BA">
      <w:pPr>
        <w:pStyle w:val="PL"/>
        <w:rPr>
          <w:lang w:eastAsia="en-GB"/>
        </w:rPr>
      </w:pPr>
      <w:r>
        <w:t xml:space="preserve">  &lt;xs:complexType name="PinComUpdAcc-info"&gt;</w:t>
      </w:r>
    </w:p>
    <w:p w14:paraId="3F52692E" w14:textId="77777777" w:rsidR="00AE00BA" w:rsidRDefault="00AE00BA" w:rsidP="00AE00BA">
      <w:pPr>
        <w:pStyle w:val="PL"/>
      </w:pPr>
      <w:r>
        <w:t xml:space="preserve">    &lt;xs:sequence&gt;</w:t>
      </w:r>
    </w:p>
    <w:p w14:paraId="5799CFB1" w14:textId="77777777" w:rsidR="00AE00BA" w:rsidRDefault="00AE00BA" w:rsidP="00AE00BA">
      <w:pPr>
        <w:pStyle w:val="PL"/>
      </w:pPr>
      <w:r>
        <w:t xml:space="preserve">      &lt;xs:element name="pin-accepted-qos" type="xs:hexBinary"/&gt;</w:t>
      </w:r>
    </w:p>
    <w:p w14:paraId="42C1AC2A" w14:textId="77777777" w:rsidR="00AE00BA" w:rsidRPr="00206E3C" w:rsidRDefault="00AE00BA" w:rsidP="00AE00BA">
      <w:pPr>
        <w:pStyle w:val="PL"/>
      </w:pPr>
      <w:r>
        <w:t xml:space="preserve">      &lt;xs:element name="</w:t>
      </w:r>
      <w:r>
        <w:rPr>
          <w:lang w:eastAsia="zh-CN"/>
        </w:rPr>
        <w:t>pin-communication-flow-id</w:t>
      </w:r>
      <w:r>
        <w:t>" type="xs:string"/&gt;</w:t>
      </w:r>
    </w:p>
    <w:p w14:paraId="1AF6B28F" w14:textId="77777777" w:rsidR="00AE00BA" w:rsidRDefault="00AE00BA" w:rsidP="00AE00BA">
      <w:pPr>
        <w:pStyle w:val="PL"/>
      </w:pPr>
      <w:r>
        <w:t xml:space="preserve">      &lt;xs:element name="anyExt" type="pinapp:anyExtType" minOccurs="0"/&gt;</w:t>
      </w:r>
    </w:p>
    <w:p w14:paraId="052CCFA0" w14:textId="77777777" w:rsidR="00AE00BA" w:rsidRDefault="00AE00BA" w:rsidP="00AE00BA">
      <w:pPr>
        <w:pStyle w:val="PL"/>
      </w:pPr>
      <w:r>
        <w:t xml:space="preserve">      &lt;xs:any namespace="##other" processContents="lax" minOccurs="0" maxOccurs="unbounded"/&gt;</w:t>
      </w:r>
    </w:p>
    <w:p w14:paraId="2325DF08" w14:textId="77777777" w:rsidR="00AE00BA" w:rsidRDefault="00AE00BA" w:rsidP="00AE00BA">
      <w:pPr>
        <w:pStyle w:val="PL"/>
      </w:pPr>
      <w:r>
        <w:t xml:space="preserve">    &lt;/xs:sequence&gt;</w:t>
      </w:r>
    </w:p>
    <w:p w14:paraId="7EE9E854" w14:textId="77777777" w:rsidR="00AE00BA" w:rsidRDefault="00AE00BA" w:rsidP="00AE00BA">
      <w:pPr>
        <w:pStyle w:val="PL"/>
      </w:pPr>
      <w:r>
        <w:t xml:space="preserve">    &lt;xs:anyAttribute namespace="##any" processContents="lax"/&gt;</w:t>
      </w:r>
    </w:p>
    <w:p w14:paraId="6E82E815" w14:textId="77777777" w:rsidR="00AE00BA" w:rsidRDefault="00AE00BA" w:rsidP="00AE00BA">
      <w:pPr>
        <w:pStyle w:val="PL"/>
      </w:pPr>
      <w:r>
        <w:t xml:space="preserve">  &lt;/xs:complexType&gt;</w:t>
      </w:r>
    </w:p>
    <w:p w14:paraId="2F0E5A5A" w14:textId="77777777" w:rsidR="00AE00BA" w:rsidRDefault="00AE00BA" w:rsidP="00AE00BA">
      <w:pPr>
        <w:pStyle w:val="PL"/>
      </w:pPr>
    </w:p>
    <w:p w14:paraId="54ACF7C0" w14:textId="77777777" w:rsidR="00AE00BA" w:rsidRDefault="00AE00BA" w:rsidP="00AE00BA">
      <w:pPr>
        <w:pStyle w:val="PL"/>
        <w:rPr>
          <w:lang w:eastAsia="en-GB"/>
        </w:rPr>
      </w:pPr>
      <w:r>
        <w:t xml:space="preserve">  &lt;xs:complexType name="PinComUpdRej-info"&gt;</w:t>
      </w:r>
    </w:p>
    <w:p w14:paraId="0AA95E6A" w14:textId="77777777" w:rsidR="00AE00BA" w:rsidRDefault="00AE00BA" w:rsidP="00AE00BA">
      <w:pPr>
        <w:pStyle w:val="PL"/>
      </w:pPr>
      <w:r>
        <w:t xml:space="preserve">    &lt;xs:sequence&gt;</w:t>
      </w:r>
    </w:p>
    <w:p w14:paraId="1E97BDEF" w14:textId="77777777" w:rsidR="00AE00BA" w:rsidRDefault="00AE00BA" w:rsidP="00AE00BA">
      <w:pPr>
        <w:pStyle w:val="PL"/>
      </w:pPr>
      <w:r>
        <w:t xml:space="preserve">      &lt;xs:element name="cause" type="xs:integer"/&gt;</w:t>
      </w:r>
    </w:p>
    <w:p w14:paraId="3E5E40DB" w14:textId="77777777" w:rsidR="00AE00BA" w:rsidRDefault="00AE00BA" w:rsidP="00AE00BA">
      <w:pPr>
        <w:pStyle w:val="PL"/>
      </w:pPr>
      <w:r>
        <w:t xml:space="preserve">      &lt;xs:element name="anyExt" type="pinapp:anyExtType" minOccurs="0"/&gt;</w:t>
      </w:r>
    </w:p>
    <w:p w14:paraId="40EAF2E4" w14:textId="77777777" w:rsidR="00AE00BA" w:rsidRDefault="00AE00BA" w:rsidP="00AE00BA">
      <w:pPr>
        <w:pStyle w:val="PL"/>
      </w:pPr>
      <w:r>
        <w:t xml:space="preserve">      &lt;xs:any namespace="##other" processContents="lax" minOccurs="0" maxOccurs="unbounded"/&gt;</w:t>
      </w:r>
    </w:p>
    <w:p w14:paraId="1074ECCC" w14:textId="77777777" w:rsidR="00AE00BA" w:rsidRDefault="00AE00BA" w:rsidP="00AE00BA">
      <w:pPr>
        <w:pStyle w:val="PL"/>
      </w:pPr>
      <w:r>
        <w:t xml:space="preserve">    &lt;/xs:sequence&gt;</w:t>
      </w:r>
    </w:p>
    <w:p w14:paraId="70AD0B06" w14:textId="77777777" w:rsidR="00AE00BA" w:rsidRDefault="00AE00BA" w:rsidP="00AE00BA">
      <w:pPr>
        <w:pStyle w:val="PL"/>
      </w:pPr>
      <w:r>
        <w:t xml:space="preserve">    &lt;xs:anyAttribute namespace="##any" processContents="lax"/&gt;</w:t>
      </w:r>
    </w:p>
    <w:p w14:paraId="398CD8DF" w14:textId="77777777" w:rsidR="00AE00BA" w:rsidRDefault="00AE00BA" w:rsidP="00AE00BA">
      <w:pPr>
        <w:pStyle w:val="PL"/>
      </w:pPr>
      <w:r>
        <w:t xml:space="preserve">  &lt;/xs:complexType&gt;</w:t>
      </w:r>
    </w:p>
    <w:p w14:paraId="6B68A7DE" w14:textId="77777777" w:rsidR="00AE00BA" w:rsidRDefault="00AE00BA" w:rsidP="00AE00BA">
      <w:pPr>
        <w:pStyle w:val="PL"/>
      </w:pPr>
    </w:p>
    <w:p w14:paraId="28FCED15" w14:textId="77777777" w:rsidR="00AE00BA" w:rsidRDefault="00AE00BA" w:rsidP="00AE00BA">
      <w:pPr>
        <w:pStyle w:val="PL"/>
        <w:rPr>
          <w:lang w:eastAsia="en-GB"/>
        </w:rPr>
      </w:pPr>
      <w:r>
        <w:t xml:space="preserve">  &lt;xs:complexType name="PinComDelReq-info"&gt;</w:t>
      </w:r>
    </w:p>
    <w:p w14:paraId="0A1FF4CE" w14:textId="77777777" w:rsidR="00AE00BA" w:rsidRDefault="00AE00BA" w:rsidP="00AE00BA">
      <w:pPr>
        <w:pStyle w:val="PL"/>
      </w:pPr>
      <w:r>
        <w:t xml:space="preserve">    &lt;xs:sequence&gt;</w:t>
      </w:r>
    </w:p>
    <w:p w14:paraId="06FF42D4" w14:textId="77777777" w:rsidR="00AE00BA" w:rsidRDefault="00AE00BA" w:rsidP="00AE00BA">
      <w:pPr>
        <w:pStyle w:val="PL"/>
      </w:pPr>
      <w:r>
        <w:t xml:space="preserve">      &lt;xs:element name="pin-id" type="xs:string"/&gt;</w:t>
      </w:r>
    </w:p>
    <w:p w14:paraId="09B37724" w14:textId="77777777" w:rsidR="00AE00BA" w:rsidRDefault="00AE00BA" w:rsidP="00AE00BA">
      <w:pPr>
        <w:pStyle w:val="PL"/>
      </w:pPr>
      <w:r>
        <w:t xml:space="preserve">      &lt;xs:element name="ue-id" type="xs:string"/&gt;</w:t>
      </w:r>
    </w:p>
    <w:p w14:paraId="44EE556D" w14:textId="77777777" w:rsidR="00AE00BA" w:rsidRDefault="00AE00BA" w:rsidP="00AE00BA">
      <w:pPr>
        <w:pStyle w:val="PL"/>
      </w:pPr>
      <w:r>
        <w:t xml:space="preserve">      &lt;xs:element name="security-credentials" type="xs:string"/&gt;</w:t>
      </w:r>
    </w:p>
    <w:p w14:paraId="06501D07" w14:textId="77777777" w:rsidR="00AE00BA" w:rsidRPr="00346702" w:rsidRDefault="00AE00BA" w:rsidP="00AE00BA">
      <w:pPr>
        <w:pStyle w:val="PL"/>
      </w:pPr>
      <w:r>
        <w:t xml:space="preserve">      &lt;xs:element name="</w:t>
      </w:r>
      <w:r>
        <w:rPr>
          <w:lang w:eastAsia="zh-CN"/>
        </w:rPr>
        <w:t>pin-communication-flow-id</w:t>
      </w:r>
      <w:r>
        <w:t>" type="xs:string"/&gt;</w:t>
      </w:r>
    </w:p>
    <w:p w14:paraId="4A7654A2" w14:textId="77777777" w:rsidR="00AE00BA" w:rsidRDefault="00AE00BA" w:rsidP="00AE00BA">
      <w:pPr>
        <w:pStyle w:val="PL"/>
      </w:pPr>
      <w:r>
        <w:t xml:space="preserve">      &lt;xs:element name="anyExt" type="pinapp:anyExtType" minOccurs="0"/&gt;</w:t>
      </w:r>
    </w:p>
    <w:p w14:paraId="3899A272" w14:textId="77777777" w:rsidR="00AE00BA" w:rsidRDefault="00AE00BA" w:rsidP="00AE00BA">
      <w:pPr>
        <w:pStyle w:val="PL"/>
      </w:pPr>
      <w:r>
        <w:t xml:space="preserve">      &lt;xs:any namespace="##other" processContents="lax" minOccurs="0" maxOccurs="unbounded"/&gt;</w:t>
      </w:r>
    </w:p>
    <w:p w14:paraId="78F9AFD9" w14:textId="77777777" w:rsidR="00AE00BA" w:rsidRDefault="00AE00BA" w:rsidP="00AE00BA">
      <w:pPr>
        <w:pStyle w:val="PL"/>
      </w:pPr>
      <w:r>
        <w:t xml:space="preserve">    &lt;/xs:sequence&gt;</w:t>
      </w:r>
    </w:p>
    <w:p w14:paraId="1DDC2021" w14:textId="77777777" w:rsidR="00AE00BA" w:rsidRDefault="00AE00BA" w:rsidP="00AE00BA">
      <w:pPr>
        <w:pStyle w:val="PL"/>
      </w:pPr>
      <w:r>
        <w:t xml:space="preserve">    &lt;xs:anyAttribute namespace="##any" processContents="lax"/&gt;</w:t>
      </w:r>
    </w:p>
    <w:p w14:paraId="20C9550D" w14:textId="77777777" w:rsidR="00AE00BA" w:rsidRDefault="00AE00BA" w:rsidP="00AE00BA">
      <w:pPr>
        <w:pStyle w:val="PL"/>
      </w:pPr>
      <w:r>
        <w:t xml:space="preserve">  &lt;/xs:complexType&gt;</w:t>
      </w:r>
    </w:p>
    <w:p w14:paraId="66D09D00" w14:textId="77777777" w:rsidR="00AE00BA" w:rsidRDefault="00AE00BA" w:rsidP="00AE00BA">
      <w:pPr>
        <w:pStyle w:val="PL"/>
      </w:pPr>
    </w:p>
    <w:p w14:paraId="6C23FB90" w14:textId="77777777" w:rsidR="00AE00BA" w:rsidRDefault="00AE00BA" w:rsidP="00AE00BA">
      <w:pPr>
        <w:pStyle w:val="PL"/>
        <w:rPr>
          <w:lang w:eastAsia="en-GB"/>
        </w:rPr>
      </w:pPr>
      <w:r>
        <w:t xml:space="preserve">  &lt;xs:complexType name="PinComDelRej-info"&gt;</w:t>
      </w:r>
    </w:p>
    <w:p w14:paraId="3B76B91A" w14:textId="77777777" w:rsidR="00AE00BA" w:rsidRDefault="00AE00BA" w:rsidP="00AE00BA">
      <w:pPr>
        <w:pStyle w:val="PL"/>
      </w:pPr>
      <w:r>
        <w:t xml:space="preserve">    &lt;xs:sequence&gt;</w:t>
      </w:r>
    </w:p>
    <w:p w14:paraId="54A7E29A" w14:textId="77777777" w:rsidR="00AE00BA" w:rsidRDefault="00AE00BA" w:rsidP="00AE00BA">
      <w:pPr>
        <w:pStyle w:val="PL"/>
      </w:pPr>
      <w:r>
        <w:t xml:space="preserve">      &lt;xs:element name="cause" type="xs:integer"/&gt;</w:t>
      </w:r>
    </w:p>
    <w:p w14:paraId="47AD04B6" w14:textId="77777777" w:rsidR="00AE00BA" w:rsidRDefault="00AE00BA" w:rsidP="00AE00BA">
      <w:pPr>
        <w:pStyle w:val="PL"/>
      </w:pPr>
      <w:r>
        <w:t xml:space="preserve">      &lt;xs:element name="anyExt" type="pinapp:anyExtType" minOccurs="0"/&gt;</w:t>
      </w:r>
    </w:p>
    <w:p w14:paraId="539AA0FE" w14:textId="77777777" w:rsidR="00AE00BA" w:rsidRDefault="00AE00BA" w:rsidP="00AE00BA">
      <w:pPr>
        <w:pStyle w:val="PL"/>
      </w:pPr>
      <w:r>
        <w:t xml:space="preserve">      &lt;xs:any namespace="##other" processContents="lax" minOccurs="0" maxOccurs="unbounded"/&gt;</w:t>
      </w:r>
    </w:p>
    <w:p w14:paraId="6E1F192C" w14:textId="77777777" w:rsidR="00AE00BA" w:rsidRDefault="00AE00BA" w:rsidP="00AE00BA">
      <w:pPr>
        <w:pStyle w:val="PL"/>
      </w:pPr>
      <w:r>
        <w:t xml:space="preserve">    &lt;/xs:sequence&gt;</w:t>
      </w:r>
    </w:p>
    <w:p w14:paraId="3A159237" w14:textId="77777777" w:rsidR="00AE00BA" w:rsidRDefault="00AE00BA" w:rsidP="00AE00BA">
      <w:pPr>
        <w:pStyle w:val="PL"/>
      </w:pPr>
      <w:r>
        <w:t xml:space="preserve">    &lt;xs:anyAttribute namespace="##any" processContents="lax"/&gt;</w:t>
      </w:r>
    </w:p>
    <w:p w14:paraId="68970ABD" w14:textId="77777777" w:rsidR="00AE00BA" w:rsidRDefault="00AE00BA" w:rsidP="00AE00BA">
      <w:pPr>
        <w:pStyle w:val="PL"/>
      </w:pPr>
      <w:r>
        <w:t xml:space="preserve">  &lt;/xs:complexType&gt;</w:t>
      </w:r>
    </w:p>
    <w:p w14:paraId="0583EECC" w14:textId="77777777" w:rsidR="00AE00BA" w:rsidRDefault="00AE00BA" w:rsidP="00AE00BA">
      <w:pPr>
        <w:pStyle w:val="PL"/>
      </w:pPr>
    </w:p>
    <w:p w14:paraId="316CBE6F" w14:textId="77777777" w:rsidR="00AE00BA" w:rsidRDefault="00AE00BA" w:rsidP="00AE00BA">
      <w:pPr>
        <w:pStyle w:val="PL"/>
        <w:rPr>
          <w:lang w:eastAsia="en-GB"/>
        </w:rPr>
      </w:pPr>
      <w:r>
        <w:t xml:space="preserve">  &lt;xs:complexType name="PinSscReq-info"&gt;</w:t>
      </w:r>
    </w:p>
    <w:p w14:paraId="33D27640" w14:textId="77777777" w:rsidR="00AE00BA" w:rsidRDefault="00AE00BA" w:rsidP="00AE00BA">
      <w:pPr>
        <w:pStyle w:val="PL"/>
      </w:pPr>
      <w:r>
        <w:t xml:space="preserve">    &lt;xs:sequence&gt;</w:t>
      </w:r>
    </w:p>
    <w:p w14:paraId="2C0F4B7E" w14:textId="77777777" w:rsidR="00AE00BA" w:rsidRDefault="00AE00BA" w:rsidP="00AE00BA">
      <w:pPr>
        <w:pStyle w:val="PL"/>
      </w:pPr>
      <w:r>
        <w:t xml:space="preserve">      &lt;xs:element name="pin-management-client-identifier" type="xs:string"/&gt;</w:t>
      </w:r>
    </w:p>
    <w:p w14:paraId="61CFFD3C" w14:textId="77777777" w:rsidR="00AE00BA" w:rsidRDefault="00AE00BA" w:rsidP="00AE00BA">
      <w:pPr>
        <w:pStyle w:val="PL"/>
      </w:pPr>
      <w:r>
        <w:t xml:space="preserve">      &lt;xs:element name="security-credentials" type="xs:string"/&gt;</w:t>
      </w:r>
    </w:p>
    <w:p w14:paraId="0332C62F" w14:textId="77777777" w:rsidR="00AE00BA" w:rsidRDefault="00AE00BA" w:rsidP="00AE00BA">
      <w:pPr>
        <w:pStyle w:val="PL"/>
      </w:pPr>
      <w:r>
        <w:t xml:space="preserve">      &lt;xs:element name="pin-id" type="xs:string"/&gt;</w:t>
      </w:r>
    </w:p>
    <w:p w14:paraId="4DE9B551" w14:textId="77777777" w:rsidR="00AE00BA" w:rsidRDefault="00AE00BA" w:rsidP="00AE00BA">
      <w:pPr>
        <w:pStyle w:val="PL"/>
      </w:pPr>
      <w:r>
        <w:t xml:space="preserve">      &lt;xs:element name="application-server-identifier" type="xs:string"/&gt;</w:t>
      </w:r>
    </w:p>
    <w:p w14:paraId="19DDBFC5" w14:textId="77777777" w:rsidR="00AE00BA" w:rsidRDefault="00AE00BA" w:rsidP="00AE00BA">
      <w:pPr>
        <w:pStyle w:val="PL"/>
      </w:pPr>
      <w:r>
        <w:t xml:space="preserve">      &lt;xs:element name="application-client-identifier" type="xs:string"/&gt;</w:t>
      </w:r>
    </w:p>
    <w:p w14:paraId="6B129CCA" w14:textId="77777777" w:rsidR="00AE00BA" w:rsidRDefault="00AE00BA" w:rsidP="00AE00BA">
      <w:pPr>
        <w:pStyle w:val="PL"/>
      </w:pPr>
      <w:r>
        <w:t xml:space="preserve">      &lt;xs:element name="target-pin-client-identifier" type="xs:string"/&gt;</w:t>
      </w:r>
    </w:p>
    <w:p w14:paraId="4415E260" w14:textId="77777777" w:rsidR="00AE00BA" w:rsidRDefault="00AE00BA" w:rsidP="00AE00BA">
      <w:pPr>
        <w:pStyle w:val="PL"/>
      </w:pPr>
      <w:r>
        <w:t xml:space="preserve">      &lt;xs:element name="application-traffic-identifier" type="xs:string"/&gt;</w:t>
      </w:r>
    </w:p>
    <w:p w14:paraId="169A536C" w14:textId="77777777" w:rsidR="00AE00BA" w:rsidRDefault="00AE00BA" w:rsidP="00AE00BA">
      <w:pPr>
        <w:pStyle w:val="PL"/>
      </w:pPr>
      <w:r>
        <w:t xml:space="preserve">      &lt;xs:element name="</w:t>
      </w:r>
      <w:r>
        <w:rPr>
          <w:lang w:eastAsia="zh-CN"/>
        </w:rPr>
        <w:t>application-traffic-descriptor</w:t>
      </w:r>
      <w:r>
        <w:t>" type="pinapp:</w:t>
      </w:r>
      <w:r>
        <w:rPr>
          <w:lang w:eastAsia="zh-CN"/>
        </w:rPr>
        <w:t>Application-Session-Descriptor</w:t>
      </w:r>
      <w:r>
        <w:t>"</w:t>
      </w:r>
      <w:r w:rsidRPr="00B87C14">
        <w:t xml:space="preserve"> </w:t>
      </w:r>
      <w:r>
        <w:t>minOccurs="0"/&gt;</w:t>
      </w:r>
    </w:p>
    <w:p w14:paraId="397F01D8" w14:textId="77777777" w:rsidR="00AE00BA" w:rsidRDefault="00AE00BA" w:rsidP="00AE00BA">
      <w:pPr>
        <w:pStyle w:val="PL"/>
      </w:pPr>
      <w:r>
        <w:t xml:space="preserve">      &lt;xs:element name="pegc-id" type="xs:string"</w:t>
      </w:r>
      <w:r w:rsidRPr="00B87C14">
        <w:t xml:space="preserve"> </w:t>
      </w:r>
      <w:r>
        <w:t>minOccurs="0"/&gt;</w:t>
      </w:r>
    </w:p>
    <w:p w14:paraId="58768A5E" w14:textId="77777777" w:rsidR="00AE00BA" w:rsidRDefault="00AE00BA" w:rsidP="00AE00BA">
      <w:pPr>
        <w:pStyle w:val="PL"/>
      </w:pPr>
      <w:r>
        <w:t xml:space="preserve">      &lt;xs:element name="anyExt" type="pinapp:anyExtType" minOccurs="0"/&gt;</w:t>
      </w:r>
    </w:p>
    <w:p w14:paraId="56A71C40" w14:textId="77777777" w:rsidR="00AE00BA" w:rsidRDefault="00AE00BA" w:rsidP="00AE00BA">
      <w:pPr>
        <w:pStyle w:val="PL"/>
      </w:pPr>
      <w:r>
        <w:t xml:space="preserve">      &lt;xs:any namespace="##other" processContents="lax" minOccurs="0" maxOccurs="unbounded"/&gt;</w:t>
      </w:r>
    </w:p>
    <w:p w14:paraId="63F3B6DD" w14:textId="77777777" w:rsidR="00AE00BA" w:rsidRDefault="00AE00BA" w:rsidP="00AE00BA">
      <w:pPr>
        <w:pStyle w:val="PL"/>
      </w:pPr>
      <w:r>
        <w:t xml:space="preserve">    &lt;/xs:sequence&gt;</w:t>
      </w:r>
    </w:p>
    <w:p w14:paraId="17BB208B" w14:textId="77777777" w:rsidR="00AE00BA" w:rsidRDefault="00AE00BA" w:rsidP="00AE00BA">
      <w:pPr>
        <w:pStyle w:val="PL"/>
      </w:pPr>
      <w:r>
        <w:t xml:space="preserve">    &lt;xs:anyAttribute namespace="##any" processContents="lax"/&gt;</w:t>
      </w:r>
    </w:p>
    <w:p w14:paraId="00DC2953" w14:textId="77777777" w:rsidR="00AE00BA" w:rsidRDefault="00AE00BA" w:rsidP="00AE00BA">
      <w:pPr>
        <w:pStyle w:val="PL"/>
      </w:pPr>
      <w:r>
        <w:t xml:space="preserve">  &lt;/xs:complexType&gt;</w:t>
      </w:r>
    </w:p>
    <w:p w14:paraId="192A0ACE" w14:textId="77777777" w:rsidR="00AE00BA" w:rsidRDefault="00AE00BA" w:rsidP="00AE00BA">
      <w:pPr>
        <w:pStyle w:val="PL"/>
      </w:pPr>
    </w:p>
    <w:p w14:paraId="7CED3668" w14:textId="77777777" w:rsidR="00AE00BA" w:rsidRDefault="00AE00BA" w:rsidP="00AE00BA">
      <w:pPr>
        <w:pStyle w:val="PL"/>
        <w:rPr>
          <w:lang w:eastAsia="en-GB"/>
        </w:rPr>
      </w:pPr>
      <w:r>
        <w:t xml:space="preserve">  &lt;xs:complexType name="</w:t>
      </w:r>
      <w:r>
        <w:rPr>
          <w:lang w:eastAsia="zh-CN"/>
        </w:rPr>
        <w:t>Application-Session-Descriptor</w:t>
      </w:r>
      <w:r>
        <w:t>"&gt;</w:t>
      </w:r>
    </w:p>
    <w:p w14:paraId="334D3A9E" w14:textId="77777777" w:rsidR="00AE00BA" w:rsidRDefault="00AE00BA" w:rsidP="00AE00BA">
      <w:pPr>
        <w:pStyle w:val="PL"/>
      </w:pPr>
      <w:r>
        <w:t xml:space="preserve">    &lt;xs:sequence&gt;</w:t>
      </w:r>
    </w:p>
    <w:p w14:paraId="34CE80D0" w14:textId="77777777" w:rsidR="00AE00BA" w:rsidRDefault="00AE00BA" w:rsidP="00AE00BA">
      <w:pPr>
        <w:pStyle w:val="PL"/>
      </w:pPr>
      <w:r>
        <w:t xml:space="preserve">      &lt;xs:element name="</w:t>
      </w:r>
      <w:r>
        <w:rPr>
          <w:lang w:val="en-US" w:eastAsia="zh-CN"/>
        </w:rPr>
        <w:t>PIN-</w:t>
      </w:r>
      <w:r>
        <w:t>application-session-descriptor-length" type="xs:integer"/&gt;</w:t>
      </w:r>
    </w:p>
    <w:p w14:paraId="713074FD" w14:textId="77777777" w:rsidR="00AE00BA" w:rsidRDefault="00AE00BA" w:rsidP="00AE00BA">
      <w:pPr>
        <w:pStyle w:val="PL"/>
      </w:pPr>
      <w:r>
        <w:t xml:space="preserve">      &lt;xs:element name="</w:t>
      </w:r>
      <w:r>
        <w:rPr>
          <w:lang w:val="en-US" w:eastAsia="zh-CN"/>
        </w:rPr>
        <w:t>PIN-</w:t>
      </w:r>
      <w:r>
        <w:t>application-session-descriptor-content" type="xs:string"/&gt;</w:t>
      </w:r>
    </w:p>
    <w:p w14:paraId="6B050E69" w14:textId="77777777" w:rsidR="00AE00BA" w:rsidRDefault="00AE00BA" w:rsidP="00AE00BA">
      <w:pPr>
        <w:pStyle w:val="PL"/>
      </w:pPr>
      <w:r>
        <w:t xml:space="preserve">      &lt;xs:element name="anyExt" type="pinapp:anyExtType" minOccurs="0"/&gt;</w:t>
      </w:r>
    </w:p>
    <w:p w14:paraId="3C06BFC4" w14:textId="77777777" w:rsidR="00AE00BA" w:rsidRDefault="00AE00BA" w:rsidP="00AE00BA">
      <w:pPr>
        <w:pStyle w:val="PL"/>
      </w:pPr>
      <w:r>
        <w:lastRenderedPageBreak/>
        <w:t xml:space="preserve">      &lt;xs:any namespace="##other" processContents="lax" minOccurs="0" maxOccurs="unbounded"/&gt;</w:t>
      </w:r>
    </w:p>
    <w:p w14:paraId="69F79226" w14:textId="77777777" w:rsidR="00AE00BA" w:rsidRDefault="00AE00BA" w:rsidP="00AE00BA">
      <w:pPr>
        <w:pStyle w:val="PL"/>
      </w:pPr>
      <w:r>
        <w:t xml:space="preserve">    &lt;/xs:sequence&gt;</w:t>
      </w:r>
    </w:p>
    <w:p w14:paraId="59AEB4BD" w14:textId="77777777" w:rsidR="00AE00BA" w:rsidRDefault="00AE00BA" w:rsidP="00AE00BA">
      <w:pPr>
        <w:pStyle w:val="PL"/>
      </w:pPr>
      <w:r>
        <w:t xml:space="preserve">    &lt;xs:anyAttribute namespace="##any" processContents="lax"/&gt;</w:t>
      </w:r>
    </w:p>
    <w:p w14:paraId="1E5896F2" w14:textId="77777777" w:rsidR="00AE00BA" w:rsidRDefault="00AE00BA" w:rsidP="00AE00BA">
      <w:pPr>
        <w:pStyle w:val="PL"/>
      </w:pPr>
      <w:r>
        <w:t xml:space="preserve">  &lt;/xs:complexType&gt;</w:t>
      </w:r>
    </w:p>
    <w:p w14:paraId="47A3850D" w14:textId="77777777" w:rsidR="00AE00BA" w:rsidRDefault="00AE00BA" w:rsidP="00AE00BA">
      <w:pPr>
        <w:pStyle w:val="PL"/>
      </w:pPr>
    </w:p>
    <w:p w14:paraId="673413F8" w14:textId="77777777" w:rsidR="00AE00BA" w:rsidRDefault="00AE00BA" w:rsidP="00AE00BA">
      <w:pPr>
        <w:pStyle w:val="PL"/>
        <w:rPr>
          <w:lang w:eastAsia="en-GB"/>
        </w:rPr>
      </w:pPr>
      <w:r>
        <w:t xml:space="preserve">  &lt;xs:complexType name="PinSscRej-info"&gt;</w:t>
      </w:r>
    </w:p>
    <w:p w14:paraId="53EEFF8A" w14:textId="77777777" w:rsidR="00AE00BA" w:rsidRDefault="00AE00BA" w:rsidP="00AE00BA">
      <w:pPr>
        <w:pStyle w:val="PL"/>
      </w:pPr>
      <w:r>
        <w:t xml:space="preserve">    &lt;xs:sequence&gt;</w:t>
      </w:r>
    </w:p>
    <w:p w14:paraId="12CE20EF" w14:textId="77777777" w:rsidR="00AE00BA" w:rsidRDefault="00AE00BA" w:rsidP="00AE00BA">
      <w:pPr>
        <w:pStyle w:val="PL"/>
      </w:pPr>
      <w:r>
        <w:t xml:space="preserve">      &lt;xs:element name="cause" type="xs:integer"/&gt;</w:t>
      </w:r>
    </w:p>
    <w:p w14:paraId="08D23576" w14:textId="77777777" w:rsidR="00AE00BA" w:rsidRDefault="00AE00BA" w:rsidP="00AE00BA">
      <w:pPr>
        <w:pStyle w:val="PL"/>
      </w:pPr>
      <w:r>
        <w:t xml:space="preserve">      &lt;xs:element name="anyExt" type="pinapp:anyExtType" minOccurs="0"/&gt;</w:t>
      </w:r>
    </w:p>
    <w:p w14:paraId="0359B208" w14:textId="77777777" w:rsidR="00AE00BA" w:rsidRDefault="00AE00BA" w:rsidP="00AE00BA">
      <w:pPr>
        <w:pStyle w:val="PL"/>
      </w:pPr>
      <w:r>
        <w:t xml:space="preserve">      &lt;xs:any namespace="##other" processContents="lax" minOccurs="0" maxOccurs="unbounded"/&gt;</w:t>
      </w:r>
    </w:p>
    <w:p w14:paraId="230F9F4B" w14:textId="77777777" w:rsidR="00AE00BA" w:rsidRDefault="00AE00BA" w:rsidP="00AE00BA">
      <w:pPr>
        <w:pStyle w:val="PL"/>
      </w:pPr>
      <w:r>
        <w:t xml:space="preserve">    &lt;/xs:sequence&gt;</w:t>
      </w:r>
    </w:p>
    <w:p w14:paraId="295ED78A" w14:textId="77777777" w:rsidR="00AE00BA" w:rsidRDefault="00AE00BA" w:rsidP="00AE00BA">
      <w:pPr>
        <w:pStyle w:val="PL"/>
      </w:pPr>
      <w:r>
        <w:t xml:space="preserve">    &lt;xs:anyAttribute namespace="##any" processContents="lax"/&gt;</w:t>
      </w:r>
    </w:p>
    <w:p w14:paraId="367F9410" w14:textId="77777777" w:rsidR="00AE00BA" w:rsidRDefault="00AE00BA" w:rsidP="00AE00BA">
      <w:pPr>
        <w:pStyle w:val="PL"/>
      </w:pPr>
      <w:r>
        <w:t xml:space="preserve">  &lt;/xs:complexType&gt;</w:t>
      </w:r>
    </w:p>
    <w:p w14:paraId="575FF5DD" w14:textId="77777777" w:rsidR="00AE00BA" w:rsidRDefault="00AE00BA" w:rsidP="00AE00BA">
      <w:pPr>
        <w:pStyle w:val="PL"/>
      </w:pPr>
    </w:p>
    <w:p w14:paraId="17680723" w14:textId="77777777" w:rsidR="00AE00BA" w:rsidRDefault="00AE00BA" w:rsidP="00AE00BA">
      <w:pPr>
        <w:pStyle w:val="PL"/>
        <w:rPr>
          <w:lang w:eastAsia="en-GB"/>
        </w:rPr>
      </w:pPr>
      <w:r>
        <w:t xml:space="preserve">  &lt;xs:complexType name="PinSerDisReq-info"&gt;</w:t>
      </w:r>
    </w:p>
    <w:p w14:paraId="0CE69A1E" w14:textId="77777777" w:rsidR="00AE00BA" w:rsidRDefault="00AE00BA" w:rsidP="00AE00BA">
      <w:pPr>
        <w:pStyle w:val="PL"/>
      </w:pPr>
      <w:r>
        <w:t xml:space="preserve">    &lt;xs:sequence&gt;</w:t>
      </w:r>
    </w:p>
    <w:p w14:paraId="05B3208F" w14:textId="77777777" w:rsidR="00AE00BA" w:rsidRDefault="00AE00BA" w:rsidP="00AE00BA">
      <w:pPr>
        <w:pStyle w:val="PL"/>
      </w:pPr>
      <w:bookmarkStart w:id="574" w:name="_Hlk159168844"/>
      <w:r>
        <w:t xml:space="preserve">      &lt;xs:element name="pin-id" type="xs:string"/&gt;</w:t>
      </w:r>
    </w:p>
    <w:bookmarkEnd w:id="574"/>
    <w:p w14:paraId="43F4AF24" w14:textId="77777777" w:rsidR="00AE00BA" w:rsidRDefault="00AE00BA" w:rsidP="00AE00BA">
      <w:pPr>
        <w:pStyle w:val="PL"/>
      </w:pPr>
      <w:r>
        <w:t xml:space="preserve">      &lt;xs:element name="ue-id" type="xs:string"/&gt;</w:t>
      </w:r>
    </w:p>
    <w:p w14:paraId="1CEFE3D4" w14:textId="77777777" w:rsidR="00AE00BA" w:rsidRDefault="00AE00BA" w:rsidP="00AE00BA">
      <w:pPr>
        <w:pStyle w:val="PL"/>
      </w:pPr>
      <w:r>
        <w:t xml:space="preserve">      &lt;xs:element name="security-credentials" type="xs:string"/&gt;</w:t>
      </w:r>
    </w:p>
    <w:p w14:paraId="3A03F722" w14:textId="77777777" w:rsidR="00AE00BA" w:rsidRDefault="00AE00BA" w:rsidP="00AE00BA">
      <w:pPr>
        <w:pStyle w:val="PL"/>
      </w:pPr>
      <w:r>
        <w:t xml:space="preserve">      &lt;xs:element name="service-type" type="pinapp:PIN-Service-Info"/&gt;</w:t>
      </w:r>
    </w:p>
    <w:p w14:paraId="452CB941" w14:textId="77777777" w:rsidR="00AE00BA" w:rsidRDefault="00AE00BA" w:rsidP="00AE00BA">
      <w:pPr>
        <w:pStyle w:val="PL"/>
      </w:pPr>
      <w:r>
        <w:t xml:space="preserve">      &lt;xs:element name="requesting-pine-address" type="xs:string"/&gt;</w:t>
      </w:r>
    </w:p>
    <w:p w14:paraId="5FCBCDA6" w14:textId="77777777" w:rsidR="00AE00BA" w:rsidRDefault="00AE00BA" w:rsidP="00AE00BA">
      <w:pPr>
        <w:pStyle w:val="PL"/>
      </w:pPr>
      <w:r>
        <w:t xml:space="preserve">      &lt;xs:element name="anyExt" type="pinapp:anyExtType" minOccurs="0"/&gt;</w:t>
      </w:r>
    </w:p>
    <w:p w14:paraId="289D4DBF" w14:textId="77777777" w:rsidR="00AE00BA" w:rsidRDefault="00AE00BA" w:rsidP="00AE00BA">
      <w:pPr>
        <w:pStyle w:val="PL"/>
      </w:pPr>
      <w:r>
        <w:t xml:space="preserve">      &lt;xs:any namespace="##other" processContents="lax" minOccurs="0" maxOccurs="unbounded"/&gt;</w:t>
      </w:r>
    </w:p>
    <w:p w14:paraId="35BC5634" w14:textId="77777777" w:rsidR="00AE00BA" w:rsidRDefault="00AE00BA" w:rsidP="00AE00BA">
      <w:pPr>
        <w:pStyle w:val="PL"/>
      </w:pPr>
      <w:r>
        <w:t xml:space="preserve">    &lt;/xs:sequence&gt;</w:t>
      </w:r>
    </w:p>
    <w:p w14:paraId="1543DD1D" w14:textId="77777777" w:rsidR="00AE00BA" w:rsidRDefault="00AE00BA" w:rsidP="00AE00BA">
      <w:pPr>
        <w:pStyle w:val="PL"/>
      </w:pPr>
      <w:r>
        <w:t xml:space="preserve">    &lt;xs:anyAttribute namespace="##any" processContents="lax"/&gt;</w:t>
      </w:r>
    </w:p>
    <w:p w14:paraId="67865B4E" w14:textId="77777777" w:rsidR="00AE00BA" w:rsidRDefault="00AE00BA" w:rsidP="00AE00BA">
      <w:pPr>
        <w:pStyle w:val="PL"/>
      </w:pPr>
      <w:r>
        <w:t xml:space="preserve">  &lt;/xs:complexType&gt;</w:t>
      </w:r>
    </w:p>
    <w:p w14:paraId="28699AE6" w14:textId="77777777" w:rsidR="00AE00BA" w:rsidRDefault="00AE00BA" w:rsidP="00AE00BA">
      <w:pPr>
        <w:pStyle w:val="PL"/>
      </w:pPr>
    </w:p>
    <w:p w14:paraId="7668420B" w14:textId="77777777" w:rsidR="00AE00BA" w:rsidRDefault="00AE00BA" w:rsidP="00AE00BA">
      <w:pPr>
        <w:pStyle w:val="PL"/>
        <w:rPr>
          <w:lang w:eastAsia="en-GB"/>
        </w:rPr>
      </w:pPr>
      <w:r>
        <w:t xml:space="preserve">  &lt;xs:complexType name="PinSerDisAcc-info"&gt;</w:t>
      </w:r>
    </w:p>
    <w:p w14:paraId="18BA8DB2" w14:textId="77777777" w:rsidR="00AE00BA" w:rsidRDefault="00AE00BA" w:rsidP="00AE00BA">
      <w:pPr>
        <w:pStyle w:val="PL"/>
      </w:pPr>
      <w:r>
        <w:t xml:space="preserve">    &lt;xs:sequence&gt;</w:t>
      </w:r>
    </w:p>
    <w:p w14:paraId="47DA9624" w14:textId="77777777" w:rsidR="00AE00BA" w:rsidRDefault="00AE00BA" w:rsidP="00AE00BA">
      <w:pPr>
        <w:pStyle w:val="PL"/>
      </w:pPr>
      <w:r>
        <w:t xml:space="preserve">      &lt;xs:element name="target-pine-id" type="xs:string"/&gt;</w:t>
      </w:r>
    </w:p>
    <w:p w14:paraId="27BED0ED" w14:textId="77777777" w:rsidR="00AE00BA" w:rsidRDefault="00AE00BA" w:rsidP="00AE00BA">
      <w:pPr>
        <w:pStyle w:val="PL"/>
      </w:pPr>
      <w:r>
        <w:t xml:space="preserve">      &lt;xs:element name="</w:t>
      </w:r>
      <w:r>
        <w:rPr>
          <w:lang w:eastAsia="zh-CN"/>
        </w:rPr>
        <w:t>target-pine-address</w:t>
      </w:r>
      <w:r>
        <w:t>" type="xs:string"/&gt;</w:t>
      </w:r>
    </w:p>
    <w:p w14:paraId="5E61D283" w14:textId="77777777" w:rsidR="00AE00BA" w:rsidRDefault="00AE00BA" w:rsidP="00AE00BA">
      <w:pPr>
        <w:pStyle w:val="PL"/>
      </w:pPr>
      <w:r>
        <w:t xml:space="preserve">      &lt;xs:element name="anyExt" type="pinapp:anyExtType" minOccurs="0"/&gt;</w:t>
      </w:r>
    </w:p>
    <w:p w14:paraId="69D5D131" w14:textId="77777777" w:rsidR="00AE00BA" w:rsidRDefault="00AE00BA" w:rsidP="00AE00BA">
      <w:pPr>
        <w:pStyle w:val="PL"/>
      </w:pPr>
      <w:r>
        <w:t xml:space="preserve">      &lt;xs:any namespace="##other" processContents="lax" minOccurs="0" maxOccurs="unbounded"/&gt;</w:t>
      </w:r>
    </w:p>
    <w:p w14:paraId="4AC72A54" w14:textId="77777777" w:rsidR="00AE00BA" w:rsidRDefault="00AE00BA" w:rsidP="00AE00BA">
      <w:pPr>
        <w:pStyle w:val="PL"/>
      </w:pPr>
      <w:r>
        <w:t xml:space="preserve">    &lt;/xs:sequence&gt;</w:t>
      </w:r>
    </w:p>
    <w:p w14:paraId="55AFB713" w14:textId="77777777" w:rsidR="00AE00BA" w:rsidRDefault="00AE00BA" w:rsidP="00AE00BA">
      <w:pPr>
        <w:pStyle w:val="PL"/>
      </w:pPr>
      <w:r>
        <w:t xml:space="preserve">    &lt;xs:anyAttribute namespace="##any" processContents="lax"/&gt;</w:t>
      </w:r>
    </w:p>
    <w:p w14:paraId="510F3695" w14:textId="77777777" w:rsidR="00AE00BA" w:rsidRDefault="00AE00BA" w:rsidP="00AE00BA">
      <w:pPr>
        <w:pStyle w:val="PL"/>
      </w:pPr>
      <w:r>
        <w:t xml:space="preserve">  &lt;/xs:complexType&gt;</w:t>
      </w:r>
    </w:p>
    <w:p w14:paraId="4FADD46F" w14:textId="77777777" w:rsidR="00AE00BA" w:rsidRDefault="00AE00BA" w:rsidP="00AE00BA">
      <w:pPr>
        <w:pStyle w:val="PL"/>
      </w:pPr>
    </w:p>
    <w:p w14:paraId="5ABB8C27" w14:textId="77777777" w:rsidR="00AE00BA" w:rsidRDefault="00AE00BA" w:rsidP="00AE00BA">
      <w:pPr>
        <w:pStyle w:val="PL"/>
        <w:rPr>
          <w:lang w:eastAsia="en-GB"/>
        </w:rPr>
      </w:pPr>
      <w:r>
        <w:t xml:space="preserve">  &lt;xs:complexType name="PinSerDisRej-info"&gt;</w:t>
      </w:r>
    </w:p>
    <w:p w14:paraId="67FC883C" w14:textId="77777777" w:rsidR="00AE00BA" w:rsidRDefault="00AE00BA" w:rsidP="00AE00BA">
      <w:pPr>
        <w:pStyle w:val="PL"/>
      </w:pPr>
      <w:r>
        <w:t xml:space="preserve">    &lt;xs:sequence&gt;</w:t>
      </w:r>
    </w:p>
    <w:p w14:paraId="5E035E5B" w14:textId="77777777" w:rsidR="00AE00BA" w:rsidRDefault="00AE00BA" w:rsidP="00AE00BA">
      <w:pPr>
        <w:pStyle w:val="PL"/>
      </w:pPr>
      <w:r>
        <w:t xml:space="preserve">      &lt;xs:element name="cause" type="xs:integer"/&gt;</w:t>
      </w:r>
    </w:p>
    <w:p w14:paraId="4247ACDD" w14:textId="77777777" w:rsidR="00AE00BA" w:rsidRDefault="00AE00BA" w:rsidP="00AE00BA">
      <w:pPr>
        <w:pStyle w:val="PL"/>
      </w:pPr>
      <w:r>
        <w:t xml:space="preserve">      &lt;xs:element name="anyExt" type="pinapp:anyExtType" minOccurs="0"/&gt;</w:t>
      </w:r>
    </w:p>
    <w:p w14:paraId="52BF7206" w14:textId="77777777" w:rsidR="00AE00BA" w:rsidRDefault="00AE00BA" w:rsidP="00AE00BA">
      <w:pPr>
        <w:pStyle w:val="PL"/>
      </w:pPr>
      <w:r>
        <w:t xml:space="preserve">      &lt;xs:any namespace="##other" processContents="lax" minOccurs="0" maxOccurs="unbounded"/&gt;</w:t>
      </w:r>
    </w:p>
    <w:p w14:paraId="158644EC" w14:textId="77777777" w:rsidR="00AE00BA" w:rsidRDefault="00AE00BA" w:rsidP="00AE00BA">
      <w:pPr>
        <w:pStyle w:val="PL"/>
      </w:pPr>
      <w:r>
        <w:t xml:space="preserve">    &lt;/xs:sequence&gt;</w:t>
      </w:r>
    </w:p>
    <w:p w14:paraId="5B0EC50F" w14:textId="77777777" w:rsidR="00AE00BA" w:rsidRDefault="00AE00BA" w:rsidP="00AE00BA">
      <w:pPr>
        <w:pStyle w:val="PL"/>
      </w:pPr>
      <w:r>
        <w:t xml:space="preserve">    &lt;xs:anyAttribute namespace="##any" processContents="lax"/&gt;</w:t>
      </w:r>
    </w:p>
    <w:p w14:paraId="60AABA8C" w14:textId="77777777" w:rsidR="00AE00BA" w:rsidRDefault="00AE00BA" w:rsidP="00AE00BA">
      <w:pPr>
        <w:pStyle w:val="PL"/>
      </w:pPr>
      <w:r>
        <w:t xml:space="preserve">  &lt;/xs:complexType&gt;</w:t>
      </w:r>
    </w:p>
    <w:p w14:paraId="10C36E7F" w14:textId="77777777" w:rsidR="00AE00BA" w:rsidRDefault="00AE00BA" w:rsidP="00AE00BA">
      <w:pPr>
        <w:pStyle w:val="PL"/>
      </w:pPr>
    </w:p>
    <w:p w14:paraId="3472A540" w14:textId="77777777" w:rsidR="00AE00BA" w:rsidRDefault="00AE00BA" w:rsidP="00AE00BA">
      <w:pPr>
        <w:pStyle w:val="PL"/>
        <w:rPr>
          <w:lang w:eastAsia="en-GB"/>
        </w:rPr>
      </w:pPr>
      <w:r>
        <w:t xml:space="preserve">  &lt;xs:complexType name="PinPscReq-info"&gt;</w:t>
      </w:r>
    </w:p>
    <w:p w14:paraId="2D3A5B0C" w14:textId="77777777" w:rsidR="00AE00BA" w:rsidRDefault="00AE00BA" w:rsidP="00AE00BA">
      <w:pPr>
        <w:pStyle w:val="PL"/>
      </w:pPr>
      <w:r>
        <w:t xml:space="preserve">    &lt;xs:sequence&gt;</w:t>
      </w:r>
    </w:p>
    <w:p w14:paraId="32C3AA2F" w14:textId="77777777" w:rsidR="00AE00BA" w:rsidRDefault="00AE00BA" w:rsidP="00AE00BA">
      <w:pPr>
        <w:pStyle w:val="PL"/>
      </w:pPr>
      <w:r>
        <w:t xml:space="preserve">      &lt;xs:element name="pin-client-identifier" type="xs:string"/&gt;</w:t>
      </w:r>
    </w:p>
    <w:p w14:paraId="1764AA36" w14:textId="77777777" w:rsidR="00AE00BA" w:rsidRDefault="00AE00BA" w:rsidP="00AE00BA">
      <w:pPr>
        <w:pStyle w:val="PL"/>
      </w:pPr>
      <w:r>
        <w:t xml:space="preserve">      &lt;xs:element name="security-credentials" type="xs:string"/&gt;</w:t>
      </w:r>
    </w:p>
    <w:p w14:paraId="0BE2AAFE" w14:textId="77777777" w:rsidR="00AE00BA" w:rsidRDefault="00AE00BA" w:rsidP="00AE00BA">
      <w:pPr>
        <w:pStyle w:val="PL"/>
      </w:pPr>
      <w:r>
        <w:t xml:space="preserve">      &lt;xs:element name="pin-id" type="xs:string"/&gt;</w:t>
      </w:r>
    </w:p>
    <w:p w14:paraId="11C68FCB" w14:textId="77777777" w:rsidR="00AE00BA" w:rsidRDefault="00AE00BA" w:rsidP="00AE00BA">
      <w:pPr>
        <w:pStyle w:val="PL"/>
      </w:pPr>
      <w:r>
        <w:t xml:space="preserve">      &lt;xs:element name="pine-id" type="xs:string"/&gt;</w:t>
      </w:r>
    </w:p>
    <w:p w14:paraId="09871719" w14:textId="77777777" w:rsidR="00AE00BA" w:rsidRDefault="00AE00BA" w:rsidP="00AE00BA">
      <w:pPr>
        <w:pStyle w:val="PL"/>
      </w:pPr>
      <w:r>
        <w:t xml:space="preserve">      &lt;xs:element name="source-pin-gateway-client-identifier" type="xs:string"/&gt;</w:t>
      </w:r>
    </w:p>
    <w:p w14:paraId="1E8DBDFA" w14:textId="77777777" w:rsidR="00AE00BA" w:rsidRDefault="00AE00BA" w:rsidP="00AE00BA">
      <w:pPr>
        <w:pStyle w:val="PL"/>
      </w:pPr>
      <w:r>
        <w:t xml:space="preserve">      &lt;xs:element name="application-client-identifier" type="xs:string"/&gt;</w:t>
      </w:r>
    </w:p>
    <w:p w14:paraId="3EBDD385" w14:textId="77777777" w:rsidR="00AE00BA" w:rsidRDefault="00AE00BA" w:rsidP="00AE00BA">
      <w:pPr>
        <w:pStyle w:val="PL"/>
      </w:pPr>
      <w:r>
        <w:t xml:space="preserve">      &lt;xs:element name="application-server-identifier" type="xs:string"/&gt;</w:t>
      </w:r>
    </w:p>
    <w:p w14:paraId="13687BE5" w14:textId="77777777" w:rsidR="00AE00BA" w:rsidRDefault="00AE00BA" w:rsidP="00AE00BA">
      <w:pPr>
        <w:pStyle w:val="PL"/>
      </w:pPr>
      <w:r>
        <w:t xml:space="preserve">      &lt;xs:element name="application-session-identifier" type="xs:string"/&gt;</w:t>
      </w:r>
    </w:p>
    <w:p w14:paraId="2A65CD38" w14:textId="77777777" w:rsidR="00AE00BA" w:rsidRDefault="00AE00BA" w:rsidP="00AE00BA">
      <w:pPr>
        <w:pStyle w:val="PL"/>
      </w:pPr>
      <w:r>
        <w:t xml:space="preserve">      &lt;xs:element name="application-session-descriptor" type="pinapp:</w:t>
      </w:r>
      <w:r>
        <w:rPr>
          <w:lang w:eastAsia="zh-CN"/>
        </w:rPr>
        <w:t>Application-Session-Descriptor</w:t>
      </w:r>
      <w:r>
        <w:t>"</w:t>
      </w:r>
      <w:r w:rsidRPr="003C114E">
        <w:t xml:space="preserve"> </w:t>
      </w:r>
      <w:r>
        <w:t>minOccurs="0"/&gt;</w:t>
      </w:r>
    </w:p>
    <w:p w14:paraId="1E7EACB2" w14:textId="77777777" w:rsidR="00AE00BA" w:rsidRDefault="00AE00BA" w:rsidP="00AE00BA">
      <w:pPr>
        <w:pStyle w:val="PL"/>
      </w:pPr>
      <w:r>
        <w:t xml:space="preserve">      &lt;xs:element name="anyExt" type="pinapp:anyExtType" minOccurs="0"/&gt;</w:t>
      </w:r>
    </w:p>
    <w:p w14:paraId="7CB3E9D9" w14:textId="77777777" w:rsidR="00AE00BA" w:rsidRDefault="00AE00BA" w:rsidP="00AE00BA">
      <w:pPr>
        <w:pStyle w:val="PL"/>
      </w:pPr>
      <w:r>
        <w:t xml:space="preserve">      &lt;xs:any namespace="##other" processContents="lax" minOccurs="0" maxOccurs="unbounded"/&gt;</w:t>
      </w:r>
    </w:p>
    <w:p w14:paraId="1D1F2B16" w14:textId="77777777" w:rsidR="00AE00BA" w:rsidRDefault="00AE00BA" w:rsidP="00AE00BA">
      <w:pPr>
        <w:pStyle w:val="PL"/>
      </w:pPr>
      <w:r>
        <w:t xml:space="preserve">    &lt;/xs:sequence&gt;</w:t>
      </w:r>
    </w:p>
    <w:p w14:paraId="4FC4AB35" w14:textId="77777777" w:rsidR="00AE00BA" w:rsidRDefault="00AE00BA" w:rsidP="00AE00BA">
      <w:pPr>
        <w:pStyle w:val="PL"/>
      </w:pPr>
      <w:r>
        <w:t xml:space="preserve">    &lt;xs:anyAttribute namespace="##any" processContents="lax"/&gt;</w:t>
      </w:r>
    </w:p>
    <w:p w14:paraId="46E8DD48" w14:textId="77777777" w:rsidR="00AE00BA" w:rsidRDefault="00AE00BA" w:rsidP="00AE00BA">
      <w:pPr>
        <w:pStyle w:val="PL"/>
      </w:pPr>
      <w:r>
        <w:t xml:space="preserve">  &lt;/xs:complexType&gt;</w:t>
      </w:r>
    </w:p>
    <w:p w14:paraId="6E7DE281" w14:textId="77777777" w:rsidR="00AE00BA" w:rsidRDefault="00AE00BA" w:rsidP="00AE00BA">
      <w:pPr>
        <w:pStyle w:val="PL"/>
      </w:pPr>
    </w:p>
    <w:p w14:paraId="6E675669" w14:textId="77777777" w:rsidR="00AE00BA" w:rsidRDefault="00AE00BA" w:rsidP="00AE00BA">
      <w:pPr>
        <w:pStyle w:val="PL"/>
        <w:rPr>
          <w:lang w:eastAsia="en-GB"/>
        </w:rPr>
      </w:pPr>
      <w:r>
        <w:t xml:space="preserve">  &lt;xs:complexType name="PinPscAcc-info"&gt;</w:t>
      </w:r>
    </w:p>
    <w:p w14:paraId="0D6AFB8D" w14:textId="77777777" w:rsidR="00AE00BA" w:rsidRDefault="00AE00BA" w:rsidP="00AE00BA">
      <w:pPr>
        <w:pStyle w:val="PL"/>
      </w:pPr>
      <w:r>
        <w:t xml:space="preserve">    &lt;xs:sequence&gt;</w:t>
      </w:r>
    </w:p>
    <w:p w14:paraId="5C40F802" w14:textId="77777777" w:rsidR="00AE00BA" w:rsidRDefault="00AE00BA" w:rsidP="00AE00BA">
      <w:pPr>
        <w:pStyle w:val="PL"/>
      </w:pPr>
      <w:r>
        <w:t xml:space="preserve">      &lt;xs:element name="target-pin-gateway-client-identifier" type="xs:string"/&gt;</w:t>
      </w:r>
    </w:p>
    <w:p w14:paraId="43774FE0" w14:textId="77777777" w:rsidR="00AE00BA" w:rsidRDefault="00AE00BA" w:rsidP="00AE00BA">
      <w:pPr>
        <w:pStyle w:val="PL"/>
      </w:pPr>
      <w:r>
        <w:t xml:space="preserve">      &lt;xs:element name="anyExt" type="pinapp:anyExtType" minOccurs="0"/&gt;</w:t>
      </w:r>
    </w:p>
    <w:p w14:paraId="53401479" w14:textId="77777777" w:rsidR="00AE00BA" w:rsidRDefault="00AE00BA" w:rsidP="00AE00BA">
      <w:pPr>
        <w:pStyle w:val="PL"/>
      </w:pPr>
      <w:r>
        <w:t xml:space="preserve">      &lt;xs:any namespace="##other" processContents="lax" minOccurs="0" maxOccurs="unbounded"/&gt;</w:t>
      </w:r>
    </w:p>
    <w:p w14:paraId="5C5E4677" w14:textId="77777777" w:rsidR="00AE00BA" w:rsidRDefault="00AE00BA" w:rsidP="00AE00BA">
      <w:pPr>
        <w:pStyle w:val="PL"/>
      </w:pPr>
      <w:r>
        <w:t xml:space="preserve">    &lt;/xs:sequence&gt;</w:t>
      </w:r>
    </w:p>
    <w:p w14:paraId="27C21B46" w14:textId="77777777" w:rsidR="00AE00BA" w:rsidRDefault="00AE00BA" w:rsidP="00AE00BA">
      <w:pPr>
        <w:pStyle w:val="PL"/>
      </w:pPr>
      <w:r>
        <w:t xml:space="preserve">    &lt;xs:anyAttribute namespace="##any" processContents="lax"/&gt;</w:t>
      </w:r>
    </w:p>
    <w:p w14:paraId="5C9D1050" w14:textId="77777777" w:rsidR="00AE00BA" w:rsidRDefault="00AE00BA" w:rsidP="00AE00BA">
      <w:pPr>
        <w:pStyle w:val="PL"/>
      </w:pPr>
      <w:r>
        <w:t xml:space="preserve">  &lt;/xs:complexType&gt;</w:t>
      </w:r>
    </w:p>
    <w:p w14:paraId="1087BCA2" w14:textId="77777777" w:rsidR="00AE00BA" w:rsidRDefault="00AE00BA" w:rsidP="00AE00BA">
      <w:pPr>
        <w:pStyle w:val="PL"/>
      </w:pPr>
    </w:p>
    <w:p w14:paraId="425C5816" w14:textId="77777777" w:rsidR="00AE00BA" w:rsidRDefault="00AE00BA" w:rsidP="00AE00BA">
      <w:pPr>
        <w:pStyle w:val="PL"/>
        <w:rPr>
          <w:lang w:eastAsia="en-GB"/>
        </w:rPr>
      </w:pPr>
      <w:r>
        <w:t xml:space="preserve">  &lt;xs:complexType name="PinPscRej-info"&gt;</w:t>
      </w:r>
    </w:p>
    <w:p w14:paraId="6BAC1789" w14:textId="77777777" w:rsidR="00AE00BA" w:rsidRDefault="00AE00BA" w:rsidP="00AE00BA">
      <w:pPr>
        <w:pStyle w:val="PL"/>
      </w:pPr>
      <w:r>
        <w:t xml:space="preserve">    &lt;xs:sequence&gt;</w:t>
      </w:r>
    </w:p>
    <w:p w14:paraId="440FD0EA" w14:textId="77777777" w:rsidR="00AE00BA" w:rsidRDefault="00AE00BA" w:rsidP="00AE00BA">
      <w:pPr>
        <w:pStyle w:val="PL"/>
      </w:pPr>
      <w:r>
        <w:t xml:space="preserve">      &lt;xs:element name="cause" type="xs:integer"/&gt;</w:t>
      </w:r>
    </w:p>
    <w:p w14:paraId="2DCE7B73" w14:textId="77777777" w:rsidR="00AE00BA" w:rsidRDefault="00AE00BA" w:rsidP="00AE00BA">
      <w:pPr>
        <w:pStyle w:val="PL"/>
      </w:pPr>
      <w:r>
        <w:t xml:space="preserve">      &lt;xs:element name="anyExt" type="pinapp:anyExtType" minOccurs="0"/&gt;</w:t>
      </w:r>
    </w:p>
    <w:p w14:paraId="6562A778" w14:textId="77777777" w:rsidR="00AE00BA" w:rsidRDefault="00AE00BA" w:rsidP="00AE00BA">
      <w:pPr>
        <w:pStyle w:val="PL"/>
      </w:pPr>
      <w:r>
        <w:t xml:space="preserve">      &lt;xs:any namespace="##other" processContents="lax" minOccurs="0" maxOccurs="unbounded"/&gt;</w:t>
      </w:r>
    </w:p>
    <w:p w14:paraId="14BF8562" w14:textId="77777777" w:rsidR="00AE00BA" w:rsidRDefault="00AE00BA" w:rsidP="00AE00BA">
      <w:pPr>
        <w:pStyle w:val="PL"/>
      </w:pPr>
      <w:r>
        <w:lastRenderedPageBreak/>
        <w:t xml:space="preserve">    &lt;/xs:sequence&gt;</w:t>
      </w:r>
    </w:p>
    <w:p w14:paraId="126CAB77" w14:textId="77777777" w:rsidR="00AE00BA" w:rsidRDefault="00AE00BA" w:rsidP="00AE00BA">
      <w:pPr>
        <w:pStyle w:val="PL"/>
      </w:pPr>
      <w:r>
        <w:t xml:space="preserve">    &lt;xs:anyAttribute namespace="##any" processContents="lax"/&gt;</w:t>
      </w:r>
    </w:p>
    <w:p w14:paraId="6DFAA3CF" w14:textId="77777777" w:rsidR="00AE00BA" w:rsidRDefault="00AE00BA" w:rsidP="00AE00BA">
      <w:pPr>
        <w:pStyle w:val="PL"/>
      </w:pPr>
      <w:r>
        <w:t xml:space="preserve">  &lt;/xs:complexType&gt;</w:t>
      </w:r>
    </w:p>
    <w:p w14:paraId="436B2327" w14:textId="77777777" w:rsidR="00AE00BA" w:rsidRDefault="00AE00BA" w:rsidP="00AE00BA">
      <w:pPr>
        <w:pStyle w:val="PL"/>
      </w:pPr>
    </w:p>
    <w:p w14:paraId="003058D4" w14:textId="77777777" w:rsidR="00AE00BA" w:rsidRDefault="00AE00BA" w:rsidP="00AE00BA">
      <w:pPr>
        <w:pStyle w:val="PL"/>
        <w:rPr>
          <w:lang w:eastAsia="en-GB"/>
        </w:rPr>
      </w:pPr>
      <w:r>
        <w:t xml:space="preserve">  &lt;xs:complexType name="PinPcfgReq-info"&gt;</w:t>
      </w:r>
    </w:p>
    <w:p w14:paraId="59CC5F55" w14:textId="77777777" w:rsidR="00AE00BA" w:rsidRDefault="00AE00BA" w:rsidP="00AE00BA">
      <w:pPr>
        <w:pStyle w:val="PL"/>
      </w:pPr>
      <w:r>
        <w:t xml:space="preserve">    &lt;xs:sequence&gt;</w:t>
      </w:r>
    </w:p>
    <w:p w14:paraId="10722111" w14:textId="77777777" w:rsidR="00AE00BA" w:rsidRDefault="00AE00BA" w:rsidP="00AE00BA">
      <w:pPr>
        <w:pStyle w:val="PL"/>
      </w:pPr>
      <w:r>
        <w:t xml:space="preserve">      &lt;xs:element name="pin-client-identifier" type="xs:string"/&gt;</w:t>
      </w:r>
    </w:p>
    <w:p w14:paraId="056B3B3B" w14:textId="77777777" w:rsidR="00AE00BA" w:rsidRPr="00302774" w:rsidRDefault="00AE00BA" w:rsidP="00AE00BA">
      <w:pPr>
        <w:pStyle w:val="PL"/>
      </w:pPr>
      <w:r>
        <w:t xml:space="preserve">      &lt;xs:element name="security-credentials" type="xs:string"/&gt;</w:t>
      </w:r>
    </w:p>
    <w:p w14:paraId="7DCC06CB" w14:textId="77777777" w:rsidR="00AE00BA" w:rsidRDefault="00AE00BA" w:rsidP="00AE00BA">
      <w:pPr>
        <w:pStyle w:val="PL"/>
      </w:pPr>
      <w:r>
        <w:t xml:space="preserve">      &lt;xs:element name="pin-id" type="xs:string"/&gt;</w:t>
      </w:r>
    </w:p>
    <w:p w14:paraId="172D9B13" w14:textId="77777777" w:rsidR="00AE00BA" w:rsidRDefault="00AE00BA" w:rsidP="00AE00BA">
      <w:pPr>
        <w:pStyle w:val="PL"/>
      </w:pPr>
      <w:r>
        <w:t xml:space="preserve">      &lt;xs:element name="pine-id" type="xs:string"/&gt;</w:t>
      </w:r>
    </w:p>
    <w:p w14:paraId="4BA2EF29" w14:textId="77777777" w:rsidR="00AE00BA" w:rsidRDefault="00AE00BA" w:rsidP="00AE00BA">
      <w:pPr>
        <w:pStyle w:val="PL"/>
      </w:pPr>
      <w:r>
        <w:t xml:space="preserve">      &lt;xs:element name="application-client-identifier" type="xs:string"/&gt;</w:t>
      </w:r>
    </w:p>
    <w:p w14:paraId="44BDC7C5" w14:textId="77777777" w:rsidR="00AE00BA" w:rsidRDefault="00AE00BA" w:rsidP="00AE00BA">
      <w:pPr>
        <w:pStyle w:val="PL"/>
      </w:pPr>
      <w:r>
        <w:t xml:space="preserve">      &lt;xs:element name="application-server-identifier" type="xs:string"/&gt;</w:t>
      </w:r>
    </w:p>
    <w:p w14:paraId="3FA59C2B" w14:textId="77777777" w:rsidR="00AE00BA" w:rsidRDefault="00AE00BA" w:rsidP="00AE00BA">
      <w:pPr>
        <w:pStyle w:val="PL"/>
      </w:pPr>
      <w:r>
        <w:t xml:space="preserve">      &lt;xs:element name="application-session-identifier" type="xs:string"/&gt;</w:t>
      </w:r>
    </w:p>
    <w:p w14:paraId="4F650206" w14:textId="77777777" w:rsidR="00AE00BA" w:rsidRDefault="00AE00BA" w:rsidP="00AE00BA">
      <w:pPr>
        <w:pStyle w:val="PL"/>
      </w:pPr>
      <w:r>
        <w:t xml:space="preserve">      &lt;xs:element name="application-session-descriptor" type="pinapp:</w:t>
      </w:r>
      <w:r>
        <w:rPr>
          <w:lang w:eastAsia="zh-CN"/>
        </w:rPr>
        <w:t>Application-Session-Descriptor</w:t>
      </w:r>
      <w:r>
        <w:t>"</w:t>
      </w:r>
      <w:r w:rsidRPr="003C114E">
        <w:t xml:space="preserve"> </w:t>
      </w:r>
      <w:r>
        <w:t>minOccurs="0"/&gt;</w:t>
      </w:r>
    </w:p>
    <w:p w14:paraId="710B894D" w14:textId="77777777" w:rsidR="00AE00BA" w:rsidRDefault="00AE00BA" w:rsidP="00AE00BA">
      <w:pPr>
        <w:pStyle w:val="PL"/>
      </w:pPr>
      <w:r>
        <w:t xml:space="preserve">      &lt;xs:element name="anyExt" type="pinapp:anyExtType" minOccurs="0"/&gt;</w:t>
      </w:r>
    </w:p>
    <w:p w14:paraId="629F491B" w14:textId="77777777" w:rsidR="00AE00BA" w:rsidRDefault="00AE00BA" w:rsidP="00AE00BA">
      <w:pPr>
        <w:pStyle w:val="PL"/>
      </w:pPr>
      <w:r>
        <w:t xml:space="preserve">      &lt;xs:any namespace="##other" processContents="lax" minOccurs="0" maxOccurs="unbounded"/&gt;</w:t>
      </w:r>
    </w:p>
    <w:p w14:paraId="13C46DA6" w14:textId="77777777" w:rsidR="00AE00BA" w:rsidRDefault="00AE00BA" w:rsidP="00AE00BA">
      <w:pPr>
        <w:pStyle w:val="PL"/>
      </w:pPr>
      <w:r>
        <w:t xml:space="preserve">    &lt;/xs:sequence&gt;</w:t>
      </w:r>
    </w:p>
    <w:p w14:paraId="71AF2ECD" w14:textId="77777777" w:rsidR="00AE00BA" w:rsidRDefault="00AE00BA" w:rsidP="00AE00BA">
      <w:pPr>
        <w:pStyle w:val="PL"/>
      </w:pPr>
      <w:r>
        <w:t xml:space="preserve">    &lt;xs:anyAttribute namespace="##any" processContents="lax"/&gt;</w:t>
      </w:r>
    </w:p>
    <w:p w14:paraId="68A362D6" w14:textId="77777777" w:rsidR="00AE00BA" w:rsidRDefault="00AE00BA" w:rsidP="00AE00BA">
      <w:pPr>
        <w:pStyle w:val="PL"/>
      </w:pPr>
      <w:r>
        <w:t xml:space="preserve">  &lt;/xs:complexType&gt;</w:t>
      </w:r>
    </w:p>
    <w:p w14:paraId="5F138907" w14:textId="77777777" w:rsidR="00AE00BA" w:rsidRDefault="00AE00BA" w:rsidP="00AE00BA">
      <w:pPr>
        <w:pStyle w:val="PL"/>
      </w:pPr>
    </w:p>
    <w:p w14:paraId="0B7CB0DB" w14:textId="77777777" w:rsidR="00AE00BA" w:rsidRDefault="00AE00BA" w:rsidP="00AE00BA">
      <w:pPr>
        <w:pStyle w:val="PL"/>
        <w:rPr>
          <w:lang w:eastAsia="en-GB"/>
        </w:rPr>
      </w:pPr>
      <w:r>
        <w:t xml:space="preserve">  &lt;xs:complexType name="PinPcfgAcc-info"&gt;</w:t>
      </w:r>
    </w:p>
    <w:p w14:paraId="499976D5" w14:textId="77777777" w:rsidR="00AE00BA" w:rsidRDefault="00AE00BA" w:rsidP="00AE00BA">
      <w:pPr>
        <w:pStyle w:val="PL"/>
      </w:pPr>
      <w:r>
        <w:t xml:space="preserve">    &lt;xs:sequence&gt;</w:t>
      </w:r>
    </w:p>
    <w:p w14:paraId="1F70A8D7" w14:textId="77777777" w:rsidR="00AE00BA" w:rsidRDefault="00AE00BA" w:rsidP="00AE00BA">
      <w:pPr>
        <w:pStyle w:val="PL"/>
      </w:pPr>
      <w:r>
        <w:t xml:space="preserve">      &lt;xs:element name="pegc-connectivity-information" type="pinapp:EndPoiInfo"/&gt;</w:t>
      </w:r>
    </w:p>
    <w:p w14:paraId="400A0351" w14:textId="77777777" w:rsidR="00AE00BA" w:rsidRDefault="00AE00BA" w:rsidP="00AE00BA">
      <w:pPr>
        <w:pStyle w:val="PL"/>
      </w:pPr>
      <w:r>
        <w:t xml:space="preserve">      &lt;xs:element name="anyExt" type="pinapp:anyExtType" minOccurs="0"/&gt;</w:t>
      </w:r>
    </w:p>
    <w:p w14:paraId="5B2E11A4" w14:textId="77777777" w:rsidR="00AE00BA" w:rsidRDefault="00AE00BA" w:rsidP="00AE00BA">
      <w:pPr>
        <w:pStyle w:val="PL"/>
      </w:pPr>
      <w:r>
        <w:t xml:space="preserve">      &lt;xs:any namespace="##other" processContents="lax" minOccurs="0" maxOccurs="unbounded"/&gt;</w:t>
      </w:r>
    </w:p>
    <w:p w14:paraId="1167AAE8" w14:textId="77777777" w:rsidR="00AE00BA" w:rsidRDefault="00AE00BA" w:rsidP="00AE00BA">
      <w:pPr>
        <w:pStyle w:val="PL"/>
      </w:pPr>
      <w:r>
        <w:t xml:space="preserve">    &lt;/xs:sequence&gt;</w:t>
      </w:r>
    </w:p>
    <w:p w14:paraId="51143017" w14:textId="77777777" w:rsidR="00AE00BA" w:rsidRDefault="00AE00BA" w:rsidP="00AE00BA">
      <w:pPr>
        <w:pStyle w:val="PL"/>
      </w:pPr>
      <w:r>
        <w:t xml:space="preserve">    &lt;xs:anyAttribute namespace="##any" processContents="lax"/&gt;</w:t>
      </w:r>
    </w:p>
    <w:p w14:paraId="0E85C9D6" w14:textId="77777777" w:rsidR="00AE00BA" w:rsidRDefault="00AE00BA" w:rsidP="00AE00BA">
      <w:pPr>
        <w:pStyle w:val="PL"/>
      </w:pPr>
      <w:r>
        <w:t xml:space="preserve">  &lt;/xs:complexType&gt;</w:t>
      </w:r>
    </w:p>
    <w:p w14:paraId="3D9CC44D" w14:textId="77777777" w:rsidR="00AE00BA" w:rsidRDefault="00AE00BA" w:rsidP="00AE00BA">
      <w:pPr>
        <w:pStyle w:val="PL"/>
      </w:pPr>
    </w:p>
    <w:p w14:paraId="4223823C" w14:textId="77777777" w:rsidR="00AE00BA" w:rsidRDefault="00AE00BA" w:rsidP="00AE00BA">
      <w:pPr>
        <w:pStyle w:val="PL"/>
        <w:rPr>
          <w:lang w:eastAsia="en-GB"/>
        </w:rPr>
      </w:pPr>
      <w:r>
        <w:t xml:space="preserve">  &lt;xs:complexType name="PinPcfgRej-info"&gt;</w:t>
      </w:r>
    </w:p>
    <w:p w14:paraId="6747FD7A" w14:textId="77777777" w:rsidR="00AE00BA" w:rsidRDefault="00AE00BA" w:rsidP="00AE00BA">
      <w:pPr>
        <w:pStyle w:val="PL"/>
      </w:pPr>
      <w:r>
        <w:t xml:space="preserve">    &lt;xs:sequence&gt;</w:t>
      </w:r>
    </w:p>
    <w:p w14:paraId="4FD42EAD" w14:textId="77777777" w:rsidR="00AE00BA" w:rsidRDefault="00AE00BA" w:rsidP="00AE00BA">
      <w:pPr>
        <w:pStyle w:val="PL"/>
      </w:pPr>
      <w:r>
        <w:t xml:space="preserve">      &lt;xs:element name="cause" type="xs:integer"/&gt;</w:t>
      </w:r>
    </w:p>
    <w:p w14:paraId="1A0F7845" w14:textId="77777777" w:rsidR="00AE00BA" w:rsidRDefault="00AE00BA" w:rsidP="00AE00BA">
      <w:pPr>
        <w:pStyle w:val="PL"/>
      </w:pPr>
      <w:r>
        <w:t xml:space="preserve">      &lt;xs:element name="anyExt" type="pinapp:anyExtType" minOccurs="0"/&gt;</w:t>
      </w:r>
    </w:p>
    <w:p w14:paraId="5E85A53D" w14:textId="77777777" w:rsidR="00AE00BA" w:rsidRDefault="00AE00BA" w:rsidP="00AE00BA">
      <w:pPr>
        <w:pStyle w:val="PL"/>
      </w:pPr>
      <w:r>
        <w:t xml:space="preserve">      &lt;xs:any namespace="##other" processContents="lax" minOccurs="0" maxOccurs="unbounded"/&gt;</w:t>
      </w:r>
    </w:p>
    <w:p w14:paraId="4820FB83" w14:textId="77777777" w:rsidR="00AE00BA" w:rsidRDefault="00AE00BA" w:rsidP="00AE00BA">
      <w:pPr>
        <w:pStyle w:val="PL"/>
      </w:pPr>
      <w:r>
        <w:t xml:space="preserve">    &lt;/xs:sequence&gt;</w:t>
      </w:r>
    </w:p>
    <w:p w14:paraId="345DAF13" w14:textId="77777777" w:rsidR="00AE00BA" w:rsidRDefault="00AE00BA" w:rsidP="00AE00BA">
      <w:pPr>
        <w:pStyle w:val="PL"/>
      </w:pPr>
      <w:r>
        <w:t xml:space="preserve">    &lt;xs:anyAttribute namespace="##any" processContents="lax"/&gt;</w:t>
      </w:r>
    </w:p>
    <w:p w14:paraId="0912479E" w14:textId="77777777" w:rsidR="00AE00BA" w:rsidRDefault="00AE00BA" w:rsidP="00AE00BA">
      <w:pPr>
        <w:pStyle w:val="PL"/>
      </w:pPr>
      <w:r>
        <w:t xml:space="preserve">  &lt;/xs:complexType&gt;</w:t>
      </w:r>
    </w:p>
    <w:p w14:paraId="1D523877" w14:textId="77777777" w:rsidR="00AE00BA" w:rsidRDefault="00AE00BA" w:rsidP="00AE00BA">
      <w:pPr>
        <w:pStyle w:val="PL"/>
      </w:pPr>
    </w:p>
    <w:p w14:paraId="764CEC51" w14:textId="77777777" w:rsidR="00AE00BA" w:rsidRDefault="00AE00BA" w:rsidP="00AE00BA">
      <w:pPr>
        <w:pStyle w:val="PL"/>
        <w:rPr>
          <w:lang w:eastAsia="en-GB"/>
        </w:rPr>
      </w:pPr>
      <w:r>
        <w:t xml:space="preserve">  &lt;xs:complexType name="PinPdisReq-info"&gt;</w:t>
      </w:r>
    </w:p>
    <w:p w14:paraId="0012DD62" w14:textId="77777777" w:rsidR="00AE00BA" w:rsidRDefault="00AE00BA" w:rsidP="00AE00BA">
      <w:pPr>
        <w:pStyle w:val="PL"/>
      </w:pPr>
      <w:r>
        <w:t xml:space="preserve">    &lt;xs:sequence&gt;</w:t>
      </w:r>
    </w:p>
    <w:p w14:paraId="6EC3B91D" w14:textId="77777777" w:rsidR="00AE00BA" w:rsidRDefault="00AE00BA" w:rsidP="00AE00BA">
      <w:pPr>
        <w:pStyle w:val="PL"/>
      </w:pPr>
      <w:r>
        <w:t xml:space="preserve">      &lt;xs:element name="pin-client-identifier" type="xs:string"/&gt;</w:t>
      </w:r>
    </w:p>
    <w:p w14:paraId="65A1766F" w14:textId="77777777" w:rsidR="00AE00BA" w:rsidRPr="00302774" w:rsidRDefault="00AE00BA" w:rsidP="00AE00BA">
      <w:pPr>
        <w:pStyle w:val="PL"/>
      </w:pPr>
      <w:r>
        <w:t xml:space="preserve">      &lt;xs:element name="security-credentials" type="xs:string"/&gt;</w:t>
      </w:r>
    </w:p>
    <w:p w14:paraId="7E497356" w14:textId="77777777" w:rsidR="00AE00BA" w:rsidRDefault="00AE00BA" w:rsidP="00AE00BA">
      <w:pPr>
        <w:pStyle w:val="PL"/>
      </w:pPr>
      <w:r>
        <w:t xml:space="preserve">      &lt;xs:element name="pin-id" type="xs:string"/&gt;</w:t>
      </w:r>
    </w:p>
    <w:p w14:paraId="62DAA379" w14:textId="77777777" w:rsidR="00AE00BA" w:rsidRDefault="00AE00BA" w:rsidP="00AE00BA">
      <w:pPr>
        <w:pStyle w:val="PL"/>
      </w:pPr>
      <w:r>
        <w:t xml:space="preserve">      &lt;xs:element name="pine-id" type="xs:string"/&gt;</w:t>
      </w:r>
    </w:p>
    <w:p w14:paraId="78BE5543" w14:textId="77777777" w:rsidR="00AE00BA" w:rsidRDefault="00AE00BA" w:rsidP="00AE00BA">
      <w:pPr>
        <w:pStyle w:val="PL"/>
      </w:pPr>
      <w:r>
        <w:t xml:space="preserve">      &lt;xs:element name="</w:t>
      </w:r>
      <w:r w:rsidRPr="00553DA7">
        <w:t>pegc-information-list</w:t>
      </w:r>
      <w:r>
        <w:t>" type="pinapp:UE-Id-List"/&gt;</w:t>
      </w:r>
    </w:p>
    <w:p w14:paraId="38D9D24B" w14:textId="77777777" w:rsidR="00AE00BA" w:rsidRDefault="00AE00BA" w:rsidP="00AE00BA">
      <w:pPr>
        <w:pStyle w:val="PL"/>
      </w:pPr>
      <w:r>
        <w:t xml:space="preserve">      &lt;xs:element name="anyExt" type="pinapp:anyExtType" minOccurs="0"/&gt;</w:t>
      </w:r>
    </w:p>
    <w:p w14:paraId="176550E7" w14:textId="77777777" w:rsidR="00AE00BA" w:rsidRDefault="00AE00BA" w:rsidP="00AE00BA">
      <w:pPr>
        <w:pStyle w:val="PL"/>
      </w:pPr>
      <w:r>
        <w:t xml:space="preserve">      &lt;xs:any namespace="##other" processContents="lax" minOccurs="0" maxOccurs="unbounded"/&gt;</w:t>
      </w:r>
    </w:p>
    <w:p w14:paraId="24DD769A" w14:textId="77777777" w:rsidR="00AE00BA" w:rsidRDefault="00AE00BA" w:rsidP="00AE00BA">
      <w:pPr>
        <w:pStyle w:val="PL"/>
      </w:pPr>
      <w:r>
        <w:t xml:space="preserve">    &lt;/xs:sequence&gt;</w:t>
      </w:r>
    </w:p>
    <w:p w14:paraId="5F1BACC3" w14:textId="77777777" w:rsidR="00AE00BA" w:rsidRDefault="00AE00BA" w:rsidP="00AE00BA">
      <w:pPr>
        <w:pStyle w:val="PL"/>
      </w:pPr>
      <w:r>
        <w:t xml:space="preserve">    &lt;xs:anyAttribute namespace="##any" processContents="lax"/&gt;</w:t>
      </w:r>
    </w:p>
    <w:p w14:paraId="43BFA53B" w14:textId="77777777" w:rsidR="00AE00BA" w:rsidRDefault="00AE00BA" w:rsidP="00AE00BA">
      <w:pPr>
        <w:pStyle w:val="PL"/>
      </w:pPr>
      <w:r>
        <w:t xml:space="preserve">  &lt;/xs:complexType&gt;</w:t>
      </w:r>
    </w:p>
    <w:p w14:paraId="2A32B3F5" w14:textId="77777777" w:rsidR="00AE00BA" w:rsidRDefault="00AE00BA" w:rsidP="00AE00BA">
      <w:pPr>
        <w:pStyle w:val="PL"/>
      </w:pPr>
    </w:p>
    <w:p w14:paraId="762E8A94" w14:textId="77777777" w:rsidR="00AE00BA" w:rsidRDefault="00AE00BA" w:rsidP="00AE00BA">
      <w:pPr>
        <w:pStyle w:val="PL"/>
        <w:rPr>
          <w:lang w:eastAsia="en-GB"/>
        </w:rPr>
      </w:pPr>
      <w:r>
        <w:t xml:space="preserve">  &lt;xs:complexType name="PinPdisAcc-info"&gt;</w:t>
      </w:r>
    </w:p>
    <w:p w14:paraId="72874207" w14:textId="77777777" w:rsidR="00AE00BA" w:rsidRDefault="00AE00BA" w:rsidP="00AE00BA">
      <w:pPr>
        <w:pStyle w:val="PL"/>
      </w:pPr>
      <w:r>
        <w:t xml:space="preserve">    &lt;xs:sequence&gt;</w:t>
      </w:r>
    </w:p>
    <w:p w14:paraId="49FD06E5" w14:textId="77777777" w:rsidR="00AE00BA" w:rsidRDefault="00AE00BA" w:rsidP="00AE00BA">
      <w:pPr>
        <w:pStyle w:val="PL"/>
      </w:pPr>
      <w:r>
        <w:t xml:space="preserve">      &lt;xs:element name="</w:t>
      </w:r>
      <w:r w:rsidRPr="00553DA7">
        <w:t>pegc-information-list</w:t>
      </w:r>
      <w:r>
        <w:t>" type="pinapp:UE-Id-List"/&gt;</w:t>
      </w:r>
    </w:p>
    <w:p w14:paraId="0AFE5EE1" w14:textId="77777777" w:rsidR="00AE00BA" w:rsidRDefault="00AE00BA" w:rsidP="00AE00BA">
      <w:pPr>
        <w:pStyle w:val="PL"/>
      </w:pPr>
      <w:r>
        <w:t xml:space="preserve">      &lt;xs:element name="anyExt" type="pinapp:anyExtType" minOccurs="0"/&gt;</w:t>
      </w:r>
    </w:p>
    <w:p w14:paraId="5B8A8F7D" w14:textId="77777777" w:rsidR="00AE00BA" w:rsidRDefault="00AE00BA" w:rsidP="00AE00BA">
      <w:pPr>
        <w:pStyle w:val="PL"/>
      </w:pPr>
      <w:r>
        <w:t xml:space="preserve">      &lt;xs:any namespace="##other" processContents="lax" minOccurs="0" maxOccurs="unbounded"/&gt;</w:t>
      </w:r>
    </w:p>
    <w:p w14:paraId="6DAF9FA0" w14:textId="77777777" w:rsidR="00AE00BA" w:rsidRDefault="00AE00BA" w:rsidP="00AE00BA">
      <w:pPr>
        <w:pStyle w:val="PL"/>
      </w:pPr>
      <w:r>
        <w:t xml:space="preserve">    &lt;/xs:sequence&gt;</w:t>
      </w:r>
    </w:p>
    <w:p w14:paraId="058BA893" w14:textId="77777777" w:rsidR="00AE00BA" w:rsidRDefault="00AE00BA" w:rsidP="00AE00BA">
      <w:pPr>
        <w:pStyle w:val="PL"/>
      </w:pPr>
      <w:r>
        <w:t xml:space="preserve">    &lt;xs:anyAttribute namespace="##any" processContents="lax"/&gt;</w:t>
      </w:r>
    </w:p>
    <w:p w14:paraId="59CED529" w14:textId="77777777" w:rsidR="00AE00BA" w:rsidRDefault="00AE00BA" w:rsidP="00AE00BA">
      <w:pPr>
        <w:pStyle w:val="PL"/>
      </w:pPr>
      <w:r>
        <w:t xml:space="preserve">  &lt;/xs:complexType&gt;</w:t>
      </w:r>
    </w:p>
    <w:p w14:paraId="6ED463DA" w14:textId="77777777" w:rsidR="00AE00BA" w:rsidRDefault="00AE00BA" w:rsidP="00AE00BA">
      <w:pPr>
        <w:pStyle w:val="PL"/>
      </w:pPr>
    </w:p>
    <w:p w14:paraId="650799DB" w14:textId="77777777" w:rsidR="00AE00BA" w:rsidRDefault="00AE00BA" w:rsidP="00AE00BA">
      <w:pPr>
        <w:pStyle w:val="PL"/>
        <w:rPr>
          <w:lang w:eastAsia="en-GB"/>
        </w:rPr>
      </w:pPr>
      <w:r>
        <w:t xml:space="preserve">  &lt;xs:complexType name="PinPdisRej-info"&gt;</w:t>
      </w:r>
    </w:p>
    <w:p w14:paraId="6FA6438B" w14:textId="77777777" w:rsidR="00AE00BA" w:rsidRDefault="00AE00BA" w:rsidP="00AE00BA">
      <w:pPr>
        <w:pStyle w:val="PL"/>
      </w:pPr>
      <w:r>
        <w:t xml:space="preserve">    &lt;xs:sequence&gt;</w:t>
      </w:r>
    </w:p>
    <w:p w14:paraId="587A154B" w14:textId="77777777" w:rsidR="00AE00BA" w:rsidRDefault="00AE00BA" w:rsidP="00AE00BA">
      <w:pPr>
        <w:pStyle w:val="PL"/>
      </w:pPr>
      <w:r>
        <w:t xml:space="preserve">      &lt;xs:element name="cause" type="xs:integer"/&gt;</w:t>
      </w:r>
    </w:p>
    <w:p w14:paraId="5E8FCA5E" w14:textId="77777777" w:rsidR="00AE00BA" w:rsidRDefault="00AE00BA" w:rsidP="00AE00BA">
      <w:pPr>
        <w:pStyle w:val="PL"/>
      </w:pPr>
      <w:r>
        <w:t xml:space="preserve">      &lt;xs:element name="anyExt" type="pinapp:anyExtType" minOccurs="0"/&gt;</w:t>
      </w:r>
    </w:p>
    <w:p w14:paraId="4D53561C" w14:textId="77777777" w:rsidR="00AE00BA" w:rsidRDefault="00AE00BA" w:rsidP="00AE00BA">
      <w:pPr>
        <w:pStyle w:val="PL"/>
      </w:pPr>
      <w:r>
        <w:t xml:space="preserve">      &lt;xs:any namespace="##other" processContents="lax" minOccurs="0" maxOccurs="unbounded"/&gt;</w:t>
      </w:r>
    </w:p>
    <w:p w14:paraId="111B4179" w14:textId="77777777" w:rsidR="00AE00BA" w:rsidRDefault="00AE00BA" w:rsidP="00AE00BA">
      <w:pPr>
        <w:pStyle w:val="PL"/>
      </w:pPr>
      <w:r>
        <w:t xml:space="preserve">    &lt;/xs:sequence&gt;</w:t>
      </w:r>
    </w:p>
    <w:p w14:paraId="5DAB7581" w14:textId="77777777" w:rsidR="00AE00BA" w:rsidRDefault="00AE00BA" w:rsidP="00AE00BA">
      <w:pPr>
        <w:pStyle w:val="PL"/>
      </w:pPr>
      <w:r>
        <w:t xml:space="preserve">    &lt;xs:anyAttribute namespace="##any" processContents="lax"/&gt;</w:t>
      </w:r>
    </w:p>
    <w:p w14:paraId="15C7B8B2" w14:textId="77777777" w:rsidR="00AE00BA" w:rsidRDefault="00AE00BA" w:rsidP="00AE00BA">
      <w:pPr>
        <w:pStyle w:val="PL"/>
      </w:pPr>
      <w:r>
        <w:t xml:space="preserve">  &lt;/xs:complexType&gt;</w:t>
      </w:r>
    </w:p>
    <w:p w14:paraId="2A054E8C" w14:textId="77777777" w:rsidR="00AE00BA" w:rsidRDefault="00AE00BA" w:rsidP="00AE00BA">
      <w:pPr>
        <w:pStyle w:val="PL"/>
      </w:pPr>
    </w:p>
    <w:p w14:paraId="28A30815" w14:textId="77777777" w:rsidR="00AE00BA" w:rsidRDefault="00AE00BA" w:rsidP="00AE00BA">
      <w:pPr>
        <w:pStyle w:val="PL"/>
        <w:rPr>
          <w:lang w:eastAsia="en-GB"/>
        </w:rPr>
      </w:pPr>
      <w:r>
        <w:t xml:space="preserve">  &lt;xs:complexType name="PinConfReq-info"&gt;</w:t>
      </w:r>
    </w:p>
    <w:p w14:paraId="1179E273" w14:textId="77777777" w:rsidR="00AE00BA" w:rsidRDefault="00AE00BA" w:rsidP="00AE00BA">
      <w:pPr>
        <w:pStyle w:val="PL"/>
      </w:pPr>
      <w:r>
        <w:t xml:space="preserve">    &lt;xs:sequence&gt;</w:t>
      </w:r>
    </w:p>
    <w:p w14:paraId="0BF120EF" w14:textId="77777777" w:rsidR="00AE00BA" w:rsidRDefault="00AE00BA" w:rsidP="00AE00BA">
      <w:pPr>
        <w:pStyle w:val="PL"/>
      </w:pPr>
      <w:r>
        <w:t xml:space="preserve">      &lt;xs:element name="pin-id" type="xs:string"/&gt;</w:t>
      </w:r>
    </w:p>
    <w:p w14:paraId="3C892B6B" w14:textId="77777777" w:rsidR="00AE00BA" w:rsidRDefault="00AE00BA" w:rsidP="00AE00BA">
      <w:pPr>
        <w:pStyle w:val="PL"/>
      </w:pPr>
      <w:r>
        <w:t xml:space="preserve">      &lt;xs:element name="requestor-pemc-id" type="xs:string"/&gt;</w:t>
      </w:r>
    </w:p>
    <w:p w14:paraId="7553835B" w14:textId="77777777" w:rsidR="00AE00BA" w:rsidRDefault="00AE00BA" w:rsidP="00AE00BA">
      <w:pPr>
        <w:pStyle w:val="PL"/>
      </w:pPr>
      <w:r>
        <w:t xml:space="preserve">      &lt;xs:element name="</w:t>
      </w:r>
      <w:r>
        <w:rPr>
          <w:lang w:eastAsia="zh-CN"/>
        </w:rPr>
        <w:t>authorization-type</w:t>
      </w:r>
      <w:r>
        <w:t>" type="xs:integer"/&gt;</w:t>
      </w:r>
    </w:p>
    <w:p w14:paraId="1FE331F2" w14:textId="77777777" w:rsidR="00AE00BA" w:rsidRDefault="00AE00BA" w:rsidP="00AE00BA">
      <w:pPr>
        <w:pStyle w:val="PL"/>
      </w:pPr>
      <w:r>
        <w:t xml:space="preserve">      &lt;xs:element name="</w:t>
      </w:r>
      <w:r>
        <w:rPr>
          <w:lang w:eastAsia="zh-CN"/>
        </w:rPr>
        <w:t>failure-pemc-id</w:t>
      </w:r>
      <w:r>
        <w:t>" type="xs:string"/&gt;</w:t>
      </w:r>
    </w:p>
    <w:p w14:paraId="69FFDC5D" w14:textId="77777777" w:rsidR="00AE00BA" w:rsidRDefault="00AE00BA" w:rsidP="00AE00BA">
      <w:pPr>
        <w:pStyle w:val="PL"/>
      </w:pPr>
      <w:r>
        <w:t xml:space="preserve">      &lt;xs:element name="</w:t>
      </w:r>
      <w:r>
        <w:rPr>
          <w:lang w:eastAsia="zh-CN"/>
        </w:rPr>
        <w:t>new-pemc-id</w:t>
      </w:r>
      <w:r>
        <w:t>" type="xs:string"</w:t>
      </w:r>
      <w:r w:rsidRPr="0075636D">
        <w:t xml:space="preserve"> </w:t>
      </w:r>
      <w:r>
        <w:t>minOccurs="0"/&gt;</w:t>
      </w:r>
    </w:p>
    <w:p w14:paraId="17B5D89E" w14:textId="77777777" w:rsidR="003E4B1A" w:rsidRPr="00302774" w:rsidRDefault="003E4B1A" w:rsidP="00AE00BA">
      <w:pPr>
        <w:pStyle w:val="PL"/>
      </w:pPr>
      <w:r>
        <w:t xml:space="preserve">      &lt;xs:element name="</w:t>
      </w:r>
      <w:r>
        <w:rPr>
          <w:rFonts w:hint="eastAsia"/>
          <w:lang w:eastAsia="zh-CN"/>
        </w:rPr>
        <w:t>additional</w:t>
      </w:r>
      <w:r>
        <w:rPr>
          <w:lang w:eastAsia="zh-CN"/>
        </w:rPr>
        <w:t>-pemc-id</w:t>
      </w:r>
      <w:r>
        <w:rPr>
          <w:rFonts w:hint="eastAsia"/>
          <w:lang w:eastAsia="zh-CN"/>
        </w:rPr>
        <w:t>s</w:t>
      </w:r>
      <w:r>
        <w:t>" type="pinapp:PEMC-List" minOccurs="0"/&gt;</w:t>
      </w:r>
    </w:p>
    <w:p w14:paraId="3643F067" w14:textId="77777777" w:rsidR="00AE00BA" w:rsidRDefault="00AE00BA" w:rsidP="00AE00BA">
      <w:pPr>
        <w:pStyle w:val="PL"/>
      </w:pPr>
      <w:r>
        <w:lastRenderedPageBreak/>
        <w:t xml:space="preserve">      &lt;xs:element name="anyExt" type="pinapp:anyExtType" minOccurs="0"/&gt;</w:t>
      </w:r>
    </w:p>
    <w:p w14:paraId="676A7270" w14:textId="77777777" w:rsidR="00AE00BA" w:rsidRDefault="00AE00BA" w:rsidP="00AE00BA">
      <w:pPr>
        <w:pStyle w:val="PL"/>
      </w:pPr>
      <w:r>
        <w:t xml:space="preserve">      &lt;xs:any namespace="##other" processContents="lax" minOccurs="0" maxOccurs="unbounded"/&gt;</w:t>
      </w:r>
    </w:p>
    <w:p w14:paraId="79B5166A" w14:textId="77777777" w:rsidR="00AE00BA" w:rsidRDefault="00AE00BA" w:rsidP="00AE00BA">
      <w:pPr>
        <w:pStyle w:val="PL"/>
      </w:pPr>
      <w:r>
        <w:t xml:space="preserve">    &lt;/xs:sequence&gt;</w:t>
      </w:r>
    </w:p>
    <w:p w14:paraId="3329D7A5" w14:textId="77777777" w:rsidR="00AE00BA" w:rsidRDefault="00AE00BA" w:rsidP="00AE00BA">
      <w:pPr>
        <w:pStyle w:val="PL"/>
      </w:pPr>
      <w:r>
        <w:t xml:space="preserve">    &lt;xs:anyAttribute namespace="##any" processContents="lax"/&gt;</w:t>
      </w:r>
    </w:p>
    <w:p w14:paraId="6742A796" w14:textId="77777777" w:rsidR="00AE00BA" w:rsidRDefault="00AE00BA" w:rsidP="00AE00BA">
      <w:pPr>
        <w:pStyle w:val="PL"/>
      </w:pPr>
      <w:r>
        <w:t xml:space="preserve">  &lt;/xs:complexType&gt;</w:t>
      </w:r>
    </w:p>
    <w:p w14:paraId="03240CBF" w14:textId="77777777" w:rsidR="00AE00BA" w:rsidRDefault="00AE00BA" w:rsidP="00AE00BA">
      <w:pPr>
        <w:pStyle w:val="PL"/>
      </w:pPr>
    </w:p>
    <w:p w14:paraId="1909BA67" w14:textId="77777777" w:rsidR="00AE00BA" w:rsidRDefault="00AE00BA" w:rsidP="00AE00BA">
      <w:pPr>
        <w:pStyle w:val="PL"/>
        <w:rPr>
          <w:lang w:eastAsia="en-GB"/>
        </w:rPr>
      </w:pPr>
      <w:r>
        <w:t xml:space="preserve">  &lt;xs:complexType name="PinConfAcc-info"&gt;</w:t>
      </w:r>
    </w:p>
    <w:p w14:paraId="2540D20C" w14:textId="77777777" w:rsidR="00AE00BA" w:rsidRDefault="00AE00BA" w:rsidP="00AE00BA">
      <w:pPr>
        <w:pStyle w:val="PL"/>
      </w:pPr>
      <w:r>
        <w:t xml:space="preserve">    &lt;xs:sequence&gt;</w:t>
      </w:r>
    </w:p>
    <w:p w14:paraId="42C6CB8F" w14:textId="77777777" w:rsidR="00AE00BA" w:rsidRDefault="00AE00BA" w:rsidP="00AE00BA">
      <w:pPr>
        <w:pStyle w:val="PL"/>
      </w:pPr>
      <w:r>
        <w:t xml:space="preserve">      &lt;xs:element name="pin-profile" type="pinapp:PIN-Profile"/&gt;</w:t>
      </w:r>
    </w:p>
    <w:p w14:paraId="5F7C0570" w14:textId="77777777" w:rsidR="00AE00BA" w:rsidRDefault="00AE00BA" w:rsidP="00AE00BA">
      <w:pPr>
        <w:pStyle w:val="PL"/>
      </w:pPr>
      <w:r>
        <w:t xml:space="preserve">      &lt;xs:element name="anyExt" type="pinapp:anyExtType" minOccurs="0"/&gt;</w:t>
      </w:r>
    </w:p>
    <w:p w14:paraId="33E98762" w14:textId="77777777" w:rsidR="00AE00BA" w:rsidRDefault="00AE00BA" w:rsidP="00AE00BA">
      <w:pPr>
        <w:pStyle w:val="PL"/>
      </w:pPr>
      <w:r>
        <w:t xml:space="preserve">      &lt;xs:any namespace="##other" processContents="lax" minOccurs="0" maxOccurs="unbounded"/&gt;</w:t>
      </w:r>
    </w:p>
    <w:p w14:paraId="20FB9172" w14:textId="77777777" w:rsidR="00AE00BA" w:rsidRDefault="00AE00BA" w:rsidP="00AE00BA">
      <w:pPr>
        <w:pStyle w:val="PL"/>
      </w:pPr>
      <w:r>
        <w:t xml:space="preserve">    &lt;/xs:sequence&gt;</w:t>
      </w:r>
    </w:p>
    <w:p w14:paraId="6E0789E5" w14:textId="77777777" w:rsidR="00AE00BA" w:rsidRDefault="00AE00BA" w:rsidP="00AE00BA">
      <w:pPr>
        <w:pStyle w:val="PL"/>
      </w:pPr>
      <w:r>
        <w:t xml:space="preserve">    &lt;xs:anyAttribute namespace="##any" processContents="lax"/&gt;</w:t>
      </w:r>
    </w:p>
    <w:p w14:paraId="3241FAF9" w14:textId="77777777" w:rsidR="00AE00BA" w:rsidRDefault="00AE00BA" w:rsidP="00AE00BA">
      <w:pPr>
        <w:pStyle w:val="PL"/>
      </w:pPr>
      <w:r>
        <w:t xml:space="preserve">  &lt;/xs:complexType&gt;</w:t>
      </w:r>
    </w:p>
    <w:p w14:paraId="2845E1C6" w14:textId="77777777" w:rsidR="00AE00BA" w:rsidRDefault="00AE00BA" w:rsidP="00AE00BA">
      <w:pPr>
        <w:pStyle w:val="PL"/>
      </w:pPr>
    </w:p>
    <w:p w14:paraId="1BF32F11" w14:textId="77777777" w:rsidR="00AE00BA" w:rsidRDefault="00AE00BA" w:rsidP="00AE00BA">
      <w:pPr>
        <w:pStyle w:val="PL"/>
        <w:rPr>
          <w:lang w:eastAsia="en-GB"/>
        </w:rPr>
      </w:pPr>
      <w:r>
        <w:t xml:space="preserve">  &lt;xs:complexType name="PinConfRej-info"&gt;</w:t>
      </w:r>
    </w:p>
    <w:p w14:paraId="5B615340" w14:textId="77777777" w:rsidR="00AE00BA" w:rsidRDefault="00AE00BA" w:rsidP="00AE00BA">
      <w:pPr>
        <w:pStyle w:val="PL"/>
      </w:pPr>
      <w:r>
        <w:t xml:space="preserve">    &lt;xs:sequence&gt;</w:t>
      </w:r>
    </w:p>
    <w:p w14:paraId="3FC3A14E" w14:textId="77777777" w:rsidR="00AE00BA" w:rsidRDefault="00AE00BA" w:rsidP="00AE00BA">
      <w:pPr>
        <w:pStyle w:val="PL"/>
      </w:pPr>
      <w:r>
        <w:t xml:space="preserve">      &lt;xs:element name="cause" type="xs:integer"/&gt;</w:t>
      </w:r>
    </w:p>
    <w:p w14:paraId="4F100C1F" w14:textId="77777777" w:rsidR="00AE00BA" w:rsidRDefault="00AE00BA" w:rsidP="00AE00BA">
      <w:pPr>
        <w:pStyle w:val="PL"/>
      </w:pPr>
      <w:r>
        <w:t xml:space="preserve">      &lt;xs:element name="anyExt" type="pinapp:anyExtType" minOccurs="0"/&gt;</w:t>
      </w:r>
    </w:p>
    <w:p w14:paraId="35ADD27C" w14:textId="77777777" w:rsidR="00AE00BA" w:rsidRDefault="00AE00BA" w:rsidP="00AE00BA">
      <w:pPr>
        <w:pStyle w:val="PL"/>
      </w:pPr>
      <w:r>
        <w:t xml:space="preserve">      &lt;xs:any namespace="##other" processContents="lax" minOccurs="0" maxOccurs="unbounded"/&gt;</w:t>
      </w:r>
    </w:p>
    <w:p w14:paraId="6870B4FD" w14:textId="77777777" w:rsidR="00AE00BA" w:rsidRDefault="00AE00BA" w:rsidP="00AE00BA">
      <w:pPr>
        <w:pStyle w:val="PL"/>
      </w:pPr>
      <w:r>
        <w:t xml:space="preserve">    &lt;/xs:sequence&gt;</w:t>
      </w:r>
    </w:p>
    <w:p w14:paraId="46DC34DD" w14:textId="77777777" w:rsidR="00AE00BA" w:rsidRDefault="00AE00BA" w:rsidP="00AE00BA">
      <w:pPr>
        <w:pStyle w:val="PL"/>
      </w:pPr>
      <w:r>
        <w:t xml:space="preserve">    &lt;xs:anyAttribute namespace="##any" processContents="lax"/&gt;</w:t>
      </w:r>
    </w:p>
    <w:p w14:paraId="08E4CBCB" w14:textId="77777777" w:rsidR="00AE00BA" w:rsidRDefault="00AE00BA" w:rsidP="00AE00BA">
      <w:pPr>
        <w:pStyle w:val="PL"/>
      </w:pPr>
      <w:r>
        <w:t xml:space="preserve">  &lt;/xs:complexType&gt;</w:t>
      </w:r>
    </w:p>
    <w:p w14:paraId="4C6AE57D" w14:textId="77777777" w:rsidR="00AE00BA" w:rsidRDefault="00AE00BA" w:rsidP="00AE00BA">
      <w:pPr>
        <w:pStyle w:val="PL"/>
      </w:pPr>
    </w:p>
    <w:p w14:paraId="3BF2D5D6" w14:textId="77777777" w:rsidR="00AE00BA" w:rsidRDefault="00AE00BA" w:rsidP="00AE00BA">
      <w:pPr>
        <w:pStyle w:val="PL"/>
        <w:rPr>
          <w:lang w:eastAsia="en-GB"/>
        </w:rPr>
      </w:pPr>
      <w:r>
        <w:t xml:space="preserve">  &lt;xs:complexType name="PinManReq-info"&gt;</w:t>
      </w:r>
    </w:p>
    <w:p w14:paraId="6E023C05" w14:textId="77777777" w:rsidR="00AE00BA" w:rsidRDefault="00AE00BA" w:rsidP="00AE00BA">
      <w:pPr>
        <w:pStyle w:val="PL"/>
      </w:pPr>
      <w:r>
        <w:t xml:space="preserve">    &lt;xs:sequence&gt;</w:t>
      </w:r>
    </w:p>
    <w:p w14:paraId="66C57E61" w14:textId="77777777" w:rsidR="00AE00BA" w:rsidRPr="008B0577" w:rsidRDefault="00AE00BA" w:rsidP="00AE00BA">
      <w:pPr>
        <w:pStyle w:val="PL"/>
      </w:pPr>
      <w:r>
        <w:t xml:space="preserve">      &lt;xs:element name="requestor-id" type="xs:string"/&gt;</w:t>
      </w:r>
    </w:p>
    <w:p w14:paraId="418E451A" w14:textId="77777777" w:rsidR="00AE00BA" w:rsidRDefault="00AE00BA" w:rsidP="00AE00BA">
      <w:pPr>
        <w:pStyle w:val="PL"/>
      </w:pPr>
      <w:r>
        <w:t xml:space="preserve">      &lt;xs:element name="</w:t>
      </w:r>
      <w:r>
        <w:rPr>
          <w:lang w:eastAsia="zh-CN"/>
        </w:rPr>
        <w:t>modification-type</w:t>
      </w:r>
      <w:r>
        <w:t>" type="xs:integer"/&gt;</w:t>
      </w:r>
    </w:p>
    <w:p w14:paraId="09FDC593" w14:textId="77777777" w:rsidR="00AE00BA" w:rsidRDefault="00AE00BA" w:rsidP="00AE00BA">
      <w:pPr>
        <w:pStyle w:val="PL"/>
      </w:pPr>
      <w:r>
        <w:t xml:space="preserve">      &lt;xs:element name="pin-profile" type="pinapp:PIN-Profile"/&gt;</w:t>
      </w:r>
    </w:p>
    <w:p w14:paraId="679144AF" w14:textId="77777777" w:rsidR="00AE00BA" w:rsidRDefault="00AE00BA" w:rsidP="00AE00BA">
      <w:pPr>
        <w:pStyle w:val="PL"/>
      </w:pPr>
      <w:r>
        <w:t xml:space="preserve">      &lt;xs:element name="anyExt" type="pinapp:anyExtType" minOccurs="0"/&gt;</w:t>
      </w:r>
    </w:p>
    <w:p w14:paraId="4B04D4D3" w14:textId="77777777" w:rsidR="00AE00BA" w:rsidRDefault="00AE00BA" w:rsidP="00AE00BA">
      <w:pPr>
        <w:pStyle w:val="PL"/>
      </w:pPr>
      <w:r>
        <w:t xml:space="preserve">      &lt;xs:any namespace="##other" processContents="lax" minOccurs="0" maxOccurs="unbounded"/&gt;</w:t>
      </w:r>
    </w:p>
    <w:p w14:paraId="13658809" w14:textId="77777777" w:rsidR="00AE00BA" w:rsidRDefault="00AE00BA" w:rsidP="00AE00BA">
      <w:pPr>
        <w:pStyle w:val="PL"/>
      </w:pPr>
      <w:r>
        <w:t xml:space="preserve">    &lt;/xs:sequence&gt;</w:t>
      </w:r>
    </w:p>
    <w:p w14:paraId="39206B88" w14:textId="77777777" w:rsidR="00AE00BA" w:rsidRDefault="00AE00BA" w:rsidP="00AE00BA">
      <w:pPr>
        <w:pStyle w:val="PL"/>
      </w:pPr>
      <w:r>
        <w:t xml:space="preserve">    &lt;xs:anyAttribute namespace="##any" processContents="lax"/&gt;</w:t>
      </w:r>
    </w:p>
    <w:p w14:paraId="2BCA04F8" w14:textId="77777777" w:rsidR="00AE00BA" w:rsidRDefault="00AE00BA" w:rsidP="00AE00BA">
      <w:pPr>
        <w:pStyle w:val="PL"/>
      </w:pPr>
      <w:r>
        <w:t xml:space="preserve">  &lt;/xs:complexType&gt;</w:t>
      </w:r>
    </w:p>
    <w:p w14:paraId="002D594B" w14:textId="77777777" w:rsidR="00AE00BA" w:rsidRDefault="00AE00BA" w:rsidP="00AE00BA">
      <w:pPr>
        <w:pStyle w:val="PL"/>
      </w:pPr>
    </w:p>
    <w:p w14:paraId="66C73263" w14:textId="77777777" w:rsidR="00AE00BA" w:rsidRDefault="00AE00BA" w:rsidP="00AE00BA">
      <w:pPr>
        <w:pStyle w:val="PL"/>
        <w:rPr>
          <w:lang w:eastAsia="en-GB"/>
        </w:rPr>
      </w:pPr>
      <w:r>
        <w:t xml:space="preserve">  &lt;xs:complexType name="PinManRej-info"&gt;</w:t>
      </w:r>
    </w:p>
    <w:p w14:paraId="02E4FD40" w14:textId="77777777" w:rsidR="00AE00BA" w:rsidRDefault="00AE00BA" w:rsidP="00AE00BA">
      <w:pPr>
        <w:pStyle w:val="PL"/>
      </w:pPr>
      <w:r>
        <w:t xml:space="preserve">    &lt;xs:sequence&gt;</w:t>
      </w:r>
    </w:p>
    <w:p w14:paraId="25D436BA" w14:textId="77777777" w:rsidR="00AE00BA" w:rsidRDefault="00AE00BA" w:rsidP="00AE00BA">
      <w:pPr>
        <w:pStyle w:val="PL"/>
      </w:pPr>
      <w:r>
        <w:t xml:space="preserve">      &lt;xs:element name="cause" type="xs:integer"/&gt;</w:t>
      </w:r>
    </w:p>
    <w:p w14:paraId="59443312" w14:textId="77777777" w:rsidR="00AE00BA" w:rsidRDefault="00AE00BA" w:rsidP="00AE00BA">
      <w:pPr>
        <w:pStyle w:val="PL"/>
      </w:pPr>
      <w:r>
        <w:t xml:space="preserve">      &lt;xs:element name="anyExt" type="pinapp:anyExtType" minOccurs="0"/&gt;</w:t>
      </w:r>
    </w:p>
    <w:p w14:paraId="28681E8B" w14:textId="77777777" w:rsidR="00AE00BA" w:rsidRDefault="00AE00BA" w:rsidP="00AE00BA">
      <w:pPr>
        <w:pStyle w:val="PL"/>
      </w:pPr>
      <w:r>
        <w:t xml:space="preserve">      &lt;xs:any namespace="##other" processContents="lax" minOccurs="0" maxOccurs="unbounded"/&gt;</w:t>
      </w:r>
    </w:p>
    <w:p w14:paraId="3D688EA4" w14:textId="77777777" w:rsidR="00AE00BA" w:rsidRDefault="00AE00BA" w:rsidP="00AE00BA">
      <w:pPr>
        <w:pStyle w:val="PL"/>
      </w:pPr>
      <w:r>
        <w:t xml:space="preserve">    &lt;/xs:sequence&gt;</w:t>
      </w:r>
    </w:p>
    <w:p w14:paraId="6F3502BE" w14:textId="77777777" w:rsidR="00AE00BA" w:rsidRDefault="00AE00BA" w:rsidP="00AE00BA">
      <w:pPr>
        <w:pStyle w:val="PL"/>
      </w:pPr>
      <w:r>
        <w:t xml:space="preserve">    &lt;xs:anyAttribute namespace="##any" processContents="lax"/&gt;</w:t>
      </w:r>
    </w:p>
    <w:p w14:paraId="5FB712B5" w14:textId="77777777" w:rsidR="00AE00BA" w:rsidRDefault="00AE00BA" w:rsidP="00AE00BA">
      <w:pPr>
        <w:pStyle w:val="PL"/>
      </w:pPr>
      <w:r>
        <w:t xml:space="preserve">  &lt;/xs:complexType&gt;</w:t>
      </w:r>
    </w:p>
    <w:p w14:paraId="0D5581F3" w14:textId="77777777" w:rsidR="00AE00BA" w:rsidRDefault="00AE00BA" w:rsidP="00AE00BA">
      <w:pPr>
        <w:pStyle w:val="PL"/>
      </w:pPr>
    </w:p>
    <w:p w14:paraId="2466F2BD" w14:textId="77777777" w:rsidR="00AE00BA" w:rsidRDefault="00AE00BA" w:rsidP="00AE00BA">
      <w:pPr>
        <w:pStyle w:val="PL"/>
        <w:rPr>
          <w:lang w:eastAsia="en-GB"/>
        </w:rPr>
      </w:pPr>
      <w:r>
        <w:t xml:space="preserve">  &lt;xs:complexType name="PinProQueReq-info"&gt;</w:t>
      </w:r>
    </w:p>
    <w:p w14:paraId="1C7AFDA0" w14:textId="77777777" w:rsidR="00AE00BA" w:rsidRDefault="00AE00BA" w:rsidP="00AE00BA">
      <w:pPr>
        <w:pStyle w:val="PL"/>
      </w:pPr>
      <w:r>
        <w:t xml:space="preserve">    &lt;xs:sequence&gt;</w:t>
      </w:r>
    </w:p>
    <w:p w14:paraId="3560A91C" w14:textId="77777777" w:rsidR="00AE00BA" w:rsidRDefault="00AE00BA" w:rsidP="00AE00BA">
      <w:pPr>
        <w:pStyle w:val="PL"/>
      </w:pPr>
      <w:r>
        <w:t xml:space="preserve">      &lt;xs:element name="pin-id" type="xs:string"/&gt;</w:t>
      </w:r>
    </w:p>
    <w:p w14:paraId="584463AC" w14:textId="77777777" w:rsidR="00AE00BA" w:rsidRPr="00302774" w:rsidRDefault="00AE00BA" w:rsidP="00AE00BA">
      <w:pPr>
        <w:pStyle w:val="PL"/>
      </w:pPr>
      <w:r>
        <w:t xml:space="preserve">      &lt;xs:element name="security-credentials" type="xs:string"/&gt;</w:t>
      </w:r>
    </w:p>
    <w:p w14:paraId="52B0A8C8" w14:textId="77777777" w:rsidR="00AE00BA" w:rsidRDefault="00AE00BA" w:rsidP="00AE00BA">
      <w:pPr>
        <w:pStyle w:val="PL"/>
      </w:pPr>
      <w:r>
        <w:t xml:space="preserve">      &lt;xs:element name="ue-id" type="xs:string"/&gt;</w:t>
      </w:r>
    </w:p>
    <w:p w14:paraId="5E47DEB1" w14:textId="77777777" w:rsidR="00AE00BA" w:rsidRDefault="00AE00BA" w:rsidP="00AE00BA">
      <w:pPr>
        <w:pStyle w:val="PL"/>
      </w:pPr>
      <w:r>
        <w:t xml:space="preserve">      &lt;xs:element name="anyExt" type="pinapp:anyExtType" minOccurs="0"/&gt;</w:t>
      </w:r>
    </w:p>
    <w:p w14:paraId="06370492" w14:textId="77777777" w:rsidR="00AE00BA" w:rsidRDefault="00AE00BA" w:rsidP="00AE00BA">
      <w:pPr>
        <w:pStyle w:val="PL"/>
      </w:pPr>
      <w:r>
        <w:t xml:space="preserve">      &lt;xs:any namespace="##other" processContents="lax" minOccurs="0" maxOccurs="unbounded"/&gt;</w:t>
      </w:r>
    </w:p>
    <w:p w14:paraId="07B70778" w14:textId="77777777" w:rsidR="00AE00BA" w:rsidRDefault="00AE00BA" w:rsidP="00AE00BA">
      <w:pPr>
        <w:pStyle w:val="PL"/>
      </w:pPr>
      <w:r>
        <w:t xml:space="preserve">    &lt;/xs:sequence&gt;</w:t>
      </w:r>
    </w:p>
    <w:p w14:paraId="13A64370" w14:textId="77777777" w:rsidR="00AE00BA" w:rsidRDefault="00AE00BA" w:rsidP="00AE00BA">
      <w:pPr>
        <w:pStyle w:val="PL"/>
      </w:pPr>
      <w:r>
        <w:t xml:space="preserve">    &lt;xs:anyAttribute namespace="##any" processContents="lax"/&gt;</w:t>
      </w:r>
    </w:p>
    <w:p w14:paraId="6C75E60B" w14:textId="77777777" w:rsidR="00AE00BA" w:rsidRDefault="00AE00BA" w:rsidP="00AE00BA">
      <w:pPr>
        <w:pStyle w:val="PL"/>
      </w:pPr>
      <w:r>
        <w:t xml:space="preserve">  &lt;/xs:complexType&gt;</w:t>
      </w:r>
    </w:p>
    <w:p w14:paraId="02072358" w14:textId="77777777" w:rsidR="00AE00BA" w:rsidRDefault="00AE00BA" w:rsidP="00AE00BA">
      <w:pPr>
        <w:pStyle w:val="PL"/>
      </w:pPr>
    </w:p>
    <w:p w14:paraId="66E39772" w14:textId="77777777" w:rsidR="00AE00BA" w:rsidRDefault="00AE00BA" w:rsidP="00AE00BA">
      <w:pPr>
        <w:pStyle w:val="PL"/>
        <w:rPr>
          <w:lang w:eastAsia="en-GB"/>
        </w:rPr>
      </w:pPr>
      <w:r>
        <w:t xml:space="preserve">  &lt;xs:complexType name="PinProQueAcc-info"&gt;</w:t>
      </w:r>
    </w:p>
    <w:p w14:paraId="4435DE43" w14:textId="77777777" w:rsidR="00AE00BA" w:rsidRDefault="00AE00BA" w:rsidP="00AE00BA">
      <w:pPr>
        <w:pStyle w:val="PL"/>
      </w:pPr>
      <w:r>
        <w:t xml:space="preserve">    &lt;xs:sequence&gt;</w:t>
      </w:r>
    </w:p>
    <w:p w14:paraId="619C85C2" w14:textId="77777777" w:rsidR="00AE00BA" w:rsidRDefault="00AE00BA" w:rsidP="00AE00BA">
      <w:pPr>
        <w:pStyle w:val="PL"/>
      </w:pPr>
      <w:r>
        <w:t xml:space="preserve">      &lt;xs:element name="pin-profile" type="pinapp:PIN-Profile"/&gt;</w:t>
      </w:r>
    </w:p>
    <w:p w14:paraId="4CC44003" w14:textId="77777777" w:rsidR="00AE00BA" w:rsidRDefault="00AE00BA" w:rsidP="00AE00BA">
      <w:pPr>
        <w:pStyle w:val="PL"/>
      </w:pPr>
      <w:r>
        <w:t xml:space="preserve">      &lt;xs:element name="anyExt" type="pinapp:anyExtType" minOccurs="0"/&gt;</w:t>
      </w:r>
    </w:p>
    <w:p w14:paraId="1FD89972" w14:textId="77777777" w:rsidR="00AE00BA" w:rsidRDefault="00AE00BA" w:rsidP="00AE00BA">
      <w:pPr>
        <w:pStyle w:val="PL"/>
      </w:pPr>
      <w:r>
        <w:t xml:space="preserve">      &lt;xs:any namespace="##other" processContents="lax" minOccurs="0" maxOccurs="unbounded"/&gt;</w:t>
      </w:r>
    </w:p>
    <w:p w14:paraId="53836289" w14:textId="77777777" w:rsidR="00AE00BA" w:rsidRDefault="00AE00BA" w:rsidP="00AE00BA">
      <w:pPr>
        <w:pStyle w:val="PL"/>
      </w:pPr>
      <w:r>
        <w:t xml:space="preserve">    &lt;/xs:sequence&gt;</w:t>
      </w:r>
    </w:p>
    <w:p w14:paraId="7267FD7B" w14:textId="77777777" w:rsidR="00AE00BA" w:rsidRDefault="00AE00BA" w:rsidP="00AE00BA">
      <w:pPr>
        <w:pStyle w:val="PL"/>
      </w:pPr>
      <w:r>
        <w:t xml:space="preserve">    &lt;xs:anyAttribute namespace="##any" processContents="lax"/&gt;</w:t>
      </w:r>
    </w:p>
    <w:p w14:paraId="1A743E1D" w14:textId="77777777" w:rsidR="00AE00BA" w:rsidRDefault="00AE00BA" w:rsidP="00AE00BA">
      <w:pPr>
        <w:pStyle w:val="PL"/>
      </w:pPr>
      <w:r>
        <w:t xml:space="preserve">  &lt;/xs:complexType&gt;</w:t>
      </w:r>
    </w:p>
    <w:p w14:paraId="787F9DB2" w14:textId="77777777" w:rsidR="00AE00BA" w:rsidRDefault="00AE00BA" w:rsidP="00AE00BA">
      <w:pPr>
        <w:pStyle w:val="PL"/>
      </w:pPr>
    </w:p>
    <w:p w14:paraId="52D1BA96" w14:textId="77777777" w:rsidR="00AE00BA" w:rsidRDefault="00AE00BA" w:rsidP="00AE00BA">
      <w:pPr>
        <w:pStyle w:val="PL"/>
        <w:rPr>
          <w:lang w:eastAsia="en-GB"/>
        </w:rPr>
      </w:pPr>
      <w:r>
        <w:t xml:space="preserve">  &lt;xs:complexType name="PinProQueRej-info"&gt;</w:t>
      </w:r>
    </w:p>
    <w:p w14:paraId="52EFEF52" w14:textId="77777777" w:rsidR="00AE00BA" w:rsidRDefault="00AE00BA" w:rsidP="00AE00BA">
      <w:pPr>
        <w:pStyle w:val="PL"/>
      </w:pPr>
      <w:r>
        <w:t xml:space="preserve">    &lt;xs:sequence&gt;</w:t>
      </w:r>
    </w:p>
    <w:p w14:paraId="59BD0D08" w14:textId="77777777" w:rsidR="00AE00BA" w:rsidRDefault="00AE00BA" w:rsidP="00AE00BA">
      <w:pPr>
        <w:pStyle w:val="PL"/>
      </w:pPr>
      <w:r>
        <w:t xml:space="preserve">      &lt;xs:element name="cause" type="xs:integer"/&gt;</w:t>
      </w:r>
    </w:p>
    <w:p w14:paraId="44A9C97E" w14:textId="77777777" w:rsidR="00AE00BA" w:rsidRDefault="00AE00BA" w:rsidP="00AE00BA">
      <w:pPr>
        <w:pStyle w:val="PL"/>
      </w:pPr>
      <w:r>
        <w:t xml:space="preserve">      &lt;xs:element name="anyExt" type="pinapp:anyExtType" minOccurs="0"/&gt;</w:t>
      </w:r>
    </w:p>
    <w:p w14:paraId="40A3BB98" w14:textId="77777777" w:rsidR="00AE00BA" w:rsidRDefault="00AE00BA" w:rsidP="00AE00BA">
      <w:pPr>
        <w:pStyle w:val="PL"/>
      </w:pPr>
      <w:r>
        <w:t xml:space="preserve">      &lt;xs:any namespace="##other" processContents="lax" minOccurs="0" maxOccurs="unbounded"/&gt;</w:t>
      </w:r>
    </w:p>
    <w:p w14:paraId="6460815F" w14:textId="77777777" w:rsidR="00AE00BA" w:rsidRDefault="00AE00BA" w:rsidP="00AE00BA">
      <w:pPr>
        <w:pStyle w:val="PL"/>
      </w:pPr>
      <w:r>
        <w:t xml:space="preserve">    &lt;/xs:sequence&gt;</w:t>
      </w:r>
    </w:p>
    <w:p w14:paraId="654FFA78" w14:textId="77777777" w:rsidR="00AE00BA" w:rsidRDefault="00AE00BA" w:rsidP="00AE00BA">
      <w:pPr>
        <w:pStyle w:val="PL"/>
      </w:pPr>
      <w:r>
        <w:t xml:space="preserve">    &lt;xs:anyAttribute namespace="##any" processContents="lax"/&gt;</w:t>
      </w:r>
    </w:p>
    <w:p w14:paraId="4848A915" w14:textId="77777777" w:rsidR="00AE00BA" w:rsidRDefault="00AE00BA" w:rsidP="00AE00BA">
      <w:pPr>
        <w:pStyle w:val="PL"/>
      </w:pPr>
      <w:r>
        <w:t xml:space="preserve">  &lt;/xs:complexType&gt;</w:t>
      </w:r>
    </w:p>
    <w:p w14:paraId="268B5C27" w14:textId="77777777" w:rsidR="00AE00BA" w:rsidRDefault="00AE00BA" w:rsidP="00AE00BA">
      <w:pPr>
        <w:pStyle w:val="PL"/>
      </w:pPr>
    </w:p>
    <w:p w14:paraId="4B5B0F9F" w14:textId="77777777" w:rsidR="00AE00BA" w:rsidRDefault="00AE00BA" w:rsidP="00AE00BA">
      <w:pPr>
        <w:pStyle w:val="PL"/>
        <w:rPr>
          <w:lang w:eastAsia="en-GB"/>
        </w:rPr>
      </w:pPr>
      <w:r>
        <w:t xml:space="preserve">  &lt;xs:complexType name="PinSerSwiReq-info"&gt;</w:t>
      </w:r>
    </w:p>
    <w:p w14:paraId="7F731D3A" w14:textId="77777777" w:rsidR="00AE00BA" w:rsidRDefault="00AE00BA" w:rsidP="00AE00BA">
      <w:pPr>
        <w:pStyle w:val="PL"/>
      </w:pPr>
      <w:r>
        <w:t xml:space="preserve">    &lt;xs:sequence&gt;</w:t>
      </w:r>
    </w:p>
    <w:p w14:paraId="7E352B6F" w14:textId="77777777" w:rsidR="00AE00BA" w:rsidRDefault="00AE00BA" w:rsidP="00AE00BA">
      <w:pPr>
        <w:pStyle w:val="PL"/>
      </w:pPr>
      <w:r>
        <w:t xml:space="preserve">      &lt;xs:element name="pin-client-identifier" type="xs:string"/&gt;</w:t>
      </w:r>
    </w:p>
    <w:p w14:paraId="58D03AC8" w14:textId="77777777" w:rsidR="00AE00BA" w:rsidRPr="00302774" w:rsidRDefault="00AE00BA" w:rsidP="00AE00BA">
      <w:pPr>
        <w:pStyle w:val="PL"/>
      </w:pPr>
      <w:r>
        <w:t xml:space="preserve">      &lt;xs:element name="security-credentials" type="xs:string"/&gt;</w:t>
      </w:r>
    </w:p>
    <w:p w14:paraId="476BF56E" w14:textId="77777777" w:rsidR="00AE00BA" w:rsidRDefault="00AE00BA" w:rsidP="00AE00BA">
      <w:pPr>
        <w:pStyle w:val="PL"/>
      </w:pPr>
      <w:r>
        <w:t xml:space="preserve">      &lt;xs:element name="pin-id" type="xs:string"/&gt;</w:t>
      </w:r>
    </w:p>
    <w:p w14:paraId="13B35095" w14:textId="77777777" w:rsidR="00AE00BA" w:rsidRDefault="00AE00BA" w:rsidP="00AE00BA">
      <w:pPr>
        <w:pStyle w:val="PL"/>
      </w:pPr>
      <w:r>
        <w:lastRenderedPageBreak/>
        <w:t xml:space="preserve">      &lt;xs:element name="application-client-identifier" type="xs:string"/&gt;</w:t>
      </w:r>
    </w:p>
    <w:p w14:paraId="612732E0" w14:textId="77777777" w:rsidR="00AE00BA" w:rsidRDefault="00AE00BA" w:rsidP="00AE00BA">
      <w:pPr>
        <w:pStyle w:val="PL"/>
      </w:pPr>
      <w:r>
        <w:t xml:space="preserve">      &lt;xs:element name="application-server-identifier" type="xs:string"/&gt;</w:t>
      </w:r>
    </w:p>
    <w:p w14:paraId="37D7B7E8" w14:textId="77777777" w:rsidR="00AE00BA" w:rsidRDefault="00AE00BA" w:rsidP="00AE00BA">
      <w:pPr>
        <w:pStyle w:val="PL"/>
      </w:pPr>
      <w:r>
        <w:t xml:space="preserve">      &lt;xs:element name="application-session-identifier" type="xs:string"/&gt;</w:t>
      </w:r>
    </w:p>
    <w:p w14:paraId="69B714C6" w14:textId="77777777" w:rsidR="00AE00BA" w:rsidRDefault="00AE00BA" w:rsidP="00AE00BA">
      <w:pPr>
        <w:pStyle w:val="PL"/>
      </w:pPr>
      <w:r>
        <w:t xml:space="preserve">      &lt;xs:element name="application-session-descriptor" type="pinapp:</w:t>
      </w:r>
      <w:r>
        <w:rPr>
          <w:lang w:eastAsia="zh-CN"/>
        </w:rPr>
        <w:t>Application-Session-Descriptor</w:t>
      </w:r>
      <w:r>
        <w:t>"</w:t>
      </w:r>
      <w:r w:rsidRPr="003C114E">
        <w:t xml:space="preserve"> </w:t>
      </w:r>
      <w:r>
        <w:t>minOccurs="0"/&gt;</w:t>
      </w:r>
    </w:p>
    <w:p w14:paraId="2FA4D370" w14:textId="77777777" w:rsidR="00AE00BA" w:rsidRDefault="00AE00BA" w:rsidP="00AE00BA">
      <w:pPr>
        <w:pStyle w:val="PL"/>
      </w:pPr>
      <w:r>
        <w:t xml:space="preserve">      &lt;xs:element name="target-pin-client-identifier" type="xs:string"/&gt;</w:t>
      </w:r>
    </w:p>
    <w:p w14:paraId="61502B8E" w14:textId="77777777" w:rsidR="00AE00BA" w:rsidRDefault="00AE00BA" w:rsidP="00AE00BA">
      <w:pPr>
        <w:pStyle w:val="PL"/>
      </w:pPr>
      <w:r>
        <w:t xml:space="preserve">      &lt;xs:element name="anyExt" type="pinapp:anyExtType" minOccurs="0"/&gt;</w:t>
      </w:r>
    </w:p>
    <w:p w14:paraId="5BA3C572" w14:textId="77777777" w:rsidR="00AE00BA" w:rsidRDefault="00AE00BA" w:rsidP="00AE00BA">
      <w:pPr>
        <w:pStyle w:val="PL"/>
      </w:pPr>
      <w:r>
        <w:t xml:space="preserve">      &lt;xs:any namespace="##other" processContents="lax" minOccurs="0" maxOccurs="unbounded"/&gt;</w:t>
      </w:r>
    </w:p>
    <w:p w14:paraId="34DA7E9B" w14:textId="77777777" w:rsidR="00AE00BA" w:rsidRDefault="00AE00BA" w:rsidP="00AE00BA">
      <w:pPr>
        <w:pStyle w:val="PL"/>
      </w:pPr>
      <w:r>
        <w:t xml:space="preserve">    &lt;/xs:sequence&gt;</w:t>
      </w:r>
    </w:p>
    <w:p w14:paraId="3D37D221" w14:textId="77777777" w:rsidR="00AE00BA" w:rsidRDefault="00AE00BA" w:rsidP="00AE00BA">
      <w:pPr>
        <w:pStyle w:val="PL"/>
      </w:pPr>
      <w:r>
        <w:t xml:space="preserve">    &lt;xs:anyAttribute namespace="##any" processContents="lax"/&gt;</w:t>
      </w:r>
    </w:p>
    <w:p w14:paraId="21852351" w14:textId="77777777" w:rsidR="00AE00BA" w:rsidRDefault="00AE00BA" w:rsidP="00AE00BA">
      <w:pPr>
        <w:pStyle w:val="PL"/>
      </w:pPr>
      <w:r>
        <w:t xml:space="preserve">  &lt;/xs:complexType&gt;</w:t>
      </w:r>
    </w:p>
    <w:p w14:paraId="0BA8A06A" w14:textId="77777777" w:rsidR="00AE00BA" w:rsidRDefault="00AE00BA" w:rsidP="00AE00BA">
      <w:pPr>
        <w:pStyle w:val="PL"/>
      </w:pPr>
    </w:p>
    <w:p w14:paraId="5F1EA8A5" w14:textId="77777777" w:rsidR="00AE00BA" w:rsidRDefault="00AE00BA" w:rsidP="00AE00BA">
      <w:pPr>
        <w:pStyle w:val="PL"/>
        <w:rPr>
          <w:lang w:eastAsia="en-GB"/>
        </w:rPr>
      </w:pPr>
      <w:r>
        <w:t xml:space="preserve">  &lt;xs:complexType name="PinSerSwiAcc-info"&gt;</w:t>
      </w:r>
    </w:p>
    <w:p w14:paraId="3638AD3D" w14:textId="77777777" w:rsidR="00AE00BA" w:rsidRDefault="00AE00BA" w:rsidP="00AE00BA">
      <w:pPr>
        <w:pStyle w:val="PL"/>
      </w:pPr>
      <w:r>
        <w:t xml:space="preserve">    &lt;xs:sequence&gt;</w:t>
      </w:r>
    </w:p>
    <w:p w14:paraId="375ADB32" w14:textId="77777777" w:rsidR="00AE00BA" w:rsidRDefault="00AE00BA" w:rsidP="00AE00BA">
      <w:pPr>
        <w:pStyle w:val="PL"/>
      </w:pPr>
      <w:r>
        <w:t xml:space="preserve">      &lt;xs:element name="target-pin-client-identifier" type="xs:string"/&gt;</w:t>
      </w:r>
    </w:p>
    <w:p w14:paraId="3397E56E" w14:textId="77777777" w:rsidR="00AE00BA" w:rsidRDefault="00AE00BA" w:rsidP="00AE00BA">
      <w:pPr>
        <w:pStyle w:val="PL"/>
      </w:pPr>
      <w:r>
        <w:t xml:space="preserve">      &lt;xs:element name="anyExt" type="pinapp:anyExtType" minOccurs="0"/&gt;</w:t>
      </w:r>
    </w:p>
    <w:p w14:paraId="654985C0" w14:textId="77777777" w:rsidR="00AE00BA" w:rsidRDefault="00AE00BA" w:rsidP="00AE00BA">
      <w:pPr>
        <w:pStyle w:val="PL"/>
      </w:pPr>
      <w:r>
        <w:t xml:space="preserve">      &lt;xs:any namespace="##other" processContents="lax" minOccurs="0" maxOccurs="unbounded"/&gt;</w:t>
      </w:r>
    </w:p>
    <w:p w14:paraId="509CF9F4" w14:textId="77777777" w:rsidR="00AE00BA" w:rsidRDefault="00AE00BA" w:rsidP="00AE00BA">
      <w:pPr>
        <w:pStyle w:val="PL"/>
      </w:pPr>
      <w:r>
        <w:t xml:space="preserve">    &lt;/xs:sequence&gt;</w:t>
      </w:r>
    </w:p>
    <w:p w14:paraId="312DF25D" w14:textId="77777777" w:rsidR="00AE00BA" w:rsidRDefault="00AE00BA" w:rsidP="00AE00BA">
      <w:pPr>
        <w:pStyle w:val="PL"/>
      </w:pPr>
      <w:r>
        <w:t xml:space="preserve">    &lt;xs:anyAttribute namespace="##any" processContents="lax"/&gt;</w:t>
      </w:r>
    </w:p>
    <w:p w14:paraId="4AB7A2C4" w14:textId="77777777" w:rsidR="00AE00BA" w:rsidRDefault="00AE00BA" w:rsidP="00AE00BA">
      <w:pPr>
        <w:pStyle w:val="PL"/>
      </w:pPr>
      <w:r>
        <w:t xml:space="preserve">  &lt;/xs:complexType&gt;</w:t>
      </w:r>
    </w:p>
    <w:p w14:paraId="01EC0FE6" w14:textId="77777777" w:rsidR="00AE00BA" w:rsidRDefault="00AE00BA" w:rsidP="00AE00BA">
      <w:pPr>
        <w:pStyle w:val="PL"/>
      </w:pPr>
    </w:p>
    <w:p w14:paraId="582AA419" w14:textId="77777777" w:rsidR="00AE00BA" w:rsidRDefault="00AE00BA" w:rsidP="00AE00BA">
      <w:pPr>
        <w:pStyle w:val="PL"/>
        <w:rPr>
          <w:lang w:eastAsia="en-GB"/>
        </w:rPr>
      </w:pPr>
      <w:r>
        <w:t xml:space="preserve">  &lt;xs:complexType name="PinSerSwiRej-info"&gt;</w:t>
      </w:r>
    </w:p>
    <w:p w14:paraId="76E6401A" w14:textId="77777777" w:rsidR="00AE00BA" w:rsidRDefault="00AE00BA" w:rsidP="00AE00BA">
      <w:pPr>
        <w:pStyle w:val="PL"/>
      </w:pPr>
      <w:r>
        <w:t xml:space="preserve">    &lt;xs:sequence&gt;</w:t>
      </w:r>
    </w:p>
    <w:p w14:paraId="7A36214C" w14:textId="77777777" w:rsidR="00AE00BA" w:rsidRDefault="00AE00BA" w:rsidP="00AE00BA">
      <w:pPr>
        <w:pStyle w:val="PL"/>
      </w:pPr>
      <w:r>
        <w:t xml:space="preserve">      &lt;xs:element name="cause" type="xs:integer"/&gt;</w:t>
      </w:r>
    </w:p>
    <w:p w14:paraId="09A86A8E" w14:textId="77777777" w:rsidR="00AE00BA" w:rsidRDefault="00AE00BA" w:rsidP="00AE00BA">
      <w:pPr>
        <w:pStyle w:val="PL"/>
      </w:pPr>
      <w:r>
        <w:t xml:space="preserve">      &lt;xs:element name="anyExt" type="pinapp:anyExtType" minOccurs="0"/&gt;</w:t>
      </w:r>
    </w:p>
    <w:p w14:paraId="1D0C8C80" w14:textId="77777777" w:rsidR="00AE00BA" w:rsidRDefault="00AE00BA" w:rsidP="00AE00BA">
      <w:pPr>
        <w:pStyle w:val="PL"/>
      </w:pPr>
      <w:r>
        <w:t xml:space="preserve">      &lt;xs:any namespace="##other" processContents="lax" minOccurs="0" maxOccurs="unbounded"/&gt;</w:t>
      </w:r>
    </w:p>
    <w:p w14:paraId="0576C5D9" w14:textId="77777777" w:rsidR="00AE00BA" w:rsidRDefault="00AE00BA" w:rsidP="00AE00BA">
      <w:pPr>
        <w:pStyle w:val="PL"/>
      </w:pPr>
      <w:r>
        <w:t xml:space="preserve">    &lt;/xs:sequence&gt;</w:t>
      </w:r>
    </w:p>
    <w:p w14:paraId="3890C3EA" w14:textId="77777777" w:rsidR="00AE00BA" w:rsidRDefault="00AE00BA" w:rsidP="00AE00BA">
      <w:pPr>
        <w:pStyle w:val="PL"/>
      </w:pPr>
      <w:r>
        <w:t xml:space="preserve">    &lt;xs:anyAttribute namespace="##any" processContents="lax"/&gt;</w:t>
      </w:r>
    </w:p>
    <w:p w14:paraId="24B8B6AF" w14:textId="77777777" w:rsidR="00AE00BA" w:rsidRDefault="00AE00BA" w:rsidP="00AE00BA">
      <w:pPr>
        <w:pStyle w:val="PL"/>
      </w:pPr>
      <w:r>
        <w:t xml:space="preserve">  &lt;/xs:complexType&gt;</w:t>
      </w:r>
    </w:p>
    <w:p w14:paraId="5D4526C6" w14:textId="77777777" w:rsidR="00AE00BA" w:rsidRDefault="00AE00BA" w:rsidP="00AE00BA">
      <w:pPr>
        <w:pStyle w:val="PL"/>
      </w:pPr>
    </w:p>
    <w:p w14:paraId="40ED538B" w14:textId="77777777" w:rsidR="00AE00BA" w:rsidRDefault="00AE00BA" w:rsidP="00AE00BA">
      <w:pPr>
        <w:pStyle w:val="PL"/>
        <w:rPr>
          <w:lang w:eastAsia="en-GB"/>
        </w:rPr>
      </w:pPr>
      <w:r>
        <w:t xml:space="preserve">  &lt;xs:complexType name="PinCscUpdReq-info"&gt;</w:t>
      </w:r>
    </w:p>
    <w:p w14:paraId="6BAADEA0" w14:textId="77777777" w:rsidR="00AE00BA" w:rsidRDefault="00AE00BA" w:rsidP="00AE00BA">
      <w:pPr>
        <w:pStyle w:val="PL"/>
      </w:pPr>
      <w:r>
        <w:t xml:space="preserve">    &lt;xs:sequence&gt;</w:t>
      </w:r>
    </w:p>
    <w:p w14:paraId="152B85E1" w14:textId="77777777" w:rsidR="00AE00BA" w:rsidRDefault="00AE00BA" w:rsidP="00AE00BA">
      <w:pPr>
        <w:pStyle w:val="PL"/>
      </w:pPr>
      <w:r>
        <w:t xml:space="preserve">      &lt;xs:element name="pin-client-identifier" type="xs:string"/&gt;</w:t>
      </w:r>
    </w:p>
    <w:p w14:paraId="41BBD5FD" w14:textId="77777777" w:rsidR="00AE00BA" w:rsidRPr="00302774" w:rsidRDefault="00AE00BA" w:rsidP="00AE00BA">
      <w:pPr>
        <w:pStyle w:val="PL"/>
      </w:pPr>
      <w:r>
        <w:t xml:space="preserve">      &lt;xs:element name="security-credentials" type="xs:string"/&gt;</w:t>
      </w:r>
    </w:p>
    <w:p w14:paraId="5E0D2F2A" w14:textId="77777777" w:rsidR="00AE00BA" w:rsidRDefault="00AE00BA" w:rsidP="00AE00BA">
      <w:pPr>
        <w:pStyle w:val="PL"/>
      </w:pPr>
      <w:r>
        <w:t xml:space="preserve">      &lt;xs:element name="pin-id" type="xs:string"/&gt;</w:t>
      </w:r>
    </w:p>
    <w:p w14:paraId="3AD73972" w14:textId="77777777" w:rsidR="00AE00BA" w:rsidRDefault="00AE00BA" w:rsidP="00AE00BA">
      <w:pPr>
        <w:pStyle w:val="PL"/>
      </w:pPr>
      <w:r>
        <w:t xml:space="preserve">      &lt;xs:element name="pine-id" type="xs:string"/&gt;</w:t>
      </w:r>
    </w:p>
    <w:p w14:paraId="6DC3A66C" w14:textId="77777777" w:rsidR="00AE00BA" w:rsidRDefault="00AE00BA" w:rsidP="00AE00BA">
      <w:pPr>
        <w:pStyle w:val="PL"/>
      </w:pPr>
      <w:r>
        <w:t xml:space="preserve">      &lt;xs:element name="source-pin-gateway-client-identifier" type="xs:string"/&gt;</w:t>
      </w:r>
    </w:p>
    <w:p w14:paraId="05D47F8A" w14:textId="77777777" w:rsidR="00AE00BA" w:rsidRDefault="00AE00BA" w:rsidP="00AE00BA">
      <w:pPr>
        <w:pStyle w:val="PL"/>
      </w:pPr>
      <w:r>
        <w:t xml:space="preserve">      &lt;xs:element name="target-pin-gateway-client-identifier" type="xs:string"/&gt;</w:t>
      </w:r>
    </w:p>
    <w:p w14:paraId="442D7FD0" w14:textId="77777777" w:rsidR="00AE00BA" w:rsidRDefault="00AE00BA" w:rsidP="00AE00BA">
      <w:pPr>
        <w:pStyle w:val="PL"/>
      </w:pPr>
      <w:r>
        <w:t xml:space="preserve">      &lt;xs:element name="application-client-identifier" type="xs:string"/&gt;</w:t>
      </w:r>
    </w:p>
    <w:p w14:paraId="208D2E9F" w14:textId="77777777" w:rsidR="00AE00BA" w:rsidRDefault="00AE00BA" w:rsidP="00AE00BA">
      <w:pPr>
        <w:pStyle w:val="PL"/>
      </w:pPr>
      <w:r>
        <w:t xml:space="preserve">      &lt;xs:element name="application-server-identifier" type="xs:string"/&gt;</w:t>
      </w:r>
    </w:p>
    <w:p w14:paraId="63425E5B" w14:textId="77777777" w:rsidR="00AE00BA" w:rsidRDefault="00AE00BA" w:rsidP="00AE00BA">
      <w:pPr>
        <w:pStyle w:val="PL"/>
      </w:pPr>
      <w:r>
        <w:t xml:space="preserve">      &lt;xs:element name="application-session-identifier" type="xs:string"/&gt;</w:t>
      </w:r>
    </w:p>
    <w:p w14:paraId="042AA5AD" w14:textId="77777777" w:rsidR="00AE00BA" w:rsidRDefault="00AE00BA" w:rsidP="00AE00BA">
      <w:pPr>
        <w:pStyle w:val="PL"/>
      </w:pPr>
      <w:r>
        <w:t xml:space="preserve">      &lt;xs:element name="application-session-descriptor" type="pinapp:</w:t>
      </w:r>
      <w:r>
        <w:rPr>
          <w:lang w:eastAsia="zh-CN"/>
        </w:rPr>
        <w:t>Application-Session-Descriptor</w:t>
      </w:r>
      <w:r>
        <w:t>"</w:t>
      </w:r>
      <w:r w:rsidRPr="003C114E">
        <w:t xml:space="preserve"> </w:t>
      </w:r>
      <w:r>
        <w:t>minOccurs="0"/&gt;</w:t>
      </w:r>
    </w:p>
    <w:p w14:paraId="73227E70" w14:textId="77777777" w:rsidR="00AE00BA" w:rsidRDefault="00AE00BA" w:rsidP="00AE00BA">
      <w:pPr>
        <w:pStyle w:val="PL"/>
      </w:pPr>
      <w:r>
        <w:t xml:space="preserve">      &lt;xs:element name="anyExt" type="pinapp:anyExtType" minOccurs="0"/&gt;</w:t>
      </w:r>
    </w:p>
    <w:p w14:paraId="0D598F6B" w14:textId="77777777" w:rsidR="00AE00BA" w:rsidRDefault="00AE00BA" w:rsidP="00AE00BA">
      <w:pPr>
        <w:pStyle w:val="PL"/>
      </w:pPr>
      <w:r>
        <w:t xml:space="preserve">      &lt;xs:any namespace="##other" processContents="lax" minOccurs="0" maxOccurs="unbounded"/&gt;</w:t>
      </w:r>
    </w:p>
    <w:p w14:paraId="3FDFB1BF" w14:textId="77777777" w:rsidR="00AE00BA" w:rsidRDefault="00AE00BA" w:rsidP="00AE00BA">
      <w:pPr>
        <w:pStyle w:val="PL"/>
      </w:pPr>
      <w:r>
        <w:t xml:space="preserve">    &lt;/xs:sequence&gt;</w:t>
      </w:r>
    </w:p>
    <w:p w14:paraId="03B2B6DF" w14:textId="77777777" w:rsidR="00AE00BA" w:rsidRDefault="00AE00BA" w:rsidP="00AE00BA">
      <w:pPr>
        <w:pStyle w:val="PL"/>
      </w:pPr>
      <w:r>
        <w:t xml:space="preserve">    &lt;xs:anyAttribute namespace="##any" processContents="lax"/&gt;</w:t>
      </w:r>
    </w:p>
    <w:p w14:paraId="7A1E2B40" w14:textId="77777777" w:rsidR="00AE00BA" w:rsidRDefault="00AE00BA" w:rsidP="00AE00BA">
      <w:pPr>
        <w:pStyle w:val="PL"/>
      </w:pPr>
      <w:r>
        <w:t xml:space="preserve">  &lt;/xs:complexType&gt;</w:t>
      </w:r>
    </w:p>
    <w:p w14:paraId="726E36D3" w14:textId="77777777" w:rsidR="00AE00BA" w:rsidRDefault="00AE00BA" w:rsidP="00AE00BA">
      <w:pPr>
        <w:pStyle w:val="PL"/>
      </w:pPr>
    </w:p>
    <w:p w14:paraId="093A312B" w14:textId="77777777" w:rsidR="00AE00BA" w:rsidRDefault="00AE00BA" w:rsidP="00AE00BA">
      <w:pPr>
        <w:pStyle w:val="PL"/>
        <w:rPr>
          <w:lang w:eastAsia="en-GB"/>
        </w:rPr>
      </w:pPr>
      <w:r>
        <w:t xml:space="preserve">  &lt;xs:complexType name="PinCscUpdAcc-info"&gt;</w:t>
      </w:r>
    </w:p>
    <w:p w14:paraId="187D037C" w14:textId="77777777" w:rsidR="00AE00BA" w:rsidRDefault="00AE00BA" w:rsidP="00AE00BA">
      <w:pPr>
        <w:pStyle w:val="PL"/>
      </w:pPr>
      <w:r>
        <w:t xml:space="preserve">    &lt;xs:sequence&gt;</w:t>
      </w:r>
    </w:p>
    <w:p w14:paraId="0EFB5CC1" w14:textId="77777777" w:rsidR="00AE00BA" w:rsidRDefault="00AE00BA" w:rsidP="00AE00BA">
      <w:pPr>
        <w:pStyle w:val="PL"/>
      </w:pPr>
      <w:r>
        <w:t xml:space="preserve">      &lt;xs:element name="service-continuity-policy-information" type="pinapp:PIN-Continuity-Policy"/&gt;</w:t>
      </w:r>
    </w:p>
    <w:p w14:paraId="5C220E23" w14:textId="77777777" w:rsidR="00AE00BA" w:rsidRDefault="00AE00BA" w:rsidP="00AE00BA">
      <w:pPr>
        <w:pStyle w:val="PL"/>
      </w:pPr>
      <w:r>
        <w:t xml:space="preserve">      &lt;xs:element name="anyExt" type="pinapp:anyExtType" minOccurs="0"/&gt;</w:t>
      </w:r>
    </w:p>
    <w:p w14:paraId="21852D22" w14:textId="77777777" w:rsidR="00AE00BA" w:rsidRDefault="00AE00BA" w:rsidP="00AE00BA">
      <w:pPr>
        <w:pStyle w:val="PL"/>
      </w:pPr>
      <w:r>
        <w:t xml:space="preserve">      &lt;xs:any namespace="##other" processContents="lax" minOccurs="0" maxOccurs="unbounded"/&gt;</w:t>
      </w:r>
    </w:p>
    <w:p w14:paraId="0D2131B8" w14:textId="77777777" w:rsidR="00AE00BA" w:rsidRDefault="00AE00BA" w:rsidP="00AE00BA">
      <w:pPr>
        <w:pStyle w:val="PL"/>
      </w:pPr>
      <w:r>
        <w:t xml:space="preserve">    &lt;/xs:sequence&gt;</w:t>
      </w:r>
    </w:p>
    <w:p w14:paraId="4D7D1471" w14:textId="77777777" w:rsidR="00AE00BA" w:rsidRDefault="00AE00BA" w:rsidP="00AE00BA">
      <w:pPr>
        <w:pStyle w:val="PL"/>
      </w:pPr>
      <w:r>
        <w:t xml:space="preserve">    &lt;xs:anyAttribute namespace="##any" processContents="lax"/&gt;</w:t>
      </w:r>
    </w:p>
    <w:p w14:paraId="52862085" w14:textId="77777777" w:rsidR="00AE00BA" w:rsidRDefault="00AE00BA" w:rsidP="00AE00BA">
      <w:pPr>
        <w:pStyle w:val="PL"/>
      </w:pPr>
      <w:r>
        <w:t xml:space="preserve">  &lt;/xs:complexType&gt;</w:t>
      </w:r>
    </w:p>
    <w:p w14:paraId="7E9A769D" w14:textId="77777777" w:rsidR="00AE00BA" w:rsidRDefault="00AE00BA" w:rsidP="00AE00BA">
      <w:pPr>
        <w:pStyle w:val="PL"/>
      </w:pPr>
    </w:p>
    <w:p w14:paraId="06C55F3F" w14:textId="77777777" w:rsidR="00AE00BA" w:rsidRDefault="00AE00BA" w:rsidP="00AE00BA">
      <w:pPr>
        <w:pStyle w:val="PL"/>
        <w:rPr>
          <w:lang w:eastAsia="en-GB"/>
        </w:rPr>
      </w:pPr>
      <w:r>
        <w:t xml:space="preserve">  &lt;xs:complexType name="PIN-Continuity-Policy"&gt;</w:t>
      </w:r>
    </w:p>
    <w:p w14:paraId="5CE3B140" w14:textId="77777777" w:rsidR="00AE00BA" w:rsidRDefault="00AE00BA" w:rsidP="00AE00BA">
      <w:pPr>
        <w:pStyle w:val="PL"/>
      </w:pPr>
      <w:r>
        <w:t xml:space="preserve">    &lt;xs:sequence&gt;</w:t>
      </w:r>
    </w:p>
    <w:p w14:paraId="2613DB63" w14:textId="77777777" w:rsidR="00AE00BA" w:rsidRDefault="00AE00BA" w:rsidP="00AE00BA">
      <w:pPr>
        <w:pStyle w:val="PL"/>
      </w:pPr>
      <w:r>
        <w:t xml:space="preserve">      &lt;xs:element name="s</w:t>
      </w:r>
      <w:r w:rsidRPr="009562EC">
        <w:t>ervice</w:t>
      </w:r>
      <w:r>
        <w:t>-</w:t>
      </w:r>
      <w:r w:rsidRPr="009562EC">
        <w:t>continuity</w:t>
      </w:r>
      <w:r>
        <w:t>-</w:t>
      </w:r>
      <w:r w:rsidRPr="009562EC">
        <w:t>policy</w:t>
      </w:r>
      <w:r>
        <w:t>-length" type="xs:integer"/&gt;</w:t>
      </w:r>
    </w:p>
    <w:p w14:paraId="62D43776" w14:textId="77777777" w:rsidR="00AE00BA" w:rsidRDefault="00AE00BA" w:rsidP="00AE00BA">
      <w:pPr>
        <w:pStyle w:val="PL"/>
      </w:pPr>
      <w:r>
        <w:t xml:space="preserve">      &lt;xs:element name="s</w:t>
      </w:r>
      <w:r w:rsidRPr="009562EC">
        <w:t>ervice</w:t>
      </w:r>
      <w:r>
        <w:t>-</w:t>
      </w:r>
      <w:r w:rsidRPr="009562EC">
        <w:t>continuity</w:t>
      </w:r>
      <w:r>
        <w:t>-</w:t>
      </w:r>
      <w:r w:rsidRPr="009562EC">
        <w:t>policy</w:t>
      </w:r>
      <w:r>
        <w:t>-content" type="xs:string"/&gt;</w:t>
      </w:r>
    </w:p>
    <w:p w14:paraId="02608330" w14:textId="77777777" w:rsidR="00AE00BA" w:rsidRDefault="00AE00BA" w:rsidP="00AE00BA">
      <w:pPr>
        <w:pStyle w:val="PL"/>
      </w:pPr>
      <w:r>
        <w:t xml:space="preserve">      &lt;xs:element name="anyExt" type="pinapp:anyExtType" minOccurs="0"/&gt;</w:t>
      </w:r>
    </w:p>
    <w:p w14:paraId="4B956955" w14:textId="77777777" w:rsidR="00AE00BA" w:rsidRDefault="00AE00BA" w:rsidP="00AE00BA">
      <w:pPr>
        <w:pStyle w:val="PL"/>
      </w:pPr>
      <w:r>
        <w:t xml:space="preserve">      &lt;xs:any namespace="##other" processContents="lax" minOccurs="0" maxOccurs="unbounded"/&gt;</w:t>
      </w:r>
    </w:p>
    <w:p w14:paraId="3DF6B1C1" w14:textId="77777777" w:rsidR="00AE00BA" w:rsidRDefault="00AE00BA" w:rsidP="00AE00BA">
      <w:pPr>
        <w:pStyle w:val="PL"/>
      </w:pPr>
      <w:r>
        <w:t xml:space="preserve">    &lt;/xs:sequence&gt;</w:t>
      </w:r>
    </w:p>
    <w:p w14:paraId="3C0E1BB8" w14:textId="77777777" w:rsidR="00AE00BA" w:rsidRDefault="00AE00BA" w:rsidP="00AE00BA">
      <w:pPr>
        <w:pStyle w:val="PL"/>
      </w:pPr>
      <w:r>
        <w:t xml:space="preserve">    &lt;xs:anyAttribute namespace="##any" processContents="lax"/&gt;</w:t>
      </w:r>
    </w:p>
    <w:p w14:paraId="044A3D2F" w14:textId="77777777" w:rsidR="00AE00BA" w:rsidRDefault="00AE00BA" w:rsidP="00AE00BA">
      <w:pPr>
        <w:pStyle w:val="PL"/>
      </w:pPr>
      <w:r>
        <w:t xml:space="preserve">  &lt;/xs:complexType&gt;</w:t>
      </w:r>
    </w:p>
    <w:p w14:paraId="2F19F7A9" w14:textId="77777777" w:rsidR="00AE00BA" w:rsidRDefault="00AE00BA" w:rsidP="00AE00BA">
      <w:pPr>
        <w:pStyle w:val="PL"/>
      </w:pPr>
    </w:p>
    <w:p w14:paraId="123EE218" w14:textId="77777777" w:rsidR="00AE00BA" w:rsidRDefault="00AE00BA" w:rsidP="00AE00BA">
      <w:pPr>
        <w:pStyle w:val="PL"/>
        <w:rPr>
          <w:lang w:eastAsia="en-GB"/>
        </w:rPr>
      </w:pPr>
      <w:r>
        <w:t xml:space="preserve">  &lt;xs:complexType name="PinCscUpdRej-info"&gt;</w:t>
      </w:r>
    </w:p>
    <w:p w14:paraId="11746214" w14:textId="77777777" w:rsidR="00AE00BA" w:rsidRDefault="00AE00BA" w:rsidP="00AE00BA">
      <w:pPr>
        <w:pStyle w:val="PL"/>
      </w:pPr>
      <w:r>
        <w:t xml:space="preserve">    &lt;xs:sequence&gt;</w:t>
      </w:r>
    </w:p>
    <w:p w14:paraId="38E344F3" w14:textId="77777777" w:rsidR="00AE00BA" w:rsidRDefault="00AE00BA" w:rsidP="00AE00BA">
      <w:pPr>
        <w:pStyle w:val="PL"/>
      </w:pPr>
      <w:r>
        <w:t xml:space="preserve">      &lt;xs:element name="cause" type="xs:integer"/&gt;</w:t>
      </w:r>
    </w:p>
    <w:p w14:paraId="01D8F426" w14:textId="77777777" w:rsidR="00AE00BA" w:rsidRDefault="00AE00BA" w:rsidP="00AE00BA">
      <w:pPr>
        <w:pStyle w:val="PL"/>
      </w:pPr>
      <w:r>
        <w:t xml:space="preserve">      &lt;xs:element name="anyExt" type="pinapp:anyExtType" minOccurs="0"/&gt;</w:t>
      </w:r>
    </w:p>
    <w:p w14:paraId="7B1B0F6C" w14:textId="77777777" w:rsidR="00AE00BA" w:rsidRDefault="00AE00BA" w:rsidP="00AE00BA">
      <w:pPr>
        <w:pStyle w:val="PL"/>
      </w:pPr>
      <w:r>
        <w:t xml:space="preserve">      &lt;xs:any namespace="##other" processContents="lax" minOccurs="0" maxOccurs="unbounded"/&gt;</w:t>
      </w:r>
    </w:p>
    <w:p w14:paraId="582B9639" w14:textId="77777777" w:rsidR="00AE00BA" w:rsidRDefault="00AE00BA" w:rsidP="00AE00BA">
      <w:pPr>
        <w:pStyle w:val="PL"/>
      </w:pPr>
      <w:r>
        <w:t xml:space="preserve">    &lt;/xs:sequence&gt;</w:t>
      </w:r>
    </w:p>
    <w:p w14:paraId="1B2F0085" w14:textId="77777777" w:rsidR="00AE00BA" w:rsidRDefault="00AE00BA" w:rsidP="00AE00BA">
      <w:pPr>
        <w:pStyle w:val="PL"/>
      </w:pPr>
      <w:r>
        <w:t xml:space="preserve">    &lt;xs:anyAttribute namespace="##any" processContents="lax"/&gt;</w:t>
      </w:r>
    </w:p>
    <w:p w14:paraId="7533B2CC" w14:textId="77777777" w:rsidR="00AE00BA" w:rsidRDefault="00AE00BA" w:rsidP="00AE00BA">
      <w:pPr>
        <w:pStyle w:val="PL"/>
      </w:pPr>
      <w:r>
        <w:t xml:space="preserve">  &lt;/xs:complexType&gt;</w:t>
      </w:r>
    </w:p>
    <w:p w14:paraId="5B5F3D0F" w14:textId="77777777" w:rsidR="00AE00BA" w:rsidRDefault="00AE00BA" w:rsidP="00AE00BA">
      <w:pPr>
        <w:pStyle w:val="PL"/>
      </w:pPr>
    </w:p>
    <w:p w14:paraId="6FB65983" w14:textId="77777777" w:rsidR="00AE00BA" w:rsidRDefault="00AE00BA" w:rsidP="00AE00BA">
      <w:pPr>
        <w:pStyle w:val="PL"/>
        <w:rPr>
          <w:lang w:eastAsia="en-GB"/>
        </w:rPr>
      </w:pPr>
      <w:r>
        <w:t xml:space="preserve">  &lt;xs:complexType name="PinAuthReq-info"&gt;</w:t>
      </w:r>
    </w:p>
    <w:p w14:paraId="4194FA77" w14:textId="77777777" w:rsidR="00AE00BA" w:rsidRDefault="00AE00BA" w:rsidP="00AE00BA">
      <w:pPr>
        <w:pStyle w:val="PL"/>
      </w:pPr>
      <w:r>
        <w:lastRenderedPageBreak/>
        <w:t xml:space="preserve">    &lt;xs:sequence&gt;</w:t>
      </w:r>
    </w:p>
    <w:p w14:paraId="0B597516" w14:textId="77777777" w:rsidR="00AE00BA" w:rsidRPr="007F4F50" w:rsidRDefault="00AE00BA" w:rsidP="00AE00BA">
      <w:pPr>
        <w:pStyle w:val="PL"/>
      </w:pPr>
      <w:r>
        <w:t xml:space="preserve">      &lt;xs:element name="ue-id" type="xs:string"/&gt;</w:t>
      </w:r>
    </w:p>
    <w:p w14:paraId="01ED75E8" w14:textId="77777777" w:rsidR="00AE00BA" w:rsidRDefault="00AE00BA" w:rsidP="00AE00BA">
      <w:pPr>
        <w:pStyle w:val="PL"/>
      </w:pPr>
      <w:r>
        <w:t xml:space="preserve">      &lt;xs:element name="pin-id" type="xs:string"/&gt;</w:t>
      </w:r>
    </w:p>
    <w:p w14:paraId="0DD0FF81" w14:textId="77777777" w:rsidR="00AE00BA" w:rsidRDefault="00AE00BA" w:rsidP="00AE00BA">
      <w:pPr>
        <w:pStyle w:val="PL"/>
      </w:pPr>
      <w:r>
        <w:t xml:space="preserve">      &lt;xs:element name="</w:t>
      </w:r>
      <w:r>
        <w:rPr>
          <w:lang w:eastAsia="zh-CN"/>
        </w:rPr>
        <w:t>ip-address</w:t>
      </w:r>
      <w:r>
        <w:t>" type="xs:string"</w:t>
      </w:r>
      <w:r w:rsidR="00963BA0" w:rsidRPr="00EE2F3E">
        <w:t xml:space="preserve"> </w:t>
      </w:r>
      <w:r w:rsidR="00963BA0">
        <w:t>minOccurs="0"</w:t>
      </w:r>
      <w:r>
        <w:t>/&gt;</w:t>
      </w:r>
    </w:p>
    <w:p w14:paraId="25E6B083" w14:textId="77777777" w:rsidR="00AE00BA" w:rsidRDefault="00AE00BA" w:rsidP="00AE00BA">
      <w:pPr>
        <w:pStyle w:val="PL"/>
      </w:pPr>
      <w:r>
        <w:t xml:space="preserve">      &lt;xs:element name="anyExt" type="pinapp:anyExtType" minOccurs="0"/&gt;</w:t>
      </w:r>
    </w:p>
    <w:p w14:paraId="1E0E685C" w14:textId="77777777" w:rsidR="00AE00BA" w:rsidRDefault="00AE00BA" w:rsidP="00AE00BA">
      <w:pPr>
        <w:pStyle w:val="PL"/>
      </w:pPr>
      <w:r>
        <w:t xml:space="preserve">      &lt;xs:any namespace="##other" processContents="lax" minOccurs="0" maxOccurs="unbounded"/&gt;</w:t>
      </w:r>
    </w:p>
    <w:p w14:paraId="29C651F0" w14:textId="77777777" w:rsidR="00AE00BA" w:rsidRDefault="00AE00BA" w:rsidP="00AE00BA">
      <w:pPr>
        <w:pStyle w:val="PL"/>
      </w:pPr>
      <w:r>
        <w:t xml:space="preserve">    &lt;/xs:sequence&gt;</w:t>
      </w:r>
    </w:p>
    <w:p w14:paraId="384226BA" w14:textId="77777777" w:rsidR="00AE00BA" w:rsidRDefault="00AE00BA" w:rsidP="00AE00BA">
      <w:pPr>
        <w:pStyle w:val="PL"/>
      </w:pPr>
      <w:r>
        <w:t xml:space="preserve">    &lt;xs:anyAttribute namespace="##any" processContents="lax"/&gt;</w:t>
      </w:r>
    </w:p>
    <w:p w14:paraId="5CD46C6F" w14:textId="77777777" w:rsidR="00AE00BA" w:rsidRDefault="00AE00BA" w:rsidP="00AE00BA">
      <w:pPr>
        <w:pStyle w:val="PL"/>
      </w:pPr>
      <w:r>
        <w:t xml:space="preserve">  &lt;/xs:complexType&gt;</w:t>
      </w:r>
    </w:p>
    <w:p w14:paraId="5C50C75F" w14:textId="77777777" w:rsidR="00AE00BA" w:rsidRDefault="00AE00BA" w:rsidP="00AE00BA">
      <w:pPr>
        <w:pStyle w:val="PL"/>
      </w:pPr>
    </w:p>
    <w:p w14:paraId="21FD7AAE" w14:textId="77777777" w:rsidR="00AE00BA" w:rsidRDefault="00AE00BA" w:rsidP="00AE00BA">
      <w:pPr>
        <w:pStyle w:val="PL"/>
        <w:rPr>
          <w:lang w:eastAsia="en-GB"/>
        </w:rPr>
      </w:pPr>
      <w:r>
        <w:t xml:space="preserve">  &lt;xs:complexType name="PinAuthAcc-info"&gt;</w:t>
      </w:r>
    </w:p>
    <w:p w14:paraId="14581FA8" w14:textId="77777777" w:rsidR="00AE00BA" w:rsidRDefault="00AE00BA" w:rsidP="00AE00BA">
      <w:pPr>
        <w:pStyle w:val="PL"/>
      </w:pPr>
      <w:r>
        <w:t xml:space="preserve">    &lt;xs:sequence&gt;</w:t>
      </w:r>
    </w:p>
    <w:p w14:paraId="13C33D96" w14:textId="77777777" w:rsidR="00AE00BA" w:rsidRPr="007F4F50" w:rsidRDefault="00AE00BA" w:rsidP="00AE00BA">
      <w:pPr>
        <w:pStyle w:val="PL"/>
      </w:pPr>
      <w:r>
        <w:t xml:space="preserve">      &lt;xs:element name="security-credentials" type="xs:string"/&gt;</w:t>
      </w:r>
    </w:p>
    <w:p w14:paraId="441E56E5" w14:textId="77777777" w:rsidR="00AE00BA" w:rsidRDefault="00AE00BA" w:rsidP="00AE00BA">
      <w:pPr>
        <w:pStyle w:val="PL"/>
      </w:pPr>
      <w:r>
        <w:t xml:space="preserve">      &lt;xs:element name="anyExt" type="pinapp:anyExtType" minOccurs="0"/&gt;</w:t>
      </w:r>
    </w:p>
    <w:p w14:paraId="5AF859E5" w14:textId="77777777" w:rsidR="00AE00BA" w:rsidRDefault="00AE00BA" w:rsidP="00AE00BA">
      <w:pPr>
        <w:pStyle w:val="PL"/>
      </w:pPr>
      <w:r>
        <w:t xml:space="preserve">      &lt;xs:any namespace="##other" processContents="lax" minOccurs="0" maxOccurs="unbounded"/&gt;</w:t>
      </w:r>
    </w:p>
    <w:p w14:paraId="049D83B5" w14:textId="77777777" w:rsidR="00AE00BA" w:rsidRDefault="00AE00BA" w:rsidP="00AE00BA">
      <w:pPr>
        <w:pStyle w:val="PL"/>
      </w:pPr>
      <w:r>
        <w:t xml:space="preserve">    &lt;/xs:sequence&gt;</w:t>
      </w:r>
    </w:p>
    <w:p w14:paraId="29D25E3E" w14:textId="77777777" w:rsidR="00AE00BA" w:rsidRDefault="00AE00BA" w:rsidP="00AE00BA">
      <w:pPr>
        <w:pStyle w:val="PL"/>
      </w:pPr>
      <w:r>
        <w:t xml:space="preserve">    &lt;xs:anyAttribute namespace="##any" processContents="lax"/&gt;</w:t>
      </w:r>
    </w:p>
    <w:p w14:paraId="06763FCD" w14:textId="77777777" w:rsidR="00AE00BA" w:rsidRDefault="00AE00BA" w:rsidP="00AE00BA">
      <w:pPr>
        <w:pStyle w:val="PL"/>
      </w:pPr>
      <w:r>
        <w:t xml:space="preserve">  &lt;/xs:complexType&gt;</w:t>
      </w:r>
    </w:p>
    <w:p w14:paraId="017A55B2" w14:textId="77777777" w:rsidR="00AE00BA" w:rsidRDefault="00AE00BA" w:rsidP="00AE00BA">
      <w:pPr>
        <w:pStyle w:val="PL"/>
      </w:pPr>
    </w:p>
    <w:p w14:paraId="4D36464F" w14:textId="77777777" w:rsidR="00AE00BA" w:rsidRDefault="00AE00BA" w:rsidP="00AE00BA">
      <w:pPr>
        <w:pStyle w:val="PL"/>
        <w:rPr>
          <w:lang w:eastAsia="en-GB"/>
        </w:rPr>
      </w:pPr>
      <w:r>
        <w:t xml:space="preserve">  &lt;xs:complexType name="PinAuthRej-info"&gt;</w:t>
      </w:r>
    </w:p>
    <w:p w14:paraId="36342AD4" w14:textId="77777777" w:rsidR="00AE00BA" w:rsidRDefault="00AE00BA" w:rsidP="00AE00BA">
      <w:pPr>
        <w:pStyle w:val="PL"/>
      </w:pPr>
      <w:r>
        <w:t xml:space="preserve">    &lt;xs:sequence&gt;</w:t>
      </w:r>
    </w:p>
    <w:p w14:paraId="0A5BDC10" w14:textId="77777777" w:rsidR="00AE00BA" w:rsidRDefault="00AE00BA" w:rsidP="00AE00BA">
      <w:pPr>
        <w:pStyle w:val="PL"/>
      </w:pPr>
      <w:r>
        <w:t xml:space="preserve">      &lt;xs:element name="cause" type="xs:integer"/&gt;</w:t>
      </w:r>
    </w:p>
    <w:p w14:paraId="01160B83" w14:textId="77777777" w:rsidR="00AE00BA" w:rsidRDefault="00AE00BA" w:rsidP="00AE00BA">
      <w:pPr>
        <w:pStyle w:val="PL"/>
      </w:pPr>
      <w:r>
        <w:t xml:space="preserve">      &lt;xs:element name="anyExt" type="pinapp:anyExtType" minOccurs="0"/&gt;</w:t>
      </w:r>
    </w:p>
    <w:p w14:paraId="45C44ED2" w14:textId="77777777" w:rsidR="00AE00BA" w:rsidRDefault="00AE00BA" w:rsidP="00AE00BA">
      <w:pPr>
        <w:pStyle w:val="PL"/>
      </w:pPr>
      <w:r>
        <w:t xml:space="preserve">      &lt;xs:any namespace="##other" processContents="lax" minOccurs="0" maxOccurs="unbounded"/&gt;</w:t>
      </w:r>
    </w:p>
    <w:p w14:paraId="1710AAE8" w14:textId="77777777" w:rsidR="00AE00BA" w:rsidRDefault="00AE00BA" w:rsidP="00AE00BA">
      <w:pPr>
        <w:pStyle w:val="PL"/>
      </w:pPr>
      <w:r>
        <w:t xml:space="preserve">    &lt;/xs:sequence&gt;</w:t>
      </w:r>
    </w:p>
    <w:p w14:paraId="75793256" w14:textId="77777777" w:rsidR="00AE00BA" w:rsidRDefault="00AE00BA" w:rsidP="00AE00BA">
      <w:pPr>
        <w:pStyle w:val="PL"/>
      </w:pPr>
      <w:r>
        <w:t xml:space="preserve">    &lt;xs:anyAttribute namespace="##any" processContents="lax"/&gt;</w:t>
      </w:r>
    </w:p>
    <w:p w14:paraId="458D05F4" w14:textId="77777777" w:rsidR="00AE00BA" w:rsidRDefault="00AE00BA" w:rsidP="00AE00BA">
      <w:pPr>
        <w:pStyle w:val="PL"/>
      </w:pPr>
      <w:r>
        <w:t xml:space="preserve">  &lt;/xs:complexType&gt;</w:t>
      </w:r>
    </w:p>
    <w:p w14:paraId="4E2A2D18" w14:textId="77777777" w:rsidR="00AE00BA" w:rsidRDefault="00AE00BA" w:rsidP="00AE00BA">
      <w:pPr>
        <w:pStyle w:val="PL"/>
      </w:pPr>
    </w:p>
    <w:p w14:paraId="4310C830" w14:textId="77777777" w:rsidR="00AE00BA" w:rsidRDefault="00AE00BA" w:rsidP="00AE00BA">
      <w:pPr>
        <w:pStyle w:val="PL"/>
        <w:rPr>
          <w:lang w:eastAsia="en-GB"/>
        </w:rPr>
      </w:pPr>
      <w:r>
        <w:t xml:space="preserve">  &lt;xs:complexType name="</w:t>
      </w:r>
      <w:bookmarkStart w:id="575" w:name="_Hlk159171600"/>
      <w:r>
        <w:t>PinStaSubReq-info</w:t>
      </w:r>
      <w:bookmarkEnd w:id="575"/>
      <w:r>
        <w:t>"&gt;</w:t>
      </w:r>
    </w:p>
    <w:p w14:paraId="75DCA470" w14:textId="77777777" w:rsidR="00AE00BA" w:rsidRDefault="00AE00BA" w:rsidP="00AE00BA">
      <w:pPr>
        <w:pStyle w:val="PL"/>
      </w:pPr>
      <w:r>
        <w:t xml:space="preserve">    &lt;xs:sequence&gt;</w:t>
      </w:r>
    </w:p>
    <w:p w14:paraId="2C9D5613" w14:textId="77777777" w:rsidR="00AE00BA" w:rsidRDefault="00AE00BA" w:rsidP="00AE00BA">
      <w:pPr>
        <w:pStyle w:val="PL"/>
      </w:pPr>
      <w:r>
        <w:t xml:space="preserve">      &lt;xs:element name="ue-id" type="xs:string"/&gt;</w:t>
      </w:r>
    </w:p>
    <w:p w14:paraId="2AFBD445" w14:textId="77777777" w:rsidR="00AE00BA" w:rsidRPr="007F4F50" w:rsidRDefault="00AE00BA" w:rsidP="00AE00BA">
      <w:pPr>
        <w:pStyle w:val="PL"/>
      </w:pPr>
      <w:r>
        <w:t xml:space="preserve">      &lt;xs:element name="security-credentials" type="xs:string"/&gt;</w:t>
      </w:r>
    </w:p>
    <w:p w14:paraId="1A0B2BD7" w14:textId="77777777" w:rsidR="00AE00BA" w:rsidRDefault="00AE00BA" w:rsidP="00AE00BA">
      <w:pPr>
        <w:pStyle w:val="PL"/>
      </w:pPr>
      <w:r>
        <w:t xml:space="preserve">      &lt;xs:element name="pin-id" type="xs:string"/&gt;</w:t>
      </w:r>
    </w:p>
    <w:p w14:paraId="399DA99A" w14:textId="77777777" w:rsidR="00AE00BA" w:rsidRPr="007F4F50" w:rsidRDefault="00AE00BA" w:rsidP="00AE00BA">
      <w:pPr>
        <w:pStyle w:val="PL"/>
      </w:pPr>
      <w:r>
        <w:t xml:space="preserve">      &lt;xs:element name="s</w:t>
      </w:r>
      <w:r>
        <w:rPr>
          <w:lang w:eastAsia="zh-CN"/>
        </w:rPr>
        <w:t>ubscribed-event</w:t>
      </w:r>
      <w:r>
        <w:t>" type="pinapp:Event-List"/&gt;</w:t>
      </w:r>
    </w:p>
    <w:p w14:paraId="70805242" w14:textId="77777777" w:rsidR="00AE00BA" w:rsidRDefault="00AE00BA" w:rsidP="00AE00BA">
      <w:pPr>
        <w:pStyle w:val="PL"/>
      </w:pPr>
      <w:r>
        <w:t xml:space="preserve">      &lt;xs:element name="n</w:t>
      </w:r>
      <w:r>
        <w:rPr>
          <w:lang w:eastAsia="zh-CN"/>
        </w:rPr>
        <w:t>otification-target-address</w:t>
      </w:r>
      <w:r>
        <w:t>" type="xs:string"</w:t>
      </w:r>
      <w:r w:rsidRPr="00260453">
        <w:t xml:space="preserve"> </w:t>
      </w:r>
      <w:r>
        <w:t>minOccurs="0"/&gt;</w:t>
      </w:r>
    </w:p>
    <w:p w14:paraId="05E09B9A" w14:textId="77777777" w:rsidR="00AE00BA" w:rsidRDefault="00AE00BA" w:rsidP="00AE00BA">
      <w:pPr>
        <w:pStyle w:val="PL"/>
      </w:pPr>
      <w:r>
        <w:t xml:space="preserve">      &lt;xs:element name="</w:t>
      </w:r>
      <w:r>
        <w:rPr>
          <w:lang w:eastAsia="zh-CN"/>
        </w:rPr>
        <w:t>expected-subscription-time</w:t>
      </w:r>
      <w:r>
        <w:t>" type="xs:integer"</w:t>
      </w:r>
      <w:r w:rsidRPr="00260453">
        <w:t xml:space="preserve"> </w:t>
      </w:r>
      <w:r>
        <w:t>minOccurs="0"/&gt;</w:t>
      </w:r>
    </w:p>
    <w:p w14:paraId="14BE0C89" w14:textId="77777777" w:rsidR="00AE00BA" w:rsidRDefault="00AE00BA" w:rsidP="00AE00BA">
      <w:pPr>
        <w:pStyle w:val="PL"/>
      </w:pPr>
      <w:r>
        <w:t xml:space="preserve">      &lt;xs:element name="anyExt" type="pinapp:anyExtType" minOccurs="0"/&gt;</w:t>
      </w:r>
    </w:p>
    <w:p w14:paraId="59F38FFA" w14:textId="77777777" w:rsidR="00AE00BA" w:rsidRDefault="00AE00BA" w:rsidP="00AE00BA">
      <w:pPr>
        <w:pStyle w:val="PL"/>
      </w:pPr>
      <w:r>
        <w:t xml:space="preserve">      &lt;xs:any namespace="##other" processContents="lax" minOccurs="0" maxOccurs="unbounded"/&gt;</w:t>
      </w:r>
    </w:p>
    <w:p w14:paraId="6FE74A1A" w14:textId="77777777" w:rsidR="00AE00BA" w:rsidRDefault="00AE00BA" w:rsidP="00AE00BA">
      <w:pPr>
        <w:pStyle w:val="PL"/>
      </w:pPr>
      <w:r>
        <w:t xml:space="preserve">    &lt;/xs:sequence&gt;</w:t>
      </w:r>
    </w:p>
    <w:p w14:paraId="1712B0F2" w14:textId="77777777" w:rsidR="00AE00BA" w:rsidRDefault="00AE00BA" w:rsidP="00AE00BA">
      <w:pPr>
        <w:pStyle w:val="PL"/>
      </w:pPr>
      <w:r>
        <w:t xml:space="preserve">    &lt;xs:anyAttribute namespace="##any" processContents="lax"/&gt;</w:t>
      </w:r>
    </w:p>
    <w:p w14:paraId="431B042A" w14:textId="77777777" w:rsidR="00AE00BA" w:rsidRDefault="00AE00BA" w:rsidP="00AE00BA">
      <w:pPr>
        <w:pStyle w:val="PL"/>
      </w:pPr>
      <w:r>
        <w:t xml:space="preserve">  &lt;/xs:complexType&gt;</w:t>
      </w:r>
    </w:p>
    <w:p w14:paraId="7E7B8756" w14:textId="77777777" w:rsidR="00AE00BA" w:rsidRDefault="00AE00BA" w:rsidP="00AE00BA">
      <w:pPr>
        <w:pStyle w:val="PL"/>
      </w:pPr>
    </w:p>
    <w:p w14:paraId="6403E467" w14:textId="77777777" w:rsidR="00AE00BA" w:rsidRDefault="00AE00BA" w:rsidP="00AE00BA">
      <w:pPr>
        <w:pStyle w:val="PL"/>
        <w:rPr>
          <w:lang w:eastAsia="en-GB"/>
        </w:rPr>
      </w:pPr>
      <w:r>
        <w:t xml:space="preserve">  &lt;xs:complexType name="Event-List"&gt;</w:t>
      </w:r>
    </w:p>
    <w:p w14:paraId="045E2E7F" w14:textId="77777777" w:rsidR="00AE00BA" w:rsidRDefault="00AE00BA" w:rsidP="00AE00BA">
      <w:pPr>
        <w:pStyle w:val="PL"/>
      </w:pPr>
      <w:r>
        <w:t xml:space="preserve">    &lt;xs:sequence&gt;</w:t>
      </w:r>
    </w:p>
    <w:p w14:paraId="2C2A60E8" w14:textId="77777777" w:rsidR="00AE00BA" w:rsidRDefault="00AE00BA" w:rsidP="00AE00BA">
      <w:pPr>
        <w:pStyle w:val="PL"/>
      </w:pPr>
      <w:r>
        <w:t xml:space="preserve">      &lt;xs:element name="number-of-events" type="xs:integer"/&gt;</w:t>
      </w:r>
    </w:p>
    <w:p w14:paraId="70D4628B" w14:textId="77777777" w:rsidR="00AE00BA" w:rsidRDefault="00AE00BA" w:rsidP="00AE00BA">
      <w:pPr>
        <w:pStyle w:val="PL"/>
      </w:pPr>
      <w:r>
        <w:t xml:space="preserve">      &lt;xs:element name="event-id" type="xs:integer"</w:t>
      </w:r>
      <w:r w:rsidRPr="00784BD5">
        <w:t xml:space="preserve"> </w:t>
      </w:r>
      <w:r>
        <w:t>minOccurs="0" maxOccurs="unbounded"/&gt;</w:t>
      </w:r>
    </w:p>
    <w:p w14:paraId="1ED56C87" w14:textId="77777777" w:rsidR="00AE00BA" w:rsidRDefault="00AE00BA" w:rsidP="00AE00BA">
      <w:pPr>
        <w:pStyle w:val="PL"/>
      </w:pPr>
      <w:r>
        <w:t xml:space="preserve">      &lt;xs:element name="anyExt" type="pinapp:anyExtType" minOccurs="0"/&gt;</w:t>
      </w:r>
    </w:p>
    <w:p w14:paraId="7CB13E99" w14:textId="77777777" w:rsidR="00AE00BA" w:rsidRDefault="00AE00BA" w:rsidP="00AE00BA">
      <w:pPr>
        <w:pStyle w:val="PL"/>
      </w:pPr>
      <w:r>
        <w:t xml:space="preserve">      &lt;xs:any namespace="##other" processContents="lax" minOccurs="0" maxOccurs="unbounded"/&gt;</w:t>
      </w:r>
    </w:p>
    <w:p w14:paraId="36BB5F54" w14:textId="77777777" w:rsidR="00AE00BA" w:rsidRDefault="00AE00BA" w:rsidP="00AE00BA">
      <w:pPr>
        <w:pStyle w:val="PL"/>
      </w:pPr>
      <w:r>
        <w:t xml:space="preserve">    &lt;/xs:sequence&gt;</w:t>
      </w:r>
    </w:p>
    <w:p w14:paraId="4D44FB26" w14:textId="77777777" w:rsidR="00AE00BA" w:rsidRDefault="00AE00BA" w:rsidP="00AE00BA">
      <w:pPr>
        <w:pStyle w:val="PL"/>
      </w:pPr>
      <w:r>
        <w:t xml:space="preserve">    &lt;xs:anyAttribute namespace="##any" processContents="lax"/&gt;</w:t>
      </w:r>
    </w:p>
    <w:p w14:paraId="6A63AE47" w14:textId="77777777" w:rsidR="00AE00BA" w:rsidRDefault="00AE00BA" w:rsidP="00AE00BA">
      <w:pPr>
        <w:pStyle w:val="PL"/>
      </w:pPr>
      <w:r>
        <w:t xml:space="preserve">  &lt;/xs:complexType&gt;</w:t>
      </w:r>
    </w:p>
    <w:p w14:paraId="0D21D2F5" w14:textId="77777777" w:rsidR="00AE00BA" w:rsidRDefault="00AE00BA" w:rsidP="00AE00BA">
      <w:pPr>
        <w:pStyle w:val="PL"/>
      </w:pPr>
    </w:p>
    <w:p w14:paraId="65A6A977" w14:textId="77777777" w:rsidR="00AE00BA" w:rsidRDefault="00AE00BA" w:rsidP="00AE00BA">
      <w:pPr>
        <w:pStyle w:val="PL"/>
        <w:rPr>
          <w:lang w:eastAsia="en-GB"/>
        </w:rPr>
      </w:pPr>
      <w:r>
        <w:t xml:space="preserve">  &lt;xs:complexType name="PinStaSubAcc-info"&gt;</w:t>
      </w:r>
    </w:p>
    <w:p w14:paraId="45C0175E" w14:textId="77777777" w:rsidR="00AE00BA" w:rsidRDefault="00AE00BA" w:rsidP="00AE00BA">
      <w:pPr>
        <w:pStyle w:val="PL"/>
      </w:pPr>
      <w:r>
        <w:t xml:space="preserve">    &lt;xs:sequence&gt;</w:t>
      </w:r>
    </w:p>
    <w:p w14:paraId="754D4285" w14:textId="77777777" w:rsidR="00AE00BA" w:rsidRDefault="00AE00BA" w:rsidP="00AE00BA">
      <w:pPr>
        <w:pStyle w:val="PL"/>
      </w:pPr>
      <w:r>
        <w:t xml:space="preserve">      &lt;xs:element name="accepted-</w:t>
      </w:r>
      <w:r>
        <w:rPr>
          <w:lang w:eastAsia="zh-CN"/>
        </w:rPr>
        <w:t>subscription</w:t>
      </w:r>
      <w:r>
        <w:t>-id" type="pinapp:Event-List"/&gt;</w:t>
      </w:r>
    </w:p>
    <w:p w14:paraId="2FFDCC32" w14:textId="77777777" w:rsidR="00AE00BA" w:rsidRDefault="00AE00BA" w:rsidP="00AE00BA">
      <w:pPr>
        <w:pStyle w:val="PL"/>
      </w:pPr>
      <w:r>
        <w:t xml:space="preserve">      &lt;xs:element name="anyExt" type="pinapp:anyExtType" minOccurs="0"/&gt;</w:t>
      </w:r>
    </w:p>
    <w:p w14:paraId="368F78F3" w14:textId="77777777" w:rsidR="00AE00BA" w:rsidRDefault="00AE00BA" w:rsidP="00AE00BA">
      <w:pPr>
        <w:pStyle w:val="PL"/>
      </w:pPr>
      <w:r>
        <w:t xml:space="preserve">      &lt;xs:any namespace="##other" processContents="lax" minOccurs="0" maxOccurs="unbounded"/&gt;</w:t>
      </w:r>
    </w:p>
    <w:p w14:paraId="391FD380" w14:textId="77777777" w:rsidR="00AE00BA" w:rsidRDefault="00AE00BA" w:rsidP="00AE00BA">
      <w:pPr>
        <w:pStyle w:val="PL"/>
      </w:pPr>
      <w:r>
        <w:t xml:space="preserve">    &lt;/xs:sequence&gt;</w:t>
      </w:r>
    </w:p>
    <w:p w14:paraId="1501AB72" w14:textId="77777777" w:rsidR="00AE00BA" w:rsidRDefault="00AE00BA" w:rsidP="00AE00BA">
      <w:pPr>
        <w:pStyle w:val="PL"/>
      </w:pPr>
      <w:r>
        <w:t xml:space="preserve">    &lt;xs:anyAttribute namespace="##any" processContents="lax"/&gt;</w:t>
      </w:r>
    </w:p>
    <w:p w14:paraId="7C1AF500" w14:textId="77777777" w:rsidR="00AE00BA" w:rsidRDefault="00AE00BA" w:rsidP="00AE00BA">
      <w:pPr>
        <w:pStyle w:val="PL"/>
      </w:pPr>
      <w:r>
        <w:t xml:space="preserve">  &lt;/xs:complexType&gt;</w:t>
      </w:r>
    </w:p>
    <w:p w14:paraId="3135F0DF" w14:textId="77777777" w:rsidR="00AE00BA" w:rsidRDefault="00AE00BA" w:rsidP="00AE00BA">
      <w:pPr>
        <w:pStyle w:val="PL"/>
      </w:pPr>
    </w:p>
    <w:p w14:paraId="7D6655D4" w14:textId="77777777" w:rsidR="00AE00BA" w:rsidRDefault="00AE00BA" w:rsidP="00AE00BA">
      <w:pPr>
        <w:pStyle w:val="PL"/>
        <w:rPr>
          <w:lang w:eastAsia="en-GB"/>
        </w:rPr>
      </w:pPr>
      <w:r>
        <w:t xml:space="preserve">  &lt;xs:complexType name="PinStaSubRej-info"&gt;</w:t>
      </w:r>
    </w:p>
    <w:p w14:paraId="59F79668" w14:textId="77777777" w:rsidR="00AE00BA" w:rsidRDefault="00AE00BA" w:rsidP="00AE00BA">
      <w:pPr>
        <w:pStyle w:val="PL"/>
      </w:pPr>
      <w:r>
        <w:t xml:space="preserve">    &lt;xs:sequence&gt;</w:t>
      </w:r>
    </w:p>
    <w:p w14:paraId="0A51FF4F" w14:textId="77777777" w:rsidR="00AE00BA" w:rsidRDefault="00AE00BA" w:rsidP="00AE00BA">
      <w:pPr>
        <w:pStyle w:val="PL"/>
      </w:pPr>
      <w:r>
        <w:t xml:space="preserve">      &lt;xs:element name="cause" type="xs:integer"/&gt;</w:t>
      </w:r>
    </w:p>
    <w:p w14:paraId="06BC1FEB" w14:textId="77777777" w:rsidR="00AE00BA" w:rsidRDefault="00AE00BA" w:rsidP="00AE00BA">
      <w:pPr>
        <w:pStyle w:val="PL"/>
      </w:pPr>
      <w:r>
        <w:t xml:space="preserve">      &lt;xs:element name="anyExt" type="pinapp:anyExtType" minOccurs="0"/&gt;</w:t>
      </w:r>
    </w:p>
    <w:p w14:paraId="7A211FE8" w14:textId="77777777" w:rsidR="00AE00BA" w:rsidRDefault="00AE00BA" w:rsidP="00AE00BA">
      <w:pPr>
        <w:pStyle w:val="PL"/>
      </w:pPr>
      <w:r>
        <w:t xml:space="preserve">      &lt;xs:any namespace="##other" processContents="lax" minOccurs="0" maxOccurs="unbounded"/&gt;</w:t>
      </w:r>
    </w:p>
    <w:p w14:paraId="63D2078E" w14:textId="77777777" w:rsidR="00AE00BA" w:rsidRDefault="00AE00BA" w:rsidP="00AE00BA">
      <w:pPr>
        <w:pStyle w:val="PL"/>
      </w:pPr>
      <w:r>
        <w:t xml:space="preserve">    &lt;/xs:sequence&gt;</w:t>
      </w:r>
    </w:p>
    <w:p w14:paraId="0B78D198" w14:textId="77777777" w:rsidR="00AE00BA" w:rsidRDefault="00AE00BA" w:rsidP="00AE00BA">
      <w:pPr>
        <w:pStyle w:val="PL"/>
      </w:pPr>
      <w:r>
        <w:t xml:space="preserve">    &lt;xs:anyAttribute namespace="##any" processContents="lax"/&gt;</w:t>
      </w:r>
    </w:p>
    <w:p w14:paraId="350D6320" w14:textId="77777777" w:rsidR="00AE00BA" w:rsidRDefault="00AE00BA" w:rsidP="00AE00BA">
      <w:pPr>
        <w:pStyle w:val="PL"/>
      </w:pPr>
      <w:r>
        <w:t xml:space="preserve">  &lt;/xs:complexType&gt;</w:t>
      </w:r>
    </w:p>
    <w:p w14:paraId="5DA09139" w14:textId="77777777" w:rsidR="00AE00BA" w:rsidRDefault="00AE00BA" w:rsidP="00AE00BA">
      <w:pPr>
        <w:pStyle w:val="PL"/>
      </w:pPr>
    </w:p>
    <w:p w14:paraId="73F0264C" w14:textId="77777777" w:rsidR="00AE00BA" w:rsidRDefault="00AE00BA" w:rsidP="00AE00BA">
      <w:pPr>
        <w:pStyle w:val="PL"/>
        <w:rPr>
          <w:lang w:eastAsia="en-GB"/>
        </w:rPr>
      </w:pPr>
      <w:r>
        <w:t xml:space="preserve">  &lt;xs:complexType name="PinStaUpdReq-info"&gt;</w:t>
      </w:r>
    </w:p>
    <w:p w14:paraId="5EFA35B5" w14:textId="77777777" w:rsidR="00AE00BA" w:rsidRDefault="00AE00BA" w:rsidP="00AE00BA">
      <w:pPr>
        <w:pStyle w:val="PL"/>
      </w:pPr>
      <w:r>
        <w:t xml:space="preserve">    &lt;xs:sequence&gt;</w:t>
      </w:r>
    </w:p>
    <w:p w14:paraId="3FEB4396" w14:textId="77777777" w:rsidR="00AE00BA" w:rsidRDefault="00AE00BA" w:rsidP="00AE00BA">
      <w:pPr>
        <w:pStyle w:val="PL"/>
      </w:pPr>
      <w:r>
        <w:t xml:space="preserve">      &lt;xs:element name="ue-id" type="xs:string"/&gt;</w:t>
      </w:r>
    </w:p>
    <w:p w14:paraId="3F8C9B5F" w14:textId="77777777" w:rsidR="00AE00BA" w:rsidRPr="007F4F50" w:rsidRDefault="00AE00BA" w:rsidP="00AE00BA">
      <w:pPr>
        <w:pStyle w:val="PL"/>
      </w:pPr>
      <w:r>
        <w:t xml:space="preserve">      &lt;xs:element name="security-credentials" type="xs:string"/&gt;</w:t>
      </w:r>
    </w:p>
    <w:p w14:paraId="1031691A" w14:textId="77777777" w:rsidR="00AE00BA" w:rsidRDefault="00AE00BA" w:rsidP="00AE00BA">
      <w:pPr>
        <w:pStyle w:val="PL"/>
      </w:pPr>
      <w:r>
        <w:t xml:space="preserve">      &lt;xs:element name="pin-id" type="xs:string"/&gt;</w:t>
      </w:r>
    </w:p>
    <w:p w14:paraId="5299B8E6" w14:textId="77777777" w:rsidR="00AE00BA" w:rsidRPr="007F4F50" w:rsidRDefault="00AE00BA" w:rsidP="00AE00BA">
      <w:pPr>
        <w:pStyle w:val="PL"/>
      </w:pPr>
      <w:r>
        <w:t xml:space="preserve">      &lt;xs:element name="s</w:t>
      </w:r>
      <w:r>
        <w:rPr>
          <w:lang w:eastAsia="zh-CN"/>
        </w:rPr>
        <w:t>ubscribed-event</w:t>
      </w:r>
      <w:r>
        <w:t>" type="pinapp:Event-List"/&gt;</w:t>
      </w:r>
    </w:p>
    <w:p w14:paraId="6E574112" w14:textId="77777777" w:rsidR="00AE00BA" w:rsidRDefault="00AE00BA" w:rsidP="00AE00BA">
      <w:pPr>
        <w:pStyle w:val="PL"/>
      </w:pPr>
      <w:r>
        <w:t xml:space="preserve">      &lt;xs:element name="n</w:t>
      </w:r>
      <w:r>
        <w:rPr>
          <w:lang w:eastAsia="zh-CN"/>
        </w:rPr>
        <w:t>otification-target-address</w:t>
      </w:r>
      <w:r>
        <w:t>" type="xs:string"</w:t>
      </w:r>
      <w:r w:rsidRPr="00260453">
        <w:t xml:space="preserve"> </w:t>
      </w:r>
      <w:r>
        <w:t>minOccurs="0"/&gt;</w:t>
      </w:r>
    </w:p>
    <w:p w14:paraId="24683080" w14:textId="77777777" w:rsidR="00AE00BA" w:rsidRDefault="00AE00BA" w:rsidP="00AE00BA">
      <w:pPr>
        <w:pStyle w:val="PL"/>
      </w:pPr>
      <w:r>
        <w:t xml:space="preserve">      &lt;xs:element name="</w:t>
      </w:r>
      <w:r>
        <w:rPr>
          <w:lang w:eastAsia="zh-CN"/>
        </w:rPr>
        <w:t>expected-subscription-time</w:t>
      </w:r>
      <w:r>
        <w:t>" type="xs:integer"</w:t>
      </w:r>
      <w:r w:rsidRPr="00260453">
        <w:t xml:space="preserve"> </w:t>
      </w:r>
      <w:r>
        <w:t>minOccurs="0"/&gt;</w:t>
      </w:r>
    </w:p>
    <w:p w14:paraId="4C1953C6" w14:textId="77777777" w:rsidR="00AE00BA" w:rsidRDefault="00AE00BA" w:rsidP="00AE00BA">
      <w:pPr>
        <w:pStyle w:val="PL"/>
      </w:pPr>
      <w:r>
        <w:lastRenderedPageBreak/>
        <w:t xml:space="preserve">      &lt;xs:element name="anyExt" type="pinapp:anyExtType" minOccurs="0"/&gt;</w:t>
      </w:r>
    </w:p>
    <w:p w14:paraId="02AFB264" w14:textId="77777777" w:rsidR="00AE00BA" w:rsidRDefault="00AE00BA" w:rsidP="00AE00BA">
      <w:pPr>
        <w:pStyle w:val="PL"/>
      </w:pPr>
      <w:r>
        <w:t xml:space="preserve">      &lt;xs:any namespace="##other" processContents="lax" minOccurs="0" maxOccurs="unbounded"/&gt;</w:t>
      </w:r>
    </w:p>
    <w:p w14:paraId="295B698A" w14:textId="77777777" w:rsidR="00AE00BA" w:rsidRDefault="00AE00BA" w:rsidP="00AE00BA">
      <w:pPr>
        <w:pStyle w:val="PL"/>
      </w:pPr>
      <w:r>
        <w:t xml:space="preserve">    &lt;/xs:sequence&gt;</w:t>
      </w:r>
    </w:p>
    <w:p w14:paraId="32ECAA5A" w14:textId="77777777" w:rsidR="00AE00BA" w:rsidRDefault="00AE00BA" w:rsidP="00AE00BA">
      <w:pPr>
        <w:pStyle w:val="PL"/>
      </w:pPr>
      <w:r>
        <w:t xml:space="preserve">    &lt;xs:anyAttribute namespace="##any" processContents="lax"/&gt;</w:t>
      </w:r>
    </w:p>
    <w:p w14:paraId="3C5019A9" w14:textId="77777777" w:rsidR="00AE00BA" w:rsidRDefault="00AE00BA" w:rsidP="00AE00BA">
      <w:pPr>
        <w:pStyle w:val="PL"/>
      </w:pPr>
      <w:r>
        <w:t xml:space="preserve">  &lt;/xs:complexType&gt;</w:t>
      </w:r>
    </w:p>
    <w:p w14:paraId="67F52F80" w14:textId="77777777" w:rsidR="00AE00BA" w:rsidRDefault="00AE00BA" w:rsidP="00AE00BA">
      <w:pPr>
        <w:pStyle w:val="PL"/>
      </w:pPr>
    </w:p>
    <w:p w14:paraId="442C29CD" w14:textId="77777777" w:rsidR="00AE00BA" w:rsidRDefault="00AE00BA" w:rsidP="00AE00BA">
      <w:pPr>
        <w:pStyle w:val="PL"/>
        <w:rPr>
          <w:lang w:eastAsia="en-GB"/>
        </w:rPr>
      </w:pPr>
      <w:r>
        <w:t xml:space="preserve">  &lt;xs:complexType name="PinStaUpdAcc-info"&gt;</w:t>
      </w:r>
    </w:p>
    <w:p w14:paraId="6D4C7151" w14:textId="77777777" w:rsidR="00AE00BA" w:rsidRDefault="00AE00BA" w:rsidP="00AE00BA">
      <w:pPr>
        <w:pStyle w:val="PL"/>
      </w:pPr>
      <w:r>
        <w:t xml:space="preserve">    &lt;xs:sequence&gt;</w:t>
      </w:r>
    </w:p>
    <w:p w14:paraId="28A41415" w14:textId="77777777" w:rsidR="00AE00BA" w:rsidRDefault="00AE00BA" w:rsidP="00AE00BA">
      <w:pPr>
        <w:pStyle w:val="PL"/>
      </w:pPr>
      <w:r>
        <w:t xml:space="preserve">      &lt;xs:element name="</w:t>
      </w:r>
      <w:r>
        <w:rPr>
          <w:lang w:eastAsia="zh-CN"/>
        </w:rPr>
        <w:t>authorized-subscription-time</w:t>
      </w:r>
      <w:r>
        <w:t>" type="xs:integer"/&gt;</w:t>
      </w:r>
    </w:p>
    <w:p w14:paraId="39A33395" w14:textId="77777777" w:rsidR="00AE00BA" w:rsidRDefault="00AE00BA" w:rsidP="00AE00BA">
      <w:pPr>
        <w:pStyle w:val="PL"/>
      </w:pPr>
      <w:r>
        <w:t xml:space="preserve">      &lt;xs:element name="anyExt" type="pinapp:anyExtType" minOccurs="0"/&gt;</w:t>
      </w:r>
    </w:p>
    <w:p w14:paraId="44FEBFAF" w14:textId="77777777" w:rsidR="00AE00BA" w:rsidRDefault="00AE00BA" w:rsidP="00AE00BA">
      <w:pPr>
        <w:pStyle w:val="PL"/>
      </w:pPr>
      <w:r>
        <w:t xml:space="preserve">      &lt;xs:any namespace="##other" processContents="lax" minOccurs="0" maxOccurs="unbounded"/&gt;</w:t>
      </w:r>
    </w:p>
    <w:p w14:paraId="7C0C6D45" w14:textId="77777777" w:rsidR="00AE00BA" w:rsidRDefault="00AE00BA" w:rsidP="00AE00BA">
      <w:pPr>
        <w:pStyle w:val="PL"/>
      </w:pPr>
      <w:r>
        <w:t xml:space="preserve">    &lt;/xs:sequence&gt;</w:t>
      </w:r>
    </w:p>
    <w:p w14:paraId="03C8E1F6" w14:textId="77777777" w:rsidR="00AE00BA" w:rsidRDefault="00AE00BA" w:rsidP="00AE00BA">
      <w:pPr>
        <w:pStyle w:val="PL"/>
      </w:pPr>
      <w:r>
        <w:t xml:space="preserve">    &lt;xs:anyAttribute namespace="##any" processContents="lax"/&gt;</w:t>
      </w:r>
    </w:p>
    <w:p w14:paraId="4C915170" w14:textId="77777777" w:rsidR="00AE00BA" w:rsidRDefault="00AE00BA" w:rsidP="00AE00BA">
      <w:pPr>
        <w:pStyle w:val="PL"/>
      </w:pPr>
      <w:r>
        <w:t xml:space="preserve">  &lt;/xs:complexType&gt;</w:t>
      </w:r>
    </w:p>
    <w:p w14:paraId="7DEE22EE" w14:textId="77777777" w:rsidR="00AE00BA" w:rsidRDefault="00AE00BA" w:rsidP="00AE00BA">
      <w:pPr>
        <w:pStyle w:val="PL"/>
      </w:pPr>
    </w:p>
    <w:p w14:paraId="33BEFE38" w14:textId="77777777" w:rsidR="00AE00BA" w:rsidRDefault="00AE00BA" w:rsidP="00AE00BA">
      <w:pPr>
        <w:pStyle w:val="PL"/>
        <w:rPr>
          <w:lang w:eastAsia="en-GB"/>
        </w:rPr>
      </w:pPr>
      <w:r>
        <w:t xml:space="preserve">  &lt;xs:complexType name="PinStaUpdRej-info"&gt;</w:t>
      </w:r>
    </w:p>
    <w:p w14:paraId="412B8AA0" w14:textId="77777777" w:rsidR="00AE00BA" w:rsidRDefault="00AE00BA" w:rsidP="00AE00BA">
      <w:pPr>
        <w:pStyle w:val="PL"/>
      </w:pPr>
      <w:r>
        <w:t xml:space="preserve">    &lt;xs:sequence&gt;</w:t>
      </w:r>
    </w:p>
    <w:p w14:paraId="3E7205A0" w14:textId="77777777" w:rsidR="00AE00BA" w:rsidRDefault="00AE00BA" w:rsidP="00AE00BA">
      <w:pPr>
        <w:pStyle w:val="PL"/>
      </w:pPr>
      <w:r>
        <w:t xml:space="preserve">      &lt;xs:element name="cause" type="xs:integer"/&gt;</w:t>
      </w:r>
    </w:p>
    <w:p w14:paraId="374E9B60" w14:textId="77777777" w:rsidR="00AE00BA" w:rsidRDefault="00AE00BA" w:rsidP="00AE00BA">
      <w:pPr>
        <w:pStyle w:val="PL"/>
      </w:pPr>
      <w:r>
        <w:t xml:space="preserve">      &lt;xs:element name="anyExt" type="pinapp:anyExtType" minOccurs="0"/&gt;</w:t>
      </w:r>
    </w:p>
    <w:p w14:paraId="5DAB79F4" w14:textId="77777777" w:rsidR="00AE00BA" w:rsidRDefault="00AE00BA" w:rsidP="00AE00BA">
      <w:pPr>
        <w:pStyle w:val="PL"/>
      </w:pPr>
      <w:r>
        <w:t xml:space="preserve">      &lt;xs:any namespace="##other" processContents="lax" minOccurs="0" maxOccurs="unbounded"/&gt;</w:t>
      </w:r>
    </w:p>
    <w:p w14:paraId="16727BCE" w14:textId="77777777" w:rsidR="00AE00BA" w:rsidRDefault="00AE00BA" w:rsidP="00AE00BA">
      <w:pPr>
        <w:pStyle w:val="PL"/>
      </w:pPr>
      <w:r>
        <w:t xml:space="preserve">    &lt;/xs:sequence&gt;</w:t>
      </w:r>
    </w:p>
    <w:p w14:paraId="41045278" w14:textId="77777777" w:rsidR="00AE00BA" w:rsidRDefault="00AE00BA" w:rsidP="00AE00BA">
      <w:pPr>
        <w:pStyle w:val="PL"/>
      </w:pPr>
      <w:r>
        <w:t xml:space="preserve">    &lt;xs:anyAttribute namespace="##any" processContents="lax"/&gt;</w:t>
      </w:r>
    </w:p>
    <w:p w14:paraId="5DDCAE1E" w14:textId="77777777" w:rsidR="00AE00BA" w:rsidRDefault="00AE00BA" w:rsidP="00AE00BA">
      <w:pPr>
        <w:pStyle w:val="PL"/>
      </w:pPr>
      <w:r>
        <w:t xml:space="preserve">  &lt;/xs:complexType&gt;</w:t>
      </w:r>
    </w:p>
    <w:p w14:paraId="76109DA5" w14:textId="77777777" w:rsidR="00AE00BA" w:rsidRDefault="00AE00BA" w:rsidP="00AE00BA">
      <w:pPr>
        <w:pStyle w:val="PL"/>
      </w:pPr>
    </w:p>
    <w:p w14:paraId="767CC098" w14:textId="77777777" w:rsidR="00AE00BA" w:rsidRDefault="00AE00BA" w:rsidP="00AE00BA">
      <w:pPr>
        <w:pStyle w:val="PL"/>
        <w:rPr>
          <w:lang w:eastAsia="en-GB"/>
        </w:rPr>
      </w:pPr>
      <w:r>
        <w:t xml:space="preserve">  &lt;xs:complexType name="PinStaNoti-info"&gt;</w:t>
      </w:r>
    </w:p>
    <w:p w14:paraId="2AF57896" w14:textId="77777777" w:rsidR="00AE00BA" w:rsidRDefault="00AE00BA" w:rsidP="00AE00BA">
      <w:pPr>
        <w:pStyle w:val="PL"/>
      </w:pPr>
      <w:r>
        <w:t xml:space="preserve">    &lt;xs:sequence&gt;</w:t>
      </w:r>
    </w:p>
    <w:p w14:paraId="261FE597" w14:textId="77777777" w:rsidR="00AE00BA" w:rsidRDefault="00AE00BA" w:rsidP="00AE00BA">
      <w:pPr>
        <w:pStyle w:val="PL"/>
      </w:pPr>
      <w:r>
        <w:t xml:space="preserve">      &lt;xs:element name="event-id" type="pinapp:Event-List"/&gt;</w:t>
      </w:r>
    </w:p>
    <w:p w14:paraId="30B79631" w14:textId="77777777" w:rsidR="00AE00BA" w:rsidRDefault="00AE00BA" w:rsidP="00AE00BA">
      <w:pPr>
        <w:pStyle w:val="PL"/>
      </w:pPr>
      <w:r>
        <w:t xml:space="preserve">      &lt;xs:element name="pin-id" type="xs:string"/&gt;</w:t>
      </w:r>
    </w:p>
    <w:p w14:paraId="0E09A275" w14:textId="77777777" w:rsidR="00AE00BA" w:rsidRDefault="00AE00BA" w:rsidP="00AE00BA">
      <w:pPr>
        <w:pStyle w:val="PL"/>
      </w:pPr>
      <w:r>
        <w:t xml:space="preserve">      &lt;xs:element name="pine-management-type" type="xs:integer"</w:t>
      </w:r>
      <w:r w:rsidRPr="005C2CEE">
        <w:t xml:space="preserve"> </w:t>
      </w:r>
      <w:r>
        <w:t>minOccurs="0"/&gt;</w:t>
      </w:r>
    </w:p>
    <w:p w14:paraId="22AA0F03" w14:textId="77777777" w:rsidR="00AE00BA" w:rsidRDefault="00AE00BA" w:rsidP="00AE00BA">
      <w:pPr>
        <w:pStyle w:val="PL"/>
      </w:pPr>
      <w:r>
        <w:t xml:space="preserve">      &lt;xs:element name="pine-id" type="xs:string"</w:t>
      </w:r>
      <w:r w:rsidRPr="005C2CEE">
        <w:t xml:space="preserve"> </w:t>
      </w:r>
      <w:r>
        <w:t>minOccurs="0"/&gt;</w:t>
      </w:r>
    </w:p>
    <w:p w14:paraId="710EBBE1" w14:textId="77777777" w:rsidR="00AE00BA" w:rsidRDefault="00AE00BA" w:rsidP="00AE00BA">
      <w:pPr>
        <w:pStyle w:val="PL"/>
      </w:pPr>
      <w:r>
        <w:t xml:space="preserve">      &lt;xs:element name="pin-client-profile" type="pinapp:PIN</w:t>
      </w:r>
      <w:r w:rsidRPr="008B6FD8">
        <w:t>-</w:t>
      </w:r>
      <w:r>
        <w:t>C</w:t>
      </w:r>
      <w:r w:rsidRPr="008B6FD8">
        <w:t>lient-</w:t>
      </w:r>
      <w:r>
        <w:t>P</w:t>
      </w:r>
      <w:r w:rsidRPr="008B6FD8">
        <w:t>rofile</w:t>
      </w:r>
      <w:r>
        <w:t>"</w:t>
      </w:r>
      <w:r w:rsidRPr="005C2CEE">
        <w:t xml:space="preserve"> </w:t>
      </w:r>
      <w:r>
        <w:t>minOccurs="0"/&gt;</w:t>
      </w:r>
    </w:p>
    <w:p w14:paraId="5D4AA61D" w14:textId="77777777" w:rsidR="00AE00BA" w:rsidRDefault="00AE00BA" w:rsidP="00AE00BA">
      <w:pPr>
        <w:pStyle w:val="PL"/>
      </w:pPr>
      <w:r>
        <w:t xml:space="preserve">      &lt;xs:element name="pegc-id" type="pinapp:UE-Id-List"</w:t>
      </w:r>
      <w:r w:rsidRPr="005C2CEE">
        <w:t xml:space="preserve"> </w:t>
      </w:r>
      <w:r>
        <w:t>minOccurs="0"/&gt;</w:t>
      </w:r>
    </w:p>
    <w:p w14:paraId="13D39EA6" w14:textId="77777777" w:rsidR="00AE00BA" w:rsidRDefault="00AE00BA" w:rsidP="00AE00BA">
      <w:pPr>
        <w:pStyle w:val="PL"/>
      </w:pPr>
      <w:r>
        <w:t xml:space="preserve">      &lt;xs:element name="</w:t>
      </w:r>
      <w:r>
        <w:rPr>
          <w:lang w:val="en-US"/>
        </w:rPr>
        <w:t>pegc-address</w:t>
      </w:r>
      <w:r>
        <w:t>" type="pinapp:UE-Address-List"</w:t>
      </w:r>
      <w:r w:rsidRPr="005C2CEE">
        <w:t xml:space="preserve"> </w:t>
      </w:r>
      <w:r>
        <w:t>minOccurs="0"/&gt;</w:t>
      </w:r>
    </w:p>
    <w:p w14:paraId="387A004D" w14:textId="77777777" w:rsidR="00AE00BA" w:rsidRDefault="00AE00BA" w:rsidP="00AE00BA">
      <w:pPr>
        <w:pStyle w:val="PL"/>
      </w:pPr>
      <w:r>
        <w:t xml:space="preserve">      &lt;xs:element name="</w:t>
      </w:r>
      <w:r>
        <w:rPr>
          <w:lang w:eastAsia="zh-CN"/>
        </w:rPr>
        <w:t>access-control-info</w:t>
      </w:r>
      <w:r>
        <w:t>" type="pinapp:</w:t>
      </w:r>
      <w:r>
        <w:rPr>
          <w:lang w:eastAsia="zh-CN"/>
        </w:rPr>
        <w:t>Access-Control-Info</w:t>
      </w:r>
      <w:r>
        <w:t>"</w:t>
      </w:r>
      <w:r w:rsidRPr="005C2CEE">
        <w:t xml:space="preserve"> </w:t>
      </w:r>
      <w:r>
        <w:t>minOccurs="0"/&gt;</w:t>
      </w:r>
    </w:p>
    <w:p w14:paraId="3B6A5414" w14:textId="77777777" w:rsidR="00AE00BA" w:rsidRDefault="00AE00BA" w:rsidP="00AE00BA">
      <w:pPr>
        <w:pStyle w:val="PL"/>
      </w:pPr>
      <w:r>
        <w:t xml:space="preserve">      &lt;xs:element name="pemc-id" type="pinapp:UE-Id-List"</w:t>
      </w:r>
      <w:r w:rsidRPr="005C2CEE">
        <w:t xml:space="preserve"> </w:t>
      </w:r>
      <w:r>
        <w:t>minOccurs="0"/&gt;</w:t>
      </w:r>
    </w:p>
    <w:p w14:paraId="79284F64" w14:textId="77777777" w:rsidR="00AE00BA" w:rsidRDefault="00AE00BA" w:rsidP="00AE00BA">
      <w:pPr>
        <w:pStyle w:val="PL"/>
      </w:pPr>
      <w:r>
        <w:t xml:space="preserve">      &lt;xs:element name="</w:t>
      </w:r>
      <w:r>
        <w:rPr>
          <w:lang w:val="en-US"/>
        </w:rPr>
        <w:t>pemc-address</w:t>
      </w:r>
      <w:r>
        <w:t>" type="pinapp:UE-Address-List"</w:t>
      </w:r>
      <w:r w:rsidRPr="005C2CEE">
        <w:t xml:space="preserve"> </w:t>
      </w:r>
      <w:r>
        <w:t>minOccurs="0"/&gt;</w:t>
      </w:r>
    </w:p>
    <w:p w14:paraId="1A7A9E26" w14:textId="77777777" w:rsidR="00AE00BA" w:rsidRDefault="00AE00BA" w:rsidP="00AE00BA">
      <w:pPr>
        <w:pStyle w:val="PL"/>
      </w:pPr>
      <w:r>
        <w:t xml:space="preserve">      &lt;xs:element name="</w:t>
      </w:r>
      <w:r>
        <w:rPr>
          <w:lang w:eastAsia="zh-CN"/>
        </w:rPr>
        <w:t>pin-profile</w:t>
      </w:r>
      <w:r>
        <w:t>" type="pinapp:</w:t>
      </w:r>
      <w:r>
        <w:rPr>
          <w:lang w:eastAsia="zh-CN"/>
        </w:rPr>
        <w:t>PIN-Profile</w:t>
      </w:r>
      <w:r>
        <w:t>"</w:t>
      </w:r>
      <w:r w:rsidRPr="005C2CEE">
        <w:t xml:space="preserve"> </w:t>
      </w:r>
      <w:r>
        <w:t>minOccurs="0"/&gt;</w:t>
      </w:r>
    </w:p>
    <w:p w14:paraId="6D11E427" w14:textId="77777777" w:rsidR="00AE00BA" w:rsidRDefault="00AE00BA" w:rsidP="00AE00BA">
      <w:pPr>
        <w:pStyle w:val="PL"/>
      </w:pPr>
      <w:r>
        <w:t xml:space="preserve">      &lt;xs:element name="</w:t>
      </w:r>
      <w:r>
        <w:rPr>
          <w:lang w:eastAsia="zh-CN"/>
        </w:rPr>
        <w:t>dynamic-pin-profile</w:t>
      </w:r>
      <w:r>
        <w:t>" type="pinapp:</w:t>
      </w:r>
      <w:r>
        <w:rPr>
          <w:lang w:eastAsia="zh-CN"/>
        </w:rPr>
        <w:t>Dynamic-PIN-Profile</w:t>
      </w:r>
      <w:r>
        <w:t>"</w:t>
      </w:r>
      <w:r w:rsidRPr="005C2CEE">
        <w:t xml:space="preserve"> </w:t>
      </w:r>
      <w:r>
        <w:t>minOccurs="0"/&gt;</w:t>
      </w:r>
    </w:p>
    <w:p w14:paraId="626AAFE4" w14:textId="77777777" w:rsidR="00AE00BA" w:rsidRDefault="00AE00BA" w:rsidP="00AE00BA">
      <w:pPr>
        <w:pStyle w:val="PL"/>
      </w:pPr>
      <w:r>
        <w:t xml:space="preserve">      &lt;xs:element name="pin-status-type" type="xs:boolean"</w:t>
      </w:r>
      <w:r w:rsidRPr="005C2CEE">
        <w:t xml:space="preserve"> </w:t>
      </w:r>
      <w:r>
        <w:t>minOccurs="0"/&gt;</w:t>
      </w:r>
    </w:p>
    <w:p w14:paraId="31EAA442" w14:textId="77777777" w:rsidR="00AE00BA" w:rsidRDefault="00AE00BA" w:rsidP="00AE00BA">
      <w:pPr>
        <w:pStyle w:val="PL"/>
      </w:pPr>
      <w:r>
        <w:t xml:space="preserve">      &lt;xs:element name="anyExt" type="pinapp:anyExtType" minOccurs="0"/&gt;</w:t>
      </w:r>
    </w:p>
    <w:p w14:paraId="11AC3712" w14:textId="77777777" w:rsidR="00AE00BA" w:rsidRDefault="00AE00BA" w:rsidP="00AE00BA">
      <w:pPr>
        <w:pStyle w:val="PL"/>
      </w:pPr>
      <w:r>
        <w:t xml:space="preserve">      &lt;xs:any namespace="##other" processContents="lax" minOccurs="0" maxOccurs="unbounded"/&gt;</w:t>
      </w:r>
    </w:p>
    <w:p w14:paraId="16C95EC5" w14:textId="77777777" w:rsidR="00AE00BA" w:rsidRDefault="00AE00BA" w:rsidP="00AE00BA">
      <w:pPr>
        <w:pStyle w:val="PL"/>
      </w:pPr>
      <w:r>
        <w:t xml:space="preserve">    &lt;/xs:sequence&gt;</w:t>
      </w:r>
    </w:p>
    <w:p w14:paraId="46456C01" w14:textId="77777777" w:rsidR="00AE00BA" w:rsidRDefault="00AE00BA" w:rsidP="00AE00BA">
      <w:pPr>
        <w:pStyle w:val="PL"/>
      </w:pPr>
      <w:r>
        <w:t xml:space="preserve">    &lt;xs:anyAttribute namespace="##any" processContents="lax"/&gt;</w:t>
      </w:r>
    </w:p>
    <w:p w14:paraId="704D444B" w14:textId="77777777" w:rsidR="00AE00BA" w:rsidRDefault="00AE00BA" w:rsidP="00AE00BA">
      <w:pPr>
        <w:pStyle w:val="PL"/>
      </w:pPr>
      <w:r>
        <w:t xml:space="preserve">  &lt;/xs:complexType&gt;</w:t>
      </w:r>
    </w:p>
    <w:p w14:paraId="5F41DA98" w14:textId="77777777" w:rsidR="00AE00BA" w:rsidRDefault="00AE00BA" w:rsidP="00AE00BA">
      <w:pPr>
        <w:pStyle w:val="PL"/>
      </w:pPr>
    </w:p>
    <w:p w14:paraId="7C6BE20A" w14:textId="77777777" w:rsidR="00AE00BA" w:rsidRDefault="00AE00BA" w:rsidP="00AE00BA">
      <w:pPr>
        <w:pStyle w:val="PL"/>
        <w:rPr>
          <w:lang w:eastAsia="en-GB"/>
        </w:rPr>
      </w:pPr>
      <w:r>
        <w:t xml:space="preserve">  &lt;xs:complexType name="</w:t>
      </w:r>
      <w:r>
        <w:rPr>
          <w:lang w:eastAsia="zh-CN"/>
        </w:rPr>
        <w:t>Dynamic-PIN-Profile</w:t>
      </w:r>
      <w:r>
        <w:t>"&gt;</w:t>
      </w:r>
    </w:p>
    <w:p w14:paraId="51CB9E41" w14:textId="77777777" w:rsidR="00AE00BA" w:rsidRPr="00303A7B" w:rsidRDefault="00AE00BA" w:rsidP="00AE00BA">
      <w:pPr>
        <w:pStyle w:val="PL"/>
      </w:pPr>
      <w:r>
        <w:t xml:space="preserve">    &lt;xs:sequence&gt;</w:t>
      </w:r>
    </w:p>
    <w:p w14:paraId="0B8310F0" w14:textId="77777777" w:rsidR="00AE00BA" w:rsidRDefault="00AE00BA" w:rsidP="00AE00BA">
      <w:pPr>
        <w:pStyle w:val="PL"/>
      </w:pPr>
      <w:r>
        <w:t xml:space="preserve">      &lt;xs:element name="pin-id" type="xs:string"/&gt;</w:t>
      </w:r>
    </w:p>
    <w:p w14:paraId="3E2D7B30" w14:textId="77777777" w:rsidR="00AE00BA" w:rsidRDefault="00AE00BA" w:rsidP="00AE00BA">
      <w:pPr>
        <w:pStyle w:val="PL"/>
      </w:pPr>
      <w:r>
        <w:t xml:space="preserve">      &lt;xs:element name="pin-state" type="xs:boolean"/&gt;</w:t>
      </w:r>
    </w:p>
    <w:p w14:paraId="71DBBC86" w14:textId="77777777" w:rsidR="00AE00BA" w:rsidRDefault="00AE00BA" w:rsidP="00AE00BA">
      <w:pPr>
        <w:pStyle w:val="PL"/>
      </w:pPr>
      <w:r>
        <w:t xml:space="preserve">      &lt;xs:element name="c</w:t>
      </w:r>
      <w:r w:rsidRPr="000D408B">
        <w:t>urrent</w:t>
      </w:r>
      <w:r>
        <w:t>-</w:t>
      </w:r>
      <w:r w:rsidRPr="000D408B">
        <w:t>PEMC</w:t>
      </w:r>
      <w:r>
        <w:t>-</w:t>
      </w:r>
      <w:r w:rsidRPr="000D408B">
        <w:t>list</w:t>
      </w:r>
      <w:r>
        <w:t>" type="pinapp:PEMC-List"/&gt;</w:t>
      </w:r>
    </w:p>
    <w:p w14:paraId="15DC4397" w14:textId="77777777" w:rsidR="00AE00BA" w:rsidRDefault="00AE00BA" w:rsidP="00AE00BA">
      <w:pPr>
        <w:pStyle w:val="PL"/>
      </w:pPr>
      <w:r>
        <w:t xml:space="preserve">      &lt;xs:element name="c</w:t>
      </w:r>
      <w:r w:rsidRPr="000D408B">
        <w:t>urrent</w:t>
      </w:r>
      <w:r>
        <w:t>-</w:t>
      </w:r>
      <w:r w:rsidRPr="000D408B">
        <w:t>PE</w:t>
      </w:r>
      <w:r>
        <w:t>G</w:t>
      </w:r>
      <w:r w:rsidRPr="000D408B">
        <w:t>C</w:t>
      </w:r>
      <w:r>
        <w:t>-</w:t>
      </w:r>
      <w:r w:rsidRPr="000D408B">
        <w:t>list</w:t>
      </w:r>
      <w:r>
        <w:t>" type="pinapp:UE-Id-List"/&gt;</w:t>
      </w:r>
    </w:p>
    <w:p w14:paraId="3E19A257" w14:textId="77777777" w:rsidR="00AE00BA" w:rsidRPr="008D3EB9" w:rsidRDefault="00AE00BA" w:rsidP="00AE00BA">
      <w:pPr>
        <w:pStyle w:val="PL"/>
      </w:pPr>
      <w:r>
        <w:t xml:space="preserve">      &lt;xs:element name="pine-info" type="pinapp:PINE-Info"/&gt;</w:t>
      </w:r>
    </w:p>
    <w:p w14:paraId="7875BD11" w14:textId="77777777" w:rsidR="00AE00BA" w:rsidRDefault="00AE00BA" w:rsidP="00AE00BA">
      <w:pPr>
        <w:pStyle w:val="PL"/>
      </w:pPr>
      <w:r>
        <w:t xml:space="preserve">      &lt;xs:element name="anyExt" type="pinapp:anyExtType" minOccurs="0"/&gt;</w:t>
      </w:r>
    </w:p>
    <w:p w14:paraId="57E330BB" w14:textId="77777777" w:rsidR="00AE00BA" w:rsidRDefault="00AE00BA" w:rsidP="00AE00BA">
      <w:pPr>
        <w:pStyle w:val="PL"/>
      </w:pPr>
      <w:r>
        <w:t xml:space="preserve">      &lt;xs:any namespace="##other" processContents="lax" minOccurs="0" maxOccurs="unbounded"/&gt;</w:t>
      </w:r>
    </w:p>
    <w:p w14:paraId="41D16401" w14:textId="77777777" w:rsidR="00AE00BA" w:rsidRDefault="00AE00BA" w:rsidP="00AE00BA">
      <w:pPr>
        <w:pStyle w:val="PL"/>
      </w:pPr>
      <w:r>
        <w:t xml:space="preserve">    &lt;/xs:sequence&gt;</w:t>
      </w:r>
    </w:p>
    <w:p w14:paraId="18F64DB0" w14:textId="77777777" w:rsidR="00AE00BA" w:rsidRDefault="00AE00BA" w:rsidP="00AE00BA">
      <w:pPr>
        <w:pStyle w:val="PL"/>
      </w:pPr>
      <w:r>
        <w:t xml:space="preserve">    &lt;xs:anyAttribute namespace="##any" processContents="lax"/&gt;</w:t>
      </w:r>
    </w:p>
    <w:p w14:paraId="3C0F0BD0" w14:textId="77777777" w:rsidR="00AE00BA" w:rsidRDefault="00AE00BA" w:rsidP="00AE00BA">
      <w:pPr>
        <w:pStyle w:val="PL"/>
      </w:pPr>
      <w:r>
        <w:t xml:space="preserve">  &lt;/xs:complexType&gt;</w:t>
      </w:r>
    </w:p>
    <w:p w14:paraId="28451137" w14:textId="77777777" w:rsidR="00AE00BA" w:rsidRDefault="00AE00BA" w:rsidP="00AE00BA">
      <w:pPr>
        <w:pStyle w:val="PL"/>
      </w:pPr>
    </w:p>
    <w:p w14:paraId="7CB23EF9" w14:textId="77777777" w:rsidR="00AE00BA" w:rsidRDefault="00AE00BA" w:rsidP="00AE00BA">
      <w:pPr>
        <w:pStyle w:val="PL"/>
        <w:rPr>
          <w:lang w:eastAsia="en-GB"/>
        </w:rPr>
      </w:pPr>
      <w:r>
        <w:t xml:space="preserve">  &lt;xs:complexType name="PINE-Info"&gt;</w:t>
      </w:r>
    </w:p>
    <w:p w14:paraId="5D26C80C" w14:textId="77777777" w:rsidR="00AE00BA" w:rsidRPr="00303A7B" w:rsidRDefault="00AE00BA" w:rsidP="00AE00BA">
      <w:pPr>
        <w:pStyle w:val="PL"/>
      </w:pPr>
      <w:r>
        <w:t xml:space="preserve">    &lt;xs:sequence&gt;</w:t>
      </w:r>
    </w:p>
    <w:p w14:paraId="33D55C49" w14:textId="77777777" w:rsidR="00AE00BA" w:rsidRDefault="00AE00BA" w:rsidP="00AE00BA">
      <w:pPr>
        <w:pStyle w:val="PL"/>
      </w:pPr>
      <w:r>
        <w:t xml:space="preserve">      &lt;xs:element name="pine-list" type="pinapp:UE-Id-List"/&gt;</w:t>
      </w:r>
    </w:p>
    <w:p w14:paraId="1B4233E3" w14:textId="77777777" w:rsidR="00AE00BA" w:rsidRDefault="00AE00BA" w:rsidP="00AE00BA">
      <w:pPr>
        <w:pStyle w:val="PL"/>
      </w:pPr>
      <w:r>
        <w:t xml:space="preserve">      &lt;xs:element name="e</w:t>
      </w:r>
      <w:r w:rsidRPr="000D408B">
        <w:t>ndpoint</w:t>
      </w:r>
      <w:r>
        <w:t>-</w:t>
      </w:r>
      <w:r w:rsidRPr="000D408B">
        <w:t>information</w:t>
      </w:r>
      <w:r>
        <w:t>" type="pinapp:EndPoiInfo"/&gt;</w:t>
      </w:r>
    </w:p>
    <w:p w14:paraId="55CD5D5C" w14:textId="77777777" w:rsidR="00AE00BA" w:rsidRDefault="00AE00BA" w:rsidP="00AE00BA">
      <w:pPr>
        <w:pStyle w:val="PL"/>
        <w:rPr>
          <w:lang w:eastAsia="zh-CN"/>
        </w:rPr>
      </w:pPr>
      <w:r>
        <w:t xml:space="preserve">      &lt;xs:element name="</w:t>
      </w:r>
      <w:r>
        <w:rPr>
          <w:lang w:eastAsia="zh-CN"/>
        </w:rPr>
        <w:t>pin</w:t>
      </w:r>
      <w:r>
        <w:t>-service-info" type="pinapp:PIN-Service-Info"/&gt;</w:t>
      </w:r>
    </w:p>
    <w:p w14:paraId="428380B7" w14:textId="77777777" w:rsidR="00AE00BA" w:rsidRDefault="00AE00BA" w:rsidP="00AE00BA">
      <w:pPr>
        <w:pStyle w:val="PL"/>
        <w:rPr>
          <w:lang w:eastAsia="zh-CN"/>
        </w:rPr>
      </w:pPr>
      <w:r>
        <w:t xml:space="preserve">      &lt;xs:element name="internal-ip-address" type="xs:string"/&gt;</w:t>
      </w:r>
    </w:p>
    <w:p w14:paraId="49EDD4B5" w14:textId="77777777" w:rsidR="00AE00BA" w:rsidRDefault="00AE00BA" w:rsidP="00AE00BA">
      <w:pPr>
        <w:pStyle w:val="PL"/>
      </w:pPr>
      <w:r>
        <w:t xml:space="preserve">      &lt;xs:element name="</w:t>
      </w:r>
      <w:r>
        <w:rPr>
          <w:bCs/>
        </w:rPr>
        <w:t>application-info</w:t>
      </w:r>
      <w:r>
        <w:t>" type="pinapp:Application-info"/&gt;</w:t>
      </w:r>
    </w:p>
    <w:p w14:paraId="4405F0A1" w14:textId="77777777" w:rsidR="00AE00BA" w:rsidRDefault="00AE00BA" w:rsidP="00AE00BA">
      <w:pPr>
        <w:pStyle w:val="PL"/>
      </w:pPr>
      <w:r>
        <w:t xml:space="preserve">      &lt;xs:element name="</w:t>
      </w:r>
      <w:r>
        <w:rPr>
          <w:bCs/>
        </w:rPr>
        <w:t>default-pegc-list</w:t>
      </w:r>
      <w:r>
        <w:t>" type="pinapp:UE-Id-List"/&gt;</w:t>
      </w:r>
    </w:p>
    <w:p w14:paraId="32ED3844" w14:textId="77777777" w:rsidR="00AE00BA" w:rsidRDefault="00AE00BA" w:rsidP="00AE00BA">
      <w:pPr>
        <w:pStyle w:val="PL"/>
      </w:pPr>
      <w:r>
        <w:t xml:space="preserve">      &lt;xs:element name="</w:t>
      </w:r>
      <w:r>
        <w:rPr>
          <w:bCs/>
        </w:rPr>
        <w:t>backup-pegc-list</w:t>
      </w:r>
      <w:r>
        <w:t>" type="pinapp:UE-Id-List"/&gt;</w:t>
      </w:r>
    </w:p>
    <w:p w14:paraId="51945222" w14:textId="77777777" w:rsidR="00AE00BA" w:rsidRPr="000D1EC2" w:rsidRDefault="00AE00BA" w:rsidP="00AE00BA">
      <w:pPr>
        <w:pStyle w:val="PL"/>
      </w:pPr>
      <w:r>
        <w:t xml:space="preserve">      &lt;xs:element name="pin-</w:t>
      </w:r>
      <w:r w:rsidRPr="00096499">
        <w:t>heartbeat</w:t>
      </w:r>
      <w:r>
        <w:t>-</w:t>
      </w:r>
      <w:r w:rsidRPr="00096499">
        <w:t>timer</w:t>
      </w:r>
      <w:r>
        <w:t>" type="xs:integer"/&gt;</w:t>
      </w:r>
    </w:p>
    <w:p w14:paraId="421FBC7E" w14:textId="77777777" w:rsidR="00AE00BA" w:rsidRDefault="00AE00BA" w:rsidP="00AE00BA">
      <w:pPr>
        <w:pStyle w:val="PL"/>
      </w:pPr>
      <w:r>
        <w:t xml:space="preserve">      &lt;xs:element name="anyExt" type="pinapp:anyExtType" minOccurs="0"/&gt;</w:t>
      </w:r>
    </w:p>
    <w:p w14:paraId="568EF4F4" w14:textId="77777777" w:rsidR="00AE00BA" w:rsidRDefault="00AE00BA" w:rsidP="00AE00BA">
      <w:pPr>
        <w:pStyle w:val="PL"/>
      </w:pPr>
      <w:r>
        <w:t xml:space="preserve">      &lt;xs:any namespace="##other" processContents="lax" minOccurs="0" maxOccurs="unbounded"/&gt;</w:t>
      </w:r>
    </w:p>
    <w:p w14:paraId="455823E9" w14:textId="77777777" w:rsidR="00AE00BA" w:rsidRDefault="00AE00BA" w:rsidP="00AE00BA">
      <w:pPr>
        <w:pStyle w:val="PL"/>
      </w:pPr>
      <w:r>
        <w:t xml:space="preserve">    &lt;/xs:sequence&gt;</w:t>
      </w:r>
    </w:p>
    <w:p w14:paraId="6166715E" w14:textId="77777777" w:rsidR="00AE00BA" w:rsidRDefault="00AE00BA" w:rsidP="00AE00BA">
      <w:pPr>
        <w:pStyle w:val="PL"/>
      </w:pPr>
      <w:r>
        <w:t xml:space="preserve">    &lt;xs:anyAttribute namespace="##any" processContents="lax"/&gt;</w:t>
      </w:r>
    </w:p>
    <w:p w14:paraId="3218072E" w14:textId="77777777" w:rsidR="00AE00BA" w:rsidRDefault="00AE00BA" w:rsidP="00AE00BA">
      <w:pPr>
        <w:pStyle w:val="PL"/>
      </w:pPr>
      <w:r>
        <w:t xml:space="preserve">  &lt;/xs:complexType&gt;</w:t>
      </w:r>
    </w:p>
    <w:p w14:paraId="5ED835FE" w14:textId="77777777" w:rsidR="00AE00BA" w:rsidRDefault="00AE00BA" w:rsidP="00AE00BA">
      <w:pPr>
        <w:pStyle w:val="PL"/>
      </w:pPr>
    </w:p>
    <w:p w14:paraId="279C39A6" w14:textId="77777777" w:rsidR="00AE00BA" w:rsidRDefault="00AE00BA" w:rsidP="00AE00BA">
      <w:pPr>
        <w:pStyle w:val="PL"/>
        <w:rPr>
          <w:lang w:eastAsia="en-GB"/>
        </w:rPr>
      </w:pPr>
      <w:r>
        <w:t xml:space="preserve">  &lt;xs:complexType name="PinStaUnsubReq-info"&gt;</w:t>
      </w:r>
    </w:p>
    <w:p w14:paraId="2F5C701E" w14:textId="77777777" w:rsidR="00AE00BA" w:rsidRDefault="00AE00BA" w:rsidP="00AE00BA">
      <w:pPr>
        <w:pStyle w:val="PL"/>
      </w:pPr>
      <w:r>
        <w:t xml:space="preserve">    &lt;xs:sequence&gt;</w:t>
      </w:r>
    </w:p>
    <w:p w14:paraId="08460E70" w14:textId="77777777" w:rsidR="00AE00BA" w:rsidRPr="007F4F50" w:rsidRDefault="00AE00BA" w:rsidP="00AE00BA">
      <w:pPr>
        <w:pStyle w:val="PL"/>
      </w:pPr>
      <w:r>
        <w:t xml:space="preserve">      &lt;xs:element name="security-credentials" type="xs:string"/&gt;</w:t>
      </w:r>
    </w:p>
    <w:p w14:paraId="02A48282" w14:textId="77777777" w:rsidR="00AE00BA" w:rsidRDefault="00AE00BA" w:rsidP="00AE00BA">
      <w:pPr>
        <w:pStyle w:val="PL"/>
      </w:pPr>
      <w:r>
        <w:t xml:space="preserve">      &lt;xs:element name="</w:t>
      </w:r>
      <w:r>
        <w:rPr>
          <w:lang w:eastAsia="zh-CN"/>
        </w:rPr>
        <w:t>un</w:t>
      </w:r>
      <w:r>
        <w:t>s</w:t>
      </w:r>
      <w:r>
        <w:rPr>
          <w:lang w:eastAsia="zh-CN"/>
        </w:rPr>
        <w:t>ubscription</w:t>
      </w:r>
      <w:r>
        <w:t>-id" type="pinapp:Event-List"/&gt;</w:t>
      </w:r>
    </w:p>
    <w:p w14:paraId="7C2F61F5" w14:textId="77777777" w:rsidR="00AE00BA" w:rsidRDefault="00AE00BA" w:rsidP="00AE00BA">
      <w:pPr>
        <w:pStyle w:val="PL"/>
      </w:pPr>
      <w:r>
        <w:lastRenderedPageBreak/>
        <w:t xml:space="preserve">      &lt;xs:element name="anyExt" type="pinapp:anyExtType" minOccurs="0"/&gt;</w:t>
      </w:r>
    </w:p>
    <w:p w14:paraId="40CDDEB4" w14:textId="77777777" w:rsidR="00AE00BA" w:rsidRDefault="00AE00BA" w:rsidP="00AE00BA">
      <w:pPr>
        <w:pStyle w:val="PL"/>
      </w:pPr>
      <w:r>
        <w:t xml:space="preserve">      &lt;xs:any namespace="##other" processContents="lax" minOccurs="0" maxOccurs="unbounded"/&gt;</w:t>
      </w:r>
    </w:p>
    <w:p w14:paraId="34E5831F" w14:textId="77777777" w:rsidR="00AE00BA" w:rsidRDefault="00AE00BA" w:rsidP="00AE00BA">
      <w:pPr>
        <w:pStyle w:val="PL"/>
      </w:pPr>
      <w:r>
        <w:t xml:space="preserve">    &lt;/xs:sequence&gt;</w:t>
      </w:r>
    </w:p>
    <w:p w14:paraId="63E40D08" w14:textId="77777777" w:rsidR="00AE00BA" w:rsidRDefault="00AE00BA" w:rsidP="00AE00BA">
      <w:pPr>
        <w:pStyle w:val="PL"/>
      </w:pPr>
      <w:r>
        <w:t xml:space="preserve">    &lt;xs:anyAttribute namespace="##any" processContents="lax"/&gt;</w:t>
      </w:r>
    </w:p>
    <w:p w14:paraId="3ED4E4C4" w14:textId="77777777" w:rsidR="00AE00BA" w:rsidRDefault="00AE00BA" w:rsidP="00AE00BA">
      <w:pPr>
        <w:pStyle w:val="PL"/>
      </w:pPr>
      <w:r>
        <w:t xml:space="preserve">  &lt;/xs:complexType&gt;</w:t>
      </w:r>
    </w:p>
    <w:p w14:paraId="08590C85" w14:textId="77777777" w:rsidR="00AE00BA" w:rsidRDefault="00AE00BA" w:rsidP="00AE00BA">
      <w:pPr>
        <w:pStyle w:val="PL"/>
      </w:pPr>
    </w:p>
    <w:p w14:paraId="5B421192" w14:textId="77777777" w:rsidR="00AE00BA" w:rsidRDefault="00AE00BA" w:rsidP="00AE00BA">
      <w:pPr>
        <w:pStyle w:val="PL"/>
        <w:rPr>
          <w:lang w:eastAsia="en-GB"/>
        </w:rPr>
      </w:pPr>
      <w:r>
        <w:t xml:space="preserve">  &lt;xs:complexType name="PinStaUnsubRej-info"&gt;</w:t>
      </w:r>
    </w:p>
    <w:p w14:paraId="10A90447" w14:textId="77777777" w:rsidR="00AE00BA" w:rsidRDefault="00AE00BA" w:rsidP="00AE00BA">
      <w:pPr>
        <w:pStyle w:val="PL"/>
      </w:pPr>
      <w:r>
        <w:t xml:space="preserve">    &lt;xs:sequence&gt;</w:t>
      </w:r>
    </w:p>
    <w:p w14:paraId="3F15E365" w14:textId="77777777" w:rsidR="00AE00BA" w:rsidRDefault="00AE00BA" w:rsidP="00AE00BA">
      <w:pPr>
        <w:pStyle w:val="PL"/>
      </w:pPr>
      <w:r>
        <w:t xml:space="preserve">      &lt;xs:element name="cause" type="xs:integer"/&gt;</w:t>
      </w:r>
    </w:p>
    <w:p w14:paraId="45C17E18" w14:textId="77777777" w:rsidR="00AE00BA" w:rsidRDefault="00AE00BA" w:rsidP="00AE00BA">
      <w:pPr>
        <w:pStyle w:val="PL"/>
      </w:pPr>
      <w:r>
        <w:t xml:space="preserve">      &lt;xs:element name="anyExt" type="pinapp:anyExtType" minOccurs="0"/&gt;</w:t>
      </w:r>
    </w:p>
    <w:p w14:paraId="2B0F47D8" w14:textId="77777777" w:rsidR="00AE00BA" w:rsidRDefault="00AE00BA" w:rsidP="00AE00BA">
      <w:pPr>
        <w:pStyle w:val="PL"/>
      </w:pPr>
      <w:r>
        <w:t xml:space="preserve">      &lt;xs:any namespace="##other" processContents="lax" minOccurs="0" maxOccurs="unbounded"/&gt;</w:t>
      </w:r>
    </w:p>
    <w:p w14:paraId="0443FD3E" w14:textId="77777777" w:rsidR="00AE00BA" w:rsidRDefault="00AE00BA" w:rsidP="00AE00BA">
      <w:pPr>
        <w:pStyle w:val="PL"/>
      </w:pPr>
      <w:r>
        <w:t xml:space="preserve">    &lt;/xs:sequence&gt;</w:t>
      </w:r>
    </w:p>
    <w:p w14:paraId="3F56E9D9" w14:textId="77777777" w:rsidR="00AE00BA" w:rsidRDefault="00AE00BA" w:rsidP="00AE00BA">
      <w:pPr>
        <w:pStyle w:val="PL"/>
      </w:pPr>
      <w:r>
        <w:t xml:space="preserve">    &lt;xs:anyAttribute namespace="##any" processContents="lax"/&gt;</w:t>
      </w:r>
    </w:p>
    <w:p w14:paraId="0455F7C3" w14:textId="77777777" w:rsidR="00AE00BA" w:rsidRDefault="00AE00BA" w:rsidP="00AE00BA">
      <w:pPr>
        <w:pStyle w:val="PL"/>
      </w:pPr>
      <w:r>
        <w:t xml:space="preserve">  &lt;/xs:complexType&gt;</w:t>
      </w:r>
    </w:p>
    <w:p w14:paraId="710EA3B7" w14:textId="77777777" w:rsidR="00AE00BA" w:rsidRDefault="00AE00BA" w:rsidP="00AE00BA">
      <w:pPr>
        <w:pStyle w:val="PL"/>
      </w:pPr>
    </w:p>
    <w:p w14:paraId="59ABA64E" w14:textId="77777777" w:rsidR="00AE00BA" w:rsidRDefault="00AE00BA" w:rsidP="00AE00BA">
      <w:pPr>
        <w:pStyle w:val="PL"/>
        <w:rPr>
          <w:lang w:eastAsia="en-GB"/>
        </w:rPr>
      </w:pPr>
      <w:r>
        <w:t xml:space="preserve">  &lt;xs:complexType name="PinHbt-info"&gt;</w:t>
      </w:r>
    </w:p>
    <w:p w14:paraId="2917DDDF" w14:textId="77777777" w:rsidR="00AE00BA" w:rsidRDefault="00AE00BA" w:rsidP="00AE00BA">
      <w:pPr>
        <w:pStyle w:val="PL"/>
      </w:pPr>
      <w:r>
        <w:t xml:space="preserve">    &lt;xs:sequence&gt;</w:t>
      </w:r>
    </w:p>
    <w:p w14:paraId="13A77E32" w14:textId="77777777" w:rsidR="00AE00BA" w:rsidRDefault="00AE00BA" w:rsidP="00AE00BA">
      <w:pPr>
        <w:pStyle w:val="PL"/>
      </w:pPr>
      <w:r>
        <w:t xml:space="preserve">      &lt;xs:element name="ue-id" type="xs:string"/&gt;</w:t>
      </w:r>
    </w:p>
    <w:p w14:paraId="1BA0F0E6" w14:textId="77777777" w:rsidR="00AE00BA" w:rsidRPr="00CB0865" w:rsidRDefault="00AE00BA" w:rsidP="00AE00BA">
      <w:pPr>
        <w:pStyle w:val="PL"/>
      </w:pPr>
      <w:r>
        <w:t xml:space="preserve">      &lt;xs:element name="pin-id" type="xs:string"/&gt;</w:t>
      </w:r>
    </w:p>
    <w:p w14:paraId="08466BE5" w14:textId="77777777" w:rsidR="00AE00BA" w:rsidRDefault="00AE00BA" w:rsidP="00AE00BA">
      <w:pPr>
        <w:pStyle w:val="PL"/>
      </w:pPr>
      <w:r>
        <w:t xml:space="preserve">      &lt;xs:element name="anyExt" type="pinapp:anyExtType" minOccurs="0"/&gt;</w:t>
      </w:r>
    </w:p>
    <w:p w14:paraId="10A5D67C" w14:textId="77777777" w:rsidR="00AE00BA" w:rsidRDefault="00AE00BA" w:rsidP="00AE00BA">
      <w:pPr>
        <w:pStyle w:val="PL"/>
      </w:pPr>
      <w:r>
        <w:t xml:space="preserve">      &lt;xs:any namespace="##other" processContents="lax" minOccurs="0" maxOccurs="unbounded"/&gt;</w:t>
      </w:r>
    </w:p>
    <w:p w14:paraId="4521FF8E" w14:textId="77777777" w:rsidR="00AE00BA" w:rsidRDefault="00AE00BA" w:rsidP="00AE00BA">
      <w:pPr>
        <w:pStyle w:val="PL"/>
      </w:pPr>
      <w:r>
        <w:t xml:space="preserve">    &lt;/xs:sequence&gt;</w:t>
      </w:r>
    </w:p>
    <w:p w14:paraId="4455C061" w14:textId="77777777" w:rsidR="00AE00BA" w:rsidRDefault="00AE00BA" w:rsidP="00AE00BA">
      <w:pPr>
        <w:pStyle w:val="PL"/>
      </w:pPr>
      <w:r>
        <w:t xml:space="preserve">    &lt;xs:anyAttribute namespace="##any" processContents="lax"/&gt;</w:t>
      </w:r>
    </w:p>
    <w:p w14:paraId="28C22241" w14:textId="77777777" w:rsidR="00AE00BA" w:rsidRDefault="00AE00BA" w:rsidP="00AE00BA">
      <w:pPr>
        <w:pStyle w:val="PL"/>
      </w:pPr>
      <w:r>
        <w:t xml:space="preserve">  &lt;/xs:complexType&gt;</w:t>
      </w:r>
    </w:p>
    <w:p w14:paraId="3AA8E95C" w14:textId="77777777" w:rsidR="00AE00BA" w:rsidRDefault="00AE00BA" w:rsidP="00AE00BA">
      <w:pPr>
        <w:pStyle w:val="PL"/>
      </w:pPr>
    </w:p>
    <w:p w14:paraId="7D0D4EC7" w14:textId="77777777" w:rsidR="00AE00BA" w:rsidRDefault="00AE00BA" w:rsidP="00AE00BA">
      <w:pPr>
        <w:pStyle w:val="PL"/>
        <w:rPr>
          <w:lang w:eastAsia="en-GB"/>
        </w:rPr>
      </w:pPr>
      <w:r>
        <w:t xml:space="preserve">  &lt;xs:complexType name="PinConSubReq-info"&gt;</w:t>
      </w:r>
    </w:p>
    <w:p w14:paraId="029418C4" w14:textId="77777777" w:rsidR="00AE00BA" w:rsidRDefault="00AE00BA" w:rsidP="00AE00BA">
      <w:pPr>
        <w:pStyle w:val="PL"/>
      </w:pPr>
      <w:r>
        <w:t xml:space="preserve">    &lt;xs:sequence&gt;</w:t>
      </w:r>
    </w:p>
    <w:p w14:paraId="0686BD0C" w14:textId="77777777" w:rsidR="00AE00BA" w:rsidRDefault="00AE00BA" w:rsidP="00AE00BA">
      <w:pPr>
        <w:pStyle w:val="PL"/>
      </w:pPr>
      <w:r>
        <w:t xml:space="preserve">      &lt;xs:element name="subscriber-identifier" type="xs:string"/&gt;</w:t>
      </w:r>
    </w:p>
    <w:p w14:paraId="7A0F1E6B" w14:textId="77777777" w:rsidR="00AE00BA" w:rsidRDefault="00AE00BA" w:rsidP="00AE00BA">
      <w:pPr>
        <w:pStyle w:val="PL"/>
      </w:pPr>
      <w:r>
        <w:t xml:space="preserve">      &lt;xs:element name="security-credentials" type="xs:string"/&gt;</w:t>
      </w:r>
    </w:p>
    <w:p w14:paraId="310EF463" w14:textId="77777777" w:rsidR="00AE00BA" w:rsidRDefault="00AE00BA" w:rsidP="00AE00BA">
      <w:pPr>
        <w:pStyle w:val="PL"/>
      </w:pPr>
      <w:r>
        <w:t xml:space="preserve">      &lt;xs:element name="subscription-id" type="pinapp:Event-List"/&gt;</w:t>
      </w:r>
    </w:p>
    <w:p w14:paraId="25C23888" w14:textId="77777777" w:rsidR="00AE00BA" w:rsidRDefault="00AE00BA" w:rsidP="00AE00BA">
      <w:pPr>
        <w:pStyle w:val="PL"/>
      </w:pPr>
      <w:r>
        <w:t xml:space="preserve">      &lt;xs:element name="pin-id" type="xs:string"/&gt;</w:t>
      </w:r>
    </w:p>
    <w:p w14:paraId="26FF8696" w14:textId="77777777" w:rsidR="00AE00BA" w:rsidRDefault="00AE00BA" w:rsidP="00AE00BA">
      <w:pPr>
        <w:pStyle w:val="PL"/>
      </w:pPr>
      <w:r>
        <w:t xml:space="preserve">      &lt;xs:element name="notification-target-address" type="xs:string"/&gt;</w:t>
      </w:r>
    </w:p>
    <w:p w14:paraId="33DADF6A" w14:textId="77777777" w:rsidR="00AE00BA" w:rsidRDefault="00AE00BA" w:rsidP="00AE00BA">
      <w:pPr>
        <w:pStyle w:val="PL"/>
      </w:pPr>
      <w:r>
        <w:t xml:space="preserve">      &lt;xs:element name="proposed-expiration-time" type="xs:integer"</w:t>
      </w:r>
      <w:r w:rsidRPr="00FE37EA">
        <w:t xml:space="preserve"> </w:t>
      </w:r>
      <w:r>
        <w:t>minOccurs="0"/&gt;</w:t>
      </w:r>
    </w:p>
    <w:p w14:paraId="6EB9C4D0" w14:textId="77777777" w:rsidR="00AE00BA" w:rsidRDefault="00AE00BA" w:rsidP="00AE00BA">
      <w:pPr>
        <w:pStyle w:val="PL"/>
      </w:pPr>
      <w:r>
        <w:t xml:space="preserve">      &lt;xs:element name="anyExt" type="pinapp:anyExtType" minOccurs="0"/&gt;</w:t>
      </w:r>
    </w:p>
    <w:p w14:paraId="67C06190" w14:textId="77777777" w:rsidR="00AE00BA" w:rsidRDefault="00AE00BA" w:rsidP="00AE00BA">
      <w:pPr>
        <w:pStyle w:val="PL"/>
      </w:pPr>
      <w:r>
        <w:t xml:space="preserve">      &lt;xs:any namespace="##other" processContents="lax" minOccurs="0" maxOccurs="unbounded"/&gt;</w:t>
      </w:r>
    </w:p>
    <w:p w14:paraId="5A6BB0D8" w14:textId="77777777" w:rsidR="00AE00BA" w:rsidRDefault="00AE00BA" w:rsidP="00AE00BA">
      <w:pPr>
        <w:pStyle w:val="PL"/>
      </w:pPr>
      <w:r>
        <w:t xml:space="preserve">    &lt;/xs:sequence&gt;</w:t>
      </w:r>
    </w:p>
    <w:p w14:paraId="706C3F02" w14:textId="77777777" w:rsidR="00AE00BA" w:rsidRDefault="00AE00BA" w:rsidP="00AE00BA">
      <w:pPr>
        <w:pStyle w:val="PL"/>
      </w:pPr>
      <w:r>
        <w:t xml:space="preserve">    &lt;xs:anyAttribute namespace="##any" processContents="lax"/&gt;</w:t>
      </w:r>
    </w:p>
    <w:p w14:paraId="03BA2930" w14:textId="77777777" w:rsidR="00AE00BA" w:rsidRDefault="00AE00BA" w:rsidP="00AE00BA">
      <w:pPr>
        <w:pStyle w:val="PL"/>
      </w:pPr>
      <w:r>
        <w:t xml:space="preserve">  &lt;/xs:complexType&gt;</w:t>
      </w:r>
    </w:p>
    <w:p w14:paraId="17CADADA" w14:textId="77777777" w:rsidR="00AE00BA" w:rsidRDefault="00AE00BA" w:rsidP="00AE00BA">
      <w:pPr>
        <w:pStyle w:val="PL"/>
      </w:pPr>
    </w:p>
    <w:p w14:paraId="5C3A8A73" w14:textId="77777777" w:rsidR="00AE00BA" w:rsidRDefault="00AE00BA" w:rsidP="00AE00BA">
      <w:pPr>
        <w:pStyle w:val="PL"/>
        <w:rPr>
          <w:lang w:eastAsia="en-GB"/>
        </w:rPr>
      </w:pPr>
      <w:r>
        <w:t xml:space="preserve">  &lt;xs:complexType name="PinConSubAcc-info"&gt;</w:t>
      </w:r>
    </w:p>
    <w:p w14:paraId="4CDE52E4" w14:textId="77777777" w:rsidR="00AE00BA" w:rsidRDefault="00AE00BA" w:rsidP="00AE00BA">
      <w:pPr>
        <w:pStyle w:val="PL"/>
      </w:pPr>
      <w:r>
        <w:t xml:space="preserve">    &lt;xs:sequence&gt;</w:t>
      </w:r>
    </w:p>
    <w:p w14:paraId="081ECB00" w14:textId="77777777" w:rsidR="00AE00BA" w:rsidRDefault="00AE00BA" w:rsidP="00AE00BA">
      <w:pPr>
        <w:pStyle w:val="PL"/>
      </w:pPr>
      <w:r>
        <w:t xml:space="preserve">      &lt;xs:element name="subscription-id" type="pinapp:Event-List"/&gt;</w:t>
      </w:r>
    </w:p>
    <w:p w14:paraId="205E6E22" w14:textId="77777777" w:rsidR="00AE00BA" w:rsidRPr="00F05B63" w:rsidRDefault="00AE00BA" w:rsidP="00AE00BA">
      <w:pPr>
        <w:pStyle w:val="PL"/>
      </w:pPr>
      <w:r>
        <w:t xml:space="preserve">      &lt;xs:element name="expiration-time" type="xs:integer"</w:t>
      </w:r>
      <w:r w:rsidRPr="00FE37EA">
        <w:t xml:space="preserve"> </w:t>
      </w:r>
      <w:r>
        <w:t>minOccurs="0"/&gt;</w:t>
      </w:r>
    </w:p>
    <w:p w14:paraId="61B3CB7E" w14:textId="77777777" w:rsidR="00AE00BA" w:rsidRDefault="00AE00BA" w:rsidP="00AE00BA">
      <w:pPr>
        <w:pStyle w:val="PL"/>
      </w:pPr>
      <w:r>
        <w:t xml:space="preserve">      &lt;xs:element name="anyExt" type="pinapp:anyExtType" minOccurs="0"/&gt;</w:t>
      </w:r>
    </w:p>
    <w:p w14:paraId="49928301" w14:textId="77777777" w:rsidR="00AE00BA" w:rsidRDefault="00AE00BA" w:rsidP="00AE00BA">
      <w:pPr>
        <w:pStyle w:val="PL"/>
      </w:pPr>
      <w:r>
        <w:t xml:space="preserve">      &lt;xs:any namespace="##other" processContents="lax" minOccurs="0" maxOccurs="unbounded"/&gt;</w:t>
      </w:r>
    </w:p>
    <w:p w14:paraId="14B89C3A" w14:textId="77777777" w:rsidR="00AE00BA" w:rsidRDefault="00AE00BA" w:rsidP="00AE00BA">
      <w:pPr>
        <w:pStyle w:val="PL"/>
      </w:pPr>
      <w:r>
        <w:t xml:space="preserve">    &lt;/xs:sequence&gt;</w:t>
      </w:r>
    </w:p>
    <w:p w14:paraId="094E0EE7" w14:textId="77777777" w:rsidR="00AE00BA" w:rsidRDefault="00AE00BA" w:rsidP="00AE00BA">
      <w:pPr>
        <w:pStyle w:val="PL"/>
      </w:pPr>
      <w:r>
        <w:t xml:space="preserve">    &lt;xs:anyAttribute namespace="##any" processContents="lax"/&gt;</w:t>
      </w:r>
    </w:p>
    <w:p w14:paraId="129E5F61" w14:textId="77777777" w:rsidR="00AE00BA" w:rsidRDefault="00AE00BA" w:rsidP="00AE00BA">
      <w:pPr>
        <w:pStyle w:val="PL"/>
      </w:pPr>
      <w:r>
        <w:t xml:space="preserve">  &lt;/xs:complexType&gt;</w:t>
      </w:r>
    </w:p>
    <w:p w14:paraId="60BDCD33" w14:textId="77777777" w:rsidR="00AE00BA" w:rsidRDefault="00AE00BA" w:rsidP="00AE00BA">
      <w:pPr>
        <w:pStyle w:val="PL"/>
      </w:pPr>
    </w:p>
    <w:p w14:paraId="6C7609DF" w14:textId="77777777" w:rsidR="00AE00BA" w:rsidRDefault="00AE00BA" w:rsidP="00AE00BA">
      <w:pPr>
        <w:pStyle w:val="PL"/>
        <w:rPr>
          <w:lang w:eastAsia="en-GB"/>
        </w:rPr>
      </w:pPr>
      <w:r>
        <w:t xml:space="preserve">  &lt;xs:complexType name="PinConSubRej-info"&gt;</w:t>
      </w:r>
    </w:p>
    <w:p w14:paraId="0765A2E1" w14:textId="77777777" w:rsidR="00AE00BA" w:rsidRDefault="00AE00BA" w:rsidP="00AE00BA">
      <w:pPr>
        <w:pStyle w:val="PL"/>
      </w:pPr>
      <w:r>
        <w:t xml:space="preserve">    &lt;xs:sequence&gt;</w:t>
      </w:r>
    </w:p>
    <w:p w14:paraId="612656BF" w14:textId="77777777" w:rsidR="00AE00BA" w:rsidRDefault="00AE00BA" w:rsidP="00AE00BA">
      <w:pPr>
        <w:pStyle w:val="PL"/>
      </w:pPr>
      <w:r>
        <w:t xml:space="preserve">      &lt;xs:element name="cause" type="xs:integer"/&gt;</w:t>
      </w:r>
    </w:p>
    <w:p w14:paraId="16DAC265" w14:textId="77777777" w:rsidR="00AE00BA" w:rsidRDefault="00AE00BA" w:rsidP="00AE00BA">
      <w:pPr>
        <w:pStyle w:val="PL"/>
      </w:pPr>
      <w:r>
        <w:t xml:space="preserve">      &lt;xs:element name="anyExt" type="pinapp:anyExtType" minOccurs="0"/&gt;</w:t>
      </w:r>
    </w:p>
    <w:p w14:paraId="61604A79" w14:textId="77777777" w:rsidR="00AE00BA" w:rsidRDefault="00AE00BA" w:rsidP="00AE00BA">
      <w:pPr>
        <w:pStyle w:val="PL"/>
      </w:pPr>
      <w:r>
        <w:t xml:space="preserve">      &lt;xs:any namespace="##other" processContents="lax" minOccurs="0" maxOccurs="unbounded"/&gt;</w:t>
      </w:r>
    </w:p>
    <w:p w14:paraId="4615DD1F" w14:textId="77777777" w:rsidR="00AE00BA" w:rsidRDefault="00AE00BA" w:rsidP="00AE00BA">
      <w:pPr>
        <w:pStyle w:val="PL"/>
      </w:pPr>
      <w:r>
        <w:t xml:space="preserve">    &lt;/xs:sequence&gt;</w:t>
      </w:r>
    </w:p>
    <w:p w14:paraId="4FD0CDF2" w14:textId="77777777" w:rsidR="00AE00BA" w:rsidRDefault="00AE00BA" w:rsidP="00AE00BA">
      <w:pPr>
        <w:pStyle w:val="PL"/>
      </w:pPr>
      <w:r>
        <w:t xml:space="preserve">    &lt;xs:anyAttribute namespace="##any" processContents="lax"/&gt;</w:t>
      </w:r>
    </w:p>
    <w:p w14:paraId="18799508" w14:textId="77777777" w:rsidR="00AE00BA" w:rsidRDefault="00AE00BA" w:rsidP="00AE00BA">
      <w:pPr>
        <w:pStyle w:val="PL"/>
      </w:pPr>
      <w:r>
        <w:t xml:space="preserve">  &lt;/xs:complexType&gt;</w:t>
      </w:r>
    </w:p>
    <w:p w14:paraId="0B571EC3" w14:textId="77777777" w:rsidR="00AE00BA" w:rsidRDefault="00AE00BA" w:rsidP="00AE00BA">
      <w:pPr>
        <w:pStyle w:val="PL"/>
      </w:pPr>
    </w:p>
    <w:p w14:paraId="2843E3ED" w14:textId="77777777" w:rsidR="00AE00BA" w:rsidRDefault="00AE00BA" w:rsidP="00AE00BA">
      <w:pPr>
        <w:pStyle w:val="PL"/>
        <w:rPr>
          <w:lang w:eastAsia="en-GB"/>
        </w:rPr>
      </w:pPr>
      <w:r>
        <w:t xml:space="preserve">  &lt;xs:complexType name="PinConNoti-info"&gt;</w:t>
      </w:r>
    </w:p>
    <w:p w14:paraId="4F8BC0B5" w14:textId="77777777" w:rsidR="00AE00BA" w:rsidRDefault="00AE00BA" w:rsidP="00AE00BA">
      <w:pPr>
        <w:pStyle w:val="PL"/>
      </w:pPr>
      <w:r>
        <w:t xml:space="preserve">    &lt;xs:sequence&gt;</w:t>
      </w:r>
    </w:p>
    <w:p w14:paraId="3F6CAFC7" w14:textId="77777777" w:rsidR="00AE00BA" w:rsidRDefault="00AE00BA" w:rsidP="00AE00BA">
      <w:pPr>
        <w:pStyle w:val="PL"/>
      </w:pPr>
      <w:r>
        <w:t xml:space="preserve">      &lt;xs:element name="pegc-identifier" type="xs:string"/&gt;</w:t>
      </w:r>
    </w:p>
    <w:p w14:paraId="47A03ED5" w14:textId="77777777" w:rsidR="00AE00BA" w:rsidRDefault="00AE00BA" w:rsidP="00AE00BA">
      <w:pPr>
        <w:pStyle w:val="PL"/>
      </w:pPr>
      <w:r>
        <w:t xml:space="preserve">      &lt;xs:element name="pin-id" type="xs:string"/&gt;</w:t>
      </w:r>
    </w:p>
    <w:p w14:paraId="69974D8A" w14:textId="77777777" w:rsidR="00AE00BA" w:rsidRDefault="00AE00BA" w:rsidP="00AE00BA">
      <w:pPr>
        <w:pStyle w:val="PL"/>
      </w:pPr>
      <w:r>
        <w:t xml:space="preserve">      &lt;xs:element name="pin-client-identifier" type="xs:string"/&gt;</w:t>
      </w:r>
    </w:p>
    <w:p w14:paraId="6C869101" w14:textId="77777777" w:rsidR="00AE00BA" w:rsidRPr="003F579E" w:rsidRDefault="00AE00BA" w:rsidP="00AE00BA">
      <w:pPr>
        <w:pStyle w:val="PL"/>
      </w:pPr>
      <w:r>
        <w:t xml:space="preserve">      &lt;xs:element name="event-type" type="pinapp:Event-List"/&gt;</w:t>
      </w:r>
    </w:p>
    <w:p w14:paraId="0175C675" w14:textId="77777777" w:rsidR="00AE00BA" w:rsidRDefault="00AE00BA" w:rsidP="00AE00BA">
      <w:pPr>
        <w:pStyle w:val="PL"/>
      </w:pPr>
      <w:r>
        <w:t xml:space="preserve">      &lt;xs:element name="anyExt" type="pinapp:anyExtType" minOccurs="0"/&gt;</w:t>
      </w:r>
    </w:p>
    <w:p w14:paraId="1E4B29FB" w14:textId="77777777" w:rsidR="00AE00BA" w:rsidRDefault="00AE00BA" w:rsidP="00AE00BA">
      <w:pPr>
        <w:pStyle w:val="PL"/>
      </w:pPr>
      <w:r>
        <w:t xml:space="preserve">      &lt;xs:any namespace="##other" processContents="lax" minOccurs="0" maxOccurs="unbounded"/&gt;</w:t>
      </w:r>
    </w:p>
    <w:p w14:paraId="449653DB" w14:textId="77777777" w:rsidR="00AE00BA" w:rsidRDefault="00AE00BA" w:rsidP="00AE00BA">
      <w:pPr>
        <w:pStyle w:val="PL"/>
      </w:pPr>
      <w:r>
        <w:t xml:space="preserve">    &lt;/xs:sequence&gt;</w:t>
      </w:r>
    </w:p>
    <w:p w14:paraId="561BDD73" w14:textId="77777777" w:rsidR="00AE00BA" w:rsidRDefault="00AE00BA" w:rsidP="00AE00BA">
      <w:pPr>
        <w:pStyle w:val="PL"/>
      </w:pPr>
      <w:r>
        <w:t xml:space="preserve">    &lt;xs:anyAttribute namespace="##any" processContents="lax"/&gt;</w:t>
      </w:r>
    </w:p>
    <w:p w14:paraId="060B61B1" w14:textId="77777777" w:rsidR="00AE00BA" w:rsidRDefault="00AE00BA" w:rsidP="00AE00BA">
      <w:pPr>
        <w:pStyle w:val="PL"/>
      </w:pPr>
      <w:r>
        <w:t xml:space="preserve">  &lt;/xs:complexType&gt;</w:t>
      </w:r>
    </w:p>
    <w:p w14:paraId="7DAF7FC4" w14:textId="77777777" w:rsidR="00AE00BA" w:rsidRDefault="00AE00BA" w:rsidP="00AE00BA">
      <w:pPr>
        <w:pStyle w:val="PL"/>
      </w:pPr>
    </w:p>
    <w:p w14:paraId="50C57272" w14:textId="77777777" w:rsidR="00AE00BA" w:rsidRDefault="00AE00BA" w:rsidP="00AE00BA">
      <w:pPr>
        <w:pStyle w:val="PL"/>
        <w:rPr>
          <w:lang w:eastAsia="en-GB"/>
        </w:rPr>
      </w:pPr>
      <w:r>
        <w:t xml:space="preserve">  &lt;xs:complexType name="PinConNotiRej-info"&gt;</w:t>
      </w:r>
    </w:p>
    <w:p w14:paraId="41C45D26" w14:textId="77777777" w:rsidR="00AE00BA" w:rsidRDefault="00AE00BA" w:rsidP="00AE00BA">
      <w:pPr>
        <w:pStyle w:val="PL"/>
      </w:pPr>
      <w:r>
        <w:t xml:space="preserve">    &lt;xs:sequence&gt;</w:t>
      </w:r>
    </w:p>
    <w:p w14:paraId="25365D90" w14:textId="77777777" w:rsidR="00AE00BA" w:rsidRDefault="00AE00BA" w:rsidP="00AE00BA">
      <w:pPr>
        <w:pStyle w:val="PL"/>
      </w:pPr>
      <w:r>
        <w:t xml:space="preserve">      &lt;xs:element name="cause" type="xs:integer"/&gt;</w:t>
      </w:r>
    </w:p>
    <w:p w14:paraId="31B0203A" w14:textId="77777777" w:rsidR="00AE00BA" w:rsidRDefault="00AE00BA" w:rsidP="00AE00BA">
      <w:pPr>
        <w:pStyle w:val="PL"/>
      </w:pPr>
      <w:r>
        <w:t xml:space="preserve">      &lt;xs:element name="anyExt" type="pinapp:anyExtType" minOccurs="0"/&gt;</w:t>
      </w:r>
    </w:p>
    <w:p w14:paraId="4CD10C6A" w14:textId="77777777" w:rsidR="00AE00BA" w:rsidRDefault="00AE00BA" w:rsidP="00AE00BA">
      <w:pPr>
        <w:pStyle w:val="PL"/>
      </w:pPr>
      <w:r>
        <w:t xml:space="preserve">      &lt;xs:any namespace="##other" processContents="lax" minOccurs="0" maxOccurs="unbounded"/&gt;</w:t>
      </w:r>
    </w:p>
    <w:p w14:paraId="0AD612F5" w14:textId="77777777" w:rsidR="00AE00BA" w:rsidRDefault="00AE00BA" w:rsidP="00AE00BA">
      <w:pPr>
        <w:pStyle w:val="PL"/>
      </w:pPr>
      <w:r>
        <w:t xml:space="preserve">    &lt;/xs:sequence&gt;</w:t>
      </w:r>
    </w:p>
    <w:p w14:paraId="51A1E951" w14:textId="77777777" w:rsidR="00AE00BA" w:rsidRDefault="00AE00BA" w:rsidP="00AE00BA">
      <w:pPr>
        <w:pStyle w:val="PL"/>
      </w:pPr>
      <w:r>
        <w:t xml:space="preserve">    &lt;xs:anyAttribute namespace="##any" processContents="lax"/&gt;</w:t>
      </w:r>
    </w:p>
    <w:p w14:paraId="4B8097A0" w14:textId="77777777" w:rsidR="00AE00BA" w:rsidRDefault="00AE00BA" w:rsidP="00AE00BA">
      <w:pPr>
        <w:pStyle w:val="PL"/>
      </w:pPr>
      <w:r>
        <w:t xml:space="preserve">  &lt;/xs:complexType&gt;</w:t>
      </w:r>
    </w:p>
    <w:p w14:paraId="1F45AEBE" w14:textId="77777777" w:rsidR="00AE00BA" w:rsidRDefault="00AE00BA" w:rsidP="00AE00BA">
      <w:pPr>
        <w:pStyle w:val="PL"/>
      </w:pPr>
    </w:p>
    <w:p w14:paraId="4F4D6BCA" w14:textId="77777777" w:rsidR="00AE00BA" w:rsidRDefault="00AE00BA" w:rsidP="00AE00BA">
      <w:pPr>
        <w:pStyle w:val="PL"/>
        <w:rPr>
          <w:lang w:eastAsia="en-GB"/>
        </w:rPr>
      </w:pPr>
      <w:r>
        <w:t xml:space="preserve">  &lt;xs:complexType name="PinConUpdReq-info"&gt;</w:t>
      </w:r>
    </w:p>
    <w:p w14:paraId="682D0A22" w14:textId="77777777" w:rsidR="00AE00BA" w:rsidRDefault="00AE00BA" w:rsidP="00AE00BA">
      <w:pPr>
        <w:pStyle w:val="PL"/>
      </w:pPr>
      <w:r>
        <w:t xml:space="preserve">    &lt;xs:sequence&gt;</w:t>
      </w:r>
    </w:p>
    <w:p w14:paraId="22EAADD1" w14:textId="77777777" w:rsidR="00AE00BA" w:rsidRDefault="00AE00BA" w:rsidP="00AE00BA">
      <w:pPr>
        <w:pStyle w:val="PL"/>
      </w:pPr>
      <w:r>
        <w:t xml:space="preserve">      &lt;xs:element name="subscriber-identifier" type="xs:string"/&gt;</w:t>
      </w:r>
    </w:p>
    <w:p w14:paraId="201B013F" w14:textId="77777777" w:rsidR="00AE00BA" w:rsidRDefault="00AE00BA" w:rsidP="00AE00BA">
      <w:pPr>
        <w:pStyle w:val="PL"/>
      </w:pPr>
      <w:r>
        <w:t xml:space="preserve">      &lt;xs:element name="security-credentials" type="xs:string"/&gt;</w:t>
      </w:r>
    </w:p>
    <w:p w14:paraId="470B8AF4" w14:textId="77777777" w:rsidR="00AE00BA" w:rsidRDefault="00AE00BA" w:rsidP="00AE00BA">
      <w:pPr>
        <w:pStyle w:val="PL"/>
      </w:pPr>
      <w:r>
        <w:t xml:space="preserve">      &lt;xs:element name="notification-target-address" type="xs:string"</w:t>
      </w:r>
      <w:r w:rsidRPr="00FE37EA">
        <w:t xml:space="preserve"> </w:t>
      </w:r>
      <w:r>
        <w:t>minOccurs="0"/&gt;</w:t>
      </w:r>
    </w:p>
    <w:p w14:paraId="20DE8DE8" w14:textId="77777777" w:rsidR="00AE00BA" w:rsidRPr="00D56AB7" w:rsidRDefault="00AE00BA" w:rsidP="00AE00BA">
      <w:pPr>
        <w:pStyle w:val="PL"/>
      </w:pPr>
      <w:r>
        <w:t xml:space="preserve">      &lt;xs:element name="proposed-expiration-time" type="xs:integer"</w:t>
      </w:r>
      <w:r w:rsidRPr="00FE37EA">
        <w:t xml:space="preserve"> </w:t>
      </w:r>
      <w:r>
        <w:t>minOccurs="0"/&gt;</w:t>
      </w:r>
    </w:p>
    <w:p w14:paraId="14F6B9E7" w14:textId="77777777" w:rsidR="00AE00BA" w:rsidRDefault="00AE00BA" w:rsidP="00AE00BA">
      <w:pPr>
        <w:pStyle w:val="PL"/>
      </w:pPr>
      <w:r>
        <w:t xml:space="preserve">      &lt;xs:element name="anyExt" type="pinapp:anyExtType" minOccurs="0"/&gt;</w:t>
      </w:r>
    </w:p>
    <w:p w14:paraId="5846845F" w14:textId="77777777" w:rsidR="00AE00BA" w:rsidRDefault="00AE00BA" w:rsidP="00AE00BA">
      <w:pPr>
        <w:pStyle w:val="PL"/>
      </w:pPr>
      <w:r>
        <w:t xml:space="preserve">      &lt;xs:any namespace="##other" processContents="lax" minOccurs="0" maxOccurs="unbounded"/&gt;</w:t>
      </w:r>
    </w:p>
    <w:p w14:paraId="245105DB" w14:textId="77777777" w:rsidR="00AE00BA" w:rsidRDefault="00AE00BA" w:rsidP="00AE00BA">
      <w:pPr>
        <w:pStyle w:val="PL"/>
      </w:pPr>
      <w:r>
        <w:t xml:space="preserve">    &lt;/xs:sequence&gt;</w:t>
      </w:r>
    </w:p>
    <w:p w14:paraId="535A7820" w14:textId="77777777" w:rsidR="00AE00BA" w:rsidRDefault="00AE00BA" w:rsidP="00AE00BA">
      <w:pPr>
        <w:pStyle w:val="PL"/>
      </w:pPr>
      <w:r>
        <w:t xml:space="preserve">    &lt;xs:anyAttribute namespace="##any" processContents="lax"/&gt;</w:t>
      </w:r>
    </w:p>
    <w:p w14:paraId="50BF4E19" w14:textId="77777777" w:rsidR="00AE00BA" w:rsidRDefault="00AE00BA" w:rsidP="00AE00BA">
      <w:pPr>
        <w:pStyle w:val="PL"/>
      </w:pPr>
      <w:r>
        <w:t xml:space="preserve">  &lt;/xs:complexType&gt;</w:t>
      </w:r>
    </w:p>
    <w:p w14:paraId="5623F331" w14:textId="77777777" w:rsidR="00AE00BA" w:rsidRDefault="00AE00BA" w:rsidP="00AE00BA">
      <w:pPr>
        <w:pStyle w:val="PL"/>
      </w:pPr>
    </w:p>
    <w:p w14:paraId="3C357E09" w14:textId="77777777" w:rsidR="00AE00BA" w:rsidRDefault="00AE00BA" w:rsidP="00AE00BA">
      <w:pPr>
        <w:pStyle w:val="PL"/>
        <w:rPr>
          <w:lang w:eastAsia="en-GB"/>
        </w:rPr>
      </w:pPr>
      <w:r>
        <w:t xml:space="preserve">  &lt;xs:complexType name="PinConUpdAcc-info"&gt;</w:t>
      </w:r>
    </w:p>
    <w:p w14:paraId="6B30F3F0" w14:textId="77777777" w:rsidR="00AE00BA" w:rsidRDefault="00AE00BA" w:rsidP="00AE00BA">
      <w:pPr>
        <w:pStyle w:val="PL"/>
      </w:pPr>
      <w:r>
        <w:t xml:space="preserve">    &lt;xs:sequence&gt;</w:t>
      </w:r>
    </w:p>
    <w:p w14:paraId="500B21C4" w14:textId="77777777" w:rsidR="00AE00BA" w:rsidRPr="00D56AB7" w:rsidRDefault="00AE00BA" w:rsidP="00AE00BA">
      <w:pPr>
        <w:pStyle w:val="PL"/>
      </w:pPr>
      <w:r>
        <w:t xml:space="preserve">      &lt;xs:element name="expiration-time" type="xs:integer"</w:t>
      </w:r>
      <w:r w:rsidRPr="00FE37EA">
        <w:t xml:space="preserve"> </w:t>
      </w:r>
      <w:r>
        <w:t>/&gt;</w:t>
      </w:r>
    </w:p>
    <w:p w14:paraId="561B457A" w14:textId="77777777" w:rsidR="00AE00BA" w:rsidRDefault="00AE00BA" w:rsidP="00AE00BA">
      <w:pPr>
        <w:pStyle w:val="PL"/>
      </w:pPr>
      <w:r>
        <w:t xml:space="preserve">      &lt;xs:element name="anyExt" type="pinapp:anyExtType" minOccurs="0"/&gt;</w:t>
      </w:r>
    </w:p>
    <w:p w14:paraId="6F453B06" w14:textId="77777777" w:rsidR="00AE00BA" w:rsidRDefault="00AE00BA" w:rsidP="00AE00BA">
      <w:pPr>
        <w:pStyle w:val="PL"/>
      </w:pPr>
      <w:r>
        <w:t xml:space="preserve">      &lt;xs:any namespace="##other" processContents="lax" minOccurs="0" maxOccurs="unbounded"/&gt;</w:t>
      </w:r>
    </w:p>
    <w:p w14:paraId="4DF64FFD" w14:textId="77777777" w:rsidR="00AE00BA" w:rsidRDefault="00AE00BA" w:rsidP="00AE00BA">
      <w:pPr>
        <w:pStyle w:val="PL"/>
      </w:pPr>
      <w:r>
        <w:t xml:space="preserve">    &lt;/xs:sequence&gt;</w:t>
      </w:r>
    </w:p>
    <w:p w14:paraId="7D676BA8" w14:textId="77777777" w:rsidR="00AE00BA" w:rsidRDefault="00AE00BA" w:rsidP="00AE00BA">
      <w:pPr>
        <w:pStyle w:val="PL"/>
      </w:pPr>
      <w:r>
        <w:t xml:space="preserve">    &lt;xs:anyAttribute namespace="##any" processContents="lax"/&gt;</w:t>
      </w:r>
    </w:p>
    <w:p w14:paraId="039A0891" w14:textId="77777777" w:rsidR="00AE00BA" w:rsidRDefault="00AE00BA" w:rsidP="00AE00BA">
      <w:pPr>
        <w:pStyle w:val="PL"/>
      </w:pPr>
      <w:r>
        <w:t xml:space="preserve">  &lt;/xs:complexType&gt;</w:t>
      </w:r>
    </w:p>
    <w:p w14:paraId="474751F5" w14:textId="77777777" w:rsidR="00AE00BA" w:rsidRDefault="00AE00BA" w:rsidP="00AE00BA">
      <w:pPr>
        <w:pStyle w:val="PL"/>
      </w:pPr>
    </w:p>
    <w:p w14:paraId="161FEF16" w14:textId="77777777" w:rsidR="00AE00BA" w:rsidRDefault="00AE00BA" w:rsidP="00AE00BA">
      <w:pPr>
        <w:pStyle w:val="PL"/>
        <w:rPr>
          <w:lang w:eastAsia="en-GB"/>
        </w:rPr>
      </w:pPr>
      <w:r>
        <w:t xml:space="preserve">  &lt;xs:complexType name="PinConUpdRej-info"&gt;</w:t>
      </w:r>
    </w:p>
    <w:p w14:paraId="6223D29E" w14:textId="77777777" w:rsidR="00AE00BA" w:rsidRDefault="00AE00BA" w:rsidP="00AE00BA">
      <w:pPr>
        <w:pStyle w:val="PL"/>
      </w:pPr>
      <w:r>
        <w:t xml:space="preserve">    &lt;xs:sequence&gt;</w:t>
      </w:r>
    </w:p>
    <w:p w14:paraId="1353D703" w14:textId="77777777" w:rsidR="00AE00BA" w:rsidRDefault="00AE00BA" w:rsidP="00AE00BA">
      <w:pPr>
        <w:pStyle w:val="PL"/>
      </w:pPr>
      <w:r>
        <w:t xml:space="preserve">      &lt;xs:element name="cause" type="xs:integer"/&gt;</w:t>
      </w:r>
    </w:p>
    <w:p w14:paraId="126C38E1" w14:textId="77777777" w:rsidR="00AE00BA" w:rsidRDefault="00AE00BA" w:rsidP="00AE00BA">
      <w:pPr>
        <w:pStyle w:val="PL"/>
      </w:pPr>
      <w:r>
        <w:t xml:space="preserve">      &lt;xs:element name="anyExt" type="pinapp:anyExtType" minOccurs="0"/&gt;</w:t>
      </w:r>
    </w:p>
    <w:p w14:paraId="5CCEB859" w14:textId="77777777" w:rsidR="00AE00BA" w:rsidRDefault="00AE00BA" w:rsidP="00AE00BA">
      <w:pPr>
        <w:pStyle w:val="PL"/>
      </w:pPr>
      <w:r>
        <w:t xml:space="preserve">      &lt;xs:any namespace="##other" processContents="lax" minOccurs="0" maxOccurs="unbounded"/&gt;</w:t>
      </w:r>
    </w:p>
    <w:p w14:paraId="01831969" w14:textId="77777777" w:rsidR="00AE00BA" w:rsidRDefault="00AE00BA" w:rsidP="00AE00BA">
      <w:pPr>
        <w:pStyle w:val="PL"/>
      </w:pPr>
      <w:r>
        <w:t xml:space="preserve">    &lt;/xs:sequence&gt;</w:t>
      </w:r>
    </w:p>
    <w:p w14:paraId="1D7273EA" w14:textId="77777777" w:rsidR="00AE00BA" w:rsidRDefault="00AE00BA" w:rsidP="00AE00BA">
      <w:pPr>
        <w:pStyle w:val="PL"/>
      </w:pPr>
      <w:r>
        <w:t xml:space="preserve">    &lt;xs:anyAttribute namespace="##any" processContents="lax"/&gt;</w:t>
      </w:r>
    </w:p>
    <w:p w14:paraId="4AD59646" w14:textId="77777777" w:rsidR="00AE00BA" w:rsidRDefault="00AE00BA" w:rsidP="00AE00BA">
      <w:pPr>
        <w:pStyle w:val="PL"/>
      </w:pPr>
      <w:r>
        <w:t xml:space="preserve">  &lt;/xs:complexType&gt;</w:t>
      </w:r>
    </w:p>
    <w:p w14:paraId="7EF2DE98" w14:textId="77777777" w:rsidR="00AE00BA" w:rsidRDefault="00AE00BA" w:rsidP="00AE00BA">
      <w:pPr>
        <w:pStyle w:val="PL"/>
      </w:pPr>
    </w:p>
    <w:p w14:paraId="4652699A" w14:textId="77777777" w:rsidR="00AE00BA" w:rsidRDefault="00AE00BA" w:rsidP="00AE00BA">
      <w:pPr>
        <w:pStyle w:val="PL"/>
        <w:rPr>
          <w:lang w:eastAsia="en-GB"/>
        </w:rPr>
      </w:pPr>
      <w:r>
        <w:t xml:space="preserve">  &lt;xs:complexType name="PinConUnsubReq-info"&gt;</w:t>
      </w:r>
    </w:p>
    <w:p w14:paraId="62AA0080" w14:textId="77777777" w:rsidR="00AE00BA" w:rsidRDefault="00AE00BA" w:rsidP="00AE00BA">
      <w:pPr>
        <w:pStyle w:val="PL"/>
      </w:pPr>
      <w:r>
        <w:t xml:space="preserve">    &lt;xs:sequence&gt;</w:t>
      </w:r>
    </w:p>
    <w:p w14:paraId="2EE21A40" w14:textId="77777777" w:rsidR="00AE00BA" w:rsidRDefault="00AE00BA" w:rsidP="00AE00BA">
      <w:pPr>
        <w:pStyle w:val="PL"/>
      </w:pPr>
      <w:r>
        <w:t xml:space="preserve">      &lt;xs:element name="security-credentials" type="xs:string"/&gt;</w:t>
      </w:r>
    </w:p>
    <w:p w14:paraId="3315C45F" w14:textId="77777777" w:rsidR="00AE00BA" w:rsidRDefault="00AE00BA" w:rsidP="00AE00BA">
      <w:pPr>
        <w:pStyle w:val="PL"/>
      </w:pPr>
      <w:r>
        <w:t xml:space="preserve">      &lt;xs:element name="subscription-id" type="pinapp:Event-List"/&gt;</w:t>
      </w:r>
    </w:p>
    <w:p w14:paraId="651B300D" w14:textId="77777777" w:rsidR="00AE00BA" w:rsidRDefault="00AE00BA" w:rsidP="00AE00BA">
      <w:pPr>
        <w:pStyle w:val="PL"/>
      </w:pPr>
      <w:r>
        <w:t xml:space="preserve">      &lt;xs:element name="anyExt" type="pinapp:anyExtType" minOccurs="0"/&gt;</w:t>
      </w:r>
    </w:p>
    <w:p w14:paraId="5F0F3DC2" w14:textId="77777777" w:rsidR="00AE00BA" w:rsidRDefault="00AE00BA" w:rsidP="00AE00BA">
      <w:pPr>
        <w:pStyle w:val="PL"/>
      </w:pPr>
      <w:r>
        <w:t xml:space="preserve">      &lt;xs:any namespace="##other" processContents="lax" minOccurs="0" maxOccurs="unbounded"/&gt;</w:t>
      </w:r>
    </w:p>
    <w:p w14:paraId="66C12FEA" w14:textId="77777777" w:rsidR="00AE00BA" w:rsidRDefault="00AE00BA" w:rsidP="00AE00BA">
      <w:pPr>
        <w:pStyle w:val="PL"/>
      </w:pPr>
      <w:r>
        <w:t xml:space="preserve">    &lt;/xs:sequence&gt;</w:t>
      </w:r>
    </w:p>
    <w:p w14:paraId="1C580830" w14:textId="77777777" w:rsidR="00AE00BA" w:rsidRDefault="00AE00BA" w:rsidP="00AE00BA">
      <w:pPr>
        <w:pStyle w:val="PL"/>
      </w:pPr>
      <w:r>
        <w:t xml:space="preserve">    &lt;xs:anyAttribute namespace="##any" processContents="lax"/&gt;</w:t>
      </w:r>
    </w:p>
    <w:p w14:paraId="783EEDA7" w14:textId="77777777" w:rsidR="00AE00BA" w:rsidRDefault="00AE00BA" w:rsidP="00AE00BA">
      <w:pPr>
        <w:pStyle w:val="PL"/>
      </w:pPr>
      <w:r>
        <w:t xml:space="preserve">  &lt;/xs:complexType&gt;</w:t>
      </w:r>
    </w:p>
    <w:p w14:paraId="2130262B" w14:textId="77777777" w:rsidR="00AE00BA" w:rsidRDefault="00AE00BA" w:rsidP="00AE00BA">
      <w:pPr>
        <w:pStyle w:val="PL"/>
      </w:pPr>
    </w:p>
    <w:p w14:paraId="4F34F4E5" w14:textId="77777777" w:rsidR="00AE00BA" w:rsidRDefault="00AE00BA" w:rsidP="00AE00BA">
      <w:pPr>
        <w:pStyle w:val="PL"/>
        <w:rPr>
          <w:lang w:eastAsia="en-GB"/>
        </w:rPr>
      </w:pPr>
      <w:r>
        <w:t xml:space="preserve">  &lt;xs:complexType name="PinConUnsubRej-info"&gt;</w:t>
      </w:r>
    </w:p>
    <w:p w14:paraId="3DA3D4A7" w14:textId="77777777" w:rsidR="00AE00BA" w:rsidRDefault="00AE00BA" w:rsidP="00AE00BA">
      <w:pPr>
        <w:pStyle w:val="PL"/>
      </w:pPr>
      <w:r>
        <w:t xml:space="preserve">    &lt;xs:sequence&gt;</w:t>
      </w:r>
    </w:p>
    <w:p w14:paraId="5121CDE1" w14:textId="77777777" w:rsidR="00AE00BA" w:rsidRDefault="00AE00BA" w:rsidP="00AE00BA">
      <w:pPr>
        <w:pStyle w:val="PL"/>
      </w:pPr>
      <w:r>
        <w:t xml:space="preserve">      &lt;xs:element name="cause" type="xs:integer"/&gt;</w:t>
      </w:r>
    </w:p>
    <w:p w14:paraId="18E407F5" w14:textId="77777777" w:rsidR="00AE00BA" w:rsidRDefault="00AE00BA" w:rsidP="00AE00BA">
      <w:pPr>
        <w:pStyle w:val="PL"/>
      </w:pPr>
      <w:r>
        <w:t xml:space="preserve">      &lt;xs:element name="anyExt" type="pinapp:anyExtType" minOccurs="0"/&gt;</w:t>
      </w:r>
    </w:p>
    <w:p w14:paraId="7F1205F6" w14:textId="77777777" w:rsidR="00AE00BA" w:rsidRDefault="00AE00BA" w:rsidP="00AE00BA">
      <w:pPr>
        <w:pStyle w:val="PL"/>
      </w:pPr>
      <w:r>
        <w:t xml:space="preserve">      &lt;xs:any namespace="##other" processContents="lax" minOccurs="0" maxOccurs="unbounded"/&gt;</w:t>
      </w:r>
    </w:p>
    <w:p w14:paraId="717BA4E7" w14:textId="77777777" w:rsidR="00AE00BA" w:rsidRDefault="00AE00BA" w:rsidP="00AE00BA">
      <w:pPr>
        <w:pStyle w:val="PL"/>
      </w:pPr>
      <w:r>
        <w:t xml:space="preserve">    &lt;/xs:sequence&gt;</w:t>
      </w:r>
    </w:p>
    <w:p w14:paraId="2F72198C" w14:textId="77777777" w:rsidR="00AE00BA" w:rsidRDefault="00AE00BA" w:rsidP="00AE00BA">
      <w:pPr>
        <w:pStyle w:val="PL"/>
      </w:pPr>
      <w:r>
        <w:t xml:space="preserve">    &lt;xs:anyAttribute namespace="##any" processContents="lax"/&gt;</w:t>
      </w:r>
    </w:p>
    <w:p w14:paraId="474ACB6D" w14:textId="77777777" w:rsidR="00AE00BA" w:rsidRDefault="00AE00BA" w:rsidP="00AE00BA">
      <w:pPr>
        <w:pStyle w:val="PL"/>
      </w:pPr>
      <w:r>
        <w:t xml:space="preserve">  &lt;/xs:complexType&gt;</w:t>
      </w:r>
    </w:p>
    <w:p w14:paraId="1B6AFDF3" w14:textId="77777777" w:rsidR="00AE00BA" w:rsidRDefault="00AE00BA" w:rsidP="00AE00BA">
      <w:pPr>
        <w:pStyle w:val="PL"/>
      </w:pPr>
    </w:p>
    <w:p w14:paraId="729D1596" w14:textId="77777777" w:rsidR="00AE00BA" w:rsidRDefault="00AE00BA" w:rsidP="00AE00BA">
      <w:pPr>
        <w:pStyle w:val="PL"/>
        <w:rPr>
          <w:lang w:eastAsia="en-GB"/>
        </w:rPr>
      </w:pPr>
      <w:r>
        <w:t xml:space="preserve">  &lt;xs:complexType name="PinAsDisReq-info"&gt;</w:t>
      </w:r>
    </w:p>
    <w:p w14:paraId="0F52122F" w14:textId="77777777" w:rsidR="00AE00BA" w:rsidRDefault="00AE00BA" w:rsidP="00AE00BA">
      <w:pPr>
        <w:pStyle w:val="PL"/>
      </w:pPr>
      <w:r>
        <w:t xml:space="preserve">    &lt;xs:sequence&gt;</w:t>
      </w:r>
    </w:p>
    <w:p w14:paraId="5A903DC2" w14:textId="77777777" w:rsidR="00AE00BA" w:rsidRPr="004A798F" w:rsidRDefault="00AE00BA" w:rsidP="00AE00BA">
      <w:pPr>
        <w:pStyle w:val="PL"/>
      </w:pPr>
      <w:r>
        <w:t xml:space="preserve">      &lt;xs:element name="ue-id" type="xs:string"/&gt;</w:t>
      </w:r>
    </w:p>
    <w:p w14:paraId="6A9E2D84" w14:textId="77777777" w:rsidR="00AE00BA" w:rsidRDefault="00AE00BA" w:rsidP="00AE00BA">
      <w:pPr>
        <w:pStyle w:val="PL"/>
      </w:pPr>
      <w:r>
        <w:t xml:space="preserve">      &lt;xs:element name="security-credentials" type="xs:string"/&gt;</w:t>
      </w:r>
    </w:p>
    <w:p w14:paraId="51450C53" w14:textId="77777777" w:rsidR="00AE00BA" w:rsidRPr="004A798F" w:rsidRDefault="00AE00BA" w:rsidP="00AE00BA">
      <w:pPr>
        <w:pStyle w:val="PL"/>
      </w:pPr>
      <w:r>
        <w:t xml:space="preserve">      &lt;xs:element name="service-id" type="xs:string"/&gt;</w:t>
      </w:r>
    </w:p>
    <w:p w14:paraId="60F6B127" w14:textId="77777777" w:rsidR="00AE00BA" w:rsidRDefault="00AE00BA" w:rsidP="00AE00BA">
      <w:pPr>
        <w:pStyle w:val="PL"/>
      </w:pPr>
      <w:r>
        <w:t xml:space="preserve">      &lt;xs:element name="anyExt" type="pinapp:anyExtType" minOccurs="0"/&gt;</w:t>
      </w:r>
    </w:p>
    <w:p w14:paraId="72F71FAC" w14:textId="77777777" w:rsidR="00AE00BA" w:rsidRDefault="00AE00BA" w:rsidP="00AE00BA">
      <w:pPr>
        <w:pStyle w:val="PL"/>
      </w:pPr>
      <w:r>
        <w:t xml:space="preserve">      &lt;xs:any namespace="##other" processContents="lax" minOccurs="0" maxOccurs="unbounded"/&gt;</w:t>
      </w:r>
    </w:p>
    <w:p w14:paraId="0D870904" w14:textId="77777777" w:rsidR="00AE00BA" w:rsidRDefault="00AE00BA" w:rsidP="00AE00BA">
      <w:pPr>
        <w:pStyle w:val="PL"/>
      </w:pPr>
      <w:r>
        <w:t xml:space="preserve">    &lt;/xs:sequence&gt;</w:t>
      </w:r>
    </w:p>
    <w:p w14:paraId="107197ED" w14:textId="77777777" w:rsidR="00AE00BA" w:rsidRDefault="00AE00BA" w:rsidP="00AE00BA">
      <w:pPr>
        <w:pStyle w:val="PL"/>
      </w:pPr>
      <w:r>
        <w:t xml:space="preserve">    &lt;xs:anyAttribute namespace="##any" processContents="lax"/&gt;</w:t>
      </w:r>
    </w:p>
    <w:p w14:paraId="70DE1EC9" w14:textId="77777777" w:rsidR="00AE00BA" w:rsidRDefault="00AE00BA" w:rsidP="00AE00BA">
      <w:pPr>
        <w:pStyle w:val="PL"/>
      </w:pPr>
      <w:r>
        <w:t xml:space="preserve">  &lt;/xs:complexType&gt;</w:t>
      </w:r>
    </w:p>
    <w:p w14:paraId="144FEDFF" w14:textId="77777777" w:rsidR="00AE00BA" w:rsidRDefault="00AE00BA" w:rsidP="00AE00BA">
      <w:pPr>
        <w:pStyle w:val="PL"/>
      </w:pPr>
    </w:p>
    <w:p w14:paraId="596A158B" w14:textId="77777777" w:rsidR="00AE00BA" w:rsidRDefault="00AE00BA" w:rsidP="00AE00BA">
      <w:pPr>
        <w:pStyle w:val="PL"/>
        <w:rPr>
          <w:lang w:eastAsia="en-GB"/>
        </w:rPr>
      </w:pPr>
      <w:r>
        <w:t xml:space="preserve">  &lt;xs:complexType name="PinAsDisAcc-info"&gt;</w:t>
      </w:r>
    </w:p>
    <w:p w14:paraId="55C96164" w14:textId="77777777" w:rsidR="00AE00BA" w:rsidRDefault="00AE00BA" w:rsidP="00AE00BA">
      <w:pPr>
        <w:pStyle w:val="PL"/>
      </w:pPr>
      <w:r>
        <w:t xml:space="preserve">    &lt;xs:sequence&gt;</w:t>
      </w:r>
    </w:p>
    <w:p w14:paraId="29AA28C0" w14:textId="77777777" w:rsidR="00AE00BA" w:rsidRPr="00550DD9" w:rsidRDefault="00AE00BA" w:rsidP="00AE00BA">
      <w:pPr>
        <w:pStyle w:val="PL"/>
      </w:pPr>
      <w:r>
        <w:t xml:space="preserve">      &lt;xs:element name="</w:t>
      </w:r>
      <w:r w:rsidRPr="006A59DB">
        <w:t>as-connectivity-info</w:t>
      </w:r>
      <w:r>
        <w:t>" type="pinapp:EndPoiInfo"/&gt;</w:t>
      </w:r>
    </w:p>
    <w:p w14:paraId="7FEA050B" w14:textId="77777777" w:rsidR="00AE00BA" w:rsidRDefault="00AE00BA" w:rsidP="00AE00BA">
      <w:pPr>
        <w:pStyle w:val="PL"/>
      </w:pPr>
      <w:r>
        <w:t xml:space="preserve">      &lt;xs:element name="anyExt" type="pinapp:anyExtType" minOccurs="0"/&gt;</w:t>
      </w:r>
    </w:p>
    <w:p w14:paraId="4FD07925" w14:textId="77777777" w:rsidR="00AE00BA" w:rsidRDefault="00AE00BA" w:rsidP="00AE00BA">
      <w:pPr>
        <w:pStyle w:val="PL"/>
      </w:pPr>
      <w:r>
        <w:t xml:space="preserve">      &lt;xs:any namespace="##other" processContents="lax" minOccurs="0" maxOccurs="unbounded"/&gt;</w:t>
      </w:r>
    </w:p>
    <w:p w14:paraId="0BC46DEA" w14:textId="77777777" w:rsidR="00AE00BA" w:rsidRDefault="00AE00BA" w:rsidP="00AE00BA">
      <w:pPr>
        <w:pStyle w:val="PL"/>
      </w:pPr>
      <w:r>
        <w:t xml:space="preserve">    &lt;/xs:sequence&gt;</w:t>
      </w:r>
    </w:p>
    <w:p w14:paraId="09B96BF3" w14:textId="77777777" w:rsidR="00AE00BA" w:rsidRDefault="00AE00BA" w:rsidP="00AE00BA">
      <w:pPr>
        <w:pStyle w:val="PL"/>
      </w:pPr>
      <w:r>
        <w:t xml:space="preserve">    &lt;xs:anyAttribute namespace="##any" processContents="lax"/&gt;</w:t>
      </w:r>
    </w:p>
    <w:p w14:paraId="296EF6C3" w14:textId="77777777" w:rsidR="00AE00BA" w:rsidRDefault="00AE00BA" w:rsidP="00AE00BA">
      <w:pPr>
        <w:pStyle w:val="PL"/>
      </w:pPr>
      <w:r>
        <w:t xml:space="preserve">  &lt;/xs:complexType&gt;</w:t>
      </w:r>
    </w:p>
    <w:p w14:paraId="20FD5422" w14:textId="77777777" w:rsidR="00AE00BA" w:rsidRDefault="00AE00BA" w:rsidP="00AE00BA">
      <w:pPr>
        <w:pStyle w:val="PL"/>
      </w:pPr>
    </w:p>
    <w:p w14:paraId="31916628" w14:textId="77777777" w:rsidR="00AE00BA" w:rsidRDefault="00AE00BA" w:rsidP="00AE00BA">
      <w:pPr>
        <w:pStyle w:val="PL"/>
        <w:rPr>
          <w:lang w:eastAsia="en-GB"/>
        </w:rPr>
      </w:pPr>
      <w:r>
        <w:t xml:space="preserve">  &lt;xs:complexType name="PinAsDisRej-info"&gt;</w:t>
      </w:r>
    </w:p>
    <w:p w14:paraId="3208E326" w14:textId="77777777" w:rsidR="00AE00BA" w:rsidRDefault="00AE00BA" w:rsidP="00AE00BA">
      <w:pPr>
        <w:pStyle w:val="PL"/>
      </w:pPr>
      <w:r>
        <w:t xml:space="preserve">    &lt;xs:sequence&gt;</w:t>
      </w:r>
    </w:p>
    <w:p w14:paraId="19FF01BF" w14:textId="77777777" w:rsidR="00AE00BA" w:rsidRDefault="00AE00BA" w:rsidP="00AE00BA">
      <w:pPr>
        <w:pStyle w:val="PL"/>
      </w:pPr>
      <w:r>
        <w:t xml:space="preserve">      &lt;xs:element name="cause" type="xs:integer"/&gt;</w:t>
      </w:r>
    </w:p>
    <w:p w14:paraId="66F2C72A" w14:textId="77777777" w:rsidR="00AE00BA" w:rsidRDefault="00AE00BA" w:rsidP="00AE00BA">
      <w:pPr>
        <w:pStyle w:val="PL"/>
      </w:pPr>
      <w:r>
        <w:t xml:space="preserve">      &lt;xs:element name="anyExt" type="pinapp:anyExtType" minOccurs="0"/&gt;</w:t>
      </w:r>
    </w:p>
    <w:p w14:paraId="0ACF7ABD" w14:textId="77777777" w:rsidR="00AE00BA" w:rsidRDefault="00AE00BA" w:rsidP="00AE00BA">
      <w:pPr>
        <w:pStyle w:val="PL"/>
      </w:pPr>
      <w:r>
        <w:t xml:space="preserve">      &lt;xs:any namespace="##other" processContents="lax" minOccurs="0" maxOccurs="unbounded"/&gt;</w:t>
      </w:r>
    </w:p>
    <w:p w14:paraId="54A46E63" w14:textId="77777777" w:rsidR="00AE00BA" w:rsidRDefault="00AE00BA" w:rsidP="00AE00BA">
      <w:pPr>
        <w:pStyle w:val="PL"/>
      </w:pPr>
      <w:r>
        <w:t xml:space="preserve">    &lt;/xs:sequence&gt;</w:t>
      </w:r>
    </w:p>
    <w:p w14:paraId="432BC1FA" w14:textId="77777777" w:rsidR="00AE00BA" w:rsidRDefault="00AE00BA" w:rsidP="00AE00BA">
      <w:pPr>
        <w:pStyle w:val="PL"/>
      </w:pPr>
      <w:r>
        <w:t xml:space="preserve">    &lt;xs:anyAttribute namespace="##any" processContents="lax"/&gt;</w:t>
      </w:r>
    </w:p>
    <w:p w14:paraId="00BD70E3" w14:textId="77777777" w:rsidR="00AE00BA" w:rsidRDefault="00AE00BA" w:rsidP="00AE00BA">
      <w:pPr>
        <w:pStyle w:val="PL"/>
      </w:pPr>
      <w:r>
        <w:t xml:space="preserve">  &lt;/xs:complexType&gt;</w:t>
      </w:r>
    </w:p>
    <w:p w14:paraId="7EA05880" w14:textId="77777777" w:rsidR="00AE00BA" w:rsidRDefault="00AE00BA" w:rsidP="00AE00BA">
      <w:pPr>
        <w:pStyle w:val="PL"/>
        <w:rPr>
          <w:lang w:eastAsia="zh-CN"/>
        </w:rPr>
      </w:pPr>
    </w:p>
    <w:p w14:paraId="687034DD" w14:textId="77777777" w:rsidR="00AE00BA" w:rsidRDefault="00AE00BA" w:rsidP="00AE00BA">
      <w:pPr>
        <w:pStyle w:val="PL"/>
        <w:rPr>
          <w:lang w:eastAsia="en-GB"/>
        </w:rPr>
      </w:pPr>
      <w:r>
        <w:t xml:space="preserve">  &lt;xs:complexType name="PinCsscReq-info"&gt;</w:t>
      </w:r>
    </w:p>
    <w:p w14:paraId="33A8EC29" w14:textId="77777777" w:rsidR="00AE00BA" w:rsidRDefault="00AE00BA" w:rsidP="00AE00BA">
      <w:pPr>
        <w:pStyle w:val="PL"/>
      </w:pPr>
      <w:r>
        <w:t xml:space="preserve">    &lt;xs:sequence&gt;</w:t>
      </w:r>
    </w:p>
    <w:p w14:paraId="7278AD9E" w14:textId="77777777" w:rsidR="00AE00BA" w:rsidRDefault="00AE00BA" w:rsidP="00AE00BA">
      <w:pPr>
        <w:pStyle w:val="PL"/>
      </w:pPr>
      <w:r>
        <w:t xml:space="preserve">      &lt;xs:element name="security-credentials" type="xs:string"/&gt;</w:t>
      </w:r>
    </w:p>
    <w:p w14:paraId="1AA9869A" w14:textId="77777777" w:rsidR="00AE00BA" w:rsidRPr="004A798F" w:rsidRDefault="00AE00BA" w:rsidP="00AE00BA">
      <w:pPr>
        <w:pStyle w:val="PL"/>
      </w:pPr>
      <w:r>
        <w:t xml:space="preserve">      &lt;xs:element name="pin-id" type="xs:string"/&gt;</w:t>
      </w:r>
    </w:p>
    <w:p w14:paraId="749D93B0" w14:textId="77777777" w:rsidR="00AE00BA" w:rsidRDefault="00AE00BA" w:rsidP="00AE00BA">
      <w:pPr>
        <w:pStyle w:val="PL"/>
      </w:pPr>
      <w:r>
        <w:t xml:space="preserve">      &lt;xs:element name="application-client-identifier" type="xs:string"/&gt;</w:t>
      </w:r>
    </w:p>
    <w:p w14:paraId="5C37CDA8" w14:textId="77777777" w:rsidR="00AE00BA" w:rsidRDefault="00AE00BA" w:rsidP="00AE00BA">
      <w:pPr>
        <w:pStyle w:val="PL"/>
      </w:pPr>
      <w:r>
        <w:t xml:space="preserve">      &lt;xs:element name="application-server-identifier" type="xs:string"/&gt;</w:t>
      </w:r>
    </w:p>
    <w:p w14:paraId="63D996A6" w14:textId="77777777" w:rsidR="00AE00BA" w:rsidRDefault="00AE00BA" w:rsidP="00AE00BA">
      <w:pPr>
        <w:pStyle w:val="PL"/>
      </w:pPr>
      <w:r>
        <w:t xml:space="preserve">      &lt;xs:element name="application-session-identifier" type="xs:string"/&gt;</w:t>
      </w:r>
    </w:p>
    <w:p w14:paraId="2D75385F" w14:textId="77777777" w:rsidR="00AE00BA" w:rsidRDefault="00AE00BA" w:rsidP="00AE00BA">
      <w:pPr>
        <w:pStyle w:val="PL"/>
      </w:pPr>
      <w:r>
        <w:t xml:space="preserve">      &lt;xs:element name="application-session-descriptor" type="pinapp:</w:t>
      </w:r>
      <w:r>
        <w:rPr>
          <w:lang w:eastAsia="zh-CN"/>
        </w:rPr>
        <w:t>Application-Session-Descriptor</w:t>
      </w:r>
      <w:r>
        <w:t>"</w:t>
      </w:r>
      <w:r w:rsidRPr="003C114E">
        <w:t xml:space="preserve"> </w:t>
      </w:r>
      <w:r>
        <w:t>minOccurs="0"/&gt;</w:t>
      </w:r>
    </w:p>
    <w:p w14:paraId="050054BB" w14:textId="77777777" w:rsidR="00AE00BA" w:rsidRDefault="00AE00BA" w:rsidP="00AE00BA">
      <w:pPr>
        <w:pStyle w:val="PL"/>
      </w:pPr>
      <w:r>
        <w:t xml:space="preserve">      &lt;xs:element name="target-pin-client-identifier" type="xs:string"</w:t>
      </w:r>
      <w:r w:rsidRPr="003C114E">
        <w:t xml:space="preserve"> </w:t>
      </w:r>
      <w:r>
        <w:t>minOccurs="0"/&gt;</w:t>
      </w:r>
    </w:p>
    <w:p w14:paraId="78BF3098" w14:textId="77777777" w:rsidR="00AE00BA" w:rsidRDefault="00AE00BA" w:rsidP="00AE00BA">
      <w:pPr>
        <w:pStyle w:val="PL"/>
      </w:pPr>
      <w:r>
        <w:t xml:space="preserve">      &lt;xs:element name="anyExt" type="pinapp:anyExtType" minOccurs="0"/&gt;</w:t>
      </w:r>
    </w:p>
    <w:p w14:paraId="59B82CEE" w14:textId="77777777" w:rsidR="00AE00BA" w:rsidRDefault="00AE00BA" w:rsidP="00AE00BA">
      <w:pPr>
        <w:pStyle w:val="PL"/>
      </w:pPr>
      <w:r>
        <w:t xml:space="preserve">      &lt;xs:any namespace="##other" processContents="lax" minOccurs="0" maxOccurs="unbounded"/&gt;</w:t>
      </w:r>
    </w:p>
    <w:p w14:paraId="09A08E17" w14:textId="77777777" w:rsidR="00AE00BA" w:rsidRDefault="00AE00BA" w:rsidP="00AE00BA">
      <w:pPr>
        <w:pStyle w:val="PL"/>
      </w:pPr>
      <w:r>
        <w:t xml:space="preserve">    &lt;/xs:sequence&gt;</w:t>
      </w:r>
    </w:p>
    <w:p w14:paraId="6F77C3D9" w14:textId="77777777" w:rsidR="00AE00BA" w:rsidRDefault="00AE00BA" w:rsidP="00AE00BA">
      <w:pPr>
        <w:pStyle w:val="PL"/>
      </w:pPr>
      <w:r>
        <w:t xml:space="preserve">    &lt;xs:anyAttribute namespace="##any" processContents="lax"/&gt;</w:t>
      </w:r>
    </w:p>
    <w:p w14:paraId="60A13E36" w14:textId="77777777" w:rsidR="00AE00BA" w:rsidRDefault="00AE00BA" w:rsidP="00AE00BA">
      <w:pPr>
        <w:pStyle w:val="PL"/>
      </w:pPr>
      <w:r>
        <w:t xml:space="preserve">  &lt;/xs:complexType&gt;</w:t>
      </w:r>
    </w:p>
    <w:p w14:paraId="24DC8A7D" w14:textId="77777777" w:rsidR="00AE00BA" w:rsidRDefault="00AE00BA" w:rsidP="00AE00BA">
      <w:pPr>
        <w:pStyle w:val="PL"/>
      </w:pPr>
    </w:p>
    <w:p w14:paraId="3BB9B454" w14:textId="77777777" w:rsidR="00AE00BA" w:rsidRDefault="00AE00BA" w:rsidP="00AE00BA">
      <w:pPr>
        <w:pStyle w:val="PL"/>
        <w:rPr>
          <w:lang w:eastAsia="en-GB"/>
        </w:rPr>
      </w:pPr>
      <w:r>
        <w:t xml:space="preserve">  &lt;xs:complexType name="PinCsscRej-info"&gt;</w:t>
      </w:r>
    </w:p>
    <w:p w14:paraId="5E47C8F7" w14:textId="77777777" w:rsidR="00AE00BA" w:rsidRDefault="00AE00BA" w:rsidP="00AE00BA">
      <w:pPr>
        <w:pStyle w:val="PL"/>
      </w:pPr>
      <w:r>
        <w:t xml:space="preserve">    &lt;xs:sequence&gt;</w:t>
      </w:r>
    </w:p>
    <w:p w14:paraId="02F58C64" w14:textId="77777777" w:rsidR="00AE00BA" w:rsidRDefault="00AE00BA" w:rsidP="00AE00BA">
      <w:pPr>
        <w:pStyle w:val="PL"/>
      </w:pPr>
      <w:r>
        <w:t xml:space="preserve">      &lt;xs:element name="cause" type="xs:integer"/&gt;</w:t>
      </w:r>
    </w:p>
    <w:p w14:paraId="211797F2" w14:textId="77777777" w:rsidR="00AE00BA" w:rsidRDefault="00AE00BA" w:rsidP="00AE00BA">
      <w:pPr>
        <w:pStyle w:val="PL"/>
      </w:pPr>
      <w:r>
        <w:t xml:space="preserve">      &lt;xs:element name="anyExt" type="pinapp:anyExtType" minOccurs="0"/&gt;</w:t>
      </w:r>
    </w:p>
    <w:p w14:paraId="212CDA90" w14:textId="77777777" w:rsidR="00AE00BA" w:rsidRDefault="00AE00BA" w:rsidP="00AE00BA">
      <w:pPr>
        <w:pStyle w:val="PL"/>
      </w:pPr>
      <w:r>
        <w:t xml:space="preserve">      &lt;xs:any namespace="##other" processContents="lax" minOccurs="0" maxOccurs="unbounded"/&gt;</w:t>
      </w:r>
    </w:p>
    <w:p w14:paraId="50C980E8" w14:textId="77777777" w:rsidR="00AE00BA" w:rsidRDefault="00AE00BA" w:rsidP="00AE00BA">
      <w:pPr>
        <w:pStyle w:val="PL"/>
      </w:pPr>
      <w:r>
        <w:t xml:space="preserve">    &lt;/xs:sequence&gt;</w:t>
      </w:r>
    </w:p>
    <w:p w14:paraId="5D631FC4" w14:textId="77777777" w:rsidR="00AE00BA" w:rsidRDefault="00AE00BA" w:rsidP="00AE00BA">
      <w:pPr>
        <w:pStyle w:val="PL"/>
      </w:pPr>
      <w:r>
        <w:t xml:space="preserve">    &lt;xs:anyAttribute namespace="##any" processContents="lax"/&gt;</w:t>
      </w:r>
    </w:p>
    <w:p w14:paraId="3EC69A17" w14:textId="77777777" w:rsidR="00AE00BA" w:rsidRDefault="00AE00BA" w:rsidP="00AE00BA">
      <w:pPr>
        <w:pStyle w:val="PL"/>
      </w:pPr>
      <w:r>
        <w:t xml:space="preserve">  &lt;/xs:complexType&gt;</w:t>
      </w:r>
    </w:p>
    <w:p w14:paraId="64122FCE" w14:textId="77777777" w:rsidR="00AE00BA" w:rsidRDefault="00AE00BA" w:rsidP="00AE00BA">
      <w:pPr>
        <w:pStyle w:val="PL"/>
      </w:pPr>
    </w:p>
    <w:p w14:paraId="28C0EEAB" w14:textId="77777777" w:rsidR="00AE00BA" w:rsidRDefault="00AE00BA" w:rsidP="00AE00BA">
      <w:pPr>
        <w:pStyle w:val="PL"/>
        <w:rPr>
          <w:lang w:eastAsia="en-GB"/>
        </w:rPr>
      </w:pPr>
      <w:r>
        <w:t xml:space="preserve">  &lt;!--  extension allowed --&gt;</w:t>
      </w:r>
    </w:p>
    <w:p w14:paraId="0C90E121" w14:textId="77777777" w:rsidR="00AE00BA" w:rsidRDefault="00AE00BA" w:rsidP="00AE00BA">
      <w:pPr>
        <w:pStyle w:val="PL"/>
      </w:pPr>
      <w:r>
        <w:t xml:space="preserve">  &lt;xs:complexType name="DiscMsgExtType"&gt;</w:t>
      </w:r>
    </w:p>
    <w:p w14:paraId="2D195BA6" w14:textId="77777777" w:rsidR="00AE00BA" w:rsidRDefault="00AE00BA" w:rsidP="00AE00BA">
      <w:pPr>
        <w:pStyle w:val="PL"/>
      </w:pPr>
      <w:r>
        <w:t xml:space="preserve">    &lt;xs:sequence&gt;</w:t>
      </w:r>
    </w:p>
    <w:p w14:paraId="40DDACAC" w14:textId="77777777" w:rsidR="00AE00BA" w:rsidRDefault="00AE00BA" w:rsidP="00AE00BA">
      <w:pPr>
        <w:pStyle w:val="PL"/>
      </w:pPr>
      <w:r>
        <w:t xml:space="preserve">      &lt;xs:any namespace="##any" processContents="lax" minOccurs="0" maxOccurs="unbounded"/&gt;</w:t>
      </w:r>
    </w:p>
    <w:p w14:paraId="13361343" w14:textId="77777777" w:rsidR="00AE00BA" w:rsidRDefault="00AE00BA" w:rsidP="00AE00BA">
      <w:pPr>
        <w:pStyle w:val="PL"/>
      </w:pPr>
      <w:r>
        <w:t xml:space="preserve">    &lt;/xs:sequence&gt;</w:t>
      </w:r>
    </w:p>
    <w:p w14:paraId="1C8D9D7A" w14:textId="77777777" w:rsidR="00AE00BA" w:rsidRDefault="00AE00BA" w:rsidP="00AE00BA">
      <w:pPr>
        <w:pStyle w:val="PL"/>
      </w:pPr>
      <w:r>
        <w:t xml:space="preserve">    &lt;xs:anyAttribute namespace="##any" processContents="lax"/&gt;</w:t>
      </w:r>
    </w:p>
    <w:p w14:paraId="7FDF0445" w14:textId="77777777" w:rsidR="00AE00BA" w:rsidRDefault="00AE00BA" w:rsidP="00AE00BA">
      <w:pPr>
        <w:pStyle w:val="PL"/>
      </w:pPr>
      <w:r>
        <w:t xml:space="preserve">  &lt;/xs:complexType&gt;</w:t>
      </w:r>
    </w:p>
    <w:p w14:paraId="29B3B8B0" w14:textId="77777777" w:rsidR="00AE00BA" w:rsidRDefault="00AE00BA" w:rsidP="00AE00BA">
      <w:pPr>
        <w:pStyle w:val="PL"/>
        <w:rPr>
          <w:lang w:eastAsia="en-GB"/>
        </w:rPr>
      </w:pPr>
      <w:r>
        <w:t xml:space="preserve">  &lt;!--  XML attribute for any future extensions  --&gt;</w:t>
      </w:r>
    </w:p>
    <w:p w14:paraId="6EC107E2" w14:textId="77777777" w:rsidR="00AE00BA" w:rsidRDefault="00AE00BA" w:rsidP="00AE00BA">
      <w:pPr>
        <w:pStyle w:val="PL"/>
      </w:pPr>
      <w:r>
        <w:t xml:space="preserve">  &lt;xs:complexType name="anyExtType"&gt;</w:t>
      </w:r>
    </w:p>
    <w:p w14:paraId="7E586208" w14:textId="77777777" w:rsidR="00AE00BA" w:rsidRDefault="00AE00BA" w:rsidP="00AE00BA">
      <w:pPr>
        <w:pStyle w:val="PL"/>
      </w:pPr>
      <w:r>
        <w:t xml:space="preserve">    &lt;xs:sequence&gt;</w:t>
      </w:r>
    </w:p>
    <w:p w14:paraId="1FB5D3B4" w14:textId="77777777" w:rsidR="00AE00BA" w:rsidRDefault="00AE00BA" w:rsidP="00AE00BA">
      <w:pPr>
        <w:pStyle w:val="PL"/>
      </w:pPr>
      <w:r>
        <w:t xml:space="preserve">      &lt;xs:any namespace="##any" processContents="lax" minOccurs="0" maxOccurs="unbounded"/&gt;</w:t>
      </w:r>
    </w:p>
    <w:p w14:paraId="1D87718A" w14:textId="77777777" w:rsidR="00AE00BA" w:rsidRDefault="00AE00BA" w:rsidP="00AE00BA">
      <w:pPr>
        <w:pStyle w:val="PL"/>
      </w:pPr>
      <w:r>
        <w:t xml:space="preserve">    &lt;/xs:sequence&gt;</w:t>
      </w:r>
    </w:p>
    <w:p w14:paraId="701B8A1B" w14:textId="77777777" w:rsidR="00AE00BA" w:rsidRDefault="00AE00BA" w:rsidP="00AE00BA">
      <w:pPr>
        <w:pStyle w:val="PL"/>
      </w:pPr>
      <w:r>
        <w:t xml:space="preserve">  &lt;/xs:complexType&gt;</w:t>
      </w:r>
    </w:p>
    <w:p w14:paraId="6B8E18E1" w14:textId="77777777" w:rsidR="00AE00BA" w:rsidRDefault="00AE00BA" w:rsidP="00AE00BA">
      <w:pPr>
        <w:pStyle w:val="PL"/>
      </w:pPr>
    </w:p>
    <w:p w14:paraId="455D5F4E" w14:textId="77777777" w:rsidR="00AE00BA" w:rsidRDefault="00AE00BA" w:rsidP="00AE00BA">
      <w:pPr>
        <w:pStyle w:val="PL"/>
      </w:pPr>
      <w:r>
        <w:t>&lt;/xs:schema&gt;</w:t>
      </w:r>
    </w:p>
    <w:p w14:paraId="2A1E1F02" w14:textId="77777777" w:rsidR="00AE00BA" w:rsidRPr="008B759B" w:rsidRDefault="00AE00BA" w:rsidP="007D306C"/>
    <w:p w14:paraId="60986A3D" w14:textId="77777777" w:rsidR="005533A0" w:rsidRDefault="004F73F5" w:rsidP="004F73F5">
      <w:pPr>
        <w:pStyle w:val="Heading3"/>
      </w:pPr>
      <w:bookmarkStart w:id="576" w:name="_CR6_2_5"/>
      <w:bookmarkStart w:id="577" w:name="_Toc172038260"/>
      <w:bookmarkEnd w:id="576"/>
      <w:r>
        <w:rPr>
          <w:rFonts w:hint="eastAsia"/>
          <w:lang w:eastAsia="zh-CN"/>
        </w:rPr>
        <w:t>6</w:t>
      </w:r>
      <w:r>
        <w:rPr>
          <w:lang w:eastAsia="zh-CN"/>
        </w:rPr>
        <w:t>.2.</w:t>
      </w:r>
      <w:r w:rsidR="00E154DE">
        <w:rPr>
          <w:lang w:eastAsia="zh-CN"/>
        </w:rPr>
        <w:t>5</w:t>
      </w:r>
      <w:r>
        <w:rPr>
          <w:lang w:eastAsia="zh-CN"/>
        </w:rPr>
        <w:tab/>
      </w:r>
      <w:r>
        <w:t>Data semantics</w:t>
      </w:r>
      <w:bookmarkEnd w:id="577"/>
    </w:p>
    <w:p w14:paraId="5230902F" w14:textId="77777777" w:rsidR="007D306C" w:rsidRPr="00DE4F2B" w:rsidRDefault="007D306C" w:rsidP="007D306C">
      <w:pPr>
        <w:pStyle w:val="Heading4"/>
      </w:pPr>
      <w:bookmarkStart w:id="578" w:name="_CR6_2_5_1"/>
      <w:bookmarkStart w:id="579" w:name="_Toc172038261"/>
      <w:bookmarkEnd w:id="578"/>
      <w:r>
        <w:t>6.2.5.1</w:t>
      </w:r>
      <w:r>
        <w:tab/>
        <w:t>General</w:t>
      </w:r>
      <w:bookmarkEnd w:id="579"/>
    </w:p>
    <w:p w14:paraId="2C1835BD" w14:textId="77777777" w:rsidR="007D306C" w:rsidRDefault="007D306C" w:rsidP="007D306C">
      <w:r>
        <w:t>The &lt;pinapp-info&gt; element is the root element of this XML document and it can be one of the following elements:</w:t>
      </w:r>
    </w:p>
    <w:p w14:paraId="37D26542" w14:textId="77777777" w:rsidR="0008465F" w:rsidRDefault="0008465F" w:rsidP="0008465F">
      <w:pPr>
        <w:pStyle w:val="B1"/>
      </w:pPr>
      <w:r>
        <w:rPr>
          <w:lang w:eastAsia="zh-CN"/>
        </w:rPr>
        <w:t>a)</w:t>
      </w:r>
      <w:r>
        <w:rPr>
          <w:lang w:eastAsia="zh-CN"/>
        </w:rPr>
        <w:tab/>
        <w:t>PINAPP protocol messages only applicable to interface between PIN peer and PIN peer:</w:t>
      </w:r>
    </w:p>
    <w:p w14:paraId="1D836766" w14:textId="77777777" w:rsidR="007D306C" w:rsidRDefault="0008465F" w:rsidP="0008465F">
      <w:pPr>
        <w:pStyle w:val="B2"/>
      </w:pPr>
      <w:r>
        <w:t>1</w:t>
      </w:r>
      <w:r w:rsidR="007D306C">
        <w:t>)</w:t>
      </w:r>
      <w:r w:rsidR="007D306C">
        <w:tab/>
        <w:t>&lt;server-discovery-request&gt; element;</w:t>
      </w:r>
    </w:p>
    <w:p w14:paraId="55228666" w14:textId="77777777" w:rsidR="007D306C" w:rsidRDefault="0008465F" w:rsidP="0008465F">
      <w:pPr>
        <w:pStyle w:val="B2"/>
      </w:pPr>
      <w:r>
        <w:t>2</w:t>
      </w:r>
      <w:r w:rsidR="007D306C">
        <w:t>)</w:t>
      </w:r>
      <w:r w:rsidR="007D306C">
        <w:tab/>
        <w:t>&lt;server-discovery-accept&gt; element;</w:t>
      </w:r>
    </w:p>
    <w:p w14:paraId="288AE8CC" w14:textId="77777777" w:rsidR="007D306C" w:rsidRDefault="0008465F" w:rsidP="0008465F">
      <w:pPr>
        <w:pStyle w:val="B2"/>
      </w:pPr>
      <w:r>
        <w:rPr>
          <w:lang w:eastAsia="zh-CN"/>
        </w:rPr>
        <w:t>3</w:t>
      </w:r>
      <w:r w:rsidR="007D306C">
        <w:rPr>
          <w:lang w:eastAsia="zh-CN"/>
        </w:rPr>
        <w:t>)</w:t>
      </w:r>
      <w:r w:rsidR="007D306C">
        <w:rPr>
          <w:lang w:eastAsia="zh-CN"/>
        </w:rPr>
        <w:tab/>
      </w:r>
      <w:r w:rsidR="007D306C">
        <w:t>&lt;server-discovery-reject&gt; element</w:t>
      </w:r>
      <w:r>
        <w:t>;</w:t>
      </w:r>
    </w:p>
    <w:p w14:paraId="7411A99B" w14:textId="77777777" w:rsidR="0008465F" w:rsidRDefault="0008465F" w:rsidP="0008465F">
      <w:pPr>
        <w:pStyle w:val="B2"/>
      </w:pPr>
      <w:r>
        <w:t>4)</w:t>
      </w:r>
      <w:r>
        <w:tab/>
        <w:t>&lt;pin-creation-notification-request&gt; element;</w:t>
      </w:r>
    </w:p>
    <w:p w14:paraId="64A494CB" w14:textId="77777777" w:rsidR="0008465F" w:rsidRDefault="0008465F" w:rsidP="0008465F">
      <w:pPr>
        <w:pStyle w:val="B2"/>
      </w:pPr>
      <w:r>
        <w:rPr>
          <w:lang w:eastAsia="zh-CN"/>
        </w:rPr>
        <w:t>5)</w:t>
      </w:r>
      <w:r>
        <w:rPr>
          <w:lang w:eastAsia="zh-CN"/>
        </w:rPr>
        <w:tab/>
      </w:r>
      <w:r>
        <w:t>&lt;pin-creation-notification-reject&gt; element;</w:t>
      </w:r>
    </w:p>
    <w:p w14:paraId="18ED28C2" w14:textId="77777777" w:rsidR="00277DCD" w:rsidRDefault="00277DCD" w:rsidP="00277DCD">
      <w:pPr>
        <w:pStyle w:val="B2"/>
        <w:rPr>
          <w:lang w:eastAsia="zh-CN"/>
        </w:rPr>
      </w:pPr>
      <w:r>
        <w:rPr>
          <w:lang w:eastAsia="zh-CN"/>
        </w:rPr>
        <w:t>8)</w:t>
      </w:r>
      <w:r>
        <w:rPr>
          <w:lang w:eastAsia="zh-CN"/>
        </w:rPr>
        <w:tab/>
      </w:r>
      <w:r>
        <w:t>&lt;pin-</w:t>
      </w:r>
      <w:r>
        <w:rPr>
          <w:lang w:eastAsia="zh-CN"/>
        </w:rPr>
        <w:t>pemc</w:t>
      </w:r>
      <w:r>
        <w:t>-takeover-request&gt; element;</w:t>
      </w:r>
    </w:p>
    <w:p w14:paraId="5D415B5D" w14:textId="77777777" w:rsidR="00277DCD" w:rsidRDefault="00277DCD" w:rsidP="00277DCD">
      <w:pPr>
        <w:pStyle w:val="B2"/>
      </w:pPr>
      <w:r>
        <w:t>9)</w:t>
      </w:r>
      <w:r>
        <w:tab/>
        <w:t>&lt;pin-</w:t>
      </w:r>
      <w:r>
        <w:rPr>
          <w:lang w:eastAsia="zh-CN"/>
        </w:rPr>
        <w:t>pemc</w:t>
      </w:r>
      <w:r>
        <w:t>-takeover-accept&gt; element;</w:t>
      </w:r>
    </w:p>
    <w:p w14:paraId="2F5AE42A" w14:textId="77777777" w:rsidR="00277DCD" w:rsidRDefault="00277DCD" w:rsidP="00277DCD">
      <w:pPr>
        <w:pStyle w:val="B2"/>
      </w:pPr>
      <w:r>
        <w:t>10)</w:t>
      </w:r>
      <w:r>
        <w:tab/>
        <w:t>&lt;pin-</w:t>
      </w:r>
      <w:r>
        <w:rPr>
          <w:lang w:eastAsia="zh-CN"/>
        </w:rPr>
        <w:t>pemc</w:t>
      </w:r>
      <w:r>
        <w:t>-takeover-reject&gt; element;</w:t>
      </w:r>
    </w:p>
    <w:p w14:paraId="4CEFEFE1" w14:textId="77777777" w:rsidR="00277DCD" w:rsidRDefault="00277DCD" w:rsidP="00277DCD">
      <w:pPr>
        <w:pStyle w:val="B2"/>
        <w:rPr>
          <w:lang w:eastAsia="zh-CN"/>
        </w:rPr>
      </w:pPr>
      <w:r>
        <w:rPr>
          <w:lang w:eastAsia="zh-CN"/>
        </w:rPr>
        <w:t>11)</w:t>
      </w:r>
      <w:r>
        <w:rPr>
          <w:lang w:eastAsia="zh-CN"/>
        </w:rPr>
        <w:tab/>
      </w:r>
      <w:r>
        <w:t>&lt;pin-</w:t>
      </w:r>
      <w:r>
        <w:rPr>
          <w:lang w:eastAsia="zh-CN"/>
        </w:rPr>
        <w:t>pegc</w:t>
      </w:r>
      <w:r>
        <w:t>-takeover-request&gt; element;</w:t>
      </w:r>
    </w:p>
    <w:p w14:paraId="2BD275AA" w14:textId="77777777" w:rsidR="00277DCD" w:rsidRDefault="00277DCD" w:rsidP="00277DCD">
      <w:pPr>
        <w:pStyle w:val="B2"/>
      </w:pPr>
      <w:r>
        <w:t>12)</w:t>
      </w:r>
      <w:r>
        <w:tab/>
        <w:t>&lt;pin-</w:t>
      </w:r>
      <w:r>
        <w:rPr>
          <w:lang w:eastAsia="zh-CN"/>
        </w:rPr>
        <w:t>pegc</w:t>
      </w:r>
      <w:r>
        <w:t>-takeover-accept&gt; element;</w:t>
      </w:r>
    </w:p>
    <w:p w14:paraId="43F8B5F4" w14:textId="77777777" w:rsidR="00277DCD" w:rsidRDefault="00277DCD" w:rsidP="0008465F">
      <w:pPr>
        <w:pStyle w:val="B2"/>
      </w:pPr>
      <w:r>
        <w:t>13)</w:t>
      </w:r>
      <w:r>
        <w:tab/>
        <w:t>&lt;pin-</w:t>
      </w:r>
      <w:r>
        <w:rPr>
          <w:lang w:eastAsia="zh-CN"/>
        </w:rPr>
        <w:t>pegc</w:t>
      </w:r>
      <w:r>
        <w:t>-takeover-reject&gt; element;</w:t>
      </w:r>
    </w:p>
    <w:p w14:paraId="37691826" w14:textId="77777777" w:rsidR="00E371FC" w:rsidRDefault="00E371FC" w:rsidP="00E371FC">
      <w:pPr>
        <w:pStyle w:val="B2"/>
      </w:pPr>
      <w:r>
        <w:rPr>
          <w:rFonts w:hint="eastAsia"/>
          <w:lang w:eastAsia="zh-CN"/>
        </w:rPr>
        <w:lastRenderedPageBreak/>
        <w:t>1</w:t>
      </w:r>
      <w:r>
        <w:rPr>
          <w:lang w:eastAsia="zh-CN"/>
        </w:rPr>
        <w:t>4)</w:t>
      </w:r>
      <w:r>
        <w:rPr>
          <w:lang w:eastAsia="zh-CN"/>
        </w:rPr>
        <w:tab/>
      </w:r>
      <w:r>
        <w:t>&lt;pin-management-pine-join-request&gt;</w:t>
      </w:r>
      <w:r w:rsidRPr="006A48FC">
        <w:t xml:space="preserve"> </w:t>
      </w:r>
      <w:r>
        <w:t>element;</w:t>
      </w:r>
    </w:p>
    <w:p w14:paraId="55D040B8" w14:textId="77777777" w:rsidR="00E371FC" w:rsidRDefault="00E371FC" w:rsidP="00E371FC">
      <w:pPr>
        <w:pStyle w:val="B2"/>
      </w:pPr>
      <w:r>
        <w:rPr>
          <w:rFonts w:hint="eastAsia"/>
          <w:lang w:eastAsia="zh-CN"/>
        </w:rPr>
        <w:t>1</w:t>
      </w:r>
      <w:r>
        <w:rPr>
          <w:lang w:eastAsia="zh-CN"/>
        </w:rPr>
        <w:t>5)</w:t>
      </w:r>
      <w:r>
        <w:rPr>
          <w:lang w:eastAsia="zh-CN"/>
        </w:rPr>
        <w:tab/>
      </w:r>
      <w:r>
        <w:t>&lt;pin-management-pine-join-accept&gt;</w:t>
      </w:r>
      <w:r w:rsidRPr="00CC427C">
        <w:t xml:space="preserve"> </w:t>
      </w:r>
      <w:r>
        <w:t>element;</w:t>
      </w:r>
    </w:p>
    <w:p w14:paraId="314FC7A8" w14:textId="77777777" w:rsidR="00E371FC" w:rsidRDefault="00E371FC" w:rsidP="00E371FC">
      <w:pPr>
        <w:pStyle w:val="B2"/>
      </w:pPr>
      <w:r>
        <w:rPr>
          <w:rFonts w:hint="eastAsia"/>
          <w:lang w:eastAsia="zh-CN"/>
        </w:rPr>
        <w:t>1</w:t>
      </w:r>
      <w:r>
        <w:rPr>
          <w:lang w:eastAsia="zh-CN"/>
        </w:rPr>
        <w:t>6)</w:t>
      </w:r>
      <w:r>
        <w:rPr>
          <w:lang w:eastAsia="zh-CN"/>
        </w:rPr>
        <w:tab/>
      </w:r>
      <w:r>
        <w:t>&lt;pin-management-pine-join-reject&gt;</w:t>
      </w:r>
      <w:r w:rsidRPr="00CC427C">
        <w:t xml:space="preserve"> </w:t>
      </w:r>
      <w:r>
        <w:t>element;</w:t>
      </w:r>
    </w:p>
    <w:p w14:paraId="5CAB58B0" w14:textId="77777777" w:rsidR="00E371FC" w:rsidRDefault="00E371FC" w:rsidP="00E371FC">
      <w:pPr>
        <w:pStyle w:val="B2"/>
      </w:pPr>
      <w:r>
        <w:rPr>
          <w:rFonts w:hint="eastAsia"/>
          <w:lang w:eastAsia="zh-CN"/>
        </w:rPr>
        <w:t>1</w:t>
      </w:r>
      <w:r>
        <w:rPr>
          <w:lang w:eastAsia="zh-CN"/>
        </w:rPr>
        <w:t>7)</w:t>
      </w:r>
      <w:r>
        <w:rPr>
          <w:lang w:eastAsia="zh-CN"/>
        </w:rPr>
        <w:tab/>
      </w:r>
      <w:r>
        <w:t>&lt;pin-management-pine-leave-request&gt;</w:t>
      </w:r>
      <w:r w:rsidRPr="00E05612">
        <w:t xml:space="preserve"> </w:t>
      </w:r>
      <w:r>
        <w:t>element;</w:t>
      </w:r>
    </w:p>
    <w:p w14:paraId="34763DEA" w14:textId="77777777" w:rsidR="00E371FC" w:rsidRDefault="00E371FC" w:rsidP="00E371FC">
      <w:pPr>
        <w:pStyle w:val="B2"/>
      </w:pPr>
      <w:r>
        <w:rPr>
          <w:rFonts w:hint="eastAsia"/>
          <w:lang w:eastAsia="zh-CN"/>
        </w:rPr>
        <w:t>1</w:t>
      </w:r>
      <w:r>
        <w:rPr>
          <w:lang w:eastAsia="zh-CN"/>
        </w:rPr>
        <w:t>8)</w:t>
      </w:r>
      <w:r>
        <w:rPr>
          <w:lang w:eastAsia="zh-CN"/>
        </w:rPr>
        <w:tab/>
      </w:r>
      <w:r>
        <w:t>&lt;pin-management-pine-leave-reject&gt;</w:t>
      </w:r>
      <w:r w:rsidRPr="00E05612">
        <w:t xml:space="preserve"> </w:t>
      </w:r>
      <w:r>
        <w:t>element;</w:t>
      </w:r>
    </w:p>
    <w:p w14:paraId="37321C04" w14:textId="77777777" w:rsidR="00E371FC" w:rsidRDefault="00E371FC" w:rsidP="00E371FC">
      <w:pPr>
        <w:pStyle w:val="B2"/>
      </w:pPr>
      <w:r>
        <w:rPr>
          <w:rFonts w:hint="eastAsia"/>
          <w:lang w:eastAsia="zh-CN"/>
        </w:rPr>
        <w:t>1</w:t>
      </w:r>
      <w:r>
        <w:rPr>
          <w:lang w:eastAsia="zh-CN"/>
        </w:rPr>
        <w:t>9)</w:t>
      </w:r>
      <w:r>
        <w:rPr>
          <w:lang w:eastAsia="zh-CN"/>
        </w:rPr>
        <w:tab/>
      </w:r>
      <w:r>
        <w:t>&lt;pin-</w:t>
      </w:r>
      <w:r>
        <w:rPr>
          <w:lang w:eastAsia="zh-CN"/>
        </w:rPr>
        <w:t>service</w:t>
      </w:r>
      <w:r>
        <w:t>-registration-request&gt;</w:t>
      </w:r>
      <w:r w:rsidRPr="00254203">
        <w:t xml:space="preserve"> </w:t>
      </w:r>
      <w:r>
        <w:t>element;</w:t>
      </w:r>
    </w:p>
    <w:p w14:paraId="18698F69" w14:textId="77777777" w:rsidR="00E371FC" w:rsidRDefault="00E371FC" w:rsidP="00E371FC">
      <w:pPr>
        <w:pStyle w:val="B2"/>
      </w:pPr>
      <w:r>
        <w:t>20)</w:t>
      </w:r>
      <w:r>
        <w:tab/>
        <w:t>&lt;pin-</w:t>
      </w:r>
      <w:r>
        <w:rPr>
          <w:lang w:eastAsia="zh-CN"/>
        </w:rPr>
        <w:t>service</w:t>
      </w:r>
      <w:r>
        <w:t>-registration-accept&gt; element;</w:t>
      </w:r>
    </w:p>
    <w:p w14:paraId="24AF6D56" w14:textId="77777777" w:rsidR="00E371FC" w:rsidRDefault="00E371FC" w:rsidP="00E371FC">
      <w:pPr>
        <w:pStyle w:val="B2"/>
      </w:pPr>
      <w:r>
        <w:t>21)</w:t>
      </w:r>
      <w:r>
        <w:tab/>
        <w:t>&lt;pin-</w:t>
      </w:r>
      <w:r>
        <w:rPr>
          <w:lang w:eastAsia="zh-CN"/>
        </w:rPr>
        <w:t>service</w:t>
      </w:r>
      <w:r>
        <w:t>-registration-reject&gt; element;</w:t>
      </w:r>
    </w:p>
    <w:p w14:paraId="79024CF0" w14:textId="77777777" w:rsidR="00E371FC" w:rsidRDefault="00E371FC" w:rsidP="00E371FC">
      <w:pPr>
        <w:pStyle w:val="B2"/>
      </w:pPr>
      <w:r>
        <w:rPr>
          <w:lang w:eastAsia="zh-CN"/>
        </w:rPr>
        <w:t>22)</w:t>
      </w:r>
      <w:r>
        <w:rPr>
          <w:lang w:eastAsia="zh-CN"/>
        </w:rPr>
        <w:tab/>
      </w:r>
      <w:r>
        <w:t>&lt;pin-</w:t>
      </w:r>
      <w:r>
        <w:rPr>
          <w:lang w:eastAsia="zh-CN"/>
        </w:rPr>
        <w:t>service</w:t>
      </w:r>
      <w:r>
        <w:t>-deregistration-request&gt;</w:t>
      </w:r>
      <w:r w:rsidRPr="00B00F80">
        <w:t xml:space="preserve"> </w:t>
      </w:r>
      <w:r>
        <w:t>element;</w:t>
      </w:r>
    </w:p>
    <w:p w14:paraId="684E8514" w14:textId="77777777" w:rsidR="00E371FC" w:rsidRDefault="00E371FC" w:rsidP="00E371FC">
      <w:pPr>
        <w:pStyle w:val="B2"/>
      </w:pPr>
      <w:r>
        <w:t>23)</w:t>
      </w:r>
      <w:r>
        <w:tab/>
        <w:t>&lt;pin-</w:t>
      </w:r>
      <w:r>
        <w:rPr>
          <w:lang w:eastAsia="zh-CN"/>
        </w:rPr>
        <w:t>service</w:t>
      </w:r>
      <w:r>
        <w:t>-deregistration-accept&gt; element;</w:t>
      </w:r>
    </w:p>
    <w:p w14:paraId="27542DB4" w14:textId="77777777" w:rsidR="00E371FC" w:rsidRDefault="00E371FC" w:rsidP="00E371FC">
      <w:pPr>
        <w:pStyle w:val="B2"/>
      </w:pPr>
      <w:r>
        <w:t>24)</w:t>
      </w:r>
      <w:r>
        <w:tab/>
        <w:t>&lt;pin-</w:t>
      </w:r>
      <w:r>
        <w:rPr>
          <w:lang w:eastAsia="zh-CN"/>
        </w:rPr>
        <w:t>service</w:t>
      </w:r>
      <w:r>
        <w:t>-deregistration-reject&gt; element;</w:t>
      </w:r>
    </w:p>
    <w:p w14:paraId="636A1945" w14:textId="77777777" w:rsidR="00E371FC" w:rsidRDefault="00E371FC" w:rsidP="00E371FC">
      <w:pPr>
        <w:pStyle w:val="B2"/>
      </w:pPr>
      <w:r>
        <w:rPr>
          <w:rFonts w:hint="eastAsia"/>
          <w:lang w:eastAsia="zh-CN"/>
        </w:rPr>
        <w:t>2</w:t>
      </w:r>
      <w:r>
        <w:rPr>
          <w:lang w:eastAsia="zh-CN"/>
        </w:rPr>
        <w:t>5)</w:t>
      </w:r>
      <w:r>
        <w:rPr>
          <w:lang w:eastAsia="zh-CN"/>
        </w:rPr>
        <w:tab/>
      </w:r>
      <w:r>
        <w:t>&lt;pin-communication-create-request&gt;</w:t>
      </w:r>
      <w:r w:rsidRPr="00734806">
        <w:t xml:space="preserve"> </w:t>
      </w:r>
      <w:r>
        <w:t>element;</w:t>
      </w:r>
    </w:p>
    <w:p w14:paraId="785865D2" w14:textId="77777777" w:rsidR="00E371FC" w:rsidRDefault="00E371FC" w:rsidP="00E371FC">
      <w:pPr>
        <w:pStyle w:val="B2"/>
      </w:pPr>
      <w:r>
        <w:rPr>
          <w:rFonts w:hint="eastAsia"/>
          <w:lang w:eastAsia="zh-CN"/>
        </w:rPr>
        <w:t>2</w:t>
      </w:r>
      <w:r>
        <w:rPr>
          <w:lang w:eastAsia="zh-CN"/>
        </w:rPr>
        <w:t>6)</w:t>
      </w:r>
      <w:r>
        <w:rPr>
          <w:lang w:eastAsia="zh-CN"/>
        </w:rPr>
        <w:tab/>
      </w:r>
      <w:r>
        <w:t>&lt;pin-communication-create-accept&gt; element;</w:t>
      </w:r>
    </w:p>
    <w:p w14:paraId="72472FDC" w14:textId="77777777" w:rsidR="00E371FC" w:rsidRDefault="00E371FC" w:rsidP="00E371FC">
      <w:pPr>
        <w:pStyle w:val="B2"/>
      </w:pPr>
      <w:r>
        <w:rPr>
          <w:rFonts w:hint="eastAsia"/>
          <w:lang w:eastAsia="zh-CN"/>
        </w:rPr>
        <w:t>2</w:t>
      </w:r>
      <w:r>
        <w:rPr>
          <w:lang w:eastAsia="zh-CN"/>
        </w:rPr>
        <w:t>7)</w:t>
      </w:r>
      <w:r>
        <w:rPr>
          <w:lang w:eastAsia="zh-CN"/>
        </w:rPr>
        <w:tab/>
      </w:r>
      <w:r w:rsidRPr="004959FF">
        <w:t>&lt;pin-communication-create-reject&gt;</w:t>
      </w:r>
      <w:r w:rsidRPr="001A476D">
        <w:t xml:space="preserve"> </w:t>
      </w:r>
      <w:r>
        <w:t>element;</w:t>
      </w:r>
    </w:p>
    <w:p w14:paraId="3003ED74" w14:textId="77777777" w:rsidR="00E371FC" w:rsidRDefault="00E371FC" w:rsidP="00E371FC">
      <w:pPr>
        <w:pStyle w:val="B2"/>
      </w:pPr>
      <w:r>
        <w:t>28)</w:t>
      </w:r>
      <w:r>
        <w:tab/>
        <w:t>&lt;pin-communication-update-request&gt; element;</w:t>
      </w:r>
    </w:p>
    <w:p w14:paraId="21B94F96" w14:textId="77777777" w:rsidR="00E371FC" w:rsidRDefault="00E371FC" w:rsidP="00E371FC">
      <w:pPr>
        <w:pStyle w:val="B2"/>
      </w:pPr>
      <w:r>
        <w:t>29)</w:t>
      </w:r>
      <w:r>
        <w:tab/>
        <w:t>&lt;pin-communication-update-accept&gt; element;</w:t>
      </w:r>
    </w:p>
    <w:p w14:paraId="5D2EFC2A" w14:textId="77777777" w:rsidR="00E371FC" w:rsidRDefault="00E371FC" w:rsidP="00E371FC">
      <w:pPr>
        <w:pStyle w:val="B2"/>
      </w:pPr>
      <w:r>
        <w:t>30)</w:t>
      </w:r>
      <w:r>
        <w:tab/>
        <w:t>&lt;pin-communication-update-reject&gt; element;</w:t>
      </w:r>
    </w:p>
    <w:p w14:paraId="6E8CCCD1" w14:textId="77777777" w:rsidR="00E371FC" w:rsidRDefault="00E371FC" w:rsidP="00E371FC">
      <w:pPr>
        <w:pStyle w:val="B2"/>
      </w:pPr>
      <w:r>
        <w:rPr>
          <w:rFonts w:hint="eastAsia"/>
          <w:lang w:eastAsia="zh-CN"/>
        </w:rPr>
        <w:t>3</w:t>
      </w:r>
      <w:r>
        <w:rPr>
          <w:lang w:eastAsia="zh-CN"/>
        </w:rPr>
        <w:t>1)</w:t>
      </w:r>
      <w:r>
        <w:rPr>
          <w:lang w:eastAsia="zh-CN"/>
        </w:rPr>
        <w:tab/>
      </w:r>
      <w:r>
        <w:t>&lt;pin-communication-delete-request&gt; element;</w:t>
      </w:r>
    </w:p>
    <w:p w14:paraId="2A9A6DE8" w14:textId="77777777" w:rsidR="00E371FC" w:rsidRDefault="00E371FC" w:rsidP="00E371FC">
      <w:pPr>
        <w:pStyle w:val="B2"/>
      </w:pPr>
      <w:r>
        <w:rPr>
          <w:rFonts w:hint="eastAsia"/>
          <w:lang w:eastAsia="zh-CN"/>
        </w:rPr>
        <w:t>3</w:t>
      </w:r>
      <w:r>
        <w:rPr>
          <w:lang w:eastAsia="zh-CN"/>
        </w:rPr>
        <w:t>2)</w:t>
      </w:r>
      <w:r>
        <w:rPr>
          <w:lang w:eastAsia="zh-CN"/>
        </w:rPr>
        <w:tab/>
      </w:r>
      <w:r>
        <w:t>&lt;pin-communication-delete-reject&gt; element;</w:t>
      </w:r>
    </w:p>
    <w:p w14:paraId="01771A0D" w14:textId="77777777" w:rsidR="00E371FC" w:rsidRDefault="00E371FC" w:rsidP="00E371FC">
      <w:pPr>
        <w:pStyle w:val="B2"/>
      </w:pPr>
      <w:r>
        <w:t>33)</w:t>
      </w:r>
      <w:r>
        <w:tab/>
        <w:t>&lt;pin-management-service-switch-configure-request&gt; element;</w:t>
      </w:r>
    </w:p>
    <w:p w14:paraId="512F241C" w14:textId="77777777" w:rsidR="00E371FC" w:rsidRPr="00665099" w:rsidRDefault="00E371FC" w:rsidP="00E371FC">
      <w:pPr>
        <w:pStyle w:val="B2"/>
        <w:rPr>
          <w:lang w:eastAsia="zh-CN"/>
        </w:rPr>
      </w:pPr>
      <w:r>
        <w:t>34)</w:t>
      </w:r>
      <w:r>
        <w:tab/>
        <w:t>&lt;pin-management-service-switch-configure-reject&gt;</w:t>
      </w:r>
      <w:r w:rsidRPr="00665099">
        <w:t xml:space="preserve"> </w:t>
      </w:r>
      <w:r>
        <w:t>element;</w:t>
      </w:r>
    </w:p>
    <w:p w14:paraId="188939A4" w14:textId="77777777" w:rsidR="00E371FC" w:rsidRDefault="00E371FC" w:rsidP="00E371FC">
      <w:pPr>
        <w:pStyle w:val="B2"/>
      </w:pPr>
      <w:r>
        <w:t>35)</w:t>
      </w:r>
      <w:r>
        <w:tab/>
        <w:t>&lt;pin-service-discovery-request&gt; element;</w:t>
      </w:r>
    </w:p>
    <w:p w14:paraId="637503FF" w14:textId="77777777" w:rsidR="00E371FC" w:rsidRDefault="00E371FC" w:rsidP="00E371FC">
      <w:pPr>
        <w:pStyle w:val="B2"/>
      </w:pPr>
      <w:r>
        <w:t>36)</w:t>
      </w:r>
      <w:r>
        <w:tab/>
        <w:t>&lt;pin-service-discovery-accept&gt; element;</w:t>
      </w:r>
    </w:p>
    <w:p w14:paraId="1B27290D" w14:textId="77777777" w:rsidR="00E371FC" w:rsidRDefault="00E371FC" w:rsidP="00E371FC">
      <w:pPr>
        <w:pStyle w:val="B2"/>
      </w:pPr>
      <w:r>
        <w:t>37)</w:t>
      </w:r>
      <w:r>
        <w:tab/>
        <w:t>&lt;pin-service-discovery-reject&gt; element;</w:t>
      </w:r>
    </w:p>
    <w:p w14:paraId="485EA247" w14:textId="77777777" w:rsidR="00E371FC" w:rsidRDefault="00E371FC" w:rsidP="00E371FC">
      <w:pPr>
        <w:pStyle w:val="B2"/>
      </w:pPr>
      <w:r>
        <w:rPr>
          <w:rFonts w:hint="eastAsia"/>
          <w:lang w:eastAsia="zh-CN"/>
        </w:rPr>
        <w:t>3</w:t>
      </w:r>
      <w:r>
        <w:rPr>
          <w:lang w:eastAsia="zh-CN"/>
        </w:rPr>
        <w:t>8)</w:t>
      </w:r>
      <w:r>
        <w:rPr>
          <w:lang w:eastAsia="zh-CN"/>
        </w:rPr>
        <w:tab/>
      </w:r>
      <w:r>
        <w:t>&lt;pin-management-pegc-service-continuity-request&gt; element;</w:t>
      </w:r>
    </w:p>
    <w:p w14:paraId="71844D5D" w14:textId="77777777" w:rsidR="00E371FC" w:rsidRDefault="00E371FC" w:rsidP="00E371FC">
      <w:pPr>
        <w:pStyle w:val="B2"/>
      </w:pPr>
      <w:r>
        <w:rPr>
          <w:rFonts w:hint="eastAsia"/>
          <w:lang w:eastAsia="zh-CN"/>
        </w:rPr>
        <w:t>3</w:t>
      </w:r>
      <w:r>
        <w:rPr>
          <w:lang w:eastAsia="zh-CN"/>
        </w:rPr>
        <w:t>9)</w:t>
      </w:r>
      <w:r>
        <w:rPr>
          <w:lang w:eastAsia="zh-CN"/>
        </w:rPr>
        <w:tab/>
      </w:r>
      <w:r>
        <w:t>&lt;pin-management-pegc-service-continuity-accept&gt; element;</w:t>
      </w:r>
    </w:p>
    <w:p w14:paraId="7B98E53D" w14:textId="77777777" w:rsidR="00E371FC" w:rsidRDefault="00E371FC" w:rsidP="00E371FC">
      <w:pPr>
        <w:pStyle w:val="B2"/>
      </w:pPr>
      <w:r>
        <w:t>40)</w:t>
      </w:r>
      <w:r>
        <w:tab/>
        <w:t>&lt;pin-management-pegc-service-continuity-reject&gt; element;</w:t>
      </w:r>
    </w:p>
    <w:p w14:paraId="339F4A20" w14:textId="77777777" w:rsidR="00E371FC" w:rsidRDefault="00E371FC" w:rsidP="00E371FC">
      <w:pPr>
        <w:pStyle w:val="B2"/>
      </w:pPr>
      <w:r>
        <w:t>41)</w:t>
      </w:r>
      <w:r>
        <w:tab/>
        <w:t>&lt;pin-management-pegc-configuration-request&gt; element;</w:t>
      </w:r>
    </w:p>
    <w:p w14:paraId="00EB75EF" w14:textId="77777777" w:rsidR="00E371FC" w:rsidRDefault="00E371FC" w:rsidP="00E371FC">
      <w:pPr>
        <w:pStyle w:val="B2"/>
      </w:pPr>
      <w:r>
        <w:t>42)</w:t>
      </w:r>
      <w:r>
        <w:tab/>
        <w:t>&lt;pin-management-pegc-configuration-accept&gt; element;</w:t>
      </w:r>
    </w:p>
    <w:p w14:paraId="6418102A" w14:textId="77777777" w:rsidR="00E371FC" w:rsidRDefault="00E371FC" w:rsidP="00E371FC">
      <w:pPr>
        <w:pStyle w:val="B2"/>
      </w:pPr>
      <w:r>
        <w:t>43)</w:t>
      </w:r>
      <w:r>
        <w:tab/>
        <w:t>&lt;pin-management-pegc-configuration-reject&gt; element;</w:t>
      </w:r>
    </w:p>
    <w:p w14:paraId="0A30F9E6" w14:textId="77777777" w:rsidR="00E371FC" w:rsidRDefault="00E371FC" w:rsidP="00E371FC">
      <w:pPr>
        <w:pStyle w:val="B2"/>
      </w:pPr>
      <w:r>
        <w:rPr>
          <w:rFonts w:hint="eastAsia"/>
          <w:lang w:eastAsia="zh-CN"/>
        </w:rPr>
        <w:t>4</w:t>
      </w:r>
      <w:r>
        <w:rPr>
          <w:lang w:eastAsia="zh-CN"/>
        </w:rPr>
        <w:t>4)</w:t>
      </w:r>
      <w:r>
        <w:rPr>
          <w:lang w:eastAsia="zh-CN"/>
        </w:rPr>
        <w:tab/>
      </w:r>
      <w:r>
        <w:t>&lt;pin-management-pegc-discovery-request&gt; element;</w:t>
      </w:r>
    </w:p>
    <w:p w14:paraId="13EF94F2" w14:textId="77777777" w:rsidR="00E371FC" w:rsidRDefault="00E371FC" w:rsidP="00E371FC">
      <w:pPr>
        <w:pStyle w:val="B2"/>
      </w:pPr>
      <w:r>
        <w:t>45)</w:t>
      </w:r>
      <w:r>
        <w:tab/>
        <w:t>&lt;pin-management-pegc-discovery-accept&gt;</w:t>
      </w:r>
      <w:r w:rsidRPr="00EA19E6">
        <w:t xml:space="preserve"> </w:t>
      </w:r>
      <w:r>
        <w:t>element; and</w:t>
      </w:r>
    </w:p>
    <w:p w14:paraId="6931B7B7" w14:textId="77777777" w:rsidR="00E371FC" w:rsidRDefault="00E371FC" w:rsidP="0008465F">
      <w:pPr>
        <w:pStyle w:val="B2"/>
      </w:pPr>
      <w:r>
        <w:rPr>
          <w:rFonts w:hint="eastAsia"/>
          <w:lang w:eastAsia="zh-CN"/>
        </w:rPr>
        <w:t>4</w:t>
      </w:r>
      <w:r>
        <w:rPr>
          <w:lang w:eastAsia="zh-CN"/>
        </w:rPr>
        <w:t>6)</w:t>
      </w:r>
      <w:r>
        <w:rPr>
          <w:lang w:eastAsia="zh-CN"/>
        </w:rPr>
        <w:tab/>
      </w:r>
      <w:r>
        <w:t>&lt;pin-management-pegc-discovery-reject&gt;</w:t>
      </w:r>
      <w:r w:rsidRPr="00EA19E6">
        <w:t xml:space="preserve"> </w:t>
      </w:r>
      <w:r>
        <w:t>element;</w:t>
      </w:r>
    </w:p>
    <w:p w14:paraId="3361E357" w14:textId="77777777" w:rsidR="0008465F" w:rsidRDefault="0008465F" w:rsidP="0008465F">
      <w:pPr>
        <w:pStyle w:val="B1"/>
      </w:pPr>
      <w:r>
        <w:rPr>
          <w:lang w:eastAsia="zh-CN"/>
        </w:rPr>
        <w:t>b)</w:t>
      </w:r>
      <w:r>
        <w:rPr>
          <w:lang w:eastAsia="zh-CN"/>
        </w:rPr>
        <w:tab/>
        <w:t>PINAPP protocol messages only applicable to interface between PIN peer and PAE-S:</w:t>
      </w:r>
    </w:p>
    <w:p w14:paraId="4D5B3DBF" w14:textId="77777777" w:rsidR="0008465F" w:rsidRDefault="0008465F" w:rsidP="0008465F">
      <w:pPr>
        <w:pStyle w:val="B2"/>
      </w:pPr>
      <w:r>
        <w:rPr>
          <w:lang w:eastAsia="zh-CN"/>
        </w:rPr>
        <w:t>1)</w:t>
      </w:r>
      <w:r>
        <w:rPr>
          <w:lang w:eastAsia="zh-CN"/>
        </w:rPr>
        <w:tab/>
      </w:r>
      <w:r>
        <w:t>&lt;pine-registration-request&gt; element;</w:t>
      </w:r>
    </w:p>
    <w:p w14:paraId="405CAA9E" w14:textId="77777777" w:rsidR="0008465F" w:rsidRDefault="0008465F" w:rsidP="0008465F">
      <w:pPr>
        <w:pStyle w:val="B2"/>
      </w:pPr>
      <w:r>
        <w:rPr>
          <w:lang w:eastAsia="zh-CN"/>
        </w:rPr>
        <w:lastRenderedPageBreak/>
        <w:t>2)</w:t>
      </w:r>
      <w:r>
        <w:rPr>
          <w:lang w:eastAsia="zh-CN"/>
        </w:rPr>
        <w:tab/>
      </w:r>
      <w:r>
        <w:t>&lt;pine-registration-accept&gt; element;</w:t>
      </w:r>
    </w:p>
    <w:p w14:paraId="3E0A4E42" w14:textId="77777777" w:rsidR="0008465F" w:rsidRDefault="0008465F" w:rsidP="0008465F">
      <w:pPr>
        <w:pStyle w:val="B2"/>
      </w:pPr>
      <w:r>
        <w:rPr>
          <w:lang w:eastAsia="zh-CN"/>
        </w:rPr>
        <w:t>3)</w:t>
      </w:r>
      <w:r>
        <w:rPr>
          <w:lang w:eastAsia="zh-CN"/>
        </w:rPr>
        <w:tab/>
      </w:r>
      <w:r>
        <w:t>&lt;pine-registration-reject&gt; element;</w:t>
      </w:r>
    </w:p>
    <w:p w14:paraId="2C69122B" w14:textId="77777777" w:rsidR="0008465F" w:rsidRDefault="0008465F" w:rsidP="0008465F">
      <w:pPr>
        <w:pStyle w:val="B2"/>
        <w:rPr>
          <w:lang w:eastAsia="zh-CN"/>
        </w:rPr>
      </w:pPr>
      <w:r>
        <w:rPr>
          <w:lang w:eastAsia="zh-CN"/>
        </w:rPr>
        <w:t>4)</w:t>
      </w:r>
      <w:r>
        <w:rPr>
          <w:lang w:eastAsia="zh-CN"/>
        </w:rPr>
        <w:tab/>
      </w:r>
      <w:r>
        <w:t>&lt;pine-deregistration-request&gt; element;</w:t>
      </w:r>
    </w:p>
    <w:p w14:paraId="55EACD71" w14:textId="77777777" w:rsidR="0008465F" w:rsidRDefault="0008465F" w:rsidP="0008465F">
      <w:pPr>
        <w:pStyle w:val="B2"/>
        <w:rPr>
          <w:lang w:eastAsia="zh-CN"/>
        </w:rPr>
      </w:pPr>
      <w:r>
        <w:rPr>
          <w:lang w:eastAsia="zh-CN"/>
        </w:rPr>
        <w:t>5)</w:t>
      </w:r>
      <w:r>
        <w:rPr>
          <w:lang w:eastAsia="zh-CN"/>
        </w:rPr>
        <w:tab/>
      </w:r>
      <w:r>
        <w:t>&lt;pine-deregistration-reject&gt; element;</w:t>
      </w:r>
    </w:p>
    <w:p w14:paraId="2BD84F61" w14:textId="77777777" w:rsidR="0008465F" w:rsidRDefault="0008465F" w:rsidP="0008465F">
      <w:pPr>
        <w:pStyle w:val="B2"/>
        <w:rPr>
          <w:lang w:eastAsia="zh-CN"/>
        </w:rPr>
      </w:pPr>
      <w:r>
        <w:rPr>
          <w:lang w:eastAsia="zh-CN"/>
        </w:rPr>
        <w:t>6)</w:t>
      </w:r>
      <w:r>
        <w:rPr>
          <w:lang w:eastAsia="zh-CN"/>
        </w:rPr>
        <w:tab/>
      </w:r>
      <w:r>
        <w:t>&lt;pine-</w:t>
      </w:r>
      <w:r>
        <w:rPr>
          <w:lang w:eastAsia="zh-CN"/>
        </w:rPr>
        <w:t>update</w:t>
      </w:r>
      <w:r>
        <w:t>-registration-request&gt; element;</w:t>
      </w:r>
    </w:p>
    <w:p w14:paraId="246A0239" w14:textId="77777777" w:rsidR="0008465F" w:rsidRDefault="0008465F" w:rsidP="0008465F">
      <w:pPr>
        <w:pStyle w:val="B2"/>
        <w:rPr>
          <w:lang w:eastAsia="zh-CN"/>
        </w:rPr>
      </w:pPr>
      <w:r>
        <w:t>7)</w:t>
      </w:r>
      <w:r>
        <w:tab/>
        <w:t>&lt;pine-</w:t>
      </w:r>
      <w:r>
        <w:rPr>
          <w:lang w:eastAsia="zh-CN"/>
        </w:rPr>
        <w:t>update</w:t>
      </w:r>
      <w:r>
        <w:t>-registration-reject&gt; element;</w:t>
      </w:r>
    </w:p>
    <w:p w14:paraId="11E41136" w14:textId="77777777" w:rsidR="0008465F" w:rsidRDefault="0008465F" w:rsidP="0008465F">
      <w:pPr>
        <w:pStyle w:val="B2"/>
      </w:pPr>
      <w:r>
        <w:rPr>
          <w:lang w:eastAsia="zh-CN"/>
        </w:rPr>
        <w:t>8)</w:t>
      </w:r>
      <w:r>
        <w:rPr>
          <w:lang w:eastAsia="zh-CN"/>
        </w:rPr>
        <w:tab/>
      </w:r>
      <w:r>
        <w:t>&lt;pin-creation-request&gt; element;</w:t>
      </w:r>
    </w:p>
    <w:p w14:paraId="7575098C" w14:textId="77777777" w:rsidR="0008465F" w:rsidRDefault="0008465F" w:rsidP="0008465F">
      <w:pPr>
        <w:pStyle w:val="B2"/>
        <w:rPr>
          <w:lang w:eastAsia="zh-CN"/>
        </w:rPr>
      </w:pPr>
      <w:r>
        <w:rPr>
          <w:lang w:eastAsia="zh-CN"/>
        </w:rPr>
        <w:t>9)</w:t>
      </w:r>
      <w:r>
        <w:rPr>
          <w:lang w:eastAsia="zh-CN"/>
        </w:rPr>
        <w:tab/>
      </w:r>
      <w:r>
        <w:t>&lt;pin-creation-accept&gt; element;</w:t>
      </w:r>
    </w:p>
    <w:p w14:paraId="25FC4442" w14:textId="77777777" w:rsidR="0008465F" w:rsidRDefault="0008465F" w:rsidP="0008465F">
      <w:pPr>
        <w:pStyle w:val="B2"/>
      </w:pPr>
      <w:r>
        <w:rPr>
          <w:lang w:eastAsia="zh-CN"/>
        </w:rPr>
        <w:t>10)</w:t>
      </w:r>
      <w:r>
        <w:rPr>
          <w:lang w:eastAsia="zh-CN"/>
        </w:rPr>
        <w:tab/>
      </w:r>
      <w:r>
        <w:t>&lt;pin-creation-reject&gt; element;</w:t>
      </w:r>
    </w:p>
    <w:p w14:paraId="59D37051" w14:textId="77777777" w:rsidR="0008465F" w:rsidRDefault="0008465F" w:rsidP="0008465F">
      <w:pPr>
        <w:pStyle w:val="B2"/>
      </w:pPr>
      <w:r>
        <w:rPr>
          <w:lang w:eastAsia="zh-CN"/>
        </w:rPr>
        <w:t>11)</w:t>
      </w:r>
      <w:r>
        <w:rPr>
          <w:lang w:eastAsia="zh-CN"/>
        </w:rPr>
        <w:tab/>
      </w:r>
      <w:r>
        <w:t>&lt;pin-deletion-request&gt; element;</w:t>
      </w:r>
    </w:p>
    <w:p w14:paraId="1F88B330" w14:textId="77777777" w:rsidR="0008465F" w:rsidRDefault="0008465F" w:rsidP="0008465F">
      <w:pPr>
        <w:pStyle w:val="B2"/>
      </w:pPr>
      <w:r>
        <w:rPr>
          <w:lang w:eastAsia="zh-CN"/>
        </w:rPr>
        <w:t>12)</w:t>
      </w:r>
      <w:r>
        <w:rPr>
          <w:lang w:eastAsia="zh-CN"/>
        </w:rPr>
        <w:tab/>
      </w:r>
      <w:r>
        <w:t>&lt;pin-deletion-reject&gt; element;</w:t>
      </w:r>
    </w:p>
    <w:p w14:paraId="5A4EF128" w14:textId="77777777" w:rsidR="00E371FC" w:rsidRDefault="00E371FC" w:rsidP="00E371FC">
      <w:pPr>
        <w:pStyle w:val="B2"/>
      </w:pPr>
      <w:r>
        <w:rPr>
          <w:rFonts w:hint="eastAsia"/>
          <w:lang w:eastAsia="zh-CN"/>
        </w:rPr>
        <w:t>1</w:t>
      </w:r>
      <w:r>
        <w:rPr>
          <w:lang w:eastAsia="zh-CN"/>
        </w:rPr>
        <w:t>3)</w:t>
      </w:r>
      <w:r>
        <w:rPr>
          <w:lang w:eastAsia="zh-CN"/>
        </w:rPr>
        <w:tab/>
      </w:r>
      <w:r>
        <w:t>&lt;pin-</w:t>
      </w:r>
      <w:r>
        <w:rPr>
          <w:lang w:eastAsia="zh-CN"/>
        </w:rPr>
        <w:t>configuration</w:t>
      </w:r>
      <w:r>
        <w:t>-request&gt; element;</w:t>
      </w:r>
    </w:p>
    <w:p w14:paraId="218678A1" w14:textId="77777777" w:rsidR="00E371FC" w:rsidRDefault="00E371FC" w:rsidP="00E371FC">
      <w:pPr>
        <w:pStyle w:val="B2"/>
      </w:pPr>
      <w:r>
        <w:t>14)</w:t>
      </w:r>
      <w:r>
        <w:tab/>
        <w:t>&lt;pin-configuration-accept&gt; element;</w:t>
      </w:r>
    </w:p>
    <w:p w14:paraId="3ECE7DF2" w14:textId="77777777" w:rsidR="00E371FC" w:rsidRDefault="00E371FC" w:rsidP="00E371FC">
      <w:pPr>
        <w:pStyle w:val="B2"/>
      </w:pPr>
      <w:r>
        <w:rPr>
          <w:rFonts w:hint="eastAsia"/>
          <w:lang w:eastAsia="zh-CN"/>
        </w:rPr>
        <w:t>1</w:t>
      </w:r>
      <w:r>
        <w:rPr>
          <w:lang w:eastAsia="zh-CN"/>
        </w:rPr>
        <w:t>5)</w:t>
      </w:r>
      <w:r>
        <w:rPr>
          <w:lang w:eastAsia="zh-CN"/>
        </w:rPr>
        <w:tab/>
      </w:r>
      <w:r>
        <w:t>&lt;pin-configuration-</w:t>
      </w:r>
      <w:r>
        <w:rPr>
          <w:lang w:eastAsia="zh-CN"/>
        </w:rPr>
        <w:t>reject</w:t>
      </w:r>
      <w:r>
        <w:t>&gt; element;</w:t>
      </w:r>
    </w:p>
    <w:p w14:paraId="12C2955E" w14:textId="77777777" w:rsidR="00E371FC" w:rsidRDefault="00E371FC" w:rsidP="00E371FC">
      <w:pPr>
        <w:pStyle w:val="B2"/>
      </w:pPr>
      <w:r>
        <w:rPr>
          <w:rFonts w:hint="eastAsia"/>
          <w:lang w:eastAsia="zh-CN"/>
        </w:rPr>
        <w:t>1</w:t>
      </w:r>
      <w:r>
        <w:rPr>
          <w:lang w:eastAsia="zh-CN"/>
        </w:rPr>
        <w:t>6)</w:t>
      </w:r>
      <w:r>
        <w:rPr>
          <w:lang w:eastAsia="zh-CN"/>
        </w:rPr>
        <w:tab/>
      </w:r>
      <w:r>
        <w:t>&lt;pin-management-request&gt;</w:t>
      </w:r>
      <w:r w:rsidRPr="009301B0">
        <w:t xml:space="preserve"> </w:t>
      </w:r>
      <w:r>
        <w:t>element;</w:t>
      </w:r>
    </w:p>
    <w:p w14:paraId="4DE8F291" w14:textId="77777777" w:rsidR="00E371FC" w:rsidRDefault="00E371FC" w:rsidP="00E371FC">
      <w:pPr>
        <w:pStyle w:val="B2"/>
      </w:pPr>
      <w:r>
        <w:rPr>
          <w:rFonts w:hint="eastAsia"/>
          <w:lang w:eastAsia="zh-CN"/>
        </w:rPr>
        <w:t>1</w:t>
      </w:r>
      <w:r>
        <w:rPr>
          <w:lang w:eastAsia="zh-CN"/>
        </w:rPr>
        <w:t>7)</w:t>
      </w:r>
      <w:r>
        <w:rPr>
          <w:lang w:eastAsia="zh-CN"/>
        </w:rPr>
        <w:tab/>
      </w:r>
      <w:r>
        <w:t>&lt;pin-management-reject&gt;</w:t>
      </w:r>
      <w:r w:rsidRPr="009301B0">
        <w:t xml:space="preserve"> </w:t>
      </w:r>
      <w:r>
        <w:t>element;</w:t>
      </w:r>
    </w:p>
    <w:p w14:paraId="7CAE8016" w14:textId="77777777" w:rsidR="00E371FC" w:rsidRDefault="00E371FC" w:rsidP="00E371FC">
      <w:pPr>
        <w:pStyle w:val="B2"/>
      </w:pPr>
      <w:r>
        <w:rPr>
          <w:rFonts w:hint="eastAsia"/>
          <w:lang w:eastAsia="zh-CN"/>
        </w:rPr>
        <w:t>1</w:t>
      </w:r>
      <w:r>
        <w:rPr>
          <w:lang w:eastAsia="zh-CN"/>
        </w:rPr>
        <w:t>8)</w:t>
      </w:r>
      <w:r>
        <w:rPr>
          <w:lang w:eastAsia="zh-CN"/>
        </w:rPr>
        <w:tab/>
      </w:r>
      <w:r>
        <w:t>&lt;pin-profile-query-request&gt;</w:t>
      </w:r>
      <w:r w:rsidRPr="00B8122B">
        <w:t xml:space="preserve"> </w:t>
      </w:r>
      <w:r>
        <w:t>element;</w:t>
      </w:r>
    </w:p>
    <w:p w14:paraId="4D74BCE9" w14:textId="77777777" w:rsidR="00E371FC" w:rsidRDefault="00E371FC" w:rsidP="00E371FC">
      <w:pPr>
        <w:pStyle w:val="B2"/>
      </w:pPr>
      <w:r>
        <w:rPr>
          <w:rFonts w:hint="eastAsia"/>
          <w:lang w:eastAsia="zh-CN"/>
        </w:rPr>
        <w:t>1</w:t>
      </w:r>
      <w:r>
        <w:rPr>
          <w:lang w:eastAsia="zh-CN"/>
        </w:rPr>
        <w:t>9)</w:t>
      </w:r>
      <w:r>
        <w:rPr>
          <w:lang w:eastAsia="zh-CN"/>
        </w:rPr>
        <w:tab/>
      </w:r>
      <w:r>
        <w:t>&lt;pin-profile-query-accept&gt; element;</w:t>
      </w:r>
    </w:p>
    <w:p w14:paraId="1280064C" w14:textId="77777777" w:rsidR="00E371FC" w:rsidRPr="00800DAB" w:rsidRDefault="00E371FC" w:rsidP="00E371FC">
      <w:pPr>
        <w:pStyle w:val="B2"/>
        <w:rPr>
          <w:lang w:eastAsia="zh-CN"/>
        </w:rPr>
      </w:pPr>
      <w:r>
        <w:rPr>
          <w:lang w:eastAsia="zh-CN"/>
        </w:rPr>
        <w:t>20)</w:t>
      </w:r>
      <w:r>
        <w:rPr>
          <w:lang w:eastAsia="zh-CN"/>
        </w:rPr>
        <w:tab/>
      </w:r>
      <w:r>
        <w:t>&lt;pin-profile-query-reject&gt; element;</w:t>
      </w:r>
    </w:p>
    <w:p w14:paraId="547E484E" w14:textId="77777777" w:rsidR="00E371FC" w:rsidRDefault="00E371FC" w:rsidP="00E371FC">
      <w:pPr>
        <w:pStyle w:val="B2"/>
      </w:pPr>
      <w:r>
        <w:rPr>
          <w:rFonts w:hint="eastAsia"/>
          <w:lang w:eastAsia="zh-CN"/>
        </w:rPr>
        <w:t>2</w:t>
      </w:r>
      <w:r>
        <w:rPr>
          <w:lang w:eastAsia="zh-CN"/>
        </w:rPr>
        <w:t>1)</w:t>
      </w:r>
      <w:r>
        <w:rPr>
          <w:lang w:eastAsia="zh-CN"/>
        </w:rPr>
        <w:tab/>
      </w:r>
      <w:r>
        <w:t>&lt;pin-service-switch-request&gt; element;</w:t>
      </w:r>
    </w:p>
    <w:p w14:paraId="0BA8C91B" w14:textId="77777777" w:rsidR="00E371FC" w:rsidRDefault="00E371FC" w:rsidP="00E371FC">
      <w:pPr>
        <w:pStyle w:val="B2"/>
      </w:pPr>
      <w:r>
        <w:t>22</w:t>
      </w:r>
      <w:r>
        <w:rPr>
          <w:rFonts w:hint="eastAsia"/>
          <w:lang w:eastAsia="zh-CN"/>
        </w:rPr>
        <w:t>)</w:t>
      </w:r>
      <w:r>
        <w:rPr>
          <w:lang w:eastAsia="zh-CN"/>
        </w:rPr>
        <w:tab/>
      </w:r>
      <w:r>
        <w:t>&lt;pin-service-switch-accept&gt; element;</w:t>
      </w:r>
    </w:p>
    <w:p w14:paraId="6537D272" w14:textId="77777777" w:rsidR="00E371FC" w:rsidRDefault="00E371FC" w:rsidP="00E371FC">
      <w:pPr>
        <w:pStyle w:val="B2"/>
        <w:rPr>
          <w:lang w:eastAsia="zh-CN"/>
        </w:rPr>
      </w:pPr>
      <w:r>
        <w:rPr>
          <w:rFonts w:hint="eastAsia"/>
          <w:lang w:eastAsia="zh-CN"/>
        </w:rPr>
        <w:t>2</w:t>
      </w:r>
      <w:r>
        <w:rPr>
          <w:lang w:eastAsia="zh-CN"/>
        </w:rPr>
        <w:t>3)</w:t>
      </w:r>
      <w:r>
        <w:rPr>
          <w:lang w:eastAsia="zh-CN"/>
        </w:rPr>
        <w:tab/>
      </w:r>
      <w:r>
        <w:t>&lt;pin-service-switch-reject&gt; element;</w:t>
      </w:r>
    </w:p>
    <w:p w14:paraId="29913DC0" w14:textId="77777777" w:rsidR="00E371FC" w:rsidRDefault="00E371FC" w:rsidP="00E371FC">
      <w:pPr>
        <w:pStyle w:val="B2"/>
      </w:pPr>
      <w:r>
        <w:t>24)</w:t>
      </w:r>
      <w:r>
        <w:tab/>
        <w:t>&lt;pin-configuration-service-continuity-update-request&gt; element;</w:t>
      </w:r>
    </w:p>
    <w:p w14:paraId="43FABC87" w14:textId="77777777" w:rsidR="00E371FC" w:rsidRDefault="00E371FC" w:rsidP="00E371FC">
      <w:pPr>
        <w:pStyle w:val="B2"/>
      </w:pPr>
      <w:r>
        <w:rPr>
          <w:rFonts w:hint="eastAsia"/>
          <w:lang w:eastAsia="zh-CN"/>
        </w:rPr>
        <w:t>2</w:t>
      </w:r>
      <w:r>
        <w:rPr>
          <w:lang w:eastAsia="zh-CN"/>
        </w:rPr>
        <w:t>5)</w:t>
      </w:r>
      <w:r>
        <w:rPr>
          <w:lang w:eastAsia="zh-CN"/>
        </w:rPr>
        <w:tab/>
      </w:r>
      <w:r>
        <w:t>&lt;pin-configuration-service-continuity-update-accept&gt; element;</w:t>
      </w:r>
    </w:p>
    <w:p w14:paraId="051F4F5A" w14:textId="77777777" w:rsidR="00E371FC" w:rsidRDefault="00E371FC" w:rsidP="00E371FC">
      <w:pPr>
        <w:pStyle w:val="B2"/>
      </w:pPr>
      <w:r>
        <w:rPr>
          <w:rFonts w:hint="eastAsia"/>
          <w:lang w:eastAsia="zh-CN"/>
        </w:rPr>
        <w:t>2</w:t>
      </w:r>
      <w:r>
        <w:rPr>
          <w:lang w:eastAsia="zh-CN"/>
        </w:rPr>
        <w:t>6)</w:t>
      </w:r>
      <w:r>
        <w:rPr>
          <w:lang w:eastAsia="zh-CN"/>
        </w:rPr>
        <w:tab/>
      </w:r>
      <w:r>
        <w:t>&lt;pin-configuration-service-continuity-update-reject&gt; element;</w:t>
      </w:r>
    </w:p>
    <w:p w14:paraId="1D33EE0A" w14:textId="77777777" w:rsidR="00E371FC" w:rsidRDefault="00E371FC" w:rsidP="00E371FC">
      <w:pPr>
        <w:pStyle w:val="B2"/>
      </w:pPr>
      <w:r>
        <w:rPr>
          <w:rFonts w:hint="eastAsia"/>
          <w:lang w:eastAsia="zh-CN"/>
        </w:rPr>
        <w:t>2</w:t>
      </w:r>
      <w:r>
        <w:rPr>
          <w:lang w:eastAsia="zh-CN"/>
        </w:rPr>
        <w:t>7)</w:t>
      </w:r>
      <w:r>
        <w:rPr>
          <w:lang w:eastAsia="zh-CN"/>
        </w:rPr>
        <w:tab/>
      </w:r>
      <w:r>
        <w:t>&lt;pine-authorization-request&gt; element;</w:t>
      </w:r>
    </w:p>
    <w:p w14:paraId="6C3FADE7" w14:textId="77777777" w:rsidR="00E371FC" w:rsidRDefault="00E371FC" w:rsidP="00E371FC">
      <w:pPr>
        <w:pStyle w:val="B2"/>
      </w:pPr>
      <w:r>
        <w:rPr>
          <w:rFonts w:hint="eastAsia"/>
          <w:lang w:eastAsia="zh-CN"/>
        </w:rPr>
        <w:t>2</w:t>
      </w:r>
      <w:r>
        <w:rPr>
          <w:lang w:eastAsia="zh-CN"/>
        </w:rPr>
        <w:t>8)</w:t>
      </w:r>
      <w:r>
        <w:rPr>
          <w:lang w:eastAsia="zh-CN"/>
        </w:rPr>
        <w:tab/>
      </w:r>
      <w:r>
        <w:t>&lt;pine-authorization-accept&gt; element; and</w:t>
      </w:r>
    </w:p>
    <w:p w14:paraId="61FF6091" w14:textId="77777777" w:rsidR="00E371FC" w:rsidRDefault="00E371FC" w:rsidP="00E371FC">
      <w:pPr>
        <w:pStyle w:val="B2"/>
        <w:rPr>
          <w:lang w:eastAsia="zh-CN"/>
        </w:rPr>
      </w:pPr>
      <w:r>
        <w:rPr>
          <w:rFonts w:hint="eastAsia"/>
          <w:lang w:eastAsia="zh-CN"/>
        </w:rPr>
        <w:t>2</w:t>
      </w:r>
      <w:r>
        <w:rPr>
          <w:lang w:eastAsia="zh-CN"/>
        </w:rPr>
        <w:t>9)</w:t>
      </w:r>
      <w:r>
        <w:rPr>
          <w:lang w:eastAsia="zh-CN"/>
        </w:rPr>
        <w:tab/>
      </w:r>
      <w:r>
        <w:t>&lt;pine-authorization-reject&gt; element; and</w:t>
      </w:r>
    </w:p>
    <w:p w14:paraId="1D287903" w14:textId="77777777" w:rsidR="0008465F" w:rsidRDefault="0008465F" w:rsidP="0008465F">
      <w:pPr>
        <w:pStyle w:val="B1"/>
      </w:pPr>
      <w:r>
        <w:rPr>
          <w:lang w:eastAsia="zh-CN"/>
        </w:rPr>
        <w:t>c)</w:t>
      </w:r>
      <w:r>
        <w:rPr>
          <w:lang w:eastAsia="zh-CN"/>
        </w:rPr>
        <w:tab/>
        <w:t>PINAPP protocol messages applicable to all interfaces:</w:t>
      </w:r>
    </w:p>
    <w:p w14:paraId="34B735DE" w14:textId="77777777" w:rsidR="0008465F" w:rsidRDefault="0008465F" w:rsidP="0008465F">
      <w:pPr>
        <w:pStyle w:val="B2"/>
      </w:pPr>
      <w:r>
        <w:rPr>
          <w:lang w:eastAsia="zh-CN"/>
        </w:rPr>
        <w:t>1)</w:t>
      </w:r>
      <w:r>
        <w:rPr>
          <w:lang w:eastAsia="zh-CN"/>
        </w:rPr>
        <w:tab/>
      </w:r>
      <w:r>
        <w:tab/>
        <w:t>&lt;pin-deletion-notification-request&gt;</w:t>
      </w:r>
      <w:r w:rsidR="00CF0E06" w:rsidRPr="00CF0E06">
        <w:t xml:space="preserve"> </w:t>
      </w:r>
      <w:r w:rsidR="00CF0E06">
        <w:t>element</w:t>
      </w:r>
      <w:r>
        <w:t>;</w:t>
      </w:r>
    </w:p>
    <w:p w14:paraId="739A4DF4" w14:textId="77777777" w:rsidR="0008465F" w:rsidRDefault="0008465F" w:rsidP="0008465F">
      <w:pPr>
        <w:pStyle w:val="B2"/>
      </w:pPr>
      <w:r>
        <w:rPr>
          <w:lang w:eastAsia="zh-CN"/>
        </w:rPr>
        <w:t>2)</w:t>
      </w:r>
      <w:r>
        <w:rPr>
          <w:lang w:eastAsia="zh-CN"/>
        </w:rPr>
        <w:tab/>
      </w:r>
      <w:r>
        <w:tab/>
        <w:t>&lt;pin-deletion-notification-reject&gt;</w:t>
      </w:r>
      <w:r w:rsidR="00CF0E06" w:rsidRPr="00CF0E06">
        <w:t xml:space="preserve"> </w:t>
      </w:r>
      <w:r w:rsidR="00CF0E06">
        <w:t>element</w:t>
      </w:r>
      <w:r>
        <w:t>;</w:t>
      </w:r>
    </w:p>
    <w:p w14:paraId="01AD6E59" w14:textId="77777777" w:rsidR="00277DCD" w:rsidRDefault="00277DCD" w:rsidP="00277DCD">
      <w:pPr>
        <w:pStyle w:val="B2"/>
      </w:pPr>
      <w:r>
        <w:rPr>
          <w:lang w:eastAsia="zh-CN"/>
        </w:rPr>
        <w:t>3)</w:t>
      </w:r>
      <w:r>
        <w:rPr>
          <w:lang w:eastAsia="zh-CN"/>
        </w:rPr>
        <w:tab/>
      </w:r>
      <w:r>
        <w:t>&lt;pin-discovery-request&gt;</w:t>
      </w:r>
      <w:r w:rsidR="00CF0E06" w:rsidRPr="00CF0E06">
        <w:t xml:space="preserve"> </w:t>
      </w:r>
      <w:r w:rsidR="00CF0E06">
        <w:t>element</w:t>
      </w:r>
      <w:r>
        <w:t>;</w:t>
      </w:r>
    </w:p>
    <w:p w14:paraId="756F049A" w14:textId="77777777" w:rsidR="00277DCD" w:rsidRDefault="00277DCD" w:rsidP="00277DCD">
      <w:pPr>
        <w:pStyle w:val="B2"/>
      </w:pPr>
      <w:r>
        <w:rPr>
          <w:lang w:eastAsia="zh-CN"/>
        </w:rPr>
        <w:t>4)</w:t>
      </w:r>
      <w:r>
        <w:rPr>
          <w:lang w:eastAsia="zh-CN"/>
        </w:rPr>
        <w:tab/>
      </w:r>
      <w:r>
        <w:t>&lt;pin-discovery-accept&gt;</w:t>
      </w:r>
      <w:r w:rsidR="00CF0E06" w:rsidRPr="00CF0E06">
        <w:t xml:space="preserve"> </w:t>
      </w:r>
      <w:r w:rsidR="00CF0E06">
        <w:t>element</w:t>
      </w:r>
      <w:r>
        <w:t>;</w:t>
      </w:r>
    </w:p>
    <w:p w14:paraId="3F107199" w14:textId="77777777" w:rsidR="00277DCD" w:rsidRDefault="00277DCD" w:rsidP="00277DCD">
      <w:pPr>
        <w:pStyle w:val="B2"/>
      </w:pPr>
      <w:r>
        <w:rPr>
          <w:lang w:eastAsia="zh-CN"/>
        </w:rPr>
        <w:t>5)</w:t>
      </w:r>
      <w:r>
        <w:rPr>
          <w:lang w:eastAsia="zh-CN"/>
        </w:rPr>
        <w:tab/>
      </w:r>
      <w:r>
        <w:t>&lt;pin-discovery-reject&gt;</w:t>
      </w:r>
      <w:r w:rsidR="00CF0E06" w:rsidRPr="00CF0E06">
        <w:t xml:space="preserve"> </w:t>
      </w:r>
      <w:r w:rsidR="00CF0E06">
        <w:t>element</w:t>
      </w:r>
      <w:r>
        <w:t>;</w:t>
      </w:r>
    </w:p>
    <w:p w14:paraId="74E2C97B" w14:textId="77777777" w:rsidR="00CF0E06" w:rsidRDefault="00CF0E06" w:rsidP="00CF0E06">
      <w:pPr>
        <w:pStyle w:val="B2"/>
      </w:pPr>
      <w:r>
        <w:rPr>
          <w:rFonts w:hint="eastAsia"/>
          <w:lang w:eastAsia="zh-CN"/>
        </w:rPr>
        <w:t>6</w:t>
      </w:r>
      <w:r>
        <w:rPr>
          <w:lang w:eastAsia="zh-CN"/>
        </w:rPr>
        <w:t>)</w:t>
      </w:r>
      <w:r>
        <w:rPr>
          <w:lang w:eastAsia="zh-CN"/>
        </w:rPr>
        <w:tab/>
      </w:r>
      <w:r>
        <w:t>&lt;pin-status-subscribe-request&gt;</w:t>
      </w:r>
      <w:r w:rsidRPr="00CC427C">
        <w:t xml:space="preserve"> </w:t>
      </w:r>
      <w:r>
        <w:t>element;</w:t>
      </w:r>
    </w:p>
    <w:p w14:paraId="3B5857CA" w14:textId="77777777" w:rsidR="00CF0E06" w:rsidRDefault="00CF0E06" w:rsidP="00CF0E06">
      <w:pPr>
        <w:pStyle w:val="B2"/>
        <w:rPr>
          <w:lang w:eastAsia="zh-CN"/>
        </w:rPr>
      </w:pPr>
      <w:r>
        <w:rPr>
          <w:rFonts w:hint="eastAsia"/>
          <w:lang w:eastAsia="zh-CN"/>
        </w:rPr>
        <w:lastRenderedPageBreak/>
        <w:t>7</w:t>
      </w:r>
      <w:r>
        <w:rPr>
          <w:lang w:eastAsia="zh-CN"/>
        </w:rPr>
        <w:t>)</w:t>
      </w:r>
      <w:r>
        <w:rPr>
          <w:lang w:eastAsia="zh-CN"/>
        </w:rPr>
        <w:tab/>
      </w:r>
      <w:r w:rsidRPr="004E5C94">
        <w:rPr>
          <w:lang w:eastAsia="zh-CN"/>
        </w:rPr>
        <w:t>&lt;pin-status-subscribe-accept&gt;</w:t>
      </w:r>
      <w:r w:rsidRPr="00CC427C">
        <w:t xml:space="preserve"> </w:t>
      </w:r>
      <w:r>
        <w:t>element</w:t>
      </w:r>
      <w:r>
        <w:rPr>
          <w:lang w:eastAsia="zh-CN"/>
        </w:rPr>
        <w:t>;</w:t>
      </w:r>
    </w:p>
    <w:p w14:paraId="472CADA2" w14:textId="77777777" w:rsidR="00CF0E06" w:rsidRDefault="00CF0E06" w:rsidP="00CF0E06">
      <w:pPr>
        <w:pStyle w:val="B2"/>
        <w:rPr>
          <w:lang w:eastAsia="zh-CN"/>
        </w:rPr>
      </w:pPr>
      <w:r>
        <w:rPr>
          <w:lang w:eastAsia="zh-CN"/>
        </w:rPr>
        <w:t>8)</w:t>
      </w:r>
      <w:r>
        <w:rPr>
          <w:lang w:eastAsia="zh-CN"/>
        </w:rPr>
        <w:tab/>
      </w:r>
      <w:r w:rsidRPr="004E5C94">
        <w:rPr>
          <w:lang w:eastAsia="zh-CN"/>
        </w:rPr>
        <w:t>&lt;pin-status-subscribe-</w:t>
      </w:r>
      <w:r>
        <w:rPr>
          <w:lang w:eastAsia="zh-CN"/>
        </w:rPr>
        <w:t>reject</w:t>
      </w:r>
      <w:r w:rsidRPr="004E5C94">
        <w:rPr>
          <w:lang w:eastAsia="zh-CN"/>
        </w:rPr>
        <w:t>&gt;</w:t>
      </w:r>
      <w:r w:rsidRPr="00CC427C">
        <w:t xml:space="preserve"> </w:t>
      </w:r>
      <w:r>
        <w:t>element</w:t>
      </w:r>
      <w:r>
        <w:rPr>
          <w:lang w:eastAsia="zh-CN"/>
        </w:rPr>
        <w:t>;</w:t>
      </w:r>
    </w:p>
    <w:p w14:paraId="180E041C" w14:textId="77777777" w:rsidR="00CF0E06" w:rsidRDefault="00CF0E06" w:rsidP="00CF0E06">
      <w:pPr>
        <w:pStyle w:val="B2"/>
        <w:rPr>
          <w:lang w:eastAsia="zh-CN"/>
        </w:rPr>
      </w:pPr>
      <w:r>
        <w:rPr>
          <w:lang w:eastAsia="zh-CN"/>
        </w:rPr>
        <w:t>9)</w:t>
      </w:r>
      <w:r>
        <w:rPr>
          <w:lang w:eastAsia="zh-CN"/>
        </w:rPr>
        <w:tab/>
      </w:r>
      <w:r w:rsidRPr="00333DB8">
        <w:rPr>
          <w:lang w:eastAsia="zh-CN"/>
        </w:rPr>
        <w:t>&lt;pin-status-update-request&gt;</w:t>
      </w:r>
      <w:r w:rsidRPr="00CC427C">
        <w:t xml:space="preserve"> </w:t>
      </w:r>
      <w:r>
        <w:t>element</w:t>
      </w:r>
      <w:r>
        <w:rPr>
          <w:lang w:eastAsia="zh-CN"/>
        </w:rPr>
        <w:t>;</w:t>
      </w:r>
    </w:p>
    <w:p w14:paraId="6CC05AFE" w14:textId="77777777" w:rsidR="00CF0E06" w:rsidRDefault="00CF0E06" w:rsidP="00CF0E06">
      <w:pPr>
        <w:pStyle w:val="B2"/>
        <w:rPr>
          <w:lang w:eastAsia="zh-CN"/>
        </w:rPr>
      </w:pPr>
      <w:r>
        <w:rPr>
          <w:lang w:eastAsia="zh-CN"/>
        </w:rPr>
        <w:t>10)</w:t>
      </w:r>
      <w:r>
        <w:rPr>
          <w:lang w:eastAsia="zh-CN"/>
        </w:rPr>
        <w:tab/>
      </w:r>
      <w:r>
        <w:rPr>
          <w:lang w:eastAsia="zh-CN"/>
        </w:rPr>
        <w:tab/>
      </w:r>
      <w:r w:rsidRPr="00333DB8">
        <w:rPr>
          <w:lang w:eastAsia="zh-CN"/>
        </w:rPr>
        <w:t>&lt;pin-status-update-</w:t>
      </w:r>
      <w:r>
        <w:rPr>
          <w:lang w:eastAsia="zh-CN"/>
        </w:rPr>
        <w:t>accept</w:t>
      </w:r>
      <w:r w:rsidRPr="00333DB8">
        <w:rPr>
          <w:lang w:eastAsia="zh-CN"/>
        </w:rPr>
        <w:t>&gt;</w:t>
      </w:r>
      <w:r w:rsidRPr="00CC427C">
        <w:t xml:space="preserve"> </w:t>
      </w:r>
      <w:r>
        <w:t>element</w:t>
      </w:r>
      <w:r>
        <w:rPr>
          <w:lang w:eastAsia="zh-CN"/>
        </w:rPr>
        <w:t>;</w:t>
      </w:r>
    </w:p>
    <w:p w14:paraId="2A6FC4A6" w14:textId="77777777" w:rsidR="00CF0E06" w:rsidRDefault="00CF0E06" w:rsidP="00CF0E06">
      <w:pPr>
        <w:pStyle w:val="B2"/>
      </w:pPr>
      <w:r>
        <w:t>11)</w:t>
      </w:r>
      <w:r>
        <w:tab/>
        <w:t>&lt;pin-status-update-reject&gt;</w:t>
      </w:r>
      <w:r w:rsidRPr="00CC427C">
        <w:t xml:space="preserve"> </w:t>
      </w:r>
      <w:r>
        <w:t>element;</w:t>
      </w:r>
    </w:p>
    <w:p w14:paraId="1CD7F03F" w14:textId="77777777" w:rsidR="00CF0E06" w:rsidRDefault="00CF0E06" w:rsidP="00CF0E06">
      <w:pPr>
        <w:pStyle w:val="B2"/>
      </w:pPr>
      <w:r>
        <w:rPr>
          <w:rFonts w:hint="eastAsia"/>
          <w:lang w:eastAsia="zh-CN"/>
        </w:rPr>
        <w:t>1</w:t>
      </w:r>
      <w:r>
        <w:rPr>
          <w:lang w:eastAsia="zh-CN"/>
        </w:rPr>
        <w:t>2)</w:t>
      </w:r>
      <w:r>
        <w:rPr>
          <w:lang w:eastAsia="zh-CN"/>
        </w:rPr>
        <w:tab/>
      </w:r>
      <w:r>
        <w:t>&lt;pin-status-notify&gt;</w:t>
      </w:r>
      <w:r w:rsidRPr="00CC427C">
        <w:t xml:space="preserve"> </w:t>
      </w:r>
      <w:r>
        <w:t>element;</w:t>
      </w:r>
    </w:p>
    <w:p w14:paraId="23284F7F" w14:textId="77777777" w:rsidR="00CF0E06" w:rsidRDefault="00CF0E06" w:rsidP="00CF0E06">
      <w:pPr>
        <w:pStyle w:val="B2"/>
      </w:pPr>
      <w:r>
        <w:rPr>
          <w:rFonts w:hint="eastAsia"/>
          <w:lang w:eastAsia="zh-CN"/>
        </w:rPr>
        <w:t>1</w:t>
      </w:r>
      <w:r>
        <w:rPr>
          <w:lang w:eastAsia="zh-CN"/>
        </w:rPr>
        <w:t>3)</w:t>
      </w:r>
      <w:r>
        <w:rPr>
          <w:lang w:eastAsia="zh-CN"/>
        </w:rPr>
        <w:tab/>
      </w:r>
      <w:r>
        <w:t>&lt;pin-status-unsubscribe-request&gt;</w:t>
      </w:r>
      <w:r w:rsidRPr="00CC427C">
        <w:t xml:space="preserve"> </w:t>
      </w:r>
      <w:r>
        <w:t>element;</w:t>
      </w:r>
    </w:p>
    <w:p w14:paraId="5C7E6DDD" w14:textId="77777777" w:rsidR="00CF0E06" w:rsidRDefault="00CF0E06" w:rsidP="00CF0E06">
      <w:pPr>
        <w:pStyle w:val="B2"/>
      </w:pPr>
      <w:r>
        <w:rPr>
          <w:rFonts w:hint="eastAsia"/>
          <w:lang w:eastAsia="zh-CN"/>
        </w:rPr>
        <w:t>1</w:t>
      </w:r>
      <w:r>
        <w:rPr>
          <w:lang w:eastAsia="zh-CN"/>
        </w:rPr>
        <w:t>4)</w:t>
      </w:r>
      <w:r>
        <w:rPr>
          <w:lang w:eastAsia="zh-CN"/>
        </w:rPr>
        <w:tab/>
      </w:r>
      <w:r>
        <w:t>&lt;pin-status-unsubscribe-reject&gt;</w:t>
      </w:r>
      <w:r w:rsidRPr="00CC427C">
        <w:t xml:space="preserve"> </w:t>
      </w:r>
      <w:r>
        <w:t>element;</w:t>
      </w:r>
    </w:p>
    <w:p w14:paraId="79498FFF" w14:textId="77777777" w:rsidR="00CF0E06" w:rsidRDefault="00CF0E06" w:rsidP="00CF0E06">
      <w:pPr>
        <w:pStyle w:val="B2"/>
      </w:pPr>
      <w:r>
        <w:rPr>
          <w:rFonts w:hint="eastAsia"/>
          <w:lang w:eastAsia="zh-CN"/>
        </w:rPr>
        <w:t>1</w:t>
      </w:r>
      <w:r>
        <w:rPr>
          <w:lang w:eastAsia="zh-CN"/>
        </w:rPr>
        <w:t>5)</w:t>
      </w:r>
      <w:r>
        <w:rPr>
          <w:lang w:eastAsia="zh-CN"/>
        </w:rPr>
        <w:tab/>
      </w:r>
      <w:r>
        <w:t>&lt;pin-heartbeat&gt; element;</w:t>
      </w:r>
    </w:p>
    <w:p w14:paraId="16262C3D" w14:textId="77777777" w:rsidR="00CF0E06" w:rsidRDefault="00CF0E06" w:rsidP="00CF0E06">
      <w:pPr>
        <w:pStyle w:val="B2"/>
      </w:pPr>
      <w:r>
        <w:rPr>
          <w:rFonts w:hint="eastAsia"/>
          <w:lang w:eastAsia="zh-CN"/>
        </w:rPr>
        <w:t>1</w:t>
      </w:r>
      <w:r>
        <w:rPr>
          <w:lang w:eastAsia="zh-CN"/>
        </w:rPr>
        <w:t>6)</w:t>
      </w:r>
      <w:r>
        <w:rPr>
          <w:lang w:eastAsia="zh-CN"/>
        </w:rPr>
        <w:tab/>
      </w:r>
      <w:r>
        <w:t>&lt;pin-connectivity-subscribe-request&gt;</w:t>
      </w:r>
      <w:r w:rsidRPr="00A26790">
        <w:t xml:space="preserve"> </w:t>
      </w:r>
      <w:r>
        <w:t>element;</w:t>
      </w:r>
    </w:p>
    <w:p w14:paraId="517BEAB7" w14:textId="77777777" w:rsidR="00CF0E06" w:rsidRDefault="00CF0E06" w:rsidP="00CF0E06">
      <w:pPr>
        <w:pStyle w:val="B2"/>
      </w:pPr>
      <w:r>
        <w:rPr>
          <w:rFonts w:hint="eastAsia"/>
          <w:lang w:eastAsia="zh-CN"/>
        </w:rPr>
        <w:t>1</w:t>
      </w:r>
      <w:r>
        <w:rPr>
          <w:lang w:eastAsia="zh-CN"/>
        </w:rPr>
        <w:t>7)</w:t>
      </w:r>
      <w:r>
        <w:rPr>
          <w:lang w:eastAsia="zh-CN"/>
        </w:rPr>
        <w:tab/>
      </w:r>
      <w:r>
        <w:t>&lt;pin-connectivity-subscribe-accept&gt;</w:t>
      </w:r>
      <w:r w:rsidRPr="001A476D">
        <w:t xml:space="preserve"> </w:t>
      </w:r>
      <w:r>
        <w:t>element;</w:t>
      </w:r>
    </w:p>
    <w:p w14:paraId="19E83E0F" w14:textId="77777777" w:rsidR="00CF0E06" w:rsidRDefault="00CF0E06" w:rsidP="00CF0E06">
      <w:pPr>
        <w:pStyle w:val="B2"/>
      </w:pPr>
      <w:r>
        <w:rPr>
          <w:rFonts w:hint="eastAsia"/>
          <w:lang w:eastAsia="zh-CN"/>
        </w:rPr>
        <w:t>1</w:t>
      </w:r>
      <w:r>
        <w:rPr>
          <w:lang w:eastAsia="zh-CN"/>
        </w:rPr>
        <w:t>8)</w:t>
      </w:r>
      <w:r>
        <w:rPr>
          <w:lang w:eastAsia="zh-CN"/>
        </w:rPr>
        <w:tab/>
      </w:r>
      <w:r>
        <w:t>&lt;pin-connectivity-subscribe-reject&gt;</w:t>
      </w:r>
      <w:r w:rsidRPr="001A476D">
        <w:t xml:space="preserve"> </w:t>
      </w:r>
      <w:r>
        <w:t>element;</w:t>
      </w:r>
    </w:p>
    <w:p w14:paraId="7DA1752D" w14:textId="77777777" w:rsidR="00CF0E06" w:rsidRDefault="00CF0E06" w:rsidP="00CF0E06">
      <w:pPr>
        <w:pStyle w:val="B2"/>
      </w:pPr>
      <w:r>
        <w:rPr>
          <w:rFonts w:hint="eastAsia"/>
          <w:lang w:eastAsia="zh-CN"/>
        </w:rPr>
        <w:t>1</w:t>
      </w:r>
      <w:r>
        <w:rPr>
          <w:lang w:eastAsia="zh-CN"/>
        </w:rPr>
        <w:t>9)</w:t>
      </w:r>
      <w:r>
        <w:rPr>
          <w:lang w:eastAsia="zh-CN"/>
        </w:rPr>
        <w:tab/>
      </w:r>
      <w:r>
        <w:t>&lt;pin-connectivity-notify&gt;</w:t>
      </w:r>
      <w:r w:rsidRPr="00DB2979">
        <w:t xml:space="preserve"> </w:t>
      </w:r>
      <w:r>
        <w:t>element;</w:t>
      </w:r>
    </w:p>
    <w:p w14:paraId="3619343D" w14:textId="77777777" w:rsidR="00CF0E06" w:rsidRDefault="00CF0E06" w:rsidP="00CF0E06">
      <w:pPr>
        <w:pStyle w:val="B2"/>
      </w:pPr>
      <w:r>
        <w:rPr>
          <w:rFonts w:hint="eastAsia"/>
          <w:lang w:eastAsia="zh-CN"/>
        </w:rPr>
        <w:t>2</w:t>
      </w:r>
      <w:r>
        <w:rPr>
          <w:lang w:eastAsia="zh-CN"/>
        </w:rPr>
        <w:t>0)</w:t>
      </w:r>
      <w:r>
        <w:rPr>
          <w:lang w:eastAsia="zh-CN"/>
        </w:rPr>
        <w:tab/>
      </w:r>
      <w:r>
        <w:t>&lt;pin-connectivity-notify-reject&gt;</w:t>
      </w:r>
      <w:r w:rsidRPr="0012201E">
        <w:t xml:space="preserve"> </w:t>
      </w:r>
      <w:r>
        <w:t>element;</w:t>
      </w:r>
    </w:p>
    <w:p w14:paraId="7FF5C96B" w14:textId="77777777" w:rsidR="00CF0E06" w:rsidRDefault="00CF0E06" w:rsidP="00CF0E06">
      <w:pPr>
        <w:pStyle w:val="B2"/>
      </w:pPr>
      <w:r>
        <w:rPr>
          <w:lang w:eastAsia="zh-CN"/>
        </w:rPr>
        <w:t>21)</w:t>
      </w:r>
      <w:r>
        <w:rPr>
          <w:lang w:eastAsia="zh-CN"/>
        </w:rPr>
        <w:tab/>
      </w:r>
      <w:r>
        <w:t>&lt;pin-connectivity-update-request&gt;</w:t>
      </w:r>
      <w:r w:rsidRPr="00A26790">
        <w:t xml:space="preserve"> </w:t>
      </w:r>
      <w:r>
        <w:t>element;</w:t>
      </w:r>
    </w:p>
    <w:p w14:paraId="133D1618" w14:textId="77777777" w:rsidR="00CF0E06" w:rsidRDefault="00CF0E06" w:rsidP="00CF0E06">
      <w:pPr>
        <w:pStyle w:val="B2"/>
      </w:pPr>
      <w:r>
        <w:rPr>
          <w:lang w:eastAsia="zh-CN"/>
        </w:rPr>
        <w:t>22)</w:t>
      </w:r>
      <w:r>
        <w:rPr>
          <w:lang w:eastAsia="zh-CN"/>
        </w:rPr>
        <w:tab/>
      </w:r>
      <w:r>
        <w:t>&lt;pin-connectivity-update-accept&gt;</w:t>
      </w:r>
      <w:r w:rsidRPr="001A476D">
        <w:t xml:space="preserve"> </w:t>
      </w:r>
      <w:r>
        <w:t>element;</w:t>
      </w:r>
    </w:p>
    <w:p w14:paraId="298552E3" w14:textId="77777777" w:rsidR="00CF0E06" w:rsidRDefault="00CF0E06" w:rsidP="00CF0E06">
      <w:pPr>
        <w:pStyle w:val="B2"/>
      </w:pPr>
      <w:r>
        <w:rPr>
          <w:lang w:eastAsia="zh-CN"/>
        </w:rPr>
        <w:t>23)</w:t>
      </w:r>
      <w:r>
        <w:rPr>
          <w:lang w:eastAsia="zh-CN"/>
        </w:rPr>
        <w:tab/>
      </w:r>
      <w:r>
        <w:t>&lt;pin-connectivity-update-reject&gt;</w:t>
      </w:r>
      <w:r w:rsidRPr="001A476D">
        <w:t xml:space="preserve"> </w:t>
      </w:r>
      <w:r>
        <w:t>element;</w:t>
      </w:r>
    </w:p>
    <w:p w14:paraId="7AC9A2D5" w14:textId="77777777" w:rsidR="00CF0E06" w:rsidRDefault="00CF0E06" w:rsidP="00CF0E06">
      <w:pPr>
        <w:pStyle w:val="B2"/>
      </w:pPr>
      <w:r>
        <w:rPr>
          <w:lang w:eastAsia="zh-CN"/>
        </w:rPr>
        <w:t>24)</w:t>
      </w:r>
      <w:r>
        <w:rPr>
          <w:lang w:eastAsia="zh-CN"/>
        </w:rPr>
        <w:tab/>
      </w:r>
      <w:r>
        <w:t>&lt;pin-connectivity-unsubscribe-request&gt;</w:t>
      </w:r>
      <w:r w:rsidRPr="00A26790">
        <w:t xml:space="preserve"> </w:t>
      </w:r>
      <w:r>
        <w:t>element;</w:t>
      </w:r>
    </w:p>
    <w:p w14:paraId="2478B373" w14:textId="77777777" w:rsidR="00CF0E06" w:rsidRDefault="00CF0E06" w:rsidP="00CF0E06">
      <w:pPr>
        <w:pStyle w:val="B2"/>
      </w:pPr>
      <w:r>
        <w:rPr>
          <w:lang w:eastAsia="zh-CN"/>
        </w:rPr>
        <w:t>25)</w:t>
      </w:r>
      <w:r>
        <w:rPr>
          <w:lang w:eastAsia="zh-CN"/>
        </w:rPr>
        <w:tab/>
      </w:r>
      <w:r>
        <w:t>&lt;pin-connectivity-unsubscribe-reject&gt;</w:t>
      </w:r>
      <w:r w:rsidRPr="001A476D">
        <w:t xml:space="preserve"> </w:t>
      </w:r>
      <w:r>
        <w:t>element;</w:t>
      </w:r>
    </w:p>
    <w:p w14:paraId="4589162C" w14:textId="77777777" w:rsidR="00CF0E06" w:rsidRDefault="00CF0E06" w:rsidP="00CF0E06">
      <w:pPr>
        <w:pStyle w:val="B2"/>
      </w:pPr>
      <w:r>
        <w:rPr>
          <w:rFonts w:hint="eastAsia"/>
          <w:lang w:eastAsia="zh-CN"/>
        </w:rPr>
        <w:t>2</w:t>
      </w:r>
      <w:r>
        <w:rPr>
          <w:lang w:eastAsia="zh-CN"/>
        </w:rPr>
        <w:t>6)</w:t>
      </w:r>
      <w:r>
        <w:rPr>
          <w:lang w:eastAsia="zh-CN"/>
        </w:rPr>
        <w:tab/>
      </w:r>
      <w:r>
        <w:t>&lt;pin-as-discovery-request&gt; element;</w:t>
      </w:r>
    </w:p>
    <w:p w14:paraId="37247631" w14:textId="77777777" w:rsidR="00CF0E06" w:rsidRDefault="00CF0E06" w:rsidP="00CF0E06">
      <w:pPr>
        <w:pStyle w:val="B2"/>
      </w:pPr>
      <w:r>
        <w:rPr>
          <w:rFonts w:hint="eastAsia"/>
          <w:lang w:eastAsia="zh-CN"/>
        </w:rPr>
        <w:t>2</w:t>
      </w:r>
      <w:r>
        <w:rPr>
          <w:lang w:eastAsia="zh-CN"/>
        </w:rPr>
        <w:t>7)</w:t>
      </w:r>
      <w:r>
        <w:rPr>
          <w:lang w:eastAsia="zh-CN"/>
        </w:rPr>
        <w:tab/>
      </w:r>
      <w:r>
        <w:t>&lt;pin-as-discovery-accept&gt; element;</w:t>
      </w:r>
    </w:p>
    <w:p w14:paraId="0CD71856" w14:textId="77777777" w:rsidR="00CF0E06" w:rsidRDefault="00CF0E06" w:rsidP="00CF0E06">
      <w:pPr>
        <w:pStyle w:val="B2"/>
      </w:pPr>
      <w:r>
        <w:t>28)</w:t>
      </w:r>
      <w:r>
        <w:tab/>
        <w:t>&lt;pin-as-discovery-reject&gt; element;</w:t>
      </w:r>
    </w:p>
    <w:p w14:paraId="32CD4940" w14:textId="77777777" w:rsidR="00CF0E06" w:rsidRPr="00080712" w:rsidRDefault="00CF0E06" w:rsidP="00CF0E06">
      <w:pPr>
        <w:pStyle w:val="B2"/>
        <w:rPr>
          <w:lang w:eastAsia="zh-CN"/>
        </w:rPr>
      </w:pPr>
      <w:r>
        <w:rPr>
          <w:rFonts w:hint="eastAsia"/>
          <w:lang w:eastAsia="zh-CN"/>
        </w:rPr>
        <w:t>2</w:t>
      </w:r>
      <w:r>
        <w:rPr>
          <w:lang w:eastAsia="zh-CN"/>
        </w:rPr>
        <w:t>9)</w:t>
      </w:r>
      <w:r>
        <w:rPr>
          <w:lang w:eastAsia="zh-CN"/>
        </w:rPr>
        <w:tab/>
      </w:r>
      <w:r>
        <w:t>&lt;pin-configuration-service-switch-configure-request&gt; element; and</w:t>
      </w:r>
    </w:p>
    <w:p w14:paraId="087FE3F6" w14:textId="77777777" w:rsidR="0008465F" w:rsidRPr="00B409C9" w:rsidRDefault="00CF0E06" w:rsidP="0008465F">
      <w:pPr>
        <w:pStyle w:val="B2"/>
      </w:pPr>
      <w:r>
        <w:rPr>
          <w:lang w:eastAsia="zh-CN"/>
        </w:rPr>
        <w:t>30)</w:t>
      </w:r>
      <w:r>
        <w:rPr>
          <w:lang w:eastAsia="zh-CN"/>
        </w:rPr>
        <w:tab/>
      </w:r>
      <w:r>
        <w:t>&lt;pin-configuration-service-switch-configure-reject&gt; element.</w:t>
      </w:r>
    </w:p>
    <w:p w14:paraId="2D590153" w14:textId="77777777" w:rsidR="007D306C" w:rsidRDefault="007D306C" w:rsidP="007D306C">
      <w:pPr>
        <w:pStyle w:val="Heading4"/>
      </w:pPr>
      <w:bookmarkStart w:id="580" w:name="_CR6_2_5_2"/>
      <w:bookmarkStart w:id="581" w:name="_Toc138361510"/>
      <w:bookmarkStart w:id="582" w:name="_Toc172038262"/>
      <w:bookmarkEnd w:id="580"/>
      <w:r>
        <w:t>6.2.5.2</w:t>
      </w:r>
      <w:r>
        <w:tab/>
        <w:t>Semantics of &lt;service-discovery-request&gt;</w:t>
      </w:r>
      <w:bookmarkEnd w:id="581"/>
      <w:bookmarkEnd w:id="582"/>
    </w:p>
    <w:p w14:paraId="4A94A664" w14:textId="77777777" w:rsidR="007D306C" w:rsidRDefault="007D306C" w:rsidP="007D306C">
      <w:pPr>
        <w:rPr>
          <w:lang w:val="en-US" w:eastAsia="en-GB"/>
        </w:rPr>
      </w:pPr>
      <w:r>
        <w:t>The &lt;service-discovery-request&gt; element</w:t>
      </w:r>
      <w:r>
        <w:rPr>
          <w:lang w:val="en-US"/>
        </w:rPr>
        <w:t xml:space="preserve"> contains:</w:t>
      </w:r>
    </w:p>
    <w:p w14:paraId="43C030FB" w14:textId="77777777" w:rsidR="007D306C" w:rsidRDefault="007D306C" w:rsidP="007D306C">
      <w:pPr>
        <w:pStyle w:val="B1"/>
      </w:pPr>
      <w:r>
        <w:t>a)</w:t>
      </w:r>
      <w:r>
        <w:tab/>
        <w:t xml:space="preserve">one &lt;ue-id&gt; </w:t>
      </w:r>
      <w:r w:rsidRPr="008B04F8">
        <w:t>element</w:t>
      </w:r>
      <w:r>
        <w:t xml:space="preserve"> as specified in clause 7.2.1;</w:t>
      </w:r>
    </w:p>
    <w:p w14:paraId="3F23E12E" w14:textId="77777777" w:rsidR="007D306C" w:rsidRPr="008B04F8" w:rsidRDefault="007D306C" w:rsidP="007D306C">
      <w:pPr>
        <w:pStyle w:val="B1"/>
      </w:pPr>
      <w:r>
        <w:t>b)</w:t>
      </w:r>
      <w:r>
        <w:tab/>
        <w:t xml:space="preserve">zero or one </w:t>
      </w:r>
      <w:r>
        <w:rPr>
          <w:lang w:eastAsia="zh-CN"/>
        </w:rPr>
        <w:t>&lt;</w:t>
      </w:r>
      <w:r>
        <w:t>mac-address</w:t>
      </w:r>
      <w:r>
        <w:rPr>
          <w:lang w:eastAsia="zh-CN"/>
        </w:rPr>
        <w:t>&gt;</w:t>
      </w:r>
      <w:r>
        <w:t xml:space="preserve"> element as specified in clause 7.2.2;</w:t>
      </w:r>
    </w:p>
    <w:p w14:paraId="5E826CF0" w14:textId="77777777" w:rsidR="007D306C" w:rsidRDefault="007D306C" w:rsidP="007D306C">
      <w:pPr>
        <w:pStyle w:val="B1"/>
      </w:pPr>
      <w:r>
        <w:t>c</w:t>
      </w:r>
      <w:r w:rsidRPr="008B04F8">
        <w:t>)</w:t>
      </w:r>
      <w:r w:rsidRPr="008B04F8">
        <w:tab/>
      </w:r>
      <w:r>
        <w:t xml:space="preserve">zero or one </w:t>
      </w:r>
      <w:r>
        <w:rPr>
          <w:lang w:eastAsia="zh-CN"/>
        </w:rPr>
        <w:t>&lt;</w:t>
      </w:r>
      <w:r>
        <w:rPr>
          <w:lang w:val="en-US"/>
        </w:rPr>
        <w:t>ue-location</w:t>
      </w:r>
      <w:r>
        <w:rPr>
          <w:lang w:eastAsia="zh-CN"/>
        </w:rPr>
        <w:t xml:space="preserve">&gt; </w:t>
      </w:r>
      <w:r>
        <w:t>element;</w:t>
      </w:r>
    </w:p>
    <w:p w14:paraId="4C9A1B1D" w14:textId="77777777" w:rsidR="007D306C" w:rsidRDefault="007D306C" w:rsidP="007D306C">
      <w:pPr>
        <w:pStyle w:val="B1"/>
      </w:pPr>
      <w:r>
        <w:t>d)</w:t>
      </w:r>
      <w:r>
        <w:tab/>
        <w:t>zero or one &lt;anyExt&gt; element containing elements defined in future releases;</w:t>
      </w:r>
    </w:p>
    <w:p w14:paraId="4F0EFEE7" w14:textId="77777777" w:rsidR="007D306C" w:rsidRDefault="007D306C" w:rsidP="007D306C">
      <w:pPr>
        <w:pStyle w:val="B1"/>
      </w:pPr>
      <w:r>
        <w:t>e)</w:t>
      </w:r>
      <w:r>
        <w:tab/>
        <w:t>zero, one or more elements from other namespaces defined in future releases; and</w:t>
      </w:r>
    </w:p>
    <w:p w14:paraId="0D55B5D1" w14:textId="77777777" w:rsidR="007D306C" w:rsidRDefault="007D306C" w:rsidP="007D306C">
      <w:pPr>
        <w:pStyle w:val="B1"/>
      </w:pPr>
      <w:r>
        <w:t>f)</w:t>
      </w:r>
      <w:r>
        <w:tab/>
        <w:t>zero, one or more attributes defined in future releases.</w:t>
      </w:r>
    </w:p>
    <w:p w14:paraId="2C2CDADC" w14:textId="77777777" w:rsidR="007D306C" w:rsidRDefault="007D306C" w:rsidP="007D306C">
      <w:pPr>
        <w:rPr>
          <w:lang w:eastAsia="en-GB"/>
        </w:rPr>
      </w:pPr>
      <w:r>
        <w:t>The &lt;ue-location&gt; element carries information about an NG-RAN cell where the UE was camping on or which the UE used in the 5GMM-CONNECTED mode. The &lt;</w:t>
      </w:r>
      <w:r w:rsidR="0008465F">
        <w:t>ue-</w:t>
      </w:r>
      <w:r>
        <w:t>location&gt; element contains:</w:t>
      </w:r>
    </w:p>
    <w:p w14:paraId="4FD4EBC9" w14:textId="77777777" w:rsidR="007D306C" w:rsidRDefault="007D306C" w:rsidP="007D306C">
      <w:pPr>
        <w:pStyle w:val="B1"/>
      </w:pPr>
      <w:r>
        <w:t>a)</w:t>
      </w:r>
      <w:r>
        <w:tab/>
        <w:t>a "NCGI" attribute containing the parameter defined in clause 7.2.3;</w:t>
      </w:r>
    </w:p>
    <w:p w14:paraId="36664AE6" w14:textId="77777777" w:rsidR="007D306C" w:rsidRDefault="007D306C" w:rsidP="007D306C">
      <w:pPr>
        <w:pStyle w:val="B1"/>
      </w:pPr>
      <w:r>
        <w:lastRenderedPageBreak/>
        <w:t>b)</w:t>
      </w:r>
      <w:r>
        <w:tab/>
        <w:t>zero or one &lt;anyExt&gt; element containing elements defined in future releases;</w:t>
      </w:r>
    </w:p>
    <w:p w14:paraId="0D541AF8" w14:textId="77777777" w:rsidR="007D306C" w:rsidRDefault="007D306C" w:rsidP="007D306C">
      <w:pPr>
        <w:pStyle w:val="B1"/>
      </w:pPr>
      <w:r>
        <w:t>c)</w:t>
      </w:r>
      <w:r>
        <w:tab/>
        <w:t>zero, one or more elements from other namespaces defined in future releases; and</w:t>
      </w:r>
    </w:p>
    <w:p w14:paraId="6E9B6585" w14:textId="77777777" w:rsidR="007D306C" w:rsidRPr="00FF3537" w:rsidRDefault="007D306C" w:rsidP="007D306C">
      <w:pPr>
        <w:pStyle w:val="B1"/>
      </w:pPr>
      <w:r>
        <w:t>d)</w:t>
      </w:r>
      <w:r>
        <w:tab/>
        <w:t>zero, one or more attributes defined in future releases.</w:t>
      </w:r>
    </w:p>
    <w:p w14:paraId="5A929FD1" w14:textId="77777777" w:rsidR="007D306C" w:rsidRDefault="007D306C" w:rsidP="007D306C">
      <w:pPr>
        <w:pStyle w:val="Heading4"/>
      </w:pPr>
      <w:bookmarkStart w:id="583" w:name="_CR6_2_5_3"/>
      <w:bookmarkStart w:id="584" w:name="_Toc172038263"/>
      <w:bookmarkEnd w:id="583"/>
      <w:r>
        <w:t>6.2.5.3</w:t>
      </w:r>
      <w:r>
        <w:tab/>
        <w:t>Semantics of &lt;service-discovery-accept&gt;</w:t>
      </w:r>
      <w:bookmarkEnd w:id="584"/>
    </w:p>
    <w:p w14:paraId="460A028C" w14:textId="77777777" w:rsidR="007D306C" w:rsidRDefault="007D306C" w:rsidP="007D306C">
      <w:pPr>
        <w:rPr>
          <w:lang w:val="en-US" w:eastAsia="en-GB"/>
        </w:rPr>
      </w:pPr>
      <w:r>
        <w:t>The &lt;</w:t>
      </w:r>
      <w:r w:rsidRPr="00901C59">
        <w:t xml:space="preserve"> </w:t>
      </w:r>
      <w:r>
        <w:t>service-discovery-accept&gt; element</w:t>
      </w:r>
      <w:r>
        <w:rPr>
          <w:lang w:val="en-US"/>
        </w:rPr>
        <w:t xml:space="preserve"> contains:</w:t>
      </w:r>
    </w:p>
    <w:p w14:paraId="091084BD" w14:textId="77777777" w:rsidR="007D306C" w:rsidRDefault="007D306C" w:rsidP="007D306C">
      <w:pPr>
        <w:pStyle w:val="B1"/>
      </w:pPr>
      <w:r>
        <w:t>a)</w:t>
      </w:r>
      <w:r>
        <w:tab/>
        <w:t xml:space="preserve">one &lt;endpoint-information-content&gt; </w:t>
      </w:r>
      <w:r w:rsidRPr="008B04F8">
        <w:t>element</w:t>
      </w:r>
      <w:r>
        <w:t xml:space="preserve"> as specified in clause 7.2.4;</w:t>
      </w:r>
    </w:p>
    <w:p w14:paraId="59C0EBE6" w14:textId="77777777" w:rsidR="007D306C" w:rsidRDefault="007D306C" w:rsidP="007D306C">
      <w:pPr>
        <w:pStyle w:val="B1"/>
      </w:pPr>
      <w:r>
        <w:t>b)</w:t>
      </w:r>
      <w:r>
        <w:tab/>
        <w:t>zero or one &lt;anyExt&gt; element containing elements defined in future releases;</w:t>
      </w:r>
    </w:p>
    <w:p w14:paraId="5926BAF5" w14:textId="77777777" w:rsidR="007D306C" w:rsidRDefault="007D306C" w:rsidP="007D306C">
      <w:pPr>
        <w:pStyle w:val="B1"/>
      </w:pPr>
      <w:r>
        <w:t>c)</w:t>
      </w:r>
      <w:r>
        <w:tab/>
        <w:t>zero, one or more elements from other namespaces defined in future releases; and</w:t>
      </w:r>
    </w:p>
    <w:p w14:paraId="3DDF3221" w14:textId="77777777" w:rsidR="007D306C" w:rsidRDefault="007D306C" w:rsidP="007D306C">
      <w:pPr>
        <w:pStyle w:val="B1"/>
      </w:pPr>
      <w:r>
        <w:t>d)</w:t>
      </w:r>
      <w:r>
        <w:tab/>
        <w:t>zero, one or more attributes defined in future releases.</w:t>
      </w:r>
    </w:p>
    <w:p w14:paraId="3692EFC2" w14:textId="77777777" w:rsidR="007D306C" w:rsidRDefault="007D306C" w:rsidP="007616FD">
      <w:r>
        <w:rPr>
          <w:rFonts w:hint="eastAsia"/>
          <w:lang w:eastAsia="zh-CN"/>
        </w:rPr>
        <w:t>T</w:t>
      </w:r>
      <w:r>
        <w:rPr>
          <w:lang w:eastAsia="zh-CN"/>
        </w:rPr>
        <w:t xml:space="preserve">he </w:t>
      </w:r>
      <w:r>
        <w:t xml:space="preserve">&lt;endpoint-information-content&gt; </w:t>
      </w:r>
      <w:r w:rsidRPr="008B04F8">
        <w:t>element</w:t>
      </w:r>
      <w:r>
        <w:t xml:space="preserve"> contains one of the followings:</w:t>
      </w:r>
    </w:p>
    <w:p w14:paraId="3E04C22A" w14:textId="77777777" w:rsidR="007D306C" w:rsidRDefault="007D306C" w:rsidP="007D306C">
      <w:pPr>
        <w:pStyle w:val="B1"/>
      </w:pPr>
      <w:r>
        <w:t>a)</w:t>
      </w:r>
      <w:r>
        <w:tab/>
        <w:t>a &lt;uri&gt; element;</w:t>
      </w:r>
    </w:p>
    <w:p w14:paraId="5799932F" w14:textId="77777777" w:rsidR="007D306C" w:rsidRDefault="007D306C" w:rsidP="007D306C">
      <w:pPr>
        <w:pStyle w:val="B1"/>
        <w:rPr>
          <w:lang w:eastAsia="zh-CN"/>
        </w:rPr>
      </w:pPr>
      <w:r>
        <w:rPr>
          <w:rFonts w:hint="eastAsia"/>
          <w:lang w:eastAsia="zh-CN"/>
        </w:rPr>
        <w:t>b</w:t>
      </w:r>
      <w:r>
        <w:rPr>
          <w:lang w:eastAsia="zh-CN"/>
        </w:rPr>
        <w:t>)</w:t>
      </w:r>
      <w:r>
        <w:rPr>
          <w:lang w:eastAsia="zh-CN"/>
        </w:rPr>
        <w:tab/>
        <w:t>a &lt;fqdn&gt; element;</w:t>
      </w:r>
    </w:p>
    <w:p w14:paraId="39B04851" w14:textId="77777777" w:rsidR="007D306C" w:rsidRDefault="007D306C" w:rsidP="007D306C">
      <w:pPr>
        <w:pStyle w:val="B1"/>
        <w:rPr>
          <w:lang w:eastAsia="zh-CN"/>
        </w:rPr>
      </w:pPr>
      <w:r>
        <w:rPr>
          <w:rFonts w:hint="eastAsia"/>
          <w:lang w:eastAsia="zh-CN"/>
        </w:rPr>
        <w:t>c</w:t>
      </w:r>
      <w:r>
        <w:rPr>
          <w:lang w:eastAsia="zh-CN"/>
        </w:rPr>
        <w:t>)</w:t>
      </w:r>
      <w:r>
        <w:rPr>
          <w:lang w:eastAsia="zh-CN"/>
        </w:rPr>
        <w:tab/>
        <w:t>a &lt;ipv4-address&gt; element; and</w:t>
      </w:r>
    </w:p>
    <w:p w14:paraId="3AD327E3" w14:textId="77777777" w:rsidR="007D306C" w:rsidRPr="009D73AE" w:rsidRDefault="007D306C" w:rsidP="007D306C">
      <w:pPr>
        <w:pStyle w:val="B1"/>
        <w:rPr>
          <w:lang w:eastAsia="zh-CN"/>
        </w:rPr>
      </w:pPr>
      <w:r>
        <w:rPr>
          <w:rFonts w:hint="eastAsia"/>
          <w:lang w:eastAsia="zh-CN"/>
        </w:rPr>
        <w:t>d</w:t>
      </w:r>
      <w:r>
        <w:rPr>
          <w:lang w:eastAsia="zh-CN"/>
        </w:rPr>
        <w:t>)</w:t>
      </w:r>
      <w:r>
        <w:rPr>
          <w:lang w:eastAsia="zh-CN"/>
        </w:rPr>
        <w:tab/>
        <w:t>a &lt;ipv6-address&gt; element.</w:t>
      </w:r>
    </w:p>
    <w:p w14:paraId="51AE0ED9" w14:textId="77777777" w:rsidR="007D306C" w:rsidRDefault="007D306C" w:rsidP="007D306C">
      <w:pPr>
        <w:pStyle w:val="Heading4"/>
        <w:rPr>
          <w:lang w:eastAsia="en-GB"/>
        </w:rPr>
      </w:pPr>
      <w:bookmarkStart w:id="585" w:name="_CR6_2_5_4"/>
      <w:bookmarkStart w:id="586" w:name="_Toc172038264"/>
      <w:bookmarkEnd w:id="585"/>
      <w:r>
        <w:t>6.2.5.4</w:t>
      </w:r>
      <w:r>
        <w:tab/>
        <w:t>Semantics of &lt;service-discovery-reject&gt;</w:t>
      </w:r>
      <w:bookmarkEnd w:id="586"/>
    </w:p>
    <w:p w14:paraId="1D7C7D71" w14:textId="77777777" w:rsidR="007D306C" w:rsidRDefault="007D306C" w:rsidP="007D306C">
      <w:pPr>
        <w:rPr>
          <w:lang w:val="en-US" w:eastAsia="en-GB"/>
        </w:rPr>
      </w:pPr>
      <w:r>
        <w:t>The &lt;service-discovery-reject&gt; element</w:t>
      </w:r>
      <w:r>
        <w:rPr>
          <w:lang w:val="en-US"/>
        </w:rPr>
        <w:t xml:space="preserve"> contains:</w:t>
      </w:r>
    </w:p>
    <w:p w14:paraId="4BE50D06" w14:textId="77777777" w:rsidR="007D306C" w:rsidRDefault="007D306C" w:rsidP="007D306C">
      <w:pPr>
        <w:pStyle w:val="B1"/>
      </w:pPr>
      <w:r>
        <w:t>a)</w:t>
      </w:r>
      <w:r>
        <w:tab/>
        <w:t xml:space="preserve">one &lt;cause&gt; </w:t>
      </w:r>
      <w:r w:rsidRPr="008B04F8">
        <w:t>element</w:t>
      </w:r>
      <w:r w:rsidRPr="00AB0036">
        <w:t xml:space="preserve"> </w:t>
      </w:r>
      <w:r>
        <w:t>as specified in clause 7.2.5;</w:t>
      </w:r>
    </w:p>
    <w:p w14:paraId="2D318921" w14:textId="77777777" w:rsidR="007D306C" w:rsidRDefault="007D306C" w:rsidP="007D306C">
      <w:pPr>
        <w:pStyle w:val="B1"/>
      </w:pPr>
      <w:r>
        <w:t>b)</w:t>
      </w:r>
      <w:r>
        <w:tab/>
        <w:t>zero or one &lt;anyExt&gt; element containing elements defined in future releases;</w:t>
      </w:r>
    </w:p>
    <w:p w14:paraId="60668AAE" w14:textId="77777777" w:rsidR="007D306C" w:rsidRDefault="007D306C" w:rsidP="007D306C">
      <w:pPr>
        <w:pStyle w:val="B1"/>
      </w:pPr>
      <w:r>
        <w:t>c)</w:t>
      </w:r>
      <w:r>
        <w:tab/>
        <w:t>zero, one or more elements from other namespaces defined in future releases; and</w:t>
      </w:r>
    </w:p>
    <w:p w14:paraId="58E3314A" w14:textId="77777777" w:rsidR="007D306C" w:rsidRDefault="007D306C" w:rsidP="0008465F">
      <w:pPr>
        <w:pStyle w:val="B1"/>
      </w:pPr>
      <w:r>
        <w:t>d)</w:t>
      </w:r>
      <w:r>
        <w:tab/>
        <w:t>zero, one or more attributes defined in future releases.</w:t>
      </w:r>
    </w:p>
    <w:p w14:paraId="1EE6DC4B" w14:textId="77777777" w:rsidR="0008465F" w:rsidRDefault="0008465F" w:rsidP="0008465F">
      <w:pPr>
        <w:pStyle w:val="Heading4"/>
      </w:pPr>
      <w:bookmarkStart w:id="587" w:name="_CR6_2_5_5"/>
      <w:bookmarkStart w:id="588" w:name="_Toc172038265"/>
      <w:bookmarkEnd w:id="587"/>
      <w:r>
        <w:t>6.2.5.5</w:t>
      </w:r>
      <w:r>
        <w:tab/>
        <w:t>Semantics of &lt;pine-registration-request&gt;</w:t>
      </w:r>
      <w:bookmarkEnd w:id="588"/>
    </w:p>
    <w:p w14:paraId="199DFF1E" w14:textId="77777777" w:rsidR="0008465F" w:rsidRDefault="0008465F" w:rsidP="0008465F">
      <w:r>
        <w:t>The &lt;pine-registration-request&gt; element contains:</w:t>
      </w:r>
    </w:p>
    <w:p w14:paraId="5D50DB84" w14:textId="77777777" w:rsidR="0008465F" w:rsidRDefault="0008465F" w:rsidP="0008465F">
      <w:pPr>
        <w:pStyle w:val="B1"/>
      </w:pPr>
      <w:r>
        <w:t>a)</w:t>
      </w:r>
      <w:r>
        <w:tab/>
        <w:t>one &lt;</w:t>
      </w:r>
      <w:r>
        <w:rPr>
          <w:lang w:val="en-US"/>
        </w:rPr>
        <w:t>ue-id</w:t>
      </w:r>
      <w:r>
        <w:t>&gt; element as specified in clause 7.2.1;</w:t>
      </w:r>
    </w:p>
    <w:p w14:paraId="02024AF2" w14:textId="77777777" w:rsidR="0008465F" w:rsidRDefault="0008465F" w:rsidP="0008465F">
      <w:pPr>
        <w:pStyle w:val="B1"/>
      </w:pPr>
      <w:r>
        <w:rPr>
          <w:lang w:eastAsia="zh-CN"/>
        </w:rPr>
        <w:t>b)</w:t>
      </w:r>
      <w:r>
        <w:rPr>
          <w:lang w:eastAsia="zh-CN"/>
        </w:rPr>
        <w:tab/>
      </w:r>
      <w:r>
        <w:t>one</w:t>
      </w:r>
      <w:r>
        <w:rPr>
          <w:lang w:eastAsia="zh-CN"/>
        </w:rPr>
        <w:t xml:space="preserve"> &lt;s</w:t>
      </w:r>
      <w:r>
        <w:t>ecurity-credentials</w:t>
      </w:r>
      <w:r>
        <w:rPr>
          <w:lang w:eastAsia="zh-CN"/>
        </w:rPr>
        <w:t xml:space="preserve">&gt; </w:t>
      </w:r>
      <w:r>
        <w:t>element as specified in clause 7.2.6;</w:t>
      </w:r>
    </w:p>
    <w:p w14:paraId="2D01E049" w14:textId="77777777" w:rsidR="0008465F" w:rsidRDefault="0008465F" w:rsidP="0008465F">
      <w:pPr>
        <w:pStyle w:val="B1"/>
        <w:rPr>
          <w:lang w:eastAsia="zh-CN"/>
        </w:rPr>
      </w:pPr>
      <w:r>
        <w:rPr>
          <w:lang w:eastAsia="zh-CN"/>
        </w:rPr>
        <w:t>c)</w:t>
      </w:r>
      <w:r>
        <w:rPr>
          <w:lang w:eastAsia="zh-CN"/>
        </w:rPr>
        <w:tab/>
      </w:r>
      <w:r>
        <w:t>one</w:t>
      </w:r>
      <w:r>
        <w:rPr>
          <w:lang w:eastAsia="zh-CN"/>
        </w:rPr>
        <w:t xml:space="preserve"> &lt;port-number&gt; element</w:t>
      </w:r>
      <w:r>
        <w:t xml:space="preserve"> as specified in clause 7.2.7</w:t>
      </w:r>
      <w:r>
        <w:rPr>
          <w:lang w:eastAsia="zh-CN"/>
        </w:rPr>
        <w:t>;</w:t>
      </w:r>
    </w:p>
    <w:p w14:paraId="3C06171B" w14:textId="77777777" w:rsidR="0008465F" w:rsidRDefault="0008465F" w:rsidP="0008465F">
      <w:pPr>
        <w:pStyle w:val="B1"/>
        <w:rPr>
          <w:rFonts w:cs="Arial"/>
        </w:rPr>
      </w:pPr>
      <w:r>
        <w:rPr>
          <w:lang w:eastAsia="zh-CN"/>
        </w:rPr>
        <w:t>d)</w:t>
      </w:r>
      <w:r>
        <w:rPr>
          <w:lang w:eastAsia="zh-CN"/>
        </w:rPr>
        <w:tab/>
      </w:r>
      <w:r>
        <w:t>zero or one</w:t>
      </w:r>
      <w:r>
        <w:rPr>
          <w:lang w:eastAsia="zh-CN"/>
        </w:rPr>
        <w:t xml:space="preserve"> &lt;</w:t>
      </w:r>
      <w:r>
        <w:t>mac-address</w:t>
      </w:r>
      <w:r>
        <w:rPr>
          <w:lang w:eastAsia="zh-CN"/>
        </w:rPr>
        <w:t>&gt;</w:t>
      </w:r>
      <w:r>
        <w:t xml:space="preserve"> element as specified in clause 7.2.2</w:t>
      </w:r>
      <w:r>
        <w:rPr>
          <w:rFonts w:cs="Arial"/>
        </w:rPr>
        <w:t>;</w:t>
      </w:r>
    </w:p>
    <w:p w14:paraId="50B13555" w14:textId="77777777" w:rsidR="0008465F" w:rsidRDefault="0008465F" w:rsidP="0008465F">
      <w:pPr>
        <w:pStyle w:val="B1"/>
        <w:rPr>
          <w:rFonts w:cs="Arial"/>
        </w:rPr>
      </w:pPr>
      <w:r>
        <w:rPr>
          <w:lang w:eastAsia="zh-CN"/>
        </w:rPr>
        <w:t>e)</w:t>
      </w:r>
      <w:r>
        <w:rPr>
          <w:lang w:eastAsia="zh-CN"/>
        </w:rPr>
        <w:tab/>
      </w:r>
      <w:r>
        <w:t>zero or one</w:t>
      </w:r>
      <w:r>
        <w:rPr>
          <w:lang w:eastAsia="zh-CN"/>
        </w:rPr>
        <w:t xml:space="preserve"> &lt;</w:t>
      </w:r>
      <w:r>
        <w:rPr>
          <w:lang w:val="en-US"/>
        </w:rPr>
        <w:t>vendor-name</w:t>
      </w:r>
      <w:r>
        <w:rPr>
          <w:lang w:eastAsia="zh-CN"/>
        </w:rPr>
        <w:t xml:space="preserve">&gt; </w:t>
      </w:r>
      <w:r>
        <w:t>element as specified in clause 7.2.8</w:t>
      </w:r>
      <w:r>
        <w:rPr>
          <w:rFonts w:cs="Arial"/>
        </w:rPr>
        <w:t>;</w:t>
      </w:r>
    </w:p>
    <w:p w14:paraId="3957E581" w14:textId="77777777" w:rsidR="0008465F" w:rsidRDefault="0008465F" w:rsidP="0008465F">
      <w:pPr>
        <w:pStyle w:val="B1"/>
      </w:pPr>
      <w:r>
        <w:rPr>
          <w:lang w:eastAsia="zh-CN"/>
        </w:rPr>
        <w:t>f)</w:t>
      </w:r>
      <w:r>
        <w:rPr>
          <w:lang w:eastAsia="zh-CN"/>
        </w:rPr>
        <w:tab/>
      </w:r>
      <w:r>
        <w:t>zero or one</w:t>
      </w:r>
      <w:r>
        <w:rPr>
          <w:lang w:eastAsia="zh-CN"/>
        </w:rPr>
        <w:t xml:space="preserve"> &lt;</w:t>
      </w:r>
      <w:r>
        <w:t>device-description</w:t>
      </w:r>
      <w:r>
        <w:rPr>
          <w:lang w:eastAsia="zh-CN"/>
        </w:rPr>
        <w:t xml:space="preserve">&gt; </w:t>
      </w:r>
      <w:r>
        <w:t>element as specified in clause 7.2.9;</w:t>
      </w:r>
    </w:p>
    <w:p w14:paraId="7C0C67B7" w14:textId="77777777" w:rsidR="0008465F" w:rsidRDefault="0008465F" w:rsidP="0008465F">
      <w:pPr>
        <w:pStyle w:val="B1"/>
      </w:pPr>
      <w:r>
        <w:rPr>
          <w:lang w:eastAsia="zh-CN"/>
        </w:rPr>
        <w:t>g)</w:t>
      </w:r>
      <w:r>
        <w:rPr>
          <w:lang w:eastAsia="zh-CN"/>
        </w:rPr>
        <w:tab/>
      </w:r>
      <w:r>
        <w:t>zero or one</w:t>
      </w:r>
      <w:r>
        <w:rPr>
          <w:lang w:eastAsia="zh-CN"/>
        </w:rPr>
        <w:t xml:space="preserve"> &lt;</w:t>
      </w:r>
      <w:r>
        <w:t>pine-address</w:t>
      </w:r>
      <w:r>
        <w:rPr>
          <w:lang w:eastAsia="zh-CN"/>
        </w:rPr>
        <w:t xml:space="preserve">&gt; </w:t>
      </w:r>
      <w:r>
        <w:t>element as specified in clause 7.2.10;</w:t>
      </w:r>
    </w:p>
    <w:p w14:paraId="02F3E03B" w14:textId="77777777" w:rsidR="0008465F" w:rsidRDefault="0008465F" w:rsidP="0008465F">
      <w:pPr>
        <w:pStyle w:val="B1"/>
        <w:rPr>
          <w:rFonts w:cs="Arial"/>
        </w:rPr>
      </w:pPr>
      <w:r>
        <w:t>h)</w:t>
      </w:r>
      <w:r>
        <w:tab/>
        <w:t>zero or one</w:t>
      </w:r>
      <w:r>
        <w:rPr>
          <w:lang w:eastAsia="zh-CN"/>
        </w:rPr>
        <w:t xml:space="preserve"> &lt;</w:t>
      </w:r>
      <w:r>
        <w:t>pine-capabilities</w:t>
      </w:r>
      <w:r>
        <w:rPr>
          <w:lang w:eastAsia="zh-CN"/>
        </w:rPr>
        <w:t xml:space="preserve">&gt; </w:t>
      </w:r>
      <w:r>
        <w:t>element as specified in clause 7.2.11</w:t>
      </w:r>
      <w:r>
        <w:rPr>
          <w:rFonts w:cs="Arial"/>
        </w:rPr>
        <w:t>;</w:t>
      </w:r>
    </w:p>
    <w:p w14:paraId="60EDD793" w14:textId="77777777" w:rsidR="0008465F" w:rsidRDefault="0008465F" w:rsidP="0008465F">
      <w:pPr>
        <w:pStyle w:val="B1"/>
        <w:rPr>
          <w:rFonts w:cs="Arial"/>
        </w:rPr>
      </w:pPr>
      <w:r>
        <w:t>i)</w:t>
      </w:r>
      <w:r>
        <w:tab/>
        <w:t>zero or one &lt;</w:t>
      </w:r>
      <w:bookmarkStart w:id="589" w:name="_Hlk146554571"/>
      <w:r>
        <w:t>maximum-number-of-pines</w:t>
      </w:r>
      <w:bookmarkEnd w:id="589"/>
      <w:r>
        <w:t>&gt; element as specified in clause 7.2.12</w:t>
      </w:r>
      <w:r w:rsidR="00584333">
        <w:rPr>
          <w:rFonts w:cs="Arial"/>
        </w:rPr>
        <w:t>;</w:t>
      </w:r>
    </w:p>
    <w:p w14:paraId="1F741FB0" w14:textId="77777777" w:rsidR="001234E3" w:rsidRDefault="001234E3" w:rsidP="0008465F">
      <w:pPr>
        <w:pStyle w:val="B1"/>
      </w:pPr>
      <w:r>
        <w:rPr>
          <w:rFonts w:cs="Arial"/>
        </w:rPr>
        <w:t>j)</w:t>
      </w:r>
      <w:r>
        <w:rPr>
          <w:rFonts w:cs="Arial"/>
        </w:rPr>
        <w:tab/>
      </w:r>
      <w:r>
        <w:t>zero or one</w:t>
      </w:r>
      <w:r>
        <w:rPr>
          <w:lang w:eastAsia="zh-CN"/>
        </w:rPr>
        <w:t xml:space="preserve"> &lt;</w:t>
      </w:r>
      <w:r>
        <w:t>pin-service-info</w:t>
      </w:r>
      <w:r>
        <w:rPr>
          <w:lang w:eastAsia="zh-CN"/>
        </w:rPr>
        <w:t xml:space="preserve">&gt; </w:t>
      </w:r>
      <w:r>
        <w:t>element</w:t>
      </w:r>
      <w:r w:rsidRPr="007D5C5B">
        <w:t xml:space="preserve"> </w:t>
      </w:r>
      <w:r>
        <w:t>as specified in clause 7.2.30;</w:t>
      </w:r>
    </w:p>
    <w:p w14:paraId="44F06207" w14:textId="77777777" w:rsidR="00742831" w:rsidRDefault="00742831" w:rsidP="00742831">
      <w:pPr>
        <w:pStyle w:val="B1"/>
      </w:pPr>
      <w:r>
        <w:t>k)</w:t>
      </w:r>
      <w:r>
        <w:tab/>
        <w:t>zero or one &lt;representation-indication&gt; element as specified in clause 7.2.32;</w:t>
      </w:r>
    </w:p>
    <w:p w14:paraId="54ED7E22" w14:textId="77777777" w:rsidR="00742831" w:rsidRDefault="00742831" w:rsidP="00742831">
      <w:pPr>
        <w:pStyle w:val="B1"/>
      </w:pPr>
      <w:r>
        <w:rPr>
          <w:rFonts w:cs="Arial"/>
        </w:rPr>
        <w:t>l)</w:t>
      </w:r>
      <w:r>
        <w:rPr>
          <w:rFonts w:cs="Arial"/>
        </w:rPr>
        <w:tab/>
      </w:r>
      <w:r>
        <w:t>zero or one &lt;registration-in</w:t>
      </w:r>
      <w:r>
        <w:rPr>
          <w:lang w:eastAsia="zh-CN"/>
        </w:rPr>
        <w:t>fo</w:t>
      </w:r>
      <w:r>
        <w:t>&gt; element;</w:t>
      </w:r>
    </w:p>
    <w:p w14:paraId="360CC527" w14:textId="77777777" w:rsidR="00742831" w:rsidRDefault="00742831" w:rsidP="00742831">
      <w:pPr>
        <w:pStyle w:val="B1"/>
      </w:pPr>
      <w:r>
        <w:lastRenderedPageBreak/>
        <w:t>m)</w:t>
      </w:r>
      <w:r>
        <w:tab/>
        <w:t>zero or one &lt;anyExt&gt; element containing elements defined in future releases;</w:t>
      </w:r>
    </w:p>
    <w:p w14:paraId="22F44B1A" w14:textId="77777777" w:rsidR="00742831" w:rsidRDefault="00742831" w:rsidP="00742831">
      <w:pPr>
        <w:pStyle w:val="B1"/>
      </w:pPr>
      <w:r>
        <w:t>n)</w:t>
      </w:r>
      <w:r>
        <w:tab/>
        <w:t>zero, one or more elements from other namespaces defined in future releases; and</w:t>
      </w:r>
    </w:p>
    <w:p w14:paraId="10F1E76F" w14:textId="77777777" w:rsidR="00742831" w:rsidRDefault="00742831" w:rsidP="00742831">
      <w:pPr>
        <w:pStyle w:val="B1"/>
        <w:rPr>
          <w:rFonts w:cs="Arial"/>
        </w:rPr>
      </w:pPr>
      <w:r>
        <w:t>o)</w:t>
      </w:r>
      <w:r>
        <w:tab/>
        <w:t>zero, one or more attributes defined in future releases</w:t>
      </w:r>
      <w:r>
        <w:rPr>
          <w:rFonts w:cs="Arial"/>
        </w:rPr>
        <w:t>.</w:t>
      </w:r>
    </w:p>
    <w:p w14:paraId="2B484FA3" w14:textId="77777777" w:rsidR="00742831" w:rsidRDefault="00742831" w:rsidP="00742831">
      <w:r>
        <w:t>The &lt;registration-in</w:t>
      </w:r>
      <w:r>
        <w:rPr>
          <w:lang w:eastAsia="zh-CN"/>
        </w:rPr>
        <w:t>fo</w:t>
      </w:r>
      <w:r>
        <w:t>&gt; element:</w:t>
      </w:r>
    </w:p>
    <w:p w14:paraId="1023F08B" w14:textId="77777777" w:rsidR="00742831" w:rsidRDefault="00742831" w:rsidP="00742831">
      <w:pPr>
        <w:pStyle w:val="B1"/>
      </w:pPr>
      <w:r>
        <w:t>a)</w:t>
      </w:r>
      <w:r>
        <w:tab/>
        <w:t>one &lt;</w:t>
      </w:r>
      <w:r>
        <w:rPr>
          <w:lang w:val="en-US"/>
        </w:rPr>
        <w:t>ue-id</w:t>
      </w:r>
      <w:r>
        <w:t>&gt; element as specified in clause 7.2.1;</w:t>
      </w:r>
    </w:p>
    <w:p w14:paraId="4DCFAD2F" w14:textId="77777777" w:rsidR="00742831" w:rsidRDefault="00742831" w:rsidP="00742831">
      <w:pPr>
        <w:pStyle w:val="B1"/>
      </w:pPr>
      <w:r>
        <w:rPr>
          <w:lang w:eastAsia="zh-CN"/>
        </w:rPr>
        <w:t>b)</w:t>
      </w:r>
      <w:r>
        <w:rPr>
          <w:lang w:eastAsia="zh-CN"/>
        </w:rPr>
        <w:tab/>
      </w:r>
      <w:r>
        <w:t>one</w:t>
      </w:r>
      <w:r>
        <w:rPr>
          <w:lang w:eastAsia="zh-CN"/>
        </w:rPr>
        <w:t xml:space="preserve"> &lt;s</w:t>
      </w:r>
      <w:r>
        <w:t>ecurity-credentials</w:t>
      </w:r>
      <w:r>
        <w:rPr>
          <w:lang w:eastAsia="zh-CN"/>
        </w:rPr>
        <w:t xml:space="preserve">&gt; </w:t>
      </w:r>
      <w:r>
        <w:t>element as specified in clause 7.2.6;</w:t>
      </w:r>
    </w:p>
    <w:p w14:paraId="3333AFC1" w14:textId="77777777" w:rsidR="00742831" w:rsidRDefault="00742831" w:rsidP="00742831">
      <w:pPr>
        <w:pStyle w:val="B1"/>
        <w:rPr>
          <w:lang w:eastAsia="zh-CN"/>
        </w:rPr>
      </w:pPr>
      <w:r>
        <w:rPr>
          <w:lang w:eastAsia="zh-CN"/>
        </w:rPr>
        <w:t>c)</w:t>
      </w:r>
      <w:r>
        <w:rPr>
          <w:lang w:eastAsia="zh-CN"/>
        </w:rPr>
        <w:tab/>
      </w:r>
      <w:r>
        <w:t>one</w:t>
      </w:r>
      <w:r>
        <w:rPr>
          <w:lang w:eastAsia="zh-CN"/>
        </w:rPr>
        <w:t xml:space="preserve"> &lt;port-number&gt; element</w:t>
      </w:r>
      <w:r>
        <w:t xml:space="preserve"> as specified in clause 7.2.7</w:t>
      </w:r>
      <w:r>
        <w:rPr>
          <w:lang w:eastAsia="zh-CN"/>
        </w:rPr>
        <w:t>;</w:t>
      </w:r>
    </w:p>
    <w:p w14:paraId="60EA441F" w14:textId="77777777" w:rsidR="00742831" w:rsidRDefault="00742831" w:rsidP="00742831">
      <w:pPr>
        <w:pStyle w:val="B1"/>
        <w:rPr>
          <w:rFonts w:cs="Arial"/>
        </w:rPr>
      </w:pPr>
      <w:r>
        <w:rPr>
          <w:lang w:eastAsia="zh-CN"/>
        </w:rPr>
        <w:t>d)</w:t>
      </w:r>
      <w:r>
        <w:rPr>
          <w:lang w:eastAsia="zh-CN"/>
        </w:rPr>
        <w:tab/>
      </w:r>
      <w:r>
        <w:t>zero or one</w:t>
      </w:r>
      <w:r>
        <w:rPr>
          <w:lang w:eastAsia="zh-CN"/>
        </w:rPr>
        <w:t xml:space="preserve"> &lt;</w:t>
      </w:r>
      <w:r>
        <w:t>mac-address</w:t>
      </w:r>
      <w:r>
        <w:rPr>
          <w:lang w:eastAsia="zh-CN"/>
        </w:rPr>
        <w:t>&gt;</w:t>
      </w:r>
      <w:r>
        <w:t xml:space="preserve"> element as specified in clause 7.2.2</w:t>
      </w:r>
      <w:r>
        <w:rPr>
          <w:rFonts w:cs="Arial"/>
        </w:rPr>
        <w:t>;</w:t>
      </w:r>
    </w:p>
    <w:p w14:paraId="16443E45" w14:textId="77777777" w:rsidR="00742831" w:rsidRDefault="00742831" w:rsidP="00742831">
      <w:pPr>
        <w:pStyle w:val="B1"/>
        <w:rPr>
          <w:rFonts w:cs="Arial"/>
        </w:rPr>
      </w:pPr>
      <w:r>
        <w:rPr>
          <w:lang w:eastAsia="zh-CN"/>
        </w:rPr>
        <w:t>e)</w:t>
      </w:r>
      <w:r>
        <w:rPr>
          <w:lang w:eastAsia="zh-CN"/>
        </w:rPr>
        <w:tab/>
      </w:r>
      <w:r>
        <w:t>zero or one</w:t>
      </w:r>
      <w:r>
        <w:rPr>
          <w:lang w:eastAsia="zh-CN"/>
        </w:rPr>
        <w:t xml:space="preserve"> &lt;</w:t>
      </w:r>
      <w:r>
        <w:rPr>
          <w:lang w:val="en-US"/>
        </w:rPr>
        <w:t>vendor-name</w:t>
      </w:r>
      <w:r>
        <w:rPr>
          <w:lang w:eastAsia="zh-CN"/>
        </w:rPr>
        <w:t xml:space="preserve">&gt; </w:t>
      </w:r>
      <w:r>
        <w:t>element as specified in clause 7.2.8</w:t>
      </w:r>
      <w:r>
        <w:rPr>
          <w:rFonts w:cs="Arial"/>
        </w:rPr>
        <w:t>;</w:t>
      </w:r>
    </w:p>
    <w:p w14:paraId="53158AD9" w14:textId="77777777" w:rsidR="00742831" w:rsidRDefault="00742831" w:rsidP="00742831">
      <w:pPr>
        <w:pStyle w:val="B1"/>
      </w:pPr>
      <w:r>
        <w:rPr>
          <w:lang w:eastAsia="zh-CN"/>
        </w:rPr>
        <w:t>f)</w:t>
      </w:r>
      <w:r>
        <w:rPr>
          <w:lang w:eastAsia="zh-CN"/>
        </w:rPr>
        <w:tab/>
      </w:r>
      <w:r>
        <w:t>zero or one</w:t>
      </w:r>
      <w:r>
        <w:rPr>
          <w:lang w:eastAsia="zh-CN"/>
        </w:rPr>
        <w:t xml:space="preserve"> &lt;</w:t>
      </w:r>
      <w:r>
        <w:t>device-description</w:t>
      </w:r>
      <w:r>
        <w:rPr>
          <w:lang w:eastAsia="zh-CN"/>
        </w:rPr>
        <w:t xml:space="preserve">&gt; </w:t>
      </w:r>
      <w:r>
        <w:t>element as specified in clause 7.2.9;</w:t>
      </w:r>
    </w:p>
    <w:p w14:paraId="7C7C7FFE" w14:textId="77777777" w:rsidR="00742831" w:rsidRDefault="00742831" w:rsidP="00742831">
      <w:pPr>
        <w:pStyle w:val="B1"/>
      </w:pPr>
      <w:r>
        <w:rPr>
          <w:lang w:eastAsia="zh-CN"/>
        </w:rPr>
        <w:t>g)</w:t>
      </w:r>
      <w:r>
        <w:rPr>
          <w:lang w:eastAsia="zh-CN"/>
        </w:rPr>
        <w:tab/>
      </w:r>
      <w:r>
        <w:t>zero or one</w:t>
      </w:r>
      <w:r>
        <w:rPr>
          <w:lang w:eastAsia="zh-CN"/>
        </w:rPr>
        <w:t xml:space="preserve"> &lt;</w:t>
      </w:r>
      <w:r>
        <w:t>pine-address</w:t>
      </w:r>
      <w:r>
        <w:rPr>
          <w:lang w:eastAsia="zh-CN"/>
        </w:rPr>
        <w:t xml:space="preserve">&gt; </w:t>
      </w:r>
      <w:r>
        <w:t>element as specified in clause 7.2.10;</w:t>
      </w:r>
    </w:p>
    <w:p w14:paraId="4F473952" w14:textId="77777777" w:rsidR="00742831" w:rsidRDefault="00742831" w:rsidP="00742831">
      <w:pPr>
        <w:pStyle w:val="B1"/>
        <w:rPr>
          <w:rFonts w:cs="Arial"/>
        </w:rPr>
      </w:pPr>
      <w:r>
        <w:t>h)</w:t>
      </w:r>
      <w:r>
        <w:tab/>
        <w:t>zero or one</w:t>
      </w:r>
      <w:r>
        <w:rPr>
          <w:lang w:eastAsia="zh-CN"/>
        </w:rPr>
        <w:t xml:space="preserve"> &lt;</w:t>
      </w:r>
      <w:r>
        <w:t>pine-capabilities</w:t>
      </w:r>
      <w:r>
        <w:rPr>
          <w:lang w:eastAsia="zh-CN"/>
        </w:rPr>
        <w:t xml:space="preserve">&gt; </w:t>
      </w:r>
      <w:r>
        <w:t>element as specified in clause 7.2.11</w:t>
      </w:r>
      <w:r>
        <w:rPr>
          <w:rFonts w:cs="Arial"/>
        </w:rPr>
        <w:t>;</w:t>
      </w:r>
    </w:p>
    <w:p w14:paraId="7A6ED6FA" w14:textId="77777777" w:rsidR="00742831" w:rsidRPr="001234E3" w:rsidRDefault="00742831" w:rsidP="0008465F">
      <w:pPr>
        <w:pStyle w:val="B1"/>
      </w:pPr>
      <w:r>
        <w:t>i)</w:t>
      </w:r>
      <w:r>
        <w:tab/>
        <w:t>zero or one &lt;maximum-number-of-pines&gt; element as specified in clause 7.2.12</w:t>
      </w:r>
      <w:r>
        <w:rPr>
          <w:rFonts w:cs="Arial"/>
        </w:rPr>
        <w:t>;</w:t>
      </w:r>
    </w:p>
    <w:p w14:paraId="093A2D02" w14:textId="77777777" w:rsidR="0008465F" w:rsidRDefault="0008465F" w:rsidP="0008465F">
      <w:pPr>
        <w:pStyle w:val="B1"/>
      </w:pPr>
      <w:r>
        <w:t>j)</w:t>
      </w:r>
      <w:r>
        <w:tab/>
        <w:t>zero or one &lt;anyExt&gt; element containing elements defined in future releases;</w:t>
      </w:r>
    </w:p>
    <w:p w14:paraId="17DD66B1" w14:textId="77777777" w:rsidR="0008465F" w:rsidRDefault="0008465F" w:rsidP="0008465F">
      <w:pPr>
        <w:pStyle w:val="B1"/>
      </w:pPr>
      <w:r>
        <w:t>k)</w:t>
      </w:r>
      <w:r>
        <w:tab/>
        <w:t>zero, one or more elements from other namespaces defined in future releases; and</w:t>
      </w:r>
    </w:p>
    <w:p w14:paraId="23B95A49" w14:textId="77777777" w:rsidR="0008465F" w:rsidRDefault="0008465F" w:rsidP="0008465F">
      <w:pPr>
        <w:pStyle w:val="B1"/>
      </w:pPr>
      <w:r>
        <w:t>l)</w:t>
      </w:r>
      <w:r>
        <w:tab/>
        <w:t>zero, one or more attributes defined in future releases.</w:t>
      </w:r>
    </w:p>
    <w:p w14:paraId="18C96F06" w14:textId="77777777" w:rsidR="0008465F" w:rsidRDefault="0008465F" w:rsidP="0008465F">
      <w:pPr>
        <w:pStyle w:val="Heading4"/>
      </w:pPr>
      <w:bookmarkStart w:id="590" w:name="_CR6_2_5_6"/>
      <w:bookmarkStart w:id="591" w:name="_Toc172038266"/>
      <w:bookmarkEnd w:id="590"/>
      <w:r>
        <w:t>6.2.5.6</w:t>
      </w:r>
      <w:r>
        <w:tab/>
        <w:t>Semantics of &lt;pine-registration-accept&gt;</w:t>
      </w:r>
      <w:bookmarkEnd w:id="591"/>
    </w:p>
    <w:p w14:paraId="02B4FE1E" w14:textId="77777777" w:rsidR="0008465F" w:rsidRDefault="0008465F" w:rsidP="0008465F">
      <w:r>
        <w:t>The &lt;pine-registration-accept&gt; element contains:</w:t>
      </w:r>
    </w:p>
    <w:p w14:paraId="74857C91" w14:textId="77777777" w:rsidR="0008465F" w:rsidRDefault="0008465F" w:rsidP="0008465F">
      <w:pPr>
        <w:pStyle w:val="B1"/>
      </w:pPr>
      <w:r>
        <w:t>a)</w:t>
      </w:r>
      <w:r>
        <w:tab/>
        <w:t>one &lt;pin-client-id&gt; element as specified in clause 7.2.1;</w:t>
      </w:r>
    </w:p>
    <w:p w14:paraId="4008C54F" w14:textId="77777777" w:rsidR="0008465F" w:rsidRDefault="0008465F" w:rsidP="0008465F">
      <w:pPr>
        <w:pStyle w:val="B1"/>
        <w:rPr>
          <w:lang w:eastAsia="zh-CN"/>
        </w:rPr>
      </w:pPr>
      <w:r>
        <w:rPr>
          <w:lang w:eastAsia="zh-CN"/>
        </w:rPr>
        <w:t>b)</w:t>
      </w:r>
      <w:r>
        <w:rPr>
          <w:lang w:eastAsia="zh-CN"/>
        </w:rPr>
        <w:tab/>
      </w:r>
      <w:r>
        <w:t>zero or one</w:t>
      </w:r>
      <w:r>
        <w:rPr>
          <w:lang w:eastAsia="zh-CN"/>
        </w:rPr>
        <w:t xml:space="preserve"> &lt;role-of-pemc&gt; element</w:t>
      </w:r>
      <w:r>
        <w:t xml:space="preserve"> as specified in clause 7.2.23</w:t>
      </w:r>
      <w:r>
        <w:rPr>
          <w:lang w:eastAsia="zh-CN"/>
        </w:rPr>
        <w:t xml:space="preserve">; </w:t>
      </w:r>
    </w:p>
    <w:p w14:paraId="2B863135" w14:textId="77777777" w:rsidR="0008465F" w:rsidRDefault="0008465F" w:rsidP="0008465F">
      <w:pPr>
        <w:pStyle w:val="B1"/>
      </w:pPr>
      <w:r>
        <w:t>c)</w:t>
      </w:r>
      <w:r>
        <w:tab/>
        <w:t>zero or one &lt;role-of-pegc&gt; element as specified in clause 7.2.24;</w:t>
      </w:r>
    </w:p>
    <w:p w14:paraId="561A78FF" w14:textId="77777777" w:rsidR="00742831" w:rsidRDefault="00742831" w:rsidP="00742831">
      <w:pPr>
        <w:pStyle w:val="B1"/>
      </w:pPr>
      <w:r>
        <w:t>d)</w:t>
      </w:r>
      <w:r>
        <w:tab/>
        <w:t>zero or one &lt;accepted-registration-info&gt; element;</w:t>
      </w:r>
    </w:p>
    <w:p w14:paraId="50A0B80F" w14:textId="77777777" w:rsidR="00742831" w:rsidRDefault="00742831" w:rsidP="00742831">
      <w:pPr>
        <w:pStyle w:val="B1"/>
      </w:pPr>
      <w:r>
        <w:t>e)</w:t>
      </w:r>
      <w:r>
        <w:tab/>
        <w:t>zero or one &lt;rejected-registration-info&gt; element;</w:t>
      </w:r>
    </w:p>
    <w:p w14:paraId="40C20718" w14:textId="77777777" w:rsidR="00742831" w:rsidRDefault="00742831" w:rsidP="00742831">
      <w:pPr>
        <w:pStyle w:val="B1"/>
      </w:pPr>
      <w:r>
        <w:t>f)</w:t>
      </w:r>
      <w:r>
        <w:tab/>
        <w:t>zero or one &lt;anyExt&gt; element containing elements defined in future releases;</w:t>
      </w:r>
    </w:p>
    <w:p w14:paraId="6E96EFEB" w14:textId="77777777" w:rsidR="00742831" w:rsidRDefault="00742831" w:rsidP="00742831">
      <w:pPr>
        <w:pStyle w:val="B1"/>
      </w:pPr>
      <w:r>
        <w:t>g)</w:t>
      </w:r>
      <w:r>
        <w:tab/>
        <w:t>zero, one or more elements from other namespaces defined in future releases; and</w:t>
      </w:r>
    </w:p>
    <w:p w14:paraId="2F7F0029" w14:textId="77777777" w:rsidR="00742831" w:rsidRDefault="00742831" w:rsidP="00742831">
      <w:pPr>
        <w:pStyle w:val="B1"/>
      </w:pPr>
      <w:r>
        <w:t>h)</w:t>
      </w:r>
      <w:r>
        <w:tab/>
        <w:t>zero, one or more attributes defined in future releases.</w:t>
      </w:r>
    </w:p>
    <w:p w14:paraId="3635ED0D" w14:textId="77777777" w:rsidR="00742831" w:rsidRDefault="00742831" w:rsidP="00742831">
      <w:r>
        <w:t>The &lt;accepted-registration-info&gt; element:</w:t>
      </w:r>
    </w:p>
    <w:p w14:paraId="4DD3E27D" w14:textId="77777777" w:rsidR="00742831" w:rsidRDefault="00742831" w:rsidP="00742831">
      <w:pPr>
        <w:pStyle w:val="B1"/>
      </w:pPr>
      <w:r>
        <w:t>a)</w:t>
      </w:r>
      <w:r>
        <w:tab/>
        <w:t>one &lt;</w:t>
      </w:r>
      <w:r>
        <w:rPr>
          <w:lang w:val="en-US"/>
        </w:rPr>
        <w:t>ue-id</w:t>
      </w:r>
      <w:r>
        <w:t>&gt; element as specified in clause 7.2.1;</w:t>
      </w:r>
    </w:p>
    <w:p w14:paraId="54A4BC49" w14:textId="77777777" w:rsidR="00742831" w:rsidRDefault="00742831" w:rsidP="00742831">
      <w:pPr>
        <w:pStyle w:val="B1"/>
      </w:pPr>
      <w:r>
        <w:t>b)</w:t>
      </w:r>
      <w:r>
        <w:tab/>
        <w:t>one &lt;pin-client-id&gt; element as specified in clause 7.2.25;</w:t>
      </w:r>
    </w:p>
    <w:p w14:paraId="4ED8256B" w14:textId="77777777" w:rsidR="00742831" w:rsidRDefault="00742831" w:rsidP="00742831">
      <w:pPr>
        <w:pStyle w:val="B1"/>
        <w:rPr>
          <w:lang w:eastAsia="zh-CN"/>
        </w:rPr>
      </w:pPr>
      <w:r>
        <w:rPr>
          <w:lang w:eastAsia="zh-CN"/>
        </w:rPr>
        <w:t>c)</w:t>
      </w:r>
      <w:r>
        <w:rPr>
          <w:lang w:eastAsia="zh-CN"/>
        </w:rPr>
        <w:tab/>
      </w:r>
      <w:r>
        <w:t>zero or one</w:t>
      </w:r>
      <w:r>
        <w:rPr>
          <w:lang w:eastAsia="zh-CN"/>
        </w:rPr>
        <w:t xml:space="preserve"> &lt;role-of-pemc&gt; element</w:t>
      </w:r>
      <w:r>
        <w:t xml:space="preserve"> as specified in clause 7.2.23</w:t>
      </w:r>
      <w:r>
        <w:rPr>
          <w:lang w:eastAsia="zh-CN"/>
        </w:rPr>
        <w:t xml:space="preserve">; </w:t>
      </w:r>
    </w:p>
    <w:p w14:paraId="55205F19" w14:textId="77777777" w:rsidR="00742831" w:rsidRDefault="00742831" w:rsidP="00742831">
      <w:pPr>
        <w:pStyle w:val="B1"/>
      </w:pPr>
      <w:r>
        <w:t>d)</w:t>
      </w:r>
      <w:r>
        <w:tab/>
        <w:t>zero or one &lt;role-of-pegc&gt; element as specified in clause 7.2.24;</w:t>
      </w:r>
    </w:p>
    <w:p w14:paraId="55ED2B21" w14:textId="77777777" w:rsidR="00742831" w:rsidRDefault="00742831" w:rsidP="00742831">
      <w:pPr>
        <w:pStyle w:val="B1"/>
      </w:pPr>
      <w:r>
        <w:t>e)</w:t>
      </w:r>
      <w:r>
        <w:tab/>
        <w:t>zero or one &lt;anyExt&gt; element containing elements defined in future releases;</w:t>
      </w:r>
    </w:p>
    <w:p w14:paraId="069C8428" w14:textId="77777777" w:rsidR="00742831" w:rsidRDefault="00742831" w:rsidP="00742831">
      <w:pPr>
        <w:pStyle w:val="B1"/>
      </w:pPr>
      <w:r>
        <w:t>f)</w:t>
      </w:r>
      <w:r>
        <w:tab/>
        <w:t>zero, one or more elements from other namespaces defined in future releases; and</w:t>
      </w:r>
    </w:p>
    <w:p w14:paraId="3D86ACFA" w14:textId="77777777" w:rsidR="00742831" w:rsidRDefault="00742831" w:rsidP="00742831">
      <w:pPr>
        <w:pStyle w:val="B1"/>
      </w:pPr>
      <w:r>
        <w:t>g)</w:t>
      </w:r>
      <w:r>
        <w:tab/>
        <w:t>zero, one or more attributes defined in future releases.</w:t>
      </w:r>
    </w:p>
    <w:p w14:paraId="72A6C05E" w14:textId="77777777" w:rsidR="00742831" w:rsidRDefault="00742831" w:rsidP="00742831">
      <w:r>
        <w:lastRenderedPageBreak/>
        <w:t>The &lt;rejected-registration-info&gt; element:</w:t>
      </w:r>
    </w:p>
    <w:p w14:paraId="022ED648" w14:textId="77777777" w:rsidR="00742831" w:rsidRDefault="00742831" w:rsidP="00742831">
      <w:pPr>
        <w:pStyle w:val="B1"/>
      </w:pPr>
      <w:r>
        <w:t>a)</w:t>
      </w:r>
      <w:r>
        <w:tab/>
        <w:t>one &lt;</w:t>
      </w:r>
      <w:r>
        <w:rPr>
          <w:lang w:val="en-US"/>
        </w:rPr>
        <w:t>ue-id</w:t>
      </w:r>
      <w:r>
        <w:t>&gt; element as specified in clause 7.2.1;</w:t>
      </w:r>
    </w:p>
    <w:p w14:paraId="59DF2CA5" w14:textId="77777777" w:rsidR="00742831" w:rsidRDefault="00742831" w:rsidP="0008465F">
      <w:pPr>
        <w:pStyle w:val="B1"/>
      </w:pPr>
      <w:r>
        <w:t>b)</w:t>
      </w:r>
      <w:r>
        <w:tab/>
        <w:t>one &lt;cause&gt; element as specified in clause 7.2.5;</w:t>
      </w:r>
    </w:p>
    <w:p w14:paraId="61C0A164" w14:textId="77777777" w:rsidR="0008465F" w:rsidRDefault="00742831" w:rsidP="0008465F">
      <w:pPr>
        <w:pStyle w:val="B1"/>
      </w:pPr>
      <w:r>
        <w:t>c</w:t>
      </w:r>
      <w:r w:rsidR="0008465F">
        <w:t>)</w:t>
      </w:r>
      <w:r w:rsidR="0008465F">
        <w:tab/>
        <w:t>zero or one &lt;anyExt&gt; element containing elements defined in future releases;</w:t>
      </w:r>
    </w:p>
    <w:p w14:paraId="35FC55F1" w14:textId="77777777" w:rsidR="0008465F" w:rsidRDefault="00742831" w:rsidP="0008465F">
      <w:pPr>
        <w:pStyle w:val="B1"/>
      </w:pPr>
      <w:r>
        <w:t>d</w:t>
      </w:r>
      <w:r w:rsidR="0008465F">
        <w:t>)</w:t>
      </w:r>
      <w:r w:rsidR="0008465F">
        <w:tab/>
        <w:t>zero, one or more elements from other namespaces defined in future releases; and</w:t>
      </w:r>
    </w:p>
    <w:p w14:paraId="2C79C582" w14:textId="77777777" w:rsidR="0008465F" w:rsidRDefault="00742831" w:rsidP="0008465F">
      <w:pPr>
        <w:pStyle w:val="B1"/>
      </w:pPr>
      <w:r>
        <w:t>e</w:t>
      </w:r>
      <w:r w:rsidR="0008465F">
        <w:t>)</w:t>
      </w:r>
      <w:r w:rsidR="0008465F">
        <w:tab/>
        <w:t>zero, one or more attributes defined in future releases.</w:t>
      </w:r>
    </w:p>
    <w:p w14:paraId="569AE697" w14:textId="77777777" w:rsidR="0008465F" w:rsidRDefault="0008465F" w:rsidP="0008465F">
      <w:pPr>
        <w:pStyle w:val="Heading4"/>
      </w:pPr>
      <w:bookmarkStart w:id="592" w:name="_CR6_2_5_7"/>
      <w:bookmarkStart w:id="593" w:name="_Toc172038267"/>
      <w:bookmarkEnd w:id="592"/>
      <w:r>
        <w:t>6.2.5.7</w:t>
      </w:r>
      <w:r>
        <w:tab/>
        <w:t>Semantics of &lt;pine-registration-reject&gt;</w:t>
      </w:r>
      <w:bookmarkEnd w:id="593"/>
    </w:p>
    <w:p w14:paraId="0F8D0AF2" w14:textId="77777777" w:rsidR="0008465F" w:rsidRDefault="0008465F" w:rsidP="0008465F">
      <w:r>
        <w:t>The &lt;pine-registration-reject&gt; element contains:</w:t>
      </w:r>
    </w:p>
    <w:p w14:paraId="30E9A275" w14:textId="77777777" w:rsidR="0008465F" w:rsidRDefault="0008465F" w:rsidP="0008465F">
      <w:pPr>
        <w:pStyle w:val="B1"/>
      </w:pPr>
      <w:r>
        <w:t>a)</w:t>
      </w:r>
      <w:r>
        <w:tab/>
        <w:t>one &lt;cause&gt; element as specified in clause 7.2.5;</w:t>
      </w:r>
    </w:p>
    <w:p w14:paraId="0E0A335B" w14:textId="77777777" w:rsidR="0008465F" w:rsidRDefault="0008465F" w:rsidP="0008465F">
      <w:pPr>
        <w:pStyle w:val="B1"/>
      </w:pPr>
      <w:r>
        <w:t>b)</w:t>
      </w:r>
      <w:r>
        <w:tab/>
        <w:t>zero or one &lt;anyExt&gt; element containing elements defined in future releases;</w:t>
      </w:r>
    </w:p>
    <w:p w14:paraId="3860DD29" w14:textId="77777777" w:rsidR="0008465F" w:rsidRDefault="0008465F" w:rsidP="0008465F">
      <w:pPr>
        <w:pStyle w:val="B1"/>
      </w:pPr>
      <w:r>
        <w:t>c)</w:t>
      </w:r>
      <w:r>
        <w:tab/>
        <w:t>zero, one or more elements from other namespaces defined in future releases; and</w:t>
      </w:r>
    </w:p>
    <w:p w14:paraId="77114316" w14:textId="77777777" w:rsidR="0008465F" w:rsidRDefault="0008465F" w:rsidP="0008465F">
      <w:pPr>
        <w:pStyle w:val="B1"/>
      </w:pPr>
      <w:r>
        <w:t>d)</w:t>
      </w:r>
      <w:r>
        <w:tab/>
        <w:t>zero, one or more attributes defined in future releases.</w:t>
      </w:r>
    </w:p>
    <w:p w14:paraId="6C4790FC" w14:textId="77777777" w:rsidR="0008465F" w:rsidRDefault="0008465F" w:rsidP="0008465F">
      <w:pPr>
        <w:pStyle w:val="Heading4"/>
      </w:pPr>
      <w:bookmarkStart w:id="594" w:name="_CR6_2_5_8"/>
      <w:bookmarkStart w:id="595" w:name="_Toc172038268"/>
      <w:bookmarkEnd w:id="594"/>
      <w:r>
        <w:t>6.2.5.8</w:t>
      </w:r>
      <w:r>
        <w:tab/>
        <w:t>Semantics of &lt;pine-deregistration-request&gt;</w:t>
      </w:r>
      <w:bookmarkEnd w:id="595"/>
    </w:p>
    <w:p w14:paraId="10920644" w14:textId="77777777" w:rsidR="0008465F" w:rsidRDefault="0008465F" w:rsidP="0008465F">
      <w:r>
        <w:t>The &lt;pine-deregistration-request&gt; element contains:</w:t>
      </w:r>
    </w:p>
    <w:p w14:paraId="4D0715C6" w14:textId="77777777" w:rsidR="0008465F" w:rsidRDefault="0008465F" w:rsidP="0008465F">
      <w:pPr>
        <w:pStyle w:val="B1"/>
      </w:pPr>
      <w:r>
        <w:t>a)</w:t>
      </w:r>
      <w:r>
        <w:tab/>
        <w:t>one &lt;</w:t>
      </w:r>
      <w:r>
        <w:rPr>
          <w:lang w:val="en-US"/>
        </w:rPr>
        <w:t>ue-id</w:t>
      </w:r>
      <w:r>
        <w:t>&gt; element as specified in clause 7.2.1;</w:t>
      </w:r>
    </w:p>
    <w:p w14:paraId="23DB3A2D" w14:textId="77777777" w:rsidR="0008465F" w:rsidRDefault="0008465F" w:rsidP="0008465F">
      <w:pPr>
        <w:pStyle w:val="B1"/>
      </w:pPr>
      <w:r>
        <w:rPr>
          <w:lang w:eastAsia="zh-CN"/>
        </w:rPr>
        <w:t>b)</w:t>
      </w:r>
      <w:r>
        <w:rPr>
          <w:lang w:eastAsia="zh-CN"/>
        </w:rPr>
        <w:tab/>
      </w:r>
      <w:r>
        <w:t xml:space="preserve">one </w:t>
      </w:r>
      <w:r>
        <w:rPr>
          <w:lang w:eastAsia="zh-CN"/>
        </w:rPr>
        <w:t>&lt;s</w:t>
      </w:r>
      <w:r>
        <w:t>ecurity-credentials</w:t>
      </w:r>
      <w:r>
        <w:rPr>
          <w:lang w:eastAsia="zh-CN"/>
        </w:rPr>
        <w:t xml:space="preserve">&gt; </w:t>
      </w:r>
      <w:r>
        <w:t>element as specified in clause 7.2.6;</w:t>
      </w:r>
    </w:p>
    <w:p w14:paraId="2C53A3BF" w14:textId="77777777" w:rsidR="0008465F" w:rsidRDefault="0008465F" w:rsidP="0008465F">
      <w:pPr>
        <w:pStyle w:val="B1"/>
        <w:rPr>
          <w:rFonts w:cs="Arial"/>
        </w:rPr>
      </w:pPr>
      <w:r>
        <w:rPr>
          <w:lang w:eastAsia="zh-CN"/>
        </w:rPr>
        <w:t>c)</w:t>
      </w:r>
      <w:r>
        <w:rPr>
          <w:lang w:eastAsia="zh-CN"/>
        </w:rPr>
        <w:tab/>
      </w:r>
      <w:r>
        <w:t xml:space="preserve">zero or one </w:t>
      </w:r>
      <w:r>
        <w:rPr>
          <w:lang w:eastAsia="zh-CN"/>
        </w:rPr>
        <w:t>&lt;</w:t>
      </w:r>
      <w:r>
        <w:t>mac-address</w:t>
      </w:r>
      <w:r>
        <w:rPr>
          <w:lang w:eastAsia="zh-CN"/>
        </w:rPr>
        <w:t>&gt;</w:t>
      </w:r>
      <w:r>
        <w:t xml:space="preserve"> element as specified in clause 7.2.2</w:t>
      </w:r>
      <w:r>
        <w:rPr>
          <w:rFonts w:cs="Arial"/>
        </w:rPr>
        <w:t>;</w:t>
      </w:r>
    </w:p>
    <w:p w14:paraId="1FBD903C" w14:textId="77777777" w:rsidR="0008465F" w:rsidRDefault="0008465F" w:rsidP="0008465F">
      <w:pPr>
        <w:pStyle w:val="B1"/>
        <w:rPr>
          <w:rFonts w:cs="Arial"/>
        </w:rPr>
      </w:pPr>
      <w:r>
        <w:rPr>
          <w:lang w:eastAsia="zh-CN"/>
        </w:rPr>
        <w:t>d)</w:t>
      </w:r>
      <w:r>
        <w:rPr>
          <w:lang w:eastAsia="zh-CN"/>
        </w:rPr>
        <w:tab/>
      </w:r>
      <w:r>
        <w:t xml:space="preserve">zero or one </w:t>
      </w:r>
      <w:r>
        <w:rPr>
          <w:lang w:eastAsia="zh-CN"/>
        </w:rPr>
        <w:t>&lt;</w:t>
      </w:r>
      <w:r>
        <w:rPr>
          <w:lang w:val="en-US"/>
        </w:rPr>
        <w:t>vendor-name</w:t>
      </w:r>
      <w:r>
        <w:rPr>
          <w:lang w:eastAsia="zh-CN"/>
        </w:rPr>
        <w:t xml:space="preserve">&gt; </w:t>
      </w:r>
      <w:r>
        <w:t>element as specified in clause 7.2.8</w:t>
      </w:r>
      <w:r>
        <w:rPr>
          <w:rFonts w:cs="Arial"/>
        </w:rPr>
        <w:t>;</w:t>
      </w:r>
    </w:p>
    <w:p w14:paraId="465309F7" w14:textId="77777777" w:rsidR="0008465F" w:rsidRDefault="0008465F" w:rsidP="0008465F">
      <w:pPr>
        <w:pStyle w:val="B1"/>
      </w:pPr>
      <w:r>
        <w:rPr>
          <w:lang w:eastAsia="zh-CN"/>
        </w:rPr>
        <w:t>e)</w:t>
      </w:r>
      <w:r>
        <w:rPr>
          <w:lang w:eastAsia="zh-CN"/>
        </w:rPr>
        <w:tab/>
      </w:r>
      <w:r>
        <w:t xml:space="preserve">zero or one </w:t>
      </w:r>
      <w:r>
        <w:rPr>
          <w:lang w:eastAsia="zh-CN"/>
        </w:rPr>
        <w:t>&lt;</w:t>
      </w:r>
      <w:r>
        <w:t>device-description</w:t>
      </w:r>
      <w:r>
        <w:rPr>
          <w:lang w:eastAsia="zh-CN"/>
        </w:rPr>
        <w:t xml:space="preserve">&gt; </w:t>
      </w:r>
      <w:r>
        <w:t>element as specified in clause 7.2.9;</w:t>
      </w:r>
    </w:p>
    <w:p w14:paraId="7AB21D19" w14:textId="77777777" w:rsidR="0008465F" w:rsidRDefault="0008465F" w:rsidP="0008465F">
      <w:pPr>
        <w:pStyle w:val="B1"/>
      </w:pPr>
      <w:r>
        <w:rPr>
          <w:lang w:eastAsia="zh-CN"/>
        </w:rPr>
        <w:t>f)</w:t>
      </w:r>
      <w:r>
        <w:rPr>
          <w:lang w:eastAsia="zh-CN"/>
        </w:rPr>
        <w:tab/>
      </w:r>
      <w:r>
        <w:t xml:space="preserve">zero or one </w:t>
      </w:r>
      <w:r>
        <w:rPr>
          <w:lang w:eastAsia="zh-CN"/>
        </w:rPr>
        <w:t>&lt;</w:t>
      </w:r>
      <w:r>
        <w:t>ip-address</w:t>
      </w:r>
      <w:r>
        <w:rPr>
          <w:lang w:eastAsia="zh-CN"/>
        </w:rPr>
        <w:t xml:space="preserve">&gt; </w:t>
      </w:r>
      <w:r>
        <w:t>element as specified in clause 7.2.10;</w:t>
      </w:r>
    </w:p>
    <w:p w14:paraId="1E133627" w14:textId="77777777" w:rsidR="0008465F" w:rsidRDefault="0008465F" w:rsidP="0008465F">
      <w:pPr>
        <w:pStyle w:val="B1"/>
      </w:pPr>
      <w:r>
        <w:t>g)</w:t>
      </w:r>
      <w:r>
        <w:tab/>
        <w:t>zero or one &lt;anyExt&gt; element containing elements defined in future releases;</w:t>
      </w:r>
    </w:p>
    <w:p w14:paraId="62114990" w14:textId="77777777" w:rsidR="0008465F" w:rsidRDefault="0008465F" w:rsidP="0008465F">
      <w:pPr>
        <w:pStyle w:val="B1"/>
      </w:pPr>
      <w:r>
        <w:t>h)</w:t>
      </w:r>
      <w:r>
        <w:tab/>
        <w:t>zero, one or more elements from other namespaces defined in future releases; and</w:t>
      </w:r>
    </w:p>
    <w:p w14:paraId="4C3FF985" w14:textId="77777777" w:rsidR="0008465F" w:rsidRDefault="0008465F" w:rsidP="0008465F">
      <w:pPr>
        <w:pStyle w:val="B1"/>
      </w:pPr>
      <w:r>
        <w:t>i)</w:t>
      </w:r>
      <w:r>
        <w:tab/>
        <w:t>zero, one or more attributes defined in future releases.</w:t>
      </w:r>
    </w:p>
    <w:p w14:paraId="4D5445D9" w14:textId="77777777" w:rsidR="0008465F" w:rsidRDefault="0008465F" w:rsidP="0008465F">
      <w:pPr>
        <w:pStyle w:val="Heading4"/>
      </w:pPr>
      <w:bookmarkStart w:id="596" w:name="_CR6_2_5_9"/>
      <w:bookmarkStart w:id="597" w:name="_Toc172038269"/>
      <w:bookmarkEnd w:id="596"/>
      <w:r>
        <w:t>6.2.5.9</w:t>
      </w:r>
      <w:r>
        <w:tab/>
        <w:t>Semantics of &lt;pine-deregistration-reject&gt;</w:t>
      </w:r>
      <w:bookmarkEnd w:id="597"/>
    </w:p>
    <w:p w14:paraId="35086A34" w14:textId="77777777" w:rsidR="0008465F" w:rsidRDefault="0008465F" w:rsidP="0008465F">
      <w:r>
        <w:t>The &lt;pine-deregistration-reject&gt; element contains:</w:t>
      </w:r>
    </w:p>
    <w:p w14:paraId="1EDF1499" w14:textId="77777777" w:rsidR="0008465F" w:rsidRDefault="0008465F" w:rsidP="0008465F">
      <w:pPr>
        <w:pStyle w:val="B1"/>
      </w:pPr>
      <w:r>
        <w:t>a)</w:t>
      </w:r>
      <w:r>
        <w:tab/>
        <w:t>one &lt;cause&gt; element as specified in clause 7.2.5;</w:t>
      </w:r>
    </w:p>
    <w:p w14:paraId="6F2604E6" w14:textId="77777777" w:rsidR="0008465F" w:rsidRDefault="0008465F" w:rsidP="0008465F">
      <w:pPr>
        <w:pStyle w:val="B1"/>
      </w:pPr>
      <w:r>
        <w:t>b)</w:t>
      </w:r>
      <w:r>
        <w:tab/>
        <w:t>zero or one &lt;anyExt&gt; element containing elements defined in future releases;</w:t>
      </w:r>
    </w:p>
    <w:p w14:paraId="2096EB29" w14:textId="77777777" w:rsidR="0008465F" w:rsidRDefault="0008465F" w:rsidP="0008465F">
      <w:pPr>
        <w:pStyle w:val="B1"/>
      </w:pPr>
      <w:r>
        <w:t>c)</w:t>
      </w:r>
      <w:r>
        <w:tab/>
        <w:t>zero, one or more elements from other namespaces defined in future releases; and</w:t>
      </w:r>
    </w:p>
    <w:p w14:paraId="58C84442" w14:textId="77777777" w:rsidR="0008465F" w:rsidRDefault="0008465F" w:rsidP="0008465F">
      <w:pPr>
        <w:pStyle w:val="B1"/>
      </w:pPr>
      <w:r>
        <w:t>d)</w:t>
      </w:r>
      <w:r>
        <w:tab/>
        <w:t>zero, one or more attributes defined in future releases.</w:t>
      </w:r>
    </w:p>
    <w:p w14:paraId="15EF72F1" w14:textId="77777777" w:rsidR="0008465F" w:rsidRDefault="0008465F" w:rsidP="0008465F">
      <w:pPr>
        <w:pStyle w:val="Heading4"/>
      </w:pPr>
      <w:bookmarkStart w:id="598" w:name="_CR6_2_5_10"/>
      <w:bookmarkStart w:id="599" w:name="_Toc172038270"/>
      <w:bookmarkEnd w:id="598"/>
      <w:r>
        <w:t>6.2.5.10</w:t>
      </w:r>
      <w:r>
        <w:tab/>
        <w:t>Semantics of &lt;pine-</w:t>
      </w:r>
      <w:r>
        <w:rPr>
          <w:lang w:eastAsia="zh-CN"/>
        </w:rPr>
        <w:t>update</w:t>
      </w:r>
      <w:r>
        <w:t>-registration-request&gt;</w:t>
      </w:r>
      <w:bookmarkEnd w:id="599"/>
    </w:p>
    <w:p w14:paraId="1E194EA9" w14:textId="77777777" w:rsidR="0008465F" w:rsidRDefault="0008465F" w:rsidP="0008465F">
      <w:r>
        <w:t>The &lt;pine-</w:t>
      </w:r>
      <w:r>
        <w:rPr>
          <w:lang w:eastAsia="zh-CN"/>
        </w:rPr>
        <w:t>update</w:t>
      </w:r>
      <w:r>
        <w:t>-registration-request&gt; element contains:</w:t>
      </w:r>
    </w:p>
    <w:p w14:paraId="4BEB6B55" w14:textId="77777777" w:rsidR="0008465F" w:rsidRDefault="0008465F" w:rsidP="0008465F">
      <w:pPr>
        <w:pStyle w:val="B1"/>
      </w:pPr>
      <w:r>
        <w:t>a)</w:t>
      </w:r>
      <w:r>
        <w:tab/>
        <w:t>one &lt;</w:t>
      </w:r>
      <w:r>
        <w:rPr>
          <w:lang w:val="en-US"/>
        </w:rPr>
        <w:t>ue-id</w:t>
      </w:r>
      <w:r>
        <w:t>&gt; element as specified in clause 7.2.1;</w:t>
      </w:r>
    </w:p>
    <w:p w14:paraId="21816FBA" w14:textId="77777777" w:rsidR="0008465F" w:rsidRDefault="0008465F" w:rsidP="0008465F">
      <w:pPr>
        <w:pStyle w:val="B1"/>
      </w:pPr>
      <w:r>
        <w:rPr>
          <w:lang w:eastAsia="zh-CN"/>
        </w:rPr>
        <w:t>b)</w:t>
      </w:r>
      <w:r>
        <w:rPr>
          <w:lang w:eastAsia="zh-CN"/>
        </w:rPr>
        <w:tab/>
        <w:t>one&lt;s</w:t>
      </w:r>
      <w:r>
        <w:t>ecurity-credentials</w:t>
      </w:r>
      <w:r>
        <w:rPr>
          <w:lang w:eastAsia="zh-CN"/>
        </w:rPr>
        <w:t xml:space="preserve">&gt; </w:t>
      </w:r>
      <w:r>
        <w:t>element as specified in clause 7.2.6;</w:t>
      </w:r>
    </w:p>
    <w:p w14:paraId="7DA7EFDC" w14:textId="77777777" w:rsidR="0008465F" w:rsidRDefault="0008465F" w:rsidP="0008465F">
      <w:pPr>
        <w:pStyle w:val="B1"/>
        <w:rPr>
          <w:rFonts w:cs="Arial"/>
        </w:rPr>
      </w:pPr>
      <w:r>
        <w:rPr>
          <w:lang w:eastAsia="zh-CN"/>
        </w:rPr>
        <w:lastRenderedPageBreak/>
        <w:t>c)</w:t>
      </w:r>
      <w:r>
        <w:rPr>
          <w:lang w:eastAsia="zh-CN"/>
        </w:rPr>
        <w:tab/>
        <w:t>zero or one &lt;</w:t>
      </w:r>
      <w:r>
        <w:t>mac-address</w:t>
      </w:r>
      <w:r>
        <w:rPr>
          <w:lang w:eastAsia="zh-CN"/>
        </w:rPr>
        <w:t>&gt;</w:t>
      </w:r>
      <w:r>
        <w:t xml:space="preserve"> element as specified in clause 7.2.2</w:t>
      </w:r>
      <w:r>
        <w:rPr>
          <w:rFonts w:cs="Arial"/>
        </w:rPr>
        <w:t>;</w:t>
      </w:r>
    </w:p>
    <w:p w14:paraId="2EA9BB17" w14:textId="77777777" w:rsidR="0008465F" w:rsidRDefault="0008465F" w:rsidP="0008465F">
      <w:pPr>
        <w:pStyle w:val="B1"/>
        <w:rPr>
          <w:rFonts w:cs="Arial"/>
        </w:rPr>
      </w:pPr>
      <w:r>
        <w:rPr>
          <w:lang w:eastAsia="zh-CN"/>
        </w:rPr>
        <w:t>d)</w:t>
      </w:r>
      <w:r>
        <w:rPr>
          <w:lang w:eastAsia="zh-CN"/>
        </w:rPr>
        <w:tab/>
        <w:t>zero or one &lt;</w:t>
      </w:r>
      <w:r>
        <w:rPr>
          <w:lang w:val="en-US"/>
        </w:rPr>
        <w:t>vendor-name</w:t>
      </w:r>
      <w:r>
        <w:rPr>
          <w:lang w:eastAsia="zh-CN"/>
        </w:rPr>
        <w:t xml:space="preserve">&gt; </w:t>
      </w:r>
      <w:r>
        <w:t>element as specified in clause 7.2.8</w:t>
      </w:r>
      <w:r>
        <w:rPr>
          <w:rFonts w:cs="Arial"/>
        </w:rPr>
        <w:t>;</w:t>
      </w:r>
    </w:p>
    <w:p w14:paraId="407B380C" w14:textId="77777777" w:rsidR="0008465F" w:rsidRDefault="0008465F" w:rsidP="0008465F">
      <w:pPr>
        <w:pStyle w:val="B1"/>
      </w:pPr>
      <w:r>
        <w:rPr>
          <w:lang w:eastAsia="zh-CN"/>
        </w:rPr>
        <w:t>e)</w:t>
      </w:r>
      <w:r>
        <w:rPr>
          <w:lang w:eastAsia="zh-CN"/>
        </w:rPr>
        <w:tab/>
        <w:t>zero or one &lt;</w:t>
      </w:r>
      <w:r>
        <w:t>device-description</w:t>
      </w:r>
      <w:r>
        <w:rPr>
          <w:lang w:eastAsia="zh-CN"/>
        </w:rPr>
        <w:t xml:space="preserve">&gt; </w:t>
      </w:r>
      <w:r>
        <w:t>element as specified in clause 7.2.9;</w:t>
      </w:r>
    </w:p>
    <w:p w14:paraId="52220444" w14:textId="77777777" w:rsidR="0008465F" w:rsidRDefault="0008465F" w:rsidP="0008465F">
      <w:pPr>
        <w:pStyle w:val="B1"/>
      </w:pPr>
      <w:r>
        <w:rPr>
          <w:lang w:eastAsia="zh-CN"/>
        </w:rPr>
        <w:t>f)</w:t>
      </w:r>
      <w:r>
        <w:rPr>
          <w:lang w:eastAsia="zh-CN"/>
        </w:rPr>
        <w:tab/>
        <w:t>zero or one &lt;</w:t>
      </w:r>
      <w:r>
        <w:t>ip-address</w:t>
      </w:r>
      <w:r>
        <w:rPr>
          <w:lang w:eastAsia="zh-CN"/>
        </w:rPr>
        <w:t xml:space="preserve">&gt; </w:t>
      </w:r>
      <w:r>
        <w:t>element as specified in clause 7.2.10;</w:t>
      </w:r>
    </w:p>
    <w:p w14:paraId="7E0A91B8" w14:textId="77777777" w:rsidR="0008465F" w:rsidRDefault="0008465F" w:rsidP="0008465F">
      <w:pPr>
        <w:pStyle w:val="B1"/>
        <w:rPr>
          <w:lang w:eastAsia="zh-CN"/>
        </w:rPr>
      </w:pPr>
      <w:r>
        <w:t>g)</w:t>
      </w:r>
      <w:r>
        <w:tab/>
      </w:r>
      <w:r>
        <w:rPr>
          <w:lang w:eastAsia="zh-CN"/>
        </w:rPr>
        <w:t>zero or one &lt;port-number&gt; element</w:t>
      </w:r>
      <w:r>
        <w:t xml:space="preserve"> as specified in clause 7.2.7</w:t>
      </w:r>
      <w:r>
        <w:rPr>
          <w:lang w:eastAsia="zh-CN"/>
        </w:rPr>
        <w:t>;</w:t>
      </w:r>
    </w:p>
    <w:p w14:paraId="76854B0F" w14:textId="77777777" w:rsidR="0008465F" w:rsidRDefault="0008465F" w:rsidP="0008465F">
      <w:pPr>
        <w:pStyle w:val="B1"/>
        <w:rPr>
          <w:rFonts w:cs="Arial"/>
        </w:rPr>
      </w:pPr>
      <w:r>
        <w:rPr>
          <w:lang w:eastAsia="zh-CN"/>
        </w:rPr>
        <w:t>h)</w:t>
      </w:r>
      <w:r>
        <w:rPr>
          <w:lang w:eastAsia="zh-CN"/>
        </w:rPr>
        <w:tab/>
        <w:t>zero or one &lt;</w:t>
      </w:r>
      <w:r>
        <w:t>pine-capabilities</w:t>
      </w:r>
      <w:r>
        <w:rPr>
          <w:lang w:eastAsia="zh-CN"/>
        </w:rPr>
        <w:t>&gt;</w:t>
      </w:r>
      <w:r>
        <w:t xml:space="preserve"> element as specified in clause 7.2.11</w:t>
      </w:r>
      <w:r>
        <w:rPr>
          <w:rFonts w:cs="Arial"/>
        </w:rPr>
        <w:t>;</w:t>
      </w:r>
    </w:p>
    <w:p w14:paraId="729D6B2B" w14:textId="77777777" w:rsidR="0008465F" w:rsidRDefault="0008465F" w:rsidP="0008465F">
      <w:pPr>
        <w:pStyle w:val="B1"/>
      </w:pPr>
      <w:r>
        <w:rPr>
          <w:rFonts w:cs="Arial"/>
        </w:rPr>
        <w:t>i)</w:t>
      </w:r>
      <w:r>
        <w:rPr>
          <w:rFonts w:cs="Arial"/>
        </w:rPr>
        <w:tab/>
      </w:r>
      <w:r>
        <w:rPr>
          <w:lang w:eastAsia="zh-CN"/>
        </w:rPr>
        <w:t>zero or one</w:t>
      </w:r>
      <w:r>
        <w:t xml:space="preserve"> &lt;maximum-number-of-pines&gt; element as specified in clause 7.2.12;</w:t>
      </w:r>
    </w:p>
    <w:p w14:paraId="1C25400B" w14:textId="77777777" w:rsidR="00584333" w:rsidRDefault="00584333" w:rsidP="0008465F">
      <w:pPr>
        <w:pStyle w:val="B1"/>
      </w:pPr>
      <w:r>
        <w:rPr>
          <w:rFonts w:hint="eastAsia"/>
          <w:lang w:eastAsia="zh-CN"/>
        </w:rPr>
        <w:t>j</w:t>
      </w:r>
      <w:r>
        <w:rPr>
          <w:lang w:eastAsia="zh-CN"/>
        </w:rPr>
        <w:t>)</w:t>
      </w:r>
      <w:r>
        <w:rPr>
          <w:lang w:eastAsia="zh-CN"/>
        </w:rPr>
        <w:tab/>
      </w:r>
      <w:r>
        <w:t>zero or one</w:t>
      </w:r>
      <w:r>
        <w:rPr>
          <w:lang w:eastAsia="zh-CN"/>
        </w:rPr>
        <w:t xml:space="preserve"> &lt;</w:t>
      </w:r>
      <w:r>
        <w:t>pin-service-info</w:t>
      </w:r>
      <w:r>
        <w:rPr>
          <w:lang w:eastAsia="zh-CN"/>
        </w:rPr>
        <w:t xml:space="preserve">&gt; </w:t>
      </w:r>
      <w:r>
        <w:t>element</w:t>
      </w:r>
      <w:r w:rsidRPr="007D5C5B">
        <w:t xml:space="preserve"> </w:t>
      </w:r>
      <w:r>
        <w:t>as specified in clause 7.2.30;</w:t>
      </w:r>
    </w:p>
    <w:p w14:paraId="5C169D5E" w14:textId="77777777" w:rsidR="0008465F" w:rsidRDefault="00584333" w:rsidP="0008465F">
      <w:pPr>
        <w:pStyle w:val="B1"/>
      </w:pPr>
      <w:r>
        <w:t>k</w:t>
      </w:r>
      <w:r w:rsidR="0008465F">
        <w:t>)</w:t>
      </w:r>
      <w:r w:rsidR="0008465F">
        <w:tab/>
        <w:t>zero or one &lt;anyExt&gt; element containing elements defined in future releases;</w:t>
      </w:r>
    </w:p>
    <w:p w14:paraId="6AA001E7" w14:textId="77777777" w:rsidR="0008465F" w:rsidRDefault="00584333" w:rsidP="0008465F">
      <w:pPr>
        <w:pStyle w:val="B1"/>
      </w:pPr>
      <w:r>
        <w:t>l</w:t>
      </w:r>
      <w:r w:rsidR="0008465F">
        <w:t>)</w:t>
      </w:r>
      <w:r w:rsidR="0008465F">
        <w:tab/>
        <w:t>zero, one or more elements from other namespaces defined in future releases; and</w:t>
      </w:r>
    </w:p>
    <w:p w14:paraId="1775E432" w14:textId="77777777" w:rsidR="0008465F" w:rsidRDefault="00584333" w:rsidP="0008465F">
      <w:pPr>
        <w:pStyle w:val="B1"/>
      </w:pPr>
      <w:r>
        <w:t>m</w:t>
      </w:r>
      <w:r w:rsidR="0008465F">
        <w:t>)</w:t>
      </w:r>
      <w:r w:rsidR="0008465F">
        <w:tab/>
        <w:t>zero, one or more attributes defined in future releases.</w:t>
      </w:r>
    </w:p>
    <w:p w14:paraId="20C00D82" w14:textId="77777777" w:rsidR="0008465F" w:rsidRDefault="0008465F" w:rsidP="0008465F">
      <w:pPr>
        <w:pStyle w:val="Heading4"/>
      </w:pPr>
      <w:bookmarkStart w:id="600" w:name="_CR6_2_5_11"/>
      <w:bookmarkStart w:id="601" w:name="_Toc172038271"/>
      <w:bookmarkEnd w:id="600"/>
      <w:r>
        <w:t>6.2.5.11</w:t>
      </w:r>
      <w:r>
        <w:tab/>
        <w:t>Semantics of &lt;pine-</w:t>
      </w:r>
      <w:r>
        <w:rPr>
          <w:lang w:eastAsia="zh-CN"/>
        </w:rPr>
        <w:t>update</w:t>
      </w:r>
      <w:r>
        <w:t>-registration-reject&gt;</w:t>
      </w:r>
      <w:bookmarkEnd w:id="601"/>
    </w:p>
    <w:p w14:paraId="02D308AD" w14:textId="77777777" w:rsidR="0008465F" w:rsidRDefault="0008465F" w:rsidP="0008465F">
      <w:r>
        <w:t>The &lt;pine-update-registration-reject&gt; element contains:</w:t>
      </w:r>
    </w:p>
    <w:p w14:paraId="75007D28" w14:textId="77777777" w:rsidR="0008465F" w:rsidRDefault="0008465F" w:rsidP="0008465F">
      <w:pPr>
        <w:pStyle w:val="B1"/>
      </w:pPr>
      <w:r>
        <w:t>a)</w:t>
      </w:r>
      <w:r>
        <w:tab/>
        <w:t>one &lt;cause&gt; element as specified in clause 7.2.5;</w:t>
      </w:r>
    </w:p>
    <w:p w14:paraId="2ECE5D19" w14:textId="77777777" w:rsidR="0008465F" w:rsidRDefault="0008465F" w:rsidP="0008465F">
      <w:pPr>
        <w:pStyle w:val="B1"/>
      </w:pPr>
      <w:r>
        <w:t>b)</w:t>
      </w:r>
      <w:r>
        <w:tab/>
        <w:t>zero or one &lt;anyExt&gt; element containing elements defined in future releases;</w:t>
      </w:r>
    </w:p>
    <w:p w14:paraId="3DD65256" w14:textId="77777777" w:rsidR="0008465F" w:rsidRDefault="0008465F" w:rsidP="0008465F">
      <w:pPr>
        <w:pStyle w:val="B1"/>
      </w:pPr>
      <w:r>
        <w:t>c)</w:t>
      </w:r>
      <w:r>
        <w:tab/>
        <w:t>zero, one or more elements from other namespaces defined in future releases; and</w:t>
      </w:r>
    </w:p>
    <w:p w14:paraId="6221874E" w14:textId="77777777" w:rsidR="0008465F" w:rsidRDefault="0008465F" w:rsidP="0008465F">
      <w:pPr>
        <w:pStyle w:val="B1"/>
      </w:pPr>
      <w:r>
        <w:t>d)</w:t>
      </w:r>
      <w:r>
        <w:tab/>
        <w:t>zero, one or more attributes defined in future releases.</w:t>
      </w:r>
    </w:p>
    <w:p w14:paraId="3B50A1EA" w14:textId="77777777" w:rsidR="0008465F" w:rsidRDefault="0008465F" w:rsidP="0008465F">
      <w:pPr>
        <w:pStyle w:val="Heading4"/>
      </w:pPr>
      <w:bookmarkStart w:id="602" w:name="_CR6_2_5_12"/>
      <w:bookmarkStart w:id="603" w:name="_Toc172038272"/>
      <w:bookmarkEnd w:id="602"/>
      <w:r>
        <w:t>6.2.5.12</w:t>
      </w:r>
      <w:r>
        <w:tab/>
        <w:t>Semantics of &lt;pin-creation-request&gt;</w:t>
      </w:r>
      <w:bookmarkEnd w:id="603"/>
    </w:p>
    <w:p w14:paraId="1F605B09" w14:textId="77777777" w:rsidR="0008465F" w:rsidRDefault="0008465F" w:rsidP="0008465F">
      <w:r>
        <w:t>The &lt;pin-creation-request&gt; element contains:</w:t>
      </w:r>
    </w:p>
    <w:p w14:paraId="4E91379E" w14:textId="77777777" w:rsidR="0008465F" w:rsidRDefault="0008465F" w:rsidP="0008465F">
      <w:pPr>
        <w:pStyle w:val="B1"/>
      </w:pPr>
      <w:r>
        <w:t>a)</w:t>
      </w:r>
      <w:r>
        <w:tab/>
        <w:t>one &lt;ue-id&gt; element as specified in clause 7.2.1;</w:t>
      </w:r>
    </w:p>
    <w:p w14:paraId="340F8FF3" w14:textId="77777777" w:rsidR="0008465F" w:rsidRDefault="0008465F" w:rsidP="0008465F">
      <w:pPr>
        <w:pStyle w:val="B1"/>
      </w:pPr>
      <w:r>
        <w:rPr>
          <w:lang w:eastAsia="zh-CN"/>
        </w:rPr>
        <w:t>b)</w:t>
      </w:r>
      <w:r>
        <w:rPr>
          <w:lang w:eastAsia="zh-CN"/>
        </w:rPr>
        <w:tab/>
      </w:r>
      <w:r>
        <w:t>one</w:t>
      </w:r>
      <w:r>
        <w:rPr>
          <w:lang w:eastAsia="zh-CN"/>
        </w:rPr>
        <w:t xml:space="preserve"> &lt;s</w:t>
      </w:r>
      <w:r>
        <w:t>ecurity-credentials</w:t>
      </w:r>
      <w:r>
        <w:rPr>
          <w:lang w:eastAsia="zh-CN"/>
        </w:rPr>
        <w:t xml:space="preserve">&gt; </w:t>
      </w:r>
      <w:r>
        <w:t>element as specified in clause 7.2.6;</w:t>
      </w:r>
    </w:p>
    <w:p w14:paraId="5412382A" w14:textId="77777777" w:rsidR="00B71273" w:rsidRDefault="00B71273" w:rsidP="0008465F">
      <w:pPr>
        <w:pStyle w:val="B1"/>
      </w:pPr>
      <w:r>
        <w:rPr>
          <w:lang w:eastAsia="zh-CN"/>
        </w:rPr>
        <w:t>c)</w:t>
      </w:r>
      <w:r>
        <w:rPr>
          <w:lang w:eastAsia="zh-CN"/>
        </w:rPr>
        <w:tab/>
        <w:t>one &lt;pin-profile&gt; element as specified in clause</w:t>
      </w:r>
      <w:r>
        <w:t> 7.2.28;</w:t>
      </w:r>
    </w:p>
    <w:p w14:paraId="5A0189C2" w14:textId="77777777" w:rsidR="0008465F" w:rsidRDefault="00B71273" w:rsidP="0008465F">
      <w:pPr>
        <w:pStyle w:val="B1"/>
        <w:rPr>
          <w:lang w:eastAsia="zh-CN"/>
        </w:rPr>
      </w:pPr>
      <w:r>
        <w:rPr>
          <w:lang w:eastAsia="zh-CN"/>
        </w:rPr>
        <w:t>d</w:t>
      </w:r>
      <w:r w:rsidR="0008465F">
        <w:rPr>
          <w:lang w:eastAsia="zh-CN"/>
        </w:rPr>
        <w:t>)</w:t>
      </w:r>
      <w:r w:rsidR="0008465F">
        <w:rPr>
          <w:lang w:eastAsia="zh-CN"/>
        </w:rPr>
        <w:tab/>
      </w:r>
      <w:r w:rsidR="0008465F">
        <w:t>zero or one</w:t>
      </w:r>
      <w:r w:rsidR="0008465F">
        <w:rPr>
          <w:lang w:eastAsia="zh-CN"/>
        </w:rPr>
        <w:t xml:space="preserve"> &lt;</w:t>
      </w:r>
      <w:r w:rsidR="0008465F">
        <w:t>pin-</w:t>
      </w:r>
      <w:r w:rsidR="0008465F">
        <w:rPr>
          <w:lang w:eastAsia="zh-CN"/>
        </w:rPr>
        <w:t xml:space="preserve">client-profile&gt; </w:t>
      </w:r>
      <w:r w:rsidR="0008465F">
        <w:t>element as specified in clause 7.2.13</w:t>
      </w:r>
      <w:r w:rsidR="0008465F">
        <w:rPr>
          <w:lang w:eastAsia="zh-CN"/>
        </w:rPr>
        <w:t>;</w:t>
      </w:r>
    </w:p>
    <w:p w14:paraId="080EC3E7" w14:textId="77777777" w:rsidR="0008465F" w:rsidRDefault="00B71273" w:rsidP="0008465F">
      <w:pPr>
        <w:pStyle w:val="B1"/>
        <w:rPr>
          <w:rFonts w:cs="Arial"/>
        </w:rPr>
      </w:pPr>
      <w:r>
        <w:rPr>
          <w:lang w:eastAsia="zh-CN"/>
        </w:rPr>
        <w:t>e</w:t>
      </w:r>
      <w:r w:rsidR="0008465F">
        <w:rPr>
          <w:lang w:eastAsia="zh-CN"/>
        </w:rPr>
        <w:t>)</w:t>
      </w:r>
      <w:r w:rsidR="0008465F">
        <w:rPr>
          <w:lang w:eastAsia="zh-CN"/>
        </w:rPr>
        <w:tab/>
      </w:r>
      <w:r w:rsidR="0008465F">
        <w:t>zero or one</w:t>
      </w:r>
      <w:r w:rsidR="0008465F">
        <w:rPr>
          <w:lang w:eastAsia="zh-CN"/>
        </w:rPr>
        <w:t xml:space="preserve"> &lt;</w:t>
      </w:r>
      <w:r w:rsidR="0008465F">
        <w:t>ue-location</w:t>
      </w:r>
      <w:r w:rsidR="0008465F">
        <w:rPr>
          <w:lang w:eastAsia="zh-CN"/>
        </w:rPr>
        <w:t>&gt;</w:t>
      </w:r>
      <w:r w:rsidR="0008465F">
        <w:t xml:space="preserve"> element</w:t>
      </w:r>
      <w:r w:rsidR="0008465F">
        <w:rPr>
          <w:rFonts w:cs="Arial"/>
        </w:rPr>
        <w:t>;</w:t>
      </w:r>
    </w:p>
    <w:p w14:paraId="397E2207" w14:textId="77777777" w:rsidR="0008465F" w:rsidRDefault="00B71273" w:rsidP="0008465F">
      <w:pPr>
        <w:pStyle w:val="B1"/>
        <w:rPr>
          <w:rFonts w:cs="Arial"/>
        </w:rPr>
      </w:pPr>
      <w:r>
        <w:rPr>
          <w:lang w:eastAsia="zh-CN"/>
        </w:rPr>
        <w:t>f</w:t>
      </w:r>
      <w:r w:rsidR="0008465F">
        <w:rPr>
          <w:lang w:eastAsia="zh-CN"/>
        </w:rPr>
        <w:t>)</w:t>
      </w:r>
      <w:r w:rsidR="0008465F">
        <w:rPr>
          <w:lang w:eastAsia="zh-CN"/>
        </w:rPr>
        <w:tab/>
      </w:r>
      <w:r w:rsidR="0008465F">
        <w:t>zero or one</w:t>
      </w:r>
      <w:r w:rsidR="0008465F">
        <w:rPr>
          <w:lang w:eastAsia="zh-CN"/>
        </w:rPr>
        <w:t xml:space="preserve"> &lt;</w:t>
      </w:r>
      <w:r w:rsidR="0008465F">
        <w:rPr>
          <w:lang w:val="en-US"/>
        </w:rPr>
        <w:t>pine-list</w:t>
      </w:r>
      <w:r w:rsidR="0008465F">
        <w:rPr>
          <w:lang w:eastAsia="zh-CN"/>
        </w:rPr>
        <w:t xml:space="preserve">&gt; </w:t>
      </w:r>
      <w:r w:rsidR="0008465F">
        <w:t>element as specified in clause 7.2.14</w:t>
      </w:r>
      <w:r w:rsidR="0008465F">
        <w:rPr>
          <w:rFonts w:cs="Arial"/>
        </w:rPr>
        <w:t>;</w:t>
      </w:r>
    </w:p>
    <w:p w14:paraId="36EC275B" w14:textId="77777777" w:rsidR="0008465F" w:rsidRDefault="00B71273" w:rsidP="0008465F">
      <w:pPr>
        <w:pStyle w:val="B1"/>
      </w:pPr>
      <w:r>
        <w:rPr>
          <w:lang w:eastAsia="zh-CN"/>
        </w:rPr>
        <w:t>g</w:t>
      </w:r>
      <w:r w:rsidR="0008465F">
        <w:rPr>
          <w:lang w:eastAsia="zh-CN"/>
        </w:rPr>
        <w:t>)</w:t>
      </w:r>
      <w:r w:rsidR="0008465F">
        <w:rPr>
          <w:lang w:eastAsia="zh-CN"/>
        </w:rPr>
        <w:tab/>
      </w:r>
      <w:r w:rsidR="0008465F">
        <w:t>zero or one</w:t>
      </w:r>
      <w:r w:rsidR="0008465F">
        <w:rPr>
          <w:lang w:eastAsia="zh-CN"/>
        </w:rPr>
        <w:t xml:space="preserve"> &lt;</w:t>
      </w:r>
      <w:r w:rsidR="0008465F">
        <w:t>additional-pemc</w:t>
      </w:r>
      <w:r w:rsidR="0008465F">
        <w:rPr>
          <w:lang w:eastAsia="zh-CN"/>
        </w:rPr>
        <w:t xml:space="preserve">&gt; </w:t>
      </w:r>
      <w:r w:rsidR="0008465F">
        <w:t>element as specified in clause 7.2.15;</w:t>
      </w:r>
    </w:p>
    <w:p w14:paraId="1CAEAC79" w14:textId="77777777" w:rsidR="00584333" w:rsidRDefault="00B71273" w:rsidP="0008465F">
      <w:pPr>
        <w:pStyle w:val="B1"/>
      </w:pPr>
      <w:r>
        <w:rPr>
          <w:lang w:eastAsia="zh-CN"/>
        </w:rPr>
        <w:t>h</w:t>
      </w:r>
      <w:r w:rsidR="00584333">
        <w:rPr>
          <w:lang w:eastAsia="zh-CN"/>
        </w:rPr>
        <w:t>)</w:t>
      </w:r>
      <w:r w:rsidR="00584333">
        <w:rPr>
          <w:lang w:eastAsia="zh-CN"/>
        </w:rPr>
        <w:tab/>
      </w:r>
      <w:r w:rsidR="00584333">
        <w:t>zero or one</w:t>
      </w:r>
      <w:r w:rsidR="00584333">
        <w:rPr>
          <w:lang w:eastAsia="zh-CN"/>
        </w:rPr>
        <w:t xml:space="preserve"> &lt;</w:t>
      </w:r>
      <w:r w:rsidR="00584333">
        <w:t>pin-service-info</w:t>
      </w:r>
      <w:r w:rsidR="00584333">
        <w:rPr>
          <w:lang w:eastAsia="zh-CN"/>
        </w:rPr>
        <w:t xml:space="preserve">&gt; </w:t>
      </w:r>
      <w:r w:rsidR="00584333">
        <w:t>element</w:t>
      </w:r>
      <w:r w:rsidR="00584333" w:rsidRPr="007D5C5B">
        <w:t xml:space="preserve"> </w:t>
      </w:r>
      <w:r w:rsidR="00584333">
        <w:t>as specified in clause 7.2.30;</w:t>
      </w:r>
    </w:p>
    <w:p w14:paraId="741B4C56" w14:textId="77777777" w:rsidR="0008465F" w:rsidRDefault="00B71273" w:rsidP="0008465F">
      <w:pPr>
        <w:pStyle w:val="B1"/>
      </w:pPr>
      <w:r>
        <w:t>i</w:t>
      </w:r>
      <w:r w:rsidR="0008465F">
        <w:t>)</w:t>
      </w:r>
      <w:r w:rsidR="0008465F">
        <w:tab/>
        <w:t>zero or one &lt;anyExt&gt; element containing elements defined in future releases;</w:t>
      </w:r>
    </w:p>
    <w:p w14:paraId="564C69CA" w14:textId="77777777" w:rsidR="0008465F" w:rsidRDefault="00B71273" w:rsidP="0008465F">
      <w:pPr>
        <w:pStyle w:val="B1"/>
      </w:pPr>
      <w:r>
        <w:t>j</w:t>
      </w:r>
      <w:r w:rsidR="0008465F">
        <w:t>)</w:t>
      </w:r>
      <w:r w:rsidR="0008465F">
        <w:tab/>
        <w:t>zero, one or more elements from other namespaces defined in future releases; and</w:t>
      </w:r>
    </w:p>
    <w:p w14:paraId="4C834F9C" w14:textId="77777777" w:rsidR="0008465F" w:rsidRDefault="00B71273" w:rsidP="0008465F">
      <w:pPr>
        <w:pStyle w:val="B1"/>
      </w:pPr>
      <w:r>
        <w:t>k</w:t>
      </w:r>
      <w:r w:rsidR="0008465F">
        <w:t>)</w:t>
      </w:r>
      <w:r w:rsidR="0008465F">
        <w:tab/>
        <w:t>zero, one or more attributes defined in future releases.</w:t>
      </w:r>
    </w:p>
    <w:p w14:paraId="6491FCB8" w14:textId="77777777" w:rsidR="0008465F" w:rsidRDefault="0008465F" w:rsidP="0008465F">
      <w:pPr>
        <w:rPr>
          <w:lang w:eastAsia="en-GB"/>
        </w:rPr>
      </w:pPr>
      <w:r>
        <w:t>The &lt;ue-location&gt; element carries information about an NG-RAN cell where the UE was camping on or which the UE used in the 5GMM-CONNECTED mode. The &lt;</w:t>
      </w:r>
      <w:r>
        <w:rPr>
          <w:lang w:eastAsia="zh-CN"/>
        </w:rPr>
        <w:t>ue</w:t>
      </w:r>
      <w:r>
        <w:t>-location&gt; element contains:</w:t>
      </w:r>
    </w:p>
    <w:p w14:paraId="4F991202" w14:textId="77777777" w:rsidR="0008465F" w:rsidRDefault="0008465F" w:rsidP="0008465F">
      <w:pPr>
        <w:pStyle w:val="B1"/>
      </w:pPr>
      <w:r>
        <w:t>a)</w:t>
      </w:r>
      <w:r>
        <w:tab/>
        <w:t>a "NCGI" attribute containing the parameter defined in clause 7.2.3;</w:t>
      </w:r>
    </w:p>
    <w:p w14:paraId="3E54B789" w14:textId="77777777" w:rsidR="0008465F" w:rsidRDefault="0008465F" w:rsidP="0008465F">
      <w:pPr>
        <w:pStyle w:val="B1"/>
      </w:pPr>
      <w:r>
        <w:t>b)</w:t>
      </w:r>
      <w:r>
        <w:tab/>
        <w:t>zero or one &lt;anyExt&gt; element containing elements defined in future releases;</w:t>
      </w:r>
    </w:p>
    <w:p w14:paraId="5311D052" w14:textId="77777777" w:rsidR="0008465F" w:rsidRDefault="0008465F" w:rsidP="0008465F">
      <w:pPr>
        <w:pStyle w:val="B1"/>
      </w:pPr>
      <w:r>
        <w:lastRenderedPageBreak/>
        <w:t>c)</w:t>
      </w:r>
      <w:r>
        <w:tab/>
        <w:t>zero, one or more elements from other namespaces defined in future releases; and</w:t>
      </w:r>
    </w:p>
    <w:p w14:paraId="6D71B38D" w14:textId="77777777" w:rsidR="0008465F" w:rsidRDefault="0008465F" w:rsidP="0008465F">
      <w:pPr>
        <w:pStyle w:val="B1"/>
      </w:pPr>
      <w:r>
        <w:t>d)</w:t>
      </w:r>
      <w:r>
        <w:tab/>
        <w:t>zero, one or more attributes defined in future releases.</w:t>
      </w:r>
    </w:p>
    <w:p w14:paraId="3E02194A" w14:textId="77777777" w:rsidR="0008465F" w:rsidRDefault="0008465F" w:rsidP="0008465F">
      <w:pPr>
        <w:pStyle w:val="Heading4"/>
      </w:pPr>
      <w:bookmarkStart w:id="604" w:name="_CR6_2_5_13"/>
      <w:bookmarkStart w:id="605" w:name="_Toc172038273"/>
      <w:bookmarkEnd w:id="604"/>
      <w:r>
        <w:t>6.2.5.13</w:t>
      </w:r>
      <w:r>
        <w:tab/>
        <w:t>Semantics of &lt;pin-creation-accept&gt;</w:t>
      </w:r>
      <w:bookmarkEnd w:id="605"/>
    </w:p>
    <w:p w14:paraId="71910977" w14:textId="77777777" w:rsidR="0008465F" w:rsidRDefault="0008465F" w:rsidP="0008465F">
      <w:r>
        <w:t>The &lt;pin-creation-accept&gt; element contains:</w:t>
      </w:r>
    </w:p>
    <w:p w14:paraId="64251569" w14:textId="77777777" w:rsidR="0008465F" w:rsidRDefault="0008465F" w:rsidP="0008465F">
      <w:pPr>
        <w:pStyle w:val="B1"/>
      </w:pPr>
      <w:r>
        <w:t>a)</w:t>
      </w:r>
      <w:r>
        <w:tab/>
        <w:t>one &lt;pin-id&gt; element as specified in clause 7.2.16;</w:t>
      </w:r>
    </w:p>
    <w:p w14:paraId="7DB34EA8" w14:textId="77777777" w:rsidR="0008465F" w:rsidRDefault="0008465F" w:rsidP="0008465F">
      <w:pPr>
        <w:pStyle w:val="B1"/>
      </w:pPr>
      <w:r>
        <w:rPr>
          <w:lang w:eastAsia="zh-CN"/>
        </w:rPr>
        <w:t>b)</w:t>
      </w:r>
      <w:r>
        <w:rPr>
          <w:lang w:eastAsia="zh-CN"/>
        </w:rPr>
        <w:tab/>
      </w:r>
      <w:r>
        <w:t>one &lt;</w:t>
      </w:r>
      <w:r>
        <w:rPr>
          <w:lang w:eastAsia="zh-CN"/>
        </w:rPr>
        <w:t>valid-timer</w:t>
      </w:r>
      <w:r>
        <w:t>&gt; element as specified in clause 7.2.17;</w:t>
      </w:r>
    </w:p>
    <w:p w14:paraId="62DD8A5A" w14:textId="77777777" w:rsidR="0008465F" w:rsidRDefault="0008465F" w:rsidP="0008465F">
      <w:pPr>
        <w:pStyle w:val="B1"/>
        <w:rPr>
          <w:lang w:val="en-US"/>
        </w:rPr>
      </w:pPr>
      <w:r>
        <w:rPr>
          <w:lang w:eastAsia="zh-CN"/>
        </w:rPr>
        <w:t>c)</w:t>
      </w:r>
      <w:r>
        <w:rPr>
          <w:lang w:eastAsia="zh-CN"/>
        </w:rPr>
        <w:tab/>
      </w:r>
      <w:r>
        <w:t>one</w:t>
      </w:r>
      <w:r>
        <w:rPr>
          <w:rFonts w:cs="Arial"/>
          <w:lang w:eastAsia="zh-CN"/>
        </w:rPr>
        <w:t xml:space="preserve"> &lt;heartbeat-timer-list&gt; element</w:t>
      </w:r>
      <w:r>
        <w:rPr>
          <w:lang w:val="en-US"/>
        </w:rPr>
        <w:t>;</w:t>
      </w:r>
    </w:p>
    <w:p w14:paraId="68117A55" w14:textId="77777777" w:rsidR="0008465F" w:rsidRDefault="0008465F" w:rsidP="0008465F">
      <w:pPr>
        <w:pStyle w:val="B1"/>
        <w:rPr>
          <w:lang w:val="en-US"/>
        </w:rPr>
      </w:pPr>
      <w:r>
        <w:rPr>
          <w:lang w:val="en-US" w:eastAsia="zh-CN"/>
        </w:rPr>
        <w:t>d)</w:t>
      </w:r>
      <w:r>
        <w:rPr>
          <w:lang w:val="en-US" w:eastAsia="zh-CN"/>
        </w:rPr>
        <w:tab/>
      </w:r>
      <w:r>
        <w:t xml:space="preserve">one </w:t>
      </w:r>
      <w:r>
        <w:rPr>
          <w:lang w:eastAsia="zh-CN"/>
        </w:rPr>
        <w:t>&lt;</w:t>
      </w:r>
      <w:r>
        <w:rPr>
          <w:lang w:val="en-US"/>
        </w:rPr>
        <w:t>pegc-id</w:t>
      </w:r>
      <w:r>
        <w:rPr>
          <w:lang w:eastAsia="zh-CN"/>
        </w:rPr>
        <w:t xml:space="preserve">&gt; </w:t>
      </w:r>
      <w:r>
        <w:t>element as specified in clause 7.2.19</w:t>
      </w:r>
      <w:r>
        <w:rPr>
          <w:lang w:val="en-US"/>
        </w:rPr>
        <w:t>;</w:t>
      </w:r>
    </w:p>
    <w:p w14:paraId="018EEE57" w14:textId="77777777" w:rsidR="0008465F" w:rsidRDefault="0008465F" w:rsidP="0008465F">
      <w:pPr>
        <w:pStyle w:val="B1"/>
        <w:rPr>
          <w:lang w:val="en-US" w:eastAsia="zh-CN"/>
        </w:rPr>
      </w:pPr>
      <w:r>
        <w:rPr>
          <w:lang w:val="en-US" w:eastAsia="zh-CN"/>
        </w:rPr>
        <w:t>e)</w:t>
      </w:r>
      <w:r>
        <w:rPr>
          <w:lang w:val="en-US" w:eastAsia="zh-CN"/>
        </w:rPr>
        <w:tab/>
        <w:t>zero or one &lt;</w:t>
      </w:r>
      <w:r>
        <w:rPr>
          <w:lang w:val="en-US"/>
        </w:rPr>
        <w:t>pegc-address</w:t>
      </w:r>
      <w:r>
        <w:rPr>
          <w:lang w:val="en-US" w:eastAsia="zh-CN"/>
        </w:rPr>
        <w:t>&gt;</w:t>
      </w:r>
      <w:r>
        <w:rPr>
          <w:lang w:val="en-US"/>
        </w:rPr>
        <w:t xml:space="preserve"> </w:t>
      </w:r>
      <w:r>
        <w:t>element as specified in clause 7.2.20</w:t>
      </w:r>
      <w:r>
        <w:rPr>
          <w:rFonts w:cs="Arial"/>
        </w:rPr>
        <w:t>;</w:t>
      </w:r>
    </w:p>
    <w:p w14:paraId="635A42D0" w14:textId="77777777" w:rsidR="0008465F" w:rsidRDefault="0008465F" w:rsidP="0008465F">
      <w:pPr>
        <w:pStyle w:val="B1"/>
        <w:rPr>
          <w:rFonts w:cs="Arial"/>
        </w:rPr>
      </w:pPr>
      <w:r>
        <w:rPr>
          <w:lang w:eastAsia="zh-CN"/>
        </w:rPr>
        <w:t>f)</w:t>
      </w:r>
      <w:r>
        <w:rPr>
          <w:lang w:eastAsia="zh-CN"/>
        </w:rPr>
        <w:tab/>
      </w:r>
      <w:r>
        <w:t>zero or one</w:t>
      </w:r>
      <w:r>
        <w:rPr>
          <w:lang w:eastAsia="zh-CN"/>
        </w:rPr>
        <w:t xml:space="preserve"> &lt;access-control-info&gt; </w:t>
      </w:r>
      <w:r>
        <w:t>element as specified in clause 7.2.21</w:t>
      </w:r>
      <w:r>
        <w:rPr>
          <w:rFonts w:cs="Arial"/>
        </w:rPr>
        <w:t>;</w:t>
      </w:r>
    </w:p>
    <w:p w14:paraId="18C22325" w14:textId="77777777" w:rsidR="0008465F" w:rsidRDefault="0008465F" w:rsidP="0008465F">
      <w:pPr>
        <w:pStyle w:val="B1"/>
      </w:pPr>
      <w:r>
        <w:rPr>
          <w:rFonts w:cs="Arial"/>
          <w:lang w:eastAsia="zh-CN"/>
        </w:rPr>
        <w:t>g)</w:t>
      </w:r>
      <w:r>
        <w:rPr>
          <w:rFonts w:cs="Arial"/>
          <w:lang w:eastAsia="zh-CN"/>
        </w:rPr>
        <w:tab/>
      </w:r>
      <w:r>
        <w:t>zero or one</w:t>
      </w:r>
      <w:r>
        <w:rPr>
          <w:lang w:eastAsia="zh-CN"/>
        </w:rPr>
        <w:t xml:space="preserve"> &lt;</w:t>
      </w:r>
      <w:r>
        <w:rPr>
          <w:lang w:val="en-US"/>
        </w:rPr>
        <w:t>pine-list</w:t>
      </w:r>
      <w:r>
        <w:rPr>
          <w:lang w:eastAsia="zh-CN"/>
        </w:rPr>
        <w:t xml:space="preserve">&gt; </w:t>
      </w:r>
      <w:r>
        <w:t>element as specified in clause 7.2.14;</w:t>
      </w:r>
    </w:p>
    <w:p w14:paraId="6ACB11DD" w14:textId="77777777" w:rsidR="00B71273" w:rsidRDefault="00B71273" w:rsidP="0008465F">
      <w:pPr>
        <w:pStyle w:val="B1"/>
        <w:rPr>
          <w:rFonts w:cs="Arial"/>
          <w:lang w:eastAsia="zh-CN"/>
        </w:rPr>
      </w:pPr>
      <w:r>
        <w:rPr>
          <w:lang w:eastAsia="zh-CN"/>
        </w:rPr>
        <w:t>h)</w:t>
      </w:r>
      <w:r>
        <w:rPr>
          <w:lang w:eastAsia="zh-CN"/>
        </w:rPr>
        <w:tab/>
        <w:t>zero or one &lt;pin-profile&gt; element as specified in clause</w:t>
      </w:r>
      <w:r>
        <w:t> 7.2.28;</w:t>
      </w:r>
    </w:p>
    <w:p w14:paraId="0B7939CF" w14:textId="77777777" w:rsidR="0008465F" w:rsidRDefault="00B71273" w:rsidP="0008465F">
      <w:pPr>
        <w:pStyle w:val="B1"/>
      </w:pPr>
      <w:r>
        <w:t>i</w:t>
      </w:r>
      <w:r w:rsidR="0008465F">
        <w:t>)</w:t>
      </w:r>
      <w:r w:rsidR="0008465F">
        <w:tab/>
        <w:t>zero or one &lt;anyExt&gt; element containing elements defined in future releases;</w:t>
      </w:r>
    </w:p>
    <w:p w14:paraId="44AB6AAE" w14:textId="77777777" w:rsidR="0008465F" w:rsidRDefault="00B71273" w:rsidP="0008465F">
      <w:pPr>
        <w:pStyle w:val="B1"/>
      </w:pPr>
      <w:r>
        <w:t>j</w:t>
      </w:r>
      <w:r w:rsidR="0008465F">
        <w:t>)</w:t>
      </w:r>
      <w:r w:rsidR="0008465F">
        <w:tab/>
        <w:t>zero, one or more elements from other namespaces defined in future releases; and</w:t>
      </w:r>
    </w:p>
    <w:p w14:paraId="7F285CB0" w14:textId="77777777" w:rsidR="0008465F" w:rsidRDefault="00B71273" w:rsidP="0008465F">
      <w:pPr>
        <w:pStyle w:val="B1"/>
      </w:pPr>
      <w:r>
        <w:t>k</w:t>
      </w:r>
      <w:r w:rsidR="0008465F">
        <w:t>)</w:t>
      </w:r>
      <w:r w:rsidR="0008465F">
        <w:tab/>
        <w:t>zero, one or more attributes defined in future releases.</w:t>
      </w:r>
    </w:p>
    <w:p w14:paraId="4A78D714" w14:textId="77777777" w:rsidR="0008465F" w:rsidRDefault="0008465F" w:rsidP="0008465F">
      <w:r>
        <w:t xml:space="preserve">The </w:t>
      </w:r>
      <w:r>
        <w:rPr>
          <w:rFonts w:cs="Arial"/>
          <w:lang w:eastAsia="zh-CN"/>
        </w:rPr>
        <w:t>&lt;heartbeat-timer-list&gt;</w:t>
      </w:r>
      <w:r>
        <w:t xml:space="preserve"> element contains:</w:t>
      </w:r>
    </w:p>
    <w:p w14:paraId="18DFFFF2" w14:textId="77777777" w:rsidR="0008465F" w:rsidRDefault="0008465F" w:rsidP="0008465F">
      <w:pPr>
        <w:pStyle w:val="B1"/>
      </w:pPr>
      <w:r>
        <w:t>a)</w:t>
      </w:r>
      <w:r>
        <w:tab/>
        <w:t>one &lt;pemc-heartbeat-timer&gt; element as specified in clause 7.2.18;</w:t>
      </w:r>
    </w:p>
    <w:p w14:paraId="646AAD0C" w14:textId="77777777" w:rsidR="0008465F" w:rsidRDefault="0008465F" w:rsidP="0008465F">
      <w:pPr>
        <w:pStyle w:val="B1"/>
      </w:pPr>
      <w:r>
        <w:t>b)</w:t>
      </w:r>
      <w:r>
        <w:tab/>
        <w:t>one &lt;pegc-heartbeat-timer&gt; element as specified in clause 7.2.18; and</w:t>
      </w:r>
    </w:p>
    <w:p w14:paraId="6B7D7FCC" w14:textId="77777777" w:rsidR="0008465F" w:rsidRDefault="0008465F" w:rsidP="0008465F">
      <w:pPr>
        <w:pStyle w:val="B1"/>
      </w:pPr>
      <w:r>
        <w:t>c)</w:t>
      </w:r>
      <w:r>
        <w:tab/>
        <w:t>one &lt;pine-heartbeat-timer&gt; element as specified in clause 7.2.18.</w:t>
      </w:r>
    </w:p>
    <w:p w14:paraId="489C982A" w14:textId="77777777" w:rsidR="0008465F" w:rsidRDefault="0008465F" w:rsidP="0008465F">
      <w:pPr>
        <w:pStyle w:val="Heading4"/>
      </w:pPr>
      <w:bookmarkStart w:id="606" w:name="_CR6_2_5_14"/>
      <w:bookmarkStart w:id="607" w:name="_Toc172038274"/>
      <w:bookmarkEnd w:id="606"/>
      <w:r>
        <w:t>6.2.5.14</w:t>
      </w:r>
      <w:r>
        <w:tab/>
        <w:t>Semantics of &lt;pin-creation-reject&gt;</w:t>
      </w:r>
      <w:bookmarkEnd w:id="607"/>
    </w:p>
    <w:p w14:paraId="3A866231" w14:textId="77777777" w:rsidR="0008465F" w:rsidRDefault="0008465F" w:rsidP="0008465F">
      <w:r>
        <w:t>The &lt;pin-creation-reject&gt; element contains:</w:t>
      </w:r>
    </w:p>
    <w:p w14:paraId="5071D0F6" w14:textId="77777777" w:rsidR="0008465F" w:rsidRDefault="0008465F" w:rsidP="0008465F">
      <w:pPr>
        <w:pStyle w:val="B1"/>
      </w:pPr>
      <w:r>
        <w:t>a)</w:t>
      </w:r>
      <w:r>
        <w:tab/>
        <w:t>one &lt;cause&gt; element as specified in clause 7.2.5;</w:t>
      </w:r>
    </w:p>
    <w:p w14:paraId="396A3B12" w14:textId="77777777" w:rsidR="0008465F" w:rsidRDefault="0008465F" w:rsidP="0008465F">
      <w:pPr>
        <w:pStyle w:val="B1"/>
      </w:pPr>
      <w:r>
        <w:t>b)</w:t>
      </w:r>
      <w:r>
        <w:tab/>
        <w:t>zero or one &lt;anyExt&gt; element containing elements defined in future releases;</w:t>
      </w:r>
    </w:p>
    <w:p w14:paraId="3B68E2E1" w14:textId="77777777" w:rsidR="0008465F" w:rsidRDefault="0008465F" w:rsidP="0008465F">
      <w:pPr>
        <w:pStyle w:val="B1"/>
      </w:pPr>
      <w:r>
        <w:t>c)</w:t>
      </w:r>
      <w:r>
        <w:tab/>
        <w:t>zero, one or more elements from other namespaces defined in future releases; and</w:t>
      </w:r>
    </w:p>
    <w:p w14:paraId="41D49433" w14:textId="77777777" w:rsidR="0008465F" w:rsidRDefault="0008465F" w:rsidP="0008465F">
      <w:pPr>
        <w:pStyle w:val="B1"/>
      </w:pPr>
      <w:r>
        <w:t>d)</w:t>
      </w:r>
      <w:r>
        <w:tab/>
        <w:t>zero, one or more attributes defined in future releases.</w:t>
      </w:r>
    </w:p>
    <w:p w14:paraId="134646CA" w14:textId="77777777" w:rsidR="0008465F" w:rsidRDefault="0008465F" w:rsidP="0008465F">
      <w:pPr>
        <w:pStyle w:val="Heading4"/>
      </w:pPr>
      <w:bookmarkStart w:id="608" w:name="_CR6_2_5_15"/>
      <w:bookmarkStart w:id="609" w:name="_Toc172038275"/>
      <w:bookmarkEnd w:id="608"/>
      <w:r>
        <w:t>6.2.5.15</w:t>
      </w:r>
      <w:r>
        <w:tab/>
        <w:t>Semantics of &lt;pin-creation-notification-request&gt;</w:t>
      </w:r>
      <w:bookmarkEnd w:id="609"/>
    </w:p>
    <w:p w14:paraId="0A167A32" w14:textId="77777777" w:rsidR="0008465F" w:rsidRDefault="0008465F" w:rsidP="0008465F">
      <w:r>
        <w:t>The &lt;pin-creation-notification-request&gt; element contains:</w:t>
      </w:r>
    </w:p>
    <w:p w14:paraId="1B5A763B" w14:textId="77777777" w:rsidR="0008465F" w:rsidRDefault="0008465F" w:rsidP="0008465F">
      <w:pPr>
        <w:pStyle w:val="B1"/>
      </w:pPr>
      <w:r>
        <w:t>a)</w:t>
      </w:r>
      <w:r>
        <w:tab/>
        <w:t>one &lt;pin-id&gt; element as specified in clause 7.2.16;</w:t>
      </w:r>
    </w:p>
    <w:p w14:paraId="78767365" w14:textId="77777777" w:rsidR="0008465F" w:rsidRDefault="0008465F" w:rsidP="0008465F">
      <w:pPr>
        <w:pStyle w:val="B1"/>
        <w:rPr>
          <w:lang w:eastAsia="zh-CN"/>
        </w:rPr>
      </w:pPr>
      <w:r>
        <w:rPr>
          <w:lang w:eastAsia="zh-CN"/>
        </w:rPr>
        <w:t>b)</w:t>
      </w:r>
      <w:r>
        <w:rPr>
          <w:lang w:eastAsia="zh-CN"/>
        </w:rPr>
        <w:tab/>
      </w:r>
      <w:r>
        <w:rPr>
          <w:rFonts w:cs="Arial"/>
          <w:lang w:eastAsia="zh-CN"/>
        </w:rPr>
        <w:t>one &lt;heartbeat-timer&gt; element</w:t>
      </w:r>
      <w:r>
        <w:t xml:space="preserve"> as specified in clause 7.2.18</w:t>
      </w:r>
      <w:r>
        <w:rPr>
          <w:rFonts w:cs="Arial"/>
        </w:rPr>
        <w:t>;</w:t>
      </w:r>
    </w:p>
    <w:p w14:paraId="7335F235" w14:textId="77777777" w:rsidR="0008465F" w:rsidRDefault="0008465F" w:rsidP="0008465F">
      <w:pPr>
        <w:pStyle w:val="B1"/>
      </w:pPr>
      <w:r>
        <w:rPr>
          <w:lang w:eastAsia="zh-CN"/>
        </w:rPr>
        <w:t>c)</w:t>
      </w:r>
      <w:r>
        <w:rPr>
          <w:lang w:eastAsia="zh-CN"/>
        </w:rPr>
        <w:tab/>
      </w:r>
      <w:r>
        <w:t>one &lt;pin-member-indication&gt; element as specified in clause 7.2.22;</w:t>
      </w:r>
    </w:p>
    <w:p w14:paraId="7799D9A8" w14:textId="77777777" w:rsidR="0008465F" w:rsidRDefault="0008465F" w:rsidP="0008465F">
      <w:pPr>
        <w:pStyle w:val="B1"/>
        <w:rPr>
          <w:rFonts w:cs="Arial"/>
        </w:rPr>
      </w:pPr>
      <w:r>
        <w:rPr>
          <w:lang w:eastAsia="zh-CN"/>
        </w:rPr>
        <w:t>d)</w:t>
      </w:r>
      <w:r>
        <w:rPr>
          <w:lang w:eastAsia="zh-CN"/>
        </w:rPr>
        <w:tab/>
      </w:r>
      <w:r>
        <w:t xml:space="preserve">zero or one </w:t>
      </w:r>
      <w:r>
        <w:rPr>
          <w:lang w:val="en-US" w:eastAsia="zh-CN"/>
        </w:rPr>
        <w:t>&lt;</w:t>
      </w:r>
      <w:r>
        <w:rPr>
          <w:lang w:val="en-US"/>
        </w:rPr>
        <w:t>pegc-address</w:t>
      </w:r>
      <w:r>
        <w:rPr>
          <w:lang w:val="en-US" w:eastAsia="zh-CN"/>
        </w:rPr>
        <w:t>&gt;</w:t>
      </w:r>
      <w:r>
        <w:rPr>
          <w:lang w:val="en-US"/>
        </w:rPr>
        <w:t xml:space="preserve"> </w:t>
      </w:r>
      <w:r>
        <w:t>element as specified in clause 7.2.20</w:t>
      </w:r>
      <w:r>
        <w:rPr>
          <w:rFonts w:cs="Arial"/>
        </w:rPr>
        <w:t>;</w:t>
      </w:r>
    </w:p>
    <w:p w14:paraId="643FEC5A" w14:textId="77777777" w:rsidR="0008465F" w:rsidRDefault="0008465F" w:rsidP="0008465F">
      <w:pPr>
        <w:pStyle w:val="B1"/>
        <w:rPr>
          <w:lang w:val="en-US"/>
        </w:rPr>
      </w:pPr>
      <w:r>
        <w:rPr>
          <w:lang w:eastAsia="zh-CN"/>
        </w:rPr>
        <w:t>e)</w:t>
      </w:r>
      <w:r>
        <w:rPr>
          <w:lang w:eastAsia="zh-CN"/>
        </w:rPr>
        <w:tab/>
      </w:r>
      <w:r>
        <w:t>zero or one</w:t>
      </w:r>
      <w:r>
        <w:rPr>
          <w:lang w:eastAsia="zh-CN"/>
        </w:rPr>
        <w:t xml:space="preserve"> &lt;</w:t>
      </w:r>
      <w:r>
        <w:rPr>
          <w:lang w:val="en-US"/>
        </w:rPr>
        <w:t>pegc-id</w:t>
      </w:r>
      <w:r>
        <w:rPr>
          <w:lang w:eastAsia="zh-CN"/>
        </w:rPr>
        <w:t xml:space="preserve">&gt; </w:t>
      </w:r>
      <w:r>
        <w:t>element as specified in clause 7.2.19</w:t>
      </w:r>
      <w:r>
        <w:rPr>
          <w:lang w:val="en-US"/>
        </w:rPr>
        <w:t>;</w:t>
      </w:r>
    </w:p>
    <w:p w14:paraId="035B2F50" w14:textId="77777777" w:rsidR="0008465F" w:rsidRDefault="0008465F" w:rsidP="0008465F">
      <w:pPr>
        <w:pStyle w:val="B1"/>
        <w:rPr>
          <w:rFonts w:cs="Arial"/>
          <w:lang w:eastAsia="zh-CN"/>
        </w:rPr>
      </w:pPr>
      <w:r>
        <w:rPr>
          <w:rFonts w:cs="Arial"/>
          <w:lang w:eastAsia="zh-CN"/>
        </w:rPr>
        <w:t>f</w:t>
      </w:r>
      <w:r>
        <w:rPr>
          <w:rFonts w:cs="Arial"/>
        </w:rPr>
        <w:t>)</w:t>
      </w:r>
      <w:r>
        <w:rPr>
          <w:rFonts w:cs="Arial"/>
        </w:rPr>
        <w:tab/>
      </w:r>
      <w:r>
        <w:t xml:space="preserve">zero or one </w:t>
      </w:r>
      <w:r>
        <w:rPr>
          <w:lang w:eastAsia="zh-CN"/>
        </w:rPr>
        <w:t xml:space="preserve">&lt;access-control-info&gt; </w:t>
      </w:r>
      <w:r>
        <w:t>element as specified in clause 7.2.21</w:t>
      </w:r>
      <w:r>
        <w:rPr>
          <w:rFonts w:cs="Arial"/>
          <w:lang w:eastAsia="zh-CN"/>
        </w:rPr>
        <w:t>;</w:t>
      </w:r>
    </w:p>
    <w:p w14:paraId="5C32B1C7" w14:textId="77777777" w:rsidR="00B71273" w:rsidRDefault="00B71273" w:rsidP="0008465F">
      <w:pPr>
        <w:pStyle w:val="B1"/>
        <w:rPr>
          <w:rFonts w:cs="Arial"/>
        </w:rPr>
      </w:pPr>
      <w:r>
        <w:rPr>
          <w:rFonts w:cs="Arial"/>
          <w:lang w:eastAsia="zh-CN"/>
        </w:rPr>
        <w:t>g)</w:t>
      </w:r>
      <w:r>
        <w:rPr>
          <w:rFonts w:cs="Arial"/>
          <w:lang w:eastAsia="zh-CN"/>
        </w:rPr>
        <w:tab/>
        <w:t xml:space="preserve">zero or </w:t>
      </w:r>
      <w:r>
        <w:rPr>
          <w:lang w:eastAsia="zh-CN"/>
        </w:rPr>
        <w:t>one &lt;pin-profile&gt; element as specified in clause</w:t>
      </w:r>
      <w:r>
        <w:t> 7.2.28;</w:t>
      </w:r>
    </w:p>
    <w:p w14:paraId="1FDB1575" w14:textId="77777777" w:rsidR="0008465F" w:rsidRDefault="00B71273" w:rsidP="0008465F">
      <w:pPr>
        <w:pStyle w:val="B1"/>
      </w:pPr>
      <w:r>
        <w:lastRenderedPageBreak/>
        <w:t>h</w:t>
      </w:r>
      <w:r w:rsidR="0008465F">
        <w:t>)</w:t>
      </w:r>
      <w:r w:rsidR="0008465F">
        <w:tab/>
        <w:t>zero or one &lt;anyExt&gt; element containing elements defined in future releases;</w:t>
      </w:r>
    </w:p>
    <w:p w14:paraId="32D2EE24" w14:textId="77777777" w:rsidR="0008465F" w:rsidRDefault="00B71273" w:rsidP="0008465F">
      <w:pPr>
        <w:pStyle w:val="B1"/>
      </w:pPr>
      <w:r>
        <w:t>i</w:t>
      </w:r>
      <w:r w:rsidR="0008465F">
        <w:t>)</w:t>
      </w:r>
      <w:r w:rsidR="0008465F">
        <w:tab/>
        <w:t>zero, one or more elements from other namespaces defined in future releases; and</w:t>
      </w:r>
    </w:p>
    <w:p w14:paraId="61069D3D" w14:textId="77777777" w:rsidR="0008465F" w:rsidRDefault="00B71273" w:rsidP="0008465F">
      <w:pPr>
        <w:pStyle w:val="B1"/>
      </w:pPr>
      <w:r>
        <w:t>j</w:t>
      </w:r>
      <w:r w:rsidR="0008465F">
        <w:t>)</w:t>
      </w:r>
      <w:r w:rsidR="0008465F">
        <w:tab/>
        <w:t>zero, one or more attributes defined in future releases.</w:t>
      </w:r>
    </w:p>
    <w:p w14:paraId="55CB15E9" w14:textId="77777777" w:rsidR="0008465F" w:rsidRDefault="0008465F" w:rsidP="0008465F">
      <w:pPr>
        <w:pStyle w:val="Heading4"/>
      </w:pPr>
      <w:bookmarkStart w:id="610" w:name="_CR6_2_5_16"/>
      <w:bookmarkStart w:id="611" w:name="_Toc172038276"/>
      <w:bookmarkEnd w:id="610"/>
      <w:r>
        <w:t>6.2.5.16</w:t>
      </w:r>
      <w:r>
        <w:tab/>
        <w:t>Semantics of &lt;pin-creation-notification-reject&gt;</w:t>
      </w:r>
      <w:bookmarkEnd w:id="611"/>
    </w:p>
    <w:p w14:paraId="6B1462EF" w14:textId="77777777" w:rsidR="0008465F" w:rsidRDefault="0008465F" w:rsidP="0008465F">
      <w:r>
        <w:t>The &lt;pin-creation-notification-reject&gt; element contains:</w:t>
      </w:r>
    </w:p>
    <w:p w14:paraId="08245C1F" w14:textId="77777777" w:rsidR="0008465F" w:rsidRDefault="0008465F" w:rsidP="0008465F">
      <w:pPr>
        <w:pStyle w:val="B1"/>
      </w:pPr>
      <w:r>
        <w:t>a)</w:t>
      </w:r>
      <w:r>
        <w:tab/>
        <w:t>one &lt;cause&gt; element as specified in clause 7.2.5;</w:t>
      </w:r>
    </w:p>
    <w:p w14:paraId="75EEB6F3" w14:textId="77777777" w:rsidR="0008465F" w:rsidRDefault="0008465F" w:rsidP="0008465F">
      <w:pPr>
        <w:pStyle w:val="B1"/>
      </w:pPr>
      <w:r>
        <w:t>b)</w:t>
      </w:r>
      <w:r>
        <w:tab/>
        <w:t>zero or one &lt;anyExt&gt; element containing elements defined in future releases;</w:t>
      </w:r>
    </w:p>
    <w:p w14:paraId="61ED7020" w14:textId="77777777" w:rsidR="0008465F" w:rsidRDefault="0008465F" w:rsidP="0008465F">
      <w:pPr>
        <w:pStyle w:val="B1"/>
      </w:pPr>
      <w:r>
        <w:t>c)</w:t>
      </w:r>
      <w:r>
        <w:tab/>
        <w:t>zero, one or more elements from other namespaces defined in future releases; and</w:t>
      </w:r>
    </w:p>
    <w:p w14:paraId="6CF37289" w14:textId="77777777" w:rsidR="0008465F" w:rsidRDefault="0008465F" w:rsidP="0008465F">
      <w:pPr>
        <w:pStyle w:val="B1"/>
      </w:pPr>
      <w:r>
        <w:t>d)</w:t>
      </w:r>
      <w:r>
        <w:tab/>
        <w:t>zero, one or more attributes defined in future releases.</w:t>
      </w:r>
    </w:p>
    <w:p w14:paraId="527DD5B9" w14:textId="77777777" w:rsidR="0008465F" w:rsidRDefault="0008465F" w:rsidP="0008465F">
      <w:pPr>
        <w:pStyle w:val="Heading4"/>
      </w:pPr>
      <w:bookmarkStart w:id="612" w:name="_CR6_2_5_17"/>
      <w:bookmarkStart w:id="613" w:name="_Toc172038277"/>
      <w:bookmarkEnd w:id="612"/>
      <w:r>
        <w:t>6.2.5.17</w:t>
      </w:r>
      <w:r>
        <w:tab/>
        <w:t>Semantics of &lt;pin-deletion-notification-request&gt;</w:t>
      </w:r>
      <w:bookmarkEnd w:id="613"/>
    </w:p>
    <w:p w14:paraId="407D0009" w14:textId="77777777" w:rsidR="0008465F" w:rsidRDefault="0008465F" w:rsidP="0008465F">
      <w:r>
        <w:t>The &lt;pin-deletion-notification-request&gt; element contains:</w:t>
      </w:r>
    </w:p>
    <w:p w14:paraId="16772D58" w14:textId="77777777" w:rsidR="0008465F" w:rsidRDefault="0008465F" w:rsidP="0008465F">
      <w:pPr>
        <w:pStyle w:val="B1"/>
      </w:pPr>
      <w:r>
        <w:t>a)</w:t>
      </w:r>
      <w:r>
        <w:tab/>
        <w:t>one &lt;pin-id&gt; element as specified in clause 7.2.16;</w:t>
      </w:r>
    </w:p>
    <w:p w14:paraId="751334CD" w14:textId="77777777" w:rsidR="0008465F" w:rsidRDefault="0008465F" w:rsidP="0008465F">
      <w:pPr>
        <w:pStyle w:val="B1"/>
      </w:pPr>
      <w:r>
        <w:t>b)</w:t>
      </w:r>
      <w:r>
        <w:tab/>
        <w:t>zero or one &lt;anyExt&gt; element containing elements defined in future releases;</w:t>
      </w:r>
    </w:p>
    <w:p w14:paraId="7CDD8046" w14:textId="77777777" w:rsidR="0008465F" w:rsidRDefault="0008465F" w:rsidP="0008465F">
      <w:pPr>
        <w:pStyle w:val="B1"/>
      </w:pPr>
      <w:r>
        <w:t>c)</w:t>
      </w:r>
      <w:r>
        <w:tab/>
        <w:t>zero, one or more elements from other namespaces defined in future releases; and</w:t>
      </w:r>
    </w:p>
    <w:p w14:paraId="588EFB88" w14:textId="77777777" w:rsidR="0008465F" w:rsidRDefault="0008465F" w:rsidP="0008465F">
      <w:pPr>
        <w:pStyle w:val="B1"/>
      </w:pPr>
      <w:r>
        <w:t>d)</w:t>
      </w:r>
      <w:r>
        <w:tab/>
        <w:t>zero, one or more attributes defined in future releases.</w:t>
      </w:r>
    </w:p>
    <w:p w14:paraId="00548539" w14:textId="77777777" w:rsidR="0008465F" w:rsidRDefault="0008465F" w:rsidP="0008465F">
      <w:pPr>
        <w:pStyle w:val="Heading4"/>
      </w:pPr>
      <w:bookmarkStart w:id="614" w:name="_CR6_2_5_18"/>
      <w:bookmarkStart w:id="615" w:name="_Toc172038278"/>
      <w:bookmarkEnd w:id="614"/>
      <w:r>
        <w:t>6.2.5.18</w:t>
      </w:r>
      <w:r>
        <w:tab/>
        <w:t>Semantics of &lt;pin-deletion-notification-reject&gt;</w:t>
      </w:r>
      <w:bookmarkEnd w:id="615"/>
    </w:p>
    <w:p w14:paraId="45879600" w14:textId="77777777" w:rsidR="0008465F" w:rsidRDefault="0008465F" w:rsidP="0008465F">
      <w:r>
        <w:t>The &lt;pin-deletion-notification-reject&gt; element contains:</w:t>
      </w:r>
    </w:p>
    <w:p w14:paraId="7D9263FA" w14:textId="77777777" w:rsidR="0008465F" w:rsidRDefault="0008465F" w:rsidP="0008465F">
      <w:pPr>
        <w:pStyle w:val="B1"/>
      </w:pPr>
      <w:r>
        <w:t>a)</w:t>
      </w:r>
      <w:r>
        <w:tab/>
        <w:t>one &lt;cause&gt; element as specified in clause 7.2.5;</w:t>
      </w:r>
    </w:p>
    <w:p w14:paraId="74125E36" w14:textId="77777777" w:rsidR="0008465F" w:rsidRDefault="0008465F" w:rsidP="0008465F">
      <w:pPr>
        <w:pStyle w:val="B1"/>
      </w:pPr>
      <w:r>
        <w:t>b)</w:t>
      </w:r>
      <w:r>
        <w:tab/>
        <w:t>zero or one &lt;anyExt&gt; element containing elements defined in future releases;</w:t>
      </w:r>
    </w:p>
    <w:p w14:paraId="7FB52923" w14:textId="77777777" w:rsidR="0008465F" w:rsidRDefault="0008465F" w:rsidP="0008465F">
      <w:pPr>
        <w:pStyle w:val="B1"/>
      </w:pPr>
      <w:r>
        <w:t>c)</w:t>
      </w:r>
      <w:r>
        <w:tab/>
        <w:t>zero, one or more elements from other namespaces defined in future releases; and</w:t>
      </w:r>
    </w:p>
    <w:p w14:paraId="63F816BA" w14:textId="77777777" w:rsidR="0008465F" w:rsidRDefault="0008465F" w:rsidP="0008465F">
      <w:pPr>
        <w:pStyle w:val="B1"/>
      </w:pPr>
      <w:r>
        <w:t>d)</w:t>
      </w:r>
      <w:r>
        <w:tab/>
        <w:t>zero, one or more attributes defined in future releases.</w:t>
      </w:r>
    </w:p>
    <w:p w14:paraId="3F8CD6E1" w14:textId="77777777" w:rsidR="0008465F" w:rsidRDefault="0008465F" w:rsidP="0008465F">
      <w:pPr>
        <w:pStyle w:val="Heading4"/>
      </w:pPr>
      <w:bookmarkStart w:id="616" w:name="_CR6_2_5_19"/>
      <w:bookmarkStart w:id="617" w:name="_Toc172038279"/>
      <w:bookmarkEnd w:id="616"/>
      <w:r>
        <w:t>6.2.5.19</w:t>
      </w:r>
      <w:r>
        <w:tab/>
        <w:t>Semantics of &lt;pin-deletion-request&gt;</w:t>
      </w:r>
      <w:bookmarkEnd w:id="617"/>
    </w:p>
    <w:p w14:paraId="191C5281" w14:textId="77777777" w:rsidR="0008465F" w:rsidRDefault="0008465F" w:rsidP="0008465F">
      <w:r>
        <w:t>The &lt;pin-deletion-request&gt; element contains:</w:t>
      </w:r>
    </w:p>
    <w:p w14:paraId="6E95CD64" w14:textId="77777777" w:rsidR="0008465F" w:rsidRDefault="0008465F" w:rsidP="0008465F">
      <w:pPr>
        <w:pStyle w:val="B1"/>
      </w:pPr>
      <w:r>
        <w:t>a)</w:t>
      </w:r>
      <w:r>
        <w:tab/>
        <w:t>one &lt;pin-id&gt; element as specified in clause 7.2.16;</w:t>
      </w:r>
    </w:p>
    <w:p w14:paraId="03F56DD1" w14:textId="77777777" w:rsidR="0008465F" w:rsidRDefault="0008465F" w:rsidP="0008465F">
      <w:pPr>
        <w:pStyle w:val="B1"/>
      </w:pPr>
      <w:r>
        <w:t>b)</w:t>
      </w:r>
      <w:r>
        <w:tab/>
        <w:t>one &lt;security-credentials&gt; element as specified in clause 7.2.6;</w:t>
      </w:r>
    </w:p>
    <w:p w14:paraId="7982A165" w14:textId="77777777" w:rsidR="0008465F" w:rsidRDefault="0008465F" w:rsidP="0008465F">
      <w:pPr>
        <w:pStyle w:val="B1"/>
      </w:pPr>
      <w:r>
        <w:t>c)</w:t>
      </w:r>
      <w:r>
        <w:tab/>
        <w:t>zero or one &lt;anyExt&gt; element containing elements defined in future releases;</w:t>
      </w:r>
    </w:p>
    <w:p w14:paraId="2376A1EB" w14:textId="77777777" w:rsidR="0008465F" w:rsidRDefault="0008465F" w:rsidP="0008465F">
      <w:pPr>
        <w:pStyle w:val="B1"/>
      </w:pPr>
      <w:r>
        <w:t>d)</w:t>
      </w:r>
      <w:r>
        <w:tab/>
        <w:t>zero, one or more elements from other namespaces defined in future releases; and</w:t>
      </w:r>
    </w:p>
    <w:p w14:paraId="192E8286" w14:textId="77777777" w:rsidR="0008465F" w:rsidRDefault="0008465F" w:rsidP="0008465F">
      <w:pPr>
        <w:pStyle w:val="B1"/>
      </w:pPr>
      <w:r>
        <w:t>e)</w:t>
      </w:r>
      <w:r>
        <w:tab/>
        <w:t>zero, one or more attributes defined in future releases.</w:t>
      </w:r>
    </w:p>
    <w:p w14:paraId="28521377" w14:textId="77777777" w:rsidR="0008465F" w:rsidRDefault="0008465F" w:rsidP="0008465F">
      <w:pPr>
        <w:pStyle w:val="Heading4"/>
      </w:pPr>
      <w:bookmarkStart w:id="618" w:name="_CR6_2_5_20"/>
      <w:bookmarkStart w:id="619" w:name="_Toc172038280"/>
      <w:bookmarkEnd w:id="618"/>
      <w:r>
        <w:t>6.2.5.20</w:t>
      </w:r>
      <w:r>
        <w:tab/>
        <w:t>Semantics of &lt;pin-deletion-reject&gt;</w:t>
      </w:r>
      <w:bookmarkEnd w:id="619"/>
    </w:p>
    <w:p w14:paraId="6FC18C54" w14:textId="77777777" w:rsidR="0008465F" w:rsidRDefault="0008465F" w:rsidP="0008465F">
      <w:r>
        <w:t>The &lt;pin-deletion-reject&gt; element contains:</w:t>
      </w:r>
    </w:p>
    <w:p w14:paraId="6F315305" w14:textId="77777777" w:rsidR="0008465F" w:rsidRDefault="0008465F" w:rsidP="0008465F">
      <w:pPr>
        <w:pStyle w:val="B1"/>
      </w:pPr>
      <w:r>
        <w:t>a)</w:t>
      </w:r>
      <w:r>
        <w:tab/>
        <w:t>one &lt;cause&gt; element as specified in clause 7.2.5;</w:t>
      </w:r>
    </w:p>
    <w:p w14:paraId="524AE538" w14:textId="77777777" w:rsidR="0008465F" w:rsidRDefault="0008465F" w:rsidP="0008465F">
      <w:pPr>
        <w:pStyle w:val="B1"/>
      </w:pPr>
      <w:r>
        <w:t>b)</w:t>
      </w:r>
      <w:r>
        <w:tab/>
        <w:t>zero or one &lt;anyExt&gt; element containing elements defined in future releases;</w:t>
      </w:r>
    </w:p>
    <w:p w14:paraId="1E487FAB" w14:textId="77777777" w:rsidR="0008465F" w:rsidRDefault="0008465F" w:rsidP="0008465F">
      <w:pPr>
        <w:pStyle w:val="B1"/>
      </w:pPr>
      <w:r>
        <w:t>c)</w:t>
      </w:r>
      <w:r>
        <w:tab/>
        <w:t>zero, one or more elements from other namespaces defined in future releases; and</w:t>
      </w:r>
    </w:p>
    <w:p w14:paraId="5E56934B" w14:textId="77777777" w:rsidR="0008465F" w:rsidRDefault="0008465F" w:rsidP="0008465F">
      <w:pPr>
        <w:pStyle w:val="B1"/>
      </w:pPr>
      <w:r>
        <w:lastRenderedPageBreak/>
        <w:t>d)</w:t>
      </w:r>
      <w:r>
        <w:tab/>
        <w:t>zero, one or more attributes defined in future releases.</w:t>
      </w:r>
    </w:p>
    <w:p w14:paraId="3A5D8BB9" w14:textId="77777777" w:rsidR="00742831" w:rsidRDefault="00742831" w:rsidP="00742831">
      <w:pPr>
        <w:pStyle w:val="Heading4"/>
      </w:pPr>
      <w:bookmarkStart w:id="620" w:name="_CR6_2_5_21"/>
      <w:bookmarkStart w:id="621" w:name="_Toc172038281"/>
      <w:bookmarkEnd w:id="620"/>
      <w:r>
        <w:t>6.2.5.21</w:t>
      </w:r>
      <w:r>
        <w:tab/>
        <w:t>Semantics of &lt;pine-represent-registration-accept&gt;</w:t>
      </w:r>
      <w:bookmarkEnd w:id="621"/>
    </w:p>
    <w:p w14:paraId="31C60C21" w14:textId="77777777" w:rsidR="00742831" w:rsidRDefault="00742831" w:rsidP="00742831">
      <w:r>
        <w:t>The &lt;pine-registration-request&gt; element contains:</w:t>
      </w:r>
    </w:p>
    <w:p w14:paraId="15CC1240" w14:textId="77777777" w:rsidR="00742831" w:rsidRDefault="00742831" w:rsidP="00742831">
      <w:pPr>
        <w:pStyle w:val="B1"/>
      </w:pPr>
      <w:r>
        <w:t>a)</w:t>
      </w:r>
      <w:r>
        <w:tab/>
        <w:t>one &lt;pin-client-id&gt; element as specified in clause 7.2.25;</w:t>
      </w:r>
    </w:p>
    <w:p w14:paraId="50E4E6EF" w14:textId="77777777" w:rsidR="00742831" w:rsidRDefault="00742831" w:rsidP="00742831">
      <w:pPr>
        <w:pStyle w:val="B1"/>
        <w:rPr>
          <w:lang w:eastAsia="zh-CN"/>
        </w:rPr>
      </w:pPr>
      <w:r>
        <w:rPr>
          <w:lang w:eastAsia="zh-CN"/>
        </w:rPr>
        <w:t>b)</w:t>
      </w:r>
      <w:r>
        <w:rPr>
          <w:lang w:eastAsia="zh-CN"/>
        </w:rPr>
        <w:tab/>
      </w:r>
      <w:r>
        <w:t>zero or one</w:t>
      </w:r>
      <w:r>
        <w:rPr>
          <w:lang w:eastAsia="zh-CN"/>
        </w:rPr>
        <w:t xml:space="preserve"> &lt;role-of-pemc&gt; element</w:t>
      </w:r>
      <w:r>
        <w:t xml:space="preserve"> as specified in clause 7.2.23</w:t>
      </w:r>
      <w:r>
        <w:rPr>
          <w:lang w:eastAsia="zh-CN"/>
        </w:rPr>
        <w:t xml:space="preserve">; </w:t>
      </w:r>
    </w:p>
    <w:p w14:paraId="787C35D0" w14:textId="77777777" w:rsidR="00742831" w:rsidRDefault="00742831" w:rsidP="00742831">
      <w:pPr>
        <w:pStyle w:val="B1"/>
      </w:pPr>
      <w:r>
        <w:t>c)</w:t>
      </w:r>
      <w:r>
        <w:tab/>
        <w:t>zero or one &lt;role-of-pegc&gt; element as specified in clause 7.2.24;</w:t>
      </w:r>
    </w:p>
    <w:p w14:paraId="50296858" w14:textId="77777777" w:rsidR="00742831" w:rsidRDefault="00742831" w:rsidP="00742831">
      <w:pPr>
        <w:pStyle w:val="B1"/>
      </w:pPr>
      <w:r>
        <w:t>d)</w:t>
      </w:r>
      <w:r>
        <w:tab/>
        <w:t>zero or one &lt;anyExt&gt; element containing elements defined in future releases;</w:t>
      </w:r>
    </w:p>
    <w:p w14:paraId="5F94D481" w14:textId="77777777" w:rsidR="00742831" w:rsidRDefault="00742831" w:rsidP="00742831">
      <w:pPr>
        <w:pStyle w:val="B1"/>
      </w:pPr>
      <w:r>
        <w:t>e)</w:t>
      </w:r>
      <w:r>
        <w:tab/>
        <w:t>zero, one or more elements from other namespaces defined in future releases; and</w:t>
      </w:r>
    </w:p>
    <w:p w14:paraId="6BA93F37" w14:textId="77777777" w:rsidR="00742831" w:rsidRDefault="00742831" w:rsidP="00742831">
      <w:pPr>
        <w:pStyle w:val="B1"/>
      </w:pPr>
      <w:r>
        <w:t>f)</w:t>
      </w:r>
      <w:r>
        <w:tab/>
        <w:t>zero, one or more attributes defined in future releases.</w:t>
      </w:r>
    </w:p>
    <w:p w14:paraId="56EAFF77" w14:textId="77777777" w:rsidR="00742831" w:rsidRDefault="00742831" w:rsidP="00742831">
      <w:pPr>
        <w:pStyle w:val="Heading4"/>
      </w:pPr>
      <w:bookmarkStart w:id="622" w:name="_CR6_2_5_22"/>
      <w:bookmarkStart w:id="623" w:name="_Toc172038282"/>
      <w:bookmarkEnd w:id="622"/>
      <w:r>
        <w:t>6.2.5.22</w:t>
      </w:r>
      <w:r>
        <w:tab/>
        <w:t>Semantics of &lt;pine-represent-registration-reject&gt;</w:t>
      </w:r>
      <w:bookmarkEnd w:id="623"/>
    </w:p>
    <w:p w14:paraId="10575405" w14:textId="77777777" w:rsidR="00742831" w:rsidRDefault="00742831" w:rsidP="00742831">
      <w:pPr>
        <w:pStyle w:val="B1"/>
      </w:pPr>
      <w:r>
        <w:t>a)</w:t>
      </w:r>
      <w:r>
        <w:tab/>
        <w:t>one &lt;cause&gt; element as specified in clause 7.2.5;</w:t>
      </w:r>
    </w:p>
    <w:p w14:paraId="013F0ADA" w14:textId="77777777" w:rsidR="00742831" w:rsidRDefault="00742831" w:rsidP="00742831">
      <w:pPr>
        <w:pStyle w:val="B1"/>
      </w:pPr>
      <w:r>
        <w:t>b)</w:t>
      </w:r>
      <w:r>
        <w:tab/>
        <w:t>zero or one &lt;anyExt&gt; element containing elements defined in future releases;</w:t>
      </w:r>
    </w:p>
    <w:p w14:paraId="6A900829" w14:textId="77777777" w:rsidR="00742831" w:rsidRDefault="00742831" w:rsidP="00742831">
      <w:pPr>
        <w:pStyle w:val="B1"/>
      </w:pPr>
      <w:r>
        <w:t>c)</w:t>
      </w:r>
      <w:r>
        <w:tab/>
        <w:t>zero, one or more elements from other namespaces defined in future releases; and</w:t>
      </w:r>
    </w:p>
    <w:p w14:paraId="32960B3A" w14:textId="77777777" w:rsidR="00742831" w:rsidRDefault="00742831" w:rsidP="0008465F">
      <w:pPr>
        <w:pStyle w:val="B1"/>
      </w:pPr>
      <w:r>
        <w:t>d)</w:t>
      </w:r>
      <w:r>
        <w:tab/>
        <w:t>zero, one or more attributes defined in future releases.</w:t>
      </w:r>
    </w:p>
    <w:p w14:paraId="41397874" w14:textId="77777777" w:rsidR="00277DCD" w:rsidRDefault="00277DCD" w:rsidP="00277DCD">
      <w:pPr>
        <w:pStyle w:val="Heading4"/>
      </w:pPr>
      <w:bookmarkStart w:id="624" w:name="_CR6_2_5_23"/>
      <w:bookmarkStart w:id="625" w:name="_Toc172038283"/>
      <w:bookmarkEnd w:id="624"/>
      <w:r>
        <w:t>6.2.5.23</w:t>
      </w:r>
      <w:r>
        <w:tab/>
        <w:t>Semantics of &lt;pin-discovery-request&gt;</w:t>
      </w:r>
      <w:bookmarkEnd w:id="625"/>
    </w:p>
    <w:p w14:paraId="54CEBF73" w14:textId="77777777" w:rsidR="00277DCD" w:rsidRDefault="00277DCD" w:rsidP="00277DCD">
      <w:pPr>
        <w:rPr>
          <w:lang w:val="en-US" w:eastAsia="en-GB"/>
        </w:rPr>
      </w:pPr>
      <w:r>
        <w:t>The &lt;pin-discovery-request&gt; element</w:t>
      </w:r>
      <w:r>
        <w:rPr>
          <w:lang w:val="en-US"/>
        </w:rPr>
        <w:t xml:space="preserve"> contains:</w:t>
      </w:r>
    </w:p>
    <w:p w14:paraId="1A93794B" w14:textId="77777777" w:rsidR="00277DCD" w:rsidRDefault="00277DCD" w:rsidP="00277DCD">
      <w:pPr>
        <w:pStyle w:val="B1"/>
      </w:pPr>
      <w:r>
        <w:t>a)</w:t>
      </w:r>
      <w:r>
        <w:tab/>
        <w:t>one &lt;ue-id&gt; element as specified in clause 7.2.1;</w:t>
      </w:r>
    </w:p>
    <w:p w14:paraId="26A0F5E9" w14:textId="77777777" w:rsidR="00277DCD" w:rsidRDefault="00277DCD" w:rsidP="00277DCD">
      <w:pPr>
        <w:pStyle w:val="B1"/>
      </w:pPr>
      <w:r>
        <w:t>b)</w:t>
      </w:r>
      <w:r>
        <w:tab/>
        <w:t>one &lt;security-credentials&gt; element as specified in clause 7.2.6;</w:t>
      </w:r>
    </w:p>
    <w:p w14:paraId="08069FF3" w14:textId="77777777" w:rsidR="00277DCD" w:rsidRDefault="00277DCD" w:rsidP="00277DCD">
      <w:pPr>
        <w:pStyle w:val="B1"/>
      </w:pPr>
      <w:r>
        <w:rPr>
          <w:lang w:eastAsia="zh-CN"/>
        </w:rPr>
        <w:t>c)</w:t>
      </w:r>
      <w:r>
        <w:rPr>
          <w:lang w:eastAsia="zh-CN"/>
        </w:rPr>
        <w:tab/>
      </w:r>
      <w:r>
        <w:t>zero or one</w:t>
      </w:r>
      <w:r>
        <w:rPr>
          <w:lang w:eastAsia="zh-CN"/>
        </w:rPr>
        <w:t xml:space="preserve"> &lt;f</w:t>
      </w:r>
      <w:r>
        <w:t>ilter-info</w:t>
      </w:r>
      <w:r>
        <w:rPr>
          <w:lang w:eastAsia="zh-CN"/>
        </w:rPr>
        <w:t xml:space="preserve">&gt; </w:t>
      </w:r>
      <w:r>
        <w:t>element;</w:t>
      </w:r>
    </w:p>
    <w:p w14:paraId="0132D884" w14:textId="77777777" w:rsidR="00277DCD" w:rsidRDefault="00277DCD" w:rsidP="00277DCD">
      <w:pPr>
        <w:pStyle w:val="B1"/>
        <w:rPr>
          <w:rFonts w:cs="Arial"/>
        </w:rPr>
      </w:pPr>
      <w:r>
        <w:rPr>
          <w:lang w:eastAsia="zh-CN"/>
        </w:rPr>
        <w:t>d)</w:t>
      </w:r>
      <w:r>
        <w:rPr>
          <w:lang w:eastAsia="zh-CN"/>
        </w:rPr>
        <w:tab/>
      </w:r>
      <w:r>
        <w:t>zero or one</w:t>
      </w:r>
      <w:r>
        <w:rPr>
          <w:lang w:eastAsia="zh-CN"/>
        </w:rPr>
        <w:t xml:space="preserve"> &lt;</w:t>
      </w:r>
      <w:r>
        <w:t>ue-location</w:t>
      </w:r>
      <w:r>
        <w:rPr>
          <w:lang w:eastAsia="zh-CN"/>
        </w:rPr>
        <w:t>&gt;</w:t>
      </w:r>
      <w:r>
        <w:t xml:space="preserve"> element</w:t>
      </w:r>
      <w:r>
        <w:rPr>
          <w:rFonts w:cs="Arial"/>
        </w:rPr>
        <w:t>;</w:t>
      </w:r>
    </w:p>
    <w:p w14:paraId="16A8EC04" w14:textId="77777777" w:rsidR="00277DCD" w:rsidRDefault="00277DCD" w:rsidP="00277DCD">
      <w:pPr>
        <w:pStyle w:val="B1"/>
      </w:pPr>
      <w:r>
        <w:t>e)</w:t>
      </w:r>
      <w:r>
        <w:tab/>
        <w:t>zero or one &lt;anyExt&gt; element containing elements defined in future releases;</w:t>
      </w:r>
    </w:p>
    <w:p w14:paraId="6973016F" w14:textId="77777777" w:rsidR="00277DCD" w:rsidRDefault="00277DCD" w:rsidP="00277DCD">
      <w:pPr>
        <w:pStyle w:val="B1"/>
      </w:pPr>
      <w:r>
        <w:t>f)</w:t>
      </w:r>
      <w:r>
        <w:tab/>
        <w:t>zero, one or more elements from other namespaces defined in future releases; and</w:t>
      </w:r>
    </w:p>
    <w:p w14:paraId="7C0AFC90" w14:textId="77777777" w:rsidR="00277DCD" w:rsidRDefault="00277DCD" w:rsidP="00277DCD">
      <w:pPr>
        <w:pStyle w:val="B1"/>
      </w:pPr>
      <w:r>
        <w:t>g)</w:t>
      </w:r>
      <w:r>
        <w:tab/>
        <w:t>zero, one or more attributes defined in future releases.</w:t>
      </w:r>
    </w:p>
    <w:p w14:paraId="4C8824C9" w14:textId="77777777" w:rsidR="00277DCD" w:rsidRDefault="00277DCD" w:rsidP="00277DCD">
      <w:pPr>
        <w:rPr>
          <w:lang w:eastAsia="en-GB"/>
        </w:rPr>
      </w:pPr>
      <w:r>
        <w:t>The &lt;ue-location&gt; element carries information about an NG-RAN cell where the UE was camping on or which the UE used in the 5GMM-CONNECTED mode. The &lt;ue-location&gt; element contains:</w:t>
      </w:r>
    </w:p>
    <w:p w14:paraId="1DF81241" w14:textId="77777777" w:rsidR="00277DCD" w:rsidRDefault="00277DCD" w:rsidP="00277DCD">
      <w:pPr>
        <w:pStyle w:val="B1"/>
      </w:pPr>
      <w:r>
        <w:t>a)</w:t>
      </w:r>
      <w:r>
        <w:tab/>
        <w:t>a "NCGI" attribute containing the parameter defined in clause 7.2.3;</w:t>
      </w:r>
    </w:p>
    <w:p w14:paraId="50E11C48" w14:textId="77777777" w:rsidR="00277DCD" w:rsidRDefault="00277DCD" w:rsidP="00277DCD">
      <w:pPr>
        <w:pStyle w:val="B1"/>
      </w:pPr>
      <w:r>
        <w:t>b)</w:t>
      </w:r>
      <w:r>
        <w:tab/>
        <w:t>zero or one &lt;anyExt&gt; element containing elements defined in future releases;</w:t>
      </w:r>
    </w:p>
    <w:p w14:paraId="6706D9BC" w14:textId="77777777" w:rsidR="00277DCD" w:rsidRDefault="00277DCD" w:rsidP="00277DCD">
      <w:pPr>
        <w:pStyle w:val="B1"/>
      </w:pPr>
      <w:r>
        <w:t>c)</w:t>
      </w:r>
      <w:r>
        <w:tab/>
        <w:t>zero, one or more elements from other namespaces defined in future releases; and</w:t>
      </w:r>
    </w:p>
    <w:p w14:paraId="0CDBEA80" w14:textId="77777777" w:rsidR="00277DCD" w:rsidRDefault="00277DCD" w:rsidP="00277DCD">
      <w:pPr>
        <w:pStyle w:val="B1"/>
      </w:pPr>
      <w:r>
        <w:t>d)</w:t>
      </w:r>
      <w:r>
        <w:tab/>
        <w:t>zero, one or more attributes defined in future releases.</w:t>
      </w:r>
    </w:p>
    <w:p w14:paraId="6BBFE4DF" w14:textId="77777777" w:rsidR="00277DCD" w:rsidRDefault="00277DCD" w:rsidP="00277DCD">
      <w:pPr>
        <w:rPr>
          <w:lang w:val="en-US"/>
        </w:rPr>
      </w:pPr>
      <w:r>
        <w:t>The &lt;</w:t>
      </w:r>
      <w:r>
        <w:rPr>
          <w:lang w:eastAsia="zh-CN"/>
        </w:rPr>
        <w:t>f</w:t>
      </w:r>
      <w:r>
        <w:t>ilter-info&gt; element</w:t>
      </w:r>
      <w:r>
        <w:rPr>
          <w:lang w:val="en-US"/>
        </w:rPr>
        <w:t xml:space="preserve"> contains:</w:t>
      </w:r>
    </w:p>
    <w:p w14:paraId="3BBC3DF1" w14:textId="77777777" w:rsidR="00277DCD" w:rsidRDefault="00277DCD" w:rsidP="00277DCD">
      <w:pPr>
        <w:pStyle w:val="B1"/>
      </w:pPr>
      <w:r>
        <w:t>a)</w:t>
      </w:r>
      <w:r>
        <w:tab/>
        <w:t>zero or one &lt;requested-pin-service&gt; element as specified in clause 7.2.30;</w:t>
      </w:r>
    </w:p>
    <w:p w14:paraId="3FA11500" w14:textId="77777777" w:rsidR="00277DCD" w:rsidRDefault="00277DCD" w:rsidP="00277DCD">
      <w:pPr>
        <w:pStyle w:val="B1"/>
      </w:pPr>
      <w:r>
        <w:t>b)</w:t>
      </w:r>
      <w:r>
        <w:tab/>
        <w:t>zero or one &lt;pin-service-area&gt; element as specified in clause 7.2.3;</w:t>
      </w:r>
    </w:p>
    <w:p w14:paraId="21AF81A9" w14:textId="77777777" w:rsidR="00277DCD" w:rsidRDefault="00277DCD" w:rsidP="00277DCD">
      <w:pPr>
        <w:pStyle w:val="B1"/>
      </w:pPr>
      <w:r>
        <w:t>c)</w:t>
      </w:r>
      <w:r>
        <w:tab/>
        <w:t>zero or one &lt;anyExt&gt; element containing elements defined in future releases;</w:t>
      </w:r>
    </w:p>
    <w:p w14:paraId="650DF002" w14:textId="77777777" w:rsidR="00277DCD" w:rsidRDefault="00277DCD" w:rsidP="00277DCD">
      <w:pPr>
        <w:pStyle w:val="B1"/>
      </w:pPr>
      <w:r>
        <w:t>d)</w:t>
      </w:r>
      <w:r>
        <w:tab/>
        <w:t>zero, one or more elements from other namespaces defined in future releases; and</w:t>
      </w:r>
    </w:p>
    <w:p w14:paraId="62BD5EBB" w14:textId="77777777" w:rsidR="00277DCD" w:rsidRDefault="00277DCD" w:rsidP="00277DCD">
      <w:pPr>
        <w:pStyle w:val="B1"/>
      </w:pPr>
      <w:r>
        <w:lastRenderedPageBreak/>
        <w:t>e)</w:t>
      </w:r>
      <w:r>
        <w:tab/>
        <w:t>zero, one or more attributes defined in future releases.</w:t>
      </w:r>
    </w:p>
    <w:p w14:paraId="15E81C41" w14:textId="77777777" w:rsidR="00277DCD" w:rsidRDefault="00277DCD" w:rsidP="00277DCD">
      <w:pPr>
        <w:pStyle w:val="Heading4"/>
      </w:pPr>
      <w:bookmarkStart w:id="626" w:name="_CR6_2_5_24"/>
      <w:bookmarkStart w:id="627" w:name="_Toc172038284"/>
      <w:bookmarkEnd w:id="626"/>
      <w:r>
        <w:t>6.2.5.24</w:t>
      </w:r>
      <w:r>
        <w:tab/>
        <w:t>Semantics of &lt;</w:t>
      </w:r>
      <w:bookmarkStart w:id="628" w:name="_Hlk149643615"/>
      <w:r>
        <w:t>pin-discovery-accept</w:t>
      </w:r>
      <w:bookmarkEnd w:id="628"/>
      <w:r>
        <w:t>&gt;</w:t>
      </w:r>
      <w:bookmarkEnd w:id="627"/>
    </w:p>
    <w:p w14:paraId="0490A7CF" w14:textId="77777777" w:rsidR="00277DCD" w:rsidRDefault="00277DCD" w:rsidP="00277DCD">
      <w:r>
        <w:t>The &lt;</w:t>
      </w:r>
      <w:r>
        <w:rPr>
          <w:lang w:eastAsia="zh-CN"/>
        </w:rPr>
        <w:t>pin-discovery-accept</w:t>
      </w:r>
      <w:r>
        <w:t>&gt; element</w:t>
      </w:r>
      <w:r>
        <w:rPr>
          <w:lang w:val="en-US"/>
        </w:rPr>
        <w:t xml:space="preserve"> contains:</w:t>
      </w:r>
    </w:p>
    <w:p w14:paraId="3C825A89" w14:textId="77777777" w:rsidR="00277DCD" w:rsidRDefault="00277DCD" w:rsidP="00277DCD">
      <w:pPr>
        <w:pStyle w:val="B1"/>
        <w:rPr>
          <w:lang w:eastAsia="zh-CN"/>
        </w:rPr>
      </w:pPr>
      <w:r>
        <w:t>a)</w:t>
      </w:r>
      <w:r>
        <w:tab/>
        <w:t>one or more &lt;pin-info&gt; element</w:t>
      </w:r>
      <w:r>
        <w:rPr>
          <w:lang w:eastAsia="zh-CN"/>
        </w:rPr>
        <w:t>;</w:t>
      </w:r>
    </w:p>
    <w:p w14:paraId="6FD8054B" w14:textId="77777777" w:rsidR="00277DCD" w:rsidRDefault="00277DCD" w:rsidP="00277DCD">
      <w:pPr>
        <w:pStyle w:val="B1"/>
      </w:pPr>
      <w:r>
        <w:t>b)</w:t>
      </w:r>
      <w:r>
        <w:tab/>
        <w:t>zero or one &lt;anyExt&gt; element containing elements defined in future releases;</w:t>
      </w:r>
    </w:p>
    <w:p w14:paraId="4D50120B" w14:textId="77777777" w:rsidR="00277DCD" w:rsidRDefault="00277DCD" w:rsidP="00277DCD">
      <w:pPr>
        <w:pStyle w:val="B1"/>
      </w:pPr>
      <w:r>
        <w:t>c)</w:t>
      </w:r>
      <w:r>
        <w:tab/>
        <w:t>zero, one or more elements from other namespaces defined in future releases; and</w:t>
      </w:r>
    </w:p>
    <w:p w14:paraId="13D11D52" w14:textId="77777777" w:rsidR="00277DCD" w:rsidRDefault="00277DCD" w:rsidP="00277DCD">
      <w:pPr>
        <w:pStyle w:val="B1"/>
      </w:pPr>
      <w:r>
        <w:t>d)</w:t>
      </w:r>
      <w:r>
        <w:tab/>
        <w:t>zero, one or more attributes defined in future releases.</w:t>
      </w:r>
    </w:p>
    <w:p w14:paraId="585E86CA" w14:textId="77777777" w:rsidR="00277DCD" w:rsidRDefault="00277DCD" w:rsidP="00277DCD">
      <w:pPr>
        <w:rPr>
          <w:lang w:val="en-US"/>
        </w:rPr>
      </w:pPr>
      <w:r>
        <w:t>The &lt;</w:t>
      </w:r>
      <w:r>
        <w:rPr>
          <w:lang w:eastAsia="zh-CN"/>
        </w:rPr>
        <w:t>pin</w:t>
      </w:r>
      <w:r>
        <w:t>-info&gt; element</w:t>
      </w:r>
      <w:r>
        <w:rPr>
          <w:lang w:val="en-US"/>
        </w:rPr>
        <w:t xml:space="preserve"> contains:</w:t>
      </w:r>
    </w:p>
    <w:p w14:paraId="3D65CF78" w14:textId="77777777" w:rsidR="00277DCD" w:rsidRDefault="00277DCD" w:rsidP="00277DCD">
      <w:pPr>
        <w:pStyle w:val="B1"/>
      </w:pPr>
      <w:r>
        <w:t>a)</w:t>
      </w:r>
      <w:r>
        <w:tab/>
        <w:t>one &lt;pin-id&gt; element as specified in clause 7.2.16;</w:t>
      </w:r>
    </w:p>
    <w:p w14:paraId="05D51181" w14:textId="77777777" w:rsidR="00277DCD" w:rsidRDefault="00277DCD" w:rsidP="00277DCD">
      <w:pPr>
        <w:pStyle w:val="B1"/>
      </w:pPr>
      <w:r>
        <w:t>b)</w:t>
      </w:r>
      <w:r>
        <w:tab/>
        <w:t>zero or one &lt;pin-description&gt; element as specified in clause 7.2.29;</w:t>
      </w:r>
    </w:p>
    <w:p w14:paraId="5A0D2C59" w14:textId="77777777" w:rsidR="00277DCD" w:rsidRDefault="00277DCD" w:rsidP="00277DCD">
      <w:pPr>
        <w:pStyle w:val="B1"/>
        <w:rPr>
          <w:lang w:eastAsia="zh-CN"/>
        </w:rPr>
      </w:pPr>
      <w:r>
        <w:rPr>
          <w:lang w:eastAsia="zh-CN"/>
        </w:rPr>
        <w:t>c)</w:t>
      </w:r>
      <w:r>
        <w:rPr>
          <w:lang w:eastAsia="zh-CN"/>
        </w:rPr>
        <w:tab/>
      </w:r>
      <w:r>
        <w:t>zero or one</w:t>
      </w:r>
      <w:r>
        <w:rPr>
          <w:lang w:eastAsia="zh-CN"/>
        </w:rPr>
        <w:t xml:space="preserve"> &lt;pin-service-list&gt; element</w:t>
      </w:r>
      <w:r>
        <w:t xml:space="preserve"> as specified in clause 7.2.30</w:t>
      </w:r>
      <w:r>
        <w:rPr>
          <w:lang w:eastAsia="zh-CN"/>
        </w:rPr>
        <w:t>;</w:t>
      </w:r>
    </w:p>
    <w:p w14:paraId="466B2BCC" w14:textId="77777777" w:rsidR="00277DCD" w:rsidRDefault="00277DCD" w:rsidP="00277DCD">
      <w:pPr>
        <w:pStyle w:val="B1"/>
        <w:rPr>
          <w:lang w:eastAsia="zh-CN"/>
        </w:rPr>
      </w:pPr>
      <w:r>
        <w:rPr>
          <w:lang w:eastAsia="zh-CN"/>
        </w:rPr>
        <w:t>d)</w:t>
      </w:r>
      <w:r>
        <w:rPr>
          <w:lang w:eastAsia="zh-CN"/>
        </w:rPr>
        <w:tab/>
      </w:r>
      <w:r>
        <w:t>zero or one</w:t>
      </w:r>
      <w:r>
        <w:rPr>
          <w:lang w:eastAsia="zh-CN"/>
        </w:rPr>
        <w:t xml:space="preserve"> &lt;pemc-info&gt; element;</w:t>
      </w:r>
    </w:p>
    <w:p w14:paraId="187C064E" w14:textId="77777777" w:rsidR="00277DCD" w:rsidRDefault="00277DCD" w:rsidP="00277DCD">
      <w:pPr>
        <w:pStyle w:val="B1"/>
      </w:pPr>
      <w:r>
        <w:t>e)</w:t>
      </w:r>
      <w:r>
        <w:tab/>
        <w:t>zero or one &lt;anyExt&gt; element containing elements defined in future releases;</w:t>
      </w:r>
    </w:p>
    <w:p w14:paraId="690AA5F7" w14:textId="77777777" w:rsidR="00277DCD" w:rsidRDefault="00277DCD" w:rsidP="00277DCD">
      <w:pPr>
        <w:pStyle w:val="B1"/>
      </w:pPr>
      <w:r>
        <w:t>f)</w:t>
      </w:r>
      <w:r>
        <w:tab/>
        <w:t>zero, one or more elements from other namespaces defined in future releases; and</w:t>
      </w:r>
    </w:p>
    <w:p w14:paraId="588DE772" w14:textId="77777777" w:rsidR="00277DCD" w:rsidRDefault="00277DCD" w:rsidP="00277DCD">
      <w:pPr>
        <w:pStyle w:val="B1"/>
      </w:pPr>
      <w:r>
        <w:t>g)</w:t>
      </w:r>
      <w:r>
        <w:tab/>
        <w:t>zero, one or more attributes defined in future releases.</w:t>
      </w:r>
    </w:p>
    <w:p w14:paraId="56F4DDC6" w14:textId="77777777" w:rsidR="00277DCD" w:rsidRDefault="00277DCD" w:rsidP="00277DCD">
      <w:pPr>
        <w:rPr>
          <w:lang w:val="en-US"/>
        </w:rPr>
      </w:pPr>
      <w:r>
        <w:t xml:space="preserve">The </w:t>
      </w:r>
      <w:r>
        <w:rPr>
          <w:lang w:eastAsia="zh-CN"/>
        </w:rPr>
        <w:t>&lt;pemc-info&gt;</w:t>
      </w:r>
      <w:r>
        <w:t xml:space="preserve"> element</w:t>
      </w:r>
      <w:r>
        <w:rPr>
          <w:lang w:val="en-US"/>
        </w:rPr>
        <w:t xml:space="preserve"> contains:</w:t>
      </w:r>
    </w:p>
    <w:p w14:paraId="0AECDB36" w14:textId="77777777" w:rsidR="00277DCD" w:rsidRDefault="00277DCD" w:rsidP="00277DCD">
      <w:pPr>
        <w:pStyle w:val="B1"/>
      </w:pPr>
      <w:r>
        <w:t>a)</w:t>
      </w:r>
      <w:r>
        <w:tab/>
        <w:t>one &lt;ue-id&gt; element as specified in clause 7.2.1;</w:t>
      </w:r>
    </w:p>
    <w:p w14:paraId="3BA257C5" w14:textId="77777777" w:rsidR="00277DCD" w:rsidRDefault="00277DCD" w:rsidP="00277DCD">
      <w:pPr>
        <w:pStyle w:val="B1"/>
      </w:pPr>
      <w:r>
        <w:t>b)</w:t>
      </w:r>
      <w:r>
        <w:tab/>
        <w:t>one &lt;ue-address&gt; element as specified in clause 7.2.10;</w:t>
      </w:r>
    </w:p>
    <w:p w14:paraId="5E0E0066" w14:textId="77777777" w:rsidR="00277DCD" w:rsidRDefault="00277DCD" w:rsidP="00277DCD">
      <w:pPr>
        <w:pStyle w:val="B1"/>
      </w:pPr>
      <w:r>
        <w:t>c)</w:t>
      </w:r>
      <w:r>
        <w:tab/>
        <w:t>zero or one &lt;anyExt&gt; element containing elements defined in future releases;</w:t>
      </w:r>
    </w:p>
    <w:p w14:paraId="5A322F1B" w14:textId="77777777" w:rsidR="00277DCD" w:rsidRDefault="00277DCD" w:rsidP="00277DCD">
      <w:pPr>
        <w:pStyle w:val="B1"/>
      </w:pPr>
      <w:r>
        <w:t>d)</w:t>
      </w:r>
      <w:r>
        <w:tab/>
        <w:t>zero, one or more elements from other namespaces defined in future releases; and</w:t>
      </w:r>
    </w:p>
    <w:p w14:paraId="524607C8" w14:textId="77777777" w:rsidR="00277DCD" w:rsidRDefault="00277DCD" w:rsidP="00277DCD">
      <w:pPr>
        <w:pStyle w:val="B1"/>
      </w:pPr>
      <w:r>
        <w:t>e)</w:t>
      </w:r>
      <w:r>
        <w:tab/>
        <w:t>zero, one or more attributes defined in future releases.</w:t>
      </w:r>
    </w:p>
    <w:p w14:paraId="63A56FDA" w14:textId="77777777" w:rsidR="00277DCD" w:rsidRDefault="00277DCD" w:rsidP="00277DCD">
      <w:pPr>
        <w:pStyle w:val="Heading4"/>
      </w:pPr>
      <w:bookmarkStart w:id="629" w:name="_CR6_2_5_25"/>
      <w:bookmarkStart w:id="630" w:name="_Toc172038285"/>
      <w:bookmarkEnd w:id="629"/>
      <w:r>
        <w:t>6.2.5.25</w:t>
      </w:r>
      <w:r>
        <w:tab/>
        <w:t>Semantics of &lt;pin-discovery-reject&gt;</w:t>
      </w:r>
      <w:bookmarkEnd w:id="630"/>
    </w:p>
    <w:p w14:paraId="5CC0E31F" w14:textId="77777777" w:rsidR="00277DCD" w:rsidRDefault="00277DCD" w:rsidP="00277DCD">
      <w:r>
        <w:t>The &lt;pin-discovery-reject&gt; element contains:</w:t>
      </w:r>
    </w:p>
    <w:p w14:paraId="6ED60FCC" w14:textId="77777777" w:rsidR="00277DCD" w:rsidRDefault="00277DCD" w:rsidP="00277DCD">
      <w:pPr>
        <w:pStyle w:val="B1"/>
      </w:pPr>
      <w:r>
        <w:t>a)</w:t>
      </w:r>
      <w:r>
        <w:tab/>
        <w:t>one &lt;cause&gt; element as specified in clause 7.2.5;</w:t>
      </w:r>
    </w:p>
    <w:p w14:paraId="252908C3" w14:textId="77777777" w:rsidR="00277DCD" w:rsidRDefault="00277DCD" w:rsidP="00277DCD">
      <w:pPr>
        <w:pStyle w:val="B1"/>
      </w:pPr>
      <w:r>
        <w:t>b)</w:t>
      </w:r>
      <w:r>
        <w:tab/>
        <w:t>zero or one &lt;anyExt&gt; element containing elements defined in future releases;</w:t>
      </w:r>
    </w:p>
    <w:p w14:paraId="3241D9DD" w14:textId="77777777" w:rsidR="00277DCD" w:rsidRDefault="00277DCD" w:rsidP="00277DCD">
      <w:pPr>
        <w:pStyle w:val="B1"/>
      </w:pPr>
      <w:r>
        <w:t>c)</w:t>
      </w:r>
      <w:r>
        <w:tab/>
        <w:t>zero, one or more elements from other namespaces defined in future releases; and</w:t>
      </w:r>
    </w:p>
    <w:p w14:paraId="234FAF88" w14:textId="77777777" w:rsidR="00277DCD" w:rsidRDefault="00277DCD" w:rsidP="00277DCD">
      <w:pPr>
        <w:pStyle w:val="B1"/>
      </w:pPr>
      <w:r>
        <w:t>d)</w:t>
      </w:r>
      <w:r>
        <w:tab/>
        <w:t>zero, one or more attributes defined in future releases.</w:t>
      </w:r>
    </w:p>
    <w:p w14:paraId="430DA961" w14:textId="77777777" w:rsidR="00277DCD" w:rsidRDefault="00277DCD" w:rsidP="00277DCD">
      <w:pPr>
        <w:pStyle w:val="Heading4"/>
      </w:pPr>
      <w:bookmarkStart w:id="631" w:name="_CR6_2_5_26"/>
      <w:bookmarkStart w:id="632" w:name="_Toc172038286"/>
      <w:bookmarkEnd w:id="631"/>
      <w:r>
        <w:t>6.2.5.26</w:t>
      </w:r>
      <w:r>
        <w:tab/>
        <w:t>Semantics of &lt;pin-</w:t>
      </w:r>
      <w:r>
        <w:rPr>
          <w:lang w:eastAsia="zh-CN"/>
        </w:rPr>
        <w:t>pemc</w:t>
      </w:r>
      <w:r>
        <w:t>-takeover-request&gt;</w:t>
      </w:r>
      <w:bookmarkEnd w:id="632"/>
    </w:p>
    <w:p w14:paraId="7E27D82F" w14:textId="77777777" w:rsidR="00277DCD" w:rsidRDefault="00277DCD" w:rsidP="00277DCD">
      <w:r>
        <w:rPr>
          <w:lang w:eastAsia="zh-CN"/>
        </w:rPr>
        <w:t xml:space="preserve">The </w:t>
      </w:r>
      <w:r>
        <w:t>&lt;pin-</w:t>
      </w:r>
      <w:r>
        <w:rPr>
          <w:lang w:eastAsia="zh-CN"/>
        </w:rPr>
        <w:t>pemc</w:t>
      </w:r>
      <w:r>
        <w:t>-takeover-request&gt; element:</w:t>
      </w:r>
    </w:p>
    <w:p w14:paraId="599D7D22" w14:textId="77777777" w:rsidR="00277DCD" w:rsidRDefault="00277DCD" w:rsidP="00277DCD">
      <w:pPr>
        <w:pStyle w:val="B1"/>
      </w:pPr>
      <w:r>
        <w:t>a)</w:t>
      </w:r>
      <w:r>
        <w:tab/>
        <w:t>one &lt;pin-id&gt; element as specified in clause 7.2.16;</w:t>
      </w:r>
    </w:p>
    <w:p w14:paraId="09D65726" w14:textId="77777777" w:rsidR="00277DCD" w:rsidRDefault="00277DCD" w:rsidP="00277DCD">
      <w:pPr>
        <w:pStyle w:val="B1"/>
      </w:pPr>
      <w:r>
        <w:t>b)</w:t>
      </w:r>
      <w:r>
        <w:tab/>
        <w:t>one &lt;current-pemc-id&gt; element as specified in clause 7.2.1;</w:t>
      </w:r>
    </w:p>
    <w:p w14:paraId="7ED9FF74" w14:textId="77777777" w:rsidR="00277DCD" w:rsidRDefault="00277DCD" w:rsidP="00277DCD">
      <w:pPr>
        <w:pStyle w:val="B1"/>
      </w:pPr>
      <w:r>
        <w:t>c)</w:t>
      </w:r>
      <w:r>
        <w:tab/>
        <w:t>one &lt;new-pemc-id&gt; element as specified in clause 7.2.1;</w:t>
      </w:r>
    </w:p>
    <w:p w14:paraId="0C29FD41" w14:textId="77777777" w:rsidR="00277DCD" w:rsidRDefault="00277DCD" w:rsidP="00277DCD">
      <w:pPr>
        <w:pStyle w:val="B1"/>
      </w:pPr>
      <w:r>
        <w:t>d)</w:t>
      </w:r>
      <w:r>
        <w:tab/>
        <w:t>zero or one &lt;anyExt&gt; element containing elements defined in future releases;</w:t>
      </w:r>
    </w:p>
    <w:p w14:paraId="41E560AF" w14:textId="77777777" w:rsidR="00277DCD" w:rsidRDefault="00277DCD" w:rsidP="00277DCD">
      <w:pPr>
        <w:pStyle w:val="B1"/>
      </w:pPr>
      <w:r>
        <w:t>e)</w:t>
      </w:r>
      <w:r>
        <w:tab/>
        <w:t>zero, one or more elements from other namespaces defined in future releases; and</w:t>
      </w:r>
    </w:p>
    <w:p w14:paraId="17BAEAA6" w14:textId="77777777" w:rsidR="00277DCD" w:rsidRDefault="00277DCD" w:rsidP="00277DCD">
      <w:pPr>
        <w:pStyle w:val="B1"/>
      </w:pPr>
      <w:r>
        <w:lastRenderedPageBreak/>
        <w:t>f)</w:t>
      </w:r>
      <w:r>
        <w:tab/>
        <w:t>zero, one or more attributes defined in future releases.</w:t>
      </w:r>
    </w:p>
    <w:p w14:paraId="78C8AA4F" w14:textId="77777777" w:rsidR="00277DCD" w:rsidRDefault="00277DCD" w:rsidP="00277DCD">
      <w:pPr>
        <w:pStyle w:val="Heading4"/>
      </w:pPr>
      <w:bookmarkStart w:id="633" w:name="_CR6_2_5_27"/>
      <w:bookmarkStart w:id="634" w:name="_Toc172038287"/>
      <w:bookmarkEnd w:id="633"/>
      <w:r>
        <w:t>6.2.5.27</w:t>
      </w:r>
      <w:r>
        <w:tab/>
        <w:t>Semantics of &lt;pin-</w:t>
      </w:r>
      <w:r>
        <w:rPr>
          <w:lang w:eastAsia="zh-CN"/>
        </w:rPr>
        <w:t>pemc</w:t>
      </w:r>
      <w:r>
        <w:t>-takeover-accept&gt;</w:t>
      </w:r>
      <w:bookmarkEnd w:id="634"/>
    </w:p>
    <w:p w14:paraId="453A87E5" w14:textId="77777777" w:rsidR="00277DCD" w:rsidRDefault="00277DCD" w:rsidP="00277DCD">
      <w:r>
        <w:rPr>
          <w:lang w:eastAsia="zh-CN"/>
        </w:rPr>
        <w:t xml:space="preserve">The </w:t>
      </w:r>
      <w:r>
        <w:t>&lt;pin-</w:t>
      </w:r>
      <w:r>
        <w:rPr>
          <w:lang w:eastAsia="zh-CN"/>
        </w:rPr>
        <w:t>pemc</w:t>
      </w:r>
      <w:r>
        <w:t>-takeover-accept&gt; element:</w:t>
      </w:r>
    </w:p>
    <w:p w14:paraId="717C24F2" w14:textId="77777777" w:rsidR="00277DCD" w:rsidRDefault="00277DCD" w:rsidP="00277DCD">
      <w:pPr>
        <w:pStyle w:val="B1"/>
      </w:pPr>
      <w:r>
        <w:t>a)</w:t>
      </w:r>
      <w:r>
        <w:tab/>
        <w:t>one &lt;pin-id&gt; element as specified in clause 7.2.16;</w:t>
      </w:r>
    </w:p>
    <w:p w14:paraId="42A24011" w14:textId="77777777" w:rsidR="00277DCD" w:rsidRDefault="00277DCD" w:rsidP="00277DCD">
      <w:pPr>
        <w:pStyle w:val="B1"/>
      </w:pPr>
      <w:r>
        <w:t>b)</w:t>
      </w:r>
      <w:r>
        <w:tab/>
        <w:t>zero or one &lt;anyExt&gt; element containing elements defined in future releases;</w:t>
      </w:r>
    </w:p>
    <w:p w14:paraId="6580923B" w14:textId="77777777" w:rsidR="00277DCD" w:rsidRDefault="00277DCD" w:rsidP="00277DCD">
      <w:pPr>
        <w:pStyle w:val="B1"/>
      </w:pPr>
      <w:r>
        <w:t>c)</w:t>
      </w:r>
      <w:r>
        <w:tab/>
        <w:t>zero, one or more elements from other namespaces defined in future releases; and</w:t>
      </w:r>
    </w:p>
    <w:p w14:paraId="1076DB45" w14:textId="77777777" w:rsidR="00277DCD" w:rsidRDefault="00277DCD" w:rsidP="00277DCD">
      <w:pPr>
        <w:pStyle w:val="B1"/>
      </w:pPr>
      <w:r>
        <w:t>d)</w:t>
      </w:r>
      <w:r>
        <w:tab/>
        <w:t>zero, one or more attributes defined in future releases.</w:t>
      </w:r>
    </w:p>
    <w:p w14:paraId="3AC6A6E1" w14:textId="77777777" w:rsidR="00277DCD" w:rsidRDefault="00277DCD" w:rsidP="00277DCD">
      <w:pPr>
        <w:pStyle w:val="Heading4"/>
      </w:pPr>
      <w:bookmarkStart w:id="635" w:name="_CR6_2_5_28"/>
      <w:bookmarkStart w:id="636" w:name="_Toc172038288"/>
      <w:bookmarkEnd w:id="635"/>
      <w:r>
        <w:t>6.2.5.28</w:t>
      </w:r>
      <w:r>
        <w:tab/>
        <w:t>Semantics of &lt;pin-</w:t>
      </w:r>
      <w:r>
        <w:rPr>
          <w:lang w:eastAsia="zh-CN"/>
        </w:rPr>
        <w:t>pemc</w:t>
      </w:r>
      <w:r>
        <w:t>-takeover-reject&gt;</w:t>
      </w:r>
      <w:bookmarkEnd w:id="636"/>
    </w:p>
    <w:p w14:paraId="71FCE425" w14:textId="77777777" w:rsidR="00277DCD" w:rsidRDefault="00277DCD" w:rsidP="00277DCD">
      <w:r>
        <w:rPr>
          <w:lang w:eastAsia="zh-CN"/>
        </w:rPr>
        <w:t xml:space="preserve">The </w:t>
      </w:r>
      <w:r>
        <w:t>&lt;pin-</w:t>
      </w:r>
      <w:r>
        <w:rPr>
          <w:lang w:eastAsia="zh-CN"/>
        </w:rPr>
        <w:t>pemc</w:t>
      </w:r>
      <w:r>
        <w:t>-takeover-reject&gt; element:</w:t>
      </w:r>
    </w:p>
    <w:p w14:paraId="0DC95A8D" w14:textId="77777777" w:rsidR="00277DCD" w:rsidRDefault="00277DCD" w:rsidP="00277DCD">
      <w:pPr>
        <w:pStyle w:val="B1"/>
      </w:pPr>
      <w:r>
        <w:t>a)</w:t>
      </w:r>
      <w:r>
        <w:tab/>
        <w:t>one &lt;pin-id&gt; element as specified in clause 7.2.16;</w:t>
      </w:r>
    </w:p>
    <w:p w14:paraId="00A3977D" w14:textId="77777777" w:rsidR="00277DCD" w:rsidRDefault="00277DCD" w:rsidP="00277DCD">
      <w:pPr>
        <w:pStyle w:val="B1"/>
      </w:pPr>
      <w:r>
        <w:t>b)</w:t>
      </w:r>
      <w:r>
        <w:tab/>
        <w:t>one &lt;cause&gt; element as specified in clause 7.2.5;</w:t>
      </w:r>
    </w:p>
    <w:p w14:paraId="1EF735BC" w14:textId="77777777" w:rsidR="00277DCD" w:rsidRDefault="00277DCD" w:rsidP="00277DCD">
      <w:pPr>
        <w:pStyle w:val="B1"/>
      </w:pPr>
      <w:r>
        <w:t>c)</w:t>
      </w:r>
      <w:r>
        <w:tab/>
        <w:t>zero or one &lt;anyExt&gt; element containing elements defined in future releases;</w:t>
      </w:r>
    </w:p>
    <w:p w14:paraId="0CD51DEE" w14:textId="77777777" w:rsidR="00277DCD" w:rsidRDefault="00277DCD" w:rsidP="00277DCD">
      <w:pPr>
        <w:pStyle w:val="B1"/>
      </w:pPr>
      <w:r>
        <w:t>d)</w:t>
      </w:r>
      <w:r>
        <w:tab/>
        <w:t>zero, one or more elements from other namespaces defined in future releases; and</w:t>
      </w:r>
    </w:p>
    <w:p w14:paraId="66E9EE04" w14:textId="77777777" w:rsidR="00277DCD" w:rsidRDefault="00277DCD" w:rsidP="00277DCD">
      <w:pPr>
        <w:pStyle w:val="B1"/>
      </w:pPr>
      <w:r>
        <w:t>e)</w:t>
      </w:r>
      <w:r>
        <w:tab/>
        <w:t>zero, one or more attributes defined in future releases.</w:t>
      </w:r>
    </w:p>
    <w:p w14:paraId="375CFAA4" w14:textId="77777777" w:rsidR="00277DCD" w:rsidRDefault="00277DCD" w:rsidP="00277DCD">
      <w:pPr>
        <w:pStyle w:val="Heading4"/>
      </w:pPr>
      <w:bookmarkStart w:id="637" w:name="_CR6_2_5_29"/>
      <w:bookmarkStart w:id="638" w:name="_Toc172038289"/>
      <w:bookmarkEnd w:id="637"/>
      <w:r>
        <w:t>6.2.5.29</w:t>
      </w:r>
      <w:r>
        <w:tab/>
        <w:t>Semantics of &lt;pin-</w:t>
      </w:r>
      <w:r>
        <w:rPr>
          <w:lang w:eastAsia="zh-CN"/>
        </w:rPr>
        <w:t>pegc</w:t>
      </w:r>
      <w:r>
        <w:t>-takeover-request&gt;</w:t>
      </w:r>
      <w:bookmarkEnd w:id="638"/>
    </w:p>
    <w:p w14:paraId="05082605" w14:textId="77777777" w:rsidR="00277DCD" w:rsidRDefault="00277DCD" w:rsidP="00277DCD">
      <w:r>
        <w:rPr>
          <w:lang w:eastAsia="zh-CN"/>
        </w:rPr>
        <w:t xml:space="preserve">The </w:t>
      </w:r>
      <w:r>
        <w:t>&lt;pin-</w:t>
      </w:r>
      <w:r>
        <w:rPr>
          <w:lang w:eastAsia="zh-CN"/>
        </w:rPr>
        <w:t>pegc</w:t>
      </w:r>
      <w:r>
        <w:t>-takeover-request&gt; element:</w:t>
      </w:r>
    </w:p>
    <w:p w14:paraId="24A74963" w14:textId="77777777" w:rsidR="00277DCD" w:rsidRDefault="00277DCD" w:rsidP="00277DCD">
      <w:pPr>
        <w:pStyle w:val="B1"/>
      </w:pPr>
      <w:r>
        <w:t>a)</w:t>
      </w:r>
      <w:r>
        <w:tab/>
        <w:t>one &lt;pin-id&gt; element as specified in clause 7.2.16;</w:t>
      </w:r>
    </w:p>
    <w:p w14:paraId="40B71DF3" w14:textId="77777777" w:rsidR="00277DCD" w:rsidRDefault="00277DCD" w:rsidP="00277DCD">
      <w:pPr>
        <w:pStyle w:val="B1"/>
      </w:pPr>
      <w:r>
        <w:t>b)</w:t>
      </w:r>
      <w:r>
        <w:tab/>
        <w:t>one &lt;current-pegc-id&gt; element as specified in clause 7.2.1;</w:t>
      </w:r>
    </w:p>
    <w:p w14:paraId="4C04DBF4" w14:textId="77777777" w:rsidR="00277DCD" w:rsidRDefault="00277DCD" w:rsidP="00277DCD">
      <w:pPr>
        <w:pStyle w:val="B1"/>
      </w:pPr>
      <w:r>
        <w:t>c)</w:t>
      </w:r>
      <w:r>
        <w:tab/>
        <w:t>one &lt;new-pegc-id&gt; element as specified in clause 7.2.1;</w:t>
      </w:r>
    </w:p>
    <w:p w14:paraId="7176EFF6" w14:textId="77777777" w:rsidR="00277DCD" w:rsidRDefault="00277DCD" w:rsidP="00277DCD">
      <w:pPr>
        <w:pStyle w:val="B1"/>
      </w:pPr>
      <w:r>
        <w:t>d)</w:t>
      </w:r>
      <w:r>
        <w:tab/>
        <w:t>zero or one &lt;anyExt&gt; element containing elements defined in future releases;</w:t>
      </w:r>
    </w:p>
    <w:p w14:paraId="7AE0A5C7" w14:textId="77777777" w:rsidR="00277DCD" w:rsidRDefault="00277DCD" w:rsidP="00277DCD">
      <w:pPr>
        <w:pStyle w:val="B1"/>
      </w:pPr>
      <w:r>
        <w:t>e)</w:t>
      </w:r>
      <w:r>
        <w:tab/>
        <w:t>zero, one or more elements from other namespaces defined in future releases; and</w:t>
      </w:r>
    </w:p>
    <w:p w14:paraId="1744B569" w14:textId="77777777" w:rsidR="00277DCD" w:rsidRDefault="00277DCD" w:rsidP="00277DCD">
      <w:pPr>
        <w:pStyle w:val="B1"/>
      </w:pPr>
      <w:r>
        <w:t>f)</w:t>
      </w:r>
      <w:r>
        <w:tab/>
        <w:t>zero, one or more attributes defined in future releases.</w:t>
      </w:r>
    </w:p>
    <w:p w14:paraId="41F04932" w14:textId="77777777" w:rsidR="00277DCD" w:rsidRDefault="00277DCD" w:rsidP="00277DCD">
      <w:pPr>
        <w:pStyle w:val="Heading4"/>
      </w:pPr>
      <w:bookmarkStart w:id="639" w:name="_CR6_2_5_30"/>
      <w:bookmarkStart w:id="640" w:name="_Toc172038290"/>
      <w:bookmarkEnd w:id="639"/>
      <w:r>
        <w:t>6.2.5.30</w:t>
      </w:r>
      <w:r>
        <w:tab/>
        <w:t>Semantics of &lt;pin-</w:t>
      </w:r>
      <w:r>
        <w:rPr>
          <w:lang w:eastAsia="zh-CN"/>
        </w:rPr>
        <w:t>pegc</w:t>
      </w:r>
      <w:r>
        <w:t>-takeover-accept&gt;</w:t>
      </w:r>
      <w:bookmarkEnd w:id="640"/>
    </w:p>
    <w:p w14:paraId="3A34EB04" w14:textId="77777777" w:rsidR="00277DCD" w:rsidRDefault="00277DCD" w:rsidP="00277DCD">
      <w:r>
        <w:rPr>
          <w:lang w:eastAsia="zh-CN"/>
        </w:rPr>
        <w:t xml:space="preserve">The </w:t>
      </w:r>
      <w:r>
        <w:t>&lt;pin-</w:t>
      </w:r>
      <w:r>
        <w:rPr>
          <w:lang w:eastAsia="zh-CN"/>
        </w:rPr>
        <w:t>pegc</w:t>
      </w:r>
      <w:r>
        <w:t>-takeover-accept&gt; element:</w:t>
      </w:r>
    </w:p>
    <w:p w14:paraId="1B28C8DB" w14:textId="77777777" w:rsidR="00277DCD" w:rsidRDefault="00277DCD" w:rsidP="00277DCD">
      <w:pPr>
        <w:pStyle w:val="B1"/>
      </w:pPr>
      <w:r>
        <w:t>a)</w:t>
      </w:r>
      <w:r>
        <w:tab/>
        <w:t>one &lt;pin-id&gt; element as specified in clause 7.2.16;</w:t>
      </w:r>
    </w:p>
    <w:p w14:paraId="06AE2938" w14:textId="77777777" w:rsidR="00277DCD" w:rsidRDefault="00277DCD" w:rsidP="00277DCD">
      <w:pPr>
        <w:pStyle w:val="B1"/>
      </w:pPr>
      <w:r>
        <w:t>b)</w:t>
      </w:r>
      <w:r>
        <w:tab/>
        <w:t>zero or one &lt;anyExt&gt; element containing elements defined in future releases;</w:t>
      </w:r>
    </w:p>
    <w:p w14:paraId="626FEA89" w14:textId="77777777" w:rsidR="00277DCD" w:rsidRDefault="00277DCD" w:rsidP="00277DCD">
      <w:pPr>
        <w:pStyle w:val="B1"/>
      </w:pPr>
      <w:r>
        <w:t>c)</w:t>
      </w:r>
      <w:r>
        <w:tab/>
        <w:t>zero, one or more elements from other namespaces defined in future releases; and</w:t>
      </w:r>
    </w:p>
    <w:p w14:paraId="7A857583" w14:textId="77777777" w:rsidR="00277DCD" w:rsidRDefault="00277DCD" w:rsidP="00277DCD">
      <w:pPr>
        <w:pStyle w:val="B1"/>
      </w:pPr>
      <w:r>
        <w:t>d)</w:t>
      </w:r>
      <w:r>
        <w:tab/>
        <w:t>zero, one or more attributes defined in future releases.</w:t>
      </w:r>
    </w:p>
    <w:p w14:paraId="6CFA2A6F" w14:textId="77777777" w:rsidR="00277DCD" w:rsidRDefault="00277DCD" w:rsidP="00277DCD">
      <w:pPr>
        <w:pStyle w:val="Heading4"/>
      </w:pPr>
      <w:bookmarkStart w:id="641" w:name="_CR6_2_5_31"/>
      <w:bookmarkStart w:id="642" w:name="_Toc172038291"/>
      <w:bookmarkEnd w:id="641"/>
      <w:r>
        <w:t>6.2.5.31</w:t>
      </w:r>
      <w:r>
        <w:tab/>
        <w:t>Semantics of &lt;pin-</w:t>
      </w:r>
      <w:r>
        <w:rPr>
          <w:lang w:eastAsia="zh-CN"/>
        </w:rPr>
        <w:t>pegc</w:t>
      </w:r>
      <w:r>
        <w:t>-takeover-reject&gt;</w:t>
      </w:r>
      <w:bookmarkEnd w:id="642"/>
    </w:p>
    <w:p w14:paraId="543ACA4D" w14:textId="77777777" w:rsidR="00277DCD" w:rsidRDefault="00277DCD" w:rsidP="00277DCD">
      <w:r>
        <w:rPr>
          <w:lang w:eastAsia="zh-CN"/>
        </w:rPr>
        <w:t xml:space="preserve">The </w:t>
      </w:r>
      <w:r>
        <w:t>&lt;pin-</w:t>
      </w:r>
      <w:r>
        <w:rPr>
          <w:lang w:eastAsia="zh-CN"/>
        </w:rPr>
        <w:t>pegc</w:t>
      </w:r>
      <w:r>
        <w:t>-takeover-reject&gt; element:</w:t>
      </w:r>
    </w:p>
    <w:p w14:paraId="6E6FCE0D" w14:textId="77777777" w:rsidR="00277DCD" w:rsidRDefault="00277DCD" w:rsidP="00277DCD">
      <w:pPr>
        <w:pStyle w:val="B1"/>
      </w:pPr>
      <w:r>
        <w:t>a)</w:t>
      </w:r>
      <w:r>
        <w:tab/>
        <w:t>one &lt;pin-id&gt; element as specified in clause 7.2.16;</w:t>
      </w:r>
    </w:p>
    <w:p w14:paraId="5240C002" w14:textId="77777777" w:rsidR="00277DCD" w:rsidRDefault="00277DCD" w:rsidP="00277DCD">
      <w:pPr>
        <w:pStyle w:val="B1"/>
      </w:pPr>
      <w:r>
        <w:t>b)</w:t>
      </w:r>
      <w:r>
        <w:tab/>
        <w:t>one &lt;cause&gt; element as specified in clause 7.2.5;</w:t>
      </w:r>
    </w:p>
    <w:p w14:paraId="1912ED29" w14:textId="77777777" w:rsidR="00277DCD" w:rsidRDefault="00277DCD" w:rsidP="00277DCD">
      <w:pPr>
        <w:pStyle w:val="B1"/>
      </w:pPr>
      <w:r>
        <w:t>c)</w:t>
      </w:r>
      <w:r>
        <w:tab/>
        <w:t>zero or one &lt;anyExt&gt; element containing elements defined in future releases;</w:t>
      </w:r>
    </w:p>
    <w:p w14:paraId="06210EF9" w14:textId="77777777" w:rsidR="00277DCD" w:rsidRDefault="00277DCD" w:rsidP="00277DCD">
      <w:pPr>
        <w:pStyle w:val="B1"/>
      </w:pPr>
      <w:r>
        <w:lastRenderedPageBreak/>
        <w:t>d)</w:t>
      </w:r>
      <w:r>
        <w:tab/>
        <w:t>zero, one or more elements from other namespaces defined in future releases; and</w:t>
      </w:r>
    </w:p>
    <w:p w14:paraId="3D48081A" w14:textId="77777777" w:rsidR="00277DCD" w:rsidRDefault="00277DCD" w:rsidP="00277DCD">
      <w:pPr>
        <w:pStyle w:val="B1"/>
      </w:pPr>
      <w:r>
        <w:t>e)</w:t>
      </w:r>
      <w:r>
        <w:tab/>
        <w:t>zero, one or more attributes defined in future releases.</w:t>
      </w:r>
    </w:p>
    <w:p w14:paraId="0F6B9647" w14:textId="77777777" w:rsidR="00CF0E06" w:rsidRDefault="00CF0E06" w:rsidP="00CF0E06">
      <w:pPr>
        <w:pStyle w:val="Heading4"/>
      </w:pPr>
      <w:bookmarkStart w:id="643" w:name="_CR6_2_5_32"/>
      <w:bookmarkStart w:id="644" w:name="_Toc172038292"/>
      <w:bookmarkEnd w:id="643"/>
      <w:r>
        <w:t>6.2.5.32</w:t>
      </w:r>
      <w:r>
        <w:tab/>
        <w:t>Semantics of &lt;pin-</w:t>
      </w:r>
      <w:r>
        <w:rPr>
          <w:lang w:eastAsia="zh-CN"/>
        </w:rPr>
        <w:t>configuration</w:t>
      </w:r>
      <w:r>
        <w:t>-request&gt;</w:t>
      </w:r>
      <w:bookmarkEnd w:id="644"/>
    </w:p>
    <w:p w14:paraId="2D70EA8D" w14:textId="77777777" w:rsidR="00CF0E06" w:rsidRPr="00796114" w:rsidRDefault="00CF0E06" w:rsidP="00CF0E06">
      <w:r>
        <w:rPr>
          <w:lang w:eastAsia="zh-CN"/>
        </w:rPr>
        <w:t xml:space="preserve">The </w:t>
      </w:r>
      <w:r w:rsidRPr="00796114">
        <w:t>&lt;pin-configuration-request&gt;</w:t>
      </w:r>
      <w:r>
        <w:t xml:space="preserve"> element contains:</w:t>
      </w:r>
    </w:p>
    <w:p w14:paraId="5FE2E502" w14:textId="77777777" w:rsidR="00CF0E06" w:rsidRDefault="00CF0E06" w:rsidP="00CF0E06">
      <w:pPr>
        <w:pStyle w:val="B1"/>
      </w:pPr>
      <w:r>
        <w:t>a)</w:t>
      </w:r>
      <w:r>
        <w:tab/>
        <w:t>one &lt;pin-id&gt; element as specified in clause 7.2.16;</w:t>
      </w:r>
    </w:p>
    <w:p w14:paraId="1E786A00" w14:textId="77777777" w:rsidR="00CF0E06" w:rsidRDefault="00CF0E06" w:rsidP="00CF0E06">
      <w:pPr>
        <w:pStyle w:val="B1"/>
      </w:pPr>
      <w:r>
        <w:t>b)</w:t>
      </w:r>
      <w:r>
        <w:tab/>
        <w:t>one &lt;</w:t>
      </w:r>
      <w:bookmarkStart w:id="645" w:name="_Hlk159169879"/>
      <w:r>
        <w:t>requestor-pemc-id</w:t>
      </w:r>
      <w:bookmarkEnd w:id="645"/>
      <w:r>
        <w:t>&gt; element as specified in clause 7.2.1;</w:t>
      </w:r>
    </w:p>
    <w:p w14:paraId="0C874789" w14:textId="77777777" w:rsidR="00CF0E06" w:rsidRDefault="00CF0E06" w:rsidP="00CF0E06">
      <w:pPr>
        <w:pStyle w:val="B1"/>
        <w:rPr>
          <w:lang w:eastAsia="zh-CN"/>
        </w:rPr>
      </w:pPr>
      <w:r>
        <w:rPr>
          <w:lang w:eastAsia="zh-CN"/>
        </w:rPr>
        <w:t>c)</w:t>
      </w:r>
      <w:r>
        <w:rPr>
          <w:lang w:eastAsia="zh-CN"/>
        </w:rPr>
        <w:tab/>
      </w:r>
      <w:r>
        <w:t>one</w:t>
      </w:r>
      <w:r>
        <w:rPr>
          <w:lang w:eastAsia="zh-CN"/>
        </w:rPr>
        <w:t xml:space="preserve"> &lt;</w:t>
      </w:r>
      <w:bookmarkStart w:id="646" w:name="_Hlk159169889"/>
      <w:r>
        <w:rPr>
          <w:lang w:eastAsia="zh-CN"/>
        </w:rPr>
        <w:t>authorization-type</w:t>
      </w:r>
      <w:bookmarkEnd w:id="646"/>
      <w:r>
        <w:rPr>
          <w:lang w:eastAsia="zh-CN"/>
        </w:rPr>
        <w:t>&gt; element</w:t>
      </w:r>
      <w:r w:rsidRPr="00034366">
        <w:t xml:space="preserve"> </w:t>
      </w:r>
      <w:r>
        <w:t>as specified in clause 7.2.3</w:t>
      </w:r>
      <w:r w:rsidR="00B574AB">
        <w:t>3</w:t>
      </w:r>
      <w:r>
        <w:rPr>
          <w:lang w:eastAsia="zh-CN"/>
        </w:rPr>
        <w:t>;</w:t>
      </w:r>
    </w:p>
    <w:p w14:paraId="3CD01BD3" w14:textId="77777777" w:rsidR="00CF0E06" w:rsidRDefault="00CF0E06" w:rsidP="00CF0E06">
      <w:pPr>
        <w:pStyle w:val="B1"/>
        <w:rPr>
          <w:lang w:eastAsia="zh-CN"/>
        </w:rPr>
      </w:pPr>
      <w:r>
        <w:rPr>
          <w:lang w:eastAsia="zh-CN"/>
        </w:rPr>
        <w:t>d)</w:t>
      </w:r>
      <w:r>
        <w:rPr>
          <w:lang w:eastAsia="zh-CN"/>
        </w:rPr>
        <w:tab/>
      </w:r>
      <w:r>
        <w:t>one</w:t>
      </w:r>
      <w:r>
        <w:rPr>
          <w:lang w:eastAsia="zh-CN"/>
        </w:rPr>
        <w:t xml:space="preserve"> &lt;</w:t>
      </w:r>
      <w:bookmarkStart w:id="647" w:name="_Hlk159169929"/>
      <w:r>
        <w:rPr>
          <w:lang w:eastAsia="zh-CN"/>
        </w:rPr>
        <w:t>failure-pemc-id&gt;</w:t>
      </w:r>
      <w:bookmarkEnd w:id="647"/>
      <w:r>
        <w:rPr>
          <w:lang w:eastAsia="zh-CN"/>
        </w:rPr>
        <w:t xml:space="preserve"> element</w:t>
      </w:r>
      <w:r w:rsidRPr="00034366">
        <w:t xml:space="preserve"> </w:t>
      </w:r>
      <w:r>
        <w:t>as specified in clause 7.2.1;</w:t>
      </w:r>
    </w:p>
    <w:p w14:paraId="16C84B51" w14:textId="77777777" w:rsidR="00CF0E06" w:rsidRDefault="00CF0E06" w:rsidP="00CF0E06">
      <w:pPr>
        <w:pStyle w:val="B1"/>
        <w:rPr>
          <w:lang w:eastAsia="zh-CN"/>
        </w:rPr>
      </w:pPr>
      <w:r>
        <w:rPr>
          <w:lang w:eastAsia="zh-CN"/>
        </w:rPr>
        <w:t>e)</w:t>
      </w:r>
      <w:r>
        <w:rPr>
          <w:lang w:eastAsia="zh-CN"/>
        </w:rPr>
        <w:tab/>
        <w:t xml:space="preserve">zero or </w:t>
      </w:r>
      <w:r>
        <w:t>one</w:t>
      </w:r>
      <w:r>
        <w:rPr>
          <w:lang w:eastAsia="zh-CN"/>
        </w:rPr>
        <w:t xml:space="preserve"> &lt;</w:t>
      </w:r>
      <w:bookmarkStart w:id="648" w:name="_Hlk159169945"/>
      <w:r>
        <w:rPr>
          <w:lang w:eastAsia="zh-CN"/>
        </w:rPr>
        <w:t>new-pemc-id</w:t>
      </w:r>
      <w:bookmarkEnd w:id="648"/>
      <w:r>
        <w:rPr>
          <w:lang w:eastAsia="zh-CN"/>
        </w:rPr>
        <w:t>&gt; element</w:t>
      </w:r>
      <w:r w:rsidRPr="00034366">
        <w:t xml:space="preserve"> </w:t>
      </w:r>
      <w:r>
        <w:t>as specified in clause 7.2.1</w:t>
      </w:r>
      <w:r>
        <w:rPr>
          <w:lang w:eastAsia="zh-CN"/>
        </w:rPr>
        <w:t>;</w:t>
      </w:r>
    </w:p>
    <w:p w14:paraId="1CFE17DA" w14:textId="77777777" w:rsidR="007C4E4C" w:rsidRDefault="007C4E4C" w:rsidP="00CF0E06">
      <w:pPr>
        <w:pStyle w:val="B1"/>
        <w:rPr>
          <w:lang w:eastAsia="zh-CN"/>
        </w:rPr>
      </w:pPr>
      <w:r>
        <w:rPr>
          <w:rFonts w:hint="eastAsia"/>
          <w:lang w:eastAsia="zh-CN"/>
        </w:rPr>
        <w:t>f)</w:t>
      </w:r>
      <w:r>
        <w:rPr>
          <w:lang w:eastAsia="zh-CN"/>
        </w:rPr>
        <w:tab/>
        <w:t xml:space="preserve">zero or </w:t>
      </w:r>
      <w:r>
        <w:t>one</w:t>
      </w:r>
      <w:r>
        <w:rPr>
          <w:lang w:eastAsia="zh-CN"/>
        </w:rPr>
        <w:t xml:space="preserve"> &lt;</w:t>
      </w:r>
      <w:r>
        <w:rPr>
          <w:rFonts w:hint="eastAsia"/>
          <w:lang w:eastAsia="zh-CN"/>
        </w:rPr>
        <w:t>additional</w:t>
      </w:r>
      <w:r>
        <w:rPr>
          <w:lang w:eastAsia="zh-CN"/>
        </w:rPr>
        <w:t>-pemc-id</w:t>
      </w:r>
      <w:r>
        <w:rPr>
          <w:rFonts w:hint="eastAsia"/>
          <w:lang w:eastAsia="zh-CN"/>
        </w:rPr>
        <w:t>s</w:t>
      </w:r>
      <w:r>
        <w:rPr>
          <w:lang w:eastAsia="zh-CN"/>
        </w:rPr>
        <w:t>&gt; element</w:t>
      </w:r>
      <w:r>
        <w:t xml:space="preserve"> as specified in clause 7.2.1</w:t>
      </w:r>
      <w:r>
        <w:rPr>
          <w:rFonts w:hint="eastAsia"/>
          <w:lang w:eastAsia="zh-CN"/>
        </w:rPr>
        <w:t>5</w:t>
      </w:r>
      <w:r>
        <w:rPr>
          <w:lang w:eastAsia="zh-CN"/>
        </w:rPr>
        <w:t>;</w:t>
      </w:r>
    </w:p>
    <w:p w14:paraId="5AE5CD3A" w14:textId="77777777" w:rsidR="00CF0E06" w:rsidRDefault="007C4E4C" w:rsidP="00CF0E06">
      <w:pPr>
        <w:pStyle w:val="B1"/>
      </w:pPr>
      <w:r>
        <w:t>g</w:t>
      </w:r>
      <w:r w:rsidR="00CF0E06">
        <w:t>)</w:t>
      </w:r>
      <w:r w:rsidR="00CF0E06">
        <w:tab/>
        <w:t>zero or one &lt;anyExt&gt; element containing elements defined in future releases;</w:t>
      </w:r>
    </w:p>
    <w:p w14:paraId="3CFF0B67" w14:textId="77777777" w:rsidR="00CF0E06" w:rsidRDefault="007C4E4C" w:rsidP="00CF0E06">
      <w:pPr>
        <w:pStyle w:val="B1"/>
      </w:pPr>
      <w:r>
        <w:t>h</w:t>
      </w:r>
      <w:r w:rsidR="00CF0E06">
        <w:t>)</w:t>
      </w:r>
      <w:r w:rsidR="00CF0E06">
        <w:tab/>
        <w:t>zero, one or more elements from other namespaces defined in future releases; and</w:t>
      </w:r>
    </w:p>
    <w:p w14:paraId="1F654663" w14:textId="77777777" w:rsidR="00CF0E06" w:rsidRDefault="007C4E4C" w:rsidP="00CF0E06">
      <w:pPr>
        <w:pStyle w:val="B1"/>
      </w:pPr>
      <w:r>
        <w:t>i</w:t>
      </w:r>
      <w:r w:rsidR="00CF0E06">
        <w:t>)</w:t>
      </w:r>
      <w:r w:rsidR="00CF0E06">
        <w:tab/>
        <w:t>zero, one or more attributes defined in future releases.</w:t>
      </w:r>
    </w:p>
    <w:p w14:paraId="0B4A00E3" w14:textId="77777777" w:rsidR="00CF0E06" w:rsidRDefault="00CF0E06" w:rsidP="00CF0E06">
      <w:pPr>
        <w:pStyle w:val="Heading4"/>
      </w:pPr>
      <w:bookmarkStart w:id="649" w:name="_CR6_2_5_33"/>
      <w:bookmarkStart w:id="650" w:name="_Toc172038293"/>
      <w:bookmarkEnd w:id="649"/>
      <w:r>
        <w:t>6.2.5.33</w:t>
      </w:r>
      <w:r>
        <w:tab/>
        <w:t>Semantics of &lt;pin-</w:t>
      </w:r>
      <w:r>
        <w:rPr>
          <w:lang w:eastAsia="zh-CN"/>
        </w:rPr>
        <w:t>configuration</w:t>
      </w:r>
      <w:r>
        <w:t>-accept&gt;</w:t>
      </w:r>
      <w:bookmarkEnd w:id="650"/>
    </w:p>
    <w:p w14:paraId="3110AB6E" w14:textId="77777777" w:rsidR="00CF0E06" w:rsidRPr="00796114" w:rsidRDefault="00CF0E06" w:rsidP="00CF0E06">
      <w:r>
        <w:rPr>
          <w:lang w:eastAsia="zh-CN"/>
        </w:rPr>
        <w:t xml:space="preserve">The </w:t>
      </w:r>
      <w:r w:rsidRPr="00796114">
        <w:t>&lt;pin-configuration-request&gt;</w:t>
      </w:r>
      <w:r>
        <w:t xml:space="preserve"> element contains:</w:t>
      </w:r>
    </w:p>
    <w:p w14:paraId="678D5FD1" w14:textId="77777777" w:rsidR="00CF0E06" w:rsidRDefault="00CF0E06" w:rsidP="00CF0E06">
      <w:pPr>
        <w:pStyle w:val="B1"/>
      </w:pPr>
      <w:r>
        <w:t>a)</w:t>
      </w:r>
      <w:r>
        <w:tab/>
        <w:t>one &lt;pin-profile&gt; element as specified in clause 7.2.28;</w:t>
      </w:r>
    </w:p>
    <w:p w14:paraId="35A1D25B" w14:textId="77777777" w:rsidR="00CF0E06" w:rsidRDefault="00CF0E06" w:rsidP="00CF0E06">
      <w:pPr>
        <w:pStyle w:val="B1"/>
      </w:pPr>
      <w:r>
        <w:t>b)</w:t>
      </w:r>
      <w:r>
        <w:tab/>
        <w:t>zero or one &lt;anyExt&gt; element containing elements defined in future releases;</w:t>
      </w:r>
    </w:p>
    <w:p w14:paraId="1C0FC973" w14:textId="77777777" w:rsidR="00CF0E06" w:rsidRDefault="00CF0E06" w:rsidP="00CF0E06">
      <w:pPr>
        <w:pStyle w:val="B1"/>
      </w:pPr>
      <w:r>
        <w:t>c)</w:t>
      </w:r>
      <w:r>
        <w:tab/>
        <w:t>zero, one or more elements from other namespaces defined in future releases; and</w:t>
      </w:r>
    </w:p>
    <w:p w14:paraId="24AFF2D5" w14:textId="77777777" w:rsidR="00CF0E06" w:rsidRDefault="00CF0E06" w:rsidP="00CF0E06">
      <w:pPr>
        <w:pStyle w:val="B1"/>
      </w:pPr>
      <w:r>
        <w:t>d)</w:t>
      </w:r>
      <w:r>
        <w:tab/>
        <w:t>zero, one or more attributes defined in future releases.</w:t>
      </w:r>
    </w:p>
    <w:p w14:paraId="0D0395BF" w14:textId="77777777" w:rsidR="00CF0E06" w:rsidRDefault="00CF0E06" w:rsidP="00CF0E06">
      <w:pPr>
        <w:pStyle w:val="Heading4"/>
      </w:pPr>
      <w:bookmarkStart w:id="651" w:name="_CR6_2_5_34"/>
      <w:bookmarkStart w:id="652" w:name="_Toc172038294"/>
      <w:bookmarkEnd w:id="651"/>
      <w:r>
        <w:t>6.2.5.34</w:t>
      </w:r>
      <w:r>
        <w:tab/>
        <w:t>Semantics of &lt;pin-</w:t>
      </w:r>
      <w:r>
        <w:rPr>
          <w:lang w:eastAsia="zh-CN"/>
        </w:rPr>
        <w:t>configuration</w:t>
      </w:r>
      <w:r>
        <w:t>-reject&gt;</w:t>
      </w:r>
      <w:bookmarkEnd w:id="652"/>
    </w:p>
    <w:p w14:paraId="5D9474FC" w14:textId="77777777" w:rsidR="00CF0E06" w:rsidRPr="00796114" w:rsidRDefault="00CF0E06" w:rsidP="00CF0E06">
      <w:r>
        <w:rPr>
          <w:lang w:eastAsia="zh-CN"/>
        </w:rPr>
        <w:t xml:space="preserve">The </w:t>
      </w:r>
      <w:r w:rsidRPr="00796114">
        <w:t>&lt;pin-configuration-</w:t>
      </w:r>
      <w:r>
        <w:t>reject</w:t>
      </w:r>
      <w:r w:rsidRPr="00796114">
        <w:t>&gt;</w:t>
      </w:r>
      <w:r>
        <w:t xml:space="preserve"> element contains:</w:t>
      </w:r>
    </w:p>
    <w:p w14:paraId="2358D505" w14:textId="77777777" w:rsidR="00CF0E06" w:rsidRDefault="00CF0E06" w:rsidP="00CF0E06">
      <w:pPr>
        <w:pStyle w:val="B1"/>
      </w:pPr>
      <w:r>
        <w:t>a)</w:t>
      </w:r>
      <w:r>
        <w:tab/>
        <w:t>one &lt;cause&gt; element as specified in clause 7.2.5;</w:t>
      </w:r>
    </w:p>
    <w:p w14:paraId="21F0E2C1" w14:textId="77777777" w:rsidR="00CF0E06" w:rsidRDefault="00CF0E06" w:rsidP="00CF0E06">
      <w:pPr>
        <w:pStyle w:val="B1"/>
      </w:pPr>
      <w:r>
        <w:t>b)</w:t>
      </w:r>
      <w:r>
        <w:tab/>
        <w:t>zero or one &lt;anyExt&gt; element containing elements defined in future releases;</w:t>
      </w:r>
    </w:p>
    <w:p w14:paraId="3137D9F6" w14:textId="77777777" w:rsidR="00CF0E06" w:rsidRDefault="00CF0E06" w:rsidP="00CF0E06">
      <w:pPr>
        <w:pStyle w:val="B1"/>
      </w:pPr>
      <w:r>
        <w:t>c)</w:t>
      </w:r>
      <w:r>
        <w:tab/>
        <w:t>zero, one or more elements from other namespaces defined in future releases; and</w:t>
      </w:r>
    </w:p>
    <w:p w14:paraId="46B16FA9" w14:textId="77777777" w:rsidR="00CF0E06" w:rsidRDefault="00CF0E06" w:rsidP="00CF0E06">
      <w:pPr>
        <w:pStyle w:val="B1"/>
      </w:pPr>
      <w:r>
        <w:t>d)</w:t>
      </w:r>
      <w:r>
        <w:tab/>
        <w:t>zero, one or more attributes defined in future releases.</w:t>
      </w:r>
    </w:p>
    <w:p w14:paraId="20157034" w14:textId="77777777" w:rsidR="00CF0E06" w:rsidRDefault="00CF0E06" w:rsidP="00CF0E06">
      <w:pPr>
        <w:pStyle w:val="Heading4"/>
      </w:pPr>
      <w:bookmarkStart w:id="653" w:name="_CR6_2_5_35"/>
      <w:bookmarkStart w:id="654" w:name="_Toc172038295"/>
      <w:bookmarkEnd w:id="653"/>
      <w:r>
        <w:t>6.2.5.35</w:t>
      </w:r>
      <w:r>
        <w:tab/>
        <w:t>Semantics of &lt;pin-management-request&gt;</w:t>
      </w:r>
      <w:bookmarkEnd w:id="654"/>
      <w:r>
        <w:t xml:space="preserve"> </w:t>
      </w:r>
    </w:p>
    <w:p w14:paraId="717E2B24" w14:textId="77777777" w:rsidR="00CF0E06" w:rsidRDefault="00CF0E06" w:rsidP="00CF0E06">
      <w:r>
        <w:t>The &lt;pin-management-request&gt; element:</w:t>
      </w:r>
    </w:p>
    <w:p w14:paraId="104A0362" w14:textId="77777777" w:rsidR="00CF0E06" w:rsidRDefault="00CF0E06" w:rsidP="00CF0E06">
      <w:pPr>
        <w:pStyle w:val="B1"/>
      </w:pPr>
      <w:r>
        <w:t>a)</w:t>
      </w:r>
      <w:r>
        <w:tab/>
        <w:t>shall include a &lt;</w:t>
      </w:r>
      <w:bookmarkStart w:id="655" w:name="_Hlk159170228"/>
      <w:r>
        <w:t>requestor-id</w:t>
      </w:r>
      <w:bookmarkEnd w:id="655"/>
      <w:r>
        <w:t>&gt; element</w:t>
      </w:r>
      <w:r w:rsidRPr="009A5C5B">
        <w:t xml:space="preserve"> </w:t>
      </w:r>
      <w:r>
        <w:t>as specified in clause 7.2.1;</w:t>
      </w:r>
    </w:p>
    <w:p w14:paraId="02709176" w14:textId="77777777" w:rsidR="00CF0E06" w:rsidRDefault="00CF0E06" w:rsidP="00CF0E06">
      <w:pPr>
        <w:pStyle w:val="B1"/>
        <w:rPr>
          <w:lang w:eastAsia="zh-CN"/>
        </w:rPr>
      </w:pPr>
      <w:r>
        <w:rPr>
          <w:lang w:eastAsia="zh-CN"/>
        </w:rPr>
        <w:t>b)</w:t>
      </w:r>
      <w:r>
        <w:rPr>
          <w:lang w:eastAsia="zh-CN"/>
        </w:rPr>
        <w:tab/>
        <w:t>shall include a &lt;</w:t>
      </w:r>
      <w:bookmarkStart w:id="656" w:name="_Hlk159170239"/>
      <w:r>
        <w:rPr>
          <w:lang w:eastAsia="zh-CN"/>
        </w:rPr>
        <w:t>modification-type</w:t>
      </w:r>
      <w:bookmarkEnd w:id="656"/>
      <w:r>
        <w:rPr>
          <w:lang w:eastAsia="zh-CN"/>
        </w:rPr>
        <w:t>&gt; element</w:t>
      </w:r>
      <w:r w:rsidRPr="009A5C5B">
        <w:t xml:space="preserve"> </w:t>
      </w:r>
      <w:r>
        <w:t>as specified in clause 7.2.3</w:t>
      </w:r>
      <w:r w:rsidR="003A63DC">
        <w:t>4</w:t>
      </w:r>
      <w:r>
        <w:rPr>
          <w:lang w:eastAsia="zh-CN"/>
        </w:rPr>
        <w:t>;</w:t>
      </w:r>
    </w:p>
    <w:p w14:paraId="3388FA97" w14:textId="77777777" w:rsidR="00CF0E06" w:rsidRDefault="00CF0E06" w:rsidP="00CF0E06">
      <w:pPr>
        <w:pStyle w:val="B1"/>
        <w:rPr>
          <w:lang w:eastAsia="zh-CN"/>
        </w:rPr>
      </w:pPr>
      <w:r>
        <w:rPr>
          <w:lang w:eastAsia="zh-CN"/>
        </w:rPr>
        <w:t>c)</w:t>
      </w:r>
      <w:r>
        <w:rPr>
          <w:lang w:eastAsia="zh-CN"/>
        </w:rPr>
        <w:tab/>
        <w:t>shall include a &lt;pin-profile&gt; element</w:t>
      </w:r>
      <w:r>
        <w:t xml:space="preserve"> as specified in clause 7.2.28</w:t>
      </w:r>
      <w:r>
        <w:rPr>
          <w:lang w:eastAsia="zh-CN"/>
        </w:rPr>
        <w:t>;</w:t>
      </w:r>
    </w:p>
    <w:p w14:paraId="29023878" w14:textId="77777777" w:rsidR="00CF0E06" w:rsidRDefault="00CF0E06" w:rsidP="00CF0E06">
      <w:pPr>
        <w:pStyle w:val="B1"/>
      </w:pPr>
      <w:r>
        <w:t>d)</w:t>
      </w:r>
      <w:r>
        <w:tab/>
        <w:t>zero or one &lt;anyExt&gt; element containing elements defined in future releases;</w:t>
      </w:r>
    </w:p>
    <w:p w14:paraId="553D1442" w14:textId="77777777" w:rsidR="00CF0E06" w:rsidRDefault="00CF0E06" w:rsidP="00CF0E06">
      <w:pPr>
        <w:pStyle w:val="B1"/>
      </w:pPr>
      <w:r>
        <w:t>e)</w:t>
      </w:r>
      <w:r>
        <w:tab/>
        <w:t>zero, one or more elements from other namespaces defined in future releases; and</w:t>
      </w:r>
    </w:p>
    <w:p w14:paraId="233EF874" w14:textId="77777777" w:rsidR="00CF0E06" w:rsidRDefault="00CF0E06" w:rsidP="00CF0E06">
      <w:pPr>
        <w:pStyle w:val="B1"/>
      </w:pPr>
      <w:r>
        <w:t>f)</w:t>
      </w:r>
      <w:r>
        <w:tab/>
        <w:t>zero, one or more attributes defined in future releases.</w:t>
      </w:r>
    </w:p>
    <w:p w14:paraId="41CE30C3" w14:textId="77777777" w:rsidR="00CF0E06" w:rsidRDefault="00CF0E06" w:rsidP="00CF0E06">
      <w:pPr>
        <w:pStyle w:val="Heading4"/>
      </w:pPr>
      <w:bookmarkStart w:id="657" w:name="_CR6_2_5_36"/>
      <w:bookmarkStart w:id="658" w:name="_Toc172038296"/>
      <w:bookmarkEnd w:id="657"/>
      <w:r>
        <w:lastRenderedPageBreak/>
        <w:t>6.2.5.36</w:t>
      </w:r>
      <w:r>
        <w:tab/>
        <w:t>Semantics of &lt;pin-management-reject&gt;</w:t>
      </w:r>
      <w:bookmarkEnd w:id="658"/>
    </w:p>
    <w:p w14:paraId="1E3192A4" w14:textId="77777777" w:rsidR="00CF0E06" w:rsidRPr="00796114" w:rsidRDefault="00CF0E06" w:rsidP="00CF0E06">
      <w:r>
        <w:rPr>
          <w:lang w:eastAsia="zh-CN"/>
        </w:rPr>
        <w:t xml:space="preserve">The </w:t>
      </w:r>
      <w:r w:rsidRPr="00796114">
        <w:t>&lt;pin-</w:t>
      </w:r>
      <w:r>
        <w:t>management</w:t>
      </w:r>
      <w:r w:rsidRPr="00796114">
        <w:t>-</w:t>
      </w:r>
      <w:r>
        <w:t>reject</w:t>
      </w:r>
      <w:r w:rsidRPr="00796114">
        <w:t>&gt;</w:t>
      </w:r>
      <w:r>
        <w:t xml:space="preserve"> element contains:</w:t>
      </w:r>
    </w:p>
    <w:p w14:paraId="6ED36355" w14:textId="77777777" w:rsidR="00CF0E06" w:rsidRDefault="00CF0E06" w:rsidP="00CF0E06">
      <w:pPr>
        <w:pStyle w:val="B1"/>
      </w:pPr>
      <w:r>
        <w:t>a)</w:t>
      </w:r>
      <w:r>
        <w:tab/>
        <w:t>one &lt;cause&gt; element as specified in clause 7.2.5;</w:t>
      </w:r>
    </w:p>
    <w:p w14:paraId="3E96B834" w14:textId="77777777" w:rsidR="00CF0E06" w:rsidRDefault="00CF0E06" w:rsidP="00CF0E06">
      <w:pPr>
        <w:pStyle w:val="B1"/>
      </w:pPr>
      <w:r>
        <w:t>b)</w:t>
      </w:r>
      <w:r>
        <w:tab/>
        <w:t>zero or one &lt;anyExt&gt; element containing elements defined in future releases;</w:t>
      </w:r>
    </w:p>
    <w:p w14:paraId="37257457" w14:textId="77777777" w:rsidR="00CF0E06" w:rsidRDefault="00CF0E06" w:rsidP="00CF0E06">
      <w:pPr>
        <w:pStyle w:val="B1"/>
      </w:pPr>
      <w:r>
        <w:t>c)</w:t>
      </w:r>
      <w:r>
        <w:tab/>
        <w:t>zero, one or more elements from other namespaces defined in future releases; and</w:t>
      </w:r>
    </w:p>
    <w:p w14:paraId="32ECF217" w14:textId="77777777" w:rsidR="00CF0E06" w:rsidRDefault="00CF0E06" w:rsidP="00CF0E06">
      <w:pPr>
        <w:pStyle w:val="B1"/>
      </w:pPr>
      <w:r>
        <w:t>d)</w:t>
      </w:r>
      <w:r>
        <w:tab/>
        <w:t>zero, one or more attributes defined in future releases.</w:t>
      </w:r>
    </w:p>
    <w:p w14:paraId="471036F2" w14:textId="77777777" w:rsidR="00CF0E06" w:rsidRDefault="00CF0E06" w:rsidP="00CF0E06">
      <w:pPr>
        <w:pStyle w:val="Heading4"/>
      </w:pPr>
      <w:bookmarkStart w:id="659" w:name="_CR6_2_5_37"/>
      <w:bookmarkStart w:id="660" w:name="_Toc172038297"/>
      <w:bookmarkEnd w:id="659"/>
      <w:r>
        <w:t>6.2.5.37</w:t>
      </w:r>
      <w:r>
        <w:tab/>
        <w:t>Semantics of &lt;pin-status-subscribe-request&gt;</w:t>
      </w:r>
      <w:bookmarkEnd w:id="660"/>
    </w:p>
    <w:p w14:paraId="5418AC8B" w14:textId="77777777" w:rsidR="00CF0E06" w:rsidRDefault="00CF0E06" w:rsidP="00CF0E06">
      <w:r>
        <w:t>The &lt;pin-status-subscribe-request&gt; element</w:t>
      </w:r>
      <w:r w:rsidRPr="006C54F3">
        <w:t xml:space="preserve"> </w:t>
      </w:r>
      <w:r>
        <w:t>contains:</w:t>
      </w:r>
    </w:p>
    <w:p w14:paraId="51A0270A" w14:textId="77777777" w:rsidR="00CF0E06" w:rsidRDefault="00CF0E06" w:rsidP="00CF0E06">
      <w:pPr>
        <w:pStyle w:val="B1"/>
      </w:pPr>
      <w:r>
        <w:t>a)</w:t>
      </w:r>
      <w:r>
        <w:tab/>
        <w:t>one &lt;ue-id&gt; element</w:t>
      </w:r>
      <w:r w:rsidRPr="009A5C5B">
        <w:t xml:space="preserve"> </w:t>
      </w:r>
      <w:r>
        <w:t>as specified in clause 7.2.1;</w:t>
      </w:r>
    </w:p>
    <w:p w14:paraId="08067C9C" w14:textId="77777777" w:rsidR="00CF0E06" w:rsidRDefault="00CF0E06" w:rsidP="00CF0E06">
      <w:pPr>
        <w:pStyle w:val="B1"/>
      </w:pPr>
      <w:r>
        <w:rPr>
          <w:lang w:eastAsia="zh-CN"/>
        </w:rPr>
        <w:t>b)</w:t>
      </w:r>
      <w:r>
        <w:rPr>
          <w:lang w:eastAsia="zh-CN"/>
        </w:rPr>
        <w:tab/>
      </w:r>
      <w:r>
        <w:t>one</w:t>
      </w:r>
      <w:r>
        <w:rPr>
          <w:lang w:eastAsia="zh-CN"/>
        </w:rPr>
        <w:t xml:space="preserve"> &lt;s</w:t>
      </w:r>
      <w:r>
        <w:t>ecurity-credentials</w:t>
      </w:r>
      <w:r>
        <w:rPr>
          <w:lang w:eastAsia="zh-CN"/>
        </w:rPr>
        <w:t xml:space="preserve">&gt; </w:t>
      </w:r>
      <w:r>
        <w:t>element</w:t>
      </w:r>
      <w:r w:rsidRPr="007C4F33">
        <w:t xml:space="preserve"> </w:t>
      </w:r>
      <w:r>
        <w:t>as specified in clause 7.2.6;</w:t>
      </w:r>
    </w:p>
    <w:p w14:paraId="7BE71534" w14:textId="77777777" w:rsidR="00CF0E06" w:rsidRDefault="00CF0E06" w:rsidP="00CF0E06">
      <w:pPr>
        <w:pStyle w:val="B1"/>
        <w:rPr>
          <w:lang w:eastAsia="zh-CN"/>
        </w:rPr>
      </w:pPr>
      <w:r>
        <w:rPr>
          <w:lang w:eastAsia="zh-CN"/>
        </w:rPr>
        <w:t>c)</w:t>
      </w:r>
      <w:r>
        <w:rPr>
          <w:lang w:eastAsia="zh-CN"/>
        </w:rPr>
        <w:tab/>
      </w:r>
      <w:r>
        <w:t>one</w:t>
      </w:r>
      <w:r>
        <w:rPr>
          <w:lang w:eastAsia="zh-CN"/>
        </w:rPr>
        <w:t xml:space="preserve"> &lt;pin-id&gt; element</w:t>
      </w:r>
      <w:r>
        <w:t xml:space="preserve"> as specified in clause 7.2.16</w:t>
      </w:r>
      <w:r>
        <w:rPr>
          <w:lang w:eastAsia="zh-CN"/>
        </w:rPr>
        <w:t>;</w:t>
      </w:r>
    </w:p>
    <w:p w14:paraId="6B25765B" w14:textId="77777777" w:rsidR="00CF0E06" w:rsidRDefault="00CF0E06" w:rsidP="00CF0E06">
      <w:pPr>
        <w:pStyle w:val="B1"/>
        <w:rPr>
          <w:lang w:eastAsia="zh-CN"/>
        </w:rPr>
      </w:pPr>
      <w:r>
        <w:rPr>
          <w:lang w:eastAsia="zh-CN"/>
        </w:rPr>
        <w:t>d)</w:t>
      </w:r>
      <w:r>
        <w:rPr>
          <w:lang w:eastAsia="zh-CN"/>
        </w:rPr>
        <w:tab/>
      </w:r>
      <w:r>
        <w:t>one</w:t>
      </w:r>
      <w:r>
        <w:rPr>
          <w:lang w:eastAsia="zh-CN"/>
        </w:rPr>
        <w:t xml:space="preserve"> &lt;</w:t>
      </w:r>
      <w:r>
        <w:t>s</w:t>
      </w:r>
      <w:r>
        <w:rPr>
          <w:lang w:eastAsia="zh-CN"/>
        </w:rPr>
        <w:t>ubscribed-event&gt; element</w:t>
      </w:r>
      <w:r>
        <w:t xml:space="preserve"> as specified in clause 7.2.3</w:t>
      </w:r>
      <w:r w:rsidR="00B574AB">
        <w:t>5</w:t>
      </w:r>
      <w:r>
        <w:rPr>
          <w:lang w:eastAsia="zh-CN"/>
        </w:rPr>
        <w:t>;</w:t>
      </w:r>
    </w:p>
    <w:p w14:paraId="173A74AD" w14:textId="77777777" w:rsidR="00CF0E06" w:rsidRDefault="00CF0E06" w:rsidP="00CF0E06">
      <w:pPr>
        <w:pStyle w:val="B1"/>
        <w:rPr>
          <w:lang w:eastAsia="zh-CN"/>
        </w:rPr>
      </w:pPr>
      <w:r>
        <w:rPr>
          <w:lang w:eastAsia="zh-CN"/>
        </w:rPr>
        <w:t>e)</w:t>
      </w:r>
      <w:r>
        <w:tab/>
        <w:t>zero or one</w:t>
      </w:r>
      <w:r>
        <w:rPr>
          <w:lang w:eastAsia="zh-CN"/>
        </w:rPr>
        <w:t xml:space="preserve"> &lt;</w:t>
      </w:r>
      <w:r>
        <w:t>n</w:t>
      </w:r>
      <w:r>
        <w:rPr>
          <w:lang w:eastAsia="zh-CN"/>
        </w:rPr>
        <w:t>otification-target-address&gt; element</w:t>
      </w:r>
      <w:r w:rsidRPr="00BA543A">
        <w:t xml:space="preserve"> </w:t>
      </w:r>
      <w:r>
        <w:t>as specified in clause 7.2.10</w:t>
      </w:r>
      <w:r>
        <w:rPr>
          <w:lang w:eastAsia="zh-CN"/>
        </w:rPr>
        <w:t>;</w:t>
      </w:r>
    </w:p>
    <w:p w14:paraId="389ACED0" w14:textId="77777777" w:rsidR="00CF0E06" w:rsidRDefault="00CF0E06" w:rsidP="00CF0E06">
      <w:pPr>
        <w:pStyle w:val="B1"/>
        <w:rPr>
          <w:lang w:eastAsia="zh-CN"/>
        </w:rPr>
      </w:pPr>
      <w:r>
        <w:rPr>
          <w:lang w:eastAsia="zh-CN"/>
        </w:rPr>
        <w:t>f)</w:t>
      </w:r>
      <w:r>
        <w:tab/>
        <w:t>zero or one</w:t>
      </w:r>
      <w:r>
        <w:rPr>
          <w:lang w:eastAsia="zh-CN"/>
        </w:rPr>
        <w:t xml:space="preserve"> &lt;expected-subscription-time&gt; element</w:t>
      </w:r>
      <w:r w:rsidRPr="00BA543A">
        <w:t xml:space="preserve"> </w:t>
      </w:r>
      <w:r>
        <w:t>as specified in clause 7.2.3</w:t>
      </w:r>
      <w:r w:rsidR="00B574AB">
        <w:t>6</w:t>
      </w:r>
      <w:r>
        <w:rPr>
          <w:lang w:eastAsia="zh-CN"/>
        </w:rPr>
        <w:t>;</w:t>
      </w:r>
    </w:p>
    <w:p w14:paraId="25FCE3B8" w14:textId="77777777" w:rsidR="00CF0E06" w:rsidRDefault="00CF0E06" w:rsidP="00CF0E06">
      <w:pPr>
        <w:pStyle w:val="B1"/>
      </w:pPr>
      <w:r>
        <w:t>g)</w:t>
      </w:r>
      <w:r>
        <w:tab/>
        <w:t>zero or one &lt;anyExt&gt; element containing elements defined in future releases;</w:t>
      </w:r>
    </w:p>
    <w:p w14:paraId="71B8E1BB" w14:textId="77777777" w:rsidR="00CF0E06" w:rsidRDefault="00CF0E06" w:rsidP="00CF0E06">
      <w:pPr>
        <w:pStyle w:val="B1"/>
      </w:pPr>
      <w:r>
        <w:t>h)</w:t>
      </w:r>
      <w:r>
        <w:tab/>
        <w:t>zero, one or more elements from other namespaces defined in future releases; and</w:t>
      </w:r>
    </w:p>
    <w:p w14:paraId="5CB8C59B" w14:textId="77777777" w:rsidR="00CF0E06" w:rsidRDefault="00CF0E06" w:rsidP="00CF0E06">
      <w:pPr>
        <w:pStyle w:val="B1"/>
      </w:pPr>
      <w:r>
        <w:t>i)</w:t>
      </w:r>
      <w:r>
        <w:tab/>
        <w:t>zero, one or more attributes defined in future releases.</w:t>
      </w:r>
    </w:p>
    <w:p w14:paraId="3781C31F" w14:textId="77777777" w:rsidR="00CF0E06" w:rsidRDefault="00CF0E06" w:rsidP="00CF0E06">
      <w:pPr>
        <w:pStyle w:val="Heading4"/>
      </w:pPr>
      <w:bookmarkStart w:id="661" w:name="_CR6_2_5_38"/>
      <w:bookmarkStart w:id="662" w:name="_Toc172038298"/>
      <w:bookmarkEnd w:id="661"/>
      <w:r>
        <w:t>6.2.5.38</w:t>
      </w:r>
      <w:r>
        <w:tab/>
        <w:t>Semantics of &lt;pin-status-subscribe-accept&gt;</w:t>
      </w:r>
      <w:bookmarkEnd w:id="662"/>
    </w:p>
    <w:p w14:paraId="082740C0" w14:textId="77777777" w:rsidR="00CF0E06" w:rsidRPr="009301B0" w:rsidRDefault="00CF0E06" w:rsidP="00CF0E06">
      <w:r>
        <w:t>The &lt;pin-status-subscribe-accept&gt; element</w:t>
      </w:r>
      <w:r>
        <w:rPr>
          <w:rFonts w:hint="eastAsia"/>
          <w:lang w:eastAsia="zh-CN"/>
        </w:rPr>
        <w:t>:</w:t>
      </w:r>
    </w:p>
    <w:p w14:paraId="64EBB9F9" w14:textId="77777777" w:rsidR="00CF0E06" w:rsidRDefault="00CF0E06" w:rsidP="00CF0E06">
      <w:pPr>
        <w:pStyle w:val="B1"/>
      </w:pPr>
      <w:r>
        <w:t>a)</w:t>
      </w:r>
      <w:r>
        <w:tab/>
        <w:t>one &lt;accepted-</w:t>
      </w:r>
      <w:r>
        <w:rPr>
          <w:lang w:eastAsia="zh-CN"/>
        </w:rPr>
        <w:t>subscription</w:t>
      </w:r>
      <w:r>
        <w:t>-id&gt; element</w:t>
      </w:r>
      <w:r w:rsidRPr="00F86BE8">
        <w:t xml:space="preserve"> </w:t>
      </w:r>
      <w:r>
        <w:t>as specified in clause 7.2.3</w:t>
      </w:r>
      <w:r w:rsidR="00B574AB">
        <w:t>5</w:t>
      </w:r>
      <w:r>
        <w:t>;</w:t>
      </w:r>
    </w:p>
    <w:p w14:paraId="424A7673" w14:textId="77777777" w:rsidR="00CF0E06" w:rsidRDefault="00CF0E06" w:rsidP="00CF0E06">
      <w:pPr>
        <w:pStyle w:val="B1"/>
        <w:rPr>
          <w:lang w:eastAsia="zh-CN"/>
        </w:rPr>
      </w:pPr>
      <w:r>
        <w:rPr>
          <w:lang w:eastAsia="zh-CN"/>
        </w:rPr>
        <w:t>b)</w:t>
      </w:r>
      <w:r>
        <w:rPr>
          <w:lang w:eastAsia="zh-CN"/>
        </w:rPr>
        <w:tab/>
      </w:r>
      <w:r>
        <w:t xml:space="preserve">zero or one </w:t>
      </w:r>
      <w:r>
        <w:rPr>
          <w:lang w:eastAsia="zh-CN"/>
        </w:rPr>
        <w:t>&lt;authorized-subscription-time&gt; element</w:t>
      </w:r>
      <w:r w:rsidRPr="00F86BE8">
        <w:t xml:space="preserve"> </w:t>
      </w:r>
      <w:r>
        <w:t>as specified in clause 7.2.3</w:t>
      </w:r>
      <w:r w:rsidR="00B574AB">
        <w:t>6</w:t>
      </w:r>
      <w:r>
        <w:rPr>
          <w:lang w:eastAsia="zh-CN"/>
        </w:rPr>
        <w:t>;</w:t>
      </w:r>
    </w:p>
    <w:p w14:paraId="3DAEF052" w14:textId="77777777" w:rsidR="00CF0E06" w:rsidRDefault="00CF0E06" w:rsidP="00CF0E06">
      <w:pPr>
        <w:pStyle w:val="B1"/>
        <w:rPr>
          <w:lang w:eastAsia="zh-CN"/>
        </w:rPr>
      </w:pPr>
      <w:r>
        <w:rPr>
          <w:lang w:eastAsia="zh-CN"/>
        </w:rPr>
        <w:t>c)</w:t>
      </w:r>
      <w:r>
        <w:rPr>
          <w:lang w:eastAsia="zh-CN"/>
        </w:rPr>
        <w:tab/>
      </w:r>
      <w:r>
        <w:t>zero or one</w:t>
      </w:r>
      <w:r>
        <w:rPr>
          <w:lang w:eastAsia="zh-CN"/>
        </w:rPr>
        <w:t xml:space="preserve"> &lt;rejected-subscription</w:t>
      </w:r>
      <w:r>
        <w:t>-id</w:t>
      </w:r>
      <w:r>
        <w:rPr>
          <w:lang w:eastAsia="zh-CN"/>
        </w:rPr>
        <w:t xml:space="preserve">&gt; </w:t>
      </w:r>
      <w:r>
        <w:t>element</w:t>
      </w:r>
      <w:r w:rsidRPr="00F86BE8">
        <w:t xml:space="preserve"> </w:t>
      </w:r>
      <w:r>
        <w:t>as specified in clause 7.2.3</w:t>
      </w:r>
      <w:r w:rsidR="00B574AB">
        <w:t>5</w:t>
      </w:r>
      <w:r>
        <w:t>;</w:t>
      </w:r>
    </w:p>
    <w:p w14:paraId="7B464BC2" w14:textId="77777777" w:rsidR="00CF0E06" w:rsidRDefault="00CF0E06" w:rsidP="00CF0E06">
      <w:pPr>
        <w:pStyle w:val="B1"/>
      </w:pPr>
      <w:r>
        <w:t>d)</w:t>
      </w:r>
      <w:r>
        <w:tab/>
        <w:t>zero or one &lt;anyExt&gt; element containing elements defined in future releases;</w:t>
      </w:r>
    </w:p>
    <w:p w14:paraId="52D546BD" w14:textId="77777777" w:rsidR="00CF0E06" w:rsidRDefault="00CF0E06" w:rsidP="00CF0E06">
      <w:pPr>
        <w:pStyle w:val="B1"/>
      </w:pPr>
      <w:r>
        <w:t>e)</w:t>
      </w:r>
      <w:r>
        <w:tab/>
        <w:t>zero, one or more elements from other namespaces defined in future releases; and</w:t>
      </w:r>
    </w:p>
    <w:p w14:paraId="5B07A4D7" w14:textId="77777777" w:rsidR="00CF0E06" w:rsidRDefault="00CF0E06" w:rsidP="00CF0E06">
      <w:pPr>
        <w:pStyle w:val="B1"/>
      </w:pPr>
      <w:r>
        <w:t>f)</w:t>
      </w:r>
      <w:r>
        <w:tab/>
        <w:t>zero, one or more attributes defined in future releases.</w:t>
      </w:r>
    </w:p>
    <w:p w14:paraId="4F4BA053" w14:textId="77777777" w:rsidR="00CF0E06" w:rsidRDefault="00CF0E06" w:rsidP="00CF0E06">
      <w:pPr>
        <w:pStyle w:val="Heading4"/>
      </w:pPr>
      <w:bookmarkStart w:id="663" w:name="_CR6_2_5_39"/>
      <w:bookmarkStart w:id="664" w:name="_Toc172038299"/>
      <w:bookmarkEnd w:id="663"/>
      <w:r>
        <w:t>6.2.5.39</w:t>
      </w:r>
      <w:r>
        <w:tab/>
        <w:t>Semantics of &lt;pin-status-subscribe-reject&gt;</w:t>
      </w:r>
      <w:bookmarkEnd w:id="664"/>
    </w:p>
    <w:p w14:paraId="2352704A" w14:textId="77777777" w:rsidR="00CF0E06" w:rsidRPr="00796114" w:rsidRDefault="00CF0E06" w:rsidP="00CF0E06">
      <w:r>
        <w:rPr>
          <w:lang w:eastAsia="zh-CN"/>
        </w:rPr>
        <w:t xml:space="preserve">The </w:t>
      </w:r>
      <w:r w:rsidRPr="009E4997">
        <w:t>&lt;pin-status-subscribe-reject&gt;</w:t>
      </w:r>
      <w:r>
        <w:t xml:space="preserve"> element contains:</w:t>
      </w:r>
    </w:p>
    <w:p w14:paraId="2CAA7C15" w14:textId="77777777" w:rsidR="00CF0E06" w:rsidRDefault="00CF0E06" w:rsidP="00CF0E06">
      <w:pPr>
        <w:pStyle w:val="B1"/>
      </w:pPr>
      <w:r>
        <w:t>a)</w:t>
      </w:r>
      <w:r>
        <w:tab/>
        <w:t>one &lt;cause&gt; element as specified in clause 7.2.5;</w:t>
      </w:r>
    </w:p>
    <w:p w14:paraId="23670A1F" w14:textId="77777777" w:rsidR="00CF0E06" w:rsidRDefault="00CF0E06" w:rsidP="00CF0E06">
      <w:pPr>
        <w:pStyle w:val="B1"/>
      </w:pPr>
      <w:r>
        <w:t>b)</w:t>
      </w:r>
      <w:r>
        <w:tab/>
        <w:t>zero or one &lt;anyExt&gt; element containing elements defined in future releases;</w:t>
      </w:r>
    </w:p>
    <w:p w14:paraId="42FC0E98" w14:textId="77777777" w:rsidR="00CF0E06" w:rsidRDefault="00CF0E06" w:rsidP="00CF0E06">
      <w:pPr>
        <w:pStyle w:val="B1"/>
      </w:pPr>
      <w:r>
        <w:t>c)</w:t>
      </w:r>
      <w:r>
        <w:tab/>
        <w:t>zero, one or more elements from other namespaces defined in future releases; and</w:t>
      </w:r>
    </w:p>
    <w:p w14:paraId="5AC8B40F" w14:textId="77777777" w:rsidR="00CF0E06" w:rsidRPr="009E4997" w:rsidRDefault="00CF0E06" w:rsidP="00CF0E06">
      <w:pPr>
        <w:pStyle w:val="B1"/>
      </w:pPr>
      <w:r>
        <w:t>d)</w:t>
      </w:r>
      <w:r>
        <w:tab/>
        <w:t>zero, one or more attributes defined in future releases.</w:t>
      </w:r>
    </w:p>
    <w:p w14:paraId="60B0914B" w14:textId="77777777" w:rsidR="00CF0E06" w:rsidRDefault="00CF0E06" w:rsidP="00CF0E06">
      <w:pPr>
        <w:pStyle w:val="Heading4"/>
      </w:pPr>
      <w:bookmarkStart w:id="665" w:name="_CR6_2_5_40"/>
      <w:bookmarkStart w:id="666" w:name="_Toc172038300"/>
      <w:bookmarkEnd w:id="665"/>
      <w:r>
        <w:t>6.2.5.40</w:t>
      </w:r>
      <w:r>
        <w:tab/>
        <w:t xml:space="preserve">Semantics of </w:t>
      </w:r>
      <w:r w:rsidRPr="002272DB">
        <w:t>&lt;pin-status-update-request&gt;</w:t>
      </w:r>
      <w:bookmarkEnd w:id="666"/>
    </w:p>
    <w:p w14:paraId="70C2CF06" w14:textId="77777777" w:rsidR="00CF0E06" w:rsidRDefault="00CF0E06" w:rsidP="00CF0E06">
      <w:r>
        <w:t>The &lt;pin-status-subscribe-request&gt; element</w:t>
      </w:r>
      <w:r w:rsidRPr="006C54F3">
        <w:t xml:space="preserve"> </w:t>
      </w:r>
      <w:r>
        <w:t>contains:</w:t>
      </w:r>
    </w:p>
    <w:p w14:paraId="7C8CFEC7" w14:textId="77777777" w:rsidR="00CF0E06" w:rsidRDefault="00CF0E06" w:rsidP="00CF0E06">
      <w:pPr>
        <w:pStyle w:val="B1"/>
      </w:pPr>
      <w:r>
        <w:lastRenderedPageBreak/>
        <w:t>a)</w:t>
      </w:r>
      <w:r>
        <w:tab/>
        <w:t>one &lt;ue-id&gt; element</w:t>
      </w:r>
      <w:r w:rsidRPr="009A5C5B">
        <w:t xml:space="preserve"> </w:t>
      </w:r>
      <w:r>
        <w:t>as specified in clause 7.2.1;</w:t>
      </w:r>
    </w:p>
    <w:p w14:paraId="4817242F" w14:textId="77777777" w:rsidR="00CF0E06" w:rsidRDefault="00CF0E06" w:rsidP="00CF0E06">
      <w:pPr>
        <w:pStyle w:val="B1"/>
      </w:pPr>
      <w:r>
        <w:rPr>
          <w:lang w:eastAsia="zh-CN"/>
        </w:rPr>
        <w:t>b)</w:t>
      </w:r>
      <w:r>
        <w:rPr>
          <w:lang w:eastAsia="zh-CN"/>
        </w:rPr>
        <w:tab/>
      </w:r>
      <w:r>
        <w:t>one</w:t>
      </w:r>
      <w:r>
        <w:rPr>
          <w:lang w:eastAsia="zh-CN"/>
        </w:rPr>
        <w:t xml:space="preserve"> &lt;s</w:t>
      </w:r>
      <w:r>
        <w:t>ecurity-credentials</w:t>
      </w:r>
      <w:r>
        <w:rPr>
          <w:lang w:eastAsia="zh-CN"/>
        </w:rPr>
        <w:t xml:space="preserve">&gt; </w:t>
      </w:r>
      <w:r>
        <w:t>element</w:t>
      </w:r>
      <w:r w:rsidRPr="007C4F33">
        <w:t xml:space="preserve"> </w:t>
      </w:r>
      <w:r>
        <w:t>as specified in clause 7.2.6;</w:t>
      </w:r>
    </w:p>
    <w:p w14:paraId="3AD3FDB6" w14:textId="77777777" w:rsidR="00CF0E06" w:rsidRDefault="00CF0E06" w:rsidP="00CF0E06">
      <w:pPr>
        <w:pStyle w:val="B1"/>
        <w:rPr>
          <w:lang w:eastAsia="zh-CN"/>
        </w:rPr>
      </w:pPr>
      <w:r>
        <w:rPr>
          <w:lang w:eastAsia="zh-CN"/>
        </w:rPr>
        <w:t>c)</w:t>
      </w:r>
      <w:r>
        <w:rPr>
          <w:lang w:eastAsia="zh-CN"/>
        </w:rPr>
        <w:tab/>
      </w:r>
      <w:r>
        <w:t>one</w:t>
      </w:r>
      <w:r>
        <w:rPr>
          <w:lang w:eastAsia="zh-CN"/>
        </w:rPr>
        <w:t xml:space="preserve"> &lt;pin-id&gt; element</w:t>
      </w:r>
      <w:r>
        <w:t xml:space="preserve"> as specified in clause 7.2.16</w:t>
      </w:r>
      <w:r>
        <w:rPr>
          <w:lang w:eastAsia="zh-CN"/>
        </w:rPr>
        <w:t>;</w:t>
      </w:r>
    </w:p>
    <w:p w14:paraId="71B8F266" w14:textId="77777777" w:rsidR="00CF0E06" w:rsidRDefault="00CF0E06" w:rsidP="00CF0E06">
      <w:pPr>
        <w:pStyle w:val="B1"/>
        <w:rPr>
          <w:lang w:eastAsia="zh-CN"/>
        </w:rPr>
      </w:pPr>
      <w:r>
        <w:rPr>
          <w:lang w:eastAsia="zh-CN"/>
        </w:rPr>
        <w:t>d)</w:t>
      </w:r>
      <w:r>
        <w:rPr>
          <w:lang w:eastAsia="zh-CN"/>
        </w:rPr>
        <w:tab/>
      </w:r>
      <w:r>
        <w:t>one</w:t>
      </w:r>
      <w:r>
        <w:rPr>
          <w:lang w:eastAsia="zh-CN"/>
        </w:rPr>
        <w:t xml:space="preserve"> &lt;</w:t>
      </w:r>
      <w:r>
        <w:t>s</w:t>
      </w:r>
      <w:r>
        <w:rPr>
          <w:lang w:eastAsia="zh-CN"/>
        </w:rPr>
        <w:t>ubscribed-event&gt; element</w:t>
      </w:r>
      <w:r>
        <w:t xml:space="preserve"> as specified in clause 7.2.3</w:t>
      </w:r>
      <w:r w:rsidR="00B574AB">
        <w:t>5</w:t>
      </w:r>
      <w:r>
        <w:rPr>
          <w:lang w:eastAsia="zh-CN"/>
        </w:rPr>
        <w:t>;</w:t>
      </w:r>
    </w:p>
    <w:p w14:paraId="5F38379A" w14:textId="77777777" w:rsidR="00CF0E06" w:rsidRDefault="00CF0E06" w:rsidP="00CF0E06">
      <w:pPr>
        <w:pStyle w:val="B1"/>
        <w:rPr>
          <w:lang w:eastAsia="zh-CN"/>
        </w:rPr>
      </w:pPr>
      <w:r>
        <w:rPr>
          <w:lang w:eastAsia="zh-CN"/>
        </w:rPr>
        <w:t>e)</w:t>
      </w:r>
      <w:r>
        <w:tab/>
        <w:t>zero or one</w:t>
      </w:r>
      <w:r>
        <w:rPr>
          <w:lang w:eastAsia="zh-CN"/>
        </w:rPr>
        <w:t xml:space="preserve"> &lt;</w:t>
      </w:r>
      <w:r>
        <w:t>n</w:t>
      </w:r>
      <w:r>
        <w:rPr>
          <w:lang w:eastAsia="zh-CN"/>
        </w:rPr>
        <w:t>otification-target-address&gt; element</w:t>
      </w:r>
      <w:r w:rsidRPr="00BA543A">
        <w:t xml:space="preserve"> </w:t>
      </w:r>
      <w:r>
        <w:t>as specified in clause 7.2.10</w:t>
      </w:r>
      <w:r>
        <w:rPr>
          <w:lang w:eastAsia="zh-CN"/>
        </w:rPr>
        <w:t>;</w:t>
      </w:r>
    </w:p>
    <w:p w14:paraId="0AB9F53A" w14:textId="77777777" w:rsidR="00CF0E06" w:rsidRDefault="00CF0E06" w:rsidP="00CF0E06">
      <w:pPr>
        <w:pStyle w:val="B1"/>
        <w:rPr>
          <w:lang w:eastAsia="zh-CN"/>
        </w:rPr>
      </w:pPr>
      <w:r>
        <w:rPr>
          <w:lang w:eastAsia="zh-CN"/>
        </w:rPr>
        <w:t>f)</w:t>
      </w:r>
      <w:r>
        <w:tab/>
        <w:t>zero or one</w:t>
      </w:r>
      <w:r>
        <w:rPr>
          <w:lang w:eastAsia="zh-CN"/>
        </w:rPr>
        <w:t xml:space="preserve"> &lt;expected-subscription-time&gt; element</w:t>
      </w:r>
      <w:r w:rsidRPr="00BA543A">
        <w:t xml:space="preserve"> </w:t>
      </w:r>
      <w:r>
        <w:t>as specified in clause 7.2.35</w:t>
      </w:r>
      <w:r>
        <w:rPr>
          <w:lang w:eastAsia="zh-CN"/>
        </w:rPr>
        <w:t>;</w:t>
      </w:r>
    </w:p>
    <w:p w14:paraId="1B01633A" w14:textId="77777777" w:rsidR="00CF0E06" w:rsidRDefault="00CF0E06" w:rsidP="00CF0E06">
      <w:pPr>
        <w:pStyle w:val="B1"/>
      </w:pPr>
      <w:r>
        <w:t>g)</w:t>
      </w:r>
      <w:r>
        <w:tab/>
        <w:t>zero or one &lt;anyExt&gt; element containing elements defined in future releases;</w:t>
      </w:r>
    </w:p>
    <w:p w14:paraId="1F48618B" w14:textId="77777777" w:rsidR="00CF0E06" w:rsidRDefault="00CF0E06" w:rsidP="00CF0E06">
      <w:pPr>
        <w:pStyle w:val="B1"/>
      </w:pPr>
      <w:r>
        <w:t>h)</w:t>
      </w:r>
      <w:r>
        <w:tab/>
        <w:t>zero, one or more elements from other namespaces defined in future releases; and</w:t>
      </w:r>
    </w:p>
    <w:p w14:paraId="36D2D130" w14:textId="77777777" w:rsidR="00CF0E06" w:rsidRDefault="00CF0E06" w:rsidP="00CF0E06">
      <w:pPr>
        <w:pStyle w:val="B1"/>
      </w:pPr>
      <w:r>
        <w:t>i)</w:t>
      </w:r>
      <w:r>
        <w:tab/>
        <w:t>zero, one or more attributes defined in future releases.</w:t>
      </w:r>
    </w:p>
    <w:p w14:paraId="50AFE10C" w14:textId="77777777" w:rsidR="00CF0E06" w:rsidRDefault="00CF0E06" w:rsidP="00CF0E06">
      <w:pPr>
        <w:pStyle w:val="Heading4"/>
      </w:pPr>
      <w:bookmarkStart w:id="667" w:name="_CR6_2_5_41"/>
      <w:bookmarkStart w:id="668" w:name="_Toc172038301"/>
      <w:bookmarkEnd w:id="667"/>
      <w:r>
        <w:t>6.2.5.41</w:t>
      </w:r>
      <w:r>
        <w:tab/>
        <w:t>Semantics of &lt;pin-status-</w:t>
      </w:r>
      <w:r w:rsidRPr="002272DB">
        <w:t>update</w:t>
      </w:r>
      <w:r>
        <w:t>-accept&gt;</w:t>
      </w:r>
      <w:bookmarkEnd w:id="668"/>
    </w:p>
    <w:p w14:paraId="0659758F" w14:textId="77777777" w:rsidR="00CF0E06" w:rsidRPr="009301B0" w:rsidRDefault="00CF0E06" w:rsidP="00CF0E06">
      <w:r>
        <w:t>The &lt;pin-status-subscribe-accept&gt; element</w:t>
      </w:r>
      <w:r>
        <w:rPr>
          <w:rFonts w:hint="eastAsia"/>
          <w:lang w:eastAsia="zh-CN"/>
        </w:rPr>
        <w:t>:</w:t>
      </w:r>
    </w:p>
    <w:p w14:paraId="30FFAD84" w14:textId="77777777" w:rsidR="00CF0E06" w:rsidRDefault="00CF0E06" w:rsidP="00CF0E06">
      <w:pPr>
        <w:pStyle w:val="B1"/>
        <w:rPr>
          <w:lang w:eastAsia="zh-CN"/>
        </w:rPr>
      </w:pPr>
      <w:r>
        <w:rPr>
          <w:lang w:eastAsia="zh-CN"/>
        </w:rPr>
        <w:t>a)</w:t>
      </w:r>
      <w:r>
        <w:rPr>
          <w:lang w:eastAsia="zh-CN"/>
        </w:rPr>
        <w:tab/>
      </w:r>
      <w:r>
        <w:t xml:space="preserve">zero or one </w:t>
      </w:r>
      <w:r>
        <w:rPr>
          <w:lang w:eastAsia="zh-CN"/>
        </w:rPr>
        <w:t>&lt;authorized-subscription-time&gt; element</w:t>
      </w:r>
      <w:r w:rsidRPr="00F86BE8">
        <w:t xml:space="preserve"> </w:t>
      </w:r>
      <w:r>
        <w:t>as specified in clause 7.2.3</w:t>
      </w:r>
      <w:r w:rsidR="00B574AB">
        <w:t>6</w:t>
      </w:r>
      <w:r>
        <w:rPr>
          <w:lang w:eastAsia="zh-CN"/>
        </w:rPr>
        <w:t>;</w:t>
      </w:r>
    </w:p>
    <w:p w14:paraId="5BB06E21" w14:textId="77777777" w:rsidR="00CF0E06" w:rsidRDefault="00CF0E06" w:rsidP="00CF0E06">
      <w:pPr>
        <w:pStyle w:val="B1"/>
      </w:pPr>
      <w:r>
        <w:t>b)</w:t>
      </w:r>
      <w:r>
        <w:tab/>
        <w:t>zero or one &lt;anyExt&gt; element containing elements defined in future releases;</w:t>
      </w:r>
    </w:p>
    <w:p w14:paraId="1A7DC547" w14:textId="77777777" w:rsidR="00CF0E06" w:rsidRDefault="00CF0E06" w:rsidP="00CF0E06">
      <w:pPr>
        <w:pStyle w:val="B1"/>
      </w:pPr>
      <w:r>
        <w:t>c)</w:t>
      </w:r>
      <w:r>
        <w:tab/>
        <w:t>zero, one or more elements from other namespaces defined in future releases; and</w:t>
      </w:r>
    </w:p>
    <w:p w14:paraId="6605EDBD" w14:textId="77777777" w:rsidR="00CF0E06" w:rsidRDefault="00CF0E06" w:rsidP="00CF0E06">
      <w:pPr>
        <w:pStyle w:val="B1"/>
      </w:pPr>
      <w:r>
        <w:t>d)</w:t>
      </w:r>
      <w:r>
        <w:tab/>
        <w:t>zero, one or more attributes defined in future releases.</w:t>
      </w:r>
    </w:p>
    <w:p w14:paraId="0C7E474D" w14:textId="77777777" w:rsidR="00CF0E06" w:rsidRDefault="00CF0E06" w:rsidP="00CF0E06">
      <w:pPr>
        <w:pStyle w:val="Heading4"/>
      </w:pPr>
      <w:bookmarkStart w:id="669" w:name="_CR6_2_5_42"/>
      <w:bookmarkStart w:id="670" w:name="_Toc172038302"/>
      <w:bookmarkEnd w:id="669"/>
      <w:r>
        <w:t>6.2.5.42</w:t>
      </w:r>
      <w:r>
        <w:tab/>
        <w:t>Semantics of &lt;pin-status-</w:t>
      </w:r>
      <w:r w:rsidRPr="002272DB">
        <w:t>update</w:t>
      </w:r>
      <w:r>
        <w:t>-reject&gt;</w:t>
      </w:r>
      <w:bookmarkEnd w:id="670"/>
    </w:p>
    <w:p w14:paraId="63820E11" w14:textId="77777777" w:rsidR="00CF0E06" w:rsidRPr="00796114" w:rsidRDefault="00CF0E06" w:rsidP="00CF0E06">
      <w:r>
        <w:rPr>
          <w:lang w:eastAsia="zh-CN"/>
        </w:rPr>
        <w:t xml:space="preserve">The </w:t>
      </w:r>
      <w:r w:rsidRPr="00112DBF">
        <w:t>&lt;pin-status-update-reject&gt;</w:t>
      </w:r>
      <w:r>
        <w:t xml:space="preserve"> element contains:</w:t>
      </w:r>
    </w:p>
    <w:p w14:paraId="0F628BC1" w14:textId="77777777" w:rsidR="00CF0E06" w:rsidRDefault="00CF0E06" w:rsidP="00CF0E06">
      <w:pPr>
        <w:pStyle w:val="B1"/>
      </w:pPr>
      <w:r>
        <w:t>a)</w:t>
      </w:r>
      <w:r>
        <w:tab/>
        <w:t>one &lt;cause&gt; element as specified in clause 7.2.5;</w:t>
      </w:r>
    </w:p>
    <w:p w14:paraId="52981BF7" w14:textId="77777777" w:rsidR="00CF0E06" w:rsidRDefault="00CF0E06" w:rsidP="00CF0E06">
      <w:pPr>
        <w:pStyle w:val="B1"/>
      </w:pPr>
      <w:r>
        <w:t>b)</w:t>
      </w:r>
      <w:r>
        <w:tab/>
        <w:t>zero or one &lt;anyExt&gt; element containing elements defined in future releases;</w:t>
      </w:r>
    </w:p>
    <w:p w14:paraId="3075BD0E" w14:textId="77777777" w:rsidR="00CF0E06" w:rsidRDefault="00CF0E06" w:rsidP="00CF0E06">
      <w:pPr>
        <w:pStyle w:val="B1"/>
      </w:pPr>
      <w:r>
        <w:t>c)</w:t>
      </w:r>
      <w:r>
        <w:tab/>
        <w:t>zero, one or more elements from other namespaces defined in future releases; and</w:t>
      </w:r>
    </w:p>
    <w:p w14:paraId="2FE29243" w14:textId="77777777" w:rsidR="00CF0E06" w:rsidRDefault="00CF0E06" w:rsidP="00CF0E06">
      <w:pPr>
        <w:pStyle w:val="B1"/>
      </w:pPr>
      <w:r>
        <w:t>d)</w:t>
      </w:r>
      <w:r>
        <w:tab/>
        <w:t>zero, one or more attributes defined in future releases.</w:t>
      </w:r>
    </w:p>
    <w:p w14:paraId="2211D574" w14:textId="77777777" w:rsidR="00CF0E06" w:rsidRPr="008C4165" w:rsidRDefault="00CF0E06" w:rsidP="00CF0E06">
      <w:pPr>
        <w:pStyle w:val="Heading4"/>
      </w:pPr>
      <w:bookmarkStart w:id="671" w:name="_CR6_2_5_43"/>
      <w:bookmarkStart w:id="672" w:name="_Toc172038303"/>
      <w:bookmarkEnd w:id="671"/>
      <w:r>
        <w:t>6.2.5.43</w:t>
      </w:r>
      <w:r>
        <w:tab/>
        <w:t>Semantics of &lt;pin-status-notify&gt;</w:t>
      </w:r>
      <w:bookmarkEnd w:id="672"/>
    </w:p>
    <w:p w14:paraId="21369710" w14:textId="77777777" w:rsidR="00CF0E06" w:rsidRDefault="00CF0E06" w:rsidP="00CF0E06">
      <w:r>
        <w:t>The &lt;pin-status-notify&gt;</w:t>
      </w:r>
      <w:r w:rsidRPr="0023599C">
        <w:t xml:space="preserve"> </w:t>
      </w:r>
      <w:r>
        <w:t>element</w:t>
      </w:r>
      <w:r w:rsidRPr="00E206AF">
        <w:t xml:space="preserve"> </w:t>
      </w:r>
      <w:r>
        <w:t>contains:</w:t>
      </w:r>
    </w:p>
    <w:p w14:paraId="464E0512" w14:textId="77777777" w:rsidR="00CF0E06" w:rsidRDefault="00CF0E06" w:rsidP="00CF0E06">
      <w:pPr>
        <w:pStyle w:val="B1"/>
      </w:pPr>
      <w:r>
        <w:t>a)</w:t>
      </w:r>
      <w:r>
        <w:tab/>
        <w:t>one &lt;event-id&gt; element</w:t>
      </w:r>
      <w:r w:rsidRPr="00E206AF">
        <w:t xml:space="preserve"> </w:t>
      </w:r>
      <w:r>
        <w:t>as specified in clause 7.2.3</w:t>
      </w:r>
      <w:r w:rsidR="00B574AB">
        <w:t>5</w:t>
      </w:r>
      <w:r>
        <w:t>;</w:t>
      </w:r>
    </w:p>
    <w:p w14:paraId="3A256F96" w14:textId="77777777" w:rsidR="00CF0E06" w:rsidRDefault="00CF0E06" w:rsidP="00CF0E06">
      <w:pPr>
        <w:pStyle w:val="B1"/>
      </w:pPr>
      <w:r>
        <w:rPr>
          <w:lang w:eastAsia="zh-CN"/>
        </w:rPr>
        <w:t>b)</w:t>
      </w:r>
      <w:r>
        <w:rPr>
          <w:lang w:eastAsia="zh-CN"/>
        </w:rPr>
        <w:tab/>
      </w:r>
      <w:r>
        <w:t>one</w:t>
      </w:r>
      <w:r>
        <w:rPr>
          <w:lang w:eastAsia="zh-CN"/>
        </w:rPr>
        <w:t xml:space="preserve"> &lt;pin-id&gt; element</w:t>
      </w:r>
      <w:r w:rsidRPr="009210C3">
        <w:t xml:space="preserve"> </w:t>
      </w:r>
      <w:r>
        <w:t>as specified in clause 7.2.16</w:t>
      </w:r>
      <w:r>
        <w:rPr>
          <w:lang w:eastAsia="zh-CN"/>
        </w:rPr>
        <w:t>;</w:t>
      </w:r>
    </w:p>
    <w:p w14:paraId="4936A47C" w14:textId="77777777" w:rsidR="00CF0E06" w:rsidRDefault="00CF0E06" w:rsidP="00CF0E06">
      <w:pPr>
        <w:pStyle w:val="B1"/>
      </w:pPr>
      <w:r>
        <w:rPr>
          <w:lang w:eastAsia="zh-CN"/>
        </w:rPr>
        <w:t>c)</w:t>
      </w:r>
      <w:r>
        <w:rPr>
          <w:lang w:eastAsia="zh-CN"/>
        </w:rPr>
        <w:tab/>
      </w:r>
      <w:r>
        <w:t>zero or one</w:t>
      </w:r>
      <w:r>
        <w:rPr>
          <w:lang w:eastAsia="zh-CN"/>
        </w:rPr>
        <w:t xml:space="preserve"> </w:t>
      </w:r>
      <w:r>
        <w:t>&lt;pine-management-type&gt; element</w:t>
      </w:r>
      <w:r w:rsidRPr="00885BE4">
        <w:t xml:space="preserve"> </w:t>
      </w:r>
      <w:r>
        <w:t>as specified in clause 7.2.3</w:t>
      </w:r>
      <w:r w:rsidR="00B574AB">
        <w:t>7</w:t>
      </w:r>
      <w:r>
        <w:t>;</w:t>
      </w:r>
    </w:p>
    <w:p w14:paraId="5050FE77" w14:textId="77777777" w:rsidR="00CF0E06" w:rsidRDefault="00CF0E06" w:rsidP="00CF0E06">
      <w:pPr>
        <w:pStyle w:val="B1"/>
        <w:rPr>
          <w:lang w:eastAsia="zh-CN"/>
        </w:rPr>
      </w:pPr>
      <w:r>
        <w:rPr>
          <w:lang w:eastAsia="zh-CN"/>
        </w:rPr>
        <w:t>d)</w:t>
      </w:r>
      <w:r>
        <w:rPr>
          <w:lang w:eastAsia="zh-CN"/>
        </w:rPr>
        <w:tab/>
      </w:r>
      <w:r>
        <w:t>zero or one</w:t>
      </w:r>
      <w:r>
        <w:rPr>
          <w:lang w:eastAsia="zh-CN"/>
        </w:rPr>
        <w:t xml:space="preserve"> &lt;pine-id&gt; element</w:t>
      </w:r>
      <w:r w:rsidRPr="00885BE4">
        <w:t xml:space="preserve"> </w:t>
      </w:r>
      <w:r>
        <w:t>as specified in clause 7.2.14</w:t>
      </w:r>
      <w:r>
        <w:rPr>
          <w:lang w:eastAsia="zh-CN"/>
        </w:rPr>
        <w:t>;</w:t>
      </w:r>
    </w:p>
    <w:p w14:paraId="4E3EF7C4" w14:textId="77777777" w:rsidR="00CF0E06" w:rsidRDefault="00CF0E06" w:rsidP="00CF0E06">
      <w:pPr>
        <w:pStyle w:val="B1"/>
        <w:rPr>
          <w:lang w:eastAsia="ko-KR"/>
        </w:rPr>
      </w:pPr>
      <w:r>
        <w:rPr>
          <w:lang w:eastAsia="zh-CN"/>
        </w:rPr>
        <w:t>e)</w:t>
      </w:r>
      <w:r>
        <w:rPr>
          <w:lang w:eastAsia="zh-CN"/>
        </w:rPr>
        <w:tab/>
      </w:r>
      <w:r>
        <w:t>zero or one &lt;pin-client-profile&gt; element</w:t>
      </w:r>
      <w:r w:rsidRPr="00885BE4">
        <w:t xml:space="preserve"> </w:t>
      </w:r>
      <w:r>
        <w:t>as specified in clause 7.2.13</w:t>
      </w:r>
      <w:r>
        <w:rPr>
          <w:lang w:eastAsia="ko-KR"/>
        </w:rPr>
        <w:t>;</w:t>
      </w:r>
    </w:p>
    <w:p w14:paraId="60B4008E" w14:textId="77777777" w:rsidR="00CF0E06" w:rsidRDefault="00CF0E06" w:rsidP="00CF0E06">
      <w:pPr>
        <w:pStyle w:val="B1"/>
        <w:rPr>
          <w:lang w:val="en-US"/>
        </w:rPr>
      </w:pPr>
      <w:r>
        <w:rPr>
          <w:lang w:val="en-US" w:eastAsia="zh-CN"/>
        </w:rPr>
        <w:t>f)</w:t>
      </w:r>
      <w:r>
        <w:rPr>
          <w:lang w:val="en-US" w:eastAsia="zh-CN"/>
        </w:rPr>
        <w:tab/>
      </w:r>
      <w:r>
        <w:t>zero or one</w:t>
      </w:r>
      <w:r>
        <w:rPr>
          <w:lang w:eastAsia="zh-CN"/>
        </w:rPr>
        <w:t xml:space="preserve"> &lt;</w:t>
      </w:r>
      <w:r>
        <w:rPr>
          <w:lang w:val="en-US"/>
        </w:rPr>
        <w:t>pegc-id</w:t>
      </w:r>
      <w:r>
        <w:rPr>
          <w:lang w:eastAsia="zh-CN"/>
        </w:rPr>
        <w:t xml:space="preserve">&gt; </w:t>
      </w:r>
      <w:r>
        <w:t>element</w:t>
      </w:r>
      <w:r w:rsidRPr="00885BE4">
        <w:t xml:space="preserve"> </w:t>
      </w:r>
      <w:r>
        <w:t>as specified in clause 7.2.19</w:t>
      </w:r>
      <w:r>
        <w:rPr>
          <w:lang w:val="en-US"/>
        </w:rPr>
        <w:t>;</w:t>
      </w:r>
    </w:p>
    <w:p w14:paraId="74862611" w14:textId="77777777" w:rsidR="00CF0E06" w:rsidRDefault="00CF0E06" w:rsidP="00CF0E06">
      <w:pPr>
        <w:pStyle w:val="B1"/>
        <w:rPr>
          <w:lang w:val="en-US" w:eastAsia="zh-CN"/>
        </w:rPr>
      </w:pPr>
      <w:r>
        <w:rPr>
          <w:lang w:val="en-US" w:eastAsia="zh-CN"/>
        </w:rPr>
        <w:t>g)</w:t>
      </w:r>
      <w:r>
        <w:rPr>
          <w:lang w:val="en-US" w:eastAsia="zh-CN"/>
        </w:rPr>
        <w:tab/>
      </w:r>
      <w:r>
        <w:t>zero or one</w:t>
      </w:r>
      <w:r>
        <w:rPr>
          <w:lang w:val="en-US" w:eastAsia="zh-CN"/>
        </w:rPr>
        <w:t xml:space="preserve"> &lt;</w:t>
      </w:r>
      <w:r>
        <w:rPr>
          <w:lang w:val="en-US"/>
        </w:rPr>
        <w:t>pegc-address</w:t>
      </w:r>
      <w:r>
        <w:rPr>
          <w:lang w:val="en-US" w:eastAsia="zh-CN"/>
        </w:rPr>
        <w:t>&gt;</w:t>
      </w:r>
      <w:r>
        <w:rPr>
          <w:lang w:val="en-US"/>
        </w:rPr>
        <w:t xml:space="preserve"> </w:t>
      </w:r>
      <w:r>
        <w:t>element</w:t>
      </w:r>
      <w:r w:rsidRPr="00885BE4">
        <w:t xml:space="preserve"> </w:t>
      </w:r>
      <w:r>
        <w:t>as specified in clause 7.2.20</w:t>
      </w:r>
      <w:r>
        <w:rPr>
          <w:rFonts w:cs="Arial"/>
        </w:rPr>
        <w:t>;</w:t>
      </w:r>
    </w:p>
    <w:p w14:paraId="596F5C40" w14:textId="77777777" w:rsidR="00CF0E06" w:rsidRDefault="00CF0E06" w:rsidP="00CF0E06">
      <w:pPr>
        <w:pStyle w:val="B1"/>
        <w:rPr>
          <w:lang w:eastAsia="zh-CN"/>
        </w:rPr>
      </w:pPr>
      <w:r>
        <w:rPr>
          <w:lang w:eastAsia="zh-CN"/>
        </w:rPr>
        <w:t>h)</w:t>
      </w:r>
      <w:r>
        <w:rPr>
          <w:lang w:eastAsia="zh-CN"/>
        </w:rPr>
        <w:tab/>
      </w:r>
      <w:r>
        <w:t>zero or one</w:t>
      </w:r>
      <w:r>
        <w:rPr>
          <w:lang w:eastAsia="zh-CN"/>
        </w:rPr>
        <w:t xml:space="preserve"> &lt;access-control-info&gt; </w:t>
      </w:r>
      <w:r>
        <w:t>element</w:t>
      </w:r>
      <w:r w:rsidRPr="00885BE4">
        <w:t xml:space="preserve"> </w:t>
      </w:r>
      <w:r>
        <w:t>as specified in clause 7.2.21</w:t>
      </w:r>
      <w:r>
        <w:rPr>
          <w:rFonts w:cs="Arial"/>
        </w:rPr>
        <w:t>;</w:t>
      </w:r>
    </w:p>
    <w:p w14:paraId="2032E9AE" w14:textId="77777777" w:rsidR="00CF0E06" w:rsidRDefault="00CF0E06" w:rsidP="00CF0E06">
      <w:pPr>
        <w:pStyle w:val="B1"/>
        <w:rPr>
          <w:lang w:val="en-US"/>
        </w:rPr>
      </w:pPr>
      <w:r>
        <w:rPr>
          <w:lang w:val="en-US" w:eastAsia="zh-CN"/>
        </w:rPr>
        <w:t>i)</w:t>
      </w:r>
      <w:r>
        <w:rPr>
          <w:lang w:val="en-US" w:eastAsia="zh-CN"/>
        </w:rPr>
        <w:tab/>
      </w:r>
      <w:r>
        <w:t>zero or one</w:t>
      </w:r>
      <w:r>
        <w:rPr>
          <w:lang w:eastAsia="zh-CN"/>
        </w:rPr>
        <w:t xml:space="preserve"> &lt;</w:t>
      </w:r>
      <w:r>
        <w:rPr>
          <w:lang w:val="en-US"/>
        </w:rPr>
        <w:t>pemc-id</w:t>
      </w:r>
      <w:r>
        <w:rPr>
          <w:lang w:eastAsia="zh-CN"/>
        </w:rPr>
        <w:t xml:space="preserve">&gt; </w:t>
      </w:r>
      <w:r>
        <w:t>element</w:t>
      </w:r>
      <w:r w:rsidRPr="00885BE4">
        <w:t xml:space="preserve"> </w:t>
      </w:r>
      <w:r>
        <w:t>as specified in clause 7.2.15</w:t>
      </w:r>
      <w:r>
        <w:rPr>
          <w:lang w:val="en-US"/>
        </w:rPr>
        <w:t>;</w:t>
      </w:r>
    </w:p>
    <w:p w14:paraId="5C3B774D" w14:textId="77777777" w:rsidR="00CF0E06" w:rsidRDefault="00CF0E06" w:rsidP="00CF0E06">
      <w:pPr>
        <w:pStyle w:val="B1"/>
        <w:rPr>
          <w:rFonts w:cs="Arial"/>
        </w:rPr>
      </w:pPr>
      <w:r>
        <w:rPr>
          <w:lang w:val="en-US" w:eastAsia="zh-CN"/>
        </w:rPr>
        <w:t>j)</w:t>
      </w:r>
      <w:r>
        <w:rPr>
          <w:lang w:val="en-US" w:eastAsia="zh-CN"/>
        </w:rPr>
        <w:tab/>
      </w:r>
      <w:r>
        <w:t>zero or one</w:t>
      </w:r>
      <w:r>
        <w:rPr>
          <w:lang w:val="en-US" w:eastAsia="zh-CN"/>
        </w:rPr>
        <w:t xml:space="preserve"> &lt;</w:t>
      </w:r>
      <w:r>
        <w:rPr>
          <w:lang w:val="en-US"/>
        </w:rPr>
        <w:t>pemc-address</w:t>
      </w:r>
      <w:r>
        <w:rPr>
          <w:lang w:val="en-US" w:eastAsia="zh-CN"/>
        </w:rPr>
        <w:t>&gt;</w:t>
      </w:r>
      <w:r>
        <w:rPr>
          <w:lang w:val="en-US"/>
        </w:rPr>
        <w:t xml:space="preserve"> </w:t>
      </w:r>
      <w:r>
        <w:t>element</w:t>
      </w:r>
      <w:r w:rsidRPr="00885BE4">
        <w:t xml:space="preserve"> </w:t>
      </w:r>
      <w:r>
        <w:t>as specified in clause 7.2.20</w:t>
      </w:r>
      <w:r>
        <w:rPr>
          <w:rFonts w:cs="Arial"/>
        </w:rPr>
        <w:t>;</w:t>
      </w:r>
    </w:p>
    <w:p w14:paraId="705C9C90" w14:textId="77777777" w:rsidR="00CF0E06" w:rsidRDefault="00CF0E06" w:rsidP="00CF0E06">
      <w:pPr>
        <w:pStyle w:val="B1"/>
        <w:rPr>
          <w:lang w:eastAsia="zh-CN"/>
        </w:rPr>
      </w:pPr>
      <w:r>
        <w:rPr>
          <w:lang w:eastAsia="zh-CN"/>
        </w:rPr>
        <w:t>k)</w:t>
      </w:r>
      <w:r>
        <w:rPr>
          <w:lang w:eastAsia="zh-CN"/>
        </w:rPr>
        <w:tab/>
      </w:r>
      <w:r>
        <w:t>zero or one</w:t>
      </w:r>
      <w:r>
        <w:rPr>
          <w:lang w:eastAsia="zh-CN"/>
        </w:rPr>
        <w:t xml:space="preserve"> &lt;pin-profile&gt; element</w:t>
      </w:r>
      <w:r w:rsidRPr="00885BE4">
        <w:t xml:space="preserve"> </w:t>
      </w:r>
      <w:r>
        <w:t>as specified in clause 7.2.28</w:t>
      </w:r>
      <w:r>
        <w:rPr>
          <w:lang w:eastAsia="zh-CN"/>
        </w:rPr>
        <w:t>;</w:t>
      </w:r>
    </w:p>
    <w:p w14:paraId="2BEF271E" w14:textId="77777777" w:rsidR="00CF0E06" w:rsidRDefault="00CF0E06" w:rsidP="00CF0E06">
      <w:pPr>
        <w:pStyle w:val="B1"/>
        <w:rPr>
          <w:lang w:eastAsia="zh-CN"/>
        </w:rPr>
      </w:pPr>
      <w:r>
        <w:rPr>
          <w:lang w:eastAsia="zh-CN"/>
        </w:rPr>
        <w:lastRenderedPageBreak/>
        <w:t>l)</w:t>
      </w:r>
      <w:r>
        <w:rPr>
          <w:lang w:eastAsia="zh-CN"/>
        </w:rPr>
        <w:tab/>
      </w:r>
      <w:r>
        <w:t>zero or one</w:t>
      </w:r>
      <w:r>
        <w:rPr>
          <w:lang w:eastAsia="zh-CN"/>
        </w:rPr>
        <w:t xml:space="preserve"> &lt;dynamic-pin-profile&gt; element</w:t>
      </w:r>
      <w:r w:rsidRPr="00885BE4">
        <w:t xml:space="preserve"> </w:t>
      </w:r>
      <w:r>
        <w:t>as specified in clause 7.2.3</w:t>
      </w:r>
      <w:r w:rsidR="00B574AB">
        <w:t>8</w:t>
      </w:r>
      <w:r>
        <w:rPr>
          <w:lang w:eastAsia="zh-CN"/>
        </w:rPr>
        <w:t>;</w:t>
      </w:r>
    </w:p>
    <w:p w14:paraId="10BC6578" w14:textId="77777777" w:rsidR="00CF0E06" w:rsidRDefault="00CF0E06" w:rsidP="00CF0E06">
      <w:pPr>
        <w:pStyle w:val="B1"/>
        <w:rPr>
          <w:lang w:eastAsia="zh-CN"/>
        </w:rPr>
      </w:pPr>
      <w:r>
        <w:rPr>
          <w:lang w:eastAsia="zh-CN"/>
        </w:rPr>
        <w:t>m)</w:t>
      </w:r>
      <w:r>
        <w:rPr>
          <w:lang w:eastAsia="zh-CN"/>
        </w:rPr>
        <w:tab/>
      </w:r>
      <w:r>
        <w:t>zero or one</w:t>
      </w:r>
      <w:r>
        <w:rPr>
          <w:lang w:eastAsia="zh-CN"/>
        </w:rPr>
        <w:t xml:space="preserve"> </w:t>
      </w:r>
      <w:r>
        <w:t>&lt;pin-status-type&gt; element</w:t>
      </w:r>
      <w:r w:rsidRPr="00885BE4">
        <w:t xml:space="preserve"> </w:t>
      </w:r>
      <w:r>
        <w:t>as specified in clause 7.2.</w:t>
      </w:r>
      <w:r w:rsidR="00742754">
        <w:t>3</w:t>
      </w:r>
      <w:r w:rsidR="00B574AB">
        <w:t>9</w:t>
      </w:r>
      <w:r>
        <w:rPr>
          <w:lang w:eastAsia="zh-CN"/>
        </w:rPr>
        <w:t>;</w:t>
      </w:r>
    </w:p>
    <w:p w14:paraId="268D6F95" w14:textId="77777777" w:rsidR="00CF0E06" w:rsidRDefault="00CF0E06" w:rsidP="00CF0E06">
      <w:pPr>
        <w:pStyle w:val="B1"/>
      </w:pPr>
      <w:r>
        <w:t>n)</w:t>
      </w:r>
      <w:r>
        <w:tab/>
        <w:t>zero or one &lt;anyExt&gt; element containing elements defined in future releases;</w:t>
      </w:r>
    </w:p>
    <w:p w14:paraId="1AFE6971" w14:textId="77777777" w:rsidR="00CF0E06" w:rsidRDefault="00CF0E06" w:rsidP="00CF0E06">
      <w:pPr>
        <w:pStyle w:val="B1"/>
      </w:pPr>
      <w:r>
        <w:t>o)</w:t>
      </w:r>
      <w:r>
        <w:tab/>
        <w:t>zero, one or more elements from other namespaces defined in future releases; and</w:t>
      </w:r>
    </w:p>
    <w:p w14:paraId="2D1FE460" w14:textId="77777777" w:rsidR="00CF0E06" w:rsidRDefault="00CF0E06" w:rsidP="00CF0E06">
      <w:pPr>
        <w:pStyle w:val="B1"/>
      </w:pPr>
      <w:r>
        <w:t>p)</w:t>
      </w:r>
      <w:r>
        <w:tab/>
        <w:t>zero, one or more attributes defined in future releases.</w:t>
      </w:r>
    </w:p>
    <w:p w14:paraId="3B8905ED" w14:textId="77777777" w:rsidR="00CF0E06" w:rsidRDefault="00CF0E06" w:rsidP="00CF0E06">
      <w:pPr>
        <w:pStyle w:val="Heading4"/>
      </w:pPr>
      <w:bookmarkStart w:id="673" w:name="_CR6_2_5_44"/>
      <w:bookmarkStart w:id="674" w:name="_Toc172038304"/>
      <w:bookmarkEnd w:id="673"/>
      <w:r>
        <w:t>6.2.5.44</w:t>
      </w:r>
      <w:r>
        <w:tab/>
        <w:t>Semantics of &lt;pin-status-unsubscribe-request&gt;</w:t>
      </w:r>
      <w:bookmarkEnd w:id="674"/>
    </w:p>
    <w:p w14:paraId="12B520C7" w14:textId="77777777" w:rsidR="00CF0E06" w:rsidRDefault="00CF0E06" w:rsidP="00CF0E06">
      <w:r>
        <w:t>The &lt;pin-status-unsubscribe-request&gt; element</w:t>
      </w:r>
      <w:r w:rsidRPr="006C54F3">
        <w:t xml:space="preserve"> </w:t>
      </w:r>
      <w:r>
        <w:t>contains:</w:t>
      </w:r>
    </w:p>
    <w:p w14:paraId="49B7374D" w14:textId="77777777" w:rsidR="00CF0E06" w:rsidRDefault="00CF0E06" w:rsidP="00CF0E06">
      <w:pPr>
        <w:pStyle w:val="B1"/>
      </w:pPr>
      <w:r>
        <w:rPr>
          <w:lang w:eastAsia="zh-CN"/>
        </w:rPr>
        <w:t>b)</w:t>
      </w:r>
      <w:r>
        <w:rPr>
          <w:lang w:eastAsia="zh-CN"/>
        </w:rPr>
        <w:tab/>
      </w:r>
      <w:r>
        <w:t>one</w:t>
      </w:r>
      <w:r>
        <w:rPr>
          <w:lang w:eastAsia="zh-CN"/>
        </w:rPr>
        <w:t xml:space="preserve"> &lt;s</w:t>
      </w:r>
      <w:r>
        <w:t>ecurity-credentials</w:t>
      </w:r>
      <w:r>
        <w:rPr>
          <w:lang w:eastAsia="zh-CN"/>
        </w:rPr>
        <w:t xml:space="preserve">&gt; </w:t>
      </w:r>
      <w:r>
        <w:t>element</w:t>
      </w:r>
      <w:r w:rsidRPr="007C4F33">
        <w:t xml:space="preserve"> </w:t>
      </w:r>
      <w:r>
        <w:t>as specified in clause 7.2.6;</w:t>
      </w:r>
    </w:p>
    <w:p w14:paraId="14D169FB" w14:textId="77777777" w:rsidR="00CF0E06" w:rsidRDefault="00CF0E06" w:rsidP="00CF0E06">
      <w:pPr>
        <w:pStyle w:val="B1"/>
        <w:rPr>
          <w:lang w:eastAsia="zh-CN"/>
        </w:rPr>
      </w:pPr>
      <w:r>
        <w:rPr>
          <w:lang w:eastAsia="zh-CN"/>
        </w:rPr>
        <w:t>b)</w:t>
      </w:r>
      <w:r>
        <w:rPr>
          <w:lang w:eastAsia="zh-CN"/>
        </w:rPr>
        <w:tab/>
      </w:r>
      <w:r>
        <w:t>one</w:t>
      </w:r>
      <w:r>
        <w:rPr>
          <w:lang w:eastAsia="zh-CN"/>
        </w:rPr>
        <w:t xml:space="preserve"> &lt;un</w:t>
      </w:r>
      <w:r>
        <w:t>s</w:t>
      </w:r>
      <w:r>
        <w:rPr>
          <w:lang w:eastAsia="zh-CN"/>
        </w:rPr>
        <w:t>ubscription-id&gt; element</w:t>
      </w:r>
      <w:r>
        <w:t xml:space="preserve"> as specified in clause 7.2.3</w:t>
      </w:r>
      <w:r w:rsidR="00B574AB">
        <w:t>5</w:t>
      </w:r>
      <w:r>
        <w:rPr>
          <w:lang w:eastAsia="zh-CN"/>
        </w:rPr>
        <w:t>;</w:t>
      </w:r>
    </w:p>
    <w:p w14:paraId="40DB6FF7" w14:textId="77777777" w:rsidR="00CF0E06" w:rsidRDefault="00CF0E06" w:rsidP="00CF0E06">
      <w:pPr>
        <w:pStyle w:val="B1"/>
      </w:pPr>
      <w:r>
        <w:t>c)</w:t>
      </w:r>
      <w:r>
        <w:tab/>
        <w:t>zero or one &lt;anyExt&gt; element containing elements defined in future releases;</w:t>
      </w:r>
    </w:p>
    <w:p w14:paraId="3D632FE5" w14:textId="77777777" w:rsidR="00CF0E06" w:rsidRDefault="00CF0E06" w:rsidP="00CF0E06">
      <w:pPr>
        <w:pStyle w:val="B1"/>
      </w:pPr>
      <w:r>
        <w:t>d)</w:t>
      </w:r>
      <w:r>
        <w:tab/>
        <w:t>zero, one or more elements from other namespaces defined in future releases; and</w:t>
      </w:r>
    </w:p>
    <w:p w14:paraId="213143E1" w14:textId="77777777" w:rsidR="00CF0E06" w:rsidRDefault="00CF0E06" w:rsidP="00CF0E06">
      <w:pPr>
        <w:pStyle w:val="B1"/>
      </w:pPr>
      <w:r>
        <w:t>e)</w:t>
      </w:r>
      <w:r>
        <w:tab/>
        <w:t>zero, one or more attributes defined in future releases.</w:t>
      </w:r>
    </w:p>
    <w:p w14:paraId="7A05C07D" w14:textId="77777777" w:rsidR="00CF0E06" w:rsidRDefault="00CF0E06" w:rsidP="00CF0E06">
      <w:pPr>
        <w:pStyle w:val="Heading4"/>
      </w:pPr>
      <w:bookmarkStart w:id="675" w:name="_CR6_2_5_45"/>
      <w:bookmarkStart w:id="676" w:name="_Toc172038305"/>
      <w:bookmarkEnd w:id="675"/>
      <w:r>
        <w:t>6.2.5.45</w:t>
      </w:r>
      <w:r>
        <w:tab/>
        <w:t>Semantics of &lt;pin-status-unsubscribe-reject&gt;</w:t>
      </w:r>
      <w:bookmarkEnd w:id="676"/>
    </w:p>
    <w:p w14:paraId="49B66CA0" w14:textId="77777777" w:rsidR="00CF0E06" w:rsidRPr="00796114" w:rsidRDefault="00CF0E06" w:rsidP="00CF0E06">
      <w:r>
        <w:rPr>
          <w:lang w:eastAsia="zh-CN"/>
        </w:rPr>
        <w:t xml:space="preserve">The </w:t>
      </w:r>
      <w:r w:rsidRPr="009E4997">
        <w:t>&lt;pin-status-</w:t>
      </w:r>
      <w:r>
        <w:t>un</w:t>
      </w:r>
      <w:r w:rsidRPr="009E4997">
        <w:t>subscribe-reject&gt;</w:t>
      </w:r>
      <w:r>
        <w:t xml:space="preserve"> element contains:</w:t>
      </w:r>
    </w:p>
    <w:p w14:paraId="767221A5" w14:textId="77777777" w:rsidR="00CF0E06" w:rsidRDefault="00CF0E06" w:rsidP="00CF0E06">
      <w:pPr>
        <w:pStyle w:val="B1"/>
      </w:pPr>
      <w:r>
        <w:t>a)</w:t>
      </w:r>
      <w:r>
        <w:tab/>
        <w:t>one &lt;cause&gt; element as specified in clause 7.2.5;</w:t>
      </w:r>
    </w:p>
    <w:p w14:paraId="1381A9E2" w14:textId="77777777" w:rsidR="00CF0E06" w:rsidRDefault="00CF0E06" w:rsidP="00CF0E06">
      <w:pPr>
        <w:pStyle w:val="B1"/>
      </w:pPr>
      <w:r>
        <w:t>b)</w:t>
      </w:r>
      <w:r>
        <w:tab/>
        <w:t>zero or one &lt;anyExt&gt; element containing elements defined in future releases;</w:t>
      </w:r>
    </w:p>
    <w:p w14:paraId="705F0F27" w14:textId="77777777" w:rsidR="00CF0E06" w:rsidRDefault="00CF0E06" w:rsidP="00CF0E06">
      <w:pPr>
        <w:pStyle w:val="B1"/>
      </w:pPr>
      <w:r>
        <w:t>c)</w:t>
      </w:r>
      <w:r>
        <w:tab/>
        <w:t>zero, one or more elements from other namespaces defined in future releases; and</w:t>
      </w:r>
    </w:p>
    <w:p w14:paraId="09D53306" w14:textId="77777777" w:rsidR="00CF0E06" w:rsidRPr="009E4997" w:rsidRDefault="00CF0E06" w:rsidP="00CF0E06">
      <w:pPr>
        <w:pStyle w:val="B1"/>
      </w:pPr>
      <w:r>
        <w:t>d)</w:t>
      </w:r>
      <w:r>
        <w:tab/>
        <w:t>zero, one or more attributes defined in future releases.</w:t>
      </w:r>
    </w:p>
    <w:p w14:paraId="5313175D" w14:textId="77777777" w:rsidR="00CF0E06" w:rsidRPr="00D100C3" w:rsidRDefault="00CF0E06" w:rsidP="00CF0E06">
      <w:pPr>
        <w:pStyle w:val="Heading4"/>
      </w:pPr>
      <w:bookmarkStart w:id="677" w:name="_CR6_2_5_46"/>
      <w:bookmarkStart w:id="678" w:name="_Toc172038306"/>
      <w:bookmarkEnd w:id="677"/>
      <w:r>
        <w:t>6.2.5.46</w:t>
      </w:r>
      <w:r>
        <w:tab/>
        <w:t>Semantics of &lt;pin-management-pine-join-request&gt;</w:t>
      </w:r>
      <w:bookmarkEnd w:id="678"/>
    </w:p>
    <w:p w14:paraId="1E742EBE" w14:textId="77777777" w:rsidR="00CF0E06" w:rsidRPr="005C275C" w:rsidRDefault="00CF0E06" w:rsidP="00CF0E06">
      <w:r>
        <w:rPr>
          <w:lang w:eastAsia="zh-CN"/>
        </w:rPr>
        <w:t xml:space="preserve">The </w:t>
      </w:r>
      <w:r>
        <w:t>&lt;pin-management-pine-join-request&gt;</w:t>
      </w:r>
      <w:r w:rsidRPr="006A48FC">
        <w:t xml:space="preserve"> </w:t>
      </w:r>
      <w:r>
        <w:t>element</w:t>
      </w:r>
      <w:r w:rsidRPr="005E6A37">
        <w:t xml:space="preserve"> </w:t>
      </w:r>
      <w:r>
        <w:t>contains:</w:t>
      </w:r>
    </w:p>
    <w:p w14:paraId="6A31EE56" w14:textId="77777777" w:rsidR="00CF0E06" w:rsidRDefault="00CF0E06" w:rsidP="00CF0E06">
      <w:pPr>
        <w:pStyle w:val="B1"/>
      </w:pPr>
      <w:r>
        <w:t>a)</w:t>
      </w:r>
      <w:r>
        <w:tab/>
        <w:t>one &lt;pin</w:t>
      </w:r>
      <w:r>
        <w:rPr>
          <w:lang w:val="en-US"/>
        </w:rPr>
        <w:t>-id</w:t>
      </w:r>
      <w:r>
        <w:t>&gt; element</w:t>
      </w:r>
      <w:r w:rsidRPr="00D928F4">
        <w:t xml:space="preserve"> </w:t>
      </w:r>
      <w:r>
        <w:t>as specified in clause 7.2.16;</w:t>
      </w:r>
    </w:p>
    <w:p w14:paraId="189145BE" w14:textId="77777777" w:rsidR="00CF0E06" w:rsidRDefault="00CF0E06" w:rsidP="00CF0E06">
      <w:pPr>
        <w:pStyle w:val="B1"/>
      </w:pPr>
      <w:r>
        <w:t>b)</w:t>
      </w:r>
      <w:r>
        <w:tab/>
        <w:t>one</w:t>
      </w:r>
      <w:r>
        <w:rPr>
          <w:lang w:eastAsia="zh-CN"/>
        </w:rPr>
        <w:t xml:space="preserve"> &lt;s</w:t>
      </w:r>
      <w:r>
        <w:t>ecurity-credentials</w:t>
      </w:r>
      <w:r>
        <w:rPr>
          <w:lang w:eastAsia="zh-CN"/>
        </w:rPr>
        <w:t xml:space="preserve">&gt; </w:t>
      </w:r>
      <w:r>
        <w:t>element</w:t>
      </w:r>
      <w:r w:rsidRPr="007C4F33">
        <w:t xml:space="preserve"> </w:t>
      </w:r>
      <w:r>
        <w:t>as specified in clause 7.2.6;</w:t>
      </w:r>
    </w:p>
    <w:p w14:paraId="182D3E1A" w14:textId="77777777" w:rsidR="00CF0E06" w:rsidRDefault="00CF0E06" w:rsidP="00CF0E06">
      <w:pPr>
        <w:pStyle w:val="B1"/>
      </w:pPr>
      <w:r>
        <w:t>c)</w:t>
      </w:r>
      <w:r>
        <w:tab/>
        <w:t>one &lt;</w:t>
      </w:r>
      <w:r>
        <w:rPr>
          <w:lang w:val="en-US"/>
        </w:rPr>
        <w:t>ue-id</w:t>
      </w:r>
      <w:r>
        <w:t>&gt; element</w:t>
      </w:r>
      <w:r w:rsidRPr="007C4F33">
        <w:t xml:space="preserve"> </w:t>
      </w:r>
      <w:r>
        <w:t>as specified in clause 7.2.1;</w:t>
      </w:r>
    </w:p>
    <w:p w14:paraId="1AB42824" w14:textId="77777777" w:rsidR="00CF0E06" w:rsidRDefault="00CF0E06" w:rsidP="00CF0E06">
      <w:pPr>
        <w:pStyle w:val="B1"/>
      </w:pPr>
      <w:r>
        <w:rPr>
          <w:lang w:eastAsia="zh-CN"/>
        </w:rPr>
        <w:t>d)</w:t>
      </w:r>
      <w:r>
        <w:rPr>
          <w:lang w:eastAsia="zh-CN"/>
        </w:rPr>
        <w:tab/>
      </w:r>
      <w:r>
        <w:t>one</w:t>
      </w:r>
      <w:r>
        <w:rPr>
          <w:lang w:eastAsia="zh-CN"/>
        </w:rPr>
        <w:t xml:space="preserve"> &lt;target-pemc-id&gt; </w:t>
      </w:r>
      <w:r>
        <w:t>element</w:t>
      </w:r>
      <w:r w:rsidRPr="007C4F33">
        <w:t xml:space="preserve"> </w:t>
      </w:r>
      <w:r>
        <w:t>as specified in clause 7.2.1</w:t>
      </w:r>
      <w:r>
        <w:rPr>
          <w:rFonts w:cs="Arial"/>
        </w:rPr>
        <w:t>;</w:t>
      </w:r>
    </w:p>
    <w:p w14:paraId="0C74A581" w14:textId="77777777" w:rsidR="00CF0E06" w:rsidRDefault="00CF0E06" w:rsidP="00CF0E06">
      <w:pPr>
        <w:pStyle w:val="B1"/>
        <w:rPr>
          <w:lang w:eastAsia="ko-KR"/>
        </w:rPr>
      </w:pPr>
      <w:r>
        <w:t>e)</w:t>
      </w:r>
      <w:r>
        <w:tab/>
        <w:t>zero or one &lt;pin-client-profile&gt; element</w:t>
      </w:r>
      <w:r w:rsidRPr="007C4F33">
        <w:t xml:space="preserve"> </w:t>
      </w:r>
      <w:r>
        <w:t>as specified in clause 7.2.13</w:t>
      </w:r>
      <w:r>
        <w:rPr>
          <w:lang w:eastAsia="ko-KR"/>
        </w:rPr>
        <w:t xml:space="preserve">; </w:t>
      </w:r>
    </w:p>
    <w:p w14:paraId="71FDF0B8" w14:textId="77777777" w:rsidR="00CF0E06" w:rsidRDefault="00CF0E06" w:rsidP="00CF0E06">
      <w:pPr>
        <w:pStyle w:val="B1"/>
      </w:pPr>
      <w:r>
        <w:t>f)</w:t>
      </w:r>
      <w:r>
        <w:tab/>
        <w:t>zero or one &lt;endpoint-information-content&gt; element</w:t>
      </w:r>
      <w:r w:rsidRPr="00603DDB">
        <w:t xml:space="preserve"> </w:t>
      </w:r>
      <w:r>
        <w:t>as specified in clause 7.2.4;</w:t>
      </w:r>
    </w:p>
    <w:p w14:paraId="3608BF27" w14:textId="77777777" w:rsidR="00CF0E06" w:rsidRDefault="00CF0E06" w:rsidP="00CF0E06">
      <w:pPr>
        <w:pStyle w:val="B1"/>
        <w:rPr>
          <w:rFonts w:cs="Arial"/>
        </w:rPr>
      </w:pPr>
      <w:r>
        <w:rPr>
          <w:lang w:eastAsia="zh-CN"/>
        </w:rPr>
        <w:t>g)</w:t>
      </w:r>
      <w:r>
        <w:rPr>
          <w:lang w:eastAsia="zh-CN"/>
        </w:rPr>
        <w:tab/>
      </w:r>
      <w:r>
        <w:t>zero or one</w:t>
      </w:r>
      <w:r>
        <w:rPr>
          <w:lang w:eastAsia="zh-CN"/>
        </w:rPr>
        <w:t xml:space="preserve"> &lt;ue-location&gt; element</w:t>
      </w:r>
      <w:r>
        <w:rPr>
          <w:rFonts w:cs="Arial"/>
        </w:rPr>
        <w:t>;</w:t>
      </w:r>
    </w:p>
    <w:p w14:paraId="0899FBD6" w14:textId="77777777" w:rsidR="00CF0E06" w:rsidRDefault="00CF0E06" w:rsidP="00CF0E06">
      <w:pPr>
        <w:pStyle w:val="B1"/>
        <w:rPr>
          <w:rFonts w:cs="Arial"/>
        </w:rPr>
      </w:pPr>
      <w:r>
        <w:rPr>
          <w:rFonts w:cs="Arial"/>
        </w:rPr>
        <w:t>h)</w:t>
      </w:r>
      <w:r>
        <w:rPr>
          <w:rFonts w:cs="Arial"/>
        </w:rPr>
        <w:tab/>
      </w:r>
      <w:r>
        <w:t>zero or one &lt;pin-service-info&gt; element</w:t>
      </w:r>
      <w:r w:rsidRPr="00603DDB">
        <w:t xml:space="preserve"> </w:t>
      </w:r>
      <w:r>
        <w:t>as specified in clause 7.2.30</w:t>
      </w:r>
      <w:r>
        <w:rPr>
          <w:rFonts w:cs="Arial"/>
        </w:rPr>
        <w:t>;</w:t>
      </w:r>
    </w:p>
    <w:p w14:paraId="165EEADB" w14:textId="77777777" w:rsidR="00CF0E06" w:rsidRDefault="00CF0E06" w:rsidP="00CF0E06">
      <w:pPr>
        <w:pStyle w:val="B1"/>
      </w:pPr>
      <w:r>
        <w:t>i)</w:t>
      </w:r>
      <w:r>
        <w:tab/>
        <w:t>zero or one &lt;anyExt&gt; element containing elements defined in future releases;</w:t>
      </w:r>
    </w:p>
    <w:p w14:paraId="52648A2E" w14:textId="77777777" w:rsidR="00CF0E06" w:rsidRDefault="00CF0E06" w:rsidP="00CF0E06">
      <w:pPr>
        <w:pStyle w:val="B1"/>
      </w:pPr>
      <w:r>
        <w:t>j)</w:t>
      </w:r>
      <w:r>
        <w:tab/>
        <w:t>zero, one or more elements from other namespaces defined in future releases; and</w:t>
      </w:r>
    </w:p>
    <w:p w14:paraId="7615F082" w14:textId="77777777" w:rsidR="00CF0E06" w:rsidRPr="003A0276" w:rsidRDefault="00CF0E06" w:rsidP="00CF0E06">
      <w:pPr>
        <w:pStyle w:val="B1"/>
      </w:pPr>
      <w:r>
        <w:t>k)</w:t>
      </w:r>
      <w:r>
        <w:tab/>
        <w:t>zero, one or more attributes defined in future releases.</w:t>
      </w:r>
    </w:p>
    <w:p w14:paraId="42B89759" w14:textId="77777777" w:rsidR="00CF0E06" w:rsidRDefault="00CF0E06" w:rsidP="00CF0E06">
      <w:pPr>
        <w:rPr>
          <w:lang w:eastAsia="en-GB"/>
        </w:rPr>
      </w:pPr>
      <w:r>
        <w:t>The &lt;ue-location&gt; element carries information about an NG-RAN cell where the UE was camping on or which the UE used in the 5GMM-CONNECTED mode. The &lt;ue-location&gt; element contains:</w:t>
      </w:r>
    </w:p>
    <w:p w14:paraId="3E930F5E" w14:textId="77777777" w:rsidR="00CF0E06" w:rsidRDefault="00CF0E06" w:rsidP="00CF0E06">
      <w:pPr>
        <w:pStyle w:val="B1"/>
      </w:pPr>
      <w:r>
        <w:t>a)</w:t>
      </w:r>
      <w:r>
        <w:tab/>
        <w:t>a "NCGI" attribute containing the parameter defined in clause 7.2.3;</w:t>
      </w:r>
    </w:p>
    <w:p w14:paraId="2AC1616A" w14:textId="77777777" w:rsidR="00CF0E06" w:rsidRDefault="00CF0E06" w:rsidP="00CF0E06">
      <w:pPr>
        <w:pStyle w:val="B1"/>
      </w:pPr>
      <w:r>
        <w:lastRenderedPageBreak/>
        <w:t>b)</w:t>
      </w:r>
      <w:r>
        <w:tab/>
        <w:t>zero or one &lt;anyExt&gt; element containing elements defined in future releases;</w:t>
      </w:r>
    </w:p>
    <w:p w14:paraId="57C2F84C" w14:textId="77777777" w:rsidR="00CF0E06" w:rsidRDefault="00CF0E06" w:rsidP="00CF0E06">
      <w:pPr>
        <w:pStyle w:val="B1"/>
      </w:pPr>
      <w:r>
        <w:t>c)</w:t>
      </w:r>
      <w:r>
        <w:tab/>
        <w:t>zero, one or more elements from other namespaces defined in future releases; and</w:t>
      </w:r>
    </w:p>
    <w:p w14:paraId="6DBC5ED0" w14:textId="77777777" w:rsidR="00CF0E06" w:rsidRPr="00475FB2" w:rsidRDefault="00CF0E06" w:rsidP="00CF0E06">
      <w:pPr>
        <w:pStyle w:val="B1"/>
      </w:pPr>
      <w:r>
        <w:t>d)</w:t>
      </w:r>
      <w:r>
        <w:tab/>
        <w:t>zero, one or more attributes defined in future releases.</w:t>
      </w:r>
    </w:p>
    <w:p w14:paraId="6E8E3E48" w14:textId="77777777" w:rsidR="00CF0E06" w:rsidRDefault="00CF0E06" w:rsidP="00CF0E06">
      <w:pPr>
        <w:pStyle w:val="Heading4"/>
      </w:pPr>
      <w:bookmarkStart w:id="679" w:name="_CR6_2_5_47"/>
      <w:bookmarkStart w:id="680" w:name="_Toc172038307"/>
      <w:bookmarkEnd w:id="679"/>
      <w:r>
        <w:t>6.2.5.47</w:t>
      </w:r>
      <w:r>
        <w:tab/>
        <w:t>Semantics of &lt;pin-management-pine-join-accept&gt;</w:t>
      </w:r>
      <w:bookmarkEnd w:id="680"/>
    </w:p>
    <w:p w14:paraId="61F83F93" w14:textId="77777777" w:rsidR="00CF0E06" w:rsidRDefault="00CF0E06" w:rsidP="00CF0E06">
      <w:r>
        <w:rPr>
          <w:lang w:eastAsia="zh-CN"/>
        </w:rPr>
        <w:t xml:space="preserve">The </w:t>
      </w:r>
      <w:r>
        <w:t>&lt;pin-management-pine-join-accept&gt;</w:t>
      </w:r>
      <w:r w:rsidRPr="006A48FC">
        <w:t xml:space="preserve"> </w:t>
      </w:r>
      <w:r>
        <w:t>element</w:t>
      </w:r>
      <w:r w:rsidRPr="005E6A37">
        <w:t xml:space="preserve"> </w:t>
      </w:r>
      <w:r>
        <w:t>contains:</w:t>
      </w:r>
    </w:p>
    <w:p w14:paraId="0BABC824" w14:textId="77777777" w:rsidR="00CF0E06" w:rsidRDefault="00CF0E06" w:rsidP="00CF0E06">
      <w:pPr>
        <w:pStyle w:val="B1"/>
      </w:pPr>
      <w:r>
        <w:t>a)</w:t>
      </w:r>
      <w:r>
        <w:tab/>
        <w:t>one &lt;heartbeat-timer&gt; element</w:t>
      </w:r>
      <w:r w:rsidRPr="00603DDB">
        <w:t xml:space="preserve"> </w:t>
      </w:r>
      <w:r>
        <w:t>as specified in clause 7.2.18;</w:t>
      </w:r>
    </w:p>
    <w:p w14:paraId="5829C978" w14:textId="77777777" w:rsidR="00CF0E06" w:rsidRDefault="00CF0E06" w:rsidP="00CF0E06">
      <w:pPr>
        <w:pStyle w:val="B1"/>
        <w:rPr>
          <w:lang w:val="en-US" w:eastAsia="zh-CN"/>
        </w:rPr>
      </w:pPr>
      <w:r>
        <w:rPr>
          <w:lang w:eastAsia="zh-CN"/>
        </w:rPr>
        <w:t>b)</w:t>
      </w:r>
      <w:r>
        <w:rPr>
          <w:lang w:eastAsia="zh-CN"/>
        </w:rPr>
        <w:tab/>
      </w:r>
      <w:r>
        <w:t>one</w:t>
      </w:r>
      <w:r>
        <w:rPr>
          <w:lang w:val="en-US" w:eastAsia="zh-CN"/>
        </w:rPr>
        <w:t xml:space="preserve"> &lt;valid-timer&gt; element</w:t>
      </w:r>
      <w:r w:rsidRPr="00603DDB">
        <w:t xml:space="preserve"> </w:t>
      </w:r>
      <w:r>
        <w:t>as specified in clause 7.2.17</w:t>
      </w:r>
      <w:r>
        <w:rPr>
          <w:lang w:val="en-US" w:eastAsia="zh-CN"/>
        </w:rPr>
        <w:t>;</w:t>
      </w:r>
    </w:p>
    <w:p w14:paraId="5622E9DE" w14:textId="77777777" w:rsidR="00CF0E06" w:rsidRDefault="00CF0E06" w:rsidP="00CF0E06">
      <w:pPr>
        <w:pStyle w:val="B1"/>
      </w:pPr>
      <w:r>
        <w:rPr>
          <w:lang w:eastAsia="zh-CN"/>
        </w:rPr>
        <w:t>c)</w:t>
      </w:r>
      <w:r>
        <w:rPr>
          <w:lang w:eastAsia="zh-CN"/>
        </w:rPr>
        <w:tab/>
      </w:r>
      <w:r>
        <w:t>zero or one &lt;pin-client-profile&gt; element</w:t>
      </w:r>
      <w:r w:rsidRPr="00603DDB">
        <w:t xml:space="preserve"> </w:t>
      </w:r>
      <w:r>
        <w:t>as specified in clause 7.2.13;</w:t>
      </w:r>
    </w:p>
    <w:p w14:paraId="1472CB5C" w14:textId="77777777" w:rsidR="00CF0E06" w:rsidRDefault="00CF0E06" w:rsidP="00CF0E06">
      <w:pPr>
        <w:pStyle w:val="B1"/>
        <w:rPr>
          <w:rFonts w:cs="Arial"/>
        </w:rPr>
      </w:pPr>
      <w:r>
        <w:rPr>
          <w:lang w:eastAsia="zh-CN"/>
        </w:rPr>
        <w:t>d)</w:t>
      </w:r>
      <w:r>
        <w:rPr>
          <w:lang w:eastAsia="zh-CN"/>
        </w:rPr>
        <w:tab/>
      </w:r>
      <w:r>
        <w:t>zero or one</w:t>
      </w:r>
      <w:r>
        <w:rPr>
          <w:lang w:eastAsia="zh-CN"/>
        </w:rPr>
        <w:t xml:space="preserve"> &lt;pegc-id&gt; </w:t>
      </w:r>
      <w:r>
        <w:t>element</w:t>
      </w:r>
      <w:r w:rsidRPr="00603DDB">
        <w:t xml:space="preserve"> </w:t>
      </w:r>
      <w:r>
        <w:t>as specified in clause 7.2.19</w:t>
      </w:r>
      <w:r>
        <w:rPr>
          <w:rFonts w:cs="Arial"/>
        </w:rPr>
        <w:t>;</w:t>
      </w:r>
    </w:p>
    <w:p w14:paraId="12F03681" w14:textId="77777777" w:rsidR="00CF0E06" w:rsidRDefault="00CF0E06" w:rsidP="00CF0E06">
      <w:pPr>
        <w:pStyle w:val="B1"/>
        <w:rPr>
          <w:lang w:val="en-US" w:eastAsia="zh-CN"/>
        </w:rPr>
      </w:pPr>
      <w:r>
        <w:rPr>
          <w:lang w:eastAsia="zh-CN"/>
        </w:rPr>
        <w:t>e</w:t>
      </w:r>
      <w:r>
        <w:rPr>
          <w:lang w:val="en-US" w:eastAsia="zh-CN"/>
        </w:rPr>
        <w:t>)</w:t>
      </w:r>
      <w:r>
        <w:rPr>
          <w:lang w:val="en-US" w:eastAsia="zh-CN"/>
        </w:rPr>
        <w:tab/>
      </w:r>
      <w:r>
        <w:t>zero or one</w:t>
      </w:r>
      <w:r>
        <w:rPr>
          <w:lang w:val="en-US" w:eastAsia="zh-CN"/>
        </w:rPr>
        <w:t xml:space="preserve"> &lt;</w:t>
      </w:r>
      <w:r>
        <w:rPr>
          <w:lang w:val="en-US"/>
        </w:rPr>
        <w:t>pegc-address</w:t>
      </w:r>
      <w:r>
        <w:rPr>
          <w:lang w:val="en-US" w:eastAsia="zh-CN"/>
        </w:rPr>
        <w:t>&gt;</w:t>
      </w:r>
      <w:r>
        <w:rPr>
          <w:lang w:val="en-US"/>
        </w:rPr>
        <w:t xml:space="preserve"> </w:t>
      </w:r>
      <w:r>
        <w:t>element</w:t>
      </w:r>
      <w:r w:rsidRPr="00603DDB">
        <w:t xml:space="preserve"> </w:t>
      </w:r>
      <w:r>
        <w:t>as specified in clause 7.2.20</w:t>
      </w:r>
      <w:r>
        <w:rPr>
          <w:rFonts w:cs="Arial"/>
        </w:rPr>
        <w:t>;</w:t>
      </w:r>
    </w:p>
    <w:p w14:paraId="2467C18A" w14:textId="77777777" w:rsidR="00CF0E06" w:rsidRDefault="00CF0E06" w:rsidP="00CF0E06">
      <w:pPr>
        <w:pStyle w:val="B1"/>
        <w:rPr>
          <w:lang w:val="en-US" w:eastAsia="zh-CN"/>
        </w:rPr>
      </w:pPr>
      <w:r>
        <w:rPr>
          <w:lang w:val="en-US" w:eastAsia="zh-CN"/>
        </w:rPr>
        <w:t>f)</w:t>
      </w:r>
      <w:r>
        <w:rPr>
          <w:lang w:val="en-US" w:eastAsia="zh-CN"/>
        </w:rPr>
        <w:tab/>
      </w:r>
      <w:r>
        <w:t>zero or one</w:t>
      </w:r>
      <w:r>
        <w:rPr>
          <w:lang w:val="en-US" w:eastAsia="zh-CN"/>
        </w:rPr>
        <w:t xml:space="preserve"> &lt;access-control-info&gt; element</w:t>
      </w:r>
      <w:r w:rsidRPr="00603DDB">
        <w:t xml:space="preserve"> </w:t>
      </w:r>
      <w:r>
        <w:t>as specified in clause 7.2.21</w:t>
      </w:r>
      <w:r>
        <w:rPr>
          <w:lang w:val="en-US" w:eastAsia="zh-CN"/>
        </w:rPr>
        <w:t>;</w:t>
      </w:r>
    </w:p>
    <w:p w14:paraId="3B789A55" w14:textId="77777777" w:rsidR="00CF0E06" w:rsidRDefault="00CF0E06" w:rsidP="00CF0E06">
      <w:pPr>
        <w:pStyle w:val="B1"/>
      </w:pPr>
      <w:r>
        <w:t>g)</w:t>
      </w:r>
      <w:r>
        <w:tab/>
        <w:t>zero or one &lt;anyExt&gt; element containing elements defined in future releases;</w:t>
      </w:r>
    </w:p>
    <w:p w14:paraId="1CC5887F" w14:textId="77777777" w:rsidR="00CF0E06" w:rsidRDefault="00CF0E06" w:rsidP="00CF0E06">
      <w:pPr>
        <w:pStyle w:val="B1"/>
      </w:pPr>
      <w:r>
        <w:t>h)</w:t>
      </w:r>
      <w:r>
        <w:tab/>
        <w:t>zero, one or more elements from other namespaces defined in future releases; and</w:t>
      </w:r>
    </w:p>
    <w:p w14:paraId="61122CE7" w14:textId="77777777" w:rsidR="00CF0E06" w:rsidRPr="0062314B" w:rsidRDefault="00CF0E06" w:rsidP="00CF0E06">
      <w:pPr>
        <w:pStyle w:val="B1"/>
      </w:pPr>
      <w:r>
        <w:t>i)</w:t>
      </w:r>
      <w:r>
        <w:tab/>
        <w:t>zero, one or more attributes defined in future releases.</w:t>
      </w:r>
    </w:p>
    <w:p w14:paraId="11517FAC" w14:textId="77777777" w:rsidR="00CF0E06" w:rsidRDefault="00CF0E06" w:rsidP="00CF0E06">
      <w:pPr>
        <w:pStyle w:val="Heading4"/>
      </w:pPr>
      <w:bookmarkStart w:id="681" w:name="_CR6_2_5_48"/>
      <w:bookmarkStart w:id="682" w:name="_Toc172038308"/>
      <w:bookmarkEnd w:id="681"/>
      <w:r>
        <w:t>6.2.5.48</w:t>
      </w:r>
      <w:r>
        <w:tab/>
        <w:t>Semantics of &lt;pin-management-pine-join-reject&gt;</w:t>
      </w:r>
      <w:bookmarkEnd w:id="682"/>
    </w:p>
    <w:p w14:paraId="7E9BB695" w14:textId="77777777" w:rsidR="00CF0E06" w:rsidRPr="00796114" w:rsidRDefault="00CF0E06" w:rsidP="00CF0E06">
      <w:r>
        <w:rPr>
          <w:lang w:eastAsia="zh-CN"/>
        </w:rPr>
        <w:t xml:space="preserve">The </w:t>
      </w:r>
      <w:r w:rsidRPr="009E4997">
        <w:t>&lt;pin-status-</w:t>
      </w:r>
      <w:r>
        <w:t>un</w:t>
      </w:r>
      <w:r w:rsidRPr="009E4997">
        <w:t>subscribe-reject&gt;</w:t>
      </w:r>
      <w:r>
        <w:t xml:space="preserve"> element contains:</w:t>
      </w:r>
    </w:p>
    <w:p w14:paraId="36B86ECF" w14:textId="77777777" w:rsidR="00CF0E06" w:rsidRDefault="00CF0E06" w:rsidP="00CF0E06">
      <w:pPr>
        <w:pStyle w:val="B1"/>
      </w:pPr>
      <w:r>
        <w:t>a)</w:t>
      </w:r>
      <w:r>
        <w:tab/>
        <w:t>one &lt;cause&gt; element as specified in clause 7.2.5;</w:t>
      </w:r>
    </w:p>
    <w:p w14:paraId="5C7FDEA1" w14:textId="77777777" w:rsidR="00CF0E06" w:rsidRDefault="00CF0E06" w:rsidP="00CF0E06">
      <w:pPr>
        <w:pStyle w:val="B1"/>
      </w:pPr>
      <w:r>
        <w:t>b)</w:t>
      </w:r>
      <w:r>
        <w:tab/>
        <w:t>zero or one &lt;anyExt&gt; element containing elements defined in future releases;</w:t>
      </w:r>
    </w:p>
    <w:p w14:paraId="308CA1C1" w14:textId="77777777" w:rsidR="00CF0E06" w:rsidRDefault="00CF0E06" w:rsidP="00CF0E06">
      <w:pPr>
        <w:pStyle w:val="B1"/>
      </w:pPr>
      <w:r>
        <w:t>c)</w:t>
      </w:r>
      <w:r>
        <w:tab/>
        <w:t>zero, one or more elements from other namespaces defined in future releases; and</w:t>
      </w:r>
    </w:p>
    <w:p w14:paraId="1E2625BC" w14:textId="77777777" w:rsidR="00CF0E06" w:rsidRPr="009E4997" w:rsidRDefault="00CF0E06" w:rsidP="00CF0E06">
      <w:pPr>
        <w:pStyle w:val="B1"/>
      </w:pPr>
      <w:r>
        <w:t>d)</w:t>
      </w:r>
      <w:r>
        <w:tab/>
        <w:t>zero, one or more attributes defined in future releases.</w:t>
      </w:r>
    </w:p>
    <w:p w14:paraId="38824EC0" w14:textId="77777777" w:rsidR="00CF0E06" w:rsidRPr="00644490" w:rsidRDefault="00CF0E06" w:rsidP="00CF0E06">
      <w:pPr>
        <w:pStyle w:val="Heading4"/>
      </w:pPr>
      <w:bookmarkStart w:id="683" w:name="_CR6_2_5_49"/>
      <w:bookmarkStart w:id="684" w:name="_Toc172038309"/>
      <w:bookmarkEnd w:id="683"/>
      <w:r>
        <w:t>6.2.5.49</w:t>
      </w:r>
      <w:r>
        <w:tab/>
        <w:t>Semantics of &lt;pin-management-pine-leave-request&gt;</w:t>
      </w:r>
      <w:bookmarkEnd w:id="684"/>
    </w:p>
    <w:p w14:paraId="7A13F117" w14:textId="77777777" w:rsidR="00CF0E06" w:rsidRDefault="00CF0E06" w:rsidP="00CF0E06">
      <w:r>
        <w:t>The &lt;pin-management-pine-leave-request&gt;</w:t>
      </w:r>
      <w:r w:rsidRPr="00E05612">
        <w:t xml:space="preserve"> </w:t>
      </w:r>
      <w:r>
        <w:t>element:</w:t>
      </w:r>
    </w:p>
    <w:p w14:paraId="6A14FB49" w14:textId="77777777" w:rsidR="00CF0E06" w:rsidRDefault="00CF0E06" w:rsidP="00CF0E06">
      <w:pPr>
        <w:pStyle w:val="B1"/>
      </w:pPr>
      <w:r>
        <w:t>a)</w:t>
      </w:r>
      <w:r>
        <w:tab/>
        <w:t>one &lt;pin</w:t>
      </w:r>
      <w:r>
        <w:rPr>
          <w:lang w:val="en-US"/>
        </w:rPr>
        <w:t>-id</w:t>
      </w:r>
      <w:r>
        <w:t>&gt; element</w:t>
      </w:r>
      <w:r w:rsidRPr="004A4A99">
        <w:t xml:space="preserve"> </w:t>
      </w:r>
      <w:r>
        <w:t>as specified in clause 7.2.16;</w:t>
      </w:r>
    </w:p>
    <w:p w14:paraId="41F90A25" w14:textId="77777777" w:rsidR="00CF0E06" w:rsidRDefault="00CF0E06" w:rsidP="00CF0E06">
      <w:pPr>
        <w:pStyle w:val="B1"/>
      </w:pPr>
      <w:r>
        <w:t>b)</w:t>
      </w:r>
      <w:r>
        <w:tab/>
        <w:t>one</w:t>
      </w:r>
      <w:r>
        <w:rPr>
          <w:lang w:eastAsia="zh-CN"/>
        </w:rPr>
        <w:t xml:space="preserve"> &lt;s</w:t>
      </w:r>
      <w:r>
        <w:t>ecurity-credentials</w:t>
      </w:r>
      <w:r>
        <w:rPr>
          <w:lang w:eastAsia="zh-CN"/>
        </w:rPr>
        <w:t xml:space="preserve">&gt; </w:t>
      </w:r>
      <w:r>
        <w:t>element</w:t>
      </w:r>
      <w:r w:rsidRPr="004A4A99">
        <w:t xml:space="preserve"> </w:t>
      </w:r>
      <w:r>
        <w:t xml:space="preserve">as specified in clause 7.2.6; </w:t>
      </w:r>
    </w:p>
    <w:p w14:paraId="0A06F321" w14:textId="77777777" w:rsidR="00CF0E06" w:rsidRDefault="00CF0E06" w:rsidP="00CF0E06">
      <w:pPr>
        <w:pStyle w:val="B1"/>
        <w:rPr>
          <w:rFonts w:cs="Arial"/>
        </w:rPr>
      </w:pPr>
      <w:r>
        <w:t>c)</w:t>
      </w:r>
      <w:r>
        <w:tab/>
        <w:t>one &lt;</w:t>
      </w:r>
      <w:r>
        <w:rPr>
          <w:lang w:val="en-US"/>
        </w:rPr>
        <w:t>ue-id</w:t>
      </w:r>
      <w:r>
        <w:t>&gt; element</w:t>
      </w:r>
      <w:r w:rsidRPr="004A4A99">
        <w:t xml:space="preserve"> </w:t>
      </w:r>
      <w:r>
        <w:t>as specified in clause 7.2.1</w:t>
      </w:r>
      <w:r>
        <w:rPr>
          <w:rFonts w:cs="Arial"/>
        </w:rPr>
        <w:t>;</w:t>
      </w:r>
    </w:p>
    <w:p w14:paraId="47A9E99E" w14:textId="77777777" w:rsidR="00CF0E06" w:rsidRDefault="00CF0E06" w:rsidP="00CF0E06">
      <w:pPr>
        <w:pStyle w:val="B1"/>
      </w:pPr>
      <w:r>
        <w:rPr>
          <w:lang w:eastAsia="zh-CN"/>
        </w:rPr>
        <w:t>d)</w:t>
      </w:r>
      <w:r>
        <w:rPr>
          <w:lang w:eastAsia="zh-CN"/>
        </w:rPr>
        <w:tab/>
      </w:r>
      <w:r>
        <w:t>one</w:t>
      </w:r>
      <w:r>
        <w:rPr>
          <w:lang w:eastAsia="zh-CN"/>
        </w:rPr>
        <w:t xml:space="preserve"> &lt;target-pemc-id&gt; </w:t>
      </w:r>
      <w:r>
        <w:t>element</w:t>
      </w:r>
      <w:r w:rsidRPr="004A4A99">
        <w:t xml:space="preserve"> </w:t>
      </w:r>
      <w:r>
        <w:t>as specified in clause 7.2.1;</w:t>
      </w:r>
    </w:p>
    <w:p w14:paraId="5C7427D1" w14:textId="77777777" w:rsidR="00CF0E06" w:rsidRDefault="00CF0E06" w:rsidP="00CF0E06">
      <w:pPr>
        <w:pStyle w:val="B1"/>
      </w:pPr>
      <w:r>
        <w:t>e)</w:t>
      </w:r>
      <w:r>
        <w:tab/>
        <w:t>zero or one &lt;anyExt&gt; element containing elements defined in future releases;</w:t>
      </w:r>
    </w:p>
    <w:p w14:paraId="6F285976" w14:textId="77777777" w:rsidR="00CF0E06" w:rsidRDefault="00CF0E06" w:rsidP="00CF0E06">
      <w:pPr>
        <w:pStyle w:val="B1"/>
      </w:pPr>
      <w:r>
        <w:t>f)</w:t>
      </w:r>
      <w:r>
        <w:tab/>
        <w:t>zero, one or more elements from other namespaces defined in future releases; and</w:t>
      </w:r>
    </w:p>
    <w:p w14:paraId="79FCEA37" w14:textId="77777777" w:rsidR="00CF0E06" w:rsidRPr="009E4997" w:rsidRDefault="00CF0E06" w:rsidP="00CF0E06">
      <w:pPr>
        <w:pStyle w:val="B1"/>
      </w:pPr>
      <w:r>
        <w:t>g)</w:t>
      </w:r>
      <w:r>
        <w:tab/>
        <w:t>zero, one or more attributes defined in future releases.</w:t>
      </w:r>
    </w:p>
    <w:p w14:paraId="76B244FA" w14:textId="77777777" w:rsidR="00CF0E06" w:rsidRDefault="00CF0E06" w:rsidP="00CF0E06">
      <w:pPr>
        <w:pStyle w:val="Heading4"/>
      </w:pPr>
      <w:bookmarkStart w:id="685" w:name="_CR6_2_5_50"/>
      <w:bookmarkStart w:id="686" w:name="_Toc172038310"/>
      <w:bookmarkEnd w:id="685"/>
      <w:r>
        <w:t>6.2.5.50</w:t>
      </w:r>
      <w:r>
        <w:tab/>
        <w:t>Semantics of &lt;pin-management-pine-leave-reject&gt;</w:t>
      </w:r>
      <w:bookmarkEnd w:id="686"/>
    </w:p>
    <w:p w14:paraId="300D148C" w14:textId="77777777" w:rsidR="00CF0E06" w:rsidRPr="00796114" w:rsidRDefault="00CF0E06" w:rsidP="00CF0E06">
      <w:r>
        <w:rPr>
          <w:lang w:eastAsia="zh-CN"/>
        </w:rPr>
        <w:t xml:space="preserve">The </w:t>
      </w:r>
      <w:r w:rsidRPr="00050187">
        <w:t>&lt;pin-management-pine-leave-reject&gt;</w:t>
      </w:r>
      <w:r>
        <w:t xml:space="preserve"> element contains:</w:t>
      </w:r>
    </w:p>
    <w:p w14:paraId="00D9FDBA" w14:textId="77777777" w:rsidR="00CF0E06" w:rsidRDefault="00CF0E06" w:rsidP="00CF0E06">
      <w:pPr>
        <w:pStyle w:val="B1"/>
      </w:pPr>
      <w:r>
        <w:t>a)</w:t>
      </w:r>
      <w:r>
        <w:tab/>
        <w:t>one &lt;cause&gt; element as specified in clause 7.2.5;</w:t>
      </w:r>
    </w:p>
    <w:p w14:paraId="45E78B42" w14:textId="77777777" w:rsidR="00CF0E06" w:rsidRDefault="00CF0E06" w:rsidP="00CF0E06">
      <w:pPr>
        <w:pStyle w:val="B1"/>
      </w:pPr>
      <w:r>
        <w:t>b)</w:t>
      </w:r>
      <w:r>
        <w:tab/>
        <w:t>zero or one &lt;anyExt&gt; element containing elements defined in future releases;</w:t>
      </w:r>
    </w:p>
    <w:p w14:paraId="5ED62FC7" w14:textId="77777777" w:rsidR="00CF0E06" w:rsidRDefault="00CF0E06" w:rsidP="00CF0E06">
      <w:pPr>
        <w:pStyle w:val="B1"/>
      </w:pPr>
      <w:r>
        <w:lastRenderedPageBreak/>
        <w:t>c)</w:t>
      </w:r>
      <w:r>
        <w:tab/>
        <w:t>zero, one or more elements from other namespaces defined in future releases; and</w:t>
      </w:r>
    </w:p>
    <w:p w14:paraId="59F3D190" w14:textId="77777777" w:rsidR="00CF0E06" w:rsidRPr="009E4997" w:rsidRDefault="00CF0E06" w:rsidP="00CF0E06">
      <w:pPr>
        <w:pStyle w:val="B1"/>
      </w:pPr>
      <w:r>
        <w:t>d)</w:t>
      </w:r>
      <w:r>
        <w:tab/>
        <w:t>zero, one or more attributes defined in future releases.</w:t>
      </w:r>
    </w:p>
    <w:p w14:paraId="79BB6D35" w14:textId="77777777" w:rsidR="00CF0E06" w:rsidRPr="0044003E" w:rsidRDefault="00CF0E06" w:rsidP="00CF0E06">
      <w:pPr>
        <w:pStyle w:val="Heading4"/>
      </w:pPr>
      <w:bookmarkStart w:id="687" w:name="_CR6_2_5_51"/>
      <w:bookmarkStart w:id="688" w:name="_Toc172038311"/>
      <w:bookmarkEnd w:id="687"/>
      <w:r>
        <w:t>6.2.5.51</w:t>
      </w:r>
      <w:r>
        <w:tab/>
        <w:t>Semantics of &lt;pin-profile-query-request&gt;</w:t>
      </w:r>
      <w:bookmarkEnd w:id="688"/>
    </w:p>
    <w:p w14:paraId="265979AD" w14:textId="77777777" w:rsidR="00CF0E06" w:rsidRDefault="00CF0E06" w:rsidP="00CF0E06">
      <w:pPr>
        <w:rPr>
          <w:lang w:eastAsia="zh-CN"/>
        </w:rPr>
      </w:pPr>
      <w:r>
        <w:t>The &lt;pin-profile-query-request&gt;</w:t>
      </w:r>
      <w:r w:rsidRPr="00B8122B">
        <w:t xml:space="preserve"> </w:t>
      </w:r>
      <w:r>
        <w:t>element</w:t>
      </w:r>
      <w:r w:rsidRPr="004535D3">
        <w:t xml:space="preserve"> </w:t>
      </w:r>
      <w:r>
        <w:t>contains:</w:t>
      </w:r>
    </w:p>
    <w:p w14:paraId="519D9938" w14:textId="77777777" w:rsidR="00CF0E06" w:rsidRDefault="00CF0E06" w:rsidP="00CF0E06">
      <w:pPr>
        <w:pStyle w:val="B1"/>
      </w:pPr>
      <w:r>
        <w:t>a)</w:t>
      </w:r>
      <w:r>
        <w:tab/>
      </w:r>
      <w:r>
        <w:rPr>
          <w:lang w:eastAsia="zh-CN"/>
        </w:rPr>
        <w:t xml:space="preserve">one &lt;pin-id&gt; </w:t>
      </w:r>
      <w:r>
        <w:t>element</w:t>
      </w:r>
      <w:r w:rsidRPr="00800DAB">
        <w:t xml:space="preserve"> </w:t>
      </w:r>
      <w:r>
        <w:t>as specified in clause 7.2.16;</w:t>
      </w:r>
    </w:p>
    <w:p w14:paraId="260BDC1A" w14:textId="77777777" w:rsidR="00CF0E06" w:rsidRDefault="00CF0E06" w:rsidP="00CF0E06">
      <w:pPr>
        <w:pStyle w:val="B1"/>
      </w:pPr>
      <w:r>
        <w:rPr>
          <w:lang w:eastAsia="zh-CN"/>
        </w:rPr>
        <w:t>b)</w:t>
      </w:r>
      <w:r>
        <w:rPr>
          <w:lang w:eastAsia="zh-CN"/>
        </w:rPr>
        <w:tab/>
        <w:t>one &lt;s</w:t>
      </w:r>
      <w:r>
        <w:t>ecurity-credentials</w:t>
      </w:r>
      <w:r>
        <w:rPr>
          <w:lang w:eastAsia="zh-CN"/>
        </w:rPr>
        <w:t xml:space="preserve">&gt; </w:t>
      </w:r>
      <w:r>
        <w:t>element</w:t>
      </w:r>
      <w:r w:rsidRPr="00800DAB">
        <w:t xml:space="preserve"> </w:t>
      </w:r>
      <w:r>
        <w:t>as specified in clause 7.2.6;</w:t>
      </w:r>
    </w:p>
    <w:p w14:paraId="3007945C" w14:textId="77777777" w:rsidR="00CF0E06" w:rsidRDefault="00CF0E06" w:rsidP="00CF0E06">
      <w:pPr>
        <w:pStyle w:val="B1"/>
        <w:rPr>
          <w:lang w:eastAsia="zh-CN"/>
        </w:rPr>
      </w:pPr>
      <w:r>
        <w:rPr>
          <w:lang w:eastAsia="zh-CN"/>
        </w:rPr>
        <w:t>c)</w:t>
      </w:r>
      <w:r>
        <w:rPr>
          <w:lang w:eastAsia="zh-CN"/>
        </w:rPr>
        <w:tab/>
        <w:t>one</w:t>
      </w:r>
      <w:r>
        <w:t xml:space="preserve"> &lt;</w:t>
      </w:r>
      <w:r>
        <w:rPr>
          <w:lang w:val="en-US"/>
        </w:rPr>
        <w:t>ue-id</w:t>
      </w:r>
      <w:r>
        <w:t>&gt; element</w:t>
      </w:r>
      <w:r w:rsidRPr="00800DAB">
        <w:t xml:space="preserve"> </w:t>
      </w:r>
      <w:r>
        <w:t>as specified in clause 7.2.1</w:t>
      </w:r>
      <w:r>
        <w:rPr>
          <w:rFonts w:cs="Arial"/>
        </w:rPr>
        <w:t>;</w:t>
      </w:r>
    </w:p>
    <w:p w14:paraId="2DD348C4" w14:textId="77777777" w:rsidR="00CF0E06" w:rsidRDefault="00CF0E06" w:rsidP="00CF0E06">
      <w:pPr>
        <w:pStyle w:val="B1"/>
      </w:pPr>
      <w:r>
        <w:t>d)</w:t>
      </w:r>
      <w:r>
        <w:tab/>
        <w:t>zero or one &lt;anyExt&gt; element containing elements defined in future releases;</w:t>
      </w:r>
    </w:p>
    <w:p w14:paraId="1D9B5BA6" w14:textId="77777777" w:rsidR="00CF0E06" w:rsidRDefault="00CF0E06" w:rsidP="00CF0E06">
      <w:pPr>
        <w:pStyle w:val="B1"/>
      </w:pPr>
      <w:r>
        <w:t>e)</w:t>
      </w:r>
      <w:r>
        <w:tab/>
        <w:t>zero, one or more elements from other namespaces defined in future releases; and</w:t>
      </w:r>
    </w:p>
    <w:p w14:paraId="6C17BDFA" w14:textId="77777777" w:rsidR="00CF0E06" w:rsidRPr="009E4997" w:rsidRDefault="00CF0E06" w:rsidP="00CF0E06">
      <w:pPr>
        <w:pStyle w:val="B1"/>
      </w:pPr>
      <w:r>
        <w:t>f)</w:t>
      </w:r>
      <w:r>
        <w:tab/>
        <w:t>zero, one or more attributes defined in future releases.</w:t>
      </w:r>
    </w:p>
    <w:p w14:paraId="65E01561" w14:textId="77777777" w:rsidR="00CF0E06" w:rsidRPr="0044003E" w:rsidRDefault="00CF0E06" w:rsidP="00CF0E06">
      <w:pPr>
        <w:pStyle w:val="Heading4"/>
      </w:pPr>
      <w:bookmarkStart w:id="689" w:name="_CR6_2_5_52"/>
      <w:bookmarkStart w:id="690" w:name="_Toc172038312"/>
      <w:bookmarkEnd w:id="689"/>
      <w:r>
        <w:t>6.2.5.52</w:t>
      </w:r>
      <w:r>
        <w:tab/>
        <w:t>Semantics of &lt;pin-profile-query-accept&gt;</w:t>
      </w:r>
      <w:bookmarkEnd w:id="690"/>
    </w:p>
    <w:p w14:paraId="60A12A4A" w14:textId="77777777" w:rsidR="00CF0E06" w:rsidRPr="006611CE" w:rsidRDefault="00CF0E06" w:rsidP="00CF0E06">
      <w:pPr>
        <w:rPr>
          <w:lang w:eastAsia="zh-CN"/>
        </w:rPr>
      </w:pPr>
      <w:r>
        <w:t>The &lt;pin-profile-query-accept&gt;</w:t>
      </w:r>
      <w:r w:rsidRPr="00B8122B">
        <w:t xml:space="preserve"> </w:t>
      </w:r>
      <w:r>
        <w:t>element</w:t>
      </w:r>
      <w:r w:rsidRPr="004535D3">
        <w:t xml:space="preserve"> </w:t>
      </w:r>
      <w:r>
        <w:t>contains:</w:t>
      </w:r>
    </w:p>
    <w:p w14:paraId="21E042FC" w14:textId="77777777" w:rsidR="00CF0E06" w:rsidRDefault="00CF0E06" w:rsidP="00CF0E06">
      <w:pPr>
        <w:pStyle w:val="B1"/>
        <w:rPr>
          <w:lang w:eastAsia="zh-CN"/>
        </w:rPr>
      </w:pPr>
      <w:r>
        <w:rPr>
          <w:lang w:eastAsia="zh-CN"/>
        </w:rPr>
        <w:t>a)</w:t>
      </w:r>
      <w:r>
        <w:rPr>
          <w:lang w:eastAsia="zh-CN"/>
        </w:rPr>
        <w:tab/>
        <w:t>one &lt;pin-profile&gt; element</w:t>
      </w:r>
      <w:r w:rsidRPr="00885BE4">
        <w:t xml:space="preserve"> </w:t>
      </w:r>
      <w:r>
        <w:t>as specified in clause 7.2.28</w:t>
      </w:r>
      <w:r>
        <w:rPr>
          <w:lang w:eastAsia="zh-CN"/>
        </w:rPr>
        <w:t>;</w:t>
      </w:r>
    </w:p>
    <w:p w14:paraId="337678D1" w14:textId="77777777" w:rsidR="00CF0E06" w:rsidRDefault="00CF0E06" w:rsidP="00CF0E06">
      <w:pPr>
        <w:pStyle w:val="B1"/>
      </w:pPr>
      <w:r>
        <w:t>b)</w:t>
      </w:r>
      <w:r>
        <w:tab/>
        <w:t>zero or one &lt;anyExt&gt; element containing elements defined in future releases;</w:t>
      </w:r>
    </w:p>
    <w:p w14:paraId="6305B766" w14:textId="77777777" w:rsidR="00CF0E06" w:rsidRDefault="00CF0E06" w:rsidP="00CF0E06">
      <w:pPr>
        <w:pStyle w:val="B1"/>
      </w:pPr>
      <w:r>
        <w:t>c)</w:t>
      </w:r>
      <w:r>
        <w:tab/>
        <w:t>zero, one or more elements from other namespaces defined in future releases; and</w:t>
      </w:r>
    </w:p>
    <w:p w14:paraId="6D59BD36" w14:textId="77777777" w:rsidR="00CF0E06" w:rsidRPr="009E4997" w:rsidRDefault="00CF0E06" w:rsidP="00CF0E06">
      <w:pPr>
        <w:pStyle w:val="B1"/>
      </w:pPr>
      <w:r>
        <w:t>d)</w:t>
      </w:r>
      <w:r>
        <w:tab/>
        <w:t>zero, one or more attributes defined in future releases.</w:t>
      </w:r>
    </w:p>
    <w:p w14:paraId="26BCB5CF" w14:textId="77777777" w:rsidR="00CF0E06" w:rsidRDefault="00CF0E06" w:rsidP="00CF0E06">
      <w:pPr>
        <w:pStyle w:val="Heading4"/>
      </w:pPr>
      <w:bookmarkStart w:id="691" w:name="_Toc172038313"/>
      <w:r>
        <w:t>6.2.5.53</w:t>
      </w:r>
      <w:r>
        <w:tab/>
        <w:t xml:space="preserve">Semantics of </w:t>
      </w:r>
      <w:r w:rsidRPr="00444F37">
        <w:t>&lt;pin-profile-query-</w:t>
      </w:r>
      <w:r>
        <w:t>reject</w:t>
      </w:r>
      <w:r w:rsidRPr="00444F37">
        <w:t>&gt;</w:t>
      </w:r>
      <w:bookmarkEnd w:id="691"/>
    </w:p>
    <w:p w14:paraId="30977CF9" w14:textId="77777777" w:rsidR="00CF0E06" w:rsidRPr="00796114" w:rsidRDefault="00CF0E06" w:rsidP="00CF0E06">
      <w:r>
        <w:rPr>
          <w:lang w:eastAsia="zh-CN"/>
        </w:rPr>
        <w:t xml:space="preserve">The </w:t>
      </w:r>
      <w:r w:rsidRPr="00444F37">
        <w:t>&lt;pin-profile-query-</w:t>
      </w:r>
      <w:r>
        <w:t>reject</w:t>
      </w:r>
      <w:r w:rsidRPr="00444F37">
        <w:t>&gt;</w:t>
      </w:r>
      <w:r>
        <w:t xml:space="preserve"> element contains:</w:t>
      </w:r>
    </w:p>
    <w:p w14:paraId="3EA22DD4" w14:textId="77777777" w:rsidR="00CF0E06" w:rsidRDefault="00CF0E06" w:rsidP="00CF0E06">
      <w:pPr>
        <w:pStyle w:val="B1"/>
      </w:pPr>
      <w:r>
        <w:t>a)</w:t>
      </w:r>
      <w:r>
        <w:tab/>
        <w:t>one &lt;cause&gt; element as specified in clause 7.2.5;</w:t>
      </w:r>
    </w:p>
    <w:p w14:paraId="6EC501E4" w14:textId="77777777" w:rsidR="00CF0E06" w:rsidRDefault="00CF0E06" w:rsidP="00CF0E06">
      <w:pPr>
        <w:pStyle w:val="B1"/>
      </w:pPr>
      <w:r>
        <w:t>b)</w:t>
      </w:r>
      <w:r>
        <w:tab/>
        <w:t>zero or one &lt;anyExt&gt; element containing elements defined in future releases;</w:t>
      </w:r>
    </w:p>
    <w:p w14:paraId="16E68CE7" w14:textId="77777777" w:rsidR="00CF0E06" w:rsidRDefault="00CF0E06" w:rsidP="00CF0E06">
      <w:pPr>
        <w:pStyle w:val="B1"/>
      </w:pPr>
      <w:r>
        <w:t>c)</w:t>
      </w:r>
      <w:r>
        <w:tab/>
        <w:t>zero, one or more elements from other namespaces defined in future releases; and</w:t>
      </w:r>
    </w:p>
    <w:p w14:paraId="25B8442D" w14:textId="77777777" w:rsidR="00CF0E06" w:rsidRPr="009E4997" w:rsidRDefault="00CF0E06" w:rsidP="00CF0E06">
      <w:pPr>
        <w:pStyle w:val="B1"/>
      </w:pPr>
      <w:r>
        <w:t>d)</w:t>
      </w:r>
      <w:r>
        <w:tab/>
        <w:t>zero, one or more attributes defined in future releases.</w:t>
      </w:r>
    </w:p>
    <w:p w14:paraId="291C260D" w14:textId="77777777" w:rsidR="00CF0E06" w:rsidRPr="00C12D8F" w:rsidRDefault="00CF0E06" w:rsidP="00CF0E06">
      <w:pPr>
        <w:pStyle w:val="Heading4"/>
      </w:pPr>
      <w:bookmarkStart w:id="692" w:name="_CR6_2_5_53"/>
      <w:bookmarkStart w:id="693" w:name="_Toc172038314"/>
      <w:bookmarkEnd w:id="692"/>
      <w:r>
        <w:t>6.2.5.53</w:t>
      </w:r>
      <w:r>
        <w:tab/>
        <w:t>Semantics of &lt;pin-heartbeat&gt;</w:t>
      </w:r>
      <w:bookmarkEnd w:id="693"/>
    </w:p>
    <w:p w14:paraId="37EC80F0" w14:textId="77777777" w:rsidR="00CF0E06" w:rsidRDefault="00CF0E06" w:rsidP="00CF0E06">
      <w:r>
        <w:rPr>
          <w:rFonts w:hint="eastAsia"/>
          <w:lang w:eastAsia="zh-CN"/>
        </w:rPr>
        <w:t>T</w:t>
      </w:r>
      <w:r>
        <w:rPr>
          <w:lang w:eastAsia="zh-CN"/>
        </w:rPr>
        <w:t xml:space="preserve">he </w:t>
      </w:r>
      <w:r>
        <w:t>&lt;pin-heartbeat&gt; element</w:t>
      </w:r>
      <w:r w:rsidRPr="005677C9">
        <w:t xml:space="preserve"> </w:t>
      </w:r>
      <w:r>
        <w:t>contains:</w:t>
      </w:r>
    </w:p>
    <w:p w14:paraId="071B4438" w14:textId="77777777" w:rsidR="00CF0E06" w:rsidRDefault="00CF0E06" w:rsidP="00CF0E06">
      <w:pPr>
        <w:pStyle w:val="B1"/>
      </w:pPr>
      <w:r>
        <w:t>a)</w:t>
      </w:r>
      <w:r>
        <w:tab/>
        <w:t>one &lt;ue-id&gt; element</w:t>
      </w:r>
      <w:r w:rsidRPr="006979D7">
        <w:t xml:space="preserve"> </w:t>
      </w:r>
      <w:r>
        <w:t>as specified in clause 7.2.1;</w:t>
      </w:r>
    </w:p>
    <w:p w14:paraId="3C14C155" w14:textId="77777777" w:rsidR="00CF0E06" w:rsidRDefault="00CF0E06" w:rsidP="00CF0E06">
      <w:pPr>
        <w:pStyle w:val="B1"/>
      </w:pPr>
      <w:r>
        <w:t>b)</w:t>
      </w:r>
      <w:r>
        <w:tab/>
        <w:t>one &lt;pin-id&gt; element</w:t>
      </w:r>
      <w:r w:rsidRPr="006979D7">
        <w:t xml:space="preserve"> </w:t>
      </w:r>
      <w:r>
        <w:t>as specified in clause 7.2.16;</w:t>
      </w:r>
    </w:p>
    <w:p w14:paraId="03499B12" w14:textId="77777777" w:rsidR="00CF0E06" w:rsidRDefault="00CF0E06" w:rsidP="00CF0E06">
      <w:pPr>
        <w:pStyle w:val="B1"/>
      </w:pPr>
      <w:r>
        <w:t>c)</w:t>
      </w:r>
      <w:r>
        <w:tab/>
        <w:t>zero or one &lt;anyExt&gt; element containing elements defined in future releases;</w:t>
      </w:r>
    </w:p>
    <w:p w14:paraId="39CEB611" w14:textId="77777777" w:rsidR="00CF0E06" w:rsidRDefault="00CF0E06" w:rsidP="00CF0E06">
      <w:pPr>
        <w:pStyle w:val="B1"/>
      </w:pPr>
      <w:r>
        <w:t>d)</w:t>
      </w:r>
      <w:r>
        <w:tab/>
        <w:t>zero, one or more elements from other namespaces defined in future releases; and</w:t>
      </w:r>
    </w:p>
    <w:p w14:paraId="4A2B6A51" w14:textId="77777777" w:rsidR="00CF0E06" w:rsidRDefault="00CF0E06" w:rsidP="00CF0E06">
      <w:pPr>
        <w:pStyle w:val="B1"/>
      </w:pPr>
      <w:r>
        <w:t>e)</w:t>
      </w:r>
      <w:r>
        <w:tab/>
        <w:t>zero, one or more attributes defined in future releases.</w:t>
      </w:r>
    </w:p>
    <w:p w14:paraId="7E9A827C" w14:textId="77777777" w:rsidR="00CF0E06" w:rsidRPr="009E4997" w:rsidRDefault="00CF0E06" w:rsidP="00CF0E06">
      <w:pPr>
        <w:pStyle w:val="Heading4"/>
      </w:pPr>
      <w:bookmarkStart w:id="694" w:name="_CR6_2_5_54"/>
      <w:bookmarkStart w:id="695" w:name="_Toc172038315"/>
      <w:bookmarkEnd w:id="694"/>
      <w:r>
        <w:t>6.2.5.54</w:t>
      </w:r>
      <w:r>
        <w:tab/>
        <w:t>Semantics of &lt;pin-</w:t>
      </w:r>
      <w:r>
        <w:rPr>
          <w:lang w:eastAsia="zh-CN"/>
        </w:rPr>
        <w:t>service</w:t>
      </w:r>
      <w:r>
        <w:t>-registration-request&gt;</w:t>
      </w:r>
      <w:bookmarkEnd w:id="695"/>
    </w:p>
    <w:p w14:paraId="088CBFD1" w14:textId="77777777" w:rsidR="00CF0E06" w:rsidRDefault="00CF0E06" w:rsidP="00CF0E06">
      <w:r>
        <w:rPr>
          <w:rFonts w:hint="eastAsia"/>
          <w:lang w:eastAsia="zh-CN"/>
        </w:rPr>
        <w:t>T</w:t>
      </w:r>
      <w:r>
        <w:rPr>
          <w:lang w:eastAsia="zh-CN"/>
        </w:rPr>
        <w:t xml:space="preserve">he </w:t>
      </w:r>
      <w:r>
        <w:t>&lt;pin-</w:t>
      </w:r>
      <w:r>
        <w:rPr>
          <w:lang w:eastAsia="zh-CN"/>
        </w:rPr>
        <w:t>service</w:t>
      </w:r>
      <w:r>
        <w:t>-registration-request&gt;</w:t>
      </w:r>
      <w:r w:rsidRPr="00152C9E">
        <w:t xml:space="preserve"> </w:t>
      </w:r>
      <w:r>
        <w:t>element</w:t>
      </w:r>
      <w:r w:rsidRPr="000D77B0">
        <w:t xml:space="preserve"> </w:t>
      </w:r>
      <w:r>
        <w:t>contains:</w:t>
      </w:r>
    </w:p>
    <w:p w14:paraId="1AA776A4" w14:textId="77777777" w:rsidR="00CF0E06" w:rsidRDefault="00CF0E06" w:rsidP="00CF0E06">
      <w:pPr>
        <w:pStyle w:val="B1"/>
      </w:pPr>
      <w:r>
        <w:t>a)</w:t>
      </w:r>
      <w:r>
        <w:tab/>
        <w:t>one &lt;pin-id&gt; element</w:t>
      </w:r>
      <w:r w:rsidRPr="006979D7">
        <w:t xml:space="preserve"> </w:t>
      </w:r>
      <w:r>
        <w:t>as specified in clause 7.2.16;</w:t>
      </w:r>
    </w:p>
    <w:p w14:paraId="257F3085" w14:textId="77777777" w:rsidR="00CF0E06" w:rsidRDefault="00CF0E06" w:rsidP="00CF0E06">
      <w:pPr>
        <w:pStyle w:val="B1"/>
      </w:pPr>
      <w:r>
        <w:t>b)</w:t>
      </w:r>
      <w:r>
        <w:tab/>
        <w:t>one &lt;requesting-pine-id&gt; element</w:t>
      </w:r>
      <w:r w:rsidRPr="006979D7">
        <w:t xml:space="preserve"> </w:t>
      </w:r>
      <w:r>
        <w:t>as specified in clause 7.2.1;</w:t>
      </w:r>
    </w:p>
    <w:p w14:paraId="1B7527F9" w14:textId="77777777" w:rsidR="00CF0E06" w:rsidRDefault="00CF0E06" w:rsidP="00CF0E06">
      <w:pPr>
        <w:pStyle w:val="B1"/>
      </w:pPr>
      <w:r>
        <w:lastRenderedPageBreak/>
        <w:t>c)</w:t>
      </w:r>
      <w:r>
        <w:tab/>
        <w:t>one &lt;list-of-services&gt; element</w:t>
      </w:r>
      <w:r w:rsidRPr="006979D7">
        <w:t xml:space="preserve"> </w:t>
      </w:r>
      <w:r>
        <w:t>as specified in clause 7.2.30;</w:t>
      </w:r>
    </w:p>
    <w:p w14:paraId="788B4422" w14:textId="77777777" w:rsidR="00CF0E06" w:rsidRDefault="00CF0E06" w:rsidP="00CF0E06">
      <w:pPr>
        <w:pStyle w:val="B1"/>
      </w:pPr>
      <w:r>
        <w:t>d)</w:t>
      </w:r>
      <w:r>
        <w:tab/>
        <w:t>zero or one &lt;anyExt&gt; element containing elements defined in future releases;</w:t>
      </w:r>
    </w:p>
    <w:p w14:paraId="11C1D3E6" w14:textId="77777777" w:rsidR="00CF0E06" w:rsidRDefault="00CF0E06" w:rsidP="00CF0E06">
      <w:pPr>
        <w:pStyle w:val="B1"/>
      </w:pPr>
      <w:r>
        <w:t>e)</w:t>
      </w:r>
      <w:r>
        <w:tab/>
        <w:t>zero, one or more elements from other namespaces defined in future releases; and</w:t>
      </w:r>
    </w:p>
    <w:p w14:paraId="53EAE8A8" w14:textId="77777777" w:rsidR="00CF0E06" w:rsidRPr="00164855" w:rsidRDefault="00CF0E06" w:rsidP="00CF0E06">
      <w:pPr>
        <w:pStyle w:val="B1"/>
      </w:pPr>
      <w:r>
        <w:t>f)</w:t>
      </w:r>
      <w:r>
        <w:tab/>
        <w:t>zero, one or more attributes defined in future releases.</w:t>
      </w:r>
    </w:p>
    <w:p w14:paraId="75EC6785" w14:textId="77777777" w:rsidR="00CF0E06" w:rsidRPr="00534AD6" w:rsidRDefault="00CF0E06" w:rsidP="00CF0E06">
      <w:pPr>
        <w:pStyle w:val="Heading4"/>
      </w:pPr>
      <w:bookmarkStart w:id="696" w:name="_CR6_2_5_55"/>
      <w:bookmarkStart w:id="697" w:name="_Toc172038316"/>
      <w:bookmarkEnd w:id="696"/>
      <w:r>
        <w:t>6.2.5.55</w:t>
      </w:r>
      <w:r>
        <w:tab/>
        <w:t>Semantics of &lt;pin-</w:t>
      </w:r>
      <w:r>
        <w:rPr>
          <w:lang w:eastAsia="zh-CN"/>
        </w:rPr>
        <w:t>service</w:t>
      </w:r>
      <w:r>
        <w:t>-registration-accept&gt;</w:t>
      </w:r>
      <w:bookmarkEnd w:id="697"/>
    </w:p>
    <w:p w14:paraId="094C4824" w14:textId="77777777" w:rsidR="00CF0E06" w:rsidRDefault="00CF0E06" w:rsidP="00CF0E06">
      <w:r>
        <w:rPr>
          <w:rFonts w:hint="eastAsia"/>
          <w:lang w:eastAsia="zh-CN"/>
        </w:rPr>
        <w:t>T</w:t>
      </w:r>
      <w:r>
        <w:rPr>
          <w:lang w:eastAsia="zh-CN"/>
        </w:rPr>
        <w:t xml:space="preserve">he </w:t>
      </w:r>
      <w:r>
        <w:t>&lt;pin-</w:t>
      </w:r>
      <w:r>
        <w:rPr>
          <w:lang w:eastAsia="zh-CN"/>
        </w:rPr>
        <w:t>service</w:t>
      </w:r>
      <w:r>
        <w:t>-registration-accept&gt; element</w:t>
      </w:r>
      <w:r w:rsidRPr="000D77B0">
        <w:t xml:space="preserve"> </w:t>
      </w:r>
      <w:r>
        <w:t>contains:</w:t>
      </w:r>
    </w:p>
    <w:p w14:paraId="4E783311" w14:textId="77777777" w:rsidR="00CF0E06" w:rsidRDefault="00CF0E06" w:rsidP="00CF0E06">
      <w:pPr>
        <w:pStyle w:val="B1"/>
      </w:pPr>
      <w:r>
        <w:t>a)</w:t>
      </w:r>
      <w:r>
        <w:tab/>
        <w:t>one &lt;pin-id&gt; element</w:t>
      </w:r>
      <w:r w:rsidRPr="006979D7">
        <w:t xml:space="preserve"> </w:t>
      </w:r>
      <w:r>
        <w:t xml:space="preserve">as specified in clause 7.2.16; </w:t>
      </w:r>
    </w:p>
    <w:p w14:paraId="744BF089" w14:textId="77777777" w:rsidR="00CF0E06" w:rsidRDefault="00CF0E06" w:rsidP="00CF0E06">
      <w:pPr>
        <w:pStyle w:val="B1"/>
        <w:rPr>
          <w:lang w:eastAsia="zh-CN"/>
        </w:rPr>
      </w:pPr>
      <w:r>
        <w:rPr>
          <w:lang w:eastAsia="zh-CN"/>
        </w:rPr>
        <w:t>b)</w:t>
      </w:r>
      <w:r>
        <w:rPr>
          <w:lang w:eastAsia="zh-CN"/>
        </w:rPr>
        <w:tab/>
      </w:r>
      <w:r>
        <w:t>one</w:t>
      </w:r>
      <w:r>
        <w:rPr>
          <w:lang w:eastAsia="zh-CN"/>
        </w:rPr>
        <w:t xml:space="preserve"> &lt;requesting-pine-id&gt; element</w:t>
      </w:r>
      <w:r w:rsidRPr="006979D7">
        <w:t xml:space="preserve"> </w:t>
      </w:r>
      <w:r>
        <w:t>as specified in clause 7.2.1</w:t>
      </w:r>
      <w:r>
        <w:rPr>
          <w:lang w:eastAsia="zh-CN"/>
        </w:rPr>
        <w:t>;</w:t>
      </w:r>
    </w:p>
    <w:p w14:paraId="20579E0D" w14:textId="77777777" w:rsidR="00CF0E06" w:rsidRDefault="00CF0E06" w:rsidP="00CF0E06">
      <w:pPr>
        <w:pStyle w:val="B1"/>
      </w:pPr>
      <w:r>
        <w:t>c)</w:t>
      </w:r>
      <w:r>
        <w:tab/>
        <w:t>zero or one &lt;anyExt&gt; element containing elements defined in future releases;</w:t>
      </w:r>
    </w:p>
    <w:p w14:paraId="5C5709F3" w14:textId="77777777" w:rsidR="00CF0E06" w:rsidRDefault="00CF0E06" w:rsidP="00CF0E06">
      <w:pPr>
        <w:pStyle w:val="B1"/>
      </w:pPr>
      <w:r>
        <w:t>d)</w:t>
      </w:r>
      <w:r>
        <w:tab/>
        <w:t>zero, one or more elements from other namespaces defined in future releases; and</w:t>
      </w:r>
    </w:p>
    <w:p w14:paraId="12259615" w14:textId="77777777" w:rsidR="00CF0E06" w:rsidRPr="008A1471" w:rsidRDefault="00CF0E06" w:rsidP="00CF0E06">
      <w:pPr>
        <w:pStyle w:val="B1"/>
        <w:rPr>
          <w:lang w:eastAsia="zh-CN"/>
        </w:rPr>
      </w:pPr>
      <w:r>
        <w:t>e)</w:t>
      </w:r>
      <w:r>
        <w:tab/>
        <w:t>zero, one or more attributes defined in future releases.</w:t>
      </w:r>
    </w:p>
    <w:p w14:paraId="46FB5F32" w14:textId="77777777" w:rsidR="00CF0E06" w:rsidRPr="00C92E8A" w:rsidRDefault="00CF0E06" w:rsidP="00CF0E06">
      <w:pPr>
        <w:pStyle w:val="Heading4"/>
      </w:pPr>
      <w:bookmarkStart w:id="698" w:name="_CR6_2_5_56"/>
      <w:bookmarkStart w:id="699" w:name="_Toc172038317"/>
      <w:bookmarkEnd w:id="698"/>
      <w:r>
        <w:t>6.2.5.56</w:t>
      </w:r>
      <w:r>
        <w:tab/>
        <w:t>Semantics of &lt;pin-</w:t>
      </w:r>
      <w:r>
        <w:rPr>
          <w:lang w:eastAsia="zh-CN"/>
        </w:rPr>
        <w:t>service</w:t>
      </w:r>
      <w:r>
        <w:t>-registration-reject&gt;</w:t>
      </w:r>
      <w:bookmarkEnd w:id="699"/>
    </w:p>
    <w:p w14:paraId="347FEA84" w14:textId="77777777" w:rsidR="00CF0E06" w:rsidRDefault="00CF0E06" w:rsidP="00CF0E06">
      <w:r>
        <w:t>The &lt;pin-</w:t>
      </w:r>
      <w:r>
        <w:rPr>
          <w:lang w:eastAsia="zh-CN"/>
        </w:rPr>
        <w:t>service</w:t>
      </w:r>
      <w:r>
        <w:t>-registration-reject&gt; element</w:t>
      </w:r>
      <w:r w:rsidRPr="000D77B0">
        <w:t xml:space="preserve"> </w:t>
      </w:r>
      <w:r>
        <w:t>contains:</w:t>
      </w:r>
    </w:p>
    <w:p w14:paraId="2A548C44" w14:textId="77777777" w:rsidR="00CF0E06" w:rsidRDefault="00CF0E06" w:rsidP="00CF0E06">
      <w:pPr>
        <w:pStyle w:val="B1"/>
      </w:pPr>
      <w:r>
        <w:t>a)</w:t>
      </w:r>
      <w:r>
        <w:tab/>
        <w:t>one &lt;pin-id&gt; element</w:t>
      </w:r>
      <w:r w:rsidRPr="006979D7">
        <w:t xml:space="preserve"> </w:t>
      </w:r>
      <w:r>
        <w:t xml:space="preserve">as specified in clause 7.2.16; </w:t>
      </w:r>
    </w:p>
    <w:p w14:paraId="0895DD08" w14:textId="77777777" w:rsidR="00CF0E06" w:rsidRDefault="00CF0E06" w:rsidP="00CF0E06">
      <w:pPr>
        <w:pStyle w:val="B1"/>
        <w:rPr>
          <w:lang w:eastAsia="zh-CN"/>
        </w:rPr>
      </w:pPr>
      <w:r>
        <w:rPr>
          <w:lang w:eastAsia="zh-CN"/>
        </w:rPr>
        <w:t>b)</w:t>
      </w:r>
      <w:r>
        <w:rPr>
          <w:lang w:eastAsia="zh-CN"/>
        </w:rPr>
        <w:tab/>
      </w:r>
      <w:r>
        <w:t>one</w:t>
      </w:r>
      <w:r>
        <w:rPr>
          <w:lang w:eastAsia="zh-CN"/>
        </w:rPr>
        <w:t xml:space="preserve"> &lt;requesting-pine-id&gt; element</w:t>
      </w:r>
      <w:r w:rsidRPr="006979D7">
        <w:t xml:space="preserve"> </w:t>
      </w:r>
      <w:r>
        <w:t>as specified in clause 7.2.1</w:t>
      </w:r>
      <w:r>
        <w:rPr>
          <w:lang w:eastAsia="zh-CN"/>
        </w:rPr>
        <w:t>;</w:t>
      </w:r>
    </w:p>
    <w:p w14:paraId="784D2497" w14:textId="77777777" w:rsidR="00CF0E06" w:rsidRDefault="00CF0E06" w:rsidP="00CF0E06">
      <w:pPr>
        <w:pStyle w:val="B1"/>
      </w:pPr>
      <w:r>
        <w:t>c)</w:t>
      </w:r>
      <w:r>
        <w:tab/>
        <w:t>one &lt;cause&gt; element</w:t>
      </w:r>
      <w:r w:rsidRPr="006979D7">
        <w:t xml:space="preserve"> </w:t>
      </w:r>
      <w:r>
        <w:t>as specified in clause 7.2.5;</w:t>
      </w:r>
    </w:p>
    <w:p w14:paraId="4281A6E6" w14:textId="77777777" w:rsidR="00CF0E06" w:rsidRDefault="00CF0E06" w:rsidP="00CF0E06">
      <w:pPr>
        <w:pStyle w:val="B1"/>
      </w:pPr>
      <w:r>
        <w:t>d)</w:t>
      </w:r>
      <w:r>
        <w:tab/>
        <w:t>zero or one &lt;anyExt&gt; element containing elements defined in future releases;</w:t>
      </w:r>
    </w:p>
    <w:p w14:paraId="02EC8AB8" w14:textId="77777777" w:rsidR="00CF0E06" w:rsidRDefault="00CF0E06" w:rsidP="00CF0E06">
      <w:pPr>
        <w:pStyle w:val="B1"/>
      </w:pPr>
      <w:r>
        <w:t>e)</w:t>
      </w:r>
      <w:r>
        <w:tab/>
        <w:t>zero, one or more elements from other namespaces defined in future releases; and</w:t>
      </w:r>
    </w:p>
    <w:p w14:paraId="47925B0F" w14:textId="77777777" w:rsidR="00CF0E06" w:rsidRDefault="00CF0E06" w:rsidP="00CF0E06">
      <w:pPr>
        <w:pStyle w:val="B1"/>
      </w:pPr>
      <w:r>
        <w:t>f)</w:t>
      </w:r>
      <w:r>
        <w:tab/>
        <w:t>zero, one or more attributes defined in future releases.</w:t>
      </w:r>
    </w:p>
    <w:p w14:paraId="54BC1A5A" w14:textId="77777777" w:rsidR="00CF0E06" w:rsidRPr="009E4997" w:rsidRDefault="00CF0E06" w:rsidP="00CF0E06">
      <w:pPr>
        <w:pStyle w:val="Heading4"/>
      </w:pPr>
      <w:bookmarkStart w:id="700" w:name="_CR6_2_5_57"/>
      <w:bookmarkStart w:id="701" w:name="_Toc172038318"/>
      <w:bookmarkEnd w:id="700"/>
      <w:r>
        <w:t>6.2.5.57</w:t>
      </w:r>
      <w:r>
        <w:tab/>
        <w:t>Semantics of &lt;pin-</w:t>
      </w:r>
      <w:r>
        <w:rPr>
          <w:lang w:eastAsia="zh-CN"/>
        </w:rPr>
        <w:t>service</w:t>
      </w:r>
      <w:r>
        <w:t>-deregistration-request&gt;</w:t>
      </w:r>
      <w:bookmarkEnd w:id="701"/>
    </w:p>
    <w:p w14:paraId="4F4BDF9D" w14:textId="77777777" w:rsidR="00CF0E06" w:rsidRDefault="00CF0E06" w:rsidP="00CF0E06">
      <w:r>
        <w:rPr>
          <w:rFonts w:hint="eastAsia"/>
          <w:lang w:eastAsia="zh-CN"/>
        </w:rPr>
        <w:t>T</w:t>
      </w:r>
      <w:r>
        <w:rPr>
          <w:lang w:eastAsia="zh-CN"/>
        </w:rPr>
        <w:t xml:space="preserve">he </w:t>
      </w:r>
      <w:r>
        <w:t>&lt;pin-</w:t>
      </w:r>
      <w:r>
        <w:rPr>
          <w:lang w:eastAsia="zh-CN"/>
        </w:rPr>
        <w:t>service</w:t>
      </w:r>
      <w:r>
        <w:t>-deregistration-request&gt;</w:t>
      </w:r>
      <w:r w:rsidRPr="00152C9E">
        <w:t xml:space="preserve"> </w:t>
      </w:r>
      <w:r>
        <w:t>element</w:t>
      </w:r>
      <w:r w:rsidRPr="000D77B0">
        <w:t xml:space="preserve"> </w:t>
      </w:r>
      <w:r>
        <w:t>contains:</w:t>
      </w:r>
    </w:p>
    <w:p w14:paraId="2CCE599C" w14:textId="77777777" w:rsidR="00CF0E06" w:rsidRDefault="00CF0E06" w:rsidP="00CF0E06">
      <w:pPr>
        <w:pStyle w:val="B1"/>
      </w:pPr>
      <w:r>
        <w:t>a)</w:t>
      </w:r>
      <w:r>
        <w:tab/>
        <w:t>one &lt;pin-id&gt; element</w:t>
      </w:r>
      <w:r w:rsidRPr="006979D7">
        <w:t xml:space="preserve"> </w:t>
      </w:r>
      <w:r>
        <w:t>as specified in clause 7.2.16;</w:t>
      </w:r>
    </w:p>
    <w:p w14:paraId="03508BC5" w14:textId="77777777" w:rsidR="00CF0E06" w:rsidRDefault="00CF0E06" w:rsidP="00CF0E06">
      <w:pPr>
        <w:pStyle w:val="B1"/>
      </w:pPr>
      <w:r>
        <w:t>b)</w:t>
      </w:r>
      <w:r>
        <w:tab/>
        <w:t>one &lt;requesting-pine-id&gt; element</w:t>
      </w:r>
      <w:r w:rsidRPr="006979D7">
        <w:t xml:space="preserve"> </w:t>
      </w:r>
      <w:r>
        <w:t>as specified in clause 7.2.1;</w:t>
      </w:r>
    </w:p>
    <w:p w14:paraId="440EACBA" w14:textId="77777777" w:rsidR="00CF0E06" w:rsidRDefault="00CF0E06" w:rsidP="00CF0E06">
      <w:pPr>
        <w:pStyle w:val="B1"/>
      </w:pPr>
      <w:r>
        <w:t>c)</w:t>
      </w:r>
      <w:r>
        <w:tab/>
        <w:t>one &lt;list-of-services&gt; element</w:t>
      </w:r>
      <w:r w:rsidRPr="006979D7">
        <w:t xml:space="preserve"> </w:t>
      </w:r>
      <w:r>
        <w:t>as specified in clause 7.2.30;</w:t>
      </w:r>
    </w:p>
    <w:p w14:paraId="02054334" w14:textId="77777777" w:rsidR="00CF0E06" w:rsidRDefault="00CF0E06" w:rsidP="00CF0E06">
      <w:pPr>
        <w:pStyle w:val="B1"/>
      </w:pPr>
      <w:r>
        <w:t>d)</w:t>
      </w:r>
      <w:r>
        <w:tab/>
        <w:t>zero or one &lt;anyExt&gt; element containing elements defined in future releases;</w:t>
      </w:r>
    </w:p>
    <w:p w14:paraId="1EEFCE07" w14:textId="77777777" w:rsidR="00CF0E06" w:rsidRDefault="00CF0E06" w:rsidP="00CF0E06">
      <w:pPr>
        <w:pStyle w:val="B1"/>
      </w:pPr>
      <w:r>
        <w:t>e)</w:t>
      </w:r>
      <w:r>
        <w:tab/>
        <w:t>zero, one or more elements from other namespaces defined in future releases; and</w:t>
      </w:r>
    </w:p>
    <w:p w14:paraId="70BF957E" w14:textId="77777777" w:rsidR="00CF0E06" w:rsidRPr="001F0B40" w:rsidRDefault="00CF0E06" w:rsidP="00CF0E06">
      <w:pPr>
        <w:pStyle w:val="B1"/>
      </w:pPr>
      <w:r>
        <w:t>f)</w:t>
      </w:r>
      <w:r>
        <w:tab/>
        <w:t>zero, one or more attributes defined in future releases.</w:t>
      </w:r>
    </w:p>
    <w:p w14:paraId="00D70767" w14:textId="77777777" w:rsidR="00CF0E06" w:rsidRPr="00534AD6" w:rsidRDefault="00CF0E06" w:rsidP="00CF0E06">
      <w:pPr>
        <w:pStyle w:val="Heading4"/>
      </w:pPr>
      <w:bookmarkStart w:id="702" w:name="_CR6_2_5_58"/>
      <w:bookmarkStart w:id="703" w:name="_Toc172038319"/>
      <w:bookmarkEnd w:id="702"/>
      <w:r>
        <w:t>6.2.5.58</w:t>
      </w:r>
      <w:r>
        <w:tab/>
        <w:t>Semantics of &lt;pin-</w:t>
      </w:r>
      <w:r>
        <w:rPr>
          <w:lang w:eastAsia="zh-CN"/>
        </w:rPr>
        <w:t>service</w:t>
      </w:r>
      <w:r>
        <w:t>-deregistration-accept&gt;</w:t>
      </w:r>
      <w:bookmarkEnd w:id="703"/>
    </w:p>
    <w:p w14:paraId="54439B03" w14:textId="77777777" w:rsidR="00CF0E06" w:rsidRDefault="00CF0E06" w:rsidP="00CF0E06">
      <w:r>
        <w:rPr>
          <w:rFonts w:hint="eastAsia"/>
          <w:lang w:eastAsia="zh-CN"/>
        </w:rPr>
        <w:t>T</w:t>
      </w:r>
      <w:r>
        <w:rPr>
          <w:lang w:eastAsia="zh-CN"/>
        </w:rPr>
        <w:t xml:space="preserve">he </w:t>
      </w:r>
      <w:r>
        <w:t>&lt;pin-</w:t>
      </w:r>
      <w:r>
        <w:rPr>
          <w:lang w:eastAsia="zh-CN"/>
        </w:rPr>
        <w:t>service</w:t>
      </w:r>
      <w:r>
        <w:t>-deregistration-accept&gt; element</w:t>
      </w:r>
      <w:r w:rsidRPr="000D77B0">
        <w:t xml:space="preserve"> </w:t>
      </w:r>
      <w:r>
        <w:t>contains:</w:t>
      </w:r>
    </w:p>
    <w:p w14:paraId="409E9C74" w14:textId="77777777" w:rsidR="00CF0E06" w:rsidRDefault="00CF0E06" w:rsidP="00CF0E06">
      <w:pPr>
        <w:pStyle w:val="B1"/>
      </w:pPr>
      <w:r>
        <w:t>a)</w:t>
      </w:r>
      <w:r>
        <w:tab/>
        <w:t>one &lt;pin-id&gt; element</w:t>
      </w:r>
      <w:r w:rsidRPr="006979D7">
        <w:t xml:space="preserve"> </w:t>
      </w:r>
      <w:r>
        <w:t xml:space="preserve">as specified in clause 7.2.16; </w:t>
      </w:r>
    </w:p>
    <w:p w14:paraId="1FE4F5B2" w14:textId="77777777" w:rsidR="00CF0E06" w:rsidRDefault="00CF0E06" w:rsidP="00CF0E06">
      <w:pPr>
        <w:pStyle w:val="B1"/>
        <w:rPr>
          <w:lang w:eastAsia="zh-CN"/>
        </w:rPr>
      </w:pPr>
      <w:r>
        <w:rPr>
          <w:lang w:eastAsia="zh-CN"/>
        </w:rPr>
        <w:t>b)</w:t>
      </w:r>
      <w:r>
        <w:rPr>
          <w:lang w:eastAsia="zh-CN"/>
        </w:rPr>
        <w:tab/>
      </w:r>
      <w:r>
        <w:t>one</w:t>
      </w:r>
      <w:r>
        <w:rPr>
          <w:lang w:eastAsia="zh-CN"/>
        </w:rPr>
        <w:t xml:space="preserve"> &lt;requesting-pine-id&gt; element</w:t>
      </w:r>
      <w:r w:rsidRPr="006979D7">
        <w:t xml:space="preserve"> </w:t>
      </w:r>
      <w:r>
        <w:t>as specified in clause 7.2.1</w:t>
      </w:r>
      <w:r>
        <w:rPr>
          <w:lang w:eastAsia="zh-CN"/>
        </w:rPr>
        <w:t>;</w:t>
      </w:r>
    </w:p>
    <w:p w14:paraId="2DB26231" w14:textId="77777777" w:rsidR="00CF0E06" w:rsidRDefault="00CF0E06" w:rsidP="00CF0E06">
      <w:pPr>
        <w:pStyle w:val="B1"/>
      </w:pPr>
      <w:r>
        <w:t>c)</w:t>
      </w:r>
      <w:r>
        <w:tab/>
        <w:t>zero or one &lt;anyExt&gt; element containing elements defined in future releases;</w:t>
      </w:r>
    </w:p>
    <w:p w14:paraId="2F6DB1F1" w14:textId="77777777" w:rsidR="00CF0E06" w:rsidRDefault="00CF0E06" w:rsidP="00CF0E06">
      <w:pPr>
        <w:pStyle w:val="B1"/>
      </w:pPr>
      <w:r>
        <w:t>d)</w:t>
      </w:r>
      <w:r>
        <w:tab/>
        <w:t>zero, one or more elements from other namespaces defined in future releases; and</w:t>
      </w:r>
    </w:p>
    <w:p w14:paraId="1E50309C" w14:textId="77777777" w:rsidR="00CF0E06" w:rsidRPr="008A1471" w:rsidRDefault="00CF0E06" w:rsidP="00CF0E06">
      <w:pPr>
        <w:pStyle w:val="B1"/>
        <w:rPr>
          <w:lang w:eastAsia="zh-CN"/>
        </w:rPr>
      </w:pPr>
      <w:r>
        <w:lastRenderedPageBreak/>
        <w:t>e)</w:t>
      </w:r>
      <w:r>
        <w:tab/>
        <w:t>zero, one or more attributes defined in future releases.</w:t>
      </w:r>
    </w:p>
    <w:p w14:paraId="0565A425" w14:textId="77777777" w:rsidR="00CF0E06" w:rsidRPr="00C92E8A" w:rsidRDefault="00CF0E06" w:rsidP="00CF0E06">
      <w:pPr>
        <w:pStyle w:val="Heading4"/>
      </w:pPr>
      <w:bookmarkStart w:id="704" w:name="_CR6_2_5_59"/>
      <w:bookmarkStart w:id="705" w:name="_Toc172038320"/>
      <w:bookmarkEnd w:id="704"/>
      <w:r>
        <w:t>6.2.5.59</w:t>
      </w:r>
      <w:r>
        <w:tab/>
        <w:t>Semantics of &lt;pin-</w:t>
      </w:r>
      <w:r>
        <w:rPr>
          <w:lang w:eastAsia="zh-CN"/>
        </w:rPr>
        <w:t>service</w:t>
      </w:r>
      <w:r>
        <w:t>-deregistration-reject&gt;</w:t>
      </w:r>
      <w:bookmarkEnd w:id="705"/>
    </w:p>
    <w:p w14:paraId="2756E042" w14:textId="77777777" w:rsidR="00CF0E06" w:rsidRDefault="00CF0E06" w:rsidP="00CF0E06">
      <w:r>
        <w:t>The &lt;pin-</w:t>
      </w:r>
      <w:r>
        <w:rPr>
          <w:lang w:eastAsia="zh-CN"/>
        </w:rPr>
        <w:t>service</w:t>
      </w:r>
      <w:r>
        <w:t>-deregistration-reject&gt; element</w:t>
      </w:r>
      <w:r w:rsidRPr="000D77B0">
        <w:t xml:space="preserve"> </w:t>
      </w:r>
      <w:r>
        <w:t>contains:</w:t>
      </w:r>
    </w:p>
    <w:p w14:paraId="4AE5FC06" w14:textId="77777777" w:rsidR="00CF0E06" w:rsidRDefault="00CF0E06" w:rsidP="00CF0E06">
      <w:pPr>
        <w:pStyle w:val="B1"/>
      </w:pPr>
      <w:r>
        <w:t>a)</w:t>
      </w:r>
      <w:r>
        <w:tab/>
        <w:t>one &lt;pin-id&gt; element</w:t>
      </w:r>
      <w:r w:rsidRPr="006979D7">
        <w:t xml:space="preserve"> </w:t>
      </w:r>
      <w:r>
        <w:t xml:space="preserve">as specified in clause 7.2.16; </w:t>
      </w:r>
    </w:p>
    <w:p w14:paraId="740246EC" w14:textId="77777777" w:rsidR="00CF0E06" w:rsidRDefault="00CF0E06" w:rsidP="00CF0E06">
      <w:pPr>
        <w:pStyle w:val="B1"/>
        <w:rPr>
          <w:lang w:eastAsia="zh-CN"/>
        </w:rPr>
      </w:pPr>
      <w:r>
        <w:rPr>
          <w:lang w:eastAsia="zh-CN"/>
        </w:rPr>
        <w:t>b)</w:t>
      </w:r>
      <w:r>
        <w:rPr>
          <w:lang w:eastAsia="zh-CN"/>
        </w:rPr>
        <w:tab/>
      </w:r>
      <w:r>
        <w:t>one</w:t>
      </w:r>
      <w:r>
        <w:rPr>
          <w:lang w:eastAsia="zh-CN"/>
        </w:rPr>
        <w:t xml:space="preserve"> &lt;requesting-pine-id&gt; element</w:t>
      </w:r>
      <w:r w:rsidRPr="006979D7">
        <w:t xml:space="preserve"> </w:t>
      </w:r>
      <w:r>
        <w:t>as specified in clause 7.2.1</w:t>
      </w:r>
      <w:r>
        <w:rPr>
          <w:lang w:eastAsia="zh-CN"/>
        </w:rPr>
        <w:t>;</w:t>
      </w:r>
    </w:p>
    <w:p w14:paraId="1667B649" w14:textId="77777777" w:rsidR="00CF0E06" w:rsidRDefault="00CF0E06" w:rsidP="00CF0E06">
      <w:pPr>
        <w:pStyle w:val="B1"/>
      </w:pPr>
      <w:r>
        <w:t>c)</w:t>
      </w:r>
      <w:r>
        <w:tab/>
        <w:t>one &lt;cause&gt; element</w:t>
      </w:r>
      <w:r w:rsidRPr="006979D7">
        <w:t xml:space="preserve"> </w:t>
      </w:r>
      <w:r>
        <w:t>as specified in clause 7.2.5;</w:t>
      </w:r>
    </w:p>
    <w:p w14:paraId="23C8CD63" w14:textId="77777777" w:rsidR="00CF0E06" w:rsidRDefault="00CF0E06" w:rsidP="00CF0E06">
      <w:pPr>
        <w:pStyle w:val="B1"/>
      </w:pPr>
      <w:r>
        <w:t>d)</w:t>
      </w:r>
      <w:r>
        <w:tab/>
        <w:t>zero or one &lt;anyExt&gt; element containing elements defined in future releases;</w:t>
      </w:r>
    </w:p>
    <w:p w14:paraId="697C11A6" w14:textId="77777777" w:rsidR="00CF0E06" w:rsidRDefault="00CF0E06" w:rsidP="00CF0E06">
      <w:pPr>
        <w:pStyle w:val="B1"/>
      </w:pPr>
      <w:r>
        <w:t>e)</w:t>
      </w:r>
      <w:r>
        <w:tab/>
        <w:t>zero, one or more elements from other namespaces defined in future releases; and</w:t>
      </w:r>
    </w:p>
    <w:p w14:paraId="57BE0078" w14:textId="77777777" w:rsidR="00CF0E06" w:rsidRDefault="00CF0E06" w:rsidP="00CF0E06">
      <w:pPr>
        <w:pStyle w:val="B1"/>
      </w:pPr>
      <w:r>
        <w:t>f)</w:t>
      </w:r>
      <w:r>
        <w:tab/>
        <w:t>zero, one or more attributes defined in future releases.</w:t>
      </w:r>
    </w:p>
    <w:p w14:paraId="2F24DC67" w14:textId="77777777" w:rsidR="00CF0E06" w:rsidRPr="00306BE1" w:rsidRDefault="00CF0E06" w:rsidP="00CF0E06">
      <w:pPr>
        <w:pStyle w:val="Heading4"/>
      </w:pPr>
      <w:bookmarkStart w:id="706" w:name="_Toc172038321"/>
      <w:r>
        <w:t>6.2.5.60</w:t>
      </w:r>
      <w:r>
        <w:tab/>
        <w:t>Semantics of &lt;pin-connectivity-subscribe-request&gt;</w:t>
      </w:r>
      <w:bookmarkEnd w:id="706"/>
    </w:p>
    <w:p w14:paraId="342828F8" w14:textId="77777777" w:rsidR="00CF0E06" w:rsidRDefault="00CF0E06" w:rsidP="00CF0E06">
      <w:r>
        <w:rPr>
          <w:rFonts w:hint="eastAsia"/>
          <w:lang w:eastAsia="zh-CN"/>
        </w:rPr>
        <w:t>T</w:t>
      </w:r>
      <w:r>
        <w:rPr>
          <w:lang w:eastAsia="zh-CN"/>
        </w:rPr>
        <w:t xml:space="preserve">he </w:t>
      </w:r>
      <w:r>
        <w:t>&lt;pin-connectivity-subscribe-request&gt; element</w:t>
      </w:r>
      <w:r w:rsidRPr="000D77B0">
        <w:t xml:space="preserve"> </w:t>
      </w:r>
      <w:r>
        <w:t>contains:</w:t>
      </w:r>
    </w:p>
    <w:p w14:paraId="03B88BDD" w14:textId="77777777" w:rsidR="00CF0E06" w:rsidRDefault="00CF0E06" w:rsidP="00CF0E06">
      <w:pPr>
        <w:pStyle w:val="B1"/>
      </w:pPr>
      <w:r>
        <w:t>a)</w:t>
      </w:r>
      <w:r>
        <w:tab/>
        <w:t>one &lt;subscriber-identifier&gt; element</w:t>
      </w:r>
      <w:r w:rsidRPr="00EF1F98">
        <w:t xml:space="preserve"> </w:t>
      </w:r>
      <w:r>
        <w:t>as specified in clause 7.2.1;</w:t>
      </w:r>
    </w:p>
    <w:p w14:paraId="59DA41A0" w14:textId="77777777" w:rsidR="00CF0E06" w:rsidRDefault="00CF0E06" w:rsidP="00CF0E06">
      <w:pPr>
        <w:pStyle w:val="B1"/>
      </w:pPr>
      <w:r>
        <w:t>b)</w:t>
      </w:r>
      <w:r>
        <w:tab/>
        <w:t>on</w:t>
      </w:r>
      <w:r w:rsidRPr="004415D2">
        <w:t>e &lt;security-credentials&gt; ele</w:t>
      </w:r>
      <w:r>
        <w:t>ment</w:t>
      </w:r>
      <w:r w:rsidRPr="00996276">
        <w:t xml:space="preserve"> </w:t>
      </w:r>
      <w:r>
        <w:t>as specified in clause 7.2.6;</w:t>
      </w:r>
    </w:p>
    <w:p w14:paraId="251474A3" w14:textId="77777777" w:rsidR="00CF0E06" w:rsidRDefault="00CF0E06" w:rsidP="00CF0E06">
      <w:pPr>
        <w:pStyle w:val="B1"/>
      </w:pPr>
      <w:r>
        <w:rPr>
          <w:lang w:eastAsia="zh-CN"/>
        </w:rPr>
        <w:t>c)</w:t>
      </w:r>
      <w:r>
        <w:rPr>
          <w:lang w:eastAsia="zh-CN"/>
        </w:rPr>
        <w:tab/>
      </w:r>
      <w:r>
        <w:t>one &lt;subscription-id&gt; element</w:t>
      </w:r>
      <w:r w:rsidRPr="00996276">
        <w:t xml:space="preserve"> </w:t>
      </w:r>
      <w:r>
        <w:t>as specified in clause 7.2.3</w:t>
      </w:r>
      <w:r w:rsidR="00B574AB">
        <w:t>5</w:t>
      </w:r>
      <w:r>
        <w:t>;</w:t>
      </w:r>
    </w:p>
    <w:p w14:paraId="1CCB5F11" w14:textId="77777777" w:rsidR="00CF0E06" w:rsidRDefault="00CF0E06" w:rsidP="00CF0E06">
      <w:pPr>
        <w:pStyle w:val="B1"/>
        <w:rPr>
          <w:lang w:eastAsia="zh-CN"/>
        </w:rPr>
      </w:pPr>
      <w:r>
        <w:rPr>
          <w:rFonts w:hint="eastAsia"/>
          <w:lang w:eastAsia="zh-CN"/>
        </w:rPr>
        <w:t>d</w:t>
      </w:r>
      <w:r>
        <w:rPr>
          <w:lang w:eastAsia="zh-CN"/>
        </w:rPr>
        <w:t>)</w:t>
      </w:r>
      <w:r>
        <w:rPr>
          <w:lang w:eastAsia="zh-CN"/>
        </w:rPr>
        <w:tab/>
      </w:r>
      <w:r>
        <w:t>one &lt;pin-id&gt; element</w:t>
      </w:r>
      <w:r w:rsidRPr="00996276">
        <w:t xml:space="preserve"> </w:t>
      </w:r>
      <w:r>
        <w:t>as specified in clause 7.2.16;</w:t>
      </w:r>
    </w:p>
    <w:p w14:paraId="410ADE73" w14:textId="77777777" w:rsidR="00CF0E06" w:rsidRDefault="00CF0E06" w:rsidP="00CF0E06">
      <w:pPr>
        <w:pStyle w:val="B1"/>
      </w:pPr>
      <w:r>
        <w:t>e)</w:t>
      </w:r>
      <w:r>
        <w:tab/>
        <w:t>one &lt;notification-target-address&gt; element</w:t>
      </w:r>
      <w:r w:rsidRPr="00996276">
        <w:t xml:space="preserve"> </w:t>
      </w:r>
      <w:r>
        <w:t>as specified in clause 7.2.4;</w:t>
      </w:r>
    </w:p>
    <w:p w14:paraId="5904C25C" w14:textId="77777777" w:rsidR="00CF0E06" w:rsidRDefault="00CF0E06" w:rsidP="00CF0E06">
      <w:pPr>
        <w:pStyle w:val="B1"/>
      </w:pPr>
      <w:r>
        <w:t>f)</w:t>
      </w:r>
      <w:r>
        <w:tab/>
        <w:t>zero or one &lt;proposed-expiration-time&gt; element</w:t>
      </w:r>
      <w:r w:rsidRPr="00FE4C7A">
        <w:t xml:space="preserve"> </w:t>
      </w:r>
      <w:r>
        <w:t>as specified in clause 7.2.3</w:t>
      </w:r>
      <w:r w:rsidR="00B574AB">
        <w:t>6</w:t>
      </w:r>
      <w:r>
        <w:t>;</w:t>
      </w:r>
    </w:p>
    <w:p w14:paraId="26A1226F" w14:textId="77777777" w:rsidR="00CF0E06" w:rsidRDefault="00CF0E06" w:rsidP="00CF0E06">
      <w:pPr>
        <w:pStyle w:val="B1"/>
      </w:pPr>
      <w:r>
        <w:t>g)</w:t>
      </w:r>
      <w:r>
        <w:tab/>
        <w:t>zero or one &lt;anyExt&gt; element containing elements defined in future releases;</w:t>
      </w:r>
    </w:p>
    <w:p w14:paraId="0EB2BC17" w14:textId="77777777" w:rsidR="00CF0E06" w:rsidRDefault="00CF0E06" w:rsidP="00CF0E06">
      <w:pPr>
        <w:pStyle w:val="B1"/>
      </w:pPr>
      <w:r>
        <w:t>h)</w:t>
      </w:r>
      <w:r>
        <w:tab/>
        <w:t>zero, one or more elements from other namespaces defined in future releases; and</w:t>
      </w:r>
    </w:p>
    <w:p w14:paraId="79E687EF" w14:textId="77777777" w:rsidR="00CF0E06" w:rsidRDefault="00CF0E06" w:rsidP="00CF0E06">
      <w:pPr>
        <w:pStyle w:val="B1"/>
      </w:pPr>
      <w:r>
        <w:t>i)</w:t>
      </w:r>
      <w:r>
        <w:tab/>
        <w:t>zero, one or more attributes defined in future releases.</w:t>
      </w:r>
    </w:p>
    <w:p w14:paraId="1BF9C3E7" w14:textId="77777777" w:rsidR="00CF0E06" w:rsidRPr="00A71A58" w:rsidRDefault="00CF0E06" w:rsidP="00CF0E06">
      <w:pPr>
        <w:pStyle w:val="Heading4"/>
      </w:pPr>
      <w:bookmarkStart w:id="707" w:name="_CR6_2_5_60"/>
      <w:bookmarkStart w:id="708" w:name="_Toc172038322"/>
      <w:bookmarkEnd w:id="707"/>
      <w:r>
        <w:t>6.2.5.60</w:t>
      </w:r>
      <w:r>
        <w:tab/>
        <w:t>Semantics of &lt;pin-connectivity-subscribe-accept&gt;</w:t>
      </w:r>
      <w:bookmarkEnd w:id="708"/>
    </w:p>
    <w:p w14:paraId="57DD33EE" w14:textId="77777777" w:rsidR="00CF0E06" w:rsidRDefault="00CF0E06" w:rsidP="00CF0E06">
      <w:r>
        <w:rPr>
          <w:lang w:eastAsia="zh-CN"/>
        </w:rPr>
        <w:t xml:space="preserve">The </w:t>
      </w:r>
      <w:r>
        <w:t>&lt;pin-connectivity-subscribe-accept&gt;</w:t>
      </w:r>
      <w:r w:rsidRPr="001A476D">
        <w:t xml:space="preserve"> </w:t>
      </w:r>
      <w:r>
        <w:t>element</w:t>
      </w:r>
      <w:r w:rsidRPr="00DC2ED6">
        <w:t xml:space="preserve"> </w:t>
      </w:r>
      <w:r>
        <w:t>contains:</w:t>
      </w:r>
    </w:p>
    <w:p w14:paraId="5C1E2872" w14:textId="77777777" w:rsidR="00CF0E06" w:rsidRDefault="00CF0E06" w:rsidP="00CF0E06">
      <w:pPr>
        <w:pStyle w:val="B1"/>
      </w:pPr>
      <w:r>
        <w:t>a)</w:t>
      </w:r>
      <w:r>
        <w:tab/>
        <w:t>one &lt;subscription-id&gt; element</w:t>
      </w:r>
      <w:r w:rsidRPr="00D5100C">
        <w:t xml:space="preserve"> </w:t>
      </w:r>
      <w:r>
        <w:t>as specified in clause 7.2.3</w:t>
      </w:r>
      <w:r w:rsidR="00B574AB">
        <w:t>5</w:t>
      </w:r>
      <w:r>
        <w:rPr>
          <w:lang w:eastAsia="ko-KR"/>
        </w:rPr>
        <w:t>;</w:t>
      </w:r>
    </w:p>
    <w:p w14:paraId="0C028857" w14:textId="77777777" w:rsidR="00CF0E06" w:rsidRDefault="00CF0E06" w:rsidP="00CF0E06">
      <w:pPr>
        <w:pStyle w:val="B1"/>
      </w:pPr>
      <w:r>
        <w:t>b)</w:t>
      </w:r>
      <w:r>
        <w:tab/>
        <w:t>zero or one &lt;expiration-time&gt; element</w:t>
      </w:r>
      <w:r w:rsidRPr="00D5100C">
        <w:t xml:space="preserve"> </w:t>
      </w:r>
      <w:r>
        <w:t>as specified in clause 7.2.3</w:t>
      </w:r>
      <w:r w:rsidR="00B574AB">
        <w:t>6</w:t>
      </w:r>
      <w:r>
        <w:t>;</w:t>
      </w:r>
    </w:p>
    <w:p w14:paraId="58352CCC" w14:textId="77777777" w:rsidR="00CF0E06" w:rsidRDefault="00CF0E06" w:rsidP="00CF0E06">
      <w:pPr>
        <w:pStyle w:val="B1"/>
      </w:pPr>
      <w:r>
        <w:t>c)</w:t>
      </w:r>
      <w:r>
        <w:tab/>
        <w:t>zero or one &lt;anyExt&gt; element containing elements defined in future releases;</w:t>
      </w:r>
    </w:p>
    <w:p w14:paraId="0B047AFC" w14:textId="77777777" w:rsidR="00CF0E06" w:rsidRDefault="00CF0E06" w:rsidP="00CF0E06">
      <w:pPr>
        <w:pStyle w:val="B1"/>
      </w:pPr>
      <w:r>
        <w:t>d)</w:t>
      </w:r>
      <w:r>
        <w:tab/>
        <w:t>zero, one or more elements from other namespaces defined in future releases; and</w:t>
      </w:r>
    </w:p>
    <w:p w14:paraId="45EEC61A" w14:textId="77777777" w:rsidR="00CF0E06" w:rsidRDefault="00CF0E06" w:rsidP="00CF0E06">
      <w:pPr>
        <w:pStyle w:val="B1"/>
      </w:pPr>
      <w:r>
        <w:t>e)</w:t>
      </w:r>
      <w:r>
        <w:tab/>
        <w:t>zero, one or more attributes defined in future releases.</w:t>
      </w:r>
    </w:p>
    <w:p w14:paraId="7432A1E4" w14:textId="77777777" w:rsidR="00CF0E06" w:rsidRPr="00E8041F" w:rsidRDefault="00CF0E06" w:rsidP="00CF0E06">
      <w:pPr>
        <w:pStyle w:val="Heading4"/>
        <w:rPr>
          <w:lang w:eastAsia="zh-CN"/>
        </w:rPr>
      </w:pPr>
      <w:bookmarkStart w:id="709" w:name="_CR6_2_5_61"/>
      <w:bookmarkStart w:id="710" w:name="_Toc172038323"/>
      <w:bookmarkEnd w:id="709"/>
      <w:r>
        <w:t>6.2.5.61</w:t>
      </w:r>
      <w:r>
        <w:tab/>
        <w:t>Semantics of &lt;pin-connectivity-subscribe-reject&gt;</w:t>
      </w:r>
      <w:bookmarkEnd w:id="710"/>
    </w:p>
    <w:p w14:paraId="5579AED9" w14:textId="77777777" w:rsidR="00CF0E06" w:rsidRDefault="00CF0E06" w:rsidP="00CF0E06">
      <w:r>
        <w:t>The &lt;pin-connectivity-subscribe-reject&gt;</w:t>
      </w:r>
      <w:r w:rsidRPr="001A476D">
        <w:t xml:space="preserve"> </w:t>
      </w:r>
      <w:r>
        <w:t>element contains:</w:t>
      </w:r>
    </w:p>
    <w:p w14:paraId="3835A0F6" w14:textId="77777777" w:rsidR="00CF0E06" w:rsidRDefault="00CF0E06" w:rsidP="00CF0E06">
      <w:pPr>
        <w:pStyle w:val="B1"/>
      </w:pPr>
      <w:r>
        <w:t>a)</w:t>
      </w:r>
      <w:r>
        <w:tab/>
        <w:t>one &lt;cause&gt; element as specified in clause 7.2.5;</w:t>
      </w:r>
    </w:p>
    <w:p w14:paraId="7C6CC6F2" w14:textId="77777777" w:rsidR="00CF0E06" w:rsidRDefault="00CF0E06" w:rsidP="00CF0E06">
      <w:pPr>
        <w:pStyle w:val="B1"/>
      </w:pPr>
      <w:r>
        <w:t>b)</w:t>
      </w:r>
      <w:r>
        <w:tab/>
        <w:t>zero or one &lt;anyExt&gt; element containing elements defined in future releases;</w:t>
      </w:r>
    </w:p>
    <w:p w14:paraId="741919FD" w14:textId="77777777" w:rsidR="00CF0E06" w:rsidRDefault="00CF0E06" w:rsidP="00CF0E06">
      <w:pPr>
        <w:pStyle w:val="B1"/>
      </w:pPr>
      <w:r>
        <w:t>c)</w:t>
      </w:r>
      <w:r>
        <w:tab/>
        <w:t>zero, one or more elements from other namespaces defined in future releases; and</w:t>
      </w:r>
    </w:p>
    <w:p w14:paraId="0206E44B" w14:textId="77777777" w:rsidR="00CF0E06" w:rsidRPr="009E4997" w:rsidRDefault="00CF0E06" w:rsidP="00CF0E06">
      <w:pPr>
        <w:pStyle w:val="B1"/>
      </w:pPr>
      <w:r>
        <w:t>d)</w:t>
      </w:r>
      <w:r>
        <w:tab/>
        <w:t>zero, one or more attributes defined in future releases.</w:t>
      </w:r>
    </w:p>
    <w:p w14:paraId="5D70BB94" w14:textId="77777777" w:rsidR="00CF0E06" w:rsidRPr="00FD78B4" w:rsidRDefault="00CF0E06" w:rsidP="00CF0E06">
      <w:pPr>
        <w:pStyle w:val="Heading4"/>
      </w:pPr>
      <w:bookmarkStart w:id="711" w:name="_CR6_2_5_62"/>
      <w:bookmarkStart w:id="712" w:name="_Toc172038324"/>
      <w:bookmarkEnd w:id="711"/>
      <w:r>
        <w:lastRenderedPageBreak/>
        <w:t>6.2.5.62</w:t>
      </w:r>
      <w:r>
        <w:tab/>
        <w:t>Semantics of &lt;pin-connectivity-notify&gt;</w:t>
      </w:r>
      <w:bookmarkEnd w:id="712"/>
    </w:p>
    <w:p w14:paraId="48D90EA9" w14:textId="77777777" w:rsidR="00CF0E06" w:rsidRDefault="00CF0E06" w:rsidP="00CF0E06">
      <w:r>
        <w:rPr>
          <w:rFonts w:hint="eastAsia"/>
          <w:lang w:eastAsia="zh-CN"/>
        </w:rPr>
        <w:t>T</w:t>
      </w:r>
      <w:r>
        <w:rPr>
          <w:lang w:eastAsia="zh-CN"/>
        </w:rPr>
        <w:t xml:space="preserve">he </w:t>
      </w:r>
      <w:r>
        <w:t>&lt;pin-connectivity-notify&gt; element</w:t>
      </w:r>
      <w:r w:rsidRPr="00FD78B4">
        <w:t xml:space="preserve"> </w:t>
      </w:r>
      <w:r>
        <w:t>contains:</w:t>
      </w:r>
    </w:p>
    <w:p w14:paraId="4A143778" w14:textId="77777777" w:rsidR="00CF0E06" w:rsidRDefault="00CF0E06" w:rsidP="00CF0E06">
      <w:pPr>
        <w:pStyle w:val="B1"/>
      </w:pPr>
      <w:r>
        <w:t>a)</w:t>
      </w:r>
      <w:r>
        <w:tab/>
        <w:t>one &lt;pegc-identifier&gt; element</w:t>
      </w:r>
      <w:r w:rsidRPr="001864B4">
        <w:t xml:space="preserve"> </w:t>
      </w:r>
      <w:r>
        <w:t>as specified in clause 7.2.1;</w:t>
      </w:r>
    </w:p>
    <w:p w14:paraId="04A0DAC7" w14:textId="77777777" w:rsidR="00CF0E06" w:rsidRDefault="00CF0E06" w:rsidP="00CF0E06">
      <w:pPr>
        <w:pStyle w:val="B1"/>
      </w:pPr>
      <w:r>
        <w:rPr>
          <w:lang w:eastAsia="zh-CN"/>
        </w:rPr>
        <w:t>b)</w:t>
      </w:r>
      <w:r>
        <w:rPr>
          <w:lang w:eastAsia="zh-CN"/>
        </w:rPr>
        <w:tab/>
      </w:r>
      <w:r>
        <w:t>one &lt;pin-id&gt; element</w:t>
      </w:r>
      <w:r w:rsidRPr="001864B4">
        <w:t xml:space="preserve"> </w:t>
      </w:r>
      <w:r>
        <w:t>as specified in clause 7.2.16;</w:t>
      </w:r>
    </w:p>
    <w:p w14:paraId="29F5B227" w14:textId="77777777" w:rsidR="00CF0E06" w:rsidRDefault="00CF0E06" w:rsidP="00CF0E06">
      <w:pPr>
        <w:pStyle w:val="B1"/>
      </w:pPr>
      <w:r>
        <w:t>c)</w:t>
      </w:r>
      <w:r>
        <w:tab/>
        <w:t>one &lt;pin-client-identifier&gt; element</w:t>
      </w:r>
      <w:r w:rsidRPr="001864B4">
        <w:t xml:space="preserve"> </w:t>
      </w:r>
      <w:r>
        <w:t xml:space="preserve">as specified in clause 7.2.25; </w:t>
      </w:r>
    </w:p>
    <w:p w14:paraId="51C03BF0" w14:textId="77777777" w:rsidR="00CF0E06" w:rsidRDefault="00CF0E06" w:rsidP="00CF0E06">
      <w:pPr>
        <w:pStyle w:val="B1"/>
      </w:pPr>
      <w:r>
        <w:t>d)</w:t>
      </w:r>
      <w:r>
        <w:tab/>
        <w:t>one &lt;event-type&gt; element</w:t>
      </w:r>
      <w:r w:rsidRPr="00071351">
        <w:t xml:space="preserve"> </w:t>
      </w:r>
      <w:r>
        <w:t>as specified in clause 7.2.3</w:t>
      </w:r>
      <w:r w:rsidR="00B574AB">
        <w:t>5</w:t>
      </w:r>
      <w:r>
        <w:t>;</w:t>
      </w:r>
    </w:p>
    <w:p w14:paraId="56C841C0" w14:textId="77777777" w:rsidR="00CF0E06" w:rsidRDefault="00CF0E06" w:rsidP="00CF0E06">
      <w:pPr>
        <w:pStyle w:val="B1"/>
      </w:pPr>
      <w:r>
        <w:t>e)</w:t>
      </w:r>
      <w:r>
        <w:tab/>
        <w:t>zero or one &lt;anyExt&gt; element containing elements defined in future releases;</w:t>
      </w:r>
    </w:p>
    <w:p w14:paraId="5B8F3B3D" w14:textId="77777777" w:rsidR="00CF0E06" w:rsidRDefault="00CF0E06" w:rsidP="00CF0E06">
      <w:pPr>
        <w:pStyle w:val="B1"/>
      </w:pPr>
      <w:r>
        <w:t>f)</w:t>
      </w:r>
      <w:r>
        <w:tab/>
        <w:t>zero, one or more elements from other namespaces defined in future releases; and</w:t>
      </w:r>
    </w:p>
    <w:p w14:paraId="20E080DB" w14:textId="77777777" w:rsidR="00CF0E06" w:rsidRDefault="00CF0E06" w:rsidP="00CF0E06">
      <w:pPr>
        <w:pStyle w:val="B1"/>
      </w:pPr>
      <w:r>
        <w:t>g)</w:t>
      </w:r>
      <w:r>
        <w:tab/>
        <w:t>zero, one or more attributes defined in future releases.</w:t>
      </w:r>
    </w:p>
    <w:p w14:paraId="5FBC2866" w14:textId="77777777" w:rsidR="00CF0E06" w:rsidRPr="008669CC" w:rsidRDefault="00CF0E06" w:rsidP="00CF0E06">
      <w:pPr>
        <w:pStyle w:val="Heading4"/>
      </w:pPr>
      <w:bookmarkStart w:id="713" w:name="_CR6_2_5_63"/>
      <w:bookmarkStart w:id="714" w:name="_Toc172038325"/>
      <w:bookmarkEnd w:id="713"/>
      <w:r>
        <w:t>6.2.5.63</w:t>
      </w:r>
      <w:r>
        <w:tab/>
        <w:t>Semantics of &lt;pin-connectivity-notify-reject&gt;</w:t>
      </w:r>
      <w:bookmarkEnd w:id="714"/>
    </w:p>
    <w:p w14:paraId="5066BEE6" w14:textId="77777777" w:rsidR="00CF0E06" w:rsidRDefault="00CF0E06" w:rsidP="00CF0E06">
      <w:r>
        <w:t>The &lt;pin-connectivity-notify-reject&gt;</w:t>
      </w:r>
      <w:r w:rsidRPr="0012201E">
        <w:t xml:space="preserve"> </w:t>
      </w:r>
      <w:r>
        <w:t>element contains:</w:t>
      </w:r>
    </w:p>
    <w:p w14:paraId="10B66256" w14:textId="77777777" w:rsidR="00CF0E06" w:rsidRDefault="00CF0E06" w:rsidP="00CF0E06">
      <w:pPr>
        <w:pStyle w:val="B1"/>
      </w:pPr>
      <w:r>
        <w:t>a)</w:t>
      </w:r>
      <w:r>
        <w:tab/>
        <w:t>one &lt;cause&gt; element as specified in clause 7.2.5;</w:t>
      </w:r>
    </w:p>
    <w:p w14:paraId="3FE73C7B" w14:textId="77777777" w:rsidR="00CF0E06" w:rsidRDefault="00CF0E06" w:rsidP="00CF0E06">
      <w:pPr>
        <w:pStyle w:val="B1"/>
      </w:pPr>
      <w:r>
        <w:t>b)</w:t>
      </w:r>
      <w:r>
        <w:tab/>
        <w:t>zero or one &lt;anyExt&gt; element containing elements defined in future releases;</w:t>
      </w:r>
    </w:p>
    <w:p w14:paraId="25082037" w14:textId="77777777" w:rsidR="00CF0E06" w:rsidRDefault="00CF0E06" w:rsidP="00CF0E06">
      <w:pPr>
        <w:pStyle w:val="B1"/>
      </w:pPr>
      <w:r>
        <w:t>c)</w:t>
      </w:r>
      <w:r>
        <w:tab/>
        <w:t>zero, one or more elements from other namespaces defined in future releases; and</w:t>
      </w:r>
    </w:p>
    <w:p w14:paraId="43C8962D" w14:textId="77777777" w:rsidR="00CF0E06" w:rsidRPr="009E4997" w:rsidRDefault="00CF0E06" w:rsidP="00CF0E06">
      <w:pPr>
        <w:pStyle w:val="B1"/>
      </w:pPr>
      <w:r>
        <w:t>d)</w:t>
      </w:r>
      <w:r>
        <w:tab/>
        <w:t>zero, one or more attributes defined in future releases.</w:t>
      </w:r>
    </w:p>
    <w:p w14:paraId="01361F08" w14:textId="77777777" w:rsidR="00CF0E06" w:rsidRPr="00306BE1" w:rsidRDefault="00CF0E06" w:rsidP="00CF0E06">
      <w:pPr>
        <w:pStyle w:val="Heading4"/>
      </w:pPr>
      <w:bookmarkStart w:id="715" w:name="_CR6_2_5_64"/>
      <w:bookmarkStart w:id="716" w:name="_Toc172038326"/>
      <w:bookmarkEnd w:id="715"/>
      <w:r>
        <w:t>6.2.5.64</w:t>
      </w:r>
      <w:r>
        <w:tab/>
        <w:t>Semantics of &lt;pin-connectivity-update-request&gt;</w:t>
      </w:r>
      <w:bookmarkEnd w:id="716"/>
    </w:p>
    <w:p w14:paraId="145131DA" w14:textId="77777777" w:rsidR="00CF0E06" w:rsidRDefault="00CF0E06" w:rsidP="00CF0E06">
      <w:r>
        <w:rPr>
          <w:rFonts w:hint="eastAsia"/>
          <w:lang w:eastAsia="zh-CN"/>
        </w:rPr>
        <w:t>T</w:t>
      </w:r>
      <w:r>
        <w:rPr>
          <w:lang w:eastAsia="zh-CN"/>
        </w:rPr>
        <w:t xml:space="preserve">he </w:t>
      </w:r>
      <w:r>
        <w:t>&lt;pin-connectivity-subscribe-request&gt; element</w:t>
      </w:r>
      <w:r w:rsidRPr="000D77B0">
        <w:t xml:space="preserve"> </w:t>
      </w:r>
      <w:r>
        <w:t>contains:</w:t>
      </w:r>
    </w:p>
    <w:p w14:paraId="09F237AA" w14:textId="77777777" w:rsidR="00CF0E06" w:rsidRDefault="00CF0E06" w:rsidP="00CF0E06">
      <w:pPr>
        <w:pStyle w:val="B1"/>
      </w:pPr>
      <w:r>
        <w:t>a)</w:t>
      </w:r>
      <w:r>
        <w:tab/>
        <w:t>one &lt;subscription-id&gt; element</w:t>
      </w:r>
      <w:r w:rsidRPr="00EF1F98">
        <w:t xml:space="preserve"> </w:t>
      </w:r>
      <w:r>
        <w:t>as specified in clause 7.2.3</w:t>
      </w:r>
      <w:r w:rsidR="00B574AB">
        <w:t>5</w:t>
      </w:r>
      <w:r>
        <w:t>;</w:t>
      </w:r>
    </w:p>
    <w:p w14:paraId="2C4E2DF8" w14:textId="77777777" w:rsidR="00CF0E06" w:rsidRDefault="00CF0E06" w:rsidP="00CF0E06">
      <w:pPr>
        <w:pStyle w:val="B1"/>
      </w:pPr>
      <w:r>
        <w:t>b)</w:t>
      </w:r>
      <w:r>
        <w:tab/>
        <w:t>one &lt;security-credentials&gt; element</w:t>
      </w:r>
      <w:r w:rsidRPr="00996276">
        <w:t xml:space="preserve"> </w:t>
      </w:r>
      <w:r>
        <w:t>as specified in clause 7.2.6;</w:t>
      </w:r>
    </w:p>
    <w:p w14:paraId="4E463D93" w14:textId="77777777" w:rsidR="00CF0E06" w:rsidRDefault="00CF0E06" w:rsidP="00CF0E06">
      <w:pPr>
        <w:pStyle w:val="B1"/>
      </w:pPr>
      <w:r>
        <w:t>d)</w:t>
      </w:r>
      <w:r>
        <w:tab/>
        <w:t>zero or one &lt;notification-target-address&gt; element</w:t>
      </w:r>
      <w:r w:rsidRPr="00996276">
        <w:t xml:space="preserve"> </w:t>
      </w:r>
      <w:r>
        <w:t>as specified in clause 7.2.4;</w:t>
      </w:r>
    </w:p>
    <w:p w14:paraId="77B5149E" w14:textId="77777777" w:rsidR="00CF0E06" w:rsidRDefault="00CF0E06" w:rsidP="00CF0E06">
      <w:pPr>
        <w:pStyle w:val="B1"/>
      </w:pPr>
      <w:r>
        <w:t>e)</w:t>
      </w:r>
      <w:r>
        <w:tab/>
        <w:t>zero or one &lt;proposed-expiration-time&gt; element</w:t>
      </w:r>
      <w:r w:rsidRPr="00FE4C7A">
        <w:t xml:space="preserve"> </w:t>
      </w:r>
      <w:r>
        <w:t>as specified in clause 7.2.3</w:t>
      </w:r>
      <w:r w:rsidR="00B574AB">
        <w:t>6</w:t>
      </w:r>
      <w:r>
        <w:t>;</w:t>
      </w:r>
    </w:p>
    <w:p w14:paraId="78E4DC3E" w14:textId="77777777" w:rsidR="00CF0E06" w:rsidRDefault="00CF0E06" w:rsidP="00CF0E06">
      <w:pPr>
        <w:pStyle w:val="B1"/>
      </w:pPr>
      <w:r>
        <w:t>f)</w:t>
      </w:r>
      <w:r>
        <w:tab/>
        <w:t>zero or one &lt;anyExt&gt; element containing elements defined in future releases;</w:t>
      </w:r>
    </w:p>
    <w:p w14:paraId="7EE2379F" w14:textId="77777777" w:rsidR="00CF0E06" w:rsidRDefault="00CF0E06" w:rsidP="00CF0E06">
      <w:pPr>
        <w:pStyle w:val="B1"/>
      </w:pPr>
      <w:r>
        <w:t>g)</w:t>
      </w:r>
      <w:r>
        <w:tab/>
        <w:t>zero, one or more elements from other namespaces defined in future releases; and</w:t>
      </w:r>
    </w:p>
    <w:p w14:paraId="477CCDC4" w14:textId="77777777" w:rsidR="00CF0E06" w:rsidRDefault="00CF0E06" w:rsidP="00CF0E06">
      <w:pPr>
        <w:pStyle w:val="B1"/>
      </w:pPr>
      <w:r>
        <w:t>h)</w:t>
      </w:r>
      <w:r>
        <w:tab/>
        <w:t>zero, one or more attributes defined in future releases.</w:t>
      </w:r>
    </w:p>
    <w:p w14:paraId="19EEAD8D" w14:textId="77777777" w:rsidR="00CF0E06" w:rsidRPr="003C4380" w:rsidRDefault="00CF0E06" w:rsidP="00CF0E06">
      <w:pPr>
        <w:pStyle w:val="Heading4"/>
      </w:pPr>
      <w:bookmarkStart w:id="717" w:name="_CR6_2_5_65"/>
      <w:bookmarkStart w:id="718" w:name="_Toc172038327"/>
      <w:bookmarkEnd w:id="717"/>
      <w:r>
        <w:t>6.2.5.65</w:t>
      </w:r>
      <w:r>
        <w:tab/>
        <w:t>Semantics of &lt;pin-connectivity-update-accept&gt;</w:t>
      </w:r>
      <w:bookmarkEnd w:id="718"/>
    </w:p>
    <w:p w14:paraId="7484A96D" w14:textId="77777777" w:rsidR="00CF0E06" w:rsidRDefault="00CF0E06" w:rsidP="00CF0E06">
      <w:r>
        <w:t>The &lt;pin-connectivity-update-accept&gt;</w:t>
      </w:r>
      <w:r w:rsidRPr="00F6779E">
        <w:t xml:space="preserve"> </w:t>
      </w:r>
      <w:r>
        <w:t>element contains:</w:t>
      </w:r>
    </w:p>
    <w:p w14:paraId="2064A513" w14:textId="77777777" w:rsidR="00CF0E06" w:rsidRDefault="00CF0E06" w:rsidP="00CF0E06">
      <w:pPr>
        <w:pStyle w:val="B1"/>
      </w:pPr>
      <w:r>
        <w:t>a)</w:t>
      </w:r>
      <w:r>
        <w:tab/>
        <w:t>one &lt;expiration-time&gt; element</w:t>
      </w:r>
      <w:r w:rsidRPr="00FE4C7A">
        <w:t xml:space="preserve"> </w:t>
      </w:r>
      <w:r>
        <w:t>as specified in clause 7.2.3</w:t>
      </w:r>
      <w:r w:rsidR="00B574AB">
        <w:t>6</w:t>
      </w:r>
      <w:r>
        <w:t>;</w:t>
      </w:r>
    </w:p>
    <w:p w14:paraId="501D81B9" w14:textId="77777777" w:rsidR="00CF0E06" w:rsidRDefault="00CF0E06" w:rsidP="00CF0E06">
      <w:pPr>
        <w:pStyle w:val="B1"/>
      </w:pPr>
      <w:r>
        <w:t>b)</w:t>
      </w:r>
      <w:r>
        <w:tab/>
        <w:t>zero or one &lt;anyExt&gt; element containing elements defined in future releases;</w:t>
      </w:r>
    </w:p>
    <w:p w14:paraId="17067C69" w14:textId="77777777" w:rsidR="00CF0E06" w:rsidRDefault="00CF0E06" w:rsidP="00CF0E06">
      <w:pPr>
        <w:pStyle w:val="B1"/>
      </w:pPr>
      <w:r>
        <w:t>c)</w:t>
      </w:r>
      <w:r>
        <w:tab/>
        <w:t>zero, one or more elements from other namespaces defined in future releases; and</w:t>
      </w:r>
    </w:p>
    <w:p w14:paraId="6EDF98B1" w14:textId="77777777" w:rsidR="00CF0E06" w:rsidRDefault="00CF0E06" w:rsidP="00CF0E06">
      <w:pPr>
        <w:pStyle w:val="B1"/>
      </w:pPr>
      <w:r>
        <w:t>d)</w:t>
      </w:r>
      <w:r>
        <w:tab/>
        <w:t>zero, one or more attributes defined in future releases.</w:t>
      </w:r>
    </w:p>
    <w:p w14:paraId="12F1A242" w14:textId="77777777" w:rsidR="00CF0E06" w:rsidRPr="00E8041F" w:rsidRDefault="00CF0E06" w:rsidP="00CF0E06">
      <w:pPr>
        <w:pStyle w:val="Heading4"/>
        <w:rPr>
          <w:lang w:eastAsia="zh-CN"/>
        </w:rPr>
      </w:pPr>
      <w:bookmarkStart w:id="719" w:name="_CR6_2_5_66"/>
      <w:bookmarkStart w:id="720" w:name="_Toc172038328"/>
      <w:bookmarkEnd w:id="719"/>
      <w:r>
        <w:t>6.2.5.66</w:t>
      </w:r>
      <w:r>
        <w:tab/>
        <w:t>Semantics of &lt;pin-connectivity-update-reject&gt;</w:t>
      </w:r>
      <w:bookmarkEnd w:id="720"/>
    </w:p>
    <w:p w14:paraId="5AEA7D71" w14:textId="77777777" w:rsidR="00CF0E06" w:rsidRDefault="00CF0E06" w:rsidP="00CF0E06">
      <w:r>
        <w:t>The &lt;pin-connectivity-update-reject&gt;</w:t>
      </w:r>
      <w:r w:rsidRPr="001A476D">
        <w:t xml:space="preserve"> </w:t>
      </w:r>
      <w:r>
        <w:t>element contains:</w:t>
      </w:r>
    </w:p>
    <w:p w14:paraId="70DB2C1E" w14:textId="77777777" w:rsidR="00CF0E06" w:rsidRDefault="00CF0E06" w:rsidP="00CF0E06">
      <w:pPr>
        <w:pStyle w:val="B1"/>
      </w:pPr>
      <w:r>
        <w:t>a)</w:t>
      </w:r>
      <w:r>
        <w:tab/>
        <w:t>one &lt;cause&gt; element as specified in clause 7.2.5;</w:t>
      </w:r>
    </w:p>
    <w:p w14:paraId="23387376" w14:textId="77777777" w:rsidR="00CF0E06" w:rsidRDefault="00CF0E06" w:rsidP="00CF0E06">
      <w:pPr>
        <w:pStyle w:val="B1"/>
      </w:pPr>
      <w:r>
        <w:t>b)</w:t>
      </w:r>
      <w:r>
        <w:tab/>
        <w:t>zero or one &lt;anyExt&gt; element containing elements defined in future releases;</w:t>
      </w:r>
    </w:p>
    <w:p w14:paraId="47B23362" w14:textId="77777777" w:rsidR="00CF0E06" w:rsidRDefault="00CF0E06" w:rsidP="00CF0E06">
      <w:pPr>
        <w:pStyle w:val="B1"/>
      </w:pPr>
      <w:r>
        <w:t>c)</w:t>
      </w:r>
      <w:r>
        <w:tab/>
        <w:t>zero, one or more elements from other namespaces defined in future releases; and</w:t>
      </w:r>
    </w:p>
    <w:p w14:paraId="1A6A1550" w14:textId="77777777" w:rsidR="00CF0E06" w:rsidRPr="009E4997" w:rsidRDefault="00CF0E06" w:rsidP="00CF0E06">
      <w:pPr>
        <w:pStyle w:val="B1"/>
      </w:pPr>
      <w:r>
        <w:t>d)</w:t>
      </w:r>
      <w:r>
        <w:tab/>
        <w:t>zero, one or more attributes defined in future releases.</w:t>
      </w:r>
    </w:p>
    <w:p w14:paraId="72C06850" w14:textId="77777777" w:rsidR="00CF0E06" w:rsidRPr="00306BE1" w:rsidRDefault="00CF0E06" w:rsidP="00CF0E06">
      <w:pPr>
        <w:pStyle w:val="Heading4"/>
      </w:pPr>
      <w:bookmarkStart w:id="721" w:name="_CR6_2_5_67"/>
      <w:bookmarkStart w:id="722" w:name="_Toc172038329"/>
      <w:bookmarkEnd w:id="721"/>
      <w:r>
        <w:t>6.2.5.67</w:t>
      </w:r>
      <w:r>
        <w:tab/>
        <w:t>Semantics of &lt;pin-connectivity-unsubscribe-request&gt;</w:t>
      </w:r>
      <w:bookmarkEnd w:id="722"/>
    </w:p>
    <w:p w14:paraId="5A6EC57D" w14:textId="77777777" w:rsidR="00CF0E06" w:rsidRDefault="00CF0E06" w:rsidP="00CF0E06">
      <w:r>
        <w:rPr>
          <w:rFonts w:hint="eastAsia"/>
          <w:lang w:eastAsia="zh-CN"/>
        </w:rPr>
        <w:t>T</w:t>
      </w:r>
      <w:r>
        <w:rPr>
          <w:lang w:eastAsia="zh-CN"/>
        </w:rPr>
        <w:t xml:space="preserve">he </w:t>
      </w:r>
      <w:r>
        <w:t>&lt;pin-connectivity-unsubscribe-request&gt; element</w:t>
      </w:r>
      <w:r w:rsidRPr="000D77B0">
        <w:t xml:space="preserve"> </w:t>
      </w:r>
      <w:r>
        <w:t>contains:</w:t>
      </w:r>
    </w:p>
    <w:p w14:paraId="669B3323" w14:textId="77777777" w:rsidR="00CF0E06" w:rsidRDefault="00CF0E06" w:rsidP="00CF0E06">
      <w:pPr>
        <w:pStyle w:val="B1"/>
      </w:pPr>
      <w:r>
        <w:t>a)</w:t>
      </w:r>
      <w:r>
        <w:tab/>
        <w:t>one &lt;subscription-id&gt; element</w:t>
      </w:r>
      <w:r w:rsidRPr="00EF1F98">
        <w:t xml:space="preserve"> </w:t>
      </w:r>
      <w:r>
        <w:t>as specified in clause 7.2.3</w:t>
      </w:r>
      <w:r w:rsidR="00B574AB">
        <w:t>5</w:t>
      </w:r>
      <w:r>
        <w:t>;</w:t>
      </w:r>
    </w:p>
    <w:p w14:paraId="6B05A0AD" w14:textId="77777777" w:rsidR="00CF0E06" w:rsidRDefault="00CF0E06" w:rsidP="00CF0E06">
      <w:pPr>
        <w:pStyle w:val="B1"/>
      </w:pPr>
      <w:r>
        <w:t>b)</w:t>
      </w:r>
      <w:r>
        <w:tab/>
        <w:t>one &lt;security-credentials&gt; element</w:t>
      </w:r>
      <w:r w:rsidRPr="00996276">
        <w:t xml:space="preserve"> </w:t>
      </w:r>
      <w:r>
        <w:t>as specified in clause 7.2.6;</w:t>
      </w:r>
    </w:p>
    <w:p w14:paraId="51F1FA51" w14:textId="77777777" w:rsidR="00CF0E06" w:rsidRDefault="00CF0E06" w:rsidP="00CF0E06">
      <w:pPr>
        <w:pStyle w:val="B1"/>
      </w:pPr>
      <w:r>
        <w:t>c)</w:t>
      </w:r>
      <w:r>
        <w:tab/>
        <w:t>zero or one &lt;anyExt&gt; element containing elements defined in future releases;</w:t>
      </w:r>
    </w:p>
    <w:p w14:paraId="4B1CDDCD" w14:textId="77777777" w:rsidR="00CF0E06" w:rsidRDefault="00CF0E06" w:rsidP="00CF0E06">
      <w:pPr>
        <w:pStyle w:val="B1"/>
      </w:pPr>
      <w:r>
        <w:t>d)</w:t>
      </w:r>
      <w:r>
        <w:tab/>
        <w:t>zero, one or more elements from other namespaces defined in future releases; and</w:t>
      </w:r>
    </w:p>
    <w:p w14:paraId="2D75DC4A" w14:textId="77777777" w:rsidR="00CF0E06" w:rsidRDefault="00CF0E06" w:rsidP="00CF0E06">
      <w:pPr>
        <w:pStyle w:val="B1"/>
      </w:pPr>
      <w:r>
        <w:t>e)</w:t>
      </w:r>
      <w:r>
        <w:tab/>
        <w:t>zero, one or more attributes defined in future releases.</w:t>
      </w:r>
    </w:p>
    <w:p w14:paraId="1D90BC0E" w14:textId="77777777" w:rsidR="00CF0E06" w:rsidRPr="00E8041F" w:rsidRDefault="00CF0E06" w:rsidP="00CF0E06">
      <w:pPr>
        <w:pStyle w:val="Heading4"/>
        <w:rPr>
          <w:lang w:eastAsia="zh-CN"/>
        </w:rPr>
      </w:pPr>
      <w:bookmarkStart w:id="723" w:name="_CR6_2_5_68"/>
      <w:bookmarkStart w:id="724" w:name="_Toc172038330"/>
      <w:bookmarkEnd w:id="723"/>
      <w:r>
        <w:t>6.2.5.68</w:t>
      </w:r>
      <w:r>
        <w:tab/>
        <w:t>Semantics of &lt;pin-connectivity-unsubscribe-reject&gt;</w:t>
      </w:r>
      <w:bookmarkEnd w:id="724"/>
    </w:p>
    <w:p w14:paraId="548B2F44" w14:textId="77777777" w:rsidR="00CF0E06" w:rsidRDefault="00CF0E06" w:rsidP="00CF0E06">
      <w:r>
        <w:t>The &lt;pin-connectivity-unsubscribe-reject&gt;</w:t>
      </w:r>
      <w:r w:rsidRPr="001A476D">
        <w:t xml:space="preserve"> </w:t>
      </w:r>
      <w:r>
        <w:t>element contains:</w:t>
      </w:r>
    </w:p>
    <w:p w14:paraId="7AA116CC" w14:textId="77777777" w:rsidR="00CF0E06" w:rsidRDefault="00CF0E06" w:rsidP="00CF0E06">
      <w:pPr>
        <w:pStyle w:val="B1"/>
      </w:pPr>
      <w:r>
        <w:t>a)</w:t>
      </w:r>
      <w:r>
        <w:tab/>
        <w:t>one &lt;cause&gt; element as specified in clause 7.2.5;</w:t>
      </w:r>
    </w:p>
    <w:p w14:paraId="10F47ACF" w14:textId="77777777" w:rsidR="00CF0E06" w:rsidRDefault="00CF0E06" w:rsidP="00CF0E06">
      <w:pPr>
        <w:pStyle w:val="B1"/>
      </w:pPr>
      <w:r>
        <w:t>b)</w:t>
      </w:r>
      <w:r>
        <w:tab/>
        <w:t>zero or one &lt;anyExt&gt; element containing elements defined in future releases;</w:t>
      </w:r>
    </w:p>
    <w:p w14:paraId="0E1823DB" w14:textId="77777777" w:rsidR="00CF0E06" w:rsidRDefault="00CF0E06" w:rsidP="00CF0E06">
      <w:pPr>
        <w:pStyle w:val="B1"/>
      </w:pPr>
      <w:r>
        <w:t>c)</w:t>
      </w:r>
      <w:r>
        <w:tab/>
        <w:t>zero, one or more elements from other namespaces defined in future releases; and</w:t>
      </w:r>
    </w:p>
    <w:p w14:paraId="4F243511" w14:textId="77777777" w:rsidR="00CF0E06" w:rsidRPr="009E4997" w:rsidRDefault="00CF0E06" w:rsidP="00CF0E06">
      <w:pPr>
        <w:pStyle w:val="B1"/>
      </w:pPr>
      <w:r>
        <w:t>d)</w:t>
      </w:r>
      <w:r>
        <w:tab/>
        <w:t>zero, one or more attributes defined in future releases.</w:t>
      </w:r>
    </w:p>
    <w:p w14:paraId="3B14A2F8" w14:textId="77777777" w:rsidR="00CF0E06" w:rsidRPr="00734806" w:rsidRDefault="00CF0E06" w:rsidP="00CF0E06">
      <w:pPr>
        <w:pStyle w:val="Heading4"/>
      </w:pPr>
      <w:bookmarkStart w:id="725" w:name="_CR6_2_5_69"/>
      <w:bookmarkStart w:id="726" w:name="_Toc172038331"/>
      <w:bookmarkEnd w:id="725"/>
      <w:r>
        <w:t>6.2.5.69</w:t>
      </w:r>
      <w:r>
        <w:tab/>
        <w:t>Semantics of &lt;pin-communication-create-request&gt;</w:t>
      </w:r>
      <w:bookmarkEnd w:id="726"/>
    </w:p>
    <w:p w14:paraId="21BCDD1C" w14:textId="77777777" w:rsidR="00CF0E06" w:rsidRDefault="00CF0E06" w:rsidP="00CF0E06">
      <w:r>
        <w:rPr>
          <w:rFonts w:hint="eastAsia"/>
          <w:lang w:eastAsia="zh-CN"/>
        </w:rPr>
        <w:t>T</w:t>
      </w:r>
      <w:r>
        <w:rPr>
          <w:lang w:eastAsia="zh-CN"/>
        </w:rPr>
        <w:t xml:space="preserve">he </w:t>
      </w:r>
      <w:r>
        <w:t>&lt;pin-communication-create-request&gt; element contains:</w:t>
      </w:r>
    </w:p>
    <w:p w14:paraId="657B4CEB" w14:textId="77777777" w:rsidR="00CF0E06" w:rsidRDefault="00CF0E06" w:rsidP="00CF0E06">
      <w:pPr>
        <w:pStyle w:val="B1"/>
        <w:rPr>
          <w:lang w:eastAsia="zh-CN"/>
        </w:rPr>
      </w:pPr>
      <w:r>
        <w:rPr>
          <w:lang w:eastAsia="zh-CN"/>
        </w:rPr>
        <w:t>a)</w:t>
      </w:r>
      <w:r>
        <w:rPr>
          <w:lang w:eastAsia="zh-CN"/>
        </w:rPr>
        <w:tab/>
      </w:r>
      <w:r>
        <w:t>one</w:t>
      </w:r>
      <w:r>
        <w:rPr>
          <w:lang w:eastAsia="zh-CN"/>
        </w:rPr>
        <w:t xml:space="preserve"> &lt;pin-id&gt; </w:t>
      </w:r>
      <w:r>
        <w:t>element</w:t>
      </w:r>
      <w:r w:rsidRPr="001142B9">
        <w:t xml:space="preserve"> </w:t>
      </w:r>
      <w:r>
        <w:t>as specified in clause 7.2.16;</w:t>
      </w:r>
    </w:p>
    <w:p w14:paraId="4642B3BB" w14:textId="77777777" w:rsidR="00CF0E06" w:rsidRDefault="00CF0E06" w:rsidP="00CF0E06">
      <w:pPr>
        <w:pStyle w:val="B1"/>
      </w:pPr>
      <w:r>
        <w:t>b)</w:t>
      </w:r>
      <w:r>
        <w:tab/>
        <w:t>one &lt;ue-id&gt; element</w:t>
      </w:r>
      <w:r w:rsidRPr="001142B9">
        <w:t xml:space="preserve"> </w:t>
      </w:r>
      <w:r>
        <w:t>as specified in clause 7.2.1;</w:t>
      </w:r>
    </w:p>
    <w:p w14:paraId="07F5D70B" w14:textId="77777777" w:rsidR="00CF0E06" w:rsidRDefault="00CF0E06" w:rsidP="00CF0E06">
      <w:pPr>
        <w:pStyle w:val="B1"/>
      </w:pPr>
      <w:r>
        <w:t>c)</w:t>
      </w:r>
      <w:r>
        <w:tab/>
        <w:t>one &lt;security-credentials&gt; element</w:t>
      </w:r>
      <w:r w:rsidRPr="001142B9">
        <w:t xml:space="preserve"> </w:t>
      </w:r>
      <w:r>
        <w:t>as specified in clause 7.2.6;</w:t>
      </w:r>
    </w:p>
    <w:p w14:paraId="7D4766C2" w14:textId="77777777" w:rsidR="00CF0E06" w:rsidRDefault="00CF0E06" w:rsidP="00CF0E06">
      <w:pPr>
        <w:pStyle w:val="B1"/>
      </w:pPr>
      <w:r>
        <w:rPr>
          <w:lang w:eastAsia="zh-CN"/>
        </w:rPr>
        <w:t>d)</w:t>
      </w:r>
      <w:r>
        <w:rPr>
          <w:lang w:eastAsia="zh-CN"/>
        </w:rPr>
        <w:tab/>
      </w:r>
      <w:r>
        <w:t>one</w:t>
      </w:r>
      <w:r>
        <w:rPr>
          <w:lang w:eastAsia="zh-CN"/>
        </w:rPr>
        <w:t xml:space="preserve"> &lt;pin-</w:t>
      </w:r>
      <w:r>
        <w:t>traffic-descriptor</w:t>
      </w:r>
      <w:r>
        <w:rPr>
          <w:lang w:eastAsia="zh-CN"/>
        </w:rPr>
        <w:t xml:space="preserve">&gt; </w:t>
      </w:r>
      <w:r>
        <w:t>element</w:t>
      </w:r>
      <w:r w:rsidRPr="00E8482F">
        <w:t xml:space="preserve"> </w:t>
      </w:r>
      <w:r>
        <w:t>as specified in clause 7.2.</w:t>
      </w:r>
      <w:r w:rsidR="00B574AB">
        <w:t>40</w:t>
      </w:r>
      <w:r>
        <w:t>;</w:t>
      </w:r>
    </w:p>
    <w:p w14:paraId="373E0F4C" w14:textId="77777777" w:rsidR="00CF0E06" w:rsidRDefault="00CF0E06" w:rsidP="00CF0E06">
      <w:pPr>
        <w:pStyle w:val="B1"/>
        <w:rPr>
          <w:rFonts w:cs="Arial"/>
        </w:rPr>
      </w:pPr>
      <w:r>
        <w:rPr>
          <w:lang w:eastAsia="zh-CN"/>
        </w:rPr>
        <w:t>e)</w:t>
      </w:r>
      <w:r>
        <w:rPr>
          <w:lang w:eastAsia="zh-CN"/>
        </w:rPr>
        <w:tab/>
      </w:r>
      <w:r>
        <w:t>one</w:t>
      </w:r>
      <w:r>
        <w:rPr>
          <w:lang w:eastAsia="zh-CN"/>
        </w:rPr>
        <w:t xml:space="preserve"> &lt;</w:t>
      </w:r>
      <w:r>
        <w:t>pin-packet-filter</w:t>
      </w:r>
      <w:r>
        <w:rPr>
          <w:lang w:eastAsia="zh-CN"/>
        </w:rPr>
        <w:t>&gt;</w:t>
      </w:r>
      <w:r>
        <w:t xml:space="preserve"> element</w:t>
      </w:r>
      <w:r w:rsidRPr="00E8482F">
        <w:t xml:space="preserve"> </w:t>
      </w:r>
      <w:r>
        <w:t>as specified in clause 7.2.4</w:t>
      </w:r>
      <w:r w:rsidR="00B574AB">
        <w:t>1</w:t>
      </w:r>
      <w:r>
        <w:rPr>
          <w:rFonts w:cs="Arial"/>
        </w:rPr>
        <w:t>;</w:t>
      </w:r>
    </w:p>
    <w:p w14:paraId="62DDA2F6" w14:textId="77777777" w:rsidR="00CF0E06" w:rsidRDefault="00CF0E06" w:rsidP="00CF0E06">
      <w:pPr>
        <w:pStyle w:val="B1"/>
        <w:rPr>
          <w:lang w:eastAsia="zh-CN"/>
        </w:rPr>
      </w:pPr>
      <w:r>
        <w:rPr>
          <w:lang w:eastAsia="zh-CN"/>
        </w:rPr>
        <w:t>f)</w:t>
      </w:r>
      <w:r>
        <w:rPr>
          <w:lang w:eastAsia="zh-CN"/>
        </w:rPr>
        <w:tab/>
      </w:r>
      <w:r>
        <w:t>zero or one</w:t>
      </w:r>
      <w:r>
        <w:rPr>
          <w:lang w:eastAsia="zh-CN"/>
        </w:rPr>
        <w:t xml:space="preserve"> &lt;pin-requested-qos&gt; element</w:t>
      </w:r>
      <w:r w:rsidRPr="00E8482F">
        <w:t xml:space="preserve"> </w:t>
      </w:r>
      <w:r>
        <w:t>as specified in clause 7.2.4</w:t>
      </w:r>
      <w:r w:rsidR="00B574AB">
        <w:t>2</w:t>
      </w:r>
      <w:r>
        <w:rPr>
          <w:lang w:eastAsia="zh-CN"/>
        </w:rPr>
        <w:t>;</w:t>
      </w:r>
    </w:p>
    <w:p w14:paraId="6BC194BA" w14:textId="77777777" w:rsidR="00CF0E06" w:rsidRDefault="00CF0E06" w:rsidP="00CF0E06">
      <w:pPr>
        <w:pStyle w:val="B1"/>
        <w:rPr>
          <w:lang w:eastAsia="zh-CN"/>
        </w:rPr>
      </w:pPr>
      <w:r>
        <w:rPr>
          <w:lang w:eastAsia="zh-CN"/>
        </w:rPr>
        <w:t>g)</w:t>
      </w:r>
      <w:r>
        <w:rPr>
          <w:lang w:eastAsia="zh-CN"/>
        </w:rPr>
        <w:tab/>
      </w:r>
      <w:r>
        <w:t>zero or one</w:t>
      </w:r>
      <w:r>
        <w:rPr>
          <w:lang w:eastAsia="zh-CN"/>
        </w:rPr>
        <w:t xml:space="preserve"> &lt;ue-address&gt; element</w:t>
      </w:r>
      <w:r w:rsidRPr="00E8482F">
        <w:t xml:space="preserve"> </w:t>
      </w:r>
      <w:r>
        <w:t>as specified in clause 7.2.10</w:t>
      </w:r>
      <w:r>
        <w:rPr>
          <w:lang w:eastAsia="zh-CN"/>
        </w:rPr>
        <w:t>;</w:t>
      </w:r>
    </w:p>
    <w:p w14:paraId="7C7389D8" w14:textId="77777777" w:rsidR="00CF0E06" w:rsidRDefault="00CF0E06" w:rsidP="00CF0E06">
      <w:pPr>
        <w:pStyle w:val="B1"/>
      </w:pPr>
      <w:r>
        <w:t>h)</w:t>
      </w:r>
      <w:r>
        <w:tab/>
        <w:t>zero or one &lt;anyExt&gt; element containing elements defined in future releases;</w:t>
      </w:r>
    </w:p>
    <w:p w14:paraId="777C216C" w14:textId="77777777" w:rsidR="00CF0E06" w:rsidRDefault="00CF0E06" w:rsidP="00CF0E06">
      <w:pPr>
        <w:pStyle w:val="B1"/>
      </w:pPr>
      <w:r>
        <w:t>i)</w:t>
      </w:r>
      <w:r>
        <w:tab/>
        <w:t>zero, one or more elements from other namespaces defined in future releases; and</w:t>
      </w:r>
    </w:p>
    <w:p w14:paraId="701B131C" w14:textId="77777777" w:rsidR="00CF0E06" w:rsidRPr="009E4997" w:rsidRDefault="00CF0E06" w:rsidP="00CF0E06">
      <w:pPr>
        <w:pStyle w:val="B1"/>
      </w:pPr>
      <w:r>
        <w:t>j)</w:t>
      </w:r>
      <w:r>
        <w:tab/>
        <w:t>zero, one or more attributes defined in future releases.</w:t>
      </w:r>
    </w:p>
    <w:p w14:paraId="59B90225" w14:textId="77777777" w:rsidR="00CF0E06" w:rsidRPr="008725E0" w:rsidRDefault="00CF0E06" w:rsidP="00CF0E06">
      <w:pPr>
        <w:pStyle w:val="Heading4"/>
        <w:rPr>
          <w:lang w:eastAsia="zh-CN"/>
        </w:rPr>
      </w:pPr>
      <w:bookmarkStart w:id="727" w:name="_CR6_2_5_70"/>
      <w:bookmarkStart w:id="728" w:name="_Toc172038332"/>
      <w:bookmarkEnd w:id="727"/>
      <w:r>
        <w:t>6.2.5.70</w:t>
      </w:r>
      <w:r>
        <w:tab/>
        <w:t>Semantics of &lt;pin-communication-create-accept&gt;</w:t>
      </w:r>
      <w:bookmarkEnd w:id="728"/>
    </w:p>
    <w:p w14:paraId="299431B7" w14:textId="77777777" w:rsidR="00CF0E06" w:rsidRDefault="00CF0E06" w:rsidP="00CF0E06">
      <w:pPr>
        <w:rPr>
          <w:lang w:eastAsia="zh-CN"/>
        </w:rPr>
      </w:pPr>
      <w:r>
        <w:t>The &lt;pin-communication-create-accept&gt;</w:t>
      </w:r>
      <w:r w:rsidRPr="008419FE">
        <w:rPr>
          <w:lang w:eastAsia="zh-CN"/>
        </w:rPr>
        <w:t xml:space="preserve"> </w:t>
      </w:r>
      <w:r>
        <w:rPr>
          <w:lang w:eastAsia="zh-CN"/>
        </w:rPr>
        <w:t>element</w:t>
      </w:r>
      <w:r w:rsidRPr="008725E0">
        <w:t xml:space="preserve"> </w:t>
      </w:r>
      <w:r>
        <w:t>contains</w:t>
      </w:r>
      <w:r>
        <w:rPr>
          <w:lang w:eastAsia="zh-CN"/>
        </w:rPr>
        <w:t>:</w:t>
      </w:r>
    </w:p>
    <w:p w14:paraId="3543FF04" w14:textId="77777777" w:rsidR="00CF0E06" w:rsidRDefault="00CF0E06" w:rsidP="00CF0E06">
      <w:pPr>
        <w:pStyle w:val="B1"/>
      </w:pPr>
      <w:r>
        <w:t>a)</w:t>
      </w:r>
      <w:r>
        <w:tab/>
        <w:t>one &lt;pin-accepted-qos&gt; element as specified in clause 7.2.4</w:t>
      </w:r>
      <w:r w:rsidR="00655D02">
        <w:t>2</w:t>
      </w:r>
      <w:r>
        <w:t>;</w:t>
      </w:r>
    </w:p>
    <w:p w14:paraId="0C9B0583" w14:textId="77777777" w:rsidR="00CF0E06" w:rsidRDefault="00CF0E06" w:rsidP="00CF0E06">
      <w:pPr>
        <w:pStyle w:val="B1"/>
        <w:rPr>
          <w:lang w:eastAsia="zh-CN"/>
        </w:rPr>
      </w:pPr>
      <w:r>
        <w:rPr>
          <w:lang w:eastAsia="zh-CN"/>
        </w:rPr>
        <w:t>b)</w:t>
      </w:r>
      <w:r>
        <w:rPr>
          <w:lang w:eastAsia="zh-CN"/>
        </w:rPr>
        <w:tab/>
        <w:t>one &lt;pin-communication-flow-id&gt; element</w:t>
      </w:r>
      <w:r w:rsidRPr="007D55C6">
        <w:t xml:space="preserve"> </w:t>
      </w:r>
      <w:r>
        <w:t>as specified in clause 7.2.4</w:t>
      </w:r>
      <w:r w:rsidR="00655D02">
        <w:t>3</w:t>
      </w:r>
      <w:r>
        <w:rPr>
          <w:lang w:eastAsia="zh-CN"/>
        </w:rPr>
        <w:t>;</w:t>
      </w:r>
    </w:p>
    <w:p w14:paraId="322F29E3" w14:textId="77777777" w:rsidR="00CF0E06" w:rsidRDefault="00CF0E06" w:rsidP="00CF0E06">
      <w:pPr>
        <w:pStyle w:val="B1"/>
      </w:pPr>
      <w:r>
        <w:t>c)</w:t>
      </w:r>
      <w:r>
        <w:tab/>
        <w:t>zero or one &lt;anyExt&gt; element containing elements defined in future releases;</w:t>
      </w:r>
    </w:p>
    <w:p w14:paraId="5666C540" w14:textId="77777777" w:rsidR="00CF0E06" w:rsidRDefault="00CF0E06" w:rsidP="00CF0E06">
      <w:pPr>
        <w:pStyle w:val="B1"/>
      </w:pPr>
      <w:r>
        <w:t>d)</w:t>
      </w:r>
      <w:r>
        <w:tab/>
        <w:t>zero, one or more elements from other namespaces defined in future releases; and</w:t>
      </w:r>
    </w:p>
    <w:p w14:paraId="3FAA15A5" w14:textId="77777777" w:rsidR="00CF0E06" w:rsidRPr="009E4997" w:rsidRDefault="00CF0E06" w:rsidP="00CF0E06">
      <w:pPr>
        <w:pStyle w:val="B1"/>
      </w:pPr>
      <w:r>
        <w:t>e)</w:t>
      </w:r>
      <w:r>
        <w:tab/>
        <w:t>zero, one or more attributes defined in future releases.</w:t>
      </w:r>
    </w:p>
    <w:p w14:paraId="7B0D3C45" w14:textId="77777777" w:rsidR="00CF0E06" w:rsidRPr="004959FF" w:rsidRDefault="00CF0E06" w:rsidP="00CF0E06">
      <w:pPr>
        <w:pStyle w:val="Heading4"/>
        <w:rPr>
          <w:lang w:eastAsia="zh-CN"/>
        </w:rPr>
      </w:pPr>
      <w:bookmarkStart w:id="729" w:name="_CR6_2_5_71"/>
      <w:bookmarkStart w:id="730" w:name="_Toc172038333"/>
      <w:bookmarkEnd w:id="729"/>
      <w:r>
        <w:t>6.2.5.71</w:t>
      </w:r>
      <w:r>
        <w:tab/>
        <w:t xml:space="preserve">Semantics of </w:t>
      </w:r>
      <w:r w:rsidRPr="004959FF">
        <w:t>&lt;pin-communication-create-reject&gt;</w:t>
      </w:r>
      <w:bookmarkEnd w:id="730"/>
    </w:p>
    <w:p w14:paraId="45CE2165" w14:textId="77777777" w:rsidR="00CF0E06" w:rsidRDefault="00CF0E06" w:rsidP="00CF0E06">
      <w:r>
        <w:t xml:space="preserve">The </w:t>
      </w:r>
      <w:r w:rsidRPr="004959FF">
        <w:t>&lt;pin-communication-create-reject&gt;</w:t>
      </w:r>
      <w:r w:rsidRPr="001A476D">
        <w:t xml:space="preserve"> </w:t>
      </w:r>
      <w:r>
        <w:t>element contains:</w:t>
      </w:r>
    </w:p>
    <w:p w14:paraId="0FE40320" w14:textId="77777777" w:rsidR="00CF0E06" w:rsidRDefault="00CF0E06" w:rsidP="00CF0E06">
      <w:pPr>
        <w:pStyle w:val="B1"/>
      </w:pPr>
      <w:r>
        <w:t>a)</w:t>
      </w:r>
      <w:r>
        <w:tab/>
        <w:t>one &lt;cause&gt; element as specified in clause 7.2.5;</w:t>
      </w:r>
    </w:p>
    <w:p w14:paraId="39589786" w14:textId="77777777" w:rsidR="00CF0E06" w:rsidRDefault="00CF0E06" w:rsidP="00CF0E06">
      <w:pPr>
        <w:pStyle w:val="B1"/>
      </w:pPr>
      <w:r>
        <w:t>b)</w:t>
      </w:r>
      <w:r>
        <w:tab/>
        <w:t>zero or one &lt;anyExt&gt; element containing elements defined in future releases;</w:t>
      </w:r>
    </w:p>
    <w:p w14:paraId="16B9D2AA" w14:textId="77777777" w:rsidR="00CF0E06" w:rsidRDefault="00CF0E06" w:rsidP="00CF0E06">
      <w:pPr>
        <w:pStyle w:val="B1"/>
      </w:pPr>
      <w:r>
        <w:t>c)</w:t>
      </w:r>
      <w:r>
        <w:tab/>
        <w:t>zero, one or more elements from other namespaces defined in future releases; and</w:t>
      </w:r>
    </w:p>
    <w:p w14:paraId="71D37535" w14:textId="77777777" w:rsidR="00CF0E06" w:rsidRPr="009E4997" w:rsidRDefault="00CF0E06" w:rsidP="00CF0E06">
      <w:pPr>
        <w:pStyle w:val="B1"/>
      </w:pPr>
      <w:r>
        <w:t>d)</w:t>
      </w:r>
      <w:r>
        <w:tab/>
        <w:t>zero, one or more attributes defined in future releases.</w:t>
      </w:r>
    </w:p>
    <w:p w14:paraId="58446DF6" w14:textId="77777777" w:rsidR="00CF0E06" w:rsidRPr="00734806" w:rsidRDefault="00CF0E06" w:rsidP="00CF0E06">
      <w:pPr>
        <w:pStyle w:val="Heading4"/>
      </w:pPr>
      <w:bookmarkStart w:id="731" w:name="_CR6_2_5_72"/>
      <w:bookmarkStart w:id="732" w:name="_Toc172038334"/>
      <w:bookmarkEnd w:id="731"/>
      <w:r>
        <w:t>6.2.5.72</w:t>
      </w:r>
      <w:r>
        <w:tab/>
        <w:t>Semantics of &lt;pin-communication-update-request&gt;</w:t>
      </w:r>
      <w:bookmarkEnd w:id="732"/>
    </w:p>
    <w:p w14:paraId="543B4C02" w14:textId="77777777" w:rsidR="00CF0E06" w:rsidRDefault="00CF0E06" w:rsidP="00CF0E06">
      <w:r>
        <w:rPr>
          <w:rFonts w:hint="eastAsia"/>
          <w:lang w:eastAsia="zh-CN"/>
        </w:rPr>
        <w:t>T</w:t>
      </w:r>
      <w:r>
        <w:rPr>
          <w:lang w:eastAsia="zh-CN"/>
        </w:rPr>
        <w:t xml:space="preserve">he </w:t>
      </w:r>
      <w:r>
        <w:t>&lt;pin-communication-update-request&gt; element contains:</w:t>
      </w:r>
    </w:p>
    <w:p w14:paraId="01DFDA2C" w14:textId="77777777" w:rsidR="00CF0E06" w:rsidRDefault="00CF0E06" w:rsidP="00CF0E06">
      <w:pPr>
        <w:pStyle w:val="B1"/>
        <w:rPr>
          <w:lang w:eastAsia="zh-CN"/>
        </w:rPr>
      </w:pPr>
      <w:r>
        <w:rPr>
          <w:lang w:eastAsia="zh-CN"/>
        </w:rPr>
        <w:t>a)</w:t>
      </w:r>
      <w:r>
        <w:rPr>
          <w:lang w:eastAsia="zh-CN"/>
        </w:rPr>
        <w:tab/>
      </w:r>
      <w:r>
        <w:t>one</w:t>
      </w:r>
      <w:r>
        <w:rPr>
          <w:lang w:eastAsia="zh-CN"/>
        </w:rPr>
        <w:t xml:space="preserve"> &lt;pin-id&gt; </w:t>
      </w:r>
      <w:r>
        <w:t>element</w:t>
      </w:r>
      <w:r w:rsidRPr="001142B9">
        <w:t xml:space="preserve"> </w:t>
      </w:r>
      <w:r>
        <w:t>as specified in clause 7.2.16;</w:t>
      </w:r>
    </w:p>
    <w:p w14:paraId="03C17D9D" w14:textId="77777777" w:rsidR="00CF0E06" w:rsidRDefault="00CF0E06" w:rsidP="00CF0E06">
      <w:pPr>
        <w:pStyle w:val="B1"/>
      </w:pPr>
      <w:r>
        <w:t>b)</w:t>
      </w:r>
      <w:r>
        <w:tab/>
        <w:t>one &lt;ue-id&gt; element</w:t>
      </w:r>
      <w:r w:rsidRPr="001142B9">
        <w:t xml:space="preserve"> </w:t>
      </w:r>
      <w:r>
        <w:t>as specified in clause 7.2.1;</w:t>
      </w:r>
    </w:p>
    <w:p w14:paraId="30FCA949" w14:textId="77777777" w:rsidR="00CF0E06" w:rsidRDefault="00CF0E06" w:rsidP="00CF0E06">
      <w:pPr>
        <w:pStyle w:val="B1"/>
      </w:pPr>
      <w:r>
        <w:t>c)</w:t>
      </w:r>
      <w:r>
        <w:tab/>
        <w:t>one &lt;security-credentials&gt; element</w:t>
      </w:r>
      <w:r w:rsidRPr="001142B9">
        <w:t xml:space="preserve"> </w:t>
      </w:r>
      <w:r>
        <w:t>as specified in clause 7.2.6;</w:t>
      </w:r>
    </w:p>
    <w:p w14:paraId="67F7174C" w14:textId="77777777" w:rsidR="00CF0E06" w:rsidRDefault="00CF0E06" w:rsidP="00CF0E06">
      <w:pPr>
        <w:pStyle w:val="B1"/>
      </w:pPr>
      <w:r>
        <w:rPr>
          <w:lang w:eastAsia="zh-CN"/>
        </w:rPr>
        <w:t>d)</w:t>
      </w:r>
      <w:r>
        <w:rPr>
          <w:lang w:eastAsia="zh-CN"/>
        </w:rPr>
        <w:tab/>
      </w:r>
      <w:r>
        <w:t>one</w:t>
      </w:r>
      <w:r>
        <w:rPr>
          <w:lang w:eastAsia="zh-CN"/>
        </w:rPr>
        <w:t xml:space="preserve"> &lt;pin-</w:t>
      </w:r>
      <w:r>
        <w:t>traffic-descriptor</w:t>
      </w:r>
      <w:r>
        <w:rPr>
          <w:lang w:eastAsia="zh-CN"/>
        </w:rPr>
        <w:t xml:space="preserve">&gt; </w:t>
      </w:r>
      <w:r>
        <w:t>element</w:t>
      </w:r>
      <w:r w:rsidRPr="00E8482F">
        <w:t xml:space="preserve"> </w:t>
      </w:r>
      <w:r>
        <w:t>as specified in clause 7.2.</w:t>
      </w:r>
      <w:r w:rsidR="00B574AB">
        <w:t>40</w:t>
      </w:r>
      <w:r>
        <w:t>;</w:t>
      </w:r>
    </w:p>
    <w:p w14:paraId="0D459BA3" w14:textId="77777777" w:rsidR="00CF0E06" w:rsidRDefault="00CF0E06" w:rsidP="00CF0E06">
      <w:pPr>
        <w:pStyle w:val="B1"/>
        <w:rPr>
          <w:rFonts w:cs="Arial"/>
        </w:rPr>
      </w:pPr>
      <w:r>
        <w:rPr>
          <w:lang w:eastAsia="zh-CN"/>
        </w:rPr>
        <w:t>e)</w:t>
      </w:r>
      <w:r>
        <w:rPr>
          <w:lang w:eastAsia="zh-CN"/>
        </w:rPr>
        <w:tab/>
      </w:r>
      <w:r>
        <w:t>one</w:t>
      </w:r>
      <w:r>
        <w:rPr>
          <w:lang w:eastAsia="zh-CN"/>
        </w:rPr>
        <w:t xml:space="preserve"> &lt;</w:t>
      </w:r>
      <w:r>
        <w:t>pin-packet-filter</w:t>
      </w:r>
      <w:r>
        <w:rPr>
          <w:lang w:eastAsia="zh-CN"/>
        </w:rPr>
        <w:t>&gt;</w:t>
      </w:r>
      <w:r>
        <w:t xml:space="preserve"> element</w:t>
      </w:r>
      <w:r w:rsidRPr="00E8482F">
        <w:t xml:space="preserve"> </w:t>
      </w:r>
      <w:r>
        <w:t>as specified in clause 7.2.4</w:t>
      </w:r>
      <w:r w:rsidR="00B574AB">
        <w:t>1</w:t>
      </w:r>
      <w:r>
        <w:rPr>
          <w:rFonts w:cs="Arial"/>
        </w:rPr>
        <w:t>;</w:t>
      </w:r>
    </w:p>
    <w:p w14:paraId="42706FEA" w14:textId="77777777" w:rsidR="00CF0E06" w:rsidRDefault="00CF0E06" w:rsidP="00CF0E06">
      <w:pPr>
        <w:pStyle w:val="B1"/>
        <w:rPr>
          <w:lang w:eastAsia="zh-CN"/>
        </w:rPr>
      </w:pPr>
      <w:r>
        <w:rPr>
          <w:lang w:eastAsia="zh-CN"/>
        </w:rPr>
        <w:t>f)</w:t>
      </w:r>
      <w:r>
        <w:rPr>
          <w:lang w:eastAsia="zh-CN"/>
        </w:rPr>
        <w:tab/>
      </w:r>
      <w:r>
        <w:t>zero or one</w:t>
      </w:r>
      <w:r>
        <w:rPr>
          <w:lang w:eastAsia="zh-CN"/>
        </w:rPr>
        <w:t xml:space="preserve"> &lt;pin-requested-qos&gt; element</w:t>
      </w:r>
      <w:r w:rsidRPr="00E8482F">
        <w:t xml:space="preserve"> </w:t>
      </w:r>
      <w:r>
        <w:t>as specified in clause 7.2.4</w:t>
      </w:r>
      <w:r w:rsidR="00B574AB">
        <w:t>2</w:t>
      </w:r>
      <w:r>
        <w:rPr>
          <w:lang w:eastAsia="zh-CN"/>
        </w:rPr>
        <w:t>;</w:t>
      </w:r>
    </w:p>
    <w:p w14:paraId="6E824A95" w14:textId="77777777" w:rsidR="00CF0E06" w:rsidRDefault="00CF0E06" w:rsidP="00CF0E06">
      <w:pPr>
        <w:pStyle w:val="B1"/>
        <w:rPr>
          <w:lang w:eastAsia="zh-CN"/>
        </w:rPr>
      </w:pPr>
      <w:r>
        <w:rPr>
          <w:lang w:eastAsia="zh-CN"/>
        </w:rPr>
        <w:t>g)</w:t>
      </w:r>
      <w:r>
        <w:rPr>
          <w:lang w:eastAsia="zh-CN"/>
        </w:rPr>
        <w:tab/>
      </w:r>
      <w:r>
        <w:t>zero or one</w:t>
      </w:r>
      <w:r>
        <w:rPr>
          <w:lang w:eastAsia="zh-CN"/>
        </w:rPr>
        <w:t xml:space="preserve"> &lt;ue-address&gt; element</w:t>
      </w:r>
      <w:r w:rsidRPr="00E8482F">
        <w:t xml:space="preserve"> </w:t>
      </w:r>
      <w:r>
        <w:t>as specified in clause 7.2.10</w:t>
      </w:r>
      <w:r>
        <w:rPr>
          <w:lang w:eastAsia="zh-CN"/>
        </w:rPr>
        <w:t>;</w:t>
      </w:r>
    </w:p>
    <w:p w14:paraId="17742985" w14:textId="77777777" w:rsidR="00CF0E06" w:rsidRDefault="00CF0E06" w:rsidP="00CF0E06">
      <w:pPr>
        <w:pStyle w:val="B1"/>
      </w:pPr>
      <w:r>
        <w:t>h)</w:t>
      </w:r>
      <w:r>
        <w:tab/>
        <w:t>zero or one &lt;anyExt&gt; element containing elements defined in future releases;</w:t>
      </w:r>
    </w:p>
    <w:p w14:paraId="5E69A2AA" w14:textId="77777777" w:rsidR="00CF0E06" w:rsidRDefault="00CF0E06" w:rsidP="00CF0E06">
      <w:pPr>
        <w:pStyle w:val="B1"/>
      </w:pPr>
      <w:r>
        <w:t>i)</w:t>
      </w:r>
      <w:r>
        <w:tab/>
        <w:t>zero, one or more elements from other namespaces defined in future releases; and</w:t>
      </w:r>
    </w:p>
    <w:p w14:paraId="15923B50" w14:textId="77777777" w:rsidR="00CF0E06" w:rsidRPr="009E4997" w:rsidRDefault="00CF0E06" w:rsidP="00CF0E06">
      <w:pPr>
        <w:pStyle w:val="B1"/>
      </w:pPr>
      <w:r>
        <w:t>j)</w:t>
      </w:r>
      <w:r>
        <w:tab/>
        <w:t>zero, one or more attributes defined in future releases.</w:t>
      </w:r>
    </w:p>
    <w:p w14:paraId="25FA2097" w14:textId="77777777" w:rsidR="00CF0E06" w:rsidRPr="008725E0" w:rsidRDefault="00CF0E06" w:rsidP="00CF0E06">
      <w:pPr>
        <w:pStyle w:val="Heading4"/>
        <w:rPr>
          <w:lang w:eastAsia="zh-CN"/>
        </w:rPr>
      </w:pPr>
      <w:bookmarkStart w:id="733" w:name="_CR6_2_5_73"/>
      <w:bookmarkStart w:id="734" w:name="_Toc172038335"/>
      <w:bookmarkEnd w:id="733"/>
      <w:r>
        <w:t>6.2.5.73</w:t>
      </w:r>
      <w:r>
        <w:tab/>
        <w:t>Semantics of &lt;pin-communication-update-accept&gt;</w:t>
      </w:r>
      <w:bookmarkEnd w:id="734"/>
    </w:p>
    <w:p w14:paraId="07C100FF" w14:textId="77777777" w:rsidR="00CF0E06" w:rsidRDefault="00CF0E06" w:rsidP="00CF0E06">
      <w:pPr>
        <w:rPr>
          <w:lang w:eastAsia="zh-CN"/>
        </w:rPr>
      </w:pPr>
      <w:r>
        <w:t>The &lt;pin-communication-update-accept&gt;</w:t>
      </w:r>
      <w:r w:rsidRPr="008419FE">
        <w:rPr>
          <w:lang w:eastAsia="zh-CN"/>
        </w:rPr>
        <w:t xml:space="preserve"> </w:t>
      </w:r>
      <w:r>
        <w:rPr>
          <w:lang w:eastAsia="zh-CN"/>
        </w:rPr>
        <w:t>element</w:t>
      </w:r>
      <w:r w:rsidRPr="008725E0">
        <w:t xml:space="preserve"> </w:t>
      </w:r>
      <w:r>
        <w:t>contains</w:t>
      </w:r>
      <w:r>
        <w:rPr>
          <w:lang w:eastAsia="zh-CN"/>
        </w:rPr>
        <w:t>:</w:t>
      </w:r>
    </w:p>
    <w:p w14:paraId="124FFCB3" w14:textId="77777777" w:rsidR="00CF0E06" w:rsidRDefault="00CF0E06" w:rsidP="00CF0E06">
      <w:pPr>
        <w:pStyle w:val="B1"/>
      </w:pPr>
      <w:r>
        <w:t>a)</w:t>
      </w:r>
      <w:r>
        <w:tab/>
        <w:t>one &lt;pin-accepted-qos&gt; element as specified in clause 7.2.41;</w:t>
      </w:r>
    </w:p>
    <w:p w14:paraId="219E0C23" w14:textId="77777777" w:rsidR="00CF0E06" w:rsidRDefault="00CF0E06" w:rsidP="00CF0E06">
      <w:pPr>
        <w:pStyle w:val="B1"/>
        <w:rPr>
          <w:lang w:eastAsia="zh-CN"/>
        </w:rPr>
      </w:pPr>
      <w:r>
        <w:rPr>
          <w:lang w:eastAsia="zh-CN"/>
        </w:rPr>
        <w:t>b)</w:t>
      </w:r>
      <w:r>
        <w:rPr>
          <w:lang w:eastAsia="zh-CN"/>
        </w:rPr>
        <w:tab/>
        <w:t>one &lt;pin-communication-flow-id&gt; element</w:t>
      </w:r>
      <w:r w:rsidRPr="007D55C6">
        <w:t xml:space="preserve"> </w:t>
      </w:r>
      <w:r>
        <w:t>as specified in clause 7.2.4</w:t>
      </w:r>
      <w:r w:rsidR="00655D02">
        <w:t>3</w:t>
      </w:r>
      <w:r>
        <w:rPr>
          <w:lang w:eastAsia="zh-CN"/>
        </w:rPr>
        <w:t>;</w:t>
      </w:r>
    </w:p>
    <w:p w14:paraId="47445B87" w14:textId="77777777" w:rsidR="00CF0E06" w:rsidRDefault="00CF0E06" w:rsidP="00CF0E06">
      <w:pPr>
        <w:pStyle w:val="B1"/>
      </w:pPr>
      <w:r>
        <w:t>c)</w:t>
      </w:r>
      <w:r>
        <w:tab/>
        <w:t>zero or one &lt;anyExt&gt; element containing elements defined in future releases;</w:t>
      </w:r>
    </w:p>
    <w:p w14:paraId="24782874" w14:textId="77777777" w:rsidR="00CF0E06" w:rsidRDefault="00CF0E06" w:rsidP="00CF0E06">
      <w:pPr>
        <w:pStyle w:val="B1"/>
      </w:pPr>
      <w:r>
        <w:t>d)</w:t>
      </w:r>
      <w:r>
        <w:tab/>
        <w:t>zero, one or more elements from other namespaces defined in future releases; and</w:t>
      </w:r>
    </w:p>
    <w:p w14:paraId="30B4BEE3" w14:textId="77777777" w:rsidR="00CF0E06" w:rsidRPr="009E4997" w:rsidRDefault="00CF0E06" w:rsidP="00CF0E06">
      <w:pPr>
        <w:pStyle w:val="B1"/>
      </w:pPr>
      <w:r>
        <w:t>e)</w:t>
      </w:r>
      <w:r>
        <w:tab/>
        <w:t>zero, one or more attributes defined in future releases.</w:t>
      </w:r>
    </w:p>
    <w:p w14:paraId="210BCEA7" w14:textId="77777777" w:rsidR="00CF0E06" w:rsidRPr="004959FF" w:rsidRDefault="00CF0E06" w:rsidP="00CF0E06">
      <w:pPr>
        <w:pStyle w:val="Heading4"/>
        <w:rPr>
          <w:lang w:eastAsia="zh-CN"/>
        </w:rPr>
      </w:pPr>
      <w:bookmarkStart w:id="735" w:name="_Toc172038336"/>
      <w:r>
        <w:t>6.2.5.74</w:t>
      </w:r>
      <w:r>
        <w:tab/>
        <w:t xml:space="preserve">Semantics of </w:t>
      </w:r>
      <w:r w:rsidRPr="004959FF">
        <w:t>&lt;pin-communication-</w:t>
      </w:r>
      <w:r>
        <w:t>update</w:t>
      </w:r>
      <w:r w:rsidRPr="004959FF">
        <w:t>-reject&gt;</w:t>
      </w:r>
      <w:bookmarkEnd w:id="735"/>
    </w:p>
    <w:p w14:paraId="5D039B62" w14:textId="77777777" w:rsidR="00CF0E06" w:rsidRDefault="00CF0E06" w:rsidP="00CF0E06">
      <w:r>
        <w:t xml:space="preserve">The </w:t>
      </w:r>
      <w:r w:rsidRPr="004959FF">
        <w:t>&lt;pin-communication-</w:t>
      </w:r>
      <w:r>
        <w:t>update</w:t>
      </w:r>
      <w:r w:rsidRPr="004959FF">
        <w:t>-reject&gt;</w:t>
      </w:r>
      <w:r w:rsidRPr="001A476D">
        <w:t xml:space="preserve"> </w:t>
      </w:r>
      <w:r>
        <w:t>element contains:</w:t>
      </w:r>
    </w:p>
    <w:p w14:paraId="6E6CD9B6" w14:textId="77777777" w:rsidR="00CF0E06" w:rsidRDefault="00CF0E06" w:rsidP="00CF0E06">
      <w:pPr>
        <w:pStyle w:val="B1"/>
      </w:pPr>
      <w:r>
        <w:t>a)</w:t>
      </w:r>
      <w:r>
        <w:tab/>
        <w:t>one &lt;cause&gt; element as specified in clause 7.2.5;</w:t>
      </w:r>
    </w:p>
    <w:p w14:paraId="60E91686" w14:textId="77777777" w:rsidR="00CF0E06" w:rsidRDefault="00CF0E06" w:rsidP="00CF0E06">
      <w:pPr>
        <w:pStyle w:val="B1"/>
      </w:pPr>
      <w:r>
        <w:t>b)</w:t>
      </w:r>
      <w:r>
        <w:tab/>
        <w:t>zero or one &lt;anyExt&gt; element containing elements defined in future releases;</w:t>
      </w:r>
    </w:p>
    <w:p w14:paraId="6911F2CF" w14:textId="77777777" w:rsidR="00CF0E06" w:rsidRDefault="00CF0E06" w:rsidP="00CF0E06">
      <w:pPr>
        <w:pStyle w:val="B1"/>
      </w:pPr>
      <w:r>
        <w:t>c)</w:t>
      </w:r>
      <w:r>
        <w:tab/>
        <w:t>zero, one or more elements from other namespaces defined in future releases; and</w:t>
      </w:r>
    </w:p>
    <w:p w14:paraId="709CF11F" w14:textId="77777777" w:rsidR="00CF0E06" w:rsidRPr="009E4997" w:rsidRDefault="00CF0E06" w:rsidP="00CF0E06">
      <w:pPr>
        <w:pStyle w:val="B1"/>
      </w:pPr>
      <w:r>
        <w:t>d)</w:t>
      </w:r>
      <w:r>
        <w:tab/>
        <w:t>zero, one or more attributes defined in future releases.</w:t>
      </w:r>
    </w:p>
    <w:p w14:paraId="4FDB311D" w14:textId="77777777" w:rsidR="00CF0E06" w:rsidRPr="001E68C8" w:rsidRDefault="00CF0E06" w:rsidP="00CF0E06">
      <w:pPr>
        <w:pStyle w:val="Heading4"/>
      </w:pPr>
      <w:bookmarkStart w:id="736" w:name="_CR6_2_5_74"/>
      <w:bookmarkStart w:id="737" w:name="_Toc172038337"/>
      <w:bookmarkEnd w:id="736"/>
      <w:r>
        <w:t>6.2.5.74</w:t>
      </w:r>
      <w:r>
        <w:tab/>
        <w:t xml:space="preserve">Semantics of </w:t>
      </w:r>
      <w:r w:rsidRPr="004959FF">
        <w:t>&lt;pin-communication-</w:t>
      </w:r>
      <w:r>
        <w:t>delete</w:t>
      </w:r>
      <w:r w:rsidRPr="004959FF">
        <w:t>-</w:t>
      </w:r>
      <w:r>
        <w:t>request</w:t>
      </w:r>
      <w:r w:rsidRPr="004959FF">
        <w:t>&gt;</w:t>
      </w:r>
      <w:bookmarkEnd w:id="737"/>
    </w:p>
    <w:p w14:paraId="26F8134F" w14:textId="77777777" w:rsidR="00CF0E06" w:rsidRDefault="00CF0E06" w:rsidP="00CF0E06">
      <w:r>
        <w:t>The &lt;pin-communication-delete-request&gt; element:</w:t>
      </w:r>
    </w:p>
    <w:p w14:paraId="16097526" w14:textId="77777777" w:rsidR="00CF0E06" w:rsidRDefault="00CF0E06" w:rsidP="00CF0E06">
      <w:pPr>
        <w:pStyle w:val="B1"/>
        <w:rPr>
          <w:lang w:eastAsia="zh-CN"/>
        </w:rPr>
      </w:pPr>
      <w:r>
        <w:rPr>
          <w:lang w:eastAsia="zh-CN"/>
        </w:rPr>
        <w:t>a</w:t>
      </w:r>
      <w:r>
        <w:rPr>
          <w:lang w:eastAsia="zh-CN"/>
        </w:rPr>
        <w:tab/>
      </w:r>
      <w:r>
        <w:t>one</w:t>
      </w:r>
      <w:r>
        <w:rPr>
          <w:lang w:eastAsia="zh-CN"/>
        </w:rPr>
        <w:t xml:space="preserve"> &lt;pin-id&gt; </w:t>
      </w:r>
      <w:r>
        <w:t>element</w:t>
      </w:r>
      <w:r w:rsidRPr="00B7064C">
        <w:t xml:space="preserve"> </w:t>
      </w:r>
      <w:r>
        <w:t>as specified in clause 7.2.16;</w:t>
      </w:r>
    </w:p>
    <w:p w14:paraId="03DFF62B" w14:textId="77777777" w:rsidR="00CF0E06" w:rsidRDefault="00CF0E06" w:rsidP="00CF0E06">
      <w:pPr>
        <w:pStyle w:val="B1"/>
      </w:pPr>
      <w:r>
        <w:t>b)</w:t>
      </w:r>
      <w:r>
        <w:tab/>
        <w:t>one &lt;ue-id&gt; element</w:t>
      </w:r>
      <w:r w:rsidRPr="00B7064C">
        <w:t xml:space="preserve"> </w:t>
      </w:r>
      <w:r>
        <w:t>as specified in clause 7.2.1;</w:t>
      </w:r>
    </w:p>
    <w:p w14:paraId="41F38E69" w14:textId="77777777" w:rsidR="00CF0E06" w:rsidRDefault="00CF0E06" w:rsidP="00CF0E06">
      <w:pPr>
        <w:pStyle w:val="B1"/>
      </w:pPr>
      <w:r>
        <w:t>c)</w:t>
      </w:r>
      <w:r>
        <w:tab/>
        <w:t>one &lt;security-credentials&gt; element</w:t>
      </w:r>
      <w:r w:rsidRPr="00B7064C">
        <w:t xml:space="preserve"> </w:t>
      </w:r>
      <w:r>
        <w:t>as specified in clause 7.2.6;</w:t>
      </w:r>
    </w:p>
    <w:p w14:paraId="37AB343A" w14:textId="77777777" w:rsidR="00CF0E06" w:rsidRDefault="00CF0E06" w:rsidP="00CF0E06">
      <w:pPr>
        <w:pStyle w:val="B1"/>
        <w:rPr>
          <w:lang w:eastAsia="zh-CN"/>
        </w:rPr>
      </w:pPr>
      <w:r>
        <w:rPr>
          <w:lang w:eastAsia="zh-CN"/>
        </w:rPr>
        <w:t>d)</w:t>
      </w:r>
      <w:r>
        <w:rPr>
          <w:lang w:eastAsia="zh-CN"/>
        </w:rPr>
        <w:tab/>
      </w:r>
      <w:r>
        <w:t>one</w:t>
      </w:r>
      <w:r>
        <w:rPr>
          <w:lang w:eastAsia="zh-CN"/>
        </w:rPr>
        <w:t xml:space="preserve"> &lt;pin-communication-flow-id&gt; element</w:t>
      </w:r>
      <w:r w:rsidRPr="00B7064C">
        <w:t xml:space="preserve"> </w:t>
      </w:r>
      <w:r>
        <w:t>as specified in clause 7.2.43</w:t>
      </w:r>
      <w:r>
        <w:rPr>
          <w:lang w:eastAsia="zh-CN"/>
        </w:rPr>
        <w:t>;</w:t>
      </w:r>
    </w:p>
    <w:p w14:paraId="3DFF65FE" w14:textId="77777777" w:rsidR="00CF0E06" w:rsidRDefault="00CF0E06" w:rsidP="00CF0E06">
      <w:pPr>
        <w:pStyle w:val="B1"/>
      </w:pPr>
      <w:r>
        <w:t>e)</w:t>
      </w:r>
      <w:r>
        <w:tab/>
        <w:t>zero or one &lt;anyExt&gt; element containing elements defined in future releases;</w:t>
      </w:r>
    </w:p>
    <w:p w14:paraId="09F8A1B6" w14:textId="77777777" w:rsidR="00CF0E06" w:rsidRDefault="00CF0E06" w:rsidP="00CF0E06">
      <w:pPr>
        <w:pStyle w:val="B1"/>
      </w:pPr>
      <w:r>
        <w:t>f)</w:t>
      </w:r>
      <w:r>
        <w:tab/>
        <w:t>zero, one or more elements from other namespaces defined in future releases; and</w:t>
      </w:r>
    </w:p>
    <w:p w14:paraId="22606DD4" w14:textId="77777777" w:rsidR="00CF0E06" w:rsidRPr="009E4997" w:rsidRDefault="00CF0E06" w:rsidP="00CF0E06">
      <w:pPr>
        <w:pStyle w:val="B1"/>
      </w:pPr>
      <w:r>
        <w:t>g)</w:t>
      </w:r>
      <w:r>
        <w:tab/>
        <w:t>zero, one or more attributes defined in future releases.</w:t>
      </w:r>
    </w:p>
    <w:p w14:paraId="68622605" w14:textId="77777777" w:rsidR="00CF0E06" w:rsidRPr="001E68C8" w:rsidRDefault="00CF0E06" w:rsidP="00CF0E06">
      <w:pPr>
        <w:pStyle w:val="Heading4"/>
      </w:pPr>
      <w:bookmarkStart w:id="738" w:name="_CR6_2_5_75"/>
      <w:bookmarkStart w:id="739" w:name="_Toc172038338"/>
      <w:bookmarkEnd w:id="738"/>
      <w:r>
        <w:t>6.2.5.75</w:t>
      </w:r>
      <w:r>
        <w:tab/>
        <w:t xml:space="preserve">Semantics of </w:t>
      </w:r>
      <w:r w:rsidRPr="004959FF">
        <w:t>&lt;pin-communication-</w:t>
      </w:r>
      <w:r>
        <w:t>delete</w:t>
      </w:r>
      <w:r w:rsidRPr="004959FF">
        <w:t>-</w:t>
      </w:r>
      <w:r>
        <w:t>reject</w:t>
      </w:r>
      <w:r w:rsidRPr="004959FF">
        <w:t>&gt;</w:t>
      </w:r>
      <w:bookmarkEnd w:id="739"/>
    </w:p>
    <w:p w14:paraId="18597D03" w14:textId="77777777" w:rsidR="00CF0E06" w:rsidRDefault="00CF0E06" w:rsidP="00CF0E06">
      <w:r>
        <w:t xml:space="preserve">The </w:t>
      </w:r>
      <w:r w:rsidRPr="004959FF">
        <w:t>&lt;pin-communication-</w:t>
      </w:r>
      <w:r>
        <w:t>delete</w:t>
      </w:r>
      <w:r w:rsidRPr="004959FF">
        <w:t>-</w:t>
      </w:r>
      <w:r>
        <w:t>reject</w:t>
      </w:r>
      <w:r w:rsidRPr="004959FF">
        <w:t>&gt;</w:t>
      </w:r>
      <w:r w:rsidRPr="001A476D">
        <w:t xml:space="preserve"> </w:t>
      </w:r>
      <w:r>
        <w:t>element contains:</w:t>
      </w:r>
    </w:p>
    <w:p w14:paraId="3C1DA4D9" w14:textId="77777777" w:rsidR="00CF0E06" w:rsidRDefault="00CF0E06" w:rsidP="00CF0E06">
      <w:pPr>
        <w:pStyle w:val="B1"/>
      </w:pPr>
      <w:r>
        <w:t>a)</w:t>
      </w:r>
      <w:r>
        <w:tab/>
        <w:t>one &lt;cause&gt; element as specified in clause 7.2.5;</w:t>
      </w:r>
    </w:p>
    <w:p w14:paraId="5849DA9E" w14:textId="77777777" w:rsidR="00CF0E06" w:rsidRDefault="00CF0E06" w:rsidP="00CF0E06">
      <w:pPr>
        <w:pStyle w:val="B1"/>
      </w:pPr>
      <w:r>
        <w:t>b)</w:t>
      </w:r>
      <w:r>
        <w:tab/>
        <w:t>zero or one &lt;anyExt&gt; element containing elements defined in future releases;</w:t>
      </w:r>
    </w:p>
    <w:p w14:paraId="2454CBAC" w14:textId="77777777" w:rsidR="00CF0E06" w:rsidRDefault="00CF0E06" w:rsidP="00CF0E06">
      <w:pPr>
        <w:pStyle w:val="B1"/>
      </w:pPr>
      <w:r>
        <w:t>c)</w:t>
      </w:r>
      <w:r>
        <w:tab/>
        <w:t>zero, one or more elements from other namespaces defined in future releases; and</w:t>
      </w:r>
    </w:p>
    <w:p w14:paraId="64164B04" w14:textId="77777777" w:rsidR="00CF0E06" w:rsidRPr="009E4997" w:rsidRDefault="00CF0E06" w:rsidP="00CF0E06">
      <w:pPr>
        <w:pStyle w:val="B1"/>
      </w:pPr>
      <w:r>
        <w:t>d)</w:t>
      </w:r>
      <w:r>
        <w:tab/>
        <w:t>zero, one or more attributes defined in future releases.</w:t>
      </w:r>
    </w:p>
    <w:p w14:paraId="4648C7DF" w14:textId="77777777" w:rsidR="00CF0E06" w:rsidRPr="005170B0" w:rsidRDefault="00CF0E06" w:rsidP="00CF0E06">
      <w:pPr>
        <w:pStyle w:val="Heading4"/>
        <w:rPr>
          <w:lang w:eastAsia="zh-CN"/>
        </w:rPr>
      </w:pPr>
      <w:bookmarkStart w:id="740" w:name="_CR6_2_5_76"/>
      <w:bookmarkStart w:id="741" w:name="_Toc172038339"/>
      <w:bookmarkEnd w:id="740"/>
      <w:r>
        <w:t>6.2.5.76</w:t>
      </w:r>
      <w:r>
        <w:tab/>
        <w:t>Semantics of &lt;pin-as-discovery-request&gt;</w:t>
      </w:r>
      <w:bookmarkEnd w:id="741"/>
    </w:p>
    <w:p w14:paraId="712893AB" w14:textId="77777777" w:rsidR="00CF0E06" w:rsidRDefault="00CF0E06" w:rsidP="00CF0E06">
      <w:r>
        <w:rPr>
          <w:rFonts w:hint="eastAsia"/>
          <w:lang w:eastAsia="zh-CN"/>
        </w:rPr>
        <w:t>T</w:t>
      </w:r>
      <w:r>
        <w:rPr>
          <w:lang w:eastAsia="zh-CN"/>
        </w:rPr>
        <w:t xml:space="preserve">he </w:t>
      </w:r>
      <w:r>
        <w:t>&lt;pin-as-discovery-request&gt; element contains:</w:t>
      </w:r>
    </w:p>
    <w:p w14:paraId="3CB60946" w14:textId="77777777" w:rsidR="00CF0E06" w:rsidRDefault="00CF0E06" w:rsidP="00CF0E06">
      <w:pPr>
        <w:pStyle w:val="B1"/>
      </w:pPr>
      <w:r>
        <w:t>a)</w:t>
      </w:r>
      <w:r>
        <w:tab/>
        <w:t>shall include a &lt;ue-id&gt; element</w:t>
      </w:r>
      <w:r w:rsidRPr="003F60D3">
        <w:t xml:space="preserve"> </w:t>
      </w:r>
      <w:r>
        <w:t>as specified in clause 7.2.1;</w:t>
      </w:r>
    </w:p>
    <w:p w14:paraId="2E8E898A" w14:textId="77777777" w:rsidR="00CF0E06" w:rsidRDefault="00CF0E06" w:rsidP="00CF0E06">
      <w:pPr>
        <w:pStyle w:val="B1"/>
      </w:pPr>
      <w:r>
        <w:t>b)</w:t>
      </w:r>
      <w:r>
        <w:tab/>
        <w:t>shall include a &lt;security-credentials&gt; element</w:t>
      </w:r>
      <w:r w:rsidRPr="003F60D3">
        <w:t xml:space="preserve"> </w:t>
      </w:r>
      <w:r>
        <w:t xml:space="preserve">as specified in clause 7.2.6; </w:t>
      </w:r>
    </w:p>
    <w:p w14:paraId="2D3F3512" w14:textId="77777777" w:rsidR="00CF0E06" w:rsidRDefault="00CF0E06" w:rsidP="00CF0E06">
      <w:pPr>
        <w:pStyle w:val="B1"/>
      </w:pPr>
      <w:r>
        <w:t>c)</w:t>
      </w:r>
      <w:r>
        <w:tab/>
        <w:t xml:space="preserve">shall include a </w:t>
      </w:r>
      <w:r>
        <w:rPr>
          <w:lang w:eastAsia="zh-CN"/>
        </w:rPr>
        <w:t>&lt;service-id&gt; element</w:t>
      </w:r>
      <w:r w:rsidRPr="003F60D3">
        <w:t xml:space="preserve"> </w:t>
      </w:r>
      <w:r>
        <w:t>as specified in clause 7.2.27;</w:t>
      </w:r>
    </w:p>
    <w:p w14:paraId="6CE3C762" w14:textId="77777777" w:rsidR="00CF0E06" w:rsidRDefault="00CF0E06" w:rsidP="00CF0E06">
      <w:pPr>
        <w:pStyle w:val="B1"/>
      </w:pPr>
      <w:r>
        <w:t>d)</w:t>
      </w:r>
      <w:r>
        <w:tab/>
        <w:t>zero or one &lt;anyExt&gt; element containing elements defined in future releases;</w:t>
      </w:r>
    </w:p>
    <w:p w14:paraId="7964DE41" w14:textId="77777777" w:rsidR="00CF0E06" w:rsidRDefault="00CF0E06" w:rsidP="00CF0E06">
      <w:pPr>
        <w:pStyle w:val="B1"/>
      </w:pPr>
      <w:r>
        <w:t>e)</w:t>
      </w:r>
      <w:r>
        <w:tab/>
        <w:t>zero, one or more elements from other namespaces defined in future releases; and</w:t>
      </w:r>
    </w:p>
    <w:p w14:paraId="2DAF53EF" w14:textId="77777777" w:rsidR="00CF0E06" w:rsidRPr="009E4997" w:rsidRDefault="00CF0E06" w:rsidP="00CF0E06">
      <w:pPr>
        <w:pStyle w:val="B1"/>
      </w:pPr>
      <w:r>
        <w:t>f)</w:t>
      </w:r>
      <w:r>
        <w:tab/>
        <w:t>zero, one or more attributes defined in future releases.</w:t>
      </w:r>
    </w:p>
    <w:p w14:paraId="3A33B617" w14:textId="77777777" w:rsidR="00CF0E06" w:rsidRPr="00E355BD" w:rsidRDefault="00CF0E06" w:rsidP="00CF0E06">
      <w:pPr>
        <w:pStyle w:val="Heading4"/>
      </w:pPr>
      <w:bookmarkStart w:id="742" w:name="_CR6_2_5_77"/>
      <w:bookmarkStart w:id="743" w:name="_Toc172038340"/>
      <w:bookmarkEnd w:id="742"/>
      <w:r>
        <w:t>6.2.5.77</w:t>
      </w:r>
      <w:r>
        <w:tab/>
        <w:t>Semantics of &lt;pin-as-discovery-accept&gt;</w:t>
      </w:r>
      <w:bookmarkEnd w:id="743"/>
    </w:p>
    <w:p w14:paraId="6CDD6805" w14:textId="77777777" w:rsidR="00CF0E06" w:rsidRDefault="00CF0E06" w:rsidP="00CF0E06">
      <w:r>
        <w:rPr>
          <w:lang w:eastAsia="zh-CN"/>
        </w:rPr>
        <w:t xml:space="preserve">The </w:t>
      </w:r>
      <w:r>
        <w:t>&lt;pin-as-discovery-accept&gt; element contains:</w:t>
      </w:r>
    </w:p>
    <w:p w14:paraId="04EC7597" w14:textId="77777777" w:rsidR="00CF0E06" w:rsidRPr="006A59DB" w:rsidRDefault="00CF0E06" w:rsidP="00CF0E06">
      <w:pPr>
        <w:pStyle w:val="B1"/>
        <w:rPr>
          <w:lang w:eastAsia="zh-CN"/>
        </w:rPr>
      </w:pPr>
      <w:r>
        <w:t>a)</w:t>
      </w:r>
      <w:r>
        <w:tab/>
        <w:t>one</w:t>
      </w:r>
      <w:r w:rsidRPr="006A59DB">
        <w:t xml:space="preserve"> &lt;as-connectivity-info&gt; element</w:t>
      </w:r>
      <w:r>
        <w:t xml:space="preserve"> as specified in clause 7.2.4;</w:t>
      </w:r>
    </w:p>
    <w:p w14:paraId="7E67D960" w14:textId="77777777" w:rsidR="00CF0E06" w:rsidRDefault="00CF0E06" w:rsidP="00CF0E06">
      <w:pPr>
        <w:pStyle w:val="B1"/>
      </w:pPr>
      <w:r>
        <w:t>b)</w:t>
      </w:r>
      <w:r>
        <w:tab/>
        <w:t>zero or one &lt;anyExt&gt; element containing elements defined in future releases;</w:t>
      </w:r>
    </w:p>
    <w:p w14:paraId="710B2891" w14:textId="77777777" w:rsidR="00CF0E06" w:rsidRDefault="00CF0E06" w:rsidP="00CF0E06">
      <w:pPr>
        <w:pStyle w:val="B1"/>
      </w:pPr>
      <w:r>
        <w:t>c)</w:t>
      </w:r>
      <w:r>
        <w:tab/>
        <w:t>zero, one or more elements from other namespaces defined in future releases; and</w:t>
      </w:r>
    </w:p>
    <w:p w14:paraId="542023B5" w14:textId="77777777" w:rsidR="00CF0E06" w:rsidRPr="009E4997" w:rsidRDefault="00CF0E06" w:rsidP="00CF0E06">
      <w:pPr>
        <w:pStyle w:val="B1"/>
      </w:pPr>
      <w:r>
        <w:t>d)</w:t>
      </w:r>
      <w:r>
        <w:tab/>
        <w:t>zero, one or more attributes defined in future releases.</w:t>
      </w:r>
    </w:p>
    <w:p w14:paraId="7006B948" w14:textId="77777777" w:rsidR="00CF0E06" w:rsidRPr="001E68C8" w:rsidRDefault="00CF0E06" w:rsidP="00CF0E06">
      <w:pPr>
        <w:pStyle w:val="Heading4"/>
      </w:pPr>
      <w:bookmarkStart w:id="744" w:name="_CR6_2_5_78"/>
      <w:bookmarkStart w:id="745" w:name="_Toc172038341"/>
      <w:bookmarkEnd w:id="744"/>
      <w:r>
        <w:t>6.2.5.78</w:t>
      </w:r>
      <w:r>
        <w:tab/>
        <w:t>Semantics of &lt;pin-as-discovery-reject&gt;</w:t>
      </w:r>
      <w:bookmarkEnd w:id="745"/>
    </w:p>
    <w:p w14:paraId="4CFEF9E3" w14:textId="77777777" w:rsidR="00CF0E06" w:rsidRDefault="00CF0E06" w:rsidP="00CF0E06">
      <w:r>
        <w:t>The &lt;pin-as-discovery-reject&gt; element contains:</w:t>
      </w:r>
    </w:p>
    <w:p w14:paraId="6CC567AF" w14:textId="77777777" w:rsidR="00CF0E06" w:rsidRDefault="00CF0E06" w:rsidP="00CF0E06">
      <w:pPr>
        <w:pStyle w:val="B1"/>
      </w:pPr>
      <w:r>
        <w:t>a)</w:t>
      </w:r>
      <w:r>
        <w:tab/>
        <w:t>one &lt;cause&gt; element as specified in clause 7.2.5;</w:t>
      </w:r>
    </w:p>
    <w:p w14:paraId="6C2785D4" w14:textId="77777777" w:rsidR="00CF0E06" w:rsidRDefault="00CF0E06" w:rsidP="00CF0E06">
      <w:pPr>
        <w:pStyle w:val="B1"/>
      </w:pPr>
      <w:r>
        <w:t>b)</w:t>
      </w:r>
      <w:r>
        <w:tab/>
        <w:t>zero or one &lt;anyExt&gt; element containing elements defined in future releases;</w:t>
      </w:r>
    </w:p>
    <w:p w14:paraId="43460D87" w14:textId="77777777" w:rsidR="00CF0E06" w:rsidRDefault="00CF0E06" w:rsidP="00CF0E06">
      <w:pPr>
        <w:pStyle w:val="B1"/>
      </w:pPr>
      <w:r>
        <w:t>c)</w:t>
      </w:r>
      <w:r>
        <w:tab/>
        <w:t>zero, one or more elements from other namespaces defined in future releases; and</w:t>
      </w:r>
    </w:p>
    <w:p w14:paraId="7181C317" w14:textId="77777777" w:rsidR="00CF0E06" w:rsidRPr="009E4997" w:rsidRDefault="00CF0E06" w:rsidP="00CF0E06">
      <w:pPr>
        <w:pStyle w:val="B1"/>
      </w:pPr>
      <w:r>
        <w:t>d)</w:t>
      </w:r>
      <w:r>
        <w:tab/>
        <w:t>zero, one or more attributes defined in future releases.</w:t>
      </w:r>
    </w:p>
    <w:p w14:paraId="1A263B66" w14:textId="77777777" w:rsidR="00CF0E06" w:rsidRPr="003D3FD5" w:rsidRDefault="00CF0E06" w:rsidP="00CF0E06">
      <w:pPr>
        <w:pStyle w:val="Heading4"/>
      </w:pPr>
      <w:bookmarkStart w:id="746" w:name="_CR6_2_5_79"/>
      <w:bookmarkStart w:id="747" w:name="_Toc172038342"/>
      <w:bookmarkEnd w:id="746"/>
      <w:r>
        <w:t>6.2.5.79</w:t>
      </w:r>
      <w:r>
        <w:tab/>
        <w:t>Semantics of &lt;pin-service-switch-request&gt;</w:t>
      </w:r>
      <w:bookmarkEnd w:id="747"/>
    </w:p>
    <w:p w14:paraId="47C17D37" w14:textId="77777777" w:rsidR="00CF0E06" w:rsidRDefault="00CF0E06" w:rsidP="00CF0E06">
      <w:r>
        <w:rPr>
          <w:rFonts w:hint="eastAsia"/>
          <w:lang w:eastAsia="zh-CN"/>
        </w:rPr>
        <w:t>T</w:t>
      </w:r>
      <w:r>
        <w:rPr>
          <w:lang w:eastAsia="zh-CN"/>
        </w:rPr>
        <w:t xml:space="preserve">he </w:t>
      </w:r>
      <w:r>
        <w:t>&lt;pin-service-switch-request&gt; element</w:t>
      </w:r>
      <w:r w:rsidRPr="00F1557E">
        <w:t xml:space="preserve"> </w:t>
      </w:r>
      <w:r>
        <w:t>contains:</w:t>
      </w:r>
    </w:p>
    <w:p w14:paraId="64ED738E" w14:textId="77777777" w:rsidR="00CF0E06" w:rsidRDefault="00CF0E06" w:rsidP="00CF0E06">
      <w:pPr>
        <w:pStyle w:val="B1"/>
      </w:pPr>
      <w:r>
        <w:t>a)</w:t>
      </w:r>
      <w:r>
        <w:tab/>
      </w:r>
      <w:r>
        <w:rPr>
          <w:rFonts w:hint="eastAsia"/>
          <w:lang w:eastAsia="zh-CN"/>
        </w:rPr>
        <w:t>one</w:t>
      </w:r>
      <w:r>
        <w:t xml:space="preserve"> &lt;</w:t>
      </w:r>
      <w:bookmarkStart w:id="748" w:name="_Hlk159170556"/>
      <w:r>
        <w:t>pin-client-identifier</w:t>
      </w:r>
      <w:bookmarkEnd w:id="748"/>
      <w:r>
        <w:t>&gt; element as specified in clause 7.2.25;</w:t>
      </w:r>
    </w:p>
    <w:p w14:paraId="047700DB" w14:textId="77777777" w:rsidR="00CF0E06" w:rsidRDefault="00CF0E06" w:rsidP="00CF0E06">
      <w:pPr>
        <w:pStyle w:val="B1"/>
      </w:pPr>
      <w:r>
        <w:t>b)</w:t>
      </w:r>
      <w:r>
        <w:tab/>
      </w:r>
      <w:r>
        <w:rPr>
          <w:rFonts w:hint="eastAsia"/>
          <w:lang w:eastAsia="zh-CN"/>
        </w:rPr>
        <w:t>one</w:t>
      </w:r>
      <w:r>
        <w:t xml:space="preserve"> &lt;security-credentials&gt; element as specified in clause 7.2.6;</w:t>
      </w:r>
    </w:p>
    <w:p w14:paraId="6468851B" w14:textId="77777777" w:rsidR="00CF0E06" w:rsidRDefault="00CF0E06" w:rsidP="00CF0E06">
      <w:pPr>
        <w:pStyle w:val="B1"/>
      </w:pPr>
      <w:r>
        <w:rPr>
          <w:lang w:eastAsia="zh-CN"/>
        </w:rPr>
        <w:t>c)</w:t>
      </w:r>
      <w:r>
        <w:rPr>
          <w:lang w:eastAsia="zh-CN"/>
        </w:rPr>
        <w:tab/>
      </w:r>
      <w:r>
        <w:rPr>
          <w:rFonts w:hint="eastAsia"/>
          <w:lang w:eastAsia="zh-CN"/>
        </w:rPr>
        <w:t>one</w:t>
      </w:r>
      <w:r>
        <w:t xml:space="preserve"> &lt;pin-id&gt; element as specified in clause 7.2.16;</w:t>
      </w:r>
    </w:p>
    <w:p w14:paraId="18C75BD1" w14:textId="77777777" w:rsidR="00CF0E06" w:rsidRDefault="00CF0E06" w:rsidP="00CF0E06">
      <w:pPr>
        <w:pStyle w:val="B1"/>
      </w:pPr>
      <w:r>
        <w:t>d)</w:t>
      </w:r>
      <w:r>
        <w:tab/>
      </w:r>
      <w:r>
        <w:rPr>
          <w:rFonts w:hint="eastAsia"/>
          <w:lang w:eastAsia="zh-CN"/>
        </w:rPr>
        <w:t>one</w:t>
      </w:r>
      <w:r>
        <w:t xml:space="preserve"> &lt;application-client-identifier&gt; element as specified in clause 7.2.27;</w:t>
      </w:r>
    </w:p>
    <w:p w14:paraId="331A0FD5" w14:textId="77777777" w:rsidR="00CF0E06" w:rsidRDefault="00CF0E06" w:rsidP="00CF0E06">
      <w:pPr>
        <w:pStyle w:val="B1"/>
      </w:pPr>
      <w:r>
        <w:t>e)</w:t>
      </w:r>
      <w:r>
        <w:tab/>
      </w:r>
      <w:r>
        <w:rPr>
          <w:rFonts w:hint="eastAsia"/>
          <w:lang w:eastAsia="zh-CN"/>
        </w:rPr>
        <w:t>one</w:t>
      </w:r>
      <w:r>
        <w:t xml:space="preserve"> &lt;application-server-identifier&gt; element as specified in clause 7.2.31;</w:t>
      </w:r>
    </w:p>
    <w:p w14:paraId="09DE2CFB" w14:textId="77777777" w:rsidR="00CF0E06" w:rsidRDefault="00CF0E06" w:rsidP="00CF0E06">
      <w:pPr>
        <w:pStyle w:val="B1"/>
        <w:rPr>
          <w:lang w:eastAsia="zh-CN"/>
        </w:rPr>
      </w:pPr>
      <w:r>
        <w:t>f)</w:t>
      </w:r>
      <w:r>
        <w:tab/>
      </w:r>
      <w:r>
        <w:rPr>
          <w:rFonts w:hint="eastAsia"/>
          <w:lang w:eastAsia="zh-CN"/>
        </w:rPr>
        <w:t>one</w:t>
      </w:r>
      <w:r>
        <w:t xml:space="preserve"> &lt;application-session-identifier&gt; element</w:t>
      </w:r>
      <w:r w:rsidRPr="00BD0B66">
        <w:t xml:space="preserve"> </w:t>
      </w:r>
      <w:r>
        <w:t>as specified in clause 7.2.44;</w:t>
      </w:r>
    </w:p>
    <w:p w14:paraId="2B70616B" w14:textId="77777777" w:rsidR="00CF0E06" w:rsidRDefault="00CF0E06" w:rsidP="00CF0E06">
      <w:pPr>
        <w:pStyle w:val="B1"/>
      </w:pPr>
      <w:r>
        <w:t>g)</w:t>
      </w:r>
      <w:r>
        <w:tab/>
        <w:t>zero or one &lt;application-traffic-descriptor&gt; element</w:t>
      </w:r>
      <w:r w:rsidRPr="00BD0B66">
        <w:t xml:space="preserve"> </w:t>
      </w:r>
      <w:r>
        <w:t>as specified in clause 7.2.45;</w:t>
      </w:r>
    </w:p>
    <w:p w14:paraId="1155FD3F" w14:textId="77777777" w:rsidR="00CF0E06" w:rsidRDefault="00CF0E06" w:rsidP="00CF0E06">
      <w:pPr>
        <w:pStyle w:val="B1"/>
        <w:rPr>
          <w:rFonts w:cs="Arial"/>
        </w:rPr>
      </w:pPr>
      <w:r>
        <w:rPr>
          <w:lang w:eastAsia="zh-CN"/>
        </w:rPr>
        <w:t>h)</w:t>
      </w:r>
      <w:r>
        <w:rPr>
          <w:lang w:eastAsia="zh-CN"/>
        </w:rPr>
        <w:tab/>
      </w:r>
      <w:r>
        <w:t>zero or one</w:t>
      </w:r>
      <w:r>
        <w:rPr>
          <w:lang w:eastAsia="zh-CN"/>
        </w:rPr>
        <w:t xml:space="preserve"> &lt;</w:t>
      </w:r>
      <w:bookmarkStart w:id="749" w:name="_Hlk159170614"/>
      <w:r>
        <w:t>target-pin-client-identifier</w:t>
      </w:r>
      <w:bookmarkEnd w:id="749"/>
      <w:r>
        <w:rPr>
          <w:lang w:eastAsia="zh-CN"/>
        </w:rPr>
        <w:t>&gt;</w:t>
      </w:r>
      <w:r>
        <w:t xml:space="preserve"> element</w:t>
      </w:r>
      <w:r w:rsidRPr="00BD0B66">
        <w:t xml:space="preserve"> </w:t>
      </w:r>
      <w:r>
        <w:t>as specified in clause 7.2.25</w:t>
      </w:r>
      <w:r>
        <w:rPr>
          <w:rFonts w:cs="Arial"/>
        </w:rPr>
        <w:t>;</w:t>
      </w:r>
    </w:p>
    <w:p w14:paraId="2AE11648" w14:textId="77777777" w:rsidR="00CF0E06" w:rsidRDefault="00CF0E06" w:rsidP="00CF0E06">
      <w:pPr>
        <w:pStyle w:val="B1"/>
      </w:pPr>
      <w:r>
        <w:t>i)</w:t>
      </w:r>
      <w:r>
        <w:tab/>
        <w:t>zero or one &lt;anyExt&gt; element containing elements defined in future releases;</w:t>
      </w:r>
    </w:p>
    <w:p w14:paraId="18208B12" w14:textId="77777777" w:rsidR="00CF0E06" w:rsidRDefault="00CF0E06" w:rsidP="00CF0E06">
      <w:pPr>
        <w:pStyle w:val="B1"/>
      </w:pPr>
      <w:r>
        <w:t>j)</w:t>
      </w:r>
      <w:r>
        <w:tab/>
        <w:t>zero, one or more elements from other namespaces defined in future releases; and</w:t>
      </w:r>
    </w:p>
    <w:p w14:paraId="3383ECE2" w14:textId="77777777" w:rsidR="00CF0E06" w:rsidRPr="009E4997" w:rsidRDefault="00CF0E06" w:rsidP="00CF0E06">
      <w:pPr>
        <w:pStyle w:val="B1"/>
      </w:pPr>
      <w:r>
        <w:t>k)</w:t>
      </w:r>
      <w:r>
        <w:tab/>
        <w:t>zero, one or more attributes defined in future releases.</w:t>
      </w:r>
    </w:p>
    <w:p w14:paraId="67236E8B" w14:textId="77777777" w:rsidR="00CF0E06" w:rsidRPr="0032405C" w:rsidRDefault="00CF0E06" w:rsidP="00CF0E06">
      <w:pPr>
        <w:pStyle w:val="Heading4"/>
      </w:pPr>
      <w:bookmarkStart w:id="750" w:name="_CR6_2_5_80"/>
      <w:bookmarkStart w:id="751" w:name="_Toc172038343"/>
      <w:bookmarkEnd w:id="750"/>
      <w:r>
        <w:t>6.2.5.80</w:t>
      </w:r>
      <w:r>
        <w:tab/>
        <w:t>Semantics of &lt;pin-service-switch-accept&gt;</w:t>
      </w:r>
      <w:bookmarkEnd w:id="751"/>
    </w:p>
    <w:p w14:paraId="5554BF88" w14:textId="77777777" w:rsidR="00CF0E06" w:rsidRDefault="00CF0E06" w:rsidP="00CF0E06">
      <w:r>
        <w:t>The &lt;pin-service-switch-accept&gt; element contains:</w:t>
      </w:r>
    </w:p>
    <w:p w14:paraId="2F44B9F8" w14:textId="77777777" w:rsidR="00CF0E06" w:rsidRDefault="00CF0E06" w:rsidP="00CF0E06">
      <w:pPr>
        <w:pStyle w:val="B1"/>
      </w:pPr>
      <w:r>
        <w:t>a)</w:t>
      </w:r>
      <w:r>
        <w:tab/>
        <w:t>one &lt;</w:t>
      </w:r>
      <w:bookmarkStart w:id="752" w:name="_Hlk159170654"/>
      <w:r>
        <w:t>target-pin-client-identifie</w:t>
      </w:r>
      <w:bookmarkEnd w:id="752"/>
      <w:r>
        <w:t>r&gt; element</w:t>
      </w:r>
      <w:r w:rsidRPr="00F1557E">
        <w:t xml:space="preserve"> </w:t>
      </w:r>
      <w:r>
        <w:t>as specified in clause 7.2.25;</w:t>
      </w:r>
    </w:p>
    <w:p w14:paraId="7A9F38B4" w14:textId="77777777" w:rsidR="00CF0E06" w:rsidRDefault="00CF0E06" w:rsidP="00CF0E06">
      <w:pPr>
        <w:pStyle w:val="B1"/>
      </w:pPr>
      <w:r>
        <w:t>b)</w:t>
      </w:r>
      <w:r>
        <w:tab/>
        <w:t>zero or one &lt;anyExt&gt; element containing elements defined in future releases;</w:t>
      </w:r>
    </w:p>
    <w:p w14:paraId="494F5AE2" w14:textId="77777777" w:rsidR="00CF0E06" w:rsidRDefault="00CF0E06" w:rsidP="00CF0E06">
      <w:pPr>
        <w:pStyle w:val="B1"/>
      </w:pPr>
      <w:r>
        <w:t>c)</w:t>
      </w:r>
      <w:r>
        <w:tab/>
        <w:t>zero, one or more elements from other namespaces defined in future releases; and</w:t>
      </w:r>
    </w:p>
    <w:p w14:paraId="045E75EF" w14:textId="77777777" w:rsidR="00CF0E06" w:rsidRPr="009E4997" w:rsidRDefault="00CF0E06" w:rsidP="00CF0E06">
      <w:pPr>
        <w:pStyle w:val="B1"/>
      </w:pPr>
      <w:r>
        <w:t>d)</w:t>
      </w:r>
      <w:r>
        <w:tab/>
        <w:t>zero, one or more attributes defined in future releases.</w:t>
      </w:r>
    </w:p>
    <w:p w14:paraId="36DEFF88" w14:textId="77777777" w:rsidR="00CF0E06" w:rsidRPr="001E68C8" w:rsidRDefault="00CF0E06" w:rsidP="00CF0E06">
      <w:pPr>
        <w:pStyle w:val="Heading4"/>
      </w:pPr>
      <w:bookmarkStart w:id="753" w:name="_CR6_2_5_81"/>
      <w:bookmarkStart w:id="754" w:name="_Toc172038344"/>
      <w:bookmarkEnd w:id="753"/>
      <w:r>
        <w:t>6.2.5.81</w:t>
      </w:r>
      <w:r>
        <w:tab/>
        <w:t>Semantics of &lt;pin-service-switch-reject&gt;</w:t>
      </w:r>
      <w:bookmarkEnd w:id="754"/>
    </w:p>
    <w:p w14:paraId="23FDD69B" w14:textId="77777777" w:rsidR="00CF0E06" w:rsidRDefault="00CF0E06" w:rsidP="00CF0E06">
      <w:r>
        <w:t>The &lt;pin-service-switch-reject&gt; element contains:</w:t>
      </w:r>
    </w:p>
    <w:p w14:paraId="5C1EB5C0" w14:textId="77777777" w:rsidR="00CF0E06" w:rsidRDefault="00CF0E06" w:rsidP="00CF0E06">
      <w:pPr>
        <w:pStyle w:val="B1"/>
      </w:pPr>
      <w:r>
        <w:t>a)</w:t>
      </w:r>
      <w:r>
        <w:tab/>
        <w:t>one &lt;cause&gt; element as specified in clause 7.2.5;</w:t>
      </w:r>
    </w:p>
    <w:p w14:paraId="212F5E7E" w14:textId="77777777" w:rsidR="00CF0E06" w:rsidRDefault="00CF0E06" w:rsidP="00CF0E06">
      <w:pPr>
        <w:pStyle w:val="B1"/>
      </w:pPr>
      <w:r>
        <w:t>b)</w:t>
      </w:r>
      <w:r>
        <w:tab/>
        <w:t>zero or one &lt;anyExt&gt; element containing elements defined in future releases;</w:t>
      </w:r>
    </w:p>
    <w:p w14:paraId="3148D626" w14:textId="77777777" w:rsidR="00CF0E06" w:rsidRDefault="00CF0E06" w:rsidP="00CF0E06">
      <w:pPr>
        <w:pStyle w:val="B1"/>
      </w:pPr>
      <w:r>
        <w:t>c)</w:t>
      </w:r>
      <w:r>
        <w:tab/>
        <w:t>zero, one or more elements from other namespaces defined in future releases; and</w:t>
      </w:r>
    </w:p>
    <w:p w14:paraId="524C497E" w14:textId="77777777" w:rsidR="00CF0E06" w:rsidRPr="009E4997" w:rsidRDefault="00CF0E06" w:rsidP="00CF0E06">
      <w:pPr>
        <w:pStyle w:val="B1"/>
      </w:pPr>
      <w:r>
        <w:t>d)</w:t>
      </w:r>
      <w:r>
        <w:tab/>
        <w:t>zero, one or more attributes defined in future releases.</w:t>
      </w:r>
    </w:p>
    <w:p w14:paraId="53AC50DF" w14:textId="77777777" w:rsidR="00CF0E06" w:rsidRPr="00E52444" w:rsidRDefault="00CF0E06" w:rsidP="00CF0E06">
      <w:pPr>
        <w:pStyle w:val="Heading4"/>
      </w:pPr>
      <w:bookmarkStart w:id="755" w:name="_CR6_2_5_82"/>
      <w:bookmarkStart w:id="756" w:name="_Toc172038345"/>
      <w:bookmarkEnd w:id="755"/>
      <w:r>
        <w:t>6.2.5.82</w:t>
      </w:r>
      <w:r>
        <w:tab/>
        <w:t>Semantics of &lt;pin-configuration-service-switch-configure-request&gt;</w:t>
      </w:r>
      <w:bookmarkEnd w:id="756"/>
    </w:p>
    <w:p w14:paraId="14A75CA5" w14:textId="77777777" w:rsidR="00CF0E06" w:rsidRDefault="00CF0E06" w:rsidP="00CF0E06">
      <w:r>
        <w:rPr>
          <w:rFonts w:hint="eastAsia"/>
          <w:lang w:eastAsia="zh-CN"/>
        </w:rPr>
        <w:t>T</w:t>
      </w:r>
      <w:r>
        <w:rPr>
          <w:lang w:eastAsia="zh-CN"/>
        </w:rPr>
        <w:t xml:space="preserve">he </w:t>
      </w:r>
      <w:r>
        <w:t>&lt;pin-configuration-service-switch-configure-request&gt; element:</w:t>
      </w:r>
    </w:p>
    <w:p w14:paraId="7399F36A" w14:textId="77777777" w:rsidR="00CF0E06" w:rsidRDefault="00CF0E06" w:rsidP="00CF0E06">
      <w:pPr>
        <w:pStyle w:val="B1"/>
      </w:pPr>
      <w:r>
        <w:t>a)</w:t>
      </w:r>
      <w:r>
        <w:tab/>
      </w:r>
      <w:r>
        <w:rPr>
          <w:rFonts w:hint="eastAsia"/>
          <w:lang w:eastAsia="zh-CN"/>
        </w:rPr>
        <w:t>one</w:t>
      </w:r>
      <w:r>
        <w:t xml:space="preserve"> &lt;security-credentials&gt; element as specified in clause 7.2.6;</w:t>
      </w:r>
    </w:p>
    <w:p w14:paraId="741C22AA" w14:textId="77777777" w:rsidR="00CF0E06" w:rsidRDefault="00CF0E06" w:rsidP="00CF0E06">
      <w:pPr>
        <w:pStyle w:val="B1"/>
      </w:pPr>
      <w:r>
        <w:rPr>
          <w:lang w:eastAsia="zh-CN"/>
        </w:rPr>
        <w:t>b)</w:t>
      </w:r>
      <w:r>
        <w:rPr>
          <w:lang w:eastAsia="zh-CN"/>
        </w:rPr>
        <w:tab/>
      </w:r>
      <w:r>
        <w:rPr>
          <w:rFonts w:hint="eastAsia"/>
          <w:lang w:eastAsia="zh-CN"/>
        </w:rPr>
        <w:t>one</w:t>
      </w:r>
      <w:r>
        <w:t xml:space="preserve"> &lt;pin-id&gt; element as specified in clause 7.2.16;</w:t>
      </w:r>
    </w:p>
    <w:p w14:paraId="766AC905" w14:textId="77777777" w:rsidR="00CF0E06" w:rsidRDefault="00CF0E06" w:rsidP="00CF0E06">
      <w:pPr>
        <w:pStyle w:val="B1"/>
      </w:pPr>
      <w:r>
        <w:t>c)</w:t>
      </w:r>
      <w:r>
        <w:tab/>
      </w:r>
      <w:r>
        <w:rPr>
          <w:rFonts w:hint="eastAsia"/>
          <w:lang w:eastAsia="zh-CN"/>
        </w:rPr>
        <w:t>one</w:t>
      </w:r>
      <w:r>
        <w:t xml:space="preserve"> &lt;application-client-identifier&gt; element as specified in clause 7.2.27;</w:t>
      </w:r>
    </w:p>
    <w:p w14:paraId="79AEA8FE" w14:textId="77777777" w:rsidR="00CF0E06" w:rsidRDefault="00CF0E06" w:rsidP="00CF0E06">
      <w:pPr>
        <w:pStyle w:val="B1"/>
      </w:pPr>
      <w:r>
        <w:t>d)</w:t>
      </w:r>
      <w:r>
        <w:tab/>
      </w:r>
      <w:r>
        <w:rPr>
          <w:rFonts w:hint="eastAsia"/>
          <w:lang w:eastAsia="zh-CN"/>
        </w:rPr>
        <w:t>one</w:t>
      </w:r>
      <w:r>
        <w:t xml:space="preserve"> &lt;application-server-identifier&gt; element as specified in clause 7.2.31;</w:t>
      </w:r>
    </w:p>
    <w:p w14:paraId="3C9612EE" w14:textId="77777777" w:rsidR="00CF0E06" w:rsidRDefault="00CF0E06" w:rsidP="00CF0E06">
      <w:pPr>
        <w:pStyle w:val="B1"/>
      </w:pPr>
      <w:r>
        <w:t>e)</w:t>
      </w:r>
      <w:r>
        <w:tab/>
      </w:r>
      <w:r>
        <w:rPr>
          <w:rFonts w:hint="eastAsia"/>
          <w:lang w:eastAsia="zh-CN"/>
        </w:rPr>
        <w:t>one</w:t>
      </w:r>
      <w:r>
        <w:t xml:space="preserve"> &lt;application-session-identifier&gt; element</w:t>
      </w:r>
      <w:r w:rsidRPr="00BD0B66">
        <w:t xml:space="preserve"> </w:t>
      </w:r>
      <w:r>
        <w:t>as specified in clause 7.2.44;</w:t>
      </w:r>
    </w:p>
    <w:p w14:paraId="38E3B3B0" w14:textId="5D2A8542" w:rsidR="00377100" w:rsidRDefault="00377100" w:rsidP="00CF0E06">
      <w:pPr>
        <w:pStyle w:val="B1"/>
        <w:rPr>
          <w:lang w:eastAsia="zh-CN"/>
        </w:rPr>
      </w:pPr>
      <w:r>
        <w:rPr>
          <w:lang w:eastAsia="zh-CN"/>
        </w:rPr>
        <w:t>f)</w:t>
      </w:r>
      <w:r>
        <w:rPr>
          <w:lang w:eastAsia="zh-CN"/>
        </w:rPr>
        <w:tab/>
      </w:r>
      <w:r>
        <w:t>one</w:t>
      </w:r>
      <w:r>
        <w:rPr>
          <w:lang w:eastAsia="zh-CN"/>
        </w:rPr>
        <w:t xml:space="preserve"> &lt;</w:t>
      </w:r>
      <w:r>
        <w:t>target-pin-client-identifier</w:t>
      </w:r>
      <w:r>
        <w:rPr>
          <w:lang w:eastAsia="zh-CN"/>
        </w:rPr>
        <w:t>&gt;</w:t>
      </w:r>
      <w:r>
        <w:t xml:space="preserve"> element</w:t>
      </w:r>
      <w:r w:rsidRPr="00BD0B66">
        <w:t xml:space="preserve"> </w:t>
      </w:r>
      <w:r>
        <w:t>as specified in clause 7.2.25</w:t>
      </w:r>
      <w:r>
        <w:rPr>
          <w:rFonts w:cs="Arial"/>
        </w:rPr>
        <w:t>;</w:t>
      </w:r>
    </w:p>
    <w:p w14:paraId="7C6E1A9F" w14:textId="6C68627B" w:rsidR="00CF0E06" w:rsidRDefault="00377100" w:rsidP="00377100">
      <w:pPr>
        <w:pStyle w:val="B1"/>
        <w:rPr>
          <w:rFonts w:cs="Arial"/>
        </w:rPr>
      </w:pPr>
      <w:r>
        <w:t>g</w:t>
      </w:r>
      <w:r w:rsidR="00CF0E06">
        <w:t>)</w:t>
      </w:r>
      <w:r w:rsidR="00CF0E06">
        <w:tab/>
        <w:t>zero or one &lt;application-traffic-descriptor&gt; element</w:t>
      </w:r>
      <w:r w:rsidR="00CF0E06" w:rsidRPr="00BD0B66">
        <w:t xml:space="preserve"> </w:t>
      </w:r>
      <w:r w:rsidR="00CF0E06">
        <w:t>as specified in clause 7.2.45;</w:t>
      </w:r>
    </w:p>
    <w:p w14:paraId="270040DF" w14:textId="77777777" w:rsidR="00CF0E06" w:rsidRDefault="00CF0E06" w:rsidP="00CF0E06">
      <w:pPr>
        <w:pStyle w:val="B1"/>
      </w:pPr>
      <w:r>
        <w:t>h)</w:t>
      </w:r>
      <w:r>
        <w:tab/>
        <w:t>zero or one &lt;anyExt&gt; element containing elements defined in future releases;</w:t>
      </w:r>
    </w:p>
    <w:p w14:paraId="4FC56F45" w14:textId="77777777" w:rsidR="00CF0E06" w:rsidRDefault="00CF0E06" w:rsidP="00CF0E06">
      <w:pPr>
        <w:pStyle w:val="B1"/>
      </w:pPr>
      <w:r>
        <w:t>i)</w:t>
      </w:r>
      <w:r>
        <w:tab/>
        <w:t>zero, one or more elements from other namespaces defined in future releases; and</w:t>
      </w:r>
    </w:p>
    <w:p w14:paraId="644A961C" w14:textId="77777777" w:rsidR="00CF0E06" w:rsidRPr="009E4997" w:rsidRDefault="00CF0E06" w:rsidP="00CF0E06">
      <w:pPr>
        <w:pStyle w:val="B1"/>
      </w:pPr>
      <w:r>
        <w:t>j)</w:t>
      </w:r>
      <w:r>
        <w:tab/>
        <w:t>zero, one or more attributes defined in future releases.</w:t>
      </w:r>
    </w:p>
    <w:p w14:paraId="1C6DAD88" w14:textId="77777777" w:rsidR="00CF0E06" w:rsidRPr="00E52444" w:rsidRDefault="00CF0E06" w:rsidP="00CF0E06">
      <w:pPr>
        <w:pStyle w:val="Heading4"/>
      </w:pPr>
      <w:bookmarkStart w:id="757" w:name="_CR6_2_5_83"/>
      <w:bookmarkStart w:id="758" w:name="_Toc172038346"/>
      <w:bookmarkEnd w:id="757"/>
      <w:r>
        <w:t>6.2.5.83</w:t>
      </w:r>
      <w:r>
        <w:tab/>
        <w:t>Semantics of &lt;pin-configuration-service-switch-configure-reject&gt;</w:t>
      </w:r>
      <w:bookmarkEnd w:id="758"/>
    </w:p>
    <w:p w14:paraId="36A6E976" w14:textId="77777777" w:rsidR="00CF0E06" w:rsidRDefault="00CF0E06" w:rsidP="00CF0E06">
      <w:r>
        <w:t>The &lt;pin-configuration-service-switch-configure-reject&gt; element contains:</w:t>
      </w:r>
    </w:p>
    <w:p w14:paraId="3C573067" w14:textId="77777777" w:rsidR="00CF0E06" w:rsidRDefault="00CF0E06" w:rsidP="00CF0E06">
      <w:pPr>
        <w:pStyle w:val="B1"/>
      </w:pPr>
      <w:r>
        <w:t>a)</w:t>
      </w:r>
      <w:r>
        <w:tab/>
        <w:t>one &lt;cause&gt; element as specified in clause 7.2.5;</w:t>
      </w:r>
    </w:p>
    <w:p w14:paraId="77E8C5C4" w14:textId="77777777" w:rsidR="00CF0E06" w:rsidRDefault="00CF0E06" w:rsidP="00CF0E06">
      <w:pPr>
        <w:pStyle w:val="B1"/>
      </w:pPr>
      <w:r>
        <w:t>b)</w:t>
      </w:r>
      <w:r>
        <w:tab/>
        <w:t>zero or one &lt;anyExt&gt; element containing elements defined in future releases;</w:t>
      </w:r>
    </w:p>
    <w:p w14:paraId="37F7F50D" w14:textId="77777777" w:rsidR="00CF0E06" w:rsidRDefault="00CF0E06" w:rsidP="00CF0E06">
      <w:pPr>
        <w:pStyle w:val="B1"/>
      </w:pPr>
      <w:r>
        <w:t>c)</w:t>
      </w:r>
      <w:r>
        <w:tab/>
        <w:t>zero, one or more elements from other namespaces defined in future releases; and</w:t>
      </w:r>
    </w:p>
    <w:p w14:paraId="3E80CF83" w14:textId="77777777" w:rsidR="00CF0E06" w:rsidRPr="009E4997" w:rsidRDefault="00CF0E06" w:rsidP="00CF0E06">
      <w:pPr>
        <w:pStyle w:val="B1"/>
      </w:pPr>
      <w:r>
        <w:t>d)</w:t>
      </w:r>
      <w:r>
        <w:tab/>
        <w:t>zero, one or more attributes defined in future releases.</w:t>
      </w:r>
    </w:p>
    <w:p w14:paraId="6EA59B9F" w14:textId="77777777" w:rsidR="00CF0E06" w:rsidRDefault="00CF0E06" w:rsidP="00CF0E06">
      <w:pPr>
        <w:pStyle w:val="Heading4"/>
      </w:pPr>
      <w:bookmarkStart w:id="759" w:name="_CR6_2_5_84"/>
      <w:bookmarkStart w:id="760" w:name="_Toc172038347"/>
      <w:bookmarkEnd w:id="759"/>
      <w:r>
        <w:t>6.2.5.84</w:t>
      </w:r>
      <w:r>
        <w:tab/>
        <w:t>Semantics of &lt;pin-</w:t>
      </w:r>
      <w:r>
        <w:rPr>
          <w:lang w:eastAsia="zh-CN"/>
        </w:rPr>
        <w:t>management</w:t>
      </w:r>
      <w:r>
        <w:t>-service-switch-configure-request&gt;</w:t>
      </w:r>
      <w:bookmarkEnd w:id="760"/>
    </w:p>
    <w:p w14:paraId="62500418" w14:textId="77777777" w:rsidR="00CF0E06" w:rsidRDefault="00CF0E06" w:rsidP="00CF0E06">
      <w:pPr>
        <w:rPr>
          <w:lang w:eastAsia="zh-CN"/>
        </w:rPr>
      </w:pPr>
      <w:r>
        <w:rPr>
          <w:rFonts w:hint="eastAsia"/>
          <w:lang w:eastAsia="zh-CN"/>
        </w:rPr>
        <w:t>T</w:t>
      </w:r>
      <w:r>
        <w:rPr>
          <w:lang w:eastAsia="zh-CN"/>
        </w:rPr>
        <w:t>he &lt;pin-management-service-switch-configure-request&gt; element</w:t>
      </w:r>
      <w:r w:rsidRPr="008474CD">
        <w:t xml:space="preserve"> </w:t>
      </w:r>
      <w:r>
        <w:t>contains</w:t>
      </w:r>
      <w:r>
        <w:rPr>
          <w:lang w:eastAsia="zh-CN"/>
        </w:rPr>
        <w:t>:</w:t>
      </w:r>
    </w:p>
    <w:p w14:paraId="32B9E4C3" w14:textId="77777777" w:rsidR="00CF0E06" w:rsidRDefault="00CF0E06" w:rsidP="00CF0E06">
      <w:pPr>
        <w:pStyle w:val="B1"/>
      </w:pPr>
      <w:r>
        <w:t>a)</w:t>
      </w:r>
      <w:r>
        <w:tab/>
        <w:t>one &lt;pin-management-client-identifier&gt; element</w:t>
      </w:r>
      <w:r w:rsidRPr="0000770C">
        <w:t xml:space="preserve"> </w:t>
      </w:r>
      <w:r>
        <w:t>as specified in clause 7.2.25;</w:t>
      </w:r>
    </w:p>
    <w:p w14:paraId="2089D0BA" w14:textId="77777777" w:rsidR="00CF0E06" w:rsidRDefault="00CF0E06" w:rsidP="00CF0E06">
      <w:pPr>
        <w:pStyle w:val="B1"/>
      </w:pPr>
      <w:r>
        <w:t>b)</w:t>
      </w:r>
      <w:r>
        <w:tab/>
        <w:t>one &lt;security-credentials&gt; element</w:t>
      </w:r>
      <w:r w:rsidRPr="0000770C">
        <w:t xml:space="preserve"> </w:t>
      </w:r>
      <w:r>
        <w:t>as specified in clause 7.2.6;</w:t>
      </w:r>
    </w:p>
    <w:p w14:paraId="621938C6" w14:textId="77777777" w:rsidR="00CF0E06" w:rsidRDefault="00CF0E06" w:rsidP="00CF0E06">
      <w:pPr>
        <w:pStyle w:val="B1"/>
      </w:pPr>
      <w:r>
        <w:rPr>
          <w:lang w:eastAsia="zh-CN"/>
        </w:rPr>
        <w:t>c)</w:t>
      </w:r>
      <w:r>
        <w:rPr>
          <w:lang w:eastAsia="zh-CN"/>
        </w:rPr>
        <w:tab/>
      </w:r>
      <w:r>
        <w:t>one &lt;pin-id&gt; element</w:t>
      </w:r>
      <w:r w:rsidRPr="0000770C">
        <w:t xml:space="preserve"> </w:t>
      </w:r>
      <w:r>
        <w:t>as specified in clause 7.2.16;</w:t>
      </w:r>
    </w:p>
    <w:p w14:paraId="7CA3EF86" w14:textId="77777777" w:rsidR="00CF0E06" w:rsidRDefault="00CF0E06" w:rsidP="00CF0E06">
      <w:pPr>
        <w:pStyle w:val="B1"/>
      </w:pPr>
      <w:r>
        <w:t>d)</w:t>
      </w:r>
      <w:r>
        <w:tab/>
        <w:t>one &lt;application-client-identifier&gt; element as specified in clause 7.2.27;</w:t>
      </w:r>
    </w:p>
    <w:p w14:paraId="136325B7" w14:textId="76C086AE" w:rsidR="00CF0E06" w:rsidRDefault="00CF0E06" w:rsidP="000709E9">
      <w:pPr>
        <w:pStyle w:val="B1"/>
      </w:pPr>
      <w:r>
        <w:t>e)</w:t>
      </w:r>
      <w:r>
        <w:tab/>
        <w:t>one &lt;application-server-identifier&gt; element</w:t>
      </w:r>
      <w:r w:rsidRPr="0000770C">
        <w:t xml:space="preserve"> </w:t>
      </w:r>
      <w:r>
        <w:t>as specified in clause 7.2.31;</w:t>
      </w:r>
    </w:p>
    <w:p w14:paraId="5DAA985F" w14:textId="52FBC9CE" w:rsidR="00CF0E06" w:rsidRDefault="000709E9" w:rsidP="00CF0E06">
      <w:pPr>
        <w:pStyle w:val="B1"/>
      </w:pPr>
      <w:r>
        <w:t>f</w:t>
      </w:r>
      <w:r w:rsidR="00CF0E06">
        <w:t>)</w:t>
      </w:r>
      <w:r w:rsidR="00CF0E06">
        <w:tab/>
        <w:t>one &lt;application-traffic-identifier&gt; element</w:t>
      </w:r>
      <w:r w:rsidR="00CF0E06" w:rsidRPr="0000770C">
        <w:t xml:space="preserve"> </w:t>
      </w:r>
      <w:r w:rsidR="00CF0E06">
        <w:t>as specified in clause 7.2.44;</w:t>
      </w:r>
    </w:p>
    <w:p w14:paraId="699E6851" w14:textId="1D2F62E7" w:rsidR="000709E9" w:rsidRDefault="000709E9" w:rsidP="00CF0E06">
      <w:pPr>
        <w:pStyle w:val="B1"/>
        <w:rPr>
          <w:lang w:eastAsia="zh-CN"/>
        </w:rPr>
      </w:pPr>
      <w:r>
        <w:t>g</w:t>
      </w:r>
      <w:r w:rsidRPr="003967A4">
        <w:t>)</w:t>
      </w:r>
      <w:r w:rsidRPr="003967A4">
        <w:tab/>
      </w:r>
      <w:r>
        <w:t xml:space="preserve">zero or </w:t>
      </w:r>
      <w:r w:rsidRPr="003967A4">
        <w:t>one</w:t>
      </w:r>
      <w:r w:rsidRPr="003967A4">
        <w:rPr>
          <w:lang w:eastAsia="zh-CN"/>
        </w:rPr>
        <w:t xml:space="preserve"> &lt;</w:t>
      </w:r>
      <w:r w:rsidRPr="003967A4">
        <w:t>target-pin-client-identifier</w:t>
      </w:r>
      <w:r w:rsidRPr="003967A4">
        <w:rPr>
          <w:lang w:eastAsia="zh-CN"/>
        </w:rPr>
        <w:t>&gt;</w:t>
      </w:r>
      <w:r w:rsidRPr="003967A4">
        <w:t xml:space="preserve"> element as specified in clause 7.2.25;</w:t>
      </w:r>
    </w:p>
    <w:p w14:paraId="74A46BDF" w14:textId="77777777" w:rsidR="00CF0E06" w:rsidRDefault="00CF0E06" w:rsidP="00CF0E06">
      <w:pPr>
        <w:pStyle w:val="B1"/>
      </w:pPr>
      <w:r>
        <w:rPr>
          <w:lang w:eastAsia="zh-CN"/>
        </w:rPr>
        <w:t>h)</w:t>
      </w:r>
      <w:r>
        <w:rPr>
          <w:lang w:eastAsia="zh-CN"/>
        </w:rPr>
        <w:tab/>
      </w:r>
      <w:r>
        <w:t>zero or one</w:t>
      </w:r>
      <w:r>
        <w:rPr>
          <w:lang w:eastAsia="zh-CN"/>
        </w:rPr>
        <w:t xml:space="preserve"> &lt;application-traffic-descriptor&gt; </w:t>
      </w:r>
      <w:r>
        <w:t>element</w:t>
      </w:r>
      <w:r w:rsidRPr="0000770C">
        <w:t xml:space="preserve"> </w:t>
      </w:r>
      <w:r>
        <w:t>as specified in clause 7.2.45;</w:t>
      </w:r>
    </w:p>
    <w:p w14:paraId="62CB3169" w14:textId="77777777" w:rsidR="00CF0E06" w:rsidRDefault="00CF0E06" w:rsidP="00CF0E06">
      <w:pPr>
        <w:pStyle w:val="B1"/>
        <w:rPr>
          <w:rFonts w:cs="Arial"/>
        </w:rPr>
      </w:pPr>
      <w:r>
        <w:rPr>
          <w:lang w:eastAsia="zh-CN"/>
        </w:rPr>
        <w:t>i)</w:t>
      </w:r>
      <w:r>
        <w:rPr>
          <w:lang w:eastAsia="zh-CN"/>
        </w:rPr>
        <w:tab/>
      </w:r>
      <w:r>
        <w:t>zero or one &lt;pegc-id&gt; element</w:t>
      </w:r>
      <w:r w:rsidRPr="007D176D">
        <w:t xml:space="preserve"> </w:t>
      </w:r>
      <w:r>
        <w:t>as specified in clause 7.2.1</w:t>
      </w:r>
      <w:r>
        <w:rPr>
          <w:rFonts w:cs="Arial"/>
        </w:rPr>
        <w:t>;</w:t>
      </w:r>
    </w:p>
    <w:p w14:paraId="2A7D9994" w14:textId="4FEC7CF6" w:rsidR="000709E9" w:rsidRDefault="000709E9" w:rsidP="00CF0E06">
      <w:pPr>
        <w:pStyle w:val="B1"/>
        <w:rPr>
          <w:rFonts w:cs="Arial"/>
        </w:rPr>
      </w:pPr>
      <w:r w:rsidRPr="003967A4">
        <w:rPr>
          <w:lang w:eastAsia="zh-CN"/>
        </w:rPr>
        <w:t>j)</w:t>
      </w:r>
      <w:r w:rsidRPr="003967A4">
        <w:rPr>
          <w:lang w:eastAsia="zh-CN"/>
        </w:rPr>
        <w:tab/>
      </w:r>
      <w:r w:rsidRPr="003967A4">
        <w:t>zero or one &lt;pin-service-info&gt; element as specified in clause 7.2.30</w:t>
      </w:r>
      <w:r w:rsidRPr="003967A4">
        <w:rPr>
          <w:rFonts w:cs="Arial"/>
        </w:rPr>
        <w:t>;</w:t>
      </w:r>
    </w:p>
    <w:p w14:paraId="28337C76" w14:textId="2079C2C6" w:rsidR="00CF0E06" w:rsidRDefault="000709E9" w:rsidP="00CF0E06">
      <w:pPr>
        <w:pStyle w:val="B1"/>
      </w:pPr>
      <w:r>
        <w:t>k</w:t>
      </w:r>
      <w:r w:rsidR="00CF0E06">
        <w:t>)</w:t>
      </w:r>
      <w:r w:rsidR="00CF0E06">
        <w:tab/>
        <w:t>zero or one &lt;anyExt&gt; element containing elements defined in future releases;</w:t>
      </w:r>
    </w:p>
    <w:p w14:paraId="5A3A833F" w14:textId="7A31DEB9" w:rsidR="00CF0E06" w:rsidRDefault="000709E9" w:rsidP="00CF0E06">
      <w:pPr>
        <w:pStyle w:val="B1"/>
      </w:pPr>
      <w:r>
        <w:t>l</w:t>
      </w:r>
      <w:r w:rsidR="00CF0E06">
        <w:t>)</w:t>
      </w:r>
      <w:r w:rsidR="00CF0E06">
        <w:tab/>
        <w:t>zero, one or more elements from other namespaces defined in future releases; and</w:t>
      </w:r>
    </w:p>
    <w:p w14:paraId="11C9F390" w14:textId="663A5345" w:rsidR="00CF0E06" w:rsidRPr="0000770C" w:rsidRDefault="000709E9" w:rsidP="00CF0E06">
      <w:pPr>
        <w:pStyle w:val="B1"/>
        <w:rPr>
          <w:rFonts w:cs="Arial"/>
        </w:rPr>
      </w:pPr>
      <w:r>
        <w:t>m</w:t>
      </w:r>
      <w:r w:rsidR="00CF0E06">
        <w:t>)</w:t>
      </w:r>
      <w:r w:rsidR="00CF0E06">
        <w:tab/>
        <w:t>zero, one or more attributes defined in future releases.</w:t>
      </w:r>
    </w:p>
    <w:p w14:paraId="0B918F77" w14:textId="77777777" w:rsidR="00CF0E06" w:rsidRPr="00E52444" w:rsidRDefault="00CF0E06" w:rsidP="00CF0E06">
      <w:pPr>
        <w:pStyle w:val="Heading4"/>
      </w:pPr>
      <w:bookmarkStart w:id="761" w:name="_CR6_2_5_85"/>
      <w:bookmarkStart w:id="762" w:name="_Toc172038348"/>
      <w:bookmarkEnd w:id="761"/>
      <w:r>
        <w:t>6.2.5.85</w:t>
      </w:r>
      <w:r>
        <w:tab/>
        <w:t>Semantics of &lt;pin-</w:t>
      </w:r>
      <w:r>
        <w:rPr>
          <w:lang w:eastAsia="zh-CN"/>
        </w:rPr>
        <w:t>management</w:t>
      </w:r>
      <w:r>
        <w:t>-service-switch-configure-reject&gt;</w:t>
      </w:r>
      <w:bookmarkEnd w:id="762"/>
    </w:p>
    <w:p w14:paraId="6A398BE3" w14:textId="77777777" w:rsidR="00CF0E06" w:rsidRDefault="00CF0E06" w:rsidP="00CF0E06">
      <w:r>
        <w:t>The &lt;pin-</w:t>
      </w:r>
      <w:r>
        <w:rPr>
          <w:lang w:eastAsia="zh-CN"/>
        </w:rPr>
        <w:t>management</w:t>
      </w:r>
      <w:r>
        <w:t>-service-switch-configure-reject&gt; element contains:</w:t>
      </w:r>
    </w:p>
    <w:p w14:paraId="3CB8847E" w14:textId="77777777" w:rsidR="00CF0E06" w:rsidRDefault="00CF0E06" w:rsidP="00CF0E06">
      <w:pPr>
        <w:pStyle w:val="B1"/>
      </w:pPr>
      <w:r>
        <w:t>a)</w:t>
      </w:r>
      <w:r>
        <w:tab/>
        <w:t>one &lt;cause&gt; element as specified in clause 7.2.5;</w:t>
      </w:r>
    </w:p>
    <w:p w14:paraId="0DBFA760" w14:textId="77777777" w:rsidR="00CF0E06" w:rsidRDefault="00CF0E06" w:rsidP="00CF0E06">
      <w:pPr>
        <w:pStyle w:val="B1"/>
      </w:pPr>
      <w:r>
        <w:t>b)</w:t>
      </w:r>
      <w:r>
        <w:tab/>
        <w:t>zero or one &lt;anyExt&gt; element containing elements defined in future releases;</w:t>
      </w:r>
    </w:p>
    <w:p w14:paraId="0C84B9F0" w14:textId="77777777" w:rsidR="00CF0E06" w:rsidRDefault="00CF0E06" w:rsidP="00CF0E06">
      <w:pPr>
        <w:pStyle w:val="B1"/>
      </w:pPr>
      <w:r>
        <w:t>c)</w:t>
      </w:r>
      <w:r>
        <w:tab/>
        <w:t>zero, one or more elements from other namespaces defined in future releases; and</w:t>
      </w:r>
    </w:p>
    <w:p w14:paraId="5ADDD82B" w14:textId="77777777" w:rsidR="00CF0E06" w:rsidRPr="009E4997" w:rsidRDefault="00CF0E06" w:rsidP="00CF0E06">
      <w:pPr>
        <w:pStyle w:val="B1"/>
      </w:pPr>
      <w:r>
        <w:t>d)</w:t>
      </w:r>
      <w:r>
        <w:tab/>
        <w:t>zero, one or more attributes defined in future releases.</w:t>
      </w:r>
    </w:p>
    <w:p w14:paraId="0BBADB5E" w14:textId="77777777" w:rsidR="00CF0E06" w:rsidRPr="00820877" w:rsidRDefault="00CF0E06" w:rsidP="00CF0E06">
      <w:pPr>
        <w:pStyle w:val="Heading4"/>
      </w:pPr>
      <w:bookmarkStart w:id="763" w:name="_CR6_2_5_86"/>
      <w:bookmarkStart w:id="764" w:name="_Toc172038349"/>
      <w:bookmarkEnd w:id="763"/>
      <w:r>
        <w:t>6.2.5.86</w:t>
      </w:r>
      <w:r>
        <w:tab/>
        <w:t>Semantics of &lt;pin-service-discovery-request&gt;</w:t>
      </w:r>
      <w:bookmarkEnd w:id="764"/>
    </w:p>
    <w:p w14:paraId="1A7E4E49" w14:textId="77777777" w:rsidR="00CF0E06" w:rsidRDefault="00CF0E06" w:rsidP="00CF0E06">
      <w:r>
        <w:t>The &lt;pin-service-discovery-request&gt; element contains:</w:t>
      </w:r>
    </w:p>
    <w:p w14:paraId="7A8E15A4" w14:textId="77777777" w:rsidR="00CF0E06" w:rsidRDefault="00CF0E06" w:rsidP="00CF0E06">
      <w:pPr>
        <w:pStyle w:val="B1"/>
      </w:pPr>
      <w:r>
        <w:t>a)</w:t>
      </w:r>
      <w:r>
        <w:tab/>
        <w:t>one &lt;pin-id&gt; element</w:t>
      </w:r>
      <w:r w:rsidRPr="000672DA">
        <w:t xml:space="preserve"> </w:t>
      </w:r>
      <w:r>
        <w:t>as specified in clause 7.2.16;</w:t>
      </w:r>
    </w:p>
    <w:p w14:paraId="37E12D97" w14:textId="77777777" w:rsidR="00CF0E06" w:rsidRDefault="00CF0E06" w:rsidP="00CF0E06">
      <w:pPr>
        <w:pStyle w:val="B1"/>
      </w:pPr>
      <w:r>
        <w:t>b)</w:t>
      </w:r>
      <w:r>
        <w:tab/>
        <w:t>one &lt;ue-id&gt; element</w:t>
      </w:r>
      <w:r w:rsidRPr="000672DA">
        <w:t xml:space="preserve"> </w:t>
      </w:r>
      <w:r>
        <w:t>as specified in clause 7.2.1;</w:t>
      </w:r>
    </w:p>
    <w:p w14:paraId="549EBAD1" w14:textId="77777777" w:rsidR="00CF0E06" w:rsidRDefault="00CF0E06" w:rsidP="00CF0E06">
      <w:pPr>
        <w:pStyle w:val="B1"/>
      </w:pPr>
      <w:r>
        <w:t>c)</w:t>
      </w:r>
      <w:r>
        <w:tab/>
        <w:t>one &lt;security-credentials&gt; element</w:t>
      </w:r>
      <w:r w:rsidRPr="000672DA">
        <w:t xml:space="preserve"> </w:t>
      </w:r>
      <w:r>
        <w:t>as specified in clause 7.2.6;</w:t>
      </w:r>
    </w:p>
    <w:p w14:paraId="6871D045" w14:textId="77777777" w:rsidR="00CF0E06" w:rsidRDefault="00CF0E06" w:rsidP="00CF0E06">
      <w:pPr>
        <w:pStyle w:val="B1"/>
      </w:pPr>
      <w:r>
        <w:t>d)</w:t>
      </w:r>
      <w:r>
        <w:tab/>
        <w:t>one &lt;</w:t>
      </w:r>
      <w:bookmarkStart w:id="765" w:name="_Hlk159168501"/>
      <w:r>
        <w:t>service-type</w:t>
      </w:r>
      <w:bookmarkEnd w:id="765"/>
      <w:r>
        <w:t>&gt; element</w:t>
      </w:r>
      <w:r w:rsidRPr="000672DA">
        <w:t xml:space="preserve"> </w:t>
      </w:r>
      <w:r>
        <w:t>as specified in clause 7.2.30;</w:t>
      </w:r>
    </w:p>
    <w:p w14:paraId="714FD9EE" w14:textId="77777777" w:rsidR="00CF0E06" w:rsidRDefault="00CF0E06" w:rsidP="00CF0E06">
      <w:pPr>
        <w:pStyle w:val="B1"/>
      </w:pPr>
      <w:r>
        <w:t>e)</w:t>
      </w:r>
      <w:r>
        <w:tab/>
        <w:t>one &lt;</w:t>
      </w:r>
      <w:bookmarkStart w:id="766" w:name="_Hlk159168538"/>
      <w:r>
        <w:t>requesting-pine-address</w:t>
      </w:r>
      <w:bookmarkEnd w:id="766"/>
      <w:r>
        <w:t>&gt; element</w:t>
      </w:r>
      <w:r w:rsidRPr="0058218D">
        <w:t xml:space="preserve"> </w:t>
      </w:r>
      <w:r>
        <w:t>as specified in clause 7.2.10;</w:t>
      </w:r>
    </w:p>
    <w:p w14:paraId="1F686AC3" w14:textId="77777777" w:rsidR="00CF0E06" w:rsidRDefault="00CF0E06" w:rsidP="00CF0E06">
      <w:pPr>
        <w:pStyle w:val="B1"/>
      </w:pPr>
      <w:r>
        <w:t>f)</w:t>
      </w:r>
      <w:r>
        <w:tab/>
        <w:t>zero or one &lt;anyExt&gt; element containing elements defined in future releases;</w:t>
      </w:r>
    </w:p>
    <w:p w14:paraId="03D47284" w14:textId="77777777" w:rsidR="00CF0E06" w:rsidRDefault="00CF0E06" w:rsidP="00CF0E06">
      <w:pPr>
        <w:pStyle w:val="B1"/>
      </w:pPr>
      <w:r>
        <w:t>g)</w:t>
      </w:r>
      <w:r>
        <w:tab/>
        <w:t>zero, one or more elements from other namespaces defined in future releases; and</w:t>
      </w:r>
    </w:p>
    <w:p w14:paraId="0839E3DC" w14:textId="77777777" w:rsidR="00CF0E06" w:rsidRPr="009E4997" w:rsidRDefault="00CF0E06" w:rsidP="00CF0E06">
      <w:pPr>
        <w:pStyle w:val="B1"/>
      </w:pPr>
      <w:r>
        <w:t>h)</w:t>
      </w:r>
      <w:r>
        <w:tab/>
        <w:t>zero, one or more attributes defined in future releases.</w:t>
      </w:r>
    </w:p>
    <w:p w14:paraId="2FE7215A" w14:textId="77777777" w:rsidR="00CF0E06" w:rsidRPr="00E65271" w:rsidRDefault="00CF0E06" w:rsidP="00CF0E06">
      <w:pPr>
        <w:pStyle w:val="Heading4"/>
      </w:pPr>
      <w:bookmarkStart w:id="767" w:name="_CR6_2_5_87"/>
      <w:bookmarkStart w:id="768" w:name="_Toc172038350"/>
      <w:bookmarkEnd w:id="767"/>
      <w:r>
        <w:t>6.2.5.87</w:t>
      </w:r>
      <w:r>
        <w:tab/>
        <w:t>Semantics of &lt;pin-service-discovery-accept&gt;</w:t>
      </w:r>
      <w:bookmarkEnd w:id="768"/>
    </w:p>
    <w:p w14:paraId="50F73689" w14:textId="77777777" w:rsidR="00CF0E06" w:rsidRDefault="00CF0E06" w:rsidP="00CF0E06">
      <w:r>
        <w:t>The &lt;pin-service-discovery-accept&gt; element contains:</w:t>
      </w:r>
    </w:p>
    <w:p w14:paraId="36F4127E" w14:textId="77777777" w:rsidR="00CF0E06" w:rsidRDefault="00CF0E06" w:rsidP="00CF0E06">
      <w:pPr>
        <w:pStyle w:val="B1"/>
      </w:pPr>
      <w:r>
        <w:t>a)</w:t>
      </w:r>
      <w:r>
        <w:tab/>
        <w:t>one &lt;</w:t>
      </w:r>
      <w:bookmarkStart w:id="769" w:name="_Hlk159168593"/>
      <w:r>
        <w:t>target-pine-id</w:t>
      </w:r>
      <w:bookmarkEnd w:id="769"/>
      <w:r>
        <w:t>&gt; element</w:t>
      </w:r>
      <w:r w:rsidRPr="004307AB">
        <w:t xml:space="preserve"> </w:t>
      </w:r>
      <w:r>
        <w:t>as specified in clause 7.2.25;</w:t>
      </w:r>
    </w:p>
    <w:p w14:paraId="4C7634C1" w14:textId="77777777" w:rsidR="00CF0E06" w:rsidRDefault="00CF0E06" w:rsidP="00CF0E06">
      <w:pPr>
        <w:pStyle w:val="B1"/>
        <w:rPr>
          <w:lang w:eastAsia="zh-CN"/>
        </w:rPr>
      </w:pPr>
      <w:r>
        <w:rPr>
          <w:lang w:eastAsia="zh-CN"/>
        </w:rPr>
        <w:t>b)</w:t>
      </w:r>
      <w:r>
        <w:rPr>
          <w:lang w:eastAsia="zh-CN"/>
        </w:rPr>
        <w:tab/>
        <w:t>one &lt;</w:t>
      </w:r>
      <w:bookmarkStart w:id="770" w:name="_Hlk159168586"/>
      <w:r>
        <w:rPr>
          <w:lang w:eastAsia="zh-CN"/>
        </w:rPr>
        <w:t>target-pine-address</w:t>
      </w:r>
      <w:bookmarkEnd w:id="770"/>
      <w:r>
        <w:rPr>
          <w:lang w:eastAsia="zh-CN"/>
        </w:rPr>
        <w:t>&gt; element</w:t>
      </w:r>
      <w:r w:rsidRPr="004307AB">
        <w:t xml:space="preserve"> </w:t>
      </w:r>
      <w:r>
        <w:t>as specified in clause 7.2.10</w:t>
      </w:r>
      <w:r>
        <w:rPr>
          <w:lang w:eastAsia="zh-CN"/>
        </w:rPr>
        <w:t>;</w:t>
      </w:r>
    </w:p>
    <w:p w14:paraId="6DD2A6CE" w14:textId="77777777" w:rsidR="00CF0E06" w:rsidRDefault="00CF0E06" w:rsidP="00CF0E06">
      <w:pPr>
        <w:pStyle w:val="B1"/>
      </w:pPr>
      <w:r>
        <w:t>c)</w:t>
      </w:r>
      <w:r>
        <w:tab/>
        <w:t>zero or one &lt;anyExt&gt; element containing elements defined in future releases;</w:t>
      </w:r>
    </w:p>
    <w:p w14:paraId="45560CBF" w14:textId="77777777" w:rsidR="00CF0E06" w:rsidRDefault="00CF0E06" w:rsidP="00CF0E06">
      <w:pPr>
        <w:pStyle w:val="B1"/>
      </w:pPr>
      <w:r>
        <w:t>d)</w:t>
      </w:r>
      <w:r>
        <w:tab/>
        <w:t>zero, one or more elements from other namespaces defined in future releases; and</w:t>
      </w:r>
    </w:p>
    <w:p w14:paraId="1133C20C" w14:textId="77777777" w:rsidR="00CF0E06" w:rsidRPr="009E4997" w:rsidRDefault="00CF0E06" w:rsidP="00CF0E06">
      <w:pPr>
        <w:pStyle w:val="B1"/>
      </w:pPr>
      <w:r>
        <w:t>e)</w:t>
      </w:r>
      <w:r>
        <w:tab/>
        <w:t>zero, one or more attributes defined in future releases.</w:t>
      </w:r>
    </w:p>
    <w:p w14:paraId="09A804DA" w14:textId="77777777" w:rsidR="00CF0E06" w:rsidRPr="00E52444" w:rsidRDefault="00CF0E06" w:rsidP="00CF0E06">
      <w:pPr>
        <w:pStyle w:val="Heading4"/>
      </w:pPr>
      <w:bookmarkStart w:id="771" w:name="_CR6_2_5_88"/>
      <w:bookmarkStart w:id="772" w:name="_Toc172038351"/>
      <w:bookmarkEnd w:id="771"/>
      <w:r>
        <w:t>6.2.5.88</w:t>
      </w:r>
      <w:r>
        <w:tab/>
        <w:t>Semantics of &lt;pin-service-discovery-reject&gt;</w:t>
      </w:r>
      <w:bookmarkEnd w:id="772"/>
    </w:p>
    <w:p w14:paraId="0DCEE568" w14:textId="77777777" w:rsidR="00CF0E06" w:rsidRDefault="00CF0E06" w:rsidP="00CF0E06">
      <w:r>
        <w:t>The &lt;pin-service-discovery-reject&gt; element contains:</w:t>
      </w:r>
    </w:p>
    <w:p w14:paraId="554381D3" w14:textId="77777777" w:rsidR="00CF0E06" w:rsidRDefault="00CF0E06" w:rsidP="00CF0E06">
      <w:pPr>
        <w:pStyle w:val="B1"/>
      </w:pPr>
      <w:r>
        <w:t>a)</w:t>
      </w:r>
      <w:r>
        <w:tab/>
        <w:t>one &lt;cause&gt; element as specified in clause 7.2.5;</w:t>
      </w:r>
    </w:p>
    <w:p w14:paraId="19D85A97" w14:textId="77777777" w:rsidR="00CF0E06" w:rsidRDefault="00CF0E06" w:rsidP="00CF0E06">
      <w:pPr>
        <w:pStyle w:val="B1"/>
      </w:pPr>
      <w:r>
        <w:t>b)</w:t>
      </w:r>
      <w:r>
        <w:tab/>
        <w:t>zero or one &lt;anyExt&gt; element containing elements defined in future releases;</w:t>
      </w:r>
    </w:p>
    <w:p w14:paraId="1C180BA7" w14:textId="77777777" w:rsidR="00CF0E06" w:rsidRDefault="00CF0E06" w:rsidP="00CF0E06">
      <w:pPr>
        <w:pStyle w:val="B1"/>
      </w:pPr>
      <w:r>
        <w:t>c)</w:t>
      </w:r>
      <w:r>
        <w:tab/>
        <w:t>zero, one or more elements from other namespaces defined in future releases; and</w:t>
      </w:r>
    </w:p>
    <w:p w14:paraId="6183D35E" w14:textId="77777777" w:rsidR="00CF0E06" w:rsidRPr="009E4997" w:rsidRDefault="00CF0E06" w:rsidP="00CF0E06">
      <w:pPr>
        <w:pStyle w:val="B1"/>
      </w:pPr>
      <w:r>
        <w:t>d)</w:t>
      </w:r>
      <w:r>
        <w:tab/>
        <w:t>zero, one or more attributes defined in future releases.</w:t>
      </w:r>
    </w:p>
    <w:p w14:paraId="1950A4DA" w14:textId="77777777" w:rsidR="00CF0E06" w:rsidRPr="003452D5" w:rsidRDefault="00CF0E06" w:rsidP="00CF0E06">
      <w:pPr>
        <w:pStyle w:val="Heading4"/>
      </w:pPr>
      <w:bookmarkStart w:id="773" w:name="_CR6_2_5_89"/>
      <w:bookmarkStart w:id="774" w:name="_Toc172038352"/>
      <w:bookmarkEnd w:id="773"/>
      <w:r>
        <w:t>6.2.5.89</w:t>
      </w:r>
      <w:r>
        <w:tab/>
        <w:t>Semantics of &lt;pin-management-pegc-service-continuity-request&gt;</w:t>
      </w:r>
      <w:bookmarkEnd w:id="774"/>
    </w:p>
    <w:p w14:paraId="45D101A8" w14:textId="77777777" w:rsidR="00CF0E06" w:rsidRDefault="00CF0E06" w:rsidP="00CF0E06">
      <w:r>
        <w:t>The &lt;pin-management-pegc-service-continuity-request&gt; element</w:t>
      </w:r>
      <w:r w:rsidRPr="00704E6B">
        <w:t xml:space="preserve"> </w:t>
      </w:r>
      <w:r>
        <w:t>contains</w:t>
      </w:r>
      <w:r>
        <w:rPr>
          <w:rFonts w:hint="eastAsia"/>
          <w:lang w:eastAsia="zh-CN"/>
        </w:rPr>
        <w:t>:</w:t>
      </w:r>
    </w:p>
    <w:p w14:paraId="7E39684A" w14:textId="77777777" w:rsidR="00CF0E06" w:rsidRDefault="00CF0E06" w:rsidP="00CF0E06">
      <w:pPr>
        <w:pStyle w:val="B1"/>
      </w:pPr>
      <w:r>
        <w:t>a)</w:t>
      </w:r>
      <w:r>
        <w:tab/>
        <w:t>one &lt;</w:t>
      </w:r>
      <w:bookmarkStart w:id="775" w:name="_Hlk159168800"/>
      <w:r>
        <w:t>pin-client-identifier</w:t>
      </w:r>
      <w:bookmarkEnd w:id="775"/>
      <w:r>
        <w:t>&gt; element</w:t>
      </w:r>
      <w:r w:rsidRPr="00450FC9">
        <w:t xml:space="preserve"> </w:t>
      </w:r>
      <w:r>
        <w:t>as specified in clause 7.2.25;</w:t>
      </w:r>
    </w:p>
    <w:p w14:paraId="7B62CC0D" w14:textId="77777777" w:rsidR="00CF0E06" w:rsidRDefault="00CF0E06" w:rsidP="00CF0E06">
      <w:pPr>
        <w:pStyle w:val="B1"/>
      </w:pPr>
      <w:r>
        <w:t>b)</w:t>
      </w:r>
      <w:r>
        <w:tab/>
        <w:t>one &lt;security-credentials&gt; element</w:t>
      </w:r>
      <w:r w:rsidRPr="00450FC9">
        <w:t xml:space="preserve"> </w:t>
      </w:r>
      <w:r>
        <w:t>as specified in clause 7.2.6;</w:t>
      </w:r>
    </w:p>
    <w:p w14:paraId="183B0197" w14:textId="77777777" w:rsidR="00CF0E06" w:rsidRDefault="00CF0E06" w:rsidP="00CF0E06">
      <w:pPr>
        <w:pStyle w:val="B1"/>
      </w:pPr>
      <w:r>
        <w:rPr>
          <w:lang w:eastAsia="zh-CN"/>
        </w:rPr>
        <w:t>c)</w:t>
      </w:r>
      <w:r>
        <w:rPr>
          <w:lang w:eastAsia="zh-CN"/>
        </w:rPr>
        <w:tab/>
      </w:r>
      <w:r>
        <w:t>one &lt;pin-id&gt; element</w:t>
      </w:r>
      <w:r w:rsidRPr="00450FC9">
        <w:t xml:space="preserve"> </w:t>
      </w:r>
      <w:r>
        <w:t>as specified in clause 7.2.16;</w:t>
      </w:r>
    </w:p>
    <w:p w14:paraId="2AB8C2DE" w14:textId="77777777" w:rsidR="00CF0E06" w:rsidRDefault="00CF0E06" w:rsidP="00CF0E06">
      <w:pPr>
        <w:pStyle w:val="B1"/>
      </w:pPr>
      <w:r>
        <w:t>d)</w:t>
      </w:r>
      <w:r>
        <w:tab/>
        <w:t>one &lt;pine-id&gt; element</w:t>
      </w:r>
      <w:r w:rsidRPr="00450FC9">
        <w:t xml:space="preserve"> </w:t>
      </w:r>
      <w:r>
        <w:t>as specified in clause 7.2.1;</w:t>
      </w:r>
    </w:p>
    <w:p w14:paraId="0D187D4B" w14:textId="77777777" w:rsidR="00CF0E06" w:rsidRDefault="00CF0E06" w:rsidP="00CF0E06">
      <w:pPr>
        <w:pStyle w:val="B1"/>
      </w:pPr>
      <w:r>
        <w:t>e)</w:t>
      </w:r>
      <w:r>
        <w:tab/>
        <w:t>one &lt;</w:t>
      </w:r>
      <w:bookmarkStart w:id="776" w:name="_Hlk159168854"/>
      <w:r>
        <w:t>source-pin-gateway-client-identifier</w:t>
      </w:r>
      <w:bookmarkEnd w:id="776"/>
      <w:r>
        <w:t>&gt; element</w:t>
      </w:r>
      <w:r w:rsidRPr="00450FC9">
        <w:t xml:space="preserve"> </w:t>
      </w:r>
      <w:r>
        <w:t>as specified in clause 7.2.25;</w:t>
      </w:r>
    </w:p>
    <w:p w14:paraId="7F8B5406" w14:textId="77777777" w:rsidR="00CF0E06" w:rsidRDefault="00CF0E06" w:rsidP="00CF0E06">
      <w:pPr>
        <w:pStyle w:val="B1"/>
      </w:pPr>
      <w:r>
        <w:t>f)</w:t>
      </w:r>
      <w:r>
        <w:tab/>
        <w:t>one &lt;</w:t>
      </w:r>
      <w:bookmarkStart w:id="777" w:name="_Hlk159168872"/>
      <w:r>
        <w:t>application-client-identifier</w:t>
      </w:r>
      <w:bookmarkEnd w:id="777"/>
      <w:r>
        <w:t>&gt; element</w:t>
      </w:r>
      <w:r w:rsidRPr="00450FC9">
        <w:t xml:space="preserve"> </w:t>
      </w:r>
      <w:r>
        <w:t>as specified in clause 7.2.27;</w:t>
      </w:r>
    </w:p>
    <w:p w14:paraId="1F2369B6" w14:textId="77777777" w:rsidR="00CF0E06" w:rsidRDefault="00CF0E06" w:rsidP="00CF0E06">
      <w:pPr>
        <w:pStyle w:val="B1"/>
      </w:pPr>
      <w:r>
        <w:t>g)</w:t>
      </w:r>
      <w:r>
        <w:tab/>
        <w:t>one &lt;</w:t>
      </w:r>
      <w:bookmarkStart w:id="778" w:name="_Hlk159168887"/>
      <w:r>
        <w:t>application-server-identifie</w:t>
      </w:r>
      <w:bookmarkEnd w:id="778"/>
      <w:r>
        <w:t>r&gt; element</w:t>
      </w:r>
      <w:r w:rsidRPr="00214F27">
        <w:t xml:space="preserve"> </w:t>
      </w:r>
      <w:r>
        <w:t>as specified in clause 7.2.31;</w:t>
      </w:r>
    </w:p>
    <w:p w14:paraId="2C9B2497" w14:textId="77777777" w:rsidR="00CF0E06" w:rsidRDefault="00CF0E06" w:rsidP="00CF0E06">
      <w:pPr>
        <w:pStyle w:val="B1"/>
        <w:rPr>
          <w:lang w:eastAsia="zh-CN"/>
        </w:rPr>
      </w:pPr>
      <w:r>
        <w:t>h)</w:t>
      </w:r>
      <w:r>
        <w:tab/>
        <w:t>one &lt;</w:t>
      </w:r>
      <w:bookmarkStart w:id="779" w:name="_Hlk159168903"/>
      <w:r>
        <w:t>application-session-identifier</w:t>
      </w:r>
      <w:bookmarkEnd w:id="779"/>
      <w:r>
        <w:t>&gt; element</w:t>
      </w:r>
      <w:r w:rsidRPr="00214F27">
        <w:t xml:space="preserve"> </w:t>
      </w:r>
      <w:r>
        <w:t xml:space="preserve">as specified in clause 7.2.44; </w:t>
      </w:r>
    </w:p>
    <w:p w14:paraId="56D7748B" w14:textId="77777777" w:rsidR="00CF0E06" w:rsidRDefault="00CF0E06" w:rsidP="00CF0E06">
      <w:pPr>
        <w:pStyle w:val="B1"/>
      </w:pPr>
      <w:r>
        <w:t>i)</w:t>
      </w:r>
      <w:r>
        <w:tab/>
        <w:t>zero or one &lt;</w:t>
      </w:r>
      <w:bookmarkStart w:id="780" w:name="_Hlk159168927"/>
      <w:r>
        <w:t>application-session-descriptor&gt;</w:t>
      </w:r>
      <w:bookmarkEnd w:id="780"/>
      <w:r>
        <w:t xml:space="preserve"> element</w:t>
      </w:r>
      <w:r w:rsidRPr="00214F27">
        <w:t xml:space="preserve"> </w:t>
      </w:r>
      <w:r>
        <w:t>as specified in clause 7.2.45;</w:t>
      </w:r>
    </w:p>
    <w:p w14:paraId="229EE179" w14:textId="77777777" w:rsidR="00CF0E06" w:rsidRDefault="00CF0E06" w:rsidP="00CF0E06">
      <w:pPr>
        <w:pStyle w:val="B1"/>
      </w:pPr>
      <w:r>
        <w:t>j)</w:t>
      </w:r>
      <w:r>
        <w:tab/>
        <w:t>zero or one &lt;anyExt&gt; element containing elements defined in future releases;</w:t>
      </w:r>
    </w:p>
    <w:p w14:paraId="443CA4CA" w14:textId="77777777" w:rsidR="00CF0E06" w:rsidRDefault="00CF0E06" w:rsidP="00CF0E06">
      <w:pPr>
        <w:pStyle w:val="B1"/>
      </w:pPr>
      <w:r>
        <w:t>k)</w:t>
      </w:r>
      <w:r>
        <w:tab/>
        <w:t>zero, one or more elements from other namespaces defined in future releases; and</w:t>
      </w:r>
    </w:p>
    <w:p w14:paraId="658ABE4F" w14:textId="77777777" w:rsidR="00CF0E06" w:rsidRPr="009E4997" w:rsidRDefault="00CF0E06" w:rsidP="00CF0E06">
      <w:pPr>
        <w:pStyle w:val="B1"/>
      </w:pPr>
      <w:r>
        <w:t>l)</w:t>
      </w:r>
      <w:r>
        <w:tab/>
        <w:t>zero, one or more attributes defined in future releases.</w:t>
      </w:r>
    </w:p>
    <w:p w14:paraId="16B3D03E" w14:textId="77777777" w:rsidR="00CF0E06" w:rsidRPr="00494D69" w:rsidRDefault="00CF0E06" w:rsidP="00CF0E06">
      <w:pPr>
        <w:pStyle w:val="Heading4"/>
      </w:pPr>
      <w:bookmarkStart w:id="781" w:name="_CR6_2_5_90"/>
      <w:bookmarkStart w:id="782" w:name="_Toc172038353"/>
      <w:bookmarkEnd w:id="781"/>
      <w:r>
        <w:t>6.2.5.90</w:t>
      </w:r>
      <w:r>
        <w:tab/>
        <w:t>Semantics of &lt;pin-management-pegc-service-continuity-accept&gt;</w:t>
      </w:r>
      <w:bookmarkEnd w:id="782"/>
    </w:p>
    <w:p w14:paraId="0B489173" w14:textId="77777777" w:rsidR="00CF0E06" w:rsidRDefault="00CF0E06" w:rsidP="00CF0E06">
      <w:r>
        <w:t>The &lt;pin-management-pegc-service-continuity-accept&gt; element contains:</w:t>
      </w:r>
    </w:p>
    <w:p w14:paraId="7A00A1B8" w14:textId="77777777" w:rsidR="00CF0E06" w:rsidRDefault="00CF0E06" w:rsidP="00CF0E06">
      <w:pPr>
        <w:pStyle w:val="B1"/>
      </w:pPr>
      <w:r>
        <w:t>a)</w:t>
      </w:r>
      <w:r>
        <w:tab/>
        <w:t>one &lt;</w:t>
      </w:r>
      <w:bookmarkStart w:id="783" w:name="_Hlk159169012"/>
      <w:r>
        <w:t>target-pin-gateway-client-identifier</w:t>
      </w:r>
      <w:bookmarkEnd w:id="783"/>
      <w:r>
        <w:t>&gt; element as specified in clause 7.2.25;</w:t>
      </w:r>
    </w:p>
    <w:p w14:paraId="054911D9" w14:textId="77777777" w:rsidR="00CF0E06" w:rsidRDefault="00CF0E06" w:rsidP="00CF0E06">
      <w:pPr>
        <w:pStyle w:val="B1"/>
      </w:pPr>
      <w:r>
        <w:t>b)</w:t>
      </w:r>
      <w:r>
        <w:tab/>
        <w:t>zero or one &lt;anyExt&gt; element containing elements defined in future releases;</w:t>
      </w:r>
    </w:p>
    <w:p w14:paraId="5F3E6B00" w14:textId="77777777" w:rsidR="00CF0E06" w:rsidRDefault="00CF0E06" w:rsidP="00CF0E06">
      <w:pPr>
        <w:pStyle w:val="B1"/>
      </w:pPr>
      <w:r>
        <w:t>c)</w:t>
      </w:r>
      <w:r>
        <w:tab/>
        <w:t>zero, one or more elements from other namespaces defined in future releases; and</w:t>
      </w:r>
    </w:p>
    <w:p w14:paraId="789BCF8A" w14:textId="77777777" w:rsidR="00CF0E06" w:rsidRPr="004F7BDA" w:rsidRDefault="00CF0E06" w:rsidP="00CF0E06">
      <w:pPr>
        <w:pStyle w:val="B1"/>
      </w:pPr>
      <w:r>
        <w:t>d)</w:t>
      </w:r>
      <w:r>
        <w:tab/>
        <w:t>zero, one or more attributes defined in future releases.</w:t>
      </w:r>
    </w:p>
    <w:p w14:paraId="0C75DA98" w14:textId="77777777" w:rsidR="00CF0E06" w:rsidRPr="00E52444" w:rsidRDefault="00CF0E06" w:rsidP="00CF0E06">
      <w:pPr>
        <w:pStyle w:val="Heading4"/>
      </w:pPr>
      <w:bookmarkStart w:id="784" w:name="_CR6_2_5_91"/>
      <w:bookmarkStart w:id="785" w:name="_Toc172038354"/>
      <w:bookmarkEnd w:id="784"/>
      <w:r>
        <w:t>6.2.5.91</w:t>
      </w:r>
      <w:r>
        <w:tab/>
        <w:t>Semantics of &lt;pin-management-pegc-service-continuity-reject&gt;</w:t>
      </w:r>
      <w:bookmarkEnd w:id="785"/>
    </w:p>
    <w:p w14:paraId="204FBDA1" w14:textId="77777777" w:rsidR="00CF0E06" w:rsidRDefault="00CF0E06" w:rsidP="00CF0E06">
      <w:r>
        <w:t>The &lt;pin-management-pegc-service-continuity-reject&gt; element contains:</w:t>
      </w:r>
    </w:p>
    <w:p w14:paraId="2E2A9D1C" w14:textId="77777777" w:rsidR="00CF0E06" w:rsidRDefault="00CF0E06" w:rsidP="00CF0E06">
      <w:pPr>
        <w:pStyle w:val="B1"/>
      </w:pPr>
      <w:r>
        <w:t>a)</w:t>
      </w:r>
      <w:r>
        <w:tab/>
        <w:t>one &lt;cause&gt; element as specified in clause 7.2.5;</w:t>
      </w:r>
    </w:p>
    <w:p w14:paraId="33DA09EC" w14:textId="77777777" w:rsidR="00CF0E06" w:rsidRDefault="00CF0E06" w:rsidP="00CF0E06">
      <w:pPr>
        <w:pStyle w:val="B1"/>
      </w:pPr>
      <w:r>
        <w:t>b)</w:t>
      </w:r>
      <w:r>
        <w:tab/>
        <w:t>zero or one &lt;anyExt&gt; element containing elements defined in future releases;</w:t>
      </w:r>
    </w:p>
    <w:p w14:paraId="4EBB78E7" w14:textId="77777777" w:rsidR="00CF0E06" w:rsidRDefault="00CF0E06" w:rsidP="00CF0E06">
      <w:pPr>
        <w:pStyle w:val="B1"/>
      </w:pPr>
      <w:r>
        <w:t>c)</w:t>
      </w:r>
      <w:r>
        <w:tab/>
        <w:t>zero, one or more elements from other namespaces defined in future releases; and</w:t>
      </w:r>
    </w:p>
    <w:p w14:paraId="091A0B6A" w14:textId="77777777" w:rsidR="00CF0E06" w:rsidRDefault="00CF0E06" w:rsidP="00CF0E06">
      <w:pPr>
        <w:pStyle w:val="B1"/>
      </w:pPr>
      <w:r>
        <w:t>d)</w:t>
      </w:r>
      <w:r>
        <w:tab/>
        <w:t>zero, one or more attributes defined in future releases.</w:t>
      </w:r>
    </w:p>
    <w:p w14:paraId="47349EA6" w14:textId="77777777" w:rsidR="00CF0E06" w:rsidRPr="00E52444" w:rsidRDefault="00CF0E06" w:rsidP="00CF0E06">
      <w:pPr>
        <w:pStyle w:val="Heading4"/>
      </w:pPr>
      <w:bookmarkStart w:id="786" w:name="_CR6_2_5_92"/>
      <w:bookmarkStart w:id="787" w:name="_Toc172038355"/>
      <w:bookmarkEnd w:id="786"/>
      <w:r>
        <w:t>6.2.5.92</w:t>
      </w:r>
      <w:r>
        <w:tab/>
        <w:t>Semantics of &lt;pin-management-pegc-configuration-request&gt;</w:t>
      </w:r>
      <w:bookmarkEnd w:id="787"/>
    </w:p>
    <w:p w14:paraId="48B72889" w14:textId="77777777" w:rsidR="00CF0E06" w:rsidRDefault="00CF0E06" w:rsidP="00CF0E06">
      <w:r>
        <w:rPr>
          <w:rFonts w:hint="eastAsia"/>
          <w:lang w:eastAsia="zh-CN"/>
        </w:rPr>
        <w:t>T</w:t>
      </w:r>
      <w:r>
        <w:rPr>
          <w:lang w:eastAsia="zh-CN"/>
        </w:rPr>
        <w:t xml:space="preserve">he </w:t>
      </w:r>
      <w:r>
        <w:t>&lt;pin-management-pegc-configuration-request&gt; element contains:</w:t>
      </w:r>
    </w:p>
    <w:p w14:paraId="359AEEA1" w14:textId="77777777" w:rsidR="00CF0E06" w:rsidRDefault="00CF0E06" w:rsidP="00CF0E06">
      <w:pPr>
        <w:pStyle w:val="B1"/>
      </w:pPr>
      <w:r>
        <w:t>a)</w:t>
      </w:r>
      <w:r>
        <w:tab/>
        <w:t>one &lt;</w:t>
      </w:r>
      <w:bookmarkStart w:id="788" w:name="_Hlk159169138"/>
      <w:r>
        <w:t>pin-client-identifier&gt;</w:t>
      </w:r>
      <w:bookmarkEnd w:id="788"/>
      <w:r>
        <w:t xml:space="preserve"> element</w:t>
      </w:r>
      <w:r w:rsidRPr="00450FC9">
        <w:t xml:space="preserve"> </w:t>
      </w:r>
      <w:r>
        <w:t>as specified in clause 7.2.25;</w:t>
      </w:r>
    </w:p>
    <w:p w14:paraId="13C16EAF" w14:textId="77777777" w:rsidR="00CF0E06" w:rsidRDefault="00CF0E06" w:rsidP="00CF0E06">
      <w:pPr>
        <w:pStyle w:val="B1"/>
      </w:pPr>
      <w:r>
        <w:t>b)</w:t>
      </w:r>
      <w:r>
        <w:tab/>
        <w:t>one &lt;security-credentials&gt; element</w:t>
      </w:r>
      <w:r w:rsidRPr="00786AD8">
        <w:t xml:space="preserve"> </w:t>
      </w:r>
      <w:r>
        <w:t>as specified in clause 7.2.6;</w:t>
      </w:r>
    </w:p>
    <w:p w14:paraId="7EBFDB07" w14:textId="77777777" w:rsidR="00CF0E06" w:rsidRDefault="00CF0E06" w:rsidP="00CF0E06">
      <w:pPr>
        <w:pStyle w:val="B1"/>
      </w:pPr>
      <w:r>
        <w:rPr>
          <w:lang w:eastAsia="zh-CN"/>
        </w:rPr>
        <w:t>c)</w:t>
      </w:r>
      <w:r>
        <w:rPr>
          <w:lang w:eastAsia="zh-CN"/>
        </w:rPr>
        <w:tab/>
      </w:r>
      <w:r>
        <w:t>one &lt;pin-id&gt; element</w:t>
      </w:r>
      <w:r w:rsidRPr="00450FC9">
        <w:t xml:space="preserve"> </w:t>
      </w:r>
      <w:r>
        <w:t>as specified in clause 7.2.16;</w:t>
      </w:r>
    </w:p>
    <w:p w14:paraId="2142A93C" w14:textId="77777777" w:rsidR="00CF0E06" w:rsidRDefault="00CF0E06" w:rsidP="00CF0E06">
      <w:pPr>
        <w:pStyle w:val="B1"/>
      </w:pPr>
      <w:r>
        <w:t>d)</w:t>
      </w:r>
      <w:r>
        <w:tab/>
        <w:t>one &lt;pine-id&gt; element</w:t>
      </w:r>
      <w:r w:rsidRPr="00450FC9">
        <w:t xml:space="preserve"> </w:t>
      </w:r>
      <w:r>
        <w:t>as specified in clause 7.2.1;</w:t>
      </w:r>
    </w:p>
    <w:p w14:paraId="156328DC" w14:textId="77777777" w:rsidR="00CF0E06" w:rsidRDefault="00CF0E06" w:rsidP="00CF0E06">
      <w:pPr>
        <w:pStyle w:val="B1"/>
      </w:pPr>
      <w:r>
        <w:t>e)</w:t>
      </w:r>
      <w:r>
        <w:tab/>
        <w:t>one &lt;application-client-identifier&gt; element</w:t>
      </w:r>
      <w:r w:rsidRPr="00450FC9">
        <w:t xml:space="preserve"> </w:t>
      </w:r>
      <w:r>
        <w:t>as specified in clause 7.2.27;</w:t>
      </w:r>
    </w:p>
    <w:p w14:paraId="18232D08" w14:textId="77777777" w:rsidR="00CF0E06" w:rsidRDefault="00CF0E06" w:rsidP="00CF0E06">
      <w:pPr>
        <w:pStyle w:val="B1"/>
      </w:pPr>
      <w:r>
        <w:t>f)</w:t>
      </w:r>
      <w:r>
        <w:tab/>
        <w:t>one &lt;application-server-identifier&gt; element</w:t>
      </w:r>
      <w:r w:rsidRPr="00214F27">
        <w:t xml:space="preserve"> </w:t>
      </w:r>
      <w:r>
        <w:t>as specified in clause 7.2.31;</w:t>
      </w:r>
    </w:p>
    <w:p w14:paraId="18834CB9" w14:textId="77777777" w:rsidR="00CF0E06" w:rsidRDefault="00CF0E06" w:rsidP="00CF0E06">
      <w:pPr>
        <w:pStyle w:val="B1"/>
        <w:rPr>
          <w:lang w:eastAsia="zh-CN"/>
        </w:rPr>
      </w:pPr>
      <w:r>
        <w:t>g)</w:t>
      </w:r>
      <w:r>
        <w:tab/>
        <w:t>one &lt;application-session-identifier&gt; element</w:t>
      </w:r>
      <w:r w:rsidRPr="00214F27">
        <w:t xml:space="preserve"> </w:t>
      </w:r>
      <w:r>
        <w:t xml:space="preserve">as specified in clause 7.2.44; </w:t>
      </w:r>
    </w:p>
    <w:p w14:paraId="00230D42" w14:textId="77777777" w:rsidR="00CF0E06" w:rsidRDefault="00CF0E06" w:rsidP="00CF0E06">
      <w:pPr>
        <w:pStyle w:val="B1"/>
      </w:pPr>
      <w:r>
        <w:t>h)</w:t>
      </w:r>
      <w:r>
        <w:tab/>
        <w:t>zero or one &lt;application-session-descriptor&gt; element</w:t>
      </w:r>
      <w:r w:rsidRPr="00214F27">
        <w:t xml:space="preserve"> </w:t>
      </w:r>
      <w:r>
        <w:t>as specified in clause 7.2.45;</w:t>
      </w:r>
    </w:p>
    <w:p w14:paraId="5BC04B5B" w14:textId="77777777" w:rsidR="00CF0E06" w:rsidRDefault="00CF0E06" w:rsidP="00CF0E06">
      <w:pPr>
        <w:pStyle w:val="B1"/>
      </w:pPr>
      <w:r>
        <w:t>i)</w:t>
      </w:r>
      <w:r>
        <w:tab/>
        <w:t>zero or one &lt;anyExt&gt; element containing elements defined in future releases;</w:t>
      </w:r>
    </w:p>
    <w:p w14:paraId="7B17CC9B" w14:textId="77777777" w:rsidR="00CF0E06" w:rsidRDefault="00CF0E06" w:rsidP="00CF0E06">
      <w:pPr>
        <w:pStyle w:val="B1"/>
      </w:pPr>
      <w:r>
        <w:t>j)</w:t>
      </w:r>
      <w:r>
        <w:tab/>
        <w:t>zero, one or more elements from other namespaces defined in future releases; and</w:t>
      </w:r>
    </w:p>
    <w:p w14:paraId="5B1149C6" w14:textId="77777777" w:rsidR="00CF0E06" w:rsidRPr="00786AD8" w:rsidRDefault="00CF0E06" w:rsidP="00CF0E06">
      <w:pPr>
        <w:pStyle w:val="B1"/>
      </w:pPr>
      <w:r>
        <w:t>k)</w:t>
      </w:r>
      <w:r>
        <w:tab/>
        <w:t>zero, one or more attributes defined in future releases.</w:t>
      </w:r>
    </w:p>
    <w:p w14:paraId="41480752" w14:textId="77777777" w:rsidR="00CF0E06" w:rsidRPr="00A21E58" w:rsidRDefault="00CF0E06" w:rsidP="00CF0E06">
      <w:pPr>
        <w:pStyle w:val="Heading4"/>
      </w:pPr>
      <w:bookmarkStart w:id="789" w:name="_CR6_2_5_93"/>
      <w:bookmarkStart w:id="790" w:name="_Toc172038356"/>
      <w:bookmarkEnd w:id="789"/>
      <w:r>
        <w:t>6.2.5.93</w:t>
      </w:r>
      <w:r>
        <w:tab/>
        <w:t>Semantics of &lt;pin-management-pegc-configuration-accept&gt;</w:t>
      </w:r>
      <w:bookmarkEnd w:id="790"/>
    </w:p>
    <w:p w14:paraId="034DBF31" w14:textId="77777777" w:rsidR="00CF0E06" w:rsidRDefault="00CF0E06" w:rsidP="00CF0E06">
      <w:r>
        <w:rPr>
          <w:rFonts w:hint="eastAsia"/>
          <w:lang w:eastAsia="zh-CN"/>
        </w:rPr>
        <w:t>T</w:t>
      </w:r>
      <w:r>
        <w:rPr>
          <w:lang w:eastAsia="zh-CN"/>
        </w:rPr>
        <w:t xml:space="preserve">he </w:t>
      </w:r>
      <w:r>
        <w:t>&lt;pin-management-pegc-configuration-accept&gt; element contains:</w:t>
      </w:r>
    </w:p>
    <w:p w14:paraId="58AC6B94" w14:textId="77777777" w:rsidR="00CF0E06" w:rsidRDefault="00CF0E06" w:rsidP="00CF0E06">
      <w:pPr>
        <w:pStyle w:val="B1"/>
      </w:pPr>
      <w:r>
        <w:t>a)</w:t>
      </w:r>
      <w:r>
        <w:tab/>
        <w:t>one &lt;</w:t>
      </w:r>
      <w:bookmarkStart w:id="791" w:name="_Hlk159169227"/>
      <w:r>
        <w:t>pegc-connectivity-information</w:t>
      </w:r>
      <w:bookmarkEnd w:id="791"/>
      <w:r>
        <w:t>&gt; element</w:t>
      </w:r>
      <w:r w:rsidRPr="00E946A8">
        <w:t xml:space="preserve"> </w:t>
      </w:r>
      <w:r>
        <w:t>as specified in clause 7.2.4;</w:t>
      </w:r>
    </w:p>
    <w:p w14:paraId="69A7F01F" w14:textId="77777777" w:rsidR="00CF0E06" w:rsidRDefault="00CF0E06" w:rsidP="00CF0E06">
      <w:pPr>
        <w:pStyle w:val="B1"/>
      </w:pPr>
      <w:r>
        <w:t>b)</w:t>
      </w:r>
      <w:r>
        <w:tab/>
        <w:t>zero or one &lt;anyExt&gt; element containing elements defined in future releases;</w:t>
      </w:r>
    </w:p>
    <w:p w14:paraId="6AB3C08F" w14:textId="77777777" w:rsidR="00CF0E06" w:rsidRDefault="00CF0E06" w:rsidP="00CF0E06">
      <w:pPr>
        <w:pStyle w:val="B1"/>
      </w:pPr>
      <w:r>
        <w:t>c)</w:t>
      </w:r>
      <w:r>
        <w:tab/>
        <w:t>zero, one or more elements from other namespaces defined in future releases; and</w:t>
      </w:r>
    </w:p>
    <w:p w14:paraId="0CEF0BFD" w14:textId="77777777" w:rsidR="00CF0E06" w:rsidRPr="00830E6C" w:rsidRDefault="00CF0E06" w:rsidP="00CF0E06">
      <w:pPr>
        <w:pStyle w:val="B1"/>
      </w:pPr>
      <w:r>
        <w:t>d)</w:t>
      </w:r>
      <w:r>
        <w:tab/>
        <w:t>zero, one or more attributes defined in future releases.</w:t>
      </w:r>
    </w:p>
    <w:p w14:paraId="49AB9AD0" w14:textId="77777777" w:rsidR="00CF0E06" w:rsidRPr="00E52444" w:rsidRDefault="00CF0E06" w:rsidP="00CF0E06">
      <w:pPr>
        <w:pStyle w:val="Heading4"/>
      </w:pPr>
      <w:bookmarkStart w:id="792" w:name="_CR6_2_5_94"/>
      <w:bookmarkStart w:id="793" w:name="_Toc172038357"/>
      <w:bookmarkEnd w:id="792"/>
      <w:r>
        <w:t>6.2.5.94</w:t>
      </w:r>
      <w:r>
        <w:tab/>
        <w:t>Semantics of &lt;pin-management-pegc-configuration-reject&gt;</w:t>
      </w:r>
      <w:bookmarkEnd w:id="793"/>
    </w:p>
    <w:p w14:paraId="575EF65A" w14:textId="77777777" w:rsidR="00CF0E06" w:rsidRPr="009E4997" w:rsidRDefault="00CF0E06" w:rsidP="00CF0E06">
      <w:r>
        <w:t>The &lt;pin-management-pegc-configuration-reject&gt; element contains:</w:t>
      </w:r>
    </w:p>
    <w:p w14:paraId="711DBDE6" w14:textId="77777777" w:rsidR="00CF0E06" w:rsidRDefault="00CF0E06" w:rsidP="00CF0E06">
      <w:pPr>
        <w:pStyle w:val="B1"/>
      </w:pPr>
      <w:r>
        <w:t>a)</w:t>
      </w:r>
      <w:r>
        <w:tab/>
        <w:t>one &lt;cause&gt; element as specified in clause 7.2.5;</w:t>
      </w:r>
    </w:p>
    <w:p w14:paraId="1D0B0D47" w14:textId="77777777" w:rsidR="00CF0E06" w:rsidRDefault="00CF0E06" w:rsidP="00CF0E06">
      <w:pPr>
        <w:pStyle w:val="B1"/>
      </w:pPr>
      <w:r>
        <w:t>b)</w:t>
      </w:r>
      <w:r>
        <w:tab/>
        <w:t>zero or one &lt;anyExt&gt; element containing elements defined in future releases;</w:t>
      </w:r>
    </w:p>
    <w:p w14:paraId="4C0925D9" w14:textId="77777777" w:rsidR="00CF0E06" w:rsidRDefault="00CF0E06" w:rsidP="00CF0E06">
      <w:pPr>
        <w:pStyle w:val="B1"/>
      </w:pPr>
      <w:r>
        <w:t>c)</w:t>
      </w:r>
      <w:r>
        <w:tab/>
        <w:t>zero, one or more elements from other namespaces defined in future releases; and</w:t>
      </w:r>
    </w:p>
    <w:p w14:paraId="15FDD37F" w14:textId="77777777" w:rsidR="00CF0E06" w:rsidRPr="004F7BDA" w:rsidRDefault="00CF0E06" w:rsidP="00CF0E06">
      <w:pPr>
        <w:pStyle w:val="B1"/>
      </w:pPr>
      <w:r>
        <w:t>d)</w:t>
      </w:r>
      <w:r>
        <w:tab/>
        <w:t>zero, one or more attributes defined in future releases.</w:t>
      </w:r>
    </w:p>
    <w:p w14:paraId="45A76490" w14:textId="77777777" w:rsidR="00CF0E06" w:rsidRPr="0033075E" w:rsidRDefault="00CF0E06" w:rsidP="00CF0E06">
      <w:pPr>
        <w:pStyle w:val="Heading4"/>
      </w:pPr>
      <w:bookmarkStart w:id="794" w:name="_CR6_2_5_95"/>
      <w:bookmarkStart w:id="795" w:name="_Toc172038358"/>
      <w:bookmarkEnd w:id="794"/>
      <w:r>
        <w:t>6.2.5.95</w:t>
      </w:r>
      <w:r>
        <w:tab/>
        <w:t>Semantics of &lt;pin-configuration-service-continuity-update-request&gt;</w:t>
      </w:r>
      <w:bookmarkEnd w:id="795"/>
    </w:p>
    <w:p w14:paraId="41C9AF58" w14:textId="77777777" w:rsidR="00CF0E06" w:rsidRDefault="00CF0E06" w:rsidP="00CF0E06">
      <w:r>
        <w:rPr>
          <w:rFonts w:hint="eastAsia"/>
          <w:lang w:eastAsia="zh-CN"/>
        </w:rPr>
        <w:t>T</w:t>
      </w:r>
      <w:r>
        <w:rPr>
          <w:lang w:eastAsia="zh-CN"/>
        </w:rPr>
        <w:t xml:space="preserve">he </w:t>
      </w:r>
      <w:r>
        <w:t>&lt;pin-configuration-service-continuity-update-request&gt; element:</w:t>
      </w:r>
    </w:p>
    <w:p w14:paraId="7158A44C" w14:textId="77777777" w:rsidR="00CF0E06" w:rsidRDefault="00CF0E06" w:rsidP="00CF0E06">
      <w:pPr>
        <w:pStyle w:val="B1"/>
      </w:pPr>
      <w:r>
        <w:t>a)</w:t>
      </w:r>
      <w:r>
        <w:tab/>
        <w:t>one &lt;pin-client-identifier&gt; element</w:t>
      </w:r>
      <w:r w:rsidRPr="00450FC9">
        <w:t xml:space="preserve"> </w:t>
      </w:r>
      <w:r>
        <w:t>as specified in clause 7.2.25;</w:t>
      </w:r>
    </w:p>
    <w:p w14:paraId="70A3F5F0" w14:textId="77777777" w:rsidR="00CF0E06" w:rsidRDefault="00CF0E06" w:rsidP="00CF0E06">
      <w:pPr>
        <w:pStyle w:val="B1"/>
      </w:pPr>
      <w:r>
        <w:t>b)</w:t>
      </w:r>
      <w:r>
        <w:tab/>
        <w:t>one &lt;security-credentials&gt; element</w:t>
      </w:r>
      <w:r w:rsidRPr="00786AD8">
        <w:t xml:space="preserve"> </w:t>
      </w:r>
      <w:r>
        <w:t>as specified in clause 7.2.6;</w:t>
      </w:r>
    </w:p>
    <w:p w14:paraId="5D1EDB9E" w14:textId="77777777" w:rsidR="00CF0E06" w:rsidRDefault="00CF0E06" w:rsidP="00CF0E06">
      <w:pPr>
        <w:pStyle w:val="B1"/>
      </w:pPr>
      <w:r>
        <w:rPr>
          <w:lang w:eastAsia="zh-CN"/>
        </w:rPr>
        <w:t>c)</w:t>
      </w:r>
      <w:r>
        <w:rPr>
          <w:lang w:eastAsia="zh-CN"/>
        </w:rPr>
        <w:tab/>
      </w:r>
      <w:r>
        <w:t>one &lt;pin-id&gt; element</w:t>
      </w:r>
      <w:r w:rsidRPr="00450FC9">
        <w:t xml:space="preserve"> </w:t>
      </w:r>
      <w:r>
        <w:t>as specified in clause 7.2.16;</w:t>
      </w:r>
    </w:p>
    <w:p w14:paraId="03DC17BD" w14:textId="77777777" w:rsidR="00CF0E06" w:rsidRDefault="00CF0E06" w:rsidP="00CF0E06">
      <w:pPr>
        <w:pStyle w:val="B1"/>
      </w:pPr>
      <w:r>
        <w:t>d)</w:t>
      </w:r>
      <w:r>
        <w:tab/>
        <w:t>one &lt;pine-id&gt; element</w:t>
      </w:r>
      <w:r w:rsidRPr="00450FC9">
        <w:t xml:space="preserve"> </w:t>
      </w:r>
      <w:r>
        <w:t>as specified in clause 7.2.1;</w:t>
      </w:r>
    </w:p>
    <w:p w14:paraId="2D87713F" w14:textId="77777777" w:rsidR="00CF0E06" w:rsidRDefault="00CF0E06" w:rsidP="00CF0E06">
      <w:pPr>
        <w:pStyle w:val="B1"/>
      </w:pPr>
      <w:r>
        <w:t>e)</w:t>
      </w:r>
      <w:r>
        <w:tab/>
        <w:t>one &lt;</w:t>
      </w:r>
      <w:bookmarkStart w:id="796" w:name="_Hlk159170836"/>
      <w:r>
        <w:t>source-pin-gateway-client-identifier</w:t>
      </w:r>
      <w:bookmarkEnd w:id="796"/>
      <w:r>
        <w:t>&gt; element</w:t>
      </w:r>
      <w:r w:rsidRPr="00E328E9">
        <w:t xml:space="preserve"> </w:t>
      </w:r>
      <w:r>
        <w:t>as specified in clause 7.2.25;</w:t>
      </w:r>
    </w:p>
    <w:p w14:paraId="40105195" w14:textId="77777777" w:rsidR="00CF0E06" w:rsidRDefault="00CF0E06" w:rsidP="00CF0E06">
      <w:pPr>
        <w:pStyle w:val="B1"/>
      </w:pPr>
      <w:r>
        <w:t>f)</w:t>
      </w:r>
      <w:r>
        <w:tab/>
        <w:t>one &lt;</w:t>
      </w:r>
      <w:bookmarkStart w:id="797" w:name="_Hlk159170859"/>
      <w:r>
        <w:t>target-pin-gateway-client-identifier</w:t>
      </w:r>
      <w:bookmarkEnd w:id="797"/>
      <w:r>
        <w:t>&gt; element</w:t>
      </w:r>
      <w:r w:rsidRPr="00E328E9">
        <w:t xml:space="preserve"> </w:t>
      </w:r>
      <w:r>
        <w:t>as specified in clause 7.2.25;</w:t>
      </w:r>
    </w:p>
    <w:p w14:paraId="4D1696D9" w14:textId="77777777" w:rsidR="00CF0E06" w:rsidRDefault="00CF0E06" w:rsidP="00CF0E06">
      <w:pPr>
        <w:pStyle w:val="B1"/>
      </w:pPr>
      <w:r>
        <w:t>g)</w:t>
      </w:r>
      <w:r>
        <w:tab/>
        <w:t>one &lt;application-client-identifier&gt; element</w:t>
      </w:r>
      <w:r w:rsidRPr="00450FC9">
        <w:t xml:space="preserve"> </w:t>
      </w:r>
      <w:r>
        <w:t>as specified in clause 7.2.27;</w:t>
      </w:r>
    </w:p>
    <w:p w14:paraId="76A5D4E0" w14:textId="77777777" w:rsidR="00CF0E06" w:rsidRDefault="00CF0E06" w:rsidP="00CF0E06">
      <w:pPr>
        <w:pStyle w:val="B1"/>
      </w:pPr>
      <w:r>
        <w:t>h)</w:t>
      </w:r>
      <w:r>
        <w:tab/>
        <w:t>one &lt;application-server-identifier&gt; element</w:t>
      </w:r>
      <w:r w:rsidRPr="00214F27">
        <w:t xml:space="preserve"> </w:t>
      </w:r>
      <w:r>
        <w:t>as specified in clause 7.2.31;</w:t>
      </w:r>
    </w:p>
    <w:p w14:paraId="52E4919B" w14:textId="77777777" w:rsidR="00CF0E06" w:rsidRDefault="00CF0E06" w:rsidP="00CF0E06">
      <w:pPr>
        <w:pStyle w:val="B1"/>
        <w:rPr>
          <w:lang w:eastAsia="zh-CN"/>
        </w:rPr>
      </w:pPr>
      <w:r>
        <w:t>i)</w:t>
      </w:r>
      <w:r>
        <w:tab/>
        <w:t>one &lt;application-session-identifier&gt; element</w:t>
      </w:r>
      <w:r w:rsidRPr="00214F27">
        <w:t xml:space="preserve"> </w:t>
      </w:r>
      <w:r>
        <w:t xml:space="preserve">as specified in clause 7.2.44; </w:t>
      </w:r>
    </w:p>
    <w:p w14:paraId="25B2C772" w14:textId="77777777" w:rsidR="00CF0E06" w:rsidRDefault="00CF0E06" w:rsidP="00CF0E06">
      <w:pPr>
        <w:pStyle w:val="B1"/>
      </w:pPr>
      <w:r>
        <w:t>j)</w:t>
      </w:r>
      <w:r>
        <w:tab/>
        <w:t>zero or one &lt;application-session-descriptor&gt; element</w:t>
      </w:r>
      <w:r w:rsidRPr="00214F27">
        <w:t xml:space="preserve"> </w:t>
      </w:r>
      <w:r>
        <w:t>as specified in clause 7.2.45;</w:t>
      </w:r>
    </w:p>
    <w:p w14:paraId="569A159D" w14:textId="77777777" w:rsidR="00CF0E06" w:rsidRDefault="00CF0E06" w:rsidP="00CF0E06">
      <w:pPr>
        <w:pStyle w:val="B1"/>
      </w:pPr>
      <w:r>
        <w:t>k)</w:t>
      </w:r>
      <w:r>
        <w:tab/>
        <w:t>zero or one &lt;anyExt&gt; element containing elements defined in future releases;</w:t>
      </w:r>
    </w:p>
    <w:p w14:paraId="703C0086" w14:textId="77777777" w:rsidR="00CF0E06" w:rsidRDefault="00CF0E06" w:rsidP="00CF0E06">
      <w:pPr>
        <w:pStyle w:val="B1"/>
      </w:pPr>
      <w:r>
        <w:t>l)</w:t>
      </w:r>
      <w:r>
        <w:tab/>
        <w:t>zero, one or more elements from other namespaces defined in future releases; and</w:t>
      </w:r>
    </w:p>
    <w:p w14:paraId="48ED0260" w14:textId="77777777" w:rsidR="00CF0E06" w:rsidRPr="004F7BDA" w:rsidRDefault="00CF0E06" w:rsidP="00CF0E06">
      <w:pPr>
        <w:pStyle w:val="B1"/>
      </w:pPr>
      <w:r>
        <w:t>m)</w:t>
      </w:r>
      <w:r>
        <w:tab/>
        <w:t>zero, one or more attributes defined in future releases.</w:t>
      </w:r>
    </w:p>
    <w:p w14:paraId="4780F3B7" w14:textId="77777777" w:rsidR="00CF0E06" w:rsidRPr="00E52444" w:rsidRDefault="00CF0E06" w:rsidP="00CF0E06">
      <w:pPr>
        <w:pStyle w:val="Heading4"/>
      </w:pPr>
      <w:bookmarkStart w:id="798" w:name="_CR6_2_5_96"/>
      <w:bookmarkStart w:id="799" w:name="_Toc172038359"/>
      <w:bookmarkEnd w:id="798"/>
      <w:r>
        <w:t>6.2.5.96</w:t>
      </w:r>
      <w:r>
        <w:tab/>
        <w:t>Semantics of &lt;pin-configuration-service-continuity-update-accept&gt;</w:t>
      </w:r>
      <w:bookmarkEnd w:id="799"/>
    </w:p>
    <w:p w14:paraId="3912A153" w14:textId="77777777" w:rsidR="00CF0E06" w:rsidRDefault="00CF0E06" w:rsidP="00CF0E06">
      <w:r>
        <w:rPr>
          <w:lang w:eastAsia="zh-CN"/>
        </w:rPr>
        <w:t xml:space="preserve">The </w:t>
      </w:r>
      <w:r>
        <w:t>&lt;pin-configuration-service-continuity-update-accept&gt; element contains:</w:t>
      </w:r>
    </w:p>
    <w:p w14:paraId="1AC3D1EF" w14:textId="77777777" w:rsidR="00CF0E06" w:rsidRDefault="00CF0E06" w:rsidP="00CF0E06">
      <w:pPr>
        <w:pStyle w:val="B1"/>
      </w:pPr>
      <w:r>
        <w:t>a)</w:t>
      </w:r>
      <w:r>
        <w:tab/>
        <w:t>one &lt;</w:t>
      </w:r>
      <w:bookmarkStart w:id="800" w:name="_Hlk159170914"/>
      <w:r>
        <w:t>service-continuity-policy-information</w:t>
      </w:r>
      <w:bookmarkEnd w:id="800"/>
      <w:r>
        <w:t>&gt; element as specified in clause 7.2.46;</w:t>
      </w:r>
    </w:p>
    <w:p w14:paraId="65597D10" w14:textId="77777777" w:rsidR="00CF0E06" w:rsidRDefault="00CF0E06" w:rsidP="00CF0E06">
      <w:pPr>
        <w:pStyle w:val="B1"/>
      </w:pPr>
      <w:r>
        <w:t>b)</w:t>
      </w:r>
      <w:r>
        <w:tab/>
        <w:t>zero or one &lt;anyExt&gt; element containing elements defined in future releases;</w:t>
      </w:r>
    </w:p>
    <w:p w14:paraId="351FB457" w14:textId="77777777" w:rsidR="00CF0E06" w:rsidRDefault="00CF0E06" w:rsidP="00CF0E06">
      <w:pPr>
        <w:pStyle w:val="B1"/>
      </w:pPr>
      <w:r>
        <w:t>c)</w:t>
      </w:r>
      <w:r>
        <w:tab/>
        <w:t>zero, one or more elements from other namespaces defined in future releases; and</w:t>
      </w:r>
    </w:p>
    <w:p w14:paraId="1C564C2B" w14:textId="77777777" w:rsidR="00CF0E06" w:rsidRPr="00D44C24" w:rsidRDefault="00CF0E06" w:rsidP="00CF0E06">
      <w:pPr>
        <w:pStyle w:val="B1"/>
        <w:rPr>
          <w:lang w:eastAsia="zh-CN"/>
        </w:rPr>
      </w:pPr>
      <w:r>
        <w:t>d)</w:t>
      </w:r>
      <w:r>
        <w:tab/>
        <w:t>zero, one or more attributes defined in future releases.</w:t>
      </w:r>
    </w:p>
    <w:p w14:paraId="35B4C9F0" w14:textId="77777777" w:rsidR="00CF0E06" w:rsidRPr="00E52444" w:rsidRDefault="00CF0E06" w:rsidP="00CF0E06">
      <w:pPr>
        <w:pStyle w:val="Heading4"/>
      </w:pPr>
      <w:bookmarkStart w:id="801" w:name="_CR6_2_5_97"/>
      <w:bookmarkStart w:id="802" w:name="_Toc172038360"/>
      <w:bookmarkEnd w:id="801"/>
      <w:r>
        <w:t>6.2.5.97</w:t>
      </w:r>
      <w:r>
        <w:tab/>
        <w:t>Semantics of &lt;pin-configuration-service-continuity-update-reject&gt;</w:t>
      </w:r>
      <w:bookmarkEnd w:id="802"/>
    </w:p>
    <w:p w14:paraId="73B3DE7E" w14:textId="77777777" w:rsidR="00CF0E06" w:rsidRDefault="00CF0E06" w:rsidP="00CF0E06">
      <w:r>
        <w:rPr>
          <w:lang w:eastAsia="zh-CN"/>
        </w:rPr>
        <w:t xml:space="preserve">The </w:t>
      </w:r>
      <w:r>
        <w:t>&lt;pin-configuration-service-continuity-update-reject&gt; element contains:</w:t>
      </w:r>
    </w:p>
    <w:p w14:paraId="566B6D9A" w14:textId="77777777" w:rsidR="00CF0E06" w:rsidRDefault="00CF0E06" w:rsidP="00CF0E06">
      <w:pPr>
        <w:pStyle w:val="B1"/>
      </w:pPr>
      <w:r>
        <w:t>a)</w:t>
      </w:r>
      <w:r>
        <w:tab/>
        <w:t>one &lt;cause&gt; element as specified in clause 7.2.5;</w:t>
      </w:r>
    </w:p>
    <w:p w14:paraId="72588116" w14:textId="77777777" w:rsidR="00CF0E06" w:rsidRDefault="00CF0E06" w:rsidP="00CF0E06">
      <w:pPr>
        <w:pStyle w:val="B1"/>
      </w:pPr>
      <w:r>
        <w:t>b)</w:t>
      </w:r>
      <w:r>
        <w:tab/>
        <w:t>zero or one &lt;anyExt&gt; element containing elements defined in future releases;</w:t>
      </w:r>
    </w:p>
    <w:p w14:paraId="485D2885" w14:textId="77777777" w:rsidR="00CF0E06" w:rsidRDefault="00CF0E06" w:rsidP="00CF0E06">
      <w:pPr>
        <w:pStyle w:val="B1"/>
      </w:pPr>
      <w:r>
        <w:t>c)</w:t>
      </w:r>
      <w:r>
        <w:tab/>
        <w:t>zero, one or more elements from other namespaces defined in future releases; and</w:t>
      </w:r>
    </w:p>
    <w:p w14:paraId="38E85627" w14:textId="77777777" w:rsidR="00CF0E06" w:rsidRPr="004F7BDA" w:rsidRDefault="00CF0E06" w:rsidP="00CF0E06">
      <w:pPr>
        <w:pStyle w:val="B1"/>
      </w:pPr>
      <w:r>
        <w:t>d)</w:t>
      </w:r>
      <w:r>
        <w:tab/>
        <w:t>zero, one or more attributes defined in future releases.</w:t>
      </w:r>
    </w:p>
    <w:p w14:paraId="443DD5DB" w14:textId="77777777" w:rsidR="00CF0E06" w:rsidRPr="00411A22" w:rsidRDefault="00CF0E06" w:rsidP="00CF0E06">
      <w:pPr>
        <w:pStyle w:val="Heading4"/>
      </w:pPr>
      <w:bookmarkStart w:id="803" w:name="_CR6_2_5_98"/>
      <w:bookmarkStart w:id="804" w:name="_Toc172038361"/>
      <w:bookmarkEnd w:id="803"/>
      <w:r>
        <w:t>6.2.5.98</w:t>
      </w:r>
      <w:r>
        <w:tab/>
        <w:t>Semantics of &lt;pin-management-pegc-discovery-request&gt;</w:t>
      </w:r>
      <w:bookmarkEnd w:id="804"/>
    </w:p>
    <w:p w14:paraId="13421B89" w14:textId="77777777" w:rsidR="00CF0E06" w:rsidRDefault="00CF0E06" w:rsidP="00CF0E06">
      <w:r>
        <w:rPr>
          <w:rFonts w:hint="eastAsia"/>
          <w:lang w:eastAsia="zh-CN"/>
        </w:rPr>
        <w:t>T</w:t>
      </w:r>
      <w:r>
        <w:rPr>
          <w:lang w:eastAsia="zh-CN"/>
        </w:rPr>
        <w:t xml:space="preserve">he </w:t>
      </w:r>
      <w:r>
        <w:t>&lt;pin-management-pegc-discovery-request&gt; element contains:</w:t>
      </w:r>
    </w:p>
    <w:p w14:paraId="6A271C9A" w14:textId="77777777" w:rsidR="00CF0E06" w:rsidRPr="00553DA7" w:rsidRDefault="00CF0E06" w:rsidP="00CF0E06">
      <w:pPr>
        <w:pStyle w:val="B1"/>
      </w:pPr>
      <w:r>
        <w:t>a</w:t>
      </w:r>
      <w:r w:rsidRPr="00553DA7">
        <w:t>)</w:t>
      </w:r>
      <w:r w:rsidRPr="00553DA7">
        <w:tab/>
      </w:r>
      <w:r>
        <w:t>one</w:t>
      </w:r>
      <w:r w:rsidRPr="00553DA7">
        <w:t xml:space="preserve"> &lt;pin-client-identifier&gt; element</w:t>
      </w:r>
      <w:r w:rsidRPr="00D23F6D">
        <w:t xml:space="preserve"> </w:t>
      </w:r>
      <w:r>
        <w:t>as specified in clause 7.2.25</w:t>
      </w:r>
      <w:r w:rsidRPr="00553DA7">
        <w:t>;</w:t>
      </w:r>
    </w:p>
    <w:p w14:paraId="798124DF" w14:textId="77777777" w:rsidR="00CF0E06" w:rsidRPr="00553DA7" w:rsidRDefault="00CF0E06" w:rsidP="00CF0E06">
      <w:pPr>
        <w:pStyle w:val="B1"/>
      </w:pPr>
      <w:r>
        <w:t>b</w:t>
      </w:r>
      <w:r w:rsidRPr="00553DA7">
        <w:t>)</w:t>
      </w:r>
      <w:r w:rsidRPr="00553DA7">
        <w:tab/>
      </w:r>
      <w:r>
        <w:t>one</w:t>
      </w:r>
      <w:r w:rsidRPr="00553DA7">
        <w:t xml:space="preserve"> &lt;security-credentials&gt; element</w:t>
      </w:r>
      <w:r w:rsidRPr="00D23F6D">
        <w:t xml:space="preserve"> </w:t>
      </w:r>
      <w:r>
        <w:t>as specified in clause 7.2.6</w:t>
      </w:r>
      <w:r w:rsidRPr="00553DA7">
        <w:t>;</w:t>
      </w:r>
    </w:p>
    <w:p w14:paraId="6A70728D" w14:textId="77777777" w:rsidR="00CF0E06" w:rsidRPr="00553DA7" w:rsidRDefault="00CF0E06" w:rsidP="00CF0E06">
      <w:pPr>
        <w:pStyle w:val="B1"/>
      </w:pPr>
      <w:r>
        <w:t>c</w:t>
      </w:r>
      <w:r w:rsidRPr="00553DA7">
        <w:t>)</w:t>
      </w:r>
      <w:r w:rsidRPr="00553DA7">
        <w:tab/>
      </w:r>
      <w:r>
        <w:t>one</w:t>
      </w:r>
      <w:r w:rsidRPr="00553DA7">
        <w:t xml:space="preserve"> &lt;pin-id&gt; element</w:t>
      </w:r>
      <w:r w:rsidRPr="00D23F6D">
        <w:t xml:space="preserve"> </w:t>
      </w:r>
      <w:r>
        <w:t>as specified in clause 7.2.16</w:t>
      </w:r>
      <w:r w:rsidRPr="00553DA7">
        <w:t>;</w:t>
      </w:r>
    </w:p>
    <w:p w14:paraId="76E768A8" w14:textId="77777777" w:rsidR="00CF0E06" w:rsidRPr="00553DA7" w:rsidRDefault="00CF0E06" w:rsidP="00CF0E06">
      <w:pPr>
        <w:pStyle w:val="B1"/>
      </w:pPr>
      <w:r>
        <w:t>d</w:t>
      </w:r>
      <w:r w:rsidRPr="00553DA7">
        <w:t>)</w:t>
      </w:r>
      <w:r w:rsidRPr="00553DA7">
        <w:tab/>
      </w:r>
      <w:r>
        <w:t>one</w:t>
      </w:r>
      <w:r w:rsidRPr="00553DA7">
        <w:t xml:space="preserve"> &lt;pine-id&gt; element</w:t>
      </w:r>
      <w:r w:rsidRPr="00D23F6D">
        <w:t xml:space="preserve"> </w:t>
      </w:r>
      <w:r>
        <w:t>as specified in clause 7.2.1</w:t>
      </w:r>
      <w:r w:rsidRPr="00553DA7">
        <w:t>;</w:t>
      </w:r>
    </w:p>
    <w:p w14:paraId="26A6E247" w14:textId="77777777" w:rsidR="00CF0E06" w:rsidRDefault="00CF0E06" w:rsidP="00CF0E06">
      <w:pPr>
        <w:pStyle w:val="B1"/>
      </w:pPr>
      <w:r>
        <w:t>e</w:t>
      </w:r>
      <w:r w:rsidRPr="00553DA7">
        <w:t>)</w:t>
      </w:r>
      <w:r w:rsidRPr="00553DA7">
        <w:tab/>
      </w:r>
      <w:r>
        <w:t>one</w:t>
      </w:r>
      <w:r w:rsidRPr="00553DA7">
        <w:t xml:space="preserve"> &lt;</w:t>
      </w:r>
      <w:bookmarkStart w:id="805" w:name="_Hlk159169494"/>
      <w:r w:rsidRPr="00553DA7">
        <w:t>pegc-information-list</w:t>
      </w:r>
      <w:bookmarkEnd w:id="805"/>
      <w:r w:rsidRPr="00553DA7">
        <w:t>&gt; element</w:t>
      </w:r>
      <w:r w:rsidRPr="00D23F6D">
        <w:t xml:space="preserve"> </w:t>
      </w:r>
      <w:r>
        <w:t>as specified in clause 7.2.19;</w:t>
      </w:r>
    </w:p>
    <w:p w14:paraId="6B439156" w14:textId="77777777" w:rsidR="00CF0E06" w:rsidRDefault="00CF0E06" w:rsidP="00CF0E06">
      <w:pPr>
        <w:pStyle w:val="B1"/>
      </w:pPr>
      <w:r>
        <w:t>f)</w:t>
      </w:r>
      <w:r>
        <w:tab/>
        <w:t>zero or one &lt;anyExt&gt; element containing elements defined in future releases;</w:t>
      </w:r>
    </w:p>
    <w:p w14:paraId="1A2B7E64" w14:textId="77777777" w:rsidR="00CF0E06" w:rsidRDefault="00CF0E06" w:rsidP="00CF0E06">
      <w:pPr>
        <w:pStyle w:val="B1"/>
      </w:pPr>
      <w:r>
        <w:t>g)</w:t>
      </w:r>
      <w:r>
        <w:tab/>
        <w:t>zero, one or more elements from other namespaces defined in future releases; and</w:t>
      </w:r>
    </w:p>
    <w:p w14:paraId="119C7668" w14:textId="77777777" w:rsidR="00CF0E06" w:rsidRPr="00341C9C" w:rsidRDefault="00CF0E06" w:rsidP="00CF0E06">
      <w:pPr>
        <w:pStyle w:val="B1"/>
      </w:pPr>
      <w:r>
        <w:t>h)</w:t>
      </w:r>
      <w:r>
        <w:tab/>
        <w:t>zero, one or more attributes defined in future releases.</w:t>
      </w:r>
    </w:p>
    <w:p w14:paraId="3A773079" w14:textId="77777777" w:rsidR="00CF0E06" w:rsidRPr="00EB4199" w:rsidRDefault="00CF0E06" w:rsidP="00CF0E06">
      <w:pPr>
        <w:pStyle w:val="Heading4"/>
      </w:pPr>
      <w:bookmarkStart w:id="806" w:name="_CR6_2_5_99"/>
      <w:bookmarkStart w:id="807" w:name="_Toc172038362"/>
      <w:bookmarkEnd w:id="806"/>
      <w:r>
        <w:t>6.2.5.99</w:t>
      </w:r>
      <w:r>
        <w:tab/>
        <w:t>Semantics of &lt;pin-management-pegc-discovery-accept&gt;</w:t>
      </w:r>
      <w:bookmarkEnd w:id="807"/>
    </w:p>
    <w:p w14:paraId="098B70BF" w14:textId="77777777" w:rsidR="00CF0E06" w:rsidRDefault="00CF0E06" w:rsidP="00CF0E06">
      <w:r>
        <w:rPr>
          <w:rFonts w:hint="eastAsia"/>
          <w:lang w:eastAsia="zh-CN"/>
        </w:rPr>
        <w:t>T</w:t>
      </w:r>
      <w:r>
        <w:rPr>
          <w:lang w:eastAsia="zh-CN"/>
        </w:rPr>
        <w:t xml:space="preserve">he </w:t>
      </w:r>
      <w:r>
        <w:t>&lt;pin-management-pegc-discovery-accept&gt; element contains:</w:t>
      </w:r>
    </w:p>
    <w:p w14:paraId="4570FA3F" w14:textId="77777777" w:rsidR="00CF0E06" w:rsidRDefault="00CF0E06" w:rsidP="00CF0E06">
      <w:pPr>
        <w:pStyle w:val="B1"/>
      </w:pPr>
      <w:r>
        <w:t>a)</w:t>
      </w:r>
      <w:r>
        <w:tab/>
        <w:t>one &lt;pegc-information-list&gt; element as specified in clause 7.2.19;</w:t>
      </w:r>
    </w:p>
    <w:p w14:paraId="1A3D18D5" w14:textId="77777777" w:rsidR="00CF0E06" w:rsidRDefault="00CF0E06" w:rsidP="00CF0E06">
      <w:pPr>
        <w:pStyle w:val="B1"/>
      </w:pPr>
      <w:r>
        <w:t>b)</w:t>
      </w:r>
      <w:r>
        <w:tab/>
        <w:t>zero or one &lt;anyExt&gt; element containing elements defined in future releases;</w:t>
      </w:r>
    </w:p>
    <w:p w14:paraId="34EE63F8" w14:textId="77777777" w:rsidR="00CF0E06" w:rsidRDefault="00CF0E06" w:rsidP="00CF0E06">
      <w:pPr>
        <w:pStyle w:val="B1"/>
      </w:pPr>
      <w:r>
        <w:t>c)</w:t>
      </w:r>
      <w:r>
        <w:tab/>
        <w:t>zero, one or more elements from other namespaces defined in future releases; and</w:t>
      </w:r>
    </w:p>
    <w:p w14:paraId="387DEA99" w14:textId="77777777" w:rsidR="00CF0E06" w:rsidRPr="00C231E2" w:rsidRDefault="00CF0E06" w:rsidP="00CF0E06">
      <w:pPr>
        <w:pStyle w:val="B1"/>
      </w:pPr>
      <w:r>
        <w:t>d)</w:t>
      </w:r>
      <w:r>
        <w:tab/>
        <w:t>zero, one or more attributes defined in future releases.</w:t>
      </w:r>
    </w:p>
    <w:p w14:paraId="519DD0B0" w14:textId="77777777" w:rsidR="00CF0E06" w:rsidRPr="00E52444" w:rsidRDefault="00CF0E06" w:rsidP="00CF0E06">
      <w:pPr>
        <w:pStyle w:val="Heading4"/>
      </w:pPr>
      <w:bookmarkStart w:id="808" w:name="_CR6_2_5_100"/>
      <w:bookmarkStart w:id="809" w:name="_Toc172038363"/>
      <w:bookmarkEnd w:id="808"/>
      <w:r>
        <w:t>6.2.5.100</w:t>
      </w:r>
      <w:r>
        <w:tab/>
        <w:t>Semantics of &lt;pin-management-pegc-discovery-reject&gt;</w:t>
      </w:r>
      <w:bookmarkEnd w:id="809"/>
    </w:p>
    <w:p w14:paraId="2E5BD95D" w14:textId="77777777" w:rsidR="00CF0E06" w:rsidRPr="00FD4668" w:rsidRDefault="00CF0E06" w:rsidP="00CF0E06">
      <w:r>
        <w:rPr>
          <w:rFonts w:hint="eastAsia"/>
          <w:lang w:eastAsia="zh-CN"/>
        </w:rPr>
        <w:t>T</w:t>
      </w:r>
      <w:r>
        <w:rPr>
          <w:lang w:eastAsia="zh-CN"/>
        </w:rPr>
        <w:t xml:space="preserve">he </w:t>
      </w:r>
      <w:r>
        <w:t>&lt;pin-management-pegc-discovery-reject&gt; element contains:</w:t>
      </w:r>
    </w:p>
    <w:p w14:paraId="14AE8E11" w14:textId="77777777" w:rsidR="00CF0E06" w:rsidRDefault="00CF0E06" w:rsidP="00CF0E06">
      <w:pPr>
        <w:pStyle w:val="B1"/>
      </w:pPr>
      <w:r>
        <w:t>a)</w:t>
      </w:r>
      <w:r>
        <w:tab/>
        <w:t>one &lt;cause&gt; element as specified in clause 7.2.5;</w:t>
      </w:r>
    </w:p>
    <w:p w14:paraId="078CEE62" w14:textId="77777777" w:rsidR="00CF0E06" w:rsidRDefault="00CF0E06" w:rsidP="00CF0E06">
      <w:pPr>
        <w:pStyle w:val="B1"/>
      </w:pPr>
      <w:r>
        <w:t>b)</w:t>
      </w:r>
      <w:r>
        <w:tab/>
        <w:t>zero or one &lt;anyExt&gt; element containing elements defined in future releases;</w:t>
      </w:r>
    </w:p>
    <w:p w14:paraId="44A1CEAA" w14:textId="77777777" w:rsidR="00CF0E06" w:rsidRDefault="00CF0E06" w:rsidP="00CF0E06">
      <w:pPr>
        <w:pStyle w:val="B1"/>
      </w:pPr>
      <w:r>
        <w:t>c)</w:t>
      </w:r>
      <w:r>
        <w:tab/>
        <w:t>zero, one or more elements from other namespaces defined in future releases; and</w:t>
      </w:r>
    </w:p>
    <w:p w14:paraId="0E8217EB" w14:textId="77777777" w:rsidR="00CF0E06" w:rsidRDefault="00CF0E06" w:rsidP="00CF0E06">
      <w:pPr>
        <w:pStyle w:val="B1"/>
      </w:pPr>
      <w:r>
        <w:t>d)</w:t>
      </w:r>
      <w:r>
        <w:tab/>
        <w:t>zero, one or more attributes defined in future releases.</w:t>
      </w:r>
    </w:p>
    <w:p w14:paraId="2FDC42C7" w14:textId="77777777" w:rsidR="00CF0E06" w:rsidRPr="00FD4668" w:rsidRDefault="00CF0E06" w:rsidP="00CF0E06">
      <w:pPr>
        <w:pStyle w:val="Heading4"/>
      </w:pPr>
      <w:bookmarkStart w:id="810" w:name="_CR6_2_5_101"/>
      <w:bookmarkStart w:id="811" w:name="_Toc172038364"/>
      <w:bookmarkEnd w:id="810"/>
      <w:r>
        <w:t>6.2.5.101</w:t>
      </w:r>
      <w:r>
        <w:tab/>
        <w:t xml:space="preserve">Semantics of </w:t>
      </w:r>
      <w:r w:rsidRPr="00FD4668">
        <w:t>&lt;pine-authorization-request&gt;</w:t>
      </w:r>
      <w:bookmarkEnd w:id="811"/>
    </w:p>
    <w:p w14:paraId="2FFA8CCF" w14:textId="77777777" w:rsidR="00CF0E06" w:rsidRPr="00B23BCF" w:rsidRDefault="00CF0E06" w:rsidP="00CF0E06">
      <w:r>
        <w:rPr>
          <w:rFonts w:hint="eastAsia"/>
          <w:lang w:eastAsia="zh-CN"/>
        </w:rPr>
        <w:t>T</w:t>
      </w:r>
      <w:r>
        <w:rPr>
          <w:lang w:eastAsia="zh-CN"/>
        </w:rPr>
        <w:t xml:space="preserve">he </w:t>
      </w:r>
      <w:r>
        <w:t>&lt;pine-authorization-request&gt; element contains:</w:t>
      </w:r>
    </w:p>
    <w:p w14:paraId="39F8A3BC" w14:textId="77777777" w:rsidR="00CF0E06" w:rsidRDefault="00CF0E06" w:rsidP="00CF0E06">
      <w:pPr>
        <w:pStyle w:val="B1"/>
      </w:pPr>
      <w:r>
        <w:t>a)</w:t>
      </w:r>
      <w:r>
        <w:tab/>
        <w:t>one &lt;</w:t>
      </w:r>
      <w:r>
        <w:rPr>
          <w:lang w:val="en-US"/>
        </w:rPr>
        <w:t>ue-id</w:t>
      </w:r>
      <w:r>
        <w:t>&gt; element</w:t>
      </w:r>
      <w:r w:rsidRPr="00497563">
        <w:t xml:space="preserve"> </w:t>
      </w:r>
      <w:r>
        <w:t>as specified in clause 7.2.1;</w:t>
      </w:r>
    </w:p>
    <w:p w14:paraId="12AE4887" w14:textId="77777777" w:rsidR="00CF0E06" w:rsidRDefault="00CF0E06" w:rsidP="00CF0E06">
      <w:pPr>
        <w:pStyle w:val="B1"/>
        <w:rPr>
          <w:lang w:val="en-US"/>
        </w:rPr>
      </w:pPr>
      <w:r>
        <w:rPr>
          <w:lang w:eastAsia="zh-CN"/>
        </w:rPr>
        <w:t>b)</w:t>
      </w:r>
      <w:r>
        <w:rPr>
          <w:lang w:eastAsia="zh-CN"/>
        </w:rPr>
        <w:tab/>
      </w:r>
      <w:r>
        <w:t>one</w:t>
      </w:r>
      <w:r>
        <w:rPr>
          <w:lang w:eastAsia="zh-CN"/>
        </w:rPr>
        <w:t xml:space="preserve"> &lt;pin-id&gt;</w:t>
      </w:r>
      <w:r w:rsidRPr="001325E4">
        <w:t xml:space="preserve"> </w:t>
      </w:r>
      <w:r>
        <w:t>element</w:t>
      </w:r>
      <w:r w:rsidRPr="00497563">
        <w:t xml:space="preserve"> </w:t>
      </w:r>
      <w:r>
        <w:t>as specified in clause 7.2.16</w:t>
      </w:r>
      <w:r>
        <w:rPr>
          <w:lang w:val="en-US"/>
        </w:rPr>
        <w:t>;</w:t>
      </w:r>
    </w:p>
    <w:p w14:paraId="432125BB" w14:textId="77777777" w:rsidR="00CF0E06" w:rsidRPr="008F21B7" w:rsidRDefault="00CF0E06" w:rsidP="00CF0E06">
      <w:pPr>
        <w:pStyle w:val="B1"/>
        <w:rPr>
          <w:rFonts w:cs="Arial"/>
        </w:rPr>
      </w:pPr>
      <w:r>
        <w:rPr>
          <w:lang w:eastAsia="zh-CN"/>
        </w:rPr>
        <w:t>c)</w:t>
      </w:r>
      <w:r>
        <w:rPr>
          <w:lang w:eastAsia="zh-CN"/>
        </w:rPr>
        <w:tab/>
      </w:r>
      <w:r>
        <w:t>zero or one</w:t>
      </w:r>
      <w:r>
        <w:rPr>
          <w:lang w:eastAsia="zh-CN"/>
        </w:rPr>
        <w:t xml:space="preserve"> &lt;ip-address&gt;</w:t>
      </w:r>
      <w:r w:rsidRPr="001325E4">
        <w:t xml:space="preserve"> </w:t>
      </w:r>
      <w:r>
        <w:t>element</w:t>
      </w:r>
      <w:r w:rsidRPr="00497563">
        <w:t xml:space="preserve"> </w:t>
      </w:r>
      <w:r>
        <w:t>as specified in clause 7.2.10;</w:t>
      </w:r>
    </w:p>
    <w:p w14:paraId="69B143BC" w14:textId="77777777" w:rsidR="00CF0E06" w:rsidRDefault="00963BA0" w:rsidP="00CF0E06">
      <w:pPr>
        <w:pStyle w:val="B1"/>
      </w:pPr>
      <w:r>
        <w:t>d</w:t>
      </w:r>
      <w:r w:rsidR="00CF0E06">
        <w:t>)</w:t>
      </w:r>
      <w:r w:rsidR="00CF0E06">
        <w:tab/>
        <w:t>zero or one &lt;anyExt&gt; element containing elements defined in future releases;</w:t>
      </w:r>
    </w:p>
    <w:p w14:paraId="5080641B" w14:textId="77777777" w:rsidR="00CF0E06" w:rsidRDefault="00963BA0" w:rsidP="00CF0E06">
      <w:pPr>
        <w:pStyle w:val="B1"/>
      </w:pPr>
      <w:r>
        <w:t>e</w:t>
      </w:r>
      <w:r w:rsidR="00CF0E06">
        <w:t>)</w:t>
      </w:r>
      <w:r w:rsidR="00CF0E06">
        <w:tab/>
        <w:t>zero, one or more elements from other namespaces defined in future releases; and</w:t>
      </w:r>
    </w:p>
    <w:p w14:paraId="688D2D5B" w14:textId="77777777" w:rsidR="00CF0E06" w:rsidRDefault="00963BA0" w:rsidP="00CF0E06">
      <w:pPr>
        <w:pStyle w:val="B1"/>
      </w:pPr>
      <w:r>
        <w:t>f</w:t>
      </w:r>
      <w:r w:rsidR="00CF0E06">
        <w:t>)</w:t>
      </w:r>
      <w:r w:rsidR="00CF0E06">
        <w:tab/>
        <w:t>zero, one or more attributes defined in future releases.</w:t>
      </w:r>
    </w:p>
    <w:p w14:paraId="0B11FC31" w14:textId="77777777" w:rsidR="00CF0E06" w:rsidRPr="00FD4668" w:rsidRDefault="00CF0E06" w:rsidP="00CF0E06">
      <w:pPr>
        <w:pStyle w:val="Heading4"/>
      </w:pPr>
      <w:bookmarkStart w:id="812" w:name="_CR6_2_5_102"/>
      <w:bookmarkStart w:id="813" w:name="_Toc172038365"/>
      <w:bookmarkEnd w:id="812"/>
      <w:r>
        <w:t>6.2.5.102</w:t>
      </w:r>
      <w:r>
        <w:tab/>
        <w:t xml:space="preserve">Semantics of </w:t>
      </w:r>
      <w:r w:rsidRPr="00FD4668">
        <w:t>&lt;pine-authorization-</w:t>
      </w:r>
      <w:r>
        <w:t>accept</w:t>
      </w:r>
      <w:r w:rsidRPr="00FD4668">
        <w:t>&gt;</w:t>
      </w:r>
      <w:bookmarkEnd w:id="813"/>
    </w:p>
    <w:p w14:paraId="4C048824" w14:textId="77777777" w:rsidR="00CF0E06" w:rsidRPr="00B23BCF" w:rsidRDefault="00CF0E06" w:rsidP="00CF0E06">
      <w:r>
        <w:rPr>
          <w:rFonts w:hint="eastAsia"/>
          <w:lang w:eastAsia="zh-CN"/>
        </w:rPr>
        <w:t>T</w:t>
      </w:r>
      <w:r>
        <w:rPr>
          <w:lang w:eastAsia="zh-CN"/>
        </w:rPr>
        <w:t xml:space="preserve">he </w:t>
      </w:r>
      <w:r>
        <w:t>&lt;pine-authorization-accept&gt; element contains:</w:t>
      </w:r>
    </w:p>
    <w:p w14:paraId="64E7AA96" w14:textId="77777777" w:rsidR="00CF0E06" w:rsidRDefault="00CF0E06" w:rsidP="00CF0E06">
      <w:pPr>
        <w:pStyle w:val="B1"/>
      </w:pPr>
      <w:r>
        <w:t>a)</w:t>
      </w:r>
      <w:r>
        <w:tab/>
        <w:t>one &lt;security-credentials&gt; element</w:t>
      </w:r>
      <w:r w:rsidRPr="00786AD8">
        <w:t xml:space="preserve"> </w:t>
      </w:r>
      <w:r>
        <w:t>as specified in clause 7.2.6;</w:t>
      </w:r>
    </w:p>
    <w:p w14:paraId="268830B5" w14:textId="77777777" w:rsidR="00CF0E06" w:rsidRDefault="00CF0E06" w:rsidP="00CF0E06">
      <w:pPr>
        <w:pStyle w:val="B1"/>
      </w:pPr>
      <w:r>
        <w:t>b)</w:t>
      </w:r>
      <w:r>
        <w:tab/>
        <w:t>zero or one &lt;anyExt&gt; element containing elements defined in future releases;</w:t>
      </w:r>
    </w:p>
    <w:p w14:paraId="51C15F07" w14:textId="77777777" w:rsidR="00CF0E06" w:rsidRDefault="00CF0E06" w:rsidP="00CF0E06">
      <w:pPr>
        <w:pStyle w:val="B1"/>
      </w:pPr>
      <w:r>
        <w:t>c)</w:t>
      </w:r>
      <w:r>
        <w:tab/>
        <w:t>zero, one or more elements from other namespaces defined in future releases; and</w:t>
      </w:r>
    </w:p>
    <w:p w14:paraId="02677021" w14:textId="77777777" w:rsidR="00CF0E06" w:rsidRDefault="00CF0E06" w:rsidP="00CF0E06">
      <w:pPr>
        <w:pStyle w:val="B1"/>
      </w:pPr>
      <w:r>
        <w:t>d)</w:t>
      </w:r>
      <w:r>
        <w:tab/>
        <w:t>zero, one or more attributes defined in future releases.</w:t>
      </w:r>
    </w:p>
    <w:p w14:paraId="55455AA2" w14:textId="77777777" w:rsidR="00CF0E06" w:rsidRPr="00E52444" w:rsidRDefault="00CF0E06" w:rsidP="00CF0E06">
      <w:pPr>
        <w:pStyle w:val="Heading4"/>
      </w:pPr>
      <w:bookmarkStart w:id="814" w:name="_CR6_2_5_103"/>
      <w:bookmarkStart w:id="815" w:name="_Toc172038366"/>
      <w:bookmarkEnd w:id="814"/>
      <w:r>
        <w:t>6.2.5.103</w:t>
      </w:r>
      <w:r>
        <w:tab/>
        <w:t>Semantics of &lt;pine-authorization-reject&gt;</w:t>
      </w:r>
      <w:bookmarkEnd w:id="815"/>
    </w:p>
    <w:p w14:paraId="60B2DEFB" w14:textId="77777777" w:rsidR="00CF0E06" w:rsidRPr="00B23BCF" w:rsidRDefault="00CF0E06" w:rsidP="00CF0E06">
      <w:r>
        <w:rPr>
          <w:rFonts w:hint="eastAsia"/>
          <w:lang w:eastAsia="zh-CN"/>
        </w:rPr>
        <w:t>T</w:t>
      </w:r>
      <w:r>
        <w:rPr>
          <w:lang w:eastAsia="zh-CN"/>
        </w:rPr>
        <w:t xml:space="preserve">he </w:t>
      </w:r>
      <w:r>
        <w:t>&lt;pine-authorization-reject&gt; element contains:</w:t>
      </w:r>
    </w:p>
    <w:p w14:paraId="492123C4" w14:textId="77777777" w:rsidR="00CF0E06" w:rsidRDefault="00CF0E06" w:rsidP="00CF0E06">
      <w:pPr>
        <w:pStyle w:val="B1"/>
      </w:pPr>
      <w:r>
        <w:t>a)</w:t>
      </w:r>
      <w:r>
        <w:tab/>
        <w:t>one &lt;cause&gt; element as specified in clause 7.2.5;</w:t>
      </w:r>
    </w:p>
    <w:p w14:paraId="1765F537" w14:textId="77777777" w:rsidR="00CF0E06" w:rsidRDefault="00CF0E06" w:rsidP="00CF0E06">
      <w:pPr>
        <w:pStyle w:val="B1"/>
      </w:pPr>
      <w:r>
        <w:t>b)</w:t>
      </w:r>
      <w:r>
        <w:tab/>
        <w:t>zero or one &lt;anyExt&gt; element containing elements defined in future releases;</w:t>
      </w:r>
    </w:p>
    <w:p w14:paraId="3D7CFEBF" w14:textId="77777777" w:rsidR="00CF0E06" w:rsidRDefault="00CF0E06" w:rsidP="00CF0E06">
      <w:pPr>
        <w:pStyle w:val="B1"/>
      </w:pPr>
      <w:r>
        <w:t>c)</w:t>
      </w:r>
      <w:r>
        <w:tab/>
        <w:t>zero, one or more elements from other namespaces defined in future releases; and</w:t>
      </w:r>
    </w:p>
    <w:p w14:paraId="7F45AEF6" w14:textId="77777777" w:rsidR="00277DCD" w:rsidRPr="00CF0E06" w:rsidRDefault="00CF0E06" w:rsidP="0008465F">
      <w:pPr>
        <w:pStyle w:val="B1"/>
      </w:pPr>
      <w:r>
        <w:t>d)</w:t>
      </w:r>
      <w:r>
        <w:tab/>
        <w:t>zero, one or more attributes defined in future releases.</w:t>
      </w:r>
    </w:p>
    <w:p w14:paraId="2F5621CF" w14:textId="77777777" w:rsidR="007D306C" w:rsidRDefault="00012C92" w:rsidP="00BE6228">
      <w:pPr>
        <w:pStyle w:val="Heading3"/>
      </w:pPr>
      <w:bookmarkStart w:id="816" w:name="_CR6_2_6"/>
      <w:bookmarkStart w:id="817" w:name="_Toc172038367"/>
      <w:bookmarkEnd w:id="816"/>
      <w:r>
        <w:rPr>
          <w:rFonts w:hint="eastAsia"/>
          <w:lang w:eastAsia="zh-CN"/>
        </w:rPr>
        <w:t>6</w:t>
      </w:r>
      <w:r>
        <w:rPr>
          <w:lang w:eastAsia="zh-CN"/>
        </w:rPr>
        <w:t>.2.</w:t>
      </w:r>
      <w:r w:rsidR="00E154DE">
        <w:rPr>
          <w:lang w:eastAsia="zh-CN"/>
        </w:rPr>
        <w:t>6</w:t>
      </w:r>
      <w:r>
        <w:rPr>
          <w:lang w:eastAsia="zh-CN"/>
        </w:rPr>
        <w:tab/>
        <w:t>IANA</w:t>
      </w:r>
      <w:r w:rsidRPr="00012C92">
        <w:t xml:space="preserve"> </w:t>
      </w:r>
      <w:r w:rsidRPr="00012C92">
        <w:rPr>
          <w:lang w:eastAsia="zh-CN"/>
        </w:rPr>
        <w:t>registration</w:t>
      </w:r>
      <w:bookmarkEnd w:id="817"/>
    </w:p>
    <w:p w14:paraId="165BC137" w14:textId="77777777" w:rsidR="007D306C" w:rsidRPr="0073469F" w:rsidRDefault="007D306C" w:rsidP="007D306C">
      <w:pPr>
        <w:overflowPunct w:val="0"/>
        <w:autoSpaceDE w:val="0"/>
        <w:autoSpaceDN w:val="0"/>
        <w:adjustRightInd w:val="0"/>
        <w:textAlignment w:val="baseline"/>
      </w:pPr>
      <w:r w:rsidRPr="0073469F">
        <w:t>&lt;MCC name&gt;</w:t>
      </w:r>
    </w:p>
    <w:p w14:paraId="59102B9A" w14:textId="77777777" w:rsidR="007D306C" w:rsidRPr="0073469F" w:rsidRDefault="007D306C" w:rsidP="007D306C">
      <w:pPr>
        <w:overflowPunct w:val="0"/>
        <w:autoSpaceDE w:val="0"/>
        <w:autoSpaceDN w:val="0"/>
        <w:adjustRightInd w:val="0"/>
        <w:textAlignment w:val="baseline"/>
      </w:pPr>
      <w:r w:rsidRPr="0073469F">
        <w:t>Your Email Address:</w:t>
      </w:r>
    </w:p>
    <w:p w14:paraId="5C659DDE" w14:textId="77777777" w:rsidR="007D306C" w:rsidRPr="0073469F" w:rsidRDefault="007D306C" w:rsidP="007D306C">
      <w:pPr>
        <w:overflowPunct w:val="0"/>
        <w:autoSpaceDE w:val="0"/>
        <w:autoSpaceDN w:val="0"/>
        <w:adjustRightInd w:val="0"/>
        <w:textAlignment w:val="baseline"/>
      </w:pPr>
      <w:r w:rsidRPr="0073469F">
        <w:t>&lt;MCC email address&gt;</w:t>
      </w:r>
    </w:p>
    <w:p w14:paraId="41662F35" w14:textId="77777777" w:rsidR="007D306C" w:rsidRPr="0073469F" w:rsidRDefault="007D306C" w:rsidP="007D306C">
      <w:r w:rsidRPr="0073469F">
        <w:t>Media Type Name:</w:t>
      </w:r>
    </w:p>
    <w:p w14:paraId="082DCAC4" w14:textId="77777777" w:rsidR="007D306C" w:rsidRPr="0073469F" w:rsidRDefault="007D306C" w:rsidP="007D306C">
      <w:r w:rsidRPr="0073469F">
        <w:t>Application</w:t>
      </w:r>
    </w:p>
    <w:p w14:paraId="5FC871C1" w14:textId="77777777" w:rsidR="007D306C" w:rsidRPr="0073469F" w:rsidRDefault="007D306C" w:rsidP="007D306C">
      <w:r w:rsidRPr="0073469F">
        <w:t>Subtype name:</w:t>
      </w:r>
    </w:p>
    <w:p w14:paraId="27C0EDEE" w14:textId="77777777" w:rsidR="007D306C" w:rsidRDefault="007D306C" w:rsidP="007D306C">
      <w:r w:rsidRPr="00824BBC">
        <w:t>application/vnd.3gpp.</w:t>
      </w:r>
      <w:r>
        <w:t>pinapp</w:t>
      </w:r>
      <w:r w:rsidRPr="00824BBC">
        <w:t>-info+xml</w:t>
      </w:r>
    </w:p>
    <w:p w14:paraId="2F747DC2" w14:textId="77777777" w:rsidR="007D306C" w:rsidRPr="0073469F" w:rsidRDefault="007D306C" w:rsidP="007D306C">
      <w:r w:rsidRPr="0073469F">
        <w:t>Required parameters:</w:t>
      </w:r>
    </w:p>
    <w:p w14:paraId="23093B18" w14:textId="77777777" w:rsidR="007D306C" w:rsidRPr="0073469F" w:rsidRDefault="007D306C" w:rsidP="007D306C">
      <w:r w:rsidRPr="0073469F">
        <w:t>None</w:t>
      </w:r>
    </w:p>
    <w:p w14:paraId="342CC35D" w14:textId="77777777" w:rsidR="007D306C" w:rsidRPr="0073469F" w:rsidRDefault="007D306C" w:rsidP="007D306C">
      <w:r w:rsidRPr="0073469F">
        <w:t>Optional parameters:</w:t>
      </w:r>
    </w:p>
    <w:p w14:paraId="344F90BE" w14:textId="77777777" w:rsidR="007D306C" w:rsidRPr="0073469F" w:rsidRDefault="007D306C" w:rsidP="007D306C">
      <w:r w:rsidRPr="0073469F">
        <w:t>"charset"</w:t>
      </w:r>
      <w:r w:rsidRPr="0073469F">
        <w:tab/>
        <w:t>the parameter has identical semantics to the charset parameter of the "application/xml" media type as specified in section 9.1 of IETF RFC 7303.</w:t>
      </w:r>
    </w:p>
    <w:p w14:paraId="6B708736" w14:textId="77777777" w:rsidR="007D306C" w:rsidRPr="0073469F" w:rsidRDefault="007D306C" w:rsidP="007D306C">
      <w:r w:rsidRPr="0073469F">
        <w:t>Encoding considerations:</w:t>
      </w:r>
    </w:p>
    <w:p w14:paraId="570019AD" w14:textId="77777777" w:rsidR="007D306C" w:rsidRPr="0073469F" w:rsidRDefault="007D306C" w:rsidP="007D306C">
      <w:r w:rsidRPr="0073469F">
        <w:t>binary.</w:t>
      </w:r>
    </w:p>
    <w:p w14:paraId="39E5F3D0" w14:textId="77777777" w:rsidR="007D306C" w:rsidRPr="0073469F" w:rsidRDefault="007D306C" w:rsidP="007D306C">
      <w:r w:rsidRPr="0073469F">
        <w:t>Security considerations:</w:t>
      </w:r>
    </w:p>
    <w:p w14:paraId="45C756F7" w14:textId="77777777" w:rsidR="007D306C" w:rsidRPr="0073469F" w:rsidRDefault="007D306C" w:rsidP="007D306C">
      <w:r w:rsidRPr="0073469F">
        <w:t>Same as general security considerations for application/xml media type as specified in section 9.1 of IETF RFC 7303. In addition, this media type provides a format for exchanging information in SIP</w:t>
      </w:r>
      <w:r w:rsidRPr="00250CC3">
        <w:t xml:space="preserve"> or in HTTP</w:t>
      </w:r>
      <w:r w:rsidRPr="0073469F">
        <w:t>, so the security considerations from IETF RFC 3261 apply</w:t>
      </w:r>
      <w:r w:rsidRPr="00250CC3">
        <w:t xml:space="preserve"> while exchanging information in SIP and the security considerations from </w:t>
      </w:r>
      <w:r>
        <w:t>IETF RFC </w:t>
      </w:r>
      <w:r w:rsidR="00F84143">
        <w:t>9110</w:t>
      </w:r>
      <w:r w:rsidRPr="00250CC3">
        <w:t xml:space="preserve"> apply while exchanging information in HTTP</w:t>
      </w:r>
      <w:r w:rsidRPr="0073469F">
        <w:t>.</w:t>
      </w:r>
    </w:p>
    <w:p w14:paraId="0B602ADC" w14:textId="77777777" w:rsidR="007D306C" w:rsidRPr="0073469F" w:rsidRDefault="007D306C" w:rsidP="007D306C">
      <w:r w:rsidRPr="0073469F">
        <w:t>The information transported in this media type does not include active or executable content.</w:t>
      </w:r>
    </w:p>
    <w:p w14:paraId="0358E755" w14:textId="77777777" w:rsidR="007D306C" w:rsidRPr="0073469F" w:rsidRDefault="007D306C" w:rsidP="007D306C">
      <w:pPr>
        <w:overflowPunct w:val="0"/>
        <w:autoSpaceDE w:val="0"/>
        <w:autoSpaceDN w:val="0"/>
        <w:adjustRightInd w:val="0"/>
        <w:textAlignment w:val="baseline"/>
      </w:pPr>
      <w:r w:rsidRPr="0073469F">
        <w:t>Mechanisms for privacy and integrity protection of protocol parameters exist. Those mechanisms as well as authentication and further security mechanisms are described in 3GPP TS 24.</w:t>
      </w:r>
      <w:r>
        <w:t>229</w:t>
      </w:r>
      <w:r w:rsidRPr="0073469F">
        <w:t>.</w:t>
      </w:r>
    </w:p>
    <w:p w14:paraId="04AF5E35" w14:textId="77777777" w:rsidR="007D306C" w:rsidRPr="0073469F" w:rsidRDefault="007D306C" w:rsidP="007D306C">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56BDBED1" w14:textId="77777777" w:rsidR="007D306C" w:rsidRPr="0073469F" w:rsidRDefault="007D306C" w:rsidP="007D306C">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84E2E2B" w14:textId="77777777" w:rsidR="007D306C" w:rsidRPr="0073469F" w:rsidRDefault="007D306C" w:rsidP="007D306C">
      <w:r w:rsidRPr="0073469F">
        <w:t>This media type does not employ compression.</w:t>
      </w:r>
    </w:p>
    <w:p w14:paraId="7A4E0414" w14:textId="77777777" w:rsidR="007D306C" w:rsidRPr="0073469F" w:rsidRDefault="007D306C" w:rsidP="007D306C">
      <w:r w:rsidRPr="0073469F">
        <w:t>Interoperability considerations:</w:t>
      </w:r>
    </w:p>
    <w:p w14:paraId="1DFF7904" w14:textId="77777777" w:rsidR="007D306C" w:rsidRPr="0073469F" w:rsidRDefault="007D306C" w:rsidP="007D306C">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CD24AC5" w14:textId="77777777" w:rsidR="007D306C" w:rsidRPr="0073469F" w:rsidRDefault="007D306C" w:rsidP="007D306C">
      <w:r w:rsidRPr="0073469F">
        <w:t>Published specification:</w:t>
      </w:r>
    </w:p>
    <w:p w14:paraId="5A8B49DF" w14:textId="77777777" w:rsidR="007D306C" w:rsidRPr="0073469F" w:rsidRDefault="007D306C" w:rsidP="007D306C">
      <w:r w:rsidRPr="0073469F">
        <w:t>3GPP TS 24.</w:t>
      </w:r>
      <w:r>
        <w:t>583</w:t>
      </w:r>
      <w:r w:rsidRPr="0073469F">
        <w:t xml:space="preserve"> "</w:t>
      </w:r>
      <w:r>
        <w:t>Application layer support for Personal IoT Network (PINAPP); Stage 3</w:t>
      </w:r>
      <w:r w:rsidRPr="0073469F">
        <w:t xml:space="preserve">", </w:t>
      </w:r>
      <w:r w:rsidRPr="0073469F">
        <w:rPr>
          <w:rFonts w:eastAsia="PMingLiU"/>
        </w:rPr>
        <w:t xml:space="preserve">available via </w:t>
      </w:r>
      <w:r w:rsidRPr="00763AE7">
        <w:rPr>
          <w:rFonts w:eastAsia="PMingLiU"/>
        </w:rPr>
        <w:t>https://www.3gpp.org/ftp/Specs/archive/24_series/24.583</w:t>
      </w:r>
      <w:r w:rsidRPr="0073469F">
        <w:rPr>
          <w:rFonts w:eastAsia="PMingLiU"/>
        </w:rPr>
        <w:t>.</w:t>
      </w:r>
    </w:p>
    <w:p w14:paraId="2C9DD5D7" w14:textId="77777777" w:rsidR="007D306C" w:rsidRPr="0073469F" w:rsidRDefault="007D306C" w:rsidP="007D306C">
      <w:r w:rsidRPr="0073469F">
        <w:t>Applications which use this media type:</w:t>
      </w:r>
    </w:p>
    <w:p w14:paraId="3E216D2D" w14:textId="77777777" w:rsidR="007D306C" w:rsidRPr="0073469F" w:rsidRDefault="007D306C" w:rsidP="007D306C">
      <w:pPr>
        <w:rPr>
          <w:rFonts w:eastAsia="PMingLiU"/>
        </w:rPr>
      </w:pPr>
      <w:r>
        <w:t>Application layer support for Personal IoT Network (PINAPP)</w:t>
      </w:r>
      <w:r w:rsidRPr="0073469F">
        <w:rPr>
          <w:rFonts w:eastAsia="PMingLiU"/>
        </w:rPr>
        <w:t xml:space="preserve"> as described in the published specification.</w:t>
      </w:r>
    </w:p>
    <w:p w14:paraId="2366298C" w14:textId="77777777" w:rsidR="007D306C" w:rsidRPr="0073469F" w:rsidRDefault="007D306C" w:rsidP="007D306C">
      <w:pPr>
        <w:overflowPunct w:val="0"/>
        <w:autoSpaceDE w:val="0"/>
        <w:autoSpaceDN w:val="0"/>
        <w:adjustRightInd w:val="0"/>
        <w:textAlignment w:val="baseline"/>
        <w:rPr>
          <w:rFonts w:eastAsia="PMingLiU"/>
        </w:rPr>
      </w:pPr>
      <w:r w:rsidRPr="0073469F">
        <w:rPr>
          <w:rFonts w:eastAsia="PMingLiU"/>
        </w:rPr>
        <w:t>Fragment identifier considerations:</w:t>
      </w:r>
    </w:p>
    <w:p w14:paraId="21549D4E" w14:textId="77777777" w:rsidR="007D306C" w:rsidRPr="0073469F" w:rsidRDefault="007D306C" w:rsidP="007D306C">
      <w:pPr>
        <w:overflowPunct w:val="0"/>
        <w:autoSpaceDE w:val="0"/>
        <w:autoSpaceDN w:val="0"/>
        <w:adjustRightInd w:val="0"/>
        <w:textAlignment w:val="baseline"/>
      </w:pPr>
      <w:r w:rsidRPr="0073469F">
        <w:t>The handling in section 5 of IETF RFC 7303 applies.</w:t>
      </w:r>
    </w:p>
    <w:p w14:paraId="46236AB7" w14:textId="77777777" w:rsidR="007D306C" w:rsidRPr="0073469F" w:rsidRDefault="007D306C" w:rsidP="007D306C">
      <w:pPr>
        <w:overflowPunct w:val="0"/>
        <w:autoSpaceDE w:val="0"/>
        <w:autoSpaceDN w:val="0"/>
        <w:adjustRightInd w:val="0"/>
        <w:textAlignment w:val="baseline"/>
      </w:pPr>
      <w:r w:rsidRPr="0073469F">
        <w:t>Restrictions on usage:</w:t>
      </w:r>
    </w:p>
    <w:p w14:paraId="57C1BCDB" w14:textId="77777777" w:rsidR="007D306C" w:rsidRPr="0073469F" w:rsidRDefault="007D306C" w:rsidP="007D306C">
      <w:pPr>
        <w:overflowPunct w:val="0"/>
        <w:autoSpaceDE w:val="0"/>
        <w:autoSpaceDN w:val="0"/>
        <w:adjustRightInd w:val="0"/>
        <w:textAlignment w:val="baseline"/>
      </w:pPr>
      <w:r w:rsidRPr="0073469F">
        <w:t>None</w:t>
      </w:r>
    </w:p>
    <w:p w14:paraId="3E76F740" w14:textId="77777777" w:rsidR="007D306C" w:rsidRPr="0073469F" w:rsidRDefault="007D306C" w:rsidP="007D306C">
      <w:pPr>
        <w:overflowPunct w:val="0"/>
        <w:autoSpaceDE w:val="0"/>
        <w:autoSpaceDN w:val="0"/>
        <w:adjustRightInd w:val="0"/>
        <w:textAlignment w:val="baseline"/>
      </w:pPr>
      <w:r w:rsidRPr="0073469F">
        <w:t>Provisional registration? (standards tree only):</w:t>
      </w:r>
    </w:p>
    <w:p w14:paraId="74F815FB" w14:textId="77777777" w:rsidR="007D306C" w:rsidRPr="0073469F" w:rsidRDefault="007D306C" w:rsidP="007D306C">
      <w:pPr>
        <w:overflowPunct w:val="0"/>
        <w:autoSpaceDE w:val="0"/>
        <w:autoSpaceDN w:val="0"/>
        <w:adjustRightInd w:val="0"/>
        <w:textAlignment w:val="baseline"/>
      </w:pPr>
      <w:r w:rsidRPr="0073469F">
        <w:t>N/A</w:t>
      </w:r>
    </w:p>
    <w:p w14:paraId="6C70462D" w14:textId="77777777" w:rsidR="007D306C" w:rsidRPr="0073469F" w:rsidRDefault="007D306C" w:rsidP="007D306C">
      <w:r w:rsidRPr="0073469F">
        <w:t>Additional information:</w:t>
      </w:r>
    </w:p>
    <w:p w14:paraId="2A412043" w14:textId="77777777" w:rsidR="007D306C" w:rsidRPr="0073469F" w:rsidRDefault="007D306C" w:rsidP="007D306C">
      <w:pPr>
        <w:pStyle w:val="B1"/>
      </w:pPr>
      <w:r w:rsidRPr="0073469F">
        <w:t>1.</w:t>
      </w:r>
      <w:r w:rsidRPr="0073469F">
        <w:tab/>
        <w:t>Deprecated alias names for this type: none</w:t>
      </w:r>
    </w:p>
    <w:p w14:paraId="1F7F842E" w14:textId="77777777" w:rsidR="007D306C" w:rsidRPr="0073469F" w:rsidRDefault="007D306C" w:rsidP="007D306C">
      <w:pPr>
        <w:pStyle w:val="B1"/>
      </w:pPr>
      <w:r w:rsidRPr="0073469F">
        <w:t>2.</w:t>
      </w:r>
      <w:r w:rsidRPr="0073469F">
        <w:tab/>
        <w:t>Magic number(s): none</w:t>
      </w:r>
    </w:p>
    <w:p w14:paraId="79FEAA61" w14:textId="77777777" w:rsidR="007D306C" w:rsidRPr="0073469F" w:rsidRDefault="007D306C" w:rsidP="007D306C">
      <w:pPr>
        <w:pStyle w:val="B1"/>
      </w:pPr>
      <w:r w:rsidRPr="0073469F">
        <w:t>3.</w:t>
      </w:r>
      <w:r w:rsidRPr="0073469F">
        <w:tab/>
        <w:t>File extension(s): none</w:t>
      </w:r>
    </w:p>
    <w:p w14:paraId="39DB4AFE" w14:textId="77777777" w:rsidR="007D306C" w:rsidRPr="0073469F" w:rsidRDefault="007D306C" w:rsidP="007D306C">
      <w:pPr>
        <w:pStyle w:val="B1"/>
      </w:pPr>
      <w:r w:rsidRPr="0073469F">
        <w:t>4.</w:t>
      </w:r>
      <w:r w:rsidRPr="0073469F">
        <w:tab/>
        <w:t>Macintosh File Type Code(s): none</w:t>
      </w:r>
    </w:p>
    <w:p w14:paraId="2CD8C093" w14:textId="77777777" w:rsidR="007D306C" w:rsidRPr="0073469F" w:rsidRDefault="007D306C" w:rsidP="007D306C">
      <w:pPr>
        <w:pStyle w:val="B1"/>
      </w:pPr>
      <w:r w:rsidRPr="0073469F">
        <w:t>5.</w:t>
      </w:r>
      <w:r w:rsidRPr="0073469F">
        <w:tab/>
        <w:t>Object Identifier(s) or OID(s): none</w:t>
      </w:r>
    </w:p>
    <w:p w14:paraId="12609A20" w14:textId="77777777" w:rsidR="007D306C" w:rsidRPr="0073469F" w:rsidRDefault="007D306C" w:rsidP="007D306C">
      <w:pPr>
        <w:overflowPunct w:val="0"/>
        <w:autoSpaceDE w:val="0"/>
        <w:autoSpaceDN w:val="0"/>
        <w:adjustRightInd w:val="0"/>
        <w:textAlignment w:val="baseline"/>
      </w:pPr>
      <w:r w:rsidRPr="0073469F">
        <w:t>Intended usage:</w:t>
      </w:r>
    </w:p>
    <w:p w14:paraId="1F05857C" w14:textId="77777777" w:rsidR="007D306C" w:rsidRPr="0073469F" w:rsidRDefault="007D306C" w:rsidP="007D306C">
      <w:pPr>
        <w:overflowPunct w:val="0"/>
        <w:autoSpaceDE w:val="0"/>
        <w:autoSpaceDN w:val="0"/>
        <w:adjustRightInd w:val="0"/>
        <w:textAlignment w:val="baseline"/>
        <w:rPr>
          <w:rFonts w:eastAsia="PMingLiU"/>
        </w:rPr>
      </w:pPr>
      <w:r w:rsidRPr="0073469F">
        <w:rPr>
          <w:rFonts w:eastAsia="PMingLiU"/>
        </w:rPr>
        <w:t>Common</w:t>
      </w:r>
    </w:p>
    <w:p w14:paraId="31DEA0F1" w14:textId="77777777" w:rsidR="007D306C" w:rsidRPr="0073469F" w:rsidRDefault="007D306C" w:rsidP="007D306C">
      <w:pPr>
        <w:overflowPunct w:val="0"/>
        <w:autoSpaceDE w:val="0"/>
        <w:autoSpaceDN w:val="0"/>
        <w:adjustRightInd w:val="0"/>
        <w:textAlignment w:val="baseline"/>
      </w:pPr>
      <w:r w:rsidRPr="0073469F">
        <w:t>Person to contact for further information:</w:t>
      </w:r>
    </w:p>
    <w:p w14:paraId="44D10E8C" w14:textId="77777777" w:rsidR="007D306C" w:rsidRPr="0073469F" w:rsidRDefault="007D306C" w:rsidP="007D306C">
      <w:pPr>
        <w:pStyle w:val="B1"/>
      </w:pPr>
      <w:r w:rsidRPr="0073469F">
        <w:t>-</w:t>
      </w:r>
      <w:r w:rsidRPr="0073469F">
        <w:tab/>
        <w:t>Name: &lt;MCC name&gt;</w:t>
      </w:r>
    </w:p>
    <w:p w14:paraId="2327F843" w14:textId="77777777" w:rsidR="007D306C" w:rsidRPr="0073469F" w:rsidRDefault="007D306C" w:rsidP="007D306C">
      <w:pPr>
        <w:pStyle w:val="B1"/>
      </w:pPr>
      <w:r w:rsidRPr="0073469F">
        <w:t>-</w:t>
      </w:r>
      <w:r w:rsidRPr="0073469F">
        <w:tab/>
        <w:t>Email: &lt;MCC email address&gt;</w:t>
      </w:r>
    </w:p>
    <w:p w14:paraId="4F6BEF4A" w14:textId="77777777" w:rsidR="007D306C" w:rsidRPr="0073469F" w:rsidRDefault="007D306C" w:rsidP="007D306C">
      <w:pPr>
        <w:pStyle w:val="B1"/>
      </w:pPr>
      <w:r w:rsidRPr="0073469F">
        <w:t>-</w:t>
      </w:r>
      <w:r w:rsidRPr="0073469F">
        <w:tab/>
        <w:t>Author/Change controller:</w:t>
      </w:r>
    </w:p>
    <w:p w14:paraId="7AC7D8A0" w14:textId="77777777" w:rsidR="007D306C" w:rsidRPr="0073469F" w:rsidRDefault="007D306C" w:rsidP="007D306C">
      <w:pPr>
        <w:pStyle w:val="B2"/>
      </w:pPr>
      <w:r w:rsidRPr="0073469F">
        <w:t>i)</w:t>
      </w:r>
      <w:r w:rsidRPr="0073469F">
        <w:tab/>
        <w:t>Author: 3GPP CT1 Working Group/3GPP_TSG_CT_WG1@LIST.ETSI.ORG</w:t>
      </w:r>
    </w:p>
    <w:p w14:paraId="5FCE5DCC" w14:textId="77777777" w:rsidR="007D306C" w:rsidRPr="00A84738" w:rsidRDefault="007D306C" w:rsidP="007D306C">
      <w:pPr>
        <w:pStyle w:val="B2"/>
      </w:pPr>
      <w:r w:rsidRPr="0073469F">
        <w:t>ii)</w:t>
      </w:r>
      <w:r w:rsidRPr="0073469F">
        <w:tab/>
        <w:t>Change controller: &lt;MCC name&gt;/&lt;MCC email address&gt;</w:t>
      </w:r>
    </w:p>
    <w:p w14:paraId="0AF135B4" w14:textId="77777777" w:rsidR="009572CE" w:rsidRDefault="00D640D6" w:rsidP="00167381">
      <w:pPr>
        <w:pStyle w:val="Heading1"/>
        <w:rPr>
          <w:lang w:eastAsia="en-GB"/>
        </w:rPr>
      </w:pPr>
      <w:bookmarkStart w:id="818" w:name="_CR7"/>
      <w:bookmarkStart w:id="819" w:name="_Toc172038368"/>
      <w:bookmarkEnd w:id="818"/>
      <w:r>
        <w:t>7</w:t>
      </w:r>
      <w:r>
        <w:tab/>
      </w:r>
      <w:r w:rsidR="009572CE" w:rsidRPr="009572CE">
        <w:rPr>
          <w:lang w:eastAsia="zh-CN"/>
        </w:rPr>
        <w:t xml:space="preserve">Parameters </w:t>
      </w:r>
      <w:r w:rsidR="009572CE" w:rsidRPr="00341301">
        <w:t>in PIN application layer procedures</w:t>
      </w:r>
      <w:r w:rsidR="009572CE">
        <w:t>.</w:t>
      </w:r>
      <w:bookmarkEnd w:id="819"/>
    </w:p>
    <w:p w14:paraId="62A5DEA7" w14:textId="77777777" w:rsidR="001917AF" w:rsidRDefault="001917AF" w:rsidP="001917AF">
      <w:pPr>
        <w:pStyle w:val="Heading2"/>
        <w:rPr>
          <w:lang w:eastAsia="zh-CN"/>
        </w:rPr>
      </w:pPr>
      <w:bookmarkStart w:id="820" w:name="_CR7_1"/>
      <w:bookmarkStart w:id="821" w:name="_Toc172038369"/>
      <w:bookmarkEnd w:id="820"/>
      <w:r>
        <w:rPr>
          <w:lang w:eastAsia="zh-CN"/>
        </w:rPr>
        <w:t>7.1</w:t>
      </w:r>
      <w:r>
        <w:rPr>
          <w:lang w:eastAsia="zh-CN"/>
        </w:rPr>
        <w:tab/>
      </w:r>
      <w:r w:rsidR="00C450FA">
        <w:t>Data types format in XML schema</w:t>
      </w:r>
      <w:bookmarkEnd w:id="821"/>
    </w:p>
    <w:p w14:paraId="105BA994" w14:textId="77777777" w:rsidR="00C450FA" w:rsidRDefault="00C450FA" w:rsidP="00C450FA">
      <w:pPr>
        <w:rPr>
          <w:lang w:eastAsia="en-GB"/>
        </w:rPr>
      </w:pPr>
      <w:r>
        <w:t>To exchange structured information over the transport protocol, XML text format/notation is introduced.</w:t>
      </w:r>
    </w:p>
    <w:p w14:paraId="27853E60" w14:textId="77777777" w:rsidR="00C450FA" w:rsidRDefault="00C450FA" w:rsidP="00C450FA">
      <w:r>
        <w:t>The corresponding XML data types for the data types used in ProSe messages are provided in table 11.4.1.1.</w:t>
      </w:r>
    </w:p>
    <w:p w14:paraId="3DB6B7C6" w14:textId="77777777" w:rsidR="00C450FA" w:rsidRDefault="00C450FA" w:rsidP="00C450FA">
      <w:pPr>
        <w:pStyle w:val="TH"/>
      </w:pPr>
      <w:bookmarkStart w:id="822" w:name="_CRTable11_4_1_1"/>
      <w:r>
        <w:t>Table </w:t>
      </w:r>
      <w:bookmarkEnd w:id="822"/>
      <w:r>
        <w:t xml:space="preserve">11.4.1.1: Primitive or derived types for PINAPP </w:t>
      </w:r>
      <w:r>
        <w:rPr>
          <w:lang w:eastAsia="zh-CN"/>
        </w:rPr>
        <w:t>p</w:t>
      </w:r>
      <w:r>
        <w:t>arameter type</w:t>
      </w:r>
    </w:p>
    <w:tbl>
      <w:tblPr>
        <w:tblW w:w="567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35"/>
        <w:gridCol w:w="2835"/>
      </w:tblGrid>
      <w:tr w:rsidR="00C450FA" w14:paraId="022D4393" w14:textId="77777777" w:rsidTr="00C450FA">
        <w:trPr>
          <w:jc w:val="center"/>
        </w:trPr>
        <w:tc>
          <w:tcPr>
            <w:tcW w:w="2835" w:type="dxa"/>
            <w:tcBorders>
              <w:top w:val="single" w:sz="6" w:space="0" w:color="auto"/>
              <w:left w:val="single" w:sz="6" w:space="0" w:color="auto"/>
              <w:bottom w:val="single" w:sz="6" w:space="0" w:color="auto"/>
              <w:right w:val="single" w:sz="6" w:space="0" w:color="auto"/>
            </w:tcBorders>
            <w:hideMark/>
          </w:tcPr>
          <w:p w14:paraId="25B50B09" w14:textId="77777777" w:rsidR="00C450FA" w:rsidRDefault="00C450FA">
            <w:pPr>
              <w:pStyle w:val="TAL"/>
            </w:pPr>
            <w:r>
              <w:t>PINAPP parameter type</w:t>
            </w:r>
          </w:p>
        </w:tc>
        <w:tc>
          <w:tcPr>
            <w:tcW w:w="2835" w:type="dxa"/>
            <w:tcBorders>
              <w:top w:val="single" w:sz="6" w:space="0" w:color="auto"/>
              <w:left w:val="single" w:sz="6" w:space="0" w:color="auto"/>
              <w:bottom w:val="single" w:sz="6" w:space="0" w:color="auto"/>
              <w:right w:val="single" w:sz="6" w:space="0" w:color="auto"/>
            </w:tcBorders>
            <w:hideMark/>
          </w:tcPr>
          <w:p w14:paraId="2D752586" w14:textId="77777777" w:rsidR="00C450FA" w:rsidRDefault="00C450FA">
            <w:pPr>
              <w:pStyle w:val="TAL"/>
            </w:pPr>
            <w:r>
              <w:t>Type in XML schema</w:t>
            </w:r>
          </w:p>
        </w:tc>
      </w:tr>
      <w:tr w:rsidR="00C450FA" w14:paraId="7C1E3C91" w14:textId="77777777" w:rsidTr="00C450FA">
        <w:trPr>
          <w:jc w:val="center"/>
        </w:trPr>
        <w:tc>
          <w:tcPr>
            <w:tcW w:w="2835" w:type="dxa"/>
            <w:tcBorders>
              <w:top w:val="single" w:sz="6" w:space="0" w:color="auto"/>
              <w:left w:val="single" w:sz="6" w:space="0" w:color="auto"/>
              <w:bottom w:val="single" w:sz="6" w:space="0" w:color="auto"/>
              <w:right w:val="single" w:sz="6" w:space="0" w:color="auto"/>
            </w:tcBorders>
            <w:hideMark/>
          </w:tcPr>
          <w:p w14:paraId="1D86133B" w14:textId="77777777" w:rsidR="00C450FA" w:rsidRDefault="00C450FA">
            <w:pPr>
              <w:pStyle w:val="TAL"/>
            </w:pPr>
            <w:r>
              <w:t>Integer</w:t>
            </w:r>
          </w:p>
        </w:tc>
        <w:tc>
          <w:tcPr>
            <w:tcW w:w="2835" w:type="dxa"/>
            <w:tcBorders>
              <w:top w:val="single" w:sz="6" w:space="0" w:color="auto"/>
              <w:left w:val="single" w:sz="6" w:space="0" w:color="auto"/>
              <w:bottom w:val="single" w:sz="6" w:space="0" w:color="auto"/>
              <w:right w:val="single" w:sz="6" w:space="0" w:color="auto"/>
            </w:tcBorders>
            <w:hideMark/>
          </w:tcPr>
          <w:p w14:paraId="3B9C7416" w14:textId="77777777" w:rsidR="00C450FA" w:rsidRDefault="00C450FA">
            <w:pPr>
              <w:pStyle w:val="TAL"/>
            </w:pPr>
            <w:r>
              <w:t>xs:integer</w:t>
            </w:r>
          </w:p>
        </w:tc>
      </w:tr>
      <w:tr w:rsidR="00C450FA" w14:paraId="7B4180BD" w14:textId="77777777" w:rsidTr="00C450FA">
        <w:trPr>
          <w:jc w:val="center"/>
        </w:trPr>
        <w:tc>
          <w:tcPr>
            <w:tcW w:w="2835" w:type="dxa"/>
            <w:tcBorders>
              <w:top w:val="single" w:sz="6" w:space="0" w:color="auto"/>
              <w:left w:val="single" w:sz="6" w:space="0" w:color="auto"/>
              <w:bottom w:val="single" w:sz="6" w:space="0" w:color="auto"/>
              <w:right w:val="single" w:sz="6" w:space="0" w:color="auto"/>
            </w:tcBorders>
            <w:hideMark/>
          </w:tcPr>
          <w:p w14:paraId="2F0678F1" w14:textId="77777777" w:rsidR="00C450FA" w:rsidRDefault="00C450FA">
            <w:pPr>
              <w:pStyle w:val="TAL"/>
            </w:pPr>
            <w:r>
              <w:t>String</w:t>
            </w:r>
          </w:p>
        </w:tc>
        <w:tc>
          <w:tcPr>
            <w:tcW w:w="2835" w:type="dxa"/>
            <w:tcBorders>
              <w:top w:val="single" w:sz="6" w:space="0" w:color="auto"/>
              <w:left w:val="single" w:sz="6" w:space="0" w:color="auto"/>
              <w:bottom w:val="single" w:sz="6" w:space="0" w:color="auto"/>
              <w:right w:val="single" w:sz="6" w:space="0" w:color="auto"/>
            </w:tcBorders>
            <w:hideMark/>
          </w:tcPr>
          <w:p w14:paraId="265A8F8B" w14:textId="77777777" w:rsidR="00C450FA" w:rsidRDefault="00C450FA">
            <w:pPr>
              <w:pStyle w:val="TAL"/>
            </w:pPr>
            <w:r>
              <w:t>xs:string</w:t>
            </w:r>
          </w:p>
        </w:tc>
      </w:tr>
      <w:tr w:rsidR="00C450FA" w14:paraId="6BB929F2" w14:textId="77777777" w:rsidTr="00C450FA">
        <w:trPr>
          <w:jc w:val="center"/>
        </w:trPr>
        <w:tc>
          <w:tcPr>
            <w:tcW w:w="2835" w:type="dxa"/>
            <w:tcBorders>
              <w:top w:val="single" w:sz="6" w:space="0" w:color="auto"/>
              <w:left w:val="single" w:sz="6" w:space="0" w:color="auto"/>
              <w:bottom w:val="single" w:sz="6" w:space="0" w:color="auto"/>
              <w:right w:val="single" w:sz="6" w:space="0" w:color="auto"/>
            </w:tcBorders>
            <w:hideMark/>
          </w:tcPr>
          <w:p w14:paraId="1AF4CA2C" w14:textId="77777777" w:rsidR="00C450FA" w:rsidRDefault="00C450FA">
            <w:pPr>
              <w:pStyle w:val="TAL"/>
            </w:pPr>
            <w:r>
              <w:t>Boolean</w:t>
            </w:r>
          </w:p>
        </w:tc>
        <w:tc>
          <w:tcPr>
            <w:tcW w:w="2835" w:type="dxa"/>
            <w:tcBorders>
              <w:top w:val="single" w:sz="6" w:space="0" w:color="auto"/>
              <w:left w:val="single" w:sz="6" w:space="0" w:color="auto"/>
              <w:bottom w:val="single" w:sz="6" w:space="0" w:color="auto"/>
              <w:right w:val="single" w:sz="6" w:space="0" w:color="auto"/>
            </w:tcBorders>
            <w:hideMark/>
          </w:tcPr>
          <w:p w14:paraId="3BFCC909" w14:textId="77777777" w:rsidR="00C450FA" w:rsidRDefault="00C450FA">
            <w:pPr>
              <w:pStyle w:val="TAL"/>
            </w:pPr>
            <w:r>
              <w:t>xs:boolean</w:t>
            </w:r>
          </w:p>
        </w:tc>
      </w:tr>
      <w:tr w:rsidR="00C450FA" w14:paraId="4460DDB2" w14:textId="77777777" w:rsidTr="00C450FA">
        <w:trPr>
          <w:jc w:val="center"/>
        </w:trPr>
        <w:tc>
          <w:tcPr>
            <w:tcW w:w="2835" w:type="dxa"/>
            <w:tcBorders>
              <w:top w:val="single" w:sz="6" w:space="0" w:color="auto"/>
              <w:left w:val="single" w:sz="6" w:space="0" w:color="auto"/>
              <w:bottom w:val="single" w:sz="6" w:space="0" w:color="auto"/>
              <w:right w:val="single" w:sz="6" w:space="0" w:color="auto"/>
            </w:tcBorders>
            <w:hideMark/>
          </w:tcPr>
          <w:p w14:paraId="398B1449" w14:textId="77777777" w:rsidR="00C450FA" w:rsidRDefault="00C450FA">
            <w:pPr>
              <w:pStyle w:val="TAL"/>
            </w:pPr>
            <w:r>
              <w:t>Binary</w:t>
            </w:r>
          </w:p>
        </w:tc>
        <w:tc>
          <w:tcPr>
            <w:tcW w:w="2835" w:type="dxa"/>
            <w:tcBorders>
              <w:top w:val="single" w:sz="6" w:space="0" w:color="auto"/>
              <w:left w:val="single" w:sz="6" w:space="0" w:color="auto"/>
              <w:bottom w:val="single" w:sz="6" w:space="0" w:color="auto"/>
              <w:right w:val="single" w:sz="6" w:space="0" w:color="auto"/>
            </w:tcBorders>
            <w:hideMark/>
          </w:tcPr>
          <w:p w14:paraId="2796199A" w14:textId="77777777" w:rsidR="00C450FA" w:rsidRDefault="00C450FA">
            <w:pPr>
              <w:pStyle w:val="TAL"/>
            </w:pPr>
            <w:bookmarkStart w:id="823" w:name="_Hlk146554153"/>
            <w:r>
              <w:t>xs:hexBinary</w:t>
            </w:r>
            <w:bookmarkEnd w:id="823"/>
          </w:p>
        </w:tc>
      </w:tr>
      <w:tr w:rsidR="00C450FA" w14:paraId="4D5B3D28" w14:textId="77777777" w:rsidTr="00C450FA">
        <w:trPr>
          <w:jc w:val="center"/>
        </w:trPr>
        <w:tc>
          <w:tcPr>
            <w:tcW w:w="2835" w:type="dxa"/>
            <w:tcBorders>
              <w:top w:val="single" w:sz="6" w:space="0" w:color="auto"/>
              <w:left w:val="single" w:sz="6" w:space="0" w:color="auto"/>
              <w:bottom w:val="single" w:sz="6" w:space="0" w:color="auto"/>
              <w:right w:val="single" w:sz="6" w:space="0" w:color="auto"/>
            </w:tcBorders>
            <w:hideMark/>
          </w:tcPr>
          <w:p w14:paraId="5325CAB5" w14:textId="77777777" w:rsidR="00C450FA" w:rsidRDefault="00C450FA">
            <w:pPr>
              <w:pStyle w:val="TAL"/>
            </w:pPr>
            <w:r>
              <w:t>Bit string</w:t>
            </w:r>
          </w:p>
        </w:tc>
        <w:tc>
          <w:tcPr>
            <w:tcW w:w="2835" w:type="dxa"/>
            <w:tcBorders>
              <w:top w:val="single" w:sz="6" w:space="0" w:color="auto"/>
              <w:left w:val="single" w:sz="6" w:space="0" w:color="auto"/>
              <w:bottom w:val="single" w:sz="6" w:space="0" w:color="auto"/>
              <w:right w:val="single" w:sz="6" w:space="0" w:color="auto"/>
            </w:tcBorders>
            <w:hideMark/>
          </w:tcPr>
          <w:p w14:paraId="6BDE61CF" w14:textId="77777777" w:rsidR="00C450FA" w:rsidRDefault="00C450FA">
            <w:pPr>
              <w:pStyle w:val="TAL"/>
            </w:pPr>
            <w:r>
              <w:t>xs:hexBinary</w:t>
            </w:r>
          </w:p>
        </w:tc>
      </w:tr>
      <w:tr w:rsidR="00C450FA" w14:paraId="3B237B4F" w14:textId="77777777" w:rsidTr="00C450FA">
        <w:trPr>
          <w:jc w:val="center"/>
        </w:trPr>
        <w:tc>
          <w:tcPr>
            <w:tcW w:w="2835" w:type="dxa"/>
            <w:tcBorders>
              <w:top w:val="single" w:sz="6" w:space="0" w:color="auto"/>
              <w:left w:val="single" w:sz="6" w:space="0" w:color="auto"/>
              <w:bottom w:val="single" w:sz="6" w:space="0" w:color="auto"/>
              <w:right w:val="single" w:sz="6" w:space="0" w:color="auto"/>
            </w:tcBorders>
            <w:hideMark/>
          </w:tcPr>
          <w:p w14:paraId="40460438" w14:textId="77777777" w:rsidR="00C450FA" w:rsidRDefault="00C450FA">
            <w:pPr>
              <w:pStyle w:val="TAL"/>
            </w:pPr>
            <w:r>
              <w:t>Time</w:t>
            </w:r>
          </w:p>
        </w:tc>
        <w:tc>
          <w:tcPr>
            <w:tcW w:w="2835" w:type="dxa"/>
            <w:tcBorders>
              <w:top w:val="single" w:sz="6" w:space="0" w:color="auto"/>
              <w:left w:val="single" w:sz="6" w:space="0" w:color="auto"/>
              <w:bottom w:val="single" w:sz="6" w:space="0" w:color="auto"/>
              <w:right w:val="single" w:sz="6" w:space="0" w:color="auto"/>
            </w:tcBorders>
            <w:hideMark/>
          </w:tcPr>
          <w:p w14:paraId="591CA645" w14:textId="77777777" w:rsidR="00C450FA" w:rsidRDefault="00C450FA">
            <w:pPr>
              <w:pStyle w:val="TAL"/>
            </w:pPr>
            <w:r>
              <w:t>xs:dateTime</w:t>
            </w:r>
          </w:p>
        </w:tc>
      </w:tr>
    </w:tbl>
    <w:p w14:paraId="5B3E6229" w14:textId="77777777" w:rsidR="00C450FA" w:rsidRDefault="00C450FA" w:rsidP="00C450FA">
      <w:pPr>
        <w:rPr>
          <w:rFonts w:eastAsia="Times New Roman"/>
          <w:lang w:eastAsia="en-GB"/>
        </w:rPr>
      </w:pPr>
    </w:p>
    <w:p w14:paraId="03489E48" w14:textId="77777777" w:rsidR="00C450FA" w:rsidRDefault="00C450FA" w:rsidP="00C450FA">
      <w:pPr>
        <w:rPr>
          <w:rFonts w:eastAsia="DengXian"/>
        </w:rPr>
      </w:pPr>
      <w:r>
        <w:t xml:space="preserve">For complex data types described in clause 7.2, an XML </w:t>
      </w:r>
      <w:r>
        <w:rPr>
          <w:noProof/>
        </w:rPr>
        <w:t>"</w:t>
      </w:r>
      <w:r>
        <w:t>complexType</w:t>
      </w:r>
      <w:r>
        <w:rPr>
          <w:noProof/>
        </w:rPr>
        <w:t>"</w:t>
      </w:r>
      <w:r>
        <w:t xml:space="preserve"> can be used.</w:t>
      </w:r>
    </w:p>
    <w:p w14:paraId="13ECEC67" w14:textId="77777777" w:rsidR="00C450FA" w:rsidRDefault="00C450FA" w:rsidP="007D306C">
      <w:pPr>
        <w:rPr>
          <w:lang w:eastAsia="en-GB"/>
        </w:rPr>
      </w:pPr>
      <w:r>
        <w:t>Message construction shall be compliant with W3C REC-xmlschema-2-20041028: "XML Schema Part 2: Datatypes" </w:t>
      </w:r>
      <w:r w:rsidRPr="009A0969">
        <w:t>[</w:t>
      </w:r>
      <w:r w:rsidR="009A0969" w:rsidRPr="009A0969">
        <w:t>12</w:t>
      </w:r>
      <w:r w:rsidRPr="009A0969">
        <w:t>]</w:t>
      </w:r>
      <w:r>
        <w:t>.</w:t>
      </w:r>
    </w:p>
    <w:p w14:paraId="0335E066" w14:textId="77777777" w:rsidR="00C4089F" w:rsidRPr="001917AF" w:rsidRDefault="00DF1A7E" w:rsidP="00DF1A7E">
      <w:pPr>
        <w:pStyle w:val="Heading2"/>
        <w:rPr>
          <w:lang w:eastAsia="zh-CN"/>
        </w:rPr>
      </w:pPr>
      <w:bookmarkStart w:id="824" w:name="_CR7_2"/>
      <w:bookmarkStart w:id="825" w:name="_Toc172038370"/>
      <w:bookmarkEnd w:id="824"/>
      <w:r>
        <w:rPr>
          <w:lang w:eastAsia="zh-CN"/>
        </w:rPr>
        <w:t>7.2</w:t>
      </w:r>
      <w:r>
        <w:rPr>
          <w:lang w:eastAsia="zh-CN"/>
        </w:rPr>
        <w:tab/>
      </w:r>
      <w:r w:rsidRPr="00DF1A7E">
        <w:rPr>
          <w:lang w:eastAsia="zh-CN"/>
        </w:rPr>
        <w:t>Parameter</w:t>
      </w:r>
      <w:r>
        <w:rPr>
          <w:lang w:eastAsia="zh-CN"/>
        </w:rPr>
        <w:t xml:space="preserve"> </w:t>
      </w:r>
      <w:r>
        <w:rPr>
          <w:rFonts w:hint="eastAsia"/>
          <w:lang w:eastAsia="zh-CN"/>
        </w:rPr>
        <w:t>fo</w:t>
      </w:r>
      <w:r>
        <w:rPr>
          <w:lang w:eastAsia="zh-CN"/>
        </w:rPr>
        <w:t>rmat</w:t>
      </w:r>
      <w:bookmarkEnd w:id="825"/>
    </w:p>
    <w:p w14:paraId="44EE5D48" w14:textId="77777777" w:rsidR="007D306C" w:rsidRDefault="007D306C" w:rsidP="007D306C">
      <w:pPr>
        <w:pStyle w:val="Heading3"/>
        <w:rPr>
          <w:lang w:val="en-US" w:eastAsia="zh-CN"/>
        </w:rPr>
      </w:pPr>
      <w:bookmarkStart w:id="826" w:name="_CR7_2_1"/>
      <w:bookmarkStart w:id="827" w:name="_Toc172038371"/>
      <w:bookmarkEnd w:id="826"/>
      <w:r>
        <w:rPr>
          <w:rFonts w:hint="eastAsia"/>
          <w:lang w:val="en-US" w:eastAsia="zh-CN"/>
        </w:rPr>
        <w:t>7</w:t>
      </w:r>
      <w:r>
        <w:rPr>
          <w:lang w:val="en-US" w:eastAsia="zh-CN"/>
        </w:rPr>
        <w:t>.2.1</w:t>
      </w:r>
      <w:r>
        <w:rPr>
          <w:lang w:val="en-US" w:eastAsia="zh-CN"/>
        </w:rPr>
        <w:tab/>
        <w:t>UE identity</w:t>
      </w:r>
      <w:bookmarkEnd w:id="827"/>
    </w:p>
    <w:p w14:paraId="077D5DCA" w14:textId="77777777" w:rsidR="009763CE" w:rsidRDefault="007D306C" w:rsidP="007D306C">
      <w:r>
        <w:t>This parameter is used to carry the UE identity contained in a PINAPP protocol message.</w:t>
      </w:r>
      <w:r>
        <w:rPr>
          <w:lang w:eastAsia="zh-CN"/>
        </w:rPr>
        <w:t xml:space="preserve"> </w:t>
      </w:r>
      <w:r>
        <w:t>The format of the UE identity is encoded as</w:t>
      </w:r>
      <w:r w:rsidR="009763CE">
        <w:t>:</w:t>
      </w:r>
    </w:p>
    <w:p w14:paraId="6F83D590" w14:textId="77777777" w:rsidR="009763CE" w:rsidRDefault="009763CE" w:rsidP="009763CE">
      <w:pPr>
        <w:pStyle w:val="B1"/>
        <w:rPr>
          <w:lang w:eastAsia="zh-CN"/>
        </w:rPr>
      </w:pPr>
      <w:r>
        <w:rPr>
          <w:rFonts w:hint="eastAsia"/>
          <w:lang w:eastAsia="zh-CN"/>
        </w:rPr>
        <w:t>a)</w:t>
      </w:r>
      <w:r>
        <w:rPr>
          <w:lang w:eastAsia="zh-CN"/>
        </w:rPr>
        <w:tab/>
      </w:r>
      <w:r>
        <w:rPr>
          <w:rFonts w:hint="eastAsia"/>
          <w:lang w:eastAsia="zh-CN"/>
        </w:rPr>
        <w:t>if GPSI is included:</w:t>
      </w:r>
      <w:r>
        <w:t xml:space="preserve"> </w:t>
      </w:r>
      <w:r>
        <w:rPr>
          <w:rFonts w:hint="eastAsia"/>
          <w:lang w:eastAsia="zh-CN"/>
        </w:rPr>
        <w:t>same as GPSI (see clause</w:t>
      </w:r>
      <w:r>
        <w:t> </w:t>
      </w:r>
      <w:r>
        <w:rPr>
          <w:rFonts w:hint="eastAsia"/>
          <w:lang w:eastAsia="zh-CN"/>
        </w:rPr>
        <w:t xml:space="preserve">28.8 </w:t>
      </w:r>
      <w:r>
        <w:t>of 3GPP TS </w:t>
      </w:r>
      <w:r>
        <w:rPr>
          <w:rFonts w:hint="eastAsia"/>
          <w:lang w:eastAsia="zh-CN"/>
        </w:rPr>
        <w:t>23.003</w:t>
      </w:r>
      <w:r>
        <w:t> [</w:t>
      </w:r>
      <w:r>
        <w:rPr>
          <w:rFonts w:hint="eastAsia"/>
          <w:lang w:eastAsia="zh-CN"/>
        </w:rPr>
        <w:t>7</w:t>
      </w:r>
      <w:r>
        <w:t>]</w:t>
      </w:r>
      <w:r>
        <w:rPr>
          <w:rFonts w:hint="eastAsia"/>
          <w:lang w:eastAsia="zh-CN"/>
        </w:rPr>
        <w:t>); or</w:t>
      </w:r>
    </w:p>
    <w:p w14:paraId="2FA4E495" w14:textId="77777777" w:rsidR="00C450FA" w:rsidRDefault="009763CE" w:rsidP="00BE6228">
      <w:pPr>
        <w:pStyle w:val="B1"/>
      </w:pPr>
      <w:r>
        <w:rPr>
          <w:rFonts w:hint="eastAsia"/>
          <w:lang w:eastAsia="zh-CN"/>
        </w:rPr>
        <w:t>b)</w:t>
      </w:r>
      <w:r>
        <w:rPr>
          <w:lang w:eastAsia="zh-CN"/>
        </w:rPr>
        <w:tab/>
      </w:r>
      <w:r>
        <w:rPr>
          <w:rFonts w:hint="eastAsia"/>
          <w:lang w:eastAsia="zh-CN"/>
        </w:rPr>
        <w:t>if identity token is included: a string with a variable length.</w:t>
      </w:r>
    </w:p>
    <w:p w14:paraId="63E1F7ED" w14:textId="77777777" w:rsidR="007D306C" w:rsidRDefault="007D306C" w:rsidP="007D306C">
      <w:pPr>
        <w:pStyle w:val="Heading3"/>
        <w:rPr>
          <w:lang w:eastAsia="zh-CN"/>
        </w:rPr>
      </w:pPr>
      <w:bookmarkStart w:id="828" w:name="_CR7_2_2"/>
      <w:bookmarkStart w:id="829" w:name="_Toc172038372"/>
      <w:bookmarkEnd w:id="828"/>
      <w:r>
        <w:rPr>
          <w:rFonts w:hint="eastAsia"/>
          <w:lang w:eastAsia="zh-CN"/>
        </w:rPr>
        <w:t>7</w:t>
      </w:r>
      <w:r>
        <w:rPr>
          <w:lang w:eastAsia="zh-CN"/>
        </w:rPr>
        <w:t>.2.2</w:t>
      </w:r>
      <w:r>
        <w:rPr>
          <w:lang w:eastAsia="zh-CN"/>
        </w:rPr>
        <w:tab/>
        <w:t>MAC address</w:t>
      </w:r>
      <w:bookmarkEnd w:id="829"/>
    </w:p>
    <w:p w14:paraId="6EF12A18" w14:textId="77777777" w:rsidR="007D306C" w:rsidRDefault="007D306C" w:rsidP="007D306C">
      <w:r>
        <w:t>This parameter is used to carry the MAC address contained in a PINAPP protocol message. The format of the MAC address contains the binary representation of the MAC address of the PIN peer, starting with the least significant bit of the first octet of the MAC address.</w:t>
      </w:r>
    </w:p>
    <w:p w14:paraId="34E8C33F" w14:textId="77777777" w:rsidR="007D306C" w:rsidRDefault="007D306C" w:rsidP="007D306C">
      <w:pPr>
        <w:pStyle w:val="Heading3"/>
        <w:rPr>
          <w:lang w:eastAsia="zh-CN"/>
        </w:rPr>
      </w:pPr>
      <w:bookmarkStart w:id="830" w:name="_CR7_2_3"/>
      <w:bookmarkStart w:id="831" w:name="_Toc172038373"/>
      <w:bookmarkEnd w:id="830"/>
      <w:r>
        <w:rPr>
          <w:rFonts w:hint="eastAsia"/>
          <w:lang w:eastAsia="zh-CN"/>
        </w:rPr>
        <w:t>7</w:t>
      </w:r>
      <w:r>
        <w:rPr>
          <w:lang w:eastAsia="zh-CN"/>
        </w:rPr>
        <w:t>.2.3</w:t>
      </w:r>
      <w:r>
        <w:rPr>
          <w:lang w:eastAsia="zh-CN"/>
        </w:rPr>
        <w:tab/>
        <w:t>NCGI</w:t>
      </w:r>
      <w:bookmarkEnd w:id="831"/>
    </w:p>
    <w:p w14:paraId="60970A59" w14:textId="77777777" w:rsidR="007D306C" w:rsidRDefault="007D306C" w:rsidP="007D306C">
      <w:pPr>
        <w:rPr>
          <w:lang w:eastAsia="en-GB"/>
        </w:rPr>
      </w:pPr>
      <w:r>
        <w:t>This parameter is used to indicate the NG-RAN Cell Global ID (NCGI) of the serving cell where the PIN peer</w:t>
      </w:r>
      <w:r>
        <w:rPr>
          <w:lang w:eastAsia="ko-KR"/>
        </w:rPr>
        <w:t xml:space="preserve"> </w:t>
      </w:r>
      <w:r>
        <w:t>is camping. It is a length of 512 long binary number as shown in figure 7.2.3-1 and table 7.2.3-1.</w:t>
      </w:r>
    </w:p>
    <w:tbl>
      <w:tblPr>
        <w:tblW w:w="0" w:type="auto"/>
        <w:jc w:val="center"/>
        <w:tblLayout w:type="fixed"/>
        <w:tblCellMar>
          <w:left w:w="28" w:type="dxa"/>
          <w:right w:w="56" w:type="dxa"/>
        </w:tblCellMar>
        <w:tblLook w:val="04A0" w:firstRow="1" w:lastRow="0" w:firstColumn="1" w:lastColumn="0" w:noHBand="0" w:noVBand="1"/>
      </w:tblPr>
      <w:tblGrid>
        <w:gridCol w:w="1134"/>
        <w:gridCol w:w="673"/>
        <w:gridCol w:w="673"/>
        <w:gridCol w:w="674"/>
        <w:gridCol w:w="674"/>
        <w:gridCol w:w="673"/>
        <w:gridCol w:w="674"/>
        <w:gridCol w:w="673"/>
        <w:gridCol w:w="674"/>
        <w:gridCol w:w="1134"/>
      </w:tblGrid>
      <w:tr w:rsidR="007D306C" w14:paraId="1C02C640" w14:textId="77777777" w:rsidTr="00B85FF7">
        <w:trPr>
          <w:cantSplit/>
          <w:jc w:val="center"/>
        </w:trPr>
        <w:tc>
          <w:tcPr>
            <w:tcW w:w="1134" w:type="dxa"/>
          </w:tcPr>
          <w:p w14:paraId="1D74D698" w14:textId="77777777" w:rsidR="007D306C" w:rsidRDefault="007D306C" w:rsidP="00B85FF7">
            <w:pPr>
              <w:pStyle w:val="TAC"/>
            </w:pPr>
          </w:p>
        </w:tc>
        <w:tc>
          <w:tcPr>
            <w:tcW w:w="673" w:type="dxa"/>
            <w:hideMark/>
          </w:tcPr>
          <w:p w14:paraId="26594C07" w14:textId="77777777" w:rsidR="007D306C" w:rsidRDefault="007D306C" w:rsidP="00B85FF7">
            <w:pPr>
              <w:pStyle w:val="TAC"/>
            </w:pPr>
            <w:r>
              <w:t>8</w:t>
            </w:r>
          </w:p>
        </w:tc>
        <w:tc>
          <w:tcPr>
            <w:tcW w:w="673" w:type="dxa"/>
            <w:hideMark/>
          </w:tcPr>
          <w:p w14:paraId="4AC674F8" w14:textId="77777777" w:rsidR="007D306C" w:rsidRDefault="007D306C" w:rsidP="00B85FF7">
            <w:pPr>
              <w:pStyle w:val="TAC"/>
            </w:pPr>
            <w:r>
              <w:t>7</w:t>
            </w:r>
          </w:p>
        </w:tc>
        <w:tc>
          <w:tcPr>
            <w:tcW w:w="674" w:type="dxa"/>
            <w:hideMark/>
          </w:tcPr>
          <w:p w14:paraId="3A82326C" w14:textId="77777777" w:rsidR="007D306C" w:rsidRDefault="007D306C" w:rsidP="00B85FF7">
            <w:pPr>
              <w:pStyle w:val="TAC"/>
            </w:pPr>
            <w:r>
              <w:t>6</w:t>
            </w:r>
          </w:p>
        </w:tc>
        <w:tc>
          <w:tcPr>
            <w:tcW w:w="674" w:type="dxa"/>
            <w:hideMark/>
          </w:tcPr>
          <w:p w14:paraId="2FD53B64" w14:textId="77777777" w:rsidR="007D306C" w:rsidRDefault="007D306C" w:rsidP="00B85FF7">
            <w:pPr>
              <w:pStyle w:val="TAC"/>
            </w:pPr>
            <w:r>
              <w:t>5</w:t>
            </w:r>
          </w:p>
        </w:tc>
        <w:tc>
          <w:tcPr>
            <w:tcW w:w="673" w:type="dxa"/>
            <w:hideMark/>
          </w:tcPr>
          <w:p w14:paraId="22544339" w14:textId="77777777" w:rsidR="007D306C" w:rsidRDefault="007D306C" w:rsidP="00B85FF7">
            <w:pPr>
              <w:pStyle w:val="TAC"/>
            </w:pPr>
            <w:r>
              <w:t>4</w:t>
            </w:r>
          </w:p>
        </w:tc>
        <w:tc>
          <w:tcPr>
            <w:tcW w:w="674" w:type="dxa"/>
            <w:hideMark/>
          </w:tcPr>
          <w:p w14:paraId="15A397A9" w14:textId="77777777" w:rsidR="007D306C" w:rsidRDefault="007D306C" w:rsidP="00B85FF7">
            <w:pPr>
              <w:pStyle w:val="TAC"/>
            </w:pPr>
            <w:r>
              <w:t>3</w:t>
            </w:r>
          </w:p>
        </w:tc>
        <w:tc>
          <w:tcPr>
            <w:tcW w:w="673" w:type="dxa"/>
            <w:hideMark/>
          </w:tcPr>
          <w:p w14:paraId="3FFDD97B" w14:textId="77777777" w:rsidR="007D306C" w:rsidRDefault="007D306C" w:rsidP="00B85FF7">
            <w:pPr>
              <w:pStyle w:val="TAC"/>
            </w:pPr>
            <w:r>
              <w:t>2</w:t>
            </w:r>
          </w:p>
        </w:tc>
        <w:tc>
          <w:tcPr>
            <w:tcW w:w="674" w:type="dxa"/>
            <w:hideMark/>
          </w:tcPr>
          <w:p w14:paraId="088D082C" w14:textId="77777777" w:rsidR="007D306C" w:rsidRDefault="007D306C" w:rsidP="00B85FF7">
            <w:pPr>
              <w:pStyle w:val="TAC"/>
            </w:pPr>
            <w:r>
              <w:t>1</w:t>
            </w:r>
          </w:p>
        </w:tc>
        <w:tc>
          <w:tcPr>
            <w:tcW w:w="1134" w:type="dxa"/>
          </w:tcPr>
          <w:p w14:paraId="257F3436" w14:textId="77777777" w:rsidR="007D306C" w:rsidRDefault="007D306C" w:rsidP="00B85FF7">
            <w:pPr>
              <w:pStyle w:val="TAL"/>
            </w:pPr>
          </w:p>
        </w:tc>
      </w:tr>
      <w:tr w:rsidR="007D306C" w14:paraId="422C7050" w14:textId="77777777" w:rsidTr="00B85FF7">
        <w:trPr>
          <w:cantSplit/>
          <w:jc w:val="center"/>
        </w:trPr>
        <w:tc>
          <w:tcPr>
            <w:tcW w:w="1134" w:type="dxa"/>
            <w:tcBorders>
              <w:top w:val="nil"/>
              <w:left w:val="nil"/>
              <w:bottom w:val="nil"/>
              <w:right w:val="single" w:sz="6" w:space="0" w:color="auto"/>
            </w:tcBorders>
          </w:tcPr>
          <w:p w14:paraId="317C356E" w14:textId="77777777" w:rsidR="007D306C" w:rsidRDefault="007D306C" w:rsidP="00B85FF7">
            <w:pPr>
              <w:pStyle w:val="TAC"/>
            </w:pPr>
          </w:p>
        </w:tc>
        <w:tc>
          <w:tcPr>
            <w:tcW w:w="2694" w:type="dxa"/>
            <w:gridSpan w:val="4"/>
            <w:tcBorders>
              <w:top w:val="single" w:sz="6" w:space="0" w:color="auto"/>
              <w:left w:val="nil"/>
              <w:bottom w:val="single" w:sz="6" w:space="0" w:color="auto"/>
              <w:right w:val="single" w:sz="6" w:space="0" w:color="auto"/>
            </w:tcBorders>
            <w:hideMark/>
          </w:tcPr>
          <w:p w14:paraId="051A8EF0" w14:textId="77777777" w:rsidR="007D306C" w:rsidRDefault="007D306C" w:rsidP="00B85FF7">
            <w:pPr>
              <w:pStyle w:val="TAC"/>
            </w:pPr>
            <w:r>
              <w:t>MCC digit 2</w:t>
            </w:r>
          </w:p>
        </w:tc>
        <w:tc>
          <w:tcPr>
            <w:tcW w:w="2694" w:type="dxa"/>
            <w:gridSpan w:val="4"/>
            <w:tcBorders>
              <w:top w:val="single" w:sz="6" w:space="0" w:color="auto"/>
              <w:left w:val="nil"/>
              <w:bottom w:val="single" w:sz="6" w:space="0" w:color="auto"/>
              <w:right w:val="single" w:sz="6" w:space="0" w:color="auto"/>
            </w:tcBorders>
            <w:hideMark/>
          </w:tcPr>
          <w:p w14:paraId="66EA35B9" w14:textId="77777777" w:rsidR="007D306C" w:rsidRDefault="007D306C" w:rsidP="00B85FF7">
            <w:pPr>
              <w:pStyle w:val="TAC"/>
            </w:pPr>
            <w:r>
              <w:t>MCC digit 1</w:t>
            </w:r>
          </w:p>
        </w:tc>
        <w:tc>
          <w:tcPr>
            <w:tcW w:w="1134" w:type="dxa"/>
            <w:hideMark/>
          </w:tcPr>
          <w:p w14:paraId="421BDE50" w14:textId="77777777" w:rsidR="007D306C" w:rsidRDefault="007D306C" w:rsidP="00B85FF7">
            <w:pPr>
              <w:pStyle w:val="TAL"/>
            </w:pPr>
            <w:r>
              <w:t>octet 1</w:t>
            </w:r>
          </w:p>
        </w:tc>
      </w:tr>
      <w:tr w:rsidR="007D306C" w14:paraId="552B52A7" w14:textId="77777777" w:rsidTr="00B85FF7">
        <w:trPr>
          <w:cantSplit/>
          <w:jc w:val="center"/>
        </w:trPr>
        <w:tc>
          <w:tcPr>
            <w:tcW w:w="1134" w:type="dxa"/>
            <w:tcBorders>
              <w:top w:val="nil"/>
              <w:left w:val="nil"/>
              <w:bottom w:val="nil"/>
              <w:right w:val="single" w:sz="6" w:space="0" w:color="auto"/>
            </w:tcBorders>
          </w:tcPr>
          <w:p w14:paraId="3DDD9151" w14:textId="77777777" w:rsidR="007D306C" w:rsidRDefault="007D306C" w:rsidP="00B85FF7">
            <w:pPr>
              <w:pStyle w:val="TAC"/>
            </w:pPr>
          </w:p>
        </w:tc>
        <w:tc>
          <w:tcPr>
            <w:tcW w:w="2694" w:type="dxa"/>
            <w:gridSpan w:val="4"/>
            <w:tcBorders>
              <w:top w:val="single" w:sz="6" w:space="0" w:color="auto"/>
              <w:left w:val="nil"/>
              <w:bottom w:val="single" w:sz="6" w:space="0" w:color="auto"/>
              <w:right w:val="single" w:sz="6" w:space="0" w:color="auto"/>
            </w:tcBorders>
            <w:hideMark/>
          </w:tcPr>
          <w:p w14:paraId="781CAB9C" w14:textId="77777777" w:rsidR="007D306C" w:rsidRDefault="007D306C" w:rsidP="00B85FF7">
            <w:pPr>
              <w:pStyle w:val="TAC"/>
            </w:pPr>
            <w:r>
              <w:t>MNC digit 3</w:t>
            </w:r>
          </w:p>
        </w:tc>
        <w:tc>
          <w:tcPr>
            <w:tcW w:w="2694" w:type="dxa"/>
            <w:gridSpan w:val="4"/>
            <w:tcBorders>
              <w:top w:val="single" w:sz="6" w:space="0" w:color="auto"/>
              <w:left w:val="nil"/>
              <w:bottom w:val="single" w:sz="6" w:space="0" w:color="auto"/>
              <w:right w:val="single" w:sz="6" w:space="0" w:color="auto"/>
            </w:tcBorders>
            <w:hideMark/>
          </w:tcPr>
          <w:p w14:paraId="7EF0820B" w14:textId="77777777" w:rsidR="007D306C" w:rsidRDefault="007D306C" w:rsidP="00B85FF7">
            <w:pPr>
              <w:pStyle w:val="TAC"/>
            </w:pPr>
            <w:r>
              <w:t>MCC digit 3</w:t>
            </w:r>
          </w:p>
        </w:tc>
        <w:tc>
          <w:tcPr>
            <w:tcW w:w="1134" w:type="dxa"/>
            <w:hideMark/>
          </w:tcPr>
          <w:p w14:paraId="6BB9E24B" w14:textId="77777777" w:rsidR="007D306C" w:rsidRDefault="007D306C" w:rsidP="00B85FF7">
            <w:pPr>
              <w:pStyle w:val="TAL"/>
            </w:pPr>
            <w:r>
              <w:t>octet 2</w:t>
            </w:r>
          </w:p>
        </w:tc>
      </w:tr>
      <w:tr w:rsidR="007D306C" w14:paraId="777B4FC1" w14:textId="77777777" w:rsidTr="00B85FF7">
        <w:trPr>
          <w:cantSplit/>
          <w:jc w:val="center"/>
        </w:trPr>
        <w:tc>
          <w:tcPr>
            <w:tcW w:w="1134" w:type="dxa"/>
            <w:tcBorders>
              <w:top w:val="nil"/>
              <w:left w:val="nil"/>
              <w:bottom w:val="nil"/>
              <w:right w:val="single" w:sz="6" w:space="0" w:color="auto"/>
            </w:tcBorders>
          </w:tcPr>
          <w:p w14:paraId="7A0EB0CC" w14:textId="77777777" w:rsidR="007D306C" w:rsidRDefault="007D306C" w:rsidP="00B85FF7">
            <w:pPr>
              <w:pStyle w:val="TAC"/>
            </w:pPr>
          </w:p>
        </w:tc>
        <w:tc>
          <w:tcPr>
            <w:tcW w:w="2694" w:type="dxa"/>
            <w:gridSpan w:val="4"/>
            <w:tcBorders>
              <w:top w:val="single" w:sz="6" w:space="0" w:color="auto"/>
              <w:left w:val="nil"/>
              <w:bottom w:val="single" w:sz="6" w:space="0" w:color="auto"/>
              <w:right w:val="single" w:sz="6" w:space="0" w:color="auto"/>
            </w:tcBorders>
            <w:hideMark/>
          </w:tcPr>
          <w:p w14:paraId="20A1840A" w14:textId="77777777" w:rsidR="007D306C" w:rsidRDefault="007D306C" w:rsidP="00B85FF7">
            <w:pPr>
              <w:pStyle w:val="TAC"/>
            </w:pPr>
            <w:r>
              <w:t>MNC digit 2</w:t>
            </w:r>
          </w:p>
        </w:tc>
        <w:tc>
          <w:tcPr>
            <w:tcW w:w="2694" w:type="dxa"/>
            <w:gridSpan w:val="4"/>
            <w:tcBorders>
              <w:top w:val="single" w:sz="6" w:space="0" w:color="auto"/>
              <w:left w:val="nil"/>
              <w:bottom w:val="single" w:sz="6" w:space="0" w:color="auto"/>
              <w:right w:val="single" w:sz="6" w:space="0" w:color="auto"/>
            </w:tcBorders>
            <w:hideMark/>
          </w:tcPr>
          <w:p w14:paraId="6F5325E8" w14:textId="77777777" w:rsidR="007D306C" w:rsidRDefault="007D306C" w:rsidP="00B85FF7">
            <w:pPr>
              <w:pStyle w:val="TAC"/>
            </w:pPr>
            <w:r>
              <w:t>MNC digit 1</w:t>
            </w:r>
          </w:p>
        </w:tc>
        <w:tc>
          <w:tcPr>
            <w:tcW w:w="1134" w:type="dxa"/>
            <w:hideMark/>
          </w:tcPr>
          <w:p w14:paraId="63E230E9" w14:textId="77777777" w:rsidR="007D306C" w:rsidRDefault="007D306C" w:rsidP="00B85FF7">
            <w:pPr>
              <w:pStyle w:val="TAL"/>
            </w:pPr>
            <w:r>
              <w:t>octet 3</w:t>
            </w:r>
          </w:p>
        </w:tc>
      </w:tr>
      <w:tr w:rsidR="007D306C" w14:paraId="15441DE5" w14:textId="77777777" w:rsidTr="00B85FF7">
        <w:trPr>
          <w:cantSplit/>
          <w:jc w:val="center"/>
        </w:trPr>
        <w:tc>
          <w:tcPr>
            <w:tcW w:w="1134" w:type="dxa"/>
            <w:tcBorders>
              <w:top w:val="nil"/>
              <w:left w:val="nil"/>
              <w:bottom w:val="nil"/>
              <w:right w:val="single" w:sz="6" w:space="0" w:color="auto"/>
            </w:tcBorders>
          </w:tcPr>
          <w:p w14:paraId="50AF9BA5" w14:textId="77777777" w:rsidR="007D306C" w:rsidRDefault="007D306C" w:rsidP="00B85FF7">
            <w:pPr>
              <w:pStyle w:val="TAC"/>
            </w:pPr>
          </w:p>
        </w:tc>
        <w:tc>
          <w:tcPr>
            <w:tcW w:w="2694" w:type="dxa"/>
            <w:gridSpan w:val="4"/>
            <w:tcBorders>
              <w:top w:val="single" w:sz="6" w:space="0" w:color="auto"/>
              <w:left w:val="nil"/>
              <w:bottom w:val="single" w:sz="6" w:space="0" w:color="auto"/>
              <w:right w:val="single" w:sz="6" w:space="0" w:color="auto"/>
            </w:tcBorders>
            <w:hideMark/>
          </w:tcPr>
          <w:p w14:paraId="7BF2DE95" w14:textId="77777777" w:rsidR="007D306C" w:rsidRDefault="007D306C" w:rsidP="00B85FF7">
            <w:pPr>
              <w:pStyle w:val="TAC"/>
            </w:pPr>
            <w:r>
              <w:t>NCI digit 2</w:t>
            </w:r>
          </w:p>
        </w:tc>
        <w:tc>
          <w:tcPr>
            <w:tcW w:w="2694" w:type="dxa"/>
            <w:gridSpan w:val="4"/>
            <w:tcBorders>
              <w:top w:val="single" w:sz="6" w:space="0" w:color="auto"/>
              <w:left w:val="nil"/>
              <w:bottom w:val="single" w:sz="6" w:space="0" w:color="auto"/>
              <w:right w:val="single" w:sz="6" w:space="0" w:color="auto"/>
            </w:tcBorders>
            <w:hideMark/>
          </w:tcPr>
          <w:p w14:paraId="2F51EB92" w14:textId="77777777" w:rsidR="007D306C" w:rsidRDefault="007D306C" w:rsidP="00B85FF7">
            <w:pPr>
              <w:pStyle w:val="TAC"/>
            </w:pPr>
            <w:r>
              <w:t>NCI digit 1</w:t>
            </w:r>
          </w:p>
        </w:tc>
        <w:tc>
          <w:tcPr>
            <w:tcW w:w="1134" w:type="dxa"/>
            <w:hideMark/>
          </w:tcPr>
          <w:p w14:paraId="74C71A2D" w14:textId="77777777" w:rsidR="007D306C" w:rsidRDefault="007D306C" w:rsidP="00B85FF7">
            <w:pPr>
              <w:pStyle w:val="TAL"/>
            </w:pPr>
            <w:r>
              <w:t>octet 4</w:t>
            </w:r>
          </w:p>
        </w:tc>
      </w:tr>
      <w:tr w:rsidR="007D306C" w14:paraId="6C51E25A" w14:textId="77777777" w:rsidTr="00B85FF7">
        <w:trPr>
          <w:cantSplit/>
          <w:jc w:val="center"/>
        </w:trPr>
        <w:tc>
          <w:tcPr>
            <w:tcW w:w="1134" w:type="dxa"/>
            <w:tcBorders>
              <w:top w:val="nil"/>
              <w:left w:val="nil"/>
              <w:bottom w:val="nil"/>
              <w:right w:val="single" w:sz="6" w:space="0" w:color="auto"/>
            </w:tcBorders>
          </w:tcPr>
          <w:p w14:paraId="713BA33E" w14:textId="77777777" w:rsidR="007D306C" w:rsidRDefault="007D306C" w:rsidP="00B85FF7">
            <w:pPr>
              <w:pStyle w:val="TAC"/>
            </w:pPr>
          </w:p>
        </w:tc>
        <w:tc>
          <w:tcPr>
            <w:tcW w:w="2694" w:type="dxa"/>
            <w:gridSpan w:val="4"/>
            <w:tcBorders>
              <w:top w:val="single" w:sz="6" w:space="0" w:color="auto"/>
              <w:left w:val="nil"/>
              <w:bottom w:val="single" w:sz="6" w:space="0" w:color="auto"/>
              <w:right w:val="single" w:sz="6" w:space="0" w:color="auto"/>
            </w:tcBorders>
            <w:hideMark/>
          </w:tcPr>
          <w:p w14:paraId="17F2858D" w14:textId="77777777" w:rsidR="007D306C" w:rsidRDefault="007D306C" w:rsidP="00B85FF7">
            <w:pPr>
              <w:pStyle w:val="TAC"/>
            </w:pPr>
            <w:r>
              <w:t>NCI digit 4</w:t>
            </w:r>
          </w:p>
        </w:tc>
        <w:tc>
          <w:tcPr>
            <w:tcW w:w="2694" w:type="dxa"/>
            <w:gridSpan w:val="4"/>
            <w:tcBorders>
              <w:top w:val="single" w:sz="6" w:space="0" w:color="auto"/>
              <w:left w:val="nil"/>
              <w:bottom w:val="single" w:sz="6" w:space="0" w:color="auto"/>
              <w:right w:val="single" w:sz="6" w:space="0" w:color="auto"/>
            </w:tcBorders>
            <w:hideMark/>
          </w:tcPr>
          <w:p w14:paraId="4DFA27CC" w14:textId="77777777" w:rsidR="007D306C" w:rsidRDefault="007D306C" w:rsidP="00B85FF7">
            <w:pPr>
              <w:pStyle w:val="TAC"/>
            </w:pPr>
            <w:r>
              <w:t>NCI digit 3</w:t>
            </w:r>
          </w:p>
        </w:tc>
        <w:tc>
          <w:tcPr>
            <w:tcW w:w="1134" w:type="dxa"/>
            <w:hideMark/>
          </w:tcPr>
          <w:p w14:paraId="10D59215" w14:textId="77777777" w:rsidR="007D306C" w:rsidRDefault="007D306C" w:rsidP="00B85FF7">
            <w:pPr>
              <w:pStyle w:val="TAL"/>
            </w:pPr>
            <w:r>
              <w:t>octet 5</w:t>
            </w:r>
          </w:p>
        </w:tc>
      </w:tr>
      <w:tr w:rsidR="007D306C" w14:paraId="2B4E7A53" w14:textId="77777777" w:rsidTr="00B85FF7">
        <w:trPr>
          <w:cantSplit/>
          <w:jc w:val="center"/>
        </w:trPr>
        <w:tc>
          <w:tcPr>
            <w:tcW w:w="1134" w:type="dxa"/>
            <w:tcBorders>
              <w:top w:val="nil"/>
              <w:left w:val="nil"/>
              <w:bottom w:val="nil"/>
              <w:right w:val="single" w:sz="6" w:space="0" w:color="auto"/>
            </w:tcBorders>
          </w:tcPr>
          <w:p w14:paraId="1C6595C7" w14:textId="77777777" w:rsidR="007D306C" w:rsidRDefault="007D306C" w:rsidP="00B85FF7">
            <w:pPr>
              <w:pStyle w:val="TAC"/>
            </w:pPr>
          </w:p>
        </w:tc>
        <w:tc>
          <w:tcPr>
            <w:tcW w:w="2694" w:type="dxa"/>
            <w:gridSpan w:val="4"/>
            <w:tcBorders>
              <w:top w:val="single" w:sz="6" w:space="0" w:color="auto"/>
              <w:left w:val="nil"/>
              <w:bottom w:val="single" w:sz="6" w:space="0" w:color="auto"/>
              <w:right w:val="single" w:sz="6" w:space="0" w:color="auto"/>
            </w:tcBorders>
            <w:hideMark/>
          </w:tcPr>
          <w:p w14:paraId="002FA92C" w14:textId="77777777" w:rsidR="007D306C" w:rsidRDefault="007D306C" w:rsidP="00B85FF7">
            <w:pPr>
              <w:pStyle w:val="TAC"/>
            </w:pPr>
            <w:r>
              <w:t>NCI digit 6</w:t>
            </w:r>
          </w:p>
        </w:tc>
        <w:tc>
          <w:tcPr>
            <w:tcW w:w="2694" w:type="dxa"/>
            <w:gridSpan w:val="4"/>
            <w:tcBorders>
              <w:top w:val="single" w:sz="6" w:space="0" w:color="auto"/>
              <w:left w:val="nil"/>
              <w:bottom w:val="single" w:sz="4" w:space="0" w:color="auto"/>
              <w:right w:val="single" w:sz="6" w:space="0" w:color="auto"/>
            </w:tcBorders>
            <w:hideMark/>
          </w:tcPr>
          <w:p w14:paraId="3F79A11A" w14:textId="77777777" w:rsidR="007D306C" w:rsidRDefault="007D306C" w:rsidP="00B85FF7">
            <w:pPr>
              <w:pStyle w:val="TAC"/>
            </w:pPr>
            <w:r>
              <w:t>NCI digit 5</w:t>
            </w:r>
          </w:p>
        </w:tc>
        <w:tc>
          <w:tcPr>
            <w:tcW w:w="1134" w:type="dxa"/>
            <w:hideMark/>
          </w:tcPr>
          <w:p w14:paraId="38262B0E" w14:textId="77777777" w:rsidR="007D306C" w:rsidRDefault="007D306C" w:rsidP="00B85FF7">
            <w:pPr>
              <w:pStyle w:val="TAL"/>
            </w:pPr>
            <w:r>
              <w:t>octet 6</w:t>
            </w:r>
          </w:p>
        </w:tc>
      </w:tr>
      <w:tr w:rsidR="007D306C" w14:paraId="4B1199AB" w14:textId="77777777" w:rsidTr="00B85FF7">
        <w:trPr>
          <w:cantSplit/>
          <w:jc w:val="center"/>
        </w:trPr>
        <w:tc>
          <w:tcPr>
            <w:tcW w:w="1134" w:type="dxa"/>
            <w:tcBorders>
              <w:top w:val="nil"/>
              <w:left w:val="nil"/>
              <w:bottom w:val="nil"/>
              <w:right w:val="single" w:sz="6" w:space="0" w:color="auto"/>
            </w:tcBorders>
          </w:tcPr>
          <w:p w14:paraId="7CB78B81" w14:textId="77777777" w:rsidR="007D306C" w:rsidRDefault="007D306C" w:rsidP="00B85FF7">
            <w:pPr>
              <w:pStyle w:val="TAC"/>
            </w:pPr>
          </w:p>
        </w:tc>
        <w:tc>
          <w:tcPr>
            <w:tcW w:w="2694" w:type="dxa"/>
            <w:gridSpan w:val="4"/>
            <w:tcBorders>
              <w:top w:val="single" w:sz="6" w:space="0" w:color="auto"/>
              <w:left w:val="nil"/>
              <w:bottom w:val="single" w:sz="6" w:space="0" w:color="auto"/>
              <w:right w:val="single" w:sz="6" w:space="0" w:color="auto"/>
            </w:tcBorders>
            <w:hideMark/>
          </w:tcPr>
          <w:p w14:paraId="286FCD66" w14:textId="77777777" w:rsidR="007D306C" w:rsidRDefault="007D306C" w:rsidP="00B85FF7">
            <w:pPr>
              <w:pStyle w:val="TAC"/>
            </w:pPr>
            <w:r>
              <w:t>NCI digit 8</w:t>
            </w:r>
          </w:p>
        </w:tc>
        <w:tc>
          <w:tcPr>
            <w:tcW w:w="2694" w:type="dxa"/>
            <w:gridSpan w:val="4"/>
            <w:tcBorders>
              <w:top w:val="single" w:sz="6" w:space="0" w:color="auto"/>
              <w:left w:val="nil"/>
              <w:bottom w:val="single" w:sz="4" w:space="0" w:color="auto"/>
              <w:right w:val="single" w:sz="6" w:space="0" w:color="auto"/>
            </w:tcBorders>
            <w:hideMark/>
          </w:tcPr>
          <w:p w14:paraId="64278D81" w14:textId="77777777" w:rsidR="007D306C" w:rsidRDefault="007D306C" w:rsidP="00B85FF7">
            <w:pPr>
              <w:pStyle w:val="TAC"/>
            </w:pPr>
            <w:r>
              <w:t>NCI digit 7</w:t>
            </w:r>
          </w:p>
        </w:tc>
        <w:tc>
          <w:tcPr>
            <w:tcW w:w="1134" w:type="dxa"/>
            <w:hideMark/>
          </w:tcPr>
          <w:p w14:paraId="5C6C8AB1" w14:textId="77777777" w:rsidR="007D306C" w:rsidRDefault="007D306C" w:rsidP="00B85FF7">
            <w:pPr>
              <w:pStyle w:val="TAL"/>
            </w:pPr>
            <w:r>
              <w:t>octet 7</w:t>
            </w:r>
          </w:p>
        </w:tc>
      </w:tr>
      <w:tr w:rsidR="007D306C" w14:paraId="0C505B00" w14:textId="77777777" w:rsidTr="00B85FF7">
        <w:trPr>
          <w:cantSplit/>
          <w:jc w:val="center"/>
        </w:trPr>
        <w:tc>
          <w:tcPr>
            <w:tcW w:w="1134" w:type="dxa"/>
            <w:tcBorders>
              <w:top w:val="nil"/>
              <w:left w:val="nil"/>
              <w:bottom w:val="nil"/>
              <w:right w:val="single" w:sz="4" w:space="0" w:color="auto"/>
            </w:tcBorders>
          </w:tcPr>
          <w:p w14:paraId="7D410823" w14:textId="77777777" w:rsidR="007D306C" w:rsidRDefault="007D306C" w:rsidP="00B85FF7">
            <w:pPr>
              <w:pStyle w:val="TAC"/>
            </w:pPr>
          </w:p>
        </w:tc>
        <w:tc>
          <w:tcPr>
            <w:tcW w:w="2694" w:type="dxa"/>
            <w:gridSpan w:val="4"/>
            <w:tcBorders>
              <w:top w:val="single" w:sz="6" w:space="0" w:color="auto"/>
              <w:left w:val="single" w:sz="4" w:space="0" w:color="auto"/>
              <w:bottom w:val="single" w:sz="6" w:space="0" w:color="auto"/>
              <w:right w:val="single" w:sz="4" w:space="0" w:color="auto"/>
            </w:tcBorders>
            <w:hideMark/>
          </w:tcPr>
          <w:p w14:paraId="42E230CF" w14:textId="77777777" w:rsidR="007D306C" w:rsidRDefault="007D306C" w:rsidP="00B85FF7">
            <w:pPr>
              <w:pStyle w:val="TAC"/>
            </w:pPr>
            <w:r>
              <w:t>Spare</w:t>
            </w:r>
          </w:p>
        </w:tc>
        <w:tc>
          <w:tcPr>
            <w:tcW w:w="2694" w:type="dxa"/>
            <w:gridSpan w:val="4"/>
            <w:tcBorders>
              <w:top w:val="single" w:sz="4" w:space="0" w:color="auto"/>
              <w:left w:val="single" w:sz="4" w:space="0" w:color="auto"/>
              <w:bottom w:val="single" w:sz="4" w:space="0" w:color="auto"/>
              <w:right w:val="single" w:sz="4" w:space="0" w:color="auto"/>
            </w:tcBorders>
            <w:hideMark/>
          </w:tcPr>
          <w:p w14:paraId="7A77460B" w14:textId="77777777" w:rsidR="007D306C" w:rsidRDefault="007D306C" w:rsidP="00B85FF7">
            <w:pPr>
              <w:pStyle w:val="TAC"/>
            </w:pPr>
            <w:r>
              <w:t>NCI digit 9</w:t>
            </w:r>
          </w:p>
        </w:tc>
        <w:tc>
          <w:tcPr>
            <w:tcW w:w="1134" w:type="dxa"/>
            <w:tcBorders>
              <w:top w:val="nil"/>
              <w:left w:val="single" w:sz="4" w:space="0" w:color="auto"/>
              <w:bottom w:val="nil"/>
              <w:right w:val="nil"/>
            </w:tcBorders>
            <w:hideMark/>
          </w:tcPr>
          <w:p w14:paraId="4CC713D3" w14:textId="77777777" w:rsidR="007D306C" w:rsidRDefault="007D306C" w:rsidP="00B85FF7">
            <w:pPr>
              <w:pStyle w:val="TAL"/>
              <w:rPr>
                <w:lang w:eastAsia="ko-KR"/>
              </w:rPr>
            </w:pPr>
            <w:r>
              <w:t>octet 8</w:t>
            </w:r>
          </w:p>
        </w:tc>
      </w:tr>
    </w:tbl>
    <w:p w14:paraId="01BFBE35" w14:textId="77777777" w:rsidR="007D306C" w:rsidRDefault="007D306C" w:rsidP="007D306C">
      <w:pPr>
        <w:pStyle w:val="TAN"/>
        <w:rPr>
          <w:rFonts w:eastAsia="Times New Roman"/>
          <w:lang w:eastAsia="en-GB"/>
        </w:rPr>
      </w:pPr>
    </w:p>
    <w:p w14:paraId="33F0BB5D" w14:textId="77777777" w:rsidR="007D306C" w:rsidRDefault="007D306C" w:rsidP="007D306C">
      <w:pPr>
        <w:pStyle w:val="TF"/>
      </w:pPr>
      <w:bookmarkStart w:id="832" w:name="_CRFigure7_2_3_1"/>
      <w:r>
        <w:t>Figure </w:t>
      </w:r>
      <w:bookmarkEnd w:id="832"/>
      <w:r>
        <w:t>7.2.3.1: NCGI parameter</w:t>
      </w:r>
    </w:p>
    <w:p w14:paraId="3550BCE6" w14:textId="77777777" w:rsidR="007D306C" w:rsidRDefault="007D306C" w:rsidP="007D306C">
      <w:pPr>
        <w:pStyle w:val="TH"/>
      </w:pPr>
      <w:bookmarkStart w:id="833" w:name="_CRTable7_2_3_1"/>
      <w:r>
        <w:t>Table </w:t>
      </w:r>
      <w:bookmarkEnd w:id="833"/>
      <w:r>
        <w:t>7.2.3.1: NCGI parameter</w:t>
      </w:r>
    </w:p>
    <w:tbl>
      <w:tblPr>
        <w:tblW w:w="0" w:type="auto"/>
        <w:jc w:val="center"/>
        <w:tblLayout w:type="fixed"/>
        <w:tblCellMar>
          <w:left w:w="28" w:type="dxa"/>
          <w:right w:w="56" w:type="dxa"/>
        </w:tblCellMar>
        <w:tblLook w:val="04A0" w:firstRow="1" w:lastRow="0" w:firstColumn="1" w:lastColumn="0" w:noHBand="0" w:noVBand="1"/>
      </w:tblPr>
      <w:tblGrid>
        <w:gridCol w:w="6804"/>
      </w:tblGrid>
      <w:tr w:rsidR="007D306C" w14:paraId="48EECF62" w14:textId="77777777" w:rsidTr="00B85FF7">
        <w:trPr>
          <w:cantSplit/>
          <w:jc w:val="center"/>
        </w:trPr>
        <w:tc>
          <w:tcPr>
            <w:tcW w:w="6804" w:type="dxa"/>
            <w:tcBorders>
              <w:top w:val="single" w:sz="6" w:space="0" w:color="auto"/>
              <w:left w:val="single" w:sz="6" w:space="0" w:color="auto"/>
              <w:bottom w:val="single" w:sz="6" w:space="0" w:color="auto"/>
              <w:right w:val="single" w:sz="6" w:space="0" w:color="auto"/>
            </w:tcBorders>
          </w:tcPr>
          <w:p w14:paraId="756B936D" w14:textId="77777777" w:rsidR="007D306C" w:rsidRDefault="007D306C" w:rsidP="00B85FF7">
            <w:pPr>
              <w:pStyle w:val="TAL"/>
            </w:pPr>
            <w:r>
              <w:t>MCC, Mobile country code</w:t>
            </w:r>
          </w:p>
          <w:p w14:paraId="3B03AE90" w14:textId="77777777" w:rsidR="007D306C" w:rsidRDefault="007D306C" w:rsidP="00B85FF7">
            <w:pPr>
              <w:pStyle w:val="TAL"/>
            </w:pPr>
            <w:r>
              <w:t>The MCC field is coded as in ITU-T Rec. E.212 [6], Annex A.</w:t>
            </w:r>
          </w:p>
          <w:p w14:paraId="174CAECB" w14:textId="77777777" w:rsidR="007D306C" w:rsidRDefault="007D306C" w:rsidP="00B85FF7">
            <w:pPr>
              <w:pStyle w:val="TAL"/>
            </w:pPr>
          </w:p>
          <w:p w14:paraId="73DA6B79" w14:textId="77777777" w:rsidR="007D306C" w:rsidRDefault="007D306C" w:rsidP="00B85FF7">
            <w:pPr>
              <w:pStyle w:val="TAL"/>
            </w:pPr>
            <w:r>
              <w:t>MNC, Mobile network code</w:t>
            </w:r>
          </w:p>
          <w:p w14:paraId="1D59F6F9" w14:textId="77777777" w:rsidR="007D306C" w:rsidRDefault="007D306C" w:rsidP="00B85FF7">
            <w:pPr>
              <w:pStyle w:val="TAL"/>
            </w:pPr>
            <w:r>
              <w:t xml:space="preserve">The coding of this field is the responsibility of each administration but BCD coding shall be used. If MNC consists of 2 digits, </w:t>
            </w:r>
            <w:r>
              <w:rPr>
                <w:lang w:eastAsia="ko-KR"/>
              </w:rPr>
              <w:t>MNC</w:t>
            </w:r>
            <w:r>
              <w:t xml:space="preserve"> is coded as "1111".</w:t>
            </w:r>
          </w:p>
          <w:p w14:paraId="1F64653B" w14:textId="77777777" w:rsidR="007D306C" w:rsidRDefault="007D306C" w:rsidP="00B85FF7">
            <w:pPr>
              <w:pStyle w:val="TAL"/>
            </w:pPr>
          </w:p>
          <w:p w14:paraId="698C59CE" w14:textId="77777777" w:rsidR="007D306C" w:rsidRDefault="007D306C" w:rsidP="00B85FF7">
            <w:pPr>
              <w:pStyle w:val="TAL"/>
            </w:pPr>
            <w:r>
              <w:t xml:space="preserve">NCI, NR cell identity </w:t>
            </w:r>
          </w:p>
          <w:p w14:paraId="485E17B7" w14:textId="77777777" w:rsidR="007D306C" w:rsidRDefault="007D306C" w:rsidP="00B85FF7">
            <w:pPr>
              <w:pStyle w:val="TAL"/>
              <w:rPr>
                <w:lang w:eastAsia="ko-KR"/>
              </w:rPr>
            </w:pPr>
            <w:r>
              <w:t>The NCI field is coded as in 3GPP TS 23.003 [</w:t>
            </w:r>
            <w:r w:rsidR="003E2E28">
              <w:t>7</w:t>
            </w:r>
            <w:r>
              <w:t>].</w:t>
            </w:r>
          </w:p>
          <w:p w14:paraId="5CC0A630" w14:textId="77777777" w:rsidR="007D306C" w:rsidRDefault="007D306C" w:rsidP="00B85FF7">
            <w:pPr>
              <w:pStyle w:val="TAL"/>
              <w:rPr>
                <w:lang w:eastAsia="ko-KR"/>
              </w:rPr>
            </w:pPr>
          </w:p>
          <w:p w14:paraId="65B4700E" w14:textId="77777777" w:rsidR="007D306C" w:rsidRDefault="007D306C" w:rsidP="00B85FF7">
            <w:pPr>
              <w:pStyle w:val="TAL"/>
              <w:rPr>
                <w:lang w:eastAsia="ko-KR"/>
              </w:rPr>
            </w:pPr>
            <w:r>
              <w:rPr>
                <w:lang w:eastAsia="ko-KR"/>
              </w:rPr>
              <w:t>Spare</w:t>
            </w:r>
          </w:p>
          <w:p w14:paraId="563BA326" w14:textId="77777777" w:rsidR="007D306C" w:rsidRDefault="007D306C" w:rsidP="00B85FF7">
            <w:pPr>
              <w:pStyle w:val="TAL"/>
              <w:rPr>
                <w:lang w:eastAsia="ko-KR"/>
              </w:rPr>
            </w:pPr>
            <w:r>
              <w:rPr>
                <w:lang w:eastAsia="ko-KR"/>
              </w:rPr>
              <w:t>The Spare field is coded as zeros.</w:t>
            </w:r>
          </w:p>
        </w:tc>
      </w:tr>
    </w:tbl>
    <w:p w14:paraId="0C96AFA2" w14:textId="77777777" w:rsidR="007D306C" w:rsidRDefault="007D306C" w:rsidP="007D306C">
      <w:pPr>
        <w:pStyle w:val="Heading3"/>
        <w:rPr>
          <w:lang w:eastAsia="zh-CN"/>
        </w:rPr>
      </w:pPr>
      <w:bookmarkStart w:id="834" w:name="_CR7_2_4"/>
      <w:bookmarkStart w:id="835" w:name="_Toc172038374"/>
      <w:bookmarkEnd w:id="834"/>
      <w:r>
        <w:rPr>
          <w:rFonts w:hint="eastAsia"/>
          <w:lang w:eastAsia="zh-CN"/>
        </w:rPr>
        <w:t>7</w:t>
      </w:r>
      <w:r>
        <w:rPr>
          <w:lang w:eastAsia="zh-CN"/>
        </w:rPr>
        <w:t>.2.4</w:t>
      </w:r>
      <w:r>
        <w:rPr>
          <w:lang w:eastAsia="zh-CN"/>
        </w:rPr>
        <w:tab/>
        <w:t>Endpoint information</w:t>
      </w:r>
      <w:bookmarkEnd w:id="835"/>
    </w:p>
    <w:p w14:paraId="0BDC82D7" w14:textId="77777777" w:rsidR="007D306C" w:rsidRDefault="007D306C" w:rsidP="007D306C">
      <w:r>
        <w:t>This parameter is used to carry the endpoint information contained in a PINAPP protocol message.</w:t>
      </w:r>
      <w:r>
        <w:rPr>
          <w:lang w:eastAsia="zh-CN"/>
        </w:rPr>
        <w:t xml:space="preserve"> </w:t>
      </w:r>
      <w:r>
        <w:t>The format of the endpoint information is coded as one of the followings:</w:t>
      </w:r>
    </w:p>
    <w:p w14:paraId="2594334C" w14:textId="77777777" w:rsidR="007D306C" w:rsidRDefault="007D306C" w:rsidP="007D306C">
      <w:pPr>
        <w:pStyle w:val="B1"/>
        <w:rPr>
          <w:lang w:eastAsia="zh-CN"/>
        </w:rPr>
      </w:pPr>
      <w:r>
        <w:rPr>
          <w:rFonts w:hint="eastAsia"/>
          <w:lang w:eastAsia="zh-CN"/>
        </w:rPr>
        <w:t>a</w:t>
      </w:r>
      <w:r>
        <w:rPr>
          <w:lang w:eastAsia="zh-CN"/>
        </w:rPr>
        <w:t>)</w:t>
      </w:r>
      <w:r>
        <w:rPr>
          <w:lang w:eastAsia="zh-CN"/>
        </w:rPr>
        <w:tab/>
        <w:t>URI;</w:t>
      </w:r>
    </w:p>
    <w:p w14:paraId="41809F22" w14:textId="77777777" w:rsidR="007D306C" w:rsidRDefault="007D306C" w:rsidP="007D306C">
      <w:pPr>
        <w:pStyle w:val="B1"/>
        <w:rPr>
          <w:lang w:eastAsia="zh-CN"/>
        </w:rPr>
      </w:pPr>
      <w:r>
        <w:rPr>
          <w:rFonts w:hint="eastAsia"/>
          <w:lang w:eastAsia="zh-CN"/>
        </w:rPr>
        <w:t>b</w:t>
      </w:r>
      <w:r>
        <w:rPr>
          <w:lang w:eastAsia="zh-CN"/>
        </w:rPr>
        <w:t>)</w:t>
      </w:r>
      <w:r>
        <w:rPr>
          <w:lang w:eastAsia="zh-CN"/>
        </w:rPr>
        <w:tab/>
        <w:t>FQDN;</w:t>
      </w:r>
    </w:p>
    <w:p w14:paraId="7E65C1DA" w14:textId="77777777" w:rsidR="007D306C" w:rsidRDefault="007D306C" w:rsidP="007D306C">
      <w:pPr>
        <w:pStyle w:val="B1"/>
        <w:rPr>
          <w:lang w:eastAsia="zh-CN"/>
        </w:rPr>
      </w:pPr>
      <w:r>
        <w:rPr>
          <w:rFonts w:hint="eastAsia"/>
          <w:lang w:eastAsia="zh-CN"/>
        </w:rPr>
        <w:t>c</w:t>
      </w:r>
      <w:r>
        <w:rPr>
          <w:lang w:eastAsia="zh-CN"/>
        </w:rPr>
        <w:t>)</w:t>
      </w:r>
      <w:r>
        <w:rPr>
          <w:lang w:eastAsia="zh-CN"/>
        </w:rPr>
        <w:tab/>
        <w:t>IPv4 address; and</w:t>
      </w:r>
    </w:p>
    <w:p w14:paraId="20CAB49E" w14:textId="77777777" w:rsidR="007D306C" w:rsidRDefault="007D306C" w:rsidP="007D306C">
      <w:pPr>
        <w:pStyle w:val="B1"/>
        <w:rPr>
          <w:lang w:eastAsia="zh-CN"/>
        </w:rPr>
      </w:pPr>
      <w:r>
        <w:rPr>
          <w:rFonts w:hint="eastAsia"/>
          <w:lang w:eastAsia="zh-CN"/>
        </w:rPr>
        <w:t>d</w:t>
      </w:r>
      <w:r>
        <w:rPr>
          <w:lang w:eastAsia="zh-CN"/>
        </w:rPr>
        <w:t>)</w:t>
      </w:r>
      <w:r>
        <w:rPr>
          <w:lang w:eastAsia="zh-CN"/>
        </w:rPr>
        <w:tab/>
        <w:t>IPv6 address.</w:t>
      </w:r>
    </w:p>
    <w:p w14:paraId="1B7FE4F2" w14:textId="77777777" w:rsidR="007D306C" w:rsidRDefault="007D306C" w:rsidP="007D306C">
      <w:pPr>
        <w:rPr>
          <w:lang w:eastAsia="zh-CN"/>
        </w:rPr>
      </w:pPr>
      <w:r>
        <w:rPr>
          <w:rFonts w:hint="eastAsia"/>
          <w:lang w:eastAsia="zh-CN"/>
        </w:rPr>
        <w:t>T</w:t>
      </w:r>
      <w:r>
        <w:rPr>
          <w:lang w:eastAsia="zh-CN"/>
        </w:rPr>
        <w:t xml:space="preserve">he format of </w:t>
      </w:r>
      <w:r w:rsidRPr="008100C1">
        <w:rPr>
          <w:lang w:eastAsia="zh-CN"/>
        </w:rPr>
        <w:t>FQDN contains a sequence of one octet FQDN length field and a FQDN value of variable size. The FQDN value field shall be encoded as defined in clause</w:t>
      </w:r>
      <w:r>
        <w:t> </w:t>
      </w:r>
      <w:r w:rsidRPr="008100C1">
        <w:rPr>
          <w:lang w:eastAsia="zh-CN"/>
        </w:rPr>
        <w:t>28.3.2.1 of 3GPP</w:t>
      </w:r>
      <w:r>
        <w:t> </w:t>
      </w:r>
      <w:r w:rsidRPr="008100C1">
        <w:rPr>
          <w:lang w:eastAsia="zh-CN"/>
        </w:rPr>
        <w:t>TS</w:t>
      </w:r>
      <w:r>
        <w:t> </w:t>
      </w:r>
      <w:r w:rsidRPr="008100C1">
        <w:rPr>
          <w:lang w:eastAsia="zh-CN"/>
        </w:rPr>
        <w:t>23.003</w:t>
      </w:r>
      <w:r>
        <w:t> </w:t>
      </w:r>
      <w:r w:rsidRPr="008100C1">
        <w:rPr>
          <w:lang w:eastAsia="zh-CN"/>
        </w:rPr>
        <w:t>[</w:t>
      </w:r>
      <w:r w:rsidR="003E2E28">
        <w:rPr>
          <w:lang w:eastAsia="zh-CN"/>
        </w:rPr>
        <w:t>7</w:t>
      </w:r>
      <w:r w:rsidRPr="008100C1">
        <w:rPr>
          <w:lang w:eastAsia="zh-CN"/>
        </w:rPr>
        <w:t>].</w:t>
      </w:r>
    </w:p>
    <w:p w14:paraId="147EDFB3" w14:textId="77777777" w:rsidR="007D306C" w:rsidRDefault="007D306C" w:rsidP="007D306C">
      <w:pPr>
        <w:rPr>
          <w:lang w:eastAsia="en-GB"/>
        </w:rPr>
      </w:pPr>
      <w:r>
        <w:t xml:space="preserve">The </w:t>
      </w:r>
      <w:r>
        <w:rPr>
          <w:lang w:eastAsia="zh-CN"/>
        </w:rPr>
        <w:t xml:space="preserve">format of </w:t>
      </w:r>
      <w:r>
        <w:t xml:space="preserve">IPv4 address structure is defined in </w:t>
      </w:r>
      <w:r>
        <w:rPr>
          <w:lang w:val="en-US" w:eastAsia="ja-JP"/>
        </w:rPr>
        <w:t>IETF </w:t>
      </w:r>
      <w:r>
        <w:t>RFC 791 [</w:t>
      </w:r>
      <w:r w:rsidR="00B808CB">
        <w:t>8</w:t>
      </w:r>
      <w:r>
        <w:t>].</w:t>
      </w:r>
    </w:p>
    <w:p w14:paraId="625889F3" w14:textId="77777777" w:rsidR="007D306C" w:rsidRDefault="007D306C" w:rsidP="007D306C">
      <w:r>
        <w:t>The</w:t>
      </w:r>
      <w:r w:rsidRPr="00D70E1B">
        <w:rPr>
          <w:rFonts w:hint="eastAsia"/>
          <w:lang w:eastAsia="zh-CN"/>
        </w:rPr>
        <w:t xml:space="preserve"> </w:t>
      </w:r>
      <w:r>
        <w:rPr>
          <w:lang w:eastAsia="zh-CN"/>
        </w:rPr>
        <w:t>format of</w:t>
      </w:r>
      <w:r>
        <w:t xml:space="preserve"> IPv6 address structure is defined in </w:t>
      </w:r>
      <w:r>
        <w:rPr>
          <w:lang w:val="en-US" w:eastAsia="ja-JP"/>
        </w:rPr>
        <w:t>IETF </w:t>
      </w:r>
      <w:r>
        <w:t>RFC </w:t>
      </w:r>
      <w:r w:rsidR="00F84143">
        <w:t>4291</w:t>
      </w:r>
      <w:r>
        <w:t> [</w:t>
      </w:r>
      <w:r w:rsidR="00B808CB">
        <w:t>9</w:t>
      </w:r>
      <w:r>
        <w:t>].</w:t>
      </w:r>
    </w:p>
    <w:p w14:paraId="79B12AC2" w14:textId="77777777" w:rsidR="007D306C" w:rsidRPr="0035240B" w:rsidRDefault="007D306C" w:rsidP="007D306C">
      <w:pPr>
        <w:rPr>
          <w:lang w:eastAsia="zh-CN"/>
        </w:rPr>
      </w:pPr>
      <w:r>
        <w:rPr>
          <w:lang w:eastAsia="zh-CN"/>
        </w:rPr>
        <w:t xml:space="preserve">The format of URI </w:t>
      </w:r>
      <w:r>
        <w:t>structure</w:t>
      </w:r>
      <w:r>
        <w:rPr>
          <w:lang w:eastAsia="zh-CN"/>
        </w:rPr>
        <w:t xml:space="preserve"> is defined in</w:t>
      </w:r>
      <w:r>
        <w:rPr>
          <w:lang w:val="en-US" w:eastAsia="ja-JP"/>
        </w:rPr>
        <w:t xml:space="preserve"> IETF RFC </w:t>
      </w:r>
      <w:r w:rsidR="00B808CB">
        <w:rPr>
          <w:lang w:val="en-US" w:eastAsia="ja-JP"/>
        </w:rPr>
        <w:t>3986</w:t>
      </w:r>
      <w:r>
        <w:rPr>
          <w:lang w:val="en-US" w:eastAsia="ja-JP"/>
        </w:rPr>
        <w:t> [</w:t>
      </w:r>
      <w:r w:rsidR="00B808CB">
        <w:rPr>
          <w:lang w:val="en-US" w:eastAsia="ja-JP"/>
        </w:rPr>
        <w:t>10</w:t>
      </w:r>
      <w:r>
        <w:rPr>
          <w:lang w:val="en-US" w:eastAsia="ja-JP"/>
        </w:rPr>
        <w:t>].</w:t>
      </w:r>
    </w:p>
    <w:p w14:paraId="1CC23B81" w14:textId="77777777" w:rsidR="007D306C" w:rsidRDefault="007D306C" w:rsidP="007D306C">
      <w:pPr>
        <w:pStyle w:val="Heading3"/>
        <w:rPr>
          <w:lang w:eastAsia="zh-CN"/>
        </w:rPr>
      </w:pPr>
      <w:bookmarkStart w:id="836" w:name="_CR7_2_5"/>
      <w:bookmarkStart w:id="837" w:name="_Toc172038375"/>
      <w:bookmarkEnd w:id="836"/>
      <w:r>
        <w:rPr>
          <w:rFonts w:hint="eastAsia"/>
          <w:lang w:eastAsia="zh-CN"/>
        </w:rPr>
        <w:t>7</w:t>
      </w:r>
      <w:r>
        <w:rPr>
          <w:lang w:eastAsia="zh-CN"/>
        </w:rPr>
        <w:t>.2.5</w:t>
      </w:r>
      <w:r>
        <w:rPr>
          <w:lang w:eastAsia="zh-CN"/>
        </w:rPr>
        <w:tab/>
        <w:t>PINAPP protocol cause value</w:t>
      </w:r>
      <w:bookmarkEnd w:id="837"/>
    </w:p>
    <w:p w14:paraId="62719469" w14:textId="77777777" w:rsidR="007D306C" w:rsidRDefault="007D306C" w:rsidP="007D306C">
      <w:r>
        <w:t>This parameter is used to indicate the particular reason why a PINAPP protocol message is rejected either by a PIN peer or PAE-S. It is an integer in the 0-255 range encoded in table 7.2.5.1.</w:t>
      </w:r>
    </w:p>
    <w:p w14:paraId="3A576419" w14:textId="77777777" w:rsidR="00756EBD" w:rsidRDefault="00756EBD" w:rsidP="00756EBD">
      <w:pPr>
        <w:pStyle w:val="TH"/>
      </w:pPr>
      <w:bookmarkStart w:id="838" w:name="_CRTable7_2_5_1"/>
      <w:r>
        <w:t>Table </w:t>
      </w:r>
      <w:bookmarkEnd w:id="838"/>
      <w:r>
        <w:t>7.2.5.1: PINAPP protocol cause value</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6238"/>
      </w:tblGrid>
      <w:tr w:rsidR="00756EBD" w14:paraId="57FF16F9" w14:textId="77777777" w:rsidTr="001F499B">
        <w:trPr>
          <w:cantSplit/>
          <w:jc w:val="center"/>
        </w:trPr>
        <w:tc>
          <w:tcPr>
            <w:tcW w:w="6238" w:type="dxa"/>
            <w:tcBorders>
              <w:top w:val="single" w:sz="4" w:space="0" w:color="auto"/>
              <w:left w:val="single" w:sz="6" w:space="0" w:color="auto"/>
              <w:bottom w:val="nil"/>
              <w:right w:val="single" w:sz="6" w:space="0" w:color="auto"/>
            </w:tcBorders>
            <w:hideMark/>
          </w:tcPr>
          <w:p w14:paraId="45A7F8C2" w14:textId="77777777" w:rsidR="00756EBD" w:rsidRDefault="00756EBD" w:rsidP="001F499B">
            <w:pPr>
              <w:pStyle w:val="TAL"/>
            </w:pPr>
            <w:r>
              <w:t>0</w:t>
            </w:r>
            <w:r>
              <w:tab/>
              <w:t>Protocol error, unspecified</w:t>
            </w:r>
          </w:p>
        </w:tc>
      </w:tr>
      <w:tr w:rsidR="00756EBD" w14:paraId="432ABC3F" w14:textId="77777777" w:rsidTr="001F499B">
        <w:trPr>
          <w:cantSplit/>
          <w:jc w:val="center"/>
        </w:trPr>
        <w:tc>
          <w:tcPr>
            <w:tcW w:w="6238" w:type="dxa"/>
            <w:tcBorders>
              <w:top w:val="single" w:sz="4" w:space="0" w:color="auto"/>
              <w:left w:val="single" w:sz="6" w:space="0" w:color="auto"/>
              <w:bottom w:val="nil"/>
              <w:right w:val="single" w:sz="6" w:space="0" w:color="auto"/>
            </w:tcBorders>
            <w:hideMark/>
          </w:tcPr>
          <w:p w14:paraId="702128E5" w14:textId="77777777" w:rsidR="00756EBD" w:rsidRDefault="00756EBD" w:rsidP="001F499B">
            <w:pPr>
              <w:pStyle w:val="TAL"/>
            </w:pPr>
            <w:r>
              <w:t>1</w:t>
            </w:r>
            <w:r>
              <w:tab/>
              <w:t>Operation n</w:t>
            </w:r>
            <w:r>
              <w:rPr>
                <w:lang w:eastAsia="zh-CN"/>
              </w:rPr>
              <w:t>ot</w:t>
            </w:r>
            <w:r>
              <w:t xml:space="preserve"> allowed</w:t>
            </w:r>
          </w:p>
        </w:tc>
      </w:tr>
      <w:tr w:rsidR="00756EBD" w14:paraId="4F5AA673" w14:textId="77777777" w:rsidTr="001F499B">
        <w:trPr>
          <w:cantSplit/>
          <w:jc w:val="center"/>
        </w:trPr>
        <w:tc>
          <w:tcPr>
            <w:tcW w:w="6238" w:type="dxa"/>
            <w:tcBorders>
              <w:top w:val="single" w:sz="4" w:space="0" w:color="auto"/>
              <w:left w:val="single" w:sz="6" w:space="0" w:color="auto"/>
              <w:bottom w:val="nil"/>
              <w:right w:val="single" w:sz="6" w:space="0" w:color="auto"/>
            </w:tcBorders>
            <w:hideMark/>
          </w:tcPr>
          <w:p w14:paraId="59849BD2" w14:textId="77777777" w:rsidR="00756EBD" w:rsidRDefault="00756EBD" w:rsidP="001F499B">
            <w:pPr>
              <w:pStyle w:val="TAL"/>
              <w:rPr>
                <w:lang w:eastAsia="zh-CN"/>
              </w:rPr>
            </w:pPr>
            <w:r>
              <w:rPr>
                <w:lang w:eastAsia="zh-CN"/>
              </w:rPr>
              <w:t>2</w:t>
            </w:r>
            <w:r>
              <w:tab/>
              <w:t>Requested information not available</w:t>
            </w:r>
          </w:p>
        </w:tc>
      </w:tr>
      <w:tr w:rsidR="00756EBD" w14:paraId="7F18CB04" w14:textId="77777777" w:rsidTr="001F499B">
        <w:trPr>
          <w:cantSplit/>
          <w:jc w:val="center"/>
        </w:trPr>
        <w:tc>
          <w:tcPr>
            <w:tcW w:w="6238" w:type="dxa"/>
            <w:tcBorders>
              <w:top w:val="single" w:sz="4" w:space="0" w:color="auto"/>
              <w:left w:val="single" w:sz="6" w:space="0" w:color="auto"/>
              <w:bottom w:val="nil"/>
              <w:right w:val="single" w:sz="6" w:space="0" w:color="auto"/>
            </w:tcBorders>
            <w:hideMark/>
          </w:tcPr>
          <w:p w14:paraId="63B0577A" w14:textId="77777777" w:rsidR="00756EBD" w:rsidRDefault="00756EBD" w:rsidP="001F499B">
            <w:pPr>
              <w:pStyle w:val="TAL"/>
              <w:rPr>
                <w:lang w:eastAsia="zh-CN"/>
              </w:rPr>
            </w:pPr>
            <w:r>
              <w:rPr>
                <w:lang w:eastAsia="zh-CN"/>
              </w:rPr>
              <w:t>3</w:t>
            </w:r>
            <w:r>
              <w:tab/>
              <w:t>Authorization failure</w:t>
            </w:r>
          </w:p>
        </w:tc>
      </w:tr>
      <w:tr w:rsidR="00756EBD" w14:paraId="0361DCEB" w14:textId="77777777" w:rsidTr="001F499B">
        <w:trPr>
          <w:cantSplit/>
          <w:jc w:val="center"/>
        </w:trPr>
        <w:tc>
          <w:tcPr>
            <w:tcW w:w="6238" w:type="dxa"/>
            <w:tcBorders>
              <w:top w:val="single" w:sz="4" w:space="0" w:color="auto"/>
              <w:left w:val="single" w:sz="6" w:space="0" w:color="auto"/>
              <w:bottom w:val="nil"/>
              <w:right w:val="single" w:sz="6" w:space="0" w:color="auto"/>
            </w:tcBorders>
          </w:tcPr>
          <w:p w14:paraId="753167A3" w14:textId="77777777" w:rsidR="00756EBD" w:rsidRDefault="00756EBD" w:rsidP="001F499B">
            <w:pPr>
              <w:pStyle w:val="TAL"/>
              <w:rPr>
                <w:lang w:eastAsia="zh-CN"/>
              </w:rPr>
            </w:pPr>
            <w:bookmarkStart w:id="839" w:name="_Hlk171521318"/>
            <w:r>
              <w:rPr>
                <w:rFonts w:hint="eastAsia"/>
                <w:lang w:eastAsia="zh-CN"/>
              </w:rPr>
              <w:t>4</w:t>
            </w:r>
            <w:r>
              <w:tab/>
            </w:r>
            <w:r>
              <w:rPr>
                <w:rFonts w:hint="eastAsia"/>
                <w:lang w:eastAsia="zh-CN"/>
              </w:rPr>
              <w:t>Maximum number of PINE is reached</w:t>
            </w:r>
          </w:p>
        </w:tc>
      </w:tr>
      <w:tr w:rsidR="00756EBD" w14:paraId="21C72933" w14:textId="77777777" w:rsidTr="001F499B">
        <w:trPr>
          <w:cantSplit/>
          <w:jc w:val="center"/>
        </w:trPr>
        <w:tc>
          <w:tcPr>
            <w:tcW w:w="6238" w:type="dxa"/>
            <w:tcBorders>
              <w:top w:val="single" w:sz="4" w:space="0" w:color="auto"/>
              <w:left w:val="single" w:sz="6" w:space="0" w:color="auto"/>
              <w:bottom w:val="nil"/>
              <w:right w:val="single" w:sz="6" w:space="0" w:color="auto"/>
            </w:tcBorders>
          </w:tcPr>
          <w:p w14:paraId="5C64CADB" w14:textId="77777777" w:rsidR="00756EBD" w:rsidRDefault="00756EBD" w:rsidP="001F499B">
            <w:pPr>
              <w:pStyle w:val="TAL"/>
              <w:rPr>
                <w:lang w:eastAsia="zh-CN"/>
              </w:rPr>
            </w:pPr>
            <w:r>
              <w:rPr>
                <w:rFonts w:hint="eastAsia"/>
                <w:lang w:eastAsia="zh-CN"/>
              </w:rPr>
              <w:t>5</w:t>
            </w:r>
            <w:r>
              <w:tab/>
            </w:r>
            <w:r>
              <w:rPr>
                <w:rFonts w:hint="eastAsia"/>
                <w:lang w:eastAsia="zh-CN"/>
              </w:rPr>
              <w:t>Resource not sufficient</w:t>
            </w:r>
          </w:p>
        </w:tc>
      </w:tr>
      <w:tr w:rsidR="00756EBD" w14:paraId="1D27D566" w14:textId="77777777" w:rsidTr="001F499B">
        <w:trPr>
          <w:cantSplit/>
          <w:jc w:val="center"/>
        </w:trPr>
        <w:tc>
          <w:tcPr>
            <w:tcW w:w="6238" w:type="dxa"/>
            <w:tcBorders>
              <w:top w:val="single" w:sz="4" w:space="0" w:color="auto"/>
              <w:left w:val="single" w:sz="6" w:space="0" w:color="auto"/>
              <w:bottom w:val="nil"/>
              <w:right w:val="single" w:sz="6" w:space="0" w:color="auto"/>
            </w:tcBorders>
          </w:tcPr>
          <w:p w14:paraId="708443BE" w14:textId="77777777" w:rsidR="00756EBD" w:rsidRDefault="00756EBD" w:rsidP="001F499B">
            <w:pPr>
              <w:pStyle w:val="TAL"/>
              <w:rPr>
                <w:lang w:eastAsia="zh-CN"/>
              </w:rPr>
            </w:pPr>
            <w:r>
              <w:rPr>
                <w:rFonts w:hint="eastAsia"/>
                <w:lang w:eastAsia="zh-CN"/>
              </w:rPr>
              <w:t>6</w:t>
            </w:r>
            <w:r>
              <w:tab/>
            </w:r>
            <w:r>
              <w:rPr>
                <w:rFonts w:hint="eastAsia"/>
                <w:lang w:eastAsia="zh-CN"/>
              </w:rPr>
              <w:t>Maximum number of service is reached</w:t>
            </w:r>
          </w:p>
        </w:tc>
      </w:tr>
      <w:bookmarkEnd w:id="839"/>
      <w:tr w:rsidR="00756EBD" w14:paraId="551266DE" w14:textId="77777777" w:rsidTr="001F499B">
        <w:trPr>
          <w:cantSplit/>
          <w:jc w:val="center"/>
        </w:trPr>
        <w:tc>
          <w:tcPr>
            <w:tcW w:w="6238" w:type="dxa"/>
            <w:tcBorders>
              <w:top w:val="single" w:sz="4" w:space="0" w:color="auto"/>
              <w:left w:val="single" w:sz="6" w:space="0" w:color="auto"/>
              <w:bottom w:val="nil"/>
              <w:right w:val="single" w:sz="6" w:space="0" w:color="auto"/>
            </w:tcBorders>
          </w:tcPr>
          <w:p w14:paraId="1C3269D2" w14:textId="77777777" w:rsidR="00756EBD" w:rsidRDefault="00756EBD" w:rsidP="001F499B">
            <w:pPr>
              <w:pStyle w:val="TAL"/>
              <w:rPr>
                <w:lang w:eastAsia="zh-CN"/>
              </w:rPr>
            </w:pPr>
            <w:r>
              <w:rPr>
                <w:lang w:eastAsia="zh-CN"/>
              </w:rPr>
              <w:t>7</w:t>
            </w:r>
            <w:r>
              <w:tab/>
            </w:r>
            <w:r>
              <w:rPr>
                <w:lang w:eastAsia="zh-CN"/>
              </w:rPr>
              <w:t>P</w:t>
            </w:r>
            <w:r w:rsidRPr="00625746">
              <w:rPr>
                <w:lang w:eastAsia="zh-CN"/>
              </w:rPr>
              <w:t>ermanently denied</w:t>
            </w:r>
            <w:r>
              <w:rPr>
                <w:rFonts w:hint="eastAsia"/>
                <w:lang w:eastAsia="zh-CN"/>
              </w:rPr>
              <w:t xml:space="preserve"> (NOTE)</w:t>
            </w:r>
          </w:p>
        </w:tc>
      </w:tr>
      <w:tr w:rsidR="00756EBD" w14:paraId="5036B082" w14:textId="77777777" w:rsidTr="001F499B">
        <w:trPr>
          <w:cantSplit/>
          <w:jc w:val="center"/>
        </w:trPr>
        <w:tc>
          <w:tcPr>
            <w:tcW w:w="6238" w:type="dxa"/>
            <w:tcBorders>
              <w:top w:val="single" w:sz="6" w:space="0" w:color="auto"/>
              <w:left w:val="single" w:sz="6" w:space="0" w:color="auto"/>
              <w:bottom w:val="single" w:sz="6" w:space="0" w:color="auto"/>
              <w:right w:val="single" w:sz="6" w:space="0" w:color="auto"/>
            </w:tcBorders>
            <w:hideMark/>
          </w:tcPr>
          <w:p w14:paraId="3E013AB9" w14:textId="77777777" w:rsidR="00756EBD" w:rsidRDefault="00756EBD" w:rsidP="001F499B">
            <w:pPr>
              <w:pStyle w:val="TAL"/>
              <w:rPr>
                <w:lang w:eastAsia="zh-CN"/>
              </w:rPr>
            </w:pPr>
            <w:r>
              <w:rPr>
                <w:lang w:eastAsia="zh-CN"/>
              </w:rPr>
              <w:t>8</w:t>
            </w:r>
            <w:r>
              <w:t>-255</w:t>
            </w:r>
            <w:r>
              <w:tab/>
              <w:t>Unused. Any other value received by the entity shall be treated as 0, "protocol error, unspecified".</w:t>
            </w:r>
          </w:p>
        </w:tc>
      </w:tr>
      <w:tr w:rsidR="00756EBD" w14:paraId="709F4891" w14:textId="77777777" w:rsidTr="001F499B">
        <w:trPr>
          <w:cantSplit/>
          <w:jc w:val="center"/>
        </w:trPr>
        <w:tc>
          <w:tcPr>
            <w:tcW w:w="6238" w:type="dxa"/>
            <w:tcBorders>
              <w:top w:val="single" w:sz="6" w:space="0" w:color="auto"/>
              <w:left w:val="single" w:sz="6" w:space="0" w:color="auto"/>
              <w:bottom w:val="single" w:sz="6" w:space="0" w:color="auto"/>
              <w:right w:val="single" w:sz="6" w:space="0" w:color="auto"/>
            </w:tcBorders>
          </w:tcPr>
          <w:p w14:paraId="5D1E5B3E" w14:textId="77777777" w:rsidR="00756EBD" w:rsidDel="008F37E7" w:rsidRDefault="00756EBD" w:rsidP="001F499B">
            <w:pPr>
              <w:pStyle w:val="TAN"/>
              <w:rPr>
                <w:lang w:eastAsia="zh-CN"/>
              </w:rPr>
            </w:pPr>
            <w:r>
              <w:rPr>
                <w:rFonts w:hint="eastAsia"/>
                <w:lang w:eastAsia="zh-CN"/>
              </w:rPr>
              <w:t>NOTE:</w:t>
            </w:r>
            <w:r>
              <w:tab/>
            </w:r>
            <w:r>
              <w:rPr>
                <w:rFonts w:hint="eastAsia"/>
                <w:lang w:eastAsia="zh-CN"/>
              </w:rPr>
              <w:t xml:space="preserve">This value can be used to </w:t>
            </w:r>
            <w:r w:rsidRPr="008258C4">
              <w:rPr>
                <w:lang w:eastAsia="zh-CN"/>
              </w:rPr>
              <w:t xml:space="preserve">mitigate repeated attempts to </w:t>
            </w:r>
            <w:r>
              <w:rPr>
                <w:rFonts w:hint="eastAsia"/>
                <w:lang w:eastAsia="zh-CN"/>
              </w:rPr>
              <w:t xml:space="preserve">perform </w:t>
            </w:r>
            <w:r w:rsidRPr="008258C4">
              <w:rPr>
                <w:lang w:eastAsia="zh-CN"/>
              </w:rPr>
              <w:t xml:space="preserve">PIN </w:t>
            </w:r>
            <w:r>
              <w:rPr>
                <w:rFonts w:hint="eastAsia"/>
                <w:lang w:eastAsia="zh-CN"/>
              </w:rPr>
              <w:t xml:space="preserve">operations </w:t>
            </w:r>
            <w:r w:rsidRPr="008258C4">
              <w:rPr>
                <w:lang w:eastAsia="zh-CN"/>
              </w:rPr>
              <w:t>(e.g.</w:t>
            </w:r>
            <w:r>
              <w:rPr>
                <w:rFonts w:hint="eastAsia"/>
                <w:lang w:eastAsia="zh-CN"/>
              </w:rPr>
              <w:t xml:space="preserve"> </w:t>
            </w:r>
            <w:r w:rsidRPr="008258C4">
              <w:rPr>
                <w:lang w:eastAsia="zh-CN"/>
              </w:rPr>
              <w:t xml:space="preserve">mitigate </w:t>
            </w:r>
            <w:r>
              <w:rPr>
                <w:rFonts w:hint="eastAsia"/>
                <w:lang w:eastAsia="zh-CN"/>
              </w:rPr>
              <w:t xml:space="preserve">a </w:t>
            </w:r>
            <w:r w:rsidRPr="008258C4">
              <w:rPr>
                <w:lang w:eastAsia="zh-CN"/>
              </w:rPr>
              <w:t>flood of messages)</w:t>
            </w:r>
            <w:r>
              <w:rPr>
                <w:rFonts w:hint="eastAsia"/>
                <w:lang w:eastAsia="zh-CN"/>
              </w:rPr>
              <w:t>.</w:t>
            </w:r>
          </w:p>
        </w:tc>
      </w:tr>
    </w:tbl>
    <w:p w14:paraId="29AFC3DC" w14:textId="77777777" w:rsidR="00756EBD" w:rsidRDefault="00756EBD" w:rsidP="007D306C">
      <w:pPr>
        <w:rPr>
          <w:lang w:eastAsia="en-GB"/>
        </w:rPr>
      </w:pPr>
    </w:p>
    <w:p w14:paraId="56F99906" w14:textId="77777777" w:rsidR="00C450FA" w:rsidRDefault="00C450FA" w:rsidP="00BE6228">
      <w:pPr>
        <w:pStyle w:val="Heading3"/>
      </w:pPr>
      <w:bookmarkStart w:id="840" w:name="_CR7_2_6"/>
      <w:bookmarkStart w:id="841" w:name="_Toc172038376"/>
      <w:bookmarkEnd w:id="840"/>
      <w:r>
        <w:rPr>
          <w:lang w:val="en-US" w:eastAsia="zh-CN"/>
        </w:rPr>
        <w:t>7.2.6</w:t>
      </w:r>
      <w:r>
        <w:rPr>
          <w:lang w:val="en-US" w:eastAsia="zh-CN"/>
        </w:rPr>
        <w:tab/>
        <w:t>Security credentials</w:t>
      </w:r>
      <w:bookmarkEnd w:id="841"/>
      <w:r>
        <w:rPr>
          <w:lang w:val="en-US" w:eastAsia="zh-CN"/>
        </w:rPr>
        <w:t xml:space="preserve"> </w:t>
      </w:r>
    </w:p>
    <w:p w14:paraId="40706DAC" w14:textId="77777777" w:rsidR="003038FE" w:rsidRDefault="003038FE" w:rsidP="00BE6228">
      <w:r w:rsidRPr="00BE6228">
        <w:rPr>
          <w:rFonts w:eastAsia="Times New Roman"/>
        </w:rPr>
        <w:t xml:space="preserve">This parameter is used to indicate the </w:t>
      </w:r>
      <w:r w:rsidRPr="00BE6228">
        <w:rPr>
          <w:rFonts w:eastAsia="Times New Roman" w:hint="eastAsia"/>
        </w:rPr>
        <w:t>s</w:t>
      </w:r>
      <w:r w:rsidRPr="00BE6228">
        <w:rPr>
          <w:rFonts w:eastAsia="Times New Roman"/>
        </w:rPr>
        <w:t>ecurity credentials</w:t>
      </w:r>
      <w:r w:rsidRPr="00BE6228">
        <w:rPr>
          <w:rFonts w:eastAsia="Times New Roman" w:hint="eastAsia"/>
        </w:rPr>
        <w:t xml:space="preserve"> that is used in PIN for authorization (see clause</w:t>
      </w:r>
      <w:r w:rsidRPr="00BE6228">
        <w:rPr>
          <w:rFonts w:eastAsia="Times New Roman"/>
        </w:rPr>
        <w:t> </w:t>
      </w:r>
      <w:r w:rsidRPr="00BE6228">
        <w:rPr>
          <w:rFonts w:eastAsia="Times New Roman" w:hint="eastAsia"/>
        </w:rPr>
        <w:t xml:space="preserve">8.10 of </w:t>
      </w:r>
      <w:r w:rsidRPr="00BE6228">
        <w:rPr>
          <w:rFonts w:eastAsia="Times New Roman"/>
        </w:rPr>
        <w:t>3GPP TS 23.542 [2]</w:t>
      </w:r>
      <w:r w:rsidRPr="00BE6228">
        <w:rPr>
          <w:rFonts w:eastAsia="Times New Roman" w:hint="eastAsia"/>
        </w:rPr>
        <w:t>)</w:t>
      </w:r>
      <w:r w:rsidRPr="00BE6228">
        <w:rPr>
          <w:rFonts w:eastAsia="Times New Roman"/>
        </w:rPr>
        <w:t xml:space="preserve">. </w:t>
      </w:r>
      <w:r w:rsidRPr="00BE6228">
        <w:rPr>
          <w:rFonts w:eastAsia="Times New Roman" w:hint="eastAsia"/>
        </w:rPr>
        <w:t xml:space="preserve">It is a string </w:t>
      </w:r>
      <w:r w:rsidRPr="00BE6228">
        <w:rPr>
          <w:rFonts w:eastAsia="Times New Roman"/>
        </w:rPr>
        <w:t>with a maximum length of 65535 bytes</w:t>
      </w:r>
      <w:r w:rsidRPr="00BE6228">
        <w:rPr>
          <w:rFonts w:eastAsia="Times New Roman" w:hint="eastAsia"/>
        </w:rPr>
        <w:t>.</w:t>
      </w:r>
    </w:p>
    <w:p w14:paraId="342C27F1" w14:textId="77777777" w:rsidR="00C450FA" w:rsidRDefault="00C450FA" w:rsidP="00C450FA">
      <w:pPr>
        <w:pStyle w:val="Heading3"/>
        <w:rPr>
          <w:lang w:val="en-US" w:eastAsia="zh-CN"/>
        </w:rPr>
      </w:pPr>
      <w:bookmarkStart w:id="842" w:name="_CR7_2_7"/>
      <w:bookmarkStart w:id="843" w:name="_Toc172038377"/>
      <w:bookmarkEnd w:id="842"/>
      <w:r>
        <w:rPr>
          <w:lang w:val="en-US" w:eastAsia="zh-CN"/>
        </w:rPr>
        <w:t>7.2.7</w:t>
      </w:r>
      <w:r>
        <w:rPr>
          <w:lang w:val="en-US" w:eastAsia="zh-CN"/>
        </w:rPr>
        <w:tab/>
        <w:t>Port number</w:t>
      </w:r>
      <w:bookmarkEnd w:id="843"/>
    </w:p>
    <w:p w14:paraId="1D0514D5" w14:textId="77777777" w:rsidR="00C450FA" w:rsidRDefault="00C450FA" w:rsidP="00C450FA">
      <w:pPr>
        <w:rPr>
          <w:lang w:val="en-US" w:eastAsia="zh-CN"/>
        </w:rPr>
      </w:pPr>
      <w:r>
        <w:t xml:space="preserve">This parameter is used to </w:t>
      </w:r>
      <w:r>
        <w:rPr>
          <w:lang w:eastAsia="zh-CN"/>
        </w:rPr>
        <w:t xml:space="preserve">indicate </w:t>
      </w:r>
      <w:r>
        <w:t>the port number of a PIN peer. It is an integer in the 0-65535 range.</w:t>
      </w:r>
    </w:p>
    <w:p w14:paraId="66FCDF68" w14:textId="77777777" w:rsidR="00C450FA" w:rsidRDefault="00C450FA" w:rsidP="00C450FA">
      <w:pPr>
        <w:pStyle w:val="Heading3"/>
        <w:rPr>
          <w:lang w:val="en-US" w:eastAsia="zh-CN"/>
        </w:rPr>
      </w:pPr>
      <w:bookmarkStart w:id="844" w:name="_CR7_2_8"/>
      <w:bookmarkStart w:id="845" w:name="_Toc172038378"/>
      <w:bookmarkEnd w:id="844"/>
      <w:r>
        <w:rPr>
          <w:lang w:val="en-US" w:eastAsia="zh-CN"/>
        </w:rPr>
        <w:t>7.2.8</w:t>
      </w:r>
      <w:r>
        <w:rPr>
          <w:lang w:val="en-US" w:eastAsia="zh-CN"/>
        </w:rPr>
        <w:tab/>
        <w:t>Vendor name</w:t>
      </w:r>
      <w:bookmarkEnd w:id="845"/>
    </w:p>
    <w:p w14:paraId="0E13832F" w14:textId="77777777" w:rsidR="00C450FA" w:rsidRDefault="00C450FA" w:rsidP="00C450FA">
      <w:pPr>
        <w:rPr>
          <w:lang w:val="en-US" w:eastAsia="zh-CN"/>
        </w:rPr>
      </w:pPr>
      <w:r>
        <w:t xml:space="preserve">This parameter is used to </w:t>
      </w:r>
      <w:r>
        <w:rPr>
          <w:lang w:eastAsia="zh-CN"/>
        </w:rPr>
        <w:t xml:space="preserve">indicate </w:t>
      </w:r>
      <w:r>
        <w:t>the vendor name of a PIN peer. The format of the vendor name is a UTF8-encoded string in the 0-255 range.</w:t>
      </w:r>
    </w:p>
    <w:p w14:paraId="1D9C52DB" w14:textId="77777777" w:rsidR="00C450FA" w:rsidRDefault="00C450FA" w:rsidP="00C450FA">
      <w:pPr>
        <w:pStyle w:val="Heading3"/>
        <w:rPr>
          <w:lang w:val="en-US" w:eastAsia="zh-CN"/>
        </w:rPr>
      </w:pPr>
      <w:bookmarkStart w:id="846" w:name="_CR7_2_9"/>
      <w:bookmarkStart w:id="847" w:name="_Toc172038379"/>
      <w:bookmarkEnd w:id="846"/>
      <w:r>
        <w:rPr>
          <w:lang w:val="en-US" w:eastAsia="zh-CN"/>
        </w:rPr>
        <w:t>7.2.9</w:t>
      </w:r>
      <w:r>
        <w:rPr>
          <w:lang w:val="en-US" w:eastAsia="zh-CN"/>
        </w:rPr>
        <w:tab/>
        <w:t>Device description</w:t>
      </w:r>
      <w:bookmarkEnd w:id="847"/>
    </w:p>
    <w:p w14:paraId="1123588E" w14:textId="77777777" w:rsidR="00C450FA" w:rsidRDefault="00C450FA" w:rsidP="00C450FA">
      <w:pPr>
        <w:rPr>
          <w:lang w:eastAsia="zh-CN"/>
        </w:rPr>
      </w:pPr>
      <w:r>
        <w:t xml:space="preserve">This parameter is used to </w:t>
      </w:r>
      <w:r>
        <w:rPr>
          <w:lang w:eastAsia="zh-CN"/>
        </w:rPr>
        <w:t xml:space="preserve">indicate </w:t>
      </w:r>
      <w:r>
        <w:t>the device description of a PIN peer. The format of the device description is a UTF8-encoded string in the 0-65535 range.</w:t>
      </w:r>
    </w:p>
    <w:p w14:paraId="1408ED85" w14:textId="77777777" w:rsidR="00C450FA" w:rsidRDefault="00C450FA" w:rsidP="00C450FA">
      <w:pPr>
        <w:pStyle w:val="Heading3"/>
        <w:rPr>
          <w:lang w:val="en-US" w:eastAsia="zh-CN"/>
        </w:rPr>
      </w:pPr>
      <w:bookmarkStart w:id="848" w:name="_CR7_2_10"/>
      <w:bookmarkStart w:id="849" w:name="_Toc172038380"/>
      <w:bookmarkEnd w:id="848"/>
      <w:r>
        <w:rPr>
          <w:lang w:val="en-US" w:eastAsia="zh-CN"/>
        </w:rPr>
        <w:t>7.2.10</w:t>
      </w:r>
      <w:r>
        <w:rPr>
          <w:lang w:val="en-US" w:eastAsia="zh-CN"/>
        </w:rPr>
        <w:tab/>
        <w:t>IP Address</w:t>
      </w:r>
      <w:bookmarkEnd w:id="849"/>
    </w:p>
    <w:p w14:paraId="358CC80E" w14:textId="77777777" w:rsidR="00C450FA" w:rsidRDefault="00C450FA" w:rsidP="00C450FA">
      <w:r>
        <w:t>This parameter is used to carry the IP address of a PIN peer.</w:t>
      </w:r>
    </w:p>
    <w:p w14:paraId="74E39886" w14:textId="77777777" w:rsidR="00C450FA" w:rsidRDefault="00C450FA" w:rsidP="00C450FA">
      <w:pPr>
        <w:rPr>
          <w:lang w:eastAsia="en-GB"/>
        </w:rPr>
      </w:pPr>
      <w:r>
        <w:t xml:space="preserve">The </w:t>
      </w:r>
      <w:r>
        <w:rPr>
          <w:lang w:eastAsia="zh-CN"/>
        </w:rPr>
        <w:t xml:space="preserve">format of </w:t>
      </w:r>
      <w:r>
        <w:t xml:space="preserve">IPv4 address structure is defined in </w:t>
      </w:r>
      <w:r>
        <w:rPr>
          <w:lang w:val="en-US" w:eastAsia="ja-JP"/>
        </w:rPr>
        <w:t>IETF </w:t>
      </w:r>
      <w:r>
        <w:t>RFC 791 [8].</w:t>
      </w:r>
    </w:p>
    <w:p w14:paraId="5A5F4BE8" w14:textId="77777777" w:rsidR="00C450FA" w:rsidRDefault="00C450FA" w:rsidP="00C450FA">
      <w:pPr>
        <w:rPr>
          <w:lang w:eastAsia="zh-CN"/>
        </w:rPr>
      </w:pPr>
      <w:r>
        <w:t>The</w:t>
      </w:r>
      <w:r>
        <w:rPr>
          <w:lang w:eastAsia="zh-CN"/>
        </w:rPr>
        <w:t xml:space="preserve"> format of</w:t>
      </w:r>
      <w:r>
        <w:t xml:space="preserve"> IPv6 address structure is defined in </w:t>
      </w:r>
      <w:r>
        <w:rPr>
          <w:lang w:val="en-US" w:eastAsia="ja-JP"/>
        </w:rPr>
        <w:t>IETF </w:t>
      </w:r>
      <w:r>
        <w:t>RFC </w:t>
      </w:r>
      <w:r w:rsidR="00F84143">
        <w:t>4291</w:t>
      </w:r>
      <w:r>
        <w:t> [9].</w:t>
      </w:r>
    </w:p>
    <w:p w14:paraId="14EFED9C" w14:textId="77777777" w:rsidR="00C450FA" w:rsidRDefault="00C450FA" w:rsidP="00C450FA">
      <w:pPr>
        <w:pStyle w:val="Heading3"/>
        <w:rPr>
          <w:lang w:val="en-US" w:eastAsia="zh-CN"/>
        </w:rPr>
      </w:pPr>
      <w:bookmarkStart w:id="850" w:name="_CR7_2_11"/>
      <w:bookmarkStart w:id="851" w:name="_Toc172038381"/>
      <w:bookmarkEnd w:id="850"/>
      <w:r>
        <w:rPr>
          <w:lang w:val="en-US" w:eastAsia="zh-CN"/>
        </w:rPr>
        <w:t>7.2.11</w:t>
      </w:r>
      <w:r>
        <w:rPr>
          <w:lang w:val="en-US" w:eastAsia="zh-CN"/>
        </w:rPr>
        <w:tab/>
        <w:t>PINE capability</w:t>
      </w:r>
      <w:bookmarkEnd w:id="851"/>
    </w:p>
    <w:p w14:paraId="537B237B" w14:textId="77777777" w:rsidR="00C450FA" w:rsidRDefault="00C450FA" w:rsidP="00C450FA">
      <w:pPr>
        <w:rPr>
          <w:lang w:eastAsia="en-GB"/>
        </w:rPr>
      </w:pPr>
      <w:r>
        <w:t>This parameter is used to indicate the capability of a PIN peer to act as a PGAE-C or PMAE-C. It is an integer in the 0-3 range encoded as table 7.2.11.1.</w:t>
      </w:r>
    </w:p>
    <w:p w14:paraId="360D0D29" w14:textId="77777777" w:rsidR="00C450FA" w:rsidRDefault="00C450FA" w:rsidP="00C450FA">
      <w:pPr>
        <w:pStyle w:val="TH"/>
      </w:pPr>
      <w:bookmarkStart w:id="852" w:name="_CRTable7_2_11_1"/>
      <w:r>
        <w:t>Table </w:t>
      </w:r>
      <w:bookmarkEnd w:id="852"/>
      <w:r>
        <w:t>7.2.11.1: PINE capability</w:t>
      </w:r>
    </w:p>
    <w:tbl>
      <w:tblPr>
        <w:tblW w:w="26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25"/>
      </w:tblGrid>
      <w:tr w:rsidR="00C450FA" w14:paraId="07B86330" w14:textId="77777777" w:rsidTr="00C450FA">
        <w:trPr>
          <w:trHeight w:val="117"/>
          <w:jc w:val="center"/>
        </w:trPr>
        <w:tc>
          <w:tcPr>
            <w:tcW w:w="2624" w:type="dxa"/>
            <w:tcBorders>
              <w:top w:val="single" w:sz="4" w:space="0" w:color="auto"/>
              <w:left w:val="single" w:sz="6" w:space="0" w:color="auto"/>
              <w:bottom w:val="nil"/>
              <w:right w:val="single" w:sz="6" w:space="0" w:color="auto"/>
            </w:tcBorders>
            <w:hideMark/>
          </w:tcPr>
          <w:p w14:paraId="2DBEB1D1" w14:textId="77777777" w:rsidR="00C450FA" w:rsidRDefault="00C450FA">
            <w:pPr>
              <w:pStyle w:val="TAL"/>
            </w:pPr>
            <w:r>
              <w:t>0</w:t>
            </w:r>
            <w:r>
              <w:tab/>
              <w:t>Only PEGC</w:t>
            </w:r>
          </w:p>
        </w:tc>
      </w:tr>
      <w:tr w:rsidR="00C450FA" w14:paraId="75D8F240" w14:textId="77777777" w:rsidTr="00C450FA">
        <w:trPr>
          <w:trHeight w:val="116"/>
          <w:jc w:val="center"/>
        </w:trPr>
        <w:tc>
          <w:tcPr>
            <w:tcW w:w="2624" w:type="dxa"/>
            <w:tcBorders>
              <w:top w:val="single" w:sz="4" w:space="0" w:color="auto"/>
              <w:left w:val="single" w:sz="6" w:space="0" w:color="auto"/>
              <w:bottom w:val="nil"/>
              <w:right w:val="single" w:sz="6" w:space="0" w:color="auto"/>
            </w:tcBorders>
            <w:hideMark/>
          </w:tcPr>
          <w:p w14:paraId="47C1EE1F" w14:textId="77777777" w:rsidR="00C450FA" w:rsidRDefault="00C450FA">
            <w:pPr>
              <w:pStyle w:val="TAL"/>
            </w:pPr>
            <w:r>
              <w:t>1</w:t>
            </w:r>
            <w:r>
              <w:tab/>
              <w:t>Only PEMC</w:t>
            </w:r>
          </w:p>
        </w:tc>
      </w:tr>
      <w:tr w:rsidR="00C450FA" w14:paraId="0C137872" w14:textId="77777777" w:rsidTr="00C450FA">
        <w:trPr>
          <w:trHeight w:val="116"/>
          <w:jc w:val="center"/>
        </w:trPr>
        <w:tc>
          <w:tcPr>
            <w:tcW w:w="2624" w:type="dxa"/>
            <w:tcBorders>
              <w:top w:val="single" w:sz="4" w:space="0" w:color="auto"/>
              <w:left w:val="single" w:sz="6" w:space="0" w:color="auto"/>
              <w:bottom w:val="nil"/>
              <w:right w:val="single" w:sz="6" w:space="0" w:color="auto"/>
            </w:tcBorders>
            <w:hideMark/>
          </w:tcPr>
          <w:p w14:paraId="1ED27D09" w14:textId="77777777" w:rsidR="00C450FA" w:rsidRDefault="00C450FA">
            <w:pPr>
              <w:pStyle w:val="TAL"/>
              <w:rPr>
                <w:lang w:eastAsia="zh-CN"/>
              </w:rPr>
            </w:pPr>
            <w:r>
              <w:rPr>
                <w:lang w:eastAsia="zh-CN"/>
              </w:rPr>
              <w:t>2</w:t>
            </w:r>
            <w:r>
              <w:tab/>
              <w:t>Both PEGC and PEMC</w:t>
            </w:r>
          </w:p>
        </w:tc>
      </w:tr>
      <w:tr w:rsidR="00C450FA" w14:paraId="4571E6E7" w14:textId="77777777" w:rsidTr="00C450FA">
        <w:trPr>
          <w:jc w:val="center"/>
        </w:trPr>
        <w:tc>
          <w:tcPr>
            <w:tcW w:w="2624" w:type="dxa"/>
            <w:tcBorders>
              <w:top w:val="single" w:sz="6" w:space="0" w:color="auto"/>
              <w:left w:val="single" w:sz="6" w:space="0" w:color="auto"/>
              <w:bottom w:val="single" w:sz="6" w:space="0" w:color="auto"/>
              <w:right w:val="single" w:sz="6" w:space="0" w:color="auto"/>
            </w:tcBorders>
            <w:hideMark/>
          </w:tcPr>
          <w:p w14:paraId="62006D67" w14:textId="77777777" w:rsidR="00C450FA" w:rsidRDefault="00C450FA">
            <w:pPr>
              <w:pStyle w:val="TAL"/>
            </w:pPr>
            <w:r>
              <w:t>3</w:t>
            </w:r>
            <w:r>
              <w:tab/>
              <w:t>Unused</w:t>
            </w:r>
          </w:p>
        </w:tc>
      </w:tr>
    </w:tbl>
    <w:p w14:paraId="3DB407A1" w14:textId="77777777" w:rsidR="00C450FA" w:rsidRDefault="00C450FA" w:rsidP="00C450FA">
      <w:pPr>
        <w:rPr>
          <w:rFonts w:eastAsia="DengXian"/>
          <w:lang w:val="en-US" w:eastAsia="zh-CN"/>
        </w:rPr>
      </w:pPr>
    </w:p>
    <w:p w14:paraId="3E9591EA" w14:textId="77777777" w:rsidR="00C450FA" w:rsidRDefault="00C450FA" w:rsidP="00C450FA">
      <w:pPr>
        <w:pStyle w:val="Heading3"/>
        <w:rPr>
          <w:lang w:val="en-US" w:eastAsia="zh-CN"/>
        </w:rPr>
      </w:pPr>
      <w:bookmarkStart w:id="853" w:name="_CR7_2_12"/>
      <w:bookmarkStart w:id="854" w:name="_Toc172038382"/>
      <w:bookmarkEnd w:id="853"/>
      <w:r>
        <w:rPr>
          <w:lang w:val="en-US" w:eastAsia="zh-CN"/>
        </w:rPr>
        <w:t>7.2.12</w:t>
      </w:r>
      <w:r>
        <w:rPr>
          <w:lang w:val="en-US" w:eastAsia="zh-CN"/>
        </w:rPr>
        <w:tab/>
        <w:t>Maximum number of PINEs</w:t>
      </w:r>
      <w:bookmarkEnd w:id="854"/>
    </w:p>
    <w:p w14:paraId="0B0BA377" w14:textId="77777777" w:rsidR="00C450FA" w:rsidRDefault="00C450FA" w:rsidP="00C450FA">
      <w:pPr>
        <w:rPr>
          <w:lang w:val="en-US" w:eastAsia="zh-CN"/>
        </w:rPr>
      </w:pPr>
      <w:r>
        <w:t>This parameter is used to indicate the maximum number of the PINEs can be managed simultaneously. The maximum number of PINEs is an integer in the 1-255 range.</w:t>
      </w:r>
      <w:r>
        <w:rPr>
          <w:lang w:val="en-US" w:eastAsia="zh-CN"/>
        </w:rPr>
        <w:t xml:space="preserve"> </w:t>
      </w:r>
    </w:p>
    <w:p w14:paraId="588ABD75" w14:textId="77777777" w:rsidR="00C450FA" w:rsidRDefault="00C450FA" w:rsidP="00C450FA">
      <w:pPr>
        <w:pStyle w:val="Heading3"/>
        <w:rPr>
          <w:lang w:val="en-US" w:eastAsia="zh-CN"/>
        </w:rPr>
      </w:pPr>
      <w:bookmarkStart w:id="855" w:name="_CR7_2_13"/>
      <w:bookmarkStart w:id="856" w:name="_Toc172038383"/>
      <w:bookmarkEnd w:id="855"/>
      <w:r>
        <w:rPr>
          <w:lang w:val="en-US" w:eastAsia="zh-CN"/>
        </w:rPr>
        <w:t>7.2.13</w:t>
      </w:r>
      <w:r>
        <w:rPr>
          <w:lang w:val="en-US" w:eastAsia="zh-CN"/>
        </w:rPr>
        <w:tab/>
        <w:t>PIN client profile</w:t>
      </w:r>
      <w:bookmarkEnd w:id="856"/>
    </w:p>
    <w:p w14:paraId="5D93184E" w14:textId="77777777" w:rsidR="00C450FA" w:rsidRDefault="00C450FA" w:rsidP="00C450FA">
      <w:r>
        <w:t>This parameter is used to indicate the PIN client profile of a PIN peer. It contains one PIN ID as specified in clause 7.2.16, PIN client ID as specified in clause 7.2.25, zero or one UE identity as specified in clause 7.2.1, zero or one device description as specified in clause 7.2.9, zero or one role in the PIN as specified in table 7.2.13.1, one PINE capability as specified in clause 7.2.11,</w:t>
      </w:r>
      <w:r>
        <w:rPr>
          <w:bCs/>
        </w:rPr>
        <w:t xml:space="preserve"> one </w:t>
      </w:r>
      <w:bookmarkStart w:id="857" w:name="_Hlk146556769"/>
      <w:r>
        <w:rPr>
          <w:bCs/>
        </w:rPr>
        <w:t>visibility indication</w:t>
      </w:r>
      <w:bookmarkEnd w:id="857"/>
      <w:r>
        <w:rPr>
          <w:bCs/>
        </w:rPr>
        <w:t xml:space="preserve"> </w:t>
      </w:r>
      <w:r>
        <w:t>as specified in table 7.2.13.2, zero or one application info as specified in clause 7.2.26, one access type as specified in table 7.2.13.3, zero or one IP address as specified in clause 7.2.10, one port number as specified in clause 7.2.7, zero or one required service info, zero or one supported service info:</w:t>
      </w:r>
    </w:p>
    <w:p w14:paraId="6F184A44" w14:textId="77777777" w:rsidR="00C450FA" w:rsidRDefault="00C450FA" w:rsidP="00C450FA">
      <w:pPr>
        <w:pStyle w:val="B1"/>
        <w:rPr>
          <w:lang w:eastAsia="en-GB"/>
        </w:rPr>
      </w:pPr>
      <w:r>
        <w:t>a)</w:t>
      </w:r>
      <w:r>
        <w:tab/>
        <w:t>Role in the PIN: this parameter is used to indicate the role of a PIN peer in a PIN. It is an integer in the 0-3 range encoded in table 7.2.26.1.</w:t>
      </w:r>
    </w:p>
    <w:p w14:paraId="11E5FC0E" w14:textId="77777777" w:rsidR="00C450FA" w:rsidRDefault="00C450FA" w:rsidP="00C450FA">
      <w:pPr>
        <w:pStyle w:val="TH"/>
      </w:pPr>
      <w:bookmarkStart w:id="858" w:name="_CRTable7_2_13_1"/>
      <w:r>
        <w:t>Table </w:t>
      </w:r>
      <w:bookmarkEnd w:id="858"/>
      <w:r>
        <w:t>7.2.13.1: Role in the PIN</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6238"/>
      </w:tblGrid>
      <w:tr w:rsidR="00C450FA" w14:paraId="00A84420" w14:textId="77777777" w:rsidTr="00C450FA">
        <w:trPr>
          <w:cantSplit/>
          <w:jc w:val="center"/>
        </w:trPr>
        <w:tc>
          <w:tcPr>
            <w:tcW w:w="6238" w:type="dxa"/>
            <w:tcBorders>
              <w:top w:val="single" w:sz="4" w:space="0" w:color="auto"/>
              <w:left w:val="single" w:sz="6" w:space="0" w:color="auto"/>
              <w:bottom w:val="nil"/>
              <w:right w:val="single" w:sz="6" w:space="0" w:color="auto"/>
            </w:tcBorders>
            <w:hideMark/>
          </w:tcPr>
          <w:p w14:paraId="3F03678C" w14:textId="77777777" w:rsidR="00C450FA" w:rsidRDefault="00C450FA">
            <w:pPr>
              <w:pStyle w:val="TAL"/>
            </w:pPr>
            <w:r>
              <w:t>0</w:t>
            </w:r>
            <w:r>
              <w:tab/>
              <w:t>Only PINE</w:t>
            </w:r>
          </w:p>
        </w:tc>
      </w:tr>
      <w:tr w:rsidR="00C450FA" w14:paraId="00BD1EF9" w14:textId="77777777" w:rsidTr="00C450FA">
        <w:trPr>
          <w:cantSplit/>
          <w:jc w:val="center"/>
        </w:trPr>
        <w:tc>
          <w:tcPr>
            <w:tcW w:w="6238" w:type="dxa"/>
            <w:tcBorders>
              <w:top w:val="single" w:sz="4" w:space="0" w:color="auto"/>
              <w:left w:val="single" w:sz="6" w:space="0" w:color="auto"/>
              <w:bottom w:val="nil"/>
              <w:right w:val="single" w:sz="6" w:space="0" w:color="auto"/>
            </w:tcBorders>
            <w:hideMark/>
          </w:tcPr>
          <w:p w14:paraId="524A2011" w14:textId="77777777" w:rsidR="00C450FA" w:rsidRDefault="00C450FA">
            <w:pPr>
              <w:pStyle w:val="TAL"/>
            </w:pPr>
            <w:r>
              <w:t>1</w:t>
            </w:r>
            <w:r>
              <w:tab/>
              <w:t>Only PEGC</w:t>
            </w:r>
          </w:p>
        </w:tc>
      </w:tr>
      <w:tr w:rsidR="00C450FA" w14:paraId="7BFAC3D1" w14:textId="77777777" w:rsidTr="00C450FA">
        <w:trPr>
          <w:cantSplit/>
          <w:jc w:val="center"/>
        </w:trPr>
        <w:tc>
          <w:tcPr>
            <w:tcW w:w="6238" w:type="dxa"/>
            <w:tcBorders>
              <w:top w:val="single" w:sz="4" w:space="0" w:color="auto"/>
              <w:left w:val="single" w:sz="6" w:space="0" w:color="auto"/>
              <w:bottom w:val="nil"/>
              <w:right w:val="single" w:sz="6" w:space="0" w:color="auto"/>
            </w:tcBorders>
            <w:hideMark/>
          </w:tcPr>
          <w:p w14:paraId="7259D985" w14:textId="77777777" w:rsidR="00C450FA" w:rsidRDefault="00C450FA">
            <w:pPr>
              <w:pStyle w:val="TAL"/>
              <w:rPr>
                <w:lang w:eastAsia="zh-CN"/>
              </w:rPr>
            </w:pPr>
            <w:r>
              <w:rPr>
                <w:lang w:eastAsia="zh-CN"/>
              </w:rPr>
              <w:t>2</w:t>
            </w:r>
            <w:r>
              <w:tab/>
              <w:t>Only PEMC</w:t>
            </w:r>
          </w:p>
        </w:tc>
      </w:tr>
      <w:tr w:rsidR="00C450FA" w14:paraId="042374E5" w14:textId="77777777" w:rsidTr="00C450FA">
        <w:trPr>
          <w:cantSplit/>
          <w:jc w:val="center"/>
        </w:trPr>
        <w:tc>
          <w:tcPr>
            <w:tcW w:w="6238" w:type="dxa"/>
            <w:tcBorders>
              <w:top w:val="single" w:sz="4" w:space="0" w:color="auto"/>
              <w:left w:val="single" w:sz="6" w:space="0" w:color="auto"/>
              <w:bottom w:val="single" w:sz="4" w:space="0" w:color="auto"/>
              <w:right w:val="single" w:sz="6" w:space="0" w:color="auto"/>
            </w:tcBorders>
            <w:hideMark/>
          </w:tcPr>
          <w:p w14:paraId="5E372215" w14:textId="77777777" w:rsidR="00C450FA" w:rsidRDefault="00C450FA">
            <w:pPr>
              <w:pStyle w:val="TAL"/>
              <w:rPr>
                <w:lang w:eastAsia="zh-CN"/>
              </w:rPr>
            </w:pPr>
            <w:r>
              <w:rPr>
                <w:lang w:eastAsia="zh-CN"/>
              </w:rPr>
              <w:t>3</w:t>
            </w:r>
            <w:r>
              <w:tab/>
              <w:t>Both PEMC and PEGC</w:t>
            </w:r>
          </w:p>
        </w:tc>
      </w:tr>
    </w:tbl>
    <w:p w14:paraId="5F4832EE" w14:textId="77777777" w:rsidR="00C450FA" w:rsidRDefault="00C450FA" w:rsidP="00C450FA">
      <w:pPr>
        <w:rPr>
          <w:rFonts w:eastAsia="DengXian"/>
          <w:lang w:val="en-US" w:eastAsia="zh-CN"/>
        </w:rPr>
      </w:pPr>
    </w:p>
    <w:p w14:paraId="6FD6C813" w14:textId="77777777" w:rsidR="00C450FA" w:rsidRDefault="00C450FA" w:rsidP="00C450FA">
      <w:pPr>
        <w:pStyle w:val="B1"/>
        <w:rPr>
          <w:lang w:eastAsia="en-GB"/>
        </w:rPr>
      </w:pPr>
      <w:r>
        <w:t>b)</w:t>
      </w:r>
      <w:r>
        <w:tab/>
      </w:r>
      <w:r>
        <w:rPr>
          <w:bCs/>
        </w:rPr>
        <w:t>visibility indication</w:t>
      </w:r>
      <w:r>
        <w:t>: this parameter is used to indicate the visibility of a PIN peer in a PIN. It is an integer in the 0-3 range encoded in table 7.2.13.2.</w:t>
      </w:r>
    </w:p>
    <w:p w14:paraId="1DC66529" w14:textId="77777777" w:rsidR="00C450FA" w:rsidRDefault="00C450FA" w:rsidP="00C450FA">
      <w:pPr>
        <w:pStyle w:val="TH"/>
      </w:pPr>
      <w:bookmarkStart w:id="859" w:name="_CRTable7_2_13_2"/>
      <w:r>
        <w:t>Table </w:t>
      </w:r>
      <w:bookmarkEnd w:id="859"/>
      <w:r>
        <w:t xml:space="preserve">7.2.13.2: </w:t>
      </w:r>
      <w:r>
        <w:rPr>
          <w:bCs/>
        </w:rPr>
        <w:t>Visibility indication</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6238"/>
      </w:tblGrid>
      <w:tr w:rsidR="00C450FA" w14:paraId="71935098" w14:textId="77777777" w:rsidTr="00C450FA">
        <w:trPr>
          <w:cantSplit/>
          <w:jc w:val="center"/>
        </w:trPr>
        <w:tc>
          <w:tcPr>
            <w:tcW w:w="6238" w:type="dxa"/>
            <w:tcBorders>
              <w:top w:val="single" w:sz="4" w:space="0" w:color="auto"/>
              <w:left w:val="single" w:sz="6" w:space="0" w:color="auto"/>
              <w:bottom w:val="nil"/>
              <w:right w:val="single" w:sz="6" w:space="0" w:color="auto"/>
            </w:tcBorders>
            <w:hideMark/>
          </w:tcPr>
          <w:p w14:paraId="5F238ADE" w14:textId="77777777" w:rsidR="00C450FA" w:rsidRDefault="00C450FA">
            <w:pPr>
              <w:pStyle w:val="TAL"/>
            </w:pPr>
            <w:r>
              <w:t>0</w:t>
            </w:r>
            <w:r>
              <w:tab/>
              <w:t>Only d</w:t>
            </w:r>
            <w:r>
              <w:rPr>
                <w:bCs/>
              </w:rPr>
              <w:t>iscoverable within the PIN</w:t>
            </w:r>
          </w:p>
        </w:tc>
      </w:tr>
      <w:tr w:rsidR="00C450FA" w14:paraId="64746695" w14:textId="77777777" w:rsidTr="00C450FA">
        <w:trPr>
          <w:cantSplit/>
          <w:jc w:val="center"/>
        </w:trPr>
        <w:tc>
          <w:tcPr>
            <w:tcW w:w="6238" w:type="dxa"/>
            <w:tcBorders>
              <w:top w:val="single" w:sz="4" w:space="0" w:color="auto"/>
              <w:left w:val="single" w:sz="6" w:space="0" w:color="auto"/>
              <w:bottom w:val="nil"/>
              <w:right w:val="single" w:sz="6" w:space="0" w:color="auto"/>
            </w:tcBorders>
            <w:hideMark/>
          </w:tcPr>
          <w:p w14:paraId="3B87D147" w14:textId="77777777" w:rsidR="00C450FA" w:rsidRDefault="00C450FA">
            <w:pPr>
              <w:pStyle w:val="TAL"/>
            </w:pPr>
            <w:r>
              <w:t>1</w:t>
            </w:r>
            <w:r>
              <w:tab/>
              <w:t xml:space="preserve">Only </w:t>
            </w:r>
            <w:r>
              <w:rPr>
                <w:bCs/>
              </w:rPr>
              <w:t>discoverable outside the PIN</w:t>
            </w:r>
          </w:p>
        </w:tc>
      </w:tr>
      <w:tr w:rsidR="00C450FA" w14:paraId="1DF989FA" w14:textId="77777777" w:rsidTr="00C450FA">
        <w:trPr>
          <w:cantSplit/>
          <w:jc w:val="center"/>
        </w:trPr>
        <w:tc>
          <w:tcPr>
            <w:tcW w:w="6238" w:type="dxa"/>
            <w:tcBorders>
              <w:top w:val="single" w:sz="4" w:space="0" w:color="auto"/>
              <w:left w:val="single" w:sz="6" w:space="0" w:color="auto"/>
              <w:bottom w:val="nil"/>
              <w:right w:val="single" w:sz="6" w:space="0" w:color="auto"/>
            </w:tcBorders>
            <w:hideMark/>
          </w:tcPr>
          <w:p w14:paraId="60906181" w14:textId="77777777" w:rsidR="00C450FA" w:rsidRDefault="00C450FA">
            <w:pPr>
              <w:pStyle w:val="TAL"/>
              <w:rPr>
                <w:lang w:eastAsia="zh-CN"/>
              </w:rPr>
            </w:pPr>
            <w:r>
              <w:rPr>
                <w:lang w:eastAsia="zh-CN"/>
              </w:rPr>
              <w:t>2</w:t>
            </w:r>
            <w:r>
              <w:tab/>
              <w:t xml:space="preserve">Discoverable both </w:t>
            </w:r>
            <w:r>
              <w:rPr>
                <w:bCs/>
              </w:rPr>
              <w:t>within and outside the PIN</w:t>
            </w:r>
          </w:p>
        </w:tc>
      </w:tr>
      <w:tr w:rsidR="00C450FA" w14:paraId="69991D07" w14:textId="77777777" w:rsidTr="00C450FA">
        <w:trPr>
          <w:cantSplit/>
          <w:jc w:val="center"/>
        </w:trPr>
        <w:tc>
          <w:tcPr>
            <w:tcW w:w="6238" w:type="dxa"/>
            <w:tcBorders>
              <w:top w:val="single" w:sz="4" w:space="0" w:color="auto"/>
              <w:left w:val="single" w:sz="6" w:space="0" w:color="auto"/>
              <w:bottom w:val="single" w:sz="4" w:space="0" w:color="auto"/>
              <w:right w:val="single" w:sz="6" w:space="0" w:color="auto"/>
            </w:tcBorders>
            <w:hideMark/>
          </w:tcPr>
          <w:p w14:paraId="092EF5D2" w14:textId="77777777" w:rsidR="00C450FA" w:rsidRDefault="00C450FA">
            <w:pPr>
              <w:pStyle w:val="TAL"/>
              <w:rPr>
                <w:lang w:eastAsia="zh-CN"/>
              </w:rPr>
            </w:pPr>
            <w:r>
              <w:rPr>
                <w:lang w:eastAsia="zh-CN"/>
              </w:rPr>
              <w:t>3</w:t>
            </w:r>
            <w:r>
              <w:tab/>
              <w:t xml:space="preserve">Not discoverable either </w:t>
            </w:r>
            <w:r>
              <w:rPr>
                <w:bCs/>
              </w:rPr>
              <w:t>within or outside the PIN</w:t>
            </w:r>
          </w:p>
        </w:tc>
      </w:tr>
    </w:tbl>
    <w:p w14:paraId="31FB8809" w14:textId="77777777" w:rsidR="00C450FA" w:rsidRDefault="00C450FA" w:rsidP="00C450FA">
      <w:pPr>
        <w:rPr>
          <w:rFonts w:eastAsia="DengXian"/>
          <w:lang w:val="en-US" w:eastAsia="zh-CN"/>
        </w:rPr>
      </w:pPr>
    </w:p>
    <w:p w14:paraId="199E89BA" w14:textId="77777777" w:rsidR="00C450FA" w:rsidRDefault="00C450FA" w:rsidP="00C450FA">
      <w:pPr>
        <w:pStyle w:val="B1"/>
        <w:rPr>
          <w:lang w:eastAsia="en-GB"/>
        </w:rPr>
      </w:pPr>
      <w:r>
        <w:t>c)</w:t>
      </w:r>
      <w:r>
        <w:tab/>
      </w:r>
      <w:r>
        <w:rPr>
          <w:bCs/>
        </w:rPr>
        <w:t>access type</w:t>
      </w:r>
      <w:r>
        <w:t xml:space="preserve">: this parameter is used to indicate the </w:t>
      </w:r>
      <w:r>
        <w:rPr>
          <w:bCs/>
        </w:rPr>
        <w:t>access type</w:t>
      </w:r>
      <w:r>
        <w:t xml:space="preserve"> of a PIN peer in a PIN. It is an integer in the 0-7 range encoded in table 7.2.13.3.</w:t>
      </w:r>
    </w:p>
    <w:p w14:paraId="721670D8" w14:textId="77777777" w:rsidR="00C450FA" w:rsidRDefault="00C450FA" w:rsidP="00C450FA">
      <w:pPr>
        <w:pStyle w:val="TH"/>
      </w:pPr>
      <w:bookmarkStart w:id="860" w:name="_CRTable7_2_13_3"/>
      <w:r>
        <w:t>Table </w:t>
      </w:r>
      <w:bookmarkEnd w:id="860"/>
      <w:r>
        <w:t xml:space="preserve">7.2.13.3: </w:t>
      </w:r>
      <w:r>
        <w:rPr>
          <w:bCs/>
        </w:rPr>
        <w:t>Access type</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6238"/>
      </w:tblGrid>
      <w:tr w:rsidR="00C450FA" w14:paraId="6A5F742E" w14:textId="77777777" w:rsidTr="00C450FA">
        <w:trPr>
          <w:cantSplit/>
          <w:jc w:val="center"/>
        </w:trPr>
        <w:tc>
          <w:tcPr>
            <w:tcW w:w="6238" w:type="dxa"/>
            <w:tcBorders>
              <w:top w:val="single" w:sz="4" w:space="0" w:color="auto"/>
              <w:left w:val="single" w:sz="6" w:space="0" w:color="auto"/>
              <w:bottom w:val="nil"/>
              <w:right w:val="single" w:sz="6" w:space="0" w:color="auto"/>
            </w:tcBorders>
            <w:hideMark/>
          </w:tcPr>
          <w:p w14:paraId="61F40B39" w14:textId="77777777" w:rsidR="00C450FA" w:rsidRDefault="00C450FA">
            <w:pPr>
              <w:pStyle w:val="TAL"/>
            </w:pPr>
            <w:r>
              <w:t>0</w:t>
            </w:r>
            <w:r>
              <w:tab/>
              <w:t xml:space="preserve">Only direct type via </w:t>
            </w:r>
            <w:r>
              <w:rPr>
                <w:noProof/>
                <w:lang w:val="en-US"/>
              </w:rPr>
              <w:t>non-3GPP supported (e.g. WiFi, B</w:t>
            </w:r>
            <w:r>
              <w:rPr>
                <w:noProof/>
                <w:lang w:val="en-US" w:eastAsia="zh-CN"/>
              </w:rPr>
              <w:t>lueTooth</w:t>
            </w:r>
            <w:r>
              <w:rPr>
                <w:noProof/>
                <w:lang w:val="en-US"/>
              </w:rPr>
              <w:t>)</w:t>
            </w:r>
          </w:p>
        </w:tc>
      </w:tr>
      <w:tr w:rsidR="00C450FA" w14:paraId="69BBE585" w14:textId="77777777" w:rsidTr="00C450FA">
        <w:trPr>
          <w:cantSplit/>
          <w:jc w:val="center"/>
        </w:trPr>
        <w:tc>
          <w:tcPr>
            <w:tcW w:w="6238" w:type="dxa"/>
            <w:tcBorders>
              <w:top w:val="single" w:sz="4" w:space="0" w:color="auto"/>
              <w:left w:val="single" w:sz="6" w:space="0" w:color="auto"/>
              <w:bottom w:val="nil"/>
              <w:right w:val="single" w:sz="6" w:space="0" w:color="auto"/>
            </w:tcBorders>
            <w:hideMark/>
          </w:tcPr>
          <w:p w14:paraId="6AF8E6D2" w14:textId="77777777" w:rsidR="00C450FA" w:rsidRDefault="00C450FA">
            <w:pPr>
              <w:pStyle w:val="TAL"/>
            </w:pPr>
            <w:r>
              <w:t>1</w:t>
            </w:r>
            <w:r>
              <w:tab/>
              <w:t xml:space="preserve">Only direct type via </w:t>
            </w:r>
            <w:r>
              <w:rPr>
                <w:noProof/>
                <w:lang w:val="en-US"/>
              </w:rPr>
              <w:t>3GPP supporetd (e.g. PC5)</w:t>
            </w:r>
          </w:p>
        </w:tc>
      </w:tr>
      <w:tr w:rsidR="00C450FA" w14:paraId="703F8BC8" w14:textId="77777777" w:rsidTr="00C450FA">
        <w:trPr>
          <w:cantSplit/>
          <w:jc w:val="center"/>
        </w:trPr>
        <w:tc>
          <w:tcPr>
            <w:tcW w:w="6238" w:type="dxa"/>
            <w:tcBorders>
              <w:top w:val="single" w:sz="4" w:space="0" w:color="auto"/>
              <w:left w:val="single" w:sz="6" w:space="0" w:color="auto"/>
              <w:bottom w:val="nil"/>
              <w:right w:val="single" w:sz="6" w:space="0" w:color="auto"/>
            </w:tcBorders>
            <w:hideMark/>
          </w:tcPr>
          <w:p w14:paraId="68611A6C" w14:textId="77777777" w:rsidR="00C450FA" w:rsidRDefault="00C450FA">
            <w:pPr>
              <w:pStyle w:val="TAL"/>
              <w:rPr>
                <w:lang w:eastAsia="zh-CN"/>
              </w:rPr>
            </w:pPr>
            <w:r>
              <w:rPr>
                <w:lang w:eastAsia="zh-CN"/>
              </w:rPr>
              <w:t>2</w:t>
            </w:r>
            <w:r>
              <w:tab/>
              <w:t>Both</w:t>
            </w:r>
            <w:r>
              <w:rPr>
                <w:noProof/>
                <w:lang w:val="en-US"/>
              </w:rPr>
              <w:t xml:space="preserve"> direct type via non-3GPP and 3GPP supported</w:t>
            </w:r>
          </w:p>
        </w:tc>
      </w:tr>
      <w:tr w:rsidR="00C450FA" w14:paraId="170C737D" w14:textId="77777777" w:rsidTr="00C450FA">
        <w:trPr>
          <w:cantSplit/>
          <w:jc w:val="center"/>
        </w:trPr>
        <w:tc>
          <w:tcPr>
            <w:tcW w:w="6238" w:type="dxa"/>
            <w:tcBorders>
              <w:top w:val="single" w:sz="4" w:space="0" w:color="auto"/>
              <w:left w:val="single" w:sz="6" w:space="0" w:color="auto"/>
              <w:bottom w:val="nil"/>
              <w:right w:val="single" w:sz="6" w:space="0" w:color="auto"/>
            </w:tcBorders>
            <w:hideMark/>
          </w:tcPr>
          <w:p w14:paraId="50E25CBC" w14:textId="77777777" w:rsidR="00C450FA" w:rsidRDefault="00C450FA">
            <w:pPr>
              <w:pStyle w:val="TAL"/>
              <w:rPr>
                <w:lang w:eastAsia="zh-CN"/>
              </w:rPr>
            </w:pPr>
            <w:r>
              <w:rPr>
                <w:lang w:eastAsia="zh-CN"/>
              </w:rPr>
              <w:t>3</w:t>
            </w:r>
            <w:r>
              <w:tab/>
              <w:t>Only indirect type via PEGC supported</w:t>
            </w:r>
          </w:p>
        </w:tc>
      </w:tr>
      <w:tr w:rsidR="00C450FA" w14:paraId="36EE7363" w14:textId="77777777" w:rsidTr="00C450FA">
        <w:trPr>
          <w:cantSplit/>
          <w:jc w:val="center"/>
        </w:trPr>
        <w:tc>
          <w:tcPr>
            <w:tcW w:w="6238" w:type="dxa"/>
            <w:tcBorders>
              <w:top w:val="single" w:sz="4" w:space="0" w:color="auto"/>
              <w:left w:val="single" w:sz="6" w:space="0" w:color="auto"/>
              <w:bottom w:val="nil"/>
              <w:right w:val="single" w:sz="6" w:space="0" w:color="auto"/>
            </w:tcBorders>
            <w:hideMark/>
          </w:tcPr>
          <w:p w14:paraId="53B7380F" w14:textId="77777777" w:rsidR="00C450FA" w:rsidRDefault="00C450FA">
            <w:pPr>
              <w:pStyle w:val="TAL"/>
              <w:rPr>
                <w:lang w:eastAsia="zh-CN"/>
              </w:rPr>
            </w:pPr>
            <w:r>
              <w:rPr>
                <w:lang w:eastAsia="zh-CN"/>
              </w:rPr>
              <w:t>4</w:t>
            </w:r>
            <w:r>
              <w:tab/>
              <w:t xml:space="preserve">Both </w:t>
            </w:r>
            <w:r>
              <w:rPr>
                <w:noProof/>
                <w:lang w:val="en-US"/>
              </w:rPr>
              <w:t xml:space="preserve">direct type </w:t>
            </w:r>
            <w:r>
              <w:t xml:space="preserve">via </w:t>
            </w:r>
            <w:r>
              <w:rPr>
                <w:noProof/>
                <w:lang w:val="en-US"/>
              </w:rPr>
              <w:t xml:space="preserve">non-3GPP and </w:t>
            </w:r>
            <w:r>
              <w:t>indirect type via PEGC</w:t>
            </w:r>
            <w:r>
              <w:rPr>
                <w:noProof/>
                <w:lang w:val="en-US"/>
              </w:rPr>
              <w:t xml:space="preserve"> supported</w:t>
            </w:r>
          </w:p>
        </w:tc>
      </w:tr>
      <w:tr w:rsidR="00C450FA" w14:paraId="0898B6EB" w14:textId="77777777" w:rsidTr="00C450FA">
        <w:trPr>
          <w:cantSplit/>
          <w:jc w:val="center"/>
        </w:trPr>
        <w:tc>
          <w:tcPr>
            <w:tcW w:w="6238" w:type="dxa"/>
            <w:tcBorders>
              <w:top w:val="single" w:sz="4" w:space="0" w:color="auto"/>
              <w:left w:val="single" w:sz="6" w:space="0" w:color="auto"/>
              <w:bottom w:val="nil"/>
              <w:right w:val="single" w:sz="6" w:space="0" w:color="auto"/>
            </w:tcBorders>
            <w:hideMark/>
          </w:tcPr>
          <w:p w14:paraId="74CD71EE" w14:textId="77777777" w:rsidR="00C450FA" w:rsidRDefault="00C450FA">
            <w:pPr>
              <w:pStyle w:val="TAL"/>
              <w:rPr>
                <w:lang w:eastAsia="zh-CN"/>
              </w:rPr>
            </w:pPr>
            <w:r>
              <w:rPr>
                <w:lang w:eastAsia="zh-CN"/>
              </w:rPr>
              <w:t>5</w:t>
            </w:r>
            <w:r>
              <w:tab/>
              <w:t xml:space="preserve">Both </w:t>
            </w:r>
            <w:r>
              <w:rPr>
                <w:noProof/>
                <w:lang w:val="en-US"/>
              </w:rPr>
              <w:t xml:space="preserve">direct type </w:t>
            </w:r>
            <w:r>
              <w:t xml:space="preserve">via </w:t>
            </w:r>
            <w:r>
              <w:rPr>
                <w:noProof/>
                <w:lang w:val="en-US"/>
              </w:rPr>
              <w:t xml:space="preserve">3GPP and </w:t>
            </w:r>
            <w:r>
              <w:t>indirect type via PEGC</w:t>
            </w:r>
            <w:r>
              <w:rPr>
                <w:noProof/>
                <w:lang w:val="en-US"/>
              </w:rPr>
              <w:t xml:space="preserve"> supported</w:t>
            </w:r>
          </w:p>
        </w:tc>
      </w:tr>
      <w:tr w:rsidR="00C450FA" w14:paraId="606E0050" w14:textId="77777777" w:rsidTr="00C450FA">
        <w:trPr>
          <w:cantSplit/>
          <w:jc w:val="center"/>
        </w:trPr>
        <w:tc>
          <w:tcPr>
            <w:tcW w:w="6238" w:type="dxa"/>
            <w:tcBorders>
              <w:top w:val="single" w:sz="4" w:space="0" w:color="auto"/>
              <w:left w:val="single" w:sz="6" w:space="0" w:color="auto"/>
              <w:bottom w:val="nil"/>
              <w:right w:val="single" w:sz="6" w:space="0" w:color="auto"/>
            </w:tcBorders>
            <w:hideMark/>
          </w:tcPr>
          <w:p w14:paraId="65AE07CC" w14:textId="77777777" w:rsidR="00C450FA" w:rsidRDefault="00C450FA">
            <w:pPr>
              <w:pStyle w:val="TAL"/>
              <w:rPr>
                <w:lang w:eastAsia="zh-CN"/>
              </w:rPr>
            </w:pPr>
            <w:r>
              <w:rPr>
                <w:lang w:eastAsia="zh-CN"/>
              </w:rPr>
              <w:t>6</w:t>
            </w:r>
            <w:r>
              <w:tab/>
              <w:t>All direct and indirect types supported</w:t>
            </w:r>
          </w:p>
        </w:tc>
      </w:tr>
      <w:tr w:rsidR="00C450FA" w14:paraId="122B8D01" w14:textId="77777777" w:rsidTr="00C450FA">
        <w:trPr>
          <w:cantSplit/>
          <w:jc w:val="center"/>
        </w:trPr>
        <w:tc>
          <w:tcPr>
            <w:tcW w:w="6238" w:type="dxa"/>
            <w:tcBorders>
              <w:top w:val="single" w:sz="4" w:space="0" w:color="auto"/>
              <w:left w:val="single" w:sz="6" w:space="0" w:color="auto"/>
              <w:bottom w:val="single" w:sz="4" w:space="0" w:color="auto"/>
              <w:right w:val="single" w:sz="6" w:space="0" w:color="auto"/>
            </w:tcBorders>
            <w:hideMark/>
          </w:tcPr>
          <w:p w14:paraId="770EE9C8" w14:textId="77777777" w:rsidR="00C450FA" w:rsidRDefault="00C450FA">
            <w:pPr>
              <w:pStyle w:val="TAL"/>
              <w:rPr>
                <w:lang w:eastAsia="zh-CN"/>
              </w:rPr>
            </w:pPr>
            <w:r>
              <w:rPr>
                <w:lang w:eastAsia="zh-CN"/>
              </w:rPr>
              <w:t>7</w:t>
            </w:r>
            <w:r>
              <w:tab/>
              <w:t>Unused</w:t>
            </w:r>
          </w:p>
        </w:tc>
      </w:tr>
    </w:tbl>
    <w:p w14:paraId="2BCD0FD8" w14:textId="77777777" w:rsidR="00C450FA" w:rsidRDefault="00C450FA" w:rsidP="00C450FA">
      <w:pPr>
        <w:pStyle w:val="B1"/>
        <w:rPr>
          <w:rFonts w:eastAsia="DengXian"/>
        </w:rPr>
      </w:pPr>
    </w:p>
    <w:p w14:paraId="74E598F3" w14:textId="77777777" w:rsidR="00C450FA" w:rsidRDefault="00C450FA" w:rsidP="00C450FA">
      <w:pPr>
        <w:pStyle w:val="B1"/>
        <w:rPr>
          <w:lang w:eastAsia="en-GB"/>
        </w:rPr>
      </w:pPr>
      <w:r>
        <w:t>d)</w:t>
      </w:r>
      <w:r>
        <w:tab/>
      </w:r>
      <w:r>
        <w:rPr>
          <w:bCs/>
        </w:rPr>
        <w:t>required service info</w:t>
      </w:r>
      <w:r>
        <w:t xml:space="preserve">: this parameter is used to indicate the </w:t>
      </w:r>
      <w:r>
        <w:rPr>
          <w:bCs/>
        </w:rPr>
        <w:t>required service info</w:t>
      </w:r>
      <w:r>
        <w:t xml:space="preserve"> of a PIN peer in a PIN. It contains an integer in the 0-255 range to indicate the number of service identifiers, and a sequence of service identifiers as specified in clause 7.2.27.</w:t>
      </w:r>
    </w:p>
    <w:p w14:paraId="2729870F" w14:textId="77777777" w:rsidR="00C450FA" w:rsidRDefault="00C450FA" w:rsidP="00C450FA">
      <w:pPr>
        <w:pStyle w:val="B1"/>
        <w:rPr>
          <w:lang w:val="en-US" w:eastAsia="zh-CN"/>
        </w:rPr>
      </w:pPr>
      <w:r>
        <w:t>e)</w:t>
      </w:r>
      <w:r>
        <w:tab/>
      </w:r>
      <w:r>
        <w:rPr>
          <w:bCs/>
        </w:rPr>
        <w:t>supported service info</w:t>
      </w:r>
      <w:r>
        <w:t xml:space="preserve">: this parameter is used to indicate the </w:t>
      </w:r>
      <w:r>
        <w:rPr>
          <w:bCs/>
        </w:rPr>
        <w:t>supported service info</w:t>
      </w:r>
      <w:r>
        <w:t xml:space="preserve"> of a PIN peer in a PIN. It contains an integer in the 0-255 range to indicate the number of service identifiers, and a sequence of service identifiers as specified in clause 7.2.27.</w:t>
      </w:r>
    </w:p>
    <w:p w14:paraId="7F2F09C3" w14:textId="77777777" w:rsidR="00C450FA" w:rsidRDefault="00C450FA" w:rsidP="00C450FA">
      <w:pPr>
        <w:pStyle w:val="Heading3"/>
        <w:rPr>
          <w:lang w:val="en-US" w:eastAsia="zh-CN"/>
        </w:rPr>
      </w:pPr>
      <w:bookmarkStart w:id="861" w:name="_CR7_2_14"/>
      <w:bookmarkStart w:id="862" w:name="_Toc172038384"/>
      <w:bookmarkEnd w:id="861"/>
      <w:r>
        <w:rPr>
          <w:lang w:val="en-US" w:eastAsia="zh-CN"/>
        </w:rPr>
        <w:t>7.2.14</w:t>
      </w:r>
      <w:r>
        <w:rPr>
          <w:lang w:val="en-US" w:eastAsia="zh-CN"/>
        </w:rPr>
        <w:tab/>
        <w:t>PINE list</w:t>
      </w:r>
      <w:bookmarkEnd w:id="862"/>
    </w:p>
    <w:p w14:paraId="4A966A56" w14:textId="77777777" w:rsidR="00C450FA" w:rsidRDefault="00C450FA" w:rsidP="00C450FA">
      <w:r>
        <w:t xml:space="preserve">This parameter is used to indicate a list of PINE identifiers. It contains one number of PINEs, and PINE list content: </w:t>
      </w:r>
    </w:p>
    <w:p w14:paraId="077A3FAF" w14:textId="77777777" w:rsidR="00C450FA" w:rsidRDefault="00C450FA" w:rsidP="00C450FA">
      <w:pPr>
        <w:pStyle w:val="B1"/>
      </w:pPr>
      <w:r>
        <w:t>a)</w:t>
      </w:r>
      <w:r>
        <w:tab/>
        <w:t>number of PINEs: this parameter is used to indicate the number of PINEs in the list. It is an integer in the 0-255 range.</w:t>
      </w:r>
    </w:p>
    <w:p w14:paraId="77E9D943" w14:textId="77777777" w:rsidR="00C450FA" w:rsidRDefault="00C450FA" w:rsidP="00C450FA">
      <w:pPr>
        <w:pStyle w:val="B1"/>
        <w:rPr>
          <w:lang w:val="en-US" w:eastAsia="zh-CN"/>
        </w:rPr>
      </w:pPr>
      <w:r>
        <w:rPr>
          <w:lang w:eastAsia="zh-CN"/>
        </w:rPr>
        <w:t>b)</w:t>
      </w:r>
      <w:r>
        <w:rPr>
          <w:lang w:eastAsia="zh-CN"/>
        </w:rPr>
        <w:tab/>
      </w:r>
      <w:r>
        <w:t>PINE list content: this parameter is used to indicate the content of PINE list. The PINE list content contains at least one PINE identifiers coded as UE identity as specified in clause 7.2.1 or PIN client ID as specified in clause 7.2.25</w:t>
      </w:r>
      <w:r w:rsidR="00C65D96">
        <w:t>, and zero or one address list as specified in clause 7.2.20</w:t>
      </w:r>
      <w:r>
        <w:t>.</w:t>
      </w:r>
    </w:p>
    <w:p w14:paraId="6140E47C" w14:textId="77777777" w:rsidR="00C450FA" w:rsidRDefault="00C450FA" w:rsidP="00C450FA">
      <w:pPr>
        <w:pStyle w:val="Heading3"/>
        <w:rPr>
          <w:lang w:val="en-US" w:eastAsia="zh-CN"/>
        </w:rPr>
      </w:pPr>
      <w:bookmarkStart w:id="863" w:name="_CR7_2_15"/>
      <w:bookmarkStart w:id="864" w:name="_Toc172038385"/>
      <w:bookmarkEnd w:id="863"/>
      <w:r>
        <w:rPr>
          <w:lang w:val="en-US" w:eastAsia="zh-CN"/>
        </w:rPr>
        <w:t>7.2.15</w:t>
      </w:r>
      <w:r>
        <w:rPr>
          <w:lang w:val="en-US" w:eastAsia="zh-CN"/>
        </w:rPr>
        <w:tab/>
        <w:t>PEMC list</w:t>
      </w:r>
      <w:bookmarkEnd w:id="864"/>
    </w:p>
    <w:p w14:paraId="118A60B6" w14:textId="77777777" w:rsidR="00C450FA" w:rsidRDefault="00C450FA" w:rsidP="00C450FA">
      <w:r>
        <w:t xml:space="preserve">This parameter is used to indicate a list of PEMC identifiers. It contains one number of PEMCs, and PEMC list content: </w:t>
      </w:r>
    </w:p>
    <w:p w14:paraId="04ACDCAB" w14:textId="77777777" w:rsidR="00C450FA" w:rsidRDefault="00C450FA" w:rsidP="00C450FA">
      <w:pPr>
        <w:pStyle w:val="B1"/>
      </w:pPr>
      <w:r>
        <w:t>a)</w:t>
      </w:r>
      <w:r>
        <w:tab/>
        <w:t>number of PEMCs: this parameter is used to indicate the number of PEMCs in the list. It is an integer in the 0-255 range.</w:t>
      </w:r>
    </w:p>
    <w:p w14:paraId="769A4896" w14:textId="77777777" w:rsidR="00C450FA" w:rsidRDefault="00C450FA" w:rsidP="00C450FA">
      <w:pPr>
        <w:pStyle w:val="B1"/>
      </w:pPr>
      <w:r>
        <w:rPr>
          <w:lang w:eastAsia="zh-CN"/>
        </w:rPr>
        <w:t>b)</w:t>
      </w:r>
      <w:r>
        <w:rPr>
          <w:lang w:eastAsia="zh-CN"/>
        </w:rPr>
        <w:tab/>
      </w:r>
      <w:r>
        <w:t xml:space="preserve">PEMC list content: this parameter is used to indicate the content of PEMC list. </w:t>
      </w:r>
      <w:r w:rsidR="00C65D96">
        <w:t xml:space="preserve">The </w:t>
      </w:r>
      <w:r>
        <w:t>PEMC list content contains at least one PEMC identifiers coded as UE identity as specified in clause 7.2.1 or PIN client ID as specified in clause 7.2.25</w:t>
      </w:r>
      <w:r w:rsidR="00C65D96">
        <w:t>, and zero or one address list as specified in clause 7.2.20</w:t>
      </w:r>
      <w:r w:rsidR="00B71273">
        <w:t>, and zero or one role indication as table 7.2.15.1 for each PEMC identifier if contained in PIN profile as specified in clause 7.2.28:</w:t>
      </w:r>
    </w:p>
    <w:p w14:paraId="17DF92BD" w14:textId="77777777" w:rsidR="00B71273" w:rsidRDefault="00B71273" w:rsidP="00B71273">
      <w:pPr>
        <w:pStyle w:val="B2"/>
      </w:pPr>
      <w:r>
        <w:t>1)</w:t>
      </w:r>
      <w:r>
        <w:tab/>
        <w:t>role indication: this parameter is used to indicate the state of a PIN. It is an integer in the 0-3 range encoded coded as follows:</w:t>
      </w:r>
    </w:p>
    <w:p w14:paraId="770D1407" w14:textId="77777777" w:rsidR="00B71273" w:rsidRDefault="00B71273" w:rsidP="00B71273">
      <w:pPr>
        <w:pStyle w:val="TH"/>
      </w:pPr>
      <w:bookmarkStart w:id="865" w:name="_CRTable7_2_15_1"/>
      <w:r>
        <w:t>Table </w:t>
      </w:r>
      <w:bookmarkEnd w:id="865"/>
      <w:r>
        <w:t>7.2.15.1: Role indication</w:t>
      </w:r>
    </w:p>
    <w:tbl>
      <w:tblPr>
        <w:tblW w:w="26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25"/>
      </w:tblGrid>
      <w:tr w:rsidR="00B71273" w14:paraId="136A91D2" w14:textId="77777777" w:rsidTr="00B71273">
        <w:trPr>
          <w:trHeight w:val="117"/>
          <w:jc w:val="center"/>
        </w:trPr>
        <w:tc>
          <w:tcPr>
            <w:tcW w:w="2624" w:type="dxa"/>
            <w:tcBorders>
              <w:top w:val="single" w:sz="4" w:space="0" w:color="auto"/>
              <w:left w:val="single" w:sz="6" w:space="0" w:color="auto"/>
              <w:bottom w:val="nil"/>
              <w:right w:val="single" w:sz="6" w:space="0" w:color="auto"/>
            </w:tcBorders>
            <w:hideMark/>
          </w:tcPr>
          <w:p w14:paraId="4BC659A9" w14:textId="77777777" w:rsidR="00B71273" w:rsidRDefault="00B71273">
            <w:pPr>
              <w:pStyle w:val="TAL"/>
            </w:pPr>
            <w:r>
              <w:t>0</w:t>
            </w:r>
            <w:r>
              <w:tab/>
              <w:t>Primary PEMC</w:t>
            </w:r>
          </w:p>
        </w:tc>
      </w:tr>
      <w:tr w:rsidR="00B71273" w14:paraId="2695233E" w14:textId="77777777" w:rsidTr="00B71273">
        <w:trPr>
          <w:jc w:val="center"/>
        </w:trPr>
        <w:tc>
          <w:tcPr>
            <w:tcW w:w="2624" w:type="dxa"/>
            <w:tcBorders>
              <w:top w:val="single" w:sz="6" w:space="0" w:color="auto"/>
              <w:left w:val="single" w:sz="6" w:space="0" w:color="auto"/>
              <w:bottom w:val="single" w:sz="6" w:space="0" w:color="auto"/>
              <w:right w:val="single" w:sz="6" w:space="0" w:color="auto"/>
            </w:tcBorders>
            <w:hideMark/>
          </w:tcPr>
          <w:p w14:paraId="7A68EE91" w14:textId="77777777" w:rsidR="00B71273" w:rsidRDefault="00B71273">
            <w:pPr>
              <w:pStyle w:val="TAL"/>
            </w:pPr>
            <w:r>
              <w:t>1</w:t>
            </w:r>
            <w:r>
              <w:tab/>
              <w:t>Secondary PEMC</w:t>
            </w:r>
          </w:p>
        </w:tc>
      </w:tr>
      <w:tr w:rsidR="00B71273" w14:paraId="3CE0A24E" w14:textId="77777777" w:rsidTr="00B71273">
        <w:trPr>
          <w:jc w:val="center"/>
        </w:trPr>
        <w:tc>
          <w:tcPr>
            <w:tcW w:w="2624" w:type="dxa"/>
            <w:tcBorders>
              <w:top w:val="single" w:sz="6" w:space="0" w:color="auto"/>
              <w:left w:val="single" w:sz="6" w:space="0" w:color="auto"/>
              <w:bottom w:val="single" w:sz="6" w:space="0" w:color="auto"/>
              <w:right w:val="single" w:sz="6" w:space="0" w:color="auto"/>
            </w:tcBorders>
            <w:hideMark/>
          </w:tcPr>
          <w:p w14:paraId="4275D106" w14:textId="77777777" w:rsidR="00B71273" w:rsidRDefault="00B71273">
            <w:pPr>
              <w:pStyle w:val="TAL"/>
              <w:rPr>
                <w:lang w:eastAsia="zh-CN"/>
              </w:rPr>
            </w:pPr>
            <w:r>
              <w:rPr>
                <w:lang w:eastAsia="zh-CN"/>
              </w:rPr>
              <w:t>2-3</w:t>
            </w:r>
            <w:r>
              <w:tab/>
              <w:t>Unused</w:t>
            </w:r>
          </w:p>
        </w:tc>
      </w:tr>
    </w:tbl>
    <w:p w14:paraId="10BF5CFC" w14:textId="77777777" w:rsidR="00B71273" w:rsidRDefault="00B71273" w:rsidP="00C450FA">
      <w:pPr>
        <w:pStyle w:val="B1"/>
        <w:rPr>
          <w:lang w:val="en-US" w:eastAsia="zh-CN"/>
        </w:rPr>
      </w:pPr>
    </w:p>
    <w:p w14:paraId="185EF070" w14:textId="77777777" w:rsidR="00C450FA" w:rsidRDefault="00C450FA" w:rsidP="00C450FA">
      <w:pPr>
        <w:pStyle w:val="Heading3"/>
        <w:rPr>
          <w:lang w:val="en-US" w:eastAsia="zh-CN"/>
        </w:rPr>
      </w:pPr>
      <w:bookmarkStart w:id="866" w:name="_CR7_2_16"/>
      <w:bookmarkStart w:id="867" w:name="_Toc172038386"/>
      <w:bookmarkEnd w:id="866"/>
      <w:r>
        <w:rPr>
          <w:lang w:val="en-US" w:eastAsia="zh-CN"/>
        </w:rPr>
        <w:t>7.2.16</w:t>
      </w:r>
      <w:r>
        <w:rPr>
          <w:lang w:val="en-US" w:eastAsia="zh-CN"/>
        </w:rPr>
        <w:tab/>
        <w:t>PIN ID</w:t>
      </w:r>
      <w:bookmarkEnd w:id="867"/>
    </w:p>
    <w:p w14:paraId="0D3AB7B5" w14:textId="77777777" w:rsidR="00BA21B8" w:rsidRDefault="00BA21B8" w:rsidP="00BA21B8">
      <w:pPr>
        <w:rPr>
          <w:lang w:val="en-US" w:eastAsia="zh-CN"/>
        </w:rPr>
      </w:pPr>
      <w:r>
        <w:t xml:space="preserve">This parameter is used to indicate the identifier of a PIN </w:t>
      </w:r>
      <w:r>
        <w:rPr>
          <w:rFonts w:hint="eastAsia"/>
          <w:lang w:eastAsia="zh-CN"/>
        </w:rPr>
        <w:t>(</w:t>
      </w:r>
      <w:r>
        <w:rPr>
          <w:lang w:eastAsia="zh-CN"/>
        </w:rPr>
        <w:t xml:space="preserve">see </w:t>
      </w:r>
      <w:r>
        <w:t>clause 7.2.2 of 3GPP </w:t>
      </w:r>
      <w:r>
        <w:rPr>
          <w:lang w:eastAsia="zh-CN"/>
        </w:rPr>
        <w:t>TS</w:t>
      </w:r>
      <w:r>
        <w:t> 23.542 [2]</w:t>
      </w:r>
      <w:r>
        <w:rPr>
          <w:lang w:eastAsia="zh-CN"/>
        </w:rPr>
        <w:t>)</w:t>
      </w:r>
      <w:r>
        <w:t>.</w:t>
      </w:r>
      <w:r w:rsidRPr="00A20B75">
        <w:t xml:space="preserve"> </w:t>
      </w:r>
      <w:r>
        <w:t xml:space="preserve">It is a string </w:t>
      </w:r>
      <w:r>
        <w:rPr>
          <w:rFonts w:hint="eastAsia"/>
          <w:lang w:eastAsia="zh-CN"/>
        </w:rPr>
        <w:t>w</w:t>
      </w:r>
      <w:r>
        <w:rPr>
          <w:lang w:eastAsia="zh-CN"/>
        </w:rPr>
        <w:t>ith variable length</w:t>
      </w:r>
      <w:r>
        <w:t xml:space="preserve">. Its coding shall </w:t>
      </w:r>
      <w:r>
        <w:rPr>
          <w:rFonts w:cs="Arial"/>
          <w:szCs w:val="18"/>
          <w:lang w:eastAsia="zh-CN"/>
        </w:rPr>
        <w:t>comply with</w:t>
      </w:r>
      <w:r>
        <w:rPr>
          <w:rFonts w:cs="Arial"/>
          <w:lang w:eastAsia="ja-JP"/>
        </w:rPr>
        <w:t xml:space="preserve"> the </w:t>
      </w:r>
      <w:r>
        <w:rPr>
          <w:lang w:eastAsia="zh-CN"/>
        </w:rPr>
        <w:t xml:space="preserve">UE policy part type </w:t>
      </w:r>
      <w:r>
        <w:rPr>
          <w:rFonts w:cs="Arial"/>
          <w:lang w:eastAsia="ja-JP"/>
        </w:rPr>
        <w:t>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[15].</w:t>
      </w:r>
    </w:p>
    <w:p w14:paraId="20A64504" w14:textId="77777777" w:rsidR="00C450FA" w:rsidRDefault="00C450FA" w:rsidP="00C450FA">
      <w:pPr>
        <w:pStyle w:val="Heading3"/>
        <w:rPr>
          <w:lang w:eastAsia="zh-CN"/>
        </w:rPr>
      </w:pPr>
      <w:bookmarkStart w:id="868" w:name="_CR7_2_17"/>
      <w:bookmarkStart w:id="869" w:name="_Toc172038387"/>
      <w:bookmarkEnd w:id="868"/>
      <w:r>
        <w:rPr>
          <w:lang w:val="en-US" w:eastAsia="zh-CN"/>
        </w:rPr>
        <w:t>7.2.17</w:t>
      </w:r>
      <w:r>
        <w:rPr>
          <w:lang w:val="en-US" w:eastAsia="zh-CN"/>
        </w:rPr>
        <w:tab/>
        <w:t xml:space="preserve">PIN </w:t>
      </w:r>
      <w:r>
        <w:rPr>
          <w:lang w:eastAsia="zh-CN"/>
        </w:rPr>
        <w:t>valid timer</w:t>
      </w:r>
      <w:bookmarkEnd w:id="869"/>
    </w:p>
    <w:p w14:paraId="25B26F04" w14:textId="77777777" w:rsidR="00C450FA" w:rsidRDefault="00C450FA" w:rsidP="00C450FA">
      <w:pPr>
        <w:rPr>
          <w:lang w:eastAsia="zh-CN"/>
        </w:rPr>
      </w:pPr>
      <w:r>
        <w:t>This parameter is used to indicate the value of validity timer for a PIN. It is an integer in the 1-525600 range representing the timer value in unit of minutes.</w:t>
      </w:r>
    </w:p>
    <w:p w14:paraId="4959A7A5" w14:textId="77777777" w:rsidR="00C450FA" w:rsidRDefault="00C450FA" w:rsidP="00C450FA">
      <w:pPr>
        <w:pStyle w:val="Heading3"/>
        <w:rPr>
          <w:lang w:eastAsia="zh-CN"/>
        </w:rPr>
      </w:pPr>
      <w:bookmarkStart w:id="870" w:name="_CR7_2_18"/>
      <w:bookmarkStart w:id="871" w:name="_Toc172038388"/>
      <w:bookmarkEnd w:id="870"/>
      <w:r>
        <w:rPr>
          <w:lang w:val="en-US" w:eastAsia="zh-CN"/>
        </w:rPr>
        <w:t>7.2.18</w:t>
      </w:r>
      <w:r>
        <w:rPr>
          <w:lang w:val="en-US" w:eastAsia="zh-CN"/>
        </w:rPr>
        <w:tab/>
        <w:t xml:space="preserve">PIN </w:t>
      </w:r>
      <w:r>
        <w:rPr>
          <w:lang w:eastAsia="zh-CN"/>
        </w:rPr>
        <w:t>heartbeat timer</w:t>
      </w:r>
      <w:bookmarkEnd w:id="871"/>
    </w:p>
    <w:p w14:paraId="0F8151D1" w14:textId="77777777" w:rsidR="00C450FA" w:rsidRDefault="00C450FA" w:rsidP="00C450FA">
      <w:pPr>
        <w:rPr>
          <w:lang w:eastAsia="zh-CN"/>
        </w:rPr>
      </w:pPr>
      <w:r>
        <w:t>This parameter is used to indicate the value of heartbeat timer for a PIN. It is an integer in the 1-525600 range representing the timer value in unit of minutes.</w:t>
      </w:r>
    </w:p>
    <w:p w14:paraId="6F2C6F7A" w14:textId="77777777" w:rsidR="00C450FA" w:rsidRDefault="00C450FA" w:rsidP="00C450FA">
      <w:pPr>
        <w:pStyle w:val="Heading3"/>
        <w:rPr>
          <w:lang w:val="en-US" w:eastAsia="zh-CN"/>
        </w:rPr>
      </w:pPr>
      <w:bookmarkStart w:id="872" w:name="_CR7_2_19"/>
      <w:bookmarkStart w:id="873" w:name="_Toc172038389"/>
      <w:bookmarkEnd w:id="872"/>
      <w:r>
        <w:rPr>
          <w:lang w:val="en-US" w:eastAsia="zh-CN"/>
        </w:rPr>
        <w:t>7.2.19</w:t>
      </w:r>
      <w:r>
        <w:rPr>
          <w:lang w:val="en-US" w:eastAsia="zh-CN"/>
        </w:rPr>
        <w:tab/>
        <w:t>PEGC list</w:t>
      </w:r>
      <w:bookmarkEnd w:id="873"/>
    </w:p>
    <w:p w14:paraId="16BD9023" w14:textId="77777777" w:rsidR="00C450FA" w:rsidRDefault="00C450FA" w:rsidP="00C450FA">
      <w:r>
        <w:t xml:space="preserve">This parameter is used to indicate a list of PEGC identifiers. It contains one number of PEGCs, and PEGC list content: </w:t>
      </w:r>
    </w:p>
    <w:p w14:paraId="014F4917" w14:textId="77777777" w:rsidR="00C450FA" w:rsidRDefault="00C450FA" w:rsidP="00C450FA">
      <w:pPr>
        <w:pStyle w:val="B1"/>
      </w:pPr>
      <w:r>
        <w:t>a)</w:t>
      </w:r>
      <w:r>
        <w:tab/>
        <w:t>number of PEGCs: this parameter is used to indicate the number of PEGCs in the list. It is an integer in the 0-255 range.</w:t>
      </w:r>
    </w:p>
    <w:p w14:paraId="59B39793" w14:textId="77777777" w:rsidR="00C450FA" w:rsidRDefault="00C450FA" w:rsidP="00C450FA">
      <w:pPr>
        <w:pStyle w:val="B1"/>
        <w:rPr>
          <w:lang w:val="en-US" w:eastAsia="zh-CN"/>
        </w:rPr>
      </w:pPr>
      <w:r>
        <w:rPr>
          <w:lang w:eastAsia="zh-CN"/>
        </w:rPr>
        <w:t>b)</w:t>
      </w:r>
      <w:r>
        <w:rPr>
          <w:lang w:eastAsia="zh-CN"/>
        </w:rPr>
        <w:tab/>
      </w:r>
      <w:r>
        <w:t>PEGC list content: this parameter is used to indicate the content of PEGC list. the PEGC list content contains at least one PEGC identifiers coded as UE identity as specified in clause 7.2.1 or PIN client ID as specified in clause 7.2.25</w:t>
      </w:r>
      <w:r w:rsidR="00C65D96">
        <w:t>, and zero or one address list as specified in clause 7.2.20</w:t>
      </w:r>
      <w:r>
        <w:t>.</w:t>
      </w:r>
    </w:p>
    <w:p w14:paraId="59CAC04A" w14:textId="77777777" w:rsidR="00C450FA" w:rsidRDefault="00C450FA" w:rsidP="00C450FA">
      <w:pPr>
        <w:pStyle w:val="Heading3"/>
        <w:rPr>
          <w:lang w:val="en-US" w:eastAsia="zh-CN"/>
        </w:rPr>
      </w:pPr>
      <w:bookmarkStart w:id="874" w:name="_CR7_2_20"/>
      <w:bookmarkStart w:id="875" w:name="_Toc172038390"/>
      <w:bookmarkEnd w:id="874"/>
      <w:r>
        <w:rPr>
          <w:lang w:val="en-US" w:eastAsia="zh-CN"/>
        </w:rPr>
        <w:t>7.2.20</w:t>
      </w:r>
      <w:r>
        <w:rPr>
          <w:lang w:val="en-US" w:eastAsia="zh-CN"/>
        </w:rPr>
        <w:tab/>
      </w:r>
      <w:r w:rsidR="00C65D96">
        <w:rPr>
          <w:lang w:val="en-US" w:eastAsia="zh-CN"/>
        </w:rPr>
        <w:t>A</w:t>
      </w:r>
      <w:r>
        <w:rPr>
          <w:lang w:val="en-US" w:eastAsia="zh-CN"/>
        </w:rPr>
        <w:t>ddress list</w:t>
      </w:r>
      <w:bookmarkEnd w:id="875"/>
    </w:p>
    <w:p w14:paraId="523FACAD" w14:textId="77777777" w:rsidR="00C450FA" w:rsidRDefault="00C450FA" w:rsidP="00C450FA">
      <w:r>
        <w:t xml:space="preserve">This parameter is used to indicate a list of </w:t>
      </w:r>
      <w:r w:rsidR="00C65D96">
        <w:t>address for the included PIN peers</w:t>
      </w:r>
      <w:r>
        <w:t xml:space="preserve">. It contains one number of address, and one address list content: </w:t>
      </w:r>
    </w:p>
    <w:p w14:paraId="6FD041DC" w14:textId="77777777" w:rsidR="00C450FA" w:rsidRDefault="00C450FA" w:rsidP="00C450FA">
      <w:pPr>
        <w:pStyle w:val="B1"/>
      </w:pPr>
      <w:r>
        <w:t>a)</w:t>
      </w:r>
      <w:r>
        <w:tab/>
        <w:t>number of address: this parameter is used to indicate the number of address in the list. It is an integer in the 0-255 range.</w:t>
      </w:r>
    </w:p>
    <w:p w14:paraId="237B8D09" w14:textId="77777777" w:rsidR="00C450FA" w:rsidRDefault="00C450FA" w:rsidP="00C450FA">
      <w:pPr>
        <w:pStyle w:val="B1"/>
        <w:rPr>
          <w:lang w:val="en-US" w:eastAsia="zh-CN"/>
        </w:rPr>
      </w:pPr>
      <w:r>
        <w:rPr>
          <w:lang w:eastAsia="zh-CN"/>
        </w:rPr>
        <w:t>b)</w:t>
      </w:r>
      <w:r>
        <w:rPr>
          <w:lang w:eastAsia="zh-CN"/>
        </w:rPr>
        <w:tab/>
      </w:r>
      <w:r>
        <w:t>address list content: this parameter is used to indicate the content of address list. The list content contains at least one address coded as IP address as specified in clause 7.2.10 or port number as specified in clause 7.2.7.</w:t>
      </w:r>
    </w:p>
    <w:p w14:paraId="55DE4C57" w14:textId="77777777" w:rsidR="00C450FA" w:rsidRDefault="00C450FA" w:rsidP="00C450FA">
      <w:pPr>
        <w:pStyle w:val="Heading3"/>
        <w:rPr>
          <w:lang w:val="en-US" w:eastAsia="zh-CN"/>
        </w:rPr>
      </w:pPr>
      <w:bookmarkStart w:id="876" w:name="_CR7_2_21"/>
      <w:bookmarkStart w:id="877" w:name="_Toc172038391"/>
      <w:bookmarkEnd w:id="876"/>
      <w:r>
        <w:rPr>
          <w:lang w:val="en-US" w:eastAsia="zh-CN"/>
        </w:rPr>
        <w:t>7.2.21</w:t>
      </w:r>
      <w:r>
        <w:rPr>
          <w:lang w:val="en-US" w:eastAsia="zh-CN"/>
        </w:rPr>
        <w:tab/>
        <w:t>Access control information</w:t>
      </w:r>
      <w:bookmarkEnd w:id="877"/>
    </w:p>
    <w:p w14:paraId="4C2376AD" w14:textId="77777777" w:rsidR="00C450FA" w:rsidRDefault="00C450FA" w:rsidP="00C450FA">
      <w:r>
        <w:t>This parameter is used to indicate the access control information of a PGAE-C. It contains one username, one account info, one SSID info, one BSSID info:</w:t>
      </w:r>
    </w:p>
    <w:p w14:paraId="078CB939" w14:textId="77777777" w:rsidR="00C450FA" w:rsidRDefault="00C450FA" w:rsidP="00C450FA">
      <w:pPr>
        <w:pStyle w:val="B1"/>
      </w:pPr>
      <w:r>
        <w:rPr>
          <w:lang w:eastAsia="zh-CN"/>
        </w:rPr>
        <w:t>a)</w:t>
      </w:r>
      <w:r>
        <w:rPr>
          <w:lang w:eastAsia="zh-CN"/>
        </w:rPr>
        <w:tab/>
      </w:r>
      <w:r>
        <w:t>user name: this parameter is used to indicate the username of a PIN peer. It is a string in a range of 1-255;</w:t>
      </w:r>
    </w:p>
    <w:p w14:paraId="3CAA622D" w14:textId="77777777" w:rsidR="00C450FA" w:rsidRDefault="00C450FA" w:rsidP="00C450FA">
      <w:pPr>
        <w:pStyle w:val="B1"/>
      </w:pPr>
      <w:r>
        <w:rPr>
          <w:lang w:eastAsia="zh-CN"/>
        </w:rPr>
        <w:t>b)</w:t>
      </w:r>
      <w:r>
        <w:rPr>
          <w:lang w:eastAsia="zh-CN"/>
        </w:rPr>
        <w:tab/>
      </w:r>
      <w:r>
        <w:t>account info: this parameter is used to indicate the account of a PIN peer. It is a string in a range of 1-255;</w:t>
      </w:r>
    </w:p>
    <w:p w14:paraId="6F85211A" w14:textId="77777777" w:rsidR="00C450FA" w:rsidRDefault="00C450FA" w:rsidP="00C450FA">
      <w:pPr>
        <w:pStyle w:val="B1"/>
      </w:pPr>
      <w:r>
        <w:rPr>
          <w:lang w:eastAsia="zh-CN"/>
        </w:rPr>
        <w:t>c)</w:t>
      </w:r>
      <w:r>
        <w:rPr>
          <w:lang w:eastAsia="zh-CN"/>
        </w:rPr>
        <w:tab/>
      </w:r>
      <w:r>
        <w:t>SSID info: this parameter is used to indicate the SSID of a PIN; and</w:t>
      </w:r>
    </w:p>
    <w:p w14:paraId="6153CA98" w14:textId="77777777" w:rsidR="00C450FA" w:rsidRPr="00C450FA" w:rsidRDefault="00C450FA" w:rsidP="00C450FA">
      <w:pPr>
        <w:pStyle w:val="B1"/>
        <w:rPr>
          <w:lang w:eastAsia="zh-CN"/>
        </w:rPr>
      </w:pPr>
      <w:r>
        <w:rPr>
          <w:lang w:eastAsia="zh-CN"/>
        </w:rPr>
        <w:t>d)</w:t>
      </w:r>
      <w:r>
        <w:rPr>
          <w:lang w:eastAsia="zh-CN"/>
        </w:rPr>
        <w:tab/>
        <w:t>B</w:t>
      </w:r>
      <w:r>
        <w:t>SSID info: this parameter is used to indicate the BSSID of a PIN.</w:t>
      </w:r>
    </w:p>
    <w:p w14:paraId="669015A3" w14:textId="77777777" w:rsidR="00C450FA" w:rsidRDefault="00C450FA" w:rsidP="00C450FA">
      <w:pPr>
        <w:rPr>
          <w:lang w:val="en-US" w:eastAsia="zh-CN"/>
        </w:rPr>
      </w:pPr>
      <w:r>
        <w:rPr>
          <w:lang w:val="en-US" w:eastAsia="zh-CN"/>
        </w:rPr>
        <w:t xml:space="preserve">The format of SSID and BSSID is defined in </w:t>
      </w:r>
      <w:r>
        <w:rPr>
          <w:lang w:eastAsia="zh-CN"/>
        </w:rPr>
        <w:t>IEEE</w:t>
      </w:r>
      <w:r>
        <w:t> </w:t>
      </w:r>
      <w:r>
        <w:rPr>
          <w:lang w:eastAsia="zh-CN"/>
        </w:rPr>
        <w:t>Std</w:t>
      </w:r>
      <w:r>
        <w:t> </w:t>
      </w:r>
      <w:r>
        <w:rPr>
          <w:lang w:eastAsia="zh-CN"/>
        </w:rPr>
        <w:t>802.11</w:t>
      </w:r>
      <w:r>
        <w:t> </w:t>
      </w:r>
      <w:r w:rsidRPr="00002DA8">
        <w:rPr>
          <w:lang w:eastAsia="zh-CN"/>
        </w:rPr>
        <w:t>[</w:t>
      </w:r>
      <w:r w:rsidR="00002DA8" w:rsidRPr="00002DA8">
        <w:rPr>
          <w:lang w:eastAsia="zh-CN"/>
        </w:rPr>
        <w:t>13</w:t>
      </w:r>
      <w:r w:rsidRPr="00002DA8">
        <w:rPr>
          <w:lang w:eastAsia="zh-CN"/>
        </w:rPr>
        <w:t>].</w:t>
      </w:r>
    </w:p>
    <w:p w14:paraId="409B080C" w14:textId="77777777" w:rsidR="00C450FA" w:rsidRDefault="00C450FA" w:rsidP="00C450FA">
      <w:pPr>
        <w:pStyle w:val="Heading3"/>
        <w:rPr>
          <w:lang w:val="en-US" w:eastAsia="zh-CN"/>
        </w:rPr>
      </w:pPr>
      <w:bookmarkStart w:id="878" w:name="_CR7_2_22"/>
      <w:bookmarkStart w:id="879" w:name="_Toc172038392"/>
      <w:bookmarkEnd w:id="878"/>
      <w:r>
        <w:rPr>
          <w:lang w:val="en-US" w:eastAsia="zh-CN"/>
        </w:rPr>
        <w:t>7.2.22</w:t>
      </w:r>
      <w:r>
        <w:rPr>
          <w:lang w:val="en-US" w:eastAsia="zh-CN"/>
        </w:rPr>
        <w:tab/>
        <w:t>PIN member indication</w:t>
      </w:r>
      <w:bookmarkEnd w:id="879"/>
    </w:p>
    <w:p w14:paraId="16909B8A" w14:textId="77777777" w:rsidR="00C450FA" w:rsidRDefault="00C450FA" w:rsidP="00C450FA">
      <w:pPr>
        <w:rPr>
          <w:lang w:eastAsia="en-GB"/>
        </w:rPr>
      </w:pPr>
      <w:r>
        <w:t>This parameter is used to indicate the whether a device is added as a PIN peer in a PIN. It is an integer in the 0-1 range encoded as specified in table 7.2.22.1.</w:t>
      </w:r>
    </w:p>
    <w:p w14:paraId="44ABB52E" w14:textId="77777777" w:rsidR="00C450FA" w:rsidRDefault="00C450FA" w:rsidP="00C450FA">
      <w:pPr>
        <w:pStyle w:val="TH"/>
      </w:pPr>
      <w:bookmarkStart w:id="880" w:name="_CRTable7_2_22_1"/>
      <w:r>
        <w:t>Table </w:t>
      </w:r>
      <w:bookmarkEnd w:id="880"/>
      <w:r>
        <w:t>7.2.22.1: PIN member indication</w:t>
      </w:r>
    </w:p>
    <w:tbl>
      <w:tblPr>
        <w:tblW w:w="26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25"/>
      </w:tblGrid>
      <w:tr w:rsidR="00C450FA" w14:paraId="19309EB1" w14:textId="77777777" w:rsidTr="00C450FA">
        <w:trPr>
          <w:trHeight w:val="117"/>
          <w:jc w:val="center"/>
        </w:trPr>
        <w:tc>
          <w:tcPr>
            <w:tcW w:w="2624" w:type="dxa"/>
            <w:tcBorders>
              <w:top w:val="single" w:sz="4" w:space="0" w:color="auto"/>
              <w:left w:val="single" w:sz="6" w:space="0" w:color="auto"/>
              <w:bottom w:val="nil"/>
              <w:right w:val="single" w:sz="6" w:space="0" w:color="auto"/>
            </w:tcBorders>
            <w:hideMark/>
          </w:tcPr>
          <w:p w14:paraId="0A527A75" w14:textId="77777777" w:rsidR="00C450FA" w:rsidRDefault="00C450FA">
            <w:pPr>
              <w:pStyle w:val="TAL"/>
            </w:pPr>
            <w:r>
              <w:t>0</w:t>
            </w:r>
            <w:r>
              <w:tab/>
              <w:t>PIN member included</w:t>
            </w:r>
          </w:p>
        </w:tc>
      </w:tr>
      <w:tr w:rsidR="00C450FA" w14:paraId="5A619391" w14:textId="77777777" w:rsidTr="00C450FA">
        <w:trPr>
          <w:jc w:val="center"/>
        </w:trPr>
        <w:tc>
          <w:tcPr>
            <w:tcW w:w="2624" w:type="dxa"/>
            <w:tcBorders>
              <w:top w:val="single" w:sz="6" w:space="0" w:color="auto"/>
              <w:left w:val="single" w:sz="6" w:space="0" w:color="auto"/>
              <w:bottom w:val="single" w:sz="6" w:space="0" w:color="auto"/>
              <w:right w:val="single" w:sz="6" w:space="0" w:color="auto"/>
            </w:tcBorders>
            <w:hideMark/>
          </w:tcPr>
          <w:p w14:paraId="7944AB03" w14:textId="77777777" w:rsidR="00C450FA" w:rsidRDefault="00C450FA">
            <w:pPr>
              <w:pStyle w:val="TAL"/>
            </w:pPr>
            <w:r>
              <w:t>1</w:t>
            </w:r>
            <w:r>
              <w:tab/>
              <w:t>Unused</w:t>
            </w:r>
          </w:p>
        </w:tc>
      </w:tr>
    </w:tbl>
    <w:p w14:paraId="6C66F6B8" w14:textId="77777777" w:rsidR="00C450FA" w:rsidRDefault="00C450FA" w:rsidP="00C450FA">
      <w:pPr>
        <w:rPr>
          <w:rFonts w:eastAsia="DengXian"/>
          <w:lang w:val="en-US" w:eastAsia="zh-CN"/>
        </w:rPr>
      </w:pPr>
    </w:p>
    <w:p w14:paraId="4513D0E7" w14:textId="77777777" w:rsidR="00C450FA" w:rsidRDefault="00C450FA" w:rsidP="00C450FA">
      <w:pPr>
        <w:pStyle w:val="Heading3"/>
        <w:rPr>
          <w:lang w:val="en-US" w:eastAsia="zh-CN"/>
        </w:rPr>
      </w:pPr>
      <w:bookmarkStart w:id="881" w:name="_CR7_2_23"/>
      <w:bookmarkStart w:id="882" w:name="_Toc172038393"/>
      <w:bookmarkEnd w:id="881"/>
      <w:r>
        <w:rPr>
          <w:lang w:val="en-US" w:eastAsia="zh-CN"/>
        </w:rPr>
        <w:t>7.2.23</w:t>
      </w:r>
      <w:r>
        <w:rPr>
          <w:lang w:val="en-US" w:eastAsia="zh-CN"/>
        </w:rPr>
        <w:tab/>
        <w:t>PEMC role indication</w:t>
      </w:r>
      <w:bookmarkEnd w:id="882"/>
    </w:p>
    <w:p w14:paraId="244202AA" w14:textId="77777777" w:rsidR="00C450FA" w:rsidRDefault="00C450FA" w:rsidP="00C450FA">
      <w:pPr>
        <w:rPr>
          <w:lang w:eastAsia="en-GB"/>
        </w:rPr>
      </w:pPr>
      <w:r>
        <w:t>This parameter is used to indicate the whether a device is assigned as a PEMC during registration. It is an integer in the 0-1 range encoded as table 7.2.23.1.</w:t>
      </w:r>
    </w:p>
    <w:p w14:paraId="136CF7F2" w14:textId="77777777" w:rsidR="00C450FA" w:rsidRDefault="00C450FA" w:rsidP="00C450FA">
      <w:pPr>
        <w:pStyle w:val="TH"/>
      </w:pPr>
      <w:bookmarkStart w:id="883" w:name="_CRTable7_2_23_1"/>
      <w:r>
        <w:t>Table </w:t>
      </w:r>
      <w:bookmarkEnd w:id="883"/>
      <w:r>
        <w:t>7.2.23.1: PEMC role indication</w:t>
      </w:r>
    </w:p>
    <w:tbl>
      <w:tblPr>
        <w:tblW w:w="26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25"/>
      </w:tblGrid>
      <w:tr w:rsidR="00C450FA" w14:paraId="3E27A49A" w14:textId="77777777" w:rsidTr="00C450FA">
        <w:trPr>
          <w:trHeight w:val="117"/>
          <w:jc w:val="center"/>
        </w:trPr>
        <w:tc>
          <w:tcPr>
            <w:tcW w:w="2624" w:type="dxa"/>
            <w:tcBorders>
              <w:top w:val="single" w:sz="4" w:space="0" w:color="auto"/>
              <w:left w:val="single" w:sz="6" w:space="0" w:color="auto"/>
              <w:bottom w:val="nil"/>
              <w:right w:val="single" w:sz="6" w:space="0" w:color="auto"/>
            </w:tcBorders>
            <w:hideMark/>
          </w:tcPr>
          <w:p w14:paraId="5670BDA1" w14:textId="77777777" w:rsidR="00C450FA" w:rsidRDefault="00C450FA">
            <w:pPr>
              <w:pStyle w:val="TAL"/>
            </w:pPr>
            <w:r>
              <w:t>0</w:t>
            </w:r>
            <w:r>
              <w:tab/>
              <w:t>PEMC assigned</w:t>
            </w:r>
          </w:p>
        </w:tc>
      </w:tr>
      <w:tr w:rsidR="00C450FA" w14:paraId="38E1D5F8" w14:textId="77777777" w:rsidTr="00C450FA">
        <w:trPr>
          <w:jc w:val="center"/>
        </w:trPr>
        <w:tc>
          <w:tcPr>
            <w:tcW w:w="2624" w:type="dxa"/>
            <w:tcBorders>
              <w:top w:val="single" w:sz="6" w:space="0" w:color="auto"/>
              <w:left w:val="single" w:sz="6" w:space="0" w:color="auto"/>
              <w:bottom w:val="single" w:sz="6" w:space="0" w:color="auto"/>
              <w:right w:val="single" w:sz="6" w:space="0" w:color="auto"/>
            </w:tcBorders>
            <w:hideMark/>
          </w:tcPr>
          <w:p w14:paraId="11E27CFE" w14:textId="77777777" w:rsidR="00C450FA" w:rsidRDefault="00C450FA">
            <w:pPr>
              <w:pStyle w:val="TAL"/>
            </w:pPr>
            <w:r>
              <w:t>1</w:t>
            </w:r>
            <w:r>
              <w:tab/>
              <w:t>Unused</w:t>
            </w:r>
          </w:p>
        </w:tc>
      </w:tr>
    </w:tbl>
    <w:p w14:paraId="4ADA5FB0" w14:textId="77777777" w:rsidR="00C450FA" w:rsidRDefault="00C450FA" w:rsidP="00C450FA">
      <w:pPr>
        <w:rPr>
          <w:rFonts w:eastAsia="DengXian"/>
          <w:lang w:val="en-US" w:eastAsia="zh-CN"/>
        </w:rPr>
      </w:pPr>
    </w:p>
    <w:p w14:paraId="3695BF8D" w14:textId="77777777" w:rsidR="00C450FA" w:rsidRDefault="00C450FA" w:rsidP="00C450FA">
      <w:pPr>
        <w:pStyle w:val="Heading3"/>
        <w:rPr>
          <w:lang w:val="en-US" w:eastAsia="zh-CN"/>
        </w:rPr>
      </w:pPr>
      <w:bookmarkStart w:id="884" w:name="_CR7_2_24"/>
      <w:bookmarkStart w:id="885" w:name="_Toc172038394"/>
      <w:bookmarkEnd w:id="884"/>
      <w:r>
        <w:rPr>
          <w:lang w:val="en-US" w:eastAsia="zh-CN"/>
        </w:rPr>
        <w:t>7.2.24</w:t>
      </w:r>
      <w:r>
        <w:rPr>
          <w:lang w:val="en-US" w:eastAsia="zh-CN"/>
        </w:rPr>
        <w:tab/>
        <w:t>PEGC role indication</w:t>
      </w:r>
      <w:bookmarkEnd w:id="885"/>
    </w:p>
    <w:p w14:paraId="29E24B2E" w14:textId="77777777" w:rsidR="00C450FA" w:rsidRDefault="00C450FA" w:rsidP="00C450FA">
      <w:pPr>
        <w:rPr>
          <w:lang w:eastAsia="en-GB"/>
        </w:rPr>
      </w:pPr>
      <w:r>
        <w:t>This parameter is used to indicate the whether a device is assigned as a PEGC during registration. It is an integer in the 0-1 range encoded as table 7.2.24.1.</w:t>
      </w:r>
    </w:p>
    <w:p w14:paraId="696AFE12" w14:textId="77777777" w:rsidR="00C450FA" w:rsidRDefault="00C450FA" w:rsidP="00C450FA">
      <w:pPr>
        <w:pStyle w:val="TH"/>
      </w:pPr>
      <w:bookmarkStart w:id="886" w:name="_CRTable7_2_24_1"/>
      <w:r>
        <w:t>Table </w:t>
      </w:r>
      <w:bookmarkEnd w:id="886"/>
      <w:r>
        <w:t>7.2.24.1: PEGC role indication</w:t>
      </w:r>
    </w:p>
    <w:tbl>
      <w:tblPr>
        <w:tblW w:w="26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25"/>
      </w:tblGrid>
      <w:tr w:rsidR="00C450FA" w14:paraId="09269ED2" w14:textId="77777777" w:rsidTr="00C450FA">
        <w:trPr>
          <w:trHeight w:val="117"/>
          <w:jc w:val="center"/>
        </w:trPr>
        <w:tc>
          <w:tcPr>
            <w:tcW w:w="2624" w:type="dxa"/>
            <w:tcBorders>
              <w:top w:val="single" w:sz="4" w:space="0" w:color="auto"/>
              <w:left w:val="single" w:sz="6" w:space="0" w:color="auto"/>
              <w:bottom w:val="nil"/>
              <w:right w:val="single" w:sz="6" w:space="0" w:color="auto"/>
            </w:tcBorders>
            <w:hideMark/>
          </w:tcPr>
          <w:p w14:paraId="48A1FAFD" w14:textId="77777777" w:rsidR="00C450FA" w:rsidRDefault="00C450FA">
            <w:pPr>
              <w:pStyle w:val="TAL"/>
            </w:pPr>
            <w:r>
              <w:t>0</w:t>
            </w:r>
            <w:r>
              <w:tab/>
              <w:t>PEGC assigned</w:t>
            </w:r>
          </w:p>
        </w:tc>
      </w:tr>
      <w:tr w:rsidR="00C450FA" w14:paraId="1B36ED66" w14:textId="77777777" w:rsidTr="00C450FA">
        <w:trPr>
          <w:jc w:val="center"/>
        </w:trPr>
        <w:tc>
          <w:tcPr>
            <w:tcW w:w="2624" w:type="dxa"/>
            <w:tcBorders>
              <w:top w:val="single" w:sz="6" w:space="0" w:color="auto"/>
              <w:left w:val="single" w:sz="6" w:space="0" w:color="auto"/>
              <w:bottom w:val="single" w:sz="6" w:space="0" w:color="auto"/>
              <w:right w:val="single" w:sz="6" w:space="0" w:color="auto"/>
            </w:tcBorders>
            <w:hideMark/>
          </w:tcPr>
          <w:p w14:paraId="29A788C6" w14:textId="77777777" w:rsidR="00C450FA" w:rsidRDefault="00C450FA">
            <w:pPr>
              <w:pStyle w:val="TAL"/>
            </w:pPr>
            <w:r>
              <w:t>1</w:t>
            </w:r>
            <w:r>
              <w:tab/>
              <w:t>Unused</w:t>
            </w:r>
          </w:p>
        </w:tc>
      </w:tr>
    </w:tbl>
    <w:p w14:paraId="253E10E3" w14:textId="77777777" w:rsidR="00C450FA" w:rsidRDefault="00C450FA" w:rsidP="00C450FA">
      <w:pPr>
        <w:rPr>
          <w:rFonts w:eastAsia="DengXian"/>
          <w:lang w:val="en-US" w:eastAsia="zh-CN"/>
        </w:rPr>
      </w:pPr>
    </w:p>
    <w:p w14:paraId="591A9C18" w14:textId="77777777" w:rsidR="00C450FA" w:rsidRDefault="00C450FA" w:rsidP="00C450FA">
      <w:pPr>
        <w:pStyle w:val="Heading3"/>
        <w:rPr>
          <w:lang w:val="en-US" w:eastAsia="zh-CN"/>
        </w:rPr>
      </w:pPr>
      <w:bookmarkStart w:id="887" w:name="_CR7_2_25"/>
      <w:bookmarkStart w:id="888" w:name="_Toc172038395"/>
      <w:bookmarkEnd w:id="887"/>
      <w:r>
        <w:rPr>
          <w:lang w:val="en-US" w:eastAsia="zh-CN"/>
        </w:rPr>
        <w:t>7.2.25</w:t>
      </w:r>
      <w:r>
        <w:rPr>
          <w:lang w:val="en-US" w:eastAsia="zh-CN"/>
        </w:rPr>
        <w:tab/>
        <w:t>PIN client ID</w:t>
      </w:r>
      <w:bookmarkEnd w:id="888"/>
    </w:p>
    <w:p w14:paraId="6CE3376E" w14:textId="77777777" w:rsidR="00C450FA" w:rsidRPr="00C450FA" w:rsidRDefault="00C450FA" w:rsidP="00C450FA">
      <w:pPr>
        <w:rPr>
          <w:lang w:eastAsia="zh-CN"/>
        </w:rPr>
      </w:pPr>
      <w:r>
        <w:t>This parameter is a globally unique value that identifies a PIN client. It is a string in the 1-255 range.</w:t>
      </w:r>
    </w:p>
    <w:p w14:paraId="63D27AAF" w14:textId="77777777" w:rsidR="00C450FA" w:rsidRDefault="00C450FA" w:rsidP="00C450FA">
      <w:pPr>
        <w:pStyle w:val="Heading3"/>
        <w:rPr>
          <w:lang w:val="en-US" w:eastAsia="zh-CN"/>
        </w:rPr>
      </w:pPr>
      <w:bookmarkStart w:id="889" w:name="_CR7_2_26"/>
      <w:bookmarkStart w:id="890" w:name="_Toc172038396"/>
      <w:bookmarkEnd w:id="889"/>
      <w:r>
        <w:rPr>
          <w:lang w:val="en-US" w:eastAsia="zh-CN"/>
        </w:rPr>
        <w:t>7.2.26</w:t>
      </w:r>
      <w:r>
        <w:rPr>
          <w:lang w:val="en-US" w:eastAsia="zh-CN"/>
        </w:rPr>
        <w:tab/>
        <w:t>Application info</w:t>
      </w:r>
      <w:bookmarkEnd w:id="890"/>
    </w:p>
    <w:p w14:paraId="1CB97201" w14:textId="77777777" w:rsidR="00C450FA" w:rsidRDefault="00C450FA" w:rsidP="00C450FA">
      <w:r>
        <w:t>This parameter is used to indicate the application info. It contains at least one of the application identity, application schedule, and application KPIs:</w:t>
      </w:r>
    </w:p>
    <w:p w14:paraId="11574F75" w14:textId="77777777" w:rsidR="00C450FA" w:rsidRDefault="00C450FA" w:rsidP="00C450FA">
      <w:pPr>
        <w:pStyle w:val="B1"/>
        <w:rPr>
          <w:lang w:eastAsia="en-GB"/>
        </w:rPr>
      </w:pPr>
      <w:r>
        <w:rPr>
          <w:lang w:eastAsia="zh-CN"/>
        </w:rPr>
        <w:t>a)</w:t>
      </w:r>
      <w:r>
        <w:rPr>
          <w:lang w:eastAsia="zh-CN"/>
        </w:rPr>
        <w:tab/>
      </w:r>
      <w:r>
        <w:t>application identity: this parameter is used to indicate the identity of an application. It contains a string in 0-255 range.</w:t>
      </w:r>
    </w:p>
    <w:p w14:paraId="5D8FECBB" w14:textId="77777777" w:rsidR="00C450FA" w:rsidRDefault="00C450FA" w:rsidP="00C450FA">
      <w:pPr>
        <w:pStyle w:val="B1"/>
        <w:rPr>
          <w:lang w:eastAsia="en-GB"/>
        </w:rPr>
      </w:pPr>
      <w:r>
        <w:rPr>
          <w:lang w:eastAsia="zh-CN"/>
        </w:rPr>
        <w:t>b)</w:t>
      </w:r>
      <w:r>
        <w:rPr>
          <w:lang w:eastAsia="zh-CN"/>
        </w:rPr>
        <w:tab/>
      </w:r>
      <w:bookmarkStart w:id="891" w:name="_Hlk146557194"/>
      <w:r>
        <w:t>application schedule</w:t>
      </w:r>
      <w:bookmarkEnd w:id="891"/>
      <w:r>
        <w:t xml:space="preserve">: this parameter is used to indicate the schedule of an application. It contains </w:t>
      </w:r>
      <w:r>
        <w:rPr>
          <w:lang w:eastAsia="ko-KR"/>
        </w:rPr>
        <w:t>a sequence of a Starttime field and a Stoptime field</w:t>
      </w:r>
      <w:r>
        <w:t xml:space="preserve">. </w:t>
      </w:r>
      <w:r>
        <w:rPr>
          <w:lang w:val="en-US"/>
        </w:rPr>
        <w:t xml:space="preserve">The Starttime field is represented by the number of seconds since </w:t>
      </w:r>
      <w:r>
        <w:t xml:space="preserve">00:00:00 on 1 January 1970 and is </w:t>
      </w:r>
      <w:r>
        <w:rPr>
          <w:lang w:val="en-US"/>
        </w:rPr>
        <w:t>encoded as the 64-bit NTP timestamp format defined in IETF RFC 5905 [</w:t>
      </w:r>
      <w:r w:rsidR="00002DA8">
        <w:rPr>
          <w:lang w:val="en-US"/>
        </w:rPr>
        <w:t>14</w:t>
      </w:r>
      <w:r>
        <w:rPr>
          <w:lang w:val="en-US"/>
        </w:rPr>
        <w:t xml:space="preserve">], </w:t>
      </w:r>
      <w:r>
        <w:t>where binary encoding of the integer part is in the first 32 bits and binary encoding of the fraction part in the last 32 bits</w:t>
      </w:r>
      <w:r>
        <w:rPr>
          <w:lang w:val="en-US"/>
        </w:rPr>
        <w:t>. The encoding of the Stoptime field is the same as the Starttime field.</w:t>
      </w:r>
    </w:p>
    <w:p w14:paraId="7579A8BB" w14:textId="77777777" w:rsidR="00C450FA" w:rsidRDefault="00C450FA" w:rsidP="00C450FA">
      <w:pPr>
        <w:pStyle w:val="B1"/>
      </w:pPr>
      <w:r>
        <w:rPr>
          <w:lang w:eastAsia="zh-CN"/>
        </w:rPr>
        <w:t>c)</w:t>
      </w:r>
      <w:r>
        <w:rPr>
          <w:lang w:eastAsia="zh-CN"/>
        </w:rPr>
        <w:tab/>
        <w:t xml:space="preserve">application KPIs: </w:t>
      </w:r>
      <w:r>
        <w:t xml:space="preserve">this parameter is used to indicate the KPIs of an application. It contains at least one of the PIN </w:t>
      </w:r>
      <w:bookmarkStart w:id="892" w:name="_Hlk146557294"/>
      <w:r>
        <w:t>bandwidth</w:t>
      </w:r>
      <w:bookmarkEnd w:id="892"/>
      <w:r>
        <w:t>, PIN request rate, and PIN response time. The PIN bandwidth contains a string in 0-255 range in unit of MHz, the PIN request rate contains a string in 0-255 range in unit of bps, and the PIN response time contains an integer in the 1-65025 range representing the timer value in unit of minutes.</w:t>
      </w:r>
    </w:p>
    <w:p w14:paraId="574B163A" w14:textId="77777777" w:rsidR="00C450FA" w:rsidRDefault="00C450FA" w:rsidP="00C450FA">
      <w:pPr>
        <w:pStyle w:val="Heading3"/>
        <w:rPr>
          <w:lang w:val="en-US" w:eastAsia="zh-CN"/>
        </w:rPr>
      </w:pPr>
      <w:bookmarkStart w:id="893" w:name="_CR7_2_27"/>
      <w:bookmarkStart w:id="894" w:name="_Toc172038397"/>
      <w:bookmarkEnd w:id="893"/>
      <w:r>
        <w:rPr>
          <w:lang w:val="en-US" w:eastAsia="zh-CN"/>
        </w:rPr>
        <w:t>7.2.27</w:t>
      </w:r>
      <w:r>
        <w:rPr>
          <w:lang w:val="en-US" w:eastAsia="zh-CN"/>
        </w:rPr>
        <w:tab/>
        <w:t>Service identifier</w:t>
      </w:r>
      <w:bookmarkEnd w:id="894"/>
    </w:p>
    <w:p w14:paraId="76A0987E" w14:textId="77777777" w:rsidR="00C450FA" w:rsidRDefault="00C450FA" w:rsidP="00C450FA">
      <w:pPr>
        <w:rPr>
          <w:lang w:eastAsia="zh-CN"/>
        </w:rPr>
      </w:pPr>
      <w:r>
        <w:t>This parameter is used to indicate the service identifier of a service that the PIN peer is requesting to or can be provided by the PIN peer. The service identifier is a string in 0-255 range.</w:t>
      </w:r>
    </w:p>
    <w:p w14:paraId="0A07096C" w14:textId="77777777" w:rsidR="00B71273" w:rsidRDefault="00B71273" w:rsidP="00B71273">
      <w:pPr>
        <w:pStyle w:val="Heading3"/>
        <w:rPr>
          <w:lang w:val="en-US" w:eastAsia="zh-CN"/>
        </w:rPr>
      </w:pPr>
      <w:bookmarkStart w:id="895" w:name="_CR7_2_28"/>
      <w:bookmarkStart w:id="896" w:name="_Toc172038398"/>
      <w:bookmarkEnd w:id="895"/>
      <w:r>
        <w:rPr>
          <w:lang w:val="en-US" w:eastAsia="zh-CN"/>
        </w:rPr>
        <w:t>7.2.28</w:t>
      </w:r>
      <w:r>
        <w:rPr>
          <w:lang w:val="en-US" w:eastAsia="zh-CN"/>
        </w:rPr>
        <w:tab/>
        <w:t>PIN profile</w:t>
      </w:r>
      <w:bookmarkEnd w:id="896"/>
    </w:p>
    <w:p w14:paraId="4B011A39" w14:textId="77777777" w:rsidR="00B71273" w:rsidRDefault="00B71273" w:rsidP="00B71273">
      <w:r>
        <w:t>This parameter is used to indicate the PIN profile of a PIN. It contains one PIN ID as specified in clause 7.2.16, one PIN description as specified in clause 7.2.29, one PIN duration as specified in clause 7.2.17, one PEMC list as specified in clause 7.2.15, one PEGC list as specified in clause 7.2.19, one PINE list as specified in clause 7.2.14, one maximum number of PINEs as specified in clause 7.2.12 for PMAE-C and PAE-S, one PIN service info as specified in clause 7.2.30 for PMAE-C and PAE-S, one PAE-S identifier as specified in clause 7.2.31 for PMAE-C and PGAE-C, one PAE-S endpoint information as specified in clause 7.2.4 for PMAE-C and PGAE-C</w:t>
      </w:r>
      <w:r w:rsidR="00C65D96">
        <w:t>.</w:t>
      </w:r>
    </w:p>
    <w:p w14:paraId="0457DA12" w14:textId="77777777" w:rsidR="00B71273" w:rsidRDefault="00B71273" w:rsidP="00B71273">
      <w:pPr>
        <w:pStyle w:val="Heading3"/>
        <w:rPr>
          <w:lang w:val="en-US" w:eastAsia="zh-CN"/>
        </w:rPr>
      </w:pPr>
      <w:bookmarkStart w:id="897" w:name="_CR7_2_29"/>
      <w:bookmarkStart w:id="898" w:name="_Toc172038399"/>
      <w:bookmarkEnd w:id="897"/>
      <w:r>
        <w:rPr>
          <w:lang w:val="en-US" w:eastAsia="zh-CN"/>
        </w:rPr>
        <w:t>7.2.29</w:t>
      </w:r>
      <w:r>
        <w:rPr>
          <w:lang w:val="en-US" w:eastAsia="zh-CN"/>
        </w:rPr>
        <w:tab/>
        <w:t>PIN description</w:t>
      </w:r>
      <w:bookmarkEnd w:id="898"/>
    </w:p>
    <w:p w14:paraId="3955A474" w14:textId="77777777" w:rsidR="00B71273" w:rsidRDefault="00B71273" w:rsidP="00B71273">
      <w:pPr>
        <w:rPr>
          <w:lang w:eastAsia="zh-CN"/>
        </w:rPr>
      </w:pPr>
      <w:r>
        <w:t xml:space="preserve">This parameter is used to </w:t>
      </w:r>
      <w:r>
        <w:rPr>
          <w:lang w:eastAsia="zh-CN"/>
        </w:rPr>
        <w:t xml:space="preserve">indicate </w:t>
      </w:r>
      <w:r>
        <w:t>the description of a PIN. The format of the PIN description is a UTF8-encoded string in the 0-65535 range.</w:t>
      </w:r>
    </w:p>
    <w:p w14:paraId="2592CDA9" w14:textId="77777777" w:rsidR="00B71273" w:rsidRDefault="00B71273" w:rsidP="00B71273">
      <w:pPr>
        <w:pStyle w:val="Heading3"/>
        <w:rPr>
          <w:lang w:val="en-US" w:eastAsia="zh-CN"/>
        </w:rPr>
      </w:pPr>
      <w:bookmarkStart w:id="899" w:name="_CR7_2_30"/>
      <w:bookmarkStart w:id="900" w:name="_Toc172038400"/>
      <w:bookmarkEnd w:id="899"/>
      <w:r>
        <w:rPr>
          <w:lang w:val="en-US" w:eastAsia="zh-CN"/>
        </w:rPr>
        <w:t>7.2.30</w:t>
      </w:r>
      <w:r>
        <w:rPr>
          <w:lang w:val="en-US" w:eastAsia="zh-CN"/>
        </w:rPr>
        <w:tab/>
        <w:t>PIN service info</w:t>
      </w:r>
      <w:bookmarkEnd w:id="900"/>
    </w:p>
    <w:p w14:paraId="0BE885DE" w14:textId="77777777" w:rsidR="00B71273" w:rsidRDefault="00B71273" w:rsidP="00B71273">
      <w:r>
        <w:t xml:space="preserve">This parameter is used to </w:t>
      </w:r>
      <w:r>
        <w:rPr>
          <w:lang w:eastAsia="zh-CN"/>
        </w:rPr>
        <w:t xml:space="preserve">indicate </w:t>
      </w:r>
      <w:r>
        <w:t>the service info of a PIN. It contains one PIN service provider identifier, one PIN service type, and one PIN service feature:</w:t>
      </w:r>
    </w:p>
    <w:p w14:paraId="72645556" w14:textId="77777777" w:rsidR="00B71273" w:rsidRDefault="00B71273" w:rsidP="00B71273">
      <w:pPr>
        <w:pStyle w:val="B1"/>
        <w:rPr>
          <w:lang w:eastAsia="en-GB"/>
        </w:rPr>
      </w:pPr>
      <w:r>
        <w:t>a)</w:t>
      </w:r>
      <w:r>
        <w:tab/>
        <w:t>PIN service provider identifier: this parameter is used to indicate the identifier of a PIN service provider. It is a string in the 1-255 range;</w:t>
      </w:r>
    </w:p>
    <w:p w14:paraId="0E2AAD38" w14:textId="77777777" w:rsidR="00B71273" w:rsidRDefault="00B71273" w:rsidP="00B71273">
      <w:pPr>
        <w:pStyle w:val="B1"/>
      </w:pPr>
      <w:r>
        <w:t>b)</w:t>
      </w:r>
      <w:r>
        <w:tab/>
        <w:t>PIN service type: this parameter is used to indicate the type of a PIN service. It is an integer in the 0-15 range encoded coded as table 7.2.30.1:</w:t>
      </w:r>
    </w:p>
    <w:p w14:paraId="16440341" w14:textId="77777777" w:rsidR="00B71273" w:rsidRDefault="00B71273" w:rsidP="00B71273">
      <w:pPr>
        <w:pStyle w:val="TH"/>
      </w:pPr>
      <w:bookmarkStart w:id="901" w:name="_CRTable7_2_30_1"/>
      <w:r>
        <w:t>Table </w:t>
      </w:r>
      <w:bookmarkEnd w:id="901"/>
      <w:r>
        <w:t>7.2.30.1: PIN service type</w:t>
      </w:r>
    </w:p>
    <w:tbl>
      <w:tblPr>
        <w:tblW w:w="26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25"/>
      </w:tblGrid>
      <w:tr w:rsidR="00B71273" w14:paraId="384F6CDC" w14:textId="77777777" w:rsidTr="00B71273">
        <w:trPr>
          <w:trHeight w:val="117"/>
          <w:jc w:val="center"/>
        </w:trPr>
        <w:tc>
          <w:tcPr>
            <w:tcW w:w="2624" w:type="dxa"/>
            <w:tcBorders>
              <w:top w:val="single" w:sz="4" w:space="0" w:color="auto"/>
              <w:left w:val="single" w:sz="6" w:space="0" w:color="auto"/>
              <w:bottom w:val="nil"/>
              <w:right w:val="single" w:sz="6" w:space="0" w:color="auto"/>
            </w:tcBorders>
            <w:hideMark/>
          </w:tcPr>
          <w:p w14:paraId="4A3D9A25" w14:textId="77777777" w:rsidR="00B71273" w:rsidRDefault="00B71273">
            <w:pPr>
              <w:pStyle w:val="TAL"/>
            </w:pPr>
            <w:r>
              <w:t>0</w:t>
            </w:r>
            <w:r>
              <w:tab/>
              <w:t>Video service</w:t>
            </w:r>
          </w:p>
        </w:tc>
      </w:tr>
      <w:tr w:rsidR="00B71273" w14:paraId="357F5CEB" w14:textId="77777777" w:rsidTr="00B71273">
        <w:trPr>
          <w:jc w:val="center"/>
        </w:trPr>
        <w:tc>
          <w:tcPr>
            <w:tcW w:w="2624" w:type="dxa"/>
            <w:tcBorders>
              <w:top w:val="single" w:sz="6" w:space="0" w:color="auto"/>
              <w:left w:val="single" w:sz="6" w:space="0" w:color="auto"/>
              <w:bottom w:val="single" w:sz="6" w:space="0" w:color="auto"/>
              <w:right w:val="single" w:sz="6" w:space="0" w:color="auto"/>
            </w:tcBorders>
            <w:hideMark/>
          </w:tcPr>
          <w:p w14:paraId="5A101195" w14:textId="77777777" w:rsidR="00B71273" w:rsidRDefault="00B71273">
            <w:pPr>
              <w:pStyle w:val="TAL"/>
            </w:pPr>
            <w:r>
              <w:t>1</w:t>
            </w:r>
            <w:r>
              <w:tab/>
              <w:t>Music service</w:t>
            </w:r>
          </w:p>
        </w:tc>
      </w:tr>
      <w:tr w:rsidR="00B71273" w14:paraId="472AD2C0" w14:textId="77777777" w:rsidTr="00B71273">
        <w:trPr>
          <w:jc w:val="center"/>
        </w:trPr>
        <w:tc>
          <w:tcPr>
            <w:tcW w:w="2624" w:type="dxa"/>
            <w:tcBorders>
              <w:top w:val="single" w:sz="6" w:space="0" w:color="auto"/>
              <w:left w:val="single" w:sz="6" w:space="0" w:color="auto"/>
              <w:bottom w:val="single" w:sz="6" w:space="0" w:color="auto"/>
              <w:right w:val="single" w:sz="6" w:space="0" w:color="auto"/>
            </w:tcBorders>
            <w:hideMark/>
          </w:tcPr>
          <w:p w14:paraId="721C6A66" w14:textId="77777777" w:rsidR="00B71273" w:rsidRDefault="00B71273">
            <w:pPr>
              <w:pStyle w:val="TAL"/>
              <w:rPr>
                <w:lang w:eastAsia="zh-CN"/>
              </w:rPr>
            </w:pPr>
            <w:r>
              <w:rPr>
                <w:lang w:eastAsia="zh-CN"/>
              </w:rPr>
              <w:t>2</w:t>
            </w:r>
            <w:r>
              <w:tab/>
              <w:t>Game service</w:t>
            </w:r>
          </w:p>
        </w:tc>
      </w:tr>
      <w:tr w:rsidR="00B71273" w14:paraId="52401AA1" w14:textId="77777777" w:rsidTr="00B71273">
        <w:trPr>
          <w:jc w:val="center"/>
        </w:trPr>
        <w:tc>
          <w:tcPr>
            <w:tcW w:w="2624" w:type="dxa"/>
            <w:tcBorders>
              <w:top w:val="single" w:sz="6" w:space="0" w:color="auto"/>
              <w:left w:val="single" w:sz="6" w:space="0" w:color="auto"/>
              <w:bottom w:val="single" w:sz="6" w:space="0" w:color="auto"/>
              <w:right w:val="single" w:sz="6" w:space="0" w:color="auto"/>
            </w:tcBorders>
            <w:hideMark/>
          </w:tcPr>
          <w:p w14:paraId="50E3E7CA" w14:textId="77777777" w:rsidR="00B71273" w:rsidRDefault="00B71273">
            <w:pPr>
              <w:pStyle w:val="TAL"/>
              <w:rPr>
                <w:lang w:eastAsia="zh-CN"/>
              </w:rPr>
            </w:pPr>
            <w:r>
              <w:rPr>
                <w:lang w:eastAsia="zh-CN"/>
              </w:rPr>
              <w:t>3</w:t>
            </w:r>
            <w:r>
              <w:tab/>
              <w:t>Streaming media service</w:t>
            </w:r>
          </w:p>
        </w:tc>
      </w:tr>
      <w:tr w:rsidR="00B71273" w14:paraId="456C3EAF" w14:textId="77777777" w:rsidTr="00B71273">
        <w:trPr>
          <w:jc w:val="center"/>
        </w:trPr>
        <w:tc>
          <w:tcPr>
            <w:tcW w:w="2624" w:type="dxa"/>
            <w:tcBorders>
              <w:top w:val="single" w:sz="6" w:space="0" w:color="auto"/>
              <w:left w:val="single" w:sz="6" w:space="0" w:color="auto"/>
              <w:bottom w:val="single" w:sz="6" w:space="0" w:color="auto"/>
              <w:right w:val="single" w:sz="6" w:space="0" w:color="auto"/>
            </w:tcBorders>
            <w:hideMark/>
          </w:tcPr>
          <w:p w14:paraId="004A8210" w14:textId="77777777" w:rsidR="00B71273" w:rsidRDefault="00B71273">
            <w:pPr>
              <w:pStyle w:val="TAL"/>
              <w:rPr>
                <w:lang w:eastAsia="zh-CN"/>
              </w:rPr>
            </w:pPr>
            <w:r>
              <w:rPr>
                <w:lang w:eastAsia="zh-CN"/>
              </w:rPr>
              <w:t>4</w:t>
            </w:r>
            <w:r>
              <w:tab/>
              <w:t>Other service</w:t>
            </w:r>
          </w:p>
        </w:tc>
      </w:tr>
      <w:tr w:rsidR="00B71273" w14:paraId="71F1E26D" w14:textId="77777777" w:rsidTr="00B71273">
        <w:trPr>
          <w:jc w:val="center"/>
        </w:trPr>
        <w:tc>
          <w:tcPr>
            <w:tcW w:w="2624" w:type="dxa"/>
            <w:tcBorders>
              <w:top w:val="single" w:sz="6" w:space="0" w:color="auto"/>
              <w:left w:val="single" w:sz="6" w:space="0" w:color="auto"/>
              <w:bottom w:val="single" w:sz="6" w:space="0" w:color="auto"/>
              <w:right w:val="single" w:sz="6" w:space="0" w:color="auto"/>
            </w:tcBorders>
            <w:hideMark/>
          </w:tcPr>
          <w:p w14:paraId="64AD931E" w14:textId="77777777" w:rsidR="00B71273" w:rsidRDefault="00B71273">
            <w:pPr>
              <w:pStyle w:val="TAL"/>
              <w:rPr>
                <w:lang w:eastAsia="zh-CN"/>
              </w:rPr>
            </w:pPr>
            <w:r>
              <w:rPr>
                <w:lang w:eastAsia="zh-CN"/>
              </w:rPr>
              <w:t>5-15</w:t>
            </w:r>
            <w:r>
              <w:tab/>
              <w:t>Unused</w:t>
            </w:r>
          </w:p>
        </w:tc>
      </w:tr>
    </w:tbl>
    <w:p w14:paraId="67886B74" w14:textId="77777777" w:rsidR="00B71273" w:rsidRDefault="00B71273" w:rsidP="00B71273">
      <w:pPr>
        <w:pStyle w:val="B1"/>
        <w:rPr>
          <w:rFonts w:eastAsia="DengXian"/>
          <w:lang w:eastAsia="en-GB"/>
        </w:rPr>
      </w:pPr>
    </w:p>
    <w:p w14:paraId="778F24B8" w14:textId="77777777" w:rsidR="00B71273" w:rsidRDefault="00B71273" w:rsidP="00B71273">
      <w:pPr>
        <w:pStyle w:val="B1"/>
      </w:pPr>
      <w:r>
        <w:t>c)</w:t>
      </w:r>
      <w:r>
        <w:tab/>
        <w:t>PIN service feature: this parameter is used to indicate the service description of a PIN. The format of PIN service feature is a UTF8-encoded string in the 0-65535 range.</w:t>
      </w:r>
    </w:p>
    <w:p w14:paraId="4980900B" w14:textId="77777777" w:rsidR="00B71273" w:rsidRDefault="00B71273" w:rsidP="00B71273">
      <w:pPr>
        <w:pStyle w:val="Heading3"/>
        <w:rPr>
          <w:lang w:val="en-US" w:eastAsia="zh-CN"/>
        </w:rPr>
      </w:pPr>
      <w:bookmarkStart w:id="902" w:name="_CR7_2_31"/>
      <w:bookmarkStart w:id="903" w:name="_Toc172038401"/>
      <w:bookmarkEnd w:id="902"/>
      <w:r>
        <w:rPr>
          <w:lang w:val="en-US" w:eastAsia="zh-CN"/>
        </w:rPr>
        <w:t>7.2.31</w:t>
      </w:r>
      <w:r>
        <w:rPr>
          <w:lang w:val="en-US" w:eastAsia="zh-CN"/>
        </w:rPr>
        <w:tab/>
        <w:t>PAE-S identifier</w:t>
      </w:r>
      <w:bookmarkEnd w:id="903"/>
    </w:p>
    <w:p w14:paraId="6422D0BB" w14:textId="77777777" w:rsidR="00C4089F" w:rsidRPr="00DE7491" w:rsidRDefault="00B71273" w:rsidP="00C4089F">
      <w:r>
        <w:t>This parameter is a globally unique value that identifies a PAE-S. It is a string in the 1-255 range.</w:t>
      </w:r>
    </w:p>
    <w:p w14:paraId="26AE94DD" w14:textId="77777777" w:rsidR="00742831" w:rsidRDefault="00742831" w:rsidP="00742831">
      <w:pPr>
        <w:pStyle w:val="Heading3"/>
        <w:rPr>
          <w:lang w:val="en-US" w:eastAsia="zh-CN"/>
        </w:rPr>
      </w:pPr>
      <w:bookmarkStart w:id="904" w:name="_CR7_2_32"/>
      <w:bookmarkStart w:id="905" w:name="_Toc172038402"/>
      <w:bookmarkEnd w:id="904"/>
      <w:r>
        <w:rPr>
          <w:lang w:val="en-US" w:eastAsia="zh-CN"/>
        </w:rPr>
        <w:t>7.2.32</w:t>
      </w:r>
      <w:r>
        <w:rPr>
          <w:lang w:val="en-US" w:eastAsia="zh-CN"/>
        </w:rPr>
        <w:tab/>
      </w:r>
      <w:r>
        <w:t>Representation indication</w:t>
      </w:r>
      <w:bookmarkEnd w:id="905"/>
    </w:p>
    <w:p w14:paraId="1291B097" w14:textId="77777777" w:rsidR="00742831" w:rsidRDefault="00742831" w:rsidP="00742831">
      <w:pPr>
        <w:rPr>
          <w:lang w:eastAsia="en-GB"/>
        </w:rPr>
      </w:pPr>
      <w:r>
        <w:t>This parameter is used to indicate whether a registration is represented or not. It is a Boolean value coded as follows:</w:t>
      </w:r>
    </w:p>
    <w:p w14:paraId="7A303D36" w14:textId="77777777" w:rsidR="00742831" w:rsidRDefault="00742831" w:rsidP="00742831">
      <w:pPr>
        <w:pStyle w:val="B2"/>
      </w:pPr>
      <w:r>
        <w:t>1)</w:t>
      </w:r>
      <w:r>
        <w:tab/>
        <w:t>false: not represented; or</w:t>
      </w:r>
    </w:p>
    <w:p w14:paraId="27A92ED7" w14:textId="77777777" w:rsidR="00E139D0" w:rsidRDefault="00742831" w:rsidP="00E411EA">
      <w:pPr>
        <w:pStyle w:val="B2"/>
      </w:pPr>
      <w:r>
        <w:t>2)</w:t>
      </w:r>
      <w:r>
        <w:tab/>
        <w:t>true: represented.</w:t>
      </w:r>
    </w:p>
    <w:p w14:paraId="2076A914" w14:textId="77777777" w:rsidR="00CF0E06" w:rsidRDefault="00CF0E06" w:rsidP="00CF0E06">
      <w:pPr>
        <w:pStyle w:val="Heading3"/>
        <w:rPr>
          <w:lang w:val="en-US" w:eastAsia="zh-CN"/>
        </w:rPr>
      </w:pPr>
      <w:bookmarkStart w:id="906" w:name="_CR7_2_33"/>
      <w:bookmarkStart w:id="907" w:name="_Toc172038403"/>
      <w:bookmarkEnd w:id="906"/>
      <w:r>
        <w:rPr>
          <w:lang w:val="en-US" w:eastAsia="zh-CN"/>
        </w:rPr>
        <w:t>7.2.33</w:t>
      </w:r>
      <w:r>
        <w:rPr>
          <w:lang w:val="en-US" w:eastAsia="zh-CN"/>
        </w:rPr>
        <w:tab/>
      </w:r>
      <w:r>
        <w:rPr>
          <w:lang w:eastAsia="zh-CN"/>
        </w:rPr>
        <w:t>Authorization type</w:t>
      </w:r>
      <w:bookmarkEnd w:id="907"/>
    </w:p>
    <w:p w14:paraId="034115DF" w14:textId="77777777" w:rsidR="00CF0E06" w:rsidRDefault="00CF0E06" w:rsidP="00CF0E06">
      <w:pPr>
        <w:rPr>
          <w:lang w:eastAsia="en-GB"/>
        </w:rPr>
      </w:pPr>
      <w:r>
        <w:t>This parameter is used to indicate the a</w:t>
      </w:r>
      <w:r w:rsidRPr="00BE1A04">
        <w:t xml:space="preserve">uthorization </w:t>
      </w:r>
      <w:r>
        <w:t>type that triggers PIN modification procedure. It is an integer in the 0-3 range encoded as table 7.2.33.1.</w:t>
      </w:r>
    </w:p>
    <w:p w14:paraId="72F0C8ED" w14:textId="77777777" w:rsidR="00CF0E06" w:rsidRDefault="00CF0E06" w:rsidP="00CF0E06">
      <w:pPr>
        <w:pStyle w:val="TH"/>
      </w:pPr>
      <w:bookmarkStart w:id="908" w:name="_CRTable7_2_33_1"/>
      <w:r>
        <w:t>Table </w:t>
      </w:r>
      <w:bookmarkEnd w:id="908"/>
      <w:r>
        <w:t xml:space="preserve">7.2.33.1: </w:t>
      </w:r>
      <w:r w:rsidRPr="00796114">
        <w:t>Authorization type</w:t>
      </w:r>
    </w:p>
    <w:tbl>
      <w:tblPr>
        <w:tblW w:w="26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25"/>
      </w:tblGrid>
      <w:tr w:rsidR="00CF0E06" w14:paraId="68256451" w14:textId="77777777" w:rsidTr="001060C5">
        <w:trPr>
          <w:trHeight w:val="117"/>
          <w:jc w:val="center"/>
        </w:trPr>
        <w:tc>
          <w:tcPr>
            <w:tcW w:w="2625" w:type="dxa"/>
            <w:tcBorders>
              <w:top w:val="single" w:sz="4" w:space="0" w:color="auto"/>
              <w:left w:val="single" w:sz="6" w:space="0" w:color="auto"/>
              <w:bottom w:val="nil"/>
              <w:right w:val="single" w:sz="6" w:space="0" w:color="auto"/>
            </w:tcBorders>
            <w:hideMark/>
          </w:tcPr>
          <w:p w14:paraId="1A591FCB" w14:textId="77777777" w:rsidR="00CF0E06" w:rsidRDefault="00CF0E06" w:rsidP="001060C5">
            <w:pPr>
              <w:pStyle w:val="TAL"/>
            </w:pPr>
            <w:r>
              <w:t>0</w:t>
            </w:r>
            <w:r>
              <w:tab/>
              <w:t>PMAE-C role change</w:t>
            </w:r>
          </w:p>
        </w:tc>
      </w:tr>
      <w:tr w:rsidR="00CF0E06" w14:paraId="29ED5591" w14:textId="77777777" w:rsidTr="001060C5">
        <w:trPr>
          <w:trHeight w:val="116"/>
          <w:jc w:val="center"/>
        </w:trPr>
        <w:tc>
          <w:tcPr>
            <w:tcW w:w="2625" w:type="dxa"/>
            <w:tcBorders>
              <w:top w:val="single" w:sz="4" w:space="0" w:color="auto"/>
              <w:left w:val="single" w:sz="6" w:space="0" w:color="auto"/>
              <w:bottom w:val="nil"/>
              <w:right w:val="single" w:sz="6" w:space="0" w:color="auto"/>
            </w:tcBorders>
            <w:hideMark/>
          </w:tcPr>
          <w:p w14:paraId="7D8672C1" w14:textId="77777777" w:rsidR="00CF0E06" w:rsidRDefault="00CF0E06" w:rsidP="001060C5">
            <w:pPr>
              <w:pStyle w:val="TAL"/>
            </w:pPr>
            <w:r>
              <w:t>1</w:t>
            </w:r>
            <w:r>
              <w:tab/>
              <w:t>PGAE-C role change</w:t>
            </w:r>
          </w:p>
        </w:tc>
      </w:tr>
      <w:tr w:rsidR="00CF0E06" w14:paraId="2698DC70" w14:textId="77777777" w:rsidTr="001060C5">
        <w:trPr>
          <w:jc w:val="center"/>
        </w:trPr>
        <w:tc>
          <w:tcPr>
            <w:tcW w:w="2625" w:type="dxa"/>
            <w:tcBorders>
              <w:top w:val="single" w:sz="6" w:space="0" w:color="auto"/>
              <w:left w:val="single" w:sz="6" w:space="0" w:color="auto"/>
              <w:bottom w:val="single" w:sz="6" w:space="0" w:color="auto"/>
              <w:right w:val="single" w:sz="6" w:space="0" w:color="auto"/>
            </w:tcBorders>
            <w:hideMark/>
          </w:tcPr>
          <w:p w14:paraId="10F87478" w14:textId="77777777" w:rsidR="00CF0E06" w:rsidRDefault="00CF0E06" w:rsidP="001060C5">
            <w:pPr>
              <w:pStyle w:val="TAL"/>
            </w:pPr>
            <w:r>
              <w:rPr>
                <w:lang w:eastAsia="zh-CN"/>
              </w:rPr>
              <w:t>2</w:t>
            </w:r>
            <w:r>
              <w:t>-3</w:t>
            </w:r>
            <w:r>
              <w:tab/>
              <w:t>Unused</w:t>
            </w:r>
          </w:p>
        </w:tc>
      </w:tr>
    </w:tbl>
    <w:p w14:paraId="514D7B0B" w14:textId="77777777" w:rsidR="00CF0E06" w:rsidRDefault="00CF0E06" w:rsidP="00CF0E06"/>
    <w:p w14:paraId="24764457" w14:textId="77777777" w:rsidR="00CF0E06" w:rsidRDefault="00CF0E06" w:rsidP="00CF0E06">
      <w:pPr>
        <w:pStyle w:val="Heading3"/>
        <w:rPr>
          <w:lang w:val="en-US" w:eastAsia="zh-CN"/>
        </w:rPr>
      </w:pPr>
      <w:bookmarkStart w:id="909" w:name="_CR7_2_34"/>
      <w:bookmarkStart w:id="910" w:name="_Toc172038404"/>
      <w:bookmarkEnd w:id="909"/>
      <w:r>
        <w:rPr>
          <w:lang w:val="en-US" w:eastAsia="zh-CN"/>
        </w:rPr>
        <w:t>7.2.34</w:t>
      </w:r>
      <w:r>
        <w:rPr>
          <w:lang w:val="en-US" w:eastAsia="zh-CN"/>
        </w:rPr>
        <w:tab/>
      </w:r>
      <w:r>
        <w:rPr>
          <w:lang w:eastAsia="zh-CN"/>
        </w:rPr>
        <w:t>Modification type</w:t>
      </w:r>
      <w:bookmarkEnd w:id="910"/>
    </w:p>
    <w:p w14:paraId="6828944C" w14:textId="77777777" w:rsidR="00CF0E06" w:rsidRDefault="00CF0E06" w:rsidP="00CF0E06">
      <w:pPr>
        <w:rPr>
          <w:lang w:eastAsia="en-GB"/>
        </w:rPr>
      </w:pPr>
      <w:r>
        <w:t>This parameter is used to indicate the m</w:t>
      </w:r>
      <w:r w:rsidRPr="00BE1A04">
        <w:t xml:space="preserve">odification </w:t>
      </w:r>
      <w:r>
        <w:t>type that the PIN modification procedure is used for. It is an integer in the 0-3 range encoded as table 7.2.34.1.</w:t>
      </w:r>
    </w:p>
    <w:p w14:paraId="77CE0784" w14:textId="77777777" w:rsidR="00CF0E06" w:rsidRDefault="00CF0E06" w:rsidP="00CF0E06">
      <w:pPr>
        <w:pStyle w:val="TH"/>
      </w:pPr>
      <w:bookmarkStart w:id="911" w:name="_CRTable7_2_34_1"/>
      <w:r>
        <w:t>Table </w:t>
      </w:r>
      <w:bookmarkEnd w:id="911"/>
      <w:r>
        <w:t xml:space="preserve">7.2.34.1: </w:t>
      </w:r>
      <w:r w:rsidRPr="00BE1A04">
        <w:t xml:space="preserve">Modification </w:t>
      </w:r>
      <w:r w:rsidRPr="00796114">
        <w:t>type</w:t>
      </w:r>
    </w:p>
    <w:tbl>
      <w:tblPr>
        <w:tblW w:w="26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25"/>
      </w:tblGrid>
      <w:tr w:rsidR="00CF0E06" w14:paraId="35BA1863" w14:textId="77777777" w:rsidTr="001060C5">
        <w:trPr>
          <w:trHeight w:val="117"/>
          <w:jc w:val="center"/>
        </w:trPr>
        <w:tc>
          <w:tcPr>
            <w:tcW w:w="2625" w:type="dxa"/>
            <w:tcBorders>
              <w:top w:val="single" w:sz="4" w:space="0" w:color="auto"/>
              <w:left w:val="single" w:sz="6" w:space="0" w:color="auto"/>
              <w:bottom w:val="nil"/>
              <w:right w:val="single" w:sz="6" w:space="0" w:color="auto"/>
            </w:tcBorders>
            <w:hideMark/>
          </w:tcPr>
          <w:p w14:paraId="36033FFA" w14:textId="77777777" w:rsidR="00CF0E06" w:rsidRDefault="00CF0E06" w:rsidP="001060C5">
            <w:pPr>
              <w:pStyle w:val="TAL"/>
            </w:pPr>
            <w:r>
              <w:t>0</w:t>
            </w:r>
            <w:r>
              <w:tab/>
            </w:r>
            <w:r>
              <w:rPr>
                <w:lang w:eastAsia="zh-CN"/>
              </w:rPr>
              <w:t>PEMC assignment</w:t>
            </w:r>
          </w:p>
        </w:tc>
      </w:tr>
      <w:tr w:rsidR="00CF0E06" w14:paraId="0923515E" w14:textId="77777777" w:rsidTr="001060C5">
        <w:trPr>
          <w:trHeight w:val="116"/>
          <w:jc w:val="center"/>
        </w:trPr>
        <w:tc>
          <w:tcPr>
            <w:tcW w:w="2625" w:type="dxa"/>
            <w:tcBorders>
              <w:top w:val="single" w:sz="4" w:space="0" w:color="auto"/>
              <w:left w:val="single" w:sz="6" w:space="0" w:color="auto"/>
              <w:bottom w:val="nil"/>
              <w:right w:val="single" w:sz="6" w:space="0" w:color="auto"/>
            </w:tcBorders>
            <w:hideMark/>
          </w:tcPr>
          <w:p w14:paraId="3F465B24" w14:textId="77777777" w:rsidR="00CF0E06" w:rsidRDefault="00CF0E06" w:rsidP="001060C5">
            <w:pPr>
              <w:pStyle w:val="TAL"/>
            </w:pPr>
            <w:r>
              <w:t>1</w:t>
            </w:r>
            <w:r>
              <w:tab/>
            </w:r>
            <w:r>
              <w:rPr>
                <w:lang w:eastAsia="zh-CN"/>
              </w:rPr>
              <w:t>PEGC assignment</w:t>
            </w:r>
          </w:p>
        </w:tc>
      </w:tr>
      <w:tr w:rsidR="00CF0E06" w14:paraId="1D0F405C" w14:textId="77777777" w:rsidTr="001060C5">
        <w:trPr>
          <w:jc w:val="center"/>
        </w:trPr>
        <w:tc>
          <w:tcPr>
            <w:tcW w:w="2625" w:type="dxa"/>
            <w:tcBorders>
              <w:top w:val="single" w:sz="6" w:space="0" w:color="auto"/>
              <w:left w:val="single" w:sz="6" w:space="0" w:color="auto"/>
              <w:bottom w:val="single" w:sz="6" w:space="0" w:color="auto"/>
              <w:right w:val="single" w:sz="6" w:space="0" w:color="auto"/>
            </w:tcBorders>
            <w:hideMark/>
          </w:tcPr>
          <w:p w14:paraId="2AF53C18" w14:textId="77777777" w:rsidR="00CF0E06" w:rsidRDefault="00CF0E06" w:rsidP="001060C5">
            <w:pPr>
              <w:pStyle w:val="TAL"/>
            </w:pPr>
            <w:r>
              <w:rPr>
                <w:lang w:eastAsia="zh-CN"/>
              </w:rPr>
              <w:t>2</w:t>
            </w:r>
            <w:r>
              <w:t>-3</w:t>
            </w:r>
            <w:r>
              <w:tab/>
              <w:t>Unused</w:t>
            </w:r>
          </w:p>
        </w:tc>
      </w:tr>
    </w:tbl>
    <w:p w14:paraId="6D24C284" w14:textId="77777777" w:rsidR="00CF0E06" w:rsidRDefault="00CF0E06" w:rsidP="00CF0E06"/>
    <w:p w14:paraId="36472B87" w14:textId="77777777" w:rsidR="00CF0E06" w:rsidRDefault="00CF0E06" w:rsidP="00CF0E06">
      <w:pPr>
        <w:pStyle w:val="Heading3"/>
        <w:rPr>
          <w:lang w:val="en-US" w:eastAsia="zh-CN"/>
        </w:rPr>
      </w:pPr>
      <w:bookmarkStart w:id="912" w:name="_CR7_2_35"/>
      <w:bookmarkStart w:id="913" w:name="_Toc172038405"/>
      <w:bookmarkEnd w:id="912"/>
      <w:r>
        <w:rPr>
          <w:lang w:val="en-US" w:eastAsia="zh-CN"/>
        </w:rPr>
        <w:t>7.2.35</w:t>
      </w:r>
      <w:r>
        <w:rPr>
          <w:lang w:val="en-US" w:eastAsia="zh-CN"/>
        </w:rPr>
        <w:tab/>
      </w:r>
      <w:bookmarkStart w:id="914" w:name="_Hlk158994294"/>
      <w:r>
        <w:rPr>
          <w:lang w:eastAsia="zh-CN"/>
        </w:rPr>
        <w:t>Event</w:t>
      </w:r>
      <w:bookmarkEnd w:id="914"/>
      <w:r>
        <w:rPr>
          <w:lang w:eastAsia="zh-CN"/>
        </w:rPr>
        <w:t>s list</w:t>
      </w:r>
      <w:bookmarkEnd w:id="913"/>
    </w:p>
    <w:p w14:paraId="635DB155" w14:textId="77777777" w:rsidR="00CF0E06" w:rsidRDefault="00CF0E06" w:rsidP="00CF0E06">
      <w:r>
        <w:t xml:space="preserve">This parameter is used to indicate: </w:t>
      </w:r>
    </w:p>
    <w:p w14:paraId="1C68FB2C" w14:textId="77777777" w:rsidR="00CF0E06" w:rsidRDefault="00CF0E06" w:rsidP="00CF0E06">
      <w:pPr>
        <w:pStyle w:val="B1"/>
      </w:pPr>
      <w:r>
        <w:t>a)</w:t>
      </w:r>
      <w:r>
        <w:tab/>
        <w:t xml:space="preserve">the list of </w:t>
      </w:r>
      <w:r w:rsidRPr="00BA543A">
        <w:t>event</w:t>
      </w:r>
      <w:r>
        <w:t xml:space="preserve">s that a requestor subscribes or unsubscribes; </w:t>
      </w:r>
    </w:p>
    <w:p w14:paraId="0278930A" w14:textId="77777777" w:rsidR="00CF0E06" w:rsidRDefault="00CF0E06" w:rsidP="00CF0E06">
      <w:pPr>
        <w:pStyle w:val="B1"/>
      </w:pPr>
      <w:r>
        <w:t>b)</w:t>
      </w:r>
      <w:r>
        <w:tab/>
        <w:t xml:space="preserve">the list of </w:t>
      </w:r>
      <w:r w:rsidRPr="00BA543A">
        <w:t>event</w:t>
      </w:r>
      <w:r>
        <w:t>s that a processer accepts or rejects; or</w:t>
      </w:r>
    </w:p>
    <w:p w14:paraId="66ADA81E" w14:textId="77777777" w:rsidR="00CF0E06" w:rsidRDefault="00CF0E06" w:rsidP="00CF0E06">
      <w:pPr>
        <w:pStyle w:val="B1"/>
        <w:rPr>
          <w:lang w:eastAsia="zh-CN"/>
        </w:rPr>
      </w:pPr>
      <w:r>
        <w:rPr>
          <w:rFonts w:hint="eastAsia"/>
          <w:lang w:eastAsia="zh-CN"/>
        </w:rPr>
        <w:t>c</w:t>
      </w:r>
      <w:r>
        <w:rPr>
          <w:lang w:eastAsia="zh-CN"/>
        </w:rPr>
        <w:t>)</w:t>
      </w:r>
      <w:r>
        <w:rPr>
          <w:lang w:eastAsia="zh-CN"/>
        </w:rPr>
        <w:tab/>
        <w:t>the list of events to be notified.</w:t>
      </w:r>
    </w:p>
    <w:p w14:paraId="2F177DAA" w14:textId="77777777" w:rsidR="00CF0E06" w:rsidRDefault="00CF0E06" w:rsidP="00CF0E06">
      <w:r>
        <w:t>It contains one number of events and at least one event IDs:</w:t>
      </w:r>
    </w:p>
    <w:p w14:paraId="333CA96B" w14:textId="77777777" w:rsidR="00CF0E06" w:rsidRDefault="00CF0E06" w:rsidP="00CF0E06">
      <w:pPr>
        <w:pStyle w:val="B1"/>
      </w:pPr>
      <w:r>
        <w:rPr>
          <w:lang w:eastAsia="zh-CN"/>
        </w:rPr>
        <w:t>a)</w:t>
      </w:r>
      <w:r>
        <w:rPr>
          <w:lang w:eastAsia="zh-CN"/>
        </w:rPr>
        <w:tab/>
      </w:r>
      <w:r>
        <w:t>number of events: this parameter is used to indicate the number of the events. It is an integer in 0-255 range;</w:t>
      </w:r>
    </w:p>
    <w:p w14:paraId="393C2C5D" w14:textId="77777777" w:rsidR="00CF0E06" w:rsidRDefault="00CF0E06" w:rsidP="00CF0E06">
      <w:pPr>
        <w:pStyle w:val="B1"/>
      </w:pPr>
      <w:r>
        <w:rPr>
          <w:rFonts w:hint="eastAsia"/>
          <w:lang w:eastAsia="zh-CN"/>
        </w:rPr>
        <w:t>b</w:t>
      </w:r>
      <w:r>
        <w:rPr>
          <w:lang w:eastAsia="zh-CN"/>
        </w:rPr>
        <w:t>)</w:t>
      </w:r>
      <w:r>
        <w:rPr>
          <w:lang w:eastAsia="zh-CN"/>
        </w:rPr>
        <w:tab/>
      </w:r>
      <w:r>
        <w:t>event ID:</w:t>
      </w:r>
      <w:r w:rsidRPr="00020E9F">
        <w:t xml:space="preserve"> </w:t>
      </w:r>
      <w:r>
        <w:t>this parameter is used to indicate the event ID of the events. It is an integer in 0-15 range</w:t>
      </w:r>
      <w:r w:rsidRPr="00453A17">
        <w:t xml:space="preserve"> </w:t>
      </w:r>
      <w:r>
        <w:t>as table 7.2.35.1.</w:t>
      </w:r>
    </w:p>
    <w:p w14:paraId="547EB1FE" w14:textId="77777777" w:rsidR="00CF0E06" w:rsidRDefault="00CF0E06" w:rsidP="00CF0E06">
      <w:pPr>
        <w:pStyle w:val="TH"/>
      </w:pPr>
      <w:bookmarkStart w:id="915" w:name="_CRTable7_2_35_1"/>
      <w:r>
        <w:t>Table </w:t>
      </w:r>
      <w:bookmarkEnd w:id="915"/>
      <w:r>
        <w:t>7.2.35.1: Event ID</w:t>
      </w:r>
    </w:p>
    <w:tbl>
      <w:tblPr>
        <w:tblW w:w="282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27"/>
      </w:tblGrid>
      <w:tr w:rsidR="00CF0E06" w14:paraId="7B947824" w14:textId="77777777" w:rsidTr="001060C5">
        <w:trPr>
          <w:trHeight w:val="117"/>
          <w:jc w:val="center"/>
        </w:trPr>
        <w:tc>
          <w:tcPr>
            <w:tcW w:w="2827" w:type="dxa"/>
            <w:tcBorders>
              <w:top w:val="single" w:sz="4" w:space="0" w:color="auto"/>
              <w:left w:val="single" w:sz="6" w:space="0" w:color="auto"/>
              <w:bottom w:val="nil"/>
              <w:right w:val="single" w:sz="6" w:space="0" w:color="auto"/>
            </w:tcBorders>
            <w:hideMark/>
          </w:tcPr>
          <w:p w14:paraId="1B7F3EAF" w14:textId="77777777" w:rsidR="00CF0E06" w:rsidRDefault="00CF0E06" w:rsidP="001060C5">
            <w:pPr>
              <w:pStyle w:val="TAL"/>
            </w:pPr>
            <w:r>
              <w:t>0</w:t>
            </w:r>
            <w:r>
              <w:tab/>
            </w:r>
            <w:r>
              <w:rPr>
                <w:lang w:eastAsia="zh-CN"/>
              </w:rPr>
              <w:t>PINE management</w:t>
            </w:r>
          </w:p>
        </w:tc>
      </w:tr>
      <w:tr w:rsidR="00CF0E06" w14:paraId="58BA9BCB" w14:textId="77777777" w:rsidTr="001060C5">
        <w:trPr>
          <w:trHeight w:val="116"/>
          <w:jc w:val="center"/>
        </w:trPr>
        <w:tc>
          <w:tcPr>
            <w:tcW w:w="2827" w:type="dxa"/>
            <w:tcBorders>
              <w:top w:val="single" w:sz="4" w:space="0" w:color="auto"/>
              <w:left w:val="single" w:sz="6" w:space="0" w:color="auto"/>
              <w:bottom w:val="nil"/>
              <w:right w:val="single" w:sz="6" w:space="0" w:color="auto"/>
            </w:tcBorders>
            <w:hideMark/>
          </w:tcPr>
          <w:p w14:paraId="09D2029B" w14:textId="77777777" w:rsidR="00CF0E06" w:rsidRDefault="00CF0E06" w:rsidP="001060C5">
            <w:pPr>
              <w:pStyle w:val="TAL"/>
            </w:pPr>
            <w:r>
              <w:t>1</w:t>
            </w:r>
            <w:r>
              <w:tab/>
            </w:r>
            <w:r>
              <w:rPr>
                <w:lang w:eastAsia="zh-CN"/>
              </w:rPr>
              <w:t>PIN modification</w:t>
            </w:r>
          </w:p>
        </w:tc>
      </w:tr>
      <w:tr w:rsidR="00CF0E06" w14:paraId="7E36802E" w14:textId="77777777" w:rsidTr="001060C5">
        <w:trPr>
          <w:jc w:val="center"/>
        </w:trPr>
        <w:tc>
          <w:tcPr>
            <w:tcW w:w="2827" w:type="dxa"/>
            <w:tcBorders>
              <w:top w:val="single" w:sz="6" w:space="0" w:color="auto"/>
              <w:left w:val="single" w:sz="6" w:space="0" w:color="auto"/>
              <w:bottom w:val="single" w:sz="6" w:space="0" w:color="auto"/>
              <w:right w:val="single" w:sz="6" w:space="0" w:color="auto"/>
            </w:tcBorders>
            <w:hideMark/>
          </w:tcPr>
          <w:p w14:paraId="09F7B063" w14:textId="77777777" w:rsidR="00CF0E06" w:rsidRDefault="00CF0E06" w:rsidP="001060C5">
            <w:pPr>
              <w:pStyle w:val="TAL"/>
              <w:rPr>
                <w:lang w:eastAsia="zh-CN"/>
              </w:rPr>
            </w:pPr>
            <w:r>
              <w:rPr>
                <w:lang w:eastAsia="zh-CN"/>
              </w:rPr>
              <w:t>2</w:t>
            </w:r>
            <w:r>
              <w:tab/>
            </w:r>
            <w:r>
              <w:rPr>
                <w:lang w:eastAsia="zh-CN"/>
              </w:rPr>
              <w:t>PIN profiles update</w:t>
            </w:r>
          </w:p>
        </w:tc>
      </w:tr>
      <w:tr w:rsidR="00CF0E06" w14:paraId="3B528DC2" w14:textId="77777777" w:rsidTr="001060C5">
        <w:trPr>
          <w:jc w:val="center"/>
        </w:trPr>
        <w:tc>
          <w:tcPr>
            <w:tcW w:w="2827" w:type="dxa"/>
            <w:tcBorders>
              <w:top w:val="single" w:sz="6" w:space="0" w:color="auto"/>
              <w:left w:val="single" w:sz="6" w:space="0" w:color="auto"/>
              <w:bottom w:val="single" w:sz="6" w:space="0" w:color="auto"/>
              <w:right w:val="single" w:sz="6" w:space="0" w:color="auto"/>
            </w:tcBorders>
          </w:tcPr>
          <w:p w14:paraId="0BE06A16" w14:textId="77777777" w:rsidR="00CF0E06" w:rsidRDefault="00CF0E06" w:rsidP="001060C5">
            <w:pPr>
              <w:pStyle w:val="TAL"/>
              <w:rPr>
                <w:lang w:eastAsia="zh-CN"/>
              </w:rPr>
            </w:pPr>
            <w:r>
              <w:rPr>
                <w:lang w:eastAsia="zh-CN"/>
              </w:rPr>
              <w:t>3</w:t>
            </w:r>
            <w:r>
              <w:tab/>
            </w:r>
            <w:r>
              <w:rPr>
                <w:lang w:eastAsia="zh-CN"/>
              </w:rPr>
              <w:t>PIN status update</w:t>
            </w:r>
          </w:p>
        </w:tc>
      </w:tr>
      <w:tr w:rsidR="00CF0E06" w14:paraId="68D5A229" w14:textId="77777777" w:rsidTr="001060C5">
        <w:trPr>
          <w:jc w:val="center"/>
        </w:trPr>
        <w:tc>
          <w:tcPr>
            <w:tcW w:w="2827" w:type="dxa"/>
            <w:tcBorders>
              <w:top w:val="single" w:sz="6" w:space="0" w:color="auto"/>
              <w:left w:val="single" w:sz="6" w:space="0" w:color="auto"/>
              <w:bottom w:val="single" w:sz="6" w:space="0" w:color="auto"/>
              <w:right w:val="single" w:sz="6" w:space="0" w:color="auto"/>
            </w:tcBorders>
          </w:tcPr>
          <w:p w14:paraId="6915150E" w14:textId="77777777" w:rsidR="00CF0E06" w:rsidRDefault="00CF0E06" w:rsidP="001060C5">
            <w:pPr>
              <w:pStyle w:val="TAL"/>
              <w:rPr>
                <w:lang w:eastAsia="zh-CN"/>
              </w:rPr>
            </w:pPr>
            <w:r>
              <w:rPr>
                <w:rFonts w:hint="eastAsia"/>
                <w:lang w:eastAsia="zh-CN"/>
              </w:rPr>
              <w:t>4</w:t>
            </w:r>
            <w:r>
              <w:tab/>
            </w:r>
            <w:r>
              <w:rPr>
                <w:lang w:eastAsia="zh-CN"/>
              </w:rPr>
              <w:t>PIN c</w:t>
            </w:r>
            <w:r w:rsidRPr="00A06E36">
              <w:rPr>
                <w:lang w:eastAsia="zh-CN"/>
              </w:rPr>
              <w:t>onnectivity</w:t>
            </w:r>
          </w:p>
        </w:tc>
      </w:tr>
      <w:tr w:rsidR="00CF0E06" w14:paraId="2AD1422F" w14:textId="77777777" w:rsidTr="001060C5">
        <w:trPr>
          <w:jc w:val="center"/>
        </w:trPr>
        <w:tc>
          <w:tcPr>
            <w:tcW w:w="2827" w:type="dxa"/>
            <w:tcBorders>
              <w:top w:val="single" w:sz="6" w:space="0" w:color="auto"/>
              <w:left w:val="single" w:sz="6" w:space="0" w:color="auto"/>
              <w:bottom w:val="single" w:sz="6" w:space="0" w:color="auto"/>
              <w:right w:val="single" w:sz="6" w:space="0" w:color="auto"/>
            </w:tcBorders>
          </w:tcPr>
          <w:p w14:paraId="66BAE432" w14:textId="77777777" w:rsidR="00CF0E06" w:rsidRDefault="00CF0E06" w:rsidP="001060C5">
            <w:pPr>
              <w:pStyle w:val="TAL"/>
              <w:rPr>
                <w:lang w:eastAsia="zh-CN"/>
              </w:rPr>
            </w:pPr>
            <w:r>
              <w:rPr>
                <w:lang w:eastAsia="zh-CN"/>
              </w:rPr>
              <w:t>5-15</w:t>
            </w:r>
            <w:r>
              <w:tab/>
              <w:t>Unused</w:t>
            </w:r>
          </w:p>
        </w:tc>
      </w:tr>
    </w:tbl>
    <w:p w14:paraId="38E4CDC1" w14:textId="77777777" w:rsidR="00CF0E06" w:rsidRDefault="00CF0E06" w:rsidP="00CF0E06">
      <w:pPr>
        <w:pStyle w:val="B1"/>
      </w:pPr>
    </w:p>
    <w:p w14:paraId="3CB6464C" w14:textId="77777777" w:rsidR="00CF0E06" w:rsidRPr="00A15C9D" w:rsidRDefault="00CF0E06" w:rsidP="00CF0E06">
      <w:pPr>
        <w:pStyle w:val="Heading3"/>
      </w:pPr>
      <w:bookmarkStart w:id="916" w:name="_CR7_2_36"/>
      <w:bookmarkStart w:id="917" w:name="_Toc172038406"/>
      <w:bookmarkEnd w:id="916"/>
      <w:r w:rsidRPr="00A15C9D">
        <w:t>7.2.3</w:t>
      </w:r>
      <w:r>
        <w:t>6</w:t>
      </w:r>
      <w:r w:rsidRPr="00A15C9D">
        <w:tab/>
        <w:t>Expected time</w:t>
      </w:r>
      <w:bookmarkEnd w:id="917"/>
    </w:p>
    <w:p w14:paraId="37B39BA4" w14:textId="77777777" w:rsidR="00CF0E06" w:rsidRPr="00BA543A" w:rsidRDefault="00CF0E06" w:rsidP="00CF0E06">
      <w:r>
        <w:t>This parameter is used to indicate the value of the expected time. It is an integer in the 1-525600 range representing the timer value in unit of minutes.</w:t>
      </w:r>
    </w:p>
    <w:p w14:paraId="0066A7BE" w14:textId="77777777" w:rsidR="00CF0E06" w:rsidRPr="00A15C9D" w:rsidRDefault="00CF0E06" w:rsidP="00CF0E06">
      <w:pPr>
        <w:pStyle w:val="Heading3"/>
      </w:pPr>
      <w:bookmarkStart w:id="918" w:name="_CR7_2_37"/>
      <w:bookmarkStart w:id="919" w:name="_Toc172038407"/>
      <w:bookmarkEnd w:id="918"/>
      <w:r w:rsidRPr="00A15C9D">
        <w:t>7.2.3</w:t>
      </w:r>
      <w:r>
        <w:t>7</w:t>
      </w:r>
      <w:r w:rsidRPr="00A15C9D">
        <w:tab/>
      </w:r>
      <w:r>
        <w:t>PINE management type</w:t>
      </w:r>
      <w:bookmarkEnd w:id="919"/>
    </w:p>
    <w:p w14:paraId="7D3DCA3C" w14:textId="77777777" w:rsidR="00CF0E06" w:rsidRDefault="00CF0E06" w:rsidP="00CF0E06">
      <w:pPr>
        <w:rPr>
          <w:lang w:eastAsia="en-GB"/>
        </w:rPr>
      </w:pPr>
      <w:r>
        <w:t xml:space="preserve">This parameter is used to indicate the </w:t>
      </w:r>
      <w:r w:rsidRPr="00AA0F9F">
        <w:t>PINE management type</w:t>
      </w:r>
      <w:r>
        <w:t xml:space="preserve"> for PIN status notify. It is an integer in the 0-7 range encoded as table 7.2.37.1.</w:t>
      </w:r>
    </w:p>
    <w:p w14:paraId="46845210" w14:textId="77777777" w:rsidR="00CF0E06" w:rsidRDefault="00CF0E06" w:rsidP="00CF0E06">
      <w:pPr>
        <w:pStyle w:val="TH"/>
      </w:pPr>
      <w:bookmarkStart w:id="920" w:name="_CRTable7_2_37_1"/>
      <w:r>
        <w:t>Table </w:t>
      </w:r>
      <w:bookmarkEnd w:id="920"/>
      <w:r>
        <w:t xml:space="preserve">7.2.37.1: </w:t>
      </w:r>
      <w:r w:rsidRPr="00E95A9E">
        <w:t>PINE management type</w:t>
      </w:r>
    </w:p>
    <w:tbl>
      <w:tblPr>
        <w:tblW w:w="282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27"/>
      </w:tblGrid>
      <w:tr w:rsidR="00CF0E06" w14:paraId="71A5C43F" w14:textId="77777777" w:rsidTr="001060C5">
        <w:trPr>
          <w:trHeight w:val="117"/>
          <w:jc w:val="center"/>
        </w:trPr>
        <w:tc>
          <w:tcPr>
            <w:tcW w:w="2827" w:type="dxa"/>
            <w:tcBorders>
              <w:top w:val="single" w:sz="4" w:space="0" w:color="auto"/>
              <w:left w:val="single" w:sz="6" w:space="0" w:color="auto"/>
              <w:bottom w:val="nil"/>
              <w:right w:val="single" w:sz="6" w:space="0" w:color="auto"/>
            </w:tcBorders>
            <w:hideMark/>
          </w:tcPr>
          <w:p w14:paraId="5D4D1830" w14:textId="77777777" w:rsidR="00CF0E06" w:rsidRDefault="00CF0E06" w:rsidP="001060C5">
            <w:pPr>
              <w:pStyle w:val="TAL"/>
            </w:pPr>
            <w:r>
              <w:t>0</w:t>
            </w:r>
            <w:r>
              <w:tab/>
            </w:r>
            <w:r>
              <w:rPr>
                <w:lang w:eastAsia="zh-CN"/>
              </w:rPr>
              <w:t>PINE joins into a PIN</w:t>
            </w:r>
          </w:p>
        </w:tc>
      </w:tr>
      <w:tr w:rsidR="00CF0E06" w14:paraId="20B2AB47" w14:textId="77777777" w:rsidTr="001060C5">
        <w:trPr>
          <w:trHeight w:val="116"/>
          <w:jc w:val="center"/>
        </w:trPr>
        <w:tc>
          <w:tcPr>
            <w:tcW w:w="2827" w:type="dxa"/>
            <w:tcBorders>
              <w:top w:val="single" w:sz="4" w:space="0" w:color="auto"/>
              <w:left w:val="single" w:sz="6" w:space="0" w:color="auto"/>
              <w:bottom w:val="nil"/>
              <w:right w:val="single" w:sz="6" w:space="0" w:color="auto"/>
            </w:tcBorders>
            <w:hideMark/>
          </w:tcPr>
          <w:p w14:paraId="7F66AAC8" w14:textId="77777777" w:rsidR="00CF0E06" w:rsidRDefault="00CF0E06" w:rsidP="001060C5">
            <w:pPr>
              <w:pStyle w:val="TAL"/>
            </w:pPr>
            <w:r>
              <w:t>1</w:t>
            </w:r>
            <w:r>
              <w:tab/>
              <w:t xml:space="preserve">PINE </w:t>
            </w:r>
            <w:r>
              <w:rPr>
                <w:lang w:eastAsia="zh-CN"/>
              </w:rPr>
              <w:t>lea</w:t>
            </w:r>
            <w:r>
              <w:t>ves a PIN</w:t>
            </w:r>
          </w:p>
        </w:tc>
      </w:tr>
      <w:tr w:rsidR="00CF0E06" w14:paraId="130E8639" w14:textId="77777777" w:rsidTr="001060C5">
        <w:trPr>
          <w:jc w:val="center"/>
        </w:trPr>
        <w:tc>
          <w:tcPr>
            <w:tcW w:w="2827" w:type="dxa"/>
            <w:tcBorders>
              <w:top w:val="single" w:sz="6" w:space="0" w:color="auto"/>
              <w:left w:val="single" w:sz="6" w:space="0" w:color="auto"/>
              <w:bottom w:val="single" w:sz="6" w:space="0" w:color="auto"/>
              <w:right w:val="single" w:sz="6" w:space="0" w:color="auto"/>
            </w:tcBorders>
            <w:hideMark/>
          </w:tcPr>
          <w:p w14:paraId="01617693" w14:textId="77777777" w:rsidR="00CF0E06" w:rsidRDefault="00CF0E06" w:rsidP="001060C5">
            <w:pPr>
              <w:pStyle w:val="TAL"/>
            </w:pPr>
            <w:r>
              <w:rPr>
                <w:lang w:eastAsia="zh-CN"/>
              </w:rPr>
              <w:t>2</w:t>
            </w:r>
            <w:r>
              <w:tab/>
              <w:t>PINE is removed from a PIN</w:t>
            </w:r>
          </w:p>
        </w:tc>
      </w:tr>
      <w:tr w:rsidR="00CF0E06" w14:paraId="458ABF43" w14:textId="77777777" w:rsidTr="001060C5">
        <w:trPr>
          <w:jc w:val="center"/>
        </w:trPr>
        <w:tc>
          <w:tcPr>
            <w:tcW w:w="2827" w:type="dxa"/>
            <w:tcBorders>
              <w:top w:val="single" w:sz="6" w:space="0" w:color="auto"/>
              <w:left w:val="single" w:sz="6" w:space="0" w:color="auto"/>
              <w:bottom w:val="single" w:sz="6" w:space="0" w:color="auto"/>
              <w:right w:val="single" w:sz="6" w:space="0" w:color="auto"/>
            </w:tcBorders>
          </w:tcPr>
          <w:p w14:paraId="2F40019D" w14:textId="77777777" w:rsidR="00CF0E06" w:rsidRDefault="00CF0E06" w:rsidP="001060C5">
            <w:pPr>
              <w:pStyle w:val="TAL"/>
              <w:rPr>
                <w:lang w:eastAsia="zh-CN"/>
              </w:rPr>
            </w:pPr>
            <w:r>
              <w:rPr>
                <w:rFonts w:hint="eastAsia"/>
                <w:lang w:eastAsia="zh-CN"/>
              </w:rPr>
              <w:t>3</w:t>
            </w:r>
            <w:r>
              <w:rPr>
                <w:lang w:eastAsia="zh-CN"/>
              </w:rPr>
              <w:t>-7</w:t>
            </w:r>
            <w:r>
              <w:tab/>
              <w:t>Unused</w:t>
            </w:r>
          </w:p>
        </w:tc>
      </w:tr>
    </w:tbl>
    <w:p w14:paraId="76D839A7" w14:textId="77777777" w:rsidR="00CF0E06" w:rsidRDefault="00CF0E06" w:rsidP="00CF0E06"/>
    <w:p w14:paraId="6028A8C3" w14:textId="77777777" w:rsidR="00CF0E06" w:rsidRPr="00A15C9D" w:rsidRDefault="00CF0E06" w:rsidP="00CF0E06">
      <w:pPr>
        <w:pStyle w:val="Heading3"/>
      </w:pPr>
      <w:bookmarkStart w:id="921" w:name="_CR7_2_38"/>
      <w:bookmarkStart w:id="922" w:name="_Toc172038408"/>
      <w:bookmarkEnd w:id="921"/>
      <w:r w:rsidRPr="00A15C9D">
        <w:t>7.2.3</w:t>
      </w:r>
      <w:r>
        <w:t>8</w:t>
      </w:r>
      <w:r w:rsidRPr="00A15C9D">
        <w:tab/>
      </w:r>
      <w:r>
        <w:t>Dynamic PIN profile</w:t>
      </w:r>
      <w:bookmarkEnd w:id="922"/>
    </w:p>
    <w:p w14:paraId="12DF2CAA" w14:textId="77777777" w:rsidR="00CF0E06" w:rsidRDefault="00CF0E06" w:rsidP="00CF0E06">
      <w:r>
        <w:t>This parameter is used to indicate the</w:t>
      </w:r>
      <w:r w:rsidRPr="00DD2303">
        <w:t xml:space="preserve"> </w:t>
      </w:r>
      <w:r>
        <w:t>d</w:t>
      </w:r>
      <w:r w:rsidRPr="00DD2303">
        <w:t>ynamic</w:t>
      </w:r>
      <w:r>
        <w:t xml:space="preserve"> PIN profile of a PIN. It contains one PIN ID as specified in clause 7.2.16, one PIN state, one c</w:t>
      </w:r>
      <w:r w:rsidRPr="000D408B">
        <w:t xml:space="preserve">urrent PEMC list </w:t>
      </w:r>
      <w:r>
        <w:t>as specified in clause 7.2.15, one PEGC list as specified in clause 7.2.19, one PINE info list:</w:t>
      </w:r>
    </w:p>
    <w:p w14:paraId="16C137D9" w14:textId="77777777" w:rsidR="00CF0E06" w:rsidRDefault="00CF0E06" w:rsidP="00CF0E06">
      <w:pPr>
        <w:pStyle w:val="B1"/>
        <w:rPr>
          <w:lang w:eastAsia="en-GB"/>
        </w:rPr>
      </w:pPr>
      <w:r>
        <w:t>a)</w:t>
      </w:r>
      <w:r>
        <w:tab/>
        <w:t>PIN state: this parameter is used to indicate the state of a PIN. It is a Boolean value coded as follows:</w:t>
      </w:r>
    </w:p>
    <w:p w14:paraId="0D883B41" w14:textId="77777777" w:rsidR="00CF0E06" w:rsidRDefault="00CF0E06" w:rsidP="00CF0E06">
      <w:pPr>
        <w:pStyle w:val="B2"/>
      </w:pPr>
      <w:r>
        <w:t>1)</w:t>
      </w:r>
      <w:r>
        <w:tab/>
        <w:t>false: the PIN is deactivated; or</w:t>
      </w:r>
    </w:p>
    <w:p w14:paraId="3E55E1AA" w14:textId="77777777" w:rsidR="00CF0E06" w:rsidRDefault="00CF0E06" w:rsidP="00CF0E06">
      <w:pPr>
        <w:pStyle w:val="B2"/>
      </w:pPr>
      <w:r>
        <w:t>2)</w:t>
      </w:r>
      <w:r>
        <w:tab/>
        <w:t>true: the PIN is activated.</w:t>
      </w:r>
    </w:p>
    <w:p w14:paraId="7FBF014F" w14:textId="77777777" w:rsidR="00CF0E06" w:rsidRDefault="00CF0E06" w:rsidP="00CF0E06">
      <w:pPr>
        <w:pStyle w:val="B1"/>
      </w:pPr>
      <w:r>
        <w:t>b)</w:t>
      </w:r>
      <w:r>
        <w:tab/>
        <w:t>PINE info list: this parameter is used to indicate the information of the PEAE-Cs in a PIN. It contains one PINE list as specified in clause 7.2.14, one e</w:t>
      </w:r>
      <w:r w:rsidRPr="000D408B">
        <w:t>ndpoint information</w:t>
      </w:r>
      <w:r>
        <w:t xml:space="preserve"> as specified in clause 7.2.4, one PIN service info as specified in clause 7.2.30, one internal IP address</w:t>
      </w:r>
      <w:r w:rsidRPr="00096499">
        <w:t xml:space="preserve"> </w:t>
      </w:r>
      <w:r>
        <w:t>as specified in clause 7.2.10, one a</w:t>
      </w:r>
      <w:r w:rsidRPr="00096499">
        <w:t xml:space="preserve">pplication info </w:t>
      </w:r>
      <w:r>
        <w:t xml:space="preserve">as specified in clause 7.2.26, one list of </w:t>
      </w:r>
      <w:r>
        <w:rPr>
          <w:lang w:val="en-US"/>
        </w:rPr>
        <w:t xml:space="preserve">default PEGC authorized to service the </w:t>
      </w:r>
      <w:r>
        <w:t>PEAE-C</w:t>
      </w:r>
      <w:r>
        <w:rPr>
          <w:lang w:val="en-US"/>
        </w:rPr>
        <w:t xml:space="preserve"> </w:t>
      </w:r>
      <w:r>
        <w:t xml:space="preserve">as specified in clause 7.2.19, one </w:t>
      </w:r>
      <w:r>
        <w:rPr>
          <w:lang w:val="en-US"/>
        </w:rPr>
        <w:t xml:space="preserve">backup PEGCs authorized to service the </w:t>
      </w:r>
      <w:r>
        <w:t>PEAE-C</w:t>
      </w:r>
      <w:r w:rsidRPr="00096499">
        <w:t xml:space="preserve"> </w:t>
      </w:r>
      <w:r>
        <w:t xml:space="preserve">as specified in clause 7.2.19, and one </w:t>
      </w:r>
      <w:r w:rsidRPr="00096499">
        <w:t>PIN heartbeat timer</w:t>
      </w:r>
      <w:r>
        <w:t xml:space="preserve"> as specified in clause 7.2.18.</w:t>
      </w:r>
    </w:p>
    <w:p w14:paraId="5DA229A3" w14:textId="77777777" w:rsidR="00CF0E06" w:rsidRDefault="00CF0E06" w:rsidP="00CF0E06">
      <w:pPr>
        <w:pStyle w:val="Heading3"/>
        <w:rPr>
          <w:lang w:val="en-US" w:eastAsia="zh-CN"/>
        </w:rPr>
      </w:pPr>
      <w:bookmarkStart w:id="923" w:name="_CR7_2_39"/>
      <w:bookmarkStart w:id="924" w:name="_Toc172038409"/>
      <w:bookmarkEnd w:id="923"/>
      <w:r>
        <w:rPr>
          <w:lang w:val="en-US" w:eastAsia="zh-CN"/>
        </w:rPr>
        <w:t>7.2.39</w:t>
      </w:r>
      <w:r>
        <w:rPr>
          <w:lang w:val="en-US" w:eastAsia="zh-CN"/>
        </w:rPr>
        <w:tab/>
      </w:r>
      <w:r>
        <w:rPr>
          <w:lang w:eastAsia="zh-CN"/>
        </w:rPr>
        <w:t>PIN status type</w:t>
      </w:r>
      <w:bookmarkEnd w:id="924"/>
    </w:p>
    <w:p w14:paraId="31242875" w14:textId="77777777" w:rsidR="00CF0E06" w:rsidRDefault="00CF0E06" w:rsidP="00CF0E06">
      <w:r>
        <w:t>This parameter is used to indicate the PIN status</w:t>
      </w:r>
      <w:r w:rsidRPr="00BE1A04">
        <w:t xml:space="preserve"> </w:t>
      </w:r>
      <w:r>
        <w:t>type for PIN status notify. It is a Boolean value coded as follows:</w:t>
      </w:r>
    </w:p>
    <w:p w14:paraId="5330ECF7" w14:textId="77777777" w:rsidR="00CF0E06" w:rsidRDefault="00CF0E06" w:rsidP="00CF0E06">
      <w:pPr>
        <w:pStyle w:val="B1"/>
      </w:pPr>
      <w:r>
        <w:t>1)</w:t>
      </w:r>
      <w:r>
        <w:tab/>
        <w:t>false: the PIN is deactivated; or</w:t>
      </w:r>
    </w:p>
    <w:p w14:paraId="16FF9F1E" w14:textId="77777777" w:rsidR="00CF0E06" w:rsidRDefault="00CF0E06" w:rsidP="00CF0E06">
      <w:pPr>
        <w:pStyle w:val="B1"/>
      </w:pPr>
      <w:r>
        <w:t>2)</w:t>
      </w:r>
      <w:r>
        <w:tab/>
        <w:t>true: the PIN is activated.</w:t>
      </w:r>
    </w:p>
    <w:p w14:paraId="6787FE24" w14:textId="77777777" w:rsidR="00CF0E06" w:rsidRDefault="00CF0E06" w:rsidP="00CF0E06">
      <w:pPr>
        <w:pStyle w:val="Heading3"/>
        <w:rPr>
          <w:lang w:val="en-US" w:eastAsia="zh-CN"/>
        </w:rPr>
      </w:pPr>
      <w:bookmarkStart w:id="925" w:name="_CR7_2_40"/>
      <w:bookmarkStart w:id="926" w:name="_Toc172038410"/>
      <w:bookmarkEnd w:id="925"/>
      <w:r>
        <w:rPr>
          <w:lang w:val="en-US" w:eastAsia="zh-CN"/>
        </w:rPr>
        <w:t>7.2.40</w:t>
      </w:r>
      <w:r>
        <w:rPr>
          <w:lang w:val="en-US" w:eastAsia="zh-CN"/>
        </w:rPr>
        <w:tab/>
      </w:r>
      <w:r>
        <w:rPr>
          <w:lang w:eastAsia="zh-CN"/>
        </w:rPr>
        <w:t xml:space="preserve">PIN </w:t>
      </w:r>
      <w:r w:rsidRPr="00E8482F">
        <w:rPr>
          <w:lang w:eastAsia="zh-CN"/>
        </w:rPr>
        <w:t>traffic</w:t>
      </w:r>
      <w:r>
        <w:rPr>
          <w:lang w:eastAsia="zh-CN"/>
        </w:rPr>
        <w:t xml:space="preserve"> </w:t>
      </w:r>
      <w:r w:rsidRPr="00E8482F">
        <w:rPr>
          <w:lang w:eastAsia="zh-CN"/>
        </w:rPr>
        <w:t>descriptor</w:t>
      </w:r>
      <w:bookmarkEnd w:id="926"/>
    </w:p>
    <w:p w14:paraId="672D866A" w14:textId="77777777" w:rsidR="00CF0E06" w:rsidRDefault="00CF0E06" w:rsidP="00CF0E06">
      <w:pPr>
        <w:rPr>
          <w:lang w:eastAsia="zh-CN"/>
        </w:rPr>
      </w:pPr>
      <w:r>
        <w:t xml:space="preserve">This parameter is used to indicate the </w:t>
      </w:r>
      <w:r w:rsidRPr="00E8482F">
        <w:rPr>
          <w:lang w:eastAsia="zh-CN"/>
        </w:rPr>
        <w:t>traffic</w:t>
      </w:r>
      <w:r>
        <w:rPr>
          <w:lang w:eastAsia="zh-CN"/>
        </w:rPr>
        <w:t xml:space="preserve"> </w:t>
      </w:r>
      <w:r w:rsidRPr="00E8482F">
        <w:rPr>
          <w:lang w:eastAsia="zh-CN"/>
        </w:rPr>
        <w:t>descriptor</w:t>
      </w:r>
      <w:r>
        <w:t xml:space="preserve"> for PIN communication. It contains one </w:t>
      </w:r>
      <w:r>
        <w:rPr>
          <w:lang w:eastAsia="zh-CN"/>
        </w:rPr>
        <w:t xml:space="preserve">PIN </w:t>
      </w:r>
      <w:r w:rsidRPr="00E8482F">
        <w:rPr>
          <w:lang w:eastAsia="zh-CN"/>
        </w:rPr>
        <w:t>traffic</w:t>
      </w:r>
      <w:r>
        <w:rPr>
          <w:lang w:eastAsia="zh-CN"/>
        </w:rPr>
        <w:t xml:space="preserve"> </w:t>
      </w:r>
      <w:r w:rsidRPr="00E8482F">
        <w:rPr>
          <w:lang w:eastAsia="zh-CN"/>
        </w:rPr>
        <w:t>descriptor</w:t>
      </w:r>
      <w:r>
        <w:rPr>
          <w:lang w:eastAsia="zh-CN"/>
        </w:rPr>
        <w:t xml:space="preserve"> type and one PIN </w:t>
      </w:r>
      <w:r w:rsidRPr="00E8482F">
        <w:rPr>
          <w:lang w:eastAsia="zh-CN"/>
        </w:rPr>
        <w:t>traffic</w:t>
      </w:r>
      <w:r>
        <w:rPr>
          <w:lang w:eastAsia="zh-CN"/>
        </w:rPr>
        <w:t xml:space="preserve"> </w:t>
      </w:r>
      <w:r w:rsidRPr="00E8482F">
        <w:rPr>
          <w:lang w:eastAsia="zh-CN"/>
        </w:rPr>
        <w:t>descriptor</w:t>
      </w:r>
      <w:r>
        <w:rPr>
          <w:lang w:eastAsia="zh-CN"/>
        </w:rPr>
        <w:t xml:space="preserve"> content:</w:t>
      </w:r>
    </w:p>
    <w:p w14:paraId="588A7A75" w14:textId="77777777" w:rsidR="00CF0E06" w:rsidRDefault="00CF0E06" w:rsidP="00CF0E06">
      <w:pPr>
        <w:pStyle w:val="B1"/>
        <w:rPr>
          <w:lang w:eastAsia="zh-CN"/>
        </w:rPr>
      </w:pPr>
      <w:r>
        <w:t>a)</w:t>
      </w:r>
      <w:r>
        <w:tab/>
      </w:r>
      <w:r>
        <w:rPr>
          <w:lang w:eastAsia="zh-CN"/>
        </w:rPr>
        <w:t xml:space="preserve">PIN </w:t>
      </w:r>
      <w:r w:rsidRPr="00E8482F">
        <w:rPr>
          <w:lang w:eastAsia="zh-CN"/>
        </w:rPr>
        <w:t>traffic</w:t>
      </w:r>
      <w:r>
        <w:rPr>
          <w:lang w:eastAsia="zh-CN"/>
        </w:rPr>
        <w:t xml:space="preserve"> </w:t>
      </w:r>
      <w:r w:rsidRPr="00E8482F">
        <w:rPr>
          <w:lang w:eastAsia="zh-CN"/>
        </w:rPr>
        <w:t>descriptor</w:t>
      </w:r>
      <w:r>
        <w:rPr>
          <w:lang w:eastAsia="zh-CN"/>
        </w:rPr>
        <w:t xml:space="preserve"> type</w:t>
      </w:r>
      <w:r>
        <w:t xml:space="preserve">: this parameter is used to indicate the type of </w:t>
      </w:r>
      <w:r>
        <w:rPr>
          <w:lang w:eastAsia="zh-CN"/>
        </w:rPr>
        <w:t xml:space="preserve">PIN </w:t>
      </w:r>
      <w:r w:rsidRPr="00E8482F">
        <w:rPr>
          <w:lang w:eastAsia="zh-CN"/>
        </w:rPr>
        <w:t>traffic</w:t>
      </w:r>
      <w:r>
        <w:rPr>
          <w:lang w:eastAsia="zh-CN"/>
        </w:rPr>
        <w:t xml:space="preserve"> </w:t>
      </w:r>
      <w:r w:rsidRPr="00E8482F">
        <w:rPr>
          <w:lang w:eastAsia="zh-CN"/>
        </w:rPr>
        <w:t>descriptor</w:t>
      </w:r>
      <w:r>
        <w:rPr>
          <w:lang w:eastAsia="zh-CN"/>
        </w:rPr>
        <w:t>.</w:t>
      </w:r>
      <w:r w:rsidRPr="0079441E">
        <w:t xml:space="preserve"> </w:t>
      </w:r>
      <w:r>
        <w:t xml:space="preserve">It is coded as </w:t>
      </w:r>
      <w:r w:rsidRPr="00DC3F0A">
        <w:t>Traffic descriptor component type identifier</w:t>
      </w:r>
      <w:r>
        <w:t xml:space="preserve"> in Table 5.2.1 of 3GPP TS 24.526 [15].</w:t>
      </w:r>
    </w:p>
    <w:p w14:paraId="5388AE33" w14:textId="77777777" w:rsidR="00CF0E06" w:rsidRDefault="00CF0E06" w:rsidP="00CF0E06">
      <w:pPr>
        <w:pStyle w:val="B1"/>
      </w:pPr>
      <w:r>
        <w:rPr>
          <w:rFonts w:hint="eastAsia"/>
          <w:lang w:eastAsia="zh-CN"/>
        </w:rPr>
        <w:t>b</w:t>
      </w:r>
      <w:r>
        <w:rPr>
          <w:lang w:eastAsia="zh-CN"/>
        </w:rPr>
        <w:t>)</w:t>
      </w:r>
      <w:r>
        <w:rPr>
          <w:lang w:eastAsia="zh-CN"/>
        </w:rPr>
        <w:tab/>
        <w:t xml:space="preserve">PIN </w:t>
      </w:r>
      <w:r w:rsidRPr="00E8482F">
        <w:rPr>
          <w:lang w:eastAsia="zh-CN"/>
        </w:rPr>
        <w:t>traffic</w:t>
      </w:r>
      <w:r>
        <w:rPr>
          <w:lang w:eastAsia="zh-CN"/>
        </w:rPr>
        <w:t xml:space="preserve"> </w:t>
      </w:r>
      <w:r w:rsidRPr="00E8482F">
        <w:rPr>
          <w:lang w:eastAsia="zh-CN"/>
        </w:rPr>
        <w:t>descriptor</w:t>
      </w:r>
      <w:r>
        <w:rPr>
          <w:lang w:eastAsia="zh-CN"/>
        </w:rPr>
        <w:t xml:space="preserve"> content: </w:t>
      </w:r>
      <w:r>
        <w:t xml:space="preserve">this parameter is used to indicate the </w:t>
      </w:r>
      <w:r>
        <w:rPr>
          <w:lang w:eastAsia="zh-CN"/>
        </w:rPr>
        <w:t>content</w:t>
      </w:r>
      <w:r>
        <w:t xml:space="preserve"> of </w:t>
      </w:r>
      <w:r>
        <w:rPr>
          <w:lang w:eastAsia="zh-CN"/>
        </w:rPr>
        <w:t xml:space="preserve">PIN </w:t>
      </w:r>
      <w:r w:rsidRPr="00E8482F">
        <w:rPr>
          <w:lang w:eastAsia="zh-CN"/>
        </w:rPr>
        <w:t>traffic</w:t>
      </w:r>
      <w:r>
        <w:rPr>
          <w:lang w:eastAsia="zh-CN"/>
        </w:rPr>
        <w:t xml:space="preserve"> </w:t>
      </w:r>
      <w:r w:rsidRPr="00E8482F">
        <w:rPr>
          <w:lang w:eastAsia="zh-CN"/>
        </w:rPr>
        <w:t>descriptor</w:t>
      </w:r>
      <w:r>
        <w:rPr>
          <w:lang w:eastAsia="zh-CN"/>
        </w:rPr>
        <w:t xml:space="preserve">. </w:t>
      </w:r>
      <w:r>
        <w:t>It is coded as traffic descriptor component value field in Table 5.2.1 of 3GPP TS 24.526 [15].</w:t>
      </w:r>
    </w:p>
    <w:p w14:paraId="3D8FB03F" w14:textId="77777777" w:rsidR="00CF0E06" w:rsidRDefault="00CF0E06" w:rsidP="00CF0E06">
      <w:pPr>
        <w:pStyle w:val="Heading3"/>
        <w:rPr>
          <w:lang w:val="en-US" w:eastAsia="zh-CN"/>
        </w:rPr>
      </w:pPr>
      <w:bookmarkStart w:id="927" w:name="_CR7_2_41"/>
      <w:bookmarkStart w:id="928" w:name="_Toc172038411"/>
      <w:bookmarkEnd w:id="927"/>
      <w:r>
        <w:rPr>
          <w:lang w:val="en-US" w:eastAsia="zh-CN"/>
        </w:rPr>
        <w:t>7.2.41</w:t>
      </w:r>
      <w:r>
        <w:rPr>
          <w:lang w:val="en-US" w:eastAsia="zh-CN"/>
        </w:rPr>
        <w:tab/>
      </w:r>
      <w:r>
        <w:rPr>
          <w:lang w:eastAsia="zh-CN"/>
        </w:rPr>
        <w:t xml:space="preserve">PIN </w:t>
      </w:r>
      <w:r>
        <w:t>packet filter</w:t>
      </w:r>
      <w:bookmarkEnd w:id="928"/>
    </w:p>
    <w:p w14:paraId="4C6932EF" w14:textId="77777777" w:rsidR="00CF0E06" w:rsidRDefault="00CF0E06" w:rsidP="00CF0E06">
      <w:r>
        <w:t>This parameter is used to indicate the packet filter for PIN communication. It contains one packet filter direction, one packet filter identifier, one length of the packet filter contents, and one packet filter contents:</w:t>
      </w:r>
    </w:p>
    <w:p w14:paraId="7AD3D0B0" w14:textId="77777777" w:rsidR="00CF0E06" w:rsidRDefault="00CF0E06" w:rsidP="00CF0E06">
      <w:pPr>
        <w:pStyle w:val="B1"/>
        <w:rPr>
          <w:lang w:eastAsia="en-GB"/>
        </w:rPr>
      </w:pPr>
      <w:r>
        <w:t>a)</w:t>
      </w:r>
      <w:r>
        <w:tab/>
        <w:t>packet filter direction: this parameter is used to indicate the direction of packet filter</w:t>
      </w:r>
      <w:r>
        <w:rPr>
          <w:lang w:eastAsia="zh-CN"/>
        </w:rPr>
        <w:t>.</w:t>
      </w:r>
      <w:r w:rsidRPr="0079441E">
        <w:t xml:space="preserve"> </w:t>
      </w:r>
      <w:r>
        <w:t>It is an integer in the 0-3 range encoded as table 7.2.41.1.</w:t>
      </w:r>
    </w:p>
    <w:p w14:paraId="2AF9F649" w14:textId="77777777" w:rsidR="00CF0E06" w:rsidRDefault="00CF0E06" w:rsidP="00CF0E06">
      <w:pPr>
        <w:pStyle w:val="TH"/>
      </w:pPr>
      <w:bookmarkStart w:id="929" w:name="_CRTable7_2_41_1"/>
      <w:r>
        <w:t>Table </w:t>
      </w:r>
      <w:bookmarkEnd w:id="929"/>
      <w:r>
        <w:t>7.2.41.1:</w:t>
      </w:r>
      <w:r w:rsidRPr="00C32C89">
        <w:t xml:space="preserve"> </w:t>
      </w:r>
      <w:r>
        <w:t>Packet filter direction</w:t>
      </w:r>
    </w:p>
    <w:tbl>
      <w:tblPr>
        <w:tblW w:w="26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25"/>
      </w:tblGrid>
      <w:tr w:rsidR="00CF0E06" w14:paraId="4BC9780B" w14:textId="77777777" w:rsidTr="001060C5">
        <w:trPr>
          <w:trHeight w:val="117"/>
          <w:jc w:val="center"/>
        </w:trPr>
        <w:tc>
          <w:tcPr>
            <w:tcW w:w="2625" w:type="dxa"/>
            <w:tcBorders>
              <w:top w:val="single" w:sz="4" w:space="0" w:color="auto"/>
              <w:left w:val="single" w:sz="6" w:space="0" w:color="auto"/>
              <w:bottom w:val="nil"/>
              <w:right w:val="single" w:sz="6" w:space="0" w:color="auto"/>
            </w:tcBorders>
            <w:hideMark/>
          </w:tcPr>
          <w:p w14:paraId="526A1C38" w14:textId="77777777" w:rsidR="00CF0E06" w:rsidRDefault="00CF0E06" w:rsidP="001060C5">
            <w:pPr>
              <w:pStyle w:val="TAL"/>
            </w:pPr>
            <w:r>
              <w:t>0</w:t>
            </w:r>
            <w:r>
              <w:tab/>
              <w:t>Downlink only</w:t>
            </w:r>
          </w:p>
        </w:tc>
      </w:tr>
      <w:tr w:rsidR="00CF0E06" w14:paraId="5F51248C" w14:textId="77777777" w:rsidTr="001060C5">
        <w:trPr>
          <w:trHeight w:val="116"/>
          <w:jc w:val="center"/>
        </w:trPr>
        <w:tc>
          <w:tcPr>
            <w:tcW w:w="2625" w:type="dxa"/>
            <w:tcBorders>
              <w:top w:val="single" w:sz="4" w:space="0" w:color="auto"/>
              <w:left w:val="single" w:sz="6" w:space="0" w:color="auto"/>
              <w:bottom w:val="nil"/>
              <w:right w:val="single" w:sz="6" w:space="0" w:color="auto"/>
            </w:tcBorders>
            <w:hideMark/>
          </w:tcPr>
          <w:p w14:paraId="0B0F26D3" w14:textId="77777777" w:rsidR="00CF0E06" w:rsidRDefault="00CF0E06" w:rsidP="001060C5">
            <w:pPr>
              <w:pStyle w:val="TAL"/>
            </w:pPr>
            <w:r>
              <w:t>1</w:t>
            </w:r>
            <w:r>
              <w:tab/>
              <w:t>Uplink only</w:t>
            </w:r>
          </w:p>
        </w:tc>
      </w:tr>
      <w:tr w:rsidR="00CF0E06" w14:paraId="19188B56" w14:textId="77777777" w:rsidTr="001060C5">
        <w:trPr>
          <w:jc w:val="center"/>
        </w:trPr>
        <w:tc>
          <w:tcPr>
            <w:tcW w:w="2625" w:type="dxa"/>
            <w:tcBorders>
              <w:top w:val="single" w:sz="6" w:space="0" w:color="auto"/>
              <w:left w:val="single" w:sz="6" w:space="0" w:color="auto"/>
              <w:bottom w:val="single" w:sz="6" w:space="0" w:color="auto"/>
              <w:right w:val="single" w:sz="6" w:space="0" w:color="auto"/>
            </w:tcBorders>
            <w:hideMark/>
          </w:tcPr>
          <w:p w14:paraId="46F3FC08" w14:textId="77777777" w:rsidR="00CF0E06" w:rsidRDefault="00CF0E06" w:rsidP="001060C5">
            <w:pPr>
              <w:pStyle w:val="TAL"/>
            </w:pPr>
            <w:r>
              <w:rPr>
                <w:lang w:eastAsia="zh-CN"/>
              </w:rPr>
              <w:t>2</w:t>
            </w:r>
            <w:r>
              <w:tab/>
              <w:t>Bidirectional</w:t>
            </w:r>
          </w:p>
        </w:tc>
      </w:tr>
      <w:tr w:rsidR="00CF0E06" w14:paraId="492E7369" w14:textId="77777777" w:rsidTr="001060C5">
        <w:trPr>
          <w:jc w:val="center"/>
        </w:trPr>
        <w:tc>
          <w:tcPr>
            <w:tcW w:w="2625" w:type="dxa"/>
            <w:tcBorders>
              <w:top w:val="single" w:sz="6" w:space="0" w:color="auto"/>
              <w:left w:val="single" w:sz="6" w:space="0" w:color="auto"/>
              <w:bottom w:val="single" w:sz="6" w:space="0" w:color="auto"/>
              <w:right w:val="single" w:sz="6" w:space="0" w:color="auto"/>
            </w:tcBorders>
          </w:tcPr>
          <w:p w14:paraId="5DA62035" w14:textId="77777777" w:rsidR="00CF0E06" w:rsidRDefault="00CF0E06" w:rsidP="001060C5">
            <w:pPr>
              <w:pStyle w:val="TAL"/>
              <w:rPr>
                <w:lang w:eastAsia="zh-CN"/>
              </w:rPr>
            </w:pPr>
            <w:r>
              <w:rPr>
                <w:rFonts w:hint="eastAsia"/>
                <w:lang w:eastAsia="zh-CN"/>
              </w:rPr>
              <w:t>3</w:t>
            </w:r>
            <w:r>
              <w:tab/>
              <w:t>Unused</w:t>
            </w:r>
          </w:p>
        </w:tc>
      </w:tr>
    </w:tbl>
    <w:p w14:paraId="160E5B0A" w14:textId="77777777" w:rsidR="00CF0E06" w:rsidRDefault="00CF0E06" w:rsidP="00CF0E06"/>
    <w:p w14:paraId="3FC74495" w14:textId="77777777" w:rsidR="00CF0E06" w:rsidRDefault="00CF0E06" w:rsidP="00CF0E06">
      <w:pPr>
        <w:pStyle w:val="B1"/>
        <w:rPr>
          <w:lang w:eastAsia="en-GB"/>
        </w:rPr>
      </w:pPr>
      <w:r>
        <w:t>b)</w:t>
      </w:r>
      <w:r>
        <w:tab/>
        <w:t>packet filter identifier: this parameter is used to indicate the identifier of packet filter</w:t>
      </w:r>
      <w:r>
        <w:rPr>
          <w:lang w:eastAsia="zh-CN"/>
        </w:rPr>
        <w:t>.</w:t>
      </w:r>
      <w:r w:rsidRPr="0079441E">
        <w:t xml:space="preserve"> </w:t>
      </w:r>
      <w:r>
        <w:t>It is a string with a maximum length of 15 bytes.</w:t>
      </w:r>
    </w:p>
    <w:p w14:paraId="5A9ED993" w14:textId="77777777" w:rsidR="00CF0E06" w:rsidRDefault="00CF0E06" w:rsidP="00CF0E06">
      <w:pPr>
        <w:pStyle w:val="B1"/>
      </w:pPr>
      <w:r>
        <w:t>c)</w:t>
      </w:r>
      <w:r>
        <w:tab/>
        <w:t>length of the packet filter contents: this parameter is used to indicate the identifier of packet filter</w:t>
      </w:r>
      <w:r>
        <w:rPr>
          <w:lang w:eastAsia="zh-CN"/>
        </w:rPr>
        <w:t>.</w:t>
      </w:r>
      <w:r w:rsidRPr="0079441E">
        <w:t xml:space="preserve"> </w:t>
      </w:r>
      <w:r>
        <w:t>It is an integer in the 0-65535 range.</w:t>
      </w:r>
    </w:p>
    <w:p w14:paraId="1B0DC741" w14:textId="77777777" w:rsidR="00CF0E06" w:rsidRDefault="00CF0E06" w:rsidP="00CF0E06">
      <w:pPr>
        <w:pStyle w:val="B1"/>
      </w:pPr>
      <w:r>
        <w:rPr>
          <w:rFonts w:hint="eastAsia"/>
          <w:lang w:eastAsia="zh-CN"/>
        </w:rPr>
        <w:t>d</w:t>
      </w:r>
      <w:r>
        <w:rPr>
          <w:lang w:eastAsia="zh-CN"/>
        </w:rPr>
        <w:t>)</w:t>
      </w:r>
      <w:r>
        <w:rPr>
          <w:lang w:eastAsia="zh-CN"/>
        </w:rPr>
        <w:tab/>
      </w:r>
      <w:r>
        <w:t>packet filter contents: this parameter is used to indicate the contents of packet filter</w:t>
      </w:r>
      <w:r>
        <w:rPr>
          <w:lang w:eastAsia="zh-CN"/>
        </w:rPr>
        <w:t>.</w:t>
      </w:r>
      <w:r w:rsidRPr="0079441E">
        <w:t xml:space="preserve"> </w:t>
      </w:r>
      <w:r>
        <w:t>It is a string coded as packet filter contents field in Table 9.11.4.13.1 of 3GPP TS 24.501 [11].</w:t>
      </w:r>
    </w:p>
    <w:p w14:paraId="7AA1BCD6" w14:textId="77777777" w:rsidR="00CF0E06" w:rsidRDefault="00CF0E06" w:rsidP="00CF0E06">
      <w:pPr>
        <w:pStyle w:val="Heading3"/>
        <w:rPr>
          <w:lang w:val="en-US" w:eastAsia="zh-CN"/>
        </w:rPr>
      </w:pPr>
      <w:bookmarkStart w:id="930" w:name="_CR7_2_42"/>
      <w:bookmarkStart w:id="931" w:name="_Toc172038412"/>
      <w:bookmarkEnd w:id="930"/>
      <w:r>
        <w:rPr>
          <w:lang w:val="en-US" w:eastAsia="zh-CN"/>
        </w:rPr>
        <w:t>7.2.42</w:t>
      </w:r>
      <w:r>
        <w:rPr>
          <w:lang w:val="en-US" w:eastAsia="zh-CN"/>
        </w:rPr>
        <w:tab/>
      </w:r>
      <w:r>
        <w:rPr>
          <w:lang w:eastAsia="zh-CN"/>
        </w:rPr>
        <w:t>PIN QoS</w:t>
      </w:r>
      <w:bookmarkEnd w:id="931"/>
    </w:p>
    <w:p w14:paraId="29D64EBC" w14:textId="77777777" w:rsidR="00CF0E06" w:rsidRDefault="00CF0E06" w:rsidP="00CF0E06">
      <w:r>
        <w:t xml:space="preserve">This parameter is used to indicate the </w:t>
      </w:r>
      <w:r>
        <w:rPr>
          <w:lang w:eastAsia="zh-CN"/>
        </w:rPr>
        <w:t>QoS</w:t>
      </w:r>
      <w:r>
        <w:t xml:space="preserve"> for PIN communication. It is coded as 5QI in </w:t>
      </w:r>
      <w:r w:rsidRPr="00AE73E3">
        <w:t>Table 9.11.4.12.1</w:t>
      </w:r>
      <w:r>
        <w:t xml:space="preserve"> of 3GPP TS 24.501 [11].</w:t>
      </w:r>
    </w:p>
    <w:p w14:paraId="1D9758D7" w14:textId="77777777" w:rsidR="00CF0E06" w:rsidRDefault="00CF0E06" w:rsidP="00CF0E06">
      <w:pPr>
        <w:pStyle w:val="Heading3"/>
        <w:rPr>
          <w:lang w:val="en-US" w:eastAsia="zh-CN"/>
        </w:rPr>
      </w:pPr>
      <w:bookmarkStart w:id="932" w:name="_CR7_2_43"/>
      <w:bookmarkStart w:id="933" w:name="_Toc172038413"/>
      <w:bookmarkEnd w:id="932"/>
      <w:r>
        <w:rPr>
          <w:lang w:val="en-US" w:eastAsia="zh-CN"/>
        </w:rPr>
        <w:t>7.2.43</w:t>
      </w:r>
      <w:r>
        <w:rPr>
          <w:lang w:val="en-US" w:eastAsia="zh-CN"/>
        </w:rPr>
        <w:tab/>
      </w:r>
      <w:r>
        <w:rPr>
          <w:lang w:eastAsia="zh-CN"/>
        </w:rPr>
        <w:t>PIN communication flow ID</w:t>
      </w:r>
      <w:bookmarkEnd w:id="933"/>
    </w:p>
    <w:p w14:paraId="52380214" w14:textId="77777777" w:rsidR="00CF0E06" w:rsidRDefault="00CF0E06" w:rsidP="00CF0E06">
      <w:r>
        <w:t xml:space="preserve">This parameter is used to uniquely </w:t>
      </w:r>
      <w:r>
        <w:rPr>
          <w:lang w:eastAsia="zh-CN"/>
        </w:rPr>
        <w:t>identity a communication flow for PIN communication</w:t>
      </w:r>
      <w:r>
        <w:t>. It is a string with a maximum length of 255 bytes.</w:t>
      </w:r>
    </w:p>
    <w:p w14:paraId="49B4882A" w14:textId="77777777" w:rsidR="00CF0E06" w:rsidRDefault="00CF0E06" w:rsidP="00CF0E06">
      <w:pPr>
        <w:pStyle w:val="Heading3"/>
        <w:rPr>
          <w:lang w:val="en-US" w:eastAsia="zh-CN"/>
        </w:rPr>
      </w:pPr>
      <w:bookmarkStart w:id="934" w:name="_CR7_2_44"/>
      <w:bookmarkStart w:id="935" w:name="_Toc172038414"/>
      <w:bookmarkEnd w:id="934"/>
      <w:r>
        <w:rPr>
          <w:lang w:val="en-US" w:eastAsia="zh-CN"/>
        </w:rPr>
        <w:t>7.2.44</w:t>
      </w:r>
      <w:r>
        <w:rPr>
          <w:lang w:val="en-US" w:eastAsia="zh-CN"/>
        </w:rPr>
        <w:tab/>
        <w:t xml:space="preserve">PIN </w:t>
      </w:r>
      <w:r>
        <w:t>application session ID</w:t>
      </w:r>
      <w:bookmarkEnd w:id="935"/>
    </w:p>
    <w:p w14:paraId="2DD8975D" w14:textId="77777777" w:rsidR="00CF0E06" w:rsidRDefault="00CF0E06" w:rsidP="00CF0E06">
      <w:r>
        <w:t xml:space="preserve">This parameter is used to uniquely </w:t>
      </w:r>
      <w:r>
        <w:rPr>
          <w:lang w:eastAsia="zh-CN"/>
        </w:rPr>
        <w:t xml:space="preserve">identity an </w:t>
      </w:r>
      <w:r>
        <w:t>application session</w:t>
      </w:r>
      <w:r>
        <w:rPr>
          <w:lang w:eastAsia="zh-CN"/>
        </w:rPr>
        <w:t xml:space="preserve"> for PIN communication</w:t>
      </w:r>
      <w:r>
        <w:t>. It is a string with a maximum length of 255 bytes.</w:t>
      </w:r>
    </w:p>
    <w:p w14:paraId="69339809" w14:textId="77777777" w:rsidR="00CF0E06" w:rsidRDefault="00CF0E06" w:rsidP="00CF0E06">
      <w:pPr>
        <w:pStyle w:val="Heading3"/>
        <w:rPr>
          <w:lang w:val="en-US" w:eastAsia="zh-CN"/>
        </w:rPr>
      </w:pPr>
      <w:bookmarkStart w:id="936" w:name="_CR7_2_45"/>
      <w:bookmarkStart w:id="937" w:name="_Toc172038415"/>
      <w:bookmarkEnd w:id="936"/>
      <w:r>
        <w:rPr>
          <w:lang w:val="en-US" w:eastAsia="zh-CN"/>
        </w:rPr>
        <w:t>7.2.45</w:t>
      </w:r>
      <w:r>
        <w:rPr>
          <w:lang w:val="en-US" w:eastAsia="zh-CN"/>
        </w:rPr>
        <w:tab/>
        <w:t xml:space="preserve">PIN </w:t>
      </w:r>
      <w:r>
        <w:t>application session descriptor</w:t>
      </w:r>
      <w:bookmarkEnd w:id="937"/>
    </w:p>
    <w:p w14:paraId="7B5C7585" w14:textId="77777777" w:rsidR="00CF0E06" w:rsidRDefault="00CF0E06" w:rsidP="00CF0E06">
      <w:r>
        <w:t xml:space="preserve">This parameter is used to indicate the IP 4 tuple of </w:t>
      </w:r>
      <w:r>
        <w:rPr>
          <w:lang w:eastAsia="zh-CN"/>
        </w:rPr>
        <w:t xml:space="preserve">an </w:t>
      </w:r>
      <w:r>
        <w:t>application session</w:t>
      </w:r>
      <w:r>
        <w:rPr>
          <w:lang w:eastAsia="zh-CN"/>
        </w:rPr>
        <w:t xml:space="preserve"> for PIN communication</w:t>
      </w:r>
      <w:r>
        <w:t xml:space="preserve">. It contains one </w:t>
      </w:r>
      <w:r>
        <w:rPr>
          <w:lang w:val="en-US" w:eastAsia="zh-CN"/>
        </w:rPr>
        <w:t xml:space="preserve">PIN </w:t>
      </w:r>
      <w:r>
        <w:t xml:space="preserve">application session descriptor length and one </w:t>
      </w:r>
      <w:r>
        <w:rPr>
          <w:lang w:val="en-US" w:eastAsia="zh-CN"/>
        </w:rPr>
        <w:t xml:space="preserve">PIN </w:t>
      </w:r>
      <w:r>
        <w:t>application session descriptor content:</w:t>
      </w:r>
    </w:p>
    <w:p w14:paraId="251570DF" w14:textId="77777777" w:rsidR="00CF0E06" w:rsidRDefault="00CF0E06" w:rsidP="00CF0E06">
      <w:pPr>
        <w:pStyle w:val="B1"/>
        <w:rPr>
          <w:lang w:eastAsia="en-GB"/>
        </w:rPr>
      </w:pPr>
      <w:r>
        <w:rPr>
          <w:rFonts w:hint="eastAsia"/>
          <w:lang w:eastAsia="zh-CN"/>
        </w:rPr>
        <w:t>a</w:t>
      </w:r>
      <w:r>
        <w:rPr>
          <w:lang w:eastAsia="zh-CN"/>
        </w:rPr>
        <w:t>)</w:t>
      </w:r>
      <w:r>
        <w:rPr>
          <w:lang w:eastAsia="zh-CN"/>
        </w:rPr>
        <w:tab/>
      </w:r>
      <w:r>
        <w:rPr>
          <w:lang w:val="en-US" w:eastAsia="zh-CN"/>
        </w:rPr>
        <w:t xml:space="preserve">PIN </w:t>
      </w:r>
      <w:r>
        <w:t xml:space="preserve">application session descriptor length: this parameter is used to indicate the length of a </w:t>
      </w:r>
      <w:r>
        <w:rPr>
          <w:lang w:val="en-US" w:eastAsia="zh-CN"/>
        </w:rPr>
        <w:t xml:space="preserve">PIN </w:t>
      </w:r>
      <w:r>
        <w:t xml:space="preserve">application session descriptor. </w:t>
      </w:r>
      <w:r w:rsidRPr="00946CDA">
        <w:t>It is a</w:t>
      </w:r>
      <w:r>
        <w:t xml:space="preserve">n Integer </w:t>
      </w:r>
      <w:r w:rsidRPr="00946CDA">
        <w:t>in the 1-255 range.</w:t>
      </w:r>
    </w:p>
    <w:p w14:paraId="4297D0BC" w14:textId="77777777" w:rsidR="00CF0E06" w:rsidRDefault="00CF0E06" w:rsidP="00CF0E06">
      <w:pPr>
        <w:pStyle w:val="B1"/>
        <w:rPr>
          <w:lang w:eastAsia="zh-CN"/>
        </w:rPr>
      </w:pPr>
      <w:r>
        <w:rPr>
          <w:rFonts w:hint="eastAsia"/>
          <w:lang w:eastAsia="zh-CN"/>
        </w:rPr>
        <w:t>b</w:t>
      </w:r>
      <w:r>
        <w:rPr>
          <w:lang w:eastAsia="zh-CN"/>
        </w:rPr>
        <w:t>)</w:t>
      </w:r>
      <w:r>
        <w:rPr>
          <w:lang w:eastAsia="zh-CN"/>
        </w:rPr>
        <w:tab/>
      </w:r>
      <w:r>
        <w:rPr>
          <w:lang w:val="en-US" w:eastAsia="zh-CN"/>
        </w:rPr>
        <w:t xml:space="preserve">PIN </w:t>
      </w:r>
      <w:r>
        <w:t xml:space="preserve">application session descriptor content: this parameter is used to indicate the content of a </w:t>
      </w:r>
      <w:r>
        <w:rPr>
          <w:lang w:val="en-US" w:eastAsia="zh-CN"/>
        </w:rPr>
        <w:t xml:space="preserve">PIN </w:t>
      </w:r>
      <w:r>
        <w:t xml:space="preserve">application session descriptor. The </w:t>
      </w:r>
      <w:r>
        <w:rPr>
          <w:lang w:val="en-US" w:eastAsia="zh-CN"/>
        </w:rPr>
        <w:t xml:space="preserve">PIN </w:t>
      </w:r>
      <w:r>
        <w:t xml:space="preserve">application session descriptor content is a string with a maximum length of 65535 bytes. Further format of </w:t>
      </w:r>
      <w:r>
        <w:rPr>
          <w:lang w:val="en-US" w:eastAsia="zh-CN"/>
        </w:rPr>
        <w:t xml:space="preserve">PIN </w:t>
      </w:r>
      <w:r>
        <w:t>application session descriptor content is left to implementation (e.g. IP 4 tuple).</w:t>
      </w:r>
    </w:p>
    <w:p w14:paraId="552F9F34" w14:textId="77777777" w:rsidR="00CF0E06" w:rsidRDefault="00CF0E06" w:rsidP="00CF0E06">
      <w:pPr>
        <w:pStyle w:val="Heading3"/>
        <w:rPr>
          <w:lang w:val="en-US" w:eastAsia="zh-CN"/>
        </w:rPr>
      </w:pPr>
      <w:bookmarkStart w:id="938" w:name="_CR7_2_46"/>
      <w:bookmarkStart w:id="939" w:name="_Toc172038416"/>
      <w:bookmarkEnd w:id="938"/>
      <w:r>
        <w:rPr>
          <w:lang w:val="en-US" w:eastAsia="zh-CN"/>
        </w:rPr>
        <w:t>7.2.46</w:t>
      </w:r>
      <w:r>
        <w:rPr>
          <w:lang w:val="en-US" w:eastAsia="zh-CN"/>
        </w:rPr>
        <w:tab/>
        <w:t>S</w:t>
      </w:r>
      <w:r w:rsidRPr="002879B4">
        <w:rPr>
          <w:lang w:val="en-US" w:eastAsia="zh-CN"/>
        </w:rPr>
        <w:t>ervice</w:t>
      </w:r>
      <w:r>
        <w:rPr>
          <w:lang w:val="en-US" w:eastAsia="zh-CN"/>
        </w:rPr>
        <w:t xml:space="preserve"> </w:t>
      </w:r>
      <w:r w:rsidRPr="002879B4">
        <w:rPr>
          <w:lang w:val="en-US" w:eastAsia="zh-CN"/>
        </w:rPr>
        <w:t>continuity</w:t>
      </w:r>
      <w:r>
        <w:rPr>
          <w:lang w:val="en-US" w:eastAsia="zh-CN"/>
        </w:rPr>
        <w:t xml:space="preserve"> </w:t>
      </w:r>
      <w:r w:rsidRPr="002879B4">
        <w:rPr>
          <w:lang w:val="en-US" w:eastAsia="zh-CN"/>
        </w:rPr>
        <w:t>policy</w:t>
      </w:r>
      <w:bookmarkEnd w:id="939"/>
    </w:p>
    <w:p w14:paraId="1EFB5EBE" w14:textId="77777777" w:rsidR="00CF0E06" w:rsidRDefault="00CF0E06" w:rsidP="00CF0E06">
      <w:pPr>
        <w:rPr>
          <w:lang w:val="en-US" w:eastAsia="zh-CN"/>
        </w:rPr>
      </w:pPr>
      <w:r>
        <w:t>This parameter is used to indicate the s</w:t>
      </w:r>
      <w:r w:rsidRPr="009562EC">
        <w:t>ervice continuity policy</w:t>
      </w:r>
      <w:r w:rsidRPr="009562EC">
        <w:rPr>
          <w:noProof/>
        </w:rPr>
        <w:t xml:space="preserve"> </w:t>
      </w:r>
      <w:r>
        <w:rPr>
          <w:noProof/>
        </w:rPr>
        <w:t xml:space="preserve">information about the service continuity for a PIN peer. It contains one </w:t>
      </w:r>
      <w:r>
        <w:rPr>
          <w:lang w:val="en-US" w:eastAsia="zh-CN"/>
        </w:rPr>
        <w:t>s</w:t>
      </w:r>
      <w:r w:rsidRPr="002879B4">
        <w:rPr>
          <w:lang w:val="en-US" w:eastAsia="zh-CN"/>
        </w:rPr>
        <w:t>ervice</w:t>
      </w:r>
      <w:r>
        <w:rPr>
          <w:lang w:val="en-US" w:eastAsia="zh-CN"/>
        </w:rPr>
        <w:t xml:space="preserve"> </w:t>
      </w:r>
      <w:r w:rsidRPr="002879B4">
        <w:rPr>
          <w:lang w:val="en-US" w:eastAsia="zh-CN"/>
        </w:rPr>
        <w:t>continuity</w:t>
      </w:r>
      <w:r>
        <w:rPr>
          <w:lang w:val="en-US" w:eastAsia="zh-CN"/>
        </w:rPr>
        <w:t xml:space="preserve"> </w:t>
      </w:r>
      <w:r w:rsidRPr="002879B4">
        <w:rPr>
          <w:lang w:val="en-US" w:eastAsia="zh-CN"/>
        </w:rPr>
        <w:t>policy</w:t>
      </w:r>
      <w:r>
        <w:rPr>
          <w:lang w:val="en-US" w:eastAsia="zh-CN"/>
        </w:rPr>
        <w:t xml:space="preserve"> length and one s</w:t>
      </w:r>
      <w:r w:rsidRPr="002879B4">
        <w:rPr>
          <w:lang w:val="en-US" w:eastAsia="zh-CN"/>
        </w:rPr>
        <w:t>ervice</w:t>
      </w:r>
      <w:r>
        <w:rPr>
          <w:lang w:val="en-US" w:eastAsia="zh-CN"/>
        </w:rPr>
        <w:t xml:space="preserve"> </w:t>
      </w:r>
      <w:r w:rsidRPr="002879B4">
        <w:rPr>
          <w:lang w:val="en-US" w:eastAsia="zh-CN"/>
        </w:rPr>
        <w:t>continuity</w:t>
      </w:r>
      <w:r>
        <w:rPr>
          <w:lang w:val="en-US" w:eastAsia="zh-CN"/>
        </w:rPr>
        <w:t xml:space="preserve"> </w:t>
      </w:r>
      <w:r w:rsidRPr="002879B4">
        <w:rPr>
          <w:lang w:val="en-US" w:eastAsia="zh-CN"/>
        </w:rPr>
        <w:t>policy</w:t>
      </w:r>
      <w:r>
        <w:rPr>
          <w:lang w:val="en-US" w:eastAsia="zh-CN"/>
        </w:rPr>
        <w:t xml:space="preserve"> content:</w:t>
      </w:r>
    </w:p>
    <w:p w14:paraId="2C6E5220" w14:textId="77777777" w:rsidR="00CF0E06" w:rsidRDefault="00CF0E06" w:rsidP="00CF0E06">
      <w:pPr>
        <w:pStyle w:val="B1"/>
      </w:pPr>
      <w:r>
        <w:rPr>
          <w:rFonts w:hint="eastAsia"/>
          <w:lang w:eastAsia="zh-CN"/>
        </w:rPr>
        <w:t>a</w:t>
      </w:r>
      <w:r>
        <w:rPr>
          <w:lang w:eastAsia="zh-CN"/>
        </w:rPr>
        <w:t>)</w:t>
      </w:r>
      <w:r>
        <w:rPr>
          <w:lang w:eastAsia="zh-CN"/>
        </w:rPr>
        <w:tab/>
      </w:r>
      <w:bookmarkStart w:id="940" w:name="_Hlk159171057"/>
      <w:r>
        <w:t>s</w:t>
      </w:r>
      <w:r w:rsidRPr="009562EC">
        <w:t>ervice continuity policy</w:t>
      </w:r>
      <w:r>
        <w:t xml:space="preserve"> length</w:t>
      </w:r>
      <w:bookmarkEnd w:id="940"/>
      <w:r>
        <w:t>: this parameter is used to indicate the length of the s</w:t>
      </w:r>
      <w:r w:rsidRPr="009562EC">
        <w:t>ervice continuity policy</w:t>
      </w:r>
      <w:r>
        <w:t xml:space="preserve"> content. </w:t>
      </w:r>
      <w:r w:rsidRPr="00946CDA">
        <w:t>It is a</w:t>
      </w:r>
      <w:r>
        <w:t xml:space="preserve">n integer </w:t>
      </w:r>
      <w:r w:rsidRPr="00946CDA">
        <w:t>in the 1-</w:t>
      </w:r>
      <w:r>
        <w:t xml:space="preserve">65535 </w:t>
      </w:r>
      <w:r w:rsidRPr="00946CDA">
        <w:t>range.</w:t>
      </w:r>
    </w:p>
    <w:p w14:paraId="1F516AD2" w14:textId="77777777" w:rsidR="00E411EA" w:rsidRPr="00167381" w:rsidRDefault="00CF0E06" w:rsidP="00CF0E06">
      <w:r>
        <w:rPr>
          <w:rFonts w:hint="eastAsia"/>
          <w:lang w:eastAsia="zh-CN"/>
        </w:rPr>
        <w:t>b</w:t>
      </w:r>
      <w:r>
        <w:rPr>
          <w:lang w:eastAsia="zh-CN"/>
        </w:rPr>
        <w:t>)</w:t>
      </w:r>
      <w:r>
        <w:rPr>
          <w:lang w:eastAsia="zh-CN"/>
        </w:rPr>
        <w:tab/>
      </w:r>
      <w:r>
        <w:t>s</w:t>
      </w:r>
      <w:r w:rsidRPr="009562EC">
        <w:t>ervice continuity policy</w:t>
      </w:r>
      <w:r>
        <w:t xml:space="preserve"> content:</w:t>
      </w:r>
      <w:r w:rsidRPr="00777134">
        <w:t xml:space="preserve"> </w:t>
      </w:r>
      <w:r>
        <w:t>this parameter is used to indicate the content of s</w:t>
      </w:r>
      <w:r w:rsidRPr="009562EC">
        <w:t>ervice continuity policy</w:t>
      </w:r>
      <w:r>
        <w:t>. It is a string with a maximum length of 65535 bytes and further format of s</w:t>
      </w:r>
      <w:r w:rsidRPr="009562EC">
        <w:t>ervice continuity policy</w:t>
      </w:r>
      <w:r>
        <w:t xml:space="preserve"> content is left to implementation.</w:t>
      </w:r>
    </w:p>
    <w:p w14:paraId="117BC1EC" w14:textId="77777777" w:rsidR="0099634F" w:rsidRPr="00534353" w:rsidRDefault="0099634F" w:rsidP="00456428">
      <w:pPr>
        <w:pStyle w:val="Heading8"/>
      </w:pPr>
      <w:bookmarkStart w:id="941" w:name="_CRAnnexA"/>
      <w:bookmarkStart w:id="942" w:name="_Toc172038417"/>
      <w:bookmarkStart w:id="943" w:name="_Toc14352839"/>
      <w:bookmarkStart w:id="944" w:name="_Toc19026938"/>
      <w:bookmarkStart w:id="945" w:name="_Toc19034349"/>
      <w:bookmarkStart w:id="946" w:name="_Toc19036539"/>
      <w:bookmarkStart w:id="947" w:name="_Toc19037537"/>
      <w:bookmarkStart w:id="948" w:name="_Toc25612849"/>
      <w:bookmarkStart w:id="949" w:name="_Toc25613552"/>
      <w:bookmarkStart w:id="950" w:name="_Toc25613816"/>
      <w:bookmarkStart w:id="951" w:name="_Toc27161527"/>
      <w:bookmarkStart w:id="952" w:name="_Toc464463369"/>
      <w:bookmarkStart w:id="953" w:name="_Toc475064963"/>
      <w:bookmarkStart w:id="954" w:name="_Toc478400633"/>
      <w:bookmarkStart w:id="955" w:name="_Toc14352817"/>
      <w:bookmarkStart w:id="956" w:name="_Toc19026914"/>
      <w:bookmarkStart w:id="957" w:name="_Toc19034325"/>
      <w:bookmarkStart w:id="958" w:name="_Toc19036515"/>
      <w:bookmarkStart w:id="959" w:name="_Toc19037513"/>
      <w:bookmarkEnd w:id="172"/>
      <w:bookmarkEnd w:id="173"/>
      <w:bookmarkEnd w:id="174"/>
      <w:bookmarkEnd w:id="175"/>
      <w:bookmarkEnd w:id="176"/>
      <w:bookmarkEnd w:id="468"/>
      <w:bookmarkEnd w:id="941"/>
      <w:r>
        <w:t xml:space="preserve">Annex </w:t>
      </w:r>
      <w:r w:rsidR="001C400D">
        <w:t>A</w:t>
      </w:r>
      <w:r w:rsidRPr="00534353">
        <w:t>:</w:t>
      </w:r>
      <w:r w:rsidR="001C400D" w:rsidRPr="001C400D">
        <w:t xml:space="preserve"> </w:t>
      </w:r>
      <w:r w:rsidR="001C400D" w:rsidRPr="00534353">
        <w:t>Change history</w:t>
      </w:r>
      <w:bookmarkEnd w:id="942"/>
      <w:r w:rsidRPr="00534353">
        <w:br/>
      </w:r>
      <w:bookmarkStart w:id="960" w:name="historyclause"/>
      <w:bookmarkEnd w:id="943"/>
      <w:bookmarkEnd w:id="944"/>
      <w:bookmarkEnd w:id="945"/>
      <w:bookmarkEnd w:id="946"/>
      <w:bookmarkEnd w:id="947"/>
      <w:bookmarkEnd w:id="948"/>
      <w:bookmarkEnd w:id="949"/>
      <w:bookmarkEnd w:id="950"/>
      <w:bookmarkEnd w:id="951"/>
      <w:bookmarkEnd w:id="96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992"/>
        <w:gridCol w:w="426"/>
        <w:gridCol w:w="425"/>
        <w:gridCol w:w="567"/>
        <w:gridCol w:w="4394"/>
        <w:gridCol w:w="992"/>
      </w:tblGrid>
      <w:tr w:rsidR="0099634F" w:rsidRPr="00534353" w14:paraId="3872F45B" w14:textId="77777777" w:rsidTr="00FE52CC">
        <w:trPr>
          <w:cantSplit/>
        </w:trPr>
        <w:tc>
          <w:tcPr>
            <w:tcW w:w="9639" w:type="dxa"/>
            <w:gridSpan w:val="8"/>
            <w:tcBorders>
              <w:bottom w:val="nil"/>
            </w:tcBorders>
            <w:shd w:val="solid" w:color="FFFFFF" w:fill="auto"/>
          </w:tcPr>
          <w:p w14:paraId="53CB4716" w14:textId="77777777" w:rsidR="0099634F" w:rsidRPr="00534353" w:rsidRDefault="0099634F" w:rsidP="00FE52CC">
            <w:pPr>
              <w:pStyle w:val="TAL"/>
              <w:jc w:val="center"/>
              <w:rPr>
                <w:b/>
                <w:sz w:val="16"/>
              </w:rPr>
            </w:pPr>
            <w:bookmarkStart w:id="961" w:name="OLE_LINK20"/>
            <w:bookmarkStart w:id="962" w:name="OLE_LINK21"/>
            <w:bookmarkStart w:id="963" w:name="OLE_LINK22"/>
            <w:r w:rsidRPr="00534353">
              <w:rPr>
                <w:b/>
              </w:rPr>
              <w:t>Change history</w:t>
            </w:r>
          </w:p>
        </w:tc>
      </w:tr>
      <w:tr w:rsidR="0099634F" w:rsidRPr="00534353" w14:paraId="787DEF05" w14:textId="77777777" w:rsidTr="00325772">
        <w:tc>
          <w:tcPr>
            <w:tcW w:w="800" w:type="dxa"/>
            <w:shd w:val="pct10" w:color="auto" w:fill="FFFFFF"/>
          </w:tcPr>
          <w:p w14:paraId="2D1506F9" w14:textId="77777777" w:rsidR="0099634F" w:rsidRPr="00534353" w:rsidRDefault="0099634F" w:rsidP="00FE52CC">
            <w:pPr>
              <w:pStyle w:val="TAL"/>
              <w:rPr>
                <w:b/>
                <w:sz w:val="16"/>
              </w:rPr>
            </w:pPr>
            <w:r w:rsidRPr="00534353">
              <w:rPr>
                <w:b/>
                <w:sz w:val="16"/>
              </w:rPr>
              <w:t>Date</w:t>
            </w:r>
          </w:p>
        </w:tc>
        <w:tc>
          <w:tcPr>
            <w:tcW w:w="1043" w:type="dxa"/>
            <w:shd w:val="pct10" w:color="auto" w:fill="FFFFFF"/>
          </w:tcPr>
          <w:p w14:paraId="1AB955FA" w14:textId="77777777" w:rsidR="0099634F" w:rsidRPr="00534353" w:rsidRDefault="0099634F" w:rsidP="00FE52CC">
            <w:pPr>
              <w:pStyle w:val="TAL"/>
              <w:rPr>
                <w:b/>
                <w:sz w:val="16"/>
              </w:rPr>
            </w:pPr>
            <w:r w:rsidRPr="00534353">
              <w:rPr>
                <w:b/>
                <w:sz w:val="16"/>
              </w:rPr>
              <w:t>Meeting</w:t>
            </w:r>
          </w:p>
        </w:tc>
        <w:tc>
          <w:tcPr>
            <w:tcW w:w="992" w:type="dxa"/>
            <w:shd w:val="pct10" w:color="auto" w:fill="FFFFFF"/>
          </w:tcPr>
          <w:p w14:paraId="5324114A" w14:textId="77777777" w:rsidR="0099634F" w:rsidRPr="00534353" w:rsidRDefault="0099634F" w:rsidP="00FE52CC">
            <w:pPr>
              <w:pStyle w:val="TAL"/>
              <w:rPr>
                <w:b/>
                <w:sz w:val="16"/>
              </w:rPr>
            </w:pPr>
            <w:r w:rsidRPr="00534353">
              <w:rPr>
                <w:b/>
                <w:sz w:val="16"/>
              </w:rPr>
              <w:t>TDoc</w:t>
            </w:r>
          </w:p>
        </w:tc>
        <w:tc>
          <w:tcPr>
            <w:tcW w:w="426" w:type="dxa"/>
            <w:shd w:val="pct10" w:color="auto" w:fill="FFFFFF"/>
          </w:tcPr>
          <w:p w14:paraId="29B829F0" w14:textId="77777777" w:rsidR="0099634F" w:rsidRPr="00534353" w:rsidRDefault="0099634F" w:rsidP="00FE52CC">
            <w:pPr>
              <w:pStyle w:val="TAL"/>
              <w:rPr>
                <w:b/>
                <w:sz w:val="16"/>
              </w:rPr>
            </w:pPr>
            <w:r w:rsidRPr="00534353">
              <w:rPr>
                <w:b/>
                <w:sz w:val="16"/>
              </w:rPr>
              <w:t>CR</w:t>
            </w:r>
          </w:p>
        </w:tc>
        <w:tc>
          <w:tcPr>
            <w:tcW w:w="425" w:type="dxa"/>
            <w:shd w:val="pct10" w:color="auto" w:fill="FFFFFF"/>
          </w:tcPr>
          <w:p w14:paraId="192D9ECD" w14:textId="77777777" w:rsidR="0099634F" w:rsidRPr="00534353" w:rsidRDefault="0099634F" w:rsidP="00FE52CC">
            <w:pPr>
              <w:pStyle w:val="TAL"/>
              <w:rPr>
                <w:b/>
                <w:sz w:val="16"/>
              </w:rPr>
            </w:pPr>
            <w:r w:rsidRPr="00534353">
              <w:rPr>
                <w:b/>
                <w:sz w:val="16"/>
              </w:rPr>
              <w:t>Rev</w:t>
            </w:r>
          </w:p>
        </w:tc>
        <w:tc>
          <w:tcPr>
            <w:tcW w:w="567" w:type="dxa"/>
            <w:shd w:val="pct10" w:color="auto" w:fill="FFFFFF"/>
          </w:tcPr>
          <w:p w14:paraId="0631E44F" w14:textId="77777777" w:rsidR="0099634F" w:rsidRPr="00534353" w:rsidRDefault="0099634F" w:rsidP="00FE52CC">
            <w:pPr>
              <w:pStyle w:val="TAL"/>
              <w:rPr>
                <w:b/>
                <w:sz w:val="16"/>
              </w:rPr>
            </w:pPr>
            <w:r w:rsidRPr="00534353">
              <w:rPr>
                <w:b/>
                <w:sz w:val="16"/>
              </w:rPr>
              <w:t>Cat</w:t>
            </w:r>
          </w:p>
        </w:tc>
        <w:tc>
          <w:tcPr>
            <w:tcW w:w="4394" w:type="dxa"/>
            <w:shd w:val="pct10" w:color="auto" w:fill="FFFFFF"/>
          </w:tcPr>
          <w:p w14:paraId="43106944" w14:textId="77777777" w:rsidR="0099634F" w:rsidRPr="00534353" w:rsidRDefault="0099634F" w:rsidP="00FE52CC">
            <w:pPr>
              <w:pStyle w:val="TAL"/>
              <w:rPr>
                <w:b/>
                <w:sz w:val="16"/>
              </w:rPr>
            </w:pPr>
            <w:r w:rsidRPr="00534353">
              <w:rPr>
                <w:b/>
                <w:sz w:val="16"/>
              </w:rPr>
              <w:t>Subject/Comment</w:t>
            </w:r>
          </w:p>
        </w:tc>
        <w:tc>
          <w:tcPr>
            <w:tcW w:w="992" w:type="dxa"/>
            <w:shd w:val="pct10" w:color="auto" w:fill="FFFFFF"/>
          </w:tcPr>
          <w:p w14:paraId="67A322E1" w14:textId="77777777" w:rsidR="0099634F" w:rsidRPr="00534353" w:rsidRDefault="0099634F" w:rsidP="00FE52CC">
            <w:pPr>
              <w:pStyle w:val="TAL"/>
              <w:rPr>
                <w:b/>
                <w:sz w:val="16"/>
              </w:rPr>
            </w:pPr>
            <w:r w:rsidRPr="00534353">
              <w:rPr>
                <w:b/>
                <w:sz w:val="16"/>
              </w:rPr>
              <w:t>New version</w:t>
            </w:r>
          </w:p>
        </w:tc>
      </w:tr>
      <w:tr w:rsidR="0099634F" w:rsidRPr="00534353" w14:paraId="7B54F9CF" w14:textId="77777777" w:rsidTr="00325772">
        <w:tc>
          <w:tcPr>
            <w:tcW w:w="800" w:type="dxa"/>
            <w:shd w:val="solid" w:color="FFFFFF" w:fill="auto"/>
          </w:tcPr>
          <w:p w14:paraId="1247987E" w14:textId="77777777" w:rsidR="0099634F" w:rsidRPr="00534353" w:rsidRDefault="0099634F" w:rsidP="00FE52CC">
            <w:pPr>
              <w:pStyle w:val="TAC"/>
              <w:rPr>
                <w:sz w:val="16"/>
                <w:szCs w:val="16"/>
              </w:rPr>
            </w:pPr>
            <w:r>
              <w:rPr>
                <w:sz w:val="16"/>
                <w:szCs w:val="16"/>
              </w:rPr>
              <w:t>202</w:t>
            </w:r>
            <w:r w:rsidR="001C400D">
              <w:rPr>
                <w:sz w:val="16"/>
                <w:szCs w:val="16"/>
              </w:rPr>
              <w:t>3</w:t>
            </w:r>
            <w:r>
              <w:rPr>
                <w:sz w:val="16"/>
                <w:szCs w:val="16"/>
              </w:rPr>
              <w:t>-0</w:t>
            </w:r>
            <w:r w:rsidR="009B4FC4">
              <w:rPr>
                <w:sz w:val="16"/>
                <w:szCs w:val="16"/>
              </w:rPr>
              <w:t>2</w:t>
            </w:r>
          </w:p>
        </w:tc>
        <w:tc>
          <w:tcPr>
            <w:tcW w:w="1043" w:type="dxa"/>
            <w:shd w:val="solid" w:color="FFFFFF" w:fill="auto"/>
          </w:tcPr>
          <w:p w14:paraId="5FB1CF0C" w14:textId="77777777" w:rsidR="0099634F" w:rsidRPr="00534353" w:rsidRDefault="009B4FC4" w:rsidP="00FE52CC">
            <w:pPr>
              <w:pStyle w:val="TAC"/>
              <w:rPr>
                <w:sz w:val="16"/>
                <w:szCs w:val="16"/>
              </w:rPr>
            </w:pPr>
            <w:r>
              <w:rPr>
                <w:sz w:val="16"/>
                <w:szCs w:val="16"/>
              </w:rPr>
              <w:t>CT1</w:t>
            </w:r>
            <w:r w:rsidR="0099634F">
              <w:rPr>
                <w:sz w:val="16"/>
                <w:szCs w:val="16"/>
              </w:rPr>
              <w:t>#</w:t>
            </w:r>
            <w:r>
              <w:rPr>
                <w:sz w:val="16"/>
                <w:szCs w:val="16"/>
              </w:rPr>
              <w:t>140</w:t>
            </w:r>
          </w:p>
        </w:tc>
        <w:tc>
          <w:tcPr>
            <w:tcW w:w="992" w:type="dxa"/>
            <w:shd w:val="solid" w:color="FFFFFF" w:fill="auto"/>
          </w:tcPr>
          <w:p w14:paraId="4360DED1" w14:textId="77777777" w:rsidR="0099634F" w:rsidRPr="00534353" w:rsidRDefault="00617ECA" w:rsidP="00617ECA">
            <w:pPr>
              <w:pStyle w:val="TAC"/>
              <w:jc w:val="left"/>
              <w:rPr>
                <w:sz w:val="16"/>
                <w:szCs w:val="16"/>
                <w:lang w:eastAsia="zh-CN"/>
              </w:rPr>
            </w:pPr>
            <w:r>
              <w:rPr>
                <w:rFonts w:hint="eastAsia"/>
                <w:sz w:val="16"/>
                <w:szCs w:val="16"/>
                <w:lang w:eastAsia="zh-CN"/>
              </w:rPr>
              <w:t>C</w:t>
            </w:r>
            <w:r>
              <w:rPr>
                <w:sz w:val="16"/>
                <w:szCs w:val="16"/>
                <w:lang w:eastAsia="zh-CN"/>
              </w:rPr>
              <w:t>1-230988</w:t>
            </w:r>
          </w:p>
        </w:tc>
        <w:tc>
          <w:tcPr>
            <w:tcW w:w="426" w:type="dxa"/>
            <w:shd w:val="solid" w:color="FFFFFF" w:fill="auto"/>
          </w:tcPr>
          <w:p w14:paraId="7650E17F" w14:textId="77777777" w:rsidR="0099634F" w:rsidRPr="00534353" w:rsidRDefault="0099634F" w:rsidP="00FE52CC">
            <w:pPr>
              <w:pStyle w:val="TAL"/>
              <w:rPr>
                <w:sz w:val="16"/>
                <w:szCs w:val="16"/>
              </w:rPr>
            </w:pPr>
          </w:p>
        </w:tc>
        <w:tc>
          <w:tcPr>
            <w:tcW w:w="425" w:type="dxa"/>
            <w:shd w:val="solid" w:color="FFFFFF" w:fill="auto"/>
          </w:tcPr>
          <w:p w14:paraId="17E7C2B8" w14:textId="77777777" w:rsidR="0099634F" w:rsidRPr="00534353" w:rsidRDefault="0099634F" w:rsidP="00FE52CC">
            <w:pPr>
              <w:pStyle w:val="TAR"/>
              <w:rPr>
                <w:sz w:val="16"/>
                <w:szCs w:val="16"/>
              </w:rPr>
            </w:pPr>
          </w:p>
        </w:tc>
        <w:tc>
          <w:tcPr>
            <w:tcW w:w="567" w:type="dxa"/>
            <w:shd w:val="solid" w:color="FFFFFF" w:fill="auto"/>
          </w:tcPr>
          <w:p w14:paraId="3125D0CE" w14:textId="77777777" w:rsidR="0099634F" w:rsidRPr="00534353" w:rsidRDefault="0099634F" w:rsidP="00FE52CC">
            <w:pPr>
              <w:pStyle w:val="TAC"/>
              <w:rPr>
                <w:sz w:val="16"/>
                <w:szCs w:val="16"/>
              </w:rPr>
            </w:pPr>
          </w:p>
        </w:tc>
        <w:tc>
          <w:tcPr>
            <w:tcW w:w="4394" w:type="dxa"/>
            <w:shd w:val="solid" w:color="FFFFFF" w:fill="auto"/>
          </w:tcPr>
          <w:p w14:paraId="12C83F03" w14:textId="77777777" w:rsidR="0099634F" w:rsidRPr="00534353" w:rsidRDefault="00617ECA" w:rsidP="00FE52CC">
            <w:pPr>
              <w:pStyle w:val="TAL"/>
              <w:rPr>
                <w:sz w:val="16"/>
                <w:szCs w:val="16"/>
              </w:rPr>
            </w:pPr>
            <w:r>
              <w:rPr>
                <w:sz w:val="16"/>
                <w:szCs w:val="16"/>
              </w:rPr>
              <w:t xml:space="preserve">Draft </w:t>
            </w:r>
            <w:r w:rsidR="00A82B54">
              <w:rPr>
                <w:sz w:val="16"/>
                <w:szCs w:val="16"/>
              </w:rPr>
              <w:t xml:space="preserve">TS </w:t>
            </w:r>
            <w:r>
              <w:rPr>
                <w:sz w:val="16"/>
                <w:szCs w:val="16"/>
              </w:rPr>
              <w:t>skeleton provided by the rapporteur.</w:t>
            </w:r>
          </w:p>
        </w:tc>
        <w:tc>
          <w:tcPr>
            <w:tcW w:w="992" w:type="dxa"/>
            <w:shd w:val="solid" w:color="FFFFFF" w:fill="auto"/>
          </w:tcPr>
          <w:p w14:paraId="27261734" w14:textId="77777777" w:rsidR="0099634F" w:rsidRPr="00534353" w:rsidRDefault="0099634F" w:rsidP="00FE52CC">
            <w:pPr>
              <w:pStyle w:val="TAC"/>
              <w:rPr>
                <w:sz w:val="16"/>
                <w:szCs w:val="16"/>
              </w:rPr>
            </w:pPr>
            <w:r>
              <w:rPr>
                <w:sz w:val="16"/>
                <w:szCs w:val="16"/>
              </w:rPr>
              <w:t>0.0.0</w:t>
            </w:r>
          </w:p>
        </w:tc>
      </w:tr>
      <w:tr w:rsidR="0099634F" w:rsidRPr="00534353" w14:paraId="28176E0E" w14:textId="77777777" w:rsidTr="00325772">
        <w:tc>
          <w:tcPr>
            <w:tcW w:w="800" w:type="dxa"/>
            <w:shd w:val="solid" w:color="FFFFFF" w:fill="auto"/>
          </w:tcPr>
          <w:p w14:paraId="060064D3" w14:textId="77777777" w:rsidR="0099634F" w:rsidRPr="00534353" w:rsidRDefault="00325772" w:rsidP="00FE52CC">
            <w:pPr>
              <w:pStyle w:val="TAC"/>
              <w:rPr>
                <w:sz w:val="16"/>
                <w:szCs w:val="16"/>
                <w:lang w:eastAsia="zh-CN"/>
              </w:rPr>
            </w:pPr>
            <w:r>
              <w:rPr>
                <w:rFonts w:hint="eastAsia"/>
                <w:sz w:val="16"/>
                <w:szCs w:val="16"/>
                <w:lang w:eastAsia="zh-CN"/>
              </w:rPr>
              <w:t>2</w:t>
            </w:r>
            <w:r>
              <w:rPr>
                <w:sz w:val="16"/>
                <w:szCs w:val="16"/>
                <w:lang w:eastAsia="zh-CN"/>
              </w:rPr>
              <w:t>023-04</w:t>
            </w:r>
          </w:p>
        </w:tc>
        <w:tc>
          <w:tcPr>
            <w:tcW w:w="1043" w:type="dxa"/>
            <w:shd w:val="solid" w:color="FFFFFF" w:fill="auto"/>
          </w:tcPr>
          <w:p w14:paraId="5828B869" w14:textId="77777777" w:rsidR="0099634F" w:rsidRPr="00534353" w:rsidRDefault="00325772" w:rsidP="00FE52CC">
            <w:pPr>
              <w:pStyle w:val="TAC"/>
              <w:rPr>
                <w:sz w:val="16"/>
                <w:szCs w:val="16"/>
                <w:lang w:eastAsia="zh-CN"/>
              </w:rPr>
            </w:pPr>
            <w:r>
              <w:rPr>
                <w:sz w:val="16"/>
                <w:szCs w:val="16"/>
                <w:lang w:eastAsia="zh-CN"/>
              </w:rPr>
              <w:t>CT1#141-e</w:t>
            </w:r>
          </w:p>
        </w:tc>
        <w:tc>
          <w:tcPr>
            <w:tcW w:w="992" w:type="dxa"/>
            <w:shd w:val="solid" w:color="FFFFFF" w:fill="auto"/>
          </w:tcPr>
          <w:p w14:paraId="2D37721B" w14:textId="77777777" w:rsidR="0099634F" w:rsidRPr="00534353" w:rsidRDefault="0099634F" w:rsidP="00FE52CC">
            <w:pPr>
              <w:pStyle w:val="TAC"/>
              <w:rPr>
                <w:sz w:val="16"/>
                <w:szCs w:val="16"/>
              </w:rPr>
            </w:pPr>
          </w:p>
        </w:tc>
        <w:tc>
          <w:tcPr>
            <w:tcW w:w="426" w:type="dxa"/>
            <w:shd w:val="solid" w:color="FFFFFF" w:fill="auto"/>
          </w:tcPr>
          <w:p w14:paraId="4321471B" w14:textId="77777777" w:rsidR="0099634F" w:rsidRPr="00534353" w:rsidRDefault="0099634F" w:rsidP="00FE52CC">
            <w:pPr>
              <w:pStyle w:val="TAL"/>
              <w:rPr>
                <w:sz w:val="16"/>
                <w:szCs w:val="16"/>
              </w:rPr>
            </w:pPr>
          </w:p>
        </w:tc>
        <w:tc>
          <w:tcPr>
            <w:tcW w:w="425" w:type="dxa"/>
            <w:shd w:val="solid" w:color="FFFFFF" w:fill="auto"/>
          </w:tcPr>
          <w:p w14:paraId="6EB1B3B8" w14:textId="77777777" w:rsidR="0099634F" w:rsidRPr="00534353" w:rsidRDefault="0099634F" w:rsidP="00FE52CC">
            <w:pPr>
              <w:pStyle w:val="TAR"/>
              <w:rPr>
                <w:sz w:val="16"/>
                <w:szCs w:val="16"/>
              </w:rPr>
            </w:pPr>
          </w:p>
        </w:tc>
        <w:tc>
          <w:tcPr>
            <w:tcW w:w="567" w:type="dxa"/>
            <w:shd w:val="solid" w:color="FFFFFF" w:fill="auto"/>
          </w:tcPr>
          <w:p w14:paraId="32487CAD" w14:textId="77777777" w:rsidR="0099634F" w:rsidRPr="00534353" w:rsidRDefault="0099634F" w:rsidP="00FE52CC">
            <w:pPr>
              <w:pStyle w:val="TAC"/>
              <w:rPr>
                <w:sz w:val="16"/>
                <w:szCs w:val="16"/>
              </w:rPr>
            </w:pPr>
          </w:p>
        </w:tc>
        <w:tc>
          <w:tcPr>
            <w:tcW w:w="4394" w:type="dxa"/>
            <w:shd w:val="solid" w:color="FFFFFF" w:fill="auto"/>
          </w:tcPr>
          <w:p w14:paraId="21E3C2CE" w14:textId="77777777" w:rsidR="0099634F" w:rsidRDefault="00325772" w:rsidP="00325772">
            <w:pPr>
              <w:pStyle w:val="TAL"/>
              <w:rPr>
                <w:sz w:val="16"/>
                <w:szCs w:val="16"/>
                <w:lang w:eastAsia="zh-CN"/>
              </w:rPr>
            </w:pPr>
            <w:r>
              <w:rPr>
                <w:sz w:val="16"/>
                <w:szCs w:val="16"/>
                <w:lang w:eastAsia="zh-CN"/>
              </w:rPr>
              <w:t xml:space="preserve">Inclusion of </w:t>
            </w:r>
            <w:r w:rsidRPr="00325772">
              <w:rPr>
                <w:sz w:val="16"/>
                <w:szCs w:val="16"/>
                <w:lang w:eastAsia="zh-CN"/>
              </w:rPr>
              <w:t>C1-232915</w:t>
            </w:r>
            <w:r>
              <w:rPr>
                <w:sz w:val="16"/>
                <w:szCs w:val="16"/>
                <w:lang w:eastAsia="zh-CN"/>
              </w:rPr>
              <w:t xml:space="preserve">, </w:t>
            </w:r>
            <w:r w:rsidRPr="00325772">
              <w:rPr>
                <w:sz w:val="16"/>
                <w:szCs w:val="16"/>
                <w:lang w:eastAsia="zh-CN"/>
              </w:rPr>
              <w:t>C1-232916</w:t>
            </w:r>
            <w:r>
              <w:rPr>
                <w:sz w:val="16"/>
                <w:szCs w:val="16"/>
                <w:lang w:eastAsia="zh-CN"/>
              </w:rPr>
              <w:t xml:space="preserve">, </w:t>
            </w:r>
            <w:r w:rsidRPr="00325772">
              <w:rPr>
                <w:sz w:val="16"/>
                <w:szCs w:val="16"/>
                <w:lang w:eastAsia="zh-CN"/>
              </w:rPr>
              <w:t>C1-232917</w:t>
            </w:r>
            <w:r>
              <w:rPr>
                <w:sz w:val="16"/>
                <w:szCs w:val="16"/>
                <w:lang w:eastAsia="zh-CN"/>
              </w:rPr>
              <w:t xml:space="preserve">, </w:t>
            </w:r>
            <w:r w:rsidRPr="00325772">
              <w:rPr>
                <w:sz w:val="16"/>
                <w:szCs w:val="16"/>
                <w:lang w:eastAsia="zh-CN"/>
              </w:rPr>
              <w:t>C1-232918</w:t>
            </w:r>
            <w:r>
              <w:rPr>
                <w:sz w:val="16"/>
                <w:szCs w:val="16"/>
                <w:lang w:eastAsia="zh-CN"/>
              </w:rPr>
              <w:t xml:space="preserve">, </w:t>
            </w:r>
            <w:r w:rsidRPr="00325772">
              <w:rPr>
                <w:sz w:val="16"/>
                <w:szCs w:val="16"/>
                <w:lang w:eastAsia="zh-CN"/>
              </w:rPr>
              <w:t>C1-232919</w:t>
            </w:r>
            <w:r>
              <w:rPr>
                <w:sz w:val="16"/>
                <w:szCs w:val="16"/>
                <w:lang w:eastAsia="zh-CN"/>
              </w:rPr>
              <w:t xml:space="preserve">, </w:t>
            </w:r>
            <w:r w:rsidRPr="00325772">
              <w:rPr>
                <w:sz w:val="16"/>
                <w:szCs w:val="16"/>
                <w:lang w:eastAsia="zh-CN"/>
              </w:rPr>
              <w:t>C1-232920</w:t>
            </w:r>
            <w:r>
              <w:rPr>
                <w:sz w:val="16"/>
                <w:szCs w:val="16"/>
                <w:lang w:eastAsia="zh-CN"/>
              </w:rPr>
              <w:t xml:space="preserve">, </w:t>
            </w:r>
            <w:r w:rsidRPr="00325772">
              <w:rPr>
                <w:sz w:val="16"/>
                <w:szCs w:val="16"/>
                <w:lang w:eastAsia="zh-CN"/>
              </w:rPr>
              <w:t>C1-232921</w:t>
            </w:r>
            <w:r>
              <w:rPr>
                <w:sz w:val="16"/>
                <w:szCs w:val="16"/>
                <w:lang w:eastAsia="zh-CN"/>
              </w:rPr>
              <w:t xml:space="preserve">, </w:t>
            </w:r>
            <w:r w:rsidRPr="00325772">
              <w:rPr>
                <w:sz w:val="16"/>
                <w:szCs w:val="16"/>
                <w:lang w:eastAsia="zh-CN"/>
              </w:rPr>
              <w:t>C1-232922</w:t>
            </w:r>
            <w:r>
              <w:rPr>
                <w:sz w:val="16"/>
                <w:szCs w:val="16"/>
                <w:lang w:eastAsia="zh-CN"/>
              </w:rPr>
              <w:t xml:space="preserve">, </w:t>
            </w:r>
            <w:r w:rsidRPr="00325772">
              <w:rPr>
                <w:sz w:val="16"/>
                <w:szCs w:val="16"/>
                <w:lang w:eastAsia="zh-CN"/>
              </w:rPr>
              <w:t>C1-232923</w:t>
            </w:r>
          </w:p>
          <w:p w14:paraId="39B51707" w14:textId="77777777" w:rsidR="00325772" w:rsidRPr="00534353" w:rsidRDefault="00325772" w:rsidP="00325772">
            <w:pPr>
              <w:pStyle w:val="TAL"/>
              <w:rPr>
                <w:sz w:val="16"/>
                <w:szCs w:val="16"/>
                <w:lang w:eastAsia="zh-CN"/>
              </w:rPr>
            </w:pPr>
            <w:r w:rsidRPr="00C33F68">
              <w:rPr>
                <w:bCs/>
                <w:sz w:val="16"/>
                <w:szCs w:val="16"/>
              </w:rPr>
              <w:t>Correction from the rapporteur.</w:t>
            </w:r>
          </w:p>
        </w:tc>
        <w:tc>
          <w:tcPr>
            <w:tcW w:w="992" w:type="dxa"/>
            <w:shd w:val="solid" w:color="FFFFFF" w:fill="auto"/>
          </w:tcPr>
          <w:p w14:paraId="7341383D" w14:textId="77777777" w:rsidR="0099634F" w:rsidRPr="00534353" w:rsidRDefault="00325772" w:rsidP="00FE52CC">
            <w:pPr>
              <w:pStyle w:val="TAC"/>
              <w:rPr>
                <w:sz w:val="16"/>
                <w:szCs w:val="16"/>
                <w:lang w:eastAsia="zh-CN"/>
              </w:rPr>
            </w:pPr>
            <w:r>
              <w:rPr>
                <w:rFonts w:hint="eastAsia"/>
                <w:sz w:val="16"/>
                <w:szCs w:val="16"/>
                <w:lang w:eastAsia="zh-CN"/>
              </w:rPr>
              <w:t>0</w:t>
            </w:r>
            <w:r>
              <w:rPr>
                <w:sz w:val="16"/>
                <w:szCs w:val="16"/>
                <w:lang w:eastAsia="zh-CN"/>
              </w:rPr>
              <w:t>.1.0</w:t>
            </w:r>
          </w:p>
        </w:tc>
      </w:tr>
      <w:tr w:rsidR="00646BDC" w:rsidRPr="00534353" w14:paraId="03DE9F9E" w14:textId="77777777" w:rsidTr="00325772">
        <w:tc>
          <w:tcPr>
            <w:tcW w:w="800" w:type="dxa"/>
            <w:shd w:val="solid" w:color="FFFFFF" w:fill="auto"/>
          </w:tcPr>
          <w:p w14:paraId="25E5C629" w14:textId="77777777" w:rsidR="00646BDC" w:rsidRDefault="00646BDC" w:rsidP="00646BDC">
            <w:pPr>
              <w:pStyle w:val="TAC"/>
              <w:rPr>
                <w:sz w:val="16"/>
                <w:szCs w:val="16"/>
                <w:lang w:eastAsia="zh-CN"/>
              </w:rPr>
            </w:pPr>
            <w:r>
              <w:rPr>
                <w:rFonts w:hint="eastAsia"/>
                <w:sz w:val="16"/>
                <w:szCs w:val="16"/>
                <w:lang w:eastAsia="zh-CN"/>
              </w:rPr>
              <w:t>2</w:t>
            </w:r>
            <w:r>
              <w:rPr>
                <w:sz w:val="16"/>
                <w:szCs w:val="16"/>
                <w:lang w:eastAsia="zh-CN"/>
              </w:rPr>
              <w:t>023-0</w:t>
            </w:r>
            <w:r>
              <w:rPr>
                <w:rFonts w:hint="eastAsia"/>
                <w:sz w:val="16"/>
                <w:szCs w:val="16"/>
                <w:lang w:eastAsia="zh-CN"/>
              </w:rPr>
              <w:t>5</w:t>
            </w:r>
          </w:p>
        </w:tc>
        <w:tc>
          <w:tcPr>
            <w:tcW w:w="1043" w:type="dxa"/>
            <w:shd w:val="solid" w:color="FFFFFF" w:fill="auto"/>
          </w:tcPr>
          <w:p w14:paraId="7AEFD9C6" w14:textId="77777777" w:rsidR="00646BDC" w:rsidRDefault="00646BDC" w:rsidP="00646BDC">
            <w:pPr>
              <w:pStyle w:val="TAC"/>
              <w:rPr>
                <w:sz w:val="16"/>
                <w:szCs w:val="16"/>
                <w:lang w:eastAsia="zh-CN"/>
              </w:rPr>
            </w:pPr>
            <w:r>
              <w:rPr>
                <w:sz w:val="16"/>
                <w:szCs w:val="16"/>
                <w:lang w:eastAsia="zh-CN"/>
              </w:rPr>
              <w:t>CT1#14</w:t>
            </w:r>
            <w:r>
              <w:rPr>
                <w:rFonts w:hint="eastAsia"/>
                <w:sz w:val="16"/>
                <w:szCs w:val="16"/>
                <w:lang w:eastAsia="zh-CN"/>
              </w:rPr>
              <w:t>2</w:t>
            </w:r>
          </w:p>
        </w:tc>
        <w:tc>
          <w:tcPr>
            <w:tcW w:w="992" w:type="dxa"/>
            <w:shd w:val="solid" w:color="FFFFFF" w:fill="auto"/>
          </w:tcPr>
          <w:p w14:paraId="5E827AB0" w14:textId="77777777" w:rsidR="00646BDC" w:rsidRPr="00534353" w:rsidRDefault="00646BDC" w:rsidP="00646BDC">
            <w:pPr>
              <w:pStyle w:val="TAC"/>
              <w:rPr>
                <w:sz w:val="16"/>
                <w:szCs w:val="16"/>
              </w:rPr>
            </w:pPr>
          </w:p>
        </w:tc>
        <w:tc>
          <w:tcPr>
            <w:tcW w:w="426" w:type="dxa"/>
            <w:shd w:val="solid" w:color="FFFFFF" w:fill="auto"/>
          </w:tcPr>
          <w:p w14:paraId="4EA99238" w14:textId="77777777" w:rsidR="00646BDC" w:rsidRPr="00534353" w:rsidRDefault="00646BDC" w:rsidP="00646BDC">
            <w:pPr>
              <w:pStyle w:val="TAL"/>
              <w:rPr>
                <w:sz w:val="16"/>
                <w:szCs w:val="16"/>
              </w:rPr>
            </w:pPr>
          </w:p>
        </w:tc>
        <w:tc>
          <w:tcPr>
            <w:tcW w:w="425" w:type="dxa"/>
            <w:shd w:val="solid" w:color="FFFFFF" w:fill="auto"/>
          </w:tcPr>
          <w:p w14:paraId="5A5B57D7" w14:textId="77777777" w:rsidR="00646BDC" w:rsidRPr="00534353" w:rsidRDefault="00646BDC" w:rsidP="00646BDC">
            <w:pPr>
              <w:pStyle w:val="TAR"/>
              <w:rPr>
                <w:sz w:val="16"/>
                <w:szCs w:val="16"/>
              </w:rPr>
            </w:pPr>
          </w:p>
        </w:tc>
        <w:tc>
          <w:tcPr>
            <w:tcW w:w="567" w:type="dxa"/>
            <w:shd w:val="solid" w:color="FFFFFF" w:fill="auto"/>
          </w:tcPr>
          <w:p w14:paraId="7D45C9B7" w14:textId="77777777" w:rsidR="00646BDC" w:rsidRPr="00534353" w:rsidRDefault="00646BDC" w:rsidP="00646BDC">
            <w:pPr>
              <w:pStyle w:val="TAC"/>
              <w:rPr>
                <w:sz w:val="16"/>
                <w:szCs w:val="16"/>
              </w:rPr>
            </w:pPr>
          </w:p>
        </w:tc>
        <w:tc>
          <w:tcPr>
            <w:tcW w:w="4394" w:type="dxa"/>
            <w:shd w:val="solid" w:color="FFFFFF" w:fill="auto"/>
          </w:tcPr>
          <w:p w14:paraId="79585FEC" w14:textId="77777777" w:rsidR="00646BDC" w:rsidRDefault="00646BDC" w:rsidP="00646BDC">
            <w:pPr>
              <w:pStyle w:val="TAL"/>
              <w:rPr>
                <w:sz w:val="16"/>
                <w:szCs w:val="16"/>
                <w:lang w:eastAsia="zh-CN"/>
              </w:rPr>
            </w:pPr>
            <w:r>
              <w:rPr>
                <w:sz w:val="16"/>
                <w:szCs w:val="16"/>
                <w:lang w:eastAsia="zh-CN"/>
              </w:rPr>
              <w:t xml:space="preserve">Inclusion of </w:t>
            </w:r>
            <w:r w:rsidR="004A6296">
              <w:rPr>
                <w:sz w:val="16"/>
                <w:szCs w:val="16"/>
                <w:lang w:eastAsia="zh-CN"/>
              </w:rPr>
              <w:t>C1-23348</w:t>
            </w:r>
            <w:r w:rsidR="004A6296">
              <w:rPr>
                <w:rFonts w:hint="eastAsia"/>
                <w:sz w:val="16"/>
                <w:szCs w:val="16"/>
                <w:lang w:eastAsia="zh-CN"/>
              </w:rPr>
              <w:t>1</w:t>
            </w:r>
            <w:r w:rsidR="004A6296">
              <w:rPr>
                <w:sz w:val="16"/>
                <w:szCs w:val="16"/>
                <w:lang w:eastAsia="zh-CN"/>
              </w:rPr>
              <w:t xml:space="preserve">, </w:t>
            </w:r>
            <w:r w:rsidRPr="00325772">
              <w:rPr>
                <w:sz w:val="16"/>
                <w:szCs w:val="16"/>
                <w:lang w:eastAsia="zh-CN"/>
              </w:rPr>
              <w:t>C1-23</w:t>
            </w:r>
            <w:r>
              <w:rPr>
                <w:rFonts w:hint="eastAsia"/>
                <w:sz w:val="16"/>
                <w:szCs w:val="16"/>
                <w:lang w:eastAsia="zh-CN"/>
              </w:rPr>
              <w:t>4012,</w:t>
            </w:r>
            <w:r>
              <w:rPr>
                <w:sz w:val="16"/>
                <w:szCs w:val="16"/>
                <w:lang w:eastAsia="zh-CN"/>
              </w:rPr>
              <w:t xml:space="preserve"> </w:t>
            </w:r>
            <w:r w:rsidRPr="00325772">
              <w:rPr>
                <w:sz w:val="16"/>
                <w:szCs w:val="16"/>
                <w:lang w:eastAsia="zh-CN"/>
              </w:rPr>
              <w:t>C1-23</w:t>
            </w:r>
            <w:r>
              <w:rPr>
                <w:rFonts w:hint="eastAsia"/>
                <w:sz w:val="16"/>
                <w:szCs w:val="16"/>
                <w:lang w:eastAsia="zh-CN"/>
              </w:rPr>
              <w:t>401</w:t>
            </w:r>
            <w:r>
              <w:rPr>
                <w:sz w:val="16"/>
                <w:szCs w:val="16"/>
                <w:lang w:eastAsia="zh-CN"/>
              </w:rPr>
              <w:t>3</w:t>
            </w:r>
            <w:r>
              <w:rPr>
                <w:rFonts w:hint="eastAsia"/>
                <w:sz w:val="16"/>
                <w:szCs w:val="16"/>
                <w:lang w:eastAsia="zh-CN"/>
              </w:rPr>
              <w:t>,</w:t>
            </w:r>
            <w:r w:rsidRPr="00325772">
              <w:rPr>
                <w:sz w:val="16"/>
                <w:szCs w:val="16"/>
                <w:lang w:eastAsia="zh-CN"/>
              </w:rPr>
              <w:t xml:space="preserve"> C1-23</w:t>
            </w:r>
            <w:r>
              <w:rPr>
                <w:rFonts w:hint="eastAsia"/>
                <w:sz w:val="16"/>
                <w:szCs w:val="16"/>
                <w:lang w:eastAsia="zh-CN"/>
              </w:rPr>
              <w:t>401</w:t>
            </w:r>
            <w:r>
              <w:rPr>
                <w:sz w:val="16"/>
                <w:szCs w:val="16"/>
                <w:lang w:eastAsia="zh-CN"/>
              </w:rPr>
              <w:t>4</w:t>
            </w:r>
            <w:r>
              <w:rPr>
                <w:rFonts w:hint="eastAsia"/>
                <w:sz w:val="16"/>
                <w:szCs w:val="16"/>
                <w:lang w:eastAsia="zh-CN"/>
              </w:rPr>
              <w:t>,</w:t>
            </w:r>
            <w:r w:rsidRPr="00325772">
              <w:rPr>
                <w:sz w:val="16"/>
                <w:szCs w:val="16"/>
                <w:lang w:eastAsia="zh-CN"/>
              </w:rPr>
              <w:t xml:space="preserve"> C1-23</w:t>
            </w:r>
            <w:r>
              <w:rPr>
                <w:rFonts w:hint="eastAsia"/>
                <w:sz w:val="16"/>
                <w:szCs w:val="16"/>
                <w:lang w:eastAsia="zh-CN"/>
              </w:rPr>
              <w:t>401</w:t>
            </w:r>
            <w:r>
              <w:rPr>
                <w:sz w:val="16"/>
                <w:szCs w:val="16"/>
                <w:lang w:eastAsia="zh-CN"/>
              </w:rPr>
              <w:t>5</w:t>
            </w:r>
            <w:r>
              <w:rPr>
                <w:rFonts w:hint="eastAsia"/>
                <w:sz w:val="16"/>
                <w:szCs w:val="16"/>
                <w:lang w:eastAsia="zh-CN"/>
              </w:rPr>
              <w:t>,</w:t>
            </w:r>
            <w:r w:rsidR="004A6296">
              <w:rPr>
                <w:sz w:val="16"/>
                <w:szCs w:val="16"/>
                <w:lang w:eastAsia="zh-CN"/>
              </w:rPr>
              <w:t xml:space="preserve"> </w:t>
            </w:r>
            <w:r w:rsidR="004A6296" w:rsidRPr="00325772">
              <w:rPr>
                <w:sz w:val="16"/>
                <w:szCs w:val="16"/>
                <w:lang w:eastAsia="zh-CN"/>
              </w:rPr>
              <w:t>C1-23</w:t>
            </w:r>
            <w:r w:rsidR="004A6296">
              <w:rPr>
                <w:rFonts w:hint="eastAsia"/>
                <w:sz w:val="16"/>
                <w:szCs w:val="16"/>
                <w:lang w:eastAsia="zh-CN"/>
              </w:rPr>
              <w:t>4016,</w:t>
            </w:r>
            <w:r w:rsidR="004A6296">
              <w:rPr>
                <w:sz w:val="16"/>
                <w:szCs w:val="16"/>
                <w:lang w:eastAsia="zh-CN"/>
              </w:rPr>
              <w:t xml:space="preserve"> </w:t>
            </w:r>
            <w:r w:rsidR="004A6296" w:rsidRPr="00325772">
              <w:rPr>
                <w:sz w:val="16"/>
                <w:szCs w:val="16"/>
                <w:lang w:eastAsia="zh-CN"/>
              </w:rPr>
              <w:t>C1-23</w:t>
            </w:r>
            <w:r w:rsidR="004A6296">
              <w:rPr>
                <w:rFonts w:hint="eastAsia"/>
                <w:sz w:val="16"/>
                <w:szCs w:val="16"/>
                <w:lang w:eastAsia="zh-CN"/>
              </w:rPr>
              <w:t>4017,</w:t>
            </w:r>
            <w:r w:rsidR="004A6296">
              <w:rPr>
                <w:sz w:val="16"/>
                <w:szCs w:val="16"/>
                <w:lang w:eastAsia="zh-CN"/>
              </w:rPr>
              <w:t xml:space="preserve"> </w:t>
            </w:r>
            <w:r w:rsidR="004A6296" w:rsidRPr="00325772">
              <w:rPr>
                <w:sz w:val="16"/>
                <w:szCs w:val="16"/>
                <w:lang w:eastAsia="zh-CN"/>
              </w:rPr>
              <w:t>C1-23</w:t>
            </w:r>
            <w:r w:rsidR="004A6296">
              <w:rPr>
                <w:rFonts w:hint="eastAsia"/>
                <w:sz w:val="16"/>
                <w:szCs w:val="16"/>
                <w:lang w:eastAsia="zh-CN"/>
              </w:rPr>
              <w:t>4018,</w:t>
            </w:r>
            <w:r w:rsidR="004A6296">
              <w:rPr>
                <w:sz w:val="16"/>
                <w:szCs w:val="16"/>
                <w:lang w:eastAsia="zh-CN"/>
              </w:rPr>
              <w:t xml:space="preserve"> </w:t>
            </w:r>
            <w:r w:rsidR="004A6296" w:rsidRPr="00325772">
              <w:rPr>
                <w:sz w:val="16"/>
                <w:szCs w:val="16"/>
                <w:lang w:eastAsia="zh-CN"/>
              </w:rPr>
              <w:t>C1-23</w:t>
            </w:r>
            <w:r w:rsidR="004A6296">
              <w:rPr>
                <w:rFonts w:hint="eastAsia"/>
                <w:sz w:val="16"/>
                <w:szCs w:val="16"/>
                <w:lang w:eastAsia="zh-CN"/>
              </w:rPr>
              <w:t>4019,</w:t>
            </w:r>
            <w:r w:rsidR="004A6296">
              <w:rPr>
                <w:sz w:val="16"/>
                <w:szCs w:val="16"/>
                <w:lang w:eastAsia="zh-CN"/>
              </w:rPr>
              <w:t xml:space="preserve"> </w:t>
            </w:r>
            <w:r w:rsidR="004A6296" w:rsidRPr="00325772">
              <w:rPr>
                <w:sz w:val="16"/>
                <w:szCs w:val="16"/>
                <w:lang w:eastAsia="zh-CN"/>
              </w:rPr>
              <w:t>C1-23</w:t>
            </w:r>
            <w:r w:rsidR="004A6296">
              <w:rPr>
                <w:rFonts w:hint="eastAsia"/>
                <w:sz w:val="16"/>
                <w:szCs w:val="16"/>
                <w:lang w:eastAsia="zh-CN"/>
              </w:rPr>
              <w:t>4020,</w:t>
            </w:r>
            <w:r w:rsidR="004A6296">
              <w:rPr>
                <w:sz w:val="16"/>
                <w:szCs w:val="16"/>
                <w:lang w:eastAsia="zh-CN"/>
              </w:rPr>
              <w:t xml:space="preserve"> </w:t>
            </w:r>
            <w:r w:rsidR="004A6296" w:rsidRPr="00325772">
              <w:rPr>
                <w:sz w:val="16"/>
                <w:szCs w:val="16"/>
                <w:lang w:eastAsia="zh-CN"/>
              </w:rPr>
              <w:t>C1-23</w:t>
            </w:r>
            <w:r w:rsidR="004A6296">
              <w:rPr>
                <w:rFonts w:hint="eastAsia"/>
                <w:sz w:val="16"/>
                <w:szCs w:val="16"/>
                <w:lang w:eastAsia="zh-CN"/>
              </w:rPr>
              <w:t>4021,</w:t>
            </w:r>
            <w:r w:rsidR="004A6296">
              <w:rPr>
                <w:sz w:val="16"/>
                <w:szCs w:val="16"/>
                <w:lang w:eastAsia="zh-CN"/>
              </w:rPr>
              <w:t xml:space="preserve"> </w:t>
            </w:r>
            <w:r w:rsidR="004A6296" w:rsidRPr="00325772">
              <w:rPr>
                <w:sz w:val="16"/>
                <w:szCs w:val="16"/>
                <w:lang w:eastAsia="zh-CN"/>
              </w:rPr>
              <w:t>C1-23</w:t>
            </w:r>
            <w:r w:rsidR="004A6296">
              <w:rPr>
                <w:rFonts w:hint="eastAsia"/>
                <w:sz w:val="16"/>
                <w:szCs w:val="16"/>
                <w:lang w:eastAsia="zh-CN"/>
              </w:rPr>
              <w:t>4022,</w:t>
            </w:r>
            <w:r w:rsidR="004A6296">
              <w:rPr>
                <w:sz w:val="16"/>
                <w:szCs w:val="16"/>
                <w:lang w:eastAsia="zh-CN"/>
              </w:rPr>
              <w:t xml:space="preserve"> </w:t>
            </w:r>
            <w:r w:rsidR="004A6296" w:rsidRPr="00325772">
              <w:rPr>
                <w:sz w:val="16"/>
                <w:szCs w:val="16"/>
                <w:lang w:eastAsia="zh-CN"/>
              </w:rPr>
              <w:t>C1-23</w:t>
            </w:r>
            <w:r w:rsidR="004A6296">
              <w:rPr>
                <w:rFonts w:hint="eastAsia"/>
                <w:sz w:val="16"/>
                <w:szCs w:val="16"/>
                <w:lang w:eastAsia="zh-CN"/>
              </w:rPr>
              <w:t>4023,</w:t>
            </w:r>
            <w:r w:rsidR="004A6296">
              <w:rPr>
                <w:sz w:val="16"/>
                <w:szCs w:val="16"/>
                <w:lang w:eastAsia="zh-CN"/>
              </w:rPr>
              <w:t xml:space="preserve"> </w:t>
            </w:r>
            <w:r w:rsidR="004A6296" w:rsidRPr="00325772">
              <w:rPr>
                <w:sz w:val="16"/>
                <w:szCs w:val="16"/>
                <w:lang w:eastAsia="zh-CN"/>
              </w:rPr>
              <w:t>C1-23</w:t>
            </w:r>
            <w:r w:rsidR="004A6296">
              <w:rPr>
                <w:rFonts w:hint="eastAsia"/>
                <w:sz w:val="16"/>
                <w:szCs w:val="16"/>
                <w:lang w:eastAsia="zh-CN"/>
              </w:rPr>
              <w:t>4024,</w:t>
            </w:r>
            <w:r w:rsidR="004A6296">
              <w:rPr>
                <w:sz w:val="16"/>
                <w:szCs w:val="16"/>
                <w:lang w:eastAsia="zh-CN"/>
              </w:rPr>
              <w:t xml:space="preserve"> </w:t>
            </w:r>
            <w:r w:rsidR="004A6296" w:rsidRPr="00325772">
              <w:rPr>
                <w:sz w:val="16"/>
                <w:szCs w:val="16"/>
                <w:lang w:eastAsia="zh-CN"/>
              </w:rPr>
              <w:t>C1-23</w:t>
            </w:r>
            <w:r w:rsidR="004A6296">
              <w:rPr>
                <w:rFonts w:hint="eastAsia"/>
                <w:sz w:val="16"/>
                <w:szCs w:val="16"/>
                <w:lang w:eastAsia="zh-CN"/>
              </w:rPr>
              <w:t>4025</w:t>
            </w:r>
            <w:r w:rsidR="004A6296">
              <w:rPr>
                <w:sz w:val="16"/>
                <w:szCs w:val="16"/>
                <w:lang w:eastAsia="zh-CN"/>
              </w:rPr>
              <w:t>.</w:t>
            </w:r>
          </w:p>
          <w:p w14:paraId="4E64D70C" w14:textId="77777777" w:rsidR="00646BDC" w:rsidRDefault="00646BDC" w:rsidP="00646BDC">
            <w:pPr>
              <w:pStyle w:val="TAL"/>
              <w:rPr>
                <w:sz w:val="16"/>
                <w:szCs w:val="16"/>
                <w:lang w:eastAsia="zh-CN"/>
              </w:rPr>
            </w:pPr>
            <w:r w:rsidRPr="00C33F68">
              <w:rPr>
                <w:bCs/>
                <w:sz w:val="16"/>
                <w:szCs w:val="16"/>
              </w:rPr>
              <w:t>Correction from the rapporteur.</w:t>
            </w:r>
          </w:p>
        </w:tc>
        <w:tc>
          <w:tcPr>
            <w:tcW w:w="992" w:type="dxa"/>
            <w:shd w:val="solid" w:color="FFFFFF" w:fill="auto"/>
          </w:tcPr>
          <w:p w14:paraId="0D9ABA02" w14:textId="77777777" w:rsidR="00646BDC" w:rsidRDefault="00646BDC" w:rsidP="00646BDC">
            <w:pPr>
              <w:pStyle w:val="TAC"/>
              <w:rPr>
                <w:sz w:val="16"/>
                <w:szCs w:val="16"/>
                <w:lang w:eastAsia="zh-CN"/>
              </w:rPr>
            </w:pPr>
            <w:r>
              <w:rPr>
                <w:rFonts w:hint="eastAsia"/>
                <w:sz w:val="16"/>
                <w:szCs w:val="16"/>
                <w:lang w:eastAsia="zh-CN"/>
              </w:rPr>
              <w:t>0</w:t>
            </w:r>
            <w:r>
              <w:rPr>
                <w:sz w:val="16"/>
                <w:szCs w:val="16"/>
                <w:lang w:eastAsia="zh-CN"/>
              </w:rPr>
              <w:t>.</w:t>
            </w:r>
            <w:r w:rsidR="004A6296">
              <w:rPr>
                <w:sz w:val="16"/>
                <w:szCs w:val="16"/>
                <w:lang w:eastAsia="zh-CN"/>
              </w:rPr>
              <w:t>2</w:t>
            </w:r>
            <w:r>
              <w:rPr>
                <w:sz w:val="16"/>
                <w:szCs w:val="16"/>
                <w:lang w:eastAsia="zh-CN"/>
              </w:rPr>
              <w:t>.0</w:t>
            </w:r>
          </w:p>
        </w:tc>
      </w:tr>
      <w:tr w:rsidR="00B92F5F" w:rsidRPr="00534353" w14:paraId="1B7BDA44" w14:textId="77777777" w:rsidTr="00325772">
        <w:tc>
          <w:tcPr>
            <w:tcW w:w="800" w:type="dxa"/>
            <w:shd w:val="solid" w:color="FFFFFF" w:fill="auto"/>
          </w:tcPr>
          <w:p w14:paraId="0E9E2F6B" w14:textId="77777777" w:rsidR="00B92F5F" w:rsidRDefault="00B92F5F" w:rsidP="00646BDC">
            <w:pPr>
              <w:pStyle w:val="TAC"/>
              <w:rPr>
                <w:sz w:val="16"/>
                <w:szCs w:val="16"/>
                <w:lang w:eastAsia="zh-CN"/>
              </w:rPr>
            </w:pPr>
            <w:r>
              <w:rPr>
                <w:rFonts w:hint="eastAsia"/>
                <w:sz w:val="16"/>
                <w:szCs w:val="16"/>
                <w:lang w:eastAsia="zh-CN"/>
              </w:rPr>
              <w:t>2</w:t>
            </w:r>
            <w:r>
              <w:rPr>
                <w:sz w:val="16"/>
                <w:szCs w:val="16"/>
                <w:lang w:eastAsia="zh-CN"/>
              </w:rPr>
              <w:t>023-08</w:t>
            </w:r>
          </w:p>
        </w:tc>
        <w:tc>
          <w:tcPr>
            <w:tcW w:w="1043" w:type="dxa"/>
            <w:shd w:val="solid" w:color="FFFFFF" w:fill="auto"/>
          </w:tcPr>
          <w:p w14:paraId="658DC621" w14:textId="77777777" w:rsidR="00B92F5F" w:rsidRDefault="00B92F5F" w:rsidP="00646BDC">
            <w:pPr>
              <w:pStyle w:val="TAC"/>
              <w:rPr>
                <w:sz w:val="16"/>
                <w:szCs w:val="16"/>
                <w:lang w:eastAsia="zh-CN"/>
              </w:rPr>
            </w:pPr>
            <w:r>
              <w:rPr>
                <w:sz w:val="16"/>
                <w:szCs w:val="16"/>
                <w:lang w:eastAsia="zh-CN"/>
              </w:rPr>
              <w:t>CT1#143</w:t>
            </w:r>
          </w:p>
        </w:tc>
        <w:tc>
          <w:tcPr>
            <w:tcW w:w="992" w:type="dxa"/>
            <w:shd w:val="solid" w:color="FFFFFF" w:fill="auto"/>
          </w:tcPr>
          <w:p w14:paraId="0AF6CAEA" w14:textId="77777777" w:rsidR="00B92F5F" w:rsidRPr="00534353" w:rsidRDefault="00B92F5F" w:rsidP="00646BDC">
            <w:pPr>
              <w:pStyle w:val="TAC"/>
              <w:rPr>
                <w:sz w:val="16"/>
                <w:szCs w:val="16"/>
              </w:rPr>
            </w:pPr>
          </w:p>
        </w:tc>
        <w:tc>
          <w:tcPr>
            <w:tcW w:w="426" w:type="dxa"/>
            <w:shd w:val="solid" w:color="FFFFFF" w:fill="auto"/>
          </w:tcPr>
          <w:p w14:paraId="38D32E34" w14:textId="77777777" w:rsidR="00B92F5F" w:rsidRPr="00534353" w:rsidRDefault="00B92F5F" w:rsidP="00646BDC">
            <w:pPr>
              <w:pStyle w:val="TAL"/>
              <w:rPr>
                <w:sz w:val="16"/>
                <w:szCs w:val="16"/>
              </w:rPr>
            </w:pPr>
          </w:p>
        </w:tc>
        <w:tc>
          <w:tcPr>
            <w:tcW w:w="425" w:type="dxa"/>
            <w:shd w:val="solid" w:color="FFFFFF" w:fill="auto"/>
          </w:tcPr>
          <w:p w14:paraId="18A04767" w14:textId="77777777" w:rsidR="00B92F5F" w:rsidRPr="00534353" w:rsidRDefault="00B92F5F" w:rsidP="00646BDC">
            <w:pPr>
              <w:pStyle w:val="TAR"/>
              <w:rPr>
                <w:sz w:val="16"/>
                <w:szCs w:val="16"/>
              </w:rPr>
            </w:pPr>
          </w:p>
        </w:tc>
        <w:tc>
          <w:tcPr>
            <w:tcW w:w="567" w:type="dxa"/>
            <w:shd w:val="solid" w:color="FFFFFF" w:fill="auto"/>
          </w:tcPr>
          <w:p w14:paraId="57DFEAF8" w14:textId="77777777" w:rsidR="00B92F5F" w:rsidRPr="00534353" w:rsidRDefault="00B92F5F" w:rsidP="00646BDC">
            <w:pPr>
              <w:pStyle w:val="TAC"/>
              <w:rPr>
                <w:sz w:val="16"/>
                <w:szCs w:val="16"/>
              </w:rPr>
            </w:pPr>
          </w:p>
        </w:tc>
        <w:tc>
          <w:tcPr>
            <w:tcW w:w="4394" w:type="dxa"/>
            <w:shd w:val="solid" w:color="FFFFFF" w:fill="auto"/>
          </w:tcPr>
          <w:p w14:paraId="444620E8" w14:textId="77777777" w:rsidR="00B92F5F" w:rsidRDefault="00B92F5F" w:rsidP="00B92F5F">
            <w:pPr>
              <w:pStyle w:val="TAL"/>
              <w:rPr>
                <w:sz w:val="16"/>
                <w:szCs w:val="16"/>
                <w:lang w:eastAsia="zh-CN"/>
              </w:rPr>
            </w:pPr>
            <w:r>
              <w:rPr>
                <w:rFonts w:hint="eastAsia"/>
                <w:sz w:val="16"/>
                <w:szCs w:val="16"/>
                <w:lang w:eastAsia="zh-CN"/>
              </w:rPr>
              <w:t>I</w:t>
            </w:r>
            <w:r>
              <w:rPr>
                <w:sz w:val="16"/>
                <w:szCs w:val="16"/>
                <w:lang w:eastAsia="zh-CN"/>
              </w:rPr>
              <w:t xml:space="preserve">nclusion of </w:t>
            </w:r>
            <w:r w:rsidRPr="00B92F5F">
              <w:rPr>
                <w:sz w:val="16"/>
                <w:szCs w:val="16"/>
                <w:lang w:eastAsia="zh-CN"/>
              </w:rPr>
              <w:t>C1-236111</w:t>
            </w:r>
            <w:r>
              <w:rPr>
                <w:sz w:val="16"/>
                <w:szCs w:val="16"/>
                <w:lang w:eastAsia="zh-CN"/>
              </w:rPr>
              <w:t xml:space="preserve">, </w:t>
            </w:r>
            <w:r w:rsidRPr="00B92F5F">
              <w:rPr>
                <w:sz w:val="16"/>
                <w:szCs w:val="16"/>
                <w:lang w:eastAsia="zh-CN"/>
              </w:rPr>
              <w:t>C1-236112</w:t>
            </w:r>
            <w:r>
              <w:rPr>
                <w:sz w:val="16"/>
                <w:szCs w:val="16"/>
                <w:lang w:eastAsia="zh-CN"/>
              </w:rPr>
              <w:t xml:space="preserve">, </w:t>
            </w:r>
            <w:r w:rsidRPr="00B92F5F">
              <w:rPr>
                <w:sz w:val="16"/>
                <w:szCs w:val="16"/>
                <w:lang w:eastAsia="zh-CN"/>
              </w:rPr>
              <w:t>C1-236113</w:t>
            </w:r>
            <w:r>
              <w:rPr>
                <w:sz w:val="16"/>
                <w:szCs w:val="16"/>
                <w:lang w:eastAsia="zh-CN"/>
              </w:rPr>
              <w:t xml:space="preserve">, </w:t>
            </w:r>
            <w:r w:rsidRPr="00B92F5F">
              <w:rPr>
                <w:sz w:val="16"/>
                <w:szCs w:val="16"/>
                <w:lang w:eastAsia="zh-CN"/>
              </w:rPr>
              <w:t>C1-236114</w:t>
            </w:r>
            <w:r>
              <w:rPr>
                <w:sz w:val="16"/>
                <w:szCs w:val="16"/>
                <w:lang w:eastAsia="zh-CN"/>
              </w:rPr>
              <w:t xml:space="preserve">, </w:t>
            </w:r>
            <w:r w:rsidRPr="00B92F5F">
              <w:rPr>
                <w:sz w:val="16"/>
                <w:szCs w:val="16"/>
                <w:lang w:eastAsia="zh-CN"/>
              </w:rPr>
              <w:t>C1-236115</w:t>
            </w:r>
            <w:r>
              <w:rPr>
                <w:sz w:val="16"/>
                <w:szCs w:val="16"/>
                <w:lang w:eastAsia="zh-CN"/>
              </w:rPr>
              <w:t xml:space="preserve">, </w:t>
            </w:r>
            <w:r w:rsidRPr="00B92F5F">
              <w:rPr>
                <w:sz w:val="16"/>
                <w:szCs w:val="16"/>
                <w:lang w:eastAsia="zh-CN"/>
              </w:rPr>
              <w:t>C1-236116</w:t>
            </w:r>
            <w:r>
              <w:rPr>
                <w:sz w:val="16"/>
                <w:szCs w:val="16"/>
                <w:lang w:eastAsia="zh-CN"/>
              </w:rPr>
              <w:t xml:space="preserve">, </w:t>
            </w:r>
            <w:r w:rsidRPr="00B92F5F">
              <w:rPr>
                <w:sz w:val="16"/>
                <w:szCs w:val="16"/>
                <w:lang w:eastAsia="zh-CN"/>
              </w:rPr>
              <w:t>C1-236117</w:t>
            </w:r>
            <w:r>
              <w:rPr>
                <w:sz w:val="16"/>
                <w:szCs w:val="16"/>
                <w:lang w:eastAsia="zh-CN"/>
              </w:rPr>
              <w:t xml:space="preserve">, </w:t>
            </w:r>
            <w:r w:rsidRPr="00B92F5F">
              <w:rPr>
                <w:sz w:val="16"/>
                <w:szCs w:val="16"/>
                <w:lang w:eastAsia="zh-CN"/>
              </w:rPr>
              <w:t>C1-236118</w:t>
            </w:r>
            <w:r>
              <w:rPr>
                <w:sz w:val="16"/>
                <w:szCs w:val="16"/>
                <w:lang w:eastAsia="zh-CN"/>
              </w:rPr>
              <w:t xml:space="preserve">, </w:t>
            </w:r>
            <w:r w:rsidRPr="00B92F5F">
              <w:rPr>
                <w:sz w:val="16"/>
                <w:szCs w:val="16"/>
                <w:lang w:eastAsia="zh-CN"/>
              </w:rPr>
              <w:t>C1-236119</w:t>
            </w:r>
            <w:r>
              <w:rPr>
                <w:sz w:val="16"/>
                <w:szCs w:val="16"/>
                <w:lang w:eastAsia="zh-CN"/>
              </w:rPr>
              <w:t xml:space="preserve">, </w:t>
            </w:r>
            <w:r w:rsidRPr="00B92F5F">
              <w:rPr>
                <w:sz w:val="16"/>
                <w:szCs w:val="16"/>
                <w:lang w:eastAsia="zh-CN"/>
              </w:rPr>
              <w:t>C1-236320</w:t>
            </w:r>
            <w:r>
              <w:rPr>
                <w:sz w:val="16"/>
                <w:szCs w:val="16"/>
                <w:lang w:eastAsia="zh-CN"/>
              </w:rPr>
              <w:t xml:space="preserve">, </w:t>
            </w:r>
            <w:r w:rsidRPr="00B92F5F">
              <w:rPr>
                <w:sz w:val="16"/>
                <w:szCs w:val="16"/>
                <w:lang w:eastAsia="zh-CN"/>
              </w:rPr>
              <w:t>C1-236321</w:t>
            </w:r>
            <w:r>
              <w:rPr>
                <w:sz w:val="16"/>
                <w:szCs w:val="16"/>
                <w:lang w:eastAsia="zh-CN"/>
              </w:rPr>
              <w:t xml:space="preserve">, </w:t>
            </w:r>
            <w:r w:rsidRPr="00B92F5F">
              <w:rPr>
                <w:sz w:val="16"/>
                <w:szCs w:val="16"/>
                <w:lang w:eastAsia="zh-CN"/>
              </w:rPr>
              <w:t>C1-236323</w:t>
            </w:r>
            <w:r>
              <w:rPr>
                <w:sz w:val="16"/>
                <w:szCs w:val="16"/>
                <w:lang w:eastAsia="zh-CN"/>
              </w:rPr>
              <w:t xml:space="preserve">, </w:t>
            </w:r>
            <w:r w:rsidRPr="00B92F5F">
              <w:rPr>
                <w:sz w:val="16"/>
                <w:szCs w:val="16"/>
                <w:lang w:eastAsia="zh-CN"/>
              </w:rPr>
              <w:t>C1-236324</w:t>
            </w:r>
            <w:r>
              <w:rPr>
                <w:sz w:val="16"/>
                <w:szCs w:val="16"/>
                <w:lang w:eastAsia="zh-CN"/>
              </w:rPr>
              <w:t xml:space="preserve">, </w:t>
            </w:r>
            <w:r w:rsidRPr="00B92F5F">
              <w:rPr>
                <w:sz w:val="16"/>
                <w:szCs w:val="16"/>
                <w:lang w:eastAsia="zh-CN"/>
              </w:rPr>
              <w:t>C1-236326</w:t>
            </w:r>
            <w:r>
              <w:rPr>
                <w:sz w:val="16"/>
                <w:szCs w:val="16"/>
                <w:lang w:eastAsia="zh-CN"/>
              </w:rPr>
              <w:t xml:space="preserve">, </w:t>
            </w:r>
            <w:r w:rsidRPr="00B92F5F">
              <w:rPr>
                <w:sz w:val="16"/>
                <w:szCs w:val="16"/>
                <w:lang w:eastAsia="zh-CN"/>
              </w:rPr>
              <w:t>C1-236369</w:t>
            </w:r>
            <w:r>
              <w:rPr>
                <w:sz w:val="16"/>
                <w:szCs w:val="16"/>
                <w:lang w:eastAsia="zh-CN"/>
              </w:rPr>
              <w:t xml:space="preserve">, </w:t>
            </w:r>
            <w:r w:rsidRPr="00B92F5F">
              <w:rPr>
                <w:sz w:val="16"/>
                <w:szCs w:val="16"/>
                <w:lang w:eastAsia="zh-CN"/>
              </w:rPr>
              <w:t>C1-236370</w:t>
            </w:r>
            <w:r>
              <w:rPr>
                <w:sz w:val="16"/>
                <w:szCs w:val="16"/>
                <w:lang w:eastAsia="zh-CN"/>
              </w:rPr>
              <w:t>.</w:t>
            </w:r>
          </w:p>
          <w:p w14:paraId="516944F0" w14:textId="77777777" w:rsidR="00B92F5F" w:rsidRDefault="00B92F5F" w:rsidP="00B92F5F">
            <w:pPr>
              <w:pStyle w:val="TAL"/>
              <w:rPr>
                <w:sz w:val="16"/>
                <w:szCs w:val="16"/>
                <w:lang w:eastAsia="zh-CN"/>
              </w:rPr>
            </w:pPr>
            <w:r w:rsidRPr="00C33F68">
              <w:rPr>
                <w:bCs/>
                <w:sz w:val="16"/>
                <w:szCs w:val="16"/>
              </w:rPr>
              <w:t>Correction from the rapporteur.</w:t>
            </w:r>
          </w:p>
        </w:tc>
        <w:tc>
          <w:tcPr>
            <w:tcW w:w="992" w:type="dxa"/>
            <w:shd w:val="solid" w:color="FFFFFF" w:fill="auto"/>
          </w:tcPr>
          <w:p w14:paraId="4E86912A" w14:textId="77777777" w:rsidR="00B92F5F" w:rsidRDefault="00E7730D" w:rsidP="00646BDC">
            <w:pPr>
              <w:pStyle w:val="TAC"/>
              <w:rPr>
                <w:sz w:val="16"/>
                <w:szCs w:val="16"/>
                <w:lang w:eastAsia="zh-CN"/>
              </w:rPr>
            </w:pPr>
            <w:r>
              <w:rPr>
                <w:rFonts w:hint="eastAsia"/>
                <w:sz w:val="16"/>
                <w:szCs w:val="16"/>
                <w:lang w:eastAsia="zh-CN"/>
              </w:rPr>
              <w:t>0</w:t>
            </w:r>
            <w:r>
              <w:rPr>
                <w:sz w:val="16"/>
                <w:szCs w:val="16"/>
                <w:lang w:eastAsia="zh-CN"/>
              </w:rPr>
              <w:t>.3.0</w:t>
            </w:r>
          </w:p>
        </w:tc>
      </w:tr>
      <w:tr w:rsidR="00BE6686" w:rsidRPr="00534353" w14:paraId="7DF4DB7E" w14:textId="77777777" w:rsidTr="00325772">
        <w:tc>
          <w:tcPr>
            <w:tcW w:w="800" w:type="dxa"/>
            <w:shd w:val="solid" w:color="FFFFFF" w:fill="auto"/>
          </w:tcPr>
          <w:p w14:paraId="79712CA7" w14:textId="77777777" w:rsidR="00BE6686" w:rsidRDefault="00BE6686" w:rsidP="00646BDC">
            <w:pPr>
              <w:pStyle w:val="TAC"/>
              <w:rPr>
                <w:sz w:val="16"/>
                <w:szCs w:val="16"/>
                <w:lang w:eastAsia="zh-CN"/>
              </w:rPr>
            </w:pPr>
            <w:r>
              <w:rPr>
                <w:rFonts w:hint="eastAsia"/>
                <w:sz w:val="16"/>
                <w:szCs w:val="16"/>
                <w:lang w:eastAsia="zh-CN"/>
              </w:rPr>
              <w:t>2</w:t>
            </w:r>
            <w:r>
              <w:rPr>
                <w:sz w:val="16"/>
                <w:szCs w:val="16"/>
                <w:lang w:eastAsia="zh-CN"/>
              </w:rPr>
              <w:t>023-10</w:t>
            </w:r>
          </w:p>
        </w:tc>
        <w:tc>
          <w:tcPr>
            <w:tcW w:w="1043" w:type="dxa"/>
            <w:shd w:val="solid" w:color="FFFFFF" w:fill="auto"/>
          </w:tcPr>
          <w:p w14:paraId="05CB0D97" w14:textId="77777777" w:rsidR="00BE6686" w:rsidRDefault="00BE6686" w:rsidP="00646BDC">
            <w:pPr>
              <w:pStyle w:val="TAC"/>
              <w:rPr>
                <w:sz w:val="16"/>
                <w:szCs w:val="16"/>
                <w:lang w:eastAsia="zh-CN"/>
              </w:rPr>
            </w:pPr>
            <w:r>
              <w:rPr>
                <w:rFonts w:hint="eastAsia"/>
                <w:sz w:val="16"/>
                <w:szCs w:val="16"/>
                <w:lang w:eastAsia="zh-CN"/>
              </w:rPr>
              <w:t>C</w:t>
            </w:r>
            <w:r>
              <w:rPr>
                <w:sz w:val="16"/>
                <w:szCs w:val="16"/>
                <w:lang w:eastAsia="zh-CN"/>
              </w:rPr>
              <w:t>T1#144</w:t>
            </w:r>
          </w:p>
        </w:tc>
        <w:tc>
          <w:tcPr>
            <w:tcW w:w="992" w:type="dxa"/>
            <w:shd w:val="solid" w:color="FFFFFF" w:fill="auto"/>
          </w:tcPr>
          <w:p w14:paraId="59D50457" w14:textId="77777777" w:rsidR="00BE6686" w:rsidRPr="00534353" w:rsidRDefault="00BE6686" w:rsidP="00646BDC">
            <w:pPr>
              <w:pStyle w:val="TAC"/>
              <w:rPr>
                <w:sz w:val="16"/>
                <w:szCs w:val="16"/>
              </w:rPr>
            </w:pPr>
          </w:p>
        </w:tc>
        <w:tc>
          <w:tcPr>
            <w:tcW w:w="426" w:type="dxa"/>
            <w:shd w:val="solid" w:color="FFFFFF" w:fill="auto"/>
          </w:tcPr>
          <w:p w14:paraId="5C145712" w14:textId="77777777" w:rsidR="00BE6686" w:rsidRPr="00534353" w:rsidRDefault="00BE6686" w:rsidP="00646BDC">
            <w:pPr>
              <w:pStyle w:val="TAL"/>
              <w:rPr>
                <w:sz w:val="16"/>
                <w:szCs w:val="16"/>
              </w:rPr>
            </w:pPr>
          </w:p>
        </w:tc>
        <w:tc>
          <w:tcPr>
            <w:tcW w:w="425" w:type="dxa"/>
            <w:shd w:val="solid" w:color="FFFFFF" w:fill="auto"/>
          </w:tcPr>
          <w:p w14:paraId="135D22BC" w14:textId="77777777" w:rsidR="00BE6686" w:rsidRPr="00534353" w:rsidRDefault="00BE6686" w:rsidP="00646BDC">
            <w:pPr>
              <w:pStyle w:val="TAR"/>
              <w:rPr>
                <w:sz w:val="16"/>
                <w:szCs w:val="16"/>
              </w:rPr>
            </w:pPr>
          </w:p>
        </w:tc>
        <w:tc>
          <w:tcPr>
            <w:tcW w:w="567" w:type="dxa"/>
            <w:shd w:val="solid" w:color="FFFFFF" w:fill="auto"/>
          </w:tcPr>
          <w:p w14:paraId="770A4DED" w14:textId="77777777" w:rsidR="00BE6686" w:rsidRPr="00534353" w:rsidRDefault="00BE6686" w:rsidP="00646BDC">
            <w:pPr>
              <w:pStyle w:val="TAC"/>
              <w:rPr>
                <w:sz w:val="16"/>
                <w:szCs w:val="16"/>
              </w:rPr>
            </w:pPr>
          </w:p>
        </w:tc>
        <w:tc>
          <w:tcPr>
            <w:tcW w:w="4394" w:type="dxa"/>
            <w:shd w:val="solid" w:color="FFFFFF" w:fill="auto"/>
          </w:tcPr>
          <w:p w14:paraId="615C6FD0" w14:textId="77777777" w:rsidR="00BE6686" w:rsidRDefault="00C83904" w:rsidP="00B92F5F">
            <w:pPr>
              <w:pStyle w:val="TAL"/>
              <w:rPr>
                <w:sz w:val="16"/>
                <w:szCs w:val="16"/>
                <w:lang w:eastAsia="zh-CN"/>
              </w:rPr>
            </w:pPr>
            <w:r>
              <w:rPr>
                <w:sz w:val="16"/>
                <w:szCs w:val="16"/>
                <w:lang w:eastAsia="zh-CN"/>
              </w:rPr>
              <w:t xml:space="preserve">Inclusion of </w:t>
            </w:r>
            <w:r w:rsidRPr="00C83904">
              <w:rPr>
                <w:sz w:val="16"/>
                <w:szCs w:val="16"/>
                <w:lang w:eastAsia="zh-CN"/>
              </w:rPr>
              <w:t>C1-237051</w:t>
            </w:r>
            <w:r>
              <w:rPr>
                <w:sz w:val="16"/>
                <w:szCs w:val="16"/>
                <w:lang w:eastAsia="zh-CN"/>
              </w:rPr>
              <w:t xml:space="preserve">, </w:t>
            </w:r>
            <w:r w:rsidRPr="00C83904">
              <w:rPr>
                <w:sz w:val="16"/>
                <w:szCs w:val="16"/>
                <w:lang w:eastAsia="zh-CN"/>
              </w:rPr>
              <w:t>C1-237054</w:t>
            </w:r>
            <w:r>
              <w:rPr>
                <w:sz w:val="16"/>
                <w:szCs w:val="16"/>
                <w:lang w:eastAsia="zh-CN"/>
              </w:rPr>
              <w:t xml:space="preserve">, </w:t>
            </w:r>
            <w:r w:rsidRPr="00C83904">
              <w:rPr>
                <w:sz w:val="16"/>
                <w:szCs w:val="16"/>
                <w:lang w:eastAsia="zh-CN"/>
              </w:rPr>
              <w:t>C1-237055</w:t>
            </w:r>
            <w:r>
              <w:rPr>
                <w:sz w:val="16"/>
                <w:szCs w:val="16"/>
                <w:lang w:eastAsia="zh-CN"/>
              </w:rPr>
              <w:t xml:space="preserve">, </w:t>
            </w:r>
            <w:r w:rsidRPr="00C83904">
              <w:rPr>
                <w:sz w:val="16"/>
                <w:szCs w:val="16"/>
                <w:lang w:eastAsia="zh-CN"/>
              </w:rPr>
              <w:t>C1-237059</w:t>
            </w:r>
            <w:r>
              <w:rPr>
                <w:sz w:val="16"/>
                <w:szCs w:val="16"/>
                <w:lang w:eastAsia="zh-CN"/>
              </w:rPr>
              <w:t xml:space="preserve">, </w:t>
            </w:r>
            <w:r w:rsidRPr="00C83904">
              <w:rPr>
                <w:sz w:val="16"/>
                <w:szCs w:val="16"/>
                <w:lang w:eastAsia="zh-CN"/>
              </w:rPr>
              <w:t>C1-237061</w:t>
            </w:r>
            <w:r>
              <w:rPr>
                <w:sz w:val="16"/>
                <w:szCs w:val="16"/>
                <w:lang w:eastAsia="zh-CN"/>
              </w:rPr>
              <w:t xml:space="preserve">, </w:t>
            </w:r>
            <w:r w:rsidRPr="00C83904">
              <w:rPr>
                <w:sz w:val="16"/>
                <w:szCs w:val="16"/>
                <w:lang w:eastAsia="zh-CN"/>
              </w:rPr>
              <w:t>C1-237062</w:t>
            </w:r>
            <w:r>
              <w:rPr>
                <w:sz w:val="16"/>
                <w:szCs w:val="16"/>
                <w:lang w:eastAsia="zh-CN"/>
              </w:rPr>
              <w:t xml:space="preserve">, </w:t>
            </w:r>
            <w:r w:rsidRPr="00C83904">
              <w:rPr>
                <w:sz w:val="16"/>
                <w:szCs w:val="16"/>
                <w:lang w:eastAsia="zh-CN"/>
              </w:rPr>
              <w:t>C1-237063</w:t>
            </w:r>
            <w:r>
              <w:rPr>
                <w:sz w:val="16"/>
                <w:szCs w:val="16"/>
                <w:lang w:eastAsia="zh-CN"/>
              </w:rPr>
              <w:t xml:space="preserve">, </w:t>
            </w:r>
            <w:r w:rsidRPr="00C83904">
              <w:rPr>
                <w:sz w:val="16"/>
                <w:szCs w:val="16"/>
                <w:lang w:eastAsia="zh-CN"/>
              </w:rPr>
              <w:t>C1-237115</w:t>
            </w:r>
            <w:r>
              <w:rPr>
                <w:sz w:val="16"/>
                <w:szCs w:val="16"/>
                <w:lang w:eastAsia="zh-CN"/>
              </w:rPr>
              <w:t xml:space="preserve">, </w:t>
            </w:r>
            <w:r w:rsidRPr="00C83904">
              <w:rPr>
                <w:sz w:val="16"/>
                <w:szCs w:val="16"/>
                <w:lang w:eastAsia="zh-CN"/>
              </w:rPr>
              <w:t>C1-238153</w:t>
            </w:r>
            <w:r>
              <w:rPr>
                <w:sz w:val="16"/>
                <w:szCs w:val="16"/>
                <w:lang w:eastAsia="zh-CN"/>
              </w:rPr>
              <w:t xml:space="preserve">, </w:t>
            </w:r>
            <w:r w:rsidRPr="00C83904">
              <w:rPr>
                <w:sz w:val="16"/>
                <w:szCs w:val="16"/>
                <w:lang w:eastAsia="zh-CN"/>
              </w:rPr>
              <w:t>C1-238154</w:t>
            </w:r>
            <w:r>
              <w:rPr>
                <w:sz w:val="16"/>
                <w:szCs w:val="16"/>
                <w:lang w:eastAsia="zh-CN"/>
              </w:rPr>
              <w:t xml:space="preserve">, </w:t>
            </w:r>
            <w:r w:rsidRPr="00C83904">
              <w:rPr>
                <w:sz w:val="16"/>
                <w:szCs w:val="16"/>
                <w:lang w:eastAsia="zh-CN"/>
              </w:rPr>
              <w:t>C1-238155</w:t>
            </w:r>
            <w:r>
              <w:rPr>
                <w:sz w:val="16"/>
                <w:szCs w:val="16"/>
                <w:lang w:eastAsia="zh-CN"/>
              </w:rPr>
              <w:t xml:space="preserve">, </w:t>
            </w:r>
            <w:r w:rsidR="00B92A8D" w:rsidRPr="00B92A8D">
              <w:rPr>
                <w:sz w:val="16"/>
                <w:szCs w:val="16"/>
                <w:lang w:eastAsia="zh-CN"/>
              </w:rPr>
              <w:t>C1-238156</w:t>
            </w:r>
            <w:r w:rsidR="00B92A8D">
              <w:rPr>
                <w:sz w:val="16"/>
                <w:szCs w:val="16"/>
                <w:lang w:eastAsia="zh-CN"/>
              </w:rPr>
              <w:t xml:space="preserve">, </w:t>
            </w:r>
            <w:r w:rsidR="00B92A8D" w:rsidRPr="00B92A8D">
              <w:rPr>
                <w:sz w:val="16"/>
                <w:szCs w:val="16"/>
                <w:lang w:eastAsia="zh-CN"/>
              </w:rPr>
              <w:t>C1-238157</w:t>
            </w:r>
            <w:r w:rsidR="00B92A8D">
              <w:rPr>
                <w:sz w:val="16"/>
                <w:szCs w:val="16"/>
                <w:lang w:eastAsia="zh-CN"/>
              </w:rPr>
              <w:t xml:space="preserve">, </w:t>
            </w:r>
            <w:r w:rsidR="00B92A8D" w:rsidRPr="00B92A8D">
              <w:rPr>
                <w:sz w:val="16"/>
                <w:szCs w:val="16"/>
                <w:lang w:eastAsia="zh-CN"/>
              </w:rPr>
              <w:t>C1-238158</w:t>
            </w:r>
            <w:r w:rsidR="00B92A8D">
              <w:rPr>
                <w:sz w:val="16"/>
                <w:szCs w:val="16"/>
                <w:lang w:eastAsia="zh-CN"/>
              </w:rPr>
              <w:t xml:space="preserve">, </w:t>
            </w:r>
            <w:r w:rsidR="00B92A8D" w:rsidRPr="00B92A8D">
              <w:rPr>
                <w:sz w:val="16"/>
                <w:szCs w:val="16"/>
                <w:lang w:eastAsia="zh-CN"/>
              </w:rPr>
              <w:t>C1-238159</w:t>
            </w:r>
            <w:r w:rsidR="00B92A8D">
              <w:rPr>
                <w:sz w:val="16"/>
                <w:szCs w:val="16"/>
                <w:lang w:eastAsia="zh-CN"/>
              </w:rPr>
              <w:t xml:space="preserve">, </w:t>
            </w:r>
            <w:r w:rsidR="00B92A8D" w:rsidRPr="00B92A8D">
              <w:rPr>
                <w:sz w:val="16"/>
                <w:szCs w:val="16"/>
                <w:lang w:eastAsia="zh-CN"/>
              </w:rPr>
              <w:t>C1-238160</w:t>
            </w:r>
            <w:r w:rsidR="00B92A8D">
              <w:rPr>
                <w:sz w:val="16"/>
                <w:szCs w:val="16"/>
                <w:lang w:eastAsia="zh-CN"/>
              </w:rPr>
              <w:t>.</w:t>
            </w:r>
          </w:p>
          <w:p w14:paraId="323A5C00" w14:textId="77777777" w:rsidR="00EC5ACD" w:rsidRDefault="00EC5ACD" w:rsidP="00B92F5F">
            <w:pPr>
              <w:pStyle w:val="TAL"/>
              <w:rPr>
                <w:sz w:val="16"/>
                <w:szCs w:val="16"/>
                <w:lang w:eastAsia="zh-CN"/>
              </w:rPr>
            </w:pPr>
            <w:r w:rsidRPr="00C33F68">
              <w:rPr>
                <w:bCs/>
                <w:sz w:val="16"/>
                <w:szCs w:val="16"/>
              </w:rPr>
              <w:t>Correction from the rapporteur.</w:t>
            </w:r>
          </w:p>
        </w:tc>
        <w:tc>
          <w:tcPr>
            <w:tcW w:w="992" w:type="dxa"/>
            <w:shd w:val="solid" w:color="FFFFFF" w:fill="auto"/>
          </w:tcPr>
          <w:p w14:paraId="03E832E3" w14:textId="77777777" w:rsidR="00BE6686" w:rsidRDefault="00EC5ACD" w:rsidP="00646BDC">
            <w:pPr>
              <w:pStyle w:val="TAC"/>
              <w:rPr>
                <w:sz w:val="16"/>
                <w:szCs w:val="16"/>
                <w:lang w:eastAsia="zh-CN"/>
              </w:rPr>
            </w:pPr>
            <w:r>
              <w:rPr>
                <w:rFonts w:hint="eastAsia"/>
                <w:sz w:val="16"/>
                <w:szCs w:val="16"/>
                <w:lang w:eastAsia="zh-CN"/>
              </w:rPr>
              <w:t>0</w:t>
            </w:r>
            <w:r>
              <w:rPr>
                <w:sz w:val="16"/>
                <w:szCs w:val="16"/>
                <w:lang w:eastAsia="zh-CN"/>
              </w:rPr>
              <w:t>.4.0</w:t>
            </w:r>
          </w:p>
        </w:tc>
      </w:tr>
      <w:tr w:rsidR="00AC1751" w:rsidRPr="00534353" w14:paraId="3B63D328" w14:textId="77777777" w:rsidTr="00325772">
        <w:tc>
          <w:tcPr>
            <w:tcW w:w="800" w:type="dxa"/>
            <w:shd w:val="solid" w:color="FFFFFF" w:fill="auto"/>
          </w:tcPr>
          <w:p w14:paraId="35957758" w14:textId="77777777" w:rsidR="00AC1751" w:rsidRDefault="00AC1751" w:rsidP="00646BDC">
            <w:pPr>
              <w:pStyle w:val="TAC"/>
              <w:rPr>
                <w:sz w:val="16"/>
                <w:szCs w:val="16"/>
                <w:lang w:eastAsia="zh-CN"/>
              </w:rPr>
            </w:pPr>
            <w:r>
              <w:rPr>
                <w:rFonts w:hint="eastAsia"/>
                <w:sz w:val="16"/>
                <w:szCs w:val="16"/>
                <w:lang w:eastAsia="zh-CN"/>
              </w:rPr>
              <w:t>2</w:t>
            </w:r>
            <w:r>
              <w:rPr>
                <w:sz w:val="16"/>
                <w:szCs w:val="16"/>
                <w:lang w:eastAsia="zh-CN"/>
              </w:rPr>
              <w:t>023-11</w:t>
            </w:r>
          </w:p>
        </w:tc>
        <w:tc>
          <w:tcPr>
            <w:tcW w:w="1043" w:type="dxa"/>
            <w:shd w:val="solid" w:color="FFFFFF" w:fill="auto"/>
          </w:tcPr>
          <w:p w14:paraId="42104D80" w14:textId="77777777" w:rsidR="00AC1751" w:rsidRDefault="00AC1751" w:rsidP="00646BDC">
            <w:pPr>
              <w:pStyle w:val="TAC"/>
              <w:rPr>
                <w:sz w:val="16"/>
                <w:szCs w:val="16"/>
                <w:lang w:eastAsia="zh-CN"/>
              </w:rPr>
            </w:pPr>
            <w:r>
              <w:rPr>
                <w:rFonts w:hint="eastAsia"/>
                <w:sz w:val="16"/>
                <w:szCs w:val="16"/>
                <w:lang w:eastAsia="zh-CN"/>
              </w:rPr>
              <w:t>C</w:t>
            </w:r>
            <w:r>
              <w:rPr>
                <w:sz w:val="16"/>
                <w:szCs w:val="16"/>
                <w:lang w:eastAsia="zh-CN"/>
              </w:rPr>
              <w:t>T1#145</w:t>
            </w:r>
          </w:p>
        </w:tc>
        <w:tc>
          <w:tcPr>
            <w:tcW w:w="992" w:type="dxa"/>
            <w:shd w:val="solid" w:color="FFFFFF" w:fill="auto"/>
          </w:tcPr>
          <w:p w14:paraId="0679FBE0" w14:textId="77777777" w:rsidR="00AC1751" w:rsidRPr="00534353" w:rsidRDefault="00AC1751" w:rsidP="00646BDC">
            <w:pPr>
              <w:pStyle w:val="TAC"/>
              <w:rPr>
                <w:sz w:val="16"/>
                <w:szCs w:val="16"/>
              </w:rPr>
            </w:pPr>
          </w:p>
        </w:tc>
        <w:tc>
          <w:tcPr>
            <w:tcW w:w="426" w:type="dxa"/>
            <w:shd w:val="solid" w:color="FFFFFF" w:fill="auto"/>
          </w:tcPr>
          <w:p w14:paraId="10C061B9" w14:textId="77777777" w:rsidR="00AC1751" w:rsidRPr="00534353" w:rsidRDefault="00AC1751" w:rsidP="00646BDC">
            <w:pPr>
              <w:pStyle w:val="TAL"/>
              <w:rPr>
                <w:sz w:val="16"/>
                <w:szCs w:val="16"/>
              </w:rPr>
            </w:pPr>
          </w:p>
        </w:tc>
        <w:tc>
          <w:tcPr>
            <w:tcW w:w="425" w:type="dxa"/>
            <w:shd w:val="solid" w:color="FFFFFF" w:fill="auto"/>
          </w:tcPr>
          <w:p w14:paraId="3F71A32A" w14:textId="77777777" w:rsidR="00AC1751" w:rsidRPr="00534353" w:rsidRDefault="00AC1751" w:rsidP="00646BDC">
            <w:pPr>
              <w:pStyle w:val="TAR"/>
              <w:rPr>
                <w:sz w:val="16"/>
                <w:szCs w:val="16"/>
              </w:rPr>
            </w:pPr>
          </w:p>
        </w:tc>
        <w:tc>
          <w:tcPr>
            <w:tcW w:w="567" w:type="dxa"/>
            <w:shd w:val="solid" w:color="FFFFFF" w:fill="auto"/>
          </w:tcPr>
          <w:p w14:paraId="058D5B80" w14:textId="77777777" w:rsidR="00AC1751" w:rsidRPr="00534353" w:rsidRDefault="00AC1751" w:rsidP="00646BDC">
            <w:pPr>
              <w:pStyle w:val="TAC"/>
              <w:rPr>
                <w:sz w:val="16"/>
                <w:szCs w:val="16"/>
              </w:rPr>
            </w:pPr>
          </w:p>
        </w:tc>
        <w:tc>
          <w:tcPr>
            <w:tcW w:w="4394" w:type="dxa"/>
            <w:shd w:val="solid" w:color="FFFFFF" w:fill="auto"/>
          </w:tcPr>
          <w:p w14:paraId="1AFBFDCB" w14:textId="77777777" w:rsidR="00AC1751" w:rsidRDefault="00AC1751" w:rsidP="00964EF1">
            <w:pPr>
              <w:pStyle w:val="TAL"/>
              <w:rPr>
                <w:sz w:val="16"/>
                <w:szCs w:val="16"/>
                <w:lang w:eastAsia="zh-CN"/>
              </w:rPr>
            </w:pPr>
            <w:r>
              <w:rPr>
                <w:sz w:val="16"/>
                <w:szCs w:val="16"/>
                <w:lang w:eastAsia="zh-CN"/>
              </w:rPr>
              <w:t>Inclusion of</w:t>
            </w:r>
            <w:r w:rsidR="00964EF1">
              <w:rPr>
                <w:sz w:val="16"/>
                <w:szCs w:val="16"/>
                <w:lang w:eastAsia="zh-CN"/>
              </w:rPr>
              <w:t xml:space="preserve"> </w:t>
            </w:r>
            <w:r w:rsidR="00964EF1" w:rsidRPr="00964EF1">
              <w:rPr>
                <w:sz w:val="16"/>
                <w:szCs w:val="16"/>
                <w:lang w:eastAsia="zh-CN"/>
              </w:rPr>
              <w:t>C1-239095</w:t>
            </w:r>
            <w:r w:rsidR="00964EF1">
              <w:rPr>
                <w:sz w:val="16"/>
                <w:szCs w:val="16"/>
                <w:lang w:eastAsia="zh-CN"/>
              </w:rPr>
              <w:t xml:space="preserve">, </w:t>
            </w:r>
            <w:r w:rsidR="00964EF1" w:rsidRPr="00964EF1">
              <w:rPr>
                <w:sz w:val="16"/>
                <w:szCs w:val="16"/>
                <w:lang w:eastAsia="zh-CN"/>
              </w:rPr>
              <w:t>C1-239096</w:t>
            </w:r>
            <w:r w:rsidR="00964EF1">
              <w:rPr>
                <w:sz w:val="16"/>
                <w:szCs w:val="16"/>
                <w:lang w:eastAsia="zh-CN"/>
              </w:rPr>
              <w:t xml:space="preserve">, </w:t>
            </w:r>
            <w:r w:rsidR="00964EF1" w:rsidRPr="00964EF1">
              <w:rPr>
                <w:sz w:val="16"/>
                <w:szCs w:val="16"/>
                <w:lang w:eastAsia="zh-CN"/>
              </w:rPr>
              <w:t>C1-239100</w:t>
            </w:r>
            <w:r w:rsidR="00964EF1">
              <w:rPr>
                <w:sz w:val="16"/>
                <w:szCs w:val="16"/>
                <w:lang w:eastAsia="zh-CN"/>
              </w:rPr>
              <w:t xml:space="preserve">, </w:t>
            </w:r>
            <w:r w:rsidR="00964EF1" w:rsidRPr="00964EF1">
              <w:rPr>
                <w:sz w:val="16"/>
                <w:szCs w:val="16"/>
                <w:lang w:eastAsia="zh-CN"/>
              </w:rPr>
              <w:t>C1-239101</w:t>
            </w:r>
            <w:r w:rsidR="00964EF1">
              <w:rPr>
                <w:sz w:val="16"/>
                <w:szCs w:val="16"/>
                <w:lang w:eastAsia="zh-CN"/>
              </w:rPr>
              <w:t xml:space="preserve">, </w:t>
            </w:r>
            <w:r w:rsidR="00964EF1" w:rsidRPr="00964EF1">
              <w:rPr>
                <w:sz w:val="16"/>
                <w:szCs w:val="16"/>
                <w:lang w:eastAsia="zh-CN"/>
              </w:rPr>
              <w:t>C1-239102</w:t>
            </w:r>
            <w:r w:rsidR="00964EF1">
              <w:rPr>
                <w:sz w:val="16"/>
                <w:szCs w:val="16"/>
                <w:lang w:eastAsia="zh-CN"/>
              </w:rPr>
              <w:t xml:space="preserve">, </w:t>
            </w:r>
            <w:r w:rsidR="00964EF1" w:rsidRPr="00964EF1">
              <w:rPr>
                <w:sz w:val="16"/>
                <w:szCs w:val="16"/>
                <w:lang w:eastAsia="zh-CN"/>
              </w:rPr>
              <w:t>C1-239103</w:t>
            </w:r>
            <w:r w:rsidR="00964EF1">
              <w:rPr>
                <w:sz w:val="16"/>
                <w:szCs w:val="16"/>
                <w:lang w:eastAsia="zh-CN"/>
              </w:rPr>
              <w:t xml:space="preserve">, </w:t>
            </w:r>
            <w:r w:rsidR="00964EF1" w:rsidRPr="00964EF1">
              <w:rPr>
                <w:sz w:val="16"/>
                <w:szCs w:val="16"/>
                <w:lang w:eastAsia="zh-CN"/>
              </w:rPr>
              <w:t>C1-239462</w:t>
            </w:r>
            <w:r w:rsidR="00964EF1">
              <w:rPr>
                <w:sz w:val="16"/>
                <w:szCs w:val="16"/>
                <w:lang w:eastAsia="zh-CN"/>
              </w:rPr>
              <w:t xml:space="preserve">, </w:t>
            </w:r>
            <w:r w:rsidR="00964EF1" w:rsidRPr="00964EF1">
              <w:rPr>
                <w:sz w:val="16"/>
                <w:szCs w:val="16"/>
                <w:lang w:eastAsia="zh-CN"/>
              </w:rPr>
              <w:t>C1-239463</w:t>
            </w:r>
            <w:r w:rsidR="00964EF1">
              <w:rPr>
                <w:sz w:val="16"/>
                <w:szCs w:val="16"/>
                <w:lang w:eastAsia="zh-CN"/>
              </w:rPr>
              <w:t xml:space="preserve">, </w:t>
            </w:r>
            <w:r w:rsidR="00964EF1" w:rsidRPr="00964EF1">
              <w:rPr>
                <w:sz w:val="16"/>
                <w:szCs w:val="16"/>
                <w:lang w:eastAsia="zh-CN"/>
              </w:rPr>
              <w:t>C1-239465</w:t>
            </w:r>
            <w:r w:rsidR="00964EF1">
              <w:rPr>
                <w:sz w:val="16"/>
                <w:szCs w:val="16"/>
                <w:lang w:eastAsia="zh-CN"/>
              </w:rPr>
              <w:t xml:space="preserve">, </w:t>
            </w:r>
            <w:r w:rsidR="00964EF1" w:rsidRPr="00964EF1">
              <w:rPr>
                <w:sz w:val="16"/>
                <w:szCs w:val="16"/>
                <w:lang w:eastAsia="zh-CN"/>
              </w:rPr>
              <w:t>C1-239466</w:t>
            </w:r>
            <w:r w:rsidR="00964EF1">
              <w:rPr>
                <w:sz w:val="16"/>
                <w:szCs w:val="16"/>
                <w:lang w:eastAsia="zh-CN"/>
              </w:rPr>
              <w:t xml:space="preserve">, </w:t>
            </w:r>
            <w:r w:rsidR="00964EF1" w:rsidRPr="00964EF1">
              <w:rPr>
                <w:sz w:val="16"/>
                <w:szCs w:val="16"/>
                <w:lang w:eastAsia="zh-CN"/>
              </w:rPr>
              <w:t>C1-239468</w:t>
            </w:r>
            <w:r w:rsidR="00964EF1">
              <w:rPr>
                <w:sz w:val="16"/>
                <w:szCs w:val="16"/>
                <w:lang w:eastAsia="zh-CN"/>
              </w:rPr>
              <w:t xml:space="preserve">, </w:t>
            </w:r>
            <w:r w:rsidR="00964EF1" w:rsidRPr="00964EF1">
              <w:rPr>
                <w:sz w:val="16"/>
                <w:szCs w:val="16"/>
                <w:lang w:eastAsia="zh-CN"/>
              </w:rPr>
              <w:t>C1-239469</w:t>
            </w:r>
            <w:r w:rsidR="00964EF1">
              <w:rPr>
                <w:sz w:val="16"/>
                <w:szCs w:val="16"/>
                <w:lang w:eastAsia="zh-CN"/>
              </w:rPr>
              <w:t xml:space="preserve">, </w:t>
            </w:r>
            <w:r w:rsidR="00964EF1" w:rsidRPr="00964EF1">
              <w:rPr>
                <w:sz w:val="16"/>
                <w:szCs w:val="16"/>
                <w:lang w:eastAsia="zh-CN"/>
              </w:rPr>
              <w:t>C1-239470</w:t>
            </w:r>
            <w:r w:rsidR="00964EF1">
              <w:rPr>
                <w:sz w:val="16"/>
                <w:szCs w:val="16"/>
                <w:lang w:eastAsia="zh-CN"/>
              </w:rPr>
              <w:t xml:space="preserve">, </w:t>
            </w:r>
            <w:r w:rsidR="00964EF1" w:rsidRPr="00964EF1">
              <w:rPr>
                <w:sz w:val="16"/>
                <w:szCs w:val="16"/>
                <w:lang w:eastAsia="zh-CN"/>
              </w:rPr>
              <w:t>C1-239471</w:t>
            </w:r>
            <w:r w:rsidR="00964EF1">
              <w:rPr>
                <w:sz w:val="16"/>
                <w:szCs w:val="16"/>
                <w:lang w:eastAsia="zh-CN"/>
              </w:rPr>
              <w:t xml:space="preserve">, </w:t>
            </w:r>
            <w:r w:rsidR="00964EF1" w:rsidRPr="00964EF1">
              <w:rPr>
                <w:sz w:val="16"/>
                <w:szCs w:val="16"/>
                <w:lang w:eastAsia="zh-CN"/>
              </w:rPr>
              <w:t>C1-239574</w:t>
            </w:r>
            <w:r w:rsidR="00964EF1">
              <w:rPr>
                <w:sz w:val="16"/>
                <w:szCs w:val="16"/>
                <w:lang w:eastAsia="zh-CN"/>
              </w:rPr>
              <w:t xml:space="preserve">, </w:t>
            </w:r>
            <w:r w:rsidR="00964EF1" w:rsidRPr="00964EF1">
              <w:rPr>
                <w:sz w:val="16"/>
                <w:szCs w:val="16"/>
                <w:lang w:eastAsia="zh-CN"/>
              </w:rPr>
              <w:t>C1-239575</w:t>
            </w:r>
            <w:r w:rsidR="00964EF1">
              <w:rPr>
                <w:sz w:val="16"/>
                <w:szCs w:val="16"/>
                <w:lang w:eastAsia="zh-CN"/>
              </w:rPr>
              <w:t xml:space="preserve">, </w:t>
            </w:r>
            <w:r w:rsidR="00964EF1" w:rsidRPr="00964EF1">
              <w:rPr>
                <w:sz w:val="16"/>
                <w:szCs w:val="16"/>
                <w:lang w:eastAsia="zh-CN"/>
              </w:rPr>
              <w:t>C1-239576</w:t>
            </w:r>
            <w:r w:rsidR="00964EF1">
              <w:rPr>
                <w:sz w:val="16"/>
                <w:szCs w:val="16"/>
                <w:lang w:eastAsia="zh-CN"/>
              </w:rPr>
              <w:t>.</w:t>
            </w:r>
          </w:p>
          <w:p w14:paraId="50440260" w14:textId="77777777" w:rsidR="00964EF1" w:rsidRPr="00964EF1" w:rsidRDefault="00964EF1" w:rsidP="00964EF1">
            <w:pPr>
              <w:pStyle w:val="TAL"/>
              <w:rPr>
                <w:sz w:val="16"/>
                <w:szCs w:val="16"/>
                <w:lang w:eastAsia="zh-CN"/>
              </w:rPr>
            </w:pPr>
            <w:r w:rsidRPr="00C33F68">
              <w:rPr>
                <w:bCs/>
                <w:sz w:val="16"/>
                <w:szCs w:val="16"/>
              </w:rPr>
              <w:t>Correction from the rapporteur.</w:t>
            </w:r>
          </w:p>
        </w:tc>
        <w:tc>
          <w:tcPr>
            <w:tcW w:w="992" w:type="dxa"/>
            <w:shd w:val="solid" w:color="FFFFFF" w:fill="auto"/>
          </w:tcPr>
          <w:p w14:paraId="5C1C0E77" w14:textId="77777777" w:rsidR="00AC1751" w:rsidRDefault="00964EF1" w:rsidP="00646BDC">
            <w:pPr>
              <w:pStyle w:val="TAC"/>
              <w:rPr>
                <w:sz w:val="16"/>
                <w:szCs w:val="16"/>
                <w:lang w:eastAsia="zh-CN"/>
              </w:rPr>
            </w:pPr>
            <w:r>
              <w:rPr>
                <w:rFonts w:hint="eastAsia"/>
                <w:sz w:val="16"/>
                <w:szCs w:val="16"/>
                <w:lang w:eastAsia="zh-CN"/>
              </w:rPr>
              <w:t>0</w:t>
            </w:r>
            <w:r>
              <w:rPr>
                <w:sz w:val="16"/>
                <w:szCs w:val="16"/>
                <w:lang w:eastAsia="zh-CN"/>
              </w:rPr>
              <w:t>.5.0</w:t>
            </w:r>
          </w:p>
        </w:tc>
      </w:tr>
      <w:tr w:rsidR="00942DF6" w:rsidRPr="00534353" w14:paraId="4B036AE7" w14:textId="77777777" w:rsidTr="00325772">
        <w:tc>
          <w:tcPr>
            <w:tcW w:w="800" w:type="dxa"/>
            <w:shd w:val="solid" w:color="FFFFFF" w:fill="auto"/>
          </w:tcPr>
          <w:p w14:paraId="7FA87CE5" w14:textId="77777777" w:rsidR="00942DF6" w:rsidRDefault="00942DF6" w:rsidP="00646BDC">
            <w:pPr>
              <w:pStyle w:val="TAC"/>
              <w:rPr>
                <w:sz w:val="16"/>
                <w:szCs w:val="16"/>
                <w:lang w:eastAsia="zh-CN"/>
              </w:rPr>
            </w:pPr>
            <w:r>
              <w:rPr>
                <w:rFonts w:hint="eastAsia"/>
                <w:sz w:val="16"/>
                <w:szCs w:val="16"/>
                <w:lang w:eastAsia="zh-CN"/>
              </w:rPr>
              <w:t>2</w:t>
            </w:r>
            <w:r>
              <w:rPr>
                <w:sz w:val="16"/>
                <w:szCs w:val="16"/>
                <w:lang w:eastAsia="zh-CN"/>
              </w:rPr>
              <w:t>023-12</w:t>
            </w:r>
          </w:p>
        </w:tc>
        <w:tc>
          <w:tcPr>
            <w:tcW w:w="1043" w:type="dxa"/>
            <w:shd w:val="solid" w:color="FFFFFF" w:fill="auto"/>
          </w:tcPr>
          <w:p w14:paraId="7DCC5573" w14:textId="77777777" w:rsidR="00942DF6" w:rsidRDefault="00942DF6" w:rsidP="00646BDC">
            <w:pPr>
              <w:pStyle w:val="TAC"/>
              <w:rPr>
                <w:sz w:val="16"/>
                <w:szCs w:val="16"/>
                <w:lang w:eastAsia="zh-CN"/>
              </w:rPr>
            </w:pPr>
            <w:r>
              <w:rPr>
                <w:rFonts w:hint="eastAsia"/>
                <w:sz w:val="16"/>
                <w:szCs w:val="16"/>
                <w:lang w:eastAsia="zh-CN"/>
              </w:rPr>
              <w:t>C</w:t>
            </w:r>
            <w:r>
              <w:rPr>
                <w:sz w:val="16"/>
                <w:szCs w:val="16"/>
                <w:lang w:eastAsia="zh-CN"/>
              </w:rPr>
              <w:t>T#102</w:t>
            </w:r>
          </w:p>
        </w:tc>
        <w:tc>
          <w:tcPr>
            <w:tcW w:w="992" w:type="dxa"/>
            <w:shd w:val="solid" w:color="FFFFFF" w:fill="auto"/>
          </w:tcPr>
          <w:p w14:paraId="22F70B26" w14:textId="77777777" w:rsidR="00942DF6" w:rsidRPr="00534353" w:rsidRDefault="00942DF6" w:rsidP="00646BDC">
            <w:pPr>
              <w:pStyle w:val="TAC"/>
              <w:rPr>
                <w:sz w:val="16"/>
                <w:szCs w:val="16"/>
              </w:rPr>
            </w:pPr>
          </w:p>
        </w:tc>
        <w:tc>
          <w:tcPr>
            <w:tcW w:w="426" w:type="dxa"/>
            <w:shd w:val="solid" w:color="FFFFFF" w:fill="auto"/>
          </w:tcPr>
          <w:p w14:paraId="7A7379B5" w14:textId="77777777" w:rsidR="00942DF6" w:rsidRPr="00534353" w:rsidRDefault="00942DF6" w:rsidP="00646BDC">
            <w:pPr>
              <w:pStyle w:val="TAL"/>
              <w:rPr>
                <w:sz w:val="16"/>
                <w:szCs w:val="16"/>
              </w:rPr>
            </w:pPr>
          </w:p>
        </w:tc>
        <w:tc>
          <w:tcPr>
            <w:tcW w:w="425" w:type="dxa"/>
            <w:shd w:val="solid" w:color="FFFFFF" w:fill="auto"/>
          </w:tcPr>
          <w:p w14:paraId="3B110AD7" w14:textId="77777777" w:rsidR="00942DF6" w:rsidRPr="00534353" w:rsidRDefault="00942DF6" w:rsidP="00646BDC">
            <w:pPr>
              <w:pStyle w:val="TAR"/>
              <w:rPr>
                <w:sz w:val="16"/>
                <w:szCs w:val="16"/>
              </w:rPr>
            </w:pPr>
          </w:p>
        </w:tc>
        <w:tc>
          <w:tcPr>
            <w:tcW w:w="567" w:type="dxa"/>
            <w:shd w:val="solid" w:color="FFFFFF" w:fill="auto"/>
          </w:tcPr>
          <w:p w14:paraId="17D9BE23" w14:textId="77777777" w:rsidR="00942DF6" w:rsidRPr="00534353" w:rsidRDefault="00942DF6" w:rsidP="00646BDC">
            <w:pPr>
              <w:pStyle w:val="TAC"/>
              <w:rPr>
                <w:sz w:val="16"/>
                <w:szCs w:val="16"/>
              </w:rPr>
            </w:pPr>
          </w:p>
        </w:tc>
        <w:tc>
          <w:tcPr>
            <w:tcW w:w="4394" w:type="dxa"/>
            <w:shd w:val="solid" w:color="FFFFFF" w:fill="auto"/>
          </w:tcPr>
          <w:p w14:paraId="17600B00" w14:textId="77777777" w:rsidR="00942DF6" w:rsidRDefault="00942DF6" w:rsidP="00964EF1">
            <w:pPr>
              <w:pStyle w:val="TAL"/>
              <w:rPr>
                <w:sz w:val="16"/>
                <w:szCs w:val="16"/>
                <w:lang w:eastAsia="zh-CN"/>
              </w:rPr>
            </w:pPr>
            <w:r>
              <w:rPr>
                <w:snapToGrid w:val="0"/>
                <w:color w:val="000000"/>
                <w:sz w:val="16"/>
                <w:lang w:val="en-AU"/>
              </w:rPr>
              <w:t>Version 1.0.0 created for presentation to TSG CT#102 for information.</w:t>
            </w:r>
          </w:p>
        </w:tc>
        <w:tc>
          <w:tcPr>
            <w:tcW w:w="992" w:type="dxa"/>
            <w:shd w:val="solid" w:color="FFFFFF" w:fill="auto"/>
          </w:tcPr>
          <w:p w14:paraId="5A92C103" w14:textId="77777777" w:rsidR="00942DF6" w:rsidRDefault="00942DF6" w:rsidP="00646BDC">
            <w:pPr>
              <w:pStyle w:val="TAC"/>
              <w:rPr>
                <w:sz w:val="16"/>
                <w:szCs w:val="16"/>
                <w:lang w:eastAsia="zh-CN"/>
              </w:rPr>
            </w:pPr>
            <w:r>
              <w:rPr>
                <w:rFonts w:hint="eastAsia"/>
                <w:sz w:val="16"/>
                <w:szCs w:val="16"/>
                <w:lang w:eastAsia="zh-CN"/>
              </w:rPr>
              <w:t>1</w:t>
            </w:r>
            <w:r>
              <w:rPr>
                <w:sz w:val="16"/>
                <w:szCs w:val="16"/>
                <w:lang w:eastAsia="zh-CN"/>
              </w:rPr>
              <w:t>.0.0</w:t>
            </w:r>
          </w:p>
        </w:tc>
      </w:tr>
      <w:tr w:rsidR="00AE00BA" w:rsidRPr="00534353" w14:paraId="0F6493BA" w14:textId="77777777" w:rsidTr="00325772">
        <w:tc>
          <w:tcPr>
            <w:tcW w:w="800" w:type="dxa"/>
            <w:shd w:val="solid" w:color="FFFFFF" w:fill="auto"/>
          </w:tcPr>
          <w:p w14:paraId="5D28FF73" w14:textId="77777777" w:rsidR="00AE00BA" w:rsidRDefault="00AE00BA" w:rsidP="00646BDC">
            <w:pPr>
              <w:pStyle w:val="TAC"/>
              <w:rPr>
                <w:sz w:val="16"/>
                <w:szCs w:val="16"/>
                <w:lang w:eastAsia="zh-CN"/>
              </w:rPr>
            </w:pPr>
            <w:r>
              <w:rPr>
                <w:rFonts w:hint="eastAsia"/>
                <w:sz w:val="16"/>
                <w:szCs w:val="16"/>
                <w:lang w:eastAsia="zh-CN"/>
              </w:rPr>
              <w:t>2</w:t>
            </w:r>
            <w:r>
              <w:rPr>
                <w:sz w:val="16"/>
                <w:szCs w:val="16"/>
                <w:lang w:eastAsia="zh-CN"/>
              </w:rPr>
              <w:t>024-03</w:t>
            </w:r>
          </w:p>
        </w:tc>
        <w:tc>
          <w:tcPr>
            <w:tcW w:w="1043" w:type="dxa"/>
            <w:shd w:val="solid" w:color="FFFFFF" w:fill="auto"/>
          </w:tcPr>
          <w:p w14:paraId="08DCCF53" w14:textId="77777777" w:rsidR="00AE00BA" w:rsidRDefault="00AE00BA" w:rsidP="00646BDC">
            <w:pPr>
              <w:pStyle w:val="TAC"/>
              <w:rPr>
                <w:sz w:val="16"/>
                <w:szCs w:val="16"/>
                <w:lang w:eastAsia="zh-CN"/>
              </w:rPr>
            </w:pPr>
            <w:r>
              <w:rPr>
                <w:rFonts w:hint="eastAsia"/>
                <w:sz w:val="16"/>
                <w:szCs w:val="16"/>
                <w:lang w:eastAsia="zh-CN"/>
              </w:rPr>
              <w:t>C</w:t>
            </w:r>
            <w:r>
              <w:rPr>
                <w:sz w:val="16"/>
                <w:szCs w:val="16"/>
                <w:lang w:eastAsia="zh-CN"/>
              </w:rPr>
              <w:t>T1#147</w:t>
            </w:r>
          </w:p>
        </w:tc>
        <w:tc>
          <w:tcPr>
            <w:tcW w:w="992" w:type="dxa"/>
            <w:shd w:val="solid" w:color="FFFFFF" w:fill="auto"/>
          </w:tcPr>
          <w:p w14:paraId="1A0A4FE3" w14:textId="77777777" w:rsidR="00AE00BA" w:rsidRPr="00534353" w:rsidRDefault="00AE00BA" w:rsidP="00646BDC">
            <w:pPr>
              <w:pStyle w:val="TAC"/>
              <w:rPr>
                <w:sz w:val="16"/>
                <w:szCs w:val="16"/>
              </w:rPr>
            </w:pPr>
          </w:p>
        </w:tc>
        <w:tc>
          <w:tcPr>
            <w:tcW w:w="426" w:type="dxa"/>
            <w:shd w:val="solid" w:color="FFFFFF" w:fill="auto"/>
          </w:tcPr>
          <w:p w14:paraId="18A77BCD" w14:textId="77777777" w:rsidR="00AE00BA" w:rsidRPr="00534353" w:rsidRDefault="00AE00BA" w:rsidP="00646BDC">
            <w:pPr>
              <w:pStyle w:val="TAL"/>
              <w:rPr>
                <w:sz w:val="16"/>
                <w:szCs w:val="16"/>
              </w:rPr>
            </w:pPr>
          </w:p>
        </w:tc>
        <w:tc>
          <w:tcPr>
            <w:tcW w:w="425" w:type="dxa"/>
            <w:shd w:val="solid" w:color="FFFFFF" w:fill="auto"/>
          </w:tcPr>
          <w:p w14:paraId="6C45341F" w14:textId="77777777" w:rsidR="00AE00BA" w:rsidRPr="00534353" w:rsidRDefault="00AE00BA" w:rsidP="00646BDC">
            <w:pPr>
              <w:pStyle w:val="TAR"/>
              <w:rPr>
                <w:sz w:val="16"/>
                <w:szCs w:val="16"/>
              </w:rPr>
            </w:pPr>
          </w:p>
        </w:tc>
        <w:tc>
          <w:tcPr>
            <w:tcW w:w="567" w:type="dxa"/>
            <w:shd w:val="solid" w:color="FFFFFF" w:fill="auto"/>
          </w:tcPr>
          <w:p w14:paraId="35ED827F" w14:textId="77777777" w:rsidR="00AE00BA" w:rsidRPr="00534353" w:rsidRDefault="00AE00BA" w:rsidP="00646BDC">
            <w:pPr>
              <w:pStyle w:val="TAC"/>
              <w:rPr>
                <w:sz w:val="16"/>
                <w:szCs w:val="16"/>
              </w:rPr>
            </w:pPr>
          </w:p>
        </w:tc>
        <w:tc>
          <w:tcPr>
            <w:tcW w:w="4394" w:type="dxa"/>
            <w:shd w:val="solid" w:color="FFFFFF" w:fill="auto"/>
          </w:tcPr>
          <w:p w14:paraId="73B41814" w14:textId="77777777" w:rsidR="00AE00BA" w:rsidRDefault="00AE00BA" w:rsidP="00964EF1">
            <w:pPr>
              <w:pStyle w:val="TAL"/>
              <w:rPr>
                <w:sz w:val="16"/>
                <w:szCs w:val="16"/>
                <w:lang w:eastAsia="zh-CN"/>
              </w:rPr>
            </w:pPr>
            <w:r>
              <w:rPr>
                <w:sz w:val="16"/>
                <w:szCs w:val="16"/>
                <w:lang w:eastAsia="zh-CN"/>
              </w:rPr>
              <w:t>Inclusion o</w:t>
            </w:r>
            <w:r>
              <w:rPr>
                <w:rFonts w:hint="eastAsia"/>
                <w:sz w:val="16"/>
                <w:szCs w:val="16"/>
                <w:lang w:eastAsia="zh-CN"/>
              </w:rPr>
              <w:t>f</w:t>
            </w:r>
            <w:r>
              <w:rPr>
                <w:sz w:val="16"/>
                <w:szCs w:val="16"/>
                <w:lang w:eastAsia="zh-CN"/>
              </w:rPr>
              <w:t xml:space="preserve"> </w:t>
            </w:r>
            <w:r w:rsidRPr="00AE00BA">
              <w:rPr>
                <w:sz w:val="16"/>
                <w:szCs w:val="16"/>
                <w:lang w:eastAsia="zh-CN"/>
              </w:rPr>
              <w:t>C1-240745, C1-240746, C1-240749, C1-240752, C1-240753, C1-240768, C1-241560, C1-241561, C1-241562, C1-241563</w:t>
            </w:r>
            <w:r w:rsidR="003965D3">
              <w:rPr>
                <w:sz w:val="16"/>
                <w:szCs w:val="16"/>
                <w:lang w:eastAsia="zh-CN"/>
              </w:rPr>
              <w:t>.</w:t>
            </w:r>
          </w:p>
          <w:p w14:paraId="5F0C9E37" w14:textId="77777777" w:rsidR="003965D3" w:rsidRDefault="003965D3" w:rsidP="00964EF1">
            <w:pPr>
              <w:pStyle w:val="TAL"/>
              <w:rPr>
                <w:bCs/>
                <w:sz w:val="16"/>
                <w:szCs w:val="16"/>
              </w:rPr>
            </w:pPr>
            <w:r w:rsidRPr="00C33F68">
              <w:rPr>
                <w:bCs/>
                <w:sz w:val="16"/>
                <w:szCs w:val="16"/>
              </w:rPr>
              <w:t>Correction from the rapporteur.</w:t>
            </w:r>
          </w:p>
          <w:p w14:paraId="021E9401" w14:textId="77777777" w:rsidR="00BD24E3" w:rsidRDefault="00BD24E3" w:rsidP="00964EF1">
            <w:pPr>
              <w:pStyle w:val="TAL"/>
              <w:rPr>
                <w:bCs/>
                <w:sz w:val="16"/>
                <w:szCs w:val="16"/>
              </w:rPr>
            </w:pPr>
          </w:p>
          <w:p w14:paraId="6A208CAE" w14:textId="77777777" w:rsidR="00BD24E3" w:rsidRDefault="00BD24E3" w:rsidP="00964EF1">
            <w:pPr>
              <w:pStyle w:val="TAL"/>
              <w:rPr>
                <w:snapToGrid w:val="0"/>
                <w:color w:val="000000"/>
                <w:sz w:val="16"/>
                <w:lang w:val="en-AU"/>
              </w:rPr>
            </w:pPr>
            <w:r>
              <w:rPr>
                <w:snapToGrid w:val="0"/>
                <w:color w:val="000000"/>
                <w:sz w:val="16"/>
                <w:lang w:val="en-AU"/>
              </w:rPr>
              <w:t>Version 2.0.0 created for presentation to TSG CT#103 for approval.</w:t>
            </w:r>
          </w:p>
        </w:tc>
        <w:tc>
          <w:tcPr>
            <w:tcW w:w="992" w:type="dxa"/>
            <w:shd w:val="solid" w:color="FFFFFF" w:fill="auto"/>
          </w:tcPr>
          <w:p w14:paraId="7DC1D064" w14:textId="77777777" w:rsidR="00AE00BA" w:rsidRDefault="00BD24E3" w:rsidP="00646BDC">
            <w:pPr>
              <w:pStyle w:val="TAC"/>
              <w:rPr>
                <w:sz w:val="16"/>
                <w:szCs w:val="16"/>
                <w:lang w:eastAsia="zh-CN"/>
              </w:rPr>
            </w:pPr>
            <w:r>
              <w:rPr>
                <w:sz w:val="16"/>
                <w:szCs w:val="16"/>
                <w:lang w:eastAsia="zh-CN"/>
              </w:rPr>
              <w:t>2</w:t>
            </w:r>
            <w:r w:rsidR="00AE00BA">
              <w:rPr>
                <w:sz w:val="16"/>
                <w:szCs w:val="16"/>
                <w:lang w:eastAsia="zh-CN"/>
              </w:rPr>
              <w:t>.</w:t>
            </w:r>
            <w:r>
              <w:rPr>
                <w:sz w:val="16"/>
                <w:szCs w:val="16"/>
                <w:lang w:eastAsia="zh-CN"/>
              </w:rPr>
              <w:t>0</w:t>
            </w:r>
            <w:r w:rsidR="00AE00BA">
              <w:rPr>
                <w:sz w:val="16"/>
                <w:szCs w:val="16"/>
                <w:lang w:eastAsia="zh-CN"/>
              </w:rPr>
              <w:t>.0</w:t>
            </w:r>
          </w:p>
        </w:tc>
      </w:tr>
      <w:tr w:rsidR="0064015A" w:rsidRPr="00534353" w14:paraId="28494685" w14:textId="77777777" w:rsidTr="00325772">
        <w:tc>
          <w:tcPr>
            <w:tcW w:w="800" w:type="dxa"/>
            <w:shd w:val="solid" w:color="FFFFFF" w:fill="auto"/>
          </w:tcPr>
          <w:p w14:paraId="208402BD" w14:textId="77777777" w:rsidR="0064015A" w:rsidRDefault="0064015A" w:rsidP="00646BDC">
            <w:pPr>
              <w:pStyle w:val="TAC"/>
              <w:rPr>
                <w:sz w:val="16"/>
                <w:szCs w:val="16"/>
                <w:lang w:eastAsia="zh-CN"/>
              </w:rPr>
            </w:pPr>
            <w:r>
              <w:rPr>
                <w:sz w:val="16"/>
                <w:szCs w:val="16"/>
                <w:lang w:eastAsia="zh-CN"/>
              </w:rPr>
              <w:t>2024-03</w:t>
            </w:r>
          </w:p>
        </w:tc>
        <w:tc>
          <w:tcPr>
            <w:tcW w:w="1043" w:type="dxa"/>
            <w:shd w:val="solid" w:color="FFFFFF" w:fill="auto"/>
          </w:tcPr>
          <w:p w14:paraId="0369E109" w14:textId="77777777" w:rsidR="0064015A" w:rsidRDefault="0064015A" w:rsidP="00646BDC">
            <w:pPr>
              <w:pStyle w:val="TAC"/>
              <w:rPr>
                <w:sz w:val="16"/>
                <w:szCs w:val="16"/>
                <w:lang w:eastAsia="zh-CN"/>
              </w:rPr>
            </w:pPr>
            <w:r>
              <w:rPr>
                <w:sz w:val="16"/>
                <w:szCs w:val="16"/>
                <w:lang w:eastAsia="zh-CN"/>
              </w:rPr>
              <w:t>CT#103</w:t>
            </w:r>
          </w:p>
        </w:tc>
        <w:tc>
          <w:tcPr>
            <w:tcW w:w="992" w:type="dxa"/>
            <w:shd w:val="solid" w:color="FFFFFF" w:fill="auto"/>
          </w:tcPr>
          <w:p w14:paraId="0FEAB79E" w14:textId="77777777" w:rsidR="0064015A" w:rsidRPr="00534353" w:rsidRDefault="0064015A" w:rsidP="00646BDC">
            <w:pPr>
              <w:pStyle w:val="TAC"/>
              <w:rPr>
                <w:sz w:val="16"/>
                <w:szCs w:val="16"/>
              </w:rPr>
            </w:pPr>
          </w:p>
        </w:tc>
        <w:tc>
          <w:tcPr>
            <w:tcW w:w="426" w:type="dxa"/>
            <w:shd w:val="solid" w:color="FFFFFF" w:fill="auto"/>
          </w:tcPr>
          <w:p w14:paraId="3A92D55B" w14:textId="77777777" w:rsidR="0064015A" w:rsidRPr="00534353" w:rsidRDefault="0064015A" w:rsidP="00646BDC">
            <w:pPr>
              <w:pStyle w:val="TAL"/>
              <w:rPr>
                <w:sz w:val="16"/>
                <w:szCs w:val="16"/>
              </w:rPr>
            </w:pPr>
          </w:p>
        </w:tc>
        <w:tc>
          <w:tcPr>
            <w:tcW w:w="425" w:type="dxa"/>
            <w:shd w:val="solid" w:color="FFFFFF" w:fill="auto"/>
          </w:tcPr>
          <w:p w14:paraId="2E0FDD4D" w14:textId="77777777" w:rsidR="0064015A" w:rsidRPr="00534353" w:rsidRDefault="0064015A" w:rsidP="00646BDC">
            <w:pPr>
              <w:pStyle w:val="TAR"/>
              <w:rPr>
                <w:sz w:val="16"/>
                <w:szCs w:val="16"/>
              </w:rPr>
            </w:pPr>
          </w:p>
        </w:tc>
        <w:tc>
          <w:tcPr>
            <w:tcW w:w="567" w:type="dxa"/>
            <w:shd w:val="solid" w:color="FFFFFF" w:fill="auto"/>
          </w:tcPr>
          <w:p w14:paraId="31A99343" w14:textId="77777777" w:rsidR="0064015A" w:rsidRPr="00534353" w:rsidRDefault="0064015A" w:rsidP="00646BDC">
            <w:pPr>
              <w:pStyle w:val="TAC"/>
              <w:rPr>
                <w:sz w:val="16"/>
                <w:szCs w:val="16"/>
              </w:rPr>
            </w:pPr>
          </w:p>
        </w:tc>
        <w:tc>
          <w:tcPr>
            <w:tcW w:w="4394" w:type="dxa"/>
            <w:shd w:val="solid" w:color="FFFFFF" w:fill="auto"/>
          </w:tcPr>
          <w:p w14:paraId="51834555" w14:textId="77777777" w:rsidR="0064015A" w:rsidRDefault="0064015A" w:rsidP="00964EF1">
            <w:pPr>
              <w:pStyle w:val="TAL"/>
              <w:rPr>
                <w:sz w:val="16"/>
                <w:szCs w:val="16"/>
                <w:lang w:eastAsia="zh-CN"/>
              </w:rPr>
            </w:pPr>
            <w:r>
              <w:rPr>
                <w:sz w:val="16"/>
                <w:szCs w:val="16"/>
                <w:lang w:eastAsia="zh-CN"/>
              </w:rPr>
              <w:t>Approved in CT#103</w:t>
            </w:r>
          </w:p>
        </w:tc>
        <w:tc>
          <w:tcPr>
            <w:tcW w:w="992" w:type="dxa"/>
            <w:shd w:val="solid" w:color="FFFFFF" w:fill="auto"/>
          </w:tcPr>
          <w:p w14:paraId="3407BF79" w14:textId="77777777" w:rsidR="0064015A" w:rsidRDefault="0064015A" w:rsidP="00646BDC">
            <w:pPr>
              <w:pStyle w:val="TAC"/>
              <w:rPr>
                <w:sz w:val="16"/>
                <w:szCs w:val="16"/>
                <w:lang w:eastAsia="zh-CN"/>
              </w:rPr>
            </w:pPr>
            <w:r>
              <w:rPr>
                <w:sz w:val="16"/>
                <w:szCs w:val="16"/>
                <w:lang w:eastAsia="zh-CN"/>
              </w:rPr>
              <w:t>18.0.0</w:t>
            </w:r>
          </w:p>
        </w:tc>
      </w:tr>
      <w:tr w:rsidR="006841A4" w:rsidRPr="00534353" w14:paraId="2670CBA0" w14:textId="77777777" w:rsidTr="00325772">
        <w:tc>
          <w:tcPr>
            <w:tcW w:w="800" w:type="dxa"/>
            <w:shd w:val="solid" w:color="FFFFFF" w:fill="auto"/>
          </w:tcPr>
          <w:p w14:paraId="1E2333AF" w14:textId="77777777" w:rsidR="006841A4" w:rsidRDefault="006841A4" w:rsidP="00646BDC">
            <w:pPr>
              <w:pStyle w:val="TAC"/>
              <w:rPr>
                <w:sz w:val="16"/>
                <w:szCs w:val="16"/>
                <w:lang w:eastAsia="zh-CN"/>
              </w:rPr>
            </w:pPr>
            <w:r>
              <w:rPr>
                <w:sz w:val="16"/>
                <w:szCs w:val="16"/>
                <w:lang w:eastAsia="zh-CN"/>
              </w:rPr>
              <w:t>2024-06</w:t>
            </w:r>
          </w:p>
        </w:tc>
        <w:tc>
          <w:tcPr>
            <w:tcW w:w="1043" w:type="dxa"/>
            <w:shd w:val="solid" w:color="FFFFFF" w:fill="auto"/>
          </w:tcPr>
          <w:p w14:paraId="47829279" w14:textId="77777777" w:rsidR="006841A4" w:rsidRDefault="006841A4" w:rsidP="00646BDC">
            <w:pPr>
              <w:pStyle w:val="TAC"/>
              <w:rPr>
                <w:sz w:val="16"/>
                <w:szCs w:val="16"/>
                <w:lang w:eastAsia="zh-CN"/>
              </w:rPr>
            </w:pPr>
            <w:r>
              <w:rPr>
                <w:sz w:val="16"/>
                <w:szCs w:val="16"/>
                <w:lang w:eastAsia="zh-CN"/>
              </w:rPr>
              <w:t>CT#104</w:t>
            </w:r>
          </w:p>
        </w:tc>
        <w:tc>
          <w:tcPr>
            <w:tcW w:w="992" w:type="dxa"/>
            <w:shd w:val="solid" w:color="FFFFFF" w:fill="auto"/>
          </w:tcPr>
          <w:p w14:paraId="7739F3E3" w14:textId="77777777" w:rsidR="006841A4" w:rsidRPr="00BE6228" w:rsidRDefault="006841A4" w:rsidP="00BE6228">
            <w:pPr>
              <w:spacing w:after="0"/>
              <w:jc w:val="center"/>
              <w:rPr>
                <w:rFonts w:ascii="Arial" w:hAnsi="Arial" w:cs="Arial"/>
                <w:sz w:val="16"/>
                <w:szCs w:val="16"/>
                <w:lang w:eastAsia="en-GB"/>
              </w:rPr>
            </w:pPr>
            <w:r>
              <w:rPr>
                <w:rFonts w:ascii="Arial" w:hAnsi="Arial" w:cs="Arial"/>
                <w:sz w:val="16"/>
                <w:szCs w:val="16"/>
              </w:rPr>
              <w:t>CP-241191</w:t>
            </w:r>
          </w:p>
        </w:tc>
        <w:tc>
          <w:tcPr>
            <w:tcW w:w="426" w:type="dxa"/>
            <w:shd w:val="solid" w:color="FFFFFF" w:fill="auto"/>
          </w:tcPr>
          <w:p w14:paraId="054E33B2" w14:textId="77777777" w:rsidR="006841A4" w:rsidRPr="00534353" w:rsidRDefault="006841A4" w:rsidP="00646BDC">
            <w:pPr>
              <w:pStyle w:val="TAL"/>
              <w:rPr>
                <w:sz w:val="16"/>
                <w:szCs w:val="16"/>
              </w:rPr>
            </w:pPr>
            <w:r>
              <w:rPr>
                <w:sz w:val="16"/>
                <w:szCs w:val="16"/>
              </w:rPr>
              <w:t>0002</w:t>
            </w:r>
          </w:p>
        </w:tc>
        <w:tc>
          <w:tcPr>
            <w:tcW w:w="425" w:type="dxa"/>
            <w:shd w:val="solid" w:color="FFFFFF" w:fill="auto"/>
          </w:tcPr>
          <w:p w14:paraId="2421DA41" w14:textId="77777777" w:rsidR="006841A4" w:rsidRPr="00534353" w:rsidRDefault="006841A4" w:rsidP="00646BDC">
            <w:pPr>
              <w:pStyle w:val="TAR"/>
              <w:rPr>
                <w:sz w:val="16"/>
                <w:szCs w:val="16"/>
              </w:rPr>
            </w:pPr>
            <w:r>
              <w:rPr>
                <w:sz w:val="16"/>
                <w:szCs w:val="16"/>
              </w:rPr>
              <w:t>-</w:t>
            </w:r>
          </w:p>
        </w:tc>
        <w:tc>
          <w:tcPr>
            <w:tcW w:w="567" w:type="dxa"/>
            <w:shd w:val="solid" w:color="FFFFFF" w:fill="auto"/>
          </w:tcPr>
          <w:p w14:paraId="41BEB7FF" w14:textId="77777777" w:rsidR="006841A4" w:rsidRPr="00534353" w:rsidRDefault="006841A4" w:rsidP="00646BDC">
            <w:pPr>
              <w:pStyle w:val="TAC"/>
              <w:rPr>
                <w:sz w:val="16"/>
                <w:szCs w:val="16"/>
              </w:rPr>
            </w:pPr>
            <w:r>
              <w:rPr>
                <w:sz w:val="16"/>
                <w:szCs w:val="16"/>
              </w:rPr>
              <w:t>F</w:t>
            </w:r>
          </w:p>
        </w:tc>
        <w:tc>
          <w:tcPr>
            <w:tcW w:w="4394" w:type="dxa"/>
            <w:shd w:val="solid" w:color="FFFFFF" w:fill="auto"/>
          </w:tcPr>
          <w:p w14:paraId="4CA576F2" w14:textId="77777777" w:rsidR="006841A4" w:rsidRDefault="006841A4" w:rsidP="00964EF1">
            <w:pPr>
              <w:pStyle w:val="TAL"/>
              <w:rPr>
                <w:sz w:val="16"/>
                <w:szCs w:val="16"/>
                <w:lang w:eastAsia="zh-CN"/>
              </w:rPr>
            </w:pPr>
            <w:r>
              <w:rPr>
                <w:sz w:val="16"/>
                <w:szCs w:val="16"/>
                <w:lang w:eastAsia="zh-CN"/>
              </w:rPr>
              <w:t>Update to PIN authorization to Remove description and name</w:t>
            </w:r>
          </w:p>
        </w:tc>
        <w:tc>
          <w:tcPr>
            <w:tcW w:w="992" w:type="dxa"/>
            <w:shd w:val="solid" w:color="FFFFFF" w:fill="auto"/>
          </w:tcPr>
          <w:p w14:paraId="02D0FC6E" w14:textId="77777777" w:rsidR="006841A4" w:rsidRDefault="006841A4" w:rsidP="00646BDC">
            <w:pPr>
              <w:pStyle w:val="TAC"/>
              <w:rPr>
                <w:sz w:val="16"/>
                <w:szCs w:val="16"/>
                <w:lang w:eastAsia="zh-CN"/>
              </w:rPr>
            </w:pPr>
            <w:r>
              <w:rPr>
                <w:sz w:val="16"/>
                <w:szCs w:val="16"/>
                <w:lang w:eastAsia="zh-CN"/>
              </w:rPr>
              <w:t>18.1.0</w:t>
            </w:r>
          </w:p>
        </w:tc>
      </w:tr>
      <w:tr w:rsidR="00963BA0" w:rsidRPr="00534353" w14:paraId="39882051" w14:textId="77777777" w:rsidTr="00325772">
        <w:tc>
          <w:tcPr>
            <w:tcW w:w="800" w:type="dxa"/>
            <w:shd w:val="solid" w:color="FFFFFF" w:fill="auto"/>
          </w:tcPr>
          <w:p w14:paraId="50406D6D" w14:textId="77777777" w:rsidR="00963BA0" w:rsidRDefault="00963BA0" w:rsidP="00646BDC">
            <w:pPr>
              <w:pStyle w:val="TAC"/>
              <w:rPr>
                <w:sz w:val="16"/>
                <w:szCs w:val="16"/>
                <w:lang w:eastAsia="zh-CN"/>
              </w:rPr>
            </w:pPr>
            <w:r>
              <w:rPr>
                <w:sz w:val="16"/>
                <w:szCs w:val="16"/>
                <w:lang w:eastAsia="zh-CN"/>
              </w:rPr>
              <w:t>2024-06</w:t>
            </w:r>
          </w:p>
        </w:tc>
        <w:tc>
          <w:tcPr>
            <w:tcW w:w="1043" w:type="dxa"/>
            <w:shd w:val="solid" w:color="FFFFFF" w:fill="auto"/>
          </w:tcPr>
          <w:p w14:paraId="52B2D732" w14:textId="77777777" w:rsidR="00963BA0" w:rsidRDefault="00963BA0" w:rsidP="00646BDC">
            <w:pPr>
              <w:pStyle w:val="TAC"/>
              <w:rPr>
                <w:sz w:val="16"/>
                <w:szCs w:val="16"/>
                <w:lang w:eastAsia="zh-CN"/>
              </w:rPr>
            </w:pPr>
            <w:r>
              <w:rPr>
                <w:sz w:val="16"/>
                <w:szCs w:val="16"/>
                <w:lang w:eastAsia="zh-CN"/>
              </w:rPr>
              <w:t>CT#104</w:t>
            </w:r>
          </w:p>
        </w:tc>
        <w:tc>
          <w:tcPr>
            <w:tcW w:w="992" w:type="dxa"/>
            <w:shd w:val="solid" w:color="FFFFFF" w:fill="auto"/>
          </w:tcPr>
          <w:p w14:paraId="31F688E2" w14:textId="77777777" w:rsidR="00963BA0" w:rsidRDefault="00963BA0" w:rsidP="006841A4">
            <w:pPr>
              <w:spacing w:after="0"/>
              <w:jc w:val="center"/>
              <w:rPr>
                <w:rFonts w:ascii="Arial" w:hAnsi="Arial" w:cs="Arial"/>
                <w:sz w:val="16"/>
                <w:szCs w:val="16"/>
                <w:lang w:eastAsia="en-GB"/>
              </w:rPr>
            </w:pPr>
            <w:r>
              <w:rPr>
                <w:rFonts w:ascii="Arial" w:hAnsi="Arial" w:cs="Arial"/>
                <w:sz w:val="16"/>
                <w:szCs w:val="16"/>
              </w:rPr>
              <w:t>CP-241191</w:t>
            </w:r>
          </w:p>
        </w:tc>
        <w:tc>
          <w:tcPr>
            <w:tcW w:w="426" w:type="dxa"/>
            <w:shd w:val="solid" w:color="FFFFFF" w:fill="auto"/>
          </w:tcPr>
          <w:p w14:paraId="59EE1945" w14:textId="77777777" w:rsidR="00963BA0" w:rsidRDefault="00963BA0" w:rsidP="00646BDC">
            <w:pPr>
              <w:pStyle w:val="TAL"/>
              <w:rPr>
                <w:sz w:val="16"/>
                <w:szCs w:val="16"/>
              </w:rPr>
            </w:pPr>
            <w:r>
              <w:rPr>
                <w:sz w:val="16"/>
                <w:szCs w:val="16"/>
              </w:rPr>
              <w:t>0001</w:t>
            </w:r>
          </w:p>
        </w:tc>
        <w:tc>
          <w:tcPr>
            <w:tcW w:w="425" w:type="dxa"/>
            <w:shd w:val="solid" w:color="FFFFFF" w:fill="auto"/>
          </w:tcPr>
          <w:p w14:paraId="1E4C5DBC" w14:textId="77777777" w:rsidR="00963BA0" w:rsidRDefault="00963BA0" w:rsidP="00646BDC">
            <w:pPr>
              <w:pStyle w:val="TAR"/>
              <w:rPr>
                <w:sz w:val="16"/>
                <w:szCs w:val="16"/>
              </w:rPr>
            </w:pPr>
            <w:r>
              <w:rPr>
                <w:sz w:val="16"/>
                <w:szCs w:val="16"/>
              </w:rPr>
              <w:t>1</w:t>
            </w:r>
          </w:p>
        </w:tc>
        <w:tc>
          <w:tcPr>
            <w:tcW w:w="567" w:type="dxa"/>
            <w:shd w:val="solid" w:color="FFFFFF" w:fill="auto"/>
          </w:tcPr>
          <w:p w14:paraId="72B4BDD3" w14:textId="77777777" w:rsidR="00963BA0" w:rsidRDefault="00963BA0" w:rsidP="00646BDC">
            <w:pPr>
              <w:pStyle w:val="TAC"/>
              <w:rPr>
                <w:sz w:val="16"/>
                <w:szCs w:val="16"/>
              </w:rPr>
            </w:pPr>
            <w:r>
              <w:rPr>
                <w:sz w:val="16"/>
                <w:szCs w:val="16"/>
              </w:rPr>
              <w:t>F</w:t>
            </w:r>
          </w:p>
        </w:tc>
        <w:tc>
          <w:tcPr>
            <w:tcW w:w="4394" w:type="dxa"/>
            <w:shd w:val="solid" w:color="FFFFFF" w:fill="auto"/>
          </w:tcPr>
          <w:p w14:paraId="1AE34143" w14:textId="77777777" w:rsidR="00963BA0" w:rsidRDefault="00963BA0" w:rsidP="00964EF1">
            <w:pPr>
              <w:pStyle w:val="TAL"/>
              <w:rPr>
                <w:sz w:val="16"/>
                <w:szCs w:val="16"/>
                <w:lang w:eastAsia="zh-CN"/>
              </w:rPr>
            </w:pPr>
            <w:r>
              <w:rPr>
                <w:sz w:val="16"/>
                <w:szCs w:val="16"/>
                <w:lang w:eastAsia="zh-CN"/>
              </w:rPr>
              <w:t>Correction on PIN peer may invoke CAPIF</w:t>
            </w:r>
          </w:p>
        </w:tc>
        <w:tc>
          <w:tcPr>
            <w:tcW w:w="992" w:type="dxa"/>
            <w:shd w:val="solid" w:color="FFFFFF" w:fill="auto"/>
          </w:tcPr>
          <w:p w14:paraId="1B4B79B0" w14:textId="77777777" w:rsidR="00963BA0" w:rsidRDefault="00963BA0" w:rsidP="00646BDC">
            <w:pPr>
              <w:pStyle w:val="TAC"/>
              <w:rPr>
                <w:sz w:val="16"/>
                <w:szCs w:val="16"/>
                <w:lang w:eastAsia="zh-CN"/>
              </w:rPr>
            </w:pPr>
            <w:r>
              <w:rPr>
                <w:sz w:val="16"/>
                <w:szCs w:val="16"/>
                <w:lang w:eastAsia="zh-CN"/>
              </w:rPr>
              <w:t>18.1.0</w:t>
            </w:r>
          </w:p>
        </w:tc>
      </w:tr>
      <w:tr w:rsidR="009A0EA9" w:rsidRPr="00534353" w14:paraId="7F7B2C16" w14:textId="77777777" w:rsidTr="00325772">
        <w:tc>
          <w:tcPr>
            <w:tcW w:w="800" w:type="dxa"/>
            <w:shd w:val="solid" w:color="FFFFFF" w:fill="auto"/>
          </w:tcPr>
          <w:p w14:paraId="364C92ED" w14:textId="77777777" w:rsidR="009A0EA9" w:rsidRDefault="009A0EA9" w:rsidP="00646BDC">
            <w:pPr>
              <w:pStyle w:val="TAC"/>
              <w:rPr>
                <w:sz w:val="16"/>
                <w:szCs w:val="16"/>
                <w:lang w:eastAsia="zh-CN"/>
              </w:rPr>
            </w:pPr>
            <w:r>
              <w:rPr>
                <w:sz w:val="16"/>
                <w:szCs w:val="16"/>
                <w:lang w:eastAsia="zh-CN"/>
              </w:rPr>
              <w:t>2024-06</w:t>
            </w:r>
          </w:p>
        </w:tc>
        <w:tc>
          <w:tcPr>
            <w:tcW w:w="1043" w:type="dxa"/>
            <w:shd w:val="solid" w:color="FFFFFF" w:fill="auto"/>
          </w:tcPr>
          <w:p w14:paraId="32AD5D39" w14:textId="77777777" w:rsidR="009A0EA9" w:rsidRDefault="009A0EA9" w:rsidP="00646BDC">
            <w:pPr>
              <w:pStyle w:val="TAC"/>
              <w:rPr>
                <w:sz w:val="16"/>
                <w:szCs w:val="16"/>
                <w:lang w:eastAsia="zh-CN"/>
              </w:rPr>
            </w:pPr>
            <w:r>
              <w:rPr>
                <w:sz w:val="16"/>
                <w:szCs w:val="16"/>
                <w:lang w:eastAsia="zh-CN"/>
              </w:rPr>
              <w:t>CT#104</w:t>
            </w:r>
          </w:p>
        </w:tc>
        <w:tc>
          <w:tcPr>
            <w:tcW w:w="992" w:type="dxa"/>
            <w:shd w:val="solid" w:color="FFFFFF" w:fill="auto"/>
          </w:tcPr>
          <w:p w14:paraId="3FDE265A" w14:textId="77777777" w:rsidR="009A0EA9" w:rsidRDefault="009A0EA9" w:rsidP="006841A4">
            <w:pPr>
              <w:spacing w:after="0"/>
              <w:jc w:val="center"/>
              <w:rPr>
                <w:rFonts w:ascii="Arial" w:hAnsi="Arial" w:cs="Arial"/>
                <w:sz w:val="16"/>
                <w:szCs w:val="16"/>
                <w:lang w:eastAsia="en-GB"/>
              </w:rPr>
            </w:pPr>
            <w:r>
              <w:rPr>
                <w:rFonts w:ascii="Arial" w:hAnsi="Arial" w:cs="Arial"/>
                <w:sz w:val="16"/>
                <w:szCs w:val="16"/>
              </w:rPr>
              <w:t>CP-241191</w:t>
            </w:r>
          </w:p>
        </w:tc>
        <w:tc>
          <w:tcPr>
            <w:tcW w:w="426" w:type="dxa"/>
            <w:shd w:val="solid" w:color="FFFFFF" w:fill="auto"/>
          </w:tcPr>
          <w:p w14:paraId="487231F2" w14:textId="77777777" w:rsidR="009A0EA9" w:rsidRDefault="009A0EA9" w:rsidP="00646BDC">
            <w:pPr>
              <w:pStyle w:val="TAL"/>
              <w:rPr>
                <w:sz w:val="16"/>
                <w:szCs w:val="16"/>
              </w:rPr>
            </w:pPr>
            <w:r>
              <w:rPr>
                <w:sz w:val="16"/>
                <w:szCs w:val="16"/>
              </w:rPr>
              <w:t>0003</w:t>
            </w:r>
          </w:p>
        </w:tc>
        <w:tc>
          <w:tcPr>
            <w:tcW w:w="425" w:type="dxa"/>
            <w:shd w:val="solid" w:color="FFFFFF" w:fill="auto"/>
          </w:tcPr>
          <w:p w14:paraId="5FF2F64A" w14:textId="77777777" w:rsidR="009A0EA9" w:rsidRDefault="009A0EA9" w:rsidP="00646BDC">
            <w:pPr>
              <w:pStyle w:val="TAR"/>
              <w:rPr>
                <w:sz w:val="16"/>
                <w:szCs w:val="16"/>
              </w:rPr>
            </w:pPr>
            <w:r>
              <w:rPr>
                <w:sz w:val="16"/>
                <w:szCs w:val="16"/>
              </w:rPr>
              <w:t>1</w:t>
            </w:r>
          </w:p>
        </w:tc>
        <w:tc>
          <w:tcPr>
            <w:tcW w:w="567" w:type="dxa"/>
            <w:shd w:val="solid" w:color="FFFFFF" w:fill="auto"/>
          </w:tcPr>
          <w:p w14:paraId="06DF6BDF" w14:textId="77777777" w:rsidR="009A0EA9" w:rsidRDefault="009A0EA9" w:rsidP="00646BDC">
            <w:pPr>
              <w:pStyle w:val="TAC"/>
              <w:rPr>
                <w:sz w:val="16"/>
                <w:szCs w:val="16"/>
              </w:rPr>
            </w:pPr>
            <w:r>
              <w:rPr>
                <w:sz w:val="16"/>
                <w:szCs w:val="16"/>
              </w:rPr>
              <w:t>F</w:t>
            </w:r>
          </w:p>
        </w:tc>
        <w:tc>
          <w:tcPr>
            <w:tcW w:w="4394" w:type="dxa"/>
            <w:shd w:val="solid" w:color="FFFFFF" w:fill="auto"/>
          </w:tcPr>
          <w:p w14:paraId="443A0E92" w14:textId="77777777" w:rsidR="009A0EA9" w:rsidRDefault="009A0EA9" w:rsidP="00964EF1">
            <w:pPr>
              <w:pStyle w:val="TAL"/>
              <w:rPr>
                <w:sz w:val="16"/>
                <w:szCs w:val="16"/>
                <w:lang w:eastAsia="zh-CN"/>
              </w:rPr>
            </w:pPr>
            <w:r>
              <w:rPr>
                <w:sz w:val="16"/>
                <w:szCs w:val="16"/>
                <w:lang w:eastAsia="zh-CN"/>
              </w:rPr>
              <w:t>Update to PIN configuration request and response</w:t>
            </w:r>
          </w:p>
        </w:tc>
        <w:tc>
          <w:tcPr>
            <w:tcW w:w="992" w:type="dxa"/>
            <w:shd w:val="solid" w:color="FFFFFF" w:fill="auto"/>
          </w:tcPr>
          <w:p w14:paraId="024DD89A" w14:textId="77777777" w:rsidR="009A0EA9" w:rsidRDefault="009A0EA9" w:rsidP="00646BDC">
            <w:pPr>
              <w:pStyle w:val="TAC"/>
              <w:rPr>
                <w:sz w:val="16"/>
                <w:szCs w:val="16"/>
                <w:lang w:eastAsia="zh-CN"/>
              </w:rPr>
            </w:pPr>
            <w:r>
              <w:rPr>
                <w:sz w:val="16"/>
                <w:szCs w:val="16"/>
                <w:lang w:eastAsia="zh-CN"/>
              </w:rPr>
              <w:t>18.1.0</w:t>
            </w:r>
          </w:p>
        </w:tc>
      </w:tr>
      <w:tr w:rsidR="006F19B8" w:rsidRPr="00534353" w14:paraId="0B36CFF7" w14:textId="77777777" w:rsidTr="00325772">
        <w:tc>
          <w:tcPr>
            <w:tcW w:w="800" w:type="dxa"/>
            <w:shd w:val="solid" w:color="FFFFFF" w:fill="auto"/>
          </w:tcPr>
          <w:p w14:paraId="33574547" w14:textId="77777777" w:rsidR="006F19B8" w:rsidRDefault="006F19B8" w:rsidP="00646BDC">
            <w:pPr>
              <w:pStyle w:val="TAC"/>
              <w:rPr>
                <w:sz w:val="16"/>
                <w:szCs w:val="16"/>
                <w:lang w:eastAsia="zh-CN"/>
              </w:rPr>
            </w:pPr>
            <w:r>
              <w:rPr>
                <w:sz w:val="16"/>
                <w:szCs w:val="16"/>
                <w:lang w:eastAsia="zh-CN"/>
              </w:rPr>
              <w:t>2024-06</w:t>
            </w:r>
          </w:p>
        </w:tc>
        <w:tc>
          <w:tcPr>
            <w:tcW w:w="1043" w:type="dxa"/>
            <w:shd w:val="solid" w:color="FFFFFF" w:fill="auto"/>
          </w:tcPr>
          <w:p w14:paraId="360973F5" w14:textId="77777777" w:rsidR="006F19B8" w:rsidRDefault="006F19B8" w:rsidP="00646BDC">
            <w:pPr>
              <w:pStyle w:val="TAC"/>
              <w:rPr>
                <w:sz w:val="16"/>
                <w:szCs w:val="16"/>
                <w:lang w:eastAsia="zh-CN"/>
              </w:rPr>
            </w:pPr>
            <w:r>
              <w:rPr>
                <w:sz w:val="16"/>
                <w:szCs w:val="16"/>
                <w:lang w:eastAsia="zh-CN"/>
              </w:rPr>
              <w:t>CT#104</w:t>
            </w:r>
          </w:p>
        </w:tc>
        <w:tc>
          <w:tcPr>
            <w:tcW w:w="992" w:type="dxa"/>
            <w:shd w:val="solid" w:color="FFFFFF" w:fill="auto"/>
          </w:tcPr>
          <w:p w14:paraId="23B25C91" w14:textId="77777777" w:rsidR="006F19B8" w:rsidRDefault="006F19B8" w:rsidP="006841A4">
            <w:pPr>
              <w:spacing w:after="0"/>
              <w:jc w:val="center"/>
              <w:rPr>
                <w:rFonts w:ascii="Arial" w:hAnsi="Arial" w:cs="Arial"/>
                <w:sz w:val="16"/>
                <w:szCs w:val="16"/>
                <w:lang w:eastAsia="en-GB"/>
              </w:rPr>
            </w:pPr>
            <w:r>
              <w:rPr>
                <w:rFonts w:ascii="Arial" w:hAnsi="Arial" w:cs="Arial"/>
                <w:sz w:val="16"/>
                <w:szCs w:val="16"/>
              </w:rPr>
              <w:t>CP-241191</w:t>
            </w:r>
          </w:p>
        </w:tc>
        <w:tc>
          <w:tcPr>
            <w:tcW w:w="426" w:type="dxa"/>
            <w:shd w:val="solid" w:color="FFFFFF" w:fill="auto"/>
          </w:tcPr>
          <w:p w14:paraId="0C95E2FF" w14:textId="77777777" w:rsidR="006F19B8" w:rsidRDefault="006F19B8" w:rsidP="00646BDC">
            <w:pPr>
              <w:pStyle w:val="TAL"/>
              <w:rPr>
                <w:sz w:val="16"/>
                <w:szCs w:val="16"/>
              </w:rPr>
            </w:pPr>
            <w:r>
              <w:rPr>
                <w:sz w:val="16"/>
                <w:szCs w:val="16"/>
              </w:rPr>
              <w:t>0006</w:t>
            </w:r>
          </w:p>
        </w:tc>
        <w:tc>
          <w:tcPr>
            <w:tcW w:w="425" w:type="dxa"/>
            <w:shd w:val="solid" w:color="FFFFFF" w:fill="auto"/>
          </w:tcPr>
          <w:p w14:paraId="6D320C94" w14:textId="77777777" w:rsidR="006F19B8" w:rsidRDefault="006F19B8" w:rsidP="00646BDC">
            <w:pPr>
              <w:pStyle w:val="TAR"/>
              <w:rPr>
                <w:sz w:val="16"/>
                <w:szCs w:val="16"/>
              </w:rPr>
            </w:pPr>
            <w:r>
              <w:rPr>
                <w:sz w:val="16"/>
                <w:szCs w:val="16"/>
              </w:rPr>
              <w:t>1</w:t>
            </w:r>
          </w:p>
        </w:tc>
        <w:tc>
          <w:tcPr>
            <w:tcW w:w="567" w:type="dxa"/>
            <w:shd w:val="solid" w:color="FFFFFF" w:fill="auto"/>
          </w:tcPr>
          <w:p w14:paraId="34196F98" w14:textId="77777777" w:rsidR="006F19B8" w:rsidRDefault="006F19B8" w:rsidP="00646BDC">
            <w:pPr>
              <w:pStyle w:val="TAC"/>
              <w:rPr>
                <w:sz w:val="16"/>
                <w:szCs w:val="16"/>
              </w:rPr>
            </w:pPr>
            <w:r>
              <w:rPr>
                <w:sz w:val="16"/>
                <w:szCs w:val="16"/>
              </w:rPr>
              <w:t>F</w:t>
            </w:r>
          </w:p>
        </w:tc>
        <w:tc>
          <w:tcPr>
            <w:tcW w:w="4394" w:type="dxa"/>
            <w:shd w:val="solid" w:color="FFFFFF" w:fill="auto"/>
          </w:tcPr>
          <w:p w14:paraId="4EDAEE5D" w14:textId="77777777" w:rsidR="006F19B8" w:rsidRDefault="006F19B8" w:rsidP="00964EF1">
            <w:pPr>
              <w:pStyle w:val="TAL"/>
              <w:rPr>
                <w:sz w:val="16"/>
                <w:szCs w:val="16"/>
                <w:lang w:eastAsia="zh-CN"/>
              </w:rPr>
            </w:pPr>
            <w:r>
              <w:rPr>
                <w:sz w:val="16"/>
                <w:szCs w:val="16"/>
                <w:lang w:eastAsia="zh-CN"/>
              </w:rPr>
              <w:t>Resolve EN on security credentials</w:t>
            </w:r>
          </w:p>
        </w:tc>
        <w:tc>
          <w:tcPr>
            <w:tcW w:w="992" w:type="dxa"/>
            <w:shd w:val="solid" w:color="FFFFFF" w:fill="auto"/>
          </w:tcPr>
          <w:p w14:paraId="3FF73EF3" w14:textId="77777777" w:rsidR="006F19B8" w:rsidRDefault="006F19B8" w:rsidP="00646BDC">
            <w:pPr>
              <w:pStyle w:val="TAC"/>
              <w:rPr>
                <w:sz w:val="16"/>
                <w:szCs w:val="16"/>
                <w:lang w:eastAsia="zh-CN"/>
              </w:rPr>
            </w:pPr>
            <w:r>
              <w:rPr>
                <w:sz w:val="16"/>
                <w:szCs w:val="16"/>
                <w:lang w:eastAsia="zh-CN"/>
              </w:rPr>
              <w:t>18.1.0</w:t>
            </w:r>
          </w:p>
        </w:tc>
      </w:tr>
      <w:tr w:rsidR="00851D96" w:rsidRPr="00534353" w14:paraId="10A32269" w14:textId="77777777" w:rsidTr="00325772">
        <w:tc>
          <w:tcPr>
            <w:tcW w:w="800" w:type="dxa"/>
            <w:shd w:val="solid" w:color="FFFFFF" w:fill="auto"/>
          </w:tcPr>
          <w:p w14:paraId="50D4E87B" w14:textId="77777777" w:rsidR="00851D96" w:rsidRDefault="00851D96" w:rsidP="00646BDC">
            <w:pPr>
              <w:pStyle w:val="TAC"/>
              <w:rPr>
                <w:sz w:val="16"/>
                <w:szCs w:val="16"/>
                <w:lang w:eastAsia="zh-CN"/>
              </w:rPr>
            </w:pPr>
            <w:r>
              <w:rPr>
                <w:sz w:val="16"/>
                <w:szCs w:val="16"/>
                <w:lang w:eastAsia="zh-CN"/>
              </w:rPr>
              <w:t>2024-06</w:t>
            </w:r>
          </w:p>
        </w:tc>
        <w:tc>
          <w:tcPr>
            <w:tcW w:w="1043" w:type="dxa"/>
            <w:shd w:val="solid" w:color="FFFFFF" w:fill="auto"/>
          </w:tcPr>
          <w:p w14:paraId="12E7A7E7" w14:textId="77777777" w:rsidR="00851D96" w:rsidRDefault="00851D96" w:rsidP="00646BDC">
            <w:pPr>
              <w:pStyle w:val="TAC"/>
              <w:rPr>
                <w:sz w:val="16"/>
                <w:szCs w:val="16"/>
                <w:lang w:eastAsia="zh-CN"/>
              </w:rPr>
            </w:pPr>
            <w:r>
              <w:rPr>
                <w:sz w:val="16"/>
                <w:szCs w:val="16"/>
                <w:lang w:eastAsia="zh-CN"/>
              </w:rPr>
              <w:t>CT#104</w:t>
            </w:r>
          </w:p>
        </w:tc>
        <w:tc>
          <w:tcPr>
            <w:tcW w:w="992" w:type="dxa"/>
            <w:shd w:val="solid" w:color="FFFFFF" w:fill="auto"/>
          </w:tcPr>
          <w:p w14:paraId="5C210E00" w14:textId="77777777" w:rsidR="00851D96" w:rsidRDefault="00851D96" w:rsidP="006841A4">
            <w:pPr>
              <w:spacing w:after="0"/>
              <w:jc w:val="center"/>
              <w:rPr>
                <w:rFonts w:ascii="Arial" w:hAnsi="Arial" w:cs="Arial"/>
                <w:sz w:val="16"/>
                <w:szCs w:val="16"/>
                <w:lang w:eastAsia="en-GB"/>
              </w:rPr>
            </w:pPr>
            <w:r>
              <w:rPr>
                <w:rFonts w:ascii="Arial" w:hAnsi="Arial" w:cs="Arial"/>
                <w:sz w:val="16"/>
                <w:szCs w:val="16"/>
              </w:rPr>
              <w:t>CP-241191</w:t>
            </w:r>
          </w:p>
        </w:tc>
        <w:tc>
          <w:tcPr>
            <w:tcW w:w="426" w:type="dxa"/>
            <w:shd w:val="solid" w:color="FFFFFF" w:fill="auto"/>
          </w:tcPr>
          <w:p w14:paraId="7B2301F8" w14:textId="77777777" w:rsidR="00851D96" w:rsidRDefault="00851D96" w:rsidP="00646BDC">
            <w:pPr>
              <w:pStyle w:val="TAL"/>
              <w:rPr>
                <w:sz w:val="16"/>
                <w:szCs w:val="16"/>
              </w:rPr>
            </w:pPr>
            <w:r>
              <w:rPr>
                <w:sz w:val="16"/>
                <w:szCs w:val="16"/>
              </w:rPr>
              <w:t>0004</w:t>
            </w:r>
          </w:p>
        </w:tc>
        <w:tc>
          <w:tcPr>
            <w:tcW w:w="425" w:type="dxa"/>
            <w:shd w:val="solid" w:color="FFFFFF" w:fill="auto"/>
          </w:tcPr>
          <w:p w14:paraId="090F7D7C" w14:textId="77777777" w:rsidR="00851D96" w:rsidRDefault="00851D96" w:rsidP="00646BDC">
            <w:pPr>
              <w:pStyle w:val="TAR"/>
              <w:rPr>
                <w:sz w:val="16"/>
                <w:szCs w:val="16"/>
              </w:rPr>
            </w:pPr>
            <w:r>
              <w:rPr>
                <w:sz w:val="16"/>
                <w:szCs w:val="16"/>
              </w:rPr>
              <w:t>1</w:t>
            </w:r>
          </w:p>
        </w:tc>
        <w:tc>
          <w:tcPr>
            <w:tcW w:w="567" w:type="dxa"/>
            <w:shd w:val="solid" w:color="FFFFFF" w:fill="auto"/>
          </w:tcPr>
          <w:p w14:paraId="324DB139" w14:textId="77777777" w:rsidR="00851D96" w:rsidRDefault="00851D96" w:rsidP="00646BDC">
            <w:pPr>
              <w:pStyle w:val="TAC"/>
              <w:rPr>
                <w:sz w:val="16"/>
                <w:szCs w:val="16"/>
              </w:rPr>
            </w:pPr>
            <w:r>
              <w:rPr>
                <w:sz w:val="16"/>
                <w:szCs w:val="16"/>
              </w:rPr>
              <w:t>F</w:t>
            </w:r>
          </w:p>
        </w:tc>
        <w:tc>
          <w:tcPr>
            <w:tcW w:w="4394" w:type="dxa"/>
            <w:shd w:val="solid" w:color="FFFFFF" w:fill="auto"/>
          </w:tcPr>
          <w:p w14:paraId="6994B3DE" w14:textId="77777777" w:rsidR="00851D96" w:rsidRDefault="00851D96" w:rsidP="00964EF1">
            <w:pPr>
              <w:pStyle w:val="TAL"/>
              <w:rPr>
                <w:sz w:val="16"/>
                <w:szCs w:val="16"/>
                <w:lang w:eastAsia="zh-CN"/>
              </w:rPr>
            </w:pPr>
            <w:r>
              <w:rPr>
                <w:sz w:val="16"/>
                <w:szCs w:val="16"/>
                <w:lang w:eastAsia="zh-CN"/>
              </w:rPr>
              <w:t>Resolve EN on IANA registration</w:t>
            </w:r>
          </w:p>
        </w:tc>
        <w:tc>
          <w:tcPr>
            <w:tcW w:w="992" w:type="dxa"/>
            <w:shd w:val="solid" w:color="FFFFFF" w:fill="auto"/>
          </w:tcPr>
          <w:p w14:paraId="08C53587" w14:textId="77777777" w:rsidR="00851D96" w:rsidRDefault="00851D96" w:rsidP="00646BDC">
            <w:pPr>
              <w:pStyle w:val="TAC"/>
              <w:rPr>
                <w:sz w:val="16"/>
                <w:szCs w:val="16"/>
                <w:lang w:eastAsia="zh-CN"/>
              </w:rPr>
            </w:pPr>
            <w:r>
              <w:rPr>
                <w:sz w:val="16"/>
                <w:szCs w:val="16"/>
                <w:lang w:eastAsia="zh-CN"/>
              </w:rPr>
              <w:t>18.1.0</w:t>
            </w:r>
          </w:p>
        </w:tc>
      </w:tr>
      <w:tr w:rsidR="00422F98" w:rsidRPr="00534353" w14:paraId="19768772" w14:textId="77777777" w:rsidTr="00325772">
        <w:tc>
          <w:tcPr>
            <w:tcW w:w="800" w:type="dxa"/>
            <w:shd w:val="solid" w:color="FFFFFF" w:fill="auto"/>
          </w:tcPr>
          <w:p w14:paraId="5D6BC99E" w14:textId="77777777" w:rsidR="00422F98" w:rsidRDefault="00422F98" w:rsidP="00646BDC">
            <w:pPr>
              <w:pStyle w:val="TAC"/>
              <w:rPr>
                <w:sz w:val="16"/>
                <w:szCs w:val="16"/>
                <w:lang w:eastAsia="zh-CN"/>
              </w:rPr>
            </w:pPr>
            <w:r>
              <w:rPr>
                <w:sz w:val="16"/>
                <w:szCs w:val="16"/>
                <w:lang w:eastAsia="zh-CN"/>
              </w:rPr>
              <w:t>2024-06</w:t>
            </w:r>
          </w:p>
        </w:tc>
        <w:tc>
          <w:tcPr>
            <w:tcW w:w="1043" w:type="dxa"/>
            <w:shd w:val="solid" w:color="FFFFFF" w:fill="auto"/>
          </w:tcPr>
          <w:p w14:paraId="0B22AA70" w14:textId="77777777" w:rsidR="00422F98" w:rsidRDefault="00422F98" w:rsidP="00646BDC">
            <w:pPr>
              <w:pStyle w:val="TAC"/>
              <w:rPr>
                <w:sz w:val="16"/>
                <w:szCs w:val="16"/>
                <w:lang w:eastAsia="zh-CN"/>
              </w:rPr>
            </w:pPr>
            <w:r>
              <w:rPr>
                <w:sz w:val="16"/>
                <w:szCs w:val="16"/>
                <w:lang w:eastAsia="zh-CN"/>
              </w:rPr>
              <w:t>CT#104</w:t>
            </w:r>
          </w:p>
        </w:tc>
        <w:tc>
          <w:tcPr>
            <w:tcW w:w="992" w:type="dxa"/>
            <w:shd w:val="solid" w:color="FFFFFF" w:fill="auto"/>
          </w:tcPr>
          <w:p w14:paraId="4BF13DB7" w14:textId="77777777" w:rsidR="00422F98" w:rsidRDefault="00422F98" w:rsidP="006841A4">
            <w:pPr>
              <w:spacing w:after="0"/>
              <w:jc w:val="center"/>
              <w:rPr>
                <w:rFonts w:ascii="Arial" w:hAnsi="Arial" w:cs="Arial"/>
                <w:sz w:val="16"/>
                <w:szCs w:val="16"/>
                <w:lang w:eastAsia="en-GB"/>
              </w:rPr>
            </w:pPr>
            <w:r>
              <w:rPr>
                <w:rFonts w:ascii="Arial" w:hAnsi="Arial" w:cs="Arial"/>
                <w:sz w:val="16"/>
                <w:szCs w:val="16"/>
              </w:rPr>
              <w:t>CP-241191</w:t>
            </w:r>
          </w:p>
        </w:tc>
        <w:tc>
          <w:tcPr>
            <w:tcW w:w="426" w:type="dxa"/>
            <w:shd w:val="solid" w:color="FFFFFF" w:fill="auto"/>
          </w:tcPr>
          <w:p w14:paraId="00D963B6" w14:textId="77777777" w:rsidR="00422F98" w:rsidRDefault="00422F98" w:rsidP="00646BDC">
            <w:pPr>
              <w:pStyle w:val="TAL"/>
              <w:rPr>
                <w:sz w:val="16"/>
                <w:szCs w:val="16"/>
              </w:rPr>
            </w:pPr>
            <w:r>
              <w:rPr>
                <w:sz w:val="16"/>
                <w:szCs w:val="16"/>
              </w:rPr>
              <w:t>0005</w:t>
            </w:r>
          </w:p>
        </w:tc>
        <w:tc>
          <w:tcPr>
            <w:tcW w:w="425" w:type="dxa"/>
            <w:shd w:val="solid" w:color="FFFFFF" w:fill="auto"/>
          </w:tcPr>
          <w:p w14:paraId="2ED2E282" w14:textId="77777777" w:rsidR="00422F98" w:rsidRDefault="00422F98" w:rsidP="00646BDC">
            <w:pPr>
              <w:pStyle w:val="TAR"/>
              <w:rPr>
                <w:sz w:val="16"/>
                <w:szCs w:val="16"/>
              </w:rPr>
            </w:pPr>
            <w:r>
              <w:rPr>
                <w:sz w:val="16"/>
                <w:szCs w:val="16"/>
              </w:rPr>
              <w:t>2</w:t>
            </w:r>
          </w:p>
        </w:tc>
        <w:tc>
          <w:tcPr>
            <w:tcW w:w="567" w:type="dxa"/>
            <w:shd w:val="solid" w:color="FFFFFF" w:fill="auto"/>
          </w:tcPr>
          <w:p w14:paraId="6B486134" w14:textId="77777777" w:rsidR="00422F98" w:rsidRDefault="00422F98" w:rsidP="00646BDC">
            <w:pPr>
              <w:pStyle w:val="TAC"/>
              <w:rPr>
                <w:sz w:val="16"/>
                <w:szCs w:val="16"/>
              </w:rPr>
            </w:pPr>
            <w:r>
              <w:rPr>
                <w:sz w:val="16"/>
                <w:szCs w:val="16"/>
              </w:rPr>
              <w:t>F</w:t>
            </w:r>
          </w:p>
        </w:tc>
        <w:tc>
          <w:tcPr>
            <w:tcW w:w="4394" w:type="dxa"/>
            <w:shd w:val="solid" w:color="FFFFFF" w:fill="auto"/>
          </w:tcPr>
          <w:p w14:paraId="52C5F446" w14:textId="77777777" w:rsidR="00422F98" w:rsidRDefault="00422F98" w:rsidP="00964EF1">
            <w:pPr>
              <w:pStyle w:val="TAL"/>
              <w:rPr>
                <w:sz w:val="16"/>
                <w:szCs w:val="16"/>
                <w:lang w:eastAsia="zh-CN"/>
              </w:rPr>
            </w:pPr>
            <w:r>
              <w:rPr>
                <w:sz w:val="16"/>
                <w:szCs w:val="16"/>
                <w:lang w:eastAsia="zh-CN"/>
              </w:rPr>
              <w:t>Resolve EN on UE identity</w:t>
            </w:r>
          </w:p>
        </w:tc>
        <w:tc>
          <w:tcPr>
            <w:tcW w:w="992" w:type="dxa"/>
            <w:shd w:val="solid" w:color="FFFFFF" w:fill="auto"/>
          </w:tcPr>
          <w:p w14:paraId="0F3904B7" w14:textId="77777777" w:rsidR="00422F98" w:rsidRDefault="00422F98" w:rsidP="00646BDC">
            <w:pPr>
              <w:pStyle w:val="TAC"/>
              <w:rPr>
                <w:sz w:val="16"/>
                <w:szCs w:val="16"/>
                <w:lang w:eastAsia="zh-CN"/>
              </w:rPr>
            </w:pPr>
            <w:r>
              <w:rPr>
                <w:sz w:val="16"/>
                <w:szCs w:val="16"/>
                <w:lang w:eastAsia="zh-CN"/>
              </w:rPr>
              <w:t>18.1.0</w:t>
            </w:r>
          </w:p>
        </w:tc>
      </w:tr>
      <w:tr w:rsidR="009763CE" w:rsidRPr="00534353" w14:paraId="76EC2838" w14:textId="77777777" w:rsidTr="00325772">
        <w:tc>
          <w:tcPr>
            <w:tcW w:w="800" w:type="dxa"/>
            <w:shd w:val="solid" w:color="FFFFFF" w:fill="auto"/>
          </w:tcPr>
          <w:p w14:paraId="7336E545" w14:textId="77777777" w:rsidR="009763CE" w:rsidRDefault="009763CE" w:rsidP="00646BDC">
            <w:pPr>
              <w:pStyle w:val="TAC"/>
              <w:rPr>
                <w:sz w:val="16"/>
                <w:szCs w:val="16"/>
                <w:lang w:eastAsia="zh-CN"/>
              </w:rPr>
            </w:pPr>
            <w:r>
              <w:rPr>
                <w:sz w:val="16"/>
                <w:szCs w:val="16"/>
                <w:lang w:eastAsia="zh-CN"/>
              </w:rPr>
              <w:t>2024-06</w:t>
            </w:r>
          </w:p>
        </w:tc>
        <w:tc>
          <w:tcPr>
            <w:tcW w:w="1043" w:type="dxa"/>
            <w:shd w:val="solid" w:color="FFFFFF" w:fill="auto"/>
          </w:tcPr>
          <w:p w14:paraId="1C068580" w14:textId="77777777" w:rsidR="009763CE" w:rsidRDefault="009763CE" w:rsidP="00646BDC">
            <w:pPr>
              <w:pStyle w:val="TAC"/>
              <w:rPr>
                <w:sz w:val="16"/>
                <w:szCs w:val="16"/>
                <w:lang w:eastAsia="zh-CN"/>
              </w:rPr>
            </w:pPr>
            <w:r>
              <w:rPr>
                <w:sz w:val="16"/>
                <w:szCs w:val="16"/>
                <w:lang w:eastAsia="zh-CN"/>
              </w:rPr>
              <w:t>CT#104</w:t>
            </w:r>
          </w:p>
        </w:tc>
        <w:tc>
          <w:tcPr>
            <w:tcW w:w="992" w:type="dxa"/>
            <w:shd w:val="solid" w:color="FFFFFF" w:fill="auto"/>
          </w:tcPr>
          <w:p w14:paraId="413C35AC" w14:textId="77777777" w:rsidR="009763CE" w:rsidRDefault="009763CE" w:rsidP="006841A4">
            <w:pPr>
              <w:spacing w:after="0"/>
              <w:jc w:val="center"/>
              <w:rPr>
                <w:rFonts w:ascii="Arial" w:hAnsi="Arial" w:cs="Arial"/>
                <w:sz w:val="16"/>
                <w:szCs w:val="16"/>
                <w:lang w:eastAsia="en-GB"/>
              </w:rPr>
            </w:pPr>
            <w:r>
              <w:rPr>
                <w:rFonts w:ascii="Arial" w:hAnsi="Arial" w:cs="Arial"/>
                <w:sz w:val="16"/>
                <w:szCs w:val="16"/>
              </w:rPr>
              <w:t>CP-241191</w:t>
            </w:r>
          </w:p>
        </w:tc>
        <w:tc>
          <w:tcPr>
            <w:tcW w:w="426" w:type="dxa"/>
            <w:shd w:val="solid" w:color="FFFFFF" w:fill="auto"/>
          </w:tcPr>
          <w:p w14:paraId="3DE3EDD6" w14:textId="77777777" w:rsidR="009763CE" w:rsidRDefault="009763CE" w:rsidP="00646BDC">
            <w:pPr>
              <w:pStyle w:val="TAL"/>
              <w:rPr>
                <w:sz w:val="16"/>
                <w:szCs w:val="16"/>
              </w:rPr>
            </w:pPr>
            <w:r>
              <w:rPr>
                <w:sz w:val="16"/>
                <w:szCs w:val="16"/>
              </w:rPr>
              <w:t>0008</w:t>
            </w:r>
          </w:p>
        </w:tc>
        <w:tc>
          <w:tcPr>
            <w:tcW w:w="425" w:type="dxa"/>
            <w:shd w:val="solid" w:color="FFFFFF" w:fill="auto"/>
          </w:tcPr>
          <w:p w14:paraId="6C280939" w14:textId="77777777" w:rsidR="009763CE" w:rsidRDefault="009763CE" w:rsidP="00646BDC">
            <w:pPr>
              <w:pStyle w:val="TAR"/>
              <w:rPr>
                <w:sz w:val="16"/>
                <w:szCs w:val="16"/>
              </w:rPr>
            </w:pPr>
            <w:r>
              <w:rPr>
                <w:sz w:val="16"/>
                <w:szCs w:val="16"/>
              </w:rPr>
              <w:t>-</w:t>
            </w:r>
          </w:p>
        </w:tc>
        <w:tc>
          <w:tcPr>
            <w:tcW w:w="567" w:type="dxa"/>
            <w:shd w:val="solid" w:color="FFFFFF" w:fill="auto"/>
          </w:tcPr>
          <w:p w14:paraId="56F6D1C8" w14:textId="77777777" w:rsidR="009763CE" w:rsidRDefault="009763CE" w:rsidP="00646BDC">
            <w:pPr>
              <w:pStyle w:val="TAC"/>
              <w:rPr>
                <w:sz w:val="16"/>
                <w:szCs w:val="16"/>
              </w:rPr>
            </w:pPr>
            <w:r>
              <w:rPr>
                <w:sz w:val="16"/>
                <w:szCs w:val="16"/>
              </w:rPr>
              <w:t>F</w:t>
            </w:r>
          </w:p>
        </w:tc>
        <w:tc>
          <w:tcPr>
            <w:tcW w:w="4394" w:type="dxa"/>
            <w:shd w:val="solid" w:color="FFFFFF" w:fill="auto"/>
          </w:tcPr>
          <w:p w14:paraId="55DACC15" w14:textId="77777777" w:rsidR="009763CE" w:rsidRDefault="009763CE" w:rsidP="00964EF1">
            <w:pPr>
              <w:pStyle w:val="TAL"/>
              <w:rPr>
                <w:sz w:val="16"/>
                <w:szCs w:val="16"/>
                <w:lang w:eastAsia="zh-CN"/>
              </w:rPr>
            </w:pPr>
            <w:r>
              <w:rPr>
                <w:sz w:val="16"/>
                <w:szCs w:val="16"/>
                <w:lang w:eastAsia="zh-CN"/>
              </w:rPr>
              <w:t>Alignment of term direct connection</w:t>
            </w:r>
          </w:p>
        </w:tc>
        <w:tc>
          <w:tcPr>
            <w:tcW w:w="992" w:type="dxa"/>
            <w:shd w:val="solid" w:color="FFFFFF" w:fill="auto"/>
          </w:tcPr>
          <w:p w14:paraId="45D42715" w14:textId="77777777" w:rsidR="009763CE" w:rsidRDefault="009763CE" w:rsidP="00646BDC">
            <w:pPr>
              <w:pStyle w:val="TAC"/>
              <w:rPr>
                <w:sz w:val="16"/>
                <w:szCs w:val="16"/>
                <w:lang w:eastAsia="zh-CN"/>
              </w:rPr>
            </w:pPr>
            <w:r>
              <w:rPr>
                <w:sz w:val="16"/>
                <w:szCs w:val="16"/>
                <w:lang w:eastAsia="zh-CN"/>
              </w:rPr>
              <w:t>18.1.0</w:t>
            </w:r>
          </w:p>
        </w:tc>
      </w:tr>
      <w:tr w:rsidR="00A169B8" w:rsidRPr="00534353" w14:paraId="2A121AC0" w14:textId="77777777" w:rsidTr="00325772">
        <w:tc>
          <w:tcPr>
            <w:tcW w:w="800" w:type="dxa"/>
            <w:shd w:val="solid" w:color="FFFFFF" w:fill="auto"/>
          </w:tcPr>
          <w:p w14:paraId="5CCFD325" w14:textId="77777777" w:rsidR="00A169B8" w:rsidRDefault="00A169B8" w:rsidP="00646BDC">
            <w:pPr>
              <w:pStyle w:val="TAC"/>
              <w:rPr>
                <w:sz w:val="16"/>
                <w:szCs w:val="16"/>
                <w:lang w:eastAsia="zh-CN"/>
              </w:rPr>
            </w:pPr>
            <w:r>
              <w:rPr>
                <w:sz w:val="16"/>
                <w:szCs w:val="16"/>
                <w:lang w:eastAsia="zh-CN"/>
              </w:rPr>
              <w:t>2024-06</w:t>
            </w:r>
          </w:p>
        </w:tc>
        <w:tc>
          <w:tcPr>
            <w:tcW w:w="1043" w:type="dxa"/>
            <w:shd w:val="solid" w:color="FFFFFF" w:fill="auto"/>
          </w:tcPr>
          <w:p w14:paraId="2BE41460" w14:textId="77777777" w:rsidR="00A169B8" w:rsidRDefault="00A169B8" w:rsidP="00646BDC">
            <w:pPr>
              <w:pStyle w:val="TAC"/>
              <w:rPr>
                <w:sz w:val="16"/>
                <w:szCs w:val="16"/>
                <w:lang w:eastAsia="zh-CN"/>
              </w:rPr>
            </w:pPr>
            <w:r>
              <w:rPr>
                <w:sz w:val="16"/>
                <w:szCs w:val="16"/>
                <w:lang w:eastAsia="zh-CN"/>
              </w:rPr>
              <w:t>CT#104</w:t>
            </w:r>
          </w:p>
        </w:tc>
        <w:tc>
          <w:tcPr>
            <w:tcW w:w="992" w:type="dxa"/>
            <w:shd w:val="solid" w:color="FFFFFF" w:fill="auto"/>
          </w:tcPr>
          <w:p w14:paraId="67EE69DC" w14:textId="77777777" w:rsidR="00A169B8" w:rsidRDefault="00A169B8" w:rsidP="006841A4">
            <w:pPr>
              <w:spacing w:after="0"/>
              <w:jc w:val="center"/>
              <w:rPr>
                <w:rFonts w:ascii="Arial" w:hAnsi="Arial" w:cs="Arial"/>
                <w:sz w:val="16"/>
                <w:szCs w:val="16"/>
                <w:lang w:eastAsia="en-GB"/>
              </w:rPr>
            </w:pPr>
            <w:r>
              <w:rPr>
                <w:rFonts w:ascii="Arial" w:hAnsi="Arial" w:cs="Arial"/>
                <w:sz w:val="16"/>
                <w:szCs w:val="16"/>
              </w:rPr>
              <w:t>CP-241191</w:t>
            </w:r>
          </w:p>
        </w:tc>
        <w:tc>
          <w:tcPr>
            <w:tcW w:w="426" w:type="dxa"/>
            <w:shd w:val="solid" w:color="FFFFFF" w:fill="auto"/>
          </w:tcPr>
          <w:p w14:paraId="40600599" w14:textId="77777777" w:rsidR="00A169B8" w:rsidRDefault="00A169B8" w:rsidP="00646BDC">
            <w:pPr>
              <w:pStyle w:val="TAL"/>
              <w:rPr>
                <w:sz w:val="16"/>
                <w:szCs w:val="16"/>
              </w:rPr>
            </w:pPr>
            <w:r>
              <w:rPr>
                <w:sz w:val="16"/>
                <w:szCs w:val="16"/>
              </w:rPr>
              <w:t>0007</w:t>
            </w:r>
          </w:p>
        </w:tc>
        <w:tc>
          <w:tcPr>
            <w:tcW w:w="425" w:type="dxa"/>
            <w:shd w:val="solid" w:color="FFFFFF" w:fill="auto"/>
          </w:tcPr>
          <w:p w14:paraId="3EC38EE8" w14:textId="77777777" w:rsidR="00A169B8" w:rsidRDefault="00A169B8" w:rsidP="00646BDC">
            <w:pPr>
              <w:pStyle w:val="TAR"/>
              <w:rPr>
                <w:sz w:val="16"/>
                <w:szCs w:val="16"/>
              </w:rPr>
            </w:pPr>
            <w:r>
              <w:rPr>
                <w:sz w:val="16"/>
                <w:szCs w:val="16"/>
              </w:rPr>
              <w:t>3</w:t>
            </w:r>
          </w:p>
        </w:tc>
        <w:tc>
          <w:tcPr>
            <w:tcW w:w="567" w:type="dxa"/>
            <w:shd w:val="solid" w:color="FFFFFF" w:fill="auto"/>
          </w:tcPr>
          <w:p w14:paraId="6F4E2954" w14:textId="77777777" w:rsidR="00A169B8" w:rsidRDefault="00A169B8" w:rsidP="00646BDC">
            <w:pPr>
              <w:pStyle w:val="TAC"/>
              <w:rPr>
                <w:sz w:val="16"/>
                <w:szCs w:val="16"/>
              </w:rPr>
            </w:pPr>
            <w:r>
              <w:rPr>
                <w:sz w:val="16"/>
                <w:szCs w:val="16"/>
              </w:rPr>
              <w:t>F</w:t>
            </w:r>
          </w:p>
        </w:tc>
        <w:tc>
          <w:tcPr>
            <w:tcW w:w="4394" w:type="dxa"/>
            <w:shd w:val="solid" w:color="FFFFFF" w:fill="auto"/>
          </w:tcPr>
          <w:p w14:paraId="24946D8F" w14:textId="77777777" w:rsidR="00A169B8" w:rsidRDefault="00A169B8" w:rsidP="00964EF1">
            <w:pPr>
              <w:pStyle w:val="TAL"/>
              <w:rPr>
                <w:sz w:val="16"/>
                <w:szCs w:val="16"/>
                <w:lang w:eastAsia="zh-CN"/>
              </w:rPr>
            </w:pPr>
            <w:r>
              <w:rPr>
                <w:sz w:val="16"/>
                <w:szCs w:val="16"/>
                <w:lang w:eastAsia="zh-CN"/>
              </w:rPr>
              <w:t>Clarification on PINAPP protocol cause value</w:t>
            </w:r>
          </w:p>
        </w:tc>
        <w:tc>
          <w:tcPr>
            <w:tcW w:w="992" w:type="dxa"/>
            <w:shd w:val="solid" w:color="FFFFFF" w:fill="auto"/>
          </w:tcPr>
          <w:p w14:paraId="6D3BCC1B" w14:textId="77777777" w:rsidR="00A169B8" w:rsidRDefault="00A169B8" w:rsidP="00646BDC">
            <w:pPr>
              <w:pStyle w:val="TAC"/>
              <w:rPr>
                <w:sz w:val="16"/>
                <w:szCs w:val="16"/>
                <w:lang w:eastAsia="zh-CN"/>
              </w:rPr>
            </w:pPr>
            <w:r>
              <w:rPr>
                <w:sz w:val="16"/>
                <w:szCs w:val="16"/>
                <w:lang w:eastAsia="zh-CN"/>
              </w:rPr>
              <w:t>18.1.0</w:t>
            </w:r>
          </w:p>
        </w:tc>
      </w:tr>
      <w:tr w:rsidR="00671A40" w:rsidRPr="00534353" w14:paraId="52B750EE" w14:textId="77777777" w:rsidTr="00325772">
        <w:tc>
          <w:tcPr>
            <w:tcW w:w="800" w:type="dxa"/>
            <w:shd w:val="solid" w:color="FFFFFF" w:fill="auto"/>
          </w:tcPr>
          <w:p w14:paraId="139903CE" w14:textId="77777777" w:rsidR="00671A40" w:rsidRDefault="00671A40" w:rsidP="00646BDC">
            <w:pPr>
              <w:pStyle w:val="TAC"/>
              <w:rPr>
                <w:sz w:val="16"/>
                <w:szCs w:val="16"/>
                <w:lang w:eastAsia="zh-CN"/>
              </w:rPr>
            </w:pPr>
            <w:r>
              <w:rPr>
                <w:sz w:val="16"/>
                <w:szCs w:val="16"/>
                <w:lang w:eastAsia="zh-CN"/>
              </w:rPr>
              <w:t>2024-06</w:t>
            </w:r>
          </w:p>
        </w:tc>
        <w:tc>
          <w:tcPr>
            <w:tcW w:w="1043" w:type="dxa"/>
            <w:shd w:val="solid" w:color="FFFFFF" w:fill="auto"/>
          </w:tcPr>
          <w:p w14:paraId="7033B752" w14:textId="77777777" w:rsidR="00671A40" w:rsidRDefault="00671A40" w:rsidP="00646BDC">
            <w:pPr>
              <w:pStyle w:val="TAC"/>
              <w:rPr>
                <w:sz w:val="16"/>
                <w:szCs w:val="16"/>
                <w:lang w:eastAsia="zh-CN"/>
              </w:rPr>
            </w:pPr>
            <w:r>
              <w:rPr>
                <w:sz w:val="16"/>
                <w:szCs w:val="16"/>
                <w:lang w:eastAsia="zh-CN"/>
              </w:rPr>
              <w:t>CT#104</w:t>
            </w:r>
          </w:p>
        </w:tc>
        <w:tc>
          <w:tcPr>
            <w:tcW w:w="992" w:type="dxa"/>
            <w:shd w:val="solid" w:color="FFFFFF" w:fill="auto"/>
          </w:tcPr>
          <w:p w14:paraId="0B0CBB8E" w14:textId="77777777" w:rsidR="00671A40" w:rsidRDefault="00671A40" w:rsidP="006841A4">
            <w:pPr>
              <w:spacing w:after="0"/>
              <w:jc w:val="center"/>
              <w:rPr>
                <w:rFonts w:ascii="Arial" w:hAnsi="Arial" w:cs="Arial"/>
                <w:sz w:val="16"/>
                <w:szCs w:val="16"/>
                <w:lang w:eastAsia="en-GB"/>
              </w:rPr>
            </w:pPr>
            <w:r>
              <w:rPr>
                <w:rFonts w:ascii="Arial" w:hAnsi="Arial" w:cs="Arial"/>
                <w:sz w:val="16"/>
                <w:szCs w:val="16"/>
              </w:rPr>
              <w:t>CP-241191</w:t>
            </w:r>
          </w:p>
        </w:tc>
        <w:tc>
          <w:tcPr>
            <w:tcW w:w="426" w:type="dxa"/>
            <w:shd w:val="solid" w:color="FFFFFF" w:fill="auto"/>
          </w:tcPr>
          <w:p w14:paraId="0283E652" w14:textId="77777777" w:rsidR="00671A40" w:rsidRDefault="00671A40" w:rsidP="00646BDC">
            <w:pPr>
              <w:pStyle w:val="TAL"/>
              <w:rPr>
                <w:sz w:val="16"/>
                <w:szCs w:val="16"/>
              </w:rPr>
            </w:pPr>
            <w:r>
              <w:rPr>
                <w:sz w:val="16"/>
                <w:szCs w:val="16"/>
              </w:rPr>
              <w:t>0009</w:t>
            </w:r>
          </w:p>
        </w:tc>
        <w:tc>
          <w:tcPr>
            <w:tcW w:w="425" w:type="dxa"/>
            <w:shd w:val="solid" w:color="FFFFFF" w:fill="auto"/>
          </w:tcPr>
          <w:p w14:paraId="19277FF4" w14:textId="77777777" w:rsidR="00671A40" w:rsidRDefault="00671A40" w:rsidP="00646BDC">
            <w:pPr>
              <w:pStyle w:val="TAR"/>
              <w:rPr>
                <w:sz w:val="16"/>
                <w:szCs w:val="16"/>
              </w:rPr>
            </w:pPr>
            <w:r>
              <w:rPr>
                <w:sz w:val="16"/>
                <w:szCs w:val="16"/>
              </w:rPr>
              <w:t>2</w:t>
            </w:r>
          </w:p>
        </w:tc>
        <w:tc>
          <w:tcPr>
            <w:tcW w:w="567" w:type="dxa"/>
            <w:shd w:val="solid" w:color="FFFFFF" w:fill="auto"/>
          </w:tcPr>
          <w:p w14:paraId="1B6474E8" w14:textId="77777777" w:rsidR="00671A40" w:rsidRDefault="00671A40" w:rsidP="00646BDC">
            <w:pPr>
              <w:pStyle w:val="TAC"/>
              <w:rPr>
                <w:sz w:val="16"/>
                <w:szCs w:val="16"/>
              </w:rPr>
            </w:pPr>
            <w:r>
              <w:rPr>
                <w:sz w:val="16"/>
                <w:szCs w:val="16"/>
              </w:rPr>
              <w:t>F</w:t>
            </w:r>
          </w:p>
        </w:tc>
        <w:tc>
          <w:tcPr>
            <w:tcW w:w="4394" w:type="dxa"/>
            <w:shd w:val="solid" w:color="FFFFFF" w:fill="auto"/>
          </w:tcPr>
          <w:p w14:paraId="77E5BAC6" w14:textId="77777777" w:rsidR="00671A40" w:rsidRDefault="00671A40" w:rsidP="00964EF1">
            <w:pPr>
              <w:pStyle w:val="TAL"/>
              <w:rPr>
                <w:sz w:val="16"/>
                <w:szCs w:val="16"/>
                <w:lang w:eastAsia="zh-CN"/>
              </w:rPr>
            </w:pPr>
            <w:r>
              <w:rPr>
                <w:sz w:val="16"/>
                <w:szCs w:val="16"/>
                <w:lang w:eastAsia="zh-CN"/>
              </w:rPr>
              <w:t>EN clean-up on credential provision procedure</w:t>
            </w:r>
          </w:p>
        </w:tc>
        <w:tc>
          <w:tcPr>
            <w:tcW w:w="992" w:type="dxa"/>
            <w:shd w:val="solid" w:color="FFFFFF" w:fill="auto"/>
          </w:tcPr>
          <w:p w14:paraId="433B3D9C" w14:textId="77777777" w:rsidR="00671A40" w:rsidRDefault="00671A40" w:rsidP="00646BDC">
            <w:pPr>
              <w:pStyle w:val="TAC"/>
              <w:rPr>
                <w:sz w:val="16"/>
                <w:szCs w:val="16"/>
                <w:lang w:eastAsia="zh-CN"/>
              </w:rPr>
            </w:pPr>
            <w:r>
              <w:rPr>
                <w:sz w:val="16"/>
                <w:szCs w:val="16"/>
                <w:lang w:eastAsia="zh-CN"/>
              </w:rPr>
              <w:t>18.1.0</w:t>
            </w:r>
          </w:p>
        </w:tc>
      </w:tr>
      <w:tr w:rsidR="00377100" w:rsidRPr="00534353" w14:paraId="4E087620" w14:textId="77777777" w:rsidTr="00325772">
        <w:tc>
          <w:tcPr>
            <w:tcW w:w="800" w:type="dxa"/>
            <w:shd w:val="solid" w:color="FFFFFF" w:fill="auto"/>
          </w:tcPr>
          <w:p w14:paraId="5DB79355" w14:textId="35A879CD" w:rsidR="00377100" w:rsidRDefault="00377100" w:rsidP="00646BDC">
            <w:pPr>
              <w:pStyle w:val="TAC"/>
              <w:rPr>
                <w:sz w:val="16"/>
                <w:szCs w:val="16"/>
                <w:lang w:eastAsia="zh-CN"/>
              </w:rPr>
            </w:pPr>
            <w:r>
              <w:rPr>
                <w:sz w:val="16"/>
                <w:szCs w:val="16"/>
                <w:lang w:eastAsia="zh-CN"/>
              </w:rPr>
              <w:t>2025-09</w:t>
            </w:r>
          </w:p>
        </w:tc>
        <w:tc>
          <w:tcPr>
            <w:tcW w:w="1043" w:type="dxa"/>
            <w:shd w:val="solid" w:color="FFFFFF" w:fill="auto"/>
          </w:tcPr>
          <w:p w14:paraId="669C176B" w14:textId="1B556E97" w:rsidR="00377100" w:rsidRDefault="00377100" w:rsidP="00646BDC">
            <w:pPr>
              <w:pStyle w:val="TAC"/>
              <w:rPr>
                <w:sz w:val="16"/>
                <w:szCs w:val="16"/>
                <w:lang w:eastAsia="zh-CN"/>
              </w:rPr>
            </w:pPr>
            <w:r>
              <w:rPr>
                <w:sz w:val="16"/>
                <w:szCs w:val="16"/>
                <w:lang w:eastAsia="zh-CN"/>
              </w:rPr>
              <w:t>CT#109</w:t>
            </w:r>
          </w:p>
        </w:tc>
        <w:tc>
          <w:tcPr>
            <w:tcW w:w="992" w:type="dxa"/>
            <w:shd w:val="solid" w:color="FFFFFF" w:fill="auto"/>
          </w:tcPr>
          <w:p w14:paraId="0D3B4129" w14:textId="1949AD0E" w:rsidR="00377100" w:rsidRDefault="00377100" w:rsidP="006841A4">
            <w:pPr>
              <w:spacing w:after="0"/>
              <w:jc w:val="center"/>
              <w:rPr>
                <w:rFonts w:ascii="Arial" w:hAnsi="Arial" w:cs="Arial"/>
                <w:sz w:val="16"/>
                <w:szCs w:val="16"/>
              </w:rPr>
            </w:pPr>
            <w:r w:rsidRPr="00377100">
              <w:rPr>
                <w:rFonts w:ascii="Arial" w:hAnsi="Arial" w:cs="Arial"/>
                <w:sz w:val="16"/>
                <w:szCs w:val="16"/>
              </w:rPr>
              <w:t>CP-252136</w:t>
            </w:r>
          </w:p>
        </w:tc>
        <w:tc>
          <w:tcPr>
            <w:tcW w:w="426" w:type="dxa"/>
            <w:shd w:val="solid" w:color="FFFFFF" w:fill="auto"/>
          </w:tcPr>
          <w:p w14:paraId="353F7AD7" w14:textId="3780446A" w:rsidR="00377100" w:rsidRDefault="00377100" w:rsidP="00646BDC">
            <w:pPr>
              <w:pStyle w:val="TAL"/>
              <w:rPr>
                <w:sz w:val="16"/>
                <w:szCs w:val="16"/>
              </w:rPr>
            </w:pPr>
            <w:r>
              <w:rPr>
                <w:sz w:val="16"/>
                <w:szCs w:val="16"/>
              </w:rPr>
              <w:t>0010</w:t>
            </w:r>
          </w:p>
        </w:tc>
        <w:tc>
          <w:tcPr>
            <w:tcW w:w="425" w:type="dxa"/>
            <w:shd w:val="solid" w:color="FFFFFF" w:fill="auto"/>
          </w:tcPr>
          <w:p w14:paraId="5F5865BE" w14:textId="4ECD5AC4" w:rsidR="00377100" w:rsidRDefault="00377100" w:rsidP="00646BDC">
            <w:pPr>
              <w:pStyle w:val="TAR"/>
              <w:rPr>
                <w:sz w:val="16"/>
                <w:szCs w:val="16"/>
              </w:rPr>
            </w:pPr>
            <w:r>
              <w:rPr>
                <w:sz w:val="16"/>
                <w:szCs w:val="16"/>
              </w:rPr>
              <w:t>1</w:t>
            </w:r>
          </w:p>
        </w:tc>
        <w:tc>
          <w:tcPr>
            <w:tcW w:w="567" w:type="dxa"/>
            <w:shd w:val="solid" w:color="FFFFFF" w:fill="auto"/>
          </w:tcPr>
          <w:p w14:paraId="5D44097B" w14:textId="371FFD40" w:rsidR="00377100" w:rsidRDefault="00377100" w:rsidP="00646BDC">
            <w:pPr>
              <w:pStyle w:val="TAC"/>
              <w:rPr>
                <w:sz w:val="16"/>
                <w:szCs w:val="16"/>
              </w:rPr>
            </w:pPr>
            <w:r>
              <w:rPr>
                <w:sz w:val="16"/>
                <w:szCs w:val="16"/>
              </w:rPr>
              <w:t>F</w:t>
            </w:r>
          </w:p>
        </w:tc>
        <w:tc>
          <w:tcPr>
            <w:tcW w:w="4394" w:type="dxa"/>
            <w:shd w:val="solid" w:color="FFFFFF" w:fill="auto"/>
          </w:tcPr>
          <w:p w14:paraId="162C9D43" w14:textId="6143573D" w:rsidR="00377100" w:rsidRDefault="00377100" w:rsidP="00964EF1">
            <w:pPr>
              <w:pStyle w:val="TAL"/>
              <w:rPr>
                <w:sz w:val="16"/>
                <w:szCs w:val="16"/>
                <w:lang w:eastAsia="zh-CN"/>
              </w:rPr>
            </w:pPr>
            <w:r>
              <w:rPr>
                <w:sz w:val="16"/>
                <w:szCs w:val="16"/>
                <w:lang w:eastAsia="zh-CN"/>
              </w:rPr>
              <w:t>Correction to PIN Service Switch Configure procedure with assistance from PAE-S</w:t>
            </w:r>
          </w:p>
        </w:tc>
        <w:tc>
          <w:tcPr>
            <w:tcW w:w="992" w:type="dxa"/>
            <w:shd w:val="solid" w:color="FFFFFF" w:fill="auto"/>
          </w:tcPr>
          <w:p w14:paraId="4899C431" w14:textId="6F76BAF0" w:rsidR="00377100" w:rsidRDefault="00377100" w:rsidP="00646BDC">
            <w:pPr>
              <w:pStyle w:val="TAC"/>
              <w:rPr>
                <w:sz w:val="16"/>
                <w:szCs w:val="16"/>
                <w:lang w:eastAsia="zh-CN"/>
              </w:rPr>
            </w:pPr>
            <w:r>
              <w:rPr>
                <w:sz w:val="16"/>
                <w:szCs w:val="16"/>
                <w:lang w:eastAsia="zh-CN"/>
              </w:rPr>
              <w:t>18.2.0</w:t>
            </w:r>
          </w:p>
        </w:tc>
      </w:tr>
      <w:tr w:rsidR="000709E9" w:rsidRPr="00534353" w14:paraId="3391CB5D" w14:textId="77777777" w:rsidTr="00325772">
        <w:tc>
          <w:tcPr>
            <w:tcW w:w="800" w:type="dxa"/>
            <w:shd w:val="solid" w:color="FFFFFF" w:fill="auto"/>
          </w:tcPr>
          <w:p w14:paraId="3F7BE8A5" w14:textId="7B338E2A" w:rsidR="000709E9" w:rsidRDefault="000709E9" w:rsidP="00646BDC">
            <w:pPr>
              <w:pStyle w:val="TAC"/>
              <w:rPr>
                <w:sz w:val="16"/>
                <w:szCs w:val="16"/>
                <w:lang w:eastAsia="zh-CN"/>
              </w:rPr>
            </w:pPr>
            <w:r>
              <w:rPr>
                <w:sz w:val="16"/>
                <w:szCs w:val="16"/>
                <w:lang w:eastAsia="zh-CN"/>
              </w:rPr>
              <w:t>2025-09</w:t>
            </w:r>
          </w:p>
        </w:tc>
        <w:tc>
          <w:tcPr>
            <w:tcW w:w="1043" w:type="dxa"/>
            <w:shd w:val="solid" w:color="FFFFFF" w:fill="auto"/>
          </w:tcPr>
          <w:p w14:paraId="0F98DD35" w14:textId="03E1EA3B" w:rsidR="000709E9" w:rsidRDefault="000709E9" w:rsidP="00646BDC">
            <w:pPr>
              <w:pStyle w:val="TAC"/>
              <w:rPr>
                <w:sz w:val="16"/>
                <w:szCs w:val="16"/>
                <w:lang w:eastAsia="zh-CN"/>
              </w:rPr>
            </w:pPr>
            <w:r>
              <w:rPr>
                <w:sz w:val="16"/>
                <w:szCs w:val="16"/>
                <w:lang w:eastAsia="zh-CN"/>
              </w:rPr>
              <w:t>CT#109</w:t>
            </w:r>
          </w:p>
        </w:tc>
        <w:tc>
          <w:tcPr>
            <w:tcW w:w="992" w:type="dxa"/>
            <w:shd w:val="solid" w:color="FFFFFF" w:fill="auto"/>
          </w:tcPr>
          <w:p w14:paraId="766AF6DE" w14:textId="1EE822B1" w:rsidR="000709E9" w:rsidRPr="00377100" w:rsidRDefault="000709E9" w:rsidP="006841A4">
            <w:pPr>
              <w:spacing w:after="0"/>
              <w:jc w:val="center"/>
              <w:rPr>
                <w:rFonts w:ascii="Arial" w:hAnsi="Arial" w:cs="Arial"/>
                <w:sz w:val="16"/>
                <w:szCs w:val="16"/>
              </w:rPr>
            </w:pPr>
            <w:r w:rsidRPr="000709E9">
              <w:rPr>
                <w:rFonts w:ascii="Arial" w:hAnsi="Arial" w:cs="Arial"/>
                <w:sz w:val="16"/>
                <w:szCs w:val="16"/>
              </w:rPr>
              <w:t>CP-252136</w:t>
            </w:r>
          </w:p>
        </w:tc>
        <w:tc>
          <w:tcPr>
            <w:tcW w:w="426" w:type="dxa"/>
            <w:shd w:val="solid" w:color="FFFFFF" w:fill="auto"/>
          </w:tcPr>
          <w:p w14:paraId="008DA0D5" w14:textId="0CE38E69" w:rsidR="000709E9" w:rsidRDefault="000709E9" w:rsidP="00646BDC">
            <w:pPr>
              <w:pStyle w:val="TAL"/>
              <w:rPr>
                <w:sz w:val="16"/>
                <w:szCs w:val="16"/>
              </w:rPr>
            </w:pPr>
            <w:r>
              <w:rPr>
                <w:sz w:val="16"/>
                <w:szCs w:val="16"/>
              </w:rPr>
              <w:t>0011</w:t>
            </w:r>
          </w:p>
        </w:tc>
        <w:tc>
          <w:tcPr>
            <w:tcW w:w="425" w:type="dxa"/>
            <w:shd w:val="solid" w:color="FFFFFF" w:fill="auto"/>
          </w:tcPr>
          <w:p w14:paraId="545FBA5C" w14:textId="10DB15BC" w:rsidR="000709E9" w:rsidRDefault="000709E9" w:rsidP="00646BDC">
            <w:pPr>
              <w:pStyle w:val="TAR"/>
              <w:rPr>
                <w:sz w:val="16"/>
                <w:szCs w:val="16"/>
              </w:rPr>
            </w:pPr>
            <w:r>
              <w:rPr>
                <w:sz w:val="16"/>
                <w:szCs w:val="16"/>
              </w:rPr>
              <w:t>1</w:t>
            </w:r>
          </w:p>
        </w:tc>
        <w:tc>
          <w:tcPr>
            <w:tcW w:w="567" w:type="dxa"/>
            <w:shd w:val="solid" w:color="FFFFFF" w:fill="auto"/>
          </w:tcPr>
          <w:p w14:paraId="777D30FD" w14:textId="3FDD7AA1" w:rsidR="000709E9" w:rsidRDefault="000709E9" w:rsidP="00646BDC">
            <w:pPr>
              <w:pStyle w:val="TAC"/>
              <w:rPr>
                <w:sz w:val="16"/>
                <w:szCs w:val="16"/>
              </w:rPr>
            </w:pPr>
            <w:r>
              <w:rPr>
                <w:sz w:val="16"/>
                <w:szCs w:val="16"/>
              </w:rPr>
              <w:t>F</w:t>
            </w:r>
          </w:p>
        </w:tc>
        <w:tc>
          <w:tcPr>
            <w:tcW w:w="4394" w:type="dxa"/>
            <w:shd w:val="solid" w:color="FFFFFF" w:fill="auto"/>
          </w:tcPr>
          <w:p w14:paraId="18CD4FDA" w14:textId="2EB64835" w:rsidR="000709E9" w:rsidRDefault="000709E9" w:rsidP="00964EF1">
            <w:pPr>
              <w:pStyle w:val="TAL"/>
              <w:rPr>
                <w:sz w:val="16"/>
                <w:szCs w:val="16"/>
                <w:lang w:eastAsia="zh-CN"/>
              </w:rPr>
            </w:pPr>
            <w:r>
              <w:rPr>
                <w:sz w:val="16"/>
                <w:szCs w:val="16"/>
                <w:lang w:eastAsia="zh-CN"/>
              </w:rPr>
              <w:t>Correction to PIN service switch without PAE-S support</w:t>
            </w:r>
          </w:p>
        </w:tc>
        <w:tc>
          <w:tcPr>
            <w:tcW w:w="992" w:type="dxa"/>
            <w:shd w:val="solid" w:color="FFFFFF" w:fill="auto"/>
          </w:tcPr>
          <w:p w14:paraId="177D0E14" w14:textId="21FCEB4D" w:rsidR="000709E9" w:rsidRDefault="000709E9" w:rsidP="00646BDC">
            <w:pPr>
              <w:pStyle w:val="TAC"/>
              <w:rPr>
                <w:sz w:val="16"/>
                <w:szCs w:val="16"/>
                <w:lang w:eastAsia="zh-CN"/>
              </w:rPr>
            </w:pPr>
            <w:r>
              <w:rPr>
                <w:sz w:val="16"/>
                <w:szCs w:val="16"/>
                <w:lang w:eastAsia="zh-CN"/>
              </w:rPr>
              <w:t>18.2.0</w:t>
            </w:r>
          </w:p>
        </w:tc>
      </w:tr>
      <w:bookmarkEnd w:id="961"/>
      <w:bookmarkEnd w:id="962"/>
      <w:bookmarkEnd w:id="963"/>
    </w:tbl>
    <w:p w14:paraId="5DA88A55" w14:textId="77777777" w:rsidR="0099634F" w:rsidRPr="00534353" w:rsidRDefault="0099634F" w:rsidP="0099634F"/>
    <w:bookmarkEnd w:id="952"/>
    <w:bookmarkEnd w:id="953"/>
    <w:bookmarkEnd w:id="954"/>
    <w:bookmarkEnd w:id="955"/>
    <w:bookmarkEnd w:id="956"/>
    <w:bookmarkEnd w:id="957"/>
    <w:bookmarkEnd w:id="958"/>
    <w:bookmarkEnd w:id="959"/>
    <w:p w14:paraId="25CFD0D9" w14:textId="77777777" w:rsidR="004170C3" w:rsidRPr="00534353" w:rsidRDefault="004170C3" w:rsidP="004170C3">
      <w:pPr>
        <w:rPr>
          <w:lang w:eastAsia="ko-KR"/>
        </w:rPr>
      </w:pPr>
    </w:p>
    <w:sectPr w:rsidR="004170C3" w:rsidRPr="0053435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647D6B" w14:textId="77777777" w:rsidR="00E46E84" w:rsidRDefault="00E46E84">
      <w:r>
        <w:separator/>
      </w:r>
    </w:p>
  </w:endnote>
  <w:endnote w:type="continuationSeparator" w:id="0">
    <w:p w14:paraId="0A6ACFF4" w14:textId="77777777" w:rsidR="00E46E84" w:rsidRDefault="00E46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92F3E" w14:textId="77777777" w:rsidR="00845FD5" w:rsidRDefault="00845FD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6FEF7" w14:textId="77777777" w:rsidR="00E46E84" w:rsidRDefault="00E46E84">
      <w:r>
        <w:separator/>
      </w:r>
    </w:p>
  </w:footnote>
  <w:footnote w:type="continuationSeparator" w:id="0">
    <w:p w14:paraId="524B3E25" w14:textId="77777777" w:rsidR="00E46E84" w:rsidRDefault="00E46E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06C88" w14:textId="439BA622" w:rsidR="00845FD5" w:rsidRDefault="00867545">
    <w:pPr>
      <w:pStyle w:val="Header"/>
      <w:framePr w:wrap="auto" w:vAnchor="text" w:hAnchor="margin" w:xAlign="right" w:y="1"/>
      <w:widowControl/>
    </w:pPr>
    <w:r>
      <w:fldChar w:fldCharType="begin"/>
    </w:r>
    <w:r>
      <w:instrText xml:space="preserve"> STYLEREF ZA </w:instrText>
    </w:r>
    <w:r>
      <w:fldChar w:fldCharType="separate"/>
    </w:r>
    <w:r w:rsidR="00D66FBC">
      <w:rPr>
        <w:noProof/>
      </w:rPr>
      <w:t>3GPP TS 24.583 V18.2.0 (2025-09)</w:t>
    </w:r>
    <w:r>
      <w:rPr>
        <w:noProof/>
      </w:rPr>
      <w:fldChar w:fldCharType="end"/>
    </w:r>
  </w:p>
  <w:p w14:paraId="1C007F31" w14:textId="77777777" w:rsidR="00845FD5" w:rsidRDefault="00845FD5">
    <w:pPr>
      <w:pStyle w:val="Header"/>
      <w:framePr w:wrap="auto" w:vAnchor="text" w:hAnchor="margin" w:xAlign="center" w:y="1"/>
      <w:widowControl/>
    </w:pPr>
    <w:r>
      <w:fldChar w:fldCharType="begin"/>
    </w:r>
    <w:r>
      <w:instrText xml:space="preserve"> PAGE </w:instrText>
    </w:r>
    <w:r>
      <w:fldChar w:fldCharType="separate"/>
    </w:r>
    <w:r>
      <w:t>5</w:t>
    </w:r>
    <w:r>
      <w:fldChar w:fldCharType="end"/>
    </w:r>
  </w:p>
  <w:p w14:paraId="5A1C2FD9" w14:textId="71D2BA48" w:rsidR="00845FD5" w:rsidRDefault="00867545">
    <w:pPr>
      <w:pStyle w:val="Header"/>
      <w:framePr w:wrap="auto" w:vAnchor="text" w:hAnchor="margin" w:y="1"/>
      <w:widowControl/>
    </w:pPr>
    <w:r>
      <w:fldChar w:fldCharType="begin"/>
    </w:r>
    <w:r>
      <w:instrText xml:space="preserve"> STYLEREF ZGSM </w:instrText>
    </w:r>
    <w:r>
      <w:fldChar w:fldCharType="separate"/>
    </w:r>
    <w:r w:rsidR="00D66FBC">
      <w:rPr>
        <w:noProof/>
      </w:rPr>
      <w:t>Release 18</w:t>
    </w:r>
    <w:r>
      <w:rPr>
        <w:noProof/>
      </w:rPr>
      <w:fldChar w:fldCharType="end"/>
    </w:r>
  </w:p>
  <w:p w14:paraId="066488C1" w14:textId="77777777" w:rsidR="00845FD5" w:rsidRDefault="00845F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102ED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63C1B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7C898C"/>
    <w:lvl w:ilvl="0">
      <w:start w:val="1"/>
      <w:numFmt w:val="decimal"/>
      <w:pStyle w:val="ListNumber3"/>
      <w:lvlText w:val="%1."/>
      <w:lvlJc w:val="left"/>
      <w:pPr>
        <w:tabs>
          <w:tab w:val="num" w:pos="926"/>
        </w:tabs>
        <w:ind w:left="926" w:hanging="360"/>
      </w:pPr>
    </w:lvl>
  </w:abstractNum>
  <w:abstractNum w:abstractNumId="3" w15:restartNumberingAfterBreak="0">
    <w:nsid w:val="0BC12FB3"/>
    <w:multiLevelType w:val="multilevel"/>
    <w:tmpl w:val="48DE03B6"/>
    <w:lvl w:ilvl="0">
      <w:start w:val="5"/>
      <w:numFmt w:val="decimal"/>
      <w:lvlText w:val="%1"/>
      <w:lvlJc w:val="left"/>
      <w:pPr>
        <w:ind w:left="612" w:hanging="612"/>
      </w:pPr>
      <w:rPr>
        <w:rFonts w:hint="default"/>
      </w:rPr>
    </w:lvl>
    <w:lvl w:ilvl="1">
      <w:start w:val="8"/>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60B5069"/>
    <w:multiLevelType w:val="hybridMultilevel"/>
    <w:tmpl w:val="72021016"/>
    <w:lvl w:ilvl="0" w:tplc="5B0E99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D8F2AC8"/>
    <w:multiLevelType w:val="hybridMultilevel"/>
    <w:tmpl w:val="20165AFA"/>
    <w:lvl w:ilvl="0" w:tplc="431AA11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1574685"/>
    <w:multiLevelType w:val="hybridMultilevel"/>
    <w:tmpl w:val="DA768640"/>
    <w:lvl w:ilvl="0" w:tplc="C172C4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3022FA7"/>
    <w:multiLevelType w:val="hybridMultilevel"/>
    <w:tmpl w:val="3DDEE8CE"/>
    <w:lvl w:ilvl="0" w:tplc="929619AE">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E00054"/>
    <w:multiLevelType w:val="hybridMultilevel"/>
    <w:tmpl w:val="02305118"/>
    <w:lvl w:ilvl="0" w:tplc="A3FC7BDC">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9" w15:restartNumberingAfterBreak="0">
    <w:nsid w:val="28311193"/>
    <w:multiLevelType w:val="hybridMultilevel"/>
    <w:tmpl w:val="4E9665E6"/>
    <w:lvl w:ilvl="0" w:tplc="981287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4CC024DF"/>
    <w:multiLevelType w:val="hybridMultilevel"/>
    <w:tmpl w:val="8D4E59CC"/>
    <w:lvl w:ilvl="0" w:tplc="8D14A7B6">
      <w:start w:val="2"/>
      <w:numFmt w:val="bullet"/>
      <w:lvlText w:val="-"/>
      <w:lvlJc w:val="left"/>
      <w:pPr>
        <w:ind w:left="1494" w:hanging="360"/>
      </w:pPr>
      <w:rPr>
        <w:rFonts w:ascii="Times New Roman" w:eastAsia="DengXian" w:hAnsi="Times New Roman" w:cs="Times New Roman" w:hint="default"/>
      </w:rPr>
    </w:lvl>
    <w:lvl w:ilvl="1" w:tplc="04090003" w:tentative="1">
      <w:start w:val="1"/>
      <w:numFmt w:val="bullet"/>
      <w:lvlText w:val=""/>
      <w:lvlJc w:val="left"/>
      <w:pPr>
        <w:ind w:left="2014" w:hanging="440"/>
      </w:pPr>
      <w:rPr>
        <w:rFonts w:ascii="Wingdings" w:hAnsi="Wingdings" w:hint="default"/>
      </w:rPr>
    </w:lvl>
    <w:lvl w:ilvl="2" w:tplc="04090005" w:tentative="1">
      <w:start w:val="1"/>
      <w:numFmt w:val="bullet"/>
      <w:lvlText w:val=""/>
      <w:lvlJc w:val="left"/>
      <w:pPr>
        <w:ind w:left="2454" w:hanging="440"/>
      </w:pPr>
      <w:rPr>
        <w:rFonts w:ascii="Wingdings" w:hAnsi="Wingdings" w:hint="default"/>
      </w:rPr>
    </w:lvl>
    <w:lvl w:ilvl="3" w:tplc="04090001" w:tentative="1">
      <w:start w:val="1"/>
      <w:numFmt w:val="bullet"/>
      <w:lvlText w:val=""/>
      <w:lvlJc w:val="left"/>
      <w:pPr>
        <w:ind w:left="2894" w:hanging="440"/>
      </w:pPr>
      <w:rPr>
        <w:rFonts w:ascii="Wingdings" w:hAnsi="Wingdings" w:hint="default"/>
      </w:rPr>
    </w:lvl>
    <w:lvl w:ilvl="4" w:tplc="04090003" w:tentative="1">
      <w:start w:val="1"/>
      <w:numFmt w:val="bullet"/>
      <w:lvlText w:val=""/>
      <w:lvlJc w:val="left"/>
      <w:pPr>
        <w:ind w:left="3334" w:hanging="440"/>
      </w:pPr>
      <w:rPr>
        <w:rFonts w:ascii="Wingdings" w:hAnsi="Wingdings" w:hint="default"/>
      </w:rPr>
    </w:lvl>
    <w:lvl w:ilvl="5" w:tplc="04090005" w:tentative="1">
      <w:start w:val="1"/>
      <w:numFmt w:val="bullet"/>
      <w:lvlText w:val=""/>
      <w:lvlJc w:val="left"/>
      <w:pPr>
        <w:ind w:left="3774" w:hanging="440"/>
      </w:pPr>
      <w:rPr>
        <w:rFonts w:ascii="Wingdings" w:hAnsi="Wingdings" w:hint="default"/>
      </w:rPr>
    </w:lvl>
    <w:lvl w:ilvl="6" w:tplc="04090001" w:tentative="1">
      <w:start w:val="1"/>
      <w:numFmt w:val="bullet"/>
      <w:lvlText w:val=""/>
      <w:lvlJc w:val="left"/>
      <w:pPr>
        <w:ind w:left="4214" w:hanging="440"/>
      </w:pPr>
      <w:rPr>
        <w:rFonts w:ascii="Wingdings" w:hAnsi="Wingdings" w:hint="default"/>
      </w:rPr>
    </w:lvl>
    <w:lvl w:ilvl="7" w:tplc="04090003" w:tentative="1">
      <w:start w:val="1"/>
      <w:numFmt w:val="bullet"/>
      <w:lvlText w:val=""/>
      <w:lvlJc w:val="left"/>
      <w:pPr>
        <w:ind w:left="4654" w:hanging="440"/>
      </w:pPr>
      <w:rPr>
        <w:rFonts w:ascii="Wingdings" w:hAnsi="Wingdings" w:hint="default"/>
      </w:rPr>
    </w:lvl>
    <w:lvl w:ilvl="8" w:tplc="04090005" w:tentative="1">
      <w:start w:val="1"/>
      <w:numFmt w:val="bullet"/>
      <w:lvlText w:val=""/>
      <w:lvlJc w:val="left"/>
      <w:pPr>
        <w:ind w:left="5094" w:hanging="440"/>
      </w:pPr>
      <w:rPr>
        <w:rFonts w:ascii="Wingdings" w:hAnsi="Wingdings" w:hint="default"/>
      </w:rPr>
    </w:lvl>
  </w:abstractNum>
  <w:abstractNum w:abstractNumId="11" w15:restartNumberingAfterBreak="0">
    <w:nsid w:val="4FF668B8"/>
    <w:multiLevelType w:val="hybridMultilevel"/>
    <w:tmpl w:val="449C89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5F67A3A"/>
    <w:multiLevelType w:val="hybridMultilevel"/>
    <w:tmpl w:val="995CFCD0"/>
    <w:lvl w:ilvl="0" w:tplc="136A2D56">
      <w:start w:val="2"/>
      <w:numFmt w:val="bullet"/>
      <w:lvlText w:val="-"/>
      <w:lvlJc w:val="left"/>
      <w:pPr>
        <w:ind w:left="1211" w:hanging="360"/>
      </w:pPr>
      <w:rPr>
        <w:rFonts w:ascii="Times New Roman" w:eastAsia="DengXian" w:hAnsi="Times New Roman" w:cs="Times New Roman" w:hint="default"/>
      </w:rPr>
    </w:lvl>
    <w:lvl w:ilvl="1" w:tplc="04090003" w:tentative="1">
      <w:start w:val="1"/>
      <w:numFmt w:val="bullet"/>
      <w:lvlText w:val=""/>
      <w:lvlJc w:val="left"/>
      <w:pPr>
        <w:ind w:left="1731" w:hanging="440"/>
      </w:pPr>
      <w:rPr>
        <w:rFonts w:ascii="Wingdings" w:hAnsi="Wingdings" w:hint="default"/>
      </w:rPr>
    </w:lvl>
    <w:lvl w:ilvl="2" w:tplc="04090005"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3" w:tentative="1">
      <w:start w:val="1"/>
      <w:numFmt w:val="bullet"/>
      <w:lvlText w:val=""/>
      <w:lvlJc w:val="left"/>
      <w:pPr>
        <w:ind w:left="3051" w:hanging="440"/>
      </w:pPr>
      <w:rPr>
        <w:rFonts w:ascii="Wingdings" w:hAnsi="Wingdings" w:hint="default"/>
      </w:rPr>
    </w:lvl>
    <w:lvl w:ilvl="5" w:tplc="04090005"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3" w:tentative="1">
      <w:start w:val="1"/>
      <w:numFmt w:val="bullet"/>
      <w:lvlText w:val=""/>
      <w:lvlJc w:val="left"/>
      <w:pPr>
        <w:ind w:left="4371" w:hanging="440"/>
      </w:pPr>
      <w:rPr>
        <w:rFonts w:ascii="Wingdings" w:hAnsi="Wingdings" w:hint="default"/>
      </w:rPr>
    </w:lvl>
    <w:lvl w:ilvl="8" w:tplc="04090005" w:tentative="1">
      <w:start w:val="1"/>
      <w:numFmt w:val="bullet"/>
      <w:lvlText w:val=""/>
      <w:lvlJc w:val="left"/>
      <w:pPr>
        <w:ind w:left="4811" w:hanging="440"/>
      </w:pPr>
      <w:rPr>
        <w:rFonts w:ascii="Wingdings" w:hAnsi="Wingdings" w:hint="default"/>
      </w:rPr>
    </w:lvl>
  </w:abstractNum>
  <w:abstractNum w:abstractNumId="13" w15:restartNumberingAfterBreak="0">
    <w:nsid w:val="58C6678F"/>
    <w:multiLevelType w:val="hybridMultilevel"/>
    <w:tmpl w:val="31AE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9C12FF"/>
    <w:multiLevelType w:val="hybridMultilevel"/>
    <w:tmpl w:val="5DD4E52A"/>
    <w:lvl w:ilvl="0" w:tplc="8F3C56AC">
      <w:start w:val="7"/>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348063785">
    <w:abstractNumId w:val="7"/>
  </w:num>
  <w:num w:numId="2" w16cid:durableId="1089892704">
    <w:abstractNumId w:val="14"/>
  </w:num>
  <w:num w:numId="3" w16cid:durableId="1085034453">
    <w:abstractNumId w:val="8"/>
  </w:num>
  <w:num w:numId="4" w16cid:durableId="1565407957">
    <w:abstractNumId w:val="6"/>
  </w:num>
  <w:num w:numId="5" w16cid:durableId="710496891">
    <w:abstractNumId w:val="13"/>
  </w:num>
  <w:num w:numId="6" w16cid:durableId="2014989166">
    <w:abstractNumId w:val="5"/>
  </w:num>
  <w:num w:numId="7" w16cid:durableId="2041394854">
    <w:abstractNumId w:val="4"/>
  </w:num>
  <w:num w:numId="8" w16cid:durableId="1022167242">
    <w:abstractNumId w:val="9"/>
  </w:num>
  <w:num w:numId="9" w16cid:durableId="1450733967">
    <w:abstractNumId w:val="11"/>
  </w:num>
  <w:num w:numId="10" w16cid:durableId="1373462270">
    <w:abstractNumId w:val="2"/>
  </w:num>
  <w:num w:numId="11" w16cid:durableId="301814587">
    <w:abstractNumId w:val="1"/>
  </w:num>
  <w:num w:numId="12" w16cid:durableId="1466508054">
    <w:abstractNumId w:val="0"/>
  </w:num>
  <w:num w:numId="13" w16cid:durableId="880165604">
    <w:abstractNumId w:val="12"/>
  </w:num>
  <w:num w:numId="14" w16cid:durableId="1912814290">
    <w:abstractNumId w:val="10"/>
  </w:num>
  <w:num w:numId="15" w16cid:durableId="1311132322">
    <w:abstractNumId w:val="3"/>
  </w:num>
  <w:num w:numId="16" w16cid:durableId="1686250061">
    <w:abstractNumId w:val="2"/>
    <w:lvlOverride w:ilvl="0">
      <w:startOverride w:val="1"/>
    </w:lvlOverride>
  </w:num>
  <w:num w:numId="17" w16cid:durableId="279262983">
    <w:abstractNumId w:val="1"/>
    <w:lvlOverride w:ilvl="0">
      <w:startOverride w:val="1"/>
    </w:lvlOverride>
  </w:num>
  <w:num w:numId="18" w16cid:durableId="1118718407">
    <w:abstractNumId w:val="0"/>
    <w:lvlOverride w:ilvl="0">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intFractionalCharacterWidth/>
  <w:embedSystemFonts/>
  <w:activeWritingStyle w:appName="MSWord" w:lang="fr-FR" w:vendorID="64" w:dllVersion="6" w:nlCheck="1" w:checkStyle="0"/>
  <w:activeWritingStyle w:appName="MSWord" w:lang="en-GB" w:vendorID="64" w:dllVersion="6" w:nlCheck="1" w:checkStyle="1"/>
  <w:activeWritingStyle w:appName="MSWord" w:lang="en-IN"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activeWritingStyle w:appName="MSWord" w:lang="en-US" w:vendorID="64" w:dllVersion="0" w:nlCheck="1" w:checkStyle="0"/>
  <w:activeWritingStyle w:appName="MSWord" w:lang="en-IN"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en-AU"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DA8"/>
    <w:rsid w:val="0000388A"/>
    <w:rsid w:val="00006442"/>
    <w:rsid w:val="000072EF"/>
    <w:rsid w:val="0001154A"/>
    <w:rsid w:val="000122DB"/>
    <w:rsid w:val="00012C92"/>
    <w:rsid w:val="00016A14"/>
    <w:rsid w:val="0001746B"/>
    <w:rsid w:val="0002191D"/>
    <w:rsid w:val="00021C69"/>
    <w:rsid w:val="000266A0"/>
    <w:rsid w:val="0002711C"/>
    <w:rsid w:val="00031BB2"/>
    <w:rsid w:val="00031C1D"/>
    <w:rsid w:val="00036F1C"/>
    <w:rsid w:val="00037A4C"/>
    <w:rsid w:val="00037C1F"/>
    <w:rsid w:val="00041A63"/>
    <w:rsid w:val="00043660"/>
    <w:rsid w:val="00043DC4"/>
    <w:rsid w:val="00044B0C"/>
    <w:rsid w:val="00047F51"/>
    <w:rsid w:val="00061011"/>
    <w:rsid w:val="00067387"/>
    <w:rsid w:val="000702D1"/>
    <w:rsid w:val="000709E9"/>
    <w:rsid w:val="000724B8"/>
    <w:rsid w:val="00076283"/>
    <w:rsid w:val="0008465F"/>
    <w:rsid w:val="0009199D"/>
    <w:rsid w:val="00093E7E"/>
    <w:rsid w:val="00095BC2"/>
    <w:rsid w:val="000A195E"/>
    <w:rsid w:val="000A1B99"/>
    <w:rsid w:val="000A2D85"/>
    <w:rsid w:val="000A6AC5"/>
    <w:rsid w:val="000B06D0"/>
    <w:rsid w:val="000B0C1A"/>
    <w:rsid w:val="000B0DA9"/>
    <w:rsid w:val="000B2497"/>
    <w:rsid w:val="000B670A"/>
    <w:rsid w:val="000B68D7"/>
    <w:rsid w:val="000C65EC"/>
    <w:rsid w:val="000C780F"/>
    <w:rsid w:val="000D1631"/>
    <w:rsid w:val="000D2063"/>
    <w:rsid w:val="000D519E"/>
    <w:rsid w:val="000D5B69"/>
    <w:rsid w:val="000D5B81"/>
    <w:rsid w:val="000D6CFC"/>
    <w:rsid w:val="000F14D0"/>
    <w:rsid w:val="000F3159"/>
    <w:rsid w:val="000F5E57"/>
    <w:rsid w:val="00102639"/>
    <w:rsid w:val="00105CE1"/>
    <w:rsid w:val="001060C5"/>
    <w:rsid w:val="0010634F"/>
    <w:rsid w:val="00107F50"/>
    <w:rsid w:val="00120574"/>
    <w:rsid w:val="00123316"/>
    <w:rsid w:val="001234E3"/>
    <w:rsid w:val="00123894"/>
    <w:rsid w:val="0013157C"/>
    <w:rsid w:val="001351DC"/>
    <w:rsid w:val="00151136"/>
    <w:rsid w:val="00152443"/>
    <w:rsid w:val="00153528"/>
    <w:rsid w:val="00155AD8"/>
    <w:rsid w:val="00160853"/>
    <w:rsid w:val="0016207A"/>
    <w:rsid w:val="00163891"/>
    <w:rsid w:val="001643FC"/>
    <w:rsid w:val="00166B90"/>
    <w:rsid w:val="00167381"/>
    <w:rsid w:val="001717C7"/>
    <w:rsid w:val="00173AFA"/>
    <w:rsid w:val="001749AF"/>
    <w:rsid w:val="00177A0F"/>
    <w:rsid w:val="00182A5F"/>
    <w:rsid w:val="00182E36"/>
    <w:rsid w:val="00185D74"/>
    <w:rsid w:val="00191732"/>
    <w:rsid w:val="001917AF"/>
    <w:rsid w:val="00191B4D"/>
    <w:rsid w:val="001935B3"/>
    <w:rsid w:val="00194DB3"/>
    <w:rsid w:val="001A08AA"/>
    <w:rsid w:val="001A12EC"/>
    <w:rsid w:val="001A3120"/>
    <w:rsid w:val="001A6B5F"/>
    <w:rsid w:val="001A7A66"/>
    <w:rsid w:val="001B5346"/>
    <w:rsid w:val="001B614E"/>
    <w:rsid w:val="001B64B3"/>
    <w:rsid w:val="001B7A58"/>
    <w:rsid w:val="001C089B"/>
    <w:rsid w:val="001C3A35"/>
    <w:rsid w:val="001C400D"/>
    <w:rsid w:val="001C4308"/>
    <w:rsid w:val="001C7242"/>
    <w:rsid w:val="001D20BE"/>
    <w:rsid w:val="001D3012"/>
    <w:rsid w:val="001D3DAA"/>
    <w:rsid w:val="001D5E57"/>
    <w:rsid w:val="001E1037"/>
    <w:rsid w:val="001E1458"/>
    <w:rsid w:val="001E2AFE"/>
    <w:rsid w:val="001E5965"/>
    <w:rsid w:val="001E59C2"/>
    <w:rsid w:val="001E661E"/>
    <w:rsid w:val="001E67D4"/>
    <w:rsid w:val="001F1D38"/>
    <w:rsid w:val="001F2B15"/>
    <w:rsid w:val="001F2B91"/>
    <w:rsid w:val="001F3099"/>
    <w:rsid w:val="001F3B05"/>
    <w:rsid w:val="001F499B"/>
    <w:rsid w:val="001F552D"/>
    <w:rsid w:val="001F6AD8"/>
    <w:rsid w:val="00200932"/>
    <w:rsid w:val="00200DF4"/>
    <w:rsid w:val="00201118"/>
    <w:rsid w:val="00204022"/>
    <w:rsid w:val="00205429"/>
    <w:rsid w:val="00205FDE"/>
    <w:rsid w:val="00210AAE"/>
    <w:rsid w:val="00211902"/>
    <w:rsid w:val="00212373"/>
    <w:rsid w:val="002138EA"/>
    <w:rsid w:val="00214FBD"/>
    <w:rsid w:val="00215644"/>
    <w:rsid w:val="00216C29"/>
    <w:rsid w:val="00216F17"/>
    <w:rsid w:val="002172C6"/>
    <w:rsid w:val="00221F1A"/>
    <w:rsid w:val="00222897"/>
    <w:rsid w:val="00225B05"/>
    <w:rsid w:val="00227BE8"/>
    <w:rsid w:val="00230B24"/>
    <w:rsid w:val="00232BC9"/>
    <w:rsid w:val="002346A0"/>
    <w:rsid w:val="0023517C"/>
    <w:rsid w:val="00235394"/>
    <w:rsid w:val="00237206"/>
    <w:rsid w:val="00237F31"/>
    <w:rsid w:val="0024016A"/>
    <w:rsid w:val="0024090D"/>
    <w:rsid w:val="00245D6F"/>
    <w:rsid w:val="00246E65"/>
    <w:rsid w:val="002515CB"/>
    <w:rsid w:val="0026179F"/>
    <w:rsid w:val="00264F70"/>
    <w:rsid w:val="00267E2F"/>
    <w:rsid w:val="002712E1"/>
    <w:rsid w:val="00273BFE"/>
    <w:rsid w:val="00273C49"/>
    <w:rsid w:val="00274E1A"/>
    <w:rsid w:val="002770C8"/>
    <w:rsid w:val="00277DCD"/>
    <w:rsid w:val="00282213"/>
    <w:rsid w:val="00285538"/>
    <w:rsid w:val="00290C31"/>
    <w:rsid w:val="00293D58"/>
    <w:rsid w:val="002A39A8"/>
    <w:rsid w:val="002B0AF2"/>
    <w:rsid w:val="002B59F6"/>
    <w:rsid w:val="002B6751"/>
    <w:rsid w:val="002C3531"/>
    <w:rsid w:val="002D4117"/>
    <w:rsid w:val="002E1965"/>
    <w:rsid w:val="002E1C34"/>
    <w:rsid w:val="002F0A4C"/>
    <w:rsid w:val="002F0EE2"/>
    <w:rsid w:val="002F343E"/>
    <w:rsid w:val="002F4093"/>
    <w:rsid w:val="002F7465"/>
    <w:rsid w:val="00302FDD"/>
    <w:rsid w:val="003038FE"/>
    <w:rsid w:val="00306089"/>
    <w:rsid w:val="00307ECA"/>
    <w:rsid w:val="00310172"/>
    <w:rsid w:val="0031032C"/>
    <w:rsid w:val="00311A94"/>
    <w:rsid w:val="00312EB4"/>
    <w:rsid w:val="00313140"/>
    <w:rsid w:val="003140F5"/>
    <w:rsid w:val="00315165"/>
    <w:rsid w:val="00323394"/>
    <w:rsid w:val="00324B9C"/>
    <w:rsid w:val="00324F2D"/>
    <w:rsid w:val="0032504F"/>
    <w:rsid w:val="00325772"/>
    <w:rsid w:val="00326379"/>
    <w:rsid w:val="0032650E"/>
    <w:rsid w:val="00331AC6"/>
    <w:rsid w:val="00334A6B"/>
    <w:rsid w:val="00335C9A"/>
    <w:rsid w:val="00341301"/>
    <w:rsid w:val="00341557"/>
    <w:rsid w:val="00351768"/>
    <w:rsid w:val="0035228F"/>
    <w:rsid w:val="0035495B"/>
    <w:rsid w:val="00355AD8"/>
    <w:rsid w:val="00356D41"/>
    <w:rsid w:val="00366E3B"/>
    <w:rsid w:val="00367724"/>
    <w:rsid w:val="00375DDE"/>
    <w:rsid w:val="00377100"/>
    <w:rsid w:val="00381009"/>
    <w:rsid w:val="0038492A"/>
    <w:rsid w:val="00386B37"/>
    <w:rsid w:val="00386E5E"/>
    <w:rsid w:val="00390901"/>
    <w:rsid w:val="003923B5"/>
    <w:rsid w:val="00392944"/>
    <w:rsid w:val="003965D3"/>
    <w:rsid w:val="00396641"/>
    <w:rsid w:val="003A120D"/>
    <w:rsid w:val="003A1987"/>
    <w:rsid w:val="003A28A6"/>
    <w:rsid w:val="003A43BB"/>
    <w:rsid w:val="003A63DC"/>
    <w:rsid w:val="003B117C"/>
    <w:rsid w:val="003B175D"/>
    <w:rsid w:val="003B21C6"/>
    <w:rsid w:val="003B6F28"/>
    <w:rsid w:val="003B70FC"/>
    <w:rsid w:val="003B73F5"/>
    <w:rsid w:val="003C0042"/>
    <w:rsid w:val="003C151D"/>
    <w:rsid w:val="003C7A47"/>
    <w:rsid w:val="003D2313"/>
    <w:rsid w:val="003D27DD"/>
    <w:rsid w:val="003D46F4"/>
    <w:rsid w:val="003D6230"/>
    <w:rsid w:val="003D6403"/>
    <w:rsid w:val="003E2E28"/>
    <w:rsid w:val="003E4B1A"/>
    <w:rsid w:val="003E72D7"/>
    <w:rsid w:val="003F360C"/>
    <w:rsid w:val="003F62B7"/>
    <w:rsid w:val="00401DDD"/>
    <w:rsid w:val="00403FB0"/>
    <w:rsid w:val="00405406"/>
    <w:rsid w:val="00405A5A"/>
    <w:rsid w:val="00406CAF"/>
    <w:rsid w:val="00410848"/>
    <w:rsid w:val="00411AA9"/>
    <w:rsid w:val="0041360A"/>
    <w:rsid w:val="00414787"/>
    <w:rsid w:val="004170C3"/>
    <w:rsid w:val="00420BB0"/>
    <w:rsid w:val="00421807"/>
    <w:rsid w:val="00421A46"/>
    <w:rsid w:val="00421C17"/>
    <w:rsid w:val="00422DE2"/>
    <w:rsid w:val="00422E9C"/>
    <w:rsid w:val="00422F98"/>
    <w:rsid w:val="00423A5E"/>
    <w:rsid w:val="004275C7"/>
    <w:rsid w:val="00427DE3"/>
    <w:rsid w:val="00432BA8"/>
    <w:rsid w:val="00434201"/>
    <w:rsid w:val="004350DB"/>
    <w:rsid w:val="0044066A"/>
    <w:rsid w:val="00440774"/>
    <w:rsid w:val="00444225"/>
    <w:rsid w:val="0044572E"/>
    <w:rsid w:val="004504FC"/>
    <w:rsid w:val="00453FAC"/>
    <w:rsid w:val="00455363"/>
    <w:rsid w:val="00456428"/>
    <w:rsid w:val="00461E44"/>
    <w:rsid w:val="00462781"/>
    <w:rsid w:val="004715B2"/>
    <w:rsid w:val="00474BCD"/>
    <w:rsid w:val="00475268"/>
    <w:rsid w:val="004767FC"/>
    <w:rsid w:val="00480AB8"/>
    <w:rsid w:val="00483A9A"/>
    <w:rsid w:val="00487B21"/>
    <w:rsid w:val="00490FB7"/>
    <w:rsid w:val="0049312F"/>
    <w:rsid w:val="00495E76"/>
    <w:rsid w:val="00495F8F"/>
    <w:rsid w:val="00497B7A"/>
    <w:rsid w:val="004A034D"/>
    <w:rsid w:val="004A0C50"/>
    <w:rsid w:val="004A17C7"/>
    <w:rsid w:val="004A28EC"/>
    <w:rsid w:val="004A4617"/>
    <w:rsid w:val="004A4724"/>
    <w:rsid w:val="004A4BE8"/>
    <w:rsid w:val="004A57FE"/>
    <w:rsid w:val="004A5A15"/>
    <w:rsid w:val="004A6296"/>
    <w:rsid w:val="004B1B2F"/>
    <w:rsid w:val="004B1B62"/>
    <w:rsid w:val="004B5A78"/>
    <w:rsid w:val="004B76A1"/>
    <w:rsid w:val="004C1E1D"/>
    <w:rsid w:val="004D167B"/>
    <w:rsid w:val="004D1F3F"/>
    <w:rsid w:val="004D489F"/>
    <w:rsid w:val="004E0E00"/>
    <w:rsid w:val="004E294A"/>
    <w:rsid w:val="004E693B"/>
    <w:rsid w:val="004E6BF4"/>
    <w:rsid w:val="004E75EE"/>
    <w:rsid w:val="004F264C"/>
    <w:rsid w:val="004F6363"/>
    <w:rsid w:val="004F73F5"/>
    <w:rsid w:val="004F7A3D"/>
    <w:rsid w:val="005002E6"/>
    <w:rsid w:val="00502F53"/>
    <w:rsid w:val="00503B45"/>
    <w:rsid w:val="0050480C"/>
    <w:rsid w:val="00504C9C"/>
    <w:rsid w:val="00505BFA"/>
    <w:rsid w:val="00516292"/>
    <w:rsid w:val="0051694F"/>
    <w:rsid w:val="00517221"/>
    <w:rsid w:val="00521D54"/>
    <w:rsid w:val="00522252"/>
    <w:rsid w:val="00530E03"/>
    <w:rsid w:val="00532BC1"/>
    <w:rsid w:val="005333DB"/>
    <w:rsid w:val="00533CB8"/>
    <w:rsid w:val="0053406A"/>
    <w:rsid w:val="00534118"/>
    <w:rsid w:val="00534350"/>
    <w:rsid w:val="00534353"/>
    <w:rsid w:val="00534A87"/>
    <w:rsid w:val="00536BE0"/>
    <w:rsid w:val="005533A0"/>
    <w:rsid w:val="00554F3F"/>
    <w:rsid w:val="00562048"/>
    <w:rsid w:val="0056543F"/>
    <w:rsid w:val="005703EB"/>
    <w:rsid w:val="005707E5"/>
    <w:rsid w:val="00571B15"/>
    <w:rsid w:val="005757DA"/>
    <w:rsid w:val="00575F55"/>
    <w:rsid w:val="0057755A"/>
    <w:rsid w:val="005806C2"/>
    <w:rsid w:val="00584333"/>
    <w:rsid w:val="005853CC"/>
    <w:rsid w:val="005906CE"/>
    <w:rsid w:val="00591272"/>
    <w:rsid w:val="00594DBE"/>
    <w:rsid w:val="0059528B"/>
    <w:rsid w:val="00596BF6"/>
    <w:rsid w:val="00596CD7"/>
    <w:rsid w:val="005A1069"/>
    <w:rsid w:val="005A3A6E"/>
    <w:rsid w:val="005A4A60"/>
    <w:rsid w:val="005A579E"/>
    <w:rsid w:val="005B327B"/>
    <w:rsid w:val="005B7175"/>
    <w:rsid w:val="005C5177"/>
    <w:rsid w:val="005C621B"/>
    <w:rsid w:val="005C6DFB"/>
    <w:rsid w:val="005E2845"/>
    <w:rsid w:val="005E67DB"/>
    <w:rsid w:val="005E68F4"/>
    <w:rsid w:val="005F4657"/>
    <w:rsid w:val="006019BA"/>
    <w:rsid w:val="006077E6"/>
    <w:rsid w:val="0061070A"/>
    <w:rsid w:val="00616182"/>
    <w:rsid w:val="00616631"/>
    <w:rsid w:val="00616E1F"/>
    <w:rsid w:val="00617ECA"/>
    <w:rsid w:val="006303A9"/>
    <w:rsid w:val="00630A8A"/>
    <w:rsid w:val="00633318"/>
    <w:rsid w:val="00634043"/>
    <w:rsid w:val="0064015A"/>
    <w:rsid w:val="00640265"/>
    <w:rsid w:val="00640942"/>
    <w:rsid w:val="00642DDE"/>
    <w:rsid w:val="00644B69"/>
    <w:rsid w:val="00645857"/>
    <w:rsid w:val="0064622B"/>
    <w:rsid w:val="00646A51"/>
    <w:rsid w:val="00646BDC"/>
    <w:rsid w:val="00650485"/>
    <w:rsid w:val="00655D02"/>
    <w:rsid w:val="006570C0"/>
    <w:rsid w:val="00657A06"/>
    <w:rsid w:val="0066337E"/>
    <w:rsid w:val="006635A7"/>
    <w:rsid w:val="00663F0A"/>
    <w:rsid w:val="00666875"/>
    <w:rsid w:val="00671A40"/>
    <w:rsid w:val="006729B1"/>
    <w:rsid w:val="006841A4"/>
    <w:rsid w:val="006856E5"/>
    <w:rsid w:val="00691AE4"/>
    <w:rsid w:val="00694439"/>
    <w:rsid w:val="00694D17"/>
    <w:rsid w:val="006973E2"/>
    <w:rsid w:val="006A2845"/>
    <w:rsid w:val="006A2EA5"/>
    <w:rsid w:val="006A6E14"/>
    <w:rsid w:val="006B0876"/>
    <w:rsid w:val="006B0CBC"/>
    <w:rsid w:val="006B0D02"/>
    <w:rsid w:val="006B0F6E"/>
    <w:rsid w:val="006B2754"/>
    <w:rsid w:val="006B472F"/>
    <w:rsid w:val="006B568B"/>
    <w:rsid w:val="006B6712"/>
    <w:rsid w:val="006B68E0"/>
    <w:rsid w:val="006B73EE"/>
    <w:rsid w:val="006C0472"/>
    <w:rsid w:val="006C10E9"/>
    <w:rsid w:val="006C1D06"/>
    <w:rsid w:val="006C5DC3"/>
    <w:rsid w:val="006C6CC7"/>
    <w:rsid w:val="006D0704"/>
    <w:rsid w:val="006D17A0"/>
    <w:rsid w:val="006D5714"/>
    <w:rsid w:val="006E06FB"/>
    <w:rsid w:val="006E40A4"/>
    <w:rsid w:val="006E56FE"/>
    <w:rsid w:val="006E680B"/>
    <w:rsid w:val="006F19B8"/>
    <w:rsid w:val="006F2327"/>
    <w:rsid w:val="006F61D7"/>
    <w:rsid w:val="006F7B6A"/>
    <w:rsid w:val="00701103"/>
    <w:rsid w:val="0070295F"/>
    <w:rsid w:val="0070646B"/>
    <w:rsid w:val="007066FA"/>
    <w:rsid w:val="00707941"/>
    <w:rsid w:val="007116C7"/>
    <w:rsid w:val="007149D2"/>
    <w:rsid w:val="00716807"/>
    <w:rsid w:val="0072177D"/>
    <w:rsid w:val="0072591C"/>
    <w:rsid w:val="00725B10"/>
    <w:rsid w:val="0072717A"/>
    <w:rsid w:val="00730404"/>
    <w:rsid w:val="00731750"/>
    <w:rsid w:val="007422C8"/>
    <w:rsid w:val="00742754"/>
    <w:rsid w:val="00742831"/>
    <w:rsid w:val="0075110F"/>
    <w:rsid w:val="00752AF8"/>
    <w:rsid w:val="00756EBD"/>
    <w:rsid w:val="00757968"/>
    <w:rsid w:val="007616FD"/>
    <w:rsid w:val="00761A7C"/>
    <w:rsid w:val="00761B1F"/>
    <w:rsid w:val="00765BAF"/>
    <w:rsid w:val="0076616B"/>
    <w:rsid w:val="00767749"/>
    <w:rsid w:val="007678BE"/>
    <w:rsid w:val="0077099F"/>
    <w:rsid w:val="007714E7"/>
    <w:rsid w:val="007726C5"/>
    <w:rsid w:val="0077445C"/>
    <w:rsid w:val="00775157"/>
    <w:rsid w:val="00777C98"/>
    <w:rsid w:val="00777EB2"/>
    <w:rsid w:val="007819C8"/>
    <w:rsid w:val="00783874"/>
    <w:rsid w:val="00784425"/>
    <w:rsid w:val="00785D76"/>
    <w:rsid w:val="00787F6B"/>
    <w:rsid w:val="00795DA9"/>
    <w:rsid w:val="0079710F"/>
    <w:rsid w:val="007A018C"/>
    <w:rsid w:val="007A0E77"/>
    <w:rsid w:val="007A66B2"/>
    <w:rsid w:val="007A674C"/>
    <w:rsid w:val="007B0601"/>
    <w:rsid w:val="007B3091"/>
    <w:rsid w:val="007B3554"/>
    <w:rsid w:val="007B704B"/>
    <w:rsid w:val="007B7E3A"/>
    <w:rsid w:val="007B7F12"/>
    <w:rsid w:val="007C2403"/>
    <w:rsid w:val="007C2902"/>
    <w:rsid w:val="007C3C38"/>
    <w:rsid w:val="007C4E4C"/>
    <w:rsid w:val="007D080C"/>
    <w:rsid w:val="007D081D"/>
    <w:rsid w:val="007D2591"/>
    <w:rsid w:val="007D2F3E"/>
    <w:rsid w:val="007D306C"/>
    <w:rsid w:val="007D6048"/>
    <w:rsid w:val="007D6EE1"/>
    <w:rsid w:val="007E0D27"/>
    <w:rsid w:val="007E0F16"/>
    <w:rsid w:val="007E1B60"/>
    <w:rsid w:val="007E72C2"/>
    <w:rsid w:val="007E7828"/>
    <w:rsid w:val="007F0E1E"/>
    <w:rsid w:val="007F2D1F"/>
    <w:rsid w:val="007F45E5"/>
    <w:rsid w:val="007F5238"/>
    <w:rsid w:val="007F62EA"/>
    <w:rsid w:val="00800DF2"/>
    <w:rsid w:val="008023C8"/>
    <w:rsid w:val="00804D3F"/>
    <w:rsid w:val="00807B73"/>
    <w:rsid w:val="00814CEA"/>
    <w:rsid w:val="008158AA"/>
    <w:rsid w:val="00822E3B"/>
    <w:rsid w:val="00823F4E"/>
    <w:rsid w:val="008274D2"/>
    <w:rsid w:val="00830478"/>
    <w:rsid w:val="00836A99"/>
    <w:rsid w:val="00836C44"/>
    <w:rsid w:val="00841AB3"/>
    <w:rsid w:val="00843D8D"/>
    <w:rsid w:val="00845FD5"/>
    <w:rsid w:val="00850B87"/>
    <w:rsid w:val="00851A96"/>
    <w:rsid w:val="00851D96"/>
    <w:rsid w:val="008540EC"/>
    <w:rsid w:val="00857DCF"/>
    <w:rsid w:val="008615F3"/>
    <w:rsid w:val="0086217B"/>
    <w:rsid w:val="00867545"/>
    <w:rsid w:val="00870CCE"/>
    <w:rsid w:val="00874447"/>
    <w:rsid w:val="0087546C"/>
    <w:rsid w:val="00875B61"/>
    <w:rsid w:val="00876F01"/>
    <w:rsid w:val="00877EAF"/>
    <w:rsid w:val="00880C5B"/>
    <w:rsid w:val="00881737"/>
    <w:rsid w:val="00882F40"/>
    <w:rsid w:val="00884AA0"/>
    <w:rsid w:val="00885E73"/>
    <w:rsid w:val="00893454"/>
    <w:rsid w:val="0089384F"/>
    <w:rsid w:val="00894E84"/>
    <w:rsid w:val="0089627E"/>
    <w:rsid w:val="008A10CB"/>
    <w:rsid w:val="008A5504"/>
    <w:rsid w:val="008B19B1"/>
    <w:rsid w:val="008B1CC5"/>
    <w:rsid w:val="008B4725"/>
    <w:rsid w:val="008B48FB"/>
    <w:rsid w:val="008B6545"/>
    <w:rsid w:val="008B6772"/>
    <w:rsid w:val="008B694D"/>
    <w:rsid w:val="008B7240"/>
    <w:rsid w:val="008B77CC"/>
    <w:rsid w:val="008C0FA2"/>
    <w:rsid w:val="008C41C3"/>
    <w:rsid w:val="008C58EB"/>
    <w:rsid w:val="008C60E9"/>
    <w:rsid w:val="008D2979"/>
    <w:rsid w:val="008D3CE3"/>
    <w:rsid w:val="008D4A21"/>
    <w:rsid w:val="008E22D9"/>
    <w:rsid w:val="008E60A7"/>
    <w:rsid w:val="008F2520"/>
    <w:rsid w:val="008F7D93"/>
    <w:rsid w:val="00900902"/>
    <w:rsid w:val="00901680"/>
    <w:rsid w:val="0090263B"/>
    <w:rsid w:val="0090298C"/>
    <w:rsid w:val="0090687E"/>
    <w:rsid w:val="009069D2"/>
    <w:rsid w:val="00911423"/>
    <w:rsid w:val="00911E84"/>
    <w:rsid w:val="009146DA"/>
    <w:rsid w:val="00923BDA"/>
    <w:rsid w:val="0093071B"/>
    <w:rsid w:val="00931702"/>
    <w:rsid w:val="00937A46"/>
    <w:rsid w:val="00941509"/>
    <w:rsid w:val="009423FE"/>
    <w:rsid w:val="00942DF6"/>
    <w:rsid w:val="00944EB3"/>
    <w:rsid w:val="009472EF"/>
    <w:rsid w:val="009509E3"/>
    <w:rsid w:val="00950B34"/>
    <w:rsid w:val="009542A0"/>
    <w:rsid w:val="00956223"/>
    <w:rsid w:val="009572CE"/>
    <w:rsid w:val="00957991"/>
    <w:rsid w:val="00962B2B"/>
    <w:rsid w:val="00963BA0"/>
    <w:rsid w:val="00964EF1"/>
    <w:rsid w:val="0097428A"/>
    <w:rsid w:val="009763CE"/>
    <w:rsid w:val="00982D42"/>
    <w:rsid w:val="00983910"/>
    <w:rsid w:val="00984038"/>
    <w:rsid w:val="0098713A"/>
    <w:rsid w:val="00991C35"/>
    <w:rsid w:val="009924CB"/>
    <w:rsid w:val="00993C19"/>
    <w:rsid w:val="00994BC9"/>
    <w:rsid w:val="009958DC"/>
    <w:rsid w:val="0099634F"/>
    <w:rsid w:val="0099643B"/>
    <w:rsid w:val="00997279"/>
    <w:rsid w:val="009A0969"/>
    <w:rsid w:val="009A0EA9"/>
    <w:rsid w:val="009A11B4"/>
    <w:rsid w:val="009A11EF"/>
    <w:rsid w:val="009A18E6"/>
    <w:rsid w:val="009A4705"/>
    <w:rsid w:val="009A4B41"/>
    <w:rsid w:val="009B1674"/>
    <w:rsid w:val="009B2BCC"/>
    <w:rsid w:val="009B39FD"/>
    <w:rsid w:val="009B4FC4"/>
    <w:rsid w:val="009B5429"/>
    <w:rsid w:val="009B7FE4"/>
    <w:rsid w:val="009C0727"/>
    <w:rsid w:val="009C6B95"/>
    <w:rsid w:val="009D0E15"/>
    <w:rsid w:val="009D51F9"/>
    <w:rsid w:val="009D5BB8"/>
    <w:rsid w:val="009D5CA0"/>
    <w:rsid w:val="009E09EE"/>
    <w:rsid w:val="009E2E81"/>
    <w:rsid w:val="009E46C5"/>
    <w:rsid w:val="009E72BC"/>
    <w:rsid w:val="009F2C61"/>
    <w:rsid w:val="009F369D"/>
    <w:rsid w:val="009F4418"/>
    <w:rsid w:val="00A0127C"/>
    <w:rsid w:val="00A01DA4"/>
    <w:rsid w:val="00A01DDC"/>
    <w:rsid w:val="00A04F3B"/>
    <w:rsid w:val="00A07B20"/>
    <w:rsid w:val="00A10C46"/>
    <w:rsid w:val="00A10D9C"/>
    <w:rsid w:val="00A169B8"/>
    <w:rsid w:val="00A17573"/>
    <w:rsid w:val="00A1786B"/>
    <w:rsid w:val="00A179AF"/>
    <w:rsid w:val="00A21B8E"/>
    <w:rsid w:val="00A24457"/>
    <w:rsid w:val="00A25473"/>
    <w:rsid w:val="00A26A07"/>
    <w:rsid w:val="00A40327"/>
    <w:rsid w:val="00A41976"/>
    <w:rsid w:val="00A47F6F"/>
    <w:rsid w:val="00A55419"/>
    <w:rsid w:val="00A61482"/>
    <w:rsid w:val="00A61EA2"/>
    <w:rsid w:val="00A65439"/>
    <w:rsid w:val="00A654F0"/>
    <w:rsid w:val="00A658CA"/>
    <w:rsid w:val="00A66A32"/>
    <w:rsid w:val="00A67331"/>
    <w:rsid w:val="00A70275"/>
    <w:rsid w:val="00A72864"/>
    <w:rsid w:val="00A7727A"/>
    <w:rsid w:val="00A81B15"/>
    <w:rsid w:val="00A82B54"/>
    <w:rsid w:val="00A85548"/>
    <w:rsid w:val="00A85DBC"/>
    <w:rsid w:val="00A912A8"/>
    <w:rsid w:val="00A93A12"/>
    <w:rsid w:val="00A94ECF"/>
    <w:rsid w:val="00A95F8C"/>
    <w:rsid w:val="00A96777"/>
    <w:rsid w:val="00AA36B6"/>
    <w:rsid w:val="00AA4111"/>
    <w:rsid w:val="00AA646B"/>
    <w:rsid w:val="00AB0330"/>
    <w:rsid w:val="00AB085B"/>
    <w:rsid w:val="00AB3F85"/>
    <w:rsid w:val="00AB58B0"/>
    <w:rsid w:val="00AB5B51"/>
    <w:rsid w:val="00AC1751"/>
    <w:rsid w:val="00AC65E9"/>
    <w:rsid w:val="00AC6C57"/>
    <w:rsid w:val="00AC6EDE"/>
    <w:rsid w:val="00AD1E7C"/>
    <w:rsid w:val="00AD4B6F"/>
    <w:rsid w:val="00AD4FD4"/>
    <w:rsid w:val="00AD56BD"/>
    <w:rsid w:val="00AD7C6D"/>
    <w:rsid w:val="00AE00BA"/>
    <w:rsid w:val="00AE1CC8"/>
    <w:rsid w:val="00AE3A35"/>
    <w:rsid w:val="00AE4406"/>
    <w:rsid w:val="00AE44AC"/>
    <w:rsid w:val="00AE5998"/>
    <w:rsid w:val="00AE6797"/>
    <w:rsid w:val="00B01A71"/>
    <w:rsid w:val="00B02604"/>
    <w:rsid w:val="00B0545C"/>
    <w:rsid w:val="00B06A7A"/>
    <w:rsid w:val="00B07CAE"/>
    <w:rsid w:val="00B11120"/>
    <w:rsid w:val="00B113D2"/>
    <w:rsid w:val="00B129BB"/>
    <w:rsid w:val="00B12E70"/>
    <w:rsid w:val="00B14EE6"/>
    <w:rsid w:val="00B15970"/>
    <w:rsid w:val="00B16954"/>
    <w:rsid w:val="00B2390F"/>
    <w:rsid w:val="00B30001"/>
    <w:rsid w:val="00B30CDC"/>
    <w:rsid w:val="00B31376"/>
    <w:rsid w:val="00B3452B"/>
    <w:rsid w:val="00B43585"/>
    <w:rsid w:val="00B44DAD"/>
    <w:rsid w:val="00B461AF"/>
    <w:rsid w:val="00B46711"/>
    <w:rsid w:val="00B50092"/>
    <w:rsid w:val="00B5029E"/>
    <w:rsid w:val="00B5329F"/>
    <w:rsid w:val="00B53E19"/>
    <w:rsid w:val="00B55B3B"/>
    <w:rsid w:val="00B56B27"/>
    <w:rsid w:val="00B574AB"/>
    <w:rsid w:val="00B60462"/>
    <w:rsid w:val="00B60959"/>
    <w:rsid w:val="00B64EF9"/>
    <w:rsid w:val="00B70BD7"/>
    <w:rsid w:val="00B71273"/>
    <w:rsid w:val="00B72063"/>
    <w:rsid w:val="00B73F7A"/>
    <w:rsid w:val="00B74404"/>
    <w:rsid w:val="00B777D3"/>
    <w:rsid w:val="00B808CB"/>
    <w:rsid w:val="00B81AD9"/>
    <w:rsid w:val="00B81CEA"/>
    <w:rsid w:val="00B825E7"/>
    <w:rsid w:val="00B8375B"/>
    <w:rsid w:val="00B8446C"/>
    <w:rsid w:val="00B85992"/>
    <w:rsid w:val="00B85FF7"/>
    <w:rsid w:val="00B864AD"/>
    <w:rsid w:val="00B92A8D"/>
    <w:rsid w:val="00B92F5F"/>
    <w:rsid w:val="00B94207"/>
    <w:rsid w:val="00B95096"/>
    <w:rsid w:val="00BA045E"/>
    <w:rsid w:val="00BA21B8"/>
    <w:rsid w:val="00BA2A41"/>
    <w:rsid w:val="00BA4C6D"/>
    <w:rsid w:val="00BA589E"/>
    <w:rsid w:val="00BA7366"/>
    <w:rsid w:val="00BB0059"/>
    <w:rsid w:val="00BB267F"/>
    <w:rsid w:val="00BB32EF"/>
    <w:rsid w:val="00BB335C"/>
    <w:rsid w:val="00BC18EE"/>
    <w:rsid w:val="00BC3612"/>
    <w:rsid w:val="00BC72C6"/>
    <w:rsid w:val="00BD109D"/>
    <w:rsid w:val="00BD24E3"/>
    <w:rsid w:val="00BD68B5"/>
    <w:rsid w:val="00BE3BC8"/>
    <w:rsid w:val="00BE3BD5"/>
    <w:rsid w:val="00BE6228"/>
    <w:rsid w:val="00BE6686"/>
    <w:rsid w:val="00BE6DD1"/>
    <w:rsid w:val="00BE77C8"/>
    <w:rsid w:val="00BF2657"/>
    <w:rsid w:val="00BF311D"/>
    <w:rsid w:val="00BF56A0"/>
    <w:rsid w:val="00BF6AF9"/>
    <w:rsid w:val="00BF6C42"/>
    <w:rsid w:val="00C03478"/>
    <w:rsid w:val="00C11288"/>
    <w:rsid w:val="00C16F42"/>
    <w:rsid w:val="00C20205"/>
    <w:rsid w:val="00C2752B"/>
    <w:rsid w:val="00C346CF"/>
    <w:rsid w:val="00C346D5"/>
    <w:rsid w:val="00C37FF5"/>
    <w:rsid w:val="00C4089F"/>
    <w:rsid w:val="00C42661"/>
    <w:rsid w:val="00C42A17"/>
    <w:rsid w:val="00C4337F"/>
    <w:rsid w:val="00C450FA"/>
    <w:rsid w:val="00C54999"/>
    <w:rsid w:val="00C54BE9"/>
    <w:rsid w:val="00C628D2"/>
    <w:rsid w:val="00C62AE5"/>
    <w:rsid w:val="00C63A84"/>
    <w:rsid w:val="00C65D96"/>
    <w:rsid w:val="00C67EC7"/>
    <w:rsid w:val="00C70AC0"/>
    <w:rsid w:val="00C71D3D"/>
    <w:rsid w:val="00C7297C"/>
    <w:rsid w:val="00C73A74"/>
    <w:rsid w:val="00C830A1"/>
    <w:rsid w:val="00C83904"/>
    <w:rsid w:val="00C845CF"/>
    <w:rsid w:val="00C847C6"/>
    <w:rsid w:val="00C85FEE"/>
    <w:rsid w:val="00C86AAA"/>
    <w:rsid w:val="00C920E0"/>
    <w:rsid w:val="00C929BC"/>
    <w:rsid w:val="00C93833"/>
    <w:rsid w:val="00CA1D06"/>
    <w:rsid w:val="00CA21AD"/>
    <w:rsid w:val="00CA4637"/>
    <w:rsid w:val="00CA5F51"/>
    <w:rsid w:val="00CA6B88"/>
    <w:rsid w:val="00CA6BE6"/>
    <w:rsid w:val="00CA7EFD"/>
    <w:rsid w:val="00CB50FC"/>
    <w:rsid w:val="00CB728C"/>
    <w:rsid w:val="00CC0949"/>
    <w:rsid w:val="00CC0D3E"/>
    <w:rsid w:val="00CC1030"/>
    <w:rsid w:val="00CC18C2"/>
    <w:rsid w:val="00CC623A"/>
    <w:rsid w:val="00CC77E6"/>
    <w:rsid w:val="00CD04E8"/>
    <w:rsid w:val="00CD1C2B"/>
    <w:rsid w:val="00CD4BE3"/>
    <w:rsid w:val="00CD78B1"/>
    <w:rsid w:val="00CD7A3A"/>
    <w:rsid w:val="00CD7FB3"/>
    <w:rsid w:val="00CE482C"/>
    <w:rsid w:val="00CE5B22"/>
    <w:rsid w:val="00CF0E06"/>
    <w:rsid w:val="00CF3158"/>
    <w:rsid w:val="00D016A8"/>
    <w:rsid w:val="00D0177A"/>
    <w:rsid w:val="00D017C6"/>
    <w:rsid w:val="00D05E7B"/>
    <w:rsid w:val="00D14B35"/>
    <w:rsid w:val="00D25F37"/>
    <w:rsid w:val="00D350A1"/>
    <w:rsid w:val="00D37DF6"/>
    <w:rsid w:val="00D4266B"/>
    <w:rsid w:val="00D47B20"/>
    <w:rsid w:val="00D50873"/>
    <w:rsid w:val="00D520E4"/>
    <w:rsid w:val="00D52D57"/>
    <w:rsid w:val="00D57DFA"/>
    <w:rsid w:val="00D601EC"/>
    <w:rsid w:val="00D60F33"/>
    <w:rsid w:val="00D62D8F"/>
    <w:rsid w:val="00D640D6"/>
    <w:rsid w:val="00D66FBC"/>
    <w:rsid w:val="00D7429A"/>
    <w:rsid w:val="00D80EB2"/>
    <w:rsid w:val="00D86E90"/>
    <w:rsid w:val="00D86E98"/>
    <w:rsid w:val="00D91ABB"/>
    <w:rsid w:val="00D928F8"/>
    <w:rsid w:val="00D94EB6"/>
    <w:rsid w:val="00D95BE1"/>
    <w:rsid w:val="00D9675E"/>
    <w:rsid w:val="00DA1851"/>
    <w:rsid w:val="00DB4501"/>
    <w:rsid w:val="00DB49FE"/>
    <w:rsid w:val="00DB51AA"/>
    <w:rsid w:val="00DB6DEA"/>
    <w:rsid w:val="00DB7322"/>
    <w:rsid w:val="00DC2148"/>
    <w:rsid w:val="00DC2676"/>
    <w:rsid w:val="00DC28B1"/>
    <w:rsid w:val="00DC5691"/>
    <w:rsid w:val="00DC5A7E"/>
    <w:rsid w:val="00DD0C2C"/>
    <w:rsid w:val="00DD193F"/>
    <w:rsid w:val="00DD3E9A"/>
    <w:rsid w:val="00DD5030"/>
    <w:rsid w:val="00DD5DD5"/>
    <w:rsid w:val="00DE0825"/>
    <w:rsid w:val="00DE25E8"/>
    <w:rsid w:val="00DE2AE3"/>
    <w:rsid w:val="00DE3598"/>
    <w:rsid w:val="00DE7491"/>
    <w:rsid w:val="00DE7DF4"/>
    <w:rsid w:val="00DE7E47"/>
    <w:rsid w:val="00DF1865"/>
    <w:rsid w:val="00DF1A7E"/>
    <w:rsid w:val="00DF3280"/>
    <w:rsid w:val="00DF4F64"/>
    <w:rsid w:val="00E02A02"/>
    <w:rsid w:val="00E03B38"/>
    <w:rsid w:val="00E04388"/>
    <w:rsid w:val="00E0554E"/>
    <w:rsid w:val="00E063E1"/>
    <w:rsid w:val="00E131E6"/>
    <w:rsid w:val="00E133D6"/>
    <w:rsid w:val="00E139D0"/>
    <w:rsid w:val="00E154DE"/>
    <w:rsid w:val="00E20AE2"/>
    <w:rsid w:val="00E221D6"/>
    <w:rsid w:val="00E255D6"/>
    <w:rsid w:val="00E371FC"/>
    <w:rsid w:val="00E411EA"/>
    <w:rsid w:val="00E42B77"/>
    <w:rsid w:val="00E43EE7"/>
    <w:rsid w:val="00E45979"/>
    <w:rsid w:val="00E4614A"/>
    <w:rsid w:val="00E46699"/>
    <w:rsid w:val="00E46E84"/>
    <w:rsid w:val="00E52845"/>
    <w:rsid w:val="00E52984"/>
    <w:rsid w:val="00E55ABC"/>
    <w:rsid w:val="00E5621C"/>
    <w:rsid w:val="00E56DBB"/>
    <w:rsid w:val="00E57B74"/>
    <w:rsid w:val="00E57CFD"/>
    <w:rsid w:val="00E6013F"/>
    <w:rsid w:val="00E61445"/>
    <w:rsid w:val="00E61F4C"/>
    <w:rsid w:val="00E64BEF"/>
    <w:rsid w:val="00E656D1"/>
    <w:rsid w:val="00E66108"/>
    <w:rsid w:val="00E71D2F"/>
    <w:rsid w:val="00E7406C"/>
    <w:rsid w:val="00E7730D"/>
    <w:rsid w:val="00E77656"/>
    <w:rsid w:val="00E80D96"/>
    <w:rsid w:val="00E85B05"/>
    <w:rsid w:val="00E8629F"/>
    <w:rsid w:val="00E878D7"/>
    <w:rsid w:val="00E87FCF"/>
    <w:rsid w:val="00E92A17"/>
    <w:rsid w:val="00E92CE5"/>
    <w:rsid w:val="00E933A8"/>
    <w:rsid w:val="00E94385"/>
    <w:rsid w:val="00E95DDC"/>
    <w:rsid w:val="00E9702E"/>
    <w:rsid w:val="00EA3C24"/>
    <w:rsid w:val="00EA7137"/>
    <w:rsid w:val="00EB08E1"/>
    <w:rsid w:val="00EB0BA1"/>
    <w:rsid w:val="00EB41BE"/>
    <w:rsid w:val="00EB46FA"/>
    <w:rsid w:val="00EB6979"/>
    <w:rsid w:val="00EB751E"/>
    <w:rsid w:val="00EC1749"/>
    <w:rsid w:val="00EC37D3"/>
    <w:rsid w:val="00EC561B"/>
    <w:rsid w:val="00EC5ACD"/>
    <w:rsid w:val="00ED2317"/>
    <w:rsid w:val="00ED4CFE"/>
    <w:rsid w:val="00ED7DBF"/>
    <w:rsid w:val="00EE0852"/>
    <w:rsid w:val="00EE16A9"/>
    <w:rsid w:val="00EF0537"/>
    <w:rsid w:val="00EF0F2B"/>
    <w:rsid w:val="00EF1278"/>
    <w:rsid w:val="00EF227A"/>
    <w:rsid w:val="00EF4A4F"/>
    <w:rsid w:val="00F0047B"/>
    <w:rsid w:val="00F0235C"/>
    <w:rsid w:val="00F0311E"/>
    <w:rsid w:val="00F05E3E"/>
    <w:rsid w:val="00F06E6C"/>
    <w:rsid w:val="00F072D8"/>
    <w:rsid w:val="00F110AC"/>
    <w:rsid w:val="00F11FA3"/>
    <w:rsid w:val="00F12D51"/>
    <w:rsid w:val="00F141A5"/>
    <w:rsid w:val="00F1530E"/>
    <w:rsid w:val="00F17C10"/>
    <w:rsid w:val="00F20DD0"/>
    <w:rsid w:val="00F23A0E"/>
    <w:rsid w:val="00F23DA2"/>
    <w:rsid w:val="00F2618F"/>
    <w:rsid w:val="00F27762"/>
    <w:rsid w:val="00F308E3"/>
    <w:rsid w:val="00F3312E"/>
    <w:rsid w:val="00F35545"/>
    <w:rsid w:val="00F35AFD"/>
    <w:rsid w:val="00F37524"/>
    <w:rsid w:val="00F459BE"/>
    <w:rsid w:val="00F52013"/>
    <w:rsid w:val="00F52CA6"/>
    <w:rsid w:val="00F560C0"/>
    <w:rsid w:val="00F60FFE"/>
    <w:rsid w:val="00F62CD4"/>
    <w:rsid w:val="00F63ADF"/>
    <w:rsid w:val="00F667A8"/>
    <w:rsid w:val="00F66D02"/>
    <w:rsid w:val="00F75761"/>
    <w:rsid w:val="00F76103"/>
    <w:rsid w:val="00F84143"/>
    <w:rsid w:val="00F84EE9"/>
    <w:rsid w:val="00F93413"/>
    <w:rsid w:val="00FA0F48"/>
    <w:rsid w:val="00FA3736"/>
    <w:rsid w:val="00FB33E7"/>
    <w:rsid w:val="00FB4899"/>
    <w:rsid w:val="00FC051F"/>
    <w:rsid w:val="00FC193C"/>
    <w:rsid w:val="00FC1E32"/>
    <w:rsid w:val="00FC4D18"/>
    <w:rsid w:val="00FC7711"/>
    <w:rsid w:val="00FD065B"/>
    <w:rsid w:val="00FD09CC"/>
    <w:rsid w:val="00FD19E6"/>
    <w:rsid w:val="00FD4D05"/>
    <w:rsid w:val="00FD777F"/>
    <w:rsid w:val="00FE036B"/>
    <w:rsid w:val="00FE1190"/>
    <w:rsid w:val="00FE2BA3"/>
    <w:rsid w:val="00FE46BB"/>
    <w:rsid w:val="00FE52CC"/>
    <w:rsid w:val="00FF034B"/>
    <w:rsid w:val="00FF182A"/>
    <w:rsid w:val="00FF2A64"/>
    <w:rsid w:val="00FF4D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1"/>
    <o:shapelayout v:ext="edit">
      <o:idmap v:ext="edit" data="2"/>
    </o:shapelayout>
  </w:shapeDefaults>
  <w:decimalSymbol w:val=","/>
  <w:listSeparator w:val=";"/>
  <w14:docId w14:val="101DA0D6"/>
  <w15:chartTrackingRefBased/>
  <w15:docId w15:val="{2E034A00-846B-46AE-A9B0-05B571A9D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qFormat/>
    <w:rPr>
      <w:i/>
      <w:color w:val="0000FF"/>
    </w:rPr>
  </w:style>
  <w:style w:type="paragraph" w:styleId="CommentText">
    <w:name w:val="annotation text"/>
    <w:basedOn w:val="Normal"/>
    <w:link w:val="CommentTextChar"/>
    <w:semiHidden/>
  </w:style>
  <w:style w:type="character" w:customStyle="1" w:styleId="Heading1Char">
    <w:name w:val="Heading 1 Char"/>
    <w:link w:val="Heading1"/>
    <w:rsid w:val="00495F8F"/>
    <w:rPr>
      <w:rFonts w:ascii="Arial" w:hAnsi="Arial"/>
      <w:sz w:val="36"/>
      <w:lang w:eastAsia="en-US"/>
    </w:rPr>
  </w:style>
  <w:style w:type="character" w:customStyle="1" w:styleId="Heading2Char">
    <w:name w:val="Heading 2 Char"/>
    <w:link w:val="Heading2"/>
    <w:rsid w:val="00495F8F"/>
    <w:rPr>
      <w:rFonts w:ascii="Arial" w:hAnsi="Arial"/>
      <w:sz w:val="32"/>
      <w:lang w:eastAsia="en-US"/>
    </w:rPr>
  </w:style>
  <w:style w:type="character" w:customStyle="1" w:styleId="Heading3Char">
    <w:name w:val="Heading 3 Char"/>
    <w:link w:val="Heading3"/>
    <w:rsid w:val="00495F8F"/>
    <w:rPr>
      <w:rFonts w:ascii="Arial" w:hAnsi="Arial"/>
      <w:sz w:val="28"/>
      <w:lang w:eastAsia="en-US"/>
    </w:rPr>
  </w:style>
  <w:style w:type="character" w:customStyle="1" w:styleId="EditorsNoteChar">
    <w:name w:val="Editor's Note Char"/>
    <w:aliases w:val="EN Char"/>
    <w:link w:val="EditorsNote"/>
    <w:locked/>
    <w:rsid w:val="00495F8F"/>
    <w:rPr>
      <w:color w:val="FF0000"/>
      <w:lang w:eastAsia="en-US"/>
    </w:rPr>
  </w:style>
  <w:style w:type="character" w:customStyle="1" w:styleId="TALChar">
    <w:name w:val="TAL Char"/>
    <w:link w:val="TAL"/>
    <w:qFormat/>
    <w:rsid w:val="00591272"/>
    <w:rPr>
      <w:rFonts w:ascii="Arial" w:hAnsi="Arial"/>
      <w:sz w:val="18"/>
      <w:lang w:eastAsia="en-US"/>
    </w:rPr>
  </w:style>
  <w:style w:type="paragraph" w:styleId="CommentSubject">
    <w:name w:val="annotation subject"/>
    <w:basedOn w:val="CommentText"/>
    <w:next w:val="CommentText"/>
    <w:link w:val="CommentSubjectChar"/>
    <w:rsid w:val="00432BA8"/>
    <w:rPr>
      <w:b/>
      <w:bCs/>
    </w:rPr>
  </w:style>
  <w:style w:type="character" w:customStyle="1" w:styleId="CommentTextChar">
    <w:name w:val="Comment Text Char"/>
    <w:link w:val="CommentText"/>
    <w:semiHidden/>
    <w:rsid w:val="00432BA8"/>
    <w:rPr>
      <w:lang w:eastAsia="en-US"/>
    </w:rPr>
  </w:style>
  <w:style w:type="character" w:customStyle="1" w:styleId="CommentSubjectChar">
    <w:name w:val="Comment Subject Char"/>
    <w:link w:val="CommentSubject"/>
    <w:rsid w:val="00432BA8"/>
    <w:rPr>
      <w:b/>
      <w:bCs/>
      <w:lang w:eastAsia="en-US"/>
    </w:rPr>
  </w:style>
  <w:style w:type="paragraph" w:styleId="BalloonText">
    <w:name w:val="Balloon Text"/>
    <w:basedOn w:val="Normal"/>
    <w:link w:val="BalloonTextChar"/>
    <w:rsid w:val="00432BA8"/>
    <w:pPr>
      <w:spacing w:after="0"/>
    </w:pPr>
    <w:rPr>
      <w:rFonts w:ascii="Segoe UI" w:hAnsi="Segoe UI" w:cs="Segoe UI"/>
      <w:sz w:val="18"/>
      <w:szCs w:val="18"/>
    </w:rPr>
  </w:style>
  <w:style w:type="character" w:customStyle="1" w:styleId="BalloonTextChar">
    <w:name w:val="Balloon Text Char"/>
    <w:link w:val="BalloonText"/>
    <w:rsid w:val="00432BA8"/>
    <w:rPr>
      <w:rFonts w:ascii="Segoe UI" w:hAnsi="Segoe UI" w:cs="Segoe UI"/>
      <w:sz w:val="18"/>
      <w:szCs w:val="18"/>
      <w:lang w:eastAsia="en-US"/>
    </w:rPr>
  </w:style>
  <w:style w:type="character" w:customStyle="1" w:styleId="EXCar">
    <w:name w:val="EX Car"/>
    <w:link w:val="EX"/>
    <w:qFormat/>
    <w:rsid w:val="003F360C"/>
    <w:rPr>
      <w:lang w:eastAsia="en-US"/>
    </w:rPr>
  </w:style>
  <w:style w:type="character" w:customStyle="1" w:styleId="B1Char">
    <w:name w:val="B1 Char"/>
    <w:link w:val="B1"/>
    <w:qFormat/>
    <w:rsid w:val="00804D3F"/>
    <w:rPr>
      <w:lang w:eastAsia="en-US"/>
    </w:rPr>
  </w:style>
  <w:style w:type="character" w:customStyle="1" w:styleId="THChar">
    <w:name w:val="TH Char"/>
    <w:link w:val="TH"/>
    <w:qFormat/>
    <w:locked/>
    <w:rsid w:val="00804D3F"/>
    <w:rPr>
      <w:rFonts w:ascii="Arial" w:hAnsi="Arial"/>
      <w:b/>
      <w:lang w:eastAsia="en-US"/>
    </w:rPr>
  </w:style>
  <w:style w:type="character" w:customStyle="1" w:styleId="NOChar">
    <w:name w:val="NO Char"/>
    <w:link w:val="NO"/>
    <w:qFormat/>
    <w:locked/>
    <w:rsid w:val="007B3554"/>
    <w:rPr>
      <w:lang w:eastAsia="en-US"/>
    </w:rPr>
  </w:style>
  <w:style w:type="character" w:customStyle="1" w:styleId="TAHCar">
    <w:name w:val="TAH Car"/>
    <w:link w:val="TAH"/>
    <w:rsid w:val="007B3554"/>
    <w:rPr>
      <w:rFonts w:ascii="Arial" w:hAnsi="Arial"/>
      <w:b/>
      <w:sz w:val="18"/>
      <w:lang w:eastAsia="en-US"/>
    </w:rPr>
  </w:style>
  <w:style w:type="paragraph" w:styleId="ListParagraph">
    <w:name w:val="List Paragraph"/>
    <w:basedOn w:val="Normal"/>
    <w:uiPriority w:val="34"/>
    <w:qFormat/>
    <w:rsid w:val="007B3554"/>
    <w:pPr>
      <w:ind w:leftChars="400" w:left="800"/>
    </w:pPr>
    <w:rPr>
      <w:rFonts w:eastAsia="Malgun Gothic"/>
    </w:rPr>
  </w:style>
  <w:style w:type="character" w:customStyle="1" w:styleId="ZDONTMODIFY">
    <w:name w:val="ZDONTMODIFY"/>
    <w:rsid w:val="007B3554"/>
  </w:style>
  <w:style w:type="character" w:customStyle="1" w:styleId="ZREGNAME">
    <w:name w:val="ZREGNAME"/>
    <w:uiPriority w:val="99"/>
    <w:rsid w:val="007B3554"/>
  </w:style>
  <w:style w:type="character" w:customStyle="1" w:styleId="TAHChar">
    <w:name w:val="TAH Char"/>
    <w:locked/>
    <w:rsid w:val="007819C8"/>
    <w:rPr>
      <w:rFonts w:ascii="Arial" w:hAnsi="Arial"/>
      <w:b/>
      <w:sz w:val="18"/>
      <w:lang w:val="en-IN" w:eastAsia="en-US"/>
    </w:rPr>
  </w:style>
  <w:style w:type="paragraph" w:styleId="Revision">
    <w:name w:val="Revision"/>
    <w:hidden/>
    <w:uiPriority w:val="99"/>
    <w:semiHidden/>
    <w:rsid w:val="00EB751E"/>
    <w:rPr>
      <w:lang w:eastAsia="en-US"/>
    </w:rPr>
  </w:style>
  <w:style w:type="character" w:customStyle="1" w:styleId="TALCar">
    <w:name w:val="TAL Car"/>
    <w:rsid w:val="001E661E"/>
    <w:rPr>
      <w:rFonts w:ascii="Arial" w:hAnsi="Arial"/>
      <w:sz w:val="18"/>
      <w:lang w:eastAsia="en-US"/>
    </w:rPr>
  </w:style>
  <w:style w:type="character" w:customStyle="1" w:styleId="TFChar">
    <w:name w:val="TF Char"/>
    <w:link w:val="TF"/>
    <w:qFormat/>
    <w:rsid w:val="002E1965"/>
    <w:rPr>
      <w:rFonts w:ascii="Arial" w:hAnsi="Arial"/>
      <w:b/>
      <w:lang w:eastAsia="en-US"/>
    </w:rPr>
  </w:style>
  <w:style w:type="character" w:customStyle="1" w:styleId="EXChar">
    <w:name w:val="EX Char"/>
    <w:locked/>
    <w:rsid w:val="006C5DC3"/>
    <w:rPr>
      <w:lang w:val="en-GB" w:eastAsia="en-US"/>
    </w:rPr>
  </w:style>
  <w:style w:type="paragraph" w:styleId="Bibliography">
    <w:name w:val="Bibliography"/>
    <w:basedOn w:val="Normal"/>
    <w:next w:val="Normal"/>
    <w:uiPriority w:val="37"/>
    <w:semiHidden/>
    <w:unhideWhenUsed/>
    <w:rsid w:val="00BC3612"/>
  </w:style>
  <w:style w:type="paragraph" w:styleId="BlockText">
    <w:name w:val="Block Text"/>
    <w:basedOn w:val="Normal"/>
    <w:rsid w:val="00BC3612"/>
    <w:pPr>
      <w:spacing w:after="120"/>
      <w:ind w:left="1440" w:right="1440"/>
    </w:pPr>
  </w:style>
  <w:style w:type="paragraph" w:styleId="BodyText2">
    <w:name w:val="Body Text 2"/>
    <w:basedOn w:val="Normal"/>
    <w:link w:val="BodyText2Char"/>
    <w:rsid w:val="00BC3612"/>
    <w:pPr>
      <w:spacing w:after="120" w:line="480" w:lineRule="auto"/>
    </w:pPr>
  </w:style>
  <w:style w:type="character" w:customStyle="1" w:styleId="BodyText2Char">
    <w:name w:val="Body Text 2 Char"/>
    <w:link w:val="BodyText2"/>
    <w:rsid w:val="00BC3612"/>
    <w:rPr>
      <w:lang w:eastAsia="en-US"/>
    </w:rPr>
  </w:style>
  <w:style w:type="paragraph" w:styleId="BodyText3">
    <w:name w:val="Body Text 3"/>
    <w:basedOn w:val="Normal"/>
    <w:link w:val="BodyText3Char"/>
    <w:rsid w:val="00BC3612"/>
    <w:pPr>
      <w:spacing w:after="120"/>
    </w:pPr>
    <w:rPr>
      <w:sz w:val="16"/>
      <w:szCs w:val="16"/>
    </w:rPr>
  </w:style>
  <w:style w:type="character" w:customStyle="1" w:styleId="BodyText3Char">
    <w:name w:val="Body Text 3 Char"/>
    <w:link w:val="BodyText3"/>
    <w:rsid w:val="00BC3612"/>
    <w:rPr>
      <w:sz w:val="16"/>
      <w:szCs w:val="16"/>
      <w:lang w:eastAsia="en-US"/>
    </w:rPr>
  </w:style>
  <w:style w:type="paragraph" w:styleId="BodyTextFirstIndent">
    <w:name w:val="Body Text First Indent"/>
    <w:basedOn w:val="BodyText"/>
    <w:link w:val="BodyTextFirstIndentChar"/>
    <w:rsid w:val="00BC3612"/>
    <w:pPr>
      <w:spacing w:after="120"/>
      <w:ind w:firstLine="210"/>
    </w:pPr>
  </w:style>
  <w:style w:type="character" w:customStyle="1" w:styleId="BodyTextChar">
    <w:name w:val="Body Text Char"/>
    <w:link w:val="BodyText"/>
    <w:rsid w:val="00BC3612"/>
    <w:rPr>
      <w:lang w:eastAsia="en-US"/>
    </w:rPr>
  </w:style>
  <w:style w:type="character" w:customStyle="1" w:styleId="BodyTextFirstIndentChar">
    <w:name w:val="Body Text First Indent Char"/>
    <w:basedOn w:val="BodyTextChar"/>
    <w:link w:val="BodyTextFirstIndent"/>
    <w:rsid w:val="00BC3612"/>
    <w:rPr>
      <w:lang w:eastAsia="en-US"/>
    </w:rPr>
  </w:style>
  <w:style w:type="paragraph" w:styleId="BodyTextIndent">
    <w:name w:val="Body Text Indent"/>
    <w:basedOn w:val="Normal"/>
    <w:link w:val="BodyTextIndentChar"/>
    <w:rsid w:val="00BC3612"/>
    <w:pPr>
      <w:spacing w:after="120"/>
      <w:ind w:left="283"/>
    </w:pPr>
  </w:style>
  <w:style w:type="character" w:customStyle="1" w:styleId="BodyTextIndentChar">
    <w:name w:val="Body Text Indent Char"/>
    <w:link w:val="BodyTextIndent"/>
    <w:rsid w:val="00BC3612"/>
    <w:rPr>
      <w:lang w:eastAsia="en-US"/>
    </w:rPr>
  </w:style>
  <w:style w:type="paragraph" w:styleId="BodyTextFirstIndent2">
    <w:name w:val="Body Text First Indent 2"/>
    <w:basedOn w:val="BodyTextIndent"/>
    <w:link w:val="BodyTextFirstIndent2Char"/>
    <w:rsid w:val="00BC3612"/>
    <w:pPr>
      <w:ind w:firstLine="210"/>
    </w:pPr>
  </w:style>
  <w:style w:type="character" w:customStyle="1" w:styleId="BodyTextFirstIndent2Char">
    <w:name w:val="Body Text First Indent 2 Char"/>
    <w:basedOn w:val="BodyTextIndentChar"/>
    <w:link w:val="BodyTextFirstIndent2"/>
    <w:rsid w:val="00BC3612"/>
    <w:rPr>
      <w:lang w:eastAsia="en-US"/>
    </w:rPr>
  </w:style>
  <w:style w:type="paragraph" w:styleId="BodyTextIndent2">
    <w:name w:val="Body Text Indent 2"/>
    <w:basedOn w:val="Normal"/>
    <w:link w:val="BodyTextIndent2Char"/>
    <w:rsid w:val="00BC3612"/>
    <w:pPr>
      <w:spacing w:after="120" w:line="480" w:lineRule="auto"/>
      <w:ind w:left="283"/>
    </w:pPr>
  </w:style>
  <w:style w:type="character" w:customStyle="1" w:styleId="BodyTextIndent2Char">
    <w:name w:val="Body Text Indent 2 Char"/>
    <w:link w:val="BodyTextIndent2"/>
    <w:rsid w:val="00BC3612"/>
    <w:rPr>
      <w:lang w:eastAsia="en-US"/>
    </w:rPr>
  </w:style>
  <w:style w:type="paragraph" w:styleId="BodyTextIndent3">
    <w:name w:val="Body Text Indent 3"/>
    <w:basedOn w:val="Normal"/>
    <w:link w:val="BodyTextIndent3Char"/>
    <w:rsid w:val="00BC3612"/>
    <w:pPr>
      <w:spacing w:after="120"/>
      <w:ind w:left="283"/>
    </w:pPr>
    <w:rPr>
      <w:sz w:val="16"/>
      <w:szCs w:val="16"/>
    </w:rPr>
  </w:style>
  <w:style w:type="character" w:customStyle="1" w:styleId="BodyTextIndent3Char">
    <w:name w:val="Body Text Indent 3 Char"/>
    <w:link w:val="BodyTextIndent3"/>
    <w:rsid w:val="00BC3612"/>
    <w:rPr>
      <w:sz w:val="16"/>
      <w:szCs w:val="16"/>
      <w:lang w:eastAsia="en-US"/>
    </w:rPr>
  </w:style>
  <w:style w:type="paragraph" w:styleId="Closing">
    <w:name w:val="Closing"/>
    <w:basedOn w:val="Normal"/>
    <w:link w:val="ClosingChar"/>
    <w:rsid w:val="00BC3612"/>
    <w:pPr>
      <w:ind w:left="4252"/>
    </w:pPr>
  </w:style>
  <w:style w:type="character" w:customStyle="1" w:styleId="ClosingChar">
    <w:name w:val="Closing Char"/>
    <w:link w:val="Closing"/>
    <w:rsid w:val="00BC3612"/>
    <w:rPr>
      <w:lang w:eastAsia="en-US"/>
    </w:rPr>
  </w:style>
  <w:style w:type="paragraph" w:styleId="Date">
    <w:name w:val="Date"/>
    <w:basedOn w:val="Normal"/>
    <w:next w:val="Normal"/>
    <w:link w:val="DateChar"/>
    <w:rsid w:val="00BC3612"/>
  </w:style>
  <w:style w:type="character" w:customStyle="1" w:styleId="DateChar">
    <w:name w:val="Date Char"/>
    <w:link w:val="Date"/>
    <w:rsid w:val="00BC3612"/>
    <w:rPr>
      <w:lang w:eastAsia="en-US"/>
    </w:rPr>
  </w:style>
  <w:style w:type="paragraph" w:styleId="E-mailSignature">
    <w:name w:val="E-mail Signature"/>
    <w:basedOn w:val="Normal"/>
    <w:link w:val="E-mailSignatureChar"/>
    <w:rsid w:val="00BC3612"/>
  </w:style>
  <w:style w:type="character" w:customStyle="1" w:styleId="E-mailSignatureChar">
    <w:name w:val="E-mail Signature Char"/>
    <w:link w:val="E-mailSignature"/>
    <w:rsid w:val="00BC3612"/>
    <w:rPr>
      <w:lang w:eastAsia="en-US"/>
    </w:rPr>
  </w:style>
  <w:style w:type="paragraph" w:styleId="EndnoteText">
    <w:name w:val="endnote text"/>
    <w:basedOn w:val="Normal"/>
    <w:link w:val="EndnoteTextChar"/>
    <w:rsid w:val="00BC3612"/>
  </w:style>
  <w:style w:type="character" w:customStyle="1" w:styleId="EndnoteTextChar">
    <w:name w:val="Endnote Text Char"/>
    <w:link w:val="EndnoteText"/>
    <w:rsid w:val="00BC3612"/>
    <w:rPr>
      <w:lang w:eastAsia="en-US"/>
    </w:rPr>
  </w:style>
  <w:style w:type="paragraph" w:styleId="EnvelopeAddress">
    <w:name w:val="envelope address"/>
    <w:basedOn w:val="Normal"/>
    <w:rsid w:val="00BC3612"/>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BC3612"/>
    <w:rPr>
      <w:rFonts w:ascii="Calibri Light" w:eastAsia="Times New Roman" w:hAnsi="Calibri Light"/>
    </w:rPr>
  </w:style>
  <w:style w:type="paragraph" w:styleId="HTMLAddress">
    <w:name w:val="HTML Address"/>
    <w:basedOn w:val="Normal"/>
    <w:link w:val="HTMLAddressChar"/>
    <w:rsid w:val="00BC3612"/>
    <w:rPr>
      <w:i/>
      <w:iCs/>
    </w:rPr>
  </w:style>
  <w:style w:type="character" w:customStyle="1" w:styleId="HTMLAddressChar">
    <w:name w:val="HTML Address Char"/>
    <w:link w:val="HTMLAddress"/>
    <w:rsid w:val="00BC3612"/>
    <w:rPr>
      <w:i/>
      <w:iCs/>
      <w:lang w:eastAsia="en-US"/>
    </w:rPr>
  </w:style>
  <w:style w:type="paragraph" w:styleId="HTMLPreformatted">
    <w:name w:val="HTML Preformatted"/>
    <w:basedOn w:val="Normal"/>
    <w:link w:val="HTMLPreformattedChar"/>
    <w:rsid w:val="00BC3612"/>
    <w:rPr>
      <w:rFonts w:ascii="Courier New" w:hAnsi="Courier New" w:cs="Courier New"/>
    </w:rPr>
  </w:style>
  <w:style w:type="character" w:customStyle="1" w:styleId="HTMLPreformattedChar">
    <w:name w:val="HTML Preformatted Char"/>
    <w:link w:val="HTMLPreformatted"/>
    <w:rsid w:val="00BC3612"/>
    <w:rPr>
      <w:rFonts w:ascii="Courier New" w:hAnsi="Courier New" w:cs="Courier New"/>
      <w:lang w:eastAsia="en-US"/>
    </w:rPr>
  </w:style>
  <w:style w:type="paragraph" w:styleId="Index3">
    <w:name w:val="index 3"/>
    <w:basedOn w:val="Normal"/>
    <w:next w:val="Normal"/>
    <w:rsid w:val="00BC3612"/>
    <w:pPr>
      <w:ind w:left="600" w:hanging="200"/>
    </w:pPr>
  </w:style>
  <w:style w:type="paragraph" w:styleId="Index4">
    <w:name w:val="index 4"/>
    <w:basedOn w:val="Normal"/>
    <w:next w:val="Normal"/>
    <w:rsid w:val="00BC3612"/>
    <w:pPr>
      <w:ind w:left="800" w:hanging="200"/>
    </w:pPr>
  </w:style>
  <w:style w:type="paragraph" w:styleId="Index5">
    <w:name w:val="index 5"/>
    <w:basedOn w:val="Normal"/>
    <w:next w:val="Normal"/>
    <w:rsid w:val="00BC3612"/>
    <w:pPr>
      <w:ind w:left="1000" w:hanging="200"/>
    </w:pPr>
  </w:style>
  <w:style w:type="paragraph" w:styleId="Index6">
    <w:name w:val="index 6"/>
    <w:basedOn w:val="Normal"/>
    <w:next w:val="Normal"/>
    <w:rsid w:val="00BC3612"/>
    <w:pPr>
      <w:ind w:left="1200" w:hanging="200"/>
    </w:pPr>
  </w:style>
  <w:style w:type="paragraph" w:styleId="Index7">
    <w:name w:val="index 7"/>
    <w:basedOn w:val="Normal"/>
    <w:next w:val="Normal"/>
    <w:rsid w:val="00BC3612"/>
    <w:pPr>
      <w:ind w:left="1400" w:hanging="200"/>
    </w:pPr>
  </w:style>
  <w:style w:type="paragraph" w:styleId="Index8">
    <w:name w:val="index 8"/>
    <w:basedOn w:val="Normal"/>
    <w:next w:val="Normal"/>
    <w:rsid w:val="00BC3612"/>
    <w:pPr>
      <w:ind w:left="1600" w:hanging="200"/>
    </w:pPr>
  </w:style>
  <w:style w:type="paragraph" w:styleId="Index9">
    <w:name w:val="index 9"/>
    <w:basedOn w:val="Normal"/>
    <w:next w:val="Normal"/>
    <w:rsid w:val="00BC3612"/>
    <w:pPr>
      <w:ind w:left="1800" w:hanging="200"/>
    </w:pPr>
  </w:style>
  <w:style w:type="paragraph" w:styleId="IntenseQuote">
    <w:name w:val="Intense Quote"/>
    <w:basedOn w:val="Normal"/>
    <w:next w:val="Normal"/>
    <w:link w:val="IntenseQuoteChar"/>
    <w:uiPriority w:val="30"/>
    <w:qFormat/>
    <w:rsid w:val="00BC361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C3612"/>
    <w:rPr>
      <w:i/>
      <w:iCs/>
      <w:color w:val="4472C4"/>
      <w:lang w:eastAsia="en-US"/>
    </w:rPr>
  </w:style>
  <w:style w:type="paragraph" w:styleId="ListContinue">
    <w:name w:val="List Continue"/>
    <w:basedOn w:val="Normal"/>
    <w:rsid w:val="00BC3612"/>
    <w:pPr>
      <w:spacing w:after="120"/>
      <w:ind w:left="283"/>
      <w:contextualSpacing/>
    </w:pPr>
  </w:style>
  <w:style w:type="paragraph" w:styleId="ListContinue2">
    <w:name w:val="List Continue 2"/>
    <w:basedOn w:val="Normal"/>
    <w:rsid w:val="00BC3612"/>
    <w:pPr>
      <w:spacing w:after="120"/>
      <w:ind w:left="566"/>
      <w:contextualSpacing/>
    </w:pPr>
  </w:style>
  <w:style w:type="paragraph" w:styleId="ListContinue3">
    <w:name w:val="List Continue 3"/>
    <w:basedOn w:val="Normal"/>
    <w:rsid w:val="00BC3612"/>
    <w:pPr>
      <w:spacing w:after="120"/>
      <w:ind w:left="849"/>
      <w:contextualSpacing/>
    </w:pPr>
  </w:style>
  <w:style w:type="paragraph" w:styleId="ListContinue4">
    <w:name w:val="List Continue 4"/>
    <w:basedOn w:val="Normal"/>
    <w:rsid w:val="00BC3612"/>
    <w:pPr>
      <w:spacing w:after="120"/>
      <w:ind w:left="1132"/>
      <w:contextualSpacing/>
    </w:pPr>
  </w:style>
  <w:style w:type="paragraph" w:styleId="ListContinue5">
    <w:name w:val="List Continue 5"/>
    <w:basedOn w:val="Normal"/>
    <w:rsid w:val="00BC3612"/>
    <w:pPr>
      <w:spacing w:after="120"/>
      <w:ind w:left="1415"/>
      <w:contextualSpacing/>
    </w:pPr>
  </w:style>
  <w:style w:type="paragraph" w:styleId="ListNumber3">
    <w:name w:val="List Number 3"/>
    <w:basedOn w:val="Normal"/>
    <w:rsid w:val="00BC3612"/>
    <w:pPr>
      <w:numPr>
        <w:numId w:val="10"/>
      </w:numPr>
      <w:contextualSpacing/>
    </w:pPr>
  </w:style>
  <w:style w:type="paragraph" w:styleId="ListNumber4">
    <w:name w:val="List Number 4"/>
    <w:basedOn w:val="Normal"/>
    <w:rsid w:val="00BC3612"/>
    <w:pPr>
      <w:numPr>
        <w:numId w:val="11"/>
      </w:numPr>
      <w:contextualSpacing/>
    </w:pPr>
  </w:style>
  <w:style w:type="paragraph" w:styleId="ListNumber5">
    <w:name w:val="List Number 5"/>
    <w:basedOn w:val="Normal"/>
    <w:rsid w:val="00BC3612"/>
    <w:pPr>
      <w:numPr>
        <w:numId w:val="12"/>
      </w:numPr>
      <w:contextualSpacing/>
    </w:pPr>
  </w:style>
  <w:style w:type="paragraph" w:styleId="MacroText">
    <w:name w:val="macro"/>
    <w:link w:val="MacroTextChar"/>
    <w:rsid w:val="00BC361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BC3612"/>
    <w:rPr>
      <w:rFonts w:ascii="Courier New" w:hAnsi="Courier New" w:cs="Courier New"/>
      <w:lang w:eastAsia="en-US"/>
    </w:rPr>
  </w:style>
  <w:style w:type="paragraph" w:styleId="MessageHeader">
    <w:name w:val="Message Header"/>
    <w:basedOn w:val="Normal"/>
    <w:link w:val="MessageHeaderChar"/>
    <w:rsid w:val="00BC361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BC3612"/>
    <w:rPr>
      <w:rFonts w:ascii="Calibri Light" w:eastAsia="Times New Roman" w:hAnsi="Calibri Light"/>
      <w:sz w:val="24"/>
      <w:szCs w:val="24"/>
      <w:shd w:val="pct20" w:color="auto" w:fill="auto"/>
      <w:lang w:eastAsia="en-US"/>
    </w:rPr>
  </w:style>
  <w:style w:type="paragraph" w:styleId="NoSpacing">
    <w:name w:val="No Spacing"/>
    <w:uiPriority w:val="1"/>
    <w:qFormat/>
    <w:rsid w:val="00BC3612"/>
    <w:rPr>
      <w:lang w:eastAsia="en-US"/>
    </w:rPr>
  </w:style>
  <w:style w:type="paragraph" w:styleId="NormalWeb">
    <w:name w:val="Normal (Web)"/>
    <w:basedOn w:val="Normal"/>
    <w:rsid w:val="00BC3612"/>
    <w:rPr>
      <w:sz w:val="24"/>
      <w:szCs w:val="24"/>
    </w:rPr>
  </w:style>
  <w:style w:type="paragraph" w:styleId="NormalIndent">
    <w:name w:val="Normal Indent"/>
    <w:basedOn w:val="Normal"/>
    <w:rsid w:val="00BC3612"/>
    <w:pPr>
      <w:ind w:left="720"/>
    </w:pPr>
  </w:style>
  <w:style w:type="paragraph" w:styleId="NoteHeading">
    <w:name w:val="Note Heading"/>
    <w:basedOn w:val="Normal"/>
    <w:next w:val="Normal"/>
    <w:link w:val="NoteHeadingChar"/>
    <w:rsid w:val="00BC3612"/>
  </w:style>
  <w:style w:type="character" w:customStyle="1" w:styleId="NoteHeadingChar">
    <w:name w:val="Note Heading Char"/>
    <w:link w:val="NoteHeading"/>
    <w:rsid w:val="00BC3612"/>
    <w:rPr>
      <w:lang w:eastAsia="en-US"/>
    </w:rPr>
  </w:style>
  <w:style w:type="paragraph" w:styleId="Quote">
    <w:name w:val="Quote"/>
    <w:basedOn w:val="Normal"/>
    <w:next w:val="Normal"/>
    <w:link w:val="QuoteChar"/>
    <w:uiPriority w:val="29"/>
    <w:qFormat/>
    <w:rsid w:val="00BC3612"/>
    <w:pPr>
      <w:spacing w:before="200" w:after="160"/>
      <w:ind w:left="864" w:right="864"/>
      <w:jc w:val="center"/>
    </w:pPr>
    <w:rPr>
      <w:i/>
      <w:iCs/>
      <w:color w:val="404040"/>
    </w:rPr>
  </w:style>
  <w:style w:type="character" w:customStyle="1" w:styleId="QuoteChar">
    <w:name w:val="Quote Char"/>
    <w:link w:val="Quote"/>
    <w:uiPriority w:val="29"/>
    <w:rsid w:val="00BC3612"/>
    <w:rPr>
      <w:i/>
      <w:iCs/>
      <w:color w:val="404040"/>
      <w:lang w:eastAsia="en-US"/>
    </w:rPr>
  </w:style>
  <w:style w:type="paragraph" w:styleId="Salutation">
    <w:name w:val="Salutation"/>
    <w:basedOn w:val="Normal"/>
    <w:next w:val="Normal"/>
    <w:link w:val="SalutationChar"/>
    <w:rsid w:val="00BC3612"/>
  </w:style>
  <w:style w:type="character" w:customStyle="1" w:styleId="SalutationChar">
    <w:name w:val="Salutation Char"/>
    <w:link w:val="Salutation"/>
    <w:rsid w:val="00BC3612"/>
    <w:rPr>
      <w:lang w:eastAsia="en-US"/>
    </w:rPr>
  </w:style>
  <w:style w:type="paragraph" w:styleId="Signature">
    <w:name w:val="Signature"/>
    <w:basedOn w:val="Normal"/>
    <w:link w:val="SignatureChar"/>
    <w:rsid w:val="00BC3612"/>
    <w:pPr>
      <w:ind w:left="4252"/>
    </w:pPr>
  </w:style>
  <w:style w:type="character" w:customStyle="1" w:styleId="SignatureChar">
    <w:name w:val="Signature Char"/>
    <w:link w:val="Signature"/>
    <w:rsid w:val="00BC3612"/>
    <w:rPr>
      <w:lang w:eastAsia="en-US"/>
    </w:rPr>
  </w:style>
  <w:style w:type="paragraph" w:styleId="Subtitle">
    <w:name w:val="Subtitle"/>
    <w:basedOn w:val="Normal"/>
    <w:next w:val="Normal"/>
    <w:link w:val="SubtitleChar"/>
    <w:qFormat/>
    <w:rsid w:val="00BC3612"/>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BC3612"/>
    <w:rPr>
      <w:rFonts w:ascii="Calibri Light" w:eastAsia="Times New Roman" w:hAnsi="Calibri Light"/>
      <w:sz w:val="24"/>
      <w:szCs w:val="24"/>
      <w:lang w:eastAsia="en-US"/>
    </w:rPr>
  </w:style>
  <w:style w:type="paragraph" w:styleId="TableofAuthorities">
    <w:name w:val="table of authorities"/>
    <w:basedOn w:val="Normal"/>
    <w:next w:val="Normal"/>
    <w:rsid w:val="00BC3612"/>
    <w:pPr>
      <w:ind w:left="200" w:hanging="200"/>
    </w:pPr>
  </w:style>
  <w:style w:type="paragraph" w:styleId="TableofFigures">
    <w:name w:val="table of figures"/>
    <w:basedOn w:val="Normal"/>
    <w:next w:val="Normal"/>
    <w:rsid w:val="00BC3612"/>
  </w:style>
  <w:style w:type="paragraph" w:styleId="Title">
    <w:name w:val="Title"/>
    <w:basedOn w:val="Normal"/>
    <w:next w:val="Normal"/>
    <w:link w:val="TitleChar"/>
    <w:qFormat/>
    <w:rsid w:val="00BC3612"/>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BC3612"/>
    <w:rPr>
      <w:rFonts w:ascii="Calibri Light" w:eastAsia="Times New Roman" w:hAnsi="Calibri Light"/>
      <w:b/>
      <w:bCs/>
      <w:kern w:val="28"/>
      <w:sz w:val="32"/>
      <w:szCs w:val="32"/>
      <w:lang w:eastAsia="en-US"/>
    </w:rPr>
  </w:style>
  <w:style w:type="paragraph" w:styleId="TOAHeading">
    <w:name w:val="toa heading"/>
    <w:basedOn w:val="Normal"/>
    <w:next w:val="Normal"/>
    <w:rsid w:val="00BC3612"/>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BC3612"/>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2Char">
    <w:name w:val="B2 Char"/>
    <w:link w:val="B2"/>
    <w:qFormat/>
    <w:rsid w:val="00BE3BC8"/>
    <w:rPr>
      <w:lang w:eastAsia="en-US"/>
    </w:rPr>
  </w:style>
  <w:style w:type="character" w:customStyle="1" w:styleId="B3Char">
    <w:name w:val="B3 Char"/>
    <w:link w:val="B3"/>
    <w:rsid w:val="00BE3BC8"/>
    <w:rPr>
      <w:lang w:eastAsia="en-US"/>
    </w:rPr>
  </w:style>
  <w:style w:type="paragraph" w:customStyle="1" w:styleId="CRCoverPage">
    <w:name w:val="CR Cover Page"/>
    <w:rsid w:val="00BE3BC8"/>
    <w:pPr>
      <w:spacing w:after="120"/>
    </w:pPr>
    <w:rPr>
      <w:rFonts w:ascii="Arial" w:eastAsia="DengXian" w:hAnsi="Arial"/>
      <w:lang w:eastAsia="en-US"/>
    </w:rPr>
  </w:style>
  <w:style w:type="paragraph" w:customStyle="1" w:styleId="tdoc-header">
    <w:name w:val="tdoc-header"/>
    <w:rsid w:val="00BE3BC8"/>
    <w:rPr>
      <w:rFonts w:ascii="Arial" w:eastAsia="DengXian" w:hAnsi="Arial"/>
      <w:sz w:val="24"/>
      <w:lang w:eastAsia="en-US"/>
    </w:rPr>
  </w:style>
  <w:style w:type="character" w:customStyle="1" w:styleId="TACChar">
    <w:name w:val="TAC Char"/>
    <w:link w:val="TAC"/>
    <w:qFormat/>
    <w:rsid w:val="00BE3BC8"/>
    <w:rPr>
      <w:rFonts w:ascii="Arial" w:hAnsi="Arial"/>
      <w:sz w:val="18"/>
      <w:lang w:eastAsia="en-US"/>
    </w:rPr>
  </w:style>
  <w:style w:type="character" w:customStyle="1" w:styleId="HeaderChar">
    <w:name w:val="Header Char"/>
    <w:link w:val="Header"/>
    <w:rsid w:val="00BE3BC8"/>
    <w:rPr>
      <w:rFonts w:ascii="Arial" w:hAnsi="Arial"/>
      <w:b/>
      <w:sz w:val="18"/>
      <w:lang w:eastAsia="en-US"/>
    </w:rPr>
  </w:style>
  <w:style w:type="character" w:customStyle="1" w:styleId="EditorsNoteCharChar">
    <w:name w:val="Editor's Note Char Char"/>
    <w:rsid w:val="00BE3BC8"/>
    <w:rPr>
      <w:color w:val="FF0000"/>
      <w:lang w:eastAsia="en-US"/>
    </w:rPr>
  </w:style>
  <w:style w:type="character" w:customStyle="1" w:styleId="PLChar">
    <w:name w:val="PL Char"/>
    <w:link w:val="PL"/>
    <w:locked/>
    <w:rsid w:val="007D306C"/>
    <w:rPr>
      <w:rFonts w:ascii="Courier New" w:hAnsi="Courier New"/>
      <w:sz w:val="16"/>
      <w:lang w:eastAsia="en-US"/>
    </w:rPr>
  </w:style>
  <w:style w:type="character" w:customStyle="1" w:styleId="TANChar">
    <w:name w:val="TAN Char"/>
    <w:link w:val="TAN"/>
    <w:qFormat/>
    <w:locked/>
    <w:rsid w:val="007D306C"/>
    <w:rPr>
      <w:rFonts w:ascii="Arial" w:hAnsi="Arial"/>
      <w:sz w:val="18"/>
      <w:lang w:eastAsia="en-US"/>
    </w:rPr>
  </w:style>
  <w:style w:type="character" w:customStyle="1" w:styleId="Heading4Char">
    <w:name w:val="Heading 4 Char"/>
    <w:link w:val="Heading4"/>
    <w:rsid w:val="00351768"/>
    <w:rPr>
      <w:rFonts w:ascii="Arial" w:hAnsi="Arial"/>
      <w:sz w:val="24"/>
      <w:lang w:eastAsia="en-US"/>
    </w:rPr>
  </w:style>
  <w:style w:type="character" w:customStyle="1" w:styleId="Heading5Char">
    <w:name w:val="Heading 5 Char"/>
    <w:link w:val="Heading5"/>
    <w:rsid w:val="00351768"/>
    <w:rPr>
      <w:rFonts w:ascii="Arial" w:hAnsi="Arial"/>
      <w:sz w:val="22"/>
      <w:lang w:eastAsia="en-US"/>
    </w:rPr>
  </w:style>
  <w:style w:type="character" w:customStyle="1" w:styleId="Heading6Char">
    <w:name w:val="Heading 6 Char"/>
    <w:link w:val="Heading6"/>
    <w:rsid w:val="00AE00BA"/>
    <w:rPr>
      <w:rFonts w:ascii="Arial" w:hAnsi="Arial"/>
      <w:lang w:eastAsia="en-US"/>
    </w:rPr>
  </w:style>
  <w:style w:type="character" w:customStyle="1" w:styleId="Heading7Char">
    <w:name w:val="Heading 7 Char"/>
    <w:link w:val="Heading7"/>
    <w:rsid w:val="00AE00BA"/>
    <w:rPr>
      <w:rFonts w:ascii="Arial" w:hAnsi="Arial"/>
      <w:lang w:eastAsia="en-US"/>
    </w:rPr>
  </w:style>
  <w:style w:type="character" w:customStyle="1" w:styleId="Heading8Char">
    <w:name w:val="Heading 8 Char"/>
    <w:link w:val="Heading8"/>
    <w:rsid w:val="00AE00BA"/>
    <w:rPr>
      <w:rFonts w:ascii="Arial" w:hAnsi="Arial"/>
      <w:sz w:val="36"/>
      <w:lang w:eastAsia="en-US"/>
    </w:rPr>
  </w:style>
  <w:style w:type="character" w:customStyle="1" w:styleId="Heading9Char">
    <w:name w:val="Heading 9 Char"/>
    <w:link w:val="Heading9"/>
    <w:rsid w:val="00AE00BA"/>
    <w:rPr>
      <w:rFonts w:ascii="Arial" w:hAnsi="Arial"/>
      <w:sz w:val="36"/>
      <w:lang w:eastAsia="en-US"/>
    </w:rPr>
  </w:style>
  <w:style w:type="paragraph" w:customStyle="1" w:styleId="msonormal0">
    <w:name w:val="msonormal"/>
    <w:basedOn w:val="Normal"/>
    <w:rsid w:val="00AE00BA"/>
    <w:rPr>
      <w:sz w:val="24"/>
      <w:szCs w:val="24"/>
    </w:rPr>
  </w:style>
  <w:style w:type="character" w:customStyle="1" w:styleId="FootnoteTextChar">
    <w:name w:val="Footnote Text Char"/>
    <w:link w:val="FootnoteText"/>
    <w:semiHidden/>
    <w:rsid w:val="00AE00BA"/>
    <w:rPr>
      <w:sz w:val="16"/>
      <w:lang w:eastAsia="en-US"/>
    </w:rPr>
  </w:style>
  <w:style w:type="character" w:customStyle="1" w:styleId="FooterChar">
    <w:name w:val="Footer Char"/>
    <w:link w:val="Footer"/>
    <w:rsid w:val="00AE00BA"/>
    <w:rPr>
      <w:rFonts w:ascii="Arial" w:hAnsi="Arial"/>
      <w:b/>
      <w:i/>
      <w:sz w:val="18"/>
      <w:lang w:eastAsia="en-US"/>
    </w:rPr>
  </w:style>
  <w:style w:type="character" w:customStyle="1" w:styleId="DocumentMapChar">
    <w:name w:val="Document Map Char"/>
    <w:link w:val="DocumentMap"/>
    <w:semiHidden/>
    <w:rsid w:val="00AE00BA"/>
    <w:rPr>
      <w:rFonts w:ascii="Tahoma" w:hAnsi="Tahoma"/>
      <w:shd w:val="clear" w:color="auto" w:fill="000080"/>
      <w:lang w:eastAsia="en-US"/>
    </w:rPr>
  </w:style>
  <w:style w:type="character" w:customStyle="1" w:styleId="PlainTextChar">
    <w:name w:val="Plain Text Char"/>
    <w:link w:val="PlainText"/>
    <w:rsid w:val="00AE00BA"/>
    <w:rPr>
      <w:rFonts w:ascii="Courier New" w:hAnsi="Courier New"/>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84396">
      <w:bodyDiv w:val="1"/>
      <w:marLeft w:val="0"/>
      <w:marRight w:val="0"/>
      <w:marTop w:val="0"/>
      <w:marBottom w:val="0"/>
      <w:divBdr>
        <w:top w:val="none" w:sz="0" w:space="0" w:color="auto"/>
        <w:left w:val="none" w:sz="0" w:space="0" w:color="auto"/>
        <w:bottom w:val="none" w:sz="0" w:space="0" w:color="auto"/>
        <w:right w:val="none" w:sz="0" w:space="0" w:color="auto"/>
      </w:divBdr>
    </w:div>
    <w:div w:id="20907710">
      <w:bodyDiv w:val="1"/>
      <w:marLeft w:val="0"/>
      <w:marRight w:val="0"/>
      <w:marTop w:val="0"/>
      <w:marBottom w:val="0"/>
      <w:divBdr>
        <w:top w:val="none" w:sz="0" w:space="0" w:color="auto"/>
        <w:left w:val="none" w:sz="0" w:space="0" w:color="auto"/>
        <w:bottom w:val="none" w:sz="0" w:space="0" w:color="auto"/>
        <w:right w:val="none" w:sz="0" w:space="0" w:color="auto"/>
      </w:divBdr>
    </w:div>
    <w:div w:id="33818619">
      <w:bodyDiv w:val="1"/>
      <w:marLeft w:val="0"/>
      <w:marRight w:val="0"/>
      <w:marTop w:val="0"/>
      <w:marBottom w:val="0"/>
      <w:divBdr>
        <w:top w:val="none" w:sz="0" w:space="0" w:color="auto"/>
        <w:left w:val="none" w:sz="0" w:space="0" w:color="auto"/>
        <w:bottom w:val="none" w:sz="0" w:space="0" w:color="auto"/>
        <w:right w:val="none" w:sz="0" w:space="0" w:color="auto"/>
      </w:divBdr>
    </w:div>
    <w:div w:id="70665097">
      <w:bodyDiv w:val="1"/>
      <w:marLeft w:val="0"/>
      <w:marRight w:val="0"/>
      <w:marTop w:val="0"/>
      <w:marBottom w:val="0"/>
      <w:divBdr>
        <w:top w:val="none" w:sz="0" w:space="0" w:color="auto"/>
        <w:left w:val="none" w:sz="0" w:space="0" w:color="auto"/>
        <w:bottom w:val="none" w:sz="0" w:space="0" w:color="auto"/>
        <w:right w:val="none" w:sz="0" w:space="0" w:color="auto"/>
      </w:divBdr>
    </w:div>
    <w:div w:id="73017860">
      <w:bodyDiv w:val="1"/>
      <w:marLeft w:val="0"/>
      <w:marRight w:val="0"/>
      <w:marTop w:val="0"/>
      <w:marBottom w:val="0"/>
      <w:divBdr>
        <w:top w:val="none" w:sz="0" w:space="0" w:color="auto"/>
        <w:left w:val="none" w:sz="0" w:space="0" w:color="auto"/>
        <w:bottom w:val="none" w:sz="0" w:space="0" w:color="auto"/>
        <w:right w:val="none" w:sz="0" w:space="0" w:color="auto"/>
      </w:divBdr>
    </w:div>
    <w:div w:id="97454440">
      <w:bodyDiv w:val="1"/>
      <w:marLeft w:val="0"/>
      <w:marRight w:val="0"/>
      <w:marTop w:val="0"/>
      <w:marBottom w:val="0"/>
      <w:divBdr>
        <w:top w:val="none" w:sz="0" w:space="0" w:color="auto"/>
        <w:left w:val="none" w:sz="0" w:space="0" w:color="auto"/>
        <w:bottom w:val="none" w:sz="0" w:space="0" w:color="auto"/>
        <w:right w:val="none" w:sz="0" w:space="0" w:color="auto"/>
      </w:divBdr>
    </w:div>
    <w:div w:id="102844710">
      <w:bodyDiv w:val="1"/>
      <w:marLeft w:val="0"/>
      <w:marRight w:val="0"/>
      <w:marTop w:val="0"/>
      <w:marBottom w:val="0"/>
      <w:divBdr>
        <w:top w:val="none" w:sz="0" w:space="0" w:color="auto"/>
        <w:left w:val="none" w:sz="0" w:space="0" w:color="auto"/>
        <w:bottom w:val="none" w:sz="0" w:space="0" w:color="auto"/>
        <w:right w:val="none" w:sz="0" w:space="0" w:color="auto"/>
      </w:divBdr>
    </w:div>
    <w:div w:id="118451079">
      <w:bodyDiv w:val="1"/>
      <w:marLeft w:val="0"/>
      <w:marRight w:val="0"/>
      <w:marTop w:val="0"/>
      <w:marBottom w:val="0"/>
      <w:divBdr>
        <w:top w:val="none" w:sz="0" w:space="0" w:color="auto"/>
        <w:left w:val="none" w:sz="0" w:space="0" w:color="auto"/>
        <w:bottom w:val="none" w:sz="0" w:space="0" w:color="auto"/>
        <w:right w:val="none" w:sz="0" w:space="0" w:color="auto"/>
      </w:divBdr>
    </w:div>
    <w:div w:id="133986715">
      <w:bodyDiv w:val="1"/>
      <w:marLeft w:val="0"/>
      <w:marRight w:val="0"/>
      <w:marTop w:val="0"/>
      <w:marBottom w:val="0"/>
      <w:divBdr>
        <w:top w:val="none" w:sz="0" w:space="0" w:color="auto"/>
        <w:left w:val="none" w:sz="0" w:space="0" w:color="auto"/>
        <w:bottom w:val="none" w:sz="0" w:space="0" w:color="auto"/>
        <w:right w:val="none" w:sz="0" w:space="0" w:color="auto"/>
      </w:divBdr>
    </w:div>
    <w:div w:id="154878187">
      <w:bodyDiv w:val="1"/>
      <w:marLeft w:val="0"/>
      <w:marRight w:val="0"/>
      <w:marTop w:val="0"/>
      <w:marBottom w:val="0"/>
      <w:divBdr>
        <w:top w:val="none" w:sz="0" w:space="0" w:color="auto"/>
        <w:left w:val="none" w:sz="0" w:space="0" w:color="auto"/>
        <w:bottom w:val="none" w:sz="0" w:space="0" w:color="auto"/>
        <w:right w:val="none" w:sz="0" w:space="0" w:color="auto"/>
      </w:divBdr>
    </w:div>
    <w:div w:id="169565075">
      <w:bodyDiv w:val="1"/>
      <w:marLeft w:val="0"/>
      <w:marRight w:val="0"/>
      <w:marTop w:val="0"/>
      <w:marBottom w:val="0"/>
      <w:divBdr>
        <w:top w:val="none" w:sz="0" w:space="0" w:color="auto"/>
        <w:left w:val="none" w:sz="0" w:space="0" w:color="auto"/>
        <w:bottom w:val="none" w:sz="0" w:space="0" w:color="auto"/>
        <w:right w:val="none" w:sz="0" w:space="0" w:color="auto"/>
      </w:divBdr>
    </w:div>
    <w:div w:id="196477189">
      <w:bodyDiv w:val="1"/>
      <w:marLeft w:val="0"/>
      <w:marRight w:val="0"/>
      <w:marTop w:val="0"/>
      <w:marBottom w:val="0"/>
      <w:divBdr>
        <w:top w:val="none" w:sz="0" w:space="0" w:color="auto"/>
        <w:left w:val="none" w:sz="0" w:space="0" w:color="auto"/>
        <w:bottom w:val="none" w:sz="0" w:space="0" w:color="auto"/>
        <w:right w:val="none" w:sz="0" w:space="0" w:color="auto"/>
      </w:divBdr>
    </w:div>
    <w:div w:id="231745030">
      <w:bodyDiv w:val="1"/>
      <w:marLeft w:val="0"/>
      <w:marRight w:val="0"/>
      <w:marTop w:val="0"/>
      <w:marBottom w:val="0"/>
      <w:divBdr>
        <w:top w:val="none" w:sz="0" w:space="0" w:color="auto"/>
        <w:left w:val="none" w:sz="0" w:space="0" w:color="auto"/>
        <w:bottom w:val="none" w:sz="0" w:space="0" w:color="auto"/>
        <w:right w:val="none" w:sz="0" w:space="0" w:color="auto"/>
      </w:divBdr>
    </w:div>
    <w:div w:id="233126648">
      <w:bodyDiv w:val="1"/>
      <w:marLeft w:val="0"/>
      <w:marRight w:val="0"/>
      <w:marTop w:val="0"/>
      <w:marBottom w:val="0"/>
      <w:divBdr>
        <w:top w:val="none" w:sz="0" w:space="0" w:color="auto"/>
        <w:left w:val="none" w:sz="0" w:space="0" w:color="auto"/>
        <w:bottom w:val="none" w:sz="0" w:space="0" w:color="auto"/>
        <w:right w:val="none" w:sz="0" w:space="0" w:color="auto"/>
      </w:divBdr>
    </w:div>
    <w:div w:id="247270908">
      <w:bodyDiv w:val="1"/>
      <w:marLeft w:val="0"/>
      <w:marRight w:val="0"/>
      <w:marTop w:val="0"/>
      <w:marBottom w:val="0"/>
      <w:divBdr>
        <w:top w:val="none" w:sz="0" w:space="0" w:color="auto"/>
        <w:left w:val="none" w:sz="0" w:space="0" w:color="auto"/>
        <w:bottom w:val="none" w:sz="0" w:space="0" w:color="auto"/>
        <w:right w:val="none" w:sz="0" w:space="0" w:color="auto"/>
      </w:divBdr>
    </w:div>
    <w:div w:id="288515098">
      <w:bodyDiv w:val="1"/>
      <w:marLeft w:val="0"/>
      <w:marRight w:val="0"/>
      <w:marTop w:val="0"/>
      <w:marBottom w:val="0"/>
      <w:divBdr>
        <w:top w:val="none" w:sz="0" w:space="0" w:color="auto"/>
        <w:left w:val="none" w:sz="0" w:space="0" w:color="auto"/>
        <w:bottom w:val="none" w:sz="0" w:space="0" w:color="auto"/>
        <w:right w:val="none" w:sz="0" w:space="0" w:color="auto"/>
      </w:divBdr>
    </w:div>
    <w:div w:id="310525530">
      <w:bodyDiv w:val="1"/>
      <w:marLeft w:val="0"/>
      <w:marRight w:val="0"/>
      <w:marTop w:val="0"/>
      <w:marBottom w:val="0"/>
      <w:divBdr>
        <w:top w:val="none" w:sz="0" w:space="0" w:color="auto"/>
        <w:left w:val="none" w:sz="0" w:space="0" w:color="auto"/>
        <w:bottom w:val="none" w:sz="0" w:space="0" w:color="auto"/>
        <w:right w:val="none" w:sz="0" w:space="0" w:color="auto"/>
      </w:divBdr>
    </w:div>
    <w:div w:id="312101712">
      <w:bodyDiv w:val="1"/>
      <w:marLeft w:val="0"/>
      <w:marRight w:val="0"/>
      <w:marTop w:val="0"/>
      <w:marBottom w:val="0"/>
      <w:divBdr>
        <w:top w:val="none" w:sz="0" w:space="0" w:color="auto"/>
        <w:left w:val="none" w:sz="0" w:space="0" w:color="auto"/>
        <w:bottom w:val="none" w:sz="0" w:space="0" w:color="auto"/>
        <w:right w:val="none" w:sz="0" w:space="0" w:color="auto"/>
      </w:divBdr>
    </w:div>
    <w:div w:id="315498708">
      <w:bodyDiv w:val="1"/>
      <w:marLeft w:val="0"/>
      <w:marRight w:val="0"/>
      <w:marTop w:val="0"/>
      <w:marBottom w:val="0"/>
      <w:divBdr>
        <w:top w:val="none" w:sz="0" w:space="0" w:color="auto"/>
        <w:left w:val="none" w:sz="0" w:space="0" w:color="auto"/>
        <w:bottom w:val="none" w:sz="0" w:space="0" w:color="auto"/>
        <w:right w:val="none" w:sz="0" w:space="0" w:color="auto"/>
      </w:divBdr>
    </w:div>
    <w:div w:id="350688071">
      <w:bodyDiv w:val="1"/>
      <w:marLeft w:val="0"/>
      <w:marRight w:val="0"/>
      <w:marTop w:val="0"/>
      <w:marBottom w:val="0"/>
      <w:divBdr>
        <w:top w:val="none" w:sz="0" w:space="0" w:color="auto"/>
        <w:left w:val="none" w:sz="0" w:space="0" w:color="auto"/>
        <w:bottom w:val="none" w:sz="0" w:space="0" w:color="auto"/>
        <w:right w:val="none" w:sz="0" w:space="0" w:color="auto"/>
      </w:divBdr>
    </w:div>
    <w:div w:id="373043081">
      <w:bodyDiv w:val="1"/>
      <w:marLeft w:val="0"/>
      <w:marRight w:val="0"/>
      <w:marTop w:val="0"/>
      <w:marBottom w:val="0"/>
      <w:divBdr>
        <w:top w:val="none" w:sz="0" w:space="0" w:color="auto"/>
        <w:left w:val="none" w:sz="0" w:space="0" w:color="auto"/>
        <w:bottom w:val="none" w:sz="0" w:space="0" w:color="auto"/>
        <w:right w:val="none" w:sz="0" w:space="0" w:color="auto"/>
      </w:divBdr>
    </w:div>
    <w:div w:id="457182140">
      <w:bodyDiv w:val="1"/>
      <w:marLeft w:val="0"/>
      <w:marRight w:val="0"/>
      <w:marTop w:val="0"/>
      <w:marBottom w:val="0"/>
      <w:divBdr>
        <w:top w:val="none" w:sz="0" w:space="0" w:color="auto"/>
        <w:left w:val="none" w:sz="0" w:space="0" w:color="auto"/>
        <w:bottom w:val="none" w:sz="0" w:space="0" w:color="auto"/>
        <w:right w:val="none" w:sz="0" w:space="0" w:color="auto"/>
      </w:divBdr>
    </w:div>
    <w:div w:id="465585618">
      <w:bodyDiv w:val="1"/>
      <w:marLeft w:val="0"/>
      <w:marRight w:val="0"/>
      <w:marTop w:val="0"/>
      <w:marBottom w:val="0"/>
      <w:divBdr>
        <w:top w:val="none" w:sz="0" w:space="0" w:color="auto"/>
        <w:left w:val="none" w:sz="0" w:space="0" w:color="auto"/>
        <w:bottom w:val="none" w:sz="0" w:space="0" w:color="auto"/>
        <w:right w:val="none" w:sz="0" w:space="0" w:color="auto"/>
      </w:divBdr>
    </w:div>
    <w:div w:id="468592351">
      <w:bodyDiv w:val="1"/>
      <w:marLeft w:val="0"/>
      <w:marRight w:val="0"/>
      <w:marTop w:val="0"/>
      <w:marBottom w:val="0"/>
      <w:divBdr>
        <w:top w:val="none" w:sz="0" w:space="0" w:color="auto"/>
        <w:left w:val="none" w:sz="0" w:space="0" w:color="auto"/>
        <w:bottom w:val="none" w:sz="0" w:space="0" w:color="auto"/>
        <w:right w:val="none" w:sz="0" w:space="0" w:color="auto"/>
      </w:divBdr>
    </w:div>
    <w:div w:id="486098551">
      <w:bodyDiv w:val="1"/>
      <w:marLeft w:val="0"/>
      <w:marRight w:val="0"/>
      <w:marTop w:val="0"/>
      <w:marBottom w:val="0"/>
      <w:divBdr>
        <w:top w:val="none" w:sz="0" w:space="0" w:color="auto"/>
        <w:left w:val="none" w:sz="0" w:space="0" w:color="auto"/>
        <w:bottom w:val="none" w:sz="0" w:space="0" w:color="auto"/>
        <w:right w:val="none" w:sz="0" w:space="0" w:color="auto"/>
      </w:divBdr>
    </w:div>
    <w:div w:id="490609666">
      <w:bodyDiv w:val="1"/>
      <w:marLeft w:val="0"/>
      <w:marRight w:val="0"/>
      <w:marTop w:val="0"/>
      <w:marBottom w:val="0"/>
      <w:divBdr>
        <w:top w:val="none" w:sz="0" w:space="0" w:color="auto"/>
        <w:left w:val="none" w:sz="0" w:space="0" w:color="auto"/>
        <w:bottom w:val="none" w:sz="0" w:space="0" w:color="auto"/>
        <w:right w:val="none" w:sz="0" w:space="0" w:color="auto"/>
      </w:divBdr>
    </w:div>
    <w:div w:id="506098628">
      <w:bodyDiv w:val="1"/>
      <w:marLeft w:val="0"/>
      <w:marRight w:val="0"/>
      <w:marTop w:val="0"/>
      <w:marBottom w:val="0"/>
      <w:divBdr>
        <w:top w:val="none" w:sz="0" w:space="0" w:color="auto"/>
        <w:left w:val="none" w:sz="0" w:space="0" w:color="auto"/>
        <w:bottom w:val="none" w:sz="0" w:space="0" w:color="auto"/>
        <w:right w:val="none" w:sz="0" w:space="0" w:color="auto"/>
      </w:divBdr>
    </w:div>
    <w:div w:id="538519885">
      <w:bodyDiv w:val="1"/>
      <w:marLeft w:val="0"/>
      <w:marRight w:val="0"/>
      <w:marTop w:val="0"/>
      <w:marBottom w:val="0"/>
      <w:divBdr>
        <w:top w:val="none" w:sz="0" w:space="0" w:color="auto"/>
        <w:left w:val="none" w:sz="0" w:space="0" w:color="auto"/>
        <w:bottom w:val="none" w:sz="0" w:space="0" w:color="auto"/>
        <w:right w:val="none" w:sz="0" w:space="0" w:color="auto"/>
      </w:divBdr>
    </w:div>
    <w:div w:id="593823277">
      <w:bodyDiv w:val="1"/>
      <w:marLeft w:val="0"/>
      <w:marRight w:val="0"/>
      <w:marTop w:val="0"/>
      <w:marBottom w:val="0"/>
      <w:divBdr>
        <w:top w:val="none" w:sz="0" w:space="0" w:color="auto"/>
        <w:left w:val="none" w:sz="0" w:space="0" w:color="auto"/>
        <w:bottom w:val="none" w:sz="0" w:space="0" w:color="auto"/>
        <w:right w:val="none" w:sz="0" w:space="0" w:color="auto"/>
      </w:divBdr>
    </w:div>
    <w:div w:id="597569495">
      <w:bodyDiv w:val="1"/>
      <w:marLeft w:val="0"/>
      <w:marRight w:val="0"/>
      <w:marTop w:val="0"/>
      <w:marBottom w:val="0"/>
      <w:divBdr>
        <w:top w:val="none" w:sz="0" w:space="0" w:color="auto"/>
        <w:left w:val="none" w:sz="0" w:space="0" w:color="auto"/>
        <w:bottom w:val="none" w:sz="0" w:space="0" w:color="auto"/>
        <w:right w:val="none" w:sz="0" w:space="0" w:color="auto"/>
      </w:divBdr>
    </w:div>
    <w:div w:id="616909219">
      <w:bodyDiv w:val="1"/>
      <w:marLeft w:val="0"/>
      <w:marRight w:val="0"/>
      <w:marTop w:val="0"/>
      <w:marBottom w:val="0"/>
      <w:divBdr>
        <w:top w:val="none" w:sz="0" w:space="0" w:color="auto"/>
        <w:left w:val="none" w:sz="0" w:space="0" w:color="auto"/>
        <w:bottom w:val="none" w:sz="0" w:space="0" w:color="auto"/>
        <w:right w:val="none" w:sz="0" w:space="0" w:color="auto"/>
      </w:divBdr>
    </w:div>
    <w:div w:id="643702230">
      <w:bodyDiv w:val="1"/>
      <w:marLeft w:val="0"/>
      <w:marRight w:val="0"/>
      <w:marTop w:val="0"/>
      <w:marBottom w:val="0"/>
      <w:divBdr>
        <w:top w:val="none" w:sz="0" w:space="0" w:color="auto"/>
        <w:left w:val="none" w:sz="0" w:space="0" w:color="auto"/>
        <w:bottom w:val="none" w:sz="0" w:space="0" w:color="auto"/>
        <w:right w:val="none" w:sz="0" w:space="0" w:color="auto"/>
      </w:divBdr>
    </w:div>
    <w:div w:id="643781103">
      <w:bodyDiv w:val="1"/>
      <w:marLeft w:val="0"/>
      <w:marRight w:val="0"/>
      <w:marTop w:val="0"/>
      <w:marBottom w:val="0"/>
      <w:divBdr>
        <w:top w:val="none" w:sz="0" w:space="0" w:color="auto"/>
        <w:left w:val="none" w:sz="0" w:space="0" w:color="auto"/>
        <w:bottom w:val="none" w:sz="0" w:space="0" w:color="auto"/>
        <w:right w:val="none" w:sz="0" w:space="0" w:color="auto"/>
      </w:divBdr>
    </w:div>
    <w:div w:id="652683295">
      <w:bodyDiv w:val="1"/>
      <w:marLeft w:val="0"/>
      <w:marRight w:val="0"/>
      <w:marTop w:val="0"/>
      <w:marBottom w:val="0"/>
      <w:divBdr>
        <w:top w:val="none" w:sz="0" w:space="0" w:color="auto"/>
        <w:left w:val="none" w:sz="0" w:space="0" w:color="auto"/>
        <w:bottom w:val="none" w:sz="0" w:space="0" w:color="auto"/>
        <w:right w:val="none" w:sz="0" w:space="0" w:color="auto"/>
      </w:divBdr>
    </w:div>
    <w:div w:id="676541596">
      <w:bodyDiv w:val="1"/>
      <w:marLeft w:val="0"/>
      <w:marRight w:val="0"/>
      <w:marTop w:val="0"/>
      <w:marBottom w:val="0"/>
      <w:divBdr>
        <w:top w:val="none" w:sz="0" w:space="0" w:color="auto"/>
        <w:left w:val="none" w:sz="0" w:space="0" w:color="auto"/>
        <w:bottom w:val="none" w:sz="0" w:space="0" w:color="auto"/>
        <w:right w:val="none" w:sz="0" w:space="0" w:color="auto"/>
      </w:divBdr>
    </w:div>
    <w:div w:id="677074918">
      <w:bodyDiv w:val="1"/>
      <w:marLeft w:val="0"/>
      <w:marRight w:val="0"/>
      <w:marTop w:val="0"/>
      <w:marBottom w:val="0"/>
      <w:divBdr>
        <w:top w:val="none" w:sz="0" w:space="0" w:color="auto"/>
        <w:left w:val="none" w:sz="0" w:space="0" w:color="auto"/>
        <w:bottom w:val="none" w:sz="0" w:space="0" w:color="auto"/>
        <w:right w:val="none" w:sz="0" w:space="0" w:color="auto"/>
      </w:divBdr>
    </w:div>
    <w:div w:id="679353020">
      <w:bodyDiv w:val="1"/>
      <w:marLeft w:val="0"/>
      <w:marRight w:val="0"/>
      <w:marTop w:val="0"/>
      <w:marBottom w:val="0"/>
      <w:divBdr>
        <w:top w:val="none" w:sz="0" w:space="0" w:color="auto"/>
        <w:left w:val="none" w:sz="0" w:space="0" w:color="auto"/>
        <w:bottom w:val="none" w:sz="0" w:space="0" w:color="auto"/>
        <w:right w:val="none" w:sz="0" w:space="0" w:color="auto"/>
      </w:divBdr>
    </w:div>
    <w:div w:id="689768891">
      <w:bodyDiv w:val="1"/>
      <w:marLeft w:val="0"/>
      <w:marRight w:val="0"/>
      <w:marTop w:val="0"/>
      <w:marBottom w:val="0"/>
      <w:divBdr>
        <w:top w:val="none" w:sz="0" w:space="0" w:color="auto"/>
        <w:left w:val="none" w:sz="0" w:space="0" w:color="auto"/>
        <w:bottom w:val="none" w:sz="0" w:space="0" w:color="auto"/>
        <w:right w:val="none" w:sz="0" w:space="0" w:color="auto"/>
      </w:divBdr>
    </w:div>
    <w:div w:id="717241951">
      <w:bodyDiv w:val="1"/>
      <w:marLeft w:val="0"/>
      <w:marRight w:val="0"/>
      <w:marTop w:val="0"/>
      <w:marBottom w:val="0"/>
      <w:divBdr>
        <w:top w:val="none" w:sz="0" w:space="0" w:color="auto"/>
        <w:left w:val="none" w:sz="0" w:space="0" w:color="auto"/>
        <w:bottom w:val="none" w:sz="0" w:space="0" w:color="auto"/>
        <w:right w:val="none" w:sz="0" w:space="0" w:color="auto"/>
      </w:divBdr>
    </w:div>
    <w:div w:id="723482117">
      <w:bodyDiv w:val="1"/>
      <w:marLeft w:val="0"/>
      <w:marRight w:val="0"/>
      <w:marTop w:val="0"/>
      <w:marBottom w:val="0"/>
      <w:divBdr>
        <w:top w:val="none" w:sz="0" w:space="0" w:color="auto"/>
        <w:left w:val="none" w:sz="0" w:space="0" w:color="auto"/>
        <w:bottom w:val="none" w:sz="0" w:space="0" w:color="auto"/>
        <w:right w:val="none" w:sz="0" w:space="0" w:color="auto"/>
      </w:divBdr>
    </w:div>
    <w:div w:id="756755248">
      <w:bodyDiv w:val="1"/>
      <w:marLeft w:val="0"/>
      <w:marRight w:val="0"/>
      <w:marTop w:val="0"/>
      <w:marBottom w:val="0"/>
      <w:divBdr>
        <w:top w:val="none" w:sz="0" w:space="0" w:color="auto"/>
        <w:left w:val="none" w:sz="0" w:space="0" w:color="auto"/>
        <w:bottom w:val="none" w:sz="0" w:space="0" w:color="auto"/>
        <w:right w:val="none" w:sz="0" w:space="0" w:color="auto"/>
      </w:divBdr>
    </w:div>
    <w:div w:id="832184495">
      <w:bodyDiv w:val="1"/>
      <w:marLeft w:val="0"/>
      <w:marRight w:val="0"/>
      <w:marTop w:val="0"/>
      <w:marBottom w:val="0"/>
      <w:divBdr>
        <w:top w:val="none" w:sz="0" w:space="0" w:color="auto"/>
        <w:left w:val="none" w:sz="0" w:space="0" w:color="auto"/>
        <w:bottom w:val="none" w:sz="0" w:space="0" w:color="auto"/>
        <w:right w:val="none" w:sz="0" w:space="0" w:color="auto"/>
      </w:divBdr>
    </w:div>
    <w:div w:id="858860914">
      <w:bodyDiv w:val="1"/>
      <w:marLeft w:val="0"/>
      <w:marRight w:val="0"/>
      <w:marTop w:val="0"/>
      <w:marBottom w:val="0"/>
      <w:divBdr>
        <w:top w:val="none" w:sz="0" w:space="0" w:color="auto"/>
        <w:left w:val="none" w:sz="0" w:space="0" w:color="auto"/>
        <w:bottom w:val="none" w:sz="0" w:space="0" w:color="auto"/>
        <w:right w:val="none" w:sz="0" w:space="0" w:color="auto"/>
      </w:divBdr>
    </w:div>
    <w:div w:id="866255206">
      <w:bodyDiv w:val="1"/>
      <w:marLeft w:val="0"/>
      <w:marRight w:val="0"/>
      <w:marTop w:val="0"/>
      <w:marBottom w:val="0"/>
      <w:divBdr>
        <w:top w:val="none" w:sz="0" w:space="0" w:color="auto"/>
        <w:left w:val="none" w:sz="0" w:space="0" w:color="auto"/>
        <w:bottom w:val="none" w:sz="0" w:space="0" w:color="auto"/>
        <w:right w:val="none" w:sz="0" w:space="0" w:color="auto"/>
      </w:divBdr>
    </w:div>
    <w:div w:id="870919342">
      <w:bodyDiv w:val="1"/>
      <w:marLeft w:val="0"/>
      <w:marRight w:val="0"/>
      <w:marTop w:val="0"/>
      <w:marBottom w:val="0"/>
      <w:divBdr>
        <w:top w:val="none" w:sz="0" w:space="0" w:color="auto"/>
        <w:left w:val="none" w:sz="0" w:space="0" w:color="auto"/>
        <w:bottom w:val="none" w:sz="0" w:space="0" w:color="auto"/>
        <w:right w:val="none" w:sz="0" w:space="0" w:color="auto"/>
      </w:divBdr>
    </w:div>
    <w:div w:id="894047940">
      <w:bodyDiv w:val="1"/>
      <w:marLeft w:val="0"/>
      <w:marRight w:val="0"/>
      <w:marTop w:val="0"/>
      <w:marBottom w:val="0"/>
      <w:divBdr>
        <w:top w:val="none" w:sz="0" w:space="0" w:color="auto"/>
        <w:left w:val="none" w:sz="0" w:space="0" w:color="auto"/>
        <w:bottom w:val="none" w:sz="0" w:space="0" w:color="auto"/>
        <w:right w:val="none" w:sz="0" w:space="0" w:color="auto"/>
      </w:divBdr>
    </w:div>
    <w:div w:id="894581120">
      <w:bodyDiv w:val="1"/>
      <w:marLeft w:val="0"/>
      <w:marRight w:val="0"/>
      <w:marTop w:val="0"/>
      <w:marBottom w:val="0"/>
      <w:divBdr>
        <w:top w:val="none" w:sz="0" w:space="0" w:color="auto"/>
        <w:left w:val="none" w:sz="0" w:space="0" w:color="auto"/>
        <w:bottom w:val="none" w:sz="0" w:space="0" w:color="auto"/>
        <w:right w:val="none" w:sz="0" w:space="0" w:color="auto"/>
      </w:divBdr>
    </w:div>
    <w:div w:id="940723865">
      <w:bodyDiv w:val="1"/>
      <w:marLeft w:val="0"/>
      <w:marRight w:val="0"/>
      <w:marTop w:val="0"/>
      <w:marBottom w:val="0"/>
      <w:divBdr>
        <w:top w:val="none" w:sz="0" w:space="0" w:color="auto"/>
        <w:left w:val="none" w:sz="0" w:space="0" w:color="auto"/>
        <w:bottom w:val="none" w:sz="0" w:space="0" w:color="auto"/>
        <w:right w:val="none" w:sz="0" w:space="0" w:color="auto"/>
      </w:divBdr>
    </w:div>
    <w:div w:id="955868008">
      <w:bodyDiv w:val="1"/>
      <w:marLeft w:val="0"/>
      <w:marRight w:val="0"/>
      <w:marTop w:val="0"/>
      <w:marBottom w:val="0"/>
      <w:divBdr>
        <w:top w:val="none" w:sz="0" w:space="0" w:color="auto"/>
        <w:left w:val="none" w:sz="0" w:space="0" w:color="auto"/>
        <w:bottom w:val="none" w:sz="0" w:space="0" w:color="auto"/>
        <w:right w:val="none" w:sz="0" w:space="0" w:color="auto"/>
      </w:divBdr>
    </w:div>
    <w:div w:id="961808261">
      <w:bodyDiv w:val="1"/>
      <w:marLeft w:val="0"/>
      <w:marRight w:val="0"/>
      <w:marTop w:val="0"/>
      <w:marBottom w:val="0"/>
      <w:divBdr>
        <w:top w:val="none" w:sz="0" w:space="0" w:color="auto"/>
        <w:left w:val="none" w:sz="0" w:space="0" w:color="auto"/>
        <w:bottom w:val="none" w:sz="0" w:space="0" w:color="auto"/>
        <w:right w:val="none" w:sz="0" w:space="0" w:color="auto"/>
      </w:divBdr>
    </w:div>
    <w:div w:id="964429001">
      <w:bodyDiv w:val="1"/>
      <w:marLeft w:val="0"/>
      <w:marRight w:val="0"/>
      <w:marTop w:val="0"/>
      <w:marBottom w:val="0"/>
      <w:divBdr>
        <w:top w:val="none" w:sz="0" w:space="0" w:color="auto"/>
        <w:left w:val="none" w:sz="0" w:space="0" w:color="auto"/>
        <w:bottom w:val="none" w:sz="0" w:space="0" w:color="auto"/>
        <w:right w:val="none" w:sz="0" w:space="0" w:color="auto"/>
      </w:divBdr>
    </w:div>
    <w:div w:id="985670741">
      <w:bodyDiv w:val="1"/>
      <w:marLeft w:val="0"/>
      <w:marRight w:val="0"/>
      <w:marTop w:val="0"/>
      <w:marBottom w:val="0"/>
      <w:divBdr>
        <w:top w:val="none" w:sz="0" w:space="0" w:color="auto"/>
        <w:left w:val="none" w:sz="0" w:space="0" w:color="auto"/>
        <w:bottom w:val="none" w:sz="0" w:space="0" w:color="auto"/>
        <w:right w:val="none" w:sz="0" w:space="0" w:color="auto"/>
      </w:divBdr>
    </w:div>
    <w:div w:id="988633135">
      <w:bodyDiv w:val="1"/>
      <w:marLeft w:val="0"/>
      <w:marRight w:val="0"/>
      <w:marTop w:val="0"/>
      <w:marBottom w:val="0"/>
      <w:divBdr>
        <w:top w:val="none" w:sz="0" w:space="0" w:color="auto"/>
        <w:left w:val="none" w:sz="0" w:space="0" w:color="auto"/>
        <w:bottom w:val="none" w:sz="0" w:space="0" w:color="auto"/>
        <w:right w:val="none" w:sz="0" w:space="0" w:color="auto"/>
      </w:divBdr>
    </w:div>
    <w:div w:id="1003974651">
      <w:bodyDiv w:val="1"/>
      <w:marLeft w:val="0"/>
      <w:marRight w:val="0"/>
      <w:marTop w:val="0"/>
      <w:marBottom w:val="0"/>
      <w:divBdr>
        <w:top w:val="none" w:sz="0" w:space="0" w:color="auto"/>
        <w:left w:val="none" w:sz="0" w:space="0" w:color="auto"/>
        <w:bottom w:val="none" w:sz="0" w:space="0" w:color="auto"/>
        <w:right w:val="none" w:sz="0" w:space="0" w:color="auto"/>
      </w:divBdr>
    </w:div>
    <w:div w:id="1030255844">
      <w:bodyDiv w:val="1"/>
      <w:marLeft w:val="0"/>
      <w:marRight w:val="0"/>
      <w:marTop w:val="0"/>
      <w:marBottom w:val="0"/>
      <w:divBdr>
        <w:top w:val="none" w:sz="0" w:space="0" w:color="auto"/>
        <w:left w:val="none" w:sz="0" w:space="0" w:color="auto"/>
        <w:bottom w:val="none" w:sz="0" w:space="0" w:color="auto"/>
        <w:right w:val="none" w:sz="0" w:space="0" w:color="auto"/>
      </w:divBdr>
    </w:div>
    <w:div w:id="1052774778">
      <w:bodyDiv w:val="1"/>
      <w:marLeft w:val="0"/>
      <w:marRight w:val="0"/>
      <w:marTop w:val="0"/>
      <w:marBottom w:val="0"/>
      <w:divBdr>
        <w:top w:val="none" w:sz="0" w:space="0" w:color="auto"/>
        <w:left w:val="none" w:sz="0" w:space="0" w:color="auto"/>
        <w:bottom w:val="none" w:sz="0" w:space="0" w:color="auto"/>
        <w:right w:val="none" w:sz="0" w:space="0" w:color="auto"/>
      </w:divBdr>
    </w:div>
    <w:div w:id="1060179123">
      <w:bodyDiv w:val="1"/>
      <w:marLeft w:val="0"/>
      <w:marRight w:val="0"/>
      <w:marTop w:val="0"/>
      <w:marBottom w:val="0"/>
      <w:divBdr>
        <w:top w:val="none" w:sz="0" w:space="0" w:color="auto"/>
        <w:left w:val="none" w:sz="0" w:space="0" w:color="auto"/>
        <w:bottom w:val="none" w:sz="0" w:space="0" w:color="auto"/>
        <w:right w:val="none" w:sz="0" w:space="0" w:color="auto"/>
      </w:divBdr>
    </w:div>
    <w:div w:id="1075739791">
      <w:bodyDiv w:val="1"/>
      <w:marLeft w:val="0"/>
      <w:marRight w:val="0"/>
      <w:marTop w:val="0"/>
      <w:marBottom w:val="0"/>
      <w:divBdr>
        <w:top w:val="none" w:sz="0" w:space="0" w:color="auto"/>
        <w:left w:val="none" w:sz="0" w:space="0" w:color="auto"/>
        <w:bottom w:val="none" w:sz="0" w:space="0" w:color="auto"/>
        <w:right w:val="none" w:sz="0" w:space="0" w:color="auto"/>
      </w:divBdr>
    </w:div>
    <w:div w:id="1077825497">
      <w:bodyDiv w:val="1"/>
      <w:marLeft w:val="0"/>
      <w:marRight w:val="0"/>
      <w:marTop w:val="0"/>
      <w:marBottom w:val="0"/>
      <w:divBdr>
        <w:top w:val="none" w:sz="0" w:space="0" w:color="auto"/>
        <w:left w:val="none" w:sz="0" w:space="0" w:color="auto"/>
        <w:bottom w:val="none" w:sz="0" w:space="0" w:color="auto"/>
        <w:right w:val="none" w:sz="0" w:space="0" w:color="auto"/>
      </w:divBdr>
    </w:div>
    <w:div w:id="1080520727">
      <w:bodyDiv w:val="1"/>
      <w:marLeft w:val="0"/>
      <w:marRight w:val="0"/>
      <w:marTop w:val="0"/>
      <w:marBottom w:val="0"/>
      <w:divBdr>
        <w:top w:val="none" w:sz="0" w:space="0" w:color="auto"/>
        <w:left w:val="none" w:sz="0" w:space="0" w:color="auto"/>
        <w:bottom w:val="none" w:sz="0" w:space="0" w:color="auto"/>
        <w:right w:val="none" w:sz="0" w:space="0" w:color="auto"/>
      </w:divBdr>
    </w:div>
    <w:div w:id="1127511698">
      <w:bodyDiv w:val="1"/>
      <w:marLeft w:val="0"/>
      <w:marRight w:val="0"/>
      <w:marTop w:val="0"/>
      <w:marBottom w:val="0"/>
      <w:divBdr>
        <w:top w:val="none" w:sz="0" w:space="0" w:color="auto"/>
        <w:left w:val="none" w:sz="0" w:space="0" w:color="auto"/>
        <w:bottom w:val="none" w:sz="0" w:space="0" w:color="auto"/>
        <w:right w:val="none" w:sz="0" w:space="0" w:color="auto"/>
      </w:divBdr>
    </w:div>
    <w:div w:id="1167133211">
      <w:bodyDiv w:val="1"/>
      <w:marLeft w:val="0"/>
      <w:marRight w:val="0"/>
      <w:marTop w:val="0"/>
      <w:marBottom w:val="0"/>
      <w:divBdr>
        <w:top w:val="none" w:sz="0" w:space="0" w:color="auto"/>
        <w:left w:val="none" w:sz="0" w:space="0" w:color="auto"/>
        <w:bottom w:val="none" w:sz="0" w:space="0" w:color="auto"/>
        <w:right w:val="none" w:sz="0" w:space="0" w:color="auto"/>
      </w:divBdr>
    </w:div>
    <w:div w:id="1227910226">
      <w:bodyDiv w:val="1"/>
      <w:marLeft w:val="0"/>
      <w:marRight w:val="0"/>
      <w:marTop w:val="0"/>
      <w:marBottom w:val="0"/>
      <w:divBdr>
        <w:top w:val="none" w:sz="0" w:space="0" w:color="auto"/>
        <w:left w:val="none" w:sz="0" w:space="0" w:color="auto"/>
        <w:bottom w:val="none" w:sz="0" w:space="0" w:color="auto"/>
        <w:right w:val="none" w:sz="0" w:space="0" w:color="auto"/>
      </w:divBdr>
    </w:div>
    <w:div w:id="1234971105">
      <w:bodyDiv w:val="1"/>
      <w:marLeft w:val="0"/>
      <w:marRight w:val="0"/>
      <w:marTop w:val="0"/>
      <w:marBottom w:val="0"/>
      <w:divBdr>
        <w:top w:val="none" w:sz="0" w:space="0" w:color="auto"/>
        <w:left w:val="none" w:sz="0" w:space="0" w:color="auto"/>
        <w:bottom w:val="none" w:sz="0" w:space="0" w:color="auto"/>
        <w:right w:val="none" w:sz="0" w:space="0" w:color="auto"/>
      </w:divBdr>
    </w:div>
    <w:div w:id="1263876216">
      <w:bodyDiv w:val="1"/>
      <w:marLeft w:val="0"/>
      <w:marRight w:val="0"/>
      <w:marTop w:val="0"/>
      <w:marBottom w:val="0"/>
      <w:divBdr>
        <w:top w:val="none" w:sz="0" w:space="0" w:color="auto"/>
        <w:left w:val="none" w:sz="0" w:space="0" w:color="auto"/>
        <w:bottom w:val="none" w:sz="0" w:space="0" w:color="auto"/>
        <w:right w:val="none" w:sz="0" w:space="0" w:color="auto"/>
      </w:divBdr>
    </w:div>
    <w:div w:id="1267077402">
      <w:bodyDiv w:val="1"/>
      <w:marLeft w:val="0"/>
      <w:marRight w:val="0"/>
      <w:marTop w:val="0"/>
      <w:marBottom w:val="0"/>
      <w:divBdr>
        <w:top w:val="none" w:sz="0" w:space="0" w:color="auto"/>
        <w:left w:val="none" w:sz="0" w:space="0" w:color="auto"/>
        <w:bottom w:val="none" w:sz="0" w:space="0" w:color="auto"/>
        <w:right w:val="none" w:sz="0" w:space="0" w:color="auto"/>
      </w:divBdr>
    </w:div>
    <w:div w:id="1276672374">
      <w:bodyDiv w:val="1"/>
      <w:marLeft w:val="0"/>
      <w:marRight w:val="0"/>
      <w:marTop w:val="0"/>
      <w:marBottom w:val="0"/>
      <w:divBdr>
        <w:top w:val="none" w:sz="0" w:space="0" w:color="auto"/>
        <w:left w:val="none" w:sz="0" w:space="0" w:color="auto"/>
        <w:bottom w:val="none" w:sz="0" w:space="0" w:color="auto"/>
        <w:right w:val="none" w:sz="0" w:space="0" w:color="auto"/>
      </w:divBdr>
    </w:div>
    <w:div w:id="1295603364">
      <w:bodyDiv w:val="1"/>
      <w:marLeft w:val="0"/>
      <w:marRight w:val="0"/>
      <w:marTop w:val="0"/>
      <w:marBottom w:val="0"/>
      <w:divBdr>
        <w:top w:val="none" w:sz="0" w:space="0" w:color="auto"/>
        <w:left w:val="none" w:sz="0" w:space="0" w:color="auto"/>
        <w:bottom w:val="none" w:sz="0" w:space="0" w:color="auto"/>
        <w:right w:val="none" w:sz="0" w:space="0" w:color="auto"/>
      </w:divBdr>
    </w:div>
    <w:div w:id="1296638790">
      <w:bodyDiv w:val="1"/>
      <w:marLeft w:val="0"/>
      <w:marRight w:val="0"/>
      <w:marTop w:val="0"/>
      <w:marBottom w:val="0"/>
      <w:divBdr>
        <w:top w:val="none" w:sz="0" w:space="0" w:color="auto"/>
        <w:left w:val="none" w:sz="0" w:space="0" w:color="auto"/>
        <w:bottom w:val="none" w:sz="0" w:space="0" w:color="auto"/>
        <w:right w:val="none" w:sz="0" w:space="0" w:color="auto"/>
      </w:divBdr>
    </w:div>
    <w:div w:id="1298294614">
      <w:bodyDiv w:val="1"/>
      <w:marLeft w:val="0"/>
      <w:marRight w:val="0"/>
      <w:marTop w:val="0"/>
      <w:marBottom w:val="0"/>
      <w:divBdr>
        <w:top w:val="none" w:sz="0" w:space="0" w:color="auto"/>
        <w:left w:val="none" w:sz="0" w:space="0" w:color="auto"/>
        <w:bottom w:val="none" w:sz="0" w:space="0" w:color="auto"/>
        <w:right w:val="none" w:sz="0" w:space="0" w:color="auto"/>
      </w:divBdr>
    </w:div>
    <w:div w:id="1309090087">
      <w:bodyDiv w:val="1"/>
      <w:marLeft w:val="0"/>
      <w:marRight w:val="0"/>
      <w:marTop w:val="0"/>
      <w:marBottom w:val="0"/>
      <w:divBdr>
        <w:top w:val="none" w:sz="0" w:space="0" w:color="auto"/>
        <w:left w:val="none" w:sz="0" w:space="0" w:color="auto"/>
        <w:bottom w:val="none" w:sz="0" w:space="0" w:color="auto"/>
        <w:right w:val="none" w:sz="0" w:space="0" w:color="auto"/>
      </w:divBdr>
    </w:div>
    <w:div w:id="1326319127">
      <w:bodyDiv w:val="1"/>
      <w:marLeft w:val="0"/>
      <w:marRight w:val="0"/>
      <w:marTop w:val="0"/>
      <w:marBottom w:val="0"/>
      <w:divBdr>
        <w:top w:val="none" w:sz="0" w:space="0" w:color="auto"/>
        <w:left w:val="none" w:sz="0" w:space="0" w:color="auto"/>
        <w:bottom w:val="none" w:sz="0" w:space="0" w:color="auto"/>
        <w:right w:val="none" w:sz="0" w:space="0" w:color="auto"/>
      </w:divBdr>
    </w:div>
    <w:div w:id="1341279600">
      <w:bodyDiv w:val="1"/>
      <w:marLeft w:val="0"/>
      <w:marRight w:val="0"/>
      <w:marTop w:val="0"/>
      <w:marBottom w:val="0"/>
      <w:divBdr>
        <w:top w:val="none" w:sz="0" w:space="0" w:color="auto"/>
        <w:left w:val="none" w:sz="0" w:space="0" w:color="auto"/>
        <w:bottom w:val="none" w:sz="0" w:space="0" w:color="auto"/>
        <w:right w:val="none" w:sz="0" w:space="0" w:color="auto"/>
      </w:divBdr>
    </w:div>
    <w:div w:id="1371685076">
      <w:bodyDiv w:val="1"/>
      <w:marLeft w:val="0"/>
      <w:marRight w:val="0"/>
      <w:marTop w:val="0"/>
      <w:marBottom w:val="0"/>
      <w:divBdr>
        <w:top w:val="none" w:sz="0" w:space="0" w:color="auto"/>
        <w:left w:val="none" w:sz="0" w:space="0" w:color="auto"/>
        <w:bottom w:val="none" w:sz="0" w:space="0" w:color="auto"/>
        <w:right w:val="none" w:sz="0" w:space="0" w:color="auto"/>
      </w:divBdr>
    </w:div>
    <w:div w:id="1379862920">
      <w:bodyDiv w:val="1"/>
      <w:marLeft w:val="0"/>
      <w:marRight w:val="0"/>
      <w:marTop w:val="0"/>
      <w:marBottom w:val="0"/>
      <w:divBdr>
        <w:top w:val="none" w:sz="0" w:space="0" w:color="auto"/>
        <w:left w:val="none" w:sz="0" w:space="0" w:color="auto"/>
        <w:bottom w:val="none" w:sz="0" w:space="0" w:color="auto"/>
        <w:right w:val="none" w:sz="0" w:space="0" w:color="auto"/>
      </w:divBdr>
    </w:div>
    <w:div w:id="1391999640">
      <w:bodyDiv w:val="1"/>
      <w:marLeft w:val="0"/>
      <w:marRight w:val="0"/>
      <w:marTop w:val="0"/>
      <w:marBottom w:val="0"/>
      <w:divBdr>
        <w:top w:val="none" w:sz="0" w:space="0" w:color="auto"/>
        <w:left w:val="none" w:sz="0" w:space="0" w:color="auto"/>
        <w:bottom w:val="none" w:sz="0" w:space="0" w:color="auto"/>
        <w:right w:val="none" w:sz="0" w:space="0" w:color="auto"/>
      </w:divBdr>
    </w:div>
    <w:div w:id="1416123005">
      <w:bodyDiv w:val="1"/>
      <w:marLeft w:val="0"/>
      <w:marRight w:val="0"/>
      <w:marTop w:val="0"/>
      <w:marBottom w:val="0"/>
      <w:divBdr>
        <w:top w:val="none" w:sz="0" w:space="0" w:color="auto"/>
        <w:left w:val="none" w:sz="0" w:space="0" w:color="auto"/>
        <w:bottom w:val="none" w:sz="0" w:space="0" w:color="auto"/>
        <w:right w:val="none" w:sz="0" w:space="0" w:color="auto"/>
      </w:divBdr>
    </w:div>
    <w:div w:id="1433477617">
      <w:bodyDiv w:val="1"/>
      <w:marLeft w:val="0"/>
      <w:marRight w:val="0"/>
      <w:marTop w:val="0"/>
      <w:marBottom w:val="0"/>
      <w:divBdr>
        <w:top w:val="none" w:sz="0" w:space="0" w:color="auto"/>
        <w:left w:val="none" w:sz="0" w:space="0" w:color="auto"/>
        <w:bottom w:val="none" w:sz="0" w:space="0" w:color="auto"/>
        <w:right w:val="none" w:sz="0" w:space="0" w:color="auto"/>
      </w:divBdr>
    </w:div>
    <w:div w:id="1452019471">
      <w:bodyDiv w:val="1"/>
      <w:marLeft w:val="0"/>
      <w:marRight w:val="0"/>
      <w:marTop w:val="0"/>
      <w:marBottom w:val="0"/>
      <w:divBdr>
        <w:top w:val="none" w:sz="0" w:space="0" w:color="auto"/>
        <w:left w:val="none" w:sz="0" w:space="0" w:color="auto"/>
        <w:bottom w:val="none" w:sz="0" w:space="0" w:color="auto"/>
        <w:right w:val="none" w:sz="0" w:space="0" w:color="auto"/>
      </w:divBdr>
    </w:div>
    <w:div w:id="1460032275">
      <w:bodyDiv w:val="1"/>
      <w:marLeft w:val="0"/>
      <w:marRight w:val="0"/>
      <w:marTop w:val="0"/>
      <w:marBottom w:val="0"/>
      <w:divBdr>
        <w:top w:val="none" w:sz="0" w:space="0" w:color="auto"/>
        <w:left w:val="none" w:sz="0" w:space="0" w:color="auto"/>
        <w:bottom w:val="none" w:sz="0" w:space="0" w:color="auto"/>
        <w:right w:val="none" w:sz="0" w:space="0" w:color="auto"/>
      </w:divBdr>
    </w:div>
    <w:div w:id="1480078512">
      <w:bodyDiv w:val="1"/>
      <w:marLeft w:val="0"/>
      <w:marRight w:val="0"/>
      <w:marTop w:val="0"/>
      <w:marBottom w:val="0"/>
      <w:divBdr>
        <w:top w:val="none" w:sz="0" w:space="0" w:color="auto"/>
        <w:left w:val="none" w:sz="0" w:space="0" w:color="auto"/>
        <w:bottom w:val="none" w:sz="0" w:space="0" w:color="auto"/>
        <w:right w:val="none" w:sz="0" w:space="0" w:color="auto"/>
      </w:divBdr>
    </w:div>
    <w:div w:id="1486967981">
      <w:bodyDiv w:val="1"/>
      <w:marLeft w:val="0"/>
      <w:marRight w:val="0"/>
      <w:marTop w:val="0"/>
      <w:marBottom w:val="0"/>
      <w:divBdr>
        <w:top w:val="none" w:sz="0" w:space="0" w:color="auto"/>
        <w:left w:val="none" w:sz="0" w:space="0" w:color="auto"/>
        <w:bottom w:val="none" w:sz="0" w:space="0" w:color="auto"/>
        <w:right w:val="none" w:sz="0" w:space="0" w:color="auto"/>
      </w:divBdr>
    </w:div>
    <w:div w:id="1502311236">
      <w:bodyDiv w:val="1"/>
      <w:marLeft w:val="0"/>
      <w:marRight w:val="0"/>
      <w:marTop w:val="0"/>
      <w:marBottom w:val="0"/>
      <w:divBdr>
        <w:top w:val="none" w:sz="0" w:space="0" w:color="auto"/>
        <w:left w:val="none" w:sz="0" w:space="0" w:color="auto"/>
        <w:bottom w:val="none" w:sz="0" w:space="0" w:color="auto"/>
        <w:right w:val="none" w:sz="0" w:space="0" w:color="auto"/>
      </w:divBdr>
    </w:div>
    <w:div w:id="1519075211">
      <w:bodyDiv w:val="1"/>
      <w:marLeft w:val="0"/>
      <w:marRight w:val="0"/>
      <w:marTop w:val="0"/>
      <w:marBottom w:val="0"/>
      <w:divBdr>
        <w:top w:val="none" w:sz="0" w:space="0" w:color="auto"/>
        <w:left w:val="none" w:sz="0" w:space="0" w:color="auto"/>
        <w:bottom w:val="none" w:sz="0" w:space="0" w:color="auto"/>
        <w:right w:val="none" w:sz="0" w:space="0" w:color="auto"/>
      </w:divBdr>
    </w:div>
    <w:div w:id="1521778392">
      <w:bodyDiv w:val="1"/>
      <w:marLeft w:val="0"/>
      <w:marRight w:val="0"/>
      <w:marTop w:val="0"/>
      <w:marBottom w:val="0"/>
      <w:divBdr>
        <w:top w:val="none" w:sz="0" w:space="0" w:color="auto"/>
        <w:left w:val="none" w:sz="0" w:space="0" w:color="auto"/>
        <w:bottom w:val="none" w:sz="0" w:space="0" w:color="auto"/>
        <w:right w:val="none" w:sz="0" w:space="0" w:color="auto"/>
      </w:divBdr>
    </w:div>
    <w:div w:id="1578518247">
      <w:bodyDiv w:val="1"/>
      <w:marLeft w:val="0"/>
      <w:marRight w:val="0"/>
      <w:marTop w:val="0"/>
      <w:marBottom w:val="0"/>
      <w:divBdr>
        <w:top w:val="none" w:sz="0" w:space="0" w:color="auto"/>
        <w:left w:val="none" w:sz="0" w:space="0" w:color="auto"/>
        <w:bottom w:val="none" w:sz="0" w:space="0" w:color="auto"/>
        <w:right w:val="none" w:sz="0" w:space="0" w:color="auto"/>
      </w:divBdr>
    </w:div>
    <w:div w:id="1592081379">
      <w:bodyDiv w:val="1"/>
      <w:marLeft w:val="0"/>
      <w:marRight w:val="0"/>
      <w:marTop w:val="0"/>
      <w:marBottom w:val="0"/>
      <w:divBdr>
        <w:top w:val="none" w:sz="0" w:space="0" w:color="auto"/>
        <w:left w:val="none" w:sz="0" w:space="0" w:color="auto"/>
        <w:bottom w:val="none" w:sz="0" w:space="0" w:color="auto"/>
        <w:right w:val="none" w:sz="0" w:space="0" w:color="auto"/>
      </w:divBdr>
    </w:div>
    <w:div w:id="1601913383">
      <w:bodyDiv w:val="1"/>
      <w:marLeft w:val="0"/>
      <w:marRight w:val="0"/>
      <w:marTop w:val="0"/>
      <w:marBottom w:val="0"/>
      <w:divBdr>
        <w:top w:val="none" w:sz="0" w:space="0" w:color="auto"/>
        <w:left w:val="none" w:sz="0" w:space="0" w:color="auto"/>
        <w:bottom w:val="none" w:sz="0" w:space="0" w:color="auto"/>
        <w:right w:val="none" w:sz="0" w:space="0" w:color="auto"/>
      </w:divBdr>
    </w:div>
    <w:div w:id="1604144060">
      <w:bodyDiv w:val="1"/>
      <w:marLeft w:val="0"/>
      <w:marRight w:val="0"/>
      <w:marTop w:val="0"/>
      <w:marBottom w:val="0"/>
      <w:divBdr>
        <w:top w:val="none" w:sz="0" w:space="0" w:color="auto"/>
        <w:left w:val="none" w:sz="0" w:space="0" w:color="auto"/>
        <w:bottom w:val="none" w:sz="0" w:space="0" w:color="auto"/>
        <w:right w:val="none" w:sz="0" w:space="0" w:color="auto"/>
      </w:divBdr>
    </w:div>
    <w:div w:id="1652559518">
      <w:bodyDiv w:val="1"/>
      <w:marLeft w:val="0"/>
      <w:marRight w:val="0"/>
      <w:marTop w:val="0"/>
      <w:marBottom w:val="0"/>
      <w:divBdr>
        <w:top w:val="none" w:sz="0" w:space="0" w:color="auto"/>
        <w:left w:val="none" w:sz="0" w:space="0" w:color="auto"/>
        <w:bottom w:val="none" w:sz="0" w:space="0" w:color="auto"/>
        <w:right w:val="none" w:sz="0" w:space="0" w:color="auto"/>
      </w:divBdr>
    </w:div>
    <w:div w:id="1652753888">
      <w:bodyDiv w:val="1"/>
      <w:marLeft w:val="0"/>
      <w:marRight w:val="0"/>
      <w:marTop w:val="0"/>
      <w:marBottom w:val="0"/>
      <w:divBdr>
        <w:top w:val="none" w:sz="0" w:space="0" w:color="auto"/>
        <w:left w:val="none" w:sz="0" w:space="0" w:color="auto"/>
        <w:bottom w:val="none" w:sz="0" w:space="0" w:color="auto"/>
        <w:right w:val="none" w:sz="0" w:space="0" w:color="auto"/>
      </w:divBdr>
    </w:div>
    <w:div w:id="1663043620">
      <w:bodyDiv w:val="1"/>
      <w:marLeft w:val="0"/>
      <w:marRight w:val="0"/>
      <w:marTop w:val="0"/>
      <w:marBottom w:val="0"/>
      <w:divBdr>
        <w:top w:val="none" w:sz="0" w:space="0" w:color="auto"/>
        <w:left w:val="none" w:sz="0" w:space="0" w:color="auto"/>
        <w:bottom w:val="none" w:sz="0" w:space="0" w:color="auto"/>
        <w:right w:val="none" w:sz="0" w:space="0" w:color="auto"/>
      </w:divBdr>
    </w:div>
    <w:div w:id="1693995930">
      <w:bodyDiv w:val="1"/>
      <w:marLeft w:val="0"/>
      <w:marRight w:val="0"/>
      <w:marTop w:val="0"/>
      <w:marBottom w:val="0"/>
      <w:divBdr>
        <w:top w:val="none" w:sz="0" w:space="0" w:color="auto"/>
        <w:left w:val="none" w:sz="0" w:space="0" w:color="auto"/>
        <w:bottom w:val="none" w:sz="0" w:space="0" w:color="auto"/>
        <w:right w:val="none" w:sz="0" w:space="0" w:color="auto"/>
      </w:divBdr>
    </w:div>
    <w:div w:id="1698699784">
      <w:bodyDiv w:val="1"/>
      <w:marLeft w:val="0"/>
      <w:marRight w:val="0"/>
      <w:marTop w:val="0"/>
      <w:marBottom w:val="0"/>
      <w:divBdr>
        <w:top w:val="none" w:sz="0" w:space="0" w:color="auto"/>
        <w:left w:val="none" w:sz="0" w:space="0" w:color="auto"/>
        <w:bottom w:val="none" w:sz="0" w:space="0" w:color="auto"/>
        <w:right w:val="none" w:sz="0" w:space="0" w:color="auto"/>
      </w:divBdr>
    </w:div>
    <w:div w:id="1702047589">
      <w:bodyDiv w:val="1"/>
      <w:marLeft w:val="0"/>
      <w:marRight w:val="0"/>
      <w:marTop w:val="0"/>
      <w:marBottom w:val="0"/>
      <w:divBdr>
        <w:top w:val="none" w:sz="0" w:space="0" w:color="auto"/>
        <w:left w:val="none" w:sz="0" w:space="0" w:color="auto"/>
        <w:bottom w:val="none" w:sz="0" w:space="0" w:color="auto"/>
        <w:right w:val="none" w:sz="0" w:space="0" w:color="auto"/>
      </w:divBdr>
    </w:div>
    <w:div w:id="1777795834">
      <w:bodyDiv w:val="1"/>
      <w:marLeft w:val="0"/>
      <w:marRight w:val="0"/>
      <w:marTop w:val="0"/>
      <w:marBottom w:val="0"/>
      <w:divBdr>
        <w:top w:val="none" w:sz="0" w:space="0" w:color="auto"/>
        <w:left w:val="none" w:sz="0" w:space="0" w:color="auto"/>
        <w:bottom w:val="none" w:sz="0" w:space="0" w:color="auto"/>
        <w:right w:val="none" w:sz="0" w:space="0" w:color="auto"/>
      </w:divBdr>
    </w:div>
    <w:div w:id="1788692795">
      <w:bodyDiv w:val="1"/>
      <w:marLeft w:val="0"/>
      <w:marRight w:val="0"/>
      <w:marTop w:val="0"/>
      <w:marBottom w:val="0"/>
      <w:divBdr>
        <w:top w:val="none" w:sz="0" w:space="0" w:color="auto"/>
        <w:left w:val="none" w:sz="0" w:space="0" w:color="auto"/>
        <w:bottom w:val="none" w:sz="0" w:space="0" w:color="auto"/>
        <w:right w:val="none" w:sz="0" w:space="0" w:color="auto"/>
      </w:divBdr>
    </w:div>
    <w:div w:id="1794210448">
      <w:bodyDiv w:val="1"/>
      <w:marLeft w:val="0"/>
      <w:marRight w:val="0"/>
      <w:marTop w:val="0"/>
      <w:marBottom w:val="0"/>
      <w:divBdr>
        <w:top w:val="none" w:sz="0" w:space="0" w:color="auto"/>
        <w:left w:val="none" w:sz="0" w:space="0" w:color="auto"/>
        <w:bottom w:val="none" w:sz="0" w:space="0" w:color="auto"/>
        <w:right w:val="none" w:sz="0" w:space="0" w:color="auto"/>
      </w:divBdr>
    </w:div>
    <w:div w:id="1818184931">
      <w:bodyDiv w:val="1"/>
      <w:marLeft w:val="0"/>
      <w:marRight w:val="0"/>
      <w:marTop w:val="0"/>
      <w:marBottom w:val="0"/>
      <w:divBdr>
        <w:top w:val="none" w:sz="0" w:space="0" w:color="auto"/>
        <w:left w:val="none" w:sz="0" w:space="0" w:color="auto"/>
        <w:bottom w:val="none" w:sz="0" w:space="0" w:color="auto"/>
        <w:right w:val="none" w:sz="0" w:space="0" w:color="auto"/>
      </w:divBdr>
    </w:div>
    <w:div w:id="1850606379">
      <w:bodyDiv w:val="1"/>
      <w:marLeft w:val="0"/>
      <w:marRight w:val="0"/>
      <w:marTop w:val="0"/>
      <w:marBottom w:val="0"/>
      <w:divBdr>
        <w:top w:val="none" w:sz="0" w:space="0" w:color="auto"/>
        <w:left w:val="none" w:sz="0" w:space="0" w:color="auto"/>
        <w:bottom w:val="none" w:sz="0" w:space="0" w:color="auto"/>
        <w:right w:val="none" w:sz="0" w:space="0" w:color="auto"/>
      </w:divBdr>
    </w:div>
    <w:div w:id="1868759834">
      <w:bodyDiv w:val="1"/>
      <w:marLeft w:val="0"/>
      <w:marRight w:val="0"/>
      <w:marTop w:val="0"/>
      <w:marBottom w:val="0"/>
      <w:divBdr>
        <w:top w:val="none" w:sz="0" w:space="0" w:color="auto"/>
        <w:left w:val="none" w:sz="0" w:space="0" w:color="auto"/>
        <w:bottom w:val="none" w:sz="0" w:space="0" w:color="auto"/>
        <w:right w:val="none" w:sz="0" w:space="0" w:color="auto"/>
      </w:divBdr>
    </w:div>
    <w:div w:id="1892034137">
      <w:bodyDiv w:val="1"/>
      <w:marLeft w:val="0"/>
      <w:marRight w:val="0"/>
      <w:marTop w:val="0"/>
      <w:marBottom w:val="0"/>
      <w:divBdr>
        <w:top w:val="none" w:sz="0" w:space="0" w:color="auto"/>
        <w:left w:val="none" w:sz="0" w:space="0" w:color="auto"/>
        <w:bottom w:val="none" w:sz="0" w:space="0" w:color="auto"/>
        <w:right w:val="none" w:sz="0" w:space="0" w:color="auto"/>
      </w:divBdr>
    </w:div>
    <w:div w:id="1902205244">
      <w:bodyDiv w:val="1"/>
      <w:marLeft w:val="0"/>
      <w:marRight w:val="0"/>
      <w:marTop w:val="0"/>
      <w:marBottom w:val="0"/>
      <w:divBdr>
        <w:top w:val="none" w:sz="0" w:space="0" w:color="auto"/>
        <w:left w:val="none" w:sz="0" w:space="0" w:color="auto"/>
        <w:bottom w:val="none" w:sz="0" w:space="0" w:color="auto"/>
        <w:right w:val="none" w:sz="0" w:space="0" w:color="auto"/>
      </w:divBdr>
    </w:div>
    <w:div w:id="1911302796">
      <w:bodyDiv w:val="1"/>
      <w:marLeft w:val="0"/>
      <w:marRight w:val="0"/>
      <w:marTop w:val="0"/>
      <w:marBottom w:val="0"/>
      <w:divBdr>
        <w:top w:val="none" w:sz="0" w:space="0" w:color="auto"/>
        <w:left w:val="none" w:sz="0" w:space="0" w:color="auto"/>
        <w:bottom w:val="none" w:sz="0" w:space="0" w:color="auto"/>
        <w:right w:val="none" w:sz="0" w:space="0" w:color="auto"/>
      </w:divBdr>
    </w:div>
    <w:div w:id="1915895123">
      <w:bodyDiv w:val="1"/>
      <w:marLeft w:val="0"/>
      <w:marRight w:val="0"/>
      <w:marTop w:val="0"/>
      <w:marBottom w:val="0"/>
      <w:divBdr>
        <w:top w:val="none" w:sz="0" w:space="0" w:color="auto"/>
        <w:left w:val="none" w:sz="0" w:space="0" w:color="auto"/>
        <w:bottom w:val="none" w:sz="0" w:space="0" w:color="auto"/>
        <w:right w:val="none" w:sz="0" w:space="0" w:color="auto"/>
      </w:divBdr>
    </w:div>
    <w:div w:id="1921982831">
      <w:bodyDiv w:val="1"/>
      <w:marLeft w:val="0"/>
      <w:marRight w:val="0"/>
      <w:marTop w:val="0"/>
      <w:marBottom w:val="0"/>
      <w:divBdr>
        <w:top w:val="none" w:sz="0" w:space="0" w:color="auto"/>
        <w:left w:val="none" w:sz="0" w:space="0" w:color="auto"/>
        <w:bottom w:val="none" w:sz="0" w:space="0" w:color="auto"/>
        <w:right w:val="none" w:sz="0" w:space="0" w:color="auto"/>
      </w:divBdr>
    </w:div>
    <w:div w:id="1926307087">
      <w:bodyDiv w:val="1"/>
      <w:marLeft w:val="0"/>
      <w:marRight w:val="0"/>
      <w:marTop w:val="0"/>
      <w:marBottom w:val="0"/>
      <w:divBdr>
        <w:top w:val="none" w:sz="0" w:space="0" w:color="auto"/>
        <w:left w:val="none" w:sz="0" w:space="0" w:color="auto"/>
        <w:bottom w:val="none" w:sz="0" w:space="0" w:color="auto"/>
        <w:right w:val="none" w:sz="0" w:space="0" w:color="auto"/>
      </w:divBdr>
    </w:div>
    <w:div w:id="1936668077">
      <w:bodyDiv w:val="1"/>
      <w:marLeft w:val="0"/>
      <w:marRight w:val="0"/>
      <w:marTop w:val="0"/>
      <w:marBottom w:val="0"/>
      <w:divBdr>
        <w:top w:val="none" w:sz="0" w:space="0" w:color="auto"/>
        <w:left w:val="none" w:sz="0" w:space="0" w:color="auto"/>
        <w:bottom w:val="none" w:sz="0" w:space="0" w:color="auto"/>
        <w:right w:val="none" w:sz="0" w:space="0" w:color="auto"/>
      </w:divBdr>
    </w:div>
    <w:div w:id="1952320908">
      <w:bodyDiv w:val="1"/>
      <w:marLeft w:val="0"/>
      <w:marRight w:val="0"/>
      <w:marTop w:val="0"/>
      <w:marBottom w:val="0"/>
      <w:divBdr>
        <w:top w:val="none" w:sz="0" w:space="0" w:color="auto"/>
        <w:left w:val="none" w:sz="0" w:space="0" w:color="auto"/>
        <w:bottom w:val="none" w:sz="0" w:space="0" w:color="auto"/>
        <w:right w:val="none" w:sz="0" w:space="0" w:color="auto"/>
      </w:divBdr>
    </w:div>
    <w:div w:id="1967008094">
      <w:bodyDiv w:val="1"/>
      <w:marLeft w:val="0"/>
      <w:marRight w:val="0"/>
      <w:marTop w:val="0"/>
      <w:marBottom w:val="0"/>
      <w:divBdr>
        <w:top w:val="none" w:sz="0" w:space="0" w:color="auto"/>
        <w:left w:val="none" w:sz="0" w:space="0" w:color="auto"/>
        <w:bottom w:val="none" w:sz="0" w:space="0" w:color="auto"/>
        <w:right w:val="none" w:sz="0" w:space="0" w:color="auto"/>
      </w:divBdr>
    </w:div>
    <w:div w:id="1967544069">
      <w:bodyDiv w:val="1"/>
      <w:marLeft w:val="0"/>
      <w:marRight w:val="0"/>
      <w:marTop w:val="0"/>
      <w:marBottom w:val="0"/>
      <w:divBdr>
        <w:top w:val="none" w:sz="0" w:space="0" w:color="auto"/>
        <w:left w:val="none" w:sz="0" w:space="0" w:color="auto"/>
        <w:bottom w:val="none" w:sz="0" w:space="0" w:color="auto"/>
        <w:right w:val="none" w:sz="0" w:space="0" w:color="auto"/>
      </w:divBdr>
    </w:div>
    <w:div w:id="1985501476">
      <w:bodyDiv w:val="1"/>
      <w:marLeft w:val="0"/>
      <w:marRight w:val="0"/>
      <w:marTop w:val="0"/>
      <w:marBottom w:val="0"/>
      <w:divBdr>
        <w:top w:val="none" w:sz="0" w:space="0" w:color="auto"/>
        <w:left w:val="none" w:sz="0" w:space="0" w:color="auto"/>
        <w:bottom w:val="none" w:sz="0" w:space="0" w:color="auto"/>
        <w:right w:val="none" w:sz="0" w:space="0" w:color="auto"/>
      </w:divBdr>
    </w:div>
    <w:div w:id="1987316691">
      <w:bodyDiv w:val="1"/>
      <w:marLeft w:val="0"/>
      <w:marRight w:val="0"/>
      <w:marTop w:val="0"/>
      <w:marBottom w:val="0"/>
      <w:divBdr>
        <w:top w:val="none" w:sz="0" w:space="0" w:color="auto"/>
        <w:left w:val="none" w:sz="0" w:space="0" w:color="auto"/>
        <w:bottom w:val="none" w:sz="0" w:space="0" w:color="auto"/>
        <w:right w:val="none" w:sz="0" w:space="0" w:color="auto"/>
      </w:divBdr>
    </w:div>
    <w:div w:id="198877472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2759117">
      <w:bodyDiv w:val="1"/>
      <w:marLeft w:val="0"/>
      <w:marRight w:val="0"/>
      <w:marTop w:val="0"/>
      <w:marBottom w:val="0"/>
      <w:divBdr>
        <w:top w:val="none" w:sz="0" w:space="0" w:color="auto"/>
        <w:left w:val="none" w:sz="0" w:space="0" w:color="auto"/>
        <w:bottom w:val="none" w:sz="0" w:space="0" w:color="auto"/>
        <w:right w:val="none" w:sz="0" w:space="0" w:color="auto"/>
      </w:divBdr>
    </w:div>
    <w:div w:id="2021851667">
      <w:bodyDiv w:val="1"/>
      <w:marLeft w:val="0"/>
      <w:marRight w:val="0"/>
      <w:marTop w:val="0"/>
      <w:marBottom w:val="0"/>
      <w:divBdr>
        <w:top w:val="none" w:sz="0" w:space="0" w:color="auto"/>
        <w:left w:val="none" w:sz="0" w:space="0" w:color="auto"/>
        <w:bottom w:val="none" w:sz="0" w:space="0" w:color="auto"/>
        <w:right w:val="none" w:sz="0" w:space="0" w:color="auto"/>
      </w:divBdr>
    </w:div>
    <w:div w:id="2021925552">
      <w:bodyDiv w:val="1"/>
      <w:marLeft w:val="0"/>
      <w:marRight w:val="0"/>
      <w:marTop w:val="0"/>
      <w:marBottom w:val="0"/>
      <w:divBdr>
        <w:top w:val="none" w:sz="0" w:space="0" w:color="auto"/>
        <w:left w:val="none" w:sz="0" w:space="0" w:color="auto"/>
        <w:bottom w:val="none" w:sz="0" w:space="0" w:color="auto"/>
        <w:right w:val="none" w:sz="0" w:space="0" w:color="auto"/>
      </w:divBdr>
    </w:div>
    <w:div w:id="2032223706">
      <w:bodyDiv w:val="1"/>
      <w:marLeft w:val="0"/>
      <w:marRight w:val="0"/>
      <w:marTop w:val="0"/>
      <w:marBottom w:val="0"/>
      <w:divBdr>
        <w:top w:val="none" w:sz="0" w:space="0" w:color="auto"/>
        <w:left w:val="none" w:sz="0" w:space="0" w:color="auto"/>
        <w:bottom w:val="none" w:sz="0" w:space="0" w:color="auto"/>
        <w:right w:val="none" w:sz="0" w:space="0" w:color="auto"/>
      </w:divBdr>
    </w:div>
    <w:div w:id="2055887856">
      <w:bodyDiv w:val="1"/>
      <w:marLeft w:val="0"/>
      <w:marRight w:val="0"/>
      <w:marTop w:val="0"/>
      <w:marBottom w:val="0"/>
      <w:divBdr>
        <w:top w:val="none" w:sz="0" w:space="0" w:color="auto"/>
        <w:left w:val="none" w:sz="0" w:space="0" w:color="auto"/>
        <w:bottom w:val="none" w:sz="0" w:space="0" w:color="auto"/>
        <w:right w:val="none" w:sz="0" w:space="0" w:color="auto"/>
      </w:divBdr>
    </w:div>
    <w:div w:id="2107769185">
      <w:bodyDiv w:val="1"/>
      <w:marLeft w:val="0"/>
      <w:marRight w:val="0"/>
      <w:marTop w:val="0"/>
      <w:marBottom w:val="0"/>
      <w:divBdr>
        <w:top w:val="none" w:sz="0" w:space="0" w:color="auto"/>
        <w:left w:val="none" w:sz="0" w:space="0" w:color="auto"/>
        <w:bottom w:val="none" w:sz="0" w:space="0" w:color="auto"/>
        <w:right w:val="none" w:sz="0" w:space="0" w:color="auto"/>
      </w:divBdr>
    </w:div>
    <w:div w:id="2134011761">
      <w:bodyDiv w:val="1"/>
      <w:marLeft w:val="0"/>
      <w:marRight w:val="0"/>
      <w:marTop w:val="0"/>
      <w:marBottom w:val="0"/>
      <w:divBdr>
        <w:top w:val="none" w:sz="0" w:space="0" w:color="auto"/>
        <w:left w:val="none" w:sz="0" w:space="0" w:color="auto"/>
        <w:bottom w:val="none" w:sz="0" w:space="0" w:color="auto"/>
        <w:right w:val="none" w:sz="0" w:space="0" w:color="auto"/>
      </w:divBdr>
    </w:div>
    <w:div w:id="2134790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C16A79-63BD-4AF1-A2C4-4391C39B7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188</Pages>
  <Words>84616</Words>
  <Characters>482317</Characters>
  <Application>Microsoft Office Word</Application>
  <DocSecurity>0</DocSecurity>
  <Lines>4019</Lines>
  <Paragraphs>1131</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565802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23.041_CR0268R2_(Rel-17)_5GSAT_ARCH-CT</cp:lastModifiedBy>
  <cp:revision>3</cp:revision>
  <dcterms:created xsi:type="dcterms:W3CDTF">2025-09-26T09:59:00Z</dcterms:created>
  <dcterms:modified xsi:type="dcterms:W3CDTF">2025-09-26T10:01:00Z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(3)l5Wd2uIuWorlli8Zh6WJiht82nOTumC438aKCSk9g8cE7SGRF5/ubR05s8JlejNhbwYZa6aS_x000d_
d890BbH1mk0Og6gUWtHd3vCHH586xEBeS2gWjfMUnTEev7/1ZdY4Jvh7t6cKbnGbxG2MSPdE_x000d_
zpeaVKb7ilnrSXvT/ohlXxrHzFvDp4gO5uWkrubGFSb72ZbHxvw7VQyP8F+257xoJ4dTBeix_x000d_
OJIY2frV68xE8fEd+r</vt:lpwstr>
  </property>
  <property fmtid="{D5CDD505-2E9C-101B-9397-08002B2CF9AE}" pid="3" name="_2015_ms_pID_7253431">
    <vt:lpwstr>cwXN+G41Op4+EFj0rf2LJk+O7dd0IuJvCAsm6LqlVYHX3JZU2FB8CG_x000d_
hRfeKuNrUqHVC7/GMGmOvKKZBlAdG4NyZQiHwGhkqRAmaxt5rIxkBqeKGF+fXEk2KTdFcS/h_x000d_
E/rXWpzvxaTx/N8O24uGQJQwn+VawCFR4DY3jTFWI4HiQQ6xpWoFTfYGJnMknHqG7jVMMrP2_x000d_
5mCHd1kZjCN8woRUlFRvFwICXcXBeI2Ynocp</vt:lpwstr>
  </property>
  <property fmtid="{D5CDD505-2E9C-101B-9397-08002B2CF9AE}" pid="4" name="_2015_ms_pID_7253432">
    <vt:lpwstr>sA==</vt:lpwstr>
  </property>
  <property fmtid="{D5CDD505-2E9C-101B-9397-08002B2CF9AE}" pid="5" name="NSCPROP_SA">
    <vt:lpwstr>D:\3GPP\SA6\#32\specs\23758-020\23758-020_rm.doc</vt:lpwstr>
  </property>
  <property fmtid="{D5CDD505-2E9C-101B-9397-08002B2CF9AE}" pid="6" name="MCCCRsImpl0">
    <vt:lpwstr>%Rel-18%0008%24.583%Rel-18%0007%24.583%Rel-18%0009%24.583%Rel-18%0010%24.583%Rel-18%0011%</vt:lpwstr>
  </property>
</Properties>
</file>