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7D62BD90" w:rsidR="004F0988" w:rsidRDefault="004F0988" w:rsidP="00723EC6">
            <w:pPr>
              <w:pStyle w:val="ZA"/>
              <w:framePr w:w="0" w:hRule="auto" w:wrap="auto" w:vAnchor="margin" w:hAnchor="text" w:yAlign="inline"/>
            </w:pPr>
            <w:bookmarkStart w:id="0" w:name="page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16</w:t>
            </w:r>
            <w:r w:rsidRPr="004D3578">
              <w:t>.</w:t>
            </w:r>
            <w:r w:rsidR="00723EC6">
              <w:rPr>
                <w:rFonts w:hint="eastAsia"/>
                <w:lang w:eastAsia="zh-CN"/>
              </w:rPr>
              <w:t>1</w:t>
            </w:r>
            <w:r w:rsidRPr="004D3578">
              <w:t>.</w:t>
            </w:r>
            <w:r w:rsidR="00723EC6">
              <w:rPr>
                <w:rFonts w:hint="eastAsia"/>
                <w:lang w:eastAsia="zh-CN"/>
              </w:rPr>
              <w:t>0</w:t>
            </w:r>
            <w:r w:rsidR="00723EC6" w:rsidRPr="004D3578">
              <w:t xml:space="preserve"> </w:t>
            </w:r>
            <w:r w:rsidRPr="00133525">
              <w:rPr>
                <w:sz w:val="32"/>
              </w:rPr>
              <w:t>(</w:t>
            </w:r>
            <w:r w:rsidR="001A1DDF">
              <w:rPr>
                <w:rFonts w:hint="eastAsia"/>
                <w:sz w:val="32"/>
                <w:lang w:eastAsia="zh-CN"/>
              </w:rPr>
              <w:t>20</w:t>
            </w:r>
            <w:r w:rsidR="001A1DDF">
              <w:rPr>
                <w:sz w:val="32"/>
                <w:lang w:eastAsia="zh-CN"/>
              </w:rPr>
              <w:t>20</w:t>
            </w:r>
            <w:r w:rsidRPr="00133525">
              <w:rPr>
                <w:sz w:val="32"/>
              </w:rPr>
              <w:t>-</w:t>
            </w:r>
            <w:r w:rsidR="00723EC6">
              <w:rPr>
                <w:sz w:val="32"/>
                <w:lang w:eastAsia="zh-CN"/>
              </w:rPr>
              <w:t>0</w:t>
            </w:r>
            <w:r w:rsidR="00723EC6">
              <w:rPr>
                <w:rFonts w:hint="eastAsia"/>
                <w:sz w:val="32"/>
                <w:lang w:eastAsia="zh-CN"/>
              </w:rPr>
              <w:t>6</w:t>
            </w:r>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77777777"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1"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5FD2CCFD" w:rsidR="00E16509" w:rsidRPr="00133525" w:rsidRDefault="00E16509" w:rsidP="00133525">
            <w:pPr>
              <w:pStyle w:val="FP"/>
              <w:jc w:val="center"/>
              <w:rPr>
                <w:noProof/>
                <w:sz w:val="18"/>
              </w:rPr>
            </w:pPr>
            <w:r w:rsidRPr="00133525">
              <w:rPr>
                <w:noProof/>
                <w:sz w:val="18"/>
              </w:rPr>
              <w:t>© 20</w:t>
            </w:r>
            <w:r w:rsidR="001A1DDF">
              <w:rPr>
                <w:noProof/>
                <w:sz w:val="18"/>
              </w:rPr>
              <w:t>20</w:t>
            </w:r>
            <w:r w:rsidRPr="00133525">
              <w:rPr>
                <w:noProof/>
                <w:sz w:val="18"/>
              </w:rPr>
              <w:t>, 3GPP Organizational Partners (ARIB, ATIS, CCSA, ETSI, TSDSI, TTA, TTC).</w:t>
            </w:r>
            <w:bookmarkStart w:id="2" w:name="copyrightaddon"/>
            <w:bookmarkEnd w:id="2"/>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1"/>
    </w:tbl>
    <w:p w14:paraId="71AF0EC1" w14:textId="77777777" w:rsidR="00080512" w:rsidRPr="004D3578" w:rsidRDefault="00080512">
      <w:pPr>
        <w:pStyle w:val="TT"/>
      </w:pPr>
      <w:r w:rsidRPr="004D3578">
        <w:br w:type="page"/>
      </w:r>
      <w:r w:rsidRPr="004D3578">
        <w:lastRenderedPageBreak/>
        <w:t>Contents</w:t>
      </w:r>
    </w:p>
    <w:bookmarkStart w:id="3" w:name="_GoBack"/>
    <w:p w14:paraId="0ABEF19B" w14:textId="28A695D1" w:rsidR="007F5059" w:rsidRDefault="007F5059">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_Toc45263986 \h </w:instrText>
      </w:r>
      <w:r>
        <w:fldChar w:fldCharType="separate"/>
      </w:r>
      <w:r>
        <w:t>4</w:t>
      </w:r>
      <w:r>
        <w:fldChar w:fldCharType="end"/>
      </w:r>
    </w:p>
    <w:p w14:paraId="5A477F47" w14:textId="4F0D3A09" w:rsidR="007F5059" w:rsidRDefault="007F505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_Toc45263987 \h </w:instrText>
      </w:r>
      <w:r>
        <w:fldChar w:fldCharType="separate"/>
      </w:r>
      <w:r>
        <w:t>7</w:t>
      </w:r>
      <w:r>
        <w:fldChar w:fldCharType="end"/>
      </w:r>
    </w:p>
    <w:p w14:paraId="03EABAF0" w14:textId="50B23737" w:rsidR="007F5059" w:rsidRDefault="007F505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_Toc45263988 \h </w:instrText>
      </w:r>
      <w:r>
        <w:fldChar w:fldCharType="separate"/>
      </w:r>
      <w:r>
        <w:t>7</w:t>
      </w:r>
      <w:r>
        <w:fldChar w:fldCharType="end"/>
      </w:r>
    </w:p>
    <w:p w14:paraId="5F122B21" w14:textId="6DE9B182" w:rsidR="007F5059" w:rsidRDefault="007F505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_Toc45263989 \h </w:instrText>
      </w:r>
      <w:r>
        <w:fldChar w:fldCharType="separate"/>
      </w:r>
      <w:r>
        <w:t>7</w:t>
      </w:r>
      <w:r>
        <w:fldChar w:fldCharType="end"/>
      </w:r>
    </w:p>
    <w:p w14:paraId="570D75B1" w14:textId="5DF1DEF0" w:rsidR="007F5059" w:rsidRDefault="007F505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_Toc45263990 \h </w:instrText>
      </w:r>
      <w:r>
        <w:fldChar w:fldCharType="separate"/>
      </w:r>
      <w:r>
        <w:t>7</w:t>
      </w:r>
      <w:r>
        <w:fldChar w:fldCharType="end"/>
      </w:r>
    </w:p>
    <w:p w14:paraId="3A68E5F0" w14:textId="75BB53D9" w:rsidR="007F5059" w:rsidRDefault="007F505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_Toc45263991 \h </w:instrText>
      </w:r>
      <w:r>
        <w:fldChar w:fldCharType="separate"/>
      </w:r>
      <w:r>
        <w:t>7</w:t>
      </w:r>
      <w:r>
        <w:fldChar w:fldCharType="end"/>
      </w:r>
    </w:p>
    <w:p w14:paraId="6549EB79" w14:textId="394054FA" w:rsidR="007F5059" w:rsidRDefault="007F5059">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_Toc45263992 \h </w:instrText>
      </w:r>
      <w:r>
        <w:fldChar w:fldCharType="separate"/>
      </w:r>
      <w:r>
        <w:t>7</w:t>
      </w:r>
      <w:r>
        <w:fldChar w:fldCharType="end"/>
      </w:r>
    </w:p>
    <w:p w14:paraId="5FDB5F24" w14:textId="17EA070B" w:rsidR="007F5059" w:rsidRDefault="007F5059">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_Toc45263993 \h </w:instrText>
      </w:r>
      <w:r>
        <w:fldChar w:fldCharType="separate"/>
      </w:r>
      <w:r>
        <w:t>8</w:t>
      </w:r>
      <w:r>
        <w:fldChar w:fldCharType="end"/>
      </w:r>
    </w:p>
    <w:p w14:paraId="7DDDCE47" w14:textId="624C0E2D" w:rsidR="007F5059" w:rsidRDefault="007F5059">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_Toc45263994 \h </w:instrText>
      </w:r>
      <w:r>
        <w:fldChar w:fldCharType="separate"/>
      </w:r>
      <w:r>
        <w:t>8</w:t>
      </w:r>
      <w:r>
        <w:fldChar w:fldCharType="end"/>
      </w:r>
    </w:p>
    <w:p w14:paraId="413F70B4" w14:textId="444F9200" w:rsidR="007F5059" w:rsidRDefault="007F5059">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_Toc45263995 \h </w:instrText>
      </w:r>
      <w:r>
        <w:fldChar w:fldCharType="separate"/>
      </w:r>
      <w:r>
        <w:t>8</w:t>
      </w:r>
      <w:r>
        <w:fldChar w:fldCharType="end"/>
      </w:r>
    </w:p>
    <w:p w14:paraId="39D38D6C" w14:textId="15A825D5" w:rsidR="007F5059" w:rsidRDefault="007F5059">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_Toc45263996 \h </w:instrText>
      </w:r>
      <w:r>
        <w:fldChar w:fldCharType="separate"/>
      </w:r>
      <w:r>
        <w:t>8</w:t>
      </w:r>
      <w:r>
        <w:fldChar w:fldCharType="end"/>
      </w:r>
    </w:p>
    <w:p w14:paraId="03E52E85" w14:textId="2DAEAC7C" w:rsidR="007F5059" w:rsidRDefault="007F5059">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_Toc45263997 \h </w:instrText>
      </w:r>
      <w:r>
        <w:fldChar w:fldCharType="separate"/>
      </w:r>
      <w:r>
        <w:t>8</w:t>
      </w:r>
      <w:r>
        <w:fldChar w:fldCharType="end"/>
      </w:r>
    </w:p>
    <w:p w14:paraId="0A366655" w14:textId="39D49F53" w:rsidR="007F5059" w:rsidRDefault="007F5059">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_Toc45263998 \h </w:instrText>
      </w:r>
      <w:r>
        <w:fldChar w:fldCharType="separate"/>
      </w:r>
      <w:r>
        <w:t>8</w:t>
      </w:r>
      <w:r>
        <w:fldChar w:fldCharType="end"/>
      </w:r>
    </w:p>
    <w:p w14:paraId="64007F54" w14:textId="2F64956E" w:rsidR="007F5059" w:rsidRDefault="007F5059">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_Toc45263999 \h </w:instrText>
      </w:r>
      <w:r>
        <w:fldChar w:fldCharType="separate"/>
      </w:r>
      <w:r>
        <w:t>9</w:t>
      </w:r>
      <w:r>
        <w:fldChar w:fldCharType="end"/>
      </w:r>
    </w:p>
    <w:p w14:paraId="0221990E" w14:textId="13E59B68" w:rsidR="007F5059" w:rsidRDefault="007F5059">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_Toc45264000 \h </w:instrText>
      </w:r>
      <w:r>
        <w:fldChar w:fldCharType="separate"/>
      </w:r>
      <w:r>
        <w:t>9</w:t>
      </w:r>
      <w:r>
        <w:fldChar w:fldCharType="end"/>
      </w:r>
    </w:p>
    <w:p w14:paraId="5DF951E6" w14:textId="7A5C4254" w:rsidR="007F5059" w:rsidRDefault="007F5059">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_Toc45264001 \h </w:instrText>
      </w:r>
      <w:r>
        <w:fldChar w:fldCharType="separate"/>
      </w:r>
      <w:r>
        <w:t>9</w:t>
      </w:r>
      <w:r>
        <w:fldChar w:fldCharType="end"/>
      </w:r>
    </w:p>
    <w:p w14:paraId="40C7DE04" w14:textId="7417082C" w:rsidR="007F5059" w:rsidRDefault="007F5059">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_Toc45264002 \h </w:instrText>
      </w:r>
      <w:r>
        <w:fldChar w:fldCharType="separate"/>
      </w:r>
      <w:r>
        <w:t>9</w:t>
      </w:r>
      <w:r>
        <w:fldChar w:fldCharType="end"/>
      </w:r>
    </w:p>
    <w:p w14:paraId="4E9D1ACA" w14:textId="3D2EE43C" w:rsidR="007F5059" w:rsidRDefault="007F5059">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_Toc45264003 \h </w:instrText>
      </w:r>
      <w:r>
        <w:fldChar w:fldCharType="separate"/>
      </w:r>
      <w:r>
        <w:t>9</w:t>
      </w:r>
      <w:r>
        <w:fldChar w:fldCharType="end"/>
      </w:r>
    </w:p>
    <w:p w14:paraId="7C19A154" w14:textId="4C8ADEAC" w:rsidR="007F5059" w:rsidRDefault="007F5059">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_Toc45264004 \h </w:instrText>
      </w:r>
      <w:r>
        <w:fldChar w:fldCharType="separate"/>
      </w:r>
      <w:r>
        <w:t>9</w:t>
      </w:r>
      <w:r>
        <w:fldChar w:fldCharType="end"/>
      </w:r>
    </w:p>
    <w:p w14:paraId="7E4F0D92" w14:textId="3EF3A6F4" w:rsidR="007F5059" w:rsidRDefault="007F5059">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_Toc45264005 \h </w:instrText>
      </w:r>
      <w:r>
        <w:fldChar w:fldCharType="separate"/>
      </w:r>
      <w:r>
        <w:t>9</w:t>
      </w:r>
      <w:r>
        <w:fldChar w:fldCharType="end"/>
      </w:r>
    </w:p>
    <w:p w14:paraId="39C89632" w14:textId="690AC4CF" w:rsidR="007F5059" w:rsidRDefault="007F5059">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_Toc45264006 \h </w:instrText>
      </w:r>
      <w:r>
        <w:fldChar w:fldCharType="separate"/>
      </w:r>
      <w:r>
        <w:t>10</w:t>
      </w:r>
      <w:r>
        <w:fldChar w:fldCharType="end"/>
      </w:r>
    </w:p>
    <w:p w14:paraId="5F36D541" w14:textId="019C2077" w:rsidR="007F5059" w:rsidRDefault="007F5059">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_Toc45264007 \h </w:instrText>
      </w:r>
      <w:r>
        <w:fldChar w:fldCharType="separate"/>
      </w:r>
      <w:r>
        <w:t>11</w:t>
      </w:r>
      <w:r>
        <w:fldChar w:fldCharType="end"/>
      </w:r>
    </w:p>
    <w:p w14:paraId="559FF754" w14:textId="4A3E2BFE" w:rsidR="007F5059" w:rsidRDefault="007F5059">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_Toc45264008 \h </w:instrText>
      </w:r>
      <w:r>
        <w:fldChar w:fldCharType="separate"/>
      </w:r>
      <w:r>
        <w:t>12</w:t>
      </w:r>
      <w:r>
        <w:fldChar w:fldCharType="end"/>
      </w:r>
    </w:p>
    <w:p w14:paraId="74E02DC0" w14:textId="42C5BD0A" w:rsidR="007F5059" w:rsidRDefault="007F5059">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_Toc45264009 \h </w:instrText>
      </w:r>
      <w:r>
        <w:fldChar w:fldCharType="separate"/>
      </w:r>
      <w:r>
        <w:t>12</w:t>
      </w:r>
      <w:r>
        <w:fldChar w:fldCharType="end"/>
      </w:r>
    </w:p>
    <w:p w14:paraId="57480F97" w14:textId="74E38AC6" w:rsidR="007F5059" w:rsidRDefault="007F5059">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_Toc45264010 \h </w:instrText>
      </w:r>
      <w:r>
        <w:fldChar w:fldCharType="separate"/>
      </w:r>
      <w:r>
        <w:t>13</w:t>
      </w:r>
      <w:r>
        <w:fldChar w:fldCharType="end"/>
      </w:r>
    </w:p>
    <w:p w14:paraId="028B02FA" w14:textId="520CD3D0" w:rsidR="007F5059" w:rsidRDefault="007F5059">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_Toc45264011 \h </w:instrText>
      </w:r>
      <w:r>
        <w:fldChar w:fldCharType="separate"/>
      </w:r>
      <w:r>
        <w:t>15</w:t>
      </w:r>
      <w:r>
        <w:fldChar w:fldCharType="end"/>
      </w:r>
    </w:p>
    <w:p w14:paraId="29FDF29C" w14:textId="2E612598" w:rsidR="007F5059" w:rsidRDefault="007F5059">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_Toc45264012 \h </w:instrText>
      </w:r>
      <w:r>
        <w:fldChar w:fldCharType="separate"/>
      </w:r>
      <w:r>
        <w:t>15</w:t>
      </w:r>
      <w:r>
        <w:fldChar w:fldCharType="end"/>
      </w:r>
    </w:p>
    <w:p w14:paraId="0E511096" w14:textId="1285DCD2" w:rsidR="007F5059" w:rsidRDefault="007F5059">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_Toc45264013 \h </w:instrText>
      </w:r>
      <w:r>
        <w:fldChar w:fldCharType="separate"/>
      </w:r>
      <w:r>
        <w:t>16</w:t>
      </w:r>
      <w:r>
        <w:fldChar w:fldCharType="end"/>
      </w:r>
    </w:p>
    <w:p w14:paraId="56F600AA" w14:textId="36A6A895" w:rsidR="007F5059" w:rsidRDefault="007F5059">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_Toc45264014 \h </w:instrText>
      </w:r>
      <w:r>
        <w:fldChar w:fldCharType="separate"/>
      </w:r>
      <w:r>
        <w:t>17</w:t>
      </w:r>
      <w:r>
        <w:fldChar w:fldCharType="end"/>
      </w:r>
    </w:p>
    <w:p w14:paraId="3684601C" w14:textId="17FCD99A" w:rsidR="007F5059" w:rsidRDefault="007F5059">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_Toc45264015 \h </w:instrText>
      </w:r>
      <w:r>
        <w:fldChar w:fldCharType="separate"/>
      </w:r>
      <w:r>
        <w:t>17</w:t>
      </w:r>
      <w:r>
        <w:fldChar w:fldCharType="end"/>
      </w:r>
    </w:p>
    <w:p w14:paraId="0F67F0A9" w14:textId="11E8517E" w:rsidR="007F5059" w:rsidRDefault="007F5059">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_Toc45264016 \h </w:instrText>
      </w:r>
      <w:r>
        <w:fldChar w:fldCharType="separate"/>
      </w:r>
      <w:r>
        <w:t>17</w:t>
      </w:r>
      <w:r>
        <w:fldChar w:fldCharType="end"/>
      </w:r>
    </w:p>
    <w:p w14:paraId="218838BF" w14:textId="1B76C325" w:rsidR="007F5059" w:rsidRDefault="007F5059">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_Toc45264017 \h </w:instrText>
      </w:r>
      <w:r>
        <w:fldChar w:fldCharType="separate"/>
      </w:r>
      <w:r>
        <w:t>18</w:t>
      </w:r>
      <w:r>
        <w:fldChar w:fldCharType="end"/>
      </w:r>
    </w:p>
    <w:p w14:paraId="01F5B774" w14:textId="185D1E6D" w:rsidR="007F5059" w:rsidRDefault="007F5059">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UE initiated Cancel Deferred Location</w:t>
      </w:r>
      <w:r>
        <w:tab/>
      </w:r>
      <w:r>
        <w:fldChar w:fldCharType="begin" w:fldLock="1"/>
      </w:r>
      <w:r>
        <w:instrText xml:space="preserve"> PAGEREF _Toc45264018 \h </w:instrText>
      </w:r>
      <w:r>
        <w:fldChar w:fldCharType="separate"/>
      </w:r>
      <w:r>
        <w:t>22</w:t>
      </w:r>
      <w:r>
        <w:fldChar w:fldCharType="end"/>
      </w:r>
    </w:p>
    <w:p w14:paraId="4A8B9C3B" w14:textId="221AB5EB" w:rsidR="007F5059" w:rsidRDefault="007F5059">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_Toc45264019 \h </w:instrText>
      </w:r>
      <w:r>
        <w:fldChar w:fldCharType="separate"/>
      </w:r>
      <w:r>
        <w:t>22</w:t>
      </w:r>
      <w:r>
        <w:fldChar w:fldCharType="end"/>
      </w:r>
    </w:p>
    <w:p w14:paraId="68F55B06" w14:textId="384756E9" w:rsidR="007F5059" w:rsidRDefault="007F5059">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_Toc45264020 \h </w:instrText>
      </w:r>
      <w:r>
        <w:fldChar w:fldCharType="separate"/>
      </w:r>
      <w:r>
        <w:t>23</w:t>
      </w:r>
      <w:r>
        <w:fldChar w:fldCharType="end"/>
      </w:r>
    </w:p>
    <w:p w14:paraId="27B1F2FC" w14:textId="626C9458" w:rsidR="007F5059" w:rsidRDefault="007F5059">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_Toc45264021 \h </w:instrText>
      </w:r>
      <w:r>
        <w:fldChar w:fldCharType="separate"/>
      </w:r>
      <w:r>
        <w:t>24</w:t>
      </w:r>
      <w:r>
        <w:fldChar w:fldCharType="end"/>
      </w:r>
    </w:p>
    <w:p w14:paraId="70C38669" w14:textId="32BA8312" w:rsidR="007F5059" w:rsidRDefault="007F5059">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_Toc45264022 \h </w:instrText>
      </w:r>
      <w:r>
        <w:fldChar w:fldCharType="separate"/>
      </w:r>
      <w:r>
        <w:t>25</w:t>
      </w:r>
      <w:r>
        <w:fldChar w:fldCharType="end"/>
      </w:r>
    </w:p>
    <w:p w14:paraId="18085452" w14:textId="4C8D9523" w:rsidR="007F5059" w:rsidRDefault="007F5059">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_Toc45264023 \h </w:instrText>
      </w:r>
      <w:r>
        <w:fldChar w:fldCharType="separate"/>
      </w:r>
      <w:r>
        <w:t>25</w:t>
      </w:r>
      <w:r>
        <w:fldChar w:fldCharType="end"/>
      </w:r>
    </w:p>
    <w:p w14:paraId="1297901B" w14:textId="749D0729" w:rsidR="007F5059" w:rsidRDefault="007F5059">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_Toc45264024 \h </w:instrText>
      </w:r>
      <w:r>
        <w:fldChar w:fldCharType="separate"/>
      </w:r>
      <w:r>
        <w:t>26</w:t>
      </w:r>
      <w:r>
        <w:fldChar w:fldCharType="end"/>
      </w:r>
    </w:p>
    <w:p w14:paraId="5B8005C4" w14:textId="22BD61EE" w:rsidR="007F5059" w:rsidRDefault="007F5059">
      <w:pPr>
        <w:pStyle w:val="TOC4"/>
        <w:rPr>
          <w:rFonts w:asciiTheme="minorHAnsi" w:hAnsiTheme="minorHAnsi" w:cstheme="minorBidi"/>
          <w:sz w:val="22"/>
          <w:szCs w:val="22"/>
          <w:lang w:eastAsia="en-GB"/>
        </w:rPr>
      </w:pPr>
      <w:r>
        <w:rPr>
          <w:lang w:eastAsia="zh-CN"/>
        </w:rPr>
        <w:t>5.2.2.5</w:t>
      </w:r>
      <w:r>
        <w:rPr>
          <w:rFonts w:asciiTheme="minorHAnsi" w:hAnsiTheme="minorHAnsi" w:cstheme="minorBidi"/>
          <w:sz w:val="22"/>
          <w:szCs w:val="22"/>
          <w:lang w:eastAsia="en-GB"/>
        </w:rPr>
        <w:tab/>
      </w:r>
      <w:r>
        <w:rPr>
          <w:lang w:eastAsia="zh-CN"/>
        </w:rPr>
        <w:t>UE Location Privacy Setting Procedure</w:t>
      </w:r>
      <w:r>
        <w:tab/>
      </w:r>
      <w:r>
        <w:fldChar w:fldCharType="begin" w:fldLock="1"/>
      </w:r>
      <w:r>
        <w:instrText xml:space="preserve"> PAGEREF _Toc45264025 \h </w:instrText>
      </w:r>
      <w:r>
        <w:fldChar w:fldCharType="separate"/>
      </w:r>
      <w:r>
        <w:t>27</w:t>
      </w:r>
      <w:r>
        <w:fldChar w:fldCharType="end"/>
      </w:r>
    </w:p>
    <w:p w14:paraId="596A259D" w14:textId="616BE0E3" w:rsidR="007F5059" w:rsidRDefault="007F5059">
      <w:pPr>
        <w:pStyle w:val="TOC5"/>
        <w:rPr>
          <w:rFonts w:asciiTheme="minorHAnsi" w:hAnsiTheme="minorHAnsi" w:cstheme="minorBidi"/>
          <w:sz w:val="22"/>
          <w:szCs w:val="22"/>
          <w:lang w:eastAsia="en-GB"/>
        </w:rPr>
      </w:pPr>
      <w:r>
        <w:t>5.2.2.5.1</w:t>
      </w:r>
      <w:r>
        <w:rPr>
          <w:rFonts w:asciiTheme="minorHAnsi" w:hAnsiTheme="minorHAnsi" w:cstheme="minorBidi"/>
          <w:sz w:val="22"/>
          <w:szCs w:val="22"/>
          <w:lang w:eastAsia="en-GB"/>
        </w:rPr>
        <w:tab/>
      </w:r>
      <w:r>
        <w:t>General</w:t>
      </w:r>
      <w:r>
        <w:tab/>
      </w:r>
      <w:r>
        <w:fldChar w:fldCharType="begin" w:fldLock="1"/>
      </w:r>
      <w:r>
        <w:instrText xml:space="preserve"> PAGEREF _Toc45264026 \h </w:instrText>
      </w:r>
      <w:r>
        <w:fldChar w:fldCharType="separate"/>
      </w:r>
      <w:r>
        <w:t>27</w:t>
      </w:r>
      <w:r>
        <w:fldChar w:fldCharType="end"/>
      </w:r>
    </w:p>
    <w:p w14:paraId="5831EA13" w14:textId="3A8B0CE5" w:rsidR="007F5059" w:rsidRDefault="007F5059">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Normal operation</w:t>
      </w:r>
      <w:r>
        <w:tab/>
      </w:r>
      <w:r>
        <w:fldChar w:fldCharType="begin" w:fldLock="1"/>
      </w:r>
      <w:r>
        <w:instrText xml:space="preserve"> PAGEREF _Toc45264027 \h </w:instrText>
      </w:r>
      <w:r>
        <w:fldChar w:fldCharType="separate"/>
      </w:r>
      <w:r>
        <w:t>28</w:t>
      </w:r>
      <w:r>
        <w:fldChar w:fldCharType="end"/>
      </w:r>
    </w:p>
    <w:p w14:paraId="0DEDC647" w14:textId="0D75FB5B" w:rsidR="007F5059" w:rsidRDefault="007F5059">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_Toc45264028 \h </w:instrText>
      </w:r>
      <w:r>
        <w:fldChar w:fldCharType="separate"/>
      </w:r>
      <w:r>
        <w:t>29</w:t>
      </w:r>
      <w:r>
        <w:fldChar w:fldCharType="end"/>
      </w:r>
    </w:p>
    <w:p w14:paraId="75DC506E" w14:textId="10DE836C" w:rsidR="007F5059" w:rsidRDefault="007F5059">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_Toc45264029 \h </w:instrText>
      </w:r>
      <w:r>
        <w:fldChar w:fldCharType="separate"/>
      </w:r>
      <w:r>
        <w:t>29</w:t>
      </w:r>
      <w:r>
        <w:fldChar w:fldCharType="end"/>
      </w:r>
    </w:p>
    <w:p w14:paraId="20068679" w14:textId="6DD0A6FD" w:rsidR="007F5059" w:rsidRDefault="007F5059">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_Toc45264030 \h </w:instrText>
      </w:r>
      <w:r>
        <w:fldChar w:fldCharType="separate"/>
      </w:r>
      <w:r>
        <w:t>29</w:t>
      </w:r>
      <w:r>
        <w:fldChar w:fldCharType="end"/>
      </w:r>
    </w:p>
    <w:p w14:paraId="356182D6" w14:textId="6B6470D7" w:rsidR="007F5059" w:rsidRDefault="007F5059">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_Toc45264031 \h </w:instrText>
      </w:r>
      <w:r>
        <w:fldChar w:fldCharType="separate"/>
      </w:r>
      <w:r>
        <w:t>29</w:t>
      </w:r>
      <w:r>
        <w:fldChar w:fldCharType="end"/>
      </w:r>
    </w:p>
    <w:p w14:paraId="78E50C07" w14:textId="408CB30F" w:rsidR="007F5059" w:rsidRDefault="007F5059">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_Toc45264032 \h </w:instrText>
      </w:r>
      <w:r>
        <w:fldChar w:fldCharType="separate"/>
      </w:r>
      <w:r>
        <w:t>29</w:t>
      </w:r>
      <w:r>
        <w:fldChar w:fldCharType="end"/>
      </w:r>
    </w:p>
    <w:p w14:paraId="060B62E8" w14:textId="0502DF13" w:rsidR="007F5059" w:rsidRDefault="007F5059">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_Toc45264033 \h </w:instrText>
      </w:r>
      <w:r>
        <w:fldChar w:fldCharType="separate"/>
      </w:r>
      <w:r>
        <w:t>31</w:t>
      </w:r>
      <w:r>
        <w:fldChar w:fldCharType="end"/>
      </w:r>
    </w:p>
    <w:p w14:paraId="051FBD93" w14:textId="5BAD4B8C" w:rsidR="00080512" w:rsidRPr="004D3578" w:rsidRDefault="007F5059">
      <w:r>
        <w:rPr>
          <w:noProof/>
          <w:sz w:val="22"/>
        </w:rPr>
        <w:fldChar w:fldCharType="end"/>
      </w:r>
      <w:bookmarkEnd w:id="3"/>
    </w:p>
    <w:p w14:paraId="2DB86A2C" w14:textId="77777777" w:rsidR="00080512" w:rsidRDefault="00080512">
      <w:pPr>
        <w:pStyle w:val="Heading1"/>
      </w:pPr>
      <w:bookmarkStart w:id="4" w:name="_Toc22050935"/>
      <w:bookmarkStart w:id="5" w:name="_Toc26192998"/>
      <w:bookmarkStart w:id="6" w:name="_Toc26193070"/>
      <w:bookmarkStart w:id="7" w:name="_Toc35266473"/>
      <w:bookmarkStart w:id="8" w:name="_Toc43195232"/>
      <w:bookmarkStart w:id="9" w:name="_Toc45263986"/>
      <w:r w:rsidRPr="004D3578">
        <w:t>Foreword</w:t>
      </w:r>
      <w:bookmarkEnd w:id="4"/>
      <w:bookmarkEnd w:id="5"/>
      <w:bookmarkEnd w:id="6"/>
      <w:bookmarkEnd w:id="7"/>
      <w:bookmarkEnd w:id="8"/>
      <w:bookmarkEnd w:id="9"/>
    </w:p>
    <w:p w14:paraId="16CDF58D" w14:textId="6BE866C4" w:rsidR="00080512" w:rsidRPr="004D3578" w:rsidRDefault="00080512">
      <w:r w:rsidRPr="004D3578">
        <w:t xml:space="preserve">This Technical </w:t>
      </w:r>
      <w:r w:rsidRPr="00311589">
        <w:t>Specification</w:t>
      </w:r>
      <w:r w:rsidR="00311589">
        <w:t xml:space="preserve"> </w:t>
      </w:r>
      <w:r w:rsidRPr="004D3578">
        <w:t>has been produced by the 3</w:t>
      </w:r>
      <w:r w:rsidR="00F04712">
        <w:t>rd</w:t>
      </w:r>
      <w:r w:rsidRPr="004D3578">
        <w:t xml:space="preserve"> Generation Partnership Project (3GPP).</w:t>
      </w:r>
    </w:p>
    <w:p w14:paraId="7651D459"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77777777" w:rsidR="008C384C" w:rsidRDefault="008C384C" w:rsidP="00774DA4">
      <w:pPr>
        <w:pStyle w:val="EX"/>
      </w:pPr>
      <w:r w:rsidRPr="008C384C">
        <w:rPr>
          <w:b/>
        </w:rPr>
        <w:t>shall</w:t>
      </w:r>
      <w:r>
        <w:tab/>
      </w:r>
      <w:r>
        <w:tab/>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77777777" w:rsidR="008C384C" w:rsidRDefault="008C384C" w:rsidP="00774DA4">
      <w:pPr>
        <w:pStyle w:val="EX"/>
      </w:pPr>
      <w:r w:rsidRPr="008C384C">
        <w:rPr>
          <w:b/>
        </w:rPr>
        <w:t>should</w:t>
      </w:r>
      <w:r>
        <w:tab/>
      </w:r>
      <w:r>
        <w:tab/>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7777777" w:rsidR="008C384C" w:rsidRDefault="008C384C" w:rsidP="00774DA4">
      <w:pPr>
        <w:pStyle w:val="EX"/>
      </w:pPr>
      <w:r w:rsidRPr="00774DA4">
        <w:rPr>
          <w:b/>
        </w:rPr>
        <w:t>may</w:t>
      </w:r>
      <w:r>
        <w:tab/>
      </w:r>
      <w:r>
        <w:tab/>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77777777" w:rsidR="008C384C" w:rsidRDefault="008C384C" w:rsidP="00774DA4">
      <w:pPr>
        <w:pStyle w:val="EX"/>
      </w:pPr>
      <w:r w:rsidRPr="00774DA4">
        <w:rPr>
          <w:b/>
        </w:rPr>
        <w:t>can</w:t>
      </w:r>
      <w:r>
        <w:tab/>
      </w:r>
      <w:r>
        <w:tab/>
        <w:t>indicates</w:t>
      </w:r>
      <w:r w:rsidR="00774DA4">
        <w:t xml:space="preserve"> that something is possible</w:t>
      </w:r>
    </w:p>
    <w:p w14:paraId="6F460D25" w14:textId="77777777" w:rsidR="00774DA4" w:rsidRDefault="00774DA4" w:rsidP="00774DA4">
      <w:pPr>
        <w:pStyle w:val="EX"/>
      </w:pPr>
      <w:r w:rsidRPr="00774DA4">
        <w:rPr>
          <w:b/>
        </w:rPr>
        <w:t>cannot</w:t>
      </w:r>
      <w:r>
        <w:tab/>
      </w:r>
      <w:r>
        <w:tab/>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E2684B">
      <w:pPr>
        <w:pStyle w:val="Heading1"/>
      </w:pPr>
      <w:r w:rsidRPr="004D3578">
        <w:br w:type="page"/>
      </w:r>
      <w:bookmarkStart w:id="10" w:name="_Toc22050936"/>
      <w:bookmarkStart w:id="11" w:name="_Toc26192999"/>
      <w:bookmarkStart w:id="12" w:name="_Toc26193071"/>
      <w:bookmarkStart w:id="13" w:name="_Toc35266474"/>
      <w:bookmarkStart w:id="14" w:name="_Toc43195233"/>
      <w:bookmarkStart w:id="15" w:name="_Toc45263987"/>
      <w:r w:rsidRPr="004D3578">
        <w:lastRenderedPageBreak/>
        <w:t>1</w:t>
      </w:r>
      <w:r w:rsidRPr="004D3578">
        <w:tab/>
        <w:t>Scope</w:t>
      </w:r>
      <w:bookmarkEnd w:id="10"/>
      <w:bookmarkEnd w:id="11"/>
      <w:bookmarkEnd w:id="12"/>
      <w:bookmarkEnd w:id="13"/>
      <w:bookmarkEnd w:id="14"/>
      <w:bookmarkEnd w:id="15"/>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pPr>
        <w:pStyle w:val="Heading1"/>
      </w:pPr>
      <w:bookmarkStart w:id="16" w:name="_Toc22050937"/>
      <w:bookmarkStart w:id="17" w:name="_Toc26193000"/>
      <w:bookmarkStart w:id="18" w:name="_Toc26193072"/>
      <w:bookmarkStart w:id="19" w:name="_Toc35266475"/>
      <w:bookmarkStart w:id="20" w:name="_Toc43195234"/>
      <w:bookmarkStart w:id="21" w:name="_Toc45263988"/>
      <w:r w:rsidRPr="004D3578">
        <w:t>2</w:t>
      </w:r>
      <w:r w:rsidRPr="004D3578">
        <w:tab/>
        <w:t>References</w:t>
      </w:r>
      <w:bookmarkEnd w:id="16"/>
      <w:bookmarkEnd w:id="17"/>
      <w:bookmarkEnd w:id="18"/>
      <w:bookmarkEnd w:id="19"/>
      <w:bookmarkEnd w:id="20"/>
      <w:bookmarkEnd w:id="21"/>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77777777"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pPr>
        <w:pStyle w:val="Heading1"/>
      </w:pPr>
      <w:bookmarkStart w:id="22" w:name="_Toc22050938"/>
      <w:bookmarkStart w:id="23" w:name="_Toc26193001"/>
      <w:bookmarkStart w:id="24" w:name="_Toc26193073"/>
      <w:bookmarkStart w:id="25" w:name="_Toc35266476"/>
      <w:bookmarkStart w:id="26" w:name="_Toc43195235"/>
      <w:bookmarkStart w:id="27" w:name="_Toc45263989"/>
      <w:r w:rsidRPr="004D3578">
        <w:t>3</w:t>
      </w:r>
      <w:r w:rsidRPr="004D3578">
        <w:tab/>
        <w:t>Definitions</w:t>
      </w:r>
      <w:r w:rsidR="00602AEA">
        <w:t xml:space="preserve"> of terms, symbols and abbreviations</w:t>
      </w:r>
      <w:bookmarkEnd w:id="22"/>
      <w:bookmarkEnd w:id="23"/>
      <w:bookmarkEnd w:id="24"/>
      <w:bookmarkEnd w:id="25"/>
      <w:bookmarkEnd w:id="26"/>
      <w:bookmarkEnd w:id="27"/>
    </w:p>
    <w:p w14:paraId="30D90B52" w14:textId="77777777" w:rsidR="001F7791" w:rsidRPr="004D3578" w:rsidRDefault="001F7791" w:rsidP="001F7791">
      <w:pPr>
        <w:pStyle w:val="Heading2"/>
      </w:pPr>
      <w:bookmarkStart w:id="28" w:name="_Toc22050939"/>
      <w:bookmarkStart w:id="29" w:name="_Toc26193002"/>
      <w:bookmarkStart w:id="30" w:name="_Toc26193074"/>
      <w:bookmarkStart w:id="31" w:name="_Toc35266477"/>
      <w:bookmarkStart w:id="32" w:name="_Toc43195236"/>
      <w:bookmarkStart w:id="33" w:name="_Toc45263990"/>
      <w:r w:rsidRPr="004D3578">
        <w:t>3.1</w:t>
      </w:r>
      <w:r w:rsidRPr="004D3578">
        <w:tab/>
      </w:r>
      <w:r>
        <w:t>Terms</w:t>
      </w:r>
      <w:bookmarkEnd w:id="28"/>
      <w:bookmarkEnd w:id="29"/>
      <w:bookmarkEnd w:id="30"/>
      <w:bookmarkEnd w:id="31"/>
      <w:bookmarkEnd w:id="32"/>
      <w:bookmarkEnd w:id="33"/>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F7791">
      <w:pPr>
        <w:pStyle w:val="Heading2"/>
      </w:pPr>
      <w:bookmarkStart w:id="34" w:name="_Toc22050940"/>
      <w:bookmarkStart w:id="35" w:name="_Toc26193003"/>
      <w:bookmarkStart w:id="36" w:name="_Toc26193075"/>
      <w:bookmarkStart w:id="37" w:name="_Toc35266478"/>
      <w:bookmarkStart w:id="38" w:name="_Toc43195237"/>
      <w:bookmarkStart w:id="39" w:name="_Toc45263991"/>
      <w:r w:rsidRPr="004D3578">
        <w:t>3.2</w:t>
      </w:r>
      <w:r w:rsidRPr="004D3578">
        <w:tab/>
        <w:t>Symbols</w:t>
      </w:r>
      <w:bookmarkEnd w:id="34"/>
      <w:bookmarkEnd w:id="35"/>
      <w:bookmarkEnd w:id="36"/>
      <w:bookmarkEnd w:id="37"/>
      <w:bookmarkEnd w:id="38"/>
      <w:bookmarkEnd w:id="39"/>
    </w:p>
    <w:p w14:paraId="78824695" w14:textId="77777777" w:rsidR="001F7791" w:rsidRPr="004D3578" w:rsidRDefault="001F7791" w:rsidP="001F7791">
      <w:pPr>
        <w:pStyle w:val="Heading2"/>
      </w:pPr>
      <w:bookmarkStart w:id="40" w:name="_Toc22050941"/>
      <w:bookmarkStart w:id="41" w:name="_Toc26193004"/>
      <w:bookmarkStart w:id="42" w:name="_Toc26193076"/>
      <w:bookmarkStart w:id="43" w:name="_Toc35266479"/>
      <w:bookmarkStart w:id="44" w:name="_Toc43195238"/>
      <w:bookmarkStart w:id="45" w:name="_Toc45263992"/>
      <w:r w:rsidRPr="004D3578">
        <w:t>3.3</w:t>
      </w:r>
      <w:r w:rsidRPr="004D3578">
        <w:tab/>
        <w:t>Abbreviations</w:t>
      </w:r>
      <w:bookmarkEnd w:id="40"/>
      <w:bookmarkEnd w:id="41"/>
      <w:bookmarkEnd w:id="42"/>
      <w:bookmarkEnd w:id="43"/>
      <w:bookmarkEnd w:id="44"/>
      <w:bookmarkEnd w:id="45"/>
    </w:p>
    <w:p w14:paraId="38DAAD80" w14:textId="77777777" w:rsidR="001F7791" w:rsidRDefault="001F7791" w:rsidP="001F7791">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439D3E1" w14:textId="77777777" w:rsidR="00AC174F" w:rsidRDefault="00AC174F" w:rsidP="00AC174F">
      <w:pPr>
        <w:pStyle w:val="EW"/>
        <w:rPr>
          <w:lang w:eastAsia="zh-CN"/>
        </w:rPr>
      </w:pPr>
      <w:r>
        <w:rPr>
          <w:rFonts w:hint="eastAsia"/>
          <w:lang w:eastAsia="zh-CN"/>
        </w:rPr>
        <w:t>5GCN</w:t>
      </w:r>
      <w:r>
        <w:rPr>
          <w:rFonts w:hint="eastAsia"/>
          <w:lang w:eastAsia="zh-CN"/>
        </w:rPr>
        <w:tab/>
      </w:r>
      <w:r w:rsidRPr="00475454">
        <w:t>5G Core Network</w:t>
      </w:r>
    </w:p>
    <w:p w14:paraId="398222A0" w14:textId="77777777" w:rsidR="00AC174F" w:rsidRDefault="00AC174F" w:rsidP="00AC174F">
      <w:pPr>
        <w:pStyle w:val="EW"/>
        <w:rPr>
          <w:lang w:eastAsia="zh-CN"/>
        </w:rPr>
      </w:pPr>
      <w:r>
        <w:rPr>
          <w:rFonts w:hint="eastAsia"/>
          <w:lang w:eastAsia="zh-CN"/>
        </w:rPr>
        <w:t>5GS</w:t>
      </w:r>
      <w:r>
        <w:rPr>
          <w:rFonts w:hint="eastAsia"/>
          <w:lang w:eastAsia="zh-CN"/>
        </w:rPr>
        <w:tab/>
        <w:t>5G System</w:t>
      </w:r>
    </w:p>
    <w:p w14:paraId="50771D54" w14:textId="77777777" w:rsidR="00AC174F" w:rsidRDefault="00AC174F" w:rsidP="00AC174F">
      <w:pPr>
        <w:pStyle w:val="EW"/>
        <w:rPr>
          <w:lang w:eastAsia="zh-CN"/>
        </w:rPr>
      </w:pPr>
      <w:r>
        <w:rPr>
          <w:rFonts w:hint="eastAsia"/>
          <w:lang w:eastAsia="zh-CN"/>
        </w:rPr>
        <w:t>AMF</w:t>
      </w:r>
      <w:r>
        <w:rPr>
          <w:rFonts w:hint="eastAsia"/>
          <w:lang w:eastAsia="zh-CN"/>
        </w:rPr>
        <w:tab/>
      </w:r>
      <w:r>
        <w:t>Access and Mobility Management Function</w:t>
      </w:r>
    </w:p>
    <w:p w14:paraId="04AD0B1E" w14:textId="77777777" w:rsidR="00AC174F" w:rsidRDefault="00AC174F" w:rsidP="00AC174F">
      <w:pPr>
        <w:pStyle w:val="EW"/>
        <w:rPr>
          <w:lang w:eastAsia="zh-CN"/>
        </w:rPr>
      </w:pPr>
      <w:r>
        <w:rPr>
          <w:rFonts w:hint="eastAsia"/>
          <w:lang w:eastAsia="zh-CN"/>
        </w:rPr>
        <w:t>DL</w:t>
      </w:r>
      <w:r>
        <w:rPr>
          <w:rFonts w:hint="eastAsia"/>
          <w:lang w:eastAsia="zh-CN"/>
        </w:rPr>
        <w:tab/>
        <w:t>Downlink</w:t>
      </w:r>
    </w:p>
    <w:p w14:paraId="7D902B14" w14:textId="77777777" w:rsidR="00AC174F" w:rsidRDefault="00AC174F" w:rsidP="00AC174F">
      <w:pPr>
        <w:pStyle w:val="EW"/>
        <w:rPr>
          <w:lang w:eastAsia="zh-CN"/>
        </w:rPr>
      </w:pPr>
      <w:r>
        <w:rPr>
          <w:rFonts w:hint="eastAsia"/>
          <w:lang w:eastAsia="zh-CN"/>
        </w:rPr>
        <w:t>IE</w:t>
      </w:r>
      <w:r>
        <w:rPr>
          <w:rFonts w:hint="eastAsia"/>
          <w:lang w:eastAsia="zh-CN"/>
        </w:rPr>
        <w:tab/>
      </w:r>
      <w:r>
        <w:t>Information Element</w:t>
      </w:r>
    </w:p>
    <w:p w14:paraId="1ED18C6A" w14:textId="77777777" w:rsidR="00AC174F" w:rsidRDefault="00AC174F" w:rsidP="00AC174F">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368AC1CE" w14:textId="0DA6E172" w:rsidR="00AC174F" w:rsidRPr="004D3578" w:rsidRDefault="00AC174F" w:rsidP="00AC174F">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83EEC94" w14:textId="77777777" w:rsidR="00080512" w:rsidRDefault="00A7451F">
      <w:pPr>
        <w:pStyle w:val="EW"/>
        <w:rPr>
          <w:lang w:eastAsia="zh-CN"/>
        </w:rPr>
      </w:pPr>
      <w:r>
        <w:lastRenderedPageBreak/>
        <w:t>LDR</w:t>
      </w:r>
      <w:r>
        <w:tab/>
        <w:t>Location Deferred Request</w:t>
      </w:r>
    </w:p>
    <w:p w14:paraId="7B7C553B" w14:textId="77777777" w:rsidR="00AC174F" w:rsidRDefault="00AC174F" w:rsidP="00AC174F">
      <w:pPr>
        <w:pStyle w:val="EW"/>
        <w:rPr>
          <w:lang w:eastAsia="zh-CN"/>
        </w:rPr>
      </w:pPr>
      <w:r>
        <w:rPr>
          <w:rFonts w:hint="eastAsia"/>
          <w:lang w:eastAsia="zh-CN"/>
        </w:rPr>
        <w:t>LMF</w:t>
      </w:r>
      <w:r>
        <w:rPr>
          <w:rFonts w:hint="eastAsia"/>
          <w:lang w:eastAsia="zh-CN"/>
        </w:rPr>
        <w:tab/>
      </w:r>
      <w:r>
        <w:t>Location Management Function</w:t>
      </w:r>
    </w:p>
    <w:p w14:paraId="6BDEA8C0" w14:textId="77777777" w:rsidR="00AC174F" w:rsidRDefault="00AC174F" w:rsidP="00AC174F">
      <w:pPr>
        <w:pStyle w:val="EW"/>
        <w:rPr>
          <w:lang w:eastAsia="zh-CN"/>
        </w:rPr>
      </w:pPr>
      <w:r>
        <w:rPr>
          <w:rFonts w:hint="eastAsia"/>
          <w:lang w:eastAsia="zh-CN"/>
        </w:rPr>
        <w:t>LPP</w:t>
      </w:r>
      <w:r>
        <w:rPr>
          <w:rFonts w:hint="eastAsia"/>
          <w:lang w:eastAsia="zh-CN"/>
        </w:rPr>
        <w:tab/>
      </w:r>
      <w:r>
        <w:t>LTE Positioning Protocol</w:t>
      </w:r>
    </w:p>
    <w:p w14:paraId="57FCB261" w14:textId="77777777" w:rsidR="00AC174F" w:rsidRDefault="00AC174F" w:rsidP="00AC174F">
      <w:pPr>
        <w:pStyle w:val="EW"/>
      </w:pPr>
      <w:r>
        <w:t>MO-LR</w:t>
      </w:r>
      <w:r>
        <w:tab/>
      </w:r>
      <w:smartTag w:uri="urn:schemas-microsoft-com:office:smarttags" w:element="place">
        <w:r>
          <w:t>Mobile</w:t>
        </w:r>
      </w:smartTag>
      <w:r>
        <w:t xml:space="preserve"> Originated Location Request</w:t>
      </w:r>
    </w:p>
    <w:p w14:paraId="14540AFB" w14:textId="77777777" w:rsidR="00AC174F" w:rsidRDefault="00AC174F" w:rsidP="00AC174F">
      <w:pPr>
        <w:pStyle w:val="EW"/>
        <w:rPr>
          <w:lang w:eastAsia="zh-CN"/>
        </w:rPr>
      </w:pPr>
      <w:r>
        <w:t>MT-LR</w:t>
      </w:r>
      <w:r>
        <w:tab/>
        <w:t>Mobile Terminated Location Request</w:t>
      </w:r>
    </w:p>
    <w:p w14:paraId="77360D8E" w14:textId="77777777" w:rsidR="00AC174F" w:rsidRDefault="00AC174F" w:rsidP="00AC174F">
      <w:pPr>
        <w:pStyle w:val="EW"/>
        <w:rPr>
          <w:lang w:eastAsia="zh-CN"/>
        </w:rPr>
      </w:pPr>
      <w:r>
        <w:rPr>
          <w:rFonts w:hint="eastAsia"/>
          <w:lang w:eastAsia="zh-CN"/>
        </w:rPr>
        <w:t>NAS</w:t>
      </w:r>
      <w:r>
        <w:rPr>
          <w:rFonts w:hint="eastAsia"/>
          <w:lang w:eastAsia="zh-CN"/>
        </w:rPr>
        <w:tab/>
      </w:r>
      <w:r>
        <w:t>Non-access S</w:t>
      </w:r>
      <w:r w:rsidRPr="003168A2">
        <w:t>tratum</w:t>
      </w:r>
    </w:p>
    <w:p w14:paraId="6FB300A3" w14:textId="77777777" w:rsidR="00AC174F" w:rsidRDefault="00AC174F" w:rsidP="00AC174F">
      <w:pPr>
        <w:pStyle w:val="EW"/>
        <w:rPr>
          <w:lang w:eastAsia="zh-CN"/>
        </w:rPr>
      </w:pPr>
      <w:r>
        <w:t>UE</w:t>
      </w:r>
      <w:r>
        <w:tab/>
        <w:t>User Equipment</w:t>
      </w:r>
    </w:p>
    <w:p w14:paraId="56239313" w14:textId="5D2159A3" w:rsidR="00AC174F" w:rsidRDefault="00AC174F" w:rsidP="00AC174F">
      <w:pPr>
        <w:pStyle w:val="EW"/>
        <w:rPr>
          <w:lang w:eastAsia="zh-CN"/>
        </w:rPr>
      </w:pPr>
      <w:r>
        <w:rPr>
          <w:rFonts w:hint="eastAsia"/>
          <w:lang w:eastAsia="zh-CN"/>
        </w:rPr>
        <w:t>UL</w:t>
      </w:r>
      <w:r>
        <w:rPr>
          <w:rFonts w:hint="eastAsia"/>
          <w:lang w:eastAsia="zh-CN"/>
        </w:rPr>
        <w:tab/>
        <w:t>Uplink</w:t>
      </w:r>
    </w:p>
    <w:p w14:paraId="5BBBC0C8" w14:textId="77777777" w:rsidR="00080512" w:rsidRPr="004D3578" w:rsidRDefault="00080512">
      <w:pPr>
        <w:pStyle w:val="Heading1"/>
        <w:rPr>
          <w:lang w:eastAsia="zh-CN"/>
        </w:rPr>
      </w:pPr>
      <w:bookmarkStart w:id="46" w:name="_Toc22050942"/>
      <w:bookmarkStart w:id="47" w:name="_Toc26193005"/>
      <w:bookmarkStart w:id="48" w:name="_Toc26193077"/>
      <w:bookmarkStart w:id="49" w:name="_Toc35266480"/>
      <w:bookmarkStart w:id="50" w:name="_Toc43195239"/>
      <w:bookmarkStart w:id="51" w:name="_Toc45263993"/>
      <w:r w:rsidRPr="004D3578">
        <w:t>4</w:t>
      </w:r>
      <w:r w:rsidRPr="004D3578">
        <w:tab/>
      </w:r>
      <w:r w:rsidR="000B6DB3">
        <w:rPr>
          <w:rFonts w:hint="eastAsia"/>
          <w:lang w:eastAsia="zh-CN"/>
        </w:rPr>
        <w:t>General</w:t>
      </w:r>
      <w:bookmarkEnd w:id="46"/>
      <w:bookmarkEnd w:id="47"/>
      <w:bookmarkEnd w:id="48"/>
      <w:bookmarkEnd w:id="49"/>
      <w:bookmarkEnd w:id="50"/>
      <w:bookmarkEnd w:id="51"/>
    </w:p>
    <w:p w14:paraId="4CDF98B7" w14:textId="77777777" w:rsidR="00080512" w:rsidRPr="004D3578" w:rsidRDefault="00080512">
      <w:pPr>
        <w:pStyle w:val="Heading2"/>
        <w:rPr>
          <w:lang w:eastAsia="zh-CN"/>
        </w:rPr>
      </w:pPr>
      <w:bookmarkStart w:id="52" w:name="_Toc22050943"/>
      <w:bookmarkStart w:id="53" w:name="_Toc26193006"/>
      <w:bookmarkStart w:id="54" w:name="_Toc26193078"/>
      <w:bookmarkStart w:id="55" w:name="_Toc35266481"/>
      <w:bookmarkStart w:id="56" w:name="_Toc43195240"/>
      <w:bookmarkStart w:id="57" w:name="_Toc45263994"/>
      <w:r w:rsidRPr="004D3578">
        <w:t>4.1</w:t>
      </w:r>
      <w:r w:rsidRPr="004D3578">
        <w:tab/>
      </w:r>
      <w:r w:rsidR="000B6DB3">
        <w:rPr>
          <w:rFonts w:hint="eastAsia"/>
          <w:lang w:eastAsia="zh-CN"/>
        </w:rPr>
        <w:t>Overview</w:t>
      </w:r>
      <w:bookmarkEnd w:id="52"/>
      <w:bookmarkEnd w:id="53"/>
      <w:bookmarkEnd w:id="54"/>
      <w:bookmarkEnd w:id="55"/>
      <w:bookmarkEnd w:id="56"/>
      <w:bookmarkEnd w:id="57"/>
    </w:p>
    <w:p w14:paraId="38F27913" w14:textId="77777777" w:rsidR="000B6DB3" w:rsidRDefault="000B6DB3" w:rsidP="000B6DB3">
      <w:pPr>
        <w:pStyle w:val="Heading3"/>
        <w:rPr>
          <w:lang w:eastAsia="zh-CN"/>
        </w:rPr>
      </w:pPr>
      <w:bookmarkStart w:id="58" w:name="_Toc22050944"/>
      <w:bookmarkStart w:id="59" w:name="_Toc26193007"/>
      <w:bookmarkStart w:id="60" w:name="_Toc26193079"/>
      <w:bookmarkStart w:id="61" w:name="_Toc35266482"/>
      <w:bookmarkStart w:id="62" w:name="_Toc43195241"/>
      <w:bookmarkStart w:id="63" w:name="_Toc45263995"/>
      <w:r>
        <w:rPr>
          <w:rFonts w:hint="eastAsia"/>
          <w:lang w:eastAsia="zh-CN"/>
        </w:rPr>
        <w:t>4.1.1</w:t>
      </w:r>
      <w:r>
        <w:rPr>
          <w:rFonts w:hint="eastAsia"/>
          <w:lang w:eastAsia="zh-CN"/>
        </w:rPr>
        <w:tab/>
        <w:t>NAS aspect</w:t>
      </w:r>
      <w:bookmarkEnd w:id="58"/>
      <w:bookmarkEnd w:id="59"/>
      <w:bookmarkEnd w:id="60"/>
      <w:bookmarkEnd w:id="61"/>
      <w:bookmarkEnd w:id="62"/>
      <w:bookmarkEnd w:id="63"/>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0B6DB3">
      <w:pPr>
        <w:pStyle w:val="Heading3"/>
        <w:rPr>
          <w:lang w:eastAsia="zh-CN"/>
        </w:rPr>
      </w:pPr>
      <w:bookmarkStart w:id="64" w:name="_Toc22050945"/>
      <w:bookmarkStart w:id="65" w:name="_Toc26193008"/>
      <w:bookmarkStart w:id="66" w:name="_Toc26193080"/>
      <w:bookmarkStart w:id="67" w:name="_Toc35266483"/>
      <w:bookmarkStart w:id="68" w:name="_Toc43195242"/>
      <w:bookmarkStart w:id="69" w:name="_Toc45263996"/>
      <w:r>
        <w:rPr>
          <w:rFonts w:hint="eastAsia"/>
          <w:lang w:eastAsia="zh-CN"/>
        </w:rPr>
        <w:t>4.1.2</w:t>
      </w:r>
      <w:r>
        <w:rPr>
          <w:rFonts w:hint="eastAsia"/>
          <w:lang w:eastAsia="zh-CN"/>
        </w:rPr>
        <w:tab/>
        <w:t>LCS aspect</w:t>
      </w:r>
      <w:bookmarkEnd w:id="64"/>
      <w:bookmarkEnd w:id="65"/>
      <w:bookmarkEnd w:id="66"/>
      <w:bookmarkEnd w:id="67"/>
      <w:bookmarkEnd w:id="68"/>
      <w:bookmarkEnd w:id="69"/>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EC1D5F0" w14:textId="77777777" w:rsidR="00AC174F" w:rsidRDefault="00AC174F" w:rsidP="00AC174F">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378B8E6" w14:textId="07ED54F3" w:rsidR="00AC174F" w:rsidRPr="00AC174F" w:rsidRDefault="00AC174F" w:rsidP="00AC174F">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pPr>
        <w:pStyle w:val="Heading2"/>
        <w:rPr>
          <w:lang w:eastAsia="zh-CN"/>
        </w:rPr>
      </w:pPr>
      <w:bookmarkStart w:id="70" w:name="_Toc22050946"/>
      <w:bookmarkStart w:id="71" w:name="_Toc26193009"/>
      <w:bookmarkStart w:id="72" w:name="_Toc26193081"/>
      <w:bookmarkStart w:id="73" w:name="_Toc35266484"/>
      <w:bookmarkStart w:id="74" w:name="_Toc43195243"/>
      <w:bookmarkStart w:id="75" w:name="_Toc45263997"/>
      <w:r w:rsidRPr="004D3578">
        <w:t>4.2</w:t>
      </w:r>
      <w:r w:rsidRPr="004D3578">
        <w:tab/>
      </w:r>
      <w:r w:rsidR="00541A9A">
        <w:rPr>
          <w:rFonts w:hint="eastAsia"/>
          <w:lang w:eastAsia="zh-CN"/>
        </w:rPr>
        <w:t>LCS Support capabilities</w:t>
      </w:r>
      <w:bookmarkEnd w:id="70"/>
      <w:bookmarkEnd w:id="71"/>
      <w:bookmarkEnd w:id="72"/>
      <w:bookmarkEnd w:id="73"/>
      <w:bookmarkEnd w:id="74"/>
      <w:bookmarkEnd w:id="75"/>
    </w:p>
    <w:p w14:paraId="67237542" w14:textId="77777777" w:rsidR="00541A9A" w:rsidRDefault="00541A9A" w:rsidP="00541A9A">
      <w:pPr>
        <w:pStyle w:val="Heading3"/>
        <w:rPr>
          <w:lang w:eastAsia="zh-CN"/>
        </w:rPr>
      </w:pPr>
      <w:bookmarkStart w:id="76" w:name="_Toc22050947"/>
      <w:bookmarkStart w:id="77" w:name="_Toc26193010"/>
      <w:bookmarkStart w:id="78" w:name="_Toc26193082"/>
      <w:bookmarkStart w:id="79" w:name="_Toc35266485"/>
      <w:bookmarkStart w:id="80" w:name="_Toc43195244"/>
      <w:bookmarkStart w:id="81" w:name="_Toc45263998"/>
      <w:r>
        <w:rPr>
          <w:rFonts w:hint="eastAsia"/>
          <w:lang w:eastAsia="zh-CN"/>
        </w:rPr>
        <w:t>4.2.1</w:t>
      </w:r>
      <w:r>
        <w:rPr>
          <w:rFonts w:hint="eastAsia"/>
          <w:lang w:eastAsia="zh-CN"/>
        </w:rPr>
        <w:tab/>
        <w:t>UE support of LCS</w:t>
      </w:r>
      <w:bookmarkEnd w:id="76"/>
      <w:bookmarkEnd w:id="77"/>
      <w:bookmarkEnd w:id="78"/>
      <w:bookmarkEnd w:id="79"/>
      <w:bookmarkEnd w:id="80"/>
      <w:bookmarkEnd w:id="81"/>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541A9A">
      <w:pPr>
        <w:pStyle w:val="Heading3"/>
        <w:rPr>
          <w:lang w:eastAsia="zh-CN"/>
        </w:rPr>
      </w:pPr>
      <w:bookmarkStart w:id="82" w:name="_Toc22050948"/>
      <w:bookmarkStart w:id="83" w:name="_Toc26193011"/>
      <w:bookmarkStart w:id="84" w:name="_Toc26193083"/>
      <w:bookmarkStart w:id="85" w:name="_Toc35266486"/>
      <w:bookmarkStart w:id="86" w:name="_Toc43195245"/>
      <w:bookmarkStart w:id="87" w:name="_Toc45263999"/>
      <w:r>
        <w:rPr>
          <w:rFonts w:hint="eastAsia"/>
          <w:lang w:eastAsia="zh-CN"/>
        </w:rPr>
        <w:lastRenderedPageBreak/>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82"/>
      <w:bookmarkEnd w:id="83"/>
      <w:bookmarkEnd w:id="84"/>
      <w:bookmarkEnd w:id="85"/>
      <w:bookmarkEnd w:id="86"/>
      <w:bookmarkEnd w:id="87"/>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541A9A">
      <w:pPr>
        <w:pStyle w:val="Heading1"/>
        <w:rPr>
          <w:lang w:eastAsia="zh-CN"/>
        </w:rPr>
      </w:pPr>
      <w:bookmarkStart w:id="88" w:name="_Toc22050949"/>
      <w:bookmarkStart w:id="89" w:name="_Toc26193012"/>
      <w:bookmarkStart w:id="90" w:name="_Toc26193084"/>
      <w:bookmarkStart w:id="91" w:name="_Toc35266487"/>
      <w:bookmarkStart w:id="92" w:name="_Toc43195246"/>
      <w:bookmarkStart w:id="93" w:name="_Toc45264000"/>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88"/>
      <w:bookmarkEnd w:id="89"/>
      <w:bookmarkEnd w:id="90"/>
      <w:bookmarkEnd w:id="91"/>
      <w:bookmarkEnd w:id="92"/>
      <w:bookmarkEnd w:id="93"/>
    </w:p>
    <w:p w14:paraId="7B8028F5" w14:textId="77777777" w:rsidR="00A7451F" w:rsidRPr="00A7451F" w:rsidRDefault="00A7451F" w:rsidP="00E64E14">
      <w:pPr>
        <w:pStyle w:val="Heading2"/>
        <w:rPr>
          <w:lang w:eastAsia="zh-CN"/>
        </w:rPr>
      </w:pPr>
      <w:bookmarkStart w:id="94" w:name="_Toc26193013"/>
      <w:bookmarkStart w:id="95" w:name="_Toc26193085"/>
      <w:bookmarkStart w:id="96" w:name="_Toc35266488"/>
      <w:bookmarkStart w:id="97" w:name="_Toc43195247"/>
      <w:bookmarkStart w:id="98" w:name="_Toc45264001"/>
      <w:r w:rsidRPr="00A7451F">
        <w:rPr>
          <w:rFonts w:hint="eastAsia"/>
          <w:lang w:eastAsia="zh-CN"/>
        </w:rPr>
        <w:t>5.</w:t>
      </w:r>
      <w:r>
        <w:rPr>
          <w:rFonts w:hint="eastAsia"/>
          <w:lang w:eastAsia="zh-CN"/>
        </w:rPr>
        <w:t>1</w:t>
      </w:r>
      <w:r w:rsidRPr="00A7451F">
        <w:rPr>
          <w:rFonts w:hint="eastAsia"/>
          <w:lang w:eastAsia="zh-CN"/>
        </w:rPr>
        <w:tab/>
        <w:t>General</w:t>
      </w:r>
      <w:bookmarkEnd w:id="94"/>
      <w:bookmarkEnd w:id="95"/>
      <w:bookmarkEnd w:id="96"/>
      <w:bookmarkEnd w:id="97"/>
      <w:bookmarkEnd w:id="98"/>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E64E14">
      <w:pPr>
        <w:pStyle w:val="Heading2"/>
        <w:rPr>
          <w:lang w:eastAsia="zh-CN"/>
        </w:rPr>
      </w:pPr>
      <w:bookmarkStart w:id="99" w:name="_Toc517469172"/>
      <w:bookmarkStart w:id="100" w:name="_Toc26193014"/>
      <w:bookmarkStart w:id="101" w:name="_Toc26193086"/>
      <w:bookmarkStart w:id="102" w:name="_Toc35266489"/>
      <w:bookmarkStart w:id="103" w:name="_Toc43195248"/>
      <w:bookmarkStart w:id="104" w:name="_Toc45264002"/>
      <w:r>
        <w:rPr>
          <w:lang w:eastAsia="zh-CN"/>
        </w:rPr>
        <w:t>5.</w:t>
      </w:r>
      <w:r>
        <w:rPr>
          <w:rFonts w:hint="eastAsia"/>
          <w:lang w:eastAsia="zh-CN"/>
        </w:rPr>
        <w:t>2</w:t>
      </w:r>
      <w:r>
        <w:rPr>
          <w:lang w:eastAsia="zh-CN"/>
        </w:rPr>
        <w:tab/>
        <w:t>LCS operations</w:t>
      </w:r>
      <w:bookmarkEnd w:id="99"/>
      <w:bookmarkEnd w:id="100"/>
      <w:bookmarkEnd w:id="101"/>
      <w:bookmarkEnd w:id="102"/>
      <w:bookmarkEnd w:id="103"/>
      <w:bookmarkEnd w:id="104"/>
    </w:p>
    <w:p w14:paraId="58737422" w14:textId="77777777" w:rsidR="00A7451F" w:rsidRDefault="00A7451F" w:rsidP="00E64E14">
      <w:pPr>
        <w:pStyle w:val="Heading3"/>
      </w:pPr>
      <w:bookmarkStart w:id="105" w:name="_Toc517469174"/>
      <w:bookmarkStart w:id="106" w:name="_Toc26193015"/>
      <w:bookmarkStart w:id="107" w:name="_Toc26193087"/>
      <w:bookmarkStart w:id="108" w:name="_Toc35266490"/>
      <w:bookmarkStart w:id="109" w:name="_Toc43195249"/>
      <w:bookmarkStart w:id="110" w:name="_Toc45264003"/>
      <w:r>
        <w:t>5.</w:t>
      </w:r>
      <w:r w:rsidRPr="00A7451F">
        <w:t>2.1</w:t>
      </w:r>
      <w:r>
        <w:tab/>
        <w:t>Network initiated location services operations</w:t>
      </w:r>
      <w:bookmarkEnd w:id="105"/>
      <w:bookmarkEnd w:id="106"/>
      <w:bookmarkEnd w:id="107"/>
      <w:bookmarkEnd w:id="108"/>
      <w:bookmarkEnd w:id="109"/>
      <w:bookmarkEnd w:id="110"/>
    </w:p>
    <w:p w14:paraId="603B1331" w14:textId="77777777" w:rsidR="00A7451F" w:rsidRDefault="00A7451F" w:rsidP="00E64E14">
      <w:pPr>
        <w:pStyle w:val="Heading4"/>
      </w:pPr>
      <w:bookmarkStart w:id="111" w:name="_Toc517469175"/>
      <w:bookmarkStart w:id="112" w:name="_Toc26193016"/>
      <w:bookmarkStart w:id="113" w:name="_Toc26193088"/>
      <w:bookmarkStart w:id="114" w:name="_Toc35266491"/>
      <w:bookmarkStart w:id="115" w:name="_Toc43195250"/>
      <w:bookmarkStart w:id="116" w:name="_Toc45264004"/>
      <w:r>
        <w:t>5.</w:t>
      </w:r>
      <w:r w:rsidRPr="00A7451F">
        <w:t>2.1</w:t>
      </w:r>
      <w:r>
        <w:t>.1</w:t>
      </w:r>
      <w:r>
        <w:tab/>
        <w:t>Supplementary Services Location Notification</w:t>
      </w:r>
      <w:bookmarkEnd w:id="111"/>
      <w:bookmarkEnd w:id="112"/>
      <w:bookmarkEnd w:id="113"/>
      <w:bookmarkEnd w:id="114"/>
      <w:bookmarkEnd w:id="115"/>
      <w:bookmarkEnd w:id="116"/>
    </w:p>
    <w:p w14:paraId="555C2CA5" w14:textId="77777777" w:rsidR="00A7451F" w:rsidRDefault="00A7451F" w:rsidP="00E64E14">
      <w:pPr>
        <w:pStyle w:val="Heading5"/>
      </w:pPr>
      <w:bookmarkStart w:id="117" w:name="_Toc517469176"/>
      <w:bookmarkStart w:id="118" w:name="_Toc26193017"/>
      <w:bookmarkStart w:id="119" w:name="_Toc26193089"/>
      <w:bookmarkStart w:id="120" w:name="_Toc35266492"/>
      <w:bookmarkStart w:id="121" w:name="_Toc43195251"/>
      <w:bookmarkStart w:id="122" w:name="_Toc45264005"/>
      <w:r>
        <w:t>5.</w:t>
      </w:r>
      <w:r w:rsidRPr="00A7451F">
        <w:t>2.1.</w:t>
      </w:r>
      <w:r>
        <w:t>1.1</w:t>
      </w:r>
      <w:r>
        <w:tab/>
        <w:t>General</w:t>
      </w:r>
      <w:bookmarkEnd w:id="117"/>
      <w:bookmarkEnd w:id="118"/>
      <w:bookmarkEnd w:id="119"/>
      <w:bookmarkEnd w:id="120"/>
      <w:bookmarkEnd w:id="121"/>
      <w:bookmarkEnd w:id="122"/>
    </w:p>
    <w:p w14:paraId="4C299AB8" w14:textId="57245164" w:rsidR="00A7451F" w:rsidRDefault="00A7451F" w:rsidP="00A7451F">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sidR="00AC174F">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25.55pt" o:ole="">
            <v:imagedata r:id="rId11" o:title=""/>
          </v:shape>
          <o:OLEObject Type="Embed" ProgID="Visio.Drawing.11" ShapeID="_x0000_i1025" DrawAspect="Content" ObjectID="_1655876769"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E64E14">
      <w:pPr>
        <w:pStyle w:val="Heading5"/>
      </w:pPr>
      <w:bookmarkStart w:id="123" w:name="_Toc517469177"/>
      <w:bookmarkStart w:id="124" w:name="_Toc26193018"/>
      <w:bookmarkStart w:id="125" w:name="_Toc26193090"/>
      <w:bookmarkStart w:id="126" w:name="_Toc35266493"/>
      <w:bookmarkStart w:id="127" w:name="_Toc43195252"/>
      <w:bookmarkStart w:id="128" w:name="_Toc45264006"/>
      <w:r>
        <w:t>5.</w:t>
      </w:r>
      <w:r w:rsidRPr="00A7451F">
        <w:t>2.1</w:t>
      </w:r>
      <w:r>
        <w:t>.1.2</w:t>
      </w:r>
      <w:r>
        <w:tab/>
        <w:t>Normal operation</w:t>
      </w:r>
      <w:bookmarkEnd w:id="123"/>
      <w:bookmarkEnd w:id="124"/>
      <w:bookmarkEnd w:id="125"/>
      <w:bookmarkEnd w:id="126"/>
      <w:bookmarkEnd w:id="127"/>
      <w:bookmarkEnd w:id="128"/>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2D0CECEF" w:rsidR="00A7451F" w:rsidRDefault="00A7451F" w:rsidP="00A7451F">
      <w:pPr>
        <w:keepNext/>
      </w:pPr>
      <w:r>
        <w:t xml:space="preserve">In case of privacy verification, the UE shall respond to the request by sending a RELEASE COMPLETE message containing the user's response </w:t>
      </w:r>
      <w:r w:rsidR="00AC174F">
        <w:rPr>
          <w:rFonts w:hint="eastAsia"/>
          <w:lang w:eastAsia="zh-CN"/>
        </w:rPr>
        <w:t xml:space="preserve">and optionally UE Location Privacy Indication information </w:t>
      </w:r>
      <w:r>
        <w:t>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F6102E4" w:rsidR="00A7451F" w:rsidRDefault="00A7451F" w:rsidP="00A7451F">
      <w:pPr>
        <w:keepNext/>
        <w:keepLines/>
        <w:tabs>
          <w:tab w:val="left" w:pos="720"/>
          <w:tab w:val="left" w:pos="1440"/>
          <w:tab w:val="left" w:pos="2160"/>
        </w:tabs>
        <w:spacing w:after="0"/>
        <w:jc w:val="center"/>
      </w:pPr>
      <w:r>
        <w:t>Facility (Return result = LCS-LocationNotification (verificationResponse</w:t>
      </w:r>
      <w:r w:rsidR="00AC174F">
        <w:rPr>
          <w:rFonts w:hint="eastAsia"/>
          <w:lang w:eastAsia="zh-CN"/>
        </w:rPr>
        <w:t>, locationPrivacyIndication, validTimePeriod</w:t>
      </w:r>
      <w:r>
        <w:t>))</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(Invoke_problem))</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E64E14">
      <w:pPr>
        <w:pStyle w:val="Heading4"/>
      </w:pPr>
      <w:bookmarkStart w:id="129" w:name="_Toc517469178"/>
      <w:bookmarkStart w:id="130" w:name="_Toc26193019"/>
      <w:bookmarkStart w:id="131" w:name="_Toc26193091"/>
      <w:bookmarkStart w:id="132" w:name="_Toc35266494"/>
      <w:bookmarkStart w:id="133" w:name="_Toc43195253"/>
      <w:bookmarkStart w:id="134" w:name="_Toc45264007"/>
      <w:r>
        <w:t>5.</w:t>
      </w:r>
      <w:r w:rsidRPr="00A7451F">
        <w:t>2.1</w:t>
      </w:r>
      <w:r>
        <w:t>.2</w:t>
      </w:r>
      <w:r>
        <w:tab/>
        <w:t>Positioning Information Transport</w:t>
      </w:r>
      <w:bookmarkEnd w:id="129"/>
      <w:bookmarkEnd w:id="130"/>
      <w:bookmarkEnd w:id="131"/>
      <w:bookmarkEnd w:id="132"/>
      <w:bookmarkEnd w:id="133"/>
      <w:bookmarkEnd w:id="134"/>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85pt;height:463.95pt" o:ole="">
            <v:imagedata r:id="rId13" o:title=""/>
          </v:shape>
          <o:OLEObject Type="Embed" ProgID="Visio.Drawing.11" ShapeID="_x0000_i1026" DrawAspect="Content" ObjectID="_1655876770"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E64E14">
      <w:pPr>
        <w:pStyle w:val="Heading4"/>
      </w:pPr>
      <w:bookmarkStart w:id="135" w:name="_Toc26193020"/>
      <w:bookmarkStart w:id="136" w:name="_Toc26193092"/>
      <w:bookmarkStart w:id="137" w:name="_Toc35266495"/>
      <w:bookmarkStart w:id="138" w:name="_Toc43195254"/>
      <w:bookmarkStart w:id="139" w:name="_Toc45264008"/>
      <w:r>
        <w:t>5.</w:t>
      </w:r>
      <w:r w:rsidRPr="00A7451F">
        <w:t>2.1</w:t>
      </w:r>
      <w:r>
        <w:t>.3</w:t>
      </w:r>
      <w:r>
        <w:tab/>
        <w:t>Supplementary Services Periodic or Triggered Location</w:t>
      </w:r>
      <w:bookmarkEnd w:id="135"/>
      <w:bookmarkEnd w:id="136"/>
      <w:bookmarkEnd w:id="137"/>
      <w:bookmarkEnd w:id="138"/>
      <w:bookmarkEnd w:id="139"/>
    </w:p>
    <w:p w14:paraId="62EB3021" w14:textId="77777777" w:rsidR="00A7451F" w:rsidRDefault="00A7451F" w:rsidP="00E64E14">
      <w:pPr>
        <w:pStyle w:val="Heading5"/>
      </w:pPr>
      <w:bookmarkStart w:id="140" w:name="_Toc26193021"/>
      <w:bookmarkStart w:id="141" w:name="_Toc26193093"/>
      <w:bookmarkStart w:id="142" w:name="_Toc35266496"/>
      <w:bookmarkStart w:id="143" w:name="_Toc43195255"/>
      <w:bookmarkStart w:id="144" w:name="_Toc45264009"/>
      <w:r>
        <w:t>5</w:t>
      </w:r>
      <w:r w:rsidRPr="00A7451F">
        <w:t>.2.1.3</w:t>
      </w:r>
      <w:r>
        <w:t>.1</w:t>
      </w:r>
      <w:r>
        <w:tab/>
        <w:t>General</w:t>
      </w:r>
      <w:bookmarkEnd w:id="140"/>
      <w:bookmarkEnd w:id="141"/>
      <w:bookmarkEnd w:id="142"/>
      <w:bookmarkEnd w:id="143"/>
      <w:bookmarkEnd w:id="144"/>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85pt;height:543.45pt" o:ole="">
            <v:imagedata r:id="rId15" o:title=""/>
          </v:shape>
          <o:OLEObject Type="Embed" ProgID="Visio.Drawing.11" ShapeID="_x0000_i1027" DrawAspect="Content" ObjectID="_1655876771"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E64E14">
      <w:pPr>
        <w:pStyle w:val="Heading5"/>
      </w:pPr>
      <w:bookmarkStart w:id="145" w:name="_Toc26193022"/>
      <w:bookmarkStart w:id="146" w:name="_Toc26193094"/>
      <w:bookmarkStart w:id="147" w:name="_Toc35266497"/>
      <w:bookmarkStart w:id="148" w:name="_Toc43195256"/>
      <w:bookmarkStart w:id="149" w:name="_Toc45264010"/>
      <w:r>
        <w:t>5.</w:t>
      </w:r>
      <w:r w:rsidRPr="00A7451F">
        <w:t>2.1.</w:t>
      </w:r>
      <w:r>
        <w:t>3.2</w:t>
      </w:r>
      <w:r>
        <w:tab/>
        <w:t>Normal operation</w:t>
      </w:r>
      <w:bookmarkEnd w:id="145"/>
      <w:bookmarkEnd w:id="146"/>
      <w:bookmarkEnd w:id="147"/>
      <w:bookmarkEnd w:id="148"/>
      <w:bookmarkEnd w:id="149"/>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E64E14">
      <w:pPr>
        <w:pStyle w:val="Heading4"/>
      </w:pPr>
      <w:bookmarkStart w:id="150" w:name="_Toc26193023"/>
      <w:bookmarkStart w:id="151" w:name="_Toc26193095"/>
      <w:bookmarkStart w:id="152" w:name="_Toc35266498"/>
      <w:bookmarkStart w:id="153" w:name="_Toc43195257"/>
      <w:bookmarkStart w:id="154" w:name="_Toc45264011"/>
      <w:r>
        <w:t>5.</w:t>
      </w:r>
      <w:r w:rsidRPr="00A7451F">
        <w:t>2.1</w:t>
      </w:r>
      <w:r>
        <w:t>.4</w:t>
      </w:r>
      <w:r>
        <w:tab/>
        <w:t>Supplementary Services Cancel Deferred Location</w:t>
      </w:r>
      <w:bookmarkEnd w:id="150"/>
      <w:bookmarkEnd w:id="151"/>
      <w:bookmarkEnd w:id="152"/>
      <w:bookmarkEnd w:id="153"/>
      <w:bookmarkEnd w:id="154"/>
    </w:p>
    <w:p w14:paraId="168F4792" w14:textId="77777777" w:rsidR="00A7451F" w:rsidRDefault="00A7451F" w:rsidP="00E64E14">
      <w:pPr>
        <w:pStyle w:val="Heading5"/>
      </w:pPr>
      <w:bookmarkStart w:id="155" w:name="_Toc26193024"/>
      <w:bookmarkStart w:id="156" w:name="_Toc26193096"/>
      <w:bookmarkStart w:id="157" w:name="_Toc35266499"/>
      <w:bookmarkStart w:id="158" w:name="_Toc43195258"/>
      <w:bookmarkStart w:id="159" w:name="_Toc45264012"/>
      <w:r>
        <w:t>5</w:t>
      </w:r>
      <w:r w:rsidRPr="00A7451F">
        <w:t>.2.1.</w:t>
      </w:r>
      <w:r>
        <w:t>4.1</w:t>
      </w:r>
      <w:r>
        <w:tab/>
        <w:t>General</w:t>
      </w:r>
      <w:bookmarkEnd w:id="155"/>
      <w:bookmarkEnd w:id="156"/>
      <w:bookmarkEnd w:id="157"/>
      <w:bookmarkEnd w:id="158"/>
      <w:bookmarkEnd w:id="159"/>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85pt;height:325.55pt" o:ole="">
            <v:imagedata r:id="rId17" o:title=""/>
          </v:shape>
          <o:OLEObject Type="Embed" ProgID="Visio.Drawing.11" ShapeID="_x0000_i1028" DrawAspect="Content" ObjectID="_1655876772"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E64E14">
      <w:pPr>
        <w:pStyle w:val="Heading5"/>
      </w:pPr>
      <w:bookmarkStart w:id="160" w:name="_Toc26193025"/>
      <w:bookmarkStart w:id="161" w:name="_Toc26193097"/>
      <w:bookmarkStart w:id="162" w:name="_Toc35266500"/>
      <w:bookmarkStart w:id="163" w:name="_Toc43195259"/>
      <w:bookmarkStart w:id="164" w:name="_Toc45264013"/>
      <w:r>
        <w:t>5.</w:t>
      </w:r>
      <w:r w:rsidRPr="00A7451F">
        <w:t>2.1.</w:t>
      </w:r>
      <w:r>
        <w:t>4.2</w:t>
      </w:r>
      <w:r>
        <w:tab/>
        <w:t>Normal operation</w:t>
      </w:r>
      <w:bookmarkEnd w:id="160"/>
      <w:bookmarkEnd w:id="161"/>
      <w:bookmarkEnd w:id="162"/>
      <w:bookmarkEnd w:id="163"/>
      <w:bookmarkEnd w:id="164"/>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E64E14">
      <w:pPr>
        <w:pStyle w:val="Heading3"/>
      </w:pPr>
      <w:bookmarkStart w:id="165" w:name="_Toc26193026"/>
      <w:bookmarkStart w:id="166" w:name="_Toc26193098"/>
      <w:bookmarkStart w:id="167" w:name="_Toc35266501"/>
      <w:bookmarkStart w:id="168" w:name="_Toc43195260"/>
      <w:bookmarkStart w:id="169" w:name="_Toc45264014"/>
      <w:r w:rsidRPr="0094717B">
        <w:t>5.</w:t>
      </w:r>
      <w:r w:rsidR="003A7DE6">
        <w:rPr>
          <w:rFonts w:hint="eastAsia"/>
        </w:rPr>
        <w:t>2.2</w:t>
      </w:r>
      <w:r w:rsidRPr="0094717B">
        <w:tab/>
      </w:r>
      <w:r>
        <w:rPr>
          <w:rFonts w:hint="eastAsia"/>
        </w:rPr>
        <w:t>Mobile</w:t>
      </w:r>
      <w:r w:rsidRPr="0094717B">
        <w:t xml:space="preserve"> initiated location services operations</w:t>
      </w:r>
      <w:bookmarkEnd w:id="165"/>
      <w:bookmarkEnd w:id="166"/>
      <w:bookmarkEnd w:id="167"/>
      <w:bookmarkEnd w:id="168"/>
      <w:bookmarkEnd w:id="169"/>
    </w:p>
    <w:p w14:paraId="435DDE2A" w14:textId="77777777" w:rsidR="00A7451F" w:rsidRPr="000E16D0" w:rsidRDefault="00A7451F" w:rsidP="00E64E14">
      <w:pPr>
        <w:pStyle w:val="Heading4"/>
      </w:pPr>
      <w:bookmarkStart w:id="170" w:name="_Toc26193027"/>
      <w:bookmarkStart w:id="171" w:name="_Toc26193099"/>
      <w:bookmarkStart w:id="172" w:name="_Toc35266502"/>
      <w:bookmarkStart w:id="173" w:name="_Toc43195261"/>
      <w:bookmarkStart w:id="174" w:name="_Toc45264015"/>
      <w:r w:rsidRPr="000E16D0">
        <w:rPr>
          <w:rFonts w:hint="eastAsia"/>
        </w:rPr>
        <w:t>5.</w:t>
      </w:r>
      <w:r w:rsidR="003A7DE6">
        <w:rPr>
          <w:rFonts w:hint="eastAsia"/>
        </w:rPr>
        <w:t>2.</w:t>
      </w:r>
      <w:r w:rsidR="003A7DE6">
        <w:rPr>
          <w:rFonts w:hint="eastAsia"/>
          <w:lang w:eastAsia="zh-CN"/>
        </w:rPr>
        <w:t>2</w:t>
      </w:r>
      <w:r w:rsidRPr="000E16D0">
        <w:rPr>
          <w:rFonts w:hint="eastAsia"/>
        </w:rPr>
        <w:t>.1</w:t>
      </w:r>
      <w:r w:rsidRPr="000E16D0">
        <w:rPr>
          <w:rFonts w:hint="eastAsia"/>
        </w:rPr>
        <w:tab/>
      </w:r>
      <w:r w:rsidRPr="000E16D0">
        <w:rPr>
          <w:rFonts w:hint="eastAsia"/>
        </w:rPr>
        <w:tab/>
        <w:t>Mobile Originiated Location Request(MO-LR)</w:t>
      </w:r>
      <w:bookmarkEnd w:id="170"/>
      <w:bookmarkEnd w:id="171"/>
      <w:bookmarkEnd w:id="172"/>
      <w:bookmarkEnd w:id="173"/>
      <w:bookmarkEnd w:id="174"/>
    </w:p>
    <w:p w14:paraId="0320CDB9" w14:textId="77777777" w:rsidR="00A7451F" w:rsidRDefault="00A7451F" w:rsidP="00E64E14">
      <w:pPr>
        <w:pStyle w:val="Heading5"/>
        <w:rPr>
          <w:lang w:eastAsia="zh-CN"/>
        </w:rPr>
      </w:pPr>
      <w:bookmarkStart w:id="175" w:name="_Toc26193028"/>
      <w:bookmarkStart w:id="176" w:name="_Toc26193100"/>
      <w:bookmarkStart w:id="177" w:name="_Toc35266503"/>
      <w:bookmarkStart w:id="178" w:name="_Toc43195262"/>
      <w:bookmarkStart w:id="179" w:name="_Toc45264016"/>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175"/>
      <w:bookmarkEnd w:id="176"/>
      <w:bookmarkEnd w:id="177"/>
      <w:bookmarkEnd w:id="178"/>
      <w:bookmarkEnd w:id="179"/>
    </w:p>
    <w:p w14:paraId="1C80EB3B" w14:textId="77777777"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180" w:name="_MON_1634399299"/>
    <w:bookmarkStart w:id="181" w:name="_MON_1634400889"/>
    <w:bookmarkStart w:id="182" w:name="_MON_1634401134"/>
    <w:bookmarkStart w:id="183" w:name="_MON_1634401136"/>
    <w:bookmarkStart w:id="184" w:name="_MON_1634642145"/>
    <w:bookmarkStart w:id="185" w:name="_MON_1634642154"/>
    <w:bookmarkStart w:id="186" w:name="_MON_1634642260"/>
    <w:bookmarkStart w:id="187" w:name="_MON_1635252066"/>
    <w:bookmarkStart w:id="188" w:name="_MON_1635253262"/>
    <w:bookmarkStart w:id="189" w:name="_MON_1593863882"/>
    <w:bookmarkStart w:id="190" w:name="_MON_1634383344"/>
    <w:bookmarkStart w:id="191" w:name="_MON_1634383399"/>
    <w:bookmarkStart w:id="192" w:name="_MON_1634383450"/>
    <w:bookmarkStart w:id="193" w:name="_MON_1635970678"/>
    <w:bookmarkStart w:id="194" w:name="_MON_1635970687"/>
    <w:bookmarkStart w:id="195" w:name="_MON_1634383786"/>
    <w:bookmarkStart w:id="196" w:name="_MON_1634389013"/>
    <w:bookmarkStart w:id="197" w:name="_MON_1634389124"/>
    <w:bookmarkStart w:id="198" w:name="_MON_1634389134"/>
    <w:bookmarkStart w:id="199" w:name="_MON_1634389137"/>
    <w:bookmarkStart w:id="200" w:name="_MON_1634389600"/>
    <w:bookmarkStart w:id="201" w:name="_MON_1634391019"/>
    <w:bookmarkStart w:id="202" w:name="_MON_1634391118"/>
    <w:bookmarkStart w:id="203" w:name="_MON_1634391211"/>
    <w:bookmarkStart w:id="204" w:name="_MON_1634399084"/>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Start w:id="205" w:name="_MON_1634399293"/>
    <w:bookmarkEnd w:id="205"/>
    <w:p w14:paraId="18CCF2AE" w14:textId="77777777" w:rsidR="00A7451F" w:rsidRDefault="00A7451F" w:rsidP="00E64E14">
      <w:pPr>
        <w:pStyle w:val="TH"/>
        <w:rPr>
          <w:lang w:eastAsia="zh-CN"/>
        </w:rPr>
      </w:pPr>
      <w:r w:rsidRPr="00050CA8">
        <w:object w:dxaOrig="9072" w:dyaOrig="7227" w14:anchorId="7DD4780B">
          <v:shape id="_x0000_i1029" type="#_x0000_t75" style="width:442.65pt;height:353.1pt" o:ole="">
            <v:imagedata r:id="rId19" o:title=""/>
          </v:shape>
          <o:OLEObject Type="Embed" ProgID="Word.Picture.8" ShapeID="_x0000_i1029" DrawAspect="Content" ObjectID="_1655876773"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E64E14">
      <w:pPr>
        <w:pStyle w:val="Heading5"/>
        <w:rPr>
          <w:lang w:eastAsia="zh-CN"/>
        </w:rPr>
      </w:pPr>
      <w:bookmarkStart w:id="206" w:name="_Toc26193029"/>
      <w:bookmarkStart w:id="207" w:name="_Toc26193101"/>
      <w:bookmarkStart w:id="208" w:name="_Toc35266504"/>
      <w:bookmarkStart w:id="209" w:name="_Toc43195263"/>
      <w:bookmarkStart w:id="210" w:name="_Toc45264017"/>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206"/>
      <w:bookmarkEnd w:id="207"/>
      <w:bookmarkEnd w:id="208"/>
      <w:bookmarkEnd w:id="209"/>
      <w:bookmarkEnd w:id="210"/>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77777777"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77777777"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(velocityEstimate, add-LocationEstimate))</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6B0CD6">
      <w:pPr>
        <w:pStyle w:val="TF"/>
      </w:pPr>
      <w:r w:rsidRPr="000F688B">
        <w:t>Figure 5.</w:t>
      </w:r>
      <w:r w:rsidR="003A7DE6">
        <w:rPr>
          <w:rFonts w:hint="eastAsia"/>
          <w:lang w:eastAsia="zh-CN"/>
        </w:rPr>
        <w:t>2.2</w:t>
      </w:r>
      <w:r w:rsidRPr="000F688B">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77777777"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77777777"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(velocityEstimate, add-LocationEstimate))</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t>-</w:t>
      </w:r>
      <w:r w:rsidRPr="00E64E14">
        <w:tab/>
        <w:t>pseudonymIndicator</w:t>
      </w:r>
    </w:p>
    <w:p w14:paraId="5EDABB6F" w14:textId="77777777" w:rsidR="00A7451F" w:rsidRPr="00E64E14" w:rsidRDefault="00A7451F" w:rsidP="00E64E14">
      <w:pPr>
        <w:pStyle w:val="B1"/>
      </w:pPr>
      <w:r w:rsidRPr="00E64E14">
        <w:t>-</w:t>
      </w:r>
      <w:r w:rsidRPr="00E64E14">
        <w:tab/>
        <w:t>supportedGADShapes</w:t>
      </w:r>
    </w:p>
    <w:p w14:paraId="0855828C" w14:textId="77777777" w:rsidR="00A7451F" w:rsidRPr="00E64E14" w:rsidRDefault="00A7451F" w:rsidP="00E64E14">
      <w:pPr>
        <w:pStyle w:val="B1"/>
      </w:pPr>
      <w:r w:rsidRPr="00E64E14">
        <w:t>-</w:t>
      </w:r>
      <w:r w:rsidRPr="00E64E14">
        <w:tab/>
        <w:t>multiplePositioningProtocolPDUs</w:t>
      </w:r>
    </w:p>
    <w:p w14:paraId="537DEA95" w14:textId="77777777" w:rsidR="00A7451F" w:rsidRDefault="00A7451F" w:rsidP="00E64E14">
      <w:pPr>
        <w:pStyle w:val="NO"/>
        <w:rPr>
          <w:lang w:eastAsia="zh-CN"/>
        </w:rPr>
      </w:pPr>
      <w:r w:rsidRPr="000F688B">
        <w:lastRenderedPageBreak/>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209D3909" w14:textId="3E1ADA85" w:rsidR="00A7451F" w:rsidRPr="00631696" w:rsidRDefault="00A7451F" w:rsidP="00E64E14">
      <w:pPr>
        <w:pStyle w:val="Heading4"/>
        <w:rPr>
          <w:lang w:eastAsia="zh-CN"/>
        </w:rPr>
      </w:pPr>
      <w:bookmarkStart w:id="211" w:name="_Toc26193030"/>
      <w:bookmarkStart w:id="212" w:name="_Toc26193102"/>
      <w:bookmarkStart w:id="213" w:name="_Toc35266505"/>
      <w:bookmarkStart w:id="214" w:name="_Toc43195264"/>
      <w:bookmarkStart w:id="215" w:name="_Toc45264018"/>
      <w:r w:rsidRPr="00631696">
        <w:rPr>
          <w:rFonts w:hint="eastAsia"/>
        </w:rPr>
        <w:t>5.</w:t>
      </w:r>
      <w:r w:rsidR="003A7DE6">
        <w:rPr>
          <w:rFonts w:hint="eastAsia"/>
        </w:rPr>
        <w:t>2.2</w:t>
      </w:r>
      <w:r w:rsidRPr="00631696">
        <w:rPr>
          <w:rFonts w:hint="eastAsia"/>
        </w:rPr>
        <w:t>.</w:t>
      </w:r>
      <w:r>
        <w:rPr>
          <w:rFonts w:hint="eastAsia"/>
          <w:lang w:eastAsia="zh-CN"/>
        </w:rPr>
        <w:t>2</w:t>
      </w:r>
      <w:r w:rsidRPr="00631696">
        <w:rPr>
          <w:rFonts w:hint="eastAsia"/>
        </w:rPr>
        <w:tab/>
      </w:r>
      <w:r w:rsidRPr="00631696">
        <w:rPr>
          <w:rFonts w:hint="eastAsia"/>
        </w:rPr>
        <w:tab/>
      </w:r>
      <w:r w:rsidR="00AC174F">
        <w:rPr>
          <w:rFonts w:hint="eastAsia"/>
          <w:lang w:eastAsia="zh-CN"/>
        </w:rPr>
        <w:t xml:space="preserve">UE initiated </w:t>
      </w:r>
      <w:r>
        <w:rPr>
          <w:rFonts w:hint="eastAsia"/>
          <w:lang w:eastAsia="zh-CN"/>
        </w:rPr>
        <w:t>Cancel Deferred Location</w:t>
      </w:r>
      <w:bookmarkEnd w:id="211"/>
      <w:bookmarkEnd w:id="212"/>
      <w:bookmarkEnd w:id="213"/>
      <w:bookmarkEnd w:id="214"/>
      <w:bookmarkEnd w:id="215"/>
    </w:p>
    <w:p w14:paraId="4AA1DF1E" w14:textId="77777777" w:rsidR="00A7451F" w:rsidRDefault="00A7451F" w:rsidP="00E64E14">
      <w:pPr>
        <w:pStyle w:val="Heading5"/>
      </w:pPr>
      <w:bookmarkStart w:id="216" w:name="_Toc26193031"/>
      <w:bookmarkStart w:id="217" w:name="_Toc26193103"/>
      <w:bookmarkStart w:id="218" w:name="_Toc35266506"/>
      <w:bookmarkStart w:id="219" w:name="_Toc43195265"/>
      <w:bookmarkStart w:id="220" w:name="_Toc45264019"/>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16"/>
      <w:bookmarkEnd w:id="217"/>
      <w:bookmarkEnd w:id="218"/>
      <w:bookmarkEnd w:id="219"/>
      <w:bookmarkEnd w:id="220"/>
    </w:p>
    <w:p w14:paraId="3EF95B5D" w14:textId="0234E733" w:rsidR="00A7451F" w:rsidRPr="0094717B" w:rsidRDefault="00A7451F" w:rsidP="00A7451F">
      <w:r w:rsidRPr="0094717B">
        <w:t>The</w:t>
      </w:r>
      <w:r>
        <w:t xml:space="preserve"> supplementary services </w:t>
      </w:r>
      <w:r w:rsidR="00AC174F">
        <w:rPr>
          <w:rFonts w:hint="eastAsia"/>
          <w:lang w:eastAsia="zh-CN"/>
        </w:rPr>
        <w:t>MS</w:t>
      </w:r>
      <w:r>
        <w:t>CancelDeferred</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w:t>
      </w:r>
      <w:r w:rsidR="00C51F47">
        <w:rPr>
          <w:rFonts w:hint="eastAsia"/>
          <w:lang w:eastAsia="zh-CN"/>
        </w:rPr>
        <w:t>M</w:t>
      </w:r>
      <w:r>
        <w:t>CancelDeferred</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221" w:name="_MON_1634402831"/>
    <w:bookmarkStart w:id="222" w:name="_MON_1634403158"/>
    <w:bookmarkStart w:id="223" w:name="_MON_1634403235"/>
    <w:bookmarkStart w:id="224" w:name="_MON_1634641374"/>
    <w:bookmarkStart w:id="225" w:name="_MON_1634641681"/>
    <w:bookmarkStart w:id="226" w:name="_MON_1634642341"/>
    <w:bookmarkStart w:id="227" w:name="_MON_1634642349"/>
    <w:bookmarkStart w:id="228" w:name="_MON_1634642369"/>
    <w:bookmarkStart w:id="229" w:name="_MON_1634642391"/>
    <w:bookmarkStart w:id="230" w:name="_MON_1634643028"/>
    <w:bookmarkStart w:id="231" w:name="_MON_1634643051"/>
    <w:bookmarkStart w:id="232" w:name="_MON_1634643061"/>
    <w:bookmarkStart w:id="233" w:name="_MON_1634643066"/>
    <w:bookmarkStart w:id="234" w:name="_MON_1634643078"/>
    <w:bookmarkStart w:id="235" w:name="_MON_1634643105"/>
    <w:bookmarkStart w:id="236" w:name="_MON_1634643115"/>
    <w:bookmarkStart w:id="237" w:name="_MON_1634643176"/>
    <w:bookmarkStart w:id="238" w:name="_MON_1635310760"/>
    <w:bookmarkStart w:id="239" w:name="_MON_1635311843"/>
    <w:bookmarkStart w:id="240" w:name="_MON_1635311853"/>
    <w:bookmarkStart w:id="241" w:name="_MON_1635311872"/>
    <w:bookmarkStart w:id="242" w:name="_MON_1635682741"/>
    <w:bookmarkStart w:id="243" w:name="_MON_1634387501"/>
    <w:bookmarkStart w:id="244" w:name="_MON_1634392870"/>
    <w:bookmarkStart w:id="245" w:name="_MON_1634392880"/>
    <w:bookmarkStart w:id="246" w:name="_MON_1634392888"/>
    <w:bookmarkStart w:id="247" w:name="_MON_1634392988"/>
    <w:bookmarkStart w:id="248" w:name="_MON_1634398193"/>
    <w:bookmarkStart w:id="249" w:name="_MON_1634398208"/>
    <w:bookmarkStart w:id="250" w:name="_MON_1634398227"/>
    <w:bookmarkStart w:id="251" w:name="_MON_1634398232"/>
    <w:bookmarkStart w:id="252" w:name="_MON_1634398859"/>
    <w:bookmarkStart w:id="253" w:name="_MON_1634403240"/>
    <w:bookmarkStart w:id="254" w:name="_MON_1634400147"/>
    <w:bookmarkStart w:id="255" w:name="_MON_1634400169"/>
    <w:bookmarkStart w:id="256" w:name="_MON_1634400177"/>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Start w:id="257" w:name="_MON_1634402192"/>
    <w:bookmarkEnd w:id="257"/>
    <w:p w14:paraId="7F32D3FA" w14:textId="42965297" w:rsidR="00A7451F" w:rsidRDefault="00C51F47" w:rsidP="00E64E14">
      <w:pPr>
        <w:pStyle w:val="TH"/>
        <w:rPr>
          <w:lang w:eastAsia="zh-CN"/>
        </w:rPr>
      </w:pPr>
      <w:r>
        <w:object w:dxaOrig="10490" w:dyaOrig="10203" w14:anchorId="6003EFB9">
          <v:shape id="_x0000_i1030" type="#_x0000_t75" style="width:480.2pt;height:467.7pt" o:ole="">
            <v:imagedata r:id="rId21" o:title=""/>
          </v:shape>
          <o:OLEObject Type="Embed" ProgID="Word.Picture.8" ShapeID="_x0000_i1030" DrawAspect="Content" ObjectID="_1655876774" r:id="rId22"/>
        </w:object>
      </w:r>
      <w:r w:rsidR="00A7451F" w:rsidRPr="00E15C52">
        <w:t xml:space="preserve"> </w:t>
      </w:r>
    </w:p>
    <w:p w14:paraId="3C29714D" w14:textId="52172250"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sidR="00C51F47">
        <w:rPr>
          <w:rFonts w:hint="eastAsia"/>
          <w:lang w:eastAsia="zh-CN"/>
        </w:rPr>
        <w:t xml:space="preserve">UE initiated </w:t>
      </w:r>
      <w:r>
        <w:rPr>
          <w:rFonts w:hint="eastAsia"/>
          <w:lang w:eastAsia="zh-CN"/>
        </w:rPr>
        <w:t>Cancel Deferred Location</w:t>
      </w:r>
    </w:p>
    <w:p w14:paraId="1CEC5996" w14:textId="77777777" w:rsidR="00A7451F" w:rsidRPr="0094717B" w:rsidRDefault="00A7451F" w:rsidP="00E64E14">
      <w:pPr>
        <w:pStyle w:val="Heading5"/>
      </w:pPr>
      <w:bookmarkStart w:id="258" w:name="_Toc26193032"/>
      <w:bookmarkStart w:id="259" w:name="_Toc26193104"/>
      <w:bookmarkStart w:id="260" w:name="_Toc35266507"/>
      <w:bookmarkStart w:id="261" w:name="_Toc43195266"/>
      <w:bookmarkStart w:id="262" w:name="_Toc45264020"/>
      <w:r w:rsidRPr="0094717B">
        <w:lastRenderedPageBreak/>
        <w:t>5.</w:t>
      </w:r>
      <w:r w:rsidR="003A7DE6">
        <w:rPr>
          <w:rFonts w:hint="eastAsia"/>
        </w:rPr>
        <w:t>2.2</w:t>
      </w:r>
      <w:r>
        <w:t>.</w:t>
      </w:r>
      <w:r>
        <w:rPr>
          <w:rFonts w:hint="eastAsia"/>
          <w:lang w:eastAsia="zh-CN"/>
        </w:rPr>
        <w:t>2</w:t>
      </w:r>
      <w:r w:rsidRPr="0094717B">
        <w:t>.</w:t>
      </w:r>
      <w:r>
        <w:t>2</w:t>
      </w:r>
      <w:r w:rsidRPr="0094717B">
        <w:tab/>
        <w:t>Normal operation</w:t>
      </w:r>
      <w:bookmarkEnd w:id="258"/>
      <w:bookmarkEnd w:id="259"/>
      <w:bookmarkEnd w:id="260"/>
      <w:bookmarkEnd w:id="261"/>
      <w:bookmarkEnd w:id="262"/>
    </w:p>
    <w:p w14:paraId="32359554" w14:textId="09C3F984"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sidR="00C51F47">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688661A4"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sidR="00C51F47">
        <w:rPr>
          <w:rFonts w:hint="eastAsia"/>
          <w:lang w:eastAsia="zh-CN"/>
        </w:rPr>
        <w:t>MS</w:t>
      </w:r>
      <w:r>
        <w:t>CancelDeferredLocation</w:t>
      </w:r>
      <w:r w:rsidRPr="0094717B">
        <w:t xml:space="preserve"> invoke component</w:t>
      </w:r>
      <w:r>
        <w:t>.</w:t>
      </w:r>
    </w:p>
    <w:p w14:paraId="5BF4D0CE" w14:textId="2DD72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sidR="00C51F47">
        <w:rPr>
          <w:rFonts w:hint="eastAsia"/>
          <w:lang w:eastAsia="zh-CN"/>
        </w:rPr>
        <w:t>MS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6EE838BD" w:rsidR="00A7451F" w:rsidRPr="0094717B" w:rsidRDefault="00A7451F" w:rsidP="00A7451F">
      <w:pPr>
        <w:keepNext/>
        <w:keepLines/>
        <w:tabs>
          <w:tab w:val="left" w:pos="720"/>
          <w:tab w:val="left" w:pos="1440"/>
          <w:tab w:val="left" w:pos="2160"/>
        </w:tabs>
        <w:spacing w:after="0"/>
        <w:jc w:val="center"/>
      </w:pPr>
      <w:r w:rsidRPr="0094717B">
        <w:t>Facility (Invoke = LCS-</w:t>
      </w:r>
      <w:r w:rsidR="00C51F47">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6722E7D0" w:rsidR="00A7451F" w:rsidRPr="0094717B" w:rsidRDefault="00A7451F" w:rsidP="00A7451F">
      <w:pPr>
        <w:keepNext/>
        <w:keepLines/>
        <w:tabs>
          <w:tab w:val="left" w:pos="720"/>
          <w:tab w:val="left" w:pos="1440"/>
          <w:tab w:val="left" w:pos="2160"/>
        </w:tabs>
        <w:spacing w:after="0"/>
        <w:jc w:val="center"/>
      </w:pPr>
      <w:r w:rsidRPr="0094717B">
        <w:t>Facility (Return result = LCS-</w:t>
      </w:r>
      <w:r w:rsidR="00C51F47">
        <w:rPr>
          <w:rFonts w:hint="eastAsia"/>
          <w:lang w:eastAsia="zh-CN"/>
        </w:rPr>
        <w:t>MS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1B9C47A7" w:rsidR="00A7451F" w:rsidRPr="000F688B" w:rsidRDefault="00A7451F" w:rsidP="00E64E14">
      <w:pPr>
        <w:pStyle w:val="NO"/>
      </w:pPr>
      <w:r w:rsidRPr="000F688B">
        <w:t>NOTE:</w:t>
      </w:r>
      <w:r w:rsidRPr="000F688B">
        <w:tab/>
        <w:t xml:space="preserve">Only the following IEs defined in </w:t>
      </w:r>
      <w:r w:rsidR="00C51F47">
        <w:rPr>
          <w:rFonts w:hint="eastAsia"/>
          <w:lang w:eastAsia="zh-CN"/>
        </w:rPr>
        <w:t>MS</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E47745">
      <w:pPr>
        <w:pStyle w:val="Heading4"/>
        <w:rPr>
          <w:lang w:eastAsia="zh-CN"/>
        </w:rPr>
      </w:pPr>
      <w:bookmarkStart w:id="263" w:name="_Toc35266508"/>
      <w:bookmarkStart w:id="264" w:name="_Toc43195267"/>
      <w:bookmarkStart w:id="265" w:name="_Toc26193033"/>
      <w:bookmarkStart w:id="266" w:name="_Toc26193105"/>
      <w:bookmarkStart w:id="267" w:name="_Toc45264021"/>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263"/>
      <w:bookmarkEnd w:id="264"/>
      <w:bookmarkEnd w:id="267"/>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6BAC2788" w:rsidR="00616EB1" w:rsidRDefault="00311589" w:rsidP="00E47745">
      <w:pPr>
        <w:pStyle w:val="TH"/>
        <w:rPr>
          <w:lang w:eastAsia="zh-CN"/>
        </w:rPr>
      </w:pPr>
      <w:r>
        <w:object w:dxaOrig="10335" w:dyaOrig="9000" w14:anchorId="4625149B">
          <v:shape id="_x0000_i1032" type="#_x0000_t75" style="width:480.85pt;height:418.85pt" o:ole="">
            <v:imagedata r:id="rId23" o:title=""/>
          </v:shape>
          <o:OLEObject Type="Embed" ProgID="Visio.Drawing.11" ShapeID="_x0000_i1032" DrawAspect="Content" ObjectID="_1655876775"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E47745">
      <w:pPr>
        <w:pStyle w:val="Heading4"/>
        <w:rPr>
          <w:lang w:eastAsia="zh-CN"/>
        </w:rPr>
      </w:pPr>
      <w:bookmarkStart w:id="268" w:name="_Toc35266509"/>
      <w:bookmarkStart w:id="269" w:name="_Toc43195268"/>
      <w:bookmarkStart w:id="270" w:name="_Toc45264022"/>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268"/>
      <w:bookmarkEnd w:id="269"/>
      <w:bookmarkEnd w:id="270"/>
    </w:p>
    <w:p w14:paraId="3C758527" w14:textId="6D27FC42" w:rsidR="007D25F9" w:rsidRPr="0080063C" w:rsidRDefault="007D25F9" w:rsidP="007D25F9">
      <w:pPr>
        <w:pStyle w:val="Heading5"/>
      </w:pPr>
      <w:bookmarkStart w:id="271" w:name="_Toc35266510"/>
      <w:bookmarkStart w:id="272" w:name="_Toc43195269"/>
      <w:bookmarkStart w:id="273" w:name="_Toc45264023"/>
      <w:r>
        <w:rPr>
          <w:rFonts w:hint="eastAsia"/>
        </w:rPr>
        <w:t>5.2.2.4</w:t>
      </w:r>
      <w:r w:rsidRPr="0080063C">
        <w:rPr>
          <w:rFonts w:hint="eastAsia"/>
        </w:rPr>
        <w:t>.1</w:t>
      </w:r>
      <w:r w:rsidRPr="0080063C">
        <w:rPr>
          <w:rFonts w:hint="eastAsia"/>
        </w:rPr>
        <w:tab/>
        <w:t>General</w:t>
      </w:r>
      <w:bookmarkEnd w:id="271"/>
      <w:bookmarkEnd w:id="272"/>
      <w:bookmarkEnd w:id="273"/>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3" type="#_x0000_t75" style="width:481.45pt;height:425.1pt" o:ole="">
            <v:imagedata r:id="rId25" o:title=""/>
          </v:shape>
          <o:OLEObject Type="Embed" ProgID="Visio.Drawing.11" ShapeID="_x0000_i1033" DrawAspect="Content" ObjectID="_1655876776"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7D25F9">
      <w:pPr>
        <w:pStyle w:val="Heading5"/>
      </w:pPr>
      <w:bookmarkStart w:id="274" w:name="_Toc35266511"/>
      <w:bookmarkStart w:id="275" w:name="_Toc43195270"/>
      <w:bookmarkStart w:id="276" w:name="_Toc45264024"/>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274"/>
      <w:bookmarkEnd w:id="275"/>
      <w:bookmarkEnd w:id="276"/>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p w14:paraId="2086146D" w14:textId="77777777" w:rsidR="007D25F9" w:rsidRPr="0094717B" w:rsidRDefault="007D25F9" w:rsidP="007D25F9">
      <w:pPr>
        <w:keepNext/>
        <w:keepLines/>
        <w:tabs>
          <w:tab w:val="left" w:pos="720"/>
          <w:tab w:val="left" w:pos="7010"/>
        </w:tabs>
        <w:spacing w:after="0"/>
      </w:pPr>
      <w:r>
        <w:tab/>
      </w:r>
      <w:r>
        <w:tab/>
      </w:r>
    </w:p>
    <w:p w14:paraId="52CA4CEC"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p w14:paraId="6467F490" w14:textId="77777777" w:rsidR="007D25F9" w:rsidRPr="0094717B" w:rsidRDefault="007D25F9" w:rsidP="007D25F9">
      <w:pPr>
        <w:keepNext/>
        <w:keepLines/>
        <w:tabs>
          <w:tab w:val="left" w:pos="720"/>
          <w:tab w:val="left" w:pos="5665"/>
        </w:tabs>
        <w:spacing w:after="0"/>
      </w:pPr>
      <w:r>
        <w:tab/>
      </w:r>
      <w:r>
        <w:tab/>
      </w:r>
    </w:p>
    <w:p w14:paraId="031E317A"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5FF56F6E" w14:textId="77777777" w:rsidR="00723EC6" w:rsidRDefault="007D25F9" w:rsidP="00A8448F">
      <w:pPr>
        <w:pStyle w:val="B1"/>
        <w:rPr>
          <w:lang w:eastAsia="zh-CN"/>
        </w:rPr>
      </w:pPr>
      <w:bookmarkStart w:id="277" w:name="_Toc35266512"/>
      <w:r w:rsidRPr="00E64E14">
        <w:t>-</w:t>
      </w:r>
      <w:r w:rsidRPr="00E64E14">
        <w:tab/>
      </w:r>
      <w:r w:rsidRPr="00793914">
        <w:t>terminationCause</w:t>
      </w:r>
    </w:p>
    <w:p w14:paraId="00EFC74B" w14:textId="35EA0180" w:rsidR="00C51F47" w:rsidRPr="00A8448F" w:rsidRDefault="00C51F47" w:rsidP="00A8448F">
      <w:pPr>
        <w:pStyle w:val="Heading4"/>
        <w:rPr>
          <w:lang w:eastAsia="zh-CN"/>
        </w:rPr>
      </w:pPr>
      <w:bookmarkStart w:id="278" w:name="_Toc43195271"/>
      <w:bookmarkStart w:id="279" w:name="_Toc45264025"/>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278"/>
      <w:bookmarkEnd w:id="279"/>
    </w:p>
    <w:p w14:paraId="09BD2672" w14:textId="096AFA10" w:rsidR="00C51F47" w:rsidRPr="0080063C" w:rsidRDefault="00C51F47" w:rsidP="00C51F47">
      <w:pPr>
        <w:pStyle w:val="Heading5"/>
      </w:pPr>
      <w:bookmarkStart w:id="280" w:name="_Toc43195272"/>
      <w:bookmarkStart w:id="281" w:name="_Toc45264026"/>
      <w:r w:rsidRPr="0080063C">
        <w:rPr>
          <w:rFonts w:hint="eastAsia"/>
        </w:rPr>
        <w:t>5.2.2.</w:t>
      </w:r>
      <w:r>
        <w:rPr>
          <w:rFonts w:hint="eastAsia"/>
        </w:rPr>
        <w:t>5</w:t>
      </w:r>
      <w:r w:rsidRPr="0080063C">
        <w:rPr>
          <w:rFonts w:hint="eastAsia"/>
        </w:rPr>
        <w:t>.1</w:t>
      </w:r>
      <w:r w:rsidRPr="0080063C">
        <w:rPr>
          <w:rFonts w:hint="eastAsia"/>
        </w:rPr>
        <w:tab/>
        <w:t>General</w:t>
      </w:r>
      <w:bookmarkEnd w:id="280"/>
      <w:bookmarkEnd w:id="281"/>
    </w:p>
    <w:p w14:paraId="38789E9C" w14:textId="1BEB3424" w:rsidR="00C51F47" w:rsidRDefault="00C51F47" w:rsidP="00C51F47">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sidR="00ED42BB">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066998AF" w14:textId="12F14686" w:rsidR="00C51F47" w:rsidRDefault="00C51F47" w:rsidP="00C51F47">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1C1330D1" w14:textId="77777777" w:rsidR="00C51F47" w:rsidRDefault="00C51F47" w:rsidP="006B0CD6">
      <w:pPr>
        <w:pStyle w:val="TH"/>
        <w:rPr>
          <w:lang w:eastAsia="zh-CN"/>
        </w:rPr>
      </w:pPr>
      <w:r>
        <w:object w:dxaOrig="11139" w:dyaOrig="8191" w14:anchorId="5A90D2B1">
          <v:shape id="_x0000_i1034" type="#_x0000_t75" style="width:479.6pt;height:355pt" o:ole="">
            <v:imagedata r:id="rId27" o:title=""/>
          </v:shape>
          <o:OLEObject Type="Embed" ProgID="Visio.Drawing.11" ShapeID="_x0000_i1034" DrawAspect="Content" ObjectID="_1655876777" r:id="rId28"/>
        </w:object>
      </w:r>
    </w:p>
    <w:p w14:paraId="27448118" w14:textId="0E8725AC" w:rsidR="00C51F47" w:rsidRDefault="00C51F47" w:rsidP="00C51F47">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0A192DEB" w14:textId="76F937C3" w:rsidR="00C51F47" w:rsidRDefault="00C51F47" w:rsidP="00C51F47">
      <w:pPr>
        <w:pStyle w:val="Heading5"/>
      </w:pPr>
      <w:bookmarkStart w:id="282" w:name="_Toc43195273"/>
      <w:bookmarkStart w:id="283" w:name="_Toc45264027"/>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282"/>
      <w:bookmarkEnd w:id="283"/>
    </w:p>
    <w:p w14:paraId="03034CB1" w14:textId="293C05EC" w:rsidR="00C51F47" w:rsidRDefault="00C51F47" w:rsidP="00C51F47">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sidR="000B46ED">
        <w:rPr>
          <w:lang w:eastAsia="zh-CN"/>
        </w:rPr>
        <w:t>'</w:t>
      </w:r>
      <w:r>
        <w:rPr>
          <w:rFonts w:hint="eastAsia"/>
          <w:lang w:eastAsia="zh-CN"/>
        </w:rPr>
        <w:t xml:space="preserve">s Location Privacy Indication information is included in LocationPrivacySetting message. </w:t>
      </w:r>
    </w:p>
    <w:p w14:paraId="30A1DE3F" w14:textId="77777777" w:rsidR="00C51F47" w:rsidRPr="0094717B" w:rsidRDefault="00C51F47" w:rsidP="00C51F47">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4CD7D65A" w14:textId="7EBBF517" w:rsidR="00C51F47" w:rsidRPr="0094717B" w:rsidRDefault="00C51F47" w:rsidP="00C51F47">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rsidR="003B32AF">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w:t>
      </w:r>
      <w:r w:rsidR="00271244">
        <w:rPr>
          <w:rFonts w:hint="eastAsia"/>
          <w:lang w:eastAsia="zh-CN"/>
        </w:rPr>
        <w:t>rivacySetting message correctly</w:t>
      </w:r>
      <w:r w:rsidRPr="0094717B">
        <w:t>.</w:t>
      </w:r>
    </w:p>
    <w:p w14:paraId="0F4725C5" w14:textId="6B01ED61" w:rsidR="00C51F47" w:rsidRPr="0094717B" w:rsidRDefault="00C51F47" w:rsidP="00C51F47">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 xml:space="preserve">that provisioning the parameters of UE Location </w:t>
      </w:r>
      <w:r w:rsidR="00271244">
        <w:rPr>
          <w:rFonts w:hint="eastAsia"/>
          <w:lang w:eastAsia="zh-CN"/>
        </w:rPr>
        <w:t xml:space="preserve">Privacy </w:t>
      </w:r>
      <w:r>
        <w:rPr>
          <w:rFonts w:hint="eastAsia"/>
          <w:lang w:eastAsia="zh-CN"/>
        </w:rPr>
        <w:t>Setting information to UDM is executed su</w:t>
      </w:r>
      <w:r w:rsidR="00271244">
        <w:rPr>
          <w:rFonts w:hint="eastAsia"/>
          <w:lang w:eastAsia="zh-CN"/>
        </w:rPr>
        <w:t>cc</w:t>
      </w:r>
      <w:r>
        <w:rPr>
          <w:rFonts w:hint="eastAsia"/>
          <w:lang w:eastAsia="zh-CN"/>
        </w:rPr>
        <w:t>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3780BFB2" w14:textId="77777777" w:rsidR="00C51F47" w:rsidRPr="0094717B" w:rsidRDefault="00C51F47" w:rsidP="00C51F47">
      <w:pPr>
        <w:tabs>
          <w:tab w:val="left" w:pos="3525"/>
        </w:tabs>
        <w:rPr>
          <w:lang w:eastAsia="zh-CN"/>
        </w:rPr>
      </w:pPr>
      <w:r w:rsidRPr="0094717B">
        <w:br w:type="page"/>
      </w:r>
    </w:p>
    <w:p w14:paraId="6146F44B" w14:textId="77777777" w:rsidR="00C51F47" w:rsidRPr="0094717B" w:rsidRDefault="00C51F47" w:rsidP="00C51F47">
      <w:pPr>
        <w:keepNext/>
        <w:keepLines/>
        <w:tabs>
          <w:tab w:val="left" w:pos="8352"/>
        </w:tabs>
        <w:spacing w:after="0"/>
        <w:jc w:val="center"/>
        <w:rPr>
          <w:b/>
        </w:rPr>
      </w:pPr>
    </w:p>
    <w:p w14:paraId="7A16B8E9" w14:textId="77777777" w:rsidR="00C51F47" w:rsidRPr="0094717B" w:rsidRDefault="00C51F47" w:rsidP="00C51F4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4C0B06A" w14:textId="77777777" w:rsidR="00C51F47" w:rsidRPr="0094717B" w:rsidRDefault="00C51F47" w:rsidP="00C51F47">
      <w:pPr>
        <w:keepNext/>
        <w:keepLines/>
        <w:tabs>
          <w:tab w:val="left" w:pos="720"/>
          <w:tab w:val="right" w:leader="hyphen" w:pos="9360"/>
        </w:tabs>
        <w:spacing w:after="0"/>
        <w:jc w:val="center"/>
      </w:pPr>
      <w:r w:rsidRPr="0094717B">
        <w:t>REGISTER</w:t>
      </w:r>
    </w:p>
    <w:p w14:paraId="7F3CB064" w14:textId="77777777" w:rsidR="00C51F47" w:rsidRPr="0094717B" w:rsidRDefault="00C51F47" w:rsidP="00C51F47">
      <w:pPr>
        <w:keepNext/>
        <w:keepLines/>
        <w:spacing w:after="0"/>
        <w:jc w:val="center"/>
        <w:rPr>
          <w:lang w:eastAsia="zh-CN"/>
        </w:rPr>
      </w:pPr>
      <w:r w:rsidRPr="0094717B">
        <w:t>------------------------------------------------------------------------------------------------------------------------&gt;</w:t>
      </w:r>
    </w:p>
    <w:p w14:paraId="5647DD05" w14:textId="77777777" w:rsidR="00C51F47" w:rsidRPr="0094717B" w:rsidRDefault="00C51F47" w:rsidP="00C51F47">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p w14:paraId="1DF6E9DA" w14:textId="77777777" w:rsidR="00C51F47" w:rsidRPr="0094717B" w:rsidRDefault="00C51F47" w:rsidP="00C51F47">
      <w:pPr>
        <w:keepNext/>
        <w:keepLines/>
        <w:tabs>
          <w:tab w:val="left" w:pos="720"/>
          <w:tab w:val="left" w:pos="7010"/>
        </w:tabs>
        <w:spacing w:after="0"/>
      </w:pPr>
      <w:r>
        <w:tab/>
      </w:r>
      <w:r>
        <w:tab/>
      </w:r>
    </w:p>
    <w:p w14:paraId="24760C4A"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C24048" w14:textId="77777777" w:rsidR="00C51F47" w:rsidRPr="0094717B" w:rsidRDefault="00C51F47" w:rsidP="00C51F47">
      <w:pPr>
        <w:keepNext/>
        <w:keepLines/>
        <w:spacing w:after="0"/>
        <w:jc w:val="center"/>
      </w:pPr>
      <w:r w:rsidRPr="0094717B">
        <w:t>&lt;------------------------------------------------------------------------------------------------------------------------</w:t>
      </w:r>
    </w:p>
    <w:p w14:paraId="3A28FC59" w14:textId="77777777" w:rsidR="00C51F47" w:rsidRPr="0094717B" w:rsidRDefault="00C51F47" w:rsidP="00C51F47">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p w14:paraId="5165B547" w14:textId="77777777" w:rsidR="00C51F47" w:rsidRPr="0094717B" w:rsidRDefault="00C51F47" w:rsidP="00C51F47">
      <w:pPr>
        <w:keepNext/>
        <w:keepLines/>
        <w:tabs>
          <w:tab w:val="left" w:pos="720"/>
          <w:tab w:val="left" w:pos="5665"/>
        </w:tabs>
        <w:spacing w:after="0"/>
      </w:pPr>
      <w:r>
        <w:tab/>
      </w:r>
      <w:r>
        <w:tab/>
      </w:r>
    </w:p>
    <w:p w14:paraId="45E8418E"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7A27B97A"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610375CE" w14:textId="77777777" w:rsidR="00C51F47" w:rsidRPr="0094717B" w:rsidRDefault="00C51F47" w:rsidP="00C51F47">
      <w:pPr>
        <w:keepNext/>
        <w:keepLines/>
        <w:tabs>
          <w:tab w:val="left" w:pos="720"/>
          <w:tab w:val="left" w:pos="1440"/>
          <w:tab w:val="left" w:pos="2160"/>
        </w:tabs>
        <w:spacing w:after="0"/>
        <w:jc w:val="center"/>
      </w:pPr>
      <w:r w:rsidRPr="0094717B">
        <w:t>Facility (Return error (Error))</w:t>
      </w:r>
    </w:p>
    <w:p w14:paraId="5CCB3CAC" w14:textId="77777777" w:rsidR="00C51F47" w:rsidRPr="0094717B" w:rsidRDefault="00C51F47" w:rsidP="00C51F47">
      <w:pPr>
        <w:keepNext/>
        <w:keepLines/>
        <w:tabs>
          <w:tab w:val="left" w:pos="720"/>
          <w:tab w:val="right" w:leader="hyphen" w:pos="9360"/>
        </w:tabs>
        <w:spacing w:after="0"/>
        <w:jc w:val="center"/>
      </w:pPr>
    </w:p>
    <w:p w14:paraId="7BE36E58"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0D1A55"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14B80C2B" w14:textId="77777777" w:rsidR="00C51F47" w:rsidRPr="0094717B" w:rsidRDefault="00C51F47" w:rsidP="00C51F47">
      <w:pPr>
        <w:keepNext/>
        <w:keepLines/>
        <w:tabs>
          <w:tab w:val="left" w:pos="720"/>
          <w:tab w:val="right" w:leader="hyphen" w:pos="9360"/>
        </w:tabs>
        <w:spacing w:after="0"/>
        <w:jc w:val="center"/>
      </w:pPr>
      <w:r w:rsidRPr="0094717B">
        <w:t>Facility (Reject (Invoke_problem))</w:t>
      </w:r>
    </w:p>
    <w:p w14:paraId="73B78690" w14:textId="77777777" w:rsidR="00C51F47" w:rsidRPr="0094717B" w:rsidRDefault="00C51F47" w:rsidP="00C51F47">
      <w:pPr>
        <w:keepNext/>
        <w:keepLines/>
        <w:tabs>
          <w:tab w:val="left" w:pos="720"/>
          <w:tab w:val="right" w:leader="hyphen" w:pos="9360"/>
        </w:tabs>
        <w:spacing w:after="0"/>
        <w:jc w:val="center"/>
      </w:pPr>
    </w:p>
    <w:p w14:paraId="62B24450"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6BF39098" w14:textId="77777777" w:rsidR="00C51F47" w:rsidRPr="0094717B" w:rsidRDefault="00C51F47" w:rsidP="00C51F47">
      <w:pPr>
        <w:keepNext/>
        <w:keepLines/>
        <w:spacing w:after="0"/>
        <w:jc w:val="center"/>
      </w:pPr>
      <w:r w:rsidRPr="0094717B">
        <w:t>-  -  -  -  -  -  -  -  -  -  -  -  -  -  -  -  -  -  -  -  -  -  -  -  -  -  -  -  -  -  -  -  -  -  -  -  -  -  -  -  -  -  -  -  -  -  -  -&gt;</w:t>
      </w:r>
    </w:p>
    <w:p w14:paraId="79FF07C2" w14:textId="77777777" w:rsidR="00C51F47" w:rsidRPr="0094717B" w:rsidRDefault="00C51F47" w:rsidP="00C51F47"/>
    <w:p w14:paraId="47D996EF" w14:textId="4882F581" w:rsidR="00C51F47" w:rsidRDefault="00C51F47" w:rsidP="00C51F47">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0180399A" w14:textId="77777777" w:rsidR="00C51F47" w:rsidRPr="000F688B" w:rsidRDefault="00C51F47" w:rsidP="00C51F47">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F2E7634" w14:textId="77777777" w:rsidR="00C51F47" w:rsidRDefault="00C51F47" w:rsidP="00C51F47">
      <w:pPr>
        <w:pStyle w:val="B1"/>
      </w:pPr>
      <w:r w:rsidRPr="00C51F47">
        <w:t>-</w:t>
      </w:r>
      <w:r w:rsidRPr="00C51F47">
        <w:tab/>
      </w:r>
      <w:r>
        <w:rPr>
          <w:rFonts w:hint="eastAsia"/>
        </w:rPr>
        <w:t>locationPrivacyIndication</w:t>
      </w:r>
    </w:p>
    <w:p w14:paraId="55758AC3" w14:textId="3BD45A80" w:rsidR="00C51F47" w:rsidRDefault="00C51F47" w:rsidP="00C51F47">
      <w:pPr>
        <w:pStyle w:val="B1"/>
      </w:pPr>
      <w:r w:rsidRPr="00C51F47">
        <w:t>-</w:t>
      </w:r>
      <w:r w:rsidRPr="00C51F47">
        <w:tab/>
      </w:r>
      <w:r>
        <w:rPr>
          <w:rFonts w:hint="eastAsia"/>
        </w:rPr>
        <w:t>validTimePeriod</w:t>
      </w:r>
    </w:p>
    <w:p w14:paraId="331E5E95" w14:textId="65C0C053" w:rsidR="008061FE" w:rsidRPr="0094717B" w:rsidRDefault="008061FE" w:rsidP="00E64E14">
      <w:pPr>
        <w:pStyle w:val="Heading2"/>
        <w:rPr>
          <w:lang w:eastAsia="zh-CN"/>
        </w:rPr>
      </w:pPr>
      <w:bookmarkStart w:id="284" w:name="_Toc43195274"/>
      <w:bookmarkStart w:id="285" w:name="_Toc45264028"/>
      <w:r w:rsidRPr="0094717B">
        <w:t>5.</w:t>
      </w:r>
      <w:r>
        <w:rPr>
          <w:rFonts w:hint="eastAsia"/>
          <w:lang w:eastAsia="zh-CN"/>
        </w:rPr>
        <w:t>3</w:t>
      </w:r>
      <w:r w:rsidRPr="0094717B">
        <w:tab/>
        <w:t xml:space="preserve">LCS </w:t>
      </w:r>
      <w:r>
        <w:rPr>
          <w:rFonts w:hint="eastAsia"/>
          <w:lang w:eastAsia="zh-CN"/>
        </w:rPr>
        <w:t>message and coding</w:t>
      </w:r>
      <w:bookmarkEnd w:id="265"/>
      <w:bookmarkEnd w:id="266"/>
      <w:bookmarkEnd w:id="277"/>
      <w:bookmarkEnd w:id="284"/>
      <w:bookmarkEnd w:id="285"/>
    </w:p>
    <w:p w14:paraId="0129CE9E" w14:textId="77777777" w:rsidR="00045746" w:rsidRDefault="00045746" w:rsidP="00045746">
      <w:pPr>
        <w:pStyle w:val="Heading3"/>
      </w:pPr>
      <w:bookmarkStart w:id="286" w:name="_Toc517469185"/>
      <w:bookmarkStart w:id="287" w:name="_Toc35266513"/>
      <w:bookmarkStart w:id="288" w:name="_Toc43195275"/>
      <w:bookmarkStart w:id="289" w:name="_Toc45264029"/>
      <w:r>
        <w:t>5.3.1</w:t>
      </w:r>
      <w:r>
        <w:tab/>
        <w:t xml:space="preserve">Messages for </w:t>
      </w:r>
      <w:r>
        <w:rPr>
          <w:rFonts w:hint="eastAsia"/>
          <w:lang w:eastAsia="zh-CN"/>
        </w:rPr>
        <w:t>Location services</w:t>
      </w:r>
      <w:r>
        <w:t xml:space="preserve"> operations</w:t>
      </w:r>
      <w:bookmarkEnd w:id="286"/>
      <w:bookmarkEnd w:id="287"/>
      <w:bookmarkEnd w:id="288"/>
      <w:bookmarkEnd w:id="289"/>
    </w:p>
    <w:p w14:paraId="3BE82A5D" w14:textId="75FBC4BF"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w:t>
      </w:r>
      <w:r w:rsidR="00C51F47">
        <w:rPr>
          <w:rFonts w:hint="eastAsia"/>
          <w:lang w:eastAsia="zh-CN"/>
        </w:rPr>
        <w:t xml:space="preserve">, </w:t>
      </w:r>
      <w:r>
        <w:rPr>
          <w:rFonts w:hint="eastAsia"/>
          <w:lang w:eastAsia="zh-CN"/>
        </w:rPr>
        <w:t>CancelDeferredLocation</w:t>
      </w:r>
      <w:r>
        <w:t xml:space="preserve"> </w:t>
      </w:r>
      <w:r w:rsidR="00417A99">
        <w:rPr>
          <w:rFonts w:hint="eastAsia"/>
          <w:lang w:eastAsia="zh-CN"/>
        </w:rPr>
        <w:t>and LocationPrivacySetting</w:t>
      </w:r>
      <w:r w:rsidR="00417A99">
        <w:t xml:space="preserve"> </w:t>
      </w:r>
      <w:r>
        <w:t>operations (</w:t>
      </w:r>
      <w:r>
        <w:rPr>
          <w:rFonts w:hint="eastAsia"/>
          <w:lang w:eastAsia="ja-JP"/>
        </w:rPr>
        <w:t>subclaus</w:t>
      </w:r>
      <w:r w:rsidRPr="00CC0C94">
        <w:t>e </w:t>
      </w:r>
      <w:r w:rsidR="00C51F47">
        <w:rPr>
          <w:rFonts w:hint="eastAsia"/>
          <w:lang w:eastAsia="zh-CN"/>
        </w:rPr>
        <w:t>5</w:t>
      </w:r>
      <w:r>
        <w:rPr>
          <w:rFonts w:hint="eastAsia"/>
          <w:lang w:eastAsia="zh-CN"/>
        </w:rPr>
        <w:t>.</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045746">
      <w:pPr>
        <w:pStyle w:val="Heading3"/>
        <w:rPr>
          <w:lang w:eastAsia="zh-CN"/>
        </w:rPr>
      </w:pPr>
      <w:bookmarkStart w:id="290" w:name="_Toc517469186"/>
      <w:bookmarkStart w:id="291" w:name="_Toc35266514"/>
      <w:bookmarkStart w:id="292" w:name="_Toc43195276"/>
      <w:bookmarkStart w:id="293" w:name="_Toc45264030"/>
      <w:r>
        <w:t>5.3.2</w:t>
      </w:r>
      <w:r>
        <w:tab/>
        <w:t xml:space="preserve">Messages for </w:t>
      </w:r>
      <w:bookmarkEnd w:id="290"/>
      <w:r>
        <w:rPr>
          <w:rFonts w:hint="eastAsia"/>
          <w:lang w:eastAsia="zh-CN"/>
        </w:rPr>
        <w:t>LTE Positioning Protocol (LPP)</w:t>
      </w:r>
      <w:bookmarkEnd w:id="291"/>
      <w:bookmarkEnd w:id="292"/>
      <w:bookmarkEnd w:id="293"/>
    </w:p>
    <w:p w14:paraId="45C98C08" w14:textId="77777777" w:rsidR="00045746" w:rsidRPr="006916F6" w:rsidRDefault="00045746" w:rsidP="00E47745">
      <w:pPr>
        <w:pStyle w:val="Heading4"/>
      </w:pPr>
      <w:bookmarkStart w:id="294" w:name="_Toc517469188"/>
      <w:bookmarkStart w:id="295" w:name="_Toc35266515"/>
      <w:bookmarkStart w:id="296" w:name="_Toc43195277"/>
      <w:bookmarkStart w:id="297" w:name="_Toc45264031"/>
      <w:r>
        <w:t>5.3.2.1</w:t>
      </w:r>
      <w:r w:rsidRPr="006916F6">
        <w:tab/>
        <w:t>Downlink Positioning Information Transport using LPP messages</w:t>
      </w:r>
      <w:bookmarkEnd w:id="294"/>
      <w:bookmarkEnd w:id="295"/>
      <w:bookmarkEnd w:id="296"/>
      <w:bookmarkEnd w:id="297"/>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Pr="00311589" w:rsidRDefault="00045746" w:rsidP="00045746">
      <w:r w:rsidRPr="00311589">
        <w:t xml:space="preserve">The </w:t>
      </w:r>
      <w:r w:rsidRPr="00311589">
        <w:rPr>
          <w:rFonts w:hint="eastAsia"/>
        </w:rPr>
        <w:t>AMF</w:t>
      </w:r>
      <w:r w:rsidRPr="00311589">
        <w:t xml:space="preserve"> includes a Routing Identifier in the Additional </w:t>
      </w:r>
      <w:r w:rsidRPr="00311589">
        <w:rPr>
          <w:rFonts w:hint="eastAsia"/>
        </w:rPr>
        <w:t>i</w:t>
      </w:r>
      <w:r w:rsidRPr="00311589">
        <w:t>nformation IE of the D</w:t>
      </w:r>
      <w:r w:rsidRPr="00311589">
        <w:rPr>
          <w:rFonts w:hint="eastAsia"/>
        </w:rPr>
        <w:t>L</w:t>
      </w:r>
      <w:r w:rsidRPr="00311589">
        <w:t xml:space="preserve"> NAS T</w:t>
      </w:r>
      <w:r w:rsidRPr="00311589">
        <w:rPr>
          <w:rFonts w:hint="eastAsia"/>
        </w:rPr>
        <w:t>RANSPORT</w:t>
      </w:r>
      <w:r w:rsidRPr="00311589">
        <w:t xml:space="preserve"> message which identifies the LMF and the positioning session between the </w:t>
      </w:r>
      <w:r w:rsidRPr="00311589">
        <w:rPr>
          <w:rFonts w:hint="eastAsia"/>
        </w:rPr>
        <w:t>AMF</w:t>
      </w:r>
      <w:r w:rsidRPr="00311589">
        <w:t xml:space="preserve"> and </w:t>
      </w:r>
      <w:r w:rsidRPr="00311589">
        <w:rPr>
          <w:rFonts w:hint="eastAsia"/>
        </w:rPr>
        <w:t>LMF when a positioning session is being used</w:t>
      </w:r>
      <w:r w:rsidRPr="00311589">
        <w:t>.</w:t>
      </w:r>
    </w:p>
    <w:p w14:paraId="26803321" w14:textId="77777777" w:rsidR="00045746" w:rsidRPr="00311589" w:rsidRDefault="00045746" w:rsidP="00045746">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F364425" w14:textId="77777777" w:rsidR="00045746" w:rsidRPr="00EB4E5F" w:rsidRDefault="00045746" w:rsidP="00E47745">
      <w:pPr>
        <w:pStyle w:val="Heading4"/>
      </w:pPr>
      <w:bookmarkStart w:id="298" w:name="_Toc517469189"/>
      <w:bookmarkStart w:id="299" w:name="_Toc35266516"/>
      <w:bookmarkStart w:id="300" w:name="_Toc43195278"/>
      <w:bookmarkStart w:id="301" w:name="_Toc45264032"/>
      <w:r w:rsidRPr="003521E6">
        <w:t>5.3.2.2</w:t>
      </w:r>
      <w:r w:rsidRPr="003521E6">
        <w:tab/>
      </w:r>
      <w:r w:rsidRPr="00EB4E5F">
        <w:t xml:space="preserve">Uplink </w:t>
      </w:r>
      <w:r>
        <w:t>Positioning Information Transport</w:t>
      </w:r>
      <w:r w:rsidRPr="00EB4E5F">
        <w:t xml:space="preserve"> using LPP messages</w:t>
      </w:r>
      <w:bookmarkEnd w:id="298"/>
      <w:bookmarkEnd w:id="299"/>
      <w:bookmarkEnd w:id="300"/>
      <w:bookmarkEnd w:id="301"/>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737DB840" w:rsidR="008061FE" w:rsidRPr="00A7451F" w:rsidRDefault="00045746" w:rsidP="008061FE">
      <w:r>
        <w:lastRenderedPageBreak/>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rsidR="004A4DD1">
        <w:rPr>
          <w:rFonts w:hint="eastAsia"/>
          <w:lang w:eastAsia="zh-CN"/>
        </w:rPr>
        <w:t xml:space="preserve"> </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pPr>
        <w:pStyle w:val="Heading8"/>
      </w:pPr>
      <w:bookmarkStart w:id="302" w:name="historyclause"/>
      <w:r w:rsidRPr="004D3578">
        <w:br w:type="page"/>
      </w:r>
      <w:bookmarkStart w:id="303" w:name="_Toc22050950"/>
      <w:bookmarkStart w:id="304" w:name="_Toc26193034"/>
      <w:bookmarkStart w:id="305" w:name="_Toc26193106"/>
      <w:bookmarkStart w:id="306" w:name="_Toc35266517"/>
      <w:bookmarkStart w:id="307" w:name="_Toc43195279"/>
      <w:bookmarkStart w:id="308" w:name="_Toc45264033"/>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303"/>
      <w:bookmarkEnd w:id="304"/>
      <w:bookmarkEnd w:id="305"/>
      <w:bookmarkEnd w:id="306"/>
      <w:bookmarkEnd w:id="307"/>
      <w:bookmarkEnd w:id="308"/>
    </w:p>
    <w:bookmarkEnd w:id="302"/>
    <w:p w14:paraId="60B3FB50" w14:textId="77777777" w:rsidR="00054A22" w:rsidRPr="00235394"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3589E13D" w14:textId="77777777" w:rsidTr="006B0CD6">
        <w:trPr>
          <w:cantSplit/>
        </w:trPr>
        <w:tc>
          <w:tcPr>
            <w:tcW w:w="9739"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6B0CD6">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4962"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6B0CD6">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5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4962"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6B0CD6">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5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4962"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6B0CD6">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5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4962"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6B0CD6">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5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4962"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6B0CD6">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5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4962"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6B0CD6">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5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4962"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r w:rsidR="00311589" w:rsidRPr="006B0D02" w14:paraId="3D3BD76F" w14:textId="77777777" w:rsidTr="006B0CD6">
        <w:tc>
          <w:tcPr>
            <w:tcW w:w="800" w:type="dxa"/>
            <w:shd w:val="solid" w:color="FFFFFF" w:fill="auto"/>
          </w:tcPr>
          <w:p w14:paraId="6B61F59F" w14:textId="5FAAC969" w:rsidR="00311589" w:rsidRDefault="00311589" w:rsidP="008061FE">
            <w:pPr>
              <w:pStyle w:val="TAC"/>
              <w:rPr>
                <w:sz w:val="16"/>
                <w:szCs w:val="16"/>
                <w:lang w:eastAsia="zh-CN"/>
              </w:rPr>
            </w:pPr>
            <w:r>
              <w:rPr>
                <w:sz w:val="16"/>
                <w:szCs w:val="16"/>
                <w:lang w:eastAsia="zh-CN"/>
              </w:rPr>
              <w:t>2020-03</w:t>
            </w:r>
          </w:p>
        </w:tc>
        <w:tc>
          <w:tcPr>
            <w:tcW w:w="800" w:type="dxa"/>
            <w:shd w:val="solid" w:color="FFFFFF" w:fill="auto"/>
          </w:tcPr>
          <w:p w14:paraId="2818C8AD" w14:textId="2B872CCC" w:rsidR="00311589" w:rsidRDefault="00311589" w:rsidP="00B23012">
            <w:pPr>
              <w:pStyle w:val="TAC"/>
              <w:rPr>
                <w:sz w:val="16"/>
                <w:szCs w:val="16"/>
                <w:lang w:eastAsia="zh-CN"/>
              </w:rPr>
            </w:pPr>
            <w:r>
              <w:rPr>
                <w:sz w:val="16"/>
                <w:szCs w:val="16"/>
                <w:lang w:eastAsia="zh-CN"/>
              </w:rPr>
              <w:t>CT#87e</w:t>
            </w:r>
          </w:p>
        </w:tc>
        <w:tc>
          <w:tcPr>
            <w:tcW w:w="1094" w:type="dxa"/>
            <w:shd w:val="solid" w:color="FFFFFF" w:fill="auto"/>
          </w:tcPr>
          <w:p w14:paraId="59D76EAF" w14:textId="77777777" w:rsidR="00311589" w:rsidRDefault="00311589" w:rsidP="00C72833">
            <w:pPr>
              <w:pStyle w:val="TAC"/>
              <w:rPr>
                <w:sz w:val="16"/>
                <w:szCs w:val="16"/>
              </w:rPr>
            </w:pPr>
          </w:p>
        </w:tc>
        <w:tc>
          <w:tcPr>
            <w:tcW w:w="525" w:type="dxa"/>
            <w:shd w:val="solid" w:color="FFFFFF" w:fill="auto"/>
          </w:tcPr>
          <w:p w14:paraId="38BE279C" w14:textId="77777777" w:rsidR="00311589" w:rsidRPr="006B0D02" w:rsidRDefault="00311589" w:rsidP="00C72833">
            <w:pPr>
              <w:pStyle w:val="TAL"/>
              <w:rPr>
                <w:sz w:val="16"/>
                <w:szCs w:val="16"/>
              </w:rPr>
            </w:pPr>
          </w:p>
        </w:tc>
        <w:tc>
          <w:tcPr>
            <w:tcW w:w="425" w:type="dxa"/>
            <w:shd w:val="solid" w:color="FFFFFF" w:fill="auto"/>
          </w:tcPr>
          <w:p w14:paraId="7202650F" w14:textId="77777777" w:rsidR="00311589" w:rsidRPr="006B0D02" w:rsidRDefault="00311589" w:rsidP="00C72833">
            <w:pPr>
              <w:pStyle w:val="TAR"/>
              <w:rPr>
                <w:sz w:val="16"/>
                <w:szCs w:val="16"/>
              </w:rPr>
            </w:pPr>
          </w:p>
        </w:tc>
        <w:tc>
          <w:tcPr>
            <w:tcW w:w="425" w:type="dxa"/>
            <w:shd w:val="solid" w:color="FFFFFF" w:fill="auto"/>
          </w:tcPr>
          <w:p w14:paraId="60EBE509" w14:textId="77777777" w:rsidR="00311589" w:rsidRPr="006B0D02" w:rsidRDefault="00311589" w:rsidP="00C72833">
            <w:pPr>
              <w:pStyle w:val="TAC"/>
              <w:rPr>
                <w:sz w:val="16"/>
                <w:szCs w:val="16"/>
              </w:rPr>
            </w:pPr>
          </w:p>
        </w:tc>
        <w:tc>
          <w:tcPr>
            <w:tcW w:w="4962" w:type="dxa"/>
            <w:shd w:val="solid" w:color="FFFFFF" w:fill="auto"/>
          </w:tcPr>
          <w:p w14:paraId="54BE7C62" w14:textId="285418CD" w:rsidR="00311589" w:rsidRDefault="00311589" w:rsidP="008061FE">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AB6ADF2" w14:textId="5B75D9C0" w:rsidR="00311589" w:rsidRDefault="00311589" w:rsidP="00251E8C">
            <w:pPr>
              <w:pStyle w:val="TAC"/>
              <w:rPr>
                <w:sz w:val="16"/>
                <w:szCs w:val="16"/>
                <w:lang w:eastAsia="zh-CN"/>
              </w:rPr>
            </w:pPr>
            <w:r>
              <w:rPr>
                <w:sz w:val="16"/>
                <w:szCs w:val="16"/>
                <w:lang w:eastAsia="zh-CN"/>
              </w:rPr>
              <w:t>16.0.1</w:t>
            </w:r>
          </w:p>
        </w:tc>
      </w:tr>
      <w:tr w:rsidR="00723EC6" w:rsidRPr="006B0D02" w14:paraId="2579E503" w14:textId="77777777" w:rsidTr="006B0CD6">
        <w:tc>
          <w:tcPr>
            <w:tcW w:w="800" w:type="dxa"/>
            <w:shd w:val="solid" w:color="FFFFFF" w:fill="auto"/>
          </w:tcPr>
          <w:p w14:paraId="218C47FE" w14:textId="4D578B61" w:rsidR="00723EC6" w:rsidRDefault="00723EC6" w:rsidP="00723EC6">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1DB2A35B" w14:textId="3B6CF1D9" w:rsidR="00723EC6" w:rsidRDefault="006B0CD6" w:rsidP="00723EC6">
            <w:pPr>
              <w:pStyle w:val="TAC"/>
              <w:rPr>
                <w:sz w:val="16"/>
                <w:szCs w:val="16"/>
                <w:lang w:eastAsia="zh-CN"/>
              </w:rPr>
            </w:pPr>
            <w:r>
              <w:rPr>
                <w:sz w:val="16"/>
                <w:szCs w:val="16"/>
                <w:lang w:eastAsia="zh-CN"/>
              </w:rPr>
              <w:t>CT#88e</w:t>
            </w:r>
          </w:p>
        </w:tc>
        <w:tc>
          <w:tcPr>
            <w:tcW w:w="1094" w:type="dxa"/>
            <w:shd w:val="solid" w:color="FFFFFF" w:fill="auto"/>
          </w:tcPr>
          <w:p w14:paraId="6931A9DB" w14:textId="38D9647F" w:rsidR="00723EC6" w:rsidRDefault="002D67C1" w:rsidP="00C72833">
            <w:pPr>
              <w:pStyle w:val="TAC"/>
              <w:rPr>
                <w:sz w:val="16"/>
                <w:szCs w:val="16"/>
                <w:lang w:eastAsia="zh-CN"/>
              </w:rPr>
            </w:pPr>
            <w:bookmarkStart w:id="309" w:name="OLE_LINK1"/>
            <w:bookmarkStart w:id="310" w:name="OLE_LINK2"/>
            <w:r w:rsidRPr="002D67C1">
              <w:rPr>
                <w:sz w:val="16"/>
                <w:szCs w:val="16"/>
                <w:lang w:eastAsia="zh-CN"/>
              </w:rPr>
              <w:t>CP-201098</w:t>
            </w:r>
            <w:bookmarkEnd w:id="309"/>
            <w:bookmarkEnd w:id="310"/>
          </w:p>
        </w:tc>
        <w:tc>
          <w:tcPr>
            <w:tcW w:w="525" w:type="dxa"/>
            <w:shd w:val="solid" w:color="FFFFFF" w:fill="auto"/>
          </w:tcPr>
          <w:p w14:paraId="314E218F" w14:textId="1AA6372A" w:rsidR="00723EC6" w:rsidRPr="006B0D02" w:rsidRDefault="002D67C1" w:rsidP="00C72833">
            <w:pPr>
              <w:pStyle w:val="TAL"/>
              <w:rPr>
                <w:sz w:val="16"/>
                <w:szCs w:val="16"/>
              </w:rPr>
            </w:pPr>
            <w:r>
              <w:rPr>
                <w:sz w:val="16"/>
                <w:szCs w:val="16"/>
              </w:rPr>
              <w:t>0001</w:t>
            </w:r>
          </w:p>
        </w:tc>
        <w:tc>
          <w:tcPr>
            <w:tcW w:w="425" w:type="dxa"/>
            <w:shd w:val="solid" w:color="FFFFFF" w:fill="auto"/>
          </w:tcPr>
          <w:p w14:paraId="1D6A2D1D" w14:textId="77777777" w:rsidR="00723EC6" w:rsidRPr="006B0D02" w:rsidRDefault="00723EC6" w:rsidP="00C72833">
            <w:pPr>
              <w:pStyle w:val="TAR"/>
              <w:rPr>
                <w:sz w:val="16"/>
                <w:szCs w:val="16"/>
              </w:rPr>
            </w:pPr>
          </w:p>
        </w:tc>
        <w:tc>
          <w:tcPr>
            <w:tcW w:w="425" w:type="dxa"/>
            <w:shd w:val="solid" w:color="FFFFFF" w:fill="auto"/>
          </w:tcPr>
          <w:p w14:paraId="0D5173ED" w14:textId="2DC79D4A" w:rsidR="00723EC6" w:rsidRPr="006B0D02" w:rsidRDefault="007A2038" w:rsidP="00C72833">
            <w:pPr>
              <w:pStyle w:val="TAC"/>
              <w:rPr>
                <w:sz w:val="16"/>
                <w:szCs w:val="16"/>
              </w:rPr>
            </w:pPr>
            <w:r>
              <w:rPr>
                <w:sz w:val="16"/>
                <w:szCs w:val="16"/>
              </w:rPr>
              <w:t>B</w:t>
            </w:r>
          </w:p>
        </w:tc>
        <w:tc>
          <w:tcPr>
            <w:tcW w:w="4962" w:type="dxa"/>
            <w:shd w:val="solid" w:color="FFFFFF" w:fill="auto"/>
          </w:tcPr>
          <w:p w14:paraId="08D8FC08" w14:textId="0C890D76" w:rsidR="00723EC6" w:rsidRDefault="007A2038" w:rsidP="008061FE">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0749637A" w14:textId="69A06771" w:rsidR="00723EC6" w:rsidRDefault="00723EC6" w:rsidP="00251E8C">
            <w:pPr>
              <w:pStyle w:val="TAC"/>
              <w:rPr>
                <w:sz w:val="16"/>
                <w:szCs w:val="16"/>
                <w:lang w:eastAsia="zh-CN"/>
              </w:rPr>
            </w:pPr>
            <w:r>
              <w:rPr>
                <w:rFonts w:hint="eastAsia"/>
                <w:sz w:val="16"/>
                <w:szCs w:val="16"/>
                <w:lang w:eastAsia="zh-CN"/>
              </w:rPr>
              <w:t>16.1.0</w:t>
            </w:r>
          </w:p>
        </w:tc>
      </w:tr>
    </w:tbl>
    <w:p w14:paraId="64C6DEA8" w14:textId="77777777" w:rsidR="003C3971" w:rsidRPr="00235394" w:rsidRDefault="003C3971" w:rsidP="003C3971"/>
    <w:sectPr w:rsidR="003C3971" w:rsidRPr="0023539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4C61B" w14:textId="77777777" w:rsidR="00C645E7" w:rsidRDefault="00C645E7">
      <w:r>
        <w:separator/>
      </w:r>
    </w:p>
  </w:endnote>
  <w:endnote w:type="continuationSeparator" w:id="0">
    <w:p w14:paraId="3040A175" w14:textId="77777777" w:rsidR="00C645E7" w:rsidRDefault="00C6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9DB57" w14:textId="77777777" w:rsidR="00A8448F" w:rsidRDefault="00A84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BFDAC" w14:textId="77777777" w:rsidR="00C645E7" w:rsidRDefault="00C645E7">
      <w:r>
        <w:separator/>
      </w:r>
    </w:p>
  </w:footnote>
  <w:footnote w:type="continuationSeparator" w:id="0">
    <w:p w14:paraId="1DAA21EA" w14:textId="77777777" w:rsidR="00C645E7" w:rsidRDefault="00C64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1B5E1" w14:textId="1DA9A8EB" w:rsidR="00A8448F" w:rsidRDefault="00A84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5059">
      <w:rPr>
        <w:rFonts w:ascii="Arial" w:hAnsi="Arial" w:cs="Arial"/>
        <w:b/>
        <w:noProof/>
        <w:sz w:val="18"/>
        <w:szCs w:val="18"/>
      </w:rPr>
      <w:t>3GPP TS 24.571 V16.1.0 (2020-06)</w:t>
    </w:r>
    <w:r>
      <w:rPr>
        <w:rFonts w:ascii="Arial" w:hAnsi="Arial" w:cs="Arial"/>
        <w:b/>
        <w:sz w:val="18"/>
        <w:szCs w:val="18"/>
      </w:rPr>
      <w:fldChar w:fldCharType="end"/>
    </w:r>
  </w:p>
  <w:p w14:paraId="14DB4864" w14:textId="77777777" w:rsidR="00A8448F" w:rsidRDefault="00A84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17D9">
      <w:rPr>
        <w:rFonts w:ascii="Arial" w:hAnsi="Arial" w:cs="Arial"/>
        <w:b/>
        <w:noProof/>
        <w:sz w:val="18"/>
        <w:szCs w:val="18"/>
      </w:rPr>
      <w:t>31</w:t>
    </w:r>
    <w:r>
      <w:rPr>
        <w:rFonts w:ascii="Arial" w:hAnsi="Arial" w:cs="Arial"/>
        <w:b/>
        <w:sz w:val="18"/>
        <w:szCs w:val="18"/>
      </w:rPr>
      <w:fldChar w:fldCharType="end"/>
    </w:r>
  </w:p>
  <w:p w14:paraId="3B74DB07" w14:textId="7F627466" w:rsidR="00A8448F" w:rsidRDefault="00A84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5059">
      <w:rPr>
        <w:rFonts w:ascii="Arial" w:hAnsi="Arial" w:cs="Arial"/>
        <w:b/>
        <w:noProof/>
        <w:sz w:val="18"/>
        <w:szCs w:val="18"/>
      </w:rPr>
      <w:t>Release 16</w:t>
    </w:r>
    <w:r>
      <w:rPr>
        <w:rFonts w:ascii="Arial" w:hAnsi="Arial" w:cs="Arial"/>
        <w:b/>
        <w:sz w:val="18"/>
        <w:szCs w:val="18"/>
      </w:rPr>
      <w:fldChar w:fldCharType="end"/>
    </w:r>
  </w:p>
  <w:p w14:paraId="0D0365F3" w14:textId="77777777" w:rsidR="00A8448F" w:rsidRDefault="00A84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2E47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A63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5E15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E6EE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F82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2E55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6EFB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5A72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F888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C421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22F6"/>
    <w:rsid w:val="00033397"/>
    <w:rsid w:val="00040095"/>
    <w:rsid w:val="00045746"/>
    <w:rsid w:val="00051834"/>
    <w:rsid w:val="00054A22"/>
    <w:rsid w:val="00062023"/>
    <w:rsid w:val="000655A6"/>
    <w:rsid w:val="00080512"/>
    <w:rsid w:val="000B46ED"/>
    <w:rsid w:val="000B6DB3"/>
    <w:rsid w:val="000C47C3"/>
    <w:rsid w:val="000D58AB"/>
    <w:rsid w:val="000F22F6"/>
    <w:rsid w:val="00123AA3"/>
    <w:rsid w:val="00133525"/>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5F0"/>
    <w:rsid w:val="00271244"/>
    <w:rsid w:val="002B6339"/>
    <w:rsid w:val="002D67C1"/>
    <w:rsid w:val="002E00EE"/>
    <w:rsid w:val="003061F0"/>
    <w:rsid w:val="00311589"/>
    <w:rsid w:val="003172DC"/>
    <w:rsid w:val="003323B8"/>
    <w:rsid w:val="0034549A"/>
    <w:rsid w:val="0035462D"/>
    <w:rsid w:val="00372D16"/>
    <w:rsid w:val="003765B8"/>
    <w:rsid w:val="003A542A"/>
    <w:rsid w:val="003A7DE6"/>
    <w:rsid w:val="003B32AF"/>
    <w:rsid w:val="003B37ED"/>
    <w:rsid w:val="003C3971"/>
    <w:rsid w:val="003F0E59"/>
    <w:rsid w:val="00417A99"/>
    <w:rsid w:val="00423334"/>
    <w:rsid w:val="004345EC"/>
    <w:rsid w:val="00466D66"/>
    <w:rsid w:val="004A4DD1"/>
    <w:rsid w:val="004D3578"/>
    <w:rsid w:val="004E213A"/>
    <w:rsid w:val="004F0988"/>
    <w:rsid w:val="004F3340"/>
    <w:rsid w:val="00512C9F"/>
    <w:rsid w:val="0053388B"/>
    <w:rsid w:val="00535773"/>
    <w:rsid w:val="00541A9A"/>
    <w:rsid w:val="00543E6C"/>
    <w:rsid w:val="0054658B"/>
    <w:rsid w:val="00556124"/>
    <w:rsid w:val="00561BCD"/>
    <w:rsid w:val="00565087"/>
    <w:rsid w:val="005B4D23"/>
    <w:rsid w:val="005D2E01"/>
    <w:rsid w:val="005D7526"/>
    <w:rsid w:val="005E73AC"/>
    <w:rsid w:val="005F3E48"/>
    <w:rsid w:val="00602AEA"/>
    <w:rsid w:val="00614FDF"/>
    <w:rsid w:val="00616EB1"/>
    <w:rsid w:val="0062762C"/>
    <w:rsid w:val="0063543D"/>
    <w:rsid w:val="00647114"/>
    <w:rsid w:val="006817D9"/>
    <w:rsid w:val="006A323F"/>
    <w:rsid w:val="006B0CD6"/>
    <w:rsid w:val="006B30D0"/>
    <w:rsid w:val="006C3D95"/>
    <w:rsid w:val="006E5C86"/>
    <w:rsid w:val="00705D27"/>
    <w:rsid w:val="00713C44"/>
    <w:rsid w:val="00723EC6"/>
    <w:rsid w:val="00734A5B"/>
    <w:rsid w:val="0074026F"/>
    <w:rsid w:val="007429F6"/>
    <w:rsid w:val="00744E76"/>
    <w:rsid w:val="00745784"/>
    <w:rsid w:val="00774DA4"/>
    <w:rsid w:val="00781F0F"/>
    <w:rsid w:val="00791776"/>
    <w:rsid w:val="007A2038"/>
    <w:rsid w:val="007B600E"/>
    <w:rsid w:val="007D25F9"/>
    <w:rsid w:val="007E5E4B"/>
    <w:rsid w:val="007F0F4A"/>
    <w:rsid w:val="007F5059"/>
    <w:rsid w:val="008028A4"/>
    <w:rsid w:val="008061FE"/>
    <w:rsid w:val="0081231B"/>
    <w:rsid w:val="00817321"/>
    <w:rsid w:val="00830747"/>
    <w:rsid w:val="00843C21"/>
    <w:rsid w:val="00853758"/>
    <w:rsid w:val="00865A45"/>
    <w:rsid w:val="008768CA"/>
    <w:rsid w:val="008933C6"/>
    <w:rsid w:val="008A6127"/>
    <w:rsid w:val="008B65D1"/>
    <w:rsid w:val="008C384C"/>
    <w:rsid w:val="008D0668"/>
    <w:rsid w:val="008E0C13"/>
    <w:rsid w:val="008E380F"/>
    <w:rsid w:val="0090271F"/>
    <w:rsid w:val="00902E23"/>
    <w:rsid w:val="009114D7"/>
    <w:rsid w:val="0091348E"/>
    <w:rsid w:val="00917CCB"/>
    <w:rsid w:val="00942EC2"/>
    <w:rsid w:val="00957011"/>
    <w:rsid w:val="009B2B1D"/>
    <w:rsid w:val="009C79EB"/>
    <w:rsid w:val="009E36EE"/>
    <w:rsid w:val="009F37B7"/>
    <w:rsid w:val="00A10F02"/>
    <w:rsid w:val="00A164B4"/>
    <w:rsid w:val="00A26956"/>
    <w:rsid w:val="00A53724"/>
    <w:rsid w:val="00A73129"/>
    <w:rsid w:val="00A7451F"/>
    <w:rsid w:val="00A82346"/>
    <w:rsid w:val="00A8448F"/>
    <w:rsid w:val="00A92BA1"/>
    <w:rsid w:val="00AB3055"/>
    <w:rsid w:val="00AB5A72"/>
    <w:rsid w:val="00AB7F29"/>
    <w:rsid w:val="00AC174F"/>
    <w:rsid w:val="00AC6BC6"/>
    <w:rsid w:val="00AE45F0"/>
    <w:rsid w:val="00B15449"/>
    <w:rsid w:val="00B23012"/>
    <w:rsid w:val="00B66667"/>
    <w:rsid w:val="00B93086"/>
    <w:rsid w:val="00BA19ED"/>
    <w:rsid w:val="00BA4B8D"/>
    <w:rsid w:val="00BA5E57"/>
    <w:rsid w:val="00BC0F7D"/>
    <w:rsid w:val="00BE3255"/>
    <w:rsid w:val="00BF128E"/>
    <w:rsid w:val="00BF1A0E"/>
    <w:rsid w:val="00C1496A"/>
    <w:rsid w:val="00C33079"/>
    <w:rsid w:val="00C45231"/>
    <w:rsid w:val="00C51F47"/>
    <w:rsid w:val="00C645E7"/>
    <w:rsid w:val="00C72833"/>
    <w:rsid w:val="00C80F1D"/>
    <w:rsid w:val="00C86A79"/>
    <w:rsid w:val="00C93F40"/>
    <w:rsid w:val="00CA3D0C"/>
    <w:rsid w:val="00CB5943"/>
    <w:rsid w:val="00CC6B2B"/>
    <w:rsid w:val="00CE13C0"/>
    <w:rsid w:val="00D06E3E"/>
    <w:rsid w:val="00D11F67"/>
    <w:rsid w:val="00D31778"/>
    <w:rsid w:val="00D57972"/>
    <w:rsid w:val="00D62209"/>
    <w:rsid w:val="00D675A9"/>
    <w:rsid w:val="00D738D6"/>
    <w:rsid w:val="00D755EB"/>
    <w:rsid w:val="00D87E00"/>
    <w:rsid w:val="00D9134D"/>
    <w:rsid w:val="00DA6155"/>
    <w:rsid w:val="00DA7A03"/>
    <w:rsid w:val="00DB1818"/>
    <w:rsid w:val="00DC309B"/>
    <w:rsid w:val="00DC4DA2"/>
    <w:rsid w:val="00DD4C17"/>
    <w:rsid w:val="00DF2B1F"/>
    <w:rsid w:val="00DF4319"/>
    <w:rsid w:val="00DF4DDB"/>
    <w:rsid w:val="00DF62CD"/>
    <w:rsid w:val="00E16509"/>
    <w:rsid w:val="00E2684B"/>
    <w:rsid w:val="00E4181B"/>
    <w:rsid w:val="00E44582"/>
    <w:rsid w:val="00E47745"/>
    <w:rsid w:val="00E60FCF"/>
    <w:rsid w:val="00E64E14"/>
    <w:rsid w:val="00E712AE"/>
    <w:rsid w:val="00E77645"/>
    <w:rsid w:val="00E836AA"/>
    <w:rsid w:val="00EC4A25"/>
    <w:rsid w:val="00ED42BB"/>
    <w:rsid w:val="00F025A2"/>
    <w:rsid w:val="00F04712"/>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4:docId w14:val="4EC296EF"/>
  <w15:docId w15:val="{F9605848-C65F-4652-A4AC-7AB3D345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ListParagraph">
    <w:name w:val="List Paragraph"/>
    <w:basedOn w:val="Normal"/>
    <w:uiPriority w:val="34"/>
    <w:qFormat/>
    <w:rsid w:val="00220332"/>
    <w:pPr>
      <w:ind w:firstLineChars="200" w:firstLine="420"/>
    </w:pPr>
  </w:style>
  <w:style w:type="character" w:customStyle="1" w:styleId="Heading3Char">
    <w:name w:val="Heading 3 Char"/>
    <w:link w:val="Heading3"/>
    <w:rsid w:val="00045746"/>
    <w:rPr>
      <w:rFonts w:ascii="Arial" w:hAnsi="Arial"/>
      <w:sz w:val="28"/>
      <w:lang w:eastAsia="en-US"/>
    </w:rPr>
  </w:style>
  <w:style w:type="character" w:customStyle="1" w:styleId="Heading5Char">
    <w:name w:val="Heading 5 Char"/>
    <w:link w:val="Heading5"/>
    <w:rsid w:val="0004574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832725559">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560DA-A3F7-443B-9028-9C9A197C3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31</Pages>
  <Words>6173</Words>
  <Characters>35190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18</cp:revision>
  <cp:lastPrinted>2019-02-25T14:05:00Z</cp:lastPrinted>
  <dcterms:created xsi:type="dcterms:W3CDTF">2020-06-16T02:47:00Z</dcterms:created>
  <dcterms:modified xsi:type="dcterms:W3CDTF">2020-07-10T06:59:00Z</dcterms:modified>
</cp:coreProperties>
</file>