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B91762">
        <w:tc>
          <w:tcPr>
            <w:tcW w:w="10423" w:type="dxa"/>
            <w:gridSpan w:val="2"/>
            <w:tcBorders>
              <w:top w:val="nil"/>
              <w:left w:val="nil"/>
              <w:bottom w:val="nil"/>
              <w:right w:val="nil"/>
            </w:tcBorders>
            <w:shd w:val="clear" w:color="auto" w:fill="auto"/>
          </w:tcPr>
          <w:p w14:paraId="3FDEDF14" w14:textId="3F339B8A" w:rsidR="004F0988" w:rsidRDefault="009E5347" w:rsidP="003B70A3">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8D49BE">
              <w:t>4</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E62A07">
              <w:rPr>
                <w:sz w:val="32"/>
              </w:rPr>
              <w:t>5</w:t>
            </w:r>
            <w:r w:rsidRPr="00CE3036">
              <w:rPr>
                <w:sz w:val="32"/>
              </w:rPr>
              <w:t>-</w:t>
            </w:r>
            <w:bookmarkEnd w:id="4"/>
            <w:r w:rsidR="00E62A07">
              <w:rPr>
                <w:sz w:val="32"/>
              </w:rPr>
              <w:t>0</w:t>
            </w:r>
            <w:r w:rsidR="008D49BE">
              <w:rPr>
                <w:sz w:val="32"/>
              </w:rPr>
              <w:t>9</w:t>
            </w:r>
            <w:r w:rsidRPr="00133525">
              <w:rPr>
                <w:sz w:val="32"/>
              </w:rPr>
              <w:t>)</w:t>
            </w:r>
          </w:p>
        </w:tc>
      </w:tr>
      <w:tr w:rsidR="004F0988" w14:paraId="0FFD4F19" w14:textId="77777777" w:rsidTr="00B91762">
        <w:trPr>
          <w:trHeight w:hRule="exact" w:val="1134"/>
        </w:trPr>
        <w:tc>
          <w:tcPr>
            <w:tcW w:w="10423" w:type="dxa"/>
            <w:gridSpan w:val="2"/>
            <w:tcBorders>
              <w:top w:val="nil"/>
              <w:left w:val="nil"/>
              <w:bottom w:val="nil"/>
              <w:right w:val="nil"/>
            </w:tcBorders>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B91762">
        <w:trPr>
          <w:trHeight w:hRule="exact" w:val="3686"/>
        </w:trPr>
        <w:tc>
          <w:tcPr>
            <w:tcW w:w="10423" w:type="dxa"/>
            <w:gridSpan w:val="2"/>
            <w:tcBorders>
              <w:top w:val="nil"/>
              <w:left w:val="nil"/>
              <w:bottom w:val="nil"/>
              <w:right w:val="nil"/>
            </w:tcBorders>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B91762">
        <w:tc>
          <w:tcPr>
            <w:tcW w:w="10423" w:type="dxa"/>
            <w:gridSpan w:val="2"/>
            <w:tcBorders>
              <w:top w:val="nil"/>
              <w:left w:val="nil"/>
              <w:bottom w:val="nil"/>
              <w:right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B91762">
        <w:trPr>
          <w:trHeight w:hRule="exact" w:val="1531"/>
        </w:trPr>
        <w:tc>
          <w:tcPr>
            <w:tcW w:w="4883" w:type="dxa"/>
            <w:tcBorders>
              <w:top w:val="nil"/>
              <w:left w:val="nil"/>
              <w:bottom w:val="nil"/>
              <w:right w:val="nil"/>
            </w:tcBorders>
            <w:shd w:val="clear" w:color="auto" w:fill="auto"/>
          </w:tcPr>
          <w:p w14:paraId="4FBA7106" w14:textId="79B926C7" w:rsidR="00D82E6F" w:rsidRDefault="00D03710" w:rsidP="00D82E6F">
            <w:r w:rsidRPr="00D03710">
              <w:rPr>
                <w:i/>
                <w:noProof/>
                <w:lang w:val="en-IN" w:eastAsia="ko-KR"/>
              </w:rPr>
              <w:object w:dxaOrig="2026" w:dyaOrig="1251" w14:anchorId="4D7E1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18436344" r:id="rId10"/>
              </w:object>
            </w:r>
          </w:p>
        </w:tc>
        <w:tc>
          <w:tcPr>
            <w:tcW w:w="5540" w:type="dxa"/>
            <w:tcBorders>
              <w:top w:val="nil"/>
              <w:left w:val="nil"/>
              <w:bottom w:val="nil"/>
              <w:right w:val="nil"/>
            </w:tcBorders>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B91762">
        <w:trPr>
          <w:trHeight w:hRule="exact" w:val="5783"/>
        </w:trPr>
        <w:tc>
          <w:tcPr>
            <w:tcW w:w="10423" w:type="dxa"/>
            <w:gridSpan w:val="2"/>
            <w:tcBorders>
              <w:top w:val="nil"/>
              <w:left w:val="nil"/>
              <w:bottom w:val="nil"/>
              <w:right w:val="nil"/>
            </w:tcBorders>
            <w:shd w:val="clear" w:color="auto" w:fill="auto"/>
          </w:tcPr>
          <w:p w14:paraId="56990EEF" w14:textId="4CF89BA2" w:rsidR="00D82E6F" w:rsidRPr="00C074DD" w:rsidRDefault="00D82E6F" w:rsidP="009E5347"/>
        </w:tc>
      </w:tr>
      <w:tr w:rsidR="00D82E6F" w14:paraId="4C89EF09" w14:textId="77777777" w:rsidTr="00B91762">
        <w:trPr>
          <w:cantSplit/>
          <w:trHeight w:hRule="exact" w:val="964"/>
        </w:trPr>
        <w:tc>
          <w:tcPr>
            <w:tcW w:w="10423" w:type="dxa"/>
            <w:gridSpan w:val="2"/>
            <w:tcBorders>
              <w:top w:val="nil"/>
              <w:left w:val="nil"/>
              <w:bottom w:val="nil"/>
              <w:right w:val="nil"/>
            </w:tcBorders>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DE61C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02016C">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79EFD4B" w14:textId="38AE873F" w:rsidR="00226F2F"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226F2F">
        <w:rPr>
          <w:noProof/>
        </w:rPr>
        <w:t>Foreword</w:t>
      </w:r>
      <w:r w:rsidR="00226F2F">
        <w:rPr>
          <w:noProof/>
        </w:rPr>
        <w:tab/>
      </w:r>
      <w:r w:rsidR="00226F2F">
        <w:rPr>
          <w:noProof/>
        </w:rPr>
        <w:fldChar w:fldCharType="begin"/>
      </w:r>
      <w:r w:rsidR="00226F2F">
        <w:rPr>
          <w:noProof/>
        </w:rPr>
        <w:instrText xml:space="preserve"> PAGEREF _Toc207823044 \h </w:instrText>
      </w:r>
      <w:r w:rsidR="00226F2F">
        <w:rPr>
          <w:noProof/>
        </w:rPr>
      </w:r>
      <w:r w:rsidR="00226F2F">
        <w:rPr>
          <w:noProof/>
        </w:rPr>
        <w:fldChar w:fldCharType="separate"/>
      </w:r>
      <w:r w:rsidR="00226F2F">
        <w:rPr>
          <w:noProof/>
        </w:rPr>
        <w:t>10</w:t>
      </w:r>
      <w:r w:rsidR="00226F2F">
        <w:rPr>
          <w:noProof/>
        </w:rPr>
        <w:fldChar w:fldCharType="end"/>
      </w:r>
    </w:p>
    <w:p w14:paraId="3967F7B2" w14:textId="63D665D6" w:rsidR="00226F2F" w:rsidRDefault="00226F2F">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_Toc207823045 \h </w:instrText>
      </w:r>
      <w:r>
        <w:rPr>
          <w:noProof/>
        </w:rPr>
      </w:r>
      <w:r>
        <w:rPr>
          <w:noProof/>
        </w:rPr>
        <w:fldChar w:fldCharType="separate"/>
      </w:r>
      <w:r>
        <w:rPr>
          <w:noProof/>
        </w:rPr>
        <w:t>11</w:t>
      </w:r>
      <w:r>
        <w:rPr>
          <w:noProof/>
        </w:rPr>
        <w:fldChar w:fldCharType="end"/>
      </w:r>
    </w:p>
    <w:p w14:paraId="64962C26" w14:textId="39629985" w:rsidR="00226F2F" w:rsidRDefault="00226F2F">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_Toc207823046 \h </w:instrText>
      </w:r>
      <w:r>
        <w:rPr>
          <w:noProof/>
        </w:rPr>
      </w:r>
      <w:r>
        <w:rPr>
          <w:noProof/>
        </w:rPr>
        <w:fldChar w:fldCharType="separate"/>
      </w:r>
      <w:r>
        <w:rPr>
          <w:noProof/>
        </w:rPr>
        <w:t>11</w:t>
      </w:r>
      <w:r>
        <w:rPr>
          <w:noProof/>
        </w:rPr>
        <w:fldChar w:fldCharType="end"/>
      </w:r>
    </w:p>
    <w:p w14:paraId="70288864" w14:textId="5730816F" w:rsidR="00226F2F" w:rsidRDefault="00226F2F">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_Toc207823047 \h </w:instrText>
      </w:r>
      <w:r>
        <w:rPr>
          <w:noProof/>
        </w:rPr>
      </w:r>
      <w:r>
        <w:rPr>
          <w:noProof/>
        </w:rPr>
        <w:fldChar w:fldCharType="separate"/>
      </w:r>
      <w:r>
        <w:rPr>
          <w:noProof/>
        </w:rPr>
        <w:t>12</w:t>
      </w:r>
      <w:r>
        <w:rPr>
          <w:noProof/>
        </w:rPr>
        <w:fldChar w:fldCharType="end"/>
      </w:r>
    </w:p>
    <w:p w14:paraId="5E055552" w14:textId="35A5A4AB" w:rsidR="00226F2F" w:rsidRDefault="00226F2F">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_Toc207823048 \h </w:instrText>
      </w:r>
      <w:r>
        <w:rPr>
          <w:noProof/>
        </w:rPr>
      </w:r>
      <w:r>
        <w:rPr>
          <w:noProof/>
        </w:rPr>
        <w:fldChar w:fldCharType="separate"/>
      </w:r>
      <w:r>
        <w:rPr>
          <w:noProof/>
        </w:rPr>
        <w:t>12</w:t>
      </w:r>
      <w:r>
        <w:rPr>
          <w:noProof/>
        </w:rPr>
        <w:fldChar w:fldCharType="end"/>
      </w:r>
    </w:p>
    <w:p w14:paraId="0DA70156" w14:textId="5CF14E77" w:rsidR="00226F2F" w:rsidRDefault="00226F2F">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_Toc207823049 \h </w:instrText>
      </w:r>
      <w:r>
        <w:rPr>
          <w:noProof/>
        </w:rPr>
      </w:r>
      <w:r>
        <w:rPr>
          <w:noProof/>
        </w:rPr>
        <w:fldChar w:fldCharType="separate"/>
      </w:r>
      <w:r>
        <w:rPr>
          <w:noProof/>
        </w:rPr>
        <w:t>12</w:t>
      </w:r>
      <w:r>
        <w:rPr>
          <w:noProof/>
        </w:rPr>
        <w:fldChar w:fldCharType="end"/>
      </w:r>
    </w:p>
    <w:p w14:paraId="5AEAEBD9" w14:textId="0375C404" w:rsidR="00226F2F" w:rsidRDefault="00226F2F">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_Toc207823050 \h </w:instrText>
      </w:r>
      <w:r>
        <w:rPr>
          <w:noProof/>
        </w:rPr>
      </w:r>
      <w:r>
        <w:rPr>
          <w:noProof/>
        </w:rPr>
        <w:fldChar w:fldCharType="separate"/>
      </w:r>
      <w:r>
        <w:rPr>
          <w:noProof/>
        </w:rPr>
        <w:t>12</w:t>
      </w:r>
      <w:r>
        <w:rPr>
          <w:noProof/>
        </w:rPr>
        <w:fldChar w:fldCharType="end"/>
      </w:r>
    </w:p>
    <w:p w14:paraId="0166D919" w14:textId="6DA352B1" w:rsidR="00226F2F" w:rsidRDefault="00226F2F">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_Toc207823051 \h </w:instrText>
      </w:r>
      <w:r>
        <w:rPr>
          <w:noProof/>
        </w:rPr>
      </w:r>
      <w:r>
        <w:rPr>
          <w:noProof/>
        </w:rPr>
        <w:fldChar w:fldCharType="separate"/>
      </w:r>
      <w:r>
        <w:rPr>
          <w:noProof/>
        </w:rPr>
        <w:t>13</w:t>
      </w:r>
      <w:r>
        <w:rPr>
          <w:noProof/>
        </w:rPr>
        <w:fldChar w:fldCharType="end"/>
      </w:r>
    </w:p>
    <w:p w14:paraId="61A351D2" w14:textId="1BE8EABD" w:rsidR="00226F2F" w:rsidRDefault="00226F2F">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_Toc207823052 \h </w:instrText>
      </w:r>
      <w:r>
        <w:rPr>
          <w:noProof/>
        </w:rPr>
      </w:r>
      <w:r>
        <w:rPr>
          <w:noProof/>
        </w:rPr>
        <w:fldChar w:fldCharType="separate"/>
      </w:r>
      <w:r>
        <w:rPr>
          <w:noProof/>
        </w:rPr>
        <w:t>13</w:t>
      </w:r>
      <w:r>
        <w:rPr>
          <w:noProof/>
        </w:rPr>
        <w:fldChar w:fldCharType="end"/>
      </w:r>
    </w:p>
    <w:p w14:paraId="5186D8E7" w14:textId="38C444EF" w:rsidR="00226F2F" w:rsidRDefault="00226F2F">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A928FE">
        <w:rPr>
          <w:rFonts w:cs="Arial"/>
          <w:noProof/>
        </w:rPr>
        <w:t>Information applicable to APIs over EDGE-1 and EDGE-4</w:t>
      </w:r>
      <w:r>
        <w:rPr>
          <w:noProof/>
        </w:rPr>
        <w:tab/>
      </w:r>
      <w:r>
        <w:rPr>
          <w:noProof/>
        </w:rPr>
        <w:fldChar w:fldCharType="begin"/>
      </w:r>
      <w:r>
        <w:rPr>
          <w:noProof/>
        </w:rPr>
        <w:instrText xml:space="preserve"> PAGEREF _Toc207823053 \h </w:instrText>
      </w:r>
      <w:r>
        <w:rPr>
          <w:noProof/>
        </w:rPr>
      </w:r>
      <w:r>
        <w:rPr>
          <w:noProof/>
        </w:rPr>
        <w:fldChar w:fldCharType="separate"/>
      </w:r>
      <w:r>
        <w:rPr>
          <w:noProof/>
        </w:rPr>
        <w:t>13</w:t>
      </w:r>
      <w:r>
        <w:rPr>
          <w:noProof/>
        </w:rPr>
        <w:fldChar w:fldCharType="end"/>
      </w:r>
    </w:p>
    <w:p w14:paraId="3D3C05A3" w14:textId="767E991A" w:rsidR="00226F2F" w:rsidRDefault="00226F2F">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_Toc207823054 \h </w:instrText>
      </w:r>
      <w:r>
        <w:rPr>
          <w:noProof/>
        </w:rPr>
      </w:r>
      <w:r>
        <w:rPr>
          <w:noProof/>
        </w:rPr>
        <w:fldChar w:fldCharType="separate"/>
      </w:r>
      <w:r>
        <w:rPr>
          <w:noProof/>
        </w:rPr>
        <w:t>13</w:t>
      </w:r>
      <w:r>
        <w:rPr>
          <w:noProof/>
        </w:rPr>
        <w:fldChar w:fldCharType="end"/>
      </w:r>
    </w:p>
    <w:p w14:paraId="42B11163" w14:textId="65A993F0" w:rsidR="00226F2F" w:rsidRDefault="00226F2F">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_Toc207823055 \h </w:instrText>
      </w:r>
      <w:r>
        <w:rPr>
          <w:noProof/>
        </w:rPr>
      </w:r>
      <w:r>
        <w:rPr>
          <w:noProof/>
        </w:rPr>
        <w:fldChar w:fldCharType="separate"/>
      </w:r>
      <w:r>
        <w:rPr>
          <w:noProof/>
        </w:rPr>
        <w:t>13</w:t>
      </w:r>
      <w:r>
        <w:rPr>
          <w:noProof/>
        </w:rPr>
        <w:fldChar w:fldCharType="end"/>
      </w:r>
    </w:p>
    <w:p w14:paraId="1DF4CE45" w14:textId="3171D015" w:rsidR="00226F2F" w:rsidRDefault="00226F2F">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_Toc207823056 \h </w:instrText>
      </w:r>
      <w:r>
        <w:rPr>
          <w:noProof/>
        </w:rPr>
      </w:r>
      <w:r>
        <w:rPr>
          <w:noProof/>
        </w:rPr>
        <w:fldChar w:fldCharType="separate"/>
      </w:r>
      <w:r>
        <w:rPr>
          <w:noProof/>
        </w:rPr>
        <w:t>14</w:t>
      </w:r>
      <w:r>
        <w:rPr>
          <w:noProof/>
        </w:rPr>
        <w:fldChar w:fldCharType="end"/>
      </w:r>
    </w:p>
    <w:p w14:paraId="5399F599" w14:textId="6A72767C" w:rsidR="00226F2F" w:rsidRDefault="00226F2F">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_Toc207823057 \h </w:instrText>
      </w:r>
      <w:r>
        <w:rPr>
          <w:noProof/>
        </w:rPr>
      </w:r>
      <w:r>
        <w:rPr>
          <w:noProof/>
        </w:rPr>
        <w:fldChar w:fldCharType="separate"/>
      </w:r>
      <w:r>
        <w:rPr>
          <w:noProof/>
        </w:rPr>
        <w:t>14</w:t>
      </w:r>
      <w:r>
        <w:rPr>
          <w:noProof/>
        </w:rPr>
        <w:fldChar w:fldCharType="end"/>
      </w:r>
    </w:p>
    <w:p w14:paraId="546FC1D4" w14:textId="7D5041FB" w:rsidR="00226F2F" w:rsidRDefault="00226F2F">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_Toc207823058 \h </w:instrText>
      </w:r>
      <w:r>
        <w:rPr>
          <w:noProof/>
        </w:rPr>
      </w:r>
      <w:r>
        <w:rPr>
          <w:noProof/>
        </w:rPr>
        <w:fldChar w:fldCharType="separate"/>
      </w:r>
      <w:r>
        <w:rPr>
          <w:noProof/>
        </w:rPr>
        <w:t>14</w:t>
      </w:r>
      <w:r>
        <w:rPr>
          <w:noProof/>
        </w:rPr>
        <w:fldChar w:fldCharType="end"/>
      </w:r>
    </w:p>
    <w:p w14:paraId="5E6BB449" w14:textId="40FA15B7" w:rsidR="00226F2F" w:rsidRDefault="00226F2F">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_Toc207823059 \h </w:instrText>
      </w:r>
      <w:r>
        <w:rPr>
          <w:noProof/>
        </w:rPr>
      </w:r>
      <w:r>
        <w:rPr>
          <w:noProof/>
        </w:rPr>
        <w:fldChar w:fldCharType="separate"/>
      </w:r>
      <w:r>
        <w:rPr>
          <w:noProof/>
        </w:rPr>
        <w:t>14</w:t>
      </w:r>
      <w:r>
        <w:rPr>
          <w:noProof/>
        </w:rPr>
        <w:fldChar w:fldCharType="end"/>
      </w:r>
    </w:p>
    <w:p w14:paraId="64F03F4A" w14:textId="307ED47B" w:rsidR="00226F2F" w:rsidRDefault="00226F2F">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_Toc207823060 \h </w:instrText>
      </w:r>
      <w:r>
        <w:rPr>
          <w:noProof/>
        </w:rPr>
      </w:r>
      <w:r>
        <w:rPr>
          <w:noProof/>
        </w:rPr>
        <w:fldChar w:fldCharType="separate"/>
      </w:r>
      <w:r>
        <w:rPr>
          <w:noProof/>
        </w:rPr>
        <w:t>14</w:t>
      </w:r>
      <w:r>
        <w:rPr>
          <w:noProof/>
        </w:rPr>
        <w:fldChar w:fldCharType="end"/>
      </w:r>
    </w:p>
    <w:p w14:paraId="6FB8F3DD" w14:textId="47D64221" w:rsidR="00226F2F" w:rsidRDefault="00226F2F">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_Toc207823061 \h </w:instrText>
      </w:r>
      <w:r>
        <w:rPr>
          <w:noProof/>
        </w:rPr>
      </w:r>
      <w:r>
        <w:rPr>
          <w:noProof/>
        </w:rPr>
        <w:fldChar w:fldCharType="separate"/>
      </w:r>
      <w:r>
        <w:rPr>
          <w:noProof/>
        </w:rPr>
        <w:t>14</w:t>
      </w:r>
      <w:r>
        <w:rPr>
          <w:noProof/>
        </w:rPr>
        <w:fldChar w:fldCharType="end"/>
      </w:r>
    </w:p>
    <w:p w14:paraId="25705A66" w14:textId="39838986" w:rsidR="00226F2F" w:rsidRDefault="00226F2F">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_Toc207823062 \h </w:instrText>
      </w:r>
      <w:r>
        <w:rPr>
          <w:noProof/>
        </w:rPr>
      </w:r>
      <w:r>
        <w:rPr>
          <w:noProof/>
        </w:rPr>
        <w:fldChar w:fldCharType="separate"/>
      </w:r>
      <w:r>
        <w:rPr>
          <w:noProof/>
        </w:rPr>
        <w:t>14</w:t>
      </w:r>
      <w:r>
        <w:rPr>
          <w:noProof/>
        </w:rPr>
        <w:fldChar w:fldCharType="end"/>
      </w:r>
    </w:p>
    <w:p w14:paraId="6248D14C" w14:textId="234FBA9D" w:rsidR="00226F2F" w:rsidRDefault="00226F2F">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_Toc207823063 \h </w:instrText>
      </w:r>
      <w:r>
        <w:rPr>
          <w:noProof/>
        </w:rPr>
      </w:r>
      <w:r>
        <w:rPr>
          <w:noProof/>
        </w:rPr>
        <w:fldChar w:fldCharType="separate"/>
      </w:r>
      <w:r>
        <w:rPr>
          <w:noProof/>
        </w:rPr>
        <w:t>16</w:t>
      </w:r>
      <w:r>
        <w:rPr>
          <w:noProof/>
        </w:rPr>
        <w:fldChar w:fldCharType="end"/>
      </w:r>
    </w:p>
    <w:p w14:paraId="1E922D13" w14:textId="52C5B041" w:rsidR="00226F2F" w:rsidRDefault="00226F2F">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_Toc207823064 \h </w:instrText>
      </w:r>
      <w:r>
        <w:rPr>
          <w:noProof/>
        </w:rPr>
      </w:r>
      <w:r>
        <w:rPr>
          <w:noProof/>
        </w:rPr>
        <w:fldChar w:fldCharType="separate"/>
      </w:r>
      <w:r>
        <w:rPr>
          <w:noProof/>
        </w:rPr>
        <w:t>16</w:t>
      </w:r>
      <w:r>
        <w:rPr>
          <w:noProof/>
        </w:rPr>
        <w:fldChar w:fldCharType="end"/>
      </w:r>
    </w:p>
    <w:p w14:paraId="68D7EAEC" w14:textId="7B751D7E" w:rsidR="00226F2F" w:rsidRDefault="00226F2F">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_Toc207823065 \h </w:instrText>
      </w:r>
      <w:r>
        <w:rPr>
          <w:noProof/>
        </w:rPr>
      </w:r>
      <w:r>
        <w:rPr>
          <w:noProof/>
        </w:rPr>
        <w:fldChar w:fldCharType="separate"/>
      </w:r>
      <w:r>
        <w:rPr>
          <w:noProof/>
        </w:rPr>
        <w:t>16</w:t>
      </w:r>
      <w:r>
        <w:rPr>
          <w:noProof/>
        </w:rPr>
        <w:fldChar w:fldCharType="end"/>
      </w:r>
    </w:p>
    <w:p w14:paraId="3E5C4257" w14:textId="1BE74483" w:rsidR="00226F2F" w:rsidRDefault="00226F2F">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_Toc207823066 \h </w:instrText>
      </w:r>
      <w:r>
        <w:rPr>
          <w:noProof/>
        </w:rPr>
      </w:r>
      <w:r>
        <w:rPr>
          <w:noProof/>
        </w:rPr>
        <w:fldChar w:fldCharType="separate"/>
      </w:r>
      <w:r>
        <w:rPr>
          <w:noProof/>
        </w:rPr>
        <w:t>17</w:t>
      </w:r>
      <w:r>
        <w:rPr>
          <w:noProof/>
        </w:rPr>
        <w:fldChar w:fldCharType="end"/>
      </w:r>
    </w:p>
    <w:p w14:paraId="7469DEF1" w14:textId="41B13140" w:rsidR="00226F2F" w:rsidRDefault="00226F2F">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_Toc207823067 \h </w:instrText>
      </w:r>
      <w:r>
        <w:rPr>
          <w:noProof/>
        </w:rPr>
      </w:r>
      <w:r>
        <w:rPr>
          <w:noProof/>
        </w:rPr>
        <w:fldChar w:fldCharType="separate"/>
      </w:r>
      <w:r>
        <w:rPr>
          <w:noProof/>
        </w:rPr>
        <w:t>17</w:t>
      </w:r>
      <w:r>
        <w:rPr>
          <w:noProof/>
        </w:rPr>
        <w:fldChar w:fldCharType="end"/>
      </w:r>
    </w:p>
    <w:p w14:paraId="1C9AAD80" w14:textId="4DC6D00C" w:rsidR="00226F2F" w:rsidRDefault="00226F2F">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_Toc207823068 \h </w:instrText>
      </w:r>
      <w:r>
        <w:rPr>
          <w:noProof/>
        </w:rPr>
      </w:r>
      <w:r>
        <w:rPr>
          <w:noProof/>
        </w:rPr>
        <w:fldChar w:fldCharType="separate"/>
      </w:r>
      <w:r>
        <w:rPr>
          <w:noProof/>
        </w:rPr>
        <w:t>17</w:t>
      </w:r>
      <w:r>
        <w:rPr>
          <w:noProof/>
        </w:rPr>
        <w:fldChar w:fldCharType="end"/>
      </w:r>
    </w:p>
    <w:p w14:paraId="74FEDB58" w14:textId="62AA856A" w:rsidR="00226F2F" w:rsidRDefault="00226F2F">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_Toc207823069 \h </w:instrText>
      </w:r>
      <w:r>
        <w:rPr>
          <w:noProof/>
        </w:rPr>
      </w:r>
      <w:r>
        <w:rPr>
          <w:noProof/>
        </w:rPr>
        <w:fldChar w:fldCharType="separate"/>
      </w:r>
      <w:r>
        <w:rPr>
          <w:noProof/>
        </w:rPr>
        <w:t>18</w:t>
      </w:r>
      <w:r>
        <w:rPr>
          <w:noProof/>
        </w:rPr>
        <w:fldChar w:fldCharType="end"/>
      </w:r>
    </w:p>
    <w:p w14:paraId="7031A29F" w14:textId="3A453937" w:rsidR="00226F2F" w:rsidRDefault="00226F2F">
      <w:pPr>
        <w:pStyle w:val="TOC3"/>
        <w:rPr>
          <w:rFonts w:asciiTheme="minorHAnsi" w:eastAsiaTheme="minorEastAsia" w:hAnsiTheme="minorHAnsi" w:cstheme="minorBidi"/>
          <w:noProof/>
          <w:sz w:val="22"/>
          <w:szCs w:val="22"/>
          <w:lang w:val="en-IN" w:eastAsia="en-IN"/>
        </w:rPr>
      </w:pPr>
      <w:r w:rsidRPr="00A928FE">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_Toc207823070 \h </w:instrText>
      </w:r>
      <w:r>
        <w:rPr>
          <w:noProof/>
        </w:rPr>
      </w:r>
      <w:r>
        <w:rPr>
          <w:noProof/>
        </w:rPr>
        <w:fldChar w:fldCharType="separate"/>
      </w:r>
      <w:r>
        <w:rPr>
          <w:noProof/>
        </w:rPr>
        <w:t>18</w:t>
      </w:r>
      <w:r>
        <w:rPr>
          <w:noProof/>
        </w:rPr>
        <w:fldChar w:fldCharType="end"/>
      </w:r>
    </w:p>
    <w:p w14:paraId="3B389E14" w14:textId="2D2E28F8" w:rsidR="00226F2F" w:rsidRDefault="00226F2F">
      <w:pPr>
        <w:pStyle w:val="TOC3"/>
        <w:rPr>
          <w:rFonts w:asciiTheme="minorHAnsi" w:eastAsiaTheme="minorEastAsia" w:hAnsiTheme="minorHAnsi" w:cstheme="minorBidi"/>
          <w:noProof/>
          <w:sz w:val="22"/>
          <w:szCs w:val="22"/>
          <w:lang w:val="en-IN" w:eastAsia="en-IN"/>
        </w:rPr>
      </w:pPr>
      <w:r w:rsidRPr="00A928FE">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_Toc207823071 \h </w:instrText>
      </w:r>
      <w:r>
        <w:rPr>
          <w:noProof/>
        </w:rPr>
      </w:r>
      <w:r>
        <w:rPr>
          <w:noProof/>
        </w:rPr>
        <w:fldChar w:fldCharType="separate"/>
      </w:r>
      <w:r>
        <w:rPr>
          <w:noProof/>
        </w:rPr>
        <w:t>18</w:t>
      </w:r>
      <w:r>
        <w:rPr>
          <w:noProof/>
        </w:rPr>
        <w:fldChar w:fldCharType="end"/>
      </w:r>
    </w:p>
    <w:p w14:paraId="061549E6" w14:textId="0CF78177" w:rsidR="00226F2F" w:rsidRDefault="00226F2F">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_Toc207823072 \h </w:instrText>
      </w:r>
      <w:r>
        <w:rPr>
          <w:noProof/>
        </w:rPr>
      </w:r>
      <w:r>
        <w:rPr>
          <w:noProof/>
        </w:rPr>
        <w:fldChar w:fldCharType="separate"/>
      </w:r>
      <w:r>
        <w:rPr>
          <w:noProof/>
        </w:rPr>
        <w:t>18</w:t>
      </w:r>
      <w:r>
        <w:rPr>
          <w:noProof/>
        </w:rPr>
        <w:fldChar w:fldCharType="end"/>
      </w:r>
    </w:p>
    <w:p w14:paraId="79C0ADDB" w14:textId="0B0EE2A0" w:rsidR="00226F2F" w:rsidRDefault="00226F2F">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_Toc207823073 \h </w:instrText>
      </w:r>
      <w:r>
        <w:rPr>
          <w:noProof/>
        </w:rPr>
      </w:r>
      <w:r>
        <w:rPr>
          <w:noProof/>
        </w:rPr>
        <w:fldChar w:fldCharType="separate"/>
      </w:r>
      <w:r>
        <w:rPr>
          <w:noProof/>
        </w:rPr>
        <w:t>18</w:t>
      </w:r>
      <w:r>
        <w:rPr>
          <w:noProof/>
        </w:rPr>
        <w:fldChar w:fldCharType="end"/>
      </w:r>
    </w:p>
    <w:p w14:paraId="6FDA9853" w14:textId="35E7A9F3" w:rsidR="00226F2F" w:rsidRDefault="00226F2F">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_Toc207823074 \h </w:instrText>
      </w:r>
      <w:r>
        <w:rPr>
          <w:noProof/>
        </w:rPr>
      </w:r>
      <w:r>
        <w:rPr>
          <w:noProof/>
        </w:rPr>
        <w:fldChar w:fldCharType="separate"/>
      </w:r>
      <w:r>
        <w:rPr>
          <w:noProof/>
        </w:rPr>
        <w:t>18</w:t>
      </w:r>
      <w:r>
        <w:rPr>
          <w:noProof/>
        </w:rPr>
        <w:fldChar w:fldCharType="end"/>
      </w:r>
    </w:p>
    <w:p w14:paraId="3012AC67" w14:textId="2A12162B" w:rsidR="00226F2F" w:rsidRDefault="00226F2F">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_Toc207823075 \h </w:instrText>
      </w:r>
      <w:r>
        <w:rPr>
          <w:noProof/>
        </w:rPr>
      </w:r>
      <w:r>
        <w:rPr>
          <w:noProof/>
        </w:rPr>
        <w:fldChar w:fldCharType="separate"/>
      </w:r>
      <w:r>
        <w:rPr>
          <w:noProof/>
        </w:rPr>
        <w:t>18</w:t>
      </w:r>
      <w:r>
        <w:rPr>
          <w:noProof/>
        </w:rPr>
        <w:fldChar w:fldCharType="end"/>
      </w:r>
    </w:p>
    <w:p w14:paraId="576CB5D2" w14:textId="0D767925" w:rsidR="00226F2F" w:rsidRDefault="00226F2F">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_Toc207823076 \h </w:instrText>
      </w:r>
      <w:r>
        <w:rPr>
          <w:noProof/>
        </w:rPr>
      </w:r>
      <w:r>
        <w:rPr>
          <w:noProof/>
        </w:rPr>
        <w:fldChar w:fldCharType="separate"/>
      </w:r>
      <w:r>
        <w:rPr>
          <w:noProof/>
        </w:rPr>
        <w:t>20</w:t>
      </w:r>
      <w:r>
        <w:rPr>
          <w:noProof/>
        </w:rPr>
        <w:fldChar w:fldCharType="end"/>
      </w:r>
    </w:p>
    <w:p w14:paraId="0088214B" w14:textId="18C3E578" w:rsidR="00226F2F" w:rsidRDefault="00226F2F">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_Toc207823077 \h </w:instrText>
      </w:r>
      <w:r>
        <w:rPr>
          <w:noProof/>
        </w:rPr>
      </w:r>
      <w:r>
        <w:rPr>
          <w:noProof/>
        </w:rPr>
        <w:fldChar w:fldCharType="separate"/>
      </w:r>
      <w:r>
        <w:rPr>
          <w:noProof/>
        </w:rPr>
        <w:t>20</w:t>
      </w:r>
      <w:r>
        <w:rPr>
          <w:noProof/>
        </w:rPr>
        <w:fldChar w:fldCharType="end"/>
      </w:r>
    </w:p>
    <w:p w14:paraId="0171F239" w14:textId="6227EA25" w:rsidR="00226F2F" w:rsidRDefault="00226F2F">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_Toc207823078 \h </w:instrText>
      </w:r>
      <w:r>
        <w:rPr>
          <w:noProof/>
        </w:rPr>
      </w:r>
      <w:r>
        <w:rPr>
          <w:noProof/>
        </w:rPr>
        <w:fldChar w:fldCharType="separate"/>
      </w:r>
      <w:r>
        <w:rPr>
          <w:noProof/>
        </w:rPr>
        <w:t>21</w:t>
      </w:r>
      <w:r>
        <w:rPr>
          <w:noProof/>
        </w:rPr>
        <w:fldChar w:fldCharType="end"/>
      </w:r>
    </w:p>
    <w:p w14:paraId="0B661C20" w14:textId="6A9F7AE2" w:rsidR="00226F2F" w:rsidRDefault="00226F2F">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_Toc207823079 \h </w:instrText>
      </w:r>
      <w:r>
        <w:rPr>
          <w:noProof/>
        </w:rPr>
      </w:r>
      <w:r>
        <w:rPr>
          <w:noProof/>
        </w:rPr>
        <w:fldChar w:fldCharType="separate"/>
      </w:r>
      <w:r>
        <w:rPr>
          <w:noProof/>
        </w:rPr>
        <w:t>21</w:t>
      </w:r>
      <w:r>
        <w:rPr>
          <w:noProof/>
        </w:rPr>
        <w:fldChar w:fldCharType="end"/>
      </w:r>
    </w:p>
    <w:p w14:paraId="6751A511" w14:textId="00950368" w:rsidR="00226F2F" w:rsidRDefault="00226F2F">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_Toc207823080 \h </w:instrText>
      </w:r>
      <w:r>
        <w:rPr>
          <w:noProof/>
        </w:rPr>
      </w:r>
      <w:r>
        <w:rPr>
          <w:noProof/>
        </w:rPr>
        <w:fldChar w:fldCharType="separate"/>
      </w:r>
      <w:r>
        <w:rPr>
          <w:noProof/>
        </w:rPr>
        <w:t>21</w:t>
      </w:r>
      <w:r>
        <w:rPr>
          <w:noProof/>
        </w:rPr>
        <w:fldChar w:fldCharType="end"/>
      </w:r>
    </w:p>
    <w:p w14:paraId="42365989" w14:textId="06F1DE2C" w:rsidR="00226F2F" w:rsidRDefault="00226F2F">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_Toc207823081 \h </w:instrText>
      </w:r>
      <w:r>
        <w:rPr>
          <w:noProof/>
        </w:rPr>
      </w:r>
      <w:r>
        <w:rPr>
          <w:noProof/>
        </w:rPr>
        <w:fldChar w:fldCharType="separate"/>
      </w:r>
      <w:r>
        <w:rPr>
          <w:noProof/>
        </w:rPr>
        <w:t>21</w:t>
      </w:r>
      <w:r>
        <w:rPr>
          <w:noProof/>
        </w:rPr>
        <w:fldChar w:fldCharType="end"/>
      </w:r>
    </w:p>
    <w:p w14:paraId="3A15ADC5" w14:textId="299BA821" w:rsidR="00226F2F" w:rsidRDefault="00226F2F">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_Toc207823082 \h </w:instrText>
      </w:r>
      <w:r>
        <w:rPr>
          <w:noProof/>
        </w:rPr>
      </w:r>
      <w:r>
        <w:rPr>
          <w:noProof/>
        </w:rPr>
        <w:fldChar w:fldCharType="separate"/>
      </w:r>
      <w:r>
        <w:rPr>
          <w:noProof/>
        </w:rPr>
        <w:t>22</w:t>
      </w:r>
      <w:r>
        <w:rPr>
          <w:noProof/>
        </w:rPr>
        <w:fldChar w:fldCharType="end"/>
      </w:r>
    </w:p>
    <w:p w14:paraId="6CB81F9A" w14:textId="5986134F" w:rsidR="00226F2F" w:rsidRDefault="00226F2F">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_Toc207823083 \h </w:instrText>
      </w:r>
      <w:r>
        <w:rPr>
          <w:noProof/>
        </w:rPr>
      </w:r>
      <w:r>
        <w:rPr>
          <w:noProof/>
        </w:rPr>
        <w:fldChar w:fldCharType="separate"/>
      </w:r>
      <w:r>
        <w:rPr>
          <w:noProof/>
        </w:rPr>
        <w:t>22</w:t>
      </w:r>
      <w:r>
        <w:rPr>
          <w:noProof/>
        </w:rPr>
        <w:fldChar w:fldCharType="end"/>
      </w:r>
    </w:p>
    <w:p w14:paraId="6EA14A42" w14:textId="68A21413" w:rsidR="00226F2F" w:rsidRDefault="00226F2F">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_Toc207823084 \h </w:instrText>
      </w:r>
      <w:r>
        <w:rPr>
          <w:noProof/>
        </w:rPr>
      </w:r>
      <w:r>
        <w:rPr>
          <w:noProof/>
        </w:rPr>
        <w:fldChar w:fldCharType="separate"/>
      </w:r>
      <w:r>
        <w:rPr>
          <w:noProof/>
        </w:rPr>
        <w:t>22</w:t>
      </w:r>
      <w:r>
        <w:rPr>
          <w:noProof/>
        </w:rPr>
        <w:fldChar w:fldCharType="end"/>
      </w:r>
    </w:p>
    <w:p w14:paraId="3CAAB4CC" w14:textId="1B7FFA3C" w:rsidR="00226F2F" w:rsidRDefault="00226F2F">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_Toc207823085 \h </w:instrText>
      </w:r>
      <w:r>
        <w:rPr>
          <w:noProof/>
        </w:rPr>
      </w:r>
      <w:r>
        <w:rPr>
          <w:noProof/>
        </w:rPr>
        <w:fldChar w:fldCharType="separate"/>
      </w:r>
      <w:r>
        <w:rPr>
          <w:noProof/>
        </w:rPr>
        <w:t>23</w:t>
      </w:r>
      <w:r>
        <w:rPr>
          <w:noProof/>
        </w:rPr>
        <w:fldChar w:fldCharType="end"/>
      </w:r>
    </w:p>
    <w:p w14:paraId="7BE6C275" w14:textId="15EEFCF4" w:rsidR="00226F2F" w:rsidRDefault="00226F2F">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_Toc207823086 \h </w:instrText>
      </w:r>
      <w:r>
        <w:rPr>
          <w:noProof/>
        </w:rPr>
      </w:r>
      <w:r>
        <w:rPr>
          <w:noProof/>
        </w:rPr>
        <w:fldChar w:fldCharType="separate"/>
      </w:r>
      <w:r>
        <w:rPr>
          <w:noProof/>
        </w:rPr>
        <w:t>23</w:t>
      </w:r>
      <w:r>
        <w:rPr>
          <w:noProof/>
        </w:rPr>
        <w:fldChar w:fldCharType="end"/>
      </w:r>
    </w:p>
    <w:p w14:paraId="5EBF063A" w14:textId="7CD4D93E" w:rsidR="00226F2F" w:rsidRDefault="00226F2F">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_Toc207823087 \h </w:instrText>
      </w:r>
      <w:r>
        <w:rPr>
          <w:noProof/>
        </w:rPr>
      </w:r>
      <w:r>
        <w:rPr>
          <w:noProof/>
        </w:rPr>
        <w:fldChar w:fldCharType="separate"/>
      </w:r>
      <w:r>
        <w:rPr>
          <w:noProof/>
        </w:rPr>
        <w:t>23</w:t>
      </w:r>
      <w:r>
        <w:rPr>
          <w:noProof/>
        </w:rPr>
        <w:fldChar w:fldCharType="end"/>
      </w:r>
    </w:p>
    <w:p w14:paraId="615EC57F" w14:textId="0F4FE6AF" w:rsidR="00226F2F" w:rsidRDefault="00226F2F">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A928FE">
        <w:rPr>
          <w:noProof/>
          <w:lang w:val="en-US"/>
        </w:rPr>
        <w:t>Eees_ACREvents</w:t>
      </w:r>
      <w:r>
        <w:rPr>
          <w:noProof/>
        </w:rPr>
        <w:t xml:space="preserve"> Service</w:t>
      </w:r>
      <w:r>
        <w:rPr>
          <w:noProof/>
        </w:rPr>
        <w:tab/>
      </w:r>
      <w:r>
        <w:rPr>
          <w:noProof/>
        </w:rPr>
        <w:fldChar w:fldCharType="begin"/>
      </w:r>
      <w:r>
        <w:rPr>
          <w:noProof/>
        </w:rPr>
        <w:instrText xml:space="preserve"> PAGEREF _Toc207823088 \h </w:instrText>
      </w:r>
      <w:r>
        <w:rPr>
          <w:noProof/>
        </w:rPr>
      </w:r>
      <w:r>
        <w:rPr>
          <w:noProof/>
        </w:rPr>
        <w:fldChar w:fldCharType="separate"/>
      </w:r>
      <w:r>
        <w:rPr>
          <w:noProof/>
        </w:rPr>
        <w:t>23</w:t>
      </w:r>
      <w:r>
        <w:rPr>
          <w:noProof/>
        </w:rPr>
        <w:fldChar w:fldCharType="end"/>
      </w:r>
    </w:p>
    <w:p w14:paraId="0BCB7E98" w14:textId="26C17896" w:rsidR="00226F2F" w:rsidRDefault="00226F2F">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_Toc207823089 \h </w:instrText>
      </w:r>
      <w:r>
        <w:rPr>
          <w:noProof/>
        </w:rPr>
      </w:r>
      <w:r>
        <w:rPr>
          <w:noProof/>
        </w:rPr>
        <w:fldChar w:fldCharType="separate"/>
      </w:r>
      <w:r>
        <w:rPr>
          <w:noProof/>
        </w:rPr>
        <w:t>23</w:t>
      </w:r>
      <w:r>
        <w:rPr>
          <w:noProof/>
        </w:rPr>
        <w:fldChar w:fldCharType="end"/>
      </w:r>
    </w:p>
    <w:p w14:paraId="18C43E73" w14:textId="10578310" w:rsidR="00226F2F" w:rsidRDefault="00226F2F">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_Toc207823090 \h </w:instrText>
      </w:r>
      <w:r>
        <w:rPr>
          <w:noProof/>
        </w:rPr>
      </w:r>
      <w:r>
        <w:rPr>
          <w:noProof/>
        </w:rPr>
        <w:fldChar w:fldCharType="separate"/>
      </w:r>
      <w:r>
        <w:rPr>
          <w:noProof/>
        </w:rPr>
        <w:t>23</w:t>
      </w:r>
      <w:r>
        <w:rPr>
          <w:noProof/>
        </w:rPr>
        <w:fldChar w:fldCharType="end"/>
      </w:r>
    </w:p>
    <w:p w14:paraId="3B9C8237" w14:textId="22041FFA" w:rsidR="00226F2F" w:rsidRDefault="00226F2F">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_Toc207823091 \h </w:instrText>
      </w:r>
      <w:r>
        <w:rPr>
          <w:noProof/>
        </w:rPr>
      </w:r>
      <w:r>
        <w:rPr>
          <w:noProof/>
        </w:rPr>
        <w:fldChar w:fldCharType="separate"/>
      </w:r>
      <w:r>
        <w:rPr>
          <w:noProof/>
        </w:rPr>
        <w:t>23</w:t>
      </w:r>
      <w:r>
        <w:rPr>
          <w:noProof/>
        </w:rPr>
        <w:fldChar w:fldCharType="end"/>
      </w:r>
    </w:p>
    <w:p w14:paraId="7E3C59E9" w14:textId="239FC781" w:rsidR="00226F2F" w:rsidRDefault="00226F2F">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_Toc207823092 \h </w:instrText>
      </w:r>
      <w:r>
        <w:rPr>
          <w:noProof/>
        </w:rPr>
      </w:r>
      <w:r>
        <w:rPr>
          <w:noProof/>
        </w:rPr>
        <w:fldChar w:fldCharType="separate"/>
      </w:r>
      <w:r>
        <w:rPr>
          <w:noProof/>
        </w:rPr>
        <w:t>24</w:t>
      </w:r>
      <w:r>
        <w:rPr>
          <w:noProof/>
        </w:rPr>
        <w:fldChar w:fldCharType="end"/>
      </w:r>
    </w:p>
    <w:p w14:paraId="6C5228FE" w14:textId="2AE39FE7" w:rsidR="00226F2F" w:rsidRDefault="00226F2F">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_Toc207823093 \h </w:instrText>
      </w:r>
      <w:r>
        <w:rPr>
          <w:noProof/>
        </w:rPr>
      </w:r>
      <w:r>
        <w:rPr>
          <w:noProof/>
        </w:rPr>
        <w:fldChar w:fldCharType="separate"/>
      </w:r>
      <w:r>
        <w:rPr>
          <w:noProof/>
        </w:rPr>
        <w:t>24</w:t>
      </w:r>
      <w:r>
        <w:rPr>
          <w:noProof/>
        </w:rPr>
        <w:fldChar w:fldCharType="end"/>
      </w:r>
    </w:p>
    <w:p w14:paraId="26FB811A" w14:textId="6D8BD7D0" w:rsidR="00226F2F" w:rsidRDefault="00226F2F">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_Toc207823094 \h </w:instrText>
      </w:r>
      <w:r>
        <w:rPr>
          <w:noProof/>
        </w:rPr>
      </w:r>
      <w:r>
        <w:rPr>
          <w:noProof/>
        </w:rPr>
        <w:fldChar w:fldCharType="separate"/>
      </w:r>
      <w:r>
        <w:rPr>
          <w:noProof/>
        </w:rPr>
        <w:t>24</w:t>
      </w:r>
      <w:r>
        <w:rPr>
          <w:noProof/>
        </w:rPr>
        <w:fldChar w:fldCharType="end"/>
      </w:r>
    </w:p>
    <w:p w14:paraId="19947A6B" w14:textId="61D3D446" w:rsidR="00226F2F" w:rsidRDefault="00226F2F">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_Toc207823095 \h </w:instrText>
      </w:r>
      <w:r>
        <w:rPr>
          <w:noProof/>
        </w:rPr>
      </w:r>
      <w:r>
        <w:rPr>
          <w:noProof/>
        </w:rPr>
        <w:fldChar w:fldCharType="separate"/>
      </w:r>
      <w:r>
        <w:rPr>
          <w:noProof/>
        </w:rPr>
        <w:t>24</w:t>
      </w:r>
      <w:r>
        <w:rPr>
          <w:noProof/>
        </w:rPr>
        <w:fldChar w:fldCharType="end"/>
      </w:r>
    </w:p>
    <w:p w14:paraId="702928A5" w14:textId="6233AB98" w:rsidR="00226F2F" w:rsidRDefault="00226F2F">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_Toc207823096 \h </w:instrText>
      </w:r>
      <w:r>
        <w:rPr>
          <w:noProof/>
        </w:rPr>
      </w:r>
      <w:r>
        <w:rPr>
          <w:noProof/>
        </w:rPr>
        <w:fldChar w:fldCharType="separate"/>
      </w:r>
      <w:r>
        <w:rPr>
          <w:noProof/>
        </w:rPr>
        <w:t>24</w:t>
      </w:r>
      <w:r>
        <w:rPr>
          <w:noProof/>
        </w:rPr>
        <w:fldChar w:fldCharType="end"/>
      </w:r>
    </w:p>
    <w:p w14:paraId="7609309C" w14:textId="77418D5A" w:rsidR="00226F2F" w:rsidRDefault="00226F2F">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_Toc207823097 \h </w:instrText>
      </w:r>
      <w:r>
        <w:rPr>
          <w:noProof/>
        </w:rPr>
      </w:r>
      <w:r>
        <w:rPr>
          <w:noProof/>
        </w:rPr>
        <w:fldChar w:fldCharType="separate"/>
      </w:r>
      <w:r>
        <w:rPr>
          <w:noProof/>
        </w:rPr>
        <w:t>25</w:t>
      </w:r>
      <w:r>
        <w:rPr>
          <w:noProof/>
        </w:rPr>
        <w:fldChar w:fldCharType="end"/>
      </w:r>
    </w:p>
    <w:p w14:paraId="599AB573" w14:textId="52704747" w:rsidR="00226F2F" w:rsidRDefault="00226F2F">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_Toc207823098 \h </w:instrText>
      </w:r>
      <w:r>
        <w:rPr>
          <w:noProof/>
        </w:rPr>
      </w:r>
      <w:r>
        <w:rPr>
          <w:noProof/>
        </w:rPr>
        <w:fldChar w:fldCharType="separate"/>
      </w:r>
      <w:r>
        <w:rPr>
          <w:noProof/>
        </w:rPr>
        <w:t>25</w:t>
      </w:r>
      <w:r>
        <w:rPr>
          <w:noProof/>
        </w:rPr>
        <w:fldChar w:fldCharType="end"/>
      </w:r>
    </w:p>
    <w:p w14:paraId="1F2FE275" w14:textId="2937EF2D" w:rsidR="00226F2F" w:rsidRDefault="00226F2F">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_Toc207823099 \h </w:instrText>
      </w:r>
      <w:r>
        <w:rPr>
          <w:noProof/>
        </w:rPr>
      </w:r>
      <w:r>
        <w:rPr>
          <w:noProof/>
        </w:rPr>
        <w:fldChar w:fldCharType="separate"/>
      </w:r>
      <w:r>
        <w:rPr>
          <w:noProof/>
        </w:rPr>
        <w:t>25</w:t>
      </w:r>
      <w:r>
        <w:rPr>
          <w:noProof/>
        </w:rPr>
        <w:fldChar w:fldCharType="end"/>
      </w:r>
    </w:p>
    <w:p w14:paraId="0B0F68A4" w14:textId="746575F6" w:rsidR="00226F2F" w:rsidRDefault="00226F2F">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_Toc207823100 \h </w:instrText>
      </w:r>
      <w:r>
        <w:rPr>
          <w:noProof/>
        </w:rPr>
      </w:r>
      <w:r>
        <w:rPr>
          <w:noProof/>
        </w:rPr>
        <w:fldChar w:fldCharType="separate"/>
      </w:r>
      <w:r>
        <w:rPr>
          <w:noProof/>
        </w:rPr>
        <w:t>25</w:t>
      </w:r>
      <w:r>
        <w:rPr>
          <w:noProof/>
        </w:rPr>
        <w:fldChar w:fldCharType="end"/>
      </w:r>
    </w:p>
    <w:p w14:paraId="692E0FA7" w14:textId="3665D485" w:rsidR="00226F2F" w:rsidRDefault="00226F2F">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A928FE">
        <w:rPr>
          <w:noProof/>
          <w:lang w:val="en-IN"/>
        </w:rPr>
        <w:t>Eees_ACREvents_Unsubscribe</w:t>
      </w:r>
      <w:r>
        <w:rPr>
          <w:noProof/>
        </w:rPr>
        <w:tab/>
      </w:r>
      <w:r>
        <w:rPr>
          <w:noProof/>
        </w:rPr>
        <w:fldChar w:fldCharType="begin"/>
      </w:r>
      <w:r>
        <w:rPr>
          <w:noProof/>
        </w:rPr>
        <w:instrText xml:space="preserve"> PAGEREF _Toc207823101 \h </w:instrText>
      </w:r>
      <w:r>
        <w:rPr>
          <w:noProof/>
        </w:rPr>
      </w:r>
      <w:r>
        <w:rPr>
          <w:noProof/>
        </w:rPr>
        <w:fldChar w:fldCharType="separate"/>
      </w:r>
      <w:r>
        <w:rPr>
          <w:noProof/>
        </w:rPr>
        <w:t>26</w:t>
      </w:r>
      <w:r>
        <w:rPr>
          <w:noProof/>
        </w:rPr>
        <w:fldChar w:fldCharType="end"/>
      </w:r>
    </w:p>
    <w:p w14:paraId="271B5CBA" w14:textId="2A976E6D" w:rsidR="00226F2F" w:rsidRDefault="00226F2F">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_Toc207823102 \h </w:instrText>
      </w:r>
      <w:r>
        <w:rPr>
          <w:noProof/>
        </w:rPr>
      </w:r>
      <w:r>
        <w:rPr>
          <w:noProof/>
        </w:rPr>
        <w:fldChar w:fldCharType="separate"/>
      </w:r>
      <w:r>
        <w:rPr>
          <w:noProof/>
        </w:rPr>
        <w:t>26</w:t>
      </w:r>
      <w:r>
        <w:rPr>
          <w:noProof/>
        </w:rPr>
        <w:fldChar w:fldCharType="end"/>
      </w:r>
    </w:p>
    <w:p w14:paraId="5FC103FD" w14:textId="448B826B" w:rsidR="00226F2F" w:rsidRDefault="00226F2F">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928FE">
        <w:rPr>
          <w:noProof/>
          <w:lang w:val="en-IN"/>
        </w:rPr>
        <w:t>Eees_ACREvents_Unsubscribe</w:t>
      </w:r>
      <w:r>
        <w:rPr>
          <w:noProof/>
        </w:rPr>
        <w:t xml:space="preserve"> operation</w:t>
      </w:r>
      <w:r>
        <w:rPr>
          <w:noProof/>
        </w:rPr>
        <w:tab/>
      </w:r>
      <w:r>
        <w:rPr>
          <w:noProof/>
        </w:rPr>
        <w:fldChar w:fldCharType="begin"/>
      </w:r>
      <w:r>
        <w:rPr>
          <w:noProof/>
        </w:rPr>
        <w:instrText xml:space="preserve"> PAGEREF _Toc207823103 \h </w:instrText>
      </w:r>
      <w:r>
        <w:rPr>
          <w:noProof/>
        </w:rPr>
      </w:r>
      <w:r>
        <w:rPr>
          <w:noProof/>
        </w:rPr>
        <w:fldChar w:fldCharType="separate"/>
      </w:r>
      <w:r>
        <w:rPr>
          <w:noProof/>
        </w:rPr>
        <w:t>26</w:t>
      </w:r>
      <w:r>
        <w:rPr>
          <w:noProof/>
        </w:rPr>
        <w:fldChar w:fldCharType="end"/>
      </w:r>
    </w:p>
    <w:p w14:paraId="0AC2F880" w14:textId="7DC183C4" w:rsidR="00226F2F" w:rsidRDefault="00226F2F">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_Toc207823104 \h </w:instrText>
      </w:r>
      <w:r>
        <w:rPr>
          <w:noProof/>
        </w:rPr>
      </w:r>
      <w:r>
        <w:rPr>
          <w:noProof/>
        </w:rPr>
        <w:fldChar w:fldCharType="separate"/>
      </w:r>
      <w:r>
        <w:rPr>
          <w:noProof/>
        </w:rPr>
        <w:t>26</w:t>
      </w:r>
      <w:r>
        <w:rPr>
          <w:noProof/>
        </w:rPr>
        <w:fldChar w:fldCharType="end"/>
      </w:r>
    </w:p>
    <w:p w14:paraId="74C3F614" w14:textId="5D69BD79" w:rsidR="00226F2F" w:rsidRDefault="00226F2F">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_Toc207823105 \h </w:instrText>
      </w:r>
      <w:r>
        <w:rPr>
          <w:noProof/>
        </w:rPr>
      </w:r>
      <w:r>
        <w:rPr>
          <w:noProof/>
        </w:rPr>
        <w:fldChar w:fldCharType="separate"/>
      </w:r>
      <w:r>
        <w:rPr>
          <w:noProof/>
        </w:rPr>
        <w:t>26</w:t>
      </w:r>
      <w:r>
        <w:rPr>
          <w:noProof/>
        </w:rPr>
        <w:fldChar w:fldCharType="end"/>
      </w:r>
    </w:p>
    <w:p w14:paraId="1CC44438" w14:textId="6AA07CC3" w:rsidR="00226F2F" w:rsidRDefault="00226F2F">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_Toc207823106 \h </w:instrText>
      </w:r>
      <w:r>
        <w:rPr>
          <w:noProof/>
        </w:rPr>
      </w:r>
      <w:r>
        <w:rPr>
          <w:noProof/>
        </w:rPr>
        <w:fldChar w:fldCharType="separate"/>
      </w:r>
      <w:r>
        <w:rPr>
          <w:noProof/>
        </w:rPr>
        <w:t>26</w:t>
      </w:r>
      <w:r>
        <w:rPr>
          <w:noProof/>
        </w:rPr>
        <w:fldChar w:fldCharType="end"/>
      </w:r>
    </w:p>
    <w:p w14:paraId="3079E200" w14:textId="3531DCF0" w:rsidR="00226F2F" w:rsidRDefault="00226F2F">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_Toc207823107 \h </w:instrText>
      </w:r>
      <w:r>
        <w:rPr>
          <w:noProof/>
        </w:rPr>
      </w:r>
      <w:r>
        <w:rPr>
          <w:noProof/>
        </w:rPr>
        <w:fldChar w:fldCharType="separate"/>
      </w:r>
      <w:r>
        <w:rPr>
          <w:noProof/>
        </w:rPr>
        <w:t>26</w:t>
      </w:r>
      <w:r>
        <w:rPr>
          <w:noProof/>
        </w:rPr>
        <w:fldChar w:fldCharType="end"/>
      </w:r>
    </w:p>
    <w:p w14:paraId="4EDFE2AE" w14:textId="1D16B065" w:rsidR="00226F2F" w:rsidRDefault="00226F2F">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_Toc207823108 \h </w:instrText>
      </w:r>
      <w:r>
        <w:rPr>
          <w:noProof/>
        </w:rPr>
      </w:r>
      <w:r>
        <w:rPr>
          <w:noProof/>
        </w:rPr>
        <w:fldChar w:fldCharType="separate"/>
      </w:r>
      <w:r>
        <w:rPr>
          <w:noProof/>
        </w:rPr>
        <w:t>27</w:t>
      </w:r>
      <w:r>
        <w:rPr>
          <w:noProof/>
        </w:rPr>
        <w:fldChar w:fldCharType="end"/>
      </w:r>
    </w:p>
    <w:p w14:paraId="7E080E64" w14:textId="5CA34EA4" w:rsidR="00226F2F" w:rsidRDefault="00226F2F">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_Toc207823109 \h </w:instrText>
      </w:r>
      <w:r>
        <w:rPr>
          <w:noProof/>
        </w:rPr>
      </w:r>
      <w:r>
        <w:rPr>
          <w:noProof/>
        </w:rPr>
        <w:fldChar w:fldCharType="separate"/>
      </w:r>
      <w:r>
        <w:rPr>
          <w:noProof/>
        </w:rPr>
        <w:t>27</w:t>
      </w:r>
      <w:r>
        <w:rPr>
          <w:noProof/>
        </w:rPr>
        <w:fldChar w:fldCharType="end"/>
      </w:r>
    </w:p>
    <w:p w14:paraId="161D02B9" w14:textId="54D296BE" w:rsidR="00226F2F" w:rsidRDefault="00226F2F">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_Toc207823110 \h </w:instrText>
      </w:r>
      <w:r>
        <w:rPr>
          <w:noProof/>
        </w:rPr>
      </w:r>
      <w:r>
        <w:rPr>
          <w:noProof/>
        </w:rPr>
        <w:fldChar w:fldCharType="separate"/>
      </w:r>
      <w:r>
        <w:rPr>
          <w:noProof/>
        </w:rPr>
        <w:t>27</w:t>
      </w:r>
      <w:r>
        <w:rPr>
          <w:noProof/>
        </w:rPr>
        <w:fldChar w:fldCharType="end"/>
      </w:r>
    </w:p>
    <w:p w14:paraId="71FE385D" w14:textId="6D7A7429" w:rsidR="00226F2F" w:rsidRDefault="00226F2F">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_Toc207823111 \h </w:instrText>
      </w:r>
      <w:r>
        <w:rPr>
          <w:noProof/>
        </w:rPr>
      </w:r>
      <w:r>
        <w:rPr>
          <w:noProof/>
        </w:rPr>
        <w:fldChar w:fldCharType="separate"/>
      </w:r>
      <w:r>
        <w:rPr>
          <w:noProof/>
        </w:rPr>
        <w:t>27</w:t>
      </w:r>
      <w:r>
        <w:rPr>
          <w:noProof/>
        </w:rPr>
        <w:fldChar w:fldCharType="end"/>
      </w:r>
    </w:p>
    <w:p w14:paraId="40C53ABA" w14:textId="23FBC723" w:rsidR="00226F2F" w:rsidRDefault="00226F2F">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_Toc207823112 \h </w:instrText>
      </w:r>
      <w:r>
        <w:rPr>
          <w:noProof/>
        </w:rPr>
      </w:r>
      <w:r>
        <w:rPr>
          <w:noProof/>
        </w:rPr>
        <w:fldChar w:fldCharType="separate"/>
      </w:r>
      <w:r>
        <w:rPr>
          <w:noProof/>
        </w:rPr>
        <w:t>27</w:t>
      </w:r>
      <w:r>
        <w:rPr>
          <w:noProof/>
        </w:rPr>
        <w:fldChar w:fldCharType="end"/>
      </w:r>
    </w:p>
    <w:p w14:paraId="696ABD9F" w14:textId="75D6E383" w:rsidR="00226F2F" w:rsidRDefault="00226F2F">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_Toc207823113 \h </w:instrText>
      </w:r>
      <w:r>
        <w:rPr>
          <w:noProof/>
        </w:rPr>
      </w:r>
      <w:r>
        <w:rPr>
          <w:noProof/>
        </w:rPr>
        <w:fldChar w:fldCharType="separate"/>
      </w:r>
      <w:r>
        <w:rPr>
          <w:noProof/>
        </w:rPr>
        <w:t>27</w:t>
      </w:r>
      <w:r>
        <w:rPr>
          <w:noProof/>
        </w:rPr>
        <w:fldChar w:fldCharType="end"/>
      </w:r>
    </w:p>
    <w:p w14:paraId="3EF9649D" w14:textId="7BA5C4BC" w:rsidR="00226F2F" w:rsidRDefault="00226F2F">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_Toc207823114 \h </w:instrText>
      </w:r>
      <w:r>
        <w:rPr>
          <w:noProof/>
        </w:rPr>
      </w:r>
      <w:r>
        <w:rPr>
          <w:noProof/>
        </w:rPr>
        <w:fldChar w:fldCharType="separate"/>
      </w:r>
      <w:r>
        <w:rPr>
          <w:noProof/>
        </w:rPr>
        <w:t>28</w:t>
      </w:r>
      <w:r>
        <w:rPr>
          <w:noProof/>
        </w:rPr>
        <w:fldChar w:fldCharType="end"/>
      </w:r>
    </w:p>
    <w:p w14:paraId="0095AB70" w14:textId="12A1BCE7" w:rsidR="00226F2F" w:rsidRDefault="00226F2F">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_Toc207823115 \h </w:instrText>
      </w:r>
      <w:r>
        <w:rPr>
          <w:noProof/>
        </w:rPr>
      </w:r>
      <w:r>
        <w:rPr>
          <w:noProof/>
        </w:rPr>
        <w:fldChar w:fldCharType="separate"/>
      </w:r>
      <w:r>
        <w:rPr>
          <w:noProof/>
        </w:rPr>
        <w:t>28</w:t>
      </w:r>
      <w:r>
        <w:rPr>
          <w:noProof/>
        </w:rPr>
        <w:fldChar w:fldCharType="end"/>
      </w:r>
    </w:p>
    <w:p w14:paraId="08DE9758" w14:textId="4F42D76C" w:rsidR="00226F2F" w:rsidRDefault="00226F2F">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_Toc207823116 \h </w:instrText>
      </w:r>
      <w:r>
        <w:rPr>
          <w:noProof/>
        </w:rPr>
      </w:r>
      <w:r>
        <w:rPr>
          <w:noProof/>
        </w:rPr>
        <w:fldChar w:fldCharType="separate"/>
      </w:r>
      <w:r>
        <w:rPr>
          <w:noProof/>
        </w:rPr>
        <w:t>29</w:t>
      </w:r>
      <w:r>
        <w:rPr>
          <w:noProof/>
        </w:rPr>
        <w:fldChar w:fldCharType="end"/>
      </w:r>
    </w:p>
    <w:p w14:paraId="5E60D286" w14:textId="12F54C01" w:rsidR="00226F2F" w:rsidRDefault="00226F2F">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_Toc207823117 \h </w:instrText>
      </w:r>
      <w:r>
        <w:rPr>
          <w:noProof/>
        </w:rPr>
      </w:r>
      <w:r>
        <w:rPr>
          <w:noProof/>
        </w:rPr>
        <w:fldChar w:fldCharType="separate"/>
      </w:r>
      <w:r>
        <w:rPr>
          <w:noProof/>
        </w:rPr>
        <w:t>29</w:t>
      </w:r>
      <w:r>
        <w:rPr>
          <w:noProof/>
        </w:rPr>
        <w:fldChar w:fldCharType="end"/>
      </w:r>
    </w:p>
    <w:p w14:paraId="437955EE" w14:textId="1DC4E2A7" w:rsidR="00226F2F" w:rsidRDefault="00226F2F">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_Toc207823118 \h </w:instrText>
      </w:r>
      <w:r>
        <w:rPr>
          <w:noProof/>
        </w:rPr>
      </w:r>
      <w:r>
        <w:rPr>
          <w:noProof/>
        </w:rPr>
        <w:fldChar w:fldCharType="separate"/>
      </w:r>
      <w:r>
        <w:rPr>
          <w:noProof/>
        </w:rPr>
        <w:t>29</w:t>
      </w:r>
      <w:r>
        <w:rPr>
          <w:noProof/>
        </w:rPr>
        <w:fldChar w:fldCharType="end"/>
      </w:r>
    </w:p>
    <w:p w14:paraId="20E25531" w14:textId="725082B7" w:rsidR="00226F2F" w:rsidRDefault="00226F2F">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_Toc207823119 \h </w:instrText>
      </w:r>
      <w:r>
        <w:rPr>
          <w:noProof/>
        </w:rPr>
      </w:r>
      <w:r>
        <w:rPr>
          <w:noProof/>
        </w:rPr>
        <w:fldChar w:fldCharType="separate"/>
      </w:r>
      <w:r>
        <w:rPr>
          <w:noProof/>
        </w:rPr>
        <w:t>29</w:t>
      </w:r>
      <w:r>
        <w:rPr>
          <w:noProof/>
        </w:rPr>
        <w:fldChar w:fldCharType="end"/>
      </w:r>
    </w:p>
    <w:p w14:paraId="25EB0874" w14:textId="6AD38D16" w:rsidR="00226F2F" w:rsidRDefault="00226F2F">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_Toc207823120 \h </w:instrText>
      </w:r>
      <w:r>
        <w:rPr>
          <w:noProof/>
        </w:rPr>
      </w:r>
      <w:r>
        <w:rPr>
          <w:noProof/>
        </w:rPr>
        <w:fldChar w:fldCharType="separate"/>
      </w:r>
      <w:r>
        <w:rPr>
          <w:noProof/>
        </w:rPr>
        <w:t>29</w:t>
      </w:r>
      <w:r>
        <w:rPr>
          <w:noProof/>
        </w:rPr>
        <w:fldChar w:fldCharType="end"/>
      </w:r>
    </w:p>
    <w:p w14:paraId="44B000D7" w14:textId="286B8BA6" w:rsidR="00226F2F" w:rsidRDefault="00226F2F">
      <w:pPr>
        <w:pStyle w:val="TOC2"/>
        <w:rPr>
          <w:rFonts w:asciiTheme="minorHAnsi" w:eastAsiaTheme="minorEastAsia" w:hAnsiTheme="minorHAnsi" w:cstheme="minorBidi"/>
          <w:noProof/>
          <w:sz w:val="22"/>
          <w:szCs w:val="22"/>
          <w:lang w:val="en-IN" w:eastAsia="en-IN"/>
        </w:rPr>
      </w:pPr>
      <w:r w:rsidRPr="00A928FE">
        <w:rPr>
          <w:noProof/>
          <w:lang w:val="en-US"/>
        </w:rPr>
        <w:t>5.7</w:t>
      </w:r>
      <w:r>
        <w:rPr>
          <w:rFonts w:asciiTheme="minorHAnsi" w:eastAsiaTheme="minorEastAsia" w:hAnsiTheme="minorHAnsi" w:cstheme="minorBidi"/>
          <w:noProof/>
          <w:sz w:val="22"/>
          <w:szCs w:val="22"/>
          <w:lang w:val="en-IN" w:eastAsia="en-IN"/>
        </w:rPr>
        <w:tab/>
      </w:r>
      <w:r w:rsidRPr="00A928FE">
        <w:rPr>
          <w:noProof/>
          <w:lang w:val="en-US"/>
        </w:rPr>
        <w:t>Eees_EASInformationProvisioning Service</w:t>
      </w:r>
      <w:r>
        <w:rPr>
          <w:noProof/>
        </w:rPr>
        <w:tab/>
      </w:r>
      <w:r>
        <w:rPr>
          <w:noProof/>
        </w:rPr>
        <w:fldChar w:fldCharType="begin"/>
      </w:r>
      <w:r>
        <w:rPr>
          <w:noProof/>
        </w:rPr>
        <w:instrText xml:space="preserve"> PAGEREF _Toc207823121 \h </w:instrText>
      </w:r>
      <w:r>
        <w:rPr>
          <w:noProof/>
        </w:rPr>
      </w:r>
      <w:r>
        <w:rPr>
          <w:noProof/>
        </w:rPr>
        <w:fldChar w:fldCharType="separate"/>
      </w:r>
      <w:r>
        <w:rPr>
          <w:noProof/>
        </w:rPr>
        <w:t>29</w:t>
      </w:r>
      <w:r>
        <w:rPr>
          <w:noProof/>
        </w:rPr>
        <w:fldChar w:fldCharType="end"/>
      </w:r>
    </w:p>
    <w:p w14:paraId="2F1D0283" w14:textId="5F945A2C" w:rsidR="00226F2F" w:rsidRDefault="00226F2F">
      <w:pPr>
        <w:pStyle w:val="TOC3"/>
        <w:rPr>
          <w:rFonts w:asciiTheme="minorHAnsi" w:eastAsiaTheme="minorEastAsia" w:hAnsiTheme="minorHAnsi" w:cstheme="minorBidi"/>
          <w:noProof/>
          <w:sz w:val="22"/>
          <w:szCs w:val="22"/>
          <w:lang w:val="en-IN" w:eastAsia="en-IN"/>
        </w:rPr>
      </w:pPr>
      <w:r w:rsidRPr="00A928FE">
        <w:rPr>
          <w:noProof/>
          <w:lang w:val="en-US"/>
        </w:rPr>
        <w:t>5.7.1</w:t>
      </w:r>
      <w:r>
        <w:rPr>
          <w:rFonts w:asciiTheme="minorHAnsi" w:eastAsiaTheme="minorEastAsia" w:hAnsiTheme="minorHAnsi" w:cstheme="minorBidi"/>
          <w:noProof/>
          <w:sz w:val="22"/>
          <w:szCs w:val="22"/>
          <w:lang w:val="en-IN" w:eastAsia="en-IN"/>
        </w:rPr>
        <w:tab/>
      </w:r>
      <w:r w:rsidRPr="00A928FE">
        <w:rPr>
          <w:noProof/>
          <w:lang w:val="en-US"/>
        </w:rPr>
        <w:t>Service Description</w:t>
      </w:r>
      <w:r>
        <w:rPr>
          <w:noProof/>
        </w:rPr>
        <w:tab/>
      </w:r>
      <w:r>
        <w:rPr>
          <w:noProof/>
        </w:rPr>
        <w:fldChar w:fldCharType="begin"/>
      </w:r>
      <w:r>
        <w:rPr>
          <w:noProof/>
        </w:rPr>
        <w:instrText xml:space="preserve"> PAGEREF _Toc207823122 \h </w:instrText>
      </w:r>
      <w:r>
        <w:rPr>
          <w:noProof/>
        </w:rPr>
      </w:r>
      <w:r>
        <w:rPr>
          <w:noProof/>
        </w:rPr>
        <w:fldChar w:fldCharType="separate"/>
      </w:r>
      <w:r>
        <w:rPr>
          <w:noProof/>
        </w:rPr>
        <w:t>29</w:t>
      </w:r>
      <w:r>
        <w:rPr>
          <w:noProof/>
        </w:rPr>
        <w:fldChar w:fldCharType="end"/>
      </w:r>
    </w:p>
    <w:p w14:paraId="06F61D3B" w14:textId="2EF736C3" w:rsidR="00226F2F" w:rsidRDefault="00226F2F">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_Toc207823123 \h </w:instrText>
      </w:r>
      <w:r>
        <w:rPr>
          <w:noProof/>
        </w:rPr>
      </w:r>
      <w:r>
        <w:rPr>
          <w:noProof/>
        </w:rPr>
        <w:fldChar w:fldCharType="separate"/>
      </w:r>
      <w:r>
        <w:rPr>
          <w:noProof/>
        </w:rPr>
        <w:t>30</w:t>
      </w:r>
      <w:r>
        <w:rPr>
          <w:noProof/>
        </w:rPr>
        <w:fldChar w:fldCharType="end"/>
      </w:r>
    </w:p>
    <w:p w14:paraId="2ACC1868" w14:textId="5D8A4975" w:rsidR="00226F2F" w:rsidRDefault="00226F2F">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_Toc207823124 \h </w:instrText>
      </w:r>
      <w:r>
        <w:rPr>
          <w:noProof/>
        </w:rPr>
      </w:r>
      <w:r>
        <w:rPr>
          <w:noProof/>
        </w:rPr>
        <w:fldChar w:fldCharType="separate"/>
      </w:r>
      <w:r>
        <w:rPr>
          <w:noProof/>
        </w:rPr>
        <w:t>30</w:t>
      </w:r>
      <w:r>
        <w:rPr>
          <w:noProof/>
        </w:rPr>
        <w:fldChar w:fldCharType="end"/>
      </w:r>
    </w:p>
    <w:p w14:paraId="72D11B8E" w14:textId="321E99C7" w:rsidR="00226F2F" w:rsidRDefault="00226F2F">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_Toc207823125 \h </w:instrText>
      </w:r>
      <w:r>
        <w:rPr>
          <w:noProof/>
        </w:rPr>
      </w:r>
      <w:r>
        <w:rPr>
          <w:noProof/>
        </w:rPr>
        <w:fldChar w:fldCharType="separate"/>
      </w:r>
      <w:r>
        <w:rPr>
          <w:noProof/>
        </w:rPr>
        <w:t>30</w:t>
      </w:r>
      <w:r>
        <w:rPr>
          <w:noProof/>
        </w:rPr>
        <w:fldChar w:fldCharType="end"/>
      </w:r>
    </w:p>
    <w:p w14:paraId="5B1B0541" w14:textId="65FE897E" w:rsidR="00226F2F" w:rsidRDefault="00226F2F">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_Toc207823126 \h </w:instrText>
      </w:r>
      <w:r>
        <w:rPr>
          <w:noProof/>
        </w:rPr>
      </w:r>
      <w:r>
        <w:rPr>
          <w:noProof/>
        </w:rPr>
        <w:fldChar w:fldCharType="separate"/>
      </w:r>
      <w:r>
        <w:rPr>
          <w:noProof/>
        </w:rPr>
        <w:t>30</w:t>
      </w:r>
      <w:r>
        <w:rPr>
          <w:noProof/>
        </w:rPr>
        <w:fldChar w:fldCharType="end"/>
      </w:r>
    </w:p>
    <w:p w14:paraId="36A57365" w14:textId="0B7A2EDE" w:rsidR="00226F2F" w:rsidRDefault="00226F2F">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_Toc207823127 \h </w:instrText>
      </w:r>
      <w:r>
        <w:rPr>
          <w:noProof/>
        </w:rPr>
      </w:r>
      <w:r>
        <w:rPr>
          <w:noProof/>
        </w:rPr>
        <w:fldChar w:fldCharType="separate"/>
      </w:r>
      <w:r>
        <w:rPr>
          <w:noProof/>
        </w:rPr>
        <w:t>30</w:t>
      </w:r>
      <w:r>
        <w:rPr>
          <w:noProof/>
        </w:rPr>
        <w:fldChar w:fldCharType="end"/>
      </w:r>
    </w:p>
    <w:p w14:paraId="0448A8EF" w14:textId="13D52AFC" w:rsidR="00226F2F" w:rsidRDefault="00226F2F">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_Toc207823128 \h </w:instrText>
      </w:r>
      <w:r>
        <w:rPr>
          <w:noProof/>
        </w:rPr>
      </w:r>
      <w:r>
        <w:rPr>
          <w:noProof/>
        </w:rPr>
        <w:fldChar w:fldCharType="separate"/>
      </w:r>
      <w:r>
        <w:rPr>
          <w:noProof/>
        </w:rPr>
        <w:t>31</w:t>
      </w:r>
      <w:r>
        <w:rPr>
          <w:noProof/>
        </w:rPr>
        <w:fldChar w:fldCharType="end"/>
      </w:r>
    </w:p>
    <w:p w14:paraId="728597FC" w14:textId="4D984E9F" w:rsidR="00226F2F" w:rsidRDefault="00226F2F">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_Toc207823129 \h </w:instrText>
      </w:r>
      <w:r>
        <w:rPr>
          <w:noProof/>
        </w:rPr>
      </w:r>
      <w:r>
        <w:rPr>
          <w:noProof/>
        </w:rPr>
        <w:fldChar w:fldCharType="separate"/>
      </w:r>
      <w:r>
        <w:rPr>
          <w:noProof/>
        </w:rPr>
        <w:t>31</w:t>
      </w:r>
      <w:r>
        <w:rPr>
          <w:noProof/>
        </w:rPr>
        <w:fldChar w:fldCharType="end"/>
      </w:r>
    </w:p>
    <w:p w14:paraId="0A24A379" w14:textId="3DBBD2C6" w:rsidR="00226F2F" w:rsidRDefault="00226F2F">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A928FE">
        <w:rPr>
          <w:noProof/>
          <w:lang w:val="en-IN"/>
        </w:rPr>
        <w:t>Eees_EECRegistration</w:t>
      </w:r>
      <w:r>
        <w:rPr>
          <w:noProof/>
        </w:rPr>
        <w:t xml:space="preserve"> API</w:t>
      </w:r>
      <w:r>
        <w:rPr>
          <w:noProof/>
        </w:rPr>
        <w:tab/>
      </w:r>
      <w:r>
        <w:rPr>
          <w:noProof/>
        </w:rPr>
        <w:fldChar w:fldCharType="begin"/>
      </w:r>
      <w:r>
        <w:rPr>
          <w:noProof/>
        </w:rPr>
        <w:instrText xml:space="preserve"> PAGEREF _Toc207823130 \h </w:instrText>
      </w:r>
      <w:r>
        <w:rPr>
          <w:noProof/>
        </w:rPr>
      </w:r>
      <w:r>
        <w:rPr>
          <w:noProof/>
        </w:rPr>
        <w:fldChar w:fldCharType="separate"/>
      </w:r>
      <w:r>
        <w:rPr>
          <w:noProof/>
        </w:rPr>
        <w:t>31</w:t>
      </w:r>
      <w:r>
        <w:rPr>
          <w:noProof/>
        </w:rPr>
        <w:fldChar w:fldCharType="end"/>
      </w:r>
    </w:p>
    <w:p w14:paraId="3AA0156D" w14:textId="6DB1C26D" w:rsidR="00226F2F" w:rsidRDefault="00226F2F">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_Toc207823131 \h </w:instrText>
      </w:r>
      <w:r>
        <w:rPr>
          <w:noProof/>
        </w:rPr>
      </w:r>
      <w:r>
        <w:rPr>
          <w:noProof/>
        </w:rPr>
        <w:fldChar w:fldCharType="separate"/>
      </w:r>
      <w:r>
        <w:rPr>
          <w:noProof/>
        </w:rPr>
        <w:t>31</w:t>
      </w:r>
      <w:r>
        <w:rPr>
          <w:noProof/>
        </w:rPr>
        <w:fldChar w:fldCharType="end"/>
      </w:r>
    </w:p>
    <w:p w14:paraId="2A62C07B" w14:textId="5AC35728" w:rsidR="00226F2F" w:rsidRDefault="00226F2F">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_Toc207823132 \h </w:instrText>
      </w:r>
      <w:r>
        <w:rPr>
          <w:noProof/>
        </w:rPr>
      </w:r>
      <w:r>
        <w:rPr>
          <w:noProof/>
        </w:rPr>
        <w:fldChar w:fldCharType="separate"/>
      </w:r>
      <w:r>
        <w:rPr>
          <w:noProof/>
        </w:rPr>
        <w:t>32</w:t>
      </w:r>
      <w:r>
        <w:rPr>
          <w:noProof/>
        </w:rPr>
        <w:fldChar w:fldCharType="end"/>
      </w:r>
    </w:p>
    <w:p w14:paraId="297EE5E8" w14:textId="5C155F0F" w:rsidR="00226F2F" w:rsidRDefault="00226F2F">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_Toc207823133 \h </w:instrText>
      </w:r>
      <w:r>
        <w:rPr>
          <w:noProof/>
        </w:rPr>
      </w:r>
      <w:r>
        <w:rPr>
          <w:noProof/>
        </w:rPr>
        <w:fldChar w:fldCharType="separate"/>
      </w:r>
      <w:r>
        <w:rPr>
          <w:noProof/>
        </w:rPr>
        <w:t>32</w:t>
      </w:r>
      <w:r>
        <w:rPr>
          <w:noProof/>
        </w:rPr>
        <w:fldChar w:fldCharType="end"/>
      </w:r>
    </w:p>
    <w:p w14:paraId="0446CA1B" w14:textId="73D347E5" w:rsidR="00226F2F" w:rsidRDefault="00226F2F">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_Toc207823134 \h </w:instrText>
      </w:r>
      <w:r>
        <w:rPr>
          <w:noProof/>
        </w:rPr>
      </w:r>
      <w:r>
        <w:rPr>
          <w:noProof/>
        </w:rPr>
        <w:fldChar w:fldCharType="separate"/>
      </w:r>
      <w:r>
        <w:rPr>
          <w:noProof/>
        </w:rPr>
        <w:t>32</w:t>
      </w:r>
      <w:r>
        <w:rPr>
          <w:noProof/>
        </w:rPr>
        <w:fldChar w:fldCharType="end"/>
      </w:r>
    </w:p>
    <w:p w14:paraId="2AC4129A" w14:textId="77841A97"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_Toc207823135 \h </w:instrText>
      </w:r>
      <w:r>
        <w:rPr>
          <w:noProof/>
        </w:rPr>
      </w:r>
      <w:r>
        <w:rPr>
          <w:noProof/>
        </w:rPr>
        <w:fldChar w:fldCharType="separate"/>
      </w:r>
      <w:r>
        <w:rPr>
          <w:noProof/>
        </w:rPr>
        <w:t>32</w:t>
      </w:r>
      <w:r>
        <w:rPr>
          <w:noProof/>
        </w:rPr>
        <w:fldChar w:fldCharType="end"/>
      </w:r>
    </w:p>
    <w:p w14:paraId="3F0A588A" w14:textId="2AC0D14D"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_Toc207823136 \h </w:instrText>
      </w:r>
      <w:r>
        <w:rPr>
          <w:noProof/>
        </w:rPr>
      </w:r>
      <w:r>
        <w:rPr>
          <w:noProof/>
        </w:rPr>
        <w:fldChar w:fldCharType="separate"/>
      </w:r>
      <w:r>
        <w:rPr>
          <w:noProof/>
        </w:rPr>
        <w:t>32</w:t>
      </w:r>
      <w:r>
        <w:rPr>
          <w:noProof/>
        </w:rPr>
        <w:fldChar w:fldCharType="end"/>
      </w:r>
    </w:p>
    <w:p w14:paraId="0AF381A0" w14:textId="6FB4410F"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_Toc207823137 \h </w:instrText>
      </w:r>
      <w:r>
        <w:rPr>
          <w:noProof/>
        </w:rPr>
      </w:r>
      <w:r>
        <w:rPr>
          <w:noProof/>
        </w:rPr>
        <w:fldChar w:fldCharType="separate"/>
      </w:r>
      <w:r>
        <w:rPr>
          <w:noProof/>
        </w:rPr>
        <w:t>33</w:t>
      </w:r>
      <w:r>
        <w:rPr>
          <w:noProof/>
        </w:rPr>
        <w:fldChar w:fldCharType="end"/>
      </w:r>
    </w:p>
    <w:p w14:paraId="3AC08249" w14:textId="1A58B828"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_Toc207823138 \h </w:instrText>
      </w:r>
      <w:r>
        <w:rPr>
          <w:noProof/>
        </w:rPr>
      </w:r>
      <w:r>
        <w:rPr>
          <w:noProof/>
        </w:rPr>
        <w:fldChar w:fldCharType="separate"/>
      </w:r>
      <w:r>
        <w:rPr>
          <w:noProof/>
        </w:rPr>
        <w:t>33</w:t>
      </w:r>
      <w:r>
        <w:rPr>
          <w:noProof/>
        </w:rPr>
        <w:fldChar w:fldCharType="end"/>
      </w:r>
    </w:p>
    <w:p w14:paraId="0652F5FA" w14:textId="04D9BD3A" w:rsidR="00226F2F" w:rsidRDefault="00226F2F">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_Toc207823139 \h </w:instrText>
      </w:r>
      <w:r>
        <w:rPr>
          <w:noProof/>
        </w:rPr>
      </w:r>
      <w:r>
        <w:rPr>
          <w:noProof/>
        </w:rPr>
        <w:fldChar w:fldCharType="separate"/>
      </w:r>
      <w:r>
        <w:rPr>
          <w:noProof/>
        </w:rPr>
        <w:t>33</w:t>
      </w:r>
      <w:r>
        <w:rPr>
          <w:noProof/>
        </w:rPr>
        <w:fldChar w:fldCharType="end"/>
      </w:r>
    </w:p>
    <w:p w14:paraId="37B327ED" w14:textId="5F25FCA8"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_Toc207823140 \h </w:instrText>
      </w:r>
      <w:r>
        <w:rPr>
          <w:noProof/>
        </w:rPr>
      </w:r>
      <w:r>
        <w:rPr>
          <w:noProof/>
        </w:rPr>
        <w:fldChar w:fldCharType="separate"/>
      </w:r>
      <w:r>
        <w:rPr>
          <w:noProof/>
        </w:rPr>
        <w:t>33</w:t>
      </w:r>
      <w:r>
        <w:rPr>
          <w:noProof/>
        </w:rPr>
        <w:fldChar w:fldCharType="end"/>
      </w:r>
    </w:p>
    <w:p w14:paraId="6F0F7A19" w14:textId="67C29837"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_Toc207823141 \h </w:instrText>
      </w:r>
      <w:r>
        <w:rPr>
          <w:noProof/>
        </w:rPr>
      </w:r>
      <w:r>
        <w:rPr>
          <w:noProof/>
        </w:rPr>
        <w:fldChar w:fldCharType="separate"/>
      </w:r>
      <w:r>
        <w:rPr>
          <w:noProof/>
        </w:rPr>
        <w:t>33</w:t>
      </w:r>
      <w:r>
        <w:rPr>
          <w:noProof/>
        </w:rPr>
        <w:fldChar w:fldCharType="end"/>
      </w:r>
    </w:p>
    <w:p w14:paraId="3FCC0A77" w14:textId="6A9899F8"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_Toc207823142 \h </w:instrText>
      </w:r>
      <w:r>
        <w:rPr>
          <w:noProof/>
        </w:rPr>
      </w:r>
      <w:r>
        <w:rPr>
          <w:noProof/>
        </w:rPr>
        <w:fldChar w:fldCharType="separate"/>
      </w:r>
      <w:r>
        <w:rPr>
          <w:noProof/>
        </w:rPr>
        <w:t>34</w:t>
      </w:r>
      <w:r>
        <w:rPr>
          <w:noProof/>
        </w:rPr>
        <w:fldChar w:fldCharType="end"/>
      </w:r>
    </w:p>
    <w:p w14:paraId="11BA5AF7" w14:textId="6F7C1A7E" w:rsidR="00226F2F" w:rsidRDefault="00226F2F">
      <w:pPr>
        <w:pStyle w:val="TOC6"/>
        <w:rPr>
          <w:rFonts w:asciiTheme="minorHAnsi" w:eastAsiaTheme="minorEastAsia" w:hAnsiTheme="minorHAnsi" w:cstheme="minorBidi"/>
          <w:noProof/>
          <w:sz w:val="22"/>
          <w:szCs w:val="22"/>
          <w:lang w:val="en-IN" w:eastAsia="en-IN"/>
        </w:rPr>
      </w:pPr>
      <w:r>
        <w:rPr>
          <w:noProof/>
          <w:lang w:eastAsia="zh-CN"/>
        </w:rPr>
        <w:t>6.2.2.3.3.1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_Toc207823143 \h </w:instrText>
      </w:r>
      <w:r>
        <w:rPr>
          <w:noProof/>
        </w:rPr>
      </w:r>
      <w:r>
        <w:rPr>
          <w:noProof/>
        </w:rPr>
        <w:fldChar w:fldCharType="separate"/>
      </w:r>
      <w:r>
        <w:rPr>
          <w:noProof/>
        </w:rPr>
        <w:t>34</w:t>
      </w:r>
      <w:r>
        <w:rPr>
          <w:noProof/>
        </w:rPr>
        <w:fldChar w:fldCharType="end"/>
      </w:r>
    </w:p>
    <w:p w14:paraId="35406024" w14:textId="73DF5DB9" w:rsidR="00226F2F" w:rsidRDefault="00226F2F">
      <w:pPr>
        <w:pStyle w:val="TOC6"/>
        <w:rPr>
          <w:rFonts w:asciiTheme="minorHAnsi" w:eastAsiaTheme="minorEastAsia" w:hAnsiTheme="minorHAnsi" w:cstheme="minorBidi"/>
          <w:noProof/>
          <w:sz w:val="22"/>
          <w:szCs w:val="22"/>
          <w:lang w:val="en-IN" w:eastAsia="en-IN"/>
        </w:rPr>
      </w:pPr>
      <w:r>
        <w:rPr>
          <w:noProof/>
          <w:lang w:eastAsia="zh-CN"/>
        </w:rPr>
        <w:t>6.2.2.3.3.2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_Toc207823144 \h </w:instrText>
      </w:r>
      <w:r>
        <w:rPr>
          <w:noProof/>
        </w:rPr>
      </w:r>
      <w:r>
        <w:rPr>
          <w:noProof/>
        </w:rPr>
        <w:fldChar w:fldCharType="separate"/>
      </w:r>
      <w:r>
        <w:rPr>
          <w:noProof/>
        </w:rPr>
        <w:t>35</w:t>
      </w:r>
      <w:r>
        <w:rPr>
          <w:noProof/>
        </w:rPr>
        <w:fldChar w:fldCharType="end"/>
      </w:r>
    </w:p>
    <w:p w14:paraId="01B51794" w14:textId="34FDDF95" w:rsidR="00226F2F" w:rsidRDefault="00226F2F">
      <w:pPr>
        <w:pStyle w:val="TOC6"/>
        <w:rPr>
          <w:rFonts w:asciiTheme="minorHAnsi" w:eastAsiaTheme="minorEastAsia" w:hAnsiTheme="minorHAnsi" w:cstheme="minorBidi"/>
          <w:noProof/>
          <w:sz w:val="22"/>
          <w:szCs w:val="22"/>
          <w:lang w:val="en-IN" w:eastAsia="en-IN"/>
        </w:rPr>
      </w:pPr>
      <w:r>
        <w:rPr>
          <w:noProof/>
          <w:lang w:eastAsia="zh-CN"/>
        </w:rPr>
        <w:t>6.2.2.3.3.3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_Toc207823145 \h </w:instrText>
      </w:r>
      <w:r>
        <w:rPr>
          <w:noProof/>
        </w:rPr>
      </w:r>
      <w:r>
        <w:rPr>
          <w:noProof/>
        </w:rPr>
        <w:fldChar w:fldCharType="separate"/>
      </w:r>
      <w:r>
        <w:rPr>
          <w:noProof/>
        </w:rPr>
        <w:t>36</w:t>
      </w:r>
      <w:r>
        <w:rPr>
          <w:noProof/>
        </w:rPr>
        <w:fldChar w:fldCharType="end"/>
      </w:r>
    </w:p>
    <w:p w14:paraId="1B563BB8" w14:textId="03FA4195"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_Toc207823146 \h </w:instrText>
      </w:r>
      <w:r>
        <w:rPr>
          <w:noProof/>
        </w:rPr>
      </w:r>
      <w:r>
        <w:rPr>
          <w:noProof/>
        </w:rPr>
        <w:fldChar w:fldCharType="separate"/>
      </w:r>
      <w:r>
        <w:rPr>
          <w:noProof/>
        </w:rPr>
        <w:t>38</w:t>
      </w:r>
      <w:r>
        <w:rPr>
          <w:noProof/>
        </w:rPr>
        <w:fldChar w:fldCharType="end"/>
      </w:r>
    </w:p>
    <w:p w14:paraId="563DC91A" w14:textId="3CD60E87" w:rsidR="00226F2F" w:rsidRDefault="00226F2F">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_Toc207823147 \h </w:instrText>
      </w:r>
      <w:r>
        <w:rPr>
          <w:noProof/>
        </w:rPr>
      </w:r>
      <w:r>
        <w:rPr>
          <w:noProof/>
        </w:rPr>
        <w:fldChar w:fldCharType="separate"/>
      </w:r>
      <w:r>
        <w:rPr>
          <w:noProof/>
        </w:rPr>
        <w:t>38</w:t>
      </w:r>
      <w:r>
        <w:rPr>
          <w:noProof/>
        </w:rPr>
        <w:fldChar w:fldCharType="end"/>
      </w:r>
    </w:p>
    <w:p w14:paraId="1B58D153" w14:textId="17311E08" w:rsidR="00226F2F" w:rsidRDefault="00226F2F">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_Toc207823148 \h </w:instrText>
      </w:r>
      <w:r>
        <w:rPr>
          <w:noProof/>
        </w:rPr>
      </w:r>
      <w:r>
        <w:rPr>
          <w:noProof/>
        </w:rPr>
        <w:fldChar w:fldCharType="separate"/>
      </w:r>
      <w:r>
        <w:rPr>
          <w:noProof/>
        </w:rPr>
        <w:t>38</w:t>
      </w:r>
      <w:r>
        <w:rPr>
          <w:noProof/>
        </w:rPr>
        <w:fldChar w:fldCharType="end"/>
      </w:r>
    </w:p>
    <w:p w14:paraId="39631FB0" w14:textId="785DD55C" w:rsidR="00226F2F" w:rsidRDefault="00226F2F">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_Toc207823149 \h </w:instrText>
      </w:r>
      <w:r>
        <w:rPr>
          <w:noProof/>
        </w:rPr>
      </w:r>
      <w:r>
        <w:rPr>
          <w:noProof/>
        </w:rPr>
        <w:fldChar w:fldCharType="separate"/>
      </w:r>
      <w:r>
        <w:rPr>
          <w:noProof/>
        </w:rPr>
        <w:t>38</w:t>
      </w:r>
      <w:r>
        <w:rPr>
          <w:noProof/>
        </w:rPr>
        <w:fldChar w:fldCharType="end"/>
      </w:r>
    </w:p>
    <w:p w14:paraId="2AC3882B" w14:textId="55A4FB0E"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_Toc207823150 \h </w:instrText>
      </w:r>
      <w:r>
        <w:rPr>
          <w:noProof/>
        </w:rPr>
      </w:r>
      <w:r>
        <w:rPr>
          <w:noProof/>
        </w:rPr>
        <w:fldChar w:fldCharType="separate"/>
      </w:r>
      <w:r>
        <w:rPr>
          <w:noProof/>
        </w:rPr>
        <w:t>38</w:t>
      </w:r>
      <w:r>
        <w:rPr>
          <w:noProof/>
        </w:rPr>
        <w:fldChar w:fldCharType="end"/>
      </w:r>
    </w:p>
    <w:p w14:paraId="2A4B9C4F" w14:textId="5E9FE560" w:rsidR="00226F2F" w:rsidRDefault="00226F2F">
      <w:pPr>
        <w:pStyle w:val="TOC4"/>
        <w:rPr>
          <w:rFonts w:asciiTheme="minorHAnsi" w:eastAsiaTheme="minorEastAsia" w:hAnsiTheme="minorHAnsi" w:cstheme="minorBidi"/>
          <w:noProof/>
          <w:sz w:val="22"/>
          <w:szCs w:val="22"/>
          <w:lang w:val="en-IN" w:eastAsia="en-IN"/>
        </w:rPr>
      </w:pPr>
      <w:r>
        <w:rPr>
          <w:noProof/>
          <w:lang w:eastAsia="zh-CN"/>
        </w:rPr>
        <w:lastRenderedPageBreak/>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_Toc207823151 \h </w:instrText>
      </w:r>
      <w:r>
        <w:rPr>
          <w:noProof/>
        </w:rPr>
      </w:r>
      <w:r>
        <w:rPr>
          <w:noProof/>
        </w:rPr>
        <w:fldChar w:fldCharType="separate"/>
      </w:r>
      <w:r>
        <w:rPr>
          <w:noProof/>
        </w:rPr>
        <w:t>39</w:t>
      </w:r>
      <w:r>
        <w:rPr>
          <w:noProof/>
        </w:rPr>
        <w:fldChar w:fldCharType="end"/>
      </w:r>
    </w:p>
    <w:p w14:paraId="31B84F80" w14:textId="4D9C6F70"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_Toc207823152 \h </w:instrText>
      </w:r>
      <w:r>
        <w:rPr>
          <w:noProof/>
        </w:rPr>
      </w:r>
      <w:r>
        <w:rPr>
          <w:noProof/>
        </w:rPr>
        <w:fldChar w:fldCharType="separate"/>
      </w:r>
      <w:r>
        <w:rPr>
          <w:noProof/>
        </w:rPr>
        <w:t>39</w:t>
      </w:r>
      <w:r>
        <w:rPr>
          <w:noProof/>
        </w:rPr>
        <w:fldChar w:fldCharType="end"/>
      </w:r>
    </w:p>
    <w:p w14:paraId="06CEC250" w14:textId="42284832"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_Toc207823153 \h </w:instrText>
      </w:r>
      <w:r>
        <w:rPr>
          <w:noProof/>
        </w:rPr>
      </w:r>
      <w:r>
        <w:rPr>
          <w:noProof/>
        </w:rPr>
        <w:fldChar w:fldCharType="separate"/>
      </w:r>
      <w:r>
        <w:rPr>
          <w:noProof/>
        </w:rPr>
        <w:t>40</w:t>
      </w:r>
      <w:r>
        <w:rPr>
          <w:noProof/>
        </w:rPr>
        <w:fldChar w:fldCharType="end"/>
      </w:r>
    </w:p>
    <w:p w14:paraId="45011E40" w14:textId="609BE440"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_Toc207823154 \h </w:instrText>
      </w:r>
      <w:r>
        <w:rPr>
          <w:noProof/>
        </w:rPr>
      </w:r>
      <w:r>
        <w:rPr>
          <w:noProof/>
        </w:rPr>
        <w:fldChar w:fldCharType="separate"/>
      </w:r>
      <w:r>
        <w:rPr>
          <w:noProof/>
        </w:rPr>
        <w:t>42</w:t>
      </w:r>
      <w:r>
        <w:rPr>
          <w:noProof/>
        </w:rPr>
        <w:fldChar w:fldCharType="end"/>
      </w:r>
    </w:p>
    <w:p w14:paraId="56F25703" w14:textId="42B8F1DF"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_Toc207823155 \h </w:instrText>
      </w:r>
      <w:r>
        <w:rPr>
          <w:noProof/>
        </w:rPr>
      </w:r>
      <w:r>
        <w:rPr>
          <w:noProof/>
        </w:rPr>
        <w:fldChar w:fldCharType="separate"/>
      </w:r>
      <w:r>
        <w:rPr>
          <w:noProof/>
        </w:rPr>
        <w:t>42</w:t>
      </w:r>
      <w:r>
        <w:rPr>
          <w:noProof/>
        </w:rPr>
        <w:fldChar w:fldCharType="end"/>
      </w:r>
    </w:p>
    <w:p w14:paraId="2A00FF29" w14:textId="3FD6DC9B"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_Toc207823156 \h </w:instrText>
      </w:r>
      <w:r>
        <w:rPr>
          <w:noProof/>
        </w:rPr>
      </w:r>
      <w:r>
        <w:rPr>
          <w:noProof/>
        </w:rPr>
        <w:fldChar w:fldCharType="separate"/>
      </w:r>
      <w:r>
        <w:rPr>
          <w:noProof/>
        </w:rPr>
        <w:t>43</w:t>
      </w:r>
      <w:r>
        <w:rPr>
          <w:noProof/>
        </w:rPr>
        <w:fldChar w:fldCharType="end"/>
      </w:r>
    </w:p>
    <w:p w14:paraId="03497F0C" w14:textId="7987D379"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_Toc207823157 \h </w:instrText>
      </w:r>
      <w:r>
        <w:rPr>
          <w:noProof/>
        </w:rPr>
      </w:r>
      <w:r>
        <w:rPr>
          <w:noProof/>
        </w:rPr>
        <w:fldChar w:fldCharType="separate"/>
      </w:r>
      <w:r>
        <w:rPr>
          <w:noProof/>
        </w:rPr>
        <w:t>43</w:t>
      </w:r>
      <w:r>
        <w:rPr>
          <w:noProof/>
        </w:rPr>
        <w:fldChar w:fldCharType="end"/>
      </w:r>
    </w:p>
    <w:p w14:paraId="359B96D9" w14:textId="74550BC8" w:rsidR="00226F2F" w:rsidRDefault="00226F2F">
      <w:pPr>
        <w:pStyle w:val="TOC5"/>
        <w:rPr>
          <w:rFonts w:asciiTheme="minorHAnsi" w:eastAsiaTheme="minorEastAsia" w:hAnsiTheme="minorHAnsi" w:cstheme="minorBidi"/>
          <w:noProof/>
          <w:sz w:val="22"/>
          <w:szCs w:val="22"/>
          <w:lang w:val="en-IN" w:eastAsia="en-IN"/>
        </w:rPr>
      </w:pPr>
      <w:r w:rsidRPr="00A928FE">
        <w:rPr>
          <w:noProof/>
          <w:lang w:val="en-US"/>
        </w:rPr>
        <w:t>6.2.5.2.7</w:t>
      </w:r>
      <w:r>
        <w:rPr>
          <w:rFonts w:asciiTheme="minorHAnsi" w:eastAsiaTheme="minorEastAsia" w:hAnsiTheme="minorHAnsi" w:cstheme="minorBidi"/>
          <w:noProof/>
          <w:sz w:val="22"/>
          <w:szCs w:val="22"/>
          <w:lang w:val="en-IN" w:eastAsia="en-IN"/>
        </w:rPr>
        <w:tab/>
      </w:r>
      <w:r w:rsidRPr="00A928FE">
        <w:rPr>
          <w:noProof/>
          <w:lang w:val="en-US"/>
        </w:rPr>
        <w:t>Type: UnfulfilledAcProfile</w:t>
      </w:r>
      <w:r>
        <w:rPr>
          <w:noProof/>
        </w:rPr>
        <w:tab/>
      </w:r>
      <w:r>
        <w:rPr>
          <w:noProof/>
        </w:rPr>
        <w:fldChar w:fldCharType="begin"/>
      </w:r>
      <w:r>
        <w:rPr>
          <w:noProof/>
        </w:rPr>
        <w:instrText xml:space="preserve"> PAGEREF _Toc207823158 \h </w:instrText>
      </w:r>
      <w:r>
        <w:rPr>
          <w:noProof/>
        </w:rPr>
      </w:r>
      <w:r>
        <w:rPr>
          <w:noProof/>
        </w:rPr>
        <w:fldChar w:fldCharType="separate"/>
      </w:r>
      <w:r>
        <w:rPr>
          <w:noProof/>
        </w:rPr>
        <w:t>43</w:t>
      </w:r>
      <w:r>
        <w:rPr>
          <w:noProof/>
        </w:rPr>
        <w:fldChar w:fldCharType="end"/>
      </w:r>
    </w:p>
    <w:p w14:paraId="2CF6D21C" w14:textId="1DDDCB63"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_Toc207823159 \h </w:instrText>
      </w:r>
      <w:r>
        <w:rPr>
          <w:noProof/>
        </w:rPr>
      </w:r>
      <w:r>
        <w:rPr>
          <w:noProof/>
        </w:rPr>
        <w:fldChar w:fldCharType="separate"/>
      </w:r>
      <w:r>
        <w:rPr>
          <w:noProof/>
        </w:rPr>
        <w:t>44</w:t>
      </w:r>
      <w:r>
        <w:rPr>
          <w:noProof/>
        </w:rPr>
        <w:fldChar w:fldCharType="end"/>
      </w:r>
    </w:p>
    <w:p w14:paraId="13E74D66" w14:textId="1ACB0EE8"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_Toc207823160 \h </w:instrText>
      </w:r>
      <w:r>
        <w:rPr>
          <w:noProof/>
        </w:rPr>
      </w:r>
      <w:r>
        <w:rPr>
          <w:noProof/>
        </w:rPr>
        <w:fldChar w:fldCharType="separate"/>
      </w:r>
      <w:r>
        <w:rPr>
          <w:noProof/>
        </w:rPr>
        <w:t>44</w:t>
      </w:r>
      <w:r>
        <w:rPr>
          <w:noProof/>
        </w:rPr>
        <w:fldChar w:fldCharType="end"/>
      </w:r>
    </w:p>
    <w:p w14:paraId="2B90F1A3" w14:textId="570F6CC8"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_Toc207823161 \h </w:instrText>
      </w:r>
      <w:r>
        <w:rPr>
          <w:noProof/>
        </w:rPr>
      </w:r>
      <w:r>
        <w:rPr>
          <w:noProof/>
        </w:rPr>
        <w:fldChar w:fldCharType="separate"/>
      </w:r>
      <w:r>
        <w:rPr>
          <w:noProof/>
        </w:rPr>
        <w:t>44</w:t>
      </w:r>
      <w:r>
        <w:rPr>
          <w:noProof/>
        </w:rPr>
        <w:fldChar w:fldCharType="end"/>
      </w:r>
    </w:p>
    <w:p w14:paraId="7292BACD" w14:textId="3E96A847"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_Toc207823162 \h </w:instrText>
      </w:r>
      <w:r>
        <w:rPr>
          <w:noProof/>
        </w:rPr>
      </w:r>
      <w:r>
        <w:rPr>
          <w:noProof/>
        </w:rPr>
        <w:fldChar w:fldCharType="separate"/>
      </w:r>
      <w:r>
        <w:rPr>
          <w:noProof/>
        </w:rPr>
        <w:t>44</w:t>
      </w:r>
      <w:r>
        <w:rPr>
          <w:noProof/>
        </w:rPr>
        <w:fldChar w:fldCharType="end"/>
      </w:r>
    </w:p>
    <w:p w14:paraId="02153A58" w14:textId="50F4C775"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_Toc207823163 \h </w:instrText>
      </w:r>
      <w:r>
        <w:rPr>
          <w:noProof/>
        </w:rPr>
      </w:r>
      <w:r>
        <w:rPr>
          <w:noProof/>
        </w:rPr>
        <w:fldChar w:fldCharType="separate"/>
      </w:r>
      <w:r>
        <w:rPr>
          <w:noProof/>
        </w:rPr>
        <w:t>44</w:t>
      </w:r>
      <w:r>
        <w:rPr>
          <w:noProof/>
        </w:rPr>
        <w:fldChar w:fldCharType="end"/>
      </w:r>
    </w:p>
    <w:p w14:paraId="036BFCCB" w14:textId="27BDCFDF" w:rsidR="00226F2F" w:rsidRDefault="00226F2F">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_Toc207823164 \h </w:instrText>
      </w:r>
      <w:r>
        <w:rPr>
          <w:noProof/>
        </w:rPr>
      </w:r>
      <w:r>
        <w:rPr>
          <w:noProof/>
        </w:rPr>
        <w:fldChar w:fldCharType="separate"/>
      </w:r>
      <w:r>
        <w:rPr>
          <w:noProof/>
        </w:rPr>
        <w:t>44</w:t>
      </w:r>
      <w:r>
        <w:rPr>
          <w:noProof/>
        </w:rPr>
        <w:fldChar w:fldCharType="end"/>
      </w:r>
    </w:p>
    <w:p w14:paraId="60CD9B6A" w14:textId="45FA3883" w:rsidR="00226F2F" w:rsidRDefault="00226F2F">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_Toc207823165 \h </w:instrText>
      </w:r>
      <w:r>
        <w:rPr>
          <w:noProof/>
        </w:rPr>
      </w:r>
      <w:r>
        <w:rPr>
          <w:noProof/>
        </w:rPr>
        <w:fldChar w:fldCharType="separate"/>
      </w:r>
      <w:r>
        <w:rPr>
          <w:noProof/>
        </w:rPr>
        <w:t>44</w:t>
      </w:r>
      <w:r>
        <w:rPr>
          <w:noProof/>
        </w:rPr>
        <w:fldChar w:fldCharType="end"/>
      </w:r>
    </w:p>
    <w:p w14:paraId="4AD00DA9" w14:textId="67941C9F" w:rsidR="00226F2F" w:rsidRDefault="00226F2F">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_Toc207823166 \h </w:instrText>
      </w:r>
      <w:r>
        <w:rPr>
          <w:noProof/>
        </w:rPr>
      </w:r>
      <w:r>
        <w:rPr>
          <w:noProof/>
        </w:rPr>
        <w:fldChar w:fldCharType="separate"/>
      </w:r>
      <w:r>
        <w:rPr>
          <w:noProof/>
        </w:rPr>
        <w:t>44</w:t>
      </w:r>
      <w:r>
        <w:rPr>
          <w:noProof/>
        </w:rPr>
        <w:fldChar w:fldCharType="end"/>
      </w:r>
    </w:p>
    <w:p w14:paraId="2AA8E6FC" w14:textId="790EEDA1" w:rsidR="00226F2F" w:rsidRDefault="00226F2F">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_Toc207823167 \h </w:instrText>
      </w:r>
      <w:r>
        <w:rPr>
          <w:noProof/>
        </w:rPr>
      </w:r>
      <w:r>
        <w:rPr>
          <w:noProof/>
        </w:rPr>
        <w:fldChar w:fldCharType="separate"/>
      </w:r>
      <w:r>
        <w:rPr>
          <w:noProof/>
        </w:rPr>
        <w:t>45</w:t>
      </w:r>
      <w:r>
        <w:rPr>
          <w:noProof/>
        </w:rPr>
        <w:fldChar w:fldCharType="end"/>
      </w:r>
    </w:p>
    <w:p w14:paraId="2CB21C2D" w14:textId="303A2497" w:rsidR="00226F2F" w:rsidRDefault="00226F2F">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_Toc207823168 \h </w:instrText>
      </w:r>
      <w:r>
        <w:rPr>
          <w:noProof/>
        </w:rPr>
      </w:r>
      <w:r>
        <w:rPr>
          <w:noProof/>
        </w:rPr>
        <w:fldChar w:fldCharType="separate"/>
      </w:r>
      <w:r>
        <w:rPr>
          <w:noProof/>
        </w:rPr>
        <w:t>45</w:t>
      </w:r>
      <w:r>
        <w:rPr>
          <w:noProof/>
        </w:rPr>
        <w:fldChar w:fldCharType="end"/>
      </w:r>
    </w:p>
    <w:p w14:paraId="47EFC0E4" w14:textId="105DA5F7" w:rsidR="00226F2F" w:rsidRDefault="00226F2F">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_Toc207823169 \h </w:instrText>
      </w:r>
      <w:r>
        <w:rPr>
          <w:noProof/>
        </w:rPr>
      </w:r>
      <w:r>
        <w:rPr>
          <w:noProof/>
        </w:rPr>
        <w:fldChar w:fldCharType="separate"/>
      </w:r>
      <w:r>
        <w:rPr>
          <w:noProof/>
        </w:rPr>
        <w:t>45</w:t>
      </w:r>
      <w:r>
        <w:rPr>
          <w:noProof/>
        </w:rPr>
        <w:fldChar w:fldCharType="end"/>
      </w:r>
    </w:p>
    <w:p w14:paraId="53C7BCCC" w14:textId="6239FD3B" w:rsidR="00226F2F" w:rsidRDefault="00226F2F">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_Toc207823170 \h </w:instrText>
      </w:r>
      <w:r>
        <w:rPr>
          <w:noProof/>
        </w:rPr>
      </w:r>
      <w:r>
        <w:rPr>
          <w:noProof/>
        </w:rPr>
        <w:fldChar w:fldCharType="separate"/>
      </w:r>
      <w:r>
        <w:rPr>
          <w:noProof/>
        </w:rPr>
        <w:t>46</w:t>
      </w:r>
      <w:r>
        <w:rPr>
          <w:noProof/>
        </w:rPr>
        <w:fldChar w:fldCharType="end"/>
      </w:r>
    </w:p>
    <w:p w14:paraId="30A2D360" w14:textId="3AEE1CE2" w:rsidR="00226F2F" w:rsidRDefault="00226F2F">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_Toc207823171 \h </w:instrText>
      </w:r>
      <w:r>
        <w:rPr>
          <w:noProof/>
        </w:rPr>
      </w:r>
      <w:r>
        <w:rPr>
          <w:noProof/>
        </w:rPr>
        <w:fldChar w:fldCharType="separate"/>
      </w:r>
      <w:r>
        <w:rPr>
          <w:noProof/>
        </w:rPr>
        <w:t>46</w:t>
      </w:r>
      <w:r>
        <w:rPr>
          <w:noProof/>
        </w:rPr>
        <w:fldChar w:fldCharType="end"/>
      </w:r>
    </w:p>
    <w:p w14:paraId="7193C79D" w14:textId="1293FA37" w:rsidR="00226F2F" w:rsidRDefault="00226F2F">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_Toc207823172 \h </w:instrText>
      </w:r>
      <w:r>
        <w:rPr>
          <w:noProof/>
        </w:rPr>
      </w:r>
      <w:r>
        <w:rPr>
          <w:noProof/>
        </w:rPr>
        <w:fldChar w:fldCharType="separate"/>
      </w:r>
      <w:r>
        <w:rPr>
          <w:noProof/>
        </w:rPr>
        <w:t>46</w:t>
      </w:r>
      <w:r>
        <w:rPr>
          <w:noProof/>
        </w:rPr>
        <w:fldChar w:fldCharType="end"/>
      </w:r>
    </w:p>
    <w:p w14:paraId="4D5DC5A6" w14:textId="3C3B283D"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_Toc207823173 \h </w:instrText>
      </w:r>
      <w:r>
        <w:rPr>
          <w:noProof/>
        </w:rPr>
      </w:r>
      <w:r>
        <w:rPr>
          <w:noProof/>
        </w:rPr>
        <w:fldChar w:fldCharType="separate"/>
      </w:r>
      <w:r>
        <w:rPr>
          <w:noProof/>
        </w:rPr>
        <w:t>46</w:t>
      </w:r>
      <w:r>
        <w:rPr>
          <w:noProof/>
        </w:rPr>
        <w:fldChar w:fldCharType="end"/>
      </w:r>
    </w:p>
    <w:p w14:paraId="217455A3" w14:textId="04627752"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_Toc207823174 \h </w:instrText>
      </w:r>
      <w:r>
        <w:rPr>
          <w:noProof/>
        </w:rPr>
      </w:r>
      <w:r>
        <w:rPr>
          <w:noProof/>
        </w:rPr>
        <w:fldChar w:fldCharType="separate"/>
      </w:r>
      <w:r>
        <w:rPr>
          <w:noProof/>
        </w:rPr>
        <w:t>47</w:t>
      </w:r>
      <w:r>
        <w:rPr>
          <w:noProof/>
        </w:rPr>
        <w:fldChar w:fldCharType="end"/>
      </w:r>
    </w:p>
    <w:p w14:paraId="07060A03" w14:textId="616BBDA7"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_Toc207823175 \h </w:instrText>
      </w:r>
      <w:r>
        <w:rPr>
          <w:noProof/>
        </w:rPr>
      </w:r>
      <w:r>
        <w:rPr>
          <w:noProof/>
        </w:rPr>
        <w:fldChar w:fldCharType="separate"/>
      </w:r>
      <w:r>
        <w:rPr>
          <w:noProof/>
        </w:rPr>
        <w:t>47</w:t>
      </w:r>
      <w:r>
        <w:rPr>
          <w:noProof/>
        </w:rPr>
        <w:fldChar w:fldCharType="end"/>
      </w:r>
    </w:p>
    <w:p w14:paraId="0DBAC69F" w14:textId="6B9236ED"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_Toc207823176 \h </w:instrText>
      </w:r>
      <w:r>
        <w:rPr>
          <w:noProof/>
        </w:rPr>
      </w:r>
      <w:r>
        <w:rPr>
          <w:noProof/>
        </w:rPr>
        <w:fldChar w:fldCharType="separate"/>
      </w:r>
      <w:r>
        <w:rPr>
          <w:noProof/>
        </w:rPr>
        <w:t>47</w:t>
      </w:r>
      <w:r>
        <w:rPr>
          <w:noProof/>
        </w:rPr>
        <w:fldChar w:fldCharType="end"/>
      </w:r>
    </w:p>
    <w:p w14:paraId="516277B6" w14:textId="276B234B" w:rsidR="00226F2F" w:rsidRDefault="00226F2F">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_Toc207823177 \h </w:instrText>
      </w:r>
      <w:r>
        <w:rPr>
          <w:noProof/>
        </w:rPr>
      </w:r>
      <w:r>
        <w:rPr>
          <w:noProof/>
        </w:rPr>
        <w:fldChar w:fldCharType="separate"/>
      </w:r>
      <w:r>
        <w:rPr>
          <w:noProof/>
        </w:rPr>
        <w:t>48</w:t>
      </w:r>
      <w:r>
        <w:rPr>
          <w:noProof/>
        </w:rPr>
        <w:fldChar w:fldCharType="end"/>
      </w:r>
    </w:p>
    <w:p w14:paraId="49975290" w14:textId="6D95694C"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_Toc207823178 \h </w:instrText>
      </w:r>
      <w:r>
        <w:rPr>
          <w:noProof/>
        </w:rPr>
      </w:r>
      <w:r>
        <w:rPr>
          <w:noProof/>
        </w:rPr>
        <w:fldChar w:fldCharType="separate"/>
      </w:r>
      <w:r>
        <w:rPr>
          <w:noProof/>
        </w:rPr>
        <w:t>48</w:t>
      </w:r>
      <w:r>
        <w:rPr>
          <w:noProof/>
        </w:rPr>
        <w:fldChar w:fldCharType="end"/>
      </w:r>
    </w:p>
    <w:p w14:paraId="4D474929" w14:textId="26BEFEA8"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_Toc207823179 \h </w:instrText>
      </w:r>
      <w:r>
        <w:rPr>
          <w:noProof/>
        </w:rPr>
      </w:r>
      <w:r>
        <w:rPr>
          <w:noProof/>
        </w:rPr>
        <w:fldChar w:fldCharType="separate"/>
      </w:r>
      <w:r>
        <w:rPr>
          <w:noProof/>
        </w:rPr>
        <w:t>48</w:t>
      </w:r>
      <w:r>
        <w:rPr>
          <w:noProof/>
        </w:rPr>
        <w:fldChar w:fldCharType="end"/>
      </w:r>
    </w:p>
    <w:p w14:paraId="42CE847C" w14:textId="71A80F9E"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_Toc207823180 \h </w:instrText>
      </w:r>
      <w:r>
        <w:rPr>
          <w:noProof/>
        </w:rPr>
      </w:r>
      <w:r>
        <w:rPr>
          <w:noProof/>
        </w:rPr>
        <w:fldChar w:fldCharType="separate"/>
      </w:r>
      <w:r>
        <w:rPr>
          <w:noProof/>
        </w:rPr>
        <w:t>48</w:t>
      </w:r>
      <w:r>
        <w:rPr>
          <w:noProof/>
        </w:rPr>
        <w:fldChar w:fldCharType="end"/>
      </w:r>
    </w:p>
    <w:p w14:paraId="07BD53AE" w14:textId="71D511C1" w:rsidR="00226F2F" w:rsidRDefault="00226F2F">
      <w:pPr>
        <w:pStyle w:val="TOC6"/>
        <w:rPr>
          <w:rFonts w:asciiTheme="minorHAnsi" w:eastAsiaTheme="minorEastAsia" w:hAnsiTheme="minorHAnsi" w:cstheme="minorBidi"/>
          <w:noProof/>
          <w:sz w:val="22"/>
          <w:szCs w:val="22"/>
          <w:lang w:val="en-IN" w:eastAsia="en-IN"/>
        </w:rPr>
      </w:pPr>
      <w:r>
        <w:rPr>
          <w:noProof/>
          <w:lang w:eastAsia="zh-CN"/>
        </w:rPr>
        <w:t>6.3.2.3.3.1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_Toc207823181 \h </w:instrText>
      </w:r>
      <w:r>
        <w:rPr>
          <w:noProof/>
        </w:rPr>
      </w:r>
      <w:r>
        <w:rPr>
          <w:noProof/>
        </w:rPr>
        <w:fldChar w:fldCharType="separate"/>
      </w:r>
      <w:r>
        <w:rPr>
          <w:noProof/>
        </w:rPr>
        <w:t>48</w:t>
      </w:r>
      <w:r>
        <w:rPr>
          <w:noProof/>
        </w:rPr>
        <w:fldChar w:fldCharType="end"/>
      </w:r>
    </w:p>
    <w:p w14:paraId="053FEA65" w14:textId="3271707E" w:rsidR="00226F2F" w:rsidRDefault="00226F2F">
      <w:pPr>
        <w:pStyle w:val="TOC6"/>
        <w:rPr>
          <w:rFonts w:asciiTheme="minorHAnsi" w:eastAsiaTheme="minorEastAsia" w:hAnsiTheme="minorHAnsi" w:cstheme="minorBidi"/>
          <w:noProof/>
          <w:sz w:val="22"/>
          <w:szCs w:val="22"/>
          <w:lang w:val="en-IN" w:eastAsia="en-IN"/>
        </w:rPr>
      </w:pPr>
      <w:r>
        <w:rPr>
          <w:noProof/>
          <w:lang w:eastAsia="zh-CN"/>
        </w:rPr>
        <w:t>6.3.2.3.3.2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_Toc207823182 \h </w:instrText>
      </w:r>
      <w:r>
        <w:rPr>
          <w:noProof/>
        </w:rPr>
      </w:r>
      <w:r>
        <w:rPr>
          <w:noProof/>
        </w:rPr>
        <w:fldChar w:fldCharType="separate"/>
      </w:r>
      <w:r>
        <w:rPr>
          <w:noProof/>
        </w:rPr>
        <w:t>49</w:t>
      </w:r>
      <w:r>
        <w:rPr>
          <w:noProof/>
        </w:rPr>
        <w:fldChar w:fldCharType="end"/>
      </w:r>
    </w:p>
    <w:p w14:paraId="000FD04E" w14:textId="21B555E5" w:rsidR="00226F2F" w:rsidRDefault="00226F2F">
      <w:pPr>
        <w:pStyle w:val="TOC6"/>
        <w:rPr>
          <w:rFonts w:asciiTheme="minorHAnsi" w:eastAsiaTheme="minorEastAsia" w:hAnsiTheme="minorHAnsi" w:cstheme="minorBidi"/>
          <w:noProof/>
          <w:sz w:val="22"/>
          <w:szCs w:val="22"/>
          <w:lang w:val="en-IN" w:eastAsia="en-IN"/>
        </w:rPr>
      </w:pPr>
      <w:r>
        <w:rPr>
          <w:noProof/>
          <w:lang w:eastAsia="zh-CN"/>
        </w:rPr>
        <w:t>6.3.2.3.3.3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_Toc207823183 \h </w:instrText>
      </w:r>
      <w:r>
        <w:rPr>
          <w:noProof/>
        </w:rPr>
      </w:r>
      <w:r>
        <w:rPr>
          <w:noProof/>
        </w:rPr>
        <w:fldChar w:fldCharType="separate"/>
      </w:r>
      <w:r>
        <w:rPr>
          <w:noProof/>
        </w:rPr>
        <w:t>50</w:t>
      </w:r>
      <w:r>
        <w:rPr>
          <w:noProof/>
        </w:rPr>
        <w:fldChar w:fldCharType="end"/>
      </w:r>
    </w:p>
    <w:p w14:paraId="79B6E8DE" w14:textId="6AE9B2D9"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_Toc207823184 \h </w:instrText>
      </w:r>
      <w:r>
        <w:rPr>
          <w:noProof/>
        </w:rPr>
      </w:r>
      <w:r>
        <w:rPr>
          <w:noProof/>
        </w:rPr>
        <w:fldChar w:fldCharType="separate"/>
      </w:r>
      <w:r>
        <w:rPr>
          <w:noProof/>
        </w:rPr>
        <w:t>51</w:t>
      </w:r>
      <w:r>
        <w:rPr>
          <w:noProof/>
        </w:rPr>
        <w:fldChar w:fldCharType="end"/>
      </w:r>
    </w:p>
    <w:p w14:paraId="7910971D" w14:textId="45F96D45" w:rsidR="00226F2F" w:rsidRDefault="00226F2F">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_Toc207823185 \h </w:instrText>
      </w:r>
      <w:r>
        <w:rPr>
          <w:noProof/>
        </w:rPr>
      </w:r>
      <w:r>
        <w:rPr>
          <w:noProof/>
        </w:rPr>
        <w:fldChar w:fldCharType="separate"/>
      </w:r>
      <w:r>
        <w:rPr>
          <w:noProof/>
        </w:rPr>
        <w:t>51</w:t>
      </w:r>
      <w:r>
        <w:rPr>
          <w:noProof/>
        </w:rPr>
        <w:fldChar w:fldCharType="end"/>
      </w:r>
    </w:p>
    <w:p w14:paraId="0C8234F1" w14:textId="72DFC68C"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_Toc207823186 \h </w:instrText>
      </w:r>
      <w:r>
        <w:rPr>
          <w:noProof/>
        </w:rPr>
      </w:r>
      <w:r>
        <w:rPr>
          <w:noProof/>
        </w:rPr>
        <w:fldChar w:fldCharType="separate"/>
      </w:r>
      <w:r>
        <w:rPr>
          <w:noProof/>
        </w:rPr>
        <w:t>51</w:t>
      </w:r>
      <w:r>
        <w:rPr>
          <w:noProof/>
        </w:rPr>
        <w:fldChar w:fldCharType="end"/>
      </w:r>
    </w:p>
    <w:p w14:paraId="7A35A956" w14:textId="03008734"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_Toc207823187 \h </w:instrText>
      </w:r>
      <w:r>
        <w:rPr>
          <w:noProof/>
        </w:rPr>
      </w:r>
      <w:r>
        <w:rPr>
          <w:noProof/>
        </w:rPr>
        <w:fldChar w:fldCharType="separate"/>
      </w:r>
      <w:r>
        <w:rPr>
          <w:noProof/>
        </w:rPr>
        <w:t>51</w:t>
      </w:r>
      <w:r>
        <w:rPr>
          <w:noProof/>
        </w:rPr>
        <w:fldChar w:fldCharType="end"/>
      </w:r>
    </w:p>
    <w:p w14:paraId="77AE3363" w14:textId="4D06A82E" w:rsidR="00226F2F" w:rsidRDefault="00226F2F">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_Toc207823188 \h </w:instrText>
      </w:r>
      <w:r>
        <w:rPr>
          <w:noProof/>
        </w:rPr>
      </w:r>
      <w:r>
        <w:rPr>
          <w:noProof/>
        </w:rPr>
        <w:fldChar w:fldCharType="separate"/>
      </w:r>
      <w:r>
        <w:rPr>
          <w:noProof/>
        </w:rPr>
        <w:t>52</w:t>
      </w:r>
      <w:r>
        <w:rPr>
          <w:noProof/>
        </w:rPr>
        <w:fldChar w:fldCharType="end"/>
      </w:r>
    </w:p>
    <w:p w14:paraId="70F65393" w14:textId="017EFA47" w:rsidR="00226F2F" w:rsidRDefault="00226F2F">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_Toc207823189 \h </w:instrText>
      </w:r>
      <w:r>
        <w:rPr>
          <w:noProof/>
        </w:rPr>
      </w:r>
      <w:r>
        <w:rPr>
          <w:noProof/>
        </w:rPr>
        <w:fldChar w:fldCharType="separate"/>
      </w:r>
      <w:r>
        <w:rPr>
          <w:noProof/>
        </w:rPr>
        <w:t>52</w:t>
      </w:r>
      <w:r>
        <w:rPr>
          <w:noProof/>
        </w:rPr>
        <w:fldChar w:fldCharType="end"/>
      </w:r>
    </w:p>
    <w:p w14:paraId="34F11CEC" w14:textId="73EB3A0A" w:rsidR="00226F2F" w:rsidRDefault="00226F2F">
      <w:pPr>
        <w:pStyle w:val="TOC6"/>
        <w:rPr>
          <w:rFonts w:asciiTheme="minorHAnsi" w:eastAsiaTheme="minorEastAsia" w:hAnsiTheme="minorHAnsi" w:cstheme="minorBidi"/>
          <w:noProof/>
          <w:sz w:val="22"/>
          <w:szCs w:val="22"/>
          <w:lang w:val="en-IN" w:eastAsia="en-IN"/>
        </w:rPr>
      </w:pPr>
      <w:r>
        <w:rPr>
          <w:noProof/>
        </w:rPr>
        <w:t>6</w:t>
      </w:r>
      <w:r>
        <w:rPr>
          <w:noProof/>
          <w:lang w:eastAsia="zh-CN"/>
        </w:rPr>
        <w:t>.3.2.4.4.</w:t>
      </w:r>
      <w:r>
        <w:rPr>
          <w:noProof/>
        </w:rPr>
        <w:t>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_Toc207823190 \h </w:instrText>
      </w:r>
      <w:r>
        <w:rPr>
          <w:noProof/>
        </w:rPr>
      </w:r>
      <w:r>
        <w:rPr>
          <w:noProof/>
        </w:rPr>
        <w:fldChar w:fldCharType="separate"/>
      </w:r>
      <w:r>
        <w:rPr>
          <w:noProof/>
        </w:rPr>
        <w:t>52</w:t>
      </w:r>
      <w:r>
        <w:rPr>
          <w:noProof/>
        </w:rPr>
        <w:fldChar w:fldCharType="end"/>
      </w:r>
    </w:p>
    <w:p w14:paraId="20EF6094" w14:textId="730A6329" w:rsidR="00226F2F" w:rsidRDefault="00226F2F">
      <w:pPr>
        <w:pStyle w:val="TOC7"/>
        <w:rPr>
          <w:rFonts w:asciiTheme="minorHAnsi" w:eastAsiaTheme="minorEastAsia" w:hAnsiTheme="minorHAnsi" w:cstheme="minorBidi"/>
          <w:noProof/>
          <w:sz w:val="22"/>
          <w:szCs w:val="22"/>
          <w:lang w:val="en-IN" w:eastAsia="en-IN"/>
        </w:rPr>
      </w:pPr>
      <w:r>
        <w:rPr>
          <w:noProof/>
        </w:rPr>
        <w:t>6</w:t>
      </w:r>
      <w:r>
        <w:rPr>
          <w:noProof/>
          <w:lang w:eastAsia="zh-CN"/>
        </w:rPr>
        <w:t>.3.2.4.4.</w:t>
      </w:r>
      <w:r>
        <w:rPr>
          <w:noProof/>
        </w:rPr>
        <w:t>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_Toc207823191 \h </w:instrText>
      </w:r>
      <w:r>
        <w:rPr>
          <w:noProof/>
        </w:rPr>
      </w:r>
      <w:r>
        <w:rPr>
          <w:noProof/>
        </w:rPr>
        <w:fldChar w:fldCharType="separate"/>
      </w:r>
      <w:r>
        <w:rPr>
          <w:noProof/>
        </w:rPr>
        <w:t>52</w:t>
      </w:r>
      <w:r>
        <w:rPr>
          <w:noProof/>
        </w:rPr>
        <w:fldChar w:fldCharType="end"/>
      </w:r>
    </w:p>
    <w:p w14:paraId="1A58D540" w14:textId="6E3588BA" w:rsidR="00226F2F" w:rsidRDefault="00226F2F">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_Toc207823192 \h </w:instrText>
      </w:r>
      <w:r>
        <w:rPr>
          <w:noProof/>
        </w:rPr>
      </w:r>
      <w:r>
        <w:rPr>
          <w:noProof/>
        </w:rPr>
        <w:fldChar w:fldCharType="separate"/>
      </w:r>
      <w:r>
        <w:rPr>
          <w:noProof/>
        </w:rPr>
        <w:t>53</w:t>
      </w:r>
      <w:r>
        <w:rPr>
          <w:noProof/>
        </w:rPr>
        <w:fldChar w:fldCharType="end"/>
      </w:r>
    </w:p>
    <w:p w14:paraId="5CF9B6AA" w14:textId="36B6A487" w:rsidR="00226F2F" w:rsidRDefault="00226F2F">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_Toc207823193 \h </w:instrText>
      </w:r>
      <w:r>
        <w:rPr>
          <w:noProof/>
        </w:rPr>
      </w:r>
      <w:r>
        <w:rPr>
          <w:noProof/>
        </w:rPr>
        <w:fldChar w:fldCharType="separate"/>
      </w:r>
      <w:r>
        <w:rPr>
          <w:noProof/>
        </w:rPr>
        <w:t>53</w:t>
      </w:r>
      <w:r>
        <w:rPr>
          <w:noProof/>
        </w:rPr>
        <w:fldChar w:fldCharType="end"/>
      </w:r>
    </w:p>
    <w:p w14:paraId="72E17D5C" w14:textId="4C2F074A" w:rsidR="00226F2F" w:rsidRDefault="00226F2F">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_Toc207823194 \h </w:instrText>
      </w:r>
      <w:r>
        <w:rPr>
          <w:noProof/>
        </w:rPr>
      </w:r>
      <w:r>
        <w:rPr>
          <w:noProof/>
        </w:rPr>
        <w:fldChar w:fldCharType="separate"/>
      </w:r>
      <w:r>
        <w:rPr>
          <w:noProof/>
        </w:rPr>
        <w:t>53</w:t>
      </w:r>
      <w:r>
        <w:rPr>
          <w:noProof/>
        </w:rPr>
        <w:fldChar w:fldCharType="end"/>
      </w:r>
    </w:p>
    <w:p w14:paraId="4F9317F3" w14:textId="4D644BED"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_Toc207823195 \h </w:instrText>
      </w:r>
      <w:r>
        <w:rPr>
          <w:noProof/>
        </w:rPr>
      </w:r>
      <w:r>
        <w:rPr>
          <w:noProof/>
        </w:rPr>
        <w:fldChar w:fldCharType="separate"/>
      </w:r>
      <w:r>
        <w:rPr>
          <w:noProof/>
        </w:rPr>
        <w:t>53</w:t>
      </w:r>
      <w:r>
        <w:rPr>
          <w:noProof/>
        </w:rPr>
        <w:fldChar w:fldCharType="end"/>
      </w:r>
    </w:p>
    <w:p w14:paraId="590AA3E9" w14:textId="1D48F542"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_Toc207823196 \h </w:instrText>
      </w:r>
      <w:r>
        <w:rPr>
          <w:noProof/>
        </w:rPr>
      </w:r>
      <w:r>
        <w:rPr>
          <w:noProof/>
        </w:rPr>
        <w:fldChar w:fldCharType="separate"/>
      </w:r>
      <w:r>
        <w:rPr>
          <w:noProof/>
        </w:rPr>
        <w:t>53</w:t>
      </w:r>
      <w:r>
        <w:rPr>
          <w:noProof/>
        </w:rPr>
        <w:fldChar w:fldCharType="end"/>
      </w:r>
    </w:p>
    <w:p w14:paraId="083F0B4C" w14:textId="00226881"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_Toc207823197 \h </w:instrText>
      </w:r>
      <w:r>
        <w:rPr>
          <w:noProof/>
        </w:rPr>
      </w:r>
      <w:r>
        <w:rPr>
          <w:noProof/>
        </w:rPr>
        <w:fldChar w:fldCharType="separate"/>
      </w:r>
      <w:r>
        <w:rPr>
          <w:noProof/>
        </w:rPr>
        <w:t>53</w:t>
      </w:r>
      <w:r>
        <w:rPr>
          <w:noProof/>
        </w:rPr>
        <w:fldChar w:fldCharType="end"/>
      </w:r>
    </w:p>
    <w:p w14:paraId="75A11A6E" w14:textId="052B2E12"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_Toc207823198 \h </w:instrText>
      </w:r>
      <w:r>
        <w:rPr>
          <w:noProof/>
        </w:rPr>
      </w:r>
      <w:r>
        <w:rPr>
          <w:noProof/>
        </w:rPr>
        <w:fldChar w:fldCharType="separate"/>
      </w:r>
      <w:r>
        <w:rPr>
          <w:noProof/>
        </w:rPr>
        <w:t>53</w:t>
      </w:r>
      <w:r>
        <w:rPr>
          <w:noProof/>
        </w:rPr>
        <w:fldChar w:fldCharType="end"/>
      </w:r>
    </w:p>
    <w:p w14:paraId="407FD42A" w14:textId="2E958379" w:rsidR="00226F2F" w:rsidRDefault="00226F2F">
      <w:pPr>
        <w:pStyle w:val="TOC6"/>
        <w:rPr>
          <w:rFonts w:asciiTheme="minorHAnsi" w:eastAsiaTheme="minorEastAsia" w:hAnsiTheme="minorHAnsi" w:cstheme="minorBidi"/>
          <w:noProof/>
          <w:sz w:val="22"/>
          <w:szCs w:val="22"/>
          <w:lang w:val="en-IN" w:eastAsia="en-IN"/>
        </w:rPr>
      </w:pPr>
      <w:r>
        <w:rPr>
          <w:noProof/>
          <w:lang w:eastAsia="zh-CN"/>
        </w:rPr>
        <w:t>6.3.4.2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_Toc207823199 \h </w:instrText>
      </w:r>
      <w:r>
        <w:rPr>
          <w:noProof/>
        </w:rPr>
      </w:r>
      <w:r>
        <w:rPr>
          <w:noProof/>
        </w:rPr>
        <w:fldChar w:fldCharType="separate"/>
      </w:r>
      <w:r>
        <w:rPr>
          <w:noProof/>
        </w:rPr>
        <w:t>53</w:t>
      </w:r>
      <w:r>
        <w:rPr>
          <w:noProof/>
        </w:rPr>
        <w:fldChar w:fldCharType="end"/>
      </w:r>
    </w:p>
    <w:p w14:paraId="02FB1FCF" w14:textId="0A856B0D" w:rsidR="00226F2F" w:rsidRDefault="00226F2F">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_Toc207823200 \h </w:instrText>
      </w:r>
      <w:r>
        <w:rPr>
          <w:noProof/>
        </w:rPr>
      </w:r>
      <w:r>
        <w:rPr>
          <w:noProof/>
        </w:rPr>
        <w:fldChar w:fldCharType="separate"/>
      </w:r>
      <w:r>
        <w:rPr>
          <w:noProof/>
        </w:rPr>
        <w:t>54</w:t>
      </w:r>
      <w:r>
        <w:rPr>
          <w:noProof/>
        </w:rPr>
        <w:fldChar w:fldCharType="end"/>
      </w:r>
    </w:p>
    <w:p w14:paraId="770005CA" w14:textId="40A6ABDD"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_Toc207823201 \h </w:instrText>
      </w:r>
      <w:r>
        <w:rPr>
          <w:noProof/>
        </w:rPr>
      </w:r>
      <w:r>
        <w:rPr>
          <w:noProof/>
        </w:rPr>
        <w:fldChar w:fldCharType="separate"/>
      </w:r>
      <w:r>
        <w:rPr>
          <w:noProof/>
        </w:rPr>
        <w:t>54</w:t>
      </w:r>
      <w:r>
        <w:rPr>
          <w:noProof/>
        </w:rPr>
        <w:fldChar w:fldCharType="end"/>
      </w:r>
    </w:p>
    <w:p w14:paraId="56EAFC10" w14:textId="44B036B9"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_Toc207823202 \h </w:instrText>
      </w:r>
      <w:r>
        <w:rPr>
          <w:noProof/>
        </w:rPr>
      </w:r>
      <w:r>
        <w:rPr>
          <w:noProof/>
        </w:rPr>
        <w:fldChar w:fldCharType="separate"/>
      </w:r>
      <w:r>
        <w:rPr>
          <w:noProof/>
        </w:rPr>
        <w:t>56</w:t>
      </w:r>
      <w:r>
        <w:rPr>
          <w:noProof/>
        </w:rPr>
        <w:fldChar w:fldCharType="end"/>
      </w:r>
    </w:p>
    <w:p w14:paraId="0FD4CEF4" w14:textId="36A56ED6"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_Toc207823203 \h </w:instrText>
      </w:r>
      <w:r>
        <w:rPr>
          <w:noProof/>
        </w:rPr>
      </w:r>
      <w:r>
        <w:rPr>
          <w:noProof/>
        </w:rPr>
        <w:fldChar w:fldCharType="separate"/>
      </w:r>
      <w:r>
        <w:rPr>
          <w:noProof/>
        </w:rPr>
        <w:t>56</w:t>
      </w:r>
      <w:r>
        <w:rPr>
          <w:noProof/>
        </w:rPr>
        <w:fldChar w:fldCharType="end"/>
      </w:r>
    </w:p>
    <w:p w14:paraId="721411A6" w14:textId="0474B08D"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_Toc207823204 \h </w:instrText>
      </w:r>
      <w:r>
        <w:rPr>
          <w:noProof/>
        </w:rPr>
      </w:r>
      <w:r>
        <w:rPr>
          <w:noProof/>
        </w:rPr>
        <w:fldChar w:fldCharType="separate"/>
      </w:r>
      <w:r>
        <w:rPr>
          <w:noProof/>
        </w:rPr>
        <w:t>57</w:t>
      </w:r>
      <w:r>
        <w:rPr>
          <w:noProof/>
        </w:rPr>
        <w:fldChar w:fldCharType="end"/>
      </w:r>
    </w:p>
    <w:p w14:paraId="06F5F130" w14:textId="0E6AE6CD"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_Toc207823205 \h </w:instrText>
      </w:r>
      <w:r>
        <w:rPr>
          <w:noProof/>
        </w:rPr>
      </w:r>
      <w:r>
        <w:rPr>
          <w:noProof/>
        </w:rPr>
        <w:fldChar w:fldCharType="separate"/>
      </w:r>
      <w:r>
        <w:rPr>
          <w:noProof/>
        </w:rPr>
        <w:t>59</w:t>
      </w:r>
      <w:r>
        <w:rPr>
          <w:noProof/>
        </w:rPr>
        <w:fldChar w:fldCharType="end"/>
      </w:r>
    </w:p>
    <w:p w14:paraId="243276DC" w14:textId="52690E5D"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_Toc207823206 \h </w:instrText>
      </w:r>
      <w:r>
        <w:rPr>
          <w:noProof/>
        </w:rPr>
      </w:r>
      <w:r>
        <w:rPr>
          <w:noProof/>
        </w:rPr>
        <w:fldChar w:fldCharType="separate"/>
      </w:r>
      <w:r>
        <w:rPr>
          <w:noProof/>
        </w:rPr>
        <w:t>60</w:t>
      </w:r>
      <w:r>
        <w:rPr>
          <w:noProof/>
        </w:rPr>
        <w:fldChar w:fldCharType="end"/>
      </w:r>
    </w:p>
    <w:p w14:paraId="3F06A725" w14:textId="065DD9E6"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_Toc207823207 \h </w:instrText>
      </w:r>
      <w:r>
        <w:rPr>
          <w:noProof/>
        </w:rPr>
      </w:r>
      <w:r>
        <w:rPr>
          <w:noProof/>
        </w:rPr>
        <w:fldChar w:fldCharType="separate"/>
      </w:r>
      <w:r>
        <w:rPr>
          <w:noProof/>
        </w:rPr>
        <w:t>62</w:t>
      </w:r>
      <w:r>
        <w:rPr>
          <w:noProof/>
        </w:rPr>
        <w:fldChar w:fldCharType="end"/>
      </w:r>
    </w:p>
    <w:p w14:paraId="7D470C61" w14:textId="01EC9012"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_Toc207823208 \h </w:instrText>
      </w:r>
      <w:r>
        <w:rPr>
          <w:noProof/>
        </w:rPr>
      </w:r>
      <w:r>
        <w:rPr>
          <w:noProof/>
        </w:rPr>
        <w:fldChar w:fldCharType="separate"/>
      </w:r>
      <w:r>
        <w:rPr>
          <w:noProof/>
        </w:rPr>
        <w:t>62</w:t>
      </w:r>
      <w:r>
        <w:rPr>
          <w:noProof/>
        </w:rPr>
        <w:fldChar w:fldCharType="end"/>
      </w:r>
    </w:p>
    <w:p w14:paraId="29B2F28E" w14:textId="16AB0481"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_Toc207823209 \h </w:instrText>
      </w:r>
      <w:r>
        <w:rPr>
          <w:noProof/>
        </w:rPr>
      </w:r>
      <w:r>
        <w:rPr>
          <w:noProof/>
        </w:rPr>
        <w:fldChar w:fldCharType="separate"/>
      </w:r>
      <w:r>
        <w:rPr>
          <w:noProof/>
        </w:rPr>
        <w:t>63</w:t>
      </w:r>
      <w:r>
        <w:rPr>
          <w:noProof/>
        </w:rPr>
        <w:fldChar w:fldCharType="end"/>
      </w:r>
    </w:p>
    <w:p w14:paraId="510FFB3D" w14:textId="3F0E97CE"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_Toc207823210 \h </w:instrText>
      </w:r>
      <w:r>
        <w:rPr>
          <w:noProof/>
        </w:rPr>
      </w:r>
      <w:r>
        <w:rPr>
          <w:noProof/>
        </w:rPr>
        <w:fldChar w:fldCharType="separate"/>
      </w:r>
      <w:r>
        <w:rPr>
          <w:noProof/>
        </w:rPr>
        <w:t>64</w:t>
      </w:r>
      <w:r>
        <w:rPr>
          <w:noProof/>
        </w:rPr>
        <w:fldChar w:fldCharType="end"/>
      </w:r>
    </w:p>
    <w:p w14:paraId="6D264234" w14:textId="446EB1B5"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_Toc207823211 \h </w:instrText>
      </w:r>
      <w:r>
        <w:rPr>
          <w:noProof/>
        </w:rPr>
      </w:r>
      <w:r>
        <w:rPr>
          <w:noProof/>
        </w:rPr>
        <w:fldChar w:fldCharType="separate"/>
      </w:r>
      <w:r>
        <w:rPr>
          <w:noProof/>
        </w:rPr>
        <w:t>64</w:t>
      </w:r>
      <w:r>
        <w:rPr>
          <w:noProof/>
        </w:rPr>
        <w:fldChar w:fldCharType="end"/>
      </w:r>
    </w:p>
    <w:p w14:paraId="6FC6A612" w14:textId="22B8722E"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_Toc207823212 \h </w:instrText>
      </w:r>
      <w:r>
        <w:rPr>
          <w:noProof/>
        </w:rPr>
      </w:r>
      <w:r>
        <w:rPr>
          <w:noProof/>
        </w:rPr>
        <w:fldChar w:fldCharType="separate"/>
      </w:r>
      <w:r>
        <w:rPr>
          <w:noProof/>
        </w:rPr>
        <w:t>65</w:t>
      </w:r>
      <w:r>
        <w:rPr>
          <w:noProof/>
        </w:rPr>
        <w:fldChar w:fldCharType="end"/>
      </w:r>
    </w:p>
    <w:p w14:paraId="32DDF102" w14:textId="340EE312" w:rsidR="00226F2F" w:rsidRDefault="00226F2F">
      <w:pPr>
        <w:pStyle w:val="TOC5"/>
        <w:rPr>
          <w:rFonts w:asciiTheme="minorHAnsi" w:eastAsiaTheme="minorEastAsia" w:hAnsiTheme="minorHAnsi" w:cstheme="minorBidi"/>
          <w:noProof/>
          <w:sz w:val="22"/>
          <w:szCs w:val="22"/>
          <w:lang w:val="en-IN" w:eastAsia="en-IN"/>
        </w:rPr>
      </w:pPr>
      <w:r>
        <w:rPr>
          <w:noProof/>
          <w:lang w:eastAsia="zh-CN"/>
        </w:rPr>
        <w:lastRenderedPageBreak/>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_Toc207823213 \h </w:instrText>
      </w:r>
      <w:r>
        <w:rPr>
          <w:noProof/>
        </w:rPr>
      </w:r>
      <w:r>
        <w:rPr>
          <w:noProof/>
        </w:rPr>
        <w:fldChar w:fldCharType="separate"/>
      </w:r>
      <w:r>
        <w:rPr>
          <w:noProof/>
        </w:rPr>
        <w:t>67</w:t>
      </w:r>
      <w:r>
        <w:rPr>
          <w:noProof/>
        </w:rPr>
        <w:fldChar w:fldCharType="end"/>
      </w:r>
    </w:p>
    <w:p w14:paraId="0773A5EF" w14:textId="2D700C79"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_Toc207823214 \h </w:instrText>
      </w:r>
      <w:r>
        <w:rPr>
          <w:noProof/>
        </w:rPr>
      </w:r>
      <w:r>
        <w:rPr>
          <w:noProof/>
        </w:rPr>
        <w:fldChar w:fldCharType="separate"/>
      </w:r>
      <w:r>
        <w:rPr>
          <w:noProof/>
        </w:rPr>
        <w:t>67</w:t>
      </w:r>
      <w:r>
        <w:rPr>
          <w:noProof/>
        </w:rPr>
        <w:fldChar w:fldCharType="end"/>
      </w:r>
    </w:p>
    <w:p w14:paraId="7AB16AE2" w14:textId="2AD2180C"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_Toc207823215 \h </w:instrText>
      </w:r>
      <w:r>
        <w:rPr>
          <w:noProof/>
        </w:rPr>
      </w:r>
      <w:r>
        <w:rPr>
          <w:noProof/>
        </w:rPr>
        <w:fldChar w:fldCharType="separate"/>
      </w:r>
      <w:r>
        <w:rPr>
          <w:noProof/>
        </w:rPr>
        <w:t>67</w:t>
      </w:r>
      <w:r>
        <w:rPr>
          <w:noProof/>
        </w:rPr>
        <w:fldChar w:fldCharType="end"/>
      </w:r>
    </w:p>
    <w:p w14:paraId="035E4EA0" w14:textId="604E0CDD"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A928FE">
        <w:rPr>
          <w:noProof/>
          <w:lang w:val="en-US" w:eastAsia="ko-KR"/>
        </w:rPr>
        <w:t>EdgeLoadA</w:t>
      </w:r>
      <w:r>
        <w:rPr>
          <w:noProof/>
        </w:rPr>
        <w:t>nalytic</w:t>
      </w:r>
      <w:r>
        <w:rPr>
          <w:noProof/>
        </w:rPr>
        <w:tab/>
      </w:r>
      <w:r>
        <w:rPr>
          <w:noProof/>
        </w:rPr>
        <w:fldChar w:fldCharType="begin"/>
      </w:r>
      <w:r>
        <w:rPr>
          <w:noProof/>
        </w:rPr>
        <w:instrText xml:space="preserve"> PAGEREF _Toc207823216 \h </w:instrText>
      </w:r>
      <w:r>
        <w:rPr>
          <w:noProof/>
        </w:rPr>
      </w:r>
      <w:r>
        <w:rPr>
          <w:noProof/>
        </w:rPr>
        <w:fldChar w:fldCharType="separate"/>
      </w:r>
      <w:r>
        <w:rPr>
          <w:noProof/>
        </w:rPr>
        <w:t>68</w:t>
      </w:r>
      <w:r>
        <w:rPr>
          <w:noProof/>
        </w:rPr>
        <w:fldChar w:fldCharType="end"/>
      </w:r>
    </w:p>
    <w:p w14:paraId="53FB009A" w14:textId="19BD1BB9"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_Toc207823217 \h </w:instrText>
      </w:r>
      <w:r>
        <w:rPr>
          <w:noProof/>
        </w:rPr>
      </w:r>
      <w:r>
        <w:rPr>
          <w:noProof/>
        </w:rPr>
        <w:fldChar w:fldCharType="separate"/>
      </w:r>
      <w:r>
        <w:rPr>
          <w:noProof/>
        </w:rPr>
        <w:t>68</w:t>
      </w:r>
      <w:r>
        <w:rPr>
          <w:noProof/>
        </w:rPr>
        <w:fldChar w:fldCharType="end"/>
      </w:r>
    </w:p>
    <w:p w14:paraId="5F5301CA" w14:textId="201451BA"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_Toc207823218 \h </w:instrText>
      </w:r>
      <w:r>
        <w:rPr>
          <w:noProof/>
        </w:rPr>
      </w:r>
      <w:r>
        <w:rPr>
          <w:noProof/>
        </w:rPr>
        <w:fldChar w:fldCharType="separate"/>
      </w:r>
      <w:r>
        <w:rPr>
          <w:noProof/>
        </w:rPr>
        <w:t>68</w:t>
      </w:r>
      <w:r>
        <w:rPr>
          <w:noProof/>
        </w:rPr>
        <w:fldChar w:fldCharType="end"/>
      </w:r>
    </w:p>
    <w:p w14:paraId="0E78872A" w14:textId="7C73BA57"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_Toc207823219 \h </w:instrText>
      </w:r>
      <w:r>
        <w:rPr>
          <w:noProof/>
        </w:rPr>
      </w:r>
      <w:r>
        <w:rPr>
          <w:noProof/>
        </w:rPr>
        <w:fldChar w:fldCharType="separate"/>
      </w:r>
      <w:r>
        <w:rPr>
          <w:noProof/>
        </w:rPr>
        <w:t>68</w:t>
      </w:r>
      <w:r>
        <w:rPr>
          <w:noProof/>
        </w:rPr>
        <w:fldChar w:fldCharType="end"/>
      </w:r>
    </w:p>
    <w:p w14:paraId="40E6157F" w14:textId="3577A052"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_Toc207823220 \h </w:instrText>
      </w:r>
      <w:r>
        <w:rPr>
          <w:noProof/>
        </w:rPr>
      </w:r>
      <w:r>
        <w:rPr>
          <w:noProof/>
        </w:rPr>
        <w:fldChar w:fldCharType="separate"/>
      </w:r>
      <w:r>
        <w:rPr>
          <w:noProof/>
        </w:rPr>
        <w:t>68</w:t>
      </w:r>
      <w:r>
        <w:rPr>
          <w:noProof/>
        </w:rPr>
        <w:fldChar w:fldCharType="end"/>
      </w:r>
    </w:p>
    <w:p w14:paraId="55D38EAA" w14:textId="193FC5A4"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_Toc207823221 \h </w:instrText>
      </w:r>
      <w:r>
        <w:rPr>
          <w:noProof/>
        </w:rPr>
      </w:r>
      <w:r>
        <w:rPr>
          <w:noProof/>
        </w:rPr>
        <w:fldChar w:fldCharType="separate"/>
      </w:r>
      <w:r>
        <w:rPr>
          <w:noProof/>
        </w:rPr>
        <w:t>68</w:t>
      </w:r>
      <w:r>
        <w:rPr>
          <w:noProof/>
        </w:rPr>
        <w:fldChar w:fldCharType="end"/>
      </w:r>
    </w:p>
    <w:p w14:paraId="3014EE52" w14:textId="17C544A1"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_Toc207823222 \h </w:instrText>
      </w:r>
      <w:r>
        <w:rPr>
          <w:noProof/>
        </w:rPr>
      </w:r>
      <w:r>
        <w:rPr>
          <w:noProof/>
        </w:rPr>
        <w:fldChar w:fldCharType="separate"/>
      </w:r>
      <w:r>
        <w:rPr>
          <w:noProof/>
        </w:rPr>
        <w:t>69</w:t>
      </w:r>
      <w:r>
        <w:rPr>
          <w:noProof/>
        </w:rPr>
        <w:fldChar w:fldCharType="end"/>
      </w:r>
    </w:p>
    <w:p w14:paraId="2E077C1C" w14:textId="524AB586" w:rsidR="00226F2F" w:rsidRDefault="00226F2F">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_Toc207823223 \h </w:instrText>
      </w:r>
      <w:r>
        <w:rPr>
          <w:noProof/>
        </w:rPr>
      </w:r>
      <w:r>
        <w:rPr>
          <w:noProof/>
        </w:rPr>
        <w:fldChar w:fldCharType="separate"/>
      </w:r>
      <w:r>
        <w:rPr>
          <w:noProof/>
        </w:rPr>
        <w:t>69</w:t>
      </w:r>
      <w:r>
        <w:rPr>
          <w:noProof/>
        </w:rPr>
        <w:fldChar w:fldCharType="end"/>
      </w:r>
    </w:p>
    <w:p w14:paraId="7030FA1D" w14:textId="0D472B8E" w:rsidR="00226F2F" w:rsidRDefault="00226F2F">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_Toc207823224 \h </w:instrText>
      </w:r>
      <w:r>
        <w:rPr>
          <w:noProof/>
        </w:rPr>
      </w:r>
      <w:r>
        <w:rPr>
          <w:noProof/>
        </w:rPr>
        <w:fldChar w:fldCharType="separate"/>
      </w:r>
      <w:r>
        <w:rPr>
          <w:noProof/>
        </w:rPr>
        <w:t>69</w:t>
      </w:r>
      <w:r>
        <w:rPr>
          <w:noProof/>
        </w:rPr>
        <w:fldChar w:fldCharType="end"/>
      </w:r>
    </w:p>
    <w:p w14:paraId="21F8105D" w14:textId="59284DB6" w:rsidR="00226F2F" w:rsidRDefault="00226F2F">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_Toc207823225 \h </w:instrText>
      </w:r>
      <w:r>
        <w:rPr>
          <w:noProof/>
        </w:rPr>
      </w:r>
      <w:r>
        <w:rPr>
          <w:noProof/>
        </w:rPr>
        <w:fldChar w:fldCharType="separate"/>
      </w:r>
      <w:r>
        <w:rPr>
          <w:noProof/>
        </w:rPr>
        <w:t>69</w:t>
      </w:r>
      <w:r>
        <w:rPr>
          <w:noProof/>
        </w:rPr>
        <w:fldChar w:fldCharType="end"/>
      </w:r>
    </w:p>
    <w:p w14:paraId="449893EE" w14:textId="684B0C1C" w:rsidR="00226F2F" w:rsidRDefault="00226F2F">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_Toc207823226 \h </w:instrText>
      </w:r>
      <w:r>
        <w:rPr>
          <w:noProof/>
        </w:rPr>
      </w:r>
      <w:r>
        <w:rPr>
          <w:noProof/>
        </w:rPr>
        <w:fldChar w:fldCharType="separate"/>
      </w:r>
      <w:r>
        <w:rPr>
          <w:noProof/>
        </w:rPr>
        <w:t>69</w:t>
      </w:r>
      <w:r>
        <w:rPr>
          <w:noProof/>
        </w:rPr>
        <w:fldChar w:fldCharType="end"/>
      </w:r>
    </w:p>
    <w:p w14:paraId="2C6FEAA1" w14:textId="1440E603" w:rsidR="00226F2F" w:rsidRDefault="00226F2F">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_Toc207823227 \h </w:instrText>
      </w:r>
      <w:r>
        <w:rPr>
          <w:noProof/>
        </w:rPr>
      </w:r>
      <w:r>
        <w:rPr>
          <w:noProof/>
        </w:rPr>
        <w:fldChar w:fldCharType="separate"/>
      </w:r>
      <w:r>
        <w:rPr>
          <w:noProof/>
        </w:rPr>
        <w:t>69</w:t>
      </w:r>
      <w:r>
        <w:rPr>
          <w:noProof/>
        </w:rPr>
        <w:fldChar w:fldCharType="end"/>
      </w:r>
    </w:p>
    <w:p w14:paraId="5C88DBCF" w14:textId="481C417F" w:rsidR="00226F2F" w:rsidRDefault="00226F2F">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A928FE">
        <w:rPr>
          <w:noProof/>
          <w:lang w:val="en-US"/>
        </w:rPr>
        <w:t>Eees_ACREvents</w:t>
      </w:r>
      <w:r>
        <w:rPr>
          <w:noProof/>
        </w:rPr>
        <w:t xml:space="preserve"> API</w:t>
      </w:r>
      <w:r>
        <w:rPr>
          <w:noProof/>
        </w:rPr>
        <w:tab/>
      </w:r>
      <w:r>
        <w:rPr>
          <w:noProof/>
        </w:rPr>
        <w:fldChar w:fldCharType="begin"/>
      </w:r>
      <w:r>
        <w:rPr>
          <w:noProof/>
        </w:rPr>
        <w:instrText xml:space="preserve"> PAGEREF _Toc207823228 \h </w:instrText>
      </w:r>
      <w:r>
        <w:rPr>
          <w:noProof/>
        </w:rPr>
      </w:r>
      <w:r>
        <w:rPr>
          <w:noProof/>
        </w:rPr>
        <w:fldChar w:fldCharType="separate"/>
      </w:r>
      <w:r>
        <w:rPr>
          <w:noProof/>
        </w:rPr>
        <w:t>70</w:t>
      </w:r>
      <w:r>
        <w:rPr>
          <w:noProof/>
        </w:rPr>
        <w:fldChar w:fldCharType="end"/>
      </w:r>
    </w:p>
    <w:p w14:paraId="09656C52" w14:textId="294AAD1C" w:rsidR="00226F2F" w:rsidRDefault="00226F2F">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_Toc207823229 \h </w:instrText>
      </w:r>
      <w:r>
        <w:rPr>
          <w:noProof/>
        </w:rPr>
      </w:r>
      <w:r>
        <w:rPr>
          <w:noProof/>
        </w:rPr>
        <w:fldChar w:fldCharType="separate"/>
      </w:r>
      <w:r>
        <w:rPr>
          <w:noProof/>
        </w:rPr>
        <w:t>70</w:t>
      </w:r>
      <w:r>
        <w:rPr>
          <w:noProof/>
        </w:rPr>
        <w:fldChar w:fldCharType="end"/>
      </w:r>
    </w:p>
    <w:p w14:paraId="12F92A48" w14:textId="5516E14B" w:rsidR="00226F2F" w:rsidRDefault="00226F2F">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_Toc207823230 \h </w:instrText>
      </w:r>
      <w:r>
        <w:rPr>
          <w:noProof/>
        </w:rPr>
      </w:r>
      <w:r>
        <w:rPr>
          <w:noProof/>
        </w:rPr>
        <w:fldChar w:fldCharType="separate"/>
      </w:r>
      <w:r>
        <w:rPr>
          <w:noProof/>
        </w:rPr>
        <w:t>71</w:t>
      </w:r>
      <w:r>
        <w:rPr>
          <w:noProof/>
        </w:rPr>
        <w:fldChar w:fldCharType="end"/>
      </w:r>
    </w:p>
    <w:p w14:paraId="7BD7D13D" w14:textId="7ADFD97C" w:rsidR="00226F2F" w:rsidRDefault="00226F2F">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_Toc207823231 \h </w:instrText>
      </w:r>
      <w:r>
        <w:rPr>
          <w:noProof/>
        </w:rPr>
      </w:r>
      <w:r>
        <w:rPr>
          <w:noProof/>
        </w:rPr>
        <w:fldChar w:fldCharType="separate"/>
      </w:r>
      <w:r>
        <w:rPr>
          <w:noProof/>
        </w:rPr>
        <w:t>71</w:t>
      </w:r>
      <w:r>
        <w:rPr>
          <w:noProof/>
        </w:rPr>
        <w:fldChar w:fldCharType="end"/>
      </w:r>
    </w:p>
    <w:p w14:paraId="2182FD22" w14:textId="34E7529A" w:rsidR="00226F2F" w:rsidRDefault="00226F2F">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_Toc207823232 \h </w:instrText>
      </w:r>
      <w:r>
        <w:rPr>
          <w:noProof/>
        </w:rPr>
      </w:r>
      <w:r>
        <w:rPr>
          <w:noProof/>
        </w:rPr>
        <w:fldChar w:fldCharType="separate"/>
      </w:r>
      <w:r>
        <w:rPr>
          <w:noProof/>
        </w:rPr>
        <w:t>71</w:t>
      </w:r>
      <w:r>
        <w:rPr>
          <w:noProof/>
        </w:rPr>
        <w:fldChar w:fldCharType="end"/>
      </w:r>
    </w:p>
    <w:p w14:paraId="3935D173" w14:textId="7D5E31DD"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_Toc207823233 \h </w:instrText>
      </w:r>
      <w:r>
        <w:rPr>
          <w:noProof/>
        </w:rPr>
      </w:r>
      <w:r>
        <w:rPr>
          <w:noProof/>
        </w:rPr>
        <w:fldChar w:fldCharType="separate"/>
      </w:r>
      <w:r>
        <w:rPr>
          <w:noProof/>
        </w:rPr>
        <w:t>71</w:t>
      </w:r>
      <w:r>
        <w:rPr>
          <w:noProof/>
        </w:rPr>
        <w:fldChar w:fldCharType="end"/>
      </w:r>
    </w:p>
    <w:p w14:paraId="60B10949" w14:textId="3EA275B2"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_Toc207823234 \h </w:instrText>
      </w:r>
      <w:r>
        <w:rPr>
          <w:noProof/>
        </w:rPr>
      </w:r>
      <w:r>
        <w:rPr>
          <w:noProof/>
        </w:rPr>
        <w:fldChar w:fldCharType="separate"/>
      </w:r>
      <w:r>
        <w:rPr>
          <w:noProof/>
        </w:rPr>
        <w:t>71</w:t>
      </w:r>
      <w:r>
        <w:rPr>
          <w:noProof/>
        </w:rPr>
        <w:fldChar w:fldCharType="end"/>
      </w:r>
    </w:p>
    <w:p w14:paraId="02BE0D90" w14:textId="7856A72F"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_Toc207823235 \h </w:instrText>
      </w:r>
      <w:r>
        <w:rPr>
          <w:noProof/>
        </w:rPr>
      </w:r>
      <w:r>
        <w:rPr>
          <w:noProof/>
        </w:rPr>
        <w:fldChar w:fldCharType="separate"/>
      </w:r>
      <w:r>
        <w:rPr>
          <w:noProof/>
        </w:rPr>
        <w:t>72</w:t>
      </w:r>
      <w:r>
        <w:rPr>
          <w:noProof/>
        </w:rPr>
        <w:fldChar w:fldCharType="end"/>
      </w:r>
    </w:p>
    <w:p w14:paraId="501B1132" w14:textId="17FB5D7A" w:rsidR="00226F2F" w:rsidRDefault="00226F2F">
      <w:pPr>
        <w:pStyle w:val="TOC6"/>
        <w:rPr>
          <w:rFonts w:asciiTheme="minorHAnsi" w:eastAsiaTheme="minorEastAsia" w:hAnsiTheme="minorHAnsi" w:cstheme="minorBidi"/>
          <w:noProof/>
          <w:sz w:val="22"/>
          <w:szCs w:val="22"/>
          <w:lang w:val="en-IN" w:eastAsia="en-IN"/>
        </w:rPr>
      </w:pPr>
      <w:r>
        <w:rPr>
          <w:noProof/>
          <w:lang w:eastAsia="zh-CN"/>
        </w:rPr>
        <w:t>6.4.2.2.3.1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_Toc207823236 \h </w:instrText>
      </w:r>
      <w:r>
        <w:rPr>
          <w:noProof/>
        </w:rPr>
      </w:r>
      <w:r>
        <w:rPr>
          <w:noProof/>
        </w:rPr>
        <w:fldChar w:fldCharType="separate"/>
      </w:r>
      <w:r>
        <w:rPr>
          <w:noProof/>
        </w:rPr>
        <w:t>72</w:t>
      </w:r>
      <w:r>
        <w:rPr>
          <w:noProof/>
        </w:rPr>
        <w:fldChar w:fldCharType="end"/>
      </w:r>
    </w:p>
    <w:p w14:paraId="396F9ABC" w14:textId="18248C60"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_Toc207823237 \h </w:instrText>
      </w:r>
      <w:r>
        <w:rPr>
          <w:noProof/>
        </w:rPr>
      </w:r>
      <w:r>
        <w:rPr>
          <w:noProof/>
        </w:rPr>
        <w:fldChar w:fldCharType="separate"/>
      </w:r>
      <w:r>
        <w:rPr>
          <w:noProof/>
        </w:rPr>
        <w:t>72</w:t>
      </w:r>
      <w:r>
        <w:rPr>
          <w:noProof/>
        </w:rPr>
        <w:fldChar w:fldCharType="end"/>
      </w:r>
    </w:p>
    <w:p w14:paraId="098FFA8A" w14:textId="43522F0F" w:rsidR="00226F2F" w:rsidRDefault="00226F2F">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_Toc207823238 \h </w:instrText>
      </w:r>
      <w:r>
        <w:rPr>
          <w:noProof/>
        </w:rPr>
      </w:r>
      <w:r>
        <w:rPr>
          <w:noProof/>
        </w:rPr>
        <w:fldChar w:fldCharType="separate"/>
      </w:r>
      <w:r>
        <w:rPr>
          <w:noProof/>
        </w:rPr>
        <w:t>72</w:t>
      </w:r>
      <w:r>
        <w:rPr>
          <w:noProof/>
        </w:rPr>
        <w:fldChar w:fldCharType="end"/>
      </w:r>
    </w:p>
    <w:p w14:paraId="738B243F" w14:textId="79D99583"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_Toc207823239 \h </w:instrText>
      </w:r>
      <w:r>
        <w:rPr>
          <w:noProof/>
        </w:rPr>
      </w:r>
      <w:r>
        <w:rPr>
          <w:noProof/>
        </w:rPr>
        <w:fldChar w:fldCharType="separate"/>
      </w:r>
      <w:r>
        <w:rPr>
          <w:noProof/>
        </w:rPr>
        <w:t>72</w:t>
      </w:r>
      <w:r>
        <w:rPr>
          <w:noProof/>
        </w:rPr>
        <w:fldChar w:fldCharType="end"/>
      </w:r>
    </w:p>
    <w:p w14:paraId="3BFA73DB" w14:textId="168B929A"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_Toc207823240 \h </w:instrText>
      </w:r>
      <w:r>
        <w:rPr>
          <w:noProof/>
        </w:rPr>
      </w:r>
      <w:r>
        <w:rPr>
          <w:noProof/>
        </w:rPr>
        <w:fldChar w:fldCharType="separate"/>
      </w:r>
      <w:r>
        <w:rPr>
          <w:noProof/>
        </w:rPr>
        <w:t>72</w:t>
      </w:r>
      <w:r>
        <w:rPr>
          <w:noProof/>
        </w:rPr>
        <w:fldChar w:fldCharType="end"/>
      </w:r>
    </w:p>
    <w:p w14:paraId="123B72DA" w14:textId="5E7C85B7"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_Toc207823241 \h </w:instrText>
      </w:r>
      <w:r>
        <w:rPr>
          <w:noProof/>
        </w:rPr>
      </w:r>
      <w:r>
        <w:rPr>
          <w:noProof/>
        </w:rPr>
        <w:fldChar w:fldCharType="separate"/>
      </w:r>
      <w:r>
        <w:rPr>
          <w:noProof/>
        </w:rPr>
        <w:t>73</w:t>
      </w:r>
      <w:r>
        <w:rPr>
          <w:noProof/>
        </w:rPr>
        <w:fldChar w:fldCharType="end"/>
      </w:r>
    </w:p>
    <w:p w14:paraId="0DB1C3F4" w14:textId="34E2E642" w:rsidR="00226F2F" w:rsidRDefault="00226F2F">
      <w:pPr>
        <w:pStyle w:val="TOC6"/>
        <w:rPr>
          <w:rFonts w:asciiTheme="minorHAnsi" w:eastAsiaTheme="minorEastAsia" w:hAnsiTheme="minorHAnsi" w:cstheme="minorBidi"/>
          <w:noProof/>
          <w:sz w:val="22"/>
          <w:szCs w:val="22"/>
          <w:lang w:val="en-IN" w:eastAsia="en-IN"/>
        </w:rPr>
      </w:pPr>
      <w:r>
        <w:rPr>
          <w:noProof/>
          <w:lang w:eastAsia="zh-CN"/>
        </w:rPr>
        <w:t>6.4.2.3.3.1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_Toc207823242 \h </w:instrText>
      </w:r>
      <w:r>
        <w:rPr>
          <w:noProof/>
        </w:rPr>
      </w:r>
      <w:r>
        <w:rPr>
          <w:noProof/>
        </w:rPr>
        <w:fldChar w:fldCharType="separate"/>
      </w:r>
      <w:r>
        <w:rPr>
          <w:noProof/>
        </w:rPr>
        <w:t>73</w:t>
      </w:r>
      <w:r>
        <w:rPr>
          <w:noProof/>
        </w:rPr>
        <w:fldChar w:fldCharType="end"/>
      </w:r>
    </w:p>
    <w:p w14:paraId="77B7284D" w14:textId="323E43FF" w:rsidR="00226F2F" w:rsidRDefault="00226F2F">
      <w:pPr>
        <w:pStyle w:val="TOC6"/>
        <w:rPr>
          <w:rFonts w:asciiTheme="minorHAnsi" w:eastAsiaTheme="minorEastAsia" w:hAnsiTheme="minorHAnsi" w:cstheme="minorBidi"/>
          <w:noProof/>
          <w:sz w:val="22"/>
          <w:szCs w:val="22"/>
          <w:lang w:val="en-IN" w:eastAsia="en-IN"/>
        </w:rPr>
      </w:pPr>
      <w:r>
        <w:rPr>
          <w:noProof/>
          <w:lang w:eastAsia="zh-CN"/>
        </w:rPr>
        <w:t>6.4.2.3.3.2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_Toc207823243 \h </w:instrText>
      </w:r>
      <w:r>
        <w:rPr>
          <w:noProof/>
        </w:rPr>
      </w:r>
      <w:r>
        <w:rPr>
          <w:noProof/>
        </w:rPr>
        <w:fldChar w:fldCharType="separate"/>
      </w:r>
      <w:r>
        <w:rPr>
          <w:noProof/>
        </w:rPr>
        <w:t>74</w:t>
      </w:r>
      <w:r>
        <w:rPr>
          <w:noProof/>
        </w:rPr>
        <w:fldChar w:fldCharType="end"/>
      </w:r>
    </w:p>
    <w:p w14:paraId="489208CF" w14:textId="588DD916" w:rsidR="00226F2F" w:rsidRDefault="00226F2F">
      <w:pPr>
        <w:pStyle w:val="TOC6"/>
        <w:rPr>
          <w:rFonts w:asciiTheme="minorHAnsi" w:eastAsiaTheme="minorEastAsia" w:hAnsiTheme="minorHAnsi" w:cstheme="minorBidi"/>
          <w:noProof/>
          <w:sz w:val="22"/>
          <w:szCs w:val="22"/>
          <w:lang w:val="en-IN" w:eastAsia="en-IN"/>
        </w:rPr>
      </w:pPr>
      <w:r>
        <w:rPr>
          <w:noProof/>
          <w:lang w:eastAsia="zh-CN"/>
        </w:rPr>
        <w:t>6.4.2.3.3.3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_Toc207823244 \h </w:instrText>
      </w:r>
      <w:r>
        <w:rPr>
          <w:noProof/>
        </w:rPr>
      </w:r>
      <w:r>
        <w:rPr>
          <w:noProof/>
        </w:rPr>
        <w:fldChar w:fldCharType="separate"/>
      </w:r>
      <w:r>
        <w:rPr>
          <w:noProof/>
        </w:rPr>
        <w:t>75</w:t>
      </w:r>
      <w:r>
        <w:rPr>
          <w:noProof/>
        </w:rPr>
        <w:fldChar w:fldCharType="end"/>
      </w:r>
    </w:p>
    <w:p w14:paraId="2568CA56" w14:textId="53061527"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_Toc207823245 \h </w:instrText>
      </w:r>
      <w:r>
        <w:rPr>
          <w:noProof/>
        </w:rPr>
      </w:r>
      <w:r>
        <w:rPr>
          <w:noProof/>
        </w:rPr>
        <w:fldChar w:fldCharType="separate"/>
      </w:r>
      <w:r>
        <w:rPr>
          <w:noProof/>
        </w:rPr>
        <w:t>77</w:t>
      </w:r>
      <w:r>
        <w:rPr>
          <w:noProof/>
        </w:rPr>
        <w:fldChar w:fldCharType="end"/>
      </w:r>
    </w:p>
    <w:p w14:paraId="4027169D" w14:textId="35A31BBB" w:rsidR="00226F2F" w:rsidRDefault="00226F2F">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_Toc207823246 \h </w:instrText>
      </w:r>
      <w:r>
        <w:rPr>
          <w:noProof/>
        </w:rPr>
      </w:r>
      <w:r>
        <w:rPr>
          <w:noProof/>
        </w:rPr>
        <w:fldChar w:fldCharType="separate"/>
      </w:r>
      <w:r>
        <w:rPr>
          <w:noProof/>
        </w:rPr>
        <w:t>77</w:t>
      </w:r>
      <w:r>
        <w:rPr>
          <w:noProof/>
        </w:rPr>
        <w:fldChar w:fldCharType="end"/>
      </w:r>
    </w:p>
    <w:p w14:paraId="369B68EA" w14:textId="1A55B7D6" w:rsidR="00226F2F" w:rsidRDefault="00226F2F">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_Toc207823247 \h </w:instrText>
      </w:r>
      <w:r>
        <w:rPr>
          <w:noProof/>
        </w:rPr>
      </w:r>
      <w:r>
        <w:rPr>
          <w:noProof/>
        </w:rPr>
        <w:fldChar w:fldCharType="separate"/>
      </w:r>
      <w:r>
        <w:rPr>
          <w:noProof/>
        </w:rPr>
        <w:t>77</w:t>
      </w:r>
      <w:r>
        <w:rPr>
          <w:noProof/>
        </w:rPr>
        <w:fldChar w:fldCharType="end"/>
      </w:r>
    </w:p>
    <w:p w14:paraId="0314B7B9" w14:textId="2231CD4E" w:rsidR="00226F2F" w:rsidRDefault="00226F2F">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_Toc207823248 \h </w:instrText>
      </w:r>
      <w:r>
        <w:rPr>
          <w:noProof/>
        </w:rPr>
      </w:r>
      <w:r>
        <w:rPr>
          <w:noProof/>
        </w:rPr>
        <w:fldChar w:fldCharType="separate"/>
      </w:r>
      <w:r>
        <w:rPr>
          <w:noProof/>
        </w:rPr>
        <w:t>77</w:t>
      </w:r>
      <w:r>
        <w:rPr>
          <w:noProof/>
        </w:rPr>
        <w:fldChar w:fldCharType="end"/>
      </w:r>
    </w:p>
    <w:p w14:paraId="4CD8D819" w14:textId="2B74056B" w:rsidR="00226F2F" w:rsidRDefault="00226F2F">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_Toc207823249 \h </w:instrText>
      </w:r>
      <w:r>
        <w:rPr>
          <w:noProof/>
        </w:rPr>
      </w:r>
      <w:r>
        <w:rPr>
          <w:noProof/>
        </w:rPr>
        <w:fldChar w:fldCharType="separate"/>
      </w:r>
      <w:r>
        <w:rPr>
          <w:noProof/>
        </w:rPr>
        <w:t>77</w:t>
      </w:r>
      <w:r>
        <w:rPr>
          <w:noProof/>
        </w:rPr>
        <w:fldChar w:fldCharType="end"/>
      </w:r>
    </w:p>
    <w:p w14:paraId="35E71126" w14:textId="41113DD1" w:rsidR="00226F2F" w:rsidRDefault="00226F2F">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_Toc207823250 \h </w:instrText>
      </w:r>
      <w:r>
        <w:rPr>
          <w:noProof/>
        </w:rPr>
      </w:r>
      <w:r>
        <w:rPr>
          <w:noProof/>
        </w:rPr>
        <w:fldChar w:fldCharType="separate"/>
      </w:r>
      <w:r>
        <w:rPr>
          <w:noProof/>
        </w:rPr>
        <w:t>77</w:t>
      </w:r>
      <w:r>
        <w:rPr>
          <w:noProof/>
        </w:rPr>
        <w:fldChar w:fldCharType="end"/>
      </w:r>
    </w:p>
    <w:p w14:paraId="7C89B605" w14:textId="065796F3" w:rsidR="00226F2F" w:rsidRDefault="00226F2F">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_Toc207823251 \h </w:instrText>
      </w:r>
      <w:r>
        <w:rPr>
          <w:noProof/>
        </w:rPr>
      </w:r>
      <w:r>
        <w:rPr>
          <w:noProof/>
        </w:rPr>
        <w:fldChar w:fldCharType="separate"/>
      </w:r>
      <w:r>
        <w:rPr>
          <w:noProof/>
        </w:rPr>
        <w:t>77</w:t>
      </w:r>
      <w:r>
        <w:rPr>
          <w:noProof/>
        </w:rPr>
        <w:fldChar w:fldCharType="end"/>
      </w:r>
    </w:p>
    <w:p w14:paraId="4A18C824" w14:textId="2ABCB04E" w:rsidR="00226F2F" w:rsidRDefault="00226F2F">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_Toc207823252 \h </w:instrText>
      </w:r>
      <w:r>
        <w:rPr>
          <w:noProof/>
        </w:rPr>
      </w:r>
      <w:r>
        <w:rPr>
          <w:noProof/>
        </w:rPr>
        <w:fldChar w:fldCharType="separate"/>
      </w:r>
      <w:r>
        <w:rPr>
          <w:noProof/>
        </w:rPr>
        <w:t>78</w:t>
      </w:r>
      <w:r>
        <w:rPr>
          <w:noProof/>
        </w:rPr>
        <w:fldChar w:fldCharType="end"/>
      </w:r>
    </w:p>
    <w:p w14:paraId="33C2DD54" w14:textId="07D1999D"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_Toc207823253 \h </w:instrText>
      </w:r>
      <w:r>
        <w:rPr>
          <w:noProof/>
        </w:rPr>
      </w:r>
      <w:r>
        <w:rPr>
          <w:noProof/>
        </w:rPr>
        <w:fldChar w:fldCharType="separate"/>
      </w:r>
      <w:r>
        <w:rPr>
          <w:noProof/>
        </w:rPr>
        <w:t>78</w:t>
      </w:r>
      <w:r>
        <w:rPr>
          <w:noProof/>
        </w:rPr>
        <w:fldChar w:fldCharType="end"/>
      </w:r>
    </w:p>
    <w:p w14:paraId="55B1A798" w14:textId="02C65CBA"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_Toc207823254 \h </w:instrText>
      </w:r>
      <w:r>
        <w:rPr>
          <w:noProof/>
        </w:rPr>
      </w:r>
      <w:r>
        <w:rPr>
          <w:noProof/>
        </w:rPr>
        <w:fldChar w:fldCharType="separate"/>
      </w:r>
      <w:r>
        <w:rPr>
          <w:noProof/>
        </w:rPr>
        <w:t>78</w:t>
      </w:r>
      <w:r>
        <w:rPr>
          <w:noProof/>
        </w:rPr>
        <w:fldChar w:fldCharType="end"/>
      </w:r>
    </w:p>
    <w:p w14:paraId="1B776862" w14:textId="085AEA2E"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_Toc207823255 \h </w:instrText>
      </w:r>
      <w:r>
        <w:rPr>
          <w:noProof/>
        </w:rPr>
      </w:r>
      <w:r>
        <w:rPr>
          <w:noProof/>
        </w:rPr>
        <w:fldChar w:fldCharType="separate"/>
      </w:r>
      <w:r>
        <w:rPr>
          <w:noProof/>
        </w:rPr>
        <w:t>78</w:t>
      </w:r>
      <w:r>
        <w:rPr>
          <w:noProof/>
        </w:rPr>
        <w:fldChar w:fldCharType="end"/>
      </w:r>
    </w:p>
    <w:p w14:paraId="4EEC3C3C" w14:textId="5312B420"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_Toc207823256 \h </w:instrText>
      </w:r>
      <w:r>
        <w:rPr>
          <w:noProof/>
        </w:rPr>
      </w:r>
      <w:r>
        <w:rPr>
          <w:noProof/>
        </w:rPr>
        <w:fldChar w:fldCharType="separate"/>
      </w:r>
      <w:r>
        <w:rPr>
          <w:noProof/>
        </w:rPr>
        <w:t>79</w:t>
      </w:r>
      <w:r>
        <w:rPr>
          <w:noProof/>
        </w:rPr>
        <w:fldChar w:fldCharType="end"/>
      </w:r>
    </w:p>
    <w:p w14:paraId="57CFB252" w14:textId="557CFF11"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_Toc207823257 \h </w:instrText>
      </w:r>
      <w:r>
        <w:rPr>
          <w:noProof/>
        </w:rPr>
      </w:r>
      <w:r>
        <w:rPr>
          <w:noProof/>
        </w:rPr>
        <w:fldChar w:fldCharType="separate"/>
      </w:r>
      <w:r>
        <w:rPr>
          <w:noProof/>
        </w:rPr>
        <w:t>80</w:t>
      </w:r>
      <w:r>
        <w:rPr>
          <w:noProof/>
        </w:rPr>
        <w:fldChar w:fldCharType="end"/>
      </w:r>
    </w:p>
    <w:p w14:paraId="55F8DC8A" w14:textId="353DD3CE"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_Toc207823258 \h </w:instrText>
      </w:r>
      <w:r>
        <w:rPr>
          <w:noProof/>
        </w:rPr>
      </w:r>
      <w:r>
        <w:rPr>
          <w:noProof/>
        </w:rPr>
        <w:fldChar w:fldCharType="separate"/>
      </w:r>
      <w:r>
        <w:rPr>
          <w:noProof/>
        </w:rPr>
        <w:t>80</w:t>
      </w:r>
      <w:r>
        <w:rPr>
          <w:noProof/>
        </w:rPr>
        <w:fldChar w:fldCharType="end"/>
      </w:r>
    </w:p>
    <w:p w14:paraId="4731716D" w14:textId="5523F18E"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_Toc207823259 \h </w:instrText>
      </w:r>
      <w:r>
        <w:rPr>
          <w:noProof/>
        </w:rPr>
      </w:r>
      <w:r>
        <w:rPr>
          <w:noProof/>
        </w:rPr>
        <w:fldChar w:fldCharType="separate"/>
      </w:r>
      <w:r>
        <w:rPr>
          <w:noProof/>
        </w:rPr>
        <w:t>81</w:t>
      </w:r>
      <w:r>
        <w:rPr>
          <w:noProof/>
        </w:rPr>
        <w:fldChar w:fldCharType="end"/>
      </w:r>
    </w:p>
    <w:p w14:paraId="4ED92D86" w14:textId="0507F4B9"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_Toc207823260 \h </w:instrText>
      </w:r>
      <w:r>
        <w:rPr>
          <w:noProof/>
        </w:rPr>
      </w:r>
      <w:r>
        <w:rPr>
          <w:noProof/>
        </w:rPr>
        <w:fldChar w:fldCharType="separate"/>
      </w:r>
      <w:r>
        <w:rPr>
          <w:noProof/>
        </w:rPr>
        <w:t>81</w:t>
      </w:r>
      <w:r>
        <w:rPr>
          <w:noProof/>
        </w:rPr>
        <w:fldChar w:fldCharType="end"/>
      </w:r>
    </w:p>
    <w:p w14:paraId="7CB46018" w14:textId="31214C7B"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_Toc207823261 \h </w:instrText>
      </w:r>
      <w:r>
        <w:rPr>
          <w:noProof/>
        </w:rPr>
      </w:r>
      <w:r>
        <w:rPr>
          <w:noProof/>
        </w:rPr>
        <w:fldChar w:fldCharType="separate"/>
      </w:r>
      <w:r>
        <w:rPr>
          <w:noProof/>
        </w:rPr>
        <w:t>81</w:t>
      </w:r>
      <w:r>
        <w:rPr>
          <w:noProof/>
        </w:rPr>
        <w:fldChar w:fldCharType="end"/>
      </w:r>
    </w:p>
    <w:p w14:paraId="2ED76092" w14:textId="1B2D0B0C"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_Toc207823262 \h </w:instrText>
      </w:r>
      <w:r>
        <w:rPr>
          <w:noProof/>
        </w:rPr>
      </w:r>
      <w:r>
        <w:rPr>
          <w:noProof/>
        </w:rPr>
        <w:fldChar w:fldCharType="separate"/>
      </w:r>
      <w:r>
        <w:rPr>
          <w:noProof/>
        </w:rPr>
        <w:t>81</w:t>
      </w:r>
      <w:r>
        <w:rPr>
          <w:noProof/>
        </w:rPr>
        <w:fldChar w:fldCharType="end"/>
      </w:r>
    </w:p>
    <w:p w14:paraId="17A09197" w14:textId="240C7499"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_Toc207823263 \h </w:instrText>
      </w:r>
      <w:r>
        <w:rPr>
          <w:noProof/>
        </w:rPr>
      </w:r>
      <w:r>
        <w:rPr>
          <w:noProof/>
        </w:rPr>
        <w:fldChar w:fldCharType="separate"/>
      </w:r>
      <w:r>
        <w:rPr>
          <w:noProof/>
        </w:rPr>
        <w:t>81</w:t>
      </w:r>
      <w:r>
        <w:rPr>
          <w:noProof/>
        </w:rPr>
        <w:fldChar w:fldCharType="end"/>
      </w:r>
    </w:p>
    <w:p w14:paraId="05FE0B73" w14:textId="25124E10"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_Toc207823264 \h </w:instrText>
      </w:r>
      <w:r>
        <w:rPr>
          <w:noProof/>
        </w:rPr>
      </w:r>
      <w:r>
        <w:rPr>
          <w:noProof/>
        </w:rPr>
        <w:fldChar w:fldCharType="separate"/>
      </w:r>
      <w:r>
        <w:rPr>
          <w:noProof/>
        </w:rPr>
        <w:t>81</w:t>
      </w:r>
      <w:r>
        <w:rPr>
          <w:noProof/>
        </w:rPr>
        <w:fldChar w:fldCharType="end"/>
      </w:r>
    </w:p>
    <w:p w14:paraId="7E09FA17" w14:textId="5E6C1DE3"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_Toc207823265 \h </w:instrText>
      </w:r>
      <w:r>
        <w:rPr>
          <w:noProof/>
        </w:rPr>
      </w:r>
      <w:r>
        <w:rPr>
          <w:noProof/>
        </w:rPr>
        <w:fldChar w:fldCharType="separate"/>
      </w:r>
      <w:r>
        <w:rPr>
          <w:noProof/>
        </w:rPr>
        <w:t>82</w:t>
      </w:r>
      <w:r>
        <w:rPr>
          <w:noProof/>
        </w:rPr>
        <w:fldChar w:fldCharType="end"/>
      </w:r>
    </w:p>
    <w:p w14:paraId="5FCC30DA" w14:textId="21C6EBFB" w:rsidR="00226F2F" w:rsidRDefault="00226F2F">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_Toc207823266 \h </w:instrText>
      </w:r>
      <w:r>
        <w:rPr>
          <w:noProof/>
        </w:rPr>
      </w:r>
      <w:r>
        <w:rPr>
          <w:noProof/>
        </w:rPr>
        <w:fldChar w:fldCharType="separate"/>
      </w:r>
      <w:r>
        <w:rPr>
          <w:noProof/>
        </w:rPr>
        <w:t>82</w:t>
      </w:r>
      <w:r>
        <w:rPr>
          <w:noProof/>
        </w:rPr>
        <w:fldChar w:fldCharType="end"/>
      </w:r>
    </w:p>
    <w:p w14:paraId="377AF5A2" w14:textId="78E0DCFC" w:rsidR="00226F2F" w:rsidRDefault="00226F2F">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_Toc207823267 \h </w:instrText>
      </w:r>
      <w:r>
        <w:rPr>
          <w:noProof/>
        </w:rPr>
      </w:r>
      <w:r>
        <w:rPr>
          <w:noProof/>
        </w:rPr>
        <w:fldChar w:fldCharType="separate"/>
      </w:r>
      <w:r>
        <w:rPr>
          <w:noProof/>
        </w:rPr>
        <w:t>82</w:t>
      </w:r>
      <w:r>
        <w:rPr>
          <w:noProof/>
        </w:rPr>
        <w:fldChar w:fldCharType="end"/>
      </w:r>
    </w:p>
    <w:p w14:paraId="032E2AE9" w14:textId="0F392A8D" w:rsidR="00226F2F" w:rsidRDefault="00226F2F">
      <w:pPr>
        <w:pStyle w:val="TOC2"/>
        <w:rPr>
          <w:rFonts w:asciiTheme="minorHAnsi" w:eastAsiaTheme="minorEastAsia" w:hAnsiTheme="minorHAnsi" w:cstheme="minorBidi"/>
          <w:noProof/>
          <w:sz w:val="22"/>
          <w:szCs w:val="22"/>
          <w:lang w:val="en-IN" w:eastAsia="en-IN"/>
        </w:rPr>
      </w:pPr>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_Toc207823268 \h </w:instrText>
      </w:r>
      <w:r>
        <w:rPr>
          <w:noProof/>
        </w:rPr>
      </w:r>
      <w:r>
        <w:rPr>
          <w:noProof/>
        </w:rPr>
        <w:fldChar w:fldCharType="separate"/>
      </w:r>
      <w:r>
        <w:rPr>
          <w:noProof/>
        </w:rPr>
        <w:t>82</w:t>
      </w:r>
      <w:r>
        <w:rPr>
          <w:noProof/>
        </w:rPr>
        <w:fldChar w:fldCharType="end"/>
      </w:r>
    </w:p>
    <w:p w14:paraId="1D30E511" w14:textId="3B1101B5" w:rsidR="00226F2F" w:rsidRDefault="00226F2F">
      <w:pPr>
        <w:pStyle w:val="TOC3"/>
        <w:rPr>
          <w:rFonts w:asciiTheme="minorHAnsi" w:eastAsiaTheme="minorEastAsia" w:hAnsiTheme="minorHAnsi" w:cstheme="minorBidi"/>
          <w:noProof/>
          <w:sz w:val="22"/>
          <w:szCs w:val="22"/>
          <w:lang w:val="en-IN" w:eastAsia="en-IN"/>
        </w:rPr>
      </w:pPr>
      <w:r>
        <w:rPr>
          <w:noProof/>
        </w:rPr>
        <w:t>6.5.1</w:t>
      </w:r>
      <w:r>
        <w:rPr>
          <w:rFonts w:asciiTheme="minorHAnsi" w:eastAsiaTheme="minorEastAsia" w:hAnsiTheme="minorHAnsi" w:cstheme="minorBidi"/>
          <w:noProof/>
          <w:sz w:val="22"/>
          <w:szCs w:val="22"/>
          <w:lang w:val="en-IN" w:eastAsia="en-IN"/>
        </w:rPr>
        <w:tab/>
      </w:r>
      <w:r w:rsidRPr="00A928FE">
        <w:rPr>
          <w:noProof/>
          <w:lang w:val="en-US"/>
        </w:rPr>
        <w:t>Introduction</w:t>
      </w:r>
      <w:r>
        <w:rPr>
          <w:noProof/>
        </w:rPr>
        <w:tab/>
      </w:r>
      <w:r>
        <w:rPr>
          <w:noProof/>
        </w:rPr>
        <w:fldChar w:fldCharType="begin"/>
      </w:r>
      <w:r>
        <w:rPr>
          <w:noProof/>
        </w:rPr>
        <w:instrText xml:space="preserve"> PAGEREF _Toc207823269 \h </w:instrText>
      </w:r>
      <w:r>
        <w:rPr>
          <w:noProof/>
        </w:rPr>
      </w:r>
      <w:r>
        <w:rPr>
          <w:noProof/>
        </w:rPr>
        <w:fldChar w:fldCharType="separate"/>
      </w:r>
      <w:r>
        <w:rPr>
          <w:noProof/>
        </w:rPr>
        <w:t>82</w:t>
      </w:r>
      <w:r>
        <w:rPr>
          <w:noProof/>
        </w:rPr>
        <w:fldChar w:fldCharType="end"/>
      </w:r>
    </w:p>
    <w:p w14:paraId="77D08E66" w14:textId="71CDE777" w:rsidR="00226F2F" w:rsidRDefault="00226F2F">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_Toc207823270 \h </w:instrText>
      </w:r>
      <w:r>
        <w:rPr>
          <w:noProof/>
        </w:rPr>
      </w:r>
      <w:r>
        <w:rPr>
          <w:noProof/>
        </w:rPr>
        <w:fldChar w:fldCharType="separate"/>
      </w:r>
      <w:r>
        <w:rPr>
          <w:noProof/>
        </w:rPr>
        <w:t>83</w:t>
      </w:r>
      <w:r>
        <w:rPr>
          <w:noProof/>
        </w:rPr>
        <w:fldChar w:fldCharType="end"/>
      </w:r>
    </w:p>
    <w:p w14:paraId="16F3CC01" w14:textId="21463438" w:rsidR="00226F2F" w:rsidRDefault="00226F2F">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_Toc207823271 \h </w:instrText>
      </w:r>
      <w:r>
        <w:rPr>
          <w:noProof/>
        </w:rPr>
      </w:r>
      <w:r>
        <w:rPr>
          <w:noProof/>
        </w:rPr>
        <w:fldChar w:fldCharType="separate"/>
      </w:r>
      <w:r>
        <w:rPr>
          <w:noProof/>
        </w:rPr>
        <w:t>83</w:t>
      </w:r>
      <w:r>
        <w:rPr>
          <w:noProof/>
        </w:rPr>
        <w:fldChar w:fldCharType="end"/>
      </w:r>
    </w:p>
    <w:p w14:paraId="21E5FA0A" w14:textId="528A6028" w:rsidR="00226F2F" w:rsidRDefault="00226F2F">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_Toc207823272 \h </w:instrText>
      </w:r>
      <w:r>
        <w:rPr>
          <w:noProof/>
        </w:rPr>
      </w:r>
      <w:r>
        <w:rPr>
          <w:noProof/>
        </w:rPr>
        <w:fldChar w:fldCharType="separate"/>
      </w:r>
      <w:r>
        <w:rPr>
          <w:noProof/>
        </w:rPr>
        <w:t>83</w:t>
      </w:r>
      <w:r>
        <w:rPr>
          <w:noProof/>
        </w:rPr>
        <w:fldChar w:fldCharType="end"/>
      </w:r>
    </w:p>
    <w:p w14:paraId="0EB6038A" w14:textId="60191C5E" w:rsidR="00226F2F" w:rsidRDefault="00226F2F">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_Toc207823273 \h </w:instrText>
      </w:r>
      <w:r>
        <w:rPr>
          <w:noProof/>
        </w:rPr>
      </w:r>
      <w:r>
        <w:rPr>
          <w:noProof/>
        </w:rPr>
        <w:fldChar w:fldCharType="separate"/>
      </w:r>
      <w:r>
        <w:rPr>
          <w:noProof/>
        </w:rPr>
        <w:t>83</w:t>
      </w:r>
      <w:r>
        <w:rPr>
          <w:noProof/>
        </w:rPr>
        <w:fldChar w:fldCharType="end"/>
      </w:r>
    </w:p>
    <w:p w14:paraId="77B2778E" w14:textId="0C374C02" w:rsidR="00226F2F" w:rsidRDefault="00226F2F">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_Toc207823274 \h </w:instrText>
      </w:r>
      <w:r>
        <w:rPr>
          <w:noProof/>
        </w:rPr>
      </w:r>
      <w:r>
        <w:rPr>
          <w:noProof/>
        </w:rPr>
        <w:fldChar w:fldCharType="separate"/>
      </w:r>
      <w:r>
        <w:rPr>
          <w:noProof/>
        </w:rPr>
        <w:t>83</w:t>
      </w:r>
      <w:r>
        <w:rPr>
          <w:noProof/>
        </w:rPr>
        <w:fldChar w:fldCharType="end"/>
      </w:r>
    </w:p>
    <w:p w14:paraId="14A18C28" w14:textId="08746717" w:rsidR="00226F2F" w:rsidRDefault="00226F2F">
      <w:pPr>
        <w:pStyle w:val="TOC5"/>
        <w:rPr>
          <w:rFonts w:asciiTheme="minorHAnsi" w:eastAsiaTheme="minorEastAsia" w:hAnsiTheme="minorHAnsi" w:cstheme="minorBidi"/>
          <w:noProof/>
          <w:sz w:val="22"/>
          <w:szCs w:val="22"/>
          <w:lang w:val="en-IN" w:eastAsia="en-IN"/>
        </w:rPr>
      </w:pPr>
      <w:r>
        <w:rPr>
          <w:noProof/>
        </w:rPr>
        <w:lastRenderedPageBreak/>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_Toc207823275 \h </w:instrText>
      </w:r>
      <w:r>
        <w:rPr>
          <w:noProof/>
        </w:rPr>
      </w:r>
      <w:r>
        <w:rPr>
          <w:noProof/>
        </w:rPr>
        <w:fldChar w:fldCharType="separate"/>
      </w:r>
      <w:r>
        <w:rPr>
          <w:noProof/>
        </w:rPr>
        <w:t>84</w:t>
      </w:r>
      <w:r>
        <w:rPr>
          <w:noProof/>
        </w:rPr>
        <w:fldChar w:fldCharType="end"/>
      </w:r>
    </w:p>
    <w:p w14:paraId="148AA0E4" w14:textId="052958D8" w:rsidR="00226F2F" w:rsidRDefault="00226F2F">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_Toc207823276 \h </w:instrText>
      </w:r>
      <w:r>
        <w:rPr>
          <w:noProof/>
        </w:rPr>
      </w:r>
      <w:r>
        <w:rPr>
          <w:noProof/>
        </w:rPr>
        <w:fldChar w:fldCharType="separate"/>
      </w:r>
      <w:r>
        <w:rPr>
          <w:noProof/>
        </w:rPr>
        <w:t>84</w:t>
      </w:r>
      <w:r>
        <w:rPr>
          <w:noProof/>
        </w:rPr>
        <w:fldChar w:fldCharType="end"/>
      </w:r>
    </w:p>
    <w:p w14:paraId="254B13CF" w14:textId="45997B6D" w:rsidR="00226F2F" w:rsidRDefault="00226F2F">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_Toc207823277 \h </w:instrText>
      </w:r>
      <w:r>
        <w:rPr>
          <w:noProof/>
        </w:rPr>
      </w:r>
      <w:r>
        <w:rPr>
          <w:noProof/>
        </w:rPr>
        <w:fldChar w:fldCharType="separate"/>
      </w:r>
      <w:r>
        <w:rPr>
          <w:noProof/>
        </w:rPr>
        <w:t>84</w:t>
      </w:r>
      <w:r>
        <w:rPr>
          <w:noProof/>
        </w:rPr>
        <w:fldChar w:fldCharType="end"/>
      </w:r>
    </w:p>
    <w:p w14:paraId="4C43C2E4" w14:textId="10B8D981" w:rsidR="00226F2F" w:rsidRDefault="00226F2F">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_Toc207823278 \h </w:instrText>
      </w:r>
      <w:r>
        <w:rPr>
          <w:noProof/>
        </w:rPr>
      </w:r>
      <w:r>
        <w:rPr>
          <w:noProof/>
        </w:rPr>
        <w:fldChar w:fldCharType="separate"/>
      </w:r>
      <w:r>
        <w:rPr>
          <w:noProof/>
        </w:rPr>
        <w:t>84</w:t>
      </w:r>
      <w:r>
        <w:rPr>
          <w:noProof/>
        </w:rPr>
        <w:fldChar w:fldCharType="end"/>
      </w:r>
    </w:p>
    <w:p w14:paraId="5E9884BC" w14:textId="600F4591" w:rsidR="00226F2F" w:rsidRDefault="00226F2F">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_Toc207823279 \h </w:instrText>
      </w:r>
      <w:r>
        <w:rPr>
          <w:noProof/>
        </w:rPr>
      </w:r>
      <w:r>
        <w:rPr>
          <w:noProof/>
        </w:rPr>
        <w:fldChar w:fldCharType="separate"/>
      </w:r>
      <w:r>
        <w:rPr>
          <w:noProof/>
        </w:rPr>
        <w:t>85</w:t>
      </w:r>
      <w:r>
        <w:rPr>
          <w:noProof/>
        </w:rPr>
        <w:fldChar w:fldCharType="end"/>
      </w:r>
    </w:p>
    <w:p w14:paraId="1C290D52" w14:textId="73AFEE6F" w:rsidR="00226F2F" w:rsidRDefault="00226F2F">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_Toc207823280 \h </w:instrText>
      </w:r>
      <w:r>
        <w:rPr>
          <w:noProof/>
        </w:rPr>
      </w:r>
      <w:r>
        <w:rPr>
          <w:noProof/>
        </w:rPr>
        <w:fldChar w:fldCharType="separate"/>
      </w:r>
      <w:r>
        <w:rPr>
          <w:noProof/>
        </w:rPr>
        <w:t>85</w:t>
      </w:r>
      <w:r>
        <w:rPr>
          <w:noProof/>
        </w:rPr>
        <w:fldChar w:fldCharType="end"/>
      </w:r>
    </w:p>
    <w:p w14:paraId="6DF0C147" w14:textId="671ED916" w:rsidR="00226F2F" w:rsidRDefault="00226F2F">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_Toc207823281 \h </w:instrText>
      </w:r>
      <w:r>
        <w:rPr>
          <w:noProof/>
        </w:rPr>
      </w:r>
      <w:r>
        <w:rPr>
          <w:noProof/>
        </w:rPr>
        <w:fldChar w:fldCharType="separate"/>
      </w:r>
      <w:r>
        <w:rPr>
          <w:noProof/>
        </w:rPr>
        <w:t>85</w:t>
      </w:r>
      <w:r>
        <w:rPr>
          <w:noProof/>
        </w:rPr>
        <w:fldChar w:fldCharType="end"/>
      </w:r>
    </w:p>
    <w:p w14:paraId="4833AD5D" w14:textId="05A59787" w:rsidR="00226F2F" w:rsidRDefault="00226F2F">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_Toc207823282 \h </w:instrText>
      </w:r>
      <w:r>
        <w:rPr>
          <w:noProof/>
        </w:rPr>
      </w:r>
      <w:r>
        <w:rPr>
          <w:noProof/>
        </w:rPr>
        <w:fldChar w:fldCharType="separate"/>
      </w:r>
      <w:r>
        <w:rPr>
          <w:noProof/>
        </w:rPr>
        <w:t>86</w:t>
      </w:r>
      <w:r>
        <w:rPr>
          <w:noProof/>
        </w:rPr>
        <w:fldChar w:fldCharType="end"/>
      </w:r>
    </w:p>
    <w:p w14:paraId="018EAA45" w14:textId="5ACEB62B" w:rsidR="00226F2F" w:rsidRDefault="00226F2F">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_Toc207823283 \h </w:instrText>
      </w:r>
      <w:r>
        <w:rPr>
          <w:noProof/>
        </w:rPr>
      </w:r>
      <w:r>
        <w:rPr>
          <w:noProof/>
        </w:rPr>
        <w:fldChar w:fldCharType="separate"/>
      </w:r>
      <w:r>
        <w:rPr>
          <w:noProof/>
        </w:rPr>
        <w:t>86</w:t>
      </w:r>
      <w:r>
        <w:rPr>
          <w:noProof/>
        </w:rPr>
        <w:fldChar w:fldCharType="end"/>
      </w:r>
    </w:p>
    <w:p w14:paraId="5926D89B" w14:textId="21F0A5DC"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_Toc207823284 \h </w:instrText>
      </w:r>
      <w:r>
        <w:rPr>
          <w:noProof/>
        </w:rPr>
      </w:r>
      <w:r>
        <w:rPr>
          <w:noProof/>
        </w:rPr>
        <w:fldChar w:fldCharType="separate"/>
      </w:r>
      <w:r>
        <w:rPr>
          <w:noProof/>
        </w:rPr>
        <w:t>86</w:t>
      </w:r>
      <w:r>
        <w:rPr>
          <w:noProof/>
        </w:rPr>
        <w:fldChar w:fldCharType="end"/>
      </w:r>
    </w:p>
    <w:p w14:paraId="42508D59" w14:textId="30D91CDD"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_Toc207823285 \h </w:instrText>
      </w:r>
      <w:r>
        <w:rPr>
          <w:noProof/>
        </w:rPr>
      </w:r>
      <w:r>
        <w:rPr>
          <w:noProof/>
        </w:rPr>
        <w:fldChar w:fldCharType="separate"/>
      </w:r>
      <w:r>
        <w:rPr>
          <w:noProof/>
        </w:rPr>
        <w:t>87</w:t>
      </w:r>
      <w:r>
        <w:rPr>
          <w:noProof/>
        </w:rPr>
        <w:fldChar w:fldCharType="end"/>
      </w:r>
    </w:p>
    <w:p w14:paraId="274B68E0" w14:textId="175595B6"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_Toc207823286 \h </w:instrText>
      </w:r>
      <w:r>
        <w:rPr>
          <w:noProof/>
        </w:rPr>
      </w:r>
      <w:r>
        <w:rPr>
          <w:noProof/>
        </w:rPr>
        <w:fldChar w:fldCharType="separate"/>
      </w:r>
      <w:r>
        <w:rPr>
          <w:noProof/>
        </w:rPr>
        <w:t>87</w:t>
      </w:r>
      <w:r>
        <w:rPr>
          <w:noProof/>
        </w:rPr>
        <w:fldChar w:fldCharType="end"/>
      </w:r>
    </w:p>
    <w:p w14:paraId="13030F2D" w14:textId="42FE1BC3"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_Toc207823287 \h </w:instrText>
      </w:r>
      <w:r>
        <w:rPr>
          <w:noProof/>
        </w:rPr>
      </w:r>
      <w:r>
        <w:rPr>
          <w:noProof/>
        </w:rPr>
        <w:fldChar w:fldCharType="separate"/>
      </w:r>
      <w:r>
        <w:rPr>
          <w:noProof/>
        </w:rPr>
        <w:t>87</w:t>
      </w:r>
      <w:r>
        <w:rPr>
          <w:noProof/>
        </w:rPr>
        <w:fldChar w:fldCharType="end"/>
      </w:r>
    </w:p>
    <w:p w14:paraId="7769F4DB" w14:textId="4FD52B2E"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_Toc207823288 \h </w:instrText>
      </w:r>
      <w:r>
        <w:rPr>
          <w:noProof/>
        </w:rPr>
      </w:r>
      <w:r>
        <w:rPr>
          <w:noProof/>
        </w:rPr>
        <w:fldChar w:fldCharType="separate"/>
      </w:r>
      <w:r>
        <w:rPr>
          <w:noProof/>
        </w:rPr>
        <w:t>88</w:t>
      </w:r>
      <w:r>
        <w:rPr>
          <w:noProof/>
        </w:rPr>
        <w:fldChar w:fldCharType="end"/>
      </w:r>
    </w:p>
    <w:p w14:paraId="36E368A6" w14:textId="35D6CDF8"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_Toc207823289 \h </w:instrText>
      </w:r>
      <w:r>
        <w:rPr>
          <w:noProof/>
        </w:rPr>
      </w:r>
      <w:r>
        <w:rPr>
          <w:noProof/>
        </w:rPr>
        <w:fldChar w:fldCharType="separate"/>
      </w:r>
      <w:r>
        <w:rPr>
          <w:noProof/>
        </w:rPr>
        <w:t>90</w:t>
      </w:r>
      <w:r>
        <w:rPr>
          <w:noProof/>
        </w:rPr>
        <w:fldChar w:fldCharType="end"/>
      </w:r>
    </w:p>
    <w:p w14:paraId="4D328225" w14:textId="3AA9C0BA"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_Toc207823290 \h </w:instrText>
      </w:r>
      <w:r>
        <w:rPr>
          <w:noProof/>
        </w:rPr>
      </w:r>
      <w:r>
        <w:rPr>
          <w:noProof/>
        </w:rPr>
        <w:fldChar w:fldCharType="separate"/>
      </w:r>
      <w:r>
        <w:rPr>
          <w:noProof/>
        </w:rPr>
        <w:t>91</w:t>
      </w:r>
      <w:r>
        <w:rPr>
          <w:noProof/>
        </w:rPr>
        <w:fldChar w:fldCharType="end"/>
      </w:r>
    </w:p>
    <w:p w14:paraId="25B7971D" w14:textId="7E489196"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_Toc207823291 \h </w:instrText>
      </w:r>
      <w:r>
        <w:rPr>
          <w:noProof/>
        </w:rPr>
      </w:r>
      <w:r>
        <w:rPr>
          <w:noProof/>
        </w:rPr>
        <w:fldChar w:fldCharType="separate"/>
      </w:r>
      <w:r>
        <w:rPr>
          <w:noProof/>
        </w:rPr>
        <w:t>91</w:t>
      </w:r>
      <w:r>
        <w:rPr>
          <w:noProof/>
        </w:rPr>
        <w:fldChar w:fldCharType="end"/>
      </w:r>
    </w:p>
    <w:p w14:paraId="0F2D0CEE" w14:textId="368231B9"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_Toc207823292 \h </w:instrText>
      </w:r>
      <w:r>
        <w:rPr>
          <w:noProof/>
        </w:rPr>
      </w:r>
      <w:r>
        <w:rPr>
          <w:noProof/>
        </w:rPr>
        <w:fldChar w:fldCharType="separate"/>
      </w:r>
      <w:r>
        <w:rPr>
          <w:noProof/>
        </w:rPr>
        <w:t>91</w:t>
      </w:r>
      <w:r>
        <w:rPr>
          <w:noProof/>
        </w:rPr>
        <w:fldChar w:fldCharType="end"/>
      </w:r>
    </w:p>
    <w:p w14:paraId="4E55AE52" w14:textId="272E1F15"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_Toc207823293 \h </w:instrText>
      </w:r>
      <w:r>
        <w:rPr>
          <w:noProof/>
        </w:rPr>
      </w:r>
      <w:r>
        <w:rPr>
          <w:noProof/>
        </w:rPr>
        <w:fldChar w:fldCharType="separate"/>
      </w:r>
      <w:r>
        <w:rPr>
          <w:noProof/>
        </w:rPr>
        <w:t>92</w:t>
      </w:r>
      <w:r>
        <w:rPr>
          <w:noProof/>
        </w:rPr>
        <w:fldChar w:fldCharType="end"/>
      </w:r>
    </w:p>
    <w:p w14:paraId="480D71E8" w14:textId="743B59D4"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_Toc207823294 \h </w:instrText>
      </w:r>
      <w:r>
        <w:rPr>
          <w:noProof/>
        </w:rPr>
      </w:r>
      <w:r>
        <w:rPr>
          <w:noProof/>
        </w:rPr>
        <w:fldChar w:fldCharType="separate"/>
      </w:r>
      <w:r>
        <w:rPr>
          <w:noProof/>
        </w:rPr>
        <w:t>92</w:t>
      </w:r>
      <w:r>
        <w:rPr>
          <w:noProof/>
        </w:rPr>
        <w:fldChar w:fldCharType="end"/>
      </w:r>
    </w:p>
    <w:p w14:paraId="46D79D42" w14:textId="27D0CD89"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_Toc207823295 \h </w:instrText>
      </w:r>
      <w:r>
        <w:rPr>
          <w:noProof/>
        </w:rPr>
      </w:r>
      <w:r>
        <w:rPr>
          <w:noProof/>
        </w:rPr>
        <w:fldChar w:fldCharType="separate"/>
      </w:r>
      <w:r>
        <w:rPr>
          <w:noProof/>
        </w:rPr>
        <w:t>92</w:t>
      </w:r>
      <w:r>
        <w:rPr>
          <w:noProof/>
        </w:rPr>
        <w:fldChar w:fldCharType="end"/>
      </w:r>
    </w:p>
    <w:p w14:paraId="58B8CDDC" w14:textId="6A5F35D2"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_Toc207823296 \h </w:instrText>
      </w:r>
      <w:r>
        <w:rPr>
          <w:noProof/>
        </w:rPr>
      </w:r>
      <w:r>
        <w:rPr>
          <w:noProof/>
        </w:rPr>
        <w:fldChar w:fldCharType="separate"/>
      </w:r>
      <w:r>
        <w:rPr>
          <w:noProof/>
        </w:rPr>
        <w:t>92</w:t>
      </w:r>
      <w:r>
        <w:rPr>
          <w:noProof/>
        </w:rPr>
        <w:fldChar w:fldCharType="end"/>
      </w:r>
    </w:p>
    <w:p w14:paraId="44BE4571" w14:textId="40641C18" w:rsidR="00226F2F" w:rsidRDefault="00226F2F">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_Toc207823297 \h </w:instrText>
      </w:r>
      <w:r>
        <w:rPr>
          <w:noProof/>
        </w:rPr>
      </w:r>
      <w:r>
        <w:rPr>
          <w:noProof/>
        </w:rPr>
        <w:fldChar w:fldCharType="separate"/>
      </w:r>
      <w:r>
        <w:rPr>
          <w:noProof/>
        </w:rPr>
        <w:t>92</w:t>
      </w:r>
      <w:r>
        <w:rPr>
          <w:noProof/>
        </w:rPr>
        <w:fldChar w:fldCharType="end"/>
      </w:r>
    </w:p>
    <w:p w14:paraId="527AD5B1" w14:textId="1BEE8B95" w:rsidR="00226F2F" w:rsidRDefault="00226F2F">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_Toc207823298 \h </w:instrText>
      </w:r>
      <w:r>
        <w:rPr>
          <w:noProof/>
        </w:rPr>
      </w:r>
      <w:r>
        <w:rPr>
          <w:noProof/>
        </w:rPr>
        <w:fldChar w:fldCharType="separate"/>
      </w:r>
      <w:r>
        <w:rPr>
          <w:noProof/>
        </w:rPr>
        <w:t>92</w:t>
      </w:r>
      <w:r>
        <w:rPr>
          <w:noProof/>
        </w:rPr>
        <w:fldChar w:fldCharType="end"/>
      </w:r>
    </w:p>
    <w:p w14:paraId="4D64D8BE" w14:textId="6A2489BA" w:rsidR="00226F2F" w:rsidRDefault="00226F2F">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_Toc207823299 \h </w:instrText>
      </w:r>
      <w:r>
        <w:rPr>
          <w:noProof/>
        </w:rPr>
      </w:r>
      <w:r>
        <w:rPr>
          <w:noProof/>
        </w:rPr>
        <w:fldChar w:fldCharType="separate"/>
      </w:r>
      <w:r>
        <w:rPr>
          <w:noProof/>
        </w:rPr>
        <w:t>92</w:t>
      </w:r>
      <w:r>
        <w:rPr>
          <w:noProof/>
        </w:rPr>
        <w:fldChar w:fldCharType="end"/>
      </w:r>
    </w:p>
    <w:p w14:paraId="30DBCB03" w14:textId="43B107C4" w:rsidR="00226F2F" w:rsidRDefault="00226F2F">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_Toc207823300 \h </w:instrText>
      </w:r>
      <w:r>
        <w:rPr>
          <w:noProof/>
        </w:rPr>
      </w:r>
      <w:r>
        <w:rPr>
          <w:noProof/>
        </w:rPr>
        <w:fldChar w:fldCharType="separate"/>
      </w:r>
      <w:r>
        <w:rPr>
          <w:noProof/>
        </w:rPr>
        <w:t>92</w:t>
      </w:r>
      <w:r>
        <w:rPr>
          <w:noProof/>
        </w:rPr>
        <w:fldChar w:fldCharType="end"/>
      </w:r>
    </w:p>
    <w:p w14:paraId="7B0811B2" w14:textId="30B2AEB9" w:rsidR="00226F2F" w:rsidRDefault="00226F2F">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_Toc207823301 \h </w:instrText>
      </w:r>
      <w:r>
        <w:rPr>
          <w:noProof/>
        </w:rPr>
      </w:r>
      <w:r>
        <w:rPr>
          <w:noProof/>
        </w:rPr>
        <w:fldChar w:fldCharType="separate"/>
      </w:r>
      <w:r>
        <w:rPr>
          <w:noProof/>
        </w:rPr>
        <w:t>93</w:t>
      </w:r>
      <w:r>
        <w:rPr>
          <w:noProof/>
        </w:rPr>
        <w:fldChar w:fldCharType="end"/>
      </w:r>
    </w:p>
    <w:p w14:paraId="7F9BD12C" w14:textId="49BFD4C7" w:rsidR="00226F2F" w:rsidRDefault="00226F2F">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_Toc207823302 \h </w:instrText>
      </w:r>
      <w:r>
        <w:rPr>
          <w:noProof/>
        </w:rPr>
      </w:r>
      <w:r>
        <w:rPr>
          <w:noProof/>
        </w:rPr>
        <w:fldChar w:fldCharType="separate"/>
      </w:r>
      <w:r>
        <w:rPr>
          <w:noProof/>
        </w:rPr>
        <w:t>93</w:t>
      </w:r>
      <w:r>
        <w:rPr>
          <w:noProof/>
        </w:rPr>
        <w:fldChar w:fldCharType="end"/>
      </w:r>
    </w:p>
    <w:p w14:paraId="17B47A66" w14:textId="6EF273EF" w:rsidR="00226F2F" w:rsidRDefault="00226F2F">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_Toc207823303 \h </w:instrText>
      </w:r>
      <w:r>
        <w:rPr>
          <w:noProof/>
        </w:rPr>
      </w:r>
      <w:r>
        <w:rPr>
          <w:noProof/>
        </w:rPr>
        <w:fldChar w:fldCharType="separate"/>
      </w:r>
      <w:r>
        <w:rPr>
          <w:noProof/>
        </w:rPr>
        <w:t>93</w:t>
      </w:r>
      <w:r>
        <w:rPr>
          <w:noProof/>
        </w:rPr>
        <w:fldChar w:fldCharType="end"/>
      </w:r>
    </w:p>
    <w:p w14:paraId="01C866D0" w14:textId="2E69FB5F" w:rsidR="00226F2F" w:rsidRDefault="00226F2F">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_Toc207823304 \h </w:instrText>
      </w:r>
      <w:r>
        <w:rPr>
          <w:noProof/>
        </w:rPr>
      </w:r>
      <w:r>
        <w:rPr>
          <w:noProof/>
        </w:rPr>
        <w:fldChar w:fldCharType="separate"/>
      </w:r>
      <w:r>
        <w:rPr>
          <w:noProof/>
        </w:rPr>
        <w:t>93</w:t>
      </w:r>
      <w:r>
        <w:rPr>
          <w:noProof/>
        </w:rPr>
        <w:fldChar w:fldCharType="end"/>
      </w:r>
    </w:p>
    <w:p w14:paraId="001CDF2E" w14:textId="7B24F29E" w:rsidR="00226F2F" w:rsidRDefault="00226F2F">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_Toc207823305 \h </w:instrText>
      </w:r>
      <w:r>
        <w:rPr>
          <w:noProof/>
        </w:rPr>
      </w:r>
      <w:r>
        <w:rPr>
          <w:noProof/>
        </w:rPr>
        <w:fldChar w:fldCharType="separate"/>
      </w:r>
      <w:r>
        <w:rPr>
          <w:noProof/>
        </w:rPr>
        <w:t>93</w:t>
      </w:r>
      <w:r>
        <w:rPr>
          <w:noProof/>
        </w:rPr>
        <w:fldChar w:fldCharType="end"/>
      </w:r>
    </w:p>
    <w:p w14:paraId="6EAAA23B" w14:textId="1C82C1F1" w:rsidR="00226F2F" w:rsidRDefault="00226F2F">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_Toc207823306 \h </w:instrText>
      </w:r>
      <w:r>
        <w:rPr>
          <w:noProof/>
        </w:rPr>
      </w:r>
      <w:r>
        <w:rPr>
          <w:noProof/>
        </w:rPr>
        <w:fldChar w:fldCharType="separate"/>
      </w:r>
      <w:r>
        <w:rPr>
          <w:noProof/>
        </w:rPr>
        <w:t>93</w:t>
      </w:r>
      <w:r>
        <w:rPr>
          <w:noProof/>
        </w:rPr>
        <w:fldChar w:fldCharType="end"/>
      </w:r>
    </w:p>
    <w:p w14:paraId="231E9CF4" w14:textId="220F9B44" w:rsidR="00226F2F" w:rsidRDefault="00226F2F">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_Toc207823307 \h </w:instrText>
      </w:r>
      <w:r>
        <w:rPr>
          <w:noProof/>
        </w:rPr>
      </w:r>
      <w:r>
        <w:rPr>
          <w:noProof/>
        </w:rPr>
        <w:fldChar w:fldCharType="separate"/>
      </w:r>
      <w:r>
        <w:rPr>
          <w:noProof/>
        </w:rPr>
        <w:t>94</w:t>
      </w:r>
      <w:r>
        <w:rPr>
          <w:noProof/>
        </w:rPr>
        <w:fldChar w:fldCharType="end"/>
      </w:r>
    </w:p>
    <w:p w14:paraId="6877F91B" w14:textId="77287451" w:rsidR="00226F2F" w:rsidRDefault="00226F2F">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_Toc207823308 \h </w:instrText>
      </w:r>
      <w:r>
        <w:rPr>
          <w:noProof/>
        </w:rPr>
      </w:r>
      <w:r>
        <w:rPr>
          <w:noProof/>
        </w:rPr>
        <w:fldChar w:fldCharType="separate"/>
      </w:r>
      <w:r>
        <w:rPr>
          <w:noProof/>
        </w:rPr>
        <w:t>94</w:t>
      </w:r>
      <w:r>
        <w:rPr>
          <w:noProof/>
        </w:rPr>
        <w:fldChar w:fldCharType="end"/>
      </w:r>
    </w:p>
    <w:p w14:paraId="5D9C710D" w14:textId="35A935BE" w:rsidR="00226F2F" w:rsidRDefault="00226F2F">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_Toc207823309 \h </w:instrText>
      </w:r>
      <w:r>
        <w:rPr>
          <w:noProof/>
        </w:rPr>
      </w:r>
      <w:r>
        <w:rPr>
          <w:noProof/>
        </w:rPr>
        <w:fldChar w:fldCharType="separate"/>
      </w:r>
      <w:r>
        <w:rPr>
          <w:noProof/>
        </w:rPr>
        <w:t>94</w:t>
      </w:r>
      <w:r>
        <w:rPr>
          <w:noProof/>
        </w:rPr>
        <w:fldChar w:fldCharType="end"/>
      </w:r>
    </w:p>
    <w:p w14:paraId="55A9DD4F" w14:textId="3A25EA55" w:rsidR="00226F2F" w:rsidRDefault="00226F2F">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_Toc207823310 \h </w:instrText>
      </w:r>
      <w:r>
        <w:rPr>
          <w:noProof/>
        </w:rPr>
      </w:r>
      <w:r>
        <w:rPr>
          <w:noProof/>
        </w:rPr>
        <w:fldChar w:fldCharType="separate"/>
      </w:r>
      <w:r>
        <w:rPr>
          <w:noProof/>
        </w:rPr>
        <w:t>94</w:t>
      </w:r>
      <w:r>
        <w:rPr>
          <w:noProof/>
        </w:rPr>
        <w:fldChar w:fldCharType="end"/>
      </w:r>
    </w:p>
    <w:p w14:paraId="709BF484" w14:textId="5DE2BBF8"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_Toc207823311 \h </w:instrText>
      </w:r>
      <w:r>
        <w:rPr>
          <w:noProof/>
        </w:rPr>
      </w:r>
      <w:r>
        <w:rPr>
          <w:noProof/>
        </w:rPr>
        <w:fldChar w:fldCharType="separate"/>
      </w:r>
      <w:r>
        <w:rPr>
          <w:noProof/>
        </w:rPr>
        <w:t>94</w:t>
      </w:r>
      <w:r>
        <w:rPr>
          <w:noProof/>
        </w:rPr>
        <w:fldChar w:fldCharType="end"/>
      </w:r>
    </w:p>
    <w:p w14:paraId="2A005D79" w14:textId="145ABD7A"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_Toc207823312 \h </w:instrText>
      </w:r>
      <w:r>
        <w:rPr>
          <w:noProof/>
        </w:rPr>
      </w:r>
      <w:r>
        <w:rPr>
          <w:noProof/>
        </w:rPr>
        <w:fldChar w:fldCharType="separate"/>
      </w:r>
      <w:r>
        <w:rPr>
          <w:noProof/>
        </w:rPr>
        <w:t>95</w:t>
      </w:r>
      <w:r>
        <w:rPr>
          <w:noProof/>
        </w:rPr>
        <w:fldChar w:fldCharType="end"/>
      </w:r>
    </w:p>
    <w:p w14:paraId="6B0EA5A0" w14:textId="62F4DFC2"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_Toc207823313 \h </w:instrText>
      </w:r>
      <w:r>
        <w:rPr>
          <w:noProof/>
        </w:rPr>
      </w:r>
      <w:r>
        <w:rPr>
          <w:noProof/>
        </w:rPr>
        <w:fldChar w:fldCharType="separate"/>
      </w:r>
      <w:r>
        <w:rPr>
          <w:noProof/>
        </w:rPr>
        <w:t>95</w:t>
      </w:r>
      <w:r>
        <w:rPr>
          <w:noProof/>
        </w:rPr>
        <w:fldChar w:fldCharType="end"/>
      </w:r>
    </w:p>
    <w:p w14:paraId="2BF4CD95" w14:textId="3DC70075"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_Toc207823314 \h </w:instrText>
      </w:r>
      <w:r>
        <w:rPr>
          <w:noProof/>
        </w:rPr>
      </w:r>
      <w:r>
        <w:rPr>
          <w:noProof/>
        </w:rPr>
        <w:fldChar w:fldCharType="separate"/>
      </w:r>
      <w:r>
        <w:rPr>
          <w:noProof/>
        </w:rPr>
        <w:t>96</w:t>
      </w:r>
      <w:r>
        <w:rPr>
          <w:noProof/>
        </w:rPr>
        <w:fldChar w:fldCharType="end"/>
      </w:r>
    </w:p>
    <w:p w14:paraId="697F9AAD" w14:textId="04D75EDA"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_Toc207823315 \h </w:instrText>
      </w:r>
      <w:r>
        <w:rPr>
          <w:noProof/>
        </w:rPr>
      </w:r>
      <w:r>
        <w:rPr>
          <w:noProof/>
        </w:rPr>
        <w:fldChar w:fldCharType="separate"/>
      </w:r>
      <w:r>
        <w:rPr>
          <w:noProof/>
        </w:rPr>
        <w:t>96</w:t>
      </w:r>
      <w:r>
        <w:rPr>
          <w:noProof/>
        </w:rPr>
        <w:fldChar w:fldCharType="end"/>
      </w:r>
    </w:p>
    <w:p w14:paraId="5F5DDEF9" w14:textId="20E3FD40"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_Toc207823316 \h </w:instrText>
      </w:r>
      <w:r>
        <w:rPr>
          <w:noProof/>
        </w:rPr>
      </w:r>
      <w:r>
        <w:rPr>
          <w:noProof/>
        </w:rPr>
        <w:fldChar w:fldCharType="separate"/>
      </w:r>
      <w:r>
        <w:rPr>
          <w:noProof/>
        </w:rPr>
        <w:t>97</w:t>
      </w:r>
      <w:r>
        <w:rPr>
          <w:noProof/>
        </w:rPr>
        <w:fldChar w:fldCharType="end"/>
      </w:r>
    </w:p>
    <w:p w14:paraId="2F3FE786" w14:textId="356F9582"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_Toc207823317 \h </w:instrText>
      </w:r>
      <w:r>
        <w:rPr>
          <w:noProof/>
        </w:rPr>
      </w:r>
      <w:r>
        <w:rPr>
          <w:noProof/>
        </w:rPr>
        <w:fldChar w:fldCharType="separate"/>
      </w:r>
      <w:r>
        <w:rPr>
          <w:noProof/>
        </w:rPr>
        <w:t>97</w:t>
      </w:r>
      <w:r>
        <w:rPr>
          <w:noProof/>
        </w:rPr>
        <w:fldChar w:fldCharType="end"/>
      </w:r>
    </w:p>
    <w:p w14:paraId="41A1DD31" w14:textId="71E93024"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_Toc207823318 \h </w:instrText>
      </w:r>
      <w:r>
        <w:rPr>
          <w:noProof/>
        </w:rPr>
      </w:r>
      <w:r>
        <w:rPr>
          <w:noProof/>
        </w:rPr>
        <w:fldChar w:fldCharType="separate"/>
      </w:r>
      <w:r>
        <w:rPr>
          <w:noProof/>
        </w:rPr>
        <w:t>97</w:t>
      </w:r>
      <w:r>
        <w:rPr>
          <w:noProof/>
        </w:rPr>
        <w:fldChar w:fldCharType="end"/>
      </w:r>
    </w:p>
    <w:p w14:paraId="79AF6EA6" w14:textId="6B4FDBD2" w:rsidR="00226F2F" w:rsidRDefault="00226F2F">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_Toc207823319 \h </w:instrText>
      </w:r>
      <w:r>
        <w:rPr>
          <w:noProof/>
        </w:rPr>
      </w:r>
      <w:r>
        <w:rPr>
          <w:noProof/>
        </w:rPr>
        <w:fldChar w:fldCharType="separate"/>
      </w:r>
      <w:r>
        <w:rPr>
          <w:noProof/>
        </w:rPr>
        <w:t>97</w:t>
      </w:r>
      <w:r>
        <w:rPr>
          <w:noProof/>
        </w:rPr>
        <w:fldChar w:fldCharType="end"/>
      </w:r>
    </w:p>
    <w:p w14:paraId="5A34CBF1" w14:textId="2452AF88" w:rsidR="00226F2F" w:rsidRDefault="00226F2F">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_Toc207823320 \h </w:instrText>
      </w:r>
      <w:r>
        <w:rPr>
          <w:noProof/>
        </w:rPr>
      </w:r>
      <w:r>
        <w:rPr>
          <w:noProof/>
        </w:rPr>
        <w:fldChar w:fldCharType="separate"/>
      </w:r>
      <w:r>
        <w:rPr>
          <w:noProof/>
        </w:rPr>
        <w:t>97</w:t>
      </w:r>
      <w:r>
        <w:rPr>
          <w:noProof/>
        </w:rPr>
        <w:fldChar w:fldCharType="end"/>
      </w:r>
    </w:p>
    <w:p w14:paraId="3680BD49" w14:textId="368D6007"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_Toc207823321 \h </w:instrText>
      </w:r>
      <w:r>
        <w:rPr>
          <w:noProof/>
        </w:rPr>
      </w:r>
      <w:r>
        <w:rPr>
          <w:noProof/>
        </w:rPr>
        <w:fldChar w:fldCharType="separate"/>
      </w:r>
      <w:r>
        <w:rPr>
          <w:noProof/>
        </w:rPr>
        <w:t>97</w:t>
      </w:r>
      <w:r>
        <w:rPr>
          <w:noProof/>
        </w:rPr>
        <w:fldChar w:fldCharType="end"/>
      </w:r>
    </w:p>
    <w:p w14:paraId="03EA601B" w14:textId="0ADD5C7F" w:rsidR="00226F2F" w:rsidRDefault="00226F2F">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_Toc207823322 \h </w:instrText>
      </w:r>
      <w:r>
        <w:rPr>
          <w:noProof/>
        </w:rPr>
      </w:r>
      <w:r>
        <w:rPr>
          <w:noProof/>
        </w:rPr>
        <w:fldChar w:fldCharType="separate"/>
      </w:r>
      <w:r>
        <w:rPr>
          <w:noProof/>
        </w:rPr>
        <w:t>97</w:t>
      </w:r>
      <w:r>
        <w:rPr>
          <w:noProof/>
        </w:rPr>
        <w:fldChar w:fldCharType="end"/>
      </w:r>
    </w:p>
    <w:p w14:paraId="5175A354" w14:textId="2E4A0DD5" w:rsidR="00226F2F" w:rsidRDefault="00226F2F">
      <w:pPr>
        <w:pStyle w:val="TOC5"/>
        <w:rPr>
          <w:rFonts w:asciiTheme="minorHAnsi" w:eastAsiaTheme="minorEastAsia" w:hAnsiTheme="minorHAnsi" w:cstheme="minorBidi"/>
          <w:noProof/>
          <w:sz w:val="22"/>
          <w:szCs w:val="22"/>
          <w:lang w:val="en-IN" w:eastAsia="en-IN"/>
        </w:rPr>
      </w:pPr>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_Toc207823323 \h </w:instrText>
      </w:r>
      <w:r>
        <w:rPr>
          <w:noProof/>
        </w:rPr>
      </w:r>
      <w:r>
        <w:rPr>
          <w:noProof/>
        </w:rPr>
        <w:fldChar w:fldCharType="separate"/>
      </w:r>
      <w:r>
        <w:rPr>
          <w:noProof/>
        </w:rPr>
        <w:t>98</w:t>
      </w:r>
      <w:r>
        <w:rPr>
          <w:noProof/>
        </w:rPr>
        <w:fldChar w:fldCharType="end"/>
      </w:r>
    </w:p>
    <w:p w14:paraId="2907BE36" w14:textId="2AD25638" w:rsidR="00226F2F" w:rsidRDefault="00226F2F">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_Toc207823324 \h </w:instrText>
      </w:r>
      <w:r>
        <w:rPr>
          <w:noProof/>
        </w:rPr>
      </w:r>
      <w:r>
        <w:rPr>
          <w:noProof/>
        </w:rPr>
        <w:fldChar w:fldCharType="separate"/>
      </w:r>
      <w:r>
        <w:rPr>
          <w:noProof/>
        </w:rPr>
        <w:t>98</w:t>
      </w:r>
      <w:r>
        <w:rPr>
          <w:noProof/>
        </w:rPr>
        <w:fldChar w:fldCharType="end"/>
      </w:r>
    </w:p>
    <w:p w14:paraId="2918D84A" w14:textId="3DB878AD" w:rsidR="00226F2F" w:rsidRDefault="00226F2F">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_Toc207823325 \h </w:instrText>
      </w:r>
      <w:r>
        <w:rPr>
          <w:noProof/>
        </w:rPr>
      </w:r>
      <w:r>
        <w:rPr>
          <w:noProof/>
        </w:rPr>
        <w:fldChar w:fldCharType="separate"/>
      </w:r>
      <w:r>
        <w:rPr>
          <w:noProof/>
        </w:rPr>
        <w:t>98</w:t>
      </w:r>
      <w:r>
        <w:rPr>
          <w:noProof/>
        </w:rPr>
        <w:fldChar w:fldCharType="end"/>
      </w:r>
    </w:p>
    <w:p w14:paraId="392E4AFA" w14:textId="0659DF8C" w:rsidR="00226F2F" w:rsidRDefault="00226F2F">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_Toc207823326 \h </w:instrText>
      </w:r>
      <w:r>
        <w:rPr>
          <w:noProof/>
        </w:rPr>
      </w:r>
      <w:r>
        <w:rPr>
          <w:noProof/>
        </w:rPr>
        <w:fldChar w:fldCharType="separate"/>
      </w:r>
      <w:r>
        <w:rPr>
          <w:noProof/>
        </w:rPr>
        <w:t>98</w:t>
      </w:r>
      <w:r>
        <w:rPr>
          <w:noProof/>
        </w:rPr>
        <w:fldChar w:fldCharType="end"/>
      </w:r>
    </w:p>
    <w:p w14:paraId="3FFF2639" w14:textId="5DEE26C7" w:rsidR="00226F2F" w:rsidRDefault="00226F2F">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_Toc207823327 \h </w:instrText>
      </w:r>
      <w:r>
        <w:rPr>
          <w:noProof/>
        </w:rPr>
      </w:r>
      <w:r>
        <w:rPr>
          <w:noProof/>
        </w:rPr>
        <w:fldChar w:fldCharType="separate"/>
      </w:r>
      <w:r>
        <w:rPr>
          <w:noProof/>
        </w:rPr>
        <w:t>98</w:t>
      </w:r>
      <w:r>
        <w:rPr>
          <w:noProof/>
        </w:rPr>
        <w:fldChar w:fldCharType="end"/>
      </w:r>
    </w:p>
    <w:p w14:paraId="3A6A2489" w14:textId="07B40368" w:rsidR="00226F2F" w:rsidRDefault="00226F2F">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_Toc207823328 \h </w:instrText>
      </w:r>
      <w:r>
        <w:rPr>
          <w:noProof/>
        </w:rPr>
      </w:r>
      <w:r>
        <w:rPr>
          <w:noProof/>
        </w:rPr>
        <w:fldChar w:fldCharType="separate"/>
      </w:r>
      <w:r>
        <w:rPr>
          <w:noProof/>
        </w:rPr>
        <w:t>99</w:t>
      </w:r>
      <w:r>
        <w:rPr>
          <w:noProof/>
        </w:rPr>
        <w:fldChar w:fldCharType="end"/>
      </w:r>
    </w:p>
    <w:p w14:paraId="15086EB8" w14:textId="31AA4CC8" w:rsidR="00226F2F" w:rsidRDefault="00226F2F">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_Toc207823329 \h </w:instrText>
      </w:r>
      <w:r>
        <w:rPr>
          <w:noProof/>
        </w:rPr>
      </w:r>
      <w:r>
        <w:rPr>
          <w:noProof/>
        </w:rPr>
        <w:fldChar w:fldCharType="separate"/>
      </w:r>
      <w:r>
        <w:rPr>
          <w:noProof/>
        </w:rPr>
        <w:t>99</w:t>
      </w:r>
      <w:r>
        <w:rPr>
          <w:noProof/>
        </w:rPr>
        <w:fldChar w:fldCharType="end"/>
      </w:r>
    </w:p>
    <w:p w14:paraId="7F8C3F3D" w14:textId="3A87BF15" w:rsidR="00226F2F" w:rsidRDefault="00226F2F">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_Toc207823330 \h </w:instrText>
      </w:r>
      <w:r>
        <w:rPr>
          <w:noProof/>
        </w:rPr>
      </w:r>
      <w:r>
        <w:rPr>
          <w:noProof/>
        </w:rPr>
        <w:fldChar w:fldCharType="separate"/>
      </w:r>
      <w:r>
        <w:rPr>
          <w:noProof/>
        </w:rPr>
        <w:t>99</w:t>
      </w:r>
      <w:r>
        <w:rPr>
          <w:noProof/>
        </w:rPr>
        <w:fldChar w:fldCharType="end"/>
      </w:r>
    </w:p>
    <w:p w14:paraId="4263026B" w14:textId="1E42FAFA" w:rsidR="00226F2F" w:rsidRDefault="00226F2F">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_Toc207823331 \h </w:instrText>
      </w:r>
      <w:r>
        <w:rPr>
          <w:noProof/>
        </w:rPr>
      </w:r>
      <w:r>
        <w:rPr>
          <w:noProof/>
        </w:rPr>
        <w:fldChar w:fldCharType="separate"/>
      </w:r>
      <w:r>
        <w:rPr>
          <w:noProof/>
        </w:rPr>
        <w:t>99</w:t>
      </w:r>
      <w:r>
        <w:rPr>
          <w:noProof/>
        </w:rPr>
        <w:fldChar w:fldCharType="end"/>
      </w:r>
    </w:p>
    <w:p w14:paraId="6B609511" w14:textId="42796CBD" w:rsidR="00226F2F" w:rsidRDefault="00226F2F">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_Toc207823332 \h </w:instrText>
      </w:r>
      <w:r>
        <w:rPr>
          <w:noProof/>
        </w:rPr>
      </w:r>
      <w:r>
        <w:rPr>
          <w:noProof/>
        </w:rPr>
        <w:fldChar w:fldCharType="separate"/>
      </w:r>
      <w:r>
        <w:rPr>
          <w:noProof/>
        </w:rPr>
        <w:t>99</w:t>
      </w:r>
      <w:r>
        <w:rPr>
          <w:noProof/>
        </w:rPr>
        <w:fldChar w:fldCharType="end"/>
      </w:r>
    </w:p>
    <w:p w14:paraId="734390FA" w14:textId="3A539143" w:rsidR="00226F2F" w:rsidRDefault="00226F2F">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_Toc207823333 \h </w:instrText>
      </w:r>
      <w:r>
        <w:rPr>
          <w:noProof/>
        </w:rPr>
      </w:r>
      <w:r>
        <w:rPr>
          <w:noProof/>
        </w:rPr>
        <w:fldChar w:fldCharType="separate"/>
      </w:r>
      <w:r>
        <w:rPr>
          <w:noProof/>
        </w:rPr>
        <w:t>99</w:t>
      </w:r>
      <w:r>
        <w:rPr>
          <w:noProof/>
        </w:rPr>
        <w:fldChar w:fldCharType="end"/>
      </w:r>
    </w:p>
    <w:p w14:paraId="021DC4EE" w14:textId="3195562B" w:rsidR="00226F2F" w:rsidRDefault="00226F2F">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_Toc207823334 \h </w:instrText>
      </w:r>
      <w:r>
        <w:rPr>
          <w:noProof/>
        </w:rPr>
      </w:r>
      <w:r>
        <w:rPr>
          <w:noProof/>
        </w:rPr>
        <w:fldChar w:fldCharType="separate"/>
      </w:r>
      <w:r>
        <w:rPr>
          <w:noProof/>
        </w:rPr>
        <w:t>99</w:t>
      </w:r>
      <w:r>
        <w:rPr>
          <w:noProof/>
        </w:rPr>
        <w:fldChar w:fldCharType="end"/>
      </w:r>
    </w:p>
    <w:p w14:paraId="4B18868C" w14:textId="688E7AB5" w:rsidR="00226F2F" w:rsidRDefault="00226F2F">
      <w:pPr>
        <w:pStyle w:val="TOC4"/>
        <w:rPr>
          <w:rFonts w:asciiTheme="minorHAnsi" w:eastAsiaTheme="minorEastAsia" w:hAnsiTheme="minorHAnsi" w:cstheme="minorBidi"/>
          <w:noProof/>
          <w:sz w:val="22"/>
          <w:szCs w:val="22"/>
          <w:lang w:val="en-IN" w:eastAsia="en-IN"/>
        </w:rPr>
      </w:pPr>
      <w:r>
        <w:rPr>
          <w:noProof/>
        </w:rPr>
        <w:lastRenderedPageBreak/>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_Toc207823335 \h </w:instrText>
      </w:r>
      <w:r>
        <w:rPr>
          <w:noProof/>
        </w:rPr>
      </w:r>
      <w:r>
        <w:rPr>
          <w:noProof/>
        </w:rPr>
        <w:fldChar w:fldCharType="separate"/>
      </w:r>
      <w:r>
        <w:rPr>
          <w:noProof/>
        </w:rPr>
        <w:t>101</w:t>
      </w:r>
      <w:r>
        <w:rPr>
          <w:noProof/>
        </w:rPr>
        <w:fldChar w:fldCharType="end"/>
      </w:r>
    </w:p>
    <w:p w14:paraId="06EE8986" w14:textId="7095686F" w:rsidR="00226F2F" w:rsidRDefault="00226F2F">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_Toc207823336 \h </w:instrText>
      </w:r>
      <w:r>
        <w:rPr>
          <w:noProof/>
        </w:rPr>
      </w:r>
      <w:r>
        <w:rPr>
          <w:noProof/>
        </w:rPr>
        <w:fldChar w:fldCharType="separate"/>
      </w:r>
      <w:r>
        <w:rPr>
          <w:noProof/>
        </w:rPr>
        <w:t>101</w:t>
      </w:r>
      <w:r>
        <w:rPr>
          <w:noProof/>
        </w:rPr>
        <w:fldChar w:fldCharType="end"/>
      </w:r>
    </w:p>
    <w:p w14:paraId="081E89F0" w14:textId="7205ECB2" w:rsidR="00226F2F" w:rsidRDefault="00226F2F">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_Toc207823337 \h </w:instrText>
      </w:r>
      <w:r>
        <w:rPr>
          <w:noProof/>
        </w:rPr>
      </w:r>
      <w:r>
        <w:rPr>
          <w:noProof/>
        </w:rPr>
        <w:fldChar w:fldCharType="separate"/>
      </w:r>
      <w:r>
        <w:rPr>
          <w:noProof/>
        </w:rPr>
        <w:t>101</w:t>
      </w:r>
      <w:r>
        <w:rPr>
          <w:noProof/>
        </w:rPr>
        <w:fldChar w:fldCharType="end"/>
      </w:r>
    </w:p>
    <w:p w14:paraId="169E6EC4" w14:textId="549F18D9" w:rsidR="00226F2F" w:rsidRDefault="00226F2F">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_Toc207823338 \h </w:instrText>
      </w:r>
      <w:r>
        <w:rPr>
          <w:noProof/>
        </w:rPr>
      </w:r>
      <w:r>
        <w:rPr>
          <w:noProof/>
        </w:rPr>
        <w:fldChar w:fldCharType="separate"/>
      </w:r>
      <w:r>
        <w:rPr>
          <w:noProof/>
        </w:rPr>
        <w:t>102</w:t>
      </w:r>
      <w:r>
        <w:rPr>
          <w:noProof/>
        </w:rPr>
        <w:fldChar w:fldCharType="end"/>
      </w:r>
    </w:p>
    <w:p w14:paraId="570C1FFB" w14:textId="247BC7F4" w:rsidR="00226F2F" w:rsidRDefault="00226F2F">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_Toc207823339 \h </w:instrText>
      </w:r>
      <w:r>
        <w:rPr>
          <w:noProof/>
        </w:rPr>
      </w:r>
      <w:r>
        <w:rPr>
          <w:noProof/>
        </w:rPr>
        <w:fldChar w:fldCharType="separate"/>
      </w:r>
      <w:r>
        <w:rPr>
          <w:noProof/>
        </w:rPr>
        <w:t>102</w:t>
      </w:r>
      <w:r>
        <w:rPr>
          <w:noProof/>
        </w:rPr>
        <w:fldChar w:fldCharType="end"/>
      </w:r>
    </w:p>
    <w:p w14:paraId="0733C4AB" w14:textId="7304F68D" w:rsidR="00226F2F" w:rsidRDefault="00226F2F">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_Toc207823340 \h </w:instrText>
      </w:r>
      <w:r>
        <w:rPr>
          <w:noProof/>
        </w:rPr>
      </w:r>
      <w:r>
        <w:rPr>
          <w:noProof/>
        </w:rPr>
        <w:fldChar w:fldCharType="separate"/>
      </w:r>
      <w:r>
        <w:rPr>
          <w:noProof/>
        </w:rPr>
        <w:t>102</w:t>
      </w:r>
      <w:r>
        <w:rPr>
          <w:noProof/>
        </w:rPr>
        <w:fldChar w:fldCharType="end"/>
      </w:r>
    </w:p>
    <w:p w14:paraId="680C777C" w14:textId="11BA2ED5" w:rsidR="00226F2F" w:rsidRDefault="00226F2F">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_Toc207823341 \h </w:instrText>
      </w:r>
      <w:r>
        <w:rPr>
          <w:noProof/>
        </w:rPr>
      </w:r>
      <w:r>
        <w:rPr>
          <w:noProof/>
        </w:rPr>
        <w:fldChar w:fldCharType="separate"/>
      </w:r>
      <w:r>
        <w:rPr>
          <w:noProof/>
        </w:rPr>
        <w:t>103</w:t>
      </w:r>
      <w:r>
        <w:rPr>
          <w:noProof/>
        </w:rPr>
        <w:fldChar w:fldCharType="end"/>
      </w:r>
    </w:p>
    <w:p w14:paraId="4150C60F" w14:textId="165C2D4B" w:rsidR="00226F2F" w:rsidRDefault="00226F2F">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_Toc207823342 \h </w:instrText>
      </w:r>
      <w:r>
        <w:rPr>
          <w:noProof/>
        </w:rPr>
      </w:r>
      <w:r>
        <w:rPr>
          <w:noProof/>
        </w:rPr>
        <w:fldChar w:fldCharType="separate"/>
      </w:r>
      <w:r>
        <w:rPr>
          <w:noProof/>
        </w:rPr>
        <w:t>103</w:t>
      </w:r>
      <w:r>
        <w:rPr>
          <w:noProof/>
        </w:rPr>
        <w:fldChar w:fldCharType="end"/>
      </w:r>
    </w:p>
    <w:p w14:paraId="52CB0A82" w14:textId="20C3466E" w:rsidR="00226F2F" w:rsidRDefault="00226F2F">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_Toc207823343 \h </w:instrText>
      </w:r>
      <w:r>
        <w:rPr>
          <w:noProof/>
        </w:rPr>
      </w:r>
      <w:r>
        <w:rPr>
          <w:noProof/>
        </w:rPr>
        <w:fldChar w:fldCharType="separate"/>
      </w:r>
      <w:r>
        <w:rPr>
          <w:noProof/>
        </w:rPr>
        <w:t>103</w:t>
      </w:r>
      <w:r>
        <w:rPr>
          <w:noProof/>
        </w:rPr>
        <w:fldChar w:fldCharType="end"/>
      </w:r>
    </w:p>
    <w:p w14:paraId="525F0DFE" w14:textId="555A086A" w:rsidR="00226F2F" w:rsidRDefault="00226F2F">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A928FE">
        <w:rPr>
          <w:noProof/>
          <w:lang w:val="en-IN"/>
        </w:rPr>
        <w:t>Eecs_ServiceProvisioning_Unsubscribe</w:t>
      </w:r>
      <w:r>
        <w:rPr>
          <w:noProof/>
        </w:rPr>
        <w:tab/>
      </w:r>
      <w:r>
        <w:rPr>
          <w:noProof/>
        </w:rPr>
        <w:fldChar w:fldCharType="begin"/>
      </w:r>
      <w:r>
        <w:rPr>
          <w:noProof/>
        </w:rPr>
        <w:instrText xml:space="preserve"> PAGEREF _Toc207823344 \h </w:instrText>
      </w:r>
      <w:r>
        <w:rPr>
          <w:noProof/>
        </w:rPr>
      </w:r>
      <w:r>
        <w:rPr>
          <w:noProof/>
        </w:rPr>
        <w:fldChar w:fldCharType="separate"/>
      </w:r>
      <w:r>
        <w:rPr>
          <w:noProof/>
        </w:rPr>
        <w:t>104</w:t>
      </w:r>
      <w:r>
        <w:rPr>
          <w:noProof/>
        </w:rPr>
        <w:fldChar w:fldCharType="end"/>
      </w:r>
    </w:p>
    <w:p w14:paraId="23A8B147" w14:textId="3AF35096" w:rsidR="00226F2F" w:rsidRDefault="00226F2F">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_Toc207823345 \h </w:instrText>
      </w:r>
      <w:r>
        <w:rPr>
          <w:noProof/>
        </w:rPr>
      </w:r>
      <w:r>
        <w:rPr>
          <w:noProof/>
        </w:rPr>
        <w:fldChar w:fldCharType="separate"/>
      </w:r>
      <w:r>
        <w:rPr>
          <w:noProof/>
        </w:rPr>
        <w:t>104</w:t>
      </w:r>
      <w:r>
        <w:rPr>
          <w:noProof/>
        </w:rPr>
        <w:fldChar w:fldCharType="end"/>
      </w:r>
    </w:p>
    <w:p w14:paraId="19A5A8C4" w14:textId="0B52C6A9" w:rsidR="00226F2F" w:rsidRDefault="00226F2F">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928FE">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_Toc207823346 \h </w:instrText>
      </w:r>
      <w:r>
        <w:rPr>
          <w:noProof/>
        </w:rPr>
      </w:r>
      <w:r>
        <w:rPr>
          <w:noProof/>
        </w:rPr>
        <w:fldChar w:fldCharType="separate"/>
      </w:r>
      <w:r>
        <w:rPr>
          <w:noProof/>
        </w:rPr>
        <w:t>104</w:t>
      </w:r>
      <w:r>
        <w:rPr>
          <w:noProof/>
        </w:rPr>
        <w:fldChar w:fldCharType="end"/>
      </w:r>
    </w:p>
    <w:p w14:paraId="034834FC" w14:textId="61C09828" w:rsidR="00226F2F" w:rsidRDefault="00226F2F">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_Toc207823347 \h </w:instrText>
      </w:r>
      <w:r>
        <w:rPr>
          <w:noProof/>
        </w:rPr>
      </w:r>
      <w:r>
        <w:rPr>
          <w:noProof/>
        </w:rPr>
        <w:fldChar w:fldCharType="separate"/>
      </w:r>
      <w:r>
        <w:rPr>
          <w:noProof/>
        </w:rPr>
        <w:t>104</w:t>
      </w:r>
      <w:r>
        <w:rPr>
          <w:noProof/>
        </w:rPr>
        <w:fldChar w:fldCharType="end"/>
      </w:r>
    </w:p>
    <w:p w14:paraId="0425497E" w14:textId="7DEDA8A1" w:rsidR="00226F2F" w:rsidRDefault="00226F2F">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_Toc207823348 \h </w:instrText>
      </w:r>
      <w:r>
        <w:rPr>
          <w:noProof/>
        </w:rPr>
      </w:r>
      <w:r>
        <w:rPr>
          <w:noProof/>
        </w:rPr>
        <w:fldChar w:fldCharType="separate"/>
      </w:r>
      <w:r>
        <w:rPr>
          <w:noProof/>
        </w:rPr>
        <w:t>104</w:t>
      </w:r>
      <w:r>
        <w:rPr>
          <w:noProof/>
        </w:rPr>
        <w:fldChar w:fldCharType="end"/>
      </w:r>
    </w:p>
    <w:p w14:paraId="2581251E" w14:textId="4DD10E53" w:rsidR="00226F2F" w:rsidRDefault="00226F2F">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_Toc207823349 \h </w:instrText>
      </w:r>
      <w:r>
        <w:rPr>
          <w:noProof/>
        </w:rPr>
      </w:r>
      <w:r>
        <w:rPr>
          <w:noProof/>
        </w:rPr>
        <w:fldChar w:fldCharType="separate"/>
      </w:r>
      <w:r>
        <w:rPr>
          <w:noProof/>
        </w:rPr>
        <w:t>104</w:t>
      </w:r>
      <w:r>
        <w:rPr>
          <w:noProof/>
        </w:rPr>
        <w:fldChar w:fldCharType="end"/>
      </w:r>
    </w:p>
    <w:p w14:paraId="6679BF29" w14:textId="2D967CF5" w:rsidR="00226F2F" w:rsidRDefault="00226F2F">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_Toc207823350 \h </w:instrText>
      </w:r>
      <w:r>
        <w:rPr>
          <w:noProof/>
        </w:rPr>
      </w:r>
      <w:r>
        <w:rPr>
          <w:noProof/>
        </w:rPr>
        <w:fldChar w:fldCharType="separate"/>
      </w:r>
      <w:r>
        <w:rPr>
          <w:noProof/>
        </w:rPr>
        <w:t>105</w:t>
      </w:r>
      <w:r>
        <w:rPr>
          <w:noProof/>
        </w:rPr>
        <w:fldChar w:fldCharType="end"/>
      </w:r>
    </w:p>
    <w:p w14:paraId="67A77F97" w14:textId="3D940FB4" w:rsidR="00226F2F" w:rsidRDefault="00226F2F">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_Toc207823351 \h </w:instrText>
      </w:r>
      <w:r>
        <w:rPr>
          <w:noProof/>
        </w:rPr>
      </w:r>
      <w:r>
        <w:rPr>
          <w:noProof/>
        </w:rPr>
        <w:fldChar w:fldCharType="separate"/>
      </w:r>
      <w:r>
        <w:rPr>
          <w:noProof/>
        </w:rPr>
        <w:t>105</w:t>
      </w:r>
      <w:r>
        <w:rPr>
          <w:noProof/>
        </w:rPr>
        <w:fldChar w:fldCharType="end"/>
      </w:r>
    </w:p>
    <w:p w14:paraId="1FD6B766" w14:textId="42C0E6AA" w:rsidR="00226F2F" w:rsidRDefault="00226F2F">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_Toc207823352 \h </w:instrText>
      </w:r>
      <w:r>
        <w:rPr>
          <w:noProof/>
        </w:rPr>
      </w:r>
      <w:r>
        <w:rPr>
          <w:noProof/>
        </w:rPr>
        <w:fldChar w:fldCharType="separate"/>
      </w:r>
      <w:r>
        <w:rPr>
          <w:noProof/>
        </w:rPr>
        <w:t>105</w:t>
      </w:r>
      <w:r>
        <w:rPr>
          <w:noProof/>
        </w:rPr>
        <w:fldChar w:fldCharType="end"/>
      </w:r>
    </w:p>
    <w:p w14:paraId="0B467AFB" w14:textId="40943DD1" w:rsidR="00226F2F" w:rsidRDefault="00226F2F">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_Toc207823353 \h </w:instrText>
      </w:r>
      <w:r>
        <w:rPr>
          <w:noProof/>
        </w:rPr>
      </w:r>
      <w:r>
        <w:rPr>
          <w:noProof/>
        </w:rPr>
        <w:fldChar w:fldCharType="separate"/>
      </w:r>
      <w:r>
        <w:rPr>
          <w:noProof/>
        </w:rPr>
        <w:t>105</w:t>
      </w:r>
      <w:r>
        <w:rPr>
          <w:noProof/>
        </w:rPr>
        <w:fldChar w:fldCharType="end"/>
      </w:r>
    </w:p>
    <w:p w14:paraId="29E8A821" w14:textId="32616737" w:rsidR="00226F2F" w:rsidRDefault="00226F2F">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_Toc207823354 \h </w:instrText>
      </w:r>
      <w:r>
        <w:rPr>
          <w:noProof/>
        </w:rPr>
      </w:r>
      <w:r>
        <w:rPr>
          <w:noProof/>
        </w:rPr>
        <w:fldChar w:fldCharType="separate"/>
      </w:r>
      <w:r>
        <w:rPr>
          <w:noProof/>
        </w:rPr>
        <w:t>105</w:t>
      </w:r>
      <w:r>
        <w:rPr>
          <w:noProof/>
        </w:rPr>
        <w:fldChar w:fldCharType="end"/>
      </w:r>
    </w:p>
    <w:p w14:paraId="5D86D5A0" w14:textId="3A14F2FA" w:rsidR="00226F2F" w:rsidRDefault="00226F2F">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_Toc207823355 \h </w:instrText>
      </w:r>
      <w:r>
        <w:rPr>
          <w:noProof/>
        </w:rPr>
      </w:r>
      <w:r>
        <w:rPr>
          <w:noProof/>
        </w:rPr>
        <w:fldChar w:fldCharType="separate"/>
      </w:r>
      <w:r>
        <w:rPr>
          <w:noProof/>
        </w:rPr>
        <w:t>106</w:t>
      </w:r>
      <w:r>
        <w:rPr>
          <w:noProof/>
        </w:rPr>
        <w:fldChar w:fldCharType="end"/>
      </w:r>
    </w:p>
    <w:p w14:paraId="18BE3A96" w14:textId="0B147D9F" w:rsidR="00226F2F" w:rsidRDefault="00226F2F">
      <w:pPr>
        <w:pStyle w:val="TOC6"/>
        <w:rPr>
          <w:rFonts w:asciiTheme="minorHAnsi" w:eastAsiaTheme="minorEastAsia" w:hAnsiTheme="minorHAnsi" w:cstheme="minorBidi"/>
          <w:noProof/>
          <w:sz w:val="22"/>
          <w:szCs w:val="22"/>
          <w:lang w:val="en-IN" w:eastAsia="en-IN"/>
        </w:rPr>
      </w:pPr>
      <w:r>
        <w:rPr>
          <w:noProof/>
        </w:rPr>
        <w:t>8.1.2.3</w:t>
      </w:r>
      <w:r>
        <w:rPr>
          <w:noProof/>
          <w:lang w:eastAsia="zh-CN"/>
        </w:rPr>
        <w:t>.3.1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_Toc207823356 \h </w:instrText>
      </w:r>
      <w:r>
        <w:rPr>
          <w:noProof/>
        </w:rPr>
      </w:r>
      <w:r>
        <w:rPr>
          <w:noProof/>
        </w:rPr>
        <w:fldChar w:fldCharType="separate"/>
      </w:r>
      <w:r>
        <w:rPr>
          <w:noProof/>
        </w:rPr>
        <w:t>106</w:t>
      </w:r>
      <w:r>
        <w:rPr>
          <w:noProof/>
        </w:rPr>
        <w:fldChar w:fldCharType="end"/>
      </w:r>
    </w:p>
    <w:p w14:paraId="54DA4FB4" w14:textId="7AA0E1F5" w:rsidR="00226F2F" w:rsidRDefault="00226F2F">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_Toc207823357 \h </w:instrText>
      </w:r>
      <w:r>
        <w:rPr>
          <w:noProof/>
        </w:rPr>
      </w:r>
      <w:r>
        <w:rPr>
          <w:noProof/>
        </w:rPr>
        <w:fldChar w:fldCharType="separate"/>
      </w:r>
      <w:r>
        <w:rPr>
          <w:noProof/>
        </w:rPr>
        <w:t>106</w:t>
      </w:r>
      <w:r>
        <w:rPr>
          <w:noProof/>
        </w:rPr>
        <w:fldChar w:fldCharType="end"/>
      </w:r>
    </w:p>
    <w:p w14:paraId="5630839B" w14:textId="5EF1AD22" w:rsidR="00226F2F" w:rsidRDefault="00226F2F">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_Toc207823358 \h </w:instrText>
      </w:r>
      <w:r>
        <w:rPr>
          <w:noProof/>
        </w:rPr>
      </w:r>
      <w:r>
        <w:rPr>
          <w:noProof/>
        </w:rPr>
        <w:fldChar w:fldCharType="separate"/>
      </w:r>
      <w:r>
        <w:rPr>
          <w:noProof/>
        </w:rPr>
        <w:t>106</w:t>
      </w:r>
      <w:r>
        <w:rPr>
          <w:noProof/>
        </w:rPr>
        <w:fldChar w:fldCharType="end"/>
      </w:r>
    </w:p>
    <w:p w14:paraId="1E35BBA2" w14:textId="01C55F62" w:rsidR="00226F2F" w:rsidRDefault="00226F2F">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_Toc207823359 \h </w:instrText>
      </w:r>
      <w:r>
        <w:rPr>
          <w:noProof/>
        </w:rPr>
      </w:r>
      <w:r>
        <w:rPr>
          <w:noProof/>
        </w:rPr>
        <w:fldChar w:fldCharType="separate"/>
      </w:r>
      <w:r>
        <w:rPr>
          <w:noProof/>
        </w:rPr>
        <w:t>106</w:t>
      </w:r>
      <w:r>
        <w:rPr>
          <w:noProof/>
        </w:rPr>
        <w:fldChar w:fldCharType="end"/>
      </w:r>
    </w:p>
    <w:p w14:paraId="0E6C0607" w14:textId="3C65DB8D"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_Toc207823360 \h </w:instrText>
      </w:r>
      <w:r>
        <w:rPr>
          <w:noProof/>
        </w:rPr>
      </w:r>
      <w:r>
        <w:rPr>
          <w:noProof/>
        </w:rPr>
        <w:fldChar w:fldCharType="separate"/>
      </w:r>
      <w:r>
        <w:rPr>
          <w:noProof/>
        </w:rPr>
        <w:t>106</w:t>
      </w:r>
      <w:r>
        <w:rPr>
          <w:noProof/>
        </w:rPr>
        <w:fldChar w:fldCharType="end"/>
      </w:r>
    </w:p>
    <w:p w14:paraId="612FFBA7" w14:textId="266537C2"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_Toc207823361 \h </w:instrText>
      </w:r>
      <w:r>
        <w:rPr>
          <w:noProof/>
        </w:rPr>
      </w:r>
      <w:r>
        <w:rPr>
          <w:noProof/>
        </w:rPr>
        <w:fldChar w:fldCharType="separate"/>
      </w:r>
      <w:r>
        <w:rPr>
          <w:noProof/>
        </w:rPr>
        <w:t>107</w:t>
      </w:r>
      <w:r>
        <w:rPr>
          <w:noProof/>
        </w:rPr>
        <w:fldChar w:fldCharType="end"/>
      </w:r>
    </w:p>
    <w:p w14:paraId="08D62FF4" w14:textId="7BDA90F9" w:rsidR="00226F2F" w:rsidRDefault="00226F2F">
      <w:pPr>
        <w:pStyle w:val="TOC6"/>
        <w:rPr>
          <w:rFonts w:asciiTheme="minorHAnsi" w:eastAsiaTheme="minorEastAsia" w:hAnsiTheme="minorHAnsi" w:cstheme="minorBidi"/>
          <w:noProof/>
          <w:sz w:val="22"/>
          <w:szCs w:val="22"/>
          <w:lang w:val="en-IN" w:eastAsia="en-IN"/>
        </w:rPr>
      </w:pPr>
      <w:r>
        <w:rPr>
          <w:noProof/>
          <w:lang w:eastAsia="zh-CN"/>
        </w:rPr>
        <w:t>8.1.2.4.3.1</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_Toc207823362 \h </w:instrText>
      </w:r>
      <w:r>
        <w:rPr>
          <w:noProof/>
        </w:rPr>
      </w:r>
      <w:r>
        <w:rPr>
          <w:noProof/>
        </w:rPr>
        <w:fldChar w:fldCharType="separate"/>
      </w:r>
      <w:r>
        <w:rPr>
          <w:noProof/>
        </w:rPr>
        <w:t>107</w:t>
      </w:r>
      <w:r>
        <w:rPr>
          <w:noProof/>
        </w:rPr>
        <w:fldChar w:fldCharType="end"/>
      </w:r>
    </w:p>
    <w:p w14:paraId="1BFA67E7" w14:textId="24E78BF8" w:rsidR="00226F2F" w:rsidRDefault="00226F2F">
      <w:pPr>
        <w:pStyle w:val="TOC6"/>
        <w:rPr>
          <w:rFonts w:asciiTheme="minorHAnsi" w:eastAsiaTheme="minorEastAsia" w:hAnsiTheme="minorHAnsi" w:cstheme="minorBidi"/>
          <w:noProof/>
          <w:sz w:val="22"/>
          <w:szCs w:val="22"/>
          <w:lang w:val="en-IN" w:eastAsia="en-IN"/>
        </w:rPr>
      </w:pPr>
      <w:r>
        <w:rPr>
          <w:noProof/>
          <w:lang w:eastAsia="zh-CN"/>
        </w:rPr>
        <w:t>8.1.2.4.3.2</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_Toc207823363 \h </w:instrText>
      </w:r>
      <w:r>
        <w:rPr>
          <w:noProof/>
        </w:rPr>
      </w:r>
      <w:r>
        <w:rPr>
          <w:noProof/>
        </w:rPr>
        <w:fldChar w:fldCharType="separate"/>
      </w:r>
      <w:r>
        <w:rPr>
          <w:noProof/>
        </w:rPr>
        <w:t>108</w:t>
      </w:r>
      <w:r>
        <w:rPr>
          <w:noProof/>
        </w:rPr>
        <w:fldChar w:fldCharType="end"/>
      </w:r>
    </w:p>
    <w:p w14:paraId="7070CE99" w14:textId="486BFC24" w:rsidR="00226F2F" w:rsidRDefault="00226F2F">
      <w:pPr>
        <w:pStyle w:val="TOC6"/>
        <w:rPr>
          <w:rFonts w:asciiTheme="minorHAnsi" w:eastAsiaTheme="minorEastAsia" w:hAnsiTheme="minorHAnsi" w:cstheme="minorBidi"/>
          <w:noProof/>
          <w:sz w:val="22"/>
          <w:szCs w:val="22"/>
          <w:lang w:val="en-IN" w:eastAsia="en-IN"/>
        </w:rPr>
      </w:pPr>
      <w:r>
        <w:rPr>
          <w:noProof/>
          <w:lang w:eastAsia="zh-CN"/>
        </w:rPr>
        <w:t>8.1.2.4.3.3</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_Toc207823364 \h </w:instrText>
      </w:r>
      <w:r>
        <w:rPr>
          <w:noProof/>
        </w:rPr>
      </w:r>
      <w:r>
        <w:rPr>
          <w:noProof/>
        </w:rPr>
        <w:fldChar w:fldCharType="separate"/>
      </w:r>
      <w:r>
        <w:rPr>
          <w:noProof/>
        </w:rPr>
        <w:t>109</w:t>
      </w:r>
      <w:r>
        <w:rPr>
          <w:noProof/>
        </w:rPr>
        <w:fldChar w:fldCharType="end"/>
      </w:r>
    </w:p>
    <w:p w14:paraId="32B2C0F0" w14:textId="63B28289" w:rsidR="00226F2F" w:rsidRDefault="00226F2F">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_Toc207823365 \h </w:instrText>
      </w:r>
      <w:r>
        <w:rPr>
          <w:noProof/>
        </w:rPr>
      </w:r>
      <w:r>
        <w:rPr>
          <w:noProof/>
        </w:rPr>
        <w:fldChar w:fldCharType="separate"/>
      </w:r>
      <w:r>
        <w:rPr>
          <w:noProof/>
        </w:rPr>
        <w:t>110</w:t>
      </w:r>
      <w:r>
        <w:rPr>
          <w:noProof/>
        </w:rPr>
        <w:fldChar w:fldCharType="end"/>
      </w:r>
    </w:p>
    <w:p w14:paraId="0EA08CAF" w14:textId="212FBD8C" w:rsidR="00226F2F" w:rsidRDefault="00226F2F">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_Toc207823366 \h </w:instrText>
      </w:r>
      <w:r>
        <w:rPr>
          <w:noProof/>
        </w:rPr>
      </w:r>
      <w:r>
        <w:rPr>
          <w:noProof/>
        </w:rPr>
        <w:fldChar w:fldCharType="separate"/>
      </w:r>
      <w:r>
        <w:rPr>
          <w:noProof/>
        </w:rPr>
        <w:t>110</w:t>
      </w:r>
      <w:r>
        <w:rPr>
          <w:noProof/>
        </w:rPr>
        <w:fldChar w:fldCharType="end"/>
      </w:r>
    </w:p>
    <w:p w14:paraId="4041D2B7" w14:textId="28D75C37" w:rsidR="00226F2F" w:rsidRDefault="00226F2F">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_Toc207823367 \h </w:instrText>
      </w:r>
      <w:r>
        <w:rPr>
          <w:noProof/>
        </w:rPr>
      </w:r>
      <w:r>
        <w:rPr>
          <w:noProof/>
        </w:rPr>
        <w:fldChar w:fldCharType="separate"/>
      </w:r>
      <w:r>
        <w:rPr>
          <w:noProof/>
        </w:rPr>
        <w:t>110</w:t>
      </w:r>
      <w:r>
        <w:rPr>
          <w:noProof/>
        </w:rPr>
        <w:fldChar w:fldCharType="end"/>
      </w:r>
    </w:p>
    <w:p w14:paraId="383D98B6" w14:textId="05CCEBC4" w:rsidR="00226F2F" w:rsidRDefault="00226F2F">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_Toc207823368 \h </w:instrText>
      </w:r>
      <w:r>
        <w:rPr>
          <w:noProof/>
        </w:rPr>
      </w:r>
      <w:r>
        <w:rPr>
          <w:noProof/>
        </w:rPr>
        <w:fldChar w:fldCharType="separate"/>
      </w:r>
      <w:r>
        <w:rPr>
          <w:noProof/>
        </w:rPr>
        <w:t>110</w:t>
      </w:r>
      <w:r>
        <w:rPr>
          <w:noProof/>
        </w:rPr>
        <w:fldChar w:fldCharType="end"/>
      </w:r>
    </w:p>
    <w:p w14:paraId="2E185CFA" w14:textId="593AA887" w:rsidR="00226F2F" w:rsidRDefault="00226F2F">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_Toc207823369 \h </w:instrText>
      </w:r>
      <w:r>
        <w:rPr>
          <w:noProof/>
        </w:rPr>
      </w:r>
      <w:r>
        <w:rPr>
          <w:noProof/>
        </w:rPr>
        <w:fldChar w:fldCharType="separate"/>
      </w:r>
      <w:r>
        <w:rPr>
          <w:noProof/>
        </w:rPr>
        <w:t>110</w:t>
      </w:r>
      <w:r>
        <w:rPr>
          <w:noProof/>
        </w:rPr>
        <w:fldChar w:fldCharType="end"/>
      </w:r>
    </w:p>
    <w:p w14:paraId="77B3BB02" w14:textId="3A90236E" w:rsidR="00226F2F" w:rsidRDefault="00226F2F">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_Toc207823370 \h </w:instrText>
      </w:r>
      <w:r>
        <w:rPr>
          <w:noProof/>
        </w:rPr>
      </w:r>
      <w:r>
        <w:rPr>
          <w:noProof/>
        </w:rPr>
        <w:fldChar w:fldCharType="separate"/>
      </w:r>
      <w:r>
        <w:rPr>
          <w:noProof/>
        </w:rPr>
        <w:t>111</w:t>
      </w:r>
      <w:r>
        <w:rPr>
          <w:noProof/>
        </w:rPr>
        <w:fldChar w:fldCharType="end"/>
      </w:r>
    </w:p>
    <w:p w14:paraId="451A33E9" w14:textId="52532156" w:rsidR="00226F2F" w:rsidRDefault="00226F2F">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_Toc207823371 \h </w:instrText>
      </w:r>
      <w:r>
        <w:rPr>
          <w:noProof/>
        </w:rPr>
      </w:r>
      <w:r>
        <w:rPr>
          <w:noProof/>
        </w:rPr>
        <w:fldChar w:fldCharType="separate"/>
      </w:r>
      <w:r>
        <w:rPr>
          <w:noProof/>
        </w:rPr>
        <w:t>111</w:t>
      </w:r>
      <w:r>
        <w:rPr>
          <w:noProof/>
        </w:rPr>
        <w:fldChar w:fldCharType="end"/>
      </w:r>
    </w:p>
    <w:p w14:paraId="194658F9" w14:textId="244A2BD3" w:rsidR="00226F2F" w:rsidRDefault="00226F2F">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_Toc207823372 \h </w:instrText>
      </w:r>
      <w:r>
        <w:rPr>
          <w:noProof/>
        </w:rPr>
      </w:r>
      <w:r>
        <w:rPr>
          <w:noProof/>
        </w:rPr>
        <w:fldChar w:fldCharType="separate"/>
      </w:r>
      <w:r>
        <w:rPr>
          <w:noProof/>
        </w:rPr>
        <w:t>111</w:t>
      </w:r>
      <w:r>
        <w:rPr>
          <w:noProof/>
        </w:rPr>
        <w:fldChar w:fldCharType="end"/>
      </w:r>
    </w:p>
    <w:p w14:paraId="3AD00E71" w14:textId="0B606902"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_Toc207823373 \h </w:instrText>
      </w:r>
      <w:r>
        <w:rPr>
          <w:noProof/>
        </w:rPr>
      </w:r>
      <w:r>
        <w:rPr>
          <w:noProof/>
        </w:rPr>
        <w:fldChar w:fldCharType="separate"/>
      </w:r>
      <w:r>
        <w:rPr>
          <w:noProof/>
        </w:rPr>
        <w:t>111</w:t>
      </w:r>
      <w:r>
        <w:rPr>
          <w:noProof/>
        </w:rPr>
        <w:fldChar w:fldCharType="end"/>
      </w:r>
    </w:p>
    <w:p w14:paraId="5AC6D18D" w14:textId="5983E6BE"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_Toc207823374 \h </w:instrText>
      </w:r>
      <w:r>
        <w:rPr>
          <w:noProof/>
        </w:rPr>
      </w:r>
      <w:r>
        <w:rPr>
          <w:noProof/>
        </w:rPr>
        <w:fldChar w:fldCharType="separate"/>
      </w:r>
      <w:r>
        <w:rPr>
          <w:noProof/>
        </w:rPr>
        <w:t>111</w:t>
      </w:r>
      <w:r>
        <w:rPr>
          <w:noProof/>
        </w:rPr>
        <w:fldChar w:fldCharType="end"/>
      </w:r>
    </w:p>
    <w:p w14:paraId="1861F986" w14:textId="20B47696" w:rsidR="00226F2F" w:rsidRDefault="00226F2F">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_Toc207823375 \h </w:instrText>
      </w:r>
      <w:r>
        <w:rPr>
          <w:noProof/>
        </w:rPr>
      </w:r>
      <w:r>
        <w:rPr>
          <w:noProof/>
        </w:rPr>
        <w:fldChar w:fldCharType="separate"/>
      </w:r>
      <w:r>
        <w:rPr>
          <w:noProof/>
        </w:rPr>
        <w:t>112</w:t>
      </w:r>
      <w:r>
        <w:rPr>
          <w:noProof/>
        </w:rPr>
        <w:fldChar w:fldCharType="end"/>
      </w:r>
    </w:p>
    <w:p w14:paraId="01AE415B" w14:textId="2302ED7D" w:rsidR="00226F2F" w:rsidRDefault="00226F2F">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_Toc207823376 \h </w:instrText>
      </w:r>
      <w:r>
        <w:rPr>
          <w:noProof/>
        </w:rPr>
      </w:r>
      <w:r>
        <w:rPr>
          <w:noProof/>
        </w:rPr>
        <w:fldChar w:fldCharType="separate"/>
      </w:r>
      <w:r>
        <w:rPr>
          <w:noProof/>
        </w:rPr>
        <w:t>112</w:t>
      </w:r>
      <w:r>
        <w:rPr>
          <w:noProof/>
        </w:rPr>
        <w:fldChar w:fldCharType="end"/>
      </w:r>
    </w:p>
    <w:p w14:paraId="150DF1F7" w14:textId="0AB62685" w:rsidR="00226F2F" w:rsidRDefault="00226F2F">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_Toc207823377 \h </w:instrText>
      </w:r>
      <w:r>
        <w:rPr>
          <w:noProof/>
        </w:rPr>
      </w:r>
      <w:r>
        <w:rPr>
          <w:noProof/>
        </w:rPr>
        <w:fldChar w:fldCharType="separate"/>
      </w:r>
      <w:r>
        <w:rPr>
          <w:noProof/>
        </w:rPr>
        <w:t>114</w:t>
      </w:r>
      <w:r>
        <w:rPr>
          <w:noProof/>
        </w:rPr>
        <w:fldChar w:fldCharType="end"/>
      </w:r>
    </w:p>
    <w:p w14:paraId="53084329" w14:textId="10EFE441"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_Toc207823378 \h </w:instrText>
      </w:r>
      <w:r>
        <w:rPr>
          <w:noProof/>
        </w:rPr>
      </w:r>
      <w:r>
        <w:rPr>
          <w:noProof/>
        </w:rPr>
        <w:fldChar w:fldCharType="separate"/>
      </w:r>
      <w:r>
        <w:rPr>
          <w:noProof/>
        </w:rPr>
        <w:t>114</w:t>
      </w:r>
      <w:r>
        <w:rPr>
          <w:noProof/>
        </w:rPr>
        <w:fldChar w:fldCharType="end"/>
      </w:r>
    </w:p>
    <w:p w14:paraId="7F054FBC" w14:textId="7E205BD0"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_Toc207823379 \h </w:instrText>
      </w:r>
      <w:r>
        <w:rPr>
          <w:noProof/>
        </w:rPr>
      </w:r>
      <w:r>
        <w:rPr>
          <w:noProof/>
        </w:rPr>
        <w:fldChar w:fldCharType="separate"/>
      </w:r>
      <w:r>
        <w:rPr>
          <w:noProof/>
        </w:rPr>
        <w:t>114</w:t>
      </w:r>
      <w:r>
        <w:rPr>
          <w:noProof/>
        </w:rPr>
        <w:fldChar w:fldCharType="end"/>
      </w:r>
    </w:p>
    <w:p w14:paraId="09D0E952" w14:textId="488FA018"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_Toc207823380 \h </w:instrText>
      </w:r>
      <w:r>
        <w:rPr>
          <w:noProof/>
        </w:rPr>
      </w:r>
      <w:r>
        <w:rPr>
          <w:noProof/>
        </w:rPr>
        <w:fldChar w:fldCharType="separate"/>
      </w:r>
      <w:r>
        <w:rPr>
          <w:noProof/>
        </w:rPr>
        <w:t>114</w:t>
      </w:r>
      <w:r>
        <w:rPr>
          <w:noProof/>
        </w:rPr>
        <w:fldChar w:fldCharType="end"/>
      </w:r>
    </w:p>
    <w:p w14:paraId="2E939262" w14:textId="1B133DC1"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_Toc207823381 \h </w:instrText>
      </w:r>
      <w:r>
        <w:rPr>
          <w:noProof/>
        </w:rPr>
      </w:r>
      <w:r>
        <w:rPr>
          <w:noProof/>
        </w:rPr>
        <w:fldChar w:fldCharType="separate"/>
      </w:r>
      <w:r>
        <w:rPr>
          <w:noProof/>
        </w:rPr>
        <w:t>115</w:t>
      </w:r>
      <w:r>
        <w:rPr>
          <w:noProof/>
        </w:rPr>
        <w:fldChar w:fldCharType="end"/>
      </w:r>
    </w:p>
    <w:p w14:paraId="6E6377CA" w14:textId="7FDADB5B"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_Toc207823382 \h </w:instrText>
      </w:r>
      <w:r>
        <w:rPr>
          <w:noProof/>
        </w:rPr>
      </w:r>
      <w:r>
        <w:rPr>
          <w:noProof/>
        </w:rPr>
        <w:fldChar w:fldCharType="separate"/>
      </w:r>
      <w:r>
        <w:rPr>
          <w:noProof/>
        </w:rPr>
        <w:t>117</w:t>
      </w:r>
      <w:r>
        <w:rPr>
          <w:noProof/>
        </w:rPr>
        <w:fldChar w:fldCharType="end"/>
      </w:r>
    </w:p>
    <w:p w14:paraId="78F77771" w14:textId="54551DE7"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_Toc207823383 \h </w:instrText>
      </w:r>
      <w:r>
        <w:rPr>
          <w:noProof/>
        </w:rPr>
      </w:r>
      <w:r>
        <w:rPr>
          <w:noProof/>
        </w:rPr>
        <w:fldChar w:fldCharType="separate"/>
      </w:r>
      <w:r>
        <w:rPr>
          <w:noProof/>
        </w:rPr>
        <w:t>117</w:t>
      </w:r>
      <w:r>
        <w:rPr>
          <w:noProof/>
        </w:rPr>
        <w:fldChar w:fldCharType="end"/>
      </w:r>
    </w:p>
    <w:p w14:paraId="48AE1C04" w14:textId="56BAABFA"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_Toc207823384 \h </w:instrText>
      </w:r>
      <w:r>
        <w:rPr>
          <w:noProof/>
        </w:rPr>
      </w:r>
      <w:r>
        <w:rPr>
          <w:noProof/>
        </w:rPr>
        <w:fldChar w:fldCharType="separate"/>
      </w:r>
      <w:r>
        <w:rPr>
          <w:noProof/>
        </w:rPr>
        <w:t>117</w:t>
      </w:r>
      <w:r>
        <w:rPr>
          <w:noProof/>
        </w:rPr>
        <w:fldChar w:fldCharType="end"/>
      </w:r>
    </w:p>
    <w:p w14:paraId="5A75A9EE" w14:textId="2B59606F"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_Toc207823385 \h </w:instrText>
      </w:r>
      <w:r>
        <w:rPr>
          <w:noProof/>
        </w:rPr>
      </w:r>
      <w:r>
        <w:rPr>
          <w:noProof/>
        </w:rPr>
        <w:fldChar w:fldCharType="separate"/>
      </w:r>
      <w:r>
        <w:rPr>
          <w:noProof/>
        </w:rPr>
        <w:t>117</w:t>
      </w:r>
      <w:r>
        <w:rPr>
          <w:noProof/>
        </w:rPr>
        <w:fldChar w:fldCharType="end"/>
      </w:r>
    </w:p>
    <w:p w14:paraId="6F04FF8D" w14:textId="321D2D17"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_Toc207823386 \h </w:instrText>
      </w:r>
      <w:r>
        <w:rPr>
          <w:noProof/>
        </w:rPr>
      </w:r>
      <w:r>
        <w:rPr>
          <w:noProof/>
        </w:rPr>
        <w:fldChar w:fldCharType="separate"/>
      </w:r>
      <w:r>
        <w:rPr>
          <w:noProof/>
        </w:rPr>
        <w:t>118</w:t>
      </w:r>
      <w:r>
        <w:rPr>
          <w:noProof/>
        </w:rPr>
        <w:fldChar w:fldCharType="end"/>
      </w:r>
    </w:p>
    <w:p w14:paraId="2DCCBA3C" w14:textId="5BF41638"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_Toc207823387 \h </w:instrText>
      </w:r>
      <w:r>
        <w:rPr>
          <w:noProof/>
        </w:rPr>
      </w:r>
      <w:r>
        <w:rPr>
          <w:noProof/>
        </w:rPr>
        <w:fldChar w:fldCharType="separate"/>
      </w:r>
      <w:r>
        <w:rPr>
          <w:noProof/>
        </w:rPr>
        <w:t>119</w:t>
      </w:r>
      <w:r>
        <w:rPr>
          <w:noProof/>
        </w:rPr>
        <w:fldChar w:fldCharType="end"/>
      </w:r>
    </w:p>
    <w:p w14:paraId="22116CEF" w14:textId="52AC8B34"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_Toc207823388 \h </w:instrText>
      </w:r>
      <w:r>
        <w:rPr>
          <w:noProof/>
        </w:rPr>
      </w:r>
      <w:r>
        <w:rPr>
          <w:noProof/>
        </w:rPr>
        <w:fldChar w:fldCharType="separate"/>
      </w:r>
      <w:r>
        <w:rPr>
          <w:noProof/>
        </w:rPr>
        <w:t>119</w:t>
      </w:r>
      <w:r>
        <w:rPr>
          <w:noProof/>
        </w:rPr>
        <w:fldChar w:fldCharType="end"/>
      </w:r>
    </w:p>
    <w:p w14:paraId="118CDE33" w14:textId="16D9F8C6"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_Toc207823389 \h </w:instrText>
      </w:r>
      <w:r>
        <w:rPr>
          <w:noProof/>
        </w:rPr>
      </w:r>
      <w:r>
        <w:rPr>
          <w:noProof/>
        </w:rPr>
        <w:fldChar w:fldCharType="separate"/>
      </w:r>
      <w:r>
        <w:rPr>
          <w:noProof/>
        </w:rPr>
        <w:t>119</w:t>
      </w:r>
      <w:r>
        <w:rPr>
          <w:noProof/>
        </w:rPr>
        <w:fldChar w:fldCharType="end"/>
      </w:r>
    </w:p>
    <w:p w14:paraId="6435080B" w14:textId="0068F3CC"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_Toc207823390 \h </w:instrText>
      </w:r>
      <w:r>
        <w:rPr>
          <w:noProof/>
        </w:rPr>
      </w:r>
      <w:r>
        <w:rPr>
          <w:noProof/>
        </w:rPr>
        <w:fldChar w:fldCharType="separate"/>
      </w:r>
      <w:r>
        <w:rPr>
          <w:noProof/>
        </w:rPr>
        <w:t>119</w:t>
      </w:r>
      <w:r>
        <w:rPr>
          <w:noProof/>
        </w:rPr>
        <w:fldChar w:fldCharType="end"/>
      </w:r>
    </w:p>
    <w:p w14:paraId="61826CB4" w14:textId="078BBD53"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_Toc207823391 \h </w:instrText>
      </w:r>
      <w:r>
        <w:rPr>
          <w:noProof/>
        </w:rPr>
      </w:r>
      <w:r>
        <w:rPr>
          <w:noProof/>
        </w:rPr>
        <w:fldChar w:fldCharType="separate"/>
      </w:r>
      <w:r>
        <w:rPr>
          <w:noProof/>
        </w:rPr>
        <w:t>120</w:t>
      </w:r>
      <w:r>
        <w:rPr>
          <w:noProof/>
        </w:rPr>
        <w:fldChar w:fldCharType="end"/>
      </w:r>
    </w:p>
    <w:p w14:paraId="63912602" w14:textId="098DDDF9" w:rsidR="00226F2F" w:rsidRDefault="00226F2F">
      <w:pPr>
        <w:pStyle w:val="TOC5"/>
        <w:rPr>
          <w:rFonts w:asciiTheme="minorHAnsi" w:eastAsiaTheme="minorEastAsia" w:hAnsiTheme="minorHAnsi" w:cstheme="minorBidi"/>
          <w:noProof/>
          <w:sz w:val="22"/>
          <w:szCs w:val="22"/>
          <w:lang w:val="en-IN" w:eastAsia="en-IN"/>
        </w:rPr>
      </w:pPr>
      <w:r>
        <w:rPr>
          <w:noProof/>
          <w:lang w:eastAsia="zh-CN"/>
        </w:rPr>
        <w:lastRenderedPageBreak/>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_Toc207823392 \h </w:instrText>
      </w:r>
      <w:r>
        <w:rPr>
          <w:noProof/>
        </w:rPr>
      </w:r>
      <w:r>
        <w:rPr>
          <w:noProof/>
        </w:rPr>
        <w:fldChar w:fldCharType="separate"/>
      </w:r>
      <w:r>
        <w:rPr>
          <w:noProof/>
        </w:rPr>
        <w:t>120</w:t>
      </w:r>
      <w:r>
        <w:rPr>
          <w:noProof/>
        </w:rPr>
        <w:fldChar w:fldCharType="end"/>
      </w:r>
    </w:p>
    <w:p w14:paraId="526BF4CA" w14:textId="7C52C81A" w:rsidR="00226F2F" w:rsidRDefault="00226F2F">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_Toc207823393 \h </w:instrText>
      </w:r>
      <w:r>
        <w:rPr>
          <w:noProof/>
        </w:rPr>
      </w:r>
      <w:r>
        <w:rPr>
          <w:noProof/>
        </w:rPr>
        <w:fldChar w:fldCharType="separate"/>
      </w:r>
      <w:r>
        <w:rPr>
          <w:noProof/>
        </w:rPr>
        <w:t>120</w:t>
      </w:r>
      <w:r>
        <w:rPr>
          <w:noProof/>
        </w:rPr>
        <w:fldChar w:fldCharType="end"/>
      </w:r>
    </w:p>
    <w:p w14:paraId="129ACFF6" w14:textId="519DF7EC"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_Toc207823394 \h </w:instrText>
      </w:r>
      <w:r>
        <w:rPr>
          <w:noProof/>
        </w:rPr>
      </w:r>
      <w:r>
        <w:rPr>
          <w:noProof/>
        </w:rPr>
        <w:fldChar w:fldCharType="separate"/>
      </w:r>
      <w:r>
        <w:rPr>
          <w:noProof/>
        </w:rPr>
        <w:t>120</w:t>
      </w:r>
      <w:r>
        <w:rPr>
          <w:noProof/>
        </w:rPr>
        <w:fldChar w:fldCharType="end"/>
      </w:r>
    </w:p>
    <w:p w14:paraId="5828DD64" w14:textId="72BD5179"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_Toc207823395 \h </w:instrText>
      </w:r>
      <w:r>
        <w:rPr>
          <w:noProof/>
        </w:rPr>
      </w:r>
      <w:r>
        <w:rPr>
          <w:noProof/>
        </w:rPr>
        <w:fldChar w:fldCharType="separate"/>
      </w:r>
      <w:r>
        <w:rPr>
          <w:noProof/>
        </w:rPr>
        <w:t>120</w:t>
      </w:r>
      <w:r>
        <w:rPr>
          <w:noProof/>
        </w:rPr>
        <w:fldChar w:fldCharType="end"/>
      </w:r>
    </w:p>
    <w:p w14:paraId="32C23B0B" w14:textId="53B7CCF1" w:rsidR="00226F2F" w:rsidRDefault="00226F2F">
      <w:pPr>
        <w:pStyle w:val="TOC5"/>
        <w:rPr>
          <w:rFonts w:asciiTheme="minorHAnsi" w:eastAsiaTheme="minorEastAsia" w:hAnsiTheme="minorHAnsi" w:cstheme="minorBidi"/>
          <w:noProof/>
          <w:sz w:val="22"/>
          <w:szCs w:val="22"/>
          <w:lang w:val="en-IN" w:eastAsia="en-IN"/>
        </w:rPr>
      </w:pPr>
      <w:r>
        <w:rPr>
          <w:noProof/>
          <w:lang w:eastAsia="zh-CN"/>
        </w:rPr>
        <w:t>8.1.5.3.3</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_Toc207823396 \h </w:instrText>
      </w:r>
      <w:r>
        <w:rPr>
          <w:noProof/>
        </w:rPr>
      </w:r>
      <w:r>
        <w:rPr>
          <w:noProof/>
        </w:rPr>
        <w:fldChar w:fldCharType="separate"/>
      </w:r>
      <w:r>
        <w:rPr>
          <w:noProof/>
        </w:rPr>
        <w:t>120</w:t>
      </w:r>
      <w:r>
        <w:rPr>
          <w:noProof/>
        </w:rPr>
        <w:fldChar w:fldCharType="end"/>
      </w:r>
    </w:p>
    <w:p w14:paraId="605FD62F" w14:textId="417180CC" w:rsidR="00226F2F" w:rsidRDefault="00226F2F">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_Toc207823397 \h </w:instrText>
      </w:r>
      <w:r>
        <w:rPr>
          <w:noProof/>
        </w:rPr>
      </w:r>
      <w:r>
        <w:rPr>
          <w:noProof/>
        </w:rPr>
        <w:fldChar w:fldCharType="separate"/>
      </w:r>
      <w:r>
        <w:rPr>
          <w:noProof/>
        </w:rPr>
        <w:t>121</w:t>
      </w:r>
      <w:r>
        <w:rPr>
          <w:noProof/>
        </w:rPr>
        <w:fldChar w:fldCharType="end"/>
      </w:r>
    </w:p>
    <w:p w14:paraId="57A8A3F6" w14:textId="4F3F98A4" w:rsidR="00226F2F" w:rsidRDefault="00226F2F">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_Toc207823398 \h </w:instrText>
      </w:r>
      <w:r>
        <w:rPr>
          <w:noProof/>
        </w:rPr>
      </w:r>
      <w:r>
        <w:rPr>
          <w:noProof/>
        </w:rPr>
        <w:fldChar w:fldCharType="separate"/>
      </w:r>
      <w:r>
        <w:rPr>
          <w:noProof/>
        </w:rPr>
        <w:t>121</w:t>
      </w:r>
      <w:r>
        <w:rPr>
          <w:noProof/>
        </w:rPr>
        <w:fldChar w:fldCharType="end"/>
      </w:r>
    </w:p>
    <w:p w14:paraId="7BA6FADE" w14:textId="243996C4" w:rsidR="00226F2F" w:rsidRDefault="00226F2F">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_Toc207823399 \h </w:instrText>
      </w:r>
      <w:r>
        <w:rPr>
          <w:noProof/>
        </w:rPr>
      </w:r>
      <w:r>
        <w:rPr>
          <w:noProof/>
        </w:rPr>
        <w:fldChar w:fldCharType="separate"/>
      </w:r>
      <w:r>
        <w:rPr>
          <w:noProof/>
        </w:rPr>
        <w:t>121</w:t>
      </w:r>
      <w:r>
        <w:rPr>
          <w:noProof/>
        </w:rPr>
        <w:fldChar w:fldCharType="end"/>
      </w:r>
    </w:p>
    <w:p w14:paraId="4FF30312" w14:textId="3C2B4FD3" w:rsidR="00226F2F" w:rsidRDefault="00226F2F">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_Toc207823400 \h </w:instrText>
      </w:r>
      <w:r>
        <w:rPr>
          <w:noProof/>
        </w:rPr>
      </w:r>
      <w:r>
        <w:rPr>
          <w:noProof/>
        </w:rPr>
        <w:fldChar w:fldCharType="separate"/>
      </w:r>
      <w:r>
        <w:rPr>
          <w:noProof/>
        </w:rPr>
        <w:t>121</w:t>
      </w:r>
      <w:r>
        <w:rPr>
          <w:noProof/>
        </w:rPr>
        <w:fldChar w:fldCharType="end"/>
      </w:r>
    </w:p>
    <w:p w14:paraId="38C99D16" w14:textId="64B95965" w:rsidR="00226F2F" w:rsidRDefault="00226F2F">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_Toc207823401 \h </w:instrText>
      </w:r>
      <w:r>
        <w:rPr>
          <w:noProof/>
        </w:rPr>
      </w:r>
      <w:r>
        <w:rPr>
          <w:noProof/>
        </w:rPr>
        <w:fldChar w:fldCharType="separate"/>
      </w:r>
      <w:r>
        <w:rPr>
          <w:noProof/>
        </w:rPr>
        <w:t>122</w:t>
      </w:r>
      <w:r>
        <w:rPr>
          <w:noProof/>
        </w:rPr>
        <w:fldChar w:fldCharType="end"/>
      </w:r>
    </w:p>
    <w:p w14:paraId="299C1CC6" w14:textId="4C4BC695" w:rsidR="00226F2F" w:rsidRDefault="00226F2F">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_Toc207823402 \h </w:instrText>
      </w:r>
      <w:r>
        <w:rPr>
          <w:noProof/>
        </w:rPr>
      </w:r>
      <w:r>
        <w:rPr>
          <w:noProof/>
        </w:rPr>
        <w:fldChar w:fldCharType="separate"/>
      </w:r>
      <w:r>
        <w:rPr>
          <w:noProof/>
        </w:rPr>
        <w:t>122</w:t>
      </w:r>
      <w:r>
        <w:rPr>
          <w:noProof/>
        </w:rPr>
        <w:fldChar w:fldCharType="end"/>
      </w:r>
    </w:p>
    <w:p w14:paraId="6508B237" w14:textId="6E4ABB28" w:rsidR="00226F2F" w:rsidRDefault="00226F2F">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_Toc207823403 \h </w:instrText>
      </w:r>
      <w:r>
        <w:rPr>
          <w:noProof/>
        </w:rPr>
      </w:r>
      <w:r>
        <w:rPr>
          <w:noProof/>
        </w:rPr>
        <w:fldChar w:fldCharType="separate"/>
      </w:r>
      <w:r>
        <w:rPr>
          <w:noProof/>
        </w:rPr>
        <w:t>122</w:t>
      </w:r>
      <w:r>
        <w:rPr>
          <w:noProof/>
        </w:rPr>
        <w:fldChar w:fldCharType="end"/>
      </w:r>
    </w:p>
    <w:p w14:paraId="19A9E377" w14:textId="26AFBF3D" w:rsidR="00226F2F" w:rsidRDefault="00226F2F">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_Toc207823404 \h </w:instrText>
      </w:r>
      <w:r>
        <w:rPr>
          <w:noProof/>
        </w:rPr>
      </w:r>
      <w:r>
        <w:rPr>
          <w:noProof/>
        </w:rPr>
        <w:fldChar w:fldCharType="separate"/>
      </w:r>
      <w:r>
        <w:rPr>
          <w:noProof/>
        </w:rPr>
        <w:t>128</w:t>
      </w:r>
      <w:r>
        <w:rPr>
          <w:noProof/>
        </w:rPr>
        <w:fldChar w:fldCharType="end"/>
      </w:r>
    </w:p>
    <w:p w14:paraId="25880CE5" w14:textId="6A68A5A5" w:rsidR="00226F2F" w:rsidRDefault="00226F2F">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A928FE">
        <w:rPr>
          <w:noProof/>
          <w:lang w:val="en-US"/>
        </w:rPr>
        <w:t>Eees_ACREvents</w:t>
      </w:r>
      <w:r>
        <w:rPr>
          <w:noProof/>
        </w:rPr>
        <w:t xml:space="preserve"> API</w:t>
      </w:r>
      <w:r>
        <w:rPr>
          <w:noProof/>
        </w:rPr>
        <w:tab/>
      </w:r>
      <w:r>
        <w:rPr>
          <w:noProof/>
        </w:rPr>
        <w:fldChar w:fldCharType="begin"/>
      </w:r>
      <w:r>
        <w:rPr>
          <w:noProof/>
        </w:rPr>
        <w:instrText xml:space="preserve"> PAGEREF _Toc207823405 \h </w:instrText>
      </w:r>
      <w:r>
        <w:rPr>
          <w:noProof/>
        </w:rPr>
      </w:r>
      <w:r>
        <w:rPr>
          <w:noProof/>
        </w:rPr>
        <w:fldChar w:fldCharType="separate"/>
      </w:r>
      <w:r>
        <w:rPr>
          <w:noProof/>
        </w:rPr>
        <w:t>138</w:t>
      </w:r>
      <w:r>
        <w:rPr>
          <w:noProof/>
        </w:rPr>
        <w:fldChar w:fldCharType="end"/>
      </w:r>
    </w:p>
    <w:p w14:paraId="6F637DA9" w14:textId="33235FC5" w:rsidR="00226F2F" w:rsidRDefault="00226F2F">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_Toc207823406 \h </w:instrText>
      </w:r>
      <w:r>
        <w:rPr>
          <w:noProof/>
        </w:rPr>
      </w:r>
      <w:r>
        <w:rPr>
          <w:noProof/>
        </w:rPr>
        <w:fldChar w:fldCharType="separate"/>
      </w:r>
      <w:r>
        <w:rPr>
          <w:noProof/>
        </w:rPr>
        <w:t>143</w:t>
      </w:r>
      <w:r>
        <w:rPr>
          <w:noProof/>
        </w:rPr>
        <w:fldChar w:fldCharType="end"/>
      </w:r>
    </w:p>
    <w:p w14:paraId="56D8BFBE" w14:textId="593BC4ED" w:rsidR="00226F2F" w:rsidRDefault="00226F2F">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_Toc207823407 \h </w:instrText>
      </w:r>
      <w:r>
        <w:rPr>
          <w:noProof/>
        </w:rPr>
      </w:r>
      <w:r>
        <w:rPr>
          <w:noProof/>
        </w:rPr>
        <w:fldChar w:fldCharType="separate"/>
      </w:r>
      <w:r>
        <w:rPr>
          <w:noProof/>
        </w:rPr>
        <w:t>148</w:t>
      </w:r>
      <w:r>
        <w:rPr>
          <w:noProof/>
        </w:rPr>
        <w:fldChar w:fldCharType="end"/>
      </w:r>
    </w:p>
    <w:p w14:paraId="5440C5E5" w14:textId="52D64A2B" w:rsidR="00226F2F" w:rsidRDefault="00226F2F">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_Toc207823408 \h </w:instrText>
      </w:r>
      <w:r>
        <w:rPr>
          <w:noProof/>
        </w:rPr>
      </w:r>
      <w:r>
        <w:rPr>
          <w:noProof/>
        </w:rPr>
        <w:fldChar w:fldCharType="separate"/>
      </w:r>
      <w:r>
        <w:rPr>
          <w:noProof/>
        </w:rPr>
        <w:t>151</w:t>
      </w:r>
      <w:r>
        <w:rPr>
          <w:noProof/>
        </w:rPr>
        <w:fldChar w:fldCharType="end"/>
      </w:r>
    </w:p>
    <w:p w14:paraId="53F4D548" w14:textId="228ADEC9" w:rsidR="00226F2F" w:rsidRDefault="00226F2F">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_Toc207823409 \h </w:instrText>
      </w:r>
      <w:r>
        <w:rPr>
          <w:noProof/>
        </w:rPr>
      </w:r>
      <w:r>
        <w:rPr>
          <w:noProof/>
        </w:rPr>
        <w:fldChar w:fldCharType="separate"/>
      </w:r>
      <w:r>
        <w:rPr>
          <w:noProof/>
        </w:rPr>
        <w:t>151</w:t>
      </w:r>
      <w:r>
        <w:rPr>
          <w:noProof/>
        </w:rPr>
        <w:fldChar w:fldCharType="end"/>
      </w:r>
    </w:p>
    <w:p w14:paraId="72A704FE" w14:textId="29FCC63C" w:rsidR="00226F2F" w:rsidRDefault="00226F2F">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_Toc207823410 \h </w:instrText>
      </w:r>
      <w:r>
        <w:rPr>
          <w:noProof/>
        </w:rPr>
      </w:r>
      <w:r>
        <w:rPr>
          <w:noProof/>
        </w:rPr>
        <w:fldChar w:fldCharType="separate"/>
      </w:r>
      <w:r>
        <w:rPr>
          <w:noProof/>
        </w:rPr>
        <w:t>160</w:t>
      </w:r>
      <w:r>
        <w:rPr>
          <w:noProof/>
        </w:rPr>
        <w:fldChar w:fldCharType="end"/>
      </w:r>
    </w:p>
    <w:p w14:paraId="0C777C50" w14:textId="54C750EC" w:rsidR="00226F2F" w:rsidRDefault="00226F2F">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_Toc207823411 \h </w:instrText>
      </w:r>
      <w:r>
        <w:rPr>
          <w:noProof/>
        </w:rPr>
      </w:r>
      <w:r>
        <w:rPr>
          <w:noProof/>
        </w:rPr>
        <w:fldChar w:fldCharType="separate"/>
      </w:r>
      <w:r>
        <w:rPr>
          <w:noProof/>
        </w:rPr>
        <w:t>161</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207823044"/>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Start w:id="30" w:name="_Toc207823045"/>
      <w:bookmarkEnd w:id="23"/>
      <w:r w:rsidRPr="004D3578">
        <w:t>1</w:t>
      </w:r>
      <w:r w:rsidRPr="004D3578">
        <w:tab/>
        <w:t>Scope</w:t>
      </w:r>
      <w:bookmarkEnd w:id="24"/>
      <w:bookmarkEnd w:id="25"/>
      <w:bookmarkEnd w:id="26"/>
      <w:bookmarkEnd w:id="27"/>
      <w:bookmarkEnd w:id="28"/>
      <w:bookmarkEnd w:id="29"/>
      <w:bookmarkEnd w:id="30"/>
    </w:p>
    <w:p w14:paraId="7CC158B0" w14:textId="77777777" w:rsidR="00C62E21" w:rsidRPr="00136F51" w:rsidRDefault="00C62E21" w:rsidP="00C62E21">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End w:id="31"/>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38" w:name="_Toc207823046"/>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lastRenderedPageBreak/>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207823047"/>
      <w:bookmarkEnd w:id="40"/>
      <w:r w:rsidRPr="004D3578">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207823048"/>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207823049"/>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207823050"/>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207823051"/>
      <w:r>
        <w:lastRenderedPageBreak/>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207823052"/>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207823053"/>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207823054"/>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207823055"/>
      <w:bookmarkStart w:id="99" w:name="_Toc61651628"/>
      <w:r>
        <w:t>5.1</w:t>
      </w:r>
      <w:r>
        <w:tab/>
        <w:t>Introduction</w:t>
      </w:r>
      <w:bookmarkEnd w:id="92"/>
      <w:bookmarkEnd w:id="93"/>
      <w:bookmarkEnd w:id="94"/>
      <w:bookmarkEnd w:id="95"/>
      <w:bookmarkEnd w:id="96"/>
      <w:bookmarkEnd w:id="97"/>
      <w:bookmarkEnd w:id="98"/>
      <w:r>
        <w:t xml:space="preserve"> </w:t>
      </w:r>
      <w:bookmarkEnd w:id="9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207823056"/>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207823057"/>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207823058"/>
      <w:r>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207823059"/>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207823060"/>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207823061"/>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207823062"/>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207823063"/>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207823064"/>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207823065"/>
      <w:r>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207823066"/>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207823067"/>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207823068"/>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207823069"/>
      <w:r>
        <w:lastRenderedPageBreak/>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207823070"/>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207823071"/>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207823072"/>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207823073"/>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207823074"/>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207823075"/>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347121EF" w14:textId="77777777" w:rsidR="006E1128" w:rsidRDefault="009E5347" w:rsidP="006E1128">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6AA08C05" w14:textId="732F8AAA" w:rsidR="009E5347" w:rsidRDefault="006E1128" w:rsidP="00FC2AB3">
      <w:pPr>
        <w:pStyle w:val="B3"/>
        <w:rPr>
          <w:lang w:eastAsia="ko-KR"/>
        </w:rPr>
      </w:pPr>
      <w:r>
        <w:rPr>
          <w:lang w:eastAsia="zh-CN"/>
        </w:rPr>
        <w:t>i.</w:t>
      </w:r>
      <w:r>
        <w:rPr>
          <w:lang w:eastAsia="zh-CN"/>
        </w:rPr>
        <w:tab/>
      </w:r>
      <w:r>
        <w:rPr>
          <w:lang w:eastAsia="ko-KR"/>
        </w:rPr>
        <w:t>if the Metaverse_App feature is supported and if the request includes the "</w:t>
      </w:r>
      <w:r>
        <w:t>associatedDevices" attribute, the EES shall identify those EAS(s) that serves these associated device types;</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032890A2" w14:textId="3BB530FC" w:rsidR="00A818A8" w:rsidRDefault="00FD4F34" w:rsidP="00A818A8">
      <w:pPr>
        <w:pStyle w:val="B3"/>
        <w:rPr>
          <w:lang w:eastAsia="zh-CN"/>
        </w:rPr>
      </w:pPr>
      <w:r>
        <w:rPr>
          <w:lang w:eastAsia="zh-CN"/>
        </w:rPr>
        <w:t>i.</w:t>
      </w:r>
      <w:r>
        <w:rPr>
          <w:lang w:eastAsia="zh-CN"/>
        </w:rPr>
        <w:tab/>
        <w:t>t</w:t>
      </w:r>
      <w:r w:rsidRPr="006E33EA">
        <w:rPr>
          <w:lang w:eastAsia="zh-CN"/>
        </w:rPr>
        <w:t xml:space="preserve">he EES may select one EAS and determine to perform application traffic influence for this </w:t>
      </w:r>
      <w:r w:rsidR="00A818A8">
        <w:rPr>
          <w:lang w:eastAsia="zh-CN"/>
        </w:rPr>
        <w:t xml:space="preserve">EAS in advance </w:t>
      </w:r>
      <w:r w:rsidRPr="006E33EA">
        <w:rPr>
          <w:lang w:eastAsia="zh-CN"/>
        </w:rPr>
        <w:t>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r w:rsidR="00A818A8">
        <w:rPr>
          <w:lang w:eastAsia="zh-CN"/>
        </w:rPr>
        <w:t xml:space="preserve"> and</w:t>
      </w:r>
    </w:p>
    <w:p w14:paraId="2C287C8D" w14:textId="4641496E" w:rsidR="009E5347" w:rsidRDefault="00A818A8" w:rsidP="00A818A8">
      <w:pPr>
        <w:pStyle w:val="B3"/>
        <w:rPr>
          <w:lang w:eastAsia="ko-KR"/>
        </w:rPr>
      </w:pPr>
      <w:r>
        <w:rPr>
          <w:lang w:eastAsia="zh-CN"/>
        </w:rPr>
        <w:t>ii.</w:t>
      </w:r>
      <w:r>
        <w:rPr>
          <w:lang w:eastAsia="zh-CN"/>
        </w:rPr>
        <w:tab/>
      </w:r>
      <w:r w:rsidRPr="00F1427F">
        <w:rPr>
          <w:lang w:eastAsia="ko-KR"/>
        </w:rPr>
        <w:t xml:space="preserve">if </w:t>
      </w:r>
      <w:r>
        <w:rPr>
          <w:lang w:eastAsia="ko-KR"/>
        </w:rPr>
        <w:t xml:space="preserve">the </w:t>
      </w:r>
      <w:r>
        <w:t xml:space="preserve">EdgeApp_3 feature is supported and </w:t>
      </w:r>
      <w:r>
        <w:rPr>
          <w:lang w:eastAsia="zh-CN"/>
        </w:rPr>
        <w:t xml:space="preserve">if the EES performs the traffic influence for the EAS in advance by </w:t>
      </w:r>
      <w:r>
        <w:t>triggering the EAS traffic influence</w:t>
      </w:r>
      <w:r w:rsidRPr="00EF6BE0">
        <w:t xml:space="preserve"> procedure as specified in clause 5.1</w:t>
      </w:r>
      <w:r>
        <w:t>5</w:t>
      </w:r>
      <w:r w:rsidRPr="00EF6BE0">
        <w:t xml:space="preserve"> of 3GPP TS 29.558 [4]</w:t>
      </w:r>
      <w:r>
        <w:t xml:space="preserve">, then the EES shall provide indication by including the "trafficInfluenceInd" attribute in the </w:t>
      </w:r>
      <w:r>
        <w:rPr>
          <w:lang w:eastAsia="ko-KR"/>
        </w:rPr>
        <w:t>D</w:t>
      </w:r>
      <w:r w:rsidRPr="00E844C8">
        <w:rPr>
          <w:lang w:eastAsia="ko-KR"/>
        </w:rPr>
        <w:t>iscoveredEas</w:t>
      </w:r>
      <w:r>
        <w:rPr>
          <w:lang w:eastAsia="ko-KR"/>
        </w:rPr>
        <w:t xml:space="preserve"> data structure</w:t>
      </w:r>
      <w:r>
        <w:t xml:space="preserve"> as part of the EAS discovery response;</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730B4CEE"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w:t>
      </w:r>
    </w:p>
    <w:p w14:paraId="1DB6FE37" w14:textId="774D5645" w:rsidR="00261A04" w:rsidRDefault="00261A04" w:rsidP="00261A04">
      <w:pPr>
        <w:pStyle w:val="B3"/>
      </w:pPr>
      <w:r>
        <w:t>ii)</w:t>
      </w:r>
      <w:r>
        <w:tab/>
        <w:t>available at the EES, then the EES provides information of that EAS as part for EAS discovery response;</w:t>
      </w:r>
      <w:r w:rsidR="00BC277F">
        <w:t xml:space="preserve"> and</w:t>
      </w:r>
    </w:p>
    <w:p w14:paraId="46229F5F" w14:textId="77777777" w:rsidR="002D4FFB" w:rsidRDefault="00261A04" w:rsidP="002D4FFB">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3948DCB9" w14:textId="77777777" w:rsidR="002D4FFB" w:rsidRDefault="002D4FFB" w:rsidP="002D4FFB">
      <w:pPr>
        <w:pStyle w:val="B3"/>
        <w:rPr>
          <w:noProof/>
        </w:rPr>
      </w:pPr>
      <w:r>
        <w:t>iii)</w:t>
      </w:r>
      <w:r>
        <w:tab/>
        <w:t xml:space="preserve">if the EdgeApp_3 feature is supported and if the </w:t>
      </w:r>
      <w:r w:rsidRPr="00F1427F">
        <w:rPr>
          <w:lang w:eastAsia="ko-KR"/>
        </w:rPr>
        <w:t>"</w:t>
      </w:r>
      <w:r>
        <w:t>e2eRespTime</w:t>
      </w:r>
      <w:r w:rsidRPr="00F1427F">
        <w:t>"</w:t>
      </w:r>
      <w:r>
        <w:t xml:space="preserve"> </w:t>
      </w:r>
      <w:r>
        <w:rPr>
          <w:lang w:eastAsia="zh-CN"/>
        </w:rPr>
        <w:t xml:space="preserve">attribute is provided within the </w:t>
      </w:r>
      <w:r>
        <w:t>appGroupProfile</w:t>
      </w:r>
      <w:r>
        <w:rPr>
          <w:noProof/>
        </w:rPr>
        <w:t xml:space="preserve"> data type. The EES determines if the UE is present in:</w:t>
      </w:r>
    </w:p>
    <w:p w14:paraId="3B487D8C" w14:textId="77777777" w:rsidR="002D4FFB" w:rsidRDefault="002D4FFB" w:rsidP="002D4FFB">
      <w:pPr>
        <w:pStyle w:val="B4"/>
        <w:rPr>
          <w:noProof/>
        </w:rPr>
      </w:pPr>
      <w:r>
        <w:rPr>
          <w:noProof/>
        </w:rPr>
        <w:t>A)</w:t>
      </w:r>
      <w:r>
        <w:rPr>
          <w:noProof/>
        </w:rPr>
        <w:tab/>
        <w:t>the overlapping area between the EDNs and identifies the common EAS or those registered EAS with the service KPIs matcing the "</w:t>
      </w:r>
      <w:r w:rsidRPr="000B17D1">
        <w:rPr>
          <w:noProof/>
        </w:rPr>
        <w:t>service KPI</w:t>
      </w:r>
      <w:r>
        <w:rPr>
          <w:noProof/>
        </w:rPr>
        <w:t xml:space="preserve">" attribute </w:t>
      </w:r>
      <w:r>
        <w:rPr>
          <w:lang w:eastAsia="zh-CN"/>
        </w:rPr>
        <w:t xml:space="preserve">provided within the </w:t>
      </w:r>
      <w:r>
        <w:rPr>
          <w:noProof/>
        </w:rPr>
        <w:t>EasDiscoveryFilter data type; or</w:t>
      </w:r>
    </w:p>
    <w:p w14:paraId="10433669" w14:textId="6705439E" w:rsidR="00261A04" w:rsidRPr="00EF6BE0" w:rsidRDefault="002D4FFB" w:rsidP="00AB7E0A">
      <w:pPr>
        <w:pStyle w:val="B4"/>
      </w:pPr>
      <w:r>
        <w:t>B)</w:t>
      </w:r>
      <w:r>
        <w:tab/>
        <w:t>the non-overlapping area, the EES checks with partner ECS for the common EAS as specified in clause 6.4.2.2</w:t>
      </w:r>
      <w:r w:rsidRPr="00EF6BE0">
        <w:t xml:space="preserve"> of 3GPP TS 29.558 [4]</w:t>
      </w:r>
      <w:r>
        <w:t xml:space="preserve"> and if there is no common EAS available, then the EES </w:t>
      </w:r>
      <w:r>
        <w:rPr>
          <w:noProof/>
        </w:rPr>
        <w:t xml:space="preserve">identifies the EAS for the </w:t>
      </w:r>
      <w:r w:rsidRPr="00EF6BE0">
        <w:t>application group ID</w:t>
      </w:r>
      <w:r>
        <w:rPr>
          <w:noProof/>
        </w:rPr>
        <w:t xml:space="preserve"> with the service KPIs matcing the "</w:t>
      </w:r>
      <w:r w:rsidRPr="000B17D1">
        <w:rPr>
          <w:noProof/>
        </w:rPr>
        <w:t>service KPI</w:t>
      </w:r>
      <w:r>
        <w:rPr>
          <w:noProof/>
        </w:rPr>
        <w:t xml:space="preserve">" attribute </w:t>
      </w:r>
      <w:r>
        <w:rPr>
          <w:lang w:eastAsia="zh-CN"/>
        </w:rPr>
        <w:t xml:space="preserve">provided within the </w:t>
      </w:r>
      <w:r>
        <w:rPr>
          <w:noProof/>
        </w:rPr>
        <w:t xml:space="preserve">EasDiscoveryFilter data type and initiates the </w:t>
      </w:r>
      <w:r w:rsidRPr="00EF6BE0">
        <w:t>common EAS announcement procedure as specified in clause 5.14 of 3GPP TS 29.558 [4]</w:t>
      </w:r>
      <w:r>
        <w:t xml:space="preserve"> towards the partner ECS;</w:t>
      </w:r>
    </w:p>
    <w:p w14:paraId="1F805ACE" w14:textId="6052F199" w:rsidR="009E5347" w:rsidRDefault="00261A04" w:rsidP="00261A04">
      <w:pPr>
        <w:pStyle w:val="B2"/>
      </w:pPr>
      <w:r>
        <w:lastRenderedPageBreak/>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207823076"/>
      <w:r>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207823077"/>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207823078"/>
      <w:r>
        <w:lastRenderedPageBreak/>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207823079"/>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207823080"/>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207823081"/>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lastRenderedPageBreak/>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207823082"/>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207823083"/>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207823084"/>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lastRenderedPageBreak/>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207823085"/>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207823086"/>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207823087"/>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207823088"/>
      <w:r>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207823089"/>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207823090"/>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207823091"/>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lastRenderedPageBreak/>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207823092"/>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207823093"/>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207823094"/>
      <w:r>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207823095"/>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207823096"/>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207823097"/>
      <w:r>
        <w:lastRenderedPageBreak/>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207823098"/>
      <w:r>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207823099"/>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207823100"/>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lastRenderedPageBreak/>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207823101"/>
      <w:r>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207823102"/>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207823103"/>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207823104"/>
      <w:r w:rsidRPr="00D82297">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207823105"/>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207823106"/>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207823107"/>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lastRenderedPageBreak/>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207823108"/>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207823109"/>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207823110"/>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77777777"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207823111"/>
      <w:r w:rsidRPr="00CD4014">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207823112"/>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207823113"/>
      <w:r w:rsidRPr="00CD4014">
        <w:t>5.</w:t>
      </w:r>
      <w:r>
        <w:t>5</w:t>
      </w:r>
      <w:r w:rsidRPr="00CD4014">
        <w:t>.2.3.2</w:t>
      </w:r>
      <w:r w:rsidRPr="00CD4014">
        <w:tab/>
        <w:t>ACR Initiation</w:t>
      </w:r>
      <w:bookmarkEnd w:id="452"/>
      <w:bookmarkEnd w:id="453"/>
      <w:bookmarkEnd w:id="454"/>
      <w:bookmarkEnd w:id="455"/>
      <w:bookmarkEnd w:id="456"/>
      <w:bookmarkEnd w:id="45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lastRenderedPageBreak/>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207823114"/>
      <w:bookmarkStart w:id="460" w:name="_Toc85734092"/>
      <w:bookmarkStart w:id="461" w:name="_Toc89431391"/>
      <w:bookmarkStart w:id="462" w:name="_Toc97042183"/>
      <w:bookmarkStart w:id="463" w:name="_Toc97045327"/>
      <w:bookmarkStart w:id="464" w:name="_Toc97155072"/>
      <w:bookmarkStart w:id="465" w:name="_Toc101521222"/>
      <w:bookmarkStart w:id="466" w:name="_Toc129169420"/>
      <w:bookmarkStart w:id="467" w:name="_Toc85734259"/>
      <w:bookmarkStart w:id="468" w:name="_Toc89431558"/>
      <w:bookmarkStart w:id="469" w:name="_Toc97042370"/>
      <w:bookmarkStart w:id="470" w:name="_Toc97045514"/>
      <w:bookmarkStart w:id="471" w:name="_Toc97155259"/>
      <w:bookmarkStart w:id="472" w:name="_Toc101521396"/>
      <w:bookmarkStart w:id="473" w:name="_Toc129169597"/>
      <w:r w:rsidRPr="00D82297">
        <w:t>5.6</w:t>
      </w:r>
      <w:r w:rsidRPr="00D82297">
        <w:tab/>
        <w:t>Eees_UEIdentifier Service</w:t>
      </w:r>
      <w:bookmarkEnd w:id="458"/>
      <w:bookmarkEnd w:id="459"/>
    </w:p>
    <w:p w14:paraId="5BF0DF38" w14:textId="77777777" w:rsidR="002944BF" w:rsidRPr="00D82297" w:rsidRDefault="002944BF" w:rsidP="002944BF">
      <w:pPr>
        <w:pStyle w:val="Heading3"/>
      </w:pPr>
      <w:bookmarkStart w:id="474" w:name="_Toc160609219"/>
      <w:bookmarkStart w:id="475" w:name="_Toc207823115"/>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207823116"/>
      <w:r w:rsidRPr="00CD4014">
        <w:lastRenderedPageBreak/>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207823117"/>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207823118"/>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207823119"/>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207823120"/>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207823121"/>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207823122"/>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207823123"/>
      <w:r w:rsidRPr="00CD4014">
        <w:lastRenderedPageBreak/>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207823124"/>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207823125"/>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207823126"/>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207823127"/>
      <w:r w:rsidRPr="00CD4014">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lastRenderedPageBreak/>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207823128"/>
      <w:r>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207823129"/>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207823130"/>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207823131"/>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lastRenderedPageBreak/>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207823132"/>
      <w:r w:rsidRPr="00F35F4A">
        <w:t>6.</w:t>
      </w:r>
      <w:r>
        <w:t>2</w:t>
      </w:r>
      <w:r w:rsidRPr="00F35F4A">
        <w:t>.2</w:t>
      </w:r>
      <w:r w:rsidRPr="00F35F4A">
        <w:tab/>
        <w:t>Resources</w:t>
      </w:r>
      <w:bookmarkEnd w:id="535"/>
      <w:bookmarkEnd w:id="536"/>
      <w:bookmarkEnd w:id="537"/>
      <w:bookmarkEnd w:id="538"/>
      <w:bookmarkEnd w:id="539"/>
      <w:bookmarkEnd w:id="540"/>
    </w:p>
    <w:p w14:paraId="4E4C7FEB" w14:textId="77777777" w:rsidR="009E5347" w:rsidRPr="00F35F4A" w:rsidRDefault="009E5347" w:rsidP="009E5347">
      <w:pPr>
        <w:pStyle w:val="Heading4"/>
      </w:pPr>
      <w:bookmarkStart w:id="541" w:name="_Toc101529294"/>
      <w:bookmarkStart w:id="542" w:name="_Toc114864120"/>
      <w:bookmarkStart w:id="543" w:name="_Toc143871264"/>
      <w:bookmarkStart w:id="544" w:name="_Toc144134760"/>
      <w:bookmarkStart w:id="545" w:name="_Toc160609237"/>
      <w:bookmarkStart w:id="546" w:name="_Toc207823133"/>
      <w:r w:rsidRPr="00F35F4A">
        <w:t>6.</w:t>
      </w:r>
      <w:r>
        <w:t>2</w:t>
      </w:r>
      <w:r w:rsidRPr="00F35F4A">
        <w:t>.2.1</w:t>
      </w:r>
      <w:r w:rsidRPr="00F35F4A">
        <w:tab/>
        <w:t>Overview</w:t>
      </w:r>
      <w:bookmarkEnd w:id="541"/>
      <w:bookmarkEnd w:id="542"/>
      <w:bookmarkEnd w:id="543"/>
      <w:bookmarkEnd w:id="544"/>
      <w:bookmarkEnd w:id="545"/>
      <w:bookmarkEnd w:id="546"/>
    </w:p>
    <w:p w14:paraId="67D4267F" w14:textId="77777777" w:rsidR="009E5347" w:rsidRPr="00F35F4A" w:rsidRDefault="009E5347" w:rsidP="009E5347">
      <w:pPr>
        <w:pStyle w:val="TH"/>
      </w:pPr>
      <w:r w:rsidRPr="00F35F4A">
        <w:object w:dxaOrig="7168" w:dyaOrig="4643" w14:anchorId="3D9ED25A">
          <v:shape id="_x0000_i1026" type="#_x0000_t75" style="width:318pt;height:161.4pt" o:ole="">
            <v:imagedata r:id="rId12" o:title="" croptop="10541f" cropbottom="-7027f" cropright="-14046f"/>
          </v:shape>
          <o:OLEObject Type="Embed" ProgID="Visio.Drawing.11" ShapeID="_x0000_i1026" DrawAspect="Content" ObjectID="_1818436345"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48DACABD" w:rsidR="009E5347" w:rsidRPr="00287C73" w:rsidRDefault="009E5347" w:rsidP="00456508">
            <w:pPr>
              <w:pStyle w:val="TAL"/>
            </w:pPr>
            <w:r w:rsidRPr="00287C73">
              <w:t xml:space="preserve">Create a new </w:t>
            </w:r>
            <w:r w:rsidR="00456508">
              <w:t xml:space="preserve">Individual </w:t>
            </w:r>
            <w:r w:rsidRPr="00287C73">
              <w:t xml:space="preserve">EEC </w:t>
            </w:r>
            <w:r w:rsidR="00456508">
              <w:t>R</w:t>
            </w:r>
            <w:r w:rsidRPr="00287C73">
              <w:t>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0CA08B18" w:rsidR="009E5347" w:rsidRPr="00287C73" w:rsidRDefault="009E5347" w:rsidP="007431F0">
            <w:pPr>
              <w:pStyle w:val="TAL"/>
            </w:pPr>
            <w:r w:rsidRPr="00287C73">
              <w:t xml:space="preserve">Update an existing </w:t>
            </w:r>
            <w:r w:rsidR="007431F0">
              <w:t xml:space="preserve">"Individual </w:t>
            </w:r>
            <w:r w:rsidRPr="00287C73">
              <w:t xml:space="preserve">EEC </w:t>
            </w:r>
            <w:r w:rsidR="007431F0">
              <w:t>R</w:t>
            </w:r>
            <w:r w:rsidRPr="00287C73">
              <w:t>egistration</w:t>
            </w:r>
            <w:r w:rsidR="007431F0">
              <w:t>" resource</w:t>
            </w:r>
            <w:r w:rsidRPr="00287C73">
              <w:t xml:space="preserve"> a the EES</w:t>
            </w:r>
            <w:r w:rsidR="007431F0">
              <w:t>.</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0604CC06" w:rsidR="009E5347" w:rsidRPr="00287C73" w:rsidRDefault="009E5347" w:rsidP="00287C73">
            <w:pPr>
              <w:pStyle w:val="TAL"/>
            </w:pPr>
            <w:r w:rsidRPr="00287C73">
              <w:t xml:space="preserve">Remove an existing </w:t>
            </w:r>
            <w:r w:rsidR="00A84ED2">
              <w:t xml:space="preserve">"Individual </w:t>
            </w:r>
            <w:r w:rsidRPr="00287C73">
              <w:t xml:space="preserve">ECC </w:t>
            </w:r>
            <w:r w:rsidR="00A84ED2">
              <w:t>R</w:t>
            </w:r>
            <w:r w:rsidRPr="00287C73">
              <w:t>egistration</w:t>
            </w:r>
            <w:r w:rsidR="00A84ED2">
              <w:t>" resource</w:t>
            </w:r>
            <w:r w:rsidRPr="00287C73">
              <w:t xml:space="preserve">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0113AD6B" w:rsidR="009E5347" w:rsidRPr="00287C73" w:rsidRDefault="009E5347" w:rsidP="00287C73">
            <w:pPr>
              <w:pStyle w:val="TAL"/>
            </w:pPr>
            <w:r w:rsidRPr="00287C73">
              <w:t xml:space="preserve">Partially update an existing </w:t>
            </w:r>
            <w:r w:rsidR="00D61DB2">
              <w:t xml:space="preserve">"Individual </w:t>
            </w:r>
            <w:r w:rsidRPr="00287C73">
              <w:t xml:space="preserve">EEC </w:t>
            </w:r>
            <w:r w:rsidR="00D61DB2">
              <w:t>R</w:t>
            </w:r>
            <w:r w:rsidRPr="00287C73">
              <w:t>egistration</w:t>
            </w:r>
            <w:r w:rsidR="00D61DB2">
              <w:t>"</w:t>
            </w:r>
            <w:r w:rsidRPr="00287C73">
              <w:t xml:space="preserve"> a</w:t>
            </w:r>
            <w:r w:rsidR="006304E7">
              <w:t>t</w:t>
            </w:r>
            <w:r w:rsidRPr="00287C73">
              <w:t xml:space="preserve">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7" w:name="_Toc101529295"/>
      <w:bookmarkStart w:id="548" w:name="_Toc114864121"/>
      <w:bookmarkStart w:id="549" w:name="_Toc143871265"/>
      <w:bookmarkStart w:id="550" w:name="_Toc144134761"/>
      <w:bookmarkStart w:id="551" w:name="_Toc160609238"/>
      <w:bookmarkStart w:id="552" w:name="_Toc207823134"/>
      <w:r w:rsidRPr="00F35F4A">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207823135"/>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207823136"/>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20782313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207823138"/>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207823139"/>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207823140"/>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207823141"/>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lastRenderedPageBreak/>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207823142"/>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7E96C34A" w14:textId="77777777" w:rsidR="009E5347" w:rsidRPr="00F35F4A" w:rsidRDefault="009E5347" w:rsidP="000232AB">
      <w:pPr>
        <w:pStyle w:val="Heading6"/>
      </w:pPr>
      <w:bookmarkStart w:id="601" w:name="_Toc207823143"/>
      <w:r w:rsidRPr="00F35F4A">
        <w:rPr>
          <w:lang w:eastAsia="zh-CN"/>
        </w:rPr>
        <w:t>6.</w:t>
      </w:r>
      <w:r>
        <w:rPr>
          <w:lang w:eastAsia="zh-CN"/>
        </w:rPr>
        <w:t>2</w:t>
      </w:r>
      <w:r w:rsidRPr="00F35F4A">
        <w:rPr>
          <w:lang w:eastAsia="zh-CN"/>
        </w:rPr>
        <w:t>.2.3.3.1</w:t>
      </w:r>
      <w:r w:rsidRPr="00F35F4A">
        <w:rPr>
          <w:lang w:eastAsia="zh-CN"/>
        </w:rPr>
        <w:tab/>
        <w:t>PUT</w:t>
      </w:r>
      <w:bookmarkEnd w:id="601"/>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0289D30" w:rsidR="009E5347" w:rsidRPr="00646838" w:rsidRDefault="008279B6" w:rsidP="008279B6">
            <w:pPr>
              <w:pStyle w:val="TAL"/>
            </w:pPr>
            <w:r w:rsidRPr="00D3062E">
              <w:t>Successful case.</w:t>
            </w:r>
            <w:r>
              <w:t>The "I</w:t>
            </w:r>
            <w:r w:rsidR="009E5347" w:rsidRPr="00F35F4A">
              <w:t xml:space="preserve">ndividual EEC </w:t>
            </w:r>
            <w:r>
              <w:t>R</w:t>
            </w:r>
            <w:r w:rsidR="009E5347" w:rsidRPr="00F35F4A">
              <w:t>egistration</w:t>
            </w:r>
            <w:r>
              <w:t>"</w:t>
            </w:r>
            <w:r w:rsidR="009E5347" w:rsidRPr="00646838">
              <w:t xml:space="preserve"> resource updated successfully</w:t>
            </w:r>
            <w:r w:rsidR="009E5347">
              <w:t xml:space="preserve"> and </w:t>
            </w:r>
            <w:r w:rsidR="009E5347">
              <w:rPr>
                <w:lang w:eastAsia="zh-CN"/>
              </w:rPr>
              <w:t>the EECRegistration data shall be included in the response</w:t>
            </w:r>
            <w:r w:rsidR="009E5347"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26EA4418" w:rsidR="009E5347" w:rsidRPr="00F35F4A" w:rsidRDefault="00556283" w:rsidP="002A1321">
            <w:pPr>
              <w:pStyle w:val="TAL"/>
            </w:pPr>
            <w:r w:rsidRPr="00D3062E">
              <w:t>Successful case.</w:t>
            </w:r>
            <w:r>
              <w:t xml:space="preserve"> The "</w:t>
            </w:r>
            <w:r w:rsidR="002A1321">
              <w:t>I</w:t>
            </w:r>
            <w:r w:rsidR="009E5347" w:rsidRPr="00F35F4A">
              <w:t xml:space="preserve">ndividual EEC </w:t>
            </w:r>
            <w:r w:rsidR="002A1321">
              <w:t>R</w:t>
            </w:r>
            <w:r w:rsidR="009E5347" w:rsidRPr="00F35F4A">
              <w:t>egistration</w:t>
            </w:r>
            <w:r w:rsidR="009E5347" w:rsidRPr="00646838">
              <w:t xml:space="preserve"> resource</w:t>
            </w:r>
            <w:r w:rsidR="002A1321">
              <w:t>"</w:t>
            </w:r>
            <w:r w:rsidR="009E5347" w:rsidRPr="00646838">
              <w:t xml:space="preserve"> updated successfully</w:t>
            </w:r>
            <w:r w:rsidR="002A1321" w:rsidRPr="0029518D">
              <w:t xml:space="preserve"> and no content is returned in the response body</w:t>
            </w:r>
            <w:r w:rsidR="009E5347" w:rsidRPr="00646838">
              <w:t>.</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9F04359" w:rsidR="009E5347" w:rsidRPr="00F35F4A" w:rsidRDefault="009E5347" w:rsidP="005E0844">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604DCF3C" w:rsidR="009E5347" w:rsidRPr="00F35F4A" w:rsidRDefault="009E5347" w:rsidP="005E0844">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lastRenderedPageBreak/>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0232AB">
      <w:pPr>
        <w:pStyle w:val="Heading6"/>
      </w:pPr>
      <w:bookmarkStart w:id="602" w:name="_Toc207823144"/>
      <w:r w:rsidRPr="00F35F4A">
        <w:rPr>
          <w:lang w:eastAsia="zh-CN"/>
        </w:rPr>
        <w:t>6.</w:t>
      </w:r>
      <w:r>
        <w:rPr>
          <w:lang w:eastAsia="zh-CN"/>
        </w:rPr>
        <w:t>2</w:t>
      </w:r>
      <w:r w:rsidRPr="00F35F4A">
        <w:rPr>
          <w:lang w:eastAsia="zh-CN"/>
        </w:rPr>
        <w:t>.2.3.3.2</w:t>
      </w:r>
      <w:r w:rsidRPr="00F35F4A">
        <w:rPr>
          <w:lang w:eastAsia="zh-CN"/>
        </w:rPr>
        <w:tab/>
        <w:t>DELETE</w:t>
      </w:r>
      <w:bookmarkEnd w:id="602"/>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14083DDB" w:rsidR="009E5347" w:rsidRPr="00646838" w:rsidRDefault="00445F58" w:rsidP="00445F58">
            <w:pPr>
              <w:pStyle w:val="TAL"/>
            </w:pPr>
            <w:r w:rsidRPr="00D3062E">
              <w:t xml:space="preserve">Successful case. </w:t>
            </w:r>
            <w:r>
              <w:t>The</w:t>
            </w:r>
            <w:r w:rsidR="009E5347" w:rsidRPr="00F35F4A">
              <w:t xml:space="preserve"> </w:t>
            </w:r>
            <w:r>
              <w:t xml:space="preserve">targeted </w:t>
            </w:r>
            <w:r w:rsidRPr="00D3062E">
              <w:t>"</w:t>
            </w:r>
            <w:r>
              <w:t>I</w:t>
            </w:r>
            <w:r w:rsidR="009E5347" w:rsidRPr="00F35F4A">
              <w:t xml:space="preserve">ndividual EEC </w:t>
            </w:r>
            <w:r>
              <w:t>R</w:t>
            </w:r>
            <w:r w:rsidR="009E5347" w:rsidRPr="00F35F4A">
              <w:t>egistration</w:t>
            </w:r>
            <w:r w:rsidR="009E5347" w:rsidRPr="00646838">
              <w:t xml:space="preserve"> resource</w:t>
            </w:r>
            <w:r>
              <w:t>"</w:t>
            </w:r>
            <w:r w:rsidR="009E5347" w:rsidRPr="00646838">
              <w:t xml:space="preserv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12D892C6" w:rsidR="009E5347" w:rsidRPr="00F35F4A" w:rsidRDefault="009E5347" w:rsidP="0038419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198381E9" w:rsidR="009E5347" w:rsidRPr="00F35F4A" w:rsidRDefault="009E5347" w:rsidP="0038419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0232AB">
      <w:pPr>
        <w:pStyle w:val="Heading6"/>
      </w:pPr>
      <w:bookmarkStart w:id="603" w:name="_Toc207823145"/>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bookmarkEnd w:id="603"/>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49FCEF" w:rsidR="009E5347" w:rsidRPr="00646838" w:rsidRDefault="006354A6" w:rsidP="006354A6">
            <w:pPr>
              <w:pStyle w:val="TAL"/>
            </w:pPr>
            <w:r w:rsidRPr="00D3062E">
              <w:t>Represents the parameters to request the modification of the</w:t>
            </w:r>
            <w:r w:rsidR="009E5347" w:rsidRPr="00646838">
              <w:t xml:space="preserve"> </w:t>
            </w:r>
            <w:r>
              <w:t>"</w:t>
            </w:r>
            <w:r w:rsidR="009E5347" w:rsidRPr="00F35F4A">
              <w:t xml:space="preserve">Individual </w:t>
            </w:r>
            <w:r>
              <w:t xml:space="preserve">EEC </w:t>
            </w:r>
            <w:r w:rsidR="009E5347" w:rsidRPr="00F35F4A">
              <w:t>e</w:t>
            </w:r>
            <w:r>
              <w:t>R</w:t>
            </w:r>
            <w:r w:rsidR="009E5347" w:rsidRPr="00F35F4A">
              <w:t>gistration</w:t>
            </w:r>
            <w:r>
              <w:t>"</w:t>
            </w:r>
            <w:r w:rsidR="009E5347" w:rsidRPr="00646838">
              <w:t xml:space="preserve"> resource.</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381F8FBF"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076C2666" w:rsidR="009E5347" w:rsidRPr="00F115E6" w:rsidRDefault="00C1278A" w:rsidP="00C1278A">
            <w:pPr>
              <w:pStyle w:val="TAL"/>
            </w:pPr>
            <w:r w:rsidRPr="00D3062E">
              <w:t xml:space="preserve">Successful case. </w:t>
            </w:r>
            <w:r>
              <w:t>The "I</w:t>
            </w:r>
            <w:r w:rsidR="009E5347" w:rsidRPr="00F115E6">
              <w:t xml:space="preserve">ndividual EEC </w:t>
            </w:r>
            <w:r>
              <w:t>R</w:t>
            </w:r>
            <w:r w:rsidR="009E5347" w:rsidRPr="00F115E6">
              <w:t>egistration</w:t>
            </w:r>
            <w:r>
              <w:t>"</w:t>
            </w:r>
            <w:r w:rsidR="009E5347" w:rsidRPr="00F115E6">
              <w:t xml:space="preserve"> resource updated successfully</w:t>
            </w:r>
            <w:r w:rsidRPr="00D3062E">
              <w:t xml:space="preserve"> and no content is returned in the response body</w:t>
            </w:r>
            <w:r w:rsidR="009E5347" w:rsidRPr="00F115E6">
              <w:t>.</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5B09C9EE" w:rsidR="009E5347" w:rsidRPr="00F115E6" w:rsidRDefault="009E5347" w:rsidP="00494C23">
            <w:pPr>
              <w:pStyle w:val="TAL"/>
            </w:pPr>
            <w:r w:rsidRPr="00F115E6">
              <w:t>Temporary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2194961D" w:rsidR="009E5347" w:rsidRPr="00F115E6" w:rsidRDefault="009E5347" w:rsidP="00494C23">
            <w:pPr>
              <w:pStyle w:val="TAL"/>
            </w:pPr>
            <w:r w:rsidRPr="00F115E6">
              <w:t>Permanent redirection.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4" w:name="_Toc101529304"/>
      <w:bookmarkStart w:id="605" w:name="_Toc114864130"/>
      <w:bookmarkStart w:id="606" w:name="_Toc143871274"/>
      <w:bookmarkStart w:id="607" w:name="_Toc144134770"/>
      <w:bookmarkStart w:id="608" w:name="_Toc160609247"/>
      <w:bookmarkStart w:id="609" w:name="_Toc207823146"/>
      <w:r w:rsidRPr="00F35F4A">
        <w:rPr>
          <w:lang w:eastAsia="zh-CN"/>
        </w:rPr>
        <w:t>6.</w:t>
      </w:r>
      <w:r>
        <w:rPr>
          <w:lang w:eastAsia="zh-CN"/>
        </w:rPr>
        <w:t>2</w:t>
      </w:r>
      <w:r w:rsidRPr="00F35F4A">
        <w:rPr>
          <w:lang w:eastAsia="zh-CN"/>
        </w:rPr>
        <w:t>.2.3.4</w:t>
      </w:r>
      <w:r w:rsidRPr="00F35F4A">
        <w:rPr>
          <w:lang w:eastAsia="zh-CN"/>
        </w:rPr>
        <w:tab/>
        <w:t>Resource Custom Operations</w:t>
      </w:r>
      <w:bookmarkEnd w:id="604"/>
      <w:bookmarkEnd w:id="605"/>
      <w:bookmarkEnd w:id="606"/>
      <w:bookmarkEnd w:id="607"/>
      <w:bookmarkEnd w:id="608"/>
      <w:bookmarkEnd w:id="609"/>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10" w:name="_Toc101529305"/>
      <w:bookmarkStart w:id="611" w:name="_Toc114864131"/>
      <w:bookmarkStart w:id="612" w:name="_Toc143871275"/>
      <w:bookmarkStart w:id="613" w:name="_Toc144134771"/>
      <w:bookmarkStart w:id="614" w:name="_Toc160609248"/>
      <w:bookmarkStart w:id="615" w:name="_Toc207823147"/>
      <w:r w:rsidRPr="00F35F4A">
        <w:t>6.</w:t>
      </w:r>
      <w:r>
        <w:t>2</w:t>
      </w:r>
      <w:r w:rsidRPr="00F35F4A">
        <w:t>.3</w:t>
      </w:r>
      <w:r w:rsidRPr="00F35F4A">
        <w:tab/>
        <w:t>Custom Operations without associated resources</w:t>
      </w:r>
      <w:bookmarkEnd w:id="610"/>
      <w:bookmarkEnd w:id="611"/>
      <w:bookmarkEnd w:id="612"/>
      <w:bookmarkEnd w:id="613"/>
      <w:bookmarkEnd w:id="614"/>
      <w:bookmarkEnd w:id="615"/>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6" w:name="_Toc101529306"/>
      <w:bookmarkStart w:id="617" w:name="_Toc114864132"/>
      <w:bookmarkStart w:id="618" w:name="_Toc143871276"/>
      <w:bookmarkStart w:id="619" w:name="_Toc144134772"/>
      <w:bookmarkStart w:id="620" w:name="_Toc160609249"/>
      <w:bookmarkStart w:id="621" w:name="_Toc207823148"/>
      <w:r w:rsidRPr="00F35F4A">
        <w:t>6.</w:t>
      </w:r>
      <w:r>
        <w:t>2</w:t>
      </w:r>
      <w:r w:rsidRPr="00F35F4A">
        <w:t>.4</w:t>
      </w:r>
      <w:r w:rsidRPr="00F35F4A">
        <w:tab/>
        <w:t>Notifications</w:t>
      </w:r>
      <w:bookmarkEnd w:id="616"/>
      <w:bookmarkEnd w:id="617"/>
      <w:bookmarkEnd w:id="618"/>
      <w:bookmarkEnd w:id="619"/>
      <w:bookmarkEnd w:id="620"/>
      <w:bookmarkEnd w:id="621"/>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22" w:name="_Toc101529307"/>
      <w:bookmarkStart w:id="623" w:name="_Toc114864133"/>
      <w:bookmarkStart w:id="624" w:name="_Toc143871277"/>
      <w:bookmarkStart w:id="625" w:name="_Toc144134773"/>
      <w:bookmarkStart w:id="626" w:name="_Toc160609250"/>
      <w:bookmarkStart w:id="627" w:name="_Toc207823149"/>
      <w:r w:rsidRPr="00F35F4A">
        <w:t>6.</w:t>
      </w:r>
      <w:r>
        <w:t>2</w:t>
      </w:r>
      <w:r w:rsidRPr="00F35F4A">
        <w:t>.5</w:t>
      </w:r>
      <w:r w:rsidRPr="00F35F4A">
        <w:tab/>
        <w:t>Data Model</w:t>
      </w:r>
      <w:bookmarkEnd w:id="622"/>
      <w:bookmarkEnd w:id="623"/>
      <w:bookmarkEnd w:id="624"/>
      <w:bookmarkEnd w:id="625"/>
      <w:bookmarkEnd w:id="626"/>
      <w:bookmarkEnd w:id="627"/>
    </w:p>
    <w:p w14:paraId="6F20816B" w14:textId="77777777" w:rsidR="009E5347" w:rsidRPr="00F35F4A" w:rsidRDefault="009E5347" w:rsidP="009E5347">
      <w:pPr>
        <w:pStyle w:val="Heading4"/>
        <w:rPr>
          <w:lang w:eastAsia="zh-CN"/>
        </w:rPr>
      </w:pPr>
      <w:bookmarkStart w:id="628" w:name="_Toc101529308"/>
      <w:bookmarkStart w:id="629" w:name="_Toc114864134"/>
      <w:bookmarkStart w:id="630" w:name="_Toc143871278"/>
      <w:bookmarkStart w:id="631" w:name="_Toc144134774"/>
      <w:bookmarkStart w:id="632" w:name="_Toc160609251"/>
      <w:bookmarkStart w:id="633" w:name="_Toc207823150"/>
      <w:r w:rsidRPr="00F35F4A">
        <w:rPr>
          <w:lang w:eastAsia="zh-CN"/>
        </w:rPr>
        <w:t>6.</w:t>
      </w:r>
      <w:r>
        <w:rPr>
          <w:lang w:eastAsia="zh-CN"/>
        </w:rPr>
        <w:t>2</w:t>
      </w:r>
      <w:bookmarkStart w:id="634" w:name="_Toc64278363"/>
      <w:r w:rsidRPr="00F35F4A">
        <w:rPr>
          <w:lang w:eastAsia="zh-CN"/>
        </w:rPr>
        <w:t>.5.1</w:t>
      </w:r>
      <w:r w:rsidRPr="00F35F4A">
        <w:rPr>
          <w:lang w:eastAsia="zh-CN"/>
        </w:rPr>
        <w:tab/>
        <w:t>General</w:t>
      </w:r>
      <w:bookmarkEnd w:id="628"/>
      <w:bookmarkEnd w:id="629"/>
      <w:bookmarkEnd w:id="630"/>
      <w:bookmarkEnd w:id="631"/>
      <w:bookmarkEnd w:id="632"/>
      <w:bookmarkEnd w:id="633"/>
      <w:bookmarkEnd w:id="634"/>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28E039EE"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r w:rsidR="00793C20">
              <w:t>.</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5C4FAA8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00793C20">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4DEEA2" w:rsidR="009946C9" w:rsidRDefault="009946C9" w:rsidP="00793C20">
            <w:pPr>
              <w:pStyle w:val="TAL"/>
            </w:pPr>
            <w:r w:rsidRPr="00646838">
              <w:t>E</w:t>
            </w:r>
            <w:r w:rsidR="00793C20">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03C8A4C8" w:rsidR="009946C9" w:rsidRDefault="009946C9" w:rsidP="00793C20">
            <w:pPr>
              <w:pStyle w:val="TAL"/>
            </w:pPr>
            <w:r w:rsidRPr="00646838">
              <w:t>E</w:t>
            </w:r>
            <w:r w:rsidR="00793C2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43663DBC" w:rsidR="009946C9" w:rsidRDefault="009946C9" w:rsidP="00793C20">
            <w:pPr>
              <w:pStyle w:val="TAL"/>
            </w:pPr>
            <w:r w:rsidRPr="00F35F4A">
              <w:t>E</w:t>
            </w:r>
            <w:r w:rsidR="00793C20">
              <w:t>EC</w:t>
            </w:r>
            <w:r w:rsidRPr="00F35F4A">
              <w:t>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5"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6" w:name="_Toc101529309"/>
      <w:bookmarkStart w:id="637" w:name="_Toc114864135"/>
      <w:bookmarkStart w:id="638" w:name="_Toc143871279"/>
      <w:bookmarkStart w:id="639" w:name="_Toc144134775"/>
      <w:bookmarkStart w:id="640" w:name="_Toc160609252"/>
      <w:bookmarkStart w:id="641" w:name="_Toc207823151"/>
      <w:r w:rsidRPr="00F35F4A">
        <w:rPr>
          <w:lang w:eastAsia="zh-CN"/>
        </w:rPr>
        <w:t>6.</w:t>
      </w:r>
      <w:r>
        <w:rPr>
          <w:lang w:eastAsia="zh-CN"/>
        </w:rPr>
        <w:t>2</w:t>
      </w:r>
      <w:r w:rsidRPr="00F35F4A">
        <w:rPr>
          <w:lang w:eastAsia="zh-CN"/>
        </w:rPr>
        <w:t>.5.2</w:t>
      </w:r>
      <w:r w:rsidRPr="00F35F4A">
        <w:rPr>
          <w:lang w:eastAsia="zh-CN"/>
        </w:rPr>
        <w:tab/>
        <w:t>Structured data types</w:t>
      </w:r>
      <w:bookmarkEnd w:id="635"/>
      <w:bookmarkEnd w:id="636"/>
      <w:bookmarkEnd w:id="637"/>
      <w:bookmarkEnd w:id="638"/>
      <w:bookmarkEnd w:id="639"/>
      <w:bookmarkEnd w:id="640"/>
      <w:bookmarkEnd w:id="641"/>
    </w:p>
    <w:p w14:paraId="3BB63808" w14:textId="77777777" w:rsidR="009E5347" w:rsidRPr="00F35F4A" w:rsidRDefault="009E5347" w:rsidP="009E5347">
      <w:pPr>
        <w:pStyle w:val="Heading5"/>
        <w:rPr>
          <w:lang w:eastAsia="zh-CN"/>
        </w:rPr>
      </w:pPr>
      <w:bookmarkStart w:id="642" w:name="_Toc64278365"/>
      <w:bookmarkStart w:id="643" w:name="_Toc101529310"/>
      <w:bookmarkStart w:id="644" w:name="_Toc114864136"/>
      <w:bookmarkStart w:id="645" w:name="_Toc143871280"/>
      <w:bookmarkStart w:id="646" w:name="_Toc144134776"/>
      <w:bookmarkStart w:id="647" w:name="_Toc160609253"/>
      <w:bookmarkStart w:id="648" w:name="_Toc207823152"/>
      <w:r w:rsidRPr="00F35F4A">
        <w:rPr>
          <w:lang w:eastAsia="zh-CN"/>
        </w:rPr>
        <w:t>6.</w:t>
      </w:r>
      <w:r>
        <w:rPr>
          <w:lang w:eastAsia="zh-CN"/>
        </w:rPr>
        <w:t>2</w:t>
      </w:r>
      <w:r w:rsidRPr="00F35F4A">
        <w:rPr>
          <w:lang w:eastAsia="zh-CN"/>
        </w:rPr>
        <w:t>.5.2.1</w:t>
      </w:r>
      <w:r w:rsidRPr="00F35F4A">
        <w:rPr>
          <w:lang w:eastAsia="zh-CN"/>
        </w:rPr>
        <w:tab/>
        <w:t>Introduction</w:t>
      </w:r>
      <w:bookmarkEnd w:id="642"/>
      <w:bookmarkEnd w:id="643"/>
      <w:bookmarkEnd w:id="644"/>
      <w:bookmarkEnd w:id="645"/>
      <w:bookmarkEnd w:id="646"/>
      <w:bookmarkEnd w:id="647"/>
      <w:bookmarkEnd w:id="648"/>
    </w:p>
    <w:p w14:paraId="48B44F63" w14:textId="77777777" w:rsidR="00656F55" w:rsidRPr="00506C7D" w:rsidRDefault="00656F55" w:rsidP="00656F55">
      <w:bookmarkStart w:id="649" w:name="_Toc64278366"/>
      <w:bookmarkStart w:id="650" w:name="_Toc101529311"/>
      <w:bookmarkStart w:id="651" w:name="_Toc114864137"/>
      <w:bookmarkStart w:id="652" w:name="_Toc143871281"/>
      <w:bookmarkStart w:id="653" w:name="_Toc144134777"/>
      <w:bookmarkStart w:id="654" w:name="_Toc160609254"/>
      <w:r w:rsidRPr="00506C7D">
        <w:t>This clause defines the data structures to be used in resource representations.</w:t>
      </w:r>
    </w:p>
    <w:p w14:paraId="58906857" w14:textId="445B2E29" w:rsidR="009E5347" w:rsidRPr="00F35F4A" w:rsidRDefault="009E5347" w:rsidP="009E5347">
      <w:pPr>
        <w:pStyle w:val="Heading5"/>
        <w:rPr>
          <w:lang w:eastAsia="zh-CN"/>
        </w:rPr>
      </w:pPr>
      <w:bookmarkStart w:id="655" w:name="_Toc207823153"/>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9"/>
      <w:r w:rsidRPr="00F35F4A">
        <w:t>E</w:t>
      </w:r>
      <w:r w:rsidR="00BA391C">
        <w:t>EC</w:t>
      </w:r>
      <w:r w:rsidRPr="00F35F4A">
        <w:t>Registration</w:t>
      </w:r>
      <w:bookmarkEnd w:id="650"/>
      <w:bookmarkEnd w:id="651"/>
      <w:bookmarkEnd w:id="652"/>
      <w:bookmarkEnd w:id="653"/>
      <w:bookmarkEnd w:id="654"/>
      <w:bookmarkEnd w:id="655"/>
    </w:p>
    <w:p w14:paraId="36FFBEDA" w14:textId="102850A9"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w:t>
      </w:r>
      <w:r w:rsidR="00BA391C">
        <w:t>EC</w:t>
      </w:r>
      <w:r w:rsidRPr="00F35F4A">
        <w:t>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5AB1046" w:rsidR="009E5347" w:rsidRPr="00646838" w:rsidRDefault="009E5347" w:rsidP="004C4FBA">
            <w:pPr>
              <w:pStyle w:val="TAL"/>
            </w:pPr>
            <w:r w:rsidRPr="00646838">
              <w:t>Identifier of the EEC context obtained from a previous registration.</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7B34260C" w14:textId="3E9C4611" w:rsidR="00D3642F" w:rsidRDefault="00104A41" w:rsidP="00D3642F">
            <w:pPr>
              <w:pStyle w:val="TAL"/>
            </w:pPr>
            <w:r>
              <w:t>When set to "true", this attribute indicates the EES support for EAS selection. When set to "false", this attribute indicates the EES shall not select the EAS.</w:t>
            </w:r>
            <w:r w:rsidR="00D3642F">
              <w:t xml:space="preserve"> </w:t>
            </w:r>
          </w:p>
          <w:p w14:paraId="1AA49D1D" w14:textId="77777777" w:rsidR="00D3642F" w:rsidRDefault="00D3642F" w:rsidP="00D3642F">
            <w:pPr>
              <w:pStyle w:val="TAL"/>
            </w:pPr>
          </w:p>
          <w:p w14:paraId="3FDC38D7" w14:textId="382C13AA" w:rsidR="00104A41" w:rsidRPr="00A71753" w:rsidRDefault="00D3642F" w:rsidP="00D3642F">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0C38BEBD" w:rsidR="00104A41" w:rsidRPr="00D85D36" w:rsidRDefault="00104A41" w:rsidP="0055125D">
            <w:pPr>
              <w:pStyle w:val="TAL"/>
            </w:pPr>
            <w:r>
              <w:t>1</w:t>
            </w:r>
            <w:r w:rsidR="003509FA">
              <w:t>..N</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590E60F9"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r w:rsidR="00005AE5">
              <w:t>.</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lastRenderedPageBreak/>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6" w:name="_Toc101529312"/>
      <w:bookmarkStart w:id="657" w:name="_Toc114864138"/>
      <w:bookmarkStart w:id="658" w:name="_Toc143871282"/>
      <w:bookmarkStart w:id="659" w:name="_Toc144134778"/>
      <w:bookmarkStart w:id="660" w:name="_Toc160609255"/>
      <w:bookmarkStart w:id="661" w:name="_Toc207823154"/>
      <w:r w:rsidRPr="00F35F4A">
        <w:rPr>
          <w:lang w:eastAsia="zh-CN"/>
        </w:rPr>
        <w:t>6.</w:t>
      </w:r>
      <w:r>
        <w:rPr>
          <w:lang w:eastAsia="zh-CN"/>
        </w:rPr>
        <w:t>2</w:t>
      </w:r>
      <w:r w:rsidRPr="00F35F4A">
        <w:rPr>
          <w:lang w:eastAsia="zh-CN"/>
        </w:rPr>
        <w:t>.5.2.3</w:t>
      </w:r>
      <w:r w:rsidRPr="00F35F4A">
        <w:rPr>
          <w:lang w:eastAsia="zh-CN"/>
        </w:rPr>
        <w:tab/>
        <w:t xml:space="preserve">Type: </w:t>
      </w:r>
      <w:r w:rsidRPr="00F35F4A">
        <w:t>ACProfile</w:t>
      </w:r>
      <w:bookmarkEnd w:id="656"/>
      <w:bookmarkEnd w:id="657"/>
      <w:bookmarkEnd w:id="658"/>
      <w:bookmarkEnd w:id="659"/>
      <w:bookmarkEnd w:id="660"/>
      <w:bookmarkEnd w:id="661"/>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r w:rsidR="00FC2AB3" w:rsidRPr="00B37182" w14:paraId="2AC8C030" w14:textId="77777777" w:rsidTr="00FC2AB3">
        <w:trPr>
          <w:jc w:val="center"/>
        </w:trPr>
        <w:tc>
          <w:tcPr>
            <w:tcW w:w="1648" w:type="dxa"/>
            <w:tcBorders>
              <w:top w:val="single" w:sz="4" w:space="0" w:color="auto"/>
              <w:left w:val="single" w:sz="4" w:space="0" w:color="auto"/>
              <w:bottom w:val="single" w:sz="4" w:space="0" w:color="auto"/>
              <w:right w:val="single" w:sz="4" w:space="0" w:color="auto"/>
            </w:tcBorders>
          </w:tcPr>
          <w:p w14:paraId="523E8472" w14:textId="77777777" w:rsidR="00FC2AB3" w:rsidRDefault="00FC2AB3" w:rsidP="00EE6456">
            <w:pPr>
              <w:pStyle w:val="TAL"/>
            </w:pPr>
            <w:r>
              <w:t>associatedDevices</w:t>
            </w:r>
          </w:p>
        </w:tc>
        <w:tc>
          <w:tcPr>
            <w:tcW w:w="1560" w:type="dxa"/>
            <w:tcBorders>
              <w:top w:val="single" w:sz="4" w:space="0" w:color="auto"/>
              <w:left w:val="single" w:sz="4" w:space="0" w:color="auto"/>
              <w:bottom w:val="single" w:sz="4" w:space="0" w:color="auto"/>
              <w:right w:val="single" w:sz="4" w:space="0" w:color="auto"/>
            </w:tcBorders>
          </w:tcPr>
          <w:p w14:paraId="436BD8D7" w14:textId="77777777" w:rsidR="00FC2AB3" w:rsidRDefault="00FC2AB3" w:rsidP="00EE6456">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1B6A7844" w14:textId="77777777" w:rsidR="00FC2AB3" w:rsidRDefault="00FC2AB3" w:rsidP="00EE6456">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94791B" w14:textId="77777777" w:rsidR="00FC2AB3" w:rsidRDefault="00FC2AB3" w:rsidP="00EE6456">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0F6E7B0" w14:textId="77777777" w:rsidR="00FC2AB3" w:rsidRDefault="00FC2AB3" w:rsidP="00EE6456">
            <w:pPr>
              <w:pStyle w:val="TAL"/>
            </w:pPr>
            <w:r>
              <w:t xml:space="preserve">Represent the list of device types </w:t>
            </w:r>
            <w:r w:rsidRPr="0070063A">
              <w:t xml:space="preserve">(e.g. haptic device, joy stick) </w:t>
            </w:r>
            <w:r>
              <w:t>to be associated with the service.</w:t>
            </w:r>
          </w:p>
        </w:tc>
        <w:tc>
          <w:tcPr>
            <w:tcW w:w="1366" w:type="dxa"/>
            <w:tcBorders>
              <w:top w:val="single" w:sz="4" w:space="0" w:color="auto"/>
              <w:left w:val="single" w:sz="4" w:space="0" w:color="auto"/>
              <w:bottom w:val="single" w:sz="4" w:space="0" w:color="auto"/>
              <w:right w:val="single" w:sz="4" w:space="0" w:color="auto"/>
            </w:tcBorders>
          </w:tcPr>
          <w:p w14:paraId="1B230D7A" w14:textId="77777777" w:rsidR="00FC2AB3" w:rsidRPr="00B37182" w:rsidRDefault="00FC2AB3" w:rsidP="00EE6456">
            <w:pPr>
              <w:pStyle w:val="TAL"/>
              <w:rPr>
                <w:rFonts w:cs="Arial"/>
                <w:szCs w:val="18"/>
              </w:rPr>
            </w:pPr>
            <w:r>
              <w:rPr>
                <w:rFonts w:cs="Arial"/>
                <w:szCs w:val="18"/>
              </w:rPr>
              <w:t>Metaverse_App</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62" w:name="_Toc101529313"/>
      <w:bookmarkStart w:id="663" w:name="_Toc114864139"/>
      <w:bookmarkStart w:id="664" w:name="_Toc143871283"/>
      <w:bookmarkStart w:id="665" w:name="_Toc144134779"/>
      <w:bookmarkStart w:id="666" w:name="_Toc160609256"/>
      <w:bookmarkStart w:id="667" w:name="_Toc207823155"/>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62"/>
      <w:bookmarkEnd w:id="663"/>
      <w:bookmarkEnd w:id="664"/>
      <w:bookmarkEnd w:id="665"/>
      <w:bookmarkEnd w:id="666"/>
      <w:bookmarkEnd w:id="667"/>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8" w:name="_Toc101529314"/>
      <w:bookmarkStart w:id="669" w:name="_Toc114864140"/>
      <w:bookmarkStart w:id="670" w:name="_Toc143871284"/>
      <w:bookmarkStart w:id="671" w:name="_Toc144134780"/>
      <w:bookmarkStart w:id="672" w:name="_Toc160609257"/>
      <w:bookmarkStart w:id="673" w:name="_Toc207823156"/>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8"/>
      <w:bookmarkEnd w:id="669"/>
      <w:bookmarkEnd w:id="670"/>
      <w:bookmarkEnd w:id="671"/>
      <w:bookmarkEnd w:id="672"/>
      <w:bookmarkEnd w:id="673"/>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FA13DA" w:rsidR="009E5347" w:rsidRPr="00F35F4A" w:rsidRDefault="009E5347" w:rsidP="009E5347">
      <w:pPr>
        <w:pStyle w:val="Heading5"/>
        <w:rPr>
          <w:lang w:eastAsia="zh-CN"/>
        </w:rPr>
      </w:pPr>
      <w:bookmarkStart w:id="674" w:name="_Toc101529315"/>
      <w:bookmarkStart w:id="675" w:name="_Toc114864141"/>
      <w:bookmarkStart w:id="676" w:name="_Toc143871285"/>
      <w:bookmarkStart w:id="677" w:name="_Toc144134781"/>
      <w:bookmarkStart w:id="678" w:name="_Toc160609258"/>
      <w:bookmarkStart w:id="679" w:name="_Toc207823157"/>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w:t>
      </w:r>
      <w:r w:rsidR="001B6181">
        <w:t>EC</w:t>
      </w:r>
      <w:r w:rsidRPr="00F35F4A">
        <w:t>Registration</w:t>
      </w:r>
      <w:r>
        <w:t>Patch</w:t>
      </w:r>
      <w:bookmarkEnd w:id="674"/>
      <w:bookmarkEnd w:id="675"/>
      <w:bookmarkEnd w:id="676"/>
      <w:bookmarkEnd w:id="677"/>
      <w:bookmarkEnd w:id="678"/>
      <w:bookmarkEnd w:id="679"/>
    </w:p>
    <w:p w14:paraId="405DD8C7" w14:textId="4B43DD54"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w:t>
      </w:r>
      <w:r w:rsidR="001B6181">
        <w:t>EC</w:t>
      </w:r>
      <w:r w:rsidRPr="00F35F4A">
        <w:t>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80" w:name="_Toc114864142"/>
      <w:bookmarkStart w:id="681" w:name="_Toc143871286"/>
      <w:bookmarkStart w:id="682" w:name="_Toc144134782"/>
      <w:bookmarkStart w:id="683" w:name="_Toc160609259"/>
      <w:bookmarkStart w:id="684" w:name="_Toc207823158"/>
      <w:r>
        <w:rPr>
          <w:lang w:val="en-US"/>
        </w:rPr>
        <w:t>6.2.5.2.7</w:t>
      </w:r>
      <w:r>
        <w:rPr>
          <w:lang w:val="en-US"/>
        </w:rPr>
        <w:tab/>
        <w:t xml:space="preserve">Type: </w:t>
      </w:r>
      <w:r w:rsidRPr="00750BD1">
        <w:rPr>
          <w:lang w:val="en-US"/>
        </w:rPr>
        <w:t>UnfulfilledAcProfile</w:t>
      </w:r>
      <w:bookmarkEnd w:id="680"/>
      <w:bookmarkEnd w:id="681"/>
      <w:bookmarkEnd w:id="682"/>
      <w:bookmarkEnd w:id="683"/>
      <w:bookmarkEnd w:id="684"/>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1393356F"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5" w:name="_Toc114864143"/>
      <w:bookmarkStart w:id="686" w:name="_Toc143871287"/>
      <w:bookmarkStart w:id="687" w:name="_Toc144134783"/>
      <w:bookmarkStart w:id="688" w:name="_Toc160609260"/>
      <w:bookmarkStart w:id="689" w:name="_Toc207823159"/>
      <w:r>
        <w:rPr>
          <w:lang w:eastAsia="zh-CN"/>
        </w:rPr>
        <w:lastRenderedPageBreak/>
        <w:t>6.2.5.3</w:t>
      </w:r>
      <w:r>
        <w:rPr>
          <w:lang w:eastAsia="zh-CN"/>
        </w:rPr>
        <w:tab/>
        <w:t>Simple data types and enumerations</w:t>
      </w:r>
      <w:bookmarkEnd w:id="685"/>
      <w:bookmarkEnd w:id="686"/>
      <w:bookmarkEnd w:id="687"/>
      <w:bookmarkEnd w:id="688"/>
      <w:bookmarkEnd w:id="689"/>
    </w:p>
    <w:p w14:paraId="20C38C61" w14:textId="77777777" w:rsidR="009E5347" w:rsidRPr="00384E92" w:rsidRDefault="009E5347" w:rsidP="009E5347">
      <w:pPr>
        <w:pStyle w:val="Heading5"/>
      </w:pPr>
      <w:bookmarkStart w:id="690" w:name="_Toc114864144"/>
      <w:bookmarkStart w:id="691" w:name="_Toc143871288"/>
      <w:bookmarkStart w:id="692" w:name="_Toc144134784"/>
      <w:bookmarkStart w:id="693" w:name="_Toc160609261"/>
      <w:bookmarkStart w:id="694" w:name="_Toc207823160"/>
      <w:r>
        <w:rPr>
          <w:lang w:eastAsia="zh-CN"/>
        </w:rPr>
        <w:t>6.2</w:t>
      </w:r>
      <w:r>
        <w:t>.5.3.1</w:t>
      </w:r>
      <w:r w:rsidRPr="00384E92">
        <w:tab/>
        <w:t>Introduction</w:t>
      </w:r>
      <w:bookmarkEnd w:id="690"/>
      <w:bookmarkEnd w:id="691"/>
      <w:bookmarkEnd w:id="692"/>
      <w:bookmarkEnd w:id="693"/>
      <w:bookmarkEnd w:id="694"/>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5" w:name="_Toc114864145"/>
      <w:bookmarkStart w:id="696" w:name="_Toc143871289"/>
      <w:bookmarkStart w:id="697" w:name="_Toc144134785"/>
      <w:bookmarkStart w:id="698" w:name="_Toc160609262"/>
      <w:bookmarkStart w:id="699" w:name="_Toc207823161"/>
      <w:r>
        <w:rPr>
          <w:lang w:eastAsia="zh-CN"/>
        </w:rPr>
        <w:t>6.2</w:t>
      </w:r>
      <w:r>
        <w:t>.5.3.2</w:t>
      </w:r>
      <w:r w:rsidRPr="00384E92">
        <w:tab/>
        <w:t>Simple data types</w:t>
      </w:r>
      <w:bookmarkEnd w:id="695"/>
      <w:bookmarkEnd w:id="696"/>
      <w:bookmarkEnd w:id="697"/>
      <w:bookmarkEnd w:id="698"/>
      <w:bookmarkEnd w:id="699"/>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700" w:name="_Toc114864146"/>
      <w:bookmarkStart w:id="701" w:name="_Toc143871290"/>
      <w:bookmarkStart w:id="702" w:name="_Toc144134786"/>
      <w:bookmarkStart w:id="703" w:name="_Toc160609263"/>
      <w:bookmarkStart w:id="704" w:name="_Toc207823162"/>
      <w:r>
        <w:rPr>
          <w:lang w:eastAsia="zh-CN"/>
        </w:rPr>
        <w:t>6.2</w:t>
      </w:r>
      <w:r>
        <w:t>.5.3.3</w:t>
      </w:r>
      <w:r w:rsidRPr="00BC662F">
        <w:tab/>
        <w:t xml:space="preserve">Enumeration: </w:t>
      </w:r>
      <w:r>
        <w:t>UnfulfillACProfRsn</w:t>
      </w:r>
      <w:bookmarkEnd w:id="700"/>
      <w:bookmarkEnd w:id="701"/>
      <w:bookmarkEnd w:id="702"/>
      <w:bookmarkEnd w:id="703"/>
      <w:bookmarkEnd w:id="704"/>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4E26A54A" w:rsidR="009E5347" w:rsidRPr="0016361A" w:rsidRDefault="00FF4839" w:rsidP="004C4FBA">
            <w:pPr>
              <w:pStyle w:val="TAL"/>
            </w:pPr>
            <w:r>
              <w:t xml:space="preserve">Indicates the </w:t>
            </w:r>
            <w:r w:rsidR="009E5347"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058EB670" w:rsidR="009E5347" w:rsidRPr="0016361A" w:rsidRDefault="00FF4839" w:rsidP="00FF4839">
            <w:pPr>
              <w:pStyle w:val="TAL"/>
            </w:pPr>
            <w:r>
              <w:t>Indicates the r</w:t>
            </w:r>
            <w:r w:rsidR="009E5347"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5" w:name="_Toc143871291"/>
      <w:bookmarkStart w:id="706" w:name="_Toc144134787"/>
      <w:bookmarkStart w:id="707" w:name="_Toc160609264"/>
      <w:bookmarkStart w:id="708" w:name="_Toc207823163"/>
      <w:r>
        <w:rPr>
          <w:lang w:eastAsia="zh-CN"/>
        </w:rPr>
        <w:t>6.2</w:t>
      </w:r>
      <w:r>
        <w:t>.5.3.4</w:t>
      </w:r>
      <w:r w:rsidRPr="00BC662F">
        <w:tab/>
        <w:t xml:space="preserve">Enumeration: </w:t>
      </w:r>
      <w:r>
        <w:t>DeviceType</w:t>
      </w:r>
      <w:bookmarkEnd w:id="705"/>
      <w:bookmarkEnd w:id="706"/>
      <w:bookmarkEnd w:id="707"/>
      <w:bookmarkEnd w:id="708"/>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14A921E8" w:rsidR="00BE3562" w:rsidRPr="00AA48FF" w:rsidRDefault="00FF4839" w:rsidP="004A5AC2">
            <w:pPr>
              <w:pStyle w:val="TAL"/>
            </w:pPr>
            <w:r>
              <w:t xml:space="preserve">Indicates the </w:t>
            </w:r>
            <w:r w:rsidR="00BE3562"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4240989F" w:rsidR="00BE3562" w:rsidRPr="00AA48FF" w:rsidRDefault="00FF4839" w:rsidP="004A5AC2">
            <w:pPr>
              <w:pStyle w:val="TAL"/>
            </w:pPr>
            <w:r>
              <w:t xml:space="preserve">Indicates the </w:t>
            </w:r>
            <w:r w:rsidR="00BE3562"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9" w:name="_Toc101529316"/>
      <w:bookmarkStart w:id="710" w:name="_Toc114864147"/>
      <w:bookmarkStart w:id="711" w:name="_Toc143871292"/>
      <w:bookmarkStart w:id="712" w:name="_Toc144134788"/>
      <w:bookmarkStart w:id="713" w:name="_Toc160609265"/>
      <w:bookmarkStart w:id="714" w:name="_Toc207823164"/>
      <w:r w:rsidRPr="00F35F4A">
        <w:t>6.</w:t>
      </w:r>
      <w:r>
        <w:t>2</w:t>
      </w:r>
      <w:r w:rsidRPr="00F35F4A">
        <w:t>.6</w:t>
      </w:r>
      <w:r w:rsidRPr="00F35F4A">
        <w:tab/>
        <w:t>Error Handling</w:t>
      </w:r>
      <w:bookmarkEnd w:id="709"/>
      <w:bookmarkEnd w:id="710"/>
      <w:bookmarkEnd w:id="711"/>
      <w:bookmarkEnd w:id="712"/>
      <w:bookmarkEnd w:id="713"/>
      <w:bookmarkEnd w:id="714"/>
    </w:p>
    <w:p w14:paraId="2B983CDC" w14:textId="77777777" w:rsidR="000205F9" w:rsidRPr="00C57B60" w:rsidRDefault="000205F9" w:rsidP="000205F9">
      <w:pPr>
        <w:pStyle w:val="Heading4"/>
      </w:pPr>
      <w:bookmarkStart w:id="715" w:name="_Toc160609266"/>
      <w:bookmarkStart w:id="716" w:name="_Toc207823165"/>
      <w:r w:rsidRPr="00C57B60">
        <w:t>6.2.6.0</w:t>
      </w:r>
      <w:r w:rsidRPr="00C57B60">
        <w:tab/>
        <w:t>General</w:t>
      </w:r>
      <w:bookmarkEnd w:id="715"/>
      <w:bookmarkEnd w:id="716"/>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7" w:name="_Toc35971446"/>
      <w:bookmarkStart w:id="718" w:name="_Toc67903563"/>
      <w:bookmarkStart w:id="719" w:name="_Toc101529317"/>
      <w:bookmarkStart w:id="720" w:name="_Toc114864148"/>
      <w:bookmarkStart w:id="721" w:name="_Toc143871293"/>
      <w:bookmarkStart w:id="722" w:name="_Toc144134789"/>
      <w:bookmarkStart w:id="723" w:name="_Toc160609267"/>
      <w:bookmarkStart w:id="724" w:name="_Toc207823166"/>
      <w:r>
        <w:t>6.2.6.1</w:t>
      </w:r>
      <w:r>
        <w:tab/>
        <w:t>Application Errors</w:t>
      </w:r>
      <w:bookmarkEnd w:id="717"/>
      <w:bookmarkEnd w:id="718"/>
      <w:bookmarkEnd w:id="719"/>
      <w:bookmarkEnd w:id="720"/>
      <w:bookmarkEnd w:id="721"/>
      <w:bookmarkEnd w:id="722"/>
      <w:bookmarkEnd w:id="723"/>
      <w:bookmarkEnd w:id="724"/>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5" w:name="_Toc101529318"/>
      <w:bookmarkStart w:id="726" w:name="_Toc114864149"/>
      <w:bookmarkStart w:id="727" w:name="_Toc143871294"/>
      <w:bookmarkStart w:id="728" w:name="_Toc144134790"/>
      <w:bookmarkStart w:id="729" w:name="_Toc160609268"/>
      <w:bookmarkStart w:id="730" w:name="_Toc207823167"/>
      <w:r w:rsidRPr="00F35F4A">
        <w:lastRenderedPageBreak/>
        <w:t>6.</w:t>
      </w:r>
      <w:r>
        <w:t>2</w:t>
      </w:r>
      <w:r w:rsidRPr="00F35F4A">
        <w:t>.7</w:t>
      </w:r>
      <w:r w:rsidRPr="00F35F4A">
        <w:tab/>
        <w:t>Feature negotiation</w:t>
      </w:r>
      <w:bookmarkEnd w:id="725"/>
      <w:bookmarkEnd w:id="726"/>
      <w:bookmarkEnd w:id="727"/>
      <w:bookmarkEnd w:id="728"/>
      <w:bookmarkEnd w:id="729"/>
      <w:bookmarkEnd w:id="730"/>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11759741" w:rsidR="004936FF" w:rsidRPr="0029518D" w:rsidRDefault="004936FF" w:rsidP="0029518D">
            <w:pPr>
              <w:pStyle w:val="TAL"/>
              <w:rPr>
                <w:rFonts w:eastAsia="Batang"/>
              </w:rPr>
            </w:pPr>
            <w:r w:rsidRPr="0029518D">
              <w:rPr>
                <w:rFonts w:eastAsia="Batang"/>
              </w:rPr>
              <w:t xml:space="preserve">This feature indicates support of the enhancements for </w:t>
            </w:r>
            <w:r w:rsidR="00B83174">
              <w:rPr>
                <w:rFonts w:eastAsia="Batang"/>
              </w:rPr>
              <w:t>e</w:t>
            </w:r>
            <w:r w:rsidRPr="0029518D">
              <w:rPr>
                <w:rFonts w:eastAsia="Batang"/>
              </w:rPr>
              <w:t>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r w:rsidR="00E62891" w:rsidRPr="0029518D" w14:paraId="003311B9" w14:textId="77777777" w:rsidTr="00E62891">
        <w:trPr>
          <w:jc w:val="center"/>
        </w:trPr>
        <w:tc>
          <w:tcPr>
            <w:tcW w:w="1648" w:type="dxa"/>
            <w:tcBorders>
              <w:top w:val="single" w:sz="4" w:space="0" w:color="auto"/>
              <w:left w:val="single" w:sz="4" w:space="0" w:color="auto"/>
              <w:bottom w:val="single" w:sz="4" w:space="0" w:color="auto"/>
              <w:right w:val="single" w:sz="4" w:space="0" w:color="auto"/>
            </w:tcBorders>
          </w:tcPr>
          <w:p w14:paraId="4788D61D" w14:textId="77777777" w:rsidR="00E62891" w:rsidRPr="0029518D" w:rsidRDefault="00E62891" w:rsidP="00EE6456">
            <w:pPr>
              <w:pStyle w:val="TAL"/>
              <w:rPr>
                <w:rFonts w:eastAsia="Batang"/>
              </w:rPr>
            </w:pPr>
            <w:r>
              <w:rPr>
                <w:rFonts w:eastAsia="Batang"/>
              </w:rPr>
              <w:t>2</w:t>
            </w:r>
          </w:p>
        </w:tc>
        <w:tc>
          <w:tcPr>
            <w:tcW w:w="1985" w:type="dxa"/>
            <w:tcBorders>
              <w:top w:val="single" w:sz="4" w:space="0" w:color="auto"/>
              <w:left w:val="single" w:sz="4" w:space="0" w:color="auto"/>
              <w:bottom w:val="single" w:sz="4" w:space="0" w:color="auto"/>
              <w:right w:val="single" w:sz="4" w:space="0" w:color="auto"/>
            </w:tcBorders>
          </w:tcPr>
          <w:p w14:paraId="678B03C7" w14:textId="77777777" w:rsidR="00E62891" w:rsidRPr="0029518D" w:rsidRDefault="00E62891" w:rsidP="00EE6456">
            <w:pPr>
              <w:pStyle w:val="TAL"/>
              <w:rPr>
                <w:rFonts w:eastAsia="Batang"/>
              </w:rPr>
            </w:pPr>
            <w:r w:rsidRPr="00E62891">
              <w:rPr>
                <w:rFonts w:eastAsia="Batang"/>
              </w:rPr>
              <w:t>Metaverse_App</w:t>
            </w:r>
          </w:p>
        </w:tc>
        <w:tc>
          <w:tcPr>
            <w:tcW w:w="5902" w:type="dxa"/>
            <w:tcBorders>
              <w:top w:val="single" w:sz="4" w:space="0" w:color="auto"/>
              <w:left w:val="single" w:sz="4" w:space="0" w:color="auto"/>
              <w:bottom w:val="single" w:sz="4" w:space="0" w:color="auto"/>
              <w:right w:val="single" w:sz="4" w:space="0" w:color="auto"/>
            </w:tcBorders>
          </w:tcPr>
          <w:p w14:paraId="5B1CE30D" w14:textId="77777777" w:rsidR="00E62891" w:rsidRPr="00E62891" w:rsidRDefault="00E62891" w:rsidP="00EE6456">
            <w:pPr>
              <w:pStyle w:val="TAL"/>
              <w:rPr>
                <w:rFonts w:eastAsia="Batang"/>
              </w:rPr>
            </w:pPr>
            <w:r w:rsidRPr="00E62891">
              <w:rPr>
                <w:rFonts w:eastAsia="Batang"/>
              </w:rPr>
              <w:t>This feature indicates support of the enhancements for enabling Edge Applications to support the metaverse services.</w:t>
            </w:r>
          </w:p>
          <w:p w14:paraId="7E3F49ED" w14:textId="77777777" w:rsidR="00E62891" w:rsidRPr="00E62891" w:rsidRDefault="00E62891" w:rsidP="00EE6456">
            <w:pPr>
              <w:pStyle w:val="TAL"/>
              <w:rPr>
                <w:rFonts w:eastAsia="Batang"/>
              </w:rPr>
            </w:pPr>
            <w:r w:rsidRPr="00E62891">
              <w:rPr>
                <w:rFonts w:eastAsia="Batang"/>
              </w:rPr>
              <w:t>Within this feature the following enhancements are covered:</w:t>
            </w:r>
          </w:p>
          <w:p w14:paraId="5D0411FD" w14:textId="77777777" w:rsidR="00E62891" w:rsidRPr="0029518D" w:rsidRDefault="00E62891" w:rsidP="00EE6456">
            <w:pPr>
              <w:pStyle w:val="TAL"/>
              <w:rPr>
                <w:rFonts w:eastAsia="Batang"/>
              </w:rPr>
            </w:pPr>
            <w:r w:rsidRPr="00E62891">
              <w:rPr>
                <w:rFonts w:eastAsia="Batang"/>
              </w:rPr>
              <w:t>-</w:t>
            </w:r>
            <w:r w:rsidRPr="00E62891">
              <w:rPr>
                <w:rFonts w:eastAsia="Batang"/>
              </w:rPr>
              <w:tab/>
              <w:t>support for multiple device types in AC profile.</w:t>
            </w:r>
          </w:p>
        </w:tc>
      </w:tr>
    </w:tbl>
    <w:p w14:paraId="4C17AEC4" w14:textId="77777777" w:rsidR="009E5347" w:rsidRPr="0029518D" w:rsidRDefault="009E5347" w:rsidP="0029518D"/>
    <w:p w14:paraId="439882AC" w14:textId="77777777" w:rsidR="009E5347" w:rsidRDefault="009E5347" w:rsidP="009E5347">
      <w:pPr>
        <w:pStyle w:val="Heading2"/>
      </w:pPr>
      <w:bookmarkStart w:id="731" w:name="_Toc101529319"/>
      <w:bookmarkStart w:id="732" w:name="_Toc114864150"/>
      <w:bookmarkStart w:id="733" w:name="_Toc143871295"/>
      <w:bookmarkStart w:id="734" w:name="_Toc144134791"/>
      <w:bookmarkStart w:id="735" w:name="_Toc160609269"/>
      <w:bookmarkStart w:id="736" w:name="_Toc207823168"/>
      <w:r>
        <w:t>6.3</w:t>
      </w:r>
      <w:r>
        <w:tab/>
      </w:r>
      <w:r w:rsidRPr="00931880">
        <w:t>Eees_EASDiscovery</w:t>
      </w:r>
      <w:r>
        <w:t xml:space="preserve"> API</w:t>
      </w:r>
      <w:bookmarkEnd w:id="731"/>
      <w:bookmarkEnd w:id="732"/>
      <w:bookmarkEnd w:id="733"/>
      <w:bookmarkEnd w:id="734"/>
      <w:bookmarkEnd w:id="735"/>
      <w:bookmarkEnd w:id="736"/>
    </w:p>
    <w:p w14:paraId="4CD9E8C9" w14:textId="77777777" w:rsidR="009E5347" w:rsidRDefault="009E5347" w:rsidP="009E5347">
      <w:pPr>
        <w:pStyle w:val="Heading3"/>
      </w:pPr>
      <w:bookmarkStart w:id="737" w:name="_Toc64278338"/>
      <w:bookmarkStart w:id="738" w:name="_Toc101529320"/>
      <w:bookmarkStart w:id="739" w:name="_Toc114864151"/>
      <w:bookmarkStart w:id="740" w:name="_Toc143871296"/>
      <w:bookmarkStart w:id="741" w:name="_Toc144134792"/>
      <w:bookmarkStart w:id="742" w:name="_Toc160609270"/>
      <w:bookmarkStart w:id="743" w:name="_Toc207823169"/>
      <w:r>
        <w:t>6.3.1</w:t>
      </w:r>
      <w:r>
        <w:tab/>
        <w:t>API URI</w:t>
      </w:r>
      <w:bookmarkEnd w:id="737"/>
      <w:bookmarkEnd w:id="738"/>
      <w:bookmarkEnd w:id="739"/>
      <w:bookmarkEnd w:id="740"/>
      <w:bookmarkEnd w:id="741"/>
      <w:bookmarkEnd w:id="742"/>
      <w:bookmarkEnd w:id="743"/>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4" w:name="_Toc64278339"/>
      <w:bookmarkStart w:id="745" w:name="_Toc101529321"/>
      <w:bookmarkStart w:id="746" w:name="_Toc114864152"/>
      <w:bookmarkStart w:id="747" w:name="_Toc143871297"/>
      <w:bookmarkStart w:id="748" w:name="_Toc144134793"/>
      <w:bookmarkStart w:id="749" w:name="_Toc160609271"/>
      <w:bookmarkStart w:id="750" w:name="_Toc207823170"/>
      <w:r>
        <w:lastRenderedPageBreak/>
        <w:t>6.3.2</w:t>
      </w:r>
      <w:r>
        <w:tab/>
        <w:t>Resources</w:t>
      </w:r>
      <w:bookmarkEnd w:id="744"/>
      <w:bookmarkEnd w:id="745"/>
      <w:bookmarkEnd w:id="746"/>
      <w:bookmarkEnd w:id="747"/>
      <w:bookmarkEnd w:id="748"/>
      <w:bookmarkEnd w:id="749"/>
      <w:bookmarkEnd w:id="750"/>
    </w:p>
    <w:p w14:paraId="6527599A" w14:textId="77777777" w:rsidR="009E5347" w:rsidRDefault="009E5347" w:rsidP="009E5347">
      <w:pPr>
        <w:pStyle w:val="Heading4"/>
      </w:pPr>
      <w:bookmarkStart w:id="751" w:name="_Toc101529322"/>
      <w:bookmarkStart w:id="752" w:name="_Toc114864153"/>
      <w:bookmarkStart w:id="753" w:name="_Toc143871298"/>
      <w:bookmarkStart w:id="754" w:name="_Toc144134794"/>
      <w:bookmarkStart w:id="755" w:name="_Toc160609272"/>
      <w:bookmarkStart w:id="756" w:name="_Toc207823171"/>
      <w:bookmarkStart w:id="757" w:name="_Toc64278351"/>
      <w:r w:rsidRPr="00F35F4A">
        <w:t>6</w:t>
      </w:r>
      <w:r>
        <w:t>.3</w:t>
      </w:r>
      <w:r w:rsidRPr="00F35F4A">
        <w:t>.2.1</w:t>
      </w:r>
      <w:r w:rsidRPr="00F35F4A">
        <w:tab/>
        <w:t>Overview</w:t>
      </w:r>
      <w:bookmarkEnd w:id="751"/>
      <w:bookmarkEnd w:id="752"/>
      <w:bookmarkEnd w:id="753"/>
      <w:bookmarkEnd w:id="754"/>
      <w:bookmarkEnd w:id="755"/>
      <w:bookmarkEnd w:id="756"/>
    </w:p>
    <w:p w14:paraId="31A55EF5" w14:textId="77777777" w:rsidR="009E5347" w:rsidRPr="00F35F4A" w:rsidRDefault="009E5347" w:rsidP="009E5347">
      <w:pPr>
        <w:pStyle w:val="TH"/>
      </w:pPr>
      <w:r>
        <w:object w:dxaOrig="5365" w:dyaOrig="5113" w14:anchorId="10F8AC73">
          <v:shape id="_x0000_i1027" type="#_x0000_t75" style="width:268.2pt;height:258pt" o:ole="">
            <v:imagedata r:id="rId14" o:title=""/>
          </v:shape>
          <o:OLEObject Type="Embed" ProgID="Visio.Drawing.15" ShapeID="_x0000_i1027" DrawAspect="Content" ObjectID="_1818436346"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3D7ACC2F" w:rsidR="009E5347" w:rsidRPr="00E17A7A" w:rsidRDefault="009E5347" w:rsidP="002524FE">
            <w:pPr>
              <w:pStyle w:val="TAL"/>
            </w:pPr>
            <w:r w:rsidRPr="00E17A7A">
              <w:t>Update</w:t>
            </w:r>
            <w:r>
              <w:t>s</w:t>
            </w:r>
            <w:r w:rsidRPr="00E17A7A">
              <w:t xml:space="preserve"> an existing </w:t>
            </w:r>
            <w:r w:rsidR="002524FE" w:rsidRPr="00D3062E">
              <w:rPr>
                <w:noProof/>
                <w:lang w:eastAsia="zh-CN"/>
              </w:rPr>
              <w:t>"</w:t>
            </w:r>
            <w:r w:rsidR="002524FE">
              <w:t>I</w:t>
            </w:r>
            <w:r w:rsidR="002524FE" w:rsidRPr="00E17A7A">
              <w:t xml:space="preserve">ndividual </w:t>
            </w:r>
            <w:r w:rsidRPr="00E17A7A">
              <w:t xml:space="preserve">EAS </w:t>
            </w:r>
            <w:r w:rsidR="002524FE">
              <w:t>D</w:t>
            </w:r>
            <w:r w:rsidRPr="00E17A7A">
              <w:t xml:space="preserve">iscovery </w:t>
            </w:r>
            <w:r w:rsidR="002524FE">
              <w:t>S</w:t>
            </w:r>
            <w:r w:rsidRPr="00E17A7A">
              <w:t>ubscription</w:t>
            </w:r>
            <w:r w:rsidR="002524FE">
              <w:t>" resource</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46F4FA4A" w:rsidR="009E5347" w:rsidRPr="00E17A7A" w:rsidRDefault="009E5347" w:rsidP="002B277A">
            <w:pPr>
              <w:pStyle w:val="TAL"/>
            </w:pPr>
            <w:r>
              <w:t>Deletes</w:t>
            </w:r>
            <w:r w:rsidRPr="00E17A7A">
              <w:t xml:space="preserve"> an existing </w:t>
            </w:r>
            <w:r w:rsidR="002B277A">
              <w:t>"I</w:t>
            </w:r>
            <w:r w:rsidRPr="00E17A7A">
              <w:t xml:space="preserve">ndividual EAS </w:t>
            </w:r>
            <w:r w:rsidR="002B277A">
              <w:t>D</w:t>
            </w:r>
            <w:r w:rsidRPr="00E17A7A">
              <w:t xml:space="preserve">iscovery </w:t>
            </w:r>
            <w:r w:rsidR="002B277A">
              <w:t>S</w:t>
            </w:r>
            <w:r w:rsidRPr="00E17A7A">
              <w:t>ubscription</w:t>
            </w:r>
            <w:r w:rsidR="002B277A">
              <w:t>"</w:t>
            </w:r>
            <w:r>
              <w:t xml:space="preserve"> </w:t>
            </w:r>
            <w:r w:rsidR="002B277A">
              <w:t>resource</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5A163008" w:rsidR="009E5347" w:rsidRDefault="009E5347" w:rsidP="00F204FC">
            <w:pPr>
              <w:pStyle w:val="TAL"/>
            </w:pPr>
            <w:r>
              <w:rPr>
                <w:lang w:eastAsia="ja-JP"/>
              </w:rPr>
              <w:t>Partial u</w:t>
            </w:r>
            <w:r>
              <w:rPr>
                <w:rFonts w:hint="eastAsia"/>
                <w:lang w:eastAsia="ja-JP"/>
              </w:rPr>
              <w:t xml:space="preserve">pdate </w:t>
            </w:r>
            <w:r>
              <w:rPr>
                <w:lang w:eastAsia="ja-JP"/>
              </w:rPr>
              <w:t>an existing</w:t>
            </w:r>
            <w:r w:rsidR="00F204FC" w:rsidRPr="00E17A7A">
              <w:t xml:space="preserve"> </w:t>
            </w:r>
            <w:r w:rsidR="00F204FC" w:rsidRPr="00D3062E">
              <w:rPr>
                <w:noProof/>
                <w:lang w:eastAsia="zh-CN"/>
              </w:rPr>
              <w:t>"</w:t>
            </w:r>
            <w:r w:rsidR="00F204FC">
              <w:t>I</w:t>
            </w:r>
            <w:r w:rsidR="00F204FC" w:rsidRPr="00E17A7A">
              <w:t>ndividual</w:t>
            </w:r>
            <w:r>
              <w:rPr>
                <w:lang w:eastAsia="ja-JP"/>
              </w:rPr>
              <w:t xml:space="preserve"> </w:t>
            </w:r>
            <w:r w:rsidRPr="00E17A7A">
              <w:t>EAS Discovery Subscription</w:t>
            </w:r>
            <w:r w:rsidR="00F204FC">
              <w:t>"</w:t>
            </w:r>
            <w:r>
              <w:rPr>
                <w:rFonts w:hint="eastAsia"/>
                <w:lang w:eastAsia="ja-JP"/>
              </w:rPr>
              <w:t xml:space="preserve"> resource</w:t>
            </w:r>
            <w:r>
              <w:rPr>
                <w:lang w:eastAsia="ja-JP"/>
              </w:rPr>
              <w:t>.</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8" w:name="_Toc101529323"/>
      <w:bookmarkStart w:id="759" w:name="_Toc114864154"/>
      <w:bookmarkStart w:id="760" w:name="_Toc143871299"/>
      <w:bookmarkStart w:id="761" w:name="_Toc144134795"/>
      <w:bookmarkStart w:id="762" w:name="_Toc160609273"/>
      <w:bookmarkStart w:id="763" w:name="_Toc207823172"/>
      <w:r w:rsidRPr="00F35F4A">
        <w:t>6</w:t>
      </w:r>
      <w:r>
        <w:t>.3</w:t>
      </w:r>
      <w:r w:rsidRPr="00F35F4A">
        <w:t>.2.2</w:t>
      </w:r>
      <w:r w:rsidRPr="00F35F4A">
        <w:tab/>
        <w:t xml:space="preserve">Resource: </w:t>
      </w:r>
      <w:r>
        <w:t>EAS Discovery Subscriptions</w:t>
      </w:r>
      <w:bookmarkEnd w:id="758"/>
      <w:bookmarkEnd w:id="759"/>
      <w:bookmarkEnd w:id="760"/>
      <w:bookmarkEnd w:id="761"/>
      <w:bookmarkEnd w:id="762"/>
      <w:bookmarkEnd w:id="763"/>
    </w:p>
    <w:p w14:paraId="6DFCD1E5" w14:textId="77777777" w:rsidR="009E5347" w:rsidRPr="00F35F4A" w:rsidRDefault="009E5347" w:rsidP="009E5347">
      <w:pPr>
        <w:pStyle w:val="Heading5"/>
        <w:rPr>
          <w:lang w:eastAsia="zh-CN"/>
        </w:rPr>
      </w:pPr>
      <w:bookmarkStart w:id="764" w:name="_Toc101529324"/>
      <w:bookmarkStart w:id="765" w:name="_Toc114864155"/>
      <w:bookmarkStart w:id="766" w:name="_Toc143871300"/>
      <w:bookmarkStart w:id="767" w:name="_Toc144134796"/>
      <w:bookmarkStart w:id="768" w:name="_Toc160609274"/>
      <w:bookmarkStart w:id="769" w:name="_Toc207823173"/>
      <w:r w:rsidRPr="00F35F4A">
        <w:rPr>
          <w:lang w:eastAsia="zh-CN"/>
        </w:rPr>
        <w:t>6</w:t>
      </w:r>
      <w:r>
        <w:rPr>
          <w:lang w:eastAsia="zh-CN"/>
        </w:rPr>
        <w:t>.3</w:t>
      </w:r>
      <w:r w:rsidRPr="00F35F4A">
        <w:rPr>
          <w:lang w:eastAsia="zh-CN"/>
        </w:rPr>
        <w:t>.2.2.1</w:t>
      </w:r>
      <w:r w:rsidRPr="00F35F4A">
        <w:rPr>
          <w:lang w:eastAsia="zh-CN"/>
        </w:rPr>
        <w:tab/>
        <w:t>Description</w:t>
      </w:r>
      <w:bookmarkEnd w:id="764"/>
      <w:bookmarkEnd w:id="765"/>
      <w:bookmarkEnd w:id="766"/>
      <w:bookmarkEnd w:id="767"/>
      <w:bookmarkEnd w:id="768"/>
      <w:bookmarkEnd w:id="769"/>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70" w:name="_Toc101529325"/>
      <w:bookmarkStart w:id="771" w:name="_Toc114864156"/>
      <w:bookmarkStart w:id="772" w:name="_Toc143871301"/>
      <w:bookmarkStart w:id="773" w:name="_Toc144134797"/>
      <w:bookmarkStart w:id="774" w:name="_Toc160609275"/>
      <w:bookmarkStart w:id="775" w:name="_Toc207823174"/>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70"/>
      <w:bookmarkEnd w:id="771"/>
      <w:bookmarkEnd w:id="772"/>
      <w:bookmarkEnd w:id="773"/>
      <w:bookmarkEnd w:id="774"/>
      <w:bookmarkEnd w:id="775"/>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6" w:name="_Toc101529326"/>
      <w:bookmarkStart w:id="777" w:name="_Toc114864157"/>
      <w:bookmarkStart w:id="778" w:name="_Toc143871302"/>
      <w:bookmarkStart w:id="779" w:name="_Toc144134798"/>
      <w:bookmarkStart w:id="780" w:name="_Toc160609276"/>
      <w:bookmarkStart w:id="781" w:name="_Toc207823175"/>
      <w:r w:rsidRPr="00F35F4A">
        <w:rPr>
          <w:lang w:eastAsia="zh-CN"/>
        </w:rPr>
        <w:t>6</w:t>
      </w:r>
      <w:r>
        <w:rPr>
          <w:lang w:eastAsia="zh-CN"/>
        </w:rPr>
        <w:t>.3</w:t>
      </w:r>
      <w:r w:rsidRPr="00F35F4A">
        <w:rPr>
          <w:lang w:eastAsia="zh-CN"/>
        </w:rPr>
        <w:t>.2.2.3</w:t>
      </w:r>
      <w:r w:rsidRPr="00F35F4A">
        <w:rPr>
          <w:lang w:eastAsia="zh-CN"/>
        </w:rPr>
        <w:tab/>
        <w:t>Resource Standard Methods</w:t>
      </w:r>
      <w:bookmarkEnd w:id="776"/>
      <w:bookmarkEnd w:id="777"/>
      <w:bookmarkEnd w:id="778"/>
      <w:bookmarkEnd w:id="779"/>
      <w:bookmarkEnd w:id="780"/>
      <w:bookmarkEnd w:id="781"/>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82" w:name="_Toc101529327"/>
      <w:bookmarkStart w:id="783" w:name="_Toc114864158"/>
      <w:bookmarkStart w:id="784" w:name="_Toc143871303"/>
      <w:bookmarkStart w:id="785" w:name="_Toc144134799"/>
      <w:bookmarkStart w:id="786" w:name="_Toc160609277"/>
      <w:bookmarkStart w:id="787" w:name="_Toc207823176"/>
      <w:r>
        <w:rPr>
          <w:lang w:eastAsia="zh-CN"/>
        </w:rPr>
        <w:t>6.3.2.2.4</w:t>
      </w:r>
      <w:r>
        <w:rPr>
          <w:lang w:eastAsia="zh-CN"/>
        </w:rPr>
        <w:tab/>
      </w:r>
      <w:r w:rsidRPr="00F35F4A">
        <w:rPr>
          <w:lang w:eastAsia="zh-CN"/>
        </w:rPr>
        <w:t>Resource Custom Operations</w:t>
      </w:r>
      <w:bookmarkEnd w:id="782"/>
      <w:bookmarkEnd w:id="783"/>
      <w:bookmarkEnd w:id="784"/>
      <w:bookmarkEnd w:id="785"/>
      <w:bookmarkEnd w:id="786"/>
      <w:bookmarkEnd w:id="787"/>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8" w:name="_Toc101529328"/>
      <w:bookmarkStart w:id="789" w:name="_Toc114864159"/>
      <w:bookmarkStart w:id="790" w:name="_Toc143871304"/>
      <w:bookmarkStart w:id="791" w:name="_Toc144134800"/>
      <w:bookmarkStart w:id="792" w:name="_Toc160609278"/>
      <w:bookmarkStart w:id="793" w:name="_Toc207823177"/>
      <w:r w:rsidRPr="00F35F4A">
        <w:lastRenderedPageBreak/>
        <w:t>6</w:t>
      </w:r>
      <w:r>
        <w:t>.3</w:t>
      </w:r>
      <w:r w:rsidRPr="00F35F4A">
        <w:t>.2.3</w:t>
      </w:r>
      <w:r w:rsidRPr="00F35F4A">
        <w:tab/>
        <w:t xml:space="preserve">Resource: Individual </w:t>
      </w:r>
      <w:r>
        <w:t>EAS Discovery Subscription</w:t>
      </w:r>
      <w:bookmarkEnd w:id="788"/>
      <w:bookmarkEnd w:id="789"/>
      <w:bookmarkEnd w:id="790"/>
      <w:bookmarkEnd w:id="791"/>
      <w:bookmarkEnd w:id="792"/>
      <w:bookmarkEnd w:id="793"/>
    </w:p>
    <w:p w14:paraId="24BC9500" w14:textId="77777777" w:rsidR="009E5347" w:rsidRPr="00F35F4A" w:rsidRDefault="009E5347" w:rsidP="009E5347">
      <w:pPr>
        <w:pStyle w:val="Heading5"/>
        <w:rPr>
          <w:lang w:eastAsia="zh-CN"/>
        </w:rPr>
      </w:pPr>
      <w:bookmarkStart w:id="794" w:name="_Toc101529329"/>
      <w:bookmarkStart w:id="795" w:name="_Toc114864160"/>
      <w:bookmarkStart w:id="796" w:name="_Toc143871305"/>
      <w:bookmarkStart w:id="797" w:name="_Toc144134801"/>
      <w:bookmarkStart w:id="798" w:name="_Toc160609279"/>
      <w:bookmarkStart w:id="799" w:name="_Toc207823178"/>
      <w:r w:rsidRPr="00F35F4A">
        <w:rPr>
          <w:lang w:eastAsia="zh-CN"/>
        </w:rPr>
        <w:t>6</w:t>
      </w:r>
      <w:r>
        <w:rPr>
          <w:lang w:eastAsia="zh-CN"/>
        </w:rPr>
        <w:t>.3</w:t>
      </w:r>
      <w:r w:rsidRPr="00F35F4A">
        <w:rPr>
          <w:lang w:eastAsia="zh-CN"/>
        </w:rPr>
        <w:t>.2.3.1</w:t>
      </w:r>
      <w:r w:rsidRPr="00F35F4A">
        <w:rPr>
          <w:lang w:eastAsia="zh-CN"/>
        </w:rPr>
        <w:tab/>
        <w:t>Description</w:t>
      </w:r>
      <w:bookmarkEnd w:id="794"/>
      <w:bookmarkEnd w:id="795"/>
      <w:bookmarkEnd w:id="796"/>
      <w:bookmarkEnd w:id="797"/>
      <w:bookmarkEnd w:id="798"/>
      <w:bookmarkEnd w:id="799"/>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800" w:name="_Toc101529330"/>
      <w:bookmarkStart w:id="801" w:name="_Toc114864161"/>
      <w:bookmarkStart w:id="802" w:name="_Toc143871306"/>
      <w:bookmarkStart w:id="803" w:name="_Toc144134802"/>
      <w:bookmarkStart w:id="804" w:name="_Toc160609280"/>
      <w:bookmarkStart w:id="805" w:name="_Toc207823179"/>
      <w:r w:rsidRPr="00F35F4A">
        <w:rPr>
          <w:lang w:eastAsia="zh-CN"/>
        </w:rPr>
        <w:t>6</w:t>
      </w:r>
      <w:r>
        <w:rPr>
          <w:lang w:eastAsia="zh-CN"/>
        </w:rPr>
        <w:t>.3</w:t>
      </w:r>
      <w:r w:rsidRPr="00F35F4A">
        <w:rPr>
          <w:lang w:eastAsia="zh-CN"/>
        </w:rPr>
        <w:t>.2.3.2</w:t>
      </w:r>
      <w:r w:rsidRPr="00F35F4A">
        <w:rPr>
          <w:lang w:eastAsia="zh-CN"/>
        </w:rPr>
        <w:tab/>
        <w:t>Resource Definition</w:t>
      </w:r>
      <w:bookmarkEnd w:id="800"/>
      <w:bookmarkEnd w:id="801"/>
      <w:bookmarkEnd w:id="802"/>
      <w:bookmarkEnd w:id="803"/>
      <w:bookmarkEnd w:id="804"/>
      <w:bookmarkEnd w:id="805"/>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6" w:name="_Toc101529331"/>
      <w:bookmarkStart w:id="807" w:name="_Toc114864162"/>
      <w:bookmarkStart w:id="808" w:name="_Toc143871307"/>
      <w:bookmarkStart w:id="809" w:name="_Toc144134803"/>
      <w:bookmarkStart w:id="810" w:name="_Toc160609281"/>
      <w:bookmarkStart w:id="811" w:name="_Toc207823180"/>
      <w:r w:rsidRPr="00F35F4A">
        <w:rPr>
          <w:lang w:eastAsia="zh-CN"/>
        </w:rPr>
        <w:t>6</w:t>
      </w:r>
      <w:r>
        <w:rPr>
          <w:lang w:eastAsia="zh-CN"/>
        </w:rPr>
        <w:t>.3</w:t>
      </w:r>
      <w:r w:rsidRPr="00F35F4A">
        <w:rPr>
          <w:lang w:eastAsia="zh-CN"/>
        </w:rPr>
        <w:t>.2.3.3</w:t>
      </w:r>
      <w:r w:rsidRPr="00F35F4A">
        <w:rPr>
          <w:lang w:eastAsia="zh-CN"/>
        </w:rPr>
        <w:tab/>
        <w:t>Resource Standard Methods</w:t>
      </w:r>
      <w:bookmarkEnd w:id="806"/>
      <w:bookmarkEnd w:id="807"/>
      <w:bookmarkEnd w:id="808"/>
      <w:bookmarkEnd w:id="809"/>
      <w:bookmarkEnd w:id="810"/>
      <w:bookmarkEnd w:id="811"/>
    </w:p>
    <w:p w14:paraId="3D4D9BF2" w14:textId="77777777" w:rsidR="009E5347" w:rsidRPr="00F35F4A" w:rsidRDefault="009E5347" w:rsidP="000232AB">
      <w:pPr>
        <w:pStyle w:val="Heading6"/>
      </w:pPr>
      <w:bookmarkStart w:id="812" w:name="_Toc207823181"/>
      <w:r w:rsidRPr="00F35F4A">
        <w:rPr>
          <w:lang w:eastAsia="zh-CN"/>
        </w:rPr>
        <w:t>6</w:t>
      </w:r>
      <w:r>
        <w:rPr>
          <w:lang w:eastAsia="zh-CN"/>
        </w:rPr>
        <w:t>.3</w:t>
      </w:r>
      <w:r w:rsidRPr="00F35F4A">
        <w:rPr>
          <w:lang w:eastAsia="zh-CN"/>
        </w:rPr>
        <w:t>.2.3.3.1</w:t>
      </w:r>
      <w:r w:rsidRPr="00F35F4A">
        <w:rPr>
          <w:lang w:eastAsia="zh-CN"/>
        </w:rPr>
        <w:tab/>
        <w:t>PUT</w:t>
      </w:r>
      <w:bookmarkEnd w:id="812"/>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11BFA3EA" w:rsidR="009E5347" w:rsidRPr="00E17A7A" w:rsidRDefault="00DE69C7" w:rsidP="00DE69C7">
            <w:pPr>
              <w:pStyle w:val="TAL"/>
            </w:pPr>
            <w:r w:rsidRPr="00D3062E">
              <w:t>Represents the updated representation of the</w:t>
            </w:r>
            <w:r w:rsidR="009E5347" w:rsidRPr="00E17A7A">
              <w:t xml:space="preserve"> </w:t>
            </w:r>
            <w:r>
              <w:t>"I</w:t>
            </w:r>
            <w:r w:rsidR="009E5347" w:rsidRPr="00E17A7A">
              <w:t>ndividual EAS i</w:t>
            </w:r>
            <w:r>
              <w:t>D</w:t>
            </w:r>
            <w:r w:rsidR="009E5347" w:rsidRPr="00E17A7A">
              <w:t xml:space="preserve">scovery </w:t>
            </w:r>
            <w:r>
              <w:t>S</w:t>
            </w:r>
            <w:r w:rsidR="009E5347" w:rsidRPr="00E17A7A">
              <w:t>ubscription</w:t>
            </w:r>
            <w:r>
              <w:t>"</w:t>
            </w:r>
            <w:r w:rsidR="009E5347" w:rsidRPr="00E17A7A">
              <w:t xml:space="preserve"> resource.</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22D30418"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5738AD0C" w:rsidR="009E5347" w:rsidRPr="0029518D" w:rsidRDefault="00DD6A0A" w:rsidP="0029518D">
            <w:pPr>
              <w:pStyle w:val="TAL"/>
            </w:pPr>
            <w:r w:rsidRPr="00D3062E">
              <w:t xml:space="preserve">Successful case. </w:t>
            </w:r>
            <w:r w:rsidR="009E5347" w:rsidRPr="0029518D">
              <w:t xml:space="preserve">The </w:t>
            </w:r>
            <w:r>
              <w:t>"</w:t>
            </w:r>
            <w:r w:rsidR="009E5347" w:rsidRPr="0029518D">
              <w:t>Individual EAS Discovery Subscription</w:t>
            </w:r>
            <w:r>
              <w:t>"</w:t>
            </w:r>
            <w:r w:rsidR="009E5347" w:rsidRPr="0029518D">
              <w:t xml:space="preserve">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0232AB">
      <w:pPr>
        <w:pStyle w:val="Heading6"/>
      </w:pPr>
      <w:bookmarkStart w:id="813" w:name="_Toc207823182"/>
      <w:r w:rsidRPr="00F35F4A">
        <w:rPr>
          <w:lang w:eastAsia="zh-CN"/>
        </w:rPr>
        <w:t>6</w:t>
      </w:r>
      <w:r>
        <w:rPr>
          <w:lang w:eastAsia="zh-CN"/>
        </w:rPr>
        <w:t>.3</w:t>
      </w:r>
      <w:r w:rsidRPr="00F35F4A">
        <w:rPr>
          <w:lang w:eastAsia="zh-CN"/>
        </w:rPr>
        <w:t>.2.3.3.2</w:t>
      </w:r>
      <w:r w:rsidRPr="00F35F4A">
        <w:rPr>
          <w:lang w:eastAsia="zh-CN"/>
        </w:rPr>
        <w:tab/>
        <w:t>DELETE</w:t>
      </w:r>
      <w:bookmarkEnd w:id="813"/>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0000132A" w:rsidR="009E5347" w:rsidRPr="00E17A7A" w:rsidRDefault="00EB62DE" w:rsidP="008710A1">
            <w:pPr>
              <w:pStyle w:val="TAL"/>
            </w:pPr>
            <w:r w:rsidRPr="00D3062E">
              <w:t xml:space="preserve">Successful case. </w:t>
            </w:r>
            <w:r w:rsidR="009E5347">
              <w:t>The targeted</w:t>
            </w:r>
            <w:r w:rsidR="009E5347" w:rsidRPr="00E17A7A">
              <w:t xml:space="preserve"> </w:t>
            </w:r>
            <w:r>
              <w:t>"</w:t>
            </w:r>
            <w:r w:rsidR="009E5347">
              <w:t>I</w:t>
            </w:r>
            <w:r w:rsidR="009E5347" w:rsidRPr="00E17A7A">
              <w:t>ndividual EAS</w:t>
            </w:r>
            <w:r w:rsidR="009E5347">
              <w:t xml:space="preserve"> D</w:t>
            </w:r>
            <w:r w:rsidR="009E5347" w:rsidRPr="00E17A7A">
              <w:t xml:space="preserve">iscovery </w:t>
            </w:r>
            <w:r w:rsidR="009E5347">
              <w:t>S</w:t>
            </w:r>
            <w:r w:rsidR="009E5347" w:rsidRPr="00E17A7A">
              <w:t>ubscription</w:t>
            </w:r>
            <w:r>
              <w:t>"</w:t>
            </w:r>
            <w:r w:rsidR="009E5347" w:rsidRPr="00E17A7A">
              <w:t xml:space="preserve"> resource </w:t>
            </w:r>
            <w:r w:rsidR="008710A1">
              <w:t xml:space="preserve">is </w:t>
            </w:r>
            <w:r w:rsidR="009E5347"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0232AB">
      <w:pPr>
        <w:pStyle w:val="Heading6"/>
      </w:pPr>
      <w:bookmarkStart w:id="814" w:name="_Toc85734432"/>
      <w:bookmarkStart w:id="815" w:name="_Toc89431731"/>
      <w:bookmarkStart w:id="816" w:name="_Toc207823183"/>
      <w:r w:rsidRPr="00F35F4A">
        <w:rPr>
          <w:lang w:eastAsia="zh-CN"/>
        </w:rPr>
        <w:t>6</w:t>
      </w:r>
      <w:r>
        <w:rPr>
          <w:lang w:eastAsia="zh-CN"/>
        </w:rPr>
        <w:t>.3</w:t>
      </w:r>
      <w:r w:rsidRPr="00F35F4A">
        <w:rPr>
          <w:lang w:eastAsia="zh-CN"/>
        </w:rPr>
        <w:t>.2.3.3.</w:t>
      </w:r>
      <w:r>
        <w:rPr>
          <w:lang w:eastAsia="zh-CN"/>
        </w:rPr>
        <w:t>3</w:t>
      </w:r>
      <w:r>
        <w:rPr>
          <w:lang w:eastAsia="zh-CN"/>
        </w:rPr>
        <w:tab/>
        <w:t>PATCH</w:t>
      </w:r>
      <w:bookmarkEnd w:id="814"/>
      <w:bookmarkEnd w:id="815"/>
      <w:bookmarkEnd w:id="816"/>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1DEBECDB" w:rsidR="009E5347" w:rsidRPr="00A54937" w:rsidRDefault="009E5347" w:rsidP="006B5521">
            <w:pPr>
              <w:pStyle w:val="TAL"/>
              <w:rPr>
                <w:lang w:eastAsia="ja-JP"/>
              </w:rPr>
            </w:pPr>
            <w:r>
              <w:t>Contains the parameters to request the modification of</w:t>
            </w:r>
            <w:r>
              <w:rPr>
                <w:rFonts w:hint="eastAsia"/>
                <w:lang w:eastAsia="ja-JP"/>
              </w:rPr>
              <w:t xml:space="preserve"> </w:t>
            </w:r>
            <w:r w:rsidR="006B5521">
              <w:rPr>
                <w:lang w:eastAsia="ja-JP"/>
              </w:rPr>
              <w:t>the</w:t>
            </w:r>
            <w:r>
              <w:rPr>
                <w:lang w:eastAsia="ja-JP"/>
              </w:rPr>
              <w:t xml:space="preserve"> </w:t>
            </w:r>
            <w:r w:rsidR="000C26F8">
              <w:rPr>
                <w:lang w:eastAsia="ja-JP"/>
              </w:rPr>
              <w:t>"</w:t>
            </w:r>
            <w:r w:rsidRPr="00F35F4A">
              <w:t xml:space="preserve">Individual </w:t>
            </w:r>
            <w:r>
              <w:t>EAS Discovery Subscription</w:t>
            </w:r>
            <w:r w:rsidR="000C26F8">
              <w:t>"</w:t>
            </w:r>
            <w:r>
              <w:t xml:space="preserve">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00C777D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4BCA5464" w:rsidR="009E5347" w:rsidRPr="003E3036" w:rsidRDefault="009F209C" w:rsidP="003E3036">
            <w:pPr>
              <w:pStyle w:val="TAL"/>
            </w:pPr>
            <w:r w:rsidRPr="00D3062E">
              <w:t xml:space="preserve">Successful case. </w:t>
            </w:r>
            <w:r w:rsidR="009E5347" w:rsidRPr="003E3036">
              <w:t xml:space="preserve">The </w:t>
            </w:r>
            <w:r>
              <w:t>"</w:t>
            </w:r>
            <w:r w:rsidR="009E5347" w:rsidRPr="003E3036">
              <w:t>Individual EAS Discovery Subscription</w:t>
            </w:r>
            <w:r>
              <w:t>"</w:t>
            </w:r>
            <w:r w:rsidR="009E5347" w:rsidRPr="003E3036">
              <w:t xml:space="preserve">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7" w:name="_Toc101529332"/>
      <w:bookmarkStart w:id="818" w:name="_Toc114864163"/>
      <w:bookmarkStart w:id="819" w:name="_Toc143871308"/>
      <w:bookmarkStart w:id="820" w:name="_Toc144134804"/>
      <w:bookmarkStart w:id="821" w:name="_Toc160609282"/>
      <w:bookmarkStart w:id="822" w:name="_Toc207823184"/>
      <w:r>
        <w:rPr>
          <w:lang w:eastAsia="zh-CN"/>
        </w:rPr>
        <w:t>6.3.2.3.4</w:t>
      </w:r>
      <w:r>
        <w:rPr>
          <w:lang w:eastAsia="zh-CN"/>
        </w:rPr>
        <w:tab/>
      </w:r>
      <w:r w:rsidRPr="00F35F4A">
        <w:rPr>
          <w:lang w:eastAsia="zh-CN"/>
        </w:rPr>
        <w:t>Resource Custom Operations</w:t>
      </w:r>
      <w:bookmarkEnd w:id="817"/>
      <w:bookmarkEnd w:id="818"/>
      <w:bookmarkEnd w:id="819"/>
      <w:bookmarkEnd w:id="820"/>
      <w:bookmarkEnd w:id="821"/>
      <w:bookmarkEnd w:id="822"/>
    </w:p>
    <w:p w14:paraId="1F12E074" w14:textId="77777777" w:rsidR="009E5347" w:rsidRDefault="009E5347" w:rsidP="009E5347">
      <w:r>
        <w:t>None.</w:t>
      </w:r>
    </w:p>
    <w:p w14:paraId="323985E1" w14:textId="77777777" w:rsidR="009E5347" w:rsidRDefault="009E5347" w:rsidP="009E5347">
      <w:pPr>
        <w:pStyle w:val="Heading4"/>
      </w:pPr>
      <w:bookmarkStart w:id="823" w:name="_Toc101529333"/>
      <w:bookmarkStart w:id="824" w:name="_Toc114864164"/>
      <w:bookmarkStart w:id="825" w:name="_Toc143871309"/>
      <w:bookmarkStart w:id="826" w:name="_Toc144134805"/>
      <w:bookmarkStart w:id="827" w:name="_Toc160609283"/>
      <w:bookmarkStart w:id="828" w:name="_Toc207823185"/>
      <w:r w:rsidRPr="00F35F4A">
        <w:t>6.</w:t>
      </w:r>
      <w:r>
        <w:t>3</w:t>
      </w:r>
      <w:r w:rsidRPr="00F35F4A">
        <w:t>.2.</w:t>
      </w:r>
      <w:r>
        <w:t>4</w:t>
      </w:r>
      <w:r w:rsidRPr="00F35F4A">
        <w:tab/>
        <w:t xml:space="preserve">Resource: </w:t>
      </w:r>
      <w:r>
        <w:t>EAS Profiles</w:t>
      </w:r>
      <w:bookmarkEnd w:id="823"/>
      <w:bookmarkEnd w:id="824"/>
      <w:bookmarkEnd w:id="825"/>
      <w:bookmarkEnd w:id="826"/>
      <w:bookmarkEnd w:id="827"/>
      <w:bookmarkEnd w:id="828"/>
    </w:p>
    <w:p w14:paraId="63D1C401" w14:textId="77777777" w:rsidR="009E5347" w:rsidRPr="00F35F4A" w:rsidRDefault="009E5347" w:rsidP="009E5347">
      <w:pPr>
        <w:pStyle w:val="Heading5"/>
        <w:rPr>
          <w:lang w:eastAsia="zh-CN"/>
        </w:rPr>
      </w:pPr>
      <w:bookmarkStart w:id="829" w:name="_Toc101529334"/>
      <w:bookmarkStart w:id="830" w:name="_Toc114864165"/>
      <w:bookmarkStart w:id="831" w:name="_Toc143871310"/>
      <w:bookmarkStart w:id="832" w:name="_Toc144134806"/>
      <w:bookmarkStart w:id="833" w:name="_Toc160609284"/>
      <w:bookmarkStart w:id="834" w:name="_Toc207823186"/>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9"/>
      <w:bookmarkEnd w:id="830"/>
      <w:bookmarkEnd w:id="831"/>
      <w:bookmarkEnd w:id="832"/>
      <w:bookmarkEnd w:id="833"/>
      <w:bookmarkEnd w:id="834"/>
    </w:p>
    <w:p w14:paraId="01594E35" w14:textId="7EEA42AE"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35" w:name="_Toc101529335"/>
      <w:bookmarkStart w:id="836" w:name="_Toc114864166"/>
      <w:bookmarkStart w:id="837" w:name="_Toc143871311"/>
      <w:bookmarkStart w:id="838" w:name="_Toc144134807"/>
      <w:bookmarkStart w:id="839" w:name="_Toc160609285"/>
      <w:bookmarkStart w:id="840" w:name="_Toc207823187"/>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35"/>
      <w:bookmarkEnd w:id="836"/>
      <w:bookmarkEnd w:id="837"/>
      <w:bookmarkEnd w:id="838"/>
      <w:bookmarkEnd w:id="839"/>
      <w:bookmarkEnd w:id="840"/>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41" w:name="_Toc70534735"/>
      <w:bookmarkStart w:id="842" w:name="_Toc101529336"/>
      <w:bookmarkStart w:id="843" w:name="_Toc114864167"/>
      <w:bookmarkStart w:id="844" w:name="_Toc143871312"/>
      <w:bookmarkStart w:id="845" w:name="_Toc144134808"/>
      <w:bookmarkStart w:id="846" w:name="_Toc160609286"/>
      <w:bookmarkStart w:id="847" w:name="_Toc207823188"/>
      <w:r>
        <w:lastRenderedPageBreak/>
        <w:t>6</w:t>
      </w:r>
      <w:r>
        <w:rPr>
          <w:lang w:eastAsia="zh-CN"/>
        </w:rPr>
        <w:t>.3.2.4.3</w:t>
      </w:r>
      <w:r>
        <w:rPr>
          <w:lang w:eastAsia="zh-CN"/>
        </w:rPr>
        <w:tab/>
        <w:t>Resource Standard Methods</w:t>
      </w:r>
      <w:bookmarkEnd w:id="841"/>
      <w:bookmarkEnd w:id="842"/>
      <w:bookmarkEnd w:id="843"/>
      <w:bookmarkEnd w:id="844"/>
      <w:bookmarkEnd w:id="845"/>
      <w:bookmarkEnd w:id="846"/>
      <w:bookmarkEnd w:id="847"/>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8" w:name="_Toc101529337"/>
      <w:bookmarkStart w:id="849" w:name="_Toc114864168"/>
      <w:bookmarkStart w:id="850" w:name="_Toc143871313"/>
      <w:bookmarkStart w:id="851" w:name="_Toc144134809"/>
      <w:bookmarkStart w:id="852" w:name="_Toc160609287"/>
      <w:bookmarkStart w:id="853" w:name="_Toc207823189"/>
      <w:r>
        <w:t>6</w:t>
      </w:r>
      <w:r>
        <w:rPr>
          <w:lang w:eastAsia="zh-CN"/>
        </w:rPr>
        <w:t>.3.2.4.4</w:t>
      </w:r>
      <w:r>
        <w:rPr>
          <w:lang w:eastAsia="zh-CN"/>
        </w:rPr>
        <w:tab/>
        <w:t>Resource Custom Operations</w:t>
      </w:r>
      <w:bookmarkEnd w:id="848"/>
      <w:bookmarkEnd w:id="849"/>
      <w:bookmarkEnd w:id="850"/>
      <w:bookmarkEnd w:id="851"/>
      <w:bookmarkEnd w:id="852"/>
      <w:bookmarkEnd w:id="853"/>
    </w:p>
    <w:p w14:paraId="5ECD33C7" w14:textId="77777777" w:rsidR="009E5347" w:rsidRDefault="009E5347" w:rsidP="000232AB">
      <w:pPr>
        <w:pStyle w:val="Heading6"/>
      </w:pPr>
      <w:bookmarkStart w:id="854" w:name="_Toc207823190"/>
      <w:r>
        <w:t>6</w:t>
      </w:r>
      <w:r>
        <w:rPr>
          <w:lang w:eastAsia="zh-CN"/>
        </w:rPr>
        <w:t>.3.2.4.4.</w:t>
      </w:r>
      <w:r w:rsidRPr="00384E92">
        <w:t>1</w:t>
      </w:r>
      <w:r>
        <w:tab/>
        <w:t>Overview</w:t>
      </w:r>
      <w:bookmarkEnd w:id="854"/>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C9A43BE" w:rsidR="009E5347" w:rsidRPr="003E3036" w:rsidRDefault="009E5347" w:rsidP="004E3C0F">
            <w:pPr>
              <w:pStyle w:val="TAL"/>
            </w:pPr>
            <w:r w:rsidRPr="003E3036">
              <w:t>eees-easdiscovery/&lt;apiVersion&gt;/eas-profile/request-discovery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0232AB">
      <w:pPr>
        <w:pStyle w:val="Heading7"/>
      </w:pPr>
      <w:bookmarkStart w:id="855" w:name="_Toc207823191"/>
      <w:r>
        <w:t>6</w:t>
      </w:r>
      <w:r>
        <w:rPr>
          <w:lang w:eastAsia="zh-CN"/>
        </w:rPr>
        <w:t>.3.2.4.4.</w:t>
      </w:r>
      <w:r>
        <w:t>2.2</w:t>
      </w:r>
      <w:r>
        <w:tab/>
        <w:t>Operation Definition</w:t>
      </w:r>
      <w:bookmarkEnd w:id="855"/>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990E84">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508992E9" w14:textId="213E9B35" w:rsidR="009E5347" w:rsidRPr="0016361A" w:rsidRDefault="004E3C0F" w:rsidP="004C4FBA">
            <w:pPr>
              <w:pStyle w:val="TAL"/>
            </w:pPr>
            <w:r w:rsidRPr="00D3062E">
              <w:t xml:space="preserve">Successful case. </w:t>
            </w:r>
            <w:r w:rsidR="009E5347">
              <w:t>The requested EAS discovery information was successfully returned.</w:t>
            </w:r>
          </w:p>
        </w:tc>
      </w:tr>
      <w:tr w:rsidR="00685C5C" w:rsidRPr="00B54FF5" w14:paraId="6AF7FF8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8" w:type="pct"/>
            <w:tcBorders>
              <w:top w:val="single" w:sz="4" w:space="0" w:color="auto"/>
              <w:left w:val="single" w:sz="6" w:space="0" w:color="000000"/>
              <w:bottom w:val="single" w:sz="6" w:space="0" w:color="000000"/>
              <w:right w:val="single" w:sz="6" w:space="0" w:color="000000"/>
            </w:tcBorders>
            <w:shd w:val="clear" w:color="auto" w:fill="auto"/>
          </w:tcPr>
          <w:p w14:paraId="3DF7EAD0" w14:textId="6A1F0AD5" w:rsidR="009E5347" w:rsidRPr="0016361A" w:rsidRDefault="004E3C0F" w:rsidP="004C4FBA">
            <w:pPr>
              <w:pStyle w:val="TAL"/>
            </w:pPr>
            <w:r w:rsidRPr="00D3062E">
              <w:t xml:space="preserve">Successful case. </w:t>
            </w:r>
            <w:r w:rsidR="009E5347">
              <w:t>The processing of the request is successful but no matching EAS was found</w:t>
            </w:r>
            <w:r w:rsidR="009E5347" w:rsidRPr="00646838">
              <w:t>.</w:t>
            </w:r>
          </w:p>
        </w:tc>
      </w:tr>
      <w:tr w:rsidR="00990E84" w:rsidRPr="00D3062E" w14:paraId="7F0CCFCD"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765496"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E97E9DE"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44F3A84A"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528BF307" w14:textId="77777777" w:rsidR="00990E84" w:rsidRDefault="00990E84" w:rsidP="007C1867">
            <w:pPr>
              <w:pStyle w:val="TAL"/>
            </w:pPr>
            <w:r w:rsidRPr="00D3062E">
              <w:t>307 Temporary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DF72CB5" w14:textId="77777777" w:rsidR="00990E84" w:rsidRPr="003E3036" w:rsidRDefault="00990E84" w:rsidP="007C1867">
            <w:pPr>
              <w:pStyle w:val="TAL"/>
            </w:pPr>
            <w:r w:rsidRPr="003E3036">
              <w:t>Temporary redirection. The response shall include a Location header field containing an alternative URI of the resource located in an alternative EES.</w:t>
            </w:r>
          </w:p>
          <w:p w14:paraId="6E7AFB6F"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90E84" w:rsidRPr="00D3062E" w14:paraId="2723C028" w14:textId="77777777" w:rsidTr="00990E84">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vAlign w:val="center"/>
          </w:tcPr>
          <w:p w14:paraId="298CDCB1" w14:textId="77777777" w:rsidR="00990E84" w:rsidRDefault="00990E84" w:rsidP="007C1867">
            <w:pPr>
              <w:pStyle w:val="TAL"/>
            </w:pPr>
            <w:r w:rsidRPr="00D3062E">
              <w:t>n/a</w:t>
            </w:r>
          </w:p>
        </w:tc>
        <w:tc>
          <w:tcPr>
            <w:tcW w:w="222" w:type="pct"/>
            <w:tcBorders>
              <w:top w:val="single" w:sz="4" w:space="0" w:color="auto"/>
              <w:left w:val="single" w:sz="6" w:space="0" w:color="000000"/>
              <w:bottom w:val="single" w:sz="6" w:space="0" w:color="000000"/>
              <w:right w:val="single" w:sz="6" w:space="0" w:color="000000"/>
            </w:tcBorders>
            <w:vAlign w:val="center"/>
          </w:tcPr>
          <w:p w14:paraId="1BFB3776" w14:textId="77777777" w:rsidR="00990E84" w:rsidRPr="0016361A" w:rsidRDefault="00990E84" w:rsidP="007C1867">
            <w:pPr>
              <w:pStyle w:val="TAC"/>
            </w:pPr>
          </w:p>
        </w:tc>
        <w:tc>
          <w:tcPr>
            <w:tcW w:w="670" w:type="pct"/>
            <w:tcBorders>
              <w:top w:val="single" w:sz="4" w:space="0" w:color="auto"/>
              <w:left w:val="single" w:sz="6" w:space="0" w:color="000000"/>
              <w:bottom w:val="single" w:sz="6" w:space="0" w:color="000000"/>
              <w:right w:val="single" w:sz="6" w:space="0" w:color="000000"/>
            </w:tcBorders>
            <w:vAlign w:val="center"/>
          </w:tcPr>
          <w:p w14:paraId="0F8B7672" w14:textId="77777777" w:rsidR="00990E84" w:rsidRPr="0016361A" w:rsidRDefault="00990E84" w:rsidP="007C1867">
            <w:pPr>
              <w:pStyle w:val="TAL"/>
            </w:pPr>
          </w:p>
        </w:tc>
        <w:tc>
          <w:tcPr>
            <w:tcW w:w="891" w:type="pct"/>
            <w:tcBorders>
              <w:top w:val="single" w:sz="4" w:space="0" w:color="auto"/>
              <w:left w:val="single" w:sz="6" w:space="0" w:color="000000"/>
              <w:bottom w:val="single" w:sz="6" w:space="0" w:color="000000"/>
              <w:right w:val="single" w:sz="6" w:space="0" w:color="000000"/>
            </w:tcBorders>
            <w:vAlign w:val="center"/>
          </w:tcPr>
          <w:p w14:paraId="744BBF50" w14:textId="77777777" w:rsidR="00990E84" w:rsidRDefault="00990E84" w:rsidP="007C1867">
            <w:pPr>
              <w:pStyle w:val="TAL"/>
            </w:pPr>
            <w:r w:rsidRPr="00D3062E">
              <w:t>308 Permanent Redirect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18F76058" w14:textId="77777777" w:rsidR="00990E84" w:rsidRPr="003E3036" w:rsidRDefault="00990E84" w:rsidP="007C1867">
            <w:pPr>
              <w:pStyle w:val="TAL"/>
            </w:pPr>
            <w:r w:rsidRPr="003E3036">
              <w:t>Permanent redirection. The response shall include a Location header field containing an alternative URI of the resource located in an alternative EES.</w:t>
            </w:r>
          </w:p>
          <w:p w14:paraId="6537C23E" w14:textId="77777777" w:rsidR="00990E84" w:rsidRPr="00D3062E" w:rsidRDefault="00990E84" w:rsidP="007C1867">
            <w:pPr>
              <w:pStyle w:val="TAL"/>
            </w:pPr>
            <w:r w:rsidRPr="003E3036">
              <w:t>Redirection handling is described in clause 5.2.10 of 3GPP TS 29.122 [3] with the difference that the SCEF is replaced by the EES and the SCS/AS is replaced by the EEC.</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56" w:name="_Toc101529338"/>
      <w:bookmarkStart w:id="857" w:name="_Toc114864169"/>
      <w:bookmarkStart w:id="858" w:name="_Toc143871314"/>
      <w:bookmarkStart w:id="859" w:name="_Toc144134810"/>
      <w:bookmarkStart w:id="860" w:name="_Toc160609288"/>
      <w:bookmarkStart w:id="861" w:name="_Toc207823192"/>
      <w:r>
        <w:lastRenderedPageBreak/>
        <w:t>6.3.3</w:t>
      </w:r>
      <w:r>
        <w:tab/>
        <w:t>Custom operations without associated resources</w:t>
      </w:r>
      <w:bookmarkEnd w:id="757"/>
      <w:bookmarkEnd w:id="856"/>
      <w:bookmarkEnd w:id="857"/>
      <w:bookmarkEnd w:id="858"/>
      <w:bookmarkEnd w:id="859"/>
      <w:bookmarkEnd w:id="860"/>
      <w:bookmarkEnd w:id="861"/>
    </w:p>
    <w:p w14:paraId="0AC75264" w14:textId="77777777" w:rsidR="009E5347" w:rsidRPr="003874CF" w:rsidRDefault="009E5347" w:rsidP="009E5347">
      <w:bookmarkStart w:id="862" w:name="_Toc510696608"/>
      <w:bookmarkStart w:id="863" w:name="_Toc35971399"/>
      <w:bookmarkStart w:id="864" w:name="_Toc64278357"/>
      <w:r>
        <w:t>There are no custom operations without associated resources defined for this API in this release of the specification.</w:t>
      </w:r>
      <w:bookmarkEnd w:id="862"/>
      <w:bookmarkEnd w:id="863"/>
    </w:p>
    <w:p w14:paraId="1BB07875" w14:textId="77777777" w:rsidR="009E5347" w:rsidRDefault="009E5347" w:rsidP="009E5347">
      <w:pPr>
        <w:pStyle w:val="Heading3"/>
      </w:pPr>
      <w:bookmarkStart w:id="865" w:name="_Toc101529340"/>
      <w:bookmarkStart w:id="866" w:name="_Toc114864170"/>
      <w:bookmarkStart w:id="867" w:name="_Toc143871315"/>
      <w:bookmarkStart w:id="868" w:name="_Toc144134811"/>
      <w:bookmarkStart w:id="869" w:name="_Toc160609289"/>
      <w:bookmarkStart w:id="870" w:name="_Toc207823193"/>
      <w:r>
        <w:t>6.3.4</w:t>
      </w:r>
      <w:r>
        <w:tab/>
        <w:t>Notifications</w:t>
      </w:r>
      <w:bookmarkEnd w:id="864"/>
      <w:bookmarkEnd w:id="865"/>
      <w:bookmarkEnd w:id="866"/>
      <w:bookmarkEnd w:id="867"/>
      <w:bookmarkEnd w:id="868"/>
      <w:bookmarkEnd w:id="869"/>
      <w:bookmarkEnd w:id="870"/>
    </w:p>
    <w:p w14:paraId="5C09E7D6" w14:textId="77777777" w:rsidR="009E5347" w:rsidRPr="00AF7276" w:rsidRDefault="009E5347" w:rsidP="009E5347">
      <w:pPr>
        <w:pStyle w:val="Heading4"/>
      </w:pPr>
      <w:bookmarkStart w:id="871" w:name="_Toc70160827"/>
      <w:bookmarkStart w:id="872" w:name="_Toc101529341"/>
      <w:bookmarkStart w:id="873" w:name="_Toc114864171"/>
      <w:bookmarkStart w:id="874" w:name="_Toc143871316"/>
      <w:bookmarkStart w:id="875" w:name="_Toc144134812"/>
      <w:bookmarkStart w:id="876" w:name="_Toc160609290"/>
      <w:bookmarkStart w:id="877" w:name="_Toc207823194"/>
      <w:bookmarkStart w:id="878" w:name="_Toc64278362"/>
      <w:r>
        <w:t>6.3</w:t>
      </w:r>
      <w:r w:rsidRPr="00AF7276">
        <w:t>.</w:t>
      </w:r>
      <w:r>
        <w:t>4.</w:t>
      </w:r>
      <w:r w:rsidRPr="00AF7276">
        <w:t>1</w:t>
      </w:r>
      <w:r w:rsidRPr="00AF7276">
        <w:tab/>
        <w:t>General</w:t>
      </w:r>
      <w:bookmarkEnd w:id="871"/>
      <w:bookmarkEnd w:id="872"/>
      <w:bookmarkEnd w:id="873"/>
      <w:bookmarkEnd w:id="874"/>
      <w:bookmarkEnd w:id="875"/>
      <w:bookmarkEnd w:id="876"/>
      <w:bookmarkEnd w:id="877"/>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9" w:name="_Toc70160828"/>
      <w:bookmarkStart w:id="880" w:name="_Toc101529342"/>
      <w:bookmarkStart w:id="881" w:name="_Toc114864172"/>
      <w:bookmarkStart w:id="882" w:name="_Toc143871317"/>
      <w:bookmarkStart w:id="883" w:name="_Toc144134813"/>
      <w:bookmarkStart w:id="884" w:name="_Toc160609291"/>
      <w:bookmarkStart w:id="885" w:name="_Toc207823195"/>
      <w:r>
        <w:rPr>
          <w:lang w:eastAsia="zh-CN"/>
        </w:rPr>
        <w:t>6.3.4.2</w:t>
      </w:r>
      <w:r>
        <w:rPr>
          <w:lang w:eastAsia="zh-CN"/>
        </w:rPr>
        <w:tab/>
      </w:r>
      <w:bookmarkEnd w:id="879"/>
      <w:r>
        <w:rPr>
          <w:lang w:eastAsia="zh-CN"/>
        </w:rPr>
        <w:t xml:space="preserve">EAS Discovery </w:t>
      </w:r>
      <w:r w:rsidRPr="00A15F2C">
        <w:t>Notification</w:t>
      </w:r>
      <w:bookmarkEnd w:id="880"/>
      <w:bookmarkEnd w:id="881"/>
      <w:bookmarkEnd w:id="882"/>
      <w:bookmarkEnd w:id="883"/>
      <w:bookmarkEnd w:id="884"/>
      <w:bookmarkEnd w:id="885"/>
    </w:p>
    <w:p w14:paraId="6EE8E103" w14:textId="77777777" w:rsidR="009E5347" w:rsidRDefault="009E5347" w:rsidP="009E5347">
      <w:pPr>
        <w:pStyle w:val="Heading5"/>
        <w:rPr>
          <w:lang w:eastAsia="zh-CN"/>
        </w:rPr>
      </w:pPr>
      <w:bookmarkStart w:id="886" w:name="_Toc70160829"/>
      <w:bookmarkStart w:id="887" w:name="_Toc101529343"/>
      <w:bookmarkStart w:id="888" w:name="_Toc114864173"/>
      <w:bookmarkStart w:id="889" w:name="_Toc143871318"/>
      <w:bookmarkStart w:id="890" w:name="_Toc144134814"/>
      <w:bookmarkStart w:id="891" w:name="_Toc160609292"/>
      <w:bookmarkStart w:id="892" w:name="_Toc207823196"/>
      <w:r>
        <w:rPr>
          <w:lang w:eastAsia="zh-CN"/>
        </w:rPr>
        <w:t>6.3.4.2.1</w:t>
      </w:r>
      <w:r>
        <w:rPr>
          <w:lang w:eastAsia="zh-CN"/>
        </w:rPr>
        <w:tab/>
        <w:t>Description</w:t>
      </w:r>
      <w:bookmarkEnd w:id="886"/>
      <w:bookmarkEnd w:id="887"/>
      <w:bookmarkEnd w:id="888"/>
      <w:bookmarkEnd w:id="889"/>
      <w:bookmarkEnd w:id="890"/>
      <w:bookmarkEnd w:id="891"/>
      <w:bookmarkEnd w:id="892"/>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93" w:name="_Toc70160830"/>
      <w:bookmarkStart w:id="894" w:name="_Toc101529344"/>
      <w:bookmarkStart w:id="895" w:name="_Toc114864174"/>
      <w:bookmarkStart w:id="896" w:name="_Toc143871319"/>
      <w:bookmarkStart w:id="897" w:name="_Toc144134815"/>
      <w:bookmarkStart w:id="898" w:name="_Toc160609293"/>
      <w:bookmarkStart w:id="899" w:name="_Toc207823197"/>
      <w:r>
        <w:rPr>
          <w:lang w:eastAsia="zh-CN"/>
        </w:rPr>
        <w:t>6.3.4.2.2</w:t>
      </w:r>
      <w:r>
        <w:rPr>
          <w:lang w:eastAsia="zh-CN"/>
        </w:rPr>
        <w:tab/>
        <w:t>Target URI</w:t>
      </w:r>
      <w:bookmarkEnd w:id="893"/>
      <w:bookmarkEnd w:id="894"/>
      <w:bookmarkEnd w:id="895"/>
      <w:bookmarkEnd w:id="896"/>
      <w:bookmarkEnd w:id="897"/>
      <w:bookmarkEnd w:id="898"/>
      <w:bookmarkEnd w:id="899"/>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900" w:name="_Toc532994457"/>
      <w:bookmarkStart w:id="901" w:name="_Toc35971424"/>
      <w:bookmarkStart w:id="902" w:name="_Toc67903541"/>
      <w:bookmarkStart w:id="903" w:name="_Toc114864175"/>
      <w:bookmarkStart w:id="904" w:name="_Toc143871320"/>
      <w:bookmarkStart w:id="905" w:name="_Toc144134816"/>
      <w:bookmarkStart w:id="906" w:name="_Toc160609294"/>
      <w:bookmarkStart w:id="907" w:name="_Toc207823198"/>
      <w:r>
        <w:rPr>
          <w:lang w:eastAsia="zh-CN"/>
        </w:rPr>
        <w:t>6.3.4.2</w:t>
      </w:r>
      <w:r w:rsidRPr="00986E88">
        <w:rPr>
          <w:noProof/>
        </w:rPr>
        <w:t>.3</w:t>
      </w:r>
      <w:r w:rsidRPr="00986E88">
        <w:rPr>
          <w:noProof/>
        </w:rPr>
        <w:tab/>
        <w:t>Standard Methods</w:t>
      </w:r>
      <w:bookmarkEnd w:id="900"/>
      <w:bookmarkEnd w:id="901"/>
      <w:bookmarkEnd w:id="902"/>
      <w:bookmarkEnd w:id="903"/>
      <w:bookmarkEnd w:id="904"/>
      <w:bookmarkEnd w:id="905"/>
      <w:bookmarkEnd w:id="906"/>
      <w:bookmarkEnd w:id="907"/>
    </w:p>
    <w:p w14:paraId="36F5276B" w14:textId="77777777" w:rsidR="009E5347" w:rsidRPr="00986E88" w:rsidRDefault="009E5347" w:rsidP="000232AB">
      <w:pPr>
        <w:pStyle w:val="Heading6"/>
        <w:rPr>
          <w:noProof/>
        </w:rPr>
      </w:pPr>
      <w:bookmarkStart w:id="908" w:name="_Toc532994458"/>
      <w:bookmarkStart w:id="909" w:name="_Toc35971425"/>
      <w:bookmarkStart w:id="910" w:name="_Toc207823199"/>
      <w:r>
        <w:rPr>
          <w:lang w:eastAsia="zh-CN"/>
        </w:rPr>
        <w:t>6.3.4.2</w:t>
      </w:r>
      <w:r w:rsidRPr="00986E88">
        <w:rPr>
          <w:noProof/>
        </w:rPr>
        <w:t>.3.1</w:t>
      </w:r>
      <w:r w:rsidRPr="00986E88">
        <w:rPr>
          <w:noProof/>
        </w:rPr>
        <w:tab/>
        <w:t>POST</w:t>
      </w:r>
      <w:bookmarkEnd w:id="908"/>
      <w:bookmarkEnd w:id="909"/>
      <w:bookmarkEnd w:id="910"/>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664A3BC3" w:rsidR="009E5347" w:rsidRPr="00E73566" w:rsidRDefault="00434337" w:rsidP="00FB69DA">
            <w:pPr>
              <w:pStyle w:val="TAL"/>
            </w:pPr>
            <w:r w:rsidRPr="00D3062E">
              <w:t xml:space="preserve">Successful case. </w:t>
            </w:r>
            <w:r w:rsidR="009E5347">
              <w:t xml:space="preserve">The </w:t>
            </w:r>
            <w:r>
              <w:t>EAS discovery information</w:t>
            </w:r>
            <w:r w:rsidDel="00EF4EB7">
              <w:t xml:space="preserve"> </w:t>
            </w:r>
            <w:r w:rsidR="009E5347">
              <w:t xml:space="preserve"> Notification is </w:t>
            </w:r>
            <w:r w:rsidR="00FB69DA" w:rsidRPr="00D3062E">
              <w:t>successfully received and processed</w:t>
            </w:r>
            <w:r w:rsidR="009E5347">
              <w:t>.</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11" w:name="_Toc101529345"/>
      <w:bookmarkStart w:id="912" w:name="_Toc114864176"/>
      <w:bookmarkStart w:id="913" w:name="_Toc143871321"/>
      <w:bookmarkStart w:id="914" w:name="_Toc144134817"/>
      <w:bookmarkStart w:id="915" w:name="_Toc160609295"/>
      <w:bookmarkStart w:id="916" w:name="_Toc207823200"/>
      <w:r>
        <w:t>6.3.5</w:t>
      </w:r>
      <w:r>
        <w:tab/>
        <w:t>Data Model</w:t>
      </w:r>
      <w:bookmarkEnd w:id="878"/>
      <w:bookmarkEnd w:id="911"/>
      <w:bookmarkEnd w:id="912"/>
      <w:bookmarkEnd w:id="913"/>
      <w:bookmarkEnd w:id="914"/>
      <w:bookmarkEnd w:id="915"/>
      <w:bookmarkEnd w:id="916"/>
    </w:p>
    <w:p w14:paraId="741C1FA3" w14:textId="77777777" w:rsidR="009E5347" w:rsidRPr="00F35F4A" w:rsidRDefault="009E5347" w:rsidP="009E5347">
      <w:pPr>
        <w:pStyle w:val="Heading4"/>
        <w:rPr>
          <w:lang w:eastAsia="zh-CN"/>
        </w:rPr>
      </w:pPr>
      <w:bookmarkStart w:id="917" w:name="_Toc101529346"/>
      <w:bookmarkStart w:id="918" w:name="_Toc114864177"/>
      <w:bookmarkStart w:id="919" w:name="_Toc143871322"/>
      <w:bookmarkStart w:id="920" w:name="_Toc144134818"/>
      <w:bookmarkStart w:id="921" w:name="_Toc160609296"/>
      <w:bookmarkStart w:id="922" w:name="_Toc207823201"/>
      <w:r w:rsidRPr="00F35F4A">
        <w:rPr>
          <w:lang w:eastAsia="zh-CN"/>
        </w:rPr>
        <w:t>6</w:t>
      </w:r>
      <w:r>
        <w:rPr>
          <w:lang w:eastAsia="zh-CN"/>
        </w:rPr>
        <w:t>.3</w:t>
      </w:r>
      <w:r w:rsidRPr="00F35F4A">
        <w:rPr>
          <w:lang w:eastAsia="zh-CN"/>
        </w:rPr>
        <w:t>.5.1</w:t>
      </w:r>
      <w:r w:rsidRPr="00F35F4A">
        <w:rPr>
          <w:lang w:eastAsia="zh-CN"/>
        </w:rPr>
        <w:tab/>
        <w:t>General</w:t>
      </w:r>
      <w:bookmarkEnd w:id="917"/>
      <w:bookmarkEnd w:id="918"/>
      <w:bookmarkEnd w:id="919"/>
      <w:bookmarkEnd w:id="920"/>
      <w:bookmarkEnd w:id="921"/>
      <w:bookmarkEnd w:id="92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lastRenderedPageBreak/>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432BD9"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432BD9" w:rsidRPr="00AB3C1B" w:rsidRDefault="00432BD9" w:rsidP="00432BD9">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432BD9" w:rsidRPr="00AB3C1B" w:rsidRDefault="00432BD9" w:rsidP="00432BD9">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3050C449"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432BD9" w:rsidRPr="00AB3C1B" w:rsidRDefault="00432BD9" w:rsidP="00432BD9">
            <w:pPr>
              <w:pStyle w:val="TAL"/>
            </w:pPr>
          </w:p>
        </w:tc>
      </w:tr>
      <w:tr w:rsidR="00432BD9"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432BD9" w:rsidRPr="00AB3C1B" w:rsidRDefault="00432BD9" w:rsidP="00432BD9">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432BD9" w:rsidRPr="00AB3C1B" w:rsidRDefault="00432BD9" w:rsidP="00432BD9">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2586FF1C" w:rsidR="00432BD9" w:rsidRPr="00AB3C1B" w:rsidRDefault="00432BD9" w:rsidP="00432BD9">
            <w:pPr>
              <w:pStyle w:val="TAL"/>
            </w:pPr>
            <w:r w:rsidRPr="005061DC">
              <w:t>Represents an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432BD9" w:rsidRPr="00AB3C1B" w:rsidRDefault="00432BD9" w:rsidP="00432BD9">
            <w:pPr>
              <w:pStyle w:val="TAL"/>
            </w:pPr>
          </w:p>
        </w:tc>
      </w:tr>
      <w:tr w:rsidR="00432BD9"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432BD9" w:rsidRPr="00AB3C1B" w:rsidRDefault="00432BD9" w:rsidP="00432BD9">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432BD9" w:rsidRPr="00AB3C1B" w:rsidRDefault="00432BD9" w:rsidP="00432BD9">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46F59FCD" w:rsidR="00432BD9" w:rsidRPr="00AB3C1B" w:rsidRDefault="00432BD9" w:rsidP="00432BD9">
            <w:pPr>
              <w:pStyle w:val="TAL"/>
            </w:pPr>
            <w:r w:rsidRPr="005061DC">
              <w:t>Represents the EAS chararcteristics.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432BD9" w:rsidRPr="00AB3C1B" w:rsidRDefault="00432BD9" w:rsidP="00432BD9">
            <w:pPr>
              <w:pStyle w:val="TAL"/>
            </w:pPr>
          </w:p>
        </w:tc>
      </w:tr>
      <w:tr w:rsidR="00432BD9"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432BD9" w:rsidRPr="00AB3C1B" w:rsidRDefault="00432BD9" w:rsidP="00432BD9">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432BD9" w:rsidRPr="00AB3C1B" w:rsidRDefault="00432BD9" w:rsidP="00432BD9">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58005204" w:rsidR="00432BD9" w:rsidRPr="00AB3C1B" w:rsidRDefault="00432BD9" w:rsidP="00432BD9">
            <w:pPr>
              <w:pStyle w:val="TAL"/>
            </w:pPr>
            <w:r w:rsidRPr="00BA2BCF">
              <w:t>Represents the EAS Discovery Subscription events</w:t>
            </w:r>
            <w:r>
              <w:rPr>
                <w:rFonts w:hint="eastAsia"/>
                <w:lang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432BD9" w:rsidRPr="00AB3C1B" w:rsidRDefault="00432BD9" w:rsidP="00432BD9">
            <w:pPr>
              <w:pStyle w:val="TAL"/>
            </w:pPr>
          </w:p>
        </w:tc>
      </w:tr>
      <w:tr w:rsidR="00432BD9"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432BD9" w:rsidRPr="00AB3C1B" w:rsidRDefault="00432BD9" w:rsidP="00432BD9">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432BD9" w:rsidRPr="00AB3C1B" w:rsidRDefault="00432BD9" w:rsidP="00432BD9">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1F57356D" w:rsidR="00432BD9" w:rsidRPr="00AB3C1B" w:rsidRDefault="00432BD9" w:rsidP="00432BD9">
            <w:pPr>
              <w:pStyle w:val="TAL"/>
            </w:pPr>
            <w:r w:rsidRPr="005061DC">
              <w:t>Represents the EAS characteristics.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432BD9" w:rsidRPr="00AB3C1B" w:rsidRDefault="00432BD9" w:rsidP="00432BD9">
            <w:pPr>
              <w:pStyle w:val="TAL"/>
            </w:pPr>
          </w:p>
        </w:tc>
      </w:tr>
      <w:tr w:rsidR="00432BD9"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432BD9" w:rsidRPr="00AB3C1B" w:rsidRDefault="00432BD9" w:rsidP="00432BD9">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432BD9" w:rsidRPr="00AB3C1B" w:rsidRDefault="00432BD9" w:rsidP="00432BD9">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6FA9657F" w:rsidR="00432BD9" w:rsidRPr="00AB3C1B" w:rsidRDefault="00432BD9" w:rsidP="00432BD9">
            <w:pPr>
              <w:pStyle w:val="TAL"/>
            </w:pPr>
            <w:r w:rsidRPr="005061DC">
              <w:t>Notification of EAS discovery information.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432BD9" w:rsidRPr="00AB3C1B" w:rsidRDefault="00432BD9" w:rsidP="00432BD9">
            <w:pPr>
              <w:pStyle w:val="TAL"/>
            </w:pPr>
          </w:p>
        </w:tc>
      </w:tr>
      <w:tr w:rsidR="00432BD9"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432BD9" w:rsidRPr="00AB3C1B" w:rsidRDefault="00432BD9" w:rsidP="00432BD9">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432BD9" w:rsidRPr="00AB3C1B" w:rsidRDefault="00432BD9" w:rsidP="00432BD9">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50A79D3D" w:rsidR="00432BD9" w:rsidRPr="00AB3C1B" w:rsidRDefault="00432BD9" w:rsidP="00432BD9">
            <w:pPr>
              <w:pStyle w:val="TAL"/>
            </w:pPr>
            <w:r>
              <w:t xml:space="preserve">Contains the </w:t>
            </w:r>
            <w:r w:rsidRPr="005C44CA">
              <w:t>EAS discovery</w:t>
            </w:r>
            <w:r w:rsidRPr="005061DC">
              <w:t xml:space="preserve"> request information</w:t>
            </w: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432BD9" w:rsidRPr="00AB3C1B" w:rsidRDefault="00432BD9" w:rsidP="00432BD9">
            <w:pPr>
              <w:pStyle w:val="TAL"/>
            </w:pPr>
          </w:p>
        </w:tc>
      </w:tr>
      <w:tr w:rsidR="00432BD9"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432BD9" w:rsidRPr="00AB3C1B" w:rsidRDefault="00432BD9" w:rsidP="00432BD9">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432BD9" w:rsidRPr="00AB3C1B" w:rsidRDefault="00432BD9" w:rsidP="00432BD9">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494820C6" w:rsidR="00432BD9" w:rsidRPr="00AB3C1B" w:rsidRDefault="00432BD9" w:rsidP="00432BD9">
            <w:pPr>
              <w:pStyle w:val="TAL"/>
            </w:pPr>
            <w:r w:rsidRPr="005061DC">
              <w:t xml:space="preserve">Represents the </w:t>
            </w:r>
            <w:r>
              <w:t>EAS</w:t>
            </w:r>
            <w:r w:rsidRPr="005061DC">
              <w:t xml:space="preserve"> discovery response</w:t>
            </w:r>
            <w:r>
              <w:t>.</w:t>
            </w: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432BD9" w:rsidRPr="00AB3C1B" w:rsidRDefault="00432BD9" w:rsidP="00432BD9">
            <w:pPr>
              <w:pStyle w:val="TAL"/>
            </w:pPr>
          </w:p>
        </w:tc>
      </w:tr>
      <w:tr w:rsidR="00432BD9"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432BD9" w:rsidRPr="00AB3C1B" w:rsidRDefault="00432BD9" w:rsidP="00432BD9">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432BD9" w:rsidRPr="00AB3C1B" w:rsidRDefault="00432BD9" w:rsidP="00432BD9">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6F1E302E" w:rsidR="00432BD9" w:rsidRPr="00AB3C1B" w:rsidRDefault="00432BD9" w:rsidP="00432BD9">
            <w:pPr>
              <w:pStyle w:val="TAL"/>
            </w:pPr>
            <w:r w:rsidRPr="005061DC">
              <w:t>Represents an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432BD9" w:rsidRPr="00AB3C1B" w:rsidRDefault="00432BD9" w:rsidP="00432BD9">
            <w:pPr>
              <w:pStyle w:val="TAL"/>
            </w:pPr>
          </w:p>
        </w:tc>
      </w:tr>
      <w:tr w:rsidR="00432BD9"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432BD9" w:rsidRPr="00AB3C1B" w:rsidDel="0038513F" w:rsidRDefault="00432BD9" w:rsidP="00432BD9">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432BD9" w:rsidRPr="00AB3C1B" w:rsidDel="0038513F" w:rsidRDefault="00432BD9" w:rsidP="00432BD9">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42B5642" w:rsidR="00432BD9" w:rsidRPr="00AB3C1B" w:rsidDel="0038513F" w:rsidRDefault="00432BD9" w:rsidP="00432BD9">
            <w:pPr>
              <w:pStyle w:val="TAL"/>
            </w:pPr>
            <w:r>
              <w:t>Represents an updated Individual EAS Discovery Subscription resource.</w:t>
            </w: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432BD9" w:rsidRPr="00AB3C1B" w:rsidDel="0038513F" w:rsidRDefault="00432BD9" w:rsidP="00432BD9">
            <w:pPr>
              <w:pStyle w:val="TAL"/>
            </w:pPr>
          </w:p>
        </w:tc>
      </w:tr>
      <w:tr w:rsidR="00432BD9"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432BD9" w:rsidRPr="00AB3C1B" w:rsidRDefault="00432BD9" w:rsidP="00432BD9">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432BD9" w:rsidRPr="00AB3C1B" w:rsidRDefault="00432BD9" w:rsidP="00432BD9">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3D99246D" w:rsidR="00432BD9" w:rsidRPr="00AB3C1B" w:rsidRDefault="00432BD9" w:rsidP="00432BD9">
            <w:pPr>
              <w:pStyle w:val="TAL"/>
            </w:pPr>
            <w:r w:rsidRPr="005061DC">
              <w:t>Represents EAS dynamic information changes filter.</w:t>
            </w: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432BD9" w:rsidRPr="00AB3C1B" w:rsidRDefault="00432BD9" w:rsidP="00432BD9">
            <w:pPr>
              <w:pStyle w:val="TAL"/>
            </w:pPr>
          </w:p>
        </w:tc>
      </w:tr>
      <w:tr w:rsidR="00432BD9"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432BD9" w:rsidRPr="00AB3C1B" w:rsidRDefault="00432BD9" w:rsidP="00432BD9">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432BD9" w:rsidRPr="00AB3C1B" w:rsidRDefault="00432BD9" w:rsidP="00432BD9">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37174C94" w:rsidR="00432BD9" w:rsidRPr="00AB3C1B" w:rsidRDefault="00432BD9" w:rsidP="00432BD9">
            <w:pPr>
              <w:pStyle w:val="TAL"/>
            </w:pPr>
            <w:r w:rsidRPr="005061DC">
              <w:t>Represents an EAS dynamic information.</w:t>
            </w: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432BD9" w:rsidRPr="00AB3C1B" w:rsidRDefault="00432BD9" w:rsidP="00432BD9">
            <w:pPr>
              <w:pStyle w:val="TAL"/>
            </w:pPr>
          </w:p>
        </w:tc>
      </w:tr>
      <w:tr w:rsidR="00432BD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432BD9" w:rsidRPr="00AB3C1B" w:rsidRDefault="00432BD9" w:rsidP="00432BD9">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432BD9" w:rsidRPr="00AB3C1B" w:rsidRDefault="00432BD9" w:rsidP="00432BD9">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432BD9" w:rsidRPr="00AB3C1B" w:rsidRDefault="00432BD9" w:rsidP="00432BD9">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432BD9" w:rsidRPr="00AB3C1B" w:rsidRDefault="00432BD9" w:rsidP="00432BD9">
            <w:pPr>
              <w:pStyle w:val="TAL"/>
            </w:pPr>
          </w:p>
        </w:tc>
      </w:tr>
      <w:tr w:rsidR="00432BD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432BD9" w:rsidRDefault="00432BD9" w:rsidP="00432BD9">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432BD9" w:rsidRPr="00AB3C1B" w:rsidRDefault="00432BD9" w:rsidP="00432BD9">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432BD9" w:rsidRPr="00AB3C1B" w:rsidRDefault="00432BD9" w:rsidP="00432BD9">
            <w:pPr>
              <w:pStyle w:val="TAL"/>
            </w:pPr>
          </w:p>
        </w:tc>
      </w:tr>
      <w:tr w:rsidR="00432BD9"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432BD9" w:rsidRPr="00AB3C1B" w:rsidRDefault="00432BD9" w:rsidP="00432BD9">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432BD9" w:rsidRPr="00AB3C1B" w:rsidRDefault="00432BD9" w:rsidP="00432BD9">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C4D75" w:rsidR="00432BD9" w:rsidRPr="00AB3C1B" w:rsidRDefault="00432BD9" w:rsidP="00432BD9">
            <w:pPr>
              <w:pStyle w:val="TAL"/>
            </w:pPr>
            <w:r>
              <w:t>Represents identifier of the requestor.</w:t>
            </w: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432BD9" w:rsidRPr="00AB3C1B" w:rsidRDefault="00432BD9" w:rsidP="00432BD9">
            <w:pPr>
              <w:pStyle w:val="TAL"/>
            </w:pPr>
          </w:p>
        </w:tc>
      </w:tr>
      <w:tr w:rsidR="00432BD9" w:rsidRPr="00AB3C1B" w14:paraId="295AD759" w14:textId="77777777" w:rsidTr="00432BD9">
        <w:trPr>
          <w:jc w:val="center"/>
        </w:trPr>
        <w:tc>
          <w:tcPr>
            <w:tcW w:w="2782" w:type="dxa"/>
            <w:tcBorders>
              <w:top w:val="single" w:sz="4" w:space="0" w:color="auto"/>
              <w:left w:val="single" w:sz="4" w:space="0" w:color="auto"/>
              <w:bottom w:val="single" w:sz="4" w:space="0" w:color="auto"/>
              <w:right w:val="single" w:sz="4" w:space="0" w:color="auto"/>
            </w:tcBorders>
          </w:tcPr>
          <w:p w14:paraId="0D739ABE" w14:textId="77777777" w:rsidR="00432BD9" w:rsidRPr="00AB3C1B" w:rsidRDefault="00432BD9" w:rsidP="00432BD9">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432BD9" w:rsidRPr="00AB3C1B" w:rsidRDefault="00432BD9" w:rsidP="00432BD9">
            <w:pPr>
              <w:pStyle w:val="TAC"/>
            </w:pPr>
            <w:r w:rsidRPr="00F35F4A">
              <w:rPr>
                <w:lang w:eastAsia="zh-CN"/>
              </w:rPr>
              <w:t>6.</w:t>
            </w:r>
            <w:r>
              <w:rPr>
                <w:lang w:eastAsia="zh-CN"/>
              </w:rPr>
              <w:t>3</w:t>
            </w:r>
            <w:r w:rsidRPr="00F35F4A">
              <w:rPr>
                <w:lang w:eastAsia="zh-CN"/>
              </w:rPr>
              <w:t>.5.2.</w:t>
            </w:r>
            <w:r>
              <w:rPr>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6440E41A" w14:textId="2375F0F8" w:rsidR="00432BD9" w:rsidRPr="00AB3C1B" w:rsidRDefault="00432BD9" w:rsidP="00432BD9">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432BD9" w:rsidRPr="00AB3C1B" w:rsidRDefault="00432BD9" w:rsidP="00432BD9">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EAA1775" w:rsidR="00C53050" w:rsidRPr="003C73EC" w:rsidRDefault="00A81579" w:rsidP="00AB3C1B">
            <w:pPr>
              <w:pStyle w:val="TAL"/>
              <w:rPr>
                <w:lang w:eastAsia="zh-CN"/>
              </w:rPr>
            </w:pPr>
            <w:r>
              <w:rPr>
                <w:lang w:eastAsia="zh-CN"/>
              </w:rPr>
              <w:t>C</w:t>
            </w:r>
            <w:r w:rsidR="00C53050" w:rsidRPr="003C73EC">
              <w:rPr>
                <w:lang w:eastAsia="zh-CN"/>
              </w:rPr>
              <w:t>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5E52DAA3" w:rsidR="00322949" w:rsidRPr="003C73EC" w:rsidRDefault="00A81579" w:rsidP="005805BC">
            <w:pPr>
              <w:pStyle w:val="TAL"/>
              <w:rPr>
                <w:lang w:eastAsia="zh-CN"/>
              </w:rPr>
            </w:pPr>
            <w:r>
              <w:t>C</w:t>
            </w:r>
            <w:r w:rsidR="00322949">
              <w:t>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017A80A5" w:rsidR="00515E1C" w:rsidRPr="00646838" w:rsidRDefault="00BA2ABB" w:rsidP="00EC6DE3">
            <w:pPr>
              <w:pStyle w:val="TAL"/>
              <w:rPr>
                <w:rFonts w:cs="Arial"/>
                <w:szCs w:val="18"/>
              </w:rPr>
            </w:pPr>
            <w:r w:rsidRPr="00BA2ABB">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4305A19F" w14:textId="16101D5C" w:rsidR="00515E1C" w:rsidRPr="00646838" w:rsidRDefault="00BA2ABB" w:rsidP="00EC6DE3">
            <w:pPr>
              <w:pStyle w:val="TAL"/>
              <w:rPr>
                <w:rFonts w:cs="Arial"/>
                <w:szCs w:val="18"/>
              </w:rPr>
            </w:pPr>
            <w:r w:rsidRPr="00CC6793">
              <w:t>EdgeApp</w:t>
            </w:r>
            <w:r>
              <w:t>_3</w:t>
            </w: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23" w:name="_Toc101529347"/>
      <w:bookmarkStart w:id="924" w:name="_Toc114864178"/>
      <w:bookmarkStart w:id="925" w:name="_Toc143871323"/>
      <w:bookmarkStart w:id="926" w:name="_Toc144134819"/>
      <w:bookmarkStart w:id="927" w:name="_Toc160609297"/>
      <w:bookmarkStart w:id="928" w:name="_Toc207823202"/>
      <w:r w:rsidRPr="00F35F4A">
        <w:rPr>
          <w:lang w:eastAsia="zh-CN"/>
        </w:rPr>
        <w:lastRenderedPageBreak/>
        <w:t>6</w:t>
      </w:r>
      <w:r>
        <w:rPr>
          <w:lang w:eastAsia="zh-CN"/>
        </w:rPr>
        <w:t>.3</w:t>
      </w:r>
      <w:r w:rsidRPr="00F35F4A">
        <w:rPr>
          <w:lang w:eastAsia="zh-CN"/>
        </w:rPr>
        <w:t>.5.2</w:t>
      </w:r>
      <w:r w:rsidRPr="00F35F4A">
        <w:rPr>
          <w:lang w:eastAsia="zh-CN"/>
        </w:rPr>
        <w:tab/>
        <w:t>Structured data types</w:t>
      </w:r>
      <w:bookmarkEnd w:id="923"/>
      <w:bookmarkEnd w:id="924"/>
      <w:bookmarkEnd w:id="925"/>
      <w:bookmarkEnd w:id="926"/>
      <w:bookmarkEnd w:id="927"/>
      <w:bookmarkEnd w:id="928"/>
    </w:p>
    <w:p w14:paraId="17835EE0" w14:textId="77777777" w:rsidR="009E5347" w:rsidRDefault="009E5347" w:rsidP="009E5347">
      <w:pPr>
        <w:pStyle w:val="Heading5"/>
        <w:rPr>
          <w:lang w:eastAsia="zh-CN"/>
        </w:rPr>
      </w:pPr>
      <w:bookmarkStart w:id="929" w:name="_Toc101529348"/>
      <w:bookmarkStart w:id="930" w:name="_Toc114864179"/>
      <w:bookmarkStart w:id="931" w:name="_Toc143871324"/>
      <w:bookmarkStart w:id="932" w:name="_Toc144134820"/>
      <w:bookmarkStart w:id="933" w:name="_Toc160609298"/>
      <w:bookmarkStart w:id="934" w:name="_Toc207823203"/>
      <w:r w:rsidRPr="00F35F4A">
        <w:rPr>
          <w:lang w:eastAsia="zh-CN"/>
        </w:rPr>
        <w:t>6</w:t>
      </w:r>
      <w:r>
        <w:rPr>
          <w:lang w:eastAsia="zh-CN"/>
        </w:rPr>
        <w:t>.3</w:t>
      </w:r>
      <w:r w:rsidRPr="00F35F4A">
        <w:rPr>
          <w:lang w:eastAsia="zh-CN"/>
        </w:rPr>
        <w:t>.5.2.1</w:t>
      </w:r>
      <w:r w:rsidRPr="00F35F4A">
        <w:rPr>
          <w:lang w:eastAsia="zh-CN"/>
        </w:rPr>
        <w:tab/>
        <w:t>Introduction</w:t>
      </w:r>
      <w:bookmarkEnd w:id="929"/>
      <w:bookmarkEnd w:id="930"/>
      <w:bookmarkEnd w:id="931"/>
      <w:bookmarkEnd w:id="932"/>
      <w:bookmarkEnd w:id="933"/>
      <w:bookmarkEnd w:id="93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35" w:name="_Toc101529349"/>
      <w:bookmarkStart w:id="936" w:name="_Toc114864180"/>
      <w:bookmarkStart w:id="937" w:name="_Toc143871325"/>
      <w:bookmarkStart w:id="938" w:name="_Toc144134821"/>
      <w:bookmarkStart w:id="939" w:name="_Toc160609299"/>
      <w:bookmarkStart w:id="940" w:name="_Toc207823204"/>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35"/>
      <w:bookmarkEnd w:id="936"/>
      <w:bookmarkEnd w:id="937"/>
      <w:bookmarkEnd w:id="938"/>
      <w:bookmarkEnd w:id="939"/>
      <w:bookmarkEnd w:id="94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2B9A983A" w:rsidR="0079611B" w:rsidRDefault="00A0405E"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29D950C" w14:textId="77777777" w:rsidR="00A0405E" w:rsidRDefault="0079611B" w:rsidP="0055125D">
            <w:pPr>
              <w:pStyle w:val="TAL"/>
            </w:pPr>
            <w:r>
              <w:t>Represents t</w:t>
            </w:r>
            <w:r w:rsidRPr="00BD6449">
              <w:t xml:space="preserve">he serving </w:t>
            </w:r>
            <w:r>
              <w:t>PLMN</w:t>
            </w:r>
            <w:r w:rsidRPr="00BD6449">
              <w:t xml:space="preserve"> information (e.g. PLMN ID) which is serving the subscriber.</w:t>
            </w:r>
          </w:p>
          <w:p w14:paraId="7FF882CE" w14:textId="64CEA9F5" w:rsidR="0079611B" w:rsidRPr="00FA6847" w:rsidRDefault="0079611B" w:rsidP="0055125D">
            <w:pPr>
              <w:pStyle w:val="TAL"/>
            </w:pPr>
            <w:r>
              <w:t>(NOTE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75B0161" w:rsidR="00F8514D" w:rsidRPr="00181DD3" w:rsidRDefault="00F21C60" w:rsidP="00F8514D">
            <w:pPr>
              <w:pStyle w:val="TAN"/>
            </w:pPr>
            <w:r>
              <w:t>NOTE</w:t>
            </w:r>
            <w:r w:rsidR="001568E5">
              <w:t> 2</w:t>
            </w:r>
            <w:r>
              <w:t>:</w:t>
            </w:r>
            <w:r>
              <w:tab/>
              <w:t>This attribute is used by EAS when invoking T-EAS discovery procedure.</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941" w:name="_Hlk181015184"/>
            <w:r w:rsidRPr="00181DD3">
              <w:t>the EAS discovery request is triggered by the common S-EAS or S-EES due to overload or maintenance reason</w:t>
            </w:r>
            <w:bookmarkEnd w:id="941"/>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42" w:name="_Toc101529350"/>
      <w:bookmarkStart w:id="943" w:name="_Toc114864181"/>
      <w:bookmarkStart w:id="944" w:name="_Toc143871326"/>
      <w:bookmarkStart w:id="945" w:name="_Toc144134822"/>
      <w:bookmarkStart w:id="946" w:name="_Toc160609300"/>
      <w:bookmarkStart w:id="947" w:name="_Toc207823205"/>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42"/>
      <w:bookmarkEnd w:id="943"/>
      <w:bookmarkEnd w:id="944"/>
      <w:bookmarkEnd w:id="945"/>
      <w:bookmarkEnd w:id="946"/>
      <w:bookmarkEnd w:id="94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48" w:name="_Toc101529351"/>
      <w:bookmarkStart w:id="949" w:name="_Toc114864182"/>
      <w:bookmarkStart w:id="950" w:name="_Toc143871327"/>
      <w:bookmarkStart w:id="951" w:name="_Toc144134823"/>
      <w:bookmarkStart w:id="952" w:name="_Toc160609301"/>
      <w:bookmarkStart w:id="953" w:name="_Toc207823206"/>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48"/>
      <w:bookmarkEnd w:id="949"/>
      <w:bookmarkEnd w:id="950"/>
      <w:bookmarkEnd w:id="951"/>
      <w:bookmarkEnd w:id="952"/>
      <w:bookmarkEnd w:id="95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E427ADD" w:rsidR="003D68F0" w:rsidRDefault="00785FC0" w:rsidP="003D68F0">
            <w:pPr>
              <w:pStyle w:val="TAL"/>
            </w:pPr>
            <w:r>
              <w:t>Indicates if the EEC support s</w:t>
            </w:r>
            <w:r w:rsidR="009E5347">
              <w:t>ervice continuity</w:t>
            </w:r>
            <w:r>
              <w:t>.Indicates which</w:t>
            </w:r>
            <w:r w:rsidR="009E5347">
              <w:t xml:space="preserve"> ACR scenarios</w:t>
            </w:r>
            <w:r w:rsidRPr="005061DC">
              <w:t xml:space="preserve"> are supported by the EEC</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57706D90"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 xml:space="preserve">the EES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r w:rsidR="00B858E4">
              <w:rPr>
                <w:lang w:eastAsia="zh-CN"/>
              </w:rPr>
              <w:t>.</w:t>
            </w:r>
          </w:p>
          <w:p w14:paraId="779C8567" w14:textId="77777777" w:rsidR="00A82E6E" w:rsidRPr="0060322C" w:rsidRDefault="00A82E6E" w:rsidP="004A5AC2">
            <w:pPr>
              <w:pStyle w:val="TAL"/>
              <w:rPr>
                <w:lang w:eastAsia="zh-CN"/>
              </w:rPr>
            </w:pPr>
          </w:p>
          <w:p w14:paraId="4AB6C08C" w14:textId="29D61EDA" w:rsidR="00A82E6E" w:rsidRPr="0060322C" w:rsidRDefault="00B858E4" w:rsidP="004A5AC2">
            <w:pPr>
              <w:pStyle w:val="TAL"/>
              <w:rPr>
                <w:lang w:eastAsia="zh-CN"/>
              </w:rPr>
            </w:pPr>
            <w:r>
              <w:rPr>
                <w:lang w:eastAsia="zh-CN"/>
              </w:rPr>
              <w:t xml:space="preserve">Set to </w:t>
            </w:r>
            <w:r w:rsidR="00A82E6E" w:rsidRPr="0060322C">
              <w:rPr>
                <w:lang w:eastAsia="zh-CN"/>
              </w:rPr>
              <w:t xml:space="preserve">"false" (default): the </w:t>
            </w:r>
            <w:r w:rsidR="00A82E6E">
              <w:rPr>
                <w:lang w:eastAsia="zh-CN"/>
              </w:rPr>
              <w:t>EEC</w:t>
            </w:r>
            <w:r w:rsidR="00A82E6E" w:rsidRPr="0060322C">
              <w:rPr>
                <w:lang w:eastAsia="zh-CN"/>
              </w:rPr>
              <w:t xml:space="preserve"> </w:t>
            </w:r>
            <w:r w:rsidR="00A82E6E">
              <w:rPr>
                <w:lang w:eastAsia="zh-CN"/>
              </w:rPr>
              <w:t xml:space="preserve">doesn’t not require </w:t>
            </w:r>
            <w:r w:rsidR="00A82E6E" w:rsidRPr="0060322C">
              <w:rPr>
                <w:lang w:eastAsia="zh-CN"/>
              </w:rPr>
              <w:t>trigger</w:t>
            </w:r>
            <w:r w:rsidR="00A82E6E">
              <w:rPr>
                <w:lang w:eastAsia="zh-CN"/>
              </w:rPr>
              <w:t>s</w:t>
            </w:r>
            <w:r w:rsidR="00A82E6E" w:rsidRPr="0060322C">
              <w:rPr>
                <w:lang w:eastAsia="zh-CN"/>
              </w:rPr>
              <w:t>.</w:t>
            </w:r>
          </w:p>
          <w:p w14:paraId="600585B6" w14:textId="32F84423" w:rsidR="00A82E6E" w:rsidRDefault="00B858E4" w:rsidP="004A5AC2">
            <w:pPr>
              <w:pStyle w:val="TAL"/>
              <w:rPr>
                <w:lang w:eastAsia="zh-CN"/>
              </w:rPr>
            </w:pPr>
            <w:r>
              <w:rPr>
                <w:lang w:eastAsia="zh-CN"/>
              </w:rPr>
              <w:t xml:space="preserve">Set to </w:t>
            </w:r>
            <w:r w:rsidR="00A82E6E" w:rsidRPr="0060322C">
              <w:rPr>
                <w:lang w:eastAsia="zh-CN"/>
              </w:rPr>
              <w:t xml:space="preserve">"true": the </w:t>
            </w:r>
            <w:r w:rsidR="00A82E6E">
              <w:rPr>
                <w:lang w:eastAsia="zh-CN"/>
              </w:rPr>
              <w:t>EEC requires triggers</w:t>
            </w:r>
            <w:r w:rsidR="00A82E6E"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lastRenderedPageBreak/>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B26059E" w:rsidR="00716246" w:rsidRDefault="00C8026E" w:rsidP="00716246">
            <w:pPr>
              <w:pStyle w:val="TAN"/>
            </w:pPr>
            <w:r w:rsidRPr="00A56EA9">
              <w:t>NOTE 2:</w:t>
            </w:r>
            <w:r w:rsidRPr="00A56EA9">
              <w:tab/>
              <w:t xml:space="preserve">Either </w:t>
            </w:r>
            <w:r w:rsidR="00E010A0">
              <w:t>"</w:t>
            </w:r>
            <w:r w:rsidRPr="00A56EA9">
              <w:t>notificationDestination</w:t>
            </w:r>
            <w:r w:rsidR="00E010A0">
              <w:t>"</w:t>
            </w:r>
            <w:r w:rsidRPr="00A56EA9">
              <w:t xml:space="preserve"> or </w:t>
            </w:r>
            <w:r w:rsidR="00E010A0">
              <w:t>"</w:t>
            </w:r>
            <w:r w:rsidRPr="00A56EA9">
              <w:t>eecTriggerRequest</w:t>
            </w:r>
            <w:r w:rsidR="00E010A0">
              <w:t>" attribute</w:t>
            </w:r>
            <w:r w:rsidRPr="00A56EA9">
              <w:t xml:space="preserve"> may be included in the EAS discovery subscription request</w:t>
            </w:r>
            <w:r w:rsidRPr="00A56EA9">
              <w:rPr>
                <w:rFonts w:hint="eastAsia"/>
              </w:rPr>
              <w:t>.</w:t>
            </w:r>
            <w:r w:rsidR="00716246">
              <w:t xml:space="preserve"> </w:t>
            </w:r>
          </w:p>
          <w:p w14:paraId="185FA060" w14:textId="74947B7C" w:rsidR="00204543" w:rsidRDefault="00716246" w:rsidP="00204543">
            <w:pPr>
              <w:pStyle w:val="TAN"/>
            </w:pPr>
            <w:r w:rsidRPr="00D319BC">
              <w:t>NOTE 3:</w:t>
            </w:r>
            <w:r w:rsidRPr="00D319BC">
              <w:tab/>
              <w:t xml:space="preserve">The </w:t>
            </w:r>
            <w:r w:rsidR="008544F7">
              <w:t>"</w:t>
            </w:r>
            <w:r w:rsidRPr="00D319BC">
              <w:t>notificationDestination</w:t>
            </w:r>
            <w:r w:rsidR="008544F7">
              <w:t>"</w:t>
            </w:r>
            <w:r w:rsidRPr="00D319BC">
              <w:t xml:space="preserve"> attribute may </w:t>
            </w:r>
            <w:r>
              <w:t>contain</w:t>
            </w:r>
            <w:r w:rsidRPr="00D319BC">
              <w:t xml:space="preserve"> </w:t>
            </w:r>
            <w:r w:rsidRPr="000232AB">
              <w:t xml:space="preserve">Notification Target Address </w:t>
            </w:r>
            <w:r w:rsidRPr="00675657">
              <w:t xml:space="preserve">URL </w:t>
            </w:r>
            <w:r w:rsidRPr="00D319BC">
              <w:t>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54" w:name="_Toc101529352"/>
      <w:bookmarkStart w:id="955" w:name="_Toc114864183"/>
      <w:bookmarkStart w:id="956" w:name="_Toc143871328"/>
      <w:bookmarkStart w:id="957" w:name="_Toc144134824"/>
      <w:bookmarkStart w:id="958" w:name="_Toc160609302"/>
      <w:bookmarkStart w:id="959" w:name="_Toc207823207"/>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54"/>
      <w:bookmarkEnd w:id="955"/>
      <w:bookmarkEnd w:id="956"/>
      <w:bookmarkEnd w:id="957"/>
      <w:bookmarkEnd w:id="958"/>
      <w:bookmarkEnd w:id="95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60" w:name="_Toc101529353"/>
      <w:bookmarkStart w:id="961" w:name="_Toc114864184"/>
      <w:bookmarkStart w:id="962" w:name="_Toc143871329"/>
      <w:bookmarkStart w:id="963" w:name="_Toc144134825"/>
      <w:bookmarkStart w:id="964" w:name="_Toc160609303"/>
      <w:bookmarkStart w:id="965" w:name="_Toc207823208"/>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60"/>
      <w:bookmarkEnd w:id="961"/>
      <w:bookmarkEnd w:id="962"/>
      <w:bookmarkEnd w:id="963"/>
      <w:bookmarkEnd w:id="964"/>
      <w:bookmarkEnd w:id="96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0F282221"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105C044" w14:textId="77777777" w:rsidR="00675657" w:rsidRDefault="009E5347" w:rsidP="00675657">
            <w:pPr>
              <w:pStyle w:val="TAL"/>
            </w:pPr>
            <w:r>
              <w:t>AC description for which an EAS is needed</w:t>
            </w:r>
            <w:r w:rsidR="00675657">
              <w:t>.</w:t>
            </w:r>
          </w:p>
          <w:p w14:paraId="54AD9D36" w14:textId="77777777" w:rsidR="00675657" w:rsidRDefault="00675657" w:rsidP="00675657">
            <w:pPr>
              <w:pStyle w:val="TAL"/>
            </w:pPr>
          </w:p>
          <w:p w14:paraId="0FF2A127" w14:textId="2374F66A" w:rsidR="009E5347" w:rsidRPr="0016361A" w:rsidRDefault="00675657" w:rsidP="00675657">
            <w:pPr>
              <w:pStyle w:val="TAL"/>
            </w:pPr>
            <w:r>
              <w:t>(NOTE 1) (NOTE 2)</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11B20649" w:rsidR="009E5347" w:rsidRDefault="0067565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7E2D2416" w14:textId="77777777" w:rsidR="00675657" w:rsidRDefault="009E5347" w:rsidP="00675657">
            <w:pPr>
              <w:pStyle w:val="TAL"/>
            </w:pPr>
            <w:r>
              <w:t>Required EAS characteristics</w:t>
            </w:r>
            <w:r w:rsidR="00675657">
              <w:t>.</w:t>
            </w:r>
          </w:p>
          <w:p w14:paraId="24CE53AF" w14:textId="77777777" w:rsidR="00675657" w:rsidRDefault="00675657" w:rsidP="00675657">
            <w:pPr>
              <w:pStyle w:val="TAL"/>
            </w:pPr>
          </w:p>
          <w:p w14:paraId="4E209480" w14:textId="1A6D2570" w:rsidR="009E5347" w:rsidRDefault="00675657" w:rsidP="00675657">
            <w:pPr>
              <w:pStyle w:val="TAL"/>
            </w:pPr>
            <w:r>
              <w:t>(NOTE 1)</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5A7DE21" w:rsidR="009E5347" w:rsidRDefault="009E5347" w:rsidP="004C4FBA">
            <w:pPr>
              <w:pStyle w:val="TAN"/>
              <w:rPr>
                <w:lang w:eastAsia="ko-KR"/>
              </w:rPr>
            </w:pPr>
            <w:r w:rsidRPr="00317891">
              <w:rPr>
                <w:lang w:eastAsia="ko-KR"/>
              </w:rPr>
              <w:t>NOTE</w:t>
            </w:r>
            <w:r w:rsidR="00675657">
              <w:rPr>
                <w:lang w:eastAsia="ko-KR"/>
              </w:rPr>
              <w:t> </w:t>
            </w:r>
            <w:r>
              <w:rPr>
                <w:lang w:eastAsia="ko-KR"/>
              </w:rPr>
              <w:t>1</w:t>
            </w:r>
            <w:r w:rsidRPr="00317891">
              <w:rPr>
                <w:lang w:eastAsia="ko-KR"/>
              </w:rPr>
              <w:t>:</w:t>
            </w:r>
            <w:r>
              <w:rPr>
                <w:lang w:eastAsia="ko-KR"/>
              </w:rPr>
              <w:tab/>
            </w:r>
            <w:r w:rsidRPr="00317891">
              <w:rPr>
                <w:lang w:eastAsia="ko-KR"/>
              </w:rPr>
              <w:t xml:space="preserve">Either </w:t>
            </w:r>
            <w:r w:rsidR="005950AC">
              <w:rPr>
                <w:lang w:eastAsia="ko-KR"/>
              </w:rPr>
              <w:t>the "</w:t>
            </w:r>
            <w:r>
              <w:rPr>
                <w:lang w:eastAsia="ko-KR"/>
              </w:rPr>
              <w:t>acChars</w:t>
            </w:r>
            <w:r w:rsidR="005950AC">
              <w:rPr>
                <w:lang w:eastAsia="ko-KR"/>
              </w:rPr>
              <w:t>"</w:t>
            </w:r>
            <w:r w:rsidRPr="00317891">
              <w:rPr>
                <w:lang w:eastAsia="ko-KR"/>
              </w:rPr>
              <w:t xml:space="preserve"> or </w:t>
            </w:r>
            <w:r w:rsidR="005950AC">
              <w:rPr>
                <w:lang w:eastAsia="ko-KR"/>
              </w:rPr>
              <w:t>"</w:t>
            </w:r>
            <w:r>
              <w:rPr>
                <w:lang w:eastAsia="ko-KR"/>
              </w:rPr>
              <w:t>easChars</w:t>
            </w:r>
            <w:r w:rsidR="005950AC">
              <w:rPr>
                <w:lang w:eastAsia="ko-KR"/>
              </w:rPr>
              <w:t>" attribute</w:t>
            </w:r>
            <w:r>
              <w:rPr>
                <w:lang w:eastAsia="ko-KR"/>
              </w:rPr>
              <w:t xml:space="preserve"> </w:t>
            </w:r>
            <w:r w:rsidRPr="00317891">
              <w:rPr>
                <w:lang w:eastAsia="ko-KR"/>
              </w:rPr>
              <w:t>shall be present.</w:t>
            </w:r>
          </w:p>
          <w:p w14:paraId="6780432E" w14:textId="0D71B361" w:rsidR="009E5347" w:rsidRPr="00064326" w:rsidRDefault="009E5347" w:rsidP="00E574EE">
            <w:pPr>
              <w:pStyle w:val="TAN"/>
              <w:rPr>
                <w:lang w:eastAsia="ko-KR"/>
              </w:rPr>
            </w:pPr>
            <w:r>
              <w:rPr>
                <w:lang w:eastAsia="ko-KR"/>
              </w:rPr>
              <w:t>NOTE</w:t>
            </w:r>
            <w:r w:rsidR="00675657">
              <w:rPr>
                <w:lang w:eastAsia="ko-KR"/>
              </w:rPr>
              <w:t> </w:t>
            </w:r>
            <w:r>
              <w:rPr>
                <w:lang w:eastAsia="ko-KR"/>
              </w:rPr>
              <w:t>2:</w:t>
            </w:r>
            <w:r>
              <w:rPr>
                <w:lang w:eastAsia="ko-KR"/>
              </w:rPr>
              <w:tab/>
            </w:r>
            <w:r w:rsidR="00E574EE">
              <w:rPr>
                <w:lang w:eastAsia="ko-KR"/>
              </w:rPr>
              <w:t>The "</w:t>
            </w:r>
            <w:r w:rsidRPr="00646838">
              <w:t>prefEcsps</w:t>
            </w:r>
            <w:r w:rsidR="00E574EE">
              <w:t>"</w:t>
            </w:r>
            <w:r w:rsidR="00E574EE">
              <w:rPr>
                <w:lang w:eastAsia="ko-KR"/>
              </w:rPr>
              <w:t xml:space="preserve"> attribute</w:t>
            </w:r>
            <w:r w:rsidRPr="00317891">
              <w:rPr>
                <w:lang w:eastAsia="ko-KR"/>
              </w:rPr>
              <w:t xml:space="preserve"> </w:t>
            </w:r>
            <w:r w:rsidR="00E574EE">
              <w:rPr>
                <w:lang w:eastAsia="ko-KR"/>
              </w:rPr>
              <w:t>within the</w:t>
            </w:r>
            <w:r>
              <w:rPr>
                <w:lang w:eastAsia="ko-KR"/>
              </w:rPr>
              <w:t xml:space="preserve"> ACProfile </w:t>
            </w:r>
            <w:r w:rsidR="00E574EE">
              <w:rPr>
                <w:lang w:eastAsia="ko-KR"/>
              </w:rPr>
              <w:t xml:space="preserve">data type </w:t>
            </w:r>
            <w:r>
              <w:rPr>
                <w:lang w:eastAsia="ko-KR"/>
              </w:rPr>
              <w:t>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66" w:name="_Toc101529354"/>
      <w:bookmarkStart w:id="967" w:name="_Toc114864185"/>
      <w:bookmarkStart w:id="968" w:name="_Toc143871330"/>
      <w:bookmarkStart w:id="969" w:name="_Toc144134826"/>
      <w:bookmarkStart w:id="970" w:name="_Toc160609304"/>
      <w:bookmarkStart w:id="971" w:name="_Toc207823209"/>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66"/>
      <w:bookmarkEnd w:id="967"/>
      <w:bookmarkEnd w:id="968"/>
      <w:bookmarkEnd w:id="969"/>
      <w:bookmarkEnd w:id="970"/>
      <w:bookmarkEnd w:id="97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0AF505F0" w:rsidR="009E5347" w:rsidRDefault="009E5347" w:rsidP="004C4FBA">
            <w:pPr>
              <w:pStyle w:val="TAL"/>
            </w:pPr>
            <w:r>
              <w:t>EAS provider identifier</w:t>
            </w:r>
            <w:r w:rsidR="002B2299">
              <w:t>.</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1AEAD1A" w14:textId="22185C34" w:rsidR="002B2299" w:rsidRPr="0004558B" w:rsidRDefault="00F42CD8" w:rsidP="002B2299">
            <w:pPr>
              <w:pStyle w:val="TAL"/>
            </w:pPr>
            <w:r w:rsidRPr="0004558B">
              <w:t xml:space="preserve">The </w:t>
            </w:r>
            <w:r w:rsidR="009E5347">
              <w:t>EAS type</w:t>
            </w:r>
            <w:r>
              <w:t xml:space="preserve"> </w:t>
            </w:r>
            <w:r w:rsidRPr="0004558B">
              <w:t>with flexible value set between the EEC and the EAS</w:t>
            </w:r>
            <w:r>
              <w:t>.</w:t>
            </w:r>
          </w:p>
          <w:p w14:paraId="6533A23F" w14:textId="77777777" w:rsidR="002B2299" w:rsidRPr="0004558B" w:rsidRDefault="002B2299" w:rsidP="002B2299">
            <w:pPr>
              <w:pStyle w:val="TAL"/>
            </w:pPr>
          </w:p>
          <w:p w14:paraId="087B8288" w14:textId="08E448FF" w:rsidR="009E5347" w:rsidRDefault="002B2299" w:rsidP="002B2299">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432494AE" w:rsidR="009E5347" w:rsidRDefault="009E5347" w:rsidP="004C4FBA">
            <w:pPr>
              <w:pStyle w:val="TAL"/>
            </w:pPr>
            <w:r>
              <w:t>EAS availability schedule</w:t>
            </w:r>
            <w:r w:rsidR="002B2299">
              <w:t>.</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E43A824" w:rsidR="009E5347" w:rsidRDefault="009E5347" w:rsidP="004C4FBA">
            <w:pPr>
              <w:pStyle w:val="TAL"/>
            </w:pPr>
            <w:r>
              <w:t>Service availability area (geographical and topological)</w:t>
            </w:r>
            <w:r w:rsidR="002B2299">
              <w:t>.</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0A42DCE3" w:rsidR="009E5347" w:rsidRDefault="009E5347" w:rsidP="004C4FBA">
            <w:pPr>
              <w:pStyle w:val="TAL"/>
            </w:pPr>
            <w:r>
              <w:t>Service permissions level</w:t>
            </w:r>
            <w:r w:rsidR="002B2299">
              <w:t>.</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10FF4757" w:rsidR="009E5347" w:rsidRDefault="009E5347" w:rsidP="004C4FBA">
            <w:pPr>
              <w:pStyle w:val="TAL"/>
            </w:pPr>
            <w:r>
              <w:t>Service features</w:t>
            </w:r>
            <w:r w:rsidR="002B2299">
              <w:t>.</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0CFCA2AA" w:rsidR="009E5347" w:rsidRDefault="009E5347" w:rsidP="004C4FBA">
            <w:pPr>
              <w:pStyle w:val="TAN"/>
              <w:rPr>
                <w:lang w:eastAsia="ko-KR"/>
              </w:rPr>
            </w:pPr>
            <w:r>
              <w:rPr>
                <w:lang w:eastAsia="ko-KR"/>
              </w:rPr>
              <w:t>NOTE</w:t>
            </w:r>
            <w:r w:rsidR="002B2299">
              <w:rPr>
                <w:lang w:eastAsia="ko-KR"/>
              </w:rPr>
              <w:t> </w:t>
            </w:r>
            <w:r w:rsidR="00906E35">
              <w:rPr>
                <w:lang w:eastAsia="ko-KR"/>
              </w:rPr>
              <w:t>1</w:t>
            </w:r>
            <w:r>
              <w:rPr>
                <w:lang w:eastAsia="ko-KR"/>
              </w:rPr>
              <w:t>:</w:t>
            </w:r>
            <w:r>
              <w:rPr>
                <w:lang w:eastAsia="ko-KR"/>
              </w:rPr>
              <w:tab/>
            </w:r>
            <w:r w:rsidR="002B2299">
              <w:rPr>
                <w:lang w:eastAsia="ko-KR"/>
              </w:rPr>
              <w:t>Void</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72" w:name="_Toc70160838"/>
      <w:bookmarkStart w:id="973" w:name="_Toc101529355"/>
      <w:bookmarkStart w:id="974" w:name="_Toc114864186"/>
      <w:bookmarkStart w:id="975" w:name="_Toc143871331"/>
      <w:bookmarkStart w:id="976" w:name="_Toc144134827"/>
      <w:bookmarkStart w:id="977" w:name="_Toc160609305"/>
      <w:bookmarkStart w:id="978" w:name="_Toc207823210"/>
      <w:r>
        <w:rPr>
          <w:lang w:eastAsia="zh-CN"/>
        </w:rPr>
        <w:lastRenderedPageBreak/>
        <w:t>6.3.5.2.8</w:t>
      </w:r>
      <w:r>
        <w:rPr>
          <w:lang w:eastAsia="zh-CN"/>
        </w:rPr>
        <w:tab/>
        <w:t xml:space="preserve">Type: </w:t>
      </w:r>
      <w:bookmarkEnd w:id="972"/>
      <w:r>
        <w:rPr>
          <w:lang w:eastAsia="ko-KR"/>
        </w:rPr>
        <w:t>D</w:t>
      </w:r>
      <w:r w:rsidRPr="00E844C8">
        <w:rPr>
          <w:lang w:eastAsia="ko-KR"/>
        </w:rPr>
        <w:t>iscoveredEas</w:t>
      </w:r>
      <w:bookmarkEnd w:id="973"/>
      <w:bookmarkEnd w:id="974"/>
      <w:bookmarkEnd w:id="975"/>
      <w:bookmarkEnd w:id="976"/>
      <w:bookmarkEnd w:id="977"/>
      <w:bookmarkEnd w:id="97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r w:rsidR="00A818A8" w14:paraId="111B667A" w14:textId="77777777" w:rsidTr="00A818A8">
        <w:trPr>
          <w:jc w:val="center"/>
        </w:trPr>
        <w:tc>
          <w:tcPr>
            <w:tcW w:w="1648" w:type="dxa"/>
            <w:tcBorders>
              <w:top w:val="single" w:sz="4" w:space="0" w:color="auto"/>
              <w:left w:val="single" w:sz="4" w:space="0" w:color="auto"/>
              <w:bottom w:val="single" w:sz="4" w:space="0" w:color="auto"/>
              <w:right w:val="single" w:sz="4" w:space="0" w:color="auto"/>
            </w:tcBorders>
          </w:tcPr>
          <w:p w14:paraId="78C4D3D7" w14:textId="77777777" w:rsidR="00A818A8" w:rsidRDefault="00A818A8" w:rsidP="00EE6456">
            <w:pPr>
              <w:pStyle w:val="TAL"/>
            </w:pPr>
            <w:r>
              <w:t>trafficInfluenceInd</w:t>
            </w:r>
          </w:p>
        </w:tc>
        <w:tc>
          <w:tcPr>
            <w:tcW w:w="1560" w:type="dxa"/>
            <w:tcBorders>
              <w:top w:val="single" w:sz="4" w:space="0" w:color="auto"/>
              <w:left w:val="single" w:sz="4" w:space="0" w:color="auto"/>
              <w:bottom w:val="single" w:sz="4" w:space="0" w:color="auto"/>
              <w:right w:val="single" w:sz="4" w:space="0" w:color="auto"/>
            </w:tcBorders>
          </w:tcPr>
          <w:p w14:paraId="31FFD1D2" w14:textId="77777777" w:rsidR="00A818A8" w:rsidRDefault="00A818A8" w:rsidP="00EE645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E2142BA" w14:textId="77777777" w:rsidR="00A818A8" w:rsidRDefault="00A818A8"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09A074" w14:textId="77777777" w:rsidR="00A818A8" w:rsidRDefault="00A818A8" w:rsidP="00EE6456">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55D558A" w14:textId="77777777" w:rsidR="00A818A8" w:rsidRDefault="00A818A8" w:rsidP="00EE6456">
            <w:pPr>
              <w:pStyle w:val="TAL"/>
            </w:pPr>
            <w:r>
              <w:t>Indicates the traffic influence is performed on the EAS as specified in clause </w:t>
            </w:r>
            <w:r w:rsidRPr="00EF514D">
              <w:t>5.15 of 3GPP</w:t>
            </w:r>
            <w:r>
              <w:t> </w:t>
            </w:r>
            <w:r w:rsidRPr="00EF514D">
              <w:t>TS</w:t>
            </w:r>
            <w:r>
              <w:t> </w:t>
            </w:r>
            <w:r w:rsidRPr="00EF514D">
              <w:t>29.558</w:t>
            </w:r>
            <w:r>
              <w:t> </w:t>
            </w:r>
            <w:r w:rsidRPr="00EF514D">
              <w:t>[4]</w:t>
            </w:r>
            <w:r>
              <w:t>.</w:t>
            </w:r>
          </w:p>
          <w:p w14:paraId="38A748FA" w14:textId="77777777" w:rsidR="00A818A8" w:rsidRDefault="00A818A8" w:rsidP="00EE6456">
            <w:pPr>
              <w:pStyle w:val="TAL"/>
            </w:pPr>
          </w:p>
          <w:p w14:paraId="04A7815B" w14:textId="77777777" w:rsidR="00A818A8" w:rsidRDefault="00A818A8" w:rsidP="00EE6456">
            <w:pPr>
              <w:pStyle w:val="TAL"/>
            </w:pPr>
            <w:r w:rsidRPr="00A818A8">
              <w:t>-</w:t>
            </w:r>
            <w:r w:rsidRPr="00A818A8">
              <w:tab/>
              <w:t xml:space="preserve">set to </w:t>
            </w:r>
            <w:r>
              <w:t>"false" to indicate the traffic influence is not performed.</w:t>
            </w:r>
          </w:p>
          <w:p w14:paraId="291A2E11" w14:textId="77777777" w:rsidR="00A818A8" w:rsidRDefault="00A818A8" w:rsidP="00EE6456">
            <w:pPr>
              <w:pStyle w:val="TAL"/>
            </w:pPr>
            <w:r w:rsidRPr="00A818A8">
              <w:t>-</w:t>
            </w:r>
            <w:r w:rsidRPr="00A818A8">
              <w:tab/>
              <w:t xml:space="preserve">set to </w:t>
            </w:r>
            <w:r>
              <w:t>"true" to indicate the traffic influence is performed.</w:t>
            </w:r>
          </w:p>
          <w:p w14:paraId="6C6609E1" w14:textId="77777777" w:rsidR="00A818A8" w:rsidRDefault="00A818A8" w:rsidP="00EE6456">
            <w:pPr>
              <w:pStyle w:val="TAL"/>
            </w:pPr>
            <w:r w:rsidRPr="00A818A8">
              <w:t>-</w:t>
            </w:r>
            <w:r w:rsidRPr="00A818A8">
              <w:tab/>
              <w:t>The default value is "false" if this attribute is omitted.</w:t>
            </w:r>
          </w:p>
        </w:tc>
        <w:tc>
          <w:tcPr>
            <w:tcW w:w="1508" w:type="dxa"/>
            <w:tcBorders>
              <w:top w:val="single" w:sz="4" w:space="0" w:color="auto"/>
              <w:left w:val="single" w:sz="4" w:space="0" w:color="auto"/>
              <w:bottom w:val="single" w:sz="4" w:space="0" w:color="auto"/>
              <w:right w:val="single" w:sz="4" w:space="0" w:color="auto"/>
            </w:tcBorders>
          </w:tcPr>
          <w:p w14:paraId="2195F66D" w14:textId="77777777" w:rsidR="00A818A8" w:rsidRDefault="00A818A8" w:rsidP="00EE6456">
            <w:pPr>
              <w:pStyle w:val="TAL"/>
              <w:rPr>
                <w:rFonts w:cs="Arial"/>
                <w:szCs w:val="18"/>
              </w:rPr>
            </w:pPr>
            <w:r>
              <w:rPr>
                <w:rFonts w:cs="Arial"/>
                <w:szCs w:val="18"/>
              </w:rPr>
              <w:t>EdgeApp_3</w:t>
            </w: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79" w:name="_Toc101529356"/>
      <w:bookmarkStart w:id="980" w:name="_Toc114864187"/>
      <w:bookmarkStart w:id="981" w:name="_Toc143871332"/>
      <w:bookmarkStart w:id="982" w:name="_Toc144134828"/>
      <w:bookmarkStart w:id="983" w:name="_Toc160609306"/>
      <w:bookmarkStart w:id="984" w:name="_Toc207823211"/>
      <w:r>
        <w:rPr>
          <w:lang w:eastAsia="zh-CN"/>
        </w:rPr>
        <w:t>6.3.5.2.9</w:t>
      </w:r>
      <w:r>
        <w:rPr>
          <w:lang w:eastAsia="zh-CN"/>
        </w:rPr>
        <w:tab/>
        <w:t xml:space="preserve">Type: </w:t>
      </w:r>
      <w:r w:rsidRPr="00FD4B16">
        <w:rPr>
          <w:lang w:eastAsia="zh-CN"/>
        </w:rPr>
        <w:t>EasDynamicInfoFilter</w:t>
      </w:r>
      <w:bookmarkEnd w:id="979"/>
      <w:bookmarkEnd w:id="980"/>
      <w:bookmarkEnd w:id="981"/>
      <w:bookmarkEnd w:id="982"/>
      <w:bookmarkEnd w:id="983"/>
      <w:bookmarkEnd w:id="98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85" w:name="_Toc101529357"/>
      <w:bookmarkStart w:id="986" w:name="_Toc114864188"/>
      <w:bookmarkStart w:id="987" w:name="_Toc143871333"/>
      <w:bookmarkStart w:id="988" w:name="_Toc144134829"/>
      <w:bookmarkStart w:id="989" w:name="_Toc160609307"/>
      <w:bookmarkStart w:id="990" w:name="_Toc207823212"/>
      <w:r>
        <w:rPr>
          <w:lang w:eastAsia="zh-CN"/>
        </w:rPr>
        <w:lastRenderedPageBreak/>
        <w:t>6.3.5.2.10</w:t>
      </w:r>
      <w:r>
        <w:rPr>
          <w:lang w:eastAsia="zh-CN"/>
        </w:rPr>
        <w:tab/>
        <w:t xml:space="preserve">Type: </w:t>
      </w:r>
      <w:r w:rsidRPr="00FD4B16">
        <w:rPr>
          <w:lang w:eastAsia="zh-CN"/>
        </w:rPr>
        <w:t>EasDynamicInfoFilter</w:t>
      </w:r>
      <w:r>
        <w:rPr>
          <w:lang w:eastAsia="zh-CN"/>
        </w:rPr>
        <w:t>Data</w:t>
      </w:r>
      <w:bookmarkEnd w:id="985"/>
      <w:bookmarkEnd w:id="986"/>
      <w:bookmarkEnd w:id="987"/>
      <w:bookmarkEnd w:id="988"/>
      <w:bookmarkEnd w:id="989"/>
      <w:bookmarkEnd w:id="99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C58585D" w14:textId="12A98EDB" w:rsidR="00F331BA" w:rsidRDefault="00A928FF" w:rsidP="00F331BA">
            <w:pPr>
              <w:pStyle w:val="TAL"/>
            </w:pPr>
            <w:r>
              <w:t xml:space="preserve">The application identifier of the </w:t>
            </w:r>
            <w:r w:rsidR="009E5347">
              <w:t>EAS</w:t>
            </w:r>
            <w:r>
              <w:t>, e.g. FQDN, URI.</w:t>
            </w:r>
          </w:p>
          <w:p w14:paraId="04429951" w14:textId="77777777" w:rsidR="00F331BA" w:rsidRDefault="00F331BA" w:rsidP="00F331BA">
            <w:pPr>
              <w:pStyle w:val="TAL"/>
            </w:pPr>
          </w:p>
          <w:p w14:paraId="6B869FFA" w14:textId="0A006E61" w:rsidR="009E5347" w:rsidRPr="0016361A" w:rsidRDefault="00F331BA" w:rsidP="00F331BA">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9A56D8D" w14:textId="52F8F8EC" w:rsidR="006622BC" w:rsidRDefault="009E5347" w:rsidP="006622BC">
            <w:pPr>
              <w:pStyle w:val="TAL"/>
              <w:rPr>
                <w:lang w:val="en-US"/>
              </w:rPr>
            </w:pPr>
            <w:r>
              <w:rPr>
                <w:lang w:val="en-US"/>
              </w:rPr>
              <w:t xml:space="preserve">Notify </w:t>
            </w:r>
            <w:r w:rsidR="006622BC">
              <w:rPr>
                <w:lang w:val="en-US"/>
              </w:rPr>
              <w:t xml:space="preserve">whether the </w:t>
            </w:r>
            <w:r>
              <w:rPr>
                <w:lang w:val="en-US"/>
              </w:rPr>
              <w:t xml:space="preserve">EAS status </w:t>
            </w:r>
            <w:r w:rsidR="006622BC">
              <w:rPr>
                <w:lang w:val="en-US"/>
              </w:rPr>
              <w:t xml:space="preserve">is </w:t>
            </w:r>
            <w:r>
              <w:rPr>
                <w:lang w:val="en-US"/>
              </w:rPr>
              <w:t>changed</w:t>
            </w:r>
            <w:r w:rsidR="006622BC">
              <w:rPr>
                <w:lang w:val="en-US"/>
              </w:rPr>
              <w:t xml:space="preserve"> or not.</w:t>
            </w:r>
          </w:p>
          <w:p w14:paraId="6A6889B8"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47784D55"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6D3B8886"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ED4730C" w14:textId="3472532C" w:rsidR="006622BC" w:rsidRDefault="009E5347" w:rsidP="006622BC">
            <w:pPr>
              <w:pStyle w:val="TAL"/>
            </w:pPr>
            <w:r>
              <w:t xml:space="preserve">Notify </w:t>
            </w:r>
            <w:r w:rsidR="00B339D2">
              <w:t xml:space="preserve">whether the </w:t>
            </w:r>
            <w:r>
              <w:t xml:space="preserve">list of AC identifiers </w:t>
            </w:r>
            <w:r w:rsidR="006622BC">
              <w:t xml:space="preserve">is </w:t>
            </w:r>
            <w:r>
              <w:t>changed</w:t>
            </w:r>
            <w:r w:rsidR="006622BC">
              <w:t xml:space="preserve"> or not.</w:t>
            </w:r>
          </w:p>
          <w:p w14:paraId="774E6806"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"true" to indicate that the </w:t>
            </w:r>
            <w:r>
              <w:t>AC identifiers</w:t>
            </w:r>
            <w:r>
              <w:rPr>
                <w:lang w:val="en-US"/>
              </w:rPr>
              <w:t xml:space="preserve"> is changed</w:t>
            </w:r>
            <w:r>
              <w:rPr>
                <w:rFonts w:cs="Arial"/>
                <w:szCs w:val="18"/>
              </w:rPr>
              <w:t>.</w:t>
            </w:r>
          </w:p>
          <w:p w14:paraId="15F9B820" w14:textId="77777777" w:rsidR="006622BC" w:rsidRDefault="006622BC" w:rsidP="006622BC">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sidDel="00416973">
              <w:rPr>
                <w:lang w:val="en-US"/>
              </w:rPr>
              <w:t xml:space="preserve"> </w:t>
            </w:r>
            <w:r>
              <w:rPr>
                <w:rFonts w:cs="Arial"/>
                <w:szCs w:val="18"/>
              </w:rPr>
              <w:t>is not changed.</w:t>
            </w:r>
          </w:p>
          <w:p w14:paraId="74019C80" w14:textId="2819668A" w:rsidR="009E5347" w:rsidRDefault="006622BC" w:rsidP="006622B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0D4EC1C" w14:textId="20ED85DE" w:rsidR="002C71BD" w:rsidRDefault="009E5347" w:rsidP="002C71BD">
            <w:pPr>
              <w:pStyle w:val="TAL"/>
            </w:pPr>
            <w:r>
              <w:t xml:space="preserve">Notify </w:t>
            </w:r>
            <w:r w:rsidR="00B339D2">
              <w:t xml:space="preserve">whether the </w:t>
            </w:r>
            <w:r>
              <w:t xml:space="preserve">EAS description </w:t>
            </w:r>
            <w:r w:rsidR="002C71BD">
              <w:t xml:space="preserve">is </w:t>
            </w:r>
            <w:r>
              <w:t>changed</w:t>
            </w:r>
            <w:r w:rsidR="002C71BD">
              <w:t xml:space="preserve"> or not.</w:t>
            </w:r>
          </w:p>
          <w:p w14:paraId="2372BFB2"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0430DB1F" w14:textId="77777777" w:rsidR="002C71BD" w:rsidRDefault="002C71BD" w:rsidP="002C71BD">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6152E45D" w:rsidR="009E5347" w:rsidRPr="00931880" w:rsidRDefault="002C71BD" w:rsidP="002C71BD">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3E296A3" w14:textId="5335690B" w:rsidR="001352EF" w:rsidRDefault="009E5347" w:rsidP="001352EF">
            <w:pPr>
              <w:pStyle w:val="TAL"/>
            </w:pPr>
            <w:r>
              <w:t xml:space="preserve">Notify </w:t>
            </w:r>
            <w:r w:rsidR="00B339D2">
              <w:t xml:space="preserve">whether the </w:t>
            </w:r>
            <w:r>
              <w:t>EAS e</w:t>
            </w:r>
            <w:r w:rsidRPr="00931880">
              <w:t xml:space="preserve">ndpoint </w:t>
            </w:r>
            <w:r w:rsidR="001352EF">
              <w:t xml:space="preserve">is </w:t>
            </w:r>
            <w:r>
              <w:t>changed</w:t>
            </w:r>
            <w:r w:rsidR="001352EF">
              <w:t xml:space="preserve"> or not.</w:t>
            </w:r>
          </w:p>
          <w:p w14:paraId="46B9A163"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5A713951" w14:textId="77777777" w:rsidR="001352EF" w:rsidRDefault="001352EF" w:rsidP="001352EF">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44B0B6E9" w:rsidR="009E5347" w:rsidRPr="00931880" w:rsidRDefault="001352EF" w:rsidP="001352EF">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D10136" w14:textId="430BAB34" w:rsidR="00A206B4" w:rsidRDefault="009E5347" w:rsidP="00A206B4">
            <w:pPr>
              <w:pStyle w:val="TAL"/>
            </w:pPr>
            <w:r>
              <w:t xml:space="preserve">Notify </w:t>
            </w:r>
            <w:r w:rsidR="00B339D2">
              <w:t xml:space="preserve">whether the </w:t>
            </w:r>
            <w:r>
              <w:t xml:space="preserve">EAS feature </w:t>
            </w:r>
            <w:r w:rsidR="00A206B4">
              <w:t xml:space="preserve">is </w:t>
            </w:r>
            <w:r>
              <w:t>changed</w:t>
            </w:r>
            <w:r w:rsidR="00A206B4">
              <w:t xml:space="preserve"> or not.</w:t>
            </w:r>
          </w:p>
          <w:p w14:paraId="54282ACA"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23FE6DBD" w14:textId="77777777" w:rsidR="00A206B4" w:rsidRDefault="00A206B4" w:rsidP="00A206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72C4A3C7" w:rsidR="009E5347" w:rsidRPr="00FD4B16" w:rsidRDefault="00A206B4" w:rsidP="00A206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3EA8880" w14:textId="31B3CC6C"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schedule </w:t>
            </w:r>
            <w:r w:rsidR="0089254A">
              <w:rPr>
                <w:lang w:val="en-US"/>
              </w:rPr>
              <w:t xml:space="preserve">is </w:t>
            </w:r>
            <w:r>
              <w:rPr>
                <w:lang w:val="en-US"/>
              </w:rPr>
              <w:t>changed</w:t>
            </w:r>
            <w:r w:rsidR="0089254A">
              <w:rPr>
                <w:lang w:val="en-US"/>
              </w:rPr>
              <w:t xml:space="preserve"> or not.</w:t>
            </w:r>
          </w:p>
          <w:p w14:paraId="2783590A"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74FB937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7256582F"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51C42EF" w14:textId="59B61F9A"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service area </w:t>
            </w:r>
            <w:r w:rsidR="0089254A">
              <w:rPr>
                <w:lang w:val="en-US"/>
              </w:rPr>
              <w:t xml:space="preserve">is </w:t>
            </w:r>
            <w:r>
              <w:rPr>
                <w:lang w:val="en-US"/>
              </w:rPr>
              <w:t>changed</w:t>
            </w:r>
            <w:r w:rsidR="0089254A">
              <w:rPr>
                <w:lang w:val="en-US"/>
              </w:rPr>
              <w:t xml:space="preserve"> or not.</w:t>
            </w:r>
          </w:p>
          <w:p w14:paraId="5840B645"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459D6130"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41A64C66"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17D7483D" w14:textId="3AE74504" w:rsidR="0089254A" w:rsidRDefault="009E5347" w:rsidP="0089254A">
            <w:pPr>
              <w:pStyle w:val="TAL"/>
              <w:rPr>
                <w:lang w:val="en-US"/>
              </w:rPr>
            </w:pPr>
            <w:r>
              <w:rPr>
                <w:lang w:val="en-US"/>
              </w:rPr>
              <w:t xml:space="preserve">Notify </w:t>
            </w:r>
            <w:r w:rsidR="00B339D2">
              <w:rPr>
                <w:lang w:val="en-US"/>
              </w:rPr>
              <w:t xml:space="preserve">whether the </w:t>
            </w:r>
            <w:r>
              <w:rPr>
                <w:lang w:val="en-US"/>
              </w:rPr>
              <w:t xml:space="preserve">EAS KPIs </w:t>
            </w:r>
            <w:r w:rsidR="0089254A">
              <w:rPr>
                <w:lang w:val="en-US"/>
              </w:rPr>
              <w:t xml:space="preserve">is </w:t>
            </w:r>
            <w:r>
              <w:rPr>
                <w:lang w:val="en-US"/>
              </w:rPr>
              <w:t>changed</w:t>
            </w:r>
            <w:r w:rsidR="0089254A">
              <w:rPr>
                <w:lang w:val="en-US"/>
              </w:rPr>
              <w:t xml:space="preserve"> or not.</w:t>
            </w:r>
          </w:p>
          <w:p w14:paraId="38FB1C1C"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147230BF" w14:textId="77777777" w:rsidR="0089254A" w:rsidRDefault="0089254A" w:rsidP="0089254A">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BC4C94E" w:rsidR="009E5347" w:rsidRPr="00507DCC" w:rsidRDefault="0089254A" w:rsidP="0089254A">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7F62628" w14:textId="554F7DC6" w:rsidR="00331F42" w:rsidRDefault="009E5347" w:rsidP="00331F42">
            <w:pPr>
              <w:pStyle w:val="TAL"/>
              <w:rPr>
                <w:lang w:val="en-US"/>
              </w:rPr>
            </w:pPr>
            <w:r>
              <w:rPr>
                <w:lang w:val="en-US"/>
              </w:rPr>
              <w:t xml:space="preserve">Notify </w:t>
            </w:r>
            <w:r w:rsidR="00B339D2">
              <w:rPr>
                <w:lang w:val="en-US"/>
              </w:rPr>
              <w:t xml:space="preserve">whether the </w:t>
            </w:r>
            <w:r>
              <w:rPr>
                <w:lang w:val="en-US"/>
              </w:rPr>
              <w:t>EAS supported ACR changed</w:t>
            </w:r>
            <w:r w:rsidR="00331F42">
              <w:rPr>
                <w:lang w:val="en-US"/>
              </w:rPr>
              <w:t xml:space="preserve"> or not.</w:t>
            </w:r>
          </w:p>
          <w:p w14:paraId="3922D7C0"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08BBA71D" w14:textId="77777777" w:rsidR="00331F42" w:rsidRDefault="00331F42" w:rsidP="00331F42">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2206A627" w:rsidR="009E5347" w:rsidRPr="00507DCC" w:rsidRDefault="00331F42" w:rsidP="00331F42">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732601" w:rsidRPr="00507DCC" w14:paraId="2C24F9E0"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501ABB5" w14:textId="77777777" w:rsidR="00732601" w:rsidRPr="00507DCC" w:rsidRDefault="00732601" w:rsidP="000232AB">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91" w:name="_Toc101529358"/>
      <w:bookmarkStart w:id="992" w:name="_Toc114864189"/>
      <w:bookmarkStart w:id="993" w:name="_Toc143871334"/>
      <w:bookmarkStart w:id="994" w:name="_Toc144134830"/>
      <w:bookmarkStart w:id="995" w:name="_Toc160609308"/>
      <w:bookmarkStart w:id="996" w:name="_Toc207823213"/>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91"/>
      <w:bookmarkEnd w:id="992"/>
      <w:bookmarkEnd w:id="993"/>
      <w:bookmarkEnd w:id="994"/>
      <w:bookmarkEnd w:id="995"/>
      <w:bookmarkEnd w:id="99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97" w:name="_Toc101529359"/>
      <w:bookmarkStart w:id="998" w:name="_Toc114864190"/>
      <w:bookmarkStart w:id="999" w:name="_Toc143871335"/>
      <w:bookmarkStart w:id="1000" w:name="_Toc144134831"/>
      <w:bookmarkStart w:id="1001" w:name="_Toc160609309"/>
      <w:bookmarkStart w:id="1002" w:name="_Toc207823214"/>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97"/>
      <w:bookmarkEnd w:id="998"/>
      <w:bookmarkEnd w:id="999"/>
      <w:bookmarkEnd w:id="1000"/>
      <w:bookmarkEnd w:id="1001"/>
      <w:bookmarkEnd w:id="100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1003" w:name="_Toc114864191"/>
      <w:bookmarkStart w:id="1004" w:name="_Toc143871336"/>
      <w:bookmarkStart w:id="1005" w:name="_Toc144134832"/>
      <w:bookmarkStart w:id="1006" w:name="_Toc160609310"/>
      <w:bookmarkStart w:id="1007" w:name="_Toc207823215"/>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1003"/>
      <w:bookmarkEnd w:id="1004"/>
      <w:bookmarkEnd w:id="1005"/>
      <w:bookmarkEnd w:id="1006"/>
      <w:bookmarkEnd w:id="1007"/>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1008" w:name="_Toc143871337"/>
      <w:bookmarkStart w:id="1009" w:name="_Toc144134833"/>
      <w:bookmarkStart w:id="1010" w:name="_Toc160609311"/>
      <w:bookmarkStart w:id="1011" w:name="_Toc207823216"/>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1008"/>
      <w:bookmarkEnd w:id="1009"/>
      <w:bookmarkEnd w:id="1010"/>
      <w:bookmarkEnd w:id="1011"/>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12" w:name="_Toc143871338"/>
      <w:bookmarkStart w:id="1013" w:name="_Toc144134834"/>
      <w:bookmarkStart w:id="1014" w:name="_Toc160609312"/>
      <w:bookmarkStart w:id="1015" w:name="_Toc207823217"/>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12"/>
      <w:bookmarkEnd w:id="1013"/>
      <w:bookmarkEnd w:id="1014"/>
      <w:bookmarkEnd w:id="101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16" w:name="_Toc143871339"/>
      <w:bookmarkStart w:id="1017" w:name="_Toc144134835"/>
      <w:bookmarkStart w:id="1018" w:name="_Toc160609313"/>
      <w:bookmarkStart w:id="1019" w:name="_Toc207823218"/>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16"/>
      <w:bookmarkEnd w:id="1017"/>
      <w:bookmarkEnd w:id="1018"/>
      <w:bookmarkEnd w:id="1019"/>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20" w:name="_Toc85557983"/>
      <w:bookmarkStart w:id="1021" w:name="_Toc101529360"/>
      <w:bookmarkStart w:id="1022" w:name="_Toc114864192"/>
      <w:bookmarkStart w:id="1023" w:name="_Toc143871340"/>
      <w:bookmarkStart w:id="1024" w:name="_Toc144134836"/>
      <w:bookmarkStart w:id="1025" w:name="_Toc160609314"/>
      <w:bookmarkStart w:id="1026" w:name="_Toc207823219"/>
      <w:r>
        <w:rPr>
          <w:lang w:eastAsia="zh-CN"/>
        </w:rPr>
        <w:t>6.3.5.3</w:t>
      </w:r>
      <w:r>
        <w:rPr>
          <w:lang w:eastAsia="zh-CN"/>
        </w:rPr>
        <w:tab/>
        <w:t>Simple data types and enumerations</w:t>
      </w:r>
      <w:bookmarkEnd w:id="1020"/>
      <w:bookmarkEnd w:id="1021"/>
      <w:bookmarkEnd w:id="1022"/>
      <w:bookmarkEnd w:id="1023"/>
      <w:bookmarkEnd w:id="1024"/>
      <w:bookmarkEnd w:id="1025"/>
      <w:bookmarkEnd w:id="1026"/>
    </w:p>
    <w:p w14:paraId="45DBE9A7" w14:textId="77777777" w:rsidR="009E5347" w:rsidRPr="00384E92" w:rsidRDefault="009E5347" w:rsidP="009E5347">
      <w:pPr>
        <w:pStyle w:val="Heading5"/>
      </w:pPr>
      <w:bookmarkStart w:id="1027" w:name="_Toc85557984"/>
      <w:bookmarkStart w:id="1028" w:name="_Toc101529361"/>
      <w:bookmarkStart w:id="1029" w:name="_Toc114864193"/>
      <w:bookmarkStart w:id="1030" w:name="_Toc143871341"/>
      <w:bookmarkStart w:id="1031" w:name="_Toc144134837"/>
      <w:bookmarkStart w:id="1032" w:name="_Toc160609315"/>
      <w:bookmarkStart w:id="1033" w:name="_Toc207823220"/>
      <w:r>
        <w:rPr>
          <w:lang w:eastAsia="zh-CN"/>
        </w:rPr>
        <w:t>6.3</w:t>
      </w:r>
      <w:r>
        <w:t>.5.3.1</w:t>
      </w:r>
      <w:r w:rsidRPr="00384E92">
        <w:tab/>
        <w:t>Introduction</w:t>
      </w:r>
      <w:bookmarkEnd w:id="1027"/>
      <w:bookmarkEnd w:id="1028"/>
      <w:bookmarkEnd w:id="1029"/>
      <w:bookmarkEnd w:id="1030"/>
      <w:bookmarkEnd w:id="1031"/>
      <w:bookmarkEnd w:id="1032"/>
      <w:bookmarkEnd w:id="103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34" w:name="_Toc85557985"/>
      <w:bookmarkStart w:id="1035" w:name="_Toc101529362"/>
      <w:bookmarkStart w:id="1036" w:name="_Toc114864194"/>
      <w:bookmarkStart w:id="1037" w:name="_Toc143871342"/>
      <w:bookmarkStart w:id="1038" w:name="_Toc144134838"/>
      <w:bookmarkStart w:id="1039" w:name="_Toc160609316"/>
      <w:bookmarkStart w:id="1040" w:name="_Toc207823221"/>
      <w:r>
        <w:rPr>
          <w:lang w:eastAsia="zh-CN"/>
        </w:rPr>
        <w:t>6.3</w:t>
      </w:r>
      <w:r>
        <w:t>.5.3.2</w:t>
      </w:r>
      <w:r w:rsidRPr="00384E92">
        <w:tab/>
        <w:t>Simple data types</w:t>
      </w:r>
      <w:bookmarkEnd w:id="1034"/>
      <w:bookmarkEnd w:id="1035"/>
      <w:bookmarkEnd w:id="1036"/>
      <w:bookmarkEnd w:id="1037"/>
      <w:bookmarkEnd w:id="1038"/>
      <w:bookmarkEnd w:id="1039"/>
      <w:bookmarkEnd w:id="104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41" w:name="_Toc85557986"/>
      <w:bookmarkStart w:id="1042" w:name="_Toc101529363"/>
      <w:bookmarkStart w:id="1043" w:name="_Toc114864195"/>
      <w:bookmarkStart w:id="1044" w:name="_Toc143871343"/>
      <w:bookmarkStart w:id="1045" w:name="_Toc144134839"/>
      <w:bookmarkStart w:id="1046" w:name="_Toc160609317"/>
      <w:bookmarkStart w:id="1047" w:name="_Toc207823222"/>
      <w:r>
        <w:rPr>
          <w:lang w:eastAsia="zh-CN"/>
        </w:rPr>
        <w:lastRenderedPageBreak/>
        <w:t>6.3</w:t>
      </w:r>
      <w:r>
        <w:t>.5.3.3</w:t>
      </w:r>
      <w:r w:rsidRPr="00BC662F">
        <w:tab/>
        <w:t xml:space="preserve">Enumeration: </w:t>
      </w:r>
      <w:r>
        <w:t>EASDiscEventIDs</w:t>
      </w:r>
      <w:bookmarkEnd w:id="1041"/>
      <w:bookmarkEnd w:id="1042"/>
      <w:bookmarkEnd w:id="1043"/>
      <w:bookmarkEnd w:id="1044"/>
      <w:bookmarkEnd w:id="1045"/>
      <w:bookmarkEnd w:id="1046"/>
      <w:bookmarkEnd w:id="1047"/>
    </w:p>
    <w:p w14:paraId="2ED817C1" w14:textId="6598EE2B" w:rsidR="009E5347" w:rsidRPr="00384E92" w:rsidRDefault="009E5347" w:rsidP="009E5347">
      <w:r w:rsidRPr="00384E92">
        <w:t xml:space="preserve">The enumeration </w:t>
      </w:r>
      <w:r w:rsidR="00F207AE">
        <w:t>EASDiscEventIDs</w:t>
      </w:r>
      <w:r w:rsidRPr="00384E92">
        <w:t xml:space="preserve"> represents </w:t>
      </w:r>
      <w:r>
        <w:t xml:space="preserve">the </w:t>
      </w:r>
      <w:r w:rsidR="00446481" w:rsidRPr="00E3361A">
        <w:t>EAS Discovery Subscription events</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48" w:name="_Toc101529364"/>
      <w:bookmarkStart w:id="1049" w:name="_Toc114864196"/>
      <w:bookmarkStart w:id="1050" w:name="_Toc143871344"/>
      <w:bookmarkStart w:id="1051" w:name="_Toc144134840"/>
      <w:bookmarkStart w:id="1052" w:name="_Toc160609318"/>
      <w:bookmarkStart w:id="1053" w:name="_Toc207823223"/>
      <w:r>
        <w:t>6.3.6</w:t>
      </w:r>
      <w:r>
        <w:tab/>
        <w:t>Error Handling</w:t>
      </w:r>
      <w:bookmarkEnd w:id="1048"/>
      <w:bookmarkEnd w:id="1049"/>
      <w:bookmarkEnd w:id="1050"/>
      <w:bookmarkEnd w:id="1051"/>
      <w:bookmarkEnd w:id="1052"/>
      <w:bookmarkEnd w:id="1053"/>
    </w:p>
    <w:p w14:paraId="653B592A" w14:textId="77777777" w:rsidR="009E5347" w:rsidRDefault="009E5347" w:rsidP="009E5347">
      <w:pPr>
        <w:pStyle w:val="Heading4"/>
      </w:pPr>
      <w:bookmarkStart w:id="1054" w:name="_Toc101529365"/>
      <w:bookmarkStart w:id="1055" w:name="_Toc114864197"/>
      <w:bookmarkStart w:id="1056" w:name="_Toc143871345"/>
      <w:bookmarkStart w:id="1057" w:name="_Toc144134841"/>
      <w:bookmarkStart w:id="1058" w:name="_Toc160609319"/>
      <w:bookmarkStart w:id="1059" w:name="_Toc207823224"/>
      <w:r>
        <w:t>6.3.6.1</w:t>
      </w:r>
      <w:r>
        <w:tab/>
        <w:t>General</w:t>
      </w:r>
      <w:bookmarkEnd w:id="1054"/>
      <w:bookmarkEnd w:id="1055"/>
      <w:bookmarkEnd w:id="1056"/>
      <w:bookmarkEnd w:id="1057"/>
      <w:bookmarkEnd w:id="1058"/>
      <w:bookmarkEnd w:id="105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60" w:name="_Toc94194968"/>
      <w:bookmarkStart w:id="1061" w:name="_Toc101529366"/>
      <w:bookmarkStart w:id="1062" w:name="_Toc114864198"/>
      <w:bookmarkStart w:id="1063" w:name="_Toc143871346"/>
      <w:bookmarkStart w:id="1064" w:name="_Toc144134842"/>
      <w:bookmarkStart w:id="1065" w:name="_Toc160609320"/>
      <w:bookmarkStart w:id="1066" w:name="_Toc207823225"/>
      <w:r>
        <w:t>6.3.6.2</w:t>
      </w:r>
      <w:r>
        <w:tab/>
        <w:t>Protocol Errors</w:t>
      </w:r>
      <w:bookmarkEnd w:id="1060"/>
      <w:bookmarkEnd w:id="1061"/>
      <w:bookmarkEnd w:id="1062"/>
      <w:bookmarkEnd w:id="1063"/>
      <w:bookmarkEnd w:id="1064"/>
      <w:bookmarkEnd w:id="1065"/>
      <w:bookmarkEnd w:id="106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67" w:name="_Toc101529367"/>
      <w:bookmarkStart w:id="1068" w:name="_Toc114864199"/>
      <w:bookmarkStart w:id="1069" w:name="_Toc143871347"/>
      <w:bookmarkStart w:id="1070" w:name="_Toc144134843"/>
      <w:bookmarkStart w:id="1071" w:name="_Toc160609321"/>
      <w:bookmarkStart w:id="1072" w:name="_Toc207823226"/>
      <w:r>
        <w:t>6.3.6.3</w:t>
      </w:r>
      <w:r>
        <w:tab/>
        <w:t>Application Errors</w:t>
      </w:r>
      <w:bookmarkEnd w:id="1067"/>
      <w:bookmarkEnd w:id="1068"/>
      <w:bookmarkEnd w:id="1069"/>
      <w:bookmarkEnd w:id="1070"/>
      <w:bookmarkEnd w:id="1071"/>
      <w:bookmarkEnd w:id="1072"/>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73" w:name="_Toc101529368"/>
      <w:bookmarkStart w:id="1074" w:name="_Toc114864200"/>
      <w:bookmarkStart w:id="1075" w:name="_Toc143871348"/>
      <w:bookmarkStart w:id="1076" w:name="_Toc144134844"/>
      <w:bookmarkStart w:id="1077" w:name="_Toc160609322"/>
      <w:bookmarkStart w:id="1078" w:name="_Toc207823227"/>
      <w:r>
        <w:t>6.3.7</w:t>
      </w:r>
      <w:r>
        <w:tab/>
        <w:t>Feature negotiation</w:t>
      </w:r>
      <w:bookmarkEnd w:id="1073"/>
      <w:bookmarkEnd w:id="1074"/>
      <w:bookmarkEnd w:id="1075"/>
      <w:bookmarkEnd w:id="1076"/>
      <w:bookmarkEnd w:id="1077"/>
      <w:bookmarkEnd w:id="107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2A89C506" w14:textId="77777777" w:rsidR="00AB7E0A" w:rsidRDefault="00204543" w:rsidP="00AB7E0A">
            <w:pPr>
              <w:pStyle w:val="TAL"/>
            </w:pPr>
            <w:r w:rsidRPr="00B92900">
              <w:t>-</w:t>
            </w:r>
            <w:r w:rsidRPr="00B92900">
              <w:tab/>
            </w:r>
            <w:r w:rsidRPr="007F5511">
              <w:t xml:space="preserve">support for </w:t>
            </w:r>
            <w:r>
              <w:t>port number where the EEC shall receive the triggers from EES</w:t>
            </w:r>
            <w:r w:rsidR="00AC64F0">
              <w:t>;</w:t>
            </w:r>
          </w:p>
          <w:p w14:paraId="5DF55709" w14:textId="02583C0B" w:rsidR="00204543" w:rsidRDefault="00AB7E0A" w:rsidP="00AB7E0A">
            <w:pPr>
              <w:pStyle w:val="TAL"/>
            </w:pPr>
            <w:r w:rsidRPr="00B92900">
              <w:t>-</w:t>
            </w:r>
            <w:r w:rsidRPr="00B92900">
              <w:tab/>
            </w:r>
            <w:r w:rsidRPr="007F5511">
              <w:t>support o</w:t>
            </w:r>
            <w:r>
              <w:t>f</w:t>
            </w:r>
            <w:r>
              <w:rPr>
                <w:noProof/>
              </w:rPr>
              <w:t xml:space="preserve"> common EAS discovery with e2e latency;</w:t>
            </w:r>
            <w:r w:rsidR="00AC64F0">
              <w:t xml:space="preserve">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1079" w:name="_Toc101529369"/>
      <w:bookmarkStart w:id="1080" w:name="_Toc114864201"/>
      <w:bookmarkStart w:id="1081" w:name="_Toc143871349"/>
      <w:bookmarkStart w:id="1082" w:name="_Toc144134845"/>
      <w:bookmarkStart w:id="1083" w:name="_Toc160609323"/>
      <w:bookmarkStart w:id="1084" w:name="_Toc207823228"/>
      <w:r>
        <w:t>6.4</w:t>
      </w:r>
      <w:r>
        <w:tab/>
      </w:r>
      <w:r w:rsidRPr="00B32063">
        <w:rPr>
          <w:noProof/>
          <w:lang w:val="en-US"/>
        </w:rPr>
        <w:t>Eees_ACREvents</w:t>
      </w:r>
      <w:r>
        <w:t xml:space="preserve"> API</w:t>
      </w:r>
      <w:bookmarkEnd w:id="1079"/>
      <w:bookmarkEnd w:id="1080"/>
      <w:bookmarkEnd w:id="1081"/>
      <w:bookmarkEnd w:id="1082"/>
      <w:bookmarkEnd w:id="1083"/>
      <w:bookmarkEnd w:id="1084"/>
    </w:p>
    <w:p w14:paraId="43488AA5" w14:textId="77777777" w:rsidR="009E5347" w:rsidRDefault="009E5347" w:rsidP="009E5347">
      <w:pPr>
        <w:pStyle w:val="Heading3"/>
      </w:pPr>
      <w:bookmarkStart w:id="1085" w:name="_Toc101529370"/>
      <w:bookmarkStart w:id="1086" w:name="_Toc114864202"/>
      <w:bookmarkStart w:id="1087" w:name="_Toc143871350"/>
      <w:bookmarkStart w:id="1088" w:name="_Toc144134846"/>
      <w:bookmarkStart w:id="1089" w:name="_Toc160609324"/>
      <w:bookmarkStart w:id="1090" w:name="_Toc207823229"/>
      <w:r>
        <w:t>6.4.1</w:t>
      </w:r>
      <w:r>
        <w:tab/>
        <w:t>API URI</w:t>
      </w:r>
      <w:bookmarkEnd w:id="1085"/>
      <w:bookmarkEnd w:id="1086"/>
      <w:bookmarkEnd w:id="1087"/>
      <w:bookmarkEnd w:id="1088"/>
      <w:bookmarkEnd w:id="1089"/>
      <w:bookmarkEnd w:id="109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91" w:name="_Toc101529371"/>
      <w:bookmarkStart w:id="1092" w:name="_Toc114864203"/>
      <w:bookmarkStart w:id="1093" w:name="_Toc143871351"/>
      <w:bookmarkStart w:id="1094" w:name="_Toc144134847"/>
      <w:bookmarkStart w:id="1095" w:name="_Toc160609325"/>
      <w:bookmarkStart w:id="1096" w:name="_Toc207823230"/>
      <w:r>
        <w:lastRenderedPageBreak/>
        <w:t>6.4.2</w:t>
      </w:r>
      <w:r>
        <w:tab/>
        <w:t>Resources</w:t>
      </w:r>
      <w:bookmarkEnd w:id="1091"/>
      <w:bookmarkEnd w:id="1092"/>
      <w:bookmarkEnd w:id="1093"/>
      <w:bookmarkEnd w:id="1094"/>
      <w:bookmarkEnd w:id="1095"/>
      <w:bookmarkEnd w:id="1096"/>
    </w:p>
    <w:p w14:paraId="29836E29" w14:textId="77777777" w:rsidR="009E5347" w:rsidRPr="00F35F4A" w:rsidRDefault="009E5347" w:rsidP="009E5347">
      <w:pPr>
        <w:pStyle w:val="Heading4"/>
      </w:pPr>
      <w:bookmarkStart w:id="1097" w:name="_Toc101529372"/>
      <w:bookmarkStart w:id="1098" w:name="_Toc114864204"/>
      <w:bookmarkStart w:id="1099" w:name="_Toc143871352"/>
      <w:bookmarkStart w:id="1100" w:name="_Toc144134848"/>
      <w:bookmarkStart w:id="1101" w:name="_Toc160609326"/>
      <w:bookmarkStart w:id="1102" w:name="_Toc207823231"/>
      <w:r>
        <w:t>6.4.</w:t>
      </w:r>
      <w:r w:rsidRPr="00F35F4A">
        <w:t>2.1</w:t>
      </w:r>
      <w:r w:rsidRPr="00F35F4A">
        <w:tab/>
        <w:t>Overview</w:t>
      </w:r>
      <w:bookmarkEnd w:id="1097"/>
      <w:bookmarkEnd w:id="1098"/>
      <w:bookmarkEnd w:id="1099"/>
      <w:bookmarkEnd w:id="1100"/>
      <w:bookmarkEnd w:id="1101"/>
      <w:bookmarkEnd w:id="1102"/>
    </w:p>
    <w:p w14:paraId="3225EE71" w14:textId="77777777" w:rsidR="009E5347" w:rsidRPr="00F35F4A" w:rsidRDefault="009E5347" w:rsidP="009E5347">
      <w:pPr>
        <w:pStyle w:val="TH"/>
      </w:pPr>
      <w:r>
        <w:object w:dxaOrig="5356" w:dyaOrig="3255" w14:anchorId="2EFC84E1">
          <v:shape id="_x0000_i1028" type="#_x0000_t75" style="width:266.4pt;height:162pt" o:ole="">
            <v:imagedata r:id="rId16" o:title=""/>
          </v:shape>
          <o:OLEObject Type="Embed" ProgID="Visio.Drawing.15" ShapeID="_x0000_i1028" DrawAspect="Content" ObjectID="_1818436347"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36F5CE46" w:rsidR="009E5347" w:rsidRPr="00E17A7A" w:rsidRDefault="009E5347" w:rsidP="004C4FBA">
            <w:pPr>
              <w:pStyle w:val="TAL"/>
            </w:pPr>
            <w:r w:rsidRPr="00E17A7A">
              <w:t>Create</w:t>
            </w:r>
            <w:r>
              <w:t>s</w:t>
            </w:r>
            <w:r w:rsidRPr="00E17A7A">
              <w:t xml:space="preserve"> a new </w:t>
            </w:r>
            <w:r w:rsidR="00E861B0">
              <w:t>I</w:t>
            </w:r>
            <w:r>
              <w:t>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1859C595" w:rsidR="009E5347" w:rsidRPr="00E17A7A" w:rsidRDefault="009E5347" w:rsidP="00E861B0">
            <w:pPr>
              <w:pStyle w:val="TAL"/>
            </w:pPr>
            <w:r w:rsidRPr="00E17A7A">
              <w:t>Update</w:t>
            </w:r>
            <w:r>
              <w:t>s</w:t>
            </w:r>
            <w:r w:rsidRPr="00E17A7A">
              <w:t xml:space="preserve"> an existing </w:t>
            </w:r>
            <w:r w:rsidR="00E861B0">
              <w:t>"I</w:t>
            </w:r>
            <w:r w:rsidRPr="00E17A7A">
              <w:t xml:space="preserve">ndividual </w:t>
            </w:r>
            <w:r>
              <w:t>ACR events</w:t>
            </w:r>
            <w:r w:rsidRPr="00E17A7A">
              <w:t xml:space="preserve"> subscription</w:t>
            </w:r>
            <w:r w:rsidR="00E861B0">
              <w:t>"</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82D272E" w:rsidR="009E5347" w:rsidRPr="00E17A7A" w:rsidRDefault="009E5347" w:rsidP="00C97BB6">
            <w:pPr>
              <w:pStyle w:val="TAL"/>
            </w:pPr>
            <w:r>
              <w:t>Deletes</w:t>
            </w:r>
            <w:r w:rsidRPr="00E17A7A">
              <w:t xml:space="preserve"> an existing </w:t>
            </w:r>
            <w:r w:rsidR="00C97BB6">
              <w:t>"I</w:t>
            </w:r>
            <w:r w:rsidRPr="00E17A7A">
              <w:t xml:space="preserve">ndividual </w:t>
            </w:r>
            <w:r>
              <w:t>ACR events</w:t>
            </w:r>
            <w:r w:rsidRPr="00E17A7A">
              <w:t xml:space="preserve"> subscription</w:t>
            </w:r>
            <w:r w:rsidR="00C97BB6">
              <w:t>"</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11625089" w:rsidR="009E5347" w:rsidRDefault="009E5347" w:rsidP="00142B12">
            <w:pPr>
              <w:pStyle w:val="TAL"/>
            </w:pPr>
            <w:r>
              <w:t>Partially u</w:t>
            </w:r>
            <w:r w:rsidRPr="00E17A7A">
              <w:t>pdate</w:t>
            </w:r>
            <w:r>
              <w:t>s</w:t>
            </w:r>
            <w:r w:rsidRPr="00E17A7A">
              <w:t xml:space="preserve"> an existing </w:t>
            </w:r>
            <w:r w:rsidR="00142B12">
              <w:t>"I</w:t>
            </w:r>
            <w:r w:rsidRPr="00E17A7A">
              <w:t xml:space="preserve">ndividual </w:t>
            </w:r>
            <w:r>
              <w:t>ACR events</w:t>
            </w:r>
            <w:r w:rsidRPr="00E17A7A">
              <w:t xml:space="preserve"> subscription</w:t>
            </w:r>
            <w:r w:rsidR="00142B12">
              <w:t>"</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103" w:name="_Toc101529373"/>
      <w:bookmarkStart w:id="1104" w:name="_Toc114864205"/>
      <w:bookmarkStart w:id="1105" w:name="_Toc143871353"/>
      <w:bookmarkStart w:id="1106" w:name="_Toc144134849"/>
      <w:bookmarkStart w:id="1107" w:name="_Toc160609327"/>
      <w:bookmarkStart w:id="1108" w:name="_Toc207823232"/>
      <w:r>
        <w:t>6.4.</w:t>
      </w:r>
      <w:r w:rsidRPr="00F35F4A">
        <w:t>2.2</w:t>
      </w:r>
      <w:r w:rsidRPr="00F35F4A">
        <w:tab/>
        <w:t xml:space="preserve">Resource: </w:t>
      </w:r>
      <w:r>
        <w:t>ACR events subscriptions</w:t>
      </w:r>
      <w:bookmarkEnd w:id="1103"/>
      <w:bookmarkEnd w:id="1104"/>
      <w:bookmarkEnd w:id="1105"/>
      <w:bookmarkEnd w:id="1106"/>
      <w:bookmarkEnd w:id="1107"/>
      <w:bookmarkEnd w:id="1108"/>
    </w:p>
    <w:p w14:paraId="7FB6573B" w14:textId="77777777" w:rsidR="009E5347" w:rsidRPr="00F35F4A" w:rsidRDefault="009E5347" w:rsidP="009E5347">
      <w:pPr>
        <w:pStyle w:val="Heading5"/>
        <w:rPr>
          <w:lang w:eastAsia="zh-CN"/>
        </w:rPr>
      </w:pPr>
      <w:bookmarkStart w:id="1109" w:name="_Toc101529374"/>
      <w:bookmarkStart w:id="1110" w:name="_Toc114864206"/>
      <w:bookmarkStart w:id="1111" w:name="_Toc143871354"/>
      <w:bookmarkStart w:id="1112" w:name="_Toc144134850"/>
      <w:bookmarkStart w:id="1113" w:name="_Toc160609328"/>
      <w:bookmarkStart w:id="1114" w:name="_Toc207823233"/>
      <w:r>
        <w:rPr>
          <w:lang w:eastAsia="zh-CN"/>
        </w:rPr>
        <w:t>6.4.</w:t>
      </w:r>
      <w:r w:rsidRPr="00F35F4A">
        <w:rPr>
          <w:lang w:eastAsia="zh-CN"/>
        </w:rPr>
        <w:t>2.2.1</w:t>
      </w:r>
      <w:r w:rsidRPr="00F35F4A">
        <w:rPr>
          <w:lang w:eastAsia="zh-CN"/>
        </w:rPr>
        <w:tab/>
        <w:t>Description</w:t>
      </w:r>
      <w:bookmarkEnd w:id="1109"/>
      <w:bookmarkEnd w:id="1110"/>
      <w:bookmarkEnd w:id="1111"/>
      <w:bookmarkEnd w:id="1112"/>
      <w:bookmarkEnd w:id="1113"/>
      <w:bookmarkEnd w:id="111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15" w:name="_Toc101529375"/>
      <w:bookmarkStart w:id="1116" w:name="_Toc114864207"/>
      <w:bookmarkStart w:id="1117" w:name="_Toc143871355"/>
      <w:bookmarkStart w:id="1118" w:name="_Toc144134851"/>
      <w:bookmarkStart w:id="1119" w:name="_Toc160609329"/>
      <w:bookmarkStart w:id="1120" w:name="_Toc207823234"/>
      <w:r>
        <w:rPr>
          <w:lang w:eastAsia="zh-CN"/>
        </w:rPr>
        <w:t>6.4.</w:t>
      </w:r>
      <w:r w:rsidRPr="00F35F4A">
        <w:rPr>
          <w:lang w:eastAsia="zh-CN"/>
        </w:rPr>
        <w:t>2.2.2</w:t>
      </w:r>
      <w:r w:rsidRPr="00F35F4A">
        <w:rPr>
          <w:lang w:eastAsia="zh-CN"/>
        </w:rPr>
        <w:tab/>
        <w:t>Resource Definition</w:t>
      </w:r>
      <w:bookmarkEnd w:id="1115"/>
      <w:bookmarkEnd w:id="1116"/>
      <w:bookmarkEnd w:id="1117"/>
      <w:bookmarkEnd w:id="1118"/>
      <w:bookmarkEnd w:id="1119"/>
      <w:bookmarkEnd w:id="112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21" w:name="_Toc101529376"/>
      <w:bookmarkStart w:id="1122" w:name="_Toc114864208"/>
      <w:bookmarkStart w:id="1123" w:name="_Toc143871356"/>
      <w:bookmarkStart w:id="1124" w:name="_Toc144134852"/>
      <w:bookmarkStart w:id="1125" w:name="_Toc160609330"/>
      <w:bookmarkStart w:id="1126" w:name="_Toc207823235"/>
      <w:r>
        <w:rPr>
          <w:lang w:eastAsia="zh-CN"/>
        </w:rPr>
        <w:lastRenderedPageBreak/>
        <w:t>6.4.</w:t>
      </w:r>
      <w:r w:rsidRPr="00F35F4A">
        <w:rPr>
          <w:lang w:eastAsia="zh-CN"/>
        </w:rPr>
        <w:t>2.2.3</w:t>
      </w:r>
      <w:r w:rsidRPr="00F35F4A">
        <w:rPr>
          <w:lang w:eastAsia="zh-CN"/>
        </w:rPr>
        <w:tab/>
        <w:t>Resource Standard Methods</w:t>
      </w:r>
      <w:bookmarkEnd w:id="1121"/>
      <w:bookmarkEnd w:id="1122"/>
      <w:bookmarkEnd w:id="1123"/>
      <w:bookmarkEnd w:id="1124"/>
      <w:bookmarkEnd w:id="1125"/>
      <w:bookmarkEnd w:id="1126"/>
    </w:p>
    <w:p w14:paraId="1CBF9021" w14:textId="77777777" w:rsidR="009E5347" w:rsidRPr="00F35F4A" w:rsidRDefault="009E5347" w:rsidP="000232AB">
      <w:pPr>
        <w:pStyle w:val="Heading6"/>
      </w:pPr>
      <w:bookmarkStart w:id="1127" w:name="_Toc207823236"/>
      <w:r>
        <w:rPr>
          <w:lang w:eastAsia="zh-CN"/>
        </w:rPr>
        <w:t>6.4.</w:t>
      </w:r>
      <w:r w:rsidRPr="00F35F4A">
        <w:rPr>
          <w:lang w:eastAsia="zh-CN"/>
        </w:rPr>
        <w:t>2.2.3.1</w:t>
      </w:r>
      <w:r w:rsidRPr="00F35F4A">
        <w:rPr>
          <w:lang w:eastAsia="zh-CN"/>
        </w:rPr>
        <w:tab/>
        <w:t>POST</w:t>
      </w:r>
      <w:bookmarkEnd w:id="1127"/>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27DB410C" w:rsidR="009E5347" w:rsidRPr="00E17A7A" w:rsidRDefault="009E5347" w:rsidP="004C4FBA">
            <w:pPr>
              <w:pStyle w:val="TAL"/>
            </w:pPr>
            <w:r w:rsidRPr="00E17A7A">
              <w:t xml:space="preserve">Create an </w:t>
            </w:r>
            <w:r w:rsidR="005F100A">
              <w:t>new "</w:t>
            </w:r>
            <w:r w:rsidRPr="00E17A7A">
              <w:t xml:space="preserve">Individual </w:t>
            </w:r>
            <w:r>
              <w:t>ACR events</w:t>
            </w:r>
            <w:r w:rsidRPr="00E17A7A">
              <w:t xml:space="preserve"> </w:t>
            </w:r>
            <w:r>
              <w:t>s</w:t>
            </w:r>
            <w:r w:rsidRPr="00E17A7A">
              <w:t>ubscription</w:t>
            </w:r>
            <w:r w:rsidR="005F100A">
              <w:t>"</w:t>
            </w:r>
            <w:r w:rsidRPr="00E17A7A">
              <w:t xml:space="preserve">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03B8640D" w:rsidR="009E5347" w:rsidRPr="00E17A7A" w:rsidRDefault="000F6C35" w:rsidP="000F6C35">
            <w:pPr>
              <w:pStyle w:val="TAL"/>
            </w:pPr>
            <w:r w:rsidRPr="00D3062E">
              <w:t xml:space="preserve">Successful case. </w:t>
            </w:r>
            <w:r>
              <w:t xml:space="preserve">The </w:t>
            </w:r>
            <w:r>
              <w:rPr>
                <w:lang w:eastAsia="fr-FR"/>
              </w:rPr>
              <w:t>ACR event</w:t>
            </w:r>
            <w:r w:rsidRPr="00D3062E">
              <w:rPr>
                <w:lang w:eastAsia="fr-FR"/>
              </w:rPr>
              <w:t xml:space="preserve"> </w:t>
            </w:r>
            <w:r>
              <w:rPr>
                <w:lang w:val="en-US"/>
              </w:rPr>
              <w:t>s</w:t>
            </w:r>
            <w:r w:rsidRPr="00D3062E">
              <w:rPr>
                <w:lang w:val="en-US"/>
              </w:rPr>
              <w:t>ubscription</w:t>
            </w:r>
            <w:r w:rsidRPr="00D3062E">
              <w:t xml:space="preserve"> is successfully created and a representation of the created "</w:t>
            </w:r>
            <w:r w:rsidR="009E5347" w:rsidRPr="00E17A7A">
              <w:t xml:space="preserve">Individual </w:t>
            </w:r>
            <w:r w:rsidR="009E5347">
              <w:t>ACR events s</w:t>
            </w:r>
            <w:r w:rsidR="009E5347" w:rsidRPr="00E17A7A">
              <w:t>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28" w:name="_Toc101529377"/>
      <w:bookmarkStart w:id="1129" w:name="_Toc114864209"/>
      <w:bookmarkStart w:id="1130" w:name="_Toc143871357"/>
      <w:bookmarkStart w:id="1131" w:name="_Toc144134853"/>
      <w:bookmarkStart w:id="1132" w:name="_Toc160609331"/>
      <w:bookmarkStart w:id="1133" w:name="_Toc207823237"/>
      <w:r>
        <w:rPr>
          <w:lang w:eastAsia="zh-CN"/>
        </w:rPr>
        <w:t>6.4.2.2.4</w:t>
      </w:r>
      <w:r>
        <w:rPr>
          <w:lang w:eastAsia="zh-CN"/>
        </w:rPr>
        <w:tab/>
      </w:r>
      <w:r w:rsidRPr="00F35F4A">
        <w:rPr>
          <w:lang w:eastAsia="zh-CN"/>
        </w:rPr>
        <w:t>Resource Custom Operations</w:t>
      </w:r>
      <w:bookmarkEnd w:id="1128"/>
      <w:bookmarkEnd w:id="1129"/>
      <w:bookmarkEnd w:id="1130"/>
      <w:bookmarkEnd w:id="1131"/>
      <w:bookmarkEnd w:id="1132"/>
      <w:bookmarkEnd w:id="113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34" w:name="_Toc101529378"/>
      <w:bookmarkStart w:id="1135" w:name="_Toc114864210"/>
      <w:bookmarkStart w:id="1136" w:name="_Toc143871358"/>
      <w:bookmarkStart w:id="1137" w:name="_Toc144134854"/>
      <w:bookmarkStart w:id="1138" w:name="_Toc160609332"/>
      <w:bookmarkStart w:id="1139" w:name="_Toc207823238"/>
      <w:r>
        <w:t>6.4.</w:t>
      </w:r>
      <w:r w:rsidRPr="00F35F4A">
        <w:t>2.3</w:t>
      </w:r>
      <w:r w:rsidRPr="00F35F4A">
        <w:tab/>
        <w:t xml:space="preserve">Resource: Individual </w:t>
      </w:r>
      <w:r>
        <w:t>ACR events subscription</w:t>
      </w:r>
      <w:bookmarkEnd w:id="1134"/>
      <w:bookmarkEnd w:id="1135"/>
      <w:bookmarkEnd w:id="1136"/>
      <w:bookmarkEnd w:id="1137"/>
      <w:bookmarkEnd w:id="1138"/>
      <w:bookmarkEnd w:id="1139"/>
    </w:p>
    <w:p w14:paraId="2CFB7FCF" w14:textId="77777777" w:rsidR="009E5347" w:rsidRPr="00F35F4A" w:rsidRDefault="009E5347" w:rsidP="009E5347">
      <w:pPr>
        <w:pStyle w:val="Heading5"/>
        <w:rPr>
          <w:lang w:eastAsia="zh-CN"/>
        </w:rPr>
      </w:pPr>
      <w:bookmarkStart w:id="1140" w:name="_Toc101529379"/>
      <w:bookmarkStart w:id="1141" w:name="_Toc114864211"/>
      <w:bookmarkStart w:id="1142" w:name="_Toc143871359"/>
      <w:bookmarkStart w:id="1143" w:name="_Toc144134855"/>
      <w:bookmarkStart w:id="1144" w:name="_Toc160609333"/>
      <w:bookmarkStart w:id="1145" w:name="_Toc207823239"/>
      <w:r>
        <w:rPr>
          <w:lang w:eastAsia="zh-CN"/>
        </w:rPr>
        <w:t>6.4.</w:t>
      </w:r>
      <w:r w:rsidRPr="00F35F4A">
        <w:rPr>
          <w:lang w:eastAsia="zh-CN"/>
        </w:rPr>
        <w:t>2.3.1</w:t>
      </w:r>
      <w:r w:rsidRPr="00F35F4A">
        <w:rPr>
          <w:lang w:eastAsia="zh-CN"/>
        </w:rPr>
        <w:tab/>
        <w:t>Description</w:t>
      </w:r>
      <w:bookmarkEnd w:id="1140"/>
      <w:bookmarkEnd w:id="1141"/>
      <w:bookmarkEnd w:id="1142"/>
      <w:bookmarkEnd w:id="1143"/>
      <w:bookmarkEnd w:id="1144"/>
      <w:bookmarkEnd w:id="114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46" w:name="_Toc101529380"/>
      <w:bookmarkStart w:id="1147" w:name="_Toc114864212"/>
      <w:bookmarkStart w:id="1148" w:name="_Toc143871360"/>
      <w:bookmarkStart w:id="1149" w:name="_Toc144134856"/>
      <w:bookmarkStart w:id="1150" w:name="_Toc160609334"/>
      <w:bookmarkStart w:id="1151" w:name="_Toc207823240"/>
      <w:r>
        <w:rPr>
          <w:lang w:eastAsia="zh-CN"/>
        </w:rPr>
        <w:t>6.4.</w:t>
      </w:r>
      <w:r w:rsidRPr="00F35F4A">
        <w:rPr>
          <w:lang w:eastAsia="zh-CN"/>
        </w:rPr>
        <w:t>2.3.2</w:t>
      </w:r>
      <w:r w:rsidRPr="00F35F4A">
        <w:rPr>
          <w:lang w:eastAsia="zh-CN"/>
        </w:rPr>
        <w:tab/>
        <w:t>Resource Definition</w:t>
      </w:r>
      <w:bookmarkEnd w:id="1146"/>
      <w:bookmarkEnd w:id="1147"/>
      <w:bookmarkEnd w:id="1148"/>
      <w:bookmarkEnd w:id="1149"/>
      <w:bookmarkEnd w:id="1150"/>
      <w:bookmarkEnd w:id="1151"/>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lastRenderedPageBreak/>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52" w:name="_Toc101529381"/>
      <w:bookmarkStart w:id="1153" w:name="_Toc114864213"/>
      <w:bookmarkStart w:id="1154" w:name="_Toc143871361"/>
      <w:bookmarkStart w:id="1155" w:name="_Toc144134857"/>
      <w:bookmarkStart w:id="1156" w:name="_Toc160609335"/>
      <w:bookmarkStart w:id="1157" w:name="_Toc207823241"/>
      <w:r>
        <w:rPr>
          <w:lang w:eastAsia="zh-CN"/>
        </w:rPr>
        <w:t>6.4.</w:t>
      </w:r>
      <w:r w:rsidRPr="00F35F4A">
        <w:rPr>
          <w:lang w:eastAsia="zh-CN"/>
        </w:rPr>
        <w:t>2.3.3</w:t>
      </w:r>
      <w:r w:rsidRPr="00F35F4A">
        <w:rPr>
          <w:lang w:eastAsia="zh-CN"/>
        </w:rPr>
        <w:tab/>
        <w:t>Resource Standard Methods</w:t>
      </w:r>
      <w:bookmarkEnd w:id="1152"/>
      <w:bookmarkEnd w:id="1153"/>
      <w:bookmarkEnd w:id="1154"/>
      <w:bookmarkEnd w:id="1155"/>
      <w:bookmarkEnd w:id="1156"/>
      <w:bookmarkEnd w:id="1157"/>
    </w:p>
    <w:p w14:paraId="278FFF7D" w14:textId="77777777" w:rsidR="009E5347" w:rsidRPr="00F35F4A" w:rsidRDefault="009E5347" w:rsidP="000232AB">
      <w:pPr>
        <w:pStyle w:val="Heading6"/>
      </w:pPr>
      <w:bookmarkStart w:id="1158" w:name="_Toc207823242"/>
      <w:r>
        <w:rPr>
          <w:lang w:eastAsia="zh-CN"/>
        </w:rPr>
        <w:t>6.4.</w:t>
      </w:r>
      <w:r w:rsidRPr="00F35F4A">
        <w:rPr>
          <w:lang w:eastAsia="zh-CN"/>
        </w:rPr>
        <w:t>2.3.3.1</w:t>
      </w:r>
      <w:r w:rsidRPr="00F35F4A">
        <w:rPr>
          <w:lang w:eastAsia="zh-CN"/>
        </w:rPr>
        <w:tab/>
        <w:t>PUT</w:t>
      </w:r>
      <w:bookmarkEnd w:id="1158"/>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53E2F6C0" w:rsidR="009E5347" w:rsidRPr="00E17A7A" w:rsidRDefault="009E5347" w:rsidP="004C4FBA">
            <w:pPr>
              <w:pStyle w:val="TAL"/>
            </w:pPr>
            <w:r w:rsidRPr="00E17A7A">
              <w:t xml:space="preserve">An </w:t>
            </w:r>
            <w:r w:rsidR="00C746B2">
              <w:t>"I</w:t>
            </w:r>
            <w:r w:rsidRPr="00E17A7A">
              <w:t xml:space="preserve">ndividual </w:t>
            </w:r>
            <w:r>
              <w:t>ACR events</w:t>
            </w:r>
            <w:r w:rsidRPr="00E17A7A">
              <w:t xml:space="preserve"> subscription</w:t>
            </w:r>
            <w:r w:rsidR="00C746B2">
              <w:t>"</w:t>
            </w:r>
            <w:r w:rsidRPr="00E17A7A">
              <w:t xml:space="preserve">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20289EF3" w:rsidR="009E5347" w:rsidRPr="00E17A7A" w:rsidRDefault="00580E05" w:rsidP="00580E05">
            <w:pPr>
              <w:pStyle w:val="TAL"/>
            </w:pPr>
            <w:r w:rsidRPr="00D3062E">
              <w:t>Successful case. The</w:t>
            </w:r>
            <w:r w:rsidR="009E5347" w:rsidRPr="00E17A7A">
              <w:t xml:space="preserve"> </w:t>
            </w:r>
            <w:r w:rsidR="001E4217">
              <w:t>"I</w:t>
            </w:r>
            <w:r w:rsidR="009E5347" w:rsidRPr="00E17A7A">
              <w:t xml:space="preserve">ndividual </w:t>
            </w:r>
            <w:r w:rsidR="009E5347">
              <w:t>ACR events</w:t>
            </w:r>
            <w:r w:rsidR="009E5347" w:rsidRPr="00E17A7A">
              <w:t xml:space="preserve"> subscription</w:t>
            </w:r>
            <w:r w:rsidR="001E4217">
              <w:t>"</w:t>
            </w:r>
            <w:r w:rsidR="009E5347" w:rsidRPr="00E17A7A">
              <w:t xml:space="preserve"> resource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6646645C" w:rsidR="009E5347" w:rsidRPr="00E17A7A" w:rsidRDefault="00B57175" w:rsidP="00B57175">
            <w:pPr>
              <w:pStyle w:val="TAL"/>
            </w:pPr>
            <w:r w:rsidRPr="00D3062E">
              <w:t>Successful case. The</w:t>
            </w:r>
            <w:r w:rsidR="009E5347" w:rsidRPr="00F35F4A">
              <w:t xml:space="preserve"> </w:t>
            </w:r>
            <w:r>
              <w:t>"I</w:t>
            </w:r>
            <w:r w:rsidR="009E5347" w:rsidRPr="00E17A7A">
              <w:t xml:space="preserve">ndividual </w:t>
            </w:r>
            <w:r w:rsidR="009E5347">
              <w:t>ACE events</w:t>
            </w:r>
            <w:r w:rsidR="009E5347" w:rsidRPr="00E17A7A">
              <w:t xml:space="preserve"> subscription</w:t>
            </w:r>
            <w:r>
              <w:t>"</w:t>
            </w:r>
            <w:r w:rsidR="009E5347">
              <w:t xml:space="preserve"> resource</w:t>
            </w:r>
            <w:r w:rsidR="009E5347" w:rsidRPr="00646838">
              <w:t xml:space="preserve"> updated successfully</w:t>
            </w:r>
            <w:r w:rsidR="00D80A55" w:rsidRPr="00D3062E">
              <w:t xml:space="preserve"> and no content is returned in the response body</w:t>
            </w:r>
            <w:r w:rsidR="009E5347" w:rsidRPr="00646838">
              <w:t>.</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35850486" w:rsidR="009E5347" w:rsidRPr="00F35F4A" w:rsidRDefault="009E5347" w:rsidP="00A83C3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4B0B601F" w:rsidR="009E5347" w:rsidRPr="00F35F4A" w:rsidRDefault="009E5347" w:rsidP="00A83C3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lastRenderedPageBreak/>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0232AB">
      <w:pPr>
        <w:pStyle w:val="Heading6"/>
      </w:pPr>
      <w:bookmarkStart w:id="1159" w:name="_Toc207823243"/>
      <w:r>
        <w:rPr>
          <w:lang w:eastAsia="zh-CN"/>
        </w:rPr>
        <w:t>6.4.</w:t>
      </w:r>
      <w:r w:rsidRPr="00F35F4A">
        <w:rPr>
          <w:lang w:eastAsia="zh-CN"/>
        </w:rPr>
        <w:t>2.3.3.2</w:t>
      </w:r>
      <w:r w:rsidRPr="00F35F4A">
        <w:rPr>
          <w:lang w:eastAsia="zh-CN"/>
        </w:rPr>
        <w:tab/>
        <w:t>DELETE</w:t>
      </w:r>
      <w:bookmarkEnd w:id="1159"/>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AEEDBCC" w:rsidR="009E5347" w:rsidRPr="00E17A7A" w:rsidRDefault="00633716" w:rsidP="00633716">
            <w:pPr>
              <w:pStyle w:val="TAL"/>
            </w:pPr>
            <w:r w:rsidRPr="00D3062E">
              <w:t>Successful case. The targeted</w:t>
            </w:r>
            <w:r w:rsidR="009E5347" w:rsidRPr="00E17A7A">
              <w:t xml:space="preserve"> </w:t>
            </w:r>
            <w:r>
              <w:t>"I</w:t>
            </w:r>
            <w:r w:rsidR="009E5347" w:rsidRPr="00E17A7A">
              <w:t xml:space="preserve">ndividual individual </w:t>
            </w:r>
            <w:r w:rsidR="009E5347">
              <w:t>ACR events</w:t>
            </w:r>
            <w:r w:rsidR="009E5347" w:rsidRPr="00E17A7A">
              <w:t xml:space="preserve"> subscription</w:t>
            </w:r>
            <w:r>
              <w:t>"</w:t>
            </w:r>
            <w:r w:rsidR="009E5347" w:rsidRPr="00E17A7A">
              <w:t xml:space="preserve">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387309B6" w:rsidR="009E5347" w:rsidRPr="00E17A7A" w:rsidRDefault="009E5347" w:rsidP="005D7605">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30485479" w:rsidR="009E5347" w:rsidRPr="00E17A7A" w:rsidRDefault="009E5347" w:rsidP="005D7605">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0232AB">
      <w:pPr>
        <w:pStyle w:val="Heading6"/>
      </w:pPr>
      <w:bookmarkStart w:id="1160" w:name="_Toc207823244"/>
      <w:r>
        <w:rPr>
          <w:lang w:eastAsia="zh-CN"/>
        </w:rPr>
        <w:t>6.4.2.3.3.3</w:t>
      </w:r>
      <w:r w:rsidRPr="00F35F4A">
        <w:rPr>
          <w:lang w:eastAsia="zh-CN"/>
        </w:rPr>
        <w:tab/>
      </w:r>
      <w:r>
        <w:rPr>
          <w:lang w:eastAsia="zh-CN"/>
        </w:rPr>
        <w:t>PATCH</w:t>
      </w:r>
      <w:bookmarkEnd w:id="1160"/>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61DD7920" w:rsidR="009E5347" w:rsidRPr="00E17A7A" w:rsidRDefault="009E5347" w:rsidP="001F6103">
            <w:pPr>
              <w:pStyle w:val="TAL"/>
            </w:pPr>
            <w:r w:rsidRPr="00E17A7A">
              <w:t xml:space="preserve">An </w:t>
            </w:r>
            <w:r w:rsidR="001F6103">
              <w:t>"I</w:t>
            </w:r>
            <w:r w:rsidRPr="00E17A7A">
              <w:t xml:space="preserve">ndividual </w:t>
            </w:r>
            <w:r>
              <w:t>ACR events</w:t>
            </w:r>
            <w:r w:rsidRPr="00E17A7A">
              <w:t xml:space="preserve"> subscription</w:t>
            </w:r>
            <w:r w:rsidR="001F6103">
              <w:t>"</w:t>
            </w:r>
            <w:r w:rsidRPr="00E17A7A">
              <w:t xml:space="preserve">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087CB24C" w:rsidR="009E5347" w:rsidRPr="00E17A7A" w:rsidRDefault="001F6103" w:rsidP="001F6103">
            <w:pPr>
              <w:pStyle w:val="TAL"/>
            </w:pPr>
            <w:r w:rsidRPr="00D3062E">
              <w:t>Successful case. The targeted</w:t>
            </w:r>
            <w:r w:rsidR="009E5347" w:rsidRPr="00E17A7A">
              <w:t xml:space="preserve"> </w:t>
            </w:r>
            <w:r>
              <w:t>"</w:t>
            </w:r>
            <w:r w:rsidR="009E5347" w:rsidRPr="00E17A7A">
              <w:t xml:space="preserve">individual </w:t>
            </w:r>
            <w:r w:rsidR="009E5347">
              <w:t>ACR events</w:t>
            </w:r>
            <w:r w:rsidR="009E5347" w:rsidRPr="00E17A7A">
              <w:t xml:space="preserve"> subscription resource</w:t>
            </w:r>
            <w:r>
              <w:t>"</w:t>
            </w:r>
            <w:r w:rsidR="009E5347" w:rsidRPr="00E17A7A">
              <w:t xml:space="preserve"> updated successfully</w:t>
            </w:r>
            <w:r w:rsidR="009E5347">
              <w:t xml:space="preserve"> and </w:t>
            </w:r>
            <w:r w:rsidR="009E5347">
              <w:rPr>
                <w:lang w:eastAsia="zh-CN"/>
              </w:rPr>
              <w:t xml:space="preserve">the </w:t>
            </w:r>
            <w:r w:rsidR="009E5347">
              <w:t>ACREventsSubscription</w:t>
            </w:r>
            <w:r w:rsidR="009E5347">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32D0AFC7" w:rsidR="009E5347" w:rsidRPr="00E17A7A" w:rsidRDefault="001F6103" w:rsidP="001F6103">
            <w:pPr>
              <w:pStyle w:val="TAL"/>
            </w:pPr>
            <w:r w:rsidRPr="00D3062E">
              <w:t>Successful case. The targeted</w:t>
            </w:r>
            <w:r w:rsidR="009E5347" w:rsidRPr="00F35F4A">
              <w:t xml:space="preserve"> </w:t>
            </w:r>
            <w:r>
              <w:t>"</w:t>
            </w:r>
            <w:r w:rsidR="009E5347" w:rsidRPr="00E17A7A">
              <w:t xml:space="preserve">individual </w:t>
            </w:r>
            <w:r w:rsidR="009E5347">
              <w:t>ACE events</w:t>
            </w:r>
            <w:r w:rsidR="009E5347" w:rsidRPr="00E17A7A">
              <w:t xml:space="preserve"> subscription</w:t>
            </w:r>
            <w:r w:rsidR="009E5347">
              <w:t xml:space="preserve"> resource</w:t>
            </w:r>
            <w:r>
              <w:t>"</w:t>
            </w:r>
            <w:r w:rsidR="009E5347"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0AF4388B" w:rsidR="009E5347" w:rsidRPr="00F35F4A" w:rsidRDefault="009E5347" w:rsidP="00A44278">
            <w:pPr>
              <w:pStyle w:val="TAL"/>
            </w:pPr>
            <w:r>
              <w:t>Temporary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5629D867" w:rsidR="009E5347" w:rsidRPr="00F35F4A" w:rsidRDefault="009E5347" w:rsidP="00A44278">
            <w:pPr>
              <w:pStyle w:val="TAL"/>
            </w:pPr>
            <w:r>
              <w:t>Permanent redirection.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61" w:name="_Toc101529382"/>
      <w:bookmarkStart w:id="1162" w:name="_Toc114864214"/>
      <w:bookmarkStart w:id="1163" w:name="_Toc143871362"/>
      <w:bookmarkStart w:id="1164" w:name="_Toc144134858"/>
      <w:bookmarkStart w:id="1165" w:name="_Toc160609336"/>
      <w:bookmarkStart w:id="1166" w:name="_Toc207823245"/>
      <w:r>
        <w:rPr>
          <w:lang w:eastAsia="zh-CN"/>
        </w:rPr>
        <w:t>6.4.2.3.4</w:t>
      </w:r>
      <w:r>
        <w:rPr>
          <w:lang w:eastAsia="zh-CN"/>
        </w:rPr>
        <w:tab/>
      </w:r>
      <w:r w:rsidRPr="00F35F4A">
        <w:rPr>
          <w:lang w:eastAsia="zh-CN"/>
        </w:rPr>
        <w:t>Resource Custom Operations</w:t>
      </w:r>
      <w:bookmarkEnd w:id="1161"/>
      <w:bookmarkEnd w:id="1162"/>
      <w:bookmarkEnd w:id="1163"/>
      <w:bookmarkEnd w:id="1164"/>
      <w:bookmarkEnd w:id="1165"/>
      <w:bookmarkEnd w:id="1166"/>
    </w:p>
    <w:p w14:paraId="0A5E05AC" w14:textId="77777777" w:rsidR="009E5347" w:rsidRPr="008B7371" w:rsidRDefault="009E5347" w:rsidP="009E5347">
      <w:r>
        <w:t>None.</w:t>
      </w:r>
    </w:p>
    <w:p w14:paraId="540C5BBE" w14:textId="77777777" w:rsidR="009E5347" w:rsidRDefault="009E5347" w:rsidP="009E5347">
      <w:pPr>
        <w:pStyle w:val="Heading3"/>
      </w:pPr>
      <w:bookmarkStart w:id="1167" w:name="_Toc101529383"/>
      <w:bookmarkStart w:id="1168" w:name="_Toc114864215"/>
      <w:bookmarkStart w:id="1169" w:name="_Toc143871363"/>
      <w:bookmarkStart w:id="1170" w:name="_Toc144134859"/>
      <w:bookmarkStart w:id="1171" w:name="_Toc160609337"/>
      <w:bookmarkStart w:id="1172" w:name="_Toc207823246"/>
      <w:r>
        <w:t>6.4.3</w:t>
      </w:r>
      <w:r>
        <w:tab/>
        <w:t>Custom operations without associated resources</w:t>
      </w:r>
      <w:bookmarkEnd w:id="1167"/>
      <w:bookmarkEnd w:id="1168"/>
      <w:bookmarkEnd w:id="1169"/>
      <w:bookmarkEnd w:id="1170"/>
      <w:bookmarkEnd w:id="1171"/>
      <w:bookmarkEnd w:id="1172"/>
    </w:p>
    <w:p w14:paraId="79287411" w14:textId="77777777" w:rsidR="009E5347" w:rsidRPr="00705B86" w:rsidRDefault="009E5347" w:rsidP="009E5347">
      <w:r>
        <w:t>None.</w:t>
      </w:r>
    </w:p>
    <w:p w14:paraId="1FF9AD88" w14:textId="77777777" w:rsidR="009E5347" w:rsidRDefault="009E5347" w:rsidP="009E5347">
      <w:pPr>
        <w:pStyle w:val="Heading3"/>
      </w:pPr>
      <w:bookmarkStart w:id="1173" w:name="_Toc101529384"/>
      <w:bookmarkStart w:id="1174" w:name="_Toc114864216"/>
      <w:bookmarkStart w:id="1175" w:name="_Toc143871364"/>
      <w:bookmarkStart w:id="1176" w:name="_Toc144134860"/>
      <w:bookmarkStart w:id="1177" w:name="_Toc160609338"/>
      <w:bookmarkStart w:id="1178" w:name="_Toc207823247"/>
      <w:r>
        <w:t>6.4.4</w:t>
      </w:r>
      <w:r>
        <w:tab/>
        <w:t>Notifications</w:t>
      </w:r>
      <w:bookmarkEnd w:id="1173"/>
      <w:bookmarkEnd w:id="1174"/>
      <w:bookmarkEnd w:id="1175"/>
      <w:bookmarkEnd w:id="1176"/>
      <w:bookmarkEnd w:id="1177"/>
      <w:bookmarkEnd w:id="1178"/>
    </w:p>
    <w:p w14:paraId="48830FE6" w14:textId="77777777" w:rsidR="009E5347" w:rsidRDefault="009E5347" w:rsidP="009E5347"/>
    <w:p w14:paraId="6705CE0F" w14:textId="77777777" w:rsidR="009E5347" w:rsidRPr="00AF7276" w:rsidRDefault="009E5347" w:rsidP="009E5347">
      <w:pPr>
        <w:pStyle w:val="Heading4"/>
      </w:pPr>
      <w:bookmarkStart w:id="1179" w:name="_Toc101529385"/>
      <w:bookmarkStart w:id="1180" w:name="_Toc114864217"/>
      <w:bookmarkStart w:id="1181" w:name="_Toc143871365"/>
      <w:bookmarkStart w:id="1182" w:name="_Toc144134861"/>
      <w:bookmarkStart w:id="1183" w:name="_Toc160609339"/>
      <w:bookmarkStart w:id="1184" w:name="_Toc207823248"/>
      <w:r>
        <w:t>6.4.4</w:t>
      </w:r>
      <w:r w:rsidRPr="00AF7276">
        <w:t>.1</w:t>
      </w:r>
      <w:r w:rsidRPr="00AF7276">
        <w:tab/>
        <w:t>General</w:t>
      </w:r>
      <w:bookmarkEnd w:id="1179"/>
      <w:bookmarkEnd w:id="1180"/>
      <w:bookmarkEnd w:id="1181"/>
      <w:bookmarkEnd w:id="1182"/>
      <w:bookmarkEnd w:id="1183"/>
      <w:bookmarkEnd w:id="1184"/>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85" w:name="_Toc101529386"/>
      <w:bookmarkStart w:id="1186" w:name="_Toc114864218"/>
      <w:bookmarkStart w:id="1187" w:name="_Toc143871366"/>
      <w:bookmarkStart w:id="1188" w:name="_Toc144134862"/>
      <w:bookmarkStart w:id="1189" w:name="_Toc160609340"/>
      <w:bookmarkStart w:id="1190" w:name="_Toc207823249"/>
      <w:r>
        <w:t>6.4.4</w:t>
      </w:r>
      <w:r>
        <w:rPr>
          <w:lang w:eastAsia="zh-CN"/>
        </w:rPr>
        <w:t>.2</w:t>
      </w:r>
      <w:r>
        <w:rPr>
          <w:lang w:eastAsia="zh-CN"/>
        </w:rPr>
        <w:tab/>
      </w:r>
      <w:r>
        <w:t>ACR Information</w:t>
      </w:r>
      <w:r w:rsidRPr="00A15F2C">
        <w:t xml:space="preserve"> Notification</w:t>
      </w:r>
      <w:bookmarkEnd w:id="1185"/>
      <w:bookmarkEnd w:id="1186"/>
      <w:bookmarkEnd w:id="1187"/>
      <w:bookmarkEnd w:id="1188"/>
      <w:bookmarkEnd w:id="1189"/>
      <w:bookmarkEnd w:id="1190"/>
    </w:p>
    <w:p w14:paraId="78A01FF1" w14:textId="77777777" w:rsidR="009E5347" w:rsidRDefault="009E5347" w:rsidP="009E5347">
      <w:pPr>
        <w:pStyle w:val="Heading5"/>
        <w:rPr>
          <w:lang w:eastAsia="zh-CN"/>
        </w:rPr>
      </w:pPr>
      <w:bookmarkStart w:id="1191" w:name="_Toc101529387"/>
      <w:bookmarkStart w:id="1192" w:name="_Toc114864219"/>
      <w:bookmarkStart w:id="1193" w:name="_Toc143871367"/>
      <w:bookmarkStart w:id="1194" w:name="_Toc144134863"/>
      <w:bookmarkStart w:id="1195" w:name="_Toc160609341"/>
      <w:bookmarkStart w:id="1196" w:name="_Toc207823250"/>
      <w:r>
        <w:t>6.4.4</w:t>
      </w:r>
      <w:r>
        <w:rPr>
          <w:lang w:eastAsia="zh-CN"/>
        </w:rPr>
        <w:t>.2.1</w:t>
      </w:r>
      <w:r>
        <w:rPr>
          <w:lang w:eastAsia="zh-CN"/>
        </w:rPr>
        <w:tab/>
        <w:t>Description</w:t>
      </w:r>
      <w:bookmarkEnd w:id="1191"/>
      <w:bookmarkEnd w:id="1192"/>
      <w:bookmarkEnd w:id="1193"/>
      <w:bookmarkEnd w:id="1194"/>
      <w:bookmarkEnd w:id="1195"/>
      <w:bookmarkEnd w:id="1196"/>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97" w:name="_Toc101529388"/>
      <w:bookmarkStart w:id="1198" w:name="_Toc114864220"/>
      <w:bookmarkStart w:id="1199" w:name="_Toc143871368"/>
      <w:bookmarkStart w:id="1200" w:name="_Toc144134864"/>
      <w:bookmarkStart w:id="1201" w:name="_Toc160609342"/>
      <w:bookmarkStart w:id="1202" w:name="_Toc207823251"/>
      <w:r>
        <w:t>6.4.4</w:t>
      </w:r>
      <w:r>
        <w:rPr>
          <w:lang w:eastAsia="zh-CN"/>
        </w:rPr>
        <w:t>.2.2</w:t>
      </w:r>
      <w:r>
        <w:rPr>
          <w:lang w:eastAsia="zh-CN"/>
        </w:rPr>
        <w:tab/>
        <w:t>Notification definition</w:t>
      </w:r>
      <w:bookmarkEnd w:id="1197"/>
      <w:bookmarkEnd w:id="1198"/>
      <w:bookmarkEnd w:id="1199"/>
      <w:bookmarkEnd w:id="1200"/>
      <w:bookmarkEnd w:id="1201"/>
      <w:bookmarkEnd w:id="1202"/>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203" w:name="_Toc101529389"/>
      <w:bookmarkStart w:id="1204" w:name="_Toc114864221"/>
      <w:bookmarkStart w:id="1205" w:name="_Toc143871369"/>
      <w:bookmarkStart w:id="1206" w:name="_Toc144134865"/>
      <w:bookmarkStart w:id="1207" w:name="_Toc160609343"/>
      <w:bookmarkStart w:id="1208" w:name="_Toc207823252"/>
      <w:r>
        <w:t>6.4.5</w:t>
      </w:r>
      <w:r>
        <w:tab/>
        <w:t>Data Model</w:t>
      </w:r>
      <w:bookmarkEnd w:id="1203"/>
      <w:bookmarkEnd w:id="1204"/>
      <w:bookmarkEnd w:id="1205"/>
      <w:bookmarkEnd w:id="1206"/>
      <w:bookmarkEnd w:id="1207"/>
      <w:bookmarkEnd w:id="1208"/>
    </w:p>
    <w:p w14:paraId="55B7DF41" w14:textId="77777777" w:rsidR="009E5347" w:rsidRPr="00F35F4A" w:rsidRDefault="009E5347" w:rsidP="009E5347">
      <w:pPr>
        <w:pStyle w:val="Heading4"/>
        <w:rPr>
          <w:lang w:eastAsia="zh-CN"/>
        </w:rPr>
      </w:pPr>
      <w:bookmarkStart w:id="1209" w:name="_Toc101529390"/>
      <w:bookmarkStart w:id="1210" w:name="_Toc114864222"/>
      <w:bookmarkStart w:id="1211" w:name="_Toc143871370"/>
      <w:bookmarkStart w:id="1212" w:name="_Toc144134866"/>
      <w:bookmarkStart w:id="1213" w:name="_Toc160609344"/>
      <w:bookmarkStart w:id="1214" w:name="_Toc207823253"/>
      <w:r>
        <w:rPr>
          <w:lang w:eastAsia="zh-CN"/>
        </w:rPr>
        <w:t>6.4.</w:t>
      </w:r>
      <w:r w:rsidRPr="00F35F4A">
        <w:rPr>
          <w:lang w:eastAsia="zh-CN"/>
        </w:rPr>
        <w:t>5.1</w:t>
      </w:r>
      <w:r w:rsidRPr="00F35F4A">
        <w:rPr>
          <w:lang w:eastAsia="zh-CN"/>
        </w:rPr>
        <w:tab/>
        <w:t>General</w:t>
      </w:r>
      <w:bookmarkEnd w:id="1209"/>
      <w:bookmarkEnd w:id="1210"/>
      <w:bookmarkEnd w:id="1211"/>
      <w:bookmarkEnd w:id="1212"/>
      <w:bookmarkEnd w:id="1213"/>
      <w:bookmarkEnd w:id="1214"/>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CE2BA7"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CE2BA7" w:rsidRPr="000314B8" w:rsidRDefault="00CE2BA7" w:rsidP="00CE2BA7">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CE2BA7" w:rsidRPr="000314B8" w:rsidRDefault="00CE2BA7" w:rsidP="00CE2BA7">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97C9DBE" w:rsidR="00CE2BA7" w:rsidRPr="000314B8" w:rsidRDefault="00CE2BA7" w:rsidP="00CE2BA7">
            <w:pPr>
              <w:pStyle w:val="TAL"/>
            </w:pPr>
            <w:r>
              <w:t>Indicates the completed ACR result and target EAS endpoint information.</w:t>
            </w: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CE2BA7" w:rsidRPr="000314B8" w:rsidRDefault="00CE2BA7" w:rsidP="00CE2BA7">
            <w:pPr>
              <w:pStyle w:val="TAL"/>
            </w:pPr>
          </w:p>
        </w:tc>
      </w:tr>
      <w:tr w:rsidR="00CE2BA7"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CE2BA7" w:rsidRPr="000314B8" w:rsidRDefault="00CE2BA7" w:rsidP="00CE2BA7">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CE2BA7" w:rsidRPr="000314B8" w:rsidRDefault="00CE2BA7" w:rsidP="00CE2BA7">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3CBC6FB8" w:rsidR="00CE2BA7" w:rsidRPr="000314B8" w:rsidRDefault="00CE2BA7" w:rsidP="00CE2BA7">
            <w:pPr>
              <w:pStyle w:val="TAL"/>
            </w:pPr>
            <w:r>
              <w:t>Represents the ACR events.</w:t>
            </w: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CE2BA7" w:rsidRPr="000314B8" w:rsidRDefault="00CE2BA7" w:rsidP="00CE2BA7">
            <w:pPr>
              <w:pStyle w:val="TAL"/>
            </w:pPr>
          </w:p>
        </w:tc>
      </w:tr>
      <w:tr w:rsidR="00CE2BA7"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CE2BA7" w:rsidRPr="000314B8" w:rsidRDefault="00CE2BA7" w:rsidP="00CE2BA7">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CE2BA7" w:rsidRPr="000314B8" w:rsidRDefault="00CE2BA7" w:rsidP="00CE2BA7">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2416BCB0" w:rsidR="00CE2BA7" w:rsidRPr="000314B8" w:rsidRDefault="00CE2BA7" w:rsidP="00CE2BA7">
            <w:pPr>
              <w:pStyle w:val="TAL"/>
            </w:pPr>
            <w:r w:rsidRPr="004C7856">
              <w:t xml:space="preserve">Represents the </w:t>
            </w:r>
            <w:r>
              <w:t>ACE Events subscription request.</w:t>
            </w: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CE2BA7" w:rsidRPr="000314B8" w:rsidRDefault="00CE2BA7" w:rsidP="00CE2BA7">
            <w:pPr>
              <w:pStyle w:val="TAL"/>
            </w:pPr>
          </w:p>
        </w:tc>
      </w:tr>
      <w:tr w:rsidR="00CE2BA7"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CE2BA7" w:rsidRPr="000314B8" w:rsidRDefault="00CE2BA7" w:rsidP="00CE2BA7">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CE2BA7" w:rsidRPr="000314B8" w:rsidRDefault="00CE2BA7" w:rsidP="00CE2BA7">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1751736C" w:rsidR="00CE2BA7" w:rsidRPr="000314B8" w:rsidRDefault="00CE2BA7" w:rsidP="00CE2BA7">
            <w:pPr>
              <w:pStyle w:val="TAL"/>
            </w:pPr>
            <w:r w:rsidRPr="004C7856">
              <w:t>Represents the</w:t>
            </w:r>
            <w:r>
              <w:t xml:space="preserve"> individual ACR events subscription resource to be updated</w:t>
            </w: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CE2BA7" w:rsidRPr="000314B8" w:rsidRDefault="00CE2BA7" w:rsidP="00CE2BA7">
            <w:pPr>
              <w:pStyle w:val="TAL"/>
            </w:pPr>
          </w:p>
        </w:tc>
      </w:tr>
      <w:tr w:rsidR="00CE2BA7"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CE2BA7" w:rsidRPr="000314B8" w:rsidRDefault="00CE2BA7" w:rsidP="00CE2BA7">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CE2BA7" w:rsidRPr="000314B8" w:rsidRDefault="00CE2BA7" w:rsidP="00CE2BA7">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2AC5B4A7" w:rsidR="00CE2BA7" w:rsidRPr="000314B8" w:rsidRDefault="00CE2BA7" w:rsidP="00CE2BA7">
            <w:pPr>
              <w:pStyle w:val="TAL"/>
            </w:pPr>
            <w:r w:rsidRPr="004C7856">
              <w:t xml:space="preserve">Represents the </w:t>
            </w:r>
            <w:r>
              <w:t>notification of ACR events information.</w:t>
            </w: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CE2BA7" w:rsidRPr="000314B8" w:rsidRDefault="00CE2BA7" w:rsidP="00CE2BA7">
            <w:pPr>
              <w:pStyle w:val="TAL"/>
            </w:pPr>
          </w:p>
        </w:tc>
      </w:tr>
      <w:tr w:rsidR="00CE2BA7"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CE2BA7" w:rsidRPr="000314B8" w:rsidRDefault="00CE2BA7" w:rsidP="00CE2BA7">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CE2BA7" w:rsidRPr="000314B8" w:rsidRDefault="00CE2BA7" w:rsidP="00CE2BA7">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DB029E7" w:rsidR="00CE2BA7" w:rsidRPr="000314B8" w:rsidRDefault="00CE2BA7" w:rsidP="00CE2BA7">
            <w:pPr>
              <w:pStyle w:val="TAL"/>
            </w:pPr>
            <w:r w:rsidRPr="008801D7">
              <w:t xml:space="preserve">Indicates the registration </w:t>
            </w:r>
            <w:r>
              <w:t>ID</w:t>
            </w:r>
            <w:r w:rsidRPr="008801D7">
              <w:t xml:space="preserve"> and expiry time of the registration</w:t>
            </w:r>
            <w:r>
              <w:t>.</w:t>
            </w: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CE2BA7" w:rsidRPr="000314B8" w:rsidRDefault="00CE2BA7" w:rsidP="00CE2BA7">
            <w:pPr>
              <w:pStyle w:val="TAL"/>
            </w:pPr>
          </w:p>
        </w:tc>
      </w:tr>
      <w:tr w:rsidR="00CE2BA7"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CE2BA7" w:rsidRPr="000314B8" w:rsidRDefault="00CE2BA7" w:rsidP="00CE2BA7">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CE2BA7" w:rsidRPr="000314B8" w:rsidRDefault="00CE2BA7" w:rsidP="00CE2BA7">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395C5546" w:rsidR="00CE2BA7" w:rsidRPr="000314B8" w:rsidRDefault="00CE2BA7" w:rsidP="00CE2BA7">
            <w:pPr>
              <w:pStyle w:val="TAL"/>
            </w:pPr>
            <w:r w:rsidRPr="004C7856">
              <w:t>Represents</w:t>
            </w:r>
            <w:r>
              <w:t xml:space="preserve"> the details of the selected T-EAS and the T-EES.</w:t>
            </w: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CE2BA7" w:rsidRPr="000314B8" w:rsidRDefault="00CE2BA7" w:rsidP="00CE2BA7">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1E5FD231" w:rsidR="00D653CB" w:rsidRPr="000314B8" w:rsidRDefault="00D653CB" w:rsidP="00BD2B38">
            <w:pPr>
              <w:pStyle w:val="TAC"/>
            </w:pPr>
            <w:r w:rsidRPr="000314B8">
              <w:t>Clause</w:t>
            </w:r>
            <w:r w:rsidR="00BD2B38">
              <w:t> </w:t>
            </w:r>
            <w:r w:rsidRPr="000314B8">
              <w:t>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5D0F756B" w:rsidR="00D653CB" w:rsidRPr="000314B8" w:rsidRDefault="00D653CB" w:rsidP="00BD2B38">
            <w:pPr>
              <w:pStyle w:val="TAC"/>
            </w:pPr>
            <w:r w:rsidRPr="000314B8">
              <w:t>Clause</w:t>
            </w:r>
            <w:r w:rsidR="00BD2B38">
              <w:t> </w:t>
            </w:r>
            <w:r w:rsidRPr="000314B8">
              <w:t>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15" w:name="_Toc101529391"/>
      <w:bookmarkStart w:id="1216" w:name="_Toc114864223"/>
      <w:bookmarkStart w:id="1217" w:name="_Toc143871371"/>
      <w:bookmarkStart w:id="1218" w:name="_Toc144134867"/>
      <w:bookmarkStart w:id="1219" w:name="_Toc160609345"/>
      <w:bookmarkStart w:id="1220" w:name="_Toc207823254"/>
      <w:r>
        <w:rPr>
          <w:lang w:eastAsia="zh-CN"/>
        </w:rPr>
        <w:t>6.4.</w:t>
      </w:r>
      <w:r w:rsidRPr="00F35F4A">
        <w:rPr>
          <w:lang w:eastAsia="zh-CN"/>
        </w:rPr>
        <w:t>5.2</w:t>
      </w:r>
      <w:r w:rsidRPr="00F35F4A">
        <w:rPr>
          <w:lang w:eastAsia="zh-CN"/>
        </w:rPr>
        <w:tab/>
        <w:t>Structured data types</w:t>
      </w:r>
      <w:bookmarkEnd w:id="1215"/>
      <w:bookmarkEnd w:id="1216"/>
      <w:bookmarkEnd w:id="1217"/>
      <w:bookmarkEnd w:id="1218"/>
      <w:bookmarkEnd w:id="1219"/>
      <w:bookmarkEnd w:id="1220"/>
    </w:p>
    <w:p w14:paraId="6A13A900" w14:textId="77777777" w:rsidR="009E5347" w:rsidRPr="00F35F4A" w:rsidRDefault="009E5347" w:rsidP="009E5347">
      <w:pPr>
        <w:pStyle w:val="Heading5"/>
        <w:rPr>
          <w:lang w:eastAsia="zh-CN"/>
        </w:rPr>
      </w:pPr>
      <w:bookmarkStart w:id="1221" w:name="_Toc101529392"/>
      <w:bookmarkStart w:id="1222" w:name="_Toc114864224"/>
      <w:bookmarkStart w:id="1223" w:name="_Toc143871372"/>
      <w:bookmarkStart w:id="1224" w:name="_Toc144134868"/>
      <w:bookmarkStart w:id="1225" w:name="_Toc160609346"/>
      <w:bookmarkStart w:id="1226" w:name="_Toc207823255"/>
      <w:r>
        <w:rPr>
          <w:lang w:eastAsia="zh-CN"/>
        </w:rPr>
        <w:t>6.4.</w:t>
      </w:r>
      <w:r w:rsidRPr="00F35F4A">
        <w:rPr>
          <w:lang w:eastAsia="zh-CN"/>
        </w:rPr>
        <w:t>5.2.1</w:t>
      </w:r>
      <w:r w:rsidRPr="00F35F4A">
        <w:rPr>
          <w:lang w:eastAsia="zh-CN"/>
        </w:rPr>
        <w:tab/>
        <w:t>Introduction</w:t>
      </w:r>
      <w:bookmarkEnd w:id="1221"/>
      <w:bookmarkEnd w:id="1222"/>
      <w:bookmarkEnd w:id="1223"/>
      <w:bookmarkEnd w:id="1224"/>
      <w:bookmarkEnd w:id="1225"/>
      <w:bookmarkEnd w:id="1226"/>
    </w:p>
    <w:p w14:paraId="331408FC" w14:textId="77777777" w:rsidR="00656F55" w:rsidRPr="00506C7D" w:rsidRDefault="00656F55" w:rsidP="00656F55">
      <w:bookmarkStart w:id="1227" w:name="_Toc101529393"/>
      <w:bookmarkStart w:id="1228" w:name="_Toc114864225"/>
      <w:bookmarkStart w:id="1229" w:name="_Toc143871373"/>
      <w:bookmarkStart w:id="1230" w:name="_Toc144134869"/>
      <w:bookmarkStart w:id="1231"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32" w:name="_Toc207823256"/>
      <w:r>
        <w:rPr>
          <w:lang w:eastAsia="zh-CN"/>
        </w:rPr>
        <w:lastRenderedPageBreak/>
        <w:t>6.4.</w:t>
      </w:r>
      <w:r w:rsidRPr="00F35F4A">
        <w:rPr>
          <w:lang w:eastAsia="zh-CN"/>
        </w:rPr>
        <w:t>5.2.2</w:t>
      </w:r>
      <w:r w:rsidRPr="00F35F4A">
        <w:rPr>
          <w:lang w:eastAsia="zh-CN"/>
        </w:rPr>
        <w:tab/>
        <w:t xml:space="preserve">Type: </w:t>
      </w:r>
      <w:r>
        <w:t>ACREventsSubscription</w:t>
      </w:r>
      <w:bookmarkEnd w:id="1227"/>
      <w:bookmarkEnd w:id="1228"/>
      <w:bookmarkEnd w:id="1229"/>
      <w:bookmarkEnd w:id="1230"/>
      <w:bookmarkEnd w:id="1231"/>
      <w:bookmarkEnd w:id="1232"/>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35187EFC" w:rsidR="009E5347" w:rsidRDefault="009E5347" w:rsidP="004C4FBA">
            <w:pPr>
              <w:pStyle w:val="TAL"/>
            </w:pPr>
            <w:r w:rsidRPr="00646838">
              <w:t>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45A329CF" w:rsidR="00B72BFC" w:rsidRDefault="009E5347" w:rsidP="00B72BFC">
            <w:pPr>
              <w:pStyle w:val="TAN"/>
            </w:pPr>
            <w:r w:rsidRPr="00395EB0">
              <w:t>NOTE</w:t>
            </w:r>
            <w:r w:rsidR="004F57AE">
              <w:t> 1</w:t>
            </w:r>
            <w:r w:rsidRPr="00395EB0">
              <w:t>:</w:t>
            </w:r>
            <w:r w:rsidRPr="00395EB0">
              <w:tab/>
            </w:r>
            <w:r>
              <w:t xml:space="preserve">If </w:t>
            </w:r>
            <w:r w:rsidR="004E3986">
              <w:t>"</w:t>
            </w:r>
            <w:r>
              <w:t>acIds</w:t>
            </w:r>
            <w:r w:rsidR="004E3986">
              <w:t>"</w:t>
            </w:r>
            <w:r>
              <w:t xml:space="preserve"> attribute is not included, it implies that the subscription corresponds to all ACs</w:t>
            </w:r>
            <w:r w:rsidRPr="00EF23D6">
              <w:t xml:space="preserve"> that can be served by the EAS(s) included this message</w:t>
            </w:r>
            <w:r>
              <w:t>.</w:t>
            </w:r>
          </w:p>
          <w:p w14:paraId="423395E2" w14:textId="290CAA24" w:rsidR="009E5347" w:rsidRDefault="00B72BFC" w:rsidP="00B72BFC">
            <w:pPr>
              <w:pStyle w:val="TAN"/>
              <w:rPr>
                <w:rFonts w:cs="Arial"/>
                <w:szCs w:val="18"/>
              </w:rPr>
            </w:pPr>
            <w:r>
              <w:t>NOTE 2</w:t>
            </w:r>
            <w:r w:rsidRPr="00D319BC">
              <w:t>:</w:t>
            </w:r>
            <w:r w:rsidRPr="00D319BC">
              <w:tab/>
              <w:t xml:space="preserve">The </w:t>
            </w:r>
            <w:r w:rsidR="004E3986">
              <w:t>"</w:t>
            </w:r>
            <w:r w:rsidRPr="00D319BC">
              <w:t>notificationDestination</w:t>
            </w:r>
            <w:r w:rsidR="004E3986">
              <w:t>"</w:t>
            </w:r>
            <w:r w:rsidRPr="00D319BC">
              <w:t xml:space="preserve"> attribute may </w:t>
            </w:r>
            <w:r>
              <w:t>contain</w:t>
            </w:r>
            <w:r w:rsidRPr="00D319BC">
              <w:t xml:space="preserve"> </w:t>
            </w:r>
            <w:r w:rsidRPr="000232AB">
              <w:t xml:space="preserve">Notification Target Address </w:t>
            </w:r>
            <w:r w:rsidRPr="004E3986">
              <w:t>URL</w:t>
            </w:r>
            <w:r w:rsidRPr="00D319BC">
              <w:t xml:space="preserve">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33" w:name="_Toc101529394"/>
      <w:bookmarkStart w:id="1234" w:name="_Toc114864226"/>
      <w:bookmarkStart w:id="1235" w:name="_Toc143871374"/>
      <w:bookmarkStart w:id="1236" w:name="_Toc144134870"/>
      <w:bookmarkStart w:id="1237" w:name="_Toc160609348"/>
      <w:bookmarkStart w:id="1238" w:name="_Toc207823257"/>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33"/>
      <w:bookmarkEnd w:id="1234"/>
      <w:bookmarkEnd w:id="1235"/>
      <w:bookmarkEnd w:id="1236"/>
      <w:bookmarkEnd w:id="1237"/>
      <w:bookmarkEnd w:id="1238"/>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07CC5FB8" w:rsidR="009E5347" w:rsidRDefault="009653ED"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2069AA0" w14:textId="77777777" w:rsidR="009653ED" w:rsidRDefault="009E5347" w:rsidP="004C4FBA">
            <w:pPr>
              <w:pStyle w:val="TAL"/>
              <w:rPr>
                <w:lang w:eastAsia="ko-KR"/>
              </w:rPr>
            </w:pPr>
            <w:r w:rsidRPr="00F477AF">
              <w:rPr>
                <w:lang w:eastAsia="ko-KR"/>
              </w:rPr>
              <w:t>Details of the selected T-EAS and the T-EES.</w:t>
            </w:r>
            <w:r w:rsidR="00847218">
              <w:rPr>
                <w:lang w:eastAsia="ko-KR"/>
              </w:rPr>
              <w:t xml:space="preserve"> </w:t>
            </w:r>
          </w:p>
          <w:p w14:paraId="0DC8387B" w14:textId="1F0C32D3" w:rsidR="009E5347" w:rsidRDefault="00847218" w:rsidP="004C4FBA">
            <w:pPr>
              <w:pStyle w:val="TAL"/>
            </w:pPr>
            <w:r>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4680C4F9" w:rsidR="00114059" w:rsidRDefault="009653ED"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8ABB586" w14:textId="77777777" w:rsidR="009653ED" w:rsidRDefault="00114059" w:rsidP="00114059">
            <w:pPr>
              <w:pStyle w:val="TAL"/>
            </w:pPr>
            <w:r>
              <w:t>Specifies the registration id and expiry time of the registration.</w:t>
            </w:r>
          </w:p>
          <w:p w14:paraId="6AA57009" w14:textId="551167F6" w:rsidR="00114059" w:rsidRPr="00F477AF" w:rsidRDefault="00847218" w:rsidP="00114059">
            <w:pPr>
              <w:pStyle w:val="TAL"/>
            </w:pPr>
            <w:r>
              <w:t>(NOTE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73971D34" w14:textId="77777777" w:rsidR="00AD0650" w:rsidRDefault="006E4E80" w:rsidP="005B1308">
            <w:pPr>
              <w:pStyle w:val="TAL"/>
            </w:pPr>
            <w:r>
              <w:rPr>
                <w:rFonts w:hint="eastAsia"/>
              </w:rPr>
              <w:t>R</w:t>
            </w:r>
            <w:r>
              <w:t>epresents the EAS bundle information.</w:t>
            </w:r>
          </w:p>
          <w:p w14:paraId="34B7F8C2" w14:textId="17CE2A9A" w:rsidR="006E4E80" w:rsidRDefault="006E4E80" w:rsidP="005B1308">
            <w:pPr>
              <w:pStyle w:val="TAL"/>
            </w:pPr>
            <w:r>
              <w:t>(</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A13E899"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w:t>
            </w:r>
            <w:r w:rsidR="00985411">
              <w:t>present</w:t>
            </w:r>
            <w:r w:rsidRPr="00F477AF">
              <w:t xml:space="preserve"> when </w:t>
            </w:r>
            <w:r w:rsidR="00985411">
              <w:t>the ACR event</w:t>
            </w:r>
            <w:r w:rsidR="00985411" w:rsidRPr="00F477AF" w:rsidDel="00B508C5">
              <w:t xml:space="preserve"> </w:t>
            </w:r>
            <w:r w:rsidR="00985411">
              <w:t>"</w:t>
            </w:r>
            <w:r>
              <w:t>TARGET_INFORMATION</w:t>
            </w:r>
            <w:r w:rsidR="00985411">
              <w:t>"</w:t>
            </w:r>
            <w:r w:rsidR="0051237D">
              <w:t>.</w:t>
            </w:r>
          </w:p>
          <w:p w14:paraId="3C8BB7E8" w14:textId="679B7B8E"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w:t>
            </w:r>
            <w:r w:rsidR="00FD7B9E">
              <w:t>present</w:t>
            </w:r>
            <w:r w:rsidRPr="00082301">
              <w:t xml:space="preserve"> when </w:t>
            </w:r>
            <w:r w:rsidR="00E048E2">
              <w:t>the ACR event</w:t>
            </w:r>
            <w:r w:rsidR="00E048E2" w:rsidRPr="00F477AF" w:rsidDel="00B508C5">
              <w:t xml:space="preserve"> </w:t>
            </w:r>
            <w:r w:rsidR="00E048E2">
              <w:t xml:space="preserve"> is</w:t>
            </w:r>
            <w:r w:rsidRPr="00082301">
              <w:t xml:space="preserve"> </w:t>
            </w:r>
            <w:r w:rsidR="00E048E2">
              <w:t>"</w:t>
            </w:r>
            <w:r>
              <w:t>ACR_COMPLETE</w:t>
            </w:r>
            <w:r w:rsidR="00E048E2">
              <w:t>"</w:t>
            </w:r>
            <w:r w:rsidRPr="00082301">
              <w:t xml:space="preserve"> and EEC context relocation was attempted.</w:t>
            </w:r>
            <w:r w:rsidR="006E4E80" w:rsidRPr="00876EB1">
              <w:t xml:space="preserve"> </w:t>
            </w:r>
          </w:p>
          <w:p w14:paraId="77D944E3" w14:textId="52DFE45B" w:rsidR="00114059" w:rsidRPr="007F3093" w:rsidRDefault="006E4E80" w:rsidP="001F2946">
            <w:pPr>
              <w:pStyle w:val="TAN"/>
            </w:pPr>
            <w:r w:rsidRPr="00876EB1">
              <w:t>NOTE</w:t>
            </w:r>
            <w:r w:rsidR="007B106E">
              <w:t> 3</w:t>
            </w:r>
            <w:r w:rsidRPr="00876EB1">
              <w:t>:</w:t>
            </w:r>
            <w:r w:rsidRPr="00876EB1">
              <w:tab/>
              <w:t>Only the "</w:t>
            </w:r>
            <w:r w:rsidRPr="00876EB1">
              <w:rPr>
                <w:rFonts w:hint="eastAsia"/>
              </w:rPr>
              <w:t>b</w:t>
            </w:r>
            <w:r w:rsidRPr="00876EB1">
              <w:t xml:space="preserve">dlId" and "easIdsList" attributes </w:t>
            </w:r>
            <w:r w:rsidR="001F2946">
              <w:t>within</w:t>
            </w:r>
            <w:r w:rsidRPr="00876EB1">
              <w:t xml:space="preserve">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39" w:name="_Toc101529395"/>
      <w:bookmarkStart w:id="1240" w:name="_Toc114864227"/>
      <w:bookmarkStart w:id="1241" w:name="_Toc143871375"/>
      <w:bookmarkStart w:id="1242" w:name="_Toc144134871"/>
      <w:bookmarkStart w:id="1243" w:name="_Toc160609349"/>
      <w:bookmarkStart w:id="1244" w:name="_Toc207823258"/>
      <w:r>
        <w:rPr>
          <w:lang w:eastAsia="zh-CN"/>
        </w:rPr>
        <w:t>6.4.</w:t>
      </w:r>
      <w:r w:rsidRPr="00F35F4A">
        <w:rPr>
          <w:lang w:eastAsia="zh-CN"/>
        </w:rPr>
        <w:t>5.2.</w:t>
      </w:r>
      <w:r>
        <w:rPr>
          <w:lang w:eastAsia="zh-CN"/>
        </w:rPr>
        <w:t>4</w:t>
      </w:r>
      <w:r w:rsidRPr="00F35F4A">
        <w:rPr>
          <w:lang w:eastAsia="zh-CN"/>
        </w:rPr>
        <w:tab/>
        <w:t xml:space="preserve">Type: </w:t>
      </w:r>
      <w:r>
        <w:t>TargetInfo</w:t>
      </w:r>
      <w:bookmarkEnd w:id="1239"/>
      <w:bookmarkEnd w:id="1240"/>
      <w:bookmarkEnd w:id="1241"/>
      <w:bookmarkEnd w:id="1242"/>
      <w:bookmarkEnd w:id="1243"/>
      <w:bookmarkEnd w:id="1244"/>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45" w:name="_Toc101529396"/>
      <w:bookmarkStart w:id="1246" w:name="_Toc114864228"/>
      <w:bookmarkStart w:id="1247" w:name="_Toc143871376"/>
      <w:bookmarkStart w:id="1248" w:name="_Toc144134872"/>
      <w:bookmarkStart w:id="1249" w:name="_Toc160609350"/>
      <w:bookmarkStart w:id="1250" w:name="_Toc207823259"/>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45"/>
      <w:bookmarkEnd w:id="1246"/>
      <w:bookmarkEnd w:id="1247"/>
      <w:bookmarkEnd w:id="1248"/>
      <w:bookmarkEnd w:id="1249"/>
      <w:bookmarkEnd w:id="1250"/>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51" w:name="_Toc114864229"/>
      <w:bookmarkStart w:id="1252" w:name="_Toc143871377"/>
      <w:bookmarkStart w:id="1253" w:name="_Toc144134873"/>
      <w:bookmarkStart w:id="1254" w:name="_Toc160609351"/>
      <w:bookmarkStart w:id="1255" w:name="_Toc207823260"/>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51"/>
      <w:bookmarkEnd w:id="1252"/>
      <w:bookmarkEnd w:id="1253"/>
      <w:bookmarkEnd w:id="1254"/>
      <w:bookmarkEnd w:id="1255"/>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24854DE" w:rsidR="009E5347" w:rsidRPr="00B3237F" w:rsidRDefault="00506D1C" w:rsidP="00B3237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3A9957E4" w:rsidR="009E5347" w:rsidRPr="00B3237F" w:rsidRDefault="009E5347" w:rsidP="00B3237F">
            <w:pPr>
              <w:pStyle w:val="TAL"/>
            </w:pPr>
            <w:r w:rsidRPr="00B3237F">
              <w:t>Provides implicit registration details</w:t>
            </w:r>
            <w:r w:rsidR="0091314B">
              <w:t>.</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BECB25F" w:rsidR="009E5347" w:rsidRDefault="009E5347" w:rsidP="004337FD">
            <w:pPr>
              <w:pStyle w:val="TAN"/>
              <w:rPr>
                <w:rFonts w:cs="Arial"/>
                <w:szCs w:val="18"/>
              </w:rPr>
            </w:pPr>
            <w:r>
              <w:t>NOTE:</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56" w:name="_Toc114864230"/>
      <w:bookmarkStart w:id="1257" w:name="_Toc143871378"/>
      <w:bookmarkStart w:id="1258" w:name="_Toc144134874"/>
      <w:bookmarkStart w:id="1259" w:name="_Toc160609352"/>
      <w:bookmarkStart w:id="1260" w:name="_Toc207823261"/>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56"/>
      <w:bookmarkEnd w:id="1257"/>
      <w:bookmarkEnd w:id="1258"/>
      <w:bookmarkEnd w:id="1259"/>
      <w:bookmarkEnd w:id="1260"/>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1EB023B6" w14:textId="77777777" w:rsidR="0091314B" w:rsidRDefault="00A928FF" w:rsidP="0091314B">
            <w:pPr>
              <w:pStyle w:val="TAL"/>
            </w:pPr>
            <w:r w:rsidRPr="00B3237F">
              <w:t>Indicates whether the ACR is successful or failure</w:t>
            </w:r>
            <w:r w:rsidR="0091314B">
              <w:t>.</w:t>
            </w:r>
          </w:p>
          <w:p w14:paraId="6656C5CC" w14:textId="77777777" w:rsidR="0091314B" w:rsidRDefault="0091314B" w:rsidP="0091314B">
            <w:pPr>
              <w:pStyle w:val="TAL"/>
              <w:ind w:left="284" w:hanging="284"/>
              <w:rPr>
                <w:rFonts w:cs="Arial"/>
                <w:szCs w:val="18"/>
              </w:rPr>
            </w:pPr>
            <w:r>
              <w:rPr>
                <w:rFonts w:cs="Arial"/>
                <w:szCs w:val="18"/>
              </w:rPr>
              <w:t>-</w:t>
            </w:r>
            <w:r>
              <w:rPr>
                <w:rFonts w:cs="Arial"/>
                <w:szCs w:val="18"/>
              </w:rPr>
              <w:tab/>
              <w:t xml:space="preserve">Set to "true" to indicate that the </w:t>
            </w:r>
            <w:r w:rsidRPr="00B3237F">
              <w:t>ACR is successful</w:t>
            </w:r>
            <w:r>
              <w:rPr>
                <w:rFonts w:cs="Arial"/>
                <w:szCs w:val="18"/>
              </w:rPr>
              <w:t>.</w:t>
            </w:r>
          </w:p>
          <w:p w14:paraId="265E3757" w14:textId="29EF044B" w:rsidR="00A928FF" w:rsidRPr="00B3237F" w:rsidRDefault="0091314B" w:rsidP="0091314B">
            <w:pPr>
              <w:pStyle w:val="TAL"/>
            </w:pPr>
            <w:r>
              <w:rPr>
                <w:rFonts w:cs="Arial"/>
                <w:szCs w:val="18"/>
              </w:rPr>
              <w:t>-</w:t>
            </w:r>
            <w:r>
              <w:rPr>
                <w:rFonts w:cs="Arial"/>
                <w:szCs w:val="18"/>
              </w:rPr>
              <w:tab/>
              <w:t xml:space="preserve">Set to "false" to indicate that the </w:t>
            </w:r>
            <w:r w:rsidRPr="00B3237F">
              <w:t>ACR is failure</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61" w:name="_Toc73294676"/>
      <w:bookmarkStart w:id="1262" w:name="_Toc101529397"/>
      <w:bookmarkStart w:id="1263" w:name="_Toc114864231"/>
      <w:bookmarkStart w:id="1264" w:name="_Toc143871379"/>
      <w:bookmarkStart w:id="1265" w:name="_Toc144134875"/>
      <w:bookmarkStart w:id="1266" w:name="_Toc160609353"/>
      <w:bookmarkStart w:id="1267" w:name="_Toc207823262"/>
      <w:r>
        <w:rPr>
          <w:lang w:eastAsia="zh-CN"/>
        </w:rPr>
        <w:t>6.4.5.3</w:t>
      </w:r>
      <w:r>
        <w:rPr>
          <w:lang w:eastAsia="zh-CN"/>
        </w:rPr>
        <w:tab/>
        <w:t>Simple data types and enumerations</w:t>
      </w:r>
      <w:bookmarkEnd w:id="1261"/>
      <w:bookmarkEnd w:id="1262"/>
      <w:bookmarkEnd w:id="1263"/>
      <w:bookmarkEnd w:id="1264"/>
      <w:bookmarkEnd w:id="1265"/>
      <w:bookmarkEnd w:id="1266"/>
      <w:bookmarkEnd w:id="1267"/>
    </w:p>
    <w:p w14:paraId="34153899" w14:textId="77777777" w:rsidR="009E5347" w:rsidRPr="00384E92" w:rsidRDefault="009E5347" w:rsidP="009E5347">
      <w:pPr>
        <w:pStyle w:val="Heading5"/>
      </w:pPr>
      <w:bookmarkStart w:id="1268" w:name="_Toc73294677"/>
      <w:bookmarkStart w:id="1269" w:name="_Toc101529398"/>
      <w:bookmarkStart w:id="1270" w:name="_Toc114864232"/>
      <w:bookmarkStart w:id="1271" w:name="_Toc143871380"/>
      <w:bookmarkStart w:id="1272" w:name="_Toc144134876"/>
      <w:bookmarkStart w:id="1273" w:name="_Toc160609354"/>
      <w:bookmarkStart w:id="1274" w:name="_Toc207823263"/>
      <w:r>
        <w:rPr>
          <w:lang w:eastAsia="zh-CN"/>
        </w:rPr>
        <w:t>6.4</w:t>
      </w:r>
      <w:r>
        <w:t>.5.3.1</w:t>
      </w:r>
      <w:r w:rsidRPr="00384E92">
        <w:tab/>
        <w:t>Introduction</w:t>
      </w:r>
      <w:bookmarkEnd w:id="1268"/>
      <w:bookmarkEnd w:id="1269"/>
      <w:bookmarkEnd w:id="1270"/>
      <w:bookmarkEnd w:id="1271"/>
      <w:bookmarkEnd w:id="1272"/>
      <w:bookmarkEnd w:id="1273"/>
      <w:bookmarkEnd w:id="1274"/>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75" w:name="_Toc73294678"/>
      <w:bookmarkStart w:id="1276" w:name="_Toc101529399"/>
      <w:bookmarkStart w:id="1277" w:name="_Toc114864233"/>
      <w:bookmarkStart w:id="1278" w:name="_Toc143871381"/>
      <w:bookmarkStart w:id="1279" w:name="_Toc144134877"/>
      <w:bookmarkStart w:id="1280" w:name="_Toc160609355"/>
      <w:bookmarkStart w:id="1281" w:name="_Toc207823264"/>
      <w:r>
        <w:rPr>
          <w:lang w:eastAsia="zh-CN"/>
        </w:rPr>
        <w:t>6.4</w:t>
      </w:r>
      <w:r>
        <w:t>.5.3.2</w:t>
      </w:r>
      <w:r w:rsidRPr="00384E92">
        <w:tab/>
        <w:t>Simple data types</w:t>
      </w:r>
      <w:bookmarkEnd w:id="1275"/>
      <w:bookmarkEnd w:id="1276"/>
      <w:bookmarkEnd w:id="1277"/>
      <w:bookmarkEnd w:id="1278"/>
      <w:bookmarkEnd w:id="1279"/>
      <w:bookmarkEnd w:id="1280"/>
      <w:bookmarkEnd w:id="1281"/>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lastRenderedPageBreak/>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82" w:name="_Toc73294679"/>
      <w:bookmarkStart w:id="1283" w:name="_Toc101529400"/>
      <w:bookmarkStart w:id="1284" w:name="_Toc114864234"/>
      <w:bookmarkStart w:id="1285" w:name="_Toc143871382"/>
      <w:bookmarkStart w:id="1286" w:name="_Toc144134878"/>
      <w:bookmarkStart w:id="1287" w:name="_Toc160609356"/>
      <w:bookmarkStart w:id="1288" w:name="_Toc207823265"/>
      <w:r>
        <w:rPr>
          <w:lang w:eastAsia="zh-CN"/>
        </w:rPr>
        <w:t>6.4</w:t>
      </w:r>
      <w:r>
        <w:t>.5.3.3</w:t>
      </w:r>
      <w:r w:rsidRPr="00BC662F">
        <w:tab/>
        <w:t xml:space="preserve">Enumeration: </w:t>
      </w:r>
      <w:bookmarkEnd w:id="1282"/>
      <w:r>
        <w:t>ACREventIDs</w:t>
      </w:r>
      <w:bookmarkEnd w:id="1283"/>
      <w:bookmarkEnd w:id="1284"/>
      <w:bookmarkEnd w:id="1285"/>
      <w:bookmarkEnd w:id="1286"/>
      <w:bookmarkEnd w:id="1287"/>
      <w:bookmarkEnd w:id="1288"/>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5"/>
        <w:gridCol w:w="4126"/>
        <w:gridCol w:w="2124"/>
      </w:tblGrid>
      <w:tr w:rsidR="009E5347" w:rsidRPr="00B54FF5" w14:paraId="0834B390"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455B51" w:rsidRPr="00B54FF5" w14:paraId="16E4FD5E"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455B51" w:rsidRPr="0016361A" w:rsidRDefault="00455B51" w:rsidP="00455B51">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329D6037" w:rsidR="00455B51" w:rsidRPr="0016361A" w:rsidRDefault="00455B51" w:rsidP="00455B51">
            <w:pPr>
              <w:pStyle w:val="TAL"/>
            </w:pPr>
            <w:r>
              <w:t>Represents the target information event.</w:t>
            </w:r>
          </w:p>
        </w:tc>
        <w:tc>
          <w:tcPr>
            <w:tcW w:w="1115" w:type="pct"/>
            <w:tcBorders>
              <w:top w:val="single" w:sz="8" w:space="0" w:color="auto"/>
              <w:left w:val="nil"/>
              <w:bottom w:val="single" w:sz="8" w:space="0" w:color="auto"/>
              <w:right w:val="single" w:sz="8" w:space="0" w:color="auto"/>
            </w:tcBorders>
          </w:tcPr>
          <w:p w14:paraId="403D9E0C" w14:textId="77777777" w:rsidR="00455B51" w:rsidRPr="0016361A" w:rsidRDefault="00455B51" w:rsidP="00455B51">
            <w:pPr>
              <w:pStyle w:val="TAL"/>
            </w:pPr>
          </w:p>
        </w:tc>
      </w:tr>
      <w:tr w:rsidR="00455B51" w:rsidRPr="00B54FF5" w14:paraId="40B53646" w14:textId="77777777" w:rsidTr="00455B51">
        <w:trPr>
          <w:jc w:val="center"/>
        </w:trPr>
        <w:tc>
          <w:tcPr>
            <w:tcW w:w="17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455B51" w:rsidRDefault="00455B51" w:rsidP="00455B51">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5A80E59C" w:rsidR="00455B51" w:rsidRPr="0016361A" w:rsidRDefault="00455B51" w:rsidP="00455B51">
            <w:pPr>
              <w:pStyle w:val="TAL"/>
            </w:pPr>
            <w:r>
              <w:t>Represents the ACR complete event.</w:t>
            </w:r>
          </w:p>
        </w:tc>
        <w:tc>
          <w:tcPr>
            <w:tcW w:w="1115" w:type="pct"/>
            <w:tcBorders>
              <w:top w:val="single" w:sz="8" w:space="0" w:color="auto"/>
              <w:left w:val="nil"/>
              <w:bottom w:val="single" w:sz="8" w:space="0" w:color="auto"/>
              <w:right w:val="single" w:sz="8" w:space="0" w:color="auto"/>
            </w:tcBorders>
          </w:tcPr>
          <w:p w14:paraId="1F314873" w14:textId="77777777" w:rsidR="00455B51" w:rsidRPr="0016361A" w:rsidRDefault="00455B51" w:rsidP="00455B51">
            <w:pPr>
              <w:pStyle w:val="TAL"/>
            </w:pPr>
          </w:p>
        </w:tc>
      </w:tr>
    </w:tbl>
    <w:p w14:paraId="02EFF4C0" w14:textId="77777777" w:rsidR="009E5347" w:rsidRDefault="009E5347" w:rsidP="009E5347"/>
    <w:p w14:paraId="4A8D0AA5" w14:textId="77777777" w:rsidR="009E5347" w:rsidRDefault="009E5347" w:rsidP="009E5347">
      <w:pPr>
        <w:pStyle w:val="Heading3"/>
      </w:pPr>
      <w:bookmarkStart w:id="1289" w:name="_Toc101529401"/>
      <w:bookmarkStart w:id="1290" w:name="_Toc114864235"/>
      <w:bookmarkStart w:id="1291" w:name="_Toc143871383"/>
      <w:bookmarkStart w:id="1292" w:name="_Toc144134879"/>
      <w:bookmarkStart w:id="1293" w:name="_Toc160609357"/>
      <w:bookmarkStart w:id="1294" w:name="_Toc207823266"/>
      <w:r>
        <w:t>6.4.6</w:t>
      </w:r>
      <w:r>
        <w:tab/>
        <w:t>Error Handling</w:t>
      </w:r>
      <w:bookmarkEnd w:id="1289"/>
      <w:bookmarkEnd w:id="1290"/>
      <w:bookmarkEnd w:id="1291"/>
      <w:bookmarkEnd w:id="1292"/>
      <w:bookmarkEnd w:id="1293"/>
      <w:bookmarkEnd w:id="1294"/>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95" w:name="_Toc101529402"/>
      <w:bookmarkStart w:id="1296" w:name="_Toc114864236"/>
      <w:bookmarkStart w:id="1297" w:name="_Toc143871384"/>
      <w:bookmarkStart w:id="1298" w:name="_Toc144134880"/>
      <w:bookmarkStart w:id="1299" w:name="_Toc160609358"/>
      <w:bookmarkStart w:id="1300" w:name="_Toc207823267"/>
      <w:r>
        <w:t>6.4.7</w:t>
      </w:r>
      <w:r>
        <w:tab/>
        <w:t>Feature negotiation</w:t>
      </w:r>
      <w:bookmarkEnd w:id="1295"/>
      <w:bookmarkEnd w:id="1296"/>
      <w:bookmarkEnd w:id="1297"/>
      <w:bookmarkEnd w:id="1298"/>
      <w:bookmarkEnd w:id="1299"/>
      <w:bookmarkEnd w:id="1300"/>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301" w:name="_Toc73530444"/>
      <w:bookmarkStart w:id="1302" w:name="_Toc101529403"/>
      <w:bookmarkStart w:id="1303" w:name="_Toc114864237"/>
      <w:bookmarkStart w:id="1304" w:name="_Toc143871385"/>
      <w:bookmarkStart w:id="1305" w:name="_Toc144134881"/>
      <w:bookmarkStart w:id="1306" w:name="_Toc160609359"/>
      <w:bookmarkStart w:id="1307" w:name="_Toc207823268"/>
      <w:r w:rsidRPr="00D82297">
        <w:t>6.5</w:t>
      </w:r>
      <w:r w:rsidRPr="00D82297">
        <w:tab/>
        <w:t>Eees_AppContextRelocation API</w:t>
      </w:r>
      <w:bookmarkEnd w:id="1301"/>
      <w:bookmarkEnd w:id="1302"/>
      <w:bookmarkEnd w:id="1303"/>
      <w:bookmarkEnd w:id="1304"/>
      <w:bookmarkEnd w:id="1305"/>
      <w:bookmarkEnd w:id="1306"/>
      <w:bookmarkEnd w:id="1307"/>
    </w:p>
    <w:p w14:paraId="4B37F2B5" w14:textId="77777777" w:rsidR="009E5347" w:rsidRPr="00D82297" w:rsidRDefault="009E5347" w:rsidP="009E5347">
      <w:pPr>
        <w:pStyle w:val="Heading3"/>
      </w:pPr>
      <w:bookmarkStart w:id="1308" w:name="_Toc73530445"/>
      <w:bookmarkStart w:id="1309" w:name="_Toc101529404"/>
      <w:bookmarkStart w:id="1310" w:name="_Toc114864238"/>
      <w:bookmarkStart w:id="1311" w:name="_Toc143871386"/>
      <w:bookmarkStart w:id="1312" w:name="_Toc144134882"/>
      <w:bookmarkStart w:id="1313" w:name="_Toc160609360"/>
      <w:bookmarkStart w:id="1314" w:name="_Toc207823269"/>
      <w:r w:rsidRPr="00D82297">
        <w:t>6.5.1</w:t>
      </w:r>
      <w:r w:rsidRPr="00D82297">
        <w:tab/>
      </w:r>
      <w:r>
        <w:rPr>
          <w:lang w:val="en-US"/>
        </w:rPr>
        <w:t>Introduction</w:t>
      </w:r>
      <w:bookmarkEnd w:id="1308"/>
      <w:bookmarkEnd w:id="1309"/>
      <w:bookmarkEnd w:id="1310"/>
      <w:bookmarkEnd w:id="1311"/>
      <w:bookmarkEnd w:id="1312"/>
      <w:bookmarkEnd w:id="1313"/>
      <w:bookmarkEnd w:id="1314"/>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18E7FFB3" w:rsidR="009E5347" w:rsidRDefault="001179C5" w:rsidP="009E5347">
      <w:pPr>
        <w:rPr>
          <w:b/>
          <w:noProof/>
        </w:rPr>
      </w:pPr>
      <w:r>
        <w:rPr>
          <w:b/>
          <w:noProof/>
        </w:rPr>
        <w:t>{</w:t>
      </w:r>
      <w:r w:rsidR="009E5347">
        <w:rPr>
          <w:b/>
          <w:noProof/>
        </w:rPr>
        <w:t>apiRoot}/&lt;apiName&gt;/&lt;apiVersion&gt;/&lt;</w:t>
      </w:r>
      <w:r w:rsidR="009E5347" w:rsidRPr="0078269D">
        <w:rPr>
          <w:b/>
          <w:noProof/>
        </w:rPr>
        <w:t>apiSpecificResourceUriPart</w:t>
      </w:r>
      <w:r w:rsidR="009E5347">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15" w:name="_Toc73530446"/>
      <w:bookmarkStart w:id="1316" w:name="_Toc101529405"/>
      <w:bookmarkStart w:id="1317" w:name="_Toc114864239"/>
      <w:bookmarkStart w:id="1318" w:name="_Toc143871387"/>
      <w:bookmarkStart w:id="1319" w:name="_Toc144134883"/>
      <w:bookmarkStart w:id="1320" w:name="_Toc160609361"/>
      <w:bookmarkStart w:id="1321" w:name="_Toc207823270"/>
      <w:r>
        <w:lastRenderedPageBreak/>
        <w:t>6.5.2</w:t>
      </w:r>
      <w:r>
        <w:tab/>
        <w:t>Resources</w:t>
      </w:r>
      <w:bookmarkEnd w:id="1315"/>
      <w:bookmarkEnd w:id="1316"/>
      <w:bookmarkEnd w:id="1317"/>
      <w:bookmarkEnd w:id="1318"/>
      <w:bookmarkEnd w:id="1319"/>
      <w:bookmarkEnd w:id="1320"/>
      <w:bookmarkEnd w:id="1321"/>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22" w:name="_Toc73530458"/>
      <w:bookmarkStart w:id="1323" w:name="_Toc101529406"/>
      <w:bookmarkStart w:id="1324" w:name="_Toc114864240"/>
      <w:bookmarkStart w:id="1325" w:name="_Toc143871388"/>
      <w:bookmarkStart w:id="1326" w:name="_Toc144134884"/>
      <w:bookmarkStart w:id="1327" w:name="_Toc160609362"/>
      <w:bookmarkStart w:id="1328" w:name="_Toc207823271"/>
      <w:r>
        <w:t>6.5.3</w:t>
      </w:r>
      <w:r>
        <w:tab/>
        <w:t>Custom Operations without associated resources</w:t>
      </w:r>
      <w:bookmarkEnd w:id="1322"/>
      <w:bookmarkEnd w:id="1323"/>
      <w:bookmarkEnd w:id="1324"/>
      <w:bookmarkEnd w:id="1325"/>
      <w:bookmarkEnd w:id="1326"/>
      <w:bookmarkEnd w:id="1327"/>
      <w:bookmarkEnd w:id="1328"/>
    </w:p>
    <w:p w14:paraId="407D38DC" w14:textId="77777777" w:rsidR="009E5347" w:rsidRDefault="009E5347" w:rsidP="009E5347">
      <w:pPr>
        <w:pStyle w:val="Heading4"/>
      </w:pPr>
      <w:bookmarkStart w:id="1329" w:name="_Toc73530459"/>
      <w:bookmarkStart w:id="1330" w:name="_Toc101529407"/>
      <w:bookmarkStart w:id="1331" w:name="_Toc114864241"/>
      <w:bookmarkStart w:id="1332" w:name="_Toc143871389"/>
      <w:bookmarkStart w:id="1333" w:name="_Toc144134885"/>
      <w:bookmarkStart w:id="1334" w:name="_Toc160609363"/>
      <w:bookmarkStart w:id="1335" w:name="_Toc207823272"/>
      <w:r>
        <w:t>6.5.3.1</w:t>
      </w:r>
      <w:r>
        <w:tab/>
        <w:t>Overview</w:t>
      </w:r>
      <w:bookmarkEnd w:id="1329"/>
      <w:bookmarkEnd w:id="1330"/>
      <w:bookmarkEnd w:id="1331"/>
      <w:bookmarkEnd w:id="1332"/>
      <w:bookmarkEnd w:id="1333"/>
      <w:bookmarkEnd w:id="1334"/>
      <w:bookmarkEnd w:id="1335"/>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8pt;height:197.4pt" o:ole="">
            <v:imagedata r:id="rId18" o:title=""/>
          </v:shape>
          <o:OLEObject Type="Embed" ProgID="Visio.Drawing.15" ShapeID="_x0000_i1029" DrawAspect="Content" ObjectID="_1818436348"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6738475E" w:rsidR="009E5347" w:rsidRDefault="009E5347" w:rsidP="009E5347">
      <w:pPr>
        <w:pStyle w:val="NO"/>
      </w:pPr>
      <w:r>
        <w:t>NOTE</w:t>
      </w:r>
      <w:r w:rsidR="001179C5">
        <w:t> </w:t>
      </w:r>
      <w:r>
        <w:t>1:</w:t>
      </w:r>
      <w:r>
        <w:tab/>
        <w:t>Based on SA3 specified security mechanisms for EDGE-1 and EDGE-3 interfaces, the EES can identify the initiator of the API (EEC or EAS) and apply the appropriate security procedures as specified in 3GPP TS 33.558 [7].</w:t>
      </w:r>
    </w:p>
    <w:p w14:paraId="25F6FF2D" w14:textId="7516C82C" w:rsidR="009E5347" w:rsidRPr="00384E92" w:rsidRDefault="009E5347" w:rsidP="009E5347">
      <w:pPr>
        <w:pStyle w:val="NO"/>
      </w:pPr>
      <w:r>
        <w:t>NOTE</w:t>
      </w:r>
      <w:r w:rsidR="001179C5">
        <w:t> </w:t>
      </w:r>
      <w:r>
        <w:t>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36" w:name="_Toc73530460"/>
      <w:bookmarkStart w:id="1337" w:name="_Toc101529408"/>
      <w:bookmarkStart w:id="1338" w:name="_Toc114864242"/>
      <w:bookmarkStart w:id="1339" w:name="_Toc143871390"/>
      <w:bookmarkStart w:id="1340" w:name="_Toc144134886"/>
      <w:bookmarkStart w:id="1341" w:name="_Toc160609364"/>
      <w:bookmarkStart w:id="1342" w:name="_Toc207823273"/>
      <w:r>
        <w:t>6.5.3.2</w:t>
      </w:r>
      <w:r>
        <w:tab/>
        <w:t xml:space="preserve">Operation: </w:t>
      </w:r>
      <w:bookmarkEnd w:id="1336"/>
      <w:r w:rsidRPr="00D6602B">
        <w:t>Determine</w:t>
      </w:r>
      <w:bookmarkEnd w:id="1337"/>
      <w:bookmarkEnd w:id="1338"/>
      <w:bookmarkEnd w:id="1339"/>
      <w:bookmarkEnd w:id="1340"/>
      <w:bookmarkEnd w:id="1341"/>
      <w:bookmarkEnd w:id="1342"/>
    </w:p>
    <w:p w14:paraId="3E8430B4" w14:textId="77777777" w:rsidR="009E5347" w:rsidRDefault="009E5347" w:rsidP="009E5347">
      <w:pPr>
        <w:pStyle w:val="Heading5"/>
      </w:pPr>
      <w:bookmarkStart w:id="1343" w:name="_Toc73530461"/>
      <w:bookmarkStart w:id="1344" w:name="_Toc101529409"/>
      <w:bookmarkStart w:id="1345" w:name="_Toc114864243"/>
      <w:bookmarkStart w:id="1346" w:name="_Toc143871391"/>
      <w:bookmarkStart w:id="1347" w:name="_Toc144134887"/>
      <w:bookmarkStart w:id="1348" w:name="_Toc160609365"/>
      <w:bookmarkStart w:id="1349" w:name="_Toc207823274"/>
      <w:r>
        <w:t>6.5.3.2.1</w:t>
      </w:r>
      <w:r>
        <w:tab/>
        <w:t>Description</w:t>
      </w:r>
      <w:bookmarkEnd w:id="1343"/>
      <w:bookmarkEnd w:id="1344"/>
      <w:bookmarkEnd w:id="1345"/>
      <w:bookmarkEnd w:id="1346"/>
      <w:bookmarkEnd w:id="1347"/>
      <w:bookmarkEnd w:id="1348"/>
      <w:bookmarkEnd w:id="1349"/>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50" w:name="_Toc73530462"/>
      <w:bookmarkStart w:id="1351" w:name="_Toc101529410"/>
      <w:bookmarkStart w:id="1352" w:name="_Toc114864244"/>
      <w:bookmarkStart w:id="1353" w:name="_Toc143871392"/>
      <w:bookmarkStart w:id="1354" w:name="_Toc144134888"/>
      <w:bookmarkStart w:id="1355" w:name="_Toc160609366"/>
      <w:bookmarkStart w:id="1356" w:name="_Toc207823275"/>
      <w:r>
        <w:lastRenderedPageBreak/>
        <w:t>6.5.3.2.2</w:t>
      </w:r>
      <w:r>
        <w:tab/>
        <w:t>Operation Definition</w:t>
      </w:r>
      <w:bookmarkEnd w:id="1350"/>
      <w:bookmarkEnd w:id="1351"/>
      <w:bookmarkEnd w:id="1352"/>
      <w:bookmarkEnd w:id="1353"/>
      <w:bookmarkEnd w:id="1354"/>
      <w:bookmarkEnd w:id="1355"/>
      <w:bookmarkEnd w:id="1356"/>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3BF0754D" w:rsidR="009E5347" w:rsidRPr="0016361A" w:rsidRDefault="009E5347" w:rsidP="004C4FBA">
            <w:pPr>
              <w:pStyle w:val="TAL"/>
            </w:pPr>
            <w:r>
              <w:t>AcrDeter</w:t>
            </w:r>
            <w:r w:rsidR="00A52739">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57" w:name="_Toc73530463"/>
      <w:bookmarkStart w:id="1358" w:name="_Toc101529411"/>
      <w:bookmarkStart w:id="1359" w:name="_Toc114864245"/>
      <w:bookmarkStart w:id="1360" w:name="_Toc143871393"/>
      <w:bookmarkStart w:id="1361" w:name="_Toc144134889"/>
      <w:bookmarkStart w:id="1362" w:name="_Toc160609367"/>
      <w:bookmarkStart w:id="1363" w:name="_Toc207823276"/>
      <w:r>
        <w:t>6.5.3.3</w:t>
      </w:r>
      <w:r>
        <w:tab/>
        <w:t xml:space="preserve">Operation: </w:t>
      </w:r>
      <w:bookmarkEnd w:id="1357"/>
      <w:r>
        <w:t>Initiate</w:t>
      </w:r>
      <w:bookmarkEnd w:id="1358"/>
      <w:bookmarkEnd w:id="1359"/>
      <w:bookmarkEnd w:id="1360"/>
      <w:bookmarkEnd w:id="1361"/>
      <w:bookmarkEnd w:id="1362"/>
      <w:bookmarkEnd w:id="1363"/>
    </w:p>
    <w:p w14:paraId="7FB99719" w14:textId="77777777" w:rsidR="009E5347" w:rsidRDefault="009E5347" w:rsidP="009E5347">
      <w:pPr>
        <w:pStyle w:val="Heading5"/>
      </w:pPr>
      <w:bookmarkStart w:id="1364" w:name="_Toc101529412"/>
      <w:bookmarkStart w:id="1365" w:name="_Toc114864246"/>
      <w:bookmarkStart w:id="1366" w:name="_Toc143871394"/>
      <w:bookmarkStart w:id="1367" w:name="_Toc144134890"/>
      <w:bookmarkStart w:id="1368" w:name="_Toc160609368"/>
      <w:bookmarkStart w:id="1369" w:name="_Toc207823277"/>
      <w:r>
        <w:t>6.5.3.3.1</w:t>
      </w:r>
      <w:r>
        <w:tab/>
        <w:t>Description</w:t>
      </w:r>
      <w:bookmarkEnd w:id="1364"/>
      <w:bookmarkEnd w:id="1365"/>
      <w:bookmarkEnd w:id="1366"/>
      <w:bookmarkEnd w:id="1367"/>
      <w:bookmarkEnd w:id="1368"/>
      <w:bookmarkEnd w:id="1369"/>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70" w:name="_Toc101529413"/>
      <w:bookmarkStart w:id="1371" w:name="_Toc114864247"/>
      <w:bookmarkStart w:id="1372" w:name="_Toc143871395"/>
      <w:bookmarkStart w:id="1373" w:name="_Toc144134891"/>
      <w:bookmarkStart w:id="1374" w:name="_Toc160609369"/>
      <w:bookmarkStart w:id="1375" w:name="_Toc207823278"/>
      <w:r>
        <w:t>6.5.3.3.2</w:t>
      </w:r>
      <w:r>
        <w:tab/>
        <w:t>Operation Definition</w:t>
      </w:r>
      <w:bookmarkEnd w:id="1370"/>
      <w:bookmarkEnd w:id="1371"/>
      <w:bookmarkEnd w:id="1372"/>
      <w:bookmarkEnd w:id="1373"/>
      <w:bookmarkEnd w:id="1374"/>
      <w:bookmarkEnd w:id="1375"/>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76"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77" w:name="_Toc101529414"/>
      <w:bookmarkStart w:id="1378" w:name="_Toc114864248"/>
      <w:bookmarkStart w:id="1379" w:name="_Toc143871396"/>
      <w:bookmarkStart w:id="1380" w:name="_Toc144134892"/>
      <w:bookmarkStart w:id="1381" w:name="_Toc160609370"/>
      <w:bookmarkStart w:id="1382" w:name="_Toc207823279"/>
      <w:r w:rsidRPr="00170A08">
        <w:t>6.5.3.</w:t>
      </w:r>
      <w:r>
        <w:t>4</w:t>
      </w:r>
      <w:r w:rsidRPr="00170A08">
        <w:tab/>
        <w:t>Operation: Declare</w:t>
      </w:r>
      <w:bookmarkEnd w:id="1377"/>
      <w:bookmarkEnd w:id="1378"/>
      <w:bookmarkEnd w:id="1379"/>
      <w:bookmarkEnd w:id="1380"/>
      <w:bookmarkEnd w:id="1381"/>
      <w:bookmarkEnd w:id="1382"/>
    </w:p>
    <w:p w14:paraId="653DF44B" w14:textId="77777777" w:rsidR="009E5347" w:rsidRPr="00170A08" w:rsidRDefault="009E5347" w:rsidP="009E5347">
      <w:pPr>
        <w:pStyle w:val="Heading5"/>
      </w:pPr>
      <w:bookmarkStart w:id="1383" w:name="_Toc101529415"/>
      <w:bookmarkStart w:id="1384" w:name="_Toc114864249"/>
      <w:bookmarkStart w:id="1385" w:name="_Toc143871397"/>
      <w:bookmarkStart w:id="1386" w:name="_Toc144134893"/>
      <w:bookmarkStart w:id="1387" w:name="_Toc160609371"/>
      <w:bookmarkStart w:id="1388" w:name="_Toc207823280"/>
      <w:r w:rsidRPr="00170A08">
        <w:t>6.5.3.</w:t>
      </w:r>
      <w:r>
        <w:t>4</w:t>
      </w:r>
      <w:r w:rsidRPr="00170A08">
        <w:t>.1</w:t>
      </w:r>
      <w:r w:rsidRPr="00170A08">
        <w:tab/>
        <w:t>Description</w:t>
      </w:r>
      <w:bookmarkEnd w:id="1383"/>
      <w:bookmarkEnd w:id="1384"/>
      <w:bookmarkEnd w:id="1385"/>
      <w:bookmarkEnd w:id="1386"/>
      <w:bookmarkEnd w:id="1387"/>
      <w:bookmarkEnd w:id="1388"/>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89" w:name="_Toc101529416"/>
      <w:bookmarkStart w:id="1390" w:name="_Toc114864250"/>
      <w:bookmarkStart w:id="1391" w:name="_Toc143871398"/>
      <w:bookmarkStart w:id="1392" w:name="_Toc144134894"/>
      <w:bookmarkStart w:id="1393" w:name="_Toc160609372"/>
      <w:bookmarkStart w:id="1394" w:name="_Toc207823281"/>
      <w:r w:rsidRPr="00170A08">
        <w:t>6.5.3.</w:t>
      </w:r>
      <w:r>
        <w:t>4</w:t>
      </w:r>
      <w:r w:rsidRPr="00170A08">
        <w:t>.2</w:t>
      </w:r>
      <w:r w:rsidRPr="00170A08">
        <w:tab/>
        <w:t>Operation Definition</w:t>
      </w:r>
      <w:bookmarkEnd w:id="1389"/>
      <w:bookmarkEnd w:id="1390"/>
      <w:bookmarkEnd w:id="1391"/>
      <w:bookmarkEnd w:id="1392"/>
      <w:bookmarkEnd w:id="1393"/>
      <w:bookmarkEnd w:id="1394"/>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95" w:name="_Toc101529417"/>
      <w:bookmarkStart w:id="1396" w:name="_Toc114864251"/>
      <w:bookmarkStart w:id="1397" w:name="_Toc143871399"/>
      <w:bookmarkStart w:id="1398" w:name="_Toc144134895"/>
      <w:bookmarkStart w:id="1399" w:name="_Toc160609373"/>
      <w:bookmarkStart w:id="1400" w:name="_Toc207823282"/>
      <w:r>
        <w:t>6.5.4</w:t>
      </w:r>
      <w:r>
        <w:tab/>
        <w:t>Notifications</w:t>
      </w:r>
      <w:bookmarkEnd w:id="1376"/>
      <w:bookmarkEnd w:id="1395"/>
      <w:bookmarkEnd w:id="1396"/>
      <w:bookmarkEnd w:id="1397"/>
      <w:bookmarkEnd w:id="1398"/>
      <w:bookmarkEnd w:id="1399"/>
      <w:bookmarkEnd w:id="1400"/>
    </w:p>
    <w:p w14:paraId="0A3F4C65" w14:textId="77777777" w:rsidR="009E5347" w:rsidRPr="00405863" w:rsidRDefault="009E5347" w:rsidP="009E5347">
      <w:r>
        <w:t>None</w:t>
      </w:r>
    </w:p>
    <w:p w14:paraId="39626248" w14:textId="77777777" w:rsidR="009E5347" w:rsidRDefault="009E5347" w:rsidP="009E5347">
      <w:pPr>
        <w:pStyle w:val="Heading3"/>
      </w:pPr>
      <w:bookmarkStart w:id="1401" w:name="_Toc73530469"/>
      <w:bookmarkStart w:id="1402" w:name="_Toc101529418"/>
      <w:bookmarkStart w:id="1403" w:name="_Toc114864252"/>
      <w:bookmarkStart w:id="1404" w:name="_Toc143871400"/>
      <w:bookmarkStart w:id="1405" w:name="_Toc144134896"/>
      <w:bookmarkStart w:id="1406" w:name="_Toc160609374"/>
      <w:bookmarkStart w:id="1407" w:name="_Toc207823283"/>
      <w:r>
        <w:t>6.5.5</w:t>
      </w:r>
      <w:r>
        <w:tab/>
        <w:t>Data Model</w:t>
      </w:r>
      <w:bookmarkEnd w:id="1401"/>
      <w:bookmarkEnd w:id="1402"/>
      <w:bookmarkEnd w:id="1403"/>
      <w:bookmarkEnd w:id="1404"/>
      <w:bookmarkEnd w:id="1405"/>
      <w:bookmarkEnd w:id="1406"/>
      <w:bookmarkEnd w:id="1407"/>
    </w:p>
    <w:p w14:paraId="0E6148B7" w14:textId="77777777" w:rsidR="009E5347" w:rsidRDefault="009E5347" w:rsidP="009E5347">
      <w:pPr>
        <w:pStyle w:val="Heading4"/>
        <w:rPr>
          <w:lang w:eastAsia="zh-CN"/>
        </w:rPr>
      </w:pPr>
      <w:bookmarkStart w:id="1408" w:name="_Toc73530470"/>
      <w:bookmarkStart w:id="1409" w:name="_Toc101529419"/>
      <w:bookmarkStart w:id="1410" w:name="_Toc114864253"/>
      <w:bookmarkStart w:id="1411" w:name="_Toc143871401"/>
      <w:bookmarkStart w:id="1412" w:name="_Toc144134897"/>
      <w:bookmarkStart w:id="1413" w:name="_Toc160609375"/>
      <w:bookmarkStart w:id="1414" w:name="_Toc207823284"/>
      <w:r>
        <w:rPr>
          <w:lang w:eastAsia="zh-CN"/>
        </w:rPr>
        <w:t>6.5.5.1</w:t>
      </w:r>
      <w:r>
        <w:rPr>
          <w:lang w:eastAsia="zh-CN"/>
        </w:rPr>
        <w:tab/>
        <w:t>General</w:t>
      </w:r>
      <w:bookmarkEnd w:id="1408"/>
      <w:bookmarkEnd w:id="1409"/>
      <w:bookmarkEnd w:id="1410"/>
      <w:bookmarkEnd w:id="1411"/>
      <w:bookmarkEnd w:id="1412"/>
      <w:bookmarkEnd w:id="1413"/>
      <w:bookmarkEnd w:id="1414"/>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C94941"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C94941" w:rsidRPr="00B3237F" w:rsidRDefault="00C94941" w:rsidP="00C94941">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C94941" w:rsidRPr="00B3237F" w:rsidRDefault="00C94941" w:rsidP="00C94941">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1CF22BB" w:rsidR="00C94941" w:rsidRPr="00B3237F" w:rsidRDefault="00C94941" w:rsidP="00C94941">
            <w:pPr>
              <w:pStyle w:val="TAL"/>
            </w:pPr>
            <w:r w:rsidRPr="00387CBB">
              <w:t>Represents the p</w:t>
            </w:r>
            <w:r w:rsidRPr="00387CBB">
              <w:rPr>
                <w:rFonts w:hint="eastAsia"/>
              </w:rPr>
              <w:t xml:space="preserve">arameters to </w:t>
            </w:r>
            <w:r w:rsidRPr="00387CBB">
              <w:t>inform about the selected target EAS and provide the associated information.</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C94941" w:rsidRPr="00B3237F" w:rsidRDefault="00C94941" w:rsidP="00C94941">
            <w:pPr>
              <w:pStyle w:val="TAL"/>
            </w:pPr>
          </w:p>
        </w:tc>
      </w:tr>
      <w:tr w:rsidR="00C94941"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C94941" w:rsidRPr="00B3237F" w:rsidRDefault="00C94941" w:rsidP="00C94941">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C94941" w:rsidRPr="00B3237F" w:rsidRDefault="00C94941" w:rsidP="00C94941">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32744AC8"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C94941" w:rsidRPr="00B3237F" w:rsidRDefault="00C94941" w:rsidP="00C94941">
            <w:pPr>
              <w:pStyle w:val="TAL"/>
            </w:pPr>
          </w:p>
        </w:tc>
      </w:tr>
      <w:tr w:rsidR="00C94941"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C94941" w:rsidRPr="00B3237F" w:rsidRDefault="00C94941" w:rsidP="00C94941">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C94941" w:rsidRPr="00B3237F" w:rsidRDefault="00C94941" w:rsidP="00C94941">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3265B565" w:rsidR="00C94941" w:rsidRPr="00B3237F" w:rsidRDefault="00C94941" w:rsidP="00C94941">
            <w:pPr>
              <w:pStyle w:val="TAL"/>
            </w:pP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C94941" w:rsidRPr="00B3237F" w:rsidRDefault="00C94941" w:rsidP="00C94941">
            <w:pPr>
              <w:pStyle w:val="TAL"/>
            </w:pPr>
          </w:p>
        </w:tc>
      </w:tr>
      <w:tr w:rsidR="00C94941" w:rsidRPr="00B3237F" w14:paraId="3604AE82"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43E11411" w14:textId="77777777" w:rsidR="00C94941" w:rsidRPr="00B3237F" w:rsidRDefault="00C94941" w:rsidP="00C94941">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C94941" w:rsidRPr="00B3237F" w:rsidRDefault="00C94941" w:rsidP="00C94941">
            <w:pPr>
              <w:pStyle w:val="TAC"/>
            </w:pPr>
            <w:r>
              <w:t>6.5.5.2.8</w:t>
            </w:r>
          </w:p>
        </w:tc>
        <w:tc>
          <w:tcPr>
            <w:tcW w:w="3544" w:type="dxa"/>
            <w:tcBorders>
              <w:top w:val="single" w:sz="4" w:space="0" w:color="auto"/>
              <w:left w:val="single" w:sz="4" w:space="0" w:color="auto"/>
              <w:bottom w:val="single" w:sz="4" w:space="0" w:color="auto"/>
              <w:right w:val="single" w:sz="4" w:space="0" w:color="auto"/>
            </w:tcBorders>
          </w:tcPr>
          <w:p w14:paraId="1D34C265" w14:textId="02ECBC43" w:rsidR="00C94941" w:rsidRPr="00B3237F" w:rsidRDefault="00C94941" w:rsidP="00C94941">
            <w:pPr>
              <w:pStyle w:val="TAL"/>
            </w:pPr>
            <w:r>
              <w:t>Represents ACR parameters specific to ACR modification request.</w:t>
            </w: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C94941" w:rsidRPr="00B3237F" w:rsidRDefault="00C94941" w:rsidP="00C94941">
            <w:pPr>
              <w:pStyle w:val="TAL"/>
            </w:pPr>
            <w:r w:rsidRPr="006F760B">
              <w:rPr>
                <w:rFonts w:cs="Arial"/>
                <w:szCs w:val="18"/>
              </w:rPr>
              <w:t>EdgeApp_2</w:t>
            </w:r>
          </w:p>
        </w:tc>
      </w:tr>
      <w:tr w:rsidR="00C94941" w:rsidRPr="00B3237F" w14:paraId="5D5FDBFF" w14:textId="77777777" w:rsidTr="00C94941">
        <w:trPr>
          <w:jc w:val="center"/>
        </w:trPr>
        <w:tc>
          <w:tcPr>
            <w:tcW w:w="2641" w:type="dxa"/>
            <w:tcBorders>
              <w:top w:val="single" w:sz="4" w:space="0" w:color="auto"/>
              <w:left w:val="single" w:sz="4" w:space="0" w:color="auto"/>
              <w:bottom w:val="single" w:sz="4" w:space="0" w:color="auto"/>
              <w:right w:val="single" w:sz="4" w:space="0" w:color="auto"/>
            </w:tcBorders>
          </w:tcPr>
          <w:p w14:paraId="6CA78B96" w14:textId="77777777" w:rsidR="00C94941" w:rsidRPr="00B3237F" w:rsidRDefault="00C94941" w:rsidP="00C94941">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C94941" w:rsidRPr="00B3237F" w:rsidRDefault="00C94941" w:rsidP="00C94941">
            <w:pPr>
              <w:pStyle w:val="TAC"/>
            </w:pPr>
            <w:r>
              <w:t>6.5.5.2.7</w:t>
            </w:r>
          </w:p>
        </w:tc>
        <w:tc>
          <w:tcPr>
            <w:tcW w:w="3544" w:type="dxa"/>
            <w:tcBorders>
              <w:top w:val="single" w:sz="4" w:space="0" w:color="auto"/>
              <w:left w:val="single" w:sz="4" w:space="0" w:color="auto"/>
              <w:bottom w:val="single" w:sz="4" w:space="0" w:color="auto"/>
              <w:right w:val="single" w:sz="4" w:space="0" w:color="auto"/>
            </w:tcBorders>
          </w:tcPr>
          <w:p w14:paraId="71A82F87" w14:textId="4EFEFE47" w:rsidR="00C94941" w:rsidRPr="00B3237F" w:rsidRDefault="00C94941" w:rsidP="00C94941">
            <w:pPr>
              <w:pStyle w:val="TAL"/>
            </w:pPr>
            <w:r>
              <w:t>Represents ACR parameters specific to ACR request initiated for Service continuity planning.</w:t>
            </w: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C94941" w:rsidRPr="00B3237F" w:rsidRDefault="00C94941" w:rsidP="00C94941">
            <w:pPr>
              <w:pStyle w:val="TAL"/>
            </w:pPr>
            <w:r w:rsidRPr="006F760B">
              <w:rPr>
                <w:rFonts w:cs="Arial"/>
                <w:szCs w:val="18"/>
              </w:rPr>
              <w:t>EdgeApp_2</w:t>
            </w:r>
          </w:p>
        </w:tc>
      </w:tr>
      <w:tr w:rsidR="00C94941"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C94941" w:rsidRPr="00B3237F" w:rsidRDefault="00C94941" w:rsidP="00C94941">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C94941" w:rsidRPr="00B3237F" w:rsidRDefault="00C94941" w:rsidP="00C94941">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276DBC85" w:rsidR="00C94941" w:rsidRPr="00B3237F" w:rsidRDefault="00C94941" w:rsidP="00C94941">
            <w:pPr>
              <w:pStyle w:val="TAL"/>
            </w:pPr>
            <w:r w:rsidRPr="00387CBB">
              <w:t xml:space="preserve">Represents </w:t>
            </w:r>
            <w:r>
              <w:t xml:space="preserve">the </w:t>
            </w:r>
            <w:r w:rsidRPr="00387CBB">
              <w:t>EEC Context relocation information.</w:t>
            </w: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C94941" w:rsidRPr="00B3237F" w:rsidRDefault="00C94941" w:rsidP="00C94941">
            <w:pPr>
              <w:pStyle w:val="TAL"/>
            </w:pPr>
          </w:p>
        </w:tc>
      </w:tr>
      <w:tr w:rsidR="00C94941"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C94941" w:rsidRPr="00B3237F" w:rsidRDefault="00C94941" w:rsidP="00C94941">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C94941" w:rsidRPr="00B3237F" w:rsidRDefault="00C94941" w:rsidP="00C94941">
            <w:pPr>
              <w:pStyle w:val="TAC"/>
            </w:pPr>
            <w:r>
              <w:t>6</w:t>
            </w:r>
            <w:r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C94941" w:rsidRPr="00B3237F" w:rsidRDefault="00C94941" w:rsidP="00C94941">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C94941" w:rsidRPr="00B3237F" w:rsidRDefault="00C94941" w:rsidP="00C94941">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lastRenderedPageBreak/>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15" w:name="_Toc73530471"/>
      <w:bookmarkStart w:id="1416" w:name="_Toc101529420"/>
      <w:bookmarkStart w:id="1417" w:name="_Toc114864254"/>
      <w:bookmarkStart w:id="1418" w:name="_Toc143871402"/>
      <w:bookmarkStart w:id="1419" w:name="_Toc144134898"/>
      <w:bookmarkStart w:id="1420" w:name="_Toc160609376"/>
      <w:bookmarkStart w:id="1421" w:name="_Toc207823285"/>
      <w:r>
        <w:rPr>
          <w:lang w:eastAsia="zh-CN"/>
        </w:rPr>
        <w:t>6.5.5.2</w:t>
      </w:r>
      <w:r>
        <w:rPr>
          <w:lang w:eastAsia="zh-CN"/>
        </w:rPr>
        <w:tab/>
        <w:t>Structured data types</w:t>
      </w:r>
      <w:bookmarkEnd w:id="1415"/>
      <w:bookmarkEnd w:id="1416"/>
      <w:bookmarkEnd w:id="1417"/>
      <w:bookmarkEnd w:id="1418"/>
      <w:bookmarkEnd w:id="1419"/>
      <w:bookmarkEnd w:id="1420"/>
      <w:bookmarkEnd w:id="1421"/>
    </w:p>
    <w:p w14:paraId="39CDBA72" w14:textId="77777777" w:rsidR="009E5347" w:rsidRDefault="009E5347" w:rsidP="009E5347">
      <w:pPr>
        <w:pStyle w:val="Heading5"/>
        <w:rPr>
          <w:lang w:eastAsia="zh-CN"/>
        </w:rPr>
      </w:pPr>
      <w:bookmarkStart w:id="1422" w:name="_Toc73530472"/>
      <w:bookmarkStart w:id="1423" w:name="_Toc101529421"/>
      <w:bookmarkStart w:id="1424" w:name="_Toc114864255"/>
      <w:bookmarkStart w:id="1425" w:name="_Toc143871403"/>
      <w:bookmarkStart w:id="1426" w:name="_Toc144134899"/>
      <w:bookmarkStart w:id="1427" w:name="_Toc160609377"/>
      <w:bookmarkStart w:id="1428" w:name="_Toc207823286"/>
      <w:r>
        <w:rPr>
          <w:lang w:eastAsia="zh-CN"/>
        </w:rPr>
        <w:t>6.5.5.2.1</w:t>
      </w:r>
      <w:r>
        <w:rPr>
          <w:lang w:eastAsia="zh-CN"/>
        </w:rPr>
        <w:tab/>
        <w:t>Introduction</w:t>
      </w:r>
      <w:bookmarkEnd w:id="1422"/>
      <w:bookmarkEnd w:id="1423"/>
      <w:bookmarkEnd w:id="1424"/>
      <w:bookmarkEnd w:id="1425"/>
      <w:bookmarkEnd w:id="1426"/>
      <w:bookmarkEnd w:id="1427"/>
      <w:bookmarkEnd w:id="1428"/>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29" w:name="_Toc73530473"/>
      <w:bookmarkStart w:id="1430" w:name="_Toc101529422"/>
      <w:bookmarkStart w:id="1431" w:name="_Toc114864256"/>
      <w:bookmarkStart w:id="1432" w:name="_Toc143871404"/>
      <w:bookmarkStart w:id="1433" w:name="_Toc144134900"/>
      <w:bookmarkStart w:id="1434" w:name="_Toc160609378"/>
      <w:bookmarkStart w:id="1435" w:name="_Toc207823287"/>
      <w:r>
        <w:rPr>
          <w:lang w:eastAsia="zh-CN"/>
        </w:rPr>
        <w:t>6.5.5.2.2</w:t>
      </w:r>
      <w:r>
        <w:rPr>
          <w:lang w:eastAsia="zh-CN"/>
        </w:rPr>
        <w:tab/>
        <w:t>Type: AcrDetermReq</w:t>
      </w:r>
      <w:bookmarkEnd w:id="1429"/>
      <w:bookmarkEnd w:id="1430"/>
      <w:bookmarkEnd w:id="1431"/>
      <w:bookmarkEnd w:id="1432"/>
      <w:bookmarkEnd w:id="1433"/>
      <w:bookmarkEnd w:id="1434"/>
      <w:bookmarkEnd w:id="1435"/>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36" w:name="_Toc101529423"/>
      <w:bookmarkStart w:id="1437" w:name="_Toc114864257"/>
      <w:bookmarkStart w:id="1438" w:name="_Toc143871405"/>
      <w:bookmarkStart w:id="1439" w:name="_Toc144134901"/>
      <w:bookmarkStart w:id="1440" w:name="_Toc160609379"/>
      <w:bookmarkStart w:id="1441" w:name="_Toc207823288"/>
      <w:r>
        <w:rPr>
          <w:lang w:eastAsia="zh-CN"/>
        </w:rPr>
        <w:lastRenderedPageBreak/>
        <w:t>6.5.5.2.3</w:t>
      </w:r>
      <w:r>
        <w:rPr>
          <w:lang w:eastAsia="zh-CN"/>
        </w:rPr>
        <w:tab/>
        <w:t>Type: AcrInitReq</w:t>
      </w:r>
      <w:bookmarkEnd w:id="1436"/>
      <w:bookmarkEnd w:id="1437"/>
      <w:bookmarkEnd w:id="1438"/>
      <w:bookmarkEnd w:id="1439"/>
      <w:bookmarkEnd w:id="1440"/>
      <w:bookmarkEnd w:id="1441"/>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2283CBBE" w:rsidR="009E5347" w:rsidRDefault="00C40E1C" w:rsidP="00356177">
            <w:pPr>
              <w:pStyle w:val="TAL"/>
              <w:rPr>
                <w:rFonts w:cs="Arial"/>
                <w:szCs w:val="18"/>
              </w:rPr>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0953C3">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1374DA68" w14:textId="5893E845" w:rsidR="00C40E1C" w:rsidRDefault="006166D7" w:rsidP="00C40E1C">
            <w:pPr>
              <w:pStyle w:val="TAL"/>
            </w:pPr>
            <w:r w:rsidRPr="00D82297">
              <w:t>Represents the predicted/expected location information of the UE or the geographical service area.</w:t>
            </w:r>
            <w:r w:rsidR="00C40E1C">
              <w:t xml:space="preserve"> </w:t>
            </w:r>
          </w:p>
          <w:p w14:paraId="45771515" w14:textId="352BFAB6" w:rsidR="006166D7" w:rsidRPr="00D82297" w:rsidRDefault="00C40E1C"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953C3" w:rsidRPr="003C73EC" w14:paraId="4E07B2DF"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1C103EF" w14:textId="77777777" w:rsidR="000953C3" w:rsidRDefault="000953C3" w:rsidP="007C1867">
            <w:pPr>
              <w:pStyle w:val="TAL"/>
            </w:pPr>
            <w:r>
              <w:t>ueIds</w:t>
            </w:r>
          </w:p>
        </w:tc>
        <w:tc>
          <w:tcPr>
            <w:tcW w:w="1277" w:type="dxa"/>
            <w:tcBorders>
              <w:top w:val="single" w:sz="4" w:space="0" w:color="auto"/>
              <w:left w:val="single" w:sz="4" w:space="0" w:color="auto"/>
              <w:bottom w:val="single" w:sz="4" w:space="0" w:color="auto"/>
              <w:right w:val="single" w:sz="4" w:space="0" w:color="auto"/>
            </w:tcBorders>
            <w:vAlign w:val="center"/>
          </w:tcPr>
          <w:p w14:paraId="34C0AD0F" w14:textId="77777777" w:rsidR="000953C3" w:rsidRDefault="000953C3" w:rsidP="007C1867">
            <w:pPr>
              <w:pStyle w:val="TAL"/>
            </w:pPr>
            <w:r>
              <w:t>array(Gpsi)</w:t>
            </w:r>
          </w:p>
        </w:tc>
        <w:tc>
          <w:tcPr>
            <w:tcW w:w="425" w:type="dxa"/>
            <w:tcBorders>
              <w:top w:val="single" w:sz="4" w:space="0" w:color="auto"/>
              <w:left w:val="single" w:sz="4" w:space="0" w:color="auto"/>
              <w:bottom w:val="single" w:sz="4" w:space="0" w:color="auto"/>
              <w:right w:val="single" w:sz="4" w:space="0" w:color="auto"/>
            </w:tcBorders>
            <w:vAlign w:val="center"/>
          </w:tcPr>
          <w:p w14:paraId="5EBBEBFE"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A595D6A"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0161AC2A" w14:textId="77777777" w:rsidR="000953C3" w:rsidRDefault="000953C3" w:rsidP="007C1867">
            <w:pPr>
              <w:pStyle w:val="TAL"/>
            </w:pPr>
            <w:r>
              <w:t>Represents the list of UE identifiers</w:t>
            </w:r>
            <w:r w:rsidRPr="009D448A">
              <w:t>.</w:t>
            </w:r>
          </w:p>
          <w:p w14:paraId="1B167604" w14:textId="733DE4EA" w:rsidR="000953C3" w:rsidRPr="00387CBB"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47BA381E" w14:textId="77777777" w:rsidR="000953C3" w:rsidRPr="003C73EC" w:rsidRDefault="000953C3" w:rsidP="007C1867">
            <w:pPr>
              <w:pStyle w:val="TAL"/>
              <w:rPr>
                <w:rFonts w:cs="Arial"/>
                <w:szCs w:val="18"/>
              </w:rPr>
            </w:pPr>
            <w:r w:rsidRPr="000715FE">
              <w:rPr>
                <w:lang w:val="fr-FR"/>
              </w:rPr>
              <w:t>EdgeApp_</w:t>
            </w:r>
            <w:r>
              <w:rPr>
                <w:lang w:val="fr-FR"/>
              </w:rPr>
              <w:t>3</w:t>
            </w:r>
          </w:p>
        </w:tc>
      </w:tr>
      <w:tr w:rsidR="000953C3" w:rsidRPr="003C73EC" w14:paraId="23852211" w14:textId="77777777" w:rsidTr="007C1867">
        <w:trPr>
          <w:jc w:val="center"/>
        </w:trPr>
        <w:tc>
          <w:tcPr>
            <w:tcW w:w="1698" w:type="dxa"/>
            <w:tcBorders>
              <w:top w:val="single" w:sz="4" w:space="0" w:color="auto"/>
              <w:left w:val="single" w:sz="4" w:space="0" w:color="auto"/>
              <w:bottom w:val="single" w:sz="4" w:space="0" w:color="auto"/>
              <w:right w:val="single" w:sz="4" w:space="0" w:color="auto"/>
            </w:tcBorders>
            <w:vAlign w:val="center"/>
          </w:tcPr>
          <w:p w14:paraId="1866009D" w14:textId="77777777" w:rsidR="000953C3" w:rsidRDefault="000953C3" w:rsidP="007C1867">
            <w:pPr>
              <w:pStyle w:val="TAL"/>
            </w:pPr>
            <w:r>
              <w:lastRenderedPageBreak/>
              <w:t>expectedLocAreas</w:t>
            </w:r>
          </w:p>
        </w:tc>
        <w:tc>
          <w:tcPr>
            <w:tcW w:w="1277" w:type="dxa"/>
            <w:tcBorders>
              <w:top w:val="single" w:sz="4" w:space="0" w:color="auto"/>
              <w:left w:val="single" w:sz="4" w:space="0" w:color="auto"/>
              <w:bottom w:val="single" w:sz="4" w:space="0" w:color="auto"/>
              <w:right w:val="single" w:sz="4" w:space="0" w:color="auto"/>
            </w:tcBorders>
            <w:vAlign w:val="center"/>
          </w:tcPr>
          <w:p w14:paraId="1C323438" w14:textId="77777777" w:rsidR="000953C3" w:rsidRDefault="000953C3" w:rsidP="007C1867">
            <w:pPr>
              <w:pStyle w:val="TAL"/>
            </w:pPr>
            <w:r>
              <w:rPr>
                <w:lang w:eastAsia="zh-CN"/>
              </w:rPr>
              <w:t>array(Expected</w:t>
            </w:r>
            <w:r w:rsidRPr="001310EC">
              <w:rPr>
                <w:lang w:eastAsia="zh-CN"/>
              </w:rPr>
              <w:t>LocationArea</w:t>
            </w:r>
            <w:r>
              <w:rPr>
                <w:lang w:eastAsia="zh-CN"/>
              </w:rPr>
              <w:t>)</w:t>
            </w:r>
          </w:p>
        </w:tc>
        <w:tc>
          <w:tcPr>
            <w:tcW w:w="425" w:type="dxa"/>
            <w:tcBorders>
              <w:top w:val="single" w:sz="4" w:space="0" w:color="auto"/>
              <w:left w:val="single" w:sz="4" w:space="0" w:color="auto"/>
              <w:bottom w:val="single" w:sz="4" w:space="0" w:color="auto"/>
              <w:right w:val="single" w:sz="4" w:space="0" w:color="auto"/>
            </w:tcBorders>
            <w:vAlign w:val="center"/>
          </w:tcPr>
          <w:p w14:paraId="4D0A1020" w14:textId="77777777" w:rsidR="000953C3" w:rsidRDefault="000953C3" w:rsidP="007C1867">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61975EB" w14:textId="77777777" w:rsidR="000953C3" w:rsidRDefault="000953C3" w:rsidP="007C1867">
            <w:pPr>
              <w:pStyle w:val="TAL"/>
            </w:pPr>
            <w:r>
              <w:t>1..N</w:t>
            </w:r>
          </w:p>
        </w:tc>
        <w:tc>
          <w:tcPr>
            <w:tcW w:w="3490" w:type="dxa"/>
            <w:tcBorders>
              <w:top w:val="single" w:sz="4" w:space="0" w:color="auto"/>
              <w:left w:val="single" w:sz="4" w:space="0" w:color="auto"/>
              <w:bottom w:val="single" w:sz="4" w:space="0" w:color="auto"/>
              <w:right w:val="single" w:sz="4" w:space="0" w:color="auto"/>
            </w:tcBorders>
            <w:vAlign w:val="center"/>
          </w:tcPr>
          <w:p w14:paraId="69CD6720" w14:textId="77777777" w:rsidR="000953C3" w:rsidRDefault="000953C3" w:rsidP="007C1867">
            <w:pPr>
              <w:pStyle w:val="TAL"/>
            </w:pPr>
            <w:r w:rsidRPr="00D82297">
              <w:t xml:space="preserve">Represents the </w:t>
            </w:r>
            <w:r>
              <w:t xml:space="preserve">list of </w:t>
            </w:r>
            <w:r w:rsidRPr="00D82297">
              <w:t>predicted/expected location information of the UE</w:t>
            </w:r>
            <w:r>
              <w:t>(s)</w:t>
            </w:r>
            <w:r w:rsidRPr="00D82297">
              <w:t xml:space="preserve"> or the geographical service area.</w:t>
            </w:r>
          </w:p>
          <w:p w14:paraId="07FA1DA8" w14:textId="2883EC2E" w:rsidR="000953C3" w:rsidRDefault="000953C3" w:rsidP="00356177">
            <w:pPr>
              <w:pStyle w:val="TAL"/>
            </w:pPr>
            <w:r>
              <w:rPr>
                <w:lang w:val="fr-FR"/>
              </w:rPr>
              <w:t>(</w:t>
            </w:r>
            <w:r w:rsidRPr="00E47328">
              <w:t>NOTE</w:t>
            </w:r>
            <w:r>
              <w:t> </w:t>
            </w:r>
            <w:r w:rsidR="00356177">
              <w:t>5</w:t>
            </w:r>
            <w:r>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21506025" w14:textId="77777777" w:rsidR="000953C3" w:rsidRPr="003C73EC" w:rsidRDefault="000953C3" w:rsidP="007C1867">
            <w:pPr>
              <w:pStyle w:val="TAL"/>
              <w:rPr>
                <w:rFonts w:cs="Arial"/>
                <w:szCs w:val="18"/>
              </w:rPr>
            </w:pPr>
            <w:r w:rsidRPr="000715FE">
              <w:rPr>
                <w:lang w:val="fr-FR"/>
              </w:rPr>
              <w:t>EdgeApp_</w:t>
            </w:r>
            <w:r>
              <w:rPr>
                <w:lang w:val="fr-FR"/>
              </w:rPr>
              <w:t>3</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27E50FD7" w14:textId="46B23B3F" w:rsidR="00917517" w:rsidRDefault="00074E01" w:rsidP="00917517">
            <w:pPr>
              <w:pStyle w:val="TAN"/>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r w:rsidR="00917517">
              <w:t xml:space="preserve"> </w:t>
            </w:r>
          </w:p>
          <w:p w14:paraId="1B5FF379" w14:textId="68086E42" w:rsidR="00074E01" w:rsidRPr="003C73EC" w:rsidRDefault="00917517" w:rsidP="00356177">
            <w:pPr>
              <w:pStyle w:val="TAN"/>
              <w:rPr>
                <w:rFonts w:cs="Arial"/>
                <w:szCs w:val="18"/>
              </w:rPr>
            </w:pPr>
            <w:r>
              <w:rPr>
                <w:rFonts w:cs="Arial"/>
                <w:szCs w:val="18"/>
              </w:rPr>
              <w:t>NOTE </w:t>
            </w:r>
            <w:r w:rsidR="00356177">
              <w:rPr>
                <w:rFonts w:cs="Arial"/>
                <w:szCs w:val="18"/>
              </w:rPr>
              <w:t>5</w:t>
            </w:r>
            <w:r w:rsidRPr="001B4D99">
              <w:rPr>
                <w:rFonts w:cs="Arial"/>
                <w:szCs w:val="18"/>
              </w:rPr>
              <w:t>:</w:t>
            </w:r>
            <w:r w:rsidRPr="001B4D99">
              <w:rPr>
                <w:rFonts w:cs="Arial"/>
                <w:szCs w:val="18"/>
              </w:rPr>
              <w:tab/>
            </w:r>
            <w:r>
              <w:rPr>
                <w:rFonts w:cs="Arial"/>
                <w:szCs w:val="18"/>
              </w:rPr>
              <w:t>I</w:t>
            </w:r>
            <w:r w:rsidRPr="00E96AA7">
              <w:rPr>
                <w:rFonts w:cs="Arial"/>
                <w:szCs w:val="18"/>
              </w:rPr>
              <w:t xml:space="preserve">f the feature EdgeApp_3 is supported attributes </w:t>
            </w:r>
            <w:r>
              <w:t>"</w:t>
            </w:r>
            <w:r w:rsidRPr="00E96AA7">
              <w:rPr>
                <w:rFonts w:cs="Arial"/>
                <w:szCs w:val="18"/>
              </w:rPr>
              <w:t>ueIds</w:t>
            </w:r>
            <w:r>
              <w:t>"</w:t>
            </w:r>
            <w:r w:rsidRPr="00E96AA7">
              <w:rPr>
                <w:rFonts w:cs="Arial"/>
                <w:szCs w:val="18"/>
              </w:rPr>
              <w:t xml:space="preserve"> and </w:t>
            </w:r>
            <w:r>
              <w:t>"</w:t>
            </w:r>
            <w:r w:rsidRPr="00E96AA7">
              <w:rPr>
                <w:rFonts w:cs="Arial"/>
                <w:szCs w:val="18"/>
              </w:rPr>
              <w:t>expLocAreas</w:t>
            </w:r>
            <w:r>
              <w:t>"</w:t>
            </w:r>
            <w:r w:rsidRPr="00E96AA7">
              <w:rPr>
                <w:rFonts w:cs="Arial"/>
                <w:szCs w:val="18"/>
              </w:rPr>
              <w:t xml:space="preserve"> shall be present and attributes </w:t>
            </w:r>
            <w:r>
              <w:t>"</w:t>
            </w:r>
            <w:r w:rsidRPr="00E96AA7">
              <w:rPr>
                <w:rFonts w:cs="Arial"/>
                <w:szCs w:val="18"/>
              </w:rPr>
              <w:t>ueId</w:t>
            </w:r>
            <w:r>
              <w:t>"</w:t>
            </w:r>
            <w:r w:rsidRPr="00E96AA7">
              <w:rPr>
                <w:rFonts w:cs="Arial"/>
                <w:szCs w:val="18"/>
              </w:rPr>
              <w:t xml:space="preserve"> and </w:t>
            </w:r>
            <w:r>
              <w:t>"</w:t>
            </w:r>
            <w:r w:rsidRPr="00E96AA7">
              <w:rPr>
                <w:rFonts w:cs="Arial"/>
                <w:szCs w:val="18"/>
              </w:rPr>
              <w:t>expectedLocArea</w:t>
            </w:r>
            <w:r>
              <w:t>"</w:t>
            </w:r>
            <w:r w:rsidRPr="00E96AA7">
              <w:rPr>
                <w:rFonts w:cs="Arial"/>
                <w:szCs w:val="18"/>
              </w:rPr>
              <w:t xml:space="preserve"> shall be ignored</w:t>
            </w:r>
            <w:r>
              <w:rPr>
                <w:rFonts w:cs="Arial"/>
                <w:szCs w:val="18"/>
              </w:rP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42" w:name="_Toc101529424"/>
      <w:bookmarkStart w:id="1443" w:name="_Toc114864258"/>
      <w:bookmarkStart w:id="1444" w:name="_Toc143871406"/>
      <w:bookmarkStart w:id="1445" w:name="_Toc144134902"/>
      <w:bookmarkStart w:id="1446" w:name="_Toc160609380"/>
      <w:bookmarkStart w:id="1447" w:name="_Toc207823289"/>
      <w:r>
        <w:rPr>
          <w:lang w:eastAsia="zh-CN"/>
        </w:rPr>
        <w:t>6.5.5.</w:t>
      </w:r>
      <w:r w:rsidRPr="00F31473">
        <w:rPr>
          <w:lang w:eastAsia="zh-CN"/>
        </w:rPr>
        <w:t>2.</w:t>
      </w:r>
      <w:r>
        <w:rPr>
          <w:lang w:eastAsia="zh-CN"/>
        </w:rPr>
        <w:t>4</w:t>
      </w:r>
      <w:r w:rsidRPr="00F31473">
        <w:rPr>
          <w:lang w:eastAsia="zh-CN"/>
        </w:rPr>
        <w:tab/>
        <w:t>Type: AcrDecReq</w:t>
      </w:r>
      <w:bookmarkEnd w:id="1442"/>
      <w:bookmarkEnd w:id="1443"/>
      <w:bookmarkEnd w:id="1444"/>
      <w:bookmarkEnd w:id="1445"/>
      <w:bookmarkEnd w:id="1446"/>
      <w:bookmarkEnd w:id="1447"/>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48" w:name="_Toc101529425"/>
      <w:bookmarkStart w:id="1449" w:name="_Toc114864259"/>
      <w:bookmarkStart w:id="1450" w:name="_Toc143871407"/>
      <w:bookmarkStart w:id="1451" w:name="_Toc144134903"/>
      <w:bookmarkStart w:id="1452" w:name="_Toc160609381"/>
      <w:bookmarkStart w:id="1453" w:name="_Toc207823290"/>
      <w:r w:rsidRPr="00F31473">
        <w:rPr>
          <w:lang w:eastAsia="zh-CN"/>
        </w:rPr>
        <w:lastRenderedPageBreak/>
        <w:t>6.5.5.2.</w:t>
      </w:r>
      <w:r>
        <w:rPr>
          <w:lang w:eastAsia="zh-CN"/>
        </w:rPr>
        <w:t>5</w:t>
      </w:r>
      <w:r w:rsidRPr="00F31473">
        <w:rPr>
          <w:lang w:eastAsia="zh-CN"/>
        </w:rPr>
        <w:tab/>
        <w:t>Type: EecCtxtReloc</w:t>
      </w:r>
      <w:bookmarkEnd w:id="1448"/>
      <w:bookmarkEnd w:id="1449"/>
      <w:bookmarkEnd w:id="1450"/>
      <w:bookmarkEnd w:id="1451"/>
      <w:bookmarkEnd w:id="1452"/>
      <w:bookmarkEnd w:id="1453"/>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28FC084C" w14:textId="02224A9E" w:rsidR="00A7683A" w:rsidRDefault="009E5347" w:rsidP="00A7683A">
            <w:pPr>
              <w:pStyle w:val="TAL"/>
            </w:pPr>
            <w:r w:rsidRPr="00387CBB">
              <w:t>This attribute may be provided only if the ACR request is from the EEC to the T-EES.</w:t>
            </w:r>
          </w:p>
          <w:p w14:paraId="67D71F01" w14:textId="77777777" w:rsidR="00A7683A" w:rsidRDefault="00A7683A" w:rsidP="00A7683A">
            <w:pPr>
              <w:pStyle w:val="TAL"/>
            </w:pPr>
          </w:p>
          <w:p w14:paraId="1B2E6022" w14:textId="42CD4992" w:rsidR="009E5347" w:rsidRPr="00F31473"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A7683A">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E13CF73" w14:textId="2AE7FF47" w:rsidR="00A7683A" w:rsidRDefault="009E5347" w:rsidP="00A7683A">
            <w:pPr>
              <w:pStyle w:val="TAL"/>
            </w:pPr>
            <w:r w:rsidRPr="00387CBB">
              <w:t>This attribute may be provided only if the ACR request is from the EEC to the S-EES.</w:t>
            </w:r>
          </w:p>
          <w:p w14:paraId="190A4C4A" w14:textId="77777777" w:rsidR="00A7683A" w:rsidRDefault="00A7683A" w:rsidP="00A7683A">
            <w:pPr>
              <w:pStyle w:val="TAL"/>
            </w:pPr>
          </w:p>
          <w:p w14:paraId="36D41952" w14:textId="3B1D80BC" w:rsidR="009E5347" w:rsidRDefault="00A7683A" w:rsidP="00A7683A">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A7683A" w14:paraId="60A7D239"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vAlign w:val="center"/>
          </w:tcPr>
          <w:p w14:paraId="56283C8D" w14:textId="77777777" w:rsidR="00A7683A" w:rsidRDefault="00A7683A" w:rsidP="000232AB">
            <w:pPr>
              <w:pStyle w:val="TAN"/>
              <w:rPr>
                <w:rFonts w:cs="Arial"/>
                <w:szCs w:val="18"/>
              </w:rPr>
            </w:pPr>
            <w:r>
              <w:t>NOTE:</w:t>
            </w:r>
            <w:r>
              <w:tab/>
              <w:t xml:space="preserve">In the OpenAPI file the </w:t>
            </w:r>
            <w:r>
              <w:rPr>
                <w:rFonts w:cs="Arial"/>
              </w:rPr>
              <w:t>"</w:t>
            </w:r>
            <w:r w:rsidRPr="00F31473">
              <w:t>sEesEndpoint</w:t>
            </w:r>
            <w:r>
              <w:rPr>
                <w:rFonts w:cs="Arial"/>
              </w:rPr>
              <w:t>"</w:t>
            </w:r>
            <w:r>
              <w:t xml:space="preserve"> attribute is named as </w:t>
            </w:r>
            <w:r>
              <w:rPr>
                <w:rFonts w:cs="Arial"/>
              </w:rPr>
              <w:t>"</w:t>
            </w:r>
            <w:r w:rsidRPr="00F31473">
              <w:t>sEe</w:t>
            </w:r>
            <w:r w:rsidRPr="00207EBE">
              <w:rPr>
                <w:lang w:eastAsia="zh-CN"/>
              </w:rPr>
              <w:t>c</w:t>
            </w:r>
            <w:r w:rsidRPr="00F31473">
              <w:t>Endpoint</w:t>
            </w:r>
            <w:r>
              <w:t>",</w:t>
            </w:r>
            <w:r>
              <w:rPr>
                <w:noProof/>
              </w:rPr>
              <w:t xml:space="preserve"> and </w:t>
            </w:r>
            <w:r>
              <w:t xml:space="preserve">the </w:t>
            </w:r>
            <w:r>
              <w:rPr>
                <w:rFonts w:cs="Arial"/>
              </w:rPr>
              <w:t>"</w:t>
            </w:r>
            <w:r>
              <w:t>t</w:t>
            </w:r>
            <w:r w:rsidRPr="00F31473">
              <w:t>EesEndpoint</w:t>
            </w:r>
            <w:r>
              <w:rPr>
                <w:rFonts w:cs="Arial"/>
              </w:rPr>
              <w:t>"</w:t>
            </w:r>
            <w:r>
              <w:t xml:space="preserve"> attribute is named as "t</w:t>
            </w:r>
            <w:r w:rsidRPr="00F31473">
              <w:t>Ee</w:t>
            </w:r>
            <w:r w:rsidRPr="00207EBE">
              <w:rPr>
                <w:lang w:eastAsia="zh-CN"/>
              </w:rPr>
              <w:t>c</w:t>
            </w:r>
            <w:r w:rsidRPr="00F31473">
              <w:t>Endpoint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w:t>
            </w:r>
            <w:r w:rsidRPr="0095358C">
              <w:rPr>
                <w:rFonts w:cs="Arial"/>
              </w:rPr>
              <w:t>the endpoint information of the selected S-EES</w:t>
            </w:r>
            <w:r>
              <w:rPr>
                <w:rFonts w:cs="Arial"/>
              </w:rPr>
              <w:t>/T-EES</w:t>
            </w:r>
            <w:r w:rsidRPr="00FC0827">
              <w:t>.</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54" w:name="_Toc160609382"/>
      <w:bookmarkStart w:id="1455" w:name="_Toc207823291"/>
      <w:bookmarkStart w:id="1456" w:name="_Toc143871408"/>
      <w:bookmarkStart w:id="1457" w:name="_Toc144134904"/>
      <w:r>
        <w:rPr>
          <w:lang w:eastAsia="zh-CN"/>
        </w:rPr>
        <w:t>6.5.5.2.</w:t>
      </w:r>
      <w:r w:rsidR="0007752E">
        <w:rPr>
          <w:lang w:eastAsia="zh-CN"/>
        </w:rPr>
        <w:t>6</w:t>
      </w:r>
      <w:r>
        <w:rPr>
          <w:lang w:eastAsia="zh-CN"/>
        </w:rPr>
        <w:tab/>
        <w:t>Type: Expected</w:t>
      </w:r>
      <w:r w:rsidRPr="001310EC">
        <w:rPr>
          <w:lang w:eastAsia="zh-CN"/>
        </w:rPr>
        <w:t>LocationArea</w:t>
      </w:r>
      <w:bookmarkEnd w:id="1454"/>
      <w:bookmarkEnd w:id="1455"/>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060A36D3"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50E5F36D" w:rsidR="006166D7" w:rsidRDefault="004D6E67" w:rsidP="005512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2794FF71" w:rsidR="006166D7" w:rsidRDefault="006166D7" w:rsidP="00207EBE">
            <w:pPr>
              <w:pStyle w:val="TAN"/>
              <w:rPr>
                <w:rFonts w:cs="Arial"/>
                <w:szCs w:val="18"/>
              </w:rPr>
            </w:pPr>
            <w:r w:rsidRPr="00D82297">
              <w:t>NOTE:</w:t>
            </w:r>
            <w:r>
              <w:tab/>
              <w:t xml:space="preserve"> Either </w:t>
            </w:r>
            <w:r w:rsidR="00803B3A">
              <w:t xml:space="preserve">the </w:t>
            </w:r>
            <w:r w:rsidR="00803B3A">
              <w:rPr>
                <w:rFonts w:cs="Arial"/>
              </w:rPr>
              <w:t>"</w:t>
            </w:r>
            <w:r w:rsidR="00803B3A">
              <w:t>locInfo</w:t>
            </w:r>
            <w:r w:rsidR="00803B3A">
              <w:rPr>
                <w:rFonts w:cs="Arial"/>
              </w:rPr>
              <w:t>"</w:t>
            </w:r>
            <w:r>
              <w:t xml:space="preserve"> or </w:t>
            </w:r>
            <w:r w:rsidR="00B6418B">
              <w:rPr>
                <w:rFonts w:cs="Arial"/>
              </w:rPr>
              <w:t>"</w:t>
            </w:r>
            <w:r w:rsidR="00B6418B">
              <w:t>svcArea</w:t>
            </w:r>
            <w:r w:rsidR="00B6418B">
              <w:rPr>
                <w:rFonts w:cs="Arial"/>
              </w:rPr>
              <w:t>" attribute</w:t>
            </w:r>
            <w:r w:rsidR="00006AA2">
              <w:t xml:space="preserve">shall </w:t>
            </w:r>
            <w:r>
              <w:t>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58" w:name="_Toc160609383"/>
      <w:bookmarkStart w:id="1459" w:name="_Toc207823292"/>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58"/>
      <w:bookmarkEnd w:id="1459"/>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60" w:name="_Toc160609384"/>
      <w:bookmarkStart w:id="1461" w:name="_Toc207823293"/>
      <w:r>
        <w:rPr>
          <w:lang w:eastAsia="zh-CN"/>
        </w:rPr>
        <w:lastRenderedPageBreak/>
        <w:t>6.5.</w:t>
      </w:r>
      <w:r w:rsidRPr="00F35F4A">
        <w:rPr>
          <w:lang w:eastAsia="zh-CN"/>
        </w:rPr>
        <w:t>5.2.</w:t>
      </w:r>
      <w:r w:rsidR="00212060">
        <w:rPr>
          <w:lang w:eastAsia="zh-CN"/>
        </w:rPr>
        <w:t>8</w:t>
      </w:r>
      <w:r w:rsidRPr="00F35F4A">
        <w:rPr>
          <w:lang w:eastAsia="zh-CN"/>
        </w:rPr>
        <w:tab/>
        <w:t xml:space="preserve">Type: </w:t>
      </w:r>
      <w:r>
        <w:t>AcrModificationParams</w:t>
      </w:r>
      <w:bookmarkEnd w:id="1460"/>
      <w:bookmarkEnd w:id="1461"/>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62" w:name="_Toc160609385"/>
      <w:bookmarkStart w:id="1463" w:name="_Toc207823294"/>
      <w:r w:rsidRPr="003C73EC">
        <w:rPr>
          <w:lang w:eastAsia="zh-CN"/>
        </w:rPr>
        <w:t>6.5.5.3</w:t>
      </w:r>
      <w:r w:rsidRPr="003C73EC">
        <w:rPr>
          <w:lang w:eastAsia="zh-CN"/>
        </w:rPr>
        <w:tab/>
        <w:t>Simple data types and enumerations</w:t>
      </w:r>
      <w:bookmarkEnd w:id="1456"/>
      <w:bookmarkEnd w:id="1457"/>
      <w:bookmarkEnd w:id="1462"/>
      <w:bookmarkEnd w:id="1463"/>
    </w:p>
    <w:p w14:paraId="5BF3C3E0" w14:textId="77777777" w:rsidR="00CD21BD" w:rsidRPr="003C73EC" w:rsidRDefault="00CD21BD" w:rsidP="00CD21BD">
      <w:pPr>
        <w:pStyle w:val="Heading5"/>
      </w:pPr>
      <w:bookmarkStart w:id="1464" w:name="_Toc143871409"/>
      <w:bookmarkStart w:id="1465" w:name="_Toc144134905"/>
      <w:bookmarkStart w:id="1466" w:name="_Toc160609386"/>
      <w:bookmarkStart w:id="1467" w:name="_Toc207823295"/>
      <w:r w:rsidRPr="003C73EC">
        <w:rPr>
          <w:lang w:eastAsia="zh-CN"/>
        </w:rPr>
        <w:t>6.5.5.</w:t>
      </w:r>
      <w:r w:rsidRPr="003C73EC">
        <w:t>3.1</w:t>
      </w:r>
      <w:r w:rsidRPr="003C73EC">
        <w:tab/>
        <w:t>Introduction</w:t>
      </w:r>
      <w:bookmarkEnd w:id="1464"/>
      <w:bookmarkEnd w:id="1465"/>
      <w:bookmarkEnd w:id="1466"/>
      <w:bookmarkEnd w:id="1467"/>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68" w:name="_Toc143871410"/>
      <w:bookmarkStart w:id="1469" w:name="_Toc144134906"/>
      <w:bookmarkStart w:id="1470" w:name="_Toc160609387"/>
      <w:bookmarkStart w:id="1471" w:name="_Toc207823296"/>
      <w:r w:rsidRPr="003C73EC">
        <w:rPr>
          <w:lang w:eastAsia="zh-CN"/>
        </w:rPr>
        <w:t>6.5.5.</w:t>
      </w:r>
      <w:r w:rsidRPr="003C73EC">
        <w:t>3.2</w:t>
      </w:r>
      <w:r w:rsidRPr="003C73EC">
        <w:tab/>
        <w:t>Simple data types</w:t>
      </w:r>
      <w:bookmarkEnd w:id="1468"/>
      <w:bookmarkEnd w:id="1469"/>
      <w:bookmarkEnd w:id="1470"/>
      <w:bookmarkEnd w:id="1471"/>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72" w:name="_Toc73530478"/>
      <w:bookmarkStart w:id="1473" w:name="_Toc101529426"/>
      <w:bookmarkStart w:id="1474" w:name="_Toc114864260"/>
      <w:bookmarkStart w:id="1475" w:name="_Toc143871411"/>
      <w:bookmarkStart w:id="1476" w:name="_Toc144134907"/>
      <w:bookmarkStart w:id="1477" w:name="_Toc160609388"/>
      <w:bookmarkStart w:id="1478" w:name="_Toc207823297"/>
      <w:r>
        <w:t>6.5.6</w:t>
      </w:r>
      <w:r>
        <w:tab/>
        <w:t>Error Handling</w:t>
      </w:r>
      <w:bookmarkEnd w:id="1472"/>
      <w:bookmarkEnd w:id="1473"/>
      <w:bookmarkEnd w:id="1474"/>
      <w:bookmarkEnd w:id="1475"/>
      <w:bookmarkEnd w:id="1476"/>
      <w:bookmarkEnd w:id="1477"/>
      <w:bookmarkEnd w:id="1478"/>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79" w:name="_Toc73530479"/>
      <w:bookmarkStart w:id="1480" w:name="_Toc101529427"/>
      <w:bookmarkStart w:id="1481" w:name="_Toc114864261"/>
      <w:bookmarkStart w:id="1482" w:name="_Toc143871412"/>
      <w:bookmarkStart w:id="1483" w:name="_Toc144134908"/>
      <w:bookmarkStart w:id="1484" w:name="_Toc160609389"/>
      <w:bookmarkStart w:id="1485" w:name="_Toc207823298"/>
      <w:r>
        <w:t>6.5.7</w:t>
      </w:r>
      <w:r>
        <w:tab/>
        <w:t>Feature negotiation</w:t>
      </w:r>
      <w:bookmarkEnd w:id="1479"/>
      <w:bookmarkEnd w:id="1480"/>
      <w:bookmarkEnd w:id="1481"/>
      <w:bookmarkEnd w:id="1482"/>
      <w:bookmarkEnd w:id="1483"/>
      <w:bookmarkEnd w:id="1484"/>
      <w:bookmarkEnd w:id="1485"/>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1486" w:name="_Toc129301428"/>
      <w:bookmarkStart w:id="1487" w:name="_Toc160609390"/>
      <w:bookmarkStart w:id="1488" w:name="_Toc207823299"/>
      <w:r>
        <w:t>6.</w:t>
      </w:r>
      <w:r w:rsidR="00E55E8C">
        <w:t>6</w:t>
      </w:r>
      <w:r>
        <w:tab/>
      </w:r>
      <w:r w:rsidRPr="00931880">
        <w:t>Eees_EAS</w:t>
      </w:r>
      <w:r>
        <w:rPr>
          <w:lang w:eastAsia="zh-CN"/>
        </w:rPr>
        <w:t>InformationProvisioning</w:t>
      </w:r>
      <w:r>
        <w:t xml:space="preserve"> API</w:t>
      </w:r>
      <w:bookmarkEnd w:id="1486"/>
      <w:bookmarkEnd w:id="1487"/>
      <w:bookmarkEnd w:id="1488"/>
    </w:p>
    <w:p w14:paraId="06F5EC05" w14:textId="4749FF22" w:rsidR="00AF0ACF" w:rsidRDefault="00AF0ACF" w:rsidP="00AF0ACF">
      <w:pPr>
        <w:pStyle w:val="Heading3"/>
      </w:pPr>
      <w:bookmarkStart w:id="1489" w:name="_Toc129301429"/>
      <w:bookmarkStart w:id="1490" w:name="_Toc160609391"/>
      <w:bookmarkStart w:id="1491" w:name="_Toc207823300"/>
      <w:r>
        <w:t>6.</w:t>
      </w:r>
      <w:r w:rsidR="00E55E8C">
        <w:t>6</w:t>
      </w:r>
      <w:r>
        <w:t>.1</w:t>
      </w:r>
      <w:r>
        <w:tab/>
        <w:t>API URI</w:t>
      </w:r>
      <w:bookmarkEnd w:id="1489"/>
      <w:bookmarkEnd w:id="1490"/>
      <w:bookmarkEnd w:id="1491"/>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lastRenderedPageBreak/>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92" w:name="_Toc129301430"/>
      <w:bookmarkStart w:id="1493" w:name="_Toc160609392"/>
      <w:bookmarkStart w:id="1494" w:name="_Toc207823301"/>
      <w:r>
        <w:t>6.</w:t>
      </w:r>
      <w:r w:rsidR="00E55E8C">
        <w:t>6.</w:t>
      </w:r>
      <w:r w:rsidR="00AF0ACF">
        <w:t>2</w:t>
      </w:r>
      <w:r w:rsidR="00AF0ACF">
        <w:tab/>
        <w:t>Resources</w:t>
      </w:r>
      <w:bookmarkEnd w:id="1492"/>
      <w:bookmarkEnd w:id="1493"/>
      <w:bookmarkEnd w:id="1494"/>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95" w:name="_Toc129301447"/>
      <w:bookmarkStart w:id="1496" w:name="_Toc160609393"/>
      <w:bookmarkStart w:id="1497" w:name="_Toc207823302"/>
      <w:r>
        <w:t>6.6.</w:t>
      </w:r>
      <w:r w:rsidR="00AF0ACF">
        <w:t>3</w:t>
      </w:r>
      <w:r w:rsidR="00AF0ACF">
        <w:tab/>
        <w:t>Custom operations without associated resources</w:t>
      </w:r>
      <w:bookmarkEnd w:id="1495"/>
      <w:bookmarkEnd w:id="1496"/>
      <w:bookmarkEnd w:id="1497"/>
    </w:p>
    <w:p w14:paraId="280A6DAF" w14:textId="6E48AEF0" w:rsidR="00AF0ACF" w:rsidRDefault="0016407B" w:rsidP="00AF0ACF">
      <w:pPr>
        <w:pStyle w:val="Heading4"/>
      </w:pPr>
      <w:bookmarkStart w:id="1498" w:name="_Toc129301431"/>
      <w:bookmarkStart w:id="1499" w:name="_Toc160609394"/>
      <w:bookmarkStart w:id="1500" w:name="_Toc207823303"/>
      <w:r>
        <w:t>6.6</w:t>
      </w:r>
      <w:r w:rsidR="00E55E8C">
        <w:t>.</w:t>
      </w:r>
      <w:r w:rsidR="00AF0ACF">
        <w:t>3</w:t>
      </w:r>
      <w:r w:rsidR="00AF0ACF" w:rsidRPr="00F35F4A">
        <w:t>.1</w:t>
      </w:r>
      <w:r w:rsidR="00AF0ACF" w:rsidRPr="00F35F4A">
        <w:tab/>
        <w:t>Overview</w:t>
      </w:r>
      <w:bookmarkEnd w:id="1498"/>
      <w:bookmarkEnd w:id="1499"/>
      <w:bookmarkEnd w:id="1500"/>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4pt;height:78.6pt" o:ole="">
            <v:imagedata r:id="rId20" o:title=""/>
          </v:shape>
          <o:OLEObject Type="Embed" ProgID="Visio.Drawing.15" ShapeID="_x0000_i1030" DrawAspect="Content" ObjectID="_1818436349"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501" w:name="_Toc129301442"/>
    </w:p>
    <w:p w14:paraId="5EE8B26B" w14:textId="248A9198" w:rsidR="00AF0ACF" w:rsidRDefault="00E55E8C" w:rsidP="00AF0ACF">
      <w:pPr>
        <w:pStyle w:val="Heading4"/>
      </w:pPr>
      <w:bookmarkStart w:id="1502" w:name="_Toc160609395"/>
      <w:bookmarkStart w:id="1503" w:name="_Toc207823304"/>
      <w:bookmarkStart w:id="1504" w:name="_Toc129301448"/>
      <w:bookmarkEnd w:id="1501"/>
      <w:r>
        <w:t>6.6.</w:t>
      </w:r>
      <w:r w:rsidR="00AF0ACF">
        <w:t>3.2</w:t>
      </w:r>
      <w:r w:rsidR="00AF0ACF">
        <w:tab/>
        <w:t xml:space="preserve">Operation: </w:t>
      </w:r>
      <w:r w:rsidR="00B259A9">
        <w:t>Declare</w:t>
      </w:r>
      <w:bookmarkEnd w:id="1502"/>
      <w:bookmarkEnd w:id="1503"/>
    </w:p>
    <w:p w14:paraId="2011904F" w14:textId="2B294A0F" w:rsidR="00AF0ACF" w:rsidRDefault="00E55E8C" w:rsidP="00AF0ACF">
      <w:pPr>
        <w:pStyle w:val="Heading5"/>
      </w:pPr>
      <w:bookmarkStart w:id="1505" w:name="_Toc160609396"/>
      <w:bookmarkStart w:id="1506" w:name="_Toc207823305"/>
      <w:r>
        <w:t>6.6.</w:t>
      </w:r>
      <w:r w:rsidR="00AF0ACF">
        <w:t>3.2.1</w:t>
      </w:r>
      <w:r w:rsidR="00AF0ACF">
        <w:tab/>
        <w:t>Description</w:t>
      </w:r>
      <w:bookmarkEnd w:id="1505"/>
      <w:bookmarkEnd w:id="1506"/>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507" w:name="_Toc160609397"/>
      <w:bookmarkStart w:id="1508" w:name="_Toc207823306"/>
      <w:r>
        <w:t>6.6.</w:t>
      </w:r>
      <w:r w:rsidR="00AF0ACF">
        <w:t>3.2.2</w:t>
      </w:r>
      <w:r w:rsidR="00AF0ACF">
        <w:tab/>
        <w:t>Operation Definition</w:t>
      </w:r>
      <w:bookmarkEnd w:id="1507"/>
      <w:bookmarkEnd w:id="1508"/>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lastRenderedPageBreak/>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0232AB">
        <w:trPr>
          <w:jc w:val="center"/>
        </w:trPr>
        <w:tc>
          <w:tcPr>
            <w:tcW w:w="790" w:type="pct"/>
            <w:tcBorders>
              <w:top w:val="single" w:sz="4" w:space="0" w:color="auto"/>
              <w:left w:val="single" w:sz="4" w:space="0" w:color="auto"/>
              <w:bottom w:val="single" w:sz="4" w:space="0" w:color="auto"/>
              <w:right w:val="single" w:sz="4" w:space="0" w:color="auto"/>
            </w:tcBorders>
            <w:shd w:val="clear" w:color="auto" w:fill="auto"/>
            <w:vAlign w:val="center"/>
          </w:tcPr>
          <w:p w14:paraId="4D1DCA2D" w14:textId="77777777" w:rsidR="00B11C49" w:rsidRPr="00DF0250" w:rsidRDefault="00B11C49" w:rsidP="00DF0250">
            <w:pPr>
              <w:pStyle w:val="TAL"/>
            </w:pPr>
            <w:r w:rsidRPr="00DF0250">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auto"/>
            <w:vAlign w:val="center"/>
          </w:tcPr>
          <w:p w14:paraId="0AE20D86" w14:textId="77777777" w:rsidR="00B11C49" w:rsidRPr="00DF0250" w:rsidRDefault="00B11C49" w:rsidP="00DF0250">
            <w:pPr>
              <w:pStyle w:val="TAL"/>
            </w:pPr>
            <w:r w:rsidRPr="00DF0250">
              <w:t>M</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tcPr>
          <w:p w14:paraId="1D2D73BF" w14:textId="77777777" w:rsidR="00B11C49" w:rsidRPr="00DF0250" w:rsidRDefault="00B11C49" w:rsidP="00DF0250">
            <w:pPr>
              <w:pStyle w:val="TAL"/>
            </w:pPr>
            <w:r w:rsidRPr="00DF0250">
              <w:t>1</w:t>
            </w:r>
          </w:p>
        </w:tc>
        <w:tc>
          <w:tcPr>
            <w:tcW w:w="892" w:type="pct"/>
            <w:tcBorders>
              <w:top w:val="single" w:sz="4" w:space="0" w:color="auto"/>
              <w:left w:val="single" w:sz="4" w:space="0" w:color="auto"/>
              <w:bottom w:val="single" w:sz="4" w:space="0" w:color="auto"/>
              <w:right w:val="single" w:sz="4" w:space="0" w:color="auto"/>
            </w:tcBorders>
            <w:shd w:val="clear" w:color="auto" w:fill="auto"/>
            <w:vAlign w:val="center"/>
          </w:tcPr>
          <w:p w14:paraId="73BE2459" w14:textId="77777777" w:rsidR="00B11C49" w:rsidRPr="00DF0250" w:rsidRDefault="00B11C49" w:rsidP="00DF0250">
            <w:pPr>
              <w:pStyle w:val="TAL"/>
            </w:pPr>
            <w:r w:rsidRPr="00DF0250">
              <w:t>200 OK</w:t>
            </w:r>
          </w:p>
        </w:tc>
        <w:tc>
          <w:tcPr>
            <w:tcW w:w="2427" w:type="pct"/>
            <w:tcBorders>
              <w:top w:val="single" w:sz="4" w:space="0" w:color="auto"/>
              <w:left w:val="single" w:sz="4" w:space="0" w:color="auto"/>
              <w:bottom w:val="single" w:sz="4" w:space="0" w:color="auto"/>
              <w:right w:val="single" w:sz="4" w:space="0" w:color="auto"/>
            </w:tcBorders>
            <w:shd w:val="clear" w:color="auto" w:fill="auto"/>
            <w:vAlign w:val="center"/>
          </w:tcPr>
          <w:p w14:paraId="608572DA" w14:textId="77777777" w:rsidR="00B11C49" w:rsidRPr="00DF0250" w:rsidRDefault="00B11C49" w:rsidP="00DF0250">
            <w:pPr>
              <w:pStyle w:val="TAL"/>
            </w:pPr>
            <w:r w:rsidRPr="00DF0250">
              <w:t>Information about the EAS information provisioning response.</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509" w:name="_Toc160609398"/>
      <w:bookmarkStart w:id="1510" w:name="_Toc207823307"/>
      <w:r>
        <w:t>6.6.</w:t>
      </w:r>
      <w:r w:rsidR="00AF0ACF">
        <w:t>3.3</w:t>
      </w:r>
      <w:r w:rsidR="00AF0ACF">
        <w:tab/>
      </w:r>
      <w:r w:rsidR="006E1492">
        <w:t>Void</w:t>
      </w:r>
      <w:bookmarkEnd w:id="1509"/>
      <w:bookmarkEnd w:id="1510"/>
    </w:p>
    <w:p w14:paraId="2DCCFD48" w14:textId="31E6CF91" w:rsidR="00AF0ACF" w:rsidRPr="00170A08" w:rsidRDefault="00E55E8C" w:rsidP="00AF0ACF">
      <w:pPr>
        <w:pStyle w:val="Heading4"/>
      </w:pPr>
      <w:bookmarkStart w:id="1511" w:name="_Toc160609399"/>
      <w:bookmarkStart w:id="1512" w:name="_Toc207823308"/>
      <w:r>
        <w:t>6.6.</w:t>
      </w:r>
      <w:r w:rsidR="00AF0ACF" w:rsidRPr="00170A08">
        <w:t>3.</w:t>
      </w:r>
      <w:r w:rsidR="00AF0ACF">
        <w:t>4</w:t>
      </w:r>
      <w:r w:rsidR="00AF0ACF" w:rsidRPr="00170A08">
        <w:tab/>
      </w:r>
      <w:r w:rsidR="005C30D5">
        <w:t>Void</w:t>
      </w:r>
      <w:bookmarkEnd w:id="1511"/>
      <w:bookmarkEnd w:id="1512"/>
    </w:p>
    <w:p w14:paraId="13F113AC" w14:textId="2CEE52BC" w:rsidR="00AF0ACF" w:rsidRDefault="00E55E8C" w:rsidP="00AF0ACF">
      <w:pPr>
        <w:pStyle w:val="Heading3"/>
      </w:pPr>
      <w:bookmarkStart w:id="1513" w:name="_Toc160609400"/>
      <w:bookmarkStart w:id="1514" w:name="_Toc207823309"/>
      <w:r>
        <w:t>6.6.</w:t>
      </w:r>
      <w:r w:rsidR="00AF0ACF">
        <w:t>4</w:t>
      </w:r>
      <w:r w:rsidR="00AF0ACF">
        <w:tab/>
        <w:t>Notifications</w:t>
      </w:r>
      <w:bookmarkEnd w:id="1504"/>
      <w:bookmarkEnd w:id="1513"/>
      <w:bookmarkEnd w:id="1514"/>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15" w:name="_Toc160609401"/>
      <w:bookmarkStart w:id="1516" w:name="_Toc207823310"/>
      <w:bookmarkStart w:id="1517" w:name="_Toc129301454"/>
      <w:r>
        <w:t>6.6.</w:t>
      </w:r>
      <w:r w:rsidR="00AF0ACF">
        <w:t>5</w:t>
      </w:r>
      <w:r w:rsidR="00AF0ACF">
        <w:tab/>
        <w:t>Data Model</w:t>
      </w:r>
      <w:bookmarkEnd w:id="1515"/>
      <w:bookmarkEnd w:id="1516"/>
    </w:p>
    <w:p w14:paraId="1F67CAD4" w14:textId="0FFBB1B2" w:rsidR="00AF0ACF" w:rsidRDefault="00E55E8C" w:rsidP="00AF0ACF">
      <w:pPr>
        <w:pStyle w:val="Heading4"/>
        <w:rPr>
          <w:lang w:eastAsia="zh-CN"/>
        </w:rPr>
      </w:pPr>
      <w:bookmarkStart w:id="1518" w:name="_Toc160609402"/>
      <w:bookmarkStart w:id="1519" w:name="_Toc207823311"/>
      <w:r>
        <w:rPr>
          <w:lang w:eastAsia="zh-CN"/>
        </w:rPr>
        <w:t>6.6.</w:t>
      </w:r>
      <w:r w:rsidR="00AF0ACF">
        <w:rPr>
          <w:lang w:eastAsia="zh-CN"/>
        </w:rPr>
        <w:t>5.1</w:t>
      </w:r>
      <w:r w:rsidR="00AF0ACF">
        <w:rPr>
          <w:lang w:eastAsia="zh-CN"/>
        </w:rPr>
        <w:tab/>
        <w:t>General</w:t>
      </w:r>
      <w:bookmarkEnd w:id="1518"/>
      <w:bookmarkEnd w:id="1519"/>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603653"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603653" w:rsidRPr="00B3237F" w:rsidRDefault="00603653" w:rsidP="00603653">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603653" w:rsidRPr="00B3237F" w:rsidRDefault="00603653" w:rsidP="00603653">
            <w:pPr>
              <w:pStyle w:val="TAC"/>
            </w:pPr>
            <w:r>
              <w:t>6.6.5</w:t>
            </w:r>
            <w:r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3D3CC1D9" w:rsidR="00603653" w:rsidRPr="00B3237F" w:rsidRDefault="00603653" w:rsidP="00603653">
            <w:pPr>
              <w:pStyle w:val="TAL"/>
            </w:pPr>
            <w:r>
              <w:t>Describes the parameters shared to perform EAS Information Provision related operations.</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603653" w:rsidRPr="00B3237F" w:rsidRDefault="00603653" w:rsidP="00603653">
            <w:pPr>
              <w:pStyle w:val="TAL"/>
            </w:pPr>
          </w:p>
        </w:tc>
      </w:tr>
      <w:tr w:rsidR="00603653"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603653" w:rsidRDefault="00603653" w:rsidP="00603653">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603653" w:rsidRDefault="00603653" w:rsidP="00603653">
            <w:pPr>
              <w:pStyle w:val="TAC"/>
            </w:pPr>
            <w:r w:rsidRPr="00034EF5">
              <w:t>6.6.5.3.</w:t>
            </w:r>
            <w:r>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5EE56F3B" w:rsidR="00603653" w:rsidRPr="00B3237F" w:rsidRDefault="00603653" w:rsidP="00603653">
            <w:pPr>
              <w:pStyle w:val="TAL"/>
            </w:pPr>
            <w:r>
              <w:t>Represents the type of EAS Information Provisioning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603653" w:rsidRPr="00B3237F" w:rsidRDefault="00603653" w:rsidP="00603653">
            <w:pPr>
              <w:pStyle w:val="TAL"/>
            </w:pPr>
          </w:p>
        </w:tc>
      </w:tr>
      <w:tr w:rsidR="00603653"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603653" w:rsidRPr="00B3237F" w:rsidRDefault="00603653" w:rsidP="00603653">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603653" w:rsidRPr="00B3237F" w:rsidRDefault="00603653" w:rsidP="00603653">
            <w:pPr>
              <w:pStyle w:val="TAC"/>
            </w:pPr>
            <w:r>
              <w:t>6.6.5</w:t>
            </w:r>
            <w:r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22E91CA0" w:rsidR="00603653" w:rsidRPr="00B3237F" w:rsidRDefault="00603653" w:rsidP="00603653">
            <w:pPr>
              <w:pStyle w:val="TAL"/>
            </w:pPr>
            <w:r>
              <w:t>Information about the EAS information provisioning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603653" w:rsidRPr="00B3237F" w:rsidRDefault="00603653" w:rsidP="00603653">
            <w:pPr>
              <w:pStyle w:val="TAL"/>
            </w:pPr>
          </w:p>
        </w:tc>
      </w:tr>
      <w:tr w:rsidR="00603653"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603653" w:rsidRDefault="00603653" w:rsidP="00603653">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603653" w:rsidRDefault="00603653" w:rsidP="00603653">
            <w:pPr>
              <w:pStyle w:val="TAC"/>
            </w:pPr>
            <w:r>
              <w:t>6.6.5</w:t>
            </w:r>
            <w:r w:rsidRPr="00B3237F">
              <w:t>.2.</w:t>
            </w:r>
            <w:r>
              <w:t>4</w:t>
            </w:r>
          </w:p>
        </w:tc>
        <w:tc>
          <w:tcPr>
            <w:tcW w:w="4821" w:type="dxa"/>
            <w:tcBorders>
              <w:top w:val="single" w:sz="4" w:space="0" w:color="auto"/>
              <w:left w:val="single" w:sz="4" w:space="0" w:color="auto"/>
              <w:bottom w:val="single" w:sz="4" w:space="0" w:color="auto"/>
              <w:right w:val="single" w:sz="4" w:space="0" w:color="auto"/>
            </w:tcBorders>
          </w:tcPr>
          <w:p w14:paraId="61132BC2" w14:textId="63FBF912" w:rsidR="00603653" w:rsidRPr="00B3237F" w:rsidRDefault="00603653" w:rsidP="00603653">
            <w:pPr>
              <w:pStyle w:val="TAL"/>
            </w:pPr>
            <w:r>
              <w:t xml:space="preserve">Contains the </w:t>
            </w:r>
            <w:r w:rsidRPr="00140D59">
              <w:t>instantiated EAS information</w:t>
            </w:r>
            <w:r>
              <w:t>.</w:t>
            </w: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603653" w:rsidRPr="00B3237F" w:rsidRDefault="00603653" w:rsidP="00603653">
            <w:pPr>
              <w:pStyle w:val="TAL"/>
            </w:pPr>
          </w:p>
        </w:tc>
      </w:tr>
    </w:tbl>
    <w:p w14:paraId="2AA10170" w14:textId="77777777" w:rsidR="00AF0ACF" w:rsidRDefault="00AF0ACF" w:rsidP="00AF0ACF"/>
    <w:p w14:paraId="7DC0E8BF" w14:textId="10F5EFFB" w:rsidR="00AF0ACF" w:rsidRDefault="00AF0ACF" w:rsidP="00AF0ACF">
      <w:r>
        <w:lastRenderedPageBreak/>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20" w:name="_Toc160609403"/>
      <w:bookmarkStart w:id="1521" w:name="_Toc207823312"/>
      <w:r>
        <w:rPr>
          <w:lang w:eastAsia="zh-CN"/>
        </w:rPr>
        <w:t>6.6.</w:t>
      </w:r>
      <w:r w:rsidR="00AF0ACF">
        <w:rPr>
          <w:lang w:eastAsia="zh-CN"/>
        </w:rPr>
        <w:t>5.2</w:t>
      </w:r>
      <w:r w:rsidR="00AF0ACF">
        <w:rPr>
          <w:lang w:eastAsia="zh-CN"/>
        </w:rPr>
        <w:tab/>
        <w:t>Structured data types</w:t>
      </w:r>
      <w:bookmarkEnd w:id="1520"/>
      <w:bookmarkEnd w:id="1521"/>
    </w:p>
    <w:p w14:paraId="38355652" w14:textId="04EADE96" w:rsidR="00AF0ACF" w:rsidRDefault="00E55E8C" w:rsidP="00AF0ACF">
      <w:pPr>
        <w:pStyle w:val="Heading5"/>
        <w:rPr>
          <w:lang w:eastAsia="zh-CN"/>
        </w:rPr>
      </w:pPr>
      <w:bookmarkStart w:id="1522" w:name="_Toc160609404"/>
      <w:bookmarkStart w:id="1523" w:name="_Toc207823313"/>
      <w:r>
        <w:rPr>
          <w:lang w:eastAsia="zh-CN"/>
        </w:rPr>
        <w:t>6.6.</w:t>
      </w:r>
      <w:r w:rsidR="00AF0ACF">
        <w:rPr>
          <w:lang w:eastAsia="zh-CN"/>
        </w:rPr>
        <w:t>5.2.1</w:t>
      </w:r>
      <w:r w:rsidR="00AF0ACF">
        <w:rPr>
          <w:lang w:eastAsia="zh-CN"/>
        </w:rPr>
        <w:tab/>
        <w:t>Introduction</w:t>
      </w:r>
      <w:bookmarkEnd w:id="1522"/>
      <w:bookmarkEnd w:id="1523"/>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24" w:name="_Toc160609405"/>
      <w:bookmarkStart w:id="1525" w:name="_Toc207823314"/>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24"/>
      <w:bookmarkEnd w:id="1525"/>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6632568E" w:rsidR="00AF0ACF" w:rsidRPr="00646838" w:rsidRDefault="00603653" w:rsidP="00BF6389">
            <w:pPr>
              <w:pStyle w:val="TAL"/>
            </w:pPr>
            <w:r>
              <w:t>1</w:t>
            </w:r>
            <w:r w:rsidR="00BF6389">
              <w:t>..N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342F607A" w:rsidR="00BF6389" w:rsidRDefault="00603653" w:rsidP="00BF6389">
            <w:pPr>
              <w:pStyle w:val="TAL"/>
            </w:pPr>
            <w:r>
              <w:t>1</w:t>
            </w:r>
            <w:r w:rsidR="00BF6389">
              <w:t>..N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2E1B8E" w:rsidRPr="007A6B26" w14:paraId="63FCD347"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0202D9E6" w14:textId="77777777" w:rsidR="002E1B8E" w:rsidRPr="00C77ADB" w:rsidRDefault="002E1B8E" w:rsidP="007C1867">
            <w:pPr>
              <w:pStyle w:val="TAL"/>
            </w:pPr>
            <w:r>
              <w:t>eesId</w:t>
            </w:r>
          </w:p>
        </w:tc>
        <w:tc>
          <w:tcPr>
            <w:tcW w:w="818" w:type="pct"/>
            <w:tcBorders>
              <w:top w:val="single" w:sz="4" w:space="0" w:color="auto"/>
              <w:left w:val="single" w:sz="4" w:space="0" w:color="auto"/>
              <w:bottom w:val="single" w:sz="4" w:space="0" w:color="auto"/>
              <w:right w:val="single" w:sz="4" w:space="0" w:color="auto"/>
            </w:tcBorders>
          </w:tcPr>
          <w:p w14:paraId="426DFF6E" w14:textId="77777777" w:rsidR="002E1B8E" w:rsidRDefault="002E1B8E" w:rsidP="007C1867">
            <w:pPr>
              <w:pStyle w:val="TAL"/>
            </w:pPr>
            <w:r>
              <w:t>string</w:t>
            </w:r>
          </w:p>
        </w:tc>
        <w:tc>
          <w:tcPr>
            <w:tcW w:w="224" w:type="pct"/>
            <w:tcBorders>
              <w:top w:val="single" w:sz="4" w:space="0" w:color="auto"/>
              <w:left w:val="single" w:sz="4" w:space="0" w:color="auto"/>
              <w:bottom w:val="single" w:sz="4" w:space="0" w:color="auto"/>
              <w:right w:val="single" w:sz="4" w:space="0" w:color="auto"/>
            </w:tcBorders>
          </w:tcPr>
          <w:p w14:paraId="10ED059E"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6FFD4308" w14:textId="77777777" w:rsidR="002E1B8E" w:rsidRDefault="002E1B8E" w:rsidP="007C1867">
            <w:pPr>
              <w:pStyle w:val="TAL"/>
            </w:pPr>
            <w:r>
              <w:t>0..1</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6201726E" w14:textId="77777777" w:rsidR="002E1B8E" w:rsidRDefault="002E1B8E" w:rsidP="007C1867">
            <w:pPr>
              <w:pStyle w:val="TAL"/>
            </w:pPr>
            <w:r>
              <w:t>Represents the identifier of the EES.</w:t>
            </w:r>
          </w:p>
        </w:tc>
        <w:tc>
          <w:tcPr>
            <w:tcW w:w="713" w:type="pct"/>
            <w:tcBorders>
              <w:top w:val="single" w:sz="4" w:space="0" w:color="auto"/>
              <w:left w:val="single" w:sz="4" w:space="0" w:color="auto"/>
              <w:bottom w:val="single" w:sz="4" w:space="0" w:color="auto"/>
              <w:right w:val="single" w:sz="4" w:space="0" w:color="auto"/>
            </w:tcBorders>
          </w:tcPr>
          <w:p w14:paraId="6C8FCEC9" w14:textId="77777777" w:rsidR="002E1B8E" w:rsidRPr="007A6B26" w:rsidRDefault="002E1B8E" w:rsidP="007C1867">
            <w:pPr>
              <w:pStyle w:val="TAL"/>
            </w:pPr>
            <w:r w:rsidRPr="00C32AA7">
              <w:t>EdgeApp_</w:t>
            </w:r>
            <w:r>
              <w:t>3</w:t>
            </w:r>
          </w:p>
        </w:tc>
      </w:tr>
      <w:tr w:rsidR="002E1B8E" w:rsidRPr="007A6B26" w14:paraId="0B8DF2D6" w14:textId="77777777" w:rsidTr="002E1B8E">
        <w:trPr>
          <w:jc w:val="center"/>
        </w:trPr>
        <w:tc>
          <w:tcPr>
            <w:tcW w:w="641" w:type="pct"/>
            <w:tcBorders>
              <w:top w:val="single" w:sz="4" w:space="0" w:color="auto"/>
              <w:left w:val="single" w:sz="4" w:space="0" w:color="auto"/>
              <w:bottom w:val="single" w:sz="4" w:space="0" w:color="auto"/>
              <w:right w:val="single" w:sz="4" w:space="0" w:color="auto"/>
            </w:tcBorders>
            <w:shd w:val="clear" w:color="auto" w:fill="auto"/>
          </w:tcPr>
          <w:p w14:paraId="7542381C" w14:textId="77777777" w:rsidR="002E1B8E" w:rsidRPr="00C77ADB" w:rsidRDefault="002E1B8E" w:rsidP="007C1867">
            <w:pPr>
              <w:pStyle w:val="TAL"/>
            </w:pPr>
            <w:r>
              <w:t>eesEndPnts</w:t>
            </w:r>
          </w:p>
        </w:tc>
        <w:tc>
          <w:tcPr>
            <w:tcW w:w="818" w:type="pct"/>
            <w:tcBorders>
              <w:top w:val="single" w:sz="4" w:space="0" w:color="auto"/>
              <w:left w:val="single" w:sz="4" w:space="0" w:color="auto"/>
              <w:bottom w:val="single" w:sz="4" w:space="0" w:color="auto"/>
              <w:right w:val="single" w:sz="4" w:space="0" w:color="auto"/>
            </w:tcBorders>
          </w:tcPr>
          <w:p w14:paraId="086F8AE7" w14:textId="77777777" w:rsidR="002E1B8E" w:rsidRDefault="002E1B8E" w:rsidP="007C1867">
            <w:pPr>
              <w:pStyle w:val="TAL"/>
            </w:pPr>
            <w:r>
              <w:t>array(EndPoint)</w:t>
            </w:r>
          </w:p>
        </w:tc>
        <w:tc>
          <w:tcPr>
            <w:tcW w:w="224" w:type="pct"/>
            <w:tcBorders>
              <w:top w:val="single" w:sz="4" w:space="0" w:color="auto"/>
              <w:left w:val="single" w:sz="4" w:space="0" w:color="auto"/>
              <w:bottom w:val="single" w:sz="4" w:space="0" w:color="auto"/>
              <w:right w:val="single" w:sz="4" w:space="0" w:color="auto"/>
            </w:tcBorders>
          </w:tcPr>
          <w:p w14:paraId="3A3075CB" w14:textId="77777777" w:rsidR="002E1B8E" w:rsidRDefault="002E1B8E" w:rsidP="007C1867">
            <w:pPr>
              <w:pStyle w:val="TAC"/>
            </w:pPr>
            <w:r>
              <w:t>O</w:t>
            </w:r>
          </w:p>
        </w:tc>
        <w:tc>
          <w:tcPr>
            <w:tcW w:w="596" w:type="pct"/>
            <w:tcBorders>
              <w:top w:val="single" w:sz="4" w:space="0" w:color="auto"/>
              <w:left w:val="single" w:sz="4" w:space="0" w:color="auto"/>
              <w:bottom w:val="single" w:sz="4" w:space="0" w:color="auto"/>
              <w:right w:val="single" w:sz="4" w:space="0" w:color="auto"/>
            </w:tcBorders>
          </w:tcPr>
          <w:p w14:paraId="7023B739" w14:textId="77777777" w:rsidR="002E1B8E" w:rsidRDefault="002E1B8E" w:rsidP="007C1867">
            <w:pPr>
              <w:pStyle w:val="TAL"/>
            </w:pPr>
            <w:r>
              <w:t>1..N</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2538F4AE" w14:textId="77777777" w:rsidR="002E1B8E" w:rsidRDefault="002E1B8E" w:rsidP="007C1867">
            <w:pPr>
              <w:pStyle w:val="TAL"/>
            </w:pPr>
            <w:r>
              <w:t>Represents the endpoint(s) of the EES.</w:t>
            </w:r>
          </w:p>
        </w:tc>
        <w:tc>
          <w:tcPr>
            <w:tcW w:w="713" w:type="pct"/>
            <w:tcBorders>
              <w:top w:val="single" w:sz="4" w:space="0" w:color="auto"/>
              <w:left w:val="single" w:sz="4" w:space="0" w:color="auto"/>
              <w:bottom w:val="single" w:sz="4" w:space="0" w:color="auto"/>
              <w:right w:val="single" w:sz="4" w:space="0" w:color="auto"/>
            </w:tcBorders>
          </w:tcPr>
          <w:p w14:paraId="150F6B24" w14:textId="77777777" w:rsidR="002E1B8E" w:rsidRPr="007A6B26" w:rsidRDefault="002E1B8E" w:rsidP="007C1867">
            <w:pPr>
              <w:pStyle w:val="TAL"/>
            </w:pPr>
            <w:r w:rsidRPr="00C32AA7">
              <w:t>EdgeApp_</w:t>
            </w:r>
            <w:r>
              <w:t>3</w:t>
            </w: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94E876" w:rsidR="00BF6389" w:rsidRPr="00646838" w:rsidRDefault="00603653" w:rsidP="008C2B53">
            <w:pPr>
              <w:pStyle w:val="TAL"/>
            </w:pPr>
            <w:r>
              <w:t>1</w:t>
            </w:r>
            <w:r w:rsidR="008C2B53">
              <w:t>..N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0351D8DB" w:rsidR="00BF6389" w:rsidRPr="00646838" w:rsidRDefault="00533374" w:rsidP="00533374">
            <w:pPr>
              <w:pStyle w:val="TAL"/>
            </w:pPr>
            <w:r>
              <w:t>1..N</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5F9019A" w:rsidR="00BF6389" w:rsidRDefault="00603653" w:rsidP="00603653">
            <w:pPr>
              <w:pStyle w:val="TAL"/>
            </w:pPr>
            <w:r>
              <w:t>1..N</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6CBF6C0D" w:rsidR="00BF6389" w:rsidRDefault="00533374" w:rsidP="00733799">
            <w:pPr>
              <w:pStyle w:val="TAL"/>
            </w:pPr>
            <w:r>
              <w:t>1</w:t>
            </w:r>
            <w:r w:rsidR="00BF6389">
              <w:t>..</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06A13047" w:rsidR="00BF6389" w:rsidRDefault="00BF6389" w:rsidP="00533374">
            <w:pPr>
              <w:pStyle w:val="TAL"/>
            </w:pPr>
            <w:r>
              <w:t>1</w:t>
            </w:r>
            <w:r w:rsidR="00533374">
              <w:t>..N</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0C5C984" w:rsidR="00674E00" w:rsidRDefault="0062609E" w:rsidP="00674E00">
            <w:pPr>
              <w:pStyle w:val="TAL"/>
            </w:pPr>
            <w:r>
              <w:t>1</w:t>
            </w:r>
            <w:r w:rsidR="00674E00">
              <w:t>..N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56F75BC5" w:rsidR="00F60059" w:rsidRDefault="00F60059" w:rsidP="00F60059">
            <w:pPr>
              <w:pStyle w:val="TAL"/>
            </w:pPr>
            <w:r>
              <w:t>NOTE 1:</w:t>
            </w:r>
            <w:r>
              <w:tab/>
              <w:t xml:space="preserve">The attribute may be present only if Selected EASID(s) and Selected EAS Endpoint(s) are present and </w:t>
            </w:r>
            <w:r w:rsidR="0062609E">
              <w:t>"</w:t>
            </w:r>
            <w:r>
              <w:t>reqType</w:t>
            </w:r>
            <w:r w:rsidR="0062609E">
              <w:t>"</w:t>
            </w:r>
            <w:r>
              <w:t xml:space="preserve"> attribute is </w:t>
            </w:r>
            <w:r w:rsidR="0062609E">
              <w:t xml:space="preserve">set to </w:t>
            </w:r>
            <w:r>
              <w:t>"ACR_SCENARIO_SELECTION_ANNOUNCEMENT"</w:t>
            </w:r>
            <w:r w:rsidR="0062609E">
              <w:t>.</w:t>
            </w:r>
          </w:p>
          <w:p w14:paraId="7F1BB8D4" w14:textId="539F62D2" w:rsidR="00F60059" w:rsidRDefault="00F60059" w:rsidP="00F60059">
            <w:pPr>
              <w:pStyle w:val="TAL"/>
            </w:pPr>
            <w:r>
              <w:t>NOTE 2:</w:t>
            </w:r>
            <w:r>
              <w:tab/>
              <w:t xml:space="preserve">The attributes are present only if the </w:t>
            </w:r>
            <w:r w:rsidR="00C068FF">
              <w:t>"</w:t>
            </w:r>
            <w:r>
              <w:t>reqType</w:t>
            </w:r>
            <w:r w:rsidR="00C068FF">
              <w:t>"</w:t>
            </w:r>
            <w:r>
              <w:t xml:space="preserve"> attribute is </w:t>
            </w:r>
            <w:r w:rsidR="00C068FF">
              <w:t>set to "</w:t>
            </w:r>
            <w:r>
              <w:t>ACR_SCENARIO_SELECTION_REQUEST</w:t>
            </w:r>
            <w:r w:rsidR="00C068FF">
              <w:t>"</w:t>
            </w:r>
          </w:p>
          <w:p w14:paraId="658EA2C3" w14:textId="1E1B0154" w:rsidR="00F60059" w:rsidRDefault="00F60059" w:rsidP="00F60059">
            <w:pPr>
              <w:pStyle w:val="TAL"/>
            </w:pPr>
            <w:r>
              <w:t>NOTE 3:</w:t>
            </w:r>
            <w:r>
              <w:tab/>
              <w:t>The attribute is present if AC Profile is not shared to EES previously</w:t>
            </w:r>
          </w:p>
          <w:p w14:paraId="2C06F586" w14:textId="7FD57FA8" w:rsidR="00F60059" w:rsidRDefault="00F60059" w:rsidP="00F60059">
            <w:pPr>
              <w:pStyle w:val="TAL"/>
            </w:pPr>
            <w:r>
              <w:t>NOTE 4:</w:t>
            </w:r>
            <w:r>
              <w:tab/>
              <w:t xml:space="preserve">This attribute may be present only if the </w:t>
            </w:r>
            <w:r w:rsidR="006C5402">
              <w:t>"</w:t>
            </w:r>
            <w:r>
              <w:t>reqType</w:t>
            </w:r>
            <w:r w:rsidR="006C5402">
              <w:t>"</w:t>
            </w:r>
            <w:r>
              <w:t xml:space="preserve"> attribute is </w:t>
            </w:r>
            <w:r w:rsidR="00E246CE">
              <w:t xml:space="preserve">set to </w:t>
            </w:r>
            <w:r>
              <w:t>"EAS_SELECTION".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26" w:name="_Toc160609406"/>
      <w:bookmarkStart w:id="1527" w:name="_Toc207823315"/>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26"/>
      <w:bookmarkEnd w:id="1527"/>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3C8F4FC9" w:rsidR="003F2FF2" w:rsidRPr="00CA178A" w:rsidRDefault="004103F1" w:rsidP="005B1308">
            <w:pPr>
              <w:pStyle w:val="TAL"/>
              <w:rPr>
                <w:noProof/>
              </w:rPr>
            </w:pPr>
            <w:r>
              <w:rPr>
                <w:noProof/>
              </w:rPr>
              <w:t>1</w:t>
            </w:r>
            <w:r w:rsidR="003F2FF2" w:rsidRPr="00CA178A">
              <w:rPr>
                <w:noProof/>
              </w:rPr>
              <w:t>..N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45F8927B" w:rsidR="003F2FF2" w:rsidRPr="00CA178A" w:rsidRDefault="003F2FF2" w:rsidP="005B1308">
            <w:pPr>
              <w:pStyle w:val="TAN"/>
              <w:rPr>
                <w:noProof/>
              </w:rPr>
            </w:pPr>
            <w:r w:rsidRPr="00CA178A">
              <w:rPr>
                <w:noProof/>
              </w:rPr>
              <w:t>NOTE 1:</w:t>
            </w:r>
            <w:r w:rsidRPr="00CA178A">
              <w:rPr>
                <w:noProof/>
              </w:rPr>
              <w:tab/>
              <w:t xml:space="preserve">Only </w:t>
            </w:r>
            <w:r w:rsidR="004103F1">
              <w:rPr>
                <w:noProof/>
              </w:rPr>
              <w:t xml:space="preserve">present </w:t>
            </w:r>
            <w:r w:rsidRPr="00CA178A">
              <w:rPr>
                <w:noProof/>
              </w:rPr>
              <w:t xml:space="preserve">if the </w:t>
            </w:r>
            <w:r w:rsidR="004103F1">
              <w:rPr>
                <w:noProof/>
              </w:rPr>
              <w:t>"</w:t>
            </w:r>
            <w:r w:rsidRPr="00CA178A">
              <w:rPr>
                <w:noProof/>
              </w:rPr>
              <w:t>reqType</w:t>
            </w:r>
            <w:r w:rsidR="004103F1">
              <w:rPr>
                <w:noProof/>
              </w:rPr>
              <w:t>"</w:t>
            </w:r>
            <w:r w:rsidRPr="00CA178A" w:rsidDel="00871655">
              <w:rPr>
                <w:noProof/>
              </w:rPr>
              <w:t xml:space="preserve"> </w:t>
            </w:r>
            <w:r w:rsidRPr="00CA178A">
              <w:rPr>
                <w:noProof/>
              </w:rPr>
              <w:t xml:space="preserve">attribute is </w:t>
            </w:r>
            <w:r w:rsidR="00120801">
              <w:rPr>
                <w:noProof/>
              </w:rPr>
              <w:t>set to "</w:t>
            </w:r>
            <w:r w:rsidRPr="00CA178A">
              <w:rPr>
                <w:noProof/>
              </w:rPr>
              <w:t>ACR_SCENARIO_SELECTION_REQUEST</w:t>
            </w:r>
            <w:r w:rsidR="00120801">
              <w:rPr>
                <w:noProof/>
              </w:rPr>
              <w:t>"</w:t>
            </w:r>
            <w:r w:rsidRPr="00CA178A">
              <w:rPr>
                <w:noProof/>
              </w:rPr>
              <w:t>.</w:t>
            </w:r>
          </w:p>
          <w:p w14:paraId="6AA29920" w14:textId="6116F5A0" w:rsidR="003F2FF2" w:rsidRPr="00CA178A" w:rsidRDefault="003F2FF2" w:rsidP="005B1308">
            <w:pPr>
              <w:pStyle w:val="TAN"/>
              <w:rPr>
                <w:noProof/>
              </w:rPr>
            </w:pPr>
            <w:r w:rsidRPr="00CA178A">
              <w:rPr>
                <w:noProof/>
              </w:rPr>
              <w:t>NOTE 2:</w:t>
            </w:r>
            <w:r w:rsidRPr="00CA178A">
              <w:rPr>
                <w:noProof/>
              </w:rPr>
              <w:tab/>
              <w:t xml:space="preserve">Only </w:t>
            </w:r>
            <w:r w:rsidR="005F48DA">
              <w:rPr>
                <w:noProof/>
              </w:rPr>
              <w:t xml:space="preserve">present </w:t>
            </w:r>
            <w:r w:rsidRPr="00CA178A">
              <w:rPr>
                <w:noProof/>
              </w:rPr>
              <w:t xml:space="preserve">if request does not include </w:t>
            </w:r>
            <w:r w:rsidR="005F48DA">
              <w:rPr>
                <w:noProof/>
              </w:rPr>
              <w:t xml:space="preserve">the </w:t>
            </w:r>
            <w:r w:rsidRPr="00CA178A">
              <w:rPr>
                <w:noProof/>
              </w:rPr>
              <w:t>selected EAS endpoint.</w:t>
            </w:r>
          </w:p>
          <w:p w14:paraId="7AD96073" w14:textId="519D245E" w:rsidR="003F2FF2" w:rsidRPr="00CA178A" w:rsidRDefault="003F2FF2" w:rsidP="005F48DA">
            <w:pPr>
              <w:pStyle w:val="TAN"/>
              <w:rPr>
                <w:noProof/>
              </w:rPr>
            </w:pPr>
            <w:r w:rsidRPr="00CA178A">
              <w:rPr>
                <w:noProof/>
              </w:rPr>
              <w:t>NOTE 3:</w:t>
            </w:r>
            <w:r w:rsidRPr="00CA178A">
              <w:rPr>
                <w:noProof/>
              </w:rPr>
              <w:tab/>
              <w:t xml:space="preserve">Only </w:t>
            </w:r>
            <w:r w:rsidR="005F48DA">
              <w:rPr>
                <w:noProof/>
              </w:rPr>
              <w:t xml:space="preserve">present </w:t>
            </w:r>
            <w:r w:rsidRPr="00CA178A">
              <w:rPr>
                <w:noProof/>
              </w:rPr>
              <w:t xml:space="preserve">if the </w:t>
            </w:r>
            <w:r w:rsidR="005F48DA">
              <w:rPr>
                <w:noProof/>
              </w:rPr>
              <w:t>"</w:t>
            </w:r>
            <w:r w:rsidRPr="00CA178A">
              <w:rPr>
                <w:noProof/>
              </w:rPr>
              <w:t>reqType</w:t>
            </w:r>
            <w:r w:rsidR="005F48DA">
              <w:rPr>
                <w:noProof/>
              </w:rPr>
              <w:t>"</w:t>
            </w:r>
            <w:r w:rsidRPr="00CA178A" w:rsidDel="00871655">
              <w:rPr>
                <w:noProof/>
              </w:rPr>
              <w:t xml:space="preserve"> </w:t>
            </w:r>
            <w:r w:rsidRPr="00CA178A">
              <w:rPr>
                <w:noProof/>
              </w:rPr>
              <w:t>attribute</w:t>
            </w:r>
            <w:r w:rsidR="005F48DA">
              <w:rPr>
                <w:noProof/>
              </w:rPr>
              <w:t xml:space="preserve"> set to</w:t>
            </w:r>
            <w:r w:rsidRPr="00CA178A">
              <w:rPr>
                <w:noProof/>
              </w:rPr>
              <w:t xml:space="preserve">is </w:t>
            </w:r>
            <w:r w:rsidR="00B878DE">
              <w:rPr>
                <w:noProof/>
              </w:rPr>
              <w:t xml:space="preserve">set to </w:t>
            </w:r>
            <w:r w:rsidRPr="00CA178A">
              <w:rPr>
                <w:noProof/>
              </w:rPr>
              <w:t>"EAS_SELECTION".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28" w:name="_Toc160609407"/>
      <w:bookmarkStart w:id="1529" w:name="_Toc207823316"/>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28"/>
      <w:bookmarkEnd w:id="1529"/>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30" w:name="_Toc160609408"/>
      <w:bookmarkStart w:id="1531" w:name="_Toc207823317"/>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30"/>
      <w:bookmarkEnd w:id="1531"/>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32" w:name="_Toc160609409"/>
      <w:bookmarkStart w:id="1533" w:name="_Toc207823318"/>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32"/>
      <w:bookmarkEnd w:id="1533"/>
    </w:p>
    <w:p w14:paraId="1757A073" w14:textId="77777777" w:rsidR="00AF0ACF" w:rsidRPr="0034679F" w:rsidRDefault="00AF0ACF" w:rsidP="00AF0ACF"/>
    <w:p w14:paraId="74C8BAB5" w14:textId="75DFE668" w:rsidR="00D82675" w:rsidRDefault="00D82675" w:rsidP="00D82675">
      <w:pPr>
        <w:pStyle w:val="Heading5"/>
      </w:pPr>
      <w:bookmarkStart w:id="1534" w:name="_Toc160609410"/>
      <w:bookmarkStart w:id="1535" w:name="_Toc28012837"/>
      <w:bookmarkStart w:id="1536" w:name="_Toc34266319"/>
      <w:bookmarkStart w:id="1537" w:name="_Toc36102490"/>
      <w:bookmarkStart w:id="1538" w:name="_Toc43563534"/>
      <w:bookmarkStart w:id="1539" w:name="_Toc45134077"/>
      <w:bookmarkStart w:id="1540" w:name="_Toc50032009"/>
      <w:bookmarkStart w:id="1541" w:name="_Toc51762929"/>
      <w:bookmarkStart w:id="1542" w:name="_Toc56640997"/>
      <w:bookmarkStart w:id="1543" w:name="_Toc59017965"/>
      <w:bookmarkStart w:id="1544" w:name="_Toc66231833"/>
      <w:bookmarkStart w:id="1545" w:name="_Toc68168994"/>
      <w:bookmarkStart w:id="1546" w:name="_Toc70550661"/>
      <w:bookmarkStart w:id="1547" w:name="_Toc73564475"/>
      <w:bookmarkStart w:id="1548" w:name="_Toc85734457"/>
      <w:bookmarkStart w:id="1549" w:name="_Toc89431756"/>
      <w:bookmarkStart w:id="1550" w:name="_Toc97042568"/>
      <w:bookmarkStart w:id="1551" w:name="_Toc97045712"/>
      <w:bookmarkStart w:id="1552" w:name="_Toc97155457"/>
      <w:bookmarkStart w:id="1553" w:name="_Toc101521597"/>
      <w:bookmarkStart w:id="1554" w:name="_Toc138761871"/>
      <w:bookmarkStart w:id="1555" w:name="_Toc207823319"/>
      <w:r>
        <w:t>6.6.5.2.7</w:t>
      </w:r>
      <w:r>
        <w:tab/>
      </w:r>
      <w:r w:rsidR="005E6A11">
        <w:t>Void</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56" w:name="_Toc160609411"/>
      <w:bookmarkStart w:id="1557" w:name="_Toc207823320"/>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56"/>
      <w:bookmarkEnd w:id="1557"/>
    </w:p>
    <w:p w14:paraId="4E5F5FA0" w14:textId="172F4D3B" w:rsidR="00AF0ACF" w:rsidRPr="003C73EC" w:rsidRDefault="00E55E8C" w:rsidP="00AF0ACF">
      <w:pPr>
        <w:pStyle w:val="Heading5"/>
      </w:pPr>
      <w:bookmarkStart w:id="1558" w:name="_Toc160609412"/>
      <w:bookmarkStart w:id="1559" w:name="_Toc207823321"/>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58"/>
      <w:bookmarkEnd w:id="1559"/>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60" w:name="_Toc160609413"/>
      <w:bookmarkStart w:id="1561" w:name="_Toc207823322"/>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60"/>
      <w:bookmarkEnd w:id="1561"/>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62" w:name="_Toc207823323"/>
      <w:bookmarkStart w:id="1563" w:name="_Toc160609414"/>
      <w:r w:rsidRPr="00CA178A">
        <w:rPr>
          <w:noProof/>
        </w:rPr>
        <w:lastRenderedPageBreak/>
        <w:t>6.6.5.3.</w:t>
      </w:r>
      <w:r w:rsidR="00ED6AD6">
        <w:rPr>
          <w:noProof/>
        </w:rPr>
        <w:t>3</w:t>
      </w:r>
      <w:r w:rsidRPr="00CA178A">
        <w:rPr>
          <w:noProof/>
        </w:rPr>
        <w:tab/>
        <w:t>Enumeration: EasInfoProvReqType</w:t>
      </w:r>
      <w:bookmarkEnd w:id="1562"/>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64" w:name="_Toc207823324"/>
      <w:r>
        <w:t>6.6.</w:t>
      </w:r>
      <w:r w:rsidR="00AF0ACF">
        <w:t>6</w:t>
      </w:r>
      <w:r w:rsidR="00AF0ACF">
        <w:tab/>
        <w:t>Error Handling</w:t>
      </w:r>
      <w:bookmarkEnd w:id="1563"/>
      <w:bookmarkEnd w:id="1564"/>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65" w:name="_Toc160609415"/>
      <w:bookmarkStart w:id="1566" w:name="_Toc207823325"/>
      <w:r>
        <w:t>6.6.</w:t>
      </w:r>
      <w:r w:rsidR="00AF0ACF">
        <w:t>7</w:t>
      </w:r>
      <w:r w:rsidR="00AF0ACF">
        <w:tab/>
        <w:t>Feature negotiation</w:t>
      </w:r>
      <w:bookmarkEnd w:id="1565"/>
      <w:bookmarkEnd w:id="1566"/>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2E1B8E"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2DFB757C" w:rsidR="002E1B8E" w:rsidRDefault="002E1B8E" w:rsidP="002E1B8E">
            <w:pPr>
              <w:pStyle w:val="TAL"/>
              <w:rPr>
                <w:rFonts w:eastAsia="Batang"/>
              </w:rPr>
            </w:pPr>
            <w:r>
              <w:rPr>
                <w:rFonts w:eastAsia="Batang"/>
              </w:rPr>
              <w:t>1</w:t>
            </w:r>
          </w:p>
        </w:tc>
        <w:tc>
          <w:tcPr>
            <w:tcW w:w="2098" w:type="dxa"/>
            <w:tcBorders>
              <w:top w:val="single" w:sz="4" w:space="0" w:color="auto"/>
              <w:left w:val="single" w:sz="4" w:space="0" w:color="auto"/>
              <w:bottom w:val="single" w:sz="4" w:space="0" w:color="auto"/>
              <w:right w:val="single" w:sz="4" w:space="0" w:color="auto"/>
            </w:tcBorders>
          </w:tcPr>
          <w:p w14:paraId="4ACDD296" w14:textId="22D6DF67" w:rsidR="002E1B8E" w:rsidRDefault="002E1B8E" w:rsidP="002E1B8E">
            <w:pPr>
              <w:pStyle w:val="TAL"/>
              <w:rPr>
                <w:rFonts w:eastAsia="Batang"/>
              </w:rPr>
            </w:pPr>
            <w:r>
              <w:t>EdgeApp_3</w:t>
            </w:r>
          </w:p>
        </w:tc>
        <w:tc>
          <w:tcPr>
            <w:tcW w:w="5902" w:type="dxa"/>
            <w:tcBorders>
              <w:top w:val="single" w:sz="4" w:space="0" w:color="auto"/>
              <w:left w:val="single" w:sz="4" w:space="0" w:color="auto"/>
              <w:bottom w:val="single" w:sz="4" w:space="0" w:color="auto"/>
              <w:right w:val="single" w:sz="4" w:space="0" w:color="auto"/>
            </w:tcBorders>
          </w:tcPr>
          <w:p w14:paraId="28454597" w14:textId="77777777" w:rsidR="002E1B8E" w:rsidRPr="00B92900" w:rsidRDefault="002E1B8E" w:rsidP="002E1B8E">
            <w:pPr>
              <w:pStyle w:val="TAL"/>
            </w:pPr>
            <w:r w:rsidRPr="00B92900">
              <w:t>This feature indicates support of enhancements for the Enabling Edge Applications. Within this feature the following enhancements are covered:</w:t>
            </w:r>
          </w:p>
          <w:p w14:paraId="55149650" w14:textId="048B7D2A" w:rsidR="002E1B8E" w:rsidRDefault="002E1B8E" w:rsidP="002E1B8E">
            <w:pPr>
              <w:pStyle w:val="TAL"/>
              <w:rPr>
                <w:rFonts w:eastAsia="Batang" w:cs="Arial"/>
                <w:szCs w:val="18"/>
              </w:rPr>
            </w:pPr>
            <w:r w:rsidRPr="00B92900">
              <w:t>-</w:t>
            </w:r>
            <w:r w:rsidRPr="00B92900">
              <w:tab/>
            </w:r>
            <w:r>
              <w:t>declaring</w:t>
            </w:r>
            <w:r w:rsidRPr="00970482">
              <w:t xml:space="preserve"> the EAS Information </w:t>
            </w:r>
            <w:r>
              <w:t xml:space="preserve">provisioning data </w:t>
            </w:r>
            <w:r w:rsidRPr="00970482">
              <w:t>to the EES</w:t>
            </w:r>
            <w:r>
              <w:t>.</w:t>
            </w:r>
          </w:p>
        </w:tc>
      </w:tr>
    </w:tbl>
    <w:p w14:paraId="0EE65C51" w14:textId="77777777" w:rsidR="00AF0ACF" w:rsidRPr="00773BBB" w:rsidRDefault="00AF0ACF" w:rsidP="00AF0ACF"/>
    <w:bookmarkEnd w:id="1517"/>
    <w:p w14:paraId="3DD078A1" w14:textId="77777777" w:rsidR="00AF0ACF" w:rsidRPr="00773BBB" w:rsidRDefault="00AF0ACF" w:rsidP="009E5347"/>
    <w:p w14:paraId="1E0B1964" w14:textId="77777777" w:rsidR="009E5347" w:rsidRPr="004D3578" w:rsidRDefault="009E5347" w:rsidP="009E5347">
      <w:pPr>
        <w:pStyle w:val="Heading1"/>
      </w:pPr>
      <w:bookmarkStart w:id="1567" w:name="_Toc101529428"/>
      <w:bookmarkStart w:id="1568" w:name="_Toc114864262"/>
      <w:bookmarkStart w:id="1569" w:name="_Toc143871413"/>
      <w:bookmarkStart w:id="1570" w:name="_Toc144134909"/>
      <w:bookmarkStart w:id="1571" w:name="_Toc160609416"/>
      <w:bookmarkStart w:id="1572" w:name="_Toc207823326"/>
      <w:r>
        <w:t>7</w:t>
      </w:r>
      <w:r>
        <w:tab/>
        <w:t>Services offered by Edge Configuration Server</w:t>
      </w:r>
      <w:bookmarkEnd w:id="1567"/>
      <w:bookmarkEnd w:id="1568"/>
      <w:bookmarkEnd w:id="1569"/>
      <w:bookmarkEnd w:id="1570"/>
      <w:bookmarkEnd w:id="1571"/>
      <w:bookmarkEnd w:id="1572"/>
    </w:p>
    <w:p w14:paraId="2AD9CC73" w14:textId="77777777" w:rsidR="009E5347" w:rsidRDefault="009E5347" w:rsidP="009E5347">
      <w:pPr>
        <w:pStyle w:val="Heading2"/>
      </w:pPr>
      <w:bookmarkStart w:id="1573" w:name="_Toc70534719"/>
      <w:bookmarkStart w:id="1574" w:name="_Toc101529429"/>
      <w:bookmarkStart w:id="1575" w:name="_Toc114864263"/>
      <w:bookmarkStart w:id="1576" w:name="_Toc143871414"/>
      <w:bookmarkStart w:id="1577" w:name="_Toc144134910"/>
      <w:bookmarkStart w:id="1578" w:name="_Toc160609417"/>
      <w:bookmarkStart w:id="1579" w:name="_Toc207823327"/>
      <w:r>
        <w:t>7.1</w:t>
      </w:r>
      <w:r>
        <w:tab/>
        <w:t>Introduction</w:t>
      </w:r>
      <w:bookmarkEnd w:id="1573"/>
      <w:bookmarkEnd w:id="1574"/>
      <w:bookmarkEnd w:id="1575"/>
      <w:bookmarkEnd w:id="1576"/>
      <w:bookmarkEnd w:id="1577"/>
      <w:bookmarkEnd w:id="1578"/>
      <w:bookmarkEnd w:id="1579"/>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80" w:name="_Toc101529430"/>
      <w:bookmarkStart w:id="1581" w:name="_Toc114864264"/>
      <w:bookmarkStart w:id="1582" w:name="_Toc143871415"/>
      <w:bookmarkStart w:id="1583" w:name="_Toc144134911"/>
      <w:bookmarkStart w:id="1584" w:name="_Toc160609418"/>
      <w:bookmarkStart w:id="1585" w:name="_Toc207823328"/>
      <w:r>
        <w:lastRenderedPageBreak/>
        <w:t>7.2</w:t>
      </w:r>
      <w:r>
        <w:tab/>
      </w:r>
      <w:r w:rsidRPr="00317891">
        <w:t>Eecs_ServiceProvisioning</w:t>
      </w:r>
      <w:r>
        <w:t xml:space="preserve"> Service</w:t>
      </w:r>
      <w:bookmarkEnd w:id="1580"/>
      <w:bookmarkEnd w:id="1581"/>
      <w:bookmarkEnd w:id="1582"/>
      <w:bookmarkEnd w:id="1583"/>
      <w:bookmarkEnd w:id="1584"/>
      <w:bookmarkEnd w:id="1585"/>
    </w:p>
    <w:p w14:paraId="39A3B66A" w14:textId="77777777" w:rsidR="009E5347" w:rsidRDefault="009E5347" w:rsidP="009E5347">
      <w:pPr>
        <w:pStyle w:val="Heading3"/>
      </w:pPr>
      <w:bookmarkStart w:id="1586" w:name="_Toc101529431"/>
      <w:bookmarkStart w:id="1587" w:name="_Toc114864265"/>
      <w:bookmarkStart w:id="1588" w:name="_Toc143871416"/>
      <w:bookmarkStart w:id="1589" w:name="_Toc144134912"/>
      <w:bookmarkStart w:id="1590" w:name="_Toc160609419"/>
      <w:bookmarkStart w:id="1591" w:name="_Toc207823329"/>
      <w:r>
        <w:t>7.2.1</w:t>
      </w:r>
      <w:r>
        <w:tab/>
        <w:t>Service Description</w:t>
      </w:r>
      <w:bookmarkEnd w:id="1586"/>
      <w:bookmarkEnd w:id="1587"/>
      <w:bookmarkEnd w:id="1588"/>
      <w:bookmarkEnd w:id="1589"/>
      <w:bookmarkEnd w:id="1590"/>
      <w:bookmarkEnd w:id="1591"/>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92" w:name="_Toc101529432"/>
      <w:bookmarkStart w:id="1593" w:name="_Toc114864266"/>
      <w:bookmarkStart w:id="1594" w:name="_Toc143871417"/>
      <w:bookmarkStart w:id="1595" w:name="_Toc144134913"/>
      <w:bookmarkStart w:id="1596" w:name="_Toc160609420"/>
      <w:bookmarkStart w:id="1597" w:name="_Toc207823330"/>
      <w:r>
        <w:t>7.2.2</w:t>
      </w:r>
      <w:r>
        <w:tab/>
        <w:t>Service Operations</w:t>
      </w:r>
      <w:bookmarkEnd w:id="1592"/>
      <w:bookmarkEnd w:id="1593"/>
      <w:bookmarkEnd w:id="1594"/>
      <w:bookmarkEnd w:id="1595"/>
      <w:bookmarkEnd w:id="1596"/>
      <w:bookmarkEnd w:id="1597"/>
    </w:p>
    <w:p w14:paraId="4057891A" w14:textId="77777777" w:rsidR="009E5347" w:rsidRDefault="009E5347" w:rsidP="009E5347">
      <w:pPr>
        <w:pStyle w:val="Heading4"/>
      </w:pPr>
      <w:bookmarkStart w:id="1598" w:name="_Toc101529433"/>
      <w:bookmarkStart w:id="1599" w:name="_Toc114864267"/>
      <w:bookmarkStart w:id="1600" w:name="_Toc143871418"/>
      <w:bookmarkStart w:id="1601" w:name="_Toc144134914"/>
      <w:bookmarkStart w:id="1602" w:name="_Toc160609421"/>
      <w:bookmarkStart w:id="1603" w:name="_Toc207823331"/>
      <w:r>
        <w:t>7.2.2.1</w:t>
      </w:r>
      <w:r>
        <w:tab/>
        <w:t>Introduction</w:t>
      </w:r>
      <w:bookmarkEnd w:id="1598"/>
      <w:bookmarkEnd w:id="1599"/>
      <w:bookmarkEnd w:id="1600"/>
      <w:bookmarkEnd w:id="1601"/>
      <w:bookmarkEnd w:id="1602"/>
      <w:bookmarkEnd w:id="1603"/>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604" w:name="_Toc101529434"/>
      <w:bookmarkStart w:id="1605" w:name="_Toc114864268"/>
      <w:bookmarkStart w:id="1606" w:name="_Toc143871419"/>
      <w:bookmarkStart w:id="1607" w:name="_Toc144134915"/>
      <w:bookmarkStart w:id="1608" w:name="_Toc160609422"/>
      <w:bookmarkStart w:id="1609" w:name="_Toc207823332"/>
      <w:r>
        <w:t>7.2.2.2</w:t>
      </w:r>
      <w:r>
        <w:tab/>
      </w:r>
      <w:r w:rsidRPr="00317891">
        <w:t>Eecs_ServiceProvisioning_Request</w:t>
      </w:r>
      <w:bookmarkEnd w:id="1604"/>
      <w:bookmarkEnd w:id="1605"/>
      <w:bookmarkEnd w:id="1606"/>
      <w:bookmarkEnd w:id="1607"/>
      <w:bookmarkEnd w:id="1608"/>
      <w:bookmarkEnd w:id="1609"/>
    </w:p>
    <w:p w14:paraId="52B3F928" w14:textId="77777777" w:rsidR="009E5347" w:rsidRDefault="009E5347" w:rsidP="009E5347">
      <w:pPr>
        <w:pStyle w:val="Heading5"/>
      </w:pPr>
      <w:bookmarkStart w:id="1610" w:name="_Toc101529435"/>
      <w:bookmarkStart w:id="1611" w:name="_Toc114864269"/>
      <w:bookmarkStart w:id="1612" w:name="_Toc143871420"/>
      <w:bookmarkStart w:id="1613" w:name="_Toc144134916"/>
      <w:bookmarkStart w:id="1614" w:name="_Toc160609423"/>
      <w:bookmarkStart w:id="1615" w:name="_Toc207823333"/>
      <w:r>
        <w:t>7.2.2.2.1</w:t>
      </w:r>
      <w:r>
        <w:tab/>
        <w:t>General</w:t>
      </w:r>
      <w:bookmarkEnd w:id="1610"/>
      <w:bookmarkEnd w:id="1611"/>
      <w:bookmarkEnd w:id="1612"/>
      <w:bookmarkEnd w:id="1613"/>
      <w:bookmarkEnd w:id="1614"/>
      <w:bookmarkEnd w:id="1615"/>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16" w:name="_Toc101529436"/>
      <w:bookmarkStart w:id="1617" w:name="_Toc114864270"/>
      <w:bookmarkStart w:id="1618" w:name="_Toc143871421"/>
      <w:bookmarkStart w:id="1619" w:name="_Toc144134917"/>
      <w:bookmarkStart w:id="1620" w:name="_Toc160609424"/>
      <w:bookmarkStart w:id="1621" w:name="_Toc207823334"/>
      <w:r>
        <w:t>7.2.2.2.2</w:t>
      </w:r>
      <w:r>
        <w:tab/>
        <w:t xml:space="preserve">EEC requesting service provisioning information using </w:t>
      </w:r>
      <w:r w:rsidRPr="00317891">
        <w:t>Eecs_ServiceProvisioning_Request</w:t>
      </w:r>
      <w:r>
        <w:t xml:space="preserve"> operation</w:t>
      </w:r>
      <w:bookmarkEnd w:id="1616"/>
      <w:bookmarkEnd w:id="1617"/>
      <w:bookmarkEnd w:id="1618"/>
      <w:bookmarkEnd w:id="1619"/>
      <w:bookmarkEnd w:id="1620"/>
      <w:bookmarkEnd w:id="1621"/>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4FCAD1D8"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r w:rsidR="00102B47" w:rsidRPr="00102B47">
        <w:t xml:space="preserve"> </w:t>
      </w:r>
    </w:p>
    <w:p w14:paraId="0454630A" w14:textId="182A7FF8" w:rsidR="00C26813" w:rsidRDefault="00102B47" w:rsidP="00C531D0">
      <w:pPr>
        <w:pStyle w:val="B2"/>
      </w:pPr>
      <w:r>
        <w:t>2A)</w:t>
      </w:r>
      <w:r>
        <w:tab/>
        <w:t>if the 5gSatApp feature is supported and if the "satelliteId" attribute is provided by the EEC, then the ECS identifies those EES(s) with satellite identity in their EES profile matching the "satelliteId" attribute</w:t>
      </w:r>
      <w:r w:rsidR="00B52613">
        <w:t xml:space="preserve"> and the satellite coverage availability information in their EES profile matching the </w:t>
      </w:r>
      <w:bookmarkStart w:id="1622" w:name="_Hlk207277884"/>
      <w:r w:rsidR="00B52613">
        <w:t>"</w:t>
      </w:r>
      <w:r w:rsidR="00B52613" w:rsidRPr="001110FC">
        <w:t>predictExpTime</w:t>
      </w:r>
      <w:r w:rsidR="00B52613">
        <w:t>", "locinfo" and "</w:t>
      </w:r>
      <w:r w:rsidR="00B52613" w:rsidRPr="00D63A4C">
        <w:t>minSatelliteAccessTime</w:t>
      </w:r>
      <w:r w:rsidR="00B52613">
        <w:t>"</w:t>
      </w:r>
      <w:bookmarkEnd w:id="1622"/>
      <w:r w:rsidR="00B52613">
        <w:t xml:space="preserve"> attributes</w:t>
      </w:r>
      <w:r>
        <w:t>;</w:t>
      </w:r>
    </w:p>
    <w:p w14:paraId="6E47BB2B" w14:textId="77777777" w:rsidR="00AA0CE2" w:rsidRPr="009C6F67" w:rsidRDefault="00AA0CE2" w:rsidP="00AA0CE2">
      <w:pPr>
        <w:pStyle w:val="EditorsNote"/>
      </w:pPr>
      <w:r w:rsidRPr="009C6F67">
        <w:t>Editor's note (WIC 5GSAT_Ph3_App, CR 0153): The references to the "predictExpTime", "locinfo" and "minSatelliteAccessTime"attributes in the EES Profile data type needs to be updated.</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5A690652" w:rsidR="006430D4" w:rsidRDefault="00B458E4" w:rsidP="006430D4">
      <w:pPr>
        <w:pStyle w:val="B2"/>
      </w:pPr>
      <w:r>
        <w:rPr>
          <w:lang w:eastAsia="ko-KR"/>
        </w:rPr>
        <w:lastRenderedPageBreak/>
        <w:t>7</w:t>
      </w:r>
      <w:r w:rsidR="005C6482" w:rsidRPr="008329D7">
        <w:rPr>
          <w:lang w:eastAsia="ko-KR"/>
        </w:rPr>
        <w:t>)</w:t>
      </w:r>
      <w:r w:rsidR="009E5347">
        <w:rPr>
          <w:lang w:eastAsia="ko-KR"/>
        </w:rPr>
        <w:tab/>
      </w:r>
      <w:r w:rsidR="00D7647A">
        <w:rPr>
          <w:lang w:eastAsia="ko-KR"/>
        </w:rPr>
        <w:t xml:space="preserve">shall </w:t>
      </w:r>
      <w:r w:rsidR="009E5347" w:rsidRPr="00317891">
        <w:rPr>
          <w:lang w:eastAsia="ko-KR"/>
        </w:rPr>
        <w:t xml:space="preserve">determine other information that needs to be provisioned, </w:t>
      </w:r>
      <w:r w:rsidR="00D7647A">
        <w:rPr>
          <w:lang w:eastAsia="ko-KR"/>
        </w:rPr>
        <w:t>as defined in the EDNConfigIn</w:t>
      </w:r>
      <w:r w:rsidR="00D7647A" w:rsidRPr="00317891">
        <w:rPr>
          <w:lang w:eastAsia="ko-KR"/>
        </w:rPr>
        <w:t>fo</w:t>
      </w:r>
      <w:r w:rsidR="00D7647A">
        <w:rPr>
          <w:lang w:eastAsia="ko-KR"/>
        </w:rPr>
        <w:t xml:space="preserve"> data structure as specified in clause 8.1.5.2.7 and shall include it in the </w:t>
      </w:r>
      <w:r w:rsidR="00D7647A">
        <w:t>ECSServProvResp</w:t>
      </w:r>
      <w:r w:rsidR="009E5347">
        <w:t>; and</w:t>
      </w:r>
    </w:p>
    <w:p w14:paraId="369283B9" w14:textId="77777777" w:rsidR="006430D4" w:rsidRDefault="006430D4" w:rsidP="006430D4">
      <w:pPr>
        <w:pStyle w:val="B2"/>
      </w:pPr>
      <w:r>
        <w:t>8)</w:t>
      </w:r>
      <w:r>
        <w:tab/>
      </w:r>
      <w:r w:rsidRPr="008A1AAF">
        <w:t>if the EdgeApp_3 feature is supported</w:t>
      </w:r>
      <w:r>
        <w:t>:</w:t>
      </w:r>
    </w:p>
    <w:p w14:paraId="402C65D9" w14:textId="2DD421E1" w:rsidR="009E5347" w:rsidRDefault="006430D4" w:rsidP="006430D4">
      <w:pPr>
        <w:pStyle w:val="B2"/>
      </w:pPr>
      <w:r>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23" w:name="_Toc101529437"/>
      <w:bookmarkStart w:id="1624" w:name="_Toc114864271"/>
      <w:bookmarkStart w:id="1625" w:name="_Toc143871422"/>
      <w:bookmarkStart w:id="1626" w:name="_Toc144134918"/>
      <w:bookmarkStart w:id="1627" w:name="_Toc160609425"/>
      <w:bookmarkStart w:id="1628" w:name="_Toc207823335"/>
      <w:r>
        <w:t>7.2.2.3</w:t>
      </w:r>
      <w:r>
        <w:tab/>
      </w:r>
      <w:r w:rsidRPr="00317891">
        <w:t>Eecs_ServiceProvisioning_Subscribe</w:t>
      </w:r>
      <w:bookmarkEnd w:id="1623"/>
      <w:bookmarkEnd w:id="1624"/>
      <w:bookmarkEnd w:id="1625"/>
      <w:bookmarkEnd w:id="1626"/>
      <w:bookmarkEnd w:id="1627"/>
      <w:bookmarkEnd w:id="1628"/>
    </w:p>
    <w:p w14:paraId="07AB50FC" w14:textId="77777777" w:rsidR="009E5347" w:rsidRDefault="009E5347" w:rsidP="009E5347">
      <w:pPr>
        <w:pStyle w:val="Heading5"/>
      </w:pPr>
      <w:bookmarkStart w:id="1629" w:name="_Toc101529438"/>
      <w:bookmarkStart w:id="1630" w:name="_Toc114864272"/>
      <w:bookmarkStart w:id="1631" w:name="_Toc143871423"/>
      <w:bookmarkStart w:id="1632" w:name="_Toc144134919"/>
      <w:bookmarkStart w:id="1633" w:name="_Toc160609426"/>
      <w:bookmarkStart w:id="1634" w:name="_Toc207823336"/>
      <w:r>
        <w:t>7.2.2.3.1</w:t>
      </w:r>
      <w:r>
        <w:tab/>
        <w:t>General</w:t>
      </w:r>
      <w:bookmarkEnd w:id="1629"/>
      <w:bookmarkEnd w:id="1630"/>
      <w:bookmarkEnd w:id="1631"/>
      <w:bookmarkEnd w:id="1632"/>
      <w:bookmarkEnd w:id="1633"/>
      <w:bookmarkEnd w:id="1634"/>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35" w:name="_Toc101529439"/>
      <w:bookmarkStart w:id="1636" w:name="_Toc114864273"/>
      <w:bookmarkStart w:id="1637" w:name="_Toc143871424"/>
      <w:bookmarkStart w:id="1638" w:name="_Toc144134920"/>
      <w:bookmarkStart w:id="1639" w:name="_Toc160609427"/>
      <w:bookmarkStart w:id="1640" w:name="_Toc207823337"/>
      <w:r>
        <w:t>7.2.2.3.2</w:t>
      </w:r>
      <w:r>
        <w:tab/>
        <w:t xml:space="preserve">EEC subscribing to service provisioning information from ECS using </w:t>
      </w:r>
      <w:r w:rsidRPr="00317891">
        <w:t>Eecs_ServiceProvisioning_Subscribe</w:t>
      </w:r>
      <w:r>
        <w:t xml:space="preserve"> operation</w:t>
      </w:r>
      <w:bookmarkEnd w:id="1635"/>
      <w:bookmarkEnd w:id="1636"/>
      <w:bookmarkEnd w:id="1637"/>
      <w:bookmarkEnd w:id="1638"/>
      <w:bookmarkEnd w:id="1639"/>
      <w:bookmarkEnd w:id="1640"/>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lastRenderedPageBreak/>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41" w:name="_Toc101529440"/>
      <w:bookmarkStart w:id="1642" w:name="_Toc114864274"/>
      <w:bookmarkStart w:id="1643" w:name="_Toc143871425"/>
      <w:bookmarkStart w:id="1644" w:name="_Toc144134921"/>
      <w:bookmarkStart w:id="1645" w:name="_Toc160609428"/>
      <w:bookmarkStart w:id="1646" w:name="_Toc207823338"/>
      <w:r>
        <w:t>7.2.2.4</w:t>
      </w:r>
      <w:r>
        <w:tab/>
      </w:r>
      <w:r w:rsidRPr="00317891">
        <w:t>Eecs_ServiceProvisioning_Notify</w:t>
      </w:r>
      <w:bookmarkEnd w:id="1641"/>
      <w:bookmarkEnd w:id="1642"/>
      <w:bookmarkEnd w:id="1643"/>
      <w:bookmarkEnd w:id="1644"/>
      <w:bookmarkEnd w:id="1645"/>
      <w:bookmarkEnd w:id="1646"/>
    </w:p>
    <w:p w14:paraId="217733A9" w14:textId="77777777" w:rsidR="009E5347" w:rsidRDefault="009E5347" w:rsidP="009E5347">
      <w:pPr>
        <w:pStyle w:val="Heading5"/>
      </w:pPr>
      <w:bookmarkStart w:id="1647" w:name="_Toc101529441"/>
      <w:bookmarkStart w:id="1648" w:name="_Toc114864275"/>
      <w:bookmarkStart w:id="1649" w:name="_Toc143871426"/>
      <w:bookmarkStart w:id="1650" w:name="_Toc144134922"/>
      <w:bookmarkStart w:id="1651" w:name="_Toc160609429"/>
      <w:bookmarkStart w:id="1652" w:name="_Toc207823339"/>
      <w:r>
        <w:t>7.2.2.4.1</w:t>
      </w:r>
      <w:r>
        <w:tab/>
        <w:t>General</w:t>
      </w:r>
      <w:bookmarkEnd w:id="1647"/>
      <w:bookmarkEnd w:id="1648"/>
      <w:bookmarkEnd w:id="1649"/>
      <w:bookmarkEnd w:id="1650"/>
      <w:bookmarkEnd w:id="1651"/>
      <w:bookmarkEnd w:id="1652"/>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53" w:name="_Toc101529442"/>
      <w:bookmarkStart w:id="1654" w:name="_Toc114864276"/>
      <w:bookmarkStart w:id="1655" w:name="_Toc143871427"/>
      <w:bookmarkStart w:id="1656" w:name="_Toc144134923"/>
      <w:bookmarkStart w:id="1657" w:name="_Toc160609430"/>
      <w:bookmarkStart w:id="1658" w:name="_Toc207823340"/>
      <w:r>
        <w:t>7.2.2.4.2</w:t>
      </w:r>
      <w:r>
        <w:tab/>
        <w:t xml:space="preserve">ECS notifying the service provisioning information to EEC using </w:t>
      </w:r>
      <w:r w:rsidRPr="00317891">
        <w:t xml:space="preserve">Eecs_ServiceProvisioning_Notify </w:t>
      </w:r>
      <w:r>
        <w:t>operation</w:t>
      </w:r>
      <w:bookmarkEnd w:id="1653"/>
      <w:bookmarkEnd w:id="1654"/>
      <w:bookmarkEnd w:id="1655"/>
      <w:bookmarkEnd w:id="1656"/>
      <w:bookmarkEnd w:id="1657"/>
      <w:bookmarkEnd w:id="1658"/>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0A246D35" w:rsidR="00290676" w:rsidRDefault="009E5347" w:rsidP="00290676">
      <w:r w:rsidRPr="00317891">
        <w:t xml:space="preserve">The ECS also determines other information that needs to be provisioned, </w:t>
      </w:r>
      <w:r w:rsidR="00F13064">
        <w:t>as defined</w:t>
      </w:r>
      <w:r w:rsidR="00F13064">
        <w:rPr>
          <w:lang w:eastAsia="ko-KR"/>
        </w:rPr>
        <w:t xml:space="preserve"> in the EDNConfigIn</w:t>
      </w:r>
      <w:r w:rsidR="00F13064" w:rsidRPr="00317891">
        <w:rPr>
          <w:lang w:eastAsia="ko-KR"/>
        </w:rPr>
        <w:t>fo</w:t>
      </w:r>
      <w:r w:rsidR="00F13064">
        <w:rPr>
          <w:lang w:eastAsia="ko-KR"/>
        </w:rPr>
        <w:t xml:space="preserve"> data structure as specified in clause 8.1.5.2.7 and shall include it in the </w:t>
      </w:r>
      <w:r w:rsidR="00F13064">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lastRenderedPageBreak/>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59" w:name="_Toc101529443"/>
      <w:bookmarkStart w:id="1660" w:name="_Toc114864277"/>
      <w:bookmarkStart w:id="1661" w:name="_Toc143871428"/>
      <w:bookmarkStart w:id="1662" w:name="_Toc144134924"/>
      <w:bookmarkStart w:id="1663" w:name="_Toc160609431"/>
      <w:bookmarkStart w:id="1664" w:name="_Toc207823341"/>
      <w:r>
        <w:t>7.2.2.5</w:t>
      </w:r>
      <w:r>
        <w:tab/>
      </w:r>
      <w:r w:rsidRPr="00317891">
        <w:t>Eecs_ServiceProvisioning_UpdateSubscription</w:t>
      </w:r>
      <w:bookmarkEnd w:id="1659"/>
      <w:bookmarkEnd w:id="1660"/>
      <w:bookmarkEnd w:id="1661"/>
      <w:bookmarkEnd w:id="1662"/>
      <w:bookmarkEnd w:id="1663"/>
      <w:bookmarkEnd w:id="1664"/>
    </w:p>
    <w:p w14:paraId="6102DDD3" w14:textId="77777777" w:rsidR="009E5347" w:rsidRDefault="009E5347" w:rsidP="009E5347">
      <w:pPr>
        <w:pStyle w:val="Heading5"/>
      </w:pPr>
      <w:bookmarkStart w:id="1665" w:name="_Toc101529444"/>
      <w:bookmarkStart w:id="1666" w:name="_Toc114864278"/>
      <w:bookmarkStart w:id="1667" w:name="_Toc143871429"/>
      <w:bookmarkStart w:id="1668" w:name="_Toc144134925"/>
      <w:bookmarkStart w:id="1669" w:name="_Toc160609432"/>
      <w:bookmarkStart w:id="1670" w:name="_Toc207823342"/>
      <w:r>
        <w:t>7.2.2.5.1</w:t>
      </w:r>
      <w:r>
        <w:tab/>
        <w:t>General</w:t>
      </w:r>
      <w:bookmarkEnd w:id="1665"/>
      <w:bookmarkEnd w:id="1666"/>
      <w:bookmarkEnd w:id="1667"/>
      <w:bookmarkEnd w:id="1668"/>
      <w:bookmarkEnd w:id="1669"/>
      <w:bookmarkEnd w:id="1670"/>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71" w:name="_Toc101529445"/>
      <w:bookmarkStart w:id="1672" w:name="_Toc114864279"/>
      <w:bookmarkStart w:id="1673" w:name="_Toc143871430"/>
      <w:bookmarkStart w:id="1674" w:name="_Toc144134926"/>
      <w:bookmarkStart w:id="1675" w:name="_Toc160609433"/>
      <w:bookmarkStart w:id="1676" w:name="_Toc207823343"/>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71"/>
      <w:bookmarkEnd w:id="1672"/>
      <w:bookmarkEnd w:id="1673"/>
      <w:bookmarkEnd w:id="1674"/>
      <w:bookmarkEnd w:id="1675"/>
      <w:bookmarkEnd w:id="1676"/>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lastRenderedPageBreak/>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77" w:name="_Toc101529446"/>
      <w:bookmarkStart w:id="1678" w:name="_Toc114864280"/>
      <w:bookmarkStart w:id="1679" w:name="_Toc143871431"/>
      <w:bookmarkStart w:id="1680" w:name="_Toc144134927"/>
      <w:bookmarkStart w:id="1681" w:name="_Toc160609434"/>
      <w:bookmarkStart w:id="1682" w:name="_Toc207823344"/>
      <w:r>
        <w:t>7.2.2.6</w:t>
      </w:r>
      <w:r>
        <w:tab/>
      </w:r>
      <w:r w:rsidRPr="00317891">
        <w:rPr>
          <w:lang w:val="en-IN"/>
        </w:rPr>
        <w:t>Eecs_ServiceProvisioning_Unsubscribe</w:t>
      </w:r>
      <w:bookmarkEnd w:id="1677"/>
      <w:bookmarkEnd w:id="1678"/>
      <w:bookmarkEnd w:id="1679"/>
      <w:bookmarkEnd w:id="1680"/>
      <w:bookmarkEnd w:id="1681"/>
      <w:bookmarkEnd w:id="1682"/>
    </w:p>
    <w:p w14:paraId="4B0D3C3A" w14:textId="77777777" w:rsidR="009E5347" w:rsidRDefault="009E5347" w:rsidP="009E5347">
      <w:pPr>
        <w:pStyle w:val="Heading5"/>
      </w:pPr>
      <w:bookmarkStart w:id="1683" w:name="_Toc101529447"/>
      <w:bookmarkStart w:id="1684" w:name="_Toc114864281"/>
      <w:bookmarkStart w:id="1685" w:name="_Toc143871432"/>
      <w:bookmarkStart w:id="1686" w:name="_Toc144134928"/>
      <w:bookmarkStart w:id="1687" w:name="_Toc160609435"/>
      <w:bookmarkStart w:id="1688" w:name="_Toc207823345"/>
      <w:r>
        <w:t>7.2.2.6.1</w:t>
      </w:r>
      <w:r>
        <w:tab/>
        <w:t>General</w:t>
      </w:r>
      <w:bookmarkEnd w:id="1683"/>
      <w:bookmarkEnd w:id="1684"/>
      <w:bookmarkEnd w:id="1685"/>
      <w:bookmarkEnd w:id="1686"/>
      <w:bookmarkEnd w:id="1687"/>
      <w:bookmarkEnd w:id="1688"/>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89" w:name="_Toc101529448"/>
      <w:bookmarkStart w:id="1690" w:name="_Toc114864282"/>
      <w:bookmarkStart w:id="1691" w:name="_Toc143871433"/>
      <w:bookmarkStart w:id="1692" w:name="_Toc144134929"/>
      <w:bookmarkStart w:id="1693" w:name="_Toc160609436"/>
      <w:bookmarkStart w:id="1694" w:name="_Toc207823346"/>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89"/>
      <w:bookmarkEnd w:id="1690"/>
      <w:bookmarkEnd w:id="1691"/>
      <w:bookmarkEnd w:id="1692"/>
      <w:bookmarkEnd w:id="1693"/>
      <w:bookmarkEnd w:id="1694"/>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95" w:name="_Toc101529449"/>
      <w:bookmarkStart w:id="1696" w:name="_Toc114864283"/>
      <w:bookmarkStart w:id="1697" w:name="_Toc143871434"/>
      <w:bookmarkStart w:id="1698" w:name="_Toc144134930"/>
      <w:bookmarkStart w:id="1699" w:name="_Toc160609437"/>
      <w:bookmarkStart w:id="1700" w:name="_Toc207823347"/>
      <w:r>
        <w:t>8</w:t>
      </w:r>
      <w:r>
        <w:tab/>
        <w:t>Edge Configuration Server API Definitions</w:t>
      </w:r>
      <w:bookmarkEnd w:id="1695"/>
      <w:bookmarkEnd w:id="1696"/>
      <w:bookmarkEnd w:id="1697"/>
      <w:bookmarkEnd w:id="1698"/>
      <w:bookmarkEnd w:id="1699"/>
      <w:bookmarkEnd w:id="1700"/>
    </w:p>
    <w:p w14:paraId="733ED136" w14:textId="77777777" w:rsidR="009E5347" w:rsidRDefault="009E5347" w:rsidP="009E5347">
      <w:pPr>
        <w:pStyle w:val="Heading2"/>
      </w:pPr>
      <w:bookmarkStart w:id="1701" w:name="_Toc101529450"/>
      <w:bookmarkStart w:id="1702" w:name="_Toc114864284"/>
      <w:bookmarkStart w:id="1703" w:name="_Toc143871435"/>
      <w:bookmarkStart w:id="1704" w:name="_Toc144134931"/>
      <w:bookmarkStart w:id="1705" w:name="_Toc160609438"/>
      <w:bookmarkStart w:id="1706" w:name="_Toc207823348"/>
      <w:r>
        <w:t>8.1</w:t>
      </w:r>
      <w:r>
        <w:tab/>
      </w:r>
      <w:r w:rsidRPr="00931880">
        <w:t>Eecs_ServiceProvisioning</w:t>
      </w:r>
      <w:r>
        <w:t xml:space="preserve"> API</w:t>
      </w:r>
      <w:bookmarkEnd w:id="1701"/>
      <w:bookmarkEnd w:id="1702"/>
      <w:bookmarkEnd w:id="1703"/>
      <w:bookmarkEnd w:id="1704"/>
      <w:bookmarkEnd w:id="1705"/>
      <w:bookmarkEnd w:id="1706"/>
    </w:p>
    <w:p w14:paraId="4BECF502" w14:textId="77777777" w:rsidR="009E5347" w:rsidRDefault="009E5347" w:rsidP="009E5347">
      <w:pPr>
        <w:pStyle w:val="Heading3"/>
      </w:pPr>
      <w:bookmarkStart w:id="1707" w:name="_Toc70534729"/>
      <w:bookmarkStart w:id="1708" w:name="_Toc101529451"/>
      <w:bookmarkStart w:id="1709" w:name="_Toc114864285"/>
      <w:bookmarkStart w:id="1710" w:name="_Toc143871436"/>
      <w:bookmarkStart w:id="1711" w:name="_Toc144134932"/>
      <w:bookmarkStart w:id="1712" w:name="_Toc160609439"/>
      <w:bookmarkStart w:id="1713" w:name="_Toc207823349"/>
      <w:r>
        <w:t>8.1.1</w:t>
      </w:r>
      <w:r>
        <w:tab/>
        <w:t>API URI</w:t>
      </w:r>
      <w:bookmarkEnd w:id="1707"/>
      <w:bookmarkEnd w:id="1708"/>
      <w:bookmarkEnd w:id="1709"/>
      <w:bookmarkEnd w:id="1710"/>
      <w:bookmarkEnd w:id="1711"/>
      <w:bookmarkEnd w:id="1712"/>
      <w:bookmarkEnd w:id="1713"/>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14" w:name="_Toc70534730"/>
      <w:bookmarkStart w:id="1715" w:name="_Toc101529452"/>
      <w:bookmarkStart w:id="1716" w:name="_Toc114864286"/>
      <w:bookmarkStart w:id="1717" w:name="_Toc143871437"/>
      <w:bookmarkStart w:id="1718" w:name="_Toc144134933"/>
      <w:bookmarkStart w:id="1719" w:name="_Toc160609440"/>
      <w:bookmarkStart w:id="1720" w:name="_Toc207823350"/>
      <w:r>
        <w:lastRenderedPageBreak/>
        <w:t>8.1.2</w:t>
      </w:r>
      <w:r>
        <w:tab/>
        <w:t>Resources</w:t>
      </w:r>
      <w:bookmarkEnd w:id="1714"/>
      <w:bookmarkEnd w:id="1715"/>
      <w:bookmarkEnd w:id="1716"/>
      <w:bookmarkEnd w:id="1717"/>
      <w:bookmarkEnd w:id="1718"/>
      <w:bookmarkEnd w:id="1719"/>
      <w:bookmarkEnd w:id="1720"/>
    </w:p>
    <w:p w14:paraId="65F2D9DB" w14:textId="77777777" w:rsidR="009E5347" w:rsidRDefault="009E5347" w:rsidP="009E5347">
      <w:pPr>
        <w:pStyle w:val="Heading4"/>
      </w:pPr>
      <w:bookmarkStart w:id="1721" w:name="_Toc70534731"/>
      <w:bookmarkStart w:id="1722" w:name="_Toc101529453"/>
      <w:bookmarkStart w:id="1723" w:name="_Toc114864287"/>
      <w:bookmarkStart w:id="1724" w:name="_Toc143871438"/>
      <w:bookmarkStart w:id="1725" w:name="_Toc144134934"/>
      <w:bookmarkStart w:id="1726" w:name="_Toc160609441"/>
      <w:bookmarkStart w:id="1727" w:name="_Toc207823351"/>
      <w:r>
        <w:t>8.1.2.1</w:t>
      </w:r>
      <w:r>
        <w:tab/>
        <w:t>Overview</w:t>
      </w:r>
      <w:bookmarkEnd w:id="1721"/>
      <w:bookmarkEnd w:id="1722"/>
      <w:bookmarkEnd w:id="1723"/>
      <w:bookmarkEnd w:id="1724"/>
      <w:bookmarkEnd w:id="1725"/>
      <w:bookmarkEnd w:id="1726"/>
      <w:bookmarkEnd w:id="1727"/>
    </w:p>
    <w:p w14:paraId="309C9527" w14:textId="77777777" w:rsidR="009E5347" w:rsidRDefault="009E5347" w:rsidP="009E5347">
      <w:pPr>
        <w:pStyle w:val="TH"/>
        <w:rPr>
          <w:noProof/>
        </w:rPr>
      </w:pPr>
      <w:r>
        <w:rPr>
          <w:noProof/>
        </w:rPr>
        <w:object w:dxaOrig="7480" w:dyaOrig="3840" w14:anchorId="31C43684">
          <v:shape id="_x0000_i1031" type="#_x0000_t75" style="width:375.6pt;height:192pt" o:ole="">
            <v:imagedata r:id="rId22" o:title=""/>
          </v:shape>
          <o:OLEObject Type="Embed" ProgID="Visio.Drawing.15" ShapeID="_x0000_i1031" DrawAspect="Content" ObjectID="_1818436350"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683A0AFC" w14:textId="5C91987B" w:rsidR="009E5347" w:rsidRDefault="00FA2FD7" w:rsidP="004C4FBA">
            <w:pPr>
              <w:pStyle w:val="TAL"/>
            </w:pPr>
            <w:r w:rsidRPr="00D3062E">
              <w:rPr>
                <w:noProof/>
                <w:lang w:eastAsia="zh-CN"/>
              </w:rPr>
              <w:t>Request the creation of a</w:t>
            </w:r>
            <w:r w:rsidR="009E5347" w:rsidRPr="000B7011">
              <w:t xml:space="preserve"> a new </w:t>
            </w:r>
            <w:r w:rsidR="00256425">
              <w:rPr>
                <w:lang w:val="en-US"/>
              </w:rPr>
              <w:t xml:space="preserve">Service Provisioning </w:t>
            </w:r>
            <w:r w:rsidR="00256425">
              <w:t>S</w:t>
            </w:r>
            <w:r w:rsidR="009E5347" w:rsidRPr="000B7011">
              <w:t>ubscription</w:t>
            </w: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1A57086E" w14:textId="3C797B8C" w:rsidR="009E5347" w:rsidRDefault="009E5347" w:rsidP="004C4FBA">
            <w:pPr>
              <w:pStyle w:val="TAL"/>
            </w:pPr>
            <w:r w:rsidRPr="00E17A7A">
              <w:t>Update</w:t>
            </w:r>
            <w:r>
              <w:t>s</w:t>
            </w:r>
            <w:r w:rsidRPr="00E17A7A">
              <w:t xml:space="preserve"> an existing </w:t>
            </w:r>
            <w:r w:rsidR="00FA2FC3">
              <w:t>"I</w:t>
            </w:r>
            <w:r w:rsidRPr="00E17A7A">
              <w:t xml:space="preserve">ndividual </w:t>
            </w:r>
            <w:r w:rsidR="00FA2FC3">
              <w:t>S</w:t>
            </w:r>
            <w:r>
              <w:t xml:space="preserve">ervice </w:t>
            </w:r>
            <w:r w:rsidR="00FA2FC3">
              <w:t>P</w:t>
            </w:r>
            <w:r>
              <w:t xml:space="preserve">rovisioning </w:t>
            </w:r>
            <w:r w:rsidR="00FA2FC3">
              <w:t>S</w:t>
            </w:r>
            <w:r w:rsidRPr="00E17A7A">
              <w:t>ubscription</w:t>
            </w:r>
            <w:r w:rsidR="00FA2FC3">
              <w:t>"</w:t>
            </w:r>
            <w:r>
              <w:t xml:space="preserve"> </w:t>
            </w:r>
            <w:r w:rsidR="00FA2FC3">
              <w:t>resource.</w:t>
            </w: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5FCDD3DB" w:rsidR="009E5347" w:rsidRDefault="009E5347" w:rsidP="004E3DAB">
            <w:pPr>
              <w:pStyle w:val="TAL"/>
              <w:rPr>
                <w:b/>
              </w:rPr>
            </w:pPr>
            <w:r>
              <w:t>Deletes</w:t>
            </w:r>
            <w:r w:rsidRPr="00E17A7A">
              <w:t xml:space="preserve"> an existing </w:t>
            </w:r>
            <w:r w:rsidR="004E3DAB">
              <w:t>"I</w:t>
            </w:r>
            <w:r w:rsidRPr="00E17A7A">
              <w:t xml:space="preserve">ndividual </w:t>
            </w:r>
            <w:r w:rsidR="004E3DAB">
              <w:t>S</w:t>
            </w:r>
            <w:r>
              <w:t xml:space="preserve">ervice </w:t>
            </w:r>
            <w:r w:rsidR="004E3DAB">
              <w:t>P</w:t>
            </w:r>
            <w:r>
              <w:t xml:space="preserve">rovisioning </w:t>
            </w:r>
            <w:r w:rsidR="004E3DAB">
              <w:t>S</w:t>
            </w:r>
            <w:r w:rsidRPr="00E17A7A">
              <w:t>ubscription</w:t>
            </w:r>
            <w:r w:rsidR="00035754">
              <w:t>"</w:t>
            </w:r>
            <w:r w:rsidRPr="00E17A7A" w:rsidDel="001D1590">
              <w:t xml:space="preserve"> </w:t>
            </w:r>
            <w:r w:rsidR="004E3DAB">
              <w:t>resource</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2DCF791B" w:rsidR="009E5347" w:rsidRDefault="009E5347" w:rsidP="008F09EF">
            <w:pPr>
              <w:pStyle w:val="TAL"/>
            </w:pPr>
            <w:r>
              <w:rPr>
                <w:lang w:eastAsia="ja-JP"/>
              </w:rPr>
              <w:t>Partial u</w:t>
            </w:r>
            <w:r>
              <w:rPr>
                <w:rFonts w:hint="eastAsia"/>
                <w:lang w:eastAsia="ja-JP"/>
              </w:rPr>
              <w:t xml:space="preserve">pdate </w:t>
            </w:r>
            <w:r>
              <w:rPr>
                <w:lang w:eastAsia="ja-JP"/>
              </w:rPr>
              <w:t xml:space="preserve">an </w:t>
            </w:r>
            <w:r w:rsidRPr="00E17A7A">
              <w:t xml:space="preserve">existing </w:t>
            </w:r>
            <w:r w:rsidR="00035754">
              <w:t>"</w:t>
            </w:r>
            <w:r w:rsidR="008F09EF">
              <w:t>I</w:t>
            </w:r>
            <w:r w:rsidRPr="00E17A7A">
              <w:t xml:space="preserve">ndividual </w:t>
            </w:r>
            <w:r w:rsidR="008F09EF">
              <w:t>S</w:t>
            </w:r>
            <w:r>
              <w:t xml:space="preserve">ervice </w:t>
            </w:r>
            <w:r w:rsidR="008F09EF">
              <w:t>P</w:t>
            </w:r>
            <w:r>
              <w:t xml:space="preserve">rovisioning </w:t>
            </w:r>
            <w:r w:rsidRPr="00E17A7A">
              <w:t>subscription</w:t>
            </w:r>
            <w:r w:rsidR="008F09EF">
              <w:t>"</w:t>
            </w:r>
            <w:r>
              <w:t xml:space="preserve"> </w:t>
            </w:r>
            <w:r w:rsidR="008F09EF">
              <w:t>resource</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28" w:name="_Toc101529454"/>
      <w:bookmarkStart w:id="1729" w:name="_Toc114864288"/>
      <w:bookmarkStart w:id="1730" w:name="_Toc143871439"/>
      <w:bookmarkStart w:id="1731" w:name="_Toc144134935"/>
      <w:bookmarkStart w:id="1732" w:name="_Toc160609442"/>
      <w:bookmarkStart w:id="1733" w:name="_Toc207823352"/>
      <w:bookmarkStart w:id="1734"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28"/>
      <w:bookmarkEnd w:id="1729"/>
      <w:bookmarkEnd w:id="1730"/>
      <w:bookmarkEnd w:id="1731"/>
      <w:bookmarkEnd w:id="1732"/>
      <w:bookmarkEnd w:id="1733"/>
    </w:p>
    <w:p w14:paraId="3AA73F31" w14:textId="77777777" w:rsidR="009E5347" w:rsidRDefault="009E5347" w:rsidP="009E5347">
      <w:pPr>
        <w:pStyle w:val="Heading5"/>
        <w:rPr>
          <w:lang w:eastAsia="zh-CN"/>
        </w:rPr>
      </w:pPr>
      <w:bookmarkStart w:id="1735" w:name="_Toc101529455"/>
      <w:bookmarkStart w:id="1736" w:name="_Toc114864289"/>
      <w:bookmarkStart w:id="1737" w:name="_Toc143871440"/>
      <w:bookmarkStart w:id="1738" w:name="_Toc144134936"/>
      <w:bookmarkStart w:id="1739" w:name="_Toc160609443"/>
      <w:bookmarkStart w:id="1740" w:name="_Toc207823353"/>
      <w:r>
        <w:t>8.1.2.3</w:t>
      </w:r>
      <w:r>
        <w:rPr>
          <w:lang w:eastAsia="zh-CN"/>
        </w:rPr>
        <w:t>.1</w:t>
      </w:r>
      <w:r>
        <w:rPr>
          <w:lang w:eastAsia="zh-CN"/>
        </w:rPr>
        <w:tab/>
        <w:t>Description</w:t>
      </w:r>
      <w:bookmarkEnd w:id="1735"/>
      <w:bookmarkEnd w:id="1736"/>
      <w:bookmarkEnd w:id="1737"/>
      <w:bookmarkEnd w:id="1738"/>
      <w:bookmarkEnd w:id="1739"/>
      <w:bookmarkEnd w:id="1740"/>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41" w:name="_Toc101529456"/>
      <w:bookmarkStart w:id="1742" w:name="_Toc114864290"/>
      <w:bookmarkStart w:id="1743" w:name="_Toc143871441"/>
      <w:bookmarkStart w:id="1744" w:name="_Toc144134937"/>
      <w:bookmarkStart w:id="1745" w:name="_Toc160609444"/>
      <w:bookmarkStart w:id="1746" w:name="_Toc207823354"/>
      <w:r>
        <w:t>8.1.2.3</w:t>
      </w:r>
      <w:r>
        <w:rPr>
          <w:lang w:eastAsia="zh-CN"/>
        </w:rPr>
        <w:t>.2</w:t>
      </w:r>
      <w:r>
        <w:rPr>
          <w:lang w:eastAsia="zh-CN"/>
        </w:rPr>
        <w:tab/>
        <w:t>Resource Definition</w:t>
      </w:r>
      <w:bookmarkEnd w:id="1741"/>
      <w:bookmarkEnd w:id="1742"/>
      <w:bookmarkEnd w:id="1743"/>
      <w:bookmarkEnd w:id="1744"/>
      <w:bookmarkEnd w:id="1745"/>
      <w:bookmarkEnd w:id="1746"/>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47" w:name="_Toc101529457"/>
      <w:bookmarkStart w:id="1748" w:name="_Toc114864291"/>
      <w:bookmarkStart w:id="1749" w:name="_Toc143871442"/>
      <w:bookmarkStart w:id="1750" w:name="_Toc144134938"/>
      <w:bookmarkStart w:id="1751" w:name="_Toc160609445"/>
      <w:bookmarkStart w:id="1752" w:name="_Toc207823355"/>
      <w:r>
        <w:lastRenderedPageBreak/>
        <w:t>8.1.2.3</w:t>
      </w:r>
      <w:r>
        <w:rPr>
          <w:lang w:eastAsia="zh-CN"/>
        </w:rPr>
        <w:t>.3</w:t>
      </w:r>
      <w:r>
        <w:rPr>
          <w:lang w:eastAsia="zh-CN"/>
        </w:rPr>
        <w:tab/>
        <w:t>Resource Standard Methods</w:t>
      </w:r>
      <w:bookmarkEnd w:id="1747"/>
      <w:bookmarkEnd w:id="1748"/>
      <w:bookmarkEnd w:id="1749"/>
      <w:bookmarkEnd w:id="1750"/>
      <w:bookmarkEnd w:id="1751"/>
      <w:bookmarkEnd w:id="1752"/>
    </w:p>
    <w:p w14:paraId="30C04C4F" w14:textId="77777777" w:rsidR="009E5347" w:rsidRPr="00F35F4A" w:rsidRDefault="009E5347" w:rsidP="000232AB">
      <w:pPr>
        <w:pStyle w:val="Heading6"/>
      </w:pPr>
      <w:bookmarkStart w:id="1753" w:name="_Toc207823356"/>
      <w:r>
        <w:t>8.1.2.3</w:t>
      </w:r>
      <w:r>
        <w:rPr>
          <w:lang w:eastAsia="zh-CN"/>
        </w:rPr>
        <w:t>.3</w:t>
      </w:r>
      <w:r w:rsidRPr="00F35F4A">
        <w:rPr>
          <w:lang w:eastAsia="zh-CN"/>
        </w:rPr>
        <w:t>.1</w:t>
      </w:r>
      <w:r w:rsidRPr="00F35F4A">
        <w:rPr>
          <w:lang w:eastAsia="zh-CN"/>
        </w:rPr>
        <w:tab/>
        <w:t>POST</w:t>
      </w:r>
      <w:bookmarkEnd w:id="1753"/>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0B65D050" w:rsidR="009E5347" w:rsidRPr="00E17A7A" w:rsidRDefault="00892971" w:rsidP="00892971">
            <w:pPr>
              <w:pStyle w:val="TAL"/>
            </w:pPr>
            <w:r w:rsidRPr="00D3062E">
              <w:t xml:space="preserve">Successful case. </w:t>
            </w:r>
            <w:r>
              <w:t xml:space="preserve">The ECS service provisioning subscription is successfully created and a </w:t>
            </w:r>
            <w:r w:rsidRPr="00D3062E">
              <w:t>representation of the created "</w:t>
            </w:r>
            <w:r w:rsidR="009E5347" w:rsidRPr="00E17A7A">
              <w:t xml:space="preserve">Individual </w:t>
            </w:r>
            <w:r w:rsidR="009E5347">
              <w:t>ECS Service Provisioning</w:t>
            </w:r>
            <w:r w:rsidR="009E5347" w:rsidRPr="00E17A7A">
              <w:t xml:space="preserve"> Subscription</w:t>
            </w:r>
            <w:r>
              <w:t>"</w:t>
            </w:r>
            <w:r w:rsidR="009E5347" w:rsidRPr="00E17A7A">
              <w:t xml:space="preserve"> resource </w:t>
            </w:r>
            <w:r w:rsidRPr="00D3062E">
              <w:t>shall be returned</w:t>
            </w:r>
            <w:r w:rsidR="009E5347" w:rsidRPr="00E17A7A">
              <w:t>.</w:t>
            </w:r>
            <w:r w:rsidR="009E5347" w:rsidRPr="00E17A7A">
              <w:br/>
            </w:r>
            <w:r w:rsidR="009E5347"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54" w:name="_Toc101529458"/>
      <w:bookmarkStart w:id="1755" w:name="_Toc114864292"/>
      <w:bookmarkStart w:id="1756" w:name="_Toc143871443"/>
      <w:bookmarkStart w:id="1757" w:name="_Toc144134939"/>
      <w:bookmarkStart w:id="1758" w:name="_Toc160609446"/>
      <w:bookmarkStart w:id="1759" w:name="_Toc207823357"/>
      <w:r>
        <w:t>8.1.2.3</w:t>
      </w:r>
      <w:r>
        <w:rPr>
          <w:lang w:eastAsia="zh-CN"/>
        </w:rPr>
        <w:t>.4</w:t>
      </w:r>
      <w:r>
        <w:rPr>
          <w:lang w:eastAsia="zh-CN"/>
        </w:rPr>
        <w:tab/>
        <w:t>Resource Custom Operations</w:t>
      </w:r>
      <w:bookmarkEnd w:id="1754"/>
      <w:bookmarkEnd w:id="1755"/>
      <w:bookmarkEnd w:id="1756"/>
      <w:bookmarkEnd w:id="1757"/>
      <w:bookmarkEnd w:id="1758"/>
      <w:bookmarkEnd w:id="1759"/>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60" w:name="_Toc70160816"/>
      <w:bookmarkStart w:id="1761" w:name="_Toc101529459"/>
      <w:bookmarkStart w:id="1762" w:name="_Toc114864293"/>
      <w:bookmarkStart w:id="1763" w:name="_Toc143871444"/>
      <w:bookmarkStart w:id="1764" w:name="_Toc144134940"/>
      <w:bookmarkStart w:id="1765" w:name="_Toc160609447"/>
      <w:bookmarkStart w:id="1766" w:name="_Toc207823358"/>
      <w:r>
        <w:t>8.1.2.4</w:t>
      </w:r>
      <w:r>
        <w:tab/>
        <w:t>Resource</w:t>
      </w:r>
      <w:r w:rsidRPr="00831458">
        <w:t xml:space="preserve">: </w:t>
      </w:r>
      <w:r>
        <w:t xml:space="preserve">Individual </w:t>
      </w:r>
      <w:r w:rsidRPr="00420B8B">
        <w:t xml:space="preserve">Service Provisioning </w:t>
      </w:r>
      <w:r>
        <w:t>Subscription</w:t>
      </w:r>
      <w:bookmarkEnd w:id="1760"/>
      <w:bookmarkEnd w:id="1761"/>
      <w:bookmarkEnd w:id="1762"/>
      <w:bookmarkEnd w:id="1763"/>
      <w:bookmarkEnd w:id="1764"/>
      <w:bookmarkEnd w:id="1765"/>
      <w:bookmarkEnd w:id="1766"/>
    </w:p>
    <w:p w14:paraId="74B8AA42" w14:textId="77777777" w:rsidR="009E5347" w:rsidRDefault="009E5347" w:rsidP="009E5347">
      <w:pPr>
        <w:pStyle w:val="Heading5"/>
        <w:rPr>
          <w:lang w:eastAsia="zh-CN"/>
        </w:rPr>
      </w:pPr>
      <w:bookmarkStart w:id="1767" w:name="_Toc70160817"/>
      <w:bookmarkStart w:id="1768" w:name="_Toc101529460"/>
      <w:bookmarkStart w:id="1769" w:name="_Toc114864294"/>
      <w:bookmarkStart w:id="1770" w:name="_Toc143871445"/>
      <w:bookmarkStart w:id="1771" w:name="_Toc144134941"/>
      <w:bookmarkStart w:id="1772" w:name="_Toc160609448"/>
      <w:bookmarkStart w:id="1773" w:name="_Toc207823359"/>
      <w:r>
        <w:t>8.1.2.4</w:t>
      </w:r>
      <w:r>
        <w:rPr>
          <w:lang w:eastAsia="zh-CN"/>
        </w:rPr>
        <w:t>.1</w:t>
      </w:r>
      <w:r>
        <w:rPr>
          <w:lang w:eastAsia="zh-CN"/>
        </w:rPr>
        <w:tab/>
        <w:t>Description</w:t>
      </w:r>
      <w:bookmarkEnd w:id="1767"/>
      <w:bookmarkEnd w:id="1768"/>
      <w:bookmarkEnd w:id="1769"/>
      <w:bookmarkEnd w:id="1770"/>
      <w:bookmarkEnd w:id="1771"/>
      <w:bookmarkEnd w:id="1772"/>
      <w:bookmarkEnd w:id="1773"/>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74" w:name="_Toc70160818"/>
      <w:bookmarkStart w:id="1775" w:name="_Toc101529461"/>
      <w:bookmarkStart w:id="1776" w:name="_Toc114864295"/>
      <w:bookmarkStart w:id="1777" w:name="_Toc143871446"/>
      <w:bookmarkStart w:id="1778" w:name="_Toc144134942"/>
      <w:bookmarkStart w:id="1779" w:name="_Toc160609449"/>
      <w:bookmarkStart w:id="1780" w:name="_Toc207823360"/>
      <w:r>
        <w:rPr>
          <w:lang w:eastAsia="zh-CN"/>
        </w:rPr>
        <w:t>8.1.2.4.2</w:t>
      </w:r>
      <w:r>
        <w:rPr>
          <w:lang w:eastAsia="zh-CN"/>
        </w:rPr>
        <w:tab/>
        <w:t>Resource Definition</w:t>
      </w:r>
      <w:bookmarkEnd w:id="1774"/>
      <w:bookmarkEnd w:id="1775"/>
      <w:bookmarkEnd w:id="1776"/>
      <w:bookmarkEnd w:id="1777"/>
      <w:bookmarkEnd w:id="1778"/>
      <w:bookmarkEnd w:id="1779"/>
      <w:bookmarkEnd w:id="1780"/>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81" w:name="_Hlk71188341"/>
      <w:r>
        <w:rPr>
          <w:b/>
          <w:lang w:eastAsia="zh-CN"/>
        </w:rPr>
        <w:t>subscriptions/{subscriptionId}</w:t>
      </w:r>
      <w:bookmarkEnd w:id="1781"/>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lastRenderedPageBreak/>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82" w:name="_Toc70160819"/>
      <w:bookmarkStart w:id="1783" w:name="_Toc101529462"/>
      <w:bookmarkStart w:id="1784" w:name="_Toc114864296"/>
      <w:bookmarkStart w:id="1785" w:name="_Toc143871447"/>
      <w:bookmarkStart w:id="1786" w:name="_Toc144134943"/>
      <w:bookmarkStart w:id="1787" w:name="_Toc160609450"/>
      <w:bookmarkStart w:id="1788" w:name="_Toc207823361"/>
      <w:r>
        <w:rPr>
          <w:lang w:eastAsia="zh-CN"/>
        </w:rPr>
        <w:t>8.1.2.4.3</w:t>
      </w:r>
      <w:r>
        <w:rPr>
          <w:lang w:eastAsia="zh-CN"/>
        </w:rPr>
        <w:tab/>
        <w:t>Resource Standard Methods</w:t>
      </w:r>
      <w:bookmarkEnd w:id="1782"/>
      <w:bookmarkEnd w:id="1783"/>
      <w:bookmarkEnd w:id="1784"/>
      <w:bookmarkEnd w:id="1785"/>
      <w:bookmarkEnd w:id="1786"/>
      <w:bookmarkEnd w:id="1787"/>
      <w:bookmarkEnd w:id="1788"/>
    </w:p>
    <w:p w14:paraId="6B68282B" w14:textId="77777777" w:rsidR="009E5347" w:rsidRDefault="009E5347" w:rsidP="000232AB">
      <w:pPr>
        <w:pStyle w:val="Heading6"/>
      </w:pPr>
      <w:bookmarkStart w:id="1789" w:name="_Toc70160822"/>
      <w:bookmarkStart w:id="1790" w:name="_Toc207823362"/>
      <w:r>
        <w:rPr>
          <w:lang w:eastAsia="zh-CN"/>
        </w:rPr>
        <w:t>8.1.2.4.3.1</w:t>
      </w:r>
      <w:r>
        <w:rPr>
          <w:lang w:eastAsia="zh-CN"/>
        </w:rPr>
        <w:tab/>
        <w:t>PUT</w:t>
      </w:r>
      <w:bookmarkEnd w:id="1789"/>
      <w:bookmarkEnd w:id="1790"/>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52635350" w:rsidR="009E5347" w:rsidRPr="00A54937" w:rsidRDefault="00174221" w:rsidP="00174221">
            <w:pPr>
              <w:pStyle w:val="TAL"/>
            </w:pPr>
            <w:r w:rsidRPr="00D3062E">
              <w:t xml:space="preserve">Represents the updated representation of 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 resource</w:t>
            </w:r>
            <w:r w:rsidR="009E5347">
              <w:t>.</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3344B9CD" w:rsidR="009E5347" w:rsidRPr="00A54937" w:rsidRDefault="00E1239D" w:rsidP="00E1239D">
            <w:pPr>
              <w:pStyle w:val="TAL"/>
            </w:pPr>
            <w:r w:rsidRPr="00D3062E">
              <w:t xml:space="preserve">Successful case. </w:t>
            </w:r>
            <w:r w:rsidR="009E5347">
              <w:t xml:space="preserve">The </w:t>
            </w:r>
            <w:r>
              <w:t>"I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a representation of the updated resource shall be returned in the response body</w:t>
            </w:r>
            <w:r w:rsidDel="007978CA">
              <w:t xml:space="preserve"> </w:t>
            </w:r>
            <w:r w:rsidR="009E5347">
              <w:t>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38C27692" w:rsidR="009E5347" w:rsidRDefault="00E1239D" w:rsidP="00E1239D">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174B91EA" w:rsidR="009E5347" w:rsidRDefault="009E5347" w:rsidP="008C5BFC">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55583AB4" w:rsidR="009E5347" w:rsidRDefault="009E5347" w:rsidP="00F2348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lastRenderedPageBreak/>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0232AB">
      <w:pPr>
        <w:pStyle w:val="Heading6"/>
      </w:pPr>
      <w:bookmarkStart w:id="1791" w:name="_Toc70160823"/>
      <w:bookmarkStart w:id="1792" w:name="_Toc207823363"/>
      <w:r>
        <w:rPr>
          <w:lang w:eastAsia="zh-CN"/>
        </w:rPr>
        <w:t>8.1.2.4.3.2</w:t>
      </w:r>
      <w:r>
        <w:rPr>
          <w:lang w:eastAsia="zh-CN"/>
        </w:rPr>
        <w:tab/>
        <w:t>DELETE</w:t>
      </w:r>
      <w:bookmarkEnd w:id="1791"/>
      <w:bookmarkEnd w:id="179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4C1F5504" w:rsidR="009E5347" w:rsidRPr="00A54937" w:rsidRDefault="000009B2" w:rsidP="000009B2">
            <w:pPr>
              <w:pStyle w:val="TAL"/>
            </w:pPr>
            <w:r w:rsidRPr="00D3062E">
              <w:t xml:space="preserve">Successful case. </w:t>
            </w:r>
            <w:r w:rsidR="009E5347">
              <w:t xml:space="preserve">The </w:t>
            </w:r>
            <w:r>
              <w:t>targeted "I</w:t>
            </w:r>
            <w:r w:rsidR="009E5347" w:rsidRPr="00E17A7A">
              <w:t xml:space="preserve">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deleted</w:t>
            </w:r>
            <w:r w:rsidR="009E5347">
              <w:t>.</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3D5F4A54" w:rsidR="009E5347" w:rsidRDefault="009E5347" w:rsidP="00BC0C3B">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0BB33C8E" w:rsidR="009E5347" w:rsidRDefault="009E5347" w:rsidP="00BC0C3B">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lastRenderedPageBreak/>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0232AB">
      <w:pPr>
        <w:pStyle w:val="Heading6"/>
      </w:pPr>
      <w:bookmarkStart w:id="1793" w:name="_Toc207823364"/>
      <w:r>
        <w:rPr>
          <w:lang w:eastAsia="zh-CN"/>
        </w:rPr>
        <w:t>8.1.2.4.3.3</w:t>
      </w:r>
      <w:r>
        <w:rPr>
          <w:lang w:eastAsia="zh-CN"/>
        </w:rPr>
        <w:tab/>
        <w:t>PATCH</w:t>
      </w:r>
      <w:bookmarkEnd w:id="1793"/>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0802CD43" w:rsidR="009E5347" w:rsidRPr="00A54937" w:rsidRDefault="00DC02ED" w:rsidP="00DC02ED">
            <w:pPr>
              <w:pStyle w:val="TAL"/>
            </w:pPr>
            <w:r w:rsidRPr="00D3062E">
              <w:t>Represents the parameters to request the modification of the "</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t>resource</w:t>
            </w:r>
            <w:r w:rsidR="009E5347">
              <w:t>.</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3CCB7F9" w:rsidR="009E5347" w:rsidRPr="00A54937" w:rsidRDefault="00B770DD" w:rsidP="004C0935">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 xml:space="preserve">resource is successfully </w:t>
            </w:r>
            <w:r w:rsidR="009E5347">
              <w:t xml:space="preserve">modified and </w:t>
            </w:r>
            <w:r w:rsidR="004C0935" w:rsidRPr="00D3062E">
              <w:t>a representation of</w:t>
            </w:r>
            <w:r w:rsidR="004C0935">
              <w:t xml:space="preserve"> </w:t>
            </w:r>
            <w:r w:rsidR="009E5347">
              <w:t xml:space="preserve">the updated </w:t>
            </w:r>
            <w:r w:rsidR="004C0935" w:rsidRPr="00D3062E">
              <w:t xml:space="preserve">resource shall be </w:t>
            </w:r>
            <w:r w:rsidR="009E5347">
              <w:t>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0B1A548B" w:rsidR="009E5347" w:rsidRDefault="006A4F62" w:rsidP="006A4F62">
            <w:pPr>
              <w:pStyle w:val="TAL"/>
            </w:pPr>
            <w:r w:rsidRPr="00D3062E">
              <w:t xml:space="preserve">Successful case. </w:t>
            </w:r>
            <w:r w:rsidR="009E5347">
              <w:t xml:space="preserve">The </w:t>
            </w:r>
            <w:r>
              <w:t>"</w:t>
            </w:r>
            <w:r w:rsidR="009E5347" w:rsidRPr="00E17A7A">
              <w:t xml:space="preserve">individual </w:t>
            </w:r>
            <w:r>
              <w:t>S</w:t>
            </w:r>
            <w:r w:rsidR="009E5347">
              <w:t xml:space="preserve">ervice </w:t>
            </w:r>
            <w:r>
              <w:t>P</w:t>
            </w:r>
            <w:r w:rsidR="009E5347">
              <w:t xml:space="preserve">rovisioning </w:t>
            </w:r>
            <w:r>
              <w:t>S</w:t>
            </w:r>
            <w:r w:rsidR="009E5347" w:rsidRPr="00E17A7A">
              <w:t>ubscription</w:t>
            </w:r>
            <w:r>
              <w:t>"</w:t>
            </w:r>
            <w:r w:rsidR="009E5347" w:rsidDel="001D1590">
              <w:t xml:space="preserve"> </w:t>
            </w:r>
            <w:r w:rsidRPr="00D3062E">
              <w:t>resource is successfully updated and no content is returned in the response body</w:t>
            </w:r>
            <w:r w:rsidR="009E5347">
              <w:t>.</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0C2A2274" w:rsidR="009E5347" w:rsidRDefault="009E5347" w:rsidP="00013BD1">
            <w:pPr>
              <w:pStyle w:val="TAL"/>
            </w:pPr>
            <w:r>
              <w:t>Temporary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47787A55" w:rsidR="009E5347" w:rsidRDefault="009E5347" w:rsidP="00013BD1">
            <w:pPr>
              <w:pStyle w:val="TAL"/>
            </w:pPr>
            <w:r>
              <w:t>Permanent redirection.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lastRenderedPageBreak/>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94" w:name="_Toc101529463"/>
      <w:bookmarkStart w:id="1795" w:name="_Toc114864297"/>
      <w:bookmarkStart w:id="1796" w:name="_Toc143871448"/>
      <w:bookmarkStart w:id="1797" w:name="_Toc144134944"/>
      <w:bookmarkStart w:id="1798" w:name="_Toc160609451"/>
      <w:bookmarkStart w:id="1799" w:name="_Toc207823365"/>
      <w:r>
        <w:t>8.1.3</w:t>
      </w:r>
      <w:r>
        <w:tab/>
        <w:t>Custom Operations without associated resources</w:t>
      </w:r>
      <w:bookmarkEnd w:id="1734"/>
      <w:bookmarkEnd w:id="1794"/>
      <w:bookmarkEnd w:id="1795"/>
      <w:bookmarkEnd w:id="1796"/>
      <w:bookmarkEnd w:id="1797"/>
      <w:bookmarkEnd w:id="1798"/>
      <w:bookmarkEnd w:id="1799"/>
    </w:p>
    <w:p w14:paraId="735AEA4F" w14:textId="77777777" w:rsidR="009E5347" w:rsidRDefault="009E5347" w:rsidP="009E5347">
      <w:pPr>
        <w:pStyle w:val="Heading4"/>
      </w:pPr>
      <w:bookmarkStart w:id="1800" w:name="_Toc510696623"/>
      <w:bookmarkStart w:id="1801" w:name="_Toc35971414"/>
      <w:bookmarkStart w:id="1802" w:name="_Toc94194876"/>
      <w:bookmarkStart w:id="1803" w:name="_Toc101529464"/>
      <w:bookmarkStart w:id="1804" w:name="_Toc114864298"/>
      <w:bookmarkStart w:id="1805" w:name="_Toc143871449"/>
      <w:bookmarkStart w:id="1806" w:name="_Toc144134945"/>
      <w:bookmarkStart w:id="1807" w:name="_Toc160609452"/>
      <w:bookmarkStart w:id="1808" w:name="_Toc207823366"/>
      <w:r>
        <w:t>8.1.3.1</w:t>
      </w:r>
      <w:r>
        <w:tab/>
        <w:t>Overview</w:t>
      </w:r>
      <w:bookmarkEnd w:id="1800"/>
      <w:bookmarkEnd w:id="1801"/>
      <w:bookmarkEnd w:id="1802"/>
      <w:bookmarkEnd w:id="1803"/>
      <w:bookmarkEnd w:id="1804"/>
      <w:bookmarkEnd w:id="1805"/>
      <w:bookmarkEnd w:id="1806"/>
      <w:bookmarkEnd w:id="1807"/>
      <w:bookmarkEnd w:id="1808"/>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3.8pt;height:140.4pt" o:ole="">
            <v:imagedata r:id="rId24" o:title=""/>
          </v:shape>
          <o:OLEObject Type="Embed" ProgID="Visio.Drawing.15" ShapeID="_x0000_i1032" DrawAspect="Content" ObjectID="_1818436351"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809" w:name="_Toc510696624"/>
      <w:bookmarkStart w:id="1810" w:name="_Toc35971415"/>
      <w:bookmarkStart w:id="1811" w:name="_Toc94194877"/>
      <w:bookmarkStart w:id="1812" w:name="_Toc101529465"/>
      <w:bookmarkStart w:id="1813" w:name="_Toc114864299"/>
      <w:bookmarkStart w:id="1814" w:name="_Toc143871450"/>
      <w:bookmarkStart w:id="1815" w:name="_Toc144134946"/>
      <w:bookmarkStart w:id="1816" w:name="_Toc160609453"/>
      <w:bookmarkStart w:id="1817" w:name="_Toc207823367"/>
      <w:r>
        <w:t>8.1.3.2</w:t>
      </w:r>
      <w:r>
        <w:tab/>
        <w:t xml:space="preserve">Operation: </w:t>
      </w:r>
      <w:bookmarkEnd w:id="1809"/>
      <w:bookmarkEnd w:id="1810"/>
      <w:bookmarkEnd w:id="1811"/>
      <w:r>
        <w:t>Request</w:t>
      </w:r>
      <w:bookmarkEnd w:id="1812"/>
      <w:bookmarkEnd w:id="1813"/>
      <w:bookmarkEnd w:id="1814"/>
      <w:bookmarkEnd w:id="1815"/>
      <w:bookmarkEnd w:id="1816"/>
      <w:bookmarkEnd w:id="1817"/>
    </w:p>
    <w:p w14:paraId="38E51838" w14:textId="77777777" w:rsidR="009E5347" w:rsidRDefault="009E5347" w:rsidP="009E5347">
      <w:pPr>
        <w:pStyle w:val="Heading5"/>
      </w:pPr>
      <w:bookmarkStart w:id="1818" w:name="_Toc510696625"/>
      <w:bookmarkStart w:id="1819" w:name="_Toc35971416"/>
      <w:bookmarkStart w:id="1820" w:name="_Toc94194878"/>
      <w:bookmarkStart w:id="1821" w:name="_Toc101529466"/>
      <w:bookmarkStart w:id="1822" w:name="_Toc114864300"/>
      <w:bookmarkStart w:id="1823" w:name="_Toc143871451"/>
      <w:bookmarkStart w:id="1824" w:name="_Toc144134947"/>
      <w:bookmarkStart w:id="1825" w:name="_Toc160609454"/>
      <w:bookmarkStart w:id="1826" w:name="_Toc207823368"/>
      <w:r>
        <w:t>8.1.3.2.1</w:t>
      </w:r>
      <w:r>
        <w:tab/>
        <w:t>Description</w:t>
      </w:r>
      <w:bookmarkEnd w:id="1818"/>
      <w:bookmarkEnd w:id="1819"/>
      <w:bookmarkEnd w:id="1820"/>
      <w:bookmarkEnd w:id="1821"/>
      <w:bookmarkEnd w:id="1822"/>
      <w:bookmarkEnd w:id="1823"/>
      <w:bookmarkEnd w:id="1824"/>
      <w:bookmarkEnd w:id="1825"/>
      <w:bookmarkEnd w:id="1826"/>
    </w:p>
    <w:p w14:paraId="47DEFF79" w14:textId="77777777" w:rsidR="009E5347" w:rsidRDefault="009E5347" w:rsidP="009E5347">
      <w:bookmarkStart w:id="1827" w:name="_Toc510696626"/>
      <w:bookmarkStart w:id="1828"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29" w:name="_Toc94194879"/>
      <w:bookmarkStart w:id="1830" w:name="_Toc101529467"/>
      <w:bookmarkStart w:id="1831" w:name="_Toc114864301"/>
      <w:bookmarkStart w:id="1832" w:name="_Toc143871452"/>
      <w:bookmarkStart w:id="1833" w:name="_Toc144134948"/>
      <w:bookmarkStart w:id="1834" w:name="_Toc160609455"/>
      <w:bookmarkStart w:id="1835" w:name="_Toc207823369"/>
      <w:r>
        <w:t>8.1.3.2.2</w:t>
      </w:r>
      <w:r>
        <w:tab/>
        <w:t>Operation Definition</w:t>
      </w:r>
      <w:bookmarkEnd w:id="1827"/>
      <w:bookmarkEnd w:id="1828"/>
      <w:bookmarkEnd w:id="1829"/>
      <w:bookmarkEnd w:id="1830"/>
      <w:bookmarkEnd w:id="1831"/>
      <w:bookmarkEnd w:id="1832"/>
      <w:bookmarkEnd w:id="1833"/>
      <w:bookmarkEnd w:id="1834"/>
      <w:bookmarkEnd w:id="1835"/>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6D979A21" w:rsidR="009E5347" w:rsidRDefault="008B6353" w:rsidP="004C4FBA">
            <w:pPr>
              <w:pStyle w:val="TAL"/>
            </w:pPr>
            <w:r w:rsidRPr="00D3062E">
              <w:rPr>
                <w:noProof/>
              </w:rPr>
              <w:t xml:space="preserve">Successful case. </w:t>
            </w:r>
            <w:r w:rsidR="009E5347">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3696FEB7" w:rsidR="009E5347" w:rsidRDefault="008B6353" w:rsidP="004C4FBA">
            <w:pPr>
              <w:pStyle w:val="TAL"/>
            </w:pPr>
            <w:r w:rsidRPr="00D3062E">
              <w:rPr>
                <w:noProof/>
              </w:rPr>
              <w:t xml:space="preserve">Successful case. </w:t>
            </w:r>
            <w:r w:rsidR="009E5347">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36" w:name="_Toc70534738"/>
      <w:bookmarkStart w:id="1837" w:name="_Toc101529468"/>
      <w:bookmarkStart w:id="1838" w:name="_Toc114864302"/>
      <w:bookmarkStart w:id="1839" w:name="_Toc143871453"/>
      <w:bookmarkStart w:id="1840" w:name="_Toc144134949"/>
      <w:bookmarkStart w:id="1841" w:name="_Toc160609456"/>
      <w:bookmarkStart w:id="1842" w:name="_Toc207823370"/>
      <w:r>
        <w:t>8.1.4</w:t>
      </w:r>
      <w:r>
        <w:tab/>
        <w:t>Notifications</w:t>
      </w:r>
      <w:bookmarkEnd w:id="1836"/>
      <w:bookmarkEnd w:id="1837"/>
      <w:bookmarkEnd w:id="1838"/>
      <w:bookmarkEnd w:id="1839"/>
      <w:bookmarkEnd w:id="1840"/>
      <w:bookmarkEnd w:id="1841"/>
      <w:bookmarkEnd w:id="1842"/>
    </w:p>
    <w:p w14:paraId="3CC5532A" w14:textId="77777777" w:rsidR="009E5347" w:rsidRPr="00AF7276" w:rsidRDefault="009E5347" w:rsidP="009E5347">
      <w:pPr>
        <w:pStyle w:val="Heading4"/>
      </w:pPr>
      <w:bookmarkStart w:id="1843" w:name="_Toc101529469"/>
      <w:bookmarkStart w:id="1844" w:name="_Toc114864303"/>
      <w:bookmarkStart w:id="1845" w:name="_Toc143871454"/>
      <w:bookmarkStart w:id="1846" w:name="_Toc144134950"/>
      <w:bookmarkStart w:id="1847" w:name="_Toc160609457"/>
      <w:bookmarkStart w:id="1848" w:name="_Toc207823371"/>
      <w:r>
        <w:t>8.1.4</w:t>
      </w:r>
      <w:r w:rsidRPr="00AF7276">
        <w:t>.1</w:t>
      </w:r>
      <w:r w:rsidRPr="00AF7276">
        <w:tab/>
        <w:t>General</w:t>
      </w:r>
      <w:bookmarkEnd w:id="1843"/>
      <w:bookmarkEnd w:id="1844"/>
      <w:bookmarkEnd w:id="1845"/>
      <w:bookmarkEnd w:id="1846"/>
      <w:bookmarkEnd w:id="1847"/>
      <w:bookmarkEnd w:id="1848"/>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49" w:name="_Toc101529470"/>
      <w:bookmarkStart w:id="1850" w:name="_Toc114864304"/>
      <w:bookmarkStart w:id="1851" w:name="_Toc143871455"/>
      <w:bookmarkStart w:id="1852" w:name="_Toc144134951"/>
      <w:bookmarkStart w:id="1853" w:name="_Toc160609458"/>
      <w:bookmarkStart w:id="1854" w:name="_Toc207823372"/>
      <w:r>
        <w:rPr>
          <w:lang w:eastAsia="zh-CN"/>
        </w:rPr>
        <w:t>8.1.4.2</w:t>
      </w:r>
      <w:r>
        <w:rPr>
          <w:lang w:eastAsia="zh-CN"/>
        </w:rPr>
        <w:tab/>
      </w:r>
      <w:r w:rsidRPr="00A15F2C">
        <w:t>Service Provisioning Notification</w:t>
      </w:r>
      <w:bookmarkEnd w:id="1849"/>
      <w:bookmarkEnd w:id="1850"/>
      <w:bookmarkEnd w:id="1851"/>
      <w:bookmarkEnd w:id="1852"/>
      <w:bookmarkEnd w:id="1853"/>
      <w:bookmarkEnd w:id="1854"/>
    </w:p>
    <w:p w14:paraId="63716E88" w14:textId="77777777" w:rsidR="009E5347" w:rsidRDefault="009E5347" w:rsidP="009E5347">
      <w:pPr>
        <w:pStyle w:val="Heading5"/>
        <w:rPr>
          <w:lang w:eastAsia="zh-CN"/>
        </w:rPr>
      </w:pPr>
      <w:bookmarkStart w:id="1855" w:name="_Toc101529471"/>
      <w:bookmarkStart w:id="1856" w:name="_Toc114864305"/>
      <w:bookmarkStart w:id="1857" w:name="_Toc143871456"/>
      <w:bookmarkStart w:id="1858" w:name="_Toc144134952"/>
      <w:bookmarkStart w:id="1859" w:name="_Toc160609459"/>
      <w:bookmarkStart w:id="1860" w:name="_Toc207823373"/>
      <w:r>
        <w:rPr>
          <w:lang w:eastAsia="zh-CN"/>
        </w:rPr>
        <w:t>8.1.4.2.1</w:t>
      </w:r>
      <w:r>
        <w:rPr>
          <w:lang w:eastAsia="zh-CN"/>
        </w:rPr>
        <w:tab/>
        <w:t>Description</w:t>
      </w:r>
      <w:bookmarkEnd w:id="1855"/>
      <w:bookmarkEnd w:id="1856"/>
      <w:bookmarkEnd w:id="1857"/>
      <w:bookmarkEnd w:id="1858"/>
      <w:bookmarkEnd w:id="1859"/>
      <w:bookmarkEnd w:id="1860"/>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61" w:name="_Toc101529472"/>
      <w:bookmarkStart w:id="1862" w:name="_Toc114864306"/>
      <w:bookmarkStart w:id="1863" w:name="_Toc143871457"/>
      <w:bookmarkStart w:id="1864" w:name="_Toc144134953"/>
      <w:bookmarkStart w:id="1865" w:name="_Toc160609460"/>
      <w:bookmarkStart w:id="1866" w:name="_Toc207823374"/>
      <w:r>
        <w:rPr>
          <w:lang w:eastAsia="zh-CN"/>
        </w:rPr>
        <w:t>8.1.4.2.2</w:t>
      </w:r>
      <w:r>
        <w:rPr>
          <w:lang w:eastAsia="zh-CN"/>
        </w:rPr>
        <w:tab/>
        <w:t>Notification definition</w:t>
      </w:r>
      <w:bookmarkEnd w:id="1861"/>
      <w:bookmarkEnd w:id="1862"/>
      <w:bookmarkEnd w:id="1863"/>
      <w:bookmarkEnd w:id="1864"/>
      <w:bookmarkEnd w:id="1865"/>
      <w:bookmarkEnd w:id="1866"/>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67" w:name="_Toc70534739"/>
      <w:bookmarkStart w:id="1868" w:name="_Toc101529473"/>
      <w:bookmarkStart w:id="1869" w:name="_Toc114864307"/>
      <w:bookmarkStart w:id="1870" w:name="_Toc143871458"/>
      <w:bookmarkStart w:id="1871" w:name="_Toc144134954"/>
      <w:bookmarkStart w:id="1872" w:name="_Toc160609461"/>
      <w:bookmarkStart w:id="1873" w:name="_Toc207823375"/>
      <w:r>
        <w:t>8.1.5</w:t>
      </w:r>
      <w:r>
        <w:tab/>
        <w:t>Data Model</w:t>
      </w:r>
      <w:bookmarkEnd w:id="1867"/>
      <w:bookmarkEnd w:id="1868"/>
      <w:bookmarkEnd w:id="1869"/>
      <w:bookmarkEnd w:id="1870"/>
      <w:bookmarkEnd w:id="1871"/>
      <w:bookmarkEnd w:id="1872"/>
      <w:bookmarkEnd w:id="1873"/>
    </w:p>
    <w:p w14:paraId="69A329E9" w14:textId="77777777" w:rsidR="009E5347" w:rsidRDefault="009E5347" w:rsidP="009E5347">
      <w:pPr>
        <w:pStyle w:val="Heading4"/>
        <w:rPr>
          <w:lang w:eastAsia="zh-CN"/>
        </w:rPr>
      </w:pPr>
      <w:bookmarkStart w:id="1874" w:name="_Toc70160832"/>
      <w:bookmarkStart w:id="1875" w:name="_Toc101529474"/>
      <w:bookmarkStart w:id="1876" w:name="_Toc114864308"/>
      <w:bookmarkStart w:id="1877" w:name="_Toc143871459"/>
      <w:bookmarkStart w:id="1878" w:name="_Toc144134955"/>
      <w:bookmarkStart w:id="1879" w:name="_Toc160609462"/>
      <w:bookmarkStart w:id="1880" w:name="_Toc207823376"/>
      <w:r>
        <w:rPr>
          <w:lang w:eastAsia="zh-CN"/>
        </w:rPr>
        <w:t>8.1.5.1</w:t>
      </w:r>
      <w:r>
        <w:rPr>
          <w:lang w:eastAsia="zh-CN"/>
        </w:rPr>
        <w:tab/>
        <w:t>General</w:t>
      </w:r>
      <w:bookmarkEnd w:id="1874"/>
      <w:bookmarkEnd w:id="1875"/>
      <w:bookmarkEnd w:id="1876"/>
      <w:bookmarkEnd w:id="1877"/>
      <w:bookmarkEnd w:id="1878"/>
      <w:bookmarkEnd w:id="1879"/>
      <w:bookmarkEnd w:id="1880"/>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2294B388" w:rsidR="005B2CF6" w:rsidRPr="00C53E2E" w:rsidRDefault="00703A89" w:rsidP="00C53E2E">
            <w:pPr>
              <w:pStyle w:val="TAL"/>
            </w:pPr>
            <w:r>
              <w:t>Represents the connectivity information for the UE.</w:t>
            </w: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2274B09A" w:rsidR="005B2CF6" w:rsidRPr="00C53E2E" w:rsidRDefault="00703A89" w:rsidP="00C53E2E">
            <w:pPr>
              <w:pStyle w:val="TAL"/>
            </w:pPr>
            <w:r w:rsidRPr="00C53E2E">
              <w:t xml:space="preserve">Represents the </w:t>
            </w:r>
            <w:r>
              <w:t>service provisioning request information.</w:t>
            </w: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2BC08286" w:rsidR="005B2CF6" w:rsidRPr="00C53E2E" w:rsidRDefault="00703A89" w:rsidP="00C53E2E">
            <w:pPr>
              <w:pStyle w:val="TAL"/>
            </w:pPr>
            <w:r w:rsidRPr="00C53E2E">
              <w:t>Represents the</w:t>
            </w:r>
            <w:r>
              <w:t xml:space="preserve"> service provisioning response information</w:t>
            </w: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703A89"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703A89" w:rsidRPr="00C53E2E" w:rsidRDefault="00703A89" w:rsidP="00703A89">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703A89" w:rsidRPr="00C53E2E" w:rsidRDefault="00703A89" w:rsidP="00703A89">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5EEEEB90" w:rsidR="00703A89" w:rsidRPr="00C53E2E" w:rsidRDefault="00703A89" w:rsidP="00703A89">
            <w:pPr>
              <w:pStyle w:val="TAL"/>
            </w:pPr>
            <w:r>
              <w:t>Represents modifications to an individual service provisioning subscription resource.</w:t>
            </w: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703A89" w:rsidRPr="00C53E2E" w:rsidRDefault="00703A89" w:rsidP="00703A89">
            <w:pPr>
              <w:pStyle w:val="TAL"/>
            </w:pPr>
          </w:p>
        </w:tc>
      </w:tr>
      <w:tr w:rsidR="00703A89"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703A89" w:rsidRPr="00C53E2E" w:rsidRDefault="00703A89" w:rsidP="000232AB">
            <w:pPr>
              <w:pStyle w:val="TAC"/>
              <w:jc w:val="left"/>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703A89" w:rsidRPr="00C53E2E" w:rsidRDefault="00703A89" w:rsidP="00703A89">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0ECFDADE" w:rsidR="00703A89" w:rsidRPr="00C53E2E" w:rsidRDefault="00703A89" w:rsidP="00703A89">
            <w:pPr>
              <w:pStyle w:val="TAL"/>
            </w:pPr>
            <w:r>
              <w:t xml:space="preserve">Represents the EDN </w:t>
            </w:r>
            <w:r>
              <w:rPr>
                <w:lang w:eastAsia="ko-KR"/>
              </w:rPr>
              <w:t>configuration</w:t>
            </w:r>
            <w:r>
              <w:t xml:space="preserve"> information.</w:t>
            </w: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703A89" w:rsidRPr="00C53E2E" w:rsidRDefault="00703A89" w:rsidP="00703A89">
            <w:pPr>
              <w:pStyle w:val="TAL"/>
            </w:pPr>
          </w:p>
        </w:tc>
      </w:tr>
      <w:tr w:rsidR="00703A89"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703A89" w:rsidRPr="00C53E2E" w:rsidRDefault="00703A89" w:rsidP="00703A89">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703A89" w:rsidRPr="00C53E2E" w:rsidRDefault="00703A89" w:rsidP="00703A89">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570C2B2C" w:rsidR="00703A89" w:rsidRPr="00C53E2E" w:rsidRDefault="00703A89" w:rsidP="00703A89">
            <w:pPr>
              <w:pStyle w:val="TAL"/>
            </w:pPr>
            <w:r>
              <w:t>Represents an EDN connection information.</w:t>
            </w: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703A89" w:rsidRPr="00C53E2E" w:rsidRDefault="00703A89" w:rsidP="00703A89">
            <w:pPr>
              <w:pStyle w:val="TAL"/>
            </w:pPr>
          </w:p>
        </w:tc>
      </w:tr>
      <w:tr w:rsidR="002C4859" w:rsidRPr="00C53E2E" w14:paraId="74EA3654" w14:textId="77777777" w:rsidTr="002C4859">
        <w:trPr>
          <w:jc w:val="center"/>
        </w:trPr>
        <w:tc>
          <w:tcPr>
            <w:tcW w:w="2795" w:type="dxa"/>
            <w:tcBorders>
              <w:top w:val="single" w:sz="4" w:space="0" w:color="auto"/>
              <w:left w:val="single" w:sz="4" w:space="0" w:color="auto"/>
              <w:bottom w:val="single" w:sz="4" w:space="0" w:color="auto"/>
              <w:right w:val="single" w:sz="4" w:space="0" w:color="auto"/>
            </w:tcBorders>
          </w:tcPr>
          <w:p w14:paraId="4493E786" w14:textId="77777777" w:rsidR="002C4859" w:rsidRPr="00C53E2E" w:rsidRDefault="002C4859" w:rsidP="007C1867">
            <w:pPr>
              <w:pStyle w:val="TAL"/>
            </w:pPr>
            <w:r>
              <w:t>EesAuthMethod</w:t>
            </w:r>
          </w:p>
        </w:tc>
        <w:tc>
          <w:tcPr>
            <w:tcW w:w="1687" w:type="dxa"/>
            <w:tcBorders>
              <w:top w:val="single" w:sz="4" w:space="0" w:color="auto"/>
              <w:left w:val="single" w:sz="4" w:space="0" w:color="auto"/>
              <w:bottom w:val="single" w:sz="4" w:space="0" w:color="auto"/>
              <w:right w:val="single" w:sz="4" w:space="0" w:color="auto"/>
            </w:tcBorders>
          </w:tcPr>
          <w:p w14:paraId="7925C908" w14:textId="77777777" w:rsidR="002C4859" w:rsidRPr="00C53E2E" w:rsidRDefault="002C4859" w:rsidP="007C1867">
            <w:pPr>
              <w:pStyle w:val="TAC"/>
            </w:pPr>
            <w:r>
              <w:t>8.1.5.3.3</w:t>
            </w:r>
          </w:p>
        </w:tc>
        <w:tc>
          <w:tcPr>
            <w:tcW w:w="3543" w:type="dxa"/>
            <w:tcBorders>
              <w:top w:val="single" w:sz="4" w:space="0" w:color="auto"/>
              <w:left w:val="single" w:sz="4" w:space="0" w:color="auto"/>
              <w:bottom w:val="single" w:sz="4" w:space="0" w:color="auto"/>
              <w:right w:val="single" w:sz="4" w:space="0" w:color="auto"/>
            </w:tcBorders>
          </w:tcPr>
          <w:p w14:paraId="399E3171" w14:textId="77777777" w:rsidR="002C4859" w:rsidRDefault="002C4859" w:rsidP="007C1867">
            <w:pPr>
              <w:pStyle w:val="TAL"/>
            </w:pPr>
            <w:r>
              <w:t>Represents the Authentication methods supported by EES.</w:t>
            </w:r>
          </w:p>
        </w:tc>
        <w:tc>
          <w:tcPr>
            <w:tcW w:w="1508" w:type="dxa"/>
            <w:tcBorders>
              <w:top w:val="single" w:sz="4" w:space="0" w:color="auto"/>
              <w:left w:val="single" w:sz="4" w:space="0" w:color="auto"/>
              <w:bottom w:val="single" w:sz="4" w:space="0" w:color="auto"/>
              <w:right w:val="single" w:sz="4" w:space="0" w:color="auto"/>
            </w:tcBorders>
          </w:tcPr>
          <w:p w14:paraId="04DB8782" w14:textId="77777777" w:rsidR="002C4859" w:rsidRPr="00C53E2E" w:rsidRDefault="002C4859" w:rsidP="007C1867">
            <w:pPr>
              <w:pStyle w:val="TAL"/>
            </w:pPr>
          </w:p>
        </w:tc>
      </w:tr>
      <w:tr w:rsidR="00703A89"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703A89" w:rsidRPr="00C53E2E" w:rsidRDefault="00703A89" w:rsidP="00703A89">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703A89" w:rsidRPr="00C53E2E" w:rsidRDefault="00703A89" w:rsidP="00703A89">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33FA9E3D" w:rsidR="00703A89" w:rsidRPr="00C53E2E" w:rsidRDefault="00E76B88" w:rsidP="00703A89">
            <w:pPr>
              <w:pStyle w:val="TAL"/>
            </w:pPr>
            <w:r>
              <w:t>Represents EES information.</w:t>
            </w: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703A89" w:rsidRPr="00C53E2E" w:rsidRDefault="00703A89" w:rsidP="00703A89">
            <w:pPr>
              <w:pStyle w:val="TAL"/>
            </w:pPr>
          </w:p>
        </w:tc>
      </w:tr>
      <w:tr w:rsidR="00703A89"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703A89" w:rsidRPr="00C53E2E" w:rsidRDefault="00703A89" w:rsidP="00703A89">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703A89" w:rsidRPr="00C53E2E" w:rsidRDefault="00703A89" w:rsidP="00703A89">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26F3A4C4" w:rsidR="00703A89" w:rsidRPr="00C53E2E" w:rsidRDefault="00703A89" w:rsidP="00E76B88">
            <w:pPr>
              <w:pStyle w:val="TAL"/>
            </w:pPr>
            <w:r w:rsidRPr="00C53E2E">
              <w:t xml:space="preserve">Service provisioning information notification </w:t>
            </w:r>
            <w:r w:rsidR="00E76B88">
              <w:t>of a service provisioning Event</w:t>
            </w:r>
            <w:r w:rsidRPr="00C53E2E">
              <w:t>.</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703A89" w:rsidRPr="00C53E2E" w:rsidRDefault="00703A89" w:rsidP="00703A89">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62132940" w:rsidR="00B512A3" w:rsidRPr="00646838" w:rsidRDefault="001155A3" w:rsidP="00EC6DE3">
            <w:pPr>
              <w:pStyle w:val="TAL"/>
              <w:rPr>
                <w:rFonts w:cs="Arial"/>
                <w:szCs w:val="18"/>
              </w:rPr>
            </w:pPr>
            <w:r w:rsidRPr="001155A3">
              <w:rPr>
                <w:rFonts w:cs="Arial"/>
                <w:szCs w:val="18"/>
              </w:rPr>
              <w:t>Identifies a port, unsigned integer with valid values between 0 and 65535.</w:t>
            </w:r>
          </w:p>
        </w:tc>
        <w:tc>
          <w:tcPr>
            <w:tcW w:w="1508" w:type="dxa"/>
            <w:tcBorders>
              <w:top w:val="single" w:sz="4" w:space="0" w:color="auto"/>
              <w:left w:val="single" w:sz="4" w:space="0" w:color="auto"/>
              <w:bottom w:val="single" w:sz="4" w:space="0" w:color="auto"/>
              <w:right w:val="single" w:sz="4" w:space="0" w:color="auto"/>
            </w:tcBorders>
          </w:tcPr>
          <w:p w14:paraId="048F4794" w14:textId="2CA43E68" w:rsidR="00B512A3" w:rsidRPr="00646838" w:rsidRDefault="001155A3" w:rsidP="00EC6DE3">
            <w:pPr>
              <w:pStyle w:val="TAL"/>
              <w:rPr>
                <w:rFonts w:cs="Arial"/>
                <w:szCs w:val="18"/>
              </w:rPr>
            </w:pPr>
            <w:r w:rsidRPr="00CC6793">
              <w:t>EdgeApp</w:t>
            </w:r>
            <w:r>
              <w:t>_3</w:t>
            </w: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AB7E0A" w:rsidRPr="003C73EC" w14:paraId="0AD6C2E1" w14:textId="77777777" w:rsidTr="00AB7E0A">
        <w:trPr>
          <w:jc w:val="center"/>
        </w:trPr>
        <w:tc>
          <w:tcPr>
            <w:tcW w:w="2420" w:type="dxa"/>
            <w:tcBorders>
              <w:top w:val="single" w:sz="4" w:space="0" w:color="auto"/>
              <w:left w:val="single" w:sz="4" w:space="0" w:color="auto"/>
              <w:bottom w:val="single" w:sz="4" w:space="0" w:color="auto"/>
              <w:right w:val="single" w:sz="4" w:space="0" w:color="auto"/>
            </w:tcBorders>
          </w:tcPr>
          <w:p w14:paraId="3053D8F1" w14:textId="77777777" w:rsidR="00AB7E0A" w:rsidRPr="003C73EC" w:rsidRDefault="00AB7E0A" w:rsidP="00EE6456">
            <w:pPr>
              <w:pStyle w:val="TAL"/>
              <w:rPr>
                <w:lang w:eastAsia="zh-CN"/>
              </w:rPr>
            </w:pPr>
            <w:r w:rsidRPr="00344992">
              <w:rPr>
                <w:lang w:eastAsia="zh-CN"/>
              </w:rPr>
              <w:t>Uinteger</w:t>
            </w:r>
          </w:p>
        </w:tc>
        <w:tc>
          <w:tcPr>
            <w:tcW w:w="1922" w:type="dxa"/>
            <w:tcBorders>
              <w:top w:val="single" w:sz="4" w:space="0" w:color="auto"/>
              <w:left w:val="single" w:sz="4" w:space="0" w:color="auto"/>
              <w:bottom w:val="single" w:sz="4" w:space="0" w:color="auto"/>
              <w:right w:val="single" w:sz="4" w:space="0" w:color="auto"/>
            </w:tcBorders>
          </w:tcPr>
          <w:p w14:paraId="1BB66D4B" w14:textId="77777777" w:rsidR="00AB7E0A" w:rsidRPr="003C73EC" w:rsidRDefault="00AB7E0A" w:rsidP="00EE6456">
            <w:pPr>
              <w:pStyle w:val="TAC"/>
              <w:rPr>
                <w:noProof/>
              </w:rPr>
            </w:pPr>
            <w:r w:rsidRPr="00344992">
              <w:rPr>
                <w:noProof/>
              </w:rPr>
              <w:t>3GPP</w:t>
            </w:r>
            <w:r>
              <w:rPr>
                <w:noProof/>
              </w:rPr>
              <w:t> </w:t>
            </w:r>
            <w:r w:rsidRPr="00344992">
              <w:rPr>
                <w:noProof/>
              </w:rPr>
              <w:t>TS</w:t>
            </w:r>
            <w:r>
              <w:rPr>
                <w:noProof/>
              </w:rPr>
              <w:t> </w:t>
            </w:r>
            <w:r w:rsidRPr="00344992">
              <w:rPr>
                <w:noProof/>
              </w:rPr>
              <w:t>29.571</w:t>
            </w:r>
            <w:r>
              <w:rPr>
                <w:noProof/>
              </w:rPr>
              <w:t> </w:t>
            </w:r>
            <w:r w:rsidRPr="00344992">
              <w:rPr>
                <w:noProof/>
              </w:rPr>
              <w:t>[</w:t>
            </w:r>
            <w:r>
              <w:rPr>
                <w:noProof/>
              </w:rPr>
              <w:t>5</w:t>
            </w:r>
            <w:r w:rsidRPr="00344992">
              <w:rPr>
                <w:noProof/>
              </w:rPr>
              <w:t>]</w:t>
            </w:r>
          </w:p>
        </w:tc>
        <w:tc>
          <w:tcPr>
            <w:tcW w:w="3685" w:type="dxa"/>
            <w:tcBorders>
              <w:top w:val="single" w:sz="4" w:space="0" w:color="auto"/>
              <w:left w:val="single" w:sz="4" w:space="0" w:color="auto"/>
              <w:bottom w:val="single" w:sz="4" w:space="0" w:color="auto"/>
              <w:right w:val="single" w:sz="4" w:space="0" w:color="auto"/>
            </w:tcBorders>
          </w:tcPr>
          <w:p w14:paraId="408BA49F" w14:textId="77777777" w:rsidR="00AB7E0A" w:rsidRPr="00D74635" w:rsidRDefault="00AB7E0A" w:rsidP="00EE6456">
            <w:pPr>
              <w:pStyle w:val="TAL"/>
              <w:rPr>
                <w:rFonts w:cs="Arial"/>
                <w:szCs w:val="18"/>
              </w:rPr>
            </w:pPr>
            <w:r w:rsidRPr="00344992">
              <w:rPr>
                <w:rFonts w:cs="Arial"/>
                <w:szCs w:val="18"/>
              </w:rPr>
              <w:t>Represents the end to end response time.</w:t>
            </w:r>
          </w:p>
        </w:tc>
        <w:tc>
          <w:tcPr>
            <w:tcW w:w="1508" w:type="dxa"/>
            <w:tcBorders>
              <w:top w:val="single" w:sz="4" w:space="0" w:color="auto"/>
              <w:left w:val="single" w:sz="4" w:space="0" w:color="auto"/>
              <w:bottom w:val="single" w:sz="4" w:space="0" w:color="auto"/>
              <w:right w:val="single" w:sz="4" w:space="0" w:color="auto"/>
            </w:tcBorders>
          </w:tcPr>
          <w:p w14:paraId="48374173" w14:textId="77777777" w:rsidR="00AB7E0A" w:rsidRPr="003C73EC" w:rsidRDefault="00AB7E0A" w:rsidP="00EE6456">
            <w:pPr>
              <w:pStyle w:val="TAL"/>
              <w:rPr>
                <w:rFonts w:cs="Arial"/>
                <w:szCs w:val="18"/>
              </w:rPr>
            </w:pPr>
            <w:r w:rsidRPr="00AB7E0A">
              <w:rPr>
                <w:rFonts w:cs="Arial"/>
                <w:szCs w:val="18"/>
              </w:rPr>
              <w:t>EdgeApp_3</w:t>
            </w: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81" w:name="_Toc70160833"/>
      <w:bookmarkStart w:id="1882" w:name="_Toc101529475"/>
      <w:bookmarkStart w:id="1883" w:name="_Toc114864309"/>
      <w:bookmarkStart w:id="1884" w:name="_Toc143871460"/>
      <w:bookmarkStart w:id="1885" w:name="_Toc144134956"/>
      <w:bookmarkStart w:id="1886" w:name="_Toc160609463"/>
      <w:bookmarkStart w:id="1887" w:name="_Toc207823377"/>
      <w:r>
        <w:rPr>
          <w:lang w:eastAsia="zh-CN"/>
        </w:rPr>
        <w:lastRenderedPageBreak/>
        <w:t>8.1.5.2</w:t>
      </w:r>
      <w:r>
        <w:rPr>
          <w:lang w:eastAsia="zh-CN"/>
        </w:rPr>
        <w:tab/>
        <w:t>Structured data types</w:t>
      </w:r>
      <w:bookmarkEnd w:id="1881"/>
      <w:bookmarkEnd w:id="1882"/>
      <w:bookmarkEnd w:id="1883"/>
      <w:bookmarkEnd w:id="1884"/>
      <w:bookmarkEnd w:id="1885"/>
      <w:bookmarkEnd w:id="1886"/>
      <w:bookmarkEnd w:id="1887"/>
    </w:p>
    <w:p w14:paraId="02E3AE3C" w14:textId="77777777" w:rsidR="009E5347" w:rsidRDefault="009E5347" w:rsidP="009E5347">
      <w:pPr>
        <w:pStyle w:val="Heading5"/>
        <w:rPr>
          <w:lang w:eastAsia="zh-CN"/>
        </w:rPr>
      </w:pPr>
      <w:bookmarkStart w:id="1888" w:name="_Toc70160834"/>
      <w:bookmarkStart w:id="1889" w:name="_Toc101529476"/>
      <w:bookmarkStart w:id="1890" w:name="_Toc114864310"/>
      <w:bookmarkStart w:id="1891" w:name="_Toc143871461"/>
      <w:bookmarkStart w:id="1892" w:name="_Toc144134957"/>
      <w:bookmarkStart w:id="1893" w:name="_Toc160609464"/>
      <w:bookmarkStart w:id="1894" w:name="_Toc207823378"/>
      <w:r>
        <w:rPr>
          <w:lang w:eastAsia="zh-CN"/>
        </w:rPr>
        <w:t>8.1.5.2.1</w:t>
      </w:r>
      <w:r>
        <w:rPr>
          <w:lang w:eastAsia="zh-CN"/>
        </w:rPr>
        <w:tab/>
        <w:t>Introduction</w:t>
      </w:r>
      <w:bookmarkEnd w:id="1888"/>
      <w:bookmarkEnd w:id="1889"/>
      <w:bookmarkEnd w:id="1890"/>
      <w:bookmarkEnd w:id="1891"/>
      <w:bookmarkEnd w:id="1892"/>
      <w:bookmarkEnd w:id="1893"/>
      <w:bookmarkEnd w:id="1894"/>
    </w:p>
    <w:p w14:paraId="3C6EC633" w14:textId="77777777" w:rsidR="00656F55" w:rsidRPr="00506C7D" w:rsidRDefault="00656F55" w:rsidP="00656F55">
      <w:bookmarkStart w:id="1895" w:name="_Toc101529477"/>
      <w:bookmarkStart w:id="1896" w:name="_Toc114864311"/>
      <w:bookmarkStart w:id="1897" w:name="_Toc143871462"/>
      <w:bookmarkStart w:id="1898" w:name="_Toc144134958"/>
      <w:bookmarkStart w:id="1899"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900" w:name="_Toc207823379"/>
      <w:r>
        <w:rPr>
          <w:lang w:eastAsia="zh-CN"/>
        </w:rPr>
        <w:t>8.1.5.2.2</w:t>
      </w:r>
      <w:r>
        <w:rPr>
          <w:lang w:eastAsia="zh-CN"/>
        </w:rPr>
        <w:tab/>
        <w:t xml:space="preserve">Type: </w:t>
      </w:r>
      <w:r>
        <w:t>ECSServProvReq</w:t>
      </w:r>
      <w:bookmarkEnd w:id="1895"/>
      <w:bookmarkEnd w:id="1896"/>
      <w:bookmarkEnd w:id="1897"/>
      <w:bookmarkEnd w:id="1898"/>
      <w:bookmarkEnd w:id="1899"/>
      <w:bookmarkEnd w:id="1900"/>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6C04AF5E" w:rsidR="009E5347" w:rsidRDefault="00B24AC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0AC8A3E2" w:rsidR="000B0ABB" w:rsidRPr="00646838" w:rsidRDefault="00B24ACF" w:rsidP="005B130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4E43DCF5" w:rsidR="009E5347" w:rsidRDefault="00B24ACF" w:rsidP="004C4FBA">
            <w:pPr>
              <w:pStyle w:val="TAL"/>
            </w:pPr>
            <w:r>
              <w:t>1</w:t>
            </w:r>
            <w:r w:rsidR="009E5347">
              <w:t>..N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0BFB798" w14:textId="77777777" w:rsidR="00943C7B" w:rsidRDefault="00A5411D" w:rsidP="00943C7B">
            <w:pPr>
              <w:pStyle w:val="TAL"/>
            </w:pPr>
            <w:r>
              <w:t>Represents t</w:t>
            </w:r>
            <w:r w:rsidRPr="00885915">
              <w:t xml:space="preserve">he </w:t>
            </w:r>
            <w:r>
              <w:t xml:space="preserve">satellite </w:t>
            </w:r>
            <w:r w:rsidRPr="00885915">
              <w:t>identifier serving UE in current location.</w:t>
            </w:r>
          </w:p>
          <w:p w14:paraId="0A4F1742" w14:textId="73A59EC7" w:rsidR="00A5411D" w:rsidRPr="00FA6847" w:rsidRDefault="00943C7B" w:rsidP="00943C7B">
            <w:pPr>
              <w:pStyle w:val="TAL"/>
            </w:pPr>
            <w:r>
              <w:t>(NOTE </w:t>
            </w:r>
            <w:r w:rsidR="00A57DE7">
              <w:t>3</w:t>
            </w:r>
            <w:r>
              <w:t>)</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943C7B" w:rsidRPr="00511232" w14:paraId="750B7D67" w14:textId="77777777" w:rsidTr="00943C7B">
        <w:trPr>
          <w:jc w:val="center"/>
        </w:trPr>
        <w:tc>
          <w:tcPr>
            <w:tcW w:w="1648" w:type="dxa"/>
            <w:tcBorders>
              <w:top w:val="single" w:sz="4" w:space="0" w:color="auto"/>
              <w:left w:val="single" w:sz="4" w:space="0" w:color="auto"/>
              <w:bottom w:val="single" w:sz="4" w:space="0" w:color="auto"/>
              <w:right w:val="single" w:sz="4" w:space="0" w:color="auto"/>
            </w:tcBorders>
          </w:tcPr>
          <w:p w14:paraId="14505DE2" w14:textId="77777777" w:rsidR="00943C7B" w:rsidRDefault="00943C7B" w:rsidP="00EE6456">
            <w:pPr>
              <w:pStyle w:val="TAL"/>
            </w:pPr>
            <w:r>
              <w:t>minSatelliteAccessTime</w:t>
            </w:r>
          </w:p>
        </w:tc>
        <w:tc>
          <w:tcPr>
            <w:tcW w:w="1418" w:type="dxa"/>
            <w:tcBorders>
              <w:top w:val="single" w:sz="4" w:space="0" w:color="auto"/>
              <w:left w:val="single" w:sz="4" w:space="0" w:color="auto"/>
              <w:bottom w:val="single" w:sz="4" w:space="0" w:color="auto"/>
              <w:right w:val="single" w:sz="4" w:space="0" w:color="auto"/>
            </w:tcBorders>
          </w:tcPr>
          <w:p w14:paraId="6A2E5242" w14:textId="77777777" w:rsidR="00943C7B" w:rsidRDefault="00943C7B" w:rsidP="00EE6456">
            <w:pPr>
              <w:pStyle w:val="TAL"/>
            </w:pPr>
            <w:r w:rsidRPr="00F37BCD">
              <w:t>DateTime</w:t>
            </w:r>
          </w:p>
        </w:tc>
        <w:tc>
          <w:tcPr>
            <w:tcW w:w="425" w:type="dxa"/>
            <w:tcBorders>
              <w:top w:val="single" w:sz="4" w:space="0" w:color="auto"/>
              <w:left w:val="single" w:sz="4" w:space="0" w:color="auto"/>
              <w:bottom w:val="single" w:sz="4" w:space="0" w:color="auto"/>
              <w:right w:val="single" w:sz="4" w:space="0" w:color="auto"/>
            </w:tcBorders>
          </w:tcPr>
          <w:p w14:paraId="0E169FCC" w14:textId="77777777" w:rsidR="00943C7B" w:rsidRDefault="00943C7B"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FD0537" w14:textId="77777777" w:rsidR="00943C7B" w:rsidRDefault="00943C7B" w:rsidP="00EE6456">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9BDD9FC" w14:textId="77777777" w:rsidR="00943C7B" w:rsidRDefault="00943C7B" w:rsidP="00EE6456">
            <w:pPr>
              <w:pStyle w:val="TAL"/>
            </w:pPr>
            <w:r>
              <w:t>Represents the minimum time duration the EEC expects the availability of satellite access based on the application requirements.</w:t>
            </w:r>
          </w:p>
        </w:tc>
        <w:tc>
          <w:tcPr>
            <w:tcW w:w="1366" w:type="dxa"/>
            <w:tcBorders>
              <w:top w:val="single" w:sz="4" w:space="0" w:color="auto"/>
              <w:left w:val="single" w:sz="4" w:space="0" w:color="auto"/>
              <w:bottom w:val="single" w:sz="4" w:space="0" w:color="auto"/>
              <w:right w:val="single" w:sz="4" w:space="0" w:color="auto"/>
            </w:tcBorders>
          </w:tcPr>
          <w:p w14:paraId="13606B92" w14:textId="77777777" w:rsidR="00943C7B" w:rsidRPr="00511232" w:rsidRDefault="00943C7B" w:rsidP="00EE6456">
            <w:pPr>
              <w:pStyle w:val="TAL"/>
              <w:rPr>
                <w:rFonts w:cs="Arial"/>
                <w:szCs w:val="18"/>
              </w:rPr>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1C808443" w:rsidR="004D2C14" w:rsidRDefault="00287DA1" w:rsidP="004D2C14">
            <w:pPr>
              <w:pStyle w:val="TAN"/>
            </w:pPr>
            <w:r w:rsidRPr="00990B57">
              <w:t>NOTE</w:t>
            </w:r>
            <w:r w:rsidR="004D2C14">
              <w:t> 1</w:t>
            </w:r>
            <w:r w:rsidRPr="00990B57">
              <w:t>:</w:t>
            </w:r>
            <w:r w:rsidRPr="00990B57">
              <w:tab/>
              <w:t xml:space="preserve">If the EEC is requesting service provisioning for T-EES discovery and requires those T-EES that support "EEC excuted ACR via T-EES" scenario, then EEC shall set </w:t>
            </w:r>
            <w:r w:rsidR="00E36FD6">
              <w:t>"</w:t>
            </w:r>
            <w:r w:rsidRPr="00990B57">
              <w:t>eecSvcContSupp</w:t>
            </w:r>
            <w:r w:rsidR="00E36FD6">
              <w:t>" attribute</w:t>
            </w:r>
            <w:r w:rsidRPr="00990B57">
              <w:t xml:space="preserve"> with only "</w:t>
            </w:r>
            <w:r w:rsidR="004506E6">
              <w:t>EEC_EXECUTED_VIA_TARGET_EES</w:t>
            </w:r>
            <w:r w:rsidR="004506E6" w:rsidRPr="00990B57" w:rsidDel="004506E6">
              <w:t xml:space="preserve"> </w:t>
            </w:r>
            <w:r w:rsidRPr="00990B57">
              <w:t>".</w:t>
            </w:r>
            <w:r w:rsidR="004D2C14">
              <w:t xml:space="preserve"> </w:t>
            </w:r>
          </w:p>
          <w:p w14:paraId="2EBA8D36" w14:textId="77777777" w:rsidR="00366420" w:rsidRDefault="004D2C14" w:rsidP="00366420">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p w14:paraId="2DEFD95E" w14:textId="6BA51F86" w:rsidR="00287DA1" w:rsidRPr="00990B57" w:rsidRDefault="00366420" w:rsidP="00366420">
            <w:pPr>
              <w:pStyle w:val="TAN"/>
            </w:pPr>
            <w:r>
              <w:t>NOTE </w:t>
            </w:r>
            <w:r w:rsidR="00A57DE7">
              <w:t>3</w:t>
            </w:r>
            <w:r>
              <w:t>:</w:t>
            </w:r>
            <w:r w:rsidRPr="00990B57">
              <w:tab/>
            </w:r>
            <w:r>
              <w:t>The "satelliteId" may be present if the UE has received this from satellite access.</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901" w:name="_Toc101529478"/>
      <w:bookmarkStart w:id="1902" w:name="_Toc114864312"/>
      <w:bookmarkStart w:id="1903" w:name="_Toc143871463"/>
      <w:bookmarkStart w:id="1904" w:name="_Toc144134959"/>
      <w:bookmarkStart w:id="1905" w:name="_Toc160609466"/>
      <w:bookmarkStart w:id="1906" w:name="_Toc207823380"/>
      <w:r>
        <w:rPr>
          <w:lang w:eastAsia="zh-CN"/>
        </w:rPr>
        <w:t>8.1.5.2.3</w:t>
      </w:r>
      <w:r>
        <w:rPr>
          <w:lang w:eastAsia="zh-CN"/>
        </w:rPr>
        <w:tab/>
        <w:t xml:space="preserve">Type: </w:t>
      </w:r>
      <w:r>
        <w:t>ECSServProvResp</w:t>
      </w:r>
      <w:bookmarkEnd w:id="1901"/>
      <w:bookmarkEnd w:id="1902"/>
      <w:bookmarkEnd w:id="1903"/>
      <w:bookmarkEnd w:id="1904"/>
      <w:bookmarkEnd w:id="1905"/>
      <w:bookmarkEnd w:id="1906"/>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907" w:name="_Toc70160835"/>
      <w:bookmarkStart w:id="1908" w:name="_Toc101529479"/>
      <w:bookmarkStart w:id="1909" w:name="_Toc114864313"/>
      <w:bookmarkStart w:id="1910" w:name="_Toc143871464"/>
      <w:bookmarkStart w:id="1911" w:name="_Toc144134960"/>
      <w:bookmarkStart w:id="1912" w:name="_Toc160609467"/>
      <w:bookmarkStart w:id="1913" w:name="_Toc207823381"/>
      <w:r>
        <w:rPr>
          <w:lang w:eastAsia="zh-CN"/>
        </w:rPr>
        <w:lastRenderedPageBreak/>
        <w:t>8.1.5.2.4</w:t>
      </w:r>
      <w:r>
        <w:rPr>
          <w:lang w:eastAsia="zh-CN"/>
        </w:rPr>
        <w:tab/>
        <w:t xml:space="preserve">Type: </w:t>
      </w:r>
      <w:bookmarkEnd w:id="1907"/>
      <w:r>
        <w:t>ECSServProvSubscription</w:t>
      </w:r>
      <w:bookmarkEnd w:id="1908"/>
      <w:bookmarkEnd w:id="1909"/>
      <w:bookmarkEnd w:id="1910"/>
      <w:bookmarkEnd w:id="1911"/>
      <w:bookmarkEnd w:id="1912"/>
      <w:bookmarkEnd w:id="1913"/>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095ECF57" w:rsidR="009E5347" w:rsidRDefault="009E5347" w:rsidP="004C4FBA">
            <w:pPr>
              <w:pStyle w:val="TAL"/>
            </w:pPr>
            <w:r w:rsidRPr="00646838">
              <w:t>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1544FDA5" w:rsidR="009E5347" w:rsidRDefault="00880DEF"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12C36FE5" w:rsidR="009E5347" w:rsidRDefault="00880DEF"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1BA65E04" w:rsidR="00B72BFC" w:rsidRDefault="00AC4E0B" w:rsidP="00B72BFC">
            <w:pPr>
              <w:pStyle w:val="TAN"/>
            </w:pPr>
            <w:r w:rsidRPr="00A56EA9">
              <w:t>NOTE</w:t>
            </w:r>
            <w:r>
              <w:t> </w:t>
            </w:r>
            <w:r w:rsidRPr="00A56EA9">
              <w:t>2:</w:t>
            </w:r>
            <w:r w:rsidRPr="00A56EA9">
              <w:tab/>
              <w:t xml:space="preserve">Either </w:t>
            </w:r>
            <w:r w:rsidR="00560DEB">
              <w:t>the "</w:t>
            </w:r>
            <w:r w:rsidRPr="00A56EA9">
              <w:t>notificationDestination</w:t>
            </w:r>
            <w:r w:rsidR="00560DEB">
              <w:t>"</w:t>
            </w:r>
            <w:r w:rsidRPr="00A56EA9">
              <w:t xml:space="preserve"> or </w:t>
            </w:r>
            <w:r w:rsidR="00560DEB">
              <w:t>"</w:t>
            </w:r>
            <w:r w:rsidRPr="00A56EA9">
              <w:t>eecTriggerRequest</w:t>
            </w:r>
            <w:r w:rsidR="00560DEB">
              <w:t>" attribute</w:t>
            </w:r>
            <w:r w:rsidRPr="00A56EA9">
              <w:t xml:space="preserve"> may be included in the </w:t>
            </w:r>
            <w:r>
              <w:t>service provisioning</w:t>
            </w:r>
            <w:r w:rsidRPr="00A56EA9">
              <w:t xml:space="preserve"> subscription request</w:t>
            </w:r>
            <w:r w:rsidRPr="00A56EA9">
              <w:rPr>
                <w:rFonts w:hint="eastAsia"/>
              </w:rPr>
              <w:t>.</w:t>
            </w:r>
            <w:r w:rsidR="00B72BFC">
              <w:t xml:space="preserve"> </w:t>
            </w:r>
          </w:p>
          <w:p w14:paraId="10913CB3" w14:textId="6EA86C92" w:rsidR="005826FE" w:rsidRDefault="00B72BFC" w:rsidP="005826FE">
            <w:pPr>
              <w:pStyle w:val="TAN"/>
            </w:pPr>
            <w:r w:rsidRPr="00D319BC">
              <w:t>NOTE 3:</w:t>
            </w:r>
            <w:r w:rsidRPr="00D319BC">
              <w:tab/>
              <w:t xml:space="preserve">The </w:t>
            </w:r>
            <w:r w:rsidR="00A6151B">
              <w:t>"</w:t>
            </w:r>
            <w:r w:rsidRPr="00D319BC">
              <w:t>notificationDestination</w:t>
            </w:r>
            <w:r w:rsidR="00A6151B">
              <w:t>"</w:t>
            </w:r>
            <w:r w:rsidRPr="00D319BC">
              <w:t xml:space="preserve"> attribute may </w:t>
            </w:r>
            <w:r>
              <w:t>contain</w:t>
            </w:r>
            <w:r w:rsidRPr="00A6151B">
              <w:t xml:space="preserve"> </w:t>
            </w:r>
            <w:r w:rsidRPr="000232AB">
              <w:t xml:space="preserve">Notification Target Address </w:t>
            </w:r>
            <w:r w:rsidRPr="00D319BC">
              <w:t>URL rec</w:t>
            </w:r>
            <w:r>
              <w:t>e</w:t>
            </w:r>
            <w:r w:rsidRPr="00D319BC">
              <w:t xml:space="preserve">ived from </w:t>
            </w:r>
            <w:r>
              <w:t xml:space="preserve">the </w:t>
            </w:r>
            <w:r w:rsidRPr="00D319BC">
              <w:t>SNM-C as defined in clause 10.</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1914" w:name="_Toc70160836"/>
    </w:p>
    <w:p w14:paraId="3E3394D3" w14:textId="77777777" w:rsidR="009E5347" w:rsidRDefault="009E5347" w:rsidP="009E5347">
      <w:pPr>
        <w:pStyle w:val="Heading5"/>
        <w:rPr>
          <w:lang w:eastAsia="zh-CN"/>
        </w:rPr>
      </w:pPr>
      <w:bookmarkStart w:id="1915" w:name="_Toc101529480"/>
      <w:bookmarkStart w:id="1916" w:name="_Toc114864314"/>
      <w:bookmarkStart w:id="1917" w:name="_Toc143871465"/>
      <w:bookmarkStart w:id="1918" w:name="_Toc144134961"/>
      <w:bookmarkStart w:id="1919" w:name="_Toc160609468"/>
      <w:bookmarkStart w:id="1920" w:name="_Toc207823382"/>
      <w:r>
        <w:rPr>
          <w:lang w:eastAsia="zh-CN"/>
        </w:rPr>
        <w:lastRenderedPageBreak/>
        <w:t>8.1.5.2.5</w:t>
      </w:r>
      <w:r>
        <w:rPr>
          <w:lang w:eastAsia="zh-CN"/>
        </w:rPr>
        <w:tab/>
        <w:t xml:space="preserve">Type: </w:t>
      </w:r>
      <w:bookmarkEnd w:id="1914"/>
      <w:r>
        <w:rPr>
          <w:lang w:eastAsia="zh-CN"/>
        </w:rPr>
        <w:t>C</w:t>
      </w:r>
      <w:r w:rsidRPr="005F7BB2">
        <w:rPr>
          <w:lang w:eastAsia="zh-CN"/>
        </w:rPr>
        <w:t>onnectivityInfo</w:t>
      </w:r>
      <w:bookmarkEnd w:id="1915"/>
      <w:bookmarkEnd w:id="1916"/>
      <w:bookmarkEnd w:id="1917"/>
      <w:bookmarkEnd w:id="1918"/>
      <w:bookmarkEnd w:id="1919"/>
      <w:bookmarkEnd w:id="1920"/>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4E5A08B6" w:rsidR="009E5347" w:rsidRDefault="00E61721" w:rsidP="00E61721">
            <w:pPr>
              <w:pStyle w:val="TAC"/>
            </w:pPr>
            <w:r>
              <w:rPr>
                <w:lang w:eastAsia="zh-CN"/>
              </w:rPr>
              <w:t>C</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21" w:name="_Toc70160837"/>
      <w:bookmarkStart w:id="1922" w:name="_Toc101529481"/>
      <w:bookmarkStart w:id="1923" w:name="_Toc114864315"/>
      <w:bookmarkStart w:id="1924" w:name="_Toc143871466"/>
      <w:bookmarkStart w:id="1925" w:name="_Toc144134962"/>
      <w:bookmarkStart w:id="1926" w:name="_Toc160609469"/>
      <w:bookmarkStart w:id="1927" w:name="_Toc207823383"/>
      <w:r>
        <w:rPr>
          <w:lang w:eastAsia="zh-CN"/>
        </w:rPr>
        <w:t>8.1.5.2.6</w:t>
      </w:r>
      <w:r>
        <w:rPr>
          <w:lang w:eastAsia="zh-CN"/>
        </w:rPr>
        <w:tab/>
        <w:t xml:space="preserve">Type: </w:t>
      </w:r>
      <w:bookmarkEnd w:id="1921"/>
      <w:r>
        <w:t>ServProvNotification</w:t>
      </w:r>
      <w:bookmarkEnd w:id="1922"/>
      <w:bookmarkEnd w:id="1923"/>
      <w:bookmarkEnd w:id="1924"/>
      <w:bookmarkEnd w:id="1925"/>
      <w:bookmarkEnd w:id="1926"/>
      <w:bookmarkEnd w:id="1927"/>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28" w:name="_Toc101529482"/>
      <w:bookmarkStart w:id="1929" w:name="_Toc114864316"/>
      <w:bookmarkStart w:id="1930" w:name="_Toc143871467"/>
      <w:bookmarkStart w:id="1931" w:name="_Toc144134963"/>
      <w:bookmarkStart w:id="1932" w:name="_Toc160609470"/>
      <w:bookmarkStart w:id="1933" w:name="_Toc207823384"/>
      <w:r>
        <w:rPr>
          <w:lang w:eastAsia="zh-CN"/>
        </w:rPr>
        <w:t>8.1.5.2.7</w:t>
      </w:r>
      <w:r>
        <w:rPr>
          <w:lang w:eastAsia="zh-CN"/>
        </w:rPr>
        <w:tab/>
        <w:t xml:space="preserve">Type: </w:t>
      </w:r>
      <w:r>
        <w:rPr>
          <w:lang w:eastAsia="ko-KR"/>
        </w:rPr>
        <w:t>EDNConfigIn</w:t>
      </w:r>
      <w:r w:rsidRPr="00317891">
        <w:rPr>
          <w:lang w:eastAsia="ko-KR"/>
        </w:rPr>
        <w:t>fo</w:t>
      </w:r>
      <w:bookmarkEnd w:id="1928"/>
      <w:bookmarkEnd w:id="1929"/>
      <w:bookmarkEnd w:id="1930"/>
      <w:bookmarkEnd w:id="1931"/>
      <w:bookmarkEnd w:id="1932"/>
      <w:bookmarkEnd w:id="1933"/>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34" w:name="_Toc101529483"/>
      <w:bookmarkStart w:id="1935" w:name="_Toc114864317"/>
      <w:bookmarkStart w:id="1936" w:name="_Toc143871468"/>
      <w:bookmarkStart w:id="1937" w:name="_Toc144134964"/>
      <w:bookmarkStart w:id="1938" w:name="_Toc160609471"/>
      <w:bookmarkStart w:id="1939" w:name="_Toc207823385"/>
      <w:r>
        <w:rPr>
          <w:lang w:eastAsia="zh-CN"/>
        </w:rPr>
        <w:t>8.1.5.2.8</w:t>
      </w:r>
      <w:r>
        <w:rPr>
          <w:lang w:eastAsia="zh-CN"/>
        </w:rPr>
        <w:tab/>
        <w:t xml:space="preserve">Type: </w:t>
      </w:r>
      <w:r>
        <w:rPr>
          <w:lang w:eastAsia="ko-KR"/>
        </w:rPr>
        <w:t>EDNConIn</w:t>
      </w:r>
      <w:r w:rsidRPr="00317891">
        <w:rPr>
          <w:lang w:eastAsia="ko-KR"/>
        </w:rPr>
        <w:t>fo</w:t>
      </w:r>
      <w:bookmarkEnd w:id="1934"/>
      <w:bookmarkEnd w:id="1935"/>
      <w:bookmarkEnd w:id="1936"/>
      <w:bookmarkEnd w:id="1937"/>
      <w:bookmarkEnd w:id="1938"/>
      <w:bookmarkEnd w:id="1939"/>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40" w:name="_Toc101529484"/>
      <w:bookmarkStart w:id="1941" w:name="_Toc114864318"/>
      <w:bookmarkStart w:id="1942" w:name="_Toc143871469"/>
      <w:bookmarkStart w:id="1943" w:name="_Toc144134965"/>
      <w:bookmarkStart w:id="1944" w:name="_Toc160609472"/>
      <w:bookmarkStart w:id="1945" w:name="_Toc207823386"/>
      <w:r>
        <w:rPr>
          <w:lang w:eastAsia="zh-CN"/>
        </w:rPr>
        <w:lastRenderedPageBreak/>
        <w:t>8.1.5.2.9</w:t>
      </w:r>
      <w:r>
        <w:rPr>
          <w:lang w:eastAsia="zh-CN"/>
        </w:rPr>
        <w:tab/>
        <w:t xml:space="preserve">Type: </w:t>
      </w:r>
      <w:r>
        <w:rPr>
          <w:lang w:eastAsia="ko-KR"/>
        </w:rPr>
        <w:t>EESIn</w:t>
      </w:r>
      <w:r w:rsidRPr="00317891">
        <w:rPr>
          <w:lang w:eastAsia="ko-KR"/>
        </w:rPr>
        <w:t>fo</w:t>
      </w:r>
      <w:bookmarkEnd w:id="1940"/>
      <w:bookmarkEnd w:id="1941"/>
      <w:bookmarkEnd w:id="1942"/>
      <w:bookmarkEnd w:id="1943"/>
      <w:bookmarkEnd w:id="1944"/>
      <w:bookmarkEnd w:id="1945"/>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61D854A3" w14:textId="77777777" w:rsidR="008E0008" w:rsidRDefault="009E5347" w:rsidP="008E0008">
            <w:pPr>
              <w:pStyle w:val="TAL"/>
              <w:rPr>
                <w:lang w:eastAsia="ko-KR"/>
              </w:rPr>
            </w:pPr>
            <w:r w:rsidRPr="0038011C">
              <w:rPr>
                <w:lang w:eastAsia="ko-KR"/>
              </w:rPr>
              <w:t>Indicates whether the EEC is required to register on the EES to use edge services or not</w:t>
            </w:r>
            <w:r w:rsidR="008E0008">
              <w:rPr>
                <w:lang w:eastAsia="ko-KR"/>
              </w:rPr>
              <w:t>.</w:t>
            </w:r>
          </w:p>
          <w:p w14:paraId="4333EAC0" w14:textId="77777777" w:rsidR="008E0008" w:rsidRPr="0060322C" w:rsidRDefault="008E0008" w:rsidP="008E0008">
            <w:pPr>
              <w:pStyle w:val="TAL"/>
            </w:pPr>
          </w:p>
          <w:p w14:paraId="39C1930E" w14:textId="77777777" w:rsidR="008E0008" w:rsidRDefault="008E0008" w:rsidP="008E0008">
            <w:pPr>
              <w:pStyle w:val="TAL"/>
              <w:ind w:left="284" w:hanging="284"/>
              <w:rPr>
                <w:rFonts w:cs="Arial"/>
                <w:szCs w:val="18"/>
              </w:rPr>
            </w:pPr>
            <w:r>
              <w:rPr>
                <w:rFonts w:cs="Arial"/>
                <w:szCs w:val="18"/>
              </w:rPr>
              <w:t>-</w:t>
            </w:r>
            <w:r>
              <w:rPr>
                <w:rFonts w:cs="Arial"/>
                <w:szCs w:val="18"/>
              </w:rPr>
              <w:tab/>
              <w:t xml:space="preserve">Set to "true" to indicate that the </w:t>
            </w:r>
            <w:r w:rsidRPr="0038011C">
              <w:rPr>
                <w:lang w:eastAsia="ko-KR"/>
              </w:rPr>
              <w:t>EEC is required to register on the EES to use edge services</w:t>
            </w:r>
            <w:r>
              <w:rPr>
                <w:rFonts w:cs="Arial"/>
                <w:szCs w:val="18"/>
              </w:rPr>
              <w:t>.</w:t>
            </w:r>
          </w:p>
          <w:p w14:paraId="1885A908" w14:textId="5233489E" w:rsidR="009E5347" w:rsidRPr="00646838" w:rsidRDefault="008E0008" w:rsidP="008E0008">
            <w:pPr>
              <w:pStyle w:val="TAL"/>
            </w:pPr>
            <w:r>
              <w:rPr>
                <w:rFonts w:cs="Arial"/>
                <w:szCs w:val="18"/>
              </w:rPr>
              <w:t>-</w:t>
            </w:r>
            <w:r>
              <w:rPr>
                <w:rFonts w:cs="Arial"/>
                <w:szCs w:val="18"/>
              </w:rPr>
              <w:tab/>
              <w:t xml:space="preserve">Set to "false" to indicate that the </w:t>
            </w:r>
            <w:r w:rsidRPr="0038011C">
              <w:rPr>
                <w:lang w:eastAsia="ko-KR"/>
              </w:rPr>
              <w:t xml:space="preserve">EEC is </w:t>
            </w:r>
            <w:r>
              <w:rPr>
                <w:lang w:eastAsia="ko-KR"/>
              </w:rPr>
              <w:t xml:space="preserve">not </w:t>
            </w:r>
            <w:r w:rsidRPr="0038011C">
              <w:rPr>
                <w:lang w:eastAsia="ko-KR"/>
              </w:rPr>
              <w:t>required to register on the EES to use edge services</w:t>
            </w:r>
            <w:r>
              <w:rPr>
                <w:rFonts w:cs="Arial"/>
                <w:szCs w:val="18"/>
              </w:rPr>
              <w: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r w:rsidR="00AB6F30" w:rsidRPr="00067650" w14:paraId="0ABFD0AE" w14:textId="77777777" w:rsidTr="00AB6F30">
        <w:trPr>
          <w:jc w:val="center"/>
        </w:trPr>
        <w:tc>
          <w:tcPr>
            <w:tcW w:w="1507" w:type="dxa"/>
            <w:tcBorders>
              <w:top w:val="single" w:sz="4" w:space="0" w:color="auto"/>
              <w:left w:val="single" w:sz="4" w:space="0" w:color="auto"/>
              <w:bottom w:val="single" w:sz="4" w:space="0" w:color="auto"/>
              <w:right w:val="single" w:sz="4" w:space="0" w:color="auto"/>
            </w:tcBorders>
          </w:tcPr>
          <w:p w14:paraId="05207F1C" w14:textId="77777777" w:rsidR="00AB6F30" w:rsidRPr="00095268" w:rsidRDefault="00AB6F30" w:rsidP="00EE6456">
            <w:pPr>
              <w:pStyle w:val="TAL"/>
            </w:pPr>
            <w:r>
              <w:t>satelliteId</w:t>
            </w:r>
          </w:p>
        </w:tc>
        <w:tc>
          <w:tcPr>
            <w:tcW w:w="1559" w:type="dxa"/>
            <w:tcBorders>
              <w:top w:val="single" w:sz="4" w:space="0" w:color="auto"/>
              <w:left w:val="single" w:sz="4" w:space="0" w:color="auto"/>
              <w:bottom w:val="single" w:sz="4" w:space="0" w:color="auto"/>
              <w:right w:val="single" w:sz="4" w:space="0" w:color="auto"/>
            </w:tcBorders>
          </w:tcPr>
          <w:p w14:paraId="4AB8F970" w14:textId="77777777" w:rsidR="00AB6F30" w:rsidRPr="00095268" w:rsidRDefault="00AB6F30" w:rsidP="00EE6456">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546143B" w14:textId="77777777" w:rsidR="00AB6F30" w:rsidRDefault="00AB6F30" w:rsidP="00EE64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82ED67" w14:textId="77777777" w:rsidR="00AB6F30" w:rsidRDefault="00AB6F30" w:rsidP="00EE6456">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5DA7DAF" w14:textId="77777777" w:rsidR="00AB6F30" w:rsidRPr="00FA6847" w:rsidRDefault="00AB6F30" w:rsidP="00EE6456">
            <w:pPr>
              <w:pStyle w:val="TAL"/>
            </w:pPr>
            <w:r>
              <w:t>Represents t</w:t>
            </w:r>
            <w:r w:rsidRPr="00885915">
              <w:t xml:space="preserve">he </w:t>
            </w:r>
            <w:r>
              <w:t xml:space="preserve">satellite </w:t>
            </w:r>
            <w:r w:rsidRPr="00885915">
              <w:t>identifier</w:t>
            </w:r>
            <w:r>
              <w:t xml:space="preserve"> where the EES is deployed</w:t>
            </w:r>
            <w:r w:rsidRPr="00885915">
              <w:t>.</w:t>
            </w:r>
          </w:p>
        </w:tc>
        <w:tc>
          <w:tcPr>
            <w:tcW w:w="1508" w:type="dxa"/>
            <w:tcBorders>
              <w:top w:val="single" w:sz="4" w:space="0" w:color="auto"/>
              <w:left w:val="single" w:sz="4" w:space="0" w:color="auto"/>
              <w:bottom w:val="single" w:sz="4" w:space="0" w:color="auto"/>
              <w:right w:val="single" w:sz="4" w:space="0" w:color="auto"/>
            </w:tcBorders>
          </w:tcPr>
          <w:p w14:paraId="4A146051" w14:textId="77777777" w:rsidR="00AB6F30" w:rsidRPr="00067650" w:rsidRDefault="00AB6F30" w:rsidP="00EE6456">
            <w:pPr>
              <w:pStyle w:val="TAL"/>
              <w:rPr>
                <w:rFonts w:cs="Arial"/>
                <w:szCs w:val="18"/>
              </w:rPr>
            </w:pPr>
            <w:r w:rsidRPr="00511232">
              <w:rPr>
                <w:rFonts w:cs="Arial"/>
                <w:szCs w:val="18"/>
              </w:rPr>
              <w:t>5gSatApp</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46" w:name="_Toc101529485"/>
      <w:bookmarkStart w:id="1947" w:name="_Toc114864319"/>
      <w:bookmarkStart w:id="1948" w:name="_Toc143871470"/>
      <w:bookmarkStart w:id="1949" w:name="_Toc144134966"/>
      <w:bookmarkStart w:id="1950" w:name="_Toc160609473"/>
      <w:bookmarkStart w:id="1951" w:name="_Toc207823387"/>
      <w:r>
        <w:rPr>
          <w:lang w:eastAsia="zh-CN"/>
        </w:rPr>
        <w:lastRenderedPageBreak/>
        <w:t>8.1.5.2.10</w:t>
      </w:r>
      <w:r>
        <w:rPr>
          <w:lang w:eastAsia="zh-CN"/>
        </w:rPr>
        <w:tab/>
        <w:t xml:space="preserve">Type: </w:t>
      </w:r>
      <w:r w:rsidRPr="009578D9">
        <w:t>ECSServProvSubscriptionPatch</w:t>
      </w:r>
      <w:bookmarkEnd w:id="1946"/>
      <w:bookmarkEnd w:id="1947"/>
      <w:bookmarkEnd w:id="1948"/>
      <w:bookmarkEnd w:id="1949"/>
      <w:bookmarkEnd w:id="1950"/>
      <w:bookmarkEnd w:id="195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6F0D08B4" w:rsidR="009E5347" w:rsidRDefault="00DB31F2" w:rsidP="004C4FBA">
            <w:pPr>
              <w:pStyle w:val="TAL"/>
            </w:pPr>
            <w:r>
              <w:t>1</w:t>
            </w:r>
            <w:r w:rsidR="009E5347">
              <w:t>..N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2D7AD025" w:rsidR="0090020C" w:rsidRPr="00BC662F" w:rsidRDefault="0090020C" w:rsidP="0090020C">
      <w:pPr>
        <w:pStyle w:val="Heading5"/>
        <w:rPr>
          <w:lang w:eastAsia="zh-CN"/>
        </w:rPr>
      </w:pPr>
      <w:bookmarkStart w:id="1952" w:name="_Toc160609474"/>
      <w:bookmarkStart w:id="1953" w:name="_Toc207823388"/>
      <w:bookmarkStart w:id="1954" w:name="_Toc70160839"/>
      <w:bookmarkStart w:id="1955" w:name="_Toc101529486"/>
      <w:bookmarkStart w:id="1956" w:name="_Toc114864320"/>
      <w:bookmarkStart w:id="1957" w:name="_Toc143871471"/>
      <w:bookmarkStart w:id="1958" w:name="_Toc144134967"/>
      <w:r>
        <w:rPr>
          <w:lang w:eastAsia="zh-CN"/>
        </w:rPr>
        <w:t>8.1.5.2.</w:t>
      </w:r>
      <w:r w:rsidR="00544419">
        <w:rPr>
          <w:lang w:eastAsia="zh-CN"/>
        </w:rPr>
        <w:t>11</w:t>
      </w:r>
      <w:r>
        <w:rPr>
          <w:lang w:eastAsia="zh-CN"/>
        </w:rPr>
        <w:tab/>
      </w:r>
      <w:bookmarkEnd w:id="1952"/>
      <w:r w:rsidR="00A11012">
        <w:rPr>
          <w:lang w:eastAsia="zh-CN"/>
        </w:rPr>
        <w:t>Void</w:t>
      </w:r>
      <w:bookmarkEnd w:id="1953"/>
    </w:p>
    <w:p w14:paraId="237DC27F" w14:textId="7C052D48" w:rsidR="0090020C" w:rsidRPr="001715E1" w:rsidRDefault="0090020C" w:rsidP="0090020C">
      <w:pPr>
        <w:pStyle w:val="TH"/>
      </w:pPr>
    </w:p>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59" w:name="_Toc160609475"/>
      <w:bookmarkStart w:id="1960" w:name="_Toc207823389"/>
      <w:r>
        <w:rPr>
          <w:lang w:eastAsia="zh-CN"/>
        </w:rPr>
        <w:t>8.1.5.2.</w:t>
      </w:r>
      <w:r w:rsidR="008110F6">
        <w:rPr>
          <w:lang w:eastAsia="zh-CN"/>
        </w:rPr>
        <w:t>12</w:t>
      </w:r>
      <w:r>
        <w:rPr>
          <w:lang w:eastAsia="zh-CN"/>
        </w:rPr>
        <w:tab/>
        <w:t xml:space="preserve">Type: </w:t>
      </w:r>
      <w:r>
        <w:t>ECSRedirectInfo</w:t>
      </w:r>
      <w:bookmarkEnd w:id="1959"/>
      <w:bookmarkEnd w:id="1960"/>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61" w:name="_Toc160609476"/>
      <w:bookmarkStart w:id="1962" w:name="_Toc207823390"/>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61"/>
      <w:bookmarkEnd w:id="1962"/>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26376D" w14:paraId="0885BF3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shd w:val="clear" w:color="auto" w:fill="auto"/>
          </w:tcPr>
          <w:p w14:paraId="58B05F7F" w14:textId="77777777" w:rsidR="0026376D" w:rsidRDefault="0026376D" w:rsidP="00EE6456">
            <w:pPr>
              <w:pStyle w:val="TAL"/>
              <w:rPr>
                <w:lang w:eastAsia="zh-CN"/>
              </w:rPr>
            </w:pPr>
            <w:r>
              <w:rPr>
                <w:lang w:eastAsia="zh-CN"/>
              </w:rPr>
              <w:t>e2eRespTime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14C705E" w14:textId="77777777" w:rsidR="0026376D" w:rsidRDefault="0026376D" w:rsidP="00EE6456">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C7F88D5" w14:textId="77777777" w:rsidR="0026376D" w:rsidRDefault="0026376D" w:rsidP="00EE6456">
            <w:pPr>
              <w:pStyle w:val="TAC"/>
            </w:pPr>
            <w:r w:rsidRPr="00933A24">
              <w:t>O</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B1468B" w14:textId="77777777" w:rsidR="0026376D" w:rsidRDefault="0026376D" w:rsidP="00EE6456">
            <w:pPr>
              <w:pStyle w:val="TAL"/>
            </w:pPr>
            <w:r w:rsidRPr="00933A24">
              <w:t>0..1</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72EC2EEA" w14:textId="77777777" w:rsidR="0026376D" w:rsidRPr="00CD44E6" w:rsidRDefault="0026376D" w:rsidP="00EE6456">
            <w:pPr>
              <w:pStyle w:val="TAL"/>
              <w:rPr>
                <w:lang w:eastAsia="ko-KR"/>
              </w:rPr>
            </w:pPr>
            <w:r>
              <w:rPr>
                <w:lang w:eastAsia="ko-KR"/>
              </w:rPr>
              <w:t>Contains the response time required for end to end communications between ACs on two UEs via EAS(s), expressed in units of milliseconds.</w:t>
            </w:r>
          </w:p>
        </w:tc>
        <w:tc>
          <w:tcPr>
            <w:tcW w:w="1508" w:type="dxa"/>
            <w:tcBorders>
              <w:top w:val="single" w:sz="4" w:space="0" w:color="auto"/>
              <w:left w:val="single" w:sz="4" w:space="0" w:color="auto"/>
              <w:bottom w:val="single" w:sz="4" w:space="0" w:color="auto"/>
              <w:right w:val="single" w:sz="4" w:space="0" w:color="auto"/>
            </w:tcBorders>
          </w:tcPr>
          <w:p w14:paraId="69D0C0EA" w14:textId="77777777" w:rsidR="0026376D" w:rsidRDefault="0026376D" w:rsidP="00EE6456">
            <w:pPr>
              <w:pStyle w:val="TAL"/>
              <w:rPr>
                <w:rFonts w:cs="Arial"/>
                <w:szCs w:val="18"/>
              </w:rPr>
            </w:pPr>
            <w:r w:rsidRPr="0026376D">
              <w:rPr>
                <w:rFonts w:cs="Arial"/>
                <w:szCs w:val="18"/>
              </w:rPr>
              <w:t>EdgeApp_3</w:t>
            </w:r>
          </w:p>
        </w:tc>
      </w:tr>
      <w:tr w:rsidR="00357CB8" w:rsidRPr="0060322C" w14:paraId="04C8CB0F"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8"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26376D">
        <w:trPr>
          <w:jc w:val="center"/>
        </w:trPr>
        <w:tc>
          <w:tcPr>
            <w:tcW w:w="1790"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63" w:name="_Toc207823391"/>
      <w:bookmarkStart w:id="1964" w:name="_Toc160609477"/>
      <w:r>
        <w:rPr>
          <w:lang w:eastAsia="zh-CN"/>
        </w:rPr>
        <w:lastRenderedPageBreak/>
        <w:t>8.1.5.2.</w:t>
      </w:r>
      <w:r w:rsidR="00FC176E">
        <w:rPr>
          <w:lang w:eastAsia="zh-CN"/>
        </w:rPr>
        <w:t>14</w:t>
      </w:r>
      <w:r>
        <w:rPr>
          <w:lang w:eastAsia="zh-CN"/>
        </w:rPr>
        <w:tab/>
        <w:t xml:space="preserve">Type: </w:t>
      </w:r>
      <w:r>
        <w:t>ApplicationInfo</w:t>
      </w:r>
      <w:bookmarkEnd w:id="1963"/>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65" w:name="_Toc207823392"/>
      <w:r>
        <w:rPr>
          <w:lang w:eastAsia="zh-CN"/>
        </w:rPr>
        <w:t>8.1.5.2.</w:t>
      </w:r>
      <w:r w:rsidR="002B592C">
        <w:rPr>
          <w:lang w:eastAsia="zh-CN"/>
        </w:rPr>
        <w:t>15</w:t>
      </w:r>
      <w:r>
        <w:rPr>
          <w:lang w:eastAsia="zh-CN"/>
        </w:rPr>
        <w:tab/>
        <w:t xml:space="preserve">Type: </w:t>
      </w:r>
      <w:r>
        <w:rPr>
          <w:noProof/>
          <w:lang w:eastAsia="zh-CN"/>
        </w:rPr>
        <w:t>EASBundleDetail</w:t>
      </w:r>
      <w:bookmarkEnd w:id="1965"/>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66" w:name="_Toc207823393"/>
      <w:r>
        <w:rPr>
          <w:lang w:eastAsia="zh-CN"/>
        </w:rPr>
        <w:t>8.1.5.3</w:t>
      </w:r>
      <w:r>
        <w:rPr>
          <w:lang w:eastAsia="zh-CN"/>
        </w:rPr>
        <w:tab/>
        <w:t>Simple data types and enumerations</w:t>
      </w:r>
      <w:bookmarkEnd w:id="1954"/>
      <w:bookmarkEnd w:id="1955"/>
      <w:bookmarkEnd w:id="1956"/>
      <w:bookmarkEnd w:id="1957"/>
      <w:bookmarkEnd w:id="1958"/>
      <w:bookmarkEnd w:id="1964"/>
      <w:bookmarkEnd w:id="1966"/>
    </w:p>
    <w:p w14:paraId="4923AFF2" w14:textId="77777777" w:rsidR="009E5347" w:rsidRPr="001C68CA" w:rsidRDefault="009E5347" w:rsidP="009E5347">
      <w:r>
        <w:rPr>
          <w:lang w:eastAsia="zh-CN"/>
        </w:rPr>
        <w:t>None.</w:t>
      </w:r>
    </w:p>
    <w:p w14:paraId="0A2EF868" w14:textId="77777777" w:rsidR="006D72D2" w:rsidRPr="003C73EC" w:rsidRDefault="006D72D2" w:rsidP="006D72D2">
      <w:pPr>
        <w:pStyle w:val="Heading5"/>
      </w:pPr>
      <w:bookmarkStart w:id="1967" w:name="_Toc207823394"/>
      <w:bookmarkStart w:id="1968" w:name="_Toc70534740"/>
      <w:bookmarkStart w:id="1969" w:name="_Toc101529487"/>
      <w:bookmarkStart w:id="1970" w:name="_Toc114864321"/>
      <w:bookmarkStart w:id="1971" w:name="_Toc143871472"/>
      <w:bookmarkStart w:id="1972" w:name="_Toc144134968"/>
      <w:bookmarkStart w:id="1973" w:name="_Toc160609478"/>
      <w:r>
        <w:rPr>
          <w:lang w:eastAsia="zh-CN"/>
        </w:rPr>
        <w:t>8.1.5</w:t>
      </w:r>
      <w:r w:rsidRPr="003C73EC">
        <w:rPr>
          <w:lang w:eastAsia="zh-CN"/>
        </w:rPr>
        <w:t>.</w:t>
      </w:r>
      <w:r w:rsidRPr="003C73EC">
        <w:t>3.1</w:t>
      </w:r>
      <w:r w:rsidRPr="003C73EC">
        <w:tab/>
        <w:t>Introduction</w:t>
      </w:r>
      <w:bookmarkEnd w:id="1967"/>
    </w:p>
    <w:p w14:paraId="46FC6EE5" w14:textId="77777777" w:rsidR="006D72D2" w:rsidRDefault="006D72D2" w:rsidP="006D72D2">
      <w:r w:rsidRPr="003C73EC">
        <w:t>This clause defines simple data types and enumerations that can be referenced from data structures defined in the previous clauses.</w:t>
      </w:r>
    </w:p>
    <w:p w14:paraId="4ED8A099" w14:textId="77777777" w:rsidR="006D72D2" w:rsidRPr="003C73EC" w:rsidRDefault="006D72D2" w:rsidP="006D72D2">
      <w:pPr>
        <w:pStyle w:val="Heading5"/>
      </w:pPr>
      <w:bookmarkStart w:id="1974" w:name="_Toc207823395"/>
      <w:r>
        <w:rPr>
          <w:lang w:eastAsia="zh-CN"/>
        </w:rPr>
        <w:t>8.1.5</w:t>
      </w:r>
      <w:r w:rsidRPr="003C73EC">
        <w:rPr>
          <w:lang w:eastAsia="zh-CN"/>
        </w:rPr>
        <w:t>.</w:t>
      </w:r>
      <w:r w:rsidRPr="003C73EC">
        <w:t>3.2</w:t>
      </w:r>
      <w:r w:rsidRPr="003C73EC">
        <w:tab/>
        <w:t>Simple data types</w:t>
      </w:r>
      <w:bookmarkEnd w:id="1974"/>
    </w:p>
    <w:p w14:paraId="6795EC37" w14:textId="77777777" w:rsidR="006D72D2" w:rsidRPr="003C73EC" w:rsidRDefault="006D72D2" w:rsidP="006D72D2">
      <w:r w:rsidRPr="003C73EC">
        <w:t>The simple data types defined in table</w:t>
      </w:r>
      <w:r>
        <w:t> </w:t>
      </w:r>
      <w:r>
        <w:rPr>
          <w:lang w:eastAsia="zh-CN"/>
        </w:rPr>
        <w:t>8.1.5</w:t>
      </w:r>
      <w:r w:rsidRPr="003C73EC">
        <w:rPr>
          <w:lang w:eastAsia="zh-CN"/>
        </w:rPr>
        <w:t>.</w:t>
      </w:r>
      <w:r w:rsidRPr="003C73EC">
        <w:t>3.2-1 shall be supported.</w:t>
      </w:r>
    </w:p>
    <w:p w14:paraId="7D93E3A0" w14:textId="77777777" w:rsidR="006D72D2" w:rsidRPr="003C73EC" w:rsidRDefault="006D72D2" w:rsidP="006D72D2">
      <w:pPr>
        <w:pStyle w:val="TH"/>
      </w:pPr>
      <w:r w:rsidRPr="003C73EC">
        <w:t xml:space="preserve">Table </w:t>
      </w:r>
      <w:r>
        <w:rPr>
          <w:lang w:eastAsia="zh-CN"/>
        </w:rPr>
        <w:t>8.1.5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6D72D2" w:rsidRPr="003C73EC" w14:paraId="2916BBF5" w14:textId="77777777" w:rsidTr="007C186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9075AD" w14:textId="77777777" w:rsidR="006D72D2" w:rsidRPr="003C73EC" w:rsidRDefault="006D72D2" w:rsidP="007C1867">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FF2DC4" w14:textId="77777777" w:rsidR="006D72D2" w:rsidRPr="003C73EC" w:rsidRDefault="006D72D2" w:rsidP="007C1867">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D8B695B" w14:textId="77777777" w:rsidR="006D72D2" w:rsidRPr="003C73EC" w:rsidRDefault="006D72D2" w:rsidP="007C1867">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855A7E5" w14:textId="77777777" w:rsidR="006D72D2" w:rsidRPr="003C73EC" w:rsidRDefault="006D72D2" w:rsidP="007C1867">
            <w:pPr>
              <w:pStyle w:val="TAH"/>
            </w:pPr>
            <w:r w:rsidRPr="003C73EC">
              <w:t>Applicability</w:t>
            </w:r>
          </w:p>
        </w:tc>
      </w:tr>
      <w:tr w:rsidR="006D72D2" w:rsidRPr="003C73EC" w14:paraId="431B06F8" w14:textId="77777777" w:rsidTr="007C186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356F95" w14:textId="77777777" w:rsidR="006D72D2" w:rsidRPr="003C73EC" w:rsidRDefault="006D72D2" w:rsidP="007C186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068F34" w14:textId="77777777" w:rsidR="006D72D2" w:rsidRPr="003C73EC" w:rsidRDefault="006D72D2" w:rsidP="007C1867">
            <w:pPr>
              <w:pStyle w:val="TAL"/>
            </w:pPr>
          </w:p>
        </w:tc>
        <w:tc>
          <w:tcPr>
            <w:tcW w:w="2051" w:type="pct"/>
            <w:tcBorders>
              <w:top w:val="single" w:sz="4" w:space="0" w:color="auto"/>
              <w:left w:val="nil"/>
              <w:bottom w:val="single" w:sz="8" w:space="0" w:color="auto"/>
              <w:right w:val="single" w:sz="8" w:space="0" w:color="auto"/>
            </w:tcBorders>
          </w:tcPr>
          <w:p w14:paraId="47B0A332" w14:textId="77777777" w:rsidR="006D72D2" w:rsidRPr="003C73EC" w:rsidRDefault="006D72D2" w:rsidP="007C1867">
            <w:pPr>
              <w:pStyle w:val="TAL"/>
            </w:pPr>
          </w:p>
        </w:tc>
        <w:tc>
          <w:tcPr>
            <w:tcW w:w="1265" w:type="pct"/>
            <w:tcBorders>
              <w:top w:val="single" w:sz="4" w:space="0" w:color="auto"/>
              <w:left w:val="nil"/>
              <w:bottom w:val="single" w:sz="8" w:space="0" w:color="auto"/>
              <w:right w:val="single" w:sz="8" w:space="0" w:color="auto"/>
            </w:tcBorders>
          </w:tcPr>
          <w:p w14:paraId="5E717ED1" w14:textId="77777777" w:rsidR="006D72D2" w:rsidRPr="003C73EC" w:rsidRDefault="006D72D2" w:rsidP="007C1867">
            <w:pPr>
              <w:pStyle w:val="TAL"/>
            </w:pPr>
          </w:p>
        </w:tc>
      </w:tr>
    </w:tbl>
    <w:p w14:paraId="7EE73946" w14:textId="77777777" w:rsidR="006D72D2" w:rsidRPr="003C73EC" w:rsidRDefault="006D72D2" w:rsidP="006D72D2"/>
    <w:p w14:paraId="4BC2A3A4" w14:textId="77777777" w:rsidR="00E71592" w:rsidRPr="00BC662F" w:rsidRDefault="00E71592" w:rsidP="00E71592">
      <w:pPr>
        <w:pStyle w:val="Heading5"/>
        <w:rPr>
          <w:lang w:eastAsia="zh-CN"/>
        </w:rPr>
      </w:pPr>
      <w:bookmarkStart w:id="1975" w:name="_Toc207823396"/>
      <w:r>
        <w:rPr>
          <w:lang w:eastAsia="zh-CN"/>
        </w:rPr>
        <w:t>8.1.5.3.3</w:t>
      </w:r>
      <w:r>
        <w:rPr>
          <w:lang w:eastAsia="zh-CN"/>
        </w:rPr>
        <w:tab/>
      </w:r>
      <w:r w:rsidRPr="00BC662F">
        <w:rPr>
          <w:lang w:eastAsia="zh-CN"/>
        </w:rPr>
        <w:t xml:space="preserve">Enumeration: </w:t>
      </w:r>
      <w:r>
        <w:rPr>
          <w:lang w:eastAsia="zh-CN"/>
        </w:rPr>
        <w:t>EesAuthMethod</w:t>
      </w:r>
      <w:bookmarkEnd w:id="1975"/>
    </w:p>
    <w:p w14:paraId="050CB102" w14:textId="77777777" w:rsidR="00E71592" w:rsidRPr="00384E92" w:rsidRDefault="00E71592" w:rsidP="00E71592">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52EF58D1" w14:textId="77777777" w:rsidR="00E71592" w:rsidRPr="001715E1" w:rsidRDefault="00E71592" w:rsidP="00E71592">
      <w:pPr>
        <w:pStyle w:val="TH"/>
      </w:pPr>
      <w:r w:rsidRPr="001715E1">
        <w:t>Table 8.1.5.</w:t>
      </w:r>
      <w:r>
        <w:t>3</w:t>
      </w:r>
      <w:r w:rsidRPr="001715E1">
        <w:t>.</w:t>
      </w:r>
      <w:r>
        <w:t>3</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E71592" w:rsidRPr="00B54FF5" w14:paraId="41A4A859" w14:textId="77777777" w:rsidTr="007C1867">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2F2184" w14:textId="77777777" w:rsidR="00E71592" w:rsidRPr="007051CE" w:rsidRDefault="00E71592" w:rsidP="007C1867">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5ABC2" w14:textId="77777777" w:rsidR="00E71592" w:rsidRPr="007051CE" w:rsidRDefault="00E71592" w:rsidP="007C1867">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7A3AED0B" w14:textId="77777777" w:rsidR="00E71592" w:rsidRPr="007051CE" w:rsidRDefault="00E71592" w:rsidP="007C1867">
            <w:pPr>
              <w:pStyle w:val="TAH"/>
            </w:pPr>
            <w:r w:rsidRPr="007051CE">
              <w:t>Applicability</w:t>
            </w:r>
          </w:p>
        </w:tc>
      </w:tr>
      <w:tr w:rsidR="00E71592" w:rsidRPr="00B54FF5" w14:paraId="5AD1D33E"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B37B8" w14:textId="77777777" w:rsidR="00E71592" w:rsidRPr="001715E1" w:rsidRDefault="00E71592" w:rsidP="007C1867">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5826F" w14:textId="77777777" w:rsidR="00E71592" w:rsidRPr="001715E1" w:rsidRDefault="00E71592" w:rsidP="007C1867">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0D99A815" w14:textId="77777777" w:rsidR="00E71592" w:rsidRPr="001715E1" w:rsidRDefault="00E71592" w:rsidP="007C1867">
            <w:pPr>
              <w:pStyle w:val="TAL"/>
            </w:pPr>
          </w:p>
        </w:tc>
      </w:tr>
      <w:tr w:rsidR="00E71592" w:rsidRPr="00B54FF5" w14:paraId="25E34F7B"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1D268" w14:textId="77777777" w:rsidR="00E71592" w:rsidRPr="001715E1" w:rsidRDefault="00E71592" w:rsidP="007C1867">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1B44C" w14:textId="77777777" w:rsidR="00E71592" w:rsidRPr="001715E1" w:rsidRDefault="00E71592" w:rsidP="007C1867">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7F3EC39D" w14:textId="77777777" w:rsidR="00E71592" w:rsidRPr="001715E1" w:rsidRDefault="00E71592" w:rsidP="007C1867">
            <w:pPr>
              <w:pStyle w:val="TAL"/>
            </w:pPr>
          </w:p>
        </w:tc>
      </w:tr>
      <w:tr w:rsidR="00E71592" w:rsidRPr="00B54FF5" w14:paraId="14D1AE3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CD576" w14:textId="77777777" w:rsidR="00E71592" w:rsidRPr="001715E1" w:rsidRDefault="00E71592" w:rsidP="007C1867">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45D70D" w14:textId="77777777" w:rsidR="00E71592" w:rsidRPr="001715E1" w:rsidRDefault="00E71592" w:rsidP="007C1867">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1057D6A2" w14:textId="77777777" w:rsidR="00E71592" w:rsidRPr="001715E1" w:rsidRDefault="00E71592" w:rsidP="007C1867">
            <w:pPr>
              <w:pStyle w:val="TAL"/>
            </w:pPr>
          </w:p>
        </w:tc>
      </w:tr>
      <w:tr w:rsidR="00E71592" w:rsidRPr="00B54FF5" w14:paraId="160C0267" w14:textId="77777777" w:rsidTr="007C1867">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531A5" w14:textId="77777777" w:rsidR="00E71592" w:rsidRPr="001715E1" w:rsidRDefault="00E71592" w:rsidP="007C1867">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E7397" w14:textId="77777777" w:rsidR="00E71592" w:rsidRDefault="00E71592" w:rsidP="007C1867">
            <w:pPr>
              <w:pStyle w:val="TAL"/>
            </w:pPr>
            <w:r w:rsidRPr="001715E1">
              <w:t>Represents the Server side certificate.</w:t>
            </w:r>
          </w:p>
          <w:p w14:paraId="364529DE" w14:textId="77777777" w:rsidR="00E71592" w:rsidRPr="001715E1" w:rsidRDefault="00E71592" w:rsidP="007C1867">
            <w:pPr>
              <w:pStyle w:val="TAL"/>
            </w:pPr>
            <w:r>
              <w:t>(NOTE)</w:t>
            </w:r>
          </w:p>
        </w:tc>
        <w:tc>
          <w:tcPr>
            <w:tcW w:w="750" w:type="pct"/>
            <w:tcBorders>
              <w:top w:val="single" w:sz="8" w:space="0" w:color="auto"/>
              <w:left w:val="nil"/>
              <w:bottom w:val="single" w:sz="8" w:space="0" w:color="auto"/>
              <w:right w:val="single" w:sz="8" w:space="0" w:color="auto"/>
            </w:tcBorders>
          </w:tcPr>
          <w:p w14:paraId="16640477" w14:textId="77777777" w:rsidR="00E71592" w:rsidRPr="001715E1" w:rsidRDefault="00E71592" w:rsidP="007C1867">
            <w:pPr>
              <w:pStyle w:val="TAL"/>
            </w:pPr>
          </w:p>
        </w:tc>
      </w:tr>
      <w:tr w:rsidR="00E71592" w:rsidRPr="00B54FF5" w14:paraId="4FC207AD" w14:textId="77777777" w:rsidTr="007C186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C4F398" w14:textId="77777777" w:rsidR="00E71592" w:rsidRPr="001715E1" w:rsidRDefault="00E71592" w:rsidP="007C1867">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61AD628B" w14:textId="77777777" w:rsidR="00E71592" w:rsidRDefault="00E71592" w:rsidP="00E71592">
      <w:pPr>
        <w:rPr>
          <w:lang w:eastAsia="zh-CN"/>
        </w:rPr>
      </w:pPr>
    </w:p>
    <w:p w14:paraId="7921B519" w14:textId="77777777" w:rsidR="009E5347" w:rsidRPr="00A260C4" w:rsidRDefault="009E5347" w:rsidP="009E5347">
      <w:pPr>
        <w:pStyle w:val="Heading3"/>
      </w:pPr>
      <w:bookmarkStart w:id="1976" w:name="_Toc207823397"/>
      <w:r>
        <w:lastRenderedPageBreak/>
        <w:t>8.1.6</w:t>
      </w:r>
      <w:r>
        <w:tab/>
        <w:t>Error Handling</w:t>
      </w:r>
      <w:bookmarkEnd w:id="1968"/>
      <w:bookmarkEnd w:id="1969"/>
      <w:bookmarkEnd w:id="1970"/>
      <w:bookmarkEnd w:id="1971"/>
      <w:bookmarkEnd w:id="1972"/>
      <w:bookmarkEnd w:id="1973"/>
      <w:bookmarkEnd w:id="1976"/>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77" w:name="_Toc70534741"/>
      <w:bookmarkStart w:id="1978" w:name="_Toc101529488"/>
      <w:bookmarkStart w:id="1979" w:name="_Toc114864322"/>
      <w:bookmarkStart w:id="1980" w:name="_Toc143871473"/>
      <w:bookmarkStart w:id="1981" w:name="_Toc144134969"/>
      <w:bookmarkStart w:id="1982" w:name="_Toc160609479"/>
      <w:bookmarkStart w:id="1983" w:name="_Toc207823398"/>
      <w:r>
        <w:t>8.1.7</w:t>
      </w:r>
      <w:r>
        <w:tab/>
        <w:t>Feature negotiation</w:t>
      </w:r>
      <w:bookmarkEnd w:id="1977"/>
      <w:bookmarkEnd w:id="1978"/>
      <w:bookmarkEnd w:id="1979"/>
      <w:bookmarkEnd w:id="1980"/>
      <w:bookmarkEnd w:id="1981"/>
      <w:bookmarkEnd w:id="1982"/>
      <w:bookmarkEnd w:id="198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EC6DE3">
        <w:trPr>
          <w:jc w:val="center"/>
        </w:trPr>
        <w:tc>
          <w:tcPr>
            <w:tcW w:w="1647"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2"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bl>
    <w:p w14:paraId="4AAC2414" w14:textId="0D36532B" w:rsidR="009E5347" w:rsidRPr="00321D24" w:rsidRDefault="009E5347" w:rsidP="009E5347"/>
    <w:p w14:paraId="48F101B6" w14:textId="77777777" w:rsidR="009E5347" w:rsidRDefault="009E5347" w:rsidP="009E5347">
      <w:pPr>
        <w:pStyle w:val="Heading1"/>
      </w:pPr>
      <w:bookmarkStart w:id="1984" w:name="clause4"/>
      <w:bookmarkStart w:id="1985" w:name="_Toc61651673"/>
      <w:bookmarkStart w:id="1986" w:name="_Toc65746347"/>
      <w:bookmarkStart w:id="1987" w:name="_Toc101529489"/>
      <w:bookmarkStart w:id="1988" w:name="_Toc114864323"/>
      <w:bookmarkStart w:id="1989" w:name="_Toc143871474"/>
      <w:bookmarkStart w:id="1990" w:name="_Toc144134970"/>
      <w:bookmarkStart w:id="1991" w:name="_Toc160609480"/>
      <w:bookmarkStart w:id="1992" w:name="_Toc207823399"/>
      <w:bookmarkEnd w:id="1984"/>
      <w:r>
        <w:t>9</w:t>
      </w:r>
      <w:r>
        <w:tab/>
        <w:t>Security</w:t>
      </w:r>
      <w:bookmarkEnd w:id="1985"/>
      <w:bookmarkEnd w:id="1986"/>
      <w:bookmarkEnd w:id="1987"/>
      <w:bookmarkEnd w:id="1988"/>
      <w:bookmarkEnd w:id="1989"/>
      <w:bookmarkEnd w:id="1990"/>
      <w:bookmarkEnd w:id="1991"/>
      <w:bookmarkEnd w:id="1992"/>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93" w:name="_Toc34309551"/>
      <w:bookmarkStart w:id="1994" w:name="_Toc43231167"/>
      <w:bookmarkStart w:id="1995" w:name="_Toc43296098"/>
      <w:bookmarkStart w:id="1996" w:name="_Toc43400215"/>
      <w:bookmarkStart w:id="1997" w:name="_Toc43400832"/>
      <w:bookmarkStart w:id="1998" w:name="_Toc45216657"/>
      <w:bookmarkStart w:id="1999" w:name="_Toc51938209"/>
      <w:bookmarkStart w:id="2000" w:name="_Toc51938744"/>
      <w:bookmarkStart w:id="2001" w:name="_Toc88808482"/>
      <w:bookmarkStart w:id="2002" w:name="_Toc138329547"/>
      <w:bookmarkStart w:id="2003" w:name="_Toc160609481"/>
      <w:bookmarkStart w:id="2004" w:name="_Toc207823400"/>
      <w:r>
        <w:t>10</w:t>
      </w:r>
      <w:r w:rsidRPr="004D3578">
        <w:tab/>
      </w:r>
      <w:r>
        <w:t>SEAL services</w:t>
      </w:r>
      <w:bookmarkEnd w:id="1993"/>
      <w:bookmarkEnd w:id="1994"/>
      <w:bookmarkEnd w:id="1995"/>
      <w:bookmarkEnd w:id="1996"/>
      <w:bookmarkEnd w:id="1997"/>
      <w:bookmarkEnd w:id="1998"/>
      <w:bookmarkEnd w:id="1999"/>
      <w:bookmarkEnd w:id="2000"/>
      <w:bookmarkEnd w:id="2001"/>
      <w:bookmarkEnd w:id="2002"/>
      <w:bookmarkEnd w:id="2003"/>
      <w:bookmarkEnd w:id="2004"/>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lastRenderedPageBreak/>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2005" w:name="_Toc61651674"/>
      <w:bookmarkStart w:id="2006" w:name="_Toc65746348"/>
      <w:bookmarkStart w:id="2007" w:name="_Toc101529490"/>
      <w:bookmarkStart w:id="2008" w:name="_Toc114864324"/>
      <w:bookmarkStart w:id="2009" w:name="_Toc143871475"/>
      <w:bookmarkStart w:id="2010" w:name="_Toc144134971"/>
      <w:bookmarkStart w:id="2011" w:name="_Toc160609482"/>
      <w:bookmarkStart w:id="2012" w:name="_Toc207823401"/>
      <w:r>
        <w:t>Annex A (normative):</w:t>
      </w:r>
      <w:r>
        <w:br/>
        <w:t>Edge Enabler Server OpenAPI specification</w:t>
      </w:r>
      <w:bookmarkEnd w:id="2005"/>
      <w:bookmarkEnd w:id="2006"/>
      <w:bookmarkEnd w:id="2007"/>
      <w:bookmarkEnd w:id="2008"/>
      <w:bookmarkEnd w:id="2009"/>
      <w:bookmarkEnd w:id="2010"/>
      <w:bookmarkEnd w:id="2011"/>
      <w:bookmarkEnd w:id="2012"/>
    </w:p>
    <w:p w14:paraId="76518A6E" w14:textId="4978D790" w:rsidR="009E5347" w:rsidRDefault="009E5347" w:rsidP="00586404">
      <w:pPr>
        <w:pStyle w:val="Heading1"/>
      </w:pPr>
      <w:bookmarkStart w:id="2013" w:name="_Toc61651675"/>
      <w:bookmarkStart w:id="2014" w:name="_Toc65746349"/>
      <w:bookmarkStart w:id="2015" w:name="_Toc101529491"/>
      <w:bookmarkStart w:id="2016" w:name="_Toc114864325"/>
      <w:bookmarkStart w:id="2017" w:name="_Toc143871476"/>
      <w:bookmarkStart w:id="2018" w:name="_Toc144134972"/>
      <w:bookmarkStart w:id="2019" w:name="_Toc160609483"/>
      <w:bookmarkStart w:id="2020" w:name="_Toc207823402"/>
      <w:r>
        <w:t>A.1</w:t>
      </w:r>
      <w:r w:rsidR="00586404">
        <w:tab/>
      </w:r>
      <w:r>
        <w:t>General</w:t>
      </w:r>
      <w:bookmarkEnd w:id="2013"/>
      <w:bookmarkEnd w:id="2014"/>
      <w:bookmarkEnd w:id="2015"/>
      <w:bookmarkEnd w:id="2016"/>
      <w:bookmarkEnd w:id="2017"/>
      <w:bookmarkEnd w:id="2018"/>
      <w:bookmarkEnd w:id="2019"/>
      <w:bookmarkEnd w:id="2020"/>
    </w:p>
    <w:p w14:paraId="1D2AE192" w14:textId="77777777" w:rsidR="00C62E21" w:rsidRDefault="00C62E21" w:rsidP="00C62E21">
      <w:pPr>
        <w:rPr>
          <w:lang w:val="en-US"/>
        </w:rPr>
      </w:pPr>
      <w:bookmarkStart w:id="2021" w:name="_Toc101529492"/>
      <w:bookmarkStart w:id="2022" w:name="_Toc114864326"/>
      <w:bookmarkStart w:id="2023" w:name="_Toc143871477"/>
      <w:bookmarkStart w:id="2024" w:name="_Toc144134973"/>
      <w:bookmarkStart w:id="2025"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2026" w:name="_Toc207823403"/>
      <w:r w:rsidRPr="00D82297">
        <w:t>A.2</w:t>
      </w:r>
      <w:r w:rsidRPr="00D82297">
        <w:tab/>
        <w:t>Eees_EECRegistration</w:t>
      </w:r>
      <w:bookmarkEnd w:id="2021"/>
      <w:bookmarkEnd w:id="2022"/>
      <w:bookmarkEnd w:id="2023"/>
      <w:bookmarkEnd w:id="2024"/>
      <w:r w:rsidR="005D692F" w:rsidRPr="00D82297">
        <w:t xml:space="preserve"> API</w:t>
      </w:r>
      <w:bookmarkEnd w:id="2025"/>
      <w:bookmarkEnd w:id="2026"/>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4101A3D8" w:rsidR="009E5347" w:rsidRDefault="009E5347" w:rsidP="009E5347">
      <w:pPr>
        <w:pStyle w:val="PL"/>
      </w:pPr>
      <w:r>
        <w:t xml:space="preserve">  version: "</w:t>
      </w:r>
      <w:r w:rsidR="00185927">
        <w:rPr>
          <w:rFonts w:cs="Arial"/>
          <w:lang w:eastAsia="zh-CN"/>
        </w:rPr>
        <w:t>1.</w:t>
      </w:r>
      <w:r w:rsidR="00F569BF">
        <w:rPr>
          <w:rFonts w:cs="Arial"/>
          <w:lang w:eastAsia="zh-CN"/>
        </w:rPr>
        <w:t>2</w:t>
      </w:r>
      <w:r w:rsidR="00185927">
        <w:rPr>
          <w:rFonts w:cs="Arial"/>
          <w:lang w:eastAsia="zh-CN"/>
        </w:rPr>
        <w:t>.0</w:t>
      </w:r>
      <w:r w:rsidR="00DB688E">
        <w:rPr>
          <w:rFonts w:cs="Arial"/>
          <w:lang w:eastAsia="zh-CN"/>
        </w:rPr>
        <w:t>-alpha.</w:t>
      </w:r>
      <w:r w:rsidR="008E638E">
        <w:rPr>
          <w:rFonts w:cs="Arial"/>
          <w:lang w:eastAsia="zh-CN"/>
        </w:rPr>
        <w:t>2</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11741EB4" w:rsidR="009E5347" w:rsidRDefault="009E5347" w:rsidP="009E5347">
      <w:pPr>
        <w:pStyle w:val="PL"/>
      </w:pPr>
      <w:r>
        <w:t xml:space="preserve">    © 202</w:t>
      </w:r>
      <w:r w:rsidR="00DB688E">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76F773CD" w:rsidR="009E5347" w:rsidRDefault="009E5347" w:rsidP="009E5347">
      <w:pPr>
        <w:pStyle w:val="PL"/>
      </w:pPr>
      <w:r>
        <w:t xml:space="preserve">    3GPP TS 24.558 </w:t>
      </w:r>
      <w:r w:rsidR="00185927">
        <w:t>V1</w:t>
      </w:r>
      <w:r w:rsidR="00B30382">
        <w:t>9</w:t>
      </w:r>
      <w:r>
        <w:t>.</w:t>
      </w:r>
      <w:r w:rsidR="008E638E">
        <w:t>4</w:t>
      </w:r>
      <w:r>
        <w:t>.</w:t>
      </w:r>
      <w:r w:rsidR="00B30382">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lastRenderedPageBreak/>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620EB6C8" w:rsidR="009E5347" w:rsidRDefault="009E5347" w:rsidP="009E5347">
      <w:pPr>
        <w:pStyle w:val="PL"/>
      </w:pPr>
      <w:r>
        <w:t xml:space="preserve">      description: Update an existing EEC registration a</w:t>
      </w:r>
      <w:r w:rsidR="00B36218">
        <w:t>t</w:t>
      </w:r>
      <w:r>
        <w:t xml:space="preserve">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lastRenderedPageBreak/>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24A0255E" w:rsidR="009E5347" w:rsidRDefault="009E5347" w:rsidP="009E5347">
      <w:pPr>
        <w:pStyle w:val="PL"/>
      </w:pPr>
      <w:r>
        <w:t xml:space="preserve">      description: </w:t>
      </w:r>
      <w:r w:rsidR="00895D9B">
        <w:t>P</w:t>
      </w:r>
      <w:r>
        <w:t>artially update an existing EEC registration a</w:t>
      </w:r>
      <w:r w:rsidR="009B5BCB">
        <w:t>t</w:t>
      </w:r>
      <w:r>
        <w:t xml:space="preserve">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lastRenderedPageBreak/>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5621449F" w14:textId="77777777" w:rsidR="00BF22A1" w:rsidRDefault="009E5347" w:rsidP="00BF22A1">
      <w:pPr>
        <w:pStyle w:val="PL"/>
      </w:pPr>
      <w:r>
        <w:t xml:space="preserve">          description: </w:t>
      </w:r>
      <w:r w:rsidR="00BF22A1">
        <w:t>&gt;</w:t>
      </w:r>
    </w:p>
    <w:p w14:paraId="30541990" w14:textId="417DA58D" w:rsidR="009E5347" w:rsidRDefault="00BF22A1" w:rsidP="00BF22A1">
      <w:pPr>
        <w:pStyle w:val="PL"/>
      </w:pPr>
      <w:r>
        <w:t xml:space="preserve">            The ACR scenarios supported by the </w:t>
      </w:r>
      <w:r w:rsidRPr="00487E87">
        <w:t xml:space="preserve">EEC </w:t>
      </w:r>
      <w:r>
        <w:t>for service continuity.</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lastRenderedPageBreak/>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604B6468" w14:textId="77777777" w:rsidR="00912525" w:rsidRDefault="00912525" w:rsidP="00912525">
      <w:pPr>
        <w:pStyle w:val="PL"/>
      </w:pPr>
      <w:r>
        <w:t xml:space="preserve">          description: </w:t>
      </w:r>
      <w:r w:rsidRPr="00317891">
        <w:rPr>
          <w:lang w:eastAsia="ko-KR"/>
        </w:rPr>
        <w:t xml:space="preserve">List of </w:t>
      </w:r>
      <w:r>
        <w:rPr>
          <w:lang w:eastAsia="ko-KR"/>
        </w:rPr>
        <w:t>discovered EAS(s) information</w:t>
      </w:r>
      <w:r>
        <w:t>.</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4915CB05" w:rsidR="009F64C0" w:rsidRDefault="009F64C0" w:rsidP="009F64C0">
      <w:pPr>
        <w:pStyle w:val="PL"/>
      </w:pPr>
      <w:r w:rsidRPr="00DA446D">
        <w:t xml:space="preserve">        required: [</w:t>
      </w:r>
      <w:r w:rsidRPr="008D620E">
        <w:t>unfulfilledAcProfs</w:t>
      </w:r>
      <w:r w:rsidRPr="00DA446D">
        <w:t xml:space="preserve">, </w:t>
      </w:r>
      <w:r>
        <w:rPr>
          <w:lang w:val="en-US"/>
        </w:rPr>
        <w:t>unfulfill</w:t>
      </w:r>
      <w:r>
        <w:rPr>
          <w:lang w:eastAsia="ko-KR"/>
        </w:rPr>
        <w:t>AcProfs</w:t>
      </w:r>
      <w:r w:rsidRPr="00DA446D">
        <w:t>]</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5B704F11" w14:textId="77777777" w:rsidR="00E44EE3" w:rsidRDefault="009E5347" w:rsidP="00E44EE3">
      <w:pPr>
        <w:pStyle w:val="PL"/>
      </w:pPr>
      <w:r>
        <w:t xml:space="preserve">      description: </w:t>
      </w:r>
      <w:r w:rsidR="00E44EE3">
        <w:t>&gt;</w:t>
      </w:r>
    </w:p>
    <w:p w14:paraId="52CD0EB7" w14:textId="333A5A9B" w:rsidR="00D0366C" w:rsidRDefault="00E44EE3" w:rsidP="00D0366C">
      <w:pPr>
        <w:pStyle w:val="PL"/>
      </w:pPr>
      <w:r>
        <w:t xml:space="preserve">        </w:t>
      </w:r>
      <w:r w:rsidRPr="00646838">
        <w:rPr>
          <w:lang w:eastAsia="ko-KR"/>
        </w:rPr>
        <w:t xml:space="preserve">Describes information </w:t>
      </w:r>
      <w:r w:rsidRPr="00646838">
        <w:t xml:space="preserve">about </w:t>
      </w:r>
      <w:r w:rsidR="000E441D" w:rsidRPr="00646838">
        <w:t xml:space="preserve">AC </w:t>
      </w:r>
      <w:r w:rsidR="00AD1276" w:rsidRPr="00646838">
        <w:t xml:space="preserve">used to determine </w:t>
      </w:r>
      <w:r w:rsidR="000E441D" w:rsidRPr="00646838">
        <w:t>required services and service</w:t>
      </w:r>
    </w:p>
    <w:p w14:paraId="31EC303D" w14:textId="1FBA74C0" w:rsidR="009E5347" w:rsidRDefault="00D0366C" w:rsidP="00D0366C">
      <w:pPr>
        <w:pStyle w:val="PL"/>
      </w:pPr>
      <w:r>
        <w:t xml:space="preserve">       </w:t>
      </w:r>
      <w:r w:rsidR="000E441D" w:rsidRPr="00646838">
        <w:t xml:space="preserv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1905DB9A" w14:textId="77777777" w:rsidR="00C046AD" w:rsidRDefault="00C046AD" w:rsidP="00C046AD">
      <w:pPr>
        <w:pStyle w:val="PL"/>
      </w:pPr>
      <w:r>
        <w:lastRenderedPageBreak/>
        <w:t xml:space="preserve">        associatedDevices:</w:t>
      </w:r>
    </w:p>
    <w:p w14:paraId="10C66543" w14:textId="77777777" w:rsidR="00C046AD" w:rsidRDefault="00C046AD" w:rsidP="00C046AD">
      <w:pPr>
        <w:pStyle w:val="PL"/>
      </w:pPr>
      <w:r>
        <w:t xml:space="preserve">          type: array</w:t>
      </w:r>
    </w:p>
    <w:p w14:paraId="2627654D" w14:textId="77777777" w:rsidR="00C046AD" w:rsidRDefault="00C046AD" w:rsidP="00C046AD">
      <w:pPr>
        <w:pStyle w:val="PL"/>
      </w:pPr>
      <w:r>
        <w:t xml:space="preserve">          items:</w:t>
      </w:r>
    </w:p>
    <w:p w14:paraId="50660A05" w14:textId="77777777" w:rsidR="00C046AD" w:rsidRDefault="00C046AD" w:rsidP="00C046AD">
      <w:pPr>
        <w:pStyle w:val="PL"/>
      </w:pPr>
      <w:r>
        <w:t xml:space="preserve">            type: string</w:t>
      </w:r>
    </w:p>
    <w:p w14:paraId="759B53DB" w14:textId="77777777" w:rsidR="00C046AD" w:rsidRPr="009C3501" w:rsidRDefault="00C046AD" w:rsidP="00C046AD">
      <w:pPr>
        <w:pStyle w:val="PL"/>
      </w:pPr>
      <w:r w:rsidRPr="009C3501">
        <w:t xml:space="preserve">          minItems: 1</w:t>
      </w:r>
    </w:p>
    <w:p w14:paraId="62ECE3EE" w14:textId="77777777" w:rsidR="00C046AD" w:rsidRDefault="00C046AD" w:rsidP="00C046AD">
      <w:pPr>
        <w:pStyle w:val="PL"/>
      </w:pPr>
      <w:r>
        <w:t xml:space="preserve">          description: &gt;</w:t>
      </w:r>
    </w:p>
    <w:p w14:paraId="34F1068A" w14:textId="77777777" w:rsidR="00C046AD" w:rsidRDefault="00C046AD" w:rsidP="00C046AD">
      <w:pPr>
        <w:pStyle w:val="PL"/>
      </w:pPr>
      <w:r>
        <w:t xml:space="preserve">            List </w:t>
      </w:r>
      <w:r w:rsidRPr="00DB1B77">
        <w:t>of device types (e.g. haptic device, joy stick) to be associated with the service</w:t>
      </w:r>
      <w:r>
        <w:t>.</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70DAF867" w14:textId="77777777" w:rsidR="00DA5E5C" w:rsidRDefault="009E5347" w:rsidP="00DA5E5C">
      <w:pPr>
        <w:pStyle w:val="PL"/>
      </w:pPr>
      <w:r>
        <w:t xml:space="preserve">      description: </w:t>
      </w:r>
      <w:r w:rsidR="00DA5E5C">
        <w:t>&gt;</w:t>
      </w:r>
    </w:p>
    <w:p w14:paraId="2910DDFB" w14:textId="77777777" w:rsidR="0050097B" w:rsidRDefault="00DA5E5C" w:rsidP="0050097B">
      <w:pPr>
        <w:pStyle w:val="PL"/>
        <w:rPr>
          <w:lang w:eastAsia="ko-KR"/>
        </w:rPr>
      </w:pPr>
      <w:r>
        <w:t xml:space="preserve">        </w:t>
      </w:r>
      <w:r w:rsidR="009E5347">
        <w:t>Des</w:t>
      </w:r>
      <w:r w:rsidR="00AC0031">
        <w:t>c</w:t>
      </w:r>
      <w:r w:rsidR="009E5347">
        <w:t xml:space="preserve">ribes AC Profile ID and reason </w:t>
      </w:r>
      <w:r w:rsidR="0050097B">
        <w:rPr>
          <w:lang w:eastAsia="ko-KR"/>
        </w:rPr>
        <w:t xml:space="preserve">why </w:t>
      </w:r>
      <w:r w:rsidR="0050097B" w:rsidRPr="00155510">
        <w:rPr>
          <w:lang w:eastAsia="ko-KR"/>
        </w:rPr>
        <w:t>requirements indicated in the AC</w:t>
      </w:r>
    </w:p>
    <w:p w14:paraId="2B4F2E09" w14:textId="77777777" w:rsidR="00A35138" w:rsidRDefault="0050097B" w:rsidP="00A35138">
      <w:pPr>
        <w:pStyle w:val="PL"/>
      </w:pPr>
      <w:r>
        <w:rPr>
          <w:lang w:eastAsia="ko-KR"/>
        </w:rPr>
        <w:t xml:space="preserve">   </w:t>
      </w:r>
      <w:r w:rsidRPr="00155510">
        <w:rPr>
          <w:lang w:eastAsia="ko-KR"/>
        </w:rPr>
        <w:t xml:space="preserve"> </w:t>
      </w:r>
      <w:r>
        <w:rPr>
          <w:lang w:eastAsia="ko-KR"/>
        </w:rPr>
        <w:t xml:space="preserve">    </w:t>
      </w:r>
      <w:r w:rsidRPr="00155510">
        <w:rPr>
          <w:lang w:eastAsia="ko-KR"/>
        </w:rPr>
        <w:t>profile cannot be fulfilled</w:t>
      </w:r>
      <w:r w:rsidR="009E5347">
        <w:t>.</w:t>
      </w:r>
      <w:r w:rsidR="00A35138" w:rsidRPr="006C7457">
        <w:t xml:space="preserve"> </w:t>
      </w:r>
      <w:r w:rsidR="00A35138">
        <w:t xml:space="preserve">The </w:t>
      </w:r>
      <w:r w:rsidR="00A35138">
        <w:rPr>
          <w:rFonts w:hint="eastAsia"/>
          <w:lang w:eastAsia="zh-CN"/>
        </w:rPr>
        <w:t>acId</w:t>
      </w:r>
      <w:r w:rsidR="00A35138">
        <w:t xml:space="preserve"> attribute shall be present, </w:t>
      </w:r>
      <w:r w:rsidR="00A35138" w:rsidRPr="00324C31">
        <w:t xml:space="preserve">although </w:t>
      </w:r>
      <w:r w:rsidR="00A35138">
        <w:t>it is</w:t>
      </w:r>
    </w:p>
    <w:p w14:paraId="59210E88" w14:textId="17A5EC8F" w:rsidR="009E5347" w:rsidRDefault="00A35138" w:rsidP="00A35138">
      <w:pPr>
        <w:pStyle w:val="PL"/>
      </w:pPr>
      <w:r>
        <w:t xml:space="preserve">       </w:t>
      </w:r>
      <w:r w:rsidRPr="00324C31">
        <w:t xml:space="preserve"> not specified as a mandatory due to backward</w:t>
      </w: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lastRenderedPageBreak/>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5DDF666A" w:rsidR="000B4D21" w:rsidRDefault="007A41E7" w:rsidP="007A41E7">
      <w:pPr>
        <w:pStyle w:val="PL"/>
      </w:pPr>
      <w:r>
        <w:t xml:space="preserve">        R</w:t>
      </w:r>
      <w:r w:rsidR="009E5347" w:rsidRPr="00F0726F">
        <w:t xml:space="preserve">epresents </w:t>
      </w:r>
      <w:r w:rsidR="00D9324F">
        <w:t xml:space="preserve">the </w:t>
      </w:r>
      <w:r w:rsidR="009E5347" w:rsidRPr="00F0726F">
        <w:t>reason</w:t>
      </w:r>
      <w:r w:rsidR="00D9324F">
        <w:t>s</w:t>
      </w:r>
      <w:r w:rsidR="009E5347" w:rsidRPr="00F0726F">
        <w:t xml:space="preserve"> for unfulfilled AC profile requirements.</w:t>
      </w:r>
    </w:p>
    <w:p w14:paraId="75C6F11E" w14:textId="49DF0997" w:rsidR="007A41E7" w:rsidRDefault="007A41E7" w:rsidP="007A41E7">
      <w:pPr>
        <w:pStyle w:val="PL"/>
      </w:pPr>
      <w:r>
        <w:t xml:space="preserve">        Possible values are:</w:t>
      </w:r>
    </w:p>
    <w:p w14:paraId="6C1CF698" w14:textId="2E36A029" w:rsidR="007A41E7" w:rsidRDefault="007A41E7" w:rsidP="007A41E7">
      <w:pPr>
        <w:pStyle w:val="PL"/>
      </w:pPr>
      <w:r>
        <w:t xml:space="preserve">        - EAS_NOT_AVAILABLE: </w:t>
      </w:r>
      <w:r w:rsidR="00D9324F">
        <w:t xml:space="preserve">Indicates the </w:t>
      </w:r>
      <w:r>
        <w:t>EAS is not available.</w:t>
      </w:r>
    </w:p>
    <w:p w14:paraId="3FCEDF23" w14:textId="5B4B8AB6" w:rsidR="008458C2" w:rsidRDefault="007A41E7" w:rsidP="008458C2">
      <w:pPr>
        <w:pStyle w:val="PL"/>
      </w:pPr>
      <w:r>
        <w:t xml:space="preserve">        - REQ_UNFULFILLED: </w:t>
      </w:r>
      <w:r w:rsidR="00D9324F">
        <w:t>Indicates the r</w:t>
      </w:r>
      <w:r>
        <w:t>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C155B47" w:rsidR="008458C2" w:rsidRDefault="008458C2" w:rsidP="008458C2">
      <w:pPr>
        <w:pStyle w:val="PL"/>
      </w:pPr>
      <w:r>
        <w:t xml:space="preserve">      description: </w:t>
      </w:r>
      <w:r w:rsidR="00B140E1">
        <w:t>|</w:t>
      </w:r>
    </w:p>
    <w:p w14:paraId="449D6F65" w14:textId="5A5BB9F6" w:rsidR="008458C2" w:rsidRDefault="008458C2" w:rsidP="008458C2">
      <w:pPr>
        <w:pStyle w:val="PL"/>
      </w:pPr>
      <w:r>
        <w:t xml:space="preserve">        Represents the </w:t>
      </w:r>
      <w:r w:rsidR="001E1CD3">
        <w:t xml:space="preserve">devices characteristics of </w:t>
      </w:r>
      <w:r>
        <w:t>UE.</w:t>
      </w:r>
    </w:p>
    <w:p w14:paraId="66C75FF0" w14:textId="77777777" w:rsidR="008458C2" w:rsidRDefault="008458C2" w:rsidP="008458C2">
      <w:pPr>
        <w:pStyle w:val="PL"/>
      </w:pPr>
      <w:r>
        <w:t xml:space="preserve">        Possible values are:</w:t>
      </w:r>
    </w:p>
    <w:p w14:paraId="09B869C2" w14:textId="0BFA0649" w:rsidR="008458C2" w:rsidRDefault="008458C2" w:rsidP="008458C2">
      <w:pPr>
        <w:pStyle w:val="PL"/>
      </w:pPr>
      <w:r>
        <w:t xml:space="preserve">        - CONSTRAINED_UE: Indicates </w:t>
      </w:r>
      <w:r w:rsidR="00B63E59">
        <w:t xml:space="preserve">the </w:t>
      </w:r>
      <w:r>
        <w:t>UE is constrained with resources.</w:t>
      </w:r>
    </w:p>
    <w:p w14:paraId="2E2D183C" w14:textId="0DA7B378" w:rsidR="007A41E7" w:rsidRDefault="008458C2" w:rsidP="008458C2">
      <w:pPr>
        <w:pStyle w:val="PL"/>
      </w:pPr>
      <w:r>
        <w:t xml:space="preserve">        - NORMAL_UE: Indicates </w:t>
      </w:r>
      <w:r w:rsidR="00B63E59">
        <w:t xml:space="preserve">the </w:t>
      </w:r>
      <w:r>
        <w:t>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27" w:name="_Toc101529493"/>
      <w:bookmarkStart w:id="2028" w:name="_Toc114864327"/>
      <w:bookmarkStart w:id="2029" w:name="_Toc143871478"/>
      <w:bookmarkStart w:id="2030" w:name="_Toc144134974"/>
      <w:bookmarkStart w:id="2031" w:name="_Toc160609485"/>
      <w:bookmarkStart w:id="2032" w:name="_Toc207823404"/>
      <w:r>
        <w:t>A.3</w:t>
      </w:r>
      <w:r>
        <w:tab/>
      </w:r>
      <w:r w:rsidRPr="00931880">
        <w:t>Eees_EASDiscovery</w:t>
      </w:r>
      <w:r>
        <w:t xml:space="preserve"> API</w:t>
      </w:r>
      <w:bookmarkEnd w:id="2027"/>
      <w:bookmarkEnd w:id="2028"/>
      <w:bookmarkEnd w:id="2029"/>
      <w:bookmarkEnd w:id="2030"/>
      <w:bookmarkEnd w:id="2031"/>
      <w:bookmarkEnd w:id="2032"/>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776EC6" w:rsidR="009E5347" w:rsidRPr="005061DC" w:rsidRDefault="009E5347" w:rsidP="009E5347">
      <w:pPr>
        <w:pStyle w:val="PL"/>
      </w:pPr>
      <w:r w:rsidRPr="005061DC">
        <w:t xml:space="preserve">    © 202</w:t>
      </w:r>
      <w:r w:rsidR="002D2E13">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0E22739D"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w:t>
      </w:r>
      <w:r w:rsidR="00721FE5">
        <w:rPr>
          <w:rFonts w:cs="Arial"/>
          <w:lang w:eastAsia="zh-CN"/>
        </w:rPr>
        <w:t>4</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5ABA167D" w:rsidR="009E5347" w:rsidRPr="005061DC" w:rsidRDefault="009E5347" w:rsidP="009E5347">
      <w:pPr>
        <w:pStyle w:val="PL"/>
      </w:pPr>
      <w:r>
        <w:t xml:space="preserve">    </w:t>
      </w:r>
      <w:r w:rsidRPr="005061DC">
        <w:t xml:space="preserve">3GPP TS 24.558 </w:t>
      </w:r>
      <w:r w:rsidR="006158DB" w:rsidRPr="005061DC">
        <w:t>V</w:t>
      </w:r>
      <w:r w:rsidR="0004729C">
        <w:t>19</w:t>
      </w:r>
      <w:r>
        <w:t>.</w:t>
      </w:r>
      <w:r w:rsidR="00721FE5">
        <w:t>4</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lastRenderedPageBreak/>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lastRenderedPageBreak/>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lastRenderedPageBreak/>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lastRenderedPageBreak/>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lastRenderedPageBreak/>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02F56B31" w14:textId="77777777" w:rsidR="008D4631" w:rsidRDefault="00A77B14" w:rsidP="008D4631">
      <w:pPr>
        <w:pStyle w:val="PL"/>
        <w:rPr>
          <w:rFonts w:cs="Arial"/>
          <w:szCs w:val="18"/>
        </w:rPr>
      </w:pPr>
      <w:r w:rsidRPr="008B1C02">
        <w:t xml:space="preserve">          </w:t>
      </w:r>
      <w:r>
        <w:t xml:space="preserve">  </w:t>
      </w:r>
      <w:r w:rsidRPr="00E53142">
        <w:rPr>
          <w:rFonts w:cs="Arial"/>
          <w:szCs w:val="18"/>
        </w:rPr>
        <w:t>constrained device)</w:t>
      </w:r>
      <w:r>
        <w:rPr>
          <w:rFonts w:cs="Arial"/>
          <w:szCs w:val="18"/>
        </w:rPr>
        <w:t>.</w:t>
      </w:r>
      <w:r>
        <w:t xml:space="preserve"> </w:t>
      </w:r>
      <w:r w:rsidR="008D4631" w:rsidRPr="0060322C">
        <w:t>The true value indicate the</w:t>
      </w:r>
      <w:r w:rsidR="008D4631">
        <w:t xml:space="preserve"> </w:t>
      </w:r>
      <w:r w:rsidR="008D4631" w:rsidRPr="00E53142">
        <w:rPr>
          <w:rFonts w:cs="Arial"/>
          <w:szCs w:val="18"/>
        </w:rPr>
        <w:t xml:space="preserve">EAS selection </w:t>
      </w:r>
      <w:r w:rsidR="008D4631">
        <w:t>is</w:t>
      </w:r>
      <w:r w:rsidR="008D4631" w:rsidRPr="00387CBB">
        <w:t xml:space="preserve"> required</w:t>
      </w:r>
      <w:r w:rsidR="008D4631">
        <w:t xml:space="preserve"> </w:t>
      </w:r>
      <w:r w:rsidR="008D4631">
        <w:rPr>
          <w:rFonts w:cs="Arial"/>
          <w:szCs w:val="18"/>
        </w:rPr>
        <w:t>from the</w:t>
      </w:r>
    </w:p>
    <w:p w14:paraId="4702B6EF" w14:textId="693B8196" w:rsidR="00A77B14" w:rsidRDefault="008D4631" w:rsidP="008C0708">
      <w:pPr>
        <w:pStyle w:val="PL"/>
      </w:pPr>
      <w:r>
        <w:rPr>
          <w:rFonts w:cs="Arial"/>
          <w:szCs w:val="18"/>
        </w:rPr>
        <w:t xml:space="preserve">            </w:t>
      </w:r>
      <w:r w:rsidRPr="00E53142">
        <w:rPr>
          <w:rFonts w:cs="Arial"/>
          <w:szCs w:val="18"/>
        </w:rPr>
        <w:t>EES</w:t>
      </w:r>
      <w:r>
        <w:rPr>
          <w:rFonts w:cs="Arial"/>
          <w:szCs w:val="18"/>
        </w:rPr>
        <w:t xml:space="preserve">. </w:t>
      </w:r>
      <w:r w:rsidR="00A77B14">
        <w:rPr>
          <w:rFonts w:cs="Arial"/>
          <w:szCs w:val="18"/>
        </w:rPr>
        <w:t>The default value</w:t>
      </w:r>
      <w:r w:rsidR="00A77B14">
        <w:t xml:space="preserve"> false indicates the </w:t>
      </w:r>
      <w:r w:rsidR="00A77B14" w:rsidRPr="00E53142">
        <w:rPr>
          <w:rFonts w:cs="Arial"/>
          <w:szCs w:val="18"/>
        </w:rPr>
        <w:t xml:space="preserve">EAS selection </w:t>
      </w:r>
      <w:r w:rsidR="00A77B14">
        <w:rPr>
          <w:rFonts w:cs="Arial"/>
          <w:szCs w:val="18"/>
        </w:rPr>
        <w:t xml:space="preserve">is </w:t>
      </w:r>
      <w:r w:rsidR="00A77B14" w:rsidRPr="00387CBB">
        <w:t>not</w:t>
      </w:r>
      <w:r w:rsidR="00A77B14">
        <w:t xml:space="preserve"> </w:t>
      </w:r>
      <w:r w:rsidR="00A77B14" w:rsidRPr="00387CBB">
        <w:t>required</w:t>
      </w:r>
      <w:r w:rsidR="00A77B14">
        <w:t xml:space="preserve"> </w:t>
      </w:r>
      <w:r w:rsidR="00A77B14">
        <w:rPr>
          <w:rFonts w:cs="Arial"/>
          <w:szCs w:val="18"/>
        </w:rPr>
        <w:t xml:space="preserve">from the </w:t>
      </w:r>
      <w:r w:rsidR="00A77B14" w:rsidRPr="00E53142">
        <w:rPr>
          <w:rFonts w:cs="Arial"/>
          <w:szCs w:val="18"/>
        </w:rPr>
        <w:t>EES</w:t>
      </w:r>
      <w:r w:rsidR="00A77B14"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lastRenderedPageBreak/>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7F41ACBF" w14:textId="77777777" w:rsidR="008C0708" w:rsidRDefault="00E96D2E" w:rsidP="008C0708">
      <w:pPr>
        <w:pStyle w:val="PL"/>
      </w:pPr>
      <w:r>
        <w:t xml:space="preserve">            Default value false indicates the application triggering is not required.</w:t>
      </w:r>
      <w:r w:rsidR="008C0708">
        <w:t xml:space="preserve"> </w:t>
      </w:r>
      <w:r w:rsidR="008C0708" w:rsidRPr="0060322C">
        <w:t>The true value</w:t>
      </w:r>
    </w:p>
    <w:p w14:paraId="21370555" w14:textId="158D26AE" w:rsidR="00B53EA6" w:rsidRDefault="008C0708" w:rsidP="008C0708">
      <w:pPr>
        <w:pStyle w:val="PL"/>
      </w:pPr>
      <w:r>
        <w:t xml:space="preserve">           </w:t>
      </w:r>
      <w:r w:rsidRPr="0060322C">
        <w:t xml:space="preserve"> indicate the</w:t>
      </w:r>
      <w:r>
        <w:t xml:space="preserve"> application triggering is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DE29782" w14:textId="77777777" w:rsidR="00B578D1" w:rsidRDefault="00B53EA6" w:rsidP="00B578D1">
      <w:pPr>
        <w:pStyle w:val="PL"/>
        <w:rPr>
          <w:lang w:eastAsia="ko-KR"/>
        </w:rPr>
      </w:pPr>
      <w:r>
        <w:rPr>
          <w:lang w:val="en-US"/>
        </w:rPr>
        <w:t xml:space="preserve">            </w:t>
      </w:r>
      <w:r w:rsidRPr="000C0F71">
        <w:rPr>
          <w:lang w:val="en-US"/>
        </w:rPr>
        <w:t>the "discoveredEas" attribute</w:t>
      </w:r>
      <w:r>
        <w:rPr>
          <w:lang w:val="en-US"/>
        </w:rPr>
        <w:t>.</w:t>
      </w:r>
      <w:r w:rsidR="00B578D1" w:rsidRPr="009E476E">
        <w:rPr>
          <w:lang w:eastAsia="ko-KR"/>
        </w:rPr>
        <w:t xml:space="preserve"> </w:t>
      </w:r>
      <w:r w:rsidR="00B578D1" w:rsidRPr="005B5682">
        <w:rPr>
          <w:lang w:eastAsia="ko-KR"/>
        </w:rPr>
        <w:t>The key of the map shall be the EAS ID to which the</w:t>
      </w:r>
    </w:p>
    <w:p w14:paraId="44F6F478" w14:textId="08DB2607" w:rsidR="00B53EA6" w:rsidRDefault="00B578D1" w:rsidP="00B578D1">
      <w:pPr>
        <w:pStyle w:val="PL"/>
        <w:rPr>
          <w:lang w:val="en-US"/>
        </w:rPr>
      </w:pPr>
      <w:r>
        <w:rPr>
          <w:lang w:eastAsia="ko-KR"/>
        </w:rPr>
        <w:t xml:space="preserve">           </w:t>
      </w:r>
      <w:r w:rsidRPr="005B5682">
        <w:rPr>
          <w:lang w:eastAsia="ko-KR"/>
        </w:rPr>
        <w:t xml:space="preserve"> provided instantiation information within the map value relates</w:t>
      </w:r>
      <w:r>
        <w:rPr>
          <w:lang w:eastAsia="ko-KR"/>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lastRenderedPageBreak/>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35EB9704" w14:textId="77777777" w:rsidR="00134F6C" w:rsidRDefault="00864462" w:rsidP="00134F6C">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r w:rsidR="00134F6C" w:rsidRPr="00A925D0">
        <w:t xml:space="preserve"> </w:t>
      </w:r>
      <w:r w:rsidR="00134F6C" w:rsidRPr="0060322C">
        <w:t>The true</w:t>
      </w:r>
    </w:p>
    <w:p w14:paraId="65B1BE62" w14:textId="2A0D4501" w:rsidR="00864462" w:rsidRDefault="00134F6C" w:rsidP="00134F6C">
      <w:pPr>
        <w:pStyle w:val="PL"/>
      </w:pPr>
      <w:r>
        <w:t xml:space="preserve">           </w:t>
      </w:r>
      <w:r w:rsidRPr="0060322C">
        <w:t xml:space="preserve"> value indicate the</w:t>
      </w:r>
      <w:r>
        <w:t xml:space="preserve"> </w:t>
      </w:r>
      <w:r>
        <w:rPr>
          <w:rFonts w:cs="Arial"/>
          <w:szCs w:val="18"/>
          <w:lang w:eastAsia="ja-JP"/>
        </w:rPr>
        <w:t>EAS synchronization</w:t>
      </w:r>
      <w:r w:rsidRPr="00E53142">
        <w:rPr>
          <w:rFonts w:cs="Arial"/>
          <w:szCs w:val="18"/>
        </w:rPr>
        <w:t xml:space="preserve"> </w:t>
      </w:r>
      <w:r>
        <w:rPr>
          <w:rFonts w:cs="Arial"/>
          <w:szCs w:val="18"/>
        </w:rPr>
        <w:t xml:space="preserve">is </w:t>
      </w:r>
      <w:r w:rsidRPr="00387CBB">
        <w:t>required</w:t>
      </w:r>
      <w:r>
        <w:t>.</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383D33" w14:textId="77777777" w:rsidR="00436430" w:rsidRDefault="00436430" w:rsidP="00436430">
      <w:pPr>
        <w:pStyle w:val="PL"/>
      </w:pPr>
      <w:r>
        <w:t xml:space="preserve">        trafficInfluenceInd:</w:t>
      </w:r>
    </w:p>
    <w:p w14:paraId="26909456" w14:textId="77777777" w:rsidR="00436430" w:rsidRDefault="00436430" w:rsidP="00436430">
      <w:pPr>
        <w:pStyle w:val="PL"/>
      </w:pPr>
      <w:r>
        <w:t xml:space="preserve">          type: boolean</w:t>
      </w:r>
    </w:p>
    <w:p w14:paraId="139773AC" w14:textId="77777777" w:rsidR="00436430" w:rsidRDefault="00436430" w:rsidP="00436430">
      <w:pPr>
        <w:pStyle w:val="PL"/>
      </w:pPr>
      <w:r>
        <w:t xml:space="preserve">          description: &gt;</w:t>
      </w:r>
    </w:p>
    <w:p w14:paraId="343D4B73" w14:textId="77777777" w:rsidR="00436430" w:rsidRDefault="00436430" w:rsidP="00436430">
      <w:pPr>
        <w:pStyle w:val="PL"/>
      </w:pPr>
      <w:r>
        <w:t xml:space="preserve">            Set to true to indicate the traffic influence is performed on the EAS. Set to</w:t>
      </w:r>
    </w:p>
    <w:p w14:paraId="2E845CEF" w14:textId="77777777" w:rsidR="00436430" w:rsidRDefault="00436430" w:rsidP="00436430">
      <w:pPr>
        <w:pStyle w:val="PL"/>
      </w:pPr>
      <w:r>
        <w:t xml:space="preserve">            false or omitted otherwise.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2AE73F0B" w:rsidR="009E5347" w:rsidRPr="005061DC" w:rsidRDefault="009E5347" w:rsidP="009E5347">
      <w:pPr>
        <w:pStyle w:val="PL"/>
      </w:pPr>
      <w:r w:rsidRPr="005061DC">
        <w:t xml:space="preserve">          description: Notify </w:t>
      </w:r>
      <w:r w:rsidR="00134F6C">
        <w:t>whether the</w:t>
      </w:r>
      <w:r w:rsidR="00134F6C" w:rsidRPr="005061DC">
        <w:t xml:space="preserve"> </w:t>
      </w:r>
      <w:r w:rsidRPr="005061DC">
        <w:t xml:space="preserve">EAS status </w:t>
      </w:r>
      <w:r w:rsidR="008F1848">
        <w:t xml:space="preserve">is </w:t>
      </w:r>
      <w:r w:rsidRPr="005061DC">
        <w:t>changed</w:t>
      </w:r>
      <w:r w:rsidR="008F1848">
        <w:t xml:space="preserve"> or not</w:t>
      </w:r>
      <w:r w:rsidRPr="005061DC">
        <w:t>.</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046A63E3" w:rsidR="009E5347" w:rsidRPr="005061DC" w:rsidRDefault="009E5347" w:rsidP="009E5347">
      <w:pPr>
        <w:pStyle w:val="PL"/>
      </w:pPr>
      <w:r w:rsidRPr="005061DC">
        <w:t xml:space="preserve">          description: Notify </w:t>
      </w:r>
      <w:r w:rsidR="00134F6C">
        <w:t>whether the</w:t>
      </w:r>
      <w:r w:rsidRPr="005061DC">
        <w:t xml:space="preserve"> list of AC identifiers changed</w:t>
      </w:r>
      <w:r w:rsidR="008F1848">
        <w:t xml:space="preserve"> or not</w:t>
      </w:r>
      <w:r w:rsidRPr="005061DC">
        <w:t>.</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0086BB9C" w:rsidR="009E5347" w:rsidRPr="005061DC" w:rsidRDefault="009E5347" w:rsidP="009E5347">
      <w:pPr>
        <w:pStyle w:val="PL"/>
      </w:pPr>
      <w:r w:rsidRPr="005061DC">
        <w:t xml:space="preserve">          description: Notify </w:t>
      </w:r>
      <w:r w:rsidR="00134F6C">
        <w:t>whether the</w:t>
      </w:r>
      <w:r w:rsidRPr="005061DC">
        <w:t xml:space="preserve"> EAS description </w:t>
      </w:r>
      <w:r w:rsidR="008F1848">
        <w:t xml:space="preserve">is </w:t>
      </w:r>
      <w:r w:rsidRPr="005061DC">
        <w:t>changed</w:t>
      </w:r>
      <w:r w:rsidR="008F1848">
        <w:t xml:space="preserve"> or not</w:t>
      </w:r>
      <w:r w:rsidRPr="005061DC">
        <w:t>.</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4BD7EF5E" w:rsidR="009E5347" w:rsidRPr="005061DC" w:rsidRDefault="009E5347" w:rsidP="009E5347">
      <w:pPr>
        <w:pStyle w:val="PL"/>
      </w:pPr>
      <w:r w:rsidRPr="005061DC">
        <w:t xml:space="preserve">          description: Notify </w:t>
      </w:r>
      <w:r w:rsidR="00134F6C">
        <w:t>whether the</w:t>
      </w:r>
      <w:r w:rsidRPr="005061DC">
        <w:t xml:space="preserve"> EAS endpoint </w:t>
      </w:r>
      <w:r w:rsidR="008F1848">
        <w:t xml:space="preserve">is </w:t>
      </w:r>
      <w:r w:rsidRPr="005061DC">
        <w:t>changed</w:t>
      </w:r>
      <w:r w:rsidR="008F1848">
        <w:t xml:space="preserve"> or not</w:t>
      </w:r>
      <w:r w:rsidRPr="005061DC">
        <w:t>.</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3606BC9F" w:rsidR="009E5347" w:rsidRPr="005061DC" w:rsidRDefault="009E5347" w:rsidP="009E5347">
      <w:pPr>
        <w:pStyle w:val="PL"/>
      </w:pPr>
      <w:r w:rsidRPr="005061DC">
        <w:t xml:space="preserve">          description: Notify </w:t>
      </w:r>
      <w:r w:rsidR="00134F6C">
        <w:t>whether the</w:t>
      </w:r>
      <w:r w:rsidRPr="005061DC">
        <w:t xml:space="preserve"> EAS feature </w:t>
      </w:r>
      <w:r w:rsidR="008F1848">
        <w:t xml:space="preserve">is </w:t>
      </w:r>
      <w:r w:rsidRPr="005061DC">
        <w:t>changed</w:t>
      </w:r>
      <w:r w:rsidR="008F1848">
        <w:t xml:space="preserve"> or not</w:t>
      </w:r>
      <w:r w:rsidRPr="005061DC">
        <w:t>.</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3B7EEC0A" w:rsidR="009E5347" w:rsidRPr="005061DC" w:rsidRDefault="009E5347" w:rsidP="009E5347">
      <w:pPr>
        <w:pStyle w:val="PL"/>
      </w:pPr>
      <w:r w:rsidRPr="005061DC">
        <w:t xml:space="preserve">          description: Notify </w:t>
      </w:r>
      <w:r w:rsidR="00134F6C">
        <w:t>whether the</w:t>
      </w:r>
      <w:r w:rsidRPr="005061DC">
        <w:t xml:space="preserve"> EAS schedule </w:t>
      </w:r>
      <w:r w:rsidR="008F1848">
        <w:t xml:space="preserve">is </w:t>
      </w:r>
      <w:r w:rsidRPr="005061DC">
        <w:t>changed</w:t>
      </w:r>
      <w:r w:rsidR="008F1848">
        <w:t xml:space="preserve"> or not</w:t>
      </w:r>
      <w:r w:rsidRPr="005061DC">
        <w:t>.</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0F321207" w:rsidR="009E5347" w:rsidRPr="005061DC" w:rsidRDefault="009E5347" w:rsidP="009E5347">
      <w:pPr>
        <w:pStyle w:val="PL"/>
      </w:pPr>
      <w:r w:rsidRPr="005061DC">
        <w:t xml:space="preserve">          description: Notify </w:t>
      </w:r>
      <w:r w:rsidR="00134F6C">
        <w:t>whether the</w:t>
      </w:r>
      <w:r w:rsidRPr="005061DC">
        <w:t xml:space="preserve"> EAS service area </w:t>
      </w:r>
      <w:r w:rsidR="008F1848">
        <w:t xml:space="preserve">is </w:t>
      </w:r>
      <w:r w:rsidRPr="005061DC">
        <w:t>changed</w:t>
      </w:r>
      <w:r w:rsidR="008F1848">
        <w:t xml:space="preserve"> or not</w:t>
      </w:r>
      <w:r w:rsidRPr="005061DC">
        <w:t>.</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0EEA5A95" w:rsidR="009E5347" w:rsidRPr="005061DC" w:rsidRDefault="009E5347" w:rsidP="009E5347">
      <w:pPr>
        <w:pStyle w:val="PL"/>
      </w:pPr>
      <w:r w:rsidRPr="005061DC">
        <w:t xml:space="preserve">          description: Notify </w:t>
      </w:r>
      <w:r w:rsidR="00134F6C">
        <w:t>whether the</w:t>
      </w:r>
      <w:r w:rsidRPr="005061DC">
        <w:t xml:space="preserve"> EAS KPIs </w:t>
      </w:r>
      <w:r w:rsidR="008F1848">
        <w:t xml:space="preserve">is </w:t>
      </w:r>
      <w:r w:rsidRPr="005061DC">
        <w:t>changed</w:t>
      </w:r>
      <w:r w:rsidR="008F1848">
        <w:t xml:space="preserve"> or not</w:t>
      </w:r>
      <w:r w:rsidRPr="005061DC">
        <w:t>.</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4FA1B6E8" w:rsidR="009E5347" w:rsidRPr="005061DC" w:rsidRDefault="009E5347" w:rsidP="009E5347">
      <w:pPr>
        <w:pStyle w:val="PL"/>
      </w:pPr>
      <w:r w:rsidRPr="005061DC">
        <w:t xml:space="preserve">          description: Notify </w:t>
      </w:r>
      <w:r w:rsidR="00134F6C">
        <w:t>whether the</w:t>
      </w:r>
      <w:r w:rsidRPr="005061DC">
        <w:t xml:space="preserve"> EAS supported ACR changed</w:t>
      </w:r>
      <w:r w:rsidR="008F1848">
        <w:t xml:space="preserve"> or not</w:t>
      </w:r>
      <w:r w:rsidRPr="005061DC">
        <w:t>.</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lastRenderedPageBreak/>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2A5ADB80" w14:textId="09F2C5A4" w:rsidR="004E40F2" w:rsidRDefault="009E5347" w:rsidP="004E40F2">
      <w:pPr>
        <w:pStyle w:val="PL"/>
      </w:pPr>
      <w:r w:rsidRPr="005061DC">
        <w:t xml:space="preserve">      description: </w:t>
      </w:r>
      <w:r w:rsidR="004E40F2">
        <w:t>|</w:t>
      </w:r>
    </w:p>
    <w:p w14:paraId="7E26DCC3" w14:textId="7AA37F82" w:rsidR="009E5347" w:rsidRPr="005061DC" w:rsidRDefault="004E40F2" w:rsidP="004E40F2">
      <w:pPr>
        <w:pStyle w:val="PL"/>
      </w:pPr>
      <w:r>
        <w:t xml:space="preserve">        </w:t>
      </w:r>
      <w:r w:rsidRPr="009B6475">
        <w:t>Represents the EAS Discovery Subscription events</w:t>
      </w:r>
      <w:r>
        <w: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7836A6AA" w14:textId="055CAC55" w:rsidR="002A0616" w:rsidRDefault="002A0616" w:rsidP="00F67256">
      <w:pPr>
        <w:pStyle w:val="PL"/>
      </w:pPr>
      <w:r>
        <w:t xml:space="preserve">        </w:t>
      </w:r>
      <w:r w:rsidRPr="005E3233">
        <w:t>Contains the</w:t>
      </w:r>
      <w:r>
        <w:t xml:space="preserve"> </w:t>
      </w:r>
      <w:r w:rsidRPr="005E3233">
        <w:t xml:space="preserve">predictive analytics data for each discovered </w:t>
      </w:r>
      <w:r>
        <w:t>EAS service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lastRenderedPageBreak/>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0DF62ED1" w14:textId="77777777" w:rsidR="00F67256" w:rsidRPr="00181DD3" w:rsidRDefault="00F67256" w:rsidP="00F67256">
      <w:pPr>
        <w:pStyle w:val="PL"/>
      </w:pPr>
      <w:r>
        <w:t xml:space="preserve">          description: </w:t>
      </w:r>
      <w:r w:rsidRPr="00181DD3">
        <w:t>&gt;</w:t>
      </w:r>
    </w:p>
    <w:p w14:paraId="386EBC74" w14:textId="77777777" w:rsidR="00F67256" w:rsidRDefault="00F67256" w:rsidP="00F67256">
      <w:pPr>
        <w:pStyle w:val="PL"/>
      </w:pPr>
      <w:r w:rsidRPr="00181DD3">
        <w:t xml:space="preserve">            </w:t>
      </w:r>
      <w:r>
        <w:rPr>
          <w:rFonts w:cs="Arial"/>
        </w:rPr>
        <w:t>Indicates t</w:t>
      </w:r>
      <w:r>
        <w:t>he schedule of the EAS.</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33" w:name="_Toc93961720"/>
      <w:bookmarkStart w:id="2034" w:name="_Toc101529494"/>
      <w:bookmarkStart w:id="2035" w:name="_Toc114864328"/>
      <w:bookmarkStart w:id="2036" w:name="_Toc143871479"/>
      <w:bookmarkStart w:id="2037" w:name="_Toc144134975"/>
      <w:bookmarkStart w:id="2038" w:name="_Toc160609486"/>
      <w:bookmarkStart w:id="2039" w:name="_Toc207823405"/>
      <w:r>
        <w:t>A.4</w:t>
      </w:r>
      <w:r>
        <w:tab/>
      </w:r>
      <w:r w:rsidRPr="00B32063">
        <w:rPr>
          <w:noProof/>
          <w:lang w:val="en-US"/>
        </w:rPr>
        <w:t>Eees_ACREvents</w:t>
      </w:r>
      <w:r>
        <w:t xml:space="preserve"> API</w:t>
      </w:r>
      <w:bookmarkEnd w:id="2033"/>
      <w:bookmarkEnd w:id="2034"/>
      <w:bookmarkEnd w:id="2035"/>
      <w:bookmarkEnd w:id="2036"/>
      <w:bookmarkEnd w:id="2037"/>
      <w:bookmarkEnd w:id="2038"/>
      <w:bookmarkEnd w:id="2039"/>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2FFDAC0D" w:rsidR="009E5347" w:rsidRDefault="009E5347" w:rsidP="009E5347">
      <w:pPr>
        <w:pStyle w:val="PL"/>
      </w:pPr>
      <w:r>
        <w:t xml:space="preserve">  version: "1.</w:t>
      </w:r>
      <w:r w:rsidR="00B850D3">
        <w:t>2</w:t>
      </w:r>
      <w:r w:rsidR="000804FC">
        <w:t>.0</w:t>
      </w:r>
      <w:r w:rsidR="005067C0">
        <w:rPr>
          <w:rFonts w:cs="Arial"/>
          <w:lang w:eastAsia="zh-CN"/>
        </w:rPr>
        <w:t>-alpha.</w:t>
      </w:r>
      <w:r w:rsidR="00AE5967">
        <w:rPr>
          <w:rFonts w:cs="Arial"/>
          <w:lang w:eastAsia="zh-CN"/>
        </w:rPr>
        <w:t>2</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4F4BE9F5" w:rsidR="009E5347" w:rsidRDefault="006E5A9F" w:rsidP="009E5347">
      <w:pPr>
        <w:pStyle w:val="PL"/>
      </w:pPr>
      <w:r>
        <w:t xml:space="preserve">    © 202</w:t>
      </w:r>
      <w:r w:rsidR="005067C0">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1BE451E" w:rsidR="009E5347" w:rsidRDefault="009E5347" w:rsidP="009E5347">
      <w:pPr>
        <w:pStyle w:val="PL"/>
      </w:pPr>
      <w:r>
        <w:t xml:space="preserve">    3GPP TS 24.558 </w:t>
      </w:r>
      <w:r w:rsidR="00B62C53">
        <w:t>V</w:t>
      </w:r>
      <w:r w:rsidR="000804FC">
        <w:t>1</w:t>
      </w:r>
      <w:r w:rsidR="005067C0">
        <w:t>9</w:t>
      </w:r>
      <w:r w:rsidR="000804FC">
        <w:t>.</w:t>
      </w:r>
      <w:r w:rsidR="00AE5967">
        <w:t>4</w:t>
      </w:r>
      <w:r w:rsidR="000804FC">
        <w:t>.</w:t>
      </w:r>
      <w:r w:rsidR="005067C0">
        <w:t>0</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lastRenderedPageBreak/>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lastRenderedPageBreak/>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lastRenderedPageBreak/>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lastRenderedPageBreak/>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250100E7" w14:textId="77777777" w:rsidR="0071467D" w:rsidRDefault="009E5347" w:rsidP="0071467D">
      <w:pPr>
        <w:pStyle w:val="PL"/>
      </w:pPr>
      <w:r>
        <w:t xml:space="preserve">      description: </w:t>
      </w:r>
      <w:r w:rsidR="0071467D">
        <w:t>&gt;</w:t>
      </w:r>
    </w:p>
    <w:p w14:paraId="1558DD93" w14:textId="77777777" w:rsidR="0071467D" w:rsidRPr="00324C31" w:rsidRDefault="0071467D" w:rsidP="0071467D">
      <w:pPr>
        <w:pStyle w:val="PL"/>
      </w:pPr>
      <w:r>
        <w:t xml:space="preserve">        </w:t>
      </w:r>
      <w:r w:rsidR="009E5347">
        <w:t>Details of the selected T-EAS and the T-EES.</w:t>
      </w:r>
      <w:r w:rsidRPr="0092404D">
        <w:t xml:space="preserve"> </w:t>
      </w:r>
      <w:r>
        <w:t>The trgetEASInfo attribute shall be present,</w:t>
      </w:r>
    </w:p>
    <w:p w14:paraId="38A55EB6" w14:textId="0D391AF6" w:rsidR="009E5347" w:rsidRDefault="0071467D" w:rsidP="0071467D">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lastRenderedPageBreak/>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40" w:name="_Toc89425702"/>
      <w:bookmarkStart w:id="2041" w:name="_Toc101529495"/>
      <w:bookmarkStart w:id="2042" w:name="_Toc114864329"/>
      <w:bookmarkStart w:id="2043" w:name="_Toc143871480"/>
      <w:bookmarkStart w:id="2044" w:name="_Toc144134976"/>
      <w:bookmarkStart w:id="2045" w:name="_Toc160609487"/>
      <w:bookmarkStart w:id="2046" w:name="_Toc207823406"/>
      <w:r>
        <w:t>A.5</w:t>
      </w:r>
      <w:r>
        <w:tab/>
      </w:r>
      <w:r w:rsidRPr="00C62529">
        <w:t xml:space="preserve">Eees_AppContextRelocation </w:t>
      </w:r>
      <w:r>
        <w:t>API</w:t>
      </w:r>
      <w:bookmarkEnd w:id="2040"/>
      <w:bookmarkEnd w:id="2041"/>
      <w:bookmarkEnd w:id="2042"/>
      <w:bookmarkEnd w:id="2043"/>
      <w:bookmarkEnd w:id="2044"/>
      <w:bookmarkEnd w:id="2045"/>
      <w:bookmarkEnd w:id="2046"/>
    </w:p>
    <w:p w14:paraId="7AF3A8B9" w14:textId="77777777" w:rsidR="009E5347" w:rsidRDefault="009E5347" w:rsidP="009E5347">
      <w:pPr>
        <w:pStyle w:val="PL"/>
      </w:pPr>
      <w:bookmarkStart w:id="2047" w:name="_Hlk514243590"/>
      <w:bookmarkStart w:id="2048" w:name="_Hlk515634373"/>
      <w:bookmarkStart w:id="2049"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B6E53EE"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8E2AC1">
        <w:rPr>
          <w:rFonts w:cs="Arial"/>
          <w:lang w:eastAsia="zh-CN"/>
        </w:rPr>
        <w:t>0-alpha.</w:t>
      </w:r>
      <w:r w:rsidR="00F40C5E">
        <w:rPr>
          <w:rFonts w:cs="Arial"/>
          <w:lang w:eastAsia="zh-CN"/>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3A7D575D" w:rsidR="009E5347" w:rsidRDefault="009E5347" w:rsidP="009E5347">
      <w:pPr>
        <w:pStyle w:val="PL"/>
      </w:pPr>
      <w:r>
        <w:t xml:space="preserve">    © 202</w:t>
      </w:r>
      <w:r w:rsidR="008E2AC1">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0296CEF8" w:rsidR="009E5347" w:rsidRDefault="009E5347" w:rsidP="009E5347">
      <w:pPr>
        <w:pStyle w:val="PL"/>
      </w:pPr>
      <w:r>
        <w:t xml:space="preserve">    3GPP TS 24.558 </w:t>
      </w:r>
      <w:r w:rsidR="00C50606">
        <w:t>V</w:t>
      </w:r>
      <w:r w:rsidR="001D6E60">
        <w:t>19</w:t>
      </w:r>
      <w:r>
        <w:t>.</w:t>
      </w:r>
      <w:r w:rsidR="00F40C5E">
        <w:t>4</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47"/>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lastRenderedPageBreak/>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lastRenderedPageBreak/>
        <w:t xml:space="preserve">  schemas:</w:t>
      </w:r>
    </w:p>
    <w:bookmarkEnd w:id="2048"/>
    <w:bookmarkEnd w:id="2049"/>
    <w:p w14:paraId="0A1F3256" w14:textId="77777777" w:rsidR="009E5347" w:rsidRDefault="009E5347" w:rsidP="009E5347">
      <w:pPr>
        <w:pStyle w:val="PL"/>
      </w:pPr>
      <w:r>
        <w:t xml:space="preserve">    AcrDetermReq:</w:t>
      </w:r>
    </w:p>
    <w:p w14:paraId="1122B900" w14:textId="77777777" w:rsidR="004734D3" w:rsidRDefault="009E5347" w:rsidP="004734D3">
      <w:pPr>
        <w:pStyle w:val="PL"/>
      </w:pPr>
      <w:r>
        <w:t xml:space="preserve">      description: </w:t>
      </w:r>
      <w:r w:rsidR="004734D3">
        <w:t>&gt;</w:t>
      </w:r>
    </w:p>
    <w:p w14:paraId="39F6A8FE"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C34319">
        <w:t xml:space="preserve"> </w:t>
      </w:r>
      <w:r>
        <w:t xml:space="preserve">The </w:t>
      </w:r>
      <w:r>
        <w:rPr>
          <w:lang w:eastAsia="zh-CN"/>
        </w:rPr>
        <w:t>ue</w:t>
      </w:r>
      <w:r>
        <w:rPr>
          <w:rFonts w:hint="eastAsia"/>
          <w:lang w:eastAsia="zh-CN"/>
        </w:rPr>
        <w:t>Id</w:t>
      </w:r>
      <w:r>
        <w:t xml:space="preserve"> attribute</w:t>
      </w:r>
    </w:p>
    <w:p w14:paraId="46BDEF44"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69DAC702" w14:textId="7F90D91E" w:rsidR="009E5347" w:rsidRDefault="004734D3" w:rsidP="004734D3">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3E1D8A4F" w14:textId="77777777" w:rsidR="004734D3" w:rsidRDefault="009E5347" w:rsidP="004734D3">
      <w:pPr>
        <w:pStyle w:val="PL"/>
      </w:pPr>
      <w:r>
        <w:t xml:space="preserve">      description: </w:t>
      </w:r>
      <w:r w:rsidR="004734D3">
        <w:t>&gt;</w:t>
      </w:r>
    </w:p>
    <w:p w14:paraId="6D95A5E1" w14:textId="77777777" w:rsidR="004734D3" w:rsidRDefault="004734D3" w:rsidP="004734D3">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FE1809">
        <w:t xml:space="preserve"> </w:t>
      </w:r>
      <w:r>
        <w:t xml:space="preserve">The </w:t>
      </w:r>
      <w:r>
        <w:rPr>
          <w:lang w:eastAsia="zh-CN"/>
        </w:rPr>
        <w:t>ue</w:t>
      </w:r>
      <w:r>
        <w:rPr>
          <w:rFonts w:hint="eastAsia"/>
          <w:lang w:eastAsia="zh-CN"/>
        </w:rPr>
        <w:t>Id</w:t>
      </w:r>
      <w:r>
        <w:t xml:space="preserve"> attribute</w:t>
      </w:r>
    </w:p>
    <w:p w14:paraId="210991CB" w14:textId="77777777" w:rsidR="004734D3" w:rsidRDefault="004734D3" w:rsidP="004734D3">
      <w:pPr>
        <w:pStyle w:val="PL"/>
      </w:pPr>
      <w:r>
        <w:t xml:space="preserve">        shall be present, </w:t>
      </w:r>
      <w:r w:rsidRPr="00324C31">
        <w:t xml:space="preserve">although </w:t>
      </w:r>
      <w:r>
        <w:t>it is</w:t>
      </w:r>
      <w:r w:rsidRPr="00324C31">
        <w:t xml:space="preserve"> not specified as a mandatory due to backward</w:t>
      </w:r>
    </w:p>
    <w:p w14:paraId="54BBB9AB" w14:textId="072AD644" w:rsidR="009E5347" w:rsidRDefault="004734D3" w:rsidP="004734D3">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7A7777F" w14:textId="77777777" w:rsidR="00445C46" w:rsidRDefault="00445C46" w:rsidP="00445C46">
      <w:pPr>
        <w:pStyle w:val="PL"/>
      </w:pPr>
      <w:r>
        <w:t xml:space="preserve">        ueIds:</w:t>
      </w:r>
    </w:p>
    <w:p w14:paraId="5EA01029" w14:textId="77777777" w:rsidR="00445C46" w:rsidRDefault="00445C46" w:rsidP="00445C46">
      <w:pPr>
        <w:pStyle w:val="PL"/>
      </w:pPr>
      <w:r>
        <w:t xml:space="preserve">          type: array</w:t>
      </w:r>
    </w:p>
    <w:p w14:paraId="3D98EA9B" w14:textId="77777777" w:rsidR="00445C46" w:rsidRDefault="00445C46" w:rsidP="00445C46">
      <w:pPr>
        <w:pStyle w:val="PL"/>
      </w:pPr>
      <w:r>
        <w:t xml:space="preserve">          items:</w:t>
      </w:r>
    </w:p>
    <w:p w14:paraId="2E6D23DC" w14:textId="77777777" w:rsidR="00445C46" w:rsidRDefault="00445C46" w:rsidP="00445C46">
      <w:pPr>
        <w:pStyle w:val="PL"/>
      </w:pPr>
      <w:r>
        <w:t xml:space="preserve">            $ref: 'TS29571_CommonData.yaml#/components/schemas/Gpsi'</w:t>
      </w:r>
    </w:p>
    <w:p w14:paraId="2C0589D0" w14:textId="77777777" w:rsidR="00445C46" w:rsidRDefault="00445C46" w:rsidP="00445C46">
      <w:pPr>
        <w:pStyle w:val="PL"/>
      </w:pPr>
      <w:r>
        <w:t xml:space="preserve">          minItems: 1</w:t>
      </w:r>
    </w:p>
    <w:p w14:paraId="6B84B0B3" w14:textId="77777777" w:rsidR="00445C46" w:rsidRDefault="00445C46" w:rsidP="00445C46">
      <w:pPr>
        <w:pStyle w:val="PL"/>
        <w:rPr>
          <w:rFonts w:eastAsia="DengXian"/>
        </w:rPr>
      </w:pPr>
      <w:r>
        <w:rPr>
          <w:rFonts w:eastAsia="DengXian"/>
        </w:rPr>
        <w:t xml:space="preserve">        </w:t>
      </w:r>
      <w:r>
        <w:t>expectedLocAreas</w:t>
      </w:r>
      <w:r>
        <w:rPr>
          <w:rFonts w:eastAsia="DengXian"/>
        </w:rPr>
        <w:t>:</w:t>
      </w:r>
    </w:p>
    <w:p w14:paraId="5C7BAF72" w14:textId="77777777" w:rsidR="00445C46" w:rsidRDefault="00445C46" w:rsidP="00445C46">
      <w:pPr>
        <w:pStyle w:val="PL"/>
      </w:pPr>
      <w:r>
        <w:t xml:space="preserve">          type: array</w:t>
      </w:r>
    </w:p>
    <w:p w14:paraId="1006A253" w14:textId="77777777" w:rsidR="00445C46" w:rsidRDefault="00445C46" w:rsidP="00445C46">
      <w:pPr>
        <w:pStyle w:val="PL"/>
      </w:pPr>
      <w:r>
        <w:t xml:space="preserve">          items:</w:t>
      </w:r>
    </w:p>
    <w:p w14:paraId="698E11EE" w14:textId="77777777" w:rsidR="00445C46" w:rsidRDefault="00445C46" w:rsidP="00445C46">
      <w:pPr>
        <w:pStyle w:val="PL"/>
      </w:pPr>
      <w:r>
        <w:lastRenderedPageBreak/>
        <w:t xml:space="preserve">            $ref: '#/components/schemas/</w:t>
      </w:r>
      <w:r>
        <w:rPr>
          <w:lang w:eastAsia="zh-CN"/>
        </w:rPr>
        <w:t>Expected</w:t>
      </w:r>
      <w:r w:rsidRPr="001310EC">
        <w:rPr>
          <w:lang w:eastAsia="zh-CN"/>
        </w:rPr>
        <w:t>LocationArea</w:t>
      </w:r>
      <w:r>
        <w:t>'</w:t>
      </w:r>
    </w:p>
    <w:p w14:paraId="0A52D81E" w14:textId="77777777" w:rsidR="00445C46" w:rsidRDefault="00445C46" w:rsidP="00445C46">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50"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50"/>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3C500208" w:rsidR="009E5347" w:rsidRDefault="009E5347" w:rsidP="009E5347">
      <w:pPr>
        <w:pStyle w:val="PL"/>
      </w:pPr>
      <w:r>
        <w:t xml:space="preserve">      description: </w:t>
      </w:r>
      <w:r w:rsidRPr="00387CBB">
        <w:t xml:space="preserve">Represents </w:t>
      </w:r>
      <w:r w:rsidR="00F1059B">
        <w:t xml:space="preserve">the </w:t>
      </w:r>
      <w:r w:rsidRPr="00387CBB">
        <w:t>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356E9AA" w:rsidR="008A3ACC" w:rsidRDefault="008A3ACC" w:rsidP="008A3ACC">
      <w:pPr>
        <w:pStyle w:val="PL"/>
      </w:pPr>
      <w:r>
        <w:t xml:space="preserve">        Represents the expected location or service are</w:t>
      </w:r>
      <w:r w:rsidR="00F1059B">
        <w:t>a</w:t>
      </w:r>
      <w:r>
        <w:t xml:space="preserv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lastRenderedPageBreak/>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6E12F562" w14:textId="77777777" w:rsidR="008A79B2" w:rsidRDefault="00E23548" w:rsidP="008A79B2">
      <w:pPr>
        <w:pStyle w:val="PL"/>
      </w:pPr>
      <w:r>
        <w:t xml:space="preserve">        Represents ACR parameters specific to ACR modification request.</w:t>
      </w:r>
      <w:r w:rsidR="008A79B2">
        <w:t xml:space="preserve"> The sEasEndpoint,</w:t>
      </w:r>
    </w:p>
    <w:p w14:paraId="685CB0CD" w14:textId="77777777" w:rsidR="008A79B2" w:rsidRDefault="008A79B2" w:rsidP="008A79B2">
      <w:pPr>
        <w:pStyle w:val="PL"/>
      </w:pPr>
      <w:r>
        <w:t xml:space="preserve">        tEasEndpoint and acrParams attributes shall be present</w:t>
      </w:r>
      <w:r w:rsidRPr="008E6DBF">
        <w:t xml:space="preserve"> although they are not specified</w:t>
      </w:r>
    </w:p>
    <w:p w14:paraId="109EE448" w14:textId="46F7A095" w:rsidR="00E23548" w:rsidRDefault="008A79B2" w:rsidP="008A79B2">
      <w:pPr>
        <w:pStyle w:val="PL"/>
      </w:pPr>
      <w:r>
        <w:t xml:space="preserve">       </w:t>
      </w:r>
      <w:r w:rsidRPr="008E6DBF">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51" w:name="_Toc160609488"/>
      <w:bookmarkStart w:id="2052" w:name="_Toc207823407"/>
      <w:bookmarkStart w:id="2053" w:name="_Toc101529496"/>
      <w:bookmarkStart w:id="2054" w:name="_Toc114864330"/>
      <w:bookmarkStart w:id="2055" w:name="_Toc143871481"/>
      <w:bookmarkStart w:id="2056" w:name="_Toc144134977"/>
      <w:r w:rsidRPr="00144C0F">
        <w:t>A.</w:t>
      </w:r>
      <w:r w:rsidR="008741E7">
        <w:t>6</w:t>
      </w:r>
      <w:r w:rsidRPr="00144C0F">
        <w:tab/>
        <w:t>Eees_</w:t>
      </w:r>
      <w:r w:rsidRPr="00931880">
        <w:t>EAS</w:t>
      </w:r>
      <w:r>
        <w:rPr>
          <w:lang w:eastAsia="zh-CN"/>
        </w:rPr>
        <w:t>InformationProvisioning</w:t>
      </w:r>
      <w:r w:rsidRPr="00144C0F">
        <w:t xml:space="preserve"> API</w:t>
      </w:r>
      <w:bookmarkEnd w:id="2051"/>
      <w:bookmarkEnd w:id="2052"/>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7E343FA5" w:rsidR="00973075" w:rsidRDefault="00973075" w:rsidP="00973075">
      <w:pPr>
        <w:pStyle w:val="PL"/>
      </w:pPr>
      <w:r>
        <w:t xml:space="preserve">  version: "1.</w:t>
      </w:r>
      <w:r w:rsidR="00D31482">
        <w:t>1</w:t>
      </w:r>
      <w:r>
        <w:t>.0</w:t>
      </w:r>
      <w:r w:rsidR="0016528A">
        <w:rPr>
          <w:rFonts w:cs="Arial"/>
          <w:lang w:eastAsia="zh-CN"/>
        </w:rPr>
        <w:t>-alpha.</w:t>
      </w:r>
      <w:r w:rsidR="00F92611">
        <w:rPr>
          <w:rFonts w:cs="Arial"/>
          <w:lang w:eastAsia="zh-CN"/>
        </w:rPr>
        <w:t>2</w:t>
      </w:r>
      <w:r>
        <w:t>"</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2E3635E6" w:rsidR="00973075" w:rsidRDefault="00973075" w:rsidP="00973075">
      <w:pPr>
        <w:pStyle w:val="PL"/>
      </w:pPr>
      <w:r>
        <w:t xml:space="preserve">    © 202</w:t>
      </w:r>
      <w:r w:rsidR="0016528A">
        <w:t>5</w:t>
      </w:r>
      <w:r>
        <w:t xml:space="preserve">,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357A9C65" w:rsidR="00973075" w:rsidRDefault="00973075" w:rsidP="00973075">
      <w:pPr>
        <w:pStyle w:val="PL"/>
      </w:pPr>
      <w:r>
        <w:t xml:space="preserve">    3GPP TS 24.558 V1</w:t>
      </w:r>
      <w:r w:rsidR="008C7407">
        <w:t>9</w:t>
      </w:r>
      <w:r>
        <w:t>.</w:t>
      </w:r>
      <w:r w:rsidR="00F92611">
        <w:t>4</w:t>
      </w:r>
      <w:r>
        <w:t>.</w:t>
      </w:r>
      <w:r w:rsidR="008C7407">
        <w:t>0</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lastRenderedPageBreak/>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012EC118" w14:textId="77777777" w:rsidR="00F313F0" w:rsidRDefault="00973075" w:rsidP="00F313F0">
      <w:pPr>
        <w:pStyle w:val="PL"/>
      </w:pPr>
      <w:r>
        <w:t xml:space="preserve">      description: </w:t>
      </w:r>
      <w:r w:rsidR="00F313F0">
        <w:t>&gt;</w:t>
      </w:r>
    </w:p>
    <w:p w14:paraId="5A0155FD" w14:textId="79B259AE" w:rsidR="00973075" w:rsidRDefault="00F313F0" w:rsidP="00F313F0">
      <w:pPr>
        <w:pStyle w:val="PL"/>
      </w:pPr>
      <w:r>
        <w:t xml:space="preserve">        </w:t>
      </w:r>
      <w:r w:rsidR="00973075">
        <w:t>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43F78E7D" w14:textId="77777777" w:rsidR="008D77B3" w:rsidRDefault="00973075" w:rsidP="008D77B3">
      <w:pPr>
        <w:pStyle w:val="PL"/>
      </w:pPr>
      <w:r>
        <w:t xml:space="preserve">          description: </w:t>
      </w:r>
      <w:r w:rsidR="008D77B3">
        <w:t>&gt;</w:t>
      </w:r>
    </w:p>
    <w:p w14:paraId="733AC139" w14:textId="77777777" w:rsidR="008D77B3" w:rsidRDefault="008D77B3" w:rsidP="008D77B3">
      <w:pPr>
        <w:pStyle w:val="PL"/>
      </w:pPr>
      <w:r>
        <w:t xml:space="preserve">            </w:t>
      </w:r>
      <w:r w:rsidR="00973075">
        <w:t>Indicates the identifier(s) of the selected EAS(s) for EAS bundles, which is either</w:t>
      </w:r>
    </w:p>
    <w:p w14:paraId="7CBB2992" w14:textId="417C53BC" w:rsidR="00973075" w:rsidRDefault="008D77B3" w:rsidP="008D77B3">
      <w:pPr>
        <w:pStyle w:val="PL"/>
      </w:pPr>
      <w:r>
        <w:t xml:space="preserve">           </w:t>
      </w:r>
      <w:r w:rsidR="00973075">
        <w:t xml:space="preserve">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24478A3A" w14:textId="77777777" w:rsidR="00340A3A" w:rsidRDefault="00340A3A" w:rsidP="00340A3A">
      <w:pPr>
        <w:pStyle w:val="PL"/>
      </w:pPr>
      <w:r>
        <w:t xml:space="preserve">        eesId:</w:t>
      </w:r>
    </w:p>
    <w:p w14:paraId="678E9D66" w14:textId="77777777" w:rsidR="00340A3A" w:rsidRDefault="00340A3A" w:rsidP="00340A3A">
      <w:pPr>
        <w:pStyle w:val="PL"/>
      </w:pPr>
      <w:r>
        <w:t xml:space="preserve">          type: string</w:t>
      </w:r>
    </w:p>
    <w:p w14:paraId="65393316" w14:textId="77777777" w:rsidR="00340A3A" w:rsidRDefault="00340A3A" w:rsidP="00340A3A">
      <w:pPr>
        <w:pStyle w:val="PL"/>
      </w:pPr>
      <w:r>
        <w:t xml:space="preserve">          description: Represents the identifier of the EES.</w:t>
      </w:r>
    </w:p>
    <w:p w14:paraId="5E69B572" w14:textId="77777777" w:rsidR="00340A3A" w:rsidRDefault="00340A3A" w:rsidP="00340A3A">
      <w:pPr>
        <w:pStyle w:val="PL"/>
      </w:pPr>
      <w:r>
        <w:t xml:space="preserve">        eesEndPnts:</w:t>
      </w:r>
    </w:p>
    <w:p w14:paraId="1862CA2E" w14:textId="77777777" w:rsidR="00340A3A" w:rsidRDefault="00340A3A" w:rsidP="00340A3A">
      <w:pPr>
        <w:pStyle w:val="PL"/>
      </w:pPr>
      <w:r>
        <w:t xml:space="preserve">          type: array</w:t>
      </w:r>
    </w:p>
    <w:p w14:paraId="20F3128A" w14:textId="77777777" w:rsidR="00340A3A" w:rsidRDefault="00340A3A" w:rsidP="00340A3A">
      <w:pPr>
        <w:pStyle w:val="PL"/>
      </w:pPr>
      <w:r>
        <w:t xml:space="preserve">          items:</w:t>
      </w:r>
    </w:p>
    <w:p w14:paraId="281B0B15" w14:textId="77777777" w:rsidR="00340A3A" w:rsidRDefault="00340A3A" w:rsidP="00340A3A">
      <w:pPr>
        <w:pStyle w:val="PL"/>
      </w:pPr>
      <w:r>
        <w:t xml:space="preserve">            $ref: 'TS29558_Eees_EASRegistration.yaml#/components/schemas/EndPoint'</w:t>
      </w:r>
    </w:p>
    <w:p w14:paraId="3084DB07" w14:textId="77777777" w:rsidR="00340A3A" w:rsidRDefault="00340A3A" w:rsidP="00340A3A">
      <w:pPr>
        <w:pStyle w:val="PL"/>
      </w:pPr>
      <w:r>
        <w:t xml:space="preserve">          minItems: 1</w:t>
      </w:r>
    </w:p>
    <w:p w14:paraId="73D3706F" w14:textId="77777777" w:rsidR="00340A3A" w:rsidRDefault="00340A3A" w:rsidP="00340A3A">
      <w:pPr>
        <w:pStyle w:val="PL"/>
      </w:pPr>
      <w:r>
        <w:t xml:space="preserve">          description: </w:t>
      </w:r>
      <w:r w:rsidRPr="003A3394">
        <w:t>Represents the endpoint(s) of the EES</w:t>
      </w:r>
      <w:r>
        <w:t>.</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lastRenderedPageBreak/>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2FCA3483" w:rsidR="00973075" w:rsidRDefault="00973075" w:rsidP="00973075">
      <w:pPr>
        <w:pStyle w:val="PL"/>
      </w:pPr>
      <w:r>
        <w:t xml:space="preserve">            Indicates the list of ACR scenarios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15C51F63" w14:textId="77777777" w:rsidR="001938A1" w:rsidRDefault="00973075" w:rsidP="001938A1">
      <w:pPr>
        <w:pStyle w:val="PL"/>
      </w:pPr>
      <w:r>
        <w:t xml:space="preserve">          description: </w:t>
      </w:r>
      <w:r w:rsidR="001938A1">
        <w:t>&gt;</w:t>
      </w:r>
    </w:p>
    <w:p w14:paraId="39827DBE" w14:textId="2A41F22E" w:rsidR="00973075" w:rsidRDefault="001938A1" w:rsidP="001938A1">
      <w:pPr>
        <w:pStyle w:val="PL"/>
      </w:pPr>
      <w:r>
        <w:t xml:space="preserve">            </w:t>
      </w:r>
      <w:r w:rsidR="00973075">
        <w:t>Represents list of Data network access identifiers for each selected EAS inde</w:t>
      </w:r>
      <w:r>
        <w:t>n</w:t>
      </w:r>
      <w:r w:rsidR="00973075">
        <w:t>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A120556" w14:textId="77777777" w:rsidR="001938A1" w:rsidRDefault="00973075" w:rsidP="001938A1">
      <w:pPr>
        <w:pStyle w:val="PL"/>
      </w:pPr>
      <w:r>
        <w:t xml:space="preserve">          description: </w:t>
      </w:r>
      <w:r w:rsidR="001938A1">
        <w:t>&gt;</w:t>
      </w:r>
    </w:p>
    <w:p w14:paraId="0499610A" w14:textId="7B4D41C1" w:rsidR="00973075" w:rsidRDefault="001938A1" w:rsidP="001938A1">
      <w:pPr>
        <w:pStyle w:val="PL"/>
      </w:pPr>
      <w:r>
        <w:t xml:space="preserve">            </w:t>
      </w:r>
      <w:r w:rsidR="00973075">
        <w:t xml:space="preserve">Represents list of service </w:t>
      </w:r>
      <w:r>
        <w:t xml:space="preserve">area </w:t>
      </w:r>
      <w:r w:rsidR="00973075">
        <w:t>for each selected EAS inde</w:t>
      </w:r>
      <w:r w:rsidR="00CD77FC">
        <w:t>n</w:t>
      </w:r>
      <w:r w:rsidR="00973075">
        <w:t>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7B457F93" w14:textId="77777777" w:rsidR="00F31A78" w:rsidRDefault="00973075" w:rsidP="00F31A78">
      <w:pPr>
        <w:pStyle w:val="PL"/>
      </w:pPr>
      <w:r>
        <w:t xml:space="preserve">            Indicates the endpoints of the selected EES(s) of other EES which support the direct</w:t>
      </w:r>
    </w:p>
    <w:p w14:paraId="453E940E" w14:textId="343C19D2" w:rsidR="00973075" w:rsidRDefault="00F31A78" w:rsidP="00F31A78">
      <w:pPr>
        <w:pStyle w:val="PL"/>
      </w:pPr>
      <w:r>
        <w:t xml:space="preserve">           </w:t>
      </w:r>
      <w:r w:rsidR="00973075">
        <w:t xml:space="preserve">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41BC0C17" w14:textId="77777777" w:rsidR="00F31A78" w:rsidRDefault="00973075" w:rsidP="00F31A78">
      <w:pPr>
        <w:pStyle w:val="PL"/>
      </w:pPr>
      <w:r>
        <w:t xml:space="preserve">            Indicates which ACR scenarios are supported by the EEC, if this attribute is not</w:t>
      </w:r>
    </w:p>
    <w:p w14:paraId="78A43EE1" w14:textId="5DE083D8" w:rsidR="00973075" w:rsidRDefault="00F31A78" w:rsidP="00F31A78">
      <w:pPr>
        <w:pStyle w:val="PL"/>
      </w:pPr>
      <w:r>
        <w:t xml:space="preserve">           </w:t>
      </w:r>
      <w:r w:rsidR="00973075">
        <w:t xml:space="preserve"> present, then the EEC does not support service continuity.</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D9D6826" w14:textId="092EE3B1" w:rsidR="00973075" w:rsidRDefault="00973075" w:rsidP="00973075">
      <w:pPr>
        <w:pStyle w:val="PL"/>
      </w:pPr>
      <w:r>
        <w:t xml:space="preserve">        - selEasIds</w:t>
      </w: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66E1B831" w:rsidR="00973075" w:rsidRDefault="00973075" w:rsidP="00973075">
      <w:pPr>
        <w:pStyle w:val="PL"/>
      </w:pPr>
      <w:r>
        <w:t xml:space="preserve">      description: </w:t>
      </w:r>
      <w:r w:rsidR="00F31A78">
        <w:t xml:space="preserve">Contains the </w:t>
      </w:r>
      <w:r w:rsidR="00F31A78" w:rsidRPr="00087979">
        <w:t>instantiated EAS information</w:t>
      </w:r>
      <w:r>
        <w:t>.</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lastRenderedPageBreak/>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C642728" w:rsidR="00973075" w:rsidRDefault="00973075" w:rsidP="00973075">
      <w:pPr>
        <w:pStyle w:val="PL"/>
      </w:pPr>
      <w:r>
        <w:t xml:space="preserve">      description: </w:t>
      </w:r>
      <w:r w:rsidR="001B1FF5">
        <w:t>|</w:t>
      </w:r>
    </w:p>
    <w:p w14:paraId="397C18E9" w14:textId="2C4379B1" w:rsidR="00973075" w:rsidRDefault="00973075" w:rsidP="00973075">
      <w:pPr>
        <w:pStyle w:val="PL"/>
      </w:pPr>
      <w:r>
        <w:t xml:space="preserve">        Represents the type of EAS Information Provisioning Request.</w:t>
      </w:r>
      <w:r w:rsidR="001B1FF5">
        <w:t xml:space="preserve">  </w:t>
      </w:r>
    </w:p>
    <w:p w14:paraId="68D47FC7" w14:textId="77777777" w:rsidR="00973075" w:rsidRDefault="00973075" w:rsidP="00973075">
      <w:pPr>
        <w:pStyle w:val="PL"/>
      </w:pPr>
      <w:r>
        <w:t xml:space="preserve">        Possible values are:</w:t>
      </w:r>
    </w:p>
    <w:p w14:paraId="48637562" w14:textId="77777777" w:rsidR="00BF58BB" w:rsidRDefault="00973075" w:rsidP="00BF58BB">
      <w:pPr>
        <w:pStyle w:val="PL"/>
      </w:pPr>
      <w:r>
        <w:t xml:space="preserve">        - ACR_SCENARIO_SELECTION_ANNOUNCEMENT: Indicates EAS information provisioning request type</w:t>
      </w:r>
    </w:p>
    <w:p w14:paraId="3B36ED07" w14:textId="2A9AFE4E" w:rsidR="00973075" w:rsidRDefault="00BF58BB" w:rsidP="00BF58BB">
      <w:pPr>
        <w:pStyle w:val="PL"/>
      </w:pPr>
      <w:r>
        <w:t xml:space="preserve">         </w:t>
      </w:r>
      <w:r w:rsidR="00973075">
        <w:t xml:space="preserve"> is ACR scenario selection announcement.</w:t>
      </w:r>
    </w:p>
    <w:p w14:paraId="45877C09" w14:textId="77777777" w:rsidR="00BF58BB" w:rsidRDefault="00973075" w:rsidP="00BF58BB">
      <w:pPr>
        <w:pStyle w:val="PL"/>
      </w:pPr>
      <w:r>
        <w:t xml:space="preserve">        - ACR_SCENARIO_SELECTION_REQUEST: Indicates EAS information provisioning request type is</w:t>
      </w:r>
    </w:p>
    <w:p w14:paraId="4530096C" w14:textId="79AE4553" w:rsidR="00973075" w:rsidRDefault="00BF58BB" w:rsidP="00BF58BB">
      <w:pPr>
        <w:pStyle w:val="PL"/>
      </w:pPr>
      <w:r>
        <w:t xml:space="preserve">         </w:t>
      </w:r>
      <w:r w:rsidR="00973075">
        <w:t xml:space="preserve">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57" w:name="_Toc160609489"/>
      <w:bookmarkStart w:id="2058" w:name="_Toc207823408"/>
      <w:r>
        <w:t xml:space="preserve">Annex </w:t>
      </w:r>
      <w:r w:rsidR="002B16C6">
        <w:t>B</w:t>
      </w:r>
      <w:r>
        <w:t xml:space="preserve"> (normative):</w:t>
      </w:r>
      <w:r>
        <w:br/>
        <w:t>Edge Configuration Server OpenAPI specification</w:t>
      </w:r>
      <w:bookmarkEnd w:id="2053"/>
      <w:bookmarkEnd w:id="2054"/>
      <w:bookmarkEnd w:id="2055"/>
      <w:bookmarkEnd w:id="2056"/>
      <w:bookmarkEnd w:id="2057"/>
      <w:bookmarkEnd w:id="2058"/>
    </w:p>
    <w:p w14:paraId="5B64EC90" w14:textId="2C6D4D74" w:rsidR="009E5347" w:rsidRPr="00B13A94" w:rsidRDefault="002B16C6" w:rsidP="002B16C6">
      <w:pPr>
        <w:pStyle w:val="Heading1"/>
      </w:pPr>
      <w:bookmarkStart w:id="2059" w:name="_Toc101529497"/>
      <w:bookmarkStart w:id="2060" w:name="_Toc114864331"/>
      <w:bookmarkStart w:id="2061" w:name="_Toc143871482"/>
      <w:bookmarkStart w:id="2062" w:name="_Toc144134978"/>
      <w:bookmarkStart w:id="2063" w:name="_Toc160609490"/>
      <w:bookmarkStart w:id="2064" w:name="_Toc207823409"/>
      <w:r>
        <w:t>B</w:t>
      </w:r>
      <w:r w:rsidR="009E5347">
        <w:t>.1</w:t>
      </w:r>
      <w:r w:rsidR="009E5347">
        <w:tab/>
      </w:r>
      <w:r w:rsidR="009E5347" w:rsidRPr="00B13A94">
        <w:t>Eecs_ServiceProvisioning</w:t>
      </w:r>
      <w:bookmarkEnd w:id="2059"/>
      <w:bookmarkEnd w:id="2060"/>
      <w:bookmarkEnd w:id="2061"/>
      <w:bookmarkEnd w:id="2062"/>
      <w:bookmarkEnd w:id="2063"/>
      <w:bookmarkEnd w:id="2064"/>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21BCAA85"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w:t>
      </w:r>
      <w:r w:rsidR="00543AEB">
        <w:rPr>
          <w:rFonts w:cs="Arial"/>
          <w:lang w:eastAsia="zh-CN"/>
        </w:rPr>
        <w:t>4</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2C89E44" w:rsidR="009E5347" w:rsidRDefault="009E5347" w:rsidP="009E5347">
      <w:pPr>
        <w:pStyle w:val="PL"/>
      </w:pPr>
      <w:r>
        <w:t xml:space="preserve">    © </w:t>
      </w:r>
      <w:r w:rsidR="002D2E13">
        <w:t>2025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5DE677CC" w:rsidR="009E5347" w:rsidRDefault="009E5347" w:rsidP="009E5347">
      <w:pPr>
        <w:pStyle w:val="PL"/>
      </w:pPr>
      <w:r>
        <w:t xml:space="preserve">  description: 3GPP TS 24.558 </w:t>
      </w:r>
      <w:r w:rsidR="001A1DAE">
        <w:t>V</w:t>
      </w:r>
      <w:r w:rsidR="007207E2">
        <w:t>19</w:t>
      </w:r>
      <w:r w:rsidR="008B3D37">
        <w:t>.</w:t>
      </w:r>
      <w:r w:rsidR="00543AEB">
        <w:t>4</w:t>
      </w:r>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lastRenderedPageBreak/>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lastRenderedPageBreak/>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0E0E9433" w14:textId="77777777" w:rsidR="00371815" w:rsidRDefault="00371815" w:rsidP="00371815">
      <w:pPr>
        <w:pStyle w:val="PL"/>
      </w:pPr>
      <w:r>
        <w:t xml:space="preserve">        '204':</w:t>
      </w:r>
    </w:p>
    <w:p w14:paraId="60582152" w14:textId="77777777" w:rsidR="00371815" w:rsidRDefault="00371815" w:rsidP="00371815">
      <w:pPr>
        <w:pStyle w:val="PL"/>
      </w:pPr>
      <w:r>
        <w:t xml:space="preserve">          description: </w:t>
      </w:r>
      <w:r w:rsidRPr="00D3062E">
        <w:t>Successful case.</w:t>
      </w:r>
      <w:r>
        <w:t xml:space="preserve"> No Content.</w:t>
      </w:r>
    </w:p>
    <w:p w14:paraId="30033ADB" w14:textId="77777777" w:rsidR="00371815" w:rsidRDefault="00371815" w:rsidP="00371815">
      <w:pPr>
        <w:pStyle w:val="PL"/>
      </w:pPr>
      <w:r>
        <w:t xml:space="preserve">        '307':</w:t>
      </w:r>
    </w:p>
    <w:p w14:paraId="06F5A4E6" w14:textId="77777777" w:rsidR="00371815" w:rsidRDefault="00371815" w:rsidP="00371815">
      <w:pPr>
        <w:pStyle w:val="PL"/>
      </w:pPr>
      <w:r>
        <w:t xml:space="preserve">          $ref: 'TS29122_CommonData.yaml#/components/responses/307'</w:t>
      </w:r>
    </w:p>
    <w:p w14:paraId="18C3CE05" w14:textId="77777777" w:rsidR="00371815" w:rsidRDefault="00371815" w:rsidP="00371815">
      <w:pPr>
        <w:pStyle w:val="PL"/>
      </w:pPr>
      <w:r>
        <w:t xml:space="preserve">        '308':</w:t>
      </w:r>
    </w:p>
    <w:p w14:paraId="2AC34DB7" w14:textId="77777777" w:rsidR="00371815" w:rsidRDefault="00371815" w:rsidP="00371815">
      <w:pPr>
        <w:pStyle w:val="PL"/>
      </w:pPr>
      <w:r>
        <w:t xml:space="preserve">          $ref: 'TS29122_CommonData.yaml#/components/responses/308'</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lastRenderedPageBreak/>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504F97A6" w14:textId="77777777" w:rsidR="008C51DF" w:rsidRDefault="008C51DF" w:rsidP="008C51DF">
      <w:pPr>
        <w:pStyle w:val="PL"/>
      </w:pPr>
      <w:r>
        <w:t xml:space="preserve">        '204':</w:t>
      </w:r>
    </w:p>
    <w:p w14:paraId="1879996B" w14:textId="77777777" w:rsidR="008C51DF" w:rsidRDefault="008C51DF" w:rsidP="008C51DF">
      <w:pPr>
        <w:pStyle w:val="PL"/>
      </w:pPr>
      <w:r>
        <w:t xml:space="preserve">          description: </w:t>
      </w:r>
      <w:r w:rsidRPr="00D3062E">
        <w:t>Successful case.</w:t>
      </w:r>
      <w:r>
        <w:t xml:space="preserve"> No Content.</w:t>
      </w:r>
    </w:p>
    <w:p w14:paraId="0BFF56BF" w14:textId="77777777" w:rsidR="008C51DF" w:rsidRDefault="008C51DF" w:rsidP="008C51DF">
      <w:pPr>
        <w:pStyle w:val="PL"/>
      </w:pPr>
      <w:r>
        <w:t xml:space="preserve">        '307':</w:t>
      </w:r>
    </w:p>
    <w:p w14:paraId="5DAF8BB1" w14:textId="77777777" w:rsidR="008C51DF" w:rsidRDefault="008C51DF" w:rsidP="008C51DF">
      <w:pPr>
        <w:pStyle w:val="PL"/>
      </w:pPr>
      <w:r>
        <w:t xml:space="preserve">          $ref: 'TS29122_CommonData.yaml#/components/responses/307'</w:t>
      </w:r>
    </w:p>
    <w:p w14:paraId="328EE8E2" w14:textId="77777777" w:rsidR="008C51DF" w:rsidRDefault="008C51DF" w:rsidP="008C51DF">
      <w:pPr>
        <w:pStyle w:val="PL"/>
      </w:pPr>
      <w:r>
        <w:t xml:space="preserve">        '308':</w:t>
      </w:r>
    </w:p>
    <w:p w14:paraId="2F88E8F0" w14:textId="77777777" w:rsidR="008C51DF" w:rsidRDefault="008C51DF" w:rsidP="008C51DF">
      <w:pPr>
        <w:pStyle w:val="PL"/>
      </w:pPr>
      <w:r>
        <w:t xml:space="preserve">          $ref: 'TS29122_CommonData.yaml#/components/responses/308'</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lastRenderedPageBreak/>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01EE0C65" w14:textId="77777777" w:rsidR="00F56151" w:rsidRDefault="00F56151" w:rsidP="00F56151">
      <w:pPr>
        <w:pStyle w:val="PL"/>
      </w:pPr>
      <w:r>
        <w:t xml:space="preserve">        '307':</w:t>
      </w:r>
    </w:p>
    <w:p w14:paraId="245E24C2" w14:textId="77777777" w:rsidR="00F56151" w:rsidRDefault="00F56151" w:rsidP="00F56151">
      <w:pPr>
        <w:pStyle w:val="PL"/>
      </w:pPr>
      <w:r>
        <w:t xml:space="preserve">          $ref: 'TS29122_CommonData.yaml#/components/responses/307'</w:t>
      </w:r>
    </w:p>
    <w:p w14:paraId="4AB4E472" w14:textId="77777777" w:rsidR="00F56151" w:rsidRDefault="00F56151" w:rsidP="00F56151">
      <w:pPr>
        <w:pStyle w:val="PL"/>
      </w:pPr>
      <w:r>
        <w:t xml:space="preserve">        '308':</w:t>
      </w:r>
    </w:p>
    <w:p w14:paraId="18ACBC36" w14:textId="77777777" w:rsidR="00F56151" w:rsidRDefault="00F56151" w:rsidP="00F56151">
      <w:pPr>
        <w:pStyle w:val="PL"/>
      </w:pPr>
      <w:r>
        <w:t xml:space="preserve">          $ref: 'TS29122_CommonData.yaml#/components/responses/308'</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lastRenderedPageBreak/>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5B83919C" w14:textId="77777777" w:rsidR="00320937" w:rsidRDefault="00320937" w:rsidP="00320937">
      <w:pPr>
        <w:pStyle w:val="PL"/>
      </w:pPr>
      <w:r>
        <w:t xml:space="preserve">        minSatelliteAccessTime:</w:t>
      </w:r>
    </w:p>
    <w:p w14:paraId="6175F12D" w14:textId="77777777" w:rsidR="00320937" w:rsidRDefault="00320937" w:rsidP="00320937">
      <w:pPr>
        <w:pStyle w:val="PL"/>
      </w:pPr>
      <w:r>
        <w:t xml:space="preserve">          $ref: 'TS29122_CommonData.yaml#/components/schemas/DateTime'</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lastRenderedPageBreak/>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lastRenderedPageBreak/>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A4E3FA1" w14:textId="77777777" w:rsidR="00005DD1" w:rsidRDefault="001D04ED" w:rsidP="00005DD1">
      <w:pPr>
        <w:pStyle w:val="PL"/>
      </w:pPr>
      <w:r>
        <w:t xml:space="preserve">          description: </w:t>
      </w:r>
      <w:r w:rsidR="00005DD1">
        <w:t>&gt;</w:t>
      </w:r>
    </w:p>
    <w:p w14:paraId="3486585A" w14:textId="66EBE4BE" w:rsidR="001D04ED" w:rsidRDefault="00005DD1" w:rsidP="00005DD1">
      <w:pPr>
        <w:pStyle w:val="PL"/>
      </w:pPr>
      <w:r>
        <w:t xml:space="preserve">            </w:t>
      </w:r>
      <w:r w:rsidR="001D04ED">
        <w:t>Represents the application group that uniquely identifies</w:t>
      </w:r>
    </w:p>
    <w:p w14:paraId="20F83A9B" w14:textId="77777777" w:rsidR="001D04ED" w:rsidRDefault="001D04ED" w:rsidP="001D04ED">
      <w:pPr>
        <w:pStyle w:val="PL"/>
      </w:pPr>
      <w:r>
        <w:t xml:space="preserve">            the group of UEs using the same application.</w:t>
      </w:r>
    </w:p>
    <w:p w14:paraId="1D9F27AF" w14:textId="77777777" w:rsidR="0026376D" w:rsidRPr="00F1439A" w:rsidRDefault="0026376D" w:rsidP="0026376D">
      <w:pPr>
        <w:pStyle w:val="PL"/>
      </w:pPr>
      <w:r w:rsidRPr="00F1439A">
        <w:t xml:space="preserve">        </w:t>
      </w:r>
      <w:r>
        <w:t>e2eRespTime</w:t>
      </w:r>
      <w:r w:rsidRPr="00F1439A">
        <w:t>:</w:t>
      </w:r>
    </w:p>
    <w:p w14:paraId="7DC21E91" w14:textId="77777777" w:rsidR="0026376D" w:rsidRPr="00F1439A" w:rsidRDefault="0026376D" w:rsidP="0026376D">
      <w:pPr>
        <w:pStyle w:val="PL"/>
      </w:pPr>
      <w:r>
        <w:t xml:space="preserve">          $ref: 'TS29571_CommonData.yaml#/components/schemas/Uinteger'</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lastRenderedPageBreak/>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1D823E5A" w14:textId="77777777" w:rsidR="00BE3C79" w:rsidRDefault="00BE3C79" w:rsidP="00BE3C79">
      <w:pPr>
        <w:pStyle w:val="PL"/>
      </w:pPr>
      <w:r>
        <w:t xml:space="preserve">        easBundleInfos:</w:t>
      </w:r>
    </w:p>
    <w:p w14:paraId="289EC250" w14:textId="77777777" w:rsidR="00BE3C79" w:rsidRDefault="00BE3C79" w:rsidP="00BE3C79">
      <w:pPr>
        <w:pStyle w:val="PL"/>
      </w:pPr>
      <w:r>
        <w:t xml:space="preserve">          type: array</w:t>
      </w:r>
    </w:p>
    <w:p w14:paraId="6D9132B4" w14:textId="77777777" w:rsidR="00BE3C79" w:rsidRDefault="00BE3C79" w:rsidP="00BE3C79">
      <w:pPr>
        <w:pStyle w:val="PL"/>
      </w:pPr>
      <w:r>
        <w:t xml:space="preserve">          items:</w:t>
      </w:r>
    </w:p>
    <w:p w14:paraId="765313B5" w14:textId="77777777" w:rsidR="00BE3C79" w:rsidRDefault="00BE3C79" w:rsidP="00BE3C79">
      <w:pPr>
        <w:pStyle w:val="PL"/>
      </w:pPr>
      <w:r>
        <w:t xml:space="preserve">            $ref: 'TS29558_Eees_EASRegistration.yaml#/components/schemas/EASBundleInfo'</w:t>
      </w:r>
    </w:p>
    <w:p w14:paraId="6C27EB61" w14:textId="77777777" w:rsidR="00BE3C79" w:rsidRDefault="00BE3C79" w:rsidP="00BE3C79">
      <w:pPr>
        <w:pStyle w:val="PL"/>
      </w:pPr>
      <w:r>
        <w:t xml:space="preserve">          minItems: 1</w:t>
      </w:r>
    </w:p>
    <w:p w14:paraId="527DE658" w14:textId="77777777" w:rsidR="00BE3C79" w:rsidRDefault="00BE3C79" w:rsidP="00BE3C79">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4CBE5A9" w14:textId="77777777" w:rsidR="00157609" w:rsidRDefault="00157609" w:rsidP="00157609">
      <w:pPr>
        <w:pStyle w:val="PL"/>
      </w:pPr>
      <w:r>
        <w:t xml:space="preserve">        satelliteId:</w:t>
      </w:r>
    </w:p>
    <w:p w14:paraId="2D3664C1" w14:textId="77777777" w:rsidR="00157609" w:rsidRDefault="00157609" w:rsidP="00157609">
      <w:pPr>
        <w:pStyle w:val="PL"/>
      </w:pPr>
      <w:r>
        <w:t xml:space="preserve">          type: string</w:t>
      </w:r>
    </w:p>
    <w:p w14:paraId="1AC40A38" w14:textId="77777777" w:rsidR="00157609" w:rsidRDefault="00157609" w:rsidP="00157609">
      <w:pPr>
        <w:pStyle w:val="PL"/>
      </w:pPr>
      <w:r>
        <w:t xml:space="preserve">          description: Represents t</w:t>
      </w:r>
      <w:r w:rsidRPr="00885915">
        <w:t xml:space="preserve">he </w:t>
      </w:r>
      <w:r>
        <w:t xml:space="preserve">satellite </w:t>
      </w:r>
      <w:r w:rsidRPr="00885915">
        <w:t xml:space="preserve">identifier </w:t>
      </w:r>
      <w:r>
        <w:t>where the EES is deployed.</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55729FCD" w14:textId="77777777" w:rsidR="001C2717" w:rsidRDefault="001C2717" w:rsidP="00950E75">
      <w:pPr>
        <w:pStyle w:val="PL"/>
      </w:pPr>
    </w:p>
    <w:p w14:paraId="4B45A62A" w14:textId="351A8525"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568FA6"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5C298B86" w:rsidR="009E5347" w:rsidRDefault="009E5347" w:rsidP="009E5347">
      <w:pPr>
        <w:pStyle w:val="Heading8"/>
      </w:pPr>
      <w:bookmarkStart w:id="2065" w:name="_Toc65746350"/>
      <w:bookmarkStart w:id="2066" w:name="_Toc101529498"/>
      <w:bookmarkStart w:id="2067" w:name="_Toc114864332"/>
      <w:bookmarkStart w:id="2068" w:name="_Toc143871483"/>
      <w:bookmarkStart w:id="2069" w:name="_Toc144134979"/>
      <w:bookmarkStart w:id="2070" w:name="_Toc160609491"/>
      <w:bookmarkStart w:id="2071" w:name="_Toc207823410"/>
      <w:r>
        <w:t xml:space="preserve">Annex </w:t>
      </w:r>
      <w:r w:rsidR="002B16C6">
        <w:t>C</w:t>
      </w:r>
      <w:r w:rsidRPr="004D3578">
        <w:t xml:space="preserve"> (informative):</w:t>
      </w:r>
      <w:r w:rsidRPr="004D3578">
        <w:br/>
      </w:r>
      <w:r>
        <w:t>Protocol options considered for EDGE-4 reference point</w:t>
      </w:r>
      <w:bookmarkEnd w:id="2065"/>
      <w:bookmarkEnd w:id="2066"/>
      <w:bookmarkEnd w:id="2067"/>
      <w:bookmarkEnd w:id="2068"/>
      <w:bookmarkEnd w:id="2069"/>
      <w:bookmarkEnd w:id="2070"/>
      <w:bookmarkEnd w:id="2071"/>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72" w:name="_Toc61651676"/>
      <w:bookmarkStart w:id="2073" w:name="_Toc65746428"/>
      <w:bookmarkStart w:id="2074" w:name="_Toc101529531"/>
      <w:bookmarkStart w:id="2075" w:name="_Toc114864333"/>
      <w:bookmarkStart w:id="2076" w:name="_Toc143871484"/>
      <w:bookmarkStart w:id="2077" w:name="_Toc144134980"/>
      <w:bookmarkStart w:id="2078" w:name="_Toc160609492"/>
      <w:bookmarkStart w:id="2079" w:name="_Toc207823411"/>
      <w:r>
        <w:lastRenderedPageBreak/>
        <w:t xml:space="preserve">Annex </w:t>
      </w:r>
      <w:r w:rsidR="002B16C6">
        <w:t>D</w:t>
      </w:r>
      <w:r w:rsidRPr="004D3578">
        <w:t>(informative):</w:t>
      </w:r>
      <w:r w:rsidRPr="004D3578">
        <w:br/>
        <w:t>Change history</w:t>
      </w:r>
      <w:bookmarkStart w:id="2080" w:name="historyclause"/>
      <w:bookmarkEnd w:id="2072"/>
      <w:bookmarkEnd w:id="2073"/>
      <w:bookmarkEnd w:id="2074"/>
      <w:bookmarkEnd w:id="2075"/>
      <w:bookmarkEnd w:id="2076"/>
      <w:bookmarkEnd w:id="2077"/>
      <w:bookmarkEnd w:id="2078"/>
      <w:bookmarkEnd w:id="2079"/>
      <w:bookmarkEnd w:id="2080"/>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05377C"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05377C"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05377C"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05377C"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05377C"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05377C"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05377C"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05377C"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05377C"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05377C"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05377C"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05377C"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05377C"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05377C"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05377C"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05377C"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05377C"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05377C"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05377C"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05377C"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05377C"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05377C"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05377C"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05377C"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05377C"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05377C"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05377C"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05377C"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05377C"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05377C"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05377C"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05377C"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05377C"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05377C"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05377C"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05377C"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05377C"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05377C"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05377C"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05377C"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05377C"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05377C"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05377C"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05377C"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05377C"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05377C"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05377C"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05377C"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05377C"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05377C"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05377C"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05377C"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05377C"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05377C"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05377C"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05377C"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05377C"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05377C"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05377C"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r w:rsidR="00387B44" w:rsidRPr="00870F4F" w14:paraId="3FB3FCD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C528DFB" w14:textId="5EE4962F"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1DB0ED" w14:textId="02627234" w:rsidR="00387B44" w:rsidRPr="00320C00" w:rsidRDefault="00387B44" w:rsidP="00387B44">
            <w:pPr>
              <w:pStyle w:val="TAC"/>
              <w:rPr>
                <w:sz w:val="16"/>
              </w:rPr>
            </w:pPr>
            <w:r w:rsidRPr="00AD4071">
              <w:rPr>
                <w:rFonts w:cs="Arial"/>
                <w:sz w:val="16"/>
              </w:rPr>
              <w:t>CT#10</w:t>
            </w:r>
            <w:r>
              <w:rPr>
                <w:rFonts w:cs="Arial"/>
                <w:sz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C19264E" w14:textId="15C3E24D" w:rsidR="00387B44" w:rsidRPr="00320C00" w:rsidRDefault="00387B44" w:rsidP="00387B44">
            <w:pPr>
              <w:pStyle w:val="TAC"/>
              <w:rPr>
                <w:sz w:val="16"/>
              </w:rPr>
            </w:pPr>
            <w:r w:rsidRPr="007547D9">
              <w:rPr>
                <w:sz w:val="16"/>
                <w:szCs w:val="16"/>
              </w:rPr>
              <w:t>CP-2511</w:t>
            </w:r>
            <w:r>
              <w:rPr>
                <w:sz w:val="16"/>
                <w:szCs w:val="16"/>
              </w:rPr>
              <w:t>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BDF2646" w14:textId="16CD5A4D" w:rsidR="00387B44" w:rsidRPr="00AD4071" w:rsidRDefault="00387B44" w:rsidP="00387B44">
            <w:pPr>
              <w:pStyle w:val="TAC"/>
              <w:rPr>
                <w:rFonts w:cs="Arial"/>
                <w:sz w:val="16"/>
              </w:rPr>
            </w:pPr>
            <w:r w:rsidRPr="00AD4071">
              <w:rPr>
                <w:rFonts w:cs="Arial"/>
                <w:sz w:val="16"/>
              </w:rPr>
              <w:t>012</w:t>
            </w:r>
            <w:r>
              <w:rPr>
                <w:rFonts w:cs="Arial"/>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ACC1E26" w14:textId="5F0DFA8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D8607" w14:textId="36514D4F" w:rsidR="00387B44" w:rsidRPr="00AD4071" w:rsidRDefault="00387B44" w:rsidP="00387B44">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2FB7583" w14:textId="680FACFC" w:rsidR="00387B44" w:rsidRPr="00DD1FD4" w:rsidRDefault="00387B44" w:rsidP="00387B44">
            <w:pPr>
              <w:pStyle w:val="TAL"/>
              <w:rPr>
                <w:sz w:val="16"/>
              </w:rPr>
            </w:pPr>
            <w:r w:rsidRPr="00405A80">
              <w:rPr>
                <w:sz w:val="16"/>
              </w:rPr>
              <w:t>Update the applicability of Port datatype added for eecTriggerPortInfo.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7FA8E" w14:textId="3C6C1EDB" w:rsidR="00387B44" w:rsidRPr="00AD4071" w:rsidRDefault="00387B44" w:rsidP="00387B44">
            <w:pPr>
              <w:pStyle w:val="TAC"/>
              <w:rPr>
                <w:rFonts w:cs="Arial"/>
                <w:sz w:val="16"/>
              </w:rPr>
            </w:pPr>
            <w:r w:rsidRPr="00AD4071">
              <w:rPr>
                <w:rFonts w:cs="Arial"/>
                <w:sz w:val="16"/>
              </w:rPr>
              <w:t>19.3.0</w:t>
            </w:r>
          </w:p>
        </w:tc>
      </w:tr>
      <w:tr w:rsidR="00387B44" w:rsidRPr="00870F4F" w14:paraId="691CDC4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25C31CD"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EF3845" w14:textId="6144FC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54EB51C" w14:textId="2E8599F2"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86F1B9" w14:textId="24D69AB8" w:rsidR="00387B44" w:rsidRPr="00AD4071" w:rsidRDefault="00387B44" w:rsidP="00387B44">
            <w:pPr>
              <w:pStyle w:val="TAC"/>
              <w:rPr>
                <w:rFonts w:cs="Arial"/>
                <w:sz w:val="16"/>
              </w:rPr>
            </w:pPr>
            <w:r w:rsidRPr="00AD4071">
              <w:rPr>
                <w:rFonts w:cs="Arial"/>
                <w:sz w:val="16"/>
              </w:rPr>
              <w:t>0129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F43E78"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498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7CA81E9" w14:textId="77777777" w:rsidR="00387B44" w:rsidRPr="00DD1FD4" w:rsidRDefault="00387B44" w:rsidP="00387B44">
            <w:pPr>
              <w:pStyle w:val="TAL"/>
              <w:rPr>
                <w:sz w:val="16"/>
              </w:rPr>
            </w:pPr>
            <w:r w:rsidRPr="00DD1FD4">
              <w:rPr>
                <w:sz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66E27" w14:textId="1136B306" w:rsidR="00387B44" w:rsidRPr="00AD4071" w:rsidRDefault="00387B44" w:rsidP="00387B44">
            <w:pPr>
              <w:pStyle w:val="TAC"/>
              <w:rPr>
                <w:rFonts w:cs="Arial"/>
                <w:sz w:val="16"/>
              </w:rPr>
            </w:pPr>
            <w:r w:rsidRPr="00AD4071">
              <w:rPr>
                <w:rFonts w:cs="Arial"/>
                <w:sz w:val="16"/>
              </w:rPr>
              <w:t>19.3.0</w:t>
            </w:r>
          </w:p>
        </w:tc>
      </w:tr>
      <w:tr w:rsidR="00387B44" w:rsidRPr="00870F4F" w14:paraId="0E1ED729"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33C8C35"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DB8800" w14:textId="14661C1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4FD2B10" w14:textId="2C507294"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F69CE18" w14:textId="6E8293AA" w:rsidR="00387B44" w:rsidRPr="00AD4071" w:rsidRDefault="00387B44" w:rsidP="00387B44">
            <w:pPr>
              <w:pStyle w:val="TAC"/>
              <w:rPr>
                <w:rFonts w:cs="Arial"/>
                <w:sz w:val="16"/>
              </w:rPr>
            </w:pPr>
            <w:r w:rsidRPr="00AD4071">
              <w:rPr>
                <w:rFonts w:cs="Arial"/>
                <w:sz w:val="16"/>
              </w:rPr>
              <w:t>0134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143AEB"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53F28"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7F4D00D" w14:textId="77777777" w:rsidR="00387B44" w:rsidRPr="00DD1FD4" w:rsidRDefault="00387B44" w:rsidP="00387B44">
            <w:pPr>
              <w:pStyle w:val="TAL"/>
              <w:rPr>
                <w:sz w:val="16"/>
              </w:rPr>
            </w:pPr>
            <w:r w:rsidRPr="00DD1FD4">
              <w:rPr>
                <w:sz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E5991" w14:textId="1FC1BCFA" w:rsidR="00387B44" w:rsidRPr="00AD4071" w:rsidRDefault="00387B44" w:rsidP="00387B44">
            <w:pPr>
              <w:pStyle w:val="TAC"/>
              <w:rPr>
                <w:rFonts w:cs="Arial"/>
                <w:sz w:val="16"/>
              </w:rPr>
            </w:pPr>
            <w:r w:rsidRPr="00AD4071">
              <w:rPr>
                <w:rFonts w:cs="Arial"/>
                <w:sz w:val="16"/>
              </w:rPr>
              <w:t>19.3.0</w:t>
            </w:r>
          </w:p>
        </w:tc>
      </w:tr>
      <w:tr w:rsidR="00387B44" w:rsidRPr="00870F4F" w14:paraId="1F104FF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030FE4F"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299024E" w14:textId="626CD05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2FA2980" w14:textId="03812560"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16F211" w14:textId="13EF371F" w:rsidR="00387B44" w:rsidRPr="00AD4071" w:rsidRDefault="00387B44" w:rsidP="00387B44">
            <w:pPr>
              <w:pStyle w:val="TAC"/>
              <w:rPr>
                <w:rFonts w:cs="Arial"/>
                <w:sz w:val="16"/>
              </w:rPr>
            </w:pPr>
            <w:r w:rsidRPr="00AD4071">
              <w:rPr>
                <w:rFonts w:cs="Arial"/>
                <w:sz w:val="16"/>
              </w:rPr>
              <w:t>0137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5512323"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DA897"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AF98F82" w14:textId="77777777" w:rsidR="00387B44" w:rsidRPr="00DD1FD4" w:rsidRDefault="00387B44" w:rsidP="00387B44">
            <w:pPr>
              <w:pStyle w:val="TAL"/>
              <w:rPr>
                <w:sz w:val="16"/>
              </w:rPr>
            </w:pPr>
            <w:r w:rsidRPr="00DD1FD4">
              <w:rPr>
                <w:sz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34239" w14:textId="2BB4F96B" w:rsidR="00387B44" w:rsidRPr="00AD4071" w:rsidRDefault="00387B44" w:rsidP="00387B44">
            <w:pPr>
              <w:pStyle w:val="TAC"/>
              <w:rPr>
                <w:rFonts w:cs="Arial"/>
                <w:sz w:val="16"/>
              </w:rPr>
            </w:pPr>
            <w:r w:rsidRPr="00AD4071">
              <w:rPr>
                <w:rFonts w:cs="Arial"/>
                <w:sz w:val="16"/>
              </w:rPr>
              <w:t>19.3.0</w:t>
            </w:r>
          </w:p>
        </w:tc>
      </w:tr>
      <w:tr w:rsidR="00387B44" w:rsidRPr="00870F4F" w14:paraId="65D9BE4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FD76BC0"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64D7C1F" w14:textId="2A265950"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59F5CCC" w14:textId="1C3D198C" w:rsidR="00387B44" w:rsidRPr="00320C00" w:rsidRDefault="00387B44" w:rsidP="00387B44">
            <w:pPr>
              <w:pStyle w:val="TAC"/>
              <w:rPr>
                <w:rFonts w:cs="Arial"/>
                <w:sz w:val="16"/>
              </w:rPr>
            </w:pPr>
            <w:r w:rsidRPr="00320C00">
              <w:rPr>
                <w:sz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DB7C60A" w14:textId="1D287678" w:rsidR="00387B44" w:rsidRPr="00AD4071" w:rsidRDefault="00387B44" w:rsidP="00387B44">
            <w:pPr>
              <w:pStyle w:val="TAC"/>
              <w:rPr>
                <w:rFonts w:cs="Arial"/>
                <w:sz w:val="16"/>
              </w:rPr>
            </w:pPr>
            <w:r w:rsidRPr="00AD4071">
              <w:rPr>
                <w:rFonts w:cs="Arial"/>
                <w:sz w:val="16"/>
              </w:rPr>
              <w:t>0140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3555DC"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BA5CC" w14:textId="7777777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846AE2" w14:textId="77777777" w:rsidR="00387B44" w:rsidRPr="00DD1FD4" w:rsidRDefault="00387B44" w:rsidP="00387B44">
            <w:pPr>
              <w:pStyle w:val="TAL"/>
              <w:rPr>
                <w:sz w:val="16"/>
              </w:rPr>
            </w:pPr>
            <w:r w:rsidRPr="00DD1FD4">
              <w:rPr>
                <w:sz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54FF9" w14:textId="6F4493A3" w:rsidR="00387B44" w:rsidRPr="00AD4071" w:rsidRDefault="00387B44" w:rsidP="00387B44">
            <w:pPr>
              <w:pStyle w:val="TAC"/>
              <w:rPr>
                <w:rFonts w:cs="Arial"/>
                <w:sz w:val="16"/>
              </w:rPr>
            </w:pPr>
            <w:r w:rsidRPr="00AD4071">
              <w:rPr>
                <w:rFonts w:cs="Arial"/>
                <w:sz w:val="16"/>
              </w:rPr>
              <w:t>19.3.0</w:t>
            </w:r>
          </w:p>
        </w:tc>
      </w:tr>
      <w:tr w:rsidR="00387B44" w:rsidRPr="00870F4F" w14:paraId="29C8961F"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D6573D2"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8192ACF" w14:textId="663B3908"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8C3A37" w14:textId="0907CD70"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6A222DA" w14:textId="27C9D0DE" w:rsidR="00387B44" w:rsidRPr="00AD4071" w:rsidRDefault="00387B44" w:rsidP="00387B44">
            <w:pPr>
              <w:pStyle w:val="TAC"/>
              <w:rPr>
                <w:rFonts w:cs="Arial"/>
                <w:sz w:val="16"/>
              </w:rPr>
            </w:pPr>
            <w:r w:rsidRPr="00AD4071">
              <w:rPr>
                <w:rFonts w:cs="Arial"/>
                <w:sz w:val="16"/>
              </w:rPr>
              <w:t>0142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1FDAFD"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0F4ED" w14:textId="578F9F47"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560F9D8" w14:textId="77777777" w:rsidR="00387B44" w:rsidRPr="00DD1FD4" w:rsidRDefault="00387B44" w:rsidP="00387B44">
            <w:pPr>
              <w:pStyle w:val="TAL"/>
              <w:rPr>
                <w:sz w:val="16"/>
              </w:rPr>
            </w:pPr>
            <w:r w:rsidRPr="00DD1FD4">
              <w:rPr>
                <w:sz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5DB3D3" w14:textId="2C148EBB" w:rsidR="00387B44" w:rsidRPr="00AD4071" w:rsidRDefault="00387B44" w:rsidP="00387B44">
            <w:pPr>
              <w:pStyle w:val="TAC"/>
              <w:rPr>
                <w:rFonts w:cs="Arial"/>
                <w:sz w:val="16"/>
              </w:rPr>
            </w:pPr>
            <w:r w:rsidRPr="00AD4071">
              <w:rPr>
                <w:rFonts w:cs="Arial"/>
                <w:sz w:val="16"/>
              </w:rPr>
              <w:t>19.3.0</w:t>
            </w:r>
          </w:p>
        </w:tc>
      </w:tr>
      <w:tr w:rsidR="00387B44" w:rsidRPr="00870F4F" w14:paraId="14F25C84"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F33EF64" w14:textId="7777777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7397C8" w14:textId="225F35C9"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B92C64C" w14:textId="399F1BF6" w:rsidR="00387B44" w:rsidRPr="00320C00" w:rsidRDefault="00387B44" w:rsidP="00387B44">
            <w:pPr>
              <w:pStyle w:val="TAC"/>
              <w:rPr>
                <w:rFonts w:cs="Arial"/>
                <w:sz w:val="16"/>
              </w:rPr>
            </w:pPr>
            <w:r w:rsidRPr="00320C00">
              <w:rPr>
                <w:sz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8CE2801" w14:textId="7E81233B" w:rsidR="00387B44" w:rsidRPr="00AD4071" w:rsidRDefault="00387B44" w:rsidP="00387B44">
            <w:pPr>
              <w:pStyle w:val="TAC"/>
              <w:rPr>
                <w:rFonts w:cs="Arial"/>
                <w:sz w:val="16"/>
              </w:rPr>
            </w:pPr>
            <w:r w:rsidRPr="00AD4071">
              <w:rPr>
                <w:rFonts w:cs="Arial"/>
                <w:sz w:val="16"/>
              </w:rPr>
              <w:t>0144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E17266" w14:textId="7777777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E8A31" w14:textId="7CC5B5DC" w:rsidR="00387B44" w:rsidRPr="00AD4071" w:rsidRDefault="00387B44" w:rsidP="00387B44">
            <w:pPr>
              <w:pStyle w:val="TAC"/>
              <w:rPr>
                <w:rFonts w:cs="Arial"/>
                <w:sz w:val="16"/>
              </w:rPr>
            </w:pPr>
            <w:r w:rsidRPr="00AD4071">
              <w:rPr>
                <w:rFonts w:cs="Arial"/>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388385" w14:textId="77777777" w:rsidR="00387B44" w:rsidRPr="00DD1FD4" w:rsidRDefault="00387B44" w:rsidP="00387B44">
            <w:pPr>
              <w:pStyle w:val="TAL"/>
              <w:rPr>
                <w:sz w:val="16"/>
              </w:rPr>
            </w:pPr>
            <w:r w:rsidRPr="00DD1FD4">
              <w:rPr>
                <w:sz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A59C3" w14:textId="4017D827" w:rsidR="00387B44" w:rsidRPr="00AD4071" w:rsidRDefault="00387B44" w:rsidP="00387B44">
            <w:pPr>
              <w:pStyle w:val="TAC"/>
              <w:rPr>
                <w:rFonts w:cs="Arial"/>
                <w:sz w:val="16"/>
              </w:rPr>
            </w:pPr>
            <w:r w:rsidRPr="00AD4071">
              <w:rPr>
                <w:rFonts w:cs="Arial"/>
                <w:sz w:val="16"/>
              </w:rPr>
              <w:t>19.3.0</w:t>
            </w:r>
          </w:p>
        </w:tc>
      </w:tr>
      <w:tr w:rsidR="00387B44" w:rsidRPr="00870F4F" w14:paraId="7C35C93E"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C1399B" w14:textId="4DCAAB94"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ACBD5F6" w14:textId="38F55C3C"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DC125C" w14:textId="37E03BFE"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DB94504" w14:textId="29EBD96E" w:rsidR="00387B44" w:rsidRPr="00AD4071" w:rsidRDefault="00387B44" w:rsidP="00387B44">
            <w:pPr>
              <w:pStyle w:val="TAC"/>
              <w:rPr>
                <w:rFonts w:cs="Arial"/>
                <w:sz w:val="16"/>
              </w:rPr>
            </w:pPr>
            <w:r w:rsidRPr="00AD4071">
              <w:rPr>
                <w:rFonts w:cs="Arial"/>
                <w:sz w:val="16"/>
              </w:rPr>
              <w:t>0126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996C05" w14:textId="1307B7BE"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1ACD1" w14:textId="33B00525" w:rsidR="00387B44" w:rsidRPr="00AD4071" w:rsidRDefault="00387B44" w:rsidP="00387B44">
            <w:pPr>
              <w:pStyle w:val="TAC"/>
              <w:rPr>
                <w:rFonts w:cs="Arial"/>
                <w:sz w:val="16"/>
              </w:rPr>
            </w:pPr>
            <w:r w:rsidRPr="00AD4071">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DDFC62F" w14:textId="7ADDBFD4" w:rsidR="00387B44" w:rsidRPr="00DD1FD4" w:rsidRDefault="00387B44" w:rsidP="00387B44">
            <w:pPr>
              <w:pStyle w:val="TAL"/>
              <w:rPr>
                <w:sz w:val="16"/>
              </w:rPr>
            </w:pPr>
            <w:r w:rsidRPr="00DD1FD4">
              <w:rPr>
                <w:sz w:val="16"/>
              </w:rPr>
              <w:t>Support of EAS Information provisioning request from leading EES to partner EES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2E772" w14:textId="4B40CE3C" w:rsidR="00387B44" w:rsidRPr="00AD4071" w:rsidRDefault="00387B44" w:rsidP="00387B44">
            <w:pPr>
              <w:pStyle w:val="TAC"/>
              <w:rPr>
                <w:rFonts w:cs="Arial"/>
                <w:sz w:val="16"/>
              </w:rPr>
            </w:pPr>
            <w:r w:rsidRPr="00AD4071">
              <w:rPr>
                <w:rFonts w:cs="Arial"/>
                <w:sz w:val="16"/>
              </w:rPr>
              <w:t>19.3.0</w:t>
            </w:r>
          </w:p>
        </w:tc>
      </w:tr>
      <w:tr w:rsidR="00387B44" w:rsidRPr="00870F4F" w14:paraId="5C53B933"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E1CAA0" w14:textId="73251D16"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E2729C1" w14:textId="7C67CE0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798B7C" w14:textId="3556F11A" w:rsidR="00387B44" w:rsidRPr="00320C00" w:rsidRDefault="00387B44" w:rsidP="00387B44">
            <w:pPr>
              <w:pStyle w:val="TAC"/>
              <w:rPr>
                <w:rFonts w:cs="Arial"/>
                <w:sz w:val="16"/>
              </w:rPr>
            </w:pPr>
            <w:r w:rsidRPr="00320C00">
              <w:rPr>
                <w:sz w:val="16"/>
              </w:rPr>
              <w:t>CP-251182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E8DAA1" w14:textId="38C19C4F" w:rsidR="00387B44" w:rsidRPr="00AD4071" w:rsidRDefault="00387B44" w:rsidP="00387B44">
            <w:pPr>
              <w:pStyle w:val="TAC"/>
              <w:rPr>
                <w:rFonts w:cs="Arial"/>
                <w:sz w:val="16"/>
              </w:rPr>
            </w:pPr>
            <w:r w:rsidRPr="00AD4071">
              <w:rPr>
                <w:rFonts w:cs="Arial"/>
                <w:sz w:val="16"/>
              </w:rPr>
              <w:t>0131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83060" w14:textId="088549C0" w:rsidR="00387B44" w:rsidRPr="00AD4071" w:rsidRDefault="00387B44" w:rsidP="00387B44">
            <w:pPr>
              <w:pStyle w:val="TAC"/>
              <w:rPr>
                <w:rFonts w:cs="Arial"/>
                <w:sz w:val="16"/>
              </w:rPr>
            </w:pPr>
            <w:r w:rsidRPr="00AD4071">
              <w:rPr>
                <w:rFonts w:cs="Arial"/>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49D35" w14:textId="0E990A0F"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F0FB4ED" w14:textId="42D4D318" w:rsidR="00387B44" w:rsidRPr="00DD1FD4" w:rsidRDefault="00387B44" w:rsidP="00387B44">
            <w:pPr>
              <w:pStyle w:val="TAL"/>
              <w:rPr>
                <w:sz w:val="16"/>
              </w:rPr>
            </w:pPr>
            <w:r w:rsidRPr="00DD1FD4">
              <w:rPr>
                <w:sz w:val="16"/>
              </w:rPr>
              <w:t>Correction to UE Identifier in ACR Initiation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CA430" w14:textId="52BEF7D0" w:rsidR="00387B44" w:rsidRPr="00AD4071" w:rsidRDefault="00387B44" w:rsidP="00387B44">
            <w:pPr>
              <w:pStyle w:val="TAC"/>
              <w:rPr>
                <w:rFonts w:cs="Arial"/>
                <w:sz w:val="16"/>
              </w:rPr>
            </w:pPr>
            <w:r w:rsidRPr="00AD4071">
              <w:rPr>
                <w:rFonts w:cs="Arial"/>
                <w:sz w:val="16"/>
              </w:rPr>
              <w:t>19.3.0</w:t>
            </w:r>
          </w:p>
        </w:tc>
      </w:tr>
      <w:tr w:rsidR="00387B44" w:rsidRPr="00870F4F" w14:paraId="66D216EB"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15A8DE1" w14:textId="618FA223"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A01AB09" w14:textId="4CB75E31"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0B37E3" w14:textId="31A55731"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26BBB1B" w14:textId="40E568EB" w:rsidR="00387B44" w:rsidRPr="00AD4071" w:rsidRDefault="00387B44" w:rsidP="00387B44">
            <w:pPr>
              <w:pStyle w:val="TAC"/>
              <w:rPr>
                <w:rFonts w:cs="Arial"/>
                <w:sz w:val="16"/>
              </w:rPr>
            </w:pPr>
            <w:r w:rsidRPr="00AD4071">
              <w:rPr>
                <w:rFonts w:cs="Arial"/>
                <w:sz w:val="16"/>
              </w:rPr>
              <w:t>0145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9F5EB21" w14:textId="527C4537"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A0F2E" w14:textId="2567AF5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6352869" w14:textId="3F54EBCD" w:rsidR="00387B44" w:rsidRPr="00DD1FD4" w:rsidRDefault="00387B44" w:rsidP="00387B44">
            <w:pPr>
              <w:pStyle w:val="TAL"/>
              <w:rPr>
                <w:sz w:val="16"/>
              </w:rPr>
            </w:pPr>
            <w:r w:rsidRPr="00DD1FD4">
              <w:rPr>
                <w:sz w:val="16"/>
              </w:rPr>
              <w:t>Corrections on the Eecs_ServiceProvisioning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0FAD" w14:textId="0A014174" w:rsidR="00387B44" w:rsidRPr="00AD4071" w:rsidRDefault="00387B44" w:rsidP="00387B44">
            <w:pPr>
              <w:pStyle w:val="TAC"/>
              <w:rPr>
                <w:rFonts w:cs="Arial"/>
                <w:sz w:val="16"/>
              </w:rPr>
            </w:pPr>
            <w:r w:rsidRPr="00AD4071">
              <w:rPr>
                <w:rFonts w:cs="Arial"/>
                <w:sz w:val="16"/>
              </w:rPr>
              <w:t>19.3.0</w:t>
            </w:r>
          </w:p>
        </w:tc>
      </w:tr>
      <w:tr w:rsidR="00387B44" w:rsidRPr="00870F4F" w14:paraId="147571E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0D06F0A" w14:textId="5E4C0F7A"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40C08E" w14:textId="640FF54B"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A27CD0B" w14:textId="53423096"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F20772" w14:textId="575B8322" w:rsidR="00387B44" w:rsidRPr="00AD4071" w:rsidRDefault="00387B44" w:rsidP="00387B44">
            <w:pPr>
              <w:pStyle w:val="TAC"/>
              <w:rPr>
                <w:rFonts w:cs="Arial"/>
                <w:sz w:val="16"/>
              </w:rPr>
            </w:pPr>
            <w:r w:rsidRPr="00AD4071">
              <w:rPr>
                <w:rFonts w:cs="Arial"/>
                <w:sz w:val="16"/>
              </w:rPr>
              <w:t>0146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148232" w14:textId="19D36839"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39394" w14:textId="764745CE"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D15F51" w14:textId="37E6F3A3" w:rsidR="00387B44" w:rsidRPr="00DD1FD4" w:rsidRDefault="00387B44" w:rsidP="00387B44">
            <w:pPr>
              <w:pStyle w:val="TAL"/>
              <w:rPr>
                <w:sz w:val="16"/>
              </w:rPr>
            </w:pPr>
            <w:r w:rsidRPr="00DD1FD4">
              <w:rPr>
                <w:sz w:val="16"/>
              </w:rPr>
              <w:t>Corrections on the Eees_ACREvents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29C5E" w14:textId="32FE0B03" w:rsidR="00387B44" w:rsidRPr="00AD4071" w:rsidRDefault="00387B44" w:rsidP="00387B44">
            <w:pPr>
              <w:pStyle w:val="TAC"/>
              <w:rPr>
                <w:rFonts w:cs="Arial"/>
                <w:sz w:val="16"/>
              </w:rPr>
            </w:pPr>
            <w:r w:rsidRPr="00AD4071">
              <w:rPr>
                <w:rFonts w:cs="Arial"/>
                <w:sz w:val="16"/>
              </w:rPr>
              <w:t>19.3.0</w:t>
            </w:r>
          </w:p>
        </w:tc>
      </w:tr>
      <w:tr w:rsidR="00387B44" w:rsidRPr="00870F4F" w14:paraId="0E755120"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BF87F2D" w14:textId="26FA9157"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33CE13" w14:textId="42DCF665"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9755198" w14:textId="31E55656"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C811E1" w14:textId="4D4316F2" w:rsidR="00387B44" w:rsidRPr="00AD4071" w:rsidRDefault="00387B44" w:rsidP="00387B44">
            <w:pPr>
              <w:pStyle w:val="TAC"/>
              <w:rPr>
                <w:rFonts w:cs="Arial"/>
                <w:sz w:val="16"/>
              </w:rPr>
            </w:pPr>
            <w:r w:rsidRPr="00AD4071">
              <w:rPr>
                <w:rFonts w:cs="Arial"/>
                <w:sz w:val="16"/>
              </w:rPr>
              <w:t>0149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62C087" w14:textId="290C4D15" w:rsidR="00387B44" w:rsidRPr="00AD4071" w:rsidRDefault="00387B44" w:rsidP="00387B44">
            <w:pPr>
              <w:pStyle w:val="TAC"/>
              <w:rPr>
                <w:rFonts w:cs="Arial"/>
                <w:sz w:val="16"/>
              </w:rPr>
            </w:pPr>
            <w:r w:rsidRPr="00AD4071">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0C213" w14:textId="3CE5D375"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A2343C" w14:textId="321D77BA" w:rsidR="00387B44" w:rsidRPr="00DD1FD4" w:rsidRDefault="00387B44" w:rsidP="00387B44">
            <w:pPr>
              <w:pStyle w:val="TAL"/>
              <w:rPr>
                <w:sz w:val="16"/>
              </w:rPr>
            </w:pPr>
            <w:r w:rsidRPr="00DD1FD4">
              <w:rPr>
                <w:sz w:val="16"/>
              </w:rPr>
              <w:t>Corrections on the Eees_EECRegistration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AB9C3" w14:textId="32985584" w:rsidR="00387B44" w:rsidRPr="00AD4071" w:rsidRDefault="00387B44" w:rsidP="00387B44">
            <w:pPr>
              <w:pStyle w:val="TAC"/>
              <w:rPr>
                <w:rFonts w:cs="Arial"/>
                <w:sz w:val="16"/>
              </w:rPr>
            </w:pPr>
            <w:r w:rsidRPr="00AD4071">
              <w:rPr>
                <w:rFonts w:cs="Arial"/>
                <w:sz w:val="16"/>
              </w:rPr>
              <w:t>19.3.0</w:t>
            </w:r>
          </w:p>
        </w:tc>
      </w:tr>
      <w:tr w:rsidR="00387B44" w:rsidRPr="00870F4F" w14:paraId="435B0126"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D29059" w14:textId="75A67E29"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5F8705C" w14:textId="6ACFDFC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6FB64F1" w14:textId="43C8B4E7"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055C6492" w14:textId="630E9461" w:rsidR="00387B44" w:rsidRPr="00AD4071" w:rsidRDefault="00387B44" w:rsidP="00387B44">
            <w:pPr>
              <w:pStyle w:val="TAC"/>
              <w:rPr>
                <w:rFonts w:cs="Arial"/>
                <w:sz w:val="16"/>
              </w:rPr>
            </w:pPr>
            <w:r w:rsidRPr="00AD4071">
              <w:rPr>
                <w:rFonts w:cs="Arial"/>
                <w:sz w:val="16"/>
              </w:rPr>
              <w:t>0148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8AE18C" w14:textId="0F97E92C"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B8DA8" w14:textId="50B16AFB"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37618AF" w14:textId="2F86E74C" w:rsidR="00387B44" w:rsidRPr="00DD1FD4" w:rsidRDefault="00387B44" w:rsidP="00387B44">
            <w:pPr>
              <w:pStyle w:val="TAL"/>
              <w:rPr>
                <w:sz w:val="16"/>
              </w:rPr>
            </w:pPr>
            <w:r w:rsidRPr="00DD1FD4">
              <w:rPr>
                <w:sz w:val="16"/>
              </w:rPr>
              <w:t>Corrections on the Eees_EASInformationProvisioning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9DC352" w14:textId="68B7BDE2" w:rsidR="00387B44" w:rsidRPr="00AD4071" w:rsidRDefault="00387B44" w:rsidP="00387B44">
            <w:pPr>
              <w:pStyle w:val="TAC"/>
              <w:rPr>
                <w:rFonts w:cs="Arial"/>
                <w:sz w:val="16"/>
              </w:rPr>
            </w:pPr>
            <w:r w:rsidRPr="00AD4071">
              <w:rPr>
                <w:rFonts w:cs="Arial"/>
                <w:sz w:val="16"/>
              </w:rPr>
              <w:t>19.3.0</w:t>
            </w:r>
          </w:p>
        </w:tc>
      </w:tr>
      <w:tr w:rsidR="00387B44" w:rsidRPr="00870F4F" w14:paraId="7E0F4901" w14:textId="77777777" w:rsidTr="007C18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C06FC8" w14:textId="0F42D6A5" w:rsidR="00387B44" w:rsidRPr="00AD4071" w:rsidRDefault="00387B44" w:rsidP="00387B44">
            <w:pPr>
              <w:pStyle w:val="TAC"/>
              <w:rPr>
                <w:rFonts w:cs="Arial"/>
                <w:sz w:val="16"/>
              </w:rPr>
            </w:pPr>
            <w:r w:rsidRPr="00AD4071">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08CF8C3" w14:textId="373E0227" w:rsidR="00387B44" w:rsidRPr="00320C00" w:rsidRDefault="00387B44" w:rsidP="00387B44">
            <w:pPr>
              <w:pStyle w:val="TAC"/>
              <w:rPr>
                <w:rFonts w:cs="Arial"/>
                <w:sz w:val="16"/>
              </w:rPr>
            </w:pPr>
            <w:r w:rsidRPr="00320C00">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B303804" w14:textId="60E556E0" w:rsidR="00387B44" w:rsidRPr="00320C00" w:rsidRDefault="00387B44" w:rsidP="00387B44">
            <w:pPr>
              <w:pStyle w:val="TAC"/>
              <w:rPr>
                <w:rFonts w:cs="Arial"/>
                <w:sz w:val="16"/>
              </w:rPr>
            </w:pPr>
            <w:r w:rsidRPr="00320C00">
              <w:rPr>
                <w:sz w:val="16"/>
              </w:rPr>
              <w:t>CP-251155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3E1CFF0" w14:textId="41AB1344" w:rsidR="00387B44" w:rsidRPr="00AD4071" w:rsidRDefault="00387B44" w:rsidP="00387B44">
            <w:pPr>
              <w:pStyle w:val="TAC"/>
              <w:rPr>
                <w:rFonts w:cs="Arial"/>
                <w:sz w:val="16"/>
              </w:rPr>
            </w:pPr>
            <w:r w:rsidRPr="00AD4071">
              <w:rPr>
                <w:rFonts w:cs="Arial"/>
                <w:sz w:val="16"/>
              </w:rPr>
              <w:t>0147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F305F9" w14:textId="2E763F65" w:rsidR="00387B44" w:rsidRPr="00AD4071" w:rsidRDefault="00387B44" w:rsidP="00387B44">
            <w:pPr>
              <w:pStyle w:val="TAC"/>
              <w:rPr>
                <w:rFonts w:cs="Arial"/>
                <w:sz w:val="16"/>
              </w:rPr>
            </w:pPr>
            <w:r w:rsidRPr="00AD4071">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90EDB" w14:textId="50130B63" w:rsidR="00387B44" w:rsidRPr="00AD4071" w:rsidRDefault="00387B44" w:rsidP="00387B44">
            <w:pPr>
              <w:pStyle w:val="TAC"/>
              <w:rPr>
                <w:rFonts w:cs="Arial"/>
                <w:sz w:val="16"/>
              </w:rPr>
            </w:pPr>
            <w:r w:rsidRPr="00AD4071">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DFBA288" w14:textId="65642872" w:rsidR="00387B44" w:rsidRPr="00DD1FD4" w:rsidRDefault="00387B44" w:rsidP="00387B44">
            <w:pPr>
              <w:pStyle w:val="TAL"/>
              <w:rPr>
                <w:sz w:val="16"/>
              </w:rPr>
            </w:pPr>
            <w:r w:rsidRPr="00DD1FD4">
              <w:rPr>
                <w:sz w:val="16"/>
              </w:rPr>
              <w:t>Corrections on the Eees_EASDiscovery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96ED03" w14:textId="4E30B76D" w:rsidR="00387B44" w:rsidRPr="00AD4071" w:rsidRDefault="00387B44" w:rsidP="00387B44">
            <w:pPr>
              <w:pStyle w:val="TAC"/>
              <w:rPr>
                <w:rFonts w:cs="Arial"/>
                <w:sz w:val="16"/>
              </w:rPr>
            </w:pPr>
            <w:r w:rsidRPr="00AD4071">
              <w:rPr>
                <w:rFonts w:cs="Arial"/>
                <w:sz w:val="16"/>
              </w:rPr>
              <w:t>19.3.0</w:t>
            </w:r>
          </w:p>
        </w:tc>
      </w:tr>
      <w:tr w:rsidR="00387B44" w:rsidRPr="00AD4071" w14:paraId="5E7A6535" w14:textId="77777777" w:rsidTr="006526E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80298A8" w14:textId="77777777" w:rsidR="00387B44" w:rsidRPr="00AD4071" w:rsidRDefault="00387B44" w:rsidP="00387B44">
            <w:pPr>
              <w:pStyle w:val="TAC"/>
              <w:rPr>
                <w:rFonts w:cs="Arial"/>
                <w:sz w:val="16"/>
              </w:rPr>
            </w:pPr>
            <w:r w:rsidRPr="006526E9">
              <w:rPr>
                <w:rFonts w:cs="Arial"/>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A75019" w14:textId="77777777" w:rsidR="00387B44" w:rsidRPr="006526E9" w:rsidRDefault="00387B44" w:rsidP="00387B44">
            <w:pPr>
              <w:pStyle w:val="TAC"/>
              <w:rPr>
                <w:sz w:val="16"/>
              </w:rPr>
            </w:pPr>
            <w:r w:rsidRPr="006526E9">
              <w:rPr>
                <w:sz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BB888EC" w14:textId="77777777" w:rsidR="00387B44" w:rsidRPr="006526E9" w:rsidRDefault="00387B44" w:rsidP="00387B44">
            <w:pPr>
              <w:pStyle w:val="TAC"/>
              <w:rPr>
                <w:sz w:val="16"/>
              </w:rPr>
            </w:pPr>
            <w:r w:rsidRPr="00B81125">
              <w:rPr>
                <w:sz w:val="16"/>
              </w:rPr>
              <w:t>CP-25</w:t>
            </w:r>
            <w:r>
              <w:rPr>
                <w:sz w:val="16"/>
              </w:rPr>
              <w:t>1255</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169CEA0" w14:textId="77777777" w:rsidR="00387B44" w:rsidRPr="00AD4071" w:rsidRDefault="00387B44" w:rsidP="00387B44">
            <w:pPr>
              <w:pStyle w:val="TAC"/>
              <w:rPr>
                <w:rFonts w:cs="Arial"/>
                <w:sz w:val="16"/>
              </w:rPr>
            </w:pPr>
            <w:r w:rsidRPr="006526E9">
              <w:rPr>
                <w:rFonts w:cs="Arial"/>
                <w:sz w:val="16"/>
              </w:rPr>
              <w:t>0152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28CAF0" w14:textId="77777777" w:rsidR="00387B44" w:rsidRPr="00AD4071" w:rsidRDefault="00387B44" w:rsidP="00387B44">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0193" w14:textId="77777777" w:rsidR="00387B44" w:rsidRPr="00AD4071" w:rsidRDefault="00387B44" w:rsidP="00387B44">
            <w:pPr>
              <w:pStyle w:val="TAC"/>
              <w:rPr>
                <w:rFonts w:cs="Arial"/>
                <w:sz w:val="16"/>
              </w:rPr>
            </w:pPr>
            <w:r w:rsidRPr="006526E9">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8F3A94" w14:textId="77777777" w:rsidR="00387B44" w:rsidRPr="00DD1FD4" w:rsidRDefault="00387B44" w:rsidP="00387B44">
            <w:pPr>
              <w:pStyle w:val="TAL"/>
              <w:rPr>
                <w:sz w:val="16"/>
              </w:rPr>
            </w:pPr>
            <w:r w:rsidRPr="006526E9">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6DF88" w14:textId="77777777" w:rsidR="00387B44" w:rsidRPr="00AD4071" w:rsidRDefault="00387B44" w:rsidP="00387B44">
            <w:pPr>
              <w:pStyle w:val="TAC"/>
              <w:rPr>
                <w:rFonts w:cs="Arial"/>
                <w:sz w:val="16"/>
              </w:rPr>
            </w:pPr>
            <w:r>
              <w:rPr>
                <w:rFonts w:cs="Arial"/>
                <w:sz w:val="16"/>
              </w:rPr>
              <w:t>19.3.0</w:t>
            </w:r>
          </w:p>
        </w:tc>
      </w:tr>
      <w:tr w:rsidR="00FF3208" w:rsidRPr="00D96760" w14:paraId="65AD4AF7"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5BC631C" w14:textId="77777777" w:rsidR="00FE475A" w:rsidRPr="00FE475A" w:rsidRDefault="00FE475A" w:rsidP="00EE6456">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7331931" w14:textId="77777777" w:rsidR="00FE475A" w:rsidRPr="00FE475A" w:rsidRDefault="00FE475A" w:rsidP="00EE6456">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5A357B" w14:textId="77777777" w:rsidR="00FE475A" w:rsidRPr="00FE475A" w:rsidRDefault="00FE475A" w:rsidP="00EE6456">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5C290DE" w14:textId="1215A4C4" w:rsidR="00FE475A" w:rsidRPr="00FE475A" w:rsidRDefault="00FE475A" w:rsidP="00EE6456">
            <w:pPr>
              <w:pStyle w:val="TAC"/>
              <w:rPr>
                <w:rFonts w:cs="Arial"/>
                <w:sz w:val="16"/>
              </w:rPr>
            </w:pPr>
            <w:r w:rsidRPr="00FE475A">
              <w:rPr>
                <w:rFonts w:cs="Arial"/>
                <w:sz w:val="16"/>
              </w:rPr>
              <w:t>015</w:t>
            </w:r>
            <w:r w:rsidR="00FF3208">
              <w:rPr>
                <w:rFonts w:cs="Arial"/>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3C5EAE" w14:textId="77777777" w:rsidR="00FE475A" w:rsidRPr="00FE475A" w:rsidRDefault="00FE475A" w:rsidP="00EE6456">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E60" w14:textId="77777777" w:rsidR="00FE475A" w:rsidRPr="00FE475A" w:rsidRDefault="00FE475A" w:rsidP="00EE6456">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3134F16" w14:textId="77777777" w:rsidR="00FE475A" w:rsidRPr="00FE475A" w:rsidRDefault="00FE475A" w:rsidP="00EE6456">
            <w:pPr>
              <w:pStyle w:val="TAL"/>
              <w:rPr>
                <w:sz w:val="16"/>
              </w:rPr>
            </w:pPr>
            <w:r w:rsidRPr="00FE475A">
              <w:rPr>
                <w:sz w:val="16"/>
              </w:rPr>
              <w:fldChar w:fldCharType="begin"/>
            </w:r>
            <w:r w:rsidRPr="00FE475A">
              <w:rPr>
                <w:sz w:val="16"/>
              </w:rPr>
              <w:instrText xml:space="preserve"> DOCPROPERTY  CrTitle  \* MERGEFORMAT </w:instrText>
            </w:r>
            <w:r w:rsidRPr="00FE475A">
              <w:rPr>
                <w:sz w:val="16"/>
              </w:rPr>
              <w:fldChar w:fldCharType="separate"/>
            </w:r>
            <w:r w:rsidRPr="00FE475A">
              <w:rPr>
                <w:sz w:val="16"/>
              </w:rPr>
              <w:t>Corrections on the AC profile</w:t>
            </w:r>
            <w:r w:rsidRPr="00FE475A">
              <w:rPr>
                <w:sz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DF142" w14:textId="28012655" w:rsidR="00FE475A" w:rsidRPr="00FE475A" w:rsidRDefault="00FE475A" w:rsidP="00FE475A">
            <w:pPr>
              <w:pStyle w:val="TAC"/>
              <w:rPr>
                <w:rFonts w:cs="Arial"/>
                <w:sz w:val="16"/>
              </w:rPr>
            </w:pPr>
            <w:r w:rsidRPr="00FE475A">
              <w:rPr>
                <w:rFonts w:cs="Arial"/>
                <w:sz w:val="16"/>
              </w:rPr>
              <w:t>1</w:t>
            </w:r>
            <w:r w:rsidR="005E3101">
              <w:rPr>
                <w:rFonts w:cs="Arial"/>
                <w:sz w:val="16"/>
              </w:rPr>
              <w:t>9</w:t>
            </w:r>
            <w:r w:rsidRPr="00FE475A">
              <w:rPr>
                <w:rFonts w:cs="Arial"/>
                <w:sz w:val="16"/>
              </w:rPr>
              <w:t>.</w:t>
            </w:r>
            <w:r w:rsidR="005E3101">
              <w:rPr>
                <w:rFonts w:cs="Arial"/>
                <w:sz w:val="16"/>
              </w:rPr>
              <w:t>4</w:t>
            </w:r>
            <w:r w:rsidRPr="00FE475A">
              <w:rPr>
                <w:rFonts w:cs="Arial"/>
                <w:sz w:val="16"/>
              </w:rPr>
              <w:t>.0</w:t>
            </w:r>
          </w:p>
        </w:tc>
      </w:tr>
      <w:tr w:rsidR="005E3101" w:rsidRPr="00D96760" w14:paraId="5C9A8DAD"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421C557"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E9C6BC0"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1DE9A17" w14:textId="77777777" w:rsidR="005E3101" w:rsidRPr="00FE475A" w:rsidRDefault="005E3101" w:rsidP="005E310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CA2911" w14:textId="63E653EA" w:rsidR="005E3101" w:rsidRPr="00FE475A" w:rsidRDefault="005E3101" w:rsidP="005E3101">
            <w:pPr>
              <w:pStyle w:val="TAC"/>
              <w:rPr>
                <w:rFonts w:cs="Arial"/>
                <w:sz w:val="16"/>
              </w:rPr>
            </w:pPr>
            <w:r w:rsidRPr="00FE475A">
              <w:rPr>
                <w:rFonts w:cs="Arial"/>
                <w:sz w:val="16"/>
              </w:rPr>
              <w:t>016</w:t>
            </w:r>
            <w:r>
              <w:rPr>
                <w:rFonts w:cs="Arial"/>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963A4E" w14:textId="77777777" w:rsidR="005E3101" w:rsidRPr="00FE475A" w:rsidRDefault="005E3101" w:rsidP="005E3101">
            <w:pPr>
              <w:pStyle w:val="TAC"/>
              <w:rPr>
                <w:rFonts w:cs="Arial"/>
                <w:sz w:val="16"/>
              </w:rPr>
            </w:pPr>
            <w:r w:rsidRPr="00FE475A">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7A6F7"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2DD2966" w14:textId="77777777" w:rsidR="005E3101" w:rsidRPr="00FE475A" w:rsidRDefault="005E3101" w:rsidP="005E3101">
            <w:pPr>
              <w:pStyle w:val="TAL"/>
              <w:rPr>
                <w:sz w:val="16"/>
              </w:rPr>
            </w:pPr>
            <w:r w:rsidRPr="00FE475A">
              <w:rPr>
                <w:sz w:val="16"/>
              </w:rPr>
              <w:t>Corrections on the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9F577" w14:textId="5933DCDD" w:rsidR="005E3101" w:rsidRPr="00FE475A" w:rsidRDefault="005E3101" w:rsidP="005E3101">
            <w:pPr>
              <w:pStyle w:val="TAC"/>
              <w:rPr>
                <w:rFonts w:cs="Arial"/>
                <w:sz w:val="16"/>
              </w:rPr>
            </w:pPr>
            <w:r w:rsidRPr="0010276E">
              <w:rPr>
                <w:rFonts w:cs="Arial"/>
                <w:sz w:val="16"/>
              </w:rPr>
              <w:t>19.4.0</w:t>
            </w:r>
          </w:p>
        </w:tc>
      </w:tr>
      <w:tr w:rsidR="005B56F3" w:rsidRPr="00D96760" w14:paraId="603997C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DB17A5E" w14:textId="02D3AEA2"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CB02F1A" w14:textId="1B7B20C4"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E0BF92C"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C62E938" w14:textId="760098A9" w:rsidR="005B56F3" w:rsidRPr="00FE475A" w:rsidRDefault="005B56F3" w:rsidP="005B56F3">
            <w:pPr>
              <w:pStyle w:val="TAC"/>
              <w:rPr>
                <w:rFonts w:cs="Arial"/>
                <w:sz w:val="16"/>
              </w:rPr>
            </w:pPr>
            <w:r>
              <w:rPr>
                <w:rFonts w:cs="Arial"/>
                <w:sz w:val="16"/>
              </w:rPr>
              <w:t>0156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99FA30" w14:textId="6BB7ED16"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FCC32" w14:textId="3DD5D712"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E95BF3" w14:textId="493A7B8A" w:rsidR="005B56F3" w:rsidRPr="00FE475A" w:rsidRDefault="005B56F3" w:rsidP="005B56F3">
            <w:pPr>
              <w:pStyle w:val="TAL"/>
              <w:rPr>
                <w:sz w:val="16"/>
              </w:rPr>
            </w:pPr>
            <w:r w:rsidRPr="005E3101">
              <w:rPr>
                <w:sz w:val="16"/>
              </w:rPr>
              <w:t>EAS Discovery with traffic influence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9658D" w14:textId="35ACE1E1" w:rsidR="005B56F3" w:rsidRPr="00FE475A" w:rsidRDefault="005B56F3" w:rsidP="005B56F3">
            <w:pPr>
              <w:pStyle w:val="TAC"/>
              <w:rPr>
                <w:rFonts w:cs="Arial"/>
                <w:sz w:val="16"/>
              </w:rPr>
            </w:pPr>
            <w:r w:rsidRPr="0010276E">
              <w:rPr>
                <w:rFonts w:cs="Arial"/>
                <w:sz w:val="16"/>
              </w:rPr>
              <w:t>19.4.0</w:t>
            </w:r>
          </w:p>
        </w:tc>
      </w:tr>
      <w:tr w:rsidR="005B56F3" w:rsidRPr="00D96760" w14:paraId="500787B5"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F6DC82" w14:textId="0DDF1F19"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7763D9E" w14:textId="5DA4CE40"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26C0CB"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FBF2940" w14:textId="0ADB068D" w:rsidR="005B56F3" w:rsidRPr="00FE475A" w:rsidRDefault="005B56F3" w:rsidP="005B56F3">
            <w:pPr>
              <w:pStyle w:val="TAC"/>
              <w:rPr>
                <w:rFonts w:cs="Arial"/>
                <w:sz w:val="16"/>
              </w:rPr>
            </w:pPr>
            <w:r>
              <w:rPr>
                <w:rFonts w:cs="Arial"/>
                <w:sz w:val="16"/>
              </w:rPr>
              <w:t>0155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9E5FAE" w14:textId="5297E7B1" w:rsidR="005B56F3" w:rsidRPr="00FE475A" w:rsidRDefault="005B56F3" w:rsidP="005B56F3">
            <w:pPr>
              <w:pStyle w:val="TAC"/>
              <w:rPr>
                <w:rFonts w:cs="Arial"/>
                <w:sz w:val="16"/>
              </w:rPr>
            </w:pPr>
            <w:r>
              <w:rPr>
                <w:rFonts w:cs="Arial"/>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717A" w14:textId="18F9B985"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311F0" w14:textId="142FEA24" w:rsidR="005B56F3" w:rsidRPr="00FE475A" w:rsidRDefault="005B56F3" w:rsidP="005B56F3">
            <w:pPr>
              <w:pStyle w:val="TAL"/>
              <w:rPr>
                <w:sz w:val="16"/>
              </w:rPr>
            </w:pPr>
            <w:r w:rsidRPr="0012610F">
              <w:rPr>
                <w:sz w:val="16"/>
              </w:rPr>
              <w:t>Common EAS discovery with e2e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3FC02" w14:textId="4462352D" w:rsidR="005B56F3" w:rsidRPr="00FE475A" w:rsidRDefault="005B56F3" w:rsidP="005B56F3">
            <w:pPr>
              <w:pStyle w:val="TAC"/>
              <w:rPr>
                <w:rFonts w:cs="Arial"/>
                <w:sz w:val="16"/>
              </w:rPr>
            </w:pPr>
            <w:r w:rsidRPr="0010276E">
              <w:rPr>
                <w:rFonts w:cs="Arial"/>
                <w:sz w:val="16"/>
              </w:rPr>
              <w:t>19.4.0</w:t>
            </w:r>
          </w:p>
        </w:tc>
      </w:tr>
      <w:tr w:rsidR="005B56F3" w:rsidRPr="00D96760" w14:paraId="7A5B37F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B1AD1E" w14:textId="43B8B5EF"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74B4537" w14:textId="16895F4B"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DAB4FC9"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208EC9" w14:textId="1124D6D0" w:rsidR="005B56F3" w:rsidRPr="00FE475A" w:rsidRDefault="005B56F3" w:rsidP="005B56F3">
            <w:pPr>
              <w:pStyle w:val="TAC"/>
              <w:rPr>
                <w:rFonts w:cs="Arial"/>
                <w:sz w:val="16"/>
              </w:rPr>
            </w:pPr>
            <w:r>
              <w:rPr>
                <w:rFonts w:cs="Arial"/>
                <w:sz w:val="16"/>
              </w:rPr>
              <w:t>0163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29AC7" w14:textId="5E430864"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6B08" w14:textId="78DBC7E9"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BEE839" w14:textId="0CEBB703" w:rsidR="005B56F3" w:rsidRPr="00FE475A" w:rsidRDefault="005B56F3" w:rsidP="005B56F3">
            <w:pPr>
              <w:pStyle w:val="TAL"/>
              <w:rPr>
                <w:sz w:val="16"/>
              </w:rPr>
            </w:pPr>
            <w:r w:rsidRPr="00712753">
              <w:rPr>
                <w:sz w:val="16"/>
              </w:rPr>
              <w:t>Corrections on the Eees_AppContextRelocation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FB623" w14:textId="069EE148" w:rsidR="005B56F3" w:rsidRPr="00FE475A" w:rsidRDefault="005B56F3" w:rsidP="005B56F3">
            <w:pPr>
              <w:pStyle w:val="TAC"/>
              <w:rPr>
                <w:rFonts w:cs="Arial"/>
                <w:sz w:val="16"/>
              </w:rPr>
            </w:pPr>
            <w:r w:rsidRPr="0010276E">
              <w:rPr>
                <w:rFonts w:cs="Arial"/>
                <w:sz w:val="16"/>
              </w:rPr>
              <w:t>19.4.0</w:t>
            </w:r>
          </w:p>
        </w:tc>
      </w:tr>
      <w:tr w:rsidR="005B56F3" w:rsidRPr="00D96760" w14:paraId="665A5289"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1A07770" w14:textId="202876FB"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412C83E" w14:textId="2F198542"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F98FA72"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CCAE11" w14:textId="5C530D46" w:rsidR="005B56F3" w:rsidRPr="00FE475A" w:rsidRDefault="005B56F3" w:rsidP="005B56F3">
            <w:pPr>
              <w:pStyle w:val="TAC"/>
              <w:rPr>
                <w:rFonts w:cs="Arial"/>
                <w:sz w:val="16"/>
              </w:rPr>
            </w:pPr>
            <w:r>
              <w:rPr>
                <w:rFonts w:cs="Arial"/>
                <w:sz w:val="16"/>
              </w:rPr>
              <w:t>0154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3ECD65" w14:textId="1BEDF60B"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620D" w14:textId="68E56718" w:rsidR="005B56F3" w:rsidRPr="00FE475A" w:rsidRDefault="005B56F3" w:rsidP="005B56F3">
            <w:pPr>
              <w:pStyle w:val="TAC"/>
              <w:rPr>
                <w:rFonts w:cs="Arial"/>
                <w:sz w:val="16"/>
              </w:rPr>
            </w:pPr>
            <w:r>
              <w:rPr>
                <w:rFonts w:cs="Arial"/>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7055B4" w14:textId="60114DAD" w:rsidR="005B56F3" w:rsidRPr="00FE475A" w:rsidRDefault="005B56F3" w:rsidP="005B56F3">
            <w:pPr>
              <w:pStyle w:val="TAL"/>
              <w:rPr>
                <w:sz w:val="16"/>
              </w:rPr>
            </w:pPr>
            <w:r w:rsidRPr="0012610F">
              <w:rPr>
                <w:sz w:val="16"/>
              </w:rPr>
              <w:t>Support for multi devices in metaverse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4B115" w14:textId="18354A25" w:rsidR="005B56F3" w:rsidRPr="00FE475A" w:rsidRDefault="005B56F3" w:rsidP="005B56F3">
            <w:pPr>
              <w:pStyle w:val="TAC"/>
              <w:rPr>
                <w:rFonts w:cs="Arial"/>
                <w:sz w:val="16"/>
              </w:rPr>
            </w:pPr>
            <w:r w:rsidRPr="0010276E">
              <w:rPr>
                <w:rFonts w:cs="Arial"/>
                <w:sz w:val="16"/>
              </w:rPr>
              <w:t>19.4.0</w:t>
            </w:r>
          </w:p>
        </w:tc>
      </w:tr>
      <w:tr w:rsidR="005B56F3" w:rsidRPr="00D96760" w14:paraId="531AACE0"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1056D09" w14:textId="4B6936E7" w:rsidR="005B56F3" w:rsidRPr="00FE475A" w:rsidRDefault="005B56F3" w:rsidP="005B56F3">
            <w:pPr>
              <w:pStyle w:val="TAC"/>
              <w:rPr>
                <w:rFonts w:cs="Arial"/>
                <w:sz w:val="16"/>
              </w:rPr>
            </w:pPr>
            <w:r w:rsidRPr="000F2D98">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34C9F1" w14:textId="0119F39F" w:rsidR="005B56F3" w:rsidRPr="00FE475A" w:rsidRDefault="005B56F3" w:rsidP="005B56F3">
            <w:pPr>
              <w:pStyle w:val="TAC"/>
              <w:rPr>
                <w:sz w:val="16"/>
              </w:rPr>
            </w:pPr>
            <w:r w:rsidRPr="00F57D45">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C33D174" w14:textId="77777777" w:rsidR="005B56F3" w:rsidRPr="00FE475A" w:rsidRDefault="005B56F3" w:rsidP="005B56F3">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F7441B" w14:textId="7DA34DB4" w:rsidR="005B56F3" w:rsidRDefault="005B56F3" w:rsidP="005B56F3">
            <w:pPr>
              <w:pStyle w:val="TAC"/>
              <w:rPr>
                <w:rFonts w:cs="Arial"/>
                <w:sz w:val="16"/>
              </w:rPr>
            </w:pPr>
            <w:r>
              <w:rPr>
                <w:rFonts w:cs="Arial"/>
                <w:sz w:val="16"/>
              </w:rPr>
              <w:t>0153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FC881E" w14:textId="33B907F3" w:rsidR="005B56F3" w:rsidRPr="00FE475A" w:rsidRDefault="005B56F3" w:rsidP="005B56F3">
            <w:pPr>
              <w:pStyle w:val="TAC"/>
              <w:rPr>
                <w:rFonts w:cs="Arial"/>
                <w:sz w:val="16"/>
              </w:rPr>
            </w:pPr>
            <w:r>
              <w:rPr>
                <w:rFonts w:cs="Arial"/>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A53D" w14:textId="797461D7" w:rsidR="005B56F3" w:rsidRPr="00FE475A" w:rsidRDefault="005B56F3" w:rsidP="005B56F3">
            <w:pPr>
              <w:pStyle w:val="TAC"/>
              <w:rPr>
                <w:rFonts w:cs="Arial"/>
                <w:sz w:val="16"/>
              </w:rPr>
            </w:pPr>
            <w:r>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815F3CC" w14:textId="3179DCE7" w:rsidR="005B56F3" w:rsidRPr="0012610F" w:rsidRDefault="005B56F3" w:rsidP="005B56F3">
            <w:pPr>
              <w:pStyle w:val="TAL"/>
              <w:rPr>
                <w:sz w:val="16"/>
              </w:rPr>
            </w:pPr>
            <w:r w:rsidRPr="0012610F">
              <w:rPr>
                <w:sz w:val="16"/>
              </w:rPr>
              <w:t>Update to ECS Service Provisioning response to support satellite access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69C66" w14:textId="3921FE73" w:rsidR="005B56F3" w:rsidRPr="0010276E" w:rsidRDefault="005B56F3" w:rsidP="005B56F3">
            <w:pPr>
              <w:pStyle w:val="TAC"/>
              <w:rPr>
                <w:rFonts w:cs="Arial"/>
                <w:sz w:val="16"/>
              </w:rPr>
            </w:pPr>
            <w:r>
              <w:rPr>
                <w:rFonts w:cs="Arial"/>
                <w:sz w:val="16"/>
              </w:rPr>
              <w:t>19.4.0</w:t>
            </w:r>
          </w:p>
        </w:tc>
      </w:tr>
      <w:tr w:rsidR="005E3101" w14:paraId="135F5F41" w14:textId="77777777" w:rsidTr="00FE475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03A0F93" w14:textId="77777777" w:rsidR="005E3101" w:rsidRPr="00FE475A" w:rsidRDefault="005E3101" w:rsidP="005E3101">
            <w:pPr>
              <w:pStyle w:val="TAC"/>
              <w:rPr>
                <w:rFonts w:cs="Arial"/>
                <w:sz w:val="16"/>
              </w:rPr>
            </w:pPr>
            <w:r w:rsidRPr="00FE475A">
              <w:rPr>
                <w:rFonts w:cs="Arial"/>
                <w:sz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43931" w14:textId="77777777" w:rsidR="005E3101" w:rsidRPr="00FE475A" w:rsidRDefault="005E3101" w:rsidP="005E3101">
            <w:pPr>
              <w:pStyle w:val="TAC"/>
              <w:rPr>
                <w:sz w:val="16"/>
              </w:rPr>
            </w:pPr>
            <w:r w:rsidRPr="00FE475A">
              <w:rPr>
                <w:sz w:val="16"/>
              </w:rPr>
              <w:t>CT#109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BC2EEE3" w14:textId="77777777" w:rsidR="005E3101" w:rsidRPr="00FE475A" w:rsidRDefault="005E3101" w:rsidP="005E3101">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0532506" w14:textId="0AAE4EB3" w:rsidR="005E3101" w:rsidRPr="00FE475A" w:rsidRDefault="003819C1" w:rsidP="005E3101">
            <w:pPr>
              <w:pStyle w:val="TAC"/>
              <w:rPr>
                <w:rFonts w:cs="Arial"/>
                <w:sz w:val="16"/>
              </w:rPr>
            </w:pPr>
            <w:r>
              <w:rPr>
                <w:rFonts w:cs="Arial"/>
                <w:sz w:val="16"/>
              </w:rPr>
              <w:t>0166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C0379D" w14:textId="77777777" w:rsidR="005E3101" w:rsidRPr="00FE475A" w:rsidRDefault="005E3101" w:rsidP="005E3101">
            <w:pPr>
              <w:pStyle w:val="TAC"/>
              <w:rPr>
                <w:rFonts w:cs="Arial"/>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2531C" w14:textId="77777777" w:rsidR="005E3101" w:rsidRPr="00FE475A" w:rsidRDefault="005E3101" w:rsidP="005E3101">
            <w:pPr>
              <w:pStyle w:val="TAC"/>
              <w:rPr>
                <w:rFonts w:cs="Arial"/>
                <w:sz w:val="16"/>
              </w:rPr>
            </w:pPr>
            <w:r w:rsidRPr="00FE475A">
              <w:rPr>
                <w:rFonts w:cs="Arial"/>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4DB212F" w14:textId="77777777" w:rsidR="005E3101" w:rsidRPr="00FE475A" w:rsidRDefault="005E3101" w:rsidP="005E3101">
            <w:pPr>
              <w:pStyle w:val="TAL"/>
              <w:rPr>
                <w:sz w:val="16"/>
              </w:rPr>
            </w:pPr>
            <w:r w:rsidRPr="00FE475A">
              <w:rPr>
                <w:sz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4AA8A" w14:textId="37B6CF70" w:rsidR="005E3101" w:rsidRPr="00FE475A" w:rsidRDefault="005E3101" w:rsidP="005E3101">
            <w:pPr>
              <w:pStyle w:val="TAC"/>
              <w:rPr>
                <w:rFonts w:cs="Arial"/>
                <w:sz w:val="16"/>
              </w:rPr>
            </w:pPr>
            <w:r w:rsidRPr="0010276E">
              <w:rPr>
                <w:rFonts w:cs="Arial"/>
                <w:sz w:val="16"/>
              </w:rPr>
              <w:t>19.4.0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117B9" w14:textId="77777777" w:rsidR="0005377C" w:rsidRDefault="0005377C">
      <w:r>
        <w:separator/>
      </w:r>
    </w:p>
  </w:endnote>
  <w:endnote w:type="continuationSeparator" w:id="0">
    <w:p w14:paraId="3B0D65EF" w14:textId="77777777" w:rsidR="0005377C" w:rsidRDefault="00053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447C5" w14:textId="77777777" w:rsidR="0005377C" w:rsidRDefault="0005377C">
      <w:r>
        <w:separator/>
      </w:r>
    </w:p>
  </w:footnote>
  <w:footnote w:type="continuationSeparator" w:id="0">
    <w:p w14:paraId="34218E7F" w14:textId="77777777" w:rsidR="0005377C" w:rsidRDefault="000537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DB0DA7"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2841">
      <w:rPr>
        <w:rFonts w:ascii="Arial" w:hAnsi="Arial" w:cs="Arial"/>
        <w:b/>
        <w:noProof/>
        <w:sz w:val="18"/>
        <w:szCs w:val="18"/>
      </w:rPr>
      <w:t>3GPP TS 24.558 V19.4.0 (2025-09)</w:t>
    </w:r>
    <w:r>
      <w:rPr>
        <w:rFonts w:ascii="Arial" w:hAnsi="Arial" w:cs="Arial"/>
        <w:b/>
        <w:sz w:val="18"/>
        <w:szCs w:val="18"/>
      </w:rPr>
      <w:fldChar w:fldCharType="end"/>
    </w:r>
  </w:p>
  <w:p w14:paraId="7A6BC72E" w14:textId="693FF1F0"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1482">
      <w:rPr>
        <w:rFonts w:ascii="Arial" w:hAnsi="Arial" w:cs="Arial"/>
        <w:b/>
        <w:noProof/>
        <w:sz w:val="18"/>
        <w:szCs w:val="18"/>
      </w:rPr>
      <w:t>148</w:t>
    </w:r>
    <w:r>
      <w:rPr>
        <w:rFonts w:ascii="Arial" w:hAnsi="Arial" w:cs="Arial"/>
        <w:b/>
        <w:sz w:val="18"/>
        <w:szCs w:val="18"/>
      </w:rPr>
      <w:fldChar w:fldCharType="end"/>
    </w:r>
  </w:p>
  <w:p w14:paraId="13C538E8" w14:textId="47CD00FE"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2841">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B2"/>
    <w:rsid w:val="0000104E"/>
    <w:rsid w:val="0000230B"/>
    <w:rsid w:val="00005AE5"/>
    <w:rsid w:val="00005DD1"/>
    <w:rsid w:val="00006AA2"/>
    <w:rsid w:val="00007FF6"/>
    <w:rsid w:val="00010ADB"/>
    <w:rsid w:val="00012200"/>
    <w:rsid w:val="00013903"/>
    <w:rsid w:val="00013BD1"/>
    <w:rsid w:val="00015F1D"/>
    <w:rsid w:val="0002016C"/>
    <w:rsid w:val="000205F9"/>
    <w:rsid w:val="00020D51"/>
    <w:rsid w:val="00021FA4"/>
    <w:rsid w:val="0002289F"/>
    <w:rsid w:val="000232AB"/>
    <w:rsid w:val="00025D76"/>
    <w:rsid w:val="00025FC7"/>
    <w:rsid w:val="000314B8"/>
    <w:rsid w:val="00032B27"/>
    <w:rsid w:val="00032D10"/>
    <w:rsid w:val="00033397"/>
    <w:rsid w:val="00033B3B"/>
    <w:rsid w:val="00034EF5"/>
    <w:rsid w:val="000352C1"/>
    <w:rsid w:val="000355B3"/>
    <w:rsid w:val="00035754"/>
    <w:rsid w:val="00040095"/>
    <w:rsid w:val="00043167"/>
    <w:rsid w:val="0004729C"/>
    <w:rsid w:val="00047D5A"/>
    <w:rsid w:val="00050B60"/>
    <w:rsid w:val="00050C0F"/>
    <w:rsid w:val="00051834"/>
    <w:rsid w:val="0005377C"/>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953C3"/>
    <w:rsid w:val="000A4D88"/>
    <w:rsid w:val="000A6743"/>
    <w:rsid w:val="000A71F0"/>
    <w:rsid w:val="000B0ABB"/>
    <w:rsid w:val="000B4D21"/>
    <w:rsid w:val="000C0C3C"/>
    <w:rsid w:val="000C26F8"/>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0F64F6"/>
    <w:rsid w:val="000F6C35"/>
    <w:rsid w:val="00100DD5"/>
    <w:rsid w:val="00102B47"/>
    <w:rsid w:val="00104A41"/>
    <w:rsid w:val="00110023"/>
    <w:rsid w:val="00114059"/>
    <w:rsid w:val="001155A3"/>
    <w:rsid w:val="001161A8"/>
    <w:rsid w:val="00116D35"/>
    <w:rsid w:val="001179C5"/>
    <w:rsid w:val="00120801"/>
    <w:rsid w:val="001257ED"/>
    <w:rsid w:val="0012610F"/>
    <w:rsid w:val="0012728E"/>
    <w:rsid w:val="00127949"/>
    <w:rsid w:val="00131B34"/>
    <w:rsid w:val="00133525"/>
    <w:rsid w:val="001345D0"/>
    <w:rsid w:val="00134F6C"/>
    <w:rsid w:val="001352EF"/>
    <w:rsid w:val="00135AE7"/>
    <w:rsid w:val="00136418"/>
    <w:rsid w:val="00137E82"/>
    <w:rsid w:val="00142B12"/>
    <w:rsid w:val="0014329E"/>
    <w:rsid w:val="00145CC0"/>
    <w:rsid w:val="001511A4"/>
    <w:rsid w:val="00153867"/>
    <w:rsid w:val="0015410D"/>
    <w:rsid w:val="00156662"/>
    <w:rsid w:val="001568E5"/>
    <w:rsid w:val="00157609"/>
    <w:rsid w:val="00157BAC"/>
    <w:rsid w:val="00162E37"/>
    <w:rsid w:val="00163166"/>
    <w:rsid w:val="0016407B"/>
    <w:rsid w:val="0016528A"/>
    <w:rsid w:val="001659D0"/>
    <w:rsid w:val="001675AF"/>
    <w:rsid w:val="00174221"/>
    <w:rsid w:val="00176D60"/>
    <w:rsid w:val="001829BC"/>
    <w:rsid w:val="00182FFE"/>
    <w:rsid w:val="00183848"/>
    <w:rsid w:val="00185927"/>
    <w:rsid w:val="001860D9"/>
    <w:rsid w:val="001901B9"/>
    <w:rsid w:val="001938A1"/>
    <w:rsid w:val="0019474E"/>
    <w:rsid w:val="00194772"/>
    <w:rsid w:val="00196CB3"/>
    <w:rsid w:val="001A0ECC"/>
    <w:rsid w:val="001A1DAE"/>
    <w:rsid w:val="001A2B4A"/>
    <w:rsid w:val="001A42F7"/>
    <w:rsid w:val="001A4C42"/>
    <w:rsid w:val="001A5108"/>
    <w:rsid w:val="001A6397"/>
    <w:rsid w:val="001A7420"/>
    <w:rsid w:val="001B1FF5"/>
    <w:rsid w:val="001B6181"/>
    <w:rsid w:val="001B648E"/>
    <w:rsid w:val="001B6637"/>
    <w:rsid w:val="001B7B3B"/>
    <w:rsid w:val="001C1F82"/>
    <w:rsid w:val="001C21C3"/>
    <w:rsid w:val="001C2717"/>
    <w:rsid w:val="001C3523"/>
    <w:rsid w:val="001D02C2"/>
    <w:rsid w:val="001D04ED"/>
    <w:rsid w:val="001D1F12"/>
    <w:rsid w:val="001D2D4F"/>
    <w:rsid w:val="001D4501"/>
    <w:rsid w:val="001D5B52"/>
    <w:rsid w:val="001D6E60"/>
    <w:rsid w:val="001E1CD3"/>
    <w:rsid w:val="001E3845"/>
    <w:rsid w:val="001E4217"/>
    <w:rsid w:val="001E7193"/>
    <w:rsid w:val="001F0C1D"/>
    <w:rsid w:val="001F1132"/>
    <w:rsid w:val="001F15D0"/>
    <w:rsid w:val="001F168B"/>
    <w:rsid w:val="001F1BE3"/>
    <w:rsid w:val="001F1C30"/>
    <w:rsid w:val="001F2946"/>
    <w:rsid w:val="001F3C74"/>
    <w:rsid w:val="001F5C52"/>
    <w:rsid w:val="001F6103"/>
    <w:rsid w:val="001F6FF8"/>
    <w:rsid w:val="00200178"/>
    <w:rsid w:val="002014CA"/>
    <w:rsid w:val="00201D15"/>
    <w:rsid w:val="00202EBB"/>
    <w:rsid w:val="00204543"/>
    <w:rsid w:val="00207EBE"/>
    <w:rsid w:val="00212060"/>
    <w:rsid w:val="00212127"/>
    <w:rsid w:val="00212A18"/>
    <w:rsid w:val="00215BC3"/>
    <w:rsid w:val="00215BCE"/>
    <w:rsid w:val="002177E4"/>
    <w:rsid w:val="00217F97"/>
    <w:rsid w:val="00220220"/>
    <w:rsid w:val="00220E4C"/>
    <w:rsid w:val="00220E95"/>
    <w:rsid w:val="00221336"/>
    <w:rsid w:val="002215D9"/>
    <w:rsid w:val="00226F2F"/>
    <w:rsid w:val="00230BE3"/>
    <w:rsid w:val="00231FAE"/>
    <w:rsid w:val="002347A2"/>
    <w:rsid w:val="002353B1"/>
    <w:rsid w:val="00235A14"/>
    <w:rsid w:val="00236518"/>
    <w:rsid w:val="0023693A"/>
    <w:rsid w:val="00236C0A"/>
    <w:rsid w:val="00242C49"/>
    <w:rsid w:val="00243E9B"/>
    <w:rsid w:val="00246BD8"/>
    <w:rsid w:val="002510B0"/>
    <w:rsid w:val="002524FE"/>
    <w:rsid w:val="002557E7"/>
    <w:rsid w:val="00256425"/>
    <w:rsid w:val="002567E1"/>
    <w:rsid w:val="0025709E"/>
    <w:rsid w:val="00261A04"/>
    <w:rsid w:val="00262852"/>
    <w:rsid w:val="002633AF"/>
    <w:rsid w:val="002636F1"/>
    <w:rsid w:val="0026376D"/>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321"/>
    <w:rsid w:val="002A1ECD"/>
    <w:rsid w:val="002A626C"/>
    <w:rsid w:val="002A737B"/>
    <w:rsid w:val="002B0BCE"/>
    <w:rsid w:val="002B16C6"/>
    <w:rsid w:val="002B2299"/>
    <w:rsid w:val="002B277A"/>
    <w:rsid w:val="002B4EA8"/>
    <w:rsid w:val="002B5354"/>
    <w:rsid w:val="002B592C"/>
    <w:rsid w:val="002B5DA6"/>
    <w:rsid w:val="002B6339"/>
    <w:rsid w:val="002C0D81"/>
    <w:rsid w:val="002C428E"/>
    <w:rsid w:val="002C4859"/>
    <w:rsid w:val="002C71BD"/>
    <w:rsid w:val="002D0B34"/>
    <w:rsid w:val="002D2E13"/>
    <w:rsid w:val="002D309C"/>
    <w:rsid w:val="002D3BC0"/>
    <w:rsid w:val="002D4FFB"/>
    <w:rsid w:val="002D615F"/>
    <w:rsid w:val="002E00EE"/>
    <w:rsid w:val="002E1B8E"/>
    <w:rsid w:val="002E2C3F"/>
    <w:rsid w:val="002E7D6B"/>
    <w:rsid w:val="002F12BA"/>
    <w:rsid w:val="002F5D46"/>
    <w:rsid w:val="002F6873"/>
    <w:rsid w:val="002F687D"/>
    <w:rsid w:val="00300712"/>
    <w:rsid w:val="0030183D"/>
    <w:rsid w:val="003037AB"/>
    <w:rsid w:val="003079BD"/>
    <w:rsid w:val="003100FA"/>
    <w:rsid w:val="00310F5B"/>
    <w:rsid w:val="00311FD8"/>
    <w:rsid w:val="0031678F"/>
    <w:rsid w:val="003172DC"/>
    <w:rsid w:val="00320937"/>
    <w:rsid w:val="00320C00"/>
    <w:rsid w:val="0032166E"/>
    <w:rsid w:val="00322949"/>
    <w:rsid w:val="00323627"/>
    <w:rsid w:val="00323D1C"/>
    <w:rsid w:val="00325A05"/>
    <w:rsid w:val="003308CE"/>
    <w:rsid w:val="00331A08"/>
    <w:rsid w:val="00331F42"/>
    <w:rsid w:val="00331FEC"/>
    <w:rsid w:val="00333424"/>
    <w:rsid w:val="003358AE"/>
    <w:rsid w:val="003364AF"/>
    <w:rsid w:val="00336BAB"/>
    <w:rsid w:val="00336EB3"/>
    <w:rsid w:val="00340A3A"/>
    <w:rsid w:val="003424A7"/>
    <w:rsid w:val="00346212"/>
    <w:rsid w:val="0034679F"/>
    <w:rsid w:val="003509FA"/>
    <w:rsid w:val="00353DC7"/>
    <w:rsid w:val="0035462D"/>
    <w:rsid w:val="00355442"/>
    <w:rsid w:val="00356177"/>
    <w:rsid w:val="00356555"/>
    <w:rsid w:val="00357CB8"/>
    <w:rsid w:val="00357FBB"/>
    <w:rsid w:val="003654E6"/>
    <w:rsid w:val="00366420"/>
    <w:rsid w:val="00370696"/>
    <w:rsid w:val="003711E8"/>
    <w:rsid w:val="00371815"/>
    <w:rsid w:val="00372E56"/>
    <w:rsid w:val="003742C8"/>
    <w:rsid w:val="003758F9"/>
    <w:rsid w:val="003765B8"/>
    <w:rsid w:val="003778A2"/>
    <w:rsid w:val="00377B5E"/>
    <w:rsid w:val="00380D88"/>
    <w:rsid w:val="003819C1"/>
    <w:rsid w:val="003820CF"/>
    <w:rsid w:val="00382DBF"/>
    <w:rsid w:val="0038358D"/>
    <w:rsid w:val="00384195"/>
    <w:rsid w:val="00384759"/>
    <w:rsid w:val="00384A40"/>
    <w:rsid w:val="00384B67"/>
    <w:rsid w:val="00384D1C"/>
    <w:rsid w:val="0038513F"/>
    <w:rsid w:val="00385D11"/>
    <w:rsid w:val="00385F50"/>
    <w:rsid w:val="003875B0"/>
    <w:rsid w:val="00387B44"/>
    <w:rsid w:val="00392ADC"/>
    <w:rsid w:val="00392B88"/>
    <w:rsid w:val="00392F41"/>
    <w:rsid w:val="003A1E75"/>
    <w:rsid w:val="003A21A5"/>
    <w:rsid w:val="003A2E57"/>
    <w:rsid w:val="003A4119"/>
    <w:rsid w:val="003A5593"/>
    <w:rsid w:val="003B3F1F"/>
    <w:rsid w:val="003B70A3"/>
    <w:rsid w:val="003C2885"/>
    <w:rsid w:val="003C2C39"/>
    <w:rsid w:val="003C3971"/>
    <w:rsid w:val="003C5141"/>
    <w:rsid w:val="003C5675"/>
    <w:rsid w:val="003C5ADC"/>
    <w:rsid w:val="003C6154"/>
    <w:rsid w:val="003C62C8"/>
    <w:rsid w:val="003C706F"/>
    <w:rsid w:val="003C7244"/>
    <w:rsid w:val="003C7758"/>
    <w:rsid w:val="003C7BB1"/>
    <w:rsid w:val="003D2D01"/>
    <w:rsid w:val="003D68F0"/>
    <w:rsid w:val="003D6B19"/>
    <w:rsid w:val="003E02CB"/>
    <w:rsid w:val="003E3036"/>
    <w:rsid w:val="003E678B"/>
    <w:rsid w:val="003F1341"/>
    <w:rsid w:val="003F20FC"/>
    <w:rsid w:val="003F229B"/>
    <w:rsid w:val="003F286A"/>
    <w:rsid w:val="003F2FF2"/>
    <w:rsid w:val="003F685B"/>
    <w:rsid w:val="003F70B0"/>
    <w:rsid w:val="003F75A8"/>
    <w:rsid w:val="00400342"/>
    <w:rsid w:val="004011C7"/>
    <w:rsid w:val="004044B5"/>
    <w:rsid w:val="00404E3D"/>
    <w:rsid w:val="00406E8C"/>
    <w:rsid w:val="004103F1"/>
    <w:rsid w:val="00410ECB"/>
    <w:rsid w:val="0041192E"/>
    <w:rsid w:val="00415890"/>
    <w:rsid w:val="0041688A"/>
    <w:rsid w:val="004170AA"/>
    <w:rsid w:val="004175B8"/>
    <w:rsid w:val="00423334"/>
    <w:rsid w:val="00431886"/>
    <w:rsid w:val="00432BD9"/>
    <w:rsid w:val="00432F23"/>
    <w:rsid w:val="004337FD"/>
    <w:rsid w:val="00434337"/>
    <w:rsid w:val="004345EC"/>
    <w:rsid w:val="00436430"/>
    <w:rsid w:val="004364E9"/>
    <w:rsid w:val="00436D53"/>
    <w:rsid w:val="00437690"/>
    <w:rsid w:val="00440244"/>
    <w:rsid w:val="004426BD"/>
    <w:rsid w:val="0044346F"/>
    <w:rsid w:val="00443AD4"/>
    <w:rsid w:val="00443D0C"/>
    <w:rsid w:val="00443DC3"/>
    <w:rsid w:val="004452E0"/>
    <w:rsid w:val="00445C46"/>
    <w:rsid w:val="00445F58"/>
    <w:rsid w:val="00446481"/>
    <w:rsid w:val="00446E7A"/>
    <w:rsid w:val="004506E6"/>
    <w:rsid w:val="00452FD2"/>
    <w:rsid w:val="0045468D"/>
    <w:rsid w:val="00455793"/>
    <w:rsid w:val="00455B51"/>
    <w:rsid w:val="00456508"/>
    <w:rsid w:val="00456B81"/>
    <w:rsid w:val="004604CA"/>
    <w:rsid w:val="004620F7"/>
    <w:rsid w:val="004629CF"/>
    <w:rsid w:val="00462F52"/>
    <w:rsid w:val="00464F97"/>
    <w:rsid w:val="00465515"/>
    <w:rsid w:val="004732D1"/>
    <w:rsid w:val="004734D3"/>
    <w:rsid w:val="00473F27"/>
    <w:rsid w:val="004743DD"/>
    <w:rsid w:val="0047569C"/>
    <w:rsid w:val="00475EA2"/>
    <w:rsid w:val="0048105A"/>
    <w:rsid w:val="004865C8"/>
    <w:rsid w:val="00486F3D"/>
    <w:rsid w:val="00490D8F"/>
    <w:rsid w:val="00491982"/>
    <w:rsid w:val="0049202C"/>
    <w:rsid w:val="00492B13"/>
    <w:rsid w:val="004936FF"/>
    <w:rsid w:val="00493B9D"/>
    <w:rsid w:val="004943BA"/>
    <w:rsid w:val="00494AFB"/>
    <w:rsid w:val="00494C23"/>
    <w:rsid w:val="0049751D"/>
    <w:rsid w:val="004A0EFC"/>
    <w:rsid w:val="004A1283"/>
    <w:rsid w:val="004A2E50"/>
    <w:rsid w:val="004A35AF"/>
    <w:rsid w:val="004A5AC2"/>
    <w:rsid w:val="004A6A71"/>
    <w:rsid w:val="004A7B36"/>
    <w:rsid w:val="004B043D"/>
    <w:rsid w:val="004B77D0"/>
    <w:rsid w:val="004C0935"/>
    <w:rsid w:val="004C30AC"/>
    <w:rsid w:val="004C48D1"/>
    <w:rsid w:val="004C4FBA"/>
    <w:rsid w:val="004C5699"/>
    <w:rsid w:val="004C60E0"/>
    <w:rsid w:val="004C79D5"/>
    <w:rsid w:val="004D18E1"/>
    <w:rsid w:val="004D2C14"/>
    <w:rsid w:val="004D3578"/>
    <w:rsid w:val="004D3774"/>
    <w:rsid w:val="004D4EA4"/>
    <w:rsid w:val="004D5E72"/>
    <w:rsid w:val="004D6E67"/>
    <w:rsid w:val="004E0463"/>
    <w:rsid w:val="004E213A"/>
    <w:rsid w:val="004E3986"/>
    <w:rsid w:val="004E3C0F"/>
    <w:rsid w:val="004E3DAB"/>
    <w:rsid w:val="004E40F2"/>
    <w:rsid w:val="004E5D13"/>
    <w:rsid w:val="004E6B4B"/>
    <w:rsid w:val="004E7823"/>
    <w:rsid w:val="004F0988"/>
    <w:rsid w:val="004F3340"/>
    <w:rsid w:val="004F57AE"/>
    <w:rsid w:val="0050097B"/>
    <w:rsid w:val="005019F4"/>
    <w:rsid w:val="005051A3"/>
    <w:rsid w:val="005067C0"/>
    <w:rsid w:val="00506D1C"/>
    <w:rsid w:val="00507260"/>
    <w:rsid w:val="00510677"/>
    <w:rsid w:val="00510B56"/>
    <w:rsid w:val="00511A4D"/>
    <w:rsid w:val="0051237D"/>
    <w:rsid w:val="005129B5"/>
    <w:rsid w:val="00513A87"/>
    <w:rsid w:val="00515E14"/>
    <w:rsid w:val="00515E1C"/>
    <w:rsid w:val="00520FB6"/>
    <w:rsid w:val="0052205C"/>
    <w:rsid w:val="00522FB8"/>
    <w:rsid w:val="0052448C"/>
    <w:rsid w:val="00524FB1"/>
    <w:rsid w:val="0052617B"/>
    <w:rsid w:val="005270D7"/>
    <w:rsid w:val="005271CD"/>
    <w:rsid w:val="0052778B"/>
    <w:rsid w:val="00527B45"/>
    <w:rsid w:val="00530E36"/>
    <w:rsid w:val="005313A0"/>
    <w:rsid w:val="00533374"/>
    <w:rsid w:val="0053388B"/>
    <w:rsid w:val="005349D9"/>
    <w:rsid w:val="00535773"/>
    <w:rsid w:val="00536BAA"/>
    <w:rsid w:val="00537ECE"/>
    <w:rsid w:val="00540015"/>
    <w:rsid w:val="00540D18"/>
    <w:rsid w:val="00541528"/>
    <w:rsid w:val="00541B3E"/>
    <w:rsid w:val="00543AEB"/>
    <w:rsid w:val="00543E6C"/>
    <w:rsid w:val="00544419"/>
    <w:rsid w:val="00546134"/>
    <w:rsid w:val="0054787F"/>
    <w:rsid w:val="00547A12"/>
    <w:rsid w:val="005508DB"/>
    <w:rsid w:val="0055125D"/>
    <w:rsid w:val="005519CE"/>
    <w:rsid w:val="00552BD7"/>
    <w:rsid w:val="00555344"/>
    <w:rsid w:val="00555F60"/>
    <w:rsid w:val="00556283"/>
    <w:rsid w:val="005565CF"/>
    <w:rsid w:val="005573C4"/>
    <w:rsid w:val="00560DEB"/>
    <w:rsid w:val="005633ED"/>
    <w:rsid w:val="00563785"/>
    <w:rsid w:val="0056468A"/>
    <w:rsid w:val="00565087"/>
    <w:rsid w:val="00565376"/>
    <w:rsid w:val="005756E4"/>
    <w:rsid w:val="005768A2"/>
    <w:rsid w:val="00580219"/>
    <w:rsid w:val="0058051E"/>
    <w:rsid w:val="005805BC"/>
    <w:rsid w:val="00580E05"/>
    <w:rsid w:val="005811FB"/>
    <w:rsid w:val="005826FE"/>
    <w:rsid w:val="00584EAF"/>
    <w:rsid w:val="00586404"/>
    <w:rsid w:val="0058722F"/>
    <w:rsid w:val="00587615"/>
    <w:rsid w:val="00590CE7"/>
    <w:rsid w:val="0059206A"/>
    <w:rsid w:val="00594DBB"/>
    <w:rsid w:val="005950AC"/>
    <w:rsid w:val="00597B11"/>
    <w:rsid w:val="005A12C2"/>
    <w:rsid w:val="005A161D"/>
    <w:rsid w:val="005A376B"/>
    <w:rsid w:val="005A542D"/>
    <w:rsid w:val="005B1308"/>
    <w:rsid w:val="005B15B3"/>
    <w:rsid w:val="005B2CF6"/>
    <w:rsid w:val="005B5472"/>
    <w:rsid w:val="005B56F3"/>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605"/>
    <w:rsid w:val="005D7CF1"/>
    <w:rsid w:val="005E02BF"/>
    <w:rsid w:val="005E0844"/>
    <w:rsid w:val="005E3101"/>
    <w:rsid w:val="005E4303"/>
    <w:rsid w:val="005E4372"/>
    <w:rsid w:val="005E4BB2"/>
    <w:rsid w:val="005E50F8"/>
    <w:rsid w:val="005E63B0"/>
    <w:rsid w:val="005E6A11"/>
    <w:rsid w:val="005F100A"/>
    <w:rsid w:val="005F2297"/>
    <w:rsid w:val="005F379D"/>
    <w:rsid w:val="005F48DA"/>
    <w:rsid w:val="005F6FA1"/>
    <w:rsid w:val="005F788A"/>
    <w:rsid w:val="006028D3"/>
    <w:rsid w:val="00602AEA"/>
    <w:rsid w:val="00603653"/>
    <w:rsid w:val="00603B7F"/>
    <w:rsid w:val="00604EA1"/>
    <w:rsid w:val="0061261C"/>
    <w:rsid w:val="006128CB"/>
    <w:rsid w:val="006133CB"/>
    <w:rsid w:val="006139EF"/>
    <w:rsid w:val="00614FDF"/>
    <w:rsid w:val="006158DB"/>
    <w:rsid w:val="006166D7"/>
    <w:rsid w:val="00622740"/>
    <w:rsid w:val="00623B14"/>
    <w:rsid w:val="0062472A"/>
    <w:rsid w:val="00625E91"/>
    <w:rsid w:val="00625EC6"/>
    <w:rsid w:val="0062609E"/>
    <w:rsid w:val="00626C72"/>
    <w:rsid w:val="006304E7"/>
    <w:rsid w:val="0063240A"/>
    <w:rsid w:val="00633716"/>
    <w:rsid w:val="0063543D"/>
    <w:rsid w:val="006354A6"/>
    <w:rsid w:val="00637F7D"/>
    <w:rsid w:val="006414B4"/>
    <w:rsid w:val="006430D4"/>
    <w:rsid w:val="00645D8A"/>
    <w:rsid w:val="00646B76"/>
    <w:rsid w:val="00647114"/>
    <w:rsid w:val="00647453"/>
    <w:rsid w:val="006516F0"/>
    <w:rsid w:val="006526E9"/>
    <w:rsid w:val="00656F55"/>
    <w:rsid w:val="006622BC"/>
    <w:rsid w:val="00670799"/>
    <w:rsid w:val="00672025"/>
    <w:rsid w:val="00672386"/>
    <w:rsid w:val="00674E00"/>
    <w:rsid w:val="00674FF6"/>
    <w:rsid w:val="00675657"/>
    <w:rsid w:val="00682A86"/>
    <w:rsid w:val="00683EB9"/>
    <w:rsid w:val="00685C5C"/>
    <w:rsid w:val="00687284"/>
    <w:rsid w:val="006875E2"/>
    <w:rsid w:val="006878CD"/>
    <w:rsid w:val="006912E9"/>
    <w:rsid w:val="006929A8"/>
    <w:rsid w:val="00693506"/>
    <w:rsid w:val="00694399"/>
    <w:rsid w:val="006A08FE"/>
    <w:rsid w:val="006A11FC"/>
    <w:rsid w:val="006A323F"/>
    <w:rsid w:val="006A4F62"/>
    <w:rsid w:val="006A785D"/>
    <w:rsid w:val="006B11BB"/>
    <w:rsid w:val="006B165B"/>
    <w:rsid w:val="006B30D0"/>
    <w:rsid w:val="006B5521"/>
    <w:rsid w:val="006B6E59"/>
    <w:rsid w:val="006C3D95"/>
    <w:rsid w:val="006C40C7"/>
    <w:rsid w:val="006C5402"/>
    <w:rsid w:val="006C56ED"/>
    <w:rsid w:val="006D0A05"/>
    <w:rsid w:val="006D267D"/>
    <w:rsid w:val="006D2FFC"/>
    <w:rsid w:val="006D38CF"/>
    <w:rsid w:val="006D412B"/>
    <w:rsid w:val="006D4360"/>
    <w:rsid w:val="006D72D2"/>
    <w:rsid w:val="006E1128"/>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3A89"/>
    <w:rsid w:val="00704385"/>
    <w:rsid w:val="00704BAA"/>
    <w:rsid w:val="0071174C"/>
    <w:rsid w:val="00711AB8"/>
    <w:rsid w:val="00712753"/>
    <w:rsid w:val="00712C10"/>
    <w:rsid w:val="00713949"/>
    <w:rsid w:val="00713C44"/>
    <w:rsid w:val="0071467D"/>
    <w:rsid w:val="00714EB5"/>
    <w:rsid w:val="0071590D"/>
    <w:rsid w:val="00716246"/>
    <w:rsid w:val="007207E2"/>
    <w:rsid w:val="00721FE5"/>
    <w:rsid w:val="00722212"/>
    <w:rsid w:val="00722C27"/>
    <w:rsid w:val="007254BB"/>
    <w:rsid w:val="00730DC0"/>
    <w:rsid w:val="00731FC3"/>
    <w:rsid w:val="00732601"/>
    <w:rsid w:val="00733799"/>
    <w:rsid w:val="00734A5B"/>
    <w:rsid w:val="00735E4D"/>
    <w:rsid w:val="0074026F"/>
    <w:rsid w:val="00740A72"/>
    <w:rsid w:val="007429F6"/>
    <w:rsid w:val="007431F0"/>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66C68"/>
    <w:rsid w:val="007709EE"/>
    <w:rsid w:val="00773FAD"/>
    <w:rsid w:val="00774501"/>
    <w:rsid w:val="007746A5"/>
    <w:rsid w:val="00774A33"/>
    <w:rsid w:val="00774DA4"/>
    <w:rsid w:val="00781F0F"/>
    <w:rsid w:val="00783406"/>
    <w:rsid w:val="00783E44"/>
    <w:rsid w:val="00784703"/>
    <w:rsid w:val="00785FC0"/>
    <w:rsid w:val="00793C20"/>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C5430"/>
    <w:rsid w:val="007D13F6"/>
    <w:rsid w:val="007D25BC"/>
    <w:rsid w:val="007D3193"/>
    <w:rsid w:val="007D3E6F"/>
    <w:rsid w:val="007D4CAD"/>
    <w:rsid w:val="007D6278"/>
    <w:rsid w:val="007E171B"/>
    <w:rsid w:val="007E3545"/>
    <w:rsid w:val="007E3A5D"/>
    <w:rsid w:val="007E4BB2"/>
    <w:rsid w:val="007E546B"/>
    <w:rsid w:val="007F008D"/>
    <w:rsid w:val="007F088C"/>
    <w:rsid w:val="007F0F4A"/>
    <w:rsid w:val="007F2C34"/>
    <w:rsid w:val="007F524A"/>
    <w:rsid w:val="007F58BB"/>
    <w:rsid w:val="007F6BE3"/>
    <w:rsid w:val="007F7BF5"/>
    <w:rsid w:val="00802894"/>
    <w:rsid w:val="008028A4"/>
    <w:rsid w:val="00803A40"/>
    <w:rsid w:val="00803B3A"/>
    <w:rsid w:val="00803ED6"/>
    <w:rsid w:val="00804323"/>
    <w:rsid w:val="00807BB0"/>
    <w:rsid w:val="0081022C"/>
    <w:rsid w:val="008110F6"/>
    <w:rsid w:val="0081206A"/>
    <w:rsid w:val="00816301"/>
    <w:rsid w:val="00817035"/>
    <w:rsid w:val="00820290"/>
    <w:rsid w:val="00824C43"/>
    <w:rsid w:val="00824E74"/>
    <w:rsid w:val="00826CDD"/>
    <w:rsid w:val="00826FA7"/>
    <w:rsid w:val="008279B6"/>
    <w:rsid w:val="00830747"/>
    <w:rsid w:val="00834218"/>
    <w:rsid w:val="00835040"/>
    <w:rsid w:val="00840BFE"/>
    <w:rsid w:val="00843A96"/>
    <w:rsid w:val="008442CB"/>
    <w:rsid w:val="008458C2"/>
    <w:rsid w:val="00846C81"/>
    <w:rsid w:val="00847218"/>
    <w:rsid w:val="00847ED9"/>
    <w:rsid w:val="00850141"/>
    <w:rsid w:val="008503CF"/>
    <w:rsid w:val="00850BBC"/>
    <w:rsid w:val="008512A0"/>
    <w:rsid w:val="008525EA"/>
    <w:rsid w:val="00853704"/>
    <w:rsid w:val="008544F7"/>
    <w:rsid w:val="008563F7"/>
    <w:rsid w:val="008574F3"/>
    <w:rsid w:val="00864462"/>
    <w:rsid w:val="00865866"/>
    <w:rsid w:val="00865975"/>
    <w:rsid w:val="00865B5A"/>
    <w:rsid w:val="008710A1"/>
    <w:rsid w:val="008714B1"/>
    <w:rsid w:val="00871CA3"/>
    <w:rsid w:val="00872144"/>
    <w:rsid w:val="00872702"/>
    <w:rsid w:val="008741E7"/>
    <w:rsid w:val="00874470"/>
    <w:rsid w:val="008768CA"/>
    <w:rsid w:val="00876B89"/>
    <w:rsid w:val="008777C7"/>
    <w:rsid w:val="00880DEF"/>
    <w:rsid w:val="0088174B"/>
    <w:rsid w:val="00882F3E"/>
    <w:rsid w:val="008855E6"/>
    <w:rsid w:val="00886BD6"/>
    <w:rsid w:val="00891C9E"/>
    <w:rsid w:val="0089254A"/>
    <w:rsid w:val="00892971"/>
    <w:rsid w:val="00893656"/>
    <w:rsid w:val="008946C7"/>
    <w:rsid w:val="00895D9B"/>
    <w:rsid w:val="008965CB"/>
    <w:rsid w:val="00896D0D"/>
    <w:rsid w:val="00897283"/>
    <w:rsid w:val="008A3ACC"/>
    <w:rsid w:val="008A4472"/>
    <w:rsid w:val="008A648F"/>
    <w:rsid w:val="008A666B"/>
    <w:rsid w:val="008A79B2"/>
    <w:rsid w:val="008B2BEB"/>
    <w:rsid w:val="008B3D37"/>
    <w:rsid w:val="008B45E3"/>
    <w:rsid w:val="008B5A79"/>
    <w:rsid w:val="008B5F28"/>
    <w:rsid w:val="008B6353"/>
    <w:rsid w:val="008C0708"/>
    <w:rsid w:val="008C2B53"/>
    <w:rsid w:val="008C384C"/>
    <w:rsid w:val="008C51DF"/>
    <w:rsid w:val="008C5BFC"/>
    <w:rsid w:val="008C7407"/>
    <w:rsid w:val="008D462C"/>
    <w:rsid w:val="008D4631"/>
    <w:rsid w:val="008D49BE"/>
    <w:rsid w:val="008D65E5"/>
    <w:rsid w:val="008D6E28"/>
    <w:rsid w:val="008D77B3"/>
    <w:rsid w:val="008E0008"/>
    <w:rsid w:val="008E2AC1"/>
    <w:rsid w:val="008E2D68"/>
    <w:rsid w:val="008E638E"/>
    <w:rsid w:val="008E6756"/>
    <w:rsid w:val="008E6B44"/>
    <w:rsid w:val="008F09EF"/>
    <w:rsid w:val="008F1848"/>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2525"/>
    <w:rsid w:val="0091314B"/>
    <w:rsid w:val="0091348E"/>
    <w:rsid w:val="00917517"/>
    <w:rsid w:val="00917CCB"/>
    <w:rsid w:val="00921010"/>
    <w:rsid w:val="00921C56"/>
    <w:rsid w:val="00923B46"/>
    <w:rsid w:val="009242E9"/>
    <w:rsid w:val="00927074"/>
    <w:rsid w:val="00927C6B"/>
    <w:rsid w:val="009303F3"/>
    <w:rsid w:val="00932569"/>
    <w:rsid w:val="00933FB0"/>
    <w:rsid w:val="00935C81"/>
    <w:rsid w:val="00937311"/>
    <w:rsid w:val="009407E5"/>
    <w:rsid w:val="009409F6"/>
    <w:rsid w:val="00942EC2"/>
    <w:rsid w:val="00943C7B"/>
    <w:rsid w:val="0094576F"/>
    <w:rsid w:val="0094798A"/>
    <w:rsid w:val="00950E75"/>
    <w:rsid w:val="00951567"/>
    <w:rsid w:val="00951894"/>
    <w:rsid w:val="009520B5"/>
    <w:rsid w:val="00955123"/>
    <w:rsid w:val="0095726C"/>
    <w:rsid w:val="00957D2C"/>
    <w:rsid w:val="00961676"/>
    <w:rsid w:val="009631EA"/>
    <w:rsid w:val="009638A7"/>
    <w:rsid w:val="009653ED"/>
    <w:rsid w:val="0097054E"/>
    <w:rsid w:val="00971213"/>
    <w:rsid w:val="00973075"/>
    <w:rsid w:val="009735E2"/>
    <w:rsid w:val="00975429"/>
    <w:rsid w:val="00975A89"/>
    <w:rsid w:val="00980C0F"/>
    <w:rsid w:val="00984201"/>
    <w:rsid w:val="00984F72"/>
    <w:rsid w:val="00985411"/>
    <w:rsid w:val="0098570D"/>
    <w:rsid w:val="0098570E"/>
    <w:rsid w:val="00990E84"/>
    <w:rsid w:val="00991B6D"/>
    <w:rsid w:val="00991F1C"/>
    <w:rsid w:val="009946C9"/>
    <w:rsid w:val="0099490A"/>
    <w:rsid w:val="00995348"/>
    <w:rsid w:val="009966FF"/>
    <w:rsid w:val="009A40C4"/>
    <w:rsid w:val="009A4B24"/>
    <w:rsid w:val="009B087A"/>
    <w:rsid w:val="009B1452"/>
    <w:rsid w:val="009B281B"/>
    <w:rsid w:val="009B45E9"/>
    <w:rsid w:val="009B58D5"/>
    <w:rsid w:val="009B5BCB"/>
    <w:rsid w:val="009C051B"/>
    <w:rsid w:val="009C31A9"/>
    <w:rsid w:val="009C415F"/>
    <w:rsid w:val="009C4B7F"/>
    <w:rsid w:val="009C51E1"/>
    <w:rsid w:val="009C65DD"/>
    <w:rsid w:val="009C7FB1"/>
    <w:rsid w:val="009D0BED"/>
    <w:rsid w:val="009D3D2E"/>
    <w:rsid w:val="009D511F"/>
    <w:rsid w:val="009E462B"/>
    <w:rsid w:val="009E5347"/>
    <w:rsid w:val="009E53FD"/>
    <w:rsid w:val="009F209C"/>
    <w:rsid w:val="009F37B7"/>
    <w:rsid w:val="009F41DA"/>
    <w:rsid w:val="009F563E"/>
    <w:rsid w:val="009F5D54"/>
    <w:rsid w:val="009F64C0"/>
    <w:rsid w:val="009F778B"/>
    <w:rsid w:val="009F7C20"/>
    <w:rsid w:val="00A010EB"/>
    <w:rsid w:val="00A01621"/>
    <w:rsid w:val="00A027CA"/>
    <w:rsid w:val="00A027CC"/>
    <w:rsid w:val="00A0405E"/>
    <w:rsid w:val="00A058DA"/>
    <w:rsid w:val="00A10F02"/>
    <w:rsid w:val="00A11012"/>
    <w:rsid w:val="00A1131C"/>
    <w:rsid w:val="00A119B3"/>
    <w:rsid w:val="00A12E8B"/>
    <w:rsid w:val="00A14503"/>
    <w:rsid w:val="00A16449"/>
    <w:rsid w:val="00A164B4"/>
    <w:rsid w:val="00A206B4"/>
    <w:rsid w:val="00A20B35"/>
    <w:rsid w:val="00A21E84"/>
    <w:rsid w:val="00A23810"/>
    <w:rsid w:val="00A26956"/>
    <w:rsid w:val="00A26D5D"/>
    <w:rsid w:val="00A27226"/>
    <w:rsid w:val="00A27486"/>
    <w:rsid w:val="00A277DF"/>
    <w:rsid w:val="00A306C7"/>
    <w:rsid w:val="00A30BCD"/>
    <w:rsid w:val="00A33859"/>
    <w:rsid w:val="00A35138"/>
    <w:rsid w:val="00A4124F"/>
    <w:rsid w:val="00A4296C"/>
    <w:rsid w:val="00A43242"/>
    <w:rsid w:val="00A44278"/>
    <w:rsid w:val="00A466B7"/>
    <w:rsid w:val="00A47AD5"/>
    <w:rsid w:val="00A51528"/>
    <w:rsid w:val="00A52739"/>
    <w:rsid w:val="00A53724"/>
    <w:rsid w:val="00A5411D"/>
    <w:rsid w:val="00A551C3"/>
    <w:rsid w:val="00A55313"/>
    <w:rsid w:val="00A56066"/>
    <w:rsid w:val="00A57DE7"/>
    <w:rsid w:val="00A6151B"/>
    <w:rsid w:val="00A61E23"/>
    <w:rsid w:val="00A63BFE"/>
    <w:rsid w:val="00A667BD"/>
    <w:rsid w:val="00A67A92"/>
    <w:rsid w:val="00A71753"/>
    <w:rsid w:val="00A72974"/>
    <w:rsid w:val="00A73129"/>
    <w:rsid w:val="00A7683A"/>
    <w:rsid w:val="00A77B14"/>
    <w:rsid w:val="00A81579"/>
    <w:rsid w:val="00A818A8"/>
    <w:rsid w:val="00A81A74"/>
    <w:rsid w:val="00A82346"/>
    <w:rsid w:val="00A82E6E"/>
    <w:rsid w:val="00A83C38"/>
    <w:rsid w:val="00A84ED2"/>
    <w:rsid w:val="00A928FF"/>
    <w:rsid w:val="00A92BA1"/>
    <w:rsid w:val="00A935DA"/>
    <w:rsid w:val="00A94C63"/>
    <w:rsid w:val="00A94EC5"/>
    <w:rsid w:val="00A95A32"/>
    <w:rsid w:val="00A963D7"/>
    <w:rsid w:val="00A97F67"/>
    <w:rsid w:val="00AA0CE2"/>
    <w:rsid w:val="00AA13C6"/>
    <w:rsid w:val="00AA18F6"/>
    <w:rsid w:val="00AB3C1B"/>
    <w:rsid w:val="00AB4A5D"/>
    <w:rsid w:val="00AB5496"/>
    <w:rsid w:val="00AB594A"/>
    <w:rsid w:val="00AB6F30"/>
    <w:rsid w:val="00AB7E0A"/>
    <w:rsid w:val="00AC0031"/>
    <w:rsid w:val="00AC0ACE"/>
    <w:rsid w:val="00AC1ECC"/>
    <w:rsid w:val="00AC4E0B"/>
    <w:rsid w:val="00AC640C"/>
    <w:rsid w:val="00AC64F0"/>
    <w:rsid w:val="00AC6BC6"/>
    <w:rsid w:val="00AD0650"/>
    <w:rsid w:val="00AD0A8D"/>
    <w:rsid w:val="00AD0CC8"/>
    <w:rsid w:val="00AD1276"/>
    <w:rsid w:val="00AD1BA6"/>
    <w:rsid w:val="00AD1CB2"/>
    <w:rsid w:val="00AD392F"/>
    <w:rsid w:val="00AD3D80"/>
    <w:rsid w:val="00AD4071"/>
    <w:rsid w:val="00AD56C5"/>
    <w:rsid w:val="00AD7425"/>
    <w:rsid w:val="00AD7B29"/>
    <w:rsid w:val="00AE1BAB"/>
    <w:rsid w:val="00AE418E"/>
    <w:rsid w:val="00AE5967"/>
    <w:rsid w:val="00AE65E2"/>
    <w:rsid w:val="00AE7F4B"/>
    <w:rsid w:val="00AF03E2"/>
    <w:rsid w:val="00AF0ACF"/>
    <w:rsid w:val="00AF1104"/>
    <w:rsid w:val="00AF1460"/>
    <w:rsid w:val="00AF15F9"/>
    <w:rsid w:val="00AF21C7"/>
    <w:rsid w:val="00AF39E5"/>
    <w:rsid w:val="00AF7759"/>
    <w:rsid w:val="00B00656"/>
    <w:rsid w:val="00B02D3D"/>
    <w:rsid w:val="00B03445"/>
    <w:rsid w:val="00B10CC2"/>
    <w:rsid w:val="00B11C49"/>
    <w:rsid w:val="00B121BD"/>
    <w:rsid w:val="00B140E1"/>
    <w:rsid w:val="00B15449"/>
    <w:rsid w:val="00B174B9"/>
    <w:rsid w:val="00B21385"/>
    <w:rsid w:val="00B2173F"/>
    <w:rsid w:val="00B22565"/>
    <w:rsid w:val="00B22C7E"/>
    <w:rsid w:val="00B23152"/>
    <w:rsid w:val="00B24ACF"/>
    <w:rsid w:val="00B259A9"/>
    <w:rsid w:val="00B27B86"/>
    <w:rsid w:val="00B30382"/>
    <w:rsid w:val="00B3237F"/>
    <w:rsid w:val="00B339D2"/>
    <w:rsid w:val="00B34EE8"/>
    <w:rsid w:val="00B36218"/>
    <w:rsid w:val="00B40130"/>
    <w:rsid w:val="00B406E1"/>
    <w:rsid w:val="00B40BA8"/>
    <w:rsid w:val="00B412F9"/>
    <w:rsid w:val="00B42700"/>
    <w:rsid w:val="00B42A02"/>
    <w:rsid w:val="00B43D1C"/>
    <w:rsid w:val="00B458E4"/>
    <w:rsid w:val="00B5033C"/>
    <w:rsid w:val="00B503A2"/>
    <w:rsid w:val="00B512A3"/>
    <w:rsid w:val="00B52613"/>
    <w:rsid w:val="00B53EA6"/>
    <w:rsid w:val="00B568D4"/>
    <w:rsid w:val="00B57175"/>
    <w:rsid w:val="00B5776D"/>
    <w:rsid w:val="00B578D1"/>
    <w:rsid w:val="00B6075E"/>
    <w:rsid w:val="00B62C53"/>
    <w:rsid w:val="00B62FE5"/>
    <w:rsid w:val="00B63E59"/>
    <w:rsid w:val="00B6418B"/>
    <w:rsid w:val="00B6430C"/>
    <w:rsid w:val="00B66340"/>
    <w:rsid w:val="00B6692B"/>
    <w:rsid w:val="00B673E6"/>
    <w:rsid w:val="00B72BFC"/>
    <w:rsid w:val="00B737F4"/>
    <w:rsid w:val="00B73D62"/>
    <w:rsid w:val="00B7504D"/>
    <w:rsid w:val="00B770DD"/>
    <w:rsid w:val="00B83174"/>
    <w:rsid w:val="00B850D3"/>
    <w:rsid w:val="00B858E4"/>
    <w:rsid w:val="00B85D4C"/>
    <w:rsid w:val="00B87608"/>
    <w:rsid w:val="00B8774E"/>
    <w:rsid w:val="00B878DE"/>
    <w:rsid w:val="00B90143"/>
    <w:rsid w:val="00B9103D"/>
    <w:rsid w:val="00B91762"/>
    <w:rsid w:val="00B91EDF"/>
    <w:rsid w:val="00B92900"/>
    <w:rsid w:val="00B93086"/>
    <w:rsid w:val="00BA06DA"/>
    <w:rsid w:val="00BA0777"/>
    <w:rsid w:val="00BA10BB"/>
    <w:rsid w:val="00BA14D9"/>
    <w:rsid w:val="00BA19ED"/>
    <w:rsid w:val="00BA2ABB"/>
    <w:rsid w:val="00BA391C"/>
    <w:rsid w:val="00BA46FB"/>
    <w:rsid w:val="00BA47B2"/>
    <w:rsid w:val="00BA4B8D"/>
    <w:rsid w:val="00BA58AE"/>
    <w:rsid w:val="00BA6545"/>
    <w:rsid w:val="00BB0238"/>
    <w:rsid w:val="00BB0ADD"/>
    <w:rsid w:val="00BB41BB"/>
    <w:rsid w:val="00BB6438"/>
    <w:rsid w:val="00BC0C3B"/>
    <w:rsid w:val="00BC0F7D"/>
    <w:rsid w:val="00BC1603"/>
    <w:rsid w:val="00BC277F"/>
    <w:rsid w:val="00BC38F0"/>
    <w:rsid w:val="00BC43F2"/>
    <w:rsid w:val="00BC500C"/>
    <w:rsid w:val="00BC5C80"/>
    <w:rsid w:val="00BD1E44"/>
    <w:rsid w:val="00BD2B38"/>
    <w:rsid w:val="00BD5190"/>
    <w:rsid w:val="00BD5BCB"/>
    <w:rsid w:val="00BD6AE5"/>
    <w:rsid w:val="00BD7D31"/>
    <w:rsid w:val="00BE1B3C"/>
    <w:rsid w:val="00BE3255"/>
    <w:rsid w:val="00BE3562"/>
    <w:rsid w:val="00BE3C79"/>
    <w:rsid w:val="00BE5D01"/>
    <w:rsid w:val="00BF128E"/>
    <w:rsid w:val="00BF22A1"/>
    <w:rsid w:val="00BF3683"/>
    <w:rsid w:val="00BF377A"/>
    <w:rsid w:val="00BF58BB"/>
    <w:rsid w:val="00BF6389"/>
    <w:rsid w:val="00BF7A1D"/>
    <w:rsid w:val="00C0362A"/>
    <w:rsid w:val="00C046AD"/>
    <w:rsid w:val="00C066DF"/>
    <w:rsid w:val="00C068FF"/>
    <w:rsid w:val="00C06E12"/>
    <w:rsid w:val="00C0715E"/>
    <w:rsid w:val="00C074DD"/>
    <w:rsid w:val="00C1278A"/>
    <w:rsid w:val="00C14532"/>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45AA"/>
    <w:rsid w:val="00C37D1A"/>
    <w:rsid w:val="00C40DAF"/>
    <w:rsid w:val="00C40E1C"/>
    <w:rsid w:val="00C43AE0"/>
    <w:rsid w:val="00C45231"/>
    <w:rsid w:val="00C460C8"/>
    <w:rsid w:val="00C4672B"/>
    <w:rsid w:val="00C47295"/>
    <w:rsid w:val="00C473B2"/>
    <w:rsid w:val="00C47446"/>
    <w:rsid w:val="00C50606"/>
    <w:rsid w:val="00C51C91"/>
    <w:rsid w:val="00C520F9"/>
    <w:rsid w:val="00C52F48"/>
    <w:rsid w:val="00C53050"/>
    <w:rsid w:val="00C531D0"/>
    <w:rsid w:val="00C53391"/>
    <w:rsid w:val="00C53E2E"/>
    <w:rsid w:val="00C5457B"/>
    <w:rsid w:val="00C550AE"/>
    <w:rsid w:val="00C551FF"/>
    <w:rsid w:val="00C62E21"/>
    <w:rsid w:val="00C62FD3"/>
    <w:rsid w:val="00C72833"/>
    <w:rsid w:val="00C72DB8"/>
    <w:rsid w:val="00C72E4D"/>
    <w:rsid w:val="00C746B2"/>
    <w:rsid w:val="00C768BB"/>
    <w:rsid w:val="00C8021A"/>
    <w:rsid w:val="00C8026E"/>
    <w:rsid w:val="00C80A08"/>
    <w:rsid w:val="00C80D58"/>
    <w:rsid w:val="00C80F1D"/>
    <w:rsid w:val="00C829A2"/>
    <w:rsid w:val="00C83C93"/>
    <w:rsid w:val="00C84727"/>
    <w:rsid w:val="00C84C8A"/>
    <w:rsid w:val="00C86CED"/>
    <w:rsid w:val="00C91962"/>
    <w:rsid w:val="00C93F40"/>
    <w:rsid w:val="00C94781"/>
    <w:rsid w:val="00C94941"/>
    <w:rsid w:val="00C965A8"/>
    <w:rsid w:val="00C97BB6"/>
    <w:rsid w:val="00CA3140"/>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7FC"/>
    <w:rsid w:val="00CD7DF8"/>
    <w:rsid w:val="00CE2BA7"/>
    <w:rsid w:val="00CE576A"/>
    <w:rsid w:val="00CF0325"/>
    <w:rsid w:val="00CF10D5"/>
    <w:rsid w:val="00CF2B4D"/>
    <w:rsid w:val="00CF4C29"/>
    <w:rsid w:val="00CF6AE1"/>
    <w:rsid w:val="00D032A6"/>
    <w:rsid w:val="00D0366C"/>
    <w:rsid w:val="00D03710"/>
    <w:rsid w:val="00D06AEB"/>
    <w:rsid w:val="00D20B87"/>
    <w:rsid w:val="00D21B2D"/>
    <w:rsid w:val="00D2397B"/>
    <w:rsid w:val="00D24455"/>
    <w:rsid w:val="00D278FC"/>
    <w:rsid w:val="00D30048"/>
    <w:rsid w:val="00D31482"/>
    <w:rsid w:val="00D33529"/>
    <w:rsid w:val="00D33DCF"/>
    <w:rsid w:val="00D342A9"/>
    <w:rsid w:val="00D3642F"/>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1DB2"/>
    <w:rsid w:val="00D64103"/>
    <w:rsid w:val="00D6459C"/>
    <w:rsid w:val="00D653CB"/>
    <w:rsid w:val="00D66018"/>
    <w:rsid w:val="00D66027"/>
    <w:rsid w:val="00D66A15"/>
    <w:rsid w:val="00D675A9"/>
    <w:rsid w:val="00D702AA"/>
    <w:rsid w:val="00D70C09"/>
    <w:rsid w:val="00D71C36"/>
    <w:rsid w:val="00D71FAC"/>
    <w:rsid w:val="00D721AB"/>
    <w:rsid w:val="00D738D6"/>
    <w:rsid w:val="00D73AB5"/>
    <w:rsid w:val="00D74635"/>
    <w:rsid w:val="00D753DD"/>
    <w:rsid w:val="00D755EB"/>
    <w:rsid w:val="00D76048"/>
    <w:rsid w:val="00D7647A"/>
    <w:rsid w:val="00D80499"/>
    <w:rsid w:val="00D8059B"/>
    <w:rsid w:val="00D80A55"/>
    <w:rsid w:val="00D81369"/>
    <w:rsid w:val="00D82297"/>
    <w:rsid w:val="00D82675"/>
    <w:rsid w:val="00D82E6F"/>
    <w:rsid w:val="00D82EF9"/>
    <w:rsid w:val="00D85FFC"/>
    <w:rsid w:val="00D87E00"/>
    <w:rsid w:val="00D901A1"/>
    <w:rsid w:val="00D9134D"/>
    <w:rsid w:val="00D92841"/>
    <w:rsid w:val="00D9324F"/>
    <w:rsid w:val="00D9594D"/>
    <w:rsid w:val="00D9615C"/>
    <w:rsid w:val="00D97D6A"/>
    <w:rsid w:val="00DA066E"/>
    <w:rsid w:val="00DA0F78"/>
    <w:rsid w:val="00DA211D"/>
    <w:rsid w:val="00DA27CA"/>
    <w:rsid w:val="00DA4A79"/>
    <w:rsid w:val="00DA5E5C"/>
    <w:rsid w:val="00DA695F"/>
    <w:rsid w:val="00DA6EFD"/>
    <w:rsid w:val="00DA7A03"/>
    <w:rsid w:val="00DB1818"/>
    <w:rsid w:val="00DB31F2"/>
    <w:rsid w:val="00DB688E"/>
    <w:rsid w:val="00DC02ED"/>
    <w:rsid w:val="00DC2A83"/>
    <w:rsid w:val="00DC309B"/>
    <w:rsid w:val="00DC4DA2"/>
    <w:rsid w:val="00DC5AED"/>
    <w:rsid w:val="00DC7CAB"/>
    <w:rsid w:val="00DD08B5"/>
    <w:rsid w:val="00DD0EE2"/>
    <w:rsid w:val="00DD17BB"/>
    <w:rsid w:val="00DD1FD4"/>
    <w:rsid w:val="00DD3928"/>
    <w:rsid w:val="00DD42E2"/>
    <w:rsid w:val="00DD4384"/>
    <w:rsid w:val="00DD4C17"/>
    <w:rsid w:val="00DD61B2"/>
    <w:rsid w:val="00DD6A0A"/>
    <w:rsid w:val="00DD74A5"/>
    <w:rsid w:val="00DE0BC1"/>
    <w:rsid w:val="00DE2216"/>
    <w:rsid w:val="00DE2535"/>
    <w:rsid w:val="00DE4FC2"/>
    <w:rsid w:val="00DE69C7"/>
    <w:rsid w:val="00DE76CC"/>
    <w:rsid w:val="00DE7EFD"/>
    <w:rsid w:val="00DF0250"/>
    <w:rsid w:val="00DF117B"/>
    <w:rsid w:val="00DF19EB"/>
    <w:rsid w:val="00DF2462"/>
    <w:rsid w:val="00DF2B1F"/>
    <w:rsid w:val="00DF5E05"/>
    <w:rsid w:val="00DF62CD"/>
    <w:rsid w:val="00DF67FD"/>
    <w:rsid w:val="00E010A0"/>
    <w:rsid w:val="00E02792"/>
    <w:rsid w:val="00E048E2"/>
    <w:rsid w:val="00E07EF5"/>
    <w:rsid w:val="00E1239D"/>
    <w:rsid w:val="00E13636"/>
    <w:rsid w:val="00E16509"/>
    <w:rsid w:val="00E16E92"/>
    <w:rsid w:val="00E1737B"/>
    <w:rsid w:val="00E221A9"/>
    <w:rsid w:val="00E2297A"/>
    <w:rsid w:val="00E23548"/>
    <w:rsid w:val="00E246CE"/>
    <w:rsid w:val="00E27AF7"/>
    <w:rsid w:val="00E308C0"/>
    <w:rsid w:val="00E323D0"/>
    <w:rsid w:val="00E3455B"/>
    <w:rsid w:val="00E359E1"/>
    <w:rsid w:val="00E36AC5"/>
    <w:rsid w:val="00E36FD6"/>
    <w:rsid w:val="00E41263"/>
    <w:rsid w:val="00E41FA1"/>
    <w:rsid w:val="00E43E6E"/>
    <w:rsid w:val="00E44582"/>
    <w:rsid w:val="00E44EE3"/>
    <w:rsid w:val="00E46DD4"/>
    <w:rsid w:val="00E472D5"/>
    <w:rsid w:val="00E4787A"/>
    <w:rsid w:val="00E51B40"/>
    <w:rsid w:val="00E532D7"/>
    <w:rsid w:val="00E541B6"/>
    <w:rsid w:val="00E55E8C"/>
    <w:rsid w:val="00E574EE"/>
    <w:rsid w:val="00E57F2D"/>
    <w:rsid w:val="00E61721"/>
    <w:rsid w:val="00E62592"/>
    <w:rsid w:val="00E62891"/>
    <w:rsid w:val="00E62A07"/>
    <w:rsid w:val="00E657CD"/>
    <w:rsid w:val="00E65D16"/>
    <w:rsid w:val="00E7080E"/>
    <w:rsid w:val="00E70FB6"/>
    <w:rsid w:val="00E713AD"/>
    <w:rsid w:val="00E71592"/>
    <w:rsid w:val="00E716E8"/>
    <w:rsid w:val="00E74FBC"/>
    <w:rsid w:val="00E76B81"/>
    <w:rsid w:val="00E76B88"/>
    <w:rsid w:val="00E76DD9"/>
    <w:rsid w:val="00E77645"/>
    <w:rsid w:val="00E827AF"/>
    <w:rsid w:val="00E85302"/>
    <w:rsid w:val="00E85C9F"/>
    <w:rsid w:val="00E861B0"/>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B62DE"/>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076D4"/>
    <w:rsid w:val="00F1059B"/>
    <w:rsid w:val="00F10DDF"/>
    <w:rsid w:val="00F115E6"/>
    <w:rsid w:val="00F13064"/>
    <w:rsid w:val="00F13360"/>
    <w:rsid w:val="00F2019C"/>
    <w:rsid w:val="00F204FC"/>
    <w:rsid w:val="00F206FA"/>
    <w:rsid w:val="00F207AE"/>
    <w:rsid w:val="00F21C60"/>
    <w:rsid w:val="00F22EC7"/>
    <w:rsid w:val="00F2348B"/>
    <w:rsid w:val="00F2356D"/>
    <w:rsid w:val="00F245A8"/>
    <w:rsid w:val="00F24F00"/>
    <w:rsid w:val="00F25A3C"/>
    <w:rsid w:val="00F262BA"/>
    <w:rsid w:val="00F273B5"/>
    <w:rsid w:val="00F313F0"/>
    <w:rsid w:val="00F317C9"/>
    <w:rsid w:val="00F31A78"/>
    <w:rsid w:val="00F325C8"/>
    <w:rsid w:val="00F330D3"/>
    <w:rsid w:val="00F331BA"/>
    <w:rsid w:val="00F35145"/>
    <w:rsid w:val="00F35B59"/>
    <w:rsid w:val="00F35D35"/>
    <w:rsid w:val="00F40321"/>
    <w:rsid w:val="00F40C5E"/>
    <w:rsid w:val="00F41037"/>
    <w:rsid w:val="00F4119F"/>
    <w:rsid w:val="00F423E8"/>
    <w:rsid w:val="00F425DB"/>
    <w:rsid w:val="00F42CD8"/>
    <w:rsid w:val="00F4535A"/>
    <w:rsid w:val="00F508C6"/>
    <w:rsid w:val="00F51835"/>
    <w:rsid w:val="00F52374"/>
    <w:rsid w:val="00F52A22"/>
    <w:rsid w:val="00F532F8"/>
    <w:rsid w:val="00F546EC"/>
    <w:rsid w:val="00F56151"/>
    <w:rsid w:val="00F569BF"/>
    <w:rsid w:val="00F56B03"/>
    <w:rsid w:val="00F57258"/>
    <w:rsid w:val="00F57CCF"/>
    <w:rsid w:val="00F57F4B"/>
    <w:rsid w:val="00F60059"/>
    <w:rsid w:val="00F62E47"/>
    <w:rsid w:val="00F6353F"/>
    <w:rsid w:val="00F635C1"/>
    <w:rsid w:val="00F63996"/>
    <w:rsid w:val="00F653B8"/>
    <w:rsid w:val="00F67256"/>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611"/>
    <w:rsid w:val="00F92FF8"/>
    <w:rsid w:val="00F95867"/>
    <w:rsid w:val="00F9604C"/>
    <w:rsid w:val="00F96AA7"/>
    <w:rsid w:val="00FA0477"/>
    <w:rsid w:val="00FA1266"/>
    <w:rsid w:val="00FA1281"/>
    <w:rsid w:val="00FA2FC3"/>
    <w:rsid w:val="00FA2FD7"/>
    <w:rsid w:val="00FA6847"/>
    <w:rsid w:val="00FB042B"/>
    <w:rsid w:val="00FB236E"/>
    <w:rsid w:val="00FB28AE"/>
    <w:rsid w:val="00FB69DA"/>
    <w:rsid w:val="00FB7CAC"/>
    <w:rsid w:val="00FC1192"/>
    <w:rsid w:val="00FC176E"/>
    <w:rsid w:val="00FC18F6"/>
    <w:rsid w:val="00FC1B14"/>
    <w:rsid w:val="00FC2AB3"/>
    <w:rsid w:val="00FC58DB"/>
    <w:rsid w:val="00FD0818"/>
    <w:rsid w:val="00FD1671"/>
    <w:rsid w:val="00FD2152"/>
    <w:rsid w:val="00FD33D5"/>
    <w:rsid w:val="00FD4F34"/>
    <w:rsid w:val="00FD5B39"/>
    <w:rsid w:val="00FD7B9E"/>
    <w:rsid w:val="00FE0D43"/>
    <w:rsid w:val="00FE3EB5"/>
    <w:rsid w:val="00FE475A"/>
    <w:rsid w:val="00FE5FDE"/>
    <w:rsid w:val="00FE6653"/>
    <w:rsid w:val="00FF1E0F"/>
    <w:rsid w:val="00FF3208"/>
    <w:rsid w:val="00FF34CB"/>
    <w:rsid w:val="00FF3A40"/>
    <w:rsid w:val="00FF3BD1"/>
    <w:rsid w:val="00FF418F"/>
    <w:rsid w:val="00FF4839"/>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Editor's Note Char1"/>
    <w:link w:val="EditorsNote"/>
    <w:qFormat/>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9" Type="http://schemas.openxmlformats.org/officeDocument/2006/relationships/package" Target="embeddings/Microsoft_Visio_Drawing2.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2C46F-9F43-4EE0-9809-4F784DB0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165</Pages>
  <Words>59121</Words>
  <Characters>336995</Characters>
  <Application>Microsoft Office Word</Application>
  <DocSecurity>0</DocSecurity>
  <Lines>2808</Lines>
  <Paragraphs>790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318</cp:revision>
  <cp:lastPrinted>2019-02-25T14:05:00Z</cp:lastPrinted>
  <dcterms:created xsi:type="dcterms:W3CDTF">2025-02-26T16:56:00Z</dcterms:created>
  <dcterms:modified xsi:type="dcterms:W3CDTF">2025-09-03T14:49:00Z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