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2B07963F" w:rsidR="004F0988" w:rsidRPr="00972C99" w:rsidRDefault="004F0988" w:rsidP="00133525">
            <w:pPr>
              <w:pStyle w:val="ZA"/>
              <w:framePr w:w="0" w:hRule="auto" w:wrap="auto" w:vAnchor="margin" w:hAnchor="text" w:yAlign="inline"/>
              <w:rPr>
                <w:noProof w:val="0"/>
              </w:rPr>
            </w:pPr>
            <w:bookmarkStart w:id="0" w:name="page1"/>
            <w:bookmarkStart w:id="1" w:name="_GoBack"/>
            <w:bookmarkEnd w:id="1"/>
            <w:r w:rsidRPr="00972C99">
              <w:rPr>
                <w:noProof w:val="0"/>
                <w:sz w:val="64"/>
              </w:rPr>
              <w:t xml:space="preserve">3GPP </w:t>
            </w:r>
            <w:bookmarkStart w:id="2" w:name="specType1"/>
            <w:r w:rsidRPr="00972C99">
              <w:rPr>
                <w:noProof w:val="0"/>
                <w:sz w:val="64"/>
              </w:rPr>
              <w:t>TS</w:t>
            </w:r>
            <w:bookmarkEnd w:id="2"/>
            <w:r w:rsidRPr="00972C99">
              <w:rPr>
                <w:noProof w:val="0"/>
                <w:sz w:val="64"/>
              </w:rPr>
              <w:t xml:space="preserve"> </w:t>
            </w:r>
            <w:bookmarkStart w:id="3" w:name="specNumber"/>
            <w:r w:rsidR="0056480E" w:rsidRPr="00972C99">
              <w:rPr>
                <w:noProof w:val="0"/>
                <w:sz w:val="64"/>
              </w:rPr>
              <w:t>24</w:t>
            </w:r>
            <w:r w:rsidRPr="00972C99">
              <w:rPr>
                <w:noProof w:val="0"/>
                <w:sz w:val="64"/>
              </w:rPr>
              <w:t>.</w:t>
            </w:r>
            <w:bookmarkEnd w:id="3"/>
            <w:r w:rsidR="000A5868" w:rsidRPr="00972C99">
              <w:rPr>
                <w:noProof w:val="0"/>
                <w:sz w:val="64"/>
              </w:rPr>
              <w:t>519</w:t>
            </w:r>
            <w:r w:rsidRPr="00972C99">
              <w:rPr>
                <w:noProof w:val="0"/>
                <w:sz w:val="64"/>
              </w:rPr>
              <w:t xml:space="preserve"> </w:t>
            </w:r>
            <w:r w:rsidRPr="00972C99">
              <w:rPr>
                <w:noProof w:val="0"/>
              </w:rPr>
              <w:t>V</w:t>
            </w:r>
            <w:bookmarkStart w:id="4" w:name="specVersion"/>
            <w:r w:rsidR="00F32E93">
              <w:rPr>
                <w:noProof w:val="0"/>
              </w:rPr>
              <w:t>16</w:t>
            </w:r>
            <w:r w:rsidR="007053CC">
              <w:rPr>
                <w:noProof w:val="0"/>
              </w:rPr>
              <w:t>.</w:t>
            </w:r>
            <w:r w:rsidR="00502590">
              <w:rPr>
                <w:noProof w:val="0"/>
              </w:rPr>
              <w:t>3</w:t>
            </w:r>
            <w:r w:rsidRPr="00972C99">
              <w:rPr>
                <w:noProof w:val="0"/>
              </w:rPr>
              <w:t>.</w:t>
            </w:r>
            <w:bookmarkEnd w:id="4"/>
            <w:r w:rsidR="00972C99" w:rsidRPr="00972C99">
              <w:rPr>
                <w:noProof w:val="0"/>
              </w:rPr>
              <w:t>0</w:t>
            </w:r>
            <w:r w:rsidRPr="00972C99">
              <w:rPr>
                <w:noProof w:val="0"/>
              </w:rPr>
              <w:t xml:space="preserve"> </w:t>
            </w:r>
            <w:r w:rsidRPr="00972C99">
              <w:rPr>
                <w:noProof w:val="0"/>
                <w:sz w:val="32"/>
              </w:rPr>
              <w:t>(</w:t>
            </w:r>
            <w:bookmarkStart w:id="5" w:name="issueDate"/>
            <w:r w:rsidR="0056480E" w:rsidRPr="00972C99">
              <w:rPr>
                <w:noProof w:val="0"/>
                <w:sz w:val="32"/>
              </w:rPr>
              <w:t>20</w:t>
            </w:r>
            <w:r w:rsidR="00972C99" w:rsidRPr="00972C99">
              <w:rPr>
                <w:noProof w:val="0"/>
                <w:sz w:val="32"/>
              </w:rPr>
              <w:t>20</w:t>
            </w:r>
            <w:r w:rsidRPr="00972C99">
              <w:rPr>
                <w:noProof w:val="0"/>
                <w:sz w:val="32"/>
              </w:rPr>
              <w:t>-</w:t>
            </w:r>
            <w:bookmarkEnd w:id="5"/>
            <w:r w:rsidR="00502590">
              <w:rPr>
                <w:noProof w:val="0"/>
                <w:sz w:val="32"/>
              </w:rPr>
              <w:t>12</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6" w:name="spectype2"/>
            <w:r w:rsidRPr="00972C99">
              <w:rPr>
                <w:noProof w:val="0"/>
              </w:rPr>
              <w:t>Specification</w:t>
            </w:r>
            <w:bookmarkEnd w:id="6"/>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7"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8" w:name="_Hlk26880922"/>
            <w:r w:rsidRPr="00972C99">
              <w:t>5G System (5GS)</w:t>
            </w:r>
            <w:bookmarkEnd w:id="8"/>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7"/>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9" w:name="specRelease"/>
            <w:r w:rsidRPr="00972C99">
              <w:rPr>
                <w:rStyle w:val="ZGSM"/>
              </w:rPr>
              <w:t>16</w:t>
            </w:r>
            <w:bookmarkEnd w:id="9"/>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0"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1"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1"/>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2"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3"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3"/>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4"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15" w:name="copyrightDate"/>
            <w:r w:rsidRPr="00972C99">
              <w:rPr>
                <w:sz w:val="18"/>
              </w:rPr>
              <w:t>20</w:t>
            </w:r>
            <w:bookmarkEnd w:id="15"/>
            <w:r w:rsidR="007053CC">
              <w:rPr>
                <w:sz w:val="18"/>
              </w:rPr>
              <w:t>20</w:t>
            </w:r>
            <w:r w:rsidRPr="00972C99">
              <w:rPr>
                <w:sz w:val="18"/>
              </w:rPr>
              <w:t>, 3GPP Organizational Partners (ARIB, ATIS, CCSA, ETSI, TSDSI, TTA, TTC).</w:t>
            </w:r>
            <w:bookmarkStart w:id="16" w:name="copyrightaddon"/>
            <w:bookmarkEnd w:id="16"/>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4"/>
          </w:p>
          <w:p w14:paraId="75746E5E" w14:textId="77777777" w:rsidR="00E16509" w:rsidRPr="00972C99" w:rsidRDefault="00E16509" w:rsidP="00133525"/>
        </w:tc>
      </w:tr>
      <w:bookmarkEnd w:id="12"/>
    </w:tbl>
    <w:p w14:paraId="35D06D4E" w14:textId="77777777" w:rsidR="00080512" w:rsidRPr="00972C99" w:rsidRDefault="00080512">
      <w:pPr>
        <w:pStyle w:val="TT"/>
      </w:pPr>
      <w:r w:rsidRPr="00972C99">
        <w:br w:type="page"/>
      </w:r>
      <w:bookmarkStart w:id="17" w:name="tableOfContents"/>
      <w:bookmarkEnd w:id="17"/>
      <w:r w:rsidRPr="00972C99">
        <w:lastRenderedPageBreak/>
        <w:t>Contents</w:t>
      </w:r>
    </w:p>
    <w:p w14:paraId="0C972B68" w14:textId="21B5F042" w:rsidR="008F55A2"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_Toc59179953 \h </w:instrText>
      </w:r>
      <w:r>
        <w:fldChar w:fldCharType="separate"/>
      </w:r>
      <w:r>
        <w:t>6</w:t>
      </w:r>
      <w:r>
        <w:fldChar w:fldCharType="end"/>
      </w:r>
    </w:p>
    <w:p w14:paraId="1E68F30D" w14:textId="5ED13721" w:rsidR="008F55A2" w:rsidRDefault="008F55A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_Toc59179954 \h </w:instrText>
      </w:r>
      <w:r>
        <w:fldChar w:fldCharType="separate"/>
      </w:r>
      <w:r>
        <w:t>8</w:t>
      </w:r>
      <w:r>
        <w:fldChar w:fldCharType="end"/>
      </w:r>
    </w:p>
    <w:p w14:paraId="3B40EB07" w14:textId="54386525" w:rsidR="008F55A2" w:rsidRDefault="008F55A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_Toc59179955 \h </w:instrText>
      </w:r>
      <w:r>
        <w:fldChar w:fldCharType="separate"/>
      </w:r>
      <w:r>
        <w:t>8</w:t>
      </w:r>
      <w:r>
        <w:fldChar w:fldCharType="end"/>
      </w:r>
    </w:p>
    <w:p w14:paraId="448532F3" w14:textId="09DA656D" w:rsidR="008F55A2" w:rsidRDefault="008F55A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_Toc59179956 \h </w:instrText>
      </w:r>
      <w:r>
        <w:fldChar w:fldCharType="separate"/>
      </w:r>
      <w:r>
        <w:t>8</w:t>
      </w:r>
      <w:r>
        <w:fldChar w:fldCharType="end"/>
      </w:r>
    </w:p>
    <w:p w14:paraId="45007216" w14:textId="386F89D5" w:rsidR="008F55A2" w:rsidRDefault="008F55A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_Toc59179957 \h </w:instrText>
      </w:r>
      <w:r>
        <w:fldChar w:fldCharType="separate"/>
      </w:r>
      <w:r>
        <w:t>8</w:t>
      </w:r>
      <w:r>
        <w:fldChar w:fldCharType="end"/>
      </w:r>
    </w:p>
    <w:p w14:paraId="3D259FB7" w14:textId="0D180EF3" w:rsidR="008F55A2" w:rsidRDefault="008F55A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_Toc59179958 \h </w:instrText>
      </w:r>
      <w:r>
        <w:fldChar w:fldCharType="separate"/>
      </w:r>
      <w:r>
        <w:t>9</w:t>
      </w:r>
      <w:r>
        <w:fldChar w:fldCharType="end"/>
      </w:r>
    </w:p>
    <w:p w14:paraId="676D14A2" w14:textId="7E605410" w:rsidR="008F55A2" w:rsidRDefault="008F55A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_Toc59179959 \h </w:instrText>
      </w:r>
      <w:r>
        <w:fldChar w:fldCharType="separate"/>
      </w:r>
      <w:r>
        <w:t>9</w:t>
      </w:r>
      <w:r>
        <w:fldChar w:fldCharType="end"/>
      </w:r>
    </w:p>
    <w:p w14:paraId="5EBD6CEE" w14:textId="4EAE85DF" w:rsidR="008F55A2" w:rsidRDefault="008F55A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_Toc59179960 \h </w:instrText>
      </w:r>
      <w:r>
        <w:fldChar w:fldCharType="separate"/>
      </w:r>
      <w:r>
        <w:t>9</w:t>
      </w:r>
      <w:r>
        <w:fldChar w:fldCharType="end"/>
      </w:r>
    </w:p>
    <w:p w14:paraId="2408DDC0" w14:textId="4BE56A90" w:rsidR="008F55A2" w:rsidRDefault="008F55A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_Toc59179961 \h </w:instrText>
      </w:r>
      <w:r>
        <w:fldChar w:fldCharType="separate"/>
      </w:r>
      <w:r>
        <w:t>9</w:t>
      </w:r>
      <w:r>
        <w:fldChar w:fldCharType="end"/>
      </w:r>
    </w:p>
    <w:p w14:paraId="032FC8D3" w14:textId="134FAB1D" w:rsidR="008F55A2" w:rsidRDefault="008F55A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_Toc59179962 \h </w:instrText>
      </w:r>
      <w:r>
        <w:fldChar w:fldCharType="separate"/>
      </w:r>
      <w:r>
        <w:t>10</w:t>
      </w:r>
      <w:r>
        <w:fldChar w:fldCharType="end"/>
      </w:r>
    </w:p>
    <w:p w14:paraId="5B37F15C" w14:textId="63AD7B62" w:rsidR="008F55A2" w:rsidRDefault="008F55A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_Toc59179963 \h </w:instrText>
      </w:r>
      <w:r>
        <w:fldChar w:fldCharType="separate"/>
      </w:r>
      <w:r>
        <w:t>10</w:t>
      </w:r>
      <w:r>
        <w:fldChar w:fldCharType="end"/>
      </w:r>
    </w:p>
    <w:p w14:paraId="0C3344CC" w14:textId="0C720F37" w:rsidR="008F55A2" w:rsidRDefault="008F55A2">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_Toc59179964 \h </w:instrText>
      </w:r>
      <w:r>
        <w:fldChar w:fldCharType="separate"/>
      </w:r>
      <w:r>
        <w:t>10</w:t>
      </w:r>
      <w:r>
        <w:fldChar w:fldCharType="end"/>
      </w:r>
    </w:p>
    <w:p w14:paraId="25E2FF95" w14:textId="58FBBFBE" w:rsidR="008F55A2" w:rsidRDefault="008F55A2">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_Toc59179965 \h </w:instrText>
      </w:r>
      <w:r>
        <w:fldChar w:fldCharType="separate"/>
      </w:r>
      <w:r>
        <w:t>10</w:t>
      </w:r>
      <w:r>
        <w:fldChar w:fldCharType="end"/>
      </w:r>
    </w:p>
    <w:p w14:paraId="1073B6D2" w14:textId="050C5559" w:rsidR="008F55A2" w:rsidRDefault="008F55A2">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_Toc59179966 \h </w:instrText>
      </w:r>
      <w:r>
        <w:fldChar w:fldCharType="separate"/>
      </w:r>
      <w:r>
        <w:t>10</w:t>
      </w:r>
      <w:r>
        <w:fldChar w:fldCharType="end"/>
      </w:r>
    </w:p>
    <w:p w14:paraId="423958E7" w14:textId="1EAA9021" w:rsidR="008F55A2" w:rsidRDefault="008F55A2">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_Toc59179967 \h </w:instrText>
      </w:r>
      <w:r>
        <w:fldChar w:fldCharType="separate"/>
      </w:r>
      <w:r>
        <w:t>11</w:t>
      </w:r>
      <w:r>
        <w:fldChar w:fldCharType="end"/>
      </w:r>
    </w:p>
    <w:p w14:paraId="2D145BC1" w14:textId="424F5FDF" w:rsidR="008F55A2" w:rsidRDefault="008F55A2">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_Toc59179968 \h </w:instrText>
      </w:r>
      <w:r>
        <w:fldChar w:fldCharType="separate"/>
      </w:r>
      <w:r>
        <w:t>11</w:t>
      </w:r>
      <w:r>
        <w:fldChar w:fldCharType="end"/>
      </w:r>
    </w:p>
    <w:p w14:paraId="0110B9AF" w14:textId="3CB55FE0" w:rsidR="008F55A2" w:rsidRDefault="008F55A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_Toc59179969 \h </w:instrText>
      </w:r>
      <w:r>
        <w:fldChar w:fldCharType="separate"/>
      </w:r>
      <w:r>
        <w:t>11</w:t>
      </w:r>
      <w:r>
        <w:fldChar w:fldCharType="end"/>
      </w:r>
    </w:p>
    <w:p w14:paraId="79B01562" w14:textId="6541D51B" w:rsidR="008F55A2" w:rsidRDefault="008F55A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_Toc59179970 \h </w:instrText>
      </w:r>
      <w:r>
        <w:fldChar w:fldCharType="separate"/>
      </w:r>
      <w:r>
        <w:t>11</w:t>
      </w:r>
      <w:r>
        <w:fldChar w:fldCharType="end"/>
      </w:r>
    </w:p>
    <w:p w14:paraId="73315440" w14:textId="56B3AA68" w:rsidR="008F55A2" w:rsidRDefault="008F55A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_Toc59179971 \h </w:instrText>
      </w:r>
      <w:r>
        <w:fldChar w:fldCharType="separate"/>
      </w:r>
      <w:r>
        <w:t>11</w:t>
      </w:r>
      <w:r>
        <w:fldChar w:fldCharType="end"/>
      </w:r>
    </w:p>
    <w:p w14:paraId="467A062C" w14:textId="61151681" w:rsidR="008F55A2" w:rsidRDefault="008F55A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_Toc59179972 \h </w:instrText>
      </w:r>
      <w:r>
        <w:fldChar w:fldCharType="separate"/>
      </w:r>
      <w:r>
        <w:t>12</w:t>
      </w:r>
      <w:r>
        <w:fldChar w:fldCharType="end"/>
      </w:r>
    </w:p>
    <w:p w14:paraId="524BA79D" w14:textId="6A05D114" w:rsidR="008F55A2" w:rsidRDefault="008F55A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_Toc59179973 \h </w:instrText>
      </w:r>
      <w:r>
        <w:fldChar w:fldCharType="separate"/>
      </w:r>
      <w:r>
        <w:t>12</w:t>
      </w:r>
      <w:r>
        <w:fldChar w:fldCharType="end"/>
      </w:r>
    </w:p>
    <w:p w14:paraId="3B6A25E0" w14:textId="5440DF7C" w:rsidR="008F55A2" w:rsidRDefault="008F55A2">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_Toc59179974 \h </w:instrText>
      </w:r>
      <w:r>
        <w:fldChar w:fldCharType="separate"/>
      </w:r>
      <w:r>
        <w:t>12</w:t>
      </w:r>
      <w:r>
        <w:fldChar w:fldCharType="end"/>
      </w:r>
    </w:p>
    <w:p w14:paraId="723BD52B" w14:textId="1D8AE416" w:rsidR="008F55A2" w:rsidRDefault="008F55A2">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_Toc59179975 \h </w:instrText>
      </w:r>
      <w:r>
        <w:fldChar w:fldCharType="separate"/>
      </w:r>
      <w:r>
        <w:t>12</w:t>
      </w:r>
      <w:r>
        <w:fldChar w:fldCharType="end"/>
      </w:r>
    </w:p>
    <w:p w14:paraId="7C6DC7CE" w14:textId="1BFA4A21" w:rsidR="008F55A2" w:rsidRDefault="008F55A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_Toc59179976 \h </w:instrText>
      </w:r>
      <w:r>
        <w:fldChar w:fldCharType="separate"/>
      </w:r>
      <w:r>
        <w:t>13</w:t>
      </w:r>
      <w:r>
        <w:fldChar w:fldCharType="end"/>
      </w:r>
    </w:p>
    <w:p w14:paraId="1A972D56" w14:textId="0640925E" w:rsidR="008F55A2" w:rsidRDefault="008F55A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_Toc59179977 \h </w:instrText>
      </w:r>
      <w:r>
        <w:fldChar w:fldCharType="separate"/>
      </w:r>
      <w:r>
        <w:t>13</w:t>
      </w:r>
      <w:r>
        <w:fldChar w:fldCharType="end"/>
      </w:r>
    </w:p>
    <w:p w14:paraId="34B30DB1" w14:textId="77CBFE47" w:rsidR="008F55A2" w:rsidRDefault="008F55A2">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_Toc59179978 \h </w:instrText>
      </w:r>
      <w:r>
        <w:fldChar w:fldCharType="separate"/>
      </w:r>
      <w:r>
        <w:t>13</w:t>
      </w:r>
      <w:r>
        <w:fldChar w:fldCharType="end"/>
      </w:r>
    </w:p>
    <w:p w14:paraId="542103C9" w14:textId="34723124" w:rsidR="008F55A2" w:rsidRDefault="008F55A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_Toc59179979 \h </w:instrText>
      </w:r>
      <w:r>
        <w:fldChar w:fldCharType="separate"/>
      </w:r>
      <w:r>
        <w:t>13</w:t>
      </w:r>
      <w:r>
        <w:fldChar w:fldCharType="end"/>
      </w:r>
    </w:p>
    <w:p w14:paraId="119B109C" w14:textId="17CE034C" w:rsidR="008F55A2" w:rsidRDefault="008F55A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_Toc59179980 \h </w:instrText>
      </w:r>
      <w:r>
        <w:fldChar w:fldCharType="separate"/>
      </w:r>
      <w:r>
        <w:t>13</w:t>
      </w:r>
      <w:r>
        <w:fldChar w:fldCharType="end"/>
      </w:r>
    </w:p>
    <w:p w14:paraId="04D8FB4E" w14:textId="0BB4E8A5" w:rsidR="008F55A2" w:rsidRDefault="008F55A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_Toc59179981 \h </w:instrText>
      </w:r>
      <w:r>
        <w:fldChar w:fldCharType="separate"/>
      </w:r>
      <w:r>
        <w:t>14</w:t>
      </w:r>
      <w:r>
        <w:fldChar w:fldCharType="end"/>
      </w:r>
    </w:p>
    <w:p w14:paraId="132D8F85" w14:textId="7D01F841" w:rsidR="008F55A2" w:rsidRDefault="008F55A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_Toc59179982 \h </w:instrText>
      </w:r>
      <w:r>
        <w:fldChar w:fldCharType="separate"/>
      </w:r>
      <w:r>
        <w:t>14</w:t>
      </w:r>
      <w:r>
        <w:fldChar w:fldCharType="end"/>
      </w:r>
    </w:p>
    <w:p w14:paraId="55E78CEC" w14:textId="44B64ECB" w:rsidR="008F55A2" w:rsidRDefault="008F55A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_Toc59179983 \h </w:instrText>
      </w:r>
      <w:r>
        <w:fldChar w:fldCharType="separate"/>
      </w:r>
      <w:r>
        <w:t>14</w:t>
      </w:r>
      <w:r>
        <w:fldChar w:fldCharType="end"/>
      </w:r>
    </w:p>
    <w:p w14:paraId="2F162F00" w14:textId="23FE9D87" w:rsidR="008F55A2" w:rsidRDefault="008F55A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_Toc59179984 \h </w:instrText>
      </w:r>
      <w:r>
        <w:fldChar w:fldCharType="separate"/>
      </w:r>
      <w:r>
        <w:t>14</w:t>
      </w:r>
      <w:r>
        <w:fldChar w:fldCharType="end"/>
      </w:r>
    </w:p>
    <w:p w14:paraId="0115D0BF" w14:textId="5F05C9B5" w:rsidR="008F55A2" w:rsidRDefault="008F55A2">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_Toc59179985 \h </w:instrText>
      </w:r>
      <w:r>
        <w:fldChar w:fldCharType="separate"/>
      </w:r>
      <w:r>
        <w:t>14</w:t>
      </w:r>
      <w:r>
        <w:fldChar w:fldCharType="end"/>
      </w:r>
    </w:p>
    <w:p w14:paraId="3CF5D646" w14:textId="5F10C2B7" w:rsidR="008F55A2" w:rsidRDefault="008F55A2">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_Toc59179986 \h </w:instrText>
      </w:r>
      <w:r>
        <w:fldChar w:fldCharType="separate"/>
      </w:r>
      <w:r>
        <w:t>15</w:t>
      </w:r>
      <w:r>
        <w:fldChar w:fldCharType="end"/>
      </w:r>
    </w:p>
    <w:p w14:paraId="3E2A1FAF" w14:textId="7185EC27" w:rsidR="008F55A2" w:rsidRDefault="008F55A2">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_Toc59179987 \h </w:instrText>
      </w:r>
      <w:r>
        <w:fldChar w:fldCharType="separate"/>
      </w:r>
      <w:r>
        <w:t>15</w:t>
      </w:r>
      <w:r>
        <w:fldChar w:fldCharType="end"/>
      </w:r>
    </w:p>
    <w:p w14:paraId="710E6339" w14:textId="786389BB" w:rsidR="008F55A2" w:rsidRDefault="008F55A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_Toc59179988 \h </w:instrText>
      </w:r>
      <w:r>
        <w:fldChar w:fldCharType="separate"/>
      </w:r>
      <w:r>
        <w:t>15</w:t>
      </w:r>
      <w:r>
        <w:fldChar w:fldCharType="end"/>
      </w:r>
    </w:p>
    <w:p w14:paraId="50017C10" w14:textId="7741DE36" w:rsidR="008F55A2" w:rsidRDefault="008F55A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_Toc59179989 \h </w:instrText>
      </w:r>
      <w:r>
        <w:fldChar w:fldCharType="separate"/>
      </w:r>
      <w:r>
        <w:t>15</w:t>
      </w:r>
      <w:r>
        <w:fldChar w:fldCharType="end"/>
      </w:r>
    </w:p>
    <w:p w14:paraId="6401637A" w14:textId="200B879A" w:rsidR="008F55A2" w:rsidRDefault="008F55A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_Toc59179990 \h </w:instrText>
      </w:r>
      <w:r>
        <w:fldChar w:fldCharType="separate"/>
      </w:r>
      <w:r>
        <w:t>15</w:t>
      </w:r>
      <w:r>
        <w:fldChar w:fldCharType="end"/>
      </w:r>
    </w:p>
    <w:p w14:paraId="24522E37" w14:textId="78ECC5A1" w:rsidR="008F55A2" w:rsidRDefault="008F55A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_Toc59179991 \h </w:instrText>
      </w:r>
      <w:r>
        <w:fldChar w:fldCharType="separate"/>
      </w:r>
      <w:r>
        <w:t>16</w:t>
      </w:r>
      <w:r>
        <w:fldChar w:fldCharType="end"/>
      </w:r>
    </w:p>
    <w:p w14:paraId="7FC3C739" w14:textId="0BC2AD45" w:rsidR="008F55A2" w:rsidRDefault="008F55A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_Toc59179992 \h </w:instrText>
      </w:r>
      <w:r>
        <w:fldChar w:fldCharType="separate"/>
      </w:r>
      <w:r>
        <w:t>16</w:t>
      </w:r>
      <w:r>
        <w:fldChar w:fldCharType="end"/>
      </w:r>
    </w:p>
    <w:p w14:paraId="14BECE58" w14:textId="0DD05D5A" w:rsidR="008F55A2" w:rsidRDefault="008F55A2">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_Toc59179993 \h </w:instrText>
      </w:r>
      <w:r>
        <w:fldChar w:fldCharType="separate"/>
      </w:r>
      <w:r>
        <w:t>16</w:t>
      </w:r>
      <w:r>
        <w:fldChar w:fldCharType="end"/>
      </w:r>
    </w:p>
    <w:p w14:paraId="76FECA86" w14:textId="05BFCE1B" w:rsidR="008F55A2" w:rsidRDefault="008F55A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Bridge management service</w:t>
      </w:r>
      <w:r>
        <w:tab/>
      </w:r>
      <w:r>
        <w:fldChar w:fldCharType="begin" w:fldLock="1"/>
      </w:r>
      <w:r>
        <w:instrText xml:space="preserve"> PAGEREF _Toc59179994 \h </w:instrText>
      </w:r>
      <w:r>
        <w:fldChar w:fldCharType="separate"/>
      </w:r>
      <w:r>
        <w:t>16</w:t>
      </w:r>
      <w:r>
        <w:fldChar w:fldCharType="end"/>
      </w:r>
    </w:p>
    <w:p w14:paraId="27AC7E9A" w14:textId="4F41A382" w:rsidR="008F55A2" w:rsidRDefault="008F55A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Bridge management procedure</w:t>
      </w:r>
      <w:r>
        <w:tab/>
      </w:r>
      <w:r>
        <w:fldChar w:fldCharType="begin" w:fldLock="1"/>
      </w:r>
      <w:r>
        <w:instrText xml:space="preserve"> PAGEREF _Toc59179995 \h </w:instrText>
      </w:r>
      <w:r>
        <w:fldChar w:fldCharType="separate"/>
      </w:r>
      <w:r>
        <w:t>16</w:t>
      </w:r>
      <w:r>
        <w:fldChar w:fldCharType="end"/>
      </w:r>
    </w:p>
    <w:p w14:paraId="1F81A09B" w14:textId="006616BD" w:rsidR="008F55A2" w:rsidRDefault="008F55A2">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_Toc59179996 \h </w:instrText>
      </w:r>
      <w:r>
        <w:fldChar w:fldCharType="separate"/>
      </w:r>
      <w:r>
        <w:t>16</w:t>
      </w:r>
      <w:r>
        <w:fldChar w:fldCharType="end"/>
      </w:r>
    </w:p>
    <w:p w14:paraId="4AFB18CC" w14:textId="01696E46" w:rsidR="008F55A2" w:rsidRDefault="008F55A2">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Bridge management procedure initiation</w:t>
      </w:r>
      <w:r>
        <w:tab/>
      </w:r>
      <w:r>
        <w:fldChar w:fldCharType="begin" w:fldLock="1"/>
      </w:r>
      <w:r>
        <w:instrText xml:space="preserve"> PAGEREF _Toc59179997 \h </w:instrText>
      </w:r>
      <w:r>
        <w:fldChar w:fldCharType="separate"/>
      </w:r>
      <w:r>
        <w:t>17</w:t>
      </w:r>
      <w:r>
        <w:fldChar w:fldCharType="end"/>
      </w:r>
    </w:p>
    <w:p w14:paraId="1DF336AF" w14:textId="058E4D1B" w:rsidR="008F55A2" w:rsidRDefault="008F55A2">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Bridge management procedure completion</w:t>
      </w:r>
      <w:r>
        <w:tab/>
      </w:r>
      <w:r>
        <w:fldChar w:fldCharType="begin" w:fldLock="1"/>
      </w:r>
      <w:r>
        <w:instrText xml:space="preserve"> PAGEREF _Toc59179998 \h </w:instrText>
      </w:r>
      <w:r>
        <w:fldChar w:fldCharType="separate"/>
      </w:r>
      <w:r>
        <w:t>17</w:t>
      </w:r>
      <w:r>
        <w:fldChar w:fldCharType="end"/>
      </w:r>
    </w:p>
    <w:p w14:paraId="1685929F" w14:textId="1BF6EEE3" w:rsidR="008F55A2" w:rsidRDefault="008F55A2">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_Toc59179999 \h </w:instrText>
      </w:r>
      <w:r>
        <w:fldChar w:fldCharType="separate"/>
      </w:r>
      <w:r>
        <w:t>18</w:t>
      </w:r>
      <w:r>
        <w:fldChar w:fldCharType="end"/>
      </w:r>
    </w:p>
    <w:p w14:paraId="1D569656" w14:textId="798AC192" w:rsidR="008F55A2" w:rsidRDefault="008F55A2">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_Toc59180000 \h </w:instrText>
      </w:r>
      <w:r>
        <w:fldChar w:fldCharType="separate"/>
      </w:r>
      <w:r>
        <w:t>18</w:t>
      </w:r>
      <w:r>
        <w:fldChar w:fldCharType="end"/>
      </w:r>
    </w:p>
    <w:p w14:paraId="1DD21A0A" w14:textId="524C0F96" w:rsidR="008F55A2" w:rsidRDefault="008F55A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Bridge management procedure</w:t>
      </w:r>
      <w:r>
        <w:tab/>
      </w:r>
      <w:r>
        <w:fldChar w:fldCharType="begin" w:fldLock="1"/>
      </w:r>
      <w:r>
        <w:instrText xml:space="preserve"> PAGEREF _Toc59180001 \h </w:instrText>
      </w:r>
      <w:r>
        <w:fldChar w:fldCharType="separate"/>
      </w:r>
      <w:r>
        <w:t>18</w:t>
      </w:r>
      <w:r>
        <w:fldChar w:fldCharType="end"/>
      </w:r>
    </w:p>
    <w:p w14:paraId="203DBF56" w14:textId="16DA6DDE" w:rsidR="008F55A2" w:rsidRDefault="008F55A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_Toc59180002 \h </w:instrText>
      </w:r>
      <w:r>
        <w:fldChar w:fldCharType="separate"/>
      </w:r>
      <w:r>
        <w:t>18</w:t>
      </w:r>
      <w:r>
        <w:fldChar w:fldCharType="end"/>
      </w:r>
    </w:p>
    <w:p w14:paraId="7BE20794" w14:textId="7CC71932" w:rsidR="008F55A2" w:rsidRDefault="008F55A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Bridge management procedure initiation</w:t>
      </w:r>
      <w:r>
        <w:tab/>
      </w:r>
      <w:r>
        <w:fldChar w:fldCharType="begin" w:fldLock="1"/>
      </w:r>
      <w:r>
        <w:instrText xml:space="preserve"> PAGEREF _Toc59180003 \h </w:instrText>
      </w:r>
      <w:r>
        <w:fldChar w:fldCharType="separate"/>
      </w:r>
      <w:r>
        <w:t>18</w:t>
      </w:r>
      <w:r>
        <w:fldChar w:fldCharType="end"/>
      </w:r>
    </w:p>
    <w:p w14:paraId="2949A198" w14:textId="2DD41598" w:rsidR="008F55A2" w:rsidRDefault="008F55A2">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Bridge management procedure completion</w:t>
      </w:r>
      <w:r>
        <w:tab/>
      </w:r>
      <w:r>
        <w:fldChar w:fldCharType="begin" w:fldLock="1"/>
      </w:r>
      <w:r>
        <w:instrText xml:space="preserve"> PAGEREF _Toc59180004 \h </w:instrText>
      </w:r>
      <w:r>
        <w:fldChar w:fldCharType="separate"/>
      </w:r>
      <w:r>
        <w:t>19</w:t>
      </w:r>
      <w:r>
        <w:fldChar w:fldCharType="end"/>
      </w:r>
    </w:p>
    <w:p w14:paraId="08C8FC32" w14:textId="2183DE49" w:rsidR="008F55A2" w:rsidRDefault="008F55A2">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_Toc59180005 \h </w:instrText>
      </w:r>
      <w:r>
        <w:fldChar w:fldCharType="separate"/>
      </w:r>
      <w:r>
        <w:t>19</w:t>
      </w:r>
      <w:r>
        <w:fldChar w:fldCharType="end"/>
      </w:r>
    </w:p>
    <w:p w14:paraId="217FB194" w14:textId="7473DB09" w:rsidR="008F55A2" w:rsidRDefault="008F55A2">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_Toc59180006 \h </w:instrText>
      </w:r>
      <w:r>
        <w:fldChar w:fldCharType="separate"/>
      </w:r>
      <w:r>
        <w:t>19</w:t>
      </w:r>
      <w:r>
        <w:fldChar w:fldCharType="end"/>
      </w:r>
    </w:p>
    <w:p w14:paraId="3ACC4312" w14:textId="3043AD86" w:rsidR="008F55A2" w:rsidRDefault="008F55A2">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Ethernet port management service and bridge management service data</w:t>
      </w:r>
      <w:r>
        <w:tab/>
      </w:r>
      <w:r>
        <w:fldChar w:fldCharType="begin" w:fldLock="1"/>
      </w:r>
      <w:r>
        <w:instrText xml:space="preserve"> PAGEREF _Toc59180007 \h </w:instrText>
      </w:r>
      <w:r>
        <w:fldChar w:fldCharType="separate"/>
      </w:r>
      <w:r>
        <w:t>20</w:t>
      </w:r>
      <w:r>
        <w:fldChar w:fldCharType="end"/>
      </w:r>
    </w:p>
    <w:p w14:paraId="4935EE3E" w14:textId="7CF7AB38" w:rsidR="008F55A2" w:rsidRDefault="008F55A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_Toc59180008 \h </w:instrText>
      </w:r>
      <w:r>
        <w:fldChar w:fldCharType="separate"/>
      </w:r>
      <w:r>
        <w:t>20</w:t>
      </w:r>
      <w:r>
        <w:fldChar w:fldCharType="end"/>
      </w:r>
    </w:p>
    <w:p w14:paraId="35019F29" w14:textId="59CE926D" w:rsidR="008F55A2" w:rsidRDefault="008F55A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_Toc59180009 \h </w:instrText>
      </w:r>
      <w:r>
        <w:fldChar w:fldCharType="separate"/>
      </w:r>
      <w:r>
        <w:t>20</w:t>
      </w:r>
      <w:r>
        <w:fldChar w:fldCharType="end"/>
      </w:r>
    </w:p>
    <w:p w14:paraId="1A43AB2F" w14:textId="449873FB" w:rsidR="008F55A2" w:rsidRDefault="008F55A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_Toc59180010 \h </w:instrText>
      </w:r>
      <w:r>
        <w:fldChar w:fldCharType="separate"/>
      </w:r>
      <w:r>
        <w:t>20</w:t>
      </w:r>
      <w:r>
        <w:fldChar w:fldCharType="end"/>
      </w:r>
    </w:p>
    <w:p w14:paraId="310AE1E6" w14:textId="6459CF52" w:rsidR="008F55A2" w:rsidRDefault="008F55A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_Toc59180011 \h </w:instrText>
      </w:r>
      <w:r>
        <w:fldChar w:fldCharType="separate"/>
      </w:r>
      <w:r>
        <w:t>20</w:t>
      </w:r>
      <w:r>
        <w:fldChar w:fldCharType="end"/>
      </w:r>
    </w:p>
    <w:p w14:paraId="0988F466" w14:textId="5D77F9E9" w:rsidR="008F55A2" w:rsidRDefault="008F55A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_Toc59180012 \h </w:instrText>
      </w:r>
      <w:r>
        <w:fldChar w:fldCharType="separate"/>
      </w:r>
      <w:r>
        <w:t>20</w:t>
      </w:r>
      <w:r>
        <w:fldChar w:fldCharType="end"/>
      </w:r>
    </w:p>
    <w:p w14:paraId="6614973D" w14:textId="2229D851" w:rsidR="008F55A2" w:rsidRDefault="008F55A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_Toc59180013 \h </w:instrText>
      </w:r>
      <w:r>
        <w:fldChar w:fldCharType="separate"/>
      </w:r>
      <w:r>
        <w:t>21</w:t>
      </w:r>
      <w:r>
        <w:fldChar w:fldCharType="end"/>
      </w:r>
    </w:p>
    <w:p w14:paraId="3EFAE31D" w14:textId="5728FF97" w:rsidR="008F55A2" w:rsidRDefault="008F55A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_Toc59180014 \h </w:instrText>
      </w:r>
      <w:r>
        <w:fldChar w:fldCharType="separate"/>
      </w:r>
      <w:r>
        <w:t>21</w:t>
      </w:r>
      <w:r>
        <w:fldChar w:fldCharType="end"/>
      </w:r>
    </w:p>
    <w:p w14:paraId="39E7B537" w14:textId="462D689C" w:rsidR="008F55A2" w:rsidRDefault="008F55A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_Toc59180015 \h </w:instrText>
      </w:r>
      <w:r>
        <w:fldChar w:fldCharType="separate"/>
      </w:r>
      <w:r>
        <w:t>21</w:t>
      </w:r>
      <w:r>
        <w:fldChar w:fldCharType="end"/>
      </w:r>
    </w:p>
    <w:p w14:paraId="091FC51E" w14:textId="084367D6" w:rsidR="008F55A2" w:rsidRDefault="008F55A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_Toc59180016 \h </w:instrText>
      </w:r>
      <w:r>
        <w:fldChar w:fldCharType="separate"/>
      </w:r>
      <w:r>
        <w:t>21</w:t>
      </w:r>
      <w:r>
        <w:fldChar w:fldCharType="end"/>
      </w:r>
    </w:p>
    <w:p w14:paraId="22D9C3FA" w14:textId="52BF0B57" w:rsidR="008F55A2" w:rsidRDefault="008F55A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_Toc59180017 \h </w:instrText>
      </w:r>
      <w:r>
        <w:fldChar w:fldCharType="separate"/>
      </w:r>
      <w:r>
        <w:t>21</w:t>
      </w:r>
      <w:r>
        <w:fldChar w:fldCharType="end"/>
      </w:r>
    </w:p>
    <w:p w14:paraId="17400A84" w14:textId="199FA1D5" w:rsidR="008F55A2" w:rsidRDefault="008F55A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_Toc59180018 \h </w:instrText>
      </w:r>
      <w:r>
        <w:fldChar w:fldCharType="separate"/>
      </w:r>
      <w:r>
        <w:t>22</w:t>
      </w:r>
      <w:r>
        <w:fldChar w:fldCharType="end"/>
      </w:r>
    </w:p>
    <w:p w14:paraId="0EE02261" w14:textId="3FBFA359" w:rsidR="008F55A2" w:rsidRDefault="008F55A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_Toc59180019 \h </w:instrText>
      </w:r>
      <w:r>
        <w:fldChar w:fldCharType="separate"/>
      </w:r>
      <w:r>
        <w:t>22</w:t>
      </w:r>
      <w:r>
        <w:fldChar w:fldCharType="end"/>
      </w:r>
    </w:p>
    <w:p w14:paraId="47938E19" w14:textId="7EED3B44" w:rsidR="008F55A2" w:rsidRDefault="008F55A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_Toc59180020 \h </w:instrText>
      </w:r>
      <w:r>
        <w:fldChar w:fldCharType="separate"/>
      </w:r>
      <w:r>
        <w:t>22</w:t>
      </w:r>
      <w:r>
        <w:fldChar w:fldCharType="end"/>
      </w:r>
    </w:p>
    <w:p w14:paraId="02BF2B07" w14:textId="7E11BB07" w:rsidR="008F55A2" w:rsidRDefault="008F55A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_Toc59180021 \h </w:instrText>
      </w:r>
      <w:r>
        <w:fldChar w:fldCharType="separate"/>
      </w:r>
      <w:r>
        <w:t>22</w:t>
      </w:r>
      <w:r>
        <w:fldChar w:fldCharType="end"/>
      </w:r>
    </w:p>
    <w:p w14:paraId="7AE26C21" w14:textId="572B80B1" w:rsidR="008F55A2" w:rsidRDefault="008F55A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_Toc59180022 \h </w:instrText>
      </w:r>
      <w:r>
        <w:fldChar w:fldCharType="separate"/>
      </w:r>
      <w:r>
        <w:t>22</w:t>
      </w:r>
      <w:r>
        <w:fldChar w:fldCharType="end"/>
      </w:r>
    </w:p>
    <w:p w14:paraId="5B5B1DDB" w14:textId="3A3428AF" w:rsidR="008F55A2" w:rsidRDefault="008F55A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_Toc59180023 \h </w:instrText>
      </w:r>
      <w:r>
        <w:fldChar w:fldCharType="separate"/>
      </w:r>
      <w:r>
        <w:t>22</w:t>
      </w:r>
      <w:r>
        <w:fldChar w:fldCharType="end"/>
      </w:r>
    </w:p>
    <w:p w14:paraId="519552AB" w14:textId="66EE99CA" w:rsidR="008F55A2" w:rsidRDefault="008F55A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_Toc59180024 \h </w:instrText>
      </w:r>
      <w:r>
        <w:fldChar w:fldCharType="separate"/>
      </w:r>
      <w:r>
        <w:t>22</w:t>
      </w:r>
      <w:r>
        <w:fldChar w:fldCharType="end"/>
      </w:r>
    </w:p>
    <w:p w14:paraId="68914A7A" w14:textId="213E8C77" w:rsidR="008F55A2" w:rsidRDefault="008F55A2">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_Toc59180025 \h </w:instrText>
      </w:r>
      <w:r>
        <w:fldChar w:fldCharType="separate"/>
      </w:r>
      <w:r>
        <w:t>22</w:t>
      </w:r>
      <w:r>
        <w:fldChar w:fldCharType="end"/>
      </w:r>
    </w:p>
    <w:p w14:paraId="28E31ACA" w14:textId="4B4AE478" w:rsidR="008F55A2" w:rsidRDefault="008F55A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_Toc59180026 \h </w:instrText>
      </w:r>
      <w:r>
        <w:fldChar w:fldCharType="separate"/>
      </w:r>
      <w:r>
        <w:t>23</w:t>
      </w:r>
      <w:r>
        <w:fldChar w:fldCharType="end"/>
      </w:r>
    </w:p>
    <w:p w14:paraId="2B878383" w14:textId="670C2C13" w:rsidR="008F55A2" w:rsidRDefault="008F55A2">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_Toc59180027 \h </w:instrText>
      </w:r>
      <w:r>
        <w:fldChar w:fldCharType="separate"/>
      </w:r>
      <w:r>
        <w:t>23</w:t>
      </w:r>
      <w:r>
        <w:fldChar w:fldCharType="end"/>
      </w:r>
    </w:p>
    <w:p w14:paraId="08CD010D" w14:textId="42011D41" w:rsidR="008F55A2" w:rsidRDefault="008F55A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_Toc59180028 \h </w:instrText>
      </w:r>
      <w:r>
        <w:fldChar w:fldCharType="separate"/>
      </w:r>
      <w:r>
        <w:t>23</w:t>
      </w:r>
      <w:r>
        <w:fldChar w:fldCharType="end"/>
      </w:r>
    </w:p>
    <w:p w14:paraId="3BADF5A3" w14:textId="56CA770C" w:rsidR="008F55A2" w:rsidRDefault="008F55A2">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_Toc59180029 \h </w:instrText>
      </w:r>
      <w:r>
        <w:fldChar w:fldCharType="separate"/>
      </w:r>
      <w:r>
        <w:t>23</w:t>
      </w:r>
      <w:r>
        <w:fldChar w:fldCharType="end"/>
      </w:r>
    </w:p>
    <w:p w14:paraId="1BB5449C" w14:textId="49D7FCB9" w:rsidR="008F55A2" w:rsidRDefault="008F55A2">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_Toc59180030 \h </w:instrText>
      </w:r>
      <w:r>
        <w:fldChar w:fldCharType="separate"/>
      </w:r>
      <w:r>
        <w:t>23</w:t>
      </w:r>
      <w:r>
        <w:fldChar w:fldCharType="end"/>
      </w:r>
    </w:p>
    <w:p w14:paraId="1415D8B6" w14:textId="4C2FF360" w:rsidR="008F55A2" w:rsidRDefault="008F55A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_Toc59180031 \h </w:instrText>
      </w:r>
      <w:r>
        <w:fldChar w:fldCharType="separate"/>
      </w:r>
      <w:r>
        <w:t>23</w:t>
      </w:r>
      <w:r>
        <w:fldChar w:fldCharType="end"/>
      </w:r>
    </w:p>
    <w:p w14:paraId="25276EE6" w14:textId="7E44B0C0" w:rsidR="008F55A2" w:rsidRDefault="008F55A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_Toc59180032 \h </w:instrText>
      </w:r>
      <w:r>
        <w:fldChar w:fldCharType="separate"/>
      </w:r>
      <w:r>
        <w:t>23</w:t>
      </w:r>
      <w:r>
        <w:fldChar w:fldCharType="end"/>
      </w:r>
    </w:p>
    <w:p w14:paraId="74D62A8B" w14:textId="14EFF758" w:rsidR="008F55A2" w:rsidRDefault="008F55A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_Toc59180033 \h </w:instrText>
      </w:r>
      <w:r>
        <w:fldChar w:fldCharType="separate"/>
      </w:r>
      <w:r>
        <w:t>24</w:t>
      </w:r>
      <w:r>
        <w:fldChar w:fldCharType="end"/>
      </w:r>
    </w:p>
    <w:p w14:paraId="572B1127" w14:textId="0C5ADACE" w:rsidR="008F55A2" w:rsidRDefault="008F55A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_Toc59180034 \h </w:instrText>
      </w:r>
      <w:r>
        <w:fldChar w:fldCharType="separate"/>
      </w:r>
      <w:r>
        <w:t>24</w:t>
      </w:r>
      <w:r>
        <w:fldChar w:fldCharType="end"/>
      </w:r>
    </w:p>
    <w:p w14:paraId="2A3DEC59" w14:textId="3890F8AD" w:rsidR="008F55A2" w:rsidRDefault="008F55A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_Toc59180035 \h </w:instrText>
      </w:r>
      <w:r>
        <w:fldChar w:fldCharType="separate"/>
      </w:r>
      <w:r>
        <w:t>24</w:t>
      </w:r>
      <w:r>
        <w:fldChar w:fldCharType="end"/>
      </w:r>
    </w:p>
    <w:p w14:paraId="24A0CA61" w14:textId="360D8CEF" w:rsidR="008F55A2" w:rsidRDefault="008F55A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_Toc59180036 \h </w:instrText>
      </w:r>
      <w:r>
        <w:fldChar w:fldCharType="separate"/>
      </w:r>
      <w:r>
        <w:t>24</w:t>
      </w:r>
      <w:r>
        <w:fldChar w:fldCharType="end"/>
      </w:r>
    </w:p>
    <w:p w14:paraId="4780BFFB" w14:textId="00B08CAF" w:rsidR="008F55A2" w:rsidRDefault="008F55A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_Toc59180037 \h </w:instrText>
      </w:r>
      <w:r>
        <w:fldChar w:fldCharType="separate"/>
      </w:r>
      <w:r>
        <w:t>25</w:t>
      </w:r>
      <w:r>
        <w:fldChar w:fldCharType="end"/>
      </w:r>
    </w:p>
    <w:p w14:paraId="3151EABC" w14:textId="1C2ABB2C" w:rsidR="008F55A2" w:rsidRDefault="008F55A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_Toc59180038 \h </w:instrText>
      </w:r>
      <w:r>
        <w:fldChar w:fldCharType="separate"/>
      </w:r>
      <w:r>
        <w:t>25</w:t>
      </w:r>
      <w:r>
        <w:fldChar w:fldCharType="end"/>
      </w:r>
    </w:p>
    <w:p w14:paraId="2EA6ED03" w14:textId="67A84B11" w:rsidR="008F55A2" w:rsidRDefault="008F55A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_Toc59180039 \h </w:instrText>
      </w:r>
      <w:r>
        <w:fldChar w:fldCharType="separate"/>
      </w:r>
      <w:r>
        <w:t>25</w:t>
      </w:r>
      <w:r>
        <w:fldChar w:fldCharType="end"/>
      </w:r>
    </w:p>
    <w:p w14:paraId="54DF6734" w14:textId="59C6009F" w:rsidR="008F55A2" w:rsidRDefault="008F55A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Bridge command</w:t>
      </w:r>
      <w:r>
        <w:tab/>
      </w:r>
      <w:r>
        <w:fldChar w:fldCharType="begin" w:fldLock="1"/>
      </w:r>
      <w:r>
        <w:instrText xml:space="preserve"> PAGEREF _Toc59180040 \h </w:instrText>
      </w:r>
      <w:r>
        <w:fldChar w:fldCharType="separate"/>
      </w:r>
      <w:r>
        <w:t>25</w:t>
      </w:r>
      <w:r>
        <w:fldChar w:fldCharType="end"/>
      </w:r>
    </w:p>
    <w:p w14:paraId="19870AF0" w14:textId="39CDC5B9" w:rsidR="008F55A2" w:rsidRDefault="008F55A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_Toc59180041 \h </w:instrText>
      </w:r>
      <w:r>
        <w:fldChar w:fldCharType="separate"/>
      </w:r>
      <w:r>
        <w:t>25</w:t>
      </w:r>
      <w:r>
        <w:fldChar w:fldCharType="end"/>
      </w:r>
    </w:p>
    <w:p w14:paraId="6CBB52E1" w14:textId="0A3A5DDD" w:rsidR="008F55A2" w:rsidRDefault="008F55A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Bridge complete</w:t>
      </w:r>
      <w:r>
        <w:tab/>
      </w:r>
      <w:r>
        <w:fldChar w:fldCharType="begin" w:fldLock="1"/>
      </w:r>
      <w:r>
        <w:instrText xml:space="preserve"> PAGEREF _Toc59180042 \h </w:instrText>
      </w:r>
      <w:r>
        <w:fldChar w:fldCharType="separate"/>
      </w:r>
      <w:r>
        <w:t>25</w:t>
      </w:r>
      <w:r>
        <w:fldChar w:fldCharType="end"/>
      </w:r>
    </w:p>
    <w:p w14:paraId="69677CB2" w14:textId="1BD22FD1" w:rsidR="008F55A2" w:rsidRDefault="008F55A2">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_Toc59180043 \h </w:instrText>
      </w:r>
      <w:r>
        <w:fldChar w:fldCharType="separate"/>
      </w:r>
      <w:r>
        <w:t>25</w:t>
      </w:r>
      <w:r>
        <w:fldChar w:fldCharType="end"/>
      </w:r>
    </w:p>
    <w:p w14:paraId="4227955A" w14:textId="53FE775D" w:rsidR="008F55A2" w:rsidRDefault="008F55A2">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Bridge management capability</w:t>
      </w:r>
      <w:r>
        <w:tab/>
      </w:r>
      <w:r>
        <w:fldChar w:fldCharType="begin" w:fldLock="1"/>
      </w:r>
      <w:r>
        <w:instrText xml:space="preserve"> PAGEREF _Toc59180044 \h </w:instrText>
      </w:r>
      <w:r>
        <w:fldChar w:fldCharType="separate"/>
      </w:r>
      <w:r>
        <w:t>26</w:t>
      </w:r>
      <w:r>
        <w:fldChar w:fldCharType="end"/>
      </w:r>
    </w:p>
    <w:p w14:paraId="03996BA0" w14:textId="3F723282" w:rsidR="008F55A2" w:rsidRDefault="008F55A2">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Bridge status</w:t>
      </w:r>
      <w:r>
        <w:tab/>
      </w:r>
      <w:r>
        <w:fldChar w:fldCharType="begin" w:fldLock="1"/>
      </w:r>
      <w:r>
        <w:instrText xml:space="preserve"> PAGEREF _Toc59180045 \h </w:instrText>
      </w:r>
      <w:r>
        <w:fldChar w:fldCharType="separate"/>
      </w:r>
      <w:r>
        <w:t>26</w:t>
      </w:r>
      <w:r>
        <w:fldChar w:fldCharType="end"/>
      </w:r>
    </w:p>
    <w:p w14:paraId="2FC28901" w14:textId="79C6A52D" w:rsidR="008F55A2" w:rsidRDefault="008F55A2">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Bridge update result</w:t>
      </w:r>
      <w:r>
        <w:tab/>
      </w:r>
      <w:r>
        <w:fldChar w:fldCharType="begin" w:fldLock="1"/>
      </w:r>
      <w:r>
        <w:instrText xml:space="preserve"> PAGEREF _Toc59180046 \h </w:instrText>
      </w:r>
      <w:r>
        <w:fldChar w:fldCharType="separate"/>
      </w:r>
      <w:r>
        <w:t>26</w:t>
      </w:r>
      <w:r>
        <w:fldChar w:fldCharType="end"/>
      </w:r>
    </w:p>
    <w:p w14:paraId="550EC7D3" w14:textId="6073592A" w:rsidR="008F55A2" w:rsidRDefault="008F55A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Bridge management notify</w:t>
      </w:r>
      <w:r>
        <w:tab/>
      </w:r>
      <w:r>
        <w:fldChar w:fldCharType="begin" w:fldLock="1"/>
      </w:r>
      <w:r>
        <w:instrText xml:space="preserve"> PAGEREF _Toc59180047 \h </w:instrText>
      </w:r>
      <w:r>
        <w:fldChar w:fldCharType="separate"/>
      </w:r>
      <w:r>
        <w:t>26</w:t>
      </w:r>
      <w:r>
        <w:fldChar w:fldCharType="end"/>
      </w:r>
    </w:p>
    <w:p w14:paraId="3314C90A" w14:textId="78C98710" w:rsidR="008F55A2" w:rsidRDefault="008F55A2">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_Toc59180048 \h </w:instrText>
      </w:r>
      <w:r>
        <w:fldChar w:fldCharType="separate"/>
      </w:r>
      <w:r>
        <w:t>26</w:t>
      </w:r>
      <w:r>
        <w:fldChar w:fldCharType="end"/>
      </w:r>
    </w:p>
    <w:p w14:paraId="3F7140E0" w14:textId="0F7E65C7" w:rsidR="008F55A2" w:rsidRDefault="008F55A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Bridge management notify ack</w:t>
      </w:r>
      <w:r>
        <w:tab/>
      </w:r>
      <w:r>
        <w:fldChar w:fldCharType="begin" w:fldLock="1"/>
      </w:r>
      <w:r>
        <w:instrText xml:space="preserve"> PAGEREF _Toc59180049 \h </w:instrText>
      </w:r>
      <w:r>
        <w:fldChar w:fldCharType="separate"/>
      </w:r>
      <w:r>
        <w:t>27</w:t>
      </w:r>
      <w:r>
        <w:fldChar w:fldCharType="end"/>
      </w:r>
    </w:p>
    <w:p w14:paraId="76D2ACB6" w14:textId="12B13D57" w:rsidR="008F55A2" w:rsidRDefault="008F55A2">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_Toc59180050 \h </w:instrText>
      </w:r>
      <w:r>
        <w:fldChar w:fldCharType="separate"/>
      </w:r>
      <w:r>
        <w:t>27</w:t>
      </w:r>
      <w:r>
        <w:fldChar w:fldCharType="end"/>
      </w:r>
    </w:p>
    <w:p w14:paraId="0B38AC12" w14:textId="3AC3093C" w:rsidR="008F55A2" w:rsidRDefault="008F55A2">
      <w:pPr>
        <w:pStyle w:val="TOC1"/>
        <w:rPr>
          <w:rFonts w:asciiTheme="minorHAnsi" w:eastAsiaTheme="minorEastAsia" w:hAnsiTheme="minorHAnsi" w:cstheme="minorBidi"/>
          <w:szCs w:val="22"/>
          <w:lang w:eastAsia="en-GB"/>
        </w:rPr>
      </w:pPr>
      <w:r w:rsidRPr="00C05766">
        <w:rPr>
          <w:lang w:val="fr-FR"/>
        </w:rPr>
        <w:t>9</w:t>
      </w:r>
      <w:r>
        <w:rPr>
          <w:rFonts w:asciiTheme="minorHAnsi" w:eastAsiaTheme="minorEastAsia" w:hAnsiTheme="minorHAnsi" w:cstheme="minorBidi"/>
          <w:szCs w:val="22"/>
          <w:lang w:eastAsia="en-GB"/>
        </w:rPr>
        <w:tab/>
      </w:r>
      <w:r w:rsidRPr="00C05766">
        <w:rPr>
          <w:lang w:val="fr-FR"/>
        </w:rPr>
        <w:t>Information elements coding</w:t>
      </w:r>
      <w:r>
        <w:tab/>
      </w:r>
      <w:r>
        <w:fldChar w:fldCharType="begin" w:fldLock="1"/>
      </w:r>
      <w:r>
        <w:instrText xml:space="preserve"> PAGEREF _Toc59180051 \h </w:instrText>
      </w:r>
      <w:r>
        <w:fldChar w:fldCharType="separate"/>
      </w:r>
      <w:r>
        <w:t>27</w:t>
      </w:r>
      <w:r>
        <w:fldChar w:fldCharType="end"/>
      </w:r>
    </w:p>
    <w:p w14:paraId="182DDC06" w14:textId="6B399318" w:rsidR="008F55A2" w:rsidRDefault="008F55A2">
      <w:pPr>
        <w:pStyle w:val="TOC2"/>
        <w:rPr>
          <w:rFonts w:asciiTheme="minorHAnsi" w:eastAsiaTheme="minorEastAsia" w:hAnsiTheme="minorHAnsi" w:cstheme="minorBidi"/>
          <w:sz w:val="22"/>
          <w:szCs w:val="22"/>
          <w:lang w:eastAsia="en-GB"/>
        </w:rPr>
      </w:pPr>
      <w:r w:rsidRPr="00C05766">
        <w:rPr>
          <w:lang w:val="fr-FR"/>
        </w:rPr>
        <w:t>9.1</w:t>
      </w:r>
      <w:r>
        <w:rPr>
          <w:rFonts w:asciiTheme="minorHAnsi" w:eastAsiaTheme="minorEastAsia" w:hAnsiTheme="minorHAnsi" w:cstheme="minorBidi"/>
          <w:sz w:val="22"/>
          <w:szCs w:val="22"/>
          <w:lang w:eastAsia="en-GB"/>
        </w:rPr>
        <w:tab/>
      </w:r>
      <w:r w:rsidRPr="00C05766">
        <w:rPr>
          <w:lang w:val="fr-FR"/>
        </w:rPr>
        <w:t>Ethernet port management service message type</w:t>
      </w:r>
      <w:r>
        <w:tab/>
      </w:r>
      <w:r>
        <w:fldChar w:fldCharType="begin" w:fldLock="1"/>
      </w:r>
      <w:r>
        <w:instrText xml:space="preserve"> PAGEREF _Toc59180052 \h </w:instrText>
      </w:r>
      <w:r>
        <w:fldChar w:fldCharType="separate"/>
      </w:r>
      <w:r>
        <w:t>27</w:t>
      </w:r>
      <w:r>
        <w:fldChar w:fldCharType="end"/>
      </w:r>
    </w:p>
    <w:p w14:paraId="325E8F79" w14:textId="09C82C61" w:rsidR="008F55A2" w:rsidRDefault="008F55A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Ethernet port management list</w:t>
      </w:r>
      <w:r>
        <w:tab/>
      </w:r>
      <w:r>
        <w:fldChar w:fldCharType="begin" w:fldLock="1"/>
      </w:r>
      <w:r>
        <w:instrText xml:space="preserve"> PAGEREF _Toc59180053 \h </w:instrText>
      </w:r>
      <w:r>
        <w:fldChar w:fldCharType="separate"/>
      </w:r>
      <w:r>
        <w:t>27</w:t>
      </w:r>
      <w:r>
        <w:fldChar w:fldCharType="end"/>
      </w:r>
    </w:p>
    <w:p w14:paraId="70B2DEC2" w14:textId="7B195284" w:rsidR="008F55A2" w:rsidRDefault="008F55A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_Toc59180054 \h </w:instrText>
      </w:r>
      <w:r>
        <w:fldChar w:fldCharType="separate"/>
      </w:r>
      <w:r>
        <w:t>35</w:t>
      </w:r>
      <w:r>
        <w:fldChar w:fldCharType="end"/>
      </w:r>
    </w:p>
    <w:p w14:paraId="1918B576" w14:textId="41FAB7D0" w:rsidR="008F55A2" w:rsidRDefault="008F55A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_Toc59180055 \h </w:instrText>
      </w:r>
      <w:r>
        <w:fldChar w:fldCharType="separate"/>
      </w:r>
      <w:r>
        <w:t>36</w:t>
      </w:r>
      <w:r>
        <w:fldChar w:fldCharType="end"/>
      </w:r>
    </w:p>
    <w:p w14:paraId="63F62271" w14:textId="4FF004B5" w:rsidR="008F55A2" w:rsidRDefault="008F55A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_Toc59180056 \h </w:instrText>
      </w:r>
      <w:r>
        <w:fldChar w:fldCharType="separate"/>
      </w:r>
      <w:r>
        <w:t>38</w:t>
      </w:r>
      <w:r>
        <w:fldChar w:fldCharType="end"/>
      </w:r>
    </w:p>
    <w:p w14:paraId="74943A31" w14:textId="0936B9EA" w:rsidR="008F55A2" w:rsidRDefault="008F55A2">
      <w:pPr>
        <w:pStyle w:val="TOC2"/>
        <w:rPr>
          <w:rFonts w:asciiTheme="minorHAnsi" w:eastAsiaTheme="minorEastAsia" w:hAnsiTheme="minorHAnsi" w:cstheme="minorBidi"/>
          <w:sz w:val="22"/>
          <w:szCs w:val="22"/>
          <w:lang w:eastAsia="en-GB"/>
        </w:rPr>
      </w:pPr>
      <w:r w:rsidRPr="00C05766">
        <w:rPr>
          <w:lang w:val="fr-FR"/>
        </w:rPr>
        <w:t>9.5A</w:t>
      </w:r>
      <w:r>
        <w:rPr>
          <w:rFonts w:asciiTheme="minorHAnsi" w:eastAsiaTheme="minorEastAsia" w:hAnsiTheme="minorHAnsi" w:cstheme="minorBidi"/>
          <w:sz w:val="22"/>
          <w:szCs w:val="22"/>
          <w:lang w:eastAsia="en-GB"/>
        </w:rPr>
        <w:tab/>
      </w:r>
      <w:r w:rsidRPr="00C05766">
        <w:rPr>
          <w:lang w:val="fr-FR"/>
        </w:rPr>
        <w:t>Bridge management service message type</w:t>
      </w:r>
      <w:r>
        <w:tab/>
      </w:r>
      <w:r>
        <w:fldChar w:fldCharType="begin" w:fldLock="1"/>
      </w:r>
      <w:r>
        <w:instrText xml:space="preserve"> PAGEREF _Toc59180057 \h </w:instrText>
      </w:r>
      <w:r>
        <w:fldChar w:fldCharType="separate"/>
      </w:r>
      <w:r>
        <w:t>41</w:t>
      </w:r>
      <w:r>
        <w:fldChar w:fldCharType="end"/>
      </w:r>
    </w:p>
    <w:p w14:paraId="75894E47" w14:textId="1796A1A1" w:rsidR="008F55A2" w:rsidRDefault="008F55A2">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Bridge management list</w:t>
      </w:r>
      <w:r>
        <w:tab/>
      </w:r>
      <w:r>
        <w:fldChar w:fldCharType="begin" w:fldLock="1"/>
      </w:r>
      <w:r>
        <w:instrText xml:space="preserve"> PAGEREF _Toc59180058 \h </w:instrText>
      </w:r>
      <w:r>
        <w:fldChar w:fldCharType="separate"/>
      </w:r>
      <w:r>
        <w:t>42</w:t>
      </w:r>
      <w:r>
        <w:fldChar w:fldCharType="end"/>
      </w:r>
    </w:p>
    <w:p w14:paraId="2F8CE9F6" w14:textId="73FE9CB6" w:rsidR="008F55A2" w:rsidRDefault="008F55A2">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Bridge management capability</w:t>
      </w:r>
      <w:r>
        <w:tab/>
      </w:r>
      <w:r>
        <w:fldChar w:fldCharType="begin" w:fldLock="1"/>
      </w:r>
      <w:r>
        <w:instrText xml:space="preserve"> PAGEREF _Toc59180059 \h </w:instrText>
      </w:r>
      <w:r>
        <w:fldChar w:fldCharType="separate"/>
      </w:r>
      <w:r>
        <w:t>48</w:t>
      </w:r>
      <w:r>
        <w:fldChar w:fldCharType="end"/>
      </w:r>
    </w:p>
    <w:p w14:paraId="4BF8590F" w14:textId="7C89AA7A" w:rsidR="008F55A2" w:rsidRDefault="008F55A2">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Bridge status</w:t>
      </w:r>
      <w:r>
        <w:tab/>
      </w:r>
      <w:r>
        <w:fldChar w:fldCharType="begin" w:fldLock="1"/>
      </w:r>
      <w:r>
        <w:instrText xml:space="preserve"> PAGEREF _Toc59180060 \h </w:instrText>
      </w:r>
      <w:r>
        <w:fldChar w:fldCharType="separate"/>
      </w:r>
      <w:r>
        <w:t>49</w:t>
      </w:r>
      <w:r>
        <w:fldChar w:fldCharType="end"/>
      </w:r>
    </w:p>
    <w:p w14:paraId="117D745C" w14:textId="4CF5A05A" w:rsidR="008F55A2" w:rsidRDefault="008F55A2">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Bridge update result</w:t>
      </w:r>
      <w:r>
        <w:tab/>
      </w:r>
      <w:r>
        <w:fldChar w:fldCharType="begin" w:fldLock="1"/>
      </w:r>
      <w:r>
        <w:instrText xml:space="preserve"> PAGEREF _Toc59180061 \h </w:instrText>
      </w:r>
      <w:r>
        <w:fldChar w:fldCharType="separate"/>
      </w:r>
      <w:r>
        <w:t>51</w:t>
      </w:r>
      <w:r>
        <w:fldChar w:fldCharType="end"/>
      </w:r>
    </w:p>
    <w:p w14:paraId="14E5B415" w14:textId="00CE4A71" w:rsidR="008F55A2" w:rsidRDefault="008F55A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_Toc59180062 \h </w:instrText>
      </w:r>
      <w:r>
        <w:fldChar w:fldCharType="separate"/>
      </w:r>
      <w:r>
        <w:t>54</w:t>
      </w:r>
      <w:r>
        <w:fldChar w:fldCharType="end"/>
      </w:r>
    </w:p>
    <w:p w14:paraId="4B3A481E" w14:textId="711B0936" w:rsidR="008F55A2" w:rsidRDefault="008F55A2">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_Toc59180063 \h </w:instrText>
      </w:r>
      <w:r>
        <w:fldChar w:fldCharType="separate"/>
      </w:r>
      <w:r>
        <w:t>55</w:t>
      </w:r>
      <w:r>
        <w:fldChar w:fldCharType="end"/>
      </w:r>
    </w:p>
    <w:p w14:paraId="15ED9379" w14:textId="3E285565" w:rsidR="008F55A2" w:rsidRDefault="008F55A2">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_Toc59180064 \h </w:instrText>
      </w:r>
      <w:r>
        <w:fldChar w:fldCharType="separate"/>
      </w:r>
      <w:r>
        <w:t>59</w:t>
      </w:r>
      <w:r>
        <w:fldChar w:fldCharType="end"/>
      </w:r>
    </w:p>
    <w:p w14:paraId="563F4400" w14:textId="1E1A1C88" w:rsidR="008F55A2" w:rsidRDefault="008F55A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_Toc59180065 \h </w:instrText>
      </w:r>
      <w:r>
        <w:fldChar w:fldCharType="separate"/>
      </w:r>
      <w:r>
        <w:t>64</w:t>
      </w:r>
      <w:r>
        <w:fldChar w:fldCharType="end"/>
      </w:r>
    </w:p>
    <w:p w14:paraId="542092EF" w14:textId="53661AB9" w:rsidR="008F55A2" w:rsidRDefault="008F55A2">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_Toc59180066 \h </w:instrText>
      </w:r>
      <w:r>
        <w:fldChar w:fldCharType="separate"/>
      </w:r>
      <w:r>
        <w:t>66</w:t>
      </w:r>
      <w:r>
        <w:fldChar w:fldCharType="end"/>
      </w:r>
    </w:p>
    <w:p w14:paraId="00B1B9FD" w14:textId="375485B7" w:rsidR="008F55A2" w:rsidRDefault="008F55A2">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_Toc59180067 \h </w:instrText>
      </w:r>
      <w:r>
        <w:fldChar w:fldCharType="separate"/>
      </w:r>
      <w:r>
        <w:t>68</w:t>
      </w:r>
      <w:r>
        <w:fldChar w:fldCharType="end"/>
      </w:r>
    </w:p>
    <w:p w14:paraId="3D38C63F" w14:textId="21675152" w:rsidR="008F55A2" w:rsidRDefault="008F55A2">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_Toc59180068 \h </w:instrText>
      </w:r>
      <w:r>
        <w:fldChar w:fldCharType="separate"/>
      </w:r>
      <w:r>
        <w:t>69</w:t>
      </w:r>
      <w:r>
        <w:fldChar w:fldCharType="end"/>
      </w:r>
    </w:p>
    <w:p w14:paraId="461A4697" w14:textId="7426F289" w:rsidR="008F55A2" w:rsidRDefault="008F55A2">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_Toc59180069 \h </w:instrText>
      </w:r>
      <w:r>
        <w:fldChar w:fldCharType="separate"/>
      </w:r>
      <w:r>
        <w:t>70</w:t>
      </w:r>
      <w:r>
        <w:fldChar w:fldCharType="end"/>
      </w:r>
    </w:p>
    <w:p w14:paraId="7912DCC7" w14:textId="5E4CDC86" w:rsidR="008F55A2" w:rsidRDefault="008F55A2">
      <w:pPr>
        <w:pStyle w:val="TOC2"/>
        <w:rPr>
          <w:rFonts w:asciiTheme="minorHAnsi" w:eastAsiaTheme="minorEastAsia" w:hAnsiTheme="minorHAnsi" w:cstheme="minorBidi"/>
          <w:sz w:val="22"/>
          <w:szCs w:val="22"/>
          <w:lang w:eastAsia="en-GB"/>
        </w:rPr>
      </w:pPr>
      <w:r w:rsidRPr="00C05766">
        <w:rPr>
          <w:rFonts w:eastAsia="SimSun"/>
        </w:rPr>
        <w:t>9.14</w:t>
      </w:r>
      <w:r>
        <w:rPr>
          <w:rFonts w:asciiTheme="minorHAnsi" w:eastAsiaTheme="minorEastAsia" w:hAnsiTheme="minorHAnsi" w:cstheme="minorBidi"/>
          <w:sz w:val="22"/>
          <w:szCs w:val="22"/>
          <w:lang w:eastAsia="en-GB"/>
        </w:rPr>
        <w:tab/>
      </w:r>
      <w:r w:rsidRPr="00C05766">
        <w:rPr>
          <w:rFonts w:eastAsia="SimSun"/>
        </w:rPr>
        <w:t>NW-TT port numbers</w:t>
      </w:r>
      <w:r>
        <w:tab/>
      </w:r>
      <w:r>
        <w:fldChar w:fldCharType="begin" w:fldLock="1"/>
      </w:r>
      <w:r>
        <w:instrText xml:space="preserve"> PAGEREF _Toc59180070 \h </w:instrText>
      </w:r>
      <w:r>
        <w:fldChar w:fldCharType="separate"/>
      </w:r>
      <w:r>
        <w:t>70</w:t>
      </w:r>
      <w:r>
        <w:fldChar w:fldCharType="end"/>
      </w:r>
    </w:p>
    <w:p w14:paraId="63ACBAE6" w14:textId="67019AB0" w:rsidR="008F55A2" w:rsidRDefault="008F55A2">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_Toc59180071 \h </w:instrText>
      </w:r>
      <w:r>
        <w:fldChar w:fldCharType="separate"/>
      </w:r>
      <w:r>
        <w:t>71</w:t>
      </w:r>
      <w:r>
        <w:fldChar w:fldCharType="end"/>
      </w:r>
    </w:p>
    <w:p w14:paraId="748AE617" w14:textId="4B13D5F3" w:rsidR="008F55A2" w:rsidRDefault="008F55A2">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_Toc59180072 \h </w:instrText>
      </w:r>
      <w:r>
        <w:fldChar w:fldCharType="separate"/>
      </w:r>
      <w:r>
        <w:t>73</w:t>
      </w:r>
      <w:r>
        <w:fldChar w:fldCharType="end"/>
      </w:r>
    </w:p>
    <w:p w14:paraId="2C112167" w14:textId="0FA9E6B6"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18" w:name="foreword"/>
      <w:bookmarkStart w:id="19" w:name="_Toc33963215"/>
      <w:bookmarkStart w:id="20" w:name="_Toc34393285"/>
      <w:bookmarkStart w:id="21" w:name="_Toc45216089"/>
      <w:bookmarkStart w:id="22" w:name="_Toc51931658"/>
      <w:bookmarkStart w:id="23" w:name="_Toc58235017"/>
      <w:bookmarkStart w:id="24" w:name="_Toc59179953"/>
      <w:bookmarkEnd w:id="18"/>
      <w:r w:rsidRPr="00972C99">
        <w:lastRenderedPageBreak/>
        <w:t>Foreword</w:t>
      </w:r>
      <w:bookmarkEnd w:id="19"/>
      <w:bookmarkEnd w:id="20"/>
      <w:bookmarkEnd w:id="21"/>
      <w:bookmarkEnd w:id="22"/>
      <w:bookmarkEnd w:id="23"/>
      <w:bookmarkEnd w:id="24"/>
    </w:p>
    <w:p w14:paraId="7FFE3D74" w14:textId="77777777" w:rsidR="00080512" w:rsidRPr="00972C99" w:rsidRDefault="00080512">
      <w:r w:rsidRPr="00972C99">
        <w:t xml:space="preserve">This Technical </w:t>
      </w:r>
      <w:bookmarkStart w:id="25" w:name="spectype3"/>
      <w:r w:rsidRPr="00972C99">
        <w:t>Specification</w:t>
      </w:r>
      <w:bookmarkEnd w:id="25"/>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6" w:name="introduction"/>
      <w:bookmarkEnd w:id="26"/>
      <w:r w:rsidRPr="00972C99">
        <w:br w:type="page"/>
      </w:r>
      <w:bookmarkStart w:id="27" w:name="scope"/>
      <w:bookmarkStart w:id="28" w:name="_Toc33963216"/>
      <w:bookmarkStart w:id="29" w:name="_Toc34393286"/>
      <w:bookmarkStart w:id="30" w:name="_Toc45216090"/>
      <w:bookmarkStart w:id="31" w:name="_Toc51931659"/>
      <w:bookmarkStart w:id="32" w:name="_Toc58235018"/>
      <w:bookmarkStart w:id="33" w:name="_Toc59179954"/>
      <w:bookmarkEnd w:id="27"/>
      <w:r w:rsidRPr="00972C99">
        <w:lastRenderedPageBreak/>
        <w:t>1</w:t>
      </w:r>
      <w:r w:rsidRPr="00972C99">
        <w:tab/>
        <w:t>Scope</w:t>
      </w:r>
      <w:bookmarkEnd w:id="28"/>
      <w:bookmarkEnd w:id="29"/>
      <w:bookmarkEnd w:id="30"/>
      <w:bookmarkEnd w:id="31"/>
      <w:bookmarkEnd w:id="32"/>
      <w:bookmarkEnd w:id="33"/>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18139E87" w:rsidR="00E80BE1" w:rsidRPr="00972C99" w:rsidRDefault="00E80BE1" w:rsidP="00E80BE1">
      <w:pPr>
        <w:pStyle w:val="B1"/>
      </w:pPr>
      <w:bookmarkStart w:id="34" w:name="references"/>
      <w:bookmarkEnd w:id="34"/>
      <w:r w:rsidRPr="00972C99">
        <w:t>a)</w:t>
      </w:r>
      <w:r w:rsidRPr="00972C99">
        <w:tab/>
        <w:t>Ethernet port management</w:t>
      </w:r>
      <w:r w:rsidR="00915576">
        <w:t>; and</w:t>
      </w:r>
    </w:p>
    <w:p w14:paraId="31355F6B" w14:textId="36D956A0" w:rsidR="00915576" w:rsidRPr="00D246B5" w:rsidRDefault="00915576" w:rsidP="00915576">
      <w:pPr>
        <w:pStyle w:val="B1"/>
      </w:pPr>
      <w:bookmarkStart w:id="35" w:name="_Toc33963217"/>
      <w:bookmarkStart w:id="36" w:name="_Toc34393287"/>
      <w:r>
        <w:t>b)</w:t>
      </w:r>
      <w:r>
        <w:tab/>
        <w:t>Bridge management.</w:t>
      </w:r>
    </w:p>
    <w:p w14:paraId="2E994C05" w14:textId="77777777" w:rsidR="00080512" w:rsidRPr="00972C99" w:rsidRDefault="00080512">
      <w:pPr>
        <w:pStyle w:val="Heading1"/>
      </w:pPr>
      <w:bookmarkStart w:id="37" w:name="_Toc45216091"/>
      <w:bookmarkStart w:id="38" w:name="_Toc51931660"/>
      <w:bookmarkStart w:id="39" w:name="_Toc58235019"/>
      <w:bookmarkStart w:id="40" w:name="_Toc59179955"/>
      <w:r w:rsidRPr="00972C99">
        <w:t>2</w:t>
      </w:r>
      <w:r w:rsidRPr="00972C99">
        <w:tab/>
        <w:t>References</w:t>
      </w:r>
      <w:bookmarkEnd w:id="35"/>
      <w:bookmarkEnd w:id="36"/>
      <w:bookmarkEnd w:id="37"/>
      <w:bookmarkEnd w:id="38"/>
      <w:bookmarkEnd w:id="39"/>
      <w:bookmarkEnd w:id="40"/>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6C64E0FB" w:rsidR="00EC4ACE" w:rsidRPr="00972C99" w:rsidRDefault="00EC4ACE" w:rsidP="00585C49">
      <w:pPr>
        <w:pStyle w:val="EX"/>
      </w:pPr>
      <w:r w:rsidRPr="00972C99">
        <w:t>[6]</w:t>
      </w:r>
      <w:r w:rsidRPr="00972C99">
        <w:tab/>
        <w:t>IEEE </w:t>
      </w:r>
      <w:r w:rsidR="001F086B">
        <w:t>Std</w:t>
      </w:r>
      <w:r w:rsidR="001F086B" w:rsidRPr="00972C99">
        <w:t> </w:t>
      </w:r>
      <w:r w:rsidRPr="00972C99">
        <w:t>802.1AB-2016: "IEEE Standard for Local and metropolitan area networks -- Station and Media Access Control Connectivity Discovery".</w:t>
      </w:r>
    </w:p>
    <w:p w14:paraId="1C1F2D0F" w14:textId="78EAD099" w:rsidR="00BD221C" w:rsidRPr="00972C99" w:rsidRDefault="00BD221C" w:rsidP="00EC4ACE">
      <w:pPr>
        <w:pStyle w:val="EX"/>
      </w:pPr>
      <w:r w:rsidRPr="00972C99">
        <w:t>[</w:t>
      </w:r>
      <w:r w:rsidR="00EC4ACE" w:rsidRPr="00972C99">
        <w:t>7</w:t>
      </w:r>
      <w:r w:rsidRPr="00972C99">
        <w:t>]</w:t>
      </w:r>
      <w:r w:rsidRPr="00972C99">
        <w:tab/>
        <w:t>IEEE </w:t>
      </w:r>
      <w:r w:rsidR="00353930">
        <w:t>Std</w:t>
      </w:r>
      <w:r w:rsidR="00353930" w:rsidRPr="00972C99">
        <w:t> </w:t>
      </w:r>
      <w:r w:rsidRPr="00972C99">
        <w:t>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3DCC4795" w:rsidR="005B65C7" w:rsidRDefault="005B65C7" w:rsidP="00BD221C">
      <w:pPr>
        <w:pStyle w:val="EX"/>
      </w:pPr>
      <w:r w:rsidRPr="00972C99">
        <w:t>[</w:t>
      </w:r>
      <w:r w:rsidR="00EC4ACE" w:rsidRPr="00972C99">
        <w:t>9</w:t>
      </w:r>
      <w:r w:rsidRPr="00972C99">
        <w:t>]</w:t>
      </w:r>
      <w:r w:rsidRPr="00972C99">
        <w:tab/>
        <w:t>IEEE </w:t>
      </w:r>
      <w:r w:rsidR="00353930">
        <w:t>Std</w:t>
      </w:r>
      <w:r w:rsidR="00353930" w:rsidRPr="00972C99">
        <w:t> </w:t>
      </w:r>
      <w:r w:rsidRPr="00972C99">
        <w:t>802.1Qcc-2018: "Standard for Local and metropolitan area networks - Bridges and Bridged Networks - Amendment: Stream Reservation Protocol (SRP) Enhancements and Performance Improvements".</w:t>
      </w:r>
    </w:p>
    <w:p w14:paraId="12C01E6A" w14:textId="1F9FD159" w:rsidR="008C37C9" w:rsidRPr="00972C99" w:rsidRDefault="008C37C9" w:rsidP="008C37C9">
      <w:pPr>
        <w:pStyle w:val="EX"/>
      </w:pPr>
      <w:r>
        <w:t>[10]</w:t>
      </w:r>
      <w:r>
        <w:tab/>
        <w:t>IEEE </w:t>
      </w:r>
      <w:r w:rsidR="00353930">
        <w:t>Std</w:t>
      </w:r>
      <w:r w:rsidR="00353930" w:rsidRPr="00972C99">
        <w:t> </w:t>
      </w:r>
      <w:r>
        <w:t>802.1CB-2017: "IEEE Standard for Local and metropolitan area networks-Frame Replication and Elimination for Reliability".</w:t>
      </w:r>
    </w:p>
    <w:p w14:paraId="3EBD2CEF" w14:textId="77777777" w:rsidR="00080512" w:rsidRPr="00972C99" w:rsidRDefault="00080512">
      <w:pPr>
        <w:pStyle w:val="Heading1"/>
      </w:pPr>
      <w:bookmarkStart w:id="41" w:name="definitions"/>
      <w:bookmarkStart w:id="42" w:name="_Toc33963218"/>
      <w:bookmarkStart w:id="43" w:name="_Toc34393288"/>
      <w:bookmarkStart w:id="44" w:name="_Toc45216092"/>
      <w:bookmarkStart w:id="45" w:name="_Toc51931661"/>
      <w:bookmarkStart w:id="46" w:name="_Toc58235020"/>
      <w:bookmarkStart w:id="47" w:name="_Toc59179956"/>
      <w:bookmarkEnd w:id="41"/>
      <w:r w:rsidRPr="00972C99">
        <w:t>3</w:t>
      </w:r>
      <w:r w:rsidRPr="00972C99">
        <w:tab/>
        <w:t>Definitions</w:t>
      </w:r>
      <w:r w:rsidR="00602AEA" w:rsidRPr="00972C99">
        <w:t xml:space="preserve"> of terms, symbols and abbreviations</w:t>
      </w:r>
      <w:bookmarkEnd w:id="42"/>
      <w:bookmarkEnd w:id="43"/>
      <w:bookmarkEnd w:id="44"/>
      <w:bookmarkEnd w:id="45"/>
      <w:bookmarkEnd w:id="46"/>
      <w:bookmarkEnd w:id="47"/>
    </w:p>
    <w:p w14:paraId="7A71B412" w14:textId="77777777" w:rsidR="00080512" w:rsidRPr="00972C99" w:rsidRDefault="00080512">
      <w:pPr>
        <w:pStyle w:val="Heading2"/>
      </w:pPr>
      <w:bookmarkStart w:id="48" w:name="_Toc33963219"/>
      <w:bookmarkStart w:id="49" w:name="_Toc34393289"/>
      <w:bookmarkStart w:id="50" w:name="_Toc45216093"/>
      <w:bookmarkStart w:id="51" w:name="_Toc51931662"/>
      <w:bookmarkStart w:id="52" w:name="_Toc58235021"/>
      <w:bookmarkStart w:id="53" w:name="_Toc59179957"/>
      <w:r w:rsidRPr="00972C99">
        <w:t>3.1</w:t>
      </w:r>
      <w:r w:rsidRPr="00972C99">
        <w:tab/>
      </w:r>
      <w:r w:rsidR="002B6339" w:rsidRPr="00972C99">
        <w:t>Terms</w:t>
      </w:r>
      <w:bookmarkEnd w:id="48"/>
      <w:bookmarkEnd w:id="49"/>
      <w:bookmarkEnd w:id="50"/>
      <w:bookmarkEnd w:id="51"/>
      <w:bookmarkEnd w:id="52"/>
      <w:bookmarkEnd w:id="53"/>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lastRenderedPageBreak/>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54" w:name="_Toc33963221"/>
      <w:bookmarkStart w:id="55" w:name="_Toc34393291"/>
      <w:bookmarkStart w:id="56" w:name="_Toc45216094"/>
      <w:bookmarkStart w:id="57" w:name="_Toc51931663"/>
      <w:bookmarkStart w:id="58" w:name="_Toc58235022"/>
      <w:bookmarkStart w:id="59" w:name="_Toc59179958"/>
      <w:r w:rsidRPr="00972C99">
        <w:t>3.</w:t>
      </w:r>
      <w:r w:rsidR="00DE2E43">
        <w:t>2</w:t>
      </w:r>
      <w:r w:rsidRPr="00972C99">
        <w:tab/>
        <w:t>Abbreviations</w:t>
      </w:r>
      <w:bookmarkEnd w:id="54"/>
      <w:bookmarkEnd w:id="55"/>
      <w:bookmarkEnd w:id="56"/>
      <w:bookmarkEnd w:id="57"/>
      <w:bookmarkEnd w:id="58"/>
      <w:bookmarkEnd w:id="59"/>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77777777" w:rsidR="00DE2E43" w:rsidRPr="00BA2EA4" w:rsidRDefault="00DE2E43" w:rsidP="00DE2E43">
      <w:pPr>
        <w:pStyle w:val="EW"/>
        <w:rPr>
          <w:rFonts w:eastAsia="Malgun Gothic"/>
          <w:lang w:eastAsia="ko-KR"/>
        </w:rPr>
      </w:pPr>
      <w:r>
        <w:rPr>
          <w:lang w:eastAsia="ko-KR"/>
        </w:rPr>
        <w:t>BMS</w:t>
      </w:r>
      <w:r>
        <w:rPr>
          <w:lang w:eastAsia="ko-KR"/>
        </w:rPr>
        <w:tab/>
        <w:t>Bridge Management Service</w:t>
      </w:r>
    </w:p>
    <w:p w14:paraId="5E1C5491" w14:textId="77777777" w:rsidR="00CB034C" w:rsidRPr="00BA2EA4" w:rsidRDefault="00CB034C" w:rsidP="00CB034C">
      <w:pPr>
        <w:pStyle w:val="EW"/>
        <w:rPr>
          <w:rFonts w:eastAsia="Malgun Gothic"/>
          <w:lang w:eastAsia="ko-KR"/>
        </w:rPr>
      </w:pPr>
      <w:r>
        <w:rPr>
          <w:lang w:eastAsia="ko-KR"/>
        </w:rPr>
        <w:t>CNC</w:t>
      </w:r>
      <w:r>
        <w:rPr>
          <w:lang w:eastAsia="ko-KR"/>
        </w:rPr>
        <w:tab/>
        <w:t>Centralized Network Configuration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60" w:name="clause4"/>
      <w:bookmarkStart w:id="61" w:name="_Toc33963222"/>
      <w:bookmarkStart w:id="62" w:name="_Toc34393292"/>
      <w:bookmarkStart w:id="63" w:name="_Toc45216095"/>
      <w:bookmarkStart w:id="64" w:name="_Toc51931664"/>
      <w:bookmarkStart w:id="65" w:name="_Toc58235023"/>
      <w:bookmarkStart w:id="66" w:name="_Toc59179959"/>
      <w:bookmarkEnd w:id="60"/>
      <w:r w:rsidRPr="00972C99">
        <w:t>4</w:t>
      </w:r>
      <w:r w:rsidRPr="00972C99">
        <w:tab/>
      </w:r>
      <w:r w:rsidR="007009CD" w:rsidRPr="00972C99">
        <w:t>General</w:t>
      </w:r>
      <w:bookmarkEnd w:id="61"/>
      <w:bookmarkEnd w:id="62"/>
      <w:bookmarkEnd w:id="63"/>
      <w:bookmarkEnd w:id="64"/>
      <w:bookmarkEnd w:id="65"/>
      <w:bookmarkEnd w:id="66"/>
    </w:p>
    <w:p w14:paraId="5A32AA22" w14:textId="77777777" w:rsidR="00D6344C" w:rsidRPr="00972C99" w:rsidRDefault="00D6344C" w:rsidP="00D6344C">
      <w:pPr>
        <w:rPr>
          <w:lang w:eastAsia="ko-KR"/>
        </w:rPr>
      </w:pPr>
      <w:bookmarkStart w:id="67" w:name="_Toc20233369"/>
      <w:r w:rsidRPr="00972C99">
        <w:rPr>
          <w:lang w:eastAsia="ko-KR"/>
        </w:rPr>
        <w:t>For time sensitive communication (TSC), a 5G system (5GS) can be integrated as a bridge in a time-sensitive networking (TSN) network (i.e. a TSN bridge).</w:t>
      </w:r>
    </w:p>
    <w:p w14:paraId="64B5C1AD" w14:textId="035798DD"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 xml:space="preserve">the TSN application function (TSN AF) is deployed to exchange TSN bridge information with the </w:t>
      </w:r>
      <w:r w:rsidR="0034346E">
        <w:t>c</w:t>
      </w:r>
      <w:r w:rsidR="0034346E">
        <w:rPr>
          <w:lang w:eastAsia="ko-KR"/>
        </w:rPr>
        <w:t>entralized network configuration</w:t>
      </w:r>
      <w:r w:rsidRPr="00972C99">
        <w:t xml:space="preserve"> (CNC)</w:t>
      </w:r>
      <w:r w:rsidR="009E13ED">
        <w:t xml:space="preserve"> as defined in </w:t>
      </w:r>
      <w:r w:rsidR="009E13ED" w:rsidRPr="00972C99">
        <w:t>IEEE </w:t>
      </w:r>
      <w:r w:rsidR="00F73297">
        <w:t>Std</w:t>
      </w:r>
      <w:r w:rsidR="00F73297" w:rsidRPr="00972C99">
        <w:t> </w:t>
      </w:r>
      <w:r w:rsidR="009E13ED" w:rsidRPr="00972C99">
        <w:t>802.1Qcc-2018</w:t>
      </w:r>
      <w:r w:rsidR="009E13ED">
        <w:t> [9]</w:t>
      </w:r>
      <w:r w:rsidRPr="00972C99">
        <w:t xml:space="preserve">. The TSN bridge information includes port management information </w:t>
      </w:r>
      <w:r w:rsidR="00400F12">
        <w:t>and bridge management information. P</w:t>
      </w:r>
      <w:r w:rsidR="00400F12" w:rsidRPr="00972C99">
        <w:t>ort management information</w:t>
      </w:r>
      <w:r w:rsidR="00400F12">
        <w:t xml:space="preserve"> </w:t>
      </w:r>
      <w:r w:rsidRPr="00972C99">
        <w:t>is related to Ethernet ports located in the DS-TT and NW-TT.</w:t>
      </w:r>
      <w:r w:rsidR="001A10AD">
        <w:t xml:space="preserve"> B</w:t>
      </w:r>
      <w:r w:rsidR="001A10AD" w:rsidRPr="00401ABA">
        <w:t>ridge management information</w:t>
      </w:r>
      <w:r w:rsidR="001A10AD">
        <w:t xml:space="preserve"> is related to the NW-TT.</w:t>
      </w:r>
    </w:p>
    <w:p w14:paraId="2BD3F632" w14:textId="4CFD7036" w:rsidR="00D6344C" w:rsidRPr="00972C99" w:rsidRDefault="00D6344C" w:rsidP="00D6344C">
      <w:r w:rsidRPr="00972C99">
        <w:t>In order to support TSN bridge information exchange between TSN AF and CNC, the DS-TT, NW-TT, and TSN AF support procedures for Ethernet port management</w:t>
      </w:r>
      <w:r w:rsidR="00B73EB7">
        <w:t xml:space="preserve"> and Bridge </w:t>
      </w:r>
      <w:r w:rsidR="00B73EB7" w:rsidRPr="00972C99">
        <w:t>management</w:t>
      </w:r>
      <w:r w:rsidRPr="00972C99">
        <w:t>. Clause 5 describes details of the elementary procedures between TSN AF and DS-TT</w:t>
      </w:r>
      <w:r w:rsidR="00FC5C18">
        <w:t xml:space="preserve"> for Ethernet port management</w:t>
      </w:r>
      <w:r w:rsidRPr="00972C99">
        <w:t>. Clause 6 describes details of the elementary procedures between TSN AF and NW-TT</w:t>
      </w:r>
      <w:r w:rsidR="00DD3CBC">
        <w:t xml:space="preserve"> for Ethernet port management (clause 6.2) and Bridge management (clause 6.3)</w:t>
      </w:r>
      <w:r w:rsidRPr="00972C99">
        <w:t>.</w:t>
      </w:r>
    </w:p>
    <w:p w14:paraId="5FF2B01A" w14:textId="77777777" w:rsidR="00CB628A" w:rsidRPr="00972C99"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59179960"/>
      <w:r w:rsidRPr="00972C99">
        <w:t>5</w:t>
      </w:r>
      <w:r w:rsidRPr="00972C99">
        <w:tab/>
      </w:r>
      <w:r w:rsidR="00637B11" w:rsidRPr="00972C99">
        <w:t>Elementary procedures</w:t>
      </w:r>
      <w:r w:rsidRPr="00972C99">
        <w:t xml:space="preserve"> between TSN AF and DS-TT</w:t>
      </w:r>
      <w:bookmarkEnd w:id="68"/>
      <w:bookmarkEnd w:id="69"/>
      <w:bookmarkEnd w:id="70"/>
      <w:bookmarkEnd w:id="71"/>
      <w:bookmarkEnd w:id="72"/>
      <w:bookmarkEnd w:id="73"/>
    </w:p>
    <w:p w14:paraId="35BF3060" w14:textId="2C947B7E" w:rsidR="005B5AD6" w:rsidRPr="00972C99"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59179961"/>
      <w:bookmarkEnd w:id="67"/>
      <w:r w:rsidRPr="00972C99">
        <w:t>5.1</w:t>
      </w:r>
      <w:r w:rsidRPr="00972C99">
        <w:tab/>
        <w:t>General</w:t>
      </w:r>
      <w:bookmarkEnd w:id="74"/>
      <w:bookmarkEnd w:id="75"/>
      <w:bookmarkEnd w:id="76"/>
      <w:bookmarkEnd w:id="77"/>
      <w:bookmarkEnd w:id="78"/>
      <w:bookmarkEnd w:id="80"/>
    </w:p>
    <w:p w14:paraId="55673E89" w14:textId="6548CF3E" w:rsidR="004F687E" w:rsidRPr="00972C99" w:rsidRDefault="004F687E" w:rsidP="004F687E">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r>
        <w:rPr>
          <w:lang w:eastAsia="ko-KR"/>
        </w:rPr>
        <w:t>subclauses</w:t>
      </w:r>
      <w:r w:rsidRPr="00147603">
        <w:t> </w:t>
      </w:r>
      <w:r>
        <w:t>6.4.1.2,</w:t>
      </w:r>
      <w:r w:rsidRPr="00147603">
        <w:t> </w:t>
      </w:r>
      <w:r>
        <w:t>6.3.2 and 6.4.2</w:t>
      </w:r>
      <w:r w:rsidRPr="00972C99">
        <w:t>.</w:t>
      </w:r>
    </w:p>
    <w:p w14:paraId="71BE4B8C" w14:textId="63B55952" w:rsidR="005B5AD6" w:rsidRPr="00972C99"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59179962"/>
      <w:bookmarkEnd w:id="79"/>
      <w:r w:rsidRPr="00972C99">
        <w:lastRenderedPageBreak/>
        <w:t>5.2</w:t>
      </w:r>
      <w:r w:rsidRPr="00972C99">
        <w:tab/>
        <w:t>Procedures</w:t>
      </w:r>
      <w:bookmarkEnd w:id="81"/>
      <w:bookmarkEnd w:id="82"/>
      <w:bookmarkEnd w:id="83"/>
      <w:bookmarkEnd w:id="84"/>
      <w:bookmarkEnd w:id="85"/>
      <w:bookmarkEnd w:id="87"/>
    </w:p>
    <w:p w14:paraId="2C651E0A" w14:textId="1783CCB0" w:rsidR="005B5AD6" w:rsidRPr="00972C99"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59179963"/>
      <w:r w:rsidRPr="00972C99">
        <w:t>5.2.1</w:t>
      </w:r>
      <w:r w:rsidRPr="00972C99">
        <w:tab/>
        <w:t>Network-requested Ethernet port management procedure</w:t>
      </w:r>
      <w:bookmarkEnd w:id="88"/>
      <w:bookmarkEnd w:id="89"/>
      <w:bookmarkEnd w:id="90"/>
      <w:bookmarkEnd w:id="91"/>
      <w:bookmarkEnd w:id="92"/>
      <w:bookmarkEnd w:id="93"/>
    </w:p>
    <w:p w14:paraId="3E3E39ED" w14:textId="696162E8" w:rsidR="005B5AD6" w:rsidRPr="00972C99"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59179964"/>
      <w:r w:rsidRPr="00972C99">
        <w:t>5.2.1.1</w:t>
      </w:r>
      <w:r w:rsidRPr="00972C99">
        <w:tab/>
        <w:t>General</w:t>
      </w:r>
      <w:bookmarkEnd w:id="94"/>
      <w:bookmarkEnd w:id="95"/>
      <w:bookmarkEnd w:id="96"/>
      <w:bookmarkEnd w:id="97"/>
      <w:bookmarkEnd w:id="98"/>
      <w:bookmarkEnd w:id="99"/>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Start w:id="107" w:name="_Toc59179965"/>
      <w:bookmarkEnd w:id="86"/>
      <w:r w:rsidRPr="00972C99">
        <w:t>5.2.1.2</w:t>
      </w:r>
      <w:r w:rsidRPr="00972C99">
        <w:tab/>
        <w:t>Network-requested Ethernet port management procedure initiation</w:t>
      </w:r>
      <w:bookmarkEnd w:id="100"/>
      <w:bookmarkEnd w:id="101"/>
      <w:bookmarkEnd w:id="102"/>
      <w:bookmarkEnd w:id="103"/>
      <w:bookmarkEnd w:id="104"/>
      <w:bookmarkEnd w:id="107"/>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7CC0AB12" w14:textId="70DB1826" w:rsidR="005B5AD6" w:rsidRPr="00972C99" w:rsidRDefault="00C34C23" w:rsidP="005B5AD6">
      <w:pPr>
        <w:pStyle w:val="TH"/>
      </w:pPr>
      <w:r w:rsidRPr="00972C9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02.75pt" o:ole="">
            <v:imagedata r:id="rId14" o:title="" croptop="9094f" cropbottom="13170f" cropright="14105f"/>
          </v:shape>
          <o:OLEObject Type="Embed" ProgID="Visio.Drawing.11" ShapeID="_x0000_i1025" DrawAspect="Content" ObjectID="_1669792680" r:id="rId15"/>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59179966"/>
      <w:bookmarkEnd w:id="105"/>
      <w:bookmarkEnd w:id="106"/>
      <w:r w:rsidRPr="00972C99">
        <w:t>5</w:t>
      </w:r>
      <w:r w:rsidR="005B5AD6" w:rsidRPr="00972C99">
        <w:t>.2.1.3</w:t>
      </w:r>
      <w:r w:rsidR="005B5AD6" w:rsidRPr="00972C99">
        <w:tab/>
        <w:t>Network-requested Ethernet port management procedure completion</w:t>
      </w:r>
      <w:bookmarkEnd w:id="108"/>
      <w:bookmarkEnd w:id="109"/>
      <w:bookmarkEnd w:id="110"/>
      <w:bookmarkEnd w:id="111"/>
      <w:bookmarkEnd w:id="112"/>
      <w:bookmarkEnd w:id="114"/>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lastRenderedPageBreak/>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115" w:name="_Hlk23686954"/>
      <w:r w:rsidRPr="00972C99">
        <w:t>e)</w:t>
      </w:r>
      <w:r w:rsidRPr="00972C99">
        <w:tab/>
        <w:t>if the operation code is "unsubscribe for parameter", delete the stored request from the TSN AF to be notified of changes in the value of the corresponding parameter, if any; and</w:t>
      </w:r>
    </w:p>
    <w:bookmarkEnd w:id="115"/>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116" w:name="_Toc33963230"/>
      <w:bookmarkStart w:id="117" w:name="_Toc34393300"/>
      <w:bookmarkStart w:id="118" w:name="_Toc45216103"/>
      <w:bookmarkStart w:id="119" w:name="_Toc51931672"/>
      <w:bookmarkStart w:id="120" w:name="_Toc58235031"/>
      <w:bookmarkStart w:id="121" w:name="_Toc20233376"/>
      <w:bookmarkStart w:id="122" w:name="_Toc59179967"/>
      <w:bookmarkEnd w:id="113"/>
      <w:r w:rsidRPr="00972C99">
        <w:t>5</w:t>
      </w:r>
      <w:r w:rsidR="005B5AD6" w:rsidRPr="00972C99">
        <w:t>.2.1.4</w:t>
      </w:r>
      <w:r w:rsidR="005B5AD6" w:rsidRPr="00972C99">
        <w:tab/>
        <w:t>Abnormal cases on the network side</w:t>
      </w:r>
      <w:bookmarkEnd w:id="116"/>
      <w:bookmarkEnd w:id="117"/>
      <w:bookmarkEnd w:id="118"/>
      <w:bookmarkEnd w:id="119"/>
      <w:bookmarkEnd w:id="120"/>
      <w:bookmarkEnd w:id="122"/>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44E1476A"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ETHERNET 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59179968"/>
      <w:bookmarkEnd w:id="121"/>
      <w:r w:rsidRPr="00972C99">
        <w:t>5</w:t>
      </w:r>
      <w:r w:rsidR="005B5AD6" w:rsidRPr="00972C99">
        <w:t>.2.1.5</w:t>
      </w:r>
      <w:r w:rsidR="005B5AD6" w:rsidRPr="00972C99">
        <w:tab/>
        <w:t>Abnormal cases in the DS-TT</w:t>
      </w:r>
      <w:bookmarkEnd w:id="123"/>
      <w:bookmarkEnd w:id="124"/>
      <w:bookmarkEnd w:id="125"/>
      <w:bookmarkEnd w:id="126"/>
      <w:bookmarkEnd w:id="127"/>
      <w:bookmarkEnd w:id="129"/>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59179969"/>
      <w:bookmarkEnd w:id="128"/>
      <w:r w:rsidRPr="00972C99">
        <w:t>5</w:t>
      </w:r>
      <w:r w:rsidR="005B5AD6" w:rsidRPr="00972C99">
        <w:t>.2.2</w:t>
      </w:r>
      <w:r w:rsidR="005B5AD6" w:rsidRPr="00972C99">
        <w:tab/>
        <w:t>DS-TT-initiated Ethernet port management procedure</w:t>
      </w:r>
      <w:bookmarkEnd w:id="130"/>
      <w:bookmarkEnd w:id="131"/>
      <w:bookmarkEnd w:id="132"/>
      <w:bookmarkEnd w:id="133"/>
      <w:bookmarkEnd w:id="134"/>
      <w:bookmarkEnd w:id="136"/>
    </w:p>
    <w:p w14:paraId="2D72F1DB" w14:textId="71ACCED7" w:rsidR="005B5AD6" w:rsidRPr="00972C99"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59179970"/>
      <w:r w:rsidRPr="00972C99">
        <w:t>5</w:t>
      </w:r>
      <w:r w:rsidR="005B5AD6" w:rsidRPr="00972C99">
        <w:t>.2.2.1</w:t>
      </w:r>
      <w:r w:rsidR="005B5AD6" w:rsidRPr="00972C99">
        <w:tab/>
        <w:t>General</w:t>
      </w:r>
      <w:bookmarkEnd w:id="137"/>
      <w:bookmarkEnd w:id="138"/>
      <w:bookmarkEnd w:id="139"/>
      <w:bookmarkEnd w:id="140"/>
      <w:bookmarkEnd w:id="141"/>
      <w:bookmarkEnd w:id="142"/>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59179971"/>
      <w:bookmarkEnd w:id="135"/>
      <w:r w:rsidRPr="00972C99">
        <w:t>5</w:t>
      </w:r>
      <w:r w:rsidR="005B5AD6" w:rsidRPr="00972C99">
        <w:t>.2.2.2</w:t>
      </w:r>
      <w:r w:rsidR="005B5AD6" w:rsidRPr="00972C99">
        <w:tab/>
        <w:t>DS-TT-initiated Ethernet port management procedure initiation</w:t>
      </w:r>
      <w:bookmarkEnd w:id="143"/>
      <w:bookmarkEnd w:id="144"/>
      <w:bookmarkEnd w:id="145"/>
      <w:bookmarkEnd w:id="146"/>
      <w:bookmarkEnd w:id="147"/>
      <w:bookmarkEnd w:id="149"/>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117D81E1" w:rsidR="005B5AD6" w:rsidRPr="00972C99" w:rsidRDefault="005B5AD6" w:rsidP="005B5AD6">
      <w:pPr>
        <w:pStyle w:val="B1"/>
      </w:pPr>
      <w:r w:rsidRPr="00972C99">
        <w:lastRenderedPageBreak/>
        <w:t>b)</w:t>
      </w:r>
      <w:r w:rsidRPr="00972C99">
        <w:tab/>
        <w:t xml:space="preserve">start timer </w:t>
      </w:r>
      <w:r w:rsidR="001F7D5E">
        <w:t>T200</w:t>
      </w:r>
      <w:r w:rsidRPr="00972C99">
        <w:t>;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16EC5C73" w:rsidR="005B5AD6" w:rsidRPr="00972C99" w:rsidRDefault="002C5636" w:rsidP="005B5AD6">
      <w:pPr>
        <w:pStyle w:val="TH"/>
      </w:pPr>
      <w:r w:rsidRPr="00972C99">
        <w:object w:dxaOrig="10800" w:dyaOrig="7395" w14:anchorId="29A34F48">
          <v:shape id="_x0000_i1026" type="#_x0000_t75" style="width:286.5pt;height:132pt" o:ole="">
            <v:imagedata r:id="rId16" o:title="" croptop="5137f" cropbottom="33157f" cropright="24961f"/>
          </v:shape>
          <o:OLEObject Type="Embed" ProgID="Visio.Drawing.11" ShapeID="_x0000_i1026" DrawAspect="Content" ObjectID="_1669792681" r:id="rId17"/>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59179972"/>
      <w:bookmarkEnd w:id="148"/>
      <w:r w:rsidRPr="00972C99">
        <w:t>5</w:t>
      </w:r>
      <w:r w:rsidR="005B5AD6" w:rsidRPr="00972C99">
        <w:t>.2.2.3</w:t>
      </w:r>
      <w:r w:rsidR="005B5AD6" w:rsidRPr="00972C99">
        <w:tab/>
        <w:t>DS-TT-initiated Ethernet port management procedure accepted by the TSN AF</w:t>
      </w:r>
      <w:bookmarkEnd w:id="150"/>
      <w:bookmarkEnd w:id="151"/>
      <w:bookmarkEnd w:id="152"/>
      <w:bookmarkEnd w:id="153"/>
      <w:bookmarkEnd w:id="154"/>
      <w:bookmarkEnd w:id="156"/>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59179973"/>
      <w:bookmarkEnd w:id="155"/>
      <w:r w:rsidRPr="00972C99">
        <w:t>5</w:t>
      </w:r>
      <w:r w:rsidR="005B5AD6" w:rsidRPr="00972C99">
        <w:t>.2.2.4</w:t>
      </w:r>
      <w:r w:rsidR="005B5AD6" w:rsidRPr="00972C99">
        <w:tab/>
        <w:t>DS-TT-initiated Ethernet port management procedure completion</w:t>
      </w:r>
      <w:bookmarkEnd w:id="157"/>
      <w:bookmarkEnd w:id="158"/>
      <w:bookmarkEnd w:id="159"/>
      <w:bookmarkEnd w:id="160"/>
      <w:bookmarkEnd w:id="161"/>
      <w:bookmarkEnd w:id="163"/>
    </w:p>
    <w:p w14:paraId="4F566AED" w14:textId="77777777" w:rsidR="005B5AD6" w:rsidRPr="00972C99" w:rsidRDefault="005B5AD6" w:rsidP="005B5AD6">
      <w:r w:rsidRPr="00972C99">
        <w:t>Upon receipt of the ETHERNET 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59179974"/>
      <w:bookmarkEnd w:id="162"/>
      <w:r w:rsidRPr="00972C99">
        <w:t>5</w:t>
      </w:r>
      <w:r w:rsidR="005B5AD6" w:rsidRPr="00972C99">
        <w:t>.2.2.</w:t>
      </w:r>
      <w:r w:rsidRPr="00972C99">
        <w:t>5</w:t>
      </w:r>
      <w:r w:rsidR="005B5AD6" w:rsidRPr="00972C99">
        <w:tab/>
        <w:t>Abnormal cases on the network side</w:t>
      </w:r>
      <w:bookmarkEnd w:id="164"/>
      <w:bookmarkEnd w:id="165"/>
      <w:bookmarkEnd w:id="166"/>
      <w:bookmarkEnd w:id="167"/>
      <w:bookmarkEnd w:id="168"/>
      <w:bookmarkEnd w:id="170"/>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59179975"/>
      <w:bookmarkEnd w:id="169"/>
      <w:r w:rsidRPr="00972C99">
        <w:t>5</w:t>
      </w:r>
      <w:r w:rsidR="005B5AD6" w:rsidRPr="00972C99">
        <w:t>.2.2.</w:t>
      </w:r>
      <w:r w:rsidRPr="00972C99">
        <w:t>6</w:t>
      </w:r>
      <w:r w:rsidR="005B5AD6" w:rsidRPr="00972C99">
        <w:tab/>
        <w:t>Abnormal cases in the DS-TT</w:t>
      </w:r>
      <w:bookmarkEnd w:id="171"/>
      <w:bookmarkEnd w:id="172"/>
      <w:bookmarkEnd w:id="173"/>
      <w:bookmarkEnd w:id="174"/>
      <w:bookmarkEnd w:id="175"/>
      <w:bookmarkEnd w:id="177"/>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035FC4BE" w:rsidR="005B5AD6" w:rsidRPr="00972C99" w:rsidRDefault="005B5AD6" w:rsidP="005B5AD6">
      <w:pPr>
        <w:pStyle w:val="B1"/>
      </w:pPr>
      <w:r w:rsidRPr="00972C99">
        <w:tab/>
        <w:t xml:space="preserve">The DS-TT shall, on the first expiry of the timer </w:t>
      </w:r>
      <w:r w:rsidR="006D3243">
        <w:t>T200</w:t>
      </w:r>
      <w:r w:rsidRPr="00972C99">
        <w:t xml:space="preserve">, retransmit the ETHERNET 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lastRenderedPageBreak/>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59179976"/>
      <w:r w:rsidRPr="00972C99">
        <w:t>5.2.</w:t>
      </w:r>
      <w:r w:rsidR="00104F8D" w:rsidRPr="00972C99">
        <w:t>3</w:t>
      </w:r>
      <w:r w:rsidRPr="00972C99">
        <w:tab/>
        <w:t>DS-TT-initiated Ethernet port management capability procedure</w:t>
      </w:r>
      <w:bookmarkEnd w:id="178"/>
      <w:bookmarkEnd w:id="179"/>
      <w:bookmarkEnd w:id="180"/>
      <w:bookmarkEnd w:id="181"/>
      <w:bookmarkEnd w:id="182"/>
      <w:bookmarkEnd w:id="183"/>
    </w:p>
    <w:p w14:paraId="6D06A673" w14:textId="58F5848D" w:rsidR="00135ACA" w:rsidRPr="00972C99"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59179977"/>
      <w:r w:rsidRPr="00972C99">
        <w:t>5.2.</w:t>
      </w:r>
      <w:r w:rsidR="00104F8D" w:rsidRPr="00972C99">
        <w:t>3</w:t>
      </w:r>
      <w:r w:rsidRPr="00972C99">
        <w:t>.1</w:t>
      </w:r>
      <w:r w:rsidRPr="00972C99">
        <w:tab/>
        <w:t>General</w:t>
      </w:r>
      <w:bookmarkEnd w:id="184"/>
      <w:bookmarkEnd w:id="185"/>
      <w:bookmarkEnd w:id="186"/>
      <w:bookmarkEnd w:id="187"/>
      <w:bookmarkEnd w:id="188"/>
      <w:bookmarkEnd w:id="189"/>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59179978"/>
      <w:r w:rsidRPr="00972C99">
        <w:t>5.2.</w:t>
      </w:r>
      <w:r w:rsidR="00104F8D" w:rsidRPr="00972C99">
        <w:t>3</w:t>
      </w:r>
      <w:r w:rsidRPr="00972C99">
        <w:t>.2</w:t>
      </w:r>
      <w:r w:rsidRPr="00972C99">
        <w:tab/>
        <w:t>DS-TT-initiated Ethernet port management capability procedure</w:t>
      </w:r>
      <w:bookmarkEnd w:id="190"/>
      <w:bookmarkEnd w:id="191"/>
      <w:bookmarkEnd w:id="192"/>
      <w:bookmarkEnd w:id="193"/>
      <w:bookmarkEnd w:id="194"/>
      <w:bookmarkEnd w:id="195"/>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5.25pt;height:88.5pt" o:ole="">
            <v:imagedata r:id="rId18" o:title=""/>
          </v:shape>
          <o:OLEObject Type="Embed" ProgID="Visio.Drawing.11" ShapeID="_x0000_i1027" DrawAspect="Content" ObjectID="_1669792682" r:id="rId19"/>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59179979"/>
      <w:r w:rsidRPr="00972C99">
        <w:t>6</w:t>
      </w:r>
      <w:r w:rsidRPr="00972C99">
        <w:tab/>
      </w:r>
      <w:r w:rsidR="00637B11" w:rsidRPr="00972C99">
        <w:t>Elementary procedures</w:t>
      </w:r>
      <w:r w:rsidRPr="00972C99">
        <w:t xml:space="preserve"> between TSN AF and NW-TT</w:t>
      </w:r>
      <w:bookmarkEnd w:id="196"/>
      <w:bookmarkEnd w:id="197"/>
      <w:bookmarkEnd w:id="198"/>
      <w:bookmarkEnd w:id="199"/>
      <w:bookmarkEnd w:id="200"/>
      <w:bookmarkEnd w:id="201"/>
    </w:p>
    <w:p w14:paraId="0FE5C8C0" w14:textId="77777777" w:rsidR="00D6344C" w:rsidRPr="00972C99"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59179980"/>
      <w:r w:rsidRPr="00972C99">
        <w:t>6.1</w:t>
      </w:r>
      <w:r w:rsidRPr="00972C99">
        <w:tab/>
        <w:t>General</w:t>
      </w:r>
      <w:bookmarkEnd w:id="202"/>
      <w:bookmarkEnd w:id="203"/>
      <w:bookmarkEnd w:id="204"/>
      <w:bookmarkEnd w:id="205"/>
      <w:bookmarkEnd w:id="206"/>
      <w:bookmarkEnd w:id="207"/>
      <w:bookmarkEnd w:id="208"/>
    </w:p>
    <w:p w14:paraId="08A1182C" w14:textId="522D3867" w:rsidR="006F5957" w:rsidRPr="00972C99" w:rsidRDefault="006F5957" w:rsidP="006F5957">
      <w:pPr>
        <w:rPr>
          <w:lang w:eastAsia="ko-KR"/>
        </w:rPr>
      </w:pPr>
      <w:bookmarkStart w:id="209" w:name="_Toc22917672"/>
      <w:bookmarkStart w:id="210" w:name="_Toc33963244"/>
      <w:bookmarkStart w:id="211" w:name="_Toc34393314"/>
      <w:r w:rsidRPr="00972C99">
        <w:rPr>
          <w:lang w:eastAsia="zh-CN"/>
        </w:rPr>
        <w:t xml:space="preserve">The TSN AF and NW-TT supports transfer of standardized and deployment-specific Ethernet port management information, to manage the Ethernet port used at the NW-TT. The TSN AF and NW-TT supports transfer of standardized and deployment-specific </w:t>
      </w:r>
      <w:r>
        <w:rPr>
          <w:lang w:eastAsia="zh-CN"/>
        </w:rPr>
        <w:t>Bridge</w:t>
      </w:r>
      <w:r w:rsidRPr="00972C99">
        <w:rPr>
          <w:lang w:eastAsia="zh-CN"/>
        </w:rPr>
        <w:t xml:space="preserve"> management information, to manage the NW-TT.</w:t>
      </w:r>
      <w:r>
        <w:rPr>
          <w:lang w:eastAsia="zh-CN"/>
        </w:rPr>
        <w:t xml:space="preserve"> </w:t>
      </w:r>
      <w:r w:rsidRPr="00972C99">
        <w:rPr>
          <w:lang w:eastAsia="zh-CN"/>
        </w:rPr>
        <w:t xml:space="preserve">The Ethernet 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Pr>
          <w:lang w:eastAsia="zh-CN"/>
        </w:rPr>
        <w:t>Bridge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Pr>
          <w:lang w:eastAsia="zh-CN"/>
        </w:rPr>
        <w:t>Bridge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r w:rsidRPr="001F7958">
        <w:rPr>
          <w:lang w:eastAsia="zh-CN"/>
        </w:rPr>
        <w:t>Ethernet port management messages</w:t>
      </w:r>
      <w:r>
        <w:rPr>
          <w:lang w:eastAsia="zh-CN"/>
        </w:rPr>
        <w:t xml:space="preserve"> and the Bridge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77777777" w:rsidR="00D6344C" w:rsidRPr="00972C99" w:rsidRDefault="00D6344C" w:rsidP="00D6344C">
      <w:pPr>
        <w:pStyle w:val="Heading2"/>
      </w:pPr>
      <w:bookmarkStart w:id="212" w:name="_Toc45216117"/>
      <w:bookmarkStart w:id="213" w:name="_Toc51931686"/>
      <w:bookmarkStart w:id="214" w:name="_Toc58235045"/>
      <w:bookmarkStart w:id="215" w:name="_Toc59179981"/>
      <w:r w:rsidRPr="00972C99">
        <w:lastRenderedPageBreak/>
        <w:t>6.2</w:t>
      </w:r>
      <w:r w:rsidRPr="00972C99">
        <w:tab/>
        <w:t>Procedures for Ethernet port management service</w:t>
      </w:r>
      <w:bookmarkEnd w:id="209"/>
      <w:bookmarkEnd w:id="210"/>
      <w:bookmarkEnd w:id="211"/>
      <w:bookmarkEnd w:id="212"/>
      <w:bookmarkEnd w:id="213"/>
      <w:bookmarkEnd w:id="214"/>
      <w:bookmarkEnd w:id="215"/>
    </w:p>
    <w:p w14:paraId="0D9C21C2" w14:textId="77777777" w:rsidR="00D6344C" w:rsidRPr="00972C99"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59179982"/>
      <w:r w:rsidRPr="00972C99">
        <w:t>6.2.1</w:t>
      </w:r>
      <w:r w:rsidRPr="00972C99">
        <w:tab/>
        <w:t>TSN AF-requested Ethernet port management procedure</w:t>
      </w:r>
      <w:bookmarkEnd w:id="216"/>
      <w:bookmarkEnd w:id="217"/>
      <w:bookmarkEnd w:id="218"/>
      <w:bookmarkEnd w:id="219"/>
      <w:bookmarkEnd w:id="220"/>
      <w:bookmarkEnd w:id="221"/>
      <w:bookmarkEnd w:id="222"/>
      <w:bookmarkEnd w:id="223"/>
    </w:p>
    <w:p w14:paraId="39C7C773" w14:textId="77777777" w:rsidR="00D6344C" w:rsidRPr="00972C99"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59179983"/>
      <w:r w:rsidRPr="00972C99">
        <w:t>6.2.1.1</w:t>
      </w:r>
      <w:r w:rsidRPr="00972C99">
        <w:tab/>
        <w:t>General</w:t>
      </w:r>
      <w:bookmarkEnd w:id="224"/>
      <w:bookmarkEnd w:id="225"/>
      <w:bookmarkEnd w:id="226"/>
      <w:bookmarkEnd w:id="227"/>
      <w:bookmarkEnd w:id="228"/>
      <w:bookmarkEnd w:id="229"/>
      <w:bookmarkEnd w:id="230"/>
      <w:bookmarkEnd w:id="231"/>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232" w:name="_Toc22917675"/>
      <w:bookmarkStart w:id="233" w:name="_Toc33963247"/>
      <w:bookmarkStart w:id="234" w:name="_Toc34393317"/>
      <w:bookmarkStart w:id="235" w:name="_Toc45216120"/>
      <w:bookmarkStart w:id="236" w:name="_Toc51931689"/>
      <w:bookmarkStart w:id="237" w:name="_Toc58235048"/>
      <w:bookmarkStart w:id="238" w:name="_Toc59179984"/>
      <w:r w:rsidRPr="00972C99">
        <w:t>6.2.1.2</w:t>
      </w:r>
      <w:r w:rsidRPr="00972C99">
        <w:tab/>
        <w:t>TSN AF-requested Ethernet port management procedure initiation</w:t>
      </w:r>
      <w:bookmarkEnd w:id="232"/>
      <w:bookmarkEnd w:id="233"/>
      <w:bookmarkEnd w:id="234"/>
      <w:bookmarkEnd w:id="235"/>
      <w:bookmarkEnd w:id="236"/>
      <w:bookmarkEnd w:id="237"/>
      <w:bookmarkEnd w:id="238"/>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433FF017" w14:textId="593CB96E" w:rsidR="00D6344C" w:rsidRPr="00972C99" w:rsidRDefault="009F2EFF" w:rsidP="00D6344C">
      <w:pPr>
        <w:pStyle w:val="TH"/>
      </w:pPr>
      <w:r w:rsidRPr="00972C99">
        <w:object w:dxaOrig="10605" w:dyaOrig="3675" w14:anchorId="7522BD06">
          <v:shape id="_x0000_i1028" type="#_x0000_t75" style="width:354.75pt;height:102.75pt" o:ole="">
            <v:imagedata r:id="rId20" o:title="" croptop="9094f" cropbottom="13170f" cropright="14105f"/>
          </v:shape>
          <o:OLEObject Type="Embed" ProgID="Visio.Drawing.11" ShapeID="_x0000_i1028" DrawAspect="Content" ObjectID="_1669792683" r:id="rId21"/>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59179985"/>
      <w:r w:rsidRPr="00972C99">
        <w:t>6.2.1.3</w:t>
      </w:r>
      <w:r w:rsidRPr="00972C99">
        <w:tab/>
        <w:t>TSN AF-requested Ethernet port management procedure completion</w:t>
      </w:r>
      <w:bookmarkEnd w:id="239"/>
      <w:bookmarkEnd w:id="240"/>
      <w:bookmarkEnd w:id="241"/>
      <w:bookmarkEnd w:id="242"/>
      <w:bookmarkEnd w:id="243"/>
      <w:bookmarkEnd w:id="244"/>
      <w:bookmarkEnd w:id="245"/>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lastRenderedPageBreak/>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246" w:name="_Toc22917677"/>
      <w:bookmarkStart w:id="247" w:name="_Toc33963249"/>
      <w:bookmarkStart w:id="248" w:name="_Toc34393319"/>
      <w:bookmarkStart w:id="249" w:name="_Toc45216122"/>
      <w:bookmarkStart w:id="250" w:name="_Toc51931691"/>
      <w:bookmarkStart w:id="251" w:name="_Toc58235050"/>
      <w:bookmarkStart w:id="252" w:name="_Toc59179986"/>
      <w:r w:rsidRPr="00972C99">
        <w:t>6.2.1.4</w:t>
      </w:r>
      <w:r w:rsidRPr="00972C99">
        <w:tab/>
        <w:t>Abnormal cases in the TSN AF</w:t>
      </w:r>
      <w:bookmarkEnd w:id="246"/>
      <w:bookmarkEnd w:id="247"/>
      <w:bookmarkEnd w:id="248"/>
      <w:bookmarkEnd w:id="249"/>
      <w:bookmarkEnd w:id="250"/>
      <w:bookmarkEnd w:id="251"/>
      <w:bookmarkEnd w:id="252"/>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02A6908A"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ETHERNET 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59179987"/>
      <w:r w:rsidRPr="00972C99">
        <w:t>6.2.1.5</w:t>
      </w:r>
      <w:r w:rsidRPr="00972C99">
        <w:tab/>
        <w:t>Abnormal cases in the NW-TT</w:t>
      </w:r>
      <w:bookmarkEnd w:id="253"/>
      <w:bookmarkEnd w:id="254"/>
      <w:bookmarkEnd w:id="255"/>
      <w:bookmarkEnd w:id="256"/>
      <w:bookmarkEnd w:id="257"/>
      <w:bookmarkEnd w:id="258"/>
      <w:bookmarkEnd w:id="259"/>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59179988"/>
      <w:r w:rsidRPr="00972C99">
        <w:t>6.2.2</w:t>
      </w:r>
      <w:r w:rsidRPr="00972C99">
        <w:tab/>
        <w:t>NW-TT-initiated Ethernet port management procedure</w:t>
      </w:r>
      <w:bookmarkEnd w:id="260"/>
      <w:bookmarkEnd w:id="261"/>
      <w:bookmarkEnd w:id="262"/>
      <w:bookmarkEnd w:id="263"/>
      <w:bookmarkEnd w:id="264"/>
      <w:bookmarkEnd w:id="265"/>
      <w:bookmarkEnd w:id="266"/>
    </w:p>
    <w:p w14:paraId="257FADBF" w14:textId="77777777" w:rsidR="00D6344C" w:rsidRPr="00972C99"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59179989"/>
      <w:r w:rsidRPr="00972C99">
        <w:t>6.2.2.1</w:t>
      </w:r>
      <w:r w:rsidRPr="00972C99">
        <w:tab/>
        <w:t>General</w:t>
      </w:r>
      <w:bookmarkEnd w:id="267"/>
      <w:bookmarkEnd w:id="268"/>
      <w:bookmarkEnd w:id="269"/>
      <w:bookmarkEnd w:id="270"/>
      <w:bookmarkEnd w:id="271"/>
      <w:bookmarkEnd w:id="272"/>
      <w:bookmarkEnd w:id="273"/>
      <w:bookmarkEnd w:id="274"/>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59179990"/>
      <w:r w:rsidRPr="00972C99">
        <w:t>6.2.2.2</w:t>
      </w:r>
      <w:r w:rsidRPr="00972C99">
        <w:tab/>
        <w:t>NW-TT-initiated Ethernet port management procedure initiation</w:t>
      </w:r>
      <w:bookmarkEnd w:id="275"/>
      <w:bookmarkEnd w:id="276"/>
      <w:bookmarkEnd w:id="277"/>
      <w:bookmarkEnd w:id="278"/>
      <w:bookmarkEnd w:id="279"/>
      <w:bookmarkEnd w:id="280"/>
      <w:bookmarkEnd w:id="281"/>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4B03ADDD" w:rsidR="00D6344C" w:rsidRPr="00972C99" w:rsidRDefault="00D6344C" w:rsidP="00D6344C">
      <w:pPr>
        <w:pStyle w:val="B1"/>
      </w:pPr>
      <w:r w:rsidRPr="00972C99">
        <w:lastRenderedPageBreak/>
        <w:t>b)</w:t>
      </w:r>
      <w:r w:rsidRPr="00972C99">
        <w:tab/>
        <w:t xml:space="preserve">start timer </w:t>
      </w:r>
      <w:r w:rsidR="00A908EE">
        <w:t>T300</w:t>
      </w:r>
      <w:r w:rsidRPr="00972C99">
        <w:t>;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6731C5CF" w:rsidR="00D6344C" w:rsidRPr="00972C99" w:rsidRDefault="008F05AF" w:rsidP="00D6344C">
      <w:pPr>
        <w:pStyle w:val="TH"/>
      </w:pPr>
      <w:r w:rsidRPr="00972C99">
        <w:object w:dxaOrig="10800" w:dyaOrig="7395" w14:anchorId="76FA7638">
          <v:shape id="_x0000_i1029" type="#_x0000_t75" style="width:307.5pt;height:106.5pt" o:ole="">
            <v:imagedata r:id="rId22" o:title="" croptop="5423f" cropbottom="37648f" cropright="21881f"/>
          </v:shape>
          <o:OLEObject Type="Embed" ProgID="Visio.Drawing.11" ShapeID="_x0000_i1029" DrawAspect="Content" ObjectID="_1669792684" r:id="rId23"/>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59179991"/>
      <w:r w:rsidRPr="00972C99">
        <w:t>6.2.2.3</w:t>
      </w:r>
      <w:r w:rsidRPr="00972C99">
        <w:tab/>
        <w:t>NW-TT-initiated Ethernet port management procedure completion</w:t>
      </w:r>
      <w:bookmarkEnd w:id="282"/>
      <w:bookmarkEnd w:id="283"/>
      <w:bookmarkEnd w:id="284"/>
      <w:bookmarkEnd w:id="285"/>
      <w:bookmarkEnd w:id="286"/>
      <w:bookmarkEnd w:id="287"/>
      <w:bookmarkEnd w:id="288"/>
    </w:p>
    <w:p w14:paraId="4BABC7F3" w14:textId="77777777" w:rsidR="00D6344C" w:rsidRPr="00972C99" w:rsidRDefault="00D6344C" w:rsidP="00D6344C">
      <w:r w:rsidRPr="00972C99">
        <w:t>Upon receipt of the ETHERNET PORT MANAGEMENT NOTIFY message, the TSN AF shall:</w:t>
      </w:r>
    </w:p>
    <w:p w14:paraId="18229BDB" w14:textId="7B7E94D3" w:rsidR="00D6344C" w:rsidRPr="00972C99" w:rsidRDefault="00D6344C" w:rsidP="00D6344C">
      <w:pPr>
        <w:pStyle w:val="B1"/>
      </w:pPr>
      <w:r w:rsidRPr="00972C99">
        <w:t>a)</w:t>
      </w:r>
      <w:r w:rsidRPr="00972C99">
        <w:tab/>
        <w:t>create a</w:t>
      </w:r>
      <w:r w:rsidR="00CB60D0">
        <w:t>n</w:t>
      </w:r>
      <w:r w:rsidRPr="00972C99">
        <w:t xml:space="preserve"> ETHERNET PORT MANAGEMENT NOTIFY ACK message; and</w:t>
      </w:r>
    </w:p>
    <w:p w14:paraId="02C1ED97" w14:textId="422061CE" w:rsidR="00D6344C" w:rsidRPr="00972C99" w:rsidRDefault="00D6344C" w:rsidP="00D6344C">
      <w:pPr>
        <w:pStyle w:val="B1"/>
      </w:pPr>
      <w:r w:rsidRPr="00972C99">
        <w:t>b)</w:t>
      </w:r>
      <w:r w:rsidRPr="00972C99">
        <w:tab/>
        <w:t>send the ETHERNET PORT MANAGEMENT NOTIFY ACK message to the NW-TT via the PCF and the SMF as specified in 3GPP TS 23.502 [</w:t>
      </w:r>
      <w:r w:rsidR="00EC4ACE" w:rsidRPr="00972C99">
        <w:t>3</w:t>
      </w:r>
      <w:r w:rsidRPr="00972C99">
        <w:t>].</w:t>
      </w:r>
    </w:p>
    <w:p w14:paraId="64C462D7" w14:textId="6F54FF1D" w:rsidR="00D6344C" w:rsidRPr="00972C99" w:rsidRDefault="00D6344C" w:rsidP="00D6344C">
      <w:r w:rsidRPr="00972C99">
        <w:t xml:space="preserve">Upon receipt of the ETHERNET 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59179992"/>
      <w:r w:rsidRPr="00972C99">
        <w:t>6.2.2.4</w:t>
      </w:r>
      <w:r w:rsidRPr="00972C99">
        <w:tab/>
        <w:t>Abnormal cases in the TSN AF</w:t>
      </w:r>
      <w:bookmarkEnd w:id="289"/>
      <w:bookmarkEnd w:id="290"/>
      <w:bookmarkEnd w:id="291"/>
      <w:bookmarkEnd w:id="292"/>
      <w:bookmarkEnd w:id="293"/>
      <w:bookmarkEnd w:id="294"/>
      <w:bookmarkEnd w:id="295"/>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59179993"/>
      <w:r w:rsidRPr="00972C99">
        <w:t>6.2.2.5</w:t>
      </w:r>
      <w:r w:rsidRPr="00972C99">
        <w:tab/>
        <w:t>Abnormal cases in the NW-TT</w:t>
      </w:r>
      <w:bookmarkEnd w:id="296"/>
      <w:bookmarkEnd w:id="297"/>
      <w:bookmarkEnd w:id="298"/>
      <w:bookmarkEnd w:id="299"/>
      <w:bookmarkEnd w:id="300"/>
      <w:bookmarkEnd w:id="301"/>
      <w:bookmarkEnd w:id="302"/>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3AD37C94" w:rsidR="00D6344C" w:rsidRPr="00972C99" w:rsidRDefault="00D6344C" w:rsidP="00D6344C">
      <w:pPr>
        <w:pStyle w:val="B1"/>
      </w:pPr>
      <w:r w:rsidRPr="00972C99">
        <w:tab/>
        <w:t xml:space="preserve">The NW-TT shall, on the first expiry of the timer </w:t>
      </w:r>
      <w:r w:rsidR="00F41F00">
        <w:t>T300</w:t>
      </w:r>
      <w:r w:rsidRPr="00972C99">
        <w:t xml:space="preserve">, retransmit the ETHERNET 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77777777" w:rsidR="004236FF" w:rsidRPr="00972C99"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59179994"/>
      <w:r w:rsidRPr="00972C99">
        <w:t>6.</w:t>
      </w:r>
      <w:r>
        <w:t>3</w:t>
      </w:r>
      <w:r w:rsidRPr="00972C99">
        <w:tab/>
        <w:t xml:space="preserve">Procedures for </w:t>
      </w:r>
      <w:r>
        <w:t>Bridge</w:t>
      </w:r>
      <w:r w:rsidRPr="00972C99">
        <w:t xml:space="preserve"> management service</w:t>
      </w:r>
      <w:bookmarkEnd w:id="303"/>
      <w:bookmarkEnd w:id="304"/>
      <w:bookmarkEnd w:id="305"/>
      <w:bookmarkEnd w:id="309"/>
    </w:p>
    <w:p w14:paraId="3FFE06BE" w14:textId="77777777" w:rsidR="004236FF" w:rsidRPr="00972C99" w:rsidRDefault="004236FF" w:rsidP="004236FF">
      <w:pPr>
        <w:pStyle w:val="Heading3"/>
      </w:pPr>
      <w:bookmarkStart w:id="310" w:name="_Toc45216131"/>
      <w:bookmarkStart w:id="311" w:name="_Toc51931700"/>
      <w:bookmarkStart w:id="312" w:name="_Toc58235059"/>
      <w:bookmarkStart w:id="313" w:name="_Toc59179995"/>
      <w:r w:rsidRPr="00972C99">
        <w:t>6.</w:t>
      </w:r>
      <w:r>
        <w:t>3</w:t>
      </w:r>
      <w:r w:rsidRPr="00972C99">
        <w:t>.1</w:t>
      </w:r>
      <w:r w:rsidRPr="00972C99">
        <w:tab/>
        <w:t xml:space="preserve">TSN AF-requested </w:t>
      </w:r>
      <w:r>
        <w:t>Bridge</w:t>
      </w:r>
      <w:r w:rsidRPr="00972C99">
        <w:t xml:space="preserve"> management procedure</w:t>
      </w:r>
      <w:bookmarkEnd w:id="310"/>
      <w:bookmarkEnd w:id="311"/>
      <w:bookmarkEnd w:id="312"/>
      <w:bookmarkEnd w:id="313"/>
    </w:p>
    <w:p w14:paraId="0F558D9B" w14:textId="77777777" w:rsidR="004236FF" w:rsidRPr="00972C99" w:rsidRDefault="004236FF" w:rsidP="004236FF">
      <w:pPr>
        <w:pStyle w:val="Heading4"/>
      </w:pPr>
      <w:bookmarkStart w:id="314" w:name="_Toc45216132"/>
      <w:bookmarkStart w:id="315" w:name="_Toc51931701"/>
      <w:bookmarkStart w:id="316" w:name="_Toc58235060"/>
      <w:bookmarkStart w:id="317" w:name="_Toc59179996"/>
      <w:r w:rsidRPr="00972C99">
        <w:t>6.</w:t>
      </w:r>
      <w:r>
        <w:t>3</w:t>
      </w:r>
      <w:r w:rsidRPr="00972C99">
        <w:t>.1.1</w:t>
      </w:r>
      <w:r w:rsidRPr="00972C99">
        <w:tab/>
        <w:t>General</w:t>
      </w:r>
      <w:bookmarkEnd w:id="314"/>
      <w:bookmarkEnd w:id="315"/>
      <w:bookmarkEnd w:id="316"/>
      <w:bookmarkEnd w:id="317"/>
    </w:p>
    <w:p w14:paraId="602619F8" w14:textId="77777777" w:rsidR="004236FF" w:rsidRPr="00972C99" w:rsidRDefault="004236FF" w:rsidP="004236FF">
      <w:r w:rsidRPr="00972C99">
        <w:t xml:space="preserve">The purpose of the TSN AF-requested </w:t>
      </w:r>
      <w:r>
        <w:t>Bridge</w:t>
      </w:r>
      <w:r w:rsidRPr="00972C99">
        <w:t xml:space="preserve"> management procedure is to enable the TSN AF to:</w:t>
      </w:r>
    </w:p>
    <w:p w14:paraId="30BF34CF" w14:textId="77777777" w:rsidR="004236FF" w:rsidRPr="00972C99" w:rsidRDefault="004236FF" w:rsidP="004236FF">
      <w:pPr>
        <w:pStyle w:val="B1"/>
      </w:pPr>
      <w:r w:rsidRPr="00972C99">
        <w:t>a)</w:t>
      </w:r>
      <w:r w:rsidRPr="00972C99">
        <w:tab/>
        <w:t xml:space="preserve">obtain the list of </w:t>
      </w:r>
      <w:r>
        <w:t>bridge</w:t>
      </w:r>
      <w:r w:rsidRPr="00972C99">
        <w:t xml:space="preserve"> management parameters supported </w:t>
      </w:r>
      <w:r>
        <w:t xml:space="preserve">at the </w:t>
      </w:r>
      <w:r w:rsidRPr="00972C99">
        <w:t>NW-TT;</w:t>
      </w:r>
    </w:p>
    <w:p w14:paraId="3259AA63" w14:textId="77777777" w:rsidR="004236FF" w:rsidRPr="00972C99" w:rsidRDefault="004236FF" w:rsidP="004236FF">
      <w:pPr>
        <w:pStyle w:val="B1"/>
      </w:pPr>
      <w:r w:rsidRPr="00972C99">
        <w:t>b)</w:t>
      </w:r>
      <w:r w:rsidRPr="00972C99">
        <w:tab/>
        <w:t xml:space="preserve">obtain the current values of </w:t>
      </w:r>
      <w:r>
        <w:t>bridge</w:t>
      </w:r>
      <w:r w:rsidRPr="00972C99">
        <w:t xml:space="preserve"> management parameters </w:t>
      </w:r>
      <w:r>
        <w:t>at</w:t>
      </w:r>
      <w:r w:rsidRPr="00972C99">
        <w:t xml:space="preserve"> the NW-TT;</w:t>
      </w:r>
    </w:p>
    <w:p w14:paraId="34EA72DB" w14:textId="77777777" w:rsidR="004236FF" w:rsidRPr="00972C99" w:rsidRDefault="004236FF" w:rsidP="004236FF">
      <w:pPr>
        <w:pStyle w:val="B1"/>
      </w:pPr>
      <w:r w:rsidRPr="00972C99">
        <w:t>c)</w:t>
      </w:r>
      <w:r w:rsidRPr="00972C99">
        <w:tab/>
        <w:t xml:space="preserve">set the values of </w:t>
      </w:r>
      <w:r>
        <w:t>bridge</w:t>
      </w:r>
      <w:r w:rsidRPr="00972C99">
        <w:t xml:space="preserve"> management parameters at the NW-TT; or</w:t>
      </w:r>
    </w:p>
    <w:p w14:paraId="2144FBB3" w14:textId="77777777" w:rsidR="004236FF" w:rsidRPr="00972C99" w:rsidRDefault="004236FF" w:rsidP="004236FF">
      <w:pPr>
        <w:pStyle w:val="B1"/>
      </w:pPr>
      <w:r w:rsidRPr="00972C99">
        <w:lastRenderedPageBreak/>
        <w:t>d)</w:t>
      </w:r>
      <w:r w:rsidRPr="00972C99">
        <w:tab/>
        <w:t xml:space="preserve">subscribe to be notified by the NW-TT if the values of certain </w:t>
      </w:r>
      <w:r>
        <w:t>bridge</w:t>
      </w:r>
      <w:r w:rsidRPr="00972C99">
        <w:t xml:space="preserve"> management parameters change at the NW-TT; or</w:t>
      </w:r>
    </w:p>
    <w:p w14:paraId="6E78C815" w14:textId="77777777" w:rsidR="004236FF" w:rsidRDefault="004236FF" w:rsidP="004236FF">
      <w:pPr>
        <w:pStyle w:val="B1"/>
      </w:pPr>
      <w:r w:rsidRPr="00972C99">
        <w:t>e)</w:t>
      </w:r>
      <w:r w:rsidRPr="00972C99">
        <w:tab/>
        <w:t xml:space="preserve">unsubscribe to be notified by the NW-TT for one or more </w:t>
      </w:r>
      <w:r>
        <w:t>bridge</w:t>
      </w:r>
      <w:r w:rsidRPr="00972C99">
        <w:t xml:space="preserve"> management parameters.</w:t>
      </w:r>
    </w:p>
    <w:p w14:paraId="2AA0C777" w14:textId="77777777" w:rsidR="004236FF" w:rsidRPr="00972C99" w:rsidRDefault="004236FF" w:rsidP="004236FF">
      <w:pPr>
        <w:pStyle w:val="Heading4"/>
        <w:ind w:left="0" w:firstLine="0"/>
      </w:pPr>
      <w:bookmarkStart w:id="318" w:name="_Toc45216133"/>
      <w:bookmarkStart w:id="319" w:name="_Toc51931702"/>
      <w:bookmarkStart w:id="320" w:name="_Toc58235061"/>
      <w:bookmarkStart w:id="321" w:name="_Toc59179997"/>
      <w:r w:rsidRPr="00972C99">
        <w:t>6.</w:t>
      </w:r>
      <w:r>
        <w:t>3</w:t>
      </w:r>
      <w:r w:rsidRPr="00972C99">
        <w:t>.1.2</w:t>
      </w:r>
      <w:r w:rsidRPr="00972C99">
        <w:tab/>
        <w:t xml:space="preserve">TSN AF-requested </w:t>
      </w:r>
      <w:r>
        <w:t>Bridge</w:t>
      </w:r>
      <w:r w:rsidRPr="00972C99">
        <w:t xml:space="preserve"> management procedure initiation</w:t>
      </w:r>
      <w:bookmarkEnd w:id="318"/>
      <w:bookmarkEnd w:id="319"/>
      <w:bookmarkEnd w:id="320"/>
      <w:bookmarkEnd w:id="321"/>
    </w:p>
    <w:p w14:paraId="7510E131" w14:textId="77777777" w:rsidR="004236FF" w:rsidRPr="00972C99" w:rsidRDefault="004236FF" w:rsidP="004236FF">
      <w:r w:rsidRPr="00972C99">
        <w:t xml:space="preserve">In order to initiate the TSN AF-requested </w:t>
      </w:r>
      <w:r>
        <w:t>Bridge</w:t>
      </w:r>
      <w:r w:rsidRPr="00972C99">
        <w:t xml:space="preserve"> management procedure, the TSN AF shall:</w:t>
      </w:r>
    </w:p>
    <w:p w14:paraId="239C0126" w14:textId="77777777" w:rsidR="004236FF" w:rsidRPr="00972C99" w:rsidRDefault="004236FF" w:rsidP="004236FF">
      <w:pPr>
        <w:pStyle w:val="B1"/>
      </w:pPr>
      <w:r w:rsidRPr="00972C99">
        <w:t>a)</w:t>
      </w:r>
      <w:r w:rsidRPr="00972C99">
        <w:tab/>
        <w:t xml:space="preserve">encode the information about the </w:t>
      </w:r>
      <w:r>
        <w:t>bridge</w:t>
      </w:r>
      <w:r w:rsidRPr="00972C99">
        <w:t xml:space="preserve"> management parameters values to be read, the </w:t>
      </w:r>
      <w:r>
        <w:t>bridge</w:t>
      </w:r>
      <w:r w:rsidRPr="00972C99">
        <w:t xml:space="preserve"> management parameters values to be set, the </w:t>
      </w:r>
      <w:r>
        <w:t>bridge</w:t>
      </w:r>
      <w:r w:rsidRPr="00972C99">
        <w:t xml:space="preserve"> management parameters changes to (un)subscribe to and whether the TSN AF requests the list of </w:t>
      </w:r>
      <w:r>
        <w:t>bridge</w:t>
      </w:r>
      <w:r w:rsidRPr="00972C99">
        <w:t xml:space="preserve"> management parameters supported by the NW-TT in an </w:t>
      </w:r>
      <w:r>
        <w:t>Bridge</w:t>
      </w:r>
      <w:r w:rsidRPr="00972C99">
        <w:t xml:space="preserve"> management list IE as specified in clause 9.</w:t>
      </w:r>
      <w:r>
        <w:t>5B</w:t>
      </w:r>
      <w:r w:rsidRPr="00972C99">
        <w:t xml:space="preserve"> and include it in a MANAGE </w:t>
      </w:r>
      <w:r>
        <w:t>BRIDGE</w:t>
      </w:r>
      <w:r w:rsidRPr="00972C99">
        <w:t xml:space="preserve"> COMMAND message;</w:t>
      </w:r>
    </w:p>
    <w:p w14:paraId="32E4DB75" w14:textId="77777777" w:rsidR="004236FF" w:rsidRPr="00972C99" w:rsidRDefault="004236FF" w:rsidP="004236FF">
      <w:pPr>
        <w:pStyle w:val="B1"/>
      </w:pPr>
      <w:r w:rsidRPr="00972C99">
        <w:t>b)</w:t>
      </w:r>
      <w:r w:rsidRPr="00972C99">
        <w:tab/>
        <w:t xml:space="preserve">send the MANAGE </w:t>
      </w:r>
      <w:r>
        <w:t>BRIDGE</w:t>
      </w:r>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47033AAB" w14:textId="77777777" w:rsidR="004236FF" w:rsidRDefault="004236FF" w:rsidP="004236FF">
      <w:pPr>
        <w:pStyle w:val="TF"/>
      </w:pPr>
      <w:r w:rsidRPr="00972C99">
        <w:object w:dxaOrig="9600" w:dyaOrig="3330" w14:anchorId="708C5690">
          <v:shape id="_x0000_i1030" type="#_x0000_t75" style="width:409.5pt;height:114pt" o:ole="">
            <v:imagedata r:id="rId24" o:title="" croptop="8030f" cropbottom="5430f"/>
          </v:shape>
          <o:OLEObject Type="Embed" ProgID="Visio.Drawing.11" ShapeID="_x0000_i1030" DrawAspect="Content" ObjectID="_1669792685" r:id="rId25"/>
        </w:object>
      </w:r>
    </w:p>
    <w:p w14:paraId="61EE8B22" w14:textId="77777777" w:rsidR="004236FF" w:rsidRDefault="004236FF" w:rsidP="004236FF">
      <w:pPr>
        <w:pStyle w:val="TF"/>
      </w:pPr>
      <w:r w:rsidRPr="00972C99">
        <w:t>Figure 6.</w:t>
      </w:r>
      <w:r>
        <w:t>3</w:t>
      </w:r>
      <w:r w:rsidRPr="00972C99">
        <w:t xml:space="preserve">.1.2.1: TSN AF-requested </w:t>
      </w:r>
      <w:r>
        <w:t>Bridge</w:t>
      </w:r>
      <w:r w:rsidRPr="00972C99">
        <w:t xml:space="preserve"> management procedure</w:t>
      </w:r>
    </w:p>
    <w:p w14:paraId="175C8F77" w14:textId="77777777" w:rsidR="004236FF" w:rsidRPr="00972C99" w:rsidRDefault="004236FF" w:rsidP="004236FF">
      <w:pPr>
        <w:pStyle w:val="Heading4"/>
      </w:pPr>
      <w:bookmarkStart w:id="322" w:name="_Toc45216134"/>
      <w:bookmarkStart w:id="323" w:name="_Toc51931703"/>
      <w:bookmarkStart w:id="324" w:name="_Toc58235062"/>
      <w:bookmarkStart w:id="325" w:name="_Toc59179998"/>
      <w:r w:rsidRPr="00972C99">
        <w:t>6.</w:t>
      </w:r>
      <w:r>
        <w:t>3</w:t>
      </w:r>
      <w:r w:rsidRPr="00972C99">
        <w:t>.1.3</w:t>
      </w:r>
      <w:r w:rsidRPr="00972C99">
        <w:tab/>
        <w:t xml:space="preserve">TSN AF-requested </w:t>
      </w:r>
      <w:r>
        <w:t>Bridge</w:t>
      </w:r>
      <w:r w:rsidRPr="00972C99">
        <w:t xml:space="preserve"> management procedure completion</w:t>
      </w:r>
      <w:bookmarkEnd w:id="322"/>
      <w:bookmarkEnd w:id="323"/>
      <w:bookmarkEnd w:id="324"/>
      <w:bookmarkEnd w:id="325"/>
    </w:p>
    <w:p w14:paraId="54F88239" w14:textId="77777777" w:rsidR="004236FF" w:rsidRPr="00972C99" w:rsidRDefault="004236FF" w:rsidP="004236FF">
      <w:r w:rsidRPr="00972C99">
        <w:t xml:space="preserve">Upon receipt of the MANAGE </w:t>
      </w:r>
      <w:r>
        <w:t>BRIDGE</w:t>
      </w:r>
      <w:r w:rsidRPr="00972C99">
        <w:t xml:space="preserve"> COMMAND message, for each operation included in the </w:t>
      </w:r>
      <w:r>
        <w:t>Bridge</w:t>
      </w:r>
      <w:r w:rsidRPr="00972C99">
        <w:t xml:space="preserve"> management list IE, the NW-TT shall:</w:t>
      </w:r>
    </w:p>
    <w:p w14:paraId="5CA8B52C" w14:textId="77777777" w:rsidR="004236FF" w:rsidRPr="00972C99" w:rsidRDefault="004236FF" w:rsidP="004236FF">
      <w:pPr>
        <w:pStyle w:val="B1"/>
      </w:pPr>
      <w:r w:rsidRPr="00972C99">
        <w:t>a)</w:t>
      </w:r>
      <w:r w:rsidRPr="00972C99">
        <w:tab/>
        <w:t xml:space="preserve">if the operation code is "get capabilities", include the list of </w:t>
      </w:r>
      <w:r>
        <w:t>Bridge</w:t>
      </w:r>
      <w:r w:rsidRPr="00972C99">
        <w:t xml:space="preserve"> management parameters supported by the NW-TT in the </w:t>
      </w:r>
      <w:r>
        <w:t>Bridge</w:t>
      </w:r>
      <w:r w:rsidRPr="00972C99">
        <w:t xml:space="preserve"> management capability IE of the MANAGE </w:t>
      </w:r>
      <w:r>
        <w:t>BRIDGE</w:t>
      </w:r>
      <w:r w:rsidRPr="00972C99">
        <w:t xml:space="preserve"> COMPLETE message;</w:t>
      </w:r>
    </w:p>
    <w:p w14:paraId="4F3B4B79" w14:textId="77777777" w:rsidR="004236FF" w:rsidRPr="00972C99" w:rsidRDefault="004236FF" w:rsidP="004236FF">
      <w:pPr>
        <w:pStyle w:val="B1"/>
      </w:pPr>
      <w:r w:rsidRPr="00972C99">
        <w:t>b)</w:t>
      </w:r>
      <w:r w:rsidRPr="00972C99">
        <w:tab/>
        <w:t xml:space="preserve">if the operation code is "read parameter", attempt to read the value of the </w:t>
      </w:r>
      <w:r>
        <w:t xml:space="preserve">bridge management </w:t>
      </w:r>
      <w:r w:rsidRPr="00972C99">
        <w:t>parameter at the NW-TT, and:</w:t>
      </w:r>
    </w:p>
    <w:p w14:paraId="30CB4FC7" w14:textId="77777777"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r>
        <w:t>Bridge</w:t>
      </w:r>
      <w:r w:rsidRPr="00972C99">
        <w:t xml:space="preserve"> status IE of the MANAGE </w:t>
      </w:r>
      <w:r>
        <w:t>BRIDGE</w:t>
      </w:r>
      <w:r w:rsidRPr="00972C99">
        <w:t xml:space="preserve"> COMPLETE message; and</w:t>
      </w:r>
    </w:p>
    <w:p w14:paraId="02C05193" w14:textId="77777777"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r>
        <w:t>Bridge</w:t>
      </w:r>
      <w:r w:rsidRPr="00972C99">
        <w:t xml:space="preserve"> management service </w:t>
      </w:r>
      <w:r w:rsidRPr="001761B6">
        <w:t>cause value in the</w:t>
      </w:r>
      <w:r w:rsidRPr="00972C99">
        <w:t xml:space="preserve"> </w:t>
      </w:r>
      <w:r>
        <w:t>Bridge</w:t>
      </w:r>
      <w:r w:rsidRPr="00972C99">
        <w:t xml:space="preserve"> status IE of the MANAGE </w:t>
      </w:r>
      <w:r>
        <w:t>BRIDGE</w:t>
      </w:r>
      <w:r w:rsidRPr="00972C99">
        <w:t xml:space="preserve"> COMPLETE message;</w:t>
      </w:r>
    </w:p>
    <w:p w14:paraId="2706246F" w14:textId="77777777" w:rsidR="004236FF" w:rsidRPr="00972C99" w:rsidRDefault="004236FF" w:rsidP="004236FF">
      <w:pPr>
        <w:pStyle w:val="B1"/>
      </w:pPr>
      <w:r>
        <w:t>c</w:t>
      </w:r>
      <w:r w:rsidRPr="00972C99">
        <w:t>)</w:t>
      </w:r>
      <w:r w:rsidRPr="00972C99">
        <w:tab/>
        <w:t xml:space="preserve">if the operation code is "set parameter", attempt to set the value of the </w:t>
      </w:r>
      <w:r>
        <w:t xml:space="preserve">bridge management </w:t>
      </w:r>
      <w:r w:rsidRPr="00972C99">
        <w:t>parameter at the NW-TT to the value specified in the operation, and:</w:t>
      </w:r>
    </w:p>
    <w:p w14:paraId="31B07A5D" w14:textId="77777777"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r>
        <w:t>Bridge</w:t>
      </w:r>
      <w:r w:rsidRPr="00972C99">
        <w:t xml:space="preserve"> update result IE of the MANAGE </w:t>
      </w:r>
      <w:r>
        <w:t>BRIDGE</w:t>
      </w:r>
      <w:r w:rsidRPr="00972C99">
        <w:t xml:space="preserve"> COMPLETE message; and</w:t>
      </w:r>
    </w:p>
    <w:p w14:paraId="5A530991" w14:textId="77777777" w:rsidR="004236FF" w:rsidRPr="00972C99" w:rsidRDefault="004236FF" w:rsidP="004236FF">
      <w:pPr>
        <w:pStyle w:val="B2"/>
      </w:pPr>
      <w:r w:rsidRPr="00972C99">
        <w:t>2)</w:t>
      </w:r>
      <w:r w:rsidRPr="00972C99">
        <w:tab/>
        <w:t xml:space="preserve">if the value of the parameter at the NW-TT was not set successfully, include the parameter and associated </w:t>
      </w:r>
      <w:r>
        <w:t>Bridge</w:t>
      </w:r>
      <w:r w:rsidRPr="00972C99">
        <w:t xml:space="preserve"> management service cause value in the </w:t>
      </w:r>
      <w:r>
        <w:t>Bridge</w:t>
      </w:r>
      <w:r w:rsidRPr="00972C99">
        <w:t xml:space="preserve"> update result IE of the MANAGE </w:t>
      </w:r>
      <w:r>
        <w:t>BRIDGE</w:t>
      </w:r>
      <w:r w:rsidRPr="00972C99">
        <w:t xml:space="preserve"> COMPLETE message;</w:t>
      </w:r>
    </w:p>
    <w:p w14:paraId="3EA2D9F7" w14:textId="77777777"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r>
        <w:t xml:space="preserve">bridge management </w:t>
      </w:r>
      <w:r w:rsidRPr="00972C99">
        <w:t>parameter;</w:t>
      </w:r>
    </w:p>
    <w:p w14:paraId="0890ADDA" w14:textId="77777777" w:rsidR="004236FF" w:rsidRPr="00972C99" w:rsidRDefault="004236FF" w:rsidP="004236FF">
      <w:pPr>
        <w:pStyle w:val="B1"/>
      </w:pPr>
      <w:r>
        <w:lastRenderedPageBreak/>
        <w:t>e</w:t>
      </w:r>
      <w:r w:rsidRPr="00972C99">
        <w:t>)</w:t>
      </w:r>
      <w:r w:rsidRPr="00972C99">
        <w:tab/>
        <w:t xml:space="preserve">if the operation code is "unsubscribe for parameter", delete the stored request from the TSN AF to be notified of changes in the value of the corresponding </w:t>
      </w:r>
      <w:r>
        <w:t xml:space="preserve">bridge management </w:t>
      </w:r>
      <w:r w:rsidRPr="00972C99">
        <w:t>parameter, if any; and</w:t>
      </w:r>
    </w:p>
    <w:p w14:paraId="316A44DC" w14:textId="77777777" w:rsidR="004236FF" w:rsidRDefault="004236FF" w:rsidP="004236FF">
      <w:pPr>
        <w:pStyle w:val="B1"/>
      </w:pPr>
      <w:r>
        <w:t>f</w:t>
      </w:r>
      <w:r w:rsidRPr="00972C99">
        <w:t>)</w:t>
      </w:r>
      <w:r w:rsidRPr="00972C99">
        <w:tab/>
        <w:t xml:space="preserve">send the MANAGE </w:t>
      </w:r>
      <w:r>
        <w:t>BRIDGE</w:t>
      </w:r>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326" w:name="_Toc45216135"/>
      <w:bookmarkStart w:id="327" w:name="_Toc51931704"/>
      <w:bookmarkStart w:id="328" w:name="_Toc58235063"/>
      <w:bookmarkStart w:id="329" w:name="_Toc59179999"/>
      <w:r w:rsidRPr="00972C99">
        <w:t>6.</w:t>
      </w:r>
      <w:r>
        <w:t>3</w:t>
      </w:r>
      <w:r w:rsidRPr="00972C99">
        <w:t>.1.4</w:t>
      </w:r>
      <w:r w:rsidRPr="00972C99">
        <w:tab/>
        <w:t>Abnormal cases in the TSN AF</w:t>
      </w:r>
      <w:bookmarkEnd w:id="326"/>
      <w:bookmarkEnd w:id="327"/>
      <w:bookmarkEnd w:id="328"/>
      <w:bookmarkEnd w:id="329"/>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77777777" w:rsidR="004236FF" w:rsidRPr="00972C99" w:rsidRDefault="004236FF" w:rsidP="004236FF">
      <w:pPr>
        <w:pStyle w:val="B1"/>
      </w:pPr>
      <w:r w:rsidRPr="00972C99">
        <w:tab/>
        <w:t>The TSN AF shall, on the first expiry of the timer T</w:t>
      </w:r>
      <w:r>
        <w:t>150</w:t>
      </w:r>
      <w:r w:rsidRPr="00972C99">
        <w:t xml:space="preserve">, retransmit the MANAGE </w:t>
      </w:r>
      <w:r>
        <w:t>BRIDGE</w:t>
      </w:r>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330" w:name="_Toc45216136"/>
      <w:bookmarkStart w:id="331" w:name="_Toc51931705"/>
      <w:bookmarkStart w:id="332" w:name="_Toc58235064"/>
      <w:bookmarkStart w:id="333" w:name="_Toc59180000"/>
      <w:r w:rsidRPr="00972C99">
        <w:t>6.</w:t>
      </w:r>
      <w:r>
        <w:t>3</w:t>
      </w:r>
      <w:r w:rsidRPr="00972C99">
        <w:t>.1.5</w:t>
      </w:r>
      <w:r w:rsidRPr="00972C99">
        <w:tab/>
        <w:t>Abnormal cases in the NW-TT</w:t>
      </w:r>
      <w:bookmarkEnd w:id="330"/>
      <w:bookmarkEnd w:id="331"/>
      <w:bookmarkEnd w:id="332"/>
      <w:bookmarkEnd w:id="333"/>
    </w:p>
    <w:p w14:paraId="19E21EE0" w14:textId="77777777" w:rsidR="004236FF" w:rsidRPr="00972C99" w:rsidRDefault="004236FF" w:rsidP="004236FF">
      <w:r w:rsidRPr="00972C99">
        <w:t>The following abnormal cases can be identified:</w:t>
      </w:r>
    </w:p>
    <w:p w14:paraId="12C73438" w14:textId="77777777"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r>
        <w:rPr>
          <w:lang w:eastAsia="ko-KR"/>
        </w:rPr>
        <w:t>BRIDGE</w:t>
      </w:r>
      <w:r w:rsidRPr="00972C99">
        <w:rPr>
          <w:lang w:eastAsia="ko-KR"/>
        </w:rPr>
        <w:t xml:space="preserve"> COMPLETE</w:t>
      </w:r>
      <w:r w:rsidRPr="00972C99">
        <w:t xml:space="preserve"> message indication from lower layers.</w:t>
      </w:r>
    </w:p>
    <w:p w14:paraId="7F2B0EB3" w14:textId="77777777" w:rsidR="004236FF" w:rsidRPr="00972C99" w:rsidRDefault="004236FF" w:rsidP="004236FF">
      <w:pPr>
        <w:pStyle w:val="B1"/>
      </w:pPr>
      <w:r w:rsidRPr="00972C99">
        <w:tab/>
        <w:t xml:space="preserve">The NW-TT shall not diagnose an error and consider the TSN AF-initiated </w:t>
      </w:r>
      <w:r>
        <w:t>Bridge</w:t>
      </w:r>
      <w:r w:rsidRPr="00972C99">
        <w:t xml:space="preserve"> management procedure complete.</w:t>
      </w:r>
    </w:p>
    <w:p w14:paraId="31DFD85F" w14:textId="77777777" w:rsidR="004236FF" w:rsidRDefault="004236FF" w:rsidP="004236FF">
      <w:pPr>
        <w:pStyle w:val="NO"/>
      </w:pPr>
      <w:r w:rsidRPr="00972C99">
        <w:t>NOTE:</w:t>
      </w:r>
      <w:r w:rsidRPr="00972C99">
        <w:tab/>
        <w:t xml:space="preserve">Considering that the TSN AF-initiated </w:t>
      </w:r>
      <w:r>
        <w:t>Bridge</w:t>
      </w:r>
      <w:r w:rsidRPr="00972C99">
        <w:t xml:space="preserve"> management procedure complete as a result of this abnormal case does not cause the NW-TT to revert the execution of the operations included in the MANAGE </w:t>
      </w:r>
      <w:r>
        <w:t>BRIDGE</w:t>
      </w:r>
      <w:r w:rsidRPr="00972C99">
        <w:t xml:space="preserve"> COMMAND message.</w:t>
      </w:r>
    </w:p>
    <w:p w14:paraId="737C8B5A" w14:textId="77777777" w:rsidR="004236FF" w:rsidRPr="00972C99" w:rsidRDefault="004236FF" w:rsidP="004236FF">
      <w:pPr>
        <w:pStyle w:val="Heading3"/>
      </w:pPr>
      <w:bookmarkStart w:id="334" w:name="_Toc45216137"/>
      <w:bookmarkStart w:id="335" w:name="_Toc51931706"/>
      <w:bookmarkStart w:id="336" w:name="_Toc58235065"/>
      <w:bookmarkStart w:id="337" w:name="_Toc59180001"/>
      <w:r w:rsidRPr="00972C99">
        <w:t>6.</w:t>
      </w:r>
      <w:r>
        <w:t>3</w:t>
      </w:r>
      <w:r w:rsidRPr="00972C99">
        <w:t>.2</w:t>
      </w:r>
      <w:r w:rsidRPr="00972C99">
        <w:tab/>
        <w:t xml:space="preserve">NW-TT-initiated </w:t>
      </w:r>
      <w:r>
        <w:t>Bridge</w:t>
      </w:r>
      <w:r w:rsidRPr="00972C99">
        <w:t xml:space="preserve"> management procedure</w:t>
      </w:r>
      <w:bookmarkEnd w:id="334"/>
      <w:bookmarkEnd w:id="335"/>
      <w:bookmarkEnd w:id="336"/>
      <w:bookmarkEnd w:id="337"/>
    </w:p>
    <w:p w14:paraId="0BFAE98B" w14:textId="77777777" w:rsidR="004236FF" w:rsidRPr="00972C99" w:rsidRDefault="004236FF" w:rsidP="004236FF">
      <w:pPr>
        <w:pStyle w:val="Heading4"/>
      </w:pPr>
      <w:bookmarkStart w:id="338" w:name="_Toc45216138"/>
      <w:bookmarkStart w:id="339" w:name="_Toc51931707"/>
      <w:bookmarkStart w:id="340" w:name="_Toc58235066"/>
      <w:bookmarkStart w:id="341" w:name="_Toc59180002"/>
      <w:r w:rsidRPr="00972C99">
        <w:t>6.</w:t>
      </w:r>
      <w:r>
        <w:t>3</w:t>
      </w:r>
      <w:r w:rsidRPr="00972C99">
        <w:t>.2.1</w:t>
      </w:r>
      <w:r w:rsidRPr="00972C99">
        <w:tab/>
        <w:t>General</w:t>
      </w:r>
      <w:bookmarkEnd w:id="338"/>
      <w:bookmarkEnd w:id="339"/>
      <w:bookmarkEnd w:id="340"/>
      <w:bookmarkEnd w:id="341"/>
    </w:p>
    <w:p w14:paraId="33DE3810" w14:textId="77777777" w:rsidR="004236FF" w:rsidRPr="00972C99" w:rsidRDefault="004236FF" w:rsidP="004236FF">
      <w:r w:rsidRPr="00972C99">
        <w:t xml:space="preserve">The purpose of the NW-TT-initiated </w:t>
      </w:r>
      <w:r>
        <w:t>Bridge</w:t>
      </w:r>
      <w:r w:rsidRPr="00972C99">
        <w:t xml:space="preserve"> management procedure is to notify the TSN AF of one or more changes in the value of </w:t>
      </w:r>
      <w:r>
        <w:t>Bridge</w:t>
      </w:r>
      <w:r w:rsidRPr="00972C99">
        <w:t xml:space="preserve"> management parameters for which the TSN AF had requested to be notified of changes via the TSN AF-initiated </w:t>
      </w:r>
      <w:r>
        <w:t>Bridge</w:t>
      </w:r>
      <w:r w:rsidRPr="00972C99">
        <w:t xml:space="preserve"> management procedure.</w:t>
      </w:r>
    </w:p>
    <w:p w14:paraId="6F198AFC" w14:textId="77777777" w:rsidR="004236FF" w:rsidRPr="00972C99" w:rsidRDefault="004236FF" w:rsidP="004236FF">
      <w:pPr>
        <w:pStyle w:val="Heading4"/>
      </w:pPr>
      <w:bookmarkStart w:id="342" w:name="_Toc45216139"/>
      <w:bookmarkStart w:id="343" w:name="_Toc51931708"/>
      <w:bookmarkStart w:id="344" w:name="_Toc58235067"/>
      <w:bookmarkStart w:id="345" w:name="_Toc59180003"/>
      <w:r w:rsidRPr="00972C99">
        <w:t>6.</w:t>
      </w:r>
      <w:r>
        <w:t>3</w:t>
      </w:r>
      <w:r w:rsidRPr="00972C99">
        <w:t>.2.2</w:t>
      </w:r>
      <w:r w:rsidRPr="00972C99">
        <w:tab/>
      </w:r>
      <w:bookmarkStart w:id="346" w:name="_Hlk40198344"/>
      <w:r w:rsidRPr="00972C99">
        <w:t xml:space="preserve">NW-TT-initiated </w:t>
      </w:r>
      <w:r>
        <w:t>Bridge</w:t>
      </w:r>
      <w:r w:rsidRPr="00972C99">
        <w:t xml:space="preserve"> management procedure </w:t>
      </w:r>
      <w:bookmarkEnd w:id="346"/>
      <w:r w:rsidRPr="00972C99">
        <w:t>initiation</w:t>
      </w:r>
      <w:bookmarkEnd w:id="342"/>
      <w:bookmarkEnd w:id="343"/>
      <w:bookmarkEnd w:id="344"/>
      <w:bookmarkEnd w:id="345"/>
    </w:p>
    <w:p w14:paraId="41F5E932" w14:textId="77777777" w:rsidR="004236FF" w:rsidRPr="00972C99" w:rsidRDefault="004236FF" w:rsidP="004236FF">
      <w:r w:rsidRPr="00972C99">
        <w:t xml:space="preserve">In order to initiate the NW-TT-initiated </w:t>
      </w:r>
      <w:r>
        <w:t>Bridge</w:t>
      </w:r>
      <w:r w:rsidRPr="00972C99">
        <w:t xml:space="preserve"> management procedure, the NW-TT shall create a </w:t>
      </w:r>
      <w:r>
        <w:t>BRIDGE</w:t>
      </w:r>
      <w:r w:rsidRPr="00972C99">
        <w:t xml:space="preserve"> MANAGEMENT NOTIFY message and shall:</w:t>
      </w:r>
    </w:p>
    <w:p w14:paraId="1200028D" w14:textId="77777777" w:rsidR="004236FF" w:rsidRPr="00972C99" w:rsidRDefault="004236FF" w:rsidP="004236FF">
      <w:pPr>
        <w:pStyle w:val="B1"/>
      </w:pPr>
      <w:r w:rsidRPr="00972C99">
        <w:t>a)</w:t>
      </w:r>
      <w:r w:rsidRPr="00972C99">
        <w:tab/>
        <w:t xml:space="preserve">include the </w:t>
      </w:r>
      <w:r>
        <w:t>Bridge</w:t>
      </w:r>
      <w:r w:rsidRPr="00972C99">
        <w:t xml:space="preserve"> management parameters to be reported to the TSN AF with their current value in the </w:t>
      </w:r>
      <w:r>
        <w:t>Bridge</w:t>
      </w:r>
      <w:r w:rsidRPr="00972C99">
        <w:t xml:space="preserve"> status IE of the </w:t>
      </w:r>
      <w:r>
        <w:t>BRIDGE</w:t>
      </w:r>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77777777" w:rsidR="004236FF" w:rsidRPr="00972C99" w:rsidRDefault="004236FF" w:rsidP="004236FF">
      <w:pPr>
        <w:pStyle w:val="B1"/>
      </w:pPr>
      <w:r w:rsidRPr="00972C99">
        <w:t>c)</w:t>
      </w:r>
      <w:r w:rsidRPr="00972C99">
        <w:tab/>
        <w:t xml:space="preserve">send the </w:t>
      </w:r>
      <w:r>
        <w:t>BRIDGE</w:t>
      </w:r>
      <w:r w:rsidRPr="00972C99">
        <w:t xml:space="preserve"> MANAGEMENT NOTIFY message to the TSN AF via the SMF and the PCF as specified in 3GPP TS 23.502 [3].</w:t>
      </w:r>
    </w:p>
    <w:p w14:paraId="35B823A0" w14:textId="77777777" w:rsidR="004236FF" w:rsidRDefault="004236FF" w:rsidP="004236FF">
      <w:pPr>
        <w:pStyle w:val="TH"/>
      </w:pPr>
      <w:r w:rsidRPr="00972C99">
        <w:object w:dxaOrig="8340" w:dyaOrig="3525" w14:anchorId="52E1D908">
          <v:shape id="_x0000_i1031" type="#_x0000_t75" style="width:355.5pt;height:150pt" o:ole="">
            <v:imagedata r:id="rId26" o:title=""/>
          </v:shape>
          <o:OLEObject Type="Embed" ProgID="Visio.Drawing.11" ShapeID="_x0000_i1031" DrawAspect="Content" ObjectID="_1669792686" r:id="rId27"/>
        </w:object>
      </w:r>
    </w:p>
    <w:p w14:paraId="743B84D1" w14:textId="6A62F912" w:rsidR="004236FF" w:rsidRPr="00972C99" w:rsidRDefault="004236FF" w:rsidP="004236FF">
      <w:pPr>
        <w:pStyle w:val="TH"/>
      </w:pPr>
      <w:r w:rsidRPr="00972C99">
        <w:t>Figure 6.</w:t>
      </w:r>
      <w:r>
        <w:t>3</w:t>
      </w:r>
      <w:r w:rsidRPr="00972C99">
        <w:t xml:space="preserve">.2.2.1: NW-TT-initiated </w:t>
      </w:r>
      <w:r>
        <w:t>Bridge</w:t>
      </w:r>
      <w:r w:rsidRPr="00972C99">
        <w:t xml:space="preserve"> management procedure</w:t>
      </w:r>
    </w:p>
    <w:p w14:paraId="2A634202" w14:textId="77777777" w:rsidR="004236FF" w:rsidRPr="00972C99" w:rsidRDefault="004236FF" w:rsidP="004236FF">
      <w:pPr>
        <w:pStyle w:val="Heading4"/>
      </w:pPr>
      <w:bookmarkStart w:id="347" w:name="_Toc45216140"/>
      <w:bookmarkStart w:id="348" w:name="_Toc51931709"/>
      <w:bookmarkStart w:id="349" w:name="_Toc58235068"/>
      <w:bookmarkStart w:id="350" w:name="_Toc59180004"/>
      <w:r w:rsidRPr="00972C99">
        <w:t>6.</w:t>
      </w:r>
      <w:r>
        <w:t>3</w:t>
      </w:r>
      <w:r w:rsidRPr="00972C99">
        <w:t>.2.3</w:t>
      </w:r>
      <w:r w:rsidRPr="00972C99">
        <w:tab/>
        <w:t xml:space="preserve">NW-TT-initiated </w:t>
      </w:r>
      <w:r>
        <w:t>Bridge</w:t>
      </w:r>
      <w:r w:rsidRPr="00972C99">
        <w:t xml:space="preserve"> management procedure completion</w:t>
      </w:r>
      <w:bookmarkEnd w:id="347"/>
      <w:bookmarkEnd w:id="348"/>
      <w:bookmarkEnd w:id="349"/>
      <w:bookmarkEnd w:id="350"/>
    </w:p>
    <w:p w14:paraId="3CE818C6" w14:textId="77777777" w:rsidR="004236FF" w:rsidRPr="00972C99" w:rsidRDefault="004236FF" w:rsidP="004236FF">
      <w:r w:rsidRPr="00972C99">
        <w:t xml:space="preserve">Upon receipt of the </w:t>
      </w:r>
      <w:r>
        <w:t>BRIDGE</w:t>
      </w:r>
      <w:r w:rsidRPr="00972C99">
        <w:t xml:space="preserve"> MANAGEMENT NOTIFY message, the TSN AF shall:</w:t>
      </w:r>
    </w:p>
    <w:p w14:paraId="2F0B39CD" w14:textId="77777777" w:rsidR="004236FF" w:rsidRPr="00972C99" w:rsidRDefault="004236FF" w:rsidP="004236FF">
      <w:pPr>
        <w:pStyle w:val="B1"/>
      </w:pPr>
      <w:r w:rsidRPr="00972C99">
        <w:t>a)</w:t>
      </w:r>
      <w:r w:rsidRPr="00972C99">
        <w:tab/>
        <w:t xml:space="preserve">create a MANAGE </w:t>
      </w:r>
      <w:r>
        <w:t>BRIDGE</w:t>
      </w:r>
      <w:r w:rsidRPr="00972C99">
        <w:t xml:space="preserve"> MANAGEMENT NOTIFY ACK message; and</w:t>
      </w:r>
    </w:p>
    <w:p w14:paraId="5CB52717" w14:textId="77777777" w:rsidR="004236FF" w:rsidRPr="00972C99" w:rsidRDefault="004236FF" w:rsidP="004236FF">
      <w:pPr>
        <w:pStyle w:val="B1"/>
      </w:pPr>
      <w:r w:rsidRPr="00972C99">
        <w:t>b)</w:t>
      </w:r>
      <w:r w:rsidRPr="00972C99">
        <w:tab/>
        <w:t xml:space="preserve">send the MANAGE </w:t>
      </w:r>
      <w:r>
        <w:t>BRIDGE</w:t>
      </w:r>
      <w:r w:rsidRPr="00972C99">
        <w:t xml:space="preserve"> MANAGEMENT NOTIFY ACK message to the NW-TT via the PCF and the SMF as specified in 3GPP TS 23.502 [3].</w:t>
      </w:r>
    </w:p>
    <w:p w14:paraId="2CA99159" w14:textId="77777777" w:rsidR="004236FF" w:rsidRPr="00972C99" w:rsidRDefault="004236FF" w:rsidP="004236FF">
      <w:r w:rsidRPr="00972C99">
        <w:t xml:space="preserve">Upon receipt of the </w:t>
      </w:r>
      <w:r>
        <w:t>BRIDGE</w:t>
      </w:r>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351" w:name="_Toc45216141"/>
      <w:bookmarkStart w:id="352" w:name="_Toc51931710"/>
      <w:bookmarkStart w:id="353" w:name="_Toc58235069"/>
      <w:bookmarkStart w:id="354" w:name="_Toc59180005"/>
      <w:r w:rsidRPr="00972C99">
        <w:t>6.</w:t>
      </w:r>
      <w:r>
        <w:t>3</w:t>
      </w:r>
      <w:r w:rsidRPr="00972C99">
        <w:t>.2.4</w:t>
      </w:r>
      <w:r w:rsidRPr="00972C99">
        <w:tab/>
        <w:t>Abnormal cases in the TSN AF</w:t>
      </w:r>
      <w:bookmarkEnd w:id="351"/>
      <w:bookmarkEnd w:id="352"/>
      <w:bookmarkEnd w:id="353"/>
      <w:bookmarkEnd w:id="354"/>
    </w:p>
    <w:p w14:paraId="422F68F9" w14:textId="77777777" w:rsidR="004236FF" w:rsidRPr="00972C99" w:rsidRDefault="004236FF" w:rsidP="004236FF">
      <w:r w:rsidRPr="00972C99">
        <w:t>The following abnormal cases can be identified:</w:t>
      </w:r>
    </w:p>
    <w:p w14:paraId="2FDAF658" w14:textId="77777777" w:rsidR="004236FF" w:rsidRPr="00972C99" w:rsidRDefault="004236FF" w:rsidP="004236FF">
      <w:pPr>
        <w:pStyle w:val="B1"/>
      </w:pPr>
      <w:r w:rsidRPr="00972C99">
        <w:t>a)</w:t>
      </w:r>
      <w:r w:rsidRPr="00972C99">
        <w:tab/>
        <w:t xml:space="preserve">Transmission failure of the </w:t>
      </w:r>
      <w:r>
        <w:rPr>
          <w:lang w:eastAsia="ko-KR"/>
        </w:rPr>
        <w:t>BRIDGE</w:t>
      </w:r>
      <w:r w:rsidRPr="00972C99">
        <w:rPr>
          <w:lang w:eastAsia="ko-KR"/>
        </w:rPr>
        <w:t xml:space="preserve"> MANAGEMENT NOTIFY ACK</w:t>
      </w:r>
      <w:r w:rsidRPr="00972C99">
        <w:t xml:space="preserve"> indication from lower layers.</w:t>
      </w:r>
    </w:p>
    <w:p w14:paraId="7E2966AE" w14:textId="77777777" w:rsidR="004236FF" w:rsidRPr="00972C99" w:rsidRDefault="004236FF" w:rsidP="004236FF">
      <w:pPr>
        <w:pStyle w:val="B1"/>
      </w:pPr>
      <w:r w:rsidRPr="00972C99">
        <w:tab/>
        <w:t xml:space="preserve">The TSN AF shall not diagnose an error and consider the NW-TT-initiated </w:t>
      </w:r>
      <w:r>
        <w:t>Bridge</w:t>
      </w:r>
      <w:r w:rsidRPr="00972C99">
        <w:t xml:space="preserve"> management procedure complete.</w:t>
      </w:r>
    </w:p>
    <w:p w14:paraId="155523D0" w14:textId="77777777" w:rsidR="004236FF" w:rsidRPr="00972C99" w:rsidRDefault="004236FF" w:rsidP="004236FF">
      <w:pPr>
        <w:pStyle w:val="Heading4"/>
      </w:pPr>
      <w:bookmarkStart w:id="355" w:name="_Toc45216142"/>
      <w:bookmarkStart w:id="356" w:name="_Toc51931711"/>
      <w:bookmarkStart w:id="357" w:name="_Toc58235070"/>
      <w:bookmarkStart w:id="358" w:name="_Toc59180006"/>
      <w:r w:rsidRPr="00972C99">
        <w:t>6.</w:t>
      </w:r>
      <w:r>
        <w:t>3</w:t>
      </w:r>
      <w:r w:rsidRPr="00972C99">
        <w:t>.2.5</w:t>
      </w:r>
      <w:r w:rsidRPr="00972C99">
        <w:tab/>
        <w:t>Abnormal cases in the NW-TT</w:t>
      </w:r>
      <w:bookmarkEnd w:id="355"/>
      <w:bookmarkEnd w:id="356"/>
      <w:bookmarkEnd w:id="357"/>
      <w:bookmarkEnd w:id="358"/>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77777777" w:rsidR="004236FF" w:rsidRPr="00972C99" w:rsidRDefault="004236FF" w:rsidP="004236FF">
      <w:pPr>
        <w:pStyle w:val="B1"/>
      </w:pPr>
      <w:r w:rsidRPr="00972C99">
        <w:tab/>
        <w:t>The NW-TT shall, on the first expiry of the timer T</w:t>
      </w:r>
      <w:r>
        <w:t>350</w:t>
      </w:r>
      <w:r w:rsidRPr="00972C99">
        <w:t xml:space="preserve">, retransmit the </w:t>
      </w:r>
      <w:r>
        <w:t>BRIDGE</w:t>
      </w:r>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77777777" w:rsidR="004236FF" w:rsidRPr="00972C99" w:rsidRDefault="004236FF" w:rsidP="004236FF">
      <w:pPr>
        <w:pStyle w:val="B1"/>
      </w:pPr>
      <w:r w:rsidRPr="00972C99">
        <w:t>b)</w:t>
      </w:r>
      <w:r w:rsidRPr="00972C99">
        <w:tab/>
        <w:t xml:space="preserve">Transmission failure of the </w:t>
      </w:r>
      <w:r>
        <w:t>BRIDGE</w:t>
      </w:r>
      <w:r w:rsidRPr="00972C99">
        <w:t xml:space="preserve"> MANAGEMENT NOTIFY </w:t>
      </w:r>
      <w:r w:rsidRPr="00972C99">
        <w:rPr>
          <w:lang w:eastAsia="ko-KR"/>
        </w:rPr>
        <w:t>COMPLETE</w:t>
      </w:r>
      <w:r w:rsidRPr="00972C99">
        <w:t xml:space="preserve"> message indication from lower layers.</w:t>
      </w:r>
    </w:p>
    <w:p w14:paraId="31B7C44C" w14:textId="77777777" w:rsidR="004236FF" w:rsidRPr="00972C99" w:rsidRDefault="004236FF" w:rsidP="004236FF">
      <w:pPr>
        <w:pStyle w:val="B1"/>
      </w:pPr>
      <w:r w:rsidRPr="00972C99">
        <w:tab/>
        <w:t xml:space="preserve">The NW-TT shall not diagnose an error and consider the NW-TT-initiated </w:t>
      </w:r>
      <w:r>
        <w:t>Bridge</w:t>
      </w:r>
      <w:r w:rsidRPr="00972C99">
        <w:t xml:space="preserve"> management procedure complete.</w:t>
      </w:r>
    </w:p>
    <w:p w14:paraId="5A5554D5" w14:textId="15BC8A3E" w:rsidR="00D76628" w:rsidRPr="00972C99" w:rsidRDefault="00D76628" w:rsidP="007534EB">
      <w:pPr>
        <w:pStyle w:val="Heading1"/>
      </w:pPr>
      <w:bookmarkStart w:id="359" w:name="_Toc45216143"/>
      <w:bookmarkStart w:id="360" w:name="_Toc51931712"/>
      <w:bookmarkStart w:id="361" w:name="_Toc58235071"/>
      <w:bookmarkStart w:id="362" w:name="_Toc59180007"/>
      <w:bookmarkEnd w:id="306"/>
      <w:r w:rsidRPr="00972C99">
        <w:lastRenderedPageBreak/>
        <w:t>7</w:t>
      </w:r>
      <w:r w:rsidRPr="00972C99">
        <w:tab/>
      </w:r>
      <w:bookmarkStart w:id="363" w:name="_Hlk11750123"/>
      <w:r w:rsidRPr="00972C99">
        <w:t xml:space="preserve">Handling of unknown, unforeseen, and erroneous Ethernet port management service </w:t>
      </w:r>
      <w:r w:rsidR="008F0B2C">
        <w:t xml:space="preserve">and bridge management service </w:t>
      </w:r>
      <w:r w:rsidRPr="00972C99">
        <w:t>data</w:t>
      </w:r>
      <w:bookmarkEnd w:id="307"/>
      <w:bookmarkEnd w:id="308"/>
      <w:bookmarkEnd w:id="359"/>
      <w:bookmarkEnd w:id="360"/>
      <w:bookmarkEnd w:id="361"/>
      <w:bookmarkEnd w:id="362"/>
    </w:p>
    <w:p w14:paraId="6AE4478D" w14:textId="77777777" w:rsidR="00E80BE1" w:rsidRPr="00972C99"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59180008"/>
      <w:bookmarkEnd w:id="176"/>
      <w:bookmarkEnd w:id="363"/>
      <w:r w:rsidRPr="00972C99">
        <w:t>7.1</w:t>
      </w:r>
      <w:r w:rsidRPr="00972C99">
        <w:tab/>
        <w:t>General</w:t>
      </w:r>
      <w:bookmarkEnd w:id="364"/>
      <w:bookmarkEnd w:id="365"/>
      <w:bookmarkEnd w:id="366"/>
      <w:bookmarkEnd w:id="367"/>
      <w:bookmarkEnd w:id="368"/>
      <w:bookmarkEnd w:id="370"/>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51607E65" w:rsidR="00E80BE1" w:rsidRPr="00972C99" w:rsidRDefault="00E80BE1" w:rsidP="00E80BE1">
      <w:r w:rsidRPr="00972C99">
        <w:t xml:space="preserve">Clause 7 also specifies procedures for the handling of unknown, unforeseen, and erroneous Ethernet port management service (EPMS) </w:t>
      </w:r>
      <w:r w:rsidR="006C2AEA">
        <w:t xml:space="preserve">and Bridge management service (BMS) </w:t>
      </w:r>
      <w:r w:rsidRPr="00972C99">
        <w:t>data by the receiving entity. These procedures are called "error handling procedures", but in addition to providing recovery mechanisms for error situations they define a compatibility mechanism for future extensions of the EPMS</w:t>
      </w:r>
      <w:r w:rsidR="00072C5D">
        <w:t xml:space="preserve"> or BMS</w:t>
      </w:r>
      <w:r w:rsidRPr="00972C99">
        <w:t>.</w:t>
      </w:r>
    </w:p>
    <w:p w14:paraId="04740E62" w14:textId="77777777" w:rsidR="00E80BE1" w:rsidRPr="00972C99" w:rsidRDefault="00E80BE1" w:rsidP="00E80BE1">
      <w:r w:rsidRPr="00972C99">
        <w:t>Clauses 7.1 to 7.7 shall be applied in order of precedence.</w:t>
      </w:r>
    </w:p>
    <w:p w14:paraId="7358722E" w14:textId="1FC03027" w:rsidR="00E80BE1" w:rsidRPr="00972C99" w:rsidRDefault="00E80BE1" w:rsidP="00E80BE1">
      <w:r w:rsidRPr="00972C99">
        <w:t xml:space="preserve">Detailed error handling procedures in the </w:t>
      </w:r>
      <w:r w:rsidR="00A80FB4">
        <w:t>TSN</w:t>
      </w:r>
      <w:r w:rsidR="00A80FB4" w:rsidRPr="00972C99">
        <w:t xml:space="preserve"> </w:t>
      </w:r>
      <w:r w:rsidRPr="00972C99">
        <w:t>AF are implementation dependent and may vary from network to network. However, when extensions of EPMS</w:t>
      </w:r>
      <w:r w:rsidR="00072C5D">
        <w:t xml:space="preserve"> or BMS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59180009"/>
      <w:r w:rsidRPr="00972C99">
        <w:t>7.2</w:t>
      </w:r>
      <w:r w:rsidRPr="00972C99">
        <w:tab/>
        <w:t>Message too short or too long</w:t>
      </w:r>
      <w:bookmarkEnd w:id="371"/>
      <w:bookmarkEnd w:id="372"/>
      <w:bookmarkEnd w:id="373"/>
      <w:bookmarkEnd w:id="374"/>
      <w:bookmarkEnd w:id="375"/>
      <w:bookmarkEnd w:id="376"/>
    </w:p>
    <w:p w14:paraId="009F518A" w14:textId="77777777" w:rsidR="00E80BE1" w:rsidRPr="00972C99"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59180010"/>
      <w:r w:rsidRPr="00972C99">
        <w:t>7.2.1</w:t>
      </w:r>
      <w:r w:rsidRPr="00972C99">
        <w:tab/>
        <w:t>Message too short</w:t>
      </w:r>
      <w:bookmarkEnd w:id="377"/>
      <w:bookmarkEnd w:id="378"/>
      <w:bookmarkEnd w:id="379"/>
      <w:bookmarkEnd w:id="380"/>
      <w:bookmarkEnd w:id="381"/>
      <w:bookmarkEnd w:id="382"/>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59180011"/>
      <w:r w:rsidRPr="00972C99">
        <w:t>7.2.2</w:t>
      </w:r>
      <w:r w:rsidRPr="00972C99">
        <w:tab/>
        <w:t>Message too long</w:t>
      </w:r>
      <w:bookmarkEnd w:id="383"/>
      <w:bookmarkEnd w:id="384"/>
      <w:bookmarkEnd w:id="385"/>
      <w:bookmarkEnd w:id="386"/>
      <w:bookmarkEnd w:id="387"/>
      <w:bookmarkEnd w:id="388"/>
    </w:p>
    <w:p w14:paraId="5792C073" w14:textId="5C77B6BD" w:rsidR="00E80BE1" w:rsidRPr="00972C99" w:rsidRDefault="00E80BE1" w:rsidP="00E80BE1">
      <w:r w:rsidRPr="00972C99">
        <w:t xml:space="preserve">The maximum size of an EPMS message </w:t>
      </w:r>
      <w:r w:rsidR="00832053">
        <w:t xml:space="preserve">sent by the DS-TT to the TSN AF or sent by the TSN AF to the DS-TT </w:t>
      </w:r>
      <w:r w:rsidRPr="00972C99">
        <w:t>is 65535 octets.</w:t>
      </w:r>
      <w:r w:rsidR="005F2546">
        <w:t xml:space="preserve"> </w:t>
      </w:r>
      <w:r w:rsidR="007C5AAD" w:rsidRPr="00972C99">
        <w:t xml:space="preserve">The maximum size of an EPMS message </w:t>
      </w:r>
      <w:r w:rsidR="007C5AAD">
        <w:t xml:space="preserve">sent by the NW-TT to the TSN AF or sent by the TSN AF to the NW-TT </w:t>
      </w:r>
      <w:r w:rsidR="007C5AAD" w:rsidRPr="00972C99">
        <w:t>is 655</w:t>
      </w:r>
      <w:r w:rsidR="007C5AAD">
        <w:t>2</w:t>
      </w:r>
      <w:r w:rsidR="007C5AAD" w:rsidRPr="00972C99">
        <w:t>3 octets.</w:t>
      </w:r>
      <w:r w:rsidR="007C5AAD">
        <w:t xml:space="preserve"> </w:t>
      </w:r>
      <w:r w:rsidR="005F2546">
        <w:t>The maximum size of a</w:t>
      </w:r>
      <w:r w:rsidR="005F2546" w:rsidRPr="00972C99">
        <w:t xml:space="preserve"> </w:t>
      </w:r>
      <w:r w:rsidR="005F2546">
        <w:t>BMS</w:t>
      </w:r>
      <w:r w:rsidR="005F2546" w:rsidRPr="00972C99">
        <w:t xml:space="preserve"> message is </w:t>
      </w:r>
      <w:r w:rsidR="0063380B" w:rsidRPr="00972C99">
        <w:t>6553</w:t>
      </w:r>
      <w:r w:rsidR="0063380B">
        <w:t>1</w:t>
      </w:r>
      <w:r w:rsidR="0063380B" w:rsidRPr="00972C99">
        <w:t xml:space="preserve"> </w:t>
      </w:r>
      <w:r w:rsidR="005F2546" w:rsidRPr="00972C99">
        <w:t>octets</w:t>
      </w:r>
      <w:r w:rsidR="005F2546">
        <w:t>.</w:t>
      </w:r>
    </w:p>
    <w:p w14:paraId="33EDDDB6" w14:textId="77777777" w:rsidR="00E80BE1" w:rsidRPr="00972C99"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59180012"/>
      <w:r w:rsidRPr="00972C99">
        <w:t>7.3</w:t>
      </w:r>
      <w:r w:rsidRPr="00972C99">
        <w:tab/>
        <w:t>Unknown or unforeseen message type</w:t>
      </w:r>
      <w:bookmarkEnd w:id="389"/>
      <w:bookmarkEnd w:id="390"/>
      <w:bookmarkEnd w:id="391"/>
      <w:bookmarkEnd w:id="392"/>
      <w:bookmarkEnd w:id="393"/>
      <w:bookmarkEnd w:id="394"/>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4F7FB95A" w14:textId="22DCC3D0" w:rsidR="00432AB7" w:rsidRPr="00972C99" w:rsidRDefault="00432AB7" w:rsidP="00432AB7">
      <w:bookmarkStart w:id="395" w:name="_Toc33963263"/>
      <w:bookmarkStart w:id="396" w:name="_Toc34393333"/>
      <w:r w:rsidRPr="00972C99">
        <w:t xml:space="preserve">If the </w:t>
      </w:r>
      <w:r>
        <w:t>NW-TT</w:t>
      </w:r>
      <w:r w:rsidRPr="00972C99">
        <w:t xml:space="preserve"> or the TSN </w:t>
      </w:r>
      <w:r>
        <w:t>AF receives a B</w:t>
      </w:r>
      <w:r w:rsidRPr="00972C99">
        <w:t xml:space="preserve">MS message with message type not defined for the </w:t>
      </w:r>
      <w:r>
        <w:t>B</w:t>
      </w:r>
      <w:r w:rsidRPr="00972C99">
        <w:t xml:space="preserve">MS or not implemented by the receiver, it shall ignore the </w:t>
      </w:r>
      <w:r>
        <w:t>B</w:t>
      </w:r>
      <w:r w:rsidRPr="00972C99">
        <w:t>MS message.</w:t>
      </w:r>
      <w:r>
        <w:t xml:space="preserve"> If the DS-TT receives a BMS message with message type defined for the BMS or implemented by the receiver, it shall ingnore the BMS message.</w:t>
      </w:r>
    </w:p>
    <w:p w14:paraId="71F69E0A" w14:textId="77777777" w:rsidR="00432AB7" w:rsidRPr="00972C99" w:rsidRDefault="00432AB7" w:rsidP="00432AB7">
      <w:pPr>
        <w:pStyle w:val="NO"/>
      </w:pPr>
      <w:r w:rsidRPr="00972C99">
        <w:lastRenderedPageBreak/>
        <w:t>NOTE:</w:t>
      </w:r>
      <w:r w:rsidRPr="00972C99">
        <w:tab/>
        <w:t xml:space="preserve">A message type not defined for the </w:t>
      </w:r>
      <w:r>
        <w:t>B</w:t>
      </w:r>
      <w:r w:rsidRPr="00972C99">
        <w:t xml:space="preserve">MS in the given direction is regarded by the receiver as a message type not defined for the </w:t>
      </w:r>
      <w:r>
        <w:t>B</w:t>
      </w:r>
      <w:r w:rsidRPr="00972C99">
        <w:t>MS, see 3GPP TS 24.007 [4].</w:t>
      </w:r>
    </w:p>
    <w:p w14:paraId="1D19D880" w14:textId="77777777" w:rsidR="00432AB7" w:rsidRPr="00972C99" w:rsidRDefault="00432AB7" w:rsidP="00432AB7">
      <w:r w:rsidRPr="00972C99">
        <w:t xml:space="preserve">If the </w:t>
      </w:r>
      <w:r>
        <w:t>NW-</w:t>
      </w:r>
      <w:r w:rsidRPr="00972C99">
        <w:t xml:space="preserve">TT receives a message not compatible with the </w:t>
      </w:r>
      <w:r>
        <w:t>B</w:t>
      </w:r>
      <w:r w:rsidRPr="00972C99">
        <w:t xml:space="preserve">MS state, the </w:t>
      </w:r>
      <w:r>
        <w:t>NW-</w:t>
      </w:r>
      <w:r w:rsidRPr="00972C99">
        <w:t xml:space="preserve">TT shall ignore the </w:t>
      </w:r>
      <w:r>
        <w:t>B</w:t>
      </w:r>
      <w:r w:rsidRPr="00972C99">
        <w:t>MS message.</w:t>
      </w:r>
    </w:p>
    <w:p w14:paraId="03936B83" w14:textId="77777777" w:rsidR="00432AB7" w:rsidRDefault="00432AB7" w:rsidP="00432AB7">
      <w:r w:rsidRPr="00972C99">
        <w:t xml:space="preserve">If the TSN AF receives a message not compatible with the </w:t>
      </w:r>
      <w:r>
        <w:t>B</w:t>
      </w:r>
      <w:r w:rsidRPr="00972C99">
        <w:t>MS state, the TSN AF actions are implementation dependent.</w:t>
      </w:r>
    </w:p>
    <w:p w14:paraId="73F2FA2C" w14:textId="77777777" w:rsidR="00E80BE1" w:rsidRPr="00972C99" w:rsidRDefault="00E80BE1" w:rsidP="00E80BE1">
      <w:pPr>
        <w:pStyle w:val="Heading2"/>
      </w:pPr>
      <w:bookmarkStart w:id="397" w:name="_Toc45216149"/>
      <w:bookmarkStart w:id="398" w:name="_Toc51931718"/>
      <w:bookmarkStart w:id="399" w:name="_Toc58235077"/>
      <w:bookmarkStart w:id="400" w:name="_Toc59180013"/>
      <w:r w:rsidRPr="00972C99">
        <w:t>7.4</w:t>
      </w:r>
      <w:r w:rsidRPr="00972C99">
        <w:tab/>
        <w:t>Non-semantical mandatory information element errors</w:t>
      </w:r>
      <w:bookmarkEnd w:id="395"/>
      <w:bookmarkEnd w:id="396"/>
      <w:bookmarkEnd w:id="397"/>
      <w:bookmarkEnd w:id="398"/>
      <w:bookmarkEnd w:id="399"/>
      <w:bookmarkEnd w:id="400"/>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00F374B1" w:rsidR="00E80BE1" w:rsidRPr="00972C99" w:rsidRDefault="00CF017C" w:rsidP="00E924F1">
      <w:r>
        <w:t xml:space="preserve">If the message is an EPMS message, </w:t>
      </w:r>
      <w:r w:rsidR="00E80BE1" w:rsidRPr="00972C99">
        <w:t>the TT shall ignore the EPMS message</w:t>
      </w:r>
      <w:r w:rsidR="00A00D6C">
        <w:t>. If the message is a BMS message, the NW-TT shall ignore the BMS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59180014"/>
      <w:r w:rsidRPr="00972C99">
        <w:t>7.5</w:t>
      </w:r>
      <w:r w:rsidRPr="00972C99">
        <w:tab/>
        <w:t>Unknown and unforeseen IEs in the non-imperative message part</w:t>
      </w:r>
      <w:bookmarkEnd w:id="401"/>
      <w:bookmarkEnd w:id="402"/>
      <w:bookmarkEnd w:id="403"/>
      <w:bookmarkEnd w:id="404"/>
      <w:bookmarkEnd w:id="405"/>
      <w:bookmarkEnd w:id="406"/>
    </w:p>
    <w:p w14:paraId="513095E6" w14:textId="77777777" w:rsidR="00E80BE1" w:rsidRPr="00972C99"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59180015"/>
      <w:r w:rsidRPr="00972C99">
        <w:t>7.5.1</w:t>
      </w:r>
      <w:r w:rsidRPr="00972C99">
        <w:tab/>
        <w:t>IEIs unknown in the message</w:t>
      </w:r>
      <w:bookmarkEnd w:id="407"/>
      <w:bookmarkEnd w:id="408"/>
      <w:bookmarkEnd w:id="409"/>
      <w:bookmarkEnd w:id="410"/>
      <w:bookmarkEnd w:id="411"/>
      <w:bookmarkEnd w:id="412"/>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59180016"/>
      <w:r w:rsidRPr="00972C99">
        <w:t>7.5.2</w:t>
      </w:r>
      <w:r w:rsidRPr="00972C99">
        <w:tab/>
        <w:t>Out of sequence IEs</w:t>
      </w:r>
      <w:bookmarkEnd w:id="413"/>
      <w:bookmarkEnd w:id="414"/>
      <w:bookmarkEnd w:id="415"/>
      <w:bookmarkEnd w:id="416"/>
      <w:bookmarkEnd w:id="417"/>
      <w:bookmarkEnd w:id="418"/>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59180017"/>
      <w:r w:rsidRPr="00972C99">
        <w:t>7.5.3</w:t>
      </w:r>
      <w:r w:rsidRPr="00972C99">
        <w:tab/>
        <w:t>Repeated IEs</w:t>
      </w:r>
      <w:bookmarkEnd w:id="419"/>
      <w:bookmarkEnd w:id="420"/>
      <w:bookmarkEnd w:id="421"/>
      <w:bookmarkEnd w:id="422"/>
      <w:bookmarkEnd w:id="423"/>
      <w:bookmarkEnd w:id="424"/>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lastRenderedPageBreak/>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59180018"/>
      <w:r w:rsidRPr="00972C99">
        <w:t>7.6</w:t>
      </w:r>
      <w:r w:rsidRPr="00972C99">
        <w:tab/>
        <w:t>Non-imperative message part errors</w:t>
      </w:r>
      <w:bookmarkEnd w:id="425"/>
      <w:bookmarkEnd w:id="426"/>
      <w:bookmarkEnd w:id="427"/>
      <w:bookmarkEnd w:id="428"/>
      <w:bookmarkEnd w:id="429"/>
      <w:bookmarkEnd w:id="430"/>
    </w:p>
    <w:p w14:paraId="138E943E" w14:textId="77777777" w:rsidR="00E80BE1" w:rsidRPr="00972C99"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59180019"/>
      <w:r w:rsidRPr="00972C99">
        <w:t>7.6.1</w:t>
      </w:r>
      <w:r w:rsidRPr="00972C99">
        <w:tab/>
        <w:t>General</w:t>
      </w:r>
      <w:bookmarkEnd w:id="431"/>
      <w:bookmarkEnd w:id="432"/>
      <w:bookmarkEnd w:id="433"/>
      <w:bookmarkEnd w:id="434"/>
      <w:bookmarkEnd w:id="435"/>
      <w:bookmarkEnd w:id="436"/>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59180020"/>
      <w:r w:rsidRPr="00972C99">
        <w:t>7.6.2</w:t>
      </w:r>
      <w:r w:rsidRPr="00972C99">
        <w:tab/>
        <w:t>Syntactically incorrect optional IEs</w:t>
      </w:r>
      <w:bookmarkEnd w:id="437"/>
      <w:bookmarkEnd w:id="438"/>
      <w:bookmarkEnd w:id="439"/>
      <w:bookmarkEnd w:id="440"/>
      <w:bookmarkEnd w:id="441"/>
      <w:bookmarkEnd w:id="442"/>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59180021"/>
      <w:r w:rsidRPr="00972C99">
        <w:t>7.6.3</w:t>
      </w:r>
      <w:r w:rsidRPr="00972C99">
        <w:tab/>
        <w:t>Conditional IE errors</w:t>
      </w:r>
      <w:bookmarkEnd w:id="443"/>
      <w:bookmarkEnd w:id="444"/>
      <w:bookmarkEnd w:id="445"/>
      <w:bookmarkEnd w:id="446"/>
      <w:bookmarkEnd w:id="447"/>
      <w:bookmarkEnd w:id="448"/>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8C2398" w:rsidRDefault="00CB25B8" w:rsidP="00CB25B8">
      <w:r>
        <w:t>When upon receipt of a B</w:t>
      </w:r>
      <w:r w:rsidRPr="00972C99">
        <w:t xml:space="preserve">MS message the </w:t>
      </w:r>
      <w:r>
        <w:t>NW-</w:t>
      </w:r>
      <w:r w:rsidRPr="00972C99">
        <w:t>TT diagnoses a "missing conditional IE" error or an "unexpected conditional I</w:t>
      </w:r>
      <w:r>
        <w:t>E" error, or when it receives a B</w:t>
      </w:r>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59180022"/>
      <w:r w:rsidRPr="00972C99">
        <w:t>7.7</w:t>
      </w:r>
      <w:r w:rsidRPr="00972C99">
        <w:tab/>
        <w:t>Messages with semantically incorrect contents</w:t>
      </w:r>
      <w:bookmarkEnd w:id="449"/>
      <w:bookmarkEnd w:id="450"/>
      <w:bookmarkEnd w:id="451"/>
      <w:bookmarkEnd w:id="452"/>
      <w:bookmarkEnd w:id="453"/>
      <w:bookmarkEnd w:id="454"/>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59180023"/>
      <w:r w:rsidRPr="00972C99">
        <w:t>8</w:t>
      </w:r>
      <w:r w:rsidR="005B5AD6" w:rsidRPr="00972C99">
        <w:tab/>
        <w:t>Message functional definition and contents</w:t>
      </w:r>
      <w:bookmarkEnd w:id="455"/>
      <w:bookmarkEnd w:id="456"/>
      <w:bookmarkEnd w:id="457"/>
      <w:bookmarkEnd w:id="458"/>
      <w:bookmarkEnd w:id="459"/>
      <w:bookmarkEnd w:id="460"/>
    </w:p>
    <w:p w14:paraId="4971CACA" w14:textId="33FDF85E" w:rsidR="005B5AD6" w:rsidRPr="00972C99"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59180024"/>
      <w:bookmarkEnd w:id="369"/>
      <w:r w:rsidRPr="00972C99">
        <w:t>8</w:t>
      </w:r>
      <w:r w:rsidR="005B5AD6" w:rsidRPr="00972C99">
        <w:t>.1</w:t>
      </w:r>
      <w:r w:rsidR="005B5AD6" w:rsidRPr="00972C99">
        <w:tab/>
        <w:t>Manage Ethernet port command</w:t>
      </w:r>
      <w:bookmarkEnd w:id="461"/>
      <w:bookmarkEnd w:id="462"/>
      <w:bookmarkEnd w:id="463"/>
      <w:bookmarkEnd w:id="464"/>
      <w:bookmarkEnd w:id="465"/>
      <w:bookmarkEnd w:id="467"/>
    </w:p>
    <w:p w14:paraId="2D7D8F29" w14:textId="39C57706" w:rsidR="005B5AD6" w:rsidRPr="00972C99"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59180025"/>
      <w:r w:rsidRPr="00972C99">
        <w:t>8</w:t>
      </w:r>
      <w:r w:rsidR="005B5AD6" w:rsidRPr="00972C99">
        <w:t>.1.1</w:t>
      </w:r>
      <w:r w:rsidR="005B5AD6" w:rsidRPr="00972C99">
        <w:tab/>
      </w:r>
      <w:r w:rsidR="005B5AD6" w:rsidRPr="00972C99">
        <w:rPr>
          <w:lang w:eastAsia="ko-KR"/>
        </w:rPr>
        <w:t>Message definition</w:t>
      </w:r>
      <w:bookmarkEnd w:id="468"/>
      <w:bookmarkEnd w:id="469"/>
      <w:bookmarkEnd w:id="470"/>
      <w:bookmarkEnd w:id="471"/>
      <w:bookmarkEnd w:id="472"/>
      <w:bookmarkEnd w:id="473"/>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E71858" w:rsidRDefault="005B5AD6" w:rsidP="005B5AD6">
      <w:pPr>
        <w:pStyle w:val="B1"/>
        <w:rPr>
          <w:lang w:val="fr-FR"/>
        </w:rPr>
      </w:pPr>
      <w:r w:rsidRPr="00E71858">
        <w:rPr>
          <w:lang w:val="fr-FR"/>
        </w:rPr>
        <w:t>Message type:</w:t>
      </w:r>
      <w:r w:rsidRPr="00E71858">
        <w:rPr>
          <w:lang w:val="fr-FR"/>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E71858" w:rsidRDefault="005B5AD6" w:rsidP="005B5AD6">
      <w:pPr>
        <w:pStyle w:val="TH"/>
        <w:rPr>
          <w:lang w:val="fr-FR"/>
        </w:rPr>
      </w:pPr>
      <w:r w:rsidRPr="00E71858">
        <w:rPr>
          <w:lang w:val="fr-FR"/>
        </w:rPr>
        <w:lastRenderedPageBreak/>
        <w:t>Table </w:t>
      </w:r>
      <w:r w:rsidR="00F40D79" w:rsidRPr="00E71858">
        <w:rPr>
          <w:lang w:val="fr-FR"/>
        </w:rPr>
        <w:t>8</w:t>
      </w:r>
      <w:r w:rsidRPr="00E71858">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59180026"/>
      <w:bookmarkEnd w:id="466"/>
      <w:r w:rsidRPr="00972C99">
        <w:t>8</w:t>
      </w:r>
      <w:r w:rsidR="005B5AD6" w:rsidRPr="00972C99">
        <w:t>.2</w:t>
      </w:r>
      <w:r w:rsidR="005B5AD6" w:rsidRPr="00972C99">
        <w:tab/>
        <w:t>Manage Ethernet port complete</w:t>
      </w:r>
      <w:bookmarkEnd w:id="474"/>
      <w:bookmarkEnd w:id="475"/>
      <w:bookmarkEnd w:id="476"/>
      <w:bookmarkEnd w:id="477"/>
      <w:bookmarkEnd w:id="478"/>
      <w:bookmarkEnd w:id="480"/>
    </w:p>
    <w:p w14:paraId="6D472F51" w14:textId="0A544960" w:rsidR="005B5AD6" w:rsidRPr="00972C99"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59180027"/>
      <w:r w:rsidRPr="00972C99">
        <w:t>8</w:t>
      </w:r>
      <w:r w:rsidR="005B5AD6" w:rsidRPr="00972C99">
        <w:t>.2.1</w:t>
      </w:r>
      <w:r w:rsidR="005B5AD6" w:rsidRPr="00972C99">
        <w:tab/>
      </w:r>
      <w:r w:rsidR="005B5AD6" w:rsidRPr="00972C99">
        <w:rPr>
          <w:lang w:eastAsia="ko-KR"/>
        </w:rPr>
        <w:t>Message definition</w:t>
      </w:r>
      <w:bookmarkEnd w:id="481"/>
      <w:bookmarkEnd w:id="482"/>
      <w:bookmarkEnd w:id="483"/>
      <w:bookmarkEnd w:id="484"/>
      <w:bookmarkEnd w:id="485"/>
      <w:bookmarkEnd w:id="486"/>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59180028"/>
      <w:r w:rsidRPr="00972C99">
        <w:t>8</w:t>
      </w:r>
      <w:r w:rsidR="005B5AD6" w:rsidRPr="00972C99">
        <w:t>.2.2</w:t>
      </w:r>
      <w:r w:rsidR="005B5AD6" w:rsidRPr="00972C99">
        <w:tab/>
      </w:r>
      <w:r w:rsidR="005B5AD6" w:rsidRPr="00972C99">
        <w:rPr>
          <w:lang w:eastAsia="ko-KR"/>
        </w:rPr>
        <w:t>Ethernet port management capability</w:t>
      </w:r>
      <w:bookmarkEnd w:id="487"/>
      <w:bookmarkEnd w:id="488"/>
      <w:bookmarkEnd w:id="489"/>
      <w:bookmarkEnd w:id="490"/>
      <w:bookmarkEnd w:id="491"/>
      <w:bookmarkEnd w:id="492"/>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59180029"/>
      <w:r w:rsidRPr="00972C99">
        <w:t>8</w:t>
      </w:r>
      <w:r w:rsidR="005B5AD6" w:rsidRPr="00972C99">
        <w:t>.2.3</w:t>
      </w:r>
      <w:r w:rsidR="005B5AD6" w:rsidRPr="00972C99">
        <w:tab/>
      </w:r>
      <w:r w:rsidR="005B5AD6" w:rsidRPr="00972C99">
        <w:rPr>
          <w:lang w:eastAsia="ko-KR"/>
        </w:rPr>
        <w:t>Ethernet port status</w:t>
      </w:r>
      <w:bookmarkEnd w:id="493"/>
      <w:bookmarkEnd w:id="494"/>
      <w:bookmarkEnd w:id="495"/>
      <w:bookmarkEnd w:id="496"/>
      <w:bookmarkEnd w:id="497"/>
      <w:bookmarkEnd w:id="498"/>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59180030"/>
      <w:r w:rsidRPr="00972C99">
        <w:t>8</w:t>
      </w:r>
      <w:r w:rsidR="005B5AD6" w:rsidRPr="00972C99">
        <w:t>.2.4</w:t>
      </w:r>
      <w:r w:rsidR="005B5AD6" w:rsidRPr="00972C99">
        <w:tab/>
      </w:r>
      <w:r w:rsidR="005B5AD6" w:rsidRPr="00972C99">
        <w:rPr>
          <w:lang w:eastAsia="ko-KR"/>
        </w:rPr>
        <w:t>Ethernet port update result</w:t>
      </w:r>
      <w:bookmarkEnd w:id="499"/>
      <w:bookmarkEnd w:id="500"/>
      <w:bookmarkEnd w:id="501"/>
      <w:bookmarkEnd w:id="502"/>
      <w:bookmarkEnd w:id="503"/>
      <w:bookmarkEnd w:id="504"/>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59180031"/>
      <w:bookmarkEnd w:id="479"/>
      <w:r w:rsidRPr="00972C99">
        <w:t>8</w:t>
      </w:r>
      <w:r w:rsidR="005B5AD6" w:rsidRPr="00972C99">
        <w:t>.3</w:t>
      </w:r>
      <w:r w:rsidR="005B5AD6" w:rsidRPr="00972C99">
        <w:tab/>
        <w:t>Ethernet port management notify</w:t>
      </w:r>
      <w:bookmarkEnd w:id="505"/>
      <w:bookmarkEnd w:id="506"/>
      <w:bookmarkEnd w:id="507"/>
      <w:bookmarkEnd w:id="508"/>
      <w:bookmarkEnd w:id="509"/>
      <w:bookmarkEnd w:id="511"/>
    </w:p>
    <w:p w14:paraId="0F4F1AAA" w14:textId="5E3E3A63" w:rsidR="005B5AD6" w:rsidRPr="00972C99"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59180032"/>
      <w:r w:rsidRPr="00972C99">
        <w:t>8</w:t>
      </w:r>
      <w:r w:rsidR="005B5AD6" w:rsidRPr="00972C99">
        <w:t>.3.1</w:t>
      </w:r>
      <w:r w:rsidR="005B5AD6" w:rsidRPr="00972C99">
        <w:tab/>
      </w:r>
      <w:r w:rsidR="005B5AD6" w:rsidRPr="00972C99">
        <w:rPr>
          <w:lang w:eastAsia="ko-KR"/>
        </w:rPr>
        <w:t>Message definition</w:t>
      </w:r>
      <w:bookmarkEnd w:id="512"/>
      <w:bookmarkEnd w:id="513"/>
      <w:bookmarkEnd w:id="514"/>
      <w:bookmarkEnd w:id="515"/>
      <w:bookmarkEnd w:id="516"/>
      <w:bookmarkEnd w:id="517"/>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lastRenderedPageBreak/>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59180033"/>
      <w:bookmarkEnd w:id="510"/>
      <w:r w:rsidRPr="00972C99">
        <w:t>8</w:t>
      </w:r>
      <w:r w:rsidR="005B5AD6" w:rsidRPr="00972C99">
        <w:t>.4</w:t>
      </w:r>
      <w:r w:rsidR="005B5AD6" w:rsidRPr="00972C99">
        <w:tab/>
        <w:t>Ethernet port management notify ack</w:t>
      </w:r>
      <w:bookmarkEnd w:id="518"/>
      <w:bookmarkEnd w:id="519"/>
      <w:bookmarkEnd w:id="520"/>
      <w:bookmarkEnd w:id="521"/>
      <w:bookmarkEnd w:id="522"/>
      <w:bookmarkEnd w:id="524"/>
    </w:p>
    <w:p w14:paraId="0E254B26" w14:textId="29AB5E80" w:rsidR="005B5AD6" w:rsidRPr="00972C99"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59180034"/>
      <w:r w:rsidRPr="00972C99">
        <w:t>8</w:t>
      </w:r>
      <w:r w:rsidR="005B5AD6" w:rsidRPr="00972C99">
        <w:t>.4.1</w:t>
      </w:r>
      <w:r w:rsidR="005B5AD6" w:rsidRPr="00972C99">
        <w:tab/>
      </w:r>
      <w:r w:rsidR="005B5AD6" w:rsidRPr="00972C99">
        <w:rPr>
          <w:lang w:eastAsia="ko-KR"/>
        </w:rPr>
        <w:t>Message definition</w:t>
      </w:r>
      <w:bookmarkEnd w:id="525"/>
      <w:bookmarkEnd w:id="526"/>
      <w:bookmarkEnd w:id="527"/>
      <w:bookmarkEnd w:id="528"/>
      <w:bookmarkEnd w:id="529"/>
      <w:bookmarkEnd w:id="530"/>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59180035"/>
      <w:bookmarkEnd w:id="523"/>
      <w:r w:rsidRPr="00972C99">
        <w:t>8</w:t>
      </w:r>
      <w:r w:rsidR="005B5AD6" w:rsidRPr="00972C99">
        <w:t>.5</w:t>
      </w:r>
      <w:r w:rsidR="005B5AD6" w:rsidRPr="00972C99">
        <w:tab/>
        <w:t>Ethernet port management notify complete</w:t>
      </w:r>
      <w:bookmarkEnd w:id="531"/>
      <w:bookmarkEnd w:id="532"/>
      <w:bookmarkEnd w:id="533"/>
      <w:bookmarkEnd w:id="534"/>
      <w:bookmarkEnd w:id="535"/>
      <w:bookmarkEnd w:id="537"/>
    </w:p>
    <w:p w14:paraId="18A28E9F" w14:textId="7D17BF3D" w:rsidR="005B5AD6" w:rsidRPr="00972C99"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59180036"/>
      <w:r w:rsidRPr="00972C99">
        <w:t>8</w:t>
      </w:r>
      <w:r w:rsidR="005B5AD6" w:rsidRPr="00972C99">
        <w:t>.5.1</w:t>
      </w:r>
      <w:r w:rsidR="005B5AD6" w:rsidRPr="00972C99">
        <w:tab/>
      </w:r>
      <w:r w:rsidR="005B5AD6" w:rsidRPr="00972C99">
        <w:rPr>
          <w:lang w:eastAsia="ko-KR"/>
        </w:rPr>
        <w:t>Message definition</w:t>
      </w:r>
      <w:bookmarkEnd w:id="538"/>
      <w:bookmarkEnd w:id="539"/>
      <w:bookmarkEnd w:id="540"/>
      <w:bookmarkEnd w:id="541"/>
      <w:bookmarkEnd w:id="542"/>
      <w:bookmarkEnd w:id="543"/>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59180037"/>
      <w:bookmarkEnd w:id="536"/>
      <w:r w:rsidRPr="00972C99">
        <w:lastRenderedPageBreak/>
        <w:t>8.</w:t>
      </w:r>
      <w:r w:rsidR="00104F8D" w:rsidRPr="00972C99">
        <w:t>6</w:t>
      </w:r>
      <w:r w:rsidRPr="00972C99">
        <w:tab/>
        <w:t xml:space="preserve">Ethernet port management </w:t>
      </w:r>
      <w:bookmarkEnd w:id="544"/>
      <w:r w:rsidRPr="00972C99">
        <w:t>capability</w:t>
      </w:r>
      <w:bookmarkEnd w:id="545"/>
      <w:bookmarkEnd w:id="546"/>
      <w:bookmarkEnd w:id="547"/>
      <w:bookmarkEnd w:id="548"/>
      <w:bookmarkEnd w:id="549"/>
      <w:bookmarkEnd w:id="552"/>
    </w:p>
    <w:p w14:paraId="175B2671" w14:textId="43B8B8A2" w:rsidR="00EC4ACE" w:rsidRPr="00972C99"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59180038"/>
      <w:r w:rsidRPr="00972C99">
        <w:t>8.</w:t>
      </w:r>
      <w:r w:rsidR="00104F8D" w:rsidRPr="00972C99">
        <w:t>6</w:t>
      </w:r>
      <w:r w:rsidRPr="00972C99">
        <w:t>.1</w:t>
      </w:r>
      <w:r w:rsidRPr="00972C99">
        <w:tab/>
      </w:r>
      <w:r w:rsidRPr="00972C99">
        <w:rPr>
          <w:lang w:eastAsia="ko-KR"/>
        </w:rPr>
        <w:t>Message definition</w:t>
      </w:r>
      <w:bookmarkEnd w:id="553"/>
      <w:bookmarkEnd w:id="554"/>
      <w:bookmarkEnd w:id="555"/>
      <w:bookmarkEnd w:id="556"/>
      <w:bookmarkEnd w:id="557"/>
      <w:bookmarkEnd w:id="558"/>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643EC09B" w:rsidR="00EC4ACE" w:rsidRPr="00972C99" w:rsidRDefault="00EC4ACE" w:rsidP="00EC4ACE">
      <w:pPr>
        <w:pStyle w:val="B1"/>
      </w:pPr>
      <w:r w:rsidRPr="00972C99">
        <w:t>Direction:</w:t>
      </w:r>
      <w:r w:rsidRPr="00972C99">
        <w:tab/>
      </w:r>
      <w:r w:rsidRPr="00972C99">
        <w:tab/>
        <w:t xml:space="preserve">DS-TT to </w:t>
      </w:r>
      <w:r w:rsidR="00E5010D" w:rsidRPr="001F0BF3">
        <w:t>TSN AF</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59180039"/>
      <w:r w:rsidRPr="00972C99">
        <w:t>8.</w:t>
      </w:r>
      <w:r w:rsidR="00104F8D" w:rsidRPr="00972C99">
        <w:t>6</w:t>
      </w:r>
      <w:r w:rsidRPr="00972C99">
        <w:t>.2</w:t>
      </w:r>
      <w:r w:rsidRPr="00972C99">
        <w:tab/>
      </w:r>
      <w:bookmarkEnd w:id="559"/>
      <w:bookmarkEnd w:id="560"/>
      <w:r w:rsidR="00446AE9">
        <w:rPr>
          <w:lang w:eastAsia="ko-KR"/>
        </w:rPr>
        <w:t>Void</w:t>
      </w:r>
      <w:bookmarkEnd w:id="561"/>
      <w:bookmarkEnd w:id="562"/>
      <w:bookmarkEnd w:id="563"/>
      <w:bookmarkEnd w:id="564"/>
    </w:p>
    <w:p w14:paraId="2F4D021E" w14:textId="77777777" w:rsidR="0063384D" w:rsidRPr="00972C99"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59180040"/>
      <w:r w:rsidRPr="00972C99">
        <w:t>8.</w:t>
      </w:r>
      <w:r>
        <w:t>7</w:t>
      </w:r>
      <w:r w:rsidRPr="00972C99">
        <w:tab/>
        <w:t xml:space="preserve">Manage </w:t>
      </w:r>
      <w:r>
        <w:t xml:space="preserve">Bridge </w:t>
      </w:r>
      <w:r w:rsidRPr="00972C99">
        <w:t>command</w:t>
      </w:r>
      <w:bookmarkEnd w:id="565"/>
      <w:bookmarkEnd w:id="566"/>
      <w:bookmarkEnd w:id="567"/>
      <w:bookmarkEnd w:id="570"/>
    </w:p>
    <w:p w14:paraId="3856F90A" w14:textId="77777777" w:rsidR="0063384D" w:rsidRPr="00972C99" w:rsidRDefault="0063384D" w:rsidP="0063384D">
      <w:pPr>
        <w:pStyle w:val="Heading3"/>
        <w:rPr>
          <w:lang w:eastAsia="ko-KR"/>
        </w:rPr>
      </w:pPr>
      <w:bookmarkStart w:id="571" w:name="_Toc45216177"/>
      <w:bookmarkStart w:id="572" w:name="_Toc51931746"/>
      <w:bookmarkStart w:id="573" w:name="_Toc58235108"/>
      <w:bookmarkStart w:id="574" w:name="_Toc59180041"/>
      <w:r w:rsidRPr="00972C99">
        <w:t>8.</w:t>
      </w:r>
      <w:r>
        <w:t>7</w:t>
      </w:r>
      <w:r w:rsidRPr="00972C99">
        <w:t>.1</w:t>
      </w:r>
      <w:r w:rsidRPr="00972C99">
        <w:tab/>
      </w:r>
      <w:r w:rsidRPr="00972C99">
        <w:rPr>
          <w:lang w:eastAsia="ko-KR"/>
        </w:rPr>
        <w:t>Message definition</w:t>
      </w:r>
      <w:bookmarkEnd w:id="571"/>
      <w:bookmarkEnd w:id="572"/>
      <w:bookmarkEnd w:id="573"/>
      <w:bookmarkEnd w:id="574"/>
    </w:p>
    <w:p w14:paraId="7B9CBAB0" w14:textId="555EF159" w:rsidR="0063384D" w:rsidRPr="00972C99" w:rsidRDefault="0063384D" w:rsidP="0063384D">
      <w:r w:rsidRPr="00972C99">
        <w:t xml:space="preserve">The MANAGE </w:t>
      </w:r>
      <w:r>
        <w:t>BRIDGE</w:t>
      </w:r>
      <w:r w:rsidRPr="00972C99">
        <w:t xml:space="preserve"> COMMAND message is sent by the TSN AF to the NW-TT to manage the </w:t>
      </w:r>
      <w:r>
        <w:t>Bridge functional</w:t>
      </w:r>
      <w:r w:rsidR="00CA1E0E">
        <w:t>i</w:t>
      </w:r>
      <w:r>
        <w:t>ties</w:t>
      </w:r>
      <w:r w:rsidRPr="00972C99">
        <w:t>, see table 8.</w:t>
      </w:r>
      <w:r>
        <w:t>7</w:t>
      </w:r>
      <w:r w:rsidRPr="00972C99">
        <w:t>.1.1</w:t>
      </w:r>
    </w:p>
    <w:p w14:paraId="46B2EBC5" w14:textId="77777777" w:rsidR="0063384D" w:rsidRPr="008247E0" w:rsidRDefault="0063384D" w:rsidP="0063384D">
      <w:pPr>
        <w:pStyle w:val="B1"/>
      </w:pPr>
      <w:r w:rsidRPr="008247E0">
        <w:t>Message type:</w:t>
      </w:r>
      <w:r w:rsidRPr="008247E0">
        <w:tab/>
        <w:t>MANAGE BRIDGE COMMAND</w:t>
      </w:r>
    </w:p>
    <w:p w14:paraId="590BCBE4" w14:textId="77777777" w:rsidR="0063384D" w:rsidRPr="00972C99" w:rsidRDefault="0063384D" w:rsidP="0063384D">
      <w:pPr>
        <w:pStyle w:val="B1"/>
      </w:pPr>
      <w:r w:rsidRPr="00972C99">
        <w:t>Significance:</w:t>
      </w:r>
      <w:r w:rsidRPr="00972C99">
        <w:tab/>
        <w:t>dual</w:t>
      </w:r>
    </w:p>
    <w:p w14:paraId="3499D62D" w14:textId="77777777" w:rsidR="0063384D" w:rsidRPr="00972C99" w:rsidRDefault="0063384D" w:rsidP="0063384D">
      <w:pPr>
        <w:pStyle w:val="B1"/>
      </w:pPr>
      <w:r w:rsidRPr="00972C99">
        <w:t>Direction:</w:t>
      </w:r>
      <w:r w:rsidRPr="00972C99">
        <w:tab/>
      </w:r>
      <w:r w:rsidRPr="00972C99">
        <w:tab/>
        <w:t xml:space="preserve">TSN AF to </w:t>
      </w:r>
      <w:r>
        <w:t>NW</w:t>
      </w:r>
      <w:r w:rsidRPr="00972C99">
        <w:t>-TT</w:t>
      </w:r>
    </w:p>
    <w:p w14:paraId="0CBA48DA" w14:textId="77777777" w:rsidR="0063384D" w:rsidRPr="00E71858" w:rsidRDefault="0063384D" w:rsidP="0063384D">
      <w:pPr>
        <w:pStyle w:val="TH"/>
        <w:rPr>
          <w:lang w:val="fr-FR"/>
        </w:rPr>
      </w:pPr>
      <w:r w:rsidRPr="00E71858">
        <w:rPr>
          <w:lang w:val="fr-FR"/>
        </w:rPr>
        <w:t>Table 8.</w:t>
      </w:r>
      <w:r>
        <w:rPr>
          <w:lang w:val="fr-FR"/>
        </w:rPr>
        <w:t>7</w:t>
      </w:r>
      <w:r w:rsidRPr="00E71858">
        <w:rPr>
          <w:lang w:val="fr-FR"/>
        </w:rPr>
        <w:t xml:space="preserve">.1.1: MANAGE </w:t>
      </w:r>
      <w:r>
        <w:rPr>
          <w:lang w:val="fr-FR"/>
        </w:rPr>
        <w:t>BRIDGE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4E7FA3">
            <w:pPr>
              <w:pStyle w:val="TAH"/>
            </w:pPr>
            <w:r w:rsidRPr="00972C99">
              <w:t>Length</w:t>
            </w:r>
          </w:p>
        </w:tc>
      </w:tr>
      <w:tr w:rsidR="0063384D" w:rsidRPr="00972C9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7053CC" w:rsidRDefault="0063384D" w:rsidP="004E7FA3">
            <w:pPr>
              <w:pStyle w:val="TAL"/>
              <w:rPr>
                <w:lang w:val="fr-FR"/>
              </w:rPr>
            </w:pPr>
            <w:r w:rsidRPr="007053CC">
              <w:rPr>
                <w:lang w:val="fr-FR"/>
              </w:rPr>
              <w:t xml:space="preserve">MANAGE </w:t>
            </w:r>
            <w:r>
              <w:rPr>
                <w:lang w:val="fr-FR"/>
              </w:rPr>
              <w:t>BRIDGE</w:t>
            </w:r>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7053CC" w:rsidRDefault="0063384D" w:rsidP="004E7FA3">
            <w:pPr>
              <w:pStyle w:val="TAL"/>
              <w:rPr>
                <w:lang w:val="fr-FR"/>
              </w:rPr>
            </w:pPr>
            <w:r>
              <w:rPr>
                <w:lang w:val="fr-FR"/>
              </w:rPr>
              <w:t>Bridge</w:t>
            </w:r>
            <w:r w:rsidRPr="007053CC">
              <w:rPr>
                <w:lang w:val="fr-FR"/>
              </w:rPr>
              <w:t xml:space="preserve"> management service message type</w:t>
            </w:r>
          </w:p>
          <w:p w14:paraId="16DC27AA" w14:textId="77777777" w:rsidR="0063384D" w:rsidRPr="00972C99" w:rsidRDefault="0063384D"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4E7FA3">
            <w:pPr>
              <w:pStyle w:val="TAC"/>
            </w:pPr>
            <w:r w:rsidRPr="00972C99">
              <w:t>1</w:t>
            </w:r>
          </w:p>
        </w:tc>
      </w:tr>
      <w:tr w:rsidR="0063384D" w:rsidRPr="00972C9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972C99" w:rsidRDefault="0063384D" w:rsidP="004E7FA3">
            <w:pPr>
              <w:pStyle w:val="TAL"/>
            </w:pPr>
            <w:r>
              <w:t>Bridge</w:t>
            </w:r>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972C99" w:rsidRDefault="0063384D" w:rsidP="004E7FA3">
            <w:pPr>
              <w:pStyle w:val="TAL"/>
            </w:pPr>
            <w:r>
              <w:t>Bridge</w:t>
            </w:r>
            <w:r w:rsidRPr="00972C99">
              <w:t xml:space="preserve"> management list</w:t>
            </w:r>
          </w:p>
          <w:p w14:paraId="5E163574" w14:textId="77777777" w:rsidR="0063384D" w:rsidRPr="00972C99" w:rsidRDefault="0063384D" w:rsidP="004E7FA3">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972C99" w:rsidRDefault="0063384D" w:rsidP="004E7FA3">
            <w:pPr>
              <w:pStyle w:val="TAC"/>
            </w:pPr>
            <w:r w:rsidRPr="00972C99">
              <w:t>3-</w:t>
            </w:r>
            <w:r>
              <w:t>6553</w:t>
            </w:r>
            <w:r w:rsidR="005444AA">
              <w:t>0</w:t>
            </w:r>
          </w:p>
        </w:tc>
      </w:tr>
    </w:tbl>
    <w:p w14:paraId="4A9FD7B2" w14:textId="77777777" w:rsidR="0063384D" w:rsidRPr="00972C99" w:rsidRDefault="0063384D" w:rsidP="0063384D"/>
    <w:p w14:paraId="562EBD57" w14:textId="77777777" w:rsidR="006D5029" w:rsidRPr="00972C99" w:rsidRDefault="006D5029" w:rsidP="006D5029">
      <w:pPr>
        <w:pStyle w:val="Heading2"/>
      </w:pPr>
      <w:bookmarkStart w:id="575" w:name="_Toc45216178"/>
      <w:bookmarkStart w:id="576" w:name="_Toc51931747"/>
      <w:bookmarkStart w:id="577" w:name="_Toc58235109"/>
      <w:bookmarkStart w:id="578" w:name="_Toc59180042"/>
      <w:r w:rsidRPr="00972C99">
        <w:t>8.</w:t>
      </w:r>
      <w:r>
        <w:t>8</w:t>
      </w:r>
      <w:r w:rsidRPr="00972C99">
        <w:tab/>
        <w:t xml:space="preserve">Manage </w:t>
      </w:r>
      <w:r>
        <w:t>Bridge</w:t>
      </w:r>
      <w:r w:rsidRPr="00972C99">
        <w:t xml:space="preserve"> complete</w:t>
      </w:r>
      <w:bookmarkEnd w:id="575"/>
      <w:bookmarkEnd w:id="576"/>
      <w:bookmarkEnd w:id="577"/>
      <w:bookmarkEnd w:id="578"/>
    </w:p>
    <w:p w14:paraId="5A2298E2" w14:textId="77777777" w:rsidR="006D5029" w:rsidRPr="00972C99" w:rsidRDefault="006D5029" w:rsidP="006D5029">
      <w:pPr>
        <w:pStyle w:val="Heading3"/>
        <w:rPr>
          <w:lang w:eastAsia="ko-KR"/>
        </w:rPr>
      </w:pPr>
      <w:bookmarkStart w:id="579" w:name="_Toc45216179"/>
      <w:bookmarkStart w:id="580" w:name="_Toc51931748"/>
      <w:bookmarkStart w:id="581" w:name="_Toc58235110"/>
      <w:bookmarkStart w:id="582" w:name="_Toc59180043"/>
      <w:r w:rsidRPr="00972C99">
        <w:t>8.</w:t>
      </w:r>
      <w:r>
        <w:t>8</w:t>
      </w:r>
      <w:r w:rsidRPr="00972C99">
        <w:t>.1</w:t>
      </w:r>
      <w:r w:rsidRPr="00972C99">
        <w:tab/>
      </w:r>
      <w:r w:rsidRPr="00972C99">
        <w:rPr>
          <w:lang w:eastAsia="ko-KR"/>
        </w:rPr>
        <w:t>Message definition</w:t>
      </w:r>
      <w:bookmarkEnd w:id="579"/>
      <w:bookmarkEnd w:id="580"/>
      <w:bookmarkEnd w:id="581"/>
      <w:bookmarkEnd w:id="582"/>
    </w:p>
    <w:p w14:paraId="7C4FED9D" w14:textId="77777777" w:rsidR="006D5029" w:rsidRPr="00972C99" w:rsidRDefault="006D5029" w:rsidP="006D5029">
      <w:r w:rsidRPr="00972C99">
        <w:t xml:space="preserve">The MANAGE </w:t>
      </w:r>
      <w:r>
        <w:t>BRIDGE</w:t>
      </w:r>
      <w:r w:rsidRPr="00972C99">
        <w:t xml:space="preserve"> COMPLETE message is sent by the NW-TT to the TSN AF to </w:t>
      </w:r>
      <w:r w:rsidRPr="000B7745">
        <w:t xml:space="preserve">complete the TSN AF-initiated </w:t>
      </w:r>
      <w:r w:rsidRPr="00EF071E">
        <w:t>Bridge management procedure</w:t>
      </w:r>
      <w:r w:rsidRPr="00972C99">
        <w:t>, see table 8.</w:t>
      </w:r>
      <w:r>
        <w:t>8</w:t>
      </w:r>
      <w:r w:rsidRPr="00972C99">
        <w:t>.1.1</w:t>
      </w:r>
    </w:p>
    <w:p w14:paraId="215BA63C" w14:textId="77777777" w:rsidR="006D5029" w:rsidRPr="00972C99" w:rsidRDefault="006D5029" w:rsidP="006D5029">
      <w:pPr>
        <w:pStyle w:val="B1"/>
      </w:pPr>
      <w:r w:rsidRPr="00972C99">
        <w:t>Message type:</w:t>
      </w:r>
      <w:r w:rsidRPr="00972C99">
        <w:tab/>
        <w:t xml:space="preserve">MANAGE </w:t>
      </w:r>
      <w:r>
        <w:t xml:space="preserve">BRIDGE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77777777" w:rsidR="006D5029" w:rsidRPr="00972C99" w:rsidRDefault="006D5029" w:rsidP="006D5029">
      <w:pPr>
        <w:pStyle w:val="B1"/>
      </w:pPr>
      <w:r w:rsidRPr="00972C99">
        <w:lastRenderedPageBreak/>
        <w:t>Direction:</w:t>
      </w:r>
      <w:r w:rsidRPr="00972C99">
        <w:tab/>
      </w:r>
      <w:r w:rsidRPr="00972C99">
        <w:tab/>
        <w:t>NW-TT to TSN AF</w:t>
      </w:r>
    </w:p>
    <w:p w14:paraId="768D7EE7" w14:textId="77777777"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r>
        <w:rPr>
          <w:lang w:val="fr-FR"/>
        </w:rPr>
        <w:t>BRIDGE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4E7FA3">
            <w:pPr>
              <w:pStyle w:val="TAH"/>
            </w:pPr>
            <w:r w:rsidRPr="00972C99">
              <w:t>Length</w:t>
            </w:r>
          </w:p>
        </w:tc>
      </w:tr>
      <w:tr w:rsidR="006D5029" w:rsidRPr="00972C9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972C99" w:rsidRDefault="006D5029" w:rsidP="004E7FA3">
            <w:pPr>
              <w:pStyle w:val="TAL"/>
            </w:pPr>
            <w:r w:rsidRPr="00972C99">
              <w:t xml:space="preserve">MANAGE </w:t>
            </w:r>
            <w:r>
              <w:t>BRIDGE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2AAAB781"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4E7FA3">
            <w:pPr>
              <w:pStyle w:val="TAC"/>
            </w:pPr>
            <w:r w:rsidRPr="00972C99">
              <w:t>1</w:t>
            </w:r>
          </w:p>
        </w:tc>
      </w:tr>
      <w:tr w:rsidR="006D5029" w:rsidRPr="00972C9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4E7FA3">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972C99" w:rsidRDefault="006D5029" w:rsidP="004E7FA3">
            <w:pPr>
              <w:pStyle w:val="TAL"/>
            </w:pPr>
            <w:r>
              <w:t xml:space="preserve">Bridge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972C99" w:rsidRDefault="006D5029" w:rsidP="004E7FA3">
            <w:pPr>
              <w:pStyle w:val="TAL"/>
            </w:pPr>
            <w:r>
              <w:t>Bridge</w:t>
            </w:r>
            <w:r w:rsidRPr="00972C99">
              <w:t xml:space="preserve"> management capability</w:t>
            </w:r>
          </w:p>
          <w:p w14:paraId="149B986D" w14:textId="77777777" w:rsidR="006D5029" w:rsidRPr="00972C99" w:rsidRDefault="006D5029" w:rsidP="004E7FA3">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972C99" w:rsidRDefault="006D5029" w:rsidP="004E7FA3">
            <w:pPr>
              <w:pStyle w:val="TAC"/>
            </w:pPr>
            <w:r w:rsidRPr="00972C99">
              <w:t>5-</w:t>
            </w:r>
            <w:r w:rsidRPr="00A66532">
              <w:t>6553</w:t>
            </w:r>
            <w:r w:rsidR="0060493C">
              <w:t>0</w:t>
            </w:r>
          </w:p>
        </w:tc>
      </w:tr>
      <w:tr w:rsidR="006D5029" w:rsidRPr="00972C9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4E7FA3">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972C99" w:rsidRDefault="006D5029" w:rsidP="004E7FA3">
            <w:pPr>
              <w:pStyle w:val="TAL"/>
            </w:pPr>
            <w:r>
              <w:t>Bridge</w:t>
            </w:r>
            <w:r w:rsidRPr="00972C99">
              <w:t>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972C99" w:rsidRDefault="006D5029" w:rsidP="004E7FA3">
            <w:pPr>
              <w:pStyle w:val="TAL"/>
            </w:pPr>
            <w:r>
              <w:t>Bridge</w:t>
            </w:r>
            <w:r w:rsidRPr="00972C99">
              <w:t xml:space="preserve"> status</w:t>
            </w:r>
          </w:p>
          <w:p w14:paraId="4E6BB0F9"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972C99" w:rsidRDefault="006D5029" w:rsidP="004E7FA3">
            <w:pPr>
              <w:pStyle w:val="TAC"/>
            </w:pPr>
            <w:r w:rsidRPr="00972C99">
              <w:t>5-</w:t>
            </w:r>
            <w:r w:rsidRPr="00A66532">
              <w:t>6553</w:t>
            </w:r>
            <w:r w:rsidR="0060493C">
              <w:t>0</w:t>
            </w:r>
          </w:p>
        </w:tc>
      </w:tr>
      <w:tr w:rsidR="006D5029" w:rsidRPr="00972C9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4E7FA3">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972C99" w:rsidRDefault="006D5029" w:rsidP="004E7FA3">
            <w:pPr>
              <w:pStyle w:val="TAL"/>
            </w:pPr>
            <w:r>
              <w:t>Bridge</w:t>
            </w:r>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972C99" w:rsidRDefault="006D5029" w:rsidP="004E7FA3">
            <w:pPr>
              <w:pStyle w:val="TAL"/>
            </w:pPr>
            <w:r>
              <w:t>Bridge</w:t>
            </w:r>
            <w:r w:rsidRPr="00972C99">
              <w:t xml:space="preserve"> update result</w:t>
            </w:r>
          </w:p>
          <w:p w14:paraId="39F6EE91" w14:textId="77777777" w:rsidR="006D5029" w:rsidRPr="00972C99" w:rsidRDefault="006D5029" w:rsidP="004E7FA3">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972C99" w:rsidRDefault="006D5029" w:rsidP="004E7FA3">
            <w:pPr>
              <w:pStyle w:val="TAC"/>
            </w:pPr>
            <w:r>
              <w:t>5</w:t>
            </w:r>
            <w:r w:rsidRPr="00972C99">
              <w:t>-</w:t>
            </w:r>
            <w:r w:rsidRPr="00A66532">
              <w:t>6553</w:t>
            </w:r>
            <w:r w:rsidR="0060493C">
              <w:t>0</w:t>
            </w:r>
          </w:p>
        </w:tc>
      </w:tr>
    </w:tbl>
    <w:p w14:paraId="7FFD9120" w14:textId="77777777" w:rsidR="006D5029" w:rsidRPr="00972C99" w:rsidRDefault="006D5029" w:rsidP="006D5029"/>
    <w:p w14:paraId="3DB578AE" w14:textId="77777777" w:rsidR="006D5029" w:rsidRPr="00972C99" w:rsidRDefault="006D5029" w:rsidP="006D5029">
      <w:pPr>
        <w:pStyle w:val="Heading3"/>
        <w:rPr>
          <w:lang w:eastAsia="ko-KR"/>
        </w:rPr>
      </w:pPr>
      <w:bookmarkStart w:id="583" w:name="_Toc45216180"/>
      <w:bookmarkStart w:id="584" w:name="_Toc51931749"/>
      <w:bookmarkStart w:id="585" w:name="_Toc58235111"/>
      <w:bookmarkStart w:id="586" w:name="_Toc59180044"/>
      <w:r w:rsidRPr="00972C99">
        <w:t>8.</w:t>
      </w:r>
      <w:r>
        <w:t>8</w:t>
      </w:r>
      <w:r w:rsidRPr="00972C99">
        <w:t>.2</w:t>
      </w:r>
      <w:r w:rsidRPr="00972C99">
        <w:tab/>
      </w:r>
      <w:r>
        <w:rPr>
          <w:lang w:eastAsia="ko-KR"/>
        </w:rPr>
        <w:t>Bridge</w:t>
      </w:r>
      <w:r w:rsidRPr="00972C99">
        <w:rPr>
          <w:lang w:eastAsia="ko-KR"/>
        </w:rPr>
        <w:t xml:space="preserve"> management capability</w:t>
      </w:r>
      <w:bookmarkEnd w:id="583"/>
      <w:bookmarkEnd w:id="584"/>
      <w:bookmarkEnd w:id="585"/>
      <w:bookmarkEnd w:id="586"/>
    </w:p>
    <w:p w14:paraId="75E36F05" w14:textId="77777777"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r>
        <w:rPr>
          <w:lang w:eastAsia="ko-KR"/>
        </w:rPr>
        <w:t>BRIDGE</w:t>
      </w:r>
      <w:r w:rsidRPr="00972C99">
        <w:rPr>
          <w:lang w:eastAsia="ko-KR"/>
        </w:rPr>
        <w:t xml:space="preserve"> COMMAND message.</w:t>
      </w:r>
    </w:p>
    <w:p w14:paraId="3126FB6B" w14:textId="77777777" w:rsidR="006D5029" w:rsidRPr="00972C99" w:rsidRDefault="006D5029" w:rsidP="006D5029">
      <w:pPr>
        <w:pStyle w:val="Heading3"/>
        <w:rPr>
          <w:lang w:eastAsia="ko-KR"/>
        </w:rPr>
      </w:pPr>
      <w:bookmarkStart w:id="587" w:name="_Toc45216181"/>
      <w:bookmarkStart w:id="588" w:name="_Toc51931750"/>
      <w:bookmarkStart w:id="589" w:name="_Toc58235112"/>
      <w:bookmarkStart w:id="590" w:name="_Toc59180045"/>
      <w:r w:rsidRPr="00972C99">
        <w:t>8.</w:t>
      </w:r>
      <w:r>
        <w:t>8</w:t>
      </w:r>
      <w:r w:rsidRPr="00972C99">
        <w:t>.3</w:t>
      </w:r>
      <w:r w:rsidRPr="00972C99">
        <w:tab/>
      </w:r>
      <w:r>
        <w:rPr>
          <w:lang w:eastAsia="ko-KR"/>
        </w:rPr>
        <w:t>Bridge</w:t>
      </w:r>
      <w:r w:rsidRPr="00972C99">
        <w:rPr>
          <w:lang w:eastAsia="ko-KR"/>
        </w:rPr>
        <w:t xml:space="preserve"> status</w:t>
      </w:r>
      <w:bookmarkEnd w:id="587"/>
      <w:bookmarkEnd w:id="588"/>
      <w:bookmarkEnd w:id="589"/>
      <w:bookmarkEnd w:id="590"/>
    </w:p>
    <w:p w14:paraId="3F88013A"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r>
        <w:rPr>
          <w:lang w:eastAsia="ko-KR"/>
        </w:rPr>
        <w:t>BRIDGE</w:t>
      </w:r>
      <w:r w:rsidRPr="00972C99">
        <w:rPr>
          <w:lang w:eastAsia="ko-KR"/>
        </w:rPr>
        <w:t xml:space="preserve"> COMMAND message.</w:t>
      </w:r>
    </w:p>
    <w:p w14:paraId="5FA3E13D" w14:textId="77777777" w:rsidR="006D5029" w:rsidRPr="00972C99" w:rsidRDefault="006D5029" w:rsidP="006D5029">
      <w:pPr>
        <w:pStyle w:val="Heading3"/>
        <w:rPr>
          <w:lang w:eastAsia="ko-KR"/>
        </w:rPr>
      </w:pPr>
      <w:bookmarkStart w:id="591" w:name="_Toc45216182"/>
      <w:bookmarkStart w:id="592" w:name="_Toc51931751"/>
      <w:bookmarkStart w:id="593" w:name="_Toc58235113"/>
      <w:bookmarkStart w:id="594" w:name="_Toc59180046"/>
      <w:r w:rsidRPr="00972C99">
        <w:t>8.</w:t>
      </w:r>
      <w:r>
        <w:t>8</w:t>
      </w:r>
      <w:r w:rsidRPr="00972C99">
        <w:t>.4</w:t>
      </w:r>
      <w:r w:rsidRPr="00972C99">
        <w:tab/>
      </w:r>
      <w:r>
        <w:rPr>
          <w:lang w:eastAsia="ko-KR"/>
        </w:rPr>
        <w:t xml:space="preserve">Bridge </w:t>
      </w:r>
      <w:r w:rsidRPr="00972C99">
        <w:rPr>
          <w:lang w:eastAsia="ko-KR"/>
        </w:rPr>
        <w:t>update result</w:t>
      </w:r>
      <w:bookmarkEnd w:id="591"/>
      <w:bookmarkEnd w:id="592"/>
      <w:bookmarkEnd w:id="593"/>
      <w:bookmarkEnd w:id="594"/>
    </w:p>
    <w:p w14:paraId="2D04D2D4"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r>
        <w:rPr>
          <w:lang w:eastAsia="ko-KR"/>
        </w:rPr>
        <w:t>BRIDGE</w:t>
      </w:r>
      <w:r w:rsidRPr="00972C99">
        <w:rPr>
          <w:lang w:eastAsia="ko-KR"/>
        </w:rPr>
        <w:t xml:space="preserve"> COMMAND message.</w:t>
      </w:r>
    </w:p>
    <w:p w14:paraId="2D18D78C" w14:textId="77777777" w:rsidR="006D5029" w:rsidRPr="00972C99" w:rsidRDefault="006D5029" w:rsidP="006D5029">
      <w:pPr>
        <w:pStyle w:val="Heading2"/>
      </w:pPr>
      <w:bookmarkStart w:id="595" w:name="_Toc45216183"/>
      <w:bookmarkStart w:id="596" w:name="_Toc51931752"/>
      <w:bookmarkStart w:id="597" w:name="_Toc58235114"/>
      <w:bookmarkStart w:id="598" w:name="_Toc59180047"/>
      <w:r w:rsidRPr="00972C99">
        <w:t>8.</w:t>
      </w:r>
      <w:r>
        <w:t>9</w:t>
      </w:r>
      <w:r w:rsidRPr="00972C99">
        <w:tab/>
      </w:r>
      <w:r>
        <w:t>Bridge</w:t>
      </w:r>
      <w:r w:rsidRPr="00972C99">
        <w:t xml:space="preserve"> management notify</w:t>
      </w:r>
      <w:bookmarkEnd w:id="595"/>
      <w:bookmarkEnd w:id="596"/>
      <w:bookmarkEnd w:id="597"/>
      <w:bookmarkEnd w:id="598"/>
    </w:p>
    <w:p w14:paraId="2D11E91B" w14:textId="77777777" w:rsidR="006D5029" w:rsidRPr="00972C99" w:rsidRDefault="006D5029" w:rsidP="006D5029">
      <w:pPr>
        <w:pStyle w:val="Heading3"/>
        <w:rPr>
          <w:lang w:eastAsia="ko-KR"/>
        </w:rPr>
      </w:pPr>
      <w:bookmarkStart w:id="599" w:name="_Toc45216184"/>
      <w:bookmarkStart w:id="600" w:name="_Toc51931753"/>
      <w:bookmarkStart w:id="601" w:name="_Toc58235115"/>
      <w:bookmarkStart w:id="602" w:name="_Toc59180048"/>
      <w:r w:rsidRPr="00972C99">
        <w:t>8.</w:t>
      </w:r>
      <w:r>
        <w:t>9</w:t>
      </w:r>
      <w:r w:rsidRPr="00972C99">
        <w:t>.1</w:t>
      </w:r>
      <w:r w:rsidRPr="00972C99">
        <w:tab/>
      </w:r>
      <w:r w:rsidRPr="00972C99">
        <w:rPr>
          <w:lang w:eastAsia="ko-KR"/>
        </w:rPr>
        <w:t>Message definition</w:t>
      </w:r>
      <w:bookmarkEnd w:id="599"/>
      <w:bookmarkEnd w:id="600"/>
      <w:bookmarkEnd w:id="601"/>
      <w:bookmarkEnd w:id="602"/>
    </w:p>
    <w:p w14:paraId="23288315" w14:textId="77777777" w:rsidR="006D5029" w:rsidRPr="00972C99" w:rsidRDefault="006D5029" w:rsidP="006D5029">
      <w:r w:rsidRPr="00972C99">
        <w:t xml:space="preserve">The </w:t>
      </w:r>
      <w:r>
        <w:t>BRIDGE</w:t>
      </w:r>
      <w:r w:rsidRPr="00972C99">
        <w:t xml:space="preserve"> MANAGEMENT NOTIFY message is sent by </w:t>
      </w:r>
      <w:r>
        <w:t>the</w:t>
      </w:r>
      <w:r w:rsidRPr="00972C99">
        <w:t xml:space="preserve"> NW-TT to the TSN AF to notify the TSN AF of one or more changes in the value of </w:t>
      </w:r>
      <w:r>
        <w:t>Bridge</w:t>
      </w:r>
      <w:r w:rsidRPr="00972C99">
        <w:t xml:space="preserve"> management parameters, see table 8.</w:t>
      </w:r>
      <w:r>
        <w:t>9</w:t>
      </w:r>
      <w:r w:rsidRPr="00972C99">
        <w:t>.1.1</w:t>
      </w:r>
    </w:p>
    <w:p w14:paraId="64398109" w14:textId="77777777" w:rsidR="006D5029" w:rsidRPr="008247E0" w:rsidRDefault="006D5029" w:rsidP="006D5029">
      <w:pPr>
        <w:pStyle w:val="B1"/>
      </w:pPr>
      <w:r w:rsidRPr="008247E0">
        <w:t>Message type:</w:t>
      </w:r>
      <w:r w:rsidRPr="008247E0">
        <w:tab/>
        <w:t>BRIDGE MANAGEMENT NOTIFY</w:t>
      </w:r>
    </w:p>
    <w:p w14:paraId="0D183042" w14:textId="77777777" w:rsidR="006D5029" w:rsidRPr="00972C99" w:rsidRDefault="006D5029" w:rsidP="006D5029">
      <w:pPr>
        <w:pStyle w:val="B1"/>
      </w:pPr>
      <w:r w:rsidRPr="00972C99">
        <w:t>Significance:</w:t>
      </w:r>
      <w:r w:rsidRPr="00972C99">
        <w:tab/>
        <w:t>dual</w:t>
      </w:r>
    </w:p>
    <w:p w14:paraId="73FFFC5C" w14:textId="77777777" w:rsidR="006D5029" w:rsidRPr="00972C99" w:rsidRDefault="006D5029" w:rsidP="006D5029">
      <w:pPr>
        <w:pStyle w:val="B1"/>
      </w:pPr>
      <w:r w:rsidRPr="00972C99">
        <w:t>Direction:</w:t>
      </w:r>
      <w:r w:rsidRPr="00972C99">
        <w:tab/>
      </w:r>
      <w:r w:rsidRPr="00972C99">
        <w:tab/>
        <w:t>NW-TT to TSN AF</w:t>
      </w:r>
    </w:p>
    <w:p w14:paraId="3E8151F4" w14:textId="77777777"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r>
        <w:rPr>
          <w:lang w:val="fr-FR"/>
        </w:rPr>
        <w:t>BRIDGE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4E7FA3">
            <w:pPr>
              <w:pStyle w:val="TAH"/>
            </w:pPr>
            <w:r w:rsidRPr="00972C99">
              <w:t>Length</w:t>
            </w:r>
          </w:p>
        </w:tc>
      </w:tr>
      <w:tr w:rsidR="006D5029" w:rsidRPr="00972C9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7053CC" w:rsidRDefault="006D5029" w:rsidP="004E7FA3">
            <w:pPr>
              <w:pStyle w:val="TAL"/>
              <w:rPr>
                <w:lang w:val="fr-FR"/>
              </w:rPr>
            </w:pPr>
            <w:r>
              <w:t>BRIDGE</w:t>
            </w:r>
            <w:r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7203DA2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4E7FA3">
            <w:pPr>
              <w:pStyle w:val="TAC"/>
            </w:pPr>
            <w:r w:rsidRPr="00972C99">
              <w:t>1</w:t>
            </w:r>
          </w:p>
        </w:tc>
      </w:tr>
      <w:tr w:rsidR="006D5029" w:rsidRPr="00972C9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972C99" w:rsidRDefault="006D5029" w:rsidP="004E7FA3">
            <w:pPr>
              <w:pStyle w:val="TAL"/>
            </w:pPr>
            <w:r>
              <w:t>Bridge</w:t>
            </w:r>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972C99" w:rsidRDefault="006D5029" w:rsidP="004E7FA3">
            <w:pPr>
              <w:pStyle w:val="TAL"/>
            </w:pPr>
            <w:r>
              <w:t>Bridge</w:t>
            </w:r>
            <w:r w:rsidRPr="00972C99">
              <w:t xml:space="preserve"> status</w:t>
            </w:r>
          </w:p>
          <w:p w14:paraId="7A49E366"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972C99" w:rsidRDefault="006D5029" w:rsidP="004E7FA3">
            <w:pPr>
              <w:pStyle w:val="TAC"/>
            </w:pPr>
            <w:r w:rsidRPr="00972C99">
              <w:t>4-655</w:t>
            </w:r>
            <w:r>
              <w:t>3</w:t>
            </w:r>
            <w:r w:rsidR="0060493C">
              <w:t>0</w:t>
            </w:r>
          </w:p>
        </w:tc>
      </w:tr>
    </w:tbl>
    <w:p w14:paraId="222900C7" w14:textId="77777777" w:rsidR="006D5029" w:rsidRPr="00972C99" w:rsidRDefault="006D5029" w:rsidP="006D5029"/>
    <w:p w14:paraId="1A0F99DA" w14:textId="77777777" w:rsidR="006D5029" w:rsidRPr="00972C99" w:rsidRDefault="006D5029" w:rsidP="006D5029">
      <w:pPr>
        <w:pStyle w:val="Heading2"/>
      </w:pPr>
      <w:bookmarkStart w:id="603" w:name="_Toc45216185"/>
      <w:bookmarkStart w:id="604" w:name="_Toc51931754"/>
      <w:bookmarkStart w:id="605" w:name="_Toc58235116"/>
      <w:bookmarkStart w:id="606" w:name="_Toc59180049"/>
      <w:r w:rsidRPr="00972C99">
        <w:lastRenderedPageBreak/>
        <w:t>8.</w:t>
      </w:r>
      <w:r>
        <w:t>10</w:t>
      </w:r>
      <w:r w:rsidRPr="00972C99">
        <w:tab/>
      </w:r>
      <w:r>
        <w:t>Bridge</w:t>
      </w:r>
      <w:r w:rsidRPr="00972C99">
        <w:t xml:space="preserve"> management notify ack</w:t>
      </w:r>
      <w:bookmarkEnd w:id="603"/>
      <w:bookmarkEnd w:id="604"/>
      <w:bookmarkEnd w:id="605"/>
      <w:bookmarkEnd w:id="606"/>
    </w:p>
    <w:p w14:paraId="638E0594" w14:textId="77777777" w:rsidR="006D5029" w:rsidRPr="00972C99" w:rsidRDefault="006D5029" w:rsidP="006D5029">
      <w:pPr>
        <w:pStyle w:val="Heading3"/>
        <w:rPr>
          <w:lang w:eastAsia="ko-KR"/>
        </w:rPr>
      </w:pPr>
      <w:bookmarkStart w:id="607" w:name="_Toc45216186"/>
      <w:bookmarkStart w:id="608" w:name="_Toc51931755"/>
      <w:bookmarkStart w:id="609" w:name="_Toc58235117"/>
      <w:bookmarkStart w:id="610" w:name="_Toc59180050"/>
      <w:r w:rsidRPr="00972C99">
        <w:t>8.</w:t>
      </w:r>
      <w:r>
        <w:t>10</w:t>
      </w:r>
      <w:r w:rsidRPr="00972C99">
        <w:t>.1</w:t>
      </w:r>
      <w:r w:rsidRPr="00972C99">
        <w:tab/>
      </w:r>
      <w:r w:rsidRPr="00972C99">
        <w:rPr>
          <w:lang w:eastAsia="ko-KR"/>
        </w:rPr>
        <w:t>Message definition</w:t>
      </w:r>
      <w:bookmarkEnd w:id="607"/>
      <w:bookmarkEnd w:id="608"/>
      <w:bookmarkEnd w:id="609"/>
      <w:bookmarkEnd w:id="610"/>
    </w:p>
    <w:p w14:paraId="5A78E03F" w14:textId="77777777" w:rsidR="006D5029" w:rsidRPr="00972C99" w:rsidRDefault="006D5029" w:rsidP="006D5029">
      <w:r w:rsidRPr="00972C99">
        <w:t xml:space="preserve">The </w:t>
      </w:r>
      <w:r>
        <w:t>BRIDGE</w:t>
      </w:r>
      <w:r w:rsidRPr="00972C99">
        <w:t xml:space="preserve"> MANAGEMENT NOTIFY ACK message is sent by the TSN AF to the NW-TT to acknowledge a </w:t>
      </w:r>
      <w:r>
        <w:t>BRIDGE</w:t>
      </w:r>
      <w:r w:rsidRPr="00972C99">
        <w:t xml:space="preserve"> MANAGEMENT NOTIFY message, see table 8.</w:t>
      </w:r>
      <w:r>
        <w:t>10</w:t>
      </w:r>
      <w:r w:rsidRPr="00972C99">
        <w:t>.1.1</w:t>
      </w:r>
    </w:p>
    <w:p w14:paraId="6A3FB6C9" w14:textId="77777777" w:rsidR="006D5029" w:rsidRPr="008247E0" w:rsidRDefault="006D5029" w:rsidP="006D5029">
      <w:pPr>
        <w:pStyle w:val="B1"/>
      </w:pPr>
      <w:r w:rsidRPr="008247E0">
        <w:t>Message type:</w:t>
      </w:r>
      <w:r w:rsidRPr="008247E0">
        <w:tab/>
        <w:t>BRIDGE MANAGEMENT NOTIFY ACK</w:t>
      </w:r>
    </w:p>
    <w:p w14:paraId="29543E6C" w14:textId="77777777" w:rsidR="006D5029" w:rsidRPr="00972C99" w:rsidRDefault="006D5029" w:rsidP="006D5029">
      <w:pPr>
        <w:pStyle w:val="B1"/>
      </w:pPr>
      <w:r w:rsidRPr="00972C99">
        <w:t>Significance:</w:t>
      </w:r>
      <w:r w:rsidRPr="00972C99">
        <w:tab/>
        <w:t>dual</w:t>
      </w:r>
    </w:p>
    <w:p w14:paraId="1FEB8350" w14:textId="77777777" w:rsidR="006D5029" w:rsidRPr="00972C99" w:rsidRDefault="006D5029" w:rsidP="006D5029">
      <w:pPr>
        <w:pStyle w:val="B1"/>
      </w:pPr>
      <w:r w:rsidRPr="00972C99">
        <w:t>Direction:</w:t>
      </w:r>
      <w:r w:rsidRPr="00972C99">
        <w:tab/>
      </w:r>
      <w:r w:rsidRPr="00972C99">
        <w:tab/>
        <w:t>TSN AF to NW-TT</w:t>
      </w:r>
    </w:p>
    <w:p w14:paraId="291951E1" w14:textId="77777777" w:rsidR="006D5029" w:rsidRPr="00972C99" w:rsidRDefault="006D5029" w:rsidP="006D5029">
      <w:pPr>
        <w:pStyle w:val="TH"/>
      </w:pPr>
      <w:r w:rsidRPr="00972C99">
        <w:t>Table 8.</w:t>
      </w:r>
      <w:r>
        <w:t>10</w:t>
      </w:r>
      <w:r w:rsidRPr="00972C99">
        <w:t xml:space="preserve">.1.1: </w:t>
      </w:r>
      <w:r>
        <w:t>BRIDGE</w:t>
      </w:r>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4E7FA3">
            <w:pPr>
              <w:pStyle w:val="TAH"/>
            </w:pPr>
            <w:r w:rsidRPr="00972C99">
              <w:t>Length</w:t>
            </w:r>
          </w:p>
        </w:tc>
      </w:tr>
      <w:tr w:rsidR="006D5029" w:rsidRPr="00972C9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972C99" w:rsidRDefault="006D5029" w:rsidP="004E7FA3">
            <w:pPr>
              <w:pStyle w:val="TAL"/>
            </w:pPr>
            <w:r>
              <w:t>BRIDGE</w:t>
            </w:r>
            <w:r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055D1E1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4E7FA3">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611" w:name="_Toc45216187"/>
      <w:bookmarkStart w:id="612" w:name="_Toc51931756"/>
      <w:bookmarkStart w:id="613" w:name="_Toc58235118"/>
      <w:bookmarkStart w:id="614" w:name="_Toc59180051"/>
      <w:r w:rsidRPr="007053CC">
        <w:rPr>
          <w:lang w:val="fr-FR"/>
        </w:rPr>
        <w:t>9</w:t>
      </w:r>
      <w:r w:rsidR="005B5AD6" w:rsidRPr="007053CC">
        <w:rPr>
          <w:lang w:val="fr-FR"/>
        </w:rPr>
        <w:tab/>
        <w:t>Information elements coding</w:t>
      </w:r>
      <w:bookmarkEnd w:id="568"/>
      <w:bookmarkEnd w:id="569"/>
      <w:bookmarkEnd w:id="611"/>
      <w:bookmarkEnd w:id="612"/>
      <w:bookmarkEnd w:id="613"/>
      <w:bookmarkEnd w:id="614"/>
    </w:p>
    <w:p w14:paraId="149029F1" w14:textId="3E82C584" w:rsidR="005B5AD6" w:rsidRPr="007053CC"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59180052"/>
      <w:r w:rsidRPr="007053CC">
        <w:rPr>
          <w:lang w:val="fr-FR"/>
        </w:rPr>
        <w:t>9</w:t>
      </w:r>
      <w:r w:rsidR="005B5AD6" w:rsidRPr="007053CC">
        <w:rPr>
          <w:lang w:val="fr-FR"/>
        </w:rPr>
        <w:t>.1</w:t>
      </w:r>
      <w:r w:rsidR="005B5AD6" w:rsidRPr="007053CC">
        <w:rPr>
          <w:lang w:val="fr-FR"/>
        </w:rPr>
        <w:tab/>
        <w:t>Ethernet port management service message type</w:t>
      </w:r>
      <w:bookmarkEnd w:id="615"/>
      <w:bookmarkEnd w:id="616"/>
      <w:bookmarkEnd w:id="617"/>
      <w:bookmarkEnd w:id="618"/>
      <w:bookmarkEnd w:id="619"/>
      <w:bookmarkEnd w:id="620"/>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8F55A2"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8F55A2"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20233401"/>
      <w:bookmarkStart w:id="627" w:name="_Toc59180053"/>
      <w:bookmarkEnd w:id="550"/>
      <w:bookmarkEnd w:id="551"/>
      <w:r w:rsidRPr="00972C99">
        <w:t>9</w:t>
      </w:r>
      <w:r w:rsidR="005B5AD6" w:rsidRPr="00972C99">
        <w:t>.2</w:t>
      </w:r>
      <w:r w:rsidR="005B5AD6" w:rsidRPr="00972C99">
        <w:tab/>
        <w:t>Ethernet port management list</w:t>
      </w:r>
      <w:bookmarkEnd w:id="621"/>
      <w:bookmarkEnd w:id="622"/>
      <w:bookmarkEnd w:id="623"/>
      <w:bookmarkEnd w:id="624"/>
      <w:bookmarkEnd w:id="625"/>
      <w:bookmarkEnd w:id="627"/>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4BC018C8" w:rsidR="005B5AD6" w:rsidRPr="00972C99" w:rsidRDefault="005B5AD6" w:rsidP="005B5AD6">
            <w:pPr>
              <w:pStyle w:val="TAL"/>
            </w:pPr>
            <w:r w:rsidRPr="00972C99">
              <w:t>0 0 0 0 0 0 1 1</w:t>
            </w:r>
            <w:r w:rsidRPr="00972C99">
              <w:tab/>
              <w:t>Set parameter</w:t>
            </w:r>
            <w:r w:rsidR="006A2F63">
              <w:t xml:space="preserve"> (NOTE)</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497CD219" w14:textId="77777777" w:rsidR="00274108" w:rsidRPr="00004B1D" w:rsidRDefault="00274108" w:rsidP="0027410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494D56F" w14:textId="77777777" w:rsidR="00274108" w:rsidRPr="00004B1D" w:rsidRDefault="00274108" w:rsidP="00274108">
            <w:pPr>
              <w:pStyle w:val="TAL"/>
            </w:pPr>
            <w:r w:rsidRPr="00004B1D">
              <w:tab/>
              <w:t>to</w:t>
            </w:r>
            <w:r w:rsidRPr="00004B1D">
              <w:tab/>
            </w:r>
            <w:r w:rsidRPr="00004B1D">
              <w:tab/>
            </w:r>
            <w:r w:rsidRPr="00004B1D">
              <w:tab/>
            </w:r>
            <w:r w:rsidRPr="00004B1D">
              <w:tab/>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7777777" w:rsidR="00353767" w:rsidRPr="00004B1D" w:rsidRDefault="00353767" w:rsidP="00353767">
            <w:pPr>
              <w:pStyle w:val="TAL"/>
            </w:pPr>
            <w:r w:rsidRPr="00004B1D">
              <w:tab/>
              <w:t>to</w:t>
            </w:r>
            <w:r w:rsidRPr="00004B1D">
              <w:tab/>
            </w:r>
            <w:r w:rsidRPr="00004B1D">
              <w:tab/>
            </w:r>
            <w:r w:rsidRPr="00004B1D">
              <w:tab/>
            </w:r>
            <w:r w:rsidRPr="00004B1D">
              <w:tab/>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77777777" w:rsidR="00DF56CB" w:rsidRPr="00004B1D" w:rsidRDefault="00DF56CB" w:rsidP="00DF56CB">
            <w:pPr>
              <w:pStyle w:val="TAL"/>
            </w:pPr>
            <w:r w:rsidRPr="00004B1D">
              <w:tab/>
              <w:t>to</w:t>
            </w:r>
            <w:r w:rsidRPr="00004B1D">
              <w:tab/>
            </w:r>
            <w:r w:rsidRPr="00004B1D">
              <w:tab/>
            </w:r>
            <w:r w:rsidRPr="00004B1D">
              <w:tab/>
            </w:r>
            <w:r w:rsidRPr="00004B1D">
              <w:tab/>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77777777" w:rsidR="008D7247" w:rsidRPr="00004B1D" w:rsidRDefault="008D7247" w:rsidP="008D7247">
            <w:pPr>
              <w:pStyle w:val="TAL"/>
            </w:pPr>
            <w:r w:rsidRPr="00004B1D">
              <w:tab/>
              <w:t>to</w:t>
            </w:r>
            <w:r w:rsidRPr="00004B1D">
              <w:tab/>
            </w:r>
            <w:r w:rsidRPr="00004B1D">
              <w:tab/>
            </w:r>
            <w:r w:rsidRPr="00004B1D">
              <w:tab/>
            </w:r>
            <w:r w:rsidRPr="00004B1D">
              <w:tab/>
              <w:t>Spare</w:t>
            </w:r>
          </w:p>
          <w:p w14:paraId="6C479E37" w14:textId="64BB7C27" w:rsidR="008D7247" w:rsidRPr="00004B1D" w:rsidRDefault="008D7247" w:rsidP="008D7247">
            <w:pPr>
              <w:pStyle w:val="TAL"/>
              <w:rPr>
                <w:rFonts w:cs="Arial"/>
              </w:rPr>
            </w:pPr>
            <w:r w:rsidRPr="00004B1D">
              <w:rPr>
                <w:rFonts w:cs="Arial"/>
              </w:rPr>
              <w:t>-</w:t>
            </w:r>
            <w:r w:rsidRPr="00004B1D">
              <w:rPr>
                <w:rFonts w:cs="Arial"/>
              </w:rPr>
              <w:tab/>
            </w:r>
            <w:r>
              <w:rPr>
                <w:rFonts w:cs="Arial"/>
              </w:rPr>
              <w:t>00</w:t>
            </w:r>
            <w:r w:rsidR="0067494B">
              <w:rPr>
                <w:rFonts w:cs="Arial"/>
              </w:rPr>
              <w:t>C</w:t>
            </w:r>
            <w:r>
              <w:rPr>
                <w:rFonts w:cs="Arial"/>
              </w:rPr>
              <w:t>F</w:t>
            </w:r>
            <w:r w:rsidRPr="00004B1D">
              <w:rPr>
                <w:rFonts w:cs="Arial"/>
              </w:rPr>
              <w:t>H</w:t>
            </w:r>
          </w:p>
          <w:p w14:paraId="1888BC1E" w14:textId="77777777" w:rsidR="00A15649" w:rsidRPr="00004B1D" w:rsidRDefault="00A15649" w:rsidP="00A15649">
            <w:pPr>
              <w:pStyle w:val="TAL"/>
              <w:rPr>
                <w:rFonts w:cs="Arial"/>
              </w:rPr>
            </w:pPr>
          </w:p>
          <w:p w14:paraId="50A57828" w14:textId="77777777" w:rsidR="00A15649" w:rsidRDefault="00A15649" w:rsidP="00A15649">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r>
              <w:rPr>
                <w:rFonts w:cs="Arial"/>
              </w:rPr>
              <w:t>PSFP</w:t>
            </w:r>
            <w:r w:rsidRPr="0054532F">
              <w:rPr>
                <w:rFonts w:cs="Arial"/>
              </w:rPr>
              <w:t>MaxStreamFilterInstances</w:t>
            </w:r>
            <w:r>
              <w:rPr>
                <w:rFonts w:cs="Arial"/>
              </w:rPr>
              <w:t>;</w:t>
            </w:r>
          </w:p>
          <w:p w14:paraId="76FF6547" w14:textId="77777777" w:rsidR="00A15649" w:rsidRDefault="00A15649" w:rsidP="00A15649">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PSFP</w:t>
            </w:r>
            <w:r w:rsidRPr="0054532F">
              <w:rPr>
                <w:rFonts w:cs="Arial"/>
              </w:rPr>
              <w:t>MaxStreamGateInstances</w:t>
            </w:r>
            <w:r>
              <w:rPr>
                <w:rFonts w:cs="Arial"/>
              </w:rPr>
              <w:t>;</w:t>
            </w:r>
          </w:p>
          <w:p w14:paraId="3EDD5153" w14:textId="77777777" w:rsidR="00A15649" w:rsidRDefault="00A15649" w:rsidP="00A15649">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PSFP</w:t>
            </w:r>
            <w:r w:rsidRPr="0054532F">
              <w:rPr>
                <w:rFonts w:cs="Arial"/>
              </w:rPr>
              <w:t>MaxFlowMeterInstances</w:t>
            </w:r>
            <w:r>
              <w:rPr>
                <w:rFonts w:cs="Arial"/>
              </w:rPr>
              <w:t>;</w:t>
            </w:r>
          </w:p>
          <w:p w14:paraId="4B85B2CC" w14:textId="77777777" w:rsidR="00A15649" w:rsidRDefault="00A15649" w:rsidP="00A15649">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PSFP</w:t>
            </w:r>
            <w:r w:rsidRPr="005A0EAF">
              <w:t>SupportedListMax</w:t>
            </w:r>
            <w:r>
              <w:rPr>
                <w:rFonts w:cs="Arial"/>
              </w:rPr>
              <w:t>;</w:t>
            </w:r>
          </w:p>
          <w:p w14:paraId="63290730" w14:textId="77777777" w:rsidR="00A15649" w:rsidRPr="00004B1D" w:rsidRDefault="00A15649" w:rsidP="00A15649">
            <w:pPr>
              <w:pStyle w:val="TAL"/>
              <w:rPr>
                <w:rFonts w:cs="Arial"/>
              </w:rPr>
            </w:pPr>
          </w:p>
          <w:p w14:paraId="3805966D" w14:textId="77777777" w:rsidR="00A15649" w:rsidRPr="00004B1D" w:rsidRDefault="00A15649" w:rsidP="00A15649">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4968B335" w14:textId="77777777" w:rsidR="00A15649" w:rsidRPr="00004B1D" w:rsidRDefault="00A15649" w:rsidP="00A15649">
            <w:pPr>
              <w:pStyle w:val="TAL"/>
            </w:pPr>
            <w:r w:rsidRPr="00004B1D">
              <w:tab/>
              <w:t>to</w:t>
            </w:r>
            <w:r w:rsidRPr="00004B1D">
              <w:tab/>
            </w:r>
            <w:r w:rsidRPr="00004B1D">
              <w:tab/>
            </w:r>
            <w:r w:rsidRPr="00004B1D">
              <w:tab/>
            </w:r>
            <w:r w:rsidRPr="00004B1D">
              <w:tab/>
              <w:t>Spare</w:t>
            </w:r>
          </w:p>
          <w:p w14:paraId="50AFC967" w14:textId="77777777" w:rsidR="00A15649" w:rsidRDefault="00A15649" w:rsidP="00A15649">
            <w:pPr>
              <w:pStyle w:val="TAL"/>
              <w:rPr>
                <w:rFonts w:cs="Arial"/>
              </w:rPr>
            </w:pPr>
            <w:r w:rsidRPr="00004B1D">
              <w:rPr>
                <w:rFonts w:cs="Arial"/>
              </w:rPr>
              <w:t>-</w:t>
            </w:r>
            <w:r w:rsidRPr="00004B1D">
              <w:rPr>
                <w:rFonts w:cs="Arial"/>
              </w:rPr>
              <w:tab/>
            </w:r>
            <w:r>
              <w:rPr>
                <w:rFonts w:cs="Arial"/>
              </w:rPr>
              <w:t>00DF</w:t>
            </w:r>
            <w:r w:rsidRPr="00004B1D">
              <w:rPr>
                <w:rFonts w:cs="Arial"/>
              </w:rPr>
              <w:t>H</w:t>
            </w:r>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7702645A" w14:textId="1E81E242"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02FB628B" w:rsidR="005B5AD6" w:rsidRPr="00972C99" w:rsidRDefault="005B5AD6" w:rsidP="005B5AD6">
            <w:pPr>
              <w:pStyle w:val="TAL"/>
            </w:pPr>
            <w:r w:rsidRPr="00972C99">
              <w:t>Ethernet port parameter value (octet d+</w:t>
            </w:r>
            <w:r w:rsidR="001312B6">
              <w:t>5</w:t>
            </w:r>
            <w:r w:rsidR="001312B6" w:rsidRPr="00972C99">
              <w:t xml:space="preserve"> </w:t>
            </w:r>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54FA3C33"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w:t>
            </w:r>
            <w:r w:rsidR="00A40BA4">
              <w:t>Std</w:t>
            </w:r>
            <w:r w:rsidR="00A40BA4" w:rsidRPr="00972C99">
              <w:t> </w:t>
            </w:r>
            <w:r w:rsidRPr="00972C99">
              <w:t>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03F5C16E" w:rsidR="005B5AD6" w:rsidRPr="00972C99" w:rsidRDefault="005B5AD6" w:rsidP="005B5AD6">
            <w:pPr>
              <w:pStyle w:val="TAL"/>
            </w:pPr>
            <w:r w:rsidRPr="00972C99">
              <w:t>When the Ethernet port parameter name indicates Traffic class table, the Ethernet port parameter value field contains the traffic class table as defined in IEEE </w:t>
            </w:r>
            <w:r w:rsidR="00A40BA4">
              <w:t>Std</w:t>
            </w:r>
            <w:r w:rsidR="00A40BA4" w:rsidRPr="00972C99">
              <w:t> </w:t>
            </w:r>
            <w:r w:rsidRPr="00972C99">
              <w:t>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09AB9EE7" w:rsidR="005B5AD6" w:rsidRPr="00972C99" w:rsidRDefault="005B5AD6" w:rsidP="005B5AD6">
            <w:pPr>
              <w:pStyle w:val="TAL"/>
            </w:pPr>
            <w:r w:rsidRPr="00972C99">
              <w:t xml:space="preserve">When the Ethernet port parameter name indicates GateEnabled, the Ethernet port parameter value field contains the value of GateEnabled as defined in </w:t>
            </w:r>
            <w:r w:rsidR="00C30994" w:rsidRPr="00004B1D">
              <w:t>IEEE </w:t>
            </w:r>
            <w:r w:rsidR="00A40BA4">
              <w:t>Std</w:t>
            </w:r>
            <w:r w:rsidR="00A40BA4" w:rsidRPr="00972C99">
              <w:t> </w:t>
            </w:r>
            <w:r w:rsidR="00C30994" w:rsidRPr="00004B1D">
              <w:t>802.1Q [7]</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7E1E1A8F" w:rsidR="005B5AD6" w:rsidRPr="00972C99" w:rsidRDefault="005B5AD6" w:rsidP="005B5AD6">
            <w:pPr>
              <w:pStyle w:val="TAL"/>
            </w:pPr>
            <w:r w:rsidRPr="00972C99">
              <w:t xml:space="preserve">When the Ethernet port parameter name indicates AdminBaseTime, the Ethernet port parameter value field contains the value of the administrative base time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10.</w:t>
            </w:r>
          </w:p>
          <w:p w14:paraId="025C93C4" w14:textId="77777777" w:rsidR="005B5AD6" w:rsidRPr="00972C99" w:rsidRDefault="005B5AD6" w:rsidP="005B5AD6">
            <w:pPr>
              <w:pStyle w:val="TAL"/>
            </w:pPr>
          </w:p>
          <w:p w14:paraId="349D75C9" w14:textId="3937E8E0" w:rsidR="005B5AD6" w:rsidRPr="00972C99" w:rsidRDefault="005B5AD6" w:rsidP="005B5AD6">
            <w:pPr>
              <w:pStyle w:val="TAL"/>
            </w:pPr>
            <w:r w:rsidRPr="00972C99">
              <w:t xml:space="preserve">When the Ethernet port parameter name indicates AdminControlListLength, the Ethernet port parameter value field contains the value of the AdminControlListLength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2.</w:t>
            </w:r>
          </w:p>
          <w:p w14:paraId="17BC609D" w14:textId="77777777" w:rsidR="005B5AD6" w:rsidRPr="00972C99" w:rsidRDefault="005B5AD6" w:rsidP="005B5AD6">
            <w:pPr>
              <w:pStyle w:val="TAL"/>
            </w:pPr>
          </w:p>
          <w:p w14:paraId="30D3212E" w14:textId="1817209E" w:rsidR="005B5AD6" w:rsidRPr="00972C99" w:rsidRDefault="005B5AD6" w:rsidP="005B5AD6">
            <w:pPr>
              <w:pStyle w:val="TAL"/>
            </w:pPr>
            <w:r w:rsidRPr="00972C99">
              <w:t xml:space="preserve">When the Ethernet port parameter name indicates AdminControlList, the Ethernet port parameter value field contains the concatenation of AdminControlListLength entries, each encoded as a GateControlEntry as specified in </w:t>
            </w:r>
            <w:r w:rsidR="008A0153" w:rsidRPr="00004B1D">
              <w:t>IEEE </w:t>
            </w:r>
            <w:r w:rsidR="00A40BA4">
              <w:t>Std</w:t>
            </w:r>
            <w:r w:rsidR="00A40BA4" w:rsidRPr="00972C99">
              <w:t> </w:t>
            </w:r>
            <w:r w:rsidR="008A0153" w:rsidRPr="00004B1D">
              <w:t>802.1Q [7]</w:t>
            </w:r>
            <w:r w:rsidRPr="00972C99">
              <w:t>.</w:t>
            </w:r>
          </w:p>
          <w:p w14:paraId="2EACB9C1" w14:textId="77777777" w:rsidR="005B5AD6" w:rsidRPr="00972C99" w:rsidRDefault="005B5AD6" w:rsidP="005B5AD6">
            <w:pPr>
              <w:pStyle w:val="TAL"/>
            </w:pPr>
          </w:p>
          <w:p w14:paraId="335EE500" w14:textId="020B6638" w:rsidR="005B5AD6" w:rsidRPr="00972C99" w:rsidRDefault="005B5AD6" w:rsidP="005B5AD6">
            <w:pPr>
              <w:pStyle w:val="TAL"/>
            </w:pPr>
            <w:r w:rsidRPr="00972C99">
              <w:t xml:space="preserve">When the Ethernet port parameter name indicates AdminCycleTime, the Ethernet port parameter value field contains the value of the AdminCycleTime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8.</w:t>
            </w:r>
          </w:p>
          <w:p w14:paraId="5A83FA34" w14:textId="77777777" w:rsidR="005B5AD6" w:rsidRPr="00972C99" w:rsidRDefault="005B5AD6" w:rsidP="005B5AD6">
            <w:pPr>
              <w:pStyle w:val="TAL"/>
            </w:pPr>
          </w:p>
          <w:p w14:paraId="1422887E" w14:textId="0A5F6FF6" w:rsidR="005B5AD6" w:rsidRPr="00972C99" w:rsidRDefault="005B5AD6" w:rsidP="005B5AD6">
            <w:pPr>
              <w:pStyle w:val="TAL"/>
            </w:pPr>
            <w:r w:rsidRPr="00972C99">
              <w:t xml:space="preserve">When the Ethernet port parameter name indicates Tick granularity, the Ethernet port parameter value field contains the value of the Tick granularity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4.</w:t>
            </w:r>
          </w:p>
          <w:p w14:paraId="025A4738" w14:textId="77777777" w:rsidR="00E80BE1" w:rsidRPr="00972C99" w:rsidRDefault="00E80BE1" w:rsidP="00E80BE1">
            <w:pPr>
              <w:pStyle w:val="TAL"/>
            </w:pPr>
          </w:p>
          <w:p w14:paraId="5C6AF3AD" w14:textId="7B879B1A"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r w:rsidR="00A15A57">
              <w:t>Std</w:t>
            </w:r>
            <w:r w:rsidR="00A15A57" w:rsidRPr="00972C99">
              <w:t> </w:t>
            </w:r>
            <w:r w:rsidRPr="00972C99">
              <w:t>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4257F0B6"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r w:rsidR="00A40BA4">
              <w:t>Std</w:t>
            </w:r>
            <w:r w:rsidR="00A40BA4" w:rsidRPr="00972C99">
              <w:t> </w:t>
            </w:r>
            <w:r w:rsidRPr="00972C99">
              <w:t>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2C32CE6"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r w:rsidR="00A40BA4">
              <w:t>Std</w:t>
            </w:r>
            <w:r w:rsidR="00A40BA4" w:rsidRPr="00972C99">
              <w:t> </w:t>
            </w:r>
            <w:r w:rsidRPr="00972C99">
              <w:t>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235B330A"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r w:rsidR="00A40BA4">
              <w:t>Std</w:t>
            </w:r>
            <w:r w:rsidR="00A40BA4" w:rsidRPr="00972C99">
              <w:t> </w:t>
            </w:r>
            <w:r w:rsidRPr="00972C99">
              <w:t>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50918063"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r w:rsidR="00A15A57">
              <w:t>Std</w:t>
            </w:r>
            <w:r w:rsidR="00A15A57" w:rsidRPr="00972C99">
              <w:t> </w:t>
            </w:r>
            <w:r w:rsidRPr="00972C99">
              <w:t>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058CFE77"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69DE2228" w:rsidR="00E80BE1" w:rsidRPr="00972C99" w:rsidRDefault="00E80BE1" w:rsidP="00E80BE1">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r w:rsidR="00A15A57">
              <w:t>Std</w:t>
            </w:r>
            <w:r w:rsidR="00A15A57" w:rsidRPr="00972C99">
              <w:t> </w:t>
            </w:r>
            <w:r w:rsidRPr="00972C99">
              <w:t>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59A9F74C" w:rsidR="00E80BE1" w:rsidRPr="00972C99" w:rsidRDefault="00E80BE1" w:rsidP="00E80BE1">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r w:rsidR="00A15A57">
              <w:t>Std</w:t>
            </w:r>
            <w:r w:rsidR="00A15A57" w:rsidRPr="00972C99">
              <w:t> </w:t>
            </w:r>
            <w:r w:rsidRPr="00972C99">
              <w:t>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774A4031" w:rsidR="00E80BE1" w:rsidRPr="00972C99" w:rsidRDefault="00E80BE1" w:rsidP="00E80BE1">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6AE00AB2" w:rsidR="00E80BE1" w:rsidRPr="00972C99" w:rsidRDefault="00E80BE1" w:rsidP="00E80BE1">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2C818AC9" w:rsidR="00E80BE1" w:rsidRPr="00972C99" w:rsidRDefault="00E80BE1" w:rsidP="00E80BE1">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4A07D104"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Pr="00972C99">
              <w:t>, the Ethernet port parameter value field contains the value of TTL as specified in IEEE </w:t>
            </w:r>
            <w:r w:rsidR="00A15A57">
              <w:t>Std</w:t>
            </w:r>
            <w:r w:rsidR="00A15A57" w:rsidRPr="00972C99">
              <w:t> </w:t>
            </w:r>
            <w:r w:rsidRPr="00972C99">
              <w:t>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207B97FB" w14:textId="77777777" w:rsidR="00D62733" w:rsidRPr="00004B1D"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54532F">
              <w:rPr>
                <w:rFonts w:cs="Arial"/>
              </w:rPr>
              <w:t>MaxStreamFilterInstances</w:t>
            </w:r>
            <w:r w:rsidRPr="00004B1D">
              <w:t xml:space="preserve">, the </w:t>
            </w:r>
            <w:r w:rsidRPr="00972C99">
              <w:t>Ethernet</w:t>
            </w:r>
            <w:r w:rsidRPr="00004B1D">
              <w:t xml:space="preserve"> parameter value field contains the value of </w:t>
            </w:r>
            <w:r w:rsidRPr="0054532F">
              <w:rPr>
                <w:rFonts w:cs="Arial"/>
              </w:rPr>
              <w:t>MaxStreamFilterInstances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p>
          <w:p w14:paraId="40824583" w14:textId="77777777" w:rsidR="00D62733" w:rsidRDefault="00D62733" w:rsidP="00D62733">
            <w:pPr>
              <w:pStyle w:val="TAL"/>
              <w:rPr>
                <w:rFonts w:cs="Arial"/>
              </w:rPr>
            </w:pPr>
          </w:p>
          <w:p w14:paraId="60B17773" w14:textId="77777777" w:rsidR="00D62733" w:rsidRPr="00004B1D"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54532F">
              <w:rPr>
                <w:rFonts w:cs="Arial"/>
              </w:rPr>
              <w:t>MaxStreamGateInstances</w:t>
            </w:r>
            <w:r w:rsidRPr="00004B1D">
              <w:t xml:space="preserve">, the </w:t>
            </w:r>
            <w:r w:rsidRPr="00972C99">
              <w:t>Ethernet</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p>
          <w:p w14:paraId="13404DD9" w14:textId="77777777" w:rsidR="00D62733" w:rsidRDefault="00D62733" w:rsidP="00D62733">
            <w:pPr>
              <w:pStyle w:val="TAL"/>
              <w:rPr>
                <w:rFonts w:cs="Arial"/>
              </w:rPr>
            </w:pPr>
          </w:p>
          <w:p w14:paraId="24F733DB" w14:textId="77777777" w:rsidR="00D62733" w:rsidRPr="00004B1D"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54532F">
              <w:rPr>
                <w:rFonts w:cs="Arial"/>
              </w:rPr>
              <w:t>MaxFlowMeterInstances</w:t>
            </w:r>
            <w:r w:rsidRPr="00004B1D">
              <w:t xml:space="preserve">, the </w:t>
            </w:r>
            <w:r w:rsidRPr="00972C99">
              <w:t>Ethernet</w:t>
            </w:r>
            <w:r w:rsidRPr="00004B1D">
              <w:t xml:space="preserve"> parameter value field contains the value of </w:t>
            </w:r>
            <w:r w:rsidRPr="0054532F">
              <w:rPr>
                <w:rFonts w:cs="Arial"/>
              </w:rPr>
              <w:t>MaxFlowMeterInstances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p>
          <w:p w14:paraId="3A8D30FA" w14:textId="77777777" w:rsidR="00D62733" w:rsidRDefault="00D62733" w:rsidP="00D62733">
            <w:pPr>
              <w:pStyle w:val="TAL"/>
              <w:rPr>
                <w:rFonts w:cs="Arial"/>
              </w:rPr>
            </w:pPr>
          </w:p>
          <w:p w14:paraId="559CA72F" w14:textId="77777777" w:rsidR="00D62733"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CA3646">
              <w:rPr>
                <w:rFonts w:cs="Arial"/>
              </w:rPr>
              <w:t>SupportedListMax</w:t>
            </w:r>
            <w:r w:rsidRPr="00004B1D">
              <w:t xml:space="preserve">, the </w:t>
            </w:r>
            <w:r w:rsidRPr="00972C99">
              <w:t>Ethernet</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p>
          <w:p w14:paraId="75C69109" w14:textId="77777777" w:rsidR="00D62733" w:rsidRPr="00004B1D" w:rsidRDefault="00D62733" w:rsidP="00D62733">
            <w:pPr>
              <w:pStyle w:val="TAL"/>
              <w:rPr>
                <w:rFonts w:cs="Arial"/>
              </w:rPr>
            </w:pPr>
          </w:p>
          <w:p w14:paraId="4175462D" w14:textId="493D80FF" w:rsidR="00DF2A62" w:rsidRDefault="00DF2A62" w:rsidP="00DF2A62">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B6C2736" w:rsidR="00DF2A62" w:rsidRDefault="00DF2A62" w:rsidP="00DF2A62">
            <w:pPr>
              <w:pStyle w:val="TAL"/>
            </w:pPr>
            <w:r w:rsidRPr="00EC4ACE">
              <w:lastRenderedPageBreak/>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628"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628"/>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515EBFFE" w14:textId="77777777" w:rsidR="00DF2A62" w:rsidRDefault="00DF2A62" w:rsidP="005B5AD6">
            <w:pPr>
              <w:pStyle w:val="TAL"/>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8F55A2">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r w:rsidR="000E3F59" w:rsidRPr="00972C99" w14:paraId="45CEBDD3" w14:textId="77777777" w:rsidTr="008F55A2">
        <w:trPr>
          <w:cantSplit/>
          <w:jc w:val="center"/>
        </w:trPr>
        <w:tc>
          <w:tcPr>
            <w:tcW w:w="7102" w:type="dxa"/>
            <w:tcBorders>
              <w:top w:val="single" w:sz="4" w:space="0" w:color="auto"/>
              <w:bottom w:val="single" w:sz="4" w:space="0" w:color="auto"/>
            </w:tcBorders>
          </w:tcPr>
          <w:p w14:paraId="554B537D" w14:textId="29D4CB65" w:rsidR="000E3F59" w:rsidRPr="00972C99" w:rsidRDefault="004C3D0B" w:rsidP="008F55A2">
            <w:pPr>
              <w:pStyle w:val="TAN"/>
            </w:pPr>
            <w:r>
              <w:t>NOTE:</w:t>
            </w:r>
            <w:r w:rsidRPr="00972C99">
              <w:tab/>
            </w:r>
            <w:r>
              <w:t>The "Set parameter" operation shall not be applicable for the following Ethernet port parameter names:</w:t>
            </w:r>
            <w:r>
              <w:br/>
              <w:t>-</w:t>
            </w:r>
            <w:r w:rsidRPr="00972C99">
              <w:tab/>
            </w:r>
            <w:r w:rsidRPr="00972C99">
              <w:rPr>
                <w:rFonts w:cs="Arial"/>
              </w:rPr>
              <w:t>0001H txPropagationDelay</w:t>
            </w:r>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00A4H lldpTTL;</w:t>
            </w:r>
            <w:r>
              <w:br/>
              <w:t>-</w:t>
            </w:r>
            <w:r w:rsidRPr="00972C99">
              <w:tab/>
            </w:r>
            <w:r>
              <w:t>00D0H PSFPMaxStreamFilterInstances;</w:t>
            </w:r>
            <w:r>
              <w:br/>
              <w:t>-</w:t>
            </w:r>
            <w:r>
              <w:tab/>
              <w:t>00D1H PSFPMaxStreamGateInstances;</w:t>
            </w:r>
            <w:r>
              <w:br/>
              <w:t>-</w:t>
            </w:r>
            <w:r>
              <w:tab/>
              <w:t>00D2H PSFPMaxFlowMeterInstances; and</w:t>
            </w:r>
            <w:r>
              <w:br/>
              <w:t>-</w:t>
            </w:r>
            <w:r>
              <w:tab/>
              <w:t>00D3H PSFPSupportedListMax.</w:t>
            </w: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629" w:name="_Toc33963293"/>
      <w:bookmarkStart w:id="630" w:name="_Toc34393363"/>
      <w:bookmarkStart w:id="631" w:name="_Toc45216190"/>
      <w:bookmarkStart w:id="632" w:name="_Toc51931759"/>
      <w:bookmarkStart w:id="633" w:name="_Toc58235121"/>
      <w:bookmarkStart w:id="634" w:name="_Toc20233402"/>
      <w:bookmarkStart w:id="635" w:name="_Toc59180054"/>
      <w:bookmarkEnd w:id="626"/>
      <w:r w:rsidRPr="00972C99">
        <w:t>9</w:t>
      </w:r>
      <w:r w:rsidR="005B5AD6" w:rsidRPr="00972C99">
        <w:t>.3</w:t>
      </w:r>
      <w:r w:rsidR="005B5AD6" w:rsidRPr="00972C99">
        <w:tab/>
        <w:t>Ethernet port management capability</w:t>
      </w:r>
      <w:bookmarkEnd w:id="629"/>
      <w:bookmarkEnd w:id="630"/>
      <w:bookmarkEnd w:id="631"/>
      <w:bookmarkEnd w:id="632"/>
      <w:bookmarkEnd w:id="633"/>
      <w:bookmarkEnd w:id="635"/>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20233403"/>
      <w:bookmarkStart w:id="642" w:name="_Toc59180055"/>
      <w:bookmarkEnd w:id="634"/>
      <w:r w:rsidRPr="00972C99">
        <w:t>9</w:t>
      </w:r>
      <w:r w:rsidR="005B5AD6" w:rsidRPr="00972C99">
        <w:t>.4</w:t>
      </w:r>
      <w:r w:rsidR="005B5AD6" w:rsidRPr="00972C99">
        <w:tab/>
        <w:t>Ethernet port status</w:t>
      </w:r>
      <w:bookmarkEnd w:id="636"/>
      <w:bookmarkEnd w:id="637"/>
      <w:bookmarkEnd w:id="638"/>
      <w:bookmarkEnd w:id="639"/>
      <w:bookmarkEnd w:id="640"/>
      <w:bookmarkEnd w:id="642"/>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DCDB77F" w:rsidR="005B5AD6" w:rsidRPr="00972C99" w:rsidRDefault="005B5AD6" w:rsidP="005B5AD6">
            <w:pPr>
              <w:pStyle w:val="TAL"/>
            </w:pPr>
            <w:r w:rsidRPr="00972C99">
              <w:t>Ethernet port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20233404"/>
      <w:bookmarkStart w:id="649" w:name="_Toc59180056"/>
      <w:bookmarkEnd w:id="641"/>
      <w:r w:rsidRPr="00972C99">
        <w:t>9</w:t>
      </w:r>
      <w:r w:rsidR="005B5AD6" w:rsidRPr="00972C99">
        <w:t>.5</w:t>
      </w:r>
      <w:r w:rsidR="005B5AD6" w:rsidRPr="00972C99">
        <w:tab/>
        <w:t>Ethernet port update result</w:t>
      </w:r>
      <w:bookmarkEnd w:id="643"/>
      <w:bookmarkEnd w:id="644"/>
      <w:bookmarkEnd w:id="645"/>
      <w:bookmarkEnd w:id="646"/>
      <w:bookmarkEnd w:id="647"/>
      <w:bookmarkEnd w:id="649"/>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77777777" w:rsidR="001E1F02" w:rsidRPr="007053CC" w:rsidRDefault="001E1F02" w:rsidP="001E1F02">
      <w:pPr>
        <w:pStyle w:val="Heading2"/>
        <w:rPr>
          <w:lang w:val="fr-FR"/>
        </w:rPr>
      </w:pPr>
      <w:bookmarkStart w:id="650" w:name="_Toc45216193"/>
      <w:bookmarkStart w:id="651" w:name="_Toc51931762"/>
      <w:bookmarkStart w:id="652" w:name="_Toc58235124"/>
      <w:bookmarkStart w:id="653" w:name="_Toc33963296"/>
      <w:bookmarkStart w:id="654" w:name="_Toc34393366"/>
      <w:bookmarkStart w:id="655" w:name="_Toc20233405"/>
      <w:bookmarkStart w:id="656" w:name="_Toc59180057"/>
      <w:bookmarkEnd w:id="648"/>
      <w:r w:rsidRPr="007053CC">
        <w:rPr>
          <w:lang w:val="fr-FR"/>
        </w:rPr>
        <w:t>9.</w:t>
      </w:r>
      <w:r>
        <w:rPr>
          <w:lang w:val="fr-FR"/>
        </w:rPr>
        <w:t>5A</w:t>
      </w:r>
      <w:r w:rsidRPr="007053CC">
        <w:rPr>
          <w:lang w:val="fr-FR"/>
        </w:rPr>
        <w:tab/>
      </w:r>
      <w:r>
        <w:rPr>
          <w:lang w:val="fr-FR"/>
        </w:rPr>
        <w:t>Bridge</w:t>
      </w:r>
      <w:r w:rsidRPr="007053CC">
        <w:rPr>
          <w:lang w:val="fr-FR"/>
        </w:rPr>
        <w:t xml:space="preserve"> management service message type</w:t>
      </w:r>
      <w:bookmarkEnd w:id="650"/>
      <w:bookmarkEnd w:id="651"/>
      <w:bookmarkEnd w:id="652"/>
      <w:bookmarkEnd w:id="656"/>
    </w:p>
    <w:p w14:paraId="52E97828" w14:textId="77777777"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r>
        <w:rPr>
          <w:lang w:val="fr-FR"/>
        </w:rPr>
        <w:t>Bridge</w:t>
      </w:r>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4E7FA3">
        <w:trPr>
          <w:cantSplit/>
          <w:jc w:val="center"/>
        </w:trPr>
        <w:tc>
          <w:tcPr>
            <w:tcW w:w="7094" w:type="dxa"/>
            <w:gridSpan w:val="11"/>
          </w:tcPr>
          <w:p w14:paraId="61B37623" w14:textId="77777777" w:rsidR="001E1F02" w:rsidRPr="00972C99" w:rsidRDefault="001E1F02" w:rsidP="004E7FA3">
            <w:pPr>
              <w:pStyle w:val="TAL"/>
            </w:pPr>
            <w:r w:rsidRPr="00972C99">
              <w:t>Bits</w:t>
            </w:r>
          </w:p>
        </w:tc>
      </w:tr>
      <w:tr w:rsidR="001E1F02" w:rsidRPr="00972C99" w14:paraId="49C3A941" w14:textId="77777777" w:rsidTr="004E7FA3">
        <w:trPr>
          <w:jc w:val="center"/>
        </w:trPr>
        <w:tc>
          <w:tcPr>
            <w:tcW w:w="284" w:type="dxa"/>
          </w:tcPr>
          <w:p w14:paraId="62BCC40B" w14:textId="77777777" w:rsidR="001E1F02" w:rsidRPr="00972C99" w:rsidRDefault="001E1F02" w:rsidP="004E7FA3">
            <w:pPr>
              <w:pStyle w:val="TAH"/>
            </w:pPr>
            <w:r w:rsidRPr="00972C99">
              <w:t>8</w:t>
            </w:r>
          </w:p>
        </w:tc>
        <w:tc>
          <w:tcPr>
            <w:tcW w:w="285" w:type="dxa"/>
          </w:tcPr>
          <w:p w14:paraId="7EB9C511" w14:textId="77777777" w:rsidR="001E1F02" w:rsidRPr="00972C99" w:rsidRDefault="001E1F02" w:rsidP="004E7FA3">
            <w:pPr>
              <w:pStyle w:val="TAH"/>
            </w:pPr>
            <w:r w:rsidRPr="00972C99">
              <w:t>7</w:t>
            </w:r>
          </w:p>
        </w:tc>
        <w:tc>
          <w:tcPr>
            <w:tcW w:w="283" w:type="dxa"/>
          </w:tcPr>
          <w:p w14:paraId="37CA0CAB" w14:textId="77777777" w:rsidR="001E1F02" w:rsidRPr="00972C99" w:rsidRDefault="001E1F02" w:rsidP="004E7FA3">
            <w:pPr>
              <w:pStyle w:val="TAH"/>
            </w:pPr>
            <w:r w:rsidRPr="00972C99">
              <w:t>6</w:t>
            </w:r>
          </w:p>
        </w:tc>
        <w:tc>
          <w:tcPr>
            <w:tcW w:w="283" w:type="dxa"/>
          </w:tcPr>
          <w:p w14:paraId="5D54E0C0" w14:textId="77777777" w:rsidR="001E1F02" w:rsidRPr="00972C99" w:rsidRDefault="001E1F02" w:rsidP="004E7FA3">
            <w:pPr>
              <w:pStyle w:val="TAH"/>
            </w:pPr>
            <w:r w:rsidRPr="00972C99">
              <w:t>5</w:t>
            </w:r>
          </w:p>
        </w:tc>
        <w:tc>
          <w:tcPr>
            <w:tcW w:w="284" w:type="dxa"/>
          </w:tcPr>
          <w:p w14:paraId="1C3EFD6B" w14:textId="77777777" w:rsidR="001E1F02" w:rsidRPr="00972C99" w:rsidRDefault="001E1F02" w:rsidP="004E7FA3">
            <w:pPr>
              <w:pStyle w:val="TAH"/>
            </w:pPr>
            <w:r w:rsidRPr="00972C99">
              <w:t>4</w:t>
            </w:r>
          </w:p>
        </w:tc>
        <w:tc>
          <w:tcPr>
            <w:tcW w:w="284" w:type="dxa"/>
          </w:tcPr>
          <w:p w14:paraId="378CB947" w14:textId="77777777" w:rsidR="001E1F02" w:rsidRPr="00972C99" w:rsidRDefault="001E1F02" w:rsidP="004E7FA3">
            <w:pPr>
              <w:pStyle w:val="TAH"/>
            </w:pPr>
            <w:r w:rsidRPr="00972C99">
              <w:t>3</w:t>
            </w:r>
          </w:p>
        </w:tc>
        <w:tc>
          <w:tcPr>
            <w:tcW w:w="284" w:type="dxa"/>
          </w:tcPr>
          <w:p w14:paraId="2CACB69B" w14:textId="77777777" w:rsidR="001E1F02" w:rsidRPr="00972C99" w:rsidRDefault="001E1F02" w:rsidP="004E7FA3">
            <w:pPr>
              <w:pStyle w:val="TAH"/>
            </w:pPr>
            <w:r w:rsidRPr="00972C99">
              <w:t>2</w:t>
            </w:r>
          </w:p>
        </w:tc>
        <w:tc>
          <w:tcPr>
            <w:tcW w:w="284" w:type="dxa"/>
            <w:gridSpan w:val="2"/>
          </w:tcPr>
          <w:p w14:paraId="78E61BAA" w14:textId="77777777" w:rsidR="001E1F02" w:rsidRPr="00972C99" w:rsidRDefault="001E1F02" w:rsidP="004E7FA3">
            <w:pPr>
              <w:pStyle w:val="TAH"/>
            </w:pPr>
            <w:r w:rsidRPr="00972C99">
              <w:t>1</w:t>
            </w:r>
          </w:p>
        </w:tc>
        <w:tc>
          <w:tcPr>
            <w:tcW w:w="709" w:type="dxa"/>
          </w:tcPr>
          <w:p w14:paraId="2EC05447" w14:textId="77777777" w:rsidR="001E1F02" w:rsidRPr="00972C99" w:rsidRDefault="001E1F02" w:rsidP="004E7FA3">
            <w:pPr>
              <w:pStyle w:val="TAL"/>
            </w:pPr>
          </w:p>
        </w:tc>
        <w:tc>
          <w:tcPr>
            <w:tcW w:w="4114" w:type="dxa"/>
          </w:tcPr>
          <w:p w14:paraId="236DE3AA" w14:textId="77777777" w:rsidR="001E1F02" w:rsidRPr="00972C99" w:rsidRDefault="001E1F02" w:rsidP="004E7FA3">
            <w:pPr>
              <w:pStyle w:val="TAL"/>
            </w:pPr>
          </w:p>
        </w:tc>
      </w:tr>
      <w:tr w:rsidR="001E1F02" w:rsidRPr="00972C99" w14:paraId="5B634C47" w14:textId="77777777" w:rsidTr="004E7FA3">
        <w:trPr>
          <w:jc w:val="center"/>
        </w:trPr>
        <w:tc>
          <w:tcPr>
            <w:tcW w:w="284" w:type="dxa"/>
          </w:tcPr>
          <w:p w14:paraId="7240FACD" w14:textId="77777777" w:rsidR="001E1F02" w:rsidRPr="00972C99" w:rsidRDefault="001E1F02" w:rsidP="004E7FA3">
            <w:pPr>
              <w:pStyle w:val="TAC"/>
            </w:pPr>
            <w:r w:rsidRPr="00972C99">
              <w:t>0</w:t>
            </w:r>
          </w:p>
        </w:tc>
        <w:tc>
          <w:tcPr>
            <w:tcW w:w="285" w:type="dxa"/>
          </w:tcPr>
          <w:p w14:paraId="41E282A8" w14:textId="77777777" w:rsidR="001E1F02" w:rsidRPr="00972C99" w:rsidRDefault="001E1F02" w:rsidP="004E7FA3">
            <w:pPr>
              <w:pStyle w:val="TAC"/>
            </w:pPr>
            <w:r w:rsidRPr="00972C99">
              <w:t>0</w:t>
            </w:r>
          </w:p>
        </w:tc>
        <w:tc>
          <w:tcPr>
            <w:tcW w:w="283" w:type="dxa"/>
          </w:tcPr>
          <w:p w14:paraId="29BB4E5C" w14:textId="77777777" w:rsidR="001E1F02" w:rsidRPr="00972C99" w:rsidRDefault="001E1F02" w:rsidP="004E7FA3">
            <w:pPr>
              <w:pStyle w:val="TAC"/>
            </w:pPr>
            <w:r w:rsidRPr="00972C99">
              <w:t>0</w:t>
            </w:r>
          </w:p>
        </w:tc>
        <w:tc>
          <w:tcPr>
            <w:tcW w:w="283" w:type="dxa"/>
          </w:tcPr>
          <w:p w14:paraId="11B9E568" w14:textId="77777777" w:rsidR="001E1F02" w:rsidRPr="00972C99" w:rsidRDefault="001E1F02" w:rsidP="004E7FA3">
            <w:pPr>
              <w:pStyle w:val="TAC"/>
            </w:pPr>
            <w:r w:rsidRPr="00972C99">
              <w:t>0</w:t>
            </w:r>
          </w:p>
        </w:tc>
        <w:tc>
          <w:tcPr>
            <w:tcW w:w="284" w:type="dxa"/>
          </w:tcPr>
          <w:p w14:paraId="23A29349" w14:textId="77777777" w:rsidR="001E1F02" w:rsidRPr="00972C99" w:rsidRDefault="001E1F02" w:rsidP="004E7FA3">
            <w:pPr>
              <w:pStyle w:val="TAC"/>
            </w:pPr>
            <w:r w:rsidRPr="00972C99">
              <w:t>0</w:t>
            </w:r>
          </w:p>
        </w:tc>
        <w:tc>
          <w:tcPr>
            <w:tcW w:w="284" w:type="dxa"/>
          </w:tcPr>
          <w:p w14:paraId="2EF91C74" w14:textId="77777777" w:rsidR="001E1F02" w:rsidRPr="00972C99" w:rsidRDefault="001E1F02" w:rsidP="004E7FA3">
            <w:pPr>
              <w:pStyle w:val="TAC"/>
            </w:pPr>
            <w:r w:rsidRPr="00972C99">
              <w:t>0</w:t>
            </w:r>
          </w:p>
        </w:tc>
        <w:tc>
          <w:tcPr>
            <w:tcW w:w="284" w:type="dxa"/>
          </w:tcPr>
          <w:p w14:paraId="25C56C2D" w14:textId="77777777" w:rsidR="001E1F02" w:rsidRPr="00972C99" w:rsidRDefault="001E1F02" w:rsidP="004E7FA3">
            <w:pPr>
              <w:pStyle w:val="TAC"/>
            </w:pPr>
            <w:r w:rsidRPr="00972C99">
              <w:t>0</w:t>
            </w:r>
          </w:p>
        </w:tc>
        <w:tc>
          <w:tcPr>
            <w:tcW w:w="284" w:type="dxa"/>
            <w:gridSpan w:val="2"/>
          </w:tcPr>
          <w:p w14:paraId="21D3D29E" w14:textId="77777777" w:rsidR="001E1F02" w:rsidRPr="00972C99" w:rsidRDefault="001E1F02" w:rsidP="004E7FA3">
            <w:pPr>
              <w:pStyle w:val="TAC"/>
            </w:pPr>
            <w:r w:rsidRPr="00972C99">
              <w:t>0</w:t>
            </w:r>
          </w:p>
        </w:tc>
        <w:tc>
          <w:tcPr>
            <w:tcW w:w="709" w:type="dxa"/>
          </w:tcPr>
          <w:p w14:paraId="5643A9D3" w14:textId="77777777" w:rsidR="001E1F02" w:rsidRPr="00972C99" w:rsidRDefault="001E1F02" w:rsidP="004E7FA3">
            <w:pPr>
              <w:pStyle w:val="TAL"/>
            </w:pPr>
          </w:p>
        </w:tc>
        <w:tc>
          <w:tcPr>
            <w:tcW w:w="4114" w:type="dxa"/>
          </w:tcPr>
          <w:p w14:paraId="7CD6E6DB" w14:textId="77777777" w:rsidR="001E1F02" w:rsidRPr="00972C99" w:rsidRDefault="001E1F02" w:rsidP="004E7FA3">
            <w:pPr>
              <w:pStyle w:val="TAL"/>
            </w:pPr>
            <w:r w:rsidRPr="00972C99">
              <w:t>Reserved</w:t>
            </w:r>
          </w:p>
        </w:tc>
      </w:tr>
      <w:tr w:rsidR="001E1F02" w:rsidRPr="00F32E93" w14:paraId="7CB8B60C" w14:textId="77777777" w:rsidTr="004E7FA3">
        <w:trPr>
          <w:jc w:val="center"/>
        </w:trPr>
        <w:tc>
          <w:tcPr>
            <w:tcW w:w="284" w:type="dxa"/>
          </w:tcPr>
          <w:p w14:paraId="0B722F37" w14:textId="77777777" w:rsidR="001E1F02" w:rsidRPr="00972C99" w:rsidRDefault="001E1F02" w:rsidP="004E7FA3">
            <w:pPr>
              <w:pStyle w:val="TAC"/>
            </w:pPr>
            <w:r w:rsidRPr="00972C99">
              <w:t>0</w:t>
            </w:r>
          </w:p>
        </w:tc>
        <w:tc>
          <w:tcPr>
            <w:tcW w:w="285" w:type="dxa"/>
          </w:tcPr>
          <w:p w14:paraId="368A0847" w14:textId="77777777" w:rsidR="001E1F02" w:rsidRPr="00972C99" w:rsidRDefault="001E1F02" w:rsidP="004E7FA3">
            <w:pPr>
              <w:pStyle w:val="TAC"/>
            </w:pPr>
            <w:r w:rsidRPr="00972C99">
              <w:t>0</w:t>
            </w:r>
          </w:p>
        </w:tc>
        <w:tc>
          <w:tcPr>
            <w:tcW w:w="283" w:type="dxa"/>
          </w:tcPr>
          <w:p w14:paraId="686C6794" w14:textId="77777777" w:rsidR="001E1F02" w:rsidRPr="00972C99" w:rsidRDefault="001E1F02" w:rsidP="004E7FA3">
            <w:pPr>
              <w:pStyle w:val="TAC"/>
            </w:pPr>
            <w:r w:rsidRPr="00972C99">
              <w:t>0</w:t>
            </w:r>
          </w:p>
        </w:tc>
        <w:tc>
          <w:tcPr>
            <w:tcW w:w="283" w:type="dxa"/>
          </w:tcPr>
          <w:p w14:paraId="21CE862A" w14:textId="77777777" w:rsidR="001E1F02" w:rsidRPr="00972C99" w:rsidRDefault="001E1F02" w:rsidP="004E7FA3">
            <w:pPr>
              <w:pStyle w:val="TAC"/>
            </w:pPr>
            <w:r w:rsidRPr="00972C99">
              <w:t>0</w:t>
            </w:r>
          </w:p>
        </w:tc>
        <w:tc>
          <w:tcPr>
            <w:tcW w:w="284" w:type="dxa"/>
          </w:tcPr>
          <w:p w14:paraId="0AFDB43B" w14:textId="77777777" w:rsidR="001E1F02" w:rsidRPr="00972C99" w:rsidRDefault="001E1F02" w:rsidP="004E7FA3">
            <w:pPr>
              <w:pStyle w:val="TAC"/>
            </w:pPr>
            <w:r w:rsidRPr="00972C99">
              <w:t>0</w:t>
            </w:r>
          </w:p>
        </w:tc>
        <w:tc>
          <w:tcPr>
            <w:tcW w:w="284" w:type="dxa"/>
          </w:tcPr>
          <w:p w14:paraId="41F7ED09" w14:textId="77777777" w:rsidR="001E1F02" w:rsidRPr="00972C99" w:rsidRDefault="001E1F02" w:rsidP="004E7FA3">
            <w:pPr>
              <w:pStyle w:val="TAC"/>
            </w:pPr>
            <w:r w:rsidRPr="00972C99">
              <w:t>0</w:t>
            </w:r>
          </w:p>
        </w:tc>
        <w:tc>
          <w:tcPr>
            <w:tcW w:w="284" w:type="dxa"/>
          </w:tcPr>
          <w:p w14:paraId="5F4D558C" w14:textId="77777777" w:rsidR="001E1F02" w:rsidRPr="00972C99" w:rsidRDefault="001E1F02" w:rsidP="004E7FA3">
            <w:pPr>
              <w:pStyle w:val="TAC"/>
            </w:pPr>
            <w:r w:rsidRPr="00972C99">
              <w:t>0</w:t>
            </w:r>
          </w:p>
        </w:tc>
        <w:tc>
          <w:tcPr>
            <w:tcW w:w="156" w:type="dxa"/>
          </w:tcPr>
          <w:p w14:paraId="34D7CF8D" w14:textId="77777777" w:rsidR="001E1F02" w:rsidRPr="00972C99" w:rsidRDefault="001E1F02" w:rsidP="004E7FA3">
            <w:pPr>
              <w:pStyle w:val="TAC"/>
            </w:pPr>
            <w:r w:rsidRPr="00972C99">
              <w:t>1</w:t>
            </w:r>
          </w:p>
        </w:tc>
        <w:tc>
          <w:tcPr>
            <w:tcW w:w="837" w:type="dxa"/>
            <w:gridSpan w:val="2"/>
          </w:tcPr>
          <w:p w14:paraId="56421915" w14:textId="77777777" w:rsidR="001E1F02" w:rsidRPr="00972C99" w:rsidRDefault="001E1F02" w:rsidP="004E7FA3">
            <w:pPr>
              <w:pStyle w:val="TAL"/>
            </w:pPr>
          </w:p>
        </w:tc>
        <w:tc>
          <w:tcPr>
            <w:tcW w:w="4114" w:type="dxa"/>
          </w:tcPr>
          <w:p w14:paraId="40C911B2" w14:textId="77777777" w:rsidR="001E1F02" w:rsidRPr="007053CC" w:rsidRDefault="001E1F02" w:rsidP="004E7FA3">
            <w:pPr>
              <w:pStyle w:val="TAL"/>
              <w:rPr>
                <w:lang w:val="fr-FR"/>
              </w:rPr>
            </w:pPr>
            <w:r w:rsidRPr="007053CC">
              <w:rPr>
                <w:lang w:val="fr-FR"/>
              </w:rPr>
              <w:t xml:space="preserve">MANAGE </w:t>
            </w:r>
            <w:r>
              <w:rPr>
                <w:lang w:val="fr-FR"/>
              </w:rPr>
              <w:t>BRIDGE</w:t>
            </w:r>
            <w:r w:rsidRPr="007053CC">
              <w:rPr>
                <w:lang w:val="fr-FR"/>
              </w:rPr>
              <w:t xml:space="preserve"> COMMAND message</w:t>
            </w:r>
          </w:p>
        </w:tc>
      </w:tr>
      <w:tr w:rsidR="001E1F02" w:rsidRPr="00972C99" w14:paraId="37313E44" w14:textId="77777777" w:rsidTr="004E7FA3">
        <w:trPr>
          <w:jc w:val="center"/>
        </w:trPr>
        <w:tc>
          <w:tcPr>
            <w:tcW w:w="284" w:type="dxa"/>
          </w:tcPr>
          <w:p w14:paraId="552CE923" w14:textId="77777777" w:rsidR="001E1F02" w:rsidRPr="00972C99" w:rsidRDefault="001E1F02" w:rsidP="004E7FA3">
            <w:pPr>
              <w:pStyle w:val="TAC"/>
            </w:pPr>
            <w:r w:rsidRPr="00972C99">
              <w:t>0</w:t>
            </w:r>
          </w:p>
        </w:tc>
        <w:tc>
          <w:tcPr>
            <w:tcW w:w="285" w:type="dxa"/>
          </w:tcPr>
          <w:p w14:paraId="36F8CA71" w14:textId="77777777" w:rsidR="001E1F02" w:rsidRPr="00972C99" w:rsidRDefault="001E1F02" w:rsidP="004E7FA3">
            <w:pPr>
              <w:pStyle w:val="TAC"/>
            </w:pPr>
            <w:r w:rsidRPr="00972C99">
              <w:t>0</w:t>
            </w:r>
          </w:p>
        </w:tc>
        <w:tc>
          <w:tcPr>
            <w:tcW w:w="283" w:type="dxa"/>
          </w:tcPr>
          <w:p w14:paraId="017B2C05" w14:textId="77777777" w:rsidR="001E1F02" w:rsidRPr="00972C99" w:rsidRDefault="001E1F02" w:rsidP="004E7FA3">
            <w:pPr>
              <w:pStyle w:val="TAC"/>
            </w:pPr>
            <w:r w:rsidRPr="00972C99">
              <w:t>0</w:t>
            </w:r>
          </w:p>
        </w:tc>
        <w:tc>
          <w:tcPr>
            <w:tcW w:w="283" w:type="dxa"/>
          </w:tcPr>
          <w:p w14:paraId="6D545C8F" w14:textId="77777777" w:rsidR="001E1F02" w:rsidRPr="00972C99" w:rsidRDefault="001E1F02" w:rsidP="004E7FA3">
            <w:pPr>
              <w:pStyle w:val="TAC"/>
            </w:pPr>
            <w:r w:rsidRPr="00972C99">
              <w:t>0</w:t>
            </w:r>
          </w:p>
        </w:tc>
        <w:tc>
          <w:tcPr>
            <w:tcW w:w="284" w:type="dxa"/>
          </w:tcPr>
          <w:p w14:paraId="586FC240" w14:textId="77777777" w:rsidR="001E1F02" w:rsidRPr="00972C99" w:rsidRDefault="001E1F02" w:rsidP="004E7FA3">
            <w:pPr>
              <w:pStyle w:val="TAC"/>
            </w:pPr>
            <w:r w:rsidRPr="00972C99">
              <w:t>0</w:t>
            </w:r>
          </w:p>
        </w:tc>
        <w:tc>
          <w:tcPr>
            <w:tcW w:w="284" w:type="dxa"/>
          </w:tcPr>
          <w:p w14:paraId="527BF0A2" w14:textId="77777777" w:rsidR="001E1F02" w:rsidRPr="00972C99" w:rsidRDefault="001E1F02" w:rsidP="004E7FA3">
            <w:pPr>
              <w:pStyle w:val="TAC"/>
            </w:pPr>
            <w:r w:rsidRPr="00972C99">
              <w:t>0</w:t>
            </w:r>
          </w:p>
        </w:tc>
        <w:tc>
          <w:tcPr>
            <w:tcW w:w="284" w:type="dxa"/>
          </w:tcPr>
          <w:p w14:paraId="77CB5974" w14:textId="77777777" w:rsidR="001E1F02" w:rsidRPr="00972C99" w:rsidRDefault="001E1F02" w:rsidP="004E7FA3">
            <w:pPr>
              <w:pStyle w:val="TAC"/>
            </w:pPr>
            <w:r w:rsidRPr="00972C99">
              <w:t>1</w:t>
            </w:r>
          </w:p>
        </w:tc>
        <w:tc>
          <w:tcPr>
            <w:tcW w:w="156" w:type="dxa"/>
          </w:tcPr>
          <w:p w14:paraId="4F33B8D7" w14:textId="77777777" w:rsidR="001E1F02" w:rsidRPr="00972C99" w:rsidRDefault="001E1F02" w:rsidP="004E7FA3">
            <w:pPr>
              <w:pStyle w:val="TAC"/>
            </w:pPr>
            <w:r w:rsidRPr="00972C99">
              <w:t>0</w:t>
            </w:r>
          </w:p>
        </w:tc>
        <w:tc>
          <w:tcPr>
            <w:tcW w:w="837" w:type="dxa"/>
            <w:gridSpan w:val="2"/>
          </w:tcPr>
          <w:p w14:paraId="0E46FA22" w14:textId="77777777" w:rsidR="001E1F02" w:rsidRPr="00972C99" w:rsidRDefault="001E1F02" w:rsidP="004E7FA3">
            <w:pPr>
              <w:pStyle w:val="TAL"/>
            </w:pPr>
          </w:p>
        </w:tc>
        <w:tc>
          <w:tcPr>
            <w:tcW w:w="4114" w:type="dxa"/>
          </w:tcPr>
          <w:p w14:paraId="53F69EA7" w14:textId="77777777" w:rsidR="001E1F02" w:rsidRPr="00972C99" w:rsidRDefault="001E1F02" w:rsidP="004E7FA3">
            <w:pPr>
              <w:pStyle w:val="TAL"/>
            </w:pPr>
            <w:r w:rsidRPr="00972C99">
              <w:t xml:space="preserve">MANAGE </w:t>
            </w:r>
            <w:r>
              <w:t>BRIDGE</w:t>
            </w:r>
            <w:r w:rsidRPr="00972C99">
              <w:t xml:space="preserve"> COMPLETE message</w:t>
            </w:r>
          </w:p>
        </w:tc>
      </w:tr>
      <w:tr w:rsidR="001E1F02" w:rsidRPr="00F32E93" w14:paraId="47A6ABD6" w14:textId="77777777" w:rsidTr="004E7FA3">
        <w:trPr>
          <w:jc w:val="center"/>
        </w:trPr>
        <w:tc>
          <w:tcPr>
            <w:tcW w:w="284" w:type="dxa"/>
          </w:tcPr>
          <w:p w14:paraId="772E891F" w14:textId="77777777" w:rsidR="001E1F02" w:rsidRPr="00972C99" w:rsidRDefault="001E1F02" w:rsidP="004E7FA3">
            <w:pPr>
              <w:pStyle w:val="TAC"/>
            </w:pPr>
            <w:r w:rsidRPr="00972C99">
              <w:t>0</w:t>
            </w:r>
          </w:p>
        </w:tc>
        <w:tc>
          <w:tcPr>
            <w:tcW w:w="285" w:type="dxa"/>
          </w:tcPr>
          <w:p w14:paraId="4F4F62F8" w14:textId="77777777" w:rsidR="001E1F02" w:rsidRPr="00972C99" w:rsidRDefault="001E1F02" w:rsidP="004E7FA3">
            <w:pPr>
              <w:pStyle w:val="TAC"/>
            </w:pPr>
            <w:r w:rsidRPr="00972C99">
              <w:t>0</w:t>
            </w:r>
          </w:p>
        </w:tc>
        <w:tc>
          <w:tcPr>
            <w:tcW w:w="283" w:type="dxa"/>
          </w:tcPr>
          <w:p w14:paraId="3394B5E9" w14:textId="77777777" w:rsidR="001E1F02" w:rsidRPr="00972C99" w:rsidRDefault="001E1F02" w:rsidP="004E7FA3">
            <w:pPr>
              <w:pStyle w:val="TAC"/>
            </w:pPr>
            <w:r w:rsidRPr="00972C99">
              <w:t>0</w:t>
            </w:r>
          </w:p>
        </w:tc>
        <w:tc>
          <w:tcPr>
            <w:tcW w:w="283" w:type="dxa"/>
          </w:tcPr>
          <w:p w14:paraId="6B13821C" w14:textId="77777777" w:rsidR="001E1F02" w:rsidRPr="00972C99" w:rsidRDefault="001E1F02" w:rsidP="004E7FA3">
            <w:pPr>
              <w:pStyle w:val="TAC"/>
            </w:pPr>
            <w:r w:rsidRPr="00972C99">
              <w:t>0</w:t>
            </w:r>
          </w:p>
        </w:tc>
        <w:tc>
          <w:tcPr>
            <w:tcW w:w="284" w:type="dxa"/>
          </w:tcPr>
          <w:p w14:paraId="66735D89" w14:textId="77777777" w:rsidR="001E1F02" w:rsidRPr="00972C99" w:rsidRDefault="001E1F02" w:rsidP="004E7FA3">
            <w:pPr>
              <w:pStyle w:val="TAC"/>
            </w:pPr>
            <w:r w:rsidRPr="00972C99">
              <w:t>0</w:t>
            </w:r>
          </w:p>
        </w:tc>
        <w:tc>
          <w:tcPr>
            <w:tcW w:w="284" w:type="dxa"/>
          </w:tcPr>
          <w:p w14:paraId="72D84A3A" w14:textId="77777777" w:rsidR="001E1F02" w:rsidRPr="00972C99" w:rsidRDefault="001E1F02" w:rsidP="004E7FA3">
            <w:pPr>
              <w:pStyle w:val="TAC"/>
            </w:pPr>
            <w:r w:rsidRPr="00972C99">
              <w:t>0</w:t>
            </w:r>
          </w:p>
        </w:tc>
        <w:tc>
          <w:tcPr>
            <w:tcW w:w="284" w:type="dxa"/>
          </w:tcPr>
          <w:p w14:paraId="6EA47DC4" w14:textId="77777777" w:rsidR="001E1F02" w:rsidRPr="00972C99" w:rsidRDefault="001E1F02" w:rsidP="004E7FA3">
            <w:pPr>
              <w:pStyle w:val="TAC"/>
            </w:pPr>
            <w:r w:rsidRPr="00972C99">
              <w:t>1</w:t>
            </w:r>
          </w:p>
        </w:tc>
        <w:tc>
          <w:tcPr>
            <w:tcW w:w="156" w:type="dxa"/>
          </w:tcPr>
          <w:p w14:paraId="3779BB38" w14:textId="77777777" w:rsidR="001E1F02" w:rsidRPr="00972C99" w:rsidRDefault="001E1F02" w:rsidP="004E7FA3">
            <w:pPr>
              <w:pStyle w:val="TAC"/>
            </w:pPr>
            <w:r w:rsidRPr="00972C99">
              <w:t>1</w:t>
            </w:r>
          </w:p>
        </w:tc>
        <w:tc>
          <w:tcPr>
            <w:tcW w:w="837" w:type="dxa"/>
            <w:gridSpan w:val="2"/>
          </w:tcPr>
          <w:p w14:paraId="5410264A" w14:textId="77777777" w:rsidR="001E1F02" w:rsidRPr="00972C99" w:rsidRDefault="001E1F02" w:rsidP="004E7FA3">
            <w:pPr>
              <w:pStyle w:val="TAL"/>
            </w:pPr>
          </w:p>
        </w:tc>
        <w:tc>
          <w:tcPr>
            <w:tcW w:w="4114" w:type="dxa"/>
          </w:tcPr>
          <w:p w14:paraId="0A99C1A6" w14:textId="77777777" w:rsidR="001E1F02" w:rsidRPr="007053CC" w:rsidRDefault="001E1F02" w:rsidP="004E7FA3">
            <w:pPr>
              <w:pStyle w:val="TAL"/>
              <w:rPr>
                <w:lang w:val="fr-FR"/>
              </w:rPr>
            </w:pPr>
            <w:r>
              <w:rPr>
                <w:lang w:val="fr-FR"/>
              </w:rPr>
              <w:t>BRIDGE</w:t>
            </w:r>
            <w:r w:rsidRPr="007053CC">
              <w:rPr>
                <w:lang w:val="fr-FR"/>
              </w:rPr>
              <w:t xml:space="preserve"> </w:t>
            </w:r>
            <w:r>
              <w:rPr>
                <w:lang w:val="fr-FR"/>
              </w:rPr>
              <w:t xml:space="preserve">MANAGEMENT </w:t>
            </w:r>
            <w:r w:rsidRPr="007053CC">
              <w:rPr>
                <w:lang w:val="fr-FR"/>
              </w:rPr>
              <w:t>NOTIFY message</w:t>
            </w:r>
          </w:p>
        </w:tc>
      </w:tr>
      <w:tr w:rsidR="001E1F02" w:rsidRPr="00F32E93" w14:paraId="78954150" w14:textId="77777777" w:rsidTr="004E7FA3">
        <w:trPr>
          <w:jc w:val="center"/>
        </w:trPr>
        <w:tc>
          <w:tcPr>
            <w:tcW w:w="284" w:type="dxa"/>
          </w:tcPr>
          <w:p w14:paraId="601B02DD" w14:textId="77777777" w:rsidR="001E1F02" w:rsidRPr="00972C99" w:rsidRDefault="001E1F02" w:rsidP="004E7FA3">
            <w:pPr>
              <w:pStyle w:val="TAC"/>
            </w:pPr>
            <w:r>
              <w:t>0</w:t>
            </w:r>
          </w:p>
        </w:tc>
        <w:tc>
          <w:tcPr>
            <w:tcW w:w="285" w:type="dxa"/>
          </w:tcPr>
          <w:p w14:paraId="0749B520" w14:textId="77777777" w:rsidR="001E1F02" w:rsidRPr="00972C99" w:rsidRDefault="001E1F02" w:rsidP="004E7FA3">
            <w:pPr>
              <w:pStyle w:val="TAC"/>
            </w:pPr>
            <w:r>
              <w:t>0</w:t>
            </w:r>
          </w:p>
        </w:tc>
        <w:tc>
          <w:tcPr>
            <w:tcW w:w="283" w:type="dxa"/>
          </w:tcPr>
          <w:p w14:paraId="31B64220" w14:textId="77777777" w:rsidR="001E1F02" w:rsidRPr="00972C99" w:rsidRDefault="001E1F02" w:rsidP="004E7FA3">
            <w:pPr>
              <w:pStyle w:val="TAC"/>
            </w:pPr>
            <w:r>
              <w:t>0</w:t>
            </w:r>
          </w:p>
        </w:tc>
        <w:tc>
          <w:tcPr>
            <w:tcW w:w="283" w:type="dxa"/>
          </w:tcPr>
          <w:p w14:paraId="381393A0" w14:textId="77777777" w:rsidR="001E1F02" w:rsidRPr="00972C99" w:rsidRDefault="001E1F02" w:rsidP="004E7FA3">
            <w:pPr>
              <w:pStyle w:val="TAC"/>
            </w:pPr>
            <w:r>
              <w:t>0</w:t>
            </w:r>
          </w:p>
        </w:tc>
        <w:tc>
          <w:tcPr>
            <w:tcW w:w="284" w:type="dxa"/>
          </w:tcPr>
          <w:p w14:paraId="62133E56" w14:textId="77777777" w:rsidR="001E1F02" w:rsidRPr="00972C99" w:rsidRDefault="001E1F02" w:rsidP="004E7FA3">
            <w:pPr>
              <w:pStyle w:val="TAC"/>
            </w:pPr>
            <w:r>
              <w:t>0</w:t>
            </w:r>
          </w:p>
        </w:tc>
        <w:tc>
          <w:tcPr>
            <w:tcW w:w="284" w:type="dxa"/>
          </w:tcPr>
          <w:p w14:paraId="174B4196" w14:textId="77777777" w:rsidR="001E1F02" w:rsidRPr="00972C99" w:rsidRDefault="001E1F02" w:rsidP="004E7FA3">
            <w:pPr>
              <w:pStyle w:val="TAC"/>
            </w:pPr>
            <w:r>
              <w:t>1</w:t>
            </w:r>
          </w:p>
        </w:tc>
        <w:tc>
          <w:tcPr>
            <w:tcW w:w="284" w:type="dxa"/>
          </w:tcPr>
          <w:p w14:paraId="3D1FD0E3" w14:textId="77777777" w:rsidR="001E1F02" w:rsidRPr="00972C99" w:rsidRDefault="001E1F02" w:rsidP="004E7FA3">
            <w:pPr>
              <w:pStyle w:val="TAC"/>
            </w:pPr>
            <w:r>
              <w:t>0</w:t>
            </w:r>
          </w:p>
        </w:tc>
        <w:tc>
          <w:tcPr>
            <w:tcW w:w="156" w:type="dxa"/>
          </w:tcPr>
          <w:p w14:paraId="089D738D" w14:textId="77777777" w:rsidR="001E1F02" w:rsidRPr="00972C99" w:rsidRDefault="001E1F02" w:rsidP="004E7FA3">
            <w:pPr>
              <w:pStyle w:val="TAC"/>
            </w:pPr>
            <w:r>
              <w:t>0</w:t>
            </w:r>
          </w:p>
        </w:tc>
        <w:tc>
          <w:tcPr>
            <w:tcW w:w="837" w:type="dxa"/>
            <w:gridSpan w:val="2"/>
          </w:tcPr>
          <w:p w14:paraId="1B66AEF5" w14:textId="77777777" w:rsidR="001E1F02" w:rsidRPr="00972C99" w:rsidRDefault="001E1F02" w:rsidP="004E7FA3">
            <w:pPr>
              <w:pStyle w:val="TAL"/>
            </w:pPr>
          </w:p>
        </w:tc>
        <w:tc>
          <w:tcPr>
            <w:tcW w:w="4114" w:type="dxa"/>
          </w:tcPr>
          <w:p w14:paraId="4D52B276" w14:textId="77777777" w:rsidR="001E1F02" w:rsidRDefault="001E1F02" w:rsidP="004E7FA3">
            <w:pPr>
              <w:pStyle w:val="TAL"/>
              <w:rPr>
                <w:lang w:val="fr-FR"/>
              </w:rPr>
            </w:pPr>
            <w:r>
              <w:rPr>
                <w:lang w:val="fr-FR"/>
              </w:rPr>
              <w:t>BRIDGE MANAGEMENT ACK message</w:t>
            </w:r>
          </w:p>
        </w:tc>
      </w:tr>
      <w:tr w:rsidR="001E1F02" w:rsidRPr="00972C99" w14:paraId="0716A6BF" w14:textId="77777777" w:rsidTr="004E7FA3">
        <w:trPr>
          <w:cantSplit/>
          <w:jc w:val="center"/>
        </w:trPr>
        <w:tc>
          <w:tcPr>
            <w:tcW w:w="7094" w:type="dxa"/>
            <w:gridSpan w:val="11"/>
          </w:tcPr>
          <w:p w14:paraId="10F7A236" w14:textId="77777777" w:rsidR="001E1F02" w:rsidRPr="00972C99" w:rsidRDefault="001E1F02" w:rsidP="004E7FA3">
            <w:pPr>
              <w:pStyle w:val="TAL"/>
            </w:pPr>
          </w:p>
        </w:tc>
      </w:tr>
      <w:tr w:rsidR="001E1F02" w:rsidRPr="00972C99" w14:paraId="3D73FE50" w14:textId="77777777" w:rsidTr="004E7FA3">
        <w:trPr>
          <w:cantSplit/>
          <w:jc w:val="center"/>
        </w:trPr>
        <w:tc>
          <w:tcPr>
            <w:tcW w:w="7094" w:type="dxa"/>
            <w:gridSpan w:val="11"/>
            <w:tcBorders>
              <w:bottom w:val="single" w:sz="4" w:space="0" w:color="auto"/>
            </w:tcBorders>
          </w:tcPr>
          <w:p w14:paraId="0B07988D" w14:textId="77777777" w:rsidR="001E1F02" w:rsidRPr="00972C99" w:rsidRDefault="001E1F02" w:rsidP="004E7FA3">
            <w:pPr>
              <w:pStyle w:val="TAL"/>
            </w:pPr>
            <w:r w:rsidRPr="00972C99">
              <w:t>All other values are reserved</w:t>
            </w:r>
          </w:p>
        </w:tc>
      </w:tr>
    </w:tbl>
    <w:p w14:paraId="25F01988" w14:textId="77777777" w:rsidR="001E1F02" w:rsidRPr="00972C99" w:rsidRDefault="001E1F02" w:rsidP="001E1F02"/>
    <w:p w14:paraId="3098610B" w14:textId="77777777" w:rsidR="00F85066" w:rsidRPr="00972C99" w:rsidRDefault="00F85066" w:rsidP="00F85066">
      <w:pPr>
        <w:pStyle w:val="Heading2"/>
      </w:pPr>
      <w:bookmarkStart w:id="657" w:name="_Toc45216194"/>
      <w:bookmarkStart w:id="658" w:name="_Toc51931763"/>
      <w:bookmarkStart w:id="659" w:name="_Toc58235125"/>
      <w:bookmarkStart w:id="660" w:name="_Toc59180058"/>
      <w:r w:rsidRPr="00972C99">
        <w:lastRenderedPageBreak/>
        <w:t>9.</w:t>
      </w:r>
      <w:r>
        <w:t>5B</w:t>
      </w:r>
      <w:r w:rsidRPr="00972C99">
        <w:tab/>
      </w:r>
      <w:r>
        <w:t>Bridge</w:t>
      </w:r>
      <w:r w:rsidRPr="00972C99">
        <w:t xml:space="preserve"> management list</w:t>
      </w:r>
      <w:bookmarkEnd w:id="657"/>
      <w:bookmarkEnd w:id="658"/>
      <w:bookmarkEnd w:id="659"/>
      <w:bookmarkEnd w:id="660"/>
    </w:p>
    <w:p w14:paraId="60CFA3A8" w14:textId="77777777" w:rsidR="00F85066" w:rsidRPr="00972C99" w:rsidRDefault="00F85066" w:rsidP="00F85066">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18C65ADF" w14:textId="77777777" w:rsidR="00F85066" w:rsidRPr="00972C99" w:rsidRDefault="00F85066" w:rsidP="00F85066">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0796D3BD" w:rsidR="00F85066" w:rsidRPr="00972C99" w:rsidRDefault="00F85066" w:rsidP="00F85066">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rsidR="00633BF5">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4E7FA3">
        <w:trPr>
          <w:cantSplit/>
          <w:jc w:val="center"/>
        </w:trPr>
        <w:tc>
          <w:tcPr>
            <w:tcW w:w="593" w:type="dxa"/>
            <w:tcBorders>
              <w:bottom w:val="single" w:sz="6" w:space="0" w:color="auto"/>
            </w:tcBorders>
          </w:tcPr>
          <w:p w14:paraId="5DFBD7A6" w14:textId="77777777" w:rsidR="00F85066" w:rsidRPr="00004B1D" w:rsidRDefault="00F85066" w:rsidP="004E7FA3">
            <w:pPr>
              <w:pStyle w:val="TAC"/>
            </w:pPr>
            <w:r w:rsidRPr="00004B1D">
              <w:t>8</w:t>
            </w:r>
          </w:p>
        </w:tc>
        <w:tc>
          <w:tcPr>
            <w:tcW w:w="594" w:type="dxa"/>
            <w:tcBorders>
              <w:bottom w:val="single" w:sz="6" w:space="0" w:color="auto"/>
            </w:tcBorders>
          </w:tcPr>
          <w:p w14:paraId="218CE76E" w14:textId="77777777" w:rsidR="00F85066" w:rsidRPr="00004B1D" w:rsidRDefault="00F85066" w:rsidP="004E7FA3">
            <w:pPr>
              <w:pStyle w:val="TAC"/>
            </w:pPr>
            <w:r w:rsidRPr="00004B1D">
              <w:t>7</w:t>
            </w:r>
          </w:p>
        </w:tc>
        <w:tc>
          <w:tcPr>
            <w:tcW w:w="594" w:type="dxa"/>
            <w:tcBorders>
              <w:bottom w:val="single" w:sz="6" w:space="0" w:color="auto"/>
            </w:tcBorders>
          </w:tcPr>
          <w:p w14:paraId="35971E8F" w14:textId="77777777" w:rsidR="00F85066" w:rsidRPr="00004B1D" w:rsidRDefault="00F85066" w:rsidP="004E7FA3">
            <w:pPr>
              <w:pStyle w:val="TAC"/>
            </w:pPr>
            <w:r w:rsidRPr="00004B1D">
              <w:t>6</w:t>
            </w:r>
          </w:p>
        </w:tc>
        <w:tc>
          <w:tcPr>
            <w:tcW w:w="594" w:type="dxa"/>
            <w:tcBorders>
              <w:bottom w:val="single" w:sz="6" w:space="0" w:color="auto"/>
            </w:tcBorders>
          </w:tcPr>
          <w:p w14:paraId="017C2540" w14:textId="77777777" w:rsidR="00F85066" w:rsidRPr="00004B1D" w:rsidRDefault="00F85066" w:rsidP="004E7FA3">
            <w:pPr>
              <w:pStyle w:val="TAC"/>
            </w:pPr>
            <w:r w:rsidRPr="00004B1D">
              <w:t>5</w:t>
            </w:r>
          </w:p>
        </w:tc>
        <w:tc>
          <w:tcPr>
            <w:tcW w:w="593" w:type="dxa"/>
            <w:tcBorders>
              <w:bottom w:val="single" w:sz="6" w:space="0" w:color="auto"/>
            </w:tcBorders>
          </w:tcPr>
          <w:p w14:paraId="12ADBECD" w14:textId="77777777" w:rsidR="00F85066" w:rsidRPr="00004B1D" w:rsidRDefault="00F85066" w:rsidP="004E7FA3">
            <w:pPr>
              <w:pStyle w:val="TAC"/>
            </w:pPr>
            <w:r w:rsidRPr="00004B1D">
              <w:t>4</w:t>
            </w:r>
          </w:p>
        </w:tc>
        <w:tc>
          <w:tcPr>
            <w:tcW w:w="594" w:type="dxa"/>
            <w:tcBorders>
              <w:bottom w:val="single" w:sz="6" w:space="0" w:color="auto"/>
            </w:tcBorders>
          </w:tcPr>
          <w:p w14:paraId="2E7D7AF1" w14:textId="77777777" w:rsidR="00F85066" w:rsidRPr="00004B1D" w:rsidRDefault="00F85066" w:rsidP="004E7FA3">
            <w:pPr>
              <w:pStyle w:val="TAC"/>
            </w:pPr>
            <w:r w:rsidRPr="00004B1D">
              <w:t>3</w:t>
            </w:r>
          </w:p>
        </w:tc>
        <w:tc>
          <w:tcPr>
            <w:tcW w:w="594" w:type="dxa"/>
            <w:tcBorders>
              <w:bottom w:val="single" w:sz="6" w:space="0" w:color="auto"/>
            </w:tcBorders>
          </w:tcPr>
          <w:p w14:paraId="1EE244EF" w14:textId="77777777" w:rsidR="00F85066" w:rsidRPr="00004B1D" w:rsidRDefault="00F85066" w:rsidP="004E7FA3">
            <w:pPr>
              <w:pStyle w:val="TAC"/>
            </w:pPr>
            <w:r w:rsidRPr="00004B1D">
              <w:t>2</w:t>
            </w:r>
          </w:p>
        </w:tc>
        <w:tc>
          <w:tcPr>
            <w:tcW w:w="594" w:type="dxa"/>
            <w:tcBorders>
              <w:bottom w:val="single" w:sz="6" w:space="0" w:color="auto"/>
            </w:tcBorders>
          </w:tcPr>
          <w:p w14:paraId="697B4AB1" w14:textId="77777777" w:rsidR="00F85066" w:rsidRPr="00004B1D" w:rsidRDefault="00F85066" w:rsidP="004E7FA3">
            <w:pPr>
              <w:pStyle w:val="TAC"/>
            </w:pPr>
            <w:r w:rsidRPr="00004B1D">
              <w:t>1</w:t>
            </w:r>
          </w:p>
        </w:tc>
        <w:tc>
          <w:tcPr>
            <w:tcW w:w="950" w:type="dxa"/>
            <w:tcBorders>
              <w:left w:val="nil"/>
            </w:tcBorders>
          </w:tcPr>
          <w:p w14:paraId="39ED63E5" w14:textId="77777777" w:rsidR="00F85066" w:rsidRPr="00004B1D" w:rsidRDefault="00F85066" w:rsidP="004E7FA3">
            <w:pPr>
              <w:pStyle w:val="TAC"/>
            </w:pPr>
          </w:p>
        </w:tc>
      </w:tr>
      <w:tr w:rsidR="00F85066" w:rsidRPr="00004B1D"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A97CF1" w:rsidRDefault="00F85066" w:rsidP="004E7FA3">
            <w:pPr>
              <w:pStyle w:val="TAC"/>
            </w:pPr>
            <w:r>
              <w:t>Bridge</w:t>
            </w:r>
            <w:r w:rsidRPr="00A97CF1">
              <w:t xml:space="preserve"> management list IEI</w:t>
            </w:r>
          </w:p>
        </w:tc>
        <w:tc>
          <w:tcPr>
            <w:tcW w:w="950" w:type="dxa"/>
            <w:tcBorders>
              <w:left w:val="single" w:sz="6" w:space="0" w:color="auto"/>
            </w:tcBorders>
          </w:tcPr>
          <w:p w14:paraId="5DCF94B4" w14:textId="77777777" w:rsidR="00F85066" w:rsidRPr="00004B1D" w:rsidRDefault="00F85066" w:rsidP="004E7FA3">
            <w:pPr>
              <w:pStyle w:val="TAL"/>
            </w:pPr>
            <w:r w:rsidRPr="00004B1D">
              <w:t>octet 1</w:t>
            </w:r>
          </w:p>
        </w:tc>
      </w:tr>
      <w:tr w:rsidR="00F85066" w:rsidRPr="00004B1D"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4E7FA3">
            <w:pPr>
              <w:pStyle w:val="TAC"/>
            </w:pPr>
          </w:p>
          <w:p w14:paraId="1A40C20B" w14:textId="77777777" w:rsidR="00F85066" w:rsidRPr="00004B1D" w:rsidRDefault="00F85066" w:rsidP="004E7FA3">
            <w:pPr>
              <w:pStyle w:val="TAC"/>
            </w:pPr>
            <w:r w:rsidRPr="00004B1D">
              <w:t xml:space="preserve">Length of </w:t>
            </w:r>
            <w:r>
              <w:t>Bridge</w:t>
            </w:r>
            <w:r w:rsidRPr="00004B1D">
              <w:t xml:space="preserve"> management list contents</w:t>
            </w:r>
          </w:p>
          <w:p w14:paraId="4160E3E2" w14:textId="77777777" w:rsidR="00F85066" w:rsidRPr="00004B1D" w:rsidRDefault="00F85066" w:rsidP="004E7FA3">
            <w:pPr>
              <w:pStyle w:val="TAC"/>
            </w:pPr>
          </w:p>
        </w:tc>
        <w:tc>
          <w:tcPr>
            <w:tcW w:w="950" w:type="dxa"/>
            <w:tcBorders>
              <w:left w:val="single" w:sz="6" w:space="0" w:color="auto"/>
            </w:tcBorders>
          </w:tcPr>
          <w:p w14:paraId="3D131E4F" w14:textId="77777777" w:rsidR="00F85066" w:rsidRPr="00004B1D" w:rsidRDefault="00F85066" w:rsidP="004E7FA3">
            <w:pPr>
              <w:pStyle w:val="TAL"/>
            </w:pPr>
            <w:r w:rsidRPr="00004B1D">
              <w:t>octet 2</w:t>
            </w:r>
          </w:p>
          <w:p w14:paraId="217E81EF" w14:textId="77777777" w:rsidR="00F85066" w:rsidRPr="00004B1D" w:rsidRDefault="00F85066" w:rsidP="004E7FA3">
            <w:pPr>
              <w:pStyle w:val="TAL"/>
            </w:pPr>
          </w:p>
          <w:p w14:paraId="0D4B815F" w14:textId="77777777" w:rsidR="00F85066" w:rsidRPr="00004B1D" w:rsidRDefault="00F85066" w:rsidP="004E7FA3">
            <w:pPr>
              <w:pStyle w:val="TAL"/>
            </w:pPr>
            <w:r w:rsidRPr="00004B1D">
              <w:t>octet 3</w:t>
            </w:r>
          </w:p>
        </w:tc>
      </w:tr>
      <w:tr w:rsidR="00F85066" w:rsidRPr="00004B1D"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4E7FA3">
            <w:pPr>
              <w:pStyle w:val="TAC"/>
            </w:pPr>
          </w:p>
          <w:p w14:paraId="4EB760E3" w14:textId="77777777" w:rsidR="00F85066" w:rsidRPr="00004B1D" w:rsidRDefault="00F85066" w:rsidP="004E7FA3">
            <w:pPr>
              <w:pStyle w:val="TAC"/>
            </w:pPr>
          </w:p>
          <w:p w14:paraId="6C0CCB7D" w14:textId="77777777" w:rsidR="00F85066" w:rsidRPr="00004B1D" w:rsidRDefault="00F85066" w:rsidP="004E7FA3">
            <w:pPr>
              <w:pStyle w:val="TAC"/>
            </w:pPr>
          </w:p>
          <w:p w14:paraId="41E7713F" w14:textId="77777777" w:rsidR="00F85066" w:rsidRPr="00004B1D" w:rsidRDefault="00F85066" w:rsidP="004E7FA3">
            <w:pPr>
              <w:pStyle w:val="TAC"/>
            </w:pPr>
            <w:r>
              <w:t>Bridge</w:t>
            </w:r>
            <w:r w:rsidRPr="00004B1D">
              <w:t xml:space="preserve"> management list contents</w:t>
            </w:r>
          </w:p>
          <w:p w14:paraId="66F05B05" w14:textId="77777777" w:rsidR="00F85066" w:rsidRPr="00004B1D" w:rsidRDefault="00F85066" w:rsidP="004E7FA3">
            <w:pPr>
              <w:pStyle w:val="TAC"/>
            </w:pPr>
          </w:p>
          <w:p w14:paraId="2DE0C68E" w14:textId="77777777" w:rsidR="00F85066" w:rsidRPr="00004B1D" w:rsidRDefault="00F85066" w:rsidP="004E7FA3">
            <w:pPr>
              <w:pStyle w:val="TAC"/>
            </w:pPr>
          </w:p>
          <w:p w14:paraId="232DF31B" w14:textId="77777777" w:rsidR="00F85066" w:rsidRPr="00004B1D" w:rsidRDefault="00F85066" w:rsidP="004E7FA3">
            <w:pPr>
              <w:pStyle w:val="TAC"/>
            </w:pPr>
          </w:p>
        </w:tc>
        <w:tc>
          <w:tcPr>
            <w:tcW w:w="950" w:type="dxa"/>
            <w:tcBorders>
              <w:left w:val="single" w:sz="6" w:space="0" w:color="auto"/>
            </w:tcBorders>
          </w:tcPr>
          <w:p w14:paraId="34D40B28" w14:textId="77777777" w:rsidR="00F85066" w:rsidRPr="00004B1D" w:rsidRDefault="00F85066" w:rsidP="004E7FA3">
            <w:pPr>
              <w:pStyle w:val="TAL"/>
            </w:pPr>
            <w:r w:rsidRPr="00004B1D">
              <w:t>octet 4</w:t>
            </w:r>
          </w:p>
          <w:p w14:paraId="45BCC7C9" w14:textId="77777777" w:rsidR="00F85066" w:rsidRPr="00004B1D" w:rsidRDefault="00F85066" w:rsidP="004E7FA3">
            <w:pPr>
              <w:pStyle w:val="TAL"/>
            </w:pPr>
          </w:p>
          <w:p w14:paraId="76494415" w14:textId="77777777" w:rsidR="00F85066" w:rsidRPr="00004B1D" w:rsidRDefault="00F85066" w:rsidP="004E7FA3">
            <w:pPr>
              <w:pStyle w:val="TAL"/>
            </w:pPr>
          </w:p>
          <w:p w14:paraId="73C5C034" w14:textId="77777777" w:rsidR="00F85066" w:rsidRPr="00004B1D" w:rsidRDefault="00F85066" w:rsidP="004E7FA3">
            <w:pPr>
              <w:pStyle w:val="TAL"/>
            </w:pPr>
          </w:p>
          <w:p w14:paraId="046B7E5C" w14:textId="77777777" w:rsidR="00F85066" w:rsidRPr="00004B1D" w:rsidRDefault="00F85066" w:rsidP="004E7FA3">
            <w:pPr>
              <w:pStyle w:val="TAL"/>
            </w:pPr>
          </w:p>
          <w:p w14:paraId="2ADB3F74" w14:textId="77777777" w:rsidR="00F85066" w:rsidRPr="00004B1D" w:rsidRDefault="00F85066" w:rsidP="004E7FA3">
            <w:pPr>
              <w:pStyle w:val="TAL"/>
            </w:pPr>
          </w:p>
          <w:p w14:paraId="381E092D" w14:textId="77777777" w:rsidR="00F85066" w:rsidRPr="00004B1D" w:rsidRDefault="00F85066" w:rsidP="004E7FA3">
            <w:pPr>
              <w:pStyle w:val="TAL"/>
            </w:pPr>
            <w:r w:rsidRPr="00004B1D">
              <w:t>octet z</w:t>
            </w:r>
          </w:p>
        </w:tc>
      </w:tr>
    </w:tbl>
    <w:p w14:paraId="4C94D0C4" w14:textId="77777777"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4E7FA3">
        <w:trPr>
          <w:cantSplit/>
          <w:jc w:val="center"/>
        </w:trPr>
        <w:tc>
          <w:tcPr>
            <w:tcW w:w="593" w:type="dxa"/>
            <w:tcBorders>
              <w:bottom w:val="single" w:sz="6" w:space="0" w:color="auto"/>
            </w:tcBorders>
          </w:tcPr>
          <w:p w14:paraId="6B7385FA" w14:textId="77777777" w:rsidR="00F85066" w:rsidRPr="00972C99" w:rsidRDefault="00F85066" w:rsidP="004E7FA3">
            <w:pPr>
              <w:pStyle w:val="TAC"/>
            </w:pPr>
            <w:r w:rsidRPr="00972C99">
              <w:t>8</w:t>
            </w:r>
          </w:p>
        </w:tc>
        <w:tc>
          <w:tcPr>
            <w:tcW w:w="594" w:type="dxa"/>
            <w:tcBorders>
              <w:bottom w:val="single" w:sz="6" w:space="0" w:color="auto"/>
            </w:tcBorders>
          </w:tcPr>
          <w:p w14:paraId="49E7BD62" w14:textId="77777777" w:rsidR="00F85066" w:rsidRPr="00972C99" w:rsidRDefault="00F85066" w:rsidP="004E7FA3">
            <w:pPr>
              <w:pStyle w:val="TAC"/>
            </w:pPr>
            <w:r w:rsidRPr="00972C99">
              <w:t>7</w:t>
            </w:r>
          </w:p>
        </w:tc>
        <w:tc>
          <w:tcPr>
            <w:tcW w:w="594" w:type="dxa"/>
            <w:tcBorders>
              <w:bottom w:val="single" w:sz="6" w:space="0" w:color="auto"/>
            </w:tcBorders>
          </w:tcPr>
          <w:p w14:paraId="5A59324A" w14:textId="77777777" w:rsidR="00F85066" w:rsidRPr="00972C99" w:rsidRDefault="00F85066" w:rsidP="004E7FA3">
            <w:pPr>
              <w:pStyle w:val="TAC"/>
            </w:pPr>
            <w:r w:rsidRPr="00972C99">
              <w:t>6</w:t>
            </w:r>
          </w:p>
        </w:tc>
        <w:tc>
          <w:tcPr>
            <w:tcW w:w="594" w:type="dxa"/>
            <w:tcBorders>
              <w:bottom w:val="single" w:sz="6" w:space="0" w:color="auto"/>
            </w:tcBorders>
          </w:tcPr>
          <w:p w14:paraId="2AEB2AFC" w14:textId="77777777" w:rsidR="00F85066" w:rsidRPr="00972C99" w:rsidRDefault="00F85066" w:rsidP="004E7FA3">
            <w:pPr>
              <w:pStyle w:val="TAC"/>
            </w:pPr>
            <w:r w:rsidRPr="00972C99">
              <w:t>5</w:t>
            </w:r>
          </w:p>
        </w:tc>
        <w:tc>
          <w:tcPr>
            <w:tcW w:w="593" w:type="dxa"/>
            <w:tcBorders>
              <w:bottom w:val="single" w:sz="6" w:space="0" w:color="auto"/>
            </w:tcBorders>
          </w:tcPr>
          <w:p w14:paraId="1ADCC0D1" w14:textId="77777777" w:rsidR="00F85066" w:rsidRPr="00972C99" w:rsidRDefault="00F85066" w:rsidP="004E7FA3">
            <w:pPr>
              <w:pStyle w:val="TAC"/>
            </w:pPr>
            <w:r w:rsidRPr="00972C99">
              <w:t>4</w:t>
            </w:r>
          </w:p>
        </w:tc>
        <w:tc>
          <w:tcPr>
            <w:tcW w:w="594" w:type="dxa"/>
            <w:tcBorders>
              <w:bottom w:val="single" w:sz="6" w:space="0" w:color="auto"/>
            </w:tcBorders>
          </w:tcPr>
          <w:p w14:paraId="21DDDF67" w14:textId="77777777" w:rsidR="00F85066" w:rsidRPr="00972C99" w:rsidRDefault="00F85066" w:rsidP="004E7FA3">
            <w:pPr>
              <w:pStyle w:val="TAC"/>
            </w:pPr>
            <w:r w:rsidRPr="00972C99">
              <w:t>3</w:t>
            </w:r>
          </w:p>
        </w:tc>
        <w:tc>
          <w:tcPr>
            <w:tcW w:w="594" w:type="dxa"/>
            <w:tcBorders>
              <w:bottom w:val="single" w:sz="6" w:space="0" w:color="auto"/>
            </w:tcBorders>
          </w:tcPr>
          <w:p w14:paraId="57D04536" w14:textId="77777777" w:rsidR="00F85066" w:rsidRPr="00972C99" w:rsidRDefault="00F85066" w:rsidP="004E7FA3">
            <w:pPr>
              <w:pStyle w:val="TAC"/>
            </w:pPr>
            <w:r w:rsidRPr="00972C99">
              <w:t>2</w:t>
            </w:r>
          </w:p>
        </w:tc>
        <w:tc>
          <w:tcPr>
            <w:tcW w:w="594" w:type="dxa"/>
            <w:tcBorders>
              <w:bottom w:val="single" w:sz="6" w:space="0" w:color="auto"/>
            </w:tcBorders>
          </w:tcPr>
          <w:p w14:paraId="6BFC1DCD" w14:textId="77777777" w:rsidR="00F85066" w:rsidRPr="00972C99" w:rsidRDefault="00F85066" w:rsidP="004E7FA3">
            <w:pPr>
              <w:pStyle w:val="TAC"/>
            </w:pPr>
            <w:r w:rsidRPr="00972C99">
              <w:t>1</w:t>
            </w:r>
          </w:p>
        </w:tc>
        <w:tc>
          <w:tcPr>
            <w:tcW w:w="950" w:type="dxa"/>
            <w:tcBorders>
              <w:left w:val="nil"/>
            </w:tcBorders>
          </w:tcPr>
          <w:p w14:paraId="421044F9" w14:textId="77777777" w:rsidR="00F85066" w:rsidRPr="00972C99" w:rsidRDefault="00F85066" w:rsidP="004E7FA3">
            <w:pPr>
              <w:pStyle w:val="TAC"/>
            </w:pPr>
          </w:p>
        </w:tc>
      </w:tr>
      <w:tr w:rsidR="00F85066" w:rsidRPr="00972C9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4E7FA3">
            <w:pPr>
              <w:pStyle w:val="TAC"/>
            </w:pPr>
          </w:p>
          <w:p w14:paraId="10C8DECB" w14:textId="77777777" w:rsidR="00F85066" w:rsidRPr="00972C99" w:rsidRDefault="00F85066" w:rsidP="004E7FA3">
            <w:pPr>
              <w:pStyle w:val="TAC"/>
            </w:pPr>
            <w:r w:rsidRPr="00972C99">
              <w:t>Operation 1</w:t>
            </w:r>
          </w:p>
        </w:tc>
        <w:tc>
          <w:tcPr>
            <w:tcW w:w="950" w:type="dxa"/>
            <w:tcBorders>
              <w:left w:val="single" w:sz="6" w:space="0" w:color="auto"/>
            </w:tcBorders>
          </w:tcPr>
          <w:p w14:paraId="0517DC61" w14:textId="77777777" w:rsidR="00F85066" w:rsidRPr="00972C99" w:rsidRDefault="00F85066" w:rsidP="004E7FA3">
            <w:pPr>
              <w:pStyle w:val="TAL"/>
            </w:pPr>
            <w:r w:rsidRPr="00972C99">
              <w:t>octet 4</w:t>
            </w:r>
          </w:p>
          <w:p w14:paraId="7F6E256A" w14:textId="77777777" w:rsidR="00F85066" w:rsidRPr="00972C99" w:rsidRDefault="00F85066" w:rsidP="004E7FA3">
            <w:pPr>
              <w:pStyle w:val="TAL"/>
            </w:pPr>
          </w:p>
          <w:p w14:paraId="3F9E4BD8" w14:textId="77777777" w:rsidR="00F85066" w:rsidRPr="00972C99" w:rsidRDefault="00F85066" w:rsidP="004E7FA3">
            <w:pPr>
              <w:pStyle w:val="TAL"/>
            </w:pPr>
            <w:r w:rsidRPr="00972C99">
              <w:t>octet a</w:t>
            </w:r>
          </w:p>
        </w:tc>
      </w:tr>
      <w:tr w:rsidR="00F85066" w:rsidRPr="00972C9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4E7FA3">
            <w:pPr>
              <w:pStyle w:val="TAC"/>
            </w:pPr>
          </w:p>
          <w:p w14:paraId="4EECFCA5" w14:textId="77777777" w:rsidR="00F85066" w:rsidRPr="00972C99" w:rsidRDefault="00F85066" w:rsidP="004E7FA3">
            <w:pPr>
              <w:pStyle w:val="TAC"/>
            </w:pPr>
            <w:r w:rsidRPr="00972C99">
              <w:t>Operation 2</w:t>
            </w:r>
          </w:p>
        </w:tc>
        <w:tc>
          <w:tcPr>
            <w:tcW w:w="950" w:type="dxa"/>
            <w:tcBorders>
              <w:left w:val="single" w:sz="6" w:space="0" w:color="auto"/>
            </w:tcBorders>
          </w:tcPr>
          <w:p w14:paraId="74A52B04" w14:textId="77777777" w:rsidR="00F85066" w:rsidRPr="00972C99" w:rsidRDefault="00F85066" w:rsidP="004E7FA3">
            <w:pPr>
              <w:pStyle w:val="TAL"/>
            </w:pPr>
            <w:r w:rsidRPr="00972C99">
              <w:t>octet a+1*</w:t>
            </w:r>
          </w:p>
          <w:p w14:paraId="7F7039ED" w14:textId="77777777" w:rsidR="00F85066" w:rsidRPr="00972C99" w:rsidRDefault="00F85066" w:rsidP="004E7FA3">
            <w:pPr>
              <w:pStyle w:val="TAL"/>
            </w:pPr>
          </w:p>
          <w:p w14:paraId="0F6B3482" w14:textId="77777777" w:rsidR="00F85066" w:rsidRPr="00972C99" w:rsidRDefault="00F85066" w:rsidP="004E7FA3">
            <w:pPr>
              <w:pStyle w:val="TAL"/>
            </w:pPr>
            <w:r w:rsidRPr="00972C99">
              <w:t>octet b*</w:t>
            </w:r>
          </w:p>
        </w:tc>
      </w:tr>
      <w:tr w:rsidR="00F85066" w:rsidRPr="00972C9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4E7FA3">
            <w:pPr>
              <w:pStyle w:val="TAC"/>
            </w:pPr>
          </w:p>
          <w:p w14:paraId="59B2DF04" w14:textId="77777777" w:rsidR="00F85066" w:rsidRPr="00972C99" w:rsidRDefault="00F85066" w:rsidP="004E7FA3">
            <w:pPr>
              <w:pStyle w:val="TAC"/>
            </w:pPr>
          </w:p>
          <w:p w14:paraId="3E228A26" w14:textId="77777777" w:rsidR="00F85066" w:rsidRPr="00972C99" w:rsidRDefault="00F85066" w:rsidP="004E7FA3">
            <w:pPr>
              <w:pStyle w:val="TAC"/>
            </w:pPr>
            <w:r w:rsidRPr="00972C99">
              <w:t>…</w:t>
            </w:r>
          </w:p>
          <w:p w14:paraId="4E1AAAA5" w14:textId="77777777" w:rsidR="00F85066" w:rsidRPr="00972C99" w:rsidRDefault="00F85066" w:rsidP="004E7FA3">
            <w:pPr>
              <w:pStyle w:val="TAC"/>
            </w:pPr>
          </w:p>
          <w:p w14:paraId="701169C9" w14:textId="77777777" w:rsidR="00F85066" w:rsidRPr="00972C99" w:rsidRDefault="00F85066" w:rsidP="004E7FA3">
            <w:pPr>
              <w:pStyle w:val="TAC"/>
            </w:pPr>
          </w:p>
        </w:tc>
        <w:tc>
          <w:tcPr>
            <w:tcW w:w="950" w:type="dxa"/>
            <w:tcBorders>
              <w:left w:val="single" w:sz="6" w:space="0" w:color="auto"/>
            </w:tcBorders>
          </w:tcPr>
          <w:p w14:paraId="671428CC" w14:textId="77777777" w:rsidR="00F85066" w:rsidRPr="00972C99" w:rsidRDefault="00F85066" w:rsidP="004E7FA3">
            <w:pPr>
              <w:pStyle w:val="TAL"/>
            </w:pPr>
            <w:r w:rsidRPr="00972C99">
              <w:t>octet b+1*</w:t>
            </w:r>
          </w:p>
          <w:p w14:paraId="0B6DFFCA" w14:textId="77777777" w:rsidR="00F85066" w:rsidRPr="00972C99" w:rsidRDefault="00F85066" w:rsidP="004E7FA3">
            <w:pPr>
              <w:pStyle w:val="TAL"/>
            </w:pPr>
          </w:p>
          <w:p w14:paraId="15FAAE85" w14:textId="77777777" w:rsidR="00F85066" w:rsidRPr="00972C99" w:rsidRDefault="00F85066" w:rsidP="004E7FA3">
            <w:pPr>
              <w:pStyle w:val="TAL"/>
            </w:pPr>
            <w:r w:rsidRPr="00972C99">
              <w:t>…</w:t>
            </w:r>
          </w:p>
          <w:p w14:paraId="4D05D864" w14:textId="77777777" w:rsidR="00F85066" w:rsidRPr="00972C99" w:rsidRDefault="00F85066" w:rsidP="004E7FA3">
            <w:pPr>
              <w:pStyle w:val="TAL"/>
            </w:pPr>
          </w:p>
          <w:p w14:paraId="744B5761" w14:textId="77777777" w:rsidR="00F85066" w:rsidRPr="00972C99" w:rsidRDefault="00F85066" w:rsidP="004E7FA3">
            <w:pPr>
              <w:pStyle w:val="TAL"/>
            </w:pPr>
            <w:r w:rsidRPr="00972C99">
              <w:t>octet c*</w:t>
            </w:r>
          </w:p>
        </w:tc>
      </w:tr>
      <w:tr w:rsidR="00F85066" w:rsidRPr="00972C9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4E7FA3">
            <w:pPr>
              <w:pStyle w:val="TAC"/>
            </w:pPr>
          </w:p>
          <w:p w14:paraId="77D5C33F" w14:textId="77777777" w:rsidR="00F85066" w:rsidRPr="00972C99" w:rsidRDefault="00F85066" w:rsidP="004E7FA3">
            <w:pPr>
              <w:pStyle w:val="TAC"/>
            </w:pPr>
            <w:r w:rsidRPr="00972C99">
              <w:t>Operation N</w:t>
            </w:r>
          </w:p>
        </w:tc>
        <w:tc>
          <w:tcPr>
            <w:tcW w:w="950" w:type="dxa"/>
            <w:tcBorders>
              <w:left w:val="single" w:sz="6" w:space="0" w:color="auto"/>
            </w:tcBorders>
          </w:tcPr>
          <w:p w14:paraId="5EB05114" w14:textId="77777777" w:rsidR="00F85066" w:rsidRPr="00972C99" w:rsidRDefault="00F85066" w:rsidP="004E7FA3">
            <w:pPr>
              <w:pStyle w:val="TAL"/>
            </w:pPr>
            <w:r w:rsidRPr="00972C99">
              <w:t>octet c+1*</w:t>
            </w:r>
          </w:p>
          <w:p w14:paraId="2D235C96" w14:textId="77777777" w:rsidR="00F85066" w:rsidRPr="00972C99" w:rsidRDefault="00F85066" w:rsidP="004E7FA3">
            <w:pPr>
              <w:pStyle w:val="TAL"/>
            </w:pPr>
          </w:p>
          <w:p w14:paraId="40A3A4AF" w14:textId="77777777" w:rsidR="00F85066" w:rsidRPr="00972C99" w:rsidRDefault="00F85066" w:rsidP="004E7FA3">
            <w:pPr>
              <w:pStyle w:val="TAL"/>
            </w:pPr>
            <w:r w:rsidRPr="00972C99">
              <w:t>octet z*</w:t>
            </w:r>
          </w:p>
        </w:tc>
      </w:tr>
    </w:tbl>
    <w:p w14:paraId="3051AEF5" w14:textId="77777777" w:rsidR="00F85066" w:rsidRPr="00A97CF1" w:rsidRDefault="00F85066" w:rsidP="00F85066">
      <w:pPr>
        <w:pStyle w:val="TF"/>
      </w:pPr>
      <w:r w:rsidRPr="00A97CF1">
        <w:t>Figure 9.</w:t>
      </w:r>
      <w:r>
        <w:t>5B</w:t>
      </w:r>
      <w:r w:rsidRPr="00A97CF1">
        <w:t xml:space="preserve">.2: </w:t>
      </w:r>
      <w:r>
        <w:t>Bridge</w:t>
      </w:r>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4E7FA3">
        <w:trPr>
          <w:cantSplit/>
          <w:jc w:val="center"/>
        </w:trPr>
        <w:tc>
          <w:tcPr>
            <w:tcW w:w="593" w:type="dxa"/>
            <w:tcBorders>
              <w:bottom w:val="single" w:sz="6" w:space="0" w:color="auto"/>
            </w:tcBorders>
          </w:tcPr>
          <w:p w14:paraId="67B017EE" w14:textId="77777777" w:rsidR="00F85066" w:rsidRPr="00972C99" w:rsidRDefault="00F85066" w:rsidP="004E7FA3">
            <w:pPr>
              <w:pStyle w:val="TAC"/>
            </w:pPr>
            <w:r w:rsidRPr="00972C99">
              <w:t>8</w:t>
            </w:r>
          </w:p>
        </w:tc>
        <w:tc>
          <w:tcPr>
            <w:tcW w:w="594" w:type="dxa"/>
            <w:tcBorders>
              <w:bottom w:val="single" w:sz="6" w:space="0" w:color="auto"/>
            </w:tcBorders>
          </w:tcPr>
          <w:p w14:paraId="6992FF38" w14:textId="77777777" w:rsidR="00F85066" w:rsidRPr="00972C99" w:rsidRDefault="00F85066" w:rsidP="004E7FA3">
            <w:pPr>
              <w:pStyle w:val="TAC"/>
            </w:pPr>
            <w:r w:rsidRPr="00972C99">
              <w:t>7</w:t>
            </w:r>
          </w:p>
        </w:tc>
        <w:tc>
          <w:tcPr>
            <w:tcW w:w="594" w:type="dxa"/>
            <w:tcBorders>
              <w:bottom w:val="single" w:sz="6" w:space="0" w:color="auto"/>
            </w:tcBorders>
          </w:tcPr>
          <w:p w14:paraId="4755E78D" w14:textId="77777777" w:rsidR="00F85066" w:rsidRPr="00972C99" w:rsidRDefault="00F85066" w:rsidP="004E7FA3">
            <w:pPr>
              <w:pStyle w:val="TAC"/>
            </w:pPr>
            <w:r w:rsidRPr="00972C99">
              <w:t>6</w:t>
            </w:r>
          </w:p>
        </w:tc>
        <w:tc>
          <w:tcPr>
            <w:tcW w:w="594" w:type="dxa"/>
            <w:tcBorders>
              <w:bottom w:val="single" w:sz="6" w:space="0" w:color="auto"/>
            </w:tcBorders>
          </w:tcPr>
          <w:p w14:paraId="45A0EEC1" w14:textId="77777777" w:rsidR="00F85066" w:rsidRPr="00972C99" w:rsidRDefault="00F85066" w:rsidP="004E7FA3">
            <w:pPr>
              <w:pStyle w:val="TAC"/>
            </w:pPr>
            <w:r w:rsidRPr="00972C99">
              <w:t>5</w:t>
            </w:r>
          </w:p>
        </w:tc>
        <w:tc>
          <w:tcPr>
            <w:tcW w:w="593" w:type="dxa"/>
            <w:tcBorders>
              <w:bottom w:val="single" w:sz="6" w:space="0" w:color="auto"/>
            </w:tcBorders>
          </w:tcPr>
          <w:p w14:paraId="49F4367B" w14:textId="77777777" w:rsidR="00F85066" w:rsidRPr="00972C99" w:rsidRDefault="00F85066" w:rsidP="004E7FA3">
            <w:pPr>
              <w:pStyle w:val="TAC"/>
            </w:pPr>
            <w:r w:rsidRPr="00972C99">
              <w:t>4</w:t>
            </w:r>
          </w:p>
        </w:tc>
        <w:tc>
          <w:tcPr>
            <w:tcW w:w="594" w:type="dxa"/>
            <w:tcBorders>
              <w:bottom w:val="single" w:sz="6" w:space="0" w:color="auto"/>
            </w:tcBorders>
          </w:tcPr>
          <w:p w14:paraId="38DAFAC1" w14:textId="77777777" w:rsidR="00F85066" w:rsidRPr="00972C99" w:rsidRDefault="00F85066" w:rsidP="004E7FA3">
            <w:pPr>
              <w:pStyle w:val="TAC"/>
            </w:pPr>
            <w:r w:rsidRPr="00972C99">
              <w:t>3</w:t>
            </w:r>
          </w:p>
        </w:tc>
        <w:tc>
          <w:tcPr>
            <w:tcW w:w="594" w:type="dxa"/>
            <w:tcBorders>
              <w:bottom w:val="single" w:sz="6" w:space="0" w:color="auto"/>
            </w:tcBorders>
          </w:tcPr>
          <w:p w14:paraId="43D2916F" w14:textId="77777777" w:rsidR="00F85066" w:rsidRPr="00972C99" w:rsidRDefault="00F85066" w:rsidP="004E7FA3">
            <w:pPr>
              <w:pStyle w:val="TAC"/>
            </w:pPr>
            <w:r w:rsidRPr="00972C99">
              <w:t>2</w:t>
            </w:r>
          </w:p>
        </w:tc>
        <w:tc>
          <w:tcPr>
            <w:tcW w:w="594" w:type="dxa"/>
            <w:tcBorders>
              <w:bottom w:val="single" w:sz="6" w:space="0" w:color="auto"/>
            </w:tcBorders>
          </w:tcPr>
          <w:p w14:paraId="00222891" w14:textId="77777777" w:rsidR="00F85066" w:rsidRPr="00972C99" w:rsidRDefault="00F85066" w:rsidP="004E7FA3">
            <w:pPr>
              <w:pStyle w:val="TAC"/>
            </w:pPr>
            <w:r w:rsidRPr="00972C99">
              <w:t>1</w:t>
            </w:r>
          </w:p>
        </w:tc>
        <w:tc>
          <w:tcPr>
            <w:tcW w:w="950" w:type="dxa"/>
            <w:tcBorders>
              <w:left w:val="nil"/>
            </w:tcBorders>
          </w:tcPr>
          <w:p w14:paraId="397B02F7" w14:textId="77777777" w:rsidR="00F85066" w:rsidRPr="00972C99" w:rsidRDefault="00F85066" w:rsidP="004E7FA3">
            <w:pPr>
              <w:pStyle w:val="TAC"/>
            </w:pPr>
          </w:p>
        </w:tc>
      </w:tr>
      <w:tr w:rsidR="00F85066" w:rsidRPr="00972C9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4E7FA3">
            <w:pPr>
              <w:pStyle w:val="TAC"/>
            </w:pPr>
            <w:r w:rsidRPr="00972C99">
              <w:t>Operation code</w:t>
            </w:r>
          </w:p>
        </w:tc>
        <w:tc>
          <w:tcPr>
            <w:tcW w:w="950" w:type="dxa"/>
            <w:tcBorders>
              <w:left w:val="single" w:sz="6" w:space="0" w:color="auto"/>
            </w:tcBorders>
          </w:tcPr>
          <w:p w14:paraId="7228FC34" w14:textId="77777777" w:rsidR="00F85066" w:rsidRPr="00972C99" w:rsidRDefault="00F85066" w:rsidP="004E7FA3">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4E7FA3">
        <w:trPr>
          <w:cantSplit/>
          <w:jc w:val="center"/>
        </w:trPr>
        <w:tc>
          <w:tcPr>
            <w:tcW w:w="593" w:type="dxa"/>
            <w:tcBorders>
              <w:bottom w:val="single" w:sz="6" w:space="0" w:color="auto"/>
            </w:tcBorders>
          </w:tcPr>
          <w:p w14:paraId="2233EB6D" w14:textId="77777777" w:rsidR="00F85066" w:rsidRPr="00972C99" w:rsidRDefault="00F85066" w:rsidP="004E7FA3">
            <w:pPr>
              <w:pStyle w:val="TAC"/>
            </w:pPr>
            <w:r w:rsidRPr="00972C99">
              <w:t>8</w:t>
            </w:r>
          </w:p>
        </w:tc>
        <w:tc>
          <w:tcPr>
            <w:tcW w:w="594" w:type="dxa"/>
            <w:tcBorders>
              <w:bottom w:val="single" w:sz="6" w:space="0" w:color="auto"/>
            </w:tcBorders>
          </w:tcPr>
          <w:p w14:paraId="3CDB782F" w14:textId="77777777" w:rsidR="00F85066" w:rsidRPr="00972C99" w:rsidRDefault="00F85066" w:rsidP="004E7FA3">
            <w:pPr>
              <w:pStyle w:val="TAC"/>
            </w:pPr>
            <w:r w:rsidRPr="00972C99">
              <w:t>7</w:t>
            </w:r>
          </w:p>
        </w:tc>
        <w:tc>
          <w:tcPr>
            <w:tcW w:w="594" w:type="dxa"/>
            <w:tcBorders>
              <w:bottom w:val="single" w:sz="6" w:space="0" w:color="auto"/>
            </w:tcBorders>
          </w:tcPr>
          <w:p w14:paraId="4A9E76C5" w14:textId="77777777" w:rsidR="00F85066" w:rsidRPr="00972C99" w:rsidRDefault="00F85066" w:rsidP="004E7FA3">
            <w:pPr>
              <w:pStyle w:val="TAC"/>
            </w:pPr>
            <w:r w:rsidRPr="00972C99">
              <w:t>6</w:t>
            </w:r>
          </w:p>
        </w:tc>
        <w:tc>
          <w:tcPr>
            <w:tcW w:w="594" w:type="dxa"/>
            <w:tcBorders>
              <w:bottom w:val="single" w:sz="6" w:space="0" w:color="auto"/>
            </w:tcBorders>
          </w:tcPr>
          <w:p w14:paraId="3C3F3949" w14:textId="77777777" w:rsidR="00F85066" w:rsidRPr="00972C99" w:rsidRDefault="00F85066" w:rsidP="004E7FA3">
            <w:pPr>
              <w:pStyle w:val="TAC"/>
            </w:pPr>
            <w:r w:rsidRPr="00972C99">
              <w:t>5</w:t>
            </w:r>
          </w:p>
        </w:tc>
        <w:tc>
          <w:tcPr>
            <w:tcW w:w="593" w:type="dxa"/>
            <w:tcBorders>
              <w:bottom w:val="single" w:sz="6" w:space="0" w:color="auto"/>
            </w:tcBorders>
          </w:tcPr>
          <w:p w14:paraId="60857790" w14:textId="77777777" w:rsidR="00F85066" w:rsidRPr="00972C99" w:rsidRDefault="00F85066" w:rsidP="004E7FA3">
            <w:pPr>
              <w:pStyle w:val="TAC"/>
            </w:pPr>
            <w:r w:rsidRPr="00972C99">
              <w:t>4</w:t>
            </w:r>
          </w:p>
        </w:tc>
        <w:tc>
          <w:tcPr>
            <w:tcW w:w="594" w:type="dxa"/>
            <w:tcBorders>
              <w:bottom w:val="single" w:sz="6" w:space="0" w:color="auto"/>
            </w:tcBorders>
          </w:tcPr>
          <w:p w14:paraId="7B48CB8A" w14:textId="77777777" w:rsidR="00F85066" w:rsidRPr="00972C99" w:rsidRDefault="00F85066" w:rsidP="004E7FA3">
            <w:pPr>
              <w:pStyle w:val="TAC"/>
            </w:pPr>
            <w:r w:rsidRPr="00972C99">
              <w:t>3</w:t>
            </w:r>
          </w:p>
        </w:tc>
        <w:tc>
          <w:tcPr>
            <w:tcW w:w="594" w:type="dxa"/>
            <w:tcBorders>
              <w:bottom w:val="single" w:sz="6" w:space="0" w:color="auto"/>
            </w:tcBorders>
          </w:tcPr>
          <w:p w14:paraId="32B5737B" w14:textId="77777777" w:rsidR="00F85066" w:rsidRPr="00972C99" w:rsidRDefault="00F85066" w:rsidP="004E7FA3">
            <w:pPr>
              <w:pStyle w:val="TAC"/>
            </w:pPr>
            <w:r w:rsidRPr="00972C99">
              <w:t>2</w:t>
            </w:r>
          </w:p>
        </w:tc>
        <w:tc>
          <w:tcPr>
            <w:tcW w:w="594" w:type="dxa"/>
            <w:tcBorders>
              <w:bottom w:val="single" w:sz="6" w:space="0" w:color="auto"/>
            </w:tcBorders>
          </w:tcPr>
          <w:p w14:paraId="761C0362" w14:textId="77777777" w:rsidR="00F85066" w:rsidRPr="00972C99" w:rsidRDefault="00F85066" w:rsidP="004E7FA3">
            <w:pPr>
              <w:pStyle w:val="TAC"/>
            </w:pPr>
            <w:r w:rsidRPr="00972C99">
              <w:t>1</w:t>
            </w:r>
          </w:p>
        </w:tc>
        <w:tc>
          <w:tcPr>
            <w:tcW w:w="950" w:type="dxa"/>
            <w:tcBorders>
              <w:left w:val="nil"/>
            </w:tcBorders>
          </w:tcPr>
          <w:p w14:paraId="2BBAAE4E" w14:textId="77777777" w:rsidR="00F85066" w:rsidRPr="00972C99" w:rsidRDefault="00F85066" w:rsidP="004E7FA3">
            <w:pPr>
              <w:pStyle w:val="TAC"/>
            </w:pPr>
          </w:p>
        </w:tc>
      </w:tr>
      <w:tr w:rsidR="00F85066" w:rsidRPr="00972C9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4E7FA3">
            <w:pPr>
              <w:pStyle w:val="TAC"/>
            </w:pPr>
            <w:r w:rsidRPr="00972C99">
              <w:t>Operation code</w:t>
            </w:r>
          </w:p>
        </w:tc>
        <w:tc>
          <w:tcPr>
            <w:tcW w:w="950" w:type="dxa"/>
            <w:tcBorders>
              <w:left w:val="single" w:sz="6" w:space="0" w:color="auto"/>
            </w:tcBorders>
          </w:tcPr>
          <w:p w14:paraId="69739B51" w14:textId="77777777" w:rsidR="00F85066" w:rsidRPr="00972C99" w:rsidRDefault="00F85066" w:rsidP="004E7FA3">
            <w:pPr>
              <w:pStyle w:val="TAL"/>
            </w:pPr>
            <w:r w:rsidRPr="00972C99">
              <w:t>octet d</w:t>
            </w:r>
          </w:p>
        </w:tc>
      </w:tr>
      <w:tr w:rsidR="00F85066" w:rsidRPr="00972C9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4E7FA3">
            <w:pPr>
              <w:pStyle w:val="TAC"/>
            </w:pPr>
          </w:p>
          <w:p w14:paraId="6C1C5FDA" w14:textId="77777777" w:rsidR="00F85066" w:rsidRPr="00972C99" w:rsidRDefault="00F85066" w:rsidP="004E7FA3">
            <w:pPr>
              <w:pStyle w:val="TAC"/>
            </w:pPr>
            <w:r>
              <w:t>Bridge</w:t>
            </w:r>
            <w:r w:rsidRPr="00972C99">
              <w:t xml:space="preserve"> parameter name</w:t>
            </w:r>
          </w:p>
          <w:p w14:paraId="17962C9A" w14:textId="77777777" w:rsidR="00F85066" w:rsidRPr="00972C99" w:rsidRDefault="00F85066" w:rsidP="004E7FA3">
            <w:pPr>
              <w:pStyle w:val="TAC"/>
            </w:pPr>
          </w:p>
        </w:tc>
        <w:tc>
          <w:tcPr>
            <w:tcW w:w="950" w:type="dxa"/>
            <w:tcBorders>
              <w:left w:val="single" w:sz="6" w:space="0" w:color="auto"/>
            </w:tcBorders>
          </w:tcPr>
          <w:p w14:paraId="7739D3E7" w14:textId="77777777" w:rsidR="00F85066" w:rsidRPr="00972C99" w:rsidRDefault="00F85066" w:rsidP="004E7FA3">
            <w:pPr>
              <w:pStyle w:val="TAL"/>
            </w:pPr>
            <w:r w:rsidRPr="00972C99">
              <w:t>octet d+1</w:t>
            </w:r>
          </w:p>
          <w:p w14:paraId="00833B75" w14:textId="77777777" w:rsidR="00F85066" w:rsidRPr="00972C99" w:rsidRDefault="00F85066" w:rsidP="004E7FA3">
            <w:pPr>
              <w:pStyle w:val="TAL"/>
            </w:pPr>
          </w:p>
          <w:p w14:paraId="458CB8C4" w14:textId="77777777" w:rsidR="00F85066" w:rsidRPr="00972C99" w:rsidRDefault="00F85066" w:rsidP="004E7FA3">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4E7FA3">
        <w:trPr>
          <w:cantSplit/>
          <w:jc w:val="center"/>
        </w:trPr>
        <w:tc>
          <w:tcPr>
            <w:tcW w:w="593" w:type="dxa"/>
            <w:tcBorders>
              <w:bottom w:val="single" w:sz="6" w:space="0" w:color="auto"/>
            </w:tcBorders>
          </w:tcPr>
          <w:p w14:paraId="1186F7C9" w14:textId="77777777" w:rsidR="00F85066" w:rsidRPr="00972C99" w:rsidRDefault="00F85066" w:rsidP="004E7FA3">
            <w:pPr>
              <w:pStyle w:val="TAC"/>
            </w:pPr>
            <w:r w:rsidRPr="00972C99">
              <w:lastRenderedPageBreak/>
              <w:t>8</w:t>
            </w:r>
          </w:p>
        </w:tc>
        <w:tc>
          <w:tcPr>
            <w:tcW w:w="594" w:type="dxa"/>
            <w:tcBorders>
              <w:bottom w:val="single" w:sz="6" w:space="0" w:color="auto"/>
            </w:tcBorders>
          </w:tcPr>
          <w:p w14:paraId="01DC9930" w14:textId="77777777" w:rsidR="00F85066" w:rsidRPr="00972C99" w:rsidRDefault="00F85066" w:rsidP="004E7FA3">
            <w:pPr>
              <w:pStyle w:val="TAC"/>
            </w:pPr>
            <w:r w:rsidRPr="00972C99">
              <w:t>7</w:t>
            </w:r>
          </w:p>
        </w:tc>
        <w:tc>
          <w:tcPr>
            <w:tcW w:w="594" w:type="dxa"/>
            <w:tcBorders>
              <w:bottom w:val="single" w:sz="6" w:space="0" w:color="auto"/>
            </w:tcBorders>
          </w:tcPr>
          <w:p w14:paraId="06ED7EA3" w14:textId="77777777" w:rsidR="00F85066" w:rsidRPr="00972C99" w:rsidRDefault="00F85066" w:rsidP="004E7FA3">
            <w:pPr>
              <w:pStyle w:val="TAC"/>
            </w:pPr>
            <w:r w:rsidRPr="00972C99">
              <w:t>6</w:t>
            </w:r>
          </w:p>
        </w:tc>
        <w:tc>
          <w:tcPr>
            <w:tcW w:w="594" w:type="dxa"/>
            <w:tcBorders>
              <w:bottom w:val="single" w:sz="6" w:space="0" w:color="auto"/>
            </w:tcBorders>
          </w:tcPr>
          <w:p w14:paraId="601FEF88" w14:textId="77777777" w:rsidR="00F85066" w:rsidRPr="00972C99" w:rsidRDefault="00F85066" w:rsidP="004E7FA3">
            <w:pPr>
              <w:pStyle w:val="TAC"/>
            </w:pPr>
            <w:r w:rsidRPr="00972C99">
              <w:t>5</w:t>
            </w:r>
          </w:p>
        </w:tc>
        <w:tc>
          <w:tcPr>
            <w:tcW w:w="593" w:type="dxa"/>
            <w:tcBorders>
              <w:bottom w:val="single" w:sz="6" w:space="0" w:color="auto"/>
            </w:tcBorders>
          </w:tcPr>
          <w:p w14:paraId="44352DB5" w14:textId="77777777" w:rsidR="00F85066" w:rsidRPr="00972C99" w:rsidRDefault="00F85066" w:rsidP="004E7FA3">
            <w:pPr>
              <w:pStyle w:val="TAC"/>
            </w:pPr>
            <w:r w:rsidRPr="00972C99">
              <w:t>4</w:t>
            </w:r>
          </w:p>
        </w:tc>
        <w:tc>
          <w:tcPr>
            <w:tcW w:w="594" w:type="dxa"/>
            <w:tcBorders>
              <w:bottom w:val="single" w:sz="6" w:space="0" w:color="auto"/>
            </w:tcBorders>
          </w:tcPr>
          <w:p w14:paraId="4727463B" w14:textId="77777777" w:rsidR="00F85066" w:rsidRPr="00972C99" w:rsidRDefault="00F85066" w:rsidP="004E7FA3">
            <w:pPr>
              <w:pStyle w:val="TAC"/>
            </w:pPr>
            <w:r w:rsidRPr="00972C99">
              <w:t>3</w:t>
            </w:r>
          </w:p>
        </w:tc>
        <w:tc>
          <w:tcPr>
            <w:tcW w:w="594" w:type="dxa"/>
            <w:tcBorders>
              <w:bottom w:val="single" w:sz="6" w:space="0" w:color="auto"/>
            </w:tcBorders>
          </w:tcPr>
          <w:p w14:paraId="48BE183B" w14:textId="77777777" w:rsidR="00F85066" w:rsidRPr="00972C99" w:rsidRDefault="00F85066" w:rsidP="004E7FA3">
            <w:pPr>
              <w:pStyle w:val="TAC"/>
            </w:pPr>
            <w:r w:rsidRPr="00972C99">
              <w:t>2</w:t>
            </w:r>
          </w:p>
        </w:tc>
        <w:tc>
          <w:tcPr>
            <w:tcW w:w="594" w:type="dxa"/>
            <w:tcBorders>
              <w:bottom w:val="single" w:sz="6" w:space="0" w:color="auto"/>
            </w:tcBorders>
          </w:tcPr>
          <w:p w14:paraId="3FB45E42" w14:textId="77777777" w:rsidR="00F85066" w:rsidRPr="00972C99" w:rsidRDefault="00F85066" w:rsidP="004E7FA3">
            <w:pPr>
              <w:pStyle w:val="TAC"/>
            </w:pPr>
            <w:r w:rsidRPr="00972C99">
              <w:t>1</w:t>
            </w:r>
          </w:p>
        </w:tc>
        <w:tc>
          <w:tcPr>
            <w:tcW w:w="950" w:type="dxa"/>
            <w:tcBorders>
              <w:left w:val="nil"/>
            </w:tcBorders>
          </w:tcPr>
          <w:p w14:paraId="0590E71E" w14:textId="77777777" w:rsidR="00F85066" w:rsidRPr="00972C99" w:rsidRDefault="00F85066" w:rsidP="004E7FA3">
            <w:pPr>
              <w:pStyle w:val="TAC"/>
            </w:pPr>
          </w:p>
        </w:tc>
      </w:tr>
      <w:tr w:rsidR="00F85066" w:rsidRPr="00972C9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4E7FA3">
            <w:pPr>
              <w:pStyle w:val="TAC"/>
            </w:pPr>
            <w:r w:rsidRPr="00972C99">
              <w:t>Operation code</w:t>
            </w:r>
          </w:p>
        </w:tc>
        <w:tc>
          <w:tcPr>
            <w:tcW w:w="950" w:type="dxa"/>
            <w:tcBorders>
              <w:left w:val="single" w:sz="6" w:space="0" w:color="auto"/>
            </w:tcBorders>
          </w:tcPr>
          <w:p w14:paraId="465DBF9B" w14:textId="77777777" w:rsidR="00F85066" w:rsidRPr="00972C99" w:rsidRDefault="00F85066" w:rsidP="004E7FA3">
            <w:pPr>
              <w:pStyle w:val="TAL"/>
            </w:pPr>
            <w:r w:rsidRPr="00972C99">
              <w:t>octet d</w:t>
            </w:r>
          </w:p>
        </w:tc>
      </w:tr>
      <w:tr w:rsidR="00F85066" w:rsidRPr="00972C9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4E7FA3">
            <w:pPr>
              <w:pStyle w:val="TAC"/>
            </w:pPr>
          </w:p>
          <w:p w14:paraId="7F391E73" w14:textId="77777777" w:rsidR="00F85066" w:rsidRPr="00972C99" w:rsidRDefault="00F85066" w:rsidP="004E7FA3">
            <w:pPr>
              <w:pStyle w:val="TAC"/>
            </w:pPr>
            <w:r>
              <w:t>Bridge</w:t>
            </w:r>
            <w:r w:rsidRPr="00972C99">
              <w:t xml:space="preserve"> parameter name</w:t>
            </w:r>
          </w:p>
          <w:p w14:paraId="4D52152B" w14:textId="77777777" w:rsidR="00F85066" w:rsidRPr="00972C99" w:rsidRDefault="00F85066" w:rsidP="004E7FA3">
            <w:pPr>
              <w:pStyle w:val="TAC"/>
            </w:pPr>
          </w:p>
        </w:tc>
        <w:tc>
          <w:tcPr>
            <w:tcW w:w="950" w:type="dxa"/>
            <w:tcBorders>
              <w:left w:val="single" w:sz="6" w:space="0" w:color="auto"/>
            </w:tcBorders>
          </w:tcPr>
          <w:p w14:paraId="6102E1F8" w14:textId="77777777" w:rsidR="00F85066" w:rsidRPr="00972C99" w:rsidRDefault="00F85066" w:rsidP="004E7FA3">
            <w:pPr>
              <w:pStyle w:val="TAL"/>
            </w:pPr>
            <w:r w:rsidRPr="00972C99">
              <w:t>octet d+1</w:t>
            </w:r>
          </w:p>
          <w:p w14:paraId="46A3CEA5" w14:textId="77777777" w:rsidR="00F85066" w:rsidRDefault="00F85066" w:rsidP="004E7FA3">
            <w:pPr>
              <w:pStyle w:val="TAL"/>
            </w:pPr>
          </w:p>
          <w:p w14:paraId="153B6AD5" w14:textId="77777777" w:rsidR="00F85066" w:rsidRPr="00972C99" w:rsidRDefault="00F85066" w:rsidP="004E7FA3">
            <w:pPr>
              <w:pStyle w:val="TAL"/>
            </w:pPr>
            <w:r w:rsidRPr="00972C99">
              <w:t>octet d+2</w:t>
            </w:r>
          </w:p>
        </w:tc>
      </w:tr>
      <w:tr w:rsidR="00F85066" w:rsidRPr="00972C9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77777777" w:rsidR="00F85066" w:rsidRPr="00972C99" w:rsidRDefault="00F85066"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68FEEF58" w14:textId="77777777" w:rsidR="00F85066" w:rsidRPr="00972C99" w:rsidRDefault="00F85066" w:rsidP="004E7FA3">
            <w:pPr>
              <w:pStyle w:val="TAL"/>
            </w:pPr>
            <w:r w:rsidRPr="00972C99">
              <w:t>octet d+3</w:t>
            </w:r>
            <w:r>
              <w:br/>
              <w:t>octet d+4</w:t>
            </w:r>
          </w:p>
        </w:tc>
      </w:tr>
      <w:tr w:rsidR="00F85066" w:rsidRPr="00972C9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4E7FA3">
            <w:pPr>
              <w:pStyle w:val="TAC"/>
            </w:pPr>
          </w:p>
          <w:p w14:paraId="149D5EF1" w14:textId="77777777" w:rsidR="00F85066" w:rsidRPr="00972C99" w:rsidRDefault="00F85066" w:rsidP="004E7FA3">
            <w:pPr>
              <w:pStyle w:val="TAC"/>
            </w:pPr>
            <w:r>
              <w:t>Bridge</w:t>
            </w:r>
            <w:r w:rsidRPr="00972C99">
              <w:t xml:space="preserve"> parameter value</w:t>
            </w:r>
          </w:p>
          <w:p w14:paraId="745007BC" w14:textId="77777777" w:rsidR="00F85066" w:rsidRPr="00972C99" w:rsidRDefault="00F85066" w:rsidP="004E7FA3">
            <w:pPr>
              <w:pStyle w:val="TAC"/>
            </w:pPr>
          </w:p>
        </w:tc>
        <w:tc>
          <w:tcPr>
            <w:tcW w:w="950" w:type="dxa"/>
            <w:tcBorders>
              <w:left w:val="single" w:sz="6" w:space="0" w:color="auto"/>
            </w:tcBorders>
          </w:tcPr>
          <w:p w14:paraId="3D459C60" w14:textId="77777777" w:rsidR="00F85066" w:rsidRPr="00972C99" w:rsidRDefault="00F85066" w:rsidP="004E7FA3">
            <w:pPr>
              <w:pStyle w:val="TAL"/>
            </w:pPr>
            <w:r w:rsidRPr="00972C99">
              <w:t>octet d+</w:t>
            </w:r>
            <w:r>
              <w:t>5</w:t>
            </w:r>
          </w:p>
          <w:p w14:paraId="328CEA10" w14:textId="77777777" w:rsidR="00F85066" w:rsidRPr="00972C99" w:rsidRDefault="00F85066" w:rsidP="004E7FA3">
            <w:pPr>
              <w:pStyle w:val="TAL"/>
            </w:pPr>
          </w:p>
          <w:p w14:paraId="62FC43D3" w14:textId="77777777" w:rsidR="00F85066" w:rsidRPr="00972C99" w:rsidRDefault="00F85066" w:rsidP="004E7FA3">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77777777" w:rsidR="00CC46D5" w:rsidRPr="00A97CF1" w:rsidRDefault="00CC46D5" w:rsidP="00CC46D5">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972C99" w14:paraId="370550AB" w14:textId="77777777" w:rsidTr="004E7FA3">
        <w:trPr>
          <w:cantSplit/>
          <w:jc w:val="center"/>
        </w:trPr>
        <w:tc>
          <w:tcPr>
            <w:tcW w:w="7102" w:type="dxa"/>
          </w:tcPr>
          <w:p w14:paraId="3CFC52E8" w14:textId="77777777" w:rsidR="00CC46D5" w:rsidRPr="00972C99" w:rsidRDefault="00CC46D5" w:rsidP="004E7FA3">
            <w:pPr>
              <w:pStyle w:val="TAL"/>
            </w:pPr>
            <w:r w:rsidRPr="00004B1D">
              <w:lastRenderedPageBreak/>
              <w:t xml:space="preserve">Value part of the </w:t>
            </w:r>
            <w:r>
              <w:t>Bridge</w:t>
            </w:r>
            <w:r w:rsidRPr="00004B1D">
              <w:t xml:space="preserve"> management list information element (octets 4 to z)</w:t>
            </w:r>
          </w:p>
        </w:tc>
      </w:tr>
      <w:tr w:rsidR="00CC46D5" w:rsidRPr="00972C99" w14:paraId="7CFBB86F" w14:textId="77777777" w:rsidTr="004E7FA3">
        <w:trPr>
          <w:cantSplit/>
          <w:jc w:val="center"/>
        </w:trPr>
        <w:tc>
          <w:tcPr>
            <w:tcW w:w="7102" w:type="dxa"/>
          </w:tcPr>
          <w:p w14:paraId="61F48769" w14:textId="77777777" w:rsidR="00CC46D5" w:rsidRPr="00972C99" w:rsidRDefault="00CC46D5" w:rsidP="004E7FA3">
            <w:pPr>
              <w:pStyle w:val="TAL"/>
            </w:pPr>
          </w:p>
        </w:tc>
      </w:tr>
      <w:tr w:rsidR="00CC46D5" w:rsidRPr="00972C99" w14:paraId="195B7697" w14:textId="77777777" w:rsidTr="004E7FA3">
        <w:trPr>
          <w:cantSplit/>
          <w:jc w:val="center"/>
        </w:trPr>
        <w:tc>
          <w:tcPr>
            <w:tcW w:w="7102" w:type="dxa"/>
          </w:tcPr>
          <w:p w14:paraId="5FDF6CBD" w14:textId="77777777" w:rsidR="00CC46D5" w:rsidRPr="00972C99" w:rsidRDefault="00CC46D5" w:rsidP="004E7FA3">
            <w:pPr>
              <w:pStyle w:val="TAL"/>
            </w:pPr>
            <w:r w:rsidRPr="00004B1D">
              <w:t xml:space="preserve">The value part of the </w:t>
            </w:r>
            <w:r>
              <w:t>Bridge</w:t>
            </w:r>
            <w:r w:rsidRPr="00004B1D">
              <w:t xml:space="preserve"> management list information element consists of one or several operations.</w:t>
            </w:r>
          </w:p>
        </w:tc>
      </w:tr>
      <w:tr w:rsidR="00CC46D5" w:rsidRPr="00972C99" w14:paraId="2DF5DCD2" w14:textId="77777777" w:rsidTr="004E7FA3">
        <w:trPr>
          <w:cantSplit/>
          <w:jc w:val="center"/>
        </w:trPr>
        <w:tc>
          <w:tcPr>
            <w:tcW w:w="7102" w:type="dxa"/>
          </w:tcPr>
          <w:p w14:paraId="64E12FDB" w14:textId="77777777" w:rsidR="00CC46D5" w:rsidRPr="00972C99" w:rsidRDefault="00CC46D5" w:rsidP="004E7FA3">
            <w:pPr>
              <w:pStyle w:val="TAL"/>
            </w:pPr>
          </w:p>
        </w:tc>
      </w:tr>
      <w:tr w:rsidR="00CC46D5" w:rsidRPr="00972C99" w14:paraId="491E4892" w14:textId="77777777" w:rsidTr="004E7FA3">
        <w:trPr>
          <w:cantSplit/>
          <w:jc w:val="center"/>
        </w:trPr>
        <w:tc>
          <w:tcPr>
            <w:tcW w:w="7102" w:type="dxa"/>
          </w:tcPr>
          <w:p w14:paraId="4C252C38" w14:textId="77777777" w:rsidR="00CC46D5" w:rsidRPr="00972C99" w:rsidRDefault="00CC46D5" w:rsidP="004E7FA3">
            <w:pPr>
              <w:pStyle w:val="TAL"/>
            </w:pPr>
            <w:r w:rsidRPr="00004B1D">
              <w:t>Operation</w:t>
            </w:r>
          </w:p>
        </w:tc>
      </w:tr>
      <w:tr w:rsidR="00CC46D5" w:rsidRPr="00972C99" w14:paraId="186559C9" w14:textId="77777777" w:rsidTr="004E7FA3">
        <w:trPr>
          <w:cantSplit/>
          <w:jc w:val="center"/>
        </w:trPr>
        <w:tc>
          <w:tcPr>
            <w:tcW w:w="7102" w:type="dxa"/>
          </w:tcPr>
          <w:p w14:paraId="29D2D5EB" w14:textId="77777777" w:rsidR="00CC46D5" w:rsidRPr="00972C99" w:rsidRDefault="00CC46D5" w:rsidP="004E7FA3">
            <w:pPr>
              <w:pStyle w:val="TAL"/>
            </w:pPr>
          </w:p>
        </w:tc>
      </w:tr>
      <w:tr w:rsidR="00CC46D5" w:rsidRPr="00972C99" w14:paraId="396C3EEB" w14:textId="77777777" w:rsidTr="004E7FA3">
        <w:trPr>
          <w:cantSplit/>
          <w:jc w:val="center"/>
        </w:trPr>
        <w:tc>
          <w:tcPr>
            <w:tcW w:w="7102" w:type="dxa"/>
          </w:tcPr>
          <w:p w14:paraId="03323D74" w14:textId="77777777" w:rsidR="00CC46D5" w:rsidRPr="00972C99" w:rsidRDefault="00CC46D5" w:rsidP="004E7FA3">
            <w:pPr>
              <w:pStyle w:val="TAL"/>
            </w:pPr>
            <w:r w:rsidRPr="00004B1D">
              <w:t>Operation code (octet d)</w:t>
            </w:r>
          </w:p>
        </w:tc>
      </w:tr>
      <w:tr w:rsidR="00CC46D5" w:rsidRPr="00972C99" w14:paraId="42377C67" w14:textId="77777777" w:rsidTr="004E7FA3">
        <w:trPr>
          <w:cantSplit/>
          <w:jc w:val="center"/>
        </w:trPr>
        <w:tc>
          <w:tcPr>
            <w:tcW w:w="7102" w:type="dxa"/>
          </w:tcPr>
          <w:p w14:paraId="08B6848F" w14:textId="77777777" w:rsidR="00CC46D5" w:rsidRPr="00004B1D" w:rsidRDefault="00CC46D5" w:rsidP="004E7FA3">
            <w:pPr>
              <w:pStyle w:val="TAL"/>
            </w:pPr>
            <w:r w:rsidRPr="00004B1D">
              <w:t>Bits</w:t>
            </w:r>
          </w:p>
          <w:p w14:paraId="5D081B7E" w14:textId="77777777" w:rsidR="00CC46D5" w:rsidRPr="00004B1D" w:rsidRDefault="00CC46D5" w:rsidP="004E7FA3">
            <w:pPr>
              <w:pStyle w:val="TAL"/>
              <w:rPr>
                <w:b/>
                <w:bCs/>
              </w:rPr>
            </w:pPr>
            <w:r w:rsidRPr="00004B1D">
              <w:rPr>
                <w:b/>
                <w:bCs/>
              </w:rPr>
              <w:t>8 7 6 5 4 3 2 1</w:t>
            </w:r>
          </w:p>
          <w:p w14:paraId="1B139DCC" w14:textId="77777777" w:rsidR="00CC46D5" w:rsidRPr="00004B1D" w:rsidRDefault="00CC46D5" w:rsidP="004E7FA3">
            <w:pPr>
              <w:pStyle w:val="TAL"/>
            </w:pPr>
            <w:r w:rsidRPr="00004B1D">
              <w:t>0 0 0 0 0 0 0 0</w:t>
            </w:r>
            <w:r w:rsidRPr="00004B1D">
              <w:tab/>
              <w:t>Reserved</w:t>
            </w:r>
          </w:p>
          <w:p w14:paraId="5A995999" w14:textId="77777777" w:rsidR="00CC46D5" w:rsidRPr="00004B1D" w:rsidRDefault="00CC46D5" w:rsidP="004E7FA3">
            <w:pPr>
              <w:pStyle w:val="TAL"/>
            </w:pPr>
            <w:r w:rsidRPr="00004B1D">
              <w:t>0 0 0 0 0 0 0 1</w:t>
            </w:r>
            <w:r w:rsidRPr="00004B1D">
              <w:tab/>
              <w:t>Get capabilities</w:t>
            </w:r>
          </w:p>
          <w:p w14:paraId="480F2F27" w14:textId="77777777" w:rsidR="00CC46D5" w:rsidRPr="00004B1D" w:rsidRDefault="00CC46D5" w:rsidP="004E7FA3">
            <w:pPr>
              <w:pStyle w:val="TAL"/>
            </w:pPr>
            <w:r w:rsidRPr="00004B1D">
              <w:t>0 0 0 0 0 0 1 0</w:t>
            </w:r>
            <w:r w:rsidRPr="00004B1D">
              <w:tab/>
              <w:t>Read parameter</w:t>
            </w:r>
          </w:p>
          <w:p w14:paraId="0990CC94" w14:textId="5D70E980" w:rsidR="00CC46D5" w:rsidRPr="00004B1D" w:rsidRDefault="00CC46D5" w:rsidP="004E7FA3">
            <w:pPr>
              <w:pStyle w:val="TAL"/>
            </w:pPr>
            <w:r w:rsidRPr="00004B1D">
              <w:t>0 0 0 0 0 0 1 1</w:t>
            </w:r>
            <w:r w:rsidRPr="00004B1D">
              <w:tab/>
              <w:t>Set parameter</w:t>
            </w:r>
            <w:r w:rsidR="0037138E">
              <w:t xml:space="preserve"> (NOTE</w:t>
            </w:r>
            <w:r w:rsidR="00002042">
              <w:t> 1</w:t>
            </w:r>
            <w:r w:rsidR="0037138E">
              <w:t>)</w:t>
            </w:r>
          </w:p>
          <w:p w14:paraId="13050257" w14:textId="77777777" w:rsidR="00CC46D5" w:rsidRPr="00972C99" w:rsidRDefault="00CC46D5" w:rsidP="004E7FA3">
            <w:pPr>
              <w:pStyle w:val="TAL"/>
            </w:pPr>
            <w:r w:rsidRPr="00004B1D">
              <w:t>0 0 0 0 0 1 0 0</w:t>
            </w:r>
            <w:r w:rsidRPr="00004B1D">
              <w:tab/>
              <w:t>Subscribe-notify for parameter</w:t>
            </w:r>
          </w:p>
        </w:tc>
      </w:tr>
      <w:tr w:rsidR="00CC46D5" w:rsidRPr="00972C99" w14:paraId="02C43569" w14:textId="77777777" w:rsidTr="004E7FA3">
        <w:trPr>
          <w:cantSplit/>
          <w:jc w:val="center"/>
        </w:trPr>
        <w:tc>
          <w:tcPr>
            <w:tcW w:w="7102" w:type="dxa"/>
          </w:tcPr>
          <w:p w14:paraId="65AC491E" w14:textId="77777777" w:rsidR="00CC46D5" w:rsidRDefault="00CC46D5" w:rsidP="004E7FA3">
            <w:pPr>
              <w:pStyle w:val="TAL"/>
            </w:pPr>
            <w:r w:rsidRPr="00004B1D">
              <w:t>0 0 0 0 0 1 0 1</w:t>
            </w:r>
            <w:r w:rsidRPr="00004B1D">
              <w:tab/>
              <w:t>Unsubscribe for parameter</w:t>
            </w:r>
          </w:p>
          <w:p w14:paraId="1D7DEB9A" w14:textId="77777777" w:rsidR="00CC46D5" w:rsidRPr="00972C99" w:rsidRDefault="00CC46D5" w:rsidP="004E7FA3">
            <w:pPr>
              <w:pStyle w:val="TAL"/>
            </w:pPr>
          </w:p>
        </w:tc>
      </w:tr>
      <w:tr w:rsidR="00CC46D5" w:rsidRPr="00972C99" w14:paraId="3FCB2DCE" w14:textId="77777777" w:rsidTr="004E7FA3">
        <w:trPr>
          <w:cantSplit/>
          <w:jc w:val="center"/>
        </w:trPr>
        <w:tc>
          <w:tcPr>
            <w:tcW w:w="7102" w:type="dxa"/>
          </w:tcPr>
          <w:p w14:paraId="3C41B50B" w14:textId="77777777" w:rsidR="00CC46D5" w:rsidRPr="00972C99" w:rsidRDefault="00CC46D5" w:rsidP="004E7FA3">
            <w:pPr>
              <w:pStyle w:val="TAL"/>
            </w:pPr>
            <w:r w:rsidRPr="00004B1D">
              <w:t>All other values are spare.</w:t>
            </w:r>
          </w:p>
        </w:tc>
      </w:tr>
      <w:tr w:rsidR="00CC46D5" w:rsidRPr="00972C99" w14:paraId="2287DAF8" w14:textId="77777777" w:rsidTr="004E7FA3">
        <w:trPr>
          <w:cantSplit/>
          <w:jc w:val="center"/>
        </w:trPr>
        <w:tc>
          <w:tcPr>
            <w:tcW w:w="7102" w:type="dxa"/>
          </w:tcPr>
          <w:p w14:paraId="70A91B43" w14:textId="77777777" w:rsidR="00CC46D5" w:rsidRPr="00972C99" w:rsidRDefault="00CC46D5" w:rsidP="004E7FA3">
            <w:pPr>
              <w:pStyle w:val="TAL"/>
            </w:pPr>
          </w:p>
        </w:tc>
      </w:tr>
      <w:tr w:rsidR="00CC46D5" w:rsidRPr="00972C99" w14:paraId="730E95AC" w14:textId="77777777" w:rsidTr="004E7FA3">
        <w:trPr>
          <w:cantSplit/>
          <w:jc w:val="center"/>
        </w:trPr>
        <w:tc>
          <w:tcPr>
            <w:tcW w:w="7102" w:type="dxa"/>
          </w:tcPr>
          <w:p w14:paraId="50E818DC" w14:textId="77777777" w:rsidR="00CC46D5" w:rsidRPr="00972C99" w:rsidRDefault="00CC46D5" w:rsidP="004E7FA3">
            <w:pPr>
              <w:pStyle w:val="TAL"/>
            </w:pPr>
            <w:r>
              <w:t>Bridge</w:t>
            </w:r>
            <w:r w:rsidRPr="00004B1D">
              <w:t xml:space="preserve"> parameter name (octets d+1 to d+2)</w:t>
            </w:r>
          </w:p>
        </w:tc>
      </w:tr>
      <w:tr w:rsidR="00CC46D5" w:rsidRPr="00972C99" w14:paraId="7D2C72AB" w14:textId="77777777" w:rsidTr="004E7FA3">
        <w:trPr>
          <w:cantSplit/>
          <w:jc w:val="center"/>
        </w:trPr>
        <w:tc>
          <w:tcPr>
            <w:tcW w:w="7102" w:type="dxa"/>
          </w:tcPr>
          <w:p w14:paraId="1190DAF4" w14:textId="77777777" w:rsidR="00CC46D5" w:rsidRPr="00972C99" w:rsidRDefault="00CC46D5" w:rsidP="004E7FA3">
            <w:pPr>
              <w:pStyle w:val="TAL"/>
            </w:pPr>
          </w:p>
        </w:tc>
      </w:tr>
      <w:tr w:rsidR="00CC46D5" w:rsidRPr="00972C99" w14:paraId="27778D8D" w14:textId="77777777" w:rsidTr="004E7FA3">
        <w:trPr>
          <w:cantSplit/>
          <w:jc w:val="center"/>
        </w:trPr>
        <w:tc>
          <w:tcPr>
            <w:tcW w:w="7102" w:type="dxa"/>
          </w:tcPr>
          <w:p w14:paraId="2D37F485" w14:textId="77777777" w:rsidR="00CC46D5" w:rsidRPr="00004B1D" w:rsidRDefault="00CC46D5" w:rsidP="004E7FA3">
            <w:pPr>
              <w:pStyle w:val="TAL"/>
            </w:pPr>
            <w:r w:rsidRPr="00004B1D">
              <w:lastRenderedPageBreak/>
              <w:t xml:space="preserve">This field contains the name of the </w:t>
            </w:r>
            <w:r>
              <w:t>Bridge</w:t>
            </w:r>
            <w:r w:rsidRPr="00004B1D">
              <w:t xml:space="preserve"> parameter to which the operation applies, encoded as follows:</w:t>
            </w:r>
          </w:p>
          <w:p w14:paraId="56AC6975" w14:textId="77777777" w:rsidR="00CC46D5" w:rsidRPr="00004B1D" w:rsidRDefault="00CC46D5" w:rsidP="004E7FA3">
            <w:pPr>
              <w:pStyle w:val="TAL"/>
            </w:pPr>
          </w:p>
          <w:p w14:paraId="2F5690DC" w14:textId="77777777" w:rsidR="00CC46D5" w:rsidRPr="00004B1D" w:rsidRDefault="00CC46D5" w:rsidP="004E7FA3">
            <w:pPr>
              <w:pStyle w:val="TAL"/>
              <w:rPr>
                <w:rFonts w:cs="Arial"/>
              </w:rPr>
            </w:pPr>
            <w:r w:rsidRPr="00004B1D">
              <w:rPr>
                <w:rFonts w:cs="Arial"/>
              </w:rPr>
              <w:t>-</w:t>
            </w:r>
            <w:r w:rsidRPr="00004B1D">
              <w:rPr>
                <w:rFonts w:cs="Arial"/>
              </w:rPr>
              <w:tab/>
              <w:t>0000H Reserved;</w:t>
            </w:r>
          </w:p>
          <w:p w14:paraId="27001C38" w14:textId="77777777" w:rsidR="00CC46D5" w:rsidRDefault="00CC46D5" w:rsidP="004E7FA3">
            <w:pPr>
              <w:pStyle w:val="TAL"/>
              <w:rPr>
                <w:rFonts w:cs="Arial"/>
              </w:rPr>
            </w:pPr>
          </w:p>
          <w:p w14:paraId="4A475115" w14:textId="77777777" w:rsidR="00CC46D5" w:rsidRPr="00C66467" w:rsidRDefault="00CC46D5" w:rsidP="004E7FA3">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62CFBFF9" w14:textId="77777777" w:rsidR="001F5DAB" w:rsidRDefault="001F5DAB" w:rsidP="001F5DAB">
            <w:pPr>
              <w:pStyle w:val="TAL"/>
              <w:rPr>
                <w:rFonts w:cs="Arial"/>
              </w:rPr>
            </w:pPr>
          </w:p>
          <w:p w14:paraId="0050A6E1" w14:textId="02594670" w:rsidR="001141B5" w:rsidRPr="00004B1D" w:rsidRDefault="001F5DAB" w:rsidP="001141B5">
            <w:pPr>
              <w:pStyle w:val="TAL"/>
            </w:pPr>
            <w:r w:rsidRPr="00004B1D">
              <w:rPr>
                <w:rFonts w:cs="Arial"/>
              </w:rPr>
              <w:t>-</w:t>
            </w:r>
            <w:r w:rsidRPr="00004B1D">
              <w:rPr>
                <w:rFonts w:cs="Arial"/>
              </w:rPr>
              <w:tab/>
              <w:t>000</w:t>
            </w:r>
            <w:r>
              <w:rPr>
                <w:rFonts w:cs="Arial"/>
              </w:rPr>
              <w:t>2</w:t>
            </w:r>
            <w:r w:rsidRPr="00004B1D">
              <w:rPr>
                <w:rFonts w:cs="Arial"/>
              </w:rPr>
              <w:t>H</w:t>
            </w:r>
            <w:r w:rsidRPr="00004B1D">
              <w:tab/>
            </w:r>
            <w:r w:rsidRPr="00004B1D">
              <w:tab/>
            </w:r>
            <w:r w:rsidRPr="00004B1D">
              <w:tab/>
              <w:t>Spare</w:t>
            </w:r>
            <w:r w:rsidR="00CC1686">
              <w:t xml:space="preserve"> (NOTE</w:t>
            </w:r>
            <w:r w:rsidR="00EC726F">
              <w:t> </w:t>
            </w:r>
            <w:r w:rsidR="00002042">
              <w:t>2</w:t>
            </w:r>
            <w:r w:rsidR="00CC1686">
              <w:t>)</w:t>
            </w:r>
          </w:p>
          <w:p w14:paraId="311EAA9B" w14:textId="77777777" w:rsidR="001141B5" w:rsidRDefault="001141B5" w:rsidP="001141B5">
            <w:pPr>
              <w:pStyle w:val="TAL"/>
              <w:rPr>
                <w:rFonts w:cs="Arial"/>
              </w:rPr>
            </w:pPr>
          </w:p>
          <w:p w14:paraId="37380D68" w14:textId="0083BDE0" w:rsidR="00CC46D5" w:rsidRPr="00C66467" w:rsidRDefault="00CC46D5" w:rsidP="001F5DA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774C7951" w14:textId="77777777" w:rsidR="00360D95" w:rsidRDefault="00360D95" w:rsidP="00360D95">
            <w:pPr>
              <w:pStyle w:val="TAL"/>
              <w:rPr>
                <w:rFonts w:cs="Arial"/>
              </w:rPr>
            </w:pPr>
            <w:r>
              <w:rPr>
                <w:rFonts w:cs="Arial"/>
              </w:rPr>
              <w:t>-</w:t>
            </w:r>
            <w:r>
              <w:rPr>
                <w:rFonts w:cs="Arial"/>
              </w:rPr>
              <w:tab/>
              <w:t>0004H</w:t>
            </w:r>
            <w:r>
              <w:rPr>
                <w:noProof/>
              </w:rPr>
              <w:t xml:space="preserve"> NW-TT port numbers;</w:t>
            </w:r>
          </w:p>
          <w:p w14:paraId="7C671297" w14:textId="77777777" w:rsidR="00CC46D5" w:rsidRDefault="00CC46D5" w:rsidP="004E7FA3">
            <w:pPr>
              <w:pStyle w:val="TAL"/>
              <w:rPr>
                <w:rFonts w:cs="Arial"/>
              </w:rPr>
            </w:pPr>
          </w:p>
          <w:p w14:paraId="19411375" w14:textId="4A18450D" w:rsidR="00CC46D5" w:rsidRPr="00004B1D" w:rsidRDefault="00CC46D5" w:rsidP="004E7FA3">
            <w:pPr>
              <w:pStyle w:val="TAL"/>
              <w:rPr>
                <w:rFonts w:cs="Arial"/>
              </w:rPr>
            </w:pPr>
            <w:r w:rsidRPr="00004B1D">
              <w:rPr>
                <w:rFonts w:cs="Arial"/>
              </w:rPr>
              <w:t>-</w:t>
            </w:r>
            <w:r w:rsidRPr="00004B1D">
              <w:rPr>
                <w:rFonts w:cs="Arial"/>
              </w:rPr>
              <w:tab/>
              <w:t>00</w:t>
            </w:r>
            <w:r>
              <w:rPr>
                <w:rFonts w:cs="Arial"/>
              </w:rPr>
              <w:t>0</w:t>
            </w:r>
            <w:r w:rsidR="00360D95">
              <w:rPr>
                <w:rFonts w:cs="Arial"/>
              </w:rPr>
              <w:t>5</w:t>
            </w:r>
            <w:r w:rsidRPr="00004B1D">
              <w:rPr>
                <w:rFonts w:cs="Arial"/>
              </w:rPr>
              <w:t>H</w:t>
            </w:r>
          </w:p>
          <w:p w14:paraId="709438DB"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1562319"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4E7FA3">
            <w:pPr>
              <w:pStyle w:val="TAL"/>
              <w:rPr>
                <w:rFonts w:cs="Arial"/>
              </w:rPr>
            </w:pPr>
          </w:p>
          <w:p w14:paraId="643B2471" w14:textId="51181AD8" w:rsidR="009F6B8B" w:rsidRPr="00004B1D" w:rsidRDefault="009F6B8B" w:rsidP="009F6B8B">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r w:rsidR="00EC726F">
              <w:t> </w:t>
            </w:r>
            <w:r w:rsidR="00002042">
              <w:t>3</w:t>
            </w:r>
            <w:r>
              <w:t>)</w:t>
            </w:r>
          </w:p>
          <w:p w14:paraId="34A25E87" w14:textId="1E857865" w:rsidR="00CB3D27" w:rsidRPr="00004B1D" w:rsidRDefault="00CB3D27" w:rsidP="00CB3D2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r w:rsidR="00002042">
              <w:t> </w:t>
            </w:r>
            <w:r w:rsidR="00135920">
              <w:t>4)</w:t>
            </w:r>
          </w:p>
          <w:p w14:paraId="7EBF68AC"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4E7FA3">
            <w:pPr>
              <w:pStyle w:val="TAL"/>
              <w:rPr>
                <w:rFonts w:cs="Arial"/>
              </w:rPr>
            </w:pPr>
          </w:p>
          <w:p w14:paraId="24AF135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6EC6BCAD"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4E7FA3">
            <w:pPr>
              <w:pStyle w:val="TAL"/>
              <w:rPr>
                <w:rFonts w:cs="Arial"/>
              </w:rPr>
            </w:pPr>
          </w:p>
          <w:p w14:paraId="35AC7FAE"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4E7FA3">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4E7FA3">
            <w:pPr>
              <w:pStyle w:val="TAL"/>
              <w:rPr>
                <w:rFonts w:cs="Arial"/>
              </w:rPr>
            </w:pPr>
          </w:p>
          <w:p w14:paraId="50893278"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5AD94AC8"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4E7FA3">
            <w:pPr>
              <w:pStyle w:val="TAL"/>
              <w:rPr>
                <w:rFonts w:cs="Arial"/>
              </w:rPr>
            </w:pPr>
          </w:p>
          <w:p w14:paraId="4D8701BF" w14:textId="77777777" w:rsidR="00CC46D5" w:rsidRDefault="00CC46D5" w:rsidP="004E7FA3">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4E7FA3">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4E7FA3">
            <w:pPr>
              <w:pStyle w:val="TAL"/>
              <w:rPr>
                <w:rFonts w:cs="Arial"/>
              </w:rPr>
            </w:pPr>
          </w:p>
          <w:p w14:paraId="183352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443BA2B"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4E7FA3">
            <w:pPr>
              <w:pStyle w:val="TAL"/>
              <w:rPr>
                <w:rFonts w:cs="Arial"/>
              </w:rPr>
            </w:pPr>
          </w:p>
          <w:p w14:paraId="69833A6C" w14:textId="77777777" w:rsidR="00CC46D5" w:rsidRDefault="00CC46D5" w:rsidP="004E7FA3">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4E7FA3">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4E7FA3">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86D4FE7" w14:textId="77777777" w:rsidR="00027686" w:rsidRDefault="00027686" w:rsidP="000276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0695D89E" w14:textId="77777777" w:rsidR="00CC46D5" w:rsidRPr="00004B1D" w:rsidRDefault="00CC46D5" w:rsidP="004E7FA3">
            <w:pPr>
              <w:pStyle w:val="TAL"/>
              <w:rPr>
                <w:rFonts w:cs="Arial"/>
              </w:rPr>
            </w:pPr>
          </w:p>
          <w:p w14:paraId="3DA3CE62"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50316D27"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13354C0F" w14:textId="77777777" w:rsidR="00CC46D5" w:rsidRPr="00004B1D" w:rsidRDefault="00CC46D5" w:rsidP="004E7FA3">
            <w:pPr>
              <w:pStyle w:val="TAL"/>
              <w:rPr>
                <w:rFonts w:cs="Arial"/>
              </w:rPr>
            </w:pPr>
            <w:r w:rsidRPr="00004B1D">
              <w:rPr>
                <w:rFonts w:cs="Arial"/>
              </w:rPr>
              <w:t>-</w:t>
            </w:r>
            <w:r w:rsidRPr="00004B1D">
              <w:rPr>
                <w:rFonts w:cs="Arial"/>
              </w:rPr>
              <w:tab/>
              <w:t>7FFFH</w:t>
            </w:r>
          </w:p>
          <w:p w14:paraId="7EB39B96" w14:textId="77777777" w:rsidR="00CC46D5" w:rsidRPr="00004B1D" w:rsidRDefault="00CC46D5" w:rsidP="004E7FA3">
            <w:pPr>
              <w:pStyle w:val="TAL"/>
              <w:rPr>
                <w:rFonts w:cs="Arial"/>
              </w:rPr>
            </w:pPr>
          </w:p>
          <w:p w14:paraId="4B64B5EA" w14:textId="77777777" w:rsidR="00CC46D5" w:rsidRPr="00004B1D" w:rsidRDefault="00CC46D5" w:rsidP="004E7FA3">
            <w:pPr>
              <w:pStyle w:val="TAL"/>
              <w:rPr>
                <w:rFonts w:cs="Arial"/>
              </w:rPr>
            </w:pPr>
            <w:r w:rsidRPr="00004B1D">
              <w:rPr>
                <w:rFonts w:cs="Arial"/>
              </w:rPr>
              <w:t>-</w:t>
            </w:r>
            <w:r w:rsidRPr="00004B1D">
              <w:rPr>
                <w:rFonts w:cs="Arial"/>
              </w:rPr>
              <w:tab/>
              <w:t>8000H</w:t>
            </w:r>
          </w:p>
          <w:p w14:paraId="71A3A58D" w14:textId="77777777" w:rsidR="00CC46D5" w:rsidRPr="00004B1D" w:rsidRDefault="00CC46D5" w:rsidP="004E7FA3">
            <w:pPr>
              <w:pStyle w:val="TAL"/>
            </w:pPr>
            <w:r w:rsidRPr="00004B1D">
              <w:tab/>
              <w:t>to</w:t>
            </w:r>
            <w:r w:rsidRPr="00004B1D">
              <w:tab/>
            </w:r>
            <w:r w:rsidRPr="00004B1D">
              <w:tab/>
            </w:r>
            <w:r w:rsidRPr="00004B1D">
              <w:tab/>
            </w:r>
            <w:r w:rsidRPr="00004B1D">
              <w:tab/>
              <w:t>Reserved for deployment specific parameters</w:t>
            </w:r>
          </w:p>
          <w:p w14:paraId="2E13005E" w14:textId="77777777" w:rsidR="00CC46D5" w:rsidRPr="00004B1D" w:rsidRDefault="00CC46D5" w:rsidP="004E7FA3">
            <w:pPr>
              <w:pStyle w:val="TAL"/>
              <w:rPr>
                <w:rFonts w:cs="Arial"/>
              </w:rPr>
            </w:pPr>
            <w:r w:rsidRPr="00004B1D">
              <w:rPr>
                <w:rFonts w:cs="Arial"/>
              </w:rPr>
              <w:t>-</w:t>
            </w:r>
            <w:r w:rsidRPr="00004B1D">
              <w:rPr>
                <w:rFonts w:cs="Arial"/>
              </w:rPr>
              <w:tab/>
              <w:t>FFFFH</w:t>
            </w:r>
          </w:p>
          <w:p w14:paraId="2A01F097" w14:textId="77777777" w:rsidR="00CC46D5" w:rsidRPr="00972C99" w:rsidRDefault="00CC46D5" w:rsidP="004E7FA3">
            <w:pPr>
              <w:pStyle w:val="TAL"/>
            </w:pPr>
          </w:p>
        </w:tc>
      </w:tr>
      <w:tr w:rsidR="00CC46D5" w:rsidRPr="00972C99" w14:paraId="6F9E1529" w14:textId="77777777" w:rsidTr="004E7FA3">
        <w:trPr>
          <w:cantSplit/>
          <w:jc w:val="center"/>
        </w:trPr>
        <w:tc>
          <w:tcPr>
            <w:tcW w:w="7102" w:type="dxa"/>
          </w:tcPr>
          <w:p w14:paraId="307E12A5" w14:textId="77777777" w:rsidR="00CC46D5" w:rsidRPr="00972C99" w:rsidRDefault="00CC46D5" w:rsidP="004E7FA3">
            <w:pPr>
              <w:pStyle w:val="TAL"/>
            </w:pPr>
            <w:r w:rsidRPr="00004B1D">
              <w:t xml:space="preserve">Length of </w:t>
            </w:r>
            <w:r>
              <w:t>Bridge</w:t>
            </w:r>
            <w:r w:rsidRPr="00004B1D">
              <w:t xml:space="preserve"> parameter value (octets d+3 to d+4)</w:t>
            </w:r>
          </w:p>
        </w:tc>
      </w:tr>
      <w:tr w:rsidR="00CC46D5" w:rsidRPr="00972C99" w14:paraId="4B8D058E" w14:textId="77777777" w:rsidTr="004E7FA3">
        <w:trPr>
          <w:cantSplit/>
          <w:jc w:val="center"/>
        </w:trPr>
        <w:tc>
          <w:tcPr>
            <w:tcW w:w="7102" w:type="dxa"/>
          </w:tcPr>
          <w:p w14:paraId="1E9EC234" w14:textId="77777777" w:rsidR="00CC46D5" w:rsidRPr="00972C99" w:rsidRDefault="00CC46D5" w:rsidP="004E7FA3">
            <w:pPr>
              <w:pStyle w:val="TAL"/>
            </w:pPr>
          </w:p>
        </w:tc>
      </w:tr>
      <w:tr w:rsidR="00CC46D5" w:rsidRPr="00972C99" w14:paraId="2F6BC170" w14:textId="77777777" w:rsidTr="004E7FA3">
        <w:trPr>
          <w:cantSplit/>
          <w:jc w:val="center"/>
        </w:trPr>
        <w:tc>
          <w:tcPr>
            <w:tcW w:w="7102" w:type="dxa"/>
          </w:tcPr>
          <w:p w14:paraId="7C1AE90E" w14:textId="77777777" w:rsidR="00CC46D5" w:rsidRPr="00972C99" w:rsidRDefault="00CC46D5" w:rsidP="004E7FA3">
            <w:pPr>
              <w:pStyle w:val="TAL"/>
            </w:pPr>
            <w:r w:rsidRPr="00004B1D">
              <w:t xml:space="preserve">This field contains the binary encoding of the length of the </w:t>
            </w:r>
            <w:r>
              <w:t>Bridge</w:t>
            </w:r>
            <w:r w:rsidRPr="00004B1D">
              <w:t xml:space="preserve"> parameter value</w:t>
            </w:r>
          </w:p>
        </w:tc>
      </w:tr>
      <w:tr w:rsidR="00CC46D5" w:rsidRPr="00972C99" w14:paraId="1FAFD642" w14:textId="77777777" w:rsidTr="004E7FA3">
        <w:trPr>
          <w:cantSplit/>
          <w:jc w:val="center"/>
        </w:trPr>
        <w:tc>
          <w:tcPr>
            <w:tcW w:w="7102" w:type="dxa"/>
          </w:tcPr>
          <w:p w14:paraId="53E8A932" w14:textId="77777777" w:rsidR="00CC46D5" w:rsidRPr="00972C99" w:rsidRDefault="00CC46D5" w:rsidP="004E7FA3">
            <w:pPr>
              <w:pStyle w:val="TAL"/>
            </w:pPr>
          </w:p>
        </w:tc>
      </w:tr>
      <w:tr w:rsidR="00CC46D5" w:rsidRPr="00972C99" w14:paraId="28CA14D0" w14:textId="77777777" w:rsidTr="004E7FA3">
        <w:trPr>
          <w:cantSplit/>
          <w:jc w:val="center"/>
        </w:trPr>
        <w:tc>
          <w:tcPr>
            <w:tcW w:w="7102" w:type="dxa"/>
          </w:tcPr>
          <w:p w14:paraId="37BB5574" w14:textId="77777777" w:rsidR="00CC46D5" w:rsidRPr="00972C99" w:rsidRDefault="00CC46D5" w:rsidP="004E7FA3">
            <w:pPr>
              <w:pStyle w:val="TAL"/>
            </w:pPr>
            <w:r>
              <w:t>Bridge</w:t>
            </w:r>
            <w:r w:rsidRPr="00004B1D">
              <w:t xml:space="preserve"> parameter value (octet d+5 to e)</w:t>
            </w:r>
          </w:p>
        </w:tc>
      </w:tr>
      <w:tr w:rsidR="00CC46D5" w:rsidRPr="00972C99" w14:paraId="263486DE" w14:textId="77777777" w:rsidTr="004E7FA3">
        <w:trPr>
          <w:cantSplit/>
          <w:jc w:val="center"/>
        </w:trPr>
        <w:tc>
          <w:tcPr>
            <w:tcW w:w="7102" w:type="dxa"/>
          </w:tcPr>
          <w:p w14:paraId="6B8D48F3" w14:textId="77777777" w:rsidR="00CC46D5" w:rsidRPr="00972C99" w:rsidRDefault="00CC46D5" w:rsidP="004E7FA3">
            <w:pPr>
              <w:pStyle w:val="TAL"/>
            </w:pPr>
          </w:p>
        </w:tc>
      </w:tr>
      <w:tr w:rsidR="00CC46D5" w:rsidRPr="00972C99" w14:paraId="62C0BDE4" w14:textId="77777777" w:rsidTr="004E7FA3">
        <w:trPr>
          <w:cantSplit/>
          <w:jc w:val="center"/>
        </w:trPr>
        <w:tc>
          <w:tcPr>
            <w:tcW w:w="7102" w:type="dxa"/>
          </w:tcPr>
          <w:p w14:paraId="4826BE67" w14:textId="77777777" w:rsidR="00CC46D5" w:rsidRPr="00004B1D" w:rsidRDefault="00CC46D5" w:rsidP="004E7FA3">
            <w:pPr>
              <w:pStyle w:val="TAL"/>
            </w:pPr>
            <w:r w:rsidRPr="00004B1D">
              <w:lastRenderedPageBreak/>
              <w:t xml:space="preserve">This field contains the value to be set for the </w:t>
            </w:r>
            <w:r>
              <w:t>Bridge</w:t>
            </w:r>
            <w:r w:rsidRPr="00004B1D">
              <w:t xml:space="preserve"> parameter.</w:t>
            </w:r>
          </w:p>
          <w:p w14:paraId="11634166" w14:textId="77777777" w:rsidR="00CC46D5" w:rsidRPr="00004B1D" w:rsidRDefault="00CC46D5" w:rsidP="004E7FA3">
            <w:pPr>
              <w:pStyle w:val="TAL"/>
            </w:pPr>
          </w:p>
          <w:p w14:paraId="27D0A093" w14:textId="52B6765C" w:rsidR="00CC46D5" w:rsidRPr="00004B1D" w:rsidRDefault="00CC46D5" w:rsidP="004E7FA3">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09ACFBED" w14:textId="77777777" w:rsidR="00CC46D5" w:rsidRDefault="00CC46D5" w:rsidP="004E7FA3">
            <w:pPr>
              <w:pStyle w:val="TAL"/>
            </w:pPr>
          </w:p>
          <w:p w14:paraId="3376736A" w14:textId="4C09B62E" w:rsidR="00CC46D5" w:rsidRPr="00004B1D" w:rsidRDefault="00CC46D5" w:rsidP="004E7FA3">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7DEA9E55" w14:textId="77777777" w:rsidR="00FC6627" w:rsidRDefault="00FC6627" w:rsidP="00FC6627">
            <w:pPr>
              <w:pStyle w:val="TAL"/>
            </w:pPr>
          </w:p>
          <w:p w14:paraId="2CC91CDD" w14:textId="66DB5704" w:rsidR="00FC6627" w:rsidRDefault="00FC6627" w:rsidP="00FC6627">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w:t>
            </w:r>
            <w:r w:rsidR="00FE5365">
              <w:t>4</w:t>
            </w:r>
            <w:r>
              <w:rPr>
                <w:rFonts w:cs="Arial"/>
              </w:rPr>
              <w:t>.</w:t>
            </w:r>
          </w:p>
          <w:p w14:paraId="2BAF20C6" w14:textId="77777777" w:rsidR="00CC46D5" w:rsidRDefault="00CC46D5" w:rsidP="004E7FA3">
            <w:pPr>
              <w:pStyle w:val="TAL"/>
            </w:pPr>
          </w:p>
          <w:p w14:paraId="78890A31" w14:textId="77777777" w:rsidR="00CC46D5" w:rsidRPr="00004B1D" w:rsidRDefault="00CC46D5" w:rsidP="004E7FA3">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4E7FA3">
            <w:pPr>
              <w:pStyle w:val="TAL"/>
            </w:pPr>
          </w:p>
          <w:p w14:paraId="3C286DF0" w14:textId="2B0D1566"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as specified in IEEE </w:t>
            </w:r>
            <w:r w:rsidR="00A63904">
              <w:t>Std </w:t>
            </w:r>
            <w:r w:rsidRPr="00004B1D">
              <w:t xml:space="preserve">802.1AB [6] clause 9.2.5.1 with value of txOnly encoded as 01H, rxOnly encoded as 02H, txAndRx encoded as 03H, and disabled encoded as 04H. The length of </w:t>
            </w:r>
            <w:r>
              <w:t>Bridge</w:t>
            </w:r>
            <w:r w:rsidRPr="00004B1D">
              <w:t xml:space="preserve"> parameter value field indicates a value of 1.</w:t>
            </w:r>
          </w:p>
          <w:p w14:paraId="760E5591" w14:textId="77777777" w:rsidR="00CC46D5" w:rsidRPr="00004B1D" w:rsidRDefault="00CC46D5" w:rsidP="004E7FA3">
            <w:pPr>
              <w:pStyle w:val="TAL"/>
            </w:pPr>
          </w:p>
          <w:p w14:paraId="1EF5A386" w14:textId="2DEFF886"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w:t>
            </w:r>
            <w:r w:rsidR="000F30CC">
              <w:t>Std </w:t>
            </w:r>
            <w:r w:rsidRPr="00004B1D">
              <w:t xml:space="preserve">802.1AB [6] clause 8.5.2.2. The length of </w:t>
            </w:r>
            <w:r>
              <w:t>Bridge</w:t>
            </w:r>
            <w:r w:rsidRPr="00004B1D">
              <w:t xml:space="preserve"> parameter value field indicates a value of 1.</w:t>
            </w:r>
          </w:p>
          <w:p w14:paraId="508F0B4B" w14:textId="77777777" w:rsidR="00CC46D5" w:rsidRPr="00004B1D" w:rsidRDefault="00CC46D5" w:rsidP="004E7FA3">
            <w:pPr>
              <w:pStyle w:val="TAL"/>
            </w:pPr>
          </w:p>
          <w:p w14:paraId="1AB11E41" w14:textId="0C6F757D"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w:t>
            </w:r>
            <w:r w:rsidR="000F30CC">
              <w:t>Std </w:t>
            </w:r>
            <w:r w:rsidRPr="00004B1D">
              <w:t xml:space="preserve">802.1AB [6] clause 8.5.2.3. The length of </w:t>
            </w:r>
            <w:r>
              <w:t>Bridge</w:t>
            </w:r>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4E7FA3">
            <w:pPr>
              <w:pStyle w:val="TAL"/>
            </w:pPr>
          </w:p>
          <w:p w14:paraId="6492383A" w14:textId="35D853B4"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w:t>
            </w:r>
            <w:r w:rsidR="00002042">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58840021" w14:textId="77777777" w:rsidR="00CC46D5" w:rsidRPr="00004B1D" w:rsidRDefault="00CC46D5" w:rsidP="004E7FA3">
            <w:pPr>
              <w:pStyle w:val="TAL"/>
              <w:rPr>
                <w:rFonts w:cs="Arial"/>
              </w:rPr>
            </w:pPr>
          </w:p>
          <w:p w14:paraId="5B05E3E1" w14:textId="3E9ECB9E"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w:t>
            </w:r>
            <w:r w:rsidR="00002042">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0C040C2D" w14:textId="77777777" w:rsidR="00CC46D5" w:rsidRDefault="00CC46D5" w:rsidP="004E7FA3">
            <w:pPr>
              <w:pStyle w:val="TAL"/>
            </w:pPr>
          </w:p>
          <w:p w14:paraId="1253E13C"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DS-TT port neighbor discovery configuration for DS-TT ports</w:t>
            </w:r>
            <w:r w:rsidRPr="00004B1D">
              <w:t xml:space="preserve">, the </w:t>
            </w:r>
            <w:r>
              <w:t>Bridge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4E7FA3">
            <w:pPr>
              <w:pStyle w:val="TAL"/>
            </w:pPr>
          </w:p>
          <w:p w14:paraId="59401039"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Discovered neighbor information for DS-TT ports</w:t>
            </w:r>
            <w:r w:rsidRPr="00004B1D">
              <w:t xml:space="preserve">, the </w:t>
            </w:r>
            <w:r>
              <w:t>Bridge</w:t>
            </w:r>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4E7FA3">
            <w:pPr>
              <w:pStyle w:val="TAL"/>
            </w:pPr>
          </w:p>
          <w:p w14:paraId="6F292187" w14:textId="32C936CF" w:rsidR="00CC46D5" w:rsidRPr="00004B1D" w:rsidRDefault="00CC46D5" w:rsidP="004E7FA3">
            <w:pPr>
              <w:pStyle w:val="TAL"/>
              <w:rPr>
                <w:rFonts w:cs="Arial"/>
              </w:rPr>
            </w:pPr>
            <w:r w:rsidRPr="00004B1D">
              <w:t xml:space="preserve">When the </w:t>
            </w:r>
            <w:r>
              <w:t>Bridge</w:t>
            </w:r>
            <w:r w:rsidRPr="00004B1D">
              <w:t xml:space="preserve"> parameter name indicates </w:t>
            </w:r>
            <w:r w:rsidRPr="0054532F">
              <w:rPr>
                <w:rFonts w:cs="Arial"/>
              </w:rPr>
              <w:t>MaxStreamFilterInstances</w:t>
            </w:r>
            <w:r w:rsidRPr="00004B1D">
              <w:t xml:space="preserve">, the </w:t>
            </w:r>
            <w:r>
              <w:t>Bridge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00D779F3">
              <w:t>clause 12.31.1.1</w:t>
            </w:r>
            <w:r w:rsidRPr="00004B1D">
              <w:t xml:space="preserve">. The length of </w:t>
            </w:r>
            <w:r>
              <w:t>Bridge</w:t>
            </w:r>
            <w:r w:rsidRPr="00004B1D">
              <w:t xml:space="preserve"> parameter value field indicates a value of </w:t>
            </w:r>
            <w:r>
              <w:t>4</w:t>
            </w:r>
            <w:r w:rsidRPr="00004B1D">
              <w:rPr>
                <w:rFonts w:cs="Arial"/>
              </w:rPr>
              <w:t>.</w:t>
            </w:r>
          </w:p>
          <w:p w14:paraId="17F8261E" w14:textId="77777777" w:rsidR="00CC46D5" w:rsidRDefault="00CC46D5" w:rsidP="004E7FA3">
            <w:pPr>
              <w:pStyle w:val="TAL"/>
              <w:rPr>
                <w:rFonts w:cs="Arial"/>
              </w:rPr>
            </w:pPr>
          </w:p>
          <w:p w14:paraId="25DAF9EF" w14:textId="3BCE0FA2" w:rsidR="00CC46D5" w:rsidRPr="00004B1D" w:rsidRDefault="00CC46D5" w:rsidP="004E7FA3">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MaxStreamGateInstances</w:t>
            </w:r>
            <w:r w:rsidRPr="00004B1D">
              <w:t xml:space="preserve">, the </w:t>
            </w:r>
            <w:r>
              <w:t>Bridge</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sidR="00D779F3">
              <w:rPr>
                <w:rFonts w:cs="Arial"/>
              </w:rPr>
              <w:t>clause 12.31.1.1</w:t>
            </w:r>
            <w:r w:rsidRPr="00004B1D">
              <w:t xml:space="preserve">. The length of </w:t>
            </w:r>
            <w:r>
              <w:t>Bridge</w:t>
            </w:r>
            <w:r w:rsidRPr="00004B1D">
              <w:t xml:space="preserve"> parameter value field indicates a value of </w:t>
            </w:r>
            <w:r>
              <w:t>4</w:t>
            </w:r>
            <w:r w:rsidRPr="00004B1D">
              <w:rPr>
                <w:rFonts w:cs="Arial"/>
              </w:rPr>
              <w:t>.</w:t>
            </w:r>
          </w:p>
          <w:p w14:paraId="5CB2FFAB" w14:textId="77777777" w:rsidR="00CC46D5" w:rsidRDefault="00CC46D5" w:rsidP="004E7FA3">
            <w:pPr>
              <w:pStyle w:val="TAL"/>
              <w:rPr>
                <w:rFonts w:cs="Arial"/>
              </w:rPr>
            </w:pPr>
          </w:p>
          <w:p w14:paraId="5A0725A7" w14:textId="6B3A99AF" w:rsidR="00CC46D5" w:rsidRPr="00004B1D" w:rsidRDefault="00CC46D5" w:rsidP="004E7FA3">
            <w:pPr>
              <w:pStyle w:val="TAL"/>
              <w:rPr>
                <w:rFonts w:cs="Arial"/>
              </w:rPr>
            </w:pPr>
            <w:r w:rsidRPr="00004B1D">
              <w:lastRenderedPageBreak/>
              <w:t xml:space="preserve">When the </w:t>
            </w:r>
            <w:r>
              <w:t>Bridge</w:t>
            </w:r>
            <w:r w:rsidRPr="00004B1D">
              <w:t xml:space="preserve"> parameter name indicates </w:t>
            </w:r>
            <w:r>
              <w:rPr>
                <w:rFonts w:cs="Arial"/>
              </w:rPr>
              <w:t>PSFP</w:t>
            </w:r>
            <w:r w:rsidRPr="0054532F">
              <w:rPr>
                <w:rFonts w:cs="Arial"/>
              </w:rPr>
              <w:t>MaxFlowMeterInstances</w:t>
            </w:r>
            <w:r w:rsidRPr="00004B1D">
              <w:t xml:space="preserve">, the </w:t>
            </w:r>
            <w:r>
              <w:t>Bridge</w:t>
            </w:r>
            <w:r w:rsidRPr="00004B1D">
              <w:t xml:space="preserve"> parameter value field contains the value of </w:t>
            </w:r>
            <w:r w:rsidRPr="0054532F">
              <w:rPr>
                <w:rFonts w:cs="Arial"/>
              </w:rPr>
              <w:t>MaxFlowMeterInstances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5F3C4C09" w14:textId="77777777" w:rsidR="00CC46D5" w:rsidRDefault="00CC46D5" w:rsidP="004E7FA3">
            <w:pPr>
              <w:pStyle w:val="TAL"/>
              <w:rPr>
                <w:rFonts w:cs="Arial"/>
              </w:rPr>
            </w:pPr>
          </w:p>
          <w:p w14:paraId="3EB003BE" w14:textId="108B8709" w:rsidR="00937D5F" w:rsidRDefault="00937D5F" w:rsidP="00937D5F">
            <w:pPr>
              <w:pStyle w:val="TAL"/>
              <w:rPr>
                <w:rFonts w:cs="Arial"/>
              </w:rPr>
            </w:pPr>
            <w:r w:rsidRPr="00004B1D">
              <w:t xml:space="preserve">When the </w:t>
            </w:r>
            <w:r>
              <w:t>Bridge</w:t>
            </w:r>
            <w:r w:rsidRPr="00004B1D">
              <w:t xml:space="preserve"> parameter name indicates </w:t>
            </w:r>
            <w:r>
              <w:rPr>
                <w:rFonts w:cs="Arial"/>
              </w:rPr>
              <w:t>PSFP</w:t>
            </w:r>
            <w:r w:rsidRPr="00CA3646">
              <w:rPr>
                <w:rFonts w:cs="Arial"/>
              </w:rPr>
              <w:t>SupportedListMax</w:t>
            </w:r>
            <w:r w:rsidRPr="00004B1D">
              <w:t xml:space="preserve">, the </w:t>
            </w:r>
            <w:r>
              <w:t>Bridge</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0C4753EE" w14:textId="77777777" w:rsidR="00CC46D5" w:rsidRPr="00004B1D" w:rsidRDefault="00CC46D5" w:rsidP="004E7FA3">
            <w:pPr>
              <w:pStyle w:val="TAL"/>
            </w:pPr>
          </w:p>
          <w:p w14:paraId="276B8457" w14:textId="77777777" w:rsidR="00CC46D5" w:rsidRPr="00972C99" w:rsidRDefault="00CC46D5" w:rsidP="004E7FA3">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p>
        </w:tc>
      </w:tr>
      <w:tr w:rsidR="00CC46D5" w:rsidRPr="00972C99" w14:paraId="528FD2AA" w14:textId="77777777" w:rsidTr="008F55A2">
        <w:trPr>
          <w:cantSplit/>
          <w:jc w:val="center"/>
        </w:trPr>
        <w:tc>
          <w:tcPr>
            <w:tcW w:w="7102" w:type="dxa"/>
            <w:tcBorders>
              <w:bottom w:val="single" w:sz="4" w:space="0" w:color="auto"/>
            </w:tcBorders>
          </w:tcPr>
          <w:p w14:paraId="1741CE30" w14:textId="77777777" w:rsidR="00CC46D5" w:rsidRPr="00972C99" w:rsidRDefault="00CC46D5" w:rsidP="004E7FA3">
            <w:pPr>
              <w:pStyle w:val="TAL"/>
            </w:pPr>
          </w:p>
        </w:tc>
      </w:tr>
      <w:tr w:rsidR="003D1ACD" w:rsidRPr="00972C99" w14:paraId="71608571" w14:textId="77777777" w:rsidTr="008F55A2">
        <w:trPr>
          <w:cantSplit/>
          <w:jc w:val="center"/>
        </w:trPr>
        <w:tc>
          <w:tcPr>
            <w:tcW w:w="7102" w:type="dxa"/>
            <w:tcBorders>
              <w:top w:val="single" w:sz="4" w:space="0" w:color="auto"/>
              <w:bottom w:val="single" w:sz="4" w:space="0" w:color="auto"/>
            </w:tcBorders>
          </w:tcPr>
          <w:p w14:paraId="5948A996" w14:textId="2D92B2B1" w:rsidR="003D1ACD" w:rsidRDefault="00C8732A" w:rsidP="00C8732A">
            <w:pPr>
              <w:pStyle w:val="TAN"/>
            </w:pPr>
            <w:r>
              <w:t>NOTE</w:t>
            </w:r>
            <w:r w:rsidR="00462AF2">
              <w:t> 1</w:t>
            </w:r>
            <w:r>
              <w:t>:</w:t>
            </w:r>
            <w:r w:rsidRPr="00972C99">
              <w:tab/>
            </w:r>
            <w:r>
              <w:t>The "Set parameter" operation shall not be applicable for the following bridge parameter names:</w:t>
            </w:r>
            <w:r>
              <w:br/>
              <w:t>-</w:t>
            </w:r>
            <w:r w:rsidRPr="00972C99">
              <w:tab/>
            </w:r>
            <w:r w:rsidRPr="00004B1D">
              <w:rPr>
                <w:rFonts w:cs="Arial"/>
              </w:rPr>
              <w:t xml:space="preserve">0001H </w:t>
            </w:r>
            <w:r w:rsidRPr="00C66467">
              <w:rPr>
                <w:rFonts w:cs="Arial"/>
              </w:rPr>
              <w:t>Bridge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Pr="00C66467">
              <w:rPr>
                <w:rFonts w:cs="Arial"/>
              </w:rPr>
              <w:t>Bridge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0051H Discovered neighbor information for DS-TT ports</w:t>
            </w:r>
            <w:r>
              <w:t>;</w:t>
            </w:r>
            <w:r>
              <w:br/>
              <w:t>-</w:t>
            </w:r>
            <w:r>
              <w:tab/>
              <w:t>0070H PSFPMaxStreamFilterInstances;</w:t>
            </w:r>
            <w:r>
              <w:br/>
              <w:t>-</w:t>
            </w:r>
            <w:r>
              <w:tab/>
              <w:t>0071H PSFPMaxStreamGateInstances;</w:t>
            </w:r>
            <w:r>
              <w:br/>
              <w:t>-</w:t>
            </w:r>
            <w:r>
              <w:tab/>
              <w:t>0072H PSFPMaxFlowMeterInstances; and</w:t>
            </w:r>
            <w:r>
              <w:br/>
              <w:t>-</w:t>
            </w:r>
            <w:r>
              <w:tab/>
              <w:t>0073H PSFPSupportedListMax.</w:t>
            </w:r>
          </w:p>
          <w:p w14:paraId="248B3792" w14:textId="3AF273F5" w:rsidR="00156B7F" w:rsidRDefault="00156B7F" w:rsidP="00156B7F">
            <w:pPr>
              <w:pStyle w:val="TAN"/>
            </w:pPr>
            <w:r w:rsidRPr="00972C99">
              <w:t>NOTE</w:t>
            </w:r>
            <w:r>
              <w:t> 2</w:t>
            </w:r>
            <w:r w:rsidRPr="00972C99">
              <w:t>:</w:t>
            </w:r>
            <w:r>
              <w:tab/>
            </w:r>
            <w:r w:rsidRPr="00972C99">
              <w:tab/>
            </w:r>
            <w:r w:rsidRPr="009A0DD0">
              <w:t xml:space="preserve">Implementations </w:t>
            </w:r>
            <w:r w:rsidRPr="003061DA">
              <w:t>compliant with earlier versions of this release of the specification can interpret these values as signalling the Bridge Name</w:t>
            </w:r>
            <w:r>
              <w:t>.</w:t>
            </w:r>
          </w:p>
          <w:p w14:paraId="0BDFB07D" w14:textId="3E083182" w:rsidR="00156B7F" w:rsidRDefault="00156B7F" w:rsidP="00156B7F">
            <w:pPr>
              <w:pStyle w:val="TAN"/>
            </w:pPr>
            <w:r w:rsidRPr="00972C99">
              <w:t>NOTE</w:t>
            </w:r>
            <w:r>
              <w:t> 3</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0C5D4659" w14:textId="264B393E" w:rsidR="00002042" w:rsidRPr="00972C99" w:rsidRDefault="00156B7F" w:rsidP="008F55A2">
            <w:pPr>
              <w:pStyle w:val="TAN"/>
            </w:pPr>
            <w:r w:rsidRPr="00972C99">
              <w:t>NOTE</w:t>
            </w:r>
            <w:r>
              <w:t> 4</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tc>
      </w:tr>
    </w:tbl>
    <w:p w14:paraId="7291ABAE" w14:textId="77777777" w:rsidR="00CC46D5" w:rsidRPr="00972C99" w:rsidRDefault="00CC46D5" w:rsidP="00CC46D5"/>
    <w:p w14:paraId="042E8A45" w14:textId="77777777" w:rsidR="003D174D" w:rsidRPr="00972C99" w:rsidRDefault="003D174D" w:rsidP="003D174D">
      <w:pPr>
        <w:pStyle w:val="Heading2"/>
      </w:pPr>
      <w:bookmarkStart w:id="661" w:name="_Toc45216195"/>
      <w:bookmarkStart w:id="662" w:name="_Toc51931764"/>
      <w:bookmarkStart w:id="663" w:name="_Toc58235126"/>
      <w:bookmarkStart w:id="664" w:name="_Toc59180059"/>
      <w:r w:rsidRPr="00972C99">
        <w:t>9.</w:t>
      </w:r>
      <w:r>
        <w:t>5C</w:t>
      </w:r>
      <w:r w:rsidRPr="00972C99">
        <w:tab/>
      </w:r>
      <w:r>
        <w:t>Bridge</w:t>
      </w:r>
      <w:r w:rsidRPr="00972C99">
        <w:t xml:space="preserve"> management capability</w:t>
      </w:r>
      <w:bookmarkEnd w:id="661"/>
      <w:bookmarkEnd w:id="662"/>
      <w:bookmarkEnd w:id="663"/>
      <w:bookmarkEnd w:id="664"/>
    </w:p>
    <w:p w14:paraId="087B1F49" w14:textId="77777777" w:rsidR="003D174D" w:rsidRPr="00972C99" w:rsidRDefault="003D174D" w:rsidP="003D174D">
      <w:r w:rsidRPr="00972C99">
        <w:t xml:space="preserve">The purpose of the </w:t>
      </w:r>
      <w:r>
        <w:t>Bridge</w:t>
      </w:r>
      <w:r w:rsidRPr="00972C99">
        <w:t xml:space="preserve"> management capability information element is to inform the TSN AF of the </w:t>
      </w:r>
      <w:r>
        <w:t>Bridge</w:t>
      </w:r>
      <w:r w:rsidRPr="00972C99">
        <w:t xml:space="preserve"> parameters supported by the NW-TT.</w:t>
      </w:r>
    </w:p>
    <w:p w14:paraId="766BD90E" w14:textId="77777777" w:rsidR="003D174D" w:rsidRPr="00972C99" w:rsidRDefault="003D174D" w:rsidP="003D174D">
      <w:r w:rsidRPr="00972C99">
        <w:t xml:space="preserve">The </w:t>
      </w:r>
      <w:r>
        <w:t>Bridge</w:t>
      </w:r>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4226B4A0" w:rsidR="003D174D" w:rsidRPr="00972C99" w:rsidRDefault="003D174D" w:rsidP="003D174D">
      <w:r w:rsidRPr="00972C99">
        <w:t xml:space="preserve">The </w:t>
      </w:r>
      <w:r>
        <w:rPr>
          <w:iCs/>
        </w:rPr>
        <w:t>Bridge</w:t>
      </w:r>
      <w:r w:rsidRPr="00972C99">
        <w:rPr>
          <w:iCs/>
        </w:rPr>
        <w:t xml:space="preserve"> management capability information element has</w:t>
      </w:r>
      <w:r w:rsidRPr="00972C99">
        <w:t xml:space="preserve"> a minimum length of 5 octets</w:t>
      </w:r>
      <w:r w:rsidRPr="00A66532">
        <w:t xml:space="preserve"> and a maximum length of 6553</w:t>
      </w:r>
      <w:r w:rsidR="006271E4">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4E7FA3">
        <w:trPr>
          <w:cantSplit/>
          <w:jc w:val="center"/>
        </w:trPr>
        <w:tc>
          <w:tcPr>
            <w:tcW w:w="593" w:type="dxa"/>
            <w:tcBorders>
              <w:bottom w:val="single" w:sz="6" w:space="0" w:color="auto"/>
            </w:tcBorders>
          </w:tcPr>
          <w:p w14:paraId="2E2F3E6D" w14:textId="77777777" w:rsidR="003D174D" w:rsidRPr="00972C99" w:rsidRDefault="003D174D" w:rsidP="004E7FA3">
            <w:pPr>
              <w:pStyle w:val="TAC"/>
            </w:pPr>
            <w:r w:rsidRPr="00972C99">
              <w:t>8</w:t>
            </w:r>
          </w:p>
        </w:tc>
        <w:tc>
          <w:tcPr>
            <w:tcW w:w="594" w:type="dxa"/>
            <w:tcBorders>
              <w:bottom w:val="single" w:sz="6" w:space="0" w:color="auto"/>
            </w:tcBorders>
          </w:tcPr>
          <w:p w14:paraId="657AB0DD" w14:textId="77777777" w:rsidR="003D174D" w:rsidRPr="00972C99" w:rsidRDefault="003D174D" w:rsidP="004E7FA3">
            <w:pPr>
              <w:pStyle w:val="TAC"/>
            </w:pPr>
            <w:r w:rsidRPr="00972C99">
              <w:t>7</w:t>
            </w:r>
          </w:p>
        </w:tc>
        <w:tc>
          <w:tcPr>
            <w:tcW w:w="594" w:type="dxa"/>
            <w:tcBorders>
              <w:bottom w:val="single" w:sz="6" w:space="0" w:color="auto"/>
            </w:tcBorders>
          </w:tcPr>
          <w:p w14:paraId="2EE00340" w14:textId="77777777" w:rsidR="003D174D" w:rsidRPr="00972C99" w:rsidRDefault="003D174D" w:rsidP="004E7FA3">
            <w:pPr>
              <w:pStyle w:val="TAC"/>
            </w:pPr>
            <w:r w:rsidRPr="00972C99">
              <w:t>6</w:t>
            </w:r>
          </w:p>
        </w:tc>
        <w:tc>
          <w:tcPr>
            <w:tcW w:w="594" w:type="dxa"/>
            <w:tcBorders>
              <w:bottom w:val="single" w:sz="6" w:space="0" w:color="auto"/>
            </w:tcBorders>
          </w:tcPr>
          <w:p w14:paraId="62E9767B" w14:textId="77777777" w:rsidR="003D174D" w:rsidRPr="00972C99" w:rsidRDefault="003D174D" w:rsidP="004E7FA3">
            <w:pPr>
              <w:pStyle w:val="TAC"/>
            </w:pPr>
            <w:r w:rsidRPr="00972C99">
              <w:t>5</w:t>
            </w:r>
          </w:p>
        </w:tc>
        <w:tc>
          <w:tcPr>
            <w:tcW w:w="593" w:type="dxa"/>
            <w:tcBorders>
              <w:bottom w:val="single" w:sz="6" w:space="0" w:color="auto"/>
            </w:tcBorders>
          </w:tcPr>
          <w:p w14:paraId="31732A6C" w14:textId="77777777" w:rsidR="003D174D" w:rsidRPr="00972C99" w:rsidRDefault="003D174D" w:rsidP="004E7FA3">
            <w:pPr>
              <w:pStyle w:val="TAC"/>
            </w:pPr>
            <w:r w:rsidRPr="00972C99">
              <w:t>4</w:t>
            </w:r>
          </w:p>
        </w:tc>
        <w:tc>
          <w:tcPr>
            <w:tcW w:w="594" w:type="dxa"/>
            <w:tcBorders>
              <w:bottom w:val="single" w:sz="6" w:space="0" w:color="auto"/>
            </w:tcBorders>
          </w:tcPr>
          <w:p w14:paraId="2A2F2DA1" w14:textId="77777777" w:rsidR="003D174D" w:rsidRPr="00972C99" w:rsidRDefault="003D174D" w:rsidP="004E7FA3">
            <w:pPr>
              <w:pStyle w:val="TAC"/>
            </w:pPr>
            <w:r w:rsidRPr="00972C99">
              <w:t>3</w:t>
            </w:r>
          </w:p>
        </w:tc>
        <w:tc>
          <w:tcPr>
            <w:tcW w:w="594" w:type="dxa"/>
            <w:tcBorders>
              <w:bottom w:val="single" w:sz="6" w:space="0" w:color="auto"/>
            </w:tcBorders>
          </w:tcPr>
          <w:p w14:paraId="6EF63C66" w14:textId="77777777" w:rsidR="003D174D" w:rsidRPr="00972C99" w:rsidRDefault="003D174D" w:rsidP="004E7FA3">
            <w:pPr>
              <w:pStyle w:val="TAC"/>
            </w:pPr>
            <w:r w:rsidRPr="00972C99">
              <w:t>2</w:t>
            </w:r>
          </w:p>
        </w:tc>
        <w:tc>
          <w:tcPr>
            <w:tcW w:w="594" w:type="dxa"/>
            <w:tcBorders>
              <w:bottom w:val="single" w:sz="6" w:space="0" w:color="auto"/>
            </w:tcBorders>
          </w:tcPr>
          <w:p w14:paraId="7777F6C2" w14:textId="77777777" w:rsidR="003D174D" w:rsidRPr="00972C99" w:rsidRDefault="003D174D" w:rsidP="004E7FA3">
            <w:pPr>
              <w:pStyle w:val="TAC"/>
            </w:pPr>
            <w:r w:rsidRPr="00972C99">
              <w:t>1</w:t>
            </w:r>
          </w:p>
        </w:tc>
        <w:tc>
          <w:tcPr>
            <w:tcW w:w="950" w:type="dxa"/>
            <w:tcBorders>
              <w:left w:val="nil"/>
            </w:tcBorders>
          </w:tcPr>
          <w:p w14:paraId="50426B49" w14:textId="77777777" w:rsidR="003D174D" w:rsidRPr="00972C99" w:rsidRDefault="003D174D" w:rsidP="004E7FA3">
            <w:pPr>
              <w:pStyle w:val="TAC"/>
            </w:pPr>
          </w:p>
        </w:tc>
      </w:tr>
      <w:tr w:rsidR="003D174D" w:rsidRPr="00972C9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972C99" w:rsidRDefault="003D174D" w:rsidP="004E7FA3">
            <w:pPr>
              <w:pStyle w:val="TAC"/>
            </w:pPr>
            <w:r>
              <w:t>Bridge</w:t>
            </w:r>
            <w:r w:rsidRPr="00972C99">
              <w:t xml:space="preserve"> management capability IEI</w:t>
            </w:r>
          </w:p>
        </w:tc>
        <w:tc>
          <w:tcPr>
            <w:tcW w:w="950" w:type="dxa"/>
            <w:tcBorders>
              <w:left w:val="single" w:sz="6" w:space="0" w:color="auto"/>
            </w:tcBorders>
          </w:tcPr>
          <w:p w14:paraId="57BB3A4A" w14:textId="77777777" w:rsidR="003D174D" w:rsidRPr="00972C99" w:rsidRDefault="003D174D" w:rsidP="004E7FA3">
            <w:pPr>
              <w:pStyle w:val="TAL"/>
            </w:pPr>
            <w:r w:rsidRPr="00972C99">
              <w:t>octet 1</w:t>
            </w:r>
          </w:p>
        </w:tc>
      </w:tr>
      <w:tr w:rsidR="003D174D" w:rsidRPr="00972C9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4E7FA3">
            <w:pPr>
              <w:pStyle w:val="TAC"/>
            </w:pPr>
          </w:p>
          <w:p w14:paraId="5AD3A106" w14:textId="77777777" w:rsidR="003D174D" w:rsidRPr="00972C99" w:rsidRDefault="003D174D" w:rsidP="004E7FA3">
            <w:pPr>
              <w:pStyle w:val="TAC"/>
            </w:pPr>
            <w:r w:rsidRPr="00972C99">
              <w:t xml:space="preserve">Length of </w:t>
            </w:r>
            <w:r>
              <w:t>Bridge</w:t>
            </w:r>
            <w:r w:rsidRPr="00972C99">
              <w:t xml:space="preserve"> management capability contents</w:t>
            </w:r>
          </w:p>
          <w:p w14:paraId="03D53B60" w14:textId="77777777" w:rsidR="003D174D" w:rsidRPr="00972C99" w:rsidRDefault="003D174D" w:rsidP="004E7FA3">
            <w:pPr>
              <w:pStyle w:val="TAC"/>
            </w:pPr>
          </w:p>
        </w:tc>
        <w:tc>
          <w:tcPr>
            <w:tcW w:w="950" w:type="dxa"/>
            <w:tcBorders>
              <w:left w:val="single" w:sz="6" w:space="0" w:color="auto"/>
            </w:tcBorders>
          </w:tcPr>
          <w:p w14:paraId="26537D56" w14:textId="77777777" w:rsidR="003D174D" w:rsidRPr="00972C99" w:rsidRDefault="003D174D" w:rsidP="004E7FA3">
            <w:pPr>
              <w:pStyle w:val="TAL"/>
            </w:pPr>
            <w:r w:rsidRPr="00972C99">
              <w:t>octet 2</w:t>
            </w:r>
          </w:p>
          <w:p w14:paraId="6BFC0D34" w14:textId="77777777" w:rsidR="003D174D" w:rsidRPr="00972C99" w:rsidRDefault="003D174D" w:rsidP="004E7FA3">
            <w:pPr>
              <w:pStyle w:val="TAL"/>
            </w:pPr>
          </w:p>
          <w:p w14:paraId="3F93703D" w14:textId="77777777" w:rsidR="003D174D" w:rsidRPr="00972C99" w:rsidRDefault="003D174D" w:rsidP="004E7FA3">
            <w:pPr>
              <w:pStyle w:val="TAL"/>
            </w:pPr>
            <w:r w:rsidRPr="00972C99">
              <w:t>octet 3</w:t>
            </w:r>
          </w:p>
        </w:tc>
      </w:tr>
      <w:tr w:rsidR="003D174D" w:rsidRPr="00972C9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4E7FA3">
            <w:pPr>
              <w:pStyle w:val="TAC"/>
            </w:pPr>
          </w:p>
          <w:p w14:paraId="45975E1E" w14:textId="77777777" w:rsidR="003D174D" w:rsidRPr="00972C99" w:rsidRDefault="003D174D" w:rsidP="004E7FA3">
            <w:pPr>
              <w:pStyle w:val="TAC"/>
            </w:pPr>
          </w:p>
          <w:p w14:paraId="5B027DE9" w14:textId="77777777" w:rsidR="003D174D" w:rsidRPr="00972C99" w:rsidRDefault="003D174D" w:rsidP="004E7FA3">
            <w:pPr>
              <w:pStyle w:val="TAC"/>
            </w:pPr>
            <w:r>
              <w:t>Bridge</w:t>
            </w:r>
            <w:r w:rsidRPr="00972C99">
              <w:t xml:space="preserve"> management capability contents</w:t>
            </w:r>
          </w:p>
          <w:p w14:paraId="09A54BC2" w14:textId="77777777" w:rsidR="003D174D" w:rsidRPr="00972C99" w:rsidRDefault="003D174D" w:rsidP="004E7FA3">
            <w:pPr>
              <w:pStyle w:val="TAC"/>
            </w:pPr>
          </w:p>
          <w:p w14:paraId="25580B79" w14:textId="77777777" w:rsidR="003D174D" w:rsidRPr="00972C99" w:rsidRDefault="003D174D" w:rsidP="004E7FA3">
            <w:pPr>
              <w:pStyle w:val="TAC"/>
            </w:pPr>
          </w:p>
        </w:tc>
        <w:tc>
          <w:tcPr>
            <w:tcW w:w="950" w:type="dxa"/>
            <w:tcBorders>
              <w:left w:val="single" w:sz="6" w:space="0" w:color="auto"/>
            </w:tcBorders>
          </w:tcPr>
          <w:p w14:paraId="3DBCEB10" w14:textId="77777777" w:rsidR="003D174D" w:rsidRPr="00972C99" w:rsidRDefault="003D174D" w:rsidP="004E7FA3">
            <w:pPr>
              <w:pStyle w:val="TAL"/>
            </w:pPr>
            <w:r w:rsidRPr="00972C99">
              <w:t>octet 4</w:t>
            </w:r>
          </w:p>
          <w:p w14:paraId="139290F1" w14:textId="77777777" w:rsidR="003D174D" w:rsidRPr="00972C99" w:rsidRDefault="003D174D" w:rsidP="004E7FA3">
            <w:pPr>
              <w:pStyle w:val="TAL"/>
            </w:pPr>
          </w:p>
          <w:p w14:paraId="78CF3601" w14:textId="77777777" w:rsidR="003D174D" w:rsidRPr="00972C99" w:rsidRDefault="003D174D" w:rsidP="004E7FA3">
            <w:pPr>
              <w:pStyle w:val="TAL"/>
            </w:pPr>
          </w:p>
          <w:p w14:paraId="4057B701" w14:textId="77777777" w:rsidR="003D174D" w:rsidRPr="00972C99" w:rsidRDefault="003D174D" w:rsidP="004E7FA3">
            <w:pPr>
              <w:pStyle w:val="TAL"/>
            </w:pPr>
          </w:p>
          <w:p w14:paraId="001477E9" w14:textId="77777777" w:rsidR="003D174D" w:rsidRPr="00972C99" w:rsidRDefault="003D174D" w:rsidP="004E7FA3">
            <w:pPr>
              <w:pStyle w:val="TAL"/>
            </w:pPr>
            <w:r w:rsidRPr="00972C99">
              <w:t>octet z</w:t>
            </w:r>
          </w:p>
        </w:tc>
      </w:tr>
    </w:tbl>
    <w:p w14:paraId="00907985" w14:textId="77777777" w:rsidR="003D174D" w:rsidRPr="00972C99" w:rsidRDefault="003D174D" w:rsidP="003D174D">
      <w:pPr>
        <w:pStyle w:val="TF"/>
      </w:pPr>
      <w:r w:rsidRPr="00972C99">
        <w:t>Figure 9.</w:t>
      </w:r>
      <w:r>
        <w:t>5C</w:t>
      </w:r>
      <w:r w:rsidRPr="00972C99">
        <w:t xml:space="preserve">.1: </w:t>
      </w:r>
      <w:r>
        <w:t>Bridge</w:t>
      </w:r>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4E7FA3">
        <w:trPr>
          <w:cantSplit/>
          <w:jc w:val="center"/>
        </w:trPr>
        <w:tc>
          <w:tcPr>
            <w:tcW w:w="593" w:type="dxa"/>
            <w:tcBorders>
              <w:bottom w:val="single" w:sz="6" w:space="0" w:color="auto"/>
            </w:tcBorders>
          </w:tcPr>
          <w:p w14:paraId="2D84F461" w14:textId="77777777" w:rsidR="003D174D" w:rsidRPr="00972C99" w:rsidRDefault="003D174D" w:rsidP="004E7FA3">
            <w:pPr>
              <w:pStyle w:val="TAC"/>
            </w:pPr>
            <w:r w:rsidRPr="00972C99">
              <w:lastRenderedPageBreak/>
              <w:t>8</w:t>
            </w:r>
          </w:p>
        </w:tc>
        <w:tc>
          <w:tcPr>
            <w:tcW w:w="594" w:type="dxa"/>
            <w:tcBorders>
              <w:bottom w:val="single" w:sz="6" w:space="0" w:color="auto"/>
            </w:tcBorders>
          </w:tcPr>
          <w:p w14:paraId="60A007D3" w14:textId="77777777" w:rsidR="003D174D" w:rsidRPr="00972C99" w:rsidRDefault="003D174D" w:rsidP="004E7FA3">
            <w:pPr>
              <w:pStyle w:val="TAC"/>
            </w:pPr>
            <w:r w:rsidRPr="00972C99">
              <w:t>7</w:t>
            </w:r>
          </w:p>
        </w:tc>
        <w:tc>
          <w:tcPr>
            <w:tcW w:w="594" w:type="dxa"/>
            <w:tcBorders>
              <w:bottom w:val="single" w:sz="6" w:space="0" w:color="auto"/>
            </w:tcBorders>
          </w:tcPr>
          <w:p w14:paraId="76591AA4" w14:textId="77777777" w:rsidR="003D174D" w:rsidRPr="00972C99" w:rsidRDefault="003D174D" w:rsidP="004E7FA3">
            <w:pPr>
              <w:pStyle w:val="TAC"/>
            </w:pPr>
            <w:r w:rsidRPr="00972C99">
              <w:t>6</w:t>
            </w:r>
          </w:p>
        </w:tc>
        <w:tc>
          <w:tcPr>
            <w:tcW w:w="594" w:type="dxa"/>
            <w:tcBorders>
              <w:bottom w:val="single" w:sz="6" w:space="0" w:color="auto"/>
            </w:tcBorders>
          </w:tcPr>
          <w:p w14:paraId="5360027C" w14:textId="77777777" w:rsidR="003D174D" w:rsidRPr="00972C99" w:rsidRDefault="003D174D" w:rsidP="004E7FA3">
            <w:pPr>
              <w:pStyle w:val="TAC"/>
            </w:pPr>
            <w:r w:rsidRPr="00972C99">
              <w:t>5</w:t>
            </w:r>
          </w:p>
        </w:tc>
        <w:tc>
          <w:tcPr>
            <w:tcW w:w="593" w:type="dxa"/>
            <w:tcBorders>
              <w:bottom w:val="single" w:sz="6" w:space="0" w:color="auto"/>
            </w:tcBorders>
          </w:tcPr>
          <w:p w14:paraId="254C2118" w14:textId="77777777" w:rsidR="003D174D" w:rsidRPr="00972C99" w:rsidRDefault="003D174D" w:rsidP="004E7FA3">
            <w:pPr>
              <w:pStyle w:val="TAC"/>
            </w:pPr>
            <w:r w:rsidRPr="00972C99">
              <w:t>4</w:t>
            </w:r>
          </w:p>
        </w:tc>
        <w:tc>
          <w:tcPr>
            <w:tcW w:w="594" w:type="dxa"/>
            <w:tcBorders>
              <w:bottom w:val="single" w:sz="6" w:space="0" w:color="auto"/>
            </w:tcBorders>
          </w:tcPr>
          <w:p w14:paraId="749E6B95" w14:textId="77777777" w:rsidR="003D174D" w:rsidRPr="00972C99" w:rsidRDefault="003D174D" w:rsidP="004E7FA3">
            <w:pPr>
              <w:pStyle w:val="TAC"/>
            </w:pPr>
            <w:r w:rsidRPr="00972C99">
              <w:t>3</w:t>
            </w:r>
          </w:p>
        </w:tc>
        <w:tc>
          <w:tcPr>
            <w:tcW w:w="594" w:type="dxa"/>
            <w:tcBorders>
              <w:bottom w:val="single" w:sz="6" w:space="0" w:color="auto"/>
            </w:tcBorders>
          </w:tcPr>
          <w:p w14:paraId="7C923979" w14:textId="77777777" w:rsidR="003D174D" w:rsidRPr="00972C99" w:rsidRDefault="003D174D" w:rsidP="004E7FA3">
            <w:pPr>
              <w:pStyle w:val="TAC"/>
            </w:pPr>
            <w:r w:rsidRPr="00972C99">
              <w:t>2</w:t>
            </w:r>
          </w:p>
        </w:tc>
        <w:tc>
          <w:tcPr>
            <w:tcW w:w="594" w:type="dxa"/>
            <w:tcBorders>
              <w:bottom w:val="single" w:sz="6" w:space="0" w:color="auto"/>
            </w:tcBorders>
          </w:tcPr>
          <w:p w14:paraId="10B3CB06" w14:textId="77777777" w:rsidR="003D174D" w:rsidRPr="00972C99" w:rsidRDefault="003D174D" w:rsidP="004E7FA3">
            <w:pPr>
              <w:pStyle w:val="TAC"/>
            </w:pPr>
            <w:r w:rsidRPr="00972C99">
              <w:t>1</w:t>
            </w:r>
          </w:p>
        </w:tc>
        <w:tc>
          <w:tcPr>
            <w:tcW w:w="950" w:type="dxa"/>
            <w:tcBorders>
              <w:left w:val="nil"/>
            </w:tcBorders>
          </w:tcPr>
          <w:p w14:paraId="5C806697" w14:textId="77777777" w:rsidR="003D174D" w:rsidRPr="00972C99" w:rsidRDefault="003D174D" w:rsidP="004E7FA3">
            <w:pPr>
              <w:pStyle w:val="TAC"/>
            </w:pPr>
          </w:p>
        </w:tc>
      </w:tr>
      <w:tr w:rsidR="003D174D" w:rsidRPr="00972C9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4E7FA3">
            <w:pPr>
              <w:pStyle w:val="TAC"/>
            </w:pPr>
          </w:p>
          <w:p w14:paraId="41DC7C99" w14:textId="77777777" w:rsidR="003D174D" w:rsidRPr="00972C99" w:rsidRDefault="003D174D" w:rsidP="004E7FA3">
            <w:pPr>
              <w:pStyle w:val="TAC"/>
            </w:pPr>
            <w:r w:rsidRPr="00972C99">
              <w:t xml:space="preserve">Supported </w:t>
            </w:r>
            <w:r>
              <w:t>Bridge</w:t>
            </w:r>
            <w:r w:rsidRPr="00972C99">
              <w:t xml:space="preserve"> parameter name 1</w:t>
            </w:r>
          </w:p>
          <w:p w14:paraId="42A4C27D" w14:textId="77777777" w:rsidR="003D174D" w:rsidRPr="00972C99" w:rsidRDefault="003D174D" w:rsidP="004E7FA3">
            <w:pPr>
              <w:pStyle w:val="TAC"/>
            </w:pPr>
          </w:p>
        </w:tc>
        <w:tc>
          <w:tcPr>
            <w:tcW w:w="950" w:type="dxa"/>
            <w:tcBorders>
              <w:left w:val="single" w:sz="6" w:space="0" w:color="auto"/>
            </w:tcBorders>
          </w:tcPr>
          <w:p w14:paraId="45C60522" w14:textId="77777777" w:rsidR="003D174D" w:rsidRPr="00972C99" w:rsidRDefault="003D174D" w:rsidP="004E7FA3">
            <w:pPr>
              <w:pStyle w:val="TAL"/>
            </w:pPr>
            <w:r w:rsidRPr="00972C99">
              <w:t>octet 4</w:t>
            </w:r>
          </w:p>
          <w:p w14:paraId="58BFCD61" w14:textId="77777777" w:rsidR="003D174D" w:rsidRPr="00972C99" w:rsidRDefault="003D174D" w:rsidP="004E7FA3">
            <w:pPr>
              <w:pStyle w:val="TAL"/>
            </w:pPr>
          </w:p>
          <w:p w14:paraId="5136EEE2" w14:textId="77777777" w:rsidR="003D174D" w:rsidRPr="00972C99" w:rsidRDefault="003D174D" w:rsidP="004E7FA3">
            <w:pPr>
              <w:pStyle w:val="TAL"/>
            </w:pPr>
            <w:r w:rsidRPr="00972C99">
              <w:t>octet 5</w:t>
            </w:r>
          </w:p>
        </w:tc>
      </w:tr>
      <w:tr w:rsidR="003D174D" w:rsidRPr="00972C9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4E7FA3">
            <w:pPr>
              <w:pStyle w:val="TAC"/>
            </w:pPr>
          </w:p>
          <w:p w14:paraId="587DCAE2" w14:textId="77777777" w:rsidR="003D174D" w:rsidRPr="00972C99" w:rsidRDefault="003D174D" w:rsidP="004E7FA3">
            <w:pPr>
              <w:pStyle w:val="TAC"/>
            </w:pPr>
            <w:r w:rsidRPr="00972C99">
              <w:t xml:space="preserve">Supported </w:t>
            </w:r>
            <w:r>
              <w:t>Bridge</w:t>
            </w:r>
            <w:r w:rsidRPr="00972C99">
              <w:t xml:space="preserve"> parameter name 2</w:t>
            </w:r>
          </w:p>
        </w:tc>
        <w:tc>
          <w:tcPr>
            <w:tcW w:w="950" w:type="dxa"/>
            <w:tcBorders>
              <w:left w:val="single" w:sz="6" w:space="0" w:color="auto"/>
            </w:tcBorders>
          </w:tcPr>
          <w:p w14:paraId="6CDD30A4" w14:textId="77777777" w:rsidR="003D174D" w:rsidRPr="00972C99" w:rsidRDefault="003D174D" w:rsidP="004E7FA3">
            <w:pPr>
              <w:pStyle w:val="TAL"/>
            </w:pPr>
            <w:r w:rsidRPr="00972C99">
              <w:t>octet 6</w:t>
            </w:r>
          </w:p>
          <w:p w14:paraId="7C9FFD09" w14:textId="77777777" w:rsidR="003D174D" w:rsidRPr="00972C99" w:rsidRDefault="003D174D" w:rsidP="004E7FA3">
            <w:pPr>
              <w:pStyle w:val="TAL"/>
            </w:pPr>
          </w:p>
          <w:p w14:paraId="20BB2D0B" w14:textId="77777777" w:rsidR="003D174D" w:rsidRPr="00972C99" w:rsidRDefault="003D174D" w:rsidP="004E7FA3">
            <w:pPr>
              <w:pStyle w:val="TAL"/>
            </w:pPr>
            <w:r w:rsidRPr="00972C99">
              <w:t>octet 7</w:t>
            </w:r>
          </w:p>
        </w:tc>
      </w:tr>
      <w:tr w:rsidR="003D174D" w:rsidRPr="00972C9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4E7FA3">
            <w:pPr>
              <w:pStyle w:val="TAC"/>
            </w:pPr>
          </w:p>
          <w:p w14:paraId="7A83DFDC" w14:textId="77777777" w:rsidR="003D174D" w:rsidRPr="00972C99" w:rsidRDefault="003D174D" w:rsidP="004E7FA3">
            <w:pPr>
              <w:pStyle w:val="TAC"/>
            </w:pPr>
          </w:p>
          <w:p w14:paraId="302FF727" w14:textId="77777777" w:rsidR="003D174D" w:rsidRPr="00972C99" w:rsidRDefault="003D174D" w:rsidP="004E7FA3">
            <w:pPr>
              <w:pStyle w:val="TAC"/>
            </w:pPr>
            <w:r w:rsidRPr="00972C99">
              <w:t>…</w:t>
            </w:r>
          </w:p>
          <w:p w14:paraId="3B29734D" w14:textId="77777777" w:rsidR="003D174D" w:rsidRPr="00972C99" w:rsidRDefault="003D174D" w:rsidP="004E7FA3">
            <w:pPr>
              <w:pStyle w:val="TAC"/>
            </w:pPr>
          </w:p>
          <w:p w14:paraId="40392C89" w14:textId="77777777" w:rsidR="003D174D" w:rsidRPr="00972C99" w:rsidRDefault="003D174D" w:rsidP="004E7FA3">
            <w:pPr>
              <w:pStyle w:val="TAC"/>
            </w:pPr>
          </w:p>
        </w:tc>
        <w:tc>
          <w:tcPr>
            <w:tcW w:w="950" w:type="dxa"/>
            <w:tcBorders>
              <w:left w:val="single" w:sz="6" w:space="0" w:color="auto"/>
            </w:tcBorders>
          </w:tcPr>
          <w:p w14:paraId="6C6E5C42" w14:textId="77777777" w:rsidR="003D174D" w:rsidRDefault="003D174D" w:rsidP="004E7FA3">
            <w:pPr>
              <w:pStyle w:val="TAL"/>
            </w:pPr>
            <w:r w:rsidRPr="00972C99">
              <w:t>octet 8</w:t>
            </w:r>
          </w:p>
          <w:p w14:paraId="60D63DAB" w14:textId="77777777" w:rsidR="003D174D" w:rsidRDefault="003D174D" w:rsidP="004E7FA3">
            <w:pPr>
              <w:pStyle w:val="TAL"/>
            </w:pPr>
          </w:p>
          <w:p w14:paraId="1608C654" w14:textId="77777777" w:rsidR="003D174D" w:rsidRDefault="003D174D" w:rsidP="004E7FA3">
            <w:pPr>
              <w:pStyle w:val="TAL"/>
            </w:pPr>
          </w:p>
          <w:p w14:paraId="69AD4BFF" w14:textId="77777777" w:rsidR="003D174D" w:rsidRDefault="003D174D" w:rsidP="004E7FA3">
            <w:pPr>
              <w:pStyle w:val="TAL"/>
            </w:pPr>
          </w:p>
          <w:p w14:paraId="38495A6B" w14:textId="77777777" w:rsidR="003D174D" w:rsidRPr="00972C99" w:rsidRDefault="003D174D" w:rsidP="004E7FA3">
            <w:pPr>
              <w:pStyle w:val="TAL"/>
            </w:pPr>
            <w:r>
              <w:t>octet z-2</w:t>
            </w:r>
          </w:p>
        </w:tc>
      </w:tr>
      <w:tr w:rsidR="003D174D" w:rsidRPr="00972C9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4E7FA3">
            <w:pPr>
              <w:pStyle w:val="TAC"/>
            </w:pPr>
          </w:p>
          <w:p w14:paraId="50C6D6A9" w14:textId="77777777" w:rsidR="003D174D" w:rsidRPr="00972C99" w:rsidRDefault="003D174D" w:rsidP="004E7FA3">
            <w:pPr>
              <w:pStyle w:val="TAC"/>
            </w:pPr>
            <w:r w:rsidRPr="00972C99">
              <w:t xml:space="preserve">Supported </w:t>
            </w:r>
            <w:r>
              <w:t>Bridge</w:t>
            </w:r>
            <w:r w:rsidRPr="00972C99">
              <w:t xml:space="preserve"> parameter name N</w:t>
            </w:r>
          </w:p>
        </w:tc>
        <w:tc>
          <w:tcPr>
            <w:tcW w:w="950" w:type="dxa"/>
            <w:tcBorders>
              <w:left w:val="single" w:sz="6" w:space="0" w:color="auto"/>
            </w:tcBorders>
          </w:tcPr>
          <w:p w14:paraId="7725FB0A" w14:textId="77777777" w:rsidR="003D174D" w:rsidRPr="00972C99" w:rsidRDefault="003D174D" w:rsidP="004E7FA3">
            <w:pPr>
              <w:pStyle w:val="TAL"/>
            </w:pPr>
            <w:r w:rsidRPr="00972C99">
              <w:t>octet z-1</w:t>
            </w:r>
          </w:p>
          <w:p w14:paraId="071CB32F" w14:textId="77777777" w:rsidR="003D174D" w:rsidRDefault="003D174D" w:rsidP="004E7FA3">
            <w:pPr>
              <w:pStyle w:val="TAL"/>
            </w:pPr>
          </w:p>
          <w:p w14:paraId="7312D1FC" w14:textId="77777777" w:rsidR="003D174D" w:rsidRPr="00972C99" w:rsidRDefault="003D174D" w:rsidP="004E7FA3">
            <w:pPr>
              <w:pStyle w:val="TAL"/>
            </w:pPr>
            <w:r w:rsidRPr="00972C99">
              <w:t>octet z</w:t>
            </w:r>
          </w:p>
        </w:tc>
      </w:tr>
    </w:tbl>
    <w:p w14:paraId="32466B6F" w14:textId="77777777"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r>
        <w:rPr>
          <w:lang w:val="fr-FR"/>
        </w:rPr>
        <w:t>Bridge</w:t>
      </w:r>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77777777" w:rsidR="003D174D" w:rsidRPr="00972C99" w:rsidRDefault="003D174D" w:rsidP="003D174D">
      <w:pPr>
        <w:pStyle w:val="TH"/>
      </w:pPr>
      <w:r w:rsidRPr="00972C99">
        <w:t>Table 9.</w:t>
      </w:r>
      <w:r>
        <w:t>5C</w:t>
      </w:r>
      <w:r w:rsidRPr="00972C99">
        <w:t xml:space="preserve">.1: </w:t>
      </w:r>
      <w:r>
        <w:t>Bridge</w:t>
      </w:r>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4E7FA3">
        <w:trPr>
          <w:cantSplit/>
          <w:jc w:val="center"/>
        </w:trPr>
        <w:tc>
          <w:tcPr>
            <w:tcW w:w="7102" w:type="dxa"/>
          </w:tcPr>
          <w:p w14:paraId="33F5C703" w14:textId="77777777" w:rsidR="003D174D" w:rsidRPr="00972C99" w:rsidRDefault="003D174D" w:rsidP="004E7FA3">
            <w:pPr>
              <w:pStyle w:val="TAL"/>
            </w:pPr>
            <w:r w:rsidRPr="00972C99">
              <w:t xml:space="preserve">Value part of the </w:t>
            </w:r>
            <w:r>
              <w:t>Bridge</w:t>
            </w:r>
            <w:r w:rsidRPr="00972C99">
              <w:t xml:space="preserve"> management capability information element (octets 4 to z)</w:t>
            </w:r>
          </w:p>
        </w:tc>
      </w:tr>
      <w:tr w:rsidR="003D174D" w:rsidRPr="00972C99" w14:paraId="30C9FCB1" w14:textId="77777777" w:rsidTr="004E7FA3">
        <w:trPr>
          <w:cantSplit/>
          <w:jc w:val="center"/>
        </w:trPr>
        <w:tc>
          <w:tcPr>
            <w:tcW w:w="7102" w:type="dxa"/>
          </w:tcPr>
          <w:p w14:paraId="1D1B0636" w14:textId="77777777" w:rsidR="003D174D" w:rsidRPr="00972C99" w:rsidRDefault="003D174D" w:rsidP="004E7FA3">
            <w:pPr>
              <w:pStyle w:val="TAL"/>
            </w:pPr>
          </w:p>
        </w:tc>
      </w:tr>
      <w:tr w:rsidR="003D174D" w:rsidRPr="00972C99" w14:paraId="3F6BB378" w14:textId="77777777" w:rsidTr="004E7FA3">
        <w:trPr>
          <w:cantSplit/>
          <w:jc w:val="center"/>
        </w:trPr>
        <w:tc>
          <w:tcPr>
            <w:tcW w:w="7102" w:type="dxa"/>
          </w:tcPr>
          <w:p w14:paraId="4FEFD92F" w14:textId="77777777" w:rsidR="003D174D" w:rsidRPr="00972C99" w:rsidRDefault="003D174D" w:rsidP="004E7FA3">
            <w:pPr>
              <w:pStyle w:val="TAL"/>
            </w:pPr>
            <w:r w:rsidRPr="00972C99">
              <w:t xml:space="preserve">The value part of the </w:t>
            </w:r>
            <w:r>
              <w:t>Bridge</w:t>
            </w:r>
            <w:r w:rsidRPr="00972C99">
              <w:t xml:space="preserve"> management capability information element consists of one or several supported </w:t>
            </w:r>
            <w:r>
              <w:t>Bridge</w:t>
            </w:r>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4E7FA3">
        <w:trPr>
          <w:cantSplit/>
          <w:jc w:val="center"/>
        </w:trPr>
        <w:tc>
          <w:tcPr>
            <w:tcW w:w="7102" w:type="dxa"/>
            <w:tcBorders>
              <w:bottom w:val="single" w:sz="4" w:space="0" w:color="auto"/>
            </w:tcBorders>
          </w:tcPr>
          <w:p w14:paraId="21D0E2CE" w14:textId="77777777" w:rsidR="003D174D" w:rsidRPr="00972C99" w:rsidRDefault="003D174D" w:rsidP="004E7FA3">
            <w:pPr>
              <w:pStyle w:val="TAL"/>
            </w:pPr>
          </w:p>
        </w:tc>
      </w:tr>
    </w:tbl>
    <w:p w14:paraId="54C1BBBB" w14:textId="77777777" w:rsidR="003D174D" w:rsidRPr="00972C99" w:rsidRDefault="003D174D" w:rsidP="003D174D"/>
    <w:p w14:paraId="0FE7630B" w14:textId="77777777" w:rsidR="004A4723" w:rsidRPr="00972C99" w:rsidRDefault="004A4723" w:rsidP="004A4723">
      <w:pPr>
        <w:pStyle w:val="Heading2"/>
      </w:pPr>
      <w:bookmarkStart w:id="665" w:name="_Toc45216196"/>
      <w:bookmarkStart w:id="666" w:name="_Toc51931765"/>
      <w:bookmarkStart w:id="667" w:name="_Toc58235127"/>
      <w:bookmarkStart w:id="668" w:name="_Toc59180060"/>
      <w:r w:rsidRPr="00972C99">
        <w:t>9.</w:t>
      </w:r>
      <w:r>
        <w:t>5D</w:t>
      </w:r>
      <w:r w:rsidRPr="00972C99">
        <w:tab/>
      </w:r>
      <w:r>
        <w:t>Bridge</w:t>
      </w:r>
      <w:r w:rsidRPr="00972C99">
        <w:t xml:space="preserve"> status</w:t>
      </w:r>
      <w:bookmarkEnd w:id="665"/>
      <w:bookmarkEnd w:id="666"/>
      <w:bookmarkEnd w:id="667"/>
      <w:bookmarkEnd w:id="668"/>
    </w:p>
    <w:p w14:paraId="3ACF5CE9" w14:textId="77777777" w:rsidR="004A4723" w:rsidRPr="00972C99" w:rsidRDefault="004A4723" w:rsidP="004A4723">
      <w:r w:rsidRPr="00972C99">
        <w:t xml:space="preserve">The purpose of the </w:t>
      </w:r>
      <w:r>
        <w:t>Bridge</w:t>
      </w:r>
      <w:r w:rsidRPr="00972C99">
        <w:t xml:space="preserve"> status information element is to report the values of </w:t>
      </w:r>
      <w:r>
        <w:t>Bridge</w:t>
      </w:r>
      <w:r w:rsidRPr="00972C99">
        <w:t xml:space="preserve"> parameters of the NW-TT to the TSN AF.</w:t>
      </w:r>
    </w:p>
    <w:p w14:paraId="402C2E29" w14:textId="77777777" w:rsidR="004A4723" w:rsidRPr="00972C99" w:rsidRDefault="004A4723" w:rsidP="004A4723">
      <w:r w:rsidRPr="00972C99">
        <w:t xml:space="preserve">The </w:t>
      </w:r>
      <w:r>
        <w:t>Bridge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61EC473F" w:rsidR="004A4723" w:rsidRPr="00972C99" w:rsidRDefault="004A4723" w:rsidP="004A4723">
      <w:r w:rsidRPr="00972C99">
        <w:t xml:space="preserve">The </w:t>
      </w:r>
      <w:r>
        <w:rPr>
          <w:iCs/>
        </w:rPr>
        <w:t>Bridge</w:t>
      </w:r>
      <w:r w:rsidRPr="00972C99">
        <w:rPr>
          <w:iCs/>
        </w:rPr>
        <w:t xml:space="preserve"> status information element has</w:t>
      </w:r>
      <w:r w:rsidRPr="00972C99">
        <w:t xml:space="preserve"> a minimum length of 5 octets</w:t>
      </w:r>
      <w:r w:rsidRPr="00710EFA">
        <w:t xml:space="preserve"> </w:t>
      </w:r>
      <w:r w:rsidRPr="00A66532">
        <w:t>and a maximum length of 6553</w:t>
      </w:r>
      <w:r w:rsidR="00E27A26">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4E7FA3">
        <w:trPr>
          <w:cantSplit/>
          <w:jc w:val="center"/>
        </w:trPr>
        <w:tc>
          <w:tcPr>
            <w:tcW w:w="593" w:type="dxa"/>
            <w:tcBorders>
              <w:bottom w:val="single" w:sz="6" w:space="0" w:color="auto"/>
            </w:tcBorders>
          </w:tcPr>
          <w:p w14:paraId="164F57A0" w14:textId="77777777" w:rsidR="004A4723" w:rsidRPr="00972C99" w:rsidRDefault="004A4723" w:rsidP="004E7FA3">
            <w:pPr>
              <w:pStyle w:val="TAC"/>
            </w:pPr>
            <w:r w:rsidRPr="00972C99">
              <w:t>8</w:t>
            </w:r>
          </w:p>
        </w:tc>
        <w:tc>
          <w:tcPr>
            <w:tcW w:w="594" w:type="dxa"/>
            <w:tcBorders>
              <w:bottom w:val="single" w:sz="6" w:space="0" w:color="auto"/>
            </w:tcBorders>
          </w:tcPr>
          <w:p w14:paraId="7CE157E2" w14:textId="77777777" w:rsidR="004A4723" w:rsidRPr="00972C99" w:rsidRDefault="004A4723" w:rsidP="004E7FA3">
            <w:pPr>
              <w:pStyle w:val="TAC"/>
            </w:pPr>
            <w:r w:rsidRPr="00972C99">
              <w:t>7</w:t>
            </w:r>
          </w:p>
        </w:tc>
        <w:tc>
          <w:tcPr>
            <w:tcW w:w="594" w:type="dxa"/>
            <w:tcBorders>
              <w:bottom w:val="single" w:sz="6" w:space="0" w:color="auto"/>
            </w:tcBorders>
          </w:tcPr>
          <w:p w14:paraId="6BF5733B" w14:textId="77777777" w:rsidR="004A4723" w:rsidRPr="00972C99" w:rsidRDefault="004A4723" w:rsidP="004E7FA3">
            <w:pPr>
              <w:pStyle w:val="TAC"/>
            </w:pPr>
            <w:r w:rsidRPr="00972C99">
              <w:t>6</w:t>
            </w:r>
          </w:p>
        </w:tc>
        <w:tc>
          <w:tcPr>
            <w:tcW w:w="594" w:type="dxa"/>
            <w:tcBorders>
              <w:bottom w:val="single" w:sz="6" w:space="0" w:color="auto"/>
            </w:tcBorders>
          </w:tcPr>
          <w:p w14:paraId="4252A1A2" w14:textId="77777777" w:rsidR="004A4723" w:rsidRPr="00972C99" w:rsidRDefault="004A4723" w:rsidP="004E7FA3">
            <w:pPr>
              <w:pStyle w:val="TAC"/>
            </w:pPr>
            <w:r w:rsidRPr="00972C99">
              <w:t>5</w:t>
            </w:r>
          </w:p>
        </w:tc>
        <w:tc>
          <w:tcPr>
            <w:tcW w:w="593" w:type="dxa"/>
            <w:tcBorders>
              <w:bottom w:val="single" w:sz="6" w:space="0" w:color="auto"/>
            </w:tcBorders>
          </w:tcPr>
          <w:p w14:paraId="770F9FC9" w14:textId="77777777" w:rsidR="004A4723" w:rsidRPr="00972C99" w:rsidRDefault="004A4723" w:rsidP="004E7FA3">
            <w:pPr>
              <w:pStyle w:val="TAC"/>
            </w:pPr>
            <w:r w:rsidRPr="00972C99">
              <w:t>4</w:t>
            </w:r>
          </w:p>
        </w:tc>
        <w:tc>
          <w:tcPr>
            <w:tcW w:w="594" w:type="dxa"/>
            <w:tcBorders>
              <w:bottom w:val="single" w:sz="6" w:space="0" w:color="auto"/>
            </w:tcBorders>
          </w:tcPr>
          <w:p w14:paraId="2D71DD5A" w14:textId="77777777" w:rsidR="004A4723" w:rsidRPr="00972C99" w:rsidRDefault="004A4723" w:rsidP="004E7FA3">
            <w:pPr>
              <w:pStyle w:val="TAC"/>
            </w:pPr>
            <w:r w:rsidRPr="00972C99">
              <w:t>3</w:t>
            </w:r>
          </w:p>
        </w:tc>
        <w:tc>
          <w:tcPr>
            <w:tcW w:w="594" w:type="dxa"/>
            <w:tcBorders>
              <w:bottom w:val="single" w:sz="6" w:space="0" w:color="auto"/>
            </w:tcBorders>
          </w:tcPr>
          <w:p w14:paraId="04459EF0" w14:textId="77777777" w:rsidR="004A4723" w:rsidRPr="00972C99" w:rsidRDefault="004A4723" w:rsidP="004E7FA3">
            <w:pPr>
              <w:pStyle w:val="TAC"/>
            </w:pPr>
            <w:r w:rsidRPr="00972C99">
              <w:t>2</w:t>
            </w:r>
          </w:p>
        </w:tc>
        <w:tc>
          <w:tcPr>
            <w:tcW w:w="594" w:type="dxa"/>
            <w:tcBorders>
              <w:bottom w:val="single" w:sz="6" w:space="0" w:color="auto"/>
            </w:tcBorders>
          </w:tcPr>
          <w:p w14:paraId="7DEF1D79" w14:textId="77777777" w:rsidR="004A4723" w:rsidRPr="00972C99" w:rsidRDefault="004A4723" w:rsidP="004E7FA3">
            <w:pPr>
              <w:pStyle w:val="TAC"/>
            </w:pPr>
            <w:r w:rsidRPr="00972C99">
              <w:t>1</w:t>
            </w:r>
          </w:p>
        </w:tc>
        <w:tc>
          <w:tcPr>
            <w:tcW w:w="950" w:type="dxa"/>
            <w:tcBorders>
              <w:left w:val="nil"/>
            </w:tcBorders>
          </w:tcPr>
          <w:p w14:paraId="594AA550" w14:textId="77777777" w:rsidR="004A4723" w:rsidRPr="00972C99" w:rsidRDefault="004A4723" w:rsidP="004E7FA3">
            <w:pPr>
              <w:pStyle w:val="TAC"/>
            </w:pPr>
          </w:p>
        </w:tc>
      </w:tr>
      <w:tr w:rsidR="004A4723" w:rsidRPr="00972C9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972C99" w:rsidRDefault="004A4723" w:rsidP="004E7FA3">
            <w:pPr>
              <w:pStyle w:val="TAC"/>
            </w:pPr>
            <w:r>
              <w:t>Bridge</w:t>
            </w:r>
            <w:r w:rsidRPr="00972C99">
              <w:t xml:space="preserve"> status IEI</w:t>
            </w:r>
          </w:p>
        </w:tc>
        <w:tc>
          <w:tcPr>
            <w:tcW w:w="950" w:type="dxa"/>
            <w:tcBorders>
              <w:left w:val="single" w:sz="6" w:space="0" w:color="auto"/>
            </w:tcBorders>
          </w:tcPr>
          <w:p w14:paraId="562B957A" w14:textId="77777777" w:rsidR="004A4723" w:rsidRPr="00972C99" w:rsidRDefault="004A4723" w:rsidP="004E7FA3">
            <w:pPr>
              <w:pStyle w:val="TAL"/>
            </w:pPr>
            <w:r w:rsidRPr="00972C99">
              <w:t>octet 1</w:t>
            </w:r>
          </w:p>
        </w:tc>
      </w:tr>
      <w:tr w:rsidR="004A4723" w:rsidRPr="00972C9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4E7FA3">
            <w:pPr>
              <w:pStyle w:val="TAC"/>
            </w:pPr>
          </w:p>
          <w:p w14:paraId="5DD62FFF" w14:textId="77777777" w:rsidR="004A4723" w:rsidRPr="00972C99" w:rsidRDefault="004A4723" w:rsidP="004E7FA3">
            <w:pPr>
              <w:pStyle w:val="TAC"/>
            </w:pPr>
            <w:r w:rsidRPr="00972C99">
              <w:t xml:space="preserve">Length of </w:t>
            </w:r>
            <w:r>
              <w:t>Bridge</w:t>
            </w:r>
            <w:r w:rsidRPr="00972C99">
              <w:t xml:space="preserve"> status and error contents</w:t>
            </w:r>
          </w:p>
        </w:tc>
        <w:tc>
          <w:tcPr>
            <w:tcW w:w="950" w:type="dxa"/>
            <w:tcBorders>
              <w:left w:val="single" w:sz="6" w:space="0" w:color="auto"/>
            </w:tcBorders>
          </w:tcPr>
          <w:p w14:paraId="7CFC3F1F" w14:textId="77777777" w:rsidR="004A4723" w:rsidRPr="00972C99" w:rsidRDefault="004A4723" w:rsidP="004E7FA3">
            <w:pPr>
              <w:pStyle w:val="TAL"/>
            </w:pPr>
            <w:r w:rsidRPr="00972C99">
              <w:t>octet 2</w:t>
            </w:r>
          </w:p>
          <w:p w14:paraId="740E8145" w14:textId="77777777" w:rsidR="004A4723" w:rsidRPr="00972C99" w:rsidRDefault="004A4723" w:rsidP="004E7FA3">
            <w:pPr>
              <w:pStyle w:val="TAL"/>
            </w:pPr>
          </w:p>
          <w:p w14:paraId="6B821B64" w14:textId="77777777" w:rsidR="004A4723" w:rsidRPr="00972C99" w:rsidRDefault="004A4723" w:rsidP="004E7FA3">
            <w:pPr>
              <w:pStyle w:val="TAL"/>
            </w:pPr>
            <w:r w:rsidRPr="00972C99">
              <w:t>octet 3</w:t>
            </w:r>
          </w:p>
        </w:tc>
      </w:tr>
      <w:tr w:rsidR="004A4723" w:rsidRPr="00972C9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4E7FA3">
            <w:pPr>
              <w:pStyle w:val="TAC"/>
            </w:pPr>
          </w:p>
          <w:p w14:paraId="20BE6F78" w14:textId="77777777" w:rsidR="004A4723" w:rsidRPr="00972C99" w:rsidRDefault="004A4723" w:rsidP="004E7FA3">
            <w:pPr>
              <w:pStyle w:val="TAC"/>
            </w:pPr>
          </w:p>
          <w:p w14:paraId="44C7097D" w14:textId="77777777" w:rsidR="004A4723" w:rsidRPr="00972C99" w:rsidRDefault="004A4723" w:rsidP="004E7FA3">
            <w:pPr>
              <w:pStyle w:val="TAC"/>
            </w:pPr>
            <w:r>
              <w:t>Bridge</w:t>
            </w:r>
            <w:r w:rsidRPr="00972C99">
              <w:t xml:space="preserve"> status contents</w:t>
            </w:r>
          </w:p>
          <w:p w14:paraId="22C3D169" w14:textId="77777777" w:rsidR="004A4723" w:rsidRPr="00972C99" w:rsidRDefault="004A4723" w:rsidP="004E7FA3">
            <w:pPr>
              <w:pStyle w:val="TAC"/>
            </w:pPr>
          </w:p>
          <w:p w14:paraId="4D456A2F" w14:textId="77777777" w:rsidR="004A4723" w:rsidRPr="00972C99" w:rsidRDefault="004A4723" w:rsidP="004E7FA3">
            <w:pPr>
              <w:pStyle w:val="TAC"/>
            </w:pPr>
          </w:p>
        </w:tc>
        <w:tc>
          <w:tcPr>
            <w:tcW w:w="950" w:type="dxa"/>
            <w:tcBorders>
              <w:left w:val="single" w:sz="6" w:space="0" w:color="auto"/>
            </w:tcBorders>
          </w:tcPr>
          <w:p w14:paraId="7B075A06" w14:textId="77777777" w:rsidR="004A4723" w:rsidRPr="00972C99" w:rsidRDefault="004A4723" w:rsidP="004E7FA3">
            <w:pPr>
              <w:pStyle w:val="TAL"/>
            </w:pPr>
            <w:r w:rsidRPr="00972C99">
              <w:t>octet 4</w:t>
            </w:r>
          </w:p>
          <w:p w14:paraId="641586EC" w14:textId="77777777" w:rsidR="004A4723" w:rsidRPr="00972C99" w:rsidRDefault="004A4723" w:rsidP="004E7FA3">
            <w:pPr>
              <w:pStyle w:val="TAL"/>
            </w:pPr>
          </w:p>
          <w:p w14:paraId="28E5F78F" w14:textId="77777777" w:rsidR="004A4723" w:rsidRPr="00972C99" w:rsidRDefault="004A4723" w:rsidP="004E7FA3">
            <w:pPr>
              <w:pStyle w:val="TAL"/>
            </w:pPr>
          </w:p>
          <w:p w14:paraId="1956EB0A" w14:textId="77777777" w:rsidR="004A4723" w:rsidRPr="00972C99" w:rsidRDefault="004A4723" w:rsidP="004E7FA3">
            <w:pPr>
              <w:pStyle w:val="TAL"/>
            </w:pPr>
          </w:p>
          <w:p w14:paraId="36839A0D" w14:textId="77777777" w:rsidR="004A4723" w:rsidRPr="00972C99" w:rsidRDefault="004A4723" w:rsidP="004E7FA3">
            <w:pPr>
              <w:pStyle w:val="TAL"/>
            </w:pPr>
            <w:r w:rsidRPr="00972C99">
              <w:t>octet a</w:t>
            </w:r>
          </w:p>
        </w:tc>
      </w:tr>
      <w:tr w:rsidR="004A4723" w:rsidRPr="00972C9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4E7FA3">
            <w:pPr>
              <w:pStyle w:val="TAC"/>
            </w:pPr>
          </w:p>
          <w:p w14:paraId="4B922BB7" w14:textId="77777777" w:rsidR="004A4723" w:rsidRPr="00972C99" w:rsidRDefault="004A4723" w:rsidP="004E7FA3">
            <w:pPr>
              <w:pStyle w:val="TAC"/>
            </w:pPr>
          </w:p>
          <w:p w14:paraId="41A3E89E" w14:textId="77777777" w:rsidR="004A4723" w:rsidRPr="00972C99" w:rsidRDefault="004A4723" w:rsidP="004E7FA3">
            <w:pPr>
              <w:pStyle w:val="TAC"/>
            </w:pPr>
            <w:r>
              <w:t>Bridge</w:t>
            </w:r>
            <w:r w:rsidRPr="00972C99">
              <w:t xml:space="preserve"> error contents</w:t>
            </w:r>
          </w:p>
          <w:p w14:paraId="481FC6C5" w14:textId="77777777" w:rsidR="004A4723" w:rsidRPr="00972C99" w:rsidRDefault="004A4723" w:rsidP="004E7FA3">
            <w:pPr>
              <w:pStyle w:val="TAC"/>
            </w:pPr>
          </w:p>
          <w:p w14:paraId="06195773" w14:textId="77777777" w:rsidR="004A4723" w:rsidRPr="00972C99" w:rsidRDefault="004A4723" w:rsidP="004E7FA3">
            <w:pPr>
              <w:pStyle w:val="TAC"/>
            </w:pPr>
          </w:p>
        </w:tc>
        <w:tc>
          <w:tcPr>
            <w:tcW w:w="950" w:type="dxa"/>
            <w:tcBorders>
              <w:left w:val="single" w:sz="6" w:space="0" w:color="auto"/>
            </w:tcBorders>
          </w:tcPr>
          <w:p w14:paraId="153C8F20" w14:textId="77777777" w:rsidR="004A4723" w:rsidRPr="00972C99" w:rsidRDefault="004A4723" w:rsidP="004E7FA3">
            <w:pPr>
              <w:pStyle w:val="TAL"/>
            </w:pPr>
            <w:r w:rsidRPr="00972C99">
              <w:t>octet a+1</w:t>
            </w:r>
          </w:p>
          <w:p w14:paraId="4F4B88E1" w14:textId="77777777" w:rsidR="004A4723" w:rsidRPr="00972C99" w:rsidRDefault="004A4723" w:rsidP="004E7FA3">
            <w:pPr>
              <w:pStyle w:val="TAL"/>
            </w:pPr>
          </w:p>
          <w:p w14:paraId="1FCEF9CE" w14:textId="77777777" w:rsidR="004A4723" w:rsidRPr="00972C99" w:rsidRDefault="004A4723" w:rsidP="004E7FA3">
            <w:pPr>
              <w:pStyle w:val="TAL"/>
            </w:pPr>
          </w:p>
          <w:p w14:paraId="6252140C" w14:textId="77777777" w:rsidR="004A4723" w:rsidRPr="00972C99" w:rsidRDefault="004A4723" w:rsidP="004E7FA3">
            <w:pPr>
              <w:pStyle w:val="TAL"/>
            </w:pPr>
          </w:p>
          <w:p w14:paraId="01D803C1" w14:textId="77777777" w:rsidR="004A4723" w:rsidRPr="00972C99" w:rsidRDefault="004A4723" w:rsidP="004E7FA3">
            <w:pPr>
              <w:pStyle w:val="TAL"/>
            </w:pPr>
            <w:r w:rsidRPr="00972C99">
              <w:t>octet z</w:t>
            </w:r>
          </w:p>
        </w:tc>
      </w:tr>
    </w:tbl>
    <w:p w14:paraId="4F1B22A2" w14:textId="77777777"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r>
        <w:rPr>
          <w:lang w:val="fr-FR"/>
        </w:rPr>
        <w:t>Bridge</w:t>
      </w:r>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4E7FA3">
        <w:trPr>
          <w:cantSplit/>
          <w:jc w:val="center"/>
        </w:trPr>
        <w:tc>
          <w:tcPr>
            <w:tcW w:w="593" w:type="dxa"/>
            <w:tcBorders>
              <w:bottom w:val="single" w:sz="6" w:space="0" w:color="auto"/>
            </w:tcBorders>
          </w:tcPr>
          <w:p w14:paraId="00666077" w14:textId="77777777" w:rsidR="004A4723" w:rsidRPr="00972C99" w:rsidRDefault="004A4723" w:rsidP="004E7FA3">
            <w:pPr>
              <w:pStyle w:val="TAC"/>
            </w:pPr>
            <w:r w:rsidRPr="00972C99">
              <w:lastRenderedPageBreak/>
              <w:t>8</w:t>
            </w:r>
          </w:p>
        </w:tc>
        <w:tc>
          <w:tcPr>
            <w:tcW w:w="594" w:type="dxa"/>
            <w:tcBorders>
              <w:bottom w:val="single" w:sz="6" w:space="0" w:color="auto"/>
            </w:tcBorders>
          </w:tcPr>
          <w:p w14:paraId="728F55BF" w14:textId="77777777" w:rsidR="004A4723" w:rsidRPr="00972C99" w:rsidRDefault="004A4723" w:rsidP="004E7FA3">
            <w:pPr>
              <w:pStyle w:val="TAC"/>
            </w:pPr>
            <w:r w:rsidRPr="00972C99">
              <w:t>7</w:t>
            </w:r>
          </w:p>
        </w:tc>
        <w:tc>
          <w:tcPr>
            <w:tcW w:w="594" w:type="dxa"/>
            <w:tcBorders>
              <w:bottom w:val="single" w:sz="6" w:space="0" w:color="auto"/>
            </w:tcBorders>
          </w:tcPr>
          <w:p w14:paraId="7FD97A25" w14:textId="77777777" w:rsidR="004A4723" w:rsidRPr="00972C99" w:rsidRDefault="004A4723" w:rsidP="004E7FA3">
            <w:pPr>
              <w:pStyle w:val="TAC"/>
            </w:pPr>
            <w:r w:rsidRPr="00972C99">
              <w:t>6</w:t>
            </w:r>
          </w:p>
        </w:tc>
        <w:tc>
          <w:tcPr>
            <w:tcW w:w="594" w:type="dxa"/>
            <w:tcBorders>
              <w:bottom w:val="single" w:sz="6" w:space="0" w:color="auto"/>
            </w:tcBorders>
          </w:tcPr>
          <w:p w14:paraId="552FCC1C" w14:textId="77777777" w:rsidR="004A4723" w:rsidRPr="00972C99" w:rsidRDefault="004A4723" w:rsidP="004E7FA3">
            <w:pPr>
              <w:pStyle w:val="TAC"/>
            </w:pPr>
            <w:r w:rsidRPr="00972C99">
              <w:t>5</w:t>
            </w:r>
          </w:p>
        </w:tc>
        <w:tc>
          <w:tcPr>
            <w:tcW w:w="593" w:type="dxa"/>
            <w:tcBorders>
              <w:bottom w:val="single" w:sz="6" w:space="0" w:color="auto"/>
            </w:tcBorders>
          </w:tcPr>
          <w:p w14:paraId="25B632F4" w14:textId="77777777" w:rsidR="004A4723" w:rsidRPr="00972C99" w:rsidRDefault="004A4723" w:rsidP="004E7FA3">
            <w:pPr>
              <w:pStyle w:val="TAC"/>
            </w:pPr>
            <w:r w:rsidRPr="00972C99">
              <w:t>4</w:t>
            </w:r>
          </w:p>
        </w:tc>
        <w:tc>
          <w:tcPr>
            <w:tcW w:w="594" w:type="dxa"/>
            <w:tcBorders>
              <w:bottom w:val="single" w:sz="6" w:space="0" w:color="auto"/>
            </w:tcBorders>
          </w:tcPr>
          <w:p w14:paraId="59CD79E1" w14:textId="77777777" w:rsidR="004A4723" w:rsidRPr="00972C99" w:rsidRDefault="004A4723" w:rsidP="004E7FA3">
            <w:pPr>
              <w:pStyle w:val="TAC"/>
            </w:pPr>
            <w:r w:rsidRPr="00972C99">
              <w:t>3</w:t>
            </w:r>
          </w:p>
        </w:tc>
        <w:tc>
          <w:tcPr>
            <w:tcW w:w="594" w:type="dxa"/>
            <w:tcBorders>
              <w:bottom w:val="single" w:sz="6" w:space="0" w:color="auto"/>
            </w:tcBorders>
          </w:tcPr>
          <w:p w14:paraId="3AC99244" w14:textId="77777777" w:rsidR="004A4723" w:rsidRPr="00972C99" w:rsidRDefault="004A4723" w:rsidP="004E7FA3">
            <w:pPr>
              <w:pStyle w:val="TAC"/>
            </w:pPr>
            <w:r w:rsidRPr="00972C99">
              <w:t>2</w:t>
            </w:r>
          </w:p>
        </w:tc>
        <w:tc>
          <w:tcPr>
            <w:tcW w:w="594" w:type="dxa"/>
            <w:tcBorders>
              <w:bottom w:val="single" w:sz="6" w:space="0" w:color="auto"/>
            </w:tcBorders>
          </w:tcPr>
          <w:p w14:paraId="61FD1943" w14:textId="77777777" w:rsidR="004A4723" w:rsidRPr="00972C99" w:rsidRDefault="004A4723" w:rsidP="004E7FA3">
            <w:pPr>
              <w:pStyle w:val="TAC"/>
            </w:pPr>
            <w:r w:rsidRPr="00972C99">
              <w:t>1</w:t>
            </w:r>
          </w:p>
        </w:tc>
        <w:tc>
          <w:tcPr>
            <w:tcW w:w="950" w:type="dxa"/>
            <w:tcBorders>
              <w:left w:val="nil"/>
            </w:tcBorders>
          </w:tcPr>
          <w:p w14:paraId="45BF0205" w14:textId="77777777" w:rsidR="004A4723" w:rsidRPr="00972C99" w:rsidRDefault="004A4723" w:rsidP="004E7FA3">
            <w:pPr>
              <w:pStyle w:val="TAC"/>
            </w:pPr>
          </w:p>
        </w:tc>
      </w:tr>
      <w:tr w:rsidR="004A4723" w:rsidRPr="00972C9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972C99" w:rsidRDefault="004A4723" w:rsidP="004E7FA3">
            <w:pPr>
              <w:pStyle w:val="TAC"/>
            </w:pPr>
            <w:r w:rsidRPr="00972C99">
              <w:t xml:space="preserve">Number of </w:t>
            </w:r>
            <w:r>
              <w:t>Bridge</w:t>
            </w:r>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4E7FA3">
            <w:pPr>
              <w:pStyle w:val="TAL"/>
            </w:pPr>
            <w:r w:rsidRPr="00972C99">
              <w:t>octet 4</w:t>
            </w:r>
          </w:p>
        </w:tc>
      </w:tr>
      <w:tr w:rsidR="004A4723" w:rsidRPr="00972C9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4E7FA3">
            <w:pPr>
              <w:pStyle w:val="TAC"/>
            </w:pPr>
          </w:p>
          <w:p w14:paraId="7E682FD5" w14:textId="77777777" w:rsidR="004A4723" w:rsidRPr="00972C99" w:rsidRDefault="004A4723" w:rsidP="004E7FA3">
            <w:pPr>
              <w:pStyle w:val="TAC"/>
            </w:pPr>
            <w:r>
              <w:t>Bridge</w:t>
            </w:r>
            <w:r w:rsidRPr="00972C99">
              <w:t xml:space="preserve"> parameter status 1</w:t>
            </w:r>
          </w:p>
          <w:p w14:paraId="7E0005FF" w14:textId="77777777" w:rsidR="004A4723" w:rsidRPr="00972C99" w:rsidRDefault="004A4723" w:rsidP="004E7FA3">
            <w:pPr>
              <w:pStyle w:val="TAC"/>
            </w:pPr>
          </w:p>
        </w:tc>
        <w:tc>
          <w:tcPr>
            <w:tcW w:w="950" w:type="dxa"/>
            <w:tcBorders>
              <w:left w:val="single" w:sz="6" w:space="0" w:color="auto"/>
            </w:tcBorders>
          </w:tcPr>
          <w:p w14:paraId="61F2FF25" w14:textId="77777777" w:rsidR="004A4723" w:rsidRPr="00972C99" w:rsidRDefault="004A4723" w:rsidP="004E7FA3">
            <w:pPr>
              <w:pStyle w:val="TAL"/>
            </w:pPr>
            <w:r w:rsidRPr="00972C99">
              <w:t>octet 5*</w:t>
            </w:r>
          </w:p>
          <w:p w14:paraId="423323DB" w14:textId="77777777" w:rsidR="004A4723" w:rsidRPr="00972C99" w:rsidRDefault="004A4723" w:rsidP="004E7FA3">
            <w:pPr>
              <w:pStyle w:val="TAL"/>
            </w:pPr>
          </w:p>
          <w:p w14:paraId="3EF3543D" w14:textId="77777777" w:rsidR="004A4723" w:rsidRPr="00972C99" w:rsidRDefault="004A4723" w:rsidP="004E7FA3">
            <w:pPr>
              <w:pStyle w:val="TAL"/>
            </w:pPr>
            <w:r w:rsidRPr="00972C99">
              <w:t>octet b*</w:t>
            </w:r>
          </w:p>
        </w:tc>
      </w:tr>
      <w:tr w:rsidR="004A4723" w:rsidRPr="00972C9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4E7FA3">
            <w:pPr>
              <w:pStyle w:val="TAC"/>
            </w:pPr>
          </w:p>
          <w:p w14:paraId="2888A145" w14:textId="77777777" w:rsidR="004A4723" w:rsidRPr="00972C99" w:rsidRDefault="004A4723" w:rsidP="004E7FA3">
            <w:pPr>
              <w:pStyle w:val="TAC"/>
            </w:pPr>
            <w:r>
              <w:t>Bridge</w:t>
            </w:r>
            <w:r w:rsidRPr="00972C99">
              <w:t xml:space="preserve"> parameter status 2</w:t>
            </w:r>
          </w:p>
        </w:tc>
        <w:tc>
          <w:tcPr>
            <w:tcW w:w="950" w:type="dxa"/>
            <w:tcBorders>
              <w:left w:val="single" w:sz="6" w:space="0" w:color="auto"/>
            </w:tcBorders>
          </w:tcPr>
          <w:p w14:paraId="1C9FAD4F" w14:textId="77777777" w:rsidR="004A4723" w:rsidRPr="00972C99" w:rsidRDefault="004A4723" w:rsidP="004E7FA3">
            <w:pPr>
              <w:pStyle w:val="TAL"/>
            </w:pPr>
            <w:r w:rsidRPr="00972C99">
              <w:t>octet b+1*</w:t>
            </w:r>
          </w:p>
          <w:p w14:paraId="34C86FFD" w14:textId="77777777" w:rsidR="004A4723" w:rsidRPr="00972C99" w:rsidRDefault="004A4723" w:rsidP="004E7FA3">
            <w:pPr>
              <w:pStyle w:val="TAL"/>
            </w:pPr>
          </w:p>
          <w:p w14:paraId="087D10E9" w14:textId="77777777" w:rsidR="004A4723" w:rsidRPr="00972C99" w:rsidRDefault="004A4723" w:rsidP="004E7FA3">
            <w:pPr>
              <w:pStyle w:val="TAL"/>
            </w:pPr>
            <w:r w:rsidRPr="00972C99">
              <w:t>octet c*</w:t>
            </w:r>
          </w:p>
        </w:tc>
      </w:tr>
      <w:tr w:rsidR="004A4723" w:rsidRPr="00972C9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4E7FA3">
            <w:pPr>
              <w:pStyle w:val="TAC"/>
            </w:pPr>
          </w:p>
          <w:p w14:paraId="79643D88" w14:textId="77777777" w:rsidR="004A4723" w:rsidRPr="00972C99" w:rsidRDefault="004A4723" w:rsidP="004E7FA3">
            <w:pPr>
              <w:pStyle w:val="TAC"/>
            </w:pPr>
          </w:p>
          <w:p w14:paraId="159982D2" w14:textId="77777777" w:rsidR="004A4723" w:rsidRPr="00972C99" w:rsidRDefault="004A4723" w:rsidP="004E7FA3">
            <w:pPr>
              <w:pStyle w:val="TAC"/>
            </w:pPr>
            <w:r w:rsidRPr="00972C99">
              <w:t>…</w:t>
            </w:r>
          </w:p>
          <w:p w14:paraId="3D3C61DE" w14:textId="77777777" w:rsidR="004A4723" w:rsidRPr="00972C99" w:rsidRDefault="004A4723" w:rsidP="004E7FA3">
            <w:pPr>
              <w:pStyle w:val="TAC"/>
            </w:pPr>
          </w:p>
          <w:p w14:paraId="50836899" w14:textId="77777777" w:rsidR="004A4723" w:rsidRPr="00972C99" w:rsidRDefault="004A4723" w:rsidP="004E7FA3">
            <w:pPr>
              <w:pStyle w:val="TAC"/>
            </w:pPr>
          </w:p>
        </w:tc>
        <w:tc>
          <w:tcPr>
            <w:tcW w:w="950" w:type="dxa"/>
            <w:tcBorders>
              <w:left w:val="single" w:sz="6" w:space="0" w:color="auto"/>
            </w:tcBorders>
          </w:tcPr>
          <w:p w14:paraId="5C50A573" w14:textId="77777777" w:rsidR="004A4723" w:rsidRPr="00972C99" w:rsidRDefault="004A4723" w:rsidP="004E7FA3">
            <w:pPr>
              <w:pStyle w:val="TAL"/>
            </w:pPr>
            <w:r w:rsidRPr="00972C99">
              <w:t>octet c+1*</w:t>
            </w:r>
          </w:p>
          <w:p w14:paraId="1CE80DE3" w14:textId="77777777" w:rsidR="004A4723" w:rsidRPr="00972C99" w:rsidRDefault="004A4723" w:rsidP="004E7FA3">
            <w:pPr>
              <w:pStyle w:val="TAL"/>
            </w:pPr>
          </w:p>
          <w:p w14:paraId="0D698087" w14:textId="77777777" w:rsidR="004A4723" w:rsidRPr="00972C99" w:rsidRDefault="004A4723" w:rsidP="004E7FA3">
            <w:pPr>
              <w:pStyle w:val="TAL"/>
            </w:pPr>
            <w:r w:rsidRPr="00972C99">
              <w:t>…</w:t>
            </w:r>
          </w:p>
          <w:p w14:paraId="23748453" w14:textId="77777777" w:rsidR="004A4723" w:rsidRPr="00972C99" w:rsidRDefault="004A4723" w:rsidP="004E7FA3">
            <w:pPr>
              <w:pStyle w:val="TAL"/>
            </w:pPr>
          </w:p>
          <w:p w14:paraId="4805305B" w14:textId="77777777" w:rsidR="004A4723" w:rsidRPr="00972C99" w:rsidRDefault="004A4723" w:rsidP="004E7FA3">
            <w:pPr>
              <w:pStyle w:val="TAL"/>
            </w:pPr>
            <w:r w:rsidRPr="00972C99">
              <w:t>octet d*</w:t>
            </w:r>
          </w:p>
        </w:tc>
      </w:tr>
      <w:tr w:rsidR="004A4723" w:rsidRPr="00972C9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4E7FA3">
            <w:pPr>
              <w:pStyle w:val="TAC"/>
            </w:pPr>
          </w:p>
          <w:p w14:paraId="7ECEDCA7" w14:textId="77777777" w:rsidR="004A4723" w:rsidRPr="00972C99" w:rsidRDefault="004A4723" w:rsidP="004E7FA3">
            <w:pPr>
              <w:pStyle w:val="TAC"/>
            </w:pPr>
            <w:r>
              <w:t>Bridge</w:t>
            </w:r>
            <w:r w:rsidRPr="00972C99">
              <w:t xml:space="preserve"> parameter status N</w:t>
            </w:r>
          </w:p>
        </w:tc>
        <w:tc>
          <w:tcPr>
            <w:tcW w:w="950" w:type="dxa"/>
            <w:tcBorders>
              <w:left w:val="single" w:sz="6" w:space="0" w:color="auto"/>
            </w:tcBorders>
          </w:tcPr>
          <w:p w14:paraId="60F3FFE8" w14:textId="77777777" w:rsidR="004A4723" w:rsidRPr="00972C99" w:rsidRDefault="004A4723" w:rsidP="004E7FA3">
            <w:pPr>
              <w:pStyle w:val="TAL"/>
            </w:pPr>
            <w:r w:rsidRPr="00972C99">
              <w:t>octet d+1*</w:t>
            </w:r>
          </w:p>
          <w:p w14:paraId="0BAD5042" w14:textId="77777777" w:rsidR="004A4723" w:rsidRPr="00972C99" w:rsidRDefault="004A4723" w:rsidP="004E7FA3">
            <w:pPr>
              <w:pStyle w:val="TAL"/>
            </w:pPr>
          </w:p>
          <w:p w14:paraId="12ECB9D0" w14:textId="77777777" w:rsidR="004A4723" w:rsidRPr="00972C99" w:rsidRDefault="004A4723" w:rsidP="004E7FA3">
            <w:pPr>
              <w:pStyle w:val="TAL"/>
            </w:pPr>
            <w:r w:rsidRPr="00972C99">
              <w:t>octet a*</w:t>
            </w:r>
          </w:p>
        </w:tc>
      </w:tr>
    </w:tbl>
    <w:p w14:paraId="2634022B" w14:textId="77777777" w:rsidR="004A4723" w:rsidRPr="00972C99" w:rsidRDefault="004A4723" w:rsidP="004A4723">
      <w:pPr>
        <w:pStyle w:val="TF"/>
      </w:pPr>
      <w:r w:rsidRPr="00972C99">
        <w:t>Figure 9.</w:t>
      </w:r>
      <w:r>
        <w:t>5D</w:t>
      </w:r>
      <w:r w:rsidRPr="00972C99">
        <w:t xml:space="preserve">.2: </w:t>
      </w:r>
      <w:r>
        <w:t>Bridge</w:t>
      </w:r>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4E7FA3">
        <w:trPr>
          <w:cantSplit/>
          <w:jc w:val="center"/>
        </w:trPr>
        <w:tc>
          <w:tcPr>
            <w:tcW w:w="593" w:type="dxa"/>
            <w:tcBorders>
              <w:bottom w:val="single" w:sz="6" w:space="0" w:color="auto"/>
            </w:tcBorders>
          </w:tcPr>
          <w:p w14:paraId="2B56CDCE" w14:textId="77777777" w:rsidR="004A4723" w:rsidRPr="00972C99" w:rsidRDefault="004A4723" w:rsidP="004E7FA3">
            <w:pPr>
              <w:pStyle w:val="TAC"/>
            </w:pPr>
            <w:r w:rsidRPr="00972C99">
              <w:t>8</w:t>
            </w:r>
          </w:p>
        </w:tc>
        <w:tc>
          <w:tcPr>
            <w:tcW w:w="594" w:type="dxa"/>
            <w:tcBorders>
              <w:bottom w:val="single" w:sz="6" w:space="0" w:color="auto"/>
            </w:tcBorders>
          </w:tcPr>
          <w:p w14:paraId="3C223379" w14:textId="77777777" w:rsidR="004A4723" w:rsidRPr="00972C99" w:rsidRDefault="004A4723" w:rsidP="004E7FA3">
            <w:pPr>
              <w:pStyle w:val="TAC"/>
            </w:pPr>
            <w:r w:rsidRPr="00972C99">
              <w:t>7</w:t>
            </w:r>
          </w:p>
        </w:tc>
        <w:tc>
          <w:tcPr>
            <w:tcW w:w="594" w:type="dxa"/>
            <w:tcBorders>
              <w:bottom w:val="single" w:sz="6" w:space="0" w:color="auto"/>
            </w:tcBorders>
          </w:tcPr>
          <w:p w14:paraId="071D886B" w14:textId="77777777" w:rsidR="004A4723" w:rsidRPr="00972C99" w:rsidRDefault="004A4723" w:rsidP="004E7FA3">
            <w:pPr>
              <w:pStyle w:val="TAC"/>
            </w:pPr>
            <w:r w:rsidRPr="00972C99">
              <w:t>6</w:t>
            </w:r>
          </w:p>
        </w:tc>
        <w:tc>
          <w:tcPr>
            <w:tcW w:w="594" w:type="dxa"/>
            <w:tcBorders>
              <w:bottom w:val="single" w:sz="6" w:space="0" w:color="auto"/>
            </w:tcBorders>
          </w:tcPr>
          <w:p w14:paraId="13073416" w14:textId="77777777" w:rsidR="004A4723" w:rsidRPr="00972C99" w:rsidRDefault="004A4723" w:rsidP="004E7FA3">
            <w:pPr>
              <w:pStyle w:val="TAC"/>
            </w:pPr>
            <w:r w:rsidRPr="00972C99">
              <w:t>5</w:t>
            </w:r>
          </w:p>
        </w:tc>
        <w:tc>
          <w:tcPr>
            <w:tcW w:w="593" w:type="dxa"/>
            <w:tcBorders>
              <w:bottom w:val="single" w:sz="6" w:space="0" w:color="auto"/>
            </w:tcBorders>
          </w:tcPr>
          <w:p w14:paraId="1665E0D9" w14:textId="77777777" w:rsidR="004A4723" w:rsidRPr="00972C99" w:rsidRDefault="004A4723" w:rsidP="004E7FA3">
            <w:pPr>
              <w:pStyle w:val="TAC"/>
            </w:pPr>
            <w:r w:rsidRPr="00972C99">
              <w:t>4</w:t>
            </w:r>
          </w:p>
        </w:tc>
        <w:tc>
          <w:tcPr>
            <w:tcW w:w="594" w:type="dxa"/>
            <w:tcBorders>
              <w:bottom w:val="single" w:sz="6" w:space="0" w:color="auto"/>
            </w:tcBorders>
          </w:tcPr>
          <w:p w14:paraId="5D6FA8CA" w14:textId="77777777" w:rsidR="004A4723" w:rsidRPr="00972C99" w:rsidRDefault="004A4723" w:rsidP="004E7FA3">
            <w:pPr>
              <w:pStyle w:val="TAC"/>
            </w:pPr>
            <w:r w:rsidRPr="00972C99">
              <w:t>3</w:t>
            </w:r>
          </w:p>
        </w:tc>
        <w:tc>
          <w:tcPr>
            <w:tcW w:w="594" w:type="dxa"/>
            <w:tcBorders>
              <w:bottom w:val="single" w:sz="6" w:space="0" w:color="auto"/>
            </w:tcBorders>
          </w:tcPr>
          <w:p w14:paraId="1FAB43EC" w14:textId="77777777" w:rsidR="004A4723" w:rsidRPr="00972C99" w:rsidRDefault="004A4723" w:rsidP="004E7FA3">
            <w:pPr>
              <w:pStyle w:val="TAC"/>
            </w:pPr>
            <w:r w:rsidRPr="00972C99">
              <w:t>2</w:t>
            </w:r>
          </w:p>
        </w:tc>
        <w:tc>
          <w:tcPr>
            <w:tcW w:w="594" w:type="dxa"/>
            <w:tcBorders>
              <w:bottom w:val="single" w:sz="6" w:space="0" w:color="auto"/>
            </w:tcBorders>
          </w:tcPr>
          <w:p w14:paraId="085975DA" w14:textId="77777777" w:rsidR="004A4723" w:rsidRPr="00972C99" w:rsidRDefault="004A4723" w:rsidP="004E7FA3">
            <w:pPr>
              <w:pStyle w:val="TAC"/>
            </w:pPr>
            <w:r w:rsidRPr="00972C99">
              <w:t>1</w:t>
            </w:r>
          </w:p>
        </w:tc>
        <w:tc>
          <w:tcPr>
            <w:tcW w:w="950" w:type="dxa"/>
            <w:tcBorders>
              <w:left w:val="nil"/>
            </w:tcBorders>
          </w:tcPr>
          <w:p w14:paraId="6B0AD9C0" w14:textId="77777777" w:rsidR="004A4723" w:rsidRPr="00972C99" w:rsidRDefault="004A4723" w:rsidP="004E7FA3">
            <w:pPr>
              <w:pStyle w:val="TAC"/>
            </w:pPr>
          </w:p>
        </w:tc>
      </w:tr>
      <w:tr w:rsidR="004A4723" w:rsidRPr="00972C9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4E7FA3">
            <w:pPr>
              <w:pStyle w:val="TAC"/>
            </w:pPr>
          </w:p>
          <w:p w14:paraId="525C19D0" w14:textId="77777777" w:rsidR="004A4723" w:rsidRPr="00972C99" w:rsidRDefault="004A4723" w:rsidP="004E7FA3">
            <w:pPr>
              <w:pStyle w:val="TAC"/>
            </w:pPr>
            <w:r>
              <w:t>Bridge</w:t>
            </w:r>
            <w:r w:rsidRPr="00972C99">
              <w:t xml:space="preserve"> parameter name</w:t>
            </w:r>
          </w:p>
          <w:p w14:paraId="325711DC" w14:textId="77777777" w:rsidR="004A4723" w:rsidRPr="00972C99" w:rsidRDefault="004A4723" w:rsidP="004E7FA3">
            <w:pPr>
              <w:pStyle w:val="TAC"/>
            </w:pPr>
          </w:p>
        </w:tc>
        <w:tc>
          <w:tcPr>
            <w:tcW w:w="950" w:type="dxa"/>
            <w:tcBorders>
              <w:left w:val="single" w:sz="6" w:space="0" w:color="auto"/>
            </w:tcBorders>
          </w:tcPr>
          <w:p w14:paraId="515501D5" w14:textId="77777777" w:rsidR="004A4723" w:rsidRPr="00972C99" w:rsidRDefault="004A4723" w:rsidP="004E7FA3">
            <w:pPr>
              <w:pStyle w:val="TAL"/>
            </w:pPr>
            <w:r w:rsidRPr="00972C99">
              <w:t>octet e</w:t>
            </w:r>
          </w:p>
          <w:p w14:paraId="45342B36" w14:textId="77777777" w:rsidR="004A4723" w:rsidRPr="00972C99" w:rsidRDefault="004A4723" w:rsidP="004E7FA3">
            <w:pPr>
              <w:pStyle w:val="TAL"/>
            </w:pPr>
          </w:p>
          <w:p w14:paraId="7D6A807E" w14:textId="77777777" w:rsidR="004A4723" w:rsidRPr="00972C99" w:rsidRDefault="004A4723" w:rsidP="004E7FA3">
            <w:pPr>
              <w:pStyle w:val="TAL"/>
            </w:pPr>
            <w:r w:rsidRPr="00972C99">
              <w:t>octet e+1</w:t>
            </w:r>
          </w:p>
        </w:tc>
      </w:tr>
      <w:tr w:rsidR="004A4723" w:rsidRPr="00972C9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972C99" w:rsidRDefault="004A4723"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58109AA4" w14:textId="77777777" w:rsidR="004A4723" w:rsidRDefault="004A4723" w:rsidP="004E7FA3">
            <w:pPr>
              <w:pStyle w:val="TAL"/>
            </w:pPr>
            <w:r w:rsidRPr="00972C99">
              <w:t>octet e+2</w:t>
            </w:r>
          </w:p>
          <w:p w14:paraId="10096963" w14:textId="77777777" w:rsidR="004A4723" w:rsidRPr="00972C99" w:rsidRDefault="004A4723" w:rsidP="004E7FA3">
            <w:pPr>
              <w:pStyle w:val="TAL"/>
            </w:pPr>
            <w:r>
              <w:t>octet e+3</w:t>
            </w:r>
          </w:p>
        </w:tc>
      </w:tr>
      <w:tr w:rsidR="004A4723" w:rsidRPr="00972C9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4E7FA3">
            <w:pPr>
              <w:pStyle w:val="TAC"/>
            </w:pPr>
          </w:p>
          <w:p w14:paraId="58BE5BA8" w14:textId="77777777" w:rsidR="004A4723" w:rsidRPr="00972C99" w:rsidRDefault="004A4723" w:rsidP="004E7FA3">
            <w:pPr>
              <w:pStyle w:val="TAC"/>
            </w:pPr>
          </w:p>
          <w:p w14:paraId="19CF2635" w14:textId="77777777" w:rsidR="004A4723" w:rsidRPr="00972C99" w:rsidRDefault="004A4723" w:rsidP="004E7FA3">
            <w:pPr>
              <w:pStyle w:val="TAC"/>
            </w:pPr>
            <w:r>
              <w:t>Bridge</w:t>
            </w:r>
            <w:r w:rsidRPr="00972C99">
              <w:t xml:space="preserve"> parameter value</w:t>
            </w:r>
          </w:p>
          <w:p w14:paraId="3AF9817E" w14:textId="77777777" w:rsidR="004A4723" w:rsidRPr="00972C99" w:rsidRDefault="004A4723" w:rsidP="004E7FA3">
            <w:pPr>
              <w:pStyle w:val="TAC"/>
            </w:pPr>
          </w:p>
          <w:p w14:paraId="10E98822" w14:textId="77777777" w:rsidR="004A4723" w:rsidRPr="00972C99" w:rsidRDefault="004A4723" w:rsidP="004E7FA3">
            <w:pPr>
              <w:pStyle w:val="TAC"/>
            </w:pPr>
          </w:p>
        </w:tc>
        <w:tc>
          <w:tcPr>
            <w:tcW w:w="950" w:type="dxa"/>
            <w:tcBorders>
              <w:left w:val="single" w:sz="6" w:space="0" w:color="auto"/>
            </w:tcBorders>
          </w:tcPr>
          <w:p w14:paraId="6A182D28" w14:textId="77777777" w:rsidR="004A4723" w:rsidRPr="00972C99" w:rsidRDefault="004A4723" w:rsidP="004E7FA3">
            <w:pPr>
              <w:pStyle w:val="TAL"/>
            </w:pPr>
            <w:r w:rsidRPr="00972C99">
              <w:t>octet e+</w:t>
            </w:r>
            <w:r>
              <w:t>4</w:t>
            </w:r>
          </w:p>
          <w:p w14:paraId="3C894933" w14:textId="77777777" w:rsidR="004A4723" w:rsidRPr="00972C99" w:rsidRDefault="004A4723" w:rsidP="004E7FA3">
            <w:pPr>
              <w:pStyle w:val="TAL"/>
            </w:pPr>
          </w:p>
          <w:p w14:paraId="79C9F20E" w14:textId="77777777" w:rsidR="004A4723" w:rsidRPr="00972C99" w:rsidRDefault="004A4723" w:rsidP="004E7FA3">
            <w:pPr>
              <w:pStyle w:val="TAL"/>
            </w:pPr>
          </w:p>
          <w:p w14:paraId="5357FCB2" w14:textId="77777777" w:rsidR="004A4723" w:rsidRPr="00972C99" w:rsidRDefault="004A4723" w:rsidP="004E7FA3">
            <w:pPr>
              <w:pStyle w:val="TAL"/>
            </w:pPr>
          </w:p>
          <w:p w14:paraId="71860B02" w14:textId="77777777" w:rsidR="004A4723" w:rsidRPr="00972C99" w:rsidRDefault="004A4723" w:rsidP="004E7FA3">
            <w:pPr>
              <w:pStyle w:val="TAL"/>
            </w:pPr>
            <w:r w:rsidRPr="00972C99">
              <w:t>octet f</w:t>
            </w:r>
          </w:p>
        </w:tc>
      </w:tr>
    </w:tbl>
    <w:p w14:paraId="337FF43E" w14:textId="77777777" w:rsidR="004A4723" w:rsidRPr="00972C99" w:rsidRDefault="004A4723" w:rsidP="004A4723">
      <w:pPr>
        <w:pStyle w:val="TF"/>
      </w:pPr>
      <w:r w:rsidRPr="00972C99">
        <w:t>Figure 9.</w:t>
      </w:r>
      <w:r>
        <w:t>5D</w:t>
      </w:r>
      <w:r w:rsidRPr="00972C99">
        <w:t xml:space="preserve">.3: </w:t>
      </w:r>
      <w:r>
        <w:t>Bridge</w:t>
      </w:r>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4E7FA3">
        <w:trPr>
          <w:cantSplit/>
          <w:jc w:val="center"/>
        </w:trPr>
        <w:tc>
          <w:tcPr>
            <w:tcW w:w="593" w:type="dxa"/>
            <w:tcBorders>
              <w:bottom w:val="single" w:sz="6" w:space="0" w:color="auto"/>
            </w:tcBorders>
          </w:tcPr>
          <w:p w14:paraId="2E9403E6" w14:textId="77777777" w:rsidR="004A4723" w:rsidRPr="00972C99" w:rsidRDefault="004A4723" w:rsidP="004E7FA3">
            <w:pPr>
              <w:pStyle w:val="TAC"/>
            </w:pPr>
            <w:r w:rsidRPr="00972C99">
              <w:t>8</w:t>
            </w:r>
          </w:p>
        </w:tc>
        <w:tc>
          <w:tcPr>
            <w:tcW w:w="594" w:type="dxa"/>
            <w:tcBorders>
              <w:bottom w:val="single" w:sz="6" w:space="0" w:color="auto"/>
            </w:tcBorders>
          </w:tcPr>
          <w:p w14:paraId="7F665030" w14:textId="77777777" w:rsidR="004A4723" w:rsidRPr="00972C99" w:rsidRDefault="004A4723" w:rsidP="004E7FA3">
            <w:pPr>
              <w:pStyle w:val="TAC"/>
            </w:pPr>
            <w:r w:rsidRPr="00972C99">
              <w:t>7</w:t>
            </w:r>
          </w:p>
        </w:tc>
        <w:tc>
          <w:tcPr>
            <w:tcW w:w="594" w:type="dxa"/>
            <w:tcBorders>
              <w:bottom w:val="single" w:sz="6" w:space="0" w:color="auto"/>
            </w:tcBorders>
          </w:tcPr>
          <w:p w14:paraId="131F4623" w14:textId="77777777" w:rsidR="004A4723" w:rsidRPr="00972C99" w:rsidRDefault="004A4723" w:rsidP="004E7FA3">
            <w:pPr>
              <w:pStyle w:val="TAC"/>
            </w:pPr>
            <w:r w:rsidRPr="00972C99">
              <w:t>6</w:t>
            </w:r>
          </w:p>
        </w:tc>
        <w:tc>
          <w:tcPr>
            <w:tcW w:w="594" w:type="dxa"/>
            <w:tcBorders>
              <w:bottom w:val="single" w:sz="6" w:space="0" w:color="auto"/>
            </w:tcBorders>
          </w:tcPr>
          <w:p w14:paraId="31D27A91" w14:textId="77777777" w:rsidR="004A4723" w:rsidRPr="00972C99" w:rsidRDefault="004A4723" w:rsidP="004E7FA3">
            <w:pPr>
              <w:pStyle w:val="TAC"/>
            </w:pPr>
            <w:r w:rsidRPr="00972C99">
              <w:t>5</w:t>
            </w:r>
          </w:p>
        </w:tc>
        <w:tc>
          <w:tcPr>
            <w:tcW w:w="593" w:type="dxa"/>
            <w:tcBorders>
              <w:bottom w:val="single" w:sz="6" w:space="0" w:color="auto"/>
            </w:tcBorders>
          </w:tcPr>
          <w:p w14:paraId="72B4DBF2" w14:textId="77777777" w:rsidR="004A4723" w:rsidRPr="00972C99" w:rsidRDefault="004A4723" w:rsidP="004E7FA3">
            <w:pPr>
              <w:pStyle w:val="TAC"/>
            </w:pPr>
            <w:r w:rsidRPr="00972C99">
              <w:t>4</w:t>
            </w:r>
          </w:p>
        </w:tc>
        <w:tc>
          <w:tcPr>
            <w:tcW w:w="594" w:type="dxa"/>
            <w:tcBorders>
              <w:bottom w:val="single" w:sz="6" w:space="0" w:color="auto"/>
            </w:tcBorders>
          </w:tcPr>
          <w:p w14:paraId="1F66D9DD" w14:textId="77777777" w:rsidR="004A4723" w:rsidRPr="00972C99" w:rsidRDefault="004A4723" w:rsidP="004E7FA3">
            <w:pPr>
              <w:pStyle w:val="TAC"/>
            </w:pPr>
            <w:r w:rsidRPr="00972C99">
              <w:t>3</w:t>
            </w:r>
          </w:p>
        </w:tc>
        <w:tc>
          <w:tcPr>
            <w:tcW w:w="594" w:type="dxa"/>
            <w:tcBorders>
              <w:bottom w:val="single" w:sz="6" w:space="0" w:color="auto"/>
            </w:tcBorders>
          </w:tcPr>
          <w:p w14:paraId="47C0AC01" w14:textId="77777777" w:rsidR="004A4723" w:rsidRPr="00972C99" w:rsidRDefault="004A4723" w:rsidP="004E7FA3">
            <w:pPr>
              <w:pStyle w:val="TAC"/>
            </w:pPr>
            <w:r w:rsidRPr="00972C99">
              <w:t>2</w:t>
            </w:r>
          </w:p>
        </w:tc>
        <w:tc>
          <w:tcPr>
            <w:tcW w:w="594" w:type="dxa"/>
            <w:tcBorders>
              <w:bottom w:val="single" w:sz="6" w:space="0" w:color="auto"/>
            </w:tcBorders>
          </w:tcPr>
          <w:p w14:paraId="45938F75" w14:textId="77777777" w:rsidR="004A4723" w:rsidRPr="00972C99" w:rsidRDefault="004A4723" w:rsidP="004E7FA3">
            <w:pPr>
              <w:pStyle w:val="TAC"/>
            </w:pPr>
            <w:r w:rsidRPr="00972C99">
              <w:t>1</w:t>
            </w:r>
          </w:p>
        </w:tc>
        <w:tc>
          <w:tcPr>
            <w:tcW w:w="950" w:type="dxa"/>
            <w:tcBorders>
              <w:left w:val="nil"/>
            </w:tcBorders>
          </w:tcPr>
          <w:p w14:paraId="48F36753" w14:textId="77777777" w:rsidR="004A4723" w:rsidRPr="00972C99" w:rsidRDefault="004A4723" w:rsidP="004E7FA3">
            <w:pPr>
              <w:pStyle w:val="TAC"/>
            </w:pPr>
          </w:p>
        </w:tc>
      </w:tr>
      <w:tr w:rsidR="004A4723" w:rsidRPr="00972C9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972C99" w:rsidRDefault="004A4723" w:rsidP="004E7FA3">
            <w:pPr>
              <w:pStyle w:val="TAC"/>
            </w:pPr>
            <w:r w:rsidRPr="00972C99">
              <w:t xml:space="preserve">Number of </w:t>
            </w:r>
            <w:r>
              <w:t>Bridge</w:t>
            </w:r>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4E7FA3">
            <w:pPr>
              <w:pStyle w:val="TAL"/>
            </w:pPr>
            <w:r w:rsidRPr="00972C99">
              <w:t>octet a+1</w:t>
            </w:r>
          </w:p>
        </w:tc>
      </w:tr>
      <w:tr w:rsidR="004A4723" w:rsidRPr="00972C9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4E7FA3">
            <w:pPr>
              <w:pStyle w:val="TAC"/>
            </w:pPr>
          </w:p>
          <w:p w14:paraId="5B1CE2C7" w14:textId="77777777" w:rsidR="004A4723" w:rsidRPr="00972C99" w:rsidRDefault="004A4723" w:rsidP="004E7FA3">
            <w:pPr>
              <w:pStyle w:val="TAC"/>
            </w:pPr>
            <w:r>
              <w:t>Bridge</w:t>
            </w:r>
            <w:r w:rsidRPr="00972C99">
              <w:t xml:space="preserve"> parameter error 1</w:t>
            </w:r>
          </w:p>
          <w:p w14:paraId="7E34DD0E" w14:textId="77777777" w:rsidR="004A4723" w:rsidRPr="00972C99" w:rsidRDefault="004A4723" w:rsidP="004E7FA3">
            <w:pPr>
              <w:pStyle w:val="TAC"/>
            </w:pPr>
          </w:p>
        </w:tc>
        <w:tc>
          <w:tcPr>
            <w:tcW w:w="950" w:type="dxa"/>
            <w:tcBorders>
              <w:left w:val="single" w:sz="6" w:space="0" w:color="auto"/>
            </w:tcBorders>
          </w:tcPr>
          <w:p w14:paraId="4D117073" w14:textId="77777777" w:rsidR="004A4723" w:rsidRPr="00972C99" w:rsidRDefault="004A4723" w:rsidP="004E7FA3">
            <w:pPr>
              <w:pStyle w:val="TAL"/>
            </w:pPr>
            <w:r w:rsidRPr="00972C99">
              <w:t>octet a+2*</w:t>
            </w:r>
          </w:p>
          <w:p w14:paraId="3113CA1D" w14:textId="77777777" w:rsidR="004A4723" w:rsidRPr="00972C99" w:rsidRDefault="004A4723" w:rsidP="004E7FA3">
            <w:pPr>
              <w:pStyle w:val="TAL"/>
            </w:pPr>
          </w:p>
          <w:p w14:paraId="5F3D884F" w14:textId="77777777" w:rsidR="004A4723" w:rsidRPr="00972C99" w:rsidRDefault="004A4723" w:rsidP="004E7FA3">
            <w:pPr>
              <w:pStyle w:val="TAL"/>
            </w:pPr>
            <w:r w:rsidRPr="00972C99">
              <w:t>octet a+3*</w:t>
            </w:r>
          </w:p>
        </w:tc>
      </w:tr>
      <w:tr w:rsidR="004A4723" w:rsidRPr="00972C9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4E7FA3">
            <w:pPr>
              <w:pStyle w:val="TAC"/>
            </w:pPr>
          </w:p>
          <w:p w14:paraId="066DB0D5" w14:textId="77777777" w:rsidR="004A4723" w:rsidRPr="00972C99" w:rsidRDefault="004A4723" w:rsidP="004E7FA3">
            <w:pPr>
              <w:pStyle w:val="TAC"/>
            </w:pPr>
            <w:r>
              <w:t>Bridge</w:t>
            </w:r>
            <w:r w:rsidRPr="00972C99">
              <w:t xml:space="preserve"> parameter error 2</w:t>
            </w:r>
          </w:p>
        </w:tc>
        <w:tc>
          <w:tcPr>
            <w:tcW w:w="950" w:type="dxa"/>
            <w:tcBorders>
              <w:left w:val="single" w:sz="6" w:space="0" w:color="auto"/>
            </w:tcBorders>
          </w:tcPr>
          <w:p w14:paraId="39259EAA" w14:textId="77777777" w:rsidR="004A4723" w:rsidRPr="00972C99" w:rsidRDefault="004A4723" w:rsidP="004E7FA3">
            <w:pPr>
              <w:pStyle w:val="TAL"/>
            </w:pPr>
            <w:r w:rsidRPr="00972C99">
              <w:t>octet a+4*</w:t>
            </w:r>
          </w:p>
          <w:p w14:paraId="7344BDF1" w14:textId="77777777" w:rsidR="004A4723" w:rsidRPr="00972C99" w:rsidRDefault="004A4723" w:rsidP="004E7FA3">
            <w:pPr>
              <w:pStyle w:val="TAL"/>
            </w:pPr>
          </w:p>
          <w:p w14:paraId="2F37ACC1" w14:textId="77777777" w:rsidR="004A4723" w:rsidRPr="00972C99" w:rsidRDefault="004A4723" w:rsidP="004E7FA3">
            <w:pPr>
              <w:pStyle w:val="TAL"/>
            </w:pPr>
            <w:r w:rsidRPr="00972C99">
              <w:t>octet a+5*</w:t>
            </w:r>
          </w:p>
        </w:tc>
      </w:tr>
      <w:tr w:rsidR="004A4723" w:rsidRPr="00972C9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4E7FA3">
            <w:pPr>
              <w:pStyle w:val="TAC"/>
            </w:pPr>
          </w:p>
          <w:p w14:paraId="3A2D2F03" w14:textId="77777777" w:rsidR="004A4723" w:rsidRPr="00972C99" w:rsidRDefault="004A4723" w:rsidP="004E7FA3">
            <w:pPr>
              <w:pStyle w:val="TAC"/>
            </w:pPr>
          </w:p>
          <w:p w14:paraId="72714C38" w14:textId="77777777" w:rsidR="004A4723" w:rsidRPr="00972C99" w:rsidRDefault="004A4723" w:rsidP="004E7FA3">
            <w:pPr>
              <w:pStyle w:val="TAC"/>
            </w:pPr>
            <w:r w:rsidRPr="00972C99">
              <w:t>…</w:t>
            </w:r>
          </w:p>
          <w:p w14:paraId="7F860124" w14:textId="77777777" w:rsidR="004A4723" w:rsidRPr="00972C99" w:rsidRDefault="004A4723" w:rsidP="004E7FA3">
            <w:pPr>
              <w:pStyle w:val="TAC"/>
            </w:pPr>
          </w:p>
          <w:p w14:paraId="52E6CB92" w14:textId="77777777" w:rsidR="004A4723" w:rsidRPr="00972C99" w:rsidRDefault="004A4723" w:rsidP="004E7FA3">
            <w:pPr>
              <w:pStyle w:val="TAC"/>
            </w:pPr>
          </w:p>
        </w:tc>
        <w:tc>
          <w:tcPr>
            <w:tcW w:w="950" w:type="dxa"/>
            <w:tcBorders>
              <w:left w:val="single" w:sz="6" w:space="0" w:color="auto"/>
            </w:tcBorders>
          </w:tcPr>
          <w:p w14:paraId="7B1C85DD" w14:textId="77777777" w:rsidR="004A4723" w:rsidRPr="00972C99" w:rsidRDefault="004A4723" w:rsidP="004E7FA3">
            <w:pPr>
              <w:pStyle w:val="TAL"/>
            </w:pPr>
            <w:r w:rsidRPr="00972C99">
              <w:t>octet a+6*</w:t>
            </w:r>
          </w:p>
          <w:p w14:paraId="104869B9" w14:textId="77777777" w:rsidR="004A4723" w:rsidRPr="00972C99" w:rsidRDefault="004A4723" w:rsidP="004E7FA3">
            <w:pPr>
              <w:pStyle w:val="TAL"/>
            </w:pPr>
          </w:p>
          <w:p w14:paraId="450C8A31" w14:textId="77777777" w:rsidR="004A4723" w:rsidRPr="00972C99" w:rsidRDefault="004A4723" w:rsidP="004E7FA3">
            <w:pPr>
              <w:pStyle w:val="TAL"/>
            </w:pPr>
            <w:r w:rsidRPr="00972C99">
              <w:t xml:space="preserve"> …</w:t>
            </w:r>
          </w:p>
          <w:p w14:paraId="0D1E452F" w14:textId="77777777" w:rsidR="004A4723" w:rsidRPr="00972C99" w:rsidRDefault="004A4723" w:rsidP="004E7FA3">
            <w:pPr>
              <w:pStyle w:val="TAL"/>
            </w:pPr>
          </w:p>
          <w:p w14:paraId="5D50C535" w14:textId="77777777" w:rsidR="004A4723" w:rsidRPr="00972C99" w:rsidRDefault="004A4723" w:rsidP="004E7FA3">
            <w:pPr>
              <w:pStyle w:val="TAL"/>
            </w:pPr>
            <w:r w:rsidRPr="00972C99">
              <w:t>octet z-2*</w:t>
            </w:r>
          </w:p>
        </w:tc>
      </w:tr>
      <w:tr w:rsidR="004A4723" w:rsidRPr="00972C9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4E7FA3">
            <w:pPr>
              <w:pStyle w:val="TAC"/>
            </w:pPr>
          </w:p>
          <w:p w14:paraId="30FB3573" w14:textId="77777777" w:rsidR="004A4723" w:rsidRPr="00972C99" w:rsidRDefault="004A4723" w:rsidP="004E7FA3">
            <w:pPr>
              <w:pStyle w:val="TAC"/>
            </w:pPr>
            <w:r>
              <w:t>Bridge</w:t>
            </w:r>
            <w:r w:rsidRPr="00972C99">
              <w:t xml:space="preserve"> parameter error N</w:t>
            </w:r>
          </w:p>
        </w:tc>
        <w:tc>
          <w:tcPr>
            <w:tcW w:w="950" w:type="dxa"/>
            <w:tcBorders>
              <w:left w:val="single" w:sz="6" w:space="0" w:color="auto"/>
            </w:tcBorders>
          </w:tcPr>
          <w:p w14:paraId="303E42D6" w14:textId="77777777" w:rsidR="004A4723" w:rsidRPr="00972C99" w:rsidRDefault="004A4723" w:rsidP="004E7FA3">
            <w:pPr>
              <w:pStyle w:val="TAL"/>
            </w:pPr>
            <w:r w:rsidRPr="00972C99">
              <w:t>octet z-1*</w:t>
            </w:r>
          </w:p>
          <w:p w14:paraId="5F96DF36" w14:textId="77777777" w:rsidR="004A4723" w:rsidRPr="00972C99" w:rsidRDefault="004A4723" w:rsidP="004E7FA3">
            <w:pPr>
              <w:pStyle w:val="TAL"/>
            </w:pPr>
          </w:p>
          <w:p w14:paraId="39FE01CB" w14:textId="77777777" w:rsidR="004A4723" w:rsidRPr="00972C99" w:rsidRDefault="004A4723" w:rsidP="004E7FA3">
            <w:pPr>
              <w:pStyle w:val="TAL"/>
            </w:pPr>
            <w:r w:rsidRPr="00972C99">
              <w:t>octet z*</w:t>
            </w:r>
          </w:p>
        </w:tc>
      </w:tr>
    </w:tbl>
    <w:p w14:paraId="34F47E47" w14:textId="77777777" w:rsidR="004A4723" w:rsidRPr="00972C99" w:rsidRDefault="004A4723" w:rsidP="004A4723">
      <w:pPr>
        <w:pStyle w:val="TF"/>
      </w:pPr>
      <w:r w:rsidRPr="00972C99">
        <w:t>Figure 9.</w:t>
      </w:r>
      <w:r>
        <w:t>5D</w:t>
      </w:r>
      <w:r w:rsidRPr="00972C99">
        <w:t xml:space="preserve">.4: </w:t>
      </w:r>
      <w:r>
        <w:t>Bridge</w:t>
      </w:r>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4E7FA3">
        <w:trPr>
          <w:cantSplit/>
          <w:jc w:val="center"/>
        </w:trPr>
        <w:tc>
          <w:tcPr>
            <w:tcW w:w="593" w:type="dxa"/>
            <w:tcBorders>
              <w:bottom w:val="single" w:sz="6" w:space="0" w:color="auto"/>
            </w:tcBorders>
          </w:tcPr>
          <w:p w14:paraId="02F9B4E7" w14:textId="77777777" w:rsidR="004A4723" w:rsidRPr="00972C99" w:rsidRDefault="004A4723" w:rsidP="004E7FA3">
            <w:pPr>
              <w:pStyle w:val="TAC"/>
            </w:pPr>
            <w:r w:rsidRPr="00972C99">
              <w:t>8</w:t>
            </w:r>
          </w:p>
        </w:tc>
        <w:tc>
          <w:tcPr>
            <w:tcW w:w="594" w:type="dxa"/>
            <w:tcBorders>
              <w:bottom w:val="single" w:sz="6" w:space="0" w:color="auto"/>
            </w:tcBorders>
          </w:tcPr>
          <w:p w14:paraId="409DB6AB" w14:textId="77777777" w:rsidR="004A4723" w:rsidRPr="00972C99" w:rsidRDefault="004A4723" w:rsidP="004E7FA3">
            <w:pPr>
              <w:pStyle w:val="TAC"/>
            </w:pPr>
            <w:r w:rsidRPr="00972C99">
              <w:t>7</w:t>
            </w:r>
          </w:p>
        </w:tc>
        <w:tc>
          <w:tcPr>
            <w:tcW w:w="594" w:type="dxa"/>
            <w:tcBorders>
              <w:bottom w:val="single" w:sz="6" w:space="0" w:color="auto"/>
            </w:tcBorders>
          </w:tcPr>
          <w:p w14:paraId="7D75932A" w14:textId="77777777" w:rsidR="004A4723" w:rsidRPr="00972C99" w:rsidRDefault="004A4723" w:rsidP="004E7FA3">
            <w:pPr>
              <w:pStyle w:val="TAC"/>
            </w:pPr>
            <w:r w:rsidRPr="00972C99">
              <w:t>6</w:t>
            </w:r>
          </w:p>
        </w:tc>
        <w:tc>
          <w:tcPr>
            <w:tcW w:w="594" w:type="dxa"/>
            <w:tcBorders>
              <w:bottom w:val="single" w:sz="6" w:space="0" w:color="auto"/>
            </w:tcBorders>
          </w:tcPr>
          <w:p w14:paraId="229BA952" w14:textId="77777777" w:rsidR="004A4723" w:rsidRPr="00972C99" w:rsidRDefault="004A4723" w:rsidP="004E7FA3">
            <w:pPr>
              <w:pStyle w:val="TAC"/>
            </w:pPr>
            <w:r w:rsidRPr="00972C99">
              <w:t>5</w:t>
            </w:r>
          </w:p>
        </w:tc>
        <w:tc>
          <w:tcPr>
            <w:tcW w:w="593" w:type="dxa"/>
            <w:tcBorders>
              <w:bottom w:val="single" w:sz="6" w:space="0" w:color="auto"/>
            </w:tcBorders>
          </w:tcPr>
          <w:p w14:paraId="48BB7A64" w14:textId="77777777" w:rsidR="004A4723" w:rsidRPr="00972C99" w:rsidRDefault="004A4723" w:rsidP="004E7FA3">
            <w:pPr>
              <w:pStyle w:val="TAC"/>
            </w:pPr>
            <w:r w:rsidRPr="00972C99">
              <w:t>4</w:t>
            </w:r>
          </w:p>
        </w:tc>
        <w:tc>
          <w:tcPr>
            <w:tcW w:w="594" w:type="dxa"/>
            <w:tcBorders>
              <w:bottom w:val="single" w:sz="6" w:space="0" w:color="auto"/>
            </w:tcBorders>
          </w:tcPr>
          <w:p w14:paraId="5B5332BB" w14:textId="77777777" w:rsidR="004A4723" w:rsidRPr="00972C99" w:rsidRDefault="004A4723" w:rsidP="004E7FA3">
            <w:pPr>
              <w:pStyle w:val="TAC"/>
            </w:pPr>
            <w:r w:rsidRPr="00972C99">
              <w:t>3</w:t>
            </w:r>
          </w:p>
        </w:tc>
        <w:tc>
          <w:tcPr>
            <w:tcW w:w="594" w:type="dxa"/>
            <w:tcBorders>
              <w:bottom w:val="single" w:sz="6" w:space="0" w:color="auto"/>
            </w:tcBorders>
          </w:tcPr>
          <w:p w14:paraId="21CE190F" w14:textId="77777777" w:rsidR="004A4723" w:rsidRPr="00972C99" w:rsidRDefault="004A4723" w:rsidP="004E7FA3">
            <w:pPr>
              <w:pStyle w:val="TAC"/>
            </w:pPr>
            <w:r w:rsidRPr="00972C99">
              <w:t>2</w:t>
            </w:r>
          </w:p>
        </w:tc>
        <w:tc>
          <w:tcPr>
            <w:tcW w:w="594" w:type="dxa"/>
            <w:tcBorders>
              <w:bottom w:val="single" w:sz="6" w:space="0" w:color="auto"/>
            </w:tcBorders>
          </w:tcPr>
          <w:p w14:paraId="7AA42837" w14:textId="77777777" w:rsidR="004A4723" w:rsidRPr="00972C99" w:rsidRDefault="004A4723" w:rsidP="004E7FA3">
            <w:pPr>
              <w:pStyle w:val="TAC"/>
            </w:pPr>
            <w:r w:rsidRPr="00972C99">
              <w:t>1</w:t>
            </w:r>
          </w:p>
        </w:tc>
        <w:tc>
          <w:tcPr>
            <w:tcW w:w="950" w:type="dxa"/>
            <w:tcBorders>
              <w:left w:val="nil"/>
            </w:tcBorders>
          </w:tcPr>
          <w:p w14:paraId="06A7C909" w14:textId="77777777" w:rsidR="004A4723" w:rsidRPr="00972C99" w:rsidRDefault="004A4723" w:rsidP="004E7FA3">
            <w:pPr>
              <w:pStyle w:val="TAC"/>
            </w:pPr>
          </w:p>
        </w:tc>
      </w:tr>
      <w:tr w:rsidR="004A4723" w:rsidRPr="00972C9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4E7FA3">
            <w:pPr>
              <w:pStyle w:val="TAC"/>
            </w:pPr>
          </w:p>
          <w:p w14:paraId="02A0241E" w14:textId="77777777" w:rsidR="004A4723" w:rsidRPr="00972C99" w:rsidRDefault="004A4723" w:rsidP="004E7FA3">
            <w:pPr>
              <w:pStyle w:val="TAC"/>
            </w:pPr>
            <w:r>
              <w:t>Bridge</w:t>
            </w:r>
            <w:r w:rsidRPr="00972C99">
              <w:t xml:space="preserve"> parameter name</w:t>
            </w:r>
          </w:p>
          <w:p w14:paraId="54964C4B" w14:textId="77777777" w:rsidR="004A4723" w:rsidRPr="00972C99" w:rsidRDefault="004A4723" w:rsidP="004E7FA3">
            <w:pPr>
              <w:pStyle w:val="TAC"/>
            </w:pPr>
          </w:p>
        </w:tc>
        <w:tc>
          <w:tcPr>
            <w:tcW w:w="950" w:type="dxa"/>
            <w:tcBorders>
              <w:left w:val="single" w:sz="6" w:space="0" w:color="auto"/>
            </w:tcBorders>
          </w:tcPr>
          <w:p w14:paraId="24F9B856" w14:textId="77777777" w:rsidR="004A4723" w:rsidRPr="00972C99" w:rsidRDefault="004A4723" w:rsidP="004E7FA3">
            <w:pPr>
              <w:pStyle w:val="TAL"/>
            </w:pPr>
            <w:r w:rsidRPr="00972C99">
              <w:t>octet i</w:t>
            </w:r>
          </w:p>
          <w:p w14:paraId="1B21729E" w14:textId="77777777" w:rsidR="004A4723" w:rsidRPr="00972C99" w:rsidRDefault="004A4723" w:rsidP="004E7FA3">
            <w:pPr>
              <w:pStyle w:val="TAL"/>
            </w:pPr>
          </w:p>
          <w:p w14:paraId="6D36D3CA" w14:textId="77777777" w:rsidR="004A4723" w:rsidRPr="00972C99" w:rsidRDefault="004A4723" w:rsidP="004E7FA3">
            <w:pPr>
              <w:pStyle w:val="TAL"/>
            </w:pPr>
            <w:r w:rsidRPr="00972C99">
              <w:t>octet i+1</w:t>
            </w:r>
          </w:p>
        </w:tc>
      </w:tr>
      <w:tr w:rsidR="004A4723" w:rsidRPr="00972C9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7053CC" w:rsidRDefault="004A4723"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4E7FA3">
            <w:pPr>
              <w:pStyle w:val="TAL"/>
            </w:pPr>
            <w:r w:rsidRPr="00972C99">
              <w:t>octet i+2</w:t>
            </w:r>
          </w:p>
        </w:tc>
      </w:tr>
    </w:tbl>
    <w:p w14:paraId="136E1A58" w14:textId="77777777" w:rsidR="004A4723" w:rsidRPr="00972C99" w:rsidRDefault="004A4723" w:rsidP="004A4723">
      <w:pPr>
        <w:pStyle w:val="TF"/>
      </w:pPr>
      <w:r w:rsidRPr="00972C99">
        <w:t>Figure 9.</w:t>
      </w:r>
      <w:r>
        <w:t>5D</w:t>
      </w:r>
      <w:r w:rsidRPr="00972C99">
        <w:t xml:space="preserve">.5: </w:t>
      </w:r>
      <w:r>
        <w:t>Bridge</w:t>
      </w:r>
      <w:r w:rsidRPr="00972C99">
        <w:t xml:space="preserve"> parameter error</w:t>
      </w:r>
    </w:p>
    <w:p w14:paraId="01F55214" w14:textId="77777777" w:rsidR="004A4723" w:rsidRPr="00972C99" w:rsidRDefault="004A4723" w:rsidP="004A4723"/>
    <w:p w14:paraId="3B5A6DE8" w14:textId="77777777" w:rsidR="004A4723" w:rsidRPr="00972C99" w:rsidRDefault="004A4723" w:rsidP="004A4723">
      <w:pPr>
        <w:pStyle w:val="TH"/>
      </w:pPr>
      <w:r w:rsidRPr="00972C99">
        <w:lastRenderedPageBreak/>
        <w:t xml:space="preserve">Table 9.4.1: </w:t>
      </w:r>
      <w:r>
        <w:t>Bridge</w:t>
      </w:r>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4E7FA3">
        <w:trPr>
          <w:cantSplit/>
          <w:jc w:val="center"/>
        </w:trPr>
        <w:tc>
          <w:tcPr>
            <w:tcW w:w="7102" w:type="dxa"/>
          </w:tcPr>
          <w:p w14:paraId="1737304F" w14:textId="77777777" w:rsidR="004A4723" w:rsidRPr="00972C99" w:rsidRDefault="004A4723" w:rsidP="004E7FA3">
            <w:pPr>
              <w:pStyle w:val="TAL"/>
            </w:pPr>
            <w:r w:rsidRPr="00972C99">
              <w:t xml:space="preserve">Value part of the </w:t>
            </w:r>
            <w:r>
              <w:t>Bridge</w:t>
            </w:r>
            <w:r w:rsidRPr="00972C99">
              <w:t xml:space="preserve"> status information element (octets 4 to z)</w:t>
            </w:r>
          </w:p>
        </w:tc>
      </w:tr>
      <w:tr w:rsidR="004A4723" w:rsidRPr="00972C99" w14:paraId="622F0130" w14:textId="77777777" w:rsidTr="004E7FA3">
        <w:trPr>
          <w:cantSplit/>
          <w:jc w:val="center"/>
        </w:trPr>
        <w:tc>
          <w:tcPr>
            <w:tcW w:w="7102" w:type="dxa"/>
          </w:tcPr>
          <w:p w14:paraId="5F6C8B75" w14:textId="77777777" w:rsidR="004A4723" w:rsidRPr="00972C99" w:rsidRDefault="004A4723" w:rsidP="004E7FA3">
            <w:pPr>
              <w:pStyle w:val="TAL"/>
            </w:pPr>
          </w:p>
        </w:tc>
      </w:tr>
      <w:tr w:rsidR="004A4723" w:rsidRPr="00972C99" w14:paraId="341B1437" w14:textId="77777777" w:rsidTr="004E7FA3">
        <w:trPr>
          <w:cantSplit/>
          <w:jc w:val="center"/>
        </w:trPr>
        <w:tc>
          <w:tcPr>
            <w:tcW w:w="7102" w:type="dxa"/>
          </w:tcPr>
          <w:p w14:paraId="404D67AD" w14:textId="77777777" w:rsidR="004A4723" w:rsidRPr="00972C99" w:rsidRDefault="004A4723" w:rsidP="004E7FA3">
            <w:pPr>
              <w:pStyle w:val="TAL"/>
            </w:pPr>
            <w:r>
              <w:t>Bridge</w:t>
            </w:r>
            <w:r w:rsidRPr="00972C99">
              <w:t xml:space="preserve"> status contents (octets 4 to a)</w:t>
            </w:r>
          </w:p>
          <w:p w14:paraId="748F3E7F" w14:textId="77777777" w:rsidR="004A4723" w:rsidRPr="00972C99" w:rsidRDefault="004A4723" w:rsidP="004E7FA3">
            <w:pPr>
              <w:pStyle w:val="TAL"/>
            </w:pPr>
          </w:p>
          <w:p w14:paraId="365D887F" w14:textId="77777777" w:rsidR="004A4723" w:rsidRPr="00972C99" w:rsidRDefault="004A4723" w:rsidP="004E7FA3">
            <w:pPr>
              <w:pStyle w:val="TAL"/>
            </w:pPr>
            <w:r w:rsidRPr="00972C99">
              <w:t xml:space="preserve">This field consists of zero or several </w:t>
            </w:r>
            <w:r>
              <w:t>Bridge</w:t>
            </w:r>
            <w:r w:rsidRPr="00972C99">
              <w:t xml:space="preserve"> parameter statuses.</w:t>
            </w:r>
          </w:p>
          <w:p w14:paraId="3D4A3B71" w14:textId="77777777" w:rsidR="004A4723" w:rsidRPr="00972C99" w:rsidRDefault="004A4723" w:rsidP="004E7FA3">
            <w:pPr>
              <w:pStyle w:val="TAL"/>
            </w:pPr>
          </w:p>
          <w:p w14:paraId="63D72694" w14:textId="77777777" w:rsidR="004A4723" w:rsidRPr="00972C99" w:rsidRDefault="004A4723" w:rsidP="004E7FA3">
            <w:pPr>
              <w:pStyle w:val="TAL"/>
            </w:pPr>
            <w:r>
              <w:t>Bridge</w:t>
            </w:r>
            <w:r w:rsidRPr="00972C99">
              <w:t xml:space="preserve"> parameter status</w:t>
            </w:r>
          </w:p>
          <w:p w14:paraId="4FEFF560" w14:textId="77777777" w:rsidR="004A4723" w:rsidRPr="00972C99" w:rsidRDefault="004A4723" w:rsidP="004E7FA3">
            <w:pPr>
              <w:pStyle w:val="TAL"/>
            </w:pPr>
          </w:p>
          <w:p w14:paraId="43A53625" w14:textId="77777777" w:rsidR="004A4723" w:rsidRPr="00972C99" w:rsidRDefault="004A4723" w:rsidP="004E7FA3">
            <w:pPr>
              <w:pStyle w:val="TAL"/>
            </w:pPr>
            <w:r>
              <w:t>Bridge</w:t>
            </w:r>
            <w:r w:rsidRPr="00972C99">
              <w:t xml:space="preserve"> parameter name (octets e to e+1)</w:t>
            </w:r>
          </w:p>
        </w:tc>
      </w:tr>
      <w:tr w:rsidR="004A4723" w:rsidRPr="00972C99" w14:paraId="6557C3B1" w14:textId="77777777" w:rsidTr="004E7FA3">
        <w:trPr>
          <w:cantSplit/>
          <w:jc w:val="center"/>
        </w:trPr>
        <w:tc>
          <w:tcPr>
            <w:tcW w:w="7102" w:type="dxa"/>
          </w:tcPr>
          <w:p w14:paraId="0DE3559B" w14:textId="77777777" w:rsidR="004A4723" w:rsidRPr="00972C99" w:rsidRDefault="004A4723" w:rsidP="004E7FA3">
            <w:pPr>
              <w:pStyle w:val="TAL"/>
            </w:pPr>
          </w:p>
        </w:tc>
      </w:tr>
      <w:tr w:rsidR="004A4723" w:rsidRPr="00972C99" w14:paraId="5DFDEF97" w14:textId="77777777" w:rsidTr="004E7FA3">
        <w:trPr>
          <w:cantSplit/>
          <w:jc w:val="center"/>
        </w:trPr>
        <w:tc>
          <w:tcPr>
            <w:tcW w:w="7102" w:type="dxa"/>
          </w:tcPr>
          <w:p w14:paraId="72FB59D4" w14:textId="77777777" w:rsidR="004A4723" w:rsidRPr="00972C99" w:rsidRDefault="004A4723" w:rsidP="004E7FA3">
            <w:pPr>
              <w:pStyle w:val="TAL"/>
            </w:pPr>
            <w:r w:rsidRPr="00972C99">
              <w:t xml:space="preserve">This field contains the name of the </w:t>
            </w:r>
            <w:r>
              <w:t>Bridge</w:t>
            </w:r>
            <w:r w:rsidRPr="00972C99">
              <w:t xml:space="preserve"> parameter which could be read successfully, encoded over 2 octets as specified in table 9.2.1 for the NW-TT to TSN AF direction.</w:t>
            </w:r>
          </w:p>
          <w:p w14:paraId="2FB215E0" w14:textId="77777777" w:rsidR="004A4723" w:rsidRPr="00972C99" w:rsidRDefault="004A4723" w:rsidP="004E7FA3">
            <w:pPr>
              <w:pStyle w:val="TAL"/>
            </w:pPr>
          </w:p>
        </w:tc>
      </w:tr>
      <w:tr w:rsidR="004A4723" w:rsidRPr="00972C99" w14:paraId="5447BCD3" w14:textId="77777777" w:rsidTr="004E7FA3">
        <w:trPr>
          <w:cantSplit/>
          <w:jc w:val="center"/>
        </w:trPr>
        <w:tc>
          <w:tcPr>
            <w:tcW w:w="7102" w:type="dxa"/>
          </w:tcPr>
          <w:p w14:paraId="71DD5D0D" w14:textId="77777777" w:rsidR="004A4723" w:rsidRPr="00972C99" w:rsidRDefault="004A4723" w:rsidP="004E7FA3">
            <w:pPr>
              <w:pStyle w:val="TAL"/>
            </w:pPr>
            <w:r w:rsidRPr="00972C99">
              <w:t xml:space="preserve">Length of </w:t>
            </w:r>
            <w:r>
              <w:t>Bridge</w:t>
            </w:r>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4E7FA3">
        <w:trPr>
          <w:cantSplit/>
          <w:jc w:val="center"/>
        </w:trPr>
        <w:tc>
          <w:tcPr>
            <w:tcW w:w="7102" w:type="dxa"/>
          </w:tcPr>
          <w:p w14:paraId="5F23C34A" w14:textId="77777777" w:rsidR="004A4723" w:rsidRPr="00972C99" w:rsidRDefault="004A4723" w:rsidP="004E7FA3">
            <w:pPr>
              <w:pStyle w:val="TAL"/>
            </w:pPr>
          </w:p>
        </w:tc>
      </w:tr>
      <w:tr w:rsidR="004A4723" w:rsidRPr="00972C99" w14:paraId="4A777EE4" w14:textId="77777777" w:rsidTr="004E7FA3">
        <w:trPr>
          <w:cantSplit/>
          <w:jc w:val="center"/>
        </w:trPr>
        <w:tc>
          <w:tcPr>
            <w:tcW w:w="7102" w:type="dxa"/>
          </w:tcPr>
          <w:p w14:paraId="1C963B8E" w14:textId="77777777" w:rsidR="004A4723" w:rsidRPr="00972C99" w:rsidRDefault="004A4723" w:rsidP="004E7FA3">
            <w:pPr>
              <w:pStyle w:val="TAL"/>
            </w:pPr>
            <w:r w:rsidRPr="00972C99">
              <w:t xml:space="preserve">This field contains the binary encoding of the length of the </w:t>
            </w:r>
            <w:r>
              <w:t>Bridge</w:t>
            </w:r>
            <w:r w:rsidRPr="00972C99">
              <w:t xml:space="preserve"> parameter value</w:t>
            </w:r>
          </w:p>
        </w:tc>
      </w:tr>
      <w:tr w:rsidR="004A4723" w:rsidRPr="00972C99" w14:paraId="294BA10B" w14:textId="77777777" w:rsidTr="004E7FA3">
        <w:trPr>
          <w:cantSplit/>
          <w:jc w:val="center"/>
        </w:trPr>
        <w:tc>
          <w:tcPr>
            <w:tcW w:w="7102" w:type="dxa"/>
          </w:tcPr>
          <w:p w14:paraId="654BD588" w14:textId="77777777" w:rsidR="004A4723" w:rsidRPr="00972C99" w:rsidRDefault="004A4723" w:rsidP="004E7FA3">
            <w:pPr>
              <w:pStyle w:val="TAL"/>
            </w:pPr>
          </w:p>
        </w:tc>
      </w:tr>
      <w:tr w:rsidR="004A4723" w:rsidRPr="00972C99" w14:paraId="74283657" w14:textId="77777777" w:rsidTr="004E7FA3">
        <w:trPr>
          <w:cantSplit/>
          <w:jc w:val="center"/>
        </w:trPr>
        <w:tc>
          <w:tcPr>
            <w:tcW w:w="7102" w:type="dxa"/>
          </w:tcPr>
          <w:p w14:paraId="556DE648" w14:textId="77777777" w:rsidR="004A4723" w:rsidRPr="00972C99" w:rsidRDefault="004A4723" w:rsidP="004E7FA3">
            <w:pPr>
              <w:pStyle w:val="TAL"/>
            </w:pPr>
            <w:r>
              <w:t>Bridge</w:t>
            </w:r>
            <w:r w:rsidRPr="00972C99">
              <w:t xml:space="preserve"> parameter value (octets e+</w:t>
            </w:r>
            <w:r>
              <w:t>4</w:t>
            </w:r>
            <w:r w:rsidRPr="00972C99">
              <w:t xml:space="preserve"> to f)</w:t>
            </w:r>
          </w:p>
        </w:tc>
      </w:tr>
      <w:tr w:rsidR="004A4723" w:rsidRPr="00972C99" w14:paraId="7A820EBE" w14:textId="77777777" w:rsidTr="004E7FA3">
        <w:trPr>
          <w:cantSplit/>
          <w:jc w:val="center"/>
        </w:trPr>
        <w:tc>
          <w:tcPr>
            <w:tcW w:w="7102" w:type="dxa"/>
          </w:tcPr>
          <w:p w14:paraId="45B98DCF" w14:textId="77777777" w:rsidR="004A4723" w:rsidRPr="00972C99" w:rsidRDefault="004A4723" w:rsidP="004E7FA3">
            <w:pPr>
              <w:pStyle w:val="TAL"/>
            </w:pPr>
          </w:p>
        </w:tc>
      </w:tr>
      <w:tr w:rsidR="004A4723" w:rsidRPr="00972C99" w14:paraId="0CCC6A66" w14:textId="77777777" w:rsidTr="004E7FA3">
        <w:trPr>
          <w:cantSplit/>
          <w:jc w:val="center"/>
        </w:trPr>
        <w:tc>
          <w:tcPr>
            <w:tcW w:w="7102" w:type="dxa"/>
          </w:tcPr>
          <w:p w14:paraId="6A7C9957" w14:textId="77777777" w:rsidR="004A4723" w:rsidRPr="00972C99" w:rsidRDefault="004A4723" w:rsidP="004E7FA3">
            <w:pPr>
              <w:pStyle w:val="TAL"/>
            </w:pPr>
            <w:r w:rsidRPr="00972C99">
              <w:t xml:space="preserve">This field contains the value for the </w:t>
            </w:r>
            <w:r>
              <w:t>Bridge</w:t>
            </w:r>
            <w:r w:rsidRPr="00972C99">
              <w:t xml:space="preserve"> parameter, encoded as specified in table 9.2.1.</w:t>
            </w:r>
          </w:p>
          <w:p w14:paraId="4913846F" w14:textId="77777777" w:rsidR="004A4723" w:rsidRPr="00972C99" w:rsidRDefault="004A4723" w:rsidP="004E7FA3">
            <w:pPr>
              <w:pStyle w:val="TAL"/>
            </w:pPr>
          </w:p>
        </w:tc>
      </w:tr>
      <w:tr w:rsidR="004A4723" w:rsidRPr="00972C99" w14:paraId="39E9A068" w14:textId="77777777" w:rsidTr="004E7FA3">
        <w:trPr>
          <w:cantSplit/>
          <w:jc w:val="center"/>
        </w:trPr>
        <w:tc>
          <w:tcPr>
            <w:tcW w:w="7102" w:type="dxa"/>
          </w:tcPr>
          <w:p w14:paraId="191A76E4" w14:textId="77777777" w:rsidR="004A4723" w:rsidRPr="00972C99" w:rsidRDefault="004A4723" w:rsidP="004E7FA3">
            <w:pPr>
              <w:pStyle w:val="TAL"/>
            </w:pPr>
            <w:r>
              <w:t>Bridge</w:t>
            </w:r>
            <w:r w:rsidRPr="00972C99">
              <w:t xml:space="preserve"> error contents (octets a+1 to z)</w:t>
            </w:r>
          </w:p>
          <w:p w14:paraId="274FC645" w14:textId="77777777" w:rsidR="004A4723" w:rsidRPr="00972C99" w:rsidRDefault="004A4723" w:rsidP="004E7FA3">
            <w:pPr>
              <w:pStyle w:val="TAL"/>
            </w:pPr>
          </w:p>
          <w:p w14:paraId="3A761CCF" w14:textId="77777777" w:rsidR="004A4723" w:rsidRPr="00972C99" w:rsidRDefault="004A4723" w:rsidP="004E7FA3">
            <w:pPr>
              <w:pStyle w:val="TAL"/>
            </w:pPr>
            <w:r w:rsidRPr="00972C99">
              <w:t xml:space="preserve">This field consists of zero or several </w:t>
            </w:r>
            <w:r>
              <w:t>Bridge</w:t>
            </w:r>
            <w:r w:rsidRPr="00972C99">
              <w:t xml:space="preserve"> parameter errors.</w:t>
            </w:r>
          </w:p>
          <w:p w14:paraId="603BFF93" w14:textId="77777777" w:rsidR="004A4723" w:rsidRPr="00972C99" w:rsidRDefault="004A4723" w:rsidP="004E7FA3">
            <w:pPr>
              <w:pStyle w:val="TAL"/>
            </w:pPr>
          </w:p>
          <w:p w14:paraId="78C88417" w14:textId="77777777" w:rsidR="004A4723" w:rsidRPr="00972C99" w:rsidRDefault="004A4723" w:rsidP="004E7FA3">
            <w:pPr>
              <w:pStyle w:val="TAL"/>
            </w:pPr>
            <w:r>
              <w:t>Bridge</w:t>
            </w:r>
            <w:r w:rsidRPr="00972C99">
              <w:t xml:space="preserve"> parameter error</w:t>
            </w:r>
          </w:p>
          <w:p w14:paraId="3F805074" w14:textId="77777777" w:rsidR="004A4723" w:rsidRPr="00972C99" w:rsidRDefault="004A4723" w:rsidP="004E7FA3">
            <w:pPr>
              <w:pStyle w:val="TAL"/>
            </w:pPr>
          </w:p>
          <w:p w14:paraId="389B53C6" w14:textId="77777777" w:rsidR="004A4723" w:rsidRPr="00972C99" w:rsidRDefault="004A4723" w:rsidP="004E7FA3">
            <w:pPr>
              <w:pStyle w:val="TAL"/>
            </w:pPr>
            <w:r>
              <w:t>Bridge</w:t>
            </w:r>
            <w:r w:rsidRPr="00972C99">
              <w:t xml:space="preserve"> parameter name (octets  to i+1)</w:t>
            </w:r>
          </w:p>
        </w:tc>
      </w:tr>
      <w:tr w:rsidR="004A4723" w:rsidRPr="00972C99" w14:paraId="7F736496" w14:textId="77777777" w:rsidTr="004E7FA3">
        <w:trPr>
          <w:cantSplit/>
          <w:jc w:val="center"/>
        </w:trPr>
        <w:tc>
          <w:tcPr>
            <w:tcW w:w="7102" w:type="dxa"/>
          </w:tcPr>
          <w:p w14:paraId="52BB8894" w14:textId="77777777" w:rsidR="004A4723" w:rsidRPr="00972C99" w:rsidRDefault="004A4723" w:rsidP="004E7FA3">
            <w:pPr>
              <w:pStyle w:val="TAL"/>
            </w:pPr>
          </w:p>
        </w:tc>
      </w:tr>
      <w:tr w:rsidR="004A4723" w:rsidRPr="00972C99" w14:paraId="1A12CEB9" w14:textId="77777777" w:rsidTr="004E7FA3">
        <w:trPr>
          <w:cantSplit/>
          <w:jc w:val="center"/>
        </w:trPr>
        <w:tc>
          <w:tcPr>
            <w:tcW w:w="7102" w:type="dxa"/>
          </w:tcPr>
          <w:p w14:paraId="08E6D1FF" w14:textId="77777777" w:rsidR="004A4723" w:rsidRPr="00972C99" w:rsidRDefault="004A4723" w:rsidP="004E7FA3">
            <w:pPr>
              <w:pStyle w:val="TAL"/>
            </w:pPr>
            <w:r w:rsidRPr="00972C99">
              <w:t xml:space="preserve">This field contains the name of the </w:t>
            </w:r>
            <w:r>
              <w:t>Bridge</w:t>
            </w:r>
            <w:r w:rsidRPr="00972C99">
              <w:t xml:space="preserve"> parameter whose value could not be read successfully, encoded over 2 octets as specified in table 9.2.1 for the NW-TT to TSN AF direction.</w:t>
            </w:r>
          </w:p>
        </w:tc>
      </w:tr>
      <w:tr w:rsidR="004A4723" w:rsidRPr="00972C99" w14:paraId="5CEDDE9E" w14:textId="77777777" w:rsidTr="004E7FA3">
        <w:trPr>
          <w:cantSplit/>
          <w:jc w:val="center"/>
        </w:trPr>
        <w:tc>
          <w:tcPr>
            <w:tcW w:w="7102" w:type="dxa"/>
            <w:tcBorders>
              <w:bottom w:val="single" w:sz="4" w:space="0" w:color="auto"/>
            </w:tcBorders>
          </w:tcPr>
          <w:p w14:paraId="5E9153B1" w14:textId="77777777" w:rsidR="004A4723" w:rsidRPr="00972C99" w:rsidRDefault="004A4723" w:rsidP="004E7FA3">
            <w:pPr>
              <w:pStyle w:val="TAL"/>
            </w:pPr>
          </w:p>
          <w:p w14:paraId="084487E5" w14:textId="77777777" w:rsidR="004A4723" w:rsidRPr="008247E0" w:rsidRDefault="004A4723" w:rsidP="004E7FA3">
            <w:pPr>
              <w:pStyle w:val="TAL"/>
            </w:pPr>
            <w:r w:rsidRPr="008247E0">
              <w:t>Bridge management service cause (octet i+2)</w:t>
            </w:r>
          </w:p>
          <w:p w14:paraId="481E0075" w14:textId="77777777" w:rsidR="004A4723" w:rsidRPr="008247E0" w:rsidRDefault="004A4723" w:rsidP="004E7FA3">
            <w:pPr>
              <w:pStyle w:val="TAL"/>
            </w:pPr>
          </w:p>
          <w:p w14:paraId="42045F0C" w14:textId="77777777" w:rsidR="004A4723" w:rsidRPr="00972C99" w:rsidRDefault="004A4723"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read successfully, encoded as follows:</w:t>
            </w:r>
          </w:p>
          <w:p w14:paraId="3CBF2155" w14:textId="77777777" w:rsidR="004A4723" w:rsidRPr="00972C99" w:rsidRDefault="004A4723" w:rsidP="004E7FA3">
            <w:pPr>
              <w:pStyle w:val="TAL"/>
            </w:pPr>
            <w:r w:rsidRPr="00972C99">
              <w:t>Bits</w:t>
            </w:r>
          </w:p>
          <w:p w14:paraId="0B6E88C8" w14:textId="77777777" w:rsidR="004A4723" w:rsidRPr="00972C99" w:rsidRDefault="004A4723" w:rsidP="004E7FA3">
            <w:pPr>
              <w:pStyle w:val="TAL"/>
              <w:rPr>
                <w:b/>
                <w:bCs/>
              </w:rPr>
            </w:pPr>
            <w:r w:rsidRPr="00972C99">
              <w:rPr>
                <w:b/>
                <w:bCs/>
              </w:rPr>
              <w:t>8 7 6 5 4 3 2 1</w:t>
            </w:r>
          </w:p>
          <w:p w14:paraId="2A821E66" w14:textId="77777777" w:rsidR="004A4723" w:rsidRPr="00972C99" w:rsidRDefault="004A4723" w:rsidP="004E7FA3">
            <w:pPr>
              <w:pStyle w:val="TAL"/>
            </w:pPr>
            <w:r w:rsidRPr="00972C99">
              <w:t>0 0 0 0 0 0 0 0</w:t>
            </w:r>
            <w:r w:rsidRPr="00972C99">
              <w:tab/>
              <w:t>Reserved</w:t>
            </w:r>
          </w:p>
          <w:p w14:paraId="5CD4FC4E" w14:textId="77777777" w:rsidR="004A4723" w:rsidRPr="00972C99" w:rsidRDefault="004A4723" w:rsidP="004E7FA3">
            <w:pPr>
              <w:pStyle w:val="TAL"/>
            </w:pPr>
            <w:r w:rsidRPr="00972C99">
              <w:t>0 0 0 0 0 0 0 1</w:t>
            </w:r>
            <w:r w:rsidRPr="00972C99">
              <w:tab/>
            </w:r>
            <w:r>
              <w:t>Bridge</w:t>
            </w:r>
            <w:r w:rsidRPr="00972C99">
              <w:t xml:space="preserve"> parameter not supported</w:t>
            </w:r>
          </w:p>
          <w:p w14:paraId="71E02096" w14:textId="77777777" w:rsidR="004A4723" w:rsidRPr="00972C99" w:rsidRDefault="004A4723" w:rsidP="004E7FA3">
            <w:pPr>
              <w:pStyle w:val="TAL"/>
            </w:pPr>
            <w:r w:rsidRPr="00972C99">
              <w:t>0 0 0 0 0 0 1 0</w:t>
            </w:r>
            <w:r w:rsidRPr="00972C99">
              <w:tab/>
              <w:t xml:space="preserve">Invalid </w:t>
            </w:r>
            <w:r>
              <w:t>Bridge</w:t>
            </w:r>
            <w:r w:rsidRPr="00972C99">
              <w:t xml:space="preserve"> parameter value</w:t>
            </w:r>
          </w:p>
          <w:p w14:paraId="3E4F1C0B" w14:textId="77777777" w:rsidR="004A4723" w:rsidRPr="00972C99" w:rsidRDefault="004A4723" w:rsidP="004E7FA3">
            <w:pPr>
              <w:pStyle w:val="TAL"/>
            </w:pPr>
            <w:r w:rsidRPr="00972C99">
              <w:t>0 1 1 0 1 1 1 1</w:t>
            </w:r>
            <w:r w:rsidRPr="00972C99">
              <w:tab/>
              <w:t>Protocol error, unspecified</w:t>
            </w:r>
          </w:p>
          <w:p w14:paraId="7BF3AE14" w14:textId="77777777" w:rsidR="004A4723" w:rsidRPr="00972C99" w:rsidRDefault="004A4723" w:rsidP="004E7FA3">
            <w:pPr>
              <w:pStyle w:val="TAL"/>
            </w:pPr>
            <w:r w:rsidRPr="00972C99">
              <w:t>The receiving entity shall treat any other value as 0110 1111, "protocol error, unspecified".</w:t>
            </w:r>
          </w:p>
          <w:p w14:paraId="4E6A3E89" w14:textId="77777777" w:rsidR="004A4723" w:rsidRPr="00972C99" w:rsidRDefault="004A4723" w:rsidP="004E7FA3">
            <w:pPr>
              <w:pStyle w:val="TAL"/>
            </w:pPr>
          </w:p>
        </w:tc>
      </w:tr>
    </w:tbl>
    <w:p w14:paraId="2C822CDD" w14:textId="77777777" w:rsidR="004A4723" w:rsidRPr="00972C99" w:rsidRDefault="004A4723" w:rsidP="004A4723"/>
    <w:p w14:paraId="501E4369" w14:textId="77777777" w:rsidR="005057C4" w:rsidRPr="00972C99" w:rsidRDefault="005057C4" w:rsidP="005057C4">
      <w:pPr>
        <w:pStyle w:val="Heading2"/>
      </w:pPr>
      <w:bookmarkStart w:id="669" w:name="_Toc45216197"/>
      <w:bookmarkStart w:id="670" w:name="_Toc51931766"/>
      <w:bookmarkStart w:id="671" w:name="_Toc58235128"/>
      <w:bookmarkStart w:id="672" w:name="_Toc59180061"/>
      <w:r w:rsidRPr="00972C99">
        <w:t>9.</w:t>
      </w:r>
      <w:r>
        <w:t>5E</w:t>
      </w:r>
      <w:r w:rsidRPr="00972C99">
        <w:tab/>
      </w:r>
      <w:r>
        <w:t>Bridge</w:t>
      </w:r>
      <w:r w:rsidRPr="00972C99">
        <w:t xml:space="preserve"> update result</w:t>
      </w:r>
      <w:bookmarkEnd w:id="669"/>
      <w:bookmarkEnd w:id="670"/>
      <w:bookmarkEnd w:id="671"/>
      <w:bookmarkEnd w:id="672"/>
    </w:p>
    <w:p w14:paraId="340CF8D3" w14:textId="77777777" w:rsidR="005057C4" w:rsidRPr="00972C99" w:rsidRDefault="005057C4" w:rsidP="005057C4">
      <w:r w:rsidRPr="00972C99">
        <w:t xml:space="preserve">The purpose of the </w:t>
      </w:r>
      <w:r>
        <w:t>Bridge</w:t>
      </w:r>
      <w:r w:rsidRPr="00972C99">
        <w:t xml:space="preserve"> update result information element is to report to the TSN AF the outcome of the request from the TSN AF to set one or more </w:t>
      </w:r>
      <w:r>
        <w:t>Bridge</w:t>
      </w:r>
      <w:r w:rsidRPr="00972C99">
        <w:t xml:space="preserve"> parameters to a specific value.</w:t>
      </w:r>
    </w:p>
    <w:p w14:paraId="70B27CC8" w14:textId="77777777" w:rsidR="005057C4" w:rsidRPr="00972C99" w:rsidRDefault="005057C4" w:rsidP="005057C4">
      <w:r w:rsidRPr="00972C99">
        <w:t xml:space="preserve">The </w:t>
      </w:r>
      <w:r>
        <w:t>Bridge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20E834CA" w:rsidR="005057C4" w:rsidRPr="00972C99" w:rsidRDefault="005057C4" w:rsidP="005057C4">
      <w:r w:rsidRPr="00972C99">
        <w:t xml:space="preserve">The </w:t>
      </w:r>
      <w:r>
        <w:rPr>
          <w:iCs/>
        </w:rPr>
        <w:t>Bridge</w:t>
      </w:r>
      <w:r w:rsidRPr="00972C99">
        <w:rPr>
          <w:iCs/>
        </w:rPr>
        <w:t xml:space="preserve"> update result information element has</w:t>
      </w:r>
      <w:r w:rsidRPr="00972C99">
        <w:t xml:space="preserve"> a minimum length of 5 octets</w:t>
      </w:r>
      <w:r>
        <w:t xml:space="preserve"> </w:t>
      </w:r>
      <w:r w:rsidRPr="00A66532">
        <w:t xml:space="preserve">and a maximum length of </w:t>
      </w:r>
      <w:r w:rsidR="00972514" w:rsidRPr="00A66532">
        <w:t>6553</w:t>
      </w:r>
      <w:r w:rsidR="00972514">
        <w:t>0</w:t>
      </w:r>
      <w:r w:rsidR="00972514" w:rsidRPr="00A66532">
        <w:t xml:space="preserve"> </w:t>
      </w:r>
      <w:r w:rsidRPr="00A66532">
        <w:t>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4E7FA3">
        <w:trPr>
          <w:cantSplit/>
          <w:jc w:val="center"/>
        </w:trPr>
        <w:tc>
          <w:tcPr>
            <w:tcW w:w="593" w:type="dxa"/>
            <w:tcBorders>
              <w:bottom w:val="single" w:sz="6" w:space="0" w:color="auto"/>
            </w:tcBorders>
          </w:tcPr>
          <w:p w14:paraId="20603CA3"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702F89B" w14:textId="77777777" w:rsidR="005057C4" w:rsidRPr="00972C99" w:rsidRDefault="005057C4" w:rsidP="004E7FA3">
            <w:pPr>
              <w:pStyle w:val="TAC"/>
            </w:pPr>
            <w:r w:rsidRPr="00972C99">
              <w:t>7</w:t>
            </w:r>
          </w:p>
        </w:tc>
        <w:tc>
          <w:tcPr>
            <w:tcW w:w="594" w:type="dxa"/>
            <w:tcBorders>
              <w:bottom w:val="single" w:sz="6" w:space="0" w:color="auto"/>
            </w:tcBorders>
          </w:tcPr>
          <w:p w14:paraId="38081F69" w14:textId="77777777" w:rsidR="005057C4" w:rsidRPr="00972C99" w:rsidRDefault="005057C4" w:rsidP="004E7FA3">
            <w:pPr>
              <w:pStyle w:val="TAC"/>
            </w:pPr>
            <w:r w:rsidRPr="00972C99">
              <w:t>6</w:t>
            </w:r>
          </w:p>
        </w:tc>
        <w:tc>
          <w:tcPr>
            <w:tcW w:w="594" w:type="dxa"/>
            <w:tcBorders>
              <w:bottom w:val="single" w:sz="6" w:space="0" w:color="auto"/>
            </w:tcBorders>
          </w:tcPr>
          <w:p w14:paraId="2AA9D577" w14:textId="77777777" w:rsidR="005057C4" w:rsidRPr="00972C99" w:rsidRDefault="005057C4" w:rsidP="004E7FA3">
            <w:pPr>
              <w:pStyle w:val="TAC"/>
            </w:pPr>
            <w:r w:rsidRPr="00972C99">
              <w:t>5</w:t>
            </w:r>
          </w:p>
        </w:tc>
        <w:tc>
          <w:tcPr>
            <w:tcW w:w="593" w:type="dxa"/>
            <w:tcBorders>
              <w:bottom w:val="single" w:sz="6" w:space="0" w:color="auto"/>
            </w:tcBorders>
          </w:tcPr>
          <w:p w14:paraId="506EF34C" w14:textId="77777777" w:rsidR="005057C4" w:rsidRPr="00972C99" w:rsidRDefault="005057C4" w:rsidP="004E7FA3">
            <w:pPr>
              <w:pStyle w:val="TAC"/>
            </w:pPr>
            <w:r w:rsidRPr="00972C99">
              <w:t>4</w:t>
            </w:r>
          </w:p>
        </w:tc>
        <w:tc>
          <w:tcPr>
            <w:tcW w:w="594" w:type="dxa"/>
            <w:tcBorders>
              <w:bottom w:val="single" w:sz="6" w:space="0" w:color="auto"/>
            </w:tcBorders>
          </w:tcPr>
          <w:p w14:paraId="4B7885DF" w14:textId="77777777" w:rsidR="005057C4" w:rsidRPr="00972C99" w:rsidRDefault="005057C4" w:rsidP="004E7FA3">
            <w:pPr>
              <w:pStyle w:val="TAC"/>
            </w:pPr>
            <w:r w:rsidRPr="00972C99">
              <w:t>3</w:t>
            </w:r>
          </w:p>
        </w:tc>
        <w:tc>
          <w:tcPr>
            <w:tcW w:w="594" w:type="dxa"/>
            <w:tcBorders>
              <w:bottom w:val="single" w:sz="6" w:space="0" w:color="auto"/>
            </w:tcBorders>
          </w:tcPr>
          <w:p w14:paraId="69B49EFD" w14:textId="77777777" w:rsidR="005057C4" w:rsidRPr="00972C99" w:rsidRDefault="005057C4" w:rsidP="004E7FA3">
            <w:pPr>
              <w:pStyle w:val="TAC"/>
            </w:pPr>
            <w:r w:rsidRPr="00972C99">
              <w:t>2</w:t>
            </w:r>
          </w:p>
        </w:tc>
        <w:tc>
          <w:tcPr>
            <w:tcW w:w="594" w:type="dxa"/>
            <w:tcBorders>
              <w:bottom w:val="single" w:sz="6" w:space="0" w:color="auto"/>
            </w:tcBorders>
          </w:tcPr>
          <w:p w14:paraId="51444E17" w14:textId="77777777" w:rsidR="005057C4" w:rsidRPr="00972C99" w:rsidRDefault="005057C4" w:rsidP="004E7FA3">
            <w:pPr>
              <w:pStyle w:val="TAC"/>
            </w:pPr>
            <w:r w:rsidRPr="00972C99">
              <w:t>1</w:t>
            </w:r>
          </w:p>
        </w:tc>
        <w:tc>
          <w:tcPr>
            <w:tcW w:w="950" w:type="dxa"/>
            <w:tcBorders>
              <w:left w:val="nil"/>
            </w:tcBorders>
          </w:tcPr>
          <w:p w14:paraId="44749DB3" w14:textId="77777777" w:rsidR="005057C4" w:rsidRPr="00972C99" w:rsidRDefault="005057C4" w:rsidP="004E7FA3">
            <w:pPr>
              <w:pStyle w:val="TAC"/>
            </w:pPr>
          </w:p>
        </w:tc>
      </w:tr>
      <w:tr w:rsidR="005057C4" w:rsidRPr="00972C9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972C99" w:rsidRDefault="005057C4" w:rsidP="004E7FA3">
            <w:pPr>
              <w:pStyle w:val="TAC"/>
            </w:pPr>
            <w:r>
              <w:t>Bridge</w:t>
            </w:r>
            <w:r w:rsidRPr="00972C99">
              <w:t xml:space="preserve"> update result IEI</w:t>
            </w:r>
          </w:p>
        </w:tc>
        <w:tc>
          <w:tcPr>
            <w:tcW w:w="950" w:type="dxa"/>
            <w:tcBorders>
              <w:left w:val="single" w:sz="6" w:space="0" w:color="auto"/>
            </w:tcBorders>
          </w:tcPr>
          <w:p w14:paraId="0C7EAA6A" w14:textId="77777777" w:rsidR="005057C4" w:rsidRPr="00972C99" w:rsidRDefault="005057C4" w:rsidP="004E7FA3">
            <w:pPr>
              <w:pStyle w:val="TAL"/>
            </w:pPr>
            <w:r w:rsidRPr="00972C99">
              <w:t>octet 1</w:t>
            </w:r>
          </w:p>
        </w:tc>
      </w:tr>
      <w:tr w:rsidR="005057C4" w:rsidRPr="00972C9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4E7FA3">
            <w:pPr>
              <w:pStyle w:val="TAC"/>
            </w:pPr>
          </w:p>
          <w:p w14:paraId="621C7602" w14:textId="77777777" w:rsidR="005057C4" w:rsidRPr="00972C99" w:rsidRDefault="005057C4" w:rsidP="004E7FA3">
            <w:pPr>
              <w:pStyle w:val="TAC"/>
            </w:pPr>
            <w:r w:rsidRPr="00972C99">
              <w:t xml:space="preserve">Length of </w:t>
            </w:r>
            <w:r>
              <w:t>Bridge</w:t>
            </w:r>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4E7FA3">
            <w:pPr>
              <w:pStyle w:val="TAL"/>
            </w:pPr>
            <w:r w:rsidRPr="00972C99">
              <w:t>octet 2</w:t>
            </w:r>
          </w:p>
          <w:p w14:paraId="7C67EDC7" w14:textId="77777777" w:rsidR="005057C4" w:rsidRPr="00972C99" w:rsidRDefault="005057C4" w:rsidP="004E7FA3">
            <w:pPr>
              <w:pStyle w:val="TAL"/>
            </w:pPr>
          </w:p>
          <w:p w14:paraId="3A19EB0C" w14:textId="77777777" w:rsidR="005057C4" w:rsidRPr="00972C99" w:rsidRDefault="005057C4" w:rsidP="004E7FA3">
            <w:pPr>
              <w:pStyle w:val="TAL"/>
            </w:pPr>
            <w:r w:rsidRPr="00972C99">
              <w:t>octet 3</w:t>
            </w:r>
          </w:p>
        </w:tc>
      </w:tr>
      <w:tr w:rsidR="005057C4" w:rsidRPr="00972C9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4E7FA3">
            <w:pPr>
              <w:pStyle w:val="TAC"/>
            </w:pPr>
          </w:p>
          <w:p w14:paraId="20D395C2" w14:textId="77777777" w:rsidR="005057C4" w:rsidRPr="00972C99" w:rsidRDefault="005057C4" w:rsidP="004E7FA3">
            <w:pPr>
              <w:pStyle w:val="TAC"/>
            </w:pPr>
          </w:p>
          <w:p w14:paraId="7024EE5E" w14:textId="77777777" w:rsidR="005057C4" w:rsidRPr="00972C99" w:rsidRDefault="005057C4" w:rsidP="004E7FA3">
            <w:pPr>
              <w:pStyle w:val="TAC"/>
            </w:pPr>
            <w:r>
              <w:t>Bridge</w:t>
            </w:r>
            <w:r w:rsidRPr="00972C99">
              <w:t xml:space="preserve"> update contents</w:t>
            </w:r>
          </w:p>
          <w:p w14:paraId="53D98382" w14:textId="77777777" w:rsidR="005057C4" w:rsidRPr="00972C99" w:rsidRDefault="005057C4" w:rsidP="004E7FA3">
            <w:pPr>
              <w:pStyle w:val="TAC"/>
            </w:pPr>
          </w:p>
          <w:p w14:paraId="5A96F9B4" w14:textId="77777777" w:rsidR="005057C4" w:rsidRPr="00972C99" w:rsidRDefault="005057C4" w:rsidP="004E7FA3">
            <w:pPr>
              <w:pStyle w:val="TAC"/>
            </w:pPr>
          </w:p>
        </w:tc>
        <w:tc>
          <w:tcPr>
            <w:tcW w:w="950" w:type="dxa"/>
            <w:tcBorders>
              <w:left w:val="single" w:sz="6" w:space="0" w:color="auto"/>
            </w:tcBorders>
          </w:tcPr>
          <w:p w14:paraId="6CF6424F" w14:textId="77777777" w:rsidR="005057C4" w:rsidRPr="00972C99" w:rsidRDefault="005057C4" w:rsidP="004E7FA3">
            <w:pPr>
              <w:pStyle w:val="TAL"/>
            </w:pPr>
            <w:r w:rsidRPr="00972C99">
              <w:t>octet 4</w:t>
            </w:r>
          </w:p>
          <w:p w14:paraId="3E5ABB53" w14:textId="77777777" w:rsidR="005057C4" w:rsidRPr="00972C99" w:rsidRDefault="005057C4" w:rsidP="004E7FA3">
            <w:pPr>
              <w:pStyle w:val="TAL"/>
            </w:pPr>
          </w:p>
          <w:p w14:paraId="39D124E9" w14:textId="77777777" w:rsidR="005057C4" w:rsidRPr="00972C99" w:rsidRDefault="005057C4" w:rsidP="004E7FA3">
            <w:pPr>
              <w:pStyle w:val="TAL"/>
            </w:pPr>
          </w:p>
          <w:p w14:paraId="2781DC9B" w14:textId="77777777" w:rsidR="005057C4" w:rsidRPr="00972C99" w:rsidRDefault="005057C4" w:rsidP="004E7FA3">
            <w:pPr>
              <w:pStyle w:val="TAL"/>
            </w:pPr>
          </w:p>
          <w:p w14:paraId="3BF8F79B" w14:textId="77777777" w:rsidR="005057C4" w:rsidRPr="00972C99" w:rsidRDefault="005057C4" w:rsidP="004E7FA3">
            <w:pPr>
              <w:pStyle w:val="TAL"/>
            </w:pPr>
            <w:r w:rsidRPr="00972C99">
              <w:t>octet a</w:t>
            </w:r>
          </w:p>
        </w:tc>
      </w:tr>
      <w:tr w:rsidR="005057C4" w:rsidRPr="00972C9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4E7FA3">
            <w:pPr>
              <w:pStyle w:val="TAC"/>
            </w:pPr>
          </w:p>
          <w:p w14:paraId="797E3539" w14:textId="77777777" w:rsidR="005057C4" w:rsidRPr="00972C99" w:rsidRDefault="005057C4" w:rsidP="004E7FA3">
            <w:pPr>
              <w:pStyle w:val="TAC"/>
            </w:pPr>
          </w:p>
          <w:p w14:paraId="79CCCFA7" w14:textId="77777777" w:rsidR="005057C4" w:rsidRPr="00972C99" w:rsidRDefault="005057C4" w:rsidP="004E7FA3">
            <w:pPr>
              <w:pStyle w:val="TAC"/>
            </w:pPr>
            <w:r>
              <w:t>Bridge</w:t>
            </w:r>
            <w:r w:rsidRPr="00972C99">
              <w:t xml:space="preserve"> update error contents</w:t>
            </w:r>
          </w:p>
          <w:p w14:paraId="41474077" w14:textId="77777777" w:rsidR="005057C4" w:rsidRPr="00972C99" w:rsidRDefault="005057C4" w:rsidP="004E7FA3">
            <w:pPr>
              <w:pStyle w:val="TAC"/>
            </w:pPr>
          </w:p>
          <w:p w14:paraId="6580E660" w14:textId="77777777" w:rsidR="005057C4" w:rsidRPr="00972C99" w:rsidRDefault="005057C4" w:rsidP="004E7FA3">
            <w:pPr>
              <w:pStyle w:val="TAC"/>
            </w:pPr>
          </w:p>
        </w:tc>
        <w:tc>
          <w:tcPr>
            <w:tcW w:w="950" w:type="dxa"/>
            <w:tcBorders>
              <w:left w:val="single" w:sz="6" w:space="0" w:color="auto"/>
            </w:tcBorders>
          </w:tcPr>
          <w:p w14:paraId="1D12E637" w14:textId="77777777" w:rsidR="005057C4" w:rsidRPr="00972C99" w:rsidRDefault="005057C4" w:rsidP="004E7FA3">
            <w:pPr>
              <w:pStyle w:val="TAL"/>
            </w:pPr>
            <w:r w:rsidRPr="00972C99">
              <w:t>octet a+1</w:t>
            </w:r>
          </w:p>
          <w:p w14:paraId="791690B0" w14:textId="77777777" w:rsidR="005057C4" w:rsidRPr="00972C99" w:rsidRDefault="005057C4" w:rsidP="004E7FA3">
            <w:pPr>
              <w:pStyle w:val="TAL"/>
            </w:pPr>
          </w:p>
          <w:p w14:paraId="71B99F6E" w14:textId="77777777" w:rsidR="005057C4" w:rsidRPr="00972C99" w:rsidRDefault="005057C4" w:rsidP="004E7FA3">
            <w:pPr>
              <w:pStyle w:val="TAL"/>
            </w:pPr>
          </w:p>
          <w:p w14:paraId="79262396" w14:textId="77777777" w:rsidR="005057C4" w:rsidRPr="00972C99" w:rsidRDefault="005057C4" w:rsidP="004E7FA3">
            <w:pPr>
              <w:pStyle w:val="TAL"/>
            </w:pPr>
          </w:p>
          <w:p w14:paraId="47302F99" w14:textId="77777777" w:rsidR="005057C4" w:rsidRPr="00972C99" w:rsidRDefault="005057C4" w:rsidP="004E7FA3">
            <w:pPr>
              <w:pStyle w:val="TAL"/>
            </w:pPr>
            <w:r w:rsidRPr="00972C99">
              <w:t>octet z</w:t>
            </w:r>
          </w:p>
        </w:tc>
      </w:tr>
    </w:tbl>
    <w:p w14:paraId="4D794690" w14:textId="77777777" w:rsidR="005057C4" w:rsidRPr="00972C99" w:rsidRDefault="005057C4" w:rsidP="005057C4">
      <w:pPr>
        <w:pStyle w:val="TF"/>
      </w:pPr>
      <w:r w:rsidRPr="00972C99">
        <w:t>Figure 9.</w:t>
      </w:r>
      <w:r>
        <w:t>5E</w:t>
      </w:r>
      <w:r w:rsidRPr="00972C99">
        <w:t xml:space="preserve">.1: </w:t>
      </w:r>
      <w:r>
        <w:t>Bridge</w:t>
      </w:r>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4E7FA3">
        <w:trPr>
          <w:cantSplit/>
          <w:jc w:val="center"/>
        </w:trPr>
        <w:tc>
          <w:tcPr>
            <w:tcW w:w="593" w:type="dxa"/>
            <w:tcBorders>
              <w:bottom w:val="single" w:sz="6" w:space="0" w:color="auto"/>
            </w:tcBorders>
          </w:tcPr>
          <w:p w14:paraId="2BA040E4" w14:textId="77777777" w:rsidR="005057C4" w:rsidRPr="00972C99" w:rsidRDefault="005057C4" w:rsidP="004E7FA3">
            <w:pPr>
              <w:pStyle w:val="TAC"/>
            </w:pPr>
            <w:r w:rsidRPr="00972C99">
              <w:t>8</w:t>
            </w:r>
          </w:p>
        </w:tc>
        <w:tc>
          <w:tcPr>
            <w:tcW w:w="594" w:type="dxa"/>
            <w:tcBorders>
              <w:bottom w:val="single" w:sz="6" w:space="0" w:color="auto"/>
            </w:tcBorders>
          </w:tcPr>
          <w:p w14:paraId="3DE634C8" w14:textId="77777777" w:rsidR="005057C4" w:rsidRPr="00972C99" w:rsidRDefault="005057C4" w:rsidP="004E7FA3">
            <w:pPr>
              <w:pStyle w:val="TAC"/>
            </w:pPr>
            <w:r w:rsidRPr="00972C99">
              <w:t>7</w:t>
            </w:r>
          </w:p>
        </w:tc>
        <w:tc>
          <w:tcPr>
            <w:tcW w:w="594" w:type="dxa"/>
            <w:tcBorders>
              <w:bottom w:val="single" w:sz="6" w:space="0" w:color="auto"/>
            </w:tcBorders>
          </w:tcPr>
          <w:p w14:paraId="4383C136" w14:textId="77777777" w:rsidR="005057C4" w:rsidRPr="00972C99" w:rsidRDefault="005057C4" w:rsidP="004E7FA3">
            <w:pPr>
              <w:pStyle w:val="TAC"/>
            </w:pPr>
            <w:r w:rsidRPr="00972C99">
              <w:t>6</w:t>
            </w:r>
          </w:p>
        </w:tc>
        <w:tc>
          <w:tcPr>
            <w:tcW w:w="594" w:type="dxa"/>
            <w:tcBorders>
              <w:bottom w:val="single" w:sz="6" w:space="0" w:color="auto"/>
            </w:tcBorders>
          </w:tcPr>
          <w:p w14:paraId="30980551" w14:textId="77777777" w:rsidR="005057C4" w:rsidRPr="00972C99" w:rsidRDefault="005057C4" w:rsidP="004E7FA3">
            <w:pPr>
              <w:pStyle w:val="TAC"/>
            </w:pPr>
            <w:r w:rsidRPr="00972C99">
              <w:t>5</w:t>
            </w:r>
          </w:p>
        </w:tc>
        <w:tc>
          <w:tcPr>
            <w:tcW w:w="593" w:type="dxa"/>
            <w:tcBorders>
              <w:bottom w:val="single" w:sz="6" w:space="0" w:color="auto"/>
            </w:tcBorders>
          </w:tcPr>
          <w:p w14:paraId="5310BFF4" w14:textId="77777777" w:rsidR="005057C4" w:rsidRPr="00972C99" w:rsidRDefault="005057C4" w:rsidP="004E7FA3">
            <w:pPr>
              <w:pStyle w:val="TAC"/>
            </w:pPr>
            <w:r w:rsidRPr="00972C99">
              <w:t>4</w:t>
            </w:r>
          </w:p>
        </w:tc>
        <w:tc>
          <w:tcPr>
            <w:tcW w:w="594" w:type="dxa"/>
            <w:tcBorders>
              <w:bottom w:val="single" w:sz="6" w:space="0" w:color="auto"/>
            </w:tcBorders>
          </w:tcPr>
          <w:p w14:paraId="44A0D114" w14:textId="77777777" w:rsidR="005057C4" w:rsidRPr="00972C99" w:rsidRDefault="005057C4" w:rsidP="004E7FA3">
            <w:pPr>
              <w:pStyle w:val="TAC"/>
            </w:pPr>
            <w:r w:rsidRPr="00972C99">
              <w:t>3</w:t>
            </w:r>
          </w:p>
        </w:tc>
        <w:tc>
          <w:tcPr>
            <w:tcW w:w="594" w:type="dxa"/>
            <w:tcBorders>
              <w:bottom w:val="single" w:sz="6" w:space="0" w:color="auto"/>
            </w:tcBorders>
          </w:tcPr>
          <w:p w14:paraId="6881B325" w14:textId="77777777" w:rsidR="005057C4" w:rsidRPr="00972C99" w:rsidRDefault="005057C4" w:rsidP="004E7FA3">
            <w:pPr>
              <w:pStyle w:val="TAC"/>
            </w:pPr>
            <w:r w:rsidRPr="00972C99">
              <w:t>2</w:t>
            </w:r>
          </w:p>
        </w:tc>
        <w:tc>
          <w:tcPr>
            <w:tcW w:w="594" w:type="dxa"/>
            <w:tcBorders>
              <w:bottom w:val="single" w:sz="6" w:space="0" w:color="auto"/>
            </w:tcBorders>
          </w:tcPr>
          <w:p w14:paraId="52C28C33" w14:textId="77777777" w:rsidR="005057C4" w:rsidRPr="00972C99" w:rsidRDefault="005057C4" w:rsidP="004E7FA3">
            <w:pPr>
              <w:pStyle w:val="TAC"/>
            </w:pPr>
            <w:r w:rsidRPr="00972C99">
              <w:t>1</w:t>
            </w:r>
          </w:p>
        </w:tc>
        <w:tc>
          <w:tcPr>
            <w:tcW w:w="950" w:type="dxa"/>
            <w:tcBorders>
              <w:left w:val="nil"/>
            </w:tcBorders>
          </w:tcPr>
          <w:p w14:paraId="0C8960BD" w14:textId="77777777" w:rsidR="005057C4" w:rsidRPr="00972C99" w:rsidRDefault="005057C4" w:rsidP="004E7FA3">
            <w:pPr>
              <w:pStyle w:val="TAC"/>
            </w:pPr>
          </w:p>
        </w:tc>
      </w:tr>
      <w:tr w:rsidR="005057C4" w:rsidRPr="00972C9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972C99" w:rsidRDefault="005057C4" w:rsidP="004E7FA3">
            <w:pPr>
              <w:pStyle w:val="TAC"/>
            </w:pPr>
            <w:r w:rsidRPr="00972C99">
              <w:t xml:space="preserve">Number of </w:t>
            </w:r>
            <w:r>
              <w:t>Bridge</w:t>
            </w:r>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4E7FA3">
            <w:pPr>
              <w:pStyle w:val="TAL"/>
            </w:pPr>
            <w:r w:rsidRPr="00972C99">
              <w:t>octet 4</w:t>
            </w:r>
          </w:p>
        </w:tc>
      </w:tr>
      <w:tr w:rsidR="005057C4" w:rsidRPr="00972C9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4E7FA3">
            <w:pPr>
              <w:pStyle w:val="TAC"/>
            </w:pPr>
          </w:p>
          <w:p w14:paraId="25A97272" w14:textId="77777777" w:rsidR="005057C4" w:rsidRPr="00972C99" w:rsidRDefault="005057C4" w:rsidP="004E7FA3">
            <w:pPr>
              <w:pStyle w:val="TAC"/>
            </w:pPr>
            <w:r>
              <w:t>Bridge</w:t>
            </w:r>
            <w:r w:rsidRPr="00972C99">
              <w:t xml:space="preserve"> parameter update 1</w:t>
            </w:r>
          </w:p>
          <w:p w14:paraId="709853C8" w14:textId="77777777" w:rsidR="005057C4" w:rsidRPr="00972C99" w:rsidRDefault="005057C4" w:rsidP="004E7FA3">
            <w:pPr>
              <w:pStyle w:val="TAC"/>
            </w:pPr>
          </w:p>
        </w:tc>
        <w:tc>
          <w:tcPr>
            <w:tcW w:w="950" w:type="dxa"/>
            <w:tcBorders>
              <w:left w:val="single" w:sz="6" w:space="0" w:color="auto"/>
            </w:tcBorders>
          </w:tcPr>
          <w:p w14:paraId="1ED30DBA" w14:textId="77777777" w:rsidR="005057C4" w:rsidRPr="00972C99" w:rsidRDefault="005057C4" w:rsidP="004E7FA3">
            <w:pPr>
              <w:pStyle w:val="TAL"/>
            </w:pPr>
            <w:r w:rsidRPr="00972C99">
              <w:t>octet 5*</w:t>
            </w:r>
          </w:p>
          <w:p w14:paraId="21C26BF8" w14:textId="77777777" w:rsidR="005057C4" w:rsidRPr="00972C99" w:rsidRDefault="005057C4" w:rsidP="004E7FA3">
            <w:pPr>
              <w:pStyle w:val="TAL"/>
            </w:pPr>
          </w:p>
          <w:p w14:paraId="3AB4C2F0" w14:textId="77777777" w:rsidR="005057C4" w:rsidRPr="00972C99" w:rsidRDefault="005057C4" w:rsidP="004E7FA3">
            <w:pPr>
              <w:pStyle w:val="TAL"/>
            </w:pPr>
            <w:r w:rsidRPr="00972C99">
              <w:t>octet b*</w:t>
            </w:r>
          </w:p>
        </w:tc>
      </w:tr>
      <w:tr w:rsidR="005057C4" w:rsidRPr="00972C9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4E7FA3">
            <w:pPr>
              <w:pStyle w:val="TAC"/>
            </w:pPr>
          </w:p>
          <w:p w14:paraId="0BB39BB1" w14:textId="77777777" w:rsidR="005057C4" w:rsidRPr="00972C99" w:rsidRDefault="005057C4" w:rsidP="004E7FA3">
            <w:pPr>
              <w:pStyle w:val="TAC"/>
            </w:pPr>
            <w:r>
              <w:t>Bridge</w:t>
            </w:r>
            <w:r w:rsidRPr="00972C99">
              <w:t xml:space="preserve"> parameter update 2</w:t>
            </w:r>
          </w:p>
        </w:tc>
        <w:tc>
          <w:tcPr>
            <w:tcW w:w="950" w:type="dxa"/>
            <w:tcBorders>
              <w:left w:val="single" w:sz="6" w:space="0" w:color="auto"/>
            </w:tcBorders>
          </w:tcPr>
          <w:p w14:paraId="04688243" w14:textId="77777777" w:rsidR="005057C4" w:rsidRPr="00972C99" w:rsidRDefault="005057C4" w:rsidP="004E7FA3">
            <w:pPr>
              <w:pStyle w:val="TAL"/>
            </w:pPr>
            <w:r w:rsidRPr="00972C99">
              <w:t>octet b+1*</w:t>
            </w:r>
          </w:p>
          <w:p w14:paraId="3859F738" w14:textId="77777777" w:rsidR="005057C4" w:rsidRPr="00972C99" w:rsidRDefault="005057C4" w:rsidP="004E7FA3">
            <w:pPr>
              <w:pStyle w:val="TAL"/>
            </w:pPr>
          </w:p>
          <w:p w14:paraId="6E6DDFA1" w14:textId="77777777" w:rsidR="005057C4" w:rsidRPr="00972C99" w:rsidRDefault="005057C4" w:rsidP="004E7FA3">
            <w:pPr>
              <w:pStyle w:val="TAL"/>
            </w:pPr>
            <w:r w:rsidRPr="00972C99">
              <w:t>octet c*</w:t>
            </w:r>
          </w:p>
        </w:tc>
      </w:tr>
      <w:tr w:rsidR="005057C4" w:rsidRPr="00972C9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4E7FA3">
            <w:pPr>
              <w:pStyle w:val="TAC"/>
            </w:pPr>
          </w:p>
          <w:p w14:paraId="1A18DC40" w14:textId="77777777" w:rsidR="005057C4" w:rsidRPr="00972C99" w:rsidRDefault="005057C4" w:rsidP="004E7FA3">
            <w:pPr>
              <w:pStyle w:val="TAC"/>
            </w:pPr>
          </w:p>
          <w:p w14:paraId="46C63022" w14:textId="77777777" w:rsidR="005057C4" w:rsidRPr="00972C99" w:rsidRDefault="005057C4" w:rsidP="004E7FA3">
            <w:pPr>
              <w:pStyle w:val="TAC"/>
            </w:pPr>
            <w:r w:rsidRPr="00972C99">
              <w:t>…</w:t>
            </w:r>
          </w:p>
          <w:p w14:paraId="3C315AA0" w14:textId="77777777" w:rsidR="005057C4" w:rsidRPr="00972C99" w:rsidRDefault="005057C4" w:rsidP="004E7FA3">
            <w:pPr>
              <w:pStyle w:val="TAC"/>
            </w:pPr>
          </w:p>
          <w:p w14:paraId="4C6E7089" w14:textId="77777777" w:rsidR="005057C4" w:rsidRPr="00972C99" w:rsidRDefault="005057C4" w:rsidP="004E7FA3">
            <w:pPr>
              <w:pStyle w:val="TAC"/>
            </w:pPr>
          </w:p>
          <w:p w14:paraId="43E00B64" w14:textId="77777777" w:rsidR="005057C4" w:rsidRPr="00972C99" w:rsidRDefault="005057C4" w:rsidP="004E7FA3">
            <w:pPr>
              <w:pStyle w:val="TAC"/>
            </w:pPr>
          </w:p>
        </w:tc>
        <w:tc>
          <w:tcPr>
            <w:tcW w:w="950" w:type="dxa"/>
            <w:tcBorders>
              <w:left w:val="single" w:sz="6" w:space="0" w:color="auto"/>
            </w:tcBorders>
          </w:tcPr>
          <w:p w14:paraId="0521CA15" w14:textId="77777777" w:rsidR="005057C4" w:rsidRPr="00972C99" w:rsidRDefault="005057C4" w:rsidP="004E7FA3">
            <w:pPr>
              <w:pStyle w:val="TAL"/>
            </w:pPr>
            <w:r w:rsidRPr="00972C99">
              <w:t>octet c+1*</w:t>
            </w:r>
          </w:p>
          <w:p w14:paraId="7C52376E" w14:textId="77777777" w:rsidR="005057C4" w:rsidRPr="00972C99" w:rsidRDefault="005057C4" w:rsidP="004E7FA3">
            <w:pPr>
              <w:pStyle w:val="TAL"/>
            </w:pPr>
          </w:p>
          <w:p w14:paraId="792572D0" w14:textId="77777777" w:rsidR="005057C4" w:rsidRPr="00972C99" w:rsidRDefault="005057C4" w:rsidP="004E7FA3">
            <w:pPr>
              <w:pStyle w:val="TAL"/>
            </w:pPr>
            <w:r w:rsidRPr="00972C99">
              <w:t>…</w:t>
            </w:r>
          </w:p>
          <w:p w14:paraId="2CB29F82" w14:textId="77777777" w:rsidR="005057C4" w:rsidRPr="00972C99" w:rsidRDefault="005057C4" w:rsidP="004E7FA3">
            <w:pPr>
              <w:pStyle w:val="TAL"/>
            </w:pPr>
          </w:p>
          <w:p w14:paraId="5B9E0123" w14:textId="77777777" w:rsidR="005057C4" w:rsidRPr="00972C99" w:rsidRDefault="005057C4" w:rsidP="004E7FA3">
            <w:pPr>
              <w:pStyle w:val="TAL"/>
            </w:pPr>
          </w:p>
          <w:p w14:paraId="579E7D6C" w14:textId="77777777" w:rsidR="005057C4" w:rsidRPr="00972C99" w:rsidRDefault="005057C4" w:rsidP="004E7FA3">
            <w:pPr>
              <w:pStyle w:val="TAL"/>
            </w:pPr>
            <w:r w:rsidRPr="00972C99">
              <w:t>octet d*</w:t>
            </w:r>
          </w:p>
        </w:tc>
      </w:tr>
      <w:tr w:rsidR="005057C4" w:rsidRPr="00972C9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4E7FA3">
            <w:pPr>
              <w:pStyle w:val="TAC"/>
            </w:pPr>
          </w:p>
          <w:p w14:paraId="3E735CD0" w14:textId="77777777" w:rsidR="005057C4" w:rsidRPr="00972C99" w:rsidRDefault="005057C4" w:rsidP="004E7FA3">
            <w:pPr>
              <w:pStyle w:val="TAC"/>
            </w:pPr>
            <w:r>
              <w:t>Bridge</w:t>
            </w:r>
            <w:r w:rsidRPr="00972C99">
              <w:t xml:space="preserve"> parameter update N</w:t>
            </w:r>
          </w:p>
        </w:tc>
        <w:tc>
          <w:tcPr>
            <w:tcW w:w="950" w:type="dxa"/>
            <w:tcBorders>
              <w:left w:val="single" w:sz="6" w:space="0" w:color="auto"/>
            </w:tcBorders>
          </w:tcPr>
          <w:p w14:paraId="6ABC7F1C" w14:textId="77777777" w:rsidR="005057C4" w:rsidRPr="00972C99" w:rsidRDefault="005057C4" w:rsidP="004E7FA3">
            <w:pPr>
              <w:pStyle w:val="TAL"/>
            </w:pPr>
            <w:r w:rsidRPr="00972C99">
              <w:t>octet d+1*</w:t>
            </w:r>
          </w:p>
          <w:p w14:paraId="5C65566C" w14:textId="77777777" w:rsidR="005057C4" w:rsidRPr="00972C99" w:rsidRDefault="005057C4" w:rsidP="004E7FA3">
            <w:pPr>
              <w:pStyle w:val="TAL"/>
            </w:pPr>
          </w:p>
          <w:p w14:paraId="36B153BD" w14:textId="77777777" w:rsidR="005057C4" w:rsidRPr="00972C99" w:rsidRDefault="005057C4" w:rsidP="004E7FA3">
            <w:pPr>
              <w:pStyle w:val="TAL"/>
            </w:pPr>
            <w:r w:rsidRPr="00972C99">
              <w:t>octet a*</w:t>
            </w:r>
          </w:p>
        </w:tc>
      </w:tr>
    </w:tbl>
    <w:p w14:paraId="5B274950" w14:textId="77777777" w:rsidR="005057C4" w:rsidRPr="00972C99" w:rsidRDefault="005057C4" w:rsidP="005057C4">
      <w:pPr>
        <w:pStyle w:val="TF"/>
      </w:pPr>
      <w:r w:rsidRPr="00972C99">
        <w:t>Figure 9.</w:t>
      </w:r>
      <w:r>
        <w:t>5E</w:t>
      </w:r>
      <w:r w:rsidRPr="00972C99">
        <w:t xml:space="preserve">.2: </w:t>
      </w:r>
      <w:r>
        <w:t>Bridge</w:t>
      </w:r>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4E7FA3">
        <w:trPr>
          <w:cantSplit/>
          <w:jc w:val="center"/>
        </w:trPr>
        <w:tc>
          <w:tcPr>
            <w:tcW w:w="593" w:type="dxa"/>
            <w:tcBorders>
              <w:bottom w:val="single" w:sz="6" w:space="0" w:color="auto"/>
            </w:tcBorders>
          </w:tcPr>
          <w:p w14:paraId="2EB62792" w14:textId="77777777" w:rsidR="005057C4" w:rsidRPr="00972C99" w:rsidRDefault="005057C4" w:rsidP="004E7FA3">
            <w:pPr>
              <w:pStyle w:val="TAC"/>
            </w:pPr>
            <w:r w:rsidRPr="00972C99">
              <w:t>8</w:t>
            </w:r>
          </w:p>
        </w:tc>
        <w:tc>
          <w:tcPr>
            <w:tcW w:w="594" w:type="dxa"/>
            <w:tcBorders>
              <w:bottom w:val="single" w:sz="6" w:space="0" w:color="auto"/>
            </w:tcBorders>
          </w:tcPr>
          <w:p w14:paraId="1D18E0C9" w14:textId="77777777" w:rsidR="005057C4" w:rsidRPr="00972C99" w:rsidRDefault="005057C4" w:rsidP="004E7FA3">
            <w:pPr>
              <w:pStyle w:val="TAC"/>
            </w:pPr>
            <w:r w:rsidRPr="00972C99">
              <w:t>7</w:t>
            </w:r>
          </w:p>
        </w:tc>
        <w:tc>
          <w:tcPr>
            <w:tcW w:w="594" w:type="dxa"/>
            <w:tcBorders>
              <w:bottom w:val="single" w:sz="6" w:space="0" w:color="auto"/>
            </w:tcBorders>
          </w:tcPr>
          <w:p w14:paraId="5E744334" w14:textId="77777777" w:rsidR="005057C4" w:rsidRPr="00972C99" w:rsidRDefault="005057C4" w:rsidP="004E7FA3">
            <w:pPr>
              <w:pStyle w:val="TAC"/>
            </w:pPr>
            <w:r w:rsidRPr="00972C99">
              <w:t>6</w:t>
            </w:r>
          </w:p>
        </w:tc>
        <w:tc>
          <w:tcPr>
            <w:tcW w:w="594" w:type="dxa"/>
            <w:tcBorders>
              <w:bottom w:val="single" w:sz="6" w:space="0" w:color="auto"/>
            </w:tcBorders>
          </w:tcPr>
          <w:p w14:paraId="2D4306F8" w14:textId="77777777" w:rsidR="005057C4" w:rsidRPr="00972C99" w:rsidRDefault="005057C4" w:rsidP="004E7FA3">
            <w:pPr>
              <w:pStyle w:val="TAC"/>
            </w:pPr>
            <w:r w:rsidRPr="00972C99">
              <w:t>5</w:t>
            </w:r>
          </w:p>
        </w:tc>
        <w:tc>
          <w:tcPr>
            <w:tcW w:w="593" w:type="dxa"/>
            <w:tcBorders>
              <w:bottom w:val="single" w:sz="6" w:space="0" w:color="auto"/>
            </w:tcBorders>
          </w:tcPr>
          <w:p w14:paraId="7F6F3334" w14:textId="77777777" w:rsidR="005057C4" w:rsidRPr="00972C99" w:rsidRDefault="005057C4" w:rsidP="004E7FA3">
            <w:pPr>
              <w:pStyle w:val="TAC"/>
            </w:pPr>
            <w:r w:rsidRPr="00972C99">
              <w:t>4</w:t>
            </w:r>
          </w:p>
        </w:tc>
        <w:tc>
          <w:tcPr>
            <w:tcW w:w="594" w:type="dxa"/>
            <w:tcBorders>
              <w:bottom w:val="single" w:sz="6" w:space="0" w:color="auto"/>
            </w:tcBorders>
          </w:tcPr>
          <w:p w14:paraId="680C4D4C" w14:textId="77777777" w:rsidR="005057C4" w:rsidRPr="00972C99" w:rsidRDefault="005057C4" w:rsidP="004E7FA3">
            <w:pPr>
              <w:pStyle w:val="TAC"/>
            </w:pPr>
            <w:r w:rsidRPr="00972C99">
              <w:t>3</w:t>
            </w:r>
          </w:p>
        </w:tc>
        <w:tc>
          <w:tcPr>
            <w:tcW w:w="594" w:type="dxa"/>
            <w:tcBorders>
              <w:bottom w:val="single" w:sz="6" w:space="0" w:color="auto"/>
            </w:tcBorders>
          </w:tcPr>
          <w:p w14:paraId="3AFE3CBE" w14:textId="77777777" w:rsidR="005057C4" w:rsidRPr="00972C99" w:rsidRDefault="005057C4" w:rsidP="004E7FA3">
            <w:pPr>
              <w:pStyle w:val="TAC"/>
            </w:pPr>
            <w:r w:rsidRPr="00972C99">
              <w:t>2</w:t>
            </w:r>
          </w:p>
        </w:tc>
        <w:tc>
          <w:tcPr>
            <w:tcW w:w="594" w:type="dxa"/>
            <w:tcBorders>
              <w:bottom w:val="single" w:sz="6" w:space="0" w:color="auto"/>
            </w:tcBorders>
          </w:tcPr>
          <w:p w14:paraId="466D2096" w14:textId="77777777" w:rsidR="005057C4" w:rsidRPr="00972C99" w:rsidRDefault="005057C4" w:rsidP="004E7FA3">
            <w:pPr>
              <w:pStyle w:val="TAC"/>
            </w:pPr>
            <w:r w:rsidRPr="00972C99">
              <w:t>1</w:t>
            </w:r>
          </w:p>
        </w:tc>
        <w:tc>
          <w:tcPr>
            <w:tcW w:w="950" w:type="dxa"/>
            <w:tcBorders>
              <w:left w:val="nil"/>
            </w:tcBorders>
          </w:tcPr>
          <w:p w14:paraId="6387F2FB" w14:textId="77777777" w:rsidR="005057C4" w:rsidRPr="00972C99" w:rsidRDefault="005057C4" w:rsidP="004E7FA3">
            <w:pPr>
              <w:pStyle w:val="TAC"/>
            </w:pPr>
          </w:p>
        </w:tc>
      </w:tr>
      <w:tr w:rsidR="005057C4" w:rsidRPr="00972C9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4E7FA3">
            <w:pPr>
              <w:pStyle w:val="TAC"/>
            </w:pPr>
          </w:p>
          <w:p w14:paraId="2168C5B0" w14:textId="77777777" w:rsidR="005057C4" w:rsidRPr="00972C99" w:rsidRDefault="005057C4" w:rsidP="004E7FA3">
            <w:pPr>
              <w:pStyle w:val="TAC"/>
            </w:pPr>
            <w:r>
              <w:t>Bridge</w:t>
            </w:r>
            <w:r w:rsidRPr="00972C99">
              <w:t xml:space="preserve"> parameter name</w:t>
            </w:r>
          </w:p>
          <w:p w14:paraId="4B74B652" w14:textId="77777777" w:rsidR="005057C4" w:rsidRPr="00972C99" w:rsidRDefault="005057C4" w:rsidP="004E7FA3">
            <w:pPr>
              <w:pStyle w:val="TAC"/>
            </w:pPr>
          </w:p>
        </w:tc>
        <w:tc>
          <w:tcPr>
            <w:tcW w:w="950" w:type="dxa"/>
            <w:tcBorders>
              <w:left w:val="single" w:sz="6" w:space="0" w:color="auto"/>
            </w:tcBorders>
          </w:tcPr>
          <w:p w14:paraId="57834945" w14:textId="77777777" w:rsidR="005057C4" w:rsidRPr="00972C99" w:rsidRDefault="005057C4" w:rsidP="004E7FA3">
            <w:pPr>
              <w:pStyle w:val="TAL"/>
            </w:pPr>
            <w:r w:rsidRPr="00972C99">
              <w:t>octet e</w:t>
            </w:r>
          </w:p>
          <w:p w14:paraId="629EC1F8" w14:textId="77777777" w:rsidR="005057C4" w:rsidRPr="00972C99" w:rsidRDefault="005057C4" w:rsidP="004E7FA3">
            <w:pPr>
              <w:pStyle w:val="TAL"/>
            </w:pPr>
          </w:p>
          <w:p w14:paraId="7F842221" w14:textId="77777777" w:rsidR="005057C4" w:rsidRPr="00972C99" w:rsidRDefault="005057C4" w:rsidP="004E7FA3">
            <w:pPr>
              <w:pStyle w:val="TAL"/>
            </w:pPr>
            <w:r w:rsidRPr="00972C99">
              <w:t>octet e+1</w:t>
            </w:r>
          </w:p>
        </w:tc>
      </w:tr>
      <w:tr w:rsidR="005057C4" w:rsidRPr="00972C9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972C99" w:rsidRDefault="005057C4"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1B445B42" w14:textId="77777777" w:rsidR="005057C4" w:rsidRPr="00972C99" w:rsidRDefault="005057C4" w:rsidP="004E7FA3">
            <w:pPr>
              <w:pStyle w:val="TAL"/>
            </w:pPr>
            <w:r w:rsidRPr="00972C99">
              <w:t>octet e+2</w:t>
            </w:r>
          </w:p>
        </w:tc>
      </w:tr>
      <w:tr w:rsidR="005057C4" w:rsidRPr="00972C9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4E7FA3">
            <w:pPr>
              <w:pStyle w:val="TAC"/>
            </w:pPr>
          </w:p>
          <w:p w14:paraId="493520CB" w14:textId="77777777" w:rsidR="005057C4" w:rsidRPr="00972C99" w:rsidRDefault="005057C4" w:rsidP="004E7FA3">
            <w:pPr>
              <w:pStyle w:val="TAC"/>
            </w:pPr>
            <w:r>
              <w:t>Bridge</w:t>
            </w:r>
            <w:r w:rsidRPr="00972C99">
              <w:t xml:space="preserve"> parameter value</w:t>
            </w:r>
          </w:p>
          <w:p w14:paraId="1637F699" w14:textId="77777777" w:rsidR="005057C4" w:rsidRPr="00972C99" w:rsidRDefault="005057C4" w:rsidP="004E7FA3">
            <w:pPr>
              <w:pStyle w:val="TAC"/>
            </w:pPr>
          </w:p>
        </w:tc>
        <w:tc>
          <w:tcPr>
            <w:tcW w:w="950" w:type="dxa"/>
            <w:tcBorders>
              <w:left w:val="single" w:sz="6" w:space="0" w:color="auto"/>
            </w:tcBorders>
          </w:tcPr>
          <w:p w14:paraId="7BFBFFCE" w14:textId="77777777" w:rsidR="005057C4" w:rsidRPr="00972C99" w:rsidRDefault="005057C4" w:rsidP="004E7FA3">
            <w:pPr>
              <w:pStyle w:val="TAL"/>
            </w:pPr>
            <w:r w:rsidRPr="00972C99">
              <w:t>octet e+3</w:t>
            </w:r>
          </w:p>
          <w:p w14:paraId="0D9172D5" w14:textId="77777777" w:rsidR="005057C4" w:rsidRPr="00972C99" w:rsidRDefault="005057C4" w:rsidP="004E7FA3">
            <w:pPr>
              <w:pStyle w:val="TAL"/>
            </w:pPr>
          </w:p>
          <w:p w14:paraId="1FEF058F" w14:textId="77777777" w:rsidR="005057C4" w:rsidRPr="00972C99" w:rsidRDefault="005057C4" w:rsidP="004E7FA3">
            <w:pPr>
              <w:pStyle w:val="TAL"/>
            </w:pPr>
            <w:r w:rsidRPr="00972C99">
              <w:t>octet f</w:t>
            </w:r>
          </w:p>
        </w:tc>
      </w:tr>
    </w:tbl>
    <w:p w14:paraId="5056FCA2" w14:textId="77777777" w:rsidR="005057C4" w:rsidRPr="00972C99" w:rsidRDefault="005057C4" w:rsidP="005057C4">
      <w:pPr>
        <w:pStyle w:val="TF"/>
      </w:pPr>
      <w:r w:rsidRPr="00972C99">
        <w:t>Figure 9.</w:t>
      </w:r>
      <w:r>
        <w:t>5E</w:t>
      </w:r>
      <w:r w:rsidRPr="00972C99">
        <w:t xml:space="preserve">.3: </w:t>
      </w:r>
      <w:r>
        <w:t>Bridge</w:t>
      </w:r>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4E7FA3">
        <w:trPr>
          <w:cantSplit/>
          <w:jc w:val="center"/>
        </w:trPr>
        <w:tc>
          <w:tcPr>
            <w:tcW w:w="593" w:type="dxa"/>
            <w:tcBorders>
              <w:bottom w:val="single" w:sz="6" w:space="0" w:color="auto"/>
            </w:tcBorders>
          </w:tcPr>
          <w:p w14:paraId="4C45A241"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66E7BDF" w14:textId="77777777" w:rsidR="005057C4" w:rsidRPr="00972C99" w:rsidRDefault="005057C4" w:rsidP="004E7FA3">
            <w:pPr>
              <w:pStyle w:val="TAC"/>
            </w:pPr>
            <w:r w:rsidRPr="00972C99">
              <w:t>7</w:t>
            </w:r>
          </w:p>
        </w:tc>
        <w:tc>
          <w:tcPr>
            <w:tcW w:w="594" w:type="dxa"/>
            <w:tcBorders>
              <w:bottom w:val="single" w:sz="6" w:space="0" w:color="auto"/>
            </w:tcBorders>
          </w:tcPr>
          <w:p w14:paraId="7792CED5" w14:textId="77777777" w:rsidR="005057C4" w:rsidRPr="00972C99" w:rsidRDefault="005057C4" w:rsidP="004E7FA3">
            <w:pPr>
              <w:pStyle w:val="TAC"/>
            </w:pPr>
            <w:r w:rsidRPr="00972C99">
              <w:t>6</w:t>
            </w:r>
          </w:p>
        </w:tc>
        <w:tc>
          <w:tcPr>
            <w:tcW w:w="594" w:type="dxa"/>
            <w:tcBorders>
              <w:bottom w:val="single" w:sz="6" w:space="0" w:color="auto"/>
            </w:tcBorders>
          </w:tcPr>
          <w:p w14:paraId="5615C3C1" w14:textId="77777777" w:rsidR="005057C4" w:rsidRPr="00972C99" w:rsidRDefault="005057C4" w:rsidP="004E7FA3">
            <w:pPr>
              <w:pStyle w:val="TAC"/>
            </w:pPr>
            <w:r w:rsidRPr="00972C99">
              <w:t>5</w:t>
            </w:r>
          </w:p>
        </w:tc>
        <w:tc>
          <w:tcPr>
            <w:tcW w:w="593" w:type="dxa"/>
            <w:tcBorders>
              <w:bottom w:val="single" w:sz="6" w:space="0" w:color="auto"/>
            </w:tcBorders>
          </w:tcPr>
          <w:p w14:paraId="1C039F0E" w14:textId="77777777" w:rsidR="005057C4" w:rsidRPr="00972C99" w:rsidRDefault="005057C4" w:rsidP="004E7FA3">
            <w:pPr>
              <w:pStyle w:val="TAC"/>
            </w:pPr>
            <w:r w:rsidRPr="00972C99">
              <w:t>4</w:t>
            </w:r>
          </w:p>
        </w:tc>
        <w:tc>
          <w:tcPr>
            <w:tcW w:w="594" w:type="dxa"/>
            <w:tcBorders>
              <w:bottom w:val="single" w:sz="6" w:space="0" w:color="auto"/>
            </w:tcBorders>
          </w:tcPr>
          <w:p w14:paraId="51F98AB1" w14:textId="77777777" w:rsidR="005057C4" w:rsidRPr="00972C99" w:rsidRDefault="005057C4" w:rsidP="004E7FA3">
            <w:pPr>
              <w:pStyle w:val="TAC"/>
            </w:pPr>
            <w:r w:rsidRPr="00972C99">
              <w:t>3</w:t>
            </w:r>
          </w:p>
        </w:tc>
        <w:tc>
          <w:tcPr>
            <w:tcW w:w="594" w:type="dxa"/>
            <w:tcBorders>
              <w:bottom w:val="single" w:sz="6" w:space="0" w:color="auto"/>
            </w:tcBorders>
          </w:tcPr>
          <w:p w14:paraId="6D4A8163" w14:textId="77777777" w:rsidR="005057C4" w:rsidRPr="00972C99" w:rsidRDefault="005057C4" w:rsidP="004E7FA3">
            <w:pPr>
              <w:pStyle w:val="TAC"/>
            </w:pPr>
            <w:r w:rsidRPr="00972C99">
              <w:t>2</w:t>
            </w:r>
          </w:p>
        </w:tc>
        <w:tc>
          <w:tcPr>
            <w:tcW w:w="594" w:type="dxa"/>
            <w:tcBorders>
              <w:bottom w:val="single" w:sz="6" w:space="0" w:color="auto"/>
            </w:tcBorders>
          </w:tcPr>
          <w:p w14:paraId="5E52B20B" w14:textId="77777777" w:rsidR="005057C4" w:rsidRPr="00972C99" w:rsidRDefault="005057C4" w:rsidP="004E7FA3">
            <w:pPr>
              <w:pStyle w:val="TAC"/>
            </w:pPr>
            <w:r w:rsidRPr="00972C99">
              <w:t>1</w:t>
            </w:r>
          </w:p>
        </w:tc>
        <w:tc>
          <w:tcPr>
            <w:tcW w:w="950" w:type="dxa"/>
            <w:tcBorders>
              <w:left w:val="nil"/>
            </w:tcBorders>
          </w:tcPr>
          <w:p w14:paraId="25852C3C" w14:textId="77777777" w:rsidR="005057C4" w:rsidRPr="00972C99" w:rsidRDefault="005057C4" w:rsidP="004E7FA3">
            <w:pPr>
              <w:pStyle w:val="TAC"/>
            </w:pPr>
          </w:p>
        </w:tc>
      </w:tr>
      <w:tr w:rsidR="005057C4" w:rsidRPr="00972C9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972C99" w:rsidRDefault="005057C4" w:rsidP="004E7FA3">
            <w:pPr>
              <w:pStyle w:val="TAC"/>
            </w:pPr>
            <w:r w:rsidRPr="00972C99">
              <w:t xml:space="preserve">Number of </w:t>
            </w:r>
            <w:r>
              <w:t>Bridge</w:t>
            </w:r>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4E7FA3">
            <w:pPr>
              <w:pStyle w:val="TAL"/>
            </w:pPr>
            <w:r w:rsidRPr="00972C99">
              <w:t>octet a+1</w:t>
            </w:r>
          </w:p>
        </w:tc>
      </w:tr>
      <w:tr w:rsidR="005057C4" w:rsidRPr="00972C9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4E7FA3">
            <w:pPr>
              <w:pStyle w:val="TAC"/>
            </w:pPr>
          </w:p>
          <w:p w14:paraId="16AD4C5C" w14:textId="77777777" w:rsidR="005057C4" w:rsidRPr="00972C99" w:rsidRDefault="005057C4" w:rsidP="004E7FA3">
            <w:pPr>
              <w:pStyle w:val="TAC"/>
            </w:pPr>
            <w:r>
              <w:t>Bridge</w:t>
            </w:r>
            <w:r w:rsidRPr="00972C99">
              <w:t xml:space="preserve"> parameter error 1</w:t>
            </w:r>
          </w:p>
          <w:p w14:paraId="11573287" w14:textId="77777777" w:rsidR="005057C4" w:rsidRPr="00972C99" w:rsidRDefault="005057C4" w:rsidP="004E7FA3">
            <w:pPr>
              <w:pStyle w:val="TAC"/>
            </w:pPr>
          </w:p>
        </w:tc>
        <w:tc>
          <w:tcPr>
            <w:tcW w:w="950" w:type="dxa"/>
            <w:tcBorders>
              <w:left w:val="single" w:sz="6" w:space="0" w:color="auto"/>
            </w:tcBorders>
          </w:tcPr>
          <w:p w14:paraId="593A14FF" w14:textId="77777777" w:rsidR="005057C4" w:rsidRPr="00972C99" w:rsidRDefault="005057C4" w:rsidP="004E7FA3">
            <w:pPr>
              <w:pStyle w:val="TAL"/>
            </w:pPr>
            <w:r w:rsidRPr="00972C99">
              <w:t>octet a+2*</w:t>
            </w:r>
          </w:p>
          <w:p w14:paraId="24445E12" w14:textId="77777777" w:rsidR="005057C4" w:rsidRPr="00972C99" w:rsidRDefault="005057C4" w:rsidP="004E7FA3">
            <w:pPr>
              <w:pStyle w:val="TAL"/>
            </w:pPr>
          </w:p>
          <w:p w14:paraId="6DD98D70" w14:textId="77777777" w:rsidR="005057C4" w:rsidRPr="00972C99" w:rsidRDefault="005057C4" w:rsidP="004E7FA3">
            <w:pPr>
              <w:pStyle w:val="TAL"/>
            </w:pPr>
            <w:r w:rsidRPr="00972C99">
              <w:t>octet a+3*</w:t>
            </w:r>
          </w:p>
        </w:tc>
      </w:tr>
      <w:tr w:rsidR="005057C4" w:rsidRPr="00972C9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4E7FA3">
            <w:pPr>
              <w:pStyle w:val="TAC"/>
            </w:pPr>
          </w:p>
          <w:p w14:paraId="46C8EB67" w14:textId="77777777" w:rsidR="005057C4" w:rsidRPr="00972C99" w:rsidRDefault="005057C4" w:rsidP="004E7FA3">
            <w:pPr>
              <w:pStyle w:val="TAC"/>
            </w:pPr>
            <w:r>
              <w:t>Bridge</w:t>
            </w:r>
            <w:r w:rsidRPr="00972C99">
              <w:t xml:space="preserve"> parameter error 2</w:t>
            </w:r>
          </w:p>
        </w:tc>
        <w:tc>
          <w:tcPr>
            <w:tcW w:w="950" w:type="dxa"/>
            <w:tcBorders>
              <w:left w:val="single" w:sz="6" w:space="0" w:color="auto"/>
            </w:tcBorders>
          </w:tcPr>
          <w:p w14:paraId="24FB9FDE" w14:textId="77777777" w:rsidR="005057C4" w:rsidRPr="00972C99" w:rsidRDefault="005057C4" w:rsidP="004E7FA3">
            <w:pPr>
              <w:pStyle w:val="TAL"/>
            </w:pPr>
            <w:r w:rsidRPr="00972C99">
              <w:t>octet a+4*</w:t>
            </w:r>
          </w:p>
          <w:p w14:paraId="6430CC22" w14:textId="77777777" w:rsidR="005057C4" w:rsidRPr="00972C99" w:rsidRDefault="005057C4" w:rsidP="004E7FA3">
            <w:pPr>
              <w:pStyle w:val="TAL"/>
            </w:pPr>
          </w:p>
          <w:p w14:paraId="3F140EF1" w14:textId="77777777" w:rsidR="005057C4" w:rsidRPr="00972C99" w:rsidRDefault="005057C4" w:rsidP="004E7FA3">
            <w:pPr>
              <w:pStyle w:val="TAL"/>
            </w:pPr>
            <w:r w:rsidRPr="00972C99">
              <w:t>octet a+5*</w:t>
            </w:r>
          </w:p>
        </w:tc>
      </w:tr>
      <w:tr w:rsidR="005057C4" w:rsidRPr="00972C9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4E7FA3">
            <w:pPr>
              <w:pStyle w:val="TAC"/>
            </w:pPr>
          </w:p>
          <w:p w14:paraId="5C05ECA9" w14:textId="77777777" w:rsidR="005057C4" w:rsidRPr="00972C99" w:rsidRDefault="005057C4" w:rsidP="004E7FA3">
            <w:pPr>
              <w:pStyle w:val="TAC"/>
            </w:pPr>
          </w:p>
          <w:p w14:paraId="6A54E543" w14:textId="77777777" w:rsidR="005057C4" w:rsidRPr="00972C99" w:rsidRDefault="005057C4" w:rsidP="004E7FA3">
            <w:pPr>
              <w:pStyle w:val="TAC"/>
            </w:pPr>
            <w:r w:rsidRPr="00972C99">
              <w:t>…</w:t>
            </w:r>
          </w:p>
          <w:p w14:paraId="55EC1B52" w14:textId="77777777" w:rsidR="005057C4" w:rsidRPr="00972C99" w:rsidRDefault="005057C4" w:rsidP="004E7FA3">
            <w:pPr>
              <w:pStyle w:val="TAC"/>
            </w:pPr>
          </w:p>
          <w:p w14:paraId="5DE10CC7" w14:textId="77777777" w:rsidR="005057C4" w:rsidRPr="00972C99" w:rsidRDefault="005057C4" w:rsidP="004E7FA3">
            <w:pPr>
              <w:pStyle w:val="TAC"/>
            </w:pPr>
          </w:p>
        </w:tc>
        <w:tc>
          <w:tcPr>
            <w:tcW w:w="950" w:type="dxa"/>
            <w:tcBorders>
              <w:left w:val="single" w:sz="6" w:space="0" w:color="auto"/>
            </w:tcBorders>
          </w:tcPr>
          <w:p w14:paraId="1DB40F07" w14:textId="77777777" w:rsidR="005057C4" w:rsidRPr="00972C99" w:rsidRDefault="005057C4" w:rsidP="004E7FA3">
            <w:pPr>
              <w:pStyle w:val="TAL"/>
            </w:pPr>
            <w:r w:rsidRPr="00972C99">
              <w:t>octet a+6*</w:t>
            </w:r>
          </w:p>
          <w:p w14:paraId="1FB14621" w14:textId="77777777" w:rsidR="005057C4" w:rsidRPr="00972C99" w:rsidRDefault="005057C4" w:rsidP="004E7FA3">
            <w:pPr>
              <w:pStyle w:val="TAL"/>
            </w:pPr>
          </w:p>
          <w:p w14:paraId="6EDC1782" w14:textId="77777777" w:rsidR="005057C4" w:rsidRPr="00972C99" w:rsidRDefault="005057C4" w:rsidP="004E7FA3">
            <w:pPr>
              <w:pStyle w:val="TAL"/>
            </w:pPr>
            <w:r w:rsidRPr="00972C99">
              <w:t>…</w:t>
            </w:r>
          </w:p>
          <w:p w14:paraId="0C7EC6EC" w14:textId="77777777" w:rsidR="005057C4" w:rsidRPr="00972C99" w:rsidRDefault="005057C4" w:rsidP="004E7FA3">
            <w:pPr>
              <w:pStyle w:val="TAL"/>
            </w:pPr>
          </w:p>
          <w:p w14:paraId="76A20666" w14:textId="77777777" w:rsidR="005057C4" w:rsidRPr="00972C99" w:rsidRDefault="005057C4" w:rsidP="004E7FA3">
            <w:pPr>
              <w:pStyle w:val="TAL"/>
            </w:pPr>
            <w:r w:rsidRPr="00972C99">
              <w:t>octet z-2*</w:t>
            </w:r>
          </w:p>
        </w:tc>
      </w:tr>
      <w:tr w:rsidR="005057C4" w:rsidRPr="00972C9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4E7FA3">
            <w:pPr>
              <w:pStyle w:val="TAC"/>
            </w:pPr>
          </w:p>
          <w:p w14:paraId="54DF3ADC" w14:textId="77777777" w:rsidR="005057C4" w:rsidRPr="00972C99" w:rsidRDefault="005057C4" w:rsidP="004E7FA3">
            <w:pPr>
              <w:pStyle w:val="TAC"/>
            </w:pPr>
            <w:r>
              <w:t>Bridge</w:t>
            </w:r>
            <w:r w:rsidRPr="00972C99">
              <w:t xml:space="preserve"> parameter error N</w:t>
            </w:r>
          </w:p>
        </w:tc>
        <w:tc>
          <w:tcPr>
            <w:tcW w:w="950" w:type="dxa"/>
            <w:tcBorders>
              <w:left w:val="single" w:sz="6" w:space="0" w:color="auto"/>
            </w:tcBorders>
          </w:tcPr>
          <w:p w14:paraId="12E1FAFE" w14:textId="77777777" w:rsidR="005057C4" w:rsidRPr="00972C99" w:rsidRDefault="005057C4" w:rsidP="004E7FA3">
            <w:pPr>
              <w:pStyle w:val="TAL"/>
            </w:pPr>
            <w:r w:rsidRPr="00972C99">
              <w:t>octet z-1*</w:t>
            </w:r>
          </w:p>
          <w:p w14:paraId="0266996D" w14:textId="77777777" w:rsidR="005057C4" w:rsidRPr="00972C99" w:rsidRDefault="005057C4" w:rsidP="004E7FA3">
            <w:pPr>
              <w:pStyle w:val="TAL"/>
            </w:pPr>
          </w:p>
          <w:p w14:paraId="35189216" w14:textId="77777777" w:rsidR="005057C4" w:rsidRPr="00972C99" w:rsidRDefault="005057C4" w:rsidP="004E7FA3">
            <w:pPr>
              <w:pStyle w:val="TAL"/>
            </w:pPr>
            <w:r w:rsidRPr="00972C99">
              <w:t>octet z*</w:t>
            </w:r>
          </w:p>
        </w:tc>
      </w:tr>
    </w:tbl>
    <w:p w14:paraId="1607994B" w14:textId="77777777" w:rsidR="005057C4" w:rsidRPr="00972C99" w:rsidRDefault="005057C4" w:rsidP="005057C4">
      <w:pPr>
        <w:pStyle w:val="TF"/>
      </w:pPr>
      <w:r w:rsidRPr="00972C99">
        <w:t>Figure 9.</w:t>
      </w:r>
      <w:r>
        <w:t>5E</w:t>
      </w:r>
      <w:r w:rsidRPr="00972C99">
        <w:t xml:space="preserve">.4: </w:t>
      </w:r>
      <w:r>
        <w:t>Bridge</w:t>
      </w:r>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4E7FA3">
        <w:trPr>
          <w:cantSplit/>
          <w:jc w:val="center"/>
        </w:trPr>
        <w:tc>
          <w:tcPr>
            <w:tcW w:w="593" w:type="dxa"/>
            <w:tcBorders>
              <w:bottom w:val="single" w:sz="6" w:space="0" w:color="auto"/>
            </w:tcBorders>
          </w:tcPr>
          <w:p w14:paraId="0ED1629B" w14:textId="77777777" w:rsidR="005057C4" w:rsidRPr="00972C99" w:rsidRDefault="005057C4" w:rsidP="004E7FA3">
            <w:pPr>
              <w:pStyle w:val="TAC"/>
            </w:pPr>
            <w:r w:rsidRPr="00972C99">
              <w:t>8</w:t>
            </w:r>
          </w:p>
        </w:tc>
        <w:tc>
          <w:tcPr>
            <w:tcW w:w="594" w:type="dxa"/>
            <w:tcBorders>
              <w:bottom w:val="single" w:sz="6" w:space="0" w:color="auto"/>
            </w:tcBorders>
          </w:tcPr>
          <w:p w14:paraId="11C09DD1" w14:textId="77777777" w:rsidR="005057C4" w:rsidRPr="00972C99" w:rsidRDefault="005057C4" w:rsidP="004E7FA3">
            <w:pPr>
              <w:pStyle w:val="TAC"/>
            </w:pPr>
            <w:r w:rsidRPr="00972C99">
              <w:t>7</w:t>
            </w:r>
          </w:p>
        </w:tc>
        <w:tc>
          <w:tcPr>
            <w:tcW w:w="594" w:type="dxa"/>
            <w:tcBorders>
              <w:bottom w:val="single" w:sz="6" w:space="0" w:color="auto"/>
            </w:tcBorders>
          </w:tcPr>
          <w:p w14:paraId="257315AC" w14:textId="77777777" w:rsidR="005057C4" w:rsidRPr="00972C99" w:rsidRDefault="005057C4" w:rsidP="004E7FA3">
            <w:pPr>
              <w:pStyle w:val="TAC"/>
            </w:pPr>
            <w:r w:rsidRPr="00972C99">
              <w:t>6</w:t>
            </w:r>
          </w:p>
        </w:tc>
        <w:tc>
          <w:tcPr>
            <w:tcW w:w="594" w:type="dxa"/>
            <w:tcBorders>
              <w:bottom w:val="single" w:sz="6" w:space="0" w:color="auto"/>
            </w:tcBorders>
          </w:tcPr>
          <w:p w14:paraId="4B132A8B" w14:textId="77777777" w:rsidR="005057C4" w:rsidRPr="00972C99" w:rsidRDefault="005057C4" w:rsidP="004E7FA3">
            <w:pPr>
              <w:pStyle w:val="TAC"/>
            </w:pPr>
            <w:r w:rsidRPr="00972C99">
              <w:t>5</w:t>
            </w:r>
          </w:p>
        </w:tc>
        <w:tc>
          <w:tcPr>
            <w:tcW w:w="593" w:type="dxa"/>
            <w:tcBorders>
              <w:bottom w:val="single" w:sz="6" w:space="0" w:color="auto"/>
            </w:tcBorders>
          </w:tcPr>
          <w:p w14:paraId="39540624" w14:textId="77777777" w:rsidR="005057C4" w:rsidRPr="00972C99" w:rsidRDefault="005057C4" w:rsidP="004E7FA3">
            <w:pPr>
              <w:pStyle w:val="TAC"/>
            </w:pPr>
            <w:r w:rsidRPr="00972C99">
              <w:t>4</w:t>
            </w:r>
          </w:p>
        </w:tc>
        <w:tc>
          <w:tcPr>
            <w:tcW w:w="594" w:type="dxa"/>
            <w:tcBorders>
              <w:bottom w:val="single" w:sz="6" w:space="0" w:color="auto"/>
            </w:tcBorders>
          </w:tcPr>
          <w:p w14:paraId="677C5F47" w14:textId="77777777" w:rsidR="005057C4" w:rsidRPr="00972C99" w:rsidRDefault="005057C4" w:rsidP="004E7FA3">
            <w:pPr>
              <w:pStyle w:val="TAC"/>
            </w:pPr>
            <w:r w:rsidRPr="00972C99">
              <w:t>3</w:t>
            </w:r>
          </w:p>
        </w:tc>
        <w:tc>
          <w:tcPr>
            <w:tcW w:w="594" w:type="dxa"/>
            <w:tcBorders>
              <w:bottom w:val="single" w:sz="6" w:space="0" w:color="auto"/>
            </w:tcBorders>
          </w:tcPr>
          <w:p w14:paraId="29601C95" w14:textId="77777777" w:rsidR="005057C4" w:rsidRPr="00972C99" w:rsidRDefault="005057C4" w:rsidP="004E7FA3">
            <w:pPr>
              <w:pStyle w:val="TAC"/>
            </w:pPr>
            <w:r w:rsidRPr="00972C99">
              <w:t>2</w:t>
            </w:r>
          </w:p>
        </w:tc>
        <w:tc>
          <w:tcPr>
            <w:tcW w:w="594" w:type="dxa"/>
            <w:tcBorders>
              <w:bottom w:val="single" w:sz="6" w:space="0" w:color="auto"/>
            </w:tcBorders>
          </w:tcPr>
          <w:p w14:paraId="67354848" w14:textId="77777777" w:rsidR="005057C4" w:rsidRPr="00972C99" w:rsidRDefault="005057C4" w:rsidP="004E7FA3">
            <w:pPr>
              <w:pStyle w:val="TAC"/>
            </w:pPr>
            <w:r w:rsidRPr="00972C99">
              <w:t>1</w:t>
            </w:r>
          </w:p>
        </w:tc>
        <w:tc>
          <w:tcPr>
            <w:tcW w:w="950" w:type="dxa"/>
            <w:tcBorders>
              <w:left w:val="nil"/>
            </w:tcBorders>
          </w:tcPr>
          <w:p w14:paraId="0222EF4A" w14:textId="77777777" w:rsidR="005057C4" w:rsidRPr="00972C99" w:rsidRDefault="005057C4" w:rsidP="004E7FA3">
            <w:pPr>
              <w:pStyle w:val="TAC"/>
            </w:pPr>
          </w:p>
        </w:tc>
      </w:tr>
      <w:tr w:rsidR="005057C4" w:rsidRPr="00972C9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4E7FA3">
            <w:pPr>
              <w:pStyle w:val="TAC"/>
            </w:pPr>
          </w:p>
          <w:p w14:paraId="38CF1616" w14:textId="77777777" w:rsidR="005057C4" w:rsidRPr="00972C99" w:rsidRDefault="005057C4" w:rsidP="004E7FA3">
            <w:pPr>
              <w:pStyle w:val="TAC"/>
            </w:pPr>
            <w:r>
              <w:t>Bridge</w:t>
            </w:r>
            <w:r w:rsidRPr="00972C99">
              <w:t xml:space="preserve"> parameter name</w:t>
            </w:r>
          </w:p>
          <w:p w14:paraId="7B8F29F9" w14:textId="77777777" w:rsidR="005057C4" w:rsidRPr="00972C99" w:rsidRDefault="005057C4" w:rsidP="004E7FA3">
            <w:pPr>
              <w:pStyle w:val="TAC"/>
            </w:pPr>
          </w:p>
        </w:tc>
        <w:tc>
          <w:tcPr>
            <w:tcW w:w="950" w:type="dxa"/>
            <w:tcBorders>
              <w:left w:val="single" w:sz="6" w:space="0" w:color="auto"/>
            </w:tcBorders>
          </w:tcPr>
          <w:p w14:paraId="3E4A2972" w14:textId="77777777" w:rsidR="005057C4" w:rsidRPr="00972C99" w:rsidRDefault="005057C4" w:rsidP="004E7FA3">
            <w:pPr>
              <w:pStyle w:val="TAL"/>
            </w:pPr>
            <w:r w:rsidRPr="00972C99">
              <w:t>octet i</w:t>
            </w:r>
          </w:p>
          <w:p w14:paraId="3E24DB26" w14:textId="77777777" w:rsidR="005057C4" w:rsidRPr="00972C99" w:rsidRDefault="005057C4" w:rsidP="004E7FA3">
            <w:pPr>
              <w:pStyle w:val="TAL"/>
            </w:pPr>
          </w:p>
          <w:p w14:paraId="26F80764" w14:textId="77777777" w:rsidR="005057C4" w:rsidRPr="00972C99" w:rsidRDefault="005057C4" w:rsidP="004E7FA3">
            <w:pPr>
              <w:pStyle w:val="TAL"/>
            </w:pPr>
            <w:r w:rsidRPr="00972C99">
              <w:t>octet i+1</w:t>
            </w:r>
          </w:p>
        </w:tc>
      </w:tr>
      <w:tr w:rsidR="005057C4" w:rsidRPr="00972C9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7053CC" w:rsidRDefault="005057C4"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4E7FA3">
            <w:pPr>
              <w:pStyle w:val="TAL"/>
            </w:pPr>
            <w:r w:rsidRPr="00972C99">
              <w:t>octet i+2</w:t>
            </w:r>
          </w:p>
        </w:tc>
      </w:tr>
    </w:tbl>
    <w:p w14:paraId="771D80AC" w14:textId="77777777" w:rsidR="005057C4" w:rsidRPr="00972C99" w:rsidRDefault="005057C4" w:rsidP="005057C4">
      <w:pPr>
        <w:pStyle w:val="TF"/>
      </w:pPr>
      <w:r w:rsidRPr="00972C99">
        <w:t>Figure 9.</w:t>
      </w:r>
      <w:r>
        <w:t>5E</w:t>
      </w:r>
      <w:r w:rsidRPr="00972C99">
        <w:t xml:space="preserve">.5: </w:t>
      </w:r>
      <w:r>
        <w:t>Bridge</w:t>
      </w:r>
      <w:r w:rsidRPr="00972C99">
        <w:t xml:space="preserve"> parameter error</w:t>
      </w:r>
    </w:p>
    <w:p w14:paraId="41DE348E" w14:textId="77777777" w:rsidR="005057C4" w:rsidRDefault="005057C4" w:rsidP="005057C4"/>
    <w:p w14:paraId="0492FEFC" w14:textId="77777777" w:rsidR="005057C4" w:rsidRPr="00972C99" w:rsidRDefault="005057C4" w:rsidP="005057C4">
      <w:pPr>
        <w:pStyle w:val="TH"/>
      </w:pPr>
      <w:r w:rsidRPr="00972C99">
        <w:lastRenderedPageBreak/>
        <w:t>Table 9.</w:t>
      </w:r>
      <w:r>
        <w:t>5E</w:t>
      </w:r>
      <w:r w:rsidRPr="00972C99">
        <w:t xml:space="preserve">.1: </w:t>
      </w:r>
      <w:r>
        <w:t>Bridge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4E7FA3">
        <w:trPr>
          <w:cantSplit/>
          <w:jc w:val="center"/>
        </w:trPr>
        <w:tc>
          <w:tcPr>
            <w:tcW w:w="7102" w:type="dxa"/>
          </w:tcPr>
          <w:p w14:paraId="164CC365" w14:textId="77777777" w:rsidR="005057C4" w:rsidRPr="00972C99" w:rsidRDefault="005057C4" w:rsidP="004E7FA3">
            <w:pPr>
              <w:pStyle w:val="TAL"/>
            </w:pPr>
            <w:r w:rsidRPr="00972C99">
              <w:t xml:space="preserve">Value part of the </w:t>
            </w:r>
            <w:r>
              <w:t>Bridge</w:t>
            </w:r>
            <w:r w:rsidRPr="00972C99">
              <w:t xml:space="preserve"> update result information element (octets 4 to z)</w:t>
            </w:r>
          </w:p>
        </w:tc>
      </w:tr>
      <w:tr w:rsidR="005057C4" w:rsidRPr="00972C99" w14:paraId="65A23DF3" w14:textId="77777777" w:rsidTr="004E7FA3">
        <w:trPr>
          <w:cantSplit/>
          <w:jc w:val="center"/>
        </w:trPr>
        <w:tc>
          <w:tcPr>
            <w:tcW w:w="7102" w:type="dxa"/>
          </w:tcPr>
          <w:p w14:paraId="427D8D4B" w14:textId="77777777" w:rsidR="005057C4" w:rsidRPr="00972C99" w:rsidRDefault="005057C4" w:rsidP="004E7FA3">
            <w:pPr>
              <w:pStyle w:val="TAL"/>
            </w:pPr>
          </w:p>
        </w:tc>
      </w:tr>
      <w:tr w:rsidR="005057C4" w:rsidRPr="00972C99" w14:paraId="46867730" w14:textId="77777777" w:rsidTr="004E7FA3">
        <w:trPr>
          <w:cantSplit/>
          <w:jc w:val="center"/>
        </w:trPr>
        <w:tc>
          <w:tcPr>
            <w:tcW w:w="7102" w:type="dxa"/>
          </w:tcPr>
          <w:p w14:paraId="1C2F8CF7" w14:textId="77777777" w:rsidR="005057C4" w:rsidRPr="00972C99" w:rsidRDefault="005057C4" w:rsidP="004E7FA3">
            <w:pPr>
              <w:pStyle w:val="TAL"/>
            </w:pPr>
            <w:r>
              <w:t>Bridge</w:t>
            </w:r>
            <w:r w:rsidRPr="00972C99">
              <w:t xml:space="preserve"> update contents (octets 4 to a)</w:t>
            </w:r>
          </w:p>
          <w:p w14:paraId="673F929B" w14:textId="77777777" w:rsidR="005057C4" w:rsidRPr="00972C99" w:rsidRDefault="005057C4" w:rsidP="004E7FA3">
            <w:pPr>
              <w:pStyle w:val="TAL"/>
            </w:pPr>
          </w:p>
          <w:p w14:paraId="0CE82AF7" w14:textId="77777777" w:rsidR="005057C4" w:rsidRPr="00972C99" w:rsidRDefault="005057C4" w:rsidP="004E7FA3">
            <w:pPr>
              <w:pStyle w:val="TAL"/>
            </w:pPr>
            <w:r w:rsidRPr="00972C99">
              <w:t xml:space="preserve">This field consists of zero or several </w:t>
            </w:r>
            <w:r>
              <w:t>Bridge</w:t>
            </w:r>
            <w:r w:rsidRPr="00972C99">
              <w:t xml:space="preserve"> parameter updates.</w:t>
            </w:r>
          </w:p>
          <w:p w14:paraId="41C4F35D" w14:textId="77777777" w:rsidR="005057C4" w:rsidRPr="00972C99" w:rsidRDefault="005057C4" w:rsidP="004E7FA3">
            <w:pPr>
              <w:pStyle w:val="TAL"/>
            </w:pPr>
          </w:p>
          <w:p w14:paraId="3BB90204" w14:textId="77777777" w:rsidR="005057C4" w:rsidRPr="00972C99" w:rsidRDefault="005057C4" w:rsidP="004E7FA3">
            <w:pPr>
              <w:pStyle w:val="TAL"/>
            </w:pPr>
            <w:r>
              <w:t>Bridge</w:t>
            </w:r>
            <w:r w:rsidRPr="00972C99">
              <w:t xml:space="preserve"> parameter update</w:t>
            </w:r>
          </w:p>
          <w:p w14:paraId="438F1504" w14:textId="77777777" w:rsidR="005057C4" w:rsidRPr="00972C99" w:rsidRDefault="005057C4" w:rsidP="004E7FA3">
            <w:pPr>
              <w:pStyle w:val="TAL"/>
            </w:pPr>
          </w:p>
          <w:p w14:paraId="632611D1" w14:textId="77777777" w:rsidR="005057C4" w:rsidRPr="00972C99" w:rsidRDefault="005057C4" w:rsidP="004E7FA3">
            <w:pPr>
              <w:pStyle w:val="TAL"/>
            </w:pPr>
            <w:r>
              <w:t>Bridge</w:t>
            </w:r>
            <w:r w:rsidRPr="00972C99">
              <w:t xml:space="preserve"> parameter name (octets e to e+1)</w:t>
            </w:r>
          </w:p>
        </w:tc>
      </w:tr>
      <w:tr w:rsidR="005057C4" w:rsidRPr="00972C99" w14:paraId="56C0E25F" w14:textId="77777777" w:rsidTr="004E7FA3">
        <w:trPr>
          <w:cantSplit/>
          <w:jc w:val="center"/>
        </w:trPr>
        <w:tc>
          <w:tcPr>
            <w:tcW w:w="7102" w:type="dxa"/>
          </w:tcPr>
          <w:p w14:paraId="2F97345F" w14:textId="77777777" w:rsidR="005057C4" w:rsidRPr="00972C99" w:rsidRDefault="005057C4" w:rsidP="004E7FA3">
            <w:pPr>
              <w:pStyle w:val="TAL"/>
            </w:pPr>
          </w:p>
        </w:tc>
      </w:tr>
      <w:tr w:rsidR="005057C4" w:rsidRPr="00972C99" w14:paraId="1F4F3287" w14:textId="77777777" w:rsidTr="004E7FA3">
        <w:trPr>
          <w:cantSplit/>
          <w:jc w:val="center"/>
        </w:trPr>
        <w:tc>
          <w:tcPr>
            <w:tcW w:w="7102" w:type="dxa"/>
          </w:tcPr>
          <w:p w14:paraId="40B949C0" w14:textId="77777777" w:rsidR="005057C4" w:rsidRPr="00972C99" w:rsidRDefault="005057C4" w:rsidP="004E7FA3">
            <w:pPr>
              <w:pStyle w:val="TAL"/>
            </w:pPr>
            <w:r w:rsidRPr="00972C99">
              <w:t xml:space="preserve">This field contains the name of the </w:t>
            </w:r>
            <w:r>
              <w:t>Bridge</w:t>
            </w:r>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4E7FA3">
        <w:trPr>
          <w:cantSplit/>
          <w:jc w:val="center"/>
        </w:trPr>
        <w:tc>
          <w:tcPr>
            <w:tcW w:w="7102" w:type="dxa"/>
          </w:tcPr>
          <w:p w14:paraId="3C522E79" w14:textId="77777777" w:rsidR="005057C4" w:rsidRPr="00972C99" w:rsidRDefault="005057C4" w:rsidP="004E7FA3">
            <w:pPr>
              <w:pStyle w:val="TAL"/>
            </w:pPr>
          </w:p>
          <w:p w14:paraId="37CDB219" w14:textId="77777777" w:rsidR="005057C4" w:rsidRPr="00972C99" w:rsidRDefault="005057C4" w:rsidP="004E7FA3">
            <w:pPr>
              <w:pStyle w:val="TAL"/>
            </w:pPr>
            <w:r w:rsidRPr="00972C99">
              <w:t xml:space="preserve">Length of </w:t>
            </w:r>
            <w:r>
              <w:t>Bridge</w:t>
            </w:r>
            <w:r w:rsidRPr="00972C99">
              <w:t xml:space="preserve"> parameter value (octet e+2)</w:t>
            </w:r>
          </w:p>
        </w:tc>
      </w:tr>
      <w:tr w:rsidR="005057C4" w:rsidRPr="00972C99" w14:paraId="486E5565" w14:textId="77777777" w:rsidTr="004E7FA3">
        <w:trPr>
          <w:cantSplit/>
          <w:jc w:val="center"/>
        </w:trPr>
        <w:tc>
          <w:tcPr>
            <w:tcW w:w="7102" w:type="dxa"/>
          </w:tcPr>
          <w:p w14:paraId="5EE6699B" w14:textId="77777777" w:rsidR="005057C4" w:rsidRPr="00972C99" w:rsidRDefault="005057C4" w:rsidP="004E7FA3">
            <w:pPr>
              <w:pStyle w:val="TAL"/>
            </w:pPr>
          </w:p>
        </w:tc>
      </w:tr>
      <w:tr w:rsidR="005057C4" w:rsidRPr="00972C99" w14:paraId="5B9C6A7D" w14:textId="77777777" w:rsidTr="004E7FA3">
        <w:trPr>
          <w:cantSplit/>
          <w:jc w:val="center"/>
        </w:trPr>
        <w:tc>
          <w:tcPr>
            <w:tcW w:w="7102" w:type="dxa"/>
          </w:tcPr>
          <w:p w14:paraId="4BCEE7B8" w14:textId="77777777" w:rsidR="005057C4" w:rsidRPr="00972C99" w:rsidRDefault="005057C4" w:rsidP="004E7FA3">
            <w:pPr>
              <w:pStyle w:val="TAL"/>
            </w:pPr>
            <w:r w:rsidRPr="00972C99">
              <w:t xml:space="preserve">This field contains the binary encoding of the length of the </w:t>
            </w:r>
            <w:r>
              <w:t>Bridge</w:t>
            </w:r>
            <w:r w:rsidRPr="00972C99">
              <w:t xml:space="preserve"> parameter value</w:t>
            </w:r>
          </w:p>
        </w:tc>
      </w:tr>
      <w:tr w:rsidR="005057C4" w:rsidRPr="00972C99" w14:paraId="25EC6AD6" w14:textId="77777777" w:rsidTr="004E7FA3">
        <w:trPr>
          <w:cantSplit/>
          <w:jc w:val="center"/>
        </w:trPr>
        <w:tc>
          <w:tcPr>
            <w:tcW w:w="7102" w:type="dxa"/>
          </w:tcPr>
          <w:p w14:paraId="1AAE25CA" w14:textId="77777777" w:rsidR="005057C4" w:rsidRPr="00972C99" w:rsidRDefault="005057C4" w:rsidP="004E7FA3">
            <w:pPr>
              <w:pStyle w:val="TAL"/>
            </w:pPr>
          </w:p>
        </w:tc>
      </w:tr>
      <w:tr w:rsidR="005057C4" w:rsidRPr="00972C99" w14:paraId="07527731" w14:textId="77777777" w:rsidTr="004E7FA3">
        <w:trPr>
          <w:cantSplit/>
          <w:jc w:val="center"/>
        </w:trPr>
        <w:tc>
          <w:tcPr>
            <w:tcW w:w="7102" w:type="dxa"/>
          </w:tcPr>
          <w:p w14:paraId="79CB4CE9" w14:textId="77777777" w:rsidR="005057C4" w:rsidRPr="00972C99" w:rsidRDefault="005057C4" w:rsidP="004E7FA3">
            <w:pPr>
              <w:pStyle w:val="TAL"/>
            </w:pPr>
            <w:r>
              <w:t>Bridge</w:t>
            </w:r>
            <w:r w:rsidRPr="00972C99">
              <w:t xml:space="preserve"> parameter value (octets e+3 to f)</w:t>
            </w:r>
          </w:p>
        </w:tc>
      </w:tr>
      <w:tr w:rsidR="005057C4" w:rsidRPr="00972C99" w14:paraId="549EEED8" w14:textId="77777777" w:rsidTr="004E7FA3">
        <w:trPr>
          <w:cantSplit/>
          <w:jc w:val="center"/>
        </w:trPr>
        <w:tc>
          <w:tcPr>
            <w:tcW w:w="7102" w:type="dxa"/>
          </w:tcPr>
          <w:p w14:paraId="01B33FB0" w14:textId="77777777" w:rsidR="005057C4" w:rsidRPr="00972C99" w:rsidRDefault="005057C4" w:rsidP="004E7FA3">
            <w:pPr>
              <w:pStyle w:val="TAL"/>
            </w:pPr>
          </w:p>
        </w:tc>
      </w:tr>
      <w:tr w:rsidR="005057C4" w:rsidRPr="00972C99" w14:paraId="1301D651" w14:textId="77777777" w:rsidTr="004E7FA3">
        <w:trPr>
          <w:cantSplit/>
          <w:jc w:val="center"/>
        </w:trPr>
        <w:tc>
          <w:tcPr>
            <w:tcW w:w="7102" w:type="dxa"/>
          </w:tcPr>
          <w:p w14:paraId="703DBF3E" w14:textId="77777777" w:rsidR="005057C4" w:rsidRPr="00972C99" w:rsidRDefault="005057C4" w:rsidP="004E7FA3">
            <w:pPr>
              <w:pStyle w:val="TAL"/>
            </w:pPr>
            <w:r>
              <w:t>Bridge</w:t>
            </w:r>
            <w:r w:rsidRPr="00972C99">
              <w:t xml:space="preserve"> error contents (octets a+1 to z)</w:t>
            </w:r>
          </w:p>
          <w:p w14:paraId="0BDE9826" w14:textId="77777777" w:rsidR="005057C4" w:rsidRPr="00972C99" w:rsidRDefault="005057C4" w:rsidP="004E7FA3">
            <w:pPr>
              <w:pStyle w:val="TAL"/>
            </w:pPr>
          </w:p>
          <w:p w14:paraId="757FAF8F" w14:textId="77777777" w:rsidR="005057C4" w:rsidRPr="00972C99" w:rsidRDefault="005057C4" w:rsidP="004E7FA3">
            <w:pPr>
              <w:pStyle w:val="TAL"/>
            </w:pPr>
            <w:r w:rsidRPr="00972C99">
              <w:t xml:space="preserve">This field consists of zero or several </w:t>
            </w:r>
            <w:r>
              <w:t>Bridge</w:t>
            </w:r>
            <w:r w:rsidRPr="00972C99">
              <w:t xml:space="preserve"> parameter errors.</w:t>
            </w:r>
          </w:p>
          <w:p w14:paraId="3E7F0546" w14:textId="77777777" w:rsidR="005057C4" w:rsidRPr="00972C99" w:rsidRDefault="005057C4" w:rsidP="004E7FA3">
            <w:pPr>
              <w:pStyle w:val="TAL"/>
            </w:pPr>
          </w:p>
          <w:p w14:paraId="29FA1FE1" w14:textId="77777777" w:rsidR="005057C4" w:rsidRPr="00972C99" w:rsidRDefault="005057C4" w:rsidP="004E7FA3">
            <w:pPr>
              <w:pStyle w:val="TAL"/>
            </w:pPr>
            <w:r>
              <w:t>Bridge</w:t>
            </w:r>
            <w:r w:rsidRPr="00972C99">
              <w:t xml:space="preserve"> parameter error</w:t>
            </w:r>
          </w:p>
          <w:p w14:paraId="7BA5BF38" w14:textId="77777777" w:rsidR="005057C4" w:rsidRPr="00972C99" w:rsidRDefault="005057C4" w:rsidP="004E7FA3">
            <w:pPr>
              <w:pStyle w:val="TAL"/>
            </w:pPr>
          </w:p>
          <w:p w14:paraId="20A5C84C" w14:textId="77777777" w:rsidR="005057C4" w:rsidRPr="00972C99" w:rsidRDefault="005057C4" w:rsidP="004E7FA3">
            <w:pPr>
              <w:pStyle w:val="TAL"/>
            </w:pPr>
            <w:r>
              <w:t>Bridge</w:t>
            </w:r>
            <w:r w:rsidRPr="00972C99">
              <w:t xml:space="preserve"> parameter name (octets </w:t>
            </w:r>
            <w:r>
              <w:t>i</w:t>
            </w:r>
            <w:r w:rsidRPr="00972C99">
              <w:t xml:space="preserve"> to i+1)</w:t>
            </w:r>
          </w:p>
        </w:tc>
      </w:tr>
      <w:tr w:rsidR="005057C4" w:rsidRPr="00972C99" w14:paraId="14F50D41" w14:textId="77777777" w:rsidTr="004E7FA3">
        <w:trPr>
          <w:cantSplit/>
          <w:jc w:val="center"/>
        </w:trPr>
        <w:tc>
          <w:tcPr>
            <w:tcW w:w="7102" w:type="dxa"/>
          </w:tcPr>
          <w:p w14:paraId="48879893" w14:textId="77777777" w:rsidR="005057C4" w:rsidRPr="00972C99" w:rsidRDefault="005057C4" w:rsidP="004E7FA3">
            <w:pPr>
              <w:pStyle w:val="TAL"/>
            </w:pPr>
          </w:p>
        </w:tc>
      </w:tr>
      <w:tr w:rsidR="005057C4" w:rsidRPr="00972C99" w14:paraId="5D27F60C" w14:textId="77777777" w:rsidTr="004E7FA3">
        <w:trPr>
          <w:cantSplit/>
          <w:jc w:val="center"/>
        </w:trPr>
        <w:tc>
          <w:tcPr>
            <w:tcW w:w="7102" w:type="dxa"/>
          </w:tcPr>
          <w:p w14:paraId="180A45E4" w14:textId="77777777" w:rsidR="005057C4" w:rsidRPr="00972C99" w:rsidRDefault="005057C4" w:rsidP="004E7FA3">
            <w:pPr>
              <w:pStyle w:val="TAL"/>
            </w:pPr>
            <w:r w:rsidRPr="00972C99">
              <w:t xml:space="preserve">This field contains the name of the </w:t>
            </w:r>
            <w:r>
              <w:t>Bridge</w:t>
            </w:r>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4E7FA3">
        <w:trPr>
          <w:cantSplit/>
          <w:jc w:val="center"/>
        </w:trPr>
        <w:tc>
          <w:tcPr>
            <w:tcW w:w="7102" w:type="dxa"/>
            <w:tcBorders>
              <w:bottom w:val="single" w:sz="4" w:space="0" w:color="auto"/>
            </w:tcBorders>
          </w:tcPr>
          <w:p w14:paraId="6117095E" w14:textId="77777777" w:rsidR="005057C4" w:rsidRPr="00972C99" w:rsidRDefault="005057C4" w:rsidP="004E7FA3">
            <w:pPr>
              <w:pStyle w:val="TAL"/>
            </w:pPr>
          </w:p>
          <w:p w14:paraId="4BCF4146" w14:textId="77777777" w:rsidR="005057C4" w:rsidRPr="008247E0" w:rsidRDefault="005057C4" w:rsidP="004E7FA3">
            <w:pPr>
              <w:pStyle w:val="TAL"/>
            </w:pPr>
            <w:r w:rsidRPr="008247E0">
              <w:t>Bridge management service cause (octet i+2)</w:t>
            </w:r>
          </w:p>
          <w:p w14:paraId="69080A5F" w14:textId="77777777" w:rsidR="005057C4" w:rsidRPr="008247E0" w:rsidRDefault="005057C4" w:rsidP="004E7FA3">
            <w:pPr>
              <w:pStyle w:val="TAL"/>
            </w:pPr>
          </w:p>
          <w:p w14:paraId="7482C696" w14:textId="77777777" w:rsidR="005057C4" w:rsidRPr="00972C99" w:rsidRDefault="005057C4"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set successfully, encoded as follows:</w:t>
            </w:r>
          </w:p>
          <w:p w14:paraId="58094DCB" w14:textId="77777777" w:rsidR="005057C4" w:rsidRPr="00972C99" w:rsidRDefault="005057C4" w:rsidP="004E7FA3">
            <w:pPr>
              <w:pStyle w:val="TAL"/>
            </w:pPr>
            <w:r w:rsidRPr="00972C99">
              <w:t>Bits</w:t>
            </w:r>
          </w:p>
          <w:p w14:paraId="77FA54C3" w14:textId="77777777" w:rsidR="005057C4" w:rsidRPr="00972C99" w:rsidRDefault="005057C4" w:rsidP="004E7FA3">
            <w:pPr>
              <w:pStyle w:val="TAL"/>
              <w:rPr>
                <w:b/>
                <w:bCs/>
              </w:rPr>
            </w:pPr>
            <w:r w:rsidRPr="00972C99">
              <w:rPr>
                <w:b/>
                <w:bCs/>
              </w:rPr>
              <w:t>8 7 6 5 4 3 2 1</w:t>
            </w:r>
          </w:p>
          <w:p w14:paraId="5992ABE2" w14:textId="77777777" w:rsidR="005057C4" w:rsidRPr="00972C99" w:rsidRDefault="005057C4" w:rsidP="004E7FA3">
            <w:pPr>
              <w:pStyle w:val="TAL"/>
            </w:pPr>
            <w:r w:rsidRPr="00972C99">
              <w:t>0 0 0 0 0 0 0 0</w:t>
            </w:r>
            <w:r w:rsidRPr="00972C99">
              <w:tab/>
              <w:t>Reserved</w:t>
            </w:r>
          </w:p>
          <w:p w14:paraId="6AD8DE6E" w14:textId="77777777" w:rsidR="005057C4" w:rsidRPr="00972C99" w:rsidRDefault="005057C4" w:rsidP="004E7FA3">
            <w:pPr>
              <w:pStyle w:val="TAL"/>
            </w:pPr>
            <w:r w:rsidRPr="00972C99">
              <w:t>0 0 0 0 0 0 0 1</w:t>
            </w:r>
            <w:r w:rsidRPr="00972C99">
              <w:tab/>
            </w:r>
            <w:r>
              <w:t>Bridge</w:t>
            </w:r>
            <w:r w:rsidRPr="00972C99">
              <w:t xml:space="preserve"> parameter not supported</w:t>
            </w:r>
          </w:p>
          <w:p w14:paraId="1CDA204B" w14:textId="77777777" w:rsidR="005057C4" w:rsidRPr="00972C99" w:rsidRDefault="005057C4" w:rsidP="004E7FA3">
            <w:pPr>
              <w:pStyle w:val="TAL"/>
            </w:pPr>
            <w:r w:rsidRPr="00972C99">
              <w:t>0 0 0 0 0 0 1 0</w:t>
            </w:r>
            <w:r w:rsidRPr="00972C99">
              <w:tab/>
              <w:t xml:space="preserve">Invalid </w:t>
            </w:r>
            <w:r>
              <w:t>Bridge</w:t>
            </w:r>
            <w:r w:rsidRPr="00972C99">
              <w:t xml:space="preserve"> parameter value</w:t>
            </w:r>
          </w:p>
          <w:p w14:paraId="77159A4F" w14:textId="77777777" w:rsidR="005057C4" w:rsidRPr="00972C99" w:rsidRDefault="005057C4" w:rsidP="004E7FA3">
            <w:pPr>
              <w:pStyle w:val="TAL"/>
            </w:pPr>
            <w:r w:rsidRPr="00972C99">
              <w:t>0 1 1 0 1 1 1 1</w:t>
            </w:r>
            <w:r w:rsidRPr="00972C99">
              <w:tab/>
              <w:t>Protocol error, unspecified</w:t>
            </w:r>
          </w:p>
          <w:p w14:paraId="12CDCA54" w14:textId="77777777" w:rsidR="005057C4" w:rsidRPr="00972C99" w:rsidRDefault="005057C4" w:rsidP="004E7FA3">
            <w:pPr>
              <w:pStyle w:val="TAL"/>
            </w:pPr>
            <w:r w:rsidRPr="00972C99">
              <w:t>The receiving entity shall treat any other value as 0110 1111, "protocol error, unspecified".</w:t>
            </w:r>
          </w:p>
          <w:p w14:paraId="7BD7B547" w14:textId="77777777" w:rsidR="005057C4" w:rsidRPr="00972C99" w:rsidRDefault="005057C4" w:rsidP="004E7FA3">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673" w:name="_Toc45216198"/>
      <w:bookmarkStart w:id="674" w:name="_Toc51931767"/>
      <w:bookmarkStart w:id="675" w:name="_Toc58235129"/>
      <w:bookmarkStart w:id="676" w:name="_Toc59180062"/>
      <w:r w:rsidRPr="00972C99">
        <w:t>9.</w:t>
      </w:r>
      <w:r w:rsidR="00DF3809">
        <w:t>6</w:t>
      </w:r>
      <w:r w:rsidRPr="00972C99">
        <w:tab/>
        <w:t>Static filtering entries</w:t>
      </w:r>
      <w:bookmarkEnd w:id="653"/>
      <w:bookmarkEnd w:id="654"/>
      <w:bookmarkEnd w:id="673"/>
      <w:bookmarkEnd w:id="674"/>
      <w:bookmarkEnd w:id="675"/>
      <w:bookmarkEnd w:id="676"/>
    </w:p>
    <w:p w14:paraId="2FFA008F" w14:textId="7FE1D318" w:rsidR="002C4D07" w:rsidRPr="00972C99" w:rsidRDefault="002C4D07" w:rsidP="002C4D07">
      <w:r w:rsidRPr="00972C99">
        <w:t>The purpose of the Static filtering entries information element is to convey Static filtering entries as defined in 3GPP TS 23.501 [2] table 5.28.3.1-</w:t>
      </w:r>
      <w:r w:rsidR="005302E3">
        <w:t>2</w:t>
      </w:r>
      <w:r w:rsidRPr="00972C99">
        <w:t>.</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23410FAF"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w:t>
            </w:r>
            <w:r w:rsidR="00283AC9">
              <w:t>Std </w:t>
            </w:r>
            <w:r w:rsidRPr="00972C99">
              <w:t>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5ED922B5"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w:t>
            </w:r>
            <w:r w:rsidR="00283AC9">
              <w:t>Std </w:t>
            </w:r>
            <w:r w:rsidRPr="00972C99">
              <w:t>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22149FE0"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w:t>
            </w:r>
            <w:r w:rsidR="00283AC9">
              <w:t>Std </w:t>
            </w:r>
            <w:r w:rsidRPr="00972C99">
              <w:t>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677" w:name="_Toc33963297"/>
      <w:bookmarkStart w:id="678" w:name="_Toc34393367"/>
      <w:bookmarkStart w:id="679" w:name="_Toc45216199"/>
      <w:bookmarkStart w:id="680" w:name="_Toc51931768"/>
      <w:bookmarkStart w:id="681" w:name="_Toc58235130"/>
      <w:bookmarkStart w:id="682" w:name="_Toc59180063"/>
      <w:r w:rsidRPr="00972C99">
        <w:t>9</w:t>
      </w:r>
      <w:r w:rsidR="005B5AD6" w:rsidRPr="00972C99">
        <w:t>.</w:t>
      </w:r>
      <w:r w:rsidR="00DF3809">
        <w:t>7</w:t>
      </w:r>
      <w:r w:rsidR="005B5AD6" w:rsidRPr="00972C99">
        <w:tab/>
        <w:t>Traffic class table</w:t>
      </w:r>
      <w:bookmarkEnd w:id="677"/>
      <w:bookmarkEnd w:id="678"/>
      <w:bookmarkEnd w:id="679"/>
      <w:bookmarkEnd w:id="680"/>
      <w:bookmarkEnd w:id="681"/>
      <w:bookmarkEnd w:id="682"/>
    </w:p>
    <w:p w14:paraId="550FEB68" w14:textId="2384C336" w:rsidR="005B5AD6" w:rsidRPr="00972C99" w:rsidRDefault="005B5AD6" w:rsidP="005B5AD6">
      <w:r w:rsidRPr="00972C99">
        <w:t>The purpose of the Traffic class table information element is to convey a traffic class table as defined in IEEE </w:t>
      </w:r>
      <w:r w:rsidR="00283AC9">
        <w:t>Std </w:t>
      </w:r>
      <w:r w:rsidRPr="00972C99">
        <w:t>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683" w:name="_Toc45216200"/>
      <w:bookmarkStart w:id="684" w:name="_Toc51931769"/>
      <w:bookmarkStart w:id="685" w:name="_Toc58235131"/>
      <w:bookmarkStart w:id="686" w:name="_Toc59180064"/>
      <w:r>
        <w:t>9.8</w:t>
      </w:r>
      <w:r w:rsidR="001207A1" w:rsidRPr="00EC4ACE">
        <w:tab/>
      </w:r>
      <w:r w:rsidR="001207A1">
        <w:t>Stream filter instance table</w:t>
      </w:r>
      <w:bookmarkEnd w:id="683"/>
      <w:bookmarkEnd w:id="684"/>
      <w:bookmarkEnd w:id="685"/>
      <w:bookmarkEnd w:id="686"/>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75F71991"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 xml:space="preserve">.2, </w:t>
      </w:r>
      <w:r w:rsidR="00255821" w:rsidRPr="00EC4ACE">
        <w:t>figure 9.</w:t>
      </w:r>
      <w:r w:rsidR="00255821">
        <w:t>8</w:t>
      </w:r>
      <w:r w:rsidR="00255821" w:rsidRPr="00EC4ACE">
        <w:t>.</w:t>
      </w:r>
      <w:r w:rsidR="00255821">
        <w:t>3</w:t>
      </w:r>
      <w:r w:rsidR="00255821" w:rsidRPr="00EC4ACE">
        <w:t>,</w:t>
      </w:r>
      <w:r w:rsidR="00255821">
        <w:t xml:space="preserve"> </w:t>
      </w:r>
      <w:r w:rsidR="00255821" w:rsidRPr="00EC4ACE">
        <w:t>figure 9.</w:t>
      </w:r>
      <w:r w:rsidR="00255821">
        <w:t>8</w:t>
      </w:r>
      <w:r w:rsidR="00255821" w:rsidRPr="00EC4ACE">
        <w:t>.</w:t>
      </w:r>
      <w:r w:rsidR="00255821">
        <w:t>4</w:t>
      </w:r>
      <w:r w:rsidR="00255821" w:rsidRPr="00EC4ACE">
        <w:t>,</w:t>
      </w:r>
      <w:r w:rsidR="00255821">
        <w:t xml:space="preserve"> </w:t>
      </w:r>
      <w:r w:rsidR="00255821" w:rsidRPr="00EC4ACE">
        <w:t>figure 9.</w:t>
      </w:r>
      <w:r w:rsidR="00255821">
        <w:t>8</w:t>
      </w:r>
      <w:r w:rsidR="00255821" w:rsidRPr="00EC4ACE">
        <w:t>.</w:t>
      </w:r>
      <w:r w:rsidR="00255821">
        <w:t>5</w:t>
      </w:r>
      <w:r w:rsidR="00255821" w:rsidRPr="00EC4ACE">
        <w:t>,</w:t>
      </w:r>
      <w:r w:rsidR="00255821">
        <w:t xml:space="preserve"> </w:t>
      </w:r>
      <w:r w:rsidRPr="00EC4ACE">
        <w:t>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4E7FA3">
            <w:pPr>
              <w:pStyle w:val="TAC"/>
            </w:pPr>
            <w:r w:rsidRPr="00EC4ACE">
              <w:t>8</w:t>
            </w:r>
          </w:p>
        </w:tc>
        <w:tc>
          <w:tcPr>
            <w:tcW w:w="709" w:type="dxa"/>
          </w:tcPr>
          <w:p w14:paraId="2D0E867A" w14:textId="77777777" w:rsidR="001207A1" w:rsidRPr="00EC4ACE" w:rsidRDefault="001207A1" w:rsidP="004E7FA3">
            <w:pPr>
              <w:pStyle w:val="TAC"/>
            </w:pPr>
            <w:r w:rsidRPr="00EC4ACE">
              <w:t>7</w:t>
            </w:r>
          </w:p>
        </w:tc>
        <w:tc>
          <w:tcPr>
            <w:tcW w:w="709" w:type="dxa"/>
          </w:tcPr>
          <w:p w14:paraId="2149CDFD" w14:textId="77777777" w:rsidR="001207A1" w:rsidRPr="00EC4ACE" w:rsidRDefault="001207A1" w:rsidP="004E7FA3">
            <w:pPr>
              <w:pStyle w:val="TAC"/>
            </w:pPr>
            <w:r w:rsidRPr="00EC4ACE">
              <w:t>6</w:t>
            </w:r>
          </w:p>
        </w:tc>
        <w:tc>
          <w:tcPr>
            <w:tcW w:w="709" w:type="dxa"/>
          </w:tcPr>
          <w:p w14:paraId="27702A52" w14:textId="77777777" w:rsidR="001207A1" w:rsidRPr="00EC4ACE" w:rsidRDefault="001207A1" w:rsidP="004E7FA3">
            <w:pPr>
              <w:pStyle w:val="TAC"/>
            </w:pPr>
            <w:r w:rsidRPr="00EC4ACE">
              <w:t>5</w:t>
            </w:r>
          </w:p>
        </w:tc>
        <w:tc>
          <w:tcPr>
            <w:tcW w:w="709" w:type="dxa"/>
          </w:tcPr>
          <w:p w14:paraId="1514433D" w14:textId="77777777" w:rsidR="001207A1" w:rsidRPr="00EC4ACE" w:rsidRDefault="001207A1" w:rsidP="004E7FA3">
            <w:pPr>
              <w:pStyle w:val="TAC"/>
            </w:pPr>
            <w:r w:rsidRPr="00EC4ACE">
              <w:t>4</w:t>
            </w:r>
          </w:p>
        </w:tc>
        <w:tc>
          <w:tcPr>
            <w:tcW w:w="709" w:type="dxa"/>
          </w:tcPr>
          <w:p w14:paraId="45643E85" w14:textId="77777777" w:rsidR="001207A1" w:rsidRPr="00EC4ACE" w:rsidRDefault="001207A1" w:rsidP="004E7FA3">
            <w:pPr>
              <w:pStyle w:val="TAC"/>
            </w:pPr>
            <w:r w:rsidRPr="00EC4ACE">
              <w:t>3</w:t>
            </w:r>
          </w:p>
        </w:tc>
        <w:tc>
          <w:tcPr>
            <w:tcW w:w="709" w:type="dxa"/>
          </w:tcPr>
          <w:p w14:paraId="31BF5979" w14:textId="77777777" w:rsidR="001207A1" w:rsidRPr="00EC4ACE" w:rsidRDefault="001207A1" w:rsidP="004E7FA3">
            <w:pPr>
              <w:pStyle w:val="TAC"/>
            </w:pPr>
            <w:r w:rsidRPr="00EC4ACE">
              <w:t>2</w:t>
            </w:r>
          </w:p>
        </w:tc>
        <w:tc>
          <w:tcPr>
            <w:tcW w:w="709" w:type="dxa"/>
          </w:tcPr>
          <w:p w14:paraId="14D832AE" w14:textId="77777777" w:rsidR="001207A1" w:rsidRPr="00EC4ACE" w:rsidRDefault="001207A1" w:rsidP="004E7FA3">
            <w:pPr>
              <w:pStyle w:val="TAC"/>
            </w:pPr>
            <w:r w:rsidRPr="00EC4ACE">
              <w:t>1</w:t>
            </w:r>
          </w:p>
        </w:tc>
        <w:tc>
          <w:tcPr>
            <w:tcW w:w="1221" w:type="dxa"/>
          </w:tcPr>
          <w:p w14:paraId="451CE7C5" w14:textId="77777777" w:rsidR="001207A1" w:rsidRPr="00EC4ACE" w:rsidRDefault="001207A1" w:rsidP="004E7FA3">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4E7FA3">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4E7FA3">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4E7FA3">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4E7FA3">
            <w:pPr>
              <w:pStyle w:val="TAL"/>
            </w:pPr>
            <w:r w:rsidRPr="00E91C71">
              <w:t>octet 2</w:t>
            </w:r>
          </w:p>
          <w:p w14:paraId="0FE8C905" w14:textId="77777777" w:rsidR="001207A1" w:rsidRPr="00EC4ACE" w:rsidRDefault="001207A1" w:rsidP="004E7FA3">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4E7FA3">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4E7FA3">
            <w:pPr>
              <w:pStyle w:val="TAL"/>
              <w:rPr>
                <w:lang w:eastAsia="ko-KR"/>
              </w:rPr>
            </w:pPr>
            <w:r w:rsidRPr="00EC4ACE">
              <w:rPr>
                <w:lang w:eastAsia="ko-KR"/>
              </w:rPr>
              <w:t xml:space="preserve">octet </w:t>
            </w:r>
            <w:r>
              <w:rPr>
                <w:lang w:eastAsia="ko-KR"/>
              </w:rPr>
              <w:t>4*</w:t>
            </w:r>
          </w:p>
          <w:p w14:paraId="05D9D96B" w14:textId="74223AF6" w:rsidR="001207A1" w:rsidRPr="00EC4ACE" w:rsidRDefault="001207A1" w:rsidP="004E7FA3">
            <w:pPr>
              <w:pStyle w:val="TAL"/>
              <w:rPr>
                <w:lang w:eastAsia="ko-KR"/>
              </w:rPr>
            </w:pPr>
            <w:r w:rsidRPr="00EC4ACE">
              <w:rPr>
                <w:lang w:eastAsia="ko-KR"/>
              </w:rPr>
              <w:t xml:space="preserve">octet </w:t>
            </w:r>
            <w:r w:rsidR="00EC1992">
              <w:rPr>
                <w:lang w:eastAsia="ko-KR"/>
              </w:rPr>
              <w:t>m</w:t>
            </w:r>
            <w:r>
              <w:rPr>
                <w:lang w:eastAsia="ko-KR"/>
              </w:rPr>
              <w:t>*</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4E7FA3">
            <w:pPr>
              <w:pStyle w:val="TAC"/>
            </w:pPr>
            <w:r w:rsidRPr="00EC4ACE">
              <w:rPr>
                <w:lang w:eastAsia="ko-KR"/>
              </w:rPr>
              <w:t>…</w:t>
            </w:r>
          </w:p>
        </w:tc>
        <w:tc>
          <w:tcPr>
            <w:tcW w:w="1221" w:type="dxa"/>
          </w:tcPr>
          <w:p w14:paraId="5EFD8849" w14:textId="77777777" w:rsidR="001207A1" w:rsidRPr="00EC4ACE" w:rsidRDefault="001207A1" w:rsidP="004E7FA3">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4E7FA3">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17C3F818" w:rsidR="001207A1" w:rsidRPr="00EC4ACE" w:rsidRDefault="001207A1" w:rsidP="004E7FA3">
            <w:pPr>
              <w:pStyle w:val="TAL"/>
              <w:rPr>
                <w:lang w:eastAsia="ko-KR"/>
              </w:rPr>
            </w:pPr>
            <w:r w:rsidRPr="00EC4ACE">
              <w:rPr>
                <w:lang w:eastAsia="ko-KR"/>
              </w:rPr>
              <w:t xml:space="preserve">octet </w:t>
            </w:r>
            <w:r w:rsidR="00B34819">
              <w:rPr>
                <w:lang w:eastAsia="ko-KR"/>
              </w:rPr>
              <w:t>n</w:t>
            </w:r>
            <w:r w:rsidRPr="00EC4ACE">
              <w:rPr>
                <w:lang w:eastAsia="ko-KR"/>
              </w:rPr>
              <w:t>*</w:t>
            </w:r>
          </w:p>
          <w:p w14:paraId="74FA1B8B" w14:textId="016F9EA7" w:rsidR="001207A1" w:rsidRPr="00EC4ACE" w:rsidRDefault="001207A1" w:rsidP="004E7FA3">
            <w:pPr>
              <w:pStyle w:val="TAL"/>
              <w:rPr>
                <w:lang w:eastAsia="ko-KR"/>
              </w:rPr>
            </w:pPr>
            <w:r w:rsidRPr="00EC4ACE">
              <w:rPr>
                <w:lang w:eastAsia="ko-KR"/>
              </w:rPr>
              <w:t xml:space="preserve">octet </w:t>
            </w:r>
            <w:r w:rsidR="00F7294B">
              <w:rPr>
                <w:lang w:eastAsia="ko-KR"/>
              </w:rPr>
              <w:t>o</w:t>
            </w:r>
            <w:r w:rsidRPr="00EC4ACE">
              <w:rPr>
                <w:lang w:eastAsia="ko-KR"/>
              </w:rPr>
              <w:t>*</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4E7FA3">
        <w:trPr>
          <w:cantSplit/>
          <w:jc w:val="center"/>
        </w:trPr>
        <w:tc>
          <w:tcPr>
            <w:tcW w:w="708" w:type="dxa"/>
          </w:tcPr>
          <w:p w14:paraId="4F7ED9D2" w14:textId="77777777" w:rsidR="001207A1" w:rsidRPr="00EC4ACE" w:rsidRDefault="001207A1" w:rsidP="004E7FA3">
            <w:pPr>
              <w:pStyle w:val="TAC"/>
            </w:pPr>
            <w:r w:rsidRPr="00EC4ACE">
              <w:t>8</w:t>
            </w:r>
          </w:p>
        </w:tc>
        <w:tc>
          <w:tcPr>
            <w:tcW w:w="709" w:type="dxa"/>
          </w:tcPr>
          <w:p w14:paraId="507736CA" w14:textId="77777777" w:rsidR="001207A1" w:rsidRPr="00EC4ACE" w:rsidRDefault="001207A1" w:rsidP="004E7FA3">
            <w:pPr>
              <w:pStyle w:val="TAC"/>
            </w:pPr>
            <w:r w:rsidRPr="00EC4ACE">
              <w:t>7</w:t>
            </w:r>
          </w:p>
        </w:tc>
        <w:tc>
          <w:tcPr>
            <w:tcW w:w="709" w:type="dxa"/>
          </w:tcPr>
          <w:p w14:paraId="087DB3A2" w14:textId="77777777" w:rsidR="001207A1" w:rsidRPr="00EC4ACE" w:rsidRDefault="001207A1" w:rsidP="004E7FA3">
            <w:pPr>
              <w:pStyle w:val="TAC"/>
            </w:pPr>
            <w:r w:rsidRPr="00EC4ACE">
              <w:t>6</w:t>
            </w:r>
          </w:p>
        </w:tc>
        <w:tc>
          <w:tcPr>
            <w:tcW w:w="709" w:type="dxa"/>
          </w:tcPr>
          <w:p w14:paraId="596115EE" w14:textId="77777777" w:rsidR="001207A1" w:rsidRPr="00EC4ACE" w:rsidRDefault="001207A1" w:rsidP="004E7FA3">
            <w:pPr>
              <w:pStyle w:val="TAC"/>
            </w:pPr>
            <w:r w:rsidRPr="00EC4ACE">
              <w:t>5</w:t>
            </w:r>
          </w:p>
        </w:tc>
        <w:tc>
          <w:tcPr>
            <w:tcW w:w="709" w:type="dxa"/>
          </w:tcPr>
          <w:p w14:paraId="7C93419F" w14:textId="77777777" w:rsidR="001207A1" w:rsidRPr="00EC4ACE" w:rsidRDefault="001207A1" w:rsidP="004E7FA3">
            <w:pPr>
              <w:pStyle w:val="TAC"/>
            </w:pPr>
            <w:r w:rsidRPr="00EC4ACE">
              <w:t>4</w:t>
            </w:r>
          </w:p>
        </w:tc>
        <w:tc>
          <w:tcPr>
            <w:tcW w:w="709" w:type="dxa"/>
          </w:tcPr>
          <w:p w14:paraId="38495BC3" w14:textId="77777777" w:rsidR="001207A1" w:rsidRPr="00EC4ACE" w:rsidRDefault="001207A1" w:rsidP="004E7FA3">
            <w:pPr>
              <w:pStyle w:val="TAC"/>
            </w:pPr>
            <w:r w:rsidRPr="00EC4ACE">
              <w:t>3</w:t>
            </w:r>
          </w:p>
        </w:tc>
        <w:tc>
          <w:tcPr>
            <w:tcW w:w="709" w:type="dxa"/>
          </w:tcPr>
          <w:p w14:paraId="71520A00" w14:textId="77777777" w:rsidR="001207A1" w:rsidRPr="00EC4ACE" w:rsidRDefault="001207A1" w:rsidP="004E7FA3">
            <w:pPr>
              <w:pStyle w:val="TAC"/>
            </w:pPr>
            <w:r w:rsidRPr="00EC4ACE">
              <w:t>2</w:t>
            </w:r>
          </w:p>
        </w:tc>
        <w:tc>
          <w:tcPr>
            <w:tcW w:w="709" w:type="dxa"/>
          </w:tcPr>
          <w:p w14:paraId="73568ABF" w14:textId="77777777" w:rsidR="001207A1" w:rsidRPr="00EC4ACE" w:rsidRDefault="001207A1" w:rsidP="004E7FA3">
            <w:pPr>
              <w:pStyle w:val="TAC"/>
            </w:pPr>
            <w:r w:rsidRPr="00EC4ACE">
              <w:t>1</w:t>
            </w:r>
          </w:p>
        </w:tc>
        <w:tc>
          <w:tcPr>
            <w:tcW w:w="1134" w:type="dxa"/>
          </w:tcPr>
          <w:p w14:paraId="5A15BF31" w14:textId="77777777" w:rsidR="001207A1" w:rsidRPr="00EC4ACE" w:rsidRDefault="001207A1" w:rsidP="004E7FA3">
            <w:pPr>
              <w:pStyle w:val="TAL"/>
            </w:pPr>
          </w:p>
        </w:tc>
      </w:tr>
      <w:tr w:rsidR="001207A1" w:rsidRPr="00EC4ACE"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4E7FA3">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4E7FA3">
            <w:pPr>
              <w:pStyle w:val="TAL"/>
              <w:rPr>
                <w:lang w:eastAsia="ko-KR"/>
              </w:rPr>
            </w:pPr>
            <w:r w:rsidRPr="00EC4ACE">
              <w:rPr>
                <w:lang w:eastAsia="ko-KR"/>
              </w:rPr>
              <w:t xml:space="preserve">octet </w:t>
            </w:r>
            <w:r>
              <w:rPr>
                <w:lang w:eastAsia="ko-KR"/>
              </w:rPr>
              <w:t>4</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4E7FA3">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52917259" w:rsidR="001207A1" w:rsidRDefault="001207A1" w:rsidP="004E7FA3">
            <w:pPr>
              <w:pStyle w:val="TAL"/>
              <w:rPr>
                <w:lang w:eastAsia="ko-KR"/>
              </w:rPr>
            </w:pPr>
            <w:r w:rsidRPr="00EC4ACE">
              <w:rPr>
                <w:lang w:eastAsia="ko-KR"/>
              </w:rPr>
              <w:t xml:space="preserve">octet </w:t>
            </w:r>
            <w:r w:rsidR="00C5766B">
              <w:rPr>
                <w:lang w:eastAsia="ko-KR"/>
              </w:rPr>
              <w:t>5</w:t>
            </w:r>
          </w:p>
          <w:p w14:paraId="19B0123C" w14:textId="30DCA650" w:rsidR="001207A1" w:rsidRPr="00EC4ACE" w:rsidRDefault="001207A1" w:rsidP="004E7FA3">
            <w:pPr>
              <w:pStyle w:val="TAL"/>
              <w:rPr>
                <w:lang w:eastAsia="ko-KR"/>
              </w:rPr>
            </w:pPr>
            <w:r w:rsidRPr="00EC4ACE">
              <w:rPr>
                <w:lang w:eastAsia="ko-KR"/>
              </w:rPr>
              <w:t xml:space="preserve">octet </w:t>
            </w:r>
            <w:r w:rsidR="00C079CA">
              <w:rPr>
                <w:lang w:eastAsia="ko-KR"/>
              </w:rPr>
              <w:t>8</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4E7FA3">
            <w:pPr>
              <w:pStyle w:val="TAC"/>
              <w:rPr>
                <w:lang w:eastAsia="ko-KR"/>
              </w:rPr>
            </w:pPr>
            <w:r w:rsidRPr="00B64C94">
              <w:rPr>
                <w:lang w:eastAsia="ko-KR"/>
              </w:rPr>
              <w:t>StreamGateInstanceID</w:t>
            </w:r>
            <w:r>
              <w:rPr>
                <w:lang w:eastAsia="ko-KR"/>
              </w:rPr>
              <w:t xml:space="preserve"> value</w:t>
            </w:r>
          </w:p>
        </w:tc>
        <w:tc>
          <w:tcPr>
            <w:tcW w:w="1134" w:type="dxa"/>
          </w:tcPr>
          <w:p w14:paraId="5A6C4E1E" w14:textId="1BE51DB6" w:rsidR="001207A1" w:rsidRDefault="001207A1" w:rsidP="004E7FA3">
            <w:pPr>
              <w:pStyle w:val="TAL"/>
              <w:rPr>
                <w:lang w:eastAsia="ko-KR"/>
              </w:rPr>
            </w:pPr>
            <w:r w:rsidRPr="00EC4ACE">
              <w:rPr>
                <w:lang w:eastAsia="ko-KR"/>
              </w:rPr>
              <w:t xml:space="preserve">octet </w:t>
            </w:r>
            <w:r w:rsidR="009935E5">
              <w:rPr>
                <w:lang w:eastAsia="ko-KR"/>
              </w:rPr>
              <w:t>9</w:t>
            </w:r>
          </w:p>
          <w:p w14:paraId="07FDC7D8" w14:textId="3FB19001" w:rsidR="001207A1" w:rsidRPr="00EC4ACE" w:rsidRDefault="001207A1" w:rsidP="004E7FA3">
            <w:pPr>
              <w:pStyle w:val="TAL"/>
              <w:rPr>
                <w:lang w:eastAsia="ko-KR"/>
              </w:rPr>
            </w:pPr>
            <w:r w:rsidRPr="00EC4ACE">
              <w:rPr>
                <w:lang w:eastAsia="ko-KR"/>
              </w:rPr>
              <w:t xml:space="preserve">octet </w:t>
            </w:r>
            <w:r w:rsidR="00F423AF">
              <w:rPr>
                <w:lang w:eastAsia="ko-KR"/>
              </w:rPr>
              <w:t>12</w:t>
            </w:r>
          </w:p>
        </w:tc>
      </w:tr>
      <w:tr w:rsidR="000307A1" w:rsidRPr="00EC4ACE"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B64C94" w:rsidRDefault="000307A1" w:rsidP="004E7FA3">
            <w:pPr>
              <w:pStyle w:val="TAC"/>
              <w:rPr>
                <w:lang w:eastAsia="ko-KR"/>
              </w:rPr>
            </w:pPr>
            <w:r w:rsidRPr="00F60267">
              <w:rPr>
                <w:lang w:eastAsia="ko-KR"/>
              </w:rPr>
              <w:t>tsnStreamIdIdentificationT</w:t>
            </w:r>
            <w:r>
              <w:rPr>
                <w:lang w:eastAsia="ko-KR"/>
              </w:rPr>
              <w:t>ype</w:t>
            </w:r>
            <w:r w:rsidRPr="00B64C94">
              <w:rPr>
                <w:lang w:eastAsia="ko-KR"/>
              </w:rPr>
              <w:t xml:space="preserve"> </w:t>
            </w:r>
            <w:r w:rsidRPr="00EC4ACE">
              <w:rPr>
                <w:lang w:eastAsia="ko-KR"/>
              </w:rPr>
              <w:t>value</w:t>
            </w:r>
          </w:p>
        </w:tc>
        <w:tc>
          <w:tcPr>
            <w:tcW w:w="1134" w:type="dxa"/>
          </w:tcPr>
          <w:p w14:paraId="65254C76" w14:textId="77777777" w:rsidR="000307A1" w:rsidRDefault="000307A1" w:rsidP="004E7FA3">
            <w:pPr>
              <w:pStyle w:val="TAL"/>
              <w:rPr>
                <w:lang w:eastAsia="ko-KR"/>
              </w:rPr>
            </w:pPr>
            <w:r w:rsidRPr="00EC4ACE">
              <w:rPr>
                <w:lang w:eastAsia="ko-KR"/>
              </w:rPr>
              <w:t xml:space="preserve">octet </w:t>
            </w:r>
            <w:r>
              <w:rPr>
                <w:lang w:eastAsia="ko-KR"/>
              </w:rPr>
              <w:t>13</w:t>
            </w:r>
          </w:p>
          <w:p w14:paraId="62F329E0" w14:textId="77777777" w:rsidR="000307A1" w:rsidRPr="00EC4ACE" w:rsidRDefault="000307A1" w:rsidP="004E7FA3">
            <w:pPr>
              <w:pStyle w:val="TAL"/>
              <w:rPr>
                <w:lang w:eastAsia="ko-KR"/>
              </w:rPr>
            </w:pPr>
            <w:r w:rsidRPr="00EC4ACE">
              <w:rPr>
                <w:lang w:eastAsia="ko-KR"/>
              </w:rPr>
              <w:t xml:space="preserve">octet </w:t>
            </w:r>
            <w:r>
              <w:rPr>
                <w:lang w:eastAsia="ko-KR"/>
              </w:rPr>
              <w:t>16</w:t>
            </w:r>
          </w:p>
        </w:tc>
      </w:tr>
      <w:tr w:rsidR="000307A1" w:rsidRPr="00EC4ACE"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B64C94" w:rsidRDefault="000307A1" w:rsidP="004E7FA3">
            <w:pPr>
              <w:pStyle w:val="TAC"/>
              <w:rPr>
                <w:lang w:eastAsia="ko-KR"/>
              </w:rPr>
            </w:pPr>
            <w:r w:rsidRPr="002476AB">
              <w:rPr>
                <w:lang w:eastAsia="ko-KR"/>
              </w:rPr>
              <w:t>tsnStreamIdParameters</w:t>
            </w:r>
          </w:p>
        </w:tc>
        <w:tc>
          <w:tcPr>
            <w:tcW w:w="1134" w:type="dxa"/>
          </w:tcPr>
          <w:p w14:paraId="5A5AF920" w14:textId="77777777" w:rsidR="000307A1" w:rsidRDefault="000307A1" w:rsidP="004E7FA3">
            <w:pPr>
              <w:pStyle w:val="TAL"/>
              <w:rPr>
                <w:lang w:eastAsia="ko-KR"/>
              </w:rPr>
            </w:pPr>
            <w:r w:rsidRPr="00EC4ACE">
              <w:rPr>
                <w:lang w:eastAsia="ko-KR"/>
              </w:rPr>
              <w:t xml:space="preserve">octet </w:t>
            </w:r>
            <w:r>
              <w:rPr>
                <w:lang w:eastAsia="ko-KR"/>
              </w:rPr>
              <w:t>17</w:t>
            </w:r>
          </w:p>
          <w:p w14:paraId="6F1425ED" w14:textId="71B48D8E" w:rsidR="000307A1" w:rsidRPr="00EC4ACE" w:rsidRDefault="000307A1" w:rsidP="004E7FA3">
            <w:pPr>
              <w:pStyle w:val="TAL"/>
              <w:rPr>
                <w:lang w:eastAsia="ko-KR"/>
              </w:rPr>
            </w:pPr>
            <w:r w:rsidRPr="00EC4ACE">
              <w:rPr>
                <w:lang w:eastAsia="ko-KR"/>
              </w:rPr>
              <w:t xml:space="preserve">octet </w:t>
            </w:r>
            <w:r>
              <w:rPr>
                <w:lang w:eastAsia="ko-KR"/>
              </w:rPr>
              <w:t>m</w:t>
            </w:r>
            <w:r w:rsidR="00F926CF">
              <w:rPr>
                <w:lang w:eastAsia="ko-KR"/>
              </w:rPr>
              <w:t>-4</w:t>
            </w:r>
          </w:p>
        </w:tc>
      </w:tr>
      <w:tr w:rsidR="00F926CF" w:rsidRPr="00EC4ACE"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5914DA0E" w:rsidR="00F926CF" w:rsidRPr="002476AB" w:rsidRDefault="0052715F" w:rsidP="004E7FA3">
            <w:pPr>
              <w:pStyle w:val="TAC"/>
              <w:rPr>
                <w:lang w:eastAsia="ko-KR"/>
              </w:rPr>
            </w:pPr>
            <w:r w:rsidRPr="00074A3F">
              <w:rPr>
                <w:lang w:eastAsia="ko-KR"/>
              </w:rPr>
              <w:t>StreamFilterInstance</w:t>
            </w:r>
            <w:r>
              <w:rPr>
                <w:lang w:eastAsia="ko-KR"/>
              </w:rPr>
              <w:t>Index</w:t>
            </w:r>
            <w:r w:rsidRPr="00074A3F">
              <w:rPr>
                <w:lang w:eastAsia="ko-KR"/>
              </w:rPr>
              <w:t xml:space="preserve"> value</w:t>
            </w:r>
            <w:r w:rsidR="00951A70">
              <w:rPr>
                <w:lang w:eastAsia="ko-KR"/>
              </w:rPr>
              <w:t xml:space="preserve"> (NOTE)</w:t>
            </w:r>
          </w:p>
        </w:tc>
        <w:tc>
          <w:tcPr>
            <w:tcW w:w="1134" w:type="dxa"/>
          </w:tcPr>
          <w:p w14:paraId="64822B45" w14:textId="77777777" w:rsidR="00F66FFA" w:rsidRPr="00074A3F" w:rsidRDefault="00F66FFA" w:rsidP="00F66FFA">
            <w:pPr>
              <w:pStyle w:val="TAL"/>
              <w:rPr>
                <w:lang w:eastAsia="ko-KR"/>
              </w:rPr>
            </w:pPr>
            <w:r w:rsidRPr="00074A3F">
              <w:rPr>
                <w:lang w:eastAsia="ko-KR"/>
              </w:rPr>
              <w:t>octet m-3*</w:t>
            </w:r>
          </w:p>
          <w:p w14:paraId="5B81103D" w14:textId="70C2DA78" w:rsidR="00F926CF" w:rsidRPr="00EC4ACE" w:rsidRDefault="00F66FFA" w:rsidP="00F66FFA">
            <w:pPr>
              <w:pStyle w:val="TAL"/>
              <w:rPr>
                <w:lang w:eastAsia="ko-KR"/>
              </w:rPr>
            </w:pPr>
            <w:r w:rsidRPr="00074A3F">
              <w:rPr>
                <w:lang w:eastAsia="ko-KR"/>
              </w:rPr>
              <w:t>octet m*</w:t>
            </w:r>
          </w:p>
        </w:tc>
      </w:tr>
    </w:tbl>
    <w:p w14:paraId="442BD9A4" w14:textId="0509436F" w:rsidR="001207A1" w:rsidRDefault="001207A1" w:rsidP="001207A1">
      <w:pPr>
        <w:pStyle w:val="TF"/>
      </w:pPr>
      <w:r w:rsidRPr="00EC4ACE">
        <w:t>Figure </w:t>
      </w:r>
      <w:r w:rsidR="00C0317B">
        <w:t>9.8</w:t>
      </w:r>
      <w:r w:rsidRPr="00EC4ACE">
        <w:t>.</w:t>
      </w:r>
      <w:r>
        <w:t>2</w:t>
      </w:r>
      <w:r w:rsidRPr="00EC4ACE">
        <w:t xml:space="preserve">: </w:t>
      </w:r>
      <w:r w:rsidRPr="00B64C94">
        <w:t>Stream filter instance</w:t>
      </w:r>
    </w:p>
    <w:p w14:paraId="4F6CA156" w14:textId="77777777" w:rsidR="004E7FA3" w:rsidRPr="00E924F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17B9286C" w14:textId="77777777" w:rsidTr="004E7FA3">
        <w:trPr>
          <w:cantSplit/>
          <w:jc w:val="center"/>
        </w:trPr>
        <w:tc>
          <w:tcPr>
            <w:tcW w:w="708" w:type="dxa"/>
          </w:tcPr>
          <w:p w14:paraId="3C9AC086" w14:textId="77777777" w:rsidR="001A5C83" w:rsidRPr="00EC4ACE" w:rsidRDefault="001A5C83" w:rsidP="004E7FA3">
            <w:pPr>
              <w:pStyle w:val="TAC"/>
            </w:pPr>
            <w:r w:rsidRPr="00EC4ACE">
              <w:t>8</w:t>
            </w:r>
          </w:p>
        </w:tc>
        <w:tc>
          <w:tcPr>
            <w:tcW w:w="709" w:type="dxa"/>
          </w:tcPr>
          <w:p w14:paraId="17D89E30" w14:textId="77777777" w:rsidR="001A5C83" w:rsidRPr="00EC4ACE" w:rsidRDefault="001A5C83" w:rsidP="004E7FA3">
            <w:pPr>
              <w:pStyle w:val="TAC"/>
            </w:pPr>
            <w:r w:rsidRPr="00EC4ACE">
              <w:t>7</w:t>
            </w:r>
          </w:p>
        </w:tc>
        <w:tc>
          <w:tcPr>
            <w:tcW w:w="709" w:type="dxa"/>
          </w:tcPr>
          <w:p w14:paraId="6C39522E" w14:textId="77777777" w:rsidR="001A5C83" w:rsidRPr="00EC4ACE" w:rsidRDefault="001A5C83" w:rsidP="004E7FA3">
            <w:pPr>
              <w:pStyle w:val="TAC"/>
            </w:pPr>
            <w:r w:rsidRPr="00EC4ACE">
              <w:t>6</w:t>
            </w:r>
          </w:p>
        </w:tc>
        <w:tc>
          <w:tcPr>
            <w:tcW w:w="709" w:type="dxa"/>
          </w:tcPr>
          <w:p w14:paraId="6E129822" w14:textId="77777777" w:rsidR="001A5C83" w:rsidRPr="00EC4ACE" w:rsidRDefault="001A5C83" w:rsidP="004E7FA3">
            <w:pPr>
              <w:pStyle w:val="TAC"/>
            </w:pPr>
            <w:r w:rsidRPr="00EC4ACE">
              <w:t>5</w:t>
            </w:r>
          </w:p>
        </w:tc>
        <w:tc>
          <w:tcPr>
            <w:tcW w:w="709" w:type="dxa"/>
          </w:tcPr>
          <w:p w14:paraId="5A634012" w14:textId="77777777" w:rsidR="001A5C83" w:rsidRPr="00EC4ACE" w:rsidRDefault="001A5C83" w:rsidP="004E7FA3">
            <w:pPr>
              <w:pStyle w:val="TAC"/>
            </w:pPr>
            <w:r w:rsidRPr="00EC4ACE">
              <w:t>4</w:t>
            </w:r>
          </w:p>
        </w:tc>
        <w:tc>
          <w:tcPr>
            <w:tcW w:w="709" w:type="dxa"/>
          </w:tcPr>
          <w:p w14:paraId="2C9DC5C9" w14:textId="77777777" w:rsidR="001A5C83" w:rsidRPr="00EC4ACE" w:rsidRDefault="001A5C83" w:rsidP="004E7FA3">
            <w:pPr>
              <w:pStyle w:val="TAC"/>
            </w:pPr>
            <w:r w:rsidRPr="00EC4ACE">
              <w:t>3</w:t>
            </w:r>
          </w:p>
        </w:tc>
        <w:tc>
          <w:tcPr>
            <w:tcW w:w="709" w:type="dxa"/>
          </w:tcPr>
          <w:p w14:paraId="3BB9824B" w14:textId="77777777" w:rsidR="001A5C83" w:rsidRPr="00EC4ACE" w:rsidRDefault="001A5C83" w:rsidP="004E7FA3">
            <w:pPr>
              <w:pStyle w:val="TAC"/>
            </w:pPr>
            <w:r w:rsidRPr="00EC4ACE">
              <w:t>2</w:t>
            </w:r>
          </w:p>
        </w:tc>
        <w:tc>
          <w:tcPr>
            <w:tcW w:w="709" w:type="dxa"/>
          </w:tcPr>
          <w:p w14:paraId="56C83BA8" w14:textId="77777777" w:rsidR="001A5C83" w:rsidRPr="00EC4ACE" w:rsidRDefault="001A5C83" w:rsidP="004E7FA3">
            <w:pPr>
              <w:pStyle w:val="TAC"/>
            </w:pPr>
            <w:r w:rsidRPr="00EC4ACE">
              <w:t>1</w:t>
            </w:r>
          </w:p>
        </w:tc>
        <w:tc>
          <w:tcPr>
            <w:tcW w:w="1134" w:type="dxa"/>
          </w:tcPr>
          <w:p w14:paraId="5AA56FA6" w14:textId="77777777" w:rsidR="001A5C83" w:rsidRPr="00EC4ACE" w:rsidRDefault="001A5C83" w:rsidP="004E7FA3">
            <w:pPr>
              <w:pStyle w:val="TAL"/>
            </w:pPr>
          </w:p>
        </w:tc>
      </w:tr>
      <w:tr w:rsidR="001A5C83" w:rsidRPr="00EC4ACE"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Pr>
          <w:p w14:paraId="688DC020"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EC4ACE" w:rsidRDefault="001A5C83" w:rsidP="004E7FA3">
            <w:pPr>
              <w:pStyle w:val="TAC"/>
              <w:rPr>
                <w:lang w:eastAsia="ko-KR"/>
              </w:rPr>
            </w:pPr>
            <w:r w:rsidRPr="00D5594F">
              <w:rPr>
                <w:lang w:eastAsia="ko-KR"/>
              </w:rPr>
              <w:t>tsnCpeNullDownDestMac</w:t>
            </w:r>
            <w:r w:rsidRPr="00B64C94">
              <w:rPr>
                <w:lang w:eastAsia="ko-KR"/>
              </w:rPr>
              <w:t xml:space="preserve"> </w:t>
            </w:r>
            <w:r w:rsidRPr="00EC4ACE">
              <w:rPr>
                <w:lang w:eastAsia="ko-KR"/>
              </w:rPr>
              <w:t>value</w:t>
            </w:r>
          </w:p>
        </w:tc>
        <w:tc>
          <w:tcPr>
            <w:tcW w:w="1134" w:type="dxa"/>
          </w:tcPr>
          <w:p w14:paraId="7EE16E33" w14:textId="77777777" w:rsidR="001A5C83" w:rsidRDefault="001A5C83" w:rsidP="004E7FA3">
            <w:pPr>
              <w:pStyle w:val="TAL"/>
              <w:rPr>
                <w:lang w:eastAsia="ko-KR"/>
              </w:rPr>
            </w:pPr>
            <w:r w:rsidRPr="00EC4ACE">
              <w:rPr>
                <w:lang w:eastAsia="ko-KR"/>
              </w:rPr>
              <w:t xml:space="preserve">octet </w:t>
            </w:r>
            <w:r>
              <w:rPr>
                <w:lang w:eastAsia="ko-KR"/>
              </w:rPr>
              <w:t>18</w:t>
            </w:r>
          </w:p>
          <w:p w14:paraId="294D991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B64C94" w:rsidRDefault="001A5C83" w:rsidP="004E7FA3">
            <w:pPr>
              <w:pStyle w:val="TAC"/>
              <w:rPr>
                <w:lang w:eastAsia="ko-KR"/>
              </w:rPr>
            </w:pPr>
            <w:r w:rsidRPr="00D5594F">
              <w:rPr>
                <w:lang w:eastAsia="ko-KR"/>
              </w:rPr>
              <w:t>tsnCpeNullDownTagged</w:t>
            </w:r>
            <w:r>
              <w:rPr>
                <w:lang w:eastAsia="ko-KR"/>
              </w:rPr>
              <w:t xml:space="preserve"> value</w:t>
            </w:r>
          </w:p>
        </w:tc>
        <w:tc>
          <w:tcPr>
            <w:tcW w:w="1134" w:type="dxa"/>
          </w:tcPr>
          <w:p w14:paraId="376BDEAF"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EC4ACE" w:rsidRDefault="001A5C83" w:rsidP="004E7FA3">
            <w:pPr>
              <w:pStyle w:val="TAC"/>
              <w:rPr>
                <w:lang w:eastAsia="ko-KR"/>
              </w:rPr>
            </w:pPr>
            <w:r w:rsidRPr="003A7C47">
              <w:rPr>
                <w:lang w:eastAsia="ko-KR"/>
              </w:rPr>
              <w:t>tsnCpeNullDownVlan</w:t>
            </w:r>
            <w:r w:rsidRPr="00B64C94">
              <w:rPr>
                <w:lang w:eastAsia="ko-KR"/>
              </w:rPr>
              <w:t xml:space="preserve"> </w:t>
            </w:r>
            <w:r>
              <w:rPr>
                <w:lang w:eastAsia="ko-KR"/>
              </w:rPr>
              <w:t>v</w:t>
            </w:r>
            <w:r w:rsidRPr="00EC4ACE">
              <w:rPr>
                <w:lang w:eastAsia="ko-KR"/>
              </w:rPr>
              <w:t>alue</w:t>
            </w:r>
          </w:p>
        </w:tc>
        <w:tc>
          <w:tcPr>
            <w:tcW w:w="1134" w:type="dxa"/>
          </w:tcPr>
          <w:p w14:paraId="5DE3D404" w14:textId="77777777" w:rsidR="001A5C83" w:rsidRDefault="001A5C83" w:rsidP="004E7FA3">
            <w:pPr>
              <w:pStyle w:val="TAL"/>
              <w:rPr>
                <w:lang w:eastAsia="ko-KR"/>
              </w:rPr>
            </w:pPr>
            <w:r w:rsidRPr="00EC4ACE">
              <w:rPr>
                <w:lang w:eastAsia="ko-KR"/>
              </w:rPr>
              <w:t xml:space="preserve">octet </w:t>
            </w:r>
            <w:r>
              <w:rPr>
                <w:lang w:eastAsia="ko-KR"/>
              </w:rPr>
              <w:t>25</w:t>
            </w:r>
          </w:p>
          <w:p w14:paraId="08497798"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45A43D53" w14:textId="63AD5CED" w:rsidR="001A5C83" w:rsidRDefault="001A5C83" w:rsidP="001A5C83">
      <w:pPr>
        <w:pStyle w:val="TF"/>
        <w:rPr>
          <w:lang w:eastAsia="ko-KR"/>
        </w:rPr>
      </w:pPr>
      <w:r w:rsidRPr="00EC4ACE">
        <w:t>Figure </w:t>
      </w:r>
      <w:r>
        <w:t>9.8</w:t>
      </w:r>
      <w:r w:rsidRPr="00EC4ACE">
        <w:t>.</w:t>
      </w:r>
      <w:r>
        <w:t>3</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1</w:t>
      </w:r>
    </w:p>
    <w:p w14:paraId="0CD2CFB6"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6D2B7684" w14:textId="77777777" w:rsidTr="00CA6DAF">
        <w:trPr>
          <w:cantSplit/>
          <w:jc w:val="center"/>
        </w:trPr>
        <w:tc>
          <w:tcPr>
            <w:tcW w:w="708" w:type="dxa"/>
            <w:tcBorders>
              <w:bottom w:val="single" w:sz="4" w:space="0" w:color="auto"/>
            </w:tcBorders>
          </w:tcPr>
          <w:p w14:paraId="48D168E0" w14:textId="77777777" w:rsidR="001A5C83" w:rsidRPr="00EC4ACE" w:rsidRDefault="001A5C83" w:rsidP="004E7FA3">
            <w:pPr>
              <w:pStyle w:val="TAC"/>
            </w:pPr>
            <w:r w:rsidRPr="00EC4ACE">
              <w:lastRenderedPageBreak/>
              <w:t>8</w:t>
            </w:r>
          </w:p>
        </w:tc>
        <w:tc>
          <w:tcPr>
            <w:tcW w:w="709" w:type="dxa"/>
            <w:tcBorders>
              <w:bottom w:val="single" w:sz="4" w:space="0" w:color="auto"/>
            </w:tcBorders>
          </w:tcPr>
          <w:p w14:paraId="24B13D68" w14:textId="77777777" w:rsidR="001A5C83" w:rsidRPr="00EC4ACE" w:rsidRDefault="001A5C83" w:rsidP="004E7FA3">
            <w:pPr>
              <w:pStyle w:val="TAC"/>
            </w:pPr>
            <w:r w:rsidRPr="00EC4ACE">
              <w:t>7</w:t>
            </w:r>
          </w:p>
        </w:tc>
        <w:tc>
          <w:tcPr>
            <w:tcW w:w="709" w:type="dxa"/>
            <w:tcBorders>
              <w:bottom w:val="single" w:sz="4" w:space="0" w:color="auto"/>
            </w:tcBorders>
          </w:tcPr>
          <w:p w14:paraId="3E8D8510" w14:textId="77777777" w:rsidR="001A5C83" w:rsidRPr="00EC4ACE" w:rsidRDefault="001A5C83" w:rsidP="004E7FA3">
            <w:pPr>
              <w:pStyle w:val="TAC"/>
            </w:pPr>
            <w:r w:rsidRPr="00EC4ACE">
              <w:t>6</w:t>
            </w:r>
          </w:p>
        </w:tc>
        <w:tc>
          <w:tcPr>
            <w:tcW w:w="709" w:type="dxa"/>
            <w:tcBorders>
              <w:bottom w:val="single" w:sz="4" w:space="0" w:color="auto"/>
            </w:tcBorders>
          </w:tcPr>
          <w:p w14:paraId="56369F30" w14:textId="77777777" w:rsidR="001A5C83" w:rsidRPr="00EC4ACE" w:rsidRDefault="001A5C83" w:rsidP="004E7FA3">
            <w:pPr>
              <w:pStyle w:val="TAC"/>
            </w:pPr>
            <w:r w:rsidRPr="00EC4ACE">
              <w:t>5</w:t>
            </w:r>
          </w:p>
        </w:tc>
        <w:tc>
          <w:tcPr>
            <w:tcW w:w="709" w:type="dxa"/>
            <w:tcBorders>
              <w:bottom w:val="single" w:sz="4" w:space="0" w:color="auto"/>
            </w:tcBorders>
          </w:tcPr>
          <w:p w14:paraId="0885CF41" w14:textId="77777777" w:rsidR="001A5C83" w:rsidRPr="00EC4ACE" w:rsidRDefault="001A5C83" w:rsidP="004E7FA3">
            <w:pPr>
              <w:pStyle w:val="TAC"/>
            </w:pPr>
            <w:r w:rsidRPr="00EC4ACE">
              <w:t>4</w:t>
            </w:r>
          </w:p>
        </w:tc>
        <w:tc>
          <w:tcPr>
            <w:tcW w:w="709" w:type="dxa"/>
            <w:tcBorders>
              <w:bottom w:val="single" w:sz="4" w:space="0" w:color="auto"/>
            </w:tcBorders>
          </w:tcPr>
          <w:p w14:paraId="106CA9C9" w14:textId="77777777" w:rsidR="001A5C83" w:rsidRPr="00EC4ACE" w:rsidRDefault="001A5C83" w:rsidP="004E7FA3">
            <w:pPr>
              <w:pStyle w:val="TAC"/>
            </w:pPr>
            <w:r w:rsidRPr="00EC4ACE">
              <w:t>3</w:t>
            </w:r>
          </w:p>
        </w:tc>
        <w:tc>
          <w:tcPr>
            <w:tcW w:w="709" w:type="dxa"/>
            <w:tcBorders>
              <w:bottom w:val="single" w:sz="4" w:space="0" w:color="auto"/>
            </w:tcBorders>
          </w:tcPr>
          <w:p w14:paraId="33BA4E33" w14:textId="77777777" w:rsidR="001A5C83" w:rsidRPr="00EC4ACE" w:rsidRDefault="001A5C83" w:rsidP="004E7FA3">
            <w:pPr>
              <w:pStyle w:val="TAC"/>
            </w:pPr>
            <w:r w:rsidRPr="00EC4ACE">
              <w:t>2</w:t>
            </w:r>
          </w:p>
        </w:tc>
        <w:tc>
          <w:tcPr>
            <w:tcW w:w="709" w:type="dxa"/>
            <w:tcBorders>
              <w:bottom w:val="single" w:sz="4" w:space="0" w:color="auto"/>
            </w:tcBorders>
          </w:tcPr>
          <w:p w14:paraId="0D56CDA0" w14:textId="77777777" w:rsidR="001A5C83" w:rsidRPr="00EC4ACE" w:rsidRDefault="001A5C83" w:rsidP="004E7FA3">
            <w:pPr>
              <w:pStyle w:val="TAC"/>
            </w:pPr>
            <w:r w:rsidRPr="00EC4ACE">
              <w:t>1</w:t>
            </w:r>
          </w:p>
        </w:tc>
        <w:tc>
          <w:tcPr>
            <w:tcW w:w="1134" w:type="dxa"/>
          </w:tcPr>
          <w:p w14:paraId="561B3775" w14:textId="77777777" w:rsidR="001A5C83" w:rsidRPr="00EC4ACE" w:rsidRDefault="001A5C83" w:rsidP="004E7FA3">
            <w:pPr>
              <w:pStyle w:val="TAL"/>
            </w:pPr>
          </w:p>
        </w:tc>
      </w:tr>
      <w:tr w:rsidR="001A5C83" w:rsidRPr="00EC4ACE"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29DDCA62"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EC4ACE" w:rsidRDefault="001A5C83" w:rsidP="004E7FA3">
            <w:pPr>
              <w:pStyle w:val="TAC"/>
              <w:rPr>
                <w:lang w:eastAsia="ko-KR"/>
              </w:rPr>
            </w:pPr>
            <w:r w:rsidRPr="007507B8">
              <w:rPr>
                <w:lang w:eastAsia="ko-KR"/>
              </w:rPr>
              <w:t>tsnCpeSmacVlanDownSrcMac</w:t>
            </w:r>
            <w:r>
              <w:rPr>
                <w:lang w:eastAsia="ko-KR"/>
              </w:rPr>
              <w:t xml:space="preserve"> </w:t>
            </w:r>
            <w:r w:rsidRPr="00EC4ACE">
              <w:rPr>
                <w:lang w:eastAsia="ko-KR"/>
              </w:rPr>
              <w:t>value</w:t>
            </w:r>
          </w:p>
        </w:tc>
        <w:tc>
          <w:tcPr>
            <w:tcW w:w="1134" w:type="dxa"/>
            <w:tcBorders>
              <w:left w:val="single" w:sz="4" w:space="0" w:color="auto"/>
            </w:tcBorders>
          </w:tcPr>
          <w:p w14:paraId="1DAE7072" w14:textId="77777777" w:rsidR="001A5C83" w:rsidRDefault="001A5C83" w:rsidP="004E7FA3">
            <w:pPr>
              <w:pStyle w:val="TAL"/>
              <w:rPr>
                <w:lang w:eastAsia="ko-KR"/>
              </w:rPr>
            </w:pPr>
            <w:r w:rsidRPr="00EC4ACE">
              <w:rPr>
                <w:lang w:eastAsia="ko-KR"/>
              </w:rPr>
              <w:t xml:space="preserve">octet </w:t>
            </w:r>
            <w:r>
              <w:rPr>
                <w:lang w:eastAsia="ko-KR"/>
              </w:rPr>
              <w:t>18</w:t>
            </w:r>
          </w:p>
          <w:p w14:paraId="481C887A"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B64C94" w:rsidRDefault="001A5C83" w:rsidP="004E7FA3">
            <w:pPr>
              <w:pStyle w:val="TAC"/>
              <w:rPr>
                <w:lang w:eastAsia="ko-KR"/>
              </w:rPr>
            </w:pPr>
            <w:r w:rsidRPr="00A4272D">
              <w:rPr>
                <w:lang w:eastAsia="ko-KR"/>
              </w:rPr>
              <w:t>tsnCpeSmacVlanDownTagged</w:t>
            </w:r>
            <w:r>
              <w:rPr>
                <w:lang w:eastAsia="ko-KR"/>
              </w:rPr>
              <w:t xml:space="preserve"> value</w:t>
            </w:r>
          </w:p>
        </w:tc>
        <w:tc>
          <w:tcPr>
            <w:tcW w:w="1134" w:type="dxa"/>
            <w:tcBorders>
              <w:left w:val="single" w:sz="4" w:space="0" w:color="auto"/>
            </w:tcBorders>
          </w:tcPr>
          <w:p w14:paraId="7F1AE23A"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EC4ACE" w:rsidRDefault="001A5C83" w:rsidP="004E7FA3">
            <w:pPr>
              <w:pStyle w:val="TAC"/>
              <w:rPr>
                <w:lang w:eastAsia="ko-KR"/>
              </w:rPr>
            </w:pPr>
            <w:r w:rsidRPr="009F608F">
              <w:rPr>
                <w:lang w:eastAsia="ko-KR"/>
              </w:rPr>
              <w:t>tsnCpeSmacVlanDownVlan</w:t>
            </w:r>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58271682" w14:textId="77777777" w:rsidR="001A5C83" w:rsidRDefault="001A5C83" w:rsidP="004E7FA3">
            <w:pPr>
              <w:pStyle w:val="TAL"/>
              <w:rPr>
                <w:lang w:eastAsia="ko-KR"/>
              </w:rPr>
            </w:pPr>
            <w:r w:rsidRPr="00EC4ACE">
              <w:rPr>
                <w:lang w:eastAsia="ko-KR"/>
              </w:rPr>
              <w:t xml:space="preserve">octet </w:t>
            </w:r>
            <w:r>
              <w:rPr>
                <w:lang w:eastAsia="ko-KR"/>
              </w:rPr>
              <w:t>25</w:t>
            </w:r>
          </w:p>
          <w:p w14:paraId="6E975E01"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15CFB643" w14:textId="07C18C46" w:rsidR="001A5C83" w:rsidRDefault="001A5C83" w:rsidP="001A5C83">
      <w:pPr>
        <w:pStyle w:val="TF"/>
        <w:rPr>
          <w:lang w:eastAsia="ko-KR"/>
        </w:rPr>
      </w:pPr>
      <w:r w:rsidRPr="00EC4ACE">
        <w:t>Figure </w:t>
      </w:r>
      <w:r>
        <w:t>9.8</w:t>
      </w:r>
      <w:r w:rsidRPr="00EC4ACE">
        <w:t>.</w:t>
      </w:r>
      <w:r>
        <w:t>4</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2</w:t>
      </w:r>
    </w:p>
    <w:p w14:paraId="272F08DC"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2C5FC07A" w14:textId="77777777" w:rsidTr="00CA6DAF">
        <w:trPr>
          <w:cantSplit/>
          <w:jc w:val="center"/>
        </w:trPr>
        <w:tc>
          <w:tcPr>
            <w:tcW w:w="708" w:type="dxa"/>
            <w:tcBorders>
              <w:bottom w:val="single" w:sz="4" w:space="0" w:color="auto"/>
            </w:tcBorders>
          </w:tcPr>
          <w:p w14:paraId="5C8FE089" w14:textId="77777777" w:rsidR="001A5C83" w:rsidRPr="00EC4ACE" w:rsidRDefault="001A5C83" w:rsidP="004E7FA3">
            <w:pPr>
              <w:pStyle w:val="TAC"/>
            </w:pPr>
            <w:r w:rsidRPr="00EC4ACE">
              <w:t>8</w:t>
            </w:r>
          </w:p>
        </w:tc>
        <w:tc>
          <w:tcPr>
            <w:tcW w:w="709" w:type="dxa"/>
            <w:tcBorders>
              <w:bottom w:val="single" w:sz="4" w:space="0" w:color="auto"/>
            </w:tcBorders>
          </w:tcPr>
          <w:p w14:paraId="16A5CA74" w14:textId="77777777" w:rsidR="001A5C83" w:rsidRPr="00EC4ACE" w:rsidRDefault="001A5C83" w:rsidP="004E7FA3">
            <w:pPr>
              <w:pStyle w:val="TAC"/>
            </w:pPr>
            <w:r w:rsidRPr="00EC4ACE">
              <w:t>7</w:t>
            </w:r>
          </w:p>
        </w:tc>
        <w:tc>
          <w:tcPr>
            <w:tcW w:w="709" w:type="dxa"/>
            <w:tcBorders>
              <w:bottom w:val="single" w:sz="4" w:space="0" w:color="auto"/>
            </w:tcBorders>
          </w:tcPr>
          <w:p w14:paraId="71548015" w14:textId="77777777" w:rsidR="001A5C83" w:rsidRPr="00EC4ACE" w:rsidRDefault="001A5C83" w:rsidP="004E7FA3">
            <w:pPr>
              <w:pStyle w:val="TAC"/>
            </w:pPr>
            <w:r w:rsidRPr="00EC4ACE">
              <w:t>6</w:t>
            </w:r>
          </w:p>
        </w:tc>
        <w:tc>
          <w:tcPr>
            <w:tcW w:w="709" w:type="dxa"/>
            <w:tcBorders>
              <w:bottom w:val="single" w:sz="4" w:space="0" w:color="auto"/>
            </w:tcBorders>
          </w:tcPr>
          <w:p w14:paraId="51C28B75" w14:textId="77777777" w:rsidR="001A5C83" w:rsidRPr="00EC4ACE" w:rsidRDefault="001A5C83" w:rsidP="004E7FA3">
            <w:pPr>
              <w:pStyle w:val="TAC"/>
            </w:pPr>
            <w:r w:rsidRPr="00EC4ACE">
              <w:t>5</w:t>
            </w:r>
          </w:p>
        </w:tc>
        <w:tc>
          <w:tcPr>
            <w:tcW w:w="709" w:type="dxa"/>
            <w:tcBorders>
              <w:bottom w:val="single" w:sz="4" w:space="0" w:color="auto"/>
            </w:tcBorders>
          </w:tcPr>
          <w:p w14:paraId="2F6CDBA6" w14:textId="77777777" w:rsidR="001A5C83" w:rsidRPr="00EC4ACE" w:rsidRDefault="001A5C83" w:rsidP="004E7FA3">
            <w:pPr>
              <w:pStyle w:val="TAC"/>
            </w:pPr>
            <w:r w:rsidRPr="00EC4ACE">
              <w:t>4</w:t>
            </w:r>
          </w:p>
        </w:tc>
        <w:tc>
          <w:tcPr>
            <w:tcW w:w="709" w:type="dxa"/>
            <w:tcBorders>
              <w:bottom w:val="single" w:sz="4" w:space="0" w:color="auto"/>
            </w:tcBorders>
          </w:tcPr>
          <w:p w14:paraId="7E334877" w14:textId="77777777" w:rsidR="001A5C83" w:rsidRPr="00EC4ACE" w:rsidRDefault="001A5C83" w:rsidP="004E7FA3">
            <w:pPr>
              <w:pStyle w:val="TAC"/>
            </w:pPr>
            <w:r w:rsidRPr="00EC4ACE">
              <w:t>3</w:t>
            </w:r>
          </w:p>
        </w:tc>
        <w:tc>
          <w:tcPr>
            <w:tcW w:w="709" w:type="dxa"/>
            <w:tcBorders>
              <w:bottom w:val="single" w:sz="4" w:space="0" w:color="auto"/>
            </w:tcBorders>
          </w:tcPr>
          <w:p w14:paraId="10700348" w14:textId="77777777" w:rsidR="001A5C83" w:rsidRPr="00EC4ACE" w:rsidRDefault="001A5C83" w:rsidP="004E7FA3">
            <w:pPr>
              <w:pStyle w:val="TAC"/>
            </w:pPr>
            <w:r w:rsidRPr="00EC4ACE">
              <w:t>2</w:t>
            </w:r>
          </w:p>
        </w:tc>
        <w:tc>
          <w:tcPr>
            <w:tcW w:w="709" w:type="dxa"/>
            <w:tcBorders>
              <w:bottom w:val="single" w:sz="4" w:space="0" w:color="auto"/>
            </w:tcBorders>
          </w:tcPr>
          <w:p w14:paraId="343A92FC" w14:textId="77777777" w:rsidR="001A5C83" w:rsidRPr="00EC4ACE" w:rsidRDefault="001A5C83" w:rsidP="004E7FA3">
            <w:pPr>
              <w:pStyle w:val="TAC"/>
            </w:pPr>
            <w:r w:rsidRPr="00EC4ACE">
              <w:t>1</w:t>
            </w:r>
          </w:p>
        </w:tc>
        <w:tc>
          <w:tcPr>
            <w:tcW w:w="1134" w:type="dxa"/>
          </w:tcPr>
          <w:p w14:paraId="46259F5E" w14:textId="77777777" w:rsidR="001A5C83" w:rsidRPr="00EC4ACE" w:rsidRDefault="001A5C83" w:rsidP="004E7FA3">
            <w:pPr>
              <w:pStyle w:val="TAL"/>
            </w:pPr>
          </w:p>
        </w:tc>
      </w:tr>
      <w:tr w:rsidR="001A5C83" w:rsidRPr="00EC4ACE"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596252D6"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EC4ACE" w:rsidRDefault="001A5C83" w:rsidP="004E7FA3">
            <w:pPr>
              <w:pStyle w:val="TAC"/>
              <w:rPr>
                <w:lang w:eastAsia="ko-KR"/>
              </w:rPr>
            </w:pPr>
            <w:r w:rsidRPr="00FD7457">
              <w:rPr>
                <w:lang w:eastAsia="ko-KR"/>
              </w:rPr>
              <w:t xml:space="preserve">tsnCpeDmacVlanDownDestMac </w:t>
            </w:r>
            <w:r w:rsidRPr="00EC4ACE">
              <w:rPr>
                <w:lang w:eastAsia="ko-KR"/>
              </w:rPr>
              <w:t>value</w:t>
            </w:r>
          </w:p>
        </w:tc>
        <w:tc>
          <w:tcPr>
            <w:tcW w:w="1134" w:type="dxa"/>
            <w:tcBorders>
              <w:left w:val="single" w:sz="4" w:space="0" w:color="auto"/>
            </w:tcBorders>
          </w:tcPr>
          <w:p w14:paraId="7489EA46" w14:textId="77777777" w:rsidR="001A5C83" w:rsidRDefault="001A5C83" w:rsidP="004E7FA3">
            <w:pPr>
              <w:pStyle w:val="TAL"/>
              <w:rPr>
                <w:lang w:eastAsia="ko-KR"/>
              </w:rPr>
            </w:pPr>
            <w:r w:rsidRPr="00EC4ACE">
              <w:rPr>
                <w:lang w:eastAsia="ko-KR"/>
              </w:rPr>
              <w:t xml:space="preserve">octet </w:t>
            </w:r>
            <w:r>
              <w:rPr>
                <w:lang w:eastAsia="ko-KR"/>
              </w:rPr>
              <w:t>18</w:t>
            </w:r>
          </w:p>
          <w:p w14:paraId="69ED7EF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B64C94" w:rsidRDefault="001A5C83" w:rsidP="004E7FA3">
            <w:pPr>
              <w:pStyle w:val="TAC"/>
              <w:rPr>
                <w:lang w:eastAsia="ko-KR"/>
              </w:rPr>
            </w:pPr>
            <w:r w:rsidRPr="008A4A68">
              <w:rPr>
                <w:lang w:eastAsia="ko-KR"/>
              </w:rPr>
              <w:t>tsnCpeDmacVlanDownTagged</w:t>
            </w:r>
            <w:r>
              <w:rPr>
                <w:lang w:eastAsia="ko-KR"/>
              </w:rPr>
              <w:t xml:space="preserve"> value</w:t>
            </w:r>
          </w:p>
        </w:tc>
        <w:tc>
          <w:tcPr>
            <w:tcW w:w="1134" w:type="dxa"/>
            <w:tcBorders>
              <w:left w:val="single" w:sz="4" w:space="0" w:color="auto"/>
            </w:tcBorders>
          </w:tcPr>
          <w:p w14:paraId="7CEB4BB8"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EC4ACE" w:rsidRDefault="001A5C83" w:rsidP="004E7FA3">
            <w:pPr>
              <w:pStyle w:val="TAC"/>
              <w:rPr>
                <w:lang w:eastAsia="ko-KR"/>
              </w:rPr>
            </w:pPr>
            <w:r w:rsidRPr="004A6E13">
              <w:rPr>
                <w:lang w:eastAsia="ko-KR"/>
              </w:rPr>
              <w:t xml:space="preserve">tsnCpeDmacVlanDownVlan </w:t>
            </w:r>
            <w:r>
              <w:rPr>
                <w:lang w:eastAsia="ko-KR"/>
              </w:rPr>
              <w:t>v</w:t>
            </w:r>
            <w:r w:rsidRPr="00EC4ACE">
              <w:rPr>
                <w:lang w:eastAsia="ko-KR"/>
              </w:rPr>
              <w:t>alue</w:t>
            </w:r>
          </w:p>
        </w:tc>
        <w:tc>
          <w:tcPr>
            <w:tcW w:w="1134" w:type="dxa"/>
            <w:tcBorders>
              <w:left w:val="single" w:sz="4" w:space="0" w:color="auto"/>
            </w:tcBorders>
          </w:tcPr>
          <w:p w14:paraId="1FF3E37E" w14:textId="77777777" w:rsidR="001A5C83" w:rsidRDefault="001A5C83" w:rsidP="004E7FA3">
            <w:pPr>
              <w:pStyle w:val="TAL"/>
              <w:rPr>
                <w:lang w:eastAsia="ko-KR"/>
              </w:rPr>
            </w:pPr>
            <w:r w:rsidRPr="00EC4ACE">
              <w:rPr>
                <w:lang w:eastAsia="ko-KR"/>
              </w:rPr>
              <w:t xml:space="preserve">octet </w:t>
            </w:r>
            <w:r>
              <w:rPr>
                <w:lang w:eastAsia="ko-KR"/>
              </w:rPr>
              <w:t>25</w:t>
            </w:r>
          </w:p>
          <w:p w14:paraId="6A6B0FB2"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r w:rsidR="001A5C83" w:rsidRPr="00EC4ACE"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4A6E13" w:rsidRDefault="001A5C83" w:rsidP="004E7FA3">
            <w:pPr>
              <w:pStyle w:val="TAC"/>
              <w:rPr>
                <w:lang w:eastAsia="ko-KR"/>
              </w:rPr>
            </w:pPr>
            <w:r w:rsidRPr="00DC70AB">
              <w:rPr>
                <w:lang w:eastAsia="ko-KR"/>
              </w:rPr>
              <w:t>tsnCpeDmacVlanDownPriority</w:t>
            </w:r>
            <w:r>
              <w:rPr>
                <w:lang w:eastAsia="ko-KR"/>
              </w:rPr>
              <w:t xml:space="preserve"> value</w:t>
            </w:r>
          </w:p>
        </w:tc>
        <w:tc>
          <w:tcPr>
            <w:tcW w:w="1134" w:type="dxa"/>
            <w:tcBorders>
              <w:left w:val="single" w:sz="4" w:space="0" w:color="auto"/>
            </w:tcBorders>
          </w:tcPr>
          <w:p w14:paraId="3C4CE22E" w14:textId="77777777" w:rsidR="001A5C83" w:rsidRPr="00EC4ACE" w:rsidRDefault="001A5C83" w:rsidP="004E7FA3">
            <w:pPr>
              <w:pStyle w:val="TAL"/>
              <w:rPr>
                <w:lang w:eastAsia="ko-KR"/>
              </w:rPr>
            </w:pPr>
            <w:r w:rsidRPr="00EC4ACE">
              <w:rPr>
                <w:lang w:eastAsia="ko-KR"/>
              </w:rPr>
              <w:t xml:space="preserve">octet </w:t>
            </w:r>
            <w:r>
              <w:rPr>
                <w:lang w:eastAsia="ko-KR"/>
              </w:rPr>
              <w:t>27</w:t>
            </w:r>
          </w:p>
        </w:tc>
      </w:tr>
      <w:tr w:rsidR="001A5C83" w:rsidRPr="00EC4ACE"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4A6E13" w:rsidRDefault="001A5C83" w:rsidP="004E7FA3">
            <w:pPr>
              <w:pStyle w:val="TAC"/>
              <w:rPr>
                <w:lang w:eastAsia="ko-KR"/>
              </w:rPr>
            </w:pPr>
            <w:r w:rsidRPr="003B5DA3">
              <w:rPr>
                <w:lang w:eastAsia="ko-KR"/>
              </w:rPr>
              <w:t>tsnCpeDmacVlanUpDestMac</w:t>
            </w:r>
            <w:r>
              <w:rPr>
                <w:lang w:eastAsia="ko-KR"/>
              </w:rPr>
              <w:t xml:space="preserve"> value</w:t>
            </w:r>
          </w:p>
        </w:tc>
        <w:tc>
          <w:tcPr>
            <w:tcW w:w="1134" w:type="dxa"/>
            <w:tcBorders>
              <w:left w:val="single" w:sz="4" w:space="0" w:color="auto"/>
            </w:tcBorders>
          </w:tcPr>
          <w:p w14:paraId="0535C19B" w14:textId="77777777" w:rsidR="001A5C83" w:rsidRDefault="001A5C83" w:rsidP="004E7FA3">
            <w:pPr>
              <w:pStyle w:val="TAL"/>
              <w:rPr>
                <w:lang w:eastAsia="ko-KR"/>
              </w:rPr>
            </w:pPr>
            <w:r w:rsidRPr="00EC4ACE">
              <w:rPr>
                <w:lang w:eastAsia="ko-KR"/>
              </w:rPr>
              <w:t xml:space="preserve">octet </w:t>
            </w:r>
            <w:r>
              <w:rPr>
                <w:lang w:eastAsia="ko-KR"/>
              </w:rPr>
              <w:t>28</w:t>
            </w:r>
          </w:p>
          <w:p w14:paraId="7A51011E" w14:textId="77777777" w:rsidR="001A5C83" w:rsidRPr="00EC4ACE" w:rsidRDefault="001A5C83" w:rsidP="004E7FA3">
            <w:pPr>
              <w:pStyle w:val="TAL"/>
              <w:rPr>
                <w:lang w:eastAsia="ko-KR"/>
              </w:rPr>
            </w:pPr>
            <w:r w:rsidRPr="00EC4ACE">
              <w:rPr>
                <w:lang w:eastAsia="ko-KR"/>
              </w:rPr>
              <w:t xml:space="preserve">octet </w:t>
            </w:r>
            <w:r>
              <w:rPr>
                <w:lang w:eastAsia="ko-KR"/>
              </w:rPr>
              <w:t>33</w:t>
            </w:r>
          </w:p>
        </w:tc>
      </w:tr>
      <w:tr w:rsidR="001A5C83" w:rsidRPr="00EC4ACE"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4A6E13" w:rsidRDefault="001A5C83" w:rsidP="004E7FA3">
            <w:pPr>
              <w:pStyle w:val="TAC"/>
              <w:rPr>
                <w:lang w:eastAsia="ko-KR"/>
              </w:rPr>
            </w:pPr>
            <w:r w:rsidRPr="003B5DA3">
              <w:rPr>
                <w:lang w:eastAsia="ko-KR"/>
              </w:rPr>
              <w:t>tsnCpeDmacVlanUpTagged</w:t>
            </w:r>
            <w:r>
              <w:rPr>
                <w:lang w:eastAsia="ko-KR"/>
              </w:rPr>
              <w:t xml:space="preserve"> value</w:t>
            </w:r>
          </w:p>
        </w:tc>
        <w:tc>
          <w:tcPr>
            <w:tcW w:w="1134" w:type="dxa"/>
            <w:tcBorders>
              <w:left w:val="single" w:sz="4" w:space="0" w:color="auto"/>
            </w:tcBorders>
          </w:tcPr>
          <w:p w14:paraId="3068EF3E" w14:textId="77777777" w:rsidR="001A5C83" w:rsidRPr="00EC4ACE" w:rsidRDefault="001A5C83" w:rsidP="004E7FA3">
            <w:pPr>
              <w:pStyle w:val="TAL"/>
              <w:rPr>
                <w:lang w:eastAsia="ko-KR"/>
              </w:rPr>
            </w:pPr>
            <w:r w:rsidRPr="00EC4ACE">
              <w:rPr>
                <w:lang w:eastAsia="ko-KR"/>
              </w:rPr>
              <w:t xml:space="preserve">octet </w:t>
            </w:r>
            <w:r>
              <w:rPr>
                <w:lang w:eastAsia="ko-KR"/>
              </w:rPr>
              <w:t>34</w:t>
            </w:r>
          </w:p>
        </w:tc>
      </w:tr>
      <w:tr w:rsidR="001A5C83" w:rsidRPr="00EC4ACE"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3B5DA3" w:rsidRDefault="001A5C83" w:rsidP="004E7FA3">
            <w:pPr>
              <w:pStyle w:val="TAC"/>
              <w:rPr>
                <w:lang w:eastAsia="ko-KR"/>
              </w:rPr>
            </w:pPr>
            <w:r w:rsidRPr="00EE5A5A">
              <w:rPr>
                <w:lang w:eastAsia="ko-KR"/>
              </w:rPr>
              <w:t>tsnCpeDmacVlanUpVlan</w:t>
            </w:r>
            <w:r>
              <w:rPr>
                <w:lang w:eastAsia="ko-KR"/>
              </w:rPr>
              <w:t xml:space="preserve"> value</w:t>
            </w:r>
          </w:p>
        </w:tc>
        <w:tc>
          <w:tcPr>
            <w:tcW w:w="1134" w:type="dxa"/>
            <w:tcBorders>
              <w:left w:val="single" w:sz="4" w:space="0" w:color="auto"/>
            </w:tcBorders>
          </w:tcPr>
          <w:p w14:paraId="3E196952" w14:textId="77777777" w:rsidR="001A5C83" w:rsidRDefault="001A5C83" w:rsidP="004E7FA3">
            <w:pPr>
              <w:pStyle w:val="TAL"/>
              <w:rPr>
                <w:lang w:eastAsia="ko-KR"/>
              </w:rPr>
            </w:pPr>
            <w:r w:rsidRPr="00EC4ACE">
              <w:rPr>
                <w:lang w:eastAsia="ko-KR"/>
              </w:rPr>
              <w:t xml:space="preserve">octet </w:t>
            </w:r>
            <w:r>
              <w:rPr>
                <w:lang w:eastAsia="ko-KR"/>
              </w:rPr>
              <w:t>35</w:t>
            </w:r>
          </w:p>
          <w:p w14:paraId="6FEA36B8" w14:textId="77777777" w:rsidR="001A5C83" w:rsidRPr="00EC4ACE" w:rsidRDefault="001A5C83" w:rsidP="004E7FA3">
            <w:pPr>
              <w:pStyle w:val="TAL"/>
              <w:rPr>
                <w:lang w:eastAsia="ko-KR"/>
              </w:rPr>
            </w:pPr>
            <w:r w:rsidRPr="00EC4ACE">
              <w:rPr>
                <w:lang w:eastAsia="ko-KR"/>
              </w:rPr>
              <w:t xml:space="preserve">octet </w:t>
            </w:r>
            <w:r>
              <w:rPr>
                <w:lang w:eastAsia="ko-KR"/>
              </w:rPr>
              <w:t>36</w:t>
            </w:r>
          </w:p>
        </w:tc>
      </w:tr>
      <w:tr w:rsidR="001A5C83" w:rsidRPr="00EC4ACE"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EE5A5A" w:rsidRDefault="001A5C83" w:rsidP="004E7FA3">
            <w:pPr>
              <w:pStyle w:val="TAC"/>
              <w:rPr>
                <w:lang w:eastAsia="ko-KR"/>
              </w:rPr>
            </w:pPr>
            <w:r w:rsidRPr="00EE5A5A">
              <w:rPr>
                <w:lang w:eastAsia="ko-KR"/>
              </w:rPr>
              <w:t>tsnCpeDmacVlanUpPriority</w:t>
            </w:r>
            <w:r>
              <w:rPr>
                <w:lang w:eastAsia="ko-KR"/>
              </w:rPr>
              <w:t xml:space="preserve"> value</w:t>
            </w:r>
          </w:p>
        </w:tc>
        <w:tc>
          <w:tcPr>
            <w:tcW w:w="1134" w:type="dxa"/>
            <w:tcBorders>
              <w:left w:val="single" w:sz="4" w:space="0" w:color="auto"/>
            </w:tcBorders>
          </w:tcPr>
          <w:p w14:paraId="62F56E27" w14:textId="77777777" w:rsidR="001A5C83" w:rsidRPr="00EC4ACE" w:rsidRDefault="001A5C83" w:rsidP="004E7FA3">
            <w:pPr>
              <w:pStyle w:val="TAL"/>
              <w:rPr>
                <w:lang w:eastAsia="ko-KR"/>
              </w:rPr>
            </w:pPr>
            <w:r w:rsidRPr="00EC4ACE">
              <w:rPr>
                <w:lang w:eastAsia="ko-KR"/>
              </w:rPr>
              <w:t xml:space="preserve">octet </w:t>
            </w:r>
            <w:r>
              <w:rPr>
                <w:lang w:eastAsia="ko-KR"/>
              </w:rPr>
              <w:t>37</w:t>
            </w:r>
          </w:p>
        </w:tc>
      </w:tr>
    </w:tbl>
    <w:p w14:paraId="30D9479F" w14:textId="77777777" w:rsidR="001A5C83" w:rsidRPr="00E924F1" w:rsidRDefault="001A5C83" w:rsidP="001A5C83">
      <w:pPr>
        <w:pStyle w:val="TF"/>
      </w:pPr>
      <w:r w:rsidRPr="00EC4ACE">
        <w:t>Figure </w:t>
      </w:r>
      <w:r>
        <w:t>9.8</w:t>
      </w:r>
      <w:r w:rsidRPr="00EC4ACE">
        <w:t>.</w:t>
      </w:r>
      <w:r>
        <w:t>5</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3</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4E7FA3">
        <w:trPr>
          <w:cantSplit/>
          <w:jc w:val="center"/>
        </w:trPr>
        <w:tc>
          <w:tcPr>
            <w:tcW w:w="7097" w:type="dxa"/>
          </w:tcPr>
          <w:p w14:paraId="0ED113A3" w14:textId="19EE5BBE" w:rsidR="001207A1" w:rsidRPr="00E91C71" w:rsidRDefault="001207A1" w:rsidP="004E7FA3">
            <w:pPr>
              <w:pStyle w:val="TAL"/>
              <w:rPr>
                <w:rFonts w:cs="Arial"/>
              </w:rPr>
            </w:pPr>
            <w:r w:rsidRPr="00930653">
              <w:rPr>
                <w:rFonts w:cs="Arial"/>
              </w:rPr>
              <w:lastRenderedPageBreak/>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sidR="00457F95">
              <w:rPr>
                <w:rFonts w:cs="Arial"/>
              </w:rPr>
              <w:t>o</w:t>
            </w:r>
            <w:r w:rsidRPr="00930653">
              <w:rPr>
                <w:rFonts w:cs="Arial"/>
              </w:rPr>
              <w:t>)</w:t>
            </w:r>
          </w:p>
        </w:tc>
      </w:tr>
      <w:tr w:rsidR="001207A1" w:rsidRPr="00EC4ACE" w14:paraId="044AD790" w14:textId="77777777" w:rsidTr="004E7FA3">
        <w:trPr>
          <w:cantSplit/>
          <w:jc w:val="center"/>
        </w:trPr>
        <w:tc>
          <w:tcPr>
            <w:tcW w:w="7097" w:type="dxa"/>
          </w:tcPr>
          <w:p w14:paraId="27AF1F27" w14:textId="77777777" w:rsidR="001207A1" w:rsidRPr="00EC4ACE" w:rsidRDefault="001207A1" w:rsidP="004E7FA3">
            <w:pPr>
              <w:pStyle w:val="TAL"/>
            </w:pPr>
          </w:p>
        </w:tc>
      </w:tr>
      <w:tr w:rsidR="001207A1" w:rsidRPr="00EC4ACE" w14:paraId="6E6F8350" w14:textId="77777777" w:rsidTr="004E7FA3">
        <w:trPr>
          <w:cantSplit/>
          <w:jc w:val="center"/>
        </w:trPr>
        <w:tc>
          <w:tcPr>
            <w:tcW w:w="7097" w:type="dxa"/>
          </w:tcPr>
          <w:p w14:paraId="463C7239" w14:textId="684258A5" w:rsidR="001207A1" w:rsidRDefault="001207A1" w:rsidP="004E7FA3">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rsidR="00DB1517">
              <w:t>o</w:t>
            </w:r>
            <w:r w:rsidRPr="00EC4ACE">
              <w:t>)</w:t>
            </w:r>
          </w:p>
          <w:p w14:paraId="17F6D66B" w14:textId="77777777" w:rsidR="001207A1" w:rsidRPr="00EC4ACE" w:rsidRDefault="001207A1" w:rsidP="004E7FA3">
            <w:pPr>
              <w:pStyle w:val="TAL"/>
            </w:pPr>
          </w:p>
          <w:p w14:paraId="738C74F3" w14:textId="77777777" w:rsidR="001207A1" w:rsidRPr="00EC4ACE" w:rsidRDefault="001207A1" w:rsidP="004E7FA3">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4E7FA3">
        <w:trPr>
          <w:cantSplit/>
          <w:jc w:val="center"/>
        </w:trPr>
        <w:tc>
          <w:tcPr>
            <w:tcW w:w="7097" w:type="dxa"/>
          </w:tcPr>
          <w:p w14:paraId="470D89C6" w14:textId="77777777" w:rsidR="001207A1" w:rsidRPr="00EC4ACE" w:rsidRDefault="001207A1" w:rsidP="004E7FA3">
            <w:pPr>
              <w:pStyle w:val="TAL"/>
            </w:pPr>
          </w:p>
        </w:tc>
      </w:tr>
      <w:tr w:rsidR="001207A1" w:rsidRPr="00EC4ACE" w14:paraId="59DCCE95" w14:textId="77777777" w:rsidTr="004E7FA3">
        <w:trPr>
          <w:cantSplit/>
          <w:jc w:val="center"/>
        </w:trPr>
        <w:tc>
          <w:tcPr>
            <w:tcW w:w="7097" w:type="dxa"/>
          </w:tcPr>
          <w:p w14:paraId="4A312171" w14:textId="544F9CDD" w:rsidR="001207A1" w:rsidRPr="00EC4ACE" w:rsidRDefault="001207A1" w:rsidP="004E7FA3">
            <w:pPr>
              <w:pStyle w:val="TAL"/>
            </w:pPr>
            <w:r w:rsidRPr="00A72AF2">
              <w:rPr>
                <w:rFonts w:cs="Arial"/>
              </w:rPr>
              <w:t>Stream filter instance</w:t>
            </w:r>
            <w:r>
              <w:rPr>
                <w:rFonts w:cs="Arial"/>
              </w:rPr>
              <w:t xml:space="preserve"> (octets 4 to </w:t>
            </w:r>
            <w:r w:rsidR="007B57A3">
              <w:rPr>
                <w:rFonts w:cs="Arial"/>
              </w:rPr>
              <w:t>m</w:t>
            </w:r>
            <w:r>
              <w:rPr>
                <w:rFonts w:cs="Arial"/>
              </w:rPr>
              <w:t>)</w:t>
            </w:r>
          </w:p>
        </w:tc>
      </w:tr>
      <w:tr w:rsidR="001207A1" w:rsidRPr="00EC4ACE" w14:paraId="73493C34" w14:textId="77777777" w:rsidTr="004E7FA3">
        <w:trPr>
          <w:cantSplit/>
          <w:jc w:val="center"/>
        </w:trPr>
        <w:tc>
          <w:tcPr>
            <w:tcW w:w="7097" w:type="dxa"/>
          </w:tcPr>
          <w:p w14:paraId="06EDFE81" w14:textId="77777777" w:rsidR="001207A1" w:rsidRPr="00EC4ACE" w:rsidRDefault="001207A1" w:rsidP="004E7FA3">
            <w:pPr>
              <w:pStyle w:val="TAL"/>
            </w:pPr>
          </w:p>
        </w:tc>
      </w:tr>
      <w:tr w:rsidR="001207A1" w:rsidRPr="00EC4ACE" w14:paraId="1806AD6E" w14:textId="77777777" w:rsidTr="004E7FA3">
        <w:trPr>
          <w:cantSplit/>
          <w:jc w:val="center"/>
        </w:trPr>
        <w:tc>
          <w:tcPr>
            <w:tcW w:w="7097" w:type="dxa"/>
          </w:tcPr>
          <w:p w14:paraId="5B979093" w14:textId="77777777" w:rsidR="001207A1" w:rsidRDefault="001207A1" w:rsidP="004E7FA3">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4E7FA3">
            <w:pPr>
              <w:pStyle w:val="TAL"/>
              <w:rPr>
                <w:rFonts w:cs="Arial"/>
              </w:rPr>
            </w:pPr>
          </w:p>
          <w:p w14:paraId="6360EA3A" w14:textId="52FF9749" w:rsidR="001207A1" w:rsidRPr="00EC4ACE" w:rsidRDefault="001207A1" w:rsidP="004E7FA3">
            <w:pPr>
              <w:pStyle w:val="TAL"/>
            </w:pPr>
            <w:r w:rsidRPr="00993184">
              <w:t xml:space="preserve">Length of Stream </w:t>
            </w:r>
            <w:r>
              <w:t>filter</w:t>
            </w:r>
            <w:r w:rsidRPr="00993184">
              <w:t xml:space="preserve"> instance contents contains the length of the val</w:t>
            </w:r>
            <w:r w:rsidR="005C355F">
              <w:t>u</w:t>
            </w:r>
            <w:r w:rsidRPr="00993184">
              <w:t xml:space="preserve">e part of Stream </w:t>
            </w:r>
            <w:r>
              <w:t>filter</w:t>
            </w:r>
            <w:r w:rsidRPr="00993184">
              <w:t xml:space="preserve"> instance in octets.</w:t>
            </w:r>
          </w:p>
        </w:tc>
      </w:tr>
      <w:tr w:rsidR="001207A1" w:rsidRPr="00EC4ACE" w14:paraId="2B37B95D" w14:textId="77777777" w:rsidTr="004E7FA3">
        <w:trPr>
          <w:cantSplit/>
          <w:jc w:val="center"/>
        </w:trPr>
        <w:tc>
          <w:tcPr>
            <w:tcW w:w="7097" w:type="dxa"/>
          </w:tcPr>
          <w:p w14:paraId="53382030" w14:textId="77777777" w:rsidR="001207A1" w:rsidRPr="00EC4ACE" w:rsidRDefault="001207A1" w:rsidP="004E7FA3">
            <w:pPr>
              <w:pStyle w:val="TAL"/>
            </w:pPr>
          </w:p>
        </w:tc>
      </w:tr>
      <w:tr w:rsidR="001207A1" w:rsidRPr="00EC4ACE" w14:paraId="2AEA4D1D" w14:textId="77777777" w:rsidTr="004E7FA3">
        <w:trPr>
          <w:cantSplit/>
          <w:jc w:val="center"/>
        </w:trPr>
        <w:tc>
          <w:tcPr>
            <w:tcW w:w="7097" w:type="dxa"/>
          </w:tcPr>
          <w:p w14:paraId="355F20C6" w14:textId="497AB200" w:rsidR="001207A1" w:rsidRDefault="001207A1" w:rsidP="004E7FA3">
            <w:pPr>
              <w:pStyle w:val="TAL"/>
              <w:rPr>
                <w:rFonts w:cs="Arial"/>
              </w:rPr>
            </w:pPr>
            <w:r w:rsidRPr="00B64C94">
              <w:rPr>
                <w:lang w:eastAsia="ko-KR"/>
              </w:rPr>
              <w:t>PrioritySpec</w:t>
            </w:r>
            <w:r>
              <w:rPr>
                <w:lang w:eastAsia="ko-KR"/>
              </w:rPr>
              <w:t xml:space="preserve"> </w:t>
            </w:r>
            <w:r>
              <w:rPr>
                <w:rFonts w:cs="Arial"/>
              </w:rPr>
              <w:t xml:space="preserve">value (octets </w:t>
            </w:r>
            <w:r w:rsidR="004E61D4">
              <w:rPr>
                <w:rFonts w:cs="Arial"/>
              </w:rPr>
              <w:t>5</w:t>
            </w:r>
            <w:r>
              <w:rPr>
                <w:rFonts w:cs="Arial"/>
              </w:rPr>
              <w:t xml:space="preserve">to </w:t>
            </w:r>
            <w:r w:rsidR="008E3C6B">
              <w:rPr>
                <w:rFonts w:cs="Arial"/>
              </w:rPr>
              <w:t>8</w:t>
            </w:r>
            <w:r>
              <w:rPr>
                <w:rFonts w:cs="Arial"/>
              </w:rPr>
              <w:t>)</w:t>
            </w:r>
          </w:p>
          <w:p w14:paraId="1D792612" w14:textId="77777777" w:rsidR="001207A1" w:rsidRDefault="001207A1" w:rsidP="004E7FA3">
            <w:pPr>
              <w:pStyle w:val="TAL"/>
              <w:rPr>
                <w:rFonts w:cs="Arial"/>
              </w:rPr>
            </w:pPr>
          </w:p>
          <w:p w14:paraId="4BB647B8" w14:textId="47DCFE0C" w:rsidR="001207A1" w:rsidRPr="00B64C94" w:rsidRDefault="001207A1" w:rsidP="004E7FA3">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4E7FA3">
        <w:trPr>
          <w:cantSplit/>
          <w:jc w:val="center"/>
        </w:trPr>
        <w:tc>
          <w:tcPr>
            <w:tcW w:w="7097" w:type="dxa"/>
          </w:tcPr>
          <w:p w14:paraId="799D2141" w14:textId="77777777" w:rsidR="001207A1" w:rsidRPr="00B64C94" w:rsidRDefault="001207A1" w:rsidP="004E7FA3">
            <w:pPr>
              <w:pStyle w:val="TAL"/>
              <w:rPr>
                <w:lang w:eastAsia="ko-KR"/>
              </w:rPr>
            </w:pPr>
          </w:p>
        </w:tc>
      </w:tr>
      <w:tr w:rsidR="001207A1" w:rsidRPr="00EC4ACE" w14:paraId="4386B1EC" w14:textId="77777777" w:rsidTr="008F55A2">
        <w:trPr>
          <w:cantSplit/>
          <w:jc w:val="center"/>
        </w:trPr>
        <w:tc>
          <w:tcPr>
            <w:tcW w:w="7097" w:type="dxa"/>
          </w:tcPr>
          <w:p w14:paraId="70BFA415" w14:textId="69D0D7AA" w:rsidR="001207A1" w:rsidRDefault="001207A1" w:rsidP="004E7FA3">
            <w:pPr>
              <w:pStyle w:val="TAL"/>
              <w:rPr>
                <w:rFonts w:cs="Arial"/>
              </w:rPr>
            </w:pPr>
            <w:r w:rsidRPr="00B64C94">
              <w:rPr>
                <w:lang w:eastAsia="ko-KR"/>
              </w:rPr>
              <w:lastRenderedPageBreak/>
              <w:t>StreamGateInstanceID</w:t>
            </w:r>
            <w:r>
              <w:rPr>
                <w:lang w:eastAsia="ko-KR"/>
              </w:rPr>
              <w:t xml:space="preserve"> </w:t>
            </w:r>
            <w:r>
              <w:rPr>
                <w:rFonts w:cs="Arial"/>
              </w:rPr>
              <w:t xml:space="preserve">value (octets </w:t>
            </w:r>
            <w:r w:rsidR="00AF1E5C">
              <w:rPr>
                <w:rFonts w:cs="Arial"/>
              </w:rPr>
              <w:t>9</w:t>
            </w:r>
            <w:r>
              <w:rPr>
                <w:rFonts w:cs="Arial"/>
              </w:rPr>
              <w:t xml:space="preserve"> to </w:t>
            </w:r>
            <w:r w:rsidR="00ED53CA">
              <w:rPr>
                <w:rFonts w:cs="Arial"/>
              </w:rPr>
              <w:t>12</w:t>
            </w:r>
            <w:r>
              <w:rPr>
                <w:rFonts w:cs="Arial"/>
              </w:rPr>
              <w:t>)</w:t>
            </w:r>
          </w:p>
          <w:p w14:paraId="0306A8FA" w14:textId="77777777" w:rsidR="001207A1" w:rsidRDefault="001207A1" w:rsidP="004E7FA3">
            <w:pPr>
              <w:pStyle w:val="TAL"/>
            </w:pPr>
          </w:p>
          <w:p w14:paraId="318D2F4D" w14:textId="25E0B671" w:rsidR="001207A1" w:rsidRDefault="001207A1" w:rsidP="004E7FA3">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p w14:paraId="2936E213" w14:textId="77777777" w:rsidR="00AD6E10" w:rsidRDefault="00AD6E10" w:rsidP="00AD6E10">
            <w:pPr>
              <w:pStyle w:val="TAL"/>
              <w:rPr>
                <w:rFonts w:cs="Arial"/>
              </w:rPr>
            </w:pPr>
          </w:p>
          <w:p w14:paraId="67A60BA8" w14:textId="5C6852A1" w:rsidR="00AD6E10" w:rsidRDefault="00AD6E10" w:rsidP="00AD6E10">
            <w:pPr>
              <w:pStyle w:val="TAL"/>
              <w:rPr>
                <w:rFonts w:cs="Arial"/>
              </w:rPr>
            </w:pPr>
            <w:r w:rsidRPr="00BF5844">
              <w:rPr>
                <w:rFonts w:cs="Arial"/>
              </w:rPr>
              <w:t>tsnStreamIdIdentificationType</w:t>
            </w:r>
            <w:r>
              <w:rPr>
                <w:rFonts w:cs="Arial"/>
              </w:rPr>
              <w:t xml:space="preserve"> value (octets 13 to 16)</w:t>
            </w:r>
          </w:p>
          <w:p w14:paraId="32A79DC8" w14:textId="77777777" w:rsidR="001207A1" w:rsidRDefault="001207A1" w:rsidP="004E7FA3">
            <w:pPr>
              <w:pStyle w:val="TAL"/>
            </w:pPr>
          </w:p>
          <w:p w14:paraId="06836780" w14:textId="40555B9B" w:rsidR="00731556" w:rsidRDefault="00731556" w:rsidP="004E7FA3">
            <w:pPr>
              <w:pStyle w:val="TAL"/>
            </w:pPr>
            <w:r w:rsidRPr="00F60267">
              <w:rPr>
                <w:lang w:eastAsia="ko-KR"/>
              </w:rPr>
              <w:t>tsnStreamIdIdentificationT</w:t>
            </w:r>
            <w:r>
              <w:rPr>
                <w:lang w:eastAsia="ko-KR"/>
              </w:rPr>
              <w:t>ype</w:t>
            </w:r>
            <w:r>
              <w:rPr>
                <w:rFonts w:cs="Arial"/>
              </w:rPr>
              <w:t xml:space="preserve"> value</w:t>
            </w:r>
            <w:r w:rsidRPr="00DD7647">
              <w:t xml:space="preserve"> contains the value of </w:t>
            </w:r>
            <w:r w:rsidRPr="00F60267">
              <w:rPr>
                <w:lang w:eastAsia="ko-KR"/>
              </w:rPr>
              <w:t>tsnStreamIdIdentificationT</w:t>
            </w:r>
            <w:r>
              <w:rPr>
                <w:lang w:eastAsia="ko-KR"/>
              </w:rPr>
              <w:t>ype</w:t>
            </w:r>
            <w:r w:rsidRPr="00DD7647">
              <w:t xml:space="preserve"> </w:t>
            </w:r>
            <w:r w:rsidRPr="00972C99">
              <w:t xml:space="preserve">in the form of </w:t>
            </w:r>
            <w:r>
              <w:t>four</w:t>
            </w:r>
            <w:r w:rsidRPr="00972C99">
              <w:t xml:space="preserve"> octet</w:t>
            </w:r>
            <w:r>
              <w:t>s</w:t>
            </w:r>
            <w:r w:rsidRPr="00972C99">
              <w:t xml:space="preserve"> </w:t>
            </w:r>
            <w:r w:rsidRPr="00DD7647">
              <w:t>as specified in IEEE</w:t>
            </w:r>
            <w:r>
              <w:t> </w:t>
            </w:r>
            <w:r w:rsidR="00283AC9">
              <w:t>Std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F708FCA" w14:textId="77777777" w:rsidR="00731556" w:rsidRDefault="00731556" w:rsidP="004E7FA3">
            <w:pPr>
              <w:pStyle w:val="TAL"/>
            </w:pPr>
          </w:p>
          <w:p w14:paraId="60F8D6EE" w14:textId="2CC58FF8" w:rsidR="002D2359" w:rsidRDefault="002D2359" w:rsidP="004E7FA3">
            <w:pPr>
              <w:pStyle w:val="TAL"/>
              <w:rPr>
                <w:rFonts w:cs="Arial"/>
              </w:rPr>
            </w:pPr>
            <w:r w:rsidRPr="00DF332E">
              <w:rPr>
                <w:rFonts w:cs="Arial"/>
              </w:rPr>
              <w:t>tsnStreamIdParameters</w:t>
            </w:r>
            <w:r>
              <w:rPr>
                <w:rFonts w:cs="Arial"/>
              </w:rPr>
              <w:t xml:space="preserve"> (octets 17 to m</w:t>
            </w:r>
            <w:r w:rsidR="003F172E">
              <w:rPr>
                <w:rFonts w:cs="Arial"/>
              </w:rPr>
              <w:t>-4</w:t>
            </w:r>
            <w:r>
              <w:rPr>
                <w:rFonts w:cs="Arial"/>
              </w:rPr>
              <w:t>)</w:t>
            </w:r>
          </w:p>
          <w:p w14:paraId="2E98F042" w14:textId="77777777" w:rsidR="002D2359" w:rsidRDefault="002D2359" w:rsidP="004E7FA3">
            <w:pPr>
              <w:pStyle w:val="TAL"/>
              <w:rPr>
                <w:rFonts w:cs="Arial"/>
              </w:rPr>
            </w:pPr>
          </w:p>
          <w:p w14:paraId="25B2EC7E" w14:textId="77777777" w:rsidR="008C7D92" w:rsidRDefault="008C7D92" w:rsidP="008C7D92">
            <w:pPr>
              <w:pStyle w:val="TAL"/>
            </w:pPr>
            <w:r>
              <w:rPr>
                <w:lang w:eastAsia="ko-KR"/>
              </w:rPr>
              <w:t xml:space="preserve">Length of </w:t>
            </w:r>
            <w:r w:rsidRPr="00DF332E">
              <w:rPr>
                <w:rFonts w:cs="Arial"/>
              </w:rPr>
              <w:t>tsnStreamIdParameters</w:t>
            </w:r>
            <w:r w:rsidRPr="00993184">
              <w:rPr>
                <w:lang w:eastAsia="ko-KR"/>
              </w:rPr>
              <w:t xml:space="preserve"> </w:t>
            </w:r>
            <w:r>
              <w:rPr>
                <w:rFonts w:cs="Arial"/>
              </w:rPr>
              <w:t>(octet 17)</w:t>
            </w:r>
          </w:p>
          <w:p w14:paraId="3F7C57F2" w14:textId="77777777" w:rsidR="003611E1" w:rsidRDefault="003611E1" w:rsidP="003611E1">
            <w:pPr>
              <w:pStyle w:val="TAL"/>
            </w:pPr>
          </w:p>
          <w:p w14:paraId="0A06435A" w14:textId="30C638C3" w:rsidR="003611E1" w:rsidRDefault="003611E1" w:rsidP="003611E1">
            <w:pPr>
              <w:pStyle w:val="TAL"/>
              <w:rPr>
                <w:rFonts w:cs="Arial"/>
              </w:rPr>
            </w:pPr>
            <w:r w:rsidRPr="00993184">
              <w:t xml:space="preserve">Length of </w:t>
            </w:r>
            <w:r w:rsidRPr="00DF332E">
              <w:rPr>
                <w:rFonts w:cs="Arial"/>
              </w:rPr>
              <w:t>tsnStreamIdParameters</w:t>
            </w:r>
            <w:r w:rsidRPr="00993184">
              <w:t xml:space="preserve"> contents contains the length of the val</w:t>
            </w:r>
            <w:r>
              <w:t>ue</w:t>
            </w:r>
            <w:r w:rsidRPr="00993184">
              <w:t xml:space="preserve"> part of </w:t>
            </w:r>
            <w:r w:rsidRPr="00DF332E">
              <w:rPr>
                <w:rFonts w:cs="Arial"/>
              </w:rPr>
              <w:t>tsnStreamIdParameters</w:t>
            </w:r>
            <w:r w:rsidRPr="00993184">
              <w:t xml:space="preserve"> in octets.</w:t>
            </w:r>
          </w:p>
          <w:p w14:paraId="400819F6" w14:textId="77777777" w:rsidR="002D2359" w:rsidRDefault="002D2359" w:rsidP="004E7FA3">
            <w:pPr>
              <w:pStyle w:val="TAL"/>
            </w:pPr>
          </w:p>
          <w:p w14:paraId="76D403BD" w14:textId="77777777" w:rsidR="00E7294F" w:rsidRDefault="00E7294F" w:rsidP="00E7294F">
            <w:pPr>
              <w:pStyle w:val="TAL"/>
              <w:rPr>
                <w:rFonts w:cs="Arial"/>
              </w:rPr>
            </w:pPr>
            <w:r w:rsidRPr="00206F9D">
              <w:rPr>
                <w:lang w:eastAsia="ko-KR"/>
              </w:rPr>
              <w:t>tsnCpeNullDownDestMac value</w:t>
            </w:r>
            <w:r>
              <w:rPr>
                <w:lang w:eastAsia="ko-KR"/>
              </w:rPr>
              <w:t xml:space="preserve"> </w:t>
            </w:r>
            <w:r>
              <w:rPr>
                <w:rFonts w:cs="Arial"/>
              </w:rPr>
              <w:t>(octets 18 to 23)</w:t>
            </w:r>
          </w:p>
          <w:p w14:paraId="41B3FA38" w14:textId="77777777" w:rsidR="00E7294F" w:rsidRDefault="00E7294F" w:rsidP="004E7FA3">
            <w:pPr>
              <w:pStyle w:val="TAL"/>
            </w:pPr>
          </w:p>
          <w:p w14:paraId="77C35FCD" w14:textId="32D528D4" w:rsidR="00E7294F" w:rsidRDefault="002B7DCD" w:rsidP="004E7FA3">
            <w:pPr>
              <w:pStyle w:val="TAL"/>
            </w:pPr>
            <w:r w:rsidRPr="00206F9D">
              <w:rPr>
                <w:lang w:eastAsia="ko-KR"/>
              </w:rPr>
              <w:t xml:space="preserve">tsnCpeNullDownDestMac </w:t>
            </w:r>
            <w:r>
              <w:rPr>
                <w:rFonts w:cs="Arial"/>
              </w:rPr>
              <w:t>value</w:t>
            </w:r>
            <w:r w:rsidRPr="00DD7647">
              <w:t xml:space="preserve"> contains the value of </w:t>
            </w:r>
            <w:r w:rsidRPr="00206F9D">
              <w:rPr>
                <w:lang w:eastAsia="ko-KR"/>
              </w:rPr>
              <w:t>tsnCpeNullDownDestMac</w:t>
            </w:r>
            <w:r w:rsidRPr="00DD7647">
              <w:t xml:space="preserve"> as specified in IEEE</w:t>
            </w:r>
            <w:r>
              <w:t> </w:t>
            </w:r>
            <w:r w:rsidR="00815A7A">
              <w:t>Std </w:t>
            </w:r>
            <w:r w:rsidRPr="00DD7647">
              <w:t>802.1</w:t>
            </w:r>
            <w:r>
              <w:t>CB </w:t>
            </w:r>
            <w:r w:rsidRPr="00DD7647">
              <w:t>[</w:t>
            </w:r>
            <w:r>
              <w:t>10</w:t>
            </w:r>
            <w:r w:rsidRPr="00DD7647">
              <w:t xml:space="preserve">] </w:t>
            </w:r>
            <w:r>
              <w:t>clause 9.1.2.1.</w:t>
            </w:r>
          </w:p>
          <w:p w14:paraId="24E7AD9B" w14:textId="77777777" w:rsidR="002B7DCD" w:rsidRDefault="002B7DCD" w:rsidP="004E7FA3">
            <w:pPr>
              <w:pStyle w:val="TAL"/>
            </w:pPr>
          </w:p>
          <w:p w14:paraId="5EB8D288" w14:textId="77777777" w:rsidR="002432FB" w:rsidRDefault="002432FB" w:rsidP="002432FB">
            <w:pPr>
              <w:pStyle w:val="TAL"/>
              <w:rPr>
                <w:rFonts w:cs="Arial"/>
              </w:rPr>
            </w:pPr>
            <w:r w:rsidRPr="00EE26A8">
              <w:rPr>
                <w:lang w:eastAsia="ko-KR"/>
              </w:rPr>
              <w:t>tsnCpeNullDownTagged</w:t>
            </w:r>
            <w:r>
              <w:rPr>
                <w:lang w:eastAsia="ko-KR"/>
              </w:rPr>
              <w:t xml:space="preserve"> </w:t>
            </w:r>
            <w:r w:rsidRPr="00206F9D">
              <w:rPr>
                <w:lang w:eastAsia="ko-KR"/>
              </w:rPr>
              <w:t>value</w:t>
            </w:r>
            <w:r>
              <w:rPr>
                <w:lang w:eastAsia="ko-KR"/>
              </w:rPr>
              <w:t xml:space="preserve"> </w:t>
            </w:r>
            <w:r>
              <w:rPr>
                <w:rFonts w:cs="Arial"/>
              </w:rPr>
              <w:t>(octet 24)</w:t>
            </w:r>
          </w:p>
          <w:p w14:paraId="77420567" w14:textId="77777777" w:rsidR="002B7DCD" w:rsidRDefault="002B7DCD" w:rsidP="004E7FA3">
            <w:pPr>
              <w:pStyle w:val="TAL"/>
            </w:pPr>
          </w:p>
          <w:p w14:paraId="042AE60A" w14:textId="4D2212DB" w:rsidR="002432FB" w:rsidRDefault="00EE4B04" w:rsidP="004E7FA3">
            <w:pPr>
              <w:pStyle w:val="TAL"/>
            </w:pPr>
            <w:r w:rsidRPr="00EE26A8">
              <w:rPr>
                <w:lang w:eastAsia="ko-KR"/>
              </w:rPr>
              <w:t>tsnCpeNullDownTagged</w:t>
            </w:r>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EE26A8">
              <w:rPr>
                <w:lang w:eastAsia="ko-KR"/>
              </w:rPr>
              <w:t>tsnCpeNullDownTagged</w:t>
            </w:r>
            <w:r w:rsidRPr="00206F9D">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2A72A3DC" w14:textId="77777777" w:rsidR="00EE4B04" w:rsidRDefault="00EE4B04" w:rsidP="004E7FA3">
            <w:pPr>
              <w:pStyle w:val="TAL"/>
            </w:pPr>
          </w:p>
          <w:p w14:paraId="42E2FF43" w14:textId="77777777" w:rsidR="009A7EBF" w:rsidRDefault="009A7EBF" w:rsidP="009A7EBF">
            <w:pPr>
              <w:pStyle w:val="TAL"/>
              <w:rPr>
                <w:rFonts w:cs="Arial"/>
              </w:rPr>
            </w:pPr>
            <w:r w:rsidRPr="003A7C47">
              <w:rPr>
                <w:lang w:eastAsia="ko-KR"/>
              </w:rPr>
              <w:t>tsnCpeNullDownVlan</w:t>
            </w:r>
            <w:r>
              <w:rPr>
                <w:lang w:eastAsia="ko-KR"/>
              </w:rPr>
              <w:t xml:space="preserve"> value </w:t>
            </w:r>
            <w:r>
              <w:rPr>
                <w:rFonts w:cs="Arial"/>
              </w:rPr>
              <w:t>(octets 25 to 26)</w:t>
            </w:r>
          </w:p>
          <w:p w14:paraId="2195AFD8" w14:textId="77777777" w:rsidR="003D3CAC" w:rsidRDefault="003D3CAC" w:rsidP="004E7FA3">
            <w:pPr>
              <w:pStyle w:val="TAL"/>
            </w:pPr>
          </w:p>
          <w:p w14:paraId="05822EE5" w14:textId="2EB37A0B" w:rsidR="009A7EBF" w:rsidRDefault="005A2277" w:rsidP="004E7FA3">
            <w:pPr>
              <w:pStyle w:val="TAL"/>
            </w:pPr>
            <w:r w:rsidRPr="003A7C47">
              <w:rPr>
                <w:lang w:eastAsia="ko-KR"/>
              </w:rPr>
              <w:t>tsnCpeNullDownVlan</w:t>
            </w:r>
            <w:r>
              <w:rPr>
                <w:lang w:eastAsia="ko-KR"/>
              </w:rPr>
              <w:t xml:space="preserve"> </w:t>
            </w:r>
            <w:r>
              <w:rPr>
                <w:rFonts w:cs="Arial"/>
              </w:rPr>
              <w:t>value</w:t>
            </w:r>
            <w:r w:rsidRPr="00DD7647">
              <w:t xml:space="preserve"> contains the value of </w:t>
            </w:r>
            <w:r w:rsidRPr="003A7C47">
              <w:rPr>
                <w:lang w:eastAsia="ko-KR"/>
              </w:rPr>
              <w:t>tsnCpeNullDownVlan</w:t>
            </w:r>
            <w:r w:rsidRPr="00DD7647">
              <w:t xml:space="preserve"> as specified in IEEE</w:t>
            </w:r>
            <w:r>
              <w:t> </w:t>
            </w:r>
            <w:r w:rsidR="00815A7A">
              <w:t>Std </w:t>
            </w:r>
            <w:r w:rsidRPr="00DD7647">
              <w:t>802.1</w:t>
            </w:r>
            <w:r>
              <w:t>CB </w:t>
            </w:r>
            <w:r w:rsidRPr="00DD7647">
              <w:t>[</w:t>
            </w:r>
            <w:r>
              <w:t>10</w:t>
            </w:r>
            <w:r w:rsidRPr="00DD7647">
              <w:t xml:space="preserve">] </w:t>
            </w:r>
            <w:r>
              <w:t>clause 9.1.2.3.</w:t>
            </w:r>
          </w:p>
          <w:p w14:paraId="123F1BAD" w14:textId="77777777" w:rsidR="005A2277" w:rsidRDefault="005A2277" w:rsidP="004E7FA3">
            <w:pPr>
              <w:pStyle w:val="TAL"/>
            </w:pPr>
          </w:p>
          <w:p w14:paraId="17E59741" w14:textId="77777777" w:rsidR="009B4854" w:rsidRDefault="009B4854" w:rsidP="009B4854">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 value</w:t>
            </w:r>
            <w:r>
              <w:rPr>
                <w:lang w:eastAsia="ko-KR"/>
              </w:rPr>
              <w:t xml:space="preserve"> </w:t>
            </w:r>
            <w:r>
              <w:rPr>
                <w:rFonts w:cs="Arial"/>
              </w:rPr>
              <w:t>(octets 18 to 23)</w:t>
            </w:r>
          </w:p>
          <w:p w14:paraId="4D76DDC6" w14:textId="77777777" w:rsidR="009B4854" w:rsidRDefault="009B4854" w:rsidP="004E7FA3">
            <w:pPr>
              <w:pStyle w:val="TAL"/>
            </w:pPr>
          </w:p>
          <w:p w14:paraId="60722801" w14:textId="3C526284" w:rsidR="008D2E31" w:rsidRDefault="0069633B" w:rsidP="008D2E31">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 xml:space="preserve">Mac </w:t>
            </w:r>
            <w:r>
              <w:rPr>
                <w:rFonts w:cs="Arial"/>
              </w:rPr>
              <w:t>value</w:t>
            </w:r>
            <w:r w:rsidRPr="00DD7647">
              <w:t xml:space="preserve"> contains the value of </w:t>
            </w: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r w:rsidRPr="00DD7647">
              <w:t xml:space="preserve"> as specified in IEEE</w:t>
            </w:r>
            <w:r>
              <w:t> </w:t>
            </w:r>
            <w:r w:rsidR="00815A7A">
              <w:t>Std </w:t>
            </w:r>
            <w:r w:rsidRPr="00DD7647">
              <w:t>802.1</w:t>
            </w:r>
            <w:r>
              <w:t>CB </w:t>
            </w:r>
            <w:r w:rsidRPr="00DD7647">
              <w:t>[</w:t>
            </w:r>
            <w:r>
              <w:t>10</w:t>
            </w:r>
            <w:r w:rsidRPr="00DD7647">
              <w:t xml:space="preserve">] </w:t>
            </w:r>
            <w:r>
              <w:t>clause 9.1.3.1.</w:t>
            </w:r>
            <w:r w:rsidR="008D2E31" w:rsidRPr="00C05941">
              <w:rPr>
                <w:lang w:eastAsia="ko-KR"/>
              </w:rPr>
              <w:t xml:space="preserve"> tsnCpeSmacVlanDownTagged</w:t>
            </w:r>
            <w:r w:rsidR="008D2E31">
              <w:rPr>
                <w:lang w:eastAsia="ko-KR"/>
              </w:rPr>
              <w:t xml:space="preserve"> </w:t>
            </w:r>
            <w:r w:rsidR="008D2E31" w:rsidRPr="00206F9D">
              <w:rPr>
                <w:lang w:eastAsia="ko-KR"/>
              </w:rPr>
              <w:t>value</w:t>
            </w:r>
            <w:r w:rsidR="008D2E31">
              <w:rPr>
                <w:lang w:eastAsia="ko-KR"/>
              </w:rPr>
              <w:t xml:space="preserve"> </w:t>
            </w:r>
            <w:r w:rsidR="008D2E31">
              <w:rPr>
                <w:rFonts w:cs="Arial"/>
              </w:rPr>
              <w:t>(octet 24)</w:t>
            </w:r>
          </w:p>
          <w:p w14:paraId="3F880CE3" w14:textId="77777777" w:rsidR="009B4854" w:rsidRDefault="009B4854" w:rsidP="004E7FA3">
            <w:pPr>
              <w:pStyle w:val="TAL"/>
            </w:pPr>
          </w:p>
          <w:p w14:paraId="377F6059" w14:textId="42F8996D" w:rsidR="001D5D57" w:rsidRDefault="001D5D57" w:rsidP="004E7FA3">
            <w:pPr>
              <w:pStyle w:val="TAL"/>
            </w:pPr>
            <w:r w:rsidRPr="00C05941">
              <w:rPr>
                <w:lang w:eastAsia="ko-KR"/>
              </w:rPr>
              <w:t>tsnCpeSmacVlanDownTagged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C05941">
              <w:rPr>
                <w:lang w:eastAsia="ko-KR"/>
              </w:rPr>
              <w:t>tsnCpeSmacVlanDownTagged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223CCDAE" w14:textId="77777777" w:rsidR="00D036F2" w:rsidRDefault="00D036F2" w:rsidP="004E7FA3">
            <w:pPr>
              <w:pStyle w:val="TAL"/>
            </w:pPr>
          </w:p>
          <w:p w14:paraId="37D021A2" w14:textId="77777777" w:rsidR="00D036F2" w:rsidRDefault="00D036F2" w:rsidP="00D036F2">
            <w:pPr>
              <w:pStyle w:val="TAL"/>
              <w:rPr>
                <w:rFonts w:cs="Arial"/>
              </w:rPr>
            </w:pPr>
            <w:r w:rsidRPr="00B57C33">
              <w:rPr>
                <w:lang w:eastAsia="ko-KR"/>
              </w:rPr>
              <w:t>tsnCpeSmacVlanDownVlan</w:t>
            </w:r>
            <w:r>
              <w:rPr>
                <w:lang w:eastAsia="ko-KR"/>
              </w:rPr>
              <w:t xml:space="preserve"> value </w:t>
            </w:r>
            <w:r>
              <w:rPr>
                <w:rFonts w:cs="Arial"/>
              </w:rPr>
              <w:t>(octets 25 to 26)</w:t>
            </w:r>
          </w:p>
          <w:p w14:paraId="5BEF11E4" w14:textId="77777777" w:rsidR="00D036F2" w:rsidRDefault="00D036F2" w:rsidP="004E7FA3">
            <w:pPr>
              <w:pStyle w:val="TAL"/>
            </w:pPr>
          </w:p>
          <w:p w14:paraId="6BD3DEE2" w14:textId="02CB6631" w:rsidR="0089286F" w:rsidRDefault="0089286F" w:rsidP="004E7FA3">
            <w:pPr>
              <w:pStyle w:val="TAL"/>
            </w:pPr>
            <w:r w:rsidRPr="00E9003D">
              <w:rPr>
                <w:lang w:eastAsia="ko-KR"/>
              </w:rPr>
              <w:t>tsnCpeSmacVlanDownVlan</w:t>
            </w:r>
            <w:r>
              <w:rPr>
                <w:lang w:eastAsia="ko-KR"/>
              </w:rPr>
              <w:t xml:space="preserve"> </w:t>
            </w:r>
            <w:r>
              <w:rPr>
                <w:rFonts w:cs="Arial"/>
              </w:rPr>
              <w:t>value</w:t>
            </w:r>
            <w:r w:rsidRPr="00DD7647">
              <w:t xml:space="preserve"> contains the value of </w:t>
            </w:r>
            <w:r w:rsidRPr="00E9003D">
              <w:rPr>
                <w:lang w:eastAsia="ko-KR"/>
              </w:rPr>
              <w:t>tsnCpeSmacVlanDownVlan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9.1.3.3.</w:t>
            </w:r>
          </w:p>
          <w:p w14:paraId="10D3AAB2" w14:textId="77777777" w:rsidR="0089286F" w:rsidRDefault="0089286F" w:rsidP="004E7FA3">
            <w:pPr>
              <w:pStyle w:val="TAL"/>
            </w:pPr>
          </w:p>
          <w:p w14:paraId="0287FA55" w14:textId="77777777" w:rsidR="00D675B6" w:rsidRDefault="00D675B6" w:rsidP="00D675B6">
            <w:pPr>
              <w:pStyle w:val="TAL"/>
              <w:rPr>
                <w:rFonts w:cs="Arial"/>
              </w:rPr>
            </w:pPr>
            <w:r w:rsidRPr="000A1720">
              <w:rPr>
                <w:lang w:eastAsia="ko-KR"/>
              </w:rPr>
              <w:t>tsnCpeDmacVlanDownDestMac</w:t>
            </w:r>
            <w:r w:rsidRPr="00206F9D">
              <w:rPr>
                <w:lang w:eastAsia="ko-KR"/>
              </w:rPr>
              <w:t xml:space="preserve"> value</w:t>
            </w:r>
            <w:r>
              <w:rPr>
                <w:lang w:eastAsia="ko-KR"/>
              </w:rPr>
              <w:t xml:space="preserve"> </w:t>
            </w:r>
            <w:r>
              <w:rPr>
                <w:rFonts w:cs="Arial"/>
              </w:rPr>
              <w:t>(octets 18 to 23)</w:t>
            </w:r>
          </w:p>
          <w:p w14:paraId="36608BAE" w14:textId="77777777" w:rsidR="0089286F" w:rsidRDefault="0089286F" w:rsidP="004E7FA3">
            <w:pPr>
              <w:pStyle w:val="TAL"/>
            </w:pPr>
          </w:p>
          <w:p w14:paraId="5691245C" w14:textId="10848718" w:rsidR="00E85892" w:rsidRDefault="00E85892" w:rsidP="004E7FA3">
            <w:pPr>
              <w:pStyle w:val="TAL"/>
            </w:pPr>
            <w:r w:rsidRPr="000A1720">
              <w:rPr>
                <w:lang w:eastAsia="ko-KR"/>
              </w:rPr>
              <w:t>tsnCpeDmacVlanDownDestMac</w:t>
            </w:r>
            <w:r w:rsidRPr="00206F9D">
              <w:rPr>
                <w:lang w:eastAsia="ko-KR"/>
              </w:rPr>
              <w:t xml:space="preserve"> </w:t>
            </w:r>
            <w:r>
              <w:rPr>
                <w:rFonts w:cs="Arial"/>
              </w:rPr>
              <w:t>value</w:t>
            </w:r>
            <w:r w:rsidRPr="00DD7647">
              <w:t xml:space="preserve"> contains the value of </w:t>
            </w:r>
            <w:r w:rsidRPr="000A1720">
              <w:rPr>
                <w:lang w:eastAsia="ko-KR"/>
              </w:rPr>
              <w:t>tsnCpeDmacVlanDownDestMac</w:t>
            </w:r>
            <w:r w:rsidRPr="00DD7647">
              <w:t xml:space="preserve"> as specified in IEEE</w:t>
            </w:r>
            <w:r>
              <w:t> </w:t>
            </w:r>
            <w:r w:rsidR="00815A7A">
              <w:t>Std </w:t>
            </w:r>
            <w:r w:rsidRPr="00DD7647">
              <w:t>802.1</w:t>
            </w:r>
            <w:r>
              <w:t>CB </w:t>
            </w:r>
            <w:r w:rsidRPr="00DD7647">
              <w:t>[</w:t>
            </w:r>
            <w:r>
              <w:t>10</w:t>
            </w:r>
            <w:r w:rsidRPr="00DD7647">
              <w:t xml:space="preserve">] </w:t>
            </w:r>
            <w:r>
              <w:t>clause 9.1.4.1.</w:t>
            </w:r>
          </w:p>
          <w:p w14:paraId="0E07D307" w14:textId="77777777" w:rsidR="00E85892" w:rsidRDefault="00E85892" w:rsidP="004E7FA3">
            <w:pPr>
              <w:pStyle w:val="TAL"/>
            </w:pPr>
          </w:p>
          <w:p w14:paraId="1196A76E" w14:textId="77777777" w:rsidR="00623546" w:rsidRDefault="00623546" w:rsidP="004E7FA3">
            <w:pPr>
              <w:pStyle w:val="TAL"/>
              <w:rPr>
                <w:rFonts w:cs="Arial"/>
              </w:rPr>
            </w:pPr>
            <w:r w:rsidRPr="00D177BC">
              <w:rPr>
                <w:lang w:eastAsia="ko-KR"/>
              </w:rPr>
              <w:t>tsnCpeDmacVlanDownTagged</w:t>
            </w:r>
            <w:r>
              <w:rPr>
                <w:lang w:eastAsia="ko-KR"/>
              </w:rPr>
              <w:t xml:space="preserve"> </w:t>
            </w:r>
            <w:r w:rsidRPr="00206F9D">
              <w:rPr>
                <w:lang w:eastAsia="ko-KR"/>
              </w:rPr>
              <w:t>value</w:t>
            </w:r>
            <w:r>
              <w:rPr>
                <w:lang w:eastAsia="ko-KR"/>
              </w:rPr>
              <w:t xml:space="preserve"> </w:t>
            </w:r>
            <w:r>
              <w:rPr>
                <w:rFonts w:cs="Arial"/>
              </w:rPr>
              <w:t>(octet 24)</w:t>
            </w:r>
          </w:p>
          <w:p w14:paraId="60324114" w14:textId="77777777" w:rsidR="00623546" w:rsidRDefault="00623546" w:rsidP="004E7FA3">
            <w:pPr>
              <w:pStyle w:val="TAL"/>
              <w:rPr>
                <w:rFonts w:cs="Arial"/>
              </w:rPr>
            </w:pPr>
          </w:p>
          <w:p w14:paraId="5855F7AF" w14:textId="3D4FD4CD" w:rsidR="00623546" w:rsidRDefault="00DC5D2A" w:rsidP="004E7FA3">
            <w:pPr>
              <w:pStyle w:val="TAL"/>
            </w:pPr>
            <w:r w:rsidRPr="00D177BC">
              <w:rPr>
                <w:lang w:eastAsia="ko-KR"/>
              </w:rPr>
              <w:t>tsnCpeDmacVlanDownTagged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D177BC">
              <w:rPr>
                <w:lang w:eastAsia="ko-KR"/>
              </w:rPr>
              <w:t>tsnCpeDmacVlanDownTagged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 xml:space="preserve">clause 9.1.4.2 in the form of a binary encoded octet. Value “tagged” is encoded as binary 0, value </w:t>
            </w:r>
            <w:r>
              <w:lastRenderedPageBreak/>
              <w:t>“priority” is encoded as binary 1, and value “all” is encoded as binary 2. All other values are reserved.</w:t>
            </w:r>
          </w:p>
          <w:p w14:paraId="231E5F02" w14:textId="77777777" w:rsidR="00DC5D2A" w:rsidRDefault="00DC5D2A" w:rsidP="004E7FA3">
            <w:pPr>
              <w:pStyle w:val="TAL"/>
            </w:pPr>
          </w:p>
          <w:p w14:paraId="35B23736" w14:textId="77777777" w:rsidR="00EA7A14" w:rsidRDefault="00EA7A14" w:rsidP="00EA7A14">
            <w:pPr>
              <w:pStyle w:val="TAL"/>
              <w:rPr>
                <w:rFonts w:cs="Arial"/>
              </w:rPr>
            </w:pPr>
            <w:r w:rsidRPr="00182D73">
              <w:rPr>
                <w:lang w:eastAsia="ko-KR"/>
              </w:rPr>
              <w:t>tsnCpeDmacVlanDownVlan</w:t>
            </w:r>
            <w:r>
              <w:rPr>
                <w:lang w:eastAsia="ko-KR"/>
              </w:rPr>
              <w:t xml:space="preserve"> value </w:t>
            </w:r>
            <w:r>
              <w:rPr>
                <w:rFonts w:cs="Arial"/>
              </w:rPr>
              <w:t>(octets 25 to 26)</w:t>
            </w:r>
          </w:p>
          <w:p w14:paraId="6C8B74DF" w14:textId="77777777" w:rsidR="00DC5D2A" w:rsidRDefault="00DC5D2A" w:rsidP="004E7FA3">
            <w:pPr>
              <w:pStyle w:val="TAL"/>
            </w:pPr>
          </w:p>
          <w:p w14:paraId="309D5588" w14:textId="4E1DA498" w:rsidR="00EA7A14" w:rsidRDefault="003A559A" w:rsidP="004E7FA3">
            <w:pPr>
              <w:pStyle w:val="TAL"/>
            </w:pPr>
            <w:r w:rsidRPr="00182D73">
              <w:rPr>
                <w:lang w:eastAsia="ko-KR"/>
              </w:rPr>
              <w:t>tsnCpeDmacVlanDownVlan</w:t>
            </w:r>
            <w:r>
              <w:rPr>
                <w:lang w:eastAsia="ko-KR"/>
              </w:rPr>
              <w:t xml:space="preserve"> </w:t>
            </w:r>
            <w:r>
              <w:rPr>
                <w:rFonts w:cs="Arial"/>
              </w:rPr>
              <w:t>value</w:t>
            </w:r>
            <w:r w:rsidRPr="00DD7647">
              <w:t xml:space="preserve"> contains the value of </w:t>
            </w:r>
            <w:r w:rsidRPr="00182D73">
              <w:rPr>
                <w:lang w:eastAsia="ko-KR"/>
              </w:rPr>
              <w:t>tsnCpeDmacVlanDownVlan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9.1.4.3.</w:t>
            </w:r>
          </w:p>
          <w:p w14:paraId="5BC1F5C1" w14:textId="77777777" w:rsidR="003A559A" w:rsidRDefault="003A559A" w:rsidP="004E7FA3">
            <w:pPr>
              <w:pStyle w:val="TAL"/>
            </w:pPr>
          </w:p>
          <w:p w14:paraId="6720477B" w14:textId="77777777" w:rsidR="003900FF" w:rsidRDefault="003900FF" w:rsidP="003900FF">
            <w:pPr>
              <w:pStyle w:val="TAL"/>
              <w:rPr>
                <w:rFonts w:cs="Arial"/>
              </w:rPr>
            </w:pPr>
            <w:r w:rsidRPr="00D82F4F">
              <w:rPr>
                <w:lang w:eastAsia="ko-KR"/>
              </w:rPr>
              <w:t>tsnCpeDmacVlanDownPriority</w:t>
            </w:r>
            <w:r>
              <w:rPr>
                <w:lang w:eastAsia="ko-KR"/>
              </w:rPr>
              <w:t xml:space="preserve"> value </w:t>
            </w:r>
            <w:r>
              <w:rPr>
                <w:rFonts w:cs="Arial"/>
              </w:rPr>
              <w:t>(octet 27)</w:t>
            </w:r>
          </w:p>
          <w:p w14:paraId="5C633562" w14:textId="77777777" w:rsidR="003900FF" w:rsidRDefault="003900FF" w:rsidP="003900FF">
            <w:pPr>
              <w:pStyle w:val="TAL"/>
              <w:rPr>
                <w:lang w:eastAsia="ko-KR"/>
              </w:rPr>
            </w:pPr>
          </w:p>
          <w:p w14:paraId="60C70CCE" w14:textId="0557C4E8" w:rsidR="003A559A" w:rsidRDefault="00C45036" w:rsidP="004E7FA3">
            <w:pPr>
              <w:pStyle w:val="TAL"/>
            </w:pPr>
            <w:r w:rsidRPr="00637157">
              <w:rPr>
                <w:lang w:eastAsia="ko-KR"/>
              </w:rPr>
              <w:t>tsnCpeDmacVlanDownPriority</w:t>
            </w:r>
            <w:r>
              <w:rPr>
                <w:lang w:eastAsia="ko-KR"/>
              </w:rPr>
              <w:t xml:space="preserve"> </w:t>
            </w:r>
            <w:r>
              <w:rPr>
                <w:rFonts w:cs="Arial"/>
              </w:rPr>
              <w:t>value</w:t>
            </w:r>
            <w:r w:rsidRPr="00DD7647">
              <w:t xml:space="preserve"> contains the value of </w:t>
            </w:r>
            <w:r w:rsidRPr="00637157">
              <w:rPr>
                <w:lang w:eastAsia="ko-KR"/>
              </w:rPr>
              <w:t>tsnCpeDmacVlanDownPriority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9.1.4.4.</w:t>
            </w:r>
          </w:p>
          <w:p w14:paraId="700B4B5B" w14:textId="214056EB" w:rsidR="00C45036" w:rsidRDefault="00C45036" w:rsidP="004E7FA3">
            <w:pPr>
              <w:pStyle w:val="TAL"/>
            </w:pPr>
          </w:p>
          <w:p w14:paraId="46CE5487" w14:textId="77777777" w:rsidR="00AE5F32" w:rsidRDefault="00AE5F32" w:rsidP="00AE5F32">
            <w:pPr>
              <w:pStyle w:val="TAL"/>
              <w:rPr>
                <w:rFonts w:cs="Arial"/>
              </w:rPr>
            </w:pPr>
            <w:r w:rsidRPr="00651129">
              <w:rPr>
                <w:lang w:eastAsia="ko-KR"/>
              </w:rPr>
              <w:t>tsnCpeDmacVlanUpDestMac</w:t>
            </w:r>
            <w:r w:rsidRPr="00206F9D">
              <w:rPr>
                <w:lang w:eastAsia="ko-KR"/>
              </w:rPr>
              <w:t xml:space="preserve"> value</w:t>
            </w:r>
            <w:r>
              <w:rPr>
                <w:lang w:eastAsia="ko-KR"/>
              </w:rPr>
              <w:t xml:space="preserve"> </w:t>
            </w:r>
            <w:r>
              <w:rPr>
                <w:rFonts w:cs="Arial"/>
              </w:rPr>
              <w:t>(octets 28 to 33)</w:t>
            </w:r>
          </w:p>
          <w:p w14:paraId="3C5333F0" w14:textId="281857A5" w:rsidR="00C45036" w:rsidRDefault="00C45036" w:rsidP="004E7FA3">
            <w:pPr>
              <w:pStyle w:val="TAL"/>
            </w:pPr>
          </w:p>
          <w:p w14:paraId="48E71F6B" w14:textId="72AFDCC4" w:rsidR="00AE5F32" w:rsidRDefault="003C3EE2" w:rsidP="004E7FA3">
            <w:pPr>
              <w:pStyle w:val="TAL"/>
            </w:pPr>
            <w:r w:rsidRPr="00651129">
              <w:rPr>
                <w:lang w:eastAsia="ko-KR"/>
              </w:rPr>
              <w:t>tsnCpeDmacVlanUpDestMac</w:t>
            </w:r>
            <w:r w:rsidRPr="00206F9D">
              <w:rPr>
                <w:lang w:eastAsia="ko-KR"/>
              </w:rPr>
              <w:t xml:space="preserve"> </w:t>
            </w:r>
            <w:r>
              <w:rPr>
                <w:rFonts w:cs="Arial"/>
              </w:rPr>
              <w:t>value</w:t>
            </w:r>
            <w:r w:rsidRPr="00DD7647">
              <w:t xml:space="preserve"> contains the value of </w:t>
            </w:r>
            <w:r w:rsidRPr="001E734E">
              <w:rPr>
                <w:lang w:eastAsia="ko-KR"/>
              </w:rPr>
              <w:t>tsnCpeDmacVlanUpDestMac</w:t>
            </w:r>
            <w:r w:rsidRPr="00DD7647">
              <w:t xml:space="preserve"> as specified in IEEE</w:t>
            </w:r>
            <w:r>
              <w:t> </w:t>
            </w:r>
            <w:r w:rsidR="00815A7A">
              <w:t>Std </w:t>
            </w:r>
            <w:r w:rsidRPr="00DD7647">
              <w:t>802.1</w:t>
            </w:r>
            <w:r>
              <w:t>CB </w:t>
            </w:r>
            <w:r w:rsidRPr="00DD7647">
              <w:t>[</w:t>
            </w:r>
            <w:r>
              <w:t>10</w:t>
            </w:r>
            <w:r w:rsidRPr="00DD7647">
              <w:t xml:space="preserve">] </w:t>
            </w:r>
            <w:r>
              <w:t>clause 9.1.4.5.</w:t>
            </w:r>
          </w:p>
          <w:p w14:paraId="736A501E" w14:textId="395BF327" w:rsidR="003C3EE2" w:rsidRDefault="003C3EE2" w:rsidP="004E7FA3">
            <w:pPr>
              <w:pStyle w:val="TAL"/>
            </w:pPr>
          </w:p>
          <w:p w14:paraId="34FEC977" w14:textId="77777777" w:rsidR="007A06A7" w:rsidRDefault="007A06A7" w:rsidP="007A06A7">
            <w:pPr>
              <w:pStyle w:val="TAL"/>
              <w:rPr>
                <w:rFonts w:cs="Arial"/>
              </w:rPr>
            </w:pPr>
            <w:r w:rsidRPr="002948FB">
              <w:rPr>
                <w:lang w:eastAsia="ko-KR"/>
              </w:rPr>
              <w:t>tsnCpeDmacVlanUpTagged</w:t>
            </w:r>
            <w:r>
              <w:rPr>
                <w:lang w:eastAsia="ko-KR"/>
              </w:rPr>
              <w:t xml:space="preserve"> </w:t>
            </w:r>
            <w:r w:rsidRPr="00206F9D">
              <w:rPr>
                <w:lang w:eastAsia="ko-KR"/>
              </w:rPr>
              <w:t>value</w:t>
            </w:r>
            <w:r>
              <w:rPr>
                <w:lang w:eastAsia="ko-KR"/>
              </w:rPr>
              <w:t xml:space="preserve"> </w:t>
            </w:r>
            <w:r>
              <w:rPr>
                <w:rFonts w:cs="Arial"/>
              </w:rPr>
              <w:t>(octet 34)</w:t>
            </w:r>
          </w:p>
          <w:p w14:paraId="178BFE41" w14:textId="1D7ED019" w:rsidR="003C3EE2" w:rsidRDefault="003C3EE2" w:rsidP="004E7FA3">
            <w:pPr>
              <w:pStyle w:val="TAL"/>
            </w:pPr>
          </w:p>
          <w:p w14:paraId="250214D8" w14:textId="0457333A" w:rsidR="007A06A7" w:rsidRDefault="00D400EC" w:rsidP="004E7FA3">
            <w:pPr>
              <w:pStyle w:val="TAL"/>
            </w:pPr>
            <w:r w:rsidRPr="002948FB">
              <w:rPr>
                <w:lang w:eastAsia="ko-KR"/>
              </w:rPr>
              <w:t>tsnCpeDmacVlanUpTagged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2948FB">
              <w:rPr>
                <w:lang w:eastAsia="ko-KR"/>
              </w:rPr>
              <w:t>tsnCpeDmacVlanUpTagged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5159FC89" w14:textId="55D985F1" w:rsidR="00D400EC" w:rsidRDefault="00D400EC" w:rsidP="004E7FA3">
            <w:pPr>
              <w:pStyle w:val="TAL"/>
            </w:pPr>
          </w:p>
          <w:p w14:paraId="1F5A83C7" w14:textId="77777777" w:rsidR="00863CFD" w:rsidRDefault="00863CFD" w:rsidP="00863CFD">
            <w:pPr>
              <w:pStyle w:val="TAL"/>
              <w:rPr>
                <w:rFonts w:cs="Arial"/>
              </w:rPr>
            </w:pPr>
            <w:r w:rsidRPr="000D7B2C">
              <w:rPr>
                <w:lang w:eastAsia="ko-KR"/>
              </w:rPr>
              <w:t>tsnCpeDmacVlanUpVlan</w:t>
            </w:r>
            <w:r>
              <w:rPr>
                <w:lang w:eastAsia="ko-KR"/>
              </w:rPr>
              <w:t xml:space="preserve"> value </w:t>
            </w:r>
            <w:r>
              <w:rPr>
                <w:rFonts w:cs="Arial"/>
              </w:rPr>
              <w:t>(octets 35 to 36)</w:t>
            </w:r>
          </w:p>
          <w:p w14:paraId="14F45EB9" w14:textId="272724F9" w:rsidR="00D400EC" w:rsidRDefault="00D400EC" w:rsidP="004E7FA3">
            <w:pPr>
              <w:pStyle w:val="TAL"/>
            </w:pPr>
          </w:p>
          <w:p w14:paraId="23C23C46" w14:textId="70D9B84D" w:rsidR="00863CFD" w:rsidRDefault="001E6B17" w:rsidP="004E7FA3">
            <w:pPr>
              <w:pStyle w:val="TAL"/>
            </w:pPr>
            <w:r w:rsidRPr="000D7B2C">
              <w:rPr>
                <w:lang w:eastAsia="ko-KR"/>
              </w:rPr>
              <w:t>tsnCpeDmacVlanUpVlan</w:t>
            </w:r>
            <w:r>
              <w:rPr>
                <w:lang w:eastAsia="ko-KR"/>
              </w:rPr>
              <w:t xml:space="preserve"> </w:t>
            </w:r>
            <w:r>
              <w:rPr>
                <w:rFonts w:cs="Arial"/>
              </w:rPr>
              <w:t>value</w:t>
            </w:r>
            <w:r w:rsidRPr="00DD7647">
              <w:t xml:space="preserve"> contains the value of </w:t>
            </w:r>
            <w:r w:rsidRPr="000D7B2C">
              <w:rPr>
                <w:lang w:eastAsia="ko-KR"/>
              </w:rPr>
              <w:t>tsnCpeDmacVlanUpVlan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9.1.4.7.</w:t>
            </w:r>
          </w:p>
          <w:p w14:paraId="04AB1101" w14:textId="0C16A6D1" w:rsidR="001E6B17" w:rsidRDefault="001E6B17" w:rsidP="004E7FA3">
            <w:pPr>
              <w:pStyle w:val="TAL"/>
            </w:pPr>
          </w:p>
          <w:p w14:paraId="4C69B350" w14:textId="77777777" w:rsidR="005769B4" w:rsidRDefault="005769B4" w:rsidP="005769B4">
            <w:pPr>
              <w:pStyle w:val="TAL"/>
              <w:rPr>
                <w:rFonts w:cs="Arial"/>
              </w:rPr>
            </w:pPr>
            <w:r w:rsidRPr="002C3634">
              <w:rPr>
                <w:lang w:eastAsia="ko-KR"/>
              </w:rPr>
              <w:t>tsnCpeDmacVlanUpPriority</w:t>
            </w:r>
            <w:r>
              <w:rPr>
                <w:lang w:eastAsia="ko-KR"/>
              </w:rPr>
              <w:t xml:space="preserve"> value </w:t>
            </w:r>
            <w:r>
              <w:rPr>
                <w:rFonts w:cs="Arial"/>
              </w:rPr>
              <w:t>(octet 37)</w:t>
            </w:r>
          </w:p>
          <w:p w14:paraId="5C0A62FC" w14:textId="4D5A3236" w:rsidR="001E6B17" w:rsidRDefault="001E6B17" w:rsidP="004E7FA3">
            <w:pPr>
              <w:pStyle w:val="TAL"/>
            </w:pPr>
          </w:p>
          <w:p w14:paraId="184513F7" w14:textId="61823FAF" w:rsidR="005769B4" w:rsidRDefault="00BA3DCA" w:rsidP="004E7FA3">
            <w:pPr>
              <w:pStyle w:val="TAL"/>
            </w:pPr>
            <w:r w:rsidRPr="002C3634">
              <w:rPr>
                <w:lang w:eastAsia="ko-KR"/>
              </w:rPr>
              <w:t>tsnCpeDmacVlanUpPriority</w:t>
            </w:r>
            <w:r>
              <w:rPr>
                <w:lang w:eastAsia="ko-KR"/>
              </w:rPr>
              <w:t xml:space="preserve"> </w:t>
            </w:r>
            <w:r>
              <w:rPr>
                <w:rFonts w:cs="Arial"/>
              </w:rPr>
              <w:t>value</w:t>
            </w:r>
            <w:r w:rsidRPr="00DD7647">
              <w:t xml:space="preserve"> contains the value of </w:t>
            </w:r>
            <w:r w:rsidRPr="002C3634">
              <w:rPr>
                <w:lang w:eastAsia="ko-KR"/>
              </w:rPr>
              <w:t>tsnCpeDmacVlanUpPriority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9.1.4.8.</w:t>
            </w:r>
          </w:p>
          <w:p w14:paraId="105C6476" w14:textId="72812DCD" w:rsidR="003900FF" w:rsidRPr="00B64C94" w:rsidRDefault="003900FF" w:rsidP="004E7FA3">
            <w:pPr>
              <w:pStyle w:val="TAL"/>
            </w:pPr>
          </w:p>
        </w:tc>
      </w:tr>
      <w:tr w:rsidR="00F07C80" w:rsidRPr="00EC4ACE" w14:paraId="034FFE87" w14:textId="77777777" w:rsidTr="008F55A2">
        <w:trPr>
          <w:cantSplit/>
          <w:jc w:val="center"/>
        </w:trPr>
        <w:tc>
          <w:tcPr>
            <w:tcW w:w="7097" w:type="dxa"/>
            <w:tcBorders>
              <w:bottom w:val="single" w:sz="4" w:space="0" w:color="auto"/>
            </w:tcBorders>
          </w:tcPr>
          <w:p w14:paraId="7A59A47B" w14:textId="77777777" w:rsidR="00120CFA" w:rsidRPr="00074A3F" w:rsidRDefault="00120CFA" w:rsidP="00120CFA">
            <w:pPr>
              <w:pStyle w:val="TAL"/>
              <w:rPr>
                <w:lang w:eastAsia="ko-KR"/>
              </w:rPr>
            </w:pPr>
            <w:r w:rsidRPr="00074A3F">
              <w:rPr>
                <w:lang w:eastAsia="ko-KR"/>
              </w:rPr>
              <w:lastRenderedPageBreak/>
              <w:t>StreamFilterInstance</w:t>
            </w:r>
            <w:r>
              <w:rPr>
                <w:lang w:eastAsia="ko-KR"/>
              </w:rPr>
              <w:t>Index</w:t>
            </w:r>
            <w:r w:rsidRPr="00074A3F">
              <w:rPr>
                <w:lang w:eastAsia="ko-KR"/>
              </w:rPr>
              <w:t xml:space="preserve"> value (octet m-3 to m)</w:t>
            </w:r>
          </w:p>
          <w:p w14:paraId="5C07ECC8" w14:textId="77777777" w:rsidR="00120CFA" w:rsidRPr="00074A3F" w:rsidRDefault="00120CFA" w:rsidP="00120CFA">
            <w:pPr>
              <w:pStyle w:val="TAL"/>
              <w:rPr>
                <w:lang w:eastAsia="ko-KR"/>
              </w:rPr>
            </w:pPr>
          </w:p>
          <w:p w14:paraId="3713964A" w14:textId="77777777" w:rsidR="00120CFA" w:rsidRPr="00074A3F" w:rsidRDefault="00120CFA" w:rsidP="00120CFA">
            <w:pPr>
              <w:pStyle w:val="TAL"/>
              <w:rPr>
                <w:lang w:eastAsia="ko-KR"/>
              </w:rPr>
            </w:pPr>
            <w:r w:rsidRPr="00074A3F">
              <w:rPr>
                <w:rFonts w:cs="Arial"/>
              </w:rPr>
              <w:t>StreamFilterInstance</w:t>
            </w:r>
            <w:r>
              <w:rPr>
                <w:rFonts w:cs="Arial"/>
              </w:rPr>
              <w:t>Index</w:t>
            </w:r>
            <w:r w:rsidRPr="00074A3F">
              <w:rPr>
                <w:rFonts w:cs="Arial"/>
              </w:rPr>
              <w:t xml:space="preserve"> value </w:t>
            </w:r>
            <w:r w:rsidRPr="00074A3F">
              <w:t xml:space="preserve">contains the value of </w:t>
            </w:r>
            <w:r w:rsidRPr="00074A3F">
              <w:rPr>
                <w:rFonts w:cs="Arial"/>
              </w:rPr>
              <w:t xml:space="preserve">StreamFilterInstance </w:t>
            </w:r>
            <w:r w:rsidRPr="00074A3F">
              <w:t>as specified in IEEE Std 802.1Q [7] table 12-32.</w:t>
            </w:r>
          </w:p>
          <w:p w14:paraId="2FF92011" w14:textId="77777777" w:rsidR="00F07C80" w:rsidRPr="00B64C94" w:rsidRDefault="00F07C80" w:rsidP="004E7FA3">
            <w:pPr>
              <w:pStyle w:val="TAL"/>
              <w:rPr>
                <w:lang w:eastAsia="ko-KR"/>
              </w:rPr>
            </w:pPr>
          </w:p>
        </w:tc>
      </w:tr>
      <w:tr w:rsidR="002957B8" w:rsidRPr="0042787C"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42787C" w:rsidRDefault="002957B8" w:rsidP="00F23FB8">
            <w:pPr>
              <w:pStyle w:val="TAN"/>
              <w:rPr>
                <w:lang w:eastAsia="ko-KR"/>
              </w:rPr>
            </w:pPr>
            <w:r w:rsidRPr="0042787C">
              <w:t>NOTE:</w:t>
            </w:r>
            <w:r w:rsidRPr="0042787C">
              <w:tab/>
              <w:t xml:space="preserve">A sender compliant with this release of the specification shall include </w:t>
            </w:r>
            <w:r>
              <w:t xml:space="preserve">the </w:t>
            </w:r>
            <w:r w:rsidRPr="0042787C">
              <w:rPr>
                <w:lang w:eastAsia="ko-KR"/>
              </w:rPr>
              <w:t xml:space="preserve">StreamFilterInstanceIndex value in the Stream filter instance of the Stream filter instance table information element. A sender compliant with earlier versions of this specification does not include </w:t>
            </w:r>
            <w:r>
              <w:rPr>
                <w:lang w:eastAsia="ko-KR"/>
              </w:rPr>
              <w:t xml:space="preserve">the </w:t>
            </w:r>
            <w:r w:rsidRPr="0042787C">
              <w:rPr>
                <w:lang w:eastAsia="ko-KR"/>
              </w:rPr>
              <w:t>StreamFilterInstanceIndex value in the Stream filter instance of the Stream filter instance table information element.</w:t>
            </w:r>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687" w:name="_Toc45216201"/>
      <w:bookmarkStart w:id="688" w:name="_Toc51931770"/>
      <w:bookmarkStart w:id="689" w:name="_Toc58235132"/>
      <w:bookmarkStart w:id="690" w:name="_Toc59180065"/>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687"/>
      <w:bookmarkEnd w:id="688"/>
      <w:bookmarkEnd w:id="689"/>
      <w:bookmarkEnd w:id="690"/>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4E7FA3">
        <w:trPr>
          <w:cantSplit/>
          <w:jc w:val="center"/>
        </w:trPr>
        <w:tc>
          <w:tcPr>
            <w:tcW w:w="708" w:type="dxa"/>
          </w:tcPr>
          <w:p w14:paraId="412B0ABB" w14:textId="77777777" w:rsidR="00C0317B" w:rsidRPr="00EC4ACE" w:rsidRDefault="00C0317B" w:rsidP="004E7FA3">
            <w:pPr>
              <w:pStyle w:val="TAC"/>
            </w:pPr>
            <w:r w:rsidRPr="00EC4ACE">
              <w:lastRenderedPageBreak/>
              <w:t>8</w:t>
            </w:r>
          </w:p>
        </w:tc>
        <w:tc>
          <w:tcPr>
            <w:tcW w:w="709" w:type="dxa"/>
          </w:tcPr>
          <w:p w14:paraId="2B478BAA" w14:textId="77777777" w:rsidR="00C0317B" w:rsidRPr="00EC4ACE" w:rsidRDefault="00C0317B" w:rsidP="004E7FA3">
            <w:pPr>
              <w:pStyle w:val="TAC"/>
            </w:pPr>
            <w:r w:rsidRPr="00EC4ACE">
              <w:t>7</w:t>
            </w:r>
          </w:p>
        </w:tc>
        <w:tc>
          <w:tcPr>
            <w:tcW w:w="709" w:type="dxa"/>
          </w:tcPr>
          <w:p w14:paraId="72C5C987" w14:textId="77777777" w:rsidR="00C0317B" w:rsidRPr="00EC4ACE" w:rsidRDefault="00C0317B" w:rsidP="004E7FA3">
            <w:pPr>
              <w:pStyle w:val="TAC"/>
            </w:pPr>
            <w:r w:rsidRPr="00EC4ACE">
              <w:t>6</w:t>
            </w:r>
          </w:p>
        </w:tc>
        <w:tc>
          <w:tcPr>
            <w:tcW w:w="709" w:type="dxa"/>
          </w:tcPr>
          <w:p w14:paraId="28D138E7" w14:textId="77777777" w:rsidR="00C0317B" w:rsidRPr="00EC4ACE" w:rsidRDefault="00C0317B" w:rsidP="004E7FA3">
            <w:pPr>
              <w:pStyle w:val="TAC"/>
            </w:pPr>
            <w:r w:rsidRPr="00EC4ACE">
              <w:t>5</w:t>
            </w:r>
          </w:p>
        </w:tc>
        <w:tc>
          <w:tcPr>
            <w:tcW w:w="709" w:type="dxa"/>
          </w:tcPr>
          <w:p w14:paraId="7D80CF4E" w14:textId="77777777" w:rsidR="00C0317B" w:rsidRPr="00EC4ACE" w:rsidRDefault="00C0317B" w:rsidP="004E7FA3">
            <w:pPr>
              <w:pStyle w:val="TAC"/>
            </w:pPr>
            <w:r w:rsidRPr="00EC4ACE">
              <w:t>4</w:t>
            </w:r>
          </w:p>
        </w:tc>
        <w:tc>
          <w:tcPr>
            <w:tcW w:w="709" w:type="dxa"/>
          </w:tcPr>
          <w:p w14:paraId="519DD7EC" w14:textId="77777777" w:rsidR="00C0317B" w:rsidRPr="00EC4ACE" w:rsidRDefault="00C0317B" w:rsidP="004E7FA3">
            <w:pPr>
              <w:pStyle w:val="TAC"/>
            </w:pPr>
            <w:r w:rsidRPr="00EC4ACE">
              <w:t>3</w:t>
            </w:r>
          </w:p>
        </w:tc>
        <w:tc>
          <w:tcPr>
            <w:tcW w:w="709" w:type="dxa"/>
          </w:tcPr>
          <w:p w14:paraId="2F716ADA" w14:textId="77777777" w:rsidR="00C0317B" w:rsidRPr="00EC4ACE" w:rsidRDefault="00C0317B" w:rsidP="004E7FA3">
            <w:pPr>
              <w:pStyle w:val="TAC"/>
            </w:pPr>
            <w:r w:rsidRPr="00EC4ACE">
              <w:t>2</w:t>
            </w:r>
          </w:p>
        </w:tc>
        <w:tc>
          <w:tcPr>
            <w:tcW w:w="709" w:type="dxa"/>
          </w:tcPr>
          <w:p w14:paraId="2D1CF92D" w14:textId="77777777" w:rsidR="00C0317B" w:rsidRPr="00EC4ACE" w:rsidRDefault="00C0317B" w:rsidP="004E7FA3">
            <w:pPr>
              <w:pStyle w:val="TAC"/>
            </w:pPr>
            <w:r w:rsidRPr="00EC4ACE">
              <w:t>1</w:t>
            </w:r>
          </w:p>
        </w:tc>
        <w:tc>
          <w:tcPr>
            <w:tcW w:w="1221" w:type="dxa"/>
          </w:tcPr>
          <w:p w14:paraId="4B8FEDDE" w14:textId="77777777" w:rsidR="00C0317B" w:rsidRPr="00EC4ACE" w:rsidRDefault="00C0317B" w:rsidP="004E7FA3">
            <w:pPr>
              <w:pStyle w:val="TAL"/>
            </w:pPr>
          </w:p>
        </w:tc>
      </w:tr>
      <w:tr w:rsidR="00C0317B" w:rsidRPr="00EC4ACE"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4E7FA3">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4E7FA3">
            <w:pPr>
              <w:pStyle w:val="TAL"/>
            </w:pPr>
            <w:r w:rsidRPr="00EC4ACE">
              <w:t>octet 1</w:t>
            </w:r>
          </w:p>
        </w:tc>
      </w:tr>
      <w:tr w:rsidR="00C0317B" w:rsidRPr="00EC4ACE"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4E7FA3">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4E7FA3">
            <w:pPr>
              <w:pStyle w:val="TAL"/>
            </w:pPr>
            <w:r w:rsidRPr="00C72233">
              <w:t>octet 2</w:t>
            </w:r>
          </w:p>
          <w:p w14:paraId="3FDB8FDB" w14:textId="77777777" w:rsidR="00C0317B" w:rsidRPr="00EC4ACE" w:rsidRDefault="00C0317B" w:rsidP="004E7FA3">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4E7FA3">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4E7FA3">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4E7FA3">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4E7FA3">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4E7FA3">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4E7FA3">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4E7FA3">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4E7FA3">
        <w:trPr>
          <w:cantSplit/>
          <w:jc w:val="center"/>
        </w:trPr>
        <w:tc>
          <w:tcPr>
            <w:tcW w:w="708" w:type="dxa"/>
          </w:tcPr>
          <w:p w14:paraId="3E90F29F" w14:textId="77777777" w:rsidR="00C0317B" w:rsidRPr="00EC4ACE" w:rsidRDefault="00C0317B" w:rsidP="004E7FA3">
            <w:pPr>
              <w:pStyle w:val="TAC"/>
            </w:pPr>
            <w:r w:rsidRPr="00EC4ACE">
              <w:t>8</w:t>
            </w:r>
          </w:p>
        </w:tc>
        <w:tc>
          <w:tcPr>
            <w:tcW w:w="709" w:type="dxa"/>
          </w:tcPr>
          <w:p w14:paraId="59B89401" w14:textId="77777777" w:rsidR="00C0317B" w:rsidRPr="00EC4ACE" w:rsidRDefault="00C0317B" w:rsidP="004E7FA3">
            <w:pPr>
              <w:pStyle w:val="TAC"/>
            </w:pPr>
            <w:r w:rsidRPr="00EC4ACE">
              <w:t>7</w:t>
            </w:r>
          </w:p>
        </w:tc>
        <w:tc>
          <w:tcPr>
            <w:tcW w:w="709" w:type="dxa"/>
          </w:tcPr>
          <w:p w14:paraId="1912C6D4" w14:textId="77777777" w:rsidR="00C0317B" w:rsidRPr="00EC4ACE" w:rsidRDefault="00C0317B" w:rsidP="004E7FA3">
            <w:pPr>
              <w:pStyle w:val="TAC"/>
            </w:pPr>
            <w:r w:rsidRPr="00EC4ACE">
              <w:t>6</w:t>
            </w:r>
          </w:p>
        </w:tc>
        <w:tc>
          <w:tcPr>
            <w:tcW w:w="709" w:type="dxa"/>
          </w:tcPr>
          <w:p w14:paraId="00626C0A" w14:textId="77777777" w:rsidR="00C0317B" w:rsidRPr="00EC4ACE" w:rsidRDefault="00C0317B" w:rsidP="004E7FA3">
            <w:pPr>
              <w:pStyle w:val="TAC"/>
            </w:pPr>
            <w:r w:rsidRPr="00EC4ACE">
              <w:t>5</w:t>
            </w:r>
          </w:p>
        </w:tc>
        <w:tc>
          <w:tcPr>
            <w:tcW w:w="709" w:type="dxa"/>
          </w:tcPr>
          <w:p w14:paraId="5AD777E0" w14:textId="77777777" w:rsidR="00C0317B" w:rsidRPr="00EC4ACE" w:rsidRDefault="00C0317B" w:rsidP="004E7FA3">
            <w:pPr>
              <w:pStyle w:val="TAC"/>
            </w:pPr>
            <w:r w:rsidRPr="00EC4ACE">
              <w:t>4</w:t>
            </w:r>
          </w:p>
        </w:tc>
        <w:tc>
          <w:tcPr>
            <w:tcW w:w="709" w:type="dxa"/>
          </w:tcPr>
          <w:p w14:paraId="171EA7B8" w14:textId="77777777" w:rsidR="00C0317B" w:rsidRPr="00EC4ACE" w:rsidRDefault="00C0317B" w:rsidP="004E7FA3">
            <w:pPr>
              <w:pStyle w:val="TAC"/>
            </w:pPr>
            <w:r w:rsidRPr="00EC4ACE">
              <w:t>3</w:t>
            </w:r>
          </w:p>
        </w:tc>
        <w:tc>
          <w:tcPr>
            <w:tcW w:w="709" w:type="dxa"/>
          </w:tcPr>
          <w:p w14:paraId="0E14E975" w14:textId="77777777" w:rsidR="00C0317B" w:rsidRPr="00EC4ACE" w:rsidRDefault="00C0317B" w:rsidP="004E7FA3">
            <w:pPr>
              <w:pStyle w:val="TAC"/>
            </w:pPr>
            <w:r w:rsidRPr="00EC4ACE">
              <w:t>2</w:t>
            </w:r>
          </w:p>
        </w:tc>
        <w:tc>
          <w:tcPr>
            <w:tcW w:w="709" w:type="dxa"/>
          </w:tcPr>
          <w:p w14:paraId="534CD60A" w14:textId="77777777" w:rsidR="00C0317B" w:rsidRPr="00EC4ACE" w:rsidRDefault="00C0317B" w:rsidP="004E7FA3">
            <w:pPr>
              <w:pStyle w:val="TAC"/>
            </w:pPr>
            <w:r w:rsidRPr="00EC4ACE">
              <w:t>1</w:t>
            </w:r>
          </w:p>
        </w:tc>
        <w:tc>
          <w:tcPr>
            <w:tcW w:w="1134" w:type="dxa"/>
          </w:tcPr>
          <w:p w14:paraId="45BC21BD" w14:textId="77777777" w:rsidR="00C0317B" w:rsidRPr="00EC4ACE" w:rsidRDefault="00C0317B" w:rsidP="004E7FA3">
            <w:pPr>
              <w:pStyle w:val="TAL"/>
            </w:pPr>
          </w:p>
        </w:tc>
      </w:tr>
      <w:tr w:rsidR="00C0317B" w:rsidRPr="00EC4ACE"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4E7FA3">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4E7FA3">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4E7FA3">
            <w:pPr>
              <w:pStyle w:val="TAL"/>
              <w:rPr>
                <w:lang w:eastAsia="ko-KR"/>
              </w:rPr>
            </w:pPr>
            <w:r w:rsidRPr="00EC4ACE">
              <w:rPr>
                <w:lang w:eastAsia="ko-KR"/>
              </w:rPr>
              <w:t xml:space="preserve">octet </w:t>
            </w:r>
            <w:r>
              <w:rPr>
                <w:lang w:eastAsia="ko-KR"/>
              </w:rPr>
              <w:t>5</w:t>
            </w:r>
          </w:p>
        </w:tc>
      </w:tr>
      <w:tr w:rsidR="00C0317B" w:rsidRPr="00EC4ACE"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4E7FA3">
            <w:pPr>
              <w:pStyle w:val="TAC"/>
              <w:rPr>
                <w:lang w:eastAsia="ko-KR"/>
              </w:rPr>
            </w:pPr>
            <w:r w:rsidRPr="002953A9">
              <w:rPr>
                <w:lang w:eastAsia="ko-KR"/>
              </w:rPr>
              <w:t>StreamGateInstance</w:t>
            </w:r>
          </w:p>
        </w:tc>
        <w:tc>
          <w:tcPr>
            <w:tcW w:w="1134" w:type="dxa"/>
          </w:tcPr>
          <w:p w14:paraId="667FFBF2" w14:textId="77777777" w:rsidR="00C0317B" w:rsidRDefault="00C0317B" w:rsidP="004E7FA3">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4E7FA3">
            <w:pPr>
              <w:pStyle w:val="TAL"/>
              <w:rPr>
                <w:lang w:eastAsia="ko-KR"/>
              </w:rPr>
            </w:pPr>
            <w:r w:rsidRPr="00EC4ACE">
              <w:rPr>
                <w:lang w:eastAsia="ko-KR"/>
              </w:rPr>
              <w:t xml:space="preserve">octet </w:t>
            </w:r>
            <w:r>
              <w:rPr>
                <w:lang w:eastAsia="ko-KR"/>
              </w:rPr>
              <w:t>9</w:t>
            </w:r>
          </w:p>
        </w:tc>
      </w:tr>
      <w:tr w:rsidR="00C0317B" w:rsidRPr="00EC4ACE"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4E7FA3">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4E7FA3">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4E7FA3">
            <w:pPr>
              <w:pStyle w:val="TAL"/>
              <w:rPr>
                <w:lang w:eastAsia="ko-KR"/>
              </w:rPr>
            </w:pPr>
            <w:r w:rsidRPr="00EC4ACE">
              <w:rPr>
                <w:lang w:eastAsia="ko-KR"/>
              </w:rPr>
              <w:t xml:space="preserve">octet </w:t>
            </w:r>
            <w:r>
              <w:rPr>
                <w:lang w:eastAsia="ko-KR"/>
              </w:rPr>
              <w:t>19</w:t>
            </w:r>
          </w:p>
        </w:tc>
      </w:tr>
      <w:tr w:rsidR="00C0317B" w:rsidRPr="00EC4ACE"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4E7FA3">
            <w:pPr>
              <w:pStyle w:val="TAC"/>
              <w:rPr>
                <w:lang w:eastAsia="ko-KR"/>
              </w:rPr>
            </w:pPr>
            <w:r w:rsidRPr="009E6CE8">
              <w:rPr>
                <w:lang w:eastAsia="ko-KR"/>
              </w:rPr>
              <w:t>PSFPAdminCycleTime value</w:t>
            </w:r>
          </w:p>
        </w:tc>
        <w:tc>
          <w:tcPr>
            <w:tcW w:w="1134" w:type="dxa"/>
          </w:tcPr>
          <w:p w14:paraId="62AFDA4A" w14:textId="77777777" w:rsidR="00C0317B" w:rsidRDefault="00C0317B" w:rsidP="004E7FA3">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4E7FA3">
            <w:pPr>
              <w:pStyle w:val="TAL"/>
              <w:rPr>
                <w:lang w:eastAsia="ko-KR"/>
              </w:rPr>
            </w:pPr>
            <w:r w:rsidRPr="00EC4ACE">
              <w:rPr>
                <w:lang w:eastAsia="ko-KR"/>
              </w:rPr>
              <w:t xml:space="preserve">octet </w:t>
            </w:r>
            <w:r>
              <w:rPr>
                <w:lang w:eastAsia="ko-KR"/>
              </w:rPr>
              <w:t>27</w:t>
            </w:r>
          </w:p>
        </w:tc>
      </w:tr>
      <w:tr w:rsidR="00C0317B" w:rsidRPr="00EC4ACE"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4E7FA3">
            <w:pPr>
              <w:pStyle w:val="TAC"/>
              <w:rPr>
                <w:lang w:eastAsia="ko-KR"/>
              </w:rPr>
            </w:pPr>
            <w:r w:rsidRPr="009E6CE8">
              <w:rPr>
                <w:lang w:eastAsia="ko-KR"/>
              </w:rPr>
              <w:t>PSFPTickGranularity value</w:t>
            </w:r>
          </w:p>
        </w:tc>
        <w:tc>
          <w:tcPr>
            <w:tcW w:w="1134" w:type="dxa"/>
          </w:tcPr>
          <w:p w14:paraId="7B82EC7E" w14:textId="77777777" w:rsidR="00C0317B" w:rsidRDefault="00C0317B" w:rsidP="004E7FA3">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4E7FA3">
            <w:pPr>
              <w:pStyle w:val="TAL"/>
              <w:rPr>
                <w:lang w:eastAsia="ko-KR"/>
              </w:rPr>
            </w:pPr>
            <w:r w:rsidRPr="00EC4ACE">
              <w:rPr>
                <w:lang w:eastAsia="ko-KR"/>
              </w:rPr>
              <w:t xml:space="preserve">octet </w:t>
            </w:r>
            <w:r>
              <w:rPr>
                <w:lang w:eastAsia="ko-KR"/>
              </w:rPr>
              <w:t>31</w:t>
            </w:r>
          </w:p>
        </w:tc>
      </w:tr>
      <w:tr w:rsidR="00C0317B" w:rsidRPr="00EC4ACE"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4E7FA3">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4E7FA3">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4E7FA3">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4E7FA3">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4E7FA3">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lastRenderedPageBreak/>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4E7FA3">
        <w:trPr>
          <w:cantSplit/>
          <w:jc w:val="center"/>
        </w:trPr>
        <w:tc>
          <w:tcPr>
            <w:tcW w:w="7097" w:type="dxa"/>
          </w:tcPr>
          <w:p w14:paraId="7F82345D" w14:textId="77777777" w:rsidR="00C0317B" w:rsidRPr="00432316" w:rsidRDefault="00C0317B" w:rsidP="004E7FA3">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4E7FA3">
        <w:trPr>
          <w:cantSplit/>
          <w:jc w:val="center"/>
        </w:trPr>
        <w:tc>
          <w:tcPr>
            <w:tcW w:w="7097" w:type="dxa"/>
          </w:tcPr>
          <w:p w14:paraId="7C25CD50" w14:textId="77777777" w:rsidR="00C0317B" w:rsidRPr="00EC4ACE" w:rsidRDefault="00C0317B" w:rsidP="004E7FA3">
            <w:pPr>
              <w:pStyle w:val="TAL"/>
            </w:pPr>
          </w:p>
        </w:tc>
      </w:tr>
      <w:tr w:rsidR="00C0317B" w:rsidRPr="00EC4ACE" w14:paraId="41815F48" w14:textId="77777777" w:rsidTr="004E7FA3">
        <w:trPr>
          <w:cantSplit/>
          <w:jc w:val="center"/>
        </w:trPr>
        <w:tc>
          <w:tcPr>
            <w:tcW w:w="7097" w:type="dxa"/>
          </w:tcPr>
          <w:p w14:paraId="7D3306DC" w14:textId="77777777" w:rsidR="00C0317B" w:rsidRDefault="00C0317B" w:rsidP="004E7FA3">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4E7FA3">
            <w:pPr>
              <w:pStyle w:val="TAL"/>
            </w:pPr>
          </w:p>
          <w:p w14:paraId="3DDC24ED" w14:textId="77777777" w:rsidR="00C0317B" w:rsidRPr="00432316" w:rsidRDefault="00C0317B" w:rsidP="004E7FA3">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4E7FA3">
        <w:trPr>
          <w:cantSplit/>
          <w:jc w:val="center"/>
        </w:trPr>
        <w:tc>
          <w:tcPr>
            <w:tcW w:w="7097" w:type="dxa"/>
          </w:tcPr>
          <w:p w14:paraId="1B311610" w14:textId="77777777" w:rsidR="00C0317B" w:rsidRPr="003317EF" w:rsidRDefault="00C0317B" w:rsidP="004E7FA3">
            <w:pPr>
              <w:pStyle w:val="TAL"/>
              <w:rPr>
                <w:rFonts w:cs="Arial"/>
              </w:rPr>
            </w:pPr>
          </w:p>
        </w:tc>
      </w:tr>
      <w:tr w:rsidR="00C0317B" w:rsidRPr="00EC4ACE" w14:paraId="736868C1" w14:textId="77777777" w:rsidTr="004E7FA3">
        <w:trPr>
          <w:cantSplit/>
          <w:jc w:val="center"/>
        </w:trPr>
        <w:tc>
          <w:tcPr>
            <w:tcW w:w="7097" w:type="dxa"/>
          </w:tcPr>
          <w:p w14:paraId="324DF2CD" w14:textId="77777777" w:rsidR="00C0317B" w:rsidRPr="00E91C71" w:rsidRDefault="00C0317B" w:rsidP="004E7FA3">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4E7FA3">
        <w:trPr>
          <w:cantSplit/>
          <w:jc w:val="center"/>
        </w:trPr>
        <w:tc>
          <w:tcPr>
            <w:tcW w:w="7097" w:type="dxa"/>
          </w:tcPr>
          <w:p w14:paraId="07879C7E" w14:textId="77777777" w:rsidR="00C0317B" w:rsidRPr="003317EF" w:rsidRDefault="00C0317B" w:rsidP="004E7FA3">
            <w:pPr>
              <w:pStyle w:val="TAL"/>
              <w:rPr>
                <w:rFonts w:cs="Arial"/>
              </w:rPr>
            </w:pPr>
          </w:p>
        </w:tc>
      </w:tr>
      <w:tr w:rsidR="00C0317B" w:rsidRPr="00EC4ACE" w14:paraId="36111B1D" w14:textId="77777777" w:rsidTr="004E7FA3">
        <w:trPr>
          <w:cantSplit/>
          <w:jc w:val="center"/>
        </w:trPr>
        <w:tc>
          <w:tcPr>
            <w:tcW w:w="7097" w:type="dxa"/>
          </w:tcPr>
          <w:p w14:paraId="117B441D" w14:textId="77777777" w:rsidR="00C0317B" w:rsidRDefault="00C0317B" w:rsidP="004E7FA3">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4E7FA3">
            <w:pPr>
              <w:pStyle w:val="TAL"/>
            </w:pPr>
          </w:p>
          <w:p w14:paraId="71CBE4B0" w14:textId="77777777" w:rsidR="00C0317B" w:rsidRPr="00F50192" w:rsidRDefault="00C0317B" w:rsidP="004E7FA3">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4E7FA3">
        <w:trPr>
          <w:cantSplit/>
          <w:jc w:val="center"/>
        </w:trPr>
        <w:tc>
          <w:tcPr>
            <w:tcW w:w="7097" w:type="dxa"/>
          </w:tcPr>
          <w:p w14:paraId="494A0605" w14:textId="77777777" w:rsidR="00C0317B" w:rsidRPr="00F50192" w:rsidRDefault="00C0317B" w:rsidP="004E7FA3">
            <w:pPr>
              <w:pStyle w:val="TAL"/>
              <w:rPr>
                <w:rFonts w:cs="Arial"/>
              </w:rPr>
            </w:pPr>
          </w:p>
        </w:tc>
      </w:tr>
      <w:tr w:rsidR="00C0317B" w:rsidRPr="00EC4ACE" w14:paraId="67E5EF14" w14:textId="77777777" w:rsidTr="004E7FA3">
        <w:trPr>
          <w:cantSplit/>
          <w:jc w:val="center"/>
        </w:trPr>
        <w:tc>
          <w:tcPr>
            <w:tcW w:w="7097" w:type="dxa"/>
          </w:tcPr>
          <w:p w14:paraId="1FA12679" w14:textId="273B7069" w:rsidR="00C0317B" w:rsidRDefault="00C0317B" w:rsidP="004E7FA3">
            <w:pPr>
              <w:pStyle w:val="TAL"/>
              <w:rPr>
                <w:rFonts w:cs="Arial"/>
              </w:rPr>
            </w:pPr>
            <w:r w:rsidRPr="00F50192">
              <w:rPr>
                <w:rFonts w:cs="Arial"/>
              </w:rPr>
              <w:t>StreamGate</w:t>
            </w:r>
            <w:r w:rsidR="00C44A0B">
              <w:rPr>
                <w:rFonts w:cs="Arial"/>
              </w:rPr>
              <w:t>Index</w:t>
            </w:r>
            <w:r w:rsidRPr="00F50192">
              <w:rPr>
                <w:rFonts w:cs="Arial"/>
              </w:rPr>
              <w:t>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4E7FA3">
            <w:pPr>
              <w:pStyle w:val="TAL"/>
              <w:rPr>
                <w:rFonts w:cs="Arial"/>
              </w:rPr>
            </w:pPr>
          </w:p>
          <w:p w14:paraId="334136F4" w14:textId="5EC53F28" w:rsidR="00C0317B" w:rsidRPr="00E91C71" w:rsidRDefault="00C0317B" w:rsidP="004E7FA3">
            <w:pPr>
              <w:pStyle w:val="TAL"/>
            </w:pPr>
            <w:r w:rsidRPr="00F50192">
              <w:rPr>
                <w:rFonts w:cs="Arial"/>
              </w:rPr>
              <w:t>StreamGate</w:t>
            </w:r>
            <w:r w:rsidR="003F094E">
              <w:rPr>
                <w:rFonts w:cs="Arial"/>
              </w:rPr>
              <w:t>Index</w:t>
            </w:r>
            <w:r w:rsidRPr="00F50192">
              <w:rPr>
                <w:rFonts w:cs="Arial"/>
              </w:rPr>
              <w:t>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4E7FA3">
        <w:trPr>
          <w:cantSplit/>
          <w:jc w:val="center"/>
        </w:trPr>
        <w:tc>
          <w:tcPr>
            <w:tcW w:w="7097" w:type="dxa"/>
          </w:tcPr>
          <w:p w14:paraId="7B11B432" w14:textId="77777777" w:rsidR="00C0317B" w:rsidRPr="00432316" w:rsidRDefault="00C0317B" w:rsidP="004E7FA3">
            <w:pPr>
              <w:pStyle w:val="TAL"/>
              <w:rPr>
                <w:rFonts w:cs="Arial"/>
              </w:rPr>
            </w:pPr>
          </w:p>
        </w:tc>
      </w:tr>
      <w:tr w:rsidR="00C0317B" w:rsidRPr="00EC4ACE" w14:paraId="1C7C4211" w14:textId="77777777" w:rsidTr="004E7FA3">
        <w:trPr>
          <w:cantSplit/>
          <w:jc w:val="center"/>
        </w:trPr>
        <w:tc>
          <w:tcPr>
            <w:tcW w:w="7097" w:type="dxa"/>
          </w:tcPr>
          <w:p w14:paraId="779E4969" w14:textId="77777777" w:rsidR="00C0317B" w:rsidRDefault="00C0317B" w:rsidP="004E7FA3">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4E7FA3">
            <w:pPr>
              <w:pStyle w:val="TAL"/>
              <w:rPr>
                <w:rFonts w:cs="Arial"/>
              </w:rPr>
            </w:pPr>
          </w:p>
          <w:p w14:paraId="774B3D51" w14:textId="71A3625B" w:rsidR="00C0317B" w:rsidRPr="00E91C71" w:rsidRDefault="00C0317B" w:rsidP="004E7FA3">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4E7FA3">
        <w:trPr>
          <w:cantSplit/>
          <w:jc w:val="center"/>
        </w:trPr>
        <w:tc>
          <w:tcPr>
            <w:tcW w:w="7097" w:type="dxa"/>
          </w:tcPr>
          <w:p w14:paraId="65FF408B" w14:textId="77777777" w:rsidR="00C0317B" w:rsidRPr="00432316" w:rsidRDefault="00C0317B" w:rsidP="004E7FA3">
            <w:pPr>
              <w:pStyle w:val="TAL"/>
              <w:rPr>
                <w:rFonts w:cs="Arial"/>
              </w:rPr>
            </w:pPr>
          </w:p>
        </w:tc>
      </w:tr>
      <w:tr w:rsidR="00C0317B" w:rsidRPr="00EC4ACE" w14:paraId="543D0400" w14:textId="77777777" w:rsidTr="004E7FA3">
        <w:trPr>
          <w:cantSplit/>
          <w:jc w:val="center"/>
        </w:trPr>
        <w:tc>
          <w:tcPr>
            <w:tcW w:w="7097" w:type="dxa"/>
          </w:tcPr>
          <w:p w14:paraId="40B029F0" w14:textId="77777777" w:rsidR="00C0317B" w:rsidRPr="00FA1392" w:rsidRDefault="00C0317B" w:rsidP="004E7FA3">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4E7FA3">
            <w:pPr>
              <w:pStyle w:val="TAL"/>
              <w:rPr>
                <w:rFonts w:cs="Arial"/>
              </w:rPr>
            </w:pPr>
          </w:p>
          <w:p w14:paraId="2811F6FD" w14:textId="073DFFA1" w:rsidR="00C0317B" w:rsidRPr="004330DE" w:rsidRDefault="00C0317B" w:rsidP="004E7FA3">
            <w:pPr>
              <w:pStyle w:val="TAL"/>
              <w:rPr>
                <w:rFonts w:cs="Arial"/>
              </w:rPr>
            </w:pPr>
            <w:r w:rsidRPr="00FA1392">
              <w:rPr>
                <w:rFonts w:cs="Arial"/>
              </w:rPr>
              <w:t>PSFPAdminCycleTime value contains the value of PSFPAdminCycleTime as specified in IEEE</w:t>
            </w:r>
            <w:r w:rsidR="00815A7A">
              <w:rPr>
                <w:rFonts w:cs="Arial"/>
              </w:rPr>
              <w:t> </w:t>
            </w:r>
            <w:r w:rsidR="00815A7A">
              <w:t>Std </w:t>
            </w:r>
            <w:r w:rsidRPr="00FA1392">
              <w:rPr>
                <w:rFonts w:cs="Arial"/>
              </w:rPr>
              <w:t>802.1Q [7] table 12-33.</w:t>
            </w:r>
          </w:p>
        </w:tc>
      </w:tr>
      <w:tr w:rsidR="00C0317B" w:rsidRPr="00EC4ACE" w14:paraId="06CC9609" w14:textId="77777777" w:rsidTr="004E7FA3">
        <w:trPr>
          <w:cantSplit/>
          <w:jc w:val="center"/>
        </w:trPr>
        <w:tc>
          <w:tcPr>
            <w:tcW w:w="7097" w:type="dxa"/>
          </w:tcPr>
          <w:p w14:paraId="43CF67C4" w14:textId="77777777" w:rsidR="00C0317B" w:rsidRPr="004330DE" w:rsidRDefault="00C0317B" w:rsidP="004E7FA3">
            <w:pPr>
              <w:pStyle w:val="TAL"/>
              <w:rPr>
                <w:rFonts w:cs="Arial"/>
              </w:rPr>
            </w:pPr>
          </w:p>
        </w:tc>
      </w:tr>
      <w:tr w:rsidR="00C0317B" w:rsidRPr="00EC4ACE" w14:paraId="3ACF166B" w14:textId="77777777" w:rsidTr="004E7FA3">
        <w:trPr>
          <w:cantSplit/>
          <w:jc w:val="center"/>
        </w:trPr>
        <w:tc>
          <w:tcPr>
            <w:tcW w:w="7097" w:type="dxa"/>
          </w:tcPr>
          <w:p w14:paraId="71A483D9" w14:textId="77777777" w:rsidR="00C0317B" w:rsidRPr="00FA1392" w:rsidRDefault="00C0317B" w:rsidP="004E7FA3">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4E7FA3">
            <w:pPr>
              <w:pStyle w:val="TAL"/>
              <w:rPr>
                <w:rFonts w:cs="Arial"/>
              </w:rPr>
            </w:pPr>
          </w:p>
          <w:p w14:paraId="28A7720D" w14:textId="70847995" w:rsidR="00C0317B" w:rsidRPr="004330DE" w:rsidRDefault="00C0317B" w:rsidP="004E7FA3">
            <w:pPr>
              <w:pStyle w:val="TAL"/>
              <w:rPr>
                <w:rFonts w:cs="Arial"/>
              </w:rPr>
            </w:pPr>
            <w:r w:rsidRPr="00FA1392">
              <w:rPr>
                <w:rFonts w:cs="Arial"/>
              </w:rPr>
              <w:t xml:space="preserve">PSFPTickGranularity value contains the value of PSFPTickGranularity as specified in </w:t>
            </w:r>
            <w:r w:rsidR="00815A7A" w:rsidRPr="00FA1392">
              <w:rPr>
                <w:rFonts w:cs="Arial"/>
              </w:rPr>
              <w:t>IEEE</w:t>
            </w:r>
            <w:r w:rsidR="00815A7A">
              <w:rPr>
                <w:rFonts w:cs="Arial"/>
              </w:rPr>
              <w:t> </w:t>
            </w:r>
            <w:r w:rsidR="00815A7A">
              <w:t>Std </w:t>
            </w:r>
            <w:r w:rsidRPr="00FA1392">
              <w:rPr>
                <w:rFonts w:cs="Arial"/>
              </w:rPr>
              <w:t>802.1Q [7] table 12-33.</w:t>
            </w:r>
          </w:p>
        </w:tc>
      </w:tr>
      <w:tr w:rsidR="00C0317B" w:rsidRPr="00EC4ACE" w14:paraId="373F40D8" w14:textId="77777777" w:rsidTr="004E7FA3">
        <w:trPr>
          <w:cantSplit/>
          <w:jc w:val="center"/>
        </w:trPr>
        <w:tc>
          <w:tcPr>
            <w:tcW w:w="7097" w:type="dxa"/>
          </w:tcPr>
          <w:p w14:paraId="359BDB77" w14:textId="77777777" w:rsidR="00C0317B" w:rsidRPr="004330DE" w:rsidRDefault="00C0317B" w:rsidP="004E7FA3">
            <w:pPr>
              <w:pStyle w:val="TAL"/>
              <w:rPr>
                <w:rFonts w:cs="Arial"/>
              </w:rPr>
            </w:pPr>
          </w:p>
        </w:tc>
      </w:tr>
      <w:tr w:rsidR="00C0317B" w:rsidRPr="00EC4ACE" w14:paraId="1D6E5A0D" w14:textId="77777777" w:rsidTr="004E7FA3">
        <w:trPr>
          <w:cantSplit/>
          <w:jc w:val="center"/>
        </w:trPr>
        <w:tc>
          <w:tcPr>
            <w:tcW w:w="7097" w:type="dxa"/>
          </w:tcPr>
          <w:p w14:paraId="10A7656E" w14:textId="77777777" w:rsidR="00C0317B" w:rsidRDefault="00C0317B" w:rsidP="004E7FA3">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4E7FA3">
            <w:pPr>
              <w:pStyle w:val="TAL"/>
              <w:rPr>
                <w:rFonts w:cs="Arial"/>
              </w:rPr>
            </w:pPr>
          </w:p>
          <w:p w14:paraId="4DC51974" w14:textId="4021BE9F" w:rsidR="00C0317B" w:rsidRPr="00432316" w:rsidRDefault="00C0317B" w:rsidP="004E7FA3">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00815A7A">
              <w:t>Std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4E7FA3">
        <w:trPr>
          <w:cantSplit/>
          <w:jc w:val="center"/>
        </w:trPr>
        <w:tc>
          <w:tcPr>
            <w:tcW w:w="7097" w:type="dxa"/>
          </w:tcPr>
          <w:p w14:paraId="2D815AAC" w14:textId="77777777" w:rsidR="00C0317B" w:rsidRPr="004330DE" w:rsidRDefault="00C0317B" w:rsidP="004E7FA3">
            <w:pPr>
              <w:pStyle w:val="TAL"/>
              <w:rPr>
                <w:rFonts w:cs="Arial"/>
              </w:rPr>
            </w:pPr>
          </w:p>
        </w:tc>
      </w:tr>
      <w:tr w:rsidR="00C0317B" w:rsidRPr="00EC4ACE" w14:paraId="35B8B022" w14:textId="77777777" w:rsidTr="004E7FA3">
        <w:trPr>
          <w:cantSplit/>
          <w:jc w:val="center"/>
        </w:trPr>
        <w:tc>
          <w:tcPr>
            <w:tcW w:w="7097" w:type="dxa"/>
          </w:tcPr>
          <w:p w14:paraId="12A11A50" w14:textId="77777777" w:rsidR="00C0317B" w:rsidRDefault="00C0317B" w:rsidP="004E7FA3">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4E7FA3">
            <w:pPr>
              <w:pStyle w:val="TAL"/>
            </w:pPr>
          </w:p>
          <w:p w14:paraId="14059884" w14:textId="243AE4A9" w:rsidR="00C0317B" w:rsidRPr="004330DE" w:rsidRDefault="00C0317B" w:rsidP="004E7FA3">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009A5961">
              <w:t>Std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4E7FA3">
        <w:trPr>
          <w:cantSplit/>
          <w:jc w:val="center"/>
        </w:trPr>
        <w:tc>
          <w:tcPr>
            <w:tcW w:w="7097" w:type="dxa"/>
          </w:tcPr>
          <w:p w14:paraId="0949DA54" w14:textId="77777777" w:rsidR="00C0317B" w:rsidRPr="004330DE" w:rsidRDefault="00C0317B" w:rsidP="004E7FA3">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691" w:name="_Toc45216202"/>
      <w:bookmarkStart w:id="692" w:name="_Toc51931771"/>
      <w:bookmarkStart w:id="693" w:name="_Toc58235133"/>
      <w:bookmarkStart w:id="694" w:name="_Toc33963298"/>
      <w:bookmarkStart w:id="695" w:name="_Toc34393368"/>
      <w:bookmarkStart w:id="696" w:name="_Toc59180066"/>
      <w:bookmarkEnd w:id="655"/>
      <w:r w:rsidRPr="00EC4ACE">
        <w:t>9.</w:t>
      </w:r>
      <w:r>
        <w:t>10</w:t>
      </w:r>
      <w:r>
        <w:tab/>
      </w:r>
      <w:r w:rsidRPr="00A51D75">
        <w:t>DS-TT port neighbor discovery configuration for DS-TT ports</w:t>
      </w:r>
      <w:bookmarkEnd w:id="691"/>
      <w:bookmarkEnd w:id="692"/>
      <w:bookmarkEnd w:id="693"/>
      <w:bookmarkEnd w:id="696"/>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4E7FA3">
        <w:trPr>
          <w:cantSplit/>
          <w:jc w:val="center"/>
        </w:trPr>
        <w:tc>
          <w:tcPr>
            <w:tcW w:w="1608" w:type="dxa"/>
          </w:tcPr>
          <w:p w14:paraId="6282284A" w14:textId="77777777" w:rsidR="0013352A" w:rsidRPr="00EC4ACE" w:rsidRDefault="0013352A" w:rsidP="004E7FA3">
            <w:pPr>
              <w:pStyle w:val="TAC"/>
            </w:pPr>
            <w:r w:rsidRPr="00EC4ACE">
              <w:lastRenderedPageBreak/>
              <w:t>8</w:t>
            </w:r>
          </w:p>
        </w:tc>
        <w:tc>
          <w:tcPr>
            <w:tcW w:w="709" w:type="dxa"/>
          </w:tcPr>
          <w:p w14:paraId="36507D98" w14:textId="77777777" w:rsidR="0013352A" w:rsidRPr="00EC4ACE" w:rsidRDefault="0013352A" w:rsidP="004E7FA3">
            <w:pPr>
              <w:pStyle w:val="TAC"/>
            </w:pPr>
            <w:r w:rsidRPr="00EC4ACE">
              <w:t>7</w:t>
            </w:r>
          </w:p>
        </w:tc>
        <w:tc>
          <w:tcPr>
            <w:tcW w:w="709" w:type="dxa"/>
          </w:tcPr>
          <w:p w14:paraId="48EEFA79" w14:textId="77777777" w:rsidR="0013352A" w:rsidRPr="00EC4ACE" w:rsidRDefault="0013352A" w:rsidP="004E7FA3">
            <w:pPr>
              <w:pStyle w:val="TAC"/>
            </w:pPr>
            <w:r w:rsidRPr="00EC4ACE">
              <w:t>6</w:t>
            </w:r>
          </w:p>
        </w:tc>
        <w:tc>
          <w:tcPr>
            <w:tcW w:w="709" w:type="dxa"/>
          </w:tcPr>
          <w:p w14:paraId="130BCE06" w14:textId="77777777" w:rsidR="0013352A" w:rsidRPr="00EC4ACE" w:rsidRDefault="0013352A" w:rsidP="004E7FA3">
            <w:pPr>
              <w:pStyle w:val="TAC"/>
            </w:pPr>
            <w:r w:rsidRPr="00EC4ACE">
              <w:t>5</w:t>
            </w:r>
          </w:p>
        </w:tc>
        <w:tc>
          <w:tcPr>
            <w:tcW w:w="709" w:type="dxa"/>
          </w:tcPr>
          <w:p w14:paraId="46EB7C65" w14:textId="77777777" w:rsidR="0013352A" w:rsidRPr="00EC4ACE" w:rsidRDefault="0013352A" w:rsidP="004E7FA3">
            <w:pPr>
              <w:pStyle w:val="TAC"/>
            </w:pPr>
            <w:r w:rsidRPr="00EC4ACE">
              <w:t>4</w:t>
            </w:r>
          </w:p>
        </w:tc>
        <w:tc>
          <w:tcPr>
            <w:tcW w:w="709" w:type="dxa"/>
          </w:tcPr>
          <w:p w14:paraId="530FFBB8" w14:textId="77777777" w:rsidR="0013352A" w:rsidRPr="00EC4ACE" w:rsidRDefault="0013352A" w:rsidP="004E7FA3">
            <w:pPr>
              <w:pStyle w:val="TAC"/>
            </w:pPr>
            <w:r w:rsidRPr="00EC4ACE">
              <w:t>3</w:t>
            </w:r>
          </w:p>
        </w:tc>
        <w:tc>
          <w:tcPr>
            <w:tcW w:w="709" w:type="dxa"/>
          </w:tcPr>
          <w:p w14:paraId="27389132" w14:textId="77777777" w:rsidR="0013352A" w:rsidRPr="00EC4ACE" w:rsidRDefault="0013352A" w:rsidP="004E7FA3">
            <w:pPr>
              <w:pStyle w:val="TAC"/>
            </w:pPr>
            <w:r w:rsidRPr="00EC4ACE">
              <w:t>2</w:t>
            </w:r>
          </w:p>
        </w:tc>
        <w:tc>
          <w:tcPr>
            <w:tcW w:w="709" w:type="dxa"/>
          </w:tcPr>
          <w:p w14:paraId="4026EC5A" w14:textId="77777777" w:rsidR="0013352A" w:rsidRPr="00EC4ACE" w:rsidRDefault="0013352A" w:rsidP="004E7FA3">
            <w:pPr>
              <w:pStyle w:val="TAC"/>
            </w:pPr>
            <w:r w:rsidRPr="00EC4ACE">
              <w:t>1</w:t>
            </w:r>
          </w:p>
        </w:tc>
        <w:tc>
          <w:tcPr>
            <w:tcW w:w="1221" w:type="dxa"/>
          </w:tcPr>
          <w:p w14:paraId="30461396" w14:textId="77777777" w:rsidR="0013352A" w:rsidRPr="00EC4ACE" w:rsidRDefault="0013352A" w:rsidP="004E7FA3">
            <w:pPr>
              <w:pStyle w:val="TAL"/>
            </w:pPr>
          </w:p>
        </w:tc>
      </w:tr>
      <w:tr w:rsidR="0013352A" w:rsidRPr="007C4254"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4E7FA3">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4E7FA3">
            <w:pPr>
              <w:pStyle w:val="TAL"/>
            </w:pPr>
            <w:r w:rsidRPr="007C4254">
              <w:t>octet 1</w:t>
            </w:r>
          </w:p>
        </w:tc>
      </w:tr>
      <w:tr w:rsidR="0013352A" w:rsidRPr="00EC4ACE"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4E7FA3">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4E7FA3">
            <w:pPr>
              <w:pStyle w:val="TAL"/>
            </w:pPr>
            <w:r w:rsidRPr="00C72233">
              <w:t>octet 2</w:t>
            </w:r>
          </w:p>
          <w:p w14:paraId="27D8B7D7" w14:textId="77777777" w:rsidR="0013352A" w:rsidRPr="00EC4ACE" w:rsidRDefault="0013352A" w:rsidP="004E7FA3">
            <w:pPr>
              <w:pStyle w:val="TAL"/>
              <w:rPr>
                <w:lang w:eastAsia="ko-KR"/>
              </w:rPr>
            </w:pPr>
            <w:r w:rsidRPr="00C72233">
              <w:t xml:space="preserve">octet </w:t>
            </w:r>
            <w:r>
              <w:t>3</w:t>
            </w:r>
          </w:p>
        </w:tc>
      </w:tr>
      <w:tr w:rsidR="0013352A" w:rsidRPr="00EC4ACE"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4E7FA3">
            <w:pPr>
              <w:pStyle w:val="TAL"/>
            </w:pPr>
            <w:r w:rsidRPr="00C72233">
              <w:t xml:space="preserve">octet </w:t>
            </w:r>
            <w:r>
              <w:t>4*</w:t>
            </w:r>
          </w:p>
          <w:p w14:paraId="6899E639" w14:textId="77777777" w:rsidR="0013352A" w:rsidRPr="00EC4ACE" w:rsidRDefault="0013352A" w:rsidP="004E7FA3">
            <w:pPr>
              <w:pStyle w:val="TAL"/>
              <w:rPr>
                <w:lang w:eastAsia="ko-KR"/>
              </w:rPr>
            </w:pPr>
            <w:r w:rsidRPr="00C72233">
              <w:t xml:space="preserve">octet </w:t>
            </w:r>
            <w:r>
              <w:t>x*</w:t>
            </w:r>
          </w:p>
        </w:tc>
      </w:tr>
      <w:tr w:rsidR="0013352A" w:rsidRPr="00EC4ACE"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4E7FA3">
            <w:pPr>
              <w:pStyle w:val="TAC"/>
              <w:rPr>
                <w:lang w:eastAsia="ko-KR"/>
              </w:rPr>
            </w:pPr>
            <w:r>
              <w:rPr>
                <w:lang w:eastAsia="ko-KR"/>
              </w:rPr>
              <w:t>…</w:t>
            </w:r>
          </w:p>
        </w:tc>
        <w:tc>
          <w:tcPr>
            <w:tcW w:w="1221" w:type="dxa"/>
          </w:tcPr>
          <w:p w14:paraId="59F29B1E" w14:textId="77777777" w:rsidR="0013352A" w:rsidRPr="00EC4ACE" w:rsidRDefault="0013352A" w:rsidP="004E7FA3">
            <w:pPr>
              <w:pStyle w:val="TAL"/>
              <w:rPr>
                <w:lang w:eastAsia="ko-KR"/>
              </w:rPr>
            </w:pPr>
          </w:p>
        </w:tc>
      </w:tr>
      <w:tr w:rsidR="0013352A" w:rsidRPr="00EC4ACE"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4E7FA3">
            <w:pPr>
              <w:pStyle w:val="TAL"/>
            </w:pPr>
            <w:r w:rsidRPr="00C72233">
              <w:t xml:space="preserve">octet </w:t>
            </w:r>
            <w:r>
              <w:t>y*</w:t>
            </w:r>
          </w:p>
          <w:p w14:paraId="536011FF" w14:textId="77777777" w:rsidR="0013352A" w:rsidRPr="00EC4ACE" w:rsidRDefault="0013352A" w:rsidP="004E7FA3">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4E7FA3">
        <w:trPr>
          <w:cantSplit/>
          <w:jc w:val="center"/>
        </w:trPr>
        <w:tc>
          <w:tcPr>
            <w:tcW w:w="1948" w:type="dxa"/>
            <w:tcBorders>
              <w:bottom w:val="single" w:sz="6" w:space="0" w:color="auto"/>
            </w:tcBorders>
          </w:tcPr>
          <w:p w14:paraId="5BEDEDFC" w14:textId="77777777" w:rsidR="0013352A" w:rsidRPr="00EC4ACE" w:rsidRDefault="0013352A" w:rsidP="004E7FA3">
            <w:pPr>
              <w:pStyle w:val="TAC"/>
            </w:pPr>
            <w:r w:rsidRPr="00EC4ACE">
              <w:t>8</w:t>
            </w:r>
          </w:p>
        </w:tc>
        <w:tc>
          <w:tcPr>
            <w:tcW w:w="450" w:type="dxa"/>
            <w:tcBorders>
              <w:bottom w:val="single" w:sz="6" w:space="0" w:color="auto"/>
            </w:tcBorders>
          </w:tcPr>
          <w:p w14:paraId="51CFD69B" w14:textId="77777777" w:rsidR="0013352A" w:rsidRPr="00EC4ACE" w:rsidRDefault="0013352A" w:rsidP="004E7FA3">
            <w:pPr>
              <w:pStyle w:val="TAC"/>
            </w:pPr>
            <w:r w:rsidRPr="00EC4ACE">
              <w:t>7</w:t>
            </w:r>
          </w:p>
        </w:tc>
        <w:tc>
          <w:tcPr>
            <w:tcW w:w="720" w:type="dxa"/>
            <w:tcBorders>
              <w:bottom w:val="single" w:sz="6" w:space="0" w:color="auto"/>
            </w:tcBorders>
          </w:tcPr>
          <w:p w14:paraId="2D68CE07" w14:textId="77777777" w:rsidR="0013352A" w:rsidRPr="00EC4ACE" w:rsidRDefault="0013352A" w:rsidP="004E7FA3">
            <w:pPr>
              <w:pStyle w:val="TAC"/>
            </w:pPr>
            <w:r w:rsidRPr="00EC4ACE">
              <w:t>6</w:t>
            </w:r>
          </w:p>
        </w:tc>
        <w:tc>
          <w:tcPr>
            <w:tcW w:w="720" w:type="dxa"/>
            <w:tcBorders>
              <w:bottom w:val="single" w:sz="6" w:space="0" w:color="auto"/>
            </w:tcBorders>
          </w:tcPr>
          <w:p w14:paraId="28B4B497" w14:textId="77777777" w:rsidR="0013352A" w:rsidRPr="00EC4ACE" w:rsidRDefault="0013352A" w:rsidP="004E7FA3">
            <w:pPr>
              <w:pStyle w:val="TAC"/>
            </w:pPr>
            <w:r w:rsidRPr="00EC4ACE">
              <w:t>5</w:t>
            </w:r>
          </w:p>
        </w:tc>
        <w:tc>
          <w:tcPr>
            <w:tcW w:w="720" w:type="dxa"/>
            <w:tcBorders>
              <w:bottom w:val="single" w:sz="6" w:space="0" w:color="auto"/>
            </w:tcBorders>
          </w:tcPr>
          <w:p w14:paraId="3780DAB9" w14:textId="77777777" w:rsidR="0013352A" w:rsidRPr="00EC4ACE" w:rsidRDefault="0013352A" w:rsidP="004E7FA3">
            <w:pPr>
              <w:pStyle w:val="TAC"/>
            </w:pPr>
            <w:r w:rsidRPr="00EC4ACE">
              <w:t>4</w:t>
            </w:r>
          </w:p>
        </w:tc>
        <w:tc>
          <w:tcPr>
            <w:tcW w:w="720" w:type="dxa"/>
            <w:tcBorders>
              <w:bottom w:val="single" w:sz="6" w:space="0" w:color="auto"/>
            </w:tcBorders>
          </w:tcPr>
          <w:p w14:paraId="6553CB30" w14:textId="77777777" w:rsidR="0013352A" w:rsidRPr="00EC4ACE" w:rsidRDefault="0013352A" w:rsidP="004E7FA3">
            <w:pPr>
              <w:pStyle w:val="TAC"/>
            </w:pPr>
            <w:r w:rsidRPr="00EC4ACE">
              <w:t>3</w:t>
            </w:r>
          </w:p>
        </w:tc>
        <w:tc>
          <w:tcPr>
            <w:tcW w:w="720" w:type="dxa"/>
            <w:tcBorders>
              <w:bottom w:val="single" w:sz="6" w:space="0" w:color="auto"/>
            </w:tcBorders>
          </w:tcPr>
          <w:p w14:paraId="5AA6E46D" w14:textId="77777777" w:rsidR="0013352A" w:rsidRPr="00EC4ACE" w:rsidRDefault="0013352A" w:rsidP="004E7FA3">
            <w:pPr>
              <w:pStyle w:val="TAC"/>
            </w:pPr>
            <w:r w:rsidRPr="00EC4ACE">
              <w:t>2</w:t>
            </w:r>
          </w:p>
        </w:tc>
        <w:tc>
          <w:tcPr>
            <w:tcW w:w="662" w:type="dxa"/>
            <w:tcBorders>
              <w:bottom w:val="single" w:sz="6" w:space="0" w:color="auto"/>
            </w:tcBorders>
          </w:tcPr>
          <w:p w14:paraId="4F960A54" w14:textId="77777777" w:rsidR="0013352A" w:rsidRPr="00EC4ACE" w:rsidRDefault="0013352A" w:rsidP="004E7FA3">
            <w:pPr>
              <w:pStyle w:val="TAC"/>
            </w:pPr>
            <w:r w:rsidRPr="00EC4ACE">
              <w:t>1</w:t>
            </w:r>
          </w:p>
        </w:tc>
        <w:tc>
          <w:tcPr>
            <w:tcW w:w="1204" w:type="dxa"/>
            <w:tcBorders>
              <w:left w:val="nil"/>
            </w:tcBorders>
          </w:tcPr>
          <w:p w14:paraId="4A172576" w14:textId="77777777" w:rsidR="0013352A" w:rsidRPr="00EC4ACE" w:rsidRDefault="0013352A" w:rsidP="004E7FA3">
            <w:pPr>
              <w:pStyle w:val="TAC"/>
            </w:pPr>
          </w:p>
        </w:tc>
      </w:tr>
      <w:tr w:rsidR="0013352A" w:rsidRPr="00EC4ACE"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4E7FA3">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4E7FA3">
            <w:pPr>
              <w:pStyle w:val="TAL"/>
            </w:pPr>
            <w:r w:rsidRPr="00C72233">
              <w:t xml:space="preserve">octet </w:t>
            </w:r>
            <w:r>
              <w:t>4</w:t>
            </w:r>
          </w:p>
          <w:p w14:paraId="00A36F17" w14:textId="77777777" w:rsidR="0013352A" w:rsidRPr="00C72233" w:rsidRDefault="0013352A" w:rsidP="004E7FA3">
            <w:pPr>
              <w:pStyle w:val="TAL"/>
            </w:pPr>
            <w:r w:rsidRPr="00C72233">
              <w:t xml:space="preserve">octet </w:t>
            </w:r>
            <w:r>
              <w:t>5</w:t>
            </w:r>
          </w:p>
        </w:tc>
      </w:tr>
      <w:tr w:rsidR="0013352A" w:rsidRPr="00EC4ACE"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4E7FA3">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4E7FA3">
            <w:pPr>
              <w:pStyle w:val="TAL"/>
            </w:pPr>
            <w:r w:rsidRPr="00C72233">
              <w:t xml:space="preserve">octet </w:t>
            </w:r>
            <w:r>
              <w:t>6</w:t>
            </w:r>
          </w:p>
          <w:p w14:paraId="3187DAB2" w14:textId="77777777" w:rsidR="0013352A" w:rsidRPr="00C72233" w:rsidRDefault="0013352A" w:rsidP="004E7FA3">
            <w:pPr>
              <w:pStyle w:val="TAL"/>
            </w:pPr>
            <w:r w:rsidRPr="00C72233">
              <w:t xml:space="preserve">octet </w:t>
            </w:r>
            <w:r>
              <w:t>7</w:t>
            </w:r>
          </w:p>
        </w:tc>
      </w:tr>
      <w:tr w:rsidR="0013352A" w:rsidRPr="00EC4ACE"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4E7FA3">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4E7FA3">
            <w:pPr>
              <w:pStyle w:val="TAL"/>
            </w:pPr>
            <w:r w:rsidRPr="00C72233">
              <w:t xml:space="preserve">octet </w:t>
            </w:r>
            <w:r>
              <w:t>8</w:t>
            </w:r>
          </w:p>
        </w:tc>
      </w:tr>
      <w:tr w:rsidR="0013352A" w:rsidRPr="00EC4ACE"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4E7FA3">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4E7FA3">
            <w:pPr>
              <w:pStyle w:val="TAL"/>
            </w:pPr>
            <w:r w:rsidRPr="00C72233">
              <w:t xml:space="preserve">octet </w:t>
            </w:r>
            <w:r>
              <w:t>9</w:t>
            </w:r>
          </w:p>
        </w:tc>
      </w:tr>
      <w:tr w:rsidR="0013352A" w:rsidRPr="00EC4ACE"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4E7FA3">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4E7FA3">
            <w:pPr>
              <w:pStyle w:val="TAL"/>
            </w:pPr>
            <w:r w:rsidRPr="00C72233">
              <w:t xml:space="preserve">octet </w:t>
            </w:r>
            <w:r>
              <w:t>10</w:t>
            </w:r>
          </w:p>
          <w:p w14:paraId="01B2469E" w14:textId="77777777" w:rsidR="0013352A" w:rsidRPr="00EC4ACE" w:rsidRDefault="0013352A" w:rsidP="004E7FA3">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4E7FA3">
        <w:trPr>
          <w:cantSplit/>
          <w:jc w:val="center"/>
        </w:trPr>
        <w:tc>
          <w:tcPr>
            <w:tcW w:w="7912" w:type="dxa"/>
          </w:tcPr>
          <w:p w14:paraId="7E3E6D29" w14:textId="77777777" w:rsidR="0013352A" w:rsidRPr="00A76485" w:rsidRDefault="0013352A" w:rsidP="004E7FA3">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4E7FA3">
        <w:trPr>
          <w:cantSplit/>
          <w:jc w:val="center"/>
        </w:trPr>
        <w:tc>
          <w:tcPr>
            <w:tcW w:w="7912" w:type="dxa"/>
          </w:tcPr>
          <w:p w14:paraId="50531E96" w14:textId="77777777" w:rsidR="0013352A" w:rsidRPr="00A76485" w:rsidRDefault="0013352A" w:rsidP="004E7FA3">
            <w:pPr>
              <w:pStyle w:val="TAL"/>
              <w:rPr>
                <w:rFonts w:cs="Arial"/>
              </w:rPr>
            </w:pPr>
          </w:p>
        </w:tc>
      </w:tr>
      <w:tr w:rsidR="0013352A" w:rsidRPr="00EC4ACE" w14:paraId="1F1E2254" w14:textId="77777777" w:rsidTr="004E7FA3">
        <w:trPr>
          <w:cantSplit/>
          <w:jc w:val="center"/>
        </w:trPr>
        <w:tc>
          <w:tcPr>
            <w:tcW w:w="7912" w:type="dxa"/>
          </w:tcPr>
          <w:p w14:paraId="095917D1" w14:textId="77777777" w:rsidR="0013352A" w:rsidRDefault="0013352A" w:rsidP="004E7FA3">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4E7FA3">
            <w:pPr>
              <w:pStyle w:val="TAL"/>
            </w:pPr>
          </w:p>
          <w:p w14:paraId="49A37722" w14:textId="77777777" w:rsidR="0013352A" w:rsidRPr="00F06ABF" w:rsidRDefault="0013352A" w:rsidP="004E7FA3">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4E7FA3">
        <w:trPr>
          <w:cantSplit/>
          <w:jc w:val="center"/>
        </w:trPr>
        <w:tc>
          <w:tcPr>
            <w:tcW w:w="7912" w:type="dxa"/>
          </w:tcPr>
          <w:p w14:paraId="6217B539" w14:textId="77777777" w:rsidR="0013352A" w:rsidRPr="001654C4" w:rsidRDefault="0013352A" w:rsidP="004E7FA3">
            <w:pPr>
              <w:pStyle w:val="TAL"/>
              <w:rPr>
                <w:rFonts w:cs="Arial"/>
              </w:rPr>
            </w:pPr>
          </w:p>
        </w:tc>
      </w:tr>
      <w:tr w:rsidR="0013352A" w:rsidRPr="00EC4ACE" w14:paraId="41ABEE33" w14:textId="77777777" w:rsidTr="004E7FA3">
        <w:trPr>
          <w:cantSplit/>
          <w:jc w:val="center"/>
        </w:trPr>
        <w:tc>
          <w:tcPr>
            <w:tcW w:w="7912" w:type="dxa"/>
          </w:tcPr>
          <w:p w14:paraId="323BF828" w14:textId="77777777" w:rsidR="0013352A" w:rsidRPr="00F06ABF" w:rsidRDefault="0013352A" w:rsidP="004E7FA3">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4E7FA3">
        <w:trPr>
          <w:cantSplit/>
          <w:jc w:val="center"/>
        </w:trPr>
        <w:tc>
          <w:tcPr>
            <w:tcW w:w="7912" w:type="dxa"/>
          </w:tcPr>
          <w:p w14:paraId="7BDDE1EE" w14:textId="77777777" w:rsidR="0013352A" w:rsidRPr="00BE2A3B" w:rsidRDefault="0013352A" w:rsidP="004E7FA3">
            <w:pPr>
              <w:pStyle w:val="TAL"/>
            </w:pPr>
          </w:p>
        </w:tc>
      </w:tr>
      <w:tr w:rsidR="0013352A" w:rsidRPr="00EC4ACE" w14:paraId="6CEBED0B" w14:textId="77777777" w:rsidTr="004E7FA3">
        <w:trPr>
          <w:cantSplit/>
          <w:jc w:val="center"/>
        </w:trPr>
        <w:tc>
          <w:tcPr>
            <w:tcW w:w="7912" w:type="dxa"/>
          </w:tcPr>
          <w:p w14:paraId="24FB0F94" w14:textId="77777777" w:rsidR="0013352A"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4E7FA3">
            <w:pPr>
              <w:pStyle w:val="TAL"/>
              <w:rPr>
                <w:rFonts w:cs="Arial"/>
              </w:rPr>
            </w:pPr>
          </w:p>
          <w:p w14:paraId="3A0BACAB" w14:textId="77777777" w:rsidR="0013352A" w:rsidRPr="00220ECB"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4E7FA3">
        <w:trPr>
          <w:cantSplit/>
          <w:jc w:val="center"/>
        </w:trPr>
        <w:tc>
          <w:tcPr>
            <w:tcW w:w="7912" w:type="dxa"/>
          </w:tcPr>
          <w:p w14:paraId="31F19F6E" w14:textId="77777777" w:rsidR="0013352A" w:rsidRPr="00220ECB" w:rsidRDefault="0013352A" w:rsidP="004E7FA3">
            <w:pPr>
              <w:pStyle w:val="TAL"/>
              <w:rPr>
                <w:rFonts w:cs="Arial"/>
              </w:rPr>
            </w:pPr>
          </w:p>
        </w:tc>
      </w:tr>
      <w:tr w:rsidR="0013352A" w:rsidRPr="00EC4ACE" w14:paraId="277F7242" w14:textId="77777777" w:rsidTr="004E7FA3">
        <w:trPr>
          <w:cantSplit/>
          <w:jc w:val="center"/>
        </w:trPr>
        <w:tc>
          <w:tcPr>
            <w:tcW w:w="7912" w:type="dxa"/>
          </w:tcPr>
          <w:p w14:paraId="083CD126" w14:textId="77777777" w:rsidR="0013352A" w:rsidRDefault="0013352A"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4E7FA3">
            <w:pPr>
              <w:pStyle w:val="TAL"/>
              <w:rPr>
                <w:rFonts w:cs="Arial"/>
              </w:rPr>
            </w:pPr>
          </w:p>
          <w:p w14:paraId="7B668814" w14:textId="2D94936D" w:rsidR="0013352A" w:rsidRPr="00220ECB" w:rsidRDefault="0013352A"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4E7FA3">
        <w:trPr>
          <w:cantSplit/>
          <w:jc w:val="center"/>
        </w:trPr>
        <w:tc>
          <w:tcPr>
            <w:tcW w:w="7912" w:type="dxa"/>
          </w:tcPr>
          <w:p w14:paraId="5F4F25B7" w14:textId="77777777" w:rsidR="0013352A" w:rsidRPr="00220ECB" w:rsidRDefault="0013352A" w:rsidP="004E7FA3">
            <w:pPr>
              <w:pStyle w:val="TAL"/>
              <w:rPr>
                <w:rFonts w:cs="Arial"/>
              </w:rPr>
            </w:pPr>
          </w:p>
        </w:tc>
      </w:tr>
      <w:tr w:rsidR="0013352A" w:rsidRPr="00EC4ACE" w14:paraId="5F066600" w14:textId="77777777" w:rsidTr="004E7FA3">
        <w:trPr>
          <w:cantSplit/>
          <w:jc w:val="center"/>
        </w:trPr>
        <w:tc>
          <w:tcPr>
            <w:tcW w:w="7912" w:type="dxa"/>
          </w:tcPr>
          <w:p w14:paraId="559B8808" w14:textId="77777777" w:rsidR="0013352A" w:rsidRDefault="0013352A" w:rsidP="004E7FA3">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4E7FA3">
            <w:pPr>
              <w:pStyle w:val="TAL"/>
            </w:pPr>
          </w:p>
          <w:p w14:paraId="0A0438DE" w14:textId="2C26D122" w:rsidR="0013352A" w:rsidRPr="00F06ABF" w:rsidRDefault="0013352A" w:rsidP="004E7FA3">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00D8332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4E7FA3">
        <w:trPr>
          <w:cantSplit/>
          <w:jc w:val="center"/>
        </w:trPr>
        <w:tc>
          <w:tcPr>
            <w:tcW w:w="7912" w:type="dxa"/>
          </w:tcPr>
          <w:p w14:paraId="13840789" w14:textId="77777777" w:rsidR="0013352A" w:rsidRPr="00930D6C" w:rsidRDefault="0013352A" w:rsidP="004E7FA3">
            <w:pPr>
              <w:pStyle w:val="TAL"/>
            </w:pPr>
          </w:p>
        </w:tc>
      </w:tr>
      <w:tr w:rsidR="0013352A" w:rsidRPr="00EC4ACE" w14:paraId="18D8E858" w14:textId="77777777" w:rsidTr="004E7FA3">
        <w:trPr>
          <w:cantSplit/>
          <w:jc w:val="center"/>
        </w:trPr>
        <w:tc>
          <w:tcPr>
            <w:tcW w:w="7912" w:type="dxa"/>
          </w:tcPr>
          <w:p w14:paraId="6D51476E" w14:textId="77777777" w:rsidR="0013352A" w:rsidRDefault="0013352A" w:rsidP="004E7FA3">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4E7FA3">
            <w:pPr>
              <w:pStyle w:val="TAC"/>
              <w:jc w:val="left"/>
            </w:pPr>
          </w:p>
          <w:p w14:paraId="236FF363" w14:textId="77777777" w:rsidR="0013352A" w:rsidRPr="00F06ABF" w:rsidRDefault="0013352A" w:rsidP="004E7FA3">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4E7FA3">
        <w:trPr>
          <w:cantSplit/>
          <w:jc w:val="center"/>
        </w:trPr>
        <w:tc>
          <w:tcPr>
            <w:tcW w:w="7912" w:type="dxa"/>
          </w:tcPr>
          <w:p w14:paraId="54564777" w14:textId="77777777" w:rsidR="0013352A" w:rsidRPr="00522C30" w:rsidRDefault="0013352A" w:rsidP="004E7FA3">
            <w:pPr>
              <w:pStyle w:val="TAL"/>
            </w:pPr>
          </w:p>
        </w:tc>
      </w:tr>
      <w:tr w:rsidR="0013352A" w:rsidRPr="00EC4ACE" w14:paraId="77EBA48D" w14:textId="77777777" w:rsidTr="004E7FA3">
        <w:trPr>
          <w:cantSplit/>
          <w:jc w:val="center"/>
        </w:trPr>
        <w:tc>
          <w:tcPr>
            <w:tcW w:w="7912" w:type="dxa"/>
          </w:tcPr>
          <w:p w14:paraId="6A7C867D" w14:textId="77777777" w:rsidR="0013352A" w:rsidRDefault="0013352A" w:rsidP="004E7FA3">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4E7FA3">
            <w:pPr>
              <w:pStyle w:val="TAL"/>
              <w:rPr>
                <w:rFonts w:cs="Arial"/>
              </w:rPr>
            </w:pPr>
          </w:p>
          <w:p w14:paraId="2C6348C6" w14:textId="5CF355F1" w:rsidR="0013352A" w:rsidRPr="00F06ABF" w:rsidRDefault="0013352A" w:rsidP="004E7FA3">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00D8332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4E7FA3">
        <w:trPr>
          <w:cantSplit/>
          <w:jc w:val="center"/>
        </w:trPr>
        <w:tc>
          <w:tcPr>
            <w:tcW w:w="7912" w:type="dxa"/>
          </w:tcPr>
          <w:p w14:paraId="2614A026" w14:textId="77777777" w:rsidR="0013352A" w:rsidRPr="00930D6C" w:rsidRDefault="0013352A" w:rsidP="004E7FA3">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697" w:name="_Toc45216203"/>
      <w:bookmarkStart w:id="698" w:name="_Toc51931772"/>
      <w:bookmarkStart w:id="699" w:name="_Toc58235134"/>
      <w:bookmarkStart w:id="700" w:name="_Toc59180067"/>
      <w:r w:rsidRPr="00EC4ACE">
        <w:lastRenderedPageBreak/>
        <w:t>9.</w:t>
      </w:r>
      <w:r>
        <w:t>11</w:t>
      </w:r>
      <w:r w:rsidRPr="00EC4ACE">
        <w:tab/>
      </w:r>
      <w:r w:rsidRPr="00A51D75">
        <w:t>Discovered neighbor information for DS-TT ports</w:t>
      </w:r>
      <w:bookmarkEnd w:id="697"/>
      <w:bookmarkEnd w:id="698"/>
      <w:bookmarkEnd w:id="699"/>
      <w:bookmarkEnd w:id="700"/>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4E7FA3">
        <w:trPr>
          <w:cantSplit/>
          <w:jc w:val="center"/>
        </w:trPr>
        <w:tc>
          <w:tcPr>
            <w:tcW w:w="708" w:type="dxa"/>
          </w:tcPr>
          <w:p w14:paraId="4EEF0748" w14:textId="77777777" w:rsidR="0028171D" w:rsidRPr="00EC4ACE" w:rsidRDefault="0028171D" w:rsidP="004E7FA3">
            <w:pPr>
              <w:pStyle w:val="TAC"/>
            </w:pPr>
            <w:r w:rsidRPr="00EC4ACE">
              <w:t>8</w:t>
            </w:r>
          </w:p>
        </w:tc>
        <w:tc>
          <w:tcPr>
            <w:tcW w:w="709" w:type="dxa"/>
          </w:tcPr>
          <w:p w14:paraId="42F72BC6" w14:textId="77777777" w:rsidR="0028171D" w:rsidRPr="00EC4ACE" w:rsidRDefault="0028171D" w:rsidP="004E7FA3">
            <w:pPr>
              <w:pStyle w:val="TAC"/>
            </w:pPr>
            <w:r w:rsidRPr="00EC4ACE">
              <w:t>7</w:t>
            </w:r>
          </w:p>
        </w:tc>
        <w:tc>
          <w:tcPr>
            <w:tcW w:w="709" w:type="dxa"/>
          </w:tcPr>
          <w:p w14:paraId="1F5723DF" w14:textId="77777777" w:rsidR="0028171D" w:rsidRPr="00EC4ACE" w:rsidRDefault="0028171D" w:rsidP="004E7FA3">
            <w:pPr>
              <w:pStyle w:val="TAC"/>
            </w:pPr>
            <w:r w:rsidRPr="00EC4ACE">
              <w:t>6</w:t>
            </w:r>
          </w:p>
        </w:tc>
        <w:tc>
          <w:tcPr>
            <w:tcW w:w="709" w:type="dxa"/>
          </w:tcPr>
          <w:p w14:paraId="6D07ECCA" w14:textId="77777777" w:rsidR="0028171D" w:rsidRPr="00EC4ACE" w:rsidRDefault="0028171D" w:rsidP="004E7FA3">
            <w:pPr>
              <w:pStyle w:val="TAC"/>
            </w:pPr>
            <w:r w:rsidRPr="00EC4ACE">
              <w:t>5</w:t>
            </w:r>
          </w:p>
        </w:tc>
        <w:tc>
          <w:tcPr>
            <w:tcW w:w="709" w:type="dxa"/>
          </w:tcPr>
          <w:p w14:paraId="6413E5DC" w14:textId="77777777" w:rsidR="0028171D" w:rsidRPr="00EC4ACE" w:rsidRDefault="0028171D" w:rsidP="004E7FA3">
            <w:pPr>
              <w:pStyle w:val="TAC"/>
            </w:pPr>
            <w:r w:rsidRPr="00EC4ACE">
              <w:t>4</w:t>
            </w:r>
          </w:p>
        </w:tc>
        <w:tc>
          <w:tcPr>
            <w:tcW w:w="709" w:type="dxa"/>
          </w:tcPr>
          <w:p w14:paraId="6A661916" w14:textId="77777777" w:rsidR="0028171D" w:rsidRPr="00EC4ACE" w:rsidRDefault="0028171D" w:rsidP="004E7FA3">
            <w:pPr>
              <w:pStyle w:val="TAC"/>
            </w:pPr>
            <w:r w:rsidRPr="00EC4ACE">
              <w:t>3</w:t>
            </w:r>
          </w:p>
        </w:tc>
        <w:tc>
          <w:tcPr>
            <w:tcW w:w="709" w:type="dxa"/>
          </w:tcPr>
          <w:p w14:paraId="69DD5DF8" w14:textId="77777777" w:rsidR="0028171D" w:rsidRPr="00EC4ACE" w:rsidRDefault="0028171D" w:rsidP="004E7FA3">
            <w:pPr>
              <w:pStyle w:val="TAC"/>
            </w:pPr>
            <w:r w:rsidRPr="00EC4ACE">
              <w:t>2</w:t>
            </w:r>
          </w:p>
        </w:tc>
        <w:tc>
          <w:tcPr>
            <w:tcW w:w="709" w:type="dxa"/>
          </w:tcPr>
          <w:p w14:paraId="6C6AF265" w14:textId="77777777" w:rsidR="0028171D" w:rsidRPr="00EC4ACE" w:rsidRDefault="0028171D" w:rsidP="004E7FA3">
            <w:pPr>
              <w:pStyle w:val="TAC"/>
            </w:pPr>
            <w:r w:rsidRPr="00EC4ACE">
              <w:t>1</w:t>
            </w:r>
          </w:p>
        </w:tc>
        <w:tc>
          <w:tcPr>
            <w:tcW w:w="1221" w:type="dxa"/>
          </w:tcPr>
          <w:p w14:paraId="5DE1FDD5" w14:textId="77777777" w:rsidR="0028171D" w:rsidRPr="00EC4ACE" w:rsidRDefault="0028171D" w:rsidP="004E7FA3">
            <w:pPr>
              <w:pStyle w:val="TAL"/>
            </w:pPr>
          </w:p>
        </w:tc>
      </w:tr>
      <w:tr w:rsidR="0028171D" w:rsidRPr="007C4254"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4E7FA3">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4E7FA3">
            <w:pPr>
              <w:pStyle w:val="TAL"/>
            </w:pPr>
            <w:r w:rsidRPr="007C4254">
              <w:t>octet 1</w:t>
            </w:r>
          </w:p>
        </w:tc>
      </w:tr>
      <w:tr w:rsidR="0028171D" w:rsidRPr="00EC4ACE"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4E7FA3">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4E7FA3">
            <w:pPr>
              <w:pStyle w:val="TAL"/>
            </w:pPr>
            <w:r w:rsidRPr="00C72233">
              <w:t>octet 2</w:t>
            </w:r>
          </w:p>
          <w:p w14:paraId="791CF228" w14:textId="77777777" w:rsidR="0028171D" w:rsidRPr="00EC4ACE" w:rsidRDefault="0028171D" w:rsidP="004E7FA3">
            <w:pPr>
              <w:pStyle w:val="TAL"/>
              <w:rPr>
                <w:lang w:eastAsia="ko-KR"/>
              </w:rPr>
            </w:pPr>
            <w:r w:rsidRPr="00C72233">
              <w:t xml:space="preserve">octet </w:t>
            </w:r>
            <w:r>
              <w:t>3</w:t>
            </w:r>
          </w:p>
        </w:tc>
      </w:tr>
      <w:tr w:rsidR="0028171D" w:rsidRPr="00EC4ACE"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4E7FA3">
            <w:pPr>
              <w:pStyle w:val="TAL"/>
            </w:pPr>
            <w:r w:rsidRPr="00C72233">
              <w:t xml:space="preserve">octet </w:t>
            </w:r>
            <w:r>
              <w:t>4*</w:t>
            </w:r>
          </w:p>
          <w:p w14:paraId="0A4D0F82" w14:textId="77777777" w:rsidR="0028171D" w:rsidRPr="00EC4ACE" w:rsidRDefault="0028171D" w:rsidP="004E7FA3">
            <w:pPr>
              <w:pStyle w:val="TAL"/>
              <w:rPr>
                <w:lang w:eastAsia="ko-KR"/>
              </w:rPr>
            </w:pPr>
            <w:r w:rsidRPr="00C72233">
              <w:t xml:space="preserve">octet </w:t>
            </w:r>
            <w:r>
              <w:t>x*</w:t>
            </w:r>
          </w:p>
        </w:tc>
      </w:tr>
      <w:tr w:rsidR="0028171D" w:rsidRPr="00EC4ACE"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4E7FA3">
            <w:pPr>
              <w:pStyle w:val="TAC"/>
              <w:rPr>
                <w:lang w:eastAsia="ko-KR"/>
              </w:rPr>
            </w:pPr>
            <w:r>
              <w:rPr>
                <w:lang w:eastAsia="ko-KR"/>
              </w:rPr>
              <w:t>…</w:t>
            </w:r>
          </w:p>
        </w:tc>
        <w:tc>
          <w:tcPr>
            <w:tcW w:w="1221" w:type="dxa"/>
          </w:tcPr>
          <w:p w14:paraId="3E522BDF" w14:textId="77777777" w:rsidR="0028171D" w:rsidRPr="00EC4ACE" w:rsidRDefault="0028171D" w:rsidP="004E7FA3">
            <w:pPr>
              <w:pStyle w:val="TAL"/>
              <w:rPr>
                <w:lang w:eastAsia="ko-KR"/>
              </w:rPr>
            </w:pPr>
          </w:p>
        </w:tc>
      </w:tr>
      <w:tr w:rsidR="0028171D" w:rsidRPr="00EC4ACE"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4E7FA3">
            <w:pPr>
              <w:pStyle w:val="TAL"/>
            </w:pPr>
            <w:r w:rsidRPr="00C72233">
              <w:t xml:space="preserve">octet </w:t>
            </w:r>
            <w:r>
              <w:t>y*</w:t>
            </w:r>
          </w:p>
          <w:p w14:paraId="77750924" w14:textId="77777777" w:rsidR="0028171D" w:rsidRPr="00EC4ACE" w:rsidRDefault="0028171D" w:rsidP="004E7FA3">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4E7FA3">
        <w:trPr>
          <w:cantSplit/>
          <w:jc w:val="center"/>
        </w:trPr>
        <w:tc>
          <w:tcPr>
            <w:tcW w:w="958" w:type="dxa"/>
            <w:tcBorders>
              <w:bottom w:val="single" w:sz="6" w:space="0" w:color="auto"/>
            </w:tcBorders>
          </w:tcPr>
          <w:p w14:paraId="6A3233FE" w14:textId="77777777" w:rsidR="0028171D" w:rsidRPr="00EC4ACE" w:rsidRDefault="0028171D" w:rsidP="004E7FA3">
            <w:pPr>
              <w:pStyle w:val="TAC"/>
            </w:pPr>
            <w:r w:rsidRPr="00EC4ACE">
              <w:t>8</w:t>
            </w:r>
          </w:p>
        </w:tc>
        <w:tc>
          <w:tcPr>
            <w:tcW w:w="450" w:type="dxa"/>
            <w:tcBorders>
              <w:bottom w:val="single" w:sz="6" w:space="0" w:color="auto"/>
            </w:tcBorders>
          </w:tcPr>
          <w:p w14:paraId="23017E9A" w14:textId="77777777" w:rsidR="0028171D" w:rsidRPr="00EC4ACE" w:rsidRDefault="0028171D" w:rsidP="004E7FA3">
            <w:pPr>
              <w:pStyle w:val="TAC"/>
            </w:pPr>
            <w:r w:rsidRPr="00EC4ACE">
              <w:t>7</w:t>
            </w:r>
          </w:p>
        </w:tc>
        <w:tc>
          <w:tcPr>
            <w:tcW w:w="720" w:type="dxa"/>
            <w:tcBorders>
              <w:bottom w:val="single" w:sz="6" w:space="0" w:color="auto"/>
            </w:tcBorders>
          </w:tcPr>
          <w:p w14:paraId="0B629FEF" w14:textId="77777777" w:rsidR="0028171D" w:rsidRPr="00EC4ACE" w:rsidRDefault="0028171D" w:rsidP="004E7FA3">
            <w:pPr>
              <w:pStyle w:val="TAC"/>
            </w:pPr>
            <w:r w:rsidRPr="00EC4ACE">
              <w:t>6</w:t>
            </w:r>
          </w:p>
        </w:tc>
        <w:tc>
          <w:tcPr>
            <w:tcW w:w="720" w:type="dxa"/>
            <w:tcBorders>
              <w:bottom w:val="single" w:sz="6" w:space="0" w:color="auto"/>
            </w:tcBorders>
          </w:tcPr>
          <w:p w14:paraId="619E39F6" w14:textId="77777777" w:rsidR="0028171D" w:rsidRPr="00EC4ACE" w:rsidRDefault="0028171D" w:rsidP="004E7FA3">
            <w:pPr>
              <w:pStyle w:val="TAC"/>
            </w:pPr>
            <w:r w:rsidRPr="00EC4ACE">
              <w:t>5</w:t>
            </w:r>
          </w:p>
        </w:tc>
        <w:tc>
          <w:tcPr>
            <w:tcW w:w="720" w:type="dxa"/>
            <w:tcBorders>
              <w:bottom w:val="single" w:sz="6" w:space="0" w:color="auto"/>
            </w:tcBorders>
          </w:tcPr>
          <w:p w14:paraId="0E227DAB" w14:textId="77777777" w:rsidR="0028171D" w:rsidRPr="00EC4ACE" w:rsidRDefault="0028171D" w:rsidP="004E7FA3">
            <w:pPr>
              <w:pStyle w:val="TAC"/>
            </w:pPr>
            <w:r w:rsidRPr="00EC4ACE">
              <w:t>4</w:t>
            </w:r>
          </w:p>
        </w:tc>
        <w:tc>
          <w:tcPr>
            <w:tcW w:w="720" w:type="dxa"/>
            <w:tcBorders>
              <w:bottom w:val="single" w:sz="6" w:space="0" w:color="auto"/>
            </w:tcBorders>
          </w:tcPr>
          <w:p w14:paraId="5C3BC0CB" w14:textId="77777777" w:rsidR="0028171D" w:rsidRPr="00EC4ACE" w:rsidRDefault="0028171D" w:rsidP="004E7FA3">
            <w:pPr>
              <w:pStyle w:val="TAC"/>
            </w:pPr>
            <w:r w:rsidRPr="00EC4ACE">
              <w:t>3</w:t>
            </w:r>
          </w:p>
        </w:tc>
        <w:tc>
          <w:tcPr>
            <w:tcW w:w="720" w:type="dxa"/>
            <w:tcBorders>
              <w:bottom w:val="single" w:sz="6" w:space="0" w:color="auto"/>
            </w:tcBorders>
          </w:tcPr>
          <w:p w14:paraId="7B600402" w14:textId="77777777" w:rsidR="0028171D" w:rsidRPr="00EC4ACE" w:rsidRDefault="0028171D" w:rsidP="004E7FA3">
            <w:pPr>
              <w:pStyle w:val="TAC"/>
            </w:pPr>
            <w:r w:rsidRPr="00EC4ACE">
              <w:t>2</w:t>
            </w:r>
          </w:p>
        </w:tc>
        <w:tc>
          <w:tcPr>
            <w:tcW w:w="662" w:type="dxa"/>
            <w:tcBorders>
              <w:bottom w:val="single" w:sz="6" w:space="0" w:color="auto"/>
            </w:tcBorders>
          </w:tcPr>
          <w:p w14:paraId="2D86BFE2" w14:textId="77777777" w:rsidR="0028171D" w:rsidRPr="00EC4ACE" w:rsidRDefault="0028171D" w:rsidP="004E7FA3">
            <w:pPr>
              <w:pStyle w:val="TAC"/>
            </w:pPr>
            <w:r w:rsidRPr="00EC4ACE">
              <w:t>1</w:t>
            </w:r>
          </w:p>
        </w:tc>
        <w:tc>
          <w:tcPr>
            <w:tcW w:w="1204" w:type="dxa"/>
            <w:tcBorders>
              <w:left w:val="nil"/>
            </w:tcBorders>
          </w:tcPr>
          <w:p w14:paraId="257BFE05" w14:textId="77777777" w:rsidR="0028171D" w:rsidRPr="00EC4ACE" w:rsidRDefault="0028171D" w:rsidP="004E7FA3">
            <w:pPr>
              <w:pStyle w:val="TAC"/>
            </w:pPr>
          </w:p>
        </w:tc>
      </w:tr>
      <w:tr w:rsidR="0028171D" w:rsidRPr="00EC4ACE"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4E7FA3">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4E7FA3">
            <w:pPr>
              <w:pStyle w:val="TAL"/>
            </w:pPr>
            <w:r w:rsidRPr="00C72233">
              <w:t xml:space="preserve">octet </w:t>
            </w:r>
            <w:r>
              <w:t>4</w:t>
            </w:r>
          </w:p>
          <w:p w14:paraId="1998882C" w14:textId="77777777" w:rsidR="0028171D" w:rsidRPr="00C72233" w:rsidRDefault="0028171D" w:rsidP="004E7FA3">
            <w:pPr>
              <w:pStyle w:val="TAL"/>
            </w:pPr>
            <w:r w:rsidRPr="00C72233">
              <w:t xml:space="preserve">octet </w:t>
            </w:r>
            <w:r>
              <w:t>5</w:t>
            </w:r>
          </w:p>
        </w:tc>
      </w:tr>
      <w:tr w:rsidR="0028171D" w:rsidRPr="00EC4ACE"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4E7FA3">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4E7FA3">
            <w:pPr>
              <w:pStyle w:val="TAL"/>
            </w:pPr>
            <w:r w:rsidRPr="00C72233">
              <w:t xml:space="preserve">octet </w:t>
            </w:r>
            <w:r>
              <w:t>6</w:t>
            </w:r>
          </w:p>
          <w:p w14:paraId="15CB3EC5" w14:textId="77777777" w:rsidR="0028171D" w:rsidRPr="00C72233" w:rsidRDefault="0028171D" w:rsidP="004E7FA3">
            <w:pPr>
              <w:pStyle w:val="TAL"/>
            </w:pPr>
            <w:r w:rsidRPr="00C72233">
              <w:t xml:space="preserve">octet </w:t>
            </w:r>
            <w:r>
              <w:t>7</w:t>
            </w:r>
          </w:p>
        </w:tc>
      </w:tr>
      <w:tr w:rsidR="0028171D" w:rsidRPr="00EC4ACE"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4E7FA3">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4E7FA3">
            <w:pPr>
              <w:pStyle w:val="TAL"/>
            </w:pPr>
            <w:r w:rsidRPr="00C72233">
              <w:t xml:space="preserve">octet </w:t>
            </w:r>
            <w:r>
              <w:t>8</w:t>
            </w:r>
          </w:p>
          <w:p w14:paraId="32B61E3F" w14:textId="77777777" w:rsidR="0028171D" w:rsidRPr="00C72233" w:rsidRDefault="0028171D" w:rsidP="004E7FA3">
            <w:pPr>
              <w:pStyle w:val="TAL"/>
            </w:pPr>
            <w:r w:rsidRPr="00C72233">
              <w:t xml:space="preserve">octet </w:t>
            </w:r>
            <w:r>
              <w:t>9</w:t>
            </w:r>
          </w:p>
        </w:tc>
      </w:tr>
      <w:tr w:rsidR="0028171D" w:rsidRPr="00EC4ACE"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4E7FA3">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4E7FA3">
            <w:pPr>
              <w:pStyle w:val="TAL"/>
            </w:pPr>
            <w:r w:rsidRPr="00C72233">
              <w:t xml:space="preserve">octet </w:t>
            </w:r>
            <w:r>
              <w:t>10</w:t>
            </w:r>
          </w:p>
        </w:tc>
      </w:tr>
      <w:tr w:rsidR="0028171D" w:rsidRPr="00EC4ACE"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4E7FA3">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4E7FA3">
            <w:pPr>
              <w:pStyle w:val="TAL"/>
            </w:pPr>
            <w:r w:rsidRPr="00C72233">
              <w:t xml:space="preserve">octet </w:t>
            </w:r>
            <w:r>
              <w:t>11</w:t>
            </w:r>
          </w:p>
        </w:tc>
      </w:tr>
      <w:tr w:rsidR="0028171D" w:rsidRPr="00EC4ACE"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4E7FA3">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4E7FA3">
            <w:pPr>
              <w:pStyle w:val="TAL"/>
            </w:pPr>
            <w:r w:rsidRPr="00C72233">
              <w:t xml:space="preserve">octet </w:t>
            </w:r>
            <w:r>
              <w:t>12</w:t>
            </w:r>
          </w:p>
          <w:p w14:paraId="122AF280" w14:textId="77777777" w:rsidR="0028171D" w:rsidRPr="00EC4ACE" w:rsidRDefault="0028171D" w:rsidP="004E7FA3">
            <w:pPr>
              <w:pStyle w:val="TAL"/>
            </w:pPr>
            <w:r w:rsidRPr="00C72233">
              <w:t xml:space="preserve">octet </w:t>
            </w:r>
            <w:r>
              <w:t>a</w:t>
            </w:r>
          </w:p>
        </w:tc>
      </w:tr>
      <w:tr w:rsidR="0028171D" w:rsidRPr="00EC4ACE"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4E7FA3">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4E7FA3">
            <w:pPr>
              <w:pStyle w:val="TAL"/>
            </w:pPr>
            <w:r w:rsidRPr="00EC4ACE">
              <w:rPr>
                <w:lang w:eastAsia="ko-KR"/>
              </w:rPr>
              <w:t xml:space="preserve">octet </w:t>
            </w:r>
            <w:r>
              <w:rPr>
                <w:lang w:eastAsia="ko-KR"/>
              </w:rPr>
              <w:t>a+1</w:t>
            </w:r>
          </w:p>
        </w:tc>
      </w:tr>
      <w:tr w:rsidR="0028171D" w:rsidRPr="00EC4ACE"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4E7FA3">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4E7FA3">
            <w:pPr>
              <w:pStyle w:val="TAL"/>
            </w:pPr>
            <w:r w:rsidRPr="00EC4ACE">
              <w:rPr>
                <w:lang w:eastAsia="ko-KR"/>
              </w:rPr>
              <w:t xml:space="preserve">octet </w:t>
            </w:r>
            <w:r>
              <w:rPr>
                <w:lang w:eastAsia="ko-KR"/>
              </w:rPr>
              <w:t>a+2</w:t>
            </w:r>
          </w:p>
        </w:tc>
      </w:tr>
      <w:tr w:rsidR="0028171D" w:rsidRPr="00EC4ACE"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4E7FA3">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4E7FA3">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4E7FA3">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lastRenderedPageBreak/>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4E7FA3">
        <w:trPr>
          <w:cantSplit/>
          <w:jc w:val="center"/>
        </w:trPr>
        <w:tc>
          <w:tcPr>
            <w:tcW w:w="7097" w:type="dxa"/>
          </w:tcPr>
          <w:p w14:paraId="5646B412" w14:textId="77777777" w:rsidR="0028171D" w:rsidRPr="00A76485" w:rsidRDefault="0028171D" w:rsidP="004E7FA3">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4E7FA3">
        <w:trPr>
          <w:cantSplit/>
          <w:jc w:val="center"/>
        </w:trPr>
        <w:tc>
          <w:tcPr>
            <w:tcW w:w="7097" w:type="dxa"/>
          </w:tcPr>
          <w:p w14:paraId="7C88B88B" w14:textId="77777777" w:rsidR="0028171D" w:rsidRPr="00A76485" w:rsidRDefault="0028171D" w:rsidP="004E7FA3">
            <w:pPr>
              <w:pStyle w:val="TAL"/>
              <w:rPr>
                <w:rFonts w:cs="Arial"/>
              </w:rPr>
            </w:pPr>
          </w:p>
        </w:tc>
      </w:tr>
      <w:tr w:rsidR="0028171D" w:rsidRPr="00EC4ACE" w14:paraId="5AF8F798" w14:textId="77777777" w:rsidTr="004E7FA3">
        <w:trPr>
          <w:cantSplit/>
          <w:jc w:val="center"/>
        </w:trPr>
        <w:tc>
          <w:tcPr>
            <w:tcW w:w="7097" w:type="dxa"/>
          </w:tcPr>
          <w:p w14:paraId="7993325C" w14:textId="77777777" w:rsidR="0028171D" w:rsidRDefault="0028171D" w:rsidP="004E7FA3">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4E7FA3">
            <w:pPr>
              <w:pStyle w:val="TAL"/>
            </w:pPr>
          </w:p>
          <w:p w14:paraId="5AED418F" w14:textId="77777777" w:rsidR="0028171D" w:rsidRPr="00F06ABF" w:rsidRDefault="0028171D" w:rsidP="004E7FA3">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4E7FA3">
        <w:trPr>
          <w:cantSplit/>
          <w:jc w:val="center"/>
        </w:trPr>
        <w:tc>
          <w:tcPr>
            <w:tcW w:w="7097" w:type="dxa"/>
          </w:tcPr>
          <w:p w14:paraId="1C3F6A99" w14:textId="77777777" w:rsidR="0028171D" w:rsidRPr="001654C4" w:rsidRDefault="0028171D" w:rsidP="004E7FA3">
            <w:pPr>
              <w:pStyle w:val="TAL"/>
              <w:rPr>
                <w:rFonts w:cs="Arial"/>
              </w:rPr>
            </w:pPr>
          </w:p>
        </w:tc>
      </w:tr>
      <w:tr w:rsidR="0028171D" w:rsidRPr="00EC4ACE" w14:paraId="7787873A" w14:textId="77777777" w:rsidTr="004E7FA3">
        <w:trPr>
          <w:cantSplit/>
          <w:jc w:val="center"/>
        </w:trPr>
        <w:tc>
          <w:tcPr>
            <w:tcW w:w="7097" w:type="dxa"/>
          </w:tcPr>
          <w:p w14:paraId="56182670" w14:textId="77777777" w:rsidR="0028171D" w:rsidRPr="00F06ABF" w:rsidRDefault="0028171D" w:rsidP="004E7FA3">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4E7FA3">
        <w:trPr>
          <w:cantSplit/>
          <w:jc w:val="center"/>
        </w:trPr>
        <w:tc>
          <w:tcPr>
            <w:tcW w:w="7097" w:type="dxa"/>
          </w:tcPr>
          <w:p w14:paraId="255BB588" w14:textId="77777777" w:rsidR="0028171D" w:rsidRPr="00BE2A3B" w:rsidRDefault="0028171D" w:rsidP="004E7FA3">
            <w:pPr>
              <w:pStyle w:val="TAL"/>
            </w:pPr>
          </w:p>
        </w:tc>
      </w:tr>
      <w:tr w:rsidR="0028171D" w:rsidRPr="00EC4ACE" w14:paraId="21D0DB8C" w14:textId="77777777" w:rsidTr="004E7FA3">
        <w:trPr>
          <w:cantSplit/>
          <w:jc w:val="center"/>
        </w:trPr>
        <w:tc>
          <w:tcPr>
            <w:tcW w:w="7097" w:type="dxa"/>
          </w:tcPr>
          <w:p w14:paraId="7656B38B" w14:textId="77777777" w:rsidR="0028171D" w:rsidRDefault="0028171D" w:rsidP="004E7FA3">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4E7FA3">
            <w:pPr>
              <w:pStyle w:val="TAL"/>
              <w:rPr>
                <w:rFonts w:cs="Arial"/>
              </w:rPr>
            </w:pPr>
          </w:p>
          <w:p w14:paraId="7379C6E9" w14:textId="77777777" w:rsidR="0028171D" w:rsidRPr="00220ECB" w:rsidRDefault="0028171D" w:rsidP="004E7FA3">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4E7FA3">
        <w:trPr>
          <w:cantSplit/>
          <w:jc w:val="center"/>
        </w:trPr>
        <w:tc>
          <w:tcPr>
            <w:tcW w:w="7097" w:type="dxa"/>
          </w:tcPr>
          <w:p w14:paraId="648349EC" w14:textId="77777777" w:rsidR="0028171D" w:rsidRPr="00220ECB" w:rsidRDefault="0028171D" w:rsidP="004E7FA3">
            <w:pPr>
              <w:pStyle w:val="TAL"/>
              <w:rPr>
                <w:rFonts w:cs="Arial"/>
              </w:rPr>
            </w:pPr>
          </w:p>
        </w:tc>
      </w:tr>
      <w:tr w:rsidR="0028171D" w:rsidRPr="00EC4ACE" w14:paraId="5576CDE7" w14:textId="77777777" w:rsidTr="004E7FA3">
        <w:trPr>
          <w:cantSplit/>
          <w:jc w:val="center"/>
        </w:trPr>
        <w:tc>
          <w:tcPr>
            <w:tcW w:w="7097" w:type="dxa"/>
          </w:tcPr>
          <w:p w14:paraId="7487B107" w14:textId="77777777" w:rsidR="0028171D" w:rsidRDefault="0028171D"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4E7FA3">
            <w:pPr>
              <w:pStyle w:val="TAL"/>
              <w:rPr>
                <w:rFonts w:cs="Arial"/>
              </w:rPr>
            </w:pPr>
          </w:p>
          <w:p w14:paraId="3C7451E7" w14:textId="015EA996" w:rsidR="0028171D" w:rsidRPr="00220ECB" w:rsidRDefault="0028171D"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4E7FA3">
        <w:trPr>
          <w:cantSplit/>
          <w:jc w:val="center"/>
        </w:trPr>
        <w:tc>
          <w:tcPr>
            <w:tcW w:w="7097" w:type="dxa"/>
          </w:tcPr>
          <w:p w14:paraId="49C5FF98" w14:textId="77777777" w:rsidR="0028171D" w:rsidRPr="00220ECB" w:rsidRDefault="0028171D" w:rsidP="004E7FA3">
            <w:pPr>
              <w:pStyle w:val="TAL"/>
              <w:rPr>
                <w:rFonts w:cs="Arial"/>
              </w:rPr>
            </w:pPr>
          </w:p>
        </w:tc>
      </w:tr>
      <w:tr w:rsidR="0028171D" w:rsidRPr="00EC4ACE" w14:paraId="6B5E1015" w14:textId="77777777" w:rsidTr="004E7FA3">
        <w:trPr>
          <w:cantSplit/>
          <w:jc w:val="center"/>
        </w:trPr>
        <w:tc>
          <w:tcPr>
            <w:tcW w:w="7097" w:type="dxa"/>
          </w:tcPr>
          <w:p w14:paraId="1A31B58C" w14:textId="77777777" w:rsidR="0028171D" w:rsidRDefault="0028171D" w:rsidP="004E7FA3">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4E7FA3">
            <w:pPr>
              <w:pStyle w:val="TAL"/>
              <w:rPr>
                <w:rFonts w:cs="Arial"/>
              </w:rPr>
            </w:pPr>
          </w:p>
          <w:p w14:paraId="48727E24" w14:textId="718DF7B4" w:rsidR="0028171D" w:rsidRPr="00220ECB" w:rsidRDefault="0028171D" w:rsidP="004E7FA3">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00FB58D7">
              <w:t>Std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4E7FA3">
        <w:trPr>
          <w:cantSplit/>
          <w:jc w:val="center"/>
        </w:trPr>
        <w:tc>
          <w:tcPr>
            <w:tcW w:w="7097" w:type="dxa"/>
          </w:tcPr>
          <w:p w14:paraId="129BD76A" w14:textId="77777777" w:rsidR="0028171D" w:rsidRPr="00220ECB" w:rsidRDefault="0028171D" w:rsidP="004E7FA3">
            <w:pPr>
              <w:pStyle w:val="TAL"/>
              <w:rPr>
                <w:rFonts w:cs="Arial"/>
              </w:rPr>
            </w:pPr>
          </w:p>
        </w:tc>
      </w:tr>
      <w:tr w:rsidR="0028171D" w:rsidRPr="00EC4ACE" w14:paraId="007FB28E" w14:textId="77777777" w:rsidTr="004E7FA3">
        <w:trPr>
          <w:cantSplit/>
          <w:jc w:val="center"/>
        </w:trPr>
        <w:tc>
          <w:tcPr>
            <w:tcW w:w="7097" w:type="dxa"/>
          </w:tcPr>
          <w:p w14:paraId="4608C260" w14:textId="77777777" w:rsidR="0028171D" w:rsidRDefault="0028171D" w:rsidP="004E7FA3">
            <w:pPr>
              <w:pStyle w:val="TAL"/>
            </w:pPr>
            <w:r w:rsidRPr="00220ECB">
              <w:rPr>
                <w:rFonts w:cs="Arial"/>
              </w:rPr>
              <w:t>lldpV2RemChassisIdSubtype</w:t>
            </w:r>
            <w:r>
              <w:rPr>
                <w:rFonts w:cs="Arial"/>
              </w:rPr>
              <w:t xml:space="preserve"> value (octet 10)</w:t>
            </w:r>
          </w:p>
          <w:p w14:paraId="5915A854" w14:textId="77777777" w:rsidR="0028171D" w:rsidRDefault="0028171D" w:rsidP="004E7FA3">
            <w:pPr>
              <w:pStyle w:val="TAL"/>
              <w:rPr>
                <w:rFonts w:cs="Arial"/>
              </w:rPr>
            </w:pPr>
          </w:p>
          <w:p w14:paraId="2EE774FC" w14:textId="3984B4C2" w:rsidR="0028171D" w:rsidRPr="00432316" w:rsidRDefault="0028171D" w:rsidP="004E7FA3">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4E7FA3">
        <w:trPr>
          <w:cantSplit/>
          <w:jc w:val="center"/>
        </w:trPr>
        <w:tc>
          <w:tcPr>
            <w:tcW w:w="7097" w:type="dxa"/>
          </w:tcPr>
          <w:p w14:paraId="3DF19E3E" w14:textId="77777777" w:rsidR="0028171D" w:rsidRPr="00220ECB" w:rsidRDefault="0028171D" w:rsidP="004E7FA3">
            <w:pPr>
              <w:pStyle w:val="TAL"/>
              <w:rPr>
                <w:rFonts w:cs="Arial"/>
              </w:rPr>
            </w:pPr>
          </w:p>
        </w:tc>
      </w:tr>
      <w:tr w:rsidR="0028171D" w:rsidRPr="00EC4ACE" w14:paraId="16B21566" w14:textId="77777777" w:rsidTr="004E7FA3">
        <w:trPr>
          <w:cantSplit/>
          <w:jc w:val="center"/>
        </w:trPr>
        <w:tc>
          <w:tcPr>
            <w:tcW w:w="7097" w:type="dxa"/>
          </w:tcPr>
          <w:p w14:paraId="23545DDA" w14:textId="77777777" w:rsidR="0028171D" w:rsidRDefault="0028171D" w:rsidP="004E7FA3">
            <w:pPr>
              <w:pStyle w:val="TAL"/>
            </w:pPr>
            <w:r w:rsidRPr="00522C30">
              <w:t>Length of lldpV2RemChassisId</w:t>
            </w:r>
            <w:r>
              <w:t xml:space="preserve"> </w:t>
            </w:r>
            <w:r>
              <w:rPr>
                <w:rFonts w:cs="Arial"/>
              </w:rPr>
              <w:t>value (octet 11)</w:t>
            </w:r>
          </w:p>
          <w:p w14:paraId="76A13EBF" w14:textId="77777777" w:rsidR="0028171D" w:rsidRDefault="0028171D" w:rsidP="004E7FA3">
            <w:pPr>
              <w:pStyle w:val="TAC"/>
              <w:jc w:val="left"/>
            </w:pPr>
          </w:p>
          <w:p w14:paraId="22F11B53" w14:textId="77777777" w:rsidR="0028171D" w:rsidRPr="00F06ABF" w:rsidRDefault="0028171D" w:rsidP="004E7FA3">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4E7FA3">
        <w:trPr>
          <w:cantSplit/>
          <w:jc w:val="center"/>
        </w:trPr>
        <w:tc>
          <w:tcPr>
            <w:tcW w:w="7097" w:type="dxa"/>
          </w:tcPr>
          <w:p w14:paraId="48EBA027" w14:textId="77777777" w:rsidR="0028171D" w:rsidRPr="00522C30" w:rsidRDefault="0028171D" w:rsidP="004E7FA3">
            <w:pPr>
              <w:pStyle w:val="TAL"/>
            </w:pPr>
          </w:p>
        </w:tc>
      </w:tr>
      <w:tr w:rsidR="0028171D" w:rsidRPr="00EC4ACE" w14:paraId="6797D1A3" w14:textId="77777777" w:rsidTr="004E7FA3">
        <w:trPr>
          <w:cantSplit/>
          <w:jc w:val="center"/>
        </w:trPr>
        <w:tc>
          <w:tcPr>
            <w:tcW w:w="7097" w:type="dxa"/>
          </w:tcPr>
          <w:p w14:paraId="4E391ED4" w14:textId="77777777" w:rsidR="0028171D" w:rsidRDefault="0028171D" w:rsidP="004E7FA3">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4E7FA3">
            <w:pPr>
              <w:pStyle w:val="TAL"/>
              <w:rPr>
                <w:rFonts w:cs="Arial"/>
              </w:rPr>
            </w:pPr>
          </w:p>
          <w:p w14:paraId="120F14A6" w14:textId="4FEA5717" w:rsidR="0028171D" w:rsidRPr="00432316" w:rsidRDefault="0028171D" w:rsidP="004E7FA3">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00FB58D7">
              <w:t>Std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4E7FA3">
        <w:trPr>
          <w:cantSplit/>
          <w:jc w:val="center"/>
        </w:trPr>
        <w:tc>
          <w:tcPr>
            <w:tcW w:w="7097" w:type="dxa"/>
          </w:tcPr>
          <w:p w14:paraId="46523E4D" w14:textId="77777777" w:rsidR="0028171D" w:rsidRPr="00522C30" w:rsidRDefault="0028171D" w:rsidP="004E7FA3">
            <w:pPr>
              <w:pStyle w:val="TAL"/>
            </w:pPr>
          </w:p>
        </w:tc>
      </w:tr>
      <w:tr w:rsidR="0028171D" w:rsidRPr="00EC4ACE" w14:paraId="737CE143" w14:textId="77777777" w:rsidTr="004E7FA3">
        <w:trPr>
          <w:cantSplit/>
          <w:jc w:val="center"/>
        </w:trPr>
        <w:tc>
          <w:tcPr>
            <w:tcW w:w="7097" w:type="dxa"/>
          </w:tcPr>
          <w:p w14:paraId="415D8A62" w14:textId="77777777" w:rsidR="0028171D" w:rsidRDefault="0028171D" w:rsidP="004E7FA3">
            <w:pPr>
              <w:pStyle w:val="TAL"/>
              <w:rPr>
                <w:rFonts w:cs="Arial"/>
              </w:rPr>
            </w:pPr>
            <w:r w:rsidRPr="00930D6C">
              <w:t>lldpV2RemPortIdSubtype</w:t>
            </w:r>
            <w:r>
              <w:t xml:space="preserve"> </w:t>
            </w:r>
            <w:r>
              <w:rPr>
                <w:rFonts w:cs="Arial"/>
              </w:rPr>
              <w:t>value (octet a+1)</w:t>
            </w:r>
          </w:p>
          <w:p w14:paraId="3C92A213" w14:textId="77777777" w:rsidR="0028171D" w:rsidRDefault="0028171D" w:rsidP="004E7FA3">
            <w:pPr>
              <w:pStyle w:val="TAL"/>
            </w:pPr>
          </w:p>
          <w:p w14:paraId="60608FE3" w14:textId="734DCBEE" w:rsidR="0028171D" w:rsidRPr="00F06ABF" w:rsidRDefault="0028171D" w:rsidP="004E7FA3">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4E7FA3">
        <w:trPr>
          <w:cantSplit/>
          <w:jc w:val="center"/>
        </w:trPr>
        <w:tc>
          <w:tcPr>
            <w:tcW w:w="7097" w:type="dxa"/>
          </w:tcPr>
          <w:p w14:paraId="18DAB377" w14:textId="77777777" w:rsidR="0028171D" w:rsidRPr="00930D6C" w:rsidRDefault="0028171D" w:rsidP="004E7FA3">
            <w:pPr>
              <w:pStyle w:val="TAL"/>
            </w:pPr>
          </w:p>
        </w:tc>
      </w:tr>
      <w:tr w:rsidR="0028171D" w:rsidRPr="00EC4ACE" w14:paraId="317D9122" w14:textId="77777777" w:rsidTr="004E7FA3">
        <w:trPr>
          <w:cantSplit/>
          <w:jc w:val="center"/>
        </w:trPr>
        <w:tc>
          <w:tcPr>
            <w:tcW w:w="7097" w:type="dxa"/>
          </w:tcPr>
          <w:p w14:paraId="04EDDD30" w14:textId="77777777" w:rsidR="0028171D" w:rsidRDefault="0028171D" w:rsidP="004E7FA3">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4E7FA3">
            <w:pPr>
              <w:pStyle w:val="TAC"/>
              <w:jc w:val="left"/>
            </w:pPr>
          </w:p>
          <w:p w14:paraId="4304FD7E" w14:textId="77777777" w:rsidR="0028171D" w:rsidRPr="00F06ABF" w:rsidRDefault="0028171D" w:rsidP="004E7FA3">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4E7FA3">
        <w:trPr>
          <w:cantSplit/>
          <w:jc w:val="center"/>
        </w:trPr>
        <w:tc>
          <w:tcPr>
            <w:tcW w:w="7097" w:type="dxa"/>
          </w:tcPr>
          <w:p w14:paraId="39358E55" w14:textId="77777777" w:rsidR="0028171D" w:rsidRPr="00522C30" w:rsidRDefault="0028171D" w:rsidP="004E7FA3">
            <w:pPr>
              <w:pStyle w:val="TAL"/>
            </w:pPr>
          </w:p>
        </w:tc>
      </w:tr>
      <w:tr w:rsidR="0028171D" w:rsidRPr="00EC4ACE" w14:paraId="37558392" w14:textId="77777777" w:rsidTr="004E7FA3">
        <w:trPr>
          <w:cantSplit/>
          <w:jc w:val="center"/>
        </w:trPr>
        <w:tc>
          <w:tcPr>
            <w:tcW w:w="7097" w:type="dxa"/>
          </w:tcPr>
          <w:p w14:paraId="2621A5F3" w14:textId="77777777" w:rsidR="0028171D" w:rsidRDefault="0028171D" w:rsidP="004E7FA3">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4E7FA3">
            <w:pPr>
              <w:pStyle w:val="TAL"/>
              <w:rPr>
                <w:rFonts w:cs="Arial"/>
              </w:rPr>
            </w:pPr>
          </w:p>
          <w:p w14:paraId="2B6AB2AE" w14:textId="2F15DCEF" w:rsidR="0028171D" w:rsidRPr="00F06ABF" w:rsidRDefault="0028171D" w:rsidP="004E7FA3">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00FB58D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4E7FA3">
        <w:trPr>
          <w:cantSplit/>
          <w:jc w:val="center"/>
        </w:trPr>
        <w:tc>
          <w:tcPr>
            <w:tcW w:w="7097" w:type="dxa"/>
          </w:tcPr>
          <w:p w14:paraId="66A54104" w14:textId="77777777" w:rsidR="0028171D" w:rsidRPr="00930D6C" w:rsidRDefault="0028171D" w:rsidP="004E7FA3">
            <w:pPr>
              <w:pStyle w:val="TAL"/>
            </w:pPr>
          </w:p>
        </w:tc>
      </w:tr>
    </w:tbl>
    <w:p w14:paraId="0B10E223" w14:textId="06CC598C" w:rsidR="0028171D" w:rsidRDefault="0028171D" w:rsidP="0028171D"/>
    <w:p w14:paraId="7CDAB1B1" w14:textId="77777777" w:rsidR="00CC7DDA" w:rsidRPr="00074A3F" w:rsidRDefault="00CC7DDA" w:rsidP="00CC7DDA">
      <w:pPr>
        <w:pStyle w:val="Heading2"/>
      </w:pPr>
      <w:bookmarkStart w:id="701" w:name="_Toc58235135"/>
      <w:bookmarkStart w:id="702" w:name="_Toc59180068"/>
      <w:r w:rsidRPr="00074A3F">
        <w:t>9.12</w:t>
      </w:r>
      <w:r w:rsidRPr="00074A3F">
        <w:tab/>
        <w:t>TSN AF feature support</w:t>
      </w:r>
      <w:bookmarkEnd w:id="701"/>
      <w:bookmarkEnd w:id="702"/>
    </w:p>
    <w:p w14:paraId="6CDFCBC8" w14:textId="77777777" w:rsidR="00CC7DDA" w:rsidRPr="00074A3F" w:rsidRDefault="00CC7DDA" w:rsidP="00CC7DDA">
      <w:r w:rsidRPr="00074A3F">
        <w:t>The purpose of the TSN AF feature support information element is to indicate whether certain features are supported by the TSN AF.</w:t>
      </w:r>
    </w:p>
    <w:p w14:paraId="6099BADB" w14:textId="77777777" w:rsidR="00CC7DDA" w:rsidRPr="00074A3F" w:rsidRDefault="00CC7DDA" w:rsidP="00CC7DDA">
      <w:r w:rsidRPr="00074A3F">
        <w:t>The TSN AF feature support information element is coded as shown in figure 9.12.1 and table 9.12.1.</w:t>
      </w:r>
    </w:p>
    <w:p w14:paraId="04A23F80" w14:textId="77777777" w:rsidR="00CC7DDA" w:rsidRPr="00074A3F" w:rsidRDefault="00CC7DDA" w:rsidP="00CC7DDA">
      <w:r w:rsidRPr="00074A3F">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074A3F" w14:paraId="340A4AC0" w14:textId="77777777" w:rsidTr="004A282F">
        <w:trPr>
          <w:cantSplit/>
          <w:jc w:val="center"/>
        </w:trPr>
        <w:tc>
          <w:tcPr>
            <w:tcW w:w="698" w:type="dxa"/>
            <w:tcBorders>
              <w:top w:val="nil"/>
              <w:left w:val="nil"/>
              <w:bottom w:val="single" w:sz="4" w:space="0" w:color="auto"/>
              <w:right w:val="nil"/>
            </w:tcBorders>
            <w:hideMark/>
          </w:tcPr>
          <w:p w14:paraId="5F6AC01B" w14:textId="77777777" w:rsidR="00CC7DDA" w:rsidRPr="00074A3F" w:rsidRDefault="00CC7DDA" w:rsidP="004A282F">
            <w:pPr>
              <w:pStyle w:val="TAC"/>
            </w:pPr>
            <w:r w:rsidRPr="00074A3F">
              <w:lastRenderedPageBreak/>
              <w:t>8</w:t>
            </w:r>
          </w:p>
        </w:tc>
        <w:tc>
          <w:tcPr>
            <w:tcW w:w="744" w:type="dxa"/>
            <w:tcBorders>
              <w:top w:val="nil"/>
              <w:left w:val="nil"/>
              <w:bottom w:val="single" w:sz="4" w:space="0" w:color="auto"/>
              <w:right w:val="nil"/>
            </w:tcBorders>
            <w:hideMark/>
          </w:tcPr>
          <w:p w14:paraId="1D58A4E7" w14:textId="77777777" w:rsidR="00CC7DDA" w:rsidRPr="00074A3F" w:rsidRDefault="00CC7DDA" w:rsidP="004A282F">
            <w:pPr>
              <w:pStyle w:val="TAC"/>
            </w:pPr>
            <w:r w:rsidRPr="00074A3F">
              <w:t>7</w:t>
            </w:r>
          </w:p>
        </w:tc>
        <w:tc>
          <w:tcPr>
            <w:tcW w:w="721" w:type="dxa"/>
            <w:tcBorders>
              <w:top w:val="nil"/>
              <w:left w:val="nil"/>
              <w:bottom w:val="single" w:sz="4" w:space="0" w:color="auto"/>
              <w:right w:val="nil"/>
            </w:tcBorders>
            <w:hideMark/>
          </w:tcPr>
          <w:p w14:paraId="6CBAE444" w14:textId="77777777" w:rsidR="00CC7DDA" w:rsidRPr="00074A3F" w:rsidRDefault="00CC7DDA" w:rsidP="004A282F">
            <w:pPr>
              <w:pStyle w:val="TAC"/>
            </w:pPr>
            <w:r w:rsidRPr="00074A3F">
              <w:t>6</w:t>
            </w:r>
          </w:p>
        </w:tc>
        <w:tc>
          <w:tcPr>
            <w:tcW w:w="721" w:type="dxa"/>
            <w:tcBorders>
              <w:top w:val="nil"/>
              <w:left w:val="nil"/>
              <w:bottom w:val="single" w:sz="4" w:space="0" w:color="auto"/>
              <w:right w:val="nil"/>
            </w:tcBorders>
            <w:hideMark/>
          </w:tcPr>
          <w:p w14:paraId="58D4074D" w14:textId="77777777" w:rsidR="00CC7DDA" w:rsidRPr="00074A3F" w:rsidRDefault="00CC7DDA" w:rsidP="004A282F">
            <w:pPr>
              <w:pStyle w:val="TAC"/>
            </w:pPr>
            <w:r w:rsidRPr="00074A3F">
              <w:t>5</w:t>
            </w:r>
          </w:p>
        </w:tc>
        <w:tc>
          <w:tcPr>
            <w:tcW w:w="721" w:type="dxa"/>
            <w:tcBorders>
              <w:top w:val="nil"/>
              <w:left w:val="nil"/>
              <w:bottom w:val="single" w:sz="4" w:space="0" w:color="auto"/>
              <w:right w:val="nil"/>
            </w:tcBorders>
            <w:hideMark/>
          </w:tcPr>
          <w:p w14:paraId="592905E3" w14:textId="77777777" w:rsidR="00CC7DDA" w:rsidRPr="00074A3F" w:rsidRDefault="00CC7DDA" w:rsidP="004A282F">
            <w:pPr>
              <w:pStyle w:val="TAC"/>
            </w:pPr>
            <w:r w:rsidRPr="00074A3F">
              <w:t>4</w:t>
            </w:r>
          </w:p>
        </w:tc>
        <w:tc>
          <w:tcPr>
            <w:tcW w:w="721" w:type="dxa"/>
            <w:tcBorders>
              <w:top w:val="nil"/>
              <w:left w:val="nil"/>
              <w:bottom w:val="single" w:sz="4" w:space="0" w:color="auto"/>
              <w:right w:val="nil"/>
            </w:tcBorders>
            <w:hideMark/>
          </w:tcPr>
          <w:p w14:paraId="15D3CB68" w14:textId="77777777" w:rsidR="00CC7DDA" w:rsidRPr="00074A3F" w:rsidRDefault="00CC7DDA" w:rsidP="004A282F">
            <w:pPr>
              <w:pStyle w:val="TAC"/>
            </w:pPr>
            <w:r w:rsidRPr="00074A3F">
              <w:t>3</w:t>
            </w:r>
          </w:p>
        </w:tc>
        <w:tc>
          <w:tcPr>
            <w:tcW w:w="724" w:type="dxa"/>
            <w:tcBorders>
              <w:top w:val="nil"/>
              <w:left w:val="nil"/>
              <w:bottom w:val="single" w:sz="4" w:space="0" w:color="auto"/>
              <w:right w:val="nil"/>
            </w:tcBorders>
            <w:hideMark/>
          </w:tcPr>
          <w:p w14:paraId="792F0482" w14:textId="77777777" w:rsidR="00CC7DDA" w:rsidRPr="00074A3F" w:rsidRDefault="00CC7DDA" w:rsidP="004A282F">
            <w:pPr>
              <w:pStyle w:val="TAC"/>
            </w:pPr>
            <w:r w:rsidRPr="00074A3F">
              <w:t>2</w:t>
            </w:r>
          </w:p>
        </w:tc>
        <w:tc>
          <w:tcPr>
            <w:tcW w:w="726" w:type="dxa"/>
            <w:tcBorders>
              <w:top w:val="nil"/>
              <w:left w:val="nil"/>
              <w:bottom w:val="single" w:sz="4" w:space="0" w:color="auto"/>
              <w:right w:val="nil"/>
            </w:tcBorders>
            <w:hideMark/>
          </w:tcPr>
          <w:p w14:paraId="1BCCE41E" w14:textId="77777777" w:rsidR="00CC7DDA" w:rsidRPr="00074A3F" w:rsidRDefault="00CC7DDA" w:rsidP="004A282F">
            <w:pPr>
              <w:pStyle w:val="TAC"/>
            </w:pPr>
            <w:r w:rsidRPr="00074A3F">
              <w:t>1</w:t>
            </w:r>
          </w:p>
        </w:tc>
        <w:tc>
          <w:tcPr>
            <w:tcW w:w="1371" w:type="dxa"/>
            <w:tcBorders>
              <w:top w:val="nil"/>
              <w:left w:val="nil"/>
              <w:bottom w:val="nil"/>
              <w:right w:val="nil"/>
            </w:tcBorders>
          </w:tcPr>
          <w:p w14:paraId="1E58142A" w14:textId="77777777" w:rsidR="00CC7DDA" w:rsidRPr="00074A3F" w:rsidRDefault="00CC7DDA" w:rsidP="004A282F">
            <w:pPr>
              <w:pStyle w:val="TAL"/>
            </w:pPr>
          </w:p>
        </w:tc>
      </w:tr>
      <w:tr w:rsidR="00CC7DDA" w:rsidRPr="00074A3F" w14:paraId="105CEEF9" w14:textId="77777777" w:rsidTr="004A282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074A3F" w:rsidRDefault="00CC7DDA" w:rsidP="004A282F">
            <w:pPr>
              <w:pStyle w:val="TAC"/>
            </w:pPr>
            <w:r w:rsidRPr="00074A3F">
              <w:t>TSN AF feature support IEI</w:t>
            </w:r>
          </w:p>
        </w:tc>
        <w:tc>
          <w:tcPr>
            <w:tcW w:w="1371" w:type="dxa"/>
            <w:tcBorders>
              <w:top w:val="nil"/>
              <w:left w:val="nil"/>
              <w:bottom w:val="nil"/>
              <w:right w:val="nil"/>
            </w:tcBorders>
            <w:hideMark/>
          </w:tcPr>
          <w:p w14:paraId="52DA00C9" w14:textId="77777777" w:rsidR="00CC7DDA" w:rsidRPr="00074A3F" w:rsidRDefault="00CC7DDA" w:rsidP="004A282F">
            <w:pPr>
              <w:pStyle w:val="TAL"/>
            </w:pPr>
            <w:r w:rsidRPr="00074A3F">
              <w:t>octet 1</w:t>
            </w:r>
          </w:p>
        </w:tc>
      </w:tr>
      <w:tr w:rsidR="00CC7DDA" w:rsidRPr="00074A3F" w14:paraId="04649D23" w14:textId="77777777" w:rsidTr="004A282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074A3F" w:rsidRDefault="00CC7DDA" w:rsidP="004A282F">
            <w:pPr>
              <w:pStyle w:val="TAC"/>
            </w:pPr>
            <w:r w:rsidRPr="00074A3F">
              <w:t>Length of TSN AF feature support contents</w:t>
            </w:r>
          </w:p>
        </w:tc>
        <w:tc>
          <w:tcPr>
            <w:tcW w:w="1371" w:type="dxa"/>
            <w:tcBorders>
              <w:top w:val="nil"/>
              <w:left w:val="nil"/>
              <w:bottom w:val="nil"/>
              <w:right w:val="nil"/>
            </w:tcBorders>
            <w:hideMark/>
          </w:tcPr>
          <w:p w14:paraId="6E63C40A" w14:textId="77777777" w:rsidR="00CC7DDA" w:rsidRPr="00074A3F" w:rsidRDefault="00CC7DDA" w:rsidP="004A282F">
            <w:pPr>
              <w:pStyle w:val="TAL"/>
            </w:pPr>
            <w:r w:rsidRPr="00074A3F">
              <w:t>octet 2</w:t>
            </w:r>
          </w:p>
        </w:tc>
      </w:tr>
      <w:tr w:rsidR="00CC7DDA" w:rsidRPr="00074A3F" w14:paraId="5F69D9CF" w14:textId="77777777" w:rsidTr="004A282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074A3F" w:rsidRDefault="00CC7DDA" w:rsidP="004A282F">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074A3F" w:rsidRDefault="00CC7DDA" w:rsidP="004A282F">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074A3F" w:rsidRDefault="00CC7DDA" w:rsidP="004A282F">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074A3F" w:rsidRDefault="00CC7DDA" w:rsidP="004A282F">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074A3F" w:rsidRDefault="00CC7DDA" w:rsidP="004A282F">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074A3F" w:rsidRDefault="00CC7DDA" w:rsidP="004A282F">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074A3F" w:rsidRDefault="00CC7DDA" w:rsidP="004A282F">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074A3F" w:rsidRDefault="00CC7DDA" w:rsidP="004A282F">
            <w:pPr>
              <w:pStyle w:val="TAC"/>
            </w:pPr>
            <w:r>
              <w:t>Per-Inst</w:t>
            </w:r>
          </w:p>
        </w:tc>
        <w:tc>
          <w:tcPr>
            <w:tcW w:w="1371" w:type="dxa"/>
            <w:tcBorders>
              <w:top w:val="nil"/>
              <w:left w:val="nil"/>
              <w:bottom w:val="nil"/>
              <w:right w:val="nil"/>
            </w:tcBorders>
          </w:tcPr>
          <w:p w14:paraId="3CA34A65" w14:textId="77777777" w:rsidR="00CC7DDA" w:rsidRPr="00074A3F" w:rsidRDefault="00CC7DDA" w:rsidP="004A282F">
            <w:pPr>
              <w:pStyle w:val="TAL"/>
            </w:pPr>
            <w:r w:rsidRPr="00074A3F">
              <w:t xml:space="preserve">octet </w:t>
            </w:r>
            <w:r>
              <w:t>3</w:t>
            </w:r>
          </w:p>
        </w:tc>
      </w:tr>
    </w:tbl>
    <w:p w14:paraId="7AD5C139" w14:textId="77777777" w:rsidR="00CC7DDA" w:rsidRPr="00074A3F" w:rsidRDefault="00CC7DDA" w:rsidP="00CC7DDA">
      <w:pPr>
        <w:pStyle w:val="TF"/>
      </w:pPr>
      <w:r w:rsidRPr="00074A3F">
        <w:t>Figure 9.1</w:t>
      </w:r>
      <w:r>
        <w:t>2</w:t>
      </w:r>
      <w:r w:rsidRPr="00074A3F">
        <w:t xml:space="preserve">.1: </w:t>
      </w:r>
      <w:r>
        <w:t>TSN AF</w:t>
      </w:r>
      <w:r w:rsidRPr="00074A3F">
        <w:t xml:space="preserve"> feature support information element</w:t>
      </w:r>
    </w:p>
    <w:p w14:paraId="75629E8A" w14:textId="77777777" w:rsidR="00CC7DDA" w:rsidRPr="00074A3F" w:rsidRDefault="00CC7DDA" w:rsidP="00CC7DDA">
      <w:pPr>
        <w:pStyle w:val="TH"/>
      </w:pPr>
      <w:r w:rsidRPr="00074A3F">
        <w:t>Table 9.1</w:t>
      </w:r>
      <w:r>
        <w:t>2</w:t>
      </w:r>
      <w:r w:rsidRPr="00074A3F">
        <w:t xml:space="preserve">.1: </w:t>
      </w:r>
      <w:r>
        <w:t>TSN AF</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074A3F" w14:paraId="51BC734C" w14:textId="77777777" w:rsidTr="004A282F">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074A3F" w:rsidRDefault="00CC7DDA" w:rsidP="004A282F">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C7DDA" w:rsidRPr="00074A3F" w14:paraId="29640418" w14:textId="77777777" w:rsidTr="004A282F">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074A3F" w:rsidRDefault="00CC7DDA" w:rsidP="004A282F">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C7DDA" w:rsidRPr="00074A3F" w14:paraId="313B47E0" w14:textId="77777777" w:rsidTr="004A282F">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074A3F" w:rsidRDefault="00CC7DDA" w:rsidP="004A282F">
            <w:pPr>
              <w:pStyle w:val="TAL"/>
            </w:pPr>
            <w:r w:rsidRPr="00074A3F">
              <w:t>Bit</w:t>
            </w:r>
          </w:p>
        </w:tc>
      </w:tr>
      <w:tr w:rsidR="00CC7DDA" w:rsidRPr="00074A3F" w14:paraId="66626727" w14:textId="77777777" w:rsidTr="004A282F">
        <w:trPr>
          <w:cantSplit/>
          <w:jc w:val="center"/>
        </w:trPr>
        <w:tc>
          <w:tcPr>
            <w:tcW w:w="285" w:type="dxa"/>
            <w:tcBorders>
              <w:top w:val="nil"/>
              <w:left w:val="single" w:sz="4" w:space="0" w:color="auto"/>
              <w:bottom w:val="nil"/>
              <w:right w:val="nil"/>
            </w:tcBorders>
            <w:hideMark/>
          </w:tcPr>
          <w:p w14:paraId="4A412E6C" w14:textId="77777777" w:rsidR="00CC7DDA" w:rsidRPr="00074A3F" w:rsidRDefault="00CC7DDA" w:rsidP="004A282F">
            <w:pPr>
              <w:pStyle w:val="TAH"/>
            </w:pPr>
            <w:r w:rsidRPr="00074A3F">
              <w:t>1</w:t>
            </w:r>
          </w:p>
        </w:tc>
        <w:tc>
          <w:tcPr>
            <w:tcW w:w="284" w:type="dxa"/>
            <w:tcBorders>
              <w:top w:val="nil"/>
              <w:left w:val="nil"/>
              <w:bottom w:val="nil"/>
              <w:right w:val="nil"/>
            </w:tcBorders>
          </w:tcPr>
          <w:p w14:paraId="419EBB1A" w14:textId="77777777" w:rsidR="00CC7DDA" w:rsidRPr="00074A3F" w:rsidRDefault="00CC7DDA" w:rsidP="004A282F">
            <w:pPr>
              <w:pStyle w:val="TAH"/>
            </w:pPr>
          </w:p>
        </w:tc>
        <w:tc>
          <w:tcPr>
            <w:tcW w:w="283" w:type="dxa"/>
            <w:tcBorders>
              <w:top w:val="nil"/>
              <w:left w:val="nil"/>
              <w:bottom w:val="nil"/>
              <w:right w:val="nil"/>
            </w:tcBorders>
          </w:tcPr>
          <w:p w14:paraId="017CB46F" w14:textId="77777777" w:rsidR="00CC7DDA" w:rsidRPr="00074A3F" w:rsidRDefault="00CC7DDA" w:rsidP="004A282F">
            <w:pPr>
              <w:pStyle w:val="TAH"/>
            </w:pPr>
          </w:p>
        </w:tc>
        <w:tc>
          <w:tcPr>
            <w:tcW w:w="283" w:type="dxa"/>
            <w:tcBorders>
              <w:top w:val="nil"/>
              <w:left w:val="nil"/>
              <w:bottom w:val="nil"/>
              <w:right w:val="nil"/>
            </w:tcBorders>
          </w:tcPr>
          <w:p w14:paraId="2822AD97" w14:textId="77777777" w:rsidR="00CC7DDA" w:rsidRPr="00074A3F" w:rsidRDefault="00CC7DDA" w:rsidP="004A282F">
            <w:pPr>
              <w:pStyle w:val="TAH"/>
            </w:pPr>
          </w:p>
        </w:tc>
        <w:tc>
          <w:tcPr>
            <w:tcW w:w="5954" w:type="dxa"/>
            <w:tcBorders>
              <w:top w:val="nil"/>
              <w:left w:val="nil"/>
              <w:bottom w:val="nil"/>
              <w:right w:val="single" w:sz="4" w:space="0" w:color="auto"/>
            </w:tcBorders>
          </w:tcPr>
          <w:p w14:paraId="556A343A" w14:textId="77777777" w:rsidR="00CC7DDA" w:rsidRPr="00074A3F" w:rsidRDefault="00CC7DDA" w:rsidP="004A282F">
            <w:pPr>
              <w:pStyle w:val="TAL"/>
            </w:pPr>
          </w:p>
        </w:tc>
      </w:tr>
      <w:tr w:rsidR="00CC7DDA" w:rsidRPr="00074A3F" w14:paraId="09835B90" w14:textId="77777777" w:rsidTr="004A282F">
        <w:trPr>
          <w:cantSplit/>
          <w:jc w:val="center"/>
        </w:trPr>
        <w:tc>
          <w:tcPr>
            <w:tcW w:w="285" w:type="dxa"/>
            <w:tcBorders>
              <w:top w:val="nil"/>
              <w:left w:val="single" w:sz="4" w:space="0" w:color="auto"/>
              <w:bottom w:val="nil"/>
              <w:right w:val="nil"/>
            </w:tcBorders>
            <w:hideMark/>
          </w:tcPr>
          <w:p w14:paraId="681C2FA9" w14:textId="77777777" w:rsidR="00CC7DDA" w:rsidRPr="00074A3F" w:rsidRDefault="00CC7DDA" w:rsidP="004A282F">
            <w:pPr>
              <w:pStyle w:val="TAC"/>
            </w:pPr>
            <w:r w:rsidRPr="00074A3F">
              <w:t>0</w:t>
            </w:r>
          </w:p>
        </w:tc>
        <w:tc>
          <w:tcPr>
            <w:tcW w:w="284" w:type="dxa"/>
            <w:tcBorders>
              <w:top w:val="nil"/>
              <w:left w:val="nil"/>
              <w:bottom w:val="nil"/>
              <w:right w:val="nil"/>
            </w:tcBorders>
          </w:tcPr>
          <w:p w14:paraId="1C5D6733" w14:textId="77777777" w:rsidR="00CC7DDA" w:rsidRPr="00074A3F" w:rsidRDefault="00CC7DDA" w:rsidP="004A282F">
            <w:pPr>
              <w:pStyle w:val="TAC"/>
            </w:pPr>
          </w:p>
        </w:tc>
        <w:tc>
          <w:tcPr>
            <w:tcW w:w="283" w:type="dxa"/>
            <w:tcBorders>
              <w:top w:val="nil"/>
              <w:left w:val="nil"/>
              <w:bottom w:val="nil"/>
              <w:right w:val="nil"/>
            </w:tcBorders>
          </w:tcPr>
          <w:p w14:paraId="464CCC38" w14:textId="77777777" w:rsidR="00CC7DDA" w:rsidRPr="00074A3F" w:rsidRDefault="00CC7DDA" w:rsidP="004A282F">
            <w:pPr>
              <w:pStyle w:val="TAC"/>
            </w:pPr>
          </w:p>
        </w:tc>
        <w:tc>
          <w:tcPr>
            <w:tcW w:w="283" w:type="dxa"/>
            <w:tcBorders>
              <w:top w:val="nil"/>
              <w:left w:val="nil"/>
              <w:bottom w:val="nil"/>
              <w:right w:val="nil"/>
            </w:tcBorders>
          </w:tcPr>
          <w:p w14:paraId="0B435F22" w14:textId="77777777" w:rsidR="00CC7DDA" w:rsidRPr="00074A3F" w:rsidRDefault="00CC7DDA" w:rsidP="004A282F">
            <w:pPr>
              <w:pStyle w:val="TAC"/>
            </w:pPr>
          </w:p>
        </w:tc>
        <w:tc>
          <w:tcPr>
            <w:tcW w:w="5954" w:type="dxa"/>
            <w:tcBorders>
              <w:top w:val="nil"/>
              <w:left w:val="nil"/>
              <w:bottom w:val="nil"/>
              <w:right w:val="single" w:sz="4" w:space="0" w:color="auto"/>
            </w:tcBorders>
            <w:hideMark/>
          </w:tcPr>
          <w:p w14:paraId="32A54636" w14:textId="77777777" w:rsidR="00CC7DDA" w:rsidRPr="00074A3F" w:rsidRDefault="00CC7DDA" w:rsidP="004A282F">
            <w:pPr>
              <w:pStyle w:val="TAL"/>
            </w:pPr>
            <w:r>
              <w:rPr>
                <w:lang w:eastAsia="ja-JP"/>
              </w:rPr>
              <w:t>Per-instance parameter handling for stream filter instance table not supported</w:t>
            </w:r>
          </w:p>
        </w:tc>
      </w:tr>
      <w:tr w:rsidR="00CC7DDA" w:rsidRPr="00074A3F" w14:paraId="2AC862A4" w14:textId="77777777" w:rsidTr="004A282F">
        <w:trPr>
          <w:cantSplit/>
          <w:jc w:val="center"/>
        </w:trPr>
        <w:tc>
          <w:tcPr>
            <w:tcW w:w="285" w:type="dxa"/>
            <w:tcBorders>
              <w:top w:val="nil"/>
              <w:left w:val="single" w:sz="4" w:space="0" w:color="auto"/>
              <w:bottom w:val="nil"/>
              <w:right w:val="nil"/>
            </w:tcBorders>
            <w:hideMark/>
          </w:tcPr>
          <w:p w14:paraId="0F5C63E7" w14:textId="77777777" w:rsidR="00CC7DDA" w:rsidRPr="00074A3F" w:rsidRDefault="00CC7DDA" w:rsidP="004A282F">
            <w:pPr>
              <w:pStyle w:val="TAC"/>
            </w:pPr>
            <w:r w:rsidRPr="00074A3F">
              <w:t>1</w:t>
            </w:r>
          </w:p>
        </w:tc>
        <w:tc>
          <w:tcPr>
            <w:tcW w:w="284" w:type="dxa"/>
            <w:tcBorders>
              <w:top w:val="nil"/>
              <w:left w:val="nil"/>
              <w:bottom w:val="nil"/>
              <w:right w:val="nil"/>
            </w:tcBorders>
          </w:tcPr>
          <w:p w14:paraId="66715E6C" w14:textId="77777777" w:rsidR="00CC7DDA" w:rsidRPr="00074A3F" w:rsidRDefault="00CC7DDA" w:rsidP="004A282F">
            <w:pPr>
              <w:pStyle w:val="TAC"/>
            </w:pPr>
          </w:p>
        </w:tc>
        <w:tc>
          <w:tcPr>
            <w:tcW w:w="283" w:type="dxa"/>
            <w:tcBorders>
              <w:top w:val="nil"/>
              <w:left w:val="nil"/>
              <w:bottom w:val="nil"/>
              <w:right w:val="nil"/>
            </w:tcBorders>
          </w:tcPr>
          <w:p w14:paraId="26403658" w14:textId="77777777" w:rsidR="00CC7DDA" w:rsidRPr="00074A3F" w:rsidRDefault="00CC7DDA" w:rsidP="004A282F">
            <w:pPr>
              <w:pStyle w:val="TAC"/>
            </w:pPr>
          </w:p>
        </w:tc>
        <w:tc>
          <w:tcPr>
            <w:tcW w:w="283" w:type="dxa"/>
            <w:tcBorders>
              <w:top w:val="nil"/>
              <w:left w:val="nil"/>
              <w:bottom w:val="nil"/>
              <w:right w:val="nil"/>
            </w:tcBorders>
          </w:tcPr>
          <w:p w14:paraId="08719109" w14:textId="77777777" w:rsidR="00CC7DDA" w:rsidRPr="00074A3F" w:rsidRDefault="00CC7DDA" w:rsidP="004A282F">
            <w:pPr>
              <w:pStyle w:val="TAC"/>
            </w:pPr>
          </w:p>
        </w:tc>
        <w:tc>
          <w:tcPr>
            <w:tcW w:w="5954" w:type="dxa"/>
            <w:tcBorders>
              <w:top w:val="nil"/>
              <w:left w:val="nil"/>
              <w:bottom w:val="nil"/>
              <w:right w:val="single" w:sz="4" w:space="0" w:color="auto"/>
            </w:tcBorders>
            <w:hideMark/>
          </w:tcPr>
          <w:p w14:paraId="07D5A931" w14:textId="77777777" w:rsidR="00CC7DDA" w:rsidRPr="00074A3F" w:rsidRDefault="00CC7DDA" w:rsidP="004A282F">
            <w:pPr>
              <w:pStyle w:val="TAL"/>
              <w:rPr>
                <w:lang w:eastAsia="ja-JP"/>
              </w:rPr>
            </w:pPr>
            <w:r>
              <w:rPr>
                <w:lang w:eastAsia="ja-JP"/>
              </w:rPr>
              <w:t>Per-instance parameter handling for stream filter instance table supported</w:t>
            </w:r>
          </w:p>
        </w:tc>
      </w:tr>
      <w:tr w:rsidR="00CC7DDA" w:rsidRPr="00074A3F" w14:paraId="2A02D785" w14:textId="77777777" w:rsidTr="004A282F">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074A3F" w:rsidRDefault="00CC7DDA" w:rsidP="004A282F">
            <w:pPr>
              <w:pStyle w:val="TAL"/>
            </w:pPr>
          </w:p>
        </w:tc>
      </w:tr>
    </w:tbl>
    <w:p w14:paraId="4A12E015" w14:textId="77777777" w:rsidR="00CC7DDA" w:rsidRPr="00074A3F" w:rsidRDefault="00CC7DDA" w:rsidP="00CC7DDA"/>
    <w:p w14:paraId="232198AF" w14:textId="77777777" w:rsidR="00C831E5" w:rsidRPr="00074A3F" w:rsidRDefault="00C831E5" w:rsidP="00C831E5">
      <w:pPr>
        <w:pStyle w:val="Heading2"/>
      </w:pPr>
      <w:bookmarkStart w:id="703" w:name="_Toc58235136"/>
      <w:bookmarkStart w:id="704" w:name="_Toc59180069"/>
      <w:r w:rsidRPr="00074A3F">
        <w:t>9.1</w:t>
      </w:r>
      <w:r>
        <w:t>3</w:t>
      </w:r>
      <w:r w:rsidRPr="00074A3F">
        <w:tab/>
      </w:r>
      <w:r>
        <w:t>TT</w:t>
      </w:r>
      <w:r w:rsidRPr="00074A3F">
        <w:t xml:space="preserve"> feature support</w:t>
      </w:r>
      <w:bookmarkEnd w:id="703"/>
      <w:bookmarkEnd w:id="704"/>
    </w:p>
    <w:p w14:paraId="5AEB3083" w14:textId="77777777" w:rsidR="00C831E5" w:rsidRPr="00074A3F" w:rsidRDefault="00C831E5" w:rsidP="00C831E5">
      <w:r w:rsidRPr="00074A3F">
        <w:t xml:space="preserve">The purpose of the </w:t>
      </w:r>
      <w:r>
        <w:t>TT</w:t>
      </w:r>
      <w:r w:rsidRPr="00074A3F">
        <w:t xml:space="preserve"> feature support information element is to indicate whether certain features are supported by the </w:t>
      </w:r>
      <w:r>
        <w:t>DS-TT or NW-TT</w:t>
      </w:r>
      <w:r w:rsidRPr="00074A3F">
        <w:t>.</w:t>
      </w:r>
    </w:p>
    <w:p w14:paraId="0BB1019C" w14:textId="77777777" w:rsidR="00C831E5" w:rsidRPr="00074A3F" w:rsidRDefault="00C831E5" w:rsidP="00C831E5">
      <w:r w:rsidRPr="00074A3F">
        <w:t>The T</w:t>
      </w:r>
      <w:r>
        <w:t>T</w:t>
      </w:r>
      <w:r w:rsidRPr="00074A3F">
        <w:t xml:space="preserve"> feature support information element is coded as shown in figure 9.1</w:t>
      </w:r>
      <w:r>
        <w:t>3</w:t>
      </w:r>
      <w:r w:rsidRPr="00074A3F">
        <w:t>.1 and table 9.1</w:t>
      </w:r>
      <w:r>
        <w:t>3</w:t>
      </w:r>
      <w:r w:rsidRPr="00074A3F">
        <w:t>.1.</w:t>
      </w:r>
    </w:p>
    <w:p w14:paraId="2097865B" w14:textId="77777777" w:rsidR="00C831E5" w:rsidRPr="00074A3F" w:rsidRDefault="00C831E5" w:rsidP="00C831E5">
      <w:r w:rsidRPr="00074A3F">
        <w:t>The T</w:t>
      </w:r>
      <w:r>
        <w:t>T</w:t>
      </w:r>
      <w:r w:rsidRPr="00074A3F">
        <w:t xml:space="preserve">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074A3F" w14:paraId="3A47AFF9" w14:textId="77777777" w:rsidTr="004A282F">
        <w:trPr>
          <w:cantSplit/>
          <w:jc w:val="center"/>
        </w:trPr>
        <w:tc>
          <w:tcPr>
            <w:tcW w:w="698" w:type="dxa"/>
            <w:tcBorders>
              <w:top w:val="nil"/>
              <w:left w:val="nil"/>
              <w:bottom w:val="single" w:sz="4" w:space="0" w:color="auto"/>
              <w:right w:val="nil"/>
            </w:tcBorders>
            <w:hideMark/>
          </w:tcPr>
          <w:p w14:paraId="700A0BE0" w14:textId="77777777" w:rsidR="00C831E5" w:rsidRPr="00074A3F" w:rsidRDefault="00C831E5" w:rsidP="004A282F">
            <w:pPr>
              <w:pStyle w:val="TAC"/>
            </w:pPr>
            <w:r w:rsidRPr="00074A3F">
              <w:t>8</w:t>
            </w:r>
          </w:p>
        </w:tc>
        <w:tc>
          <w:tcPr>
            <w:tcW w:w="744" w:type="dxa"/>
            <w:tcBorders>
              <w:top w:val="nil"/>
              <w:left w:val="nil"/>
              <w:bottom w:val="single" w:sz="4" w:space="0" w:color="auto"/>
              <w:right w:val="nil"/>
            </w:tcBorders>
            <w:hideMark/>
          </w:tcPr>
          <w:p w14:paraId="4C7680C4" w14:textId="77777777" w:rsidR="00C831E5" w:rsidRPr="00074A3F" w:rsidRDefault="00C831E5" w:rsidP="004A282F">
            <w:pPr>
              <w:pStyle w:val="TAC"/>
            </w:pPr>
            <w:r w:rsidRPr="00074A3F">
              <w:t>7</w:t>
            </w:r>
          </w:p>
        </w:tc>
        <w:tc>
          <w:tcPr>
            <w:tcW w:w="721" w:type="dxa"/>
            <w:tcBorders>
              <w:top w:val="nil"/>
              <w:left w:val="nil"/>
              <w:bottom w:val="single" w:sz="4" w:space="0" w:color="auto"/>
              <w:right w:val="nil"/>
            </w:tcBorders>
            <w:hideMark/>
          </w:tcPr>
          <w:p w14:paraId="7936CAB9" w14:textId="77777777" w:rsidR="00C831E5" w:rsidRPr="00074A3F" w:rsidRDefault="00C831E5" w:rsidP="004A282F">
            <w:pPr>
              <w:pStyle w:val="TAC"/>
            </w:pPr>
            <w:r w:rsidRPr="00074A3F">
              <w:t>6</w:t>
            </w:r>
          </w:p>
        </w:tc>
        <w:tc>
          <w:tcPr>
            <w:tcW w:w="721" w:type="dxa"/>
            <w:tcBorders>
              <w:top w:val="nil"/>
              <w:left w:val="nil"/>
              <w:bottom w:val="single" w:sz="4" w:space="0" w:color="auto"/>
              <w:right w:val="nil"/>
            </w:tcBorders>
            <w:hideMark/>
          </w:tcPr>
          <w:p w14:paraId="460C0E26" w14:textId="77777777" w:rsidR="00C831E5" w:rsidRPr="00074A3F" w:rsidRDefault="00C831E5" w:rsidP="004A282F">
            <w:pPr>
              <w:pStyle w:val="TAC"/>
            </w:pPr>
            <w:r w:rsidRPr="00074A3F">
              <w:t>5</w:t>
            </w:r>
          </w:p>
        </w:tc>
        <w:tc>
          <w:tcPr>
            <w:tcW w:w="721" w:type="dxa"/>
            <w:tcBorders>
              <w:top w:val="nil"/>
              <w:left w:val="nil"/>
              <w:bottom w:val="single" w:sz="4" w:space="0" w:color="auto"/>
              <w:right w:val="nil"/>
            </w:tcBorders>
            <w:hideMark/>
          </w:tcPr>
          <w:p w14:paraId="578793DB" w14:textId="77777777" w:rsidR="00C831E5" w:rsidRPr="00074A3F" w:rsidRDefault="00C831E5" w:rsidP="004A282F">
            <w:pPr>
              <w:pStyle w:val="TAC"/>
            </w:pPr>
            <w:r w:rsidRPr="00074A3F">
              <w:t>4</w:t>
            </w:r>
          </w:p>
        </w:tc>
        <w:tc>
          <w:tcPr>
            <w:tcW w:w="721" w:type="dxa"/>
            <w:tcBorders>
              <w:top w:val="nil"/>
              <w:left w:val="nil"/>
              <w:bottom w:val="single" w:sz="4" w:space="0" w:color="auto"/>
              <w:right w:val="nil"/>
            </w:tcBorders>
            <w:hideMark/>
          </w:tcPr>
          <w:p w14:paraId="0740206A" w14:textId="77777777" w:rsidR="00C831E5" w:rsidRPr="00074A3F" w:rsidRDefault="00C831E5" w:rsidP="004A282F">
            <w:pPr>
              <w:pStyle w:val="TAC"/>
            </w:pPr>
            <w:r w:rsidRPr="00074A3F">
              <w:t>3</w:t>
            </w:r>
          </w:p>
        </w:tc>
        <w:tc>
          <w:tcPr>
            <w:tcW w:w="724" w:type="dxa"/>
            <w:tcBorders>
              <w:top w:val="nil"/>
              <w:left w:val="nil"/>
              <w:bottom w:val="single" w:sz="4" w:space="0" w:color="auto"/>
              <w:right w:val="nil"/>
            </w:tcBorders>
            <w:hideMark/>
          </w:tcPr>
          <w:p w14:paraId="42282C8B" w14:textId="77777777" w:rsidR="00C831E5" w:rsidRPr="00074A3F" w:rsidRDefault="00C831E5" w:rsidP="004A282F">
            <w:pPr>
              <w:pStyle w:val="TAC"/>
            </w:pPr>
            <w:r w:rsidRPr="00074A3F">
              <w:t>2</w:t>
            </w:r>
          </w:p>
        </w:tc>
        <w:tc>
          <w:tcPr>
            <w:tcW w:w="726" w:type="dxa"/>
            <w:tcBorders>
              <w:top w:val="nil"/>
              <w:left w:val="nil"/>
              <w:bottom w:val="single" w:sz="4" w:space="0" w:color="auto"/>
              <w:right w:val="nil"/>
            </w:tcBorders>
            <w:hideMark/>
          </w:tcPr>
          <w:p w14:paraId="1A41A684" w14:textId="77777777" w:rsidR="00C831E5" w:rsidRPr="00074A3F" w:rsidRDefault="00C831E5" w:rsidP="004A282F">
            <w:pPr>
              <w:pStyle w:val="TAC"/>
            </w:pPr>
            <w:r w:rsidRPr="00074A3F">
              <w:t>1</w:t>
            </w:r>
          </w:p>
        </w:tc>
        <w:tc>
          <w:tcPr>
            <w:tcW w:w="1371" w:type="dxa"/>
            <w:tcBorders>
              <w:top w:val="nil"/>
              <w:left w:val="nil"/>
              <w:bottom w:val="nil"/>
              <w:right w:val="nil"/>
            </w:tcBorders>
          </w:tcPr>
          <w:p w14:paraId="639DDD82" w14:textId="77777777" w:rsidR="00C831E5" w:rsidRPr="00074A3F" w:rsidRDefault="00C831E5" w:rsidP="004A282F">
            <w:pPr>
              <w:pStyle w:val="TAL"/>
            </w:pPr>
          </w:p>
        </w:tc>
      </w:tr>
      <w:tr w:rsidR="00C831E5" w:rsidRPr="00074A3F" w14:paraId="15527A65" w14:textId="77777777" w:rsidTr="004A282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074A3F" w:rsidRDefault="00C831E5" w:rsidP="004A282F">
            <w:pPr>
              <w:pStyle w:val="TAC"/>
            </w:pPr>
            <w:r w:rsidRPr="00074A3F">
              <w:t>T</w:t>
            </w:r>
            <w:r>
              <w:t>T</w:t>
            </w:r>
            <w:r w:rsidRPr="00074A3F">
              <w:t xml:space="preserve"> feature support IEI</w:t>
            </w:r>
          </w:p>
        </w:tc>
        <w:tc>
          <w:tcPr>
            <w:tcW w:w="1371" w:type="dxa"/>
            <w:tcBorders>
              <w:top w:val="nil"/>
              <w:left w:val="nil"/>
              <w:bottom w:val="nil"/>
              <w:right w:val="nil"/>
            </w:tcBorders>
            <w:hideMark/>
          </w:tcPr>
          <w:p w14:paraId="2F2E1117" w14:textId="77777777" w:rsidR="00C831E5" w:rsidRPr="00074A3F" w:rsidRDefault="00C831E5" w:rsidP="004A282F">
            <w:pPr>
              <w:pStyle w:val="TAL"/>
            </w:pPr>
            <w:r w:rsidRPr="00074A3F">
              <w:t>octet 1</w:t>
            </w:r>
          </w:p>
        </w:tc>
      </w:tr>
      <w:tr w:rsidR="00C831E5" w:rsidRPr="00074A3F" w14:paraId="2073ACD3" w14:textId="77777777" w:rsidTr="004A282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074A3F" w:rsidRDefault="00C831E5" w:rsidP="004A282F">
            <w:pPr>
              <w:pStyle w:val="TAC"/>
            </w:pPr>
            <w:r w:rsidRPr="00074A3F">
              <w:t>Length of T</w:t>
            </w:r>
            <w:r>
              <w:t>T</w:t>
            </w:r>
            <w:r w:rsidRPr="00074A3F">
              <w:t xml:space="preserve"> feature support contents</w:t>
            </w:r>
          </w:p>
        </w:tc>
        <w:tc>
          <w:tcPr>
            <w:tcW w:w="1371" w:type="dxa"/>
            <w:tcBorders>
              <w:top w:val="nil"/>
              <w:left w:val="nil"/>
              <w:bottom w:val="nil"/>
              <w:right w:val="nil"/>
            </w:tcBorders>
            <w:hideMark/>
          </w:tcPr>
          <w:p w14:paraId="41C43D62" w14:textId="77777777" w:rsidR="00C831E5" w:rsidRPr="00074A3F" w:rsidRDefault="00C831E5" w:rsidP="004A282F">
            <w:pPr>
              <w:pStyle w:val="TAL"/>
            </w:pPr>
            <w:r w:rsidRPr="00074A3F">
              <w:t>octet 2</w:t>
            </w:r>
          </w:p>
        </w:tc>
      </w:tr>
      <w:tr w:rsidR="00C831E5" w:rsidRPr="00074A3F" w14:paraId="3C85AAB9" w14:textId="77777777" w:rsidTr="004A282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074A3F" w:rsidRDefault="00C831E5" w:rsidP="004A282F">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074A3F" w:rsidRDefault="00C831E5" w:rsidP="004A282F">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074A3F" w:rsidRDefault="00C831E5" w:rsidP="004A282F">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074A3F" w:rsidRDefault="00C831E5" w:rsidP="004A282F">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074A3F" w:rsidRDefault="00C831E5" w:rsidP="004A282F">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074A3F" w:rsidRDefault="00C831E5" w:rsidP="004A282F">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074A3F" w:rsidRDefault="00C831E5" w:rsidP="004A282F">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074A3F" w:rsidRDefault="00C831E5" w:rsidP="004A282F">
            <w:pPr>
              <w:pStyle w:val="TAC"/>
            </w:pPr>
            <w:r>
              <w:t>Per-Inst</w:t>
            </w:r>
          </w:p>
        </w:tc>
        <w:tc>
          <w:tcPr>
            <w:tcW w:w="1371" w:type="dxa"/>
            <w:tcBorders>
              <w:top w:val="nil"/>
              <w:left w:val="nil"/>
              <w:bottom w:val="nil"/>
              <w:right w:val="nil"/>
            </w:tcBorders>
          </w:tcPr>
          <w:p w14:paraId="5FC5A632" w14:textId="77777777" w:rsidR="00C831E5" w:rsidRPr="00074A3F" w:rsidRDefault="00C831E5" w:rsidP="004A282F">
            <w:pPr>
              <w:pStyle w:val="TAL"/>
            </w:pPr>
            <w:r w:rsidRPr="00074A3F">
              <w:t xml:space="preserve">octet </w:t>
            </w:r>
            <w:r>
              <w:t>3</w:t>
            </w:r>
          </w:p>
        </w:tc>
      </w:tr>
    </w:tbl>
    <w:p w14:paraId="6EF35DE3" w14:textId="77777777" w:rsidR="00C831E5" w:rsidRPr="00074A3F" w:rsidRDefault="00C831E5" w:rsidP="00C831E5">
      <w:pPr>
        <w:pStyle w:val="TF"/>
      </w:pPr>
      <w:r w:rsidRPr="00074A3F">
        <w:t>Figure 9.1</w:t>
      </w:r>
      <w:r>
        <w:t>3</w:t>
      </w:r>
      <w:r w:rsidRPr="00074A3F">
        <w:t xml:space="preserve">.1: </w:t>
      </w:r>
      <w:r>
        <w:t>TT</w:t>
      </w:r>
      <w:r w:rsidRPr="00074A3F">
        <w:t xml:space="preserve"> feature support information element</w:t>
      </w:r>
    </w:p>
    <w:p w14:paraId="0965AFC6" w14:textId="77777777" w:rsidR="00C831E5" w:rsidRPr="00074A3F" w:rsidRDefault="00C831E5" w:rsidP="00C831E5">
      <w:pPr>
        <w:pStyle w:val="TH"/>
      </w:pPr>
      <w:r w:rsidRPr="00074A3F">
        <w:t>Table 9.1</w:t>
      </w:r>
      <w:r>
        <w:t>3</w:t>
      </w:r>
      <w:r w:rsidRPr="00074A3F">
        <w:t xml:space="preserve">.1: </w:t>
      </w:r>
      <w:r>
        <w:t>TT</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074A3F" w14:paraId="49703CC3" w14:textId="77777777" w:rsidTr="004A282F">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074A3F" w:rsidRDefault="00C831E5" w:rsidP="004A282F">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831E5" w:rsidRPr="00074A3F" w14:paraId="00615814" w14:textId="77777777" w:rsidTr="004A282F">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074A3F" w:rsidRDefault="00C831E5" w:rsidP="004A282F">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831E5" w:rsidRPr="00074A3F" w14:paraId="165E9052" w14:textId="77777777" w:rsidTr="004A282F">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074A3F" w:rsidRDefault="00C831E5" w:rsidP="004A282F">
            <w:pPr>
              <w:pStyle w:val="TAL"/>
            </w:pPr>
            <w:r w:rsidRPr="00074A3F">
              <w:t>Bit</w:t>
            </w:r>
          </w:p>
        </w:tc>
      </w:tr>
      <w:tr w:rsidR="00C831E5" w:rsidRPr="00074A3F" w14:paraId="341C7F13" w14:textId="77777777" w:rsidTr="004A282F">
        <w:trPr>
          <w:cantSplit/>
          <w:jc w:val="center"/>
        </w:trPr>
        <w:tc>
          <w:tcPr>
            <w:tcW w:w="285" w:type="dxa"/>
            <w:tcBorders>
              <w:top w:val="nil"/>
              <w:left w:val="single" w:sz="4" w:space="0" w:color="auto"/>
              <w:bottom w:val="nil"/>
              <w:right w:val="nil"/>
            </w:tcBorders>
            <w:hideMark/>
          </w:tcPr>
          <w:p w14:paraId="44D35B80" w14:textId="77777777" w:rsidR="00C831E5" w:rsidRPr="00074A3F" w:rsidRDefault="00C831E5" w:rsidP="004A282F">
            <w:pPr>
              <w:pStyle w:val="TAH"/>
            </w:pPr>
            <w:r w:rsidRPr="00074A3F">
              <w:t>1</w:t>
            </w:r>
          </w:p>
        </w:tc>
        <w:tc>
          <w:tcPr>
            <w:tcW w:w="284" w:type="dxa"/>
            <w:tcBorders>
              <w:top w:val="nil"/>
              <w:left w:val="nil"/>
              <w:bottom w:val="nil"/>
              <w:right w:val="nil"/>
            </w:tcBorders>
          </w:tcPr>
          <w:p w14:paraId="7B6A22CD" w14:textId="77777777" w:rsidR="00C831E5" w:rsidRPr="00074A3F" w:rsidRDefault="00C831E5" w:rsidP="004A282F">
            <w:pPr>
              <w:pStyle w:val="TAH"/>
            </w:pPr>
          </w:p>
        </w:tc>
        <w:tc>
          <w:tcPr>
            <w:tcW w:w="283" w:type="dxa"/>
            <w:tcBorders>
              <w:top w:val="nil"/>
              <w:left w:val="nil"/>
              <w:bottom w:val="nil"/>
              <w:right w:val="nil"/>
            </w:tcBorders>
          </w:tcPr>
          <w:p w14:paraId="31C6027E" w14:textId="77777777" w:rsidR="00C831E5" w:rsidRPr="00074A3F" w:rsidRDefault="00C831E5" w:rsidP="004A282F">
            <w:pPr>
              <w:pStyle w:val="TAH"/>
            </w:pPr>
          </w:p>
        </w:tc>
        <w:tc>
          <w:tcPr>
            <w:tcW w:w="283" w:type="dxa"/>
            <w:tcBorders>
              <w:top w:val="nil"/>
              <w:left w:val="nil"/>
              <w:bottom w:val="nil"/>
              <w:right w:val="nil"/>
            </w:tcBorders>
          </w:tcPr>
          <w:p w14:paraId="145A6488" w14:textId="77777777" w:rsidR="00C831E5" w:rsidRPr="00074A3F" w:rsidRDefault="00C831E5" w:rsidP="004A282F">
            <w:pPr>
              <w:pStyle w:val="TAH"/>
            </w:pPr>
          </w:p>
        </w:tc>
        <w:tc>
          <w:tcPr>
            <w:tcW w:w="5954" w:type="dxa"/>
            <w:tcBorders>
              <w:top w:val="nil"/>
              <w:left w:val="nil"/>
              <w:bottom w:val="nil"/>
              <w:right w:val="single" w:sz="4" w:space="0" w:color="auto"/>
            </w:tcBorders>
          </w:tcPr>
          <w:p w14:paraId="6ACF7731" w14:textId="77777777" w:rsidR="00C831E5" w:rsidRPr="00074A3F" w:rsidRDefault="00C831E5" w:rsidP="004A282F">
            <w:pPr>
              <w:pStyle w:val="TAL"/>
            </w:pPr>
          </w:p>
        </w:tc>
      </w:tr>
      <w:tr w:rsidR="00C831E5" w:rsidRPr="00074A3F" w14:paraId="78B0370D" w14:textId="77777777" w:rsidTr="004A282F">
        <w:trPr>
          <w:cantSplit/>
          <w:jc w:val="center"/>
        </w:trPr>
        <w:tc>
          <w:tcPr>
            <w:tcW w:w="285" w:type="dxa"/>
            <w:tcBorders>
              <w:top w:val="nil"/>
              <w:left w:val="single" w:sz="4" w:space="0" w:color="auto"/>
              <w:bottom w:val="nil"/>
              <w:right w:val="nil"/>
            </w:tcBorders>
            <w:hideMark/>
          </w:tcPr>
          <w:p w14:paraId="4443C183" w14:textId="77777777" w:rsidR="00C831E5" w:rsidRPr="00074A3F" w:rsidRDefault="00C831E5" w:rsidP="004A282F">
            <w:pPr>
              <w:pStyle w:val="TAC"/>
            </w:pPr>
            <w:r w:rsidRPr="00074A3F">
              <w:t>0</w:t>
            </w:r>
          </w:p>
        </w:tc>
        <w:tc>
          <w:tcPr>
            <w:tcW w:w="284" w:type="dxa"/>
            <w:tcBorders>
              <w:top w:val="nil"/>
              <w:left w:val="nil"/>
              <w:bottom w:val="nil"/>
              <w:right w:val="nil"/>
            </w:tcBorders>
          </w:tcPr>
          <w:p w14:paraId="76638E9C" w14:textId="77777777" w:rsidR="00C831E5" w:rsidRPr="00074A3F" w:rsidRDefault="00C831E5" w:rsidP="004A282F">
            <w:pPr>
              <w:pStyle w:val="TAC"/>
            </w:pPr>
          </w:p>
        </w:tc>
        <w:tc>
          <w:tcPr>
            <w:tcW w:w="283" w:type="dxa"/>
            <w:tcBorders>
              <w:top w:val="nil"/>
              <w:left w:val="nil"/>
              <w:bottom w:val="nil"/>
              <w:right w:val="nil"/>
            </w:tcBorders>
          </w:tcPr>
          <w:p w14:paraId="6462F693" w14:textId="77777777" w:rsidR="00C831E5" w:rsidRPr="00074A3F" w:rsidRDefault="00C831E5" w:rsidP="004A282F">
            <w:pPr>
              <w:pStyle w:val="TAC"/>
            </w:pPr>
          </w:p>
        </w:tc>
        <w:tc>
          <w:tcPr>
            <w:tcW w:w="283" w:type="dxa"/>
            <w:tcBorders>
              <w:top w:val="nil"/>
              <w:left w:val="nil"/>
              <w:bottom w:val="nil"/>
              <w:right w:val="nil"/>
            </w:tcBorders>
          </w:tcPr>
          <w:p w14:paraId="439A41A4" w14:textId="77777777" w:rsidR="00C831E5" w:rsidRPr="00074A3F" w:rsidRDefault="00C831E5" w:rsidP="004A282F">
            <w:pPr>
              <w:pStyle w:val="TAC"/>
            </w:pPr>
          </w:p>
        </w:tc>
        <w:tc>
          <w:tcPr>
            <w:tcW w:w="5954" w:type="dxa"/>
            <w:tcBorders>
              <w:top w:val="nil"/>
              <w:left w:val="nil"/>
              <w:bottom w:val="nil"/>
              <w:right w:val="single" w:sz="4" w:space="0" w:color="auto"/>
            </w:tcBorders>
            <w:hideMark/>
          </w:tcPr>
          <w:p w14:paraId="0FD4FB0F" w14:textId="77777777" w:rsidR="00C831E5" w:rsidRPr="00074A3F" w:rsidRDefault="00C831E5" w:rsidP="004A282F">
            <w:pPr>
              <w:pStyle w:val="TAL"/>
            </w:pPr>
            <w:r>
              <w:rPr>
                <w:lang w:eastAsia="ja-JP"/>
              </w:rPr>
              <w:t>Per-instance parameter handling for stream filter instance table not supported</w:t>
            </w:r>
          </w:p>
        </w:tc>
      </w:tr>
      <w:tr w:rsidR="00C831E5" w:rsidRPr="00074A3F" w14:paraId="21939F6A" w14:textId="77777777" w:rsidTr="004A282F">
        <w:trPr>
          <w:cantSplit/>
          <w:jc w:val="center"/>
        </w:trPr>
        <w:tc>
          <w:tcPr>
            <w:tcW w:w="285" w:type="dxa"/>
            <w:tcBorders>
              <w:top w:val="nil"/>
              <w:left w:val="single" w:sz="4" w:space="0" w:color="auto"/>
              <w:bottom w:val="nil"/>
              <w:right w:val="nil"/>
            </w:tcBorders>
            <w:hideMark/>
          </w:tcPr>
          <w:p w14:paraId="1B3CEE4D" w14:textId="77777777" w:rsidR="00C831E5" w:rsidRPr="00074A3F" w:rsidRDefault="00C831E5" w:rsidP="004A282F">
            <w:pPr>
              <w:pStyle w:val="TAC"/>
            </w:pPr>
            <w:r w:rsidRPr="00074A3F">
              <w:t>1</w:t>
            </w:r>
          </w:p>
        </w:tc>
        <w:tc>
          <w:tcPr>
            <w:tcW w:w="284" w:type="dxa"/>
            <w:tcBorders>
              <w:top w:val="nil"/>
              <w:left w:val="nil"/>
              <w:bottom w:val="nil"/>
              <w:right w:val="nil"/>
            </w:tcBorders>
          </w:tcPr>
          <w:p w14:paraId="0B8ECE20" w14:textId="77777777" w:rsidR="00C831E5" w:rsidRPr="00074A3F" w:rsidRDefault="00C831E5" w:rsidP="004A282F">
            <w:pPr>
              <w:pStyle w:val="TAC"/>
            </w:pPr>
          </w:p>
        </w:tc>
        <w:tc>
          <w:tcPr>
            <w:tcW w:w="283" w:type="dxa"/>
            <w:tcBorders>
              <w:top w:val="nil"/>
              <w:left w:val="nil"/>
              <w:bottom w:val="nil"/>
              <w:right w:val="nil"/>
            </w:tcBorders>
          </w:tcPr>
          <w:p w14:paraId="0086666A" w14:textId="77777777" w:rsidR="00C831E5" w:rsidRPr="00074A3F" w:rsidRDefault="00C831E5" w:rsidP="004A282F">
            <w:pPr>
              <w:pStyle w:val="TAC"/>
            </w:pPr>
          </w:p>
        </w:tc>
        <w:tc>
          <w:tcPr>
            <w:tcW w:w="283" w:type="dxa"/>
            <w:tcBorders>
              <w:top w:val="nil"/>
              <w:left w:val="nil"/>
              <w:bottom w:val="nil"/>
              <w:right w:val="nil"/>
            </w:tcBorders>
          </w:tcPr>
          <w:p w14:paraId="3F139A3E" w14:textId="77777777" w:rsidR="00C831E5" w:rsidRPr="00074A3F" w:rsidRDefault="00C831E5" w:rsidP="004A282F">
            <w:pPr>
              <w:pStyle w:val="TAC"/>
            </w:pPr>
          </w:p>
        </w:tc>
        <w:tc>
          <w:tcPr>
            <w:tcW w:w="5954" w:type="dxa"/>
            <w:tcBorders>
              <w:top w:val="nil"/>
              <w:left w:val="nil"/>
              <w:bottom w:val="nil"/>
              <w:right w:val="single" w:sz="4" w:space="0" w:color="auto"/>
            </w:tcBorders>
            <w:hideMark/>
          </w:tcPr>
          <w:p w14:paraId="6E111D08" w14:textId="77777777" w:rsidR="00C831E5" w:rsidRPr="00074A3F" w:rsidRDefault="00C831E5" w:rsidP="004A282F">
            <w:pPr>
              <w:pStyle w:val="TAL"/>
              <w:rPr>
                <w:lang w:eastAsia="ja-JP"/>
              </w:rPr>
            </w:pPr>
            <w:r>
              <w:rPr>
                <w:lang w:eastAsia="ja-JP"/>
              </w:rPr>
              <w:t>Per-instance parameter handling for stream filter instance table supported</w:t>
            </w:r>
          </w:p>
        </w:tc>
      </w:tr>
      <w:tr w:rsidR="00C831E5" w:rsidRPr="00074A3F" w14:paraId="2E3F7EBC" w14:textId="77777777" w:rsidTr="004A282F">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074A3F" w:rsidRDefault="00C831E5" w:rsidP="004A282F">
            <w:pPr>
              <w:pStyle w:val="TAL"/>
            </w:pPr>
          </w:p>
        </w:tc>
      </w:tr>
    </w:tbl>
    <w:p w14:paraId="79DF8829" w14:textId="77777777" w:rsidR="00D81F8D" w:rsidRDefault="00D81F8D" w:rsidP="008F55A2">
      <w:pPr>
        <w:rPr>
          <w:rFonts w:eastAsia="SimSun"/>
        </w:rPr>
      </w:pPr>
    </w:p>
    <w:p w14:paraId="3601AA6E" w14:textId="6F2975F1" w:rsidR="00D81F8D" w:rsidRDefault="00D81F8D" w:rsidP="00D81F8D">
      <w:pPr>
        <w:pStyle w:val="Heading2"/>
        <w:rPr>
          <w:rFonts w:eastAsia="SimSun"/>
        </w:rPr>
      </w:pPr>
      <w:bookmarkStart w:id="705" w:name="_Toc59180070"/>
      <w:r>
        <w:rPr>
          <w:rFonts w:eastAsia="SimSun"/>
        </w:rPr>
        <w:t>9.14</w:t>
      </w:r>
      <w:r>
        <w:rPr>
          <w:rFonts w:eastAsia="SimSun"/>
        </w:rPr>
        <w:tab/>
        <w:t>NW-TT port numbers</w:t>
      </w:r>
      <w:bookmarkEnd w:id="705"/>
    </w:p>
    <w:p w14:paraId="78F40B22" w14:textId="77777777" w:rsidR="00D81F8D" w:rsidRDefault="00D81F8D" w:rsidP="00D81F8D">
      <w:pPr>
        <w:rPr>
          <w:rFonts w:eastAsia="SimSun"/>
        </w:rPr>
      </w:pPr>
      <w:r>
        <w:t xml:space="preserve">The purpose of the </w:t>
      </w:r>
      <w:bookmarkStart w:id="706" w:name="_Hlk51860245"/>
      <w:r>
        <w:t xml:space="preserve">NW-TT port numbers </w:t>
      </w:r>
      <w:bookmarkEnd w:id="706"/>
      <w:r>
        <w:t>information element is to convey NW-TT Ethernet port numbers as defined in 3GPP TS 23.501 [2] table 5.28.3.1-2.</w:t>
      </w:r>
    </w:p>
    <w:p w14:paraId="455C1B00" w14:textId="7A18C855" w:rsidR="00D81F8D" w:rsidRDefault="00D81F8D" w:rsidP="00D81F8D">
      <w:r>
        <w:t>The NW-TT port numbers information element is coded as shown in figure 9.14.1 and table 9.14.1.</w:t>
      </w:r>
    </w:p>
    <w:p w14:paraId="7984AE61" w14:textId="77777777" w:rsidR="00D81F8D" w:rsidRDefault="00D81F8D" w:rsidP="00D81F8D">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14:paraId="1F26714A" w14:textId="77777777" w:rsidTr="00D81F8D">
        <w:trPr>
          <w:cantSplit/>
          <w:jc w:val="center"/>
        </w:trPr>
        <w:tc>
          <w:tcPr>
            <w:tcW w:w="708" w:type="dxa"/>
            <w:hideMark/>
          </w:tcPr>
          <w:p w14:paraId="7222C834" w14:textId="77777777" w:rsidR="00D81F8D" w:rsidRDefault="00D81F8D">
            <w:pPr>
              <w:pStyle w:val="TAC"/>
              <w:rPr>
                <w:lang w:val="fr-FR"/>
              </w:rPr>
            </w:pPr>
            <w:r>
              <w:rPr>
                <w:lang w:val="fr-FR"/>
              </w:rPr>
              <w:lastRenderedPageBreak/>
              <w:t>8</w:t>
            </w:r>
          </w:p>
        </w:tc>
        <w:tc>
          <w:tcPr>
            <w:tcW w:w="709" w:type="dxa"/>
            <w:hideMark/>
          </w:tcPr>
          <w:p w14:paraId="3B677498" w14:textId="77777777" w:rsidR="00D81F8D" w:rsidRDefault="00D81F8D">
            <w:pPr>
              <w:pStyle w:val="TAC"/>
              <w:rPr>
                <w:lang w:val="fr-FR"/>
              </w:rPr>
            </w:pPr>
            <w:r>
              <w:rPr>
                <w:lang w:val="fr-FR"/>
              </w:rPr>
              <w:t>7</w:t>
            </w:r>
          </w:p>
        </w:tc>
        <w:tc>
          <w:tcPr>
            <w:tcW w:w="709" w:type="dxa"/>
            <w:hideMark/>
          </w:tcPr>
          <w:p w14:paraId="0AF0AEE2" w14:textId="77777777" w:rsidR="00D81F8D" w:rsidRDefault="00D81F8D">
            <w:pPr>
              <w:pStyle w:val="TAC"/>
              <w:rPr>
                <w:lang w:val="fr-FR"/>
              </w:rPr>
            </w:pPr>
            <w:r>
              <w:rPr>
                <w:lang w:val="fr-FR"/>
              </w:rPr>
              <w:t>6</w:t>
            </w:r>
          </w:p>
        </w:tc>
        <w:tc>
          <w:tcPr>
            <w:tcW w:w="709" w:type="dxa"/>
            <w:hideMark/>
          </w:tcPr>
          <w:p w14:paraId="4E71C867" w14:textId="77777777" w:rsidR="00D81F8D" w:rsidRDefault="00D81F8D">
            <w:pPr>
              <w:pStyle w:val="TAC"/>
              <w:rPr>
                <w:lang w:val="fr-FR"/>
              </w:rPr>
            </w:pPr>
            <w:r>
              <w:rPr>
                <w:lang w:val="fr-FR"/>
              </w:rPr>
              <w:t>5</w:t>
            </w:r>
          </w:p>
        </w:tc>
        <w:tc>
          <w:tcPr>
            <w:tcW w:w="709" w:type="dxa"/>
            <w:hideMark/>
          </w:tcPr>
          <w:p w14:paraId="7E21E903" w14:textId="77777777" w:rsidR="00D81F8D" w:rsidRDefault="00D81F8D">
            <w:pPr>
              <w:pStyle w:val="TAC"/>
              <w:rPr>
                <w:lang w:val="fr-FR"/>
              </w:rPr>
            </w:pPr>
            <w:r>
              <w:rPr>
                <w:lang w:val="fr-FR"/>
              </w:rPr>
              <w:t>4</w:t>
            </w:r>
          </w:p>
        </w:tc>
        <w:tc>
          <w:tcPr>
            <w:tcW w:w="709" w:type="dxa"/>
            <w:hideMark/>
          </w:tcPr>
          <w:p w14:paraId="75F510DF" w14:textId="77777777" w:rsidR="00D81F8D" w:rsidRDefault="00D81F8D">
            <w:pPr>
              <w:pStyle w:val="TAC"/>
              <w:rPr>
                <w:lang w:val="fr-FR"/>
              </w:rPr>
            </w:pPr>
            <w:r>
              <w:rPr>
                <w:lang w:val="fr-FR"/>
              </w:rPr>
              <w:t>3</w:t>
            </w:r>
          </w:p>
        </w:tc>
        <w:tc>
          <w:tcPr>
            <w:tcW w:w="709" w:type="dxa"/>
            <w:hideMark/>
          </w:tcPr>
          <w:p w14:paraId="559533B8" w14:textId="77777777" w:rsidR="00D81F8D" w:rsidRDefault="00D81F8D">
            <w:pPr>
              <w:pStyle w:val="TAC"/>
              <w:rPr>
                <w:lang w:val="fr-FR"/>
              </w:rPr>
            </w:pPr>
            <w:r>
              <w:rPr>
                <w:lang w:val="fr-FR"/>
              </w:rPr>
              <w:t>2</w:t>
            </w:r>
          </w:p>
        </w:tc>
        <w:tc>
          <w:tcPr>
            <w:tcW w:w="709" w:type="dxa"/>
            <w:hideMark/>
          </w:tcPr>
          <w:p w14:paraId="57EE0BA9" w14:textId="77777777" w:rsidR="00D81F8D" w:rsidRDefault="00D81F8D">
            <w:pPr>
              <w:pStyle w:val="TAC"/>
              <w:rPr>
                <w:lang w:val="fr-FR"/>
              </w:rPr>
            </w:pPr>
            <w:r>
              <w:rPr>
                <w:lang w:val="fr-FR"/>
              </w:rPr>
              <w:t>1</w:t>
            </w:r>
          </w:p>
        </w:tc>
        <w:tc>
          <w:tcPr>
            <w:tcW w:w="1221" w:type="dxa"/>
          </w:tcPr>
          <w:p w14:paraId="624228DC" w14:textId="77777777" w:rsidR="00D81F8D" w:rsidRDefault="00D81F8D">
            <w:pPr>
              <w:pStyle w:val="TAL"/>
              <w:rPr>
                <w:lang w:val="fr-FR"/>
              </w:rPr>
            </w:pPr>
          </w:p>
        </w:tc>
      </w:tr>
      <w:tr w:rsidR="00D81F8D"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Default="00D81F8D">
            <w:pPr>
              <w:pStyle w:val="TAC"/>
              <w:rPr>
                <w:lang w:val="fr-FR"/>
              </w:rPr>
            </w:pPr>
            <w:r>
              <w:rPr>
                <w:lang w:val="fr-FR"/>
              </w:rPr>
              <w:t>NW-TT port numbers IEI</w:t>
            </w:r>
          </w:p>
        </w:tc>
        <w:tc>
          <w:tcPr>
            <w:tcW w:w="1221" w:type="dxa"/>
            <w:hideMark/>
          </w:tcPr>
          <w:p w14:paraId="2510DFA6" w14:textId="77777777" w:rsidR="00D81F8D" w:rsidRDefault="00D81F8D">
            <w:pPr>
              <w:pStyle w:val="TAL"/>
              <w:rPr>
                <w:lang w:val="fr-FR"/>
              </w:rPr>
            </w:pPr>
            <w:r>
              <w:rPr>
                <w:lang w:val="fr-FR"/>
              </w:rPr>
              <w:t>octet 1</w:t>
            </w:r>
          </w:p>
        </w:tc>
      </w:tr>
      <w:tr w:rsidR="00D81F8D"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8F55A2" w:rsidRDefault="00D81F8D">
            <w:pPr>
              <w:pStyle w:val="TAC"/>
            </w:pPr>
          </w:p>
          <w:p w14:paraId="30C05328" w14:textId="77777777" w:rsidR="00D81F8D" w:rsidRPr="008F55A2" w:rsidRDefault="00D81F8D">
            <w:pPr>
              <w:pStyle w:val="TAC"/>
            </w:pPr>
            <w:r w:rsidRPr="008F55A2">
              <w:t>Length of NW-TT port numbers contents</w:t>
            </w:r>
          </w:p>
        </w:tc>
        <w:tc>
          <w:tcPr>
            <w:tcW w:w="1221" w:type="dxa"/>
          </w:tcPr>
          <w:p w14:paraId="5D42ECC9" w14:textId="77777777" w:rsidR="00D81F8D" w:rsidRDefault="00D81F8D">
            <w:pPr>
              <w:pStyle w:val="TAL"/>
              <w:rPr>
                <w:lang w:val="fr-FR"/>
              </w:rPr>
            </w:pPr>
            <w:r>
              <w:rPr>
                <w:lang w:val="fr-FR"/>
              </w:rPr>
              <w:t>octet 2</w:t>
            </w:r>
          </w:p>
          <w:p w14:paraId="6B82D141" w14:textId="77777777" w:rsidR="00D81F8D" w:rsidRDefault="00D81F8D">
            <w:pPr>
              <w:pStyle w:val="TAL"/>
              <w:rPr>
                <w:lang w:val="fr-FR"/>
              </w:rPr>
            </w:pPr>
          </w:p>
          <w:p w14:paraId="14A29C95" w14:textId="77777777" w:rsidR="00D81F8D" w:rsidRDefault="00D81F8D">
            <w:pPr>
              <w:pStyle w:val="TAL"/>
              <w:rPr>
                <w:lang w:val="fr-FR" w:eastAsia="ko-KR"/>
              </w:rPr>
            </w:pPr>
            <w:r>
              <w:rPr>
                <w:lang w:val="fr-FR"/>
              </w:rPr>
              <w:t>octet 3</w:t>
            </w:r>
          </w:p>
        </w:tc>
      </w:tr>
      <w:tr w:rsidR="00D81F8D"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8F55A2" w:rsidRDefault="00D81F8D">
            <w:pPr>
              <w:pStyle w:val="TAC"/>
            </w:pPr>
          </w:p>
          <w:p w14:paraId="64B3BD0C" w14:textId="77777777" w:rsidR="00D81F8D" w:rsidRPr="008F55A2" w:rsidRDefault="00D81F8D">
            <w:pPr>
              <w:pStyle w:val="TAC"/>
              <w:rPr>
                <w:lang w:eastAsia="ko-KR"/>
              </w:rPr>
            </w:pPr>
            <w:r w:rsidRPr="008F55A2">
              <w:t>NW-TT port number</w:t>
            </w:r>
            <w:r w:rsidRPr="008F55A2">
              <w:rPr>
                <w:lang w:eastAsia="ko-KR"/>
              </w:rPr>
              <w:t xml:space="preserve"> 1 value</w:t>
            </w:r>
          </w:p>
        </w:tc>
        <w:tc>
          <w:tcPr>
            <w:tcW w:w="1221" w:type="dxa"/>
          </w:tcPr>
          <w:p w14:paraId="5E68526B" w14:textId="77777777" w:rsidR="00D81F8D" w:rsidRDefault="00D81F8D">
            <w:pPr>
              <w:pStyle w:val="TAL"/>
              <w:rPr>
                <w:lang w:val="fr-FR"/>
              </w:rPr>
            </w:pPr>
            <w:r>
              <w:rPr>
                <w:lang w:val="fr-FR"/>
              </w:rPr>
              <w:t>octet 4</w:t>
            </w:r>
          </w:p>
          <w:p w14:paraId="632EC3A3" w14:textId="77777777" w:rsidR="00D81F8D" w:rsidRDefault="00D81F8D">
            <w:pPr>
              <w:pStyle w:val="TAL"/>
              <w:rPr>
                <w:lang w:val="fr-FR"/>
              </w:rPr>
            </w:pPr>
          </w:p>
          <w:p w14:paraId="14142C38" w14:textId="77777777" w:rsidR="00D81F8D" w:rsidRDefault="00D81F8D">
            <w:pPr>
              <w:pStyle w:val="TAL"/>
              <w:rPr>
                <w:lang w:val="fr-FR" w:eastAsia="ko-KR"/>
              </w:rPr>
            </w:pPr>
            <w:r>
              <w:rPr>
                <w:lang w:val="fr-FR"/>
              </w:rPr>
              <w:t>octet 5</w:t>
            </w:r>
          </w:p>
        </w:tc>
      </w:tr>
      <w:tr w:rsidR="00D81F8D"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Default="00D81F8D">
            <w:pPr>
              <w:pStyle w:val="TAC"/>
              <w:rPr>
                <w:lang w:val="fr-FR" w:eastAsia="ko-KR"/>
              </w:rPr>
            </w:pPr>
            <w:r>
              <w:rPr>
                <w:lang w:val="fr-FR" w:eastAsia="ko-KR"/>
              </w:rPr>
              <w:t>…</w:t>
            </w:r>
          </w:p>
        </w:tc>
        <w:tc>
          <w:tcPr>
            <w:tcW w:w="1221" w:type="dxa"/>
          </w:tcPr>
          <w:p w14:paraId="4EEDF832" w14:textId="77777777" w:rsidR="00D81F8D" w:rsidRDefault="00D81F8D">
            <w:pPr>
              <w:pStyle w:val="TAL"/>
              <w:rPr>
                <w:lang w:val="fr-FR" w:eastAsia="ko-KR"/>
              </w:rPr>
            </w:pPr>
          </w:p>
        </w:tc>
      </w:tr>
      <w:tr w:rsidR="00D81F8D"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8F55A2" w:rsidRDefault="00D81F8D">
            <w:pPr>
              <w:pStyle w:val="TAC"/>
            </w:pPr>
          </w:p>
          <w:p w14:paraId="1DCD34CF" w14:textId="77777777" w:rsidR="00D81F8D" w:rsidRPr="008F55A2" w:rsidRDefault="00D81F8D">
            <w:pPr>
              <w:pStyle w:val="TAC"/>
              <w:rPr>
                <w:lang w:eastAsia="ko-KR"/>
              </w:rPr>
            </w:pPr>
            <w:r w:rsidRPr="008F55A2">
              <w:t>NW-TT port number</w:t>
            </w:r>
            <w:r w:rsidRPr="008F55A2">
              <w:rPr>
                <w:lang w:eastAsia="ko-KR"/>
              </w:rPr>
              <w:t xml:space="preserve"> n value</w:t>
            </w:r>
          </w:p>
        </w:tc>
        <w:tc>
          <w:tcPr>
            <w:tcW w:w="1221" w:type="dxa"/>
          </w:tcPr>
          <w:p w14:paraId="646FA105" w14:textId="77777777" w:rsidR="00D81F8D" w:rsidRDefault="00D81F8D">
            <w:pPr>
              <w:pStyle w:val="TAL"/>
              <w:rPr>
                <w:lang w:val="fr-FR"/>
              </w:rPr>
            </w:pPr>
            <w:r>
              <w:rPr>
                <w:lang w:val="fr-FR"/>
              </w:rPr>
              <w:t>octet n-1</w:t>
            </w:r>
          </w:p>
          <w:p w14:paraId="29812305" w14:textId="77777777" w:rsidR="00D81F8D" w:rsidRDefault="00D81F8D">
            <w:pPr>
              <w:pStyle w:val="TAL"/>
              <w:rPr>
                <w:lang w:val="fr-FR"/>
              </w:rPr>
            </w:pPr>
          </w:p>
          <w:p w14:paraId="5A29475D" w14:textId="77777777" w:rsidR="00D81F8D" w:rsidRDefault="00D81F8D">
            <w:pPr>
              <w:pStyle w:val="TAL"/>
              <w:rPr>
                <w:lang w:val="fr-FR" w:eastAsia="ko-KR"/>
              </w:rPr>
            </w:pPr>
            <w:r>
              <w:rPr>
                <w:lang w:val="fr-FR"/>
              </w:rPr>
              <w:t>octet n</w:t>
            </w:r>
          </w:p>
        </w:tc>
      </w:tr>
    </w:tbl>
    <w:p w14:paraId="2C0D9E57" w14:textId="784DBADD" w:rsidR="00D81F8D" w:rsidRDefault="00D81F8D" w:rsidP="00D81F8D">
      <w:pPr>
        <w:pStyle w:val="TF"/>
      </w:pPr>
      <w:r>
        <w:t>Figure 9.14.1: NW-TT port numbers information element</w:t>
      </w:r>
    </w:p>
    <w:p w14:paraId="218035D1" w14:textId="77777777" w:rsidR="00D81F8D" w:rsidRDefault="00D81F8D" w:rsidP="00D81F8D"/>
    <w:p w14:paraId="4E9D4DF8" w14:textId="66399034" w:rsidR="00D81F8D" w:rsidRDefault="00D81F8D" w:rsidP="00D81F8D">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8F55A2" w:rsidRDefault="00D81F8D">
            <w:pPr>
              <w:pStyle w:val="TAL"/>
              <w:rPr>
                <w:rFonts w:cs="Arial"/>
              </w:rPr>
            </w:pPr>
            <w:r w:rsidRPr="008F55A2">
              <w:rPr>
                <w:rFonts w:cs="Arial"/>
              </w:rPr>
              <w:t>Value part of the NW-TT port numbers information element (octets 4 to n)</w:t>
            </w:r>
          </w:p>
        </w:tc>
      </w:tr>
      <w:tr w:rsidR="00D81F8D"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8F55A2" w:rsidRDefault="00D81F8D">
            <w:pPr>
              <w:pStyle w:val="TAL"/>
              <w:rPr>
                <w:rFonts w:cs="Arial"/>
              </w:rPr>
            </w:pPr>
          </w:p>
        </w:tc>
      </w:tr>
      <w:tr w:rsidR="00D81F8D"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8F55A2" w:rsidRDefault="00D81F8D">
            <w:pPr>
              <w:pStyle w:val="TAL"/>
            </w:pPr>
            <w:r w:rsidRPr="008F55A2">
              <w:rPr>
                <w:rFonts w:cs="Arial"/>
              </w:rPr>
              <w:t xml:space="preserve">NW-TT port numbers contents </w:t>
            </w:r>
            <w:r w:rsidRPr="008F55A2">
              <w:t>(octets 4 to n)</w:t>
            </w:r>
          </w:p>
          <w:p w14:paraId="591567E7" w14:textId="77777777" w:rsidR="00D81F8D" w:rsidRPr="008F55A2" w:rsidRDefault="00D81F8D">
            <w:pPr>
              <w:pStyle w:val="TAL"/>
            </w:pPr>
          </w:p>
          <w:p w14:paraId="253FF617" w14:textId="77777777" w:rsidR="00D81F8D" w:rsidRPr="008F55A2" w:rsidRDefault="00D81F8D">
            <w:pPr>
              <w:pStyle w:val="TAL"/>
              <w:rPr>
                <w:rFonts w:cs="Arial"/>
              </w:rPr>
            </w:pPr>
            <w:r w:rsidRPr="008F55A2">
              <w:t xml:space="preserve">This field consists of zero or more </w:t>
            </w:r>
            <w:r w:rsidRPr="008F55A2">
              <w:rPr>
                <w:rFonts w:cs="Arial"/>
              </w:rPr>
              <w:t>NW-TT port numbers</w:t>
            </w:r>
            <w:r w:rsidRPr="008F55A2">
              <w:t>.</w:t>
            </w:r>
          </w:p>
        </w:tc>
      </w:tr>
      <w:tr w:rsidR="00D81F8D"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8F55A2" w:rsidRDefault="00D81F8D">
            <w:pPr>
              <w:pStyle w:val="TAL"/>
              <w:rPr>
                <w:rFonts w:cs="Arial"/>
              </w:rPr>
            </w:pPr>
          </w:p>
        </w:tc>
      </w:tr>
      <w:tr w:rsidR="00D81F8D"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8F55A2" w:rsidRDefault="00D81F8D">
            <w:pPr>
              <w:pStyle w:val="TAL"/>
              <w:rPr>
                <w:rFonts w:cs="Arial"/>
              </w:rPr>
            </w:pPr>
            <w:r w:rsidRPr="008F55A2">
              <w:rPr>
                <w:rFonts w:cs="Arial"/>
              </w:rPr>
              <w:t>NW-TT port number (octets 4 to 5)</w:t>
            </w:r>
          </w:p>
          <w:p w14:paraId="1CF2C878" w14:textId="77777777" w:rsidR="00D81F8D" w:rsidRPr="008F55A2" w:rsidRDefault="00D81F8D">
            <w:pPr>
              <w:pStyle w:val="TAL"/>
              <w:rPr>
                <w:rFonts w:cs="Arial"/>
              </w:rPr>
            </w:pPr>
          </w:p>
          <w:p w14:paraId="2901750B" w14:textId="77777777" w:rsidR="00D81F8D" w:rsidRPr="008F55A2" w:rsidRDefault="00D81F8D">
            <w:pPr>
              <w:pStyle w:val="TAL"/>
              <w:rPr>
                <w:rFonts w:cs="Arial"/>
              </w:rPr>
            </w:pPr>
            <w:r w:rsidRPr="008F55A2">
              <w:rPr>
                <w:rFonts w:cs="Arial"/>
              </w:rPr>
              <w:t>NW-TT port number value contains the value of Port Number as specified in IEEE</w:t>
            </w:r>
            <w:r w:rsidRPr="008F55A2">
              <w:t> Std </w:t>
            </w:r>
            <w:r w:rsidRPr="008F55A2">
              <w:rPr>
                <w:rFonts w:cs="Arial"/>
              </w:rPr>
              <w:t>802.1Q [7].</w:t>
            </w:r>
          </w:p>
        </w:tc>
      </w:tr>
      <w:tr w:rsidR="00D81F8D"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8F55A2" w:rsidRDefault="00D81F8D">
            <w:pPr>
              <w:pStyle w:val="TAL"/>
            </w:pPr>
          </w:p>
        </w:tc>
      </w:tr>
    </w:tbl>
    <w:p w14:paraId="689401E9" w14:textId="77777777" w:rsidR="00C44A0B" w:rsidRPr="00972C99" w:rsidRDefault="00C44A0B" w:rsidP="0028171D"/>
    <w:p w14:paraId="56399AA6" w14:textId="296BDCBD" w:rsidR="005B5AD6" w:rsidRPr="00972C99" w:rsidRDefault="002820D5" w:rsidP="007A3061">
      <w:pPr>
        <w:pStyle w:val="Heading1"/>
      </w:pPr>
      <w:bookmarkStart w:id="707" w:name="_Toc45216204"/>
      <w:bookmarkStart w:id="708" w:name="_Toc51931773"/>
      <w:bookmarkStart w:id="709" w:name="_Toc58235137"/>
      <w:bookmarkStart w:id="710" w:name="_Toc59180071"/>
      <w:r w:rsidRPr="00972C99">
        <w:t>10</w:t>
      </w:r>
      <w:r w:rsidR="005B5AD6" w:rsidRPr="00972C99">
        <w:tab/>
        <w:t>Timers of Ethernet port management service</w:t>
      </w:r>
      <w:bookmarkEnd w:id="694"/>
      <w:bookmarkEnd w:id="695"/>
      <w:bookmarkEnd w:id="707"/>
      <w:bookmarkEnd w:id="708"/>
      <w:bookmarkEnd w:id="709"/>
      <w:bookmarkEnd w:id="710"/>
    </w:p>
    <w:p w14:paraId="7AEEBD39" w14:textId="25E84A76"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77777777" w:rsidR="00D57389" w:rsidRPr="00972C99" w:rsidRDefault="00D57389" w:rsidP="00D57389">
      <w:pPr>
        <w:pStyle w:val="TH"/>
      </w:pPr>
      <w:r w:rsidRPr="00972C99">
        <w:t>Table 10.</w:t>
      </w:r>
      <w:r>
        <w:t>2</w:t>
      </w:r>
      <w:r w:rsidRPr="00972C99">
        <w:t xml:space="preserve">: Timers of </w:t>
      </w:r>
      <w:r>
        <w:t>Bridge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4E7FA3">
        <w:trPr>
          <w:cantSplit/>
          <w:tblHeader/>
          <w:jc w:val="center"/>
        </w:trPr>
        <w:tc>
          <w:tcPr>
            <w:tcW w:w="992" w:type="dxa"/>
          </w:tcPr>
          <w:p w14:paraId="0609E18D" w14:textId="77777777" w:rsidR="00D57389" w:rsidRPr="00972C99" w:rsidRDefault="00D57389" w:rsidP="004E7FA3">
            <w:pPr>
              <w:pStyle w:val="TAH"/>
            </w:pPr>
            <w:r w:rsidRPr="00972C99">
              <w:t>TIMER NUM.</w:t>
            </w:r>
          </w:p>
        </w:tc>
        <w:tc>
          <w:tcPr>
            <w:tcW w:w="992" w:type="dxa"/>
          </w:tcPr>
          <w:p w14:paraId="441E899B" w14:textId="77777777" w:rsidR="00D57389" w:rsidRPr="00972C99" w:rsidRDefault="00D57389" w:rsidP="004E7FA3">
            <w:pPr>
              <w:pStyle w:val="TAH"/>
            </w:pPr>
            <w:r w:rsidRPr="00972C99">
              <w:t>TIMER VALUE</w:t>
            </w:r>
          </w:p>
        </w:tc>
        <w:tc>
          <w:tcPr>
            <w:tcW w:w="2693" w:type="dxa"/>
          </w:tcPr>
          <w:p w14:paraId="6291DFAA" w14:textId="77777777" w:rsidR="00D57389" w:rsidRPr="00972C99" w:rsidRDefault="00D57389" w:rsidP="004E7FA3">
            <w:pPr>
              <w:pStyle w:val="TAH"/>
            </w:pPr>
            <w:r w:rsidRPr="00972C99">
              <w:t>CAUSE OF START</w:t>
            </w:r>
          </w:p>
        </w:tc>
        <w:tc>
          <w:tcPr>
            <w:tcW w:w="1701" w:type="dxa"/>
          </w:tcPr>
          <w:p w14:paraId="113E6D3A" w14:textId="77777777" w:rsidR="00D57389" w:rsidRPr="00972C99" w:rsidRDefault="00D57389" w:rsidP="004E7FA3">
            <w:pPr>
              <w:pStyle w:val="TAH"/>
            </w:pPr>
            <w:r w:rsidRPr="00972C99">
              <w:t>NORMAL STOP</w:t>
            </w:r>
          </w:p>
        </w:tc>
        <w:tc>
          <w:tcPr>
            <w:tcW w:w="1701" w:type="dxa"/>
          </w:tcPr>
          <w:p w14:paraId="22F11633" w14:textId="77777777" w:rsidR="00D57389" w:rsidRPr="00972C99" w:rsidRDefault="00D57389"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4E7FA3">
        <w:trPr>
          <w:cantSplit/>
          <w:jc w:val="center"/>
        </w:trPr>
        <w:tc>
          <w:tcPr>
            <w:tcW w:w="992" w:type="dxa"/>
          </w:tcPr>
          <w:p w14:paraId="502E11D3" w14:textId="77777777" w:rsidR="00D57389" w:rsidRPr="00972C99" w:rsidRDefault="00D57389" w:rsidP="004E7FA3">
            <w:pPr>
              <w:pStyle w:val="TAC"/>
            </w:pPr>
            <w:r w:rsidRPr="00972C99">
              <w:t>T</w:t>
            </w:r>
            <w:r>
              <w:t>150</w:t>
            </w:r>
          </w:p>
        </w:tc>
        <w:tc>
          <w:tcPr>
            <w:tcW w:w="992" w:type="dxa"/>
          </w:tcPr>
          <w:p w14:paraId="126EA20C" w14:textId="77777777" w:rsidR="00D57389" w:rsidRPr="00972C99" w:rsidRDefault="00D57389" w:rsidP="004E7FA3">
            <w:pPr>
              <w:pStyle w:val="TAL"/>
            </w:pPr>
            <w:r w:rsidRPr="00972C99">
              <w:t>NOTE</w:t>
            </w:r>
          </w:p>
        </w:tc>
        <w:tc>
          <w:tcPr>
            <w:tcW w:w="2693" w:type="dxa"/>
          </w:tcPr>
          <w:p w14:paraId="394B6A65" w14:textId="77777777" w:rsidR="00D57389" w:rsidRPr="00972C99" w:rsidRDefault="00D57389" w:rsidP="004E7FA3">
            <w:pPr>
              <w:pStyle w:val="TAL"/>
            </w:pPr>
            <w:r w:rsidRPr="00972C99">
              <w:t xml:space="preserve">Transmission of MANAGE </w:t>
            </w:r>
            <w:r>
              <w:t>BRIDGE</w:t>
            </w:r>
            <w:r w:rsidRPr="00972C99">
              <w:t xml:space="preserve"> COMMAND message</w:t>
            </w:r>
          </w:p>
        </w:tc>
        <w:tc>
          <w:tcPr>
            <w:tcW w:w="1701" w:type="dxa"/>
          </w:tcPr>
          <w:p w14:paraId="1D3D7BD6" w14:textId="77777777" w:rsidR="00D57389" w:rsidRPr="00972C99" w:rsidRDefault="00D57389" w:rsidP="004E7FA3">
            <w:pPr>
              <w:pStyle w:val="TAL"/>
            </w:pPr>
            <w:r w:rsidRPr="00972C99">
              <w:t>MANAGE</w:t>
            </w:r>
            <w:r w:rsidRPr="00972C99">
              <w:rPr>
                <w:lang w:eastAsia="ko-KR"/>
              </w:rPr>
              <w:t xml:space="preserve"> </w:t>
            </w:r>
            <w:r>
              <w:rPr>
                <w:lang w:eastAsia="ko-KR"/>
              </w:rPr>
              <w:t>BRIDGE</w:t>
            </w:r>
            <w:r w:rsidRPr="00972C99">
              <w:rPr>
                <w:lang w:eastAsia="ko-KR"/>
              </w:rPr>
              <w:t xml:space="preserve"> COMPLETE </w:t>
            </w:r>
            <w:r w:rsidRPr="00972C99">
              <w:t>message received</w:t>
            </w:r>
          </w:p>
        </w:tc>
        <w:tc>
          <w:tcPr>
            <w:tcW w:w="1701" w:type="dxa"/>
          </w:tcPr>
          <w:p w14:paraId="5AC47DBC" w14:textId="77777777" w:rsidR="00D57389" w:rsidRPr="00972C99" w:rsidRDefault="00D57389" w:rsidP="004E7FA3">
            <w:pPr>
              <w:pStyle w:val="TAL"/>
            </w:pPr>
            <w:r w:rsidRPr="00972C99">
              <w:t xml:space="preserve">Retransmission of MANAGE </w:t>
            </w:r>
            <w:r>
              <w:t>BRIDGE</w:t>
            </w:r>
            <w:r w:rsidRPr="00972C99">
              <w:t xml:space="preserve"> PORT COMMAND message</w:t>
            </w:r>
          </w:p>
        </w:tc>
      </w:tr>
      <w:tr w:rsidR="00D57389" w:rsidRPr="00972C9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4E7FA3">
            <w:pPr>
              <w:pStyle w:val="TAN"/>
            </w:pPr>
            <w:r w:rsidRPr="00972C99">
              <w:t>NOTE:</w:t>
            </w:r>
            <w:r w:rsidRPr="00972C99">
              <w:tab/>
              <w:t>The value of this timer is network dependent.</w:t>
            </w:r>
          </w:p>
        </w:tc>
      </w:tr>
    </w:tbl>
    <w:p w14:paraId="72449047" w14:textId="77777777" w:rsidR="00D57389" w:rsidRDefault="00D57389" w:rsidP="00D57389"/>
    <w:p w14:paraId="71CE217C" w14:textId="74625FB5" w:rsidR="005B5AD6" w:rsidRPr="00972C99" w:rsidRDefault="005B5AD6" w:rsidP="005B5AD6">
      <w:pPr>
        <w:pStyle w:val="TH"/>
      </w:pPr>
      <w:r w:rsidRPr="00972C99">
        <w:lastRenderedPageBreak/>
        <w:t>Table </w:t>
      </w:r>
      <w:r w:rsidR="00C56B34" w:rsidRPr="00972C99">
        <w:t>10</w:t>
      </w:r>
      <w:r w:rsidRPr="00972C99">
        <w:t>.</w:t>
      </w:r>
      <w:r w:rsidR="00D57389">
        <w:t>3</w:t>
      </w:r>
      <w:r w:rsidRPr="00972C9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50DAF606" w:rsidR="006E007A" w:rsidRPr="00972C99" w:rsidRDefault="006E007A" w:rsidP="006E007A">
      <w:pPr>
        <w:pStyle w:val="TH"/>
      </w:pPr>
      <w:r w:rsidRPr="00972C99">
        <w:t>Table 10.</w:t>
      </w:r>
      <w:r w:rsidR="00D57389">
        <w:t>4</w:t>
      </w:r>
      <w:r w:rsidRPr="00972C9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77777777" w:rsidR="00896AD6" w:rsidRPr="00972C99" w:rsidRDefault="00896AD6" w:rsidP="00896AD6">
      <w:pPr>
        <w:pStyle w:val="TH"/>
      </w:pPr>
      <w:r w:rsidRPr="00972C99">
        <w:t>Table 10.</w:t>
      </w:r>
      <w:r>
        <w:t>5</w:t>
      </w:r>
      <w:r w:rsidRPr="00972C99">
        <w:t xml:space="preserve">: Timers of </w:t>
      </w:r>
      <w:r>
        <w:t>Bridge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4E7FA3">
        <w:trPr>
          <w:cantSplit/>
          <w:tblHeader/>
          <w:jc w:val="center"/>
        </w:trPr>
        <w:tc>
          <w:tcPr>
            <w:tcW w:w="992" w:type="dxa"/>
          </w:tcPr>
          <w:p w14:paraId="52833067" w14:textId="77777777" w:rsidR="00896AD6" w:rsidRPr="00972C99" w:rsidRDefault="00896AD6" w:rsidP="004E7FA3">
            <w:pPr>
              <w:pStyle w:val="TAH"/>
            </w:pPr>
            <w:r w:rsidRPr="00972C99">
              <w:t>TIMER NUM.</w:t>
            </w:r>
          </w:p>
        </w:tc>
        <w:tc>
          <w:tcPr>
            <w:tcW w:w="992" w:type="dxa"/>
          </w:tcPr>
          <w:p w14:paraId="0DE4BDD5" w14:textId="77777777" w:rsidR="00896AD6" w:rsidRPr="00972C99" w:rsidRDefault="00896AD6" w:rsidP="004E7FA3">
            <w:pPr>
              <w:pStyle w:val="TAH"/>
            </w:pPr>
            <w:r w:rsidRPr="00972C99">
              <w:t>TIMER VALUE</w:t>
            </w:r>
          </w:p>
        </w:tc>
        <w:tc>
          <w:tcPr>
            <w:tcW w:w="2693" w:type="dxa"/>
          </w:tcPr>
          <w:p w14:paraId="1B5342C3" w14:textId="77777777" w:rsidR="00896AD6" w:rsidRPr="00972C99" w:rsidRDefault="00896AD6" w:rsidP="004E7FA3">
            <w:pPr>
              <w:pStyle w:val="TAH"/>
            </w:pPr>
            <w:r w:rsidRPr="00972C99">
              <w:t>CAUSE OF START</w:t>
            </w:r>
          </w:p>
        </w:tc>
        <w:tc>
          <w:tcPr>
            <w:tcW w:w="1701" w:type="dxa"/>
          </w:tcPr>
          <w:p w14:paraId="6434F706" w14:textId="77777777" w:rsidR="00896AD6" w:rsidRPr="00972C99" w:rsidRDefault="00896AD6" w:rsidP="004E7FA3">
            <w:pPr>
              <w:pStyle w:val="TAH"/>
            </w:pPr>
            <w:r w:rsidRPr="00972C99">
              <w:t>NORMAL STOP</w:t>
            </w:r>
          </w:p>
        </w:tc>
        <w:tc>
          <w:tcPr>
            <w:tcW w:w="1701" w:type="dxa"/>
          </w:tcPr>
          <w:p w14:paraId="5EF58642" w14:textId="77777777" w:rsidR="00896AD6" w:rsidRPr="00972C99" w:rsidRDefault="00896AD6"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4E7FA3">
        <w:trPr>
          <w:cantSplit/>
          <w:jc w:val="center"/>
        </w:trPr>
        <w:tc>
          <w:tcPr>
            <w:tcW w:w="992" w:type="dxa"/>
          </w:tcPr>
          <w:p w14:paraId="1F61E067" w14:textId="77777777" w:rsidR="00896AD6" w:rsidRPr="00972C99" w:rsidRDefault="00896AD6" w:rsidP="004E7FA3">
            <w:pPr>
              <w:pStyle w:val="TAC"/>
            </w:pPr>
            <w:r w:rsidRPr="00972C99">
              <w:t>T</w:t>
            </w:r>
            <w:r>
              <w:t>350</w:t>
            </w:r>
          </w:p>
        </w:tc>
        <w:tc>
          <w:tcPr>
            <w:tcW w:w="992" w:type="dxa"/>
          </w:tcPr>
          <w:p w14:paraId="08EA891E" w14:textId="77777777" w:rsidR="00896AD6" w:rsidRPr="00972C99" w:rsidRDefault="00896AD6" w:rsidP="004E7FA3">
            <w:pPr>
              <w:pStyle w:val="TAL"/>
            </w:pPr>
            <w:r w:rsidRPr="00972C99">
              <w:t>NOTE</w:t>
            </w:r>
          </w:p>
        </w:tc>
        <w:tc>
          <w:tcPr>
            <w:tcW w:w="2693" w:type="dxa"/>
          </w:tcPr>
          <w:p w14:paraId="289AF222" w14:textId="77777777" w:rsidR="00896AD6" w:rsidRPr="00972C99" w:rsidRDefault="00896AD6" w:rsidP="004E7FA3">
            <w:pPr>
              <w:pStyle w:val="TAL"/>
            </w:pPr>
            <w:r w:rsidRPr="00972C99">
              <w:t xml:space="preserve">Transmission of </w:t>
            </w:r>
            <w:r>
              <w:t>BRIDGE</w:t>
            </w:r>
            <w:r w:rsidRPr="00972C99">
              <w:t xml:space="preserve"> MANAGEMENT NOTIFY message</w:t>
            </w:r>
          </w:p>
        </w:tc>
        <w:tc>
          <w:tcPr>
            <w:tcW w:w="1701" w:type="dxa"/>
          </w:tcPr>
          <w:p w14:paraId="5B47B899" w14:textId="77777777" w:rsidR="00896AD6" w:rsidRPr="00972C99" w:rsidRDefault="00896AD6" w:rsidP="004E7FA3">
            <w:pPr>
              <w:pStyle w:val="TAL"/>
            </w:pPr>
            <w:r>
              <w:t>BRIDGE</w:t>
            </w:r>
            <w:r w:rsidRPr="00972C99">
              <w:t xml:space="preserve"> MANAGEMENT NOTIFY ACK message received</w:t>
            </w:r>
          </w:p>
        </w:tc>
        <w:tc>
          <w:tcPr>
            <w:tcW w:w="1701" w:type="dxa"/>
          </w:tcPr>
          <w:p w14:paraId="6981B2E6" w14:textId="77777777" w:rsidR="00896AD6" w:rsidRPr="00972C99" w:rsidRDefault="00896AD6" w:rsidP="004E7FA3">
            <w:pPr>
              <w:pStyle w:val="TAL"/>
            </w:pPr>
            <w:r w:rsidRPr="00972C99">
              <w:t xml:space="preserve">Retransmission of </w:t>
            </w:r>
            <w:r>
              <w:t>BRIDGE</w:t>
            </w:r>
            <w:r w:rsidRPr="00972C99">
              <w:t xml:space="preserve"> MANAGEMENT NOTIFY message</w:t>
            </w:r>
          </w:p>
        </w:tc>
      </w:tr>
      <w:tr w:rsidR="00896AD6" w:rsidRPr="00972C9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4E7FA3">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711" w:name="_Toc33963299"/>
      <w:bookmarkStart w:id="712" w:name="_Toc34393369"/>
      <w:bookmarkStart w:id="713" w:name="_Toc45216205"/>
      <w:bookmarkStart w:id="714" w:name="_Toc51931774"/>
      <w:bookmarkStart w:id="715" w:name="_Toc58235138"/>
      <w:bookmarkStart w:id="716" w:name="_Toc59180072"/>
      <w:r w:rsidRPr="00972C99">
        <w:lastRenderedPageBreak/>
        <w:t xml:space="preserve">Annex </w:t>
      </w:r>
      <w:r w:rsidR="00CB4F14" w:rsidRPr="00972C99">
        <w:t>A</w:t>
      </w:r>
      <w:r w:rsidRPr="00972C99">
        <w:t xml:space="preserve"> (informative):</w:t>
      </w:r>
      <w:r w:rsidRPr="00972C99">
        <w:br/>
        <w:t>Change history</w:t>
      </w:r>
      <w:bookmarkEnd w:id="711"/>
      <w:bookmarkEnd w:id="712"/>
      <w:bookmarkEnd w:id="713"/>
      <w:bookmarkEnd w:id="714"/>
      <w:bookmarkEnd w:id="715"/>
      <w:bookmarkEnd w:id="716"/>
    </w:p>
    <w:p w14:paraId="69DCB1D9" w14:textId="77777777" w:rsidR="00054A22" w:rsidRPr="00972C99" w:rsidRDefault="00054A22" w:rsidP="00054A22">
      <w:pPr>
        <w:pStyle w:val="TH"/>
      </w:pPr>
      <w:bookmarkStart w:id="717" w:name="historyclause"/>
      <w:bookmarkEnd w:id="71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A6DA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802"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148"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A6DA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802" w:type="dxa"/>
            <w:shd w:val="solid" w:color="FFFFFF" w:fill="auto"/>
          </w:tcPr>
          <w:p w14:paraId="10D3DD62" w14:textId="77777777" w:rsidR="003C3971" w:rsidRPr="00972C99" w:rsidRDefault="003C3971" w:rsidP="00C72833">
            <w:pPr>
              <w:pStyle w:val="TAL"/>
              <w:rPr>
                <w:sz w:val="16"/>
                <w:szCs w:val="16"/>
              </w:rPr>
            </w:pPr>
          </w:p>
        </w:tc>
        <w:tc>
          <w:tcPr>
            <w:tcW w:w="148"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A6DA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802" w:type="dxa"/>
            <w:shd w:val="solid" w:color="FFFFFF" w:fill="auto"/>
          </w:tcPr>
          <w:p w14:paraId="37A53E98" w14:textId="77777777" w:rsidR="0092519F" w:rsidRPr="00972C99" w:rsidRDefault="0092519F" w:rsidP="00C72833">
            <w:pPr>
              <w:pStyle w:val="TAL"/>
              <w:rPr>
                <w:sz w:val="16"/>
                <w:szCs w:val="16"/>
              </w:rPr>
            </w:pPr>
          </w:p>
        </w:tc>
        <w:tc>
          <w:tcPr>
            <w:tcW w:w="148"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A6DA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802" w:type="dxa"/>
            <w:shd w:val="solid" w:color="FFFFFF" w:fill="auto"/>
          </w:tcPr>
          <w:p w14:paraId="5DF8C434" w14:textId="77777777" w:rsidR="00D93110" w:rsidRPr="00972C99" w:rsidRDefault="00D93110" w:rsidP="00C72833">
            <w:pPr>
              <w:pStyle w:val="TAL"/>
              <w:rPr>
                <w:sz w:val="16"/>
                <w:szCs w:val="16"/>
              </w:rPr>
            </w:pPr>
          </w:p>
        </w:tc>
        <w:tc>
          <w:tcPr>
            <w:tcW w:w="148"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A6DA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802" w:type="dxa"/>
            <w:shd w:val="solid" w:color="FFFFFF" w:fill="auto"/>
          </w:tcPr>
          <w:p w14:paraId="6CAAF78F" w14:textId="77777777" w:rsidR="000A5868" w:rsidRPr="00972C99" w:rsidRDefault="000A5868" w:rsidP="00C72833">
            <w:pPr>
              <w:pStyle w:val="TAL"/>
              <w:rPr>
                <w:sz w:val="16"/>
                <w:szCs w:val="16"/>
              </w:rPr>
            </w:pPr>
          </w:p>
        </w:tc>
        <w:tc>
          <w:tcPr>
            <w:tcW w:w="148"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A6DA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802" w:type="dxa"/>
            <w:shd w:val="solid" w:color="FFFFFF" w:fill="auto"/>
          </w:tcPr>
          <w:p w14:paraId="48059491" w14:textId="77777777" w:rsidR="00DA78C3" w:rsidRPr="00972C99" w:rsidRDefault="00DA78C3" w:rsidP="00C72833">
            <w:pPr>
              <w:pStyle w:val="TAL"/>
              <w:rPr>
                <w:sz w:val="16"/>
                <w:szCs w:val="16"/>
              </w:rPr>
            </w:pPr>
          </w:p>
        </w:tc>
        <w:tc>
          <w:tcPr>
            <w:tcW w:w="148"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A6DA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802" w:type="dxa"/>
            <w:shd w:val="solid" w:color="FFFFFF" w:fill="auto"/>
          </w:tcPr>
          <w:p w14:paraId="07ADC2C5" w14:textId="77777777" w:rsidR="007053CC" w:rsidRPr="00972C99" w:rsidRDefault="007053CC" w:rsidP="00C72833">
            <w:pPr>
              <w:pStyle w:val="TAL"/>
              <w:rPr>
                <w:sz w:val="16"/>
                <w:szCs w:val="16"/>
              </w:rPr>
            </w:pPr>
          </w:p>
        </w:tc>
        <w:tc>
          <w:tcPr>
            <w:tcW w:w="148"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A6DA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802" w:type="dxa"/>
            <w:shd w:val="solid" w:color="FFFFFF" w:fill="auto"/>
          </w:tcPr>
          <w:p w14:paraId="0D9C7BE1" w14:textId="77777777" w:rsidR="004A47AD" w:rsidRPr="00972C99" w:rsidRDefault="004A47AD" w:rsidP="00C72833">
            <w:pPr>
              <w:pStyle w:val="TAL"/>
              <w:rPr>
                <w:sz w:val="16"/>
                <w:szCs w:val="16"/>
              </w:rPr>
            </w:pPr>
          </w:p>
        </w:tc>
        <w:tc>
          <w:tcPr>
            <w:tcW w:w="148"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A6DA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802" w:type="dxa"/>
            <w:shd w:val="solid" w:color="FFFFFF" w:fill="auto"/>
          </w:tcPr>
          <w:p w14:paraId="1FB5F386" w14:textId="77777777" w:rsidR="0016302B" w:rsidRPr="00972C99" w:rsidRDefault="0016302B" w:rsidP="00C72833">
            <w:pPr>
              <w:pStyle w:val="TAL"/>
              <w:rPr>
                <w:sz w:val="16"/>
                <w:szCs w:val="16"/>
              </w:rPr>
            </w:pPr>
          </w:p>
        </w:tc>
        <w:tc>
          <w:tcPr>
            <w:tcW w:w="148"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A6DA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802" w:type="dxa"/>
            <w:shd w:val="solid" w:color="FFFFFF" w:fill="auto"/>
          </w:tcPr>
          <w:p w14:paraId="66435EFB" w14:textId="77777777" w:rsidR="00F32E93" w:rsidRPr="00972C99" w:rsidRDefault="00F32E93" w:rsidP="00C72833">
            <w:pPr>
              <w:pStyle w:val="TAL"/>
              <w:rPr>
                <w:sz w:val="16"/>
                <w:szCs w:val="16"/>
              </w:rPr>
            </w:pPr>
          </w:p>
        </w:tc>
        <w:tc>
          <w:tcPr>
            <w:tcW w:w="148"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CA6DA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802"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148"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CA6DA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802"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148"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CA6DA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802"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148"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CA6DA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802"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148"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CA6DA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802"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148"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CA6DA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802"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148"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CA6DA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802"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148"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CA6DA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802"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148"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bl>
    <w:p w14:paraId="41677106" w14:textId="77777777" w:rsidR="003C3971" w:rsidRPr="00972C9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2156A" w14:textId="77777777" w:rsidR="00884AD8" w:rsidRDefault="00884AD8">
      <w:r>
        <w:separator/>
      </w:r>
    </w:p>
    <w:p w14:paraId="5FFC7AA4" w14:textId="77777777" w:rsidR="00884AD8" w:rsidRDefault="00884AD8"/>
  </w:endnote>
  <w:endnote w:type="continuationSeparator" w:id="0">
    <w:p w14:paraId="53DD07BE" w14:textId="77777777" w:rsidR="00884AD8" w:rsidRDefault="00884AD8">
      <w:r>
        <w:continuationSeparator/>
      </w:r>
    </w:p>
    <w:p w14:paraId="617EE98D" w14:textId="77777777" w:rsidR="00884AD8" w:rsidRDefault="00884A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4E7FA3" w:rsidRDefault="004E7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E397A" w14:textId="77777777" w:rsidR="00884AD8" w:rsidRDefault="00884AD8">
      <w:r>
        <w:separator/>
      </w:r>
    </w:p>
    <w:p w14:paraId="125FBF7C" w14:textId="77777777" w:rsidR="00884AD8" w:rsidRDefault="00884AD8"/>
  </w:footnote>
  <w:footnote w:type="continuationSeparator" w:id="0">
    <w:p w14:paraId="3A9A0B9E" w14:textId="77777777" w:rsidR="00884AD8" w:rsidRDefault="00884AD8">
      <w:r>
        <w:continuationSeparator/>
      </w:r>
    </w:p>
    <w:p w14:paraId="42BC7767" w14:textId="77777777" w:rsidR="00884AD8" w:rsidRDefault="00884A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2DFB34DF" w:rsidR="004E7FA3" w:rsidRDefault="004E7F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5A2">
      <w:rPr>
        <w:rFonts w:ascii="Arial" w:hAnsi="Arial" w:cs="Arial"/>
        <w:b/>
        <w:noProof/>
        <w:sz w:val="18"/>
        <w:szCs w:val="18"/>
      </w:rPr>
      <w:t>3GPP TS 24.519 V16.3.0 (2020-12)</w:t>
    </w:r>
    <w:r>
      <w:rPr>
        <w:rFonts w:ascii="Arial" w:hAnsi="Arial" w:cs="Arial"/>
        <w:b/>
        <w:sz w:val="18"/>
        <w:szCs w:val="18"/>
      </w:rPr>
      <w:fldChar w:fldCharType="end"/>
    </w:r>
  </w:p>
  <w:p w14:paraId="3911BD08" w14:textId="77777777" w:rsidR="004E7FA3" w:rsidRDefault="004E7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2AE9C26" w:rsidR="004E7FA3" w:rsidRDefault="004E7F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5A2">
      <w:rPr>
        <w:rFonts w:ascii="Arial" w:hAnsi="Arial" w:cs="Arial"/>
        <w:b/>
        <w:noProof/>
        <w:sz w:val="18"/>
        <w:szCs w:val="18"/>
      </w:rPr>
      <w:t>Release 16</w:t>
    </w:r>
    <w:r>
      <w:rPr>
        <w:rFonts w:ascii="Arial" w:hAnsi="Arial" w:cs="Arial"/>
        <w:b/>
        <w:sz w:val="18"/>
        <w:szCs w:val="18"/>
      </w:rPr>
      <w:fldChar w:fldCharType="end"/>
    </w:r>
  </w:p>
  <w:p w14:paraId="6E659EDC" w14:textId="77777777" w:rsidR="004E7FA3" w:rsidRDefault="004E7FA3">
    <w:pPr>
      <w:pStyle w:val="Header"/>
    </w:pPr>
  </w:p>
  <w:p w14:paraId="27E3E48C" w14:textId="77777777" w:rsidR="004E7FA3" w:rsidRDefault="004E7F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213A"/>
    <w:rsid w:val="004E5C12"/>
    <w:rsid w:val="004E61D4"/>
    <w:rsid w:val="004E7FA3"/>
    <w:rsid w:val="004F0988"/>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50131"/>
    <w:rsid w:val="00A50817"/>
    <w:rsid w:val="00A53724"/>
    <w:rsid w:val="00A56066"/>
    <w:rsid w:val="00A63904"/>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3079"/>
    <w:rsid w:val="00C34898"/>
    <w:rsid w:val="00C34C23"/>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A935A165-FDEA-4656-BAF3-A9F91F7A7C9B}">
  <ds:schemaRefs>
    <ds:schemaRef ds:uri="http://purl.org/dc/elements/1.1/"/>
    <ds:schemaRef ds:uri="http://schemas.microsoft.com/office/2006/metadata/properties"/>
    <ds:schemaRef ds:uri="0f1f7d5e-f954-4a41-9945-5b2d1e5aad3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73</Pages>
  <Words>18791</Words>
  <Characters>98118</Characters>
  <Application>Microsoft Office Word</Application>
  <DocSecurity>0</DocSecurity>
  <Lines>4468</Lines>
  <Paragraphs>2868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6481</cp:lastModifiedBy>
  <cp:revision>3</cp:revision>
  <cp:lastPrinted>2019-02-25T14:05:00Z</cp:lastPrinted>
  <dcterms:created xsi:type="dcterms:W3CDTF">2020-12-18T09:27:00Z</dcterms:created>
  <dcterms:modified xsi:type="dcterms:W3CDTF">2020-12-18T09:29:00Z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