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293595D5"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V1</w:t>
      </w:r>
      <w:r w:rsidR="00BF7548">
        <w:t>8</w:t>
      </w:r>
      <w:r w:rsidR="008D4088">
        <w:t>.</w:t>
      </w:r>
      <w:r w:rsidR="006678AE">
        <w:t>1</w:t>
      </w:r>
      <w:r w:rsidR="00CC3D2A">
        <w:t>.</w:t>
      </w:r>
      <w:r w:rsidR="00B67580">
        <w:t xml:space="preserve">0 </w:t>
      </w:r>
      <w:r>
        <w:rPr>
          <w:sz w:val="32"/>
        </w:rPr>
        <w:t>(</w:t>
      </w:r>
      <w:r w:rsidR="00A90F51">
        <w:rPr>
          <w:sz w:val="32"/>
        </w:rPr>
        <w:t>202</w:t>
      </w:r>
      <w:r w:rsidR="006678AE">
        <w:rPr>
          <w:sz w:val="32"/>
        </w:rPr>
        <w:t>3</w:t>
      </w:r>
      <w:r w:rsidR="00950705">
        <w:rPr>
          <w:sz w:val="32"/>
        </w:rPr>
        <w:t>-</w:t>
      </w:r>
      <w:r w:rsidR="006678AE">
        <w:rPr>
          <w:sz w:val="32"/>
        </w:rPr>
        <w:t>03</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47059995" w:rsidR="00FC1192" w:rsidRDefault="00FC1192" w:rsidP="00FC1192">
      <w:pPr>
        <w:pStyle w:val="ZT"/>
        <w:framePr w:wrap="notBeside"/>
      </w:pPr>
      <w:r>
        <w:t>(</w:t>
      </w:r>
      <w:r>
        <w:rPr>
          <w:rStyle w:val="ZGSM"/>
        </w:rPr>
        <w:t xml:space="preserve">Release </w:t>
      </w:r>
      <w:r w:rsidR="00BF7548">
        <w:rPr>
          <w:rStyle w:val="ZGSM"/>
        </w:rPr>
        <w:t>18</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1" w:name="_MON_1684549432"/>
    <w:bookmarkEnd w:id="1"/>
    <w:p w14:paraId="457E4E43" w14:textId="763A3717"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5pt" o:ole="">
            <v:imagedata r:id="rId11" o:title=""/>
          </v:shape>
          <o:OLEObject Type="Embed" ProgID="Word.Picture.8" ShapeID="_x0000_i1025" DrawAspect="Content" ObjectID="_1742004063" r:id="rId12"/>
        </w:object>
      </w:r>
      <w:r w:rsidR="00445DCB" w:rsidRPr="00235394">
        <w:rPr>
          <w:color w:val="0000FF"/>
        </w:rPr>
        <w:tab/>
      </w:r>
      <w:r w:rsidR="009F67A8">
        <w:drawing>
          <wp:inline distT="0" distB="0" distL="0" distR="0" wp14:anchorId="41F91AE3" wp14:editId="206FA5D9">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2"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2D53EF82"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r w:rsidR="00366242">
        <w:rPr>
          <w:noProof/>
          <w:sz w:val="18"/>
        </w:rPr>
        <w:t>3</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3" w:name="copyrightaddon"/>
      <w:bookmarkEnd w:id="3"/>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39F52AF2" w14:textId="77777777" w:rsidR="00080512" w:rsidRDefault="00080512" w:rsidP="00BD23E2">
      <w:pPr>
        <w:pStyle w:val="TT"/>
      </w:pPr>
      <w:r>
        <w:br w:type="page"/>
      </w:r>
      <w:r>
        <w:lastRenderedPageBreak/>
        <w:t>Contents</w:t>
      </w:r>
    </w:p>
    <w:p w14:paraId="5BECA4DE" w14:textId="7B4D1D5E" w:rsidR="001F50C0" w:rsidRDefault="00AF26E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1F50C0">
        <w:rPr>
          <w:noProof/>
        </w:rPr>
        <w:t>Foreword</w:t>
      </w:r>
      <w:r w:rsidR="001F50C0">
        <w:rPr>
          <w:noProof/>
        </w:rPr>
        <w:tab/>
      </w:r>
      <w:r w:rsidR="001F50C0">
        <w:rPr>
          <w:noProof/>
        </w:rPr>
        <w:fldChar w:fldCharType="begin" w:fldLock="1"/>
      </w:r>
      <w:r w:rsidR="001F50C0">
        <w:rPr>
          <w:noProof/>
        </w:rPr>
        <w:instrText xml:space="preserve"> PAGEREF _Toc131391285 \h </w:instrText>
      </w:r>
      <w:r w:rsidR="001F50C0">
        <w:rPr>
          <w:noProof/>
        </w:rPr>
      </w:r>
      <w:r w:rsidR="001F50C0">
        <w:rPr>
          <w:noProof/>
        </w:rPr>
        <w:fldChar w:fldCharType="separate"/>
      </w:r>
      <w:r w:rsidR="001F50C0">
        <w:rPr>
          <w:noProof/>
        </w:rPr>
        <w:t>5</w:t>
      </w:r>
      <w:r w:rsidR="001F50C0">
        <w:rPr>
          <w:noProof/>
        </w:rPr>
        <w:fldChar w:fldCharType="end"/>
      </w:r>
    </w:p>
    <w:p w14:paraId="207DB663" w14:textId="6029AAFF" w:rsidR="001F50C0" w:rsidRDefault="001F50C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_Toc131391286 \h </w:instrText>
      </w:r>
      <w:r>
        <w:rPr>
          <w:noProof/>
        </w:rPr>
      </w:r>
      <w:r>
        <w:rPr>
          <w:noProof/>
        </w:rPr>
        <w:fldChar w:fldCharType="separate"/>
      </w:r>
      <w:r>
        <w:rPr>
          <w:noProof/>
        </w:rPr>
        <w:t>6</w:t>
      </w:r>
      <w:r>
        <w:rPr>
          <w:noProof/>
        </w:rPr>
        <w:fldChar w:fldCharType="end"/>
      </w:r>
    </w:p>
    <w:p w14:paraId="11CAB05C" w14:textId="1AD5FC9A" w:rsidR="001F50C0" w:rsidRDefault="001F50C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_Toc131391287 \h </w:instrText>
      </w:r>
      <w:r>
        <w:rPr>
          <w:noProof/>
        </w:rPr>
      </w:r>
      <w:r>
        <w:rPr>
          <w:noProof/>
        </w:rPr>
        <w:fldChar w:fldCharType="separate"/>
      </w:r>
      <w:r>
        <w:rPr>
          <w:noProof/>
        </w:rPr>
        <w:t>6</w:t>
      </w:r>
      <w:r>
        <w:rPr>
          <w:noProof/>
        </w:rPr>
        <w:fldChar w:fldCharType="end"/>
      </w:r>
    </w:p>
    <w:p w14:paraId="27DC7C56" w14:textId="1A77FF52" w:rsidR="001F50C0" w:rsidRDefault="001F50C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_Toc131391288 \h </w:instrText>
      </w:r>
      <w:r>
        <w:rPr>
          <w:noProof/>
        </w:rPr>
      </w:r>
      <w:r>
        <w:rPr>
          <w:noProof/>
        </w:rPr>
        <w:fldChar w:fldCharType="separate"/>
      </w:r>
      <w:r>
        <w:rPr>
          <w:noProof/>
        </w:rPr>
        <w:t>7</w:t>
      </w:r>
      <w:r>
        <w:rPr>
          <w:noProof/>
        </w:rPr>
        <w:fldChar w:fldCharType="end"/>
      </w:r>
    </w:p>
    <w:p w14:paraId="509AAA96" w14:textId="31B0C26E" w:rsidR="001F50C0" w:rsidRDefault="001F50C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_Toc131391289 \h </w:instrText>
      </w:r>
      <w:r>
        <w:rPr>
          <w:noProof/>
        </w:rPr>
      </w:r>
      <w:r>
        <w:rPr>
          <w:noProof/>
        </w:rPr>
        <w:fldChar w:fldCharType="separate"/>
      </w:r>
      <w:r>
        <w:rPr>
          <w:noProof/>
        </w:rPr>
        <w:t>7</w:t>
      </w:r>
      <w:r>
        <w:rPr>
          <w:noProof/>
        </w:rPr>
        <w:fldChar w:fldCharType="end"/>
      </w:r>
    </w:p>
    <w:p w14:paraId="588F10EF" w14:textId="6CB13D8F" w:rsidR="001F50C0" w:rsidRDefault="001F50C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_Toc131391290 \h </w:instrText>
      </w:r>
      <w:r>
        <w:rPr>
          <w:noProof/>
        </w:rPr>
      </w:r>
      <w:r>
        <w:rPr>
          <w:noProof/>
        </w:rPr>
        <w:fldChar w:fldCharType="separate"/>
      </w:r>
      <w:r>
        <w:rPr>
          <w:noProof/>
        </w:rPr>
        <w:t>7</w:t>
      </w:r>
      <w:r>
        <w:rPr>
          <w:noProof/>
        </w:rPr>
        <w:fldChar w:fldCharType="end"/>
      </w:r>
    </w:p>
    <w:p w14:paraId="038995DE" w14:textId="77357EFC" w:rsidR="001F50C0" w:rsidRDefault="001F50C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NAS configuration MO</w:t>
      </w:r>
      <w:r>
        <w:rPr>
          <w:noProof/>
        </w:rPr>
        <w:tab/>
      </w:r>
      <w:r>
        <w:rPr>
          <w:noProof/>
        </w:rPr>
        <w:fldChar w:fldCharType="begin" w:fldLock="1"/>
      </w:r>
      <w:r>
        <w:rPr>
          <w:noProof/>
        </w:rPr>
        <w:instrText xml:space="preserve"> PAGEREF _Toc131391291 \h </w:instrText>
      </w:r>
      <w:r>
        <w:rPr>
          <w:noProof/>
        </w:rPr>
      </w:r>
      <w:r>
        <w:rPr>
          <w:noProof/>
        </w:rPr>
        <w:fldChar w:fldCharType="separate"/>
      </w:r>
      <w:r>
        <w:rPr>
          <w:noProof/>
        </w:rPr>
        <w:t>7</w:t>
      </w:r>
      <w:r>
        <w:rPr>
          <w:noProof/>
        </w:rPr>
        <w:fldChar w:fldCharType="end"/>
      </w:r>
    </w:p>
    <w:p w14:paraId="50470E7C" w14:textId="7DFE3F94" w:rsidR="001F50C0" w:rsidRDefault="001F50C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NAS configuration MO parameters</w:t>
      </w:r>
      <w:r>
        <w:rPr>
          <w:noProof/>
        </w:rPr>
        <w:tab/>
      </w:r>
      <w:r>
        <w:rPr>
          <w:noProof/>
        </w:rPr>
        <w:fldChar w:fldCharType="begin" w:fldLock="1"/>
      </w:r>
      <w:r>
        <w:rPr>
          <w:noProof/>
        </w:rPr>
        <w:instrText xml:space="preserve"> PAGEREF _Toc131391292 \h </w:instrText>
      </w:r>
      <w:r>
        <w:rPr>
          <w:noProof/>
        </w:rPr>
      </w:r>
      <w:r>
        <w:rPr>
          <w:noProof/>
        </w:rPr>
        <w:fldChar w:fldCharType="separate"/>
      </w:r>
      <w:r>
        <w:rPr>
          <w:noProof/>
        </w:rPr>
        <w:t>10</w:t>
      </w:r>
      <w:r>
        <w:rPr>
          <w:noProof/>
        </w:rPr>
        <w:fldChar w:fldCharType="end"/>
      </w:r>
    </w:p>
    <w:p w14:paraId="510384A9" w14:textId="2FB921E8" w:rsidR="001F50C0" w:rsidRDefault="001F50C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_Toc131391293 \h </w:instrText>
      </w:r>
      <w:r>
        <w:rPr>
          <w:noProof/>
        </w:rPr>
      </w:r>
      <w:r>
        <w:rPr>
          <w:noProof/>
        </w:rPr>
        <w:fldChar w:fldCharType="separate"/>
      </w:r>
      <w:r>
        <w:rPr>
          <w:noProof/>
        </w:rPr>
        <w:t>10</w:t>
      </w:r>
      <w:r>
        <w:rPr>
          <w:noProof/>
        </w:rPr>
        <w:fldChar w:fldCharType="end"/>
      </w:r>
    </w:p>
    <w:p w14:paraId="0F052A87" w14:textId="3D6D0A5E" w:rsidR="001F50C0" w:rsidRDefault="001F50C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 xml:space="preserve">Node: </w:t>
      </w:r>
      <w:r w:rsidRPr="00CB314E">
        <w:rPr>
          <w:i/>
          <w:iCs/>
          <w:noProof/>
        </w:rPr>
        <w:t>&lt;X&gt;</w:t>
      </w:r>
      <w:r>
        <w:rPr>
          <w:noProof/>
        </w:rPr>
        <w:tab/>
      </w:r>
      <w:r>
        <w:rPr>
          <w:noProof/>
        </w:rPr>
        <w:fldChar w:fldCharType="begin" w:fldLock="1"/>
      </w:r>
      <w:r>
        <w:rPr>
          <w:noProof/>
        </w:rPr>
        <w:instrText xml:space="preserve"> PAGEREF _Toc131391294 \h </w:instrText>
      </w:r>
      <w:r>
        <w:rPr>
          <w:noProof/>
        </w:rPr>
      </w:r>
      <w:r>
        <w:rPr>
          <w:noProof/>
        </w:rPr>
        <w:fldChar w:fldCharType="separate"/>
      </w:r>
      <w:r>
        <w:rPr>
          <w:noProof/>
        </w:rPr>
        <w:t>10</w:t>
      </w:r>
      <w:r>
        <w:rPr>
          <w:noProof/>
        </w:rPr>
        <w:fldChar w:fldCharType="end"/>
      </w:r>
    </w:p>
    <w:p w14:paraId="543D3C6E" w14:textId="38C7AC3F" w:rsidR="001F50C0" w:rsidRDefault="001F50C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/NAS_SignallingPriority</w:t>
      </w:r>
      <w:r>
        <w:rPr>
          <w:noProof/>
        </w:rPr>
        <w:tab/>
      </w:r>
      <w:r>
        <w:rPr>
          <w:noProof/>
        </w:rPr>
        <w:fldChar w:fldCharType="begin" w:fldLock="1"/>
      </w:r>
      <w:r>
        <w:rPr>
          <w:noProof/>
        </w:rPr>
        <w:instrText xml:space="preserve"> PAGEREF _Toc131391295 \h </w:instrText>
      </w:r>
      <w:r>
        <w:rPr>
          <w:noProof/>
        </w:rPr>
      </w:r>
      <w:r>
        <w:rPr>
          <w:noProof/>
        </w:rPr>
        <w:fldChar w:fldCharType="separate"/>
      </w:r>
      <w:r>
        <w:rPr>
          <w:noProof/>
        </w:rPr>
        <w:t>10</w:t>
      </w:r>
      <w:r>
        <w:rPr>
          <w:noProof/>
        </w:rPr>
        <w:fldChar w:fldCharType="end"/>
      </w:r>
    </w:p>
    <w:p w14:paraId="4C443B6D" w14:textId="1D27EB8B" w:rsidR="001F50C0" w:rsidRDefault="001F50C0">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/AttachWithIMSI</w:t>
      </w:r>
      <w:r>
        <w:rPr>
          <w:noProof/>
        </w:rPr>
        <w:tab/>
      </w:r>
      <w:r>
        <w:rPr>
          <w:noProof/>
        </w:rPr>
        <w:fldChar w:fldCharType="begin" w:fldLock="1"/>
      </w:r>
      <w:r>
        <w:rPr>
          <w:noProof/>
        </w:rPr>
        <w:instrText xml:space="preserve"> PAGEREF _Toc131391296 \h </w:instrText>
      </w:r>
      <w:r>
        <w:rPr>
          <w:noProof/>
        </w:rPr>
      </w:r>
      <w:r>
        <w:rPr>
          <w:noProof/>
        </w:rPr>
        <w:fldChar w:fldCharType="separate"/>
      </w:r>
      <w:r>
        <w:rPr>
          <w:noProof/>
        </w:rPr>
        <w:t>11</w:t>
      </w:r>
      <w:r>
        <w:rPr>
          <w:noProof/>
        </w:rPr>
        <w:fldChar w:fldCharType="end"/>
      </w:r>
    </w:p>
    <w:p w14:paraId="70A89AEA" w14:textId="6116B578" w:rsidR="001F50C0" w:rsidRDefault="001F50C0">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/MinimumPeriodicSearchTimer</w:t>
      </w:r>
      <w:r>
        <w:rPr>
          <w:noProof/>
        </w:rPr>
        <w:tab/>
      </w:r>
      <w:r>
        <w:rPr>
          <w:noProof/>
        </w:rPr>
        <w:fldChar w:fldCharType="begin" w:fldLock="1"/>
      </w:r>
      <w:r>
        <w:rPr>
          <w:noProof/>
        </w:rPr>
        <w:instrText xml:space="preserve"> PAGEREF _Toc131391297 \h </w:instrText>
      </w:r>
      <w:r>
        <w:rPr>
          <w:noProof/>
        </w:rPr>
      </w:r>
      <w:r>
        <w:rPr>
          <w:noProof/>
        </w:rPr>
        <w:fldChar w:fldCharType="separate"/>
      </w:r>
      <w:r>
        <w:rPr>
          <w:noProof/>
        </w:rPr>
        <w:t>11</w:t>
      </w:r>
      <w:r>
        <w:rPr>
          <w:noProof/>
        </w:rPr>
        <w:fldChar w:fldCharType="end"/>
      </w:r>
    </w:p>
    <w:p w14:paraId="0F4BE671" w14:textId="58230A60" w:rsidR="001F50C0" w:rsidRDefault="001F50C0">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/NMO_I_Behaviour</w:t>
      </w:r>
      <w:r>
        <w:rPr>
          <w:noProof/>
        </w:rPr>
        <w:tab/>
      </w:r>
      <w:r>
        <w:rPr>
          <w:noProof/>
        </w:rPr>
        <w:fldChar w:fldCharType="begin" w:fldLock="1"/>
      </w:r>
      <w:r>
        <w:rPr>
          <w:noProof/>
        </w:rPr>
        <w:instrText xml:space="preserve"> PAGEREF _Toc131391298 \h </w:instrText>
      </w:r>
      <w:r>
        <w:rPr>
          <w:noProof/>
        </w:rPr>
      </w:r>
      <w:r>
        <w:rPr>
          <w:noProof/>
        </w:rPr>
        <w:fldChar w:fldCharType="separate"/>
      </w:r>
      <w:r>
        <w:rPr>
          <w:noProof/>
        </w:rPr>
        <w:t>11</w:t>
      </w:r>
      <w:r>
        <w:rPr>
          <w:noProof/>
        </w:rPr>
        <w:fldChar w:fldCharType="end"/>
      </w:r>
    </w:p>
    <w:p w14:paraId="6DD43206" w14:textId="3AE5C33B" w:rsidR="001F50C0" w:rsidRDefault="001F50C0">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/Timer_T3245_Behaviour</w:t>
      </w:r>
      <w:r>
        <w:rPr>
          <w:noProof/>
        </w:rPr>
        <w:tab/>
      </w:r>
      <w:r>
        <w:rPr>
          <w:noProof/>
        </w:rPr>
        <w:fldChar w:fldCharType="begin" w:fldLock="1"/>
      </w:r>
      <w:r>
        <w:rPr>
          <w:noProof/>
        </w:rPr>
        <w:instrText xml:space="preserve"> PAGEREF _Toc131391299 \h </w:instrText>
      </w:r>
      <w:r>
        <w:rPr>
          <w:noProof/>
        </w:rPr>
      </w:r>
      <w:r>
        <w:rPr>
          <w:noProof/>
        </w:rPr>
        <w:fldChar w:fldCharType="separate"/>
      </w:r>
      <w:r>
        <w:rPr>
          <w:noProof/>
        </w:rPr>
        <w:t>12</w:t>
      </w:r>
      <w:r>
        <w:rPr>
          <w:noProof/>
        </w:rPr>
        <w:fldChar w:fldCharType="end"/>
      </w:r>
    </w:p>
    <w:p w14:paraId="008FFA22" w14:textId="504A5124" w:rsidR="001F50C0" w:rsidRDefault="001F50C0">
      <w:pPr>
        <w:pStyle w:val="TOC2"/>
        <w:rPr>
          <w:rFonts w:asciiTheme="minorHAnsi" w:eastAsiaTheme="minorEastAsia" w:hAnsiTheme="minorHAnsi" w:cstheme="minorBidi"/>
          <w:noProof/>
          <w:sz w:val="22"/>
          <w:szCs w:val="22"/>
          <w:lang w:eastAsia="en-GB"/>
        </w:rPr>
      </w:pPr>
      <w:r w:rsidRPr="00CB314E">
        <w:rPr>
          <w:noProof/>
          <w:lang w:val="en-US"/>
        </w:rPr>
        <w:t>5.8</w:t>
      </w:r>
      <w:r>
        <w:rPr>
          <w:rFonts w:asciiTheme="minorHAnsi" w:eastAsiaTheme="minorEastAsia" w:hAnsiTheme="minorHAnsi" w:cstheme="minorBidi"/>
          <w:noProof/>
          <w:sz w:val="22"/>
          <w:szCs w:val="22"/>
          <w:lang w:eastAsia="en-GB"/>
        </w:rPr>
        <w:tab/>
      </w:r>
      <w:r w:rsidRPr="00CB314E">
        <w:rPr>
          <w:i/>
          <w:iCs/>
          <w:noProof/>
          <w:lang w:val="en-US"/>
        </w:rPr>
        <w:t>&lt;X&gt;</w:t>
      </w:r>
      <w:r w:rsidRPr="00CB314E">
        <w:rPr>
          <w:iCs/>
          <w:noProof/>
          <w:lang w:val="en-US"/>
        </w:rPr>
        <w:t>/ExtendedAccessBarring</w:t>
      </w:r>
      <w:r>
        <w:rPr>
          <w:noProof/>
        </w:rPr>
        <w:tab/>
      </w:r>
      <w:r>
        <w:rPr>
          <w:noProof/>
        </w:rPr>
        <w:fldChar w:fldCharType="begin" w:fldLock="1"/>
      </w:r>
      <w:r>
        <w:rPr>
          <w:noProof/>
        </w:rPr>
        <w:instrText xml:space="preserve"> PAGEREF _Toc131391300 \h </w:instrText>
      </w:r>
      <w:r>
        <w:rPr>
          <w:noProof/>
        </w:rPr>
      </w:r>
      <w:r>
        <w:rPr>
          <w:noProof/>
        </w:rPr>
        <w:fldChar w:fldCharType="separate"/>
      </w:r>
      <w:r>
        <w:rPr>
          <w:noProof/>
        </w:rPr>
        <w:t>12</w:t>
      </w:r>
      <w:r>
        <w:rPr>
          <w:noProof/>
        </w:rPr>
        <w:fldChar w:fldCharType="end"/>
      </w:r>
    </w:p>
    <w:p w14:paraId="2E7B97D6" w14:textId="4827EEE8" w:rsidR="001F50C0" w:rsidRDefault="001F50C0">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/Override_NAS_SignallingLowPriority</w:t>
      </w:r>
      <w:r>
        <w:rPr>
          <w:noProof/>
        </w:rPr>
        <w:tab/>
      </w:r>
      <w:r>
        <w:rPr>
          <w:noProof/>
        </w:rPr>
        <w:fldChar w:fldCharType="begin" w:fldLock="1"/>
      </w:r>
      <w:r>
        <w:rPr>
          <w:noProof/>
        </w:rPr>
        <w:instrText xml:space="preserve"> PAGEREF _Toc131391301 \h </w:instrText>
      </w:r>
      <w:r>
        <w:rPr>
          <w:noProof/>
        </w:rPr>
      </w:r>
      <w:r>
        <w:rPr>
          <w:noProof/>
        </w:rPr>
        <w:fldChar w:fldCharType="separate"/>
      </w:r>
      <w:r>
        <w:rPr>
          <w:noProof/>
        </w:rPr>
        <w:t>12</w:t>
      </w:r>
      <w:r>
        <w:rPr>
          <w:noProof/>
        </w:rPr>
        <w:fldChar w:fldCharType="end"/>
      </w:r>
    </w:p>
    <w:p w14:paraId="567CAA09" w14:textId="384FB089" w:rsidR="001F50C0" w:rsidRDefault="001F50C0">
      <w:pPr>
        <w:pStyle w:val="TOC2"/>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/Override_ExtendedAccessBarring</w:t>
      </w:r>
      <w:r>
        <w:rPr>
          <w:noProof/>
        </w:rPr>
        <w:tab/>
      </w:r>
      <w:r>
        <w:rPr>
          <w:noProof/>
        </w:rPr>
        <w:fldChar w:fldCharType="begin" w:fldLock="1"/>
      </w:r>
      <w:r>
        <w:rPr>
          <w:noProof/>
        </w:rPr>
        <w:instrText xml:space="preserve"> PAGEREF _Toc131391302 \h </w:instrText>
      </w:r>
      <w:r>
        <w:rPr>
          <w:noProof/>
        </w:rPr>
      </w:r>
      <w:r>
        <w:rPr>
          <w:noProof/>
        </w:rPr>
        <w:fldChar w:fldCharType="separate"/>
      </w:r>
      <w:r>
        <w:rPr>
          <w:noProof/>
        </w:rPr>
        <w:t>13</w:t>
      </w:r>
      <w:r>
        <w:rPr>
          <w:noProof/>
        </w:rPr>
        <w:fldChar w:fldCharType="end"/>
      </w:r>
    </w:p>
    <w:p w14:paraId="0793F094" w14:textId="63CF64DC" w:rsidR="001F50C0" w:rsidRDefault="001F50C0">
      <w:pPr>
        <w:pStyle w:val="TOC2"/>
        <w:rPr>
          <w:rFonts w:asciiTheme="minorHAnsi" w:eastAsiaTheme="minorEastAsia" w:hAnsiTheme="minorHAnsi" w:cstheme="minorBidi"/>
          <w:noProof/>
          <w:sz w:val="22"/>
          <w:szCs w:val="22"/>
          <w:lang w:eastAsia="en-GB"/>
        </w:rPr>
      </w:pPr>
      <w:r>
        <w:rPr>
          <w:noProof/>
        </w:rPr>
        <w:t>5.10a</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/FastFirstHigherPriorityPLMNSearch</w:t>
      </w:r>
      <w:r>
        <w:rPr>
          <w:noProof/>
        </w:rPr>
        <w:tab/>
      </w:r>
      <w:r>
        <w:rPr>
          <w:noProof/>
        </w:rPr>
        <w:fldChar w:fldCharType="begin" w:fldLock="1"/>
      </w:r>
      <w:r>
        <w:rPr>
          <w:noProof/>
        </w:rPr>
        <w:instrText xml:space="preserve"> PAGEREF _Toc131391303 \h </w:instrText>
      </w:r>
      <w:r>
        <w:rPr>
          <w:noProof/>
        </w:rPr>
      </w:r>
      <w:r>
        <w:rPr>
          <w:noProof/>
        </w:rPr>
        <w:fldChar w:fldCharType="separate"/>
      </w:r>
      <w:r>
        <w:rPr>
          <w:noProof/>
        </w:rPr>
        <w:t>13</w:t>
      </w:r>
      <w:r>
        <w:rPr>
          <w:noProof/>
        </w:rPr>
        <w:fldChar w:fldCharType="end"/>
      </w:r>
    </w:p>
    <w:p w14:paraId="51811CB4" w14:textId="3A4F2788" w:rsidR="001F50C0" w:rsidRDefault="001F50C0">
      <w:pPr>
        <w:pStyle w:val="TOC2"/>
        <w:rPr>
          <w:rFonts w:asciiTheme="minorHAnsi" w:eastAsiaTheme="minorEastAsia" w:hAnsiTheme="minorHAnsi" w:cstheme="minorBidi"/>
          <w:noProof/>
          <w:sz w:val="22"/>
          <w:szCs w:val="22"/>
          <w:lang w:eastAsia="en-GB"/>
        </w:rPr>
      </w:pPr>
      <w:r>
        <w:rPr>
          <w:noProof/>
        </w:rPr>
        <w:t>5.10b</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/EUTRADisablingAllowedForEMMCause15</w:t>
      </w:r>
      <w:r>
        <w:rPr>
          <w:noProof/>
        </w:rPr>
        <w:tab/>
      </w:r>
      <w:r>
        <w:rPr>
          <w:noProof/>
        </w:rPr>
        <w:fldChar w:fldCharType="begin" w:fldLock="1"/>
      </w:r>
      <w:r>
        <w:rPr>
          <w:noProof/>
        </w:rPr>
        <w:instrText xml:space="preserve"> PAGEREF _Toc131391304 \h </w:instrText>
      </w:r>
      <w:r>
        <w:rPr>
          <w:noProof/>
        </w:rPr>
      </w:r>
      <w:r>
        <w:rPr>
          <w:noProof/>
        </w:rPr>
        <w:fldChar w:fldCharType="separate"/>
      </w:r>
      <w:r>
        <w:rPr>
          <w:noProof/>
        </w:rPr>
        <w:t>13</w:t>
      </w:r>
      <w:r>
        <w:rPr>
          <w:noProof/>
        </w:rPr>
        <w:fldChar w:fldCharType="end"/>
      </w:r>
    </w:p>
    <w:p w14:paraId="61371568" w14:textId="4DCB45F0" w:rsidR="001F50C0" w:rsidRDefault="001F50C0">
      <w:pPr>
        <w:pStyle w:val="TOC2"/>
        <w:rPr>
          <w:rFonts w:asciiTheme="minorHAnsi" w:eastAsiaTheme="minorEastAsia" w:hAnsiTheme="minorHAnsi" w:cstheme="minorBidi"/>
          <w:noProof/>
          <w:sz w:val="22"/>
          <w:szCs w:val="22"/>
          <w:lang w:eastAsia="en-GB"/>
        </w:rPr>
      </w:pPr>
      <w:r>
        <w:rPr>
          <w:noProof/>
        </w:rPr>
        <w:t>5.10c</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/SM_RetryWaitTime</w:t>
      </w:r>
      <w:r>
        <w:rPr>
          <w:noProof/>
        </w:rPr>
        <w:tab/>
      </w:r>
      <w:r>
        <w:rPr>
          <w:noProof/>
        </w:rPr>
        <w:fldChar w:fldCharType="begin" w:fldLock="1"/>
      </w:r>
      <w:r>
        <w:rPr>
          <w:noProof/>
        </w:rPr>
        <w:instrText xml:space="preserve"> PAGEREF _Toc131391305 \h </w:instrText>
      </w:r>
      <w:r>
        <w:rPr>
          <w:noProof/>
        </w:rPr>
      </w:r>
      <w:r>
        <w:rPr>
          <w:noProof/>
        </w:rPr>
        <w:fldChar w:fldCharType="separate"/>
      </w:r>
      <w:r>
        <w:rPr>
          <w:noProof/>
        </w:rPr>
        <w:t>14</w:t>
      </w:r>
      <w:r>
        <w:rPr>
          <w:noProof/>
        </w:rPr>
        <w:fldChar w:fldCharType="end"/>
      </w:r>
    </w:p>
    <w:p w14:paraId="193D25D4" w14:textId="48FE1361" w:rsidR="001F50C0" w:rsidRDefault="001F50C0">
      <w:pPr>
        <w:pStyle w:val="TOC2"/>
        <w:rPr>
          <w:rFonts w:asciiTheme="minorHAnsi" w:eastAsiaTheme="minorEastAsia" w:hAnsiTheme="minorHAnsi" w:cstheme="minorBidi"/>
          <w:noProof/>
          <w:sz w:val="22"/>
          <w:szCs w:val="22"/>
          <w:lang w:eastAsia="en-GB"/>
        </w:rPr>
      </w:pPr>
      <w:r>
        <w:rPr>
          <w:noProof/>
        </w:rPr>
        <w:t>5.10d</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/SM_RetryAtRATChange</w:t>
      </w:r>
      <w:r>
        <w:rPr>
          <w:noProof/>
        </w:rPr>
        <w:tab/>
      </w:r>
      <w:r>
        <w:rPr>
          <w:noProof/>
        </w:rPr>
        <w:fldChar w:fldCharType="begin" w:fldLock="1"/>
      </w:r>
      <w:r>
        <w:rPr>
          <w:noProof/>
        </w:rPr>
        <w:instrText xml:space="preserve"> PAGEREF _Toc131391306 \h </w:instrText>
      </w:r>
      <w:r>
        <w:rPr>
          <w:noProof/>
        </w:rPr>
      </w:r>
      <w:r>
        <w:rPr>
          <w:noProof/>
        </w:rPr>
        <w:fldChar w:fldCharType="separate"/>
      </w:r>
      <w:r>
        <w:rPr>
          <w:noProof/>
        </w:rPr>
        <w:t>14</w:t>
      </w:r>
      <w:r>
        <w:rPr>
          <w:noProof/>
        </w:rPr>
        <w:fldChar w:fldCharType="end"/>
      </w:r>
    </w:p>
    <w:p w14:paraId="59E0F0D5" w14:textId="3CFD4189" w:rsidR="001F50C0" w:rsidRDefault="001F50C0">
      <w:pPr>
        <w:pStyle w:val="TOC2"/>
        <w:rPr>
          <w:rFonts w:asciiTheme="minorHAnsi" w:eastAsiaTheme="minorEastAsia" w:hAnsiTheme="minorHAnsi" w:cstheme="minorBidi"/>
          <w:noProof/>
          <w:sz w:val="22"/>
          <w:szCs w:val="22"/>
          <w:lang w:eastAsia="en-GB"/>
        </w:rPr>
      </w:pPr>
      <w:r>
        <w:rPr>
          <w:noProof/>
        </w:rPr>
        <w:t>5.10e</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/Default_DCN_ID</w:t>
      </w:r>
      <w:r>
        <w:rPr>
          <w:noProof/>
        </w:rPr>
        <w:tab/>
      </w:r>
      <w:r>
        <w:rPr>
          <w:noProof/>
        </w:rPr>
        <w:fldChar w:fldCharType="begin" w:fldLock="1"/>
      </w:r>
      <w:r>
        <w:rPr>
          <w:noProof/>
        </w:rPr>
        <w:instrText xml:space="preserve"> PAGEREF _Toc131391307 \h </w:instrText>
      </w:r>
      <w:r>
        <w:rPr>
          <w:noProof/>
        </w:rPr>
      </w:r>
      <w:r>
        <w:rPr>
          <w:noProof/>
        </w:rPr>
        <w:fldChar w:fldCharType="separate"/>
      </w:r>
      <w:r>
        <w:rPr>
          <w:noProof/>
        </w:rPr>
        <w:t>14</w:t>
      </w:r>
      <w:r>
        <w:rPr>
          <w:noProof/>
        </w:rPr>
        <w:fldChar w:fldCharType="end"/>
      </w:r>
    </w:p>
    <w:p w14:paraId="25840BC6" w14:textId="7DA99F11" w:rsidR="001F50C0" w:rsidRDefault="001F50C0">
      <w:pPr>
        <w:pStyle w:val="TOC2"/>
        <w:rPr>
          <w:rFonts w:asciiTheme="minorHAnsi" w:eastAsiaTheme="minorEastAsia" w:hAnsiTheme="minorHAnsi" w:cstheme="minorBidi"/>
          <w:noProof/>
          <w:sz w:val="22"/>
          <w:szCs w:val="22"/>
          <w:lang w:eastAsia="en-GB"/>
        </w:rPr>
      </w:pPr>
      <w:r>
        <w:rPr>
          <w:noProof/>
        </w:rPr>
        <w:t>5.10f</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/3GPP_PS_data_off</w:t>
      </w:r>
      <w:r>
        <w:rPr>
          <w:noProof/>
        </w:rPr>
        <w:tab/>
      </w:r>
      <w:r>
        <w:rPr>
          <w:noProof/>
        </w:rPr>
        <w:fldChar w:fldCharType="begin" w:fldLock="1"/>
      </w:r>
      <w:r>
        <w:rPr>
          <w:noProof/>
        </w:rPr>
        <w:instrText xml:space="preserve"> PAGEREF _Toc131391308 \h </w:instrText>
      </w:r>
      <w:r>
        <w:rPr>
          <w:noProof/>
        </w:rPr>
      </w:r>
      <w:r>
        <w:rPr>
          <w:noProof/>
        </w:rPr>
        <w:fldChar w:fldCharType="separate"/>
      </w:r>
      <w:r>
        <w:rPr>
          <w:noProof/>
        </w:rPr>
        <w:t>15</w:t>
      </w:r>
      <w:r>
        <w:rPr>
          <w:noProof/>
        </w:rPr>
        <w:fldChar w:fldCharType="end"/>
      </w:r>
    </w:p>
    <w:p w14:paraId="55C47016" w14:textId="20D4A467" w:rsidR="001F50C0" w:rsidRDefault="001F50C0">
      <w:pPr>
        <w:pStyle w:val="TOC2"/>
        <w:rPr>
          <w:rFonts w:asciiTheme="minorHAnsi" w:eastAsiaTheme="minorEastAsia" w:hAnsiTheme="minorHAnsi" w:cstheme="minorBidi"/>
          <w:noProof/>
          <w:sz w:val="22"/>
          <w:szCs w:val="22"/>
          <w:lang w:eastAsia="en-GB"/>
        </w:rPr>
      </w:pPr>
      <w:r>
        <w:rPr>
          <w:noProof/>
        </w:rPr>
        <w:t>5.10g</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/3GPP_PS_data_off/Exempted_service_list</w:t>
      </w:r>
      <w:r>
        <w:rPr>
          <w:noProof/>
        </w:rPr>
        <w:tab/>
      </w:r>
      <w:r>
        <w:rPr>
          <w:noProof/>
        </w:rPr>
        <w:fldChar w:fldCharType="begin" w:fldLock="1"/>
      </w:r>
      <w:r>
        <w:rPr>
          <w:noProof/>
        </w:rPr>
        <w:instrText xml:space="preserve"> PAGEREF _Toc131391309 \h </w:instrText>
      </w:r>
      <w:r>
        <w:rPr>
          <w:noProof/>
        </w:rPr>
      </w:r>
      <w:r>
        <w:rPr>
          <w:noProof/>
        </w:rPr>
        <w:fldChar w:fldCharType="separate"/>
      </w:r>
      <w:r>
        <w:rPr>
          <w:noProof/>
        </w:rPr>
        <w:t>15</w:t>
      </w:r>
      <w:r>
        <w:rPr>
          <w:noProof/>
        </w:rPr>
        <w:fldChar w:fldCharType="end"/>
      </w:r>
    </w:p>
    <w:p w14:paraId="6C0CEEEE" w14:textId="52A6183A" w:rsidR="001F50C0" w:rsidRDefault="001F50C0">
      <w:pPr>
        <w:pStyle w:val="TOC2"/>
        <w:rPr>
          <w:rFonts w:asciiTheme="minorHAnsi" w:eastAsiaTheme="minorEastAsia" w:hAnsiTheme="minorHAnsi" w:cstheme="minorBidi"/>
          <w:noProof/>
          <w:sz w:val="22"/>
          <w:szCs w:val="22"/>
          <w:lang w:eastAsia="en-GB"/>
        </w:rPr>
      </w:pPr>
      <w:r>
        <w:rPr>
          <w:noProof/>
        </w:rPr>
        <w:t>5.10h</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_Toc131391310 \h </w:instrText>
      </w:r>
      <w:r>
        <w:rPr>
          <w:noProof/>
        </w:rPr>
      </w:r>
      <w:r>
        <w:rPr>
          <w:noProof/>
        </w:rPr>
        <w:fldChar w:fldCharType="separate"/>
      </w:r>
      <w:r>
        <w:rPr>
          <w:noProof/>
        </w:rPr>
        <w:t>15</w:t>
      </w:r>
      <w:r>
        <w:rPr>
          <w:noProof/>
        </w:rPr>
        <w:fldChar w:fldCharType="end"/>
      </w:r>
    </w:p>
    <w:p w14:paraId="473712BA" w14:textId="73D4987F" w:rsidR="001F50C0" w:rsidRDefault="001F50C0">
      <w:pPr>
        <w:pStyle w:val="TOC2"/>
        <w:rPr>
          <w:rFonts w:asciiTheme="minorHAnsi" w:eastAsiaTheme="minorEastAsia" w:hAnsiTheme="minorHAnsi" w:cstheme="minorBidi"/>
          <w:noProof/>
          <w:sz w:val="22"/>
          <w:szCs w:val="22"/>
          <w:lang w:eastAsia="en-GB"/>
        </w:rPr>
      </w:pPr>
      <w:r>
        <w:rPr>
          <w:noProof/>
        </w:rPr>
        <w:t>5.10i</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_Toc131391311 \h </w:instrText>
      </w:r>
      <w:r>
        <w:rPr>
          <w:noProof/>
        </w:rPr>
      </w:r>
      <w:r>
        <w:rPr>
          <w:noProof/>
        </w:rPr>
        <w:fldChar w:fldCharType="separate"/>
      </w:r>
      <w:r>
        <w:rPr>
          <w:noProof/>
        </w:rPr>
        <w:t>15</w:t>
      </w:r>
      <w:r>
        <w:rPr>
          <w:noProof/>
        </w:rPr>
        <w:fldChar w:fldCharType="end"/>
      </w:r>
    </w:p>
    <w:p w14:paraId="26D64390" w14:textId="1EA16B94" w:rsidR="001F50C0" w:rsidRDefault="001F50C0">
      <w:pPr>
        <w:pStyle w:val="TOC2"/>
        <w:rPr>
          <w:rFonts w:asciiTheme="minorHAnsi" w:eastAsiaTheme="minorEastAsia" w:hAnsiTheme="minorHAnsi" w:cstheme="minorBidi"/>
          <w:noProof/>
          <w:sz w:val="22"/>
          <w:szCs w:val="22"/>
          <w:lang w:eastAsia="en-GB"/>
        </w:rPr>
      </w:pPr>
      <w:r>
        <w:rPr>
          <w:noProof/>
        </w:rPr>
        <w:t>5.10j</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_Toc131391312 \h </w:instrText>
      </w:r>
      <w:r>
        <w:rPr>
          <w:noProof/>
        </w:rPr>
      </w:r>
      <w:r>
        <w:rPr>
          <w:noProof/>
        </w:rPr>
        <w:fldChar w:fldCharType="separate"/>
      </w:r>
      <w:r>
        <w:rPr>
          <w:noProof/>
        </w:rPr>
        <w:t>15</w:t>
      </w:r>
      <w:r>
        <w:rPr>
          <w:noProof/>
        </w:rPr>
        <w:fldChar w:fldCharType="end"/>
      </w:r>
    </w:p>
    <w:p w14:paraId="04EAA490" w14:textId="3447C379" w:rsidR="001F50C0" w:rsidRDefault="001F50C0">
      <w:pPr>
        <w:pStyle w:val="TOC2"/>
        <w:rPr>
          <w:rFonts w:asciiTheme="minorHAnsi" w:eastAsiaTheme="minorEastAsia" w:hAnsiTheme="minorHAnsi" w:cstheme="minorBidi"/>
          <w:noProof/>
          <w:sz w:val="22"/>
          <w:szCs w:val="22"/>
          <w:lang w:eastAsia="en-GB"/>
        </w:rPr>
      </w:pPr>
      <w:r w:rsidRPr="00CB314E">
        <w:rPr>
          <w:noProof/>
          <w:lang w:val="en-US"/>
        </w:rPr>
        <w:t>5.10k</w:t>
      </w:r>
      <w:r>
        <w:rPr>
          <w:rFonts w:asciiTheme="minorHAnsi" w:eastAsiaTheme="minorEastAsia" w:hAnsiTheme="minorHAnsi" w:cstheme="minorBidi"/>
          <w:noProof/>
          <w:sz w:val="22"/>
          <w:szCs w:val="22"/>
          <w:lang w:eastAsia="en-GB"/>
        </w:rPr>
        <w:tab/>
      </w:r>
      <w:r w:rsidRPr="00CB314E">
        <w:rPr>
          <w:i/>
          <w:iCs/>
          <w:noProof/>
          <w:lang w:val="en-US"/>
        </w:rPr>
        <w:t>&lt;X&gt;</w:t>
      </w:r>
      <w:r w:rsidRPr="00CB314E">
        <w:rPr>
          <w:iCs/>
          <w:noProof/>
          <w:lang w:val="en-US"/>
        </w:rPr>
        <w:t>/ExceptionDataReportingAllowed</w:t>
      </w:r>
      <w:r>
        <w:rPr>
          <w:noProof/>
        </w:rPr>
        <w:tab/>
      </w:r>
      <w:r>
        <w:rPr>
          <w:noProof/>
        </w:rPr>
        <w:fldChar w:fldCharType="begin" w:fldLock="1"/>
      </w:r>
      <w:r>
        <w:rPr>
          <w:noProof/>
        </w:rPr>
        <w:instrText xml:space="preserve"> PAGEREF _Toc131391313 \h </w:instrText>
      </w:r>
      <w:r>
        <w:rPr>
          <w:noProof/>
        </w:rPr>
      </w:r>
      <w:r>
        <w:rPr>
          <w:noProof/>
        </w:rPr>
        <w:fldChar w:fldCharType="separate"/>
      </w:r>
      <w:r>
        <w:rPr>
          <w:noProof/>
        </w:rPr>
        <w:t>16</w:t>
      </w:r>
      <w:r>
        <w:rPr>
          <w:noProof/>
        </w:rPr>
        <w:fldChar w:fldCharType="end"/>
      </w:r>
    </w:p>
    <w:p w14:paraId="38B7D319" w14:textId="7FB9B586" w:rsidR="001F50C0" w:rsidRDefault="001F50C0">
      <w:pPr>
        <w:pStyle w:val="TOC2"/>
        <w:rPr>
          <w:rFonts w:asciiTheme="minorHAnsi" w:eastAsiaTheme="minorEastAsia" w:hAnsiTheme="minorHAnsi" w:cstheme="minorBidi"/>
          <w:noProof/>
          <w:sz w:val="22"/>
          <w:szCs w:val="22"/>
          <w:lang w:eastAsia="en-GB"/>
        </w:rPr>
      </w:pPr>
      <w:r>
        <w:rPr>
          <w:noProof/>
        </w:rPr>
        <w:t>5.10l</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/3GPP_PS_data_off/Exempted_service_list_roaming</w:t>
      </w:r>
      <w:r>
        <w:rPr>
          <w:noProof/>
        </w:rPr>
        <w:tab/>
      </w:r>
      <w:r>
        <w:rPr>
          <w:noProof/>
        </w:rPr>
        <w:fldChar w:fldCharType="begin" w:fldLock="1"/>
      </w:r>
      <w:r>
        <w:rPr>
          <w:noProof/>
        </w:rPr>
        <w:instrText xml:space="preserve"> PAGEREF _Toc131391314 \h </w:instrText>
      </w:r>
      <w:r>
        <w:rPr>
          <w:noProof/>
        </w:rPr>
      </w:r>
      <w:r>
        <w:rPr>
          <w:noProof/>
        </w:rPr>
        <w:fldChar w:fldCharType="separate"/>
      </w:r>
      <w:r>
        <w:rPr>
          <w:noProof/>
        </w:rPr>
        <w:t>16</w:t>
      </w:r>
      <w:r>
        <w:rPr>
          <w:noProof/>
        </w:rPr>
        <w:fldChar w:fldCharType="end"/>
      </w:r>
    </w:p>
    <w:p w14:paraId="7F2A350E" w14:textId="4AB11492" w:rsidR="001F50C0" w:rsidRDefault="001F50C0">
      <w:pPr>
        <w:pStyle w:val="TOC2"/>
        <w:rPr>
          <w:rFonts w:asciiTheme="minorHAnsi" w:eastAsiaTheme="minorEastAsia" w:hAnsiTheme="minorHAnsi" w:cstheme="minorBidi"/>
          <w:noProof/>
          <w:sz w:val="22"/>
          <w:szCs w:val="22"/>
          <w:lang w:eastAsia="en-GB"/>
        </w:rPr>
      </w:pPr>
      <w:r>
        <w:rPr>
          <w:noProof/>
        </w:rPr>
        <w:t>5.10m</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_Toc131391315 \h </w:instrText>
      </w:r>
      <w:r>
        <w:rPr>
          <w:noProof/>
        </w:rPr>
      </w:r>
      <w:r>
        <w:rPr>
          <w:noProof/>
        </w:rPr>
        <w:fldChar w:fldCharType="separate"/>
      </w:r>
      <w:r>
        <w:rPr>
          <w:noProof/>
        </w:rPr>
        <w:t>16</w:t>
      </w:r>
      <w:r>
        <w:rPr>
          <w:noProof/>
        </w:rPr>
        <w:fldChar w:fldCharType="end"/>
      </w:r>
    </w:p>
    <w:p w14:paraId="11424529" w14:textId="42798061" w:rsidR="001F50C0" w:rsidRDefault="001F50C0">
      <w:pPr>
        <w:pStyle w:val="TOC2"/>
        <w:rPr>
          <w:rFonts w:asciiTheme="minorHAnsi" w:eastAsiaTheme="minorEastAsia" w:hAnsiTheme="minorHAnsi" w:cstheme="minorBidi"/>
          <w:noProof/>
          <w:sz w:val="22"/>
          <w:szCs w:val="22"/>
          <w:lang w:eastAsia="en-GB"/>
        </w:rPr>
      </w:pPr>
      <w:r>
        <w:rPr>
          <w:noProof/>
        </w:rPr>
        <w:t>5.10n</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_Toc131391316 \h </w:instrText>
      </w:r>
      <w:r>
        <w:rPr>
          <w:noProof/>
        </w:rPr>
      </w:r>
      <w:r>
        <w:rPr>
          <w:noProof/>
        </w:rPr>
        <w:fldChar w:fldCharType="separate"/>
      </w:r>
      <w:r>
        <w:rPr>
          <w:noProof/>
        </w:rPr>
        <w:t>17</w:t>
      </w:r>
      <w:r>
        <w:rPr>
          <w:noProof/>
        </w:rPr>
        <w:fldChar w:fldCharType="end"/>
      </w:r>
    </w:p>
    <w:p w14:paraId="3663FF1A" w14:textId="60AD7FA4" w:rsidR="001F50C0" w:rsidRDefault="001F50C0">
      <w:pPr>
        <w:pStyle w:val="TOC2"/>
        <w:rPr>
          <w:rFonts w:asciiTheme="minorHAnsi" w:eastAsiaTheme="minorEastAsia" w:hAnsiTheme="minorHAnsi" w:cstheme="minorBidi"/>
          <w:noProof/>
          <w:sz w:val="22"/>
          <w:szCs w:val="22"/>
          <w:lang w:eastAsia="en-GB"/>
        </w:rPr>
      </w:pPr>
      <w:r>
        <w:rPr>
          <w:noProof/>
        </w:rPr>
        <w:t>5.10nb</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_Toc131391317 \h </w:instrText>
      </w:r>
      <w:r>
        <w:rPr>
          <w:noProof/>
        </w:rPr>
      </w:r>
      <w:r>
        <w:rPr>
          <w:noProof/>
        </w:rPr>
        <w:fldChar w:fldCharType="separate"/>
      </w:r>
      <w:r>
        <w:rPr>
          <w:noProof/>
        </w:rPr>
        <w:t>17</w:t>
      </w:r>
      <w:r>
        <w:rPr>
          <w:noProof/>
        </w:rPr>
        <w:fldChar w:fldCharType="end"/>
      </w:r>
    </w:p>
    <w:p w14:paraId="353E4DAE" w14:textId="6250473A" w:rsidR="001F50C0" w:rsidRDefault="001F50C0">
      <w:pPr>
        <w:pStyle w:val="TOC2"/>
        <w:rPr>
          <w:rFonts w:asciiTheme="minorHAnsi" w:eastAsiaTheme="minorEastAsia" w:hAnsiTheme="minorHAnsi" w:cstheme="minorBidi"/>
          <w:noProof/>
          <w:sz w:val="22"/>
          <w:szCs w:val="22"/>
          <w:lang w:eastAsia="en-GB"/>
        </w:rPr>
      </w:pPr>
      <w:r>
        <w:rPr>
          <w:noProof/>
        </w:rPr>
        <w:t>5.10nc</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_Toc131391318 \h </w:instrText>
      </w:r>
      <w:r>
        <w:rPr>
          <w:noProof/>
        </w:rPr>
      </w:r>
      <w:r>
        <w:rPr>
          <w:noProof/>
        </w:rPr>
        <w:fldChar w:fldCharType="separate"/>
      </w:r>
      <w:r>
        <w:rPr>
          <w:noProof/>
        </w:rPr>
        <w:t>17</w:t>
      </w:r>
      <w:r>
        <w:rPr>
          <w:noProof/>
        </w:rPr>
        <w:fldChar w:fldCharType="end"/>
      </w:r>
    </w:p>
    <w:p w14:paraId="3236DFC2" w14:textId="7D8114EC" w:rsidR="001F50C0" w:rsidRDefault="001F50C0">
      <w:pPr>
        <w:pStyle w:val="TOC2"/>
        <w:rPr>
          <w:rFonts w:asciiTheme="minorHAnsi" w:eastAsiaTheme="minorEastAsia" w:hAnsiTheme="minorHAnsi" w:cstheme="minorBidi"/>
          <w:noProof/>
          <w:sz w:val="22"/>
          <w:szCs w:val="22"/>
          <w:lang w:eastAsia="en-GB"/>
        </w:rPr>
      </w:pPr>
      <w:r>
        <w:rPr>
          <w:noProof/>
        </w:rPr>
        <w:t>5.10nd</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_Toc131391319 \h </w:instrText>
      </w:r>
      <w:r>
        <w:rPr>
          <w:noProof/>
        </w:rPr>
      </w:r>
      <w:r>
        <w:rPr>
          <w:noProof/>
        </w:rPr>
        <w:fldChar w:fldCharType="separate"/>
      </w:r>
      <w:r>
        <w:rPr>
          <w:noProof/>
        </w:rPr>
        <w:t>18</w:t>
      </w:r>
      <w:r>
        <w:rPr>
          <w:noProof/>
        </w:rPr>
        <w:fldChar w:fldCharType="end"/>
      </w:r>
    </w:p>
    <w:p w14:paraId="7E32DD41" w14:textId="5D62F0B0" w:rsidR="001F50C0" w:rsidRDefault="001F50C0">
      <w:pPr>
        <w:pStyle w:val="TOC2"/>
        <w:rPr>
          <w:rFonts w:asciiTheme="minorHAnsi" w:eastAsiaTheme="minorEastAsia" w:hAnsiTheme="minorHAnsi" w:cstheme="minorBidi"/>
          <w:noProof/>
          <w:sz w:val="22"/>
          <w:szCs w:val="22"/>
          <w:lang w:eastAsia="en-GB"/>
        </w:rPr>
      </w:pPr>
      <w:r>
        <w:rPr>
          <w:noProof/>
        </w:rPr>
        <w:t>5.10o</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/EARFCNList</w:t>
      </w:r>
      <w:r>
        <w:rPr>
          <w:noProof/>
        </w:rPr>
        <w:tab/>
      </w:r>
      <w:r>
        <w:rPr>
          <w:noProof/>
        </w:rPr>
        <w:fldChar w:fldCharType="begin" w:fldLock="1"/>
      </w:r>
      <w:r>
        <w:rPr>
          <w:noProof/>
        </w:rPr>
        <w:instrText xml:space="preserve"> PAGEREF _Toc131391320 \h </w:instrText>
      </w:r>
      <w:r>
        <w:rPr>
          <w:noProof/>
        </w:rPr>
      </w:r>
      <w:r>
        <w:rPr>
          <w:noProof/>
        </w:rPr>
        <w:fldChar w:fldCharType="separate"/>
      </w:r>
      <w:r>
        <w:rPr>
          <w:noProof/>
        </w:rPr>
        <w:t>18</w:t>
      </w:r>
      <w:r>
        <w:rPr>
          <w:noProof/>
        </w:rPr>
        <w:fldChar w:fldCharType="end"/>
      </w:r>
    </w:p>
    <w:p w14:paraId="005F0745" w14:textId="00319C61" w:rsidR="001F50C0" w:rsidRDefault="001F50C0">
      <w:pPr>
        <w:pStyle w:val="TOC2"/>
        <w:rPr>
          <w:rFonts w:asciiTheme="minorHAnsi" w:eastAsiaTheme="minorEastAsia" w:hAnsiTheme="minorHAnsi" w:cstheme="minorBidi"/>
          <w:noProof/>
          <w:sz w:val="22"/>
          <w:szCs w:val="22"/>
          <w:lang w:eastAsia="en-GB"/>
        </w:rPr>
      </w:pPr>
      <w:r>
        <w:rPr>
          <w:noProof/>
        </w:rPr>
        <w:t>5.10p</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/EARFCNList/&lt;X&gt;</w:t>
      </w:r>
      <w:r>
        <w:rPr>
          <w:noProof/>
        </w:rPr>
        <w:tab/>
      </w:r>
      <w:r>
        <w:rPr>
          <w:noProof/>
        </w:rPr>
        <w:fldChar w:fldCharType="begin" w:fldLock="1"/>
      </w:r>
      <w:r>
        <w:rPr>
          <w:noProof/>
        </w:rPr>
        <w:instrText xml:space="preserve"> PAGEREF _Toc131391321 \h </w:instrText>
      </w:r>
      <w:r>
        <w:rPr>
          <w:noProof/>
        </w:rPr>
      </w:r>
      <w:r>
        <w:rPr>
          <w:noProof/>
        </w:rPr>
        <w:fldChar w:fldCharType="separate"/>
      </w:r>
      <w:r>
        <w:rPr>
          <w:noProof/>
        </w:rPr>
        <w:t>18</w:t>
      </w:r>
      <w:r>
        <w:rPr>
          <w:noProof/>
        </w:rPr>
        <w:fldChar w:fldCharType="end"/>
      </w:r>
    </w:p>
    <w:p w14:paraId="58A690E5" w14:textId="6CFAFD20" w:rsidR="001F50C0" w:rsidRDefault="001F50C0">
      <w:pPr>
        <w:pStyle w:val="TOC2"/>
        <w:rPr>
          <w:rFonts w:asciiTheme="minorHAnsi" w:eastAsiaTheme="minorEastAsia" w:hAnsiTheme="minorHAnsi" w:cstheme="minorBidi"/>
          <w:noProof/>
          <w:sz w:val="22"/>
          <w:szCs w:val="22"/>
          <w:lang w:eastAsia="en-GB"/>
        </w:rPr>
      </w:pPr>
      <w:r>
        <w:rPr>
          <w:noProof/>
        </w:rPr>
        <w:t>5.10q</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/EARFCNList/&lt;X&gt;/EARFCN</w:t>
      </w:r>
      <w:r>
        <w:rPr>
          <w:noProof/>
        </w:rPr>
        <w:tab/>
      </w:r>
      <w:r>
        <w:rPr>
          <w:noProof/>
        </w:rPr>
        <w:fldChar w:fldCharType="begin" w:fldLock="1"/>
      </w:r>
      <w:r>
        <w:rPr>
          <w:noProof/>
        </w:rPr>
        <w:instrText xml:space="preserve"> PAGEREF _Toc131391322 \h </w:instrText>
      </w:r>
      <w:r>
        <w:rPr>
          <w:noProof/>
        </w:rPr>
      </w:r>
      <w:r>
        <w:rPr>
          <w:noProof/>
        </w:rPr>
        <w:fldChar w:fldCharType="separate"/>
      </w:r>
      <w:r>
        <w:rPr>
          <w:noProof/>
        </w:rPr>
        <w:t>18</w:t>
      </w:r>
      <w:r>
        <w:rPr>
          <w:noProof/>
        </w:rPr>
        <w:fldChar w:fldCharType="end"/>
      </w:r>
    </w:p>
    <w:p w14:paraId="09118F31" w14:textId="4518DC8E" w:rsidR="001F50C0" w:rsidRDefault="001F50C0">
      <w:pPr>
        <w:pStyle w:val="TOC2"/>
        <w:rPr>
          <w:rFonts w:asciiTheme="minorHAnsi" w:eastAsiaTheme="minorEastAsia" w:hAnsiTheme="minorHAnsi" w:cstheme="minorBidi"/>
          <w:noProof/>
          <w:sz w:val="22"/>
          <w:szCs w:val="22"/>
          <w:lang w:eastAsia="en-GB"/>
        </w:rPr>
      </w:pPr>
      <w:r>
        <w:rPr>
          <w:noProof/>
        </w:rPr>
        <w:t>5.10r</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/EARFCNList/&lt;X&gt;/GeographicalArea</w:t>
      </w:r>
      <w:r>
        <w:rPr>
          <w:noProof/>
        </w:rPr>
        <w:tab/>
      </w:r>
      <w:r>
        <w:rPr>
          <w:noProof/>
        </w:rPr>
        <w:fldChar w:fldCharType="begin" w:fldLock="1"/>
      </w:r>
      <w:r>
        <w:rPr>
          <w:noProof/>
        </w:rPr>
        <w:instrText xml:space="preserve"> PAGEREF _Toc131391323 \h </w:instrText>
      </w:r>
      <w:r>
        <w:rPr>
          <w:noProof/>
        </w:rPr>
      </w:r>
      <w:r>
        <w:rPr>
          <w:noProof/>
        </w:rPr>
        <w:fldChar w:fldCharType="separate"/>
      </w:r>
      <w:r>
        <w:rPr>
          <w:noProof/>
        </w:rPr>
        <w:t>19</w:t>
      </w:r>
      <w:r>
        <w:rPr>
          <w:noProof/>
        </w:rPr>
        <w:fldChar w:fldCharType="end"/>
      </w:r>
    </w:p>
    <w:p w14:paraId="01AEFF2E" w14:textId="41D1E562" w:rsidR="001F50C0" w:rsidRDefault="001F50C0">
      <w:pPr>
        <w:pStyle w:val="TOC2"/>
        <w:rPr>
          <w:rFonts w:asciiTheme="minorHAnsi" w:eastAsiaTheme="minorEastAsia" w:hAnsiTheme="minorHAnsi" w:cstheme="minorBidi"/>
          <w:noProof/>
          <w:sz w:val="22"/>
          <w:szCs w:val="22"/>
          <w:lang w:eastAsia="en-GB"/>
        </w:rPr>
      </w:pPr>
      <w:r>
        <w:rPr>
          <w:noProof/>
        </w:rPr>
        <w:t>5.10s</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/EARFCNList/&lt;X&gt;/GeographicalArea/Polygon</w:t>
      </w:r>
      <w:r>
        <w:rPr>
          <w:noProof/>
        </w:rPr>
        <w:tab/>
      </w:r>
      <w:r>
        <w:rPr>
          <w:noProof/>
        </w:rPr>
        <w:fldChar w:fldCharType="begin" w:fldLock="1"/>
      </w:r>
      <w:r>
        <w:rPr>
          <w:noProof/>
        </w:rPr>
        <w:instrText xml:space="preserve"> PAGEREF _Toc131391324 \h </w:instrText>
      </w:r>
      <w:r>
        <w:rPr>
          <w:noProof/>
        </w:rPr>
      </w:r>
      <w:r>
        <w:rPr>
          <w:noProof/>
        </w:rPr>
        <w:fldChar w:fldCharType="separate"/>
      </w:r>
      <w:r>
        <w:rPr>
          <w:noProof/>
        </w:rPr>
        <w:t>19</w:t>
      </w:r>
      <w:r>
        <w:rPr>
          <w:noProof/>
        </w:rPr>
        <w:fldChar w:fldCharType="end"/>
      </w:r>
    </w:p>
    <w:p w14:paraId="318039EA" w14:textId="28EC2027" w:rsidR="001F50C0" w:rsidRDefault="001F50C0">
      <w:pPr>
        <w:pStyle w:val="TOC2"/>
        <w:rPr>
          <w:rFonts w:asciiTheme="minorHAnsi" w:eastAsiaTheme="minorEastAsia" w:hAnsiTheme="minorHAnsi" w:cstheme="minorBidi"/>
          <w:noProof/>
          <w:sz w:val="22"/>
          <w:szCs w:val="22"/>
          <w:lang w:eastAsia="en-GB"/>
        </w:rPr>
      </w:pPr>
      <w:r>
        <w:rPr>
          <w:noProof/>
        </w:rPr>
        <w:t>5.10t</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/EARFCNList/&lt;X&gt;/GeographicalArea/Polygon/&lt;X&gt;</w:t>
      </w:r>
      <w:r>
        <w:rPr>
          <w:noProof/>
        </w:rPr>
        <w:tab/>
      </w:r>
      <w:r>
        <w:rPr>
          <w:noProof/>
        </w:rPr>
        <w:fldChar w:fldCharType="begin" w:fldLock="1"/>
      </w:r>
      <w:r>
        <w:rPr>
          <w:noProof/>
        </w:rPr>
        <w:instrText xml:space="preserve"> PAGEREF _Toc131391325 \h </w:instrText>
      </w:r>
      <w:r>
        <w:rPr>
          <w:noProof/>
        </w:rPr>
      </w:r>
      <w:r>
        <w:rPr>
          <w:noProof/>
        </w:rPr>
        <w:fldChar w:fldCharType="separate"/>
      </w:r>
      <w:r>
        <w:rPr>
          <w:noProof/>
        </w:rPr>
        <w:t>19</w:t>
      </w:r>
      <w:r>
        <w:rPr>
          <w:noProof/>
        </w:rPr>
        <w:fldChar w:fldCharType="end"/>
      </w:r>
    </w:p>
    <w:p w14:paraId="1F3A9450" w14:textId="767CAF31" w:rsidR="001F50C0" w:rsidRDefault="001F50C0">
      <w:pPr>
        <w:pStyle w:val="TOC2"/>
        <w:rPr>
          <w:rFonts w:asciiTheme="minorHAnsi" w:eastAsiaTheme="minorEastAsia" w:hAnsiTheme="minorHAnsi" w:cstheme="minorBidi"/>
          <w:noProof/>
          <w:sz w:val="22"/>
          <w:szCs w:val="22"/>
          <w:lang w:eastAsia="en-GB"/>
        </w:rPr>
      </w:pPr>
      <w:r>
        <w:rPr>
          <w:noProof/>
        </w:rPr>
        <w:t>5.10u</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/EARFCNList/&lt;X&gt;/GeographicalArea/Polygon/&lt;X&gt;/</w:t>
      </w:r>
      <w:r w:rsidRPr="00CB314E">
        <w:rPr>
          <w:noProof/>
          <w:lang w:val="en-US"/>
        </w:rPr>
        <w:t xml:space="preserve"> </w:t>
      </w:r>
      <w:r>
        <w:rPr>
          <w:noProof/>
        </w:rPr>
        <w:t>Coordinates</w:t>
      </w:r>
      <w:r>
        <w:rPr>
          <w:noProof/>
        </w:rPr>
        <w:tab/>
      </w:r>
      <w:r>
        <w:rPr>
          <w:noProof/>
        </w:rPr>
        <w:fldChar w:fldCharType="begin" w:fldLock="1"/>
      </w:r>
      <w:r>
        <w:rPr>
          <w:noProof/>
        </w:rPr>
        <w:instrText xml:space="preserve"> PAGEREF _Toc131391326 \h </w:instrText>
      </w:r>
      <w:r>
        <w:rPr>
          <w:noProof/>
        </w:rPr>
      </w:r>
      <w:r>
        <w:rPr>
          <w:noProof/>
        </w:rPr>
        <w:fldChar w:fldCharType="separate"/>
      </w:r>
      <w:r>
        <w:rPr>
          <w:noProof/>
        </w:rPr>
        <w:t>19</w:t>
      </w:r>
      <w:r>
        <w:rPr>
          <w:noProof/>
        </w:rPr>
        <w:fldChar w:fldCharType="end"/>
      </w:r>
    </w:p>
    <w:p w14:paraId="2558846D" w14:textId="0CA20850" w:rsidR="001F50C0" w:rsidRDefault="001F50C0">
      <w:pPr>
        <w:pStyle w:val="TOC2"/>
        <w:rPr>
          <w:rFonts w:asciiTheme="minorHAnsi" w:eastAsiaTheme="minorEastAsia" w:hAnsiTheme="minorHAnsi" w:cstheme="minorBidi"/>
          <w:noProof/>
          <w:sz w:val="22"/>
          <w:szCs w:val="22"/>
          <w:lang w:eastAsia="en-GB"/>
        </w:rPr>
      </w:pPr>
      <w:r>
        <w:rPr>
          <w:noProof/>
        </w:rPr>
        <w:t>5.10v</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/EARFCNList/&lt;X&gt;/GeographicalArea/Polygon/&lt;X&gt;/</w:t>
      </w:r>
      <w:r w:rsidRPr="00CB314E">
        <w:rPr>
          <w:noProof/>
          <w:lang w:val="en-US"/>
        </w:rPr>
        <w:t xml:space="preserve"> </w:t>
      </w:r>
      <w:r>
        <w:rPr>
          <w:noProof/>
        </w:rPr>
        <w:t>Coordinates/&lt;X&gt;</w:t>
      </w:r>
      <w:r>
        <w:rPr>
          <w:noProof/>
        </w:rPr>
        <w:tab/>
      </w:r>
      <w:r>
        <w:rPr>
          <w:noProof/>
        </w:rPr>
        <w:fldChar w:fldCharType="begin" w:fldLock="1"/>
      </w:r>
      <w:r>
        <w:rPr>
          <w:noProof/>
        </w:rPr>
        <w:instrText xml:space="preserve"> PAGEREF _Toc131391327 \h </w:instrText>
      </w:r>
      <w:r>
        <w:rPr>
          <w:noProof/>
        </w:rPr>
      </w:r>
      <w:r>
        <w:rPr>
          <w:noProof/>
        </w:rPr>
        <w:fldChar w:fldCharType="separate"/>
      </w:r>
      <w:r>
        <w:rPr>
          <w:noProof/>
        </w:rPr>
        <w:t>19</w:t>
      </w:r>
      <w:r>
        <w:rPr>
          <w:noProof/>
        </w:rPr>
        <w:fldChar w:fldCharType="end"/>
      </w:r>
    </w:p>
    <w:p w14:paraId="4FDD0863" w14:textId="3AB9E41A" w:rsidR="001F50C0" w:rsidRDefault="001F50C0">
      <w:pPr>
        <w:pStyle w:val="TOC2"/>
        <w:rPr>
          <w:rFonts w:asciiTheme="minorHAnsi" w:eastAsiaTheme="minorEastAsia" w:hAnsiTheme="minorHAnsi" w:cstheme="minorBidi"/>
          <w:noProof/>
          <w:sz w:val="22"/>
          <w:szCs w:val="22"/>
          <w:lang w:eastAsia="en-GB"/>
        </w:rPr>
      </w:pPr>
      <w:r>
        <w:rPr>
          <w:noProof/>
        </w:rPr>
        <w:t>5.10w</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/EARFCNList/&lt;X&gt;/GeographicalArea/Polygon/&lt;X&gt;/</w:t>
      </w:r>
      <w:r w:rsidRPr="00CB314E">
        <w:rPr>
          <w:noProof/>
          <w:lang w:val="en-US"/>
        </w:rPr>
        <w:t xml:space="preserve"> </w:t>
      </w:r>
      <w:r>
        <w:rPr>
          <w:noProof/>
        </w:rPr>
        <w:t>Coordinates/&lt;X&gt;/Latitude</w:t>
      </w:r>
      <w:r>
        <w:rPr>
          <w:noProof/>
        </w:rPr>
        <w:tab/>
      </w:r>
      <w:r>
        <w:rPr>
          <w:noProof/>
        </w:rPr>
        <w:fldChar w:fldCharType="begin" w:fldLock="1"/>
      </w:r>
      <w:r>
        <w:rPr>
          <w:noProof/>
        </w:rPr>
        <w:instrText xml:space="preserve"> PAGEREF _Toc131391328 \h </w:instrText>
      </w:r>
      <w:r>
        <w:rPr>
          <w:noProof/>
        </w:rPr>
      </w:r>
      <w:r>
        <w:rPr>
          <w:noProof/>
        </w:rPr>
        <w:fldChar w:fldCharType="separate"/>
      </w:r>
      <w:r>
        <w:rPr>
          <w:noProof/>
        </w:rPr>
        <w:t>20</w:t>
      </w:r>
      <w:r>
        <w:rPr>
          <w:noProof/>
        </w:rPr>
        <w:fldChar w:fldCharType="end"/>
      </w:r>
    </w:p>
    <w:p w14:paraId="6D97A00B" w14:textId="63C96D82" w:rsidR="001F50C0" w:rsidRDefault="001F50C0">
      <w:pPr>
        <w:pStyle w:val="TOC2"/>
        <w:rPr>
          <w:rFonts w:asciiTheme="minorHAnsi" w:eastAsiaTheme="minorEastAsia" w:hAnsiTheme="minorHAnsi" w:cstheme="minorBidi"/>
          <w:noProof/>
          <w:sz w:val="22"/>
          <w:szCs w:val="22"/>
          <w:lang w:eastAsia="en-GB"/>
        </w:rPr>
      </w:pPr>
      <w:r>
        <w:rPr>
          <w:noProof/>
        </w:rPr>
        <w:t>5.10x</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/EARFCNList/&lt;X&gt;/GeographicalArea/Polygon/&lt;X&gt;/</w:t>
      </w:r>
      <w:r w:rsidRPr="00CB314E">
        <w:rPr>
          <w:noProof/>
          <w:lang w:val="en-US"/>
        </w:rPr>
        <w:t xml:space="preserve"> </w:t>
      </w:r>
      <w:r>
        <w:rPr>
          <w:noProof/>
        </w:rPr>
        <w:t>Coordinates/&lt;X&gt;/Longitude</w:t>
      </w:r>
      <w:r>
        <w:rPr>
          <w:noProof/>
        </w:rPr>
        <w:tab/>
      </w:r>
      <w:r>
        <w:rPr>
          <w:noProof/>
        </w:rPr>
        <w:fldChar w:fldCharType="begin" w:fldLock="1"/>
      </w:r>
      <w:r>
        <w:rPr>
          <w:noProof/>
        </w:rPr>
        <w:instrText xml:space="preserve"> PAGEREF _Toc131391329 \h </w:instrText>
      </w:r>
      <w:r>
        <w:rPr>
          <w:noProof/>
        </w:rPr>
      </w:r>
      <w:r>
        <w:rPr>
          <w:noProof/>
        </w:rPr>
        <w:fldChar w:fldCharType="separate"/>
      </w:r>
      <w:r>
        <w:rPr>
          <w:noProof/>
        </w:rPr>
        <w:t>20</w:t>
      </w:r>
      <w:r>
        <w:rPr>
          <w:noProof/>
        </w:rPr>
        <w:fldChar w:fldCharType="end"/>
      </w:r>
    </w:p>
    <w:p w14:paraId="6CE3BD48" w14:textId="5876F4D4" w:rsidR="001F50C0" w:rsidRDefault="001F50C0">
      <w:pPr>
        <w:pStyle w:val="TOC2"/>
        <w:rPr>
          <w:rFonts w:asciiTheme="minorHAnsi" w:eastAsiaTheme="minorEastAsia" w:hAnsiTheme="minorHAnsi" w:cstheme="minorBidi"/>
          <w:noProof/>
          <w:sz w:val="22"/>
          <w:szCs w:val="22"/>
          <w:lang w:eastAsia="en-GB"/>
        </w:rPr>
      </w:pPr>
      <w:r>
        <w:rPr>
          <w:noProof/>
        </w:rPr>
        <w:t>5.10y</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/RLOSPreferredPLMNList</w:t>
      </w:r>
      <w:r>
        <w:rPr>
          <w:noProof/>
        </w:rPr>
        <w:tab/>
      </w:r>
      <w:r>
        <w:rPr>
          <w:noProof/>
        </w:rPr>
        <w:fldChar w:fldCharType="begin" w:fldLock="1"/>
      </w:r>
      <w:r>
        <w:rPr>
          <w:noProof/>
        </w:rPr>
        <w:instrText xml:space="preserve"> PAGEREF _Toc131391330 \h </w:instrText>
      </w:r>
      <w:r>
        <w:rPr>
          <w:noProof/>
        </w:rPr>
      </w:r>
      <w:r>
        <w:rPr>
          <w:noProof/>
        </w:rPr>
        <w:fldChar w:fldCharType="separate"/>
      </w:r>
      <w:r>
        <w:rPr>
          <w:noProof/>
        </w:rPr>
        <w:t>20</w:t>
      </w:r>
      <w:r>
        <w:rPr>
          <w:noProof/>
        </w:rPr>
        <w:fldChar w:fldCharType="end"/>
      </w:r>
    </w:p>
    <w:p w14:paraId="77E15396" w14:textId="35BAF2C2" w:rsidR="001F50C0" w:rsidRDefault="001F50C0">
      <w:pPr>
        <w:pStyle w:val="TOC2"/>
        <w:rPr>
          <w:rFonts w:asciiTheme="minorHAnsi" w:eastAsiaTheme="minorEastAsia" w:hAnsiTheme="minorHAnsi" w:cstheme="minorBidi"/>
          <w:noProof/>
          <w:sz w:val="22"/>
          <w:szCs w:val="22"/>
          <w:lang w:eastAsia="en-GB"/>
        </w:rPr>
      </w:pPr>
      <w:r>
        <w:rPr>
          <w:noProof/>
        </w:rPr>
        <w:t>5.10z</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/RLOSPreferredPLMNList/&lt;X&gt;</w:t>
      </w:r>
      <w:r>
        <w:rPr>
          <w:noProof/>
        </w:rPr>
        <w:tab/>
      </w:r>
      <w:r>
        <w:rPr>
          <w:noProof/>
        </w:rPr>
        <w:fldChar w:fldCharType="begin" w:fldLock="1"/>
      </w:r>
      <w:r>
        <w:rPr>
          <w:noProof/>
        </w:rPr>
        <w:instrText xml:space="preserve"> PAGEREF _Toc131391331 \h </w:instrText>
      </w:r>
      <w:r>
        <w:rPr>
          <w:noProof/>
        </w:rPr>
      </w:r>
      <w:r>
        <w:rPr>
          <w:noProof/>
        </w:rPr>
        <w:fldChar w:fldCharType="separate"/>
      </w:r>
      <w:r>
        <w:rPr>
          <w:noProof/>
        </w:rPr>
        <w:t>20</w:t>
      </w:r>
      <w:r>
        <w:rPr>
          <w:noProof/>
        </w:rPr>
        <w:fldChar w:fldCharType="end"/>
      </w:r>
    </w:p>
    <w:p w14:paraId="1A509901" w14:textId="4B764709" w:rsidR="001F50C0" w:rsidRDefault="001F50C0">
      <w:pPr>
        <w:pStyle w:val="TOC2"/>
        <w:rPr>
          <w:rFonts w:asciiTheme="minorHAnsi" w:eastAsiaTheme="minorEastAsia" w:hAnsiTheme="minorHAnsi" w:cstheme="minorBidi"/>
          <w:noProof/>
          <w:sz w:val="22"/>
          <w:szCs w:val="22"/>
          <w:lang w:eastAsia="en-GB"/>
        </w:rPr>
      </w:pPr>
      <w:r>
        <w:rPr>
          <w:noProof/>
        </w:rPr>
        <w:t>5.10za</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/RLOSPreferredPLMNList/&lt;X&gt;/PLMN</w:t>
      </w:r>
      <w:r>
        <w:rPr>
          <w:noProof/>
        </w:rPr>
        <w:tab/>
      </w:r>
      <w:r>
        <w:rPr>
          <w:noProof/>
        </w:rPr>
        <w:fldChar w:fldCharType="begin" w:fldLock="1"/>
      </w:r>
      <w:r>
        <w:rPr>
          <w:noProof/>
        </w:rPr>
        <w:instrText xml:space="preserve"> PAGEREF _Toc131391332 \h </w:instrText>
      </w:r>
      <w:r>
        <w:rPr>
          <w:noProof/>
        </w:rPr>
      </w:r>
      <w:r>
        <w:rPr>
          <w:noProof/>
        </w:rPr>
        <w:fldChar w:fldCharType="separate"/>
      </w:r>
      <w:r>
        <w:rPr>
          <w:noProof/>
        </w:rPr>
        <w:t>21</w:t>
      </w:r>
      <w:r>
        <w:rPr>
          <w:noProof/>
        </w:rPr>
        <w:fldChar w:fldCharType="end"/>
      </w:r>
    </w:p>
    <w:p w14:paraId="210A8A6A" w14:textId="6A864F82" w:rsidR="001F50C0" w:rsidRDefault="001F50C0">
      <w:pPr>
        <w:pStyle w:val="TOC2"/>
        <w:rPr>
          <w:rFonts w:asciiTheme="minorHAnsi" w:eastAsiaTheme="minorEastAsia" w:hAnsiTheme="minorHAnsi" w:cstheme="minorBidi"/>
          <w:noProof/>
          <w:sz w:val="22"/>
          <w:szCs w:val="22"/>
          <w:lang w:eastAsia="en-GB"/>
        </w:rPr>
      </w:pPr>
      <w:r>
        <w:rPr>
          <w:noProof/>
        </w:rPr>
        <w:t>5.10zb</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/RLOSPreferredPLMNList/&lt;X&gt;/PLMNPriority</w:t>
      </w:r>
      <w:r>
        <w:rPr>
          <w:noProof/>
        </w:rPr>
        <w:tab/>
      </w:r>
      <w:r>
        <w:rPr>
          <w:noProof/>
        </w:rPr>
        <w:fldChar w:fldCharType="begin" w:fldLock="1"/>
      </w:r>
      <w:r>
        <w:rPr>
          <w:noProof/>
        </w:rPr>
        <w:instrText xml:space="preserve"> PAGEREF _Toc131391333 \h </w:instrText>
      </w:r>
      <w:r>
        <w:rPr>
          <w:noProof/>
        </w:rPr>
      </w:r>
      <w:r>
        <w:rPr>
          <w:noProof/>
        </w:rPr>
        <w:fldChar w:fldCharType="separate"/>
      </w:r>
      <w:r>
        <w:rPr>
          <w:noProof/>
        </w:rPr>
        <w:t>21</w:t>
      </w:r>
      <w:r>
        <w:rPr>
          <w:noProof/>
        </w:rPr>
        <w:fldChar w:fldCharType="end"/>
      </w:r>
    </w:p>
    <w:p w14:paraId="2C6CD030" w14:textId="25C7BF77" w:rsidR="001F50C0" w:rsidRDefault="001F50C0">
      <w:pPr>
        <w:pStyle w:val="TOC2"/>
        <w:rPr>
          <w:rFonts w:asciiTheme="minorHAnsi" w:eastAsiaTheme="minorEastAsia" w:hAnsiTheme="minorHAnsi" w:cstheme="minorBidi"/>
          <w:noProof/>
          <w:sz w:val="22"/>
          <w:szCs w:val="22"/>
          <w:lang w:eastAsia="en-GB"/>
        </w:rPr>
      </w:pPr>
      <w:r>
        <w:rPr>
          <w:noProof/>
        </w:rPr>
        <w:t>5.10zc</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/MfgAssignUERadioCapId</w:t>
      </w:r>
      <w:r>
        <w:rPr>
          <w:noProof/>
        </w:rPr>
        <w:tab/>
      </w:r>
      <w:r>
        <w:rPr>
          <w:noProof/>
        </w:rPr>
        <w:fldChar w:fldCharType="begin" w:fldLock="1"/>
      </w:r>
      <w:r>
        <w:rPr>
          <w:noProof/>
        </w:rPr>
        <w:instrText xml:space="preserve"> PAGEREF _Toc131391334 \h </w:instrText>
      </w:r>
      <w:r>
        <w:rPr>
          <w:noProof/>
        </w:rPr>
      </w:r>
      <w:r>
        <w:rPr>
          <w:noProof/>
        </w:rPr>
        <w:fldChar w:fldCharType="separate"/>
      </w:r>
      <w:r>
        <w:rPr>
          <w:noProof/>
        </w:rPr>
        <w:t>21</w:t>
      </w:r>
      <w:r>
        <w:rPr>
          <w:noProof/>
        </w:rPr>
        <w:fldChar w:fldCharType="end"/>
      </w:r>
    </w:p>
    <w:p w14:paraId="657B8672" w14:textId="36D62750" w:rsidR="001F50C0" w:rsidRDefault="001F50C0">
      <w:pPr>
        <w:pStyle w:val="TOC2"/>
        <w:rPr>
          <w:rFonts w:asciiTheme="minorHAnsi" w:eastAsiaTheme="minorEastAsia" w:hAnsiTheme="minorHAnsi" w:cstheme="minorBidi"/>
          <w:noProof/>
          <w:sz w:val="22"/>
          <w:szCs w:val="22"/>
          <w:lang w:eastAsia="en-GB"/>
        </w:rPr>
      </w:pPr>
      <w:r>
        <w:rPr>
          <w:noProof/>
        </w:rPr>
        <w:t>5.10zca</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/MfgAssignUERadioCapId/VendorID</w:t>
      </w:r>
      <w:r>
        <w:rPr>
          <w:noProof/>
        </w:rPr>
        <w:tab/>
      </w:r>
      <w:r>
        <w:rPr>
          <w:noProof/>
        </w:rPr>
        <w:fldChar w:fldCharType="begin" w:fldLock="1"/>
      </w:r>
      <w:r>
        <w:rPr>
          <w:noProof/>
        </w:rPr>
        <w:instrText xml:space="preserve"> PAGEREF _Toc131391335 \h </w:instrText>
      </w:r>
      <w:r>
        <w:rPr>
          <w:noProof/>
        </w:rPr>
      </w:r>
      <w:r>
        <w:rPr>
          <w:noProof/>
        </w:rPr>
        <w:fldChar w:fldCharType="separate"/>
      </w:r>
      <w:r>
        <w:rPr>
          <w:noProof/>
        </w:rPr>
        <w:t>21</w:t>
      </w:r>
      <w:r>
        <w:rPr>
          <w:noProof/>
        </w:rPr>
        <w:fldChar w:fldCharType="end"/>
      </w:r>
    </w:p>
    <w:p w14:paraId="4EE1A86B" w14:textId="79DA1C1F" w:rsidR="001F50C0" w:rsidRDefault="001F50C0">
      <w:pPr>
        <w:pStyle w:val="TOC2"/>
        <w:rPr>
          <w:rFonts w:asciiTheme="minorHAnsi" w:eastAsiaTheme="minorEastAsia" w:hAnsiTheme="minorHAnsi" w:cstheme="minorBidi"/>
          <w:noProof/>
          <w:sz w:val="22"/>
          <w:szCs w:val="22"/>
          <w:lang w:eastAsia="en-GB"/>
        </w:rPr>
      </w:pPr>
      <w:r>
        <w:rPr>
          <w:noProof/>
        </w:rPr>
        <w:t>5.10zd</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/MfgAssignUERadioCapId/&lt;X&gt;</w:t>
      </w:r>
      <w:r>
        <w:rPr>
          <w:noProof/>
        </w:rPr>
        <w:tab/>
      </w:r>
      <w:r>
        <w:rPr>
          <w:noProof/>
        </w:rPr>
        <w:fldChar w:fldCharType="begin" w:fldLock="1"/>
      </w:r>
      <w:r>
        <w:rPr>
          <w:noProof/>
        </w:rPr>
        <w:instrText xml:space="preserve"> PAGEREF _Toc131391336 \h </w:instrText>
      </w:r>
      <w:r>
        <w:rPr>
          <w:noProof/>
        </w:rPr>
      </w:r>
      <w:r>
        <w:rPr>
          <w:noProof/>
        </w:rPr>
        <w:fldChar w:fldCharType="separate"/>
      </w:r>
      <w:r>
        <w:rPr>
          <w:noProof/>
        </w:rPr>
        <w:t>22</w:t>
      </w:r>
      <w:r>
        <w:rPr>
          <w:noProof/>
        </w:rPr>
        <w:fldChar w:fldCharType="end"/>
      </w:r>
    </w:p>
    <w:p w14:paraId="4206E504" w14:textId="68EE9696" w:rsidR="001F50C0" w:rsidRDefault="001F50C0">
      <w:pPr>
        <w:pStyle w:val="TOC2"/>
        <w:rPr>
          <w:rFonts w:asciiTheme="minorHAnsi" w:eastAsiaTheme="minorEastAsia" w:hAnsiTheme="minorHAnsi" w:cstheme="minorBidi"/>
          <w:noProof/>
          <w:sz w:val="22"/>
          <w:szCs w:val="22"/>
          <w:lang w:eastAsia="en-GB"/>
        </w:rPr>
      </w:pPr>
      <w:r w:rsidRPr="00CB314E">
        <w:rPr>
          <w:noProof/>
          <w:lang w:val="fr-FR"/>
        </w:rPr>
        <w:t>5.10ze</w:t>
      </w:r>
      <w:r>
        <w:rPr>
          <w:rFonts w:asciiTheme="minorHAnsi" w:eastAsiaTheme="minorEastAsia" w:hAnsiTheme="minorHAnsi" w:cstheme="minorBidi"/>
          <w:noProof/>
          <w:sz w:val="22"/>
          <w:szCs w:val="22"/>
          <w:lang w:eastAsia="en-GB"/>
        </w:rPr>
        <w:tab/>
      </w:r>
      <w:r w:rsidRPr="00CB314E">
        <w:rPr>
          <w:noProof/>
          <w:lang w:val="fr-FR"/>
        </w:rPr>
        <w:t>/</w:t>
      </w:r>
      <w:r w:rsidRPr="00CB314E">
        <w:rPr>
          <w:i/>
          <w:iCs/>
          <w:noProof/>
          <w:lang w:val="fr-FR"/>
        </w:rPr>
        <w:t>&lt;X&gt;</w:t>
      </w:r>
      <w:r w:rsidRPr="00CB314E">
        <w:rPr>
          <w:noProof/>
          <w:lang w:val="fr-FR"/>
        </w:rPr>
        <w:t>/MfgAssignUERadioCapId/&lt;X&gt;/RCI</w:t>
      </w:r>
      <w:r>
        <w:rPr>
          <w:noProof/>
        </w:rPr>
        <w:tab/>
      </w:r>
      <w:r>
        <w:rPr>
          <w:noProof/>
        </w:rPr>
        <w:fldChar w:fldCharType="begin" w:fldLock="1"/>
      </w:r>
      <w:r>
        <w:rPr>
          <w:noProof/>
        </w:rPr>
        <w:instrText xml:space="preserve"> PAGEREF _Toc131391337 \h </w:instrText>
      </w:r>
      <w:r>
        <w:rPr>
          <w:noProof/>
        </w:rPr>
      </w:r>
      <w:r>
        <w:rPr>
          <w:noProof/>
        </w:rPr>
        <w:fldChar w:fldCharType="separate"/>
      </w:r>
      <w:r>
        <w:rPr>
          <w:noProof/>
        </w:rPr>
        <w:t>22</w:t>
      </w:r>
      <w:r>
        <w:rPr>
          <w:noProof/>
        </w:rPr>
        <w:fldChar w:fldCharType="end"/>
      </w:r>
    </w:p>
    <w:p w14:paraId="1D8CA39F" w14:textId="3A1CCFA0" w:rsidR="001F50C0" w:rsidRDefault="001F50C0">
      <w:pPr>
        <w:pStyle w:val="TOC2"/>
        <w:rPr>
          <w:rFonts w:asciiTheme="minorHAnsi" w:eastAsiaTheme="minorEastAsia" w:hAnsiTheme="minorHAnsi" w:cstheme="minorBidi"/>
          <w:noProof/>
          <w:sz w:val="22"/>
          <w:szCs w:val="22"/>
          <w:lang w:eastAsia="en-GB"/>
        </w:rPr>
      </w:pPr>
      <w:r>
        <w:rPr>
          <w:noProof/>
        </w:rPr>
        <w:t>5.10zf</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/MfgAssignUERadioCapId/&lt;X&gt;/UERadioConfigLTE</w:t>
      </w:r>
      <w:r>
        <w:rPr>
          <w:noProof/>
        </w:rPr>
        <w:tab/>
      </w:r>
      <w:r>
        <w:rPr>
          <w:noProof/>
        </w:rPr>
        <w:fldChar w:fldCharType="begin" w:fldLock="1"/>
      </w:r>
      <w:r>
        <w:rPr>
          <w:noProof/>
        </w:rPr>
        <w:instrText xml:space="preserve"> PAGEREF _Toc131391338 \h </w:instrText>
      </w:r>
      <w:r>
        <w:rPr>
          <w:noProof/>
        </w:rPr>
      </w:r>
      <w:r>
        <w:rPr>
          <w:noProof/>
        </w:rPr>
        <w:fldChar w:fldCharType="separate"/>
      </w:r>
      <w:r>
        <w:rPr>
          <w:noProof/>
        </w:rPr>
        <w:t>22</w:t>
      </w:r>
      <w:r>
        <w:rPr>
          <w:noProof/>
        </w:rPr>
        <w:fldChar w:fldCharType="end"/>
      </w:r>
    </w:p>
    <w:p w14:paraId="376DC415" w14:textId="5CC5BBD5" w:rsidR="001F50C0" w:rsidRDefault="001F50C0">
      <w:pPr>
        <w:pStyle w:val="TOC2"/>
        <w:rPr>
          <w:rFonts w:asciiTheme="minorHAnsi" w:eastAsiaTheme="minorEastAsia" w:hAnsiTheme="minorHAnsi" w:cstheme="minorBidi"/>
          <w:noProof/>
          <w:sz w:val="22"/>
          <w:szCs w:val="22"/>
          <w:lang w:eastAsia="en-GB"/>
        </w:rPr>
      </w:pPr>
      <w:r>
        <w:rPr>
          <w:noProof/>
        </w:rPr>
        <w:lastRenderedPageBreak/>
        <w:t>5.10zg</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/MfgAssignUERadioCapId/&lt;X&gt;/UERadioConfigNR</w:t>
      </w:r>
      <w:r>
        <w:rPr>
          <w:noProof/>
        </w:rPr>
        <w:tab/>
      </w:r>
      <w:r>
        <w:rPr>
          <w:noProof/>
        </w:rPr>
        <w:fldChar w:fldCharType="begin" w:fldLock="1"/>
      </w:r>
      <w:r>
        <w:rPr>
          <w:noProof/>
        </w:rPr>
        <w:instrText xml:space="preserve"> PAGEREF _Toc131391339 \h </w:instrText>
      </w:r>
      <w:r>
        <w:rPr>
          <w:noProof/>
        </w:rPr>
      </w:r>
      <w:r>
        <w:rPr>
          <w:noProof/>
        </w:rPr>
        <w:fldChar w:fldCharType="separate"/>
      </w:r>
      <w:r>
        <w:rPr>
          <w:noProof/>
        </w:rPr>
        <w:t>22</w:t>
      </w:r>
      <w:r>
        <w:rPr>
          <w:noProof/>
        </w:rPr>
        <w:fldChar w:fldCharType="end"/>
      </w:r>
    </w:p>
    <w:p w14:paraId="090831C0" w14:textId="39F25364" w:rsidR="001F50C0" w:rsidRDefault="001F50C0">
      <w:pPr>
        <w:pStyle w:val="TOC2"/>
        <w:rPr>
          <w:rFonts w:asciiTheme="minorHAnsi" w:eastAsiaTheme="minorEastAsia" w:hAnsiTheme="minorHAnsi" w:cstheme="minorBidi"/>
          <w:noProof/>
          <w:sz w:val="22"/>
          <w:szCs w:val="22"/>
          <w:lang w:eastAsia="en-GB"/>
        </w:rPr>
      </w:pPr>
      <w:r>
        <w:rPr>
          <w:noProof/>
        </w:rPr>
        <w:t>5.10zh</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/RLOSAllowedMCCList</w:t>
      </w:r>
      <w:r>
        <w:rPr>
          <w:noProof/>
        </w:rPr>
        <w:tab/>
      </w:r>
      <w:r>
        <w:rPr>
          <w:noProof/>
        </w:rPr>
        <w:fldChar w:fldCharType="begin" w:fldLock="1"/>
      </w:r>
      <w:r>
        <w:rPr>
          <w:noProof/>
        </w:rPr>
        <w:instrText xml:space="preserve"> PAGEREF _Toc131391340 \h </w:instrText>
      </w:r>
      <w:r>
        <w:rPr>
          <w:noProof/>
        </w:rPr>
      </w:r>
      <w:r>
        <w:rPr>
          <w:noProof/>
        </w:rPr>
        <w:fldChar w:fldCharType="separate"/>
      </w:r>
      <w:r>
        <w:rPr>
          <w:noProof/>
        </w:rPr>
        <w:t>23</w:t>
      </w:r>
      <w:r>
        <w:rPr>
          <w:noProof/>
        </w:rPr>
        <w:fldChar w:fldCharType="end"/>
      </w:r>
    </w:p>
    <w:p w14:paraId="1A69373E" w14:textId="1EF39E52" w:rsidR="001F50C0" w:rsidRDefault="001F50C0">
      <w:pPr>
        <w:pStyle w:val="TOC2"/>
        <w:rPr>
          <w:rFonts w:asciiTheme="minorHAnsi" w:eastAsiaTheme="minorEastAsia" w:hAnsiTheme="minorHAnsi" w:cstheme="minorBidi"/>
          <w:noProof/>
          <w:sz w:val="22"/>
          <w:szCs w:val="22"/>
          <w:lang w:eastAsia="en-GB"/>
        </w:rPr>
      </w:pPr>
      <w:r>
        <w:rPr>
          <w:noProof/>
        </w:rPr>
        <w:t>5.10zi</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/RLOSAllowedMCCList/&lt;X&gt;</w:t>
      </w:r>
      <w:r>
        <w:rPr>
          <w:noProof/>
        </w:rPr>
        <w:tab/>
      </w:r>
      <w:r>
        <w:rPr>
          <w:noProof/>
        </w:rPr>
        <w:fldChar w:fldCharType="begin" w:fldLock="1"/>
      </w:r>
      <w:r>
        <w:rPr>
          <w:noProof/>
        </w:rPr>
        <w:instrText xml:space="preserve"> PAGEREF _Toc131391341 \h </w:instrText>
      </w:r>
      <w:r>
        <w:rPr>
          <w:noProof/>
        </w:rPr>
      </w:r>
      <w:r>
        <w:rPr>
          <w:noProof/>
        </w:rPr>
        <w:fldChar w:fldCharType="separate"/>
      </w:r>
      <w:r>
        <w:rPr>
          <w:noProof/>
        </w:rPr>
        <w:t>23</w:t>
      </w:r>
      <w:r>
        <w:rPr>
          <w:noProof/>
        </w:rPr>
        <w:fldChar w:fldCharType="end"/>
      </w:r>
    </w:p>
    <w:p w14:paraId="51790A9B" w14:textId="26D5DEA8" w:rsidR="001F50C0" w:rsidRDefault="001F50C0">
      <w:pPr>
        <w:pStyle w:val="TOC2"/>
        <w:rPr>
          <w:rFonts w:asciiTheme="minorHAnsi" w:eastAsiaTheme="minorEastAsia" w:hAnsiTheme="minorHAnsi" w:cstheme="minorBidi"/>
          <w:noProof/>
          <w:sz w:val="22"/>
          <w:szCs w:val="22"/>
          <w:lang w:eastAsia="en-GB"/>
        </w:rPr>
      </w:pPr>
      <w:r>
        <w:rPr>
          <w:noProof/>
        </w:rPr>
        <w:t>5.10zj</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/RLOSAllowedMCCList/&lt;X&gt;/MCC</w:t>
      </w:r>
      <w:r>
        <w:rPr>
          <w:noProof/>
        </w:rPr>
        <w:tab/>
      </w:r>
      <w:r>
        <w:rPr>
          <w:noProof/>
        </w:rPr>
        <w:fldChar w:fldCharType="begin" w:fldLock="1"/>
      </w:r>
      <w:r>
        <w:rPr>
          <w:noProof/>
        </w:rPr>
        <w:instrText xml:space="preserve"> PAGEREF _Toc131391342 \h </w:instrText>
      </w:r>
      <w:r>
        <w:rPr>
          <w:noProof/>
        </w:rPr>
      </w:r>
      <w:r>
        <w:rPr>
          <w:noProof/>
        </w:rPr>
        <w:fldChar w:fldCharType="separate"/>
      </w:r>
      <w:r>
        <w:rPr>
          <w:noProof/>
        </w:rPr>
        <w:t>23</w:t>
      </w:r>
      <w:r>
        <w:rPr>
          <w:noProof/>
        </w:rPr>
        <w:fldChar w:fldCharType="end"/>
      </w:r>
    </w:p>
    <w:p w14:paraId="2B98C848" w14:textId="3BEDAD5E" w:rsidR="001F50C0" w:rsidRDefault="001F50C0">
      <w:pPr>
        <w:pStyle w:val="TOC2"/>
        <w:rPr>
          <w:rFonts w:asciiTheme="minorHAnsi" w:eastAsiaTheme="minorEastAsia" w:hAnsiTheme="minorHAnsi" w:cstheme="minorBidi"/>
          <w:noProof/>
          <w:sz w:val="22"/>
          <w:szCs w:val="22"/>
          <w:lang w:eastAsia="en-GB"/>
        </w:rPr>
      </w:pPr>
      <w:r>
        <w:rPr>
          <w:noProof/>
        </w:rPr>
        <w:t>5.10zk</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/SNPN_Configuration</w:t>
      </w:r>
      <w:r>
        <w:rPr>
          <w:noProof/>
        </w:rPr>
        <w:tab/>
      </w:r>
      <w:r>
        <w:rPr>
          <w:noProof/>
        </w:rPr>
        <w:fldChar w:fldCharType="begin" w:fldLock="1"/>
      </w:r>
      <w:r>
        <w:rPr>
          <w:noProof/>
        </w:rPr>
        <w:instrText xml:space="preserve"> PAGEREF _Toc131391343 \h </w:instrText>
      </w:r>
      <w:r>
        <w:rPr>
          <w:noProof/>
        </w:rPr>
      </w:r>
      <w:r>
        <w:rPr>
          <w:noProof/>
        </w:rPr>
        <w:fldChar w:fldCharType="separate"/>
      </w:r>
      <w:r>
        <w:rPr>
          <w:noProof/>
        </w:rPr>
        <w:t>23</w:t>
      </w:r>
      <w:r>
        <w:rPr>
          <w:noProof/>
        </w:rPr>
        <w:fldChar w:fldCharType="end"/>
      </w:r>
    </w:p>
    <w:p w14:paraId="1F48422F" w14:textId="468A4AF0" w:rsidR="001F50C0" w:rsidRDefault="001F50C0">
      <w:pPr>
        <w:pStyle w:val="TOC2"/>
        <w:rPr>
          <w:rFonts w:asciiTheme="minorHAnsi" w:eastAsiaTheme="minorEastAsia" w:hAnsiTheme="minorHAnsi" w:cstheme="minorBidi"/>
          <w:noProof/>
          <w:sz w:val="22"/>
          <w:szCs w:val="22"/>
          <w:lang w:eastAsia="en-GB"/>
        </w:rPr>
      </w:pPr>
      <w:r>
        <w:rPr>
          <w:noProof/>
        </w:rPr>
        <w:t>5.10zl</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/SNPN_Configuration/&lt;X&gt;</w:t>
      </w:r>
      <w:r>
        <w:rPr>
          <w:noProof/>
        </w:rPr>
        <w:tab/>
      </w:r>
      <w:r>
        <w:rPr>
          <w:noProof/>
        </w:rPr>
        <w:fldChar w:fldCharType="begin" w:fldLock="1"/>
      </w:r>
      <w:r>
        <w:rPr>
          <w:noProof/>
        </w:rPr>
        <w:instrText xml:space="preserve"> PAGEREF _Toc131391344 \h </w:instrText>
      </w:r>
      <w:r>
        <w:rPr>
          <w:noProof/>
        </w:rPr>
      </w:r>
      <w:r>
        <w:rPr>
          <w:noProof/>
        </w:rPr>
        <w:fldChar w:fldCharType="separate"/>
      </w:r>
      <w:r>
        <w:rPr>
          <w:noProof/>
        </w:rPr>
        <w:t>23</w:t>
      </w:r>
      <w:r>
        <w:rPr>
          <w:noProof/>
        </w:rPr>
        <w:fldChar w:fldCharType="end"/>
      </w:r>
    </w:p>
    <w:p w14:paraId="321FB840" w14:textId="2983B36F" w:rsidR="001F50C0" w:rsidRDefault="001F50C0">
      <w:pPr>
        <w:pStyle w:val="TOC2"/>
        <w:rPr>
          <w:rFonts w:asciiTheme="minorHAnsi" w:eastAsiaTheme="minorEastAsia" w:hAnsiTheme="minorHAnsi" w:cstheme="minorBidi"/>
          <w:noProof/>
          <w:sz w:val="22"/>
          <w:szCs w:val="22"/>
          <w:lang w:eastAsia="en-GB"/>
        </w:rPr>
      </w:pPr>
      <w:r>
        <w:rPr>
          <w:noProof/>
        </w:rPr>
        <w:t>5.10zm</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/SNPN_Configuration/&lt;X&gt;/SNPN_identifier</w:t>
      </w:r>
      <w:r>
        <w:rPr>
          <w:noProof/>
        </w:rPr>
        <w:tab/>
      </w:r>
      <w:r>
        <w:rPr>
          <w:noProof/>
        </w:rPr>
        <w:fldChar w:fldCharType="begin" w:fldLock="1"/>
      </w:r>
      <w:r>
        <w:rPr>
          <w:noProof/>
        </w:rPr>
        <w:instrText xml:space="preserve"> PAGEREF _Toc131391345 \h </w:instrText>
      </w:r>
      <w:r>
        <w:rPr>
          <w:noProof/>
        </w:rPr>
      </w:r>
      <w:r>
        <w:rPr>
          <w:noProof/>
        </w:rPr>
        <w:fldChar w:fldCharType="separate"/>
      </w:r>
      <w:r>
        <w:rPr>
          <w:noProof/>
        </w:rPr>
        <w:t>24</w:t>
      </w:r>
      <w:r>
        <w:rPr>
          <w:noProof/>
        </w:rPr>
        <w:fldChar w:fldCharType="end"/>
      </w:r>
    </w:p>
    <w:p w14:paraId="05EC4B6A" w14:textId="7188EEFE" w:rsidR="001F50C0" w:rsidRDefault="001F50C0">
      <w:pPr>
        <w:pStyle w:val="TOC2"/>
        <w:rPr>
          <w:rFonts w:asciiTheme="minorHAnsi" w:eastAsiaTheme="minorEastAsia" w:hAnsiTheme="minorHAnsi" w:cstheme="minorBidi"/>
          <w:noProof/>
          <w:sz w:val="22"/>
          <w:szCs w:val="22"/>
          <w:lang w:eastAsia="en-GB"/>
        </w:rPr>
      </w:pPr>
      <w:r>
        <w:rPr>
          <w:noProof/>
        </w:rPr>
        <w:t>5.10zn</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/SNPN_Configuration/&lt;X&gt;/3GPP_PS_data_off</w:t>
      </w:r>
      <w:r>
        <w:rPr>
          <w:noProof/>
        </w:rPr>
        <w:tab/>
      </w:r>
      <w:r>
        <w:rPr>
          <w:noProof/>
        </w:rPr>
        <w:fldChar w:fldCharType="begin" w:fldLock="1"/>
      </w:r>
      <w:r>
        <w:rPr>
          <w:noProof/>
        </w:rPr>
        <w:instrText xml:space="preserve"> PAGEREF _Toc131391346 \h </w:instrText>
      </w:r>
      <w:r>
        <w:rPr>
          <w:noProof/>
        </w:rPr>
      </w:r>
      <w:r>
        <w:rPr>
          <w:noProof/>
        </w:rPr>
        <w:fldChar w:fldCharType="separate"/>
      </w:r>
      <w:r>
        <w:rPr>
          <w:noProof/>
        </w:rPr>
        <w:t>24</w:t>
      </w:r>
      <w:r>
        <w:rPr>
          <w:noProof/>
        </w:rPr>
        <w:fldChar w:fldCharType="end"/>
      </w:r>
    </w:p>
    <w:p w14:paraId="5515E504" w14:textId="16442423" w:rsidR="001F50C0" w:rsidRDefault="001F50C0">
      <w:pPr>
        <w:pStyle w:val="TOC2"/>
        <w:rPr>
          <w:rFonts w:asciiTheme="minorHAnsi" w:eastAsiaTheme="minorEastAsia" w:hAnsiTheme="minorHAnsi" w:cstheme="minorBidi"/>
          <w:noProof/>
          <w:sz w:val="22"/>
          <w:szCs w:val="22"/>
          <w:lang w:eastAsia="en-GB"/>
        </w:rPr>
      </w:pPr>
      <w:r>
        <w:rPr>
          <w:noProof/>
        </w:rPr>
        <w:t>5.10zo</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_Toc131391347 \h </w:instrText>
      </w:r>
      <w:r>
        <w:rPr>
          <w:noProof/>
        </w:rPr>
      </w:r>
      <w:r>
        <w:rPr>
          <w:noProof/>
        </w:rPr>
        <w:fldChar w:fldCharType="separate"/>
      </w:r>
      <w:r>
        <w:rPr>
          <w:noProof/>
        </w:rPr>
        <w:t>24</w:t>
      </w:r>
      <w:r>
        <w:rPr>
          <w:noProof/>
        </w:rPr>
        <w:fldChar w:fldCharType="end"/>
      </w:r>
    </w:p>
    <w:p w14:paraId="43FFBD8B" w14:textId="181B7804" w:rsidR="001F50C0" w:rsidRDefault="001F50C0">
      <w:pPr>
        <w:pStyle w:val="TOC2"/>
        <w:rPr>
          <w:rFonts w:asciiTheme="minorHAnsi" w:eastAsiaTheme="minorEastAsia" w:hAnsiTheme="minorHAnsi" w:cstheme="minorBidi"/>
          <w:noProof/>
          <w:sz w:val="22"/>
          <w:szCs w:val="22"/>
          <w:lang w:eastAsia="en-GB"/>
        </w:rPr>
      </w:pPr>
      <w:r>
        <w:rPr>
          <w:noProof/>
        </w:rPr>
        <w:t>5.10zp</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_Toc131391348 \h </w:instrText>
      </w:r>
      <w:r>
        <w:rPr>
          <w:noProof/>
        </w:rPr>
      </w:r>
      <w:r>
        <w:rPr>
          <w:noProof/>
        </w:rPr>
        <w:fldChar w:fldCharType="separate"/>
      </w:r>
      <w:r>
        <w:rPr>
          <w:noProof/>
        </w:rPr>
        <w:t>25</w:t>
      </w:r>
      <w:r>
        <w:rPr>
          <w:noProof/>
        </w:rPr>
        <w:fldChar w:fldCharType="end"/>
      </w:r>
    </w:p>
    <w:p w14:paraId="45175756" w14:textId="3478BD11" w:rsidR="001F50C0" w:rsidRDefault="001F50C0">
      <w:pPr>
        <w:pStyle w:val="TOC2"/>
        <w:rPr>
          <w:rFonts w:asciiTheme="minorHAnsi" w:eastAsiaTheme="minorEastAsia" w:hAnsiTheme="minorHAnsi" w:cstheme="minorBidi"/>
          <w:noProof/>
          <w:sz w:val="22"/>
          <w:szCs w:val="22"/>
          <w:lang w:eastAsia="en-GB"/>
        </w:rPr>
      </w:pPr>
      <w:r>
        <w:rPr>
          <w:noProof/>
        </w:rPr>
        <w:t>5.10zq</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_Toc131391349 \h </w:instrText>
      </w:r>
      <w:r>
        <w:rPr>
          <w:noProof/>
        </w:rPr>
      </w:r>
      <w:r>
        <w:rPr>
          <w:noProof/>
        </w:rPr>
        <w:fldChar w:fldCharType="separate"/>
      </w:r>
      <w:r>
        <w:rPr>
          <w:noProof/>
        </w:rPr>
        <w:t>25</w:t>
      </w:r>
      <w:r>
        <w:rPr>
          <w:noProof/>
        </w:rPr>
        <w:fldChar w:fldCharType="end"/>
      </w:r>
    </w:p>
    <w:p w14:paraId="2B7E4FEA" w14:textId="009A2DF7" w:rsidR="001F50C0" w:rsidRDefault="001F50C0">
      <w:pPr>
        <w:pStyle w:val="TOC2"/>
        <w:rPr>
          <w:rFonts w:asciiTheme="minorHAnsi" w:eastAsiaTheme="minorEastAsia" w:hAnsiTheme="minorHAnsi" w:cstheme="minorBidi"/>
          <w:noProof/>
          <w:sz w:val="22"/>
          <w:szCs w:val="22"/>
          <w:lang w:eastAsia="en-GB"/>
        </w:rPr>
      </w:pPr>
      <w:r>
        <w:rPr>
          <w:noProof/>
        </w:rPr>
        <w:t>5.10zr</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w:t>
      </w:r>
      <w:r>
        <w:rPr>
          <w:noProof/>
        </w:rPr>
        <w:t>SNPN_Configuration/&lt;X&gt;/</w:t>
      </w:r>
      <w:r w:rsidRPr="00CB314E">
        <w:rPr>
          <w:iCs/>
          <w:noProof/>
        </w:rPr>
        <w:t>SM_RetryWaitTime</w:t>
      </w:r>
      <w:r>
        <w:rPr>
          <w:noProof/>
        </w:rPr>
        <w:tab/>
      </w:r>
      <w:r>
        <w:rPr>
          <w:noProof/>
        </w:rPr>
        <w:fldChar w:fldCharType="begin" w:fldLock="1"/>
      </w:r>
      <w:r>
        <w:rPr>
          <w:noProof/>
        </w:rPr>
        <w:instrText xml:space="preserve"> PAGEREF _Toc131391350 \h </w:instrText>
      </w:r>
      <w:r>
        <w:rPr>
          <w:noProof/>
        </w:rPr>
      </w:r>
      <w:r>
        <w:rPr>
          <w:noProof/>
        </w:rPr>
        <w:fldChar w:fldCharType="separate"/>
      </w:r>
      <w:r>
        <w:rPr>
          <w:noProof/>
        </w:rPr>
        <w:t>25</w:t>
      </w:r>
      <w:r>
        <w:rPr>
          <w:noProof/>
        </w:rPr>
        <w:fldChar w:fldCharType="end"/>
      </w:r>
    </w:p>
    <w:p w14:paraId="27CC9D66" w14:textId="28B054AD" w:rsidR="001F50C0" w:rsidRDefault="001F50C0">
      <w:pPr>
        <w:pStyle w:val="TOC2"/>
        <w:rPr>
          <w:rFonts w:asciiTheme="minorHAnsi" w:eastAsiaTheme="minorEastAsia" w:hAnsiTheme="minorHAnsi" w:cstheme="minorBidi"/>
          <w:noProof/>
          <w:sz w:val="22"/>
          <w:szCs w:val="22"/>
          <w:lang w:eastAsia="en-GB"/>
        </w:rPr>
      </w:pPr>
      <w:r>
        <w:rPr>
          <w:noProof/>
        </w:rPr>
        <w:t>5.10zs</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w:t>
      </w:r>
      <w:r>
        <w:rPr>
          <w:noProof/>
        </w:rPr>
        <w:t>SNPN_Configuration/&lt;X&gt;/</w:t>
      </w:r>
      <w:r w:rsidRPr="00CB314E">
        <w:rPr>
          <w:iCs/>
          <w:noProof/>
        </w:rPr>
        <w:t>Timer_T3245_Behaviour</w:t>
      </w:r>
      <w:r>
        <w:rPr>
          <w:noProof/>
        </w:rPr>
        <w:tab/>
      </w:r>
      <w:r>
        <w:rPr>
          <w:noProof/>
        </w:rPr>
        <w:fldChar w:fldCharType="begin" w:fldLock="1"/>
      </w:r>
      <w:r>
        <w:rPr>
          <w:noProof/>
        </w:rPr>
        <w:instrText xml:space="preserve"> PAGEREF _Toc131391351 \h </w:instrText>
      </w:r>
      <w:r>
        <w:rPr>
          <w:noProof/>
        </w:rPr>
      </w:r>
      <w:r>
        <w:rPr>
          <w:noProof/>
        </w:rPr>
        <w:fldChar w:fldCharType="separate"/>
      </w:r>
      <w:r>
        <w:rPr>
          <w:noProof/>
        </w:rPr>
        <w:t>25</w:t>
      </w:r>
      <w:r>
        <w:rPr>
          <w:noProof/>
        </w:rPr>
        <w:fldChar w:fldCharType="end"/>
      </w:r>
    </w:p>
    <w:p w14:paraId="6FBF2047" w14:textId="4ABA624D" w:rsidR="001F50C0" w:rsidRDefault="001F50C0">
      <w:pPr>
        <w:pStyle w:val="TOC2"/>
        <w:rPr>
          <w:rFonts w:asciiTheme="minorHAnsi" w:eastAsiaTheme="minorEastAsia" w:hAnsiTheme="minorHAnsi" w:cstheme="minorBidi"/>
          <w:noProof/>
          <w:sz w:val="22"/>
          <w:szCs w:val="22"/>
          <w:lang w:eastAsia="en-GB"/>
        </w:rPr>
      </w:pPr>
      <w:r>
        <w:rPr>
          <w:noProof/>
        </w:rPr>
        <w:t>5.10zt</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_Toc131391352 \h </w:instrText>
      </w:r>
      <w:r>
        <w:rPr>
          <w:noProof/>
        </w:rPr>
      </w:r>
      <w:r>
        <w:rPr>
          <w:noProof/>
        </w:rPr>
        <w:fldChar w:fldCharType="separate"/>
      </w:r>
      <w:r>
        <w:rPr>
          <w:noProof/>
        </w:rPr>
        <w:t>26</w:t>
      </w:r>
      <w:r>
        <w:rPr>
          <w:noProof/>
        </w:rPr>
        <w:fldChar w:fldCharType="end"/>
      </w:r>
    </w:p>
    <w:p w14:paraId="124635E9" w14:textId="21465ED5" w:rsidR="001F50C0" w:rsidRDefault="001F50C0">
      <w:pPr>
        <w:pStyle w:val="TOC2"/>
        <w:rPr>
          <w:rFonts w:asciiTheme="minorHAnsi" w:eastAsiaTheme="minorEastAsia" w:hAnsiTheme="minorHAnsi" w:cstheme="minorBidi"/>
          <w:noProof/>
          <w:sz w:val="22"/>
          <w:szCs w:val="22"/>
          <w:lang w:eastAsia="en-GB"/>
        </w:rPr>
      </w:pPr>
      <w:r>
        <w:rPr>
          <w:noProof/>
        </w:rPr>
        <w:t>5.10zu</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_Toc131391353 \h </w:instrText>
      </w:r>
      <w:r>
        <w:rPr>
          <w:noProof/>
        </w:rPr>
      </w:r>
      <w:r>
        <w:rPr>
          <w:noProof/>
        </w:rPr>
        <w:fldChar w:fldCharType="separate"/>
      </w:r>
      <w:r>
        <w:rPr>
          <w:noProof/>
        </w:rPr>
        <w:t>26</w:t>
      </w:r>
      <w:r>
        <w:rPr>
          <w:noProof/>
        </w:rPr>
        <w:fldChar w:fldCharType="end"/>
      </w:r>
    </w:p>
    <w:p w14:paraId="2A8EF7B3" w14:textId="41ABAB26" w:rsidR="001F50C0" w:rsidRDefault="001F50C0">
      <w:pPr>
        <w:pStyle w:val="TOC2"/>
        <w:rPr>
          <w:rFonts w:asciiTheme="minorHAnsi" w:eastAsiaTheme="minorEastAsia" w:hAnsiTheme="minorHAnsi" w:cstheme="minorBidi"/>
          <w:noProof/>
          <w:sz w:val="22"/>
          <w:szCs w:val="22"/>
          <w:lang w:eastAsia="en-GB"/>
        </w:rPr>
      </w:pPr>
      <w:r>
        <w:rPr>
          <w:noProof/>
        </w:rPr>
        <w:t>5.10zv</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_Toc131391354 \h </w:instrText>
      </w:r>
      <w:r>
        <w:rPr>
          <w:noProof/>
        </w:rPr>
      </w:r>
      <w:r>
        <w:rPr>
          <w:noProof/>
        </w:rPr>
        <w:fldChar w:fldCharType="separate"/>
      </w:r>
      <w:r>
        <w:rPr>
          <w:noProof/>
        </w:rPr>
        <w:t>26</w:t>
      </w:r>
      <w:r>
        <w:rPr>
          <w:noProof/>
        </w:rPr>
        <w:fldChar w:fldCharType="end"/>
      </w:r>
    </w:p>
    <w:p w14:paraId="49C14F84" w14:textId="55064105" w:rsidR="001F50C0" w:rsidRDefault="001F50C0">
      <w:pPr>
        <w:pStyle w:val="TOC2"/>
        <w:rPr>
          <w:rFonts w:asciiTheme="minorHAnsi" w:eastAsiaTheme="minorEastAsia" w:hAnsiTheme="minorHAnsi" w:cstheme="minorBidi"/>
          <w:noProof/>
          <w:sz w:val="22"/>
          <w:szCs w:val="22"/>
          <w:lang w:eastAsia="en-GB"/>
        </w:rPr>
      </w:pPr>
      <w:r>
        <w:rPr>
          <w:noProof/>
        </w:rPr>
        <w:t>5.10zw</w:t>
      </w:r>
      <w:r>
        <w:rPr>
          <w:rFonts w:asciiTheme="minorHAnsi" w:eastAsiaTheme="minorEastAsia" w:hAnsiTheme="minorHAnsi" w:cstheme="minorBidi"/>
          <w:noProof/>
          <w:sz w:val="22"/>
          <w:szCs w:val="22"/>
          <w:lang w:eastAsia="en-GB"/>
        </w:rPr>
        <w:tab/>
      </w:r>
      <w:r w:rsidRPr="00CB314E">
        <w:rPr>
          <w:i/>
          <w:iCs/>
          <w:noProof/>
        </w:rPr>
        <w:t>&lt;X&gt;</w:t>
      </w:r>
      <w:r w:rsidRPr="00CB314E">
        <w:rPr>
          <w:iCs/>
          <w:noProof/>
        </w:rPr>
        <w:t>/NoEUTRADisablingIn5GS</w:t>
      </w:r>
      <w:r>
        <w:rPr>
          <w:noProof/>
        </w:rPr>
        <w:tab/>
      </w:r>
      <w:r>
        <w:rPr>
          <w:noProof/>
        </w:rPr>
        <w:fldChar w:fldCharType="begin" w:fldLock="1"/>
      </w:r>
      <w:r>
        <w:rPr>
          <w:noProof/>
        </w:rPr>
        <w:instrText xml:space="preserve"> PAGEREF _Toc131391355 \h </w:instrText>
      </w:r>
      <w:r>
        <w:rPr>
          <w:noProof/>
        </w:rPr>
      </w:r>
      <w:r>
        <w:rPr>
          <w:noProof/>
        </w:rPr>
        <w:fldChar w:fldCharType="separate"/>
      </w:r>
      <w:r>
        <w:rPr>
          <w:noProof/>
        </w:rPr>
        <w:t>27</w:t>
      </w:r>
      <w:r>
        <w:rPr>
          <w:noProof/>
        </w:rPr>
        <w:fldChar w:fldCharType="end"/>
      </w:r>
    </w:p>
    <w:p w14:paraId="18144B5B" w14:textId="65BC9739" w:rsidR="001F50C0" w:rsidRDefault="001F50C0">
      <w:pPr>
        <w:pStyle w:val="TOC2"/>
        <w:rPr>
          <w:rFonts w:asciiTheme="minorHAnsi" w:eastAsiaTheme="minorEastAsia" w:hAnsiTheme="minorHAnsi" w:cstheme="minorBidi"/>
          <w:noProof/>
          <w:sz w:val="22"/>
          <w:szCs w:val="22"/>
          <w:lang w:eastAsia="en-GB"/>
        </w:rPr>
      </w:pPr>
      <w:r>
        <w:rPr>
          <w:noProof/>
        </w:rPr>
        <w:t>5.10zx</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 Re_enable_N1_upon_reattach</w:t>
      </w:r>
      <w:r>
        <w:rPr>
          <w:noProof/>
        </w:rPr>
        <w:tab/>
      </w:r>
      <w:r>
        <w:rPr>
          <w:noProof/>
        </w:rPr>
        <w:fldChar w:fldCharType="begin" w:fldLock="1"/>
      </w:r>
      <w:r>
        <w:rPr>
          <w:noProof/>
        </w:rPr>
        <w:instrText xml:space="preserve"> PAGEREF _Toc131391356 \h </w:instrText>
      </w:r>
      <w:r>
        <w:rPr>
          <w:noProof/>
        </w:rPr>
      </w:r>
      <w:r>
        <w:rPr>
          <w:noProof/>
        </w:rPr>
        <w:fldChar w:fldCharType="separate"/>
      </w:r>
      <w:r>
        <w:rPr>
          <w:noProof/>
        </w:rPr>
        <w:t>27</w:t>
      </w:r>
      <w:r>
        <w:rPr>
          <w:noProof/>
        </w:rPr>
        <w:fldChar w:fldCharType="end"/>
      </w:r>
    </w:p>
    <w:p w14:paraId="5D9B91B6" w14:textId="4CF41262" w:rsidR="001F50C0" w:rsidRDefault="001F50C0">
      <w:pPr>
        <w:pStyle w:val="TOC2"/>
        <w:rPr>
          <w:rFonts w:asciiTheme="minorHAnsi" w:eastAsiaTheme="minorEastAsia" w:hAnsiTheme="minorHAnsi" w:cstheme="minorBidi"/>
          <w:noProof/>
          <w:sz w:val="22"/>
          <w:szCs w:val="22"/>
          <w:lang w:eastAsia="en-GB"/>
        </w:rPr>
      </w:pPr>
      <w:r>
        <w:rPr>
          <w:noProof/>
        </w:rPr>
        <w:t>5.10zy</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w:t>
      </w:r>
      <w:r w:rsidRPr="00CB314E">
        <w:rPr>
          <w:iCs/>
          <w:noProof/>
        </w:rPr>
        <w:t>CustomLLFailureRetry</w:t>
      </w:r>
      <w:r>
        <w:rPr>
          <w:noProof/>
        </w:rPr>
        <w:tab/>
      </w:r>
      <w:r>
        <w:rPr>
          <w:noProof/>
        </w:rPr>
        <w:fldChar w:fldCharType="begin" w:fldLock="1"/>
      </w:r>
      <w:r>
        <w:rPr>
          <w:noProof/>
        </w:rPr>
        <w:instrText xml:space="preserve"> PAGEREF _Toc131391357 \h </w:instrText>
      </w:r>
      <w:r>
        <w:rPr>
          <w:noProof/>
        </w:rPr>
      </w:r>
      <w:r>
        <w:rPr>
          <w:noProof/>
        </w:rPr>
        <w:fldChar w:fldCharType="separate"/>
      </w:r>
      <w:r>
        <w:rPr>
          <w:noProof/>
        </w:rPr>
        <w:t>27</w:t>
      </w:r>
      <w:r>
        <w:rPr>
          <w:noProof/>
        </w:rPr>
        <w:fldChar w:fldCharType="end"/>
      </w:r>
    </w:p>
    <w:p w14:paraId="3431E10A" w14:textId="39B7E773" w:rsidR="001F50C0" w:rsidRDefault="001F50C0">
      <w:pPr>
        <w:pStyle w:val="TOC2"/>
        <w:rPr>
          <w:rFonts w:asciiTheme="minorHAnsi" w:eastAsiaTheme="minorEastAsia" w:hAnsiTheme="minorHAnsi" w:cstheme="minorBidi"/>
          <w:noProof/>
          <w:sz w:val="22"/>
          <w:szCs w:val="22"/>
          <w:lang w:eastAsia="en-GB"/>
        </w:rPr>
      </w:pPr>
      <w:r>
        <w:rPr>
          <w:noProof/>
        </w:rPr>
        <w:t>5.10zz</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w:t>
      </w:r>
      <w:r w:rsidRPr="00CB314E">
        <w:rPr>
          <w:iCs/>
          <w:noProof/>
        </w:rPr>
        <w:t xml:space="preserve"> CustomLLFailureRetry</w:t>
      </w:r>
      <w:r>
        <w:rPr>
          <w:noProof/>
        </w:rPr>
        <w:t>/MinRetryTimer</w:t>
      </w:r>
      <w:r>
        <w:rPr>
          <w:noProof/>
        </w:rPr>
        <w:tab/>
      </w:r>
      <w:r>
        <w:rPr>
          <w:noProof/>
        </w:rPr>
        <w:fldChar w:fldCharType="begin" w:fldLock="1"/>
      </w:r>
      <w:r>
        <w:rPr>
          <w:noProof/>
        </w:rPr>
        <w:instrText xml:space="preserve"> PAGEREF _Toc131391358 \h </w:instrText>
      </w:r>
      <w:r>
        <w:rPr>
          <w:noProof/>
        </w:rPr>
      </w:r>
      <w:r>
        <w:rPr>
          <w:noProof/>
        </w:rPr>
        <w:fldChar w:fldCharType="separate"/>
      </w:r>
      <w:r>
        <w:rPr>
          <w:noProof/>
        </w:rPr>
        <w:t>28</w:t>
      </w:r>
      <w:r>
        <w:rPr>
          <w:noProof/>
        </w:rPr>
        <w:fldChar w:fldCharType="end"/>
      </w:r>
    </w:p>
    <w:p w14:paraId="78930203" w14:textId="695C5316" w:rsidR="001F50C0" w:rsidRDefault="001F50C0">
      <w:pPr>
        <w:pStyle w:val="TOC2"/>
        <w:rPr>
          <w:rFonts w:asciiTheme="minorHAnsi" w:eastAsiaTheme="minorEastAsia" w:hAnsiTheme="minorHAnsi" w:cstheme="minorBidi"/>
          <w:noProof/>
          <w:sz w:val="22"/>
          <w:szCs w:val="22"/>
          <w:lang w:eastAsia="en-GB"/>
        </w:rPr>
      </w:pPr>
      <w:r>
        <w:rPr>
          <w:noProof/>
        </w:rPr>
        <w:t>5.10zz1</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w:t>
      </w:r>
      <w:r w:rsidRPr="00CB314E">
        <w:rPr>
          <w:iCs/>
          <w:noProof/>
        </w:rPr>
        <w:t xml:space="preserve"> CustomLLFailureRetry</w:t>
      </w:r>
      <w:r>
        <w:rPr>
          <w:noProof/>
        </w:rPr>
        <w:t>/MaxRetryTimer</w:t>
      </w:r>
      <w:r>
        <w:rPr>
          <w:noProof/>
        </w:rPr>
        <w:tab/>
      </w:r>
      <w:r>
        <w:rPr>
          <w:noProof/>
        </w:rPr>
        <w:fldChar w:fldCharType="begin" w:fldLock="1"/>
      </w:r>
      <w:r>
        <w:rPr>
          <w:noProof/>
        </w:rPr>
        <w:instrText xml:space="preserve"> PAGEREF _Toc131391359 \h </w:instrText>
      </w:r>
      <w:r>
        <w:rPr>
          <w:noProof/>
        </w:rPr>
      </w:r>
      <w:r>
        <w:rPr>
          <w:noProof/>
        </w:rPr>
        <w:fldChar w:fldCharType="separate"/>
      </w:r>
      <w:r>
        <w:rPr>
          <w:noProof/>
        </w:rPr>
        <w:t>28</w:t>
      </w:r>
      <w:r>
        <w:rPr>
          <w:noProof/>
        </w:rPr>
        <w:fldChar w:fldCharType="end"/>
      </w:r>
    </w:p>
    <w:p w14:paraId="3AC134EF" w14:textId="3DB658EE" w:rsidR="001F50C0" w:rsidRDefault="001F50C0">
      <w:pPr>
        <w:pStyle w:val="TOC2"/>
        <w:rPr>
          <w:rFonts w:asciiTheme="minorHAnsi" w:eastAsiaTheme="minorEastAsia" w:hAnsiTheme="minorHAnsi" w:cstheme="minorBidi"/>
          <w:noProof/>
          <w:sz w:val="22"/>
          <w:szCs w:val="22"/>
          <w:lang w:eastAsia="en-GB"/>
        </w:rPr>
      </w:pPr>
      <w:r>
        <w:rPr>
          <w:noProof/>
        </w:rPr>
        <w:t>5.10zz2</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w:t>
      </w:r>
      <w:r w:rsidRPr="00CB314E">
        <w:rPr>
          <w:iCs/>
          <w:noProof/>
        </w:rPr>
        <w:t xml:space="preserve"> CustomLLFailureRetry</w:t>
      </w:r>
      <w:r>
        <w:rPr>
          <w:noProof/>
        </w:rPr>
        <w:t>/MaxMinRetry</w:t>
      </w:r>
      <w:r>
        <w:rPr>
          <w:noProof/>
        </w:rPr>
        <w:tab/>
      </w:r>
      <w:r>
        <w:rPr>
          <w:noProof/>
        </w:rPr>
        <w:fldChar w:fldCharType="begin" w:fldLock="1"/>
      </w:r>
      <w:r>
        <w:rPr>
          <w:noProof/>
        </w:rPr>
        <w:instrText xml:space="preserve"> PAGEREF _Toc131391360 \h </w:instrText>
      </w:r>
      <w:r>
        <w:rPr>
          <w:noProof/>
        </w:rPr>
      </w:r>
      <w:r>
        <w:rPr>
          <w:noProof/>
        </w:rPr>
        <w:fldChar w:fldCharType="separate"/>
      </w:r>
      <w:r>
        <w:rPr>
          <w:noProof/>
        </w:rPr>
        <w:t>28</w:t>
      </w:r>
      <w:r>
        <w:rPr>
          <w:noProof/>
        </w:rPr>
        <w:fldChar w:fldCharType="end"/>
      </w:r>
    </w:p>
    <w:p w14:paraId="21189ACE" w14:textId="5A703059" w:rsidR="001F50C0" w:rsidRDefault="001F50C0">
      <w:pPr>
        <w:pStyle w:val="TOC2"/>
        <w:rPr>
          <w:rFonts w:asciiTheme="minorHAnsi" w:eastAsiaTheme="minorEastAsia" w:hAnsiTheme="minorHAnsi" w:cstheme="minorBidi"/>
          <w:noProof/>
          <w:sz w:val="22"/>
          <w:szCs w:val="22"/>
          <w:lang w:eastAsia="en-GB"/>
        </w:rPr>
      </w:pPr>
      <w:r>
        <w:rPr>
          <w:noProof/>
        </w:rPr>
        <w:t>5.10zz3</w:t>
      </w:r>
      <w:r>
        <w:rPr>
          <w:rFonts w:asciiTheme="minorHAnsi" w:eastAsiaTheme="minorEastAsia" w:hAnsiTheme="minorHAnsi" w:cstheme="minorBidi"/>
          <w:noProof/>
          <w:sz w:val="22"/>
          <w:szCs w:val="22"/>
          <w:lang w:eastAsia="en-GB"/>
        </w:rPr>
        <w:tab/>
      </w:r>
      <w:r>
        <w:rPr>
          <w:noProof/>
        </w:rPr>
        <w:t>/</w:t>
      </w:r>
      <w:r w:rsidRPr="00CB314E">
        <w:rPr>
          <w:i/>
          <w:iCs/>
          <w:noProof/>
        </w:rPr>
        <w:t>&lt;X&gt;</w:t>
      </w:r>
      <w:r>
        <w:rPr>
          <w:noProof/>
        </w:rPr>
        <w:t>/UE_using_SENSE</w:t>
      </w:r>
      <w:r>
        <w:rPr>
          <w:noProof/>
        </w:rPr>
        <w:tab/>
      </w:r>
      <w:r>
        <w:rPr>
          <w:noProof/>
        </w:rPr>
        <w:fldChar w:fldCharType="begin" w:fldLock="1"/>
      </w:r>
      <w:r>
        <w:rPr>
          <w:noProof/>
        </w:rPr>
        <w:instrText xml:space="preserve"> PAGEREF _Toc131391361 \h </w:instrText>
      </w:r>
      <w:r>
        <w:rPr>
          <w:noProof/>
        </w:rPr>
      </w:r>
      <w:r>
        <w:rPr>
          <w:noProof/>
        </w:rPr>
        <w:fldChar w:fldCharType="separate"/>
      </w:r>
      <w:r>
        <w:rPr>
          <w:noProof/>
        </w:rPr>
        <w:t>28</w:t>
      </w:r>
      <w:r>
        <w:rPr>
          <w:noProof/>
        </w:rPr>
        <w:fldChar w:fldCharType="end"/>
      </w:r>
    </w:p>
    <w:p w14:paraId="47F78C7B" w14:textId="0BC97C3F" w:rsidR="001F50C0" w:rsidRDefault="001F50C0">
      <w:pPr>
        <w:pStyle w:val="TOC2"/>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CB314E">
        <w:rPr>
          <w:i/>
          <w:iCs/>
          <w:noProof/>
        </w:rPr>
        <w:t>&lt;X&gt;</w:t>
      </w:r>
      <w:r>
        <w:rPr>
          <w:noProof/>
        </w:rPr>
        <w:t>/Ext</w:t>
      </w:r>
      <w:r>
        <w:rPr>
          <w:noProof/>
        </w:rPr>
        <w:tab/>
      </w:r>
      <w:r>
        <w:rPr>
          <w:noProof/>
        </w:rPr>
        <w:fldChar w:fldCharType="begin" w:fldLock="1"/>
      </w:r>
      <w:r>
        <w:rPr>
          <w:noProof/>
        </w:rPr>
        <w:instrText xml:space="preserve"> PAGEREF _Toc131391362 \h </w:instrText>
      </w:r>
      <w:r>
        <w:rPr>
          <w:noProof/>
        </w:rPr>
      </w:r>
      <w:r>
        <w:rPr>
          <w:noProof/>
        </w:rPr>
        <w:fldChar w:fldCharType="separate"/>
      </w:r>
      <w:r>
        <w:rPr>
          <w:noProof/>
        </w:rPr>
        <w:t>29</w:t>
      </w:r>
      <w:r>
        <w:rPr>
          <w:noProof/>
        </w:rPr>
        <w:fldChar w:fldCharType="end"/>
      </w:r>
    </w:p>
    <w:p w14:paraId="7ED514A2" w14:textId="68CD5FCB" w:rsidR="001F50C0" w:rsidRDefault="001F50C0" w:rsidP="001F50C0">
      <w:pPr>
        <w:pStyle w:val="TOC8"/>
        <w:rPr>
          <w:rFonts w:asciiTheme="minorHAnsi" w:eastAsiaTheme="minorEastAsia" w:hAnsiTheme="minorHAnsi" w:cstheme="minorBidi"/>
          <w:b w:val="0"/>
          <w:noProof/>
          <w:szCs w:val="22"/>
          <w:lang w:eastAsia="en-GB"/>
        </w:rPr>
      </w:pPr>
      <w:r>
        <w:rPr>
          <w:noProof/>
        </w:rPr>
        <w:t>Annex A (informative): NAS configuration MO DDF</w:t>
      </w:r>
      <w:r>
        <w:rPr>
          <w:noProof/>
        </w:rPr>
        <w:tab/>
      </w:r>
      <w:r>
        <w:rPr>
          <w:noProof/>
        </w:rPr>
        <w:fldChar w:fldCharType="begin" w:fldLock="1"/>
      </w:r>
      <w:r>
        <w:rPr>
          <w:noProof/>
        </w:rPr>
        <w:instrText xml:space="preserve"> PAGEREF _Toc131391363 \h </w:instrText>
      </w:r>
      <w:r>
        <w:rPr>
          <w:noProof/>
        </w:rPr>
      </w:r>
      <w:r>
        <w:rPr>
          <w:noProof/>
        </w:rPr>
        <w:fldChar w:fldCharType="separate"/>
      </w:r>
      <w:r>
        <w:rPr>
          <w:noProof/>
        </w:rPr>
        <w:t>30</w:t>
      </w:r>
      <w:r>
        <w:rPr>
          <w:noProof/>
        </w:rPr>
        <w:fldChar w:fldCharType="end"/>
      </w:r>
    </w:p>
    <w:p w14:paraId="4F8595C5" w14:textId="70103024" w:rsidR="001F50C0" w:rsidRDefault="001F50C0" w:rsidP="001F50C0">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_Toc131391364 \h </w:instrText>
      </w:r>
      <w:r>
        <w:rPr>
          <w:noProof/>
        </w:rPr>
      </w:r>
      <w:r>
        <w:rPr>
          <w:noProof/>
        </w:rPr>
        <w:fldChar w:fldCharType="separate"/>
      </w:r>
      <w:r>
        <w:rPr>
          <w:noProof/>
        </w:rPr>
        <w:t>50</w:t>
      </w:r>
      <w:r>
        <w:rPr>
          <w:noProof/>
        </w:rPr>
        <w:fldChar w:fldCharType="end"/>
      </w:r>
    </w:p>
    <w:p w14:paraId="7015826A" w14:textId="52CF776A" w:rsidR="00080512" w:rsidRDefault="00AF26E3">
      <w:r>
        <w:rPr>
          <w:noProof/>
          <w:sz w:val="22"/>
        </w:rPr>
        <w:fldChar w:fldCharType="end"/>
      </w:r>
    </w:p>
    <w:p w14:paraId="04390EED" w14:textId="77777777" w:rsidR="00080512" w:rsidRDefault="00080512" w:rsidP="00BD23E2">
      <w:pPr>
        <w:pStyle w:val="Heading1"/>
      </w:pPr>
      <w:r>
        <w:br w:type="page"/>
      </w:r>
      <w:bookmarkStart w:id="4" w:name="_Toc20154859"/>
      <w:bookmarkStart w:id="5" w:name="_Toc36049318"/>
      <w:bookmarkStart w:id="6" w:name="_Toc45199095"/>
      <w:bookmarkStart w:id="7" w:name="_Toc131391285"/>
      <w:r>
        <w:lastRenderedPageBreak/>
        <w:t>Foreword</w:t>
      </w:r>
      <w:bookmarkEnd w:id="4"/>
      <w:bookmarkEnd w:id="5"/>
      <w:bookmarkEnd w:id="6"/>
      <w:bookmarkEnd w:id="7"/>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8" w:name="_Toc20154860"/>
      <w:bookmarkStart w:id="9" w:name="_Toc36049319"/>
      <w:bookmarkStart w:id="10" w:name="_Toc45199096"/>
      <w:bookmarkStart w:id="11" w:name="_Toc131391286"/>
      <w:r>
        <w:lastRenderedPageBreak/>
        <w:t>1</w:t>
      </w:r>
      <w:r>
        <w:tab/>
        <w:t>Scope</w:t>
      </w:r>
      <w:bookmarkEnd w:id="8"/>
      <w:bookmarkEnd w:id="9"/>
      <w:bookmarkEnd w:id="10"/>
      <w:bookmarkEnd w:id="11"/>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2" w:name="_Toc20154861"/>
      <w:bookmarkStart w:id="13" w:name="_Toc36049320"/>
      <w:bookmarkStart w:id="14" w:name="_Toc45199097"/>
      <w:bookmarkStart w:id="15" w:name="_Toc131391287"/>
      <w:r>
        <w:t>2</w:t>
      </w:r>
      <w:r>
        <w:tab/>
        <w:t>References</w:t>
      </w:r>
      <w:bookmarkEnd w:id="12"/>
      <w:bookmarkEnd w:id="13"/>
      <w:bookmarkEnd w:id="14"/>
      <w:bookmarkEnd w:id="15"/>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6" w:name="_Toc20154862"/>
      <w:bookmarkStart w:id="17"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18" w:name="_Toc45199098"/>
      <w:bookmarkStart w:id="19" w:name="_Toc131391288"/>
      <w:r>
        <w:lastRenderedPageBreak/>
        <w:t>3</w:t>
      </w:r>
      <w:r>
        <w:tab/>
        <w:t>Definitions, symbols and abbreviations</w:t>
      </w:r>
      <w:bookmarkEnd w:id="16"/>
      <w:bookmarkEnd w:id="17"/>
      <w:bookmarkEnd w:id="18"/>
      <w:bookmarkEnd w:id="19"/>
    </w:p>
    <w:p w14:paraId="347D70F3" w14:textId="77777777" w:rsidR="00080512" w:rsidRDefault="00080512" w:rsidP="00BD23E2">
      <w:pPr>
        <w:pStyle w:val="Heading2"/>
      </w:pPr>
      <w:bookmarkStart w:id="20" w:name="_Toc20154863"/>
      <w:bookmarkStart w:id="21" w:name="_Toc36049322"/>
      <w:bookmarkStart w:id="22" w:name="_Toc45199099"/>
      <w:bookmarkStart w:id="23" w:name="_Toc131391289"/>
      <w:r>
        <w:t>3.1</w:t>
      </w:r>
      <w:r>
        <w:tab/>
        <w:t>Definitions</w:t>
      </w:r>
      <w:bookmarkEnd w:id="20"/>
      <w:bookmarkEnd w:id="21"/>
      <w:bookmarkEnd w:id="22"/>
      <w:bookmarkEnd w:id="23"/>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4" w:name="_Toc20154864"/>
      <w:bookmarkStart w:id="25" w:name="_Toc36049323"/>
      <w:bookmarkStart w:id="26"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03E1F480" w14:textId="77777777" w:rsidR="006D7095" w:rsidRPr="000C24A6" w:rsidRDefault="006D7095" w:rsidP="006D7095">
      <w:pPr>
        <w:pStyle w:val="EX"/>
        <w:rPr>
          <w:b/>
          <w:bCs/>
        </w:rPr>
      </w:pPr>
      <w:r w:rsidRPr="000C24A6">
        <w:rPr>
          <w:b/>
          <w:bCs/>
        </w:rPr>
        <w:t>S</w:t>
      </w:r>
      <w:r>
        <w:rPr>
          <w:b/>
          <w:bCs/>
        </w:rPr>
        <w:t>NPN access operation mode</w:t>
      </w:r>
    </w:p>
    <w:p w14:paraId="0E6D85E7" w14:textId="77777777" w:rsidR="00080512" w:rsidRDefault="00080512" w:rsidP="00BD23E2">
      <w:pPr>
        <w:pStyle w:val="Heading2"/>
      </w:pPr>
      <w:bookmarkStart w:id="27" w:name="_Toc131391290"/>
      <w:r>
        <w:t>3.</w:t>
      </w:r>
      <w:r w:rsidR="0073335E">
        <w:t>2</w:t>
      </w:r>
      <w:r>
        <w:tab/>
        <w:t>Abbreviations</w:t>
      </w:r>
      <w:bookmarkEnd w:id="24"/>
      <w:bookmarkEnd w:id="25"/>
      <w:bookmarkEnd w:id="26"/>
      <w:bookmarkEnd w:id="27"/>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773E765" w14:textId="77777777" w:rsidR="0073335E" w:rsidRPr="00463207" w:rsidRDefault="0073335E">
      <w:pPr>
        <w:pStyle w:val="EW"/>
        <w:rPr>
          <w:lang w:val="fr-FR"/>
        </w:rPr>
      </w:pPr>
      <w:r w:rsidRPr="00463207">
        <w:rPr>
          <w:lang w:val="fr-FR"/>
        </w:rPr>
        <w:t>MO</w:t>
      </w:r>
      <w:r w:rsidRPr="00463207">
        <w:rPr>
          <w:lang w:val="fr-FR"/>
        </w:rPr>
        <w:tab/>
        <w:t>Management Object</w:t>
      </w:r>
    </w:p>
    <w:p w14:paraId="1480F432" w14:textId="77777777" w:rsidR="00453480" w:rsidRPr="00453480" w:rsidRDefault="00453480" w:rsidP="00453480">
      <w:pPr>
        <w:pStyle w:val="EW"/>
        <w:rPr>
          <w:lang w:val="fr-FR"/>
        </w:rPr>
      </w:pPr>
      <w:r w:rsidRPr="00453480">
        <w:rPr>
          <w:lang w:val="fr-FR"/>
        </w:rPr>
        <w:t>MTC</w:t>
      </w:r>
      <w:r w:rsidRPr="00453480">
        <w:rPr>
          <w:lang w:val="fr-FR"/>
        </w:rPr>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28" w:name="_Toc20154865"/>
      <w:bookmarkStart w:id="29"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0" w:name="_Toc45199101"/>
      <w:bookmarkStart w:id="31" w:name="_Toc131391291"/>
      <w:r>
        <w:t>4</w:t>
      </w:r>
      <w:r>
        <w:tab/>
      </w:r>
      <w:r w:rsidR="00111CD1">
        <w:t xml:space="preserve">NAS configuration </w:t>
      </w:r>
      <w:r w:rsidR="00B17128">
        <w:t>MO</w:t>
      </w:r>
      <w:bookmarkEnd w:id="28"/>
      <w:bookmarkEnd w:id="29"/>
      <w:bookmarkEnd w:id="30"/>
      <w:bookmarkEnd w:id="31"/>
    </w:p>
    <w:p w14:paraId="5C28B234" w14:textId="77777777" w:rsidR="008D7EA2" w:rsidRPr="00364623" w:rsidRDefault="008D7EA2" w:rsidP="008D7EA2">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0494DAF" w14:textId="77777777" w:rsidR="008D7EA2" w:rsidRDefault="008D7EA2" w:rsidP="008D7EA2">
      <w:r w:rsidRPr="00364623">
        <w:t xml:space="preserve">The </w:t>
      </w:r>
      <w:r>
        <w:t xml:space="preserve">MO identifier is: </w:t>
      </w:r>
      <w:r w:rsidRPr="00D34B27">
        <w:t>urn:oma:</w:t>
      </w:r>
      <w:r>
        <w:t>mo</w:t>
      </w:r>
      <w:r w:rsidRPr="00D34B27">
        <w:t>:</w:t>
      </w:r>
      <w:r>
        <w:t>ext-3gpp-nas-config:1.0</w:t>
      </w:r>
      <w:r w:rsidRPr="00364623">
        <w:t>.</w:t>
      </w:r>
    </w:p>
    <w:p w14:paraId="3735EF6B" w14:textId="77777777" w:rsidR="008D7EA2" w:rsidRDefault="008D7EA2" w:rsidP="008D7EA2">
      <w:pPr>
        <w:rPr>
          <w:lang w:eastAsia="ko-KR"/>
        </w:rPr>
      </w:pPr>
      <w:r w:rsidRPr="0023678E">
        <w:lastRenderedPageBreak/>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2B2EA23B" w14:textId="77777777" w:rsidR="008D7EA2" w:rsidRDefault="008D7EA2" w:rsidP="008D7EA2">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37127A6A" w14:textId="4AAF3EE1" w:rsidR="008D7EA2" w:rsidRDefault="008D7EA2" w:rsidP="008D7EA2">
      <w:pPr>
        <w:pStyle w:val="TH"/>
      </w:pPr>
    </w:p>
    <w:p w14:paraId="5AEF0B33" w14:textId="77777777" w:rsidR="008D7EA2" w:rsidRDefault="008D7EA2" w:rsidP="008D7EA2">
      <w:pPr>
        <w:pStyle w:val="TH"/>
      </w:pPr>
      <w:r>
        <w:rPr>
          <w:noProof/>
        </w:rPr>
        <w:object w:dxaOrig="8190" w:dyaOrig="12174" w14:anchorId="5E203B33">
          <v:shape id="_x0000_i1027" type="#_x0000_t75" alt="" style="width:412.05pt;height:608.8pt;mso-width-percent:0;mso-height-percent:0;mso-width-percent:0;mso-height-percent:0" o:ole="">
            <v:imagedata r:id="rId14" o:title=""/>
          </v:shape>
          <o:OLEObject Type="Embed" ProgID="Visio.Drawing.15" ShapeID="_x0000_i1027" DrawAspect="Content" ObjectID="_1742004064" r:id="rId15"/>
        </w:object>
      </w:r>
    </w:p>
    <w:p w14:paraId="1F8D8370" w14:textId="77777777" w:rsidR="008D7EA2" w:rsidRPr="004812CE" w:rsidRDefault="008D7EA2" w:rsidP="008D7EA2">
      <w:pPr>
        <w:pStyle w:val="TF"/>
      </w:pPr>
      <w:r w:rsidRPr="004812CE">
        <w:t xml:space="preserve">Figure </w:t>
      </w:r>
      <w:r>
        <w:t>4-</w:t>
      </w:r>
      <w:r w:rsidRPr="004812CE">
        <w:t xml:space="preserve">1: The </w:t>
      </w:r>
      <w:r>
        <w:t xml:space="preserve">NAS configuration </w:t>
      </w:r>
      <w:r w:rsidRPr="004812CE">
        <w:t>Management Object</w:t>
      </w:r>
      <w:r>
        <w:t xml:space="preserve"> (1 of </w:t>
      </w:r>
      <w:r w:rsidRPr="00A61950">
        <w:t>3</w:t>
      </w:r>
      <w:r>
        <w:t>)</w:t>
      </w:r>
    </w:p>
    <w:p w14:paraId="12F82659" w14:textId="77777777" w:rsidR="008D7EA2" w:rsidRDefault="008D7EA2" w:rsidP="008D7EA2">
      <w:pPr>
        <w:pStyle w:val="TH"/>
      </w:pPr>
      <w:r>
        <w:rPr>
          <w:noProof/>
        </w:rPr>
        <w:object w:dxaOrig="8457" w:dyaOrig="1568" w14:anchorId="158BFED4">
          <v:shape id="_x0000_i1028" type="#_x0000_t75" alt="" style="width:366.4pt;height:65.6pt;mso-width-percent:0;mso-height-percent:0;mso-width-percent:0;mso-height-percent:0" o:ole="">
            <v:imagedata r:id="rId16" o:title=""/>
          </v:shape>
          <o:OLEObject Type="Embed" ProgID="Visio.Drawing.11" ShapeID="_x0000_i1028" DrawAspect="Content" ObjectID="_1742004065" r:id="rId17"/>
        </w:object>
      </w:r>
    </w:p>
    <w:p w14:paraId="54E3E2D2" w14:textId="77777777" w:rsidR="008D7EA2" w:rsidRDefault="008D7EA2" w:rsidP="008D7EA2">
      <w:pPr>
        <w:pStyle w:val="TF"/>
      </w:pPr>
      <w:r>
        <w:t>Figure</w:t>
      </w:r>
      <w:r w:rsidRPr="004D3578">
        <w:t> </w:t>
      </w:r>
      <w:r>
        <w:t>4-2</w:t>
      </w:r>
      <w:r w:rsidRPr="004812CE">
        <w:t xml:space="preserve">: The </w:t>
      </w:r>
      <w:r>
        <w:t xml:space="preserve">NAS configuration </w:t>
      </w:r>
      <w:r w:rsidRPr="004812CE">
        <w:t>Management Object</w:t>
      </w:r>
      <w:r>
        <w:t xml:space="preserve"> (2 of </w:t>
      </w:r>
      <w:r w:rsidRPr="00A61950">
        <w:t>3</w:t>
      </w:r>
      <w:r>
        <w:t>)</w:t>
      </w:r>
    </w:p>
    <w:p w14:paraId="45817EDC" w14:textId="77777777" w:rsidR="008D7EA2" w:rsidRDefault="008D7EA2" w:rsidP="008D7EA2">
      <w:pPr>
        <w:pStyle w:val="TH"/>
      </w:pPr>
      <w:r>
        <w:rPr>
          <w:noProof/>
        </w:rPr>
        <w:object w:dxaOrig="9210" w:dyaOrig="3480" w14:anchorId="36BBC2B0">
          <v:shape id="_x0000_i1029" type="#_x0000_t75" alt="" style="width:458.4pt;height:176.8pt;mso-width-percent:0;mso-height-percent:0;mso-width-percent:0;mso-height-percent:0" o:ole="">
            <v:imagedata r:id="rId18" o:title=""/>
          </v:shape>
          <o:OLEObject Type="Embed" ProgID="Visio.Drawing.15" ShapeID="_x0000_i1029" DrawAspect="Content" ObjectID="_1742004066" r:id="rId19"/>
        </w:object>
      </w:r>
    </w:p>
    <w:p w14:paraId="13EC9F55" w14:textId="77777777" w:rsidR="008D7EA2" w:rsidRDefault="008D7EA2" w:rsidP="008D7EA2">
      <w:pPr>
        <w:pStyle w:val="TF"/>
      </w:pPr>
      <w:r>
        <w:t>Figure</w:t>
      </w:r>
      <w:r w:rsidRPr="004D3578">
        <w:t> </w:t>
      </w:r>
      <w:r>
        <w:t>4-3</w:t>
      </w:r>
      <w:r w:rsidRPr="004812CE">
        <w:t xml:space="preserve">: The </w:t>
      </w:r>
      <w:r>
        <w:t xml:space="preserve">NAS configuration </w:t>
      </w:r>
      <w:r w:rsidRPr="004812CE">
        <w:t>Management Object</w:t>
      </w:r>
      <w:r>
        <w:t xml:space="preserve"> (3 of 3)</w:t>
      </w:r>
    </w:p>
    <w:p w14:paraId="41EB4115" w14:textId="77777777" w:rsidR="00B17128" w:rsidRPr="00364623" w:rsidRDefault="00B17128" w:rsidP="00BD23E2">
      <w:pPr>
        <w:pStyle w:val="Heading1"/>
      </w:pPr>
      <w:bookmarkStart w:id="32" w:name="_Toc20154866"/>
      <w:bookmarkStart w:id="33" w:name="_Toc36049325"/>
      <w:bookmarkStart w:id="34" w:name="_Toc45199102"/>
      <w:bookmarkStart w:id="35" w:name="_Toc131391292"/>
      <w:r w:rsidRPr="00364623">
        <w:t>5</w:t>
      </w:r>
      <w:r w:rsidRPr="00364623">
        <w:tab/>
      </w:r>
      <w:r w:rsidR="00111CD1">
        <w:t>NAS configuration</w:t>
      </w:r>
      <w:r w:rsidRPr="00364623">
        <w:t xml:space="preserve"> MO parameters</w:t>
      </w:r>
      <w:bookmarkEnd w:id="32"/>
      <w:bookmarkEnd w:id="33"/>
      <w:bookmarkEnd w:id="34"/>
      <w:bookmarkEnd w:id="35"/>
    </w:p>
    <w:p w14:paraId="792C97F8" w14:textId="77777777" w:rsidR="00B17128" w:rsidRPr="00364623" w:rsidRDefault="00B17128" w:rsidP="00BD23E2">
      <w:pPr>
        <w:pStyle w:val="Heading2"/>
      </w:pPr>
      <w:bookmarkStart w:id="36" w:name="_Toc20154867"/>
      <w:bookmarkStart w:id="37" w:name="_Toc36049326"/>
      <w:bookmarkStart w:id="38" w:name="_Toc45199103"/>
      <w:bookmarkStart w:id="39" w:name="_Toc131391293"/>
      <w:r w:rsidRPr="00364623">
        <w:t>5.1</w:t>
      </w:r>
      <w:r w:rsidRPr="00364623">
        <w:tab/>
        <w:t>General</w:t>
      </w:r>
      <w:bookmarkEnd w:id="36"/>
      <w:bookmarkEnd w:id="37"/>
      <w:bookmarkEnd w:id="38"/>
      <w:bookmarkEnd w:id="39"/>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40" w:name="_Toc20154868"/>
      <w:bookmarkStart w:id="41" w:name="_Toc36049327"/>
      <w:bookmarkStart w:id="42" w:name="_Toc45199104"/>
      <w:bookmarkStart w:id="43" w:name="_Toc131391294"/>
      <w:r w:rsidRPr="00364623">
        <w:t>5.2</w:t>
      </w:r>
      <w:r w:rsidRPr="00364623">
        <w:tab/>
        <w:t xml:space="preserve">Node: </w:t>
      </w:r>
      <w:r w:rsidRPr="00364623">
        <w:rPr>
          <w:i/>
          <w:iCs/>
        </w:rPr>
        <w:t>&lt;X&gt;</w:t>
      </w:r>
      <w:bookmarkEnd w:id="40"/>
      <w:bookmarkEnd w:id="41"/>
      <w:bookmarkEnd w:id="42"/>
      <w:bookmarkEnd w:id="43"/>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44" w:name="_Toc20154869"/>
      <w:bookmarkStart w:id="45" w:name="_Toc36049328"/>
      <w:bookmarkStart w:id="46" w:name="_Toc45199105"/>
      <w:bookmarkStart w:id="47" w:name="_Toc131391295"/>
      <w:r w:rsidRPr="00364623">
        <w:t>5.</w:t>
      </w:r>
      <w:r>
        <w:t>3</w:t>
      </w:r>
      <w:r w:rsidRPr="00364623">
        <w:tab/>
      </w:r>
      <w:r w:rsidRPr="00364623">
        <w:rPr>
          <w:i/>
          <w:iCs/>
        </w:rPr>
        <w:t>&lt;X&gt;</w:t>
      </w:r>
      <w:r w:rsidRPr="00ED544B">
        <w:rPr>
          <w:iCs/>
        </w:rPr>
        <w:t>/NAS_</w:t>
      </w:r>
      <w:r>
        <w:rPr>
          <w:iCs/>
        </w:rPr>
        <w:t>Signalling</w:t>
      </w:r>
      <w:r w:rsidRPr="00ED544B">
        <w:rPr>
          <w:iCs/>
        </w:rPr>
        <w:t>Priority</w:t>
      </w:r>
      <w:bookmarkEnd w:id="44"/>
      <w:bookmarkEnd w:id="45"/>
      <w:bookmarkEnd w:id="46"/>
      <w:bookmarkEnd w:id="47"/>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lastRenderedPageBreak/>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6201"/>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48" w:name="_Toc20154870"/>
      <w:bookmarkStart w:id="49" w:name="_Toc36049329"/>
      <w:bookmarkStart w:id="50" w:name="_Toc45199106"/>
      <w:bookmarkStart w:id="51" w:name="_Toc131391296"/>
      <w:r w:rsidRPr="00364623">
        <w:t>5.</w:t>
      </w:r>
      <w:r>
        <w:t>4</w:t>
      </w:r>
      <w:r w:rsidRPr="00364623">
        <w:tab/>
      </w:r>
      <w:r w:rsidRPr="00364623">
        <w:rPr>
          <w:i/>
          <w:iCs/>
        </w:rPr>
        <w:t>&lt;X&gt;</w:t>
      </w:r>
      <w:r w:rsidRPr="00ED544B">
        <w:rPr>
          <w:iCs/>
        </w:rPr>
        <w:t>/</w:t>
      </w:r>
      <w:r>
        <w:rPr>
          <w:iCs/>
        </w:rPr>
        <w:t>AttachWithIMSI</w:t>
      </w:r>
      <w:bookmarkEnd w:id="48"/>
      <w:bookmarkEnd w:id="49"/>
      <w:bookmarkEnd w:id="50"/>
      <w:bookmarkEnd w:id="51"/>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52" w:name="_Toc20154871"/>
      <w:bookmarkStart w:id="53" w:name="_Toc36049330"/>
      <w:bookmarkStart w:id="54" w:name="_Toc45199107"/>
      <w:bookmarkStart w:id="55" w:name="_Toc131391297"/>
      <w:r w:rsidRPr="00364623">
        <w:t>5.</w:t>
      </w:r>
      <w:r>
        <w:t>5</w:t>
      </w:r>
      <w:r w:rsidRPr="00364623">
        <w:tab/>
      </w:r>
      <w:r w:rsidRPr="00364623">
        <w:rPr>
          <w:i/>
          <w:iCs/>
        </w:rPr>
        <w:t>&lt;X&gt;</w:t>
      </w:r>
      <w:r w:rsidRPr="00ED544B">
        <w:rPr>
          <w:iCs/>
        </w:rPr>
        <w:t>/</w:t>
      </w:r>
      <w:r>
        <w:rPr>
          <w:iCs/>
        </w:rPr>
        <w:t>MinimumPeriodicSearchTimer</w:t>
      </w:r>
      <w:bookmarkEnd w:id="52"/>
      <w:bookmarkEnd w:id="53"/>
      <w:bookmarkEnd w:id="54"/>
      <w:bookmarkEnd w:id="55"/>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56" w:name="_Toc20154872"/>
      <w:bookmarkStart w:id="57" w:name="_Toc36049331"/>
      <w:bookmarkStart w:id="58" w:name="_Toc45199108"/>
      <w:bookmarkStart w:id="59" w:name="_Toc131391298"/>
      <w:r w:rsidRPr="00364623">
        <w:t>5.</w:t>
      </w:r>
      <w:r>
        <w:t>6</w:t>
      </w:r>
      <w:r w:rsidRPr="00364623">
        <w:tab/>
      </w:r>
      <w:r w:rsidRPr="00364623">
        <w:rPr>
          <w:i/>
          <w:iCs/>
        </w:rPr>
        <w:t>&lt;X&gt;</w:t>
      </w:r>
      <w:r w:rsidRPr="00ED544B">
        <w:rPr>
          <w:iCs/>
        </w:rPr>
        <w:t>/</w:t>
      </w:r>
      <w:r>
        <w:rPr>
          <w:iCs/>
        </w:rPr>
        <w:t>NMO_I_Behaviour</w:t>
      </w:r>
      <w:bookmarkEnd w:id="56"/>
      <w:bookmarkEnd w:id="57"/>
      <w:bookmarkEnd w:id="58"/>
      <w:bookmarkEnd w:id="59"/>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60" w:name="_Toc20154873"/>
      <w:bookmarkStart w:id="61" w:name="_Toc36049332"/>
      <w:bookmarkStart w:id="62" w:name="_Toc45199109"/>
      <w:bookmarkStart w:id="63" w:name="_Toc131391299"/>
      <w:r w:rsidRPr="00364623">
        <w:lastRenderedPageBreak/>
        <w:t>5.</w:t>
      </w:r>
      <w:r>
        <w:t>7</w:t>
      </w:r>
      <w:r w:rsidRPr="00364623">
        <w:tab/>
      </w:r>
      <w:r w:rsidRPr="00364623">
        <w:rPr>
          <w:i/>
          <w:iCs/>
        </w:rPr>
        <w:t>&lt;X&gt;</w:t>
      </w:r>
      <w:r w:rsidRPr="00ED544B">
        <w:rPr>
          <w:iCs/>
        </w:rPr>
        <w:t>/</w:t>
      </w:r>
      <w:r>
        <w:rPr>
          <w:iCs/>
        </w:rPr>
        <w:t>Timer_T3245_Behaviour</w:t>
      </w:r>
      <w:bookmarkEnd w:id="60"/>
      <w:bookmarkEnd w:id="61"/>
      <w:bookmarkEnd w:id="62"/>
      <w:bookmarkEnd w:id="63"/>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64" w:name="_Toc20154874"/>
      <w:bookmarkStart w:id="65" w:name="_Toc36049333"/>
      <w:bookmarkStart w:id="66" w:name="_Toc45199110"/>
      <w:bookmarkStart w:id="67" w:name="_Toc131391300"/>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64"/>
      <w:bookmarkEnd w:id="65"/>
      <w:bookmarkEnd w:id="66"/>
      <w:bookmarkEnd w:id="67"/>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68" w:name="_Toc20154875"/>
      <w:bookmarkStart w:id="69" w:name="_Toc36049334"/>
      <w:bookmarkStart w:id="70" w:name="_Toc45199111"/>
      <w:bookmarkStart w:id="71" w:name="_Toc131391301"/>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68"/>
      <w:bookmarkEnd w:id="69"/>
      <w:bookmarkEnd w:id="70"/>
      <w:bookmarkEnd w:id="71"/>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72" w:name="_Toc20154876"/>
      <w:bookmarkStart w:id="73" w:name="_Toc36049335"/>
      <w:bookmarkStart w:id="74" w:name="_Toc45199112"/>
      <w:bookmarkStart w:id="75" w:name="_Toc131391302"/>
      <w:r w:rsidRPr="00364623">
        <w:lastRenderedPageBreak/>
        <w:t>5.</w:t>
      </w:r>
      <w:r>
        <w:t>1</w:t>
      </w:r>
      <w:r w:rsidR="005D6B17">
        <w:t>0</w:t>
      </w:r>
      <w:r w:rsidRPr="00364623">
        <w:tab/>
      </w:r>
      <w:r w:rsidRPr="00364623">
        <w:rPr>
          <w:i/>
          <w:iCs/>
        </w:rPr>
        <w:t>&lt;X&gt;</w:t>
      </w:r>
      <w:r w:rsidRPr="00ED544B">
        <w:rPr>
          <w:iCs/>
        </w:rPr>
        <w:t>/</w:t>
      </w:r>
      <w:r>
        <w:rPr>
          <w:iCs/>
        </w:rPr>
        <w:t>Override_ExtendedAccessBarring</w:t>
      </w:r>
      <w:bookmarkEnd w:id="72"/>
      <w:bookmarkEnd w:id="73"/>
      <w:bookmarkEnd w:id="74"/>
      <w:bookmarkEnd w:id="75"/>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76" w:name="_Toc20154877"/>
      <w:bookmarkStart w:id="77" w:name="_Toc36049336"/>
      <w:bookmarkStart w:id="78" w:name="_Toc45199113"/>
      <w:bookmarkStart w:id="79" w:name="_Toc131391303"/>
      <w:r>
        <w:t>5.10a</w:t>
      </w:r>
      <w:r>
        <w:tab/>
      </w:r>
      <w:r>
        <w:rPr>
          <w:i/>
          <w:iCs/>
        </w:rPr>
        <w:t>&lt;X&gt;</w:t>
      </w:r>
      <w:r>
        <w:rPr>
          <w:iCs/>
        </w:rPr>
        <w:t>/FastFirstH</w:t>
      </w:r>
      <w:r w:rsidRPr="009E57F8">
        <w:rPr>
          <w:iCs/>
        </w:rPr>
        <w:t>igherPriorityP</w:t>
      </w:r>
      <w:r>
        <w:rPr>
          <w:iCs/>
        </w:rPr>
        <w:t>LMNSearch</w:t>
      </w:r>
      <w:bookmarkEnd w:id="76"/>
      <w:bookmarkEnd w:id="77"/>
      <w:bookmarkEnd w:id="78"/>
      <w:bookmarkEnd w:id="79"/>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80" w:name="_Toc20154878"/>
      <w:bookmarkStart w:id="81" w:name="_Toc36049337"/>
      <w:bookmarkStart w:id="82" w:name="_Toc45199114"/>
      <w:bookmarkStart w:id="83" w:name="_Toc131391304"/>
      <w:r>
        <w:t>5.10b</w:t>
      </w:r>
      <w:r>
        <w:tab/>
      </w:r>
      <w:r>
        <w:rPr>
          <w:i/>
          <w:iCs/>
        </w:rPr>
        <w:t>&lt;X&gt;</w:t>
      </w:r>
      <w:r>
        <w:rPr>
          <w:iCs/>
        </w:rPr>
        <w:t>/EUTRADisablingAllowedForEMMCause15</w:t>
      </w:r>
      <w:bookmarkEnd w:id="80"/>
      <w:bookmarkEnd w:id="81"/>
      <w:bookmarkEnd w:id="82"/>
      <w:bookmarkEnd w:id="83"/>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84" w:name="_Toc20154879"/>
      <w:bookmarkStart w:id="85" w:name="_Toc36049338"/>
      <w:bookmarkStart w:id="86" w:name="_Toc45199115"/>
      <w:bookmarkStart w:id="87" w:name="_Toc131391305"/>
      <w:r w:rsidRPr="00364623">
        <w:lastRenderedPageBreak/>
        <w:t>5.</w:t>
      </w:r>
      <w:r>
        <w:t>10c</w:t>
      </w:r>
      <w:r w:rsidRPr="00364623">
        <w:tab/>
      </w:r>
      <w:r w:rsidRPr="00364623">
        <w:rPr>
          <w:i/>
          <w:iCs/>
        </w:rPr>
        <w:t>&lt;X&gt;</w:t>
      </w:r>
      <w:r w:rsidRPr="00ED544B">
        <w:rPr>
          <w:iCs/>
        </w:rPr>
        <w:t>/</w:t>
      </w:r>
      <w:r>
        <w:rPr>
          <w:iCs/>
        </w:rPr>
        <w:t>SM_RetryWaitTime</w:t>
      </w:r>
      <w:bookmarkEnd w:id="84"/>
      <w:bookmarkEnd w:id="85"/>
      <w:bookmarkEnd w:id="86"/>
      <w:bookmarkEnd w:id="87"/>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88" w:name="_Toc20154880"/>
      <w:bookmarkStart w:id="89" w:name="_Toc36049339"/>
      <w:bookmarkStart w:id="90" w:name="_Toc45199116"/>
      <w:bookmarkStart w:id="91" w:name="_Toc131391306"/>
      <w:r>
        <w:t>5.10d</w:t>
      </w:r>
      <w:r>
        <w:tab/>
      </w:r>
      <w:r>
        <w:rPr>
          <w:i/>
          <w:iCs/>
        </w:rPr>
        <w:t>&lt;X&gt;</w:t>
      </w:r>
      <w:r>
        <w:rPr>
          <w:iCs/>
        </w:rPr>
        <w:t>/SM_RetryAtRATChange</w:t>
      </w:r>
      <w:bookmarkEnd w:id="88"/>
      <w:bookmarkEnd w:id="89"/>
      <w:bookmarkEnd w:id="90"/>
      <w:bookmarkEnd w:id="91"/>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92" w:name="_Toc20154881"/>
      <w:bookmarkStart w:id="93" w:name="_Toc36049340"/>
      <w:bookmarkStart w:id="94" w:name="_Toc45199117"/>
      <w:bookmarkStart w:id="95" w:name="_Toc131391307"/>
      <w:r w:rsidRPr="00364623">
        <w:t>5.</w:t>
      </w:r>
      <w:r>
        <w:t>10e</w:t>
      </w:r>
      <w:r w:rsidRPr="00364623">
        <w:tab/>
      </w:r>
      <w:r w:rsidRPr="00364623">
        <w:rPr>
          <w:i/>
          <w:iCs/>
        </w:rPr>
        <w:t>&lt;X&gt;</w:t>
      </w:r>
      <w:r w:rsidRPr="00ED544B">
        <w:rPr>
          <w:iCs/>
        </w:rPr>
        <w:t>/</w:t>
      </w:r>
      <w:r>
        <w:rPr>
          <w:iCs/>
        </w:rPr>
        <w:t>Default_DCN_ID</w:t>
      </w:r>
      <w:bookmarkEnd w:id="92"/>
      <w:bookmarkEnd w:id="93"/>
      <w:bookmarkEnd w:id="94"/>
      <w:bookmarkEnd w:id="95"/>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96" w:name="_Toc20154882"/>
      <w:bookmarkStart w:id="97" w:name="_Toc36049341"/>
      <w:bookmarkStart w:id="98" w:name="_Toc45199118"/>
      <w:bookmarkStart w:id="99" w:name="_Toc131391308"/>
      <w:r>
        <w:lastRenderedPageBreak/>
        <w:t>5.10f</w:t>
      </w:r>
      <w:r>
        <w:tab/>
        <w:t>/</w:t>
      </w:r>
      <w:r>
        <w:rPr>
          <w:i/>
          <w:iCs/>
        </w:rPr>
        <w:t>&lt;X&gt;</w:t>
      </w:r>
      <w:r>
        <w:t>/</w:t>
      </w:r>
      <w:r w:rsidRPr="000847EC">
        <w:t>3GPP</w:t>
      </w:r>
      <w:r>
        <w:t>_</w:t>
      </w:r>
      <w:r w:rsidRPr="000847EC">
        <w:t>PS</w:t>
      </w:r>
      <w:r>
        <w:t>_d</w:t>
      </w:r>
      <w:r w:rsidRPr="000847EC">
        <w:t>ata</w:t>
      </w:r>
      <w:r>
        <w:t>_o</w:t>
      </w:r>
      <w:r w:rsidRPr="000847EC">
        <w:t>ff</w:t>
      </w:r>
      <w:bookmarkEnd w:id="96"/>
      <w:bookmarkEnd w:id="97"/>
      <w:bookmarkEnd w:id="98"/>
      <w:bookmarkEnd w:id="99"/>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00" w:name="_Toc20154883"/>
      <w:bookmarkStart w:id="101" w:name="_Toc36049342"/>
      <w:bookmarkStart w:id="102" w:name="_Toc45199119"/>
      <w:bookmarkStart w:id="103" w:name="_Toc131391309"/>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100"/>
      <w:bookmarkEnd w:id="101"/>
      <w:bookmarkEnd w:id="102"/>
      <w:bookmarkEnd w:id="103"/>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04" w:name="_Toc20154884"/>
      <w:bookmarkStart w:id="105" w:name="_Toc36049343"/>
      <w:bookmarkStart w:id="106" w:name="_Toc45199120"/>
      <w:bookmarkStart w:id="107" w:name="_Toc131391310"/>
      <w:r>
        <w:t>5.10h</w:t>
      </w:r>
      <w:r>
        <w:tab/>
      </w:r>
      <w:r w:rsidR="004F710D">
        <w:t>Void</w:t>
      </w:r>
      <w:bookmarkEnd w:id="104"/>
      <w:bookmarkEnd w:id="105"/>
      <w:bookmarkEnd w:id="106"/>
      <w:bookmarkEnd w:id="107"/>
    </w:p>
    <w:p w14:paraId="00D94433" w14:textId="77777777" w:rsidR="000350AC" w:rsidRDefault="000350AC" w:rsidP="00BD23E2">
      <w:pPr>
        <w:pStyle w:val="Heading2"/>
      </w:pPr>
      <w:bookmarkStart w:id="108" w:name="_Toc20154885"/>
      <w:bookmarkStart w:id="109" w:name="_Toc36049344"/>
      <w:bookmarkStart w:id="110" w:name="_Toc45199121"/>
      <w:bookmarkStart w:id="111" w:name="_Toc131391311"/>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08"/>
      <w:bookmarkEnd w:id="109"/>
      <w:bookmarkEnd w:id="110"/>
      <w:bookmarkEnd w:id="111"/>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12" w:name="_Toc20154886"/>
      <w:bookmarkStart w:id="113" w:name="_Toc36049345"/>
      <w:bookmarkStart w:id="114" w:name="_Toc45199122"/>
      <w:bookmarkStart w:id="115" w:name="_Toc131391312"/>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12"/>
      <w:bookmarkEnd w:id="113"/>
      <w:bookmarkEnd w:id="114"/>
      <w:bookmarkEnd w:id="115"/>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lastRenderedPageBreak/>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16" w:name="_Toc20154887"/>
      <w:bookmarkStart w:id="117" w:name="_Toc36049346"/>
      <w:bookmarkStart w:id="118" w:name="_Toc45199123"/>
      <w:bookmarkStart w:id="119" w:name="_Toc131391313"/>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16"/>
      <w:bookmarkEnd w:id="117"/>
      <w:bookmarkEnd w:id="118"/>
      <w:bookmarkEnd w:id="119"/>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20" w:name="_Toc20154888"/>
      <w:bookmarkStart w:id="121" w:name="_Toc36049347"/>
      <w:bookmarkStart w:id="122" w:name="_Toc45199124"/>
      <w:bookmarkStart w:id="123" w:name="_Toc131391314"/>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20"/>
      <w:bookmarkEnd w:id="121"/>
      <w:bookmarkEnd w:id="122"/>
      <w:bookmarkEnd w:id="123"/>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24" w:name="_Toc20154889"/>
      <w:bookmarkStart w:id="125" w:name="_Toc36049348"/>
      <w:bookmarkStart w:id="126" w:name="_Toc45199125"/>
      <w:bookmarkStart w:id="127" w:name="_Toc131391315"/>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24"/>
      <w:bookmarkEnd w:id="125"/>
      <w:bookmarkEnd w:id="126"/>
      <w:bookmarkEnd w:id="127"/>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lastRenderedPageBreak/>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28" w:name="_Toc20154890"/>
      <w:bookmarkStart w:id="129" w:name="_Toc36049349"/>
      <w:bookmarkStart w:id="130" w:name="_Toc45199126"/>
      <w:bookmarkStart w:id="131" w:name="_Toc131391316"/>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28"/>
      <w:bookmarkEnd w:id="129"/>
      <w:bookmarkEnd w:id="130"/>
      <w:bookmarkEnd w:id="131"/>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pPr>
      <w:bookmarkStart w:id="132" w:name="_Toc131391317"/>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32"/>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33" w:name="_Toc131391318"/>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33"/>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34" w:name="_Toc131391319"/>
      <w:r>
        <w:lastRenderedPageBreak/>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34"/>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2D9B4F3" w14:textId="77777777" w:rsidR="00380E77" w:rsidRDefault="00380E77" w:rsidP="00BD23E2">
      <w:pPr>
        <w:pStyle w:val="Heading2"/>
      </w:pPr>
      <w:bookmarkStart w:id="135" w:name="_Toc20154891"/>
      <w:bookmarkStart w:id="136" w:name="_Toc36049350"/>
      <w:bookmarkStart w:id="137" w:name="_Toc45199127"/>
      <w:bookmarkStart w:id="138" w:name="_Toc131391320"/>
      <w:r>
        <w:t>5.10o</w:t>
      </w:r>
      <w:r>
        <w:tab/>
        <w:t>/</w:t>
      </w:r>
      <w:r>
        <w:rPr>
          <w:i/>
          <w:iCs/>
        </w:rPr>
        <w:t>&lt;X&gt;</w:t>
      </w:r>
      <w:r>
        <w:t>/EARFCNList</w:t>
      </w:r>
      <w:bookmarkEnd w:id="135"/>
      <w:bookmarkEnd w:id="136"/>
      <w:bookmarkEnd w:id="137"/>
      <w:bookmarkEnd w:id="138"/>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39" w:name="_Toc20154892"/>
      <w:bookmarkStart w:id="140" w:name="_Toc36049351"/>
      <w:bookmarkStart w:id="141" w:name="_Toc45199128"/>
      <w:bookmarkStart w:id="142" w:name="_Toc131391321"/>
      <w:r>
        <w:t>5.10p</w:t>
      </w:r>
      <w:r>
        <w:tab/>
        <w:t>/</w:t>
      </w:r>
      <w:r>
        <w:rPr>
          <w:i/>
          <w:iCs/>
        </w:rPr>
        <w:t>&lt;X&gt;</w:t>
      </w:r>
      <w:r>
        <w:t>/EARFCNList/&lt;X&gt;</w:t>
      </w:r>
      <w:bookmarkEnd w:id="139"/>
      <w:bookmarkEnd w:id="140"/>
      <w:bookmarkEnd w:id="141"/>
      <w:bookmarkEnd w:id="142"/>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43" w:name="_Toc20154893"/>
      <w:bookmarkStart w:id="144" w:name="_Toc36049352"/>
      <w:bookmarkStart w:id="145" w:name="_Toc45199129"/>
      <w:bookmarkStart w:id="146" w:name="_Toc131391322"/>
      <w:r>
        <w:t>5.10q</w:t>
      </w:r>
      <w:r>
        <w:tab/>
        <w:t>/</w:t>
      </w:r>
      <w:r>
        <w:rPr>
          <w:i/>
          <w:iCs/>
        </w:rPr>
        <w:t>&lt;X&gt;</w:t>
      </w:r>
      <w:r>
        <w:t>/EARFCNList/&lt;X&gt;/EARFCN</w:t>
      </w:r>
      <w:bookmarkEnd w:id="143"/>
      <w:bookmarkEnd w:id="144"/>
      <w:bookmarkEnd w:id="145"/>
      <w:bookmarkEnd w:id="146"/>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47" w:name="_Toc20154894"/>
      <w:bookmarkStart w:id="148" w:name="_Toc36049353"/>
      <w:bookmarkStart w:id="149" w:name="_Toc45199130"/>
      <w:bookmarkStart w:id="150" w:name="_Toc131391323"/>
      <w:r>
        <w:lastRenderedPageBreak/>
        <w:t>5.10r</w:t>
      </w:r>
      <w:r>
        <w:tab/>
        <w:t>/</w:t>
      </w:r>
      <w:r>
        <w:rPr>
          <w:i/>
          <w:iCs/>
        </w:rPr>
        <w:t>&lt;X&gt;</w:t>
      </w:r>
      <w:r>
        <w:t>/EARFCNList/&lt;X&gt;/GeographicalArea</w:t>
      </w:r>
      <w:bookmarkEnd w:id="147"/>
      <w:bookmarkEnd w:id="148"/>
      <w:bookmarkEnd w:id="149"/>
      <w:bookmarkEnd w:id="150"/>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151"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152" w:name="_Toc20154895"/>
      <w:bookmarkStart w:id="153" w:name="_Toc36049354"/>
      <w:bookmarkStart w:id="154" w:name="_Toc45199131"/>
      <w:bookmarkStart w:id="155" w:name="_Toc131391324"/>
      <w:bookmarkEnd w:id="151"/>
      <w:r>
        <w:t>5.10s</w:t>
      </w:r>
      <w:r>
        <w:tab/>
        <w:t>/</w:t>
      </w:r>
      <w:r>
        <w:rPr>
          <w:i/>
          <w:iCs/>
        </w:rPr>
        <w:t>&lt;X&gt;</w:t>
      </w:r>
      <w:r>
        <w:t>/EARFCNList/&lt;X&gt;/GeographicalArea/Polygon</w:t>
      </w:r>
      <w:bookmarkEnd w:id="152"/>
      <w:bookmarkEnd w:id="153"/>
      <w:bookmarkEnd w:id="154"/>
      <w:bookmarkEnd w:id="155"/>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156"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157" w:name="_Toc20154896"/>
      <w:bookmarkStart w:id="158" w:name="_Toc36049355"/>
      <w:bookmarkStart w:id="159" w:name="_Toc45199132"/>
      <w:bookmarkStart w:id="160" w:name="_Toc131391325"/>
      <w:bookmarkEnd w:id="156"/>
      <w:r>
        <w:t>5.10t</w:t>
      </w:r>
      <w:r>
        <w:tab/>
        <w:t>/</w:t>
      </w:r>
      <w:r>
        <w:rPr>
          <w:i/>
          <w:iCs/>
        </w:rPr>
        <w:t>&lt;X&gt;</w:t>
      </w:r>
      <w:r>
        <w:t>/EARFCNList/&lt;X&gt;/GeographicalArea/Polygon/&lt;X&gt;</w:t>
      </w:r>
      <w:bookmarkEnd w:id="157"/>
      <w:bookmarkEnd w:id="158"/>
      <w:bookmarkEnd w:id="159"/>
      <w:bookmarkEnd w:id="160"/>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161"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162" w:name="_Toc20154897"/>
      <w:bookmarkStart w:id="163" w:name="_Toc36049356"/>
      <w:bookmarkStart w:id="164" w:name="_Toc45199133"/>
      <w:bookmarkStart w:id="165" w:name="_Toc131391326"/>
      <w:bookmarkEnd w:id="161"/>
      <w:r>
        <w:t>5.10u</w:t>
      </w:r>
      <w:r>
        <w:tab/>
        <w:t>/</w:t>
      </w:r>
      <w:r>
        <w:rPr>
          <w:i/>
          <w:iCs/>
        </w:rPr>
        <w:t>&lt;X&gt;</w:t>
      </w:r>
      <w:r>
        <w:t>/EARFCNList/&lt;X&gt;/GeographicalArea/Polygon/&lt;X&gt;/</w:t>
      </w:r>
      <w:r w:rsidRPr="008A3E14">
        <w:rPr>
          <w:sz w:val="28"/>
          <w:lang w:val="en-US"/>
        </w:rPr>
        <w:br/>
      </w:r>
      <w:r>
        <w:t>Coordinates</w:t>
      </w:r>
      <w:bookmarkEnd w:id="162"/>
      <w:bookmarkEnd w:id="163"/>
      <w:bookmarkEnd w:id="164"/>
      <w:bookmarkEnd w:id="165"/>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166"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167" w:name="_Toc20154898"/>
      <w:bookmarkStart w:id="168" w:name="_Toc36049357"/>
      <w:bookmarkStart w:id="169" w:name="_Toc45199134"/>
      <w:bookmarkStart w:id="170" w:name="_Toc131391327"/>
      <w:bookmarkEnd w:id="166"/>
      <w:r>
        <w:t>5.10v</w:t>
      </w:r>
      <w:r>
        <w:tab/>
        <w:t>/</w:t>
      </w:r>
      <w:r>
        <w:rPr>
          <w:i/>
          <w:iCs/>
        </w:rPr>
        <w:t>&lt;X&gt;</w:t>
      </w:r>
      <w:r>
        <w:t>/EARFCNList/&lt;X&gt;/GeographicalArea/Polygon/&lt;X&gt;/</w:t>
      </w:r>
      <w:r w:rsidRPr="008A3E14">
        <w:rPr>
          <w:sz w:val="28"/>
          <w:lang w:val="en-US"/>
        </w:rPr>
        <w:br/>
      </w:r>
      <w:r>
        <w:t>Coordinates/&lt;X&gt;</w:t>
      </w:r>
      <w:bookmarkEnd w:id="167"/>
      <w:bookmarkEnd w:id="168"/>
      <w:bookmarkEnd w:id="169"/>
      <w:bookmarkEnd w:id="170"/>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171"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lastRenderedPageBreak/>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172" w:name="_MCCTEMPBM_CRPT16240005___2"/>
      <w:bookmarkEnd w:id="171"/>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173" w:name="_Toc20154899"/>
      <w:bookmarkStart w:id="174" w:name="_Toc36049358"/>
      <w:bookmarkStart w:id="175" w:name="_Toc45199135"/>
      <w:bookmarkStart w:id="176" w:name="_Toc131391328"/>
      <w:bookmarkEnd w:id="172"/>
      <w:r>
        <w:t>5.10w</w:t>
      </w:r>
      <w:r>
        <w:tab/>
        <w:t>/</w:t>
      </w:r>
      <w:r>
        <w:rPr>
          <w:i/>
          <w:iCs/>
        </w:rPr>
        <w:t>&lt;X&gt;</w:t>
      </w:r>
      <w:r>
        <w:t>/EARFCNList/&lt;X&gt;/GeographicalArea/Polygon/&lt;X&gt;/</w:t>
      </w:r>
      <w:r w:rsidRPr="008A3E14">
        <w:rPr>
          <w:sz w:val="28"/>
          <w:lang w:val="en-US"/>
        </w:rPr>
        <w:br/>
      </w:r>
      <w:r>
        <w:t>Coordinates/&lt;X&gt;/Latitude</w:t>
      </w:r>
      <w:bookmarkEnd w:id="173"/>
      <w:bookmarkEnd w:id="174"/>
      <w:bookmarkEnd w:id="175"/>
      <w:bookmarkEnd w:id="176"/>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177"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177"/>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178" w:name="_Toc20154900"/>
      <w:bookmarkStart w:id="179" w:name="_Toc36049359"/>
      <w:bookmarkStart w:id="180" w:name="_Toc45199136"/>
      <w:bookmarkStart w:id="181" w:name="_Toc131391329"/>
      <w:r>
        <w:t>5.10x</w:t>
      </w:r>
      <w:r>
        <w:tab/>
        <w:t>/</w:t>
      </w:r>
      <w:r>
        <w:rPr>
          <w:i/>
          <w:iCs/>
        </w:rPr>
        <w:t>&lt;X&gt;</w:t>
      </w:r>
      <w:r>
        <w:t>/EARFCNList/&lt;X&gt;/GeographicalArea/Polygon/&lt;X&gt;/</w:t>
      </w:r>
      <w:r w:rsidRPr="008A3E14">
        <w:rPr>
          <w:sz w:val="28"/>
          <w:lang w:val="en-US"/>
        </w:rPr>
        <w:br/>
      </w:r>
      <w:r>
        <w:t>Coordinates/&lt;X&gt;/Longitude</w:t>
      </w:r>
      <w:bookmarkEnd w:id="178"/>
      <w:bookmarkEnd w:id="179"/>
      <w:bookmarkEnd w:id="180"/>
      <w:bookmarkEnd w:id="181"/>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182"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182"/>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183" w:name="_Toc20154901"/>
      <w:bookmarkStart w:id="184" w:name="_Toc36049360"/>
      <w:bookmarkStart w:id="185" w:name="_Toc45199137"/>
      <w:bookmarkStart w:id="186" w:name="_Toc131391330"/>
      <w:r>
        <w:t>5.10y</w:t>
      </w:r>
      <w:r>
        <w:tab/>
        <w:t>/</w:t>
      </w:r>
      <w:r>
        <w:rPr>
          <w:i/>
          <w:iCs/>
        </w:rPr>
        <w:t>&lt;X&gt;</w:t>
      </w:r>
      <w:r>
        <w:t>/RLOSPreferredPLMNList</w:t>
      </w:r>
      <w:bookmarkEnd w:id="183"/>
      <w:bookmarkEnd w:id="184"/>
      <w:bookmarkEnd w:id="185"/>
      <w:bookmarkEnd w:id="186"/>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187" w:name="_Toc20154902"/>
      <w:bookmarkStart w:id="188" w:name="_Toc36049361"/>
      <w:bookmarkStart w:id="189" w:name="_Toc45199138"/>
      <w:bookmarkStart w:id="190" w:name="_Toc131391331"/>
      <w:r>
        <w:t>5.10z</w:t>
      </w:r>
      <w:r>
        <w:tab/>
        <w:t>/</w:t>
      </w:r>
      <w:r>
        <w:rPr>
          <w:i/>
          <w:iCs/>
        </w:rPr>
        <w:t>&lt;X&gt;</w:t>
      </w:r>
      <w:r>
        <w:t>/RLOSPreferredPLMNList/&lt;X&gt;</w:t>
      </w:r>
      <w:bookmarkEnd w:id="187"/>
      <w:bookmarkEnd w:id="188"/>
      <w:bookmarkEnd w:id="189"/>
      <w:bookmarkEnd w:id="190"/>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lastRenderedPageBreak/>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191" w:name="_Toc20154903"/>
      <w:bookmarkStart w:id="192" w:name="_Toc36049362"/>
      <w:bookmarkStart w:id="193" w:name="_Toc45199139"/>
      <w:bookmarkStart w:id="194" w:name="_Toc131391332"/>
      <w:r>
        <w:t>5.10za</w:t>
      </w:r>
      <w:r>
        <w:tab/>
        <w:t>/</w:t>
      </w:r>
      <w:r>
        <w:rPr>
          <w:i/>
          <w:iCs/>
        </w:rPr>
        <w:t>&lt;X&gt;</w:t>
      </w:r>
      <w:r>
        <w:t>/RLOSPreferredPLMNList/&lt;X&gt;/PLMN</w:t>
      </w:r>
      <w:bookmarkEnd w:id="191"/>
      <w:bookmarkEnd w:id="192"/>
      <w:bookmarkEnd w:id="193"/>
      <w:bookmarkEnd w:id="194"/>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195"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195"/>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196" w:name="_Toc20154904"/>
      <w:bookmarkStart w:id="197" w:name="_Toc36049363"/>
      <w:bookmarkStart w:id="198" w:name="_Toc45199140"/>
      <w:bookmarkStart w:id="199" w:name="_Toc131391333"/>
      <w:r>
        <w:t>5.10zb</w:t>
      </w:r>
      <w:r w:rsidR="007E362B">
        <w:tab/>
      </w:r>
      <w:r>
        <w:t>/</w:t>
      </w:r>
      <w:r>
        <w:rPr>
          <w:i/>
          <w:iCs/>
        </w:rPr>
        <w:t>&lt;X&gt;</w:t>
      </w:r>
      <w:r>
        <w:t>/RLOSPreferredPLMNList/&lt;X&gt;/PLMNPriority</w:t>
      </w:r>
      <w:bookmarkEnd w:id="196"/>
      <w:bookmarkEnd w:id="197"/>
      <w:bookmarkEnd w:id="198"/>
      <w:bookmarkEnd w:id="199"/>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00" w:name="_Toc20154905"/>
      <w:bookmarkStart w:id="201" w:name="_Toc36049364"/>
      <w:bookmarkStart w:id="202" w:name="_Toc45199141"/>
      <w:bookmarkStart w:id="203" w:name="_Toc131391334"/>
      <w:r>
        <w:t>5.10zc</w:t>
      </w:r>
      <w:r>
        <w:tab/>
        <w:t>/</w:t>
      </w:r>
      <w:r>
        <w:rPr>
          <w:i/>
          <w:iCs/>
        </w:rPr>
        <w:t>&lt;X&gt;</w:t>
      </w:r>
      <w:r>
        <w:t>/MfgAssignUERadioCapId</w:t>
      </w:r>
      <w:bookmarkEnd w:id="200"/>
      <w:bookmarkEnd w:id="201"/>
      <w:bookmarkEnd w:id="202"/>
      <w:bookmarkEnd w:id="203"/>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04" w:name="_Toc36049365"/>
      <w:bookmarkStart w:id="205" w:name="_Toc45199142"/>
      <w:bookmarkStart w:id="206" w:name="_Toc20154906"/>
      <w:bookmarkStart w:id="207" w:name="_Toc131391335"/>
      <w:r>
        <w:t>5.10zca</w:t>
      </w:r>
      <w:r>
        <w:tab/>
        <w:t>/</w:t>
      </w:r>
      <w:r>
        <w:rPr>
          <w:i/>
          <w:iCs/>
        </w:rPr>
        <w:t>&lt;X&gt;</w:t>
      </w:r>
      <w:r>
        <w:t>/MfgAssignUERadioCapId/VendorID</w:t>
      </w:r>
      <w:bookmarkEnd w:id="204"/>
      <w:bookmarkEnd w:id="205"/>
      <w:bookmarkEnd w:id="207"/>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08" w:name="_Toc36049366"/>
      <w:bookmarkStart w:id="209" w:name="_Toc45199143"/>
      <w:bookmarkStart w:id="210" w:name="_Toc131391336"/>
      <w:r>
        <w:lastRenderedPageBreak/>
        <w:t>5.10zd</w:t>
      </w:r>
      <w:r>
        <w:tab/>
        <w:t>/</w:t>
      </w:r>
      <w:r>
        <w:rPr>
          <w:i/>
          <w:iCs/>
        </w:rPr>
        <w:t>&lt;X&gt;</w:t>
      </w:r>
      <w:r>
        <w:t>/MfgAssignUERadioCapId/&lt;X&gt;</w:t>
      </w:r>
      <w:bookmarkEnd w:id="206"/>
      <w:bookmarkEnd w:id="208"/>
      <w:bookmarkEnd w:id="209"/>
      <w:bookmarkEnd w:id="210"/>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11" w:name="_Toc20154907"/>
      <w:bookmarkStart w:id="212" w:name="_Toc36049367"/>
      <w:bookmarkStart w:id="213" w:name="_Toc45199144"/>
      <w:bookmarkStart w:id="214" w:name="_Toc131391337"/>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11"/>
      <w:bookmarkEnd w:id="212"/>
      <w:bookmarkEnd w:id="213"/>
      <w:bookmarkEnd w:id="214"/>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15" w:name="_Toc36049368"/>
      <w:bookmarkStart w:id="216" w:name="_Toc45199145"/>
      <w:bookmarkStart w:id="217" w:name="_Toc20154908"/>
      <w:bookmarkStart w:id="218" w:name="_Toc131391338"/>
      <w:r>
        <w:t>5.10zf</w:t>
      </w:r>
      <w:r>
        <w:tab/>
        <w:t>/</w:t>
      </w:r>
      <w:r>
        <w:rPr>
          <w:i/>
          <w:iCs/>
        </w:rPr>
        <w:t>&lt;X&gt;</w:t>
      </w:r>
      <w:r>
        <w:t>/MfgAssignUERadioCapId/&lt;X&gt;/UERadioConfigLTE</w:t>
      </w:r>
      <w:bookmarkEnd w:id="215"/>
      <w:bookmarkEnd w:id="216"/>
      <w:bookmarkEnd w:id="218"/>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19" w:name="_Toc36049369"/>
      <w:bookmarkStart w:id="220" w:name="_Toc45199146"/>
      <w:bookmarkStart w:id="221" w:name="_Toc131391339"/>
      <w:r>
        <w:t>5.10zg</w:t>
      </w:r>
      <w:r>
        <w:tab/>
        <w:t>/</w:t>
      </w:r>
      <w:r>
        <w:rPr>
          <w:i/>
          <w:iCs/>
        </w:rPr>
        <w:t>&lt;X&gt;</w:t>
      </w:r>
      <w:r>
        <w:t>/MfgAssignUERadioCapId/&lt;X&gt;/UERadioConfigNR</w:t>
      </w:r>
      <w:bookmarkEnd w:id="219"/>
      <w:bookmarkEnd w:id="220"/>
      <w:bookmarkEnd w:id="221"/>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22" w:name="_Toc11403844"/>
      <w:bookmarkStart w:id="223" w:name="_Toc36049370"/>
      <w:bookmarkStart w:id="224" w:name="_Toc45199147"/>
      <w:bookmarkStart w:id="225" w:name="_Toc131391340"/>
      <w:r>
        <w:lastRenderedPageBreak/>
        <w:t>5.10zh</w:t>
      </w:r>
      <w:r>
        <w:tab/>
        <w:t>/</w:t>
      </w:r>
      <w:r>
        <w:rPr>
          <w:i/>
          <w:iCs/>
        </w:rPr>
        <w:t>&lt;X&gt;</w:t>
      </w:r>
      <w:r>
        <w:t>/RLOSAllowedMCCList</w:t>
      </w:r>
      <w:bookmarkEnd w:id="222"/>
      <w:bookmarkEnd w:id="223"/>
      <w:bookmarkEnd w:id="224"/>
      <w:bookmarkEnd w:id="225"/>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26" w:name="_Toc11403845"/>
      <w:bookmarkStart w:id="227" w:name="_Toc36049371"/>
      <w:bookmarkStart w:id="228" w:name="_Toc45199148"/>
      <w:bookmarkStart w:id="229" w:name="_Toc131391341"/>
      <w:r>
        <w:t>5.10zi</w:t>
      </w:r>
      <w:r>
        <w:tab/>
        <w:t>/</w:t>
      </w:r>
      <w:r>
        <w:rPr>
          <w:i/>
          <w:iCs/>
        </w:rPr>
        <w:t>&lt;X&gt;</w:t>
      </w:r>
      <w:r>
        <w:t>/RLOSAllowedMCCList/&lt;X&gt;</w:t>
      </w:r>
      <w:bookmarkEnd w:id="226"/>
      <w:bookmarkEnd w:id="227"/>
      <w:bookmarkEnd w:id="228"/>
      <w:bookmarkEnd w:id="229"/>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30" w:name="_Toc11403846"/>
      <w:bookmarkStart w:id="231" w:name="_Toc36049372"/>
      <w:bookmarkStart w:id="232" w:name="_Toc45199149"/>
      <w:bookmarkStart w:id="233" w:name="_Toc131391342"/>
      <w:r>
        <w:t>5.10zj</w:t>
      </w:r>
      <w:r>
        <w:tab/>
        <w:t>/</w:t>
      </w:r>
      <w:r>
        <w:rPr>
          <w:i/>
          <w:iCs/>
        </w:rPr>
        <w:t>&lt;X&gt;</w:t>
      </w:r>
      <w:r>
        <w:t>/RLOSAllowedMCCList/&lt;X&gt;/</w:t>
      </w:r>
      <w:bookmarkEnd w:id="230"/>
      <w:r>
        <w:t>MCC</w:t>
      </w:r>
      <w:bookmarkEnd w:id="231"/>
      <w:bookmarkEnd w:id="232"/>
      <w:bookmarkEnd w:id="233"/>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34"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34"/>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35" w:name="_Toc45199150"/>
      <w:bookmarkStart w:id="236" w:name="_Toc36049373"/>
      <w:bookmarkStart w:id="237" w:name="_Toc131391343"/>
      <w:r>
        <w:t>5.10zk</w:t>
      </w:r>
      <w:r>
        <w:tab/>
        <w:t>/</w:t>
      </w:r>
      <w:r>
        <w:rPr>
          <w:i/>
          <w:iCs/>
        </w:rPr>
        <w:t>&lt;X&gt;</w:t>
      </w:r>
      <w:r>
        <w:t>/SNPN_Configuration</w:t>
      </w:r>
      <w:bookmarkEnd w:id="235"/>
      <w:bookmarkEnd w:id="237"/>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38" w:name="_Toc45199151"/>
      <w:bookmarkStart w:id="239" w:name="_Toc131391344"/>
      <w:r>
        <w:t>5.10zl</w:t>
      </w:r>
      <w:r>
        <w:tab/>
        <w:t>/</w:t>
      </w:r>
      <w:r>
        <w:rPr>
          <w:i/>
          <w:iCs/>
        </w:rPr>
        <w:t>&lt;X&gt;</w:t>
      </w:r>
      <w:r>
        <w:t>/SNPN_Configuration/&lt;X&gt;</w:t>
      </w:r>
      <w:bookmarkEnd w:id="238"/>
      <w:bookmarkEnd w:id="239"/>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40"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lastRenderedPageBreak/>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41" w:name="_Toc131391345"/>
      <w:r>
        <w:t>5.10zm</w:t>
      </w:r>
      <w:r>
        <w:tab/>
        <w:t>/</w:t>
      </w:r>
      <w:r>
        <w:rPr>
          <w:i/>
          <w:iCs/>
        </w:rPr>
        <w:t>&lt;X&gt;</w:t>
      </w:r>
      <w:r>
        <w:t>/SNPN_Configuration/&lt;X&gt;/SNPN_identifier</w:t>
      </w:r>
      <w:bookmarkEnd w:id="240"/>
      <w:bookmarkEnd w:id="241"/>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242"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42"/>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43" w:name="_Toc45199153"/>
      <w:bookmarkStart w:id="244" w:name="_Toc131391346"/>
      <w:r>
        <w:t>5.10zn</w:t>
      </w:r>
      <w:r>
        <w:tab/>
        <w:t>/</w:t>
      </w:r>
      <w:r>
        <w:rPr>
          <w:i/>
          <w:iCs/>
        </w:rPr>
        <w:t>&lt;X&gt;</w:t>
      </w:r>
      <w:r>
        <w:t>/SNPN_Configuration/&lt;X&gt;/</w:t>
      </w:r>
      <w:r w:rsidRPr="000847EC">
        <w:t>3GPP</w:t>
      </w:r>
      <w:r>
        <w:t>_</w:t>
      </w:r>
      <w:r w:rsidRPr="000847EC">
        <w:t>PS</w:t>
      </w:r>
      <w:r>
        <w:t>_d</w:t>
      </w:r>
      <w:r w:rsidRPr="000847EC">
        <w:t>ata</w:t>
      </w:r>
      <w:r>
        <w:t>_o</w:t>
      </w:r>
      <w:r w:rsidRPr="000847EC">
        <w:t>ff</w:t>
      </w:r>
      <w:bookmarkEnd w:id="243"/>
      <w:bookmarkEnd w:id="244"/>
    </w:p>
    <w:p w14:paraId="58A59D0D" w14:textId="77777777" w:rsidR="008348DA" w:rsidRDefault="008348DA" w:rsidP="008348DA">
      <w:bookmarkStart w:id="245"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46" w:name="_Toc131391347"/>
      <w:r>
        <w:t>5.10zo</w:t>
      </w:r>
      <w:r>
        <w:tab/>
        <w:t>/</w:t>
      </w:r>
      <w:r>
        <w:rPr>
          <w:i/>
          <w:iCs/>
        </w:rPr>
        <w:t>&lt;X&gt;</w:t>
      </w:r>
      <w:r>
        <w:t>/SNPN_Configuration/&lt;X&gt;/3GPP_PS_data_off/Exempted_service_list</w:t>
      </w:r>
      <w:bookmarkEnd w:id="245"/>
      <w:bookmarkEnd w:id="246"/>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47" w:name="_Toc45199155"/>
      <w:bookmarkStart w:id="248" w:name="_Toc131391348"/>
      <w:r>
        <w:lastRenderedPageBreak/>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247"/>
      <w:bookmarkEnd w:id="248"/>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249" w:name="_Toc45199156"/>
      <w:bookmarkStart w:id="250" w:name="_Toc131391349"/>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249"/>
      <w:bookmarkEnd w:id="250"/>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10BFF450" w14:textId="77777777" w:rsidR="009258C8" w:rsidRPr="00ED544B" w:rsidRDefault="009258C8" w:rsidP="00BD23E2">
      <w:pPr>
        <w:pStyle w:val="Heading2"/>
      </w:pPr>
      <w:bookmarkStart w:id="251" w:name="_Toc45199157"/>
      <w:bookmarkStart w:id="252" w:name="_Toc131391350"/>
      <w:r w:rsidRPr="00364623">
        <w:t>5.</w:t>
      </w:r>
      <w:r>
        <w:t>10zr</w:t>
      </w:r>
      <w:r w:rsidRPr="00364623">
        <w:tab/>
      </w:r>
      <w:r w:rsidRPr="00364623">
        <w:rPr>
          <w:i/>
          <w:iCs/>
        </w:rPr>
        <w:t>&lt;X&gt;</w:t>
      </w:r>
      <w:r w:rsidRPr="00ED544B">
        <w:rPr>
          <w:iCs/>
        </w:rPr>
        <w:t>/</w:t>
      </w:r>
      <w:r>
        <w:t>SNPN_Configuration/&lt;X&gt;/</w:t>
      </w:r>
      <w:r>
        <w:rPr>
          <w:iCs/>
        </w:rPr>
        <w:t>SM_RetryWaitTime</w:t>
      </w:r>
      <w:bookmarkEnd w:id="251"/>
      <w:bookmarkEnd w:id="252"/>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253" w:name="_Toc45199158"/>
      <w:bookmarkStart w:id="254" w:name="_Toc131391351"/>
      <w:r w:rsidRPr="00364623">
        <w:t>5.</w:t>
      </w:r>
      <w:r>
        <w:t>10zs</w:t>
      </w:r>
      <w:r w:rsidRPr="00364623">
        <w:tab/>
      </w:r>
      <w:r w:rsidRPr="00364623">
        <w:rPr>
          <w:i/>
          <w:iCs/>
        </w:rPr>
        <w:t>&lt;X&gt;</w:t>
      </w:r>
      <w:r w:rsidRPr="00ED544B">
        <w:rPr>
          <w:iCs/>
        </w:rPr>
        <w:t>/</w:t>
      </w:r>
      <w:r>
        <w:t>SNPN_Configuration/&lt;X&gt;/</w:t>
      </w:r>
      <w:r>
        <w:rPr>
          <w:iCs/>
        </w:rPr>
        <w:t>Timer_T3245_Behaviour</w:t>
      </w:r>
      <w:bookmarkEnd w:id="254"/>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lastRenderedPageBreak/>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255" w:name="_Toc131391352"/>
      <w:r>
        <w:t>5.10zt</w:t>
      </w:r>
      <w:r>
        <w:tab/>
        <w:t>/</w:t>
      </w:r>
      <w:r>
        <w:rPr>
          <w:i/>
          <w:iCs/>
        </w:rPr>
        <w:t>&lt;X&gt;</w:t>
      </w:r>
      <w:r>
        <w:t>/SNPN_Configuration/&lt;X&gt;/3GPP_PS_data_off/</w:t>
      </w:r>
      <w:r>
        <w:br/>
        <w:t>Exempted_service_list_non_subscribed_SNPN</w:t>
      </w:r>
      <w:bookmarkEnd w:id="255"/>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256" w:name="_Toc131391353"/>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256"/>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257" w:name="_Toc131391354"/>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257"/>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lastRenderedPageBreak/>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D8C1D40" w14:textId="77777777" w:rsidR="00162128" w:rsidRDefault="00162128" w:rsidP="004F0BD8"/>
    <w:p w14:paraId="78888A37" w14:textId="017368F1" w:rsidR="005975AA" w:rsidRDefault="005975AA" w:rsidP="00BD23E2">
      <w:pPr>
        <w:pStyle w:val="Heading2"/>
      </w:pPr>
      <w:bookmarkStart w:id="258" w:name="_Toc131391355"/>
      <w:r>
        <w:t>5.</w:t>
      </w:r>
      <w:r w:rsidR="00162128">
        <w:t>10zw</w:t>
      </w:r>
      <w:r>
        <w:tab/>
      </w:r>
      <w:r>
        <w:rPr>
          <w:i/>
          <w:iCs/>
        </w:rPr>
        <w:t>&lt;X&gt;</w:t>
      </w:r>
      <w:r>
        <w:rPr>
          <w:iCs/>
        </w:rPr>
        <w:t>/NoEUTRADisablingIn5GS</w:t>
      </w:r>
      <w:bookmarkEnd w:id="258"/>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259" w:name="_Toc131391356"/>
      <w:r>
        <w:t>5.10z</w:t>
      </w:r>
      <w:r w:rsidR="00DC37D4">
        <w:t>x</w:t>
      </w:r>
      <w:r>
        <w:tab/>
        <w:t>/</w:t>
      </w:r>
      <w:r>
        <w:rPr>
          <w:i/>
          <w:iCs/>
        </w:rPr>
        <w:t>&lt;X&gt;</w:t>
      </w:r>
      <w:r>
        <w:t>/</w:t>
      </w:r>
      <w:r w:rsidRPr="00540E90">
        <w:t xml:space="preserve"> </w:t>
      </w:r>
      <w:r>
        <w:t>Re_enable_N1_upon_reattach</w:t>
      </w:r>
      <w:bookmarkEnd w:id="259"/>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260" w:name="_Toc131391357"/>
      <w:r>
        <w:t>5.10z</w:t>
      </w:r>
      <w:r w:rsidR="001D22A0">
        <w:t>y</w:t>
      </w:r>
      <w:r>
        <w:tab/>
        <w:t>/</w:t>
      </w:r>
      <w:r>
        <w:rPr>
          <w:i/>
          <w:iCs/>
        </w:rPr>
        <w:t>&lt;X&gt;</w:t>
      </w:r>
      <w:r>
        <w:t>/</w:t>
      </w:r>
      <w:r>
        <w:rPr>
          <w:iCs/>
        </w:rPr>
        <w:t>CustomLLFailureRetry</w:t>
      </w:r>
      <w:bookmarkEnd w:id="260"/>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Occurrence: ZeroOrOne</w:t>
      </w:r>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lastRenderedPageBreak/>
        <w:t>-</w:t>
      </w:r>
      <w:r>
        <w:tab/>
        <w:t>Values: N/A</w:t>
      </w:r>
    </w:p>
    <w:p w14:paraId="4DD4BB3B" w14:textId="0E24B0E3" w:rsidR="00483049" w:rsidRDefault="00483049" w:rsidP="00483049">
      <w:pPr>
        <w:pStyle w:val="Heading2"/>
      </w:pPr>
      <w:bookmarkStart w:id="261" w:name="_Toc131391358"/>
      <w:r>
        <w:t>5.10z</w:t>
      </w:r>
      <w:r w:rsidR="001D22A0">
        <w:t>z</w:t>
      </w:r>
      <w:r>
        <w:tab/>
        <w:t>/</w:t>
      </w:r>
      <w:r>
        <w:rPr>
          <w:i/>
          <w:iCs/>
        </w:rPr>
        <w:t>&lt;X&gt;</w:t>
      </w:r>
      <w:r>
        <w:t>/</w:t>
      </w:r>
      <w:r w:rsidRPr="003A0372">
        <w:rPr>
          <w:iCs/>
        </w:rPr>
        <w:t xml:space="preserve"> </w:t>
      </w:r>
      <w:r>
        <w:rPr>
          <w:iCs/>
        </w:rPr>
        <w:t>CustomLLFailureRetry</w:t>
      </w:r>
      <w:r>
        <w:t>/MinRetryTimer</w:t>
      </w:r>
      <w:bookmarkEnd w:id="261"/>
    </w:p>
    <w:p w14:paraId="751FA2AB" w14:textId="77777777" w:rsidR="00483049" w:rsidRDefault="00483049" w:rsidP="00483049">
      <w:r>
        <w:t xml:space="preserve">The MinRetyTimer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262" w:name="_Toc131391359"/>
      <w:r>
        <w:t>5.10zz1</w:t>
      </w:r>
      <w:r>
        <w:tab/>
        <w:t>/</w:t>
      </w:r>
      <w:r>
        <w:rPr>
          <w:i/>
          <w:iCs/>
        </w:rPr>
        <w:t>&lt;X&gt;</w:t>
      </w:r>
      <w:r>
        <w:t>/</w:t>
      </w:r>
      <w:r w:rsidRPr="003A0372">
        <w:rPr>
          <w:iCs/>
        </w:rPr>
        <w:t xml:space="preserve"> </w:t>
      </w:r>
      <w:r>
        <w:rPr>
          <w:iCs/>
        </w:rPr>
        <w:t>CustomLLFailureRetry</w:t>
      </w:r>
      <w:r>
        <w:t>/MaxRetryTimer</w:t>
      </w:r>
      <w:bookmarkEnd w:id="262"/>
    </w:p>
    <w:p w14:paraId="4A5A42C3" w14:textId="77777777" w:rsidR="00483049" w:rsidRDefault="00483049" w:rsidP="00483049">
      <w:r>
        <w:t xml:space="preserve">The MaxRetyTimer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263" w:name="_Toc131391360"/>
      <w:r>
        <w:t>5.10zz2</w:t>
      </w:r>
      <w:r>
        <w:tab/>
        <w:t>/</w:t>
      </w:r>
      <w:r>
        <w:rPr>
          <w:i/>
          <w:iCs/>
        </w:rPr>
        <w:t>&lt;X&gt;</w:t>
      </w:r>
      <w:r>
        <w:t>/</w:t>
      </w:r>
      <w:r w:rsidRPr="003A0372">
        <w:rPr>
          <w:iCs/>
        </w:rPr>
        <w:t xml:space="preserve"> </w:t>
      </w:r>
      <w:r>
        <w:rPr>
          <w:iCs/>
        </w:rPr>
        <w:t>CustomLLFailureRetry</w:t>
      </w:r>
      <w:r>
        <w:t>/MaxMinRetry</w:t>
      </w:r>
      <w:bookmarkEnd w:id="263"/>
    </w:p>
    <w:p w14:paraId="181ACE52" w14:textId="77777777" w:rsidR="00483049" w:rsidRDefault="00483049" w:rsidP="00483049">
      <w:r>
        <w:t xml:space="preserve">The MaxMinRetry leaf contains the maximum number of allowed consecutive retries with MinRetryTimer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t>-</w:t>
      </w:r>
      <w:r>
        <w:tab/>
        <w:t>Values: 1-20</w:t>
      </w:r>
    </w:p>
    <w:p w14:paraId="1C7B63F2" w14:textId="687FD121" w:rsidR="008D7EA2" w:rsidRDefault="008D7EA2" w:rsidP="008D7EA2">
      <w:pPr>
        <w:pStyle w:val="Heading2"/>
      </w:pPr>
      <w:bookmarkStart w:id="264" w:name="_Toc131391361"/>
      <w:r>
        <w:t>5.10zz3</w:t>
      </w:r>
      <w:r>
        <w:tab/>
        <w:t>/</w:t>
      </w:r>
      <w:r>
        <w:rPr>
          <w:i/>
          <w:iCs/>
        </w:rPr>
        <w:t>&lt;X&gt;</w:t>
      </w:r>
      <w:r>
        <w:t>/UE_using_SENSE</w:t>
      </w:r>
      <w:bookmarkEnd w:id="264"/>
    </w:p>
    <w:p w14:paraId="44B5ED1E" w14:textId="27804477" w:rsidR="008D7EA2" w:rsidRDefault="008D7EA2" w:rsidP="008D7EA2">
      <w:r>
        <w:t>This leaf indicates whether SENSE is used by the UE or not as specified in 3GPP TS 23.122 [3].</w:t>
      </w:r>
    </w:p>
    <w:p w14:paraId="12566634" w14:textId="77777777" w:rsidR="008D7EA2" w:rsidRDefault="008D7EA2" w:rsidP="008D7EA2">
      <w:pPr>
        <w:pStyle w:val="B1"/>
      </w:pPr>
      <w:r>
        <w:t>-</w:t>
      </w:r>
      <w:r>
        <w:tab/>
        <w:t>Occurrence: ZeroOrOne</w:t>
      </w:r>
    </w:p>
    <w:p w14:paraId="179B8540" w14:textId="77777777" w:rsidR="008D7EA2" w:rsidRDefault="008D7EA2" w:rsidP="008D7EA2">
      <w:pPr>
        <w:pStyle w:val="B1"/>
      </w:pPr>
      <w:r>
        <w:t>-</w:t>
      </w:r>
      <w:r>
        <w:tab/>
        <w:t>Format: bool</w:t>
      </w:r>
    </w:p>
    <w:p w14:paraId="4453B01B" w14:textId="77777777" w:rsidR="008D7EA2" w:rsidRDefault="008D7EA2" w:rsidP="008D7EA2">
      <w:pPr>
        <w:pStyle w:val="B1"/>
        <w:rPr>
          <w:bCs/>
        </w:rPr>
      </w:pPr>
      <w:r>
        <w:t>-</w:t>
      </w:r>
      <w:r>
        <w:tab/>
        <w:t>Access Types: Get, Replace</w:t>
      </w:r>
    </w:p>
    <w:p w14:paraId="5997DD10" w14:textId="77777777" w:rsidR="008D7EA2" w:rsidRDefault="008D7EA2" w:rsidP="008D7EA2">
      <w:pPr>
        <w:pStyle w:val="B1"/>
      </w:pPr>
      <w:r>
        <w:t>-</w:t>
      </w:r>
      <w:r>
        <w:tab/>
        <w:t>Values: 0, 1</w:t>
      </w:r>
    </w:p>
    <w:p w14:paraId="3208A62D" w14:textId="7ECF5308" w:rsidR="008D7EA2" w:rsidRDefault="008D7EA2" w:rsidP="008D7EA2">
      <w:pPr>
        <w:pStyle w:val="B2"/>
      </w:pPr>
      <w:r>
        <w:t>0 - Indicates that SENSE is not used by the UE.</w:t>
      </w:r>
    </w:p>
    <w:p w14:paraId="10DBCD63" w14:textId="72B156E2" w:rsidR="008D7EA2" w:rsidRDefault="008D7EA2" w:rsidP="008D7EA2">
      <w:pPr>
        <w:pStyle w:val="B2"/>
      </w:pPr>
      <w:r>
        <w:t>1 - Indicates that SENSE is used by the UE</w:t>
      </w:r>
      <w:r w:rsidRPr="00972D94">
        <w:t>.</w:t>
      </w:r>
    </w:p>
    <w:p w14:paraId="5B631BEA" w14:textId="77777777" w:rsidR="008D7EA2" w:rsidRDefault="008D7EA2" w:rsidP="008D7EA2">
      <w:pPr>
        <w:spacing w:after="0"/>
        <w:rPr>
          <w:noProof/>
          <w:highlight w:val="green"/>
        </w:rPr>
      </w:pPr>
      <w:r w:rsidRPr="004946A5">
        <w:t>If this leaf is not provisioned, the value of 0 is used.</w:t>
      </w:r>
    </w:p>
    <w:p w14:paraId="353E5470" w14:textId="77777777" w:rsidR="005D6B17" w:rsidRPr="00364623" w:rsidRDefault="005D6B17" w:rsidP="00BD23E2">
      <w:pPr>
        <w:pStyle w:val="Heading2"/>
      </w:pPr>
      <w:bookmarkStart w:id="265" w:name="_Toc131391362"/>
      <w:r w:rsidRPr="00364623">
        <w:lastRenderedPageBreak/>
        <w:t>5.</w:t>
      </w:r>
      <w:r>
        <w:t>11</w:t>
      </w:r>
      <w:r w:rsidRPr="00364623">
        <w:tab/>
      </w:r>
      <w:r w:rsidRPr="00364623">
        <w:rPr>
          <w:i/>
          <w:iCs/>
        </w:rPr>
        <w:t>&lt;X&gt;</w:t>
      </w:r>
      <w:r w:rsidRPr="00364623">
        <w:t>/Ext</w:t>
      </w:r>
      <w:bookmarkEnd w:id="217"/>
      <w:bookmarkEnd w:id="236"/>
      <w:bookmarkEnd w:id="253"/>
      <w:bookmarkEnd w:id="265"/>
    </w:p>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BFD8D5C" w14:textId="77777777" w:rsidR="0053428C" w:rsidRPr="00364623" w:rsidRDefault="00B17128" w:rsidP="0053428C">
      <w:pPr>
        <w:pStyle w:val="Heading8"/>
      </w:pPr>
      <w:r>
        <w:br w:type="page"/>
      </w:r>
      <w:bookmarkStart w:id="266" w:name="_Toc20154909"/>
      <w:bookmarkStart w:id="267" w:name="_Toc36049374"/>
      <w:bookmarkStart w:id="268" w:name="_Toc45199159"/>
      <w:bookmarkStart w:id="269" w:name="_Toc131391363"/>
      <w:r w:rsidR="00FD190F" w:rsidRPr="00364623">
        <w:lastRenderedPageBreak/>
        <w:t>Annex A (informative):</w:t>
      </w:r>
      <w:r w:rsidR="00FD190F" w:rsidRPr="00364623">
        <w:br/>
      </w:r>
      <w:r w:rsidR="0053428C">
        <w:t xml:space="preserve">NAS configuration </w:t>
      </w:r>
      <w:r w:rsidR="0053428C" w:rsidRPr="00364623">
        <w:t>M</w:t>
      </w:r>
      <w:r w:rsidR="0053428C">
        <w:t>O</w:t>
      </w:r>
      <w:r w:rsidR="0053428C" w:rsidRPr="00364623">
        <w:t xml:space="preserve"> DDF</w:t>
      </w:r>
      <w:bookmarkEnd w:id="269"/>
    </w:p>
    <w:p w14:paraId="6924B9CB" w14:textId="77777777" w:rsidR="0053428C" w:rsidRDefault="0053428C" w:rsidP="0053428C">
      <w:r w:rsidRPr="00364623">
        <w:t>This DDF is the standardized minimal set. A vendor can define its own DDF for the complete device. This DDF can include more features than this minimal standardized version.</w:t>
      </w:r>
    </w:p>
    <w:p w14:paraId="40F88380" w14:textId="77777777" w:rsidR="0053428C" w:rsidRPr="00364623" w:rsidRDefault="0053428C" w:rsidP="0053428C">
      <w:pPr>
        <w:pStyle w:val="PL"/>
      </w:pPr>
      <w:r w:rsidRPr="00364623">
        <w:t>&lt;?xml version="1.0" encoding="UTF-8"?&gt;</w:t>
      </w:r>
    </w:p>
    <w:p w14:paraId="18D9AEC7" w14:textId="77777777" w:rsidR="0053428C" w:rsidRDefault="0053428C" w:rsidP="0053428C">
      <w:pPr>
        <w:pStyle w:val="PL"/>
      </w:pPr>
      <w:r>
        <w:t xml:space="preserve">&lt;!DOCTYPE MgmtTree PUBLIC "-//OMA//DTD-DM-DDF 1.2//EN" </w:t>
      </w:r>
    </w:p>
    <w:p w14:paraId="7212C3A2" w14:textId="77777777" w:rsidR="0053428C" w:rsidRDefault="0053428C" w:rsidP="0053428C">
      <w:pPr>
        <w:pStyle w:val="PL"/>
      </w:pPr>
      <w:r>
        <w:t>"http://www.openmobilealliance.org/tech/DTD/dm_ddf-v1_2.dtd"&gt;</w:t>
      </w:r>
    </w:p>
    <w:p w14:paraId="54E818A8" w14:textId="77777777" w:rsidR="0053428C" w:rsidRPr="00364623" w:rsidRDefault="0053428C" w:rsidP="0053428C">
      <w:pPr>
        <w:pStyle w:val="PL"/>
      </w:pPr>
    </w:p>
    <w:p w14:paraId="6706DA24" w14:textId="77777777" w:rsidR="0053428C" w:rsidRPr="008D4088" w:rsidRDefault="0053428C" w:rsidP="0053428C">
      <w:pPr>
        <w:pStyle w:val="PL"/>
      </w:pPr>
      <w:r w:rsidRPr="008D4088">
        <w:t>&lt;MgmtTree&gt;</w:t>
      </w:r>
    </w:p>
    <w:p w14:paraId="0CEB939D" w14:textId="77777777" w:rsidR="0053428C" w:rsidRPr="008D4088" w:rsidRDefault="0053428C" w:rsidP="0053428C">
      <w:pPr>
        <w:pStyle w:val="PL"/>
      </w:pPr>
      <w:r w:rsidRPr="008D4088">
        <w:tab/>
        <w:t>&lt;VerDTD&gt;1.2&lt;/VerDTD&gt;</w:t>
      </w:r>
    </w:p>
    <w:p w14:paraId="448A9D2A" w14:textId="77777777" w:rsidR="0053428C" w:rsidRPr="00364623" w:rsidRDefault="0053428C" w:rsidP="0053428C">
      <w:pPr>
        <w:pStyle w:val="PL"/>
      </w:pPr>
      <w:r w:rsidRPr="00364623">
        <w:tab/>
        <w:t>&lt;Man&gt;--The device manufacturer--&lt;/Man&gt;</w:t>
      </w:r>
    </w:p>
    <w:p w14:paraId="14BC37C4" w14:textId="77777777" w:rsidR="0053428C" w:rsidRPr="000538AA" w:rsidRDefault="0053428C" w:rsidP="0053428C">
      <w:pPr>
        <w:pStyle w:val="PL"/>
      </w:pPr>
      <w:r w:rsidRPr="00364623">
        <w:tab/>
      </w:r>
      <w:r w:rsidRPr="000538AA">
        <w:t>&lt;Mod&gt;--The device model--&lt;/Mod&gt;</w:t>
      </w:r>
    </w:p>
    <w:p w14:paraId="13B41613" w14:textId="77777777" w:rsidR="0053428C" w:rsidRPr="008D4088" w:rsidRDefault="0053428C" w:rsidP="0053428C">
      <w:pPr>
        <w:pStyle w:val="PL"/>
      </w:pPr>
    </w:p>
    <w:p w14:paraId="7EBF8F65" w14:textId="77777777" w:rsidR="0053428C" w:rsidRPr="008D4088" w:rsidRDefault="0053428C" w:rsidP="0053428C">
      <w:pPr>
        <w:pStyle w:val="PL"/>
      </w:pPr>
      <w:r w:rsidRPr="008D4088">
        <w:tab/>
        <w:t>&lt;Node&gt;</w:t>
      </w:r>
    </w:p>
    <w:p w14:paraId="15ED1440" w14:textId="77777777" w:rsidR="0053428C" w:rsidRPr="008D4088" w:rsidRDefault="0053428C" w:rsidP="0053428C">
      <w:pPr>
        <w:pStyle w:val="PL"/>
      </w:pPr>
      <w:r w:rsidRPr="008D4088">
        <w:tab/>
      </w:r>
      <w:r w:rsidRPr="008D4088">
        <w:tab/>
        <w:t>&lt;NodeName</w:t>
      </w:r>
      <w:r>
        <w:t>/</w:t>
      </w:r>
      <w:r w:rsidRPr="008D4088">
        <w:t>&gt;</w:t>
      </w:r>
    </w:p>
    <w:p w14:paraId="432E86C9" w14:textId="77777777" w:rsidR="0053428C" w:rsidRPr="008D4088" w:rsidRDefault="0053428C" w:rsidP="0053428C">
      <w:pPr>
        <w:pStyle w:val="PL"/>
      </w:pPr>
      <w:r w:rsidRPr="008D4088">
        <w:tab/>
      </w:r>
      <w:r w:rsidRPr="008D4088">
        <w:tab/>
        <w:t>&lt;DFProperties&gt;</w:t>
      </w:r>
    </w:p>
    <w:p w14:paraId="6AF594F3" w14:textId="77777777" w:rsidR="0053428C" w:rsidRPr="008D4088" w:rsidRDefault="0053428C" w:rsidP="0053428C">
      <w:pPr>
        <w:pStyle w:val="PL"/>
      </w:pPr>
      <w:r w:rsidRPr="008D4088">
        <w:tab/>
      </w:r>
      <w:r w:rsidRPr="008D4088">
        <w:tab/>
      </w:r>
      <w:r w:rsidRPr="008D4088">
        <w:tab/>
        <w:t>&lt;AccessType&gt;</w:t>
      </w:r>
    </w:p>
    <w:p w14:paraId="6A601680" w14:textId="77777777" w:rsidR="0053428C" w:rsidRPr="008D4088" w:rsidRDefault="0053428C" w:rsidP="0053428C">
      <w:pPr>
        <w:pStyle w:val="PL"/>
      </w:pPr>
      <w:r w:rsidRPr="008D4088">
        <w:tab/>
      </w:r>
      <w:r w:rsidRPr="008D4088">
        <w:tab/>
      </w:r>
      <w:r w:rsidRPr="008D4088">
        <w:tab/>
      </w:r>
      <w:r w:rsidRPr="008D4088">
        <w:tab/>
        <w:t>&lt;Get/&gt;</w:t>
      </w:r>
    </w:p>
    <w:p w14:paraId="034C1FD2" w14:textId="77777777" w:rsidR="0053428C" w:rsidRPr="00CC3D2A" w:rsidRDefault="0053428C" w:rsidP="0053428C">
      <w:pPr>
        <w:pStyle w:val="PL"/>
        <w:rPr>
          <w:lang w:val="fr-FR"/>
        </w:rPr>
      </w:pPr>
      <w:r w:rsidRPr="008D4088">
        <w:tab/>
      </w:r>
      <w:r w:rsidRPr="008D4088">
        <w:tab/>
      </w:r>
      <w:r w:rsidRPr="008D4088">
        <w:tab/>
      </w:r>
      <w:r w:rsidRPr="00CC3D2A">
        <w:rPr>
          <w:lang w:val="fr-FR"/>
        </w:rPr>
        <w:t>&lt;/AccessType&gt;</w:t>
      </w:r>
    </w:p>
    <w:p w14:paraId="1A6D5D4F" w14:textId="77777777" w:rsidR="0053428C" w:rsidRPr="00CC3D2A" w:rsidRDefault="0053428C" w:rsidP="0053428C">
      <w:pPr>
        <w:pStyle w:val="PL"/>
        <w:rPr>
          <w:lang w:val="fr-FR"/>
        </w:rPr>
      </w:pPr>
      <w:r w:rsidRPr="00CC3D2A">
        <w:rPr>
          <w:lang w:val="fr-FR"/>
        </w:rPr>
        <w:tab/>
      </w:r>
      <w:r w:rsidRPr="00CC3D2A">
        <w:rPr>
          <w:lang w:val="fr-FR"/>
        </w:rPr>
        <w:tab/>
      </w:r>
      <w:r w:rsidRPr="00CC3D2A">
        <w:rPr>
          <w:lang w:val="fr-FR"/>
        </w:rPr>
        <w:tab/>
        <w:t>&lt;Description&gt;NAS configuration&lt;/Description&gt;</w:t>
      </w:r>
    </w:p>
    <w:p w14:paraId="70A16502" w14:textId="77777777" w:rsidR="0053428C" w:rsidRPr="008D4088" w:rsidRDefault="0053428C" w:rsidP="0053428C">
      <w:pPr>
        <w:pStyle w:val="PL"/>
      </w:pPr>
      <w:r w:rsidRPr="00CC3D2A">
        <w:rPr>
          <w:lang w:val="fr-FR"/>
        </w:rPr>
        <w:tab/>
      </w:r>
      <w:r w:rsidRPr="00CC3D2A">
        <w:rPr>
          <w:lang w:val="fr-FR"/>
        </w:rPr>
        <w:tab/>
      </w:r>
      <w:r w:rsidRPr="00CC3D2A">
        <w:rPr>
          <w:lang w:val="fr-FR"/>
        </w:rPr>
        <w:tab/>
      </w:r>
      <w:r w:rsidRPr="008D4088">
        <w:t>&lt;DFFormat&gt;</w:t>
      </w:r>
    </w:p>
    <w:p w14:paraId="7AACEF3D" w14:textId="77777777" w:rsidR="0053428C" w:rsidRPr="008D4088" w:rsidRDefault="0053428C" w:rsidP="0053428C">
      <w:pPr>
        <w:pStyle w:val="PL"/>
      </w:pPr>
      <w:r w:rsidRPr="008D4088">
        <w:tab/>
      </w:r>
      <w:r w:rsidRPr="008D4088">
        <w:tab/>
      </w:r>
      <w:r w:rsidRPr="008D4088">
        <w:tab/>
      </w:r>
      <w:r w:rsidRPr="008D4088">
        <w:tab/>
        <w:t>&lt;node/&gt;</w:t>
      </w:r>
    </w:p>
    <w:p w14:paraId="5762FE8E" w14:textId="77777777" w:rsidR="0053428C" w:rsidRPr="008D4088" w:rsidRDefault="0053428C" w:rsidP="0053428C">
      <w:pPr>
        <w:pStyle w:val="PL"/>
      </w:pPr>
      <w:r w:rsidRPr="008D4088">
        <w:tab/>
      </w:r>
      <w:r w:rsidRPr="008D4088">
        <w:tab/>
      </w:r>
      <w:r w:rsidRPr="008D4088">
        <w:tab/>
        <w:t>&lt;/DFFormat&gt;</w:t>
      </w:r>
    </w:p>
    <w:p w14:paraId="0BCC701F" w14:textId="77777777" w:rsidR="0053428C" w:rsidRPr="00360BC6" w:rsidRDefault="0053428C" w:rsidP="0053428C">
      <w:pPr>
        <w:pStyle w:val="PL"/>
      </w:pPr>
      <w:r w:rsidRPr="008D4088">
        <w:tab/>
      </w:r>
      <w:r w:rsidRPr="008D4088">
        <w:tab/>
      </w:r>
      <w:r w:rsidRPr="008D4088">
        <w:tab/>
      </w:r>
      <w:r w:rsidRPr="00360BC6">
        <w:t>&lt;Occurrence&gt;</w:t>
      </w:r>
    </w:p>
    <w:p w14:paraId="3CF60345" w14:textId="77777777" w:rsidR="0053428C" w:rsidRPr="00360BC6" w:rsidRDefault="0053428C" w:rsidP="0053428C">
      <w:pPr>
        <w:pStyle w:val="PL"/>
      </w:pPr>
      <w:r w:rsidRPr="00360BC6">
        <w:tab/>
      </w:r>
      <w:r w:rsidRPr="00360BC6">
        <w:tab/>
      </w:r>
      <w:r w:rsidRPr="00360BC6">
        <w:tab/>
      </w:r>
      <w:r w:rsidRPr="00360BC6">
        <w:tab/>
        <w:t>&lt;ZeroOrOne/&gt;</w:t>
      </w:r>
    </w:p>
    <w:p w14:paraId="44E835C6" w14:textId="77777777" w:rsidR="0053428C" w:rsidRPr="00364623" w:rsidRDefault="0053428C" w:rsidP="0053428C">
      <w:pPr>
        <w:pStyle w:val="PL"/>
      </w:pPr>
      <w:r w:rsidRPr="00360BC6">
        <w:tab/>
      </w:r>
      <w:r w:rsidRPr="00360BC6">
        <w:tab/>
      </w:r>
      <w:r w:rsidRPr="00360BC6">
        <w:tab/>
      </w:r>
      <w:r w:rsidRPr="00364623">
        <w:t>&lt;/Occurrence&gt;</w:t>
      </w:r>
    </w:p>
    <w:p w14:paraId="1B63C041" w14:textId="77777777" w:rsidR="0053428C" w:rsidRPr="00364623" w:rsidRDefault="0053428C" w:rsidP="0053428C">
      <w:pPr>
        <w:pStyle w:val="PL"/>
      </w:pPr>
      <w:r w:rsidRPr="00364623">
        <w:tab/>
      </w:r>
      <w:r w:rsidRPr="00364623">
        <w:tab/>
      </w:r>
      <w:r w:rsidRPr="00364623">
        <w:tab/>
        <w:t xml:space="preserve">&lt;DFTitle&gt;The </w:t>
      </w:r>
      <w:r>
        <w:t xml:space="preserve">NAS configuration </w:t>
      </w:r>
      <w:r w:rsidRPr="00364623">
        <w:t>Management Object.&lt;/DFTitle&gt;</w:t>
      </w:r>
    </w:p>
    <w:p w14:paraId="5CD3307D" w14:textId="77777777" w:rsidR="0053428C" w:rsidRPr="00364623" w:rsidRDefault="0053428C" w:rsidP="0053428C">
      <w:pPr>
        <w:pStyle w:val="PL"/>
      </w:pPr>
      <w:r w:rsidRPr="00364623">
        <w:tab/>
      </w:r>
      <w:r w:rsidRPr="00364623">
        <w:tab/>
      </w:r>
      <w:r w:rsidRPr="00364623">
        <w:tab/>
        <w:t>&lt;DFType&gt;</w:t>
      </w:r>
    </w:p>
    <w:p w14:paraId="2CF81210" w14:textId="77777777" w:rsidR="0053428C" w:rsidRPr="00364623" w:rsidRDefault="0053428C" w:rsidP="0053428C">
      <w:pPr>
        <w:pStyle w:val="PL"/>
      </w:pPr>
      <w:r w:rsidRPr="00364623">
        <w:tab/>
      </w:r>
      <w:r w:rsidRPr="00364623">
        <w:tab/>
      </w:r>
      <w:r w:rsidRPr="00364623">
        <w:tab/>
      </w:r>
      <w:r w:rsidRPr="00364623">
        <w:tab/>
      </w:r>
      <w:r>
        <w:t>&lt;DDFName&gt;urn:oma:mo:ext-3gpp-nas-config:1.0</w:t>
      </w:r>
      <w:r w:rsidRPr="00364623">
        <w:t>&lt;</w:t>
      </w:r>
      <w:r>
        <w:t>/</w:t>
      </w:r>
      <w:r w:rsidRPr="00364623">
        <w:t>DDFName&gt;</w:t>
      </w:r>
    </w:p>
    <w:p w14:paraId="43D9C3CF" w14:textId="77777777" w:rsidR="0053428C" w:rsidRPr="00364623" w:rsidRDefault="0053428C" w:rsidP="0053428C">
      <w:pPr>
        <w:pStyle w:val="PL"/>
      </w:pPr>
      <w:r w:rsidRPr="00364623">
        <w:tab/>
      </w:r>
      <w:r w:rsidRPr="00364623">
        <w:tab/>
      </w:r>
      <w:r w:rsidRPr="00364623">
        <w:tab/>
        <w:t>&lt;/DFType&gt;</w:t>
      </w:r>
    </w:p>
    <w:p w14:paraId="1439A76E" w14:textId="77777777" w:rsidR="0053428C" w:rsidRPr="00364623" w:rsidRDefault="0053428C" w:rsidP="0053428C">
      <w:pPr>
        <w:pStyle w:val="PL"/>
      </w:pPr>
      <w:r w:rsidRPr="00364623">
        <w:tab/>
      </w:r>
      <w:r w:rsidRPr="00364623">
        <w:tab/>
        <w:t>&lt;/DFProperties&gt;</w:t>
      </w:r>
    </w:p>
    <w:p w14:paraId="02D8E887" w14:textId="77777777" w:rsidR="0053428C" w:rsidRPr="00364623" w:rsidRDefault="0053428C" w:rsidP="0053428C">
      <w:pPr>
        <w:pStyle w:val="PL"/>
      </w:pPr>
    </w:p>
    <w:p w14:paraId="565D340C" w14:textId="77777777" w:rsidR="0053428C" w:rsidRPr="00511EAB" w:rsidRDefault="0053428C" w:rsidP="0053428C">
      <w:pPr>
        <w:pStyle w:val="PL"/>
      </w:pPr>
      <w:r w:rsidRPr="00511EAB">
        <w:tab/>
      </w:r>
      <w:r w:rsidRPr="00511EAB">
        <w:tab/>
        <w:t>&lt;Node&gt;</w:t>
      </w:r>
    </w:p>
    <w:p w14:paraId="50A28242" w14:textId="77777777" w:rsidR="0053428C" w:rsidRPr="00922BB9" w:rsidRDefault="0053428C" w:rsidP="0053428C">
      <w:pPr>
        <w:pStyle w:val="PL"/>
      </w:pPr>
      <w:r w:rsidRPr="00511EAB">
        <w:tab/>
      </w:r>
      <w:r w:rsidRPr="00511EAB">
        <w:tab/>
      </w:r>
      <w:r w:rsidRPr="00511EAB">
        <w:tab/>
      </w:r>
      <w:r w:rsidRPr="00922BB9">
        <w:t>&lt;NodeName&gt;</w:t>
      </w:r>
      <w:r>
        <w:t>NAS_SignallingPriority</w:t>
      </w:r>
      <w:r w:rsidRPr="00922BB9">
        <w:t>&lt;/NodeName&gt;</w:t>
      </w:r>
    </w:p>
    <w:p w14:paraId="056BFCEA" w14:textId="77777777" w:rsidR="0053428C" w:rsidRPr="00922BB9" w:rsidRDefault="0053428C" w:rsidP="0053428C">
      <w:pPr>
        <w:pStyle w:val="PL"/>
      </w:pPr>
      <w:r w:rsidRPr="00922BB9">
        <w:tab/>
      </w:r>
      <w:r w:rsidRPr="00922BB9">
        <w:tab/>
      </w:r>
      <w:r w:rsidRPr="00922BB9">
        <w:tab/>
        <w:t>&lt;DFProperties&gt;</w:t>
      </w:r>
    </w:p>
    <w:p w14:paraId="1AD255CE" w14:textId="77777777" w:rsidR="0053428C" w:rsidRPr="00922BB9" w:rsidRDefault="0053428C" w:rsidP="0053428C">
      <w:pPr>
        <w:pStyle w:val="PL"/>
      </w:pPr>
      <w:r w:rsidRPr="00922BB9">
        <w:tab/>
      </w:r>
      <w:r w:rsidRPr="00922BB9">
        <w:tab/>
      </w:r>
      <w:r w:rsidRPr="00922BB9">
        <w:tab/>
      </w:r>
      <w:r w:rsidRPr="00922BB9">
        <w:tab/>
        <w:t>&lt;AccessType&gt;</w:t>
      </w:r>
    </w:p>
    <w:p w14:paraId="12328D8A" w14:textId="77777777" w:rsidR="0053428C" w:rsidRDefault="0053428C" w:rsidP="0053428C">
      <w:pPr>
        <w:pStyle w:val="PL"/>
      </w:pPr>
      <w:r w:rsidRPr="00922BB9">
        <w:tab/>
      </w:r>
      <w:r w:rsidRPr="00922BB9">
        <w:tab/>
      </w:r>
      <w:r w:rsidRPr="00922BB9">
        <w:tab/>
      </w:r>
      <w:r w:rsidRPr="00922BB9">
        <w:tab/>
      </w:r>
      <w:r w:rsidRPr="00922BB9">
        <w:tab/>
        <w:t>&lt;Get/&gt;</w:t>
      </w:r>
    </w:p>
    <w:p w14:paraId="386CA879" w14:textId="77777777" w:rsidR="0053428C" w:rsidRPr="00922BB9" w:rsidRDefault="0053428C" w:rsidP="0053428C">
      <w:pPr>
        <w:pStyle w:val="PL"/>
      </w:pPr>
      <w:r>
        <w:tab/>
      </w:r>
      <w:r>
        <w:tab/>
      </w:r>
      <w:r>
        <w:tab/>
      </w:r>
      <w:r>
        <w:tab/>
      </w:r>
      <w:r>
        <w:tab/>
        <w:t>&lt;Replace/&gt;</w:t>
      </w:r>
    </w:p>
    <w:p w14:paraId="3B87EC6B" w14:textId="77777777" w:rsidR="0053428C" w:rsidRPr="00922BB9" w:rsidRDefault="0053428C" w:rsidP="0053428C">
      <w:pPr>
        <w:pStyle w:val="PL"/>
      </w:pPr>
      <w:r w:rsidRPr="00922BB9">
        <w:tab/>
      </w:r>
      <w:r w:rsidRPr="00922BB9">
        <w:tab/>
      </w:r>
      <w:r w:rsidRPr="00922BB9">
        <w:tab/>
      </w:r>
      <w:r w:rsidRPr="00922BB9">
        <w:tab/>
        <w:t>&lt;/AccessType&gt;</w:t>
      </w:r>
    </w:p>
    <w:p w14:paraId="6885A321" w14:textId="77777777" w:rsidR="0053428C" w:rsidRPr="00922BB9" w:rsidRDefault="0053428C" w:rsidP="0053428C">
      <w:pPr>
        <w:pStyle w:val="PL"/>
      </w:pPr>
      <w:r w:rsidRPr="00922BB9">
        <w:tab/>
      </w:r>
      <w:r w:rsidRPr="00922BB9">
        <w:tab/>
      </w:r>
      <w:r w:rsidRPr="00922BB9">
        <w:tab/>
      </w:r>
      <w:r w:rsidRPr="00922BB9">
        <w:tab/>
        <w:t>&lt;DFFormat&gt;</w:t>
      </w:r>
    </w:p>
    <w:p w14:paraId="69D01628" w14:textId="77777777" w:rsidR="0053428C" w:rsidRPr="00922BB9" w:rsidRDefault="0053428C" w:rsidP="0053428C">
      <w:pPr>
        <w:pStyle w:val="PL"/>
      </w:pPr>
      <w:r>
        <w:tab/>
      </w:r>
      <w:r>
        <w:tab/>
      </w:r>
      <w:r>
        <w:tab/>
      </w:r>
      <w:r>
        <w:tab/>
      </w:r>
      <w:r>
        <w:tab/>
        <w:t>&lt;int</w:t>
      </w:r>
      <w:r w:rsidRPr="00922BB9">
        <w:t>/&gt;</w:t>
      </w:r>
    </w:p>
    <w:p w14:paraId="6EEEEF52" w14:textId="77777777" w:rsidR="0053428C" w:rsidRPr="00922BB9" w:rsidRDefault="0053428C" w:rsidP="0053428C">
      <w:pPr>
        <w:pStyle w:val="PL"/>
      </w:pPr>
      <w:r w:rsidRPr="00922BB9">
        <w:tab/>
      </w:r>
      <w:r w:rsidRPr="00922BB9">
        <w:tab/>
      </w:r>
      <w:r w:rsidRPr="00922BB9">
        <w:tab/>
      </w:r>
      <w:r w:rsidRPr="00922BB9">
        <w:tab/>
        <w:t>&lt;/DFFormat&gt;</w:t>
      </w:r>
    </w:p>
    <w:p w14:paraId="5F60011E" w14:textId="77777777" w:rsidR="0053428C" w:rsidRPr="00922BB9" w:rsidRDefault="0053428C" w:rsidP="0053428C">
      <w:pPr>
        <w:pStyle w:val="PL"/>
      </w:pPr>
      <w:r w:rsidRPr="00922BB9">
        <w:tab/>
      </w:r>
      <w:r w:rsidRPr="00922BB9">
        <w:tab/>
      </w:r>
      <w:r w:rsidRPr="00922BB9">
        <w:tab/>
      </w:r>
      <w:r w:rsidRPr="00922BB9">
        <w:tab/>
        <w:t>&lt;Occurrence&gt;</w:t>
      </w:r>
    </w:p>
    <w:p w14:paraId="0117BE22"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6E5D6DA" w14:textId="77777777" w:rsidR="0053428C" w:rsidRPr="00922BB9" w:rsidRDefault="0053428C" w:rsidP="0053428C">
      <w:pPr>
        <w:pStyle w:val="PL"/>
      </w:pPr>
      <w:r w:rsidRPr="00922BB9">
        <w:tab/>
      </w:r>
      <w:r w:rsidRPr="00922BB9">
        <w:tab/>
      </w:r>
      <w:r w:rsidRPr="00922BB9">
        <w:tab/>
      </w:r>
      <w:r w:rsidRPr="00922BB9">
        <w:tab/>
        <w:t>&lt;/Occurrence&gt;</w:t>
      </w:r>
    </w:p>
    <w:p w14:paraId="3A701B06" w14:textId="77777777" w:rsidR="0053428C" w:rsidRPr="00922BB9" w:rsidRDefault="0053428C" w:rsidP="0053428C">
      <w:pPr>
        <w:pStyle w:val="PL"/>
      </w:pPr>
      <w:r w:rsidRPr="00922BB9">
        <w:tab/>
      </w:r>
      <w:r w:rsidRPr="00922BB9">
        <w:tab/>
      </w:r>
      <w:r w:rsidRPr="00922BB9">
        <w:tab/>
      </w:r>
      <w:r w:rsidRPr="00922BB9">
        <w:tab/>
        <w:t>&lt;DFTitle&gt;</w:t>
      </w:r>
      <w:r>
        <w:t>NAS Signalling Priority</w:t>
      </w:r>
      <w:r w:rsidRPr="00922BB9">
        <w:t>.&lt;/DFTitle&gt;</w:t>
      </w:r>
    </w:p>
    <w:p w14:paraId="79C99280" w14:textId="77777777" w:rsidR="0053428C" w:rsidRPr="00511EAB" w:rsidRDefault="0053428C" w:rsidP="0053428C">
      <w:pPr>
        <w:pStyle w:val="PL"/>
      </w:pPr>
      <w:r w:rsidRPr="00922BB9">
        <w:tab/>
      </w:r>
      <w:r w:rsidRPr="00922BB9">
        <w:tab/>
      </w:r>
      <w:r w:rsidRPr="00922BB9">
        <w:tab/>
      </w:r>
      <w:r w:rsidRPr="00922BB9">
        <w:tab/>
      </w:r>
      <w:r w:rsidRPr="00511EAB">
        <w:t>&lt;DFType&gt;</w:t>
      </w:r>
    </w:p>
    <w:p w14:paraId="45062E70"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3054EF" w14:textId="77777777" w:rsidR="0053428C" w:rsidRPr="00511EAB" w:rsidRDefault="0053428C" w:rsidP="0053428C">
      <w:pPr>
        <w:pStyle w:val="PL"/>
      </w:pPr>
      <w:r w:rsidRPr="00511EAB">
        <w:tab/>
      </w:r>
      <w:r w:rsidRPr="00511EAB">
        <w:tab/>
      </w:r>
      <w:r w:rsidRPr="00511EAB">
        <w:tab/>
      </w:r>
      <w:r w:rsidRPr="00511EAB">
        <w:tab/>
        <w:t>&lt;/DFType&gt;</w:t>
      </w:r>
    </w:p>
    <w:p w14:paraId="6E370AEC" w14:textId="77777777" w:rsidR="0053428C" w:rsidRPr="00511EAB" w:rsidRDefault="0053428C" w:rsidP="0053428C">
      <w:pPr>
        <w:pStyle w:val="PL"/>
      </w:pPr>
      <w:r w:rsidRPr="00511EAB">
        <w:tab/>
      </w:r>
      <w:r w:rsidRPr="00511EAB">
        <w:tab/>
      </w:r>
      <w:r w:rsidRPr="00511EAB">
        <w:tab/>
        <w:t>&lt;/DFProperties&gt;</w:t>
      </w:r>
    </w:p>
    <w:p w14:paraId="50AADF1E" w14:textId="77777777" w:rsidR="0053428C" w:rsidRPr="00511EAB" w:rsidRDefault="0053428C" w:rsidP="0053428C">
      <w:pPr>
        <w:pStyle w:val="PL"/>
      </w:pPr>
      <w:r w:rsidRPr="00511EAB">
        <w:tab/>
      </w:r>
      <w:r w:rsidRPr="00511EAB">
        <w:tab/>
        <w:t>&lt;/Node&gt;</w:t>
      </w:r>
    </w:p>
    <w:p w14:paraId="463E6494" w14:textId="77777777" w:rsidR="0053428C" w:rsidRDefault="0053428C" w:rsidP="0053428C">
      <w:pPr>
        <w:pStyle w:val="PL"/>
      </w:pPr>
    </w:p>
    <w:p w14:paraId="62A56412" w14:textId="77777777" w:rsidR="0053428C" w:rsidRPr="00511EAB" w:rsidRDefault="0053428C" w:rsidP="0053428C">
      <w:pPr>
        <w:pStyle w:val="PL"/>
      </w:pPr>
      <w:r w:rsidRPr="00511EAB">
        <w:tab/>
      </w:r>
      <w:r w:rsidRPr="00511EAB">
        <w:tab/>
        <w:t>&lt;Node&gt;</w:t>
      </w:r>
    </w:p>
    <w:p w14:paraId="7DFCEC5D" w14:textId="77777777" w:rsidR="0053428C" w:rsidRPr="00922BB9" w:rsidRDefault="0053428C" w:rsidP="0053428C">
      <w:pPr>
        <w:pStyle w:val="PL"/>
      </w:pPr>
      <w:r w:rsidRPr="00511EAB">
        <w:tab/>
      </w:r>
      <w:r w:rsidRPr="00511EAB">
        <w:tab/>
      </w:r>
      <w:r w:rsidRPr="00511EAB">
        <w:tab/>
      </w:r>
      <w:r w:rsidRPr="00922BB9">
        <w:t>&lt;NodeName&gt;</w:t>
      </w:r>
      <w:r>
        <w:t>AttachWithIMSI</w:t>
      </w:r>
      <w:r w:rsidRPr="00922BB9">
        <w:t>&lt;/NodeName&gt;</w:t>
      </w:r>
    </w:p>
    <w:p w14:paraId="6B04A637" w14:textId="77777777" w:rsidR="0053428C" w:rsidRPr="00922BB9" w:rsidRDefault="0053428C" w:rsidP="0053428C">
      <w:pPr>
        <w:pStyle w:val="PL"/>
      </w:pPr>
      <w:r w:rsidRPr="00922BB9">
        <w:tab/>
      </w:r>
      <w:r w:rsidRPr="00922BB9">
        <w:tab/>
      </w:r>
      <w:r w:rsidRPr="00922BB9">
        <w:tab/>
        <w:t>&lt;DFProperties&gt;</w:t>
      </w:r>
    </w:p>
    <w:p w14:paraId="2C6984B1" w14:textId="77777777" w:rsidR="0053428C" w:rsidRPr="00922BB9" w:rsidRDefault="0053428C" w:rsidP="0053428C">
      <w:pPr>
        <w:pStyle w:val="PL"/>
      </w:pPr>
      <w:r w:rsidRPr="00922BB9">
        <w:tab/>
      </w:r>
      <w:r w:rsidRPr="00922BB9">
        <w:tab/>
      </w:r>
      <w:r w:rsidRPr="00922BB9">
        <w:tab/>
      </w:r>
      <w:r w:rsidRPr="00922BB9">
        <w:tab/>
        <w:t>&lt;AccessType&gt;</w:t>
      </w:r>
    </w:p>
    <w:p w14:paraId="671445C0" w14:textId="77777777" w:rsidR="0053428C" w:rsidRDefault="0053428C" w:rsidP="0053428C">
      <w:pPr>
        <w:pStyle w:val="PL"/>
      </w:pPr>
      <w:r w:rsidRPr="00922BB9">
        <w:tab/>
      </w:r>
      <w:r w:rsidRPr="00922BB9">
        <w:tab/>
      </w:r>
      <w:r w:rsidRPr="00922BB9">
        <w:tab/>
      </w:r>
      <w:r w:rsidRPr="00922BB9">
        <w:tab/>
      </w:r>
      <w:r w:rsidRPr="00922BB9">
        <w:tab/>
        <w:t>&lt;Get/&gt;</w:t>
      </w:r>
    </w:p>
    <w:p w14:paraId="0FC4D395" w14:textId="77777777" w:rsidR="0053428C" w:rsidRPr="00922BB9" w:rsidRDefault="0053428C" w:rsidP="0053428C">
      <w:pPr>
        <w:pStyle w:val="PL"/>
      </w:pPr>
      <w:r>
        <w:tab/>
      </w:r>
      <w:r>
        <w:tab/>
      </w:r>
      <w:r>
        <w:tab/>
      </w:r>
      <w:r>
        <w:tab/>
      </w:r>
      <w:r>
        <w:tab/>
        <w:t>&lt;Replace/&gt;</w:t>
      </w:r>
    </w:p>
    <w:p w14:paraId="0CF5C623" w14:textId="77777777" w:rsidR="0053428C" w:rsidRPr="00922BB9" w:rsidRDefault="0053428C" w:rsidP="0053428C">
      <w:pPr>
        <w:pStyle w:val="PL"/>
      </w:pPr>
      <w:r w:rsidRPr="00922BB9">
        <w:tab/>
      </w:r>
      <w:r w:rsidRPr="00922BB9">
        <w:tab/>
      </w:r>
      <w:r w:rsidRPr="00922BB9">
        <w:tab/>
      </w:r>
      <w:r w:rsidRPr="00922BB9">
        <w:tab/>
        <w:t>&lt;/AccessType&gt;</w:t>
      </w:r>
    </w:p>
    <w:p w14:paraId="4BBED95F" w14:textId="77777777" w:rsidR="0053428C" w:rsidRPr="00922BB9" w:rsidRDefault="0053428C" w:rsidP="0053428C">
      <w:pPr>
        <w:pStyle w:val="PL"/>
      </w:pPr>
      <w:r w:rsidRPr="00922BB9">
        <w:tab/>
      </w:r>
      <w:r w:rsidRPr="00922BB9">
        <w:tab/>
      </w:r>
      <w:r w:rsidRPr="00922BB9">
        <w:tab/>
      </w:r>
      <w:r w:rsidRPr="00922BB9">
        <w:tab/>
        <w:t>&lt;DFFormat&gt;</w:t>
      </w:r>
    </w:p>
    <w:p w14:paraId="73A5F53D" w14:textId="77777777" w:rsidR="0053428C" w:rsidRPr="00922BB9" w:rsidRDefault="0053428C" w:rsidP="0053428C">
      <w:pPr>
        <w:pStyle w:val="PL"/>
      </w:pPr>
      <w:r>
        <w:tab/>
      </w:r>
      <w:r>
        <w:tab/>
      </w:r>
      <w:r>
        <w:tab/>
      </w:r>
      <w:r>
        <w:tab/>
      </w:r>
      <w:r>
        <w:tab/>
        <w:t>&lt;bool</w:t>
      </w:r>
      <w:r w:rsidRPr="00922BB9">
        <w:t>/&gt;</w:t>
      </w:r>
    </w:p>
    <w:p w14:paraId="40BE1C4C" w14:textId="77777777" w:rsidR="0053428C" w:rsidRPr="00922BB9" w:rsidRDefault="0053428C" w:rsidP="0053428C">
      <w:pPr>
        <w:pStyle w:val="PL"/>
      </w:pPr>
      <w:r w:rsidRPr="00922BB9">
        <w:tab/>
      </w:r>
      <w:r w:rsidRPr="00922BB9">
        <w:tab/>
      </w:r>
      <w:r w:rsidRPr="00922BB9">
        <w:tab/>
      </w:r>
      <w:r w:rsidRPr="00922BB9">
        <w:tab/>
        <w:t>&lt;/DFFormat&gt;</w:t>
      </w:r>
    </w:p>
    <w:p w14:paraId="58506241" w14:textId="77777777" w:rsidR="0053428C" w:rsidRPr="00922BB9" w:rsidRDefault="0053428C" w:rsidP="0053428C">
      <w:pPr>
        <w:pStyle w:val="PL"/>
      </w:pPr>
      <w:r w:rsidRPr="00922BB9">
        <w:tab/>
      </w:r>
      <w:r w:rsidRPr="00922BB9">
        <w:tab/>
      </w:r>
      <w:r w:rsidRPr="00922BB9">
        <w:tab/>
      </w:r>
      <w:r w:rsidRPr="00922BB9">
        <w:tab/>
        <w:t>&lt;Occurrence&gt;</w:t>
      </w:r>
    </w:p>
    <w:p w14:paraId="1ED63EDE"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1C3689AA" w14:textId="77777777" w:rsidR="0053428C" w:rsidRPr="00922BB9" w:rsidRDefault="0053428C" w:rsidP="0053428C">
      <w:pPr>
        <w:pStyle w:val="PL"/>
      </w:pPr>
      <w:r w:rsidRPr="00922BB9">
        <w:tab/>
      </w:r>
      <w:r w:rsidRPr="00922BB9">
        <w:tab/>
      </w:r>
      <w:r w:rsidRPr="00922BB9">
        <w:tab/>
      </w:r>
      <w:r w:rsidRPr="00922BB9">
        <w:tab/>
        <w:t>&lt;/Occurrence&gt;</w:t>
      </w:r>
    </w:p>
    <w:p w14:paraId="734C0F61" w14:textId="77777777" w:rsidR="0053428C" w:rsidRPr="00922BB9" w:rsidRDefault="0053428C" w:rsidP="0053428C">
      <w:pPr>
        <w:pStyle w:val="PL"/>
      </w:pPr>
      <w:r w:rsidRPr="00922BB9">
        <w:tab/>
      </w:r>
      <w:r w:rsidRPr="00922BB9">
        <w:tab/>
      </w:r>
      <w:r w:rsidRPr="00922BB9">
        <w:tab/>
      </w:r>
      <w:r w:rsidRPr="00922BB9">
        <w:tab/>
        <w:t>&lt;DFTitle&gt;</w:t>
      </w:r>
      <w:r>
        <w:t>Attach with IMSI</w:t>
      </w:r>
      <w:r w:rsidRPr="00922BB9">
        <w:t>.&lt;/DFTitle&gt;</w:t>
      </w:r>
    </w:p>
    <w:p w14:paraId="47F6E729" w14:textId="77777777" w:rsidR="0053428C" w:rsidRPr="00511EAB" w:rsidRDefault="0053428C" w:rsidP="0053428C">
      <w:pPr>
        <w:pStyle w:val="PL"/>
      </w:pPr>
      <w:r w:rsidRPr="00922BB9">
        <w:tab/>
      </w:r>
      <w:r w:rsidRPr="00922BB9">
        <w:tab/>
      </w:r>
      <w:r w:rsidRPr="00922BB9">
        <w:tab/>
      </w:r>
      <w:r w:rsidRPr="00922BB9">
        <w:tab/>
      </w:r>
      <w:r w:rsidRPr="00511EAB">
        <w:t>&lt;DFType&gt;</w:t>
      </w:r>
    </w:p>
    <w:p w14:paraId="660EF18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549584" w14:textId="77777777" w:rsidR="0053428C" w:rsidRPr="00511EAB" w:rsidRDefault="0053428C" w:rsidP="0053428C">
      <w:pPr>
        <w:pStyle w:val="PL"/>
      </w:pPr>
      <w:r w:rsidRPr="00511EAB">
        <w:tab/>
      </w:r>
      <w:r w:rsidRPr="00511EAB">
        <w:tab/>
      </w:r>
      <w:r w:rsidRPr="00511EAB">
        <w:tab/>
      </w:r>
      <w:r w:rsidRPr="00511EAB">
        <w:tab/>
        <w:t>&lt;/DFType&gt;</w:t>
      </w:r>
    </w:p>
    <w:p w14:paraId="55F8E21C" w14:textId="77777777" w:rsidR="0053428C" w:rsidRPr="00511EAB" w:rsidRDefault="0053428C" w:rsidP="0053428C">
      <w:pPr>
        <w:pStyle w:val="PL"/>
      </w:pPr>
      <w:r w:rsidRPr="00511EAB">
        <w:tab/>
      </w:r>
      <w:r w:rsidRPr="00511EAB">
        <w:tab/>
      </w:r>
      <w:r w:rsidRPr="00511EAB">
        <w:tab/>
        <w:t>&lt;/DFProperties&gt;</w:t>
      </w:r>
    </w:p>
    <w:p w14:paraId="4807415C" w14:textId="77777777" w:rsidR="0053428C" w:rsidRPr="00511EAB" w:rsidRDefault="0053428C" w:rsidP="0053428C">
      <w:pPr>
        <w:pStyle w:val="PL"/>
      </w:pPr>
      <w:r w:rsidRPr="00511EAB">
        <w:tab/>
      </w:r>
      <w:r w:rsidRPr="00511EAB">
        <w:tab/>
        <w:t>&lt;/Node&gt;</w:t>
      </w:r>
    </w:p>
    <w:p w14:paraId="5963438E" w14:textId="77777777" w:rsidR="0053428C" w:rsidRDefault="0053428C" w:rsidP="0053428C">
      <w:pPr>
        <w:pStyle w:val="PL"/>
      </w:pPr>
    </w:p>
    <w:p w14:paraId="50239652" w14:textId="77777777" w:rsidR="0053428C" w:rsidRPr="00511EAB" w:rsidRDefault="0053428C" w:rsidP="0053428C">
      <w:pPr>
        <w:pStyle w:val="PL"/>
      </w:pPr>
      <w:r w:rsidRPr="00511EAB">
        <w:tab/>
      </w:r>
      <w:r w:rsidRPr="00511EAB">
        <w:tab/>
        <w:t>&lt;Node&gt;</w:t>
      </w:r>
    </w:p>
    <w:p w14:paraId="004AABAC" w14:textId="77777777" w:rsidR="0053428C" w:rsidRPr="00922BB9" w:rsidRDefault="0053428C" w:rsidP="0053428C">
      <w:pPr>
        <w:pStyle w:val="PL"/>
      </w:pPr>
      <w:r w:rsidRPr="00511EAB">
        <w:lastRenderedPageBreak/>
        <w:tab/>
      </w:r>
      <w:r w:rsidRPr="00511EAB">
        <w:tab/>
      </w:r>
      <w:r w:rsidRPr="00511EAB">
        <w:tab/>
      </w:r>
      <w:r w:rsidRPr="00922BB9">
        <w:t>&lt;NodeName&gt;</w:t>
      </w:r>
      <w:r>
        <w:t>MinimumPeriodicSearchTimer</w:t>
      </w:r>
      <w:r w:rsidRPr="00922BB9">
        <w:t>&lt;/NodeName&gt;</w:t>
      </w:r>
    </w:p>
    <w:p w14:paraId="4BA89DD4" w14:textId="77777777" w:rsidR="0053428C" w:rsidRPr="00922BB9" w:rsidRDefault="0053428C" w:rsidP="0053428C">
      <w:pPr>
        <w:pStyle w:val="PL"/>
      </w:pPr>
      <w:r w:rsidRPr="00922BB9">
        <w:tab/>
      </w:r>
      <w:r w:rsidRPr="00922BB9">
        <w:tab/>
      </w:r>
      <w:r w:rsidRPr="00922BB9">
        <w:tab/>
        <w:t>&lt;DFProperties&gt;</w:t>
      </w:r>
    </w:p>
    <w:p w14:paraId="1EBBBEA3" w14:textId="77777777" w:rsidR="0053428C" w:rsidRPr="00922BB9" w:rsidRDefault="0053428C" w:rsidP="0053428C">
      <w:pPr>
        <w:pStyle w:val="PL"/>
      </w:pPr>
      <w:r w:rsidRPr="00922BB9">
        <w:tab/>
      </w:r>
      <w:r w:rsidRPr="00922BB9">
        <w:tab/>
      </w:r>
      <w:r w:rsidRPr="00922BB9">
        <w:tab/>
      </w:r>
      <w:r w:rsidRPr="00922BB9">
        <w:tab/>
        <w:t>&lt;AccessType&gt;</w:t>
      </w:r>
    </w:p>
    <w:p w14:paraId="238D354E" w14:textId="77777777" w:rsidR="0053428C" w:rsidRDefault="0053428C" w:rsidP="0053428C">
      <w:pPr>
        <w:pStyle w:val="PL"/>
      </w:pPr>
      <w:r w:rsidRPr="00922BB9">
        <w:tab/>
      </w:r>
      <w:r w:rsidRPr="00922BB9">
        <w:tab/>
      </w:r>
      <w:r w:rsidRPr="00922BB9">
        <w:tab/>
      </w:r>
      <w:r w:rsidRPr="00922BB9">
        <w:tab/>
      </w:r>
      <w:r w:rsidRPr="00922BB9">
        <w:tab/>
        <w:t>&lt;Get/&gt;</w:t>
      </w:r>
    </w:p>
    <w:p w14:paraId="7B42ACC0" w14:textId="77777777" w:rsidR="0053428C" w:rsidRPr="00922BB9" w:rsidRDefault="0053428C" w:rsidP="0053428C">
      <w:pPr>
        <w:pStyle w:val="PL"/>
      </w:pPr>
      <w:r>
        <w:tab/>
      </w:r>
      <w:r>
        <w:tab/>
      </w:r>
      <w:r>
        <w:tab/>
      </w:r>
      <w:r>
        <w:tab/>
      </w:r>
      <w:r>
        <w:tab/>
        <w:t>&lt;Replace/&gt;</w:t>
      </w:r>
    </w:p>
    <w:p w14:paraId="47EA4387" w14:textId="77777777" w:rsidR="0053428C" w:rsidRPr="00922BB9" w:rsidRDefault="0053428C" w:rsidP="0053428C">
      <w:pPr>
        <w:pStyle w:val="PL"/>
      </w:pPr>
      <w:r w:rsidRPr="00922BB9">
        <w:tab/>
      </w:r>
      <w:r w:rsidRPr="00922BB9">
        <w:tab/>
      </w:r>
      <w:r w:rsidRPr="00922BB9">
        <w:tab/>
      </w:r>
      <w:r w:rsidRPr="00922BB9">
        <w:tab/>
        <w:t>&lt;/AccessType&gt;</w:t>
      </w:r>
    </w:p>
    <w:p w14:paraId="012D5C9A" w14:textId="77777777" w:rsidR="0053428C" w:rsidRPr="00922BB9" w:rsidRDefault="0053428C" w:rsidP="0053428C">
      <w:pPr>
        <w:pStyle w:val="PL"/>
      </w:pPr>
      <w:r w:rsidRPr="00922BB9">
        <w:tab/>
      </w:r>
      <w:r w:rsidRPr="00922BB9">
        <w:tab/>
      </w:r>
      <w:r w:rsidRPr="00922BB9">
        <w:tab/>
      </w:r>
      <w:r w:rsidRPr="00922BB9">
        <w:tab/>
        <w:t>&lt;DFFormat&gt;</w:t>
      </w:r>
    </w:p>
    <w:p w14:paraId="44462928" w14:textId="77777777" w:rsidR="0053428C" w:rsidRPr="00922BB9" w:rsidRDefault="0053428C" w:rsidP="0053428C">
      <w:pPr>
        <w:pStyle w:val="PL"/>
      </w:pPr>
      <w:r>
        <w:tab/>
      </w:r>
      <w:r>
        <w:tab/>
      </w:r>
      <w:r>
        <w:tab/>
      </w:r>
      <w:r>
        <w:tab/>
      </w:r>
      <w:r>
        <w:tab/>
        <w:t>&lt;int</w:t>
      </w:r>
      <w:r w:rsidRPr="00922BB9">
        <w:t>/&gt;</w:t>
      </w:r>
    </w:p>
    <w:p w14:paraId="52A5B9A0" w14:textId="77777777" w:rsidR="0053428C" w:rsidRPr="00922BB9" w:rsidRDefault="0053428C" w:rsidP="0053428C">
      <w:pPr>
        <w:pStyle w:val="PL"/>
      </w:pPr>
      <w:r w:rsidRPr="00922BB9">
        <w:tab/>
      </w:r>
      <w:r w:rsidRPr="00922BB9">
        <w:tab/>
      </w:r>
      <w:r w:rsidRPr="00922BB9">
        <w:tab/>
      </w:r>
      <w:r w:rsidRPr="00922BB9">
        <w:tab/>
        <w:t>&lt;/DFFormat&gt;</w:t>
      </w:r>
    </w:p>
    <w:p w14:paraId="3ACF091D" w14:textId="77777777" w:rsidR="0053428C" w:rsidRPr="00922BB9" w:rsidRDefault="0053428C" w:rsidP="0053428C">
      <w:pPr>
        <w:pStyle w:val="PL"/>
      </w:pPr>
      <w:r w:rsidRPr="00922BB9">
        <w:tab/>
      </w:r>
      <w:r w:rsidRPr="00922BB9">
        <w:tab/>
      </w:r>
      <w:r w:rsidRPr="00922BB9">
        <w:tab/>
      </w:r>
      <w:r w:rsidRPr="00922BB9">
        <w:tab/>
        <w:t>&lt;Occurrence&gt;</w:t>
      </w:r>
    </w:p>
    <w:p w14:paraId="339D7D25"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BD6C597" w14:textId="77777777" w:rsidR="0053428C" w:rsidRPr="00922BB9" w:rsidRDefault="0053428C" w:rsidP="0053428C">
      <w:pPr>
        <w:pStyle w:val="PL"/>
      </w:pPr>
      <w:r w:rsidRPr="00922BB9">
        <w:tab/>
      </w:r>
      <w:r w:rsidRPr="00922BB9">
        <w:tab/>
      </w:r>
      <w:r w:rsidRPr="00922BB9">
        <w:tab/>
      </w:r>
      <w:r w:rsidRPr="00922BB9">
        <w:tab/>
        <w:t>&lt;/Occurrence&gt;</w:t>
      </w:r>
    </w:p>
    <w:p w14:paraId="396700D5" w14:textId="77777777" w:rsidR="0053428C" w:rsidRPr="00922BB9" w:rsidRDefault="0053428C" w:rsidP="0053428C">
      <w:pPr>
        <w:pStyle w:val="PL"/>
      </w:pPr>
      <w:r w:rsidRPr="00922BB9">
        <w:tab/>
      </w:r>
      <w:r w:rsidRPr="00922BB9">
        <w:tab/>
      </w:r>
      <w:r w:rsidRPr="00922BB9">
        <w:tab/>
      </w:r>
      <w:r w:rsidRPr="00922BB9">
        <w:tab/>
        <w:t>&lt;DFTitle&gt;</w:t>
      </w:r>
      <w:r>
        <w:t>Minimum periodic search timer</w:t>
      </w:r>
      <w:r w:rsidRPr="00922BB9">
        <w:t>.&lt;/DFTitle&gt;</w:t>
      </w:r>
    </w:p>
    <w:p w14:paraId="3F97B017" w14:textId="77777777" w:rsidR="0053428C" w:rsidRPr="00511EAB" w:rsidRDefault="0053428C" w:rsidP="0053428C">
      <w:pPr>
        <w:pStyle w:val="PL"/>
      </w:pPr>
      <w:r w:rsidRPr="00922BB9">
        <w:tab/>
      </w:r>
      <w:r w:rsidRPr="00922BB9">
        <w:tab/>
      </w:r>
      <w:r w:rsidRPr="00922BB9">
        <w:tab/>
      </w:r>
      <w:r w:rsidRPr="00922BB9">
        <w:tab/>
      </w:r>
      <w:r w:rsidRPr="00511EAB">
        <w:t>&lt;DFType&gt;</w:t>
      </w:r>
    </w:p>
    <w:p w14:paraId="394B2B7C"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3D018AE" w14:textId="77777777" w:rsidR="0053428C" w:rsidRPr="00511EAB" w:rsidRDefault="0053428C" w:rsidP="0053428C">
      <w:pPr>
        <w:pStyle w:val="PL"/>
      </w:pPr>
      <w:r w:rsidRPr="00511EAB">
        <w:tab/>
      </w:r>
      <w:r w:rsidRPr="00511EAB">
        <w:tab/>
      </w:r>
      <w:r w:rsidRPr="00511EAB">
        <w:tab/>
      </w:r>
      <w:r w:rsidRPr="00511EAB">
        <w:tab/>
        <w:t>&lt;/DFType&gt;</w:t>
      </w:r>
    </w:p>
    <w:p w14:paraId="314F7C84" w14:textId="77777777" w:rsidR="0053428C" w:rsidRPr="00511EAB" w:rsidRDefault="0053428C" w:rsidP="0053428C">
      <w:pPr>
        <w:pStyle w:val="PL"/>
      </w:pPr>
      <w:r w:rsidRPr="00511EAB">
        <w:tab/>
      </w:r>
      <w:r w:rsidRPr="00511EAB">
        <w:tab/>
      </w:r>
      <w:r w:rsidRPr="00511EAB">
        <w:tab/>
        <w:t>&lt;/DFProperties&gt;</w:t>
      </w:r>
    </w:p>
    <w:p w14:paraId="51689B5C" w14:textId="77777777" w:rsidR="0053428C" w:rsidRPr="00511EAB" w:rsidRDefault="0053428C" w:rsidP="0053428C">
      <w:pPr>
        <w:pStyle w:val="PL"/>
      </w:pPr>
      <w:r w:rsidRPr="00511EAB">
        <w:tab/>
      </w:r>
      <w:r w:rsidRPr="00511EAB">
        <w:tab/>
        <w:t>&lt;/Node&gt;</w:t>
      </w:r>
    </w:p>
    <w:p w14:paraId="351CF63C" w14:textId="77777777" w:rsidR="0053428C" w:rsidRDefault="0053428C" w:rsidP="0053428C">
      <w:pPr>
        <w:pStyle w:val="PL"/>
      </w:pPr>
    </w:p>
    <w:p w14:paraId="331F1F29" w14:textId="77777777" w:rsidR="0053428C" w:rsidRPr="00511EAB" w:rsidRDefault="0053428C" w:rsidP="0053428C">
      <w:pPr>
        <w:pStyle w:val="PL"/>
      </w:pPr>
      <w:r w:rsidRPr="00511EAB">
        <w:tab/>
      </w:r>
      <w:r w:rsidRPr="00511EAB">
        <w:tab/>
        <w:t>&lt;Node&gt;</w:t>
      </w:r>
    </w:p>
    <w:p w14:paraId="4BFB26AF" w14:textId="77777777" w:rsidR="0053428C" w:rsidRPr="00922BB9" w:rsidRDefault="0053428C" w:rsidP="0053428C">
      <w:pPr>
        <w:pStyle w:val="PL"/>
      </w:pPr>
      <w:r w:rsidRPr="00511EAB">
        <w:tab/>
      </w:r>
      <w:r w:rsidRPr="00511EAB">
        <w:tab/>
      </w:r>
      <w:r w:rsidRPr="00511EAB">
        <w:tab/>
      </w:r>
      <w:r w:rsidRPr="00922BB9">
        <w:t>&lt;NodeName&gt;</w:t>
      </w:r>
      <w:r>
        <w:t>NMO_I_Behaviour</w:t>
      </w:r>
      <w:r w:rsidRPr="00922BB9">
        <w:t>&lt;/NodeName&gt;</w:t>
      </w:r>
    </w:p>
    <w:p w14:paraId="7D07E9A7" w14:textId="77777777" w:rsidR="0053428C" w:rsidRPr="00922BB9" w:rsidRDefault="0053428C" w:rsidP="0053428C">
      <w:pPr>
        <w:pStyle w:val="PL"/>
      </w:pPr>
      <w:r w:rsidRPr="00922BB9">
        <w:tab/>
      </w:r>
      <w:r w:rsidRPr="00922BB9">
        <w:tab/>
      </w:r>
      <w:r w:rsidRPr="00922BB9">
        <w:tab/>
        <w:t>&lt;DFProperties&gt;</w:t>
      </w:r>
    </w:p>
    <w:p w14:paraId="339BA2F4" w14:textId="77777777" w:rsidR="0053428C" w:rsidRPr="00922BB9" w:rsidRDefault="0053428C" w:rsidP="0053428C">
      <w:pPr>
        <w:pStyle w:val="PL"/>
      </w:pPr>
      <w:r w:rsidRPr="00922BB9">
        <w:tab/>
      </w:r>
      <w:r w:rsidRPr="00922BB9">
        <w:tab/>
      </w:r>
      <w:r w:rsidRPr="00922BB9">
        <w:tab/>
      </w:r>
      <w:r w:rsidRPr="00922BB9">
        <w:tab/>
        <w:t>&lt;AccessType&gt;</w:t>
      </w:r>
    </w:p>
    <w:p w14:paraId="74C74B12" w14:textId="77777777" w:rsidR="0053428C" w:rsidRDefault="0053428C" w:rsidP="0053428C">
      <w:pPr>
        <w:pStyle w:val="PL"/>
      </w:pPr>
      <w:r w:rsidRPr="00922BB9">
        <w:tab/>
      </w:r>
      <w:r w:rsidRPr="00922BB9">
        <w:tab/>
      </w:r>
      <w:r w:rsidRPr="00922BB9">
        <w:tab/>
      </w:r>
      <w:r w:rsidRPr="00922BB9">
        <w:tab/>
      </w:r>
      <w:r w:rsidRPr="00922BB9">
        <w:tab/>
        <w:t>&lt;Get/&gt;</w:t>
      </w:r>
    </w:p>
    <w:p w14:paraId="1C97E8FA" w14:textId="77777777" w:rsidR="0053428C" w:rsidRPr="00922BB9" w:rsidRDefault="0053428C" w:rsidP="0053428C">
      <w:pPr>
        <w:pStyle w:val="PL"/>
      </w:pPr>
      <w:r>
        <w:tab/>
      </w:r>
      <w:r>
        <w:tab/>
      </w:r>
      <w:r>
        <w:tab/>
      </w:r>
      <w:r>
        <w:tab/>
      </w:r>
      <w:r>
        <w:tab/>
        <w:t>&lt;Replace/&gt;</w:t>
      </w:r>
    </w:p>
    <w:p w14:paraId="0AD186FB" w14:textId="77777777" w:rsidR="0053428C" w:rsidRPr="00922BB9" w:rsidRDefault="0053428C" w:rsidP="0053428C">
      <w:pPr>
        <w:pStyle w:val="PL"/>
      </w:pPr>
      <w:r w:rsidRPr="00922BB9">
        <w:tab/>
      </w:r>
      <w:r w:rsidRPr="00922BB9">
        <w:tab/>
      </w:r>
      <w:r w:rsidRPr="00922BB9">
        <w:tab/>
      </w:r>
      <w:r w:rsidRPr="00922BB9">
        <w:tab/>
        <w:t>&lt;/AccessType&gt;</w:t>
      </w:r>
    </w:p>
    <w:p w14:paraId="2333FB97" w14:textId="77777777" w:rsidR="0053428C" w:rsidRPr="00922BB9" w:rsidRDefault="0053428C" w:rsidP="0053428C">
      <w:pPr>
        <w:pStyle w:val="PL"/>
      </w:pPr>
      <w:r w:rsidRPr="00922BB9">
        <w:tab/>
      </w:r>
      <w:r w:rsidRPr="00922BB9">
        <w:tab/>
      </w:r>
      <w:r w:rsidRPr="00922BB9">
        <w:tab/>
      </w:r>
      <w:r w:rsidRPr="00922BB9">
        <w:tab/>
        <w:t>&lt;DFFormat&gt;</w:t>
      </w:r>
    </w:p>
    <w:p w14:paraId="1C47905F" w14:textId="77777777" w:rsidR="0053428C" w:rsidRPr="00922BB9" w:rsidRDefault="0053428C" w:rsidP="0053428C">
      <w:pPr>
        <w:pStyle w:val="PL"/>
      </w:pPr>
      <w:r>
        <w:tab/>
      </w:r>
      <w:r>
        <w:tab/>
      </w:r>
      <w:r>
        <w:tab/>
      </w:r>
      <w:r>
        <w:tab/>
      </w:r>
      <w:r>
        <w:tab/>
        <w:t>&lt;bool</w:t>
      </w:r>
      <w:r w:rsidRPr="00922BB9">
        <w:t>/&gt;</w:t>
      </w:r>
    </w:p>
    <w:p w14:paraId="007A4F0D" w14:textId="77777777" w:rsidR="0053428C" w:rsidRPr="00922BB9" w:rsidRDefault="0053428C" w:rsidP="0053428C">
      <w:pPr>
        <w:pStyle w:val="PL"/>
      </w:pPr>
      <w:r w:rsidRPr="00922BB9">
        <w:tab/>
      </w:r>
      <w:r w:rsidRPr="00922BB9">
        <w:tab/>
      </w:r>
      <w:r w:rsidRPr="00922BB9">
        <w:tab/>
      </w:r>
      <w:r w:rsidRPr="00922BB9">
        <w:tab/>
        <w:t>&lt;/DFFormat&gt;</w:t>
      </w:r>
    </w:p>
    <w:p w14:paraId="6F376496" w14:textId="77777777" w:rsidR="0053428C" w:rsidRPr="00922BB9" w:rsidRDefault="0053428C" w:rsidP="0053428C">
      <w:pPr>
        <w:pStyle w:val="PL"/>
      </w:pPr>
      <w:r w:rsidRPr="00922BB9">
        <w:tab/>
      </w:r>
      <w:r w:rsidRPr="00922BB9">
        <w:tab/>
      </w:r>
      <w:r w:rsidRPr="00922BB9">
        <w:tab/>
      </w:r>
      <w:r w:rsidRPr="00922BB9">
        <w:tab/>
        <w:t>&lt;Occurrence&gt;</w:t>
      </w:r>
    </w:p>
    <w:p w14:paraId="3B1AB78B"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B0027D7" w14:textId="77777777" w:rsidR="0053428C" w:rsidRPr="00922BB9" w:rsidRDefault="0053428C" w:rsidP="0053428C">
      <w:pPr>
        <w:pStyle w:val="PL"/>
      </w:pPr>
      <w:r w:rsidRPr="00922BB9">
        <w:tab/>
      </w:r>
      <w:r w:rsidRPr="00922BB9">
        <w:tab/>
      </w:r>
      <w:r w:rsidRPr="00922BB9">
        <w:tab/>
      </w:r>
      <w:r w:rsidRPr="00922BB9">
        <w:tab/>
        <w:t>&lt;/Occurrence&gt;</w:t>
      </w:r>
    </w:p>
    <w:p w14:paraId="20051C81" w14:textId="77777777" w:rsidR="0053428C" w:rsidRPr="00922BB9" w:rsidRDefault="0053428C" w:rsidP="0053428C">
      <w:pPr>
        <w:pStyle w:val="PL"/>
      </w:pPr>
      <w:r w:rsidRPr="00922BB9">
        <w:tab/>
      </w:r>
      <w:r w:rsidRPr="00922BB9">
        <w:tab/>
      </w:r>
      <w:r w:rsidRPr="00922BB9">
        <w:tab/>
      </w:r>
      <w:r w:rsidRPr="00922BB9">
        <w:tab/>
        <w:t>&lt;DFTitle&gt;</w:t>
      </w:r>
      <w:r>
        <w:t>NMO I behaviour</w:t>
      </w:r>
      <w:r w:rsidRPr="00922BB9">
        <w:t>.&lt;/DFTitle&gt;</w:t>
      </w:r>
    </w:p>
    <w:p w14:paraId="7F233995" w14:textId="77777777" w:rsidR="0053428C" w:rsidRPr="00511EAB" w:rsidRDefault="0053428C" w:rsidP="0053428C">
      <w:pPr>
        <w:pStyle w:val="PL"/>
      </w:pPr>
      <w:r w:rsidRPr="00922BB9">
        <w:tab/>
      </w:r>
      <w:r w:rsidRPr="00922BB9">
        <w:tab/>
      </w:r>
      <w:r w:rsidRPr="00922BB9">
        <w:tab/>
      </w:r>
      <w:r w:rsidRPr="00922BB9">
        <w:tab/>
      </w:r>
      <w:r w:rsidRPr="00511EAB">
        <w:t>&lt;DFType&gt;</w:t>
      </w:r>
    </w:p>
    <w:p w14:paraId="0564F63A"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D46D488" w14:textId="77777777" w:rsidR="0053428C" w:rsidRPr="00511EAB" w:rsidRDefault="0053428C" w:rsidP="0053428C">
      <w:pPr>
        <w:pStyle w:val="PL"/>
      </w:pPr>
      <w:r w:rsidRPr="00511EAB">
        <w:tab/>
      </w:r>
      <w:r w:rsidRPr="00511EAB">
        <w:tab/>
      </w:r>
      <w:r w:rsidRPr="00511EAB">
        <w:tab/>
      </w:r>
      <w:r w:rsidRPr="00511EAB">
        <w:tab/>
        <w:t>&lt;/DFType&gt;</w:t>
      </w:r>
    </w:p>
    <w:p w14:paraId="7154277E" w14:textId="77777777" w:rsidR="0053428C" w:rsidRPr="00511EAB" w:rsidRDefault="0053428C" w:rsidP="0053428C">
      <w:pPr>
        <w:pStyle w:val="PL"/>
      </w:pPr>
      <w:r w:rsidRPr="00511EAB">
        <w:tab/>
      </w:r>
      <w:r w:rsidRPr="00511EAB">
        <w:tab/>
      </w:r>
      <w:r w:rsidRPr="00511EAB">
        <w:tab/>
        <w:t>&lt;/DFProperties&gt;</w:t>
      </w:r>
    </w:p>
    <w:p w14:paraId="447BEE8E" w14:textId="77777777" w:rsidR="0053428C" w:rsidRPr="00511EAB" w:rsidRDefault="0053428C" w:rsidP="0053428C">
      <w:pPr>
        <w:pStyle w:val="PL"/>
      </w:pPr>
      <w:r w:rsidRPr="00511EAB">
        <w:tab/>
      </w:r>
      <w:r w:rsidRPr="00511EAB">
        <w:tab/>
        <w:t>&lt;/Node&gt;</w:t>
      </w:r>
    </w:p>
    <w:p w14:paraId="617B9912" w14:textId="77777777" w:rsidR="0053428C" w:rsidRDefault="0053428C" w:rsidP="0053428C">
      <w:pPr>
        <w:pStyle w:val="PL"/>
      </w:pPr>
    </w:p>
    <w:p w14:paraId="5DAC3F6C" w14:textId="77777777" w:rsidR="0053428C" w:rsidRPr="00511EAB" w:rsidRDefault="0053428C" w:rsidP="0053428C">
      <w:pPr>
        <w:pStyle w:val="PL"/>
      </w:pPr>
      <w:r w:rsidRPr="00511EAB">
        <w:tab/>
      </w:r>
      <w:r w:rsidRPr="00511EAB">
        <w:tab/>
        <w:t>&lt;Node&gt;</w:t>
      </w:r>
    </w:p>
    <w:p w14:paraId="340A040D" w14:textId="77777777" w:rsidR="0053428C" w:rsidRPr="00922BB9" w:rsidRDefault="0053428C" w:rsidP="0053428C">
      <w:pPr>
        <w:pStyle w:val="PL"/>
      </w:pPr>
      <w:r w:rsidRPr="00511EAB">
        <w:tab/>
      </w:r>
      <w:r w:rsidRPr="00511EAB">
        <w:tab/>
      </w:r>
      <w:r w:rsidRPr="00511EAB">
        <w:tab/>
      </w:r>
      <w:r w:rsidRPr="00922BB9">
        <w:t>&lt;NodeName&gt;</w:t>
      </w:r>
      <w:r>
        <w:t>Timer_T3245_Behaviour</w:t>
      </w:r>
      <w:r w:rsidRPr="00922BB9">
        <w:t>&lt;/NodeName&gt;</w:t>
      </w:r>
    </w:p>
    <w:p w14:paraId="7F4A3D30" w14:textId="77777777" w:rsidR="0053428C" w:rsidRPr="00922BB9" w:rsidRDefault="0053428C" w:rsidP="0053428C">
      <w:pPr>
        <w:pStyle w:val="PL"/>
      </w:pPr>
      <w:r w:rsidRPr="00922BB9">
        <w:tab/>
      </w:r>
      <w:r w:rsidRPr="00922BB9">
        <w:tab/>
      </w:r>
      <w:r w:rsidRPr="00922BB9">
        <w:tab/>
        <w:t>&lt;DFProperties&gt;</w:t>
      </w:r>
    </w:p>
    <w:p w14:paraId="5E1A4BCD" w14:textId="77777777" w:rsidR="0053428C" w:rsidRPr="00922BB9" w:rsidRDefault="0053428C" w:rsidP="0053428C">
      <w:pPr>
        <w:pStyle w:val="PL"/>
      </w:pPr>
      <w:r w:rsidRPr="00922BB9">
        <w:tab/>
      </w:r>
      <w:r w:rsidRPr="00922BB9">
        <w:tab/>
      </w:r>
      <w:r w:rsidRPr="00922BB9">
        <w:tab/>
      </w:r>
      <w:r w:rsidRPr="00922BB9">
        <w:tab/>
        <w:t>&lt;AccessType&gt;</w:t>
      </w:r>
    </w:p>
    <w:p w14:paraId="31DAF0EF" w14:textId="77777777" w:rsidR="0053428C" w:rsidRDefault="0053428C" w:rsidP="0053428C">
      <w:pPr>
        <w:pStyle w:val="PL"/>
      </w:pPr>
      <w:r w:rsidRPr="00922BB9">
        <w:tab/>
      </w:r>
      <w:r w:rsidRPr="00922BB9">
        <w:tab/>
      </w:r>
      <w:r w:rsidRPr="00922BB9">
        <w:tab/>
      </w:r>
      <w:r w:rsidRPr="00922BB9">
        <w:tab/>
      </w:r>
      <w:r w:rsidRPr="00922BB9">
        <w:tab/>
        <w:t>&lt;Get/&gt;</w:t>
      </w:r>
    </w:p>
    <w:p w14:paraId="3759C529" w14:textId="77777777" w:rsidR="0053428C" w:rsidRPr="00922BB9" w:rsidRDefault="0053428C" w:rsidP="0053428C">
      <w:pPr>
        <w:pStyle w:val="PL"/>
      </w:pPr>
      <w:r>
        <w:tab/>
      </w:r>
      <w:r>
        <w:tab/>
      </w:r>
      <w:r>
        <w:tab/>
      </w:r>
      <w:r>
        <w:tab/>
      </w:r>
      <w:r>
        <w:tab/>
        <w:t>&lt;Replace/&gt;</w:t>
      </w:r>
    </w:p>
    <w:p w14:paraId="09ED828D" w14:textId="77777777" w:rsidR="0053428C" w:rsidRPr="00922BB9" w:rsidRDefault="0053428C" w:rsidP="0053428C">
      <w:pPr>
        <w:pStyle w:val="PL"/>
      </w:pPr>
      <w:r w:rsidRPr="00922BB9">
        <w:tab/>
      </w:r>
      <w:r w:rsidRPr="00922BB9">
        <w:tab/>
      </w:r>
      <w:r w:rsidRPr="00922BB9">
        <w:tab/>
      </w:r>
      <w:r w:rsidRPr="00922BB9">
        <w:tab/>
        <w:t>&lt;/AccessType&gt;</w:t>
      </w:r>
    </w:p>
    <w:p w14:paraId="77B607BA" w14:textId="77777777" w:rsidR="0053428C" w:rsidRPr="00922BB9" w:rsidRDefault="0053428C" w:rsidP="0053428C">
      <w:pPr>
        <w:pStyle w:val="PL"/>
      </w:pPr>
      <w:r w:rsidRPr="00922BB9">
        <w:tab/>
      </w:r>
      <w:r w:rsidRPr="00922BB9">
        <w:tab/>
      </w:r>
      <w:r w:rsidRPr="00922BB9">
        <w:tab/>
      </w:r>
      <w:r w:rsidRPr="00922BB9">
        <w:tab/>
        <w:t>&lt;DFFormat&gt;</w:t>
      </w:r>
    </w:p>
    <w:p w14:paraId="1D5366BB" w14:textId="77777777" w:rsidR="0053428C" w:rsidRPr="00922BB9" w:rsidRDefault="0053428C" w:rsidP="0053428C">
      <w:pPr>
        <w:pStyle w:val="PL"/>
      </w:pPr>
      <w:r>
        <w:tab/>
      </w:r>
      <w:r>
        <w:tab/>
      </w:r>
      <w:r>
        <w:tab/>
      </w:r>
      <w:r>
        <w:tab/>
      </w:r>
      <w:r>
        <w:tab/>
        <w:t>&lt;bool</w:t>
      </w:r>
      <w:r w:rsidRPr="00922BB9">
        <w:t>/&gt;</w:t>
      </w:r>
    </w:p>
    <w:p w14:paraId="2398C6AA" w14:textId="77777777" w:rsidR="0053428C" w:rsidRPr="00922BB9" w:rsidRDefault="0053428C" w:rsidP="0053428C">
      <w:pPr>
        <w:pStyle w:val="PL"/>
      </w:pPr>
      <w:r w:rsidRPr="00922BB9">
        <w:tab/>
      </w:r>
      <w:r w:rsidRPr="00922BB9">
        <w:tab/>
      </w:r>
      <w:r w:rsidRPr="00922BB9">
        <w:tab/>
      </w:r>
      <w:r w:rsidRPr="00922BB9">
        <w:tab/>
        <w:t>&lt;/DFFormat&gt;</w:t>
      </w:r>
    </w:p>
    <w:p w14:paraId="370A1A1C" w14:textId="77777777" w:rsidR="0053428C" w:rsidRPr="00922BB9" w:rsidRDefault="0053428C" w:rsidP="0053428C">
      <w:pPr>
        <w:pStyle w:val="PL"/>
      </w:pPr>
      <w:r w:rsidRPr="00922BB9">
        <w:tab/>
      </w:r>
      <w:r w:rsidRPr="00922BB9">
        <w:tab/>
      </w:r>
      <w:r w:rsidRPr="00922BB9">
        <w:tab/>
      </w:r>
      <w:r w:rsidRPr="00922BB9">
        <w:tab/>
        <w:t>&lt;Occurrence&gt;</w:t>
      </w:r>
    </w:p>
    <w:p w14:paraId="1998806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A8306A0" w14:textId="77777777" w:rsidR="0053428C" w:rsidRPr="00922BB9" w:rsidRDefault="0053428C" w:rsidP="0053428C">
      <w:pPr>
        <w:pStyle w:val="PL"/>
      </w:pPr>
      <w:r w:rsidRPr="00922BB9">
        <w:tab/>
      </w:r>
      <w:r w:rsidRPr="00922BB9">
        <w:tab/>
      </w:r>
      <w:r w:rsidRPr="00922BB9">
        <w:tab/>
      </w:r>
      <w:r w:rsidRPr="00922BB9">
        <w:tab/>
        <w:t>&lt;/Occurrence&gt;</w:t>
      </w:r>
    </w:p>
    <w:p w14:paraId="5FA1F0BB" w14:textId="77777777" w:rsidR="0053428C" w:rsidRPr="00922BB9" w:rsidRDefault="0053428C" w:rsidP="0053428C">
      <w:pPr>
        <w:pStyle w:val="PL"/>
      </w:pPr>
      <w:r w:rsidRPr="00922BB9">
        <w:tab/>
      </w:r>
      <w:r w:rsidRPr="00922BB9">
        <w:tab/>
      </w:r>
      <w:r w:rsidRPr="00922BB9">
        <w:tab/>
      </w:r>
      <w:r w:rsidRPr="00922BB9">
        <w:tab/>
        <w:t>&lt;DFTitle&gt;</w:t>
      </w:r>
      <w:r>
        <w:t>Timer T3245 Behaviour</w:t>
      </w:r>
      <w:r w:rsidRPr="00922BB9">
        <w:t>.&lt;/DFTitle&gt;</w:t>
      </w:r>
    </w:p>
    <w:p w14:paraId="629D1025" w14:textId="77777777" w:rsidR="0053428C" w:rsidRPr="00511EAB" w:rsidRDefault="0053428C" w:rsidP="0053428C">
      <w:pPr>
        <w:pStyle w:val="PL"/>
      </w:pPr>
      <w:r w:rsidRPr="00922BB9">
        <w:tab/>
      </w:r>
      <w:r w:rsidRPr="00922BB9">
        <w:tab/>
      </w:r>
      <w:r w:rsidRPr="00922BB9">
        <w:tab/>
      </w:r>
      <w:r w:rsidRPr="00922BB9">
        <w:tab/>
      </w:r>
      <w:r w:rsidRPr="00511EAB">
        <w:t>&lt;DFType&gt;</w:t>
      </w:r>
    </w:p>
    <w:p w14:paraId="3E814FF5"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1E52ECB" w14:textId="77777777" w:rsidR="0053428C" w:rsidRPr="00511EAB" w:rsidRDefault="0053428C" w:rsidP="0053428C">
      <w:pPr>
        <w:pStyle w:val="PL"/>
      </w:pPr>
      <w:r w:rsidRPr="00511EAB">
        <w:tab/>
      </w:r>
      <w:r w:rsidRPr="00511EAB">
        <w:tab/>
      </w:r>
      <w:r w:rsidRPr="00511EAB">
        <w:tab/>
      </w:r>
      <w:r w:rsidRPr="00511EAB">
        <w:tab/>
        <w:t>&lt;/DFType&gt;</w:t>
      </w:r>
    </w:p>
    <w:p w14:paraId="5040CB7B" w14:textId="77777777" w:rsidR="0053428C" w:rsidRPr="00511EAB" w:rsidRDefault="0053428C" w:rsidP="0053428C">
      <w:pPr>
        <w:pStyle w:val="PL"/>
      </w:pPr>
      <w:r w:rsidRPr="00511EAB">
        <w:tab/>
      </w:r>
      <w:r w:rsidRPr="00511EAB">
        <w:tab/>
      </w:r>
      <w:r w:rsidRPr="00511EAB">
        <w:tab/>
        <w:t>&lt;/DFProperties&gt;</w:t>
      </w:r>
    </w:p>
    <w:p w14:paraId="60CB0E31" w14:textId="77777777" w:rsidR="0053428C" w:rsidRPr="00511EAB" w:rsidRDefault="0053428C" w:rsidP="0053428C">
      <w:pPr>
        <w:pStyle w:val="PL"/>
      </w:pPr>
      <w:r w:rsidRPr="00511EAB">
        <w:tab/>
      </w:r>
      <w:r w:rsidRPr="00511EAB">
        <w:tab/>
        <w:t>&lt;/Node&gt;</w:t>
      </w:r>
    </w:p>
    <w:p w14:paraId="68EC5CD8" w14:textId="77777777" w:rsidR="0053428C" w:rsidRDefault="0053428C" w:rsidP="0053428C">
      <w:pPr>
        <w:pStyle w:val="PL"/>
      </w:pPr>
    </w:p>
    <w:p w14:paraId="4EB2ABA6" w14:textId="77777777" w:rsidR="0053428C" w:rsidRPr="00511EAB" w:rsidRDefault="0053428C" w:rsidP="0053428C">
      <w:pPr>
        <w:pStyle w:val="PL"/>
      </w:pPr>
      <w:r w:rsidRPr="00511EAB">
        <w:tab/>
      </w:r>
      <w:r w:rsidRPr="00511EAB">
        <w:tab/>
        <w:t>&lt;Node&gt;</w:t>
      </w:r>
    </w:p>
    <w:p w14:paraId="376FEFB3" w14:textId="77777777" w:rsidR="0053428C" w:rsidRPr="00922BB9" w:rsidRDefault="0053428C" w:rsidP="0053428C">
      <w:pPr>
        <w:pStyle w:val="PL"/>
      </w:pPr>
      <w:r w:rsidRPr="00511EAB">
        <w:tab/>
      </w:r>
      <w:r w:rsidRPr="00511EAB">
        <w:tab/>
      </w:r>
      <w:r w:rsidRPr="00511EAB">
        <w:tab/>
      </w:r>
      <w:r w:rsidRPr="00922BB9">
        <w:t>&lt;NodeName&gt;</w:t>
      </w:r>
      <w:r>
        <w:t>ExtendedAccessBarring</w:t>
      </w:r>
      <w:r w:rsidRPr="00922BB9">
        <w:t>&lt;/NodeName&gt;</w:t>
      </w:r>
    </w:p>
    <w:p w14:paraId="5C4B6B2F" w14:textId="77777777" w:rsidR="0053428C" w:rsidRPr="00922BB9" w:rsidRDefault="0053428C" w:rsidP="0053428C">
      <w:pPr>
        <w:pStyle w:val="PL"/>
      </w:pPr>
      <w:r w:rsidRPr="00922BB9">
        <w:tab/>
      </w:r>
      <w:r w:rsidRPr="00922BB9">
        <w:tab/>
      </w:r>
      <w:r w:rsidRPr="00922BB9">
        <w:tab/>
        <w:t>&lt;DFProperties&gt;</w:t>
      </w:r>
    </w:p>
    <w:p w14:paraId="545BDD03" w14:textId="77777777" w:rsidR="0053428C" w:rsidRPr="00922BB9" w:rsidRDefault="0053428C" w:rsidP="0053428C">
      <w:pPr>
        <w:pStyle w:val="PL"/>
      </w:pPr>
      <w:r w:rsidRPr="00922BB9">
        <w:tab/>
      </w:r>
      <w:r w:rsidRPr="00922BB9">
        <w:tab/>
      </w:r>
      <w:r w:rsidRPr="00922BB9">
        <w:tab/>
      </w:r>
      <w:r w:rsidRPr="00922BB9">
        <w:tab/>
        <w:t>&lt;AccessType&gt;</w:t>
      </w:r>
    </w:p>
    <w:p w14:paraId="633AAE5B" w14:textId="77777777" w:rsidR="0053428C" w:rsidRDefault="0053428C" w:rsidP="0053428C">
      <w:pPr>
        <w:pStyle w:val="PL"/>
      </w:pPr>
      <w:r w:rsidRPr="00922BB9">
        <w:tab/>
      </w:r>
      <w:r w:rsidRPr="00922BB9">
        <w:tab/>
      </w:r>
      <w:r w:rsidRPr="00922BB9">
        <w:tab/>
      </w:r>
      <w:r w:rsidRPr="00922BB9">
        <w:tab/>
      </w:r>
      <w:r w:rsidRPr="00922BB9">
        <w:tab/>
        <w:t>&lt;Get/&gt;</w:t>
      </w:r>
    </w:p>
    <w:p w14:paraId="5D3FB2F9" w14:textId="77777777" w:rsidR="0053428C" w:rsidRPr="00922BB9" w:rsidRDefault="0053428C" w:rsidP="0053428C">
      <w:pPr>
        <w:pStyle w:val="PL"/>
      </w:pPr>
      <w:r>
        <w:tab/>
      </w:r>
      <w:r>
        <w:tab/>
      </w:r>
      <w:r>
        <w:tab/>
      </w:r>
      <w:r>
        <w:tab/>
      </w:r>
      <w:r>
        <w:tab/>
        <w:t>&lt;Replace/&gt;</w:t>
      </w:r>
    </w:p>
    <w:p w14:paraId="6FC1D318" w14:textId="77777777" w:rsidR="0053428C" w:rsidRPr="00922BB9" w:rsidRDefault="0053428C" w:rsidP="0053428C">
      <w:pPr>
        <w:pStyle w:val="PL"/>
      </w:pPr>
      <w:r w:rsidRPr="00922BB9">
        <w:tab/>
      </w:r>
      <w:r w:rsidRPr="00922BB9">
        <w:tab/>
      </w:r>
      <w:r w:rsidRPr="00922BB9">
        <w:tab/>
      </w:r>
      <w:r w:rsidRPr="00922BB9">
        <w:tab/>
        <w:t>&lt;/AccessType&gt;</w:t>
      </w:r>
    </w:p>
    <w:p w14:paraId="79CC3B59" w14:textId="77777777" w:rsidR="0053428C" w:rsidRPr="00922BB9" w:rsidRDefault="0053428C" w:rsidP="0053428C">
      <w:pPr>
        <w:pStyle w:val="PL"/>
      </w:pPr>
      <w:r w:rsidRPr="00922BB9">
        <w:tab/>
      </w:r>
      <w:r w:rsidRPr="00922BB9">
        <w:tab/>
      </w:r>
      <w:r w:rsidRPr="00922BB9">
        <w:tab/>
      </w:r>
      <w:r w:rsidRPr="00922BB9">
        <w:tab/>
        <w:t>&lt;DFFormat&gt;</w:t>
      </w:r>
    </w:p>
    <w:p w14:paraId="2B0DBA72" w14:textId="77777777" w:rsidR="0053428C" w:rsidRPr="00922BB9" w:rsidRDefault="0053428C" w:rsidP="0053428C">
      <w:pPr>
        <w:pStyle w:val="PL"/>
      </w:pPr>
      <w:r>
        <w:tab/>
      </w:r>
      <w:r>
        <w:tab/>
      </w:r>
      <w:r>
        <w:tab/>
      </w:r>
      <w:r>
        <w:tab/>
      </w:r>
      <w:r>
        <w:tab/>
        <w:t>&lt;bool</w:t>
      </w:r>
      <w:r w:rsidRPr="00922BB9">
        <w:t>/&gt;</w:t>
      </w:r>
    </w:p>
    <w:p w14:paraId="48B67DA8" w14:textId="77777777" w:rsidR="0053428C" w:rsidRPr="00922BB9" w:rsidRDefault="0053428C" w:rsidP="0053428C">
      <w:pPr>
        <w:pStyle w:val="PL"/>
      </w:pPr>
      <w:r w:rsidRPr="00922BB9">
        <w:tab/>
      </w:r>
      <w:r w:rsidRPr="00922BB9">
        <w:tab/>
      </w:r>
      <w:r w:rsidRPr="00922BB9">
        <w:tab/>
      </w:r>
      <w:r w:rsidRPr="00922BB9">
        <w:tab/>
        <w:t>&lt;/DFFormat&gt;</w:t>
      </w:r>
    </w:p>
    <w:p w14:paraId="1BFF727F" w14:textId="77777777" w:rsidR="0053428C" w:rsidRPr="00922BB9" w:rsidRDefault="0053428C" w:rsidP="0053428C">
      <w:pPr>
        <w:pStyle w:val="PL"/>
      </w:pPr>
      <w:r w:rsidRPr="00922BB9">
        <w:tab/>
      </w:r>
      <w:r w:rsidRPr="00922BB9">
        <w:tab/>
      </w:r>
      <w:r w:rsidRPr="00922BB9">
        <w:tab/>
      </w:r>
      <w:r w:rsidRPr="00922BB9">
        <w:tab/>
        <w:t>&lt;Occurrence&gt;</w:t>
      </w:r>
    </w:p>
    <w:p w14:paraId="31D82B2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4CFC8023" w14:textId="77777777" w:rsidR="0053428C" w:rsidRPr="00922BB9" w:rsidRDefault="0053428C" w:rsidP="0053428C">
      <w:pPr>
        <w:pStyle w:val="PL"/>
      </w:pPr>
      <w:r w:rsidRPr="00922BB9">
        <w:tab/>
      </w:r>
      <w:r w:rsidRPr="00922BB9">
        <w:tab/>
      </w:r>
      <w:r w:rsidRPr="00922BB9">
        <w:tab/>
      </w:r>
      <w:r w:rsidRPr="00922BB9">
        <w:tab/>
        <w:t>&lt;/Occurrence&gt;</w:t>
      </w:r>
    </w:p>
    <w:p w14:paraId="0DCC9A0E" w14:textId="77777777" w:rsidR="0053428C" w:rsidRPr="00922BB9" w:rsidRDefault="0053428C" w:rsidP="0053428C">
      <w:pPr>
        <w:pStyle w:val="PL"/>
      </w:pPr>
      <w:r w:rsidRPr="00922BB9">
        <w:tab/>
      </w:r>
      <w:r w:rsidRPr="00922BB9">
        <w:tab/>
      </w:r>
      <w:r w:rsidRPr="00922BB9">
        <w:tab/>
      </w:r>
      <w:r w:rsidRPr="00922BB9">
        <w:tab/>
        <w:t>&lt;DFTitle&gt;</w:t>
      </w:r>
      <w:r>
        <w:t>Extended Access Barring</w:t>
      </w:r>
      <w:r w:rsidRPr="00922BB9">
        <w:t>.&lt;/DFTitle&gt;</w:t>
      </w:r>
    </w:p>
    <w:p w14:paraId="7D3ECEAB" w14:textId="77777777" w:rsidR="0053428C" w:rsidRPr="00511EAB" w:rsidRDefault="0053428C" w:rsidP="0053428C">
      <w:pPr>
        <w:pStyle w:val="PL"/>
      </w:pPr>
      <w:r w:rsidRPr="00922BB9">
        <w:tab/>
      </w:r>
      <w:r w:rsidRPr="00922BB9">
        <w:tab/>
      </w:r>
      <w:r w:rsidRPr="00922BB9">
        <w:tab/>
      </w:r>
      <w:r w:rsidRPr="00922BB9">
        <w:tab/>
      </w:r>
      <w:r w:rsidRPr="00511EAB">
        <w:t>&lt;DFType&gt;</w:t>
      </w:r>
    </w:p>
    <w:p w14:paraId="6D8B702D"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5B6A82" w14:textId="77777777" w:rsidR="0053428C" w:rsidRPr="00511EAB" w:rsidRDefault="0053428C" w:rsidP="0053428C">
      <w:pPr>
        <w:pStyle w:val="PL"/>
      </w:pPr>
      <w:r w:rsidRPr="00511EAB">
        <w:tab/>
      </w:r>
      <w:r w:rsidRPr="00511EAB">
        <w:tab/>
      </w:r>
      <w:r w:rsidRPr="00511EAB">
        <w:tab/>
      </w:r>
      <w:r w:rsidRPr="00511EAB">
        <w:tab/>
        <w:t>&lt;/DFType&gt;</w:t>
      </w:r>
    </w:p>
    <w:p w14:paraId="6311AFF4" w14:textId="77777777" w:rsidR="0053428C" w:rsidRPr="00511EAB" w:rsidRDefault="0053428C" w:rsidP="0053428C">
      <w:pPr>
        <w:pStyle w:val="PL"/>
      </w:pPr>
      <w:r w:rsidRPr="00511EAB">
        <w:tab/>
      </w:r>
      <w:r w:rsidRPr="00511EAB">
        <w:tab/>
      </w:r>
      <w:r w:rsidRPr="00511EAB">
        <w:tab/>
        <w:t>&lt;/DFProperties&gt;</w:t>
      </w:r>
    </w:p>
    <w:p w14:paraId="3897FC5B" w14:textId="77777777" w:rsidR="0053428C" w:rsidRPr="00511EAB" w:rsidRDefault="0053428C" w:rsidP="0053428C">
      <w:pPr>
        <w:pStyle w:val="PL"/>
      </w:pPr>
      <w:r w:rsidRPr="00511EAB">
        <w:tab/>
      </w:r>
      <w:r w:rsidRPr="00511EAB">
        <w:tab/>
        <w:t>&lt;/Node&gt;</w:t>
      </w:r>
    </w:p>
    <w:p w14:paraId="39B90B4C" w14:textId="77777777" w:rsidR="0053428C" w:rsidRDefault="0053428C" w:rsidP="0053428C">
      <w:pPr>
        <w:pStyle w:val="PL"/>
      </w:pPr>
    </w:p>
    <w:p w14:paraId="0AF32D17" w14:textId="77777777" w:rsidR="0053428C" w:rsidRPr="00511EAB" w:rsidRDefault="0053428C" w:rsidP="0053428C">
      <w:pPr>
        <w:pStyle w:val="PL"/>
      </w:pPr>
      <w:r w:rsidRPr="00511EAB">
        <w:tab/>
      </w:r>
      <w:r w:rsidRPr="00511EAB">
        <w:tab/>
        <w:t>&lt;Node&gt;</w:t>
      </w:r>
    </w:p>
    <w:p w14:paraId="2E1593F6" w14:textId="77777777" w:rsidR="0053428C" w:rsidRPr="00922BB9" w:rsidRDefault="0053428C" w:rsidP="0053428C">
      <w:pPr>
        <w:pStyle w:val="PL"/>
      </w:pPr>
      <w:r w:rsidRPr="00511EAB">
        <w:tab/>
      </w:r>
      <w:r w:rsidRPr="00511EAB">
        <w:tab/>
      </w:r>
      <w:r w:rsidRPr="00511EAB">
        <w:tab/>
      </w:r>
      <w:r w:rsidRPr="00922BB9">
        <w:t>&lt;NodeName&gt;</w:t>
      </w:r>
      <w:r>
        <w:t>Override_NAS_SignallingLowPriority&lt;/NodeName</w:t>
      </w:r>
      <w:r w:rsidRPr="00922BB9">
        <w:t>&gt;</w:t>
      </w:r>
    </w:p>
    <w:p w14:paraId="0CDA1E96" w14:textId="77777777" w:rsidR="0053428C" w:rsidRPr="00922BB9" w:rsidRDefault="0053428C" w:rsidP="0053428C">
      <w:pPr>
        <w:pStyle w:val="PL"/>
      </w:pPr>
      <w:r w:rsidRPr="00922BB9">
        <w:tab/>
      </w:r>
      <w:r w:rsidRPr="00922BB9">
        <w:tab/>
      </w:r>
      <w:r w:rsidRPr="00922BB9">
        <w:tab/>
        <w:t>&lt;DFProperties&gt;</w:t>
      </w:r>
    </w:p>
    <w:p w14:paraId="26D40848" w14:textId="77777777" w:rsidR="0053428C" w:rsidRPr="00922BB9" w:rsidRDefault="0053428C" w:rsidP="0053428C">
      <w:pPr>
        <w:pStyle w:val="PL"/>
      </w:pPr>
      <w:r w:rsidRPr="00922BB9">
        <w:tab/>
      </w:r>
      <w:r w:rsidRPr="00922BB9">
        <w:tab/>
      </w:r>
      <w:r w:rsidRPr="00922BB9">
        <w:tab/>
      </w:r>
      <w:r w:rsidRPr="00922BB9">
        <w:tab/>
        <w:t>&lt;AccessType&gt;</w:t>
      </w:r>
    </w:p>
    <w:p w14:paraId="2F4E76F1" w14:textId="77777777" w:rsidR="0053428C" w:rsidRDefault="0053428C" w:rsidP="0053428C">
      <w:pPr>
        <w:pStyle w:val="PL"/>
      </w:pPr>
      <w:r w:rsidRPr="00922BB9">
        <w:tab/>
      </w:r>
      <w:r w:rsidRPr="00922BB9">
        <w:tab/>
      </w:r>
      <w:r w:rsidRPr="00922BB9">
        <w:tab/>
      </w:r>
      <w:r w:rsidRPr="00922BB9">
        <w:tab/>
      </w:r>
      <w:r w:rsidRPr="00922BB9">
        <w:tab/>
        <w:t>&lt;Get/&gt;</w:t>
      </w:r>
    </w:p>
    <w:p w14:paraId="7035CBA6" w14:textId="77777777" w:rsidR="0053428C" w:rsidRPr="00922BB9" w:rsidRDefault="0053428C" w:rsidP="0053428C">
      <w:pPr>
        <w:pStyle w:val="PL"/>
      </w:pPr>
      <w:r>
        <w:tab/>
      </w:r>
      <w:r>
        <w:tab/>
      </w:r>
      <w:r>
        <w:tab/>
      </w:r>
      <w:r>
        <w:tab/>
      </w:r>
      <w:r>
        <w:tab/>
        <w:t>&lt;Replace/&gt;</w:t>
      </w:r>
    </w:p>
    <w:p w14:paraId="5AD27FD0" w14:textId="77777777" w:rsidR="0053428C" w:rsidRPr="00922BB9" w:rsidRDefault="0053428C" w:rsidP="0053428C">
      <w:pPr>
        <w:pStyle w:val="PL"/>
      </w:pPr>
      <w:r w:rsidRPr="00922BB9">
        <w:tab/>
      </w:r>
      <w:r w:rsidRPr="00922BB9">
        <w:tab/>
      </w:r>
      <w:r w:rsidRPr="00922BB9">
        <w:tab/>
      </w:r>
      <w:r w:rsidRPr="00922BB9">
        <w:tab/>
        <w:t>&lt;/AccessType&gt;</w:t>
      </w:r>
    </w:p>
    <w:p w14:paraId="587E269A" w14:textId="77777777" w:rsidR="0053428C" w:rsidRPr="00922BB9" w:rsidRDefault="0053428C" w:rsidP="0053428C">
      <w:pPr>
        <w:pStyle w:val="PL"/>
      </w:pPr>
      <w:r w:rsidRPr="00922BB9">
        <w:tab/>
      </w:r>
      <w:r w:rsidRPr="00922BB9">
        <w:tab/>
      </w:r>
      <w:r w:rsidRPr="00922BB9">
        <w:tab/>
      </w:r>
      <w:r w:rsidRPr="00922BB9">
        <w:tab/>
        <w:t>&lt;DFFormat&gt;</w:t>
      </w:r>
    </w:p>
    <w:p w14:paraId="7A9BCC31" w14:textId="77777777" w:rsidR="0053428C" w:rsidRPr="00922BB9" w:rsidRDefault="0053428C" w:rsidP="0053428C">
      <w:pPr>
        <w:pStyle w:val="PL"/>
      </w:pPr>
      <w:r>
        <w:tab/>
      </w:r>
      <w:r>
        <w:tab/>
      </w:r>
      <w:r>
        <w:tab/>
      </w:r>
      <w:r>
        <w:tab/>
      </w:r>
      <w:r>
        <w:tab/>
        <w:t>&lt;bool</w:t>
      </w:r>
      <w:r w:rsidRPr="00922BB9">
        <w:t>/&gt;</w:t>
      </w:r>
    </w:p>
    <w:p w14:paraId="45F5635E" w14:textId="77777777" w:rsidR="0053428C" w:rsidRPr="00922BB9" w:rsidRDefault="0053428C" w:rsidP="0053428C">
      <w:pPr>
        <w:pStyle w:val="PL"/>
      </w:pPr>
      <w:r w:rsidRPr="00922BB9">
        <w:tab/>
      </w:r>
      <w:r w:rsidRPr="00922BB9">
        <w:tab/>
      </w:r>
      <w:r w:rsidRPr="00922BB9">
        <w:tab/>
      </w:r>
      <w:r w:rsidRPr="00922BB9">
        <w:tab/>
        <w:t>&lt;/DFFormat&gt;</w:t>
      </w:r>
    </w:p>
    <w:p w14:paraId="71F1F8D1" w14:textId="77777777" w:rsidR="0053428C" w:rsidRPr="00922BB9" w:rsidRDefault="0053428C" w:rsidP="0053428C">
      <w:pPr>
        <w:pStyle w:val="PL"/>
      </w:pPr>
      <w:r w:rsidRPr="00922BB9">
        <w:tab/>
      </w:r>
      <w:r w:rsidRPr="00922BB9">
        <w:tab/>
      </w:r>
      <w:r w:rsidRPr="00922BB9">
        <w:tab/>
      </w:r>
      <w:r w:rsidRPr="00922BB9">
        <w:tab/>
        <w:t>&lt;Occurrence&gt;</w:t>
      </w:r>
    </w:p>
    <w:p w14:paraId="6AE36ACD"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185247F" w14:textId="77777777" w:rsidR="0053428C" w:rsidRPr="00922BB9" w:rsidRDefault="0053428C" w:rsidP="0053428C">
      <w:pPr>
        <w:pStyle w:val="PL"/>
      </w:pPr>
      <w:r w:rsidRPr="00922BB9">
        <w:tab/>
      </w:r>
      <w:r w:rsidRPr="00922BB9">
        <w:tab/>
      </w:r>
      <w:r w:rsidRPr="00922BB9">
        <w:tab/>
      </w:r>
      <w:r w:rsidRPr="00922BB9">
        <w:tab/>
        <w:t>&lt;/Occurrence&gt;</w:t>
      </w:r>
    </w:p>
    <w:p w14:paraId="5BD5F6E0" w14:textId="77777777" w:rsidR="0053428C" w:rsidRPr="00922BB9" w:rsidRDefault="0053428C" w:rsidP="0053428C">
      <w:pPr>
        <w:pStyle w:val="PL"/>
      </w:pPr>
      <w:r w:rsidRPr="00922BB9">
        <w:tab/>
      </w:r>
      <w:r w:rsidRPr="00922BB9">
        <w:tab/>
      </w:r>
      <w:r w:rsidRPr="00922BB9">
        <w:tab/>
      </w:r>
      <w:r w:rsidRPr="00922BB9">
        <w:tab/>
        <w:t>&lt;DFTitle&gt;</w:t>
      </w:r>
      <w:r>
        <w:t>Override NAS Signalling Low Priority</w:t>
      </w:r>
      <w:r w:rsidRPr="00922BB9">
        <w:t>.&lt;/DFTitle&gt;</w:t>
      </w:r>
    </w:p>
    <w:p w14:paraId="3A6CC7F1" w14:textId="77777777" w:rsidR="0053428C" w:rsidRPr="00511EAB" w:rsidRDefault="0053428C" w:rsidP="0053428C">
      <w:pPr>
        <w:pStyle w:val="PL"/>
      </w:pPr>
      <w:r w:rsidRPr="00922BB9">
        <w:tab/>
      </w:r>
      <w:r w:rsidRPr="00922BB9">
        <w:tab/>
      </w:r>
      <w:r w:rsidRPr="00922BB9">
        <w:tab/>
      </w:r>
      <w:r w:rsidRPr="00922BB9">
        <w:tab/>
      </w:r>
      <w:r w:rsidRPr="00511EAB">
        <w:t>&lt;DFType&gt;</w:t>
      </w:r>
    </w:p>
    <w:p w14:paraId="7A3F36D9"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281BEA" w14:textId="77777777" w:rsidR="0053428C" w:rsidRPr="00511EAB" w:rsidRDefault="0053428C" w:rsidP="0053428C">
      <w:pPr>
        <w:pStyle w:val="PL"/>
      </w:pPr>
      <w:r w:rsidRPr="00511EAB">
        <w:tab/>
      </w:r>
      <w:r w:rsidRPr="00511EAB">
        <w:tab/>
      </w:r>
      <w:r w:rsidRPr="00511EAB">
        <w:tab/>
      </w:r>
      <w:r w:rsidRPr="00511EAB">
        <w:tab/>
        <w:t>&lt;/DFType&gt;</w:t>
      </w:r>
    </w:p>
    <w:p w14:paraId="2BC3CE3B" w14:textId="77777777" w:rsidR="0053428C" w:rsidRPr="00511EAB" w:rsidRDefault="0053428C" w:rsidP="0053428C">
      <w:pPr>
        <w:pStyle w:val="PL"/>
      </w:pPr>
      <w:r w:rsidRPr="00511EAB">
        <w:tab/>
      </w:r>
      <w:r w:rsidRPr="00511EAB">
        <w:tab/>
      </w:r>
      <w:r w:rsidRPr="00511EAB">
        <w:tab/>
        <w:t>&lt;/DFProperties&gt;</w:t>
      </w:r>
    </w:p>
    <w:p w14:paraId="11CB6855" w14:textId="77777777" w:rsidR="0053428C" w:rsidRPr="00511EAB" w:rsidRDefault="0053428C" w:rsidP="0053428C">
      <w:pPr>
        <w:pStyle w:val="PL"/>
      </w:pPr>
      <w:r w:rsidRPr="00511EAB">
        <w:tab/>
      </w:r>
      <w:r w:rsidRPr="00511EAB">
        <w:tab/>
        <w:t>&lt;/Node&gt;</w:t>
      </w:r>
    </w:p>
    <w:p w14:paraId="436E2F83" w14:textId="77777777" w:rsidR="0053428C" w:rsidRDefault="0053428C" w:rsidP="0053428C">
      <w:pPr>
        <w:pStyle w:val="PL"/>
      </w:pPr>
    </w:p>
    <w:p w14:paraId="75219BFD" w14:textId="77777777" w:rsidR="0053428C" w:rsidRDefault="0053428C" w:rsidP="0053428C">
      <w:pPr>
        <w:pStyle w:val="PL"/>
      </w:pPr>
    </w:p>
    <w:p w14:paraId="256A2C3A" w14:textId="77777777" w:rsidR="0053428C" w:rsidRPr="00511EAB" w:rsidRDefault="0053428C" w:rsidP="0053428C">
      <w:pPr>
        <w:pStyle w:val="PL"/>
      </w:pPr>
      <w:r w:rsidRPr="00511EAB">
        <w:tab/>
      </w:r>
      <w:r w:rsidRPr="00511EAB">
        <w:tab/>
        <w:t>&lt;Node&gt;</w:t>
      </w:r>
    </w:p>
    <w:p w14:paraId="752F7586" w14:textId="77777777" w:rsidR="0053428C" w:rsidRPr="00922BB9" w:rsidRDefault="0053428C" w:rsidP="0053428C">
      <w:pPr>
        <w:pStyle w:val="PL"/>
      </w:pPr>
      <w:r w:rsidRPr="00511EAB">
        <w:tab/>
      </w:r>
      <w:r w:rsidRPr="00511EAB">
        <w:tab/>
      </w:r>
      <w:r w:rsidRPr="00511EAB">
        <w:tab/>
      </w:r>
      <w:r w:rsidRPr="00922BB9">
        <w:t>&lt;NodeName&gt;</w:t>
      </w:r>
      <w:r>
        <w:t>Override_ExtendedAccessBarring&lt;/NodeName</w:t>
      </w:r>
      <w:r w:rsidRPr="00922BB9">
        <w:t>&gt;</w:t>
      </w:r>
    </w:p>
    <w:p w14:paraId="38BC8852" w14:textId="77777777" w:rsidR="0053428C" w:rsidRPr="00922BB9" w:rsidRDefault="0053428C" w:rsidP="0053428C">
      <w:pPr>
        <w:pStyle w:val="PL"/>
      </w:pPr>
      <w:r w:rsidRPr="00922BB9">
        <w:tab/>
      </w:r>
      <w:r w:rsidRPr="00922BB9">
        <w:tab/>
      </w:r>
      <w:r w:rsidRPr="00922BB9">
        <w:tab/>
        <w:t>&lt;DFProperties&gt;</w:t>
      </w:r>
    </w:p>
    <w:p w14:paraId="33C68855" w14:textId="77777777" w:rsidR="0053428C" w:rsidRPr="00922BB9" w:rsidRDefault="0053428C" w:rsidP="0053428C">
      <w:pPr>
        <w:pStyle w:val="PL"/>
      </w:pPr>
      <w:r w:rsidRPr="00922BB9">
        <w:tab/>
      </w:r>
      <w:r w:rsidRPr="00922BB9">
        <w:tab/>
      </w:r>
      <w:r w:rsidRPr="00922BB9">
        <w:tab/>
      </w:r>
      <w:r w:rsidRPr="00922BB9">
        <w:tab/>
        <w:t>&lt;AccessType&gt;</w:t>
      </w:r>
    </w:p>
    <w:p w14:paraId="6268F6D9" w14:textId="77777777" w:rsidR="0053428C" w:rsidRDefault="0053428C" w:rsidP="0053428C">
      <w:pPr>
        <w:pStyle w:val="PL"/>
      </w:pPr>
      <w:r w:rsidRPr="00922BB9">
        <w:tab/>
      </w:r>
      <w:r w:rsidRPr="00922BB9">
        <w:tab/>
      </w:r>
      <w:r w:rsidRPr="00922BB9">
        <w:tab/>
      </w:r>
      <w:r w:rsidRPr="00922BB9">
        <w:tab/>
      </w:r>
      <w:r w:rsidRPr="00922BB9">
        <w:tab/>
        <w:t>&lt;Get/&gt;</w:t>
      </w:r>
    </w:p>
    <w:p w14:paraId="6FD2D818" w14:textId="77777777" w:rsidR="0053428C" w:rsidRPr="00922BB9" w:rsidRDefault="0053428C" w:rsidP="0053428C">
      <w:pPr>
        <w:pStyle w:val="PL"/>
      </w:pPr>
      <w:r>
        <w:tab/>
      </w:r>
      <w:r>
        <w:tab/>
      </w:r>
      <w:r>
        <w:tab/>
      </w:r>
      <w:r>
        <w:tab/>
      </w:r>
      <w:r>
        <w:tab/>
        <w:t>&lt;Replace/&gt;</w:t>
      </w:r>
    </w:p>
    <w:p w14:paraId="06B8F4D4" w14:textId="77777777" w:rsidR="0053428C" w:rsidRPr="00922BB9" w:rsidRDefault="0053428C" w:rsidP="0053428C">
      <w:pPr>
        <w:pStyle w:val="PL"/>
      </w:pPr>
      <w:r w:rsidRPr="00922BB9">
        <w:tab/>
      </w:r>
      <w:r w:rsidRPr="00922BB9">
        <w:tab/>
      </w:r>
      <w:r w:rsidRPr="00922BB9">
        <w:tab/>
      </w:r>
      <w:r w:rsidRPr="00922BB9">
        <w:tab/>
        <w:t>&lt;/AccessType&gt;</w:t>
      </w:r>
    </w:p>
    <w:p w14:paraId="00950FE8" w14:textId="77777777" w:rsidR="0053428C" w:rsidRPr="00922BB9" w:rsidRDefault="0053428C" w:rsidP="0053428C">
      <w:pPr>
        <w:pStyle w:val="PL"/>
      </w:pPr>
      <w:r w:rsidRPr="00922BB9">
        <w:tab/>
      </w:r>
      <w:r w:rsidRPr="00922BB9">
        <w:tab/>
      </w:r>
      <w:r w:rsidRPr="00922BB9">
        <w:tab/>
      </w:r>
      <w:r w:rsidRPr="00922BB9">
        <w:tab/>
        <w:t>&lt;DFFormat&gt;</w:t>
      </w:r>
    </w:p>
    <w:p w14:paraId="718FF52B" w14:textId="77777777" w:rsidR="0053428C" w:rsidRPr="00922BB9" w:rsidRDefault="0053428C" w:rsidP="0053428C">
      <w:pPr>
        <w:pStyle w:val="PL"/>
      </w:pPr>
      <w:r>
        <w:tab/>
      </w:r>
      <w:r>
        <w:tab/>
      </w:r>
      <w:r>
        <w:tab/>
      </w:r>
      <w:r>
        <w:tab/>
      </w:r>
      <w:r>
        <w:tab/>
        <w:t>&lt;bool</w:t>
      </w:r>
      <w:r w:rsidRPr="00922BB9">
        <w:t>/&gt;</w:t>
      </w:r>
    </w:p>
    <w:p w14:paraId="3ABD742D" w14:textId="77777777" w:rsidR="0053428C" w:rsidRPr="00922BB9" w:rsidRDefault="0053428C" w:rsidP="0053428C">
      <w:pPr>
        <w:pStyle w:val="PL"/>
      </w:pPr>
      <w:r w:rsidRPr="00922BB9">
        <w:tab/>
      </w:r>
      <w:r w:rsidRPr="00922BB9">
        <w:tab/>
      </w:r>
      <w:r w:rsidRPr="00922BB9">
        <w:tab/>
      </w:r>
      <w:r w:rsidRPr="00922BB9">
        <w:tab/>
        <w:t>&lt;/DFFormat&gt;</w:t>
      </w:r>
    </w:p>
    <w:p w14:paraId="111EA39D" w14:textId="77777777" w:rsidR="0053428C" w:rsidRPr="00922BB9" w:rsidRDefault="0053428C" w:rsidP="0053428C">
      <w:pPr>
        <w:pStyle w:val="PL"/>
      </w:pPr>
      <w:r w:rsidRPr="00922BB9">
        <w:tab/>
      </w:r>
      <w:r w:rsidRPr="00922BB9">
        <w:tab/>
      </w:r>
      <w:r w:rsidRPr="00922BB9">
        <w:tab/>
      </w:r>
      <w:r w:rsidRPr="00922BB9">
        <w:tab/>
        <w:t>&lt;Occurrence&gt;</w:t>
      </w:r>
    </w:p>
    <w:p w14:paraId="5F777987"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57E126D" w14:textId="77777777" w:rsidR="0053428C" w:rsidRPr="00922BB9" w:rsidRDefault="0053428C" w:rsidP="0053428C">
      <w:pPr>
        <w:pStyle w:val="PL"/>
      </w:pPr>
      <w:r w:rsidRPr="00922BB9">
        <w:tab/>
      </w:r>
      <w:r w:rsidRPr="00922BB9">
        <w:tab/>
      </w:r>
      <w:r w:rsidRPr="00922BB9">
        <w:tab/>
      </w:r>
      <w:r w:rsidRPr="00922BB9">
        <w:tab/>
        <w:t>&lt;/Occurrence&gt;</w:t>
      </w:r>
    </w:p>
    <w:p w14:paraId="5095A608" w14:textId="77777777" w:rsidR="0053428C" w:rsidRPr="00922BB9" w:rsidRDefault="0053428C" w:rsidP="0053428C">
      <w:pPr>
        <w:pStyle w:val="PL"/>
      </w:pPr>
      <w:r w:rsidRPr="00922BB9">
        <w:tab/>
      </w:r>
      <w:r w:rsidRPr="00922BB9">
        <w:tab/>
      </w:r>
      <w:r w:rsidRPr="00922BB9">
        <w:tab/>
      </w:r>
      <w:r w:rsidRPr="00922BB9">
        <w:tab/>
        <w:t>&lt;DFTitle&gt;</w:t>
      </w:r>
      <w:r>
        <w:t>Override ExtendedAccessBarring</w:t>
      </w:r>
      <w:r w:rsidRPr="00922BB9">
        <w:t>.&lt;/DFTitle&gt;</w:t>
      </w:r>
    </w:p>
    <w:p w14:paraId="180F50DC" w14:textId="77777777" w:rsidR="0053428C" w:rsidRPr="00511EAB" w:rsidRDefault="0053428C" w:rsidP="0053428C">
      <w:pPr>
        <w:pStyle w:val="PL"/>
      </w:pPr>
      <w:r w:rsidRPr="00922BB9">
        <w:tab/>
      </w:r>
      <w:r w:rsidRPr="00922BB9">
        <w:tab/>
      </w:r>
      <w:r w:rsidRPr="00922BB9">
        <w:tab/>
      </w:r>
      <w:r w:rsidRPr="00922BB9">
        <w:tab/>
      </w:r>
      <w:r w:rsidRPr="00511EAB">
        <w:t>&lt;DFType&gt;</w:t>
      </w:r>
    </w:p>
    <w:p w14:paraId="1E9DB422"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23143646" w14:textId="77777777" w:rsidR="0053428C" w:rsidRPr="00511EAB" w:rsidRDefault="0053428C" w:rsidP="0053428C">
      <w:pPr>
        <w:pStyle w:val="PL"/>
      </w:pPr>
      <w:r w:rsidRPr="00511EAB">
        <w:tab/>
      </w:r>
      <w:r w:rsidRPr="00511EAB">
        <w:tab/>
      </w:r>
      <w:r w:rsidRPr="00511EAB">
        <w:tab/>
      </w:r>
      <w:r w:rsidRPr="00511EAB">
        <w:tab/>
        <w:t>&lt;/DFType&gt;</w:t>
      </w:r>
    </w:p>
    <w:p w14:paraId="5972DE90" w14:textId="77777777" w:rsidR="0053428C" w:rsidRPr="00511EAB" w:rsidRDefault="0053428C" w:rsidP="0053428C">
      <w:pPr>
        <w:pStyle w:val="PL"/>
      </w:pPr>
      <w:r w:rsidRPr="00511EAB">
        <w:tab/>
      </w:r>
      <w:r w:rsidRPr="00511EAB">
        <w:tab/>
      </w:r>
      <w:r w:rsidRPr="00511EAB">
        <w:tab/>
        <w:t>&lt;/DFProperties&gt;</w:t>
      </w:r>
    </w:p>
    <w:p w14:paraId="26D130ED" w14:textId="77777777" w:rsidR="0053428C" w:rsidRPr="00511EAB" w:rsidRDefault="0053428C" w:rsidP="0053428C">
      <w:pPr>
        <w:pStyle w:val="PL"/>
      </w:pPr>
      <w:r w:rsidRPr="00511EAB">
        <w:tab/>
      </w:r>
      <w:r w:rsidRPr="00511EAB">
        <w:tab/>
        <w:t>&lt;/Node&gt;</w:t>
      </w:r>
    </w:p>
    <w:p w14:paraId="424EBC2E" w14:textId="77777777" w:rsidR="0053428C" w:rsidRDefault="0053428C" w:rsidP="0053428C">
      <w:pPr>
        <w:pStyle w:val="PL"/>
      </w:pPr>
    </w:p>
    <w:p w14:paraId="61960082" w14:textId="77777777" w:rsidR="0053428C" w:rsidRDefault="0053428C" w:rsidP="0053428C">
      <w:pPr>
        <w:pStyle w:val="PL"/>
      </w:pPr>
      <w:r>
        <w:tab/>
      </w:r>
      <w:r>
        <w:tab/>
        <w:t>&lt;Node&gt;</w:t>
      </w:r>
    </w:p>
    <w:p w14:paraId="529E6639" w14:textId="77777777" w:rsidR="0053428C" w:rsidRDefault="0053428C" w:rsidP="0053428C">
      <w:pPr>
        <w:pStyle w:val="PL"/>
      </w:pPr>
      <w:r>
        <w:tab/>
      </w:r>
      <w:r>
        <w:tab/>
      </w:r>
      <w:r>
        <w:tab/>
        <w:t>&lt;NodeName&gt;FastFirs</w:t>
      </w:r>
      <w:r w:rsidRPr="009E57F8">
        <w:t>tHigherPriorityPL</w:t>
      </w:r>
      <w:r>
        <w:t>MNSearch&lt;/NodeName&gt;</w:t>
      </w:r>
    </w:p>
    <w:p w14:paraId="21C4813C" w14:textId="77777777" w:rsidR="0053428C" w:rsidRDefault="0053428C" w:rsidP="0053428C">
      <w:pPr>
        <w:pStyle w:val="PL"/>
      </w:pPr>
      <w:r>
        <w:tab/>
      </w:r>
      <w:r>
        <w:tab/>
      </w:r>
      <w:r>
        <w:tab/>
        <w:t>&lt;DFProperties&gt;</w:t>
      </w:r>
    </w:p>
    <w:p w14:paraId="0A9E9D30" w14:textId="77777777" w:rsidR="0053428C" w:rsidRDefault="0053428C" w:rsidP="0053428C">
      <w:pPr>
        <w:pStyle w:val="PL"/>
      </w:pPr>
      <w:r>
        <w:tab/>
      </w:r>
      <w:r>
        <w:tab/>
      </w:r>
      <w:r>
        <w:tab/>
      </w:r>
      <w:r>
        <w:tab/>
        <w:t>&lt;AccessType&gt;</w:t>
      </w:r>
    </w:p>
    <w:p w14:paraId="0200EB5F" w14:textId="77777777" w:rsidR="0053428C" w:rsidRDefault="0053428C" w:rsidP="0053428C">
      <w:pPr>
        <w:pStyle w:val="PL"/>
      </w:pPr>
      <w:r>
        <w:tab/>
      </w:r>
      <w:r>
        <w:tab/>
      </w:r>
      <w:r>
        <w:tab/>
      </w:r>
      <w:r>
        <w:tab/>
      </w:r>
      <w:r>
        <w:tab/>
        <w:t>&lt;Get/&gt;</w:t>
      </w:r>
    </w:p>
    <w:p w14:paraId="78524013" w14:textId="77777777" w:rsidR="0053428C" w:rsidRDefault="0053428C" w:rsidP="0053428C">
      <w:pPr>
        <w:pStyle w:val="PL"/>
      </w:pPr>
      <w:r>
        <w:tab/>
      </w:r>
      <w:r>
        <w:tab/>
      </w:r>
      <w:r>
        <w:tab/>
      </w:r>
      <w:r>
        <w:tab/>
      </w:r>
      <w:r>
        <w:tab/>
        <w:t>&lt;Replace/&gt;</w:t>
      </w:r>
    </w:p>
    <w:p w14:paraId="06710B53" w14:textId="77777777" w:rsidR="0053428C" w:rsidRDefault="0053428C" w:rsidP="0053428C">
      <w:pPr>
        <w:pStyle w:val="PL"/>
      </w:pPr>
      <w:r>
        <w:tab/>
      </w:r>
      <w:r>
        <w:tab/>
      </w:r>
      <w:r>
        <w:tab/>
      </w:r>
      <w:r>
        <w:tab/>
        <w:t>&lt;/AccessType&gt;</w:t>
      </w:r>
    </w:p>
    <w:p w14:paraId="39CC2148" w14:textId="77777777" w:rsidR="0053428C" w:rsidRDefault="0053428C" w:rsidP="0053428C">
      <w:pPr>
        <w:pStyle w:val="PL"/>
      </w:pPr>
      <w:r>
        <w:tab/>
      </w:r>
      <w:r>
        <w:tab/>
      </w:r>
      <w:r>
        <w:tab/>
      </w:r>
      <w:r>
        <w:tab/>
        <w:t>&lt;DFFormat&gt;</w:t>
      </w:r>
    </w:p>
    <w:p w14:paraId="67258E7C" w14:textId="77777777" w:rsidR="0053428C" w:rsidRDefault="0053428C" w:rsidP="0053428C">
      <w:pPr>
        <w:pStyle w:val="PL"/>
      </w:pPr>
      <w:r>
        <w:tab/>
      </w:r>
      <w:r>
        <w:tab/>
      </w:r>
      <w:r>
        <w:tab/>
      </w:r>
      <w:r>
        <w:tab/>
      </w:r>
      <w:r>
        <w:tab/>
        <w:t>&lt;bool/&gt;</w:t>
      </w:r>
    </w:p>
    <w:p w14:paraId="26D82841" w14:textId="77777777" w:rsidR="0053428C" w:rsidRDefault="0053428C" w:rsidP="0053428C">
      <w:pPr>
        <w:pStyle w:val="PL"/>
      </w:pPr>
      <w:r>
        <w:tab/>
      </w:r>
      <w:r>
        <w:tab/>
      </w:r>
      <w:r>
        <w:tab/>
      </w:r>
      <w:r>
        <w:tab/>
        <w:t>&lt;/DFFormat&gt;</w:t>
      </w:r>
    </w:p>
    <w:p w14:paraId="4D8D0D18" w14:textId="77777777" w:rsidR="0053428C" w:rsidRDefault="0053428C" w:rsidP="0053428C">
      <w:pPr>
        <w:pStyle w:val="PL"/>
      </w:pPr>
      <w:r>
        <w:tab/>
      </w:r>
      <w:r>
        <w:tab/>
      </w:r>
      <w:r>
        <w:tab/>
      </w:r>
      <w:r>
        <w:tab/>
        <w:t>&lt;Occurrence&gt;</w:t>
      </w:r>
    </w:p>
    <w:p w14:paraId="373C3680" w14:textId="77777777" w:rsidR="0053428C" w:rsidRDefault="0053428C" w:rsidP="0053428C">
      <w:pPr>
        <w:pStyle w:val="PL"/>
      </w:pPr>
      <w:r>
        <w:tab/>
      </w:r>
      <w:r>
        <w:tab/>
      </w:r>
      <w:r>
        <w:tab/>
      </w:r>
      <w:r>
        <w:tab/>
      </w:r>
      <w:r>
        <w:tab/>
        <w:t>&lt;ZeroOrOne/&gt;</w:t>
      </w:r>
    </w:p>
    <w:p w14:paraId="1C038BBE" w14:textId="77777777" w:rsidR="0053428C" w:rsidRDefault="0053428C" w:rsidP="0053428C">
      <w:pPr>
        <w:pStyle w:val="PL"/>
      </w:pPr>
      <w:r>
        <w:tab/>
      </w:r>
      <w:r>
        <w:tab/>
      </w:r>
      <w:r>
        <w:tab/>
      </w:r>
      <w:r>
        <w:tab/>
        <w:t>&lt;/Occurrence&gt;</w:t>
      </w:r>
    </w:p>
    <w:p w14:paraId="4F14B730" w14:textId="77777777" w:rsidR="0053428C" w:rsidRDefault="0053428C" w:rsidP="0053428C">
      <w:pPr>
        <w:pStyle w:val="PL"/>
      </w:pPr>
      <w:r>
        <w:tab/>
      </w:r>
      <w:r>
        <w:tab/>
      </w:r>
      <w:r>
        <w:tab/>
      </w:r>
      <w:r>
        <w:tab/>
        <w:t>&lt;DFTitle&gt;</w:t>
      </w:r>
      <w:r w:rsidRPr="00CC1995">
        <w:t xml:space="preserve"> </w:t>
      </w:r>
      <w:r>
        <w:t>FastFirs</w:t>
      </w:r>
      <w:r w:rsidRPr="009E57F8">
        <w:t>tHigherPriorityPLMN</w:t>
      </w:r>
      <w:r>
        <w:t>Search.&lt;/DFTitle&gt;</w:t>
      </w:r>
    </w:p>
    <w:p w14:paraId="68C48AFF" w14:textId="77777777" w:rsidR="0053428C" w:rsidRDefault="0053428C" w:rsidP="0053428C">
      <w:pPr>
        <w:pStyle w:val="PL"/>
      </w:pPr>
      <w:r>
        <w:tab/>
      </w:r>
      <w:r>
        <w:tab/>
      </w:r>
      <w:r>
        <w:tab/>
      </w:r>
      <w:r>
        <w:tab/>
        <w:t>&lt;DFType&gt;</w:t>
      </w:r>
    </w:p>
    <w:p w14:paraId="57153B51" w14:textId="77777777" w:rsidR="0053428C" w:rsidRDefault="0053428C" w:rsidP="0053428C">
      <w:pPr>
        <w:pStyle w:val="PL"/>
      </w:pPr>
      <w:r>
        <w:tab/>
      </w:r>
      <w:r>
        <w:tab/>
      </w:r>
      <w:r>
        <w:tab/>
      </w:r>
      <w:r>
        <w:tab/>
      </w:r>
      <w:r>
        <w:tab/>
        <w:t>&lt;MIME&gt;text/plain&lt;/MIME&gt;</w:t>
      </w:r>
    </w:p>
    <w:p w14:paraId="649174BB" w14:textId="77777777" w:rsidR="0053428C" w:rsidRDefault="0053428C" w:rsidP="0053428C">
      <w:pPr>
        <w:pStyle w:val="PL"/>
      </w:pPr>
      <w:r>
        <w:tab/>
      </w:r>
      <w:r>
        <w:tab/>
      </w:r>
      <w:r>
        <w:tab/>
      </w:r>
      <w:r>
        <w:tab/>
        <w:t>&lt;/DFType&gt;</w:t>
      </w:r>
    </w:p>
    <w:p w14:paraId="3B380FC3" w14:textId="77777777" w:rsidR="0053428C" w:rsidRDefault="0053428C" w:rsidP="0053428C">
      <w:pPr>
        <w:pStyle w:val="PL"/>
      </w:pPr>
      <w:r>
        <w:tab/>
      </w:r>
      <w:r>
        <w:tab/>
      </w:r>
      <w:r>
        <w:tab/>
        <w:t>&lt;/DFProperties&gt;</w:t>
      </w:r>
    </w:p>
    <w:p w14:paraId="70C17FE8" w14:textId="77777777" w:rsidR="0053428C" w:rsidRDefault="0053428C" w:rsidP="0053428C">
      <w:pPr>
        <w:pStyle w:val="PL"/>
      </w:pPr>
      <w:r>
        <w:tab/>
      </w:r>
      <w:r>
        <w:tab/>
        <w:t>&lt;/Node&gt;</w:t>
      </w:r>
    </w:p>
    <w:p w14:paraId="4A54DFD7" w14:textId="77777777" w:rsidR="0053428C" w:rsidRDefault="0053428C" w:rsidP="0053428C">
      <w:pPr>
        <w:pStyle w:val="PL"/>
      </w:pPr>
    </w:p>
    <w:p w14:paraId="351C1EFC" w14:textId="77777777" w:rsidR="0053428C" w:rsidRDefault="0053428C" w:rsidP="0053428C">
      <w:pPr>
        <w:pStyle w:val="PL"/>
      </w:pPr>
      <w:r>
        <w:tab/>
      </w:r>
      <w:r>
        <w:tab/>
        <w:t>&lt;Node&gt;</w:t>
      </w:r>
    </w:p>
    <w:p w14:paraId="12DD8842" w14:textId="77777777" w:rsidR="0053428C" w:rsidRDefault="0053428C" w:rsidP="0053428C">
      <w:pPr>
        <w:pStyle w:val="PL"/>
      </w:pPr>
      <w:r>
        <w:tab/>
      </w:r>
      <w:r>
        <w:tab/>
      </w:r>
      <w:r>
        <w:tab/>
        <w:t>&lt;NodeName&gt;EUTRADisablingAllowedForEMMCause15&lt;/NodeName&gt;</w:t>
      </w:r>
    </w:p>
    <w:p w14:paraId="57C1163B" w14:textId="77777777" w:rsidR="0053428C" w:rsidRDefault="0053428C" w:rsidP="0053428C">
      <w:pPr>
        <w:pStyle w:val="PL"/>
      </w:pPr>
      <w:r>
        <w:tab/>
      </w:r>
      <w:r>
        <w:tab/>
      </w:r>
      <w:r>
        <w:tab/>
        <w:t>&lt;DFProperties&gt;</w:t>
      </w:r>
    </w:p>
    <w:p w14:paraId="257EAF80" w14:textId="77777777" w:rsidR="0053428C" w:rsidRDefault="0053428C" w:rsidP="0053428C">
      <w:pPr>
        <w:pStyle w:val="PL"/>
      </w:pPr>
      <w:r>
        <w:tab/>
      </w:r>
      <w:r>
        <w:tab/>
      </w:r>
      <w:r>
        <w:tab/>
      </w:r>
      <w:r>
        <w:tab/>
        <w:t>&lt;AccessType&gt;</w:t>
      </w:r>
    </w:p>
    <w:p w14:paraId="081F81B8" w14:textId="77777777" w:rsidR="0053428C" w:rsidRDefault="0053428C" w:rsidP="0053428C">
      <w:pPr>
        <w:pStyle w:val="PL"/>
      </w:pPr>
      <w:r>
        <w:tab/>
      </w:r>
      <w:r>
        <w:tab/>
      </w:r>
      <w:r>
        <w:tab/>
      </w:r>
      <w:r>
        <w:tab/>
      </w:r>
      <w:r>
        <w:tab/>
        <w:t>&lt;Get/&gt;</w:t>
      </w:r>
    </w:p>
    <w:p w14:paraId="3BC01682" w14:textId="77777777" w:rsidR="0053428C" w:rsidRDefault="0053428C" w:rsidP="0053428C">
      <w:pPr>
        <w:pStyle w:val="PL"/>
      </w:pPr>
      <w:r>
        <w:tab/>
      </w:r>
      <w:r>
        <w:tab/>
      </w:r>
      <w:r>
        <w:tab/>
      </w:r>
      <w:r>
        <w:tab/>
      </w:r>
      <w:r>
        <w:tab/>
        <w:t>&lt;Replace/&gt;</w:t>
      </w:r>
    </w:p>
    <w:p w14:paraId="532C4893" w14:textId="77777777" w:rsidR="0053428C" w:rsidRDefault="0053428C" w:rsidP="0053428C">
      <w:pPr>
        <w:pStyle w:val="PL"/>
      </w:pPr>
      <w:r>
        <w:tab/>
      </w:r>
      <w:r>
        <w:tab/>
      </w:r>
      <w:r>
        <w:tab/>
      </w:r>
      <w:r>
        <w:tab/>
        <w:t>&lt;/AccessType&gt;</w:t>
      </w:r>
    </w:p>
    <w:p w14:paraId="64E916F4" w14:textId="77777777" w:rsidR="0053428C" w:rsidRDefault="0053428C" w:rsidP="0053428C">
      <w:pPr>
        <w:pStyle w:val="PL"/>
      </w:pPr>
      <w:r>
        <w:tab/>
      </w:r>
      <w:r>
        <w:tab/>
      </w:r>
      <w:r>
        <w:tab/>
      </w:r>
      <w:r>
        <w:tab/>
        <w:t>&lt;DFFormat&gt;</w:t>
      </w:r>
    </w:p>
    <w:p w14:paraId="5D226987" w14:textId="77777777" w:rsidR="0053428C" w:rsidRDefault="0053428C" w:rsidP="0053428C">
      <w:pPr>
        <w:pStyle w:val="PL"/>
      </w:pPr>
      <w:r>
        <w:tab/>
      </w:r>
      <w:r>
        <w:tab/>
      </w:r>
      <w:r>
        <w:tab/>
      </w:r>
      <w:r>
        <w:tab/>
      </w:r>
      <w:r>
        <w:tab/>
        <w:t>&lt;bool/&gt;</w:t>
      </w:r>
    </w:p>
    <w:p w14:paraId="0C37468C" w14:textId="77777777" w:rsidR="0053428C" w:rsidRDefault="0053428C" w:rsidP="0053428C">
      <w:pPr>
        <w:pStyle w:val="PL"/>
      </w:pPr>
      <w:r>
        <w:tab/>
      </w:r>
      <w:r>
        <w:tab/>
      </w:r>
      <w:r>
        <w:tab/>
      </w:r>
      <w:r>
        <w:tab/>
        <w:t>&lt;/DFFormat&gt;</w:t>
      </w:r>
    </w:p>
    <w:p w14:paraId="3F9A2EEB" w14:textId="77777777" w:rsidR="0053428C" w:rsidRDefault="0053428C" w:rsidP="0053428C">
      <w:pPr>
        <w:pStyle w:val="PL"/>
      </w:pPr>
      <w:r>
        <w:tab/>
      </w:r>
      <w:r>
        <w:tab/>
      </w:r>
      <w:r>
        <w:tab/>
      </w:r>
      <w:r>
        <w:tab/>
        <w:t>&lt;Occurrence&gt;</w:t>
      </w:r>
    </w:p>
    <w:p w14:paraId="1906C0D8" w14:textId="77777777" w:rsidR="0053428C" w:rsidRDefault="0053428C" w:rsidP="0053428C">
      <w:pPr>
        <w:pStyle w:val="PL"/>
      </w:pPr>
      <w:r>
        <w:tab/>
      </w:r>
      <w:r>
        <w:tab/>
      </w:r>
      <w:r>
        <w:tab/>
      </w:r>
      <w:r>
        <w:tab/>
      </w:r>
      <w:r>
        <w:tab/>
        <w:t>&lt;ZeroOrOne/&gt;</w:t>
      </w:r>
    </w:p>
    <w:p w14:paraId="3320DF48" w14:textId="77777777" w:rsidR="0053428C" w:rsidRDefault="0053428C" w:rsidP="0053428C">
      <w:pPr>
        <w:pStyle w:val="PL"/>
      </w:pPr>
      <w:r>
        <w:tab/>
      </w:r>
      <w:r>
        <w:tab/>
      </w:r>
      <w:r>
        <w:tab/>
      </w:r>
      <w:r>
        <w:tab/>
        <w:t>&lt;/Occurrence&gt;</w:t>
      </w:r>
    </w:p>
    <w:p w14:paraId="0F22AB92" w14:textId="77777777" w:rsidR="0053428C" w:rsidRDefault="0053428C" w:rsidP="0053428C">
      <w:pPr>
        <w:pStyle w:val="PL"/>
      </w:pPr>
      <w:r>
        <w:tab/>
      </w:r>
      <w:r>
        <w:tab/>
      </w:r>
      <w:r>
        <w:tab/>
      </w:r>
      <w:r>
        <w:tab/>
        <w:t>&lt;DFTitle&gt;</w:t>
      </w:r>
      <w:r w:rsidRPr="00CC1995">
        <w:t xml:space="preserve"> </w:t>
      </w:r>
      <w:r>
        <w:t>EUTRADisablingAllowedForEMMCause15.&lt;/DFTitle&gt;</w:t>
      </w:r>
    </w:p>
    <w:p w14:paraId="401CAE6C" w14:textId="77777777" w:rsidR="0053428C" w:rsidRDefault="0053428C" w:rsidP="0053428C">
      <w:pPr>
        <w:pStyle w:val="PL"/>
      </w:pPr>
      <w:r>
        <w:tab/>
      </w:r>
      <w:r>
        <w:tab/>
      </w:r>
      <w:r>
        <w:tab/>
      </w:r>
      <w:r>
        <w:tab/>
        <w:t>&lt;DFType&gt;</w:t>
      </w:r>
    </w:p>
    <w:p w14:paraId="275C296C" w14:textId="77777777" w:rsidR="0053428C" w:rsidRDefault="0053428C" w:rsidP="0053428C">
      <w:pPr>
        <w:pStyle w:val="PL"/>
      </w:pPr>
      <w:r>
        <w:tab/>
      </w:r>
      <w:r>
        <w:tab/>
      </w:r>
      <w:r>
        <w:tab/>
      </w:r>
      <w:r>
        <w:tab/>
      </w:r>
      <w:r>
        <w:tab/>
        <w:t>&lt;MIME&gt;text/plain&lt;/MIME&gt;</w:t>
      </w:r>
    </w:p>
    <w:p w14:paraId="15ADD2F4" w14:textId="77777777" w:rsidR="0053428C" w:rsidRDefault="0053428C" w:rsidP="0053428C">
      <w:pPr>
        <w:pStyle w:val="PL"/>
      </w:pPr>
      <w:r>
        <w:lastRenderedPageBreak/>
        <w:tab/>
      </w:r>
      <w:r>
        <w:tab/>
      </w:r>
      <w:r>
        <w:tab/>
      </w:r>
      <w:r>
        <w:tab/>
        <w:t>&lt;/DFType&gt;</w:t>
      </w:r>
    </w:p>
    <w:p w14:paraId="48828F64" w14:textId="77777777" w:rsidR="0053428C" w:rsidRDefault="0053428C" w:rsidP="0053428C">
      <w:pPr>
        <w:pStyle w:val="PL"/>
      </w:pPr>
      <w:r>
        <w:tab/>
      </w:r>
      <w:r>
        <w:tab/>
      </w:r>
      <w:r>
        <w:tab/>
        <w:t>&lt;/DFProperties&gt;</w:t>
      </w:r>
    </w:p>
    <w:p w14:paraId="53C3C45F" w14:textId="77777777" w:rsidR="0053428C" w:rsidRDefault="0053428C" w:rsidP="0053428C">
      <w:pPr>
        <w:pStyle w:val="PL"/>
      </w:pPr>
      <w:r>
        <w:tab/>
      </w:r>
      <w:r>
        <w:tab/>
        <w:t>&lt;/Node&gt;</w:t>
      </w:r>
    </w:p>
    <w:p w14:paraId="18515093" w14:textId="77777777" w:rsidR="0053428C" w:rsidRDefault="0053428C" w:rsidP="0053428C">
      <w:pPr>
        <w:pStyle w:val="PL"/>
      </w:pPr>
    </w:p>
    <w:p w14:paraId="028CC5A3" w14:textId="77777777" w:rsidR="0053428C" w:rsidRPr="00184E6C" w:rsidRDefault="0053428C" w:rsidP="0053428C">
      <w:pPr>
        <w:pStyle w:val="PL"/>
        <w:rPr>
          <w:lang w:val="en-US"/>
        </w:rPr>
      </w:pPr>
      <w:r w:rsidRPr="00511EAB">
        <w:tab/>
      </w:r>
      <w:r w:rsidRPr="00511EAB">
        <w:tab/>
      </w:r>
      <w:r w:rsidRPr="00184E6C">
        <w:rPr>
          <w:lang w:val="en-US"/>
        </w:rPr>
        <w:t>&lt;Node&gt;</w:t>
      </w:r>
    </w:p>
    <w:p w14:paraId="6D86B476"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&lt;NodeName&gt;SM_RetryWaitTime&lt;/NodeName&gt;</w:t>
      </w:r>
    </w:p>
    <w:p w14:paraId="63C60030"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3E0222CE"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72FE0BDB" w14:textId="77777777" w:rsidR="0053428C" w:rsidRDefault="0053428C" w:rsidP="0053428C">
      <w:pPr>
        <w:pStyle w:val="PL"/>
      </w:pPr>
      <w:r w:rsidRPr="00922BB9">
        <w:tab/>
      </w:r>
      <w:r w:rsidRPr="00922BB9">
        <w:tab/>
      </w:r>
      <w:r w:rsidRPr="00922BB9">
        <w:tab/>
      </w:r>
      <w:r w:rsidRPr="00922BB9">
        <w:tab/>
      </w:r>
      <w:r w:rsidRPr="00922BB9">
        <w:tab/>
        <w:t>&lt;Get/&gt;</w:t>
      </w:r>
    </w:p>
    <w:p w14:paraId="1719B44A" w14:textId="77777777" w:rsidR="0053428C" w:rsidRPr="00767ABF" w:rsidRDefault="0053428C" w:rsidP="0053428C">
      <w:pPr>
        <w:pStyle w:val="PL"/>
        <w:rPr>
          <w:lang w:val="en-US"/>
        </w:rPr>
      </w:pPr>
      <w:r>
        <w:tab/>
      </w:r>
      <w:r>
        <w:tab/>
      </w:r>
      <w:r>
        <w:tab/>
      </w:r>
      <w:r>
        <w:tab/>
      </w:r>
      <w:r>
        <w:tab/>
      </w:r>
      <w:r w:rsidRPr="00767ABF">
        <w:rPr>
          <w:lang w:val="en-US"/>
        </w:rPr>
        <w:t>&lt;Replace/&gt;</w:t>
      </w:r>
    </w:p>
    <w:p w14:paraId="50264BBB" w14:textId="77777777" w:rsidR="0053428C" w:rsidRPr="0086461E" w:rsidRDefault="0053428C" w:rsidP="0053428C">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68341E65"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327F0440"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4DD2D2E2"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2BF0F474"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55DEE380"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2CA8BC6" w14:textId="77777777" w:rsidR="0053428C" w:rsidRPr="00922BB9" w:rsidRDefault="0053428C" w:rsidP="0053428C">
      <w:pPr>
        <w:pStyle w:val="PL"/>
      </w:pPr>
      <w:r w:rsidRPr="00922BB9">
        <w:tab/>
      </w:r>
      <w:r w:rsidRPr="00922BB9">
        <w:tab/>
      </w:r>
      <w:r w:rsidRPr="00922BB9">
        <w:tab/>
      </w:r>
      <w:r w:rsidRPr="00922BB9">
        <w:tab/>
        <w:t>&lt;/Occurrence&gt;</w:t>
      </w:r>
    </w:p>
    <w:p w14:paraId="0F6128D0" w14:textId="77777777" w:rsidR="0053428C" w:rsidRPr="00922BB9" w:rsidRDefault="0053428C" w:rsidP="0053428C">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D676D09" w14:textId="77777777" w:rsidR="0053428C" w:rsidRPr="00511EAB" w:rsidRDefault="0053428C" w:rsidP="0053428C">
      <w:pPr>
        <w:pStyle w:val="PL"/>
      </w:pPr>
      <w:r w:rsidRPr="00922BB9">
        <w:tab/>
      </w:r>
      <w:r w:rsidRPr="00922BB9">
        <w:tab/>
      </w:r>
      <w:r w:rsidRPr="00922BB9">
        <w:tab/>
      </w:r>
      <w:r w:rsidRPr="00922BB9">
        <w:tab/>
      </w:r>
      <w:r w:rsidRPr="00511EAB">
        <w:t>&lt;DFType&gt;</w:t>
      </w:r>
    </w:p>
    <w:p w14:paraId="23CEB1F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4B8DECFA" w14:textId="77777777" w:rsidR="0053428C" w:rsidRPr="00511EAB" w:rsidRDefault="0053428C" w:rsidP="0053428C">
      <w:pPr>
        <w:pStyle w:val="PL"/>
      </w:pPr>
      <w:r w:rsidRPr="00511EAB">
        <w:tab/>
      </w:r>
      <w:r w:rsidRPr="00511EAB">
        <w:tab/>
      </w:r>
      <w:r w:rsidRPr="00511EAB">
        <w:tab/>
      </w:r>
      <w:r w:rsidRPr="00511EAB">
        <w:tab/>
        <w:t>&lt;/DFType&gt;</w:t>
      </w:r>
    </w:p>
    <w:p w14:paraId="1EC91F05" w14:textId="77777777" w:rsidR="0053428C" w:rsidRPr="00511EAB" w:rsidRDefault="0053428C" w:rsidP="0053428C">
      <w:pPr>
        <w:pStyle w:val="PL"/>
      </w:pPr>
      <w:r w:rsidRPr="00511EAB">
        <w:tab/>
      </w:r>
      <w:r w:rsidRPr="00511EAB">
        <w:tab/>
      </w:r>
      <w:r w:rsidRPr="00511EAB">
        <w:tab/>
        <w:t>&lt;/DFProperties&gt;</w:t>
      </w:r>
    </w:p>
    <w:p w14:paraId="24B7C162" w14:textId="77777777" w:rsidR="0053428C" w:rsidRPr="00511EAB" w:rsidRDefault="0053428C" w:rsidP="0053428C">
      <w:pPr>
        <w:pStyle w:val="PL"/>
      </w:pPr>
      <w:r w:rsidRPr="00511EAB">
        <w:tab/>
      </w:r>
      <w:r w:rsidRPr="00511EAB">
        <w:tab/>
        <w:t>&lt;/Node&gt;</w:t>
      </w:r>
    </w:p>
    <w:p w14:paraId="388299C7" w14:textId="77777777" w:rsidR="0053428C" w:rsidRDefault="0053428C" w:rsidP="0053428C">
      <w:pPr>
        <w:pStyle w:val="PL"/>
      </w:pPr>
    </w:p>
    <w:p w14:paraId="05524495" w14:textId="77777777" w:rsidR="0053428C" w:rsidRPr="00184E6C" w:rsidRDefault="0053428C" w:rsidP="0053428C">
      <w:pPr>
        <w:pStyle w:val="PL"/>
      </w:pPr>
      <w:r>
        <w:tab/>
      </w:r>
      <w:r>
        <w:tab/>
      </w:r>
      <w:r w:rsidRPr="00184E6C">
        <w:t>&lt;Node&gt;</w:t>
      </w:r>
    </w:p>
    <w:p w14:paraId="401DC113" w14:textId="77777777" w:rsidR="0053428C" w:rsidRPr="00184E6C" w:rsidRDefault="0053428C" w:rsidP="0053428C">
      <w:pPr>
        <w:pStyle w:val="PL"/>
      </w:pPr>
      <w:r w:rsidRPr="00184E6C">
        <w:tab/>
      </w:r>
      <w:r w:rsidRPr="00184E6C">
        <w:tab/>
      </w:r>
      <w:r w:rsidRPr="00184E6C">
        <w:tab/>
        <w:t>&lt;NodeName&gt;SM_RetryAtRATChange&lt;/NodeName&gt;</w:t>
      </w:r>
    </w:p>
    <w:p w14:paraId="5084D18A" w14:textId="77777777" w:rsidR="0053428C" w:rsidRDefault="0053428C" w:rsidP="0053428C">
      <w:pPr>
        <w:pStyle w:val="PL"/>
      </w:pPr>
      <w:r w:rsidRPr="00184E6C">
        <w:tab/>
      </w:r>
      <w:r w:rsidRPr="00184E6C">
        <w:tab/>
      </w:r>
      <w:r w:rsidRPr="00184E6C">
        <w:tab/>
      </w:r>
      <w:r>
        <w:t>&lt;DFProperties&gt;</w:t>
      </w:r>
    </w:p>
    <w:p w14:paraId="12677A98" w14:textId="77777777" w:rsidR="0053428C" w:rsidRDefault="0053428C" w:rsidP="0053428C">
      <w:pPr>
        <w:pStyle w:val="PL"/>
      </w:pPr>
      <w:r>
        <w:tab/>
      </w:r>
      <w:r>
        <w:tab/>
      </w:r>
      <w:r>
        <w:tab/>
      </w:r>
      <w:r>
        <w:tab/>
        <w:t>&lt;AccessType&gt;</w:t>
      </w:r>
    </w:p>
    <w:p w14:paraId="26D6DC6E" w14:textId="77777777" w:rsidR="0053428C" w:rsidRDefault="0053428C" w:rsidP="0053428C">
      <w:pPr>
        <w:pStyle w:val="PL"/>
      </w:pPr>
      <w:r>
        <w:tab/>
      </w:r>
      <w:r>
        <w:tab/>
      </w:r>
      <w:r>
        <w:tab/>
      </w:r>
      <w:r>
        <w:tab/>
      </w:r>
      <w:r>
        <w:tab/>
        <w:t>&lt;Get/&gt;</w:t>
      </w:r>
    </w:p>
    <w:p w14:paraId="1BD33F2E" w14:textId="77777777" w:rsidR="0053428C" w:rsidRDefault="0053428C" w:rsidP="0053428C">
      <w:pPr>
        <w:pStyle w:val="PL"/>
      </w:pPr>
      <w:r>
        <w:tab/>
      </w:r>
      <w:r>
        <w:tab/>
      </w:r>
      <w:r>
        <w:tab/>
      </w:r>
      <w:r>
        <w:tab/>
      </w:r>
      <w:r>
        <w:tab/>
        <w:t>&lt;Replace/&gt;</w:t>
      </w:r>
    </w:p>
    <w:p w14:paraId="122B8BAD" w14:textId="77777777" w:rsidR="0053428C" w:rsidRDefault="0053428C" w:rsidP="0053428C">
      <w:pPr>
        <w:pStyle w:val="PL"/>
      </w:pPr>
      <w:r>
        <w:tab/>
      </w:r>
      <w:r>
        <w:tab/>
      </w:r>
      <w:r>
        <w:tab/>
      </w:r>
      <w:r>
        <w:tab/>
        <w:t>&lt;/AccessType&gt;</w:t>
      </w:r>
    </w:p>
    <w:p w14:paraId="2B9A15A9" w14:textId="77777777" w:rsidR="0053428C" w:rsidRDefault="0053428C" w:rsidP="0053428C">
      <w:pPr>
        <w:pStyle w:val="PL"/>
      </w:pPr>
      <w:r>
        <w:tab/>
      </w:r>
      <w:r>
        <w:tab/>
      </w:r>
      <w:r>
        <w:tab/>
      </w:r>
      <w:r>
        <w:tab/>
        <w:t>&lt;DFFormat&gt;</w:t>
      </w:r>
    </w:p>
    <w:p w14:paraId="513DB582" w14:textId="77777777" w:rsidR="0053428C" w:rsidRDefault="0053428C" w:rsidP="0053428C">
      <w:pPr>
        <w:pStyle w:val="PL"/>
      </w:pPr>
      <w:r>
        <w:tab/>
      </w:r>
      <w:r>
        <w:tab/>
      </w:r>
      <w:r>
        <w:tab/>
      </w:r>
      <w:r>
        <w:tab/>
      </w:r>
      <w:r>
        <w:tab/>
        <w:t>&lt;bool/&gt;</w:t>
      </w:r>
    </w:p>
    <w:p w14:paraId="47691025" w14:textId="77777777" w:rsidR="0053428C" w:rsidRDefault="0053428C" w:rsidP="0053428C">
      <w:pPr>
        <w:pStyle w:val="PL"/>
      </w:pPr>
      <w:r>
        <w:tab/>
      </w:r>
      <w:r>
        <w:tab/>
      </w:r>
      <w:r>
        <w:tab/>
      </w:r>
      <w:r>
        <w:tab/>
        <w:t>&lt;/DFFormat&gt;</w:t>
      </w:r>
    </w:p>
    <w:p w14:paraId="249D4611" w14:textId="77777777" w:rsidR="0053428C" w:rsidRDefault="0053428C" w:rsidP="0053428C">
      <w:pPr>
        <w:pStyle w:val="PL"/>
      </w:pPr>
      <w:r>
        <w:tab/>
      </w:r>
      <w:r>
        <w:tab/>
      </w:r>
      <w:r>
        <w:tab/>
      </w:r>
      <w:r>
        <w:tab/>
        <w:t>&lt;Occurrence&gt;</w:t>
      </w:r>
    </w:p>
    <w:p w14:paraId="4095BFDC" w14:textId="77777777" w:rsidR="0053428C" w:rsidRDefault="0053428C" w:rsidP="0053428C">
      <w:pPr>
        <w:pStyle w:val="PL"/>
      </w:pPr>
      <w:r>
        <w:tab/>
      </w:r>
      <w:r>
        <w:tab/>
      </w:r>
      <w:r>
        <w:tab/>
      </w:r>
      <w:r>
        <w:tab/>
      </w:r>
      <w:r>
        <w:tab/>
        <w:t>&lt;ZeroOrOne/&gt;</w:t>
      </w:r>
    </w:p>
    <w:p w14:paraId="4BEE31EA" w14:textId="77777777" w:rsidR="0053428C" w:rsidRDefault="0053428C" w:rsidP="0053428C">
      <w:pPr>
        <w:pStyle w:val="PL"/>
      </w:pPr>
      <w:r>
        <w:tab/>
      </w:r>
      <w:r>
        <w:tab/>
      </w:r>
      <w:r>
        <w:tab/>
      </w:r>
      <w:r>
        <w:tab/>
        <w:t>&lt;/Occurrence&gt;</w:t>
      </w:r>
    </w:p>
    <w:p w14:paraId="0BFDB36E" w14:textId="77777777" w:rsidR="0053428C" w:rsidRDefault="0053428C" w:rsidP="0053428C">
      <w:pPr>
        <w:pStyle w:val="PL"/>
      </w:pPr>
      <w:r>
        <w:tab/>
      </w:r>
      <w:r>
        <w:tab/>
      </w:r>
      <w:r>
        <w:tab/>
      </w:r>
      <w:r>
        <w:tab/>
        <w:t>&lt;DFTitle&gt;</w:t>
      </w:r>
      <w:r w:rsidRPr="00184E6C">
        <w:t xml:space="preserve"> SM_RetryAtRATChange</w:t>
      </w:r>
      <w:r>
        <w:t>&lt;/DFTitle&gt;</w:t>
      </w:r>
    </w:p>
    <w:p w14:paraId="1ED93923" w14:textId="77777777" w:rsidR="0053428C" w:rsidRDefault="0053428C" w:rsidP="0053428C">
      <w:pPr>
        <w:pStyle w:val="PL"/>
      </w:pPr>
      <w:r>
        <w:tab/>
      </w:r>
      <w:r>
        <w:tab/>
      </w:r>
      <w:r>
        <w:tab/>
      </w:r>
      <w:r>
        <w:tab/>
        <w:t>&lt;DFType&gt;</w:t>
      </w:r>
    </w:p>
    <w:p w14:paraId="0E71B3B5" w14:textId="77777777" w:rsidR="0053428C" w:rsidRDefault="0053428C" w:rsidP="0053428C">
      <w:pPr>
        <w:pStyle w:val="PL"/>
      </w:pPr>
      <w:r>
        <w:tab/>
      </w:r>
      <w:r>
        <w:tab/>
      </w:r>
      <w:r>
        <w:tab/>
      </w:r>
      <w:r>
        <w:tab/>
      </w:r>
      <w:r>
        <w:tab/>
        <w:t>&lt;MIME&gt;text/plain&lt;/MIME&gt;</w:t>
      </w:r>
    </w:p>
    <w:p w14:paraId="3B07DEE0" w14:textId="77777777" w:rsidR="0053428C" w:rsidRDefault="0053428C" w:rsidP="0053428C">
      <w:pPr>
        <w:pStyle w:val="PL"/>
      </w:pPr>
      <w:r>
        <w:tab/>
      </w:r>
      <w:r>
        <w:tab/>
      </w:r>
      <w:r>
        <w:tab/>
      </w:r>
      <w:r>
        <w:tab/>
        <w:t>&lt;/DFType&gt;</w:t>
      </w:r>
    </w:p>
    <w:p w14:paraId="37FE1317" w14:textId="77777777" w:rsidR="0053428C" w:rsidRDefault="0053428C" w:rsidP="0053428C">
      <w:pPr>
        <w:pStyle w:val="PL"/>
      </w:pPr>
      <w:r>
        <w:tab/>
      </w:r>
      <w:r>
        <w:tab/>
      </w:r>
      <w:r>
        <w:tab/>
        <w:t>&lt;/DFProperties&gt;</w:t>
      </w:r>
    </w:p>
    <w:p w14:paraId="292F196C" w14:textId="77777777" w:rsidR="0053428C" w:rsidRDefault="0053428C" w:rsidP="0053428C">
      <w:pPr>
        <w:pStyle w:val="PL"/>
      </w:pPr>
      <w:r>
        <w:tab/>
      </w:r>
      <w:r>
        <w:tab/>
        <w:t>&lt;/Node&gt;</w:t>
      </w:r>
    </w:p>
    <w:p w14:paraId="0EEF0354" w14:textId="77777777" w:rsidR="0053428C" w:rsidRDefault="0053428C" w:rsidP="0053428C">
      <w:pPr>
        <w:pStyle w:val="PL"/>
      </w:pPr>
    </w:p>
    <w:p w14:paraId="025F5EBF" w14:textId="77777777" w:rsidR="0053428C" w:rsidRPr="00511EAB" w:rsidRDefault="0053428C" w:rsidP="0053428C">
      <w:pPr>
        <w:pStyle w:val="PL"/>
      </w:pPr>
      <w:r>
        <w:tab/>
      </w:r>
      <w:r>
        <w:tab/>
      </w:r>
      <w:r w:rsidRPr="00511EAB">
        <w:t>&lt;Node&gt;</w:t>
      </w:r>
    </w:p>
    <w:p w14:paraId="1FC285D4" w14:textId="77777777" w:rsidR="0053428C" w:rsidRPr="00922BB9" w:rsidRDefault="0053428C" w:rsidP="0053428C">
      <w:pPr>
        <w:pStyle w:val="PL"/>
      </w:pPr>
      <w:r w:rsidRPr="00511EAB">
        <w:tab/>
      </w:r>
      <w:r w:rsidRPr="00511EAB">
        <w:tab/>
      </w:r>
      <w:r w:rsidRPr="00511EAB">
        <w:tab/>
      </w:r>
      <w:r w:rsidRPr="00922BB9">
        <w:t>&lt;NodeName&gt;</w:t>
      </w:r>
      <w:r>
        <w:t>ExceptionDataReportingAllowed</w:t>
      </w:r>
      <w:r w:rsidRPr="00922BB9">
        <w:t>&lt;/NodeName&gt;</w:t>
      </w:r>
    </w:p>
    <w:p w14:paraId="0494D197" w14:textId="77777777" w:rsidR="0053428C" w:rsidRPr="00922BB9" w:rsidRDefault="0053428C" w:rsidP="0053428C">
      <w:pPr>
        <w:pStyle w:val="PL"/>
      </w:pPr>
      <w:r w:rsidRPr="00922BB9">
        <w:tab/>
      </w:r>
      <w:r w:rsidRPr="00922BB9">
        <w:tab/>
      </w:r>
      <w:r w:rsidRPr="00922BB9">
        <w:tab/>
        <w:t>&lt;DFProperties&gt;</w:t>
      </w:r>
    </w:p>
    <w:p w14:paraId="5C39417B" w14:textId="77777777" w:rsidR="0053428C" w:rsidRPr="00922BB9" w:rsidRDefault="0053428C" w:rsidP="0053428C">
      <w:pPr>
        <w:pStyle w:val="PL"/>
      </w:pPr>
      <w:r w:rsidRPr="00922BB9">
        <w:tab/>
      </w:r>
      <w:r w:rsidRPr="00922BB9">
        <w:tab/>
      </w:r>
      <w:r w:rsidRPr="00922BB9">
        <w:tab/>
      </w:r>
      <w:r w:rsidRPr="00922BB9">
        <w:tab/>
        <w:t>&lt;AccessType&gt;</w:t>
      </w:r>
    </w:p>
    <w:p w14:paraId="1B91EB4B" w14:textId="77777777" w:rsidR="0053428C" w:rsidRDefault="0053428C" w:rsidP="0053428C">
      <w:pPr>
        <w:pStyle w:val="PL"/>
      </w:pPr>
      <w:r w:rsidRPr="00922BB9">
        <w:tab/>
      </w:r>
      <w:r w:rsidRPr="00922BB9">
        <w:tab/>
      </w:r>
      <w:r w:rsidRPr="00922BB9">
        <w:tab/>
      </w:r>
      <w:r w:rsidRPr="00922BB9">
        <w:tab/>
      </w:r>
      <w:r w:rsidRPr="00922BB9">
        <w:tab/>
        <w:t>&lt;Get/&gt;</w:t>
      </w:r>
    </w:p>
    <w:p w14:paraId="47FC6D65" w14:textId="77777777" w:rsidR="0053428C" w:rsidRPr="00922BB9" w:rsidRDefault="0053428C" w:rsidP="0053428C">
      <w:pPr>
        <w:pStyle w:val="PL"/>
      </w:pPr>
      <w:r>
        <w:tab/>
      </w:r>
      <w:r>
        <w:tab/>
      </w:r>
      <w:r>
        <w:tab/>
      </w:r>
      <w:r>
        <w:tab/>
      </w:r>
      <w:r>
        <w:tab/>
        <w:t>&lt;Replace/&gt;</w:t>
      </w:r>
    </w:p>
    <w:p w14:paraId="39FD8AAB" w14:textId="77777777" w:rsidR="0053428C" w:rsidRPr="00922BB9" w:rsidRDefault="0053428C" w:rsidP="0053428C">
      <w:pPr>
        <w:pStyle w:val="PL"/>
      </w:pPr>
      <w:r w:rsidRPr="00922BB9">
        <w:tab/>
      </w:r>
      <w:r w:rsidRPr="00922BB9">
        <w:tab/>
      </w:r>
      <w:r w:rsidRPr="00922BB9">
        <w:tab/>
      </w:r>
      <w:r w:rsidRPr="00922BB9">
        <w:tab/>
        <w:t>&lt;/AccessType&gt;</w:t>
      </w:r>
    </w:p>
    <w:p w14:paraId="4EBD86D4" w14:textId="77777777" w:rsidR="0053428C" w:rsidRPr="00922BB9" w:rsidRDefault="0053428C" w:rsidP="0053428C">
      <w:pPr>
        <w:pStyle w:val="PL"/>
      </w:pPr>
      <w:r w:rsidRPr="00922BB9">
        <w:tab/>
      </w:r>
      <w:r w:rsidRPr="00922BB9">
        <w:tab/>
      </w:r>
      <w:r w:rsidRPr="00922BB9">
        <w:tab/>
      </w:r>
      <w:r w:rsidRPr="00922BB9">
        <w:tab/>
        <w:t>&lt;DFFormat&gt;</w:t>
      </w:r>
    </w:p>
    <w:p w14:paraId="57EA6282" w14:textId="77777777" w:rsidR="0053428C" w:rsidRPr="00922BB9" w:rsidRDefault="0053428C" w:rsidP="0053428C">
      <w:pPr>
        <w:pStyle w:val="PL"/>
      </w:pPr>
      <w:r>
        <w:tab/>
      </w:r>
      <w:r>
        <w:tab/>
      </w:r>
      <w:r>
        <w:tab/>
      </w:r>
      <w:r>
        <w:tab/>
      </w:r>
      <w:r>
        <w:tab/>
        <w:t>&lt;bool</w:t>
      </w:r>
      <w:r w:rsidRPr="00922BB9">
        <w:t>/&gt;</w:t>
      </w:r>
    </w:p>
    <w:p w14:paraId="55D1F9DB" w14:textId="77777777" w:rsidR="0053428C" w:rsidRPr="00922BB9" w:rsidRDefault="0053428C" w:rsidP="0053428C">
      <w:pPr>
        <w:pStyle w:val="PL"/>
      </w:pPr>
      <w:r w:rsidRPr="00922BB9">
        <w:tab/>
      </w:r>
      <w:r w:rsidRPr="00922BB9">
        <w:tab/>
      </w:r>
      <w:r w:rsidRPr="00922BB9">
        <w:tab/>
      </w:r>
      <w:r w:rsidRPr="00922BB9">
        <w:tab/>
        <w:t>&lt;/DFFormat&gt;</w:t>
      </w:r>
    </w:p>
    <w:p w14:paraId="736B1E39" w14:textId="77777777" w:rsidR="0053428C" w:rsidRPr="00922BB9" w:rsidRDefault="0053428C" w:rsidP="0053428C">
      <w:pPr>
        <w:pStyle w:val="PL"/>
      </w:pPr>
      <w:r w:rsidRPr="00922BB9">
        <w:tab/>
      </w:r>
      <w:r w:rsidRPr="00922BB9">
        <w:tab/>
      </w:r>
      <w:r w:rsidRPr="00922BB9">
        <w:tab/>
      </w:r>
      <w:r w:rsidRPr="00922BB9">
        <w:tab/>
        <w:t>&lt;Occurrence&gt;</w:t>
      </w:r>
    </w:p>
    <w:p w14:paraId="6F735E7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7FC4C35" w14:textId="77777777" w:rsidR="0053428C" w:rsidRPr="00922BB9" w:rsidRDefault="0053428C" w:rsidP="0053428C">
      <w:pPr>
        <w:pStyle w:val="PL"/>
      </w:pPr>
      <w:r w:rsidRPr="00922BB9">
        <w:tab/>
      </w:r>
      <w:r w:rsidRPr="00922BB9">
        <w:tab/>
      </w:r>
      <w:r w:rsidRPr="00922BB9">
        <w:tab/>
      </w:r>
      <w:r w:rsidRPr="00922BB9">
        <w:tab/>
        <w:t>&lt;/Occurrence&gt;</w:t>
      </w:r>
    </w:p>
    <w:p w14:paraId="650457A8" w14:textId="77777777" w:rsidR="0053428C" w:rsidRPr="00922BB9" w:rsidRDefault="0053428C" w:rsidP="0053428C">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72A3B007" w14:textId="77777777" w:rsidR="0053428C" w:rsidRPr="00511EAB" w:rsidRDefault="0053428C" w:rsidP="0053428C">
      <w:pPr>
        <w:pStyle w:val="PL"/>
      </w:pPr>
      <w:r w:rsidRPr="00922BB9">
        <w:tab/>
      </w:r>
      <w:r w:rsidRPr="00922BB9">
        <w:tab/>
      </w:r>
      <w:r w:rsidRPr="00922BB9">
        <w:tab/>
      </w:r>
      <w:r w:rsidRPr="00922BB9">
        <w:tab/>
      </w:r>
      <w:r w:rsidRPr="00511EAB">
        <w:t>&lt;DFType&gt;</w:t>
      </w:r>
    </w:p>
    <w:p w14:paraId="0CA5013F"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312D7560" w14:textId="77777777" w:rsidR="0053428C" w:rsidRPr="00511EAB" w:rsidRDefault="0053428C" w:rsidP="0053428C">
      <w:pPr>
        <w:pStyle w:val="PL"/>
      </w:pPr>
      <w:r w:rsidRPr="00511EAB">
        <w:tab/>
      </w:r>
      <w:r w:rsidRPr="00511EAB">
        <w:tab/>
      </w:r>
      <w:r w:rsidRPr="00511EAB">
        <w:tab/>
      </w:r>
      <w:r w:rsidRPr="00511EAB">
        <w:tab/>
        <w:t>&lt;/DFType&gt;</w:t>
      </w:r>
    </w:p>
    <w:p w14:paraId="37FCB326" w14:textId="77777777" w:rsidR="0053428C" w:rsidRPr="00511EAB" w:rsidRDefault="0053428C" w:rsidP="0053428C">
      <w:pPr>
        <w:pStyle w:val="PL"/>
      </w:pPr>
      <w:r w:rsidRPr="00511EAB">
        <w:tab/>
      </w:r>
      <w:r w:rsidRPr="00511EAB">
        <w:tab/>
      </w:r>
      <w:r w:rsidRPr="00511EAB">
        <w:tab/>
        <w:t>&lt;/DFProperties&gt;</w:t>
      </w:r>
    </w:p>
    <w:p w14:paraId="74719962" w14:textId="77777777" w:rsidR="0053428C" w:rsidRDefault="0053428C" w:rsidP="0053428C">
      <w:pPr>
        <w:pStyle w:val="PL"/>
      </w:pPr>
      <w:r w:rsidRPr="00511EAB">
        <w:tab/>
      </w:r>
      <w:r w:rsidRPr="00511EAB">
        <w:tab/>
        <w:t>&lt;/Node&gt;</w:t>
      </w:r>
    </w:p>
    <w:p w14:paraId="451649F9" w14:textId="77777777" w:rsidR="0053428C" w:rsidRDefault="0053428C" w:rsidP="0053428C">
      <w:pPr>
        <w:pStyle w:val="PL"/>
      </w:pPr>
    </w:p>
    <w:p w14:paraId="0320BB97" w14:textId="77777777" w:rsidR="0053428C" w:rsidRPr="00184E6C" w:rsidRDefault="0053428C" w:rsidP="0053428C">
      <w:pPr>
        <w:pStyle w:val="PL"/>
        <w:rPr>
          <w:lang w:val="en-US"/>
        </w:rPr>
      </w:pPr>
      <w:r w:rsidRPr="00511EAB">
        <w:tab/>
      </w:r>
      <w:r w:rsidRPr="00511EAB">
        <w:tab/>
      </w:r>
      <w:r w:rsidRPr="00184E6C">
        <w:rPr>
          <w:lang w:val="en-US"/>
        </w:rPr>
        <w:t>&lt;Node&gt;</w:t>
      </w:r>
    </w:p>
    <w:p w14:paraId="19C93313"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56B9219E"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174B8058"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687708F" w14:textId="77777777" w:rsidR="0053428C" w:rsidRDefault="0053428C" w:rsidP="0053428C">
      <w:pPr>
        <w:pStyle w:val="PL"/>
      </w:pPr>
      <w:r w:rsidRPr="00922BB9">
        <w:tab/>
      </w:r>
      <w:r w:rsidRPr="00922BB9">
        <w:tab/>
      </w:r>
      <w:r w:rsidRPr="00922BB9">
        <w:tab/>
      </w:r>
      <w:r w:rsidRPr="00922BB9">
        <w:tab/>
      </w:r>
      <w:r w:rsidRPr="00922BB9">
        <w:tab/>
        <w:t>&lt;Get/&gt;</w:t>
      </w:r>
    </w:p>
    <w:p w14:paraId="54F5E774" w14:textId="77777777" w:rsidR="0053428C" w:rsidRPr="00767ABF" w:rsidRDefault="0053428C" w:rsidP="0053428C">
      <w:pPr>
        <w:pStyle w:val="PL"/>
        <w:rPr>
          <w:lang w:val="en-US"/>
        </w:rPr>
      </w:pPr>
      <w:r>
        <w:tab/>
      </w:r>
      <w:r>
        <w:tab/>
      </w:r>
      <w:r>
        <w:tab/>
      </w:r>
      <w:r>
        <w:tab/>
      </w:r>
      <w:r>
        <w:tab/>
      </w:r>
      <w:r w:rsidRPr="00767ABF">
        <w:rPr>
          <w:lang w:val="en-US"/>
        </w:rPr>
        <w:t>&lt;Replace/&gt;</w:t>
      </w:r>
    </w:p>
    <w:p w14:paraId="78BD2E3F" w14:textId="77777777" w:rsidR="0053428C" w:rsidRPr="0086461E" w:rsidRDefault="0053428C" w:rsidP="0053428C">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0CA41050"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D12966C"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1D215A0B"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2388234D" w14:textId="77777777" w:rsidR="0053428C" w:rsidRPr="0086461E" w:rsidRDefault="0053428C" w:rsidP="0053428C">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38BF0981"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13DC6D1D" w14:textId="77777777" w:rsidR="0053428C" w:rsidRPr="00922BB9" w:rsidRDefault="0053428C" w:rsidP="0053428C">
      <w:pPr>
        <w:pStyle w:val="PL"/>
      </w:pPr>
      <w:r w:rsidRPr="00922BB9">
        <w:tab/>
      </w:r>
      <w:r w:rsidRPr="00922BB9">
        <w:tab/>
      </w:r>
      <w:r w:rsidRPr="00922BB9">
        <w:tab/>
      </w:r>
      <w:r w:rsidRPr="00922BB9">
        <w:tab/>
        <w:t>&lt;/Occurrence&gt;</w:t>
      </w:r>
    </w:p>
    <w:p w14:paraId="0A529D72" w14:textId="77777777" w:rsidR="0053428C" w:rsidRPr="00922BB9" w:rsidRDefault="0053428C" w:rsidP="0053428C">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1E6EE2D3" w14:textId="77777777" w:rsidR="0053428C" w:rsidRPr="00511EAB" w:rsidRDefault="0053428C" w:rsidP="0053428C">
      <w:pPr>
        <w:pStyle w:val="PL"/>
      </w:pPr>
      <w:r w:rsidRPr="00922BB9">
        <w:lastRenderedPageBreak/>
        <w:tab/>
      </w:r>
      <w:r w:rsidRPr="00922BB9">
        <w:tab/>
      </w:r>
      <w:r w:rsidRPr="00922BB9">
        <w:tab/>
      </w:r>
      <w:r w:rsidRPr="00922BB9">
        <w:tab/>
      </w:r>
      <w:r w:rsidRPr="00511EAB">
        <w:t>&lt;DFType&gt;</w:t>
      </w:r>
    </w:p>
    <w:p w14:paraId="1F008C4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7312282D" w14:textId="77777777" w:rsidR="0053428C" w:rsidRPr="00511EAB" w:rsidRDefault="0053428C" w:rsidP="0053428C">
      <w:pPr>
        <w:pStyle w:val="PL"/>
      </w:pPr>
      <w:r w:rsidRPr="00511EAB">
        <w:tab/>
      </w:r>
      <w:r w:rsidRPr="00511EAB">
        <w:tab/>
      </w:r>
      <w:r w:rsidRPr="00511EAB">
        <w:tab/>
      </w:r>
      <w:r w:rsidRPr="00511EAB">
        <w:tab/>
        <w:t>&lt;/DFType&gt;</w:t>
      </w:r>
    </w:p>
    <w:p w14:paraId="1A9C42E2" w14:textId="77777777" w:rsidR="0053428C" w:rsidRPr="00511EAB" w:rsidRDefault="0053428C" w:rsidP="0053428C">
      <w:pPr>
        <w:pStyle w:val="PL"/>
      </w:pPr>
      <w:r w:rsidRPr="00511EAB">
        <w:tab/>
      </w:r>
      <w:r w:rsidRPr="00511EAB">
        <w:tab/>
      </w:r>
      <w:r w:rsidRPr="00511EAB">
        <w:tab/>
        <w:t>&lt;/DFProperties&gt;</w:t>
      </w:r>
    </w:p>
    <w:p w14:paraId="77BE8761" w14:textId="77777777" w:rsidR="0053428C" w:rsidRPr="00511EAB" w:rsidRDefault="0053428C" w:rsidP="0053428C">
      <w:pPr>
        <w:pStyle w:val="PL"/>
      </w:pPr>
      <w:r w:rsidRPr="00511EAB">
        <w:tab/>
      </w:r>
      <w:r w:rsidRPr="00511EAB">
        <w:tab/>
        <w:t>&lt;/Node&gt;</w:t>
      </w:r>
    </w:p>
    <w:p w14:paraId="635C85AE" w14:textId="77777777" w:rsidR="0053428C" w:rsidRDefault="0053428C" w:rsidP="0053428C">
      <w:pPr>
        <w:pStyle w:val="PL"/>
      </w:pPr>
    </w:p>
    <w:p w14:paraId="6F813E59" w14:textId="77777777" w:rsidR="0053428C" w:rsidRDefault="0053428C" w:rsidP="0053428C">
      <w:pPr>
        <w:pStyle w:val="PL"/>
      </w:pPr>
      <w:r>
        <w:tab/>
      </w:r>
      <w:r>
        <w:tab/>
        <w:t>&lt;Node&gt;</w:t>
      </w:r>
    </w:p>
    <w:p w14:paraId="4C41C9E0" w14:textId="77777777" w:rsidR="0053428C" w:rsidRDefault="0053428C" w:rsidP="0053428C">
      <w:pPr>
        <w:pStyle w:val="PL"/>
      </w:pPr>
      <w:r>
        <w:tab/>
      </w:r>
      <w:r>
        <w:tab/>
      </w:r>
      <w:r>
        <w:tab/>
        <w:t>&lt;NodeName&gt;</w:t>
      </w:r>
      <w:r w:rsidRPr="000847EC">
        <w:t>3GPP</w:t>
      </w:r>
      <w:r>
        <w:t>_</w:t>
      </w:r>
      <w:r w:rsidRPr="000847EC">
        <w:t>PS</w:t>
      </w:r>
      <w:r>
        <w:t>_d</w:t>
      </w:r>
      <w:r w:rsidRPr="000847EC">
        <w:t>ata</w:t>
      </w:r>
      <w:r>
        <w:t>_o</w:t>
      </w:r>
      <w:r w:rsidRPr="000847EC">
        <w:t>ff</w:t>
      </w:r>
      <w:r>
        <w:t>&lt;/NodeName&gt;</w:t>
      </w:r>
    </w:p>
    <w:p w14:paraId="12EA85CC" w14:textId="77777777" w:rsidR="0053428C" w:rsidRDefault="0053428C" w:rsidP="0053428C">
      <w:pPr>
        <w:pStyle w:val="PL"/>
      </w:pPr>
      <w:r>
        <w:tab/>
      </w:r>
      <w:r>
        <w:tab/>
      </w:r>
      <w:r>
        <w:tab/>
        <w:t>&lt;DFProperties&gt;</w:t>
      </w:r>
    </w:p>
    <w:p w14:paraId="4A1B9A68" w14:textId="77777777" w:rsidR="0053428C" w:rsidRDefault="0053428C" w:rsidP="0053428C">
      <w:pPr>
        <w:pStyle w:val="PL"/>
      </w:pPr>
      <w:r>
        <w:tab/>
      </w:r>
      <w:r>
        <w:tab/>
      </w:r>
      <w:r>
        <w:tab/>
      </w:r>
      <w:r>
        <w:tab/>
        <w:t>&lt;AccessType&gt;</w:t>
      </w:r>
    </w:p>
    <w:p w14:paraId="1FFF6392" w14:textId="77777777" w:rsidR="0053428C" w:rsidRDefault="0053428C" w:rsidP="0053428C">
      <w:pPr>
        <w:pStyle w:val="PL"/>
      </w:pPr>
      <w:r>
        <w:tab/>
      </w:r>
      <w:r>
        <w:tab/>
      </w:r>
      <w:r>
        <w:tab/>
      </w:r>
      <w:r>
        <w:tab/>
      </w:r>
      <w:r>
        <w:tab/>
        <w:t>&lt;Get/&gt;</w:t>
      </w:r>
    </w:p>
    <w:p w14:paraId="239B9F13" w14:textId="77777777" w:rsidR="0053428C" w:rsidRDefault="0053428C" w:rsidP="0053428C">
      <w:pPr>
        <w:pStyle w:val="PL"/>
      </w:pPr>
      <w:r>
        <w:tab/>
      </w:r>
      <w:r>
        <w:tab/>
      </w:r>
      <w:r>
        <w:tab/>
      </w:r>
      <w:r>
        <w:tab/>
      </w:r>
      <w:r>
        <w:tab/>
        <w:t>&lt;Replace/&gt;</w:t>
      </w:r>
    </w:p>
    <w:p w14:paraId="243256DF" w14:textId="77777777" w:rsidR="0053428C" w:rsidRDefault="0053428C" w:rsidP="0053428C">
      <w:pPr>
        <w:pStyle w:val="PL"/>
      </w:pPr>
      <w:r>
        <w:tab/>
      </w:r>
      <w:r>
        <w:tab/>
      </w:r>
      <w:r>
        <w:tab/>
      </w:r>
      <w:r>
        <w:tab/>
        <w:t>&lt;/AccessType&gt;</w:t>
      </w:r>
    </w:p>
    <w:p w14:paraId="3A3B80FA" w14:textId="77777777" w:rsidR="0053428C" w:rsidRDefault="0053428C" w:rsidP="0053428C">
      <w:pPr>
        <w:pStyle w:val="PL"/>
      </w:pPr>
      <w:r>
        <w:tab/>
      </w:r>
      <w:r>
        <w:tab/>
      </w:r>
      <w:r>
        <w:tab/>
      </w:r>
      <w:r>
        <w:tab/>
        <w:t>&lt;DFFormat&gt;</w:t>
      </w:r>
    </w:p>
    <w:p w14:paraId="17CFDA1A" w14:textId="77777777" w:rsidR="0053428C" w:rsidRDefault="0053428C" w:rsidP="0053428C">
      <w:pPr>
        <w:pStyle w:val="PL"/>
      </w:pPr>
      <w:r>
        <w:tab/>
      </w:r>
      <w:r>
        <w:tab/>
      </w:r>
      <w:r>
        <w:tab/>
      </w:r>
      <w:r>
        <w:tab/>
      </w:r>
      <w:r>
        <w:tab/>
        <w:t>&lt;node/&gt;</w:t>
      </w:r>
    </w:p>
    <w:p w14:paraId="1BEEE4C6" w14:textId="77777777" w:rsidR="0053428C" w:rsidRDefault="0053428C" w:rsidP="0053428C">
      <w:pPr>
        <w:pStyle w:val="PL"/>
      </w:pPr>
      <w:r>
        <w:tab/>
      </w:r>
      <w:r>
        <w:tab/>
      </w:r>
      <w:r>
        <w:tab/>
      </w:r>
      <w:r>
        <w:tab/>
        <w:t>&lt;/DFFormat&gt;</w:t>
      </w:r>
    </w:p>
    <w:p w14:paraId="36CB44CA" w14:textId="77777777" w:rsidR="0053428C" w:rsidRDefault="0053428C" w:rsidP="0053428C">
      <w:pPr>
        <w:pStyle w:val="PL"/>
      </w:pPr>
      <w:r>
        <w:tab/>
      </w:r>
      <w:r>
        <w:tab/>
      </w:r>
      <w:r>
        <w:tab/>
      </w:r>
      <w:r>
        <w:tab/>
        <w:t>&lt;Occurrence&gt;</w:t>
      </w:r>
    </w:p>
    <w:p w14:paraId="2F1AD073" w14:textId="77777777" w:rsidR="0053428C" w:rsidRDefault="0053428C" w:rsidP="0053428C">
      <w:pPr>
        <w:pStyle w:val="PL"/>
      </w:pPr>
      <w:r>
        <w:tab/>
      </w:r>
      <w:r>
        <w:tab/>
      </w:r>
      <w:r>
        <w:tab/>
      </w:r>
      <w:r>
        <w:tab/>
      </w:r>
      <w:r>
        <w:tab/>
        <w:t>&lt;ZeroOrOne/&gt;</w:t>
      </w:r>
    </w:p>
    <w:p w14:paraId="32BBA82A" w14:textId="77777777" w:rsidR="0053428C" w:rsidRDefault="0053428C" w:rsidP="0053428C">
      <w:pPr>
        <w:pStyle w:val="PL"/>
      </w:pPr>
      <w:r>
        <w:tab/>
      </w:r>
      <w:r>
        <w:tab/>
      </w:r>
      <w:r>
        <w:tab/>
      </w:r>
      <w:r>
        <w:tab/>
        <w:t>&lt;/Occurrence&gt;</w:t>
      </w:r>
    </w:p>
    <w:p w14:paraId="642F2BAC" w14:textId="77777777" w:rsidR="0053428C" w:rsidRDefault="0053428C" w:rsidP="0053428C">
      <w:pPr>
        <w:pStyle w:val="PL"/>
      </w:pPr>
      <w:r>
        <w:tab/>
      </w:r>
      <w:r>
        <w:tab/>
      </w:r>
      <w:r>
        <w:tab/>
      </w:r>
      <w:r>
        <w:tab/>
        <w:t>&lt;Scope&gt;</w:t>
      </w:r>
    </w:p>
    <w:p w14:paraId="00AB4C37" w14:textId="77777777" w:rsidR="0053428C" w:rsidRDefault="0053428C" w:rsidP="0053428C">
      <w:pPr>
        <w:pStyle w:val="PL"/>
      </w:pPr>
      <w:r>
        <w:tab/>
      </w:r>
      <w:r>
        <w:tab/>
      </w:r>
      <w:r>
        <w:tab/>
      </w:r>
      <w:r>
        <w:tab/>
      </w:r>
      <w:r>
        <w:tab/>
        <w:t>&lt;Dynamic/&gt;</w:t>
      </w:r>
    </w:p>
    <w:p w14:paraId="46978E94" w14:textId="77777777" w:rsidR="0053428C" w:rsidRDefault="0053428C" w:rsidP="0053428C">
      <w:pPr>
        <w:pStyle w:val="PL"/>
      </w:pPr>
      <w:r>
        <w:tab/>
      </w:r>
      <w:r>
        <w:tab/>
      </w:r>
      <w:r>
        <w:tab/>
      </w:r>
      <w:r>
        <w:tab/>
        <w:t>&lt;/Scope&gt;</w:t>
      </w:r>
    </w:p>
    <w:p w14:paraId="3F45B13D" w14:textId="77777777" w:rsidR="0053428C" w:rsidRDefault="0053428C" w:rsidP="0053428C">
      <w:pPr>
        <w:pStyle w:val="PL"/>
      </w:pPr>
      <w:r>
        <w:tab/>
      </w:r>
      <w:r>
        <w:tab/>
      </w:r>
      <w:r>
        <w:tab/>
      </w:r>
      <w:r>
        <w:tab/>
        <w:t>&lt;DFTitle&gt;Configuration parameters for 3GPP PS data off.&lt;/DFTitle&gt;</w:t>
      </w:r>
    </w:p>
    <w:p w14:paraId="6FAD3E8F" w14:textId="77777777" w:rsidR="0053428C" w:rsidRDefault="0053428C" w:rsidP="0053428C">
      <w:pPr>
        <w:pStyle w:val="PL"/>
      </w:pPr>
      <w:r>
        <w:tab/>
      </w:r>
      <w:r>
        <w:tab/>
      </w:r>
      <w:r>
        <w:tab/>
      </w:r>
      <w:r>
        <w:tab/>
        <w:t>&lt;DFType&gt;</w:t>
      </w:r>
    </w:p>
    <w:p w14:paraId="6445E623" w14:textId="77777777" w:rsidR="0053428C" w:rsidRDefault="0053428C" w:rsidP="0053428C">
      <w:pPr>
        <w:pStyle w:val="PL"/>
      </w:pPr>
      <w:r>
        <w:tab/>
      </w:r>
      <w:r>
        <w:tab/>
      </w:r>
      <w:r>
        <w:tab/>
      </w:r>
      <w:r>
        <w:tab/>
      </w:r>
      <w:r>
        <w:tab/>
        <w:t>&lt;DDFName/&gt;</w:t>
      </w:r>
    </w:p>
    <w:p w14:paraId="689AC606" w14:textId="77777777" w:rsidR="0053428C" w:rsidRDefault="0053428C" w:rsidP="0053428C">
      <w:pPr>
        <w:pStyle w:val="PL"/>
      </w:pPr>
      <w:r>
        <w:tab/>
      </w:r>
      <w:r>
        <w:tab/>
      </w:r>
      <w:r>
        <w:tab/>
      </w:r>
      <w:r>
        <w:tab/>
        <w:t>&lt;/DFType&gt;</w:t>
      </w:r>
    </w:p>
    <w:p w14:paraId="14ABB0F2" w14:textId="77777777" w:rsidR="0053428C" w:rsidRDefault="0053428C" w:rsidP="0053428C">
      <w:pPr>
        <w:pStyle w:val="PL"/>
      </w:pPr>
      <w:r>
        <w:tab/>
      </w:r>
      <w:r>
        <w:tab/>
      </w:r>
      <w:r>
        <w:tab/>
        <w:t>&lt;/DFProperties&gt;</w:t>
      </w:r>
    </w:p>
    <w:p w14:paraId="19AFE272" w14:textId="77777777" w:rsidR="0053428C" w:rsidRDefault="0053428C" w:rsidP="0053428C">
      <w:pPr>
        <w:pStyle w:val="PL"/>
      </w:pPr>
    </w:p>
    <w:p w14:paraId="0B8F018A" w14:textId="77777777" w:rsidR="0053428C" w:rsidRDefault="0053428C" w:rsidP="0053428C">
      <w:pPr>
        <w:pStyle w:val="PL"/>
      </w:pPr>
      <w:r>
        <w:tab/>
      </w:r>
      <w:r>
        <w:tab/>
      </w:r>
      <w:r>
        <w:tab/>
        <w:t>&lt;Node&gt;</w:t>
      </w:r>
    </w:p>
    <w:p w14:paraId="083AC19C" w14:textId="77777777" w:rsidR="0053428C" w:rsidRDefault="0053428C" w:rsidP="0053428C">
      <w:pPr>
        <w:pStyle w:val="PL"/>
      </w:pPr>
      <w:r>
        <w:tab/>
      </w:r>
      <w:r>
        <w:tab/>
      </w:r>
      <w:r>
        <w:tab/>
      </w:r>
      <w:r>
        <w:tab/>
        <w:t>&lt;NodeName&gt;E</w:t>
      </w:r>
      <w:r w:rsidRPr="00C86175">
        <w:t>xempt</w:t>
      </w:r>
      <w:r>
        <w:t>ed_service_list&lt;/NodeName&gt;</w:t>
      </w:r>
    </w:p>
    <w:p w14:paraId="5122332C" w14:textId="77777777" w:rsidR="0053428C" w:rsidRDefault="0053428C" w:rsidP="0053428C">
      <w:pPr>
        <w:pStyle w:val="PL"/>
      </w:pPr>
      <w:r>
        <w:tab/>
      </w:r>
      <w:r>
        <w:tab/>
      </w:r>
      <w:r>
        <w:tab/>
      </w:r>
      <w:r>
        <w:tab/>
        <w:t>&lt;DFProperties&gt;</w:t>
      </w:r>
    </w:p>
    <w:p w14:paraId="2811ECFD" w14:textId="77777777" w:rsidR="0053428C" w:rsidRDefault="0053428C" w:rsidP="0053428C">
      <w:pPr>
        <w:pStyle w:val="PL"/>
      </w:pPr>
      <w:r>
        <w:tab/>
      </w:r>
      <w:r>
        <w:tab/>
      </w:r>
      <w:r>
        <w:tab/>
      </w:r>
      <w:r>
        <w:tab/>
      </w:r>
      <w:r>
        <w:tab/>
        <w:t>&lt;AccessType&gt;</w:t>
      </w:r>
    </w:p>
    <w:p w14:paraId="52BD5CC2" w14:textId="77777777" w:rsidR="0053428C" w:rsidRDefault="0053428C" w:rsidP="0053428C">
      <w:pPr>
        <w:pStyle w:val="PL"/>
      </w:pPr>
      <w:r>
        <w:tab/>
      </w:r>
      <w:r>
        <w:tab/>
      </w:r>
      <w:r>
        <w:tab/>
      </w:r>
      <w:r>
        <w:tab/>
      </w:r>
      <w:r>
        <w:tab/>
      </w:r>
      <w:r>
        <w:tab/>
        <w:t>&lt;Get/&gt;</w:t>
      </w:r>
    </w:p>
    <w:p w14:paraId="459C56D1" w14:textId="77777777" w:rsidR="0053428C" w:rsidRDefault="0053428C" w:rsidP="0053428C">
      <w:pPr>
        <w:pStyle w:val="PL"/>
      </w:pPr>
      <w:r>
        <w:tab/>
      </w:r>
      <w:r>
        <w:tab/>
      </w:r>
      <w:r>
        <w:tab/>
      </w:r>
      <w:r>
        <w:tab/>
      </w:r>
      <w:r>
        <w:tab/>
      </w:r>
      <w:r>
        <w:tab/>
        <w:t>&lt;Replace/&gt;</w:t>
      </w:r>
    </w:p>
    <w:p w14:paraId="19BB6FB0" w14:textId="77777777" w:rsidR="0053428C" w:rsidRDefault="0053428C" w:rsidP="0053428C">
      <w:pPr>
        <w:pStyle w:val="PL"/>
      </w:pPr>
      <w:r>
        <w:tab/>
      </w:r>
      <w:r>
        <w:tab/>
      </w:r>
      <w:r>
        <w:tab/>
      </w:r>
      <w:r>
        <w:tab/>
      </w:r>
      <w:r>
        <w:tab/>
        <w:t>&lt;/AccessType&gt;</w:t>
      </w:r>
    </w:p>
    <w:p w14:paraId="46B86BA8" w14:textId="77777777" w:rsidR="0053428C" w:rsidRDefault="0053428C" w:rsidP="0053428C">
      <w:pPr>
        <w:pStyle w:val="PL"/>
      </w:pPr>
      <w:r>
        <w:tab/>
      </w:r>
      <w:r>
        <w:tab/>
      </w:r>
      <w:r>
        <w:tab/>
      </w:r>
      <w:r>
        <w:tab/>
      </w:r>
      <w:r>
        <w:tab/>
        <w:t>&lt;DFFormat&gt;</w:t>
      </w:r>
    </w:p>
    <w:p w14:paraId="2C06F921" w14:textId="77777777" w:rsidR="0053428C" w:rsidRDefault="0053428C" w:rsidP="0053428C">
      <w:pPr>
        <w:pStyle w:val="PL"/>
      </w:pPr>
      <w:r>
        <w:tab/>
      </w:r>
      <w:r>
        <w:tab/>
      </w:r>
      <w:r>
        <w:tab/>
      </w:r>
      <w:r>
        <w:tab/>
      </w:r>
      <w:r>
        <w:tab/>
      </w:r>
      <w:r>
        <w:tab/>
        <w:t>&lt;node/&gt;</w:t>
      </w:r>
    </w:p>
    <w:p w14:paraId="22902C73" w14:textId="77777777" w:rsidR="0053428C" w:rsidRDefault="0053428C" w:rsidP="0053428C">
      <w:pPr>
        <w:pStyle w:val="PL"/>
      </w:pPr>
      <w:r>
        <w:tab/>
      </w:r>
      <w:r>
        <w:tab/>
      </w:r>
      <w:r>
        <w:tab/>
      </w:r>
      <w:r>
        <w:tab/>
      </w:r>
      <w:r>
        <w:tab/>
        <w:t>&lt;/DFFormat&gt;</w:t>
      </w:r>
    </w:p>
    <w:p w14:paraId="1005F9DE" w14:textId="77777777" w:rsidR="0053428C" w:rsidRDefault="0053428C" w:rsidP="0053428C">
      <w:pPr>
        <w:pStyle w:val="PL"/>
      </w:pPr>
      <w:r>
        <w:tab/>
      </w:r>
      <w:r>
        <w:tab/>
      </w:r>
      <w:r>
        <w:tab/>
      </w:r>
      <w:r>
        <w:tab/>
      </w:r>
      <w:r>
        <w:tab/>
        <w:t>&lt;Occurrence&gt;</w:t>
      </w:r>
    </w:p>
    <w:p w14:paraId="504F7511" w14:textId="77777777" w:rsidR="0053428C" w:rsidRDefault="0053428C" w:rsidP="0053428C">
      <w:pPr>
        <w:pStyle w:val="PL"/>
      </w:pPr>
      <w:r>
        <w:tab/>
      </w:r>
      <w:r>
        <w:tab/>
      </w:r>
      <w:r>
        <w:tab/>
      </w:r>
      <w:r>
        <w:tab/>
      </w:r>
      <w:r>
        <w:tab/>
      </w:r>
      <w:r>
        <w:tab/>
        <w:t>&lt;One/&gt;</w:t>
      </w:r>
    </w:p>
    <w:p w14:paraId="134AE897" w14:textId="77777777" w:rsidR="0053428C" w:rsidRDefault="0053428C" w:rsidP="0053428C">
      <w:pPr>
        <w:pStyle w:val="PL"/>
      </w:pPr>
      <w:r>
        <w:tab/>
      </w:r>
      <w:r>
        <w:tab/>
      </w:r>
      <w:r>
        <w:tab/>
      </w:r>
      <w:r>
        <w:tab/>
      </w:r>
      <w:r>
        <w:tab/>
        <w:t>&lt;/Occurrence&gt;</w:t>
      </w:r>
    </w:p>
    <w:p w14:paraId="3BC9B369" w14:textId="77777777" w:rsidR="0053428C" w:rsidRDefault="0053428C" w:rsidP="0053428C">
      <w:pPr>
        <w:pStyle w:val="PL"/>
      </w:pPr>
      <w:r>
        <w:tab/>
      </w:r>
      <w:r>
        <w:tab/>
      </w:r>
      <w:r>
        <w:tab/>
      </w:r>
      <w:r>
        <w:tab/>
      </w:r>
      <w:r>
        <w:tab/>
        <w:t>&lt;Scope&gt;</w:t>
      </w:r>
    </w:p>
    <w:p w14:paraId="43F492B8" w14:textId="77777777" w:rsidR="0053428C" w:rsidRDefault="0053428C" w:rsidP="0053428C">
      <w:pPr>
        <w:pStyle w:val="PL"/>
      </w:pPr>
      <w:r>
        <w:tab/>
      </w:r>
      <w:r>
        <w:tab/>
      </w:r>
      <w:r>
        <w:tab/>
      </w:r>
      <w:r>
        <w:tab/>
      </w:r>
      <w:r>
        <w:tab/>
      </w:r>
      <w:r>
        <w:tab/>
        <w:t>&lt;Dynamic/&gt;</w:t>
      </w:r>
    </w:p>
    <w:p w14:paraId="18AD72F0" w14:textId="77777777" w:rsidR="0053428C" w:rsidRDefault="0053428C" w:rsidP="0053428C">
      <w:pPr>
        <w:pStyle w:val="PL"/>
      </w:pPr>
      <w:r>
        <w:tab/>
      </w:r>
      <w:r>
        <w:tab/>
      </w:r>
      <w:r>
        <w:tab/>
      </w:r>
      <w:r>
        <w:tab/>
      </w:r>
      <w:r>
        <w:tab/>
        <w:t>&lt;/Scope&gt;</w:t>
      </w:r>
    </w:p>
    <w:p w14:paraId="511F2FB6" w14:textId="77777777" w:rsidR="0053428C" w:rsidRDefault="0053428C" w:rsidP="0053428C">
      <w:pPr>
        <w:pStyle w:val="PL"/>
      </w:pPr>
      <w:r>
        <w:tab/>
      </w:r>
      <w:r>
        <w:tab/>
      </w:r>
      <w:r>
        <w:tab/>
      </w:r>
      <w:r>
        <w:tab/>
      </w:r>
      <w:r>
        <w:tab/>
        <w:t>&lt;DFTitle&gt;List of services which are exempted of 3GPP PS data off</w:t>
      </w:r>
      <w:r w:rsidRPr="00550F02">
        <w:t xml:space="preserve"> </w:t>
      </w:r>
      <w:r>
        <w:t>when the UE is in its HPLMN or EHPLMN.&lt;/DFTitle&gt;</w:t>
      </w:r>
    </w:p>
    <w:p w14:paraId="347640BE" w14:textId="77777777" w:rsidR="0053428C" w:rsidRDefault="0053428C" w:rsidP="0053428C">
      <w:pPr>
        <w:pStyle w:val="PL"/>
      </w:pPr>
      <w:r>
        <w:tab/>
      </w:r>
      <w:r>
        <w:tab/>
      </w:r>
      <w:r>
        <w:tab/>
      </w:r>
      <w:r>
        <w:tab/>
      </w:r>
      <w:r>
        <w:tab/>
        <w:t>&lt;DFType&gt;</w:t>
      </w:r>
    </w:p>
    <w:p w14:paraId="379E9AE1" w14:textId="77777777" w:rsidR="0053428C" w:rsidRDefault="0053428C" w:rsidP="0053428C">
      <w:pPr>
        <w:pStyle w:val="PL"/>
      </w:pPr>
      <w:r>
        <w:tab/>
      </w:r>
      <w:r>
        <w:tab/>
      </w:r>
      <w:r>
        <w:tab/>
      </w:r>
      <w:r>
        <w:tab/>
      </w:r>
      <w:r>
        <w:tab/>
      </w:r>
      <w:r>
        <w:tab/>
        <w:t>&lt;DDFName/&gt;</w:t>
      </w:r>
    </w:p>
    <w:p w14:paraId="5AA88C1E" w14:textId="77777777" w:rsidR="0053428C" w:rsidRDefault="0053428C" w:rsidP="0053428C">
      <w:pPr>
        <w:pStyle w:val="PL"/>
      </w:pPr>
      <w:r>
        <w:tab/>
      </w:r>
      <w:r>
        <w:tab/>
      </w:r>
      <w:r>
        <w:tab/>
      </w:r>
      <w:r>
        <w:tab/>
      </w:r>
      <w:r>
        <w:tab/>
        <w:t>&lt;/DFType&gt;</w:t>
      </w:r>
    </w:p>
    <w:p w14:paraId="0F1447B3" w14:textId="77777777" w:rsidR="0053428C" w:rsidRDefault="0053428C" w:rsidP="0053428C">
      <w:pPr>
        <w:pStyle w:val="PL"/>
      </w:pPr>
      <w:r>
        <w:tab/>
      </w:r>
      <w:r>
        <w:tab/>
      </w:r>
      <w:r>
        <w:tab/>
      </w:r>
      <w:r>
        <w:tab/>
        <w:t>&lt;/DFProperties&gt;</w:t>
      </w:r>
    </w:p>
    <w:p w14:paraId="180F479E" w14:textId="77777777" w:rsidR="0053428C" w:rsidRDefault="0053428C" w:rsidP="0053428C">
      <w:pPr>
        <w:pStyle w:val="PL"/>
      </w:pPr>
    </w:p>
    <w:p w14:paraId="1D3B249C" w14:textId="77777777" w:rsidR="0053428C" w:rsidRDefault="0053428C" w:rsidP="0053428C">
      <w:pPr>
        <w:pStyle w:val="PL"/>
      </w:pPr>
      <w:r>
        <w:tab/>
      </w:r>
      <w:r>
        <w:tab/>
      </w:r>
      <w:r>
        <w:tab/>
      </w:r>
      <w:r>
        <w:tab/>
        <w:t>&lt;Node&gt;</w:t>
      </w:r>
    </w:p>
    <w:p w14:paraId="00F82E98" w14:textId="77777777" w:rsidR="0053428C" w:rsidRDefault="0053428C" w:rsidP="0053428C">
      <w:pPr>
        <w:pStyle w:val="PL"/>
      </w:pPr>
      <w:r>
        <w:tab/>
      </w:r>
      <w:r>
        <w:tab/>
      </w:r>
      <w:r>
        <w:tab/>
      </w:r>
      <w:r>
        <w:tab/>
      </w:r>
      <w:r>
        <w:tab/>
        <w:t>&lt;NodeName&gt;Device_management_over_PS&lt;/NodeName&gt;</w:t>
      </w:r>
    </w:p>
    <w:p w14:paraId="4C20405B" w14:textId="77777777" w:rsidR="0053428C" w:rsidRDefault="0053428C" w:rsidP="0053428C">
      <w:pPr>
        <w:pStyle w:val="PL"/>
      </w:pPr>
      <w:r>
        <w:tab/>
      </w:r>
      <w:r>
        <w:tab/>
      </w:r>
      <w:r>
        <w:tab/>
      </w:r>
      <w:r>
        <w:tab/>
      </w:r>
      <w:r>
        <w:tab/>
        <w:t>&lt;DFProperties&gt;</w:t>
      </w:r>
    </w:p>
    <w:p w14:paraId="0C51B350" w14:textId="77777777" w:rsidR="0053428C" w:rsidRDefault="0053428C" w:rsidP="0053428C">
      <w:pPr>
        <w:pStyle w:val="PL"/>
      </w:pPr>
      <w:r>
        <w:tab/>
      </w:r>
      <w:r>
        <w:tab/>
      </w:r>
      <w:r>
        <w:tab/>
      </w:r>
      <w:r>
        <w:tab/>
      </w:r>
      <w:r>
        <w:tab/>
      </w:r>
      <w:r>
        <w:tab/>
        <w:t>&lt;AccessType&gt;</w:t>
      </w:r>
    </w:p>
    <w:p w14:paraId="3558B13F" w14:textId="77777777" w:rsidR="0053428C" w:rsidRDefault="0053428C" w:rsidP="0053428C">
      <w:pPr>
        <w:pStyle w:val="PL"/>
      </w:pPr>
      <w:r>
        <w:tab/>
      </w:r>
      <w:r>
        <w:tab/>
      </w:r>
      <w:r>
        <w:tab/>
      </w:r>
      <w:r>
        <w:tab/>
      </w:r>
      <w:r>
        <w:tab/>
      </w:r>
      <w:r>
        <w:tab/>
      </w:r>
      <w:r>
        <w:tab/>
        <w:t>&lt;Get/&gt;</w:t>
      </w:r>
    </w:p>
    <w:p w14:paraId="269485AB" w14:textId="77777777" w:rsidR="0053428C" w:rsidRDefault="0053428C" w:rsidP="0053428C">
      <w:pPr>
        <w:pStyle w:val="PL"/>
      </w:pPr>
      <w:r>
        <w:tab/>
      </w:r>
      <w:r>
        <w:tab/>
      </w:r>
      <w:r>
        <w:tab/>
      </w:r>
      <w:r>
        <w:tab/>
      </w:r>
      <w:r>
        <w:tab/>
      </w:r>
      <w:r>
        <w:tab/>
      </w:r>
      <w:r>
        <w:tab/>
        <w:t>&lt;Replace/&gt;</w:t>
      </w:r>
    </w:p>
    <w:p w14:paraId="2AD8CB69" w14:textId="77777777" w:rsidR="0053428C" w:rsidRDefault="0053428C" w:rsidP="0053428C">
      <w:pPr>
        <w:pStyle w:val="PL"/>
      </w:pPr>
      <w:r>
        <w:tab/>
      </w:r>
      <w:r>
        <w:tab/>
      </w:r>
      <w:r>
        <w:tab/>
      </w:r>
      <w:r>
        <w:tab/>
      </w:r>
      <w:r>
        <w:tab/>
      </w:r>
      <w:r>
        <w:tab/>
        <w:t>&lt;/AccessType&gt;</w:t>
      </w:r>
    </w:p>
    <w:p w14:paraId="5A005043" w14:textId="77777777" w:rsidR="0053428C" w:rsidRDefault="0053428C" w:rsidP="0053428C">
      <w:pPr>
        <w:pStyle w:val="PL"/>
      </w:pPr>
      <w:r>
        <w:tab/>
      </w:r>
      <w:r>
        <w:tab/>
      </w:r>
      <w:r>
        <w:tab/>
      </w:r>
      <w:r>
        <w:tab/>
      </w:r>
      <w:r>
        <w:tab/>
      </w:r>
      <w:r>
        <w:tab/>
        <w:t>&lt;DFFormat&gt;</w:t>
      </w:r>
    </w:p>
    <w:p w14:paraId="5914015D" w14:textId="77777777" w:rsidR="0053428C" w:rsidRDefault="0053428C" w:rsidP="0053428C">
      <w:pPr>
        <w:pStyle w:val="PL"/>
      </w:pPr>
      <w:r>
        <w:tab/>
      </w:r>
      <w:r>
        <w:tab/>
      </w:r>
      <w:r>
        <w:tab/>
      </w:r>
      <w:r>
        <w:tab/>
      </w:r>
      <w:r>
        <w:tab/>
      </w:r>
      <w:r>
        <w:tab/>
      </w:r>
      <w:r>
        <w:tab/>
        <w:t>&lt;bool/&gt;</w:t>
      </w:r>
    </w:p>
    <w:p w14:paraId="6F85439E" w14:textId="77777777" w:rsidR="0053428C" w:rsidRDefault="0053428C" w:rsidP="0053428C">
      <w:pPr>
        <w:pStyle w:val="PL"/>
      </w:pPr>
      <w:r>
        <w:tab/>
      </w:r>
      <w:r>
        <w:tab/>
      </w:r>
      <w:r>
        <w:tab/>
      </w:r>
      <w:r>
        <w:tab/>
      </w:r>
      <w:r>
        <w:tab/>
      </w:r>
      <w:r>
        <w:tab/>
        <w:t>&lt;/DFFormat&gt;</w:t>
      </w:r>
    </w:p>
    <w:p w14:paraId="668007BF" w14:textId="77777777" w:rsidR="0053428C" w:rsidRDefault="0053428C" w:rsidP="0053428C">
      <w:pPr>
        <w:pStyle w:val="PL"/>
      </w:pPr>
      <w:r>
        <w:tab/>
      </w:r>
      <w:r>
        <w:tab/>
      </w:r>
      <w:r>
        <w:tab/>
      </w:r>
      <w:r>
        <w:tab/>
      </w:r>
      <w:r>
        <w:tab/>
      </w:r>
      <w:r>
        <w:tab/>
        <w:t>&lt;Occurrence&gt;</w:t>
      </w:r>
    </w:p>
    <w:p w14:paraId="58B61442" w14:textId="77777777" w:rsidR="0053428C" w:rsidRDefault="0053428C" w:rsidP="0053428C">
      <w:pPr>
        <w:pStyle w:val="PL"/>
      </w:pPr>
      <w:r>
        <w:tab/>
      </w:r>
      <w:r>
        <w:tab/>
      </w:r>
      <w:r>
        <w:tab/>
      </w:r>
      <w:r>
        <w:tab/>
      </w:r>
      <w:r>
        <w:tab/>
      </w:r>
      <w:r>
        <w:tab/>
      </w:r>
      <w:r>
        <w:tab/>
        <w:t>&lt;One/&gt;</w:t>
      </w:r>
    </w:p>
    <w:p w14:paraId="5C341B11" w14:textId="77777777" w:rsidR="0053428C" w:rsidRDefault="0053428C" w:rsidP="0053428C">
      <w:pPr>
        <w:pStyle w:val="PL"/>
      </w:pPr>
      <w:r>
        <w:tab/>
      </w:r>
      <w:r>
        <w:tab/>
      </w:r>
      <w:r>
        <w:tab/>
      </w:r>
      <w:r>
        <w:tab/>
      </w:r>
      <w:r>
        <w:tab/>
      </w:r>
      <w:r>
        <w:tab/>
        <w:t>&lt;/Occurrence&gt;</w:t>
      </w:r>
    </w:p>
    <w:p w14:paraId="55FF3504" w14:textId="77777777" w:rsidR="0053428C" w:rsidRDefault="0053428C" w:rsidP="0053428C">
      <w:pPr>
        <w:pStyle w:val="PL"/>
      </w:pPr>
      <w:r>
        <w:tab/>
      </w:r>
      <w:r>
        <w:tab/>
      </w:r>
      <w:r>
        <w:tab/>
      </w:r>
      <w:r>
        <w:tab/>
      </w:r>
      <w:r>
        <w:tab/>
      </w:r>
      <w:r>
        <w:tab/>
        <w:t>&lt;Scope&gt;</w:t>
      </w:r>
    </w:p>
    <w:p w14:paraId="3AA1AC20" w14:textId="77777777" w:rsidR="0053428C" w:rsidRDefault="0053428C" w:rsidP="0053428C">
      <w:pPr>
        <w:pStyle w:val="PL"/>
      </w:pPr>
      <w:r>
        <w:tab/>
      </w:r>
      <w:r>
        <w:tab/>
      </w:r>
      <w:r>
        <w:tab/>
      </w:r>
      <w:r>
        <w:tab/>
      </w:r>
      <w:r>
        <w:tab/>
      </w:r>
      <w:r>
        <w:tab/>
      </w:r>
      <w:r>
        <w:tab/>
        <w:t>&lt;Dynamic/&gt;</w:t>
      </w:r>
    </w:p>
    <w:p w14:paraId="67552103" w14:textId="77777777" w:rsidR="0053428C" w:rsidRDefault="0053428C" w:rsidP="0053428C">
      <w:pPr>
        <w:pStyle w:val="PL"/>
      </w:pPr>
      <w:r>
        <w:tab/>
      </w:r>
      <w:r>
        <w:tab/>
      </w:r>
      <w:r>
        <w:tab/>
      </w:r>
      <w:r>
        <w:tab/>
      </w:r>
      <w:r>
        <w:tab/>
      </w:r>
      <w:r>
        <w:tab/>
        <w:t>&lt;/Scope&gt;</w:t>
      </w:r>
    </w:p>
    <w:p w14:paraId="47E064AE" w14:textId="77777777" w:rsidR="0053428C" w:rsidRDefault="0053428C" w:rsidP="0053428C">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68332F8" w14:textId="77777777" w:rsidR="0053428C" w:rsidRDefault="0053428C" w:rsidP="0053428C">
      <w:pPr>
        <w:pStyle w:val="PL"/>
      </w:pPr>
      <w:r>
        <w:tab/>
      </w:r>
      <w:r>
        <w:tab/>
      </w:r>
      <w:r>
        <w:tab/>
      </w:r>
      <w:r>
        <w:tab/>
      </w:r>
      <w:r>
        <w:tab/>
      </w:r>
      <w:r>
        <w:tab/>
        <w:t>&lt;DFType&gt;</w:t>
      </w:r>
    </w:p>
    <w:p w14:paraId="7246F9B4" w14:textId="77777777" w:rsidR="0053428C" w:rsidRDefault="0053428C" w:rsidP="0053428C">
      <w:pPr>
        <w:pStyle w:val="PL"/>
      </w:pPr>
      <w:r>
        <w:tab/>
      </w:r>
      <w:r>
        <w:tab/>
      </w:r>
      <w:r>
        <w:tab/>
      </w:r>
      <w:r>
        <w:tab/>
      </w:r>
      <w:r>
        <w:tab/>
      </w:r>
      <w:r>
        <w:tab/>
      </w:r>
      <w:r>
        <w:tab/>
        <w:t>&lt;MIME&gt;text/plain&lt;/MIME&gt;</w:t>
      </w:r>
    </w:p>
    <w:p w14:paraId="27E675A3" w14:textId="77777777" w:rsidR="0053428C" w:rsidRDefault="0053428C" w:rsidP="0053428C">
      <w:pPr>
        <w:pStyle w:val="PL"/>
      </w:pPr>
      <w:r>
        <w:tab/>
      </w:r>
      <w:r>
        <w:tab/>
      </w:r>
      <w:r>
        <w:tab/>
      </w:r>
      <w:r>
        <w:tab/>
      </w:r>
      <w:r>
        <w:tab/>
      </w:r>
      <w:r>
        <w:tab/>
        <w:t>&lt;/DFType&gt;</w:t>
      </w:r>
    </w:p>
    <w:p w14:paraId="4F3BC2CF" w14:textId="77777777" w:rsidR="0053428C" w:rsidRDefault="0053428C" w:rsidP="0053428C">
      <w:pPr>
        <w:pStyle w:val="PL"/>
      </w:pPr>
      <w:r>
        <w:tab/>
      </w:r>
      <w:r>
        <w:tab/>
      </w:r>
      <w:r>
        <w:tab/>
      </w:r>
      <w:r>
        <w:tab/>
      </w:r>
      <w:r>
        <w:tab/>
        <w:t>&lt;/DFProperties&gt;</w:t>
      </w:r>
    </w:p>
    <w:p w14:paraId="42AD5BD0" w14:textId="77777777" w:rsidR="0053428C" w:rsidRDefault="0053428C" w:rsidP="0053428C">
      <w:pPr>
        <w:pStyle w:val="PL"/>
      </w:pPr>
      <w:r>
        <w:tab/>
      </w:r>
      <w:r>
        <w:tab/>
      </w:r>
      <w:r>
        <w:tab/>
      </w:r>
      <w:r>
        <w:tab/>
        <w:t>&lt;/Node&gt;</w:t>
      </w:r>
    </w:p>
    <w:p w14:paraId="0FA80186" w14:textId="77777777" w:rsidR="0053428C" w:rsidRDefault="0053428C" w:rsidP="0053428C">
      <w:pPr>
        <w:pStyle w:val="PL"/>
      </w:pPr>
    </w:p>
    <w:p w14:paraId="3B4F25AE" w14:textId="77777777" w:rsidR="0053428C" w:rsidRDefault="0053428C" w:rsidP="0053428C">
      <w:pPr>
        <w:pStyle w:val="PL"/>
      </w:pPr>
      <w:r>
        <w:tab/>
      </w:r>
      <w:r>
        <w:tab/>
      </w:r>
      <w:r>
        <w:tab/>
      </w:r>
      <w:r>
        <w:tab/>
        <w:t>&lt;Node&gt;</w:t>
      </w:r>
    </w:p>
    <w:p w14:paraId="6665604C" w14:textId="77777777" w:rsidR="0053428C" w:rsidRDefault="0053428C" w:rsidP="0053428C">
      <w:pPr>
        <w:pStyle w:val="PL"/>
      </w:pPr>
      <w:r>
        <w:tab/>
      </w:r>
      <w:r>
        <w:tab/>
      </w:r>
      <w:r>
        <w:tab/>
      </w:r>
      <w:r>
        <w:tab/>
      </w:r>
      <w:r>
        <w:tab/>
        <w:t>&lt;NodeName&gt;Bearer_independent_protocol&lt;/NodeName&gt;</w:t>
      </w:r>
    </w:p>
    <w:p w14:paraId="5A2C2683" w14:textId="77777777" w:rsidR="0053428C" w:rsidRDefault="0053428C" w:rsidP="0053428C">
      <w:pPr>
        <w:pStyle w:val="PL"/>
      </w:pPr>
      <w:r>
        <w:tab/>
      </w:r>
      <w:r>
        <w:tab/>
      </w:r>
      <w:r>
        <w:tab/>
      </w:r>
      <w:r>
        <w:tab/>
      </w:r>
      <w:r>
        <w:tab/>
        <w:t>&lt;DFProperties&gt;</w:t>
      </w:r>
    </w:p>
    <w:p w14:paraId="6ACE66CC" w14:textId="77777777" w:rsidR="0053428C" w:rsidRDefault="0053428C" w:rsidP="0053428C">
      <w:pPr>
        <w:pStyle w:val="PL"/>
      </w:pPr>
      <w:r>
        <w:lastRenderedPageBreak/>
        <w:tab/>
      </w:r>
      <w:r>
        <w:tab/>
      </w:r>
      <w:r>
        <w:tab/>
      </w:r>
      <w:r>
        <w:tab/>
      </w:r>
      <w:r>
        <w:tab/>
      </w:r>
      <w:r>
        <w:tab/>
        <w:t>&lt;AccessType&gt;</w:t>
      </w:r>
    </w:p>
    <w:p w14:paraId="0B4A9FF1" w14:textId="77777777" w:rsidR="0053428C" w:rsidRDefault="0053428C" w:rsidP="0053428C">
      <w:pPr>
        <w:pStyle w:val="PL"/>
      </w:pPr>
      <w:r>
        <w:tab/>
      </w:r>
      <w:r>
        <w:tab/>
      </w:r>
      <w:r>
        <w:tab/>
      </w:r>
      <w:r>
        <w:tab/>
      </w:r>
      <w:r>
        <w:tab/>
      </w:r>
      <w:r>
        <w:tab/>
      </w:r>
      <w:r>
        <w:tab/>
        <w:t>&lt;Get/&gt;</w:t>
      </w:r>
    </w:p>
    <w:p w14:paraId="48E68F88" w14:textId="77777777" w:rsidR="0053428C" w:rsidRDefault="0053428C" w:rsidP="0053428C">
      <w:pPr>
        <w:pStyle w:val="PL"/>
      </w:pPr>
      <w:r>
        <w:tab/>
      </w:r>
      <w:r>
        <w:tab/>
      </w:r>
      <w:r>
        <w:tab/>
      </w:r>
      <w:r>
        <w:tab/>
      </w:r>
      <w:r>
        <w:tab/>
      </w:r>
      <w:r>
        <w:tab/>
      </w:r>
      <w:r>
        <w:tab/>
        <w:t>&lt;Replace/&gt;</w:t>
      </w:r>
    </w:p>
    <w:p w14:paraId="501D29F9" w14:textId="77777777" w:rsidR="0053428C" w:rsidRDefault="0053428C" w:rsidP="0053428C">
      <w:pPr>
        <w:pStyle w:val="PL"/>
      </w:pPr>
      <w:r>
        <w:tab/>
      </w:r>
      <w:r>
        <w:tab/>
      </w:r>
      <w:r>
        <w:tab/>
      </w:r>
      <w:r>
        <w:tab/>
      </w:r>
      <w:r>
        <w:tab/>
      </w:r>
      <w:r>
        <w:tab/>
        <w:t>&lt;/AccessType&gt;</w:t>
      </w:r>
    </w:p>
    <w:p w14:paraId="09E01FEF" w14:textId="77777777" w:rsidR="0053428C" w:rsidRDefault="0053428C" w:rsidP="0053428C">
      <w:pPr>
        <w:pStyle w:val="PL"/>
      </w:pPr>
      <w:r>
        <w:tab/>
      </w:r>
      <w:r>
        <w:tab/>
      </w:r>
      <w:r>
        <w:tab/>
      </w:r>
      <w:r>
        <w:tab/>
      </w:r>
      <w:r>
        <w:tab/>
      </w:r>
      <w:r>
        <w:tab/>
        <w:t>&lt;DFFormat&gt;</w:t>
      </w:r>
    </w:p>
    <w:p w14:paraId="7635CB91" w14:textId="77777777" w:rsidR="0053428C" w:rsidRDefault="0053428C" w:rsidP="0053428C">
      <w:pPr>
        <w:pStyle w:val="PL"/>
      </w:pPr>
      <w:r>
        <w:tab/>
      </w:r>
      <w:r>
        <w:tab/>
      </w:r>
      <w:r>
        <w:tab/>
      </w:r>
      <w:r>
        <w:tab/>
      </w:r>
      <w:r>
        <w:tab/>
      </w:r>
      <w:r>
        <w:tab/>
      </w:r>
      <w:r>
        <w:tab/>
        <w:t>&lt;bool/&gt;</w:t>
      </w:r>
    </w:p>
    <w:p w14:paraId="08CF7F47" w14:textId="77777777" w:rsidR="0053428C" w:rsidRDefault="0053428C" w:rsidP="0053428C">
      <w:pPr>
        <w:pStyle w:val="PL"/>
      </w:pPr>
      <w:r>
        <w:tab/>
      </w:r>
      <w:r>
        <w:tab/>
      </w:r>
      <w:r>
        <w:tab/>
      </w:r>
      <w:r>
        <w:tab/>
      </w:r>
      <w:r>
        <w:tab/>
      </w:r>
      <w:r>
        <w:tab/>
        <w:t>&lt;/DFFormat&gt;</w:t>
      </w:r>
    </w:p>
    <w:p w14:paraId="1B52752D" w14:textId="77777777" w:rsidR="0053428C" w:rsidRDefault="0053428C" w:rsidP="0053428C">
      <w:pPr>
        <w:pStyle w:val="PL"/>
      </w:pPr>
      <w:r>
        <w:tab/>
      </w:r>
      <w:r>
        <w:tab/>
      </w:r>
      <w:r>
        <w:tab/>
      </w:r>
      <w:r>
        <w:tab/>
      </w:r>
      <w:r>
        <w:tab/>
      </w:r>
      <w:r>
        <w:tab/>
        <w:t>&lt;Occurrence&gt;</w:t>
      </w:r>
    </w:p>
    <w:p w14:paraId="45660388" w14:textId="77777777" w:rsidR="0053428C" w:rsidRDefault="0053428C" w:rsidP="0053428C">
      <w:pPr>
        <w:pStyle w:val="PL"/>
      </w:pPr>
      <w:r>
        <w:tab/>
      </w:r>
      <w:r>
        <w:tab/>
      </w:r>
      <w:r>
        <w:tab/>
      </w:r>
      <w:r>
        <w:tab/>
      </w:r>
      <w:r>
        <w:tab/>
      </w:r>
      <w:r>
        <w:tab/>
      </w:r>
      <w:r>
        <w:tab/>
        <w:t>&lt;One/&gt;</w:t>
      </w:r>
    </w:p>
    <w:p w14:paraId="75A25D7B" w14:textId="77777777" w:rsidR="0053428C" w:rsidRDefault="0053428C" w:rsidP="0053428C">
      <w:pPr>
        <w:pStyle w:val="PL"/>
      </w:pPr>
      <w:r>
        <w:tab/>
      </w:r>
      <w:r>
        <w:tab/>
      </w:r>
      <w:r>
        <w:tab/>
      </w:r>
      <w:r>
        <w:tab/>
      </w:r>
      <w:r>
        <w:tab/>
      </w:r>
      <w:r>
        <w:tab/>
        <w:t>&lt;/Occurrence&gt;</w:t>
      </w:r>
    </w:p>
    <w:p w14:paraId="70E93928" w14:textId="77777777" w:rsidR="0053428C" w:rsidRDefault="0053428C" w:rsidP="0053428C">
      <w:pPr>
        <w:pStyle w:val="PL"/>
      </w:pPr>
      <w:r>
        <w:tab/>
      </w:r>
      <w:r>
        <w:tab/>
      </w:r>
      <w:r>
        <w:tab/>
      </w:r>
      <w:r>
        <w:tab/>
      </w:r>
      <w:r>
        <w:tab/>
      </w:r>
      <w:r>
        <w:tab/>
        <w:t>&lt;Scope&gt;</w:t>
      </w:r>
    </w:p>
    <w:p w14:paraId="3E42AEF0" w14:textId="77777777" w:rsidR="0053428C" w:rsidRDefault="0053428C" w:rsidP="0053428C">
      <w:pPr>
        <w:pStyle w:val="PL"/>
      </w:pPr>
      <w:r>
        <w:tab/>
      </w:r>
      <w:r>
        <w:tab/>
      </w:r>
      <w:r>
        <w:tab/>
      </w:r>
      <w:r>
        <w:tab/>
      </w:r>
      <w:r>
        <w:tab/>
      </w:r>
      <w:r>
        <w:tab/>
      </w:r>
      <w:r>
        <w:tab/>
        <w:t>&lt;Dynamic/&gt;</w:t>
      </w:r>
    </w:p>
    <w:p w14:paraId="1F3E0D53" w14:textId="77777777" w:rsidR="0053428C" w:rsidRDefault="0053428C" w:rsidP="0053428C">
      <w:pPr>
        <w:pStyle w:val="PL"/>
      </w:pPr>
      <w:r>
        <w:tab/>
      </w:r>
      <w:r>
        <w:tab/>
      </w:r>
      <w:r>
        <w:tab/>
      </w:r>
      <w:r>
        <w:tab/>
      </w:r>
      <w:r>
        <w:tab/>
      </w:r>
      <w:r>
        <w:tab/>
        <w:t>&lt;/Scope&gt;</w:t>
      </w:r>
    </w:p>
    <w:p w14:paraId="2A91DE5A" w14:textId="77777777" w:rsidR="0053428C" w:rsidRDefault="0053428C" w:rsidP="0053428C">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390BFB30" w14:textId="77777777" w:rsidR="0053428C" w:rsidRDefault="0053428C" w:rsidP="0053428C">
      <w:pPr>
        <w:pStyle w:val="PL"/>
      </w:pPr>
      <w:r>
        <w:tab/>
      </w:r>
      <w:r>
        <w:tab/>
      </w:r>
      <w:r>
        <w:tab/>
      </w:r>
      <w:r>
        <w:tab/>
      </w:r>
      <w:r>
        <w:tab/>
      </w:r>
      <w:r>
        <w:tab/>
        <w:t>&lt;DFType&gt;</w:t>
      </w:r>
    </w:p>
    <w:p w14:paraId="1BB027C6" w14:textId="77777777" w:rsidR="0053428C" w:rsidRDefault="0053428C" w:rsidP="0053428C">
      <w:pPr>
        <w:pStyle w:val="PL"/>
      </w:pPr>
      <w:r>
        <w:tab/>
      </w:r>
      <w:r>
        <w:tab/>
      </w:r>
      <w:r>
        <w:tab/>
      </w:r>
      <w:r>
        <w:tab/>
      </w:r>
      <w:r>
        <w:tab/>
      </w:r>
      <w:r>
        <w:tab/>
      </w:r>
      <w:r>
        <w:tab/>
        <w:t>&lt;MIME&gt;text/plain&lt;/MIME&gt;</w:t>
      </w:r>
    </w:p>
    <w:p w14:paraId="4FF28768" w14:textId="77777777" w:rsidR="0053428C" w:rsidRDefault="0053428C" w:rsidP="0053428C">
      <w:pPr>
        <w:pStyle w:val="PL"/>
      </w:pPr>
      <w:r>
        <w:tab/>
      </w:r>
      <w:r>
        <w:tab/>
      </w:r>
      <w:r>
        <w:tab/>
      </w:r>
      <w:r>
        <w:tab/>
      </w:r>
      <w:r>
        <w:tab/>
      </w:r>
      <w:r>
        <w:tab/>
        <w:t>&lt;/DFType&gt;</w:t>
      </w:r>
    </w:p>
    <w:p w14:paraId="26418EA1" w14:textId="77777777" w:rsidR="0053428C" w:rsidRDefault="0053428C" w:rsidP="0053428C">
      <w:pPr>
        <w:pStyle w:val="PL"/>
      </w:pPr>
      <w:r>
        <w:tab/>
      </w:r>
      <w:r>
        <w:tab/>
      </w:r>
      <w:r>
        <w:tab/>
      </w:r>
      <w:r>
        <w:tab/>
      </w:r>
      <w:r>
        <w:tab/>
        <w:t>&lt;/DFProperties&gt;</w:t>
      </w:r>
    </w:p>
    <w:p w14:paraId="3C0974E7" w14:textId="77777777" w:rsidR="0053428C" w:rsidRDefault="0053428C" w:rsidP="0053428C">
      <w:pPr>
        <w:pStyle w:val="PL"/>
      </w:pPr>
      <w:r>
        <w:tab/>
      </w:r>
      <w:r>
        <w:tab/>
      </w:r>
      <w:r>
        <w:tab/>
      </w:r>
      <w:r>
        <w:tab/>
        <w:t>&lt;/Node&gt;</w:t>
      </w:r>
    </w:p>
    <w:p w14:paraId="51D6A785" w14:textId="77777777" w:rsidR="0053428C" w:rsidRDefault="0053428C" w:rsidP="0053428C">
      <w:pPr>
        <w:pStyle w:val="PL"/>
      </w:pPr>
    </w:p>
    <w:p w14:paraId="32E57ED8" w14:textId="77777777" w:rsidR="0053428C" w:rsidRDefault="0053428C" w:rsidP="0053428C">
      <w:pPr>
        <w:pStyle w:val="PL"/>
      </w:pPr>
      <w:r>
        <w:tab/>
      </w:r>
      <w:r>
        <w:tab/>
      </w:r>
      <w:r>
        <w:tab/>
        <w:t>&lt;/Node&gt;</w:t>
      </w:r>
    </w:p>
    <w:p w14:paraId="29400308" w14:textId="77777777" w:rsidR="0053428C" w:rsidRDefault="0053428C" w:rsidP="0053428C">
      <w:pPr>
        <w:pStyle w:val="PL"/>
      </w:pPr>
    </w:p>
    <w:p w14:paraId="17C1063A" w14:textId="77777777" w:rsidR="0053428C" w:rsidRDefault="0053428C" w:rsidP="0053428C">
      <w:pPr>
        <w:pStyle w:val="PL"/>
      </w:pPr>
      <w:r>
        <w:tab/>
      </w:r>
      <w:r>
        <w:tab/>
      </w:r>
      <w:r>
        <w:tab/>
        <w:t>&lt;Node&gt;</w:t>
      </w:r>
    </w:p>
    <w:p w14:paraId="63189B03" w14:textId="77777777" w:rsidR="0053428C" w:rsidRDefault="0053428C" w:rsidP="0053428C">
      <w:pPr>
        <w:pStyle w:val="PL"/>
      </w:pPr>
      <w:r>
        <w:tab/>
      </w:r>
      <w:r>
        <w:tab/>
      </w:r>
      <w:r>
        <w:tab/>
      </w:r>
      <w:r>
        <w:tab/>
        <w:t>&lt;NodeName&gt;E</w:t>
      </w:r>
      <w:r w:rsidRPr="00C86175">
        <w:t>xempt</w:t>
      </w:r>
      <w:r>
        <w:t>ed_service_list_roaming&lt;/NodeName&gt;</w:t>
      </w:r>
    </w:p>
    <w:p w14:paraId="41FFA7EB" w14:textId="77777777" w:rsidR="0053428C" w:rsidRDefault="0053428C" w:rsidP="0053428C">
      <w:pPr>
        <w:pStyle w:val="PL"/>
      </w:pPr>
      <w:r>
        <w:tab/>
      </w:r>
      <w:r>
        <w:tab/>
      </w:r>
      <w:r>
        <w:tab/>
      </w:r>
      <w:r>
        <w:tab/>
        <w:t>&lt;DFProperties&gt;</w:t>
      </w:r>
    </w:p>
    <w:p w14:paraId="07D9B672" w14:textId="77777777" w:rsidR="0053428C" w:rsidRDefault="0053428C" w:rsidP="0053428C">
      <w:pPr>
        <w:pStyle w:val="PL"/>
      </w:pPr>
      <w:r>
        <w:tab/>
      </w:r>
      <w:r>
        <w:tab/>
      </w:r>
      <w:r>
        <w:tab/>
      </w:r>
      <w:r>
        <w:tab/>
      </w:r>
      <w:r>
        <w:tab/>
        <w:t>&lt;AccessType&gt;</w:t>
      </w:r>
    </w:p>
    <w:p w14:paraId="4638DF3F" w14:textId="77777777" w:rsidR="0053428C" w:rsidRDefault="0053428C" w:rsidP="0053428C">
      <w:pPr>
        <w:pStyle w:val="PL"/>
      </w:pPr>
      <w:r>
        <w:tab/>
      </w:r>
      <w:r>
        <w:tab/>
      </w:r>
      <w:r>
        <w:tab/>
      </w:r>
      <w:r>
        <w:tab/>
      </w:r>
      <w:r>
        <w:tab/>
      </w:r>
      <w:r>
        <w:tab/>
        <w:t>&lt;Get/&gt;</w:t>
      </w:r>
    </w:p>
    <w:p w14:paraId="0ED957B2" w14:textId="77777777" w:rsidR="0053428C" w:rsidRDefault="0053428C" w:rsidP="0053428C">
      <w:pPr>
        <w:pStyle w:val="PL"/>
      </w:pPr>
      <w:r>
        <w:tab/>
      </w:r>
      <w:r>
        <w:tab/>
      </w:r>
      <w:r>
        <w:tab/>
      </w:r>
      <w:r>
        <w:tab/>
      </w:r>
      <w:r>
        <w:tab/>
      </w:r>
      <w:r>
        <w:tab/>
        <w:t>&lt;Replace/&gt;</w:t>
      </w:r>
    </w:p>
    <w:p w14:paraId="4305F90B" w14:textId="77777777" w:rsidR="0053428C" w:rsidRDefault="0053428C" w:rsidP="0053428C">
      <w:pPr>
        <w:pStyle w:val="PL"/>
      </w:pPr>
      <w:r>
        <w:tab/>
      </w:r>
      <w:r>
        <w:tab/>
      </w:r>
      <w:r>
        <w:tab/>
      </w:r>
      <w:r>
        <w:tab/>
      </w:r>
      <w:r>
        <w:tab/>
        <w:t>&lt;/AccessType&gt;</w:t>
      </w:r>
    </w:p>
    <w:p w14:paraId="572FE95F" w14:textId="77777777" w:rsidR="0053428C" w:rsidRDefault="0053428C" w:rsidP="0053428C">
      <w:pPr>
        <w:pStyle w:val="PL"/>
      </w:pPr>
      <w:r>
        <w:tab/>
      </w:r>
      <w:r>
        <w:tab/>
      </w:r>
      <w:r>
        <w:tab/>
      </w:r>
      <w:r>
        <w:tab/>
      </w:r>
      <w:r>
        <w:tab/>
        <w:t>&lt;DFFormat&gt;</w:t>
      </w:r>
    </w:p>
    <w:p w14:paraId="6418BB33" w14:textId="77777777" w:rsidR="0053428C" w:rsidRDefault="0053428C" w:rsidP="0053428C">
      <w:pPr>
        <w:pStyle w:val="PL"/>
      </w:pPr>
      <w:r>
        <w:tab/>
      </w:r>
      <w:r>
        <w:tab/>
      </w:r>
      <w:r>
        <w:tab/>
      </w:r>
      <w:r>
        <w:tab/>
      </w:r>
      <w:r>
        <w:tab/>
      </w:r>
      <w:r>
        <w:tab/>
        <w:t>&lt;node/&gt;</w:t>
      </w:r>
    </w:p>
    <w:p w14:paraId="23D27DA1" w14:textId="77777777" w:rsidR="0053428C" w:rsidRDefault="0053428C" w:rsidP="0053428C">
      <w:pPr>
        <w:pStyle w:val="PL"/>
      </w:pPr>
      <w:r>
        <w:tab/>
      </w:r>
      <w:r>
        <w:tab/>
      </w:r>
      <w:r>
        <w:tab/>
      </w:r>
      <w:r>
        <w:tab/>
      </w:r>
      <w:r>
        <w:tab/>
        <w:t>&lt;/DFFormat&gt;</w:t>
      </w:r>
    </w:p>
    <w:p w14:paraId="5D2A44C1" w14:textId="77777777" w:rsidR="0053428C" w:rsidRDefault="0053428C" w:rsidP="0053428C">
      <w:pPr>
        <w:pStyle w:val="PL"/>
      </w:pPr>
      <w:r>
        <w:tab/>
      </w:r>
      <w:r>
        <w:tab/>
      </w:r>
      <w:r>
        <w:tab/>
      </w:r>
      <w:r>
        <w:tab/>
      </w:r>
      <w:r>
        <w:tab/>
        <w:t>&lt;Occurrence&gt;</w:t>
      </w:r>
    </w:p>
    <w:p w14:paraId="399C93F4" w14:textId="77777777" w:rsidR="0053428C" w:rsidRDefault="0053428C" w:rsidP="0053428C">
      <w:pPr>
        <w:pStyle w:val="PL"/>
      </w:pPr>
      <w:r>
        <w:tab/>
      </w:r>
      <w:r>
        <w:tab/>
      </w:r>
      <w:r>
        <w:tab/>
      </w:r>
      <w:r>
        <w:tab/>
      </w:r>
      <w:r>
        <w:tab/>
      </w:r>
      <w:r>
        <w:tab/>
        <w:t>&lt;One/&gt;</w:t>
      </w:r>
    </w:p>
    <w:p w14:paraId="46E4CA70" w14:textId="77777777" w:rsidR="0053428C" w:rsidRDefault="0053428C" w:rsidP="0053428C">
      <w:pPr>
        <w:pStyle w:val="PL"/>
      </w:pPr>
      <w:r>
        <w:tab/>
      </w:r>
      <w:r>
        <w:tab/>
      </w:r>
      <w:r>
        <w:tab/>
      </w:r>
      <w:r>
        <w:tab/>
      </w:r>
      <w:r>
        <w:tab/>
        <w:t>&lt;/Occurrence&gt;</w:t>
      </w:r>
    </w:p>
    <w:p w14:paraId="5236F983" w14:textId="77777777" w:rsidR="0053428C" w:rsidRDefault="0053428C" w:rsidP="0053428C">
      <w:pPr>
        <w:pStyle w:val="PL"/>
      </w:pPr>
      <w:r>
        <w:tab/>
      </w:r>
      <w:r>
        <w:tab/>
      </w:r>
      <w:r>
        <w:tab/>
      </w:r>
      <w:r>
        <w:tab/>
      </w:r>
      <w:r>
        <w:tab/>
        <w:t>&lt;Scope&gt;</w:t>
      </w:r>
    </w:p>
    <w:p w14:paraId="220EF3BA" w14:textId="77777777" w:rsidR="0053428C" w:rsidRDefault="0053428C" w:rsidP="0053428C">
      <w:pPr>
        <w:pStyle w:val="PL"/>
      </w:pPr>
      <w:r>
        <w:tab/>
      </w:r>
      <w:r>
        <w:tab/>
      </w:r>
      <w:r>
        <w:tab/>
      </w:r>
      <w:r>
        <w:tab/>
      </w:r>
      <w:r>
        <w:tab/>
      </w:r>
      <w:r>
        <w:tab/>
        <w:t>&lt;Dynamic/&gt;</w:t>
      </w:r>
    </w:p>
    <w:p w14:paraId="32A8F7F2" w14:textId="77777777" w:rsidR="0053428C" w:rsidRDefault="0053428C" w:rsidP="0053428C">
      <w:pPr>
        <w:pStyle w:val="PL"/>
      </w:pPr>
      <w:r>
        <w:tab/>
      </w:r>
      <w:r>
        <w:tab/>
      </w:r>
      <w:r>
        <w:tab/>
      </w:r>
      <w:r>
        <w:tab/>
      </w:r>
      <w:r>
        <w:tab/>
        <w:t>&lt;/Scope&gt;</w:t>
      </w:r>
    </w:p>
    <w:p w14:paraId="173CBC6F" w14:textId="77777777" w:rsidR="0053428C" w:rsidRDefault="0053428C" w:rsidP="0053428C">
      <w:pPr>
        <w:pStyle w:val="PL"/>
      </w:pPr>
      <w:r>
        <w:tab/>
      </w:r>
      <w:r>
        <w:tab/>
      </w:r>
      <w:r>
        <w:tab/>
      </w:r>
      <w:r>
        <w:tab/>
      </w:r>
      <w:r>
        <w:tab/>
        <w:t>&lt;DFTitle&gt;List of services which are exempted of 3GPP PS data off</w:t>
      </w:r>
      <w:r w:rsidRPr="00E579AA">
        <w:t xml:space="preserve"> </w:t>
      </w:r>
      <w:r>
        <w:t>when the UE is in the VPLMN.&lt;/DFTitle&gt;</w:t>
      </w:r>
    </w:p>
    <w:p w14:paraId="1015A6AC" w14:textId="77777777" w:rsidR="0053428C" w:rsidRDefault="0053428C" w:rsidP="0053428C">
      <w:pPr>
        <w:pStyle w:val="PL"/>
      </w:pPr>
      <w:r>
        <w:tab/>
      </w:r>
      <w:r>
        <w:tab/>
      </w:r>
      <w:r>
        <w:tab/>
      </w:r>
      <w:r>
        <w:tab/>
      </w:r>
      <w:r>
        <w:tab/>
        <w:t>&lt;DFType&gt;</w:t>
      </w:r>
    </w:p>
    <w:p w14:paraId="29A7DEBD" w14:textId="77777777" w:rsidR="0053428C" w:rsidRDefault="0053428C" w:rsidP="0053428C">
      <w:pPr>
        <w:pStyle w:val="PL"/>
      </w:pPr>
      <w:r>
        <w:tab/>
      </w:r>
      <w:r>
        <w:tab/>
      </w:r>
      <w:r>
        <w:tab/>
      </w:r>
      <w:r>
        <w:tab/>
      </w:r>
      <w:r>
        <w:tab/>
      </w:r>
      <w:r>
        <w:tab/>
        <w:t>&lt;DDFName/&gt;</w:t>
      </w:r>
    </w:p>
    <w:p w14:paraId="2818D2BA" w14:textId="77777777" w:rsidR="0053428C" w:rsidRDefault="0053428C" w:rsidP="0053428C">
      <w:pPr>
        <w:pStyle w:val="PL"/>
      </w:pPr>
      <w:r>
        <w:tab/>
      </w:r>
      <w:r>
        <w:tab/>
      </w:r>
      <w:r>
        <w:tab/>
      </w:r>
      <w:r>
        <w:tab/>
      </w:r>
      <w:r>
        <w:tab/>
        <w:t>&lt;/DFType&gt;</w:t>
      </w:r>
    </w:p>
    <w:p w14:paraId="5B58E9C8" w14:textId="77777777" w:rsidR="0053428C" w:rsidRDefault="0053428C" w:rsidP="0053428C">
      <w:pPr>
        <w:pStyle w:val="PL"/>
      </w:pPr>
      <w:r>
        <w:tab/>
      </w:r>
      <w:r>
        <w:tab/>
      </w:r>
      <w:r>
        <w:tab/>
      </w:r>
      <w:r>
        <w:tab/>
        <w:t>&lt;/DFProperties&gt;</w:t>
      </w:r>
    </w:p>
    <w:p w14:paraId="7D0D910B" w14:textId="77777777" w:rsidR="0053428C" w:rsidRDefault="0053428C" w:rsidP="0053428C">
      <w:pPr>
        <w:pStyle w:val="PL"/>
      </w:pPr>
      <w:r>
        <w:br/>
      </w:r>
    </w:p>
    <w:p w14:paraId="0C8248B6" w14:textId="77777777" w:rsidR="0053428C" w:rsidRDefault="0053428C" w:rsidP="0053428C">
      <w:pPr>
        <w:pStyle w:val="PL"/>
      </w:pPr>
      <w:r>
        <w:tab/>
      </w:r>
      <w:r>
        <w:tab/>
      </w:r>
      <w:r>
        <w:tab/>
      </w:r>
      <w:r>
        <w:tab/>
        <w:t>&lt;Node&gt;</w:t>
      </w:r>
    </w:p>
    <w:p w14:paraId="7D2C2F60" w14:textId="77777777" w:rsidR="0053428C" w:rsidRDefault="0053428C" w:rsidP="0053428C">
      <w:pPr>
        <w:pStyle w:val="PL"/>
      </w:pPr>
      <w:r>
        <w:tab/>
      </w:r>
      <w:r>
        <w:tab/>
      </w:r>
      <w:r>
        <w:tab/>
      </w:r>
      <w:r>
        <w:tab/>
      </w:r>
      <w:r>
        <w:tab/>
        <w:t>&lt;NodeName&gt;Device_management_over_PS&lt;/NodeName&gt;</w:t>
      </w:r>
    </w:p>
    <w:p w14:paraId="23227E19" w14:textId="77777777" w:rsidR="0053428C" w:rsidRDefault="0053428C" w:rsidP="0053428C">
      <w:pPr>
        <w:pStyle w:val="PL"/>
      </w:pPr>
      <w:r>
        <w:tab/>
      </w:r>
      <w:r>
        <w:tab/>
      </w:r>
      <w:r>
        <w:tab/>
      </w:r>
      <w:r>
        <w:tab/>
      </w:r>
      <w:r>
        <w:tab/>
        <w:t>&lt;DFProperties&gt;</w:t>
      </w:r>
    </w:p>
    <w:p w14:paraId="7D4C413F" w14:textId="77777777" w:rsidR="0053428C" w:rsidRDefault="0053428C" w:rsidP="0053428C">
      <w:pPr>
        <w:pStyle w:val="PL"/>
      </w:pPr>
      <w:r>
        <w:tab/>
      </w:r>
      <w:r>
        <w:tab/>
      </w:r>
      <w:r>
        <w:tab/>
      </w:r>
      <w:r>
        <w:tab/>
      </w:r>
      <w:r>
        <w:tab/>
      </w:r>
      <w:r>
        <w:tab/>
        <w:t>&lt;AccessType&gt;</w:t>
      </w:r>
    </w:p>
    <w:p w14:paraId="7170089E" w14:textId="77777777" w:rsidR="0053428C" w:rsidRDefault="0053428C" w:rsidP="0053428C">
      <w:pPr>
        <w:pStyle w:val="PL"/>
      </w:pPr>
      <w:r>
        <w:tab/>
      </w:r>
      <w:r>
        <w:tab/>
      </w:r>
      <w:r>
        <w:tab/>
      </w:r>
      <w:r>
        <w:tab/>
      </w:r>
      <w:r>
        <w:tab/>
      </w:r>
      <w:r>
        <w:tab/>
      </w:r>
      <w:r>
        <w:tab/>
        <w:t>&lt;Get/&gt;</w:t>
      </w:r>
    </w:p>
    <w:p w14:paraId="7207839D" w14:textId="77777777" w:rsidR="0053428C" w:rsidRDefault="0053428C" w:rsidP="0053428C">
      <w:pPr>
        <w:pStyle w:val="PL"/>
      </w:pPr>
      <w:r>
        <w:tab/>
      </w:r>
      <w:r>
        <w:tab/>
      </w:r>
      <w:r>
        <w:tab/>
      </w:r>
      <w:r>
        <w:tab/>
      </w:r>
      <w:r>
        <w:tab/>
      </w:r>
      <w:r>
        <w:tab/>
      </w:r>
      <w:r>
        <w:tab/>
        <w:t>&lt;Replace/&gt;</w:t>
      </w:r>
    </w:p>
    <w:p w14:paraId="255125BB" w14:textId="77777777" w:rsidR="0053428C" w:rsidRDefault="0053428C" w:rsidP="0053428C">
      <w:pPr>
        <w:pStyle w:val="PL"/>
      </w:pPr>
      <w:r>
        <w:tab/>
      </w:r>
      <w:r>
        <w:tab/>
      </w:r>
      <w:r>
        <w:tab/>
      </w:r>
      <w:r>
        <w:tab/>
      </w:r>
      <w:r>
        <w:tab/>
      </w:r>
      <w:r>
        <w:tab/>
        <w:t>&lt;/AccessType&gt;</w:t>
      </w:r>
    </w:p>
    <w:p w14:paraId="35214EFA" w14:textId="77777777" w:rsidR="0053428C" w:rsidRDefault="0053428C" w:rsidP="0053428C">
      <w:pPr>
        <w:pStyle w:val="PL"/>
      </w:pPr>
      <w:r>
        <w:tab/>
      </w:r>
      <w:r>
        <w:tab/>
      </w:r>
      <w:r>
        <w:tab/>
      </w:r>
      <w:r>
        <w:tab/>
      </w:r>
      <w:r>
        <w:tab/>
      </w:r>
      <w:r>
        <w:tab/>
        <w:t>&lt;DFFormat&gt;</w:t>
      </w:r>
    </w:p>
    <w:p w14:paraId="59DF90B4" w14:textId="77777777" w:rsidR="0053428C" w:rsidRDefault="0053428C" w:rsidP="0053428C">
      <w:pPr>
        <w:pStyle w:val="PL"/>
      </w:pPr>
      <w:r>
        <w:tab/>
      </w:r>
      <w:r>
        <w:tab/>
      </w:r>
      <w:r>
        <w:tab/>
      </w:r>
      <w:r>
        <w:tab/>
      </w:r>
      <w:r>
        <w:tab/>
      </w:r>
      <w:r>
        <w:tab/>
      </w:r>
      <w:r>
        <w:tab/>
        <w:t>&lt;bool/&gt;</w:t>
      </w:r>
    </w:p>
    <w:p w14:paraId="70BF38F5" w14:textId="77777777" w:rsidR="0053428C" w:rsidRDefault="0053428C" w:rsidP="0053428C">
      <w:pPr>
        <w:pStyle w:val="PL"/>
      </w:pPr>
      <w:r>
        <w:tab/>
      </w:r>
      <w:r>
        <w:tab/>
      </w:r>
      <w:r>
        <w:tab/>
      </w:r>
      <w:r>
        <w:tab/>
      </w:r>
      <w:r>
        <w:tab/>
      </w:r>
      <w:r>
        <w:tab/>
        <w:t>&lt;/DFFormat&gt;</w:t>
      </w:r>
    </w:p>
    <w:p w14:paraId="72F8FA99" w14:textId="77777777" w:rsidR="0053428C" w:rsidRDefault="0053428C" w:rsidP="0053428C">
      <w:pPr>
        <w:pStyle w:val="PL"/>
      </w:pPr>
      <w:r>
        <w:tab/>
      </w:r>
      <w:r>
        <w:tab/>
      </w:r>
      <w:r>
        <w:tab/>
      </w:r>
      <w:r>
        <w:tab/>
      </w:r>
      <w:r>
        <w:tab/>
      </w:r>
      <w:r>
        <w:tab/>
        <w:t>&lt;Occurrence&gt;</w:t>
      </w:r>
    </w:p>
    <w:p w14:paraId="54B2B97D" w14:textId="77777777" w:rsidR="0053428C" w:rsidRDefault="0053428C" w:rsidP="0053428C">
      <w:pPr>
        <w:pStyle w:val="PL"/>
      </w:pPr>
      <w:r>
        <w:tab/>
      </w:r>
      <w:r>
        <w:tab/>
      </w:r>
      <w:r>
        <w:tab/>
      </w:r>
      <w:r>
        <w:tab/>
      </w:r>
      <w:r>
        <w:tab/>
      </w:r>
      <w:r>
        <w:tab/>
      </w:r>
      <w:r>
        <w:tab/>
        <w:t>&lt;One/&gt;</w:t>
      </w:r>
    </w:p>
    <w:p w14:paraId="6782DEA1" w14:textId="77777777" w:rsidR="0053428C" w:rsidRDefault="0053428C" w:rsidP="0053428C">
      <w:pPr>
        <w:pStyle w:val="PL"/>
      </w:pPr>
      <w:r>
        <w:tab/>
      </w:r>
      <w:r>
        <w:tab/>
      </w:r>
      <w:r>
        <w:tab/>
      </w:r>
      <w:r>
        <w:tab/>
      </w:r>
      <w:r>
        <w:tab/>
      </w:r>
      <w:r>
        <w:tab/>
        <w:t>&lt;/Occurrence&gt;</w:t>
      </w:r>
    </w:p>
    <w:p w14:paraId="22A3A7BF" w14:textId="77777777" w:rsidR="0053428C" w:rsidRDefault="0053428C" w:rsidP="0053428C">
      <w:pPr>
        <w:pStyle w:val="PL"/>
      </w:pPr>
      <w:r>
        <w:tab/>
      </w:r>
      <w:r>
        <w:tab/>
      </w:r>
      <w:r>
        <w:tab/>
      </w:r>
      <w:r>
        <w:tab/>
      </w:r>
      <w:r>
        <w:tab/>
      </w:r>
      <w:r>
        <w:tab/>
        <w:t>&lt;Scope&gt;</w:t>
      </w:r>
    </w:p>
    <w:p w14:paraId="7B671B62" w14:textId="77777777" w:rsidR="0053428C" w:rsidRDefault="0053428C" w:rsidP="0053428C">
      <w:pPr>
        <w:pStyle w:val="PL"/>
      </w:pPr>
      <w:r>
        <w:tab/>
      </w:r>
      <w:r>
        <w:tab/>
      </w:r>
      <w:r>
        <w:tab/>
      </w:r>
      <w:r>
        <w:tab/>
      </w:r>
      <w:r>
        <w:tab/>
      </w:r>
      <w:r>
        <w:tab/>
      </w:r>
      <w:r>
        <w:tab/>
        <w:t>&lt;Dynamic/&gt;</w:t>
      </w:r>
    </w:p>
    <w:p w14:paraId="3D926601" w14:textId="77777777" w:rsidR="0053428C" w:rsidRDefault="0053428C" w:rsidP="0053428C">
      <w:pPr>
        <w:pStyle w:val="PL"/>
      </w:pPr>
      <w:r>
        <w:tab/>
      </w:r>
      <w:r>
        <w:tab/>
      </w:r>
      <w:r>
        <w:tab/>
      </w:r>
      <w:r>
        <w:tab/>
      </w:r>
      <w:r>
        <w:tab/>
      </w:r>
      <w:r>
        <w:tab/>
        <w:t>&lt;/Scope&gt;</w:t>
      </w:r>
    </w:p>
    <w:p w14:paraId="34600151" w14:textId="77777777" w:rsidR="0053428C" w:rsidRDefault="0053428C" w:rsidP="0053428C">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21F48CE" w14:textId="77777777" w:rsidR="0053428C" w:rsidRDefault="0053428C" w:rsidP="0053428C">
      <w:pPr>
        <w:pStyle w:val="PL"/>
      </w:pPr>
      <w:r>
        <w:tab/>
      </w:r>
      <w:r>
        <w:tab/>
      </w:r>
      <w:r>
        <w:tab/>
      </w:r>
      <w:r>
        <w:tab/>
      </w:r>
      <w:r>
        <w:tab/>
      </w:r>
      <w:r>
        <w:tab/>
        <w:t>&lt;DFType&gt;</w:t>
      </w:r>
    </w:p>
    <w:p w14:paraId="6538F282" w14:textId="77777777" w:rsidR="0053428C" w:rsidRDefault="0053428C" w:rsidP="0053428C">
      <w:pPr>
        <w:pStyle w:val="PL"/>
      </w:pPr>
      <w:r>
        <w:tab/>
      </w:r>
      <w:r>
        <w:tab/>
      </w:r>
      <w:r>
        <w:tab/>
      </w:r>
      <w:r>
        <w:tab/>
      </w:r>
      <w:r>
        <w:tab/>
      </w:r>
      <w:r>
        <w:tab/>
      </w:r>
      <w:r>
        <w:tab/>
        <w:t>&lt;MIME&gt;text/plain&lt;/MIME&gt;</w:t>
      </w:r>
    </w:p>
    <w:p w14:paraId="54BC3FBD" w14:textId="77777777" w:rsidR="0053428C" w:rsidRDefault="0053428C" w:rsidP="0053428C">
      <w:pPr>
        <w:pStyle w:val="PL"/>
      </w:pPr>
      <w:r>
        <w:tab/>
      </w:r>
      <w:r>
        <w:tab/>
      </w:r>
      <w:r>
        <w:tab/>
      </w:r>
      <w:r>
        <w:tab/>
      </w:r>
      <w:r>
        <w:tab/>
      </w:r>
      <w:r>
        <w:tab/>
        <w:t>&lt;/DFType&gt;</w:t>
      </w:r>
    </w:p>
    <w:p w14:paraId="54E61FAF" w14:textId="77777777" w:rsidR="0053428C" w:rsidRDefault="0053428C" w:rsidP="0053428C">
      <w:pPr>
        <w:pStyle w:val="PL"/>
      </w:pPr>
      <w:r>
        <w:tab/>
      </w:r>
      <w:r>
        <w:tab/>
      </w:r>
      <w:r>
        <w:tab/>
      </w:r>
      <w:r>
        <w:tab/>
      </w:r>
      <w:r>
        <w:tab/>
        <w:t>&lt;/DFProperties&gt;</w:t>
      </w:r>
    </w:p>
    <w:p w14:paraId="1B5A573D" w14:textId="77777777" w:rsidR="0053428C" w:rsidRDefault="0053428C" w:rsidP="0053428C">
      <w:pPr>
        <w:pStyle w:val="PL"/>
      </w:pPr>
      <w:r>
        <w:tab/>
      </w:r>
      <w:r>
        <w:tab/>
      </w:r>
      <w:r>
        <w:tab/>
      </w:r>
      <w:r>
        <w:tab/>
        <w:t>&lt;/Node&gt;</w:t>
      </w:r>
    </w:p>
    <w:p w14:paraId="73D190C1" w14:textId="77777777" w:rsidR="0053428C" w:rsidRDefault="0053428C" w:rsidP="0053428C">
      <w:pPr>
        <w:pStyle w:val="PL"/>
      </w:pPr>
    </w:p>
    <w:p w14:paraId="49AB34E6" w14:textId="77777777" w:rsidR="0053428C" w:rsidRDefault="0053428C" w:rsidP="0053428C">
      <w:pPr>
        <w:pStyle w:val="PL"/>
      </w:pPr>
      <w:r>
        <w:tab/>
      </w:r>
      <w:r>
        <w:tab/>
      </w:r>
      <w:r>
        <w:tab/>
      </w:r>
      <w:r>
        <w:tab/>
        <w:t>&lt;Node&gt;</w:t>
      </w:r>
    </w:p>
    <w:p w14:paraId="48192DE7" w14:textId="77777777" w:rsidR="0053428C" w:rsidRDefault="0053428C" w:rsidP="0053428C">
      <w:pPr>
        <w:pStyle w:val="PL"/>
      </w:pPr>
      <w:r>
        <w:tab/>
      </w:r>
      <w:r>
        <w:tab/>
      </w:r>
      <w:r>
        <w:tab/>
      </w:r>
      <w:r>
        <w:tab/>
      </w:r>
      <w:r>
        <w:tab/>
        <w:t>&lt;NodeName&gt;Bearer_independent_protocol&lt;/NodeName&gt;</w:t>
      </w:r>
    </w:p>
    <w:p w14:paraId="0902C24D" w14:textId="77777777" w:rsidR="0053428C" w:rsidRDefault="0053428C" w:rsidP="0053428C">
      <w:pPr>
        <w:pStyle w:val="PL"/>
      </w:pPr>
      <w:r>
        <w:tab/>
      </w:r>
      <w:r>
        <w:tab/>
      </w:r>
      <w:r>
        <w:tab/>
      </w:r>
      <w:r>
        <w:tab/>
      </w:r>
      <w:r>
        <w:tab/>
        <w:t>&lt;DFProperties&gt;</w:t>
      </w:r>
    </w:p>
    <w:p w14:paraId="49E4AD1C" w14:textId="77777777" w:rsidR="0053428C" w:rsidRDefault="0053428C" w:rsidP="0053428C">
      <w:pPr>
        <w:pStyle w:val="PL"/>
      </w:pPr>
      <w:r>
        <w:tab/>
      </w:r>
      <w:r>
        <w:tab/>
      </w:r>
      <w:r>
        <w:tab/>
      </w:r>
      <w:r>
        <w:tab/>
      </w:r>
      <w:r>
        <w:tab/>
      </w:r>
      <w:r>
        <w:tab/>
        <w:t>&lt;AccessType&gt;</w:t>
      </w:r>
    </w:p>
    <w:p w14:paraId="64D1DA4B" w14:textId="77777777" w:rsidR="0053428C" w:rsidRDefault="0053428C" w:rsidP="0053428C">
      <w:pPr>
        <w:pStyle w:val="PL"/>
      </w:pPr>
      <w:r>
        <w:tab/>
      </w:r>
      <w:r>
        <w:tab/>
      </w:r>
      <w:r>
        <w:tab/>
      </w:r>
      <w:r>
        <w:tab/>
      </w:r>
      <w:r>
        <w:tab/>
      </w:r>
      <w:r>
        <w:tab/>
      </w:r>
      <w:r>
        <w:tab/>
        <w:t>&lt;Get/&gt;</w:t>
      </w:r>
    </w:p>
    <w:p w14:paraId="61B06841" w14:textId="77777777" w:rsidR="0053428C" w:rsidRDefault="0053428C" w:rsidP="0053428C">
      <w:pPr>
        <w:pStyle w:val="PL"/>
      </w:pPr>
      <w:r>
        <w:tab/>
      </w:r>
      <w:r>
        <w:tab/>
      </w:r>
      <w:r>
        <w:tab/>
      </w:r>
      <w:r>
        <w:tab/>
      </w:r>
      <w:r>
        <w:tab/>
      </w:r>
      <w:r>
        <w:tab/>
      </w:r>
      <w:r>
        <w:tab/>
        <w:t>&lt;Replace/&gt;</w:t>
      </w:r>
    </w:p>
    <w:p w14:paraId="479C6CDD" w14:textId="77777777" w:rsidR="0053428C" w:rsidRDefault="0053428C" w:rsidP="0053428C">
      <w:pPr>
        <w:pStyle w:val="PL"/>
      </w:pPr>
      <w:r>
        <w:tab/>
      </w:r>
      <w:r>
        <w:tab/>
      </w:r>
      <w:r>
        <w:tab/>
      </w:r>
      <w:r>
        <w:tab/>
      </w:r>
      <w:r>
        <w:tab/>
      </w:r>
      <w:r>
        <w:tab/>
        <w:t>&lt;/AccessType&gt;</w:t>
      </w:r>
    </w:p>
    <w:p w14:paraId="57093FA9" w14:textId="77777777" w:rsidR="0053428C" w:rsidRDefault="0053428C" w:rsidP="0053428C">
      <w:pPr>
        <w:pStyle w:val="PL"/>
      </w:pPr>
      <w:r>
        <w:lastRenderedPageBreak/>
        <w:tab/>
      </w:r>
      <w:r>
        <w:tab/>
      </w:r>
      <w:r>
        <w:tab/>
      </w:r>
      <w:r>
        <w:tab/>
      </w:r>
      <w:r>
        <w:tab/>
      </w:r>
      <w:r>
        <w:tab/>
        <w:t>&lt;DFFormat&gt;</w:t>
      </w:r>
    </w:p>
    <w:p w14:paraId="18DC2D62" w14:textId="77777777" w:rsidR="0053428C" w:rsidRDefault="0053428C" w:rsidP="0053428C">
      <w:pPr>
        <w:pStyle w:val="PL"/>
      </w:pPr>
      <w:r>
        <w:tab/>
      </w:r>
      <w:r>
        <w:tab/>
      </w:r>
      <w:r>
        <w:tab/>
      </w:r>
      <w:r>
        <w:tab/>
      </w:r>
      <w:r>
        <w:tab/>
      </w:r>
      <w:r>
        <w:tab/>
      </w:r>
      <w:r>
        <w:tab/>
        <w:t>&lt;bool/&gt;</w:t>
      </w:r>
    </w:p>
    <w:p w14:paraId="51C5CD29" w14:textId="77777777" w:rsidR="0053428C" w:rsidRDefault="0053428C" w:rsidP="0053428C">
      <w:pPr>
        <w:pStyle w:val="PL"/>
      </w:pPr>
      <w:r>
        <w:tab/>
      </w:r>
      <w:r>
        <w:tab/>
      </w:r>
      <w:r>
        <w:tab/>
      </w:r>
      <w:r>
        <w:tab/>
      </w:r>
      <w:r>
        <w:tab/>
      </w:r>
      <w:r>
        <w:tab/>
        <w:t>&lt;/DFFormat&gt;</w:t>
      </w:r>
    </w:p>
    <w:p w14:paraId="2C5C7F74" w14:textId="77777777" w:rsidR="0053428C" w:rsidRDefault="0053428C" w:rsidP="0053428C">
      <w:pPr>
        <w:pStyle w:val="PL"/>
      </w:pPr>
      <w:r>
        <w:tab/>
      </w:r>
      <w:r>
        <w:tab/>
      </w:r>
      <w:r>
        <w:tab/>
      </w:r>
      <w:r>
        <w:tab/>
      </w:r>
      <w:r>
        <w:tab/>
      </w:r>
      <w:r>
        <w:tab/>
        <w:t>&lt;Occurrence&gt;</w:t>
      </w:r>
    </w:p>
    <w:p w14:paraId="73924BA5" w14:textId="77777777" w:rsidR="0053428C" w:rsidRDefault="0053428C" w:rsidP="0053428C">
      <w:pPr>
        <w:pStyle w:val="PL"/>
      </w:pPr>
      <w:r>
        <w:tab/>
      </w:r>
      <w:r>
        <w:tab/>
      </w:r>
      <w:r>
        <w:tab/>
      </w:r>
      <w:r>
        <w:tab/>
      </w:r>
      <w:r>
        <w:tab/>
      </w:r>
      <w:r>
        <w:tab/>
      </w:r>
      <w:r>
        <w:tab/>
        <w:t>&lt;One/&gt;</w:t>
      </w:r>
    </w:p>
    <w:p w14:paraId="4E6CF639" w14:textId="77777777" w:rsidR="0053428C" w:rsidRDefault="0053428C" w:rsidP="0053428C">
      <w:pPr>
        <w:pStyle w:val="PL"/>
      </w:pPr>
      <w:r>
        <w:tab/>
      </w:r>
      <w:r>
        <w:tab/>
      </w:r>
      <w:r>
        <w:tab/>
      </w:r>
      <w:r>
        <w:tab/>
      </w:r>
      <w:r>
        <w:tab/>
      </w:r>
      <w:r>
        <w:tab/>
        <w:t>&lt;/Occurrence&gt;</w:t>
      </w:r>
    </w:p>
    <w:p w14:paraId="452EB728" w14:textId="77777777" w:rsidR="0053428C" w:rsidRDefault="0053428C" w:rsidP="0053428C">
      <w:pPr>
        <w:pStyle w:val="PL"/>
      </w:pPr>
      <w:r>
        <w:tab/>
      </w:r>
      <w:r>
        <w:tab/>
      </w:r>
      <w:r>
        <w:tab/>
      </w:r>
      <w:r>
        <w:tab/>
      </w:r>
      <w:r>
        <w:tab/>
      </w:r>
      <w:r>
        <w:tab/>
        <w:t>&lt;Scope&gt;</w:t>
      </w:r>
    </w:p>
    <w:p w14:paraId="2C355A31" w14:textId="77777777" w:rsidR="0053428C" w:rsidRDefault="0053428C" w:rsidP="0053428C">
      <w:pPr>
        <w:pStyle w:val="PL"/>
      </w:pPr>
      <w:r>
        <w:tab/>
      </w:r>
      <w:r>
        <w:tab/>
      </w:r>
      <w:r>
        <w:tab/>
      </w:r>
      <w:r>
        <w:tab/>
      </w:r>
      <w:r>
        <w:tab/>
      </w:r>
      <w:r>
        <w:tab/>
      </w:r>
      <w:r>
        <w:tab/>
        <w:t>&lt;Dynamic/&gt;</w:t>
      </w:r>
    </w:p>
    <w:p w14:paraId="15D1C96B" w14:textId="77777777" w:rsidR="0053428C" w:rsidRDefault="0053428C" w:rsidP="0053428C">
      <w:pPr>
        <w:pStyle w:val="PL"/>
      </w:pPr>
      <w:r>
        <w:tab/>
      </w:r>
      <w:r>
        <w:tab/>
      </w:r>
      <w:r>
        <w:tab/>
      </w:r>
      <w:r>
        <w:tab/>
      </w:r>
      <w:r>
        <w:tab/>
      </w:r>
      <w:r>
        <w:tab/>
        <w:t>&lt;/Scope&gt;</w:t>
      </w:r>
    </w:p>
    <w:p w14:paraId="2C28C984" w14:textId="77777777" w:rsidR="0053428C" w:rsidRDefault="0053428C" w:rsidP="0053428C">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3C796E9" w14:textId="77777777" w:rsidR="0053428C" w:rsidRDefault="0053428C" w:rsidP="0053428C">
      <w:pPr>
        <w:pStyle w:val="PL"/>
      </w:pPr>
      <w:r>
        <w:tab/>
      </w:r>
      <w:r>
        <w:tab/>
      </w:r>
      <w:r>
        <w:tab/>
      </w:r>
      <w:r>
        <w:tab/>
      </w:r>
      <w:r>
        <w:tab/>
      </w:r>
      <w:r>
        <w:tab/>
        <w:t>&lt;DFType&gt;</w:t>
      </w:r>
    </w:p>
    <w:p w14:paraId="0AF526D7" w14:textId="77777777" w:rsidR="0053428C" w:rsidRDefault="0053428C" w:rsidP="0053428C">
      <w:pPr>
        <w:pStyle w:val="PL"/>
      </w:pPr>
      <w:r>
        <w:tab/>
      </w:r>
      <w:r>
        <w:tab/>
      </w:r>
      <w:r>
        <w:tab/>
      </w:r>
      <w:r>
        <w:tab/>
      </w:r>
      <w:r>
        <w:tab/>
      </w:r>
      <w:r>
        <w:tab/>
      </w:r>
      <w:r>
        <w:tab/>
        <w:t>&lt;MIME&gt;text/plain&lt;/MIME&gt;</w:t>
      </w:r>
    </w:p>
    <w:p w14:paraId="79DFB070" w14:textId="77777777" w:rsidR="0053428C" w:rsidRDefault="0053428C" w:rsidP="0053428C">
      <w:pPr>
        <w:pStyle w:val="PL"/>
      </w:pPr>
      <w:r>
        <w:tab/>
      </w:r>
      <w:r>
        <w:tab/>
      </w:r>
      <w:r>
        <w:tab/>
      </w:r>
      <w:r>
        <w:tab/>
      </w:r>
      <w:r>
        <w:tab/>
      </w:r>
      <w:r>
        <w:tab/>
        <w:t>&lt;/DFType&gt;</w:t>
      </w:r>
    </w:p>
    <w:p w14:paraId="1580AA95" w14:textId="77777777" w:rsidR="0053428C" w:rsidRDefault="0053428C" w:rsidP="0053428C">
      <w:pPr>
        <w:pStyle w:val="PL"/>
      </w:pPr>
      <w:r>
        <w:tab/>
      </w:r>
      <w:r>
        <w:tab/>
      </w:r>
      <w:r>
        <w:tab/>
      </w:r>
      <w:r>
        <w:tab/>
      </w:r>
      <w:r>
        <w:tab/>
        <w:t>&lt;/DFProperties&gt;</w:t>
      </w:r>
    </w:p>
    <w:p w14:paraId="041CCD35" w14:textId="77777777" w:rsidR="0053428C" w:rsidRDefault="0053428C" w:rsidP="0053428C">
      <w:pPr>
        <w:pStyle w:val="PL"/>
      </w:pPr>
      <w:r>
        <w:tab/>
      </w:r>
      <w:r>
        <w:tab/>
      </w:r>
      <w:r>
        <w:tab/>
      </w:r>
      <w:r>
        <w:tab/>
        <w:t>&lt;/Node&gt;</w:t>
      </w:r>
    </w:p>
    <w:p w14:paraId="5FF90AC5" w14:textId="77777777" w:rsidR="0053428C" w:rsidRDefault="0053428C" w:rsidP="0053428C">
      <w:pPr>
        <w:pStyle w:val="PL"/>
      </w:pPr>
    </w:p>
    <w:p w14:paraId="701F2153" w14:textId="77777777" w:rsidR="0053428C" w:rsidRDefault="0053428C" w:rsidP="0053428C">
      <w:pPr>
        <w:pStyle w:val="PL"/>
      </w:pPr>
      <w:r>
        <w:tab/>
      </w:r>
      <w:r>
        <w:tab/>
      </w:r>
      <w:r>
        <w:tab/>
      </w:r>
      <w:r>
        <w:tab/>
        <w:t>&lt;/Node&gt;</w:t>
      </w:r>
    </w:p>
    <w:p w14:paraId="754E4D5B" w14:textId="77777777" w:rsidR="0053428C" w:rsidRDefault="0053428C" w:rsidP="0053428C">
      <w:pPr>
        <w:pStyle w:val="PL"/>
      </w:pPr>
    </w:p>
    <w:p w14:paraId="57FAA4F4" w14:textId="77777777" w:rsidR="0053428C" w:rsidRDefault="0053428C" w:rsidP="0053428C">
      <w:pPr>
        <w:pStyle w:val="PL"/>
      </w:pPr>
      <w:r>
        <w:tab/>
      </w:r>
      <w:r>
        <w:tab/>
      </w:r>
      <w:r>
        <w:tab/>
      </w:r>
      <w:r>
        <w:tab/>
        <w:t>&lt;Node&gt;</w:t>
      </w:r>
    </w:p>
    <w:p w14:paraId="4596F916" w14:textId="77777777" w:rsidR="0053428C" w:rsidRDefault="0053428C" w:rsidP="0053428C">
      <w:pPr>
        <w:pStyle w:val="PL"/>
      </w:pPr>
      <w:r>
        <w:tab/>
      </w:r>
      <w:r>
        <w:tab/>
      </w:r>
      <w:r>
        <w:tab/>
      </w:r>
      <w:r>
        <w:tab/>
      </w:r>
      <w:r>
        <w:tab/>
        <w:t>&lt;NodeName&gt;Exempted_service_list_non_subscribed_SNPN&lt;/NodeName&gt;</w:t>
      </w:r>
    </w:p>
    <w:p w14:paraId="4BDE8FAB" w14:textId="77777777" w:rsidR="0053428C" w:rsidRDefault="0053428C" w:rsidP="0053428C">
      <w:pPr>
        <w:pStyle w:val="PL"/>
      </w:pPr>
      <w:r>
        <w:tab/>
      </w:r>
      <w:r>
        <w:tab/>
      </w:r>
      <w:r>
        <w:tab/>
      </w:r>
      <w:r>
        <w:tab/>
      </w:r>
      <w:r>
        <w:tab/>
        <w:t>&lt;DFProperties&gt;</w:t>
      </w:r>
    </w:p>
    <w:p w14:paraId="343A6252" w14:textId="77777777" w:rsidR="0053428C" w:rsidRDefault="0053428C" w:rsidP="0053428C">
      <w:pPr>
        <w:pStyle w:val="PL"/>
      </w:pPr>
      <w:r>
        <w:tab/>
      </w:r>
      <w:r>
        <w:tab/>
      </w:r>
      <w:r>
        <w:tab/>
      </w:r>
      <w:r>
        <w:tab/>
      </w:r>
      <w:r>
        <w:tab/>
      </w:r>
      <w:r>
        <w:tab/>
        <w:t>&lt;AccessType&gt;</w:t>
      </w:r>
    </w:p>
    <w:p w14:paraId="3EDABD67" w14:textId="77777777" w:rsidR="0053428C" w:rsidRDefault="0053428C" w:rsidP="0053428C">
      <w:pPr>
        <w:pStyle w:val="PL"/>
      </w:pPr>
      <w:r>
        <w:tab/>
      </w:r>
      <w:r>
        <w:tab/>
      </w:r>
      <w:r>
        <w:tab/>
      </w:r>
      <w:r>
        <w:tab/>
      </w:r>
      <w:r>
        <w:tab/>
      </w:r>
      <w:r>
        <w:tab/>
      </w:r>
      <w:r>
        <w:tab/>
        <w:t>&lt;Get/&gt;</w:t>
      </w:r>
    </w:p>
    <w:p w14:paraId="68A0FB8C" w14:textId="77777777" w:rsidR="0053428C" w:rsidRDefault="0053428C" w:rsidP="0053428C">
      <w:pPr>
        <w:pStyle w:val="PL"/>
      </w:pPr>
      <w:r>
        <w:tab/>
      </w:r>
      <w:r>
        <w:tab/>
      </w:r>
      <w:r>
        <w:tab/>
      </w:r>
      <w:r>
        <w:tab/>
      </w:r>
      <w:r>
        <w:tab/>
      </w:r>
      <w:r>
        <w:tab/>
      </w:r>
      <w:r>
        <w:tab/>
        <w:t>&lt;Replace/&gt;</w:t>
      </w:r>
    </w:p>
    <w:p w14:paraId="02DF0F9E" w14:textId="77777777" w:rsidR="0053428C" w:rsidRDefault="0053428C" w:rsidP="0053428C">
      <w:pPr>
        <w:pStyle w:val="PL"/>
      </w:pPr>
      <w:r>
        <w:tab/>
      </w:r>
      <w:r>
        <w:tab/>
      </w:r>
      <w:r>
        <w:tab/>
      </w:r>
      <w:r>
        <w:tab/>
      </w:r>
      <w:r>
        <w:tab/>
      </w:r>
      <w:r>
        <w:tab/>
        <w:t>&lt;/AccessType&gt;</w:t>
      </w:r>
    </w:p>
    <w:p w14:paraId="4266C723" w14:textId="77777777" w:rsidR="0053428C" w:rsidRDefault="0053428C" w:rsidP="0053428C">
      <w:pPr>
        <w:pStyle w:val="PL"/>
      </w:pPr>
      <w:r>
        <w:tab/>
      </w:r>
      <w:r>
        <w:tab/>
      </w:r>
      <w:r>
        <w:tab/>
      </w:r>
      <w:r>
        <w:tab/>
      </w:r>
      <w:r>
        <w:tab/>
      </w:r>
      <w:r>
        <w:tab/>
        <w:t>&lt;DFFormat&gt;</w:t>
      </w:r>
    </w:p>
    <w:p w14:paraId="7BF26008" w14:textId="77777777" w:rsidR="0053428C" w:rsidRDefault="0053428C" w:rsidP="0053428C">
      <w:pPr>
        <w:pStyle w:val="PL"/>
      </w:pPr>
      <w:r>
        <w:tab/>
      </w:r>
      <w:r>
        <w:tab/>
      </w:r>
      <w:r>
        <w:tab/>
      </w:r>
      <w:r>
        <w:tab/>
      </w:r>
      <w:r>
        <w:tab/>
      </w:r>
      <w:r>
        <w:tab/>
      </w:r>
      <w:r>
        <w:tab/>
        <w:t>&lt;node/&gt;</w:t>
      </w:r>
    </w:p>
    <w:p w14:paraId="1C5B0D57" w14:textId="77777777" w:rsidR="0053428C" w:rsidRDefault="0053428C" w:rsidP="0053428C">
      <w:pPr>
        <w:pStyle w:val="PL"/>
      </w:pPr>
      <w:r>
        <w:tab/>
      </w:r>
      <w:r>
        <w:tab/>
      </w:r>
      <w:r>
        <w:tab/>
      </w:r>
      <w:r>
        <w:tab/>
      </w:r>
      <w:r>
        <w:tab/>
      </w:r>
      <w:r>
        <w:tab/>
        <w:t>&lt;/DFFormat&gt;</w:t>
      </w:r>
    </w:p>
    <w:p w14:paraId="6C1B94F3" w14:textId="77777777" w:rsidR="0053428C" w:rsidRDefault="0053428C" w:rsidP="0053428C">
      <w:pPr>
        <w:pStyle w:val="PL"/>
      </w:pPr>
      <w:r>
        <w:tab/>
      </w:r>
      <w:r>
        <w:tab/>
      </w:r>
      <w:r>
        <w:tab/>
      </w:r>
      <w:r>
        <w:tab/>
      </w:r>
      <w:r>
        <w:tab/>
      </w:r>
      <w:r>
        <w:tab/>
        <w:t>&lt;Occurrence&gt;</w:t>
      </w:r>
    </w:p>
    <w:p w14:paraId="792E2004" w14:textId="77777777" w:rsidR="0053428C" w:rsidRDefault="0053428C" w:rsidP="0053428C">
      <w:pPr>
        <w:pStyle w:val="PL"/>
      </w:pPr>
      <w:r>
        <w:tab/>
      </w:r>
      <w:r>
        <w:tab/>
      </w:r>
      <w:r>
        <w:tab/>
      </w:r>
      <w:r>
        <w:tab/>
      </w:r>
      <w:r>
        <w:tab/>
      </w:r>
      <w:r>
        <w:tab/>
      </w:r>
      <w:r>
        <w:tab/>
        <w:t>&lt;One/&gt;</w:t>
      </w:r>
    </w:p>
    <w:p w14:paraId="798F2F76" w14:textId="77777777" w:rsidR="0053428C" w:rsidRDefault="0053428C" w:rsidP="0053428C">
      <w:pPr>
        <w:pStyle w:val="PL"/>
      </w:pPr>
      <w:r>
        <w:tab/>
      </w:r>
      <w:r>
        <w:tab/>
      </w:r>
      <w:r>
        <w:tab/>
      </w:r>
      <w:r>
        <w:tab/>
      </w:r>
      <w:r>
        <w:tab/>
      </w:r>
      <w:r>
        <w:tab/>
        <w:t>&lt;/Occurrence&gt;</w:t>
      </w:r>
    </w:p>
    <w:p w14:paraId="051CC55F" w14:textId="77777777" w:rsidR="0053428C" w:rsidRDefault="0053428C" w:rsidP="0053428C">
      <w:pPr>
        <w:pStyle w:val="PL"/>
      </w:pPr>
      <w:r>
        <w:tab/>
      </w:r>
      <w:r>
        <w:tab/>
      </w:r>
      <w:r>
        <w:tab/>
      </w:r>
      <w:r>
        <w:tab/>
      </w:r>
      <w:r>
        <w:tab/>
      </w:r>
      <w:r>
        <w:tab/>
        <w:t>&lt;Scope&gt;</w:t>
      </w:r>
    </w:p>
    <w:p w14:paraId="3BCC7899" w14:textId="77777777" w:rsidR="0053428C" w:rsidRDefault="0053428C" w:rsidP="0053428C">
      <w:pPr>
        <w:pStyle w:val="PL"/>
      </w:pPr>
      <w:r>
        <w:tab/>
      </w:r>
      <w:r>
        <w:tab/>
      </w:r>
      <w:r>
        <w:tab/>
      </w:r>
      <w:r>
        <w:tab/>
      </w:r>
      <w:r>
        <w:tab/>
      </w:r>
      <w:r>
        <w:tab/>
      </w:r>
      <w:r>
        <w:tab/>
        <w:t>&lt;Dynamic/&gt;</w:t>
      </w:r>
    </w:p>
    <w:p w14:paraId="2E3B4A11" w14:textId="77777777" w:rsidR="0053428C" w:rsidRDefault="0053428C" w:rsidP="0053428C">
      <w:pPr>
        <w:pStyle w:val="PL"/>
      </w:pPr>
      <w:r>
        <w:tab/>
      </w:r>
      <w:r>
        <w:tab/>
      </w:r>
      <w:r>
        <w:tab/>
      </w:r>
      <w:r>
        <w:tab/>
      </w:r>
      <w:r>
        <w:tab/>
      </w:r>
      <w:r>
        <w:tab/>
        <w:t>&lt;/Scope&gt;</w:t>
      </w:r>
    </w:p>
    <w:p w14:paraId="339548C4" w14:textId="77777777" w:rsidR="0053428C" w:rsidRDefault="0053428C" w:rsidP="0053428C">
      <w:pPr>
        <w:pStyle w:val="PL"/>
      </w:pPr>
      <w:r>
        <w:tab/>
      </w:r>
      <w:r>
        <w:tab/>
      </w:r>
      <w:r>
        <w:tab/>
      </w:r>
      <w:r>
        <w:tab/>
      </w:r>
      <w:r>
        <w:tab/>
      </w:r>
      <w:r>
        <w:tab/>
        <w:t>&lt;DFTitle&gt;List of services which are exempted of 3GPP PS data off for a UE with the selected PLMN subscription in non-subscribed SNPN.&lt;/DFTitle&gt;</w:t>
      </w:r>
    </w:p>
    <w:p w14:paraId="011551D6" w14:textId="77777777" w:rsidR="0053428C" w:rsidRDefault="0053428C" w:rsidP="0053428C">
      <w:pPr>
        <w:pStyle w:val="PL"/>
      </w:pPr>
      <w:r>
        <w:tab/>
      </w:r>
      <w:r>
        <w:tab/>
      </w:r>
      <w:r>
        <w:tab/>
      </w:r>
      <w:r>
        <w:tab/>
      </w:r>
      <w:r>
        <w:tab/>
      </w:r>
      <w:r>
        <w:tab/>
        <w:t>&lt;DFType&gt;</w:t>
      </w:r>
    </w:p>
    <w:p w14:paraId="29F12EEC" w14:textId="77777777" w:rsidR="0053428C" w:rsidRDefault="0053428C" w:rsidP="0053428C">
      <w:pPr>
        <w:pStyle w:val="PL"/>
      </w:pPr>
      <w:r>
        <w:tab/>
      </w:r>
      <w:r>
        <w:tab/>
      </w:r>
      <w:r>
        <w:tab/>
      </w:r>
      <w:r>
        <w:tab/>
      </w:r>
      <w:r>
        <w:tab/>
      </w:r>
      <w:r>
        <w:tab/>
      </w:r>
      <w:r>
        <w:tab/>
        <w:t>&lt;DDFName/&gt;</w:t>
      </w:r>
    </w:p>
    <w:p w14:paraId="24A1E5B6" w14:textId="77777777" w:rsidR="0053428C" w:rsidRDefault="0053428C" w:rsidP="0053428C">
      <w:pPr>
        <w:pStyle w:val="PL"/>
      </w:pPr>
      <w:r>
        <w:tab/>
      </w:r>
      <w:r>
        <w:tab/>
      </w:r>
      <w:r>
        <w:tab/>
      </w:r>
      <w:r>
        <w:tab/>
      </w:r>
      <w:r>
        <w:tab/>
      </w:r>
      <w:r>
        <w:tab/>
        <w:t>&lt;/DFType&gt;</w:t>
      </w:r>
    </w:p>
    <w:p w14:paraId="71F62B27" w14:textId="77777777" w:rsidR="0053428C" w:rsidRDefault="0053428C" w:rsidP="0053428C">
      <w:pPr>
        <w:pStyle w:val="PL"/>
      </w:pPr>
      <w:r>
        <w:tab/>
      </w:r>
      <w:r>
        <w:tab/>
      </w:r>
      <w:r>
        <w:tab/>
      </w:r>
      <w:r>
        <w:tab/>
      </w:r>
      <w:r>
        <w:tab/>
        <w:t>&lt;/DFProperties&gt;</w:t>
      </w:r>
    </w:p>
    <w:p w14:paraId="0BE269ED" w14:textId="77777777" w:rsidR="0053428C" w:rsidRDefault="0053428C" w:rsidP="0053428C">
      <w:pPr>
        <w:pStyle w:val="PL"/>
      </w:pPr>
    </w:p>
    <w:p w14:paraId="08065070" w14:textId="77777777" w:rsidR="0053428C" w:rsidRDefault="0053428C" w:rsidP="0053428C">
      <w:pPr>
        <w:pStyle w:val="PL"/>
      </w:pPr>
      <w:r>
        <w:tab/>
      </w:r>
      <w:r>
        <w:tab/>
      </w:r>
      <w:r>
        <w:tab/>
      </w:r>
      <w:r>
        <w:tab/>
      </w:r>
      <w:r>
        <w:tab/>
        <w:t>&lt;Node&gt;</w:t>
      </w:r>
    </w:p>
    <w:p w14:paraId="75489A06" w14:textId="77777777" w:rsidR="0053428C" w:rsidRDefault="0053428C" w:rsidP="0053428C">
      <w:pPr>
        <w:pStyle w:val="PL"/>
      </w:pPr>
      <w:r>
        <w:tab/>
      </w:r>
      <w:r>
        <w:tab/>
      </w:r>
      <w:r>
        <w:tab/>
      </w:r>
      <w:r>
        <w:tab/>
      </w:r>
      <w:r>
        <w:tab/>
      </w:r>
      <w:r>
        <w:tab/>
        <w:t>&lt;NodeName&gt;Device_management_over_PS&lt;/NodeName&gt;</w:t>
      </w:r>
    </w:p>
    <w:p w14:paraId="7D49C100" w14:textId="77777777" w:rsidR="0053428C" w:rsidRDefault="0053428C" w:rsidP="0053428C">
      <w:pPr>
        <w:pStyle w:val="PL"/>
      </w:pPr>
      <w:r>
        <w:tab/>
      </w:r>
      <w:r>
        <w:tab/>
      </w:r>
      <w:r>
        <w:tab/>
      </w:r>
      <w:r>
        <w:tab/>
      </w:r>
      <w:r>
        <w:tab/>
      </w:r>
      <w:r>
        <w:tab/>
        <w:t>&lt;DFProperties&gt;</w:t>
      </w:r>
    </w:p>
    <w:p w14:paraId="117E21B4" w14:textId="77777777" w:rsidR="0053428C" w:rsidRDefault="0053428C" w:rsidP="0053428C">
      <w:pPr>
        <w:pStyle w:val="PL"/>
      </w:pPr>
      <w:r>
        <w:tab/>
      </w:r>
      <w:r>
        <w:tab/>
      </w:r>
      <w:r>
        <w:tab/>
      </w:r>
      <w:r>
        <w:tab/>
      </w:r>
      <w:r>
        <w:tab/>
      </w:r>
      <w:r>
        <w:tab/>
      </w:r>
      <w:r>
        <w:tab/>
        <w:t>&lt;AccessType&gt;</w:t>
      </w:r>
    </w:p>
    <w:p w14:paraId="2EDF9DE1" w14:textId="77777777" w:rsidR="0053428C" w:rsidRDefault="0053428C" w:rsidP="0053428C">
      <w:pPr>
        <w:pStyle w:val="PL"/>
      </w:pPr>
      <w:r>
        <w:tab/>
      </w:r>
      <w:r>
        <w:tab/>
      </w:r>
      <w:r>
        <w:tab/>
      </w:r>
      <w:r>
        <w:tab/>
      </w:r>
      <w:r>
        <w:tab/>
      </w:r>
      <w:r>
        <w:tab/>
      </w:r>
      <w:r>
        <w:tab/>
      </w:r>
      <w:r>
        <w:tab/>
        <w:t>&lt;Get/&gt;</w:t>
      </w:r>
    </w:p>
    <w:p w14:paraId="53B89003" w14:textId="77777777" w:rsidR="0053428C" w:rsidRDefault="0053428C" w:rsidP="0053428C">
      <w:pPr>
        <w:pStyle w:val="PL"/>
      </w:pPr>
      <w:r>
        <w:tab/>
      </w:r>
      <w:r>
        <w:tab/>
      </w:r>
      <w:r>
        <w:tab/>
      </w:r>
      <w:r>
        <w:tab/>
      </w:r>
      <w:r>
        <w:tab/>
      </w:r>
      <w:r>
        <w:tab/>
      </w:r>
      <w:r>
        <w:tab/>
      </w:r>
      <w:r>
        <w:tab/>
        <w:t>&lt;Replace/&gt;</w:t>
      </w:r>
    </w:p>
    <w:p w14:paraId="6A79A3AC" w14:textId="77777777" w:rsidR="0053428C" w:rsidRDefault="0053428C" w:rsidP="0053428C">
      <w:pPr>
        <w:pStyle w:val="PL"/>
      </w:pPr>
      <w:r>
        <w:tab/>
      </w:r>
      <w:r>
        <w:tab/>
      </w:r>
      <w:r>
        <w:tab/>
      </w:r>
      <w:r>
        <w:tab/>
      </w:r>
      <w:r>
        <w:tab/>
      </w:r>
      <w:r>
        <w:tab/>
      </w:r>
      <w:r>
        <w:tab/>
        <w:t>&lt;/AccessType&gt;</w:t>
      </w:r>
    </w:p>
    <w:p w14:paraId="5788DC7E" w14:textId="77777777" w:rsidR="0053428C" w:rsidRDefault="0053428C" w:rsidP="0053428C">
      <w:pPr>
        <w:pStyle w:val="PL"/>
      </w:pPr>
      <w:r>
        <w:tab/>
      </w:r>
      <w:r>
        <w:tab/>
      </w:r>
      <w:r>
        <w:tab/>
      </w:r>
      <w:r>
        <w:tab/>
      </w:r>
      <w:r>
        <w:tab/>
      </w:r>
      <w:r>
        <w:tab/>
      </w:r>
      <w:r>
        <w:tab/>
        <w:t>&lt;DFFormat&gt;</w:t>
      </w:r>
    </w:p>
    <w:p w14:paraId="387FB3E7" w14:textId="77777777" w:rsidR="0053428C" w:rsidRDefault="0053428C" w:rsidP="0053428C">
      <w:pPr>
        <w:pStyle w:val="PL"/>
      </w:pPr>
      <w:r>
        <w:tab/>
      </w:r>
      <w:r>
        <w:tab/>
      </w:r>
      <w:r>
        <w:tab/>
      </w:r>
      <w:r>
        <w:tab/>
      </w:r>
      <w:r>
        <w:tab/>
      </w:r>
      <w:r>
        <w:tab/>
      </w:r>
      <w:r>
        <w:tab/>
      </w:r>
      <w:r>
        <w:tab/>
        <w:t>&lt;bool/&gt;</w:t>
      </w:r>
    </w:p>
    <w:p w14:paraId="16256E80" w14:textId="77777777" w:rsidR="0053428C" w:rsidRDefault="0053428C" w:rsidP="0053428C">
      <w:pPr>
        <w:pStyle w:val="PL"/>
      </w:pPr>
      <w:r>
        <w:tab/>
      </w:r>
      <w:r>
        <w:tab/>
      </w:r>
      <w:r>
        <w:tab/>
      </w:r>
      <w:r>
        <w:tab/>
      </w:r>
      <w:r>
        <w:tab/>
      </w:r>
      <w:r>
        <w:tab/>
      </w:r>
      <w:r>
        <w:tab/>
        <w:t>&lt;/DFFormat&gt;</w:t>
      </w:r>
    </w:p>
    <w:p w14:paraId="350CE637" w14:textId="77777777" w:rsidR="0053428C" w:rsidRDefault="0053428C" w:rsidP="0053428C">
      <w:pPr>
        <w:pStyle w:val="PL"/>
      </w:pPr>
      <w:r>
        <w:tab/>
      </w:r>
      <w:r>
        <w:tab/>
      </w:r>
      <w:r>
        <w:tab/>
      </w:r>
      <w:r>
        <w:tab/>
      </w:r>
      <w:r>
        <w:tab/>
      </w:r>
      <w:r>
        <w:tab/>
      </w:r>
      <w:r>
        <w:tab/>
        <w:t>&lt;Occurrence&gt;</w:t>
      </w:r>
    </w:p>
    <w:p w14:paraId="4AE88AEB" w14:textId="77777777" w:rsidR="0053428C" w:rsidRDefault="0053428C" w:rsidP="0053428C">
      <w:pPr>
        <w:pStyle w:val="PL"/>
      </w:pPr>
      <w:r>
        <w:tab/>
      </w:r>
      <w:r>
        <w:tab/>
      </w:r>
      <w:r>
        <w:tab/>
      </w:r>
      <w:r>
        <w:tab/>
      </w:r>
      <w:r>
        <w:tab/>
      </w:r>
      <w:r>
        <w:tab/>
      </w:r>
      <w:r>
        <w:tab/>
      </w:r>
      <w:r>
        <w:tab/>
        <w:t>&lt;One/&gt;</w:t>
      </w:r>
    </w:p>
    <w:p w14:paraId="56264963" w14:textId="77777777" w:rsidR="0053428C" w:rsidRDefault="0053428C" w:rsidP="0053428C">
      <w:pPr>
        <w:pStyle w:val="PL"/>
      </w:pPr>
      <w:r>
        <w:tab/>
      </w:r>
      <w:r>
        <w:tab/>
      </w:r>
      <w:r>
        <w:tab/>
      </w:r>
      <w:r>
        <w:tab/>
      </w:r>
      <w:r>
        <w:tab/>
      </w:r>
      <w:r>
        <w:tab/>
      </w:r>
      <w:r>
        <w:tab/>
        <w:t>&lt;/Occurrence&gt;</w:t>
      </w:r>
    </w:p>
    <w:p w14:paraId="15DA4A03" w14:textId="77777777" w:rsidR="0053428C" w:rsidRDefault="0053428C" w:rsidP="0053428C">
      <w:pPr>
        <w:pStyle w:val="PL"/>
      </w:pPr>
      <w:r>
        <w:tab/>
      </w:r>
      <w:r>
        <w:tab/>
      </w:r>
      <w:r>
        <w:tab/>
      </w:r>
      <w:r>
        <w:tab/>
      </w:r>
      <w:r>
        <w:tab/>
      </w:r>
      <w:r>
        <w:tab/>
      </w:r>
      <w:r>
        <w:tab/>
        <w:t>&lt;Scope&gt;</w:t>
      </w:r>
    </w:p>
    <w:p w14:paraId="72560FE8" w14:textId="77777777" w:rsidR="0053428C" w:rsidRDefault="0053428C" w:rsidP="0053428C">
      <w:pPr>
        <w:pStyle w:val="PL"/>
      </w:pPr>
      <w:r>
        <w:tab/>
      </w:r>
      <w:r>
        <w:tab/>
      </w:r>
      <w:r>
        <w:tab/>
      </w:r>
      <w:r>
        <w:tab/>
      </w:r>
      <w:r>
        <w:tab/>
      </w:r>
      <w:r>
        <w:tab/>
      </w:r>
      <w:r>
        <w:tab/>
      </w:r>
      <w:r>
        <w:tab/>
        <w:t>&lt;Dynamic/&gt;</w:t>
      </w:r>
    </w:p>
    <w:p w14:paraId="6AAD27AC" w14:textId="77777777" w:rsidR="0053428C" w:rsidRDefault="0053428C" w:rsidP="0053428C">
      <w:pPr>
        <w:pStyle w:val="PL"/>
      </w:pPr>
      <w:r>
        <w:tab/>
      </w:r>
      <w:r>
        <w:tab/>
      </w:r>
      <w:r>
        <w:tab/>
      </w:r>
      <w:r>
        <w:tab/>
      </w:r>
      <w:r>
        <w:tab/>
      </w:r>
      <w:r>
        <w:tab/>
      </w:r>
      <w:r>
        <w:tab/>
        <w:t>&lt;/Scope&gt;</w:t>
      </w:r>
    </w:p>
    <w:p w14:paraId="0FD7DD02" w14:textId="77777777" w:rsidR="0053428C" w:rsidRDefault="0053428C" w:rsidP="0053428C">
      <w:pPr>
        <w:pStyle w:val="PL"/>
      </w:pPr>
      <w:r>
        <w:tab/>
      </w:r>
      <w:r>
        <w:tab/>
      </w:r>
      <w:r>
        <w:tab/>
      </w:r>
      <w:r>
        <w:tab/>
      </w:r>
      <w:r>
        <w:tab/>
      </w:r>
      <w:r>
        <w:tab/>
      </w:r>
      <w:r>
        <w:tab/>
        <w:t>&lt;DFTitle&gt;Device management over PS which is a 3GPP PS data off exempt service for a UE the selected PLMN subscription in non-subscribed SNPN.&lt;/DFTitle&gt;</w:t>
      </w:r>
    </w:p>
    <w:p w14:paraId="6746624D" w14:textId="77777777" w:rsidR="0053428C" w:rsidRDefault="0053428C" w:rsidP="0053428C">
      <w:pPr>
        <w:pStyle w:val="PL"/>
      </w:pPr>
      <w:r>
        <w:tab/>
      </w:r>
      <w:r>
        <w:tab/>
      </w:r>
      <w:r>
        <w:tab/>
      </w:r>
      <w:r>
        <w:tab/>
      </w:r>
      <w:r>
        <w:tab/>
      </w:r>
      <w:r>
        <w:tab/>
      </w:r>
      <w:r>
        <w:tab/>
        <w:t>&lt;DFType&gt;</w:t>
      </w:r>
    </w:p>
    <w:p w14:paraId="1236163E" w14:textId="77777777" w:rsidR="0053428C" w:rsidRDefault="0053428C" w:rsidP="0053428C">
      <w:pPr>
        <w:pStyle w:val="PL"/>
      </w:pPr>
      <w:r>
        <w:tab/>
      </w:r>
      <w:r>
        <w:tab/>
      </w:r>
      <w:r>
        <w:tab/>
      </w:r>
      <w:r>
        <w:tab/>
      </w:r>
      <w:r>
        <w:tab/>
      </w:r>
      <w:r>
        <w:tab/>
      </w:r>
      <w:r>
        <w:tab/>
      </w:r>
      <w:r>
        <w:tab/>
        <w:t>&lt;MIME&gt;text/plain&lt;/MIME&gt;</w:t>
      </w:r>
    </w:p>
    <w:p w14:paraId="3FFFFC13" w14:textId="77777777" w:rsidR="0053428C" w:rsidRDefault="0053428C" w:rsidP="0053428C">
      <w:pPr>
        <w:pStyle w:val="PL"/>
      </w:pPr>
      <w:r>
        <w:tab/>
      </w:r>
      <w:r>
        <w:tab/>
      </w:r>
      <w:r>
        <w:tab/>
      </w:r>
      <w:r>
        <w:tab/>
      </w:r>
      <w:r>
        <w:tab/>
      </w:r>
      <w:r>
        <w:tab/>
      </w:r>
      <w:r>
        <w:tab/>
        <w:t>&lt;/DFType&gt;</w:t>
      </w:r>
    </w:p>
    <w:p w14:paraId="5A763D8B" w14:textId="77777777" w:rsidR="0053428C" w:rsidRDefault="0053428C" w:rsidP="0053428C">
      <w:pPr>
        <w:pStyle w:val="PL"/>
      </w:pPr>
      <w:r>
        <w:tab/>
      </w:r>
      <w:r>
        <w:tab/>
      </w:r>
      <w:r>
        <w:tab/>
      </w:r>
      <w:r>
        <w:tab/>
      </w:r>
      <w:r>
        <w:tab/>
      </w:r>
      <w:r>
        <w:tab/>
        <w:t>&lt;/DFProperties&gt;</w:t>
      </w:r>
    </w:p>
    <w:p w14:paraId="0523D2C5" w14:textId="77777777" w:rsidR="0053428C" w:rsidRDefault="0053428C" w:rsidP="0053428C">
      <w:pPr>
        <w:pStyle w:val="PL"/>
      </w:pPr>
      <w:r>
        <w:tab/>
      </w:r>
      <w:r>
        <w:tab/>
      </w:r>
      <w:r>
        <w:tab/>
      </w:r>
      <w:r>
        <w:tab/>
      </w:r>
      <w:r>
        <w:tab/>
        <w:t>&lt;/Node&gt;</w:t>
      </w:r>
    </w:p>
    <w:p w14:paraId="4A5977CD" w14:textId="77777777" w:rsidR="0053428C" w:rsidRDefault="0053428C" w:rsidP="0053428C">
      <w:pPr>
        <w:pStyle w:val="PL"/>
      </w:pPr>
    </w:p>
    <w:p w14:paraId="6555E211" w14:textId="77777777" w:rsidR="0053428C" w:rsidRDefault="0053428C" w:rsidP="0053428C">
      <w:pPr>
        <w:pStyle w:val="PL"/>
      </w:pPr>
      <w:r>
        <w:tab/>
      </w:r>
      <w:r>
        <w:tab/>
      </w:r>
      <w:r>
        <w:tab/>
      </w:r>
      <w:r>
        <w:tab/>
      </w:r>
      <w:r>
        <w:tab/>
        <w:t>&lt;Node&gt;</w:t>
      </w:r>
    </w:p>
    <w:p w14:paraId="2ACE83EA" w14:textId="77777777" w:rsidR="0053428C" w:rsidRDefault="0053428C" w:rsidP="0053428C">
      <w:pPr>
        <w:pStyle w:val="PL"/>
      </w:pPr>
      <w:r>
        <w:tab/>
      </w:r>
      <w:r>
        <w:tab/>
      </w:r>
      <w:r>
        <w:tab/>
      </w:r>
      <w:r>
        <w:tab/>
      </w:r>
      <w:r>
        <w:tab/>
      </w:r>
      <w:r>
        <w:tab/>
        <w:t>&lt;NodeName&gt;Bearer_independent_protocol&lt;/NodeName&gt;</w:t>
      </w:r>
    </w:p>
    <w:p w14:paraId="4FA76466" w14:textId="77777777" w:rsidR="0053428C" w:rsidRDefault="0053428C" w:rsidP="0053428C">
      <w:pPr>
        <w:pStyle w:val="PL"/>
      </w:pPr>
      <w:r>
        <w:tab/>
      </w:r>
      <w:r>
        <w:tab/>
      </w:r>
      <w:r>
        <w:tab/>
      </w:r>
      <w:r>
        <w:tab/>
      </w:r>
      <w:r>
        <w:tab/>
      </w:r>
      <w:r>
        <w:tab/>
        <w:t>&lt;DFProperties&gt;</w:t>
      </w:r>
    </w:p>
    <w:p w14:paraId="63C38654" w14:textId="77777777" w:rsidR="0053428C" w:rsidRDefault="0053428C" w:rsidP="0053428C">
      <w:pPr>
        <w:pStyle w:val="PL"/>
      </w:pPr>
      <w:r>
        <w:tab/>
      </w:r>
      <w:r>
        <w:tab/>
      </w:r>
      <w:r>
        <w:tab/>
      </w:r>
      <w:r>
        <w:tab/>
      </w:r>
      <w:r>
        <w:tab/>
      </w:r>
      <w:r>
        <w:tab/>
      </w:r>
      <w:r>
        <w:tab/>
        <w:t>&lt;AccessType&gt;</w:t>
      </w:r>
    </w:p>
    <w:p w14:paraId="5F052638" w14:textId="77777777" w:rsidR="0053428C" w:rsidRDefault="0053428C" w:rsidP="0053428C">
      <w:pPr>
        <w:pStyle w:val="PL"/>
      </w:pPr>
      <w:r>
        <w:tab/>
      </w:r>
      <w:r>
        <w:tab/>
      </w:r>
      <w:r>
        <w:tab/>
      </w:r>
      <w:r>
        <w:tab/>
      </w:r>
      <w:r>
        <w:tab/>
      </w:r>
      <w:r>
        <w:tab/>
      </w:r>
      <w:r>
        <w:tab/>
      </w:r>
      <w:r>
        <w:tab/>
        <w:t>&lt;Get/&gt;</w:t>
      </w:r>
    </w:p>
    <w:p w14:paraId="63982D26" w14:textId="77777777" w:rsidR="0053428C" w:rsidRDefault="0053428C" w:rsidP="0053428C">
      <w:pPr>
        <w:pStyle w:val="PL"/>
      </w:pPr>
      <w:r>
        <w:tab/>
      </w:r>
      <w:r>
        <w:tab/>
      </w:r>
      <w:r>
        <w:tab/>
      </w:r>
      <w:r>
        <w:tab/>
      </w:r>
      <w:r>
        <w:tab/>
      </w:r>
      <w:r>
        <w:tab/>
      </w:r>
      <w:r>
        <w:tab/>
      </w:r>
      <w:r>
        <w:tab/>
        <w:t>&lt;Replace/&gt;</w:t>
      </w:r>
    </w:p>
    <w:p w14:paraId="6008FFD7" w14:textId="77777777" w:rsidR="0053428C" w:rsidRDefault="0053428C" w:rsidP="0053428C">
      <w:pPr>
        <w:pStyle w:val="PL"/>
      </w:pPr>
      <w:r>
        <w:tab/>
      </w:r>
      <w:r>
        <w:tab/>
      </w:r>
      <w:r>
        <w:tab/>
      </w:r>
      <w:r>
        <w:tab/>
      </w:r>
      <w:r>
        <w:tab/>
      </w:r>
      <w:r>
        <w:tab/>
      </w:r>
      <w:r>
        <w:tab/>
        <w:t>&lt;/AccessType&gt;</w:t>
      </w:r>
    </w:p>
    <w:p w14:paraId="544BD0AB" w14:textId="77777777" w:rsidR="0053428C" w:rsidRDefault="0053428C" w:rsidP="0053428C">
      <w:pPr>
        <w:pStyle w:val="PL"/>
      </w:pPr>
      <w:r>
        <w:tab/>
      </w:r>
      <w:r>
        <w:tab/>
      </w:r>
      <w:r>
        <w:tab/>
      </w:r>
      <w:r>
        <w:tab/>
      </w:r>
      <w:r>
        <w:tab/>
      </w:r>
      <w:r>
        <w:tab/>
      </w:r>
      <w:r>
        <w:tab/>
        <w:t>&lt;DFFormat&gt;</w:t>
      </w:r>
    </w:p>
    <w:p w14:paraId="7B9109BB" w14:textId="77777777" w:rsidR="0053428C" w:rsidRDefault="0053428C" w:rsidP="0053428C">
      <w:pPr>
        <w:pStyle w:val="PL"/>
      </w:pPr>
      <w:r>
        <w:tab/>
      </w:r>
      <w:r>
        <w:tab/>
      </w:r>
      <w:r>
        <w:tab/>
      </w:r>
      <w:r>
        <w:tab/>
      </w:r>
      <w:r>
        <w:tab/>
      </w:r>
      <w:r>
        <w:tab/>
      </w:r>
      <w:r>
        <w:tab/>
      </w:r>
      <w:r>
        <w:tab/>
        <w:t>&lt;bool/&gt;</w:t>
      </w:r>
    </w:p>
    <w:p w14:paraId="062F546E" w14:textId="77777777" w:rsidR="0053428C" w:rsidRDefault="0053428C" w:rsidP="0053428C">
      <w:pPr>
        <w:pStyle w:val="PL"/>
      </w:pPr>
      <w:r>
        <w:tab/>
      </w:r>
      <w:r>
        <w:tab/>
      </w:r>
      <w:r>
        <w:tab/>
      </w:r>
      <w:r>
        <w:tab/>
      </w:r>
      <w:r>
        <w:tab/>
      </w:r>
      <w:r>
        <w:tab/>
      </w:r>
      <w:r>
        <w:tab/>
        <w:t>&lt;/DFFormat&gt;</w:t>
      </w:r>
    </w:p>
    <w:p w14:paraId="60C6BF6C" w14:textId="77777777" w:rsidR="0053428C" w:rsidRDefault="0053428C" w:rsidP="0053428C">
      <w:pPr>
        <w:pStyle w:val="PL"/>
      </w:pPr>
      <w:r>
        <w:tab/>
      </w:r>
      <w:r>
        <w:tab/>
      </w:r>
      <w:r>
        <w:tab/>
      </w:r>
      <w:r>
        <w:tab/>
      </w:r>
      <w:r>
        <w:tab/>
      </w:r>
      <w:r>
        <w:tab/>
      </w:r>
      <w:r>
        <w:tab/>
        <w:t>&lt;Occurrence&gt;</w:t>
      </w:r>
    </w:p>
    <w:p w14:paraId="43AA8CAB" w14:textId="77777777" w:rsidR="0053428C" w:rsidRDefault="0053428C" w:rsidP="0053428C">
      <w:pPr>
        <w:pStyle w:val="PL"/>
      </w:pPr>
      <w:r>
        <w:tab/>
      </w:r>
      <w:r>
        <w:tab/>
      </w:r>
      <w:r>
        <w:tab/>
      </w:r>
      <w:r>
        <w:tab/>
      </w:r>
      <w:r>
        <w:tab/>
      </w:r>
      <w:r>
        <w:tab/>
      </w:r>
      <w:r>
        <w:tab/>
      </w:r>
      <w:r>
        <w:tab/>
        <w:t>&lt;ZeroOrOne/&gt;</w:t>
      </w:r>
    </w:p>
    <w:p w14:paraId="00E34E52" w14:textId="77777777" w:rsidR="0053428C" w:rsidRDefault="0053428C" w:rsidP="0053428C">
      <w:pPr>
        <w:pStyle w:val="PL"/>
      </w:pPr>
      <w:r>
        <w:lastRenderedPageBreak/>
        <w:tab/>
      </w:r>
      <w:r>
        <w:tab/>
      </w:r>
      <w:r>
        <w:tab/>
      </w:r>
      <w:r>
        <w:tab/>
      </w:r>
      <w:r>
        <w:tab/>
      </w:r>
      <w:r>
        <w:tab/>
      </w:r>
      <w:r>
        <w:tab/>
        <w:t>&lt;/Occurrence&gt;</w:t>
      </w:r>
    </w:p>
    <w:p w14:paraId="2B405D3B" w14:textId="77777777" w:rsidR="0053428C" w:rsidRDefault="0053428C" w:rsidP="0053428C">
      <w:pPr>
        <w:pStyle w:val="PL"/>
      </w:pPr>
      <w:r>
        <w:tab/>
      </w:r>
      <w:r>
        <w:tab/>
      </w:r>
      <w:r>
        <w:tab/>
      </w:r>
      <w:r>
        <w:tab/>
      </w:r>
      <w:r>
        <w:tab/>
      </w:r>
      <w:r>
        <w:tab/>
      </w:r>
      <w:r>
        <w:tab/>
        <w:t>&lt;Scope&gt;</w:t>
      </w:r>
    </w:p>
    <w:p w14:paraId="5F45782D" w14:textId="77777777" w:rsidR="0053428C" w:rsidRDefault="0053428C" w:rsidP="0053428C">
      <w:pPr>
        <w:pStyle w:val="PL"/>
      </w:pPr>
      <w:r>
        <w:tab/>
      </w:r>
      <w:r>
        <w:tab/>
      </w:r>
      <w:r>
        <w:tab/>
      </w:r>
      <w:r>
        <w:tab/>
      </w:r>
      <w:r>
        <w:tab/>
      </w:r>
      <w:r>
        <w:tab/>
      </w:r>
      <w:r>
        <w:tab/>
      </w:r>
      <w:r>
        <w:tab/>
        <w:t>&lt;Dynamic/&gt;</w:t>
      </w:r>
    </w:p>
    <w:p w14:paraId="0720303A" w14:textId="77777777" w:rsidR="0053428C" w:rsidRDefault="0053428C" w:rsidP="0053428C">
      <w:pPr>
        <w:pStyle w:val="PL"/>
      </w:pPr>
      <w:r>
        <w:tab/>
      </w:r>
      <w:r>
        <w:tab/>
      </w:r>
      <w:r>
        <w:tab/>
      </w:r>
      <w:r>
        <w:tab/>
      </w:r>
      <w:r>
        <w:tab/>
      </w:r>
      <w:r>
        <w:tab/>
      </w:r>
      <w:r>
        <w:tab/>
        <w:t>&lt;/Scope&gt;</w:t>
      </w:r>
    </w:p>
    <w:p w14:paraId="78E6E301" w14:textId="77777777" w:rsidR="0053428C" w:rsidRDefault="0053428C" w:rsidP="0053428C">
      <w:pPr>
        <w:pStyle w:val="PL"/>
      </w:pPr>
      <w:r>
        <w:tab/>
      </w:r>
      <w:r>
        <w:tab/>
      </w:r>
      <w:r>
        <w:tab/>
      </w:r>
      <w:r>
        <w:tab/>
      </w:r>
      <w:r>
        <w:tab/>
      </w:r>
      <w:r>
        <w:tab/>
      </w:r>
      <w:r>
        <w:tab/>
        <w:t>&lt;DFTitle&gt;Bearer_independent_protocol which is a 3GPP PS data off exempt service for a UE the selected PLMN subscription in non-subscribed SNPN.&lt;/DFTitle&gt;</w:t>
      </w:r>
    </w:p>
    <w:p w14:paraId="4C9F9792" w14:textId="77777777" w:rsidR="0053428C" w:rsidRDefault="0053428C" w:rsidP="0053428C">
      <w:pPr>
        <w:pStyle w:val="PL"/>
      </w:pPr>
      <w:r>
        <w:tab/>
      </w:r>
      <w:r>
        <w:tab/>
      </w:r>
      <w:r>
        <w:tab/>
      </w:r>
      <w:r>
        <w:tab/>
      </w:r>
      <w:r>
        <w:tab/>
      </w:r>
      <w:r>
        <w:tab/>
      </w:r>
      <w:r>
        <w:tab/>
        <w:t>&lt;DFType&gt;</w:t>
      </w:r>
    </w:p>
    <w:p w14:paraId="21869FC5" w14:textId="77777777" w:rsidR="0053428C" w:rsidRDefault="0053428C" w:rsidP="0053428C">
      <w:pPr>
        <w:pStyle w:val="PL"/>
      </w:pPr>
      <w:r>
        <w:tab/>
      </w:r>
      <w:r>
        <w:tab/>
      </w:r>
      <w:r>
        <w:tab/>
      </w:r>
      <w:r>
        <w:tab/>
      </w:r>
      <w:r>
        <w:tab/>
      </w:r>
      <w:r>
        <w:tab/>
      </w:r>
      <w:r>
        <w:tab/>
      </w:r>
      <w:r>
        <w:tab/>
        <w:t>&lt;MIME&gt;text/plain&lt;/MIME&gt;</w:t>
      </w:r>
    </w:p>
    <w:p w14:paraId="44AC1957" w14:textId="77777777" w:rsidR="0053428C" w:rsidRDefault="0053428C" w:rsidP="0053428C">
      <w:pPr>
        <w:pStyle w:val="PL"/>
      </w:pPr>
      <w:r>
        <w:tab/>
      </w:r>
      <w:r>
        <w:tab/>
      </w:r>
      <w:r>
        <w:tab/>
      </w:r>
      <w:r>
        <w:tab/>
      </w:r>
      <w:r>
        <w:tab/>
      </w:r>
      <w:r>
        <w:tab/>
      </w:r>
      <w:r>
        <w:tab/>
        <w:t>&lt;/DFType&gt;</w:t>
      </w:r>
    </w:p>
    <w:p w14:paraId="1954F11B" w14:textId="77777777" w:rsidR="0053428C" w:rsidRDefault="0053428C" w:rsidP="0053428C">
      <w:pPr>
        <w:pStyle w:val="PL"/>
      </w:pPr>
      <w:r>
        <w:tab/>
      </w:r>
      <w:r>
        <w:tab/>
      </w:r>
      <w:r>
        <w:tab/>
      </w:r>
      <w:r>
        <w:tab/>
      </w:r>
      <w:r>
        <w:tab/>
      </w:r>
      <w:r>
        <w:tab/>
        <w:t>&lt;/DFProperties&gt;</w:t>
      </w:r>
    </w:p>
    <w:p w14:paraId="6AB24BC2" w14:textId="77777777" w:rsidR="0053428C" w:rsidRDefault="0053428C" w:rsidP="0053428C">
      <w:pPr>
        <w:pStyle w:val="PL"/>
      </w:pPr>
      <w:r>
        <w:tab/>
      </w:r>
      <w:r>
        <w:tab/>
      </w:r>
      <w:r>
        <w:tab/>
      </w:r>
      <w:r>
        <w:tab/>
      </w:r>
      <w:r>
        <w:tab/>
        <w:t>&lt;/Node&gt;</w:t>
      </w:r>
    </w:p>
    <w:p w14:paraId="55113F18" w14:textId="77777777" w:rsidR="0053428C" w:rsidRDefault="0053428C" w:rsidP="0053428C">
      <w:pPr>
        <w:pStyle w:val="PL"/>
      </w:pPr>
    </w:p>
    <w:p w14:paraId="11AE71F5" w14:textId="77777777" w:rsidR="0053428C" w:rsidRDefault="0053428C" w:rsidP="0053428C">
      <w:pPr>
        <w:pStyle w:val="PL"/>
      </w:pPr>
      <w:r>
        <w:tab/>
      </w:r>
      <w:r>
        <w:tab/>
      </w:r>
      <w:r>
        <w:tab/>
      </w:r>
      <w:r>
        <w:tab/>
        <w:t>&lt;/Node&gt;</w:t>
      </w:r>
    </w:p>
    <w:p w14:paraId="6C568F9B" w14:textId="77777777" w:rsidR="0053428C" w:rsidRDefault="0053428C" w:rsidP="0053428C">
      <w:pPr>
        <w:pStyle w:val="PL"/>
      </w:pPr>
    </w:p>
    <w:p w14:paraId="4FD011B6" w14:textId="77777777" w:rsidR="0053428C" w:rsidRDefault="0053428C" w:rsidP="0053428C">
      <w:pPr>
        <w:pStyle w:val="PL"/>
      </w:pPr>
      <w:r>
        <w:tab/>
      </w:r>
      <w:r>
        <w:tab/>
      </w:r>
      <w:r>
        <w:tab/>
        <w:t>&lt;/Node&gt;</w:t>
      </w:r>
    </w:p>
    <w:p w14:paraId="7C445C3D" w14:textId="77777777" w:rsidR="0053428C" w:rsidRDefault="0053428C" w:rsidP="0053428C">
      <w:pPr>
        <w:pStyle w:val="PL"/>
      </w:pPr>
      <w:r>
        <w:tab/>
      </w:r>
      <w:r>
        <w:tab/>
        <w:t>&lt;Node&gt;</w:t>
      </w:r>
    </w:p>
    <w:p w14:paraId="65938A4B" w14:textId="77777777" w:rsidR="0053428C" w:rsidRDefault="0053428C" w:rsidP="0053428C">
      <w:pPr>
        <w:pStyle w:val="PL"/>
      </w:pPr>
      <w:r>
        <w:tab/>
      </w:r>
      <w:r>
        <w:tab/>
      </w:r>
      <w:r>
        <w:tab/>
        <w:t>&lt;NodeName&gt;EARFCNList&lt;/NodeName&gt;</w:t>
      </w:r>
    </w:p>
    <w:p w14:paraId="682D3C15" w14:textId="77777777" w:rsidR="0053428C" w:rsidRDefault="0053428C" w:rsidP="0053428C">
      <w:pPr>
        <w:pStyle w:val="PL"/>
      </w:pPr>
      <w:r>
        <w:tab/>
      </w:r>
      <w:r>
        <w:tab/>
      </w:r>
      <w:r>
        <w:tab/>
        <w:t>&lt;DFProperties&gt;</w:t>
      </w:r>
    </w:p>
    <w:p w14:paraId="2A66CD7E" w14:textId="77777777" w:rsidR="0053428C" w:rsidRDefault="0053428C" w:rsidP="0053428C">
      <w:pPr>
        <w:pStyle w:val="PL"/>
      </w:pPr>
      <w:r>
        <w:tab/>
      </w:r>
      <w:r>
        <w:tab/>
      </w:r>
      <w:r>
        <w:tab/>
      </w:r>
      <w:r>
        <w:tab/>
        <w:t>&lt;AccessType&gt;</w:t>
      </w:r>
    </w:p>
    <w:p w14:paraId="44E628C6" w14:textId="77777777" w:rsidR="0053428C" w:rsidRDefault="0053428C" w:rsidP="0053428C">
      <w:pPr>
        <w:pStyle w:val="PL"/>
      </w:pPr>
      <w:r>
        <w:tab/>
      </w:r>
      <w:r>
        <w:tab/>
      </w:r>
      <w:r>
        <w:tab/>
      </w:r>
      <w:r>
        <w:tab/>
      </w:r>
      <w:r>
        <w:tab/>
        <w:t>&lt;Get/&gt;</w:t>
      </w:r>
    </w:p>
    <w:p w14:paraId="4CB71124" w14:textId="77777777" w:rsidR="0053428C" w:rsidRPr="00A61950" w:rsidRDefault="0053428C" w:rsidP="0053428C">
      <w:pPr>
        <w:pStyle w:val="PL"/>
        <w:rPr>
          <w:lang w:val="fr-FR"/>
        </w:rPr>
      </w:pPr>
      <w:r>
        <w:tab/>
      </w:r>
      <w:r>
        <w:tab/>
      </w:r>
      <w:r>
        <w:tab/>
      </w:r>
      <w:r>
        <w:tab/>
      </w:r>
      <w:r>
        <w:tab/>
      </w:r>
      <w:r w:rsidRPr="00A61950">
        <w:rPr>
          <w:lang w:val="fr-FR"/>
        </w:rPr>
        <w:t>&lt;Replace/&gt;</w:t>
      </w:r>
    </w:p>
    <w:p w14:paraId="26196A6C" w14:textId="77777777" w:rsidR="0053428C" w:rsidRPr="00463207" w:rsidRDefault="0053428C" w:rsidP="0053428C">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38146AA1"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024B8194"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25B6AB23" w14:textId="77777777" w:rsidR="0053428C" w:rsidRPr="00463207" w:rsidRDefault="0053428C" w:rsidP="0053428C">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6BD0232C" w14:textId="77777777" w:rsidR="0053428C" w:rsidRPr="00A61950" w:rsidRDefault="0053428C" w:rsidP="0053428C">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2AE24E70" w14:textId="77777777" w:rsidR="0053428C" w:rsidRDefault="0053428C" w:rsidP="0053428C">
      <w:pPr>
        <w:pStyle w:val="PL"/>
      </w:pPr>
      <w:r w:rsidRPr="00A61950">
        <w:tab/>
      </w:r>
      <w:r w:rsidRPr="00A61950">
        <w:tab/>
      </w:r>
      <w:r w:rsidRPr="00A61950">
        <w:tab/>
      </w:r>
      <w:r w:rsidRPr="00A61950">
        <w:tab/>
      </w:r>
      <w:r w:rsidRPr="00A61950">
        <w:tab/>
      </w:r>
      <w:r>
        <w:t>&lt;ZeroOrOne/&gt;</w:t>
      </w:r>
    </w:p>
    <w:p w14:paraId="46E7F77A" w14:textId="77777777" w:rsidR="0053428C" w:rsidRDefault="0053428C" w:rsidP="0053428C">
      <w:pPr>
        <w:pStyle w:val="PL"/>
      </w:pPr>
      <w:r>
        <w:tab/>
      </w:r>
      <w:r>
        <w:tab/>
      </w:r>
      <w:r>
        <w:tab/>
      </w:r>
      <w:r>
        <w:tab/>
        <w:t>&lt;/Occurrence&gt;</w:t>
      </w:r>
    </w:p>
    <w:p w14:paraId="4C0DE686" w14:textId="77777777" w:rsidR="0053428C" w:rsidRDefault="0053428C" w:rsidP="0053428C">
      <w:pPr>
        <w:pStyle w:val="PL"/>
      </w:pPr>
      <w:r>
        <w:tab/>
      </w:r>
      <w:r>
        <w:tab/>
      </w:r>
      <w:r>
        <w:tab/>
      </w:r>
      <w:r>
        <w:tab/>
        <w:t>&lt;Scope&gt;</w:t>
      </w:r>
    </w:p>
    <w:p w14:paraId="4C518F66" w14:textId="77777777" w:rsidR="0053428C" w:rsidRDefault="0053428C" w:rsidP="0053428C">
      <w:pPr>
        <w:pStyle w:val="PL"/>
      </w:pPr>
      <w:r>
        <w:tab/>
      </w:r>
      <w:r>
        <w:tab/>
      </w:r>
      <w:r>
        <w:tab/>
      </w:r>
      <w:r>
        <w:tab/>
      </w:r>
      <w:r>
        <w:tab/>
        <w:t>&lt;Dynamic/&gt;</w:t>
      </w:r>
    </w:p>
    <w:p w14:paraId="6FF72B65" w14:textId="77777777" w:rsidR="0053428C" w:rsidRDefault="0053428C" w:rsidP="0053428C">
      <w:pPr>
        <w:pStyle w:val="PL"/>
      </w:pPr>
      <w:r>
        <w:tab/>
      </w:r>
      <w:r>
        <w:tab/>
      </w:r>
      <w:r>
        <w:tab/>
      </w:r>
      <w:r>
        <w:tab/>
        <w:t>&lt;/Scope&gt;</w:t>
      </w:r>
    </w:p>
    <w:p w14:paraId="7848BEBE" w14:textId="77777777" w:rsidR="0053428C" w:rsidRDefault="0053428C" w:rsidP="0053428C">
      <w:pPr>
        <w:pStyle w:val="PL"/>
      </w:pPr>
      <w:r>
        <w:tab/>
      </w:r>
      <w:r>
        <w:tab/>
      </w:r>
      <w:r>
        <w:tab/>
      </w:r>
      <w:r>
        <w:tab/>
        <w:t>&lt;DFTitle&gt;List of EARFCN for initial cell search of MTC carrier or NB-IoT carrier.&lt;/DFTitle&gt;</w:t>
      </w:r>
    </w:p>
    <w:p w14:paraId="19CA855F" w14:textId="77777777" w:rsidR="0053428C" w:rsidRDefault="0053428C" w:rsidP="0053428C">
      <w:pPr>
        <w:pStyle w:val="PL"/>
      </w:pPr>
      <w:r>
        <w:tab/>
      </w:r>
      <w:r>
        <w:tab/>
      </w:r>
      <w:r>
        <w:tab/>
      </w:r>
      <w:r>
        <w:tab/>
        <w:t>&lt;DFType&gt;</w:t>
      </w:r>
    </w:p>
    <w:p w14:paraId="096B5B37" w14:textId="77777777" w:rsidR="0053428C" w:rsidRDefault="0053428C" w:rsidP="0053428C">
      <w:pPr>
        <w:pStyle w:val="PL"/>
      </w:pPr>
      <w:r>
        <w:tab/>
      </w:r>
      <w:r>
        <w:tab/>
      </w:r>
      <w:r>
        <w:tab/>
      </w:r>
      <w:r>
        <w:tab/>
      </w:r>
      <w:r>
        <w:tab/>
        <w:t>&lt;DDFName/&gt;</w:t>
      </w:r>
    </w:p>
    <w:p w14:paraId="76970E51" w14:textId="77777777" w:rsidR="0053428C" w:rsidRDefault="0053428C" w:rsidP="0053428C">
      <w:pPr>
        <w:pStyle w:val="PL"/>
      </w:pPr>
      <w:r>
        <w:tab/>
      </w:r>
      <w:r>
        <w:tab/>
      </w:r>
      <w:r>
        <w:tab/>
      </w:r>
      <w:r>
        <w:tab/>
        <w:t>&lt;/DFType&gt;</w:t>
      </w:r>
    </w:p>
    <w:p w14:paraId="1C0D2241" w14:textId="77777777" w:rsidR="0053428C" w:rsidRDefault="0053428C" w:rsidP="0053428C">
      <w:pPr>
        <w:pStyle w:val="PL"/>
      </w:pPr>
      <w:r>
        <w:tab/>
      </w:r>
      <w:r>
        <w:tab/>
      </w:r>
      <w:r>
        <w:tab/>
        <w:t>&lt;/DFProperties&gt;</w:t>
      </w:r>
    </w:p>
    <w:p w14:paraId="3EE7CF96" w14:textId="77777777" w:rsidR="0053428C" w:rsidRDefault="0053428C" w:rsidP="0053428C">
      <w:pPr>
        <w:pStyle w:val="PL"/>
      </w:pPr>
    </w:p>
    <w:p w14:paraId="5E137B44" w14:textId="77777777" w:rsidR="0053428C" w:rsidRDefault="0053428C" w:rsidP="0053428C">
      <w:pPr>
        <w:pStyle w:val="PL"/>
      </w:pPr>
      <w:r>
        <w:tab/>
      </w:r>
      <w:r>
        <w:tab/>
      </w:r>
      <w:r>
        <w:tab/>
        <w:t>&lt;Node&gt;</w:t>
      </w:r>
    </w:p>
    <w:p w14:paraId="2C6CCE60" w14:textId="77777777" w:rsidR="0053428C" w:rsidRDefault="0053428C" w:rsidP="0053428C">
      <w:pPr>
        <w:pStyle w:val="PL"/>
      </w:pPr>
      <w:r>
        <w:tab/>
      </w:r>
      <w:r>
        <w:tab/>
      </w:r>
      <w:r>
        <w:tab/>
      </w:r>
      <w:r>
        <w:tab/>
        <w:t>&lt;NodeName&gt;&lt;/NodeName&gt;</w:t>
      </w:r>
    </w:p>
    <w:p w14:paraId="6535F737" w14:textId="77777777" w:rsidR="0053428C" w:rsidRDefault="0053428C" w:rsidP="0053428C">
      <w:pPr>
        <w:pStyle w:val="PL"/>
      </w:pPr>
      <w:r>
        <w:tab/>
      </w:r>
      <w:r>
        <w:tab/>
      </w:r>
      <w:r>
        <w:tab/>
      </w:r>
      <w:r>
        <w:tab/>
        <w:t>&lt;DFProperties&gt;</w:t>
      </w:r>
    </w:p>
    <w:p w14:paraId="6259D79D" w14:textId="77777777" w:rsidR="0053428C" w:rsidRDefault="0053428C" w:rsidP="0053428C">
      <w:pPr>
        <w:pStyle w:val="PL"/>
      </w:pPr>
      <w:r>
        <w:tab/>
      </w:r>
      <w:r>
        <w:tab/>
      </w:r>
      <w:r>
        <w:tab/>
      </w:r>
      <w:r>
        <w:tab/>
      </w:r>
      <w:r>
        <w:tab/>
        <w:t>&lt;AccessType&gt;</w:t>
      </w:r>
    </w:p>
    <w:p w14:paraId="2BB18BB0" w14:textId="77777777" w:rsidR="0053428C" w:rsidRDefault="0053428C" w:rsidP="0053428C">
      <w:pPr>
        <w:pStyle w:val="PL"/>
      </w:pPr>
      <w:r>
        <w:tab/>
      </w:r>
      <w:r>
        <w:tab/>
      </w:r>
      <w:r>
        <w:tab/>
      </w:r>
      <w:r>
        <w:tab/>
      </w:r>
      <w:r>
        <w:tab/>
      </w:r>
      <w:r>
        <w:tab/>
        <w:t>&lt;Get/&gt;</w:t>
      </w:r>
    </w:p>
    <w:p w14:paraId="554896C2" w14:textId="77777777" w:rsidR="0053428C" w:rsidRDefault="0053428C" w:rsidP="0053428C">
      <w:pPr>
        <w:pStyle w:val="PL"/>
      </w:pPr>
      <w:r>
        <w:tab/>
      </w:r>
      <w:r>
        <w:tab/>
      </w:r>
      <w:r>
        <w:tab/>
      </w:r>
      <w:r>
        <w:tab/>
      </w:r>
      <w:r>
        <w:tab/>
      </w:r>
      <w:r>
        <w:tab/>
        <w:t>&lt;Replace/&gt;</w:t>
      </w:r>
    </w:p>
    <w:p w14:paraId="5CCC76AD" w14:textId="77777777" w:rsidR="0053428C" w:rsidRDefault="0053428C" w:rsidP="0053428C">
      <w:pPr>
        <w:pStyle w:val="PL"/>
      </w:pPr>
      <w:r>
        <w:tab/>
      </w:r>
      <w:r>
        <w:tab/>
      </w:r>
      <w:r>
        <w:tab/>
      </w:r>
      <w:r>
        <w:tab/>
      </w:r>
      <w:r>
        <w:tab/>
        <w:t>&lt;/AccessType&gt;</w:t>
      </w:r>
    </w:p>
    <w:p w14:paraId="2AF1C1C3" w14:textId="77777777" w:rsidR="0053428C" w:rsidRDefault="0053428C" w:rsidP="0053428C">
      <w:pPr>
        <w:pStyle w:val="PL"/>
      </w:pPr>
      <w:r>
        <w:tab/>
      </w:r>
      <w:r>
        <w:tab/>
      </w:r>
      <w:r>
        <w:tab/>
      </w:r>
      <w:r>
        <w:tab/>
      </w:r>
      <w:r>
        <w:tab/>
        <w:t>&lt;DFFormat&gt;</w:t>
      </w:r>
    </w:p>
    <w:p w14:paraId="17A3136F" w14:textId="77777777" w:rsidR="0053428C" w:rsidRDefault="0053428C" w:rsidP="0053428C">
      <w:pPr>
        <w:pStyle w:val="PL"/>
      </w:pPr>
      <w:r>
        <w:tab/>
      </w:r>
      <w:r>
        <w:tab/>
      </w:r>
      <w:r>
        <w:tab/>
      </w:r>
      <w:r>
        <w:tab/>
      </w:r>
      <w:r>
        <w:tab/>
      </w:r>
      <w:r>
        <w:tab/>
        <w:t>&lt;node/&gt;</w:t>
      </w:r>
    </w:p>
    <w:p w14:paraId="662D48A3" w14:textId="77777777" w:rsidR="0053428C" w:rsidRDefault="0053428C" w:rsidP="0053428C">
      <w:pPr>
        <w:pStyle w:val="PL"/>
      </w:pPr>
      <w:r>
        <w:tab/>
      </w:r>
      <w:r>
        <w:tab/>
      </w:r>
      <w:r>
        <w:tab/>
      </w:r>
      <w:r>
        <w:tab/>
      </w:r>
      <w:r>
        <w:tab/>
        <w:t>&lt;/DFFormat&gt;</w:t>
      </w:r>
    </w:p>
    <w:p w14:paraId="724881B5" w14:textId="77777777" w:rsidR="0053428C" w:rsidRDefault="0053428C" w:rsidP="0053428C">
      <w:pPr>
        <w:pStyle w:val="PL"/>
      </w:pPr>
      <w:r>
        <w:tab/>
      </w:r>
      <w:r>
        <w:tab/>
      </w:r>
      <w:r>
        <w:tab/>
      </w:r>
      <w:r>
        <w:tab/>
      </w:r>
      <w:r>
        <w:tab/>
        <w:t>&lt;Occurrence&gt;</w:t>
      </w:r>
    </w:p>
    <w:p w14:paraId="62A4FD8E" w14:textId="77777777" w:rsidR="0053428C" w:rsidRDefault="0053428C" w:rsidP="0053428C">
      <w:pPr>
        <w:pStyle w:val="PL"/>
      </w:pPr>
      <w:r>
        <w:tab/>
      </w:r>
      <w:r>
        <w:tab/>
      </w:r>
      <w:r>
        <w:tab/>
      </w:r>
      <w:r>
        <w:tab/>
      </w:r>
      <w:r>
        <w:tab/>
      </w:r>
      <w:r>
        <w:tab/>
        <w:t>&lt;OneOrMore/&gt;</w:t>
      </w:r>
    </w:p>
    <w:p w14:paraId="6EA013B7" w14:textId="77777777" w:rsidR="0053428C" w:rsidRDefault="0053428C" w:rsidP="0053428C">
      <w:pPr>
        <w:pStyle w:val="PL"/>
      </w:pPr>
      <w:r>
        <w:tab/>
      </w:r>
      <w:r>
        <w:tab/>
      </w:r>
      <w:r>
        <w:tab/>
      </w:r>
      <w:r>
        <w:tab/>
      </w:r>
      <w:r>
        <w:tab/>
        <w:t>&lt;/Occurrence&gt;</w:t>
      </w:r>
    </w:p>
    <w:p w14:paraId="0E21393D" w14:textId="77777777" w:rsidR="0053428C" w:rsidRDefault="0053428C" w:rsidP="0053428C">
      <w:pPr>
        <w:pStyle w:val="PL"/>
      </w:pPr>
      <w:r>
        <w:tab/>
      </w:r>
      <w:r>
        <w:tab/>
      </w:r>
      <w:r>
        <w:tab/>
      </w:r>
      <w:r>
        <w:tab/>
      </w:r>
      <w:r>
        <w:tab/>
        <w:t>&lt;Scope&gt;</w:t>
      </w:r>
    </w:p>
    <w:p w14:paraId="2B9D800D" w14:textId="77777777" w:rsidR="0053428C" w:rsidRDefault="0053428C" w:rsidP="0053428C">
      <w:pPr>
        <w:pStyle w:val="PL"/>
      </w:pPr>
      <w:r>
        <w:tab/>
      </w:r>
      <w:r>
        <w:tab/>
      </w:r>
      <w:r>
        <w:tab/>
      </w:r>
      <w:r>
        <w:tab/>
      </w:r>
      <w:r>
        <w:tab/>
      </w:r>
      <w:r>
        <w:tab/>
        <w:t>&lt;Dynamic/&gt;</w:t>
      </w:r>
    </w:p>
    <w:p w14:paraId="5446309D" w14:textId="77777777" w:rsidR="0053428C" w:rsidRDefault="0053428C" w:rsidP="0053428C">
      <w:pPr>
        <w:pStyle w:val="PL"/>
      </w:pPr>
      <w:r>
        <w:tab/>
      </w:r>
      <w:r>
        <w:tab/>
      </w:r>
      <w:r>
        <w:tab/>
      </w:r>
      <w:r>
        <w:tab/>
      </w:r>
      <w:r>
        <w:tab/>
        <w:t>&lt;/Scope&gt;</w:t>
      </w:r>
    </w:p>
    <w:p w14:paraId="23C3D23A" w14:textId="77777777" w:rsidR="0053428C" w:rsidRDefault="0053428C" w:rsidP="0053428C">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A64B0B8" w14:textId="77777777" w:rsidR="0053428C" w:rsidRDefault="0053428C" w:rsidP="0053428C">
      <w:pPr>
        <w:pStyle w:val="PL"/>
      </w:pPr>
      <w:r>
        <w:tab/>
      </w:r>
      <w:r>
        <w:tab/>
      </w:r>
      <w:r>
        <w:tab/>
      </w:r>
      <w:r>
        <w:tab/>
      </w:r>
      <w:r>
        <w:tab/>
        <w:t>&lt;DFType&gt;</w:t>
      </w:r>
    </w:p>
    <w:p w14:paraId="73DC5EC7" w14:textId="77777777" w:rsidR="0053428C" w:rsidRDefault="0053428C" w:rsidP="0053428C">
      <w:pPr>
        <w:pStyle w:val="PL"/>
      </w:pPr>
      <w:r>
        <w:tab/>
      </w:r>
      <w:r>
        <w:tab/>
      </w:r>
      <w:r>
        <w:tab/>
      </w:r>
      <w:r>
        <w:tab/>
      </w:r>
      <w:r>
        <w:tab/>
      </w:r>
      <w:r>
        <w:tab/>
        <w:t>&lt;DDFName/&gt;</w:t>
      </w:r>
    </w:p>
    <w:p w14:paraId="682CF39F" w14:textId="77777777" w:rsidR="0053428C" w:rsidRDefault="0053428C" w:rsidP="0053428C">
      <w:pPr>
        <w:pStyle w:val="PL"/>
      </w:pPr>
      <w:r>
        <w:tab/>
      </w:r>
      <w:r>
        <w:tab/>
      </w:r>
      <w:r>
        <w:tab/>
      </w:r>
      <w:r>
        <w:tab/>
      </w:r>
      <w:r>
        <w:tab/>
        <w:t>&lt;/DFType&gt;</w:t>
      </w:r>
    </w:p>
    <w:p w14:paraId="1F8B1A5E" w14:textId="77777777" w:rsidR="0053428C" w:rsidRDefault="0053428C" w:rsidP="0053428C">
      <w:pPr>
        <w:pStyle w:val="PL"/>
      </w:pPr>
      <w:r>
        <w:tab/>
      </w:r>
      <w:r>
        <w:tab/>
      </w:r>
      <w:r>
        <w:tab/>
      </w:r>
      <w:r>
        <w:tab/>
        <w:t>&lt;/DFProperties&gt;</w:t>
      </w:r>
    </w:p>
    <w:p w14:paraId="367F4870" w14:textId="77777777" w:rsidR="0053428C" w:rsidRDefault="0053428C" w:rsidP="0053428C">
      <w:pPr>
        <w:pStyle w:val="PL"/>
      </w:pPr>
    </w:p>
    <w:p w14:paraId="4C0AC4AF"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542838CD"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2617F86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0A1386D"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3FE5922"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FAE354A"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93EFED9"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0C38FB0"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96C505F"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B5402AF"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0F7D9EE"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F7037BC"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F16EA95"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D323451"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5A0DC743"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DA24C40"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6541735" w14:textId="77777777" w:rsidR="0053428C" w:rsidRPr="001542EE" w:rsidRDefault="0053428C" w:rsidP="0053428C">
      <w:pPr>
        <w:pStyle w:val="PL"/>
      </w:pPr>
      <w:r>
        <w:rPr>
          <w:rFonts w:hint="eastAsia"/>
          <w:lang w:eastAsia="ko-KR"/>
        </w:rPr>
        <w:lastRenderedPageBreak/>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30B0B9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C7A62B" w14:textId="77777777" w:rsidR="0053428C" w:rsidRPr="001542EE" w:rsidRDefault="0053428C" w:rsidP="0053428C">
      <w:pPr>
        <w:pStyle w:val="PL"/>
      </w:pPr>
      <w:r>
        <w:tab/>
      </w:r>
      <w:r>
        <w:rPr>
          <w:rFonts w:hint="eastAsia"/>
          <w:lang w:eastAsia="ko-KR"/>
        </w:rPr>
        <w:tab/>
      </w:r>
      <w:r w:rsidRPr="001542EE">
        <w:tab/>
      </w:r>
      <w:r w:rsidRPr="001542EE">
        <w:tab/>
        <w:t>&lt;/Node&gt;</w:t>
      </w:r>
    </w:p>
    <w:p w14:paraId="2B3EC06D" w14:textId="77777777" w:rsidR="0053428C" w:rsidRDefault="0053428C" w:rsidP="0053428C">
      <w:pPr>
        <w:pStyle w:val="PL"/>
      </w:pPr>
    </w:p>
    <w:p w14:paraId="2168D24B" w14:textId="77777777" w:rsidR="0053428C" w:rsidRPr="001542EE" w:rsidRDefault="0053428C" w:rsidP="0053428C">
      <w:pPr>
        <w:pStyle w:val="PL"/>
      </w:pPr>
      <w:r w:rsidRPr="001542EE">
        <w:tab/>
      </w:r>
      <w:r w:rsidRPr="001542EE">
        <w:tab/>
      </w:r>
      <w:r w:rsidRPr="001542EE">
        <w:tab/>
      </w:r>
      <w:r>
        <w:tab/>
      </w:r>
      <w:r w:rsidRPr="001542EE">
        <w:t>&lt;Node&gt;</w:t>
      </w:r>
    </w:p>
    <w:p w14:paraId="4D583FA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4D8F5458"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EA389EA"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32EE9699"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06143517"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50456E19"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129D9E82"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43D6AA82"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D58096E"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556E9062"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0DA5EE2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31ACF208"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52CDDD6B"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3EB43AC5"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233F7CC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&lt;MIME&gt;text/plain&lt;/MIME&gt;</w:t>
      </w:r>
    </w:p>
    <w:p w14:paraId="55A360C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77C53EE8" w14:textId="77777777" w:rsidR="0053428C" w:rsidRPr="001542EE" w:rsidRDefault="0053428C" w:rsidP="0053428C">
      <w:pPr>
        <w:pStyle w:val="PL"/>
      </w:pPr>
      <w:r>
        <w:tab/>
      </w:r>
      <w:r w:rsidRPr="001542EE">
        <w:tab/>
      </w:r>
      <w:r w:rsidRPr="001542EE">
        <w:tab/>
      </w:r>
      <w:r w:rsidRPr="001542EE">
        <w:tab/>
      </w:r>
      <w:r w:rsidRPr="001542EE">
        <w:tab/>
        <w:t>&lt;/DFProperties&gt;</w:t>
      </w:r>
    </w:p>
    <w:p w14:paraId="650B5173" w14:textId="77777777" w:rsidR="0053428C" w:rsidRDefault="0053428C" w:rsidP="0053428C">
      <w:pPr>
        <w:pStyle w:val="PL"/>
        <w:rPr>
          <w:lang w:eastAsia="ko-KR"/>
        </w:rPr>
      </w:pPr>
    </w:p>
    <w:p w14:paraId="7E409CB0" w14:textId="77777777" w:rsidR="0053428C" w:rsidRPr="001542EE" w:rsidRDefault="0053428C" w:rsidP="0053428C">
      <w:pPr>
        <w:pStyle w:val="PL"/>
      </w:pPr>
      <w:r>
        <w:rPr>
          <w:rFonts w:hint="eastAsia"/>
          <w:lang w:eastAsia="ko-KR"/>
        </w:rPr>
        <w:tab/>
      </w:r>
      <w:r w:rsidRPr="001542EE">
        <w:tab/>
      </w:r>
      <w:r w:rsidRPr="001542EE">
        <w:tab/>
      </w:r>
      <w:r w:rsidRPr="001542EE">
        <w:tab/>
      </w:r>
      <w:r>
        <w:tab/>
      </w:r>
      <w:r w:rsidRPr="001542EE">
        <w:t>&lt;Node&gt;</w:t>
      </w:r>
    </w:p>
    <w:p w14:paraId="0FC80C11" w14:textId="77777777" w:rsidR="0053428C" w:rsidRPr="001542EE" w:rsidRDefault="0053428C" w:rsidP="0053428C">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883B308"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t>&lt;DFProperties&gt;</w:t>
      </w:r>
    </w:p>
    <w:p w14:paraId="3F77FEFE" w14:textId="77777777" w:rsidR="0053428C" w:rsidRPr="001542EE" w:rsidRDefault="0053428C" w:rsidP="0053428C">
      <w:pPr>
        <w:pStyle w:val="PL"/>
      </w:pPr>
      <w:r>
        <w:tab/>
      </w:r>
      <w:r w:rsidRPr="001542EE">
        <w:tab/>
      </w:r>
      <w:r w:rsidRPr="001542EE">
        <w:tab/>
      </w:r>
      <w:r>
        <w:rPr>
          <w:rFonts w:hint="eastAsia"/>
          <w:lang w:eastAsia="ko-KR"/>
        </w:rPr>
        <w:tab/>
      </w:r>
      <w:r w:rsidRPr="001542EE">
        <w:tab/>
      </w:r>
      <w:r w:rsidRPr="001542EE">
        <w:tab/>
      </w:r>
      <w:r w:rsidRPr="001542EE">
        <w:tab/>
        <w:t>&lt;AccessType&gt;</w:t>
      </w:r>
    </w:p>
    <w:p w14:paraId="797E1BE1"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6007D1F" w14:textId="77777777" w:rsidR="0053428C" w:rsidRPr="00272025" w:rsidRDefault="0053428C" w:rsidP="0053428C">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0BCD0E2B"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4A53D7E" w14:textId="77777777" w:rsidR="0053428C" w:rsidRPr="00272025" w:rsidRDefault="0053428C" w:rsidP="0053428C">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6234FB9D"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25A5A502" w14:textId="77777777" w:rsidR="0053428C" w:rsidRPr="00272025" w:rsidRDefault="0053428C" w:rsidP="0053428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EB7F193" w14:textId="77777777" w:rsidR="0053428C" w:rsidRPr="001542EE" w:rsidRDefault="0053428C" w:rsidP="0053428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1BB88EA"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2806428" w14:textId="77777777" w:rsidR="0053428C" w:rsidRPr="001542EE" w:rsidRDefault="0053428C" w:rsidP="0053428C">
      <w:pPr>
        <w:pStyle w:val="PL"/>
      </w:pPr>
      <w:r w:rsidRPr="001542EE">
        <w:tab/>
      </w:r>
      <w:r w:rsidRPr="001542EE">
        <w:tab/>
      </w:r>
      <w:r>
        <w:rPr>
          <w:rFonts w:hint="eastAsia"/>
          <w:lang w:eastAsia="ko-KR"/>
        </w:rPr>
        <w:tab/>
      </w:r>
      <w:r>
        <w:tab/>
      </w:r>
      <w:r w:rsidRPr="001542EE">
        <w:tab/>
      </w:r>
      <w:r w:rsidRPr="001542EE">
        <w:tab/>
      </w:r>
      <w:r w:rsidRPr="001542EE">
        <w:tab/>
        <w:t>&lt;/Occurrence&gt;</w:t>
      </w:r>
    </w:p>
    <w:p w14:paraId="328F22A1" w14:textId="77777777" w:rsidR="0053428C" w:rsidRPr="001542EE" w:rsidRDefault="0053428C" w:rsidP="0053428C">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8305AFF"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tab/>
      </w:r>
      <w:r w:rsidRPr="001542EE">
        <w:tab/>
        <w:t>&lt;DFType&gt;</w:t>
      </w:r>
    </w:p>
    <w:p w14:paraId="321FC0AE"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72F971A"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47C46349" w14:textId="77777777" w:rsidR="0053428C" w:rsidRPr="001542EE" w:rsidRDefault="0053428C" w:rsidP="0053428C">
      <w:pPr>
        <w:pStyle w:val="PL"/>
      </w:pPr>
      <w:r>
        <w:tab/>
      </w:r>
      <w:r w:rsidRPr="001542EE">
        <w:tab/>
      </w:r>
      <w:r>
        <w:rPr>
          <w:rFonts w:hint="eastAsia"/>
          <w:lang w:eastAsia="ko-KR"/>
        </w:rPr>
        <w:tab/>
      </w:r>
      <w:r w:rsidRPr="001542EE">
        <w:tab/>
      </w:r>
      <w:r w:rsidRPr="001542EE">
        <w:tab/>
      </w:r>
      <w:r w:rsidRPr="001542EE">
        <w:tab/>
        <w:t>&lt;/DFProperties&gt;</w:t>
      </w:r>
    </w:p>
    <w:p w14:paraId="5421D31E" w14:textId="77777777" w:rsidR="0053428C" w:rsidRDefault="0053428C" w:rsidP="0053428C">
      <w:pPr>
        <w:pStyle w:val="PL"/>
        <w:rPr>
          <w:lang w:eastAsia="ko-KR"/>
        </w:rPr>
      </w:pPr>
    </w:p>
    <w:p w14:paraId="30ACF972" w14:textId="77777777" w:rsidR="0053428C" w:rsidRPr="00BB69C2" w:rsidRDefault="0053428C" w:rsidP="0053428C">
      <w:pPr>
        <w:pStyle w:val="PL"/>
      </w:pPr>
      <w:r w:rsidRPr="00BB69C2">
        <w:tab/>
      </w:r>
      <w:r w:rsidRPr="00BB69C2">
        <w:tab/>
      </w:r>
      <w:r>
        <w:rPr>
          <w:rFonts w:hint="eastAsia"/>
          <w:lang w:eastAsia="ko-KR"/>
        </w:rPr>
        <w:tab/>
      </w:r>
      <w:r w:rsidRPr="00BB69C2">
        <w:tab/>
      </w:r>
      <w:r w:rsidRPr="00BB69C2">
        <w:tab/>
      </w:r>
      <w:r w:rsidRPr="00BB69C2">
        <w:tab/>
        <w:t>&lt;Node&gt;</w:t>
      </w:r>
    </w:p>
    <w:p w14:paraId="76EA5231"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16602275" w14:textId="77777777" w:rsidR="0053428C" w:rsidRPr="00BB69C2" w:rsidRDefault="0053428C" w:rsidP="0053428C">
      <w:pPr>
        <w:pStyle w:val="PL"/>
      </w:pPr>
      <w:r>
        <w:tab/>
      </w:r>
      <w:r w:rsidRPr="00BB69C2">
        <w:tab/>
      </w:r>
      <w:r w:rsidRPr="00BB69C2">
        <w:tab/>
      </w:r>
      <w:r w:rsidRPr="00BB69C2">
        <w:tab/>
      </w:r>
      <w:r>
        <w:rPr>
          <w:rFonts w:hint="eastAsia"/>
          <w:lang w:eastAsia="ko-KR"/>
        </w:rPr>
        <w:tab/>
      </w:r>
      <w:r w:rsidRPr="00BB69C2">
        <w:tab/>
      </w:r>
      <w:r w:rsidRPr="00BB69C2">
        <w:tab/>
        <w:t>&lt;DFProperties&gt;</w:t>
      </w:r>
    </w:p>
    <w:p w14:paraId="01169157" w14:textId="77777777" w:rsidR="0053428C" w:rsidRPr="00BB69C2" w:rsidRDefault="0053428C" w:rsidP="0053428C">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59D257DF"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7581F8BA" w14:textId="77777777" w:rsidR="0053428C" w:rsidRPr="00D8102E" w:rsidRDefault="0053428C" w:rsidP="0053428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62FE066" w14:textId="77777777" w:rsidR="0053428C" w:rsidRPr="00D8102E" w:rsidRDefault="0053428C" w:rsidP="0053428C">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5C06107" w14:textId="77777777" w:rsidR="0053428C" w:rsidRPr="00D8102E" w:rsidRDefault="0053428C" w:rsidP="0053428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0571753" w14:textId="77777777" w:rsidR="0053428C" w:rsidRPr="00D8102E" w:rsidRDefault="0053428C" w:rsidP="0053428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8266D19" w14:textId="77777777" w:rsidR="0053428C" w:rsidRPr="00D8102E" w:rsidRDefault="0053428C" w:rsidP="0053428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534166C" w14:textId="77777777" w:rsidR="0053428C" w:rsidRPr="00BB69C2" w:rsidRDefault="0053428C" w:rsidP="0053428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1A4D1A42"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AF51478"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471F05CD"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0C2E6AE2"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BC718AC"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500A5DA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8B750CB" w14:textId="77777777" w:rsidR="0053428C" w:rsidRDefault="0053428C" w:rsidP="0053428C">
      <w:pPr>
        <w:pStyle w:val="PL"/>
        <w:rPr>
          <w:lang w:eastAsia="ko-KR"/>
        </w:rPr>
      </w:pPr>
    </w:p>
    <w:p w14:paraId="6BA34B05"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7281DF65"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B642B23"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D7CAE3" w14:textId="77777777" w:rsidR="0053428C" w:rsidRPr="00BB69C2" w:rsidRDefault="0053428C" w:rsidP="0053428C">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D8F32F8"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49A31907"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103FF95"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6170A908"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3A1170B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A1D3FD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F28145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FA2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FEA3D77" w14:textId="77777777" w:rsidR="0053428C" w:rsidRPr="00BB69C2" w:rsidRDefault="0053428C" w:rsidP="0053428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4844DE23" w14:textId="77777777" w:rsidR="0053428C" w:rsidRPr="00BB69C2" w:rsidRDefault="0053428C" w:rsidP="0053428C">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50AD1BD"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B1CFE26"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24EE461"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79C1849"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A5C6118" w14:textId="77777777" w:rsidR="0053428C" w:rsidRDefault="0053428C" w:rsidP="0053428C">
      <w:pPr>
        <w:pStyle w:val="PL"/>
        <w:rPr>
          <w:lang w:eastAsia="ko-KR"/>
        </w:rPr>
      </w:pPr>
    </w:p>
    <w:p w14:paraId="3505A58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4ABA3F4" w14:textId="77777777" w:rsidR="0053428C" w:rsidRPr="00BB69C2" w:rsidRDefault="0053428C" w:rsidP="0053428C">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7BD89CE" w14:textId="77777777" w:rsidR="0053428C" w:rsidRPr="00BB69C2" w:rsidRDefault="0053428C" w:rsidP="0053428C">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7D5C6638" w14:textId="77777777" w:rsidR="0053428C" w:rsidRPr="00BB69C2" w:rsidRDefault="0053428C" w:rsidP="0053428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CCA6FFF"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D377B00" w14:textId="77777777" w:rsidR="0053428C" w:rsidRPr="00D8102E"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476A863" w14:textId="77777777" w:rsidR="0053428C" w:rsidRPr="00D8102E" w:rsidRDefault="0053428C" w:rsidP="0053428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7269B55"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F21DCA7"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411AC52A" w14:textId="77777777" w:rsidR="0053428C" w:rsidRPr="00D8102E" w:rsidRDefault="0053428C" w:rsidP="0053428C">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B0AB593" w14:textId="77777777" w:rsidR="0053428C" w:rsidRPr="00BB69C2" w:rsidRDefault="0053428C" w:rsidP="0053428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24E48FA9" w14:textId="77777777" w:rsidR="0053428C" w:rsidRPr="00BB69C2" w:rsidRDefault="0053428C" w:rsidP="0053428C">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6F681644" w14:textId="77777777" w:rsidR="0053428C" w:rsidRPr="00BB69C2" w:rsidRDefault="0053428C" w:rsidP="0053428C">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72B20AC"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1C91249A"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735F1A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3B85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3616A34" w14:textId="77777777" w:rsidR="0053428C" w:rsidRDefault="0053428C" w:rsidP="0053428C">
      <w:pPr>
        <w:pStyle w:val="PL"/>
        <w:rPr>
          <w:lang w:eastAsia="ko-KR"/>
        </w:rPr>
      </w:pPr>
    </w:p>
    <w:p w14:paraId="4B33F0EE" w14:textId="77777777" w:rsidR="0053428C" w:rsidRPr="00BB69C2" w:rsidRDefault="0053428C" w:rsidP="0053428C">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2AEC277" w14:textId="77777777" w:rsidR="0053428C" w:rsidRPr="00BB69C2" w:rsidRDefault="0053428C" w:rsidP="0053428C">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5670734"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C8C23AA" w14:textId="77777777" w:rsidR="0053428C" w:rsidRPr="00BB69C2"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7411F6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85F7D61" w14:textId="77777777" w:rsidR="0053428C" w:rsidRPr="00B10E2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259B17A"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55FA7AD9"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547B565"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6A003" w14:textId="77777777" w:rsidR="0053428C" w:rsidRPr="00B10E22" w:rsidRDefault="0053428C" w:rsidP="0053428C">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8354F09" w14:textId="77777777" w:rsidR="0053428C" w:rsidRPr="00BB69C2" w:rsidRDefault="0053428C" w:rsidP="0053428C">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025CBBB"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505BF5D"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88B4B7E" w14:textId="77777777" w:rsidR="0053428C" w:rsidRPr="00BB69C2" w:rsidRDefault="0053428C" w:rsidP="0053428C">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12DC1298"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1FC20166"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70BC7806"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09557372"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E3A9A3B"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3B9DA8" w14:textId="77777777" w:rsidR="0053428C" w:rsidRDefault="0053428C" w:rsidP="0053428C">
      <w:pPr>
        <w:pStyle w:val="PL"/>
      </w:pPr>
    </w:p>
    <w:p w14:paraId="1F1BEFC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DCB670A"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4F3C9CC2"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356AC2B" w14:textId="77777777" w:rsidR="0053428C" w:rsidRPr="00BB69C2" w:rsidRDefault="0053428C" w:rsidP="0053428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F17EAD4" w14:textId="77777777" w:rsidR="0053428C" w:rsidRPr="00BB69C2" w:rsidRDefault="0053428C" w:rsidP="0053428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3988E80"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2E9F82EB"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386E309D"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64BB63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199A116"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0DC5ABD3"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735D8787" w14:textId="77777777" w:rsidR="0053428C" w:rsidRPr="00BB69C2" w:rsidRDefault="0053428C" w:rsidP="0053428C">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662549FD"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F946A2B" w14:textId="77777777" w:rsidR="0053428C" w:rsidRPr="00BB69C2" w:rsidRDefault="0053428C" w:rsidP="0053428C">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BB9C5B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60E3E6DC"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221C61C9"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35E02A0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73B8DF06"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1650E7E3" w14:textId="77777777" w:rsidR="0053428C" w:rsidRDefault="0053428C" w:rsidP="0053428C">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8DCA8F0" w14:textId="77777777" w:rsidR="0053428C" w:rsidRDefault="0053428C" w:rsidP="0053428C">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449BEE1" w14:textId="77777777" w:rsidR="0053428C" w:rsidRDefault="0053428C" w:rsidP="0053428C">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C2C805A" w14:textId="77777777" w:rsidR="0053428C" w:rsidRDefault="0053428C" w:rsidP="0053428C">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7244C287" w14:textId="77777777" w:rsidR="0053428C" w:rsidRPr="001542EE" w:rsidRDefault="0053428C" w:rsidP="0053428C">
      <w:pPr>
        <w:pStyle w:val="PL"/>
      </w:pPr>
      <w:r w:rsidRPr="001542EE">
        <w:tab/>
      </w:r>
      <w:r>
        <w:tab/>
      </w:r>
      <w:r w:rsidRPr="001542EE">
        <w:tab/>
      </w:r>
      <w:r w:rsidRPr="001542EE">
        <w:tab/>
        <w:t>&lt;/Node&gt;</w:t>
      </w:r>
    </w:p>
    <w:p w14:paraId="52E799F8" w14:textId="77777777" w:rsidR="0053428C" w:rsidRPr="001542EE" w:rsidRDefault="0053428C" w:rsidP="0053428C">
      <w:pPr>
        <w:pStyle w:val="PL"/>
      </w:pPr>
      <w:r w:rsidRPr="001542EE">
        <w:tab/>
      </w:r>
      <w:r>
        <w:tab/>
      </w:r>
      <w:r w:rsidRPr="001542EE">
        <w:tab/>
        <w:t>&lt;/Node&gt;</w:t>
      </w:r>
    </w:p>
    <w:p w14:paraId="1A0AB2B6" w14:textId="77777777" w:rsidR="0053428C" w:rsidRPr="001542EE" w:rsidRDefault="0053428C" w:rsidP="0053428C">
      <w:pPr>
        <w:pStyle w:val="PL"/>
      </w:pPr>
      <w:r w:rsidRPr="001542EE">
        <w:tab/>
      </w:r>
      <w:r w:rsidRPr="001542EE">
        <w:tab/>
        <w:t>&lt;/Node&gt;</w:t>
      </w:r>
    </w:p>
    <w:p w14:paraId="2776AE03" w14:textId="77777777" w:rsidR="0053428C" w:rsidRDefault="0053428C" w:rsidP="0053428C">
      <w:pPr>
        <w:pStyle w:val="PL"/>
      </w:pPr>
    </w:p>
    <w:p w14:paraId="0EFE5DEB" w14:textId="77777777" w:rsidR="0053428C" w:rsidRDefault="0053428C" w:rsidP="0053428C">
      <w:pPr>
        <w:pStyle w:val="PL"/>
      </w:pPr>
      <w:r>
        <w:tab/>
      </w:r>
      <w:r>
        <w:tab/>
        <w:t>&lt;Node&gt;</w:t>
      </w:r>
    </w:p>
    <w:p w14:paraId="4F65B605" w14:textId="77777777" w:rsidR="0053428C" w:rsidRDefault="0053428C" w:rsidP="0053428C">
      <w:pPr>
        <w:pStyle w:val="PL"/>
      </w:pPr>
      <w:r>
        <w:tab/>
      </w:r>
      <w:r>
        <w:tab/>
      </w:r>
      <w:r>
        <w:tab/>
        <w:t>&lt;NodeName&gt;RLOSPreferredPLMNList&lt;/NodeName&gt;</w:t>
      </w:r>
    </w:p>
    <w:p w14:paraId="0C04B9C2" w14:textId="77777777" w:rsidR="0053428C" w:rsidRDefault="0053428C" w:rsidP="0053428C">
      <w:pPr>
        <w:pStyle w:val="PL"/>
      </w:pPr>
      <w:r>
        <w:tab/>
      </w:r>
      <w:r>
        <w:tab/>
      </w:r>
      <w:r>
        <w:tab/>
        <w:t>&lt;DFProperties&gt;</w:t>
      </w:r>
    </w:p>
    <w:p w14:paraId="2C56F615" w14:textId="77777777" w:rsidR="0053428C" w:rsidRDefault="0053428C" w:rsidP="0053428C">
      <w:pPr>
        <w:pStyle w:val="PL"/>
      </w:pPr>
      <w:r>
        <w:tab/>
      </w:r>
      <w:r>
        <w:tab/>
      </w:r>
      <w:r>
        <w:tab/>
      </w:r>
      <w:r>
        <w:tab/>
        <w:t>&lt;AccessType&gt;</w:t>
      </w:r>
    </w:p>
    <w:p w14:paraId="1F2B5CB9" w14:textId="77777777" w:rsidR="0053428C" w:rsidRDefault="0053428C" w:rsidP="0053428C">
      <w:pPr>
        <w:pStyle w:val="PL"/>
      </w:pPr>
      <w:r>
        <w:tab/>
      </w:r>
      <w:r>
        <w:tab/>
      </w:r>
      <w:r>
        <w:tab/>
      </w:r>
      <w:r>
        <w:tab/>
      </w:r>
      <w:r>
        <w:tab/>
        <w:t>&lt;Get/&gt;</w:t>
      </w:r>
    </w:p>
    <w:p w14:paraId="5D90D78F" w14:textId="77777777" w:rsidR="0053428C" w:rsidRDefault="0053428C" w:rsidP="0053428C">
      <w:pPr>
        <w:pStyle w:val="PL"/>
      </w:pPr>
      <w:r>
        <w:tab/>
      </w:r>
      <w:r>
        <w:tab/>
      </w:r>
      <w:r>
        <w:tab/>
      </w:r>
      <w:r>
        <w:tab/>
      </w:r>
      <w:r>
        <w:tab/>
        <w:t>&lt;Replace/&gt;</w:t>
      </w:r>
    </w:p>
    <w:p w14:paraId="18AA6530" w14:textId="77777777" w:rsidR="0053428C" w:rsidRPr="000A1513" w:rsidRDefault="0053428C" w:rsidP="0053428C">
      <w:pPr>
        <w:pStyle w:val="PL"/>
      </w:pPr>
      <w:r>
        <w:tab/>
      </w:r>
      <w:r>
        <w:tab/>
      </w:r>
      <w:r>
        <w:tab/>
      </w:r>
      <w:r>
        <w:tab/>
      </w:r>
      <w:r w:rsidRPr="000A1513">
        <w:t>&lt;/AccessType&gt;</w:t>
      </w:r>
    </w:p>
    <w:p w14:paraId="5BF8ACEA" w14:textId="77777777" w:rsidR="0053428C" w:rsidRPr="000A1513" w:rsidRDefault="0053428C" w:rsidP="0053428C">
      <w:pPr>
        <w:pStyle w:val="PL"/>
      </w:pPr>
      <w:r w:rsidRPr="000A1513">
        <w:tab/>
      </w:r>
      <w:r w:rsidRPr="000A1513">
        <w:tab/>
      </w:r>
      <w:r w:rsidRPr="000A1513">
        <w:tab/>
      </w:r>
      <w:r w:rsidRPr="000A1513">
        <w:tab/>
        <w:t>&lt;DFFormat&gt;</w:t>
      </w:r>
    </w:p>
    <w:p w14:paraId="6E0E7BF9"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3CB70009" w14:textId="77777777" w:rsidR="0053428C" w:rsidRPr="000A1513" w:rsidRDefault="0053428C" w:rsidP="0053428C">
      <w:pPr>
        <w:pStyle w:val="PL"/>
      </w:pPr>
      <w:r w:rsidRPr="000A1513">
        <w:tab/>
      </w:r>
      <w:r w:rsidRPr="000A1513">
        <w:tab/>
      </w:r>
      <w:r w:rsidRPr="000A1513">
        <w:tab/>
      </w:r>
      <w:r w:rsidRPr="000A1513">
        <w:tab/>
        <w:t>&lt;/DFFormat&gt;</w:t>
      </w:r>
    </w:p>
    <w:p w14:paraId="5389276B" w14:textId="77777777" w:rsidR="0053428C" w:rsidRPr="000A1513" w:rsidRDefault="0053428C" w:rsidP="0053428C">
      <w:pPr>
        <w:pStyle w:val="PL"/>
      </w:pPr>
      <w:r w:rsidRPr="000A1513">
        <w:tab/>
      </w:r>
      <w:r w:rsidRPr="000A1513">
        <w:tab/>
      </w:r>
      <w:r w:rsidRPr="000A1513">
        <w:tab/>
      </w:r>
      <w:r w:rsidRPr="000A1513">
        <w:tab/>
        <w:t>&lt;Occurrence&gt;</w:t>
      </w:r>
    </w:p>
    <w:p w14:paraId="4FBA1F05" w14:textId="77777777" w:rsidR="0053428C" w:rsidRDefault="0053428C" w:rsidP="0053428C">
      <w:pPr>
        <w:pStyle w:val="PL"/>
      </w:pPr>
      <w:r w:rsidRPr="000A1513">
        <w:tab/>
      </w:r>
      <w:r w:rsidRPr="000A1513">
        <w:tab/>
      </w:r>
      <w:r w:rsidRPr="000A1513">
        <w:tab/>
      </w:r>
      <w:r w:rsidRPr="000A1513">
        <w:tab/>
      </w:r>
      <w:r w:rsidRPr="000A1513">
        <w:tab/>
      </w:r>
      <w:r>
        <w:t>&lt;ZeroOrOne/&gt;</w:t>
      </w:r>
    </w:p>
    <w:p w14:paraId="3244D2EA" w14:textId="77777777" w:rsidR="0053428C" w:rsidRDefault="0053428C" w:rsidP="0053428C">
      <w:pPr>
        <w:pStyle w:val="PL"/>
      </w:pPr>
      <w:r>
        <w:lastRenderedPageBreak/>
        <w:tab/>
      </w:r>
      <w:r>
        <w:tab/>
      </w:r>
      <w:r>
        <w:tab/>
      </w:r>
      <w:r>
        <w:tab/>
        <w:t>&lt;/Occurrence&gt;</w:t>
      </w:r>
    </w:p>
    <w:p w14:paraId="155C3B85" w14:textId="77777777" w:rsidR="0053428C" w:rsidRDefault="0053428C" w:rsidP="0053428C">
      <w:pPr>
        <w:pStyle w:val="PL"/>
      </w:pPr>
      <w:r>
        <w:tab/>
      </w:r>
      <w:r>
        <w:tab/>
      </w:r>
      <w:r>
        <w:tab/>
      </w:r>
      <w:r>
        <w:tab/>
        <w:t>&lt;Scope&gt;</w:t>
      </w:r>
    </w:p>
    <w:p w14:paraId="0E640EFF" w14:textId="77777777" w:rsidR="0053428C" w:rsidRDefault="0053428C" w:rsidP="0053428C">
      <w:pPr>
        <w:pStyle w:val="PL"/>
      </w:pPr>
      <w:r>
        <w:tab/>
      </w:r>
      <w:r>
        <w:tab/>
      </w:r>
      <w:r>
        <w:tab/>
      </w:r>
      <w:r>
        <w:tab/>
      </w:r>
      <w:r>
        <w:tab/>
        <w:t>&lt;Dynamic/&gt;</w:t>
      </w:r>
    </w:p>
    <w:p w14:paraId="2FA01086" w14:textId="77777777" w:rsidR="0053428C" w:rsidRDefault="0053428C" w:rsidP="0053428C">
      <w:pPr>
        <w:pStyle w:val="PL"/>
      </w:pPr>
      <w:r>
        <w:tab/>
      </w:r>
      <w:r>
        <w:tab/>
      </w:r>
      <w:r>
        <w:tab/>
      </w:r>
      <w:r>
        <w:tab/>
        <w:t>&lt;/Scope&gt;</w:t>
      </w:r>
    </w:p>
    <w:p w14:paraId="2AA6ADE3" w14:textId="77777777" w:rsidR="0053428C" w:rsidRDefault="0053428C" w:rsidP="0053428C">
      <w:pPr>
        <w:pStyle w:val="PL"/>
      </w:pPr>
      <w:r>
        <w:tab/>
      </w:r>
      <w:r>
        <w:tab/>
      </w:r>
      <w:r>
        <w:tab/>
      </w:r>
      <w:r>
        <w:tab/>
        <w:t>&lt;DFTitle&gt;List of RLOS preferred PLMNs.&lt;/DFTitle&gt;</w:t>
      </w:r>
    </w:p>
    <w:p w14:paraId="5769A2B3" w14:textId="77777777" w:rsidR="0053428C" w:rsidRDefault="0053428C" w:rsidP="0053428C">
      <w:pPr>
        <w:pStyle w:val="PL"/>
      </w:pPr>
      <w:r>
        <w:tab/>
      </w:r>
      <w:r>
        <w:tab/>
      </w:r>
      <w:r>
        <w:tab/>
      </w:r>
      <w:r>
        <w:tab/>
        <w:t>&lt;DFType&gt;</w:t>
      </w:r>
    </w:p>
    <w:p w14:paraId="0A938093" w14:textId="77777777" w:rsidR="0053428C" w:rsidRDefault="0053428C" w:rsidP="0053428C">
      <w:pPr>
        <w:pStyle w:val="PL"/>
      </w:pPr>
      <w:r>
        <w:tab/>
      </w:r>
      <w:r>
        <w:tab/>
      </w:r>
      <w:r>
        <w:tab/>
      </w:r>
      <w:r>
        <w:tab/>
      </w:r>
      <w:r>
        <w:tab/>
        <w:t>&lt;DDFName/&gt;</w:t>
      </w:r>
    </w:p>
    <w:p w14:paraId="57B84F2F" w14:textId="77777777" w:rsidR="0053428C" w:rsidRDefault="0053428C" w:rsidP="0053428C">
      <w:pPr>
        <w:pStyle w:val="PL"/>
      </w:pPr>
      <w:r>
        <w:tab/>
      </w:r>
      <w:r>
        <w:tab/>
      </w:r>
      <w:r>
        <w:tab/>
      </w:r>
      <w:r>
        <w:tab/>
        <w:t>&lt;/DFType&gt;</w:t>
      </w:r>
    </w:p>
    <w:p w14:paraId="54C2985D" w14:textId="77777777" w:rsidR="0053428C" w:rsidRDefault="0053428C" w:rsidP="0053428C">
      <w:pPr>
        <w:pStyle w:val="PL"/>
      </w:pPr>
      <w:r>
        <w:tab/>
      </w:r>
      <w:r>
        <w:tab/>
      </w:r>
      <w:r>
        <w:tab/>
        <w:t>&lt;/DFProperties&gt;</w:t>
      </w:r>
    </w:p>
    <w:p w14:paraId="485BFCE7" w14:textId="77777777" w:rsidR="0053428C" w:rsidRDefault="0053428C" w:rsidP="0053428C">
      <w:pPr>
        <w:pStyle w:val="PL"/>
      </w:pPr>
    </w:p>
    <w:p w14:paraId="0C0210F3" w14:textId="77777777" w:rsidR="0053428C" w:rsidRDefault="0053428C" w:rsidP="0053428C">
      <w:pPr>
        <w:pStyle w:val="PL"/>
      </w:pPr>
      <w:r>
        <w:tab/>
      </w:r>
      <w:r>
        <w:tab/>
      </w:r>
      <w:r>
        <w:tab/>
        <w:t>&lt;Node&gt;</w:t>
      </w:r>
    </w:p>
    <w:p w14:paraId="4650E463" w14:textId="77777777" w:rsidR="0053428C" w:rsidRDefault="0053428C" w:rsidP="0053428C">
      <w:pPr>
        <w:pStyle w:val="PL"/>
      </w:pPr>
      <w:r>
        <w:tab/>
      </w:r>
      <w:r>
        <w:tab/>
      </w:r>
      <w:r>
        <w:tab/>
      </w:r>
      <w:r>
        <w:tab/>
        <w:t>&lt;NodeName&gt;&lt;/NodeName&gt;</w:t>
      </w:r>
    </w:p>
    <w:p w14:paraId="285686F4" w14:textId="77777777" w:rsidR="0053428C" w:rsidRDefault="0053428C" w:rsidP="0053428C">
      <w:pPr>
        <w:pStyle w:val="PL"/>
      </w:pPr>
      <w:r>
        <w:tab/>
      </w:r>
      <w:r>
        <w:tab/>
      </w:r>
      <w:r>
        <w:tab/>
      </w:r>
      <w:r>
        <w:tab/>
        <w:t>&lt;DFProperties&gt;</w:t>
      </w:r>
    </w:p>
    <w:p w14:paraId="1A840214" w14:textId="77777777" w:rsidR="0053428C" w:rsidRDefault="0053428C" w:rsidP="0053428C">
      <w:pPr>
        <w:pStyle w:val="PL"/>
      </w:pPr>
      <w:r>
        <w:tab/>
      </w:r>
      <w:r>
        <w:tab/>
      </w:r>
      <w:r>
        <w:tab/>
      </w:r>
      <w:r>
        <w:tab/>
      </w:r>
      <w:r>
        <w:tab/>
        <w:t>&lt;AccessType&gt;</w:t>
      </w:r>
    </w:p>
    <w:p w14:paraId="55507F06" w14:textId="77777777" w:rsidR="0053428C" w:rsidRDefault="0053428C" w:rsidP="0053428C">
      <w:pPr>
        <w:pStyle w:val="PL"/>
      </w:pPr>
      <w:r>
        <w:tab/>
      </w:r>
      <w:r>
        <w:tab/>
      </w:r>
      <w:r>
        <w:tab/>
      </w:r>
      <w:r>
        <w:tab/>
      </w:r>
      <w:r>
        <w:tab/>
      </w:r>
      <w:r>
        <w:tab/>
        <w:t>&lt;Get/&gt;</w:t>
      </w:r>
    </w:p>
    <w:p w14:paraId="0C25E725" w14:textId="77777777" w:rsidR="0053428C" w:rsidRDefault="0053428C" w:rsidP="0053428C">
      <w:pPr>
        <w:pStyle w:val="PL"/>
      </w:pPr>
      <w:r>
        <w:tab/>
      </w:r>
      <w:r>
        <w:tab/>
      </w:r>
      <w:r>
        <w:tab/>
      </w:r>
      <w:r>
        <w:tab/>
      </w:r>
      <w:r>
        <w:tab/>
      </w:r>
      <w:r>
        <w:tab/>
        <w:t>&lt;Replace/&gt;</w:t>
      </w:r>
    </w:p>
    <w:p w14:paraId="25212161" w14:textId="77777777" w:rsidR="0053428C" w:rsidRDefault="0053428C" w:rsidP="0053428C">
      <w:pPr>
        <w:pStyle w:val="PL"/>
      </w:pPr>
      <w:r>
        <w:tab/>
      </w:r>
      <w:r>
        <w:tab/>
      </w:r>
      <w:r>
        <w:tab/>
      </w:r>
      <w:r>
        <w:tab/>
      </w:r>
      <w:r>
        <w:tab/>
        <w:t>&lt;/AccessType&gt;</w:t>
      </w:r>
    </w:p>
    <w:p w14:paraId="030A3CCA" w14:textId="77777777" w:rsidR="0053428C" w:rsidRDefault="0053428C" w:rsidP="0053428C">
      <w:pPr>
        <w:pStyle w:val="PL"/>
      </w:pPr>
      <w:r>
        <w:tab/>
      </w:r>
      <w:r>
        <w:tab/>
      </w:r>
      <w:r>
        <w:tab/>
      </w:r>
      <w:r>
        <w:tab/>
      </w:r>
      <w:r>
        <w:tab/>
        <w:t>&lt;DFFormat&gt;</w:t>
      </w:r>
    </w:p>
    <w:p w14:paraId="3ACACDDA" w14:textId="77777777" w:rsidR="0053428C" w:rsidRDefault="0053428C" w:rsidP="0053428C">
      <w:pPr>
        <w:pStyle w:val="PL"/>
      </w:pPr>
      <w:r>
        <w:tab/>
      </w:r>
      <w:r>
        <w:tab/>
      </w:r>
      <w:r>
        <w:tab/>
      </w:r>
      <w:r>
        <w:tab/>
      </w:r>
      <w:r>
        <w:tab/>
      </w:r>
      <w:r>
        <w:tab/>
        <w:t>&lt;node/&gt;</w:t>
      </w:r>
    </w:p>
    <w:p w14:paraId="1147EE15" w14:textId="77777777" w:rsidR="0053428C" w:rsidRDefault="0053428C" w:rsidP="0053428C">
      <w:pPr>
        <w:pStyle w:val="PL"/>
      </w:pPr>
      <w:r>
        <w:tab/>
      </w:r>
      <w:r>
        <w:tab/>
      </w:r>
      <w:r>
        <w:tab/>
      </w:r>
      <w:r>
        <w:tab/>
      </w:r>
      <w:r>
        <w:tab/>
        <w:t>&lt;/DFFormat&gt;</w:t>
      </w:r>
    </w:p>
    <w:p w14:paraId="0F85437E" w14:textId="77777777" w:rsidR="0053428C" w:rsidRDefault="0053428C" w:rsidP="0053428C">
      <w:pPr>
        <w:pStyle w:val="PL"/>
      </w:pPr>
      <w:r>
        <w:tab/>
      </w:r>
      <w:r>
        <w:tab/>
      </w:r>
      <w:r>
        <w:tab/>
      </w:r>
      <w:r>
        <w:tab/>
      </w:r>
      <w:r>
        <w:tab/>
        <w:t>&lt;Occurrence&gt;</w:t>
      </w:r>
    </w:p>
    <w:p w14:paraId="067B0488" w14:textId="77777777" w:rsidR="0053428C" w:rsidRDefault="0053428C" w:rsidP="0053428C">
      <w:pPr>
        <w:pStyle w:val="PL"/>
      </w:pPr>
      <w:r>
        <w:tab/>
      </w:r>
      <w:r>
        <w:tab/>
      </w:r>
      <w:r>
        <w:tab/>
      </w:r>
      <w:r>
        <w:tab/>
      </w:r>
      <w:r>
        <w:tab/>
      </w:r>
      <w:r>
        <w:tab/>
        <w:t>&lt;OneOrMore/&gt;</w:t>
      </w:r>
    </w:p>
    <w:p w14:paraId="38697B05" w14:textId="77777777" w:rsidR="0053428C" w:rsidRDefault="0053428C" w:rsidP="0053428C">
      <w:pPr>
        <w:pStyle w:val="PL"/>
      </w:pPr>
      <w:r>
        <w:tab/>
      </w:r>
      <w:r>
        <w:tab/>
      </w:r>
      <w:r>
        <w:tab/>
      </w:r>
      <w:r>
        <w:tab/>
      </w:r>
      <w:r>
        <w:tab/>
        <w:t>&lt;/Occurrence&gt;</w:t>
      </w:r>
    </w:p>
    <w:p w14:paraId="41A14FB3" w14:textId="77777777" w:rsidR="0053428C" w:rsidRDefault="0053428C" w:rsidP="0053428C">
      <w:pPr>
        <w:pStyle w:val="PL"/>
      </w:pPr>
      <w:r>
        <w:tab/>
      </w:r>
      <w:r>
        <w:tab/>
      </w:r>
      <w:r>
        <w:tab/>
      </w:r>
      <w:r>
        <w:tab/>
      </w:r>
      <w:r>
        <w:tab/>
        <w:t>&lt;Scope&gt;</w:t>
      </w:r>
    </w:p>
    <w:p w14:paraId="647B5A8B" w14:textId="77777777" w:rsidR="0053428C" w:rsidRDefault="0053428C" w:rsidP="0053428C">
      <w:pPr>
        <w:pStyle w:val="PL"/>
      </w:pPr>
      <w:r>
        <w:tab/>
      </w:r>
      <w:r>
        <w:tab/>
      </w:r>
      <w:r>
        <w:tab/>
      </w:r>
      <w:r>
        <w:tab/>
      </w:r>
      <w:r>
        <w:tab/>
      </w:r>
      <w:r>
        <w:tab/>
        <w:t>&lt;Dynamic/&gt;</w:t>
      </w:r>
    </w:p>
    <w:p w14:paraId="6B4D8280" w14:textId="77777777" w:rsidR="0053428C" w:rsidRDefault="0053428C" w:rsidP="0053428C">
      <w:pPr>
        <w:pStyle w:val="PL"/>
      </w:pPr>
      <w:r>
        <w:tab/>
      </w:r>
      <w:r>
        <w:tab/>
      </w:r>
      <w:r>
        <w:tab/>
      </w:r>
      <w:r>
        <w:tab/>
      </w:r>
      <w:r>
        <w:tab/>
        <w:t>&lt;/Scope&gt;</w:t>
      </w:r>
    </w:p>
    <w:p w14:paraId="179459F2" w14:textId="77777777" w:rsidR="0053428C" w:rsidRDefault="0053428C" w:rsidP="0053428C">
      <w:pPr>
        <w:pStyle w:val="PL"/>
      </w:pPr>
      <w:r>
        <w:tab/>
      </w:r>
      <w:r>
        <w:tab/>
      </w:r>
      <w:r>
        <w:tab/>
      </w:r>
      <w:r>
        <w:tab/>
      </w:r>
      <w:r>
        <w:tab/>
        <w:t>&lt;DFTitle&gt;</w:t>
      </w:r>
      <w:r w:rsidRPr="00976C05">
        <w:t xml:space="preserve"> </w:t>
      </w:r>
      <w:r>
        <w:t>List of RLOS preferred PLMNs and associated priority.&lt;/DFTitle&gt;</w:t>
      </w:r>
    </w:p>
    <w:p w14:paraId="314B4CB1" w14:textId="77777777" w:rsidR="0053428C" w:rsidRDefault="0053428C" w:rsidP="0053428C">
      <w:pPr>
        <w:pStyle w:val="PL"/>
      </w:pPr>
      <w:r>
        <w:tab/>
      </w:r>
      <w:r>
        <w:tab/>
      </w:r>
      <w:r>
        <w:tab/>
      </w:r>
      <w:r>
        <w:tab/>
      </w:r>
      <w:r>
        <w:tab/>
        <w:t>&lt;DFType&gt;</w:t>
      </w:r>
    </w:p>
    <w:p w14:paraId="30C9E97C" w14:textId="77777777" w:rsidR="0053428C" w:rsidRDefault="0053428C" w:rsidP="0053428C">
      <w:pPr>
        <w:pStyle w:val="PL"/>
      </w:pPr>
      <w:r>
        <w:tab/>
      </w:r>
      <w:r>
        <w:tab/>
      </w:r>
      <w:r>
        <w:tab/>
      </w:r>
      <w:r>
        <w:tab/>
      </w:r>
      <w:r>
        <w:tab/>
      </w:r>
      <w:r>
        <w:tab/>
        <w:t>&lt;DDFName/&gt;</w:t>
      </w:r>
    </w:p>
    <w:p w14:paraId="4D0F02F4" w14:textId="77777777" w:rsidR="0053428C" w:rsidRDefault="0053428C" w:rsidP="0053428C">
      <w:pPr>
        <w:pStyle w:val="PL"/>
      </w:pPr>
      <w:r>
        <w:tab/>
      </w:r>
      <w:r>
        <w:tab/>
      </w:r>
      <w:r>
        <w:tab/>
      </w:r>
      <w:r>
        <w:tab/>
      </w:r>
      <w:r>
        <w:tab/>
        <w:t>&lt;/DFType&gt;</w:t>
      </w:r>
    </w:p>
    <w:p w14:paraId="53F11A5D" w14:textId="77777777" w:rsidR="0053428C" w:rsidRDefault="0053428C" w:rsidP="0053428C">
      <w:pPr>
        <w:pStyle w:val="PL"/>
      </w:pPr>
      <w:r>
        <w:tab/>
      </w:r>
      <w:r>
        <w:tab/>
      </w:r>
      <w:r>
        <w:tab/>
      </w:r>
      <w:r>
        <w:tab/>
        <w:t>&lt;/DFProperties&gt;</w:t>
      </w:r>
    </w:p>
    <w:p w14:paraId="638D45D0" w14:textId="77777777" w:rsidR="0053428C" w:rsidRDefault="0053428C" w:rsidP="0053428C">
      <w:pPr>
        <w:pStyle w:val="PL"/>
      </w:pPr>
    </w:p>
    <w:p w14:paraId="3DBC2936"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7685BEA0"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03EF014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311C683"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BF93367"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235EFE2"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A40661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98D0DA"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89125E4"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3678ED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6DFC757"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1EF2A67"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F3A6412"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E1DD84A"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79FF48E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19BA9D7"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F8FAB"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4C788E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5DC1ACD" w14:textId="77777777" w:rsidR="0053428C" w:rsidRPr="001542EE" w:rsidRDefault="0053428C" w:rsidP="0053428C">
      <w:pPr>
        <w:pStyle w:val="PL"/>
      </w:pPr>
      <w:r>
        <w:tab/>
      </w:r>
      <w:r>
        <w:rPr>
          <w:rFonts w:hint="eastAsia"/>
          <w:lang w:eastAsia="ko-KR"/>
        </w:rPr>
        <w:tab/>
      </w:r>
      <w:r w:rsidRPr="001542EE">
        <w:tab/>
      </w:r>
      <w:r w:rsidRPr="001542EE">
        <w:tab/>
        <w:t>&lt;/Node&gt;</w:t>
      </w:r>
    </w:p>
    <w:p w14:paraId="57FD013D" w14:textId="77777777" w:rsidR="0053428C" w:rsidRDefault="0053428C" w:rsidP="0053428C">
      <w:pPr>
        <w:pStyle w:val="PL"/>
      </w:pPr>
    </w:p>
    <w:p w14:paraId="2025680A" w14:textId="77777777" w:rsidR="0053428C" w:rsidRPr="001542EE" w:rsidRDefault="0053428C" w:rsidP="0053428C">
      <w:pPr>
        <w:pStyle w:val="PL"/>
      </w:pPr>
      <w:r w:rsidRPr="001542EE">
        <w:tab/>
      </w:r>
      <w:r w:rsidRPr="001542EE">
        <w:tab/>
      </w:r>
      <w:r w:rsidRPr="001542EE">
        <w:tab/>
      </w:r>
      <w:r>
        <w:tab/>
      </w:r>
      <w:r w:rsidRPr="001542EE">
        <w:t>&lt;Node&gt;</w:t>
      </w:r>
    </w:p>
    <w:p w14:paraId="56150A2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033F8DA"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64DE85E1"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47C2FBE8"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1E46BC1D"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1AAB6D4B"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3D8C9809"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55B1572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F6A453F"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7AEF4AF0"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491ADD36"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26A53C8E"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2C10E88E"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1FB668AE"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33DA8D90"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6275A98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56F650B3" w14:textId="77777777" w:rsidR="0053428C" w:rsidRPr="001542EE" w:rsidRDefault="0053428C" w:rsidP="0053428C">
      <w:pPr>
        <w:pStyle w:val="PL"/>
      </w:pPr>
      <w:r>
        <w:tab/>
      </w:r>
      <w:r w:rsidRPr="001542EE">
        <w:tab/>
      </w:r>
      <w:r w:rsidRPr="001542EE">
        <w:tab/>
      </w:r>
      <w:r w:rsidRPr="001542EE">
        <w:tab/>
      </w:r>
      <w:r w:rsidRPr="001542EE">
        <w:tab/>
        <w:t>&lt;/DFProperties&gt;</w:t>
      </w:r>
    </w:p>
    <w:p w14:paraId="4282D1FF" w14:textId="77777777" w:rsidR="0053428C" w:rsidRPr="001542EE" w:rsidRDefault="0053428C" w:rsidP="0053428C">
      <w:pPr>
        <w:pStyle w:val="PL"/>
      </w:pPr>
      <w:r>
        <w:tab/>
      </w:r>
      <w:r>
        <w:rPr>
          <w:rFonts w:hint="eastAsia"/>
          <w:lang w:eastAsia="ko-KR"/>
        </w:rPr>
        <w:tab/>
      </w:r>
      <w:r w:rsidRPr="001542EE">
        <w:tab/>
      </w:r>
      <w:r w:rsidRPr="001542EE">
        <w:tab/>
        <w:t>&lt;/Node&gt;</w:t>
      </w:r>
    </w:p>
    <w:p w14:paraId="2FBEFDDA" w14:textId="77777777" w:rsidR="0053428C" w:rsidRPr="001542EE" w:rsidRDefault="0053428C" w:rsidP="0053428C">
      <w:pPr>
        <w:pStyle w:val="PL"/>
      </w:pPr>
      <w:r>
        <w:rPr>
          <w:rFonts w:hint="eastAsia"/>
          <w:lang w:eastAsia="ko-KR"/>
        </w:rPr>
        <w:tab/>
      </w:r>
      <w:r w:rsidRPr="001542EE">
        <w:tab/>
      </w:r>
      <w:r w:rsidRPr="001542EE">
        <w:tab/>
        <w:t>&lt;/Node&gt;</w:t>
      </w:r>
    </w:p>
    <w:p w14:paraId="4D1D6258" w14:textId="77777777" w:rsidR="0053428C" w:rsidRPr="001542EE" w:rsidRDefault="0053428C" w:rsidP="0053428C">
      <w:pPr>
        <w:pStyle w:val="PL"/>
      </w:pPr>
      <w:r w:rsidRPr="001542EE">
        <w:tab/>
      </w:r>
      <w:r w:rsidRPr="001542EE">
        <w:tab/>
        <w:t>&lt;/Node&gt;</w:t>
      </w:r>
    </w:p>
    <w:p w14:paraId="7B52B51D" w14:textId="77777777" w:rsidR="0053428C" w:rsidRDefault="0053428C" w:rsidP="0053428C">
      <w:pPr>
        <w:pStyle w:val="PL"/>
      </w:pPr>
    </w:p>
    <w:p w14:paraId="2EFB1000" w14:textId="77777777" w:rsidR="0053428C" w:rsidRDefault="0053428C" w:rsidP="0053428C">
      <w:pPr>
        <w:pStyle w:val="PL"/>
      </w:pPr>
      <w:r>
        <w:tab/>
      </w:r>
      <w:r>
        <w:tab/>
        <w:t>&lt;Node&gt;</w:t>
      </w:r>
    </w:p>
    <w:p w14:paraId="70A18A37" w14:textId="77777777" w:rsidR="0053428C" w:rsidRDefault="0053428C" w:rsidP="0053428C">
      <w:pPr>
        <w:pStyle w:val="PL"/>
      </w:pPr>
      <w:r>
        <w:tab/>
      </w:r>
      <w:r>
        <w:tab/>
      </w:r>
      <w:r>
        <w:tab/>
        <w:t>&lt;NodeName&gt;MfgAssignUERadioCapId&lt;/NodeName&gt;</w:t>
      </w:r>
    </w:p>
    <w:p w14:paraId="0040655B" w14:textId="77777777" w:rsidR="0053428C" w:rsidRDefault="0053428C" w:rsidP="0053428C">
      <w:pPr>
        <w:pStyle w:val="PL"/>
      </w:pPr>
      <w:r>
        <w:tab/>
      </w:r>
      <w:r>
        <w:tab/>
      </w:r>
      <w:r>
        <w:tab/>
        <w:t>&lt;DFProperties&gt;</w:t>
      </w:r>
    </w:p>
    <w:p w14:paraId="417D13D3" w14:textId="77777777" w:rsidR="0053428C" w:rsidRDefault="0053428C" w:rsidP="0053428C">
      <w:pPr>
        <w:pStyle w:val="PL"/>
      </w:pPr>
      <w:r>
        <w:tab/>
      </w:r>
      <w:r>
        <w:tab/>
      </w:r>
      <w:r>
        <w:tab/>
      </w:r>
      <w:r>
        <w:tab/>
        <w:t>&lt;AccessType&gt;</w:t>
      </w:r>
    </w:p>
    <w:p w14:paraId="766E4F3B" w14:textId="77777777" w:rsidR="0053428C" w:rsidRDefault="0053428C" w:rsidP="0053428C">
      <w:pPr>
        <w:pStyle w:val="PL"/>
      </w:pPr>
      <w:r>
        <w:lastRenderedPageBreak/>
        <w:tab/>
      </w:r>
      <w:r>
        <w:tab/>
      </w:r>
      <w:r>
        <w:tab/>
      </w:r>
      <w:r>
        <w:tab/>
      </w:r>
      <w:r>
        <w:tab/>
        <w:t>&lt;Get/&gt;</w:t>
      </w:r>
    </w:p>
    <w:p w14:paraId="00E280E6" w14:textId="77777777" w:rsidR="0053428C" w:rsidRDefault="0053428C" w:rsidP="0053428C">
      <w:pPr>
        <w:pStyle w:val="PL"/>
      </w:pPr>
      <w:r>
        <w:tab/>
      </w:r>
      <w:r>
        <w:tab/>
      </w:r>
      <w:r>
        <w:tab/>
      </w:r>
      <w:r>
        <w:tab/>
      </w:r>
      <w:r>
        <w:tab/>
        <w:t>&lt;Replace/&gt;</w:t>
      </w:r>
    </w:p>
    <w:p w14:paraId="0C77B1C7" w14:textId="77777777" w:rsidR="0053428C" w:rsidRPr="000A1513" w:rsidRDefault="0053428C" w:rsidP="0053428C">
      <w:pPr>
        <w:pStyle w:val="PL"/>
      </w:pPr>
      <w:r>
        <w:tab/>
      </w:r>
      <w:r>
        <w:tab/>
      </w:r>
      <w:r>
        <w:tab/>
      </w:r>
      <w:r>
        <w:tab/>
      </w:r>
      <w:r w:rsidRPr="000A1513">
        <w:t>&lt;/AccessType&gt;</w:t>
      </w:r>
    </w:p>
    <w:p w14:paraId="66EBD7F0" w14:textId="77777777" w:rsidR="0053428C" w:rsidRPr="000A1513" w:rsidRDefault="0053428C" w:rsidP="0053428C">
      <w:pPr>
        <w:pStyle w:val="PL"/>
      </w:pPr>
      <w:r w:rsidRPr="000A1513">
        <w:tab/>
      </w:r>
      <w:r w:rsidRPr="000A1513">
        <w:tab/>
      </w:r>
      <w:r w:rsidRPr="000A1513">
        <w:tab/>
      </w:r>
      <w:r w:rsidRPr="000A1513">
        <w:tab/>
        <w:t>&lt;DFFormat&gt;</w:t>
      </w:r>
    </w:p>
    <w:p w14:paraId="00C803D2"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14474132" w14:textId="77777777" w:rsidR="0053428C" w:rsidRPr="000A1513" w:rsidRDefault="0053428C" w:rsidP="0053428C">
      <w:pPr>
        <w:pStyle w:val="PL"/>
      </w:pPr>
      <w:r w:rsidRPr="000A1513">
        <w:tab/>
      </w:r>
      <w:r w:rsidRPr="000A1513">
        <w:tab/>
      </w:r>
      <w:r w:rsidRPr="000A1513">
        <w:tab/>
      </w:r>
      <w:r w:rsidRPr="000A1513">
        <w:tab/>
        <w:t>&lt;/DFFormat&gt;</w:t>
      </w:r>
    </w:p>
    <w:p w14:paraId="0C9CCD98" w14:textId="77777777" w:rsidR="0053428C" w:rsidRPr="000A1513" w:rsidRDefault="0053428C" w:rsidP="0053428C">
      <w:pPr>
        <w:pStyle w:val="PL"/>
      </w:pPr>
      <w:r w:rsidRPr="000A1513">
        <w:tab/>
      </w:r>
      <w:r w:rsidRPr="000A1513">
        <w:tab/>
      </w:r>
      <w:r w:rsidRPr="000A1513">
        <w:tab/>
      </w:r>
      <w:r w:rsidRPr="000A1513">
        <w:tab/>
        <w:t>&lt;Occurrence&gt;</w:t>
      </w:r>
    </w:p>
    <w:p w14:paraId="7688088F" w14:textId="77777777" w:rsidR="0053428C" w:rsidRDefault="0053428C" w:rsidP="0053428C">
      <w:pPr>
        <w:pStyle w:val="PL"/>
      </w:pPr>
      <w:r w:rsidRPr="000A1513">
        <w:tab/>
      </w:r>
      <w:r w:rsidRPr="000A1513">
        <w:tab/>
      </w:r>
      <w:r w:rsidRPr="000A1513">
        <w:tab/>
      </w:r>
      <w:r w:rsidRPr="000A1513">
        <w:tab/>
      </w:r>
      <w:r w:rsidRPr="000A1513">
        <w:tab/>
      </w:r>
      <w:r>
        <w:t>&lt;ZeroOrOne/&gt;</w:t>
      </w:r>
    </w:p>
    <w:p w14:paraId="5BBD5151" w14:textId="77777777" w:rsidR="0053428C" w:rsidRDefault="0053428C" w:rsidP="0053428C">
      <w:pPr>
        <w:pStyle w:val="PL"/>
      </w:pPr>
      <w:r>
        <w:tab/>
      </w:r>
      <w:r>
        <w:tab/>
      </w:r>
      <w:r>
        <w:tab/>
      </w:r>
      <w:r>
        <w:tab/>
        <w:t>&lt;/Occurrence&gt;</w:t>
      </w:r>
    </w:p>
    <w:p w14:paraId="08E5804C" w14:textId="77777777" w:rsidR="0053428C" w:rsidRDefault="0053428C" w:rsidP="0053428C">
      <w:pPr>
        <w:pStyle w:val="PL"/>
      </w:pPr>
      <w:r>
        <w:tab/>
      </w:r>
      <w:r>
        <w:tab/>
      </w:r>
      <w:r>
        <w:tab/>
      </w:r>
      <w:r>
        <w:tab/>
        <w:t>&lt;Scope&gt;</w:t>
      </w:r>
    </w:p>
    <w:p w14:paraId="67779E5A" w14:textId="77777777" w:rsidR="0053428C" w:rsidRDefault="0053428C" w:rsidP="0053428C">
      <w:pPr>
        <w:pStyle w:val="PL"/>
      </w:pPr>
      <w:r>
        <w:tab/>
      </w:r>
      <w:r>
        <w:tab/>
      </w:r>
      <w:r>
        <w:tab/>
      </w:r>
      <w:r>
        <w:tab/>
      </w:r>
      <w:r>
        <w:tab/>
        <w:t>&lt;Dynamic/&gt;</w:t>
      </w:r>
    </w:p>
    <w:p w14:paraId="7302CC1E" w14:textId="77777777" w:rsidR="0053428C" w:rsidRDefault="0053428C" w:rsidP="0053428C">
      <w:pPr>
        <w:pStyle w:val="PL"/>
      </w:pPr>
      <w:r>
        <w:tab/>
      </w:r>
      <w:r>
        <w:tab/>
      </w:r>
      <w:r>
        <w:tab/>
      </w:r>
      <w:r>
        <w:tab/>
        <w:t>&lt;/Scope&gt;</w:t>
      </w:r>
    </w:p>
    <w:p w14:paraId="4D5D8A8B" w14:textId="77777777" w:rsidR="0053428C" w:rsidRDefault="0053428C" w:rsidP="0053428C">
      <w:pPr>
        <w:pStyle w:val="PL"/>
      </w:pPr>
      <w:r>
        <w:tab/>
      </w:r>
      <w:r>
        <w:tab/>
      </w:r>
      <w:r>
        <w:tab/>
      </w:r>
      <w:r>
        <w:tab/>
        <w:t>&lt;DFTitle&gt;List of manufacturer-assigned UE radio capability IDs.&lt;/DFTitle&gt;</w:t>
      </w:r>
    </w:p>
    <w:p w14:paraId="1898C2DA" w14:textId="77777777" w:rsidR="0053428C" w:rsidRDefault="0053428C" w:rsidP="0053428C">
      <w:pPr>
        <w:pStyle w:val="PL"/>
      </w:pPr>
      <w:r>
        <w:tab/>
      </w:r>
      <w:r>
        <w:tab/>
      </w:r>
      <w:r>
        <w:tab/>
      </w:r>
      <w:r>
        <w:tab/>
        <w:t>&lt;DFType&gt;</w:t>
      </w:r>
    </w:p>
    <w:p w14:paraId="3777DC32" w14:textId="77777777" w:rsidR="0053428C" w:rsidRDefault="0053428C" w:rsidP="0053428C">
      <w:pPr>
        <w:pStyle w:val="PL"/>
      </w:pPr>
      <w:r>
        <w:tab/>
      </w:r>
      <w:r>
        <w:tab/>
      </w:r>
      <w:r>
        <w:tab/>
      </w:r>
      <w:r>
        <w:tab/>
      </w:r>
      <w:r>
        <w:tab/>
        <w:t>&lt;DDFName/&gt;</w:t>
      </w:r>
    </w:p>
    <w:p w14:paraId="0C472A15" w14:textId="77777777" w:rsidR="0053428C" w:rsidRDefault="0053428C" w:rsidP="0053428C">
      <w:pPr>
        <w:pStyle w:val="PL"/>
      </w:pPr>
      <w:r>
        <w:tab/>
      </w:r>
      <w:r>
        <w:tab/>
      </w:r>
      <w:r>
        <w:tab/>
      </w:r>
      <w:r>
        <w:tab/>
        <w:t>&lt;/DFType&gt;</w:t>
      </w:r>
    </w:p>
    <w:p w14:paraId="212618C9" w14:textId="77777777" w:rsidR="0053428C" w:rsidRDefault="0053428C" w:rsidP="0053428C">
      <w:pPr>
        <w:pStyle w:val="PL"/>
      </w:pPr>
      <w:r>
        <w:tab/>
      </w:r>
      <w:r>
        <w:tab/>
      </w:r>
      <w:r>
        <w:tab/>
        <w:t>&lt;/DFProperties&gt;</w:t>
      </w:r>
    </w:p>
    <w:p w14:paraId="4D91907D" w14:textId="77777777" w:rsidR="0053428C" w:rsidRDefault="0053428C" w:rsidP="0053428C">
      <w:pPr>
        <w:pStyle w:val="PL"/>
      </w:pPr>
    </w:p>
    <w:p w14:paraId="6460F176" w14:textId="77777777" w:rsidR="0053428C" w:rsidRPr="001542EE" w:rsidRDefault="0053428C" w:rsidP="0053428C">
      <w:pPr>
        <w:pStyle w:val="PL"/>
      </w:pPr>
      <w:r>
        <w:rPr>
          <w:rFonts w:hint="eastAsia"/>
          <w:lang w:eastAsia="ko-KR"/>
        </w:rPr>
        <w:tab/>
      </w:r>
      <w:r w:rsidRPr="001542EE">
        <w:tab/>
      </w:r>
      <w:r>
        <w:tab/>
      </w:r>
      <w:r w:rsidRPr="001542EE">
        <w:t>&lt;Node&gt;</w:t>
      </w:r>
    </w:p>
    <w:p w14:paraId="761C24D7" w14:textId="77777777" w:rsidR="0053428C" w:rsidRPr="001542EE" w:rsidRDefault="0053428C" w:rsidP="0053428C">
      <w:pPr>
        <w:pStyle w:val="PL"/>
      </w:pPr>
      <w:r w:rsidRPr="001542EE">
        <w:tab/>
      </w:r>
      <w:r w:rsidRPr="001542EE">
        <w:tab/>
      </w:r>
      <w:r w:rsidRPr="001542EE">
        <w:tab/>
      </w:r>
      <w:r w:rsidRPr="001542EE">
        <w:tab/>
        <w:t>&lt;NodeName&gt;</w:t>
      </w:r>
      <w:r>
        <w:t>Vendor ID</w:t>
      </w:r>
      <w:r w:rsidRPr="001542EE">
        <w:t>&lt;/NodeName&gt;</w:t>
      </w:r>
    </w:p>
    <w:p w14:paraId="30BE384E"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0C82C6E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10155919"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E07CB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C03C4A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279CD620"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6CF42B8"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83F766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55AEBE1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BF3C51"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6279BF99"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73B8380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7D4B6B5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162DFC5"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92F74B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C9C61E7"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666485DA" w14:textId="77777777" w:rsidR="0053428C" w:rsidRPr="001542EE" w:rsidRDefault="0053428C" w:rsidP="0053428C">
      <w:pPr>
        <w:pStyle w:val="PL"/>
      </w:pPr>
      <w:r>
        <w:rPr>
          <w:rFonts w:hint="eastAsia"/>
          <w:lang w:eastAsia="ko-KR"/>
        </w:rPr>
        <w:tab/>
      </w:r>
      <w:r w:rsidRPr="001542EE">
        <w:tab/>
      </w:r>
      <w:r w:rsidRPr="001542EE">
        <w:tab/>
        <w:t>&lt;/Node&gt;</w:t>
      </w:r>
    </w:p>
    <w:p w14:paraId="396FD91B" w14:textId="77777777" w:rsidR="0053428C" w:rsidRDefault="0053428C" w:rsidP="0053428C">
      <w:pPr>
        <w:pStyle w:val="PL"/>
      </w:pPr>
    </w:p>
    <w:p w14:paraId="12E8C3A4" w14:textId="77777777" w:rsidR="0053428C" w:rsidRDefault="0053428C" w:rsidP="0053428C">
      <w:pPr>
        <w:pStyle w:val="PL"/>
      </w:pPr>
      <w:r>
        <w:tab/>
      </w:r>
      <w:r>
        <w:tab/>
      </w:r>
      <w:r>
        <w:tab/>
        <w:t>&lt;Node&gt;</w:t>
      </w:r>
    </w:p>
    <w:p w14:paraId="06A63476" w14:textId="77777777" w:rsidR="0053428C" w:rsidRDefault="0053428C" w:rsidP="0053428C">
      <w:pPr>
        <w:pStyle w:val="PL"/>
      </w:pPr>
      <w:r>
        <w:tab/>
      </w:r>
      <w:r>
        <w:tab/>
      </w:r>
      <w:r>
        <w:tab/>
      </w:r>
      <w:r>
        <w:tab/>
        <w:t>&lt;NodeName&gt;&lt;/NodeName&gt;</w:t>
      </w:r>
    </w:p>
    <w:p w14:paraId="31374A17" w14:textId="77777777" w:rsidR="0053428C" w:rsidRDefault="0053428C" w:rsidP="0053428C">
      <w:pPr>
        <w:pStyle w:val="PL"/>
      </w:pPr>
      <w:r>
        <w:tab/>
      </w:r>
      <w:r>
        <w:tab/>
      </w:r>
      <w:r>
        <w:tab/>
      </w:r>
      <w:r>
        <w:tab/>
        <w:t>&lt;DFProperties&gt;</w:t>
      </w:r>
    </w:p>
    <w:p w14:paraId="3122292D" w14:textId="77777777" w:rsidR="0053428C" w:rsidRDefault="0053428C" w:rsidP="0053428C">
      <w:pPr>
        <w:pStyle w:val="PL"/>
      </w:pPr>
      <w:r>
        <w:tab/>
      </w:r>
      <w:r>
        <w:tab/>
      </w:r>
      <w:r>
        <w:tab/>
      </w:r>
      <w:r>
        <w:tab/>
      </w:r>
      <w:r>
        <w:tab/>
        <w:t>&lt;AccessType&gt;</w:t>
      </w:r>
    </w:p>
    <w:p w14:paraId="06926E81" w14:textId="77777777" w:rsidR="0053428C" w:rsidRDefault="0053428C" w:rsidP="0053428C">
      <w:pPr>
        <w:pStyle w:val="PL"/>
      </w:pPr>
      <w:r>
        <w:tab/>
      </w:r>
      <w:r>
        <w:tab/>
      </w:r>
      <w:r>
        <w:tab/>
      </w:r>
      <w:r>
        <w:tab/>
      </w:r>
      <w:r>
        <w:tab/>
      </w:r>
      <w:r>
        <w:tab/>
        <w:t>&lt;Get/&gt;</w:t>
      </w:r>
    </w:p>
    <w:p w14:paraId="3AA60575" w14:textId="77777777" w:rsidR="0053428C" w:rsidRPr="000A43DF" w:rsidRDefault="0053428C" w:rsidP="0053428C">
      <w:pPr>
        <w:pStyle w:val="PL"/>
        <w:rPr>
          <w:lang w:val="fr-FR"/>
        </w:rPr>
      </w:pPr>
      <w:r>
        <w:tab/>
      </w:r>
      <w:r>
        <w:tab/>
      </w:r>
      <w:r>
        <w:tab/>
      </w:r>
      <w:r>
        <w:tab/>
      </w:r>
      <w:r>
        <w:tab/>
      </w:r>
      <w:r>
        <w:tab/>
      </w:r>
      <w:r w:rsidRPr="000A43DF">
        <w:rPr>
          <w:lang w:val="fr-FR"/>
        </w:rPr>
        <w:t>&lt;Replace/&gt;</w:t>
      </w:r>
    </w:p>
    <w:p w14:paraId="0E2C34F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0F9C5CB"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925EE91"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5F3DE0C7"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3E523A8" w14:textId="77777777" w:rsidR="0053428C"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6895DD6A" w14:textId="77777777" w:rsidR="0053428C" w:rsidRDefault="0053428C" w:rsidP="0053428C">
      <w:pPr>
        <w:pStyle w:val="PL"/>
      </w:pPr>
      <w:r>
        <w:tab/>
      </w:r>
      <w:r>
        <w:tab/>
      </w:r>
      <w:r>
        <w:tab/>
      </w:r>
      <w:r>
        <w:tab/>
      </w:r>
      <w:r>
        <w:tab/>
      </w:r>
      <w:r>
        <w:tab/>
        <w:t>&lt;OneOrMore/&gt;</w:t>
      </w:r>
    </w:p>
    <w:p w14:paraId="585C0F3C" w14:textId="77777777" w:rsidR="0053428C" w:rsidRDefault="0053428C" w:rsidP="0053428C">
      <w:pPr>
        <w:pStyle w:val="PL"/>
      </w:pPr>
      <w:r>
        <w:tab/>
      </w:r>
      <w:r>
        <w:tab/>
      </w:r>
      <w:r>
        <w:tab/>
      </w:r>
      <w:r>
        <w:tab/>
      </w:r>
      <w:r>
        <w:tab/>
        <w:t>&lt;/Occurrence&gt;</w:t>
      </w:r>
    </w:p>
    <w:p w14:paraId="5EC167EE" w14:textId="77777777" w:rsidR="0053428C" w:rsidRDefault="0053428C" w:rsidP="0053428C">
      <w:pPr>
        <w:pStyle w:val="PL"/>
      </w:pPr>
      <w:r>
        <w:tab/>
      </w:r>
      <w:r>
        <w:tab/>
      </w:r>
      <w:r>
        <w:tab/>
      </w:r>
      <w:r>
        <w:tab/>
      </w:r>
      <w:r>
        <w:tab/>
        <w:t>&lt;Scope&gt;</w:t>
      </w:r>
    </w:p>
    <w:p w14:paraId="3CBD0E52" w14:textId="77777777" w:rsidR="0053428C" w:rsidRDefault="0053428C" w:rsidP="0053428C">
      <w:pPr>
        <w:pStyle w:val="PL"/>
      </w:pPr>
      <w:r>
        <w:tab/>
      </w:r>
      <w:r>
        <w:tab/>
      </w:r>
      <w:r>
        <w:tab/>
      </w:r>
      <w:r>
        <w:tab/>
      </w:r>
      <w:r>
        <w:tab/>
      </w:r>
      <w:r>
        <w:tab/>
        <w:t>&lt;Dynamic/&gt;</w:t>
      </w:r>
    </w:p>
    <w:p w14:paraId="3BDB391B" w14:textId="77777777" w:rsidR="0053428C" w:rsidRDefault="0053428C" w:rsidP="0053428C">
      <w:pPr>
        <w:pStyle w:val="PL"/>
      </w:pPr>
      <w:r>
        <w:tab/>
      </w:r>
      <w:r>
        <w:tab/>
      </w:r>
      <w:r>
        <w:tab/>
      </w:r>
      <w:r>
        <w:tab/>
      </w:r>
      <w:r>
        <w:tab/>
        <w:t>&lt;/Scope&gt;</w:t>
      </w:r>
    </w:p>
    <w:p w14:paraId="642A8810" w14:textId="77777777" w:rsidR="0053428C" w:rsidRDefault="0053428C" w:rsidP="0053428C">
      <w:pPr>
        <w:pStyle w:val="PL"/>
      </w:pPr>
      <w:r>
        <w:tab/>
      </w:r>
      <w:r>
        <w:tab/>
      </w:r>
      <w:r>
        <w:tab/>
      </w:r>
      <w:r>
        <w:tab/>
      </w:r>
      <w:r>
        <w:tab/>
        <w:t>&lt;DFTitle&gt;</w:t>
      </w:r>
      <w:r w:rsidRPr="00976C05">
        <w:t xml:space="preserve"> </w:t>
      </w:r>
      <w:r>
        <w:t>List of manufacturer-assigned UE radio capability IDs and associated radio configurations.&lt;/DFTitle&gt;</w:t>
      </w:r>
    </w:p>
    <w:p w14:paraId="4EB2C40C" w14:textId="77777777" w:rsidR="0053428C" w:rsidRDefault="0053428C" w:rsidP="0053428C">
      <w:pPr>
        <w:pStyle w:val="PL"/>
      </w:pPr>
      <w:r>
        <w:tab/>
      </w:r>
      <w:r>
        <w:tab/>
      </w:r>
      <w:r>
        <w:tab/>
      </w:r>
      <w:r>
        <w:tab/>
      </w:r>
      <w:r>
        <w:tab/>
        <w:t>&lt;DFType&gt;</w:t>
      </w:r>
    </w:p>
    <w:p w14:paraId="3B17F253" w14:textId="77777777" w:rsidR="0053428C" w:rsidRDefault="0053428C" w:rsidP="0053428C">
      <w:pPr>
        <w:pStyle w:val="PL"/>
      </w:pPr>
      <w:r>
        <w:tab/>
      </w:r>
      <w:r>
        <w:tab/>
      </w:r>
      <w:r>
        <w:tab/>
      </w:r>
      <w:r>
        <w:tab/>
      </w:r>
      <w:r>
        <w:tab/>
      </w:r>
      <w:r>
        <w:tab/>
        <w:t>&lt;DDFName/&gt;</w:t>
      </w:r>
    </w:p>
    <w:p w14:paraId="20B83E8F" w14:textId="77777777" w:rsidR="0053428C" w:rsidRDefault="0053428C" w:rsidP="0053428C">
      <w:pPr>
        <w:pStyle w:val="PL"/>
      </w:pPr>
      <w:r>
        <w:tab/>
      </w:r>
      <w:r>
        <w:tab/>
      </w:r>
      <w:r>
        <w:tab/>
      </w:r>
      <w:r>
        <w:tab/>
      </w:r>
      <w:r>
        <w:tab/>
        <w:t>&lt;/DFType&gt;</w:t>
      </w:r>
    </w:p>
    <w:p w14:paraId="5744B6B6" w14:textId="77777777" w:rsidR="0053428C" w:rsidRDefault="0053428C" w:rsidP="0053428C">
      <w:pPr>
        <w:pStyle w:val="PL"/>
      </w:pPr>
      <w:r>
        <w:tab/>
      </w:r>
      <w:r>
        <w:tab/>
      </w:r>
      <w:r>
        <w:tab/>
      </w:r>
      <w:r>
        <w:tab/>
        <w:t>&lt;/DFProperties&gt;</w:t>
      </w:r>
    </w:p>
    <w:p w14:paraId="022237E4" w14:textId="77777777" w:rsidR="0053428C" w:rsidRDefault="0053428C" w:rsidP="0053428C">
      <w:pPr>
        <w:pStyle w:val="PL"/>
      </w:pPr>
    </w:p>
    <w:p w14:paraId="75C6DC26"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68F89218"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2309900B"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0E7A9FF"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27177B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60AD71D"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8EB446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4AB3D11"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8528A5E"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1932625"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552B25CB"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355BA1B"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AD1841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2C5179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2E2695E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952AD65"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3D2BEAE"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6E9DB86" w14:textId="77777777" w:rsidR="0053428C" w:rsidRPr="001542EE" w:rsidRDefault="0053428C" w:rsidP="0053428C">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&lt;/DFProperties&gt;</w:t>
      </w:r>
    </w:p>
    <w:p w14:paraId="24977401" w14:textId="77777777" w:rsidR="0053428C" w:rsidRPr="001542EE" w:rsidRDefault="0053428C" w:rsidP="0053428C">
      <w:pPr>
        <w:pStyle w:val="PL"/>
      </w:pPr>
      <w:r>
        <w:tab/>
      </w:r>
      <w:r>
        <w:rPr>
          <w:rFonts w:hint="eastAsia"/>
          <w:lang w:eastAsia="ko-KR"/>
        </w:rPr>
        <w:tab/>
      </w:r>
      <w:r w:rsidRPr="001542EE">
        <w:tab/>
      </w:r>
      <w:r w:rsidRPr="001542EE">
        <w:tab/>
        <w:t>&lt;/Node&gt;</w:t>
      </w:r>
    </w:p>
    <w:p w14:paraId="614A1969" w14:textId="77777777" w:rsidR="0053428C" w:rsidRDefault="0053428C" w:rsidP="0053428C">
      <w:pPr>
        <w:pStyle w:val="PL"/>
      </w:pPr>
    </w:p>
    <w:p w14:paraId="72BDC32F" w14:textId="77777777" w:rsidR="0053428C" w:rsidRPr="001542EE" w:rsidRDefault="0053428C" w:rsidP="0053428C">
      <w:pPr>
        <w:pStyle w:val="PL"/>
      </w:pPr>
      <w:r w:rsidRPr="001542EE">
        <w:tab/>
      </w:r>
      <w:r w:rsidRPr="001542EE">
        <w:tab/>
      </w:r>
      <w:r w:rsidRPr="001542EE">
        <w:tab/>
      </w:r>
      <w:r>
        <w:tab/>
      </w:r>
      <w:r w:rsidRPr="001542EE">
        <w:t>&lt;Node&gt;</w:t>
      </w:r>
    </w:p>
    <w:p w14:paraId="74F5CD72"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UERadioConfigLTE</w:t>
      </w:r>
      <w:r w:rsidRPr="001542EE">
        <w:t>&lt;/NodeName&gt;</w:t>
      </w:r>
    </w:p>
    <w:p w14:paraId="14D7737F"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287683F7"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65B15061"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5E65752C" w14:textId="77777777" w:rsidR="0053428C" w:rsidRPr="000A43DF" w:rsidRDefault="0053428C" w:rsidP="0053428C">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54D1450"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29114084"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5E4E0B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088EBC3B"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6D7E9CA" w14:textId="77777777" w:rsidR="0053428C" w:rsidRPr="001542EE"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0430D9BB"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611D8B43"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45746940"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1DF682E9"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1508E323"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10FE7BE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0DE4EE25" w14:textId="77777777" w:rsidR="0053428C" w:rsidRPr="001542EE" w:rsidRDefault="0053428C" w:rsidP="0053428C">
      <w:pPr>
        <w:pStyle w:val="PL"/>
      </w:pPr>
      <w:r>
        <w:tab/>
      </w:r>
      <w:r w:rsidRPr="001542EE">
        <w:tab/>
      </w:r>
      <w:r w:rsidRPr="001542EE">
        <w:tab/>
      </w:r>
      <w:r w:rsidRPr="001542EE">
        <w:tab/>
      </w:r>
      <w:r w:rsidRPr="001542EE">
        <w:tab/>
        <w:t>&lt;/DFProperties&gt;</w:t>
      </w:r>
    </w:p>
    <w:p w14:paraId="2290BA04" w14:textId="77777777" w:rsidR="0053428C" w:rsidRPr="001542EE" w:rsidRDefault="0053428C" w:rsidP="0053428C">
      <w:pPr>
        <w:pStyle w:val="PL"/>
      </w:pPr>
      <w:r>
        <w:tab/>
      </w:r>
      <w:r>
        <w:rPr>
          <w:rFonts w:hint="eastAsia"/>
          <w:lang w:eastAsia="ko-KR"/>
        </w:rPr>
        <w:tab/>
      </w:r>
      <w:r w:rsidRPr="001542EE">
        <w:tab/>
      </w:r>
      <w:r w:rsidRPr="001542EE">
        <w:tab/>
        <w:t>&lt;/Node&gt;</w:t>
      </w:r>
    </w:p>
    <w:p w14:paraId="253CE440" w14:textId="77777777" w:rsidR="0053428C" w:rsidRDefault="0053428C" w:rsidP="0053428C">
      <w:pPr>
        <w:pStyle w:val="PL"/>
      </w:pPr>
    </w:p>
    <w:p w14:paraId="2C0D38F4" w14:textId="77777777" w:rsidR="0053428C" w:rsidRPr="001542EE" w:rsidRDefault="0053428C" w:rsidP="0053428C">
      <w:pPr>
        <w:pStyle w:val="PL"/>
      </w:pPr>
      <w:r w:rsidRPr="001542EE">
        <w:tab/>
      </w:r>
      <w:r w:rsidRPr="001542EE">
        <w:tab/>
      </w:r>
      <w:r w:rsidRPr="001542EE">
        <w:tab/>
      </w:r>
      <w:r>
        <w:tab/>
      </w:r>
      <w:r w:rsidRPr="001542EE">
        <w:t>&lt;Node&gt;</w:t>
      </w:r>
    </w:p>
    <w:p w14:paraId="124EA9FB"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UERadioConfigNR</w:t>
      </w:r>
      <w:r w:rsidRPr="001542EE">
        <w:t>&lt;/NodeName&gt;</w:t>
      </w:r>
    </w:p>
    <w:p w14:paraId="6EDBC4A4"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013CC35"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128DADDA"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60533832" w14:textId="77777777" w:rsidR="0053428C" w:rsidRPr="000A43DF" w:rsidRDefault="0053428C" w:rsidP="0053428C">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39FBFE7"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52920491"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6C60E0F"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716380E" w14:textId="77777777" w:rsidR="0053428C" w:rsidRPr="000A43DF" w:rsidRDefault="0053428C" w:rsidP="0053428C">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A714C6C" w14:textId="77777777" w:rsidR="0053428C" w:rsidRPr="001542EE" w:rsidRDefault="0053428C" w:rsidP="0053428C">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78DB53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326C9FC5"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0C3A1E4A"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2CA8A891"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5D57988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r>
      <w:r>
        <w:t>&lt;DDFName/&gt;</w:t>
      </w:r>
    </w:p>
    <w:p w14:paraId="0483EC7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5413F84F" w14:textId="77777777" w:rsidR="0053428C" w:rsidRPr="001542EE" w:rsidRDefault="0053428C" w:rsidP="0053428C">
      <w:pPr>
        <w:pStyle w:val="PL"/>
      </w:pPr>
      <w:r>
        <w:tab/>
      </w:r>
      <w:r w:rsidRPr="001542EE">
        <w:tab/>
      </w:r>
      <w:r w:rsidRPr="001542EE">
        <w:tab/>
      </w:r>
      <w:r w:rsidRPr="001542EE">
        <w:tab/>
      </w:r>
      <w:r w:rsidRPr="001542EE">
        <w:tab/>
        <w:t>&lt;/DFProperties&gt;</w:t>
      </w:r>
    </w:p>
    <w:p w14:paraId="1D29CF6F" w14:textId="77777777" w:rsidR="0053428C" w:rsidRPr="001542EE" w:rsidRDefault="0053428C" w:rsidP="0053428C">
      <w:pPr>
        <w:pStyle w:val="PL"/>
      </w:pPr>
      <w:r>
        <w:tab/>
      </w:r>
      <w:r>
        <w:rPr>
          <w:rFonts w:hint="eastAsia"/>
          <w:lang w:eastAsia="ko-KR"/>
        </w:rPr>
        <w:tab/>
      </w:r>
      <w:r w:rsidRPr="001542EE">
        <w:tab/>
      </w:r>
      <w:r w:rsidRPr="001542EE">
        <w:tab/>
        <w:t>&lt;/Node&gt;</w:t>
      </w:r>
    </w:p>
    <w:p w14:paraId="68079BE8" w14:textId="77777777" w:rsidR="0053428C" w:rsidRDefault="0053428C" w:rsidP="0053428C">
      <w:pPr>
        <w:pStyle w:val="PL"/>
      </w:pPr>
      <w:r>
        <w:rPr>
          <w:rFonts w:hint="eastAsia"/>
          <w:lang w:eastAsia="ko-KR"/>
        </w:rPr>
        <w:tab/>
      </w:r>
      <w:r w:rsidRPr="001542EE">
        <w:tab/>
      </w:r>
      <w:r w:rsidRPr="001542EE">
        <w:tab/>
        <w:t>&lt;/Node&gt;</w:t>
      </w:r>
    </w:p>
    <w:p w14:paraId="06F4F12C" w14:textId="77777777" w:rsidR="0053428C" w:rsidRPr="001542EE" w:rsidRDefault="0053428C" w:rsidP="0053428C">
      <w:pPr>
        <w:pStyle w:val="PL"/>
      </w:pPr>
      <w:r w:rsidRPr="001542EE">
        <w:tab/>
      </w:r>
      <w:r w:rsidRPr="001542EE">
        <w:tab/>
        <w:t>&lt;/Node&gt;</w:t>
      </w:r>
    </w:p>
    <w:p w14:paraId="7DD4C8F2" w14:textId="77777777" w:rsidR="0053428C" w:rsidRDefault="0053428C" w:rsidP="0053428C">
      <w:pPr>
        <w:pStyle w:val="PL"/>
      </w:pPr>
    </w:p>
    <w:p w14:paraId="672DF34F" w14:textId="77777777" w:rsidR="0053428C" w:rsidRDefault="0053428C" w:rsidP="0053428C">
      <w:pPr>
        <w:pStyle w:val="PL"/>
      </w:pPr>
      <w:r>
        <w:tab/>
      </w:r>
      <w:r>
        <w:tab/>
        <w:t>&lt;Node&gt;</w:t>
      </w:r>
    </w:p>
    <w:p w14:paraId="68DC003A" w14:textId="77777777" w:rsidR="0053428C" w:rsidRDefault="0053428C" w:rsidP="0053428C">
      <w:pPr>
        <w:pStyle w:val="PL"/>
      </w:pPr>
      <w:r>
        <w:tab/>
      </w:r>
      <w:r>
        <w:tab/>
      </w:r>
      <w:r>
        <w:tab/>
        <w:t>&lt;NodeName&gt;RLOSAllowedMCCList&lt;/NodeName&gt;</w:t>
      </w:r>
    </w:p>
    <w:p w14:paraId="5B01ABCD" w14:textId="77777777" w:rsidR="0053428C" w:rsidRDefault="0053428C" w:rsidP="0053428C">
      <w:pPr>
        <w:pStyle w:val="PL"/>
      </w:pPr>
      <w:r>
        <w:tab/>
      </w:r>
      <w:r>
        <w:tab/>
      </w:r>
      <w:r>
        <w:tab/>
        <w:t>&lt;DFProperties&gt;</w:t>
      </w:r>
    </w:p>
    <w:p w14:paraId="6A28C58A" w14:textId="77777777" w:rsidR="0053428C" w:rsidRDefault="0053428C" w:rsidP="0053428C">
      <w:pPr>
        <w:pStyle w:val="PL"/>
      </w:pPr>
      <w:r>
        <w:tab/>
      </w:r>
      <w:r>
        <w:tab/>
      </w:r>
      <w:r>
        <w:tab/>
      </w:r>
      <w:r>
        <w:tab/>
        <w:t>&lt;AccessType&gt;</w:t>
      </w:r>
    </w:p>
    <w:p w14:paraId="392F38D1" w14:textId="77777777" w:rsidR="0053428C" w:rsidRDefault="0053428C" w:rsidP="0053428C">
      <w:pPr>
        <w:pStyle w:val="PL"/>
      </w:pPr>
      <w:r>
        <w:tab/>
      </w:r>
      <w:r>
        <w:tab/>
      </w:r>
      <w:r>
        <w:tab/>
      </w:r>
      <w:r>
        <w:tab/>
      </w:r>
      <w:r>
        <w:tab/>
        <w:t>&lt;Get/&gt;</w:t>
      </w:r>
    </w:p>
    <w:p w14:paraId="63A3832A" w14:textId="77777777" w:rsidR="0053428C" w:rsidRDefault="0053428C" w:rsidP="0053428C">
      <w:pPr>
        <w:pStyle w:val="PL"/>
      </w:pPr>
      <w:r>
        <w:tab/>
      </w:r>
      <w:r>
        <w:tab/>
      </w:r>
      <w:r>
        <w:tab/>
      </w:r>
      <w:r>
        <w:tab/>
      </w:r>
      <w:r>
        <w:tab/>
        <w:t>&lt;Replace/&gt;</w:t>
      </w:r>
    </w:p>
    <w:p w14:paraId="12EBC8EA" w14:textId="77777777" w:rsidR="0053428C" w:rsidRPr="000A43DF" w:rsidRDefault="0053428C" w:rsidP="0053428C">
      <w:pPr>
        <w:pStyle w:val="PL"/>
      </w:pPr>
      <w:r>
        <w:tab/>
      </w:r>
      <w:r>
        <w:tab/>
      </w:r>
      <w:r>
        <w:tab/>
      </w:r>
      <w:r>
        <w:tab/>
      </w:r>
      <w:r w:rsidRPr="000A43DF">
        <w:t>&lt;/AccessType&gt;</w:t>
      </w:r>
    </w:p>
    <w:p w14:paraId="7A8766A3" w14:textId="77777777" w:rsidR="0053428C" w:rsidRPr="000A43DF" w:rsidRDefault="0053428C" w:rsidP="0053428C">
      <w:pPr>
        <w:pStyle w:val="PL"/>
      </w:pPr>
      <w:r w:rsidRPr="000A43DF">
        <w:tab/>
      </w:r>
      <w:r w:rsidRPr="000A43DF">
        <w:tab/>
      </w:r>
      <w:r w:rsidRPr="000A43DF">
        <w:tab/>
      </w:r>
      <w:r w:rsidRPr="000A43DF">
        <w:tab/>
        <w:t>&lt;DFFormat&gt;</w:t>
      </w:r>
    </w:p>
    <w:p w14:paraId="37796CCF" w14:textId="77777777" w:rsidR="0053428C" w:rsidRPr="000A43DF" w:rsidRDefault="0053428C" w:rsidP="0053428C">
      <w:pPr>
        <w:pStyle w:val="PL"/>
      </w:pPr>
      <w:r w:rsidRPr="000A43DF">
        <w:tab/>
      </w:r>
      <w:r w:rsidRPr="000A43DF">
        <w:tab/>
      </w:r>
      <w:r w:rsidRPr="000A43DF">
        <w:tab/>
      </w:r>
      <w:r w:rsidRPr="000A43DF">
        <w:tab/>
      </w:r>
      <w:r w:rsidRPr="000A43DF">
        <w:tab/>
        <w:t>&lt;node/&gt;</w:t>
      </w:r>
    </w:p>
    <w:p w14:paraId="485002C3" w14:textId="77777777" w:rsidR="0053428C" w:rsidRPr="000A43DF" w:rsidRDefault="0053428C" w:rsidP="0053428C">
      <w:pPr>
        <w:pStyle w:val="PL"/>
      </w:pPr>
      <w:r w:rsidRPr="000A43DF">
        <w:tab/>
      </w:r>
      <w:r w:rsidRPr="000A43DF">
        <w:tab/>
      </w:r>
      <w:r w:rsidRPr="000A43DF">
        <w:tab/>
      </w:r>
      <w:r w:rsidRPr="000A43DF">
        <w:tab/>
        <w:t>&lt;/DFFormat&gt;</w:t>
      </w:r>
    </w:p>
    <w:p w14:paraId="4086CA35" w14:textId="77777777" w:rsidR="0053428C" w:rsidRPr="000A43DF" w:rsidRDefault="0053428C" w:rsidP="0053428C">
      <w:pPr>
        <w:pStyle w:val="PL"/>
      </w:pPr>
      <w:r w:rsidRPr="000A43DF">
        <w:tab/>
      </w:r>
      <w:r w:rsidRPr="000A43DF">
        <w:tab/>
      </w:r>
      <w:r w:rsidRPr="000A43DF">
        <w:tab/>
      </w:r>
      <w:r w:rsidRPr="000A43DF">
        <w:tab/>
        <w:t>&lt;Occurrence&gt;</w:t>
      </w:r>
    </w:p>
    <w:p w14:paraId="0E082527" w14:textId="77777777" w:rsidR="0053428C" w:rsidRDefault="0053428C" w:rsidP="0053428C">
      <w:pPr>
        <w:pStyle w:val="PL"/>
      </w:pPr>
      <w:r w:rsidRPr="000A43DF">
        <w:tab/>
      </w:r>
      <w:r w:rsidRPr="000A43DF">
        <w:tab/>
      </w:r>
      <w:r w:rsidRPr="000A43DF">
        <w:tab/>
      </w:r>
      <w:r w:rsidRPr="000A43DF">
        <w:tab/>
      </w:r>
      <w:r w:rsidRPr="000A43DF">
        <w:tab/>
      </w:r>
      <w:r>
        <w:t>&lt;ZeroOrOne/&gt;</w:t>
      </w:r>
    </w:p>
    <w:p w14:paraId="69861119" w14:textId="77777777" w:rsidR="0053428C" w:rsidRDefault="0053428C" w:rsidP="0053428C">
      <w:pPr>
        <w:pStyle w:val="PL"/>
      </w:pPr>
      <w:r>
        <w:tab/>
      </w:r>
      <w:r>
        <w:tab/>
      </w:r>
      <w:r>
        <w:tab/>
      </w:r>
      <w:r>
        <w:tab/>
        <w:t>&lt;/Occurrence&gt;</w:t>
      </w:r>
    </w:p>
    <w:p w14:paraId="574AD44E" w14:textId="77777777" w:rsidR="0053428C" w:rsidRDefault="0053428C" w:rsidP="0053428C">
      <w:pPr>
        <w:pStyle w:val="PL"/>
      </w:pPr>
      <w:r>
        <w:tab/>
      </w:r>
      <w:r>
        <w:tab/>
      </w:r>
      <w:r>
        <w:tab/>
      </w:r>
      <w:r>
        <w:tab/>
        <w:t>&lt;Scope&gt;</w:t>
      </w:r>
    </w:p>
    <w:p w14:paraId="6CBFA793" w14:textId="77777777" w:rsidR="0053428C" w:rsidRDefault="0053428C" w:rsidP="0053428C">
      <w:pPr>
        <w:pStyle w:val="PL"/>
      </w:pPr>
      <w:r>
        <w:tab/>
      </w:r>
      <w:r>
        <w:tab/>
      </w:r>
      <w:r>
        <w:tab/>
      </w:r>
      <w:r>
        <w:tab/>
      </w:r>
      <w:r>
        <w:tab/>
        <w:t>&lt;Dynamic/&gt;</w:t>
      </w:r>
    </w:p>
    <w:p w14:paraId="0F8C9A2E" w14:textId="77777777" w:rsidR="0053428C" w:rsidRDefault="0053428C" w:rsidP="0053428C">
      <w:pPr>
        <w:pStyle w:val="PL"/>
      </w:pPr>
      <w:r>
        <w:tab/>
      </w:r>
      <w:r>
        <w:tab/>
      </w:r>
      <w:r>
        <w:tab/>
      </w:r>
      <w:r>
        <w:tab/>
        <w:t>&lt;/Scope&gt;</w:t>
      </w:r>
    </w:p>
    <w:p w14:paraId="2003A038" w14:textId="77777777" w:rsidR="0053428C" w:rsidRDefault="0053428C" w:rsidP="0053428C">
      <w:pPr>
        <w:pStyle w:val="PL"/>
      </w:pPr>
      <w:r>
        <w:tab/>
      </w:r>
      <w:r>
        <w:tab/>
      </w:r>
      <w:r>
        <w:tab/>
      </w:r>
      <w:r>
        <w:tab/>
        <w:t xml:space="preserve">&lt;DFTitle&gt;List of RLOS </w:t>
      </w:r>
      <w:r w:rsidRPr="002C6649">
        <w:t>allowed MCCs</w:t>
      </w:r>
      <w:r>
        <w:t>.&lt;/DFTitle&gt;</w:t>
      </w:r>
    </w:p>
    <w:p w14:paraId="46263F16" w14:textId="77777777" w:rsidR="0053428C" w:rsidRDefault="0053428C" w:rsidP="0053428C">
      <w:pPr>
        <w:pStyle w:val="PL"/>
      </w:pPr>
      <w:r>
        <w:tab/>
      </w:r>
      <w:r>
        <w:tab/>
      </w:r>
      <w:r>
        <w:tab/>
      </w:r>
      <w:r>
        <w:tab/>
        <w:t>&lt;DFType&gt;</w:t>
      </w:r>
    </w:p>
    <w:p w14:paraId="444F186B" w14:textId="77777777" w:rsidR="0053428C" w:rsidRDefault="0053428C" w:rsidP="0053428C">
      <w:pPr>
        <w:pStyle w:val="PL"/>
      </w:pPr>
      <w:r>
        <w:tab/>
      </w:r>
      <w:r>
        <w:tab/>
      </w:r>
      <w:r>
        <w:tab/>
      </w:r>
      <w:r>
        <w:tab/>
      </w:r>
      <w:r>
        <w:tab/>
        <w:t>&lt;DDFName/&gt;</w:t>
      </w:r>
    </w:p>
    <w:p w14:paraId="29688A27" w14:textId="77777777" w:rsidR="0053428C" w:rsidRDefault="0053428C" w:rsidP="0053428C">
      <w:pPr>
        <w:pStyle w:val="PL"/>
      </w:pPr>
      <w:r>
        <w:tab/>
      </w:r>
      <w:r>
        <w:tab/>
      </w:r>
      <w:r>
        <w:tab/>
      </w:r>
      <w:r>
        <w:tab/>
        <w:t>&lt;/DFType&gt;</w:t>
      </w:r>
    </w:p>
    <w:p w14:paraId="2A88C65F" w14:textId="77777777" w:rsidR="0053428C" w:rsidRDefault="0053428C" w:rsidP="0053428C">
      <w:pPr>
        <w:pStyle w:val="PL"/>
      </w:pPr>
      <w:r>
        <w:tab/>
      </w:r>
      <w:r>
        <w:tab/>
      </w:r>
      <w:r>
        <w:tab/>
        <w:t>&lt;/DFProperties&gt;</w:t>
      </w:r>
    </w:p>
    <w:p w14:paraId="5C2EF9EF" w14:textId="77777777" w:rsidR="0053428C" w:rsidRDefault="0053428C" w:rsidP="0053428C">
      <w:pPr>
        <w:pStyle w:val="PL"/>
      </w:pPr>
    </w:p>
    <w:p w14:paraId="11373459" w14:textId="77777777" w:rsidR="0053428C" w:rsidRDefault="0053428C" w:rsidP="0053428C">
      <w:pPr>
        <w:pStyle w:val="PL"/>
      </w:pPr>
      <w:r>
        <w:tab/>
      </w:r>
      <w:r>
        <w:tab/>
      </w:r>
      <w:r>
        <w:tab/>
        <w:t>&lt;Node&gt;</w:t>
      </w:r>
    </w:p>
    <w:p w14:paraId="0DDFEABD" w14:textId="77777777" w:rsidR="0053428C" w:rsidRDefault="0053428C" w:rsidP="0053428C">
      <w:pPr>
        <w:pStyle w:val="PL"/>
      </w:pPr>
      <w:r>
        <w:tab/>
      </w:r>
      <w:r>
        <w:tab/>
      </w:r>
      <w:r>
        <w:tab/>
      </w:r>
      <w:r>
        <w:tab/>
        <w:t>&lt;NodeName&gt;&lt;/NodeName&gt;</w:t>
      </w:r>
    </w:p>
    <w:p w14:paraId="623D152C" w14:textId="77777777" w:rsidR="0053428C" w:rsidRDefault="0053428C" w:rsidP="0053428C">
      <w:pPr>
        <w:pStyle w:val="PL"/>
      </w:pPr>
      <w:r>
        <w:tab/>
      </w:r>
      <w:r>
        <w:tab/>
      </w:r>
      <w:r>
        <w:tab/>
      </w:r>
      <w:r>
        <w:tab/>
        <w:t>&lt;DFProperties&gt;</w:t>
      </w:r>
    </w:p>
    <w:p w14:paraId="5C6221E2" w14:textId="77777777" w:rsidR="0053428C" w:rsidRDefault="0053428C" w:rsidP="0053428C">
      <w:pPr>
        <w:pStyle w:val="PL"/>
      </w:pPr>
      <w:r>
        <w:tab/>
      </w:r>
      <w:r>
        <w:tab/>
      </w:r>
      <w:r>
        <w:tab/>
      </w:r>
      <w:r>
        <w:tab/>
      </w:r>
      <w:r>
        <w:tab/>
        <w:t>&lt;AccessType&gt;</w:t>
      </w:r>
    </w:p>
    <w:p w14:paraId="3BBAC055" w14:textId="77777777" w:rsidR="0053428C" w:rsidRDefault="0053428C" w:rsidP="0053428C">
      <w:pPr>
        <w:pStyle w:val="PL"/>
      </w:pPr>
      <w:r>
        <w:tab/>
      </w:r>
      <w:r>
        <w:tab/>
      </w:r>
      <w:r>
        <w:tab/>
      </w:r>
      <w:r>
        <w:tab/>
      </w:r>
      <w:r>
        <w:tab/>
      </w:r>
      <w:r>
        <w:tab/>
        <w:t>&lt;Get/&gt;</w:t>
      </w:r>
    </w:p>
    <w:p w14:paraId="06713F92" w14:textId="77777777" w:rsidR="0053428C" w:rsidRDefault="0053428C" w:rsidP="0053428C">
      <w:pPr>
        <w:pStyle w:val="PL"/>
      </w:pPr>
      <w:r>
        <w:tab/>
      </w:r>
      <w:r>
        <w:tab/>
      </w:r>
      <w:r>
        <w:tab/>
      </w:r>
      <w:r>
        <w:tab/>
      </w:r>
      <w:r>
        <w:tab/>
      </w:r>
      <w:r>
        <w:tab/>
        <w:t>&lt;Replace/&gt;</w:t>
      </w:r>
    </w:p>
    <w:p w14:paraId="41A06A7A" w14:textId="77777777" w:rsidR="0053428C" w:rsidRDefault="0053428C" w:rsidP="0053428C">
      <w:pPr>
        <w:pStyle w:val="PL"/>
      </w:pPr>
      <w:r>
        <w:tab/>
      </w:r>
      <w:r>
        <w:tab/>
      </w:r>
      <w:r>
        <w:tab/>
      </w:r>
      <w:r>
        <w:tab/>
      </w:r>
      <w:r>
        <w:tab/>
        <w:t>&lt;/AccessType&gt;</w:t>
      </w:r>
    </w:p>
    <w:p w14:paraId="4221AB21" w14:textId="77777777" w:rsidR="0053428C" w:rsidRDefault="0053428C" w:rsidP="0053428C">
      <w:pPr>
        <w:pStyle w:val="PL"/>
      </w:pPr>
      <w:r>
        <w:tab/>
      </w:r>
      <w:r>
        <w:tab/>
      </w:r>
      <w:r>
        <w:tab/>
      </w:r>
      <w:r>
        <w:tab/>
      </w:r>
      <w:r>
        <w:tab/>
        <w:t>&lt;DFFormat&gt;</w:t>
      </w:r>
    </w:p>
    <w:p w14:paraId="20AEDE8B" w14:textId="77777777" w:rsidR="0053428C" w:rsidRDefault="0053428C" w:rsidP="0053428C">
      <w:pPr>
        <w:pStyle w:val="PL"/>
      </w:pPr>
      <w:r>
        <w:tab/>
      </w:r>
      <w:r>
        <w:tab/>
      </w:r>
      <w:r>
        <w:tab/>
      </w:r>
      <w:r>
        <w:tab/>
      </w:r>
      <w:r>
        <w:tab/>
      </w:r>
      <w:r>
        <w:tab/>
        <w:t>&lt;node/&gt;</w:t>
      </w:r>
    </w:p>
    <w:p w14:paraId="6F9C2DE5" w14:textId="77777777" w:rsidR="0053428C" w:rsidRDefault="0053428C" w:rsidP="0053428C">
      <w:pPr>
        <w:pStyle w:val="PL"/>
      </w:pPr>
      <w:r>
        <w:lastRenderedPageBreak/>
        <w:tab/>
      </w:r>
      <w:r>
        <w:tab/>
      </w:r>
      <w:r>
        <w:tab/>
      </w:r>
      <w:r>
        <w:tab/>
      </w:r>
      <w:r>
        <w:tab/>
        <w:t>&lt;/DFFormat&gt;</w:t>
      </w:r>
    </w:p>
    <w:p w14:paraId="55999B42" w14:textId="77777777" w:rsidR="0053428C" w:rsidRDefault="0053428C" w:rsidP="0053428C">
      <w:pPr>
        <w:pStyle w:val="PL"/>
      </w:pPr>
      <w:r>
        <w:tab/>
      </w:r>
      <w:r>
        <w:tab/>
      </w:r>
      <w:r>
        <w:tab/>
      </w:r>
      <w:r>
        <w:tab/>
      </w:r>
      <w:r>
        <w:tab/>
        <w:t>&lt;Occurrence&gt;</w:t>
      </w:r>
    </w:p>
    <w:p w14:paraId="00E61091" w14:textId="77777777" w:rsidR="0053428C" w:rsidRDefault="0053428C" w:rsidP="0053428C">
      <w:pPr>
        <w:pStyle w:val="PL"/>
      </w:pPr>
      <w:r>
        <w:tab/>
      </w:r>
      <w:r>
        <w:tab/>
      </w:r>
      <w:r>
        <w:tab/>
      </w:r>
      <w:r>
        <w:tab/>
      </w:r>
      <w:r>
        <w:tab/>
      </w:r>
      <w:r>
        <w:tab/>
        <w:t>&lt;OneOrMore/&gt;</w:t>
      </w:r>
    </w:p>
    <w:p w14:paraId="15163922" w14:textId="77777777" w:rsidR="0053428C" w:rsidRDefault="0053428C" w:rsidP="0053428C">
      <w:pPr>
        <w:pStyle w:val="PL"/>
      </w:pPr>
      <w:r>
        <w:tab/>
      </w:r>
      <w:r>
        <w:tab/>
      </w:r>
      <w:r>
        <w:tab/>
      </w:r>
      <w:r>
        <w:tab/>
      </w:r>
      <w:r>
        <w:tab/>
        <w:t>&lt;/Occurrence&gt;</w:t>
      </w:r>
    </w:p>
    <w:p w14:paraId="109A9882" w14:textId="77777777" w:rsidR="0053428C" w:rsidRDefault="0053428C" w:rsidP="0053428C">
      <w:pPr>
        <w:pStyle w:val="PL"/>
      </w:pPr>
      <w:r>
        <w:tab/>
      </w:r>
      <w:r>
        <w:tab/>
      </w:r>
      <w:r>
        <w:tab/>
      </w:r>
      <w:r>
        <w:tab/>
      </w:r>
      <w:r>
        <w:tab/>
        <w:t>&lt;Scope&gt;</w:t>
      </w:r>
    </w:p>
    <w:p w14:paraId="15D97953" w14:textId="77777777" w:rsidR="0053428C" w:rsidRDefault="0053428C" w:rsidP="0053428C">
      <w:pPr>
        <w:pStyle w:val="PL"/>
      </w:pPr>
      <w:r>
        <w:tab/>
      </w:r>
      <w:r>
        <w:tab/>
      </w:r>
      <w:r>
        <w:tab/>
      </w:r>
      <w:r>
        <w:tab/>
      </w:r>
      <w:r>
        <w:tab/>
      </w:r>
      <w:r>
        <w:tab/>
        <w:t>&lt;Dynamic/&gt;</w:t>
      </w:r>
    </w:p>
    <w:p w14:paraId="531028ED" w14:textId="77777777" w:rsidR="0053428C" w:rsidRDefault="0053428C" w:rsidP="0053428C">
      <w:pPr>
        <w:pStyle w:val="PL"/>
      </w:pPr>
      <w:r>
        <w:tab/>
      </w:r>
      <w:r>
        <w:tab/>
      </w:r>
      <w:r>
        <w:tab/>
      </w:r>
      <w:r>
        <w:tab/>
      </w:r>
      <w:r>
        <w:tab/>
        <w:t>&lt;/Scope&gt;</w:t>
      </w:r>
    </w:p>
    <w:p w14:paraId="2DFEDE08" w14:textId="77777777" w:rsidR="0053428C" w:rsidRDefault="0053428C" w:rsidP="0053428C">
      <w:pPr>
        <w:pStyle w:val="PL"/>
      </w:pPr>
      <w:r>
        <w:tab/>
      </w:r>
      <w:r>
        <w:tab/>
      </w:r>
      <w:r>
        <w:tab/>
      </w:r>
      <w:r>
        <w:tab/>
      </w:r>
      <w:r>
        <w:tab/>
        <w:t xml:space="preserve">&lt;DFTitle&gt; List of RLOS </w:t>
      </w:r>
      <w:r w:rsidRPr="002C6649">
        <w:t>allowed MCCs</w:t>
      </w:r>
      <w:r>
        <w:t>.&lt;/DFTitle&gt;</w:t>
      </w:r>
    </w:p>
    <w:p w14:paraId="2598B778" w14:textId="77777777" w:rsidR="0053428C" w:rsidRDefault="0053428C" w:rsidP="0053428C">
      <w:pPr>
        <w:pStyle w:val="PL"/>
      </w:pPr>
      <w:r>
        <w:tab/>
      </w:r>
      <w:r>
        <w:tab/>
      </w:r>
      <w:r>
        <w:tab/>
      </w:r>
      <w:r>
        <w:tab/>
      </w:r>
      <w:r>
        <w:tab/>
        <w:t>&lt;DFType&gt;</w:t>
      </w:r>
    </w:p>
    <w:p w14:paraId="6EC332E9" w14:textId="77777777" w:rsidR="0053428C" w:rsidRDefault="0053428C" w:rsidP="0053428C">
      <w:pPr>
        <w:pStyle w:val="PL"/>
      </w:pPr>
      <w:r>
        <w:tab/>
      </w:r>
      <w:r>
        <w:tab/>
      </w:r>
      <w:r>
        <w:tab/>
      </w:r>
      <w:r>
        <w:tab/>
      </w:r>
      <w:r>
        <w:tab/>
      </w:r>
      <w:r>
        <w:tab/>
        <w:t>&lt;DDFName/&gt;</w:t>
      </w:r>
    </w:p>
    <w:p w14:paraId="5184F6F3" w14:textId="77777777" w:rsidR="0053428C" w:rsidRDefault="0053428C" w:rsidP="0053428C">
      <w:pPr>
        <w:pStyle w:val="PL"/>
      </w:pPr>
      <w:r>
        <w:tab/>
      </w:r>
      <w:r>
        <w:tab/>
      </w:r>
      <w:r>
        <w:tab/>
      </w:r>
      <w:r>
        <w:tab/>
      </w:r>
      <w:r>
        <w:tab/>
        <w:t>&lt;/DFType&gt;</w:t>
      </w:r>
    </w:p>
    <w:p w14:paraId="7502AE1A" w14:textId="77777777" w:rsidR="0053428C" w:rsidRDefault="0053428C" w:rsidP="0053428C">
      <w:pPr>
        <w:pStyle w:val="PL"/>
      </w:pPr>
      <w:r>
        <w:tab/>
      </w:r>
      <w:r>
        <w:tab/>
      </w:r>
      <w:r>
        <w:tab/>
      </w:r>
      <w:r>
        <w:tab/>
        <w:t>&lt;/DFProperties&gt;</w:t>
      </w:r>
    </w:p>
    <w:p w14:paraId="02DE15E2" w14:textId="77777777" w:rsidR="0053428C" w:rsidRDefault="0053428C" w:rsidP="0053428C">
      <w:pPr>
        <w:pStyle w:val="PL"/>
      </w:pPr>
    </w:p>
    <w:p w14:paraId="1CFA2B16" w14:textId="77777777" w:rsidR="0053428C" w:rsidRDefault="0053428C" w:rsidP="0053428C">
      <w:pPr>
        <w:pStyle w:val="PL"/>
      </w:pPr>
      <w:r>
        <w:rPr>
          <w:lang w:eastAsia="ko-KR"/>
        </w:rPr>
        <w:tab/>
      </w:r>
      <w:r>
        <w:rPr>
          <w:lang w:eastAsia="ko-KR"/>
        </w:rPr>
        <w:tab/>
      </w:r>
      <w:r>
        <w:tab/>
      </w:r>
      <w:r>
        <w:tab/>
        <w:t>&lt;Node&gt;</w:t>
      </w:r>
    </w:p>
    <w:p w14:paraId="4453B65F" w14:textId="77777777" w:rsidR="0053428C" w:rsidRDefault="0053428C" w:rsidP="0053428C">
      <w:pPr>
        <w:pStyle w:val="PL"/>
      </w:pPr>
      <w:r>
        <w:rPr>
          <w:lang w:eastAsia="ko-KR"/>
        </w:rPr>
        <w:tab/>
      </w:r>
      <w:r>
        <w:tab/>
      </w:r>
      <w:r>
        <w:tab/>
      </w:r>
      <w:r>
        <w:tab/>
      </w:r>
      <w:r>
        <w:tab/>
        <w:t>&lt;NodeName&gt;</w:t>
      </w:r>
      <w:r>
        <w:rPr>
          <w:lang w:eastAsia="ko-KR"/>
        </w:rPr>
        <w:t>MCC</w:t>
      </w:r>
      <w:r>
        <w:t>&lt;/NodeName&gt;</w:t>
      </w:r>
    </w:p>
    <w:p w14:paraId="5A884103" w14:textId="77777777" w:rsidR="0053428C" w:rsidRDefault="0053428C" w:rsidP="0053428C">
      <w:pPr>
        <w:pStyle w:val="PL"/>
      </w:pPr>
      <w:r>
        <w:rPr>
          <w:lang w:eastAsia="ko-KR"/>
        </w:rPr>
        <w:tab/>
      </w:r>
      <w:r>
        <w:rPr>
          <w:lang w:eastAsia="ko-KR"/>
        </w:rPr>
        <w:tab/>
      </w:r>
      <w:r>
        <w:rPr>
          <w:lang w:eastAsia="ko-KR"/>
        </w:rPr>
        <w:tab/>
      </w:r>
      <w:r>
        <w:tab/>
      </w:r>
      <w:r>
        <w:tab/>
        <w:t>&lt;DFProperties&gt;</w:t>
      </w:r>
    </w:p>
    <w:p w14:paraId="3832FC83" w14:textId="77777777" w:rsidR="0053428C" w:rsidRDefault="0053428C" w:rsidP="0053428C">
      <w:pPr>
        <w:pStyle w:val="PL"/>
      </w:pPr>
      <w:r>
        <w:tab/>
      </w:r>
      <w:r>
        <w:tab/>
      </w:r>
      <w:r>
        <w:tab/>
      </w:r>
      <w:r>
        <w:rPr>
          <w:lang w:eastAsia="ko-KR"/>
        </w:rPr>
        <w:tab/>
      </w:r>
      <w:r>
        <w:rPr>
          <w:lang w:eastAsia="ko-KR"/>
        </w:rPr>
        <w:tab/>
      </w:r>
      <w:r>
        <w:tab/>
        <w:t>&lt;AccessType&gt;</w:t>
      </w:r>
    </w:p>
    <w:p w14:paraId="170E0110" w14:textId="77777777" w:rsidR="0053428C" w:rsidRDefault="0053428C" w:rsidP="0053428C">
      <w:pPr>
        <w:pStyle w:val="PL"/>
      </w:pPr>
      <w:r>
        <w:rPr>
          <w:lang w:eastAsia="ko-KR"/>
        </w:rPr>
        <w:tab/>
      </w:r>
      <w:r>
        <w:tab/>
      </w:r>
      <w:r>
        <w:tab/>
      </w:r>
      <w:r>
        <w:tab/>
      </w:r>
      <w:r>
        <w:tab/>
      </w:r>
      <w:r>
        <w:rPr>
          <w:lang w:eastAsia="ko-KR"/>
        </w:rPr>
        <w:tab/>
      </w:r>
      <w:r>
        <w:rPr>
          <w:lang w:eastAsia="ko-KR"/>
        </w:rPr>
        <w:tab/>
      </w:r>
      <w:r>
        <w:t>&lt;Get/&gt;</w:t>
      </w:r>
    </w:p>
    <w:p w14:paraId="0F4B83A1" w14:textId="77777777" w:rsidR="0053428C" w:rsidRDefault="0053428C" w:rsidP="0053428C">
      <w:pPr>
        <w:pStyle w:val="PL"/>
      </w:pPr>
      <w:r>
        <w:tab/>
      </w:r>
      <w:r>
        <w:rPr>
          <w:lang w:eastAsia="ko-KR"/>
        </w:rPr>
        <w:tab/>
      </w:r>
      <w:r>
        <w:tab/>
      </w:r>
      <w:r>
        <w:rPr>
          <w:lang w:eastAsia="ko-KR"/>
        </w:rPr>
        <w:tab/>
      </w:r>
      <w:r>
        <w:rPr>
          <w:lang w:eastAsia="ko-KR"/>
        </w:rPr>
        <w:tab/>
      </w:r>
      <w:r>
        <w:tab/>
      </w:r>
      <w:r>
        <w:tab/>
        <w:t>&lt;Replace/&gt;</w:t>
      </w:r>
    </w:p>
    <w:p w14:paraId="5F056F88" w14:textId="77777777" w:rsidR="0053428C" w:rsidRDefault="0053428C" w:rsidP="0053428C">
      <w:pPr>
        <w:pStyle w:val="PL"/>
      </w:pPr>
      <w:r>
        <w:rPr>
          <w:lang w:eastAsia="ko-KR"/>
        </w:rPr>
        <w:tab/>
      </w:r>
      <w:r>
        <w:tab/>
      </w:r>
      <w:r>
        <w:tab/>
      </w:r>
      <w:r>
        <w:tab/>
      </w:r>
      <w:r>
        <w:rPr>
          <w:lang w:eastAsia="ko-KR"/>
        </w:rPr>
        <w:tab/>
      </w:r>
      <w:r>
        <w:tab/>
        <w:t>&lt;/AccessType&gt;</w:t>
      </w:r>
    </w:p>
    <w:p w14:paraId="6E94AF83" w14:textId="77777777" w:rsidR="0053428C" w:rsidRDefault="0053428C" w:rsidP="0053428C">
      <w:pPr>
        <w:pStyle w:val="PL"/>
      </w:pPr>
      <w:r>
        <w:tab/>
      </w:r>
      <w:r>
        <w:rPr>
          <w:lang w:eastAsia="ko-KR"/>
        </w:rPr>
        <w:tab/>
      </w:r>
      <w:r>
        <w:rPr>
          <w:lang w:eastAsia="ko-KR"/>
        </w:rPr>
        <w:tab/>
      </w:r>
      <w:r>
        <w:tab/>
      </w:r>
      <w:r>
        <w:tab/>
      </w:r>
      <w:r>
        <w:rPr>
          <w:lang w:eastAsia="ko-KR"/>
        </w:rPr>
        <w:tab/>
      </w:r>
      <w:r>
        <w:t>&lt;DFFormat&gt;</w:t>
      </w:r>
    </w:p>
    <w:p w14:paraId="591E1F23" w14:textId="77777777" w:rsidR="0053428C" w:rsidRDefault="0053428C" w:rsidP="0053428C">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39D66F1" w14:textId="77777777" w:rsidR="0053428C" w:rsidRDefault="0053428C" w:rsidP="0053428C">
      <w:pPr>
        <w:pStyle w:val="PL"/>
      </w:pPr>
      <w:r>
        <w:tab/>
      </w:r>
      <w:r>
        <w:tab/>
      </w:r>
      <w:r>
        <w:rPr>
          <w:lang w:eastAsia="ko-KR"/>
        </w:rPr>
        <w:tab/>
      </w:r>
      <w:r>
        <w:rPr>
          <w:lang w:eastAsia="ko-KR"/>
        </w:rPr>
        <w:tab/>
      </w:r>
      <w:r>
        <w:tab/>
      </w:r>
      <w:r>
        <w:tab/>
        <w:t>&lt;/DFFormat&gt;</w:t>
      </w:r>
    </w:p>
    <w:p w14:paraId="78831499" w14:textId="77777777" w:rsidR="0053428C" w:rsidRDefault="0053428C" w:rsidP="0053428C">
      <w:pPr>
        <w:pStyle w:val="PL"/>
      </w:pPr>
      <w:r>
        <w:rPr>
          <w:lang w:eastAsia="ko-KR"/>
        </w:rPr>
        <w:tab/>
      </w:r>
      <w:r>
        <w:tab/>
      </w:r>
      <w:r>
        <w:tab/>
      </w:r>
      <w:r>
        <w:tab/>
      </w:r>
      <w:r>
        <w:rPr>
          <w:lang w:eastAsia="ko-KR"/>
        </w:rPr>
        <w:tab/>
      </w:r>
      <w:r>
        <w:rPr>
          <w:lang w:eastAsia="ko-KR"/>
        </w:rPr>
        <w:tab/>
      </w:r>
      <w:r>
        <w:t>&lt;Occurrence&gt;</w:t>
      </w:r>
    </w:p>
    <w:p w14:paraId="57BA24E5" w14:textId="77777777" w:rsidR="0053428C" w:rsidRDefault="0053428C" w:rsidP="0053428C">
      <w:pPr>
        <w:pStyle w:val="PL"/>
      </w:pPr>
      <w:r>
        <w:rPr>
          <w:lang w:eastAsia="ko-KR"/>
        </w:rPr>
        <w:tab/>
      </w:r>
      <w:r>
        <w:rPr>
          <w:lang w:eastAsia="ko-KR"/>
        </w:rPr>
        <w:tab/>
      </w:r>
      <w:r>
        <w:tab/>
      </w:r>
      <w:r>
        <w:tab/>
      </w:r>
      <w:r>
        <w:tab/>
      </w:r>
      <w:r>
        <w:tab/>
      </w:r>
      <w:r>
        <w:tab/>
        <w:t>&lt;One/&gt;</w:t>
      </w:r>
    </w:p>
    <w:p w14:paraId="1B265403" w14:textId="77777777" w:rsidR="0053428C" w:rsidRDefault="0053428C" w:rsidP="0053428C">
      <w:pPr>
        <w:pStyle w:val="PL"/>
      </w:pPr>
      <w:r>
        <w:tab/>
      </w:r>
      <w:r>
        <w:tab/>
      </w:r>
      <w:r>
        <w:rPr>
          <w:lang w:eastAsia="ko-KR"/>
        </w:rPr>
        <w:tab/>
      </w:r>
      <w:r>
        <w:rPr>
          <w:lang w:eastAsia="ko-KR"/>
        </w:rPr>
        <w:tab/>
      </w:r>
      <w:r>
        <w:tab/>
      </w:r>
      <w:r>
        <w:tab/>
        <w:t>&lt;/Occurrence&gt;</w:t>
      </w:r>
    </w:p>
    <w:p w14:paraId="2871C35E" w14:textId="77777777" w:rsidR="0053428C" w:rsidRDefault="0053428C" w:rsidP="0053428C">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2F60C38B" w14:textId="77777777" w:rsidR="0053428C" w:rsidRDefault="0053428C" w:rsidP="0053428C">
      <w:pPr>
        <w:pStyle w:val="PL"/>
      </w:pPr>
      <w:r>
        <w:rPr>
          <w:lang w:eastAsia="ko-KR"/>
        </w:rPr>
        <w:tab/>
      </w:r>
      <w:r>
        <w:rPr>
          <w:lang w:eastAsia="ko-KR"/>
        </w:rPr>
        <w:tab/>
      </w:r>
      <w:r>
        <w:rPr>
          <w:lang w:eastAsia="ko-KR"/>
        </w:rPr>
        <w:tab/>
      </w:r>
      <w:r>
        <w:rPr>
          <w:lang w:eastAsia="ko-KR"/>
        </w:rPr>
        <w:tab/>
      </w:r>
      <w:r>
        <w:tab/>
      </w:r>
      <w:r>
        <w:tab/>
        <w:t>&lt;DFType&gt;</w:t>
      </w:r>
    </w:p>
    <w:p w14:paraId="2E3A6F88" w14:textId="77777777" w:rsidR="0053428C" w:rsidRDefault="0053428C" w:rsidP="0053428C">
      <w:pPr>
        <w:pStyle w:val="PL"/>
      </w:pPr>
      <w:r>
        <w:rPr>
          <w:lang w:eastAsia="ko-KR"/>
        </w:rPr>
        <w:tab/>
      </w:r>
      <w:r>
        <w:tab/>
      </w:r>
      <w:r>
        <w:rPr>
          <w:lang w:eastAsia="ko-KR"/>
        </w:rPr>
        <w:tab/>
      </w:r>
      <w:r>
        <w:rPr>
          <w:lang w:eastAsia="ko-KR"/>
        </w:rPr>
        <w:tab/>
      </w:r>
      <w:r>
        <w:rPr>
          <w:lang w:eastAsia="ko-KR"/>
        </w:rPr>
        <w:tab/>
      </w:r>
      <w:r>
        <w:tab/>
      </w:r>
      <w:r>
        <w:tab/>
        <w:t>&lt;MIME&gt;text/plain&lt;/MIME&gt;</w:t>
      </w:r>
    </w:p>
    <w:p w14:paraId="12D58B8D" w14:textId="77777777" w:rsidR="0053428C" w:rsidRDefault="0053428C" w:rsidP="0053428C">
      <w:pPr>
        <w:pStyle w:val="PL"/>
      </w:pPr>
      <w:r>
        <w:rPr>
          <w:lang w:eastAsia="ko-KR"/>
        </w:rPr>
        <w:tab/>
      </w:r>
      <w:r>
        <w:tab/>
      </w:r>
      <w:r>
        <w:tab/>
      </w:r>
      <w:r>
        <w:rPr>
          <w:lang w:eastAsia="ko-KR"/>
        </w:rPr>
        <w:tab/>
      </w:r>
      <w:r>
        <w:rPr>
          <w:lang w:eastAsia="ko-KR"/>
        </w:rPr>
        <w:tab/>
      </w:r>
      <w:r>
        <w:rPr>
          <w:lang w:eastAsia="ko-KR"/>
        </w:rPr>
        <w:tab/>
      </w:r>
      <w:r>
        <w:t>&lt;/DFType&gt;</w:t>
      </w:r>
    </w:p>
    <w:p w14:paraId="25575D37" w14:textId="77777777" w:rsidR="0053428C" w:rsidRDefault="0053428C" w:rsidP="0053428C">
      <w:pPr>
        <w:pStyle w:val="PL"/>
      </w:pPr>
      <w:r>
        <w:tab/>
      </w:r>
      <w:r>
        <w:tab/>
      </w:r>
      <w:r>
        <w:tab/>
      </w:r>
      <w:r>
        <w:rPr>
          <w:lang w:eastAsia="ko-KR"/>
        </w:rPr>
        <w:tab/>
      </w:r>
      <w:r>
        <w:rPr>
          <w:lang w:eastAsia="ko-KR"/>
        </w:rPr>
        <w:tab/>
      </w:r>
      <w:r>
        <w:t>&lt;/DFProperties&gt;</w:t>
      </w:r>
    </w:p>
    <w:p w14:paraId="239FDB47" w14:textId="77777777" w:rsidR="0053428C" w:rsidRDefault="0053428C" w:rsidP="0053428C">
      <w:pPr>
        <w:pStyle w:val="PL"/>
      </w:pPr>
      <w:r>
        <w:tab/>
      </w:r>
      <w:r>
        <w:rPr>
          <w:lang w:eastAsia="ko-KR"/>
        </w:rPr>
        <w:tab/>
      </w:r>
      <w:r>
        <w:tab/>
      </w:r>
      <w:r>
        <w:tab/>
        <w:t>&lt;/Node&gt;</w:t>
      </w:r>
    </w:p>
    <w:p w14:paraId="46ABF388" w14:textId="77777777" w:rsidR="0053428C" w:rsidRDefault="0053428C" w:rsidP="0053428C">
      <w:pPr>
        <w:pStyle w:val="PL"/>
      </w:pPr>
      <w:r>
        <w:rPr>
          <w:lang w:eastAsia="ko-KR"/>
        </w:rPr>
        <w:tab/>
      </w:r>
      <w:r>
        <w:tab/>
      </w:r>
      <w:r>
        <w:tab/>
        <w:t>&lt;/Node&gt;</w:t>
      </w:r>
    </w:p>
    <w:p w14:paraId="4DAA7FD9" w14:textId="77777777" w:rsidR="0053428C" w:rsidRDefault="0053428C" w:rsidP="0053428C">
      <w:pPr>
        <w:pStyle w:val="PL"/>
      </w:pPr>
      <w:r>
        <w:tab/>
      </w:r>
      <w:r>
        <w:tab/>
        <w:t>&lt;/Node&gt;</w:t>
      </w:r>
    </w:p>
    <w:p w14:paraId="20F780B3" w14:textId="77777777" w:rsidR="0053428C" w:rsidRDefault="0053428C" w:rsidP="0053428C">
      <w:pPr>
        <w:pStyle w:val="PL"/>
      </w:pPr>
    </w:p>
    <w:p w14:paraId="521116D6" w14:textId="77777777" w:rsidR="0053428C" w:rsidRDefault="0053428C" w:rsidP="0053428C">
      <w:pPr>
        <w:pStyle w:val="PL"/>
      </w:pPr>
      <w:r>
        <w:tab/>
      </w:r>
      <w:r>
        <w:tab/>
        <w:t>&lt;Node&gt;</w:t>
      </w:r>
    </w:p>
    <w:p w14:paraId="74A5F857" w14:textId="77777777" w:rsidR="0053428C" w:rsidRDefault="0053428C" w:rsidP="0053428C">
      <w:pPr>
        <w:pStyle w:val="PL"/>
      </w:pPr>
      <w:r>
        <w:tab/>
      </w:r>
      <w:r>
        <w:tab/>
      </w:r>
      <w:r>
        <w:tab/>
        <w:t>&lt;NodeName&gt;SNPN_Configuration&lt;/NodeName&gt;</w:t>
      </w:r>
    </w:p>
    <w:p w14:paraId="1E351153" w14:textId="77777777" w:rsidR="0053428C" w:rsidRDefault="0053428C" w:rsidP="0053428C">
      <w:pPr>
        <w:pStyle w:val="PL"/>
      </w:pPr>
      <w:r>
        <w:tab/>
      </w:r>
      <w:r>
        <w:tab/>
      </w:r>
      <w:r>
        <w:tab/>
        <w:t>&lt;DFProperties&gt;</w:t>
      </w:r>
    </w:p>
    <w:p w14:paraId="74E67065" w14:textId="77777777" w:rsidR="0053428C" w:rsidRDefault="0053428C" w:rsidP="0053428C">
      <w:pPr>
        <w:pStyle w:val="PL"/>
      </w:pPr>
      <w:r>
        <w:tab/>
      </w:r>
      <w:r>
        <w:tab/>
      </w:r>
      <w:r>
        <w:tab/>
      </w:r>
      <w:r>
        <w:tab/>
        <w:t>&lt;AccessType&gt;</w:t>
      </w:r>
    </w:p>
    <w:p w14:paraId="4772CB53" w14:textId="77777777" w:rsidR="0053428C" w:rsidRDefault="0053428C" w:rsidP="0053428C">
      <w:pPr>
        <w:pStyle w:val="PL"/>
      </w:pPr>
      <w:r>
        <w:tab/>
      </w:r>
      <w:r>
        <w:tab/>
      </w:r>
      <w:r>
        <w:tab/>
      </w:r>
      <w:r>
        <w:tab/>
      </w:r>
      <w:r>
        <w:tab/>
        <w:t>&lt;Get/&gt;</w:t>
      </w:r>
    </w:p>
    <w:p w14:paraId="19EF1A14" w14:textId="77777777" w:rsidR="0053428C" w:rsidRDefault="0053428C" w:rsidP="0053428C">
      <w:pPr>
        <w:pStyle w:val="PL"/>
      </w:pPr>
      <w:r>
        <w:tab/>
      </w:r>
      <w:r>
        <w:tab/>
      </w:r>
      <w:r>
        <w:tab/>
      </w:r>
      <w:r>
        <w:tab/>
      </w:r>
      <w:r>
        <w:tab/>
        <w:t>&lt;Replace/&gt;</w:t>
      </w:r>
    </w:p>
    <w:p w14:paraId="04C82C77" w14:textId="77777777" w:rsidR="0053428C" w:rsidRPr="000A1513" w:rsidRDefault="0053428C" w:rsidP="0053428C">
      <w:pPr>
        <w:pStyle w:val="PL"/>
      </w:pPr>
      <w:r>
        <w:tab/>
      </w:r>
      <w:r>
        <w:tab/>
      </w:r>
      <w:r>
        <w:tab/>
      </w:r>
      <w:r>
        <w:tab/>
      </w:r>
      <w:r w:rsidRPr="000A1513">
        <w:t>&lt;/AccessType&gt;</w:t>
      </w:r>
    </w:p>
    <w:p w14:paraId="0E5E7161" w14:textId="77777777" w:rsidR="0053428C" w:rsidRPr="000A1513" w:rsidRDefault="0053428C" w:rsidP="0053428C">
      <w:pPr>
        <w:pStyle w:val="PL"/>
      </w:pPr>
      <w:r w:rsidRPr="000A1513">
        <w:tab/>
      </w:r>
      <w:r w:rsidRPr="000A1513">
        <w:tab/>
      </w:r>
      <w:r w:rsidRPr="000A1513">
        <w:tab/>
      </w:r>
      <w:r w:rsidRPr="000A1513">
        <w:tab/>
        <w:t>&lt;DFFormat&gt;</w:t>
      </w:r>
    </w:p>
    <w:p w14:paraId="583046CA" w14:textId="77777777" w:rsidR="0053428C" w:rsidRPr="000A1513" w:rsidRDefault="0053428C" w:rsidP="0053428C">
      <w:pPr>
        <w:pStyle w:val="PL"/>
      </w:pPr>
      <w:r w:rsidRPr="000A1513">
        <w:tab/>
      </w:r>
      <w:r w:rsidRPr="000A1513">
        <w:tab/>
      </w:r>
      <w:r w:rsidRPr="000A1513">
        <w:tab/>
      </w:r>
      <w:r w:rsidRPr="000A1513">
        <w:tab/>
      </w:r>
      <w:r w:rsidRPr="000A1513">
        <w:tab/>
        <w:t>&lt;node/&gt;</w:t>
      </w:r>
    </w:p>
    <w:p w14:paraId="4F18A832" w14:textId="77777777" w:rsidR="0053428C" w:rsidRPr="000A1513" w:rsidRDefault="0053428C" w:rsidP="0053428C">
      <w:pPr>
        <w:pStyle w:val="PL"/>
      </w:pPr>
      <w:r w:rsidRPr="000A1513">
        <w:tab/>
      </w:r>
      <w:r w:rsidRPr="000A1513">
        <w:tab/>
      </w:r>
      <w:r w:rsidRPr="000A1513">
        <w:tab/>
      </w:r>
      <w:r w:rsidRPr="000A1513">
        <w:tab/>
        <w:t>&lt;/DFFormat&gt;</w:t>
      </w:r>
    </w:p>
    <w:p w14:paraId="7FF966D1" w14:textId="77777777" w:rsidR="0053428C" w:rsidRPr="000A1513" w:rsidRDefault="0053428C" w:rsidP="0053428C">
      <w:pPr>
        <w:pStyle w:val="PL"/>
      </w:pPr>
      <w:r w:rsidRPr="000A1513">
        <w:tab/>
      </w:r>
      <w:r w:rsidRPr="000A1513">
        <w:tab/>
      </w:r>
      <w:r w:rsidRPr="000A1513">
        <w:tab/>
      </w:r>
      <w:r w:rsidRPr="000A1513">
        <w:tab/>
        <w:t>&lt;Occurrence&gt;</w:t>
      </w:r>
    </w:p>
    <w:p w14:paraId="1DEA6C45" w14:textId="77777777" w:rsidR="0053428C" w:rsidRDefault="0053428C" w:rsidP="0053428C">
      <w:pPr>
        <w:pStyle w:val="PL"/>
      </w:pPr>
      <w:r w:rsidRPr="000A1513">
        <w:tab/>
      </w:r>
      <w:r w:rsidRPr="000A1513">
        <w:tab/>
      </w:r>
      <w:r w:rsidRPr="000A1513">
        <w:tab/>
      </w:r>
      <w:r w:rsidRPr="000A1513">
        <w:tab/>
      </w:r>
      <w:r w:rsidRPr="000A1513">
        <w:tab/>
      </w:r>
      <w:r>
        <w:t>&lt;ZeroOrOne/&gt;</w:t>
      </w:r>
    </w:p>
    <w:p w14:paraId="45484EC9" w14:textId="77777777" w:rsidR="0053428C" w:rsidRDefault="0053428C" w:rsidP="0053428C">
      <w:pPr>
        <w:pStyle w:val="PL"/>
      </w:pPr>
      <w:r>
        <w:tab/>
      </w:r>
      <w:r>
        <w:tab/>
      </w:r>
      <w:r>
        <w:tab/>
      </w:r>
      <w:r>
        <w:tab/>
        <w:t>&lt;/Occurrence&gt;</w:t>
      </w:r>
    </w:p>
    <w:p w14:paraId="020345F2" w14:textId="77777777" w:rsidR="0053428C" w:rsidRDefault="0053428C" w:rsidP="0053428C">
      <w:pPr>
        <w:pStyle w:val="PL"/>
      </w:pPr>
      <w:r>
        <w:tab/>
      </w:r>
      <w:r>
        <w:tab/>
      </w:r>
      <w:r>
        <w:tab/>
      </w:r>
      <w:r>
        <w:tab/>
        <w:t>&lt;Scope&gt;</w:t>
      </w:r>
    </w:p>
    <w:p w14:paraId="529F0EFC" w14:textId="77777777" w:rsidR="0053428C" w:rsidRDefault="0053428C" w:rsidP="0053428C">
      <w:pPr>
        <w:pStyle w:val="PL"/>
      </w:pPr>
      <w:r>
        <w:tab/>
      </w:r>
      <w:r>
        <w:tab/>
      </w:r>
      <w:r>
        <w:tab/>
      </w:r>
      <w:r>
        <w:tab/>
      </w:r>
      <w:r>
        <w:tab/>
        <w:t>&lt;Dynamic/&gt;</w:t>
      </w:r>
    </w:p>
    <w:p w14:paraId="3B0EAA9F" w14:textId="77777777" w:rsidR="0053428C" w:rsidRDefault="0053428C" w:rsidP="0053428C">
      <w:pPr>
        <w:pStyle w:val="PL"/>
      </w:pPr>
      <w:r>
        <w:tab/>
      </w:r>
      <w:r>
        <w:tab/>
      </w:r>
      <w:r>
        <w:tab/>
      </w:r>
      <w:r>
        <w:tab/>
        <w:t>&lt;/Scope&gt;</w:t>
      </w:r>
    </w:p>
    <w:p w14:paraId="3CB474C5" w14:textId="77777777" w:rsidR="0053428C" w:rsidRDefault="0053428C" w:rsidP="0053428C">
      <w:pPr>
        <w:pStyle w:val="PL"/>
      </w:pPr>
      <w:r>
        <w:tab/>
      </w:r>
      <w:r>
        <w:tab/>
      </w:r>
      <w:r>
        <w:tab/>
      </w:r>
      <w:r>
        <w:tab/>
        <w:t>&lt;DFTitle&gt;Configuration parameters regarding a UE operating in SNPN access operation mode.&lt;/DFTitle&gt;</w:t>
      </w:r>
    </w:p>
    <w:p w14:paraId="71F08FB1" w14:textId="77777777" w:rsidR="0053428C" w:rsidRDefault="0053428C" w:rsidP="0053428C">
      <w:pPr>
        <w:pStyle w:val="PL"/>
      </w:pPr>
      <w:r>
        <w:tab/>
      </w:r>
      <w:r>
        <w:tab/>
      </w:r>
      <w:r>
        <w:tab/>
      </w:r>
      <w:r>
        <w:tab/>
        <w:t>&lt;DFType&gt;</w:t>
      </w:r>
    </w:p>
    <w:p w14:paraId="34C5693F" w14:textId="77777777" w:rsidR="0053428C" w:rsidRDefault="0053428C" w:rsidP="0053428C">
      <w:pPr>
        <w:pStyle w:val="PL"/>
      </w:pPr>
      <w:r>
        <w:tab/>
      </w:r>
      <w:r>
        <w:tab/>
      </w:r>
      <w:r>
        <w:tab/>
      </w:r>
      <w:r>
        <w:tab/>
      </w:r>
      <w:r>
        <w:tab/>
        <w:t>&lt;DDFName/&gt;</w:t>
      </w:r>
    </w:p>
    <w:p w14:paraId="146357C0" w14:textId="77777777" w:rsidR="0053428C" w:rsidRDefault="0053428C" w:rsidP="0053428C">
      <w:pPr>
        <w:pStyle w:val="PL"/>
      </w:pPr>
      <w:r>
        <w:tab/>
      </w:r>
      <w:r>
        <w:tab/>
      </w:r>
      <w:r>
        <w:tab/>
      </w:r>
      <w:r>
        <w:tab/>
        <w:t>&lt;/DFType&gt;</w:t>
      </w:r>
    </w:p>
    <w:p w14:paraId="422A2DA0" w14:textId="77777777" w:rsidR="0053428C" w:rsidRDefault="0053428C" w:rsidP="0053428C">
      <w:pPr>
        <w:pStyle w:val="PL"/>
      </w:pPr>
      <w:r>
        <w:tab/>
      </w:r>
      <w:r>
        <w:tab/>
      </w:r>
      <w:r>
        <w:tab/>
        <w:t>&lt;/DFProperties&gt;</w:t>
      </w:r>
    </w:p>
    <w:p w14:paraId="67253AE6" w14:textId="77777777" w:rsidR="0053428C" w:rsidRDefault="0053428C" w:rsidP="0053428C">
      <w:pPr>
        <w:pStyle w:val="PL"/>
      </w:pPr>
    </w:p>
    <w:p w14:paraId="1A51795A" w14:textId="77777777" w:rsidR="0053428C" w:rsidRDefault="0053428C" w:rsidP="0053428C">
      <w:pPr>
        <w:pStyle w:val="PL"/>
      </w:pPr>
      <w:r>
        <w:tab/>
      </w:r>
      <w:r>
        <w:tab/>
      </w:r>
      <w:r>
        <w:tab/>
        <w:t>&lt;Node&gt;</w:t>
      </w:r>
    </w:p>
    <w:p w14:paraId="42A92579" w14:textId="77777777" w:rsidR="0053428C" w:rsidRDefault="0053428C" w:rsidP="0053428C">
      <w:pPr>
        <w:pStyle w:val="PL"/>
      </w:pPr>
      <w:r>
        <w:tab/>
      </w:r>
      <w:r>
        <w:tab/>
      </w:r>
      <w:r>
        <w:tab/>
      </w:r>
      <w:r>
        <w:tab/>
        <w:t>&lt;NodeName&gt;&lt;/NodeName&gt;</w:t>
      </w:r>
    </w:p>
    <w:p w14:paraId="6E0F5A23" w14:textId="77777777" w:rsidR="0053428C" w:rsidRDefault="0053428C" w:rsidP="0053428C">
      <w:pPr>
        <w:pStyle w:val="PL"/>
      </w:pPr>
      <w:r>
        <w:tab/>
      </w:r>
      <w:r>
        <w:tab/>
      </w:r>
      <w:r>
        <w:tab/>
      </w:r>
      <w:r>
        <w:tab/>
        <w:t>&lt;DFProperties&gt;</w:t>
      </w:r>
    </w:p>
    <w:p w14:paraId="5E01DFFB" w14:textId="77777777" w:rsidR="0053428C" w:rsidRDefault="0053428C" w:rsidP="0053428C">
      <w:pPr>
        <w:pStyle w:val="PL"/>
      </w:pPr>
      <w:r>
        <w:tab/>
      </w:r>
      <w:r>
        <w:tab/>
      </w:r>
      <w:r>
        <w:tab/>
      </w:r>
      <w:r>
        <w:tab/>
      </w:r>
      <w:r>
        <w:tab/>
        <w:t>&lt;AccessType&gt;</w:t>
      </w:r>
    </w:p>
    <w:p w14:paraId="08FA9659" w14:textId="77777777" w:rsidR="0053428C" w:rsidRDefault="0053428C" w:rsidP="0053428C">
      <w:pPr>
        <w:pStyle w:val="PL"/>
      </w:pPr>
      <w:r>
        <w:tab/>
      </w:r>
      <w:r>
        <w:tab/>
      </w:r>
      <w:r>
        <w:tab/>
      </w:r>
      <w:r>
        <w:tab/>
      </w:r>
      <w:r>
        <w:tab/>
      </w:r>
      <w:r>
        <w:tab/>
        <w:t>&lt;Get/&gt;</w:t>
      </w:r>
    </w:p>
    <w:p w14:paraId="106698F8" w14:textId="77777777" w:rsidR="0053428C" w:rsidRDefault="0053428C" w:rsidP="0053428C">
      <w:pPr>
        <w:pStyle w:val="PL"/>
      </w:pPr>
      <w:r>
        <w:tab/>
      </w:r>
      <w:r>
        <w:tab/>
      </w:r>
      <w:r>
        <w:tab/>
      </w:r>
      <w:r>
        <w:tab/>
      </w:r>
      <w:r>
        <w:tab/>
      </w:r>
      <w:r>
        <w:tab/>
        <w:t>&lt;Replace/&gt;</w:t>
      </w:r>
    </w:p>
    <w:p w14:paraId="4B072441" w14:textId="77777777" w:rsidR="0053428C" w:rsidRDefault="0053428C" w:rsidP="0053428C">
      <w:pPr>
        <w:pStyle w:val="PL"/>
      </w:pPr>
      <w:r>
        <w:tab/>
      </w:r>
      <w:r>
        <w:tab/>
      </w:r>
      <w:r>
        <w:tab/>
      </w:r>
      <w:r>
        <w:tab/>
      </w:r>
      <w:r>
        <w:tab/>
        <w:t>&lt;/AccessType&gt;</w:t>
      </w:r>
    </w:p>
    <w:p w14:paraId="6C06BA5C" w14:textId="77777777" w:rsidR="0053428C" w:rsidRDefault="0053428C" w:rsidP="0053428C">
      <w:pPr>
        <w:pStyle w:val="PL"/>
      </w:pPr>
      <w:r>
        <w:tab/>
      </w:r>
      <w:r>
        <w:tab/>
      </w:r>
      <w:r>
        <w:tab/>
      </w:r>
      <w:r>
        <w:tab/>
      </w:r>
      <w:r>
        <w:tab/>
        <w:t>&lt;DFFormat&gt;</w:t>
      </w:r>
    </w:p>
    <w:p w14:paraId="59285913" w14:textId="77777777" w:rsidR="0053428C" w:rsidRDefault="0053428C" w:rsidP="0053428C">
      <w:pPr>
        <w:pStyle w:val="PL"/>
      </w:pPr>
      <w:r>
        <w:tab/>
      </w:r>
      <w:r>
        <w:tab/>
      </w:r>
      <w:r>
        <w:tab/>
      </w:r>
      <w:r>
        <w:tab/>
      </w:r>
      <w:r>
        <w:tab/>
      </w:r>
      <w:r>
        <w:tab/>
        <w:t>&lt;node/&gt;</w:t>
      </w:r>
    </w:p>
    <w:p w14:paraId="7BEE1F44" w14:textId="77777777" w:rsidR="0053428C" w:rsidRDefault="0053428C" w:rsidP="0053428C">
      <w:pPr>
        <w:pStyle w:val="PL"/>
      </w:pPr>
      <w:r>
        <w:tab/>
      </w:r>
      <w:r>
        <w:tab/>
      </w:r>
      <w:r>
        <w:tab/>
      </w:r>
      <w:r>
        <w:tab/>
      </w:r>
      <w:r>
        <w:tab/>
        <w:t>&lt;/DFFormat&gt;</w:t>
      </w:r>
    </w:p>
    <w:p w14:paraId="79326D15" w14:textId="77777777" w:rsidR="0053428C" w:rsidRDefault="0053428C" w:rsidP="0053428C">
      <w:pPr>
        <w:pStyle w:val="PL"/>
      </w:pPr>
      <w:r>
        <w:tab/>
      </w:r>
      <w:r>
        <w:tab/>
      </w:r>
      <w:r>
        <w:tab/>
      </w:r>
      <w:r>
        <w:tab/>
      </w:r>
      <w:r>
        <w:tab/>
        <w:t>&lt;Occurrence&gt;</w:t>
      </w:r>
    </w:p>
    <w:p w14:paraId="1E8FC8B9" w14:textId="77777777" w:rsidR="0053428C" w:rsidRDefault="0053428C" w:rsidP="0053428C">
      <w:pPr>
        <w:pStyle w:val="PL"/>
      </w:pPr>
      <w:r>
        <w:tab/>
      </w:r>
      <w:r>
        <w:tab/>
      </w:r>
      <w:r>
        <w:tab/>
      </w:r>
      <w:r>
        <w:tab/>
      </w:r>
      <w:r>
        <w:tab/>
      </w:r>
      <w:r>
        <w:tab/>
        <w:t>&lt;OneOrMore/&gt;</w:t>
      </w:r>
    </w:p>
    <w:p w14:paraId="0D14320F" w14:textId="77777777" w:rsidR="0053428C" w:rsidRDefault="0053428C" w:rsidP="0053428C">
      <w:pPr>
        <w:pStyle w:val="PL"/>
      </w:pPr>
      <w:r>
        <w:tab/>
      </w:r>
      <w:r>
        <w:tab/>
      </w:r>
      <w:r>
        <w:tab/>
      </w:r>
      <w:r>
        <w:tab/>
      </w:r>
      <w:r>
        <w:tab/>
        <w:t>&lt;/Occurrence&gt;</w:t>
      </w:r>
    </w:p>
    <w:p w14:paraId="5AD11C8D" w14:textId="77777777" w:rsidR="0053428C" w:rsidRDefault="0053428C" w:rsidP="0053428C">
      <w:pPr>
        <w:pStyle w:val="PL"/>
      </w:pPr>
      <w:r>
        <w:tab/>
      </w:r>
      <w:r>
        <w:tab/>
      </w:r>
      <w:r>
        <w:tab/>
      </w:r>
      <w:r>
        <w:tab/>
      </w:r>
      <w:r>
        <w:tab/>
        <w:t>&lt;Scope&gt;</w:t>
      </w:r>
    </w:p>
    <w:p w14:paraId="2341226B" w14:textId="77777777" w:rsidR="0053428C" w:rsidRDefault="0053428C" w:rsidP="0053428C">
      <w:pPr>
        <w:pStyle w:val="PL"/>
      </w:pPr>
      <w:r>
        <w:tab/>
      </w:r>
      <w:r>
        <w:tab/>
      </w:r>
      <w:r>
        <w:tab/>
      </w:r>
      <w:r>
        <w:tab/>
      </w:r>
      <w:r>
        <w:tab/>
      </w:r>
      <w:r>
        <w:tab/>
        <w:t>&lt;Dynamic/&gt;</w:t>
      </w:r>
    </w:p>
    <w:p w14:paraId="14D22A81" w14:textId="77777777" w:rsidR="0053428C" w:rsidRDefault="0053428C" w:rsidP="0053428C">
      <w:pPr>
        <w:pStyle w:val="PL"/>
      </w:pPr>
      <w:r>
        <w:tab/>
      </w:r>
      <w:r>
        <w:tab/>
      </w:r>
      <w:r>
        <w:tab/>
      </w:r>
      <w:r>
        <w:tab/>
      </w:r>
      <w:r>
        <w:tab/>
        <w:t>&lt;/Scope&gt;</w:t>
      </w:r>
    </w:p>
    <w:p w14:paraId="5DB56337" w14:textId="77777777" w:rsidR="0053428C" w:rsidRDefault="0053428C" w:rsidP="0053428C">
      <w:pPr>
        <w:pStyle w:val="PL"/>
      </w:pPr>
      <w:r>
        <w:tab/>
      </w:r>
      <w:r>
        <w:tab/>
      </w:r>
      <w:r>
        <w:tab/>
      </w:r>
      <w:r>
        <w:tab/>
      </w:r>
      <w:r>
        <w:tab/>
        <w:t xml:space="preserve">&lt;DFTitle&gt;List of {SNPN identifier, configuration parameters regarding 3GPP PS data off for a UE which selected an entry of "list of subscriber data" with the subscribed SNPN identified by the SNPN identifier, configured UE retry wait time value for a UE which selected an </w:t>
      </w:r>
      <w:r>
        <w:lastRenderedPageBreak/>
        <w:t>entry of "list of subscriber data" with the subscribed SNPN identified by the</w:t>
      </w:r>
      <w:r>
        <w:tab/>
      </w:r>
      <w:r>
        <w:tab/>
      </w:r>
      <w:r>
        <w:tab/>
      </w:r>
      <w:r>
        <w:tab/>
      </w:r>
      <w:r>
        <w:tab/>
        <w:t>&lt;DFType&gt;</w:t>
      </w:r>
    </w:p>
    <w:p w14:paraId="12AC1258" w14:textId="77777777" w:rsidR="0053428C" w:rsidRDefault="0053428C" w:rsidP="0053428C">
      <w:pPr>
        <w:pStyle w:val="PL"/>
      </w:pPr>
      <w:r>
        <w:tab/>
      </w:r>
      <w:r>
        <w:tab/>
      </w:r>
      <w:r>
        <w:tab/>
      </w:r>
      <w:r>
        <w:tab/>
      </w:r>
      <w:r>
        <w:tab/>
      </w:r>
      <w:r>
        <w:tab/>
        <w:t>&lt;DDFName/&gt;</w:t>
      </w:r>
    </w:p>
    <w:p w14:paraId="6E4879E1" w14:textId="77777777" w:rsidR="0053428C" w:rsidRDefault="0053428C" w:rsidP="0053428C">
      <w:pPr>
        <w:pStyle w:val="PL"/>
      </w:pPr>
      <w:r>
        <w:tab/>
      </w:r>
      <w:r>
        <w:tab/>
      </w:r>
      <w:r>
        <w:tab/>
      </w:r>
      <w:r>
        <w:tab/>
      </w:r>
      <w:r>
        <w:tab/>
        <w:t>&lt;/DFType&gt;</w:t>
      </w:r>
    </w:p>
    <w:p w14:paraId="6D78AA9E" w14:textId="77777777" w:rsidR="0053428C" w:rsidRDefault="0053428C" w:rsidP="0053428C">
      <w:pPr>
        <w:pStyle w:val="PL"/>
      </w:pPr>
      <w:r>
        <w:tab/>
      </w:r>
      <w:r>
        <w:tab/>
      </w:r>
      <w:r>
        <w:tab/>
      </w:r>
      <w:r>
        <w:tab/>
        <w:t>&lt;/DFProperties&gt;</w:t>
      </w:r>
    </w:p>
    <w:p w14:paraId="49364F3B" w14:textId="77777777" w:rsidR="0053428C" w:rsidRDefault="0053428C" w:rsidP="0053428C">
      <w:pPr>
        <w:pStyle w:val="PL"/>
      </w:pPr>
    </w:p>
    <w:p w14:paraId="438A7090" w14:textId="77777777" w:rsidR="0053428C" w:rsidRPr="001542EE" w:rsidRDefault="0053428C" w:rsidP="0053428C">
      <w:pPr>
        <w:pStyle w:val="PL"/>
      </w:pPr>
      <w:r>
        <w:rPr>
          <w:rFonts w:hint="eastAsia"/>
          <w:lang w:eastAsia="ko-KR"/>
        </w:rPr>
        <w:tab/>
      </w:r>
      <w:r>
        <w:rPr>
          <w:rFonts w:hint="eastAsia"/>
          <w:lang w:eastAsia="ko-KR"/>
        </w:rPr>
        <w:tab/>
      </w:r>
      <w:r w:rsidRPr="001542EE">
        <w:tab/>
      </w:r>
      <w:r>
        <w:tab/>
      </w:r>
      <w:r w:rsidRPr="001542EE">
        <w:t>&lt;Node&gt;</w:t>
      </w:r>
    </w:p>
    <w:p w14:paraId="310D0DE5"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5CDACBE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0CD4238"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D724E5C"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5350E77"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78CC8F"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84C8848"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B14EF38"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D2A38F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7D8653A"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3B0218A"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70358D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674024E" w14:textId="77777777" w:rsidR="0053428C" w:rsidRPr="00BA2C76" w:rsidRDefault="0053428C" w:rsidP="0053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2B8927C7"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47C7D50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4488A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3AFBA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D43996" w14:textId="77777777" w:rsidR="0053428C" w:rsidRPr="001542EE" w:rsidRDefault="0053428C" w:rsidP="0053428C">
      <w:pPr>
        <w:pStyle w:val="PL"/>
      </w:pPr>
      <w:r>
        <w:tab/>
      </w:r>
      <w:r>
        <w:rPr>
          <w:rFonts w:hint="eastAsia"/>
          <w:lang w:eastAsia="ko-KR"/>
        </w:rPr>
        <w:tab/>
      </w:r>
      <w:r w:rsidRPr="001542EE">
        <w:tab/>
      </w:r>
      <w:r w:rsidRPr="001542EE">
        <w:tab/>
        <w:t>&lt;/Node&gt;</w:t>
      </w:r>
    </w:p>
    <w:p w14:paraId="0DB21121" w14:textId="77777777" w:rsidR="0053428C" w:rsidRDefault="0053428C" w:rsidP="0053428C">
      <w:pPr>
        <w:pStyle w:val="PL"/>
      </w:pPr>
    </w:p>
    <w:p w14:paraId="0347C61B" w14:textId="77777777" w:rsidR="0053428C" w:rsidRPr="001542EE" w:rsidRDefault="0053428C" w:rsidP="0053428C">
      <w:pPr>
        <w:pStyle w:val="PL"/>
      </w:pPr>
      <w:r>
        <w:tab/>
      </w:r>
      <w:r>
        <w:rPr>
          <w:rFonts w:hint="eastAsia"/>
          <w:lang w:eastAsia="ko-KR"/>
        </w:rPr>
        <w:tab/>
      </w:r>
      <w:r w:rsidRPr="001542EE">
        <w:tab/>
      </w:r>
      <w:r w:rsidRPr="001542EE">
        <w:tab/>
        <w:t>&lt;Node&gt;</w:t>
      </w:r>
    </w:p>
    <w:p w14:paraId="7387A63D" w14:textId="77777777" w:rsidR="0053428C" w:rsidRDefault="0053428C" w:rsidP="0053428C">
      <w:pPr>
        <w:pStyle w:val="PL"/>
      </w:pPr>
      <w:r>
        <w:tab/>
      </w:r>
      <w:r>
        <w:tab/>
      </w:r>
      <w:r>
        <w:tab/>
      </w:r>
      <w:r>
        <w:tab/>
      </w:r>
      <w:r>
        <w:tab/>
        <w:t>&lt;NodeName&gt;3GPP_PS_data_off&lt;/NodeName&gt;</w:t>
      </w:r>
    </w:p>
    <w:p w14:paraId="3601675A" w14:textId="77777777" w:rsidR="0053428C" w:rsidRDefault="0053428C" w:rsidP="0053428C">
      <w:pPr>
        <w:pStyle w:val="PL"/>
      </w:pPr>
      <w:r>
        <w:tab/>
      </w:r>
      <w:r>
        <w:tab/>
      </w:r>
      <w:r>
        <w:tab/>
      </w:r>
      <w:r>
        <w:tab/>
      </w:r>
      <w:r>
        <w:tab/>
        <w:t>&lt;DFProperties&gt;</w:t>
      </w:r>
    </w:p>
    <w:p w14:paraId="6EE6B58B" w14:textId="77777777" w:rsidR="0053428C" w:rsidRDefault="0053428C" w:rsidP="0053428C">
      <w:pPr>
        <w:pStyle w:val="PL"/>
      </w:pPr>
      <w:r>
        <w:tab/>
      </w:r>
      <w:r>
        <w:tab/>
      </w:r>
      <w:r>
        <w:tab/>
      </w:r>
      <w:r>
        <w:tab/>
      </w:r>
      <w:r>
        <w:tab/>
      </w:r>
      <w:r>
        <w:tab/>
        <w:t>&lt;AccessType&gt;</w:t>
      </w:r>
    </w:p>
    <w:p w14:paraId="23CF8B23" w14:textId="77777777" w:rsidR="0053428C" w:rsidRDefault="0053428C" w:rsidP="0053428C">
      <w:pPr>
        <w:pStyle w:val="PL"/>
      </w:pPr>
      <w:r>
        <w:tab/>
      </w:r>
      <w:r>
        <w:tab/>
      </w:r>
      <w:r>
        <w:tab/>
      </w:r>
      <w:r>
        <w:tab/>
      </w:r>
      <w:r>
        <w:tab/>
      </w:r>
      <w:r>
        <w:tab/>
      </w:r>
      <w:r>
        <w:tab/>
        <w:t>&lt;Get/&gt;</w:t>
      </w:r>
    </w:p>
    <w:p w14:paraId="6C197815" w14:textId="77777777" w:rsidR="0053428C" w:rsidRDefault="0053428C" w:rsidP="0053428C">
      <w:pPr>
        <w:pStyle w:val="PL"/>
      </w:pPr>
      <w:r>
        <w:tab/>
      </w:r>
      <w:r>
        <w:tab/>
      </w:r>
      <w:r>
        <w:tab/>
      </w:r>
      <w:r>
        <w:tab/>
      </w:r>
      <w:r>
        <w:tab/>
      </w:r>
      <w:r>
        <w:tab/>
      </w:r>
      <w:r>
        <w:tab/>
        <w:t>&lt;Replace/&gt;</w:t>
      </w:r>
    </w:p>
    <w:p w14:paraId="2820AA94" w14:textId="77777777" w:rsidR="0053428C" w:rsidRPr="000A1513" w:rsidRDefault="0053428C" w:rsidP="0053428C">
      <w:pPr>
        <w:pStyle w:val="PL"/>
      </w:pPr>
      <w:r>
        <w:tab/>
      </w:r>
      <w:r>
        <w:tab/>
      </w:r>
      <w:r>
        <w:tab/>
      </w:r>
      <w:r>
        <w:tab/>
      </w:r>
      <w:r>
        <w:tab/>
      </w:r>
      <w:r>
        <w:tab/>
      </w:r>
      <w:r w:rsidRPr="000A1513">
        <w:t>&lt;/AccessType&gt;</w:t>
      </w:r>
    </w:p>
    <w:p w14:paraId="083CA771" w14:textId="77777777" w:rsidR="0053428C" w:rsidRPr="000A1513" w:rsidRDefault="0053428C" w:rsidP="0053428C">
      <w:pPr>
        <w:pStyle w:val="PL"/>
      </w:pPr>
      <w:r>
        <w:tab/>
      </w:r>
      <w:r>
        <w:tab/>
      </w:r>
      <w:r w:rsidRPr="000A1513">
        <w:tab/>
      </w:r>
      <w:r w:rsidRPr="000A1513">
        <w:tab/>
      </w:r>
      <w:r w:rsidRPr="000A1513">
        <w:tab/>
      </w:r>
      <w:r w:rsidRPr="000A1513">
        <w:tab/>
        <w:t>&lt;DFFormat&gt;</w:t>
      </w:r>
    </w:p>
    <w:p w14:paraId="19F04BF5" w14:textId="77777777" w:rsidR="0053428C" w:rsidRPr="000A1513" w:rsidRDefault="0053428C" w:rsidP="0053428C">
      <w:pPr>
        <w:pStyle w:val="PL"/>
      </w:pPr>
      <w:r>
        <w:tab/>
      </w:r>
      <w:r>
        <w:tab/>
      </w:r>
      <w:r w:rsidRPr="000A1513">
        <w:tab/>
      </w:r>
      <w:r w:rsidRPr="000A1513">
        <w:tab/>
      </w:r>
      <w:r w:rsidRPr="000A1513">
        <w:tab/>
      </w:r>
      <w:r w:rsidRPr="000A1513">
        <w:tab/>
      </w:r>
      <w:r w:rsidRPr="000A1513">
        <w:tab/>
        <w:t>&lt;node/&gt;</w:t>
      </w:r>
    </w:p>
    <w:p w14:paraId="329EA86F" w14:textId="77777777" w:rsidR="0053428C" w:rsidRPr="000A1513" w:rsidRDefault="0053428C" w:rsidP="0053428C">
      <w:pPr>
        <w:pStyle w:val="PL"/>
      </w:pPr>
      <w:r>
        <w:tab/>
      </w:r>
      <w:r>
        <w:tab/>
      </w:r>
      <w:r w:rsidRPr="000A1513">
        <w:tab/>
      </w:r>
      <w:r w:rsidRPr="000A1513">
        <w:tab/>
      </w:r>
      <w:r w:rsidRPr="000A1513">
        <w:tab/>
      </w:r>
      <w:r w:rsidRPr="000A1513">
        <w:tab/>
        <w:t>&lt;/DFFormat&gt;</w:t>
      </w:r>
    </w:p>
    <w:p w14:paraId="0BB0672B" w14:textId="77777777" w:rsidR="0053428C" w:rsidRPr="000A1513" w:rsidRDefault="0053428C" w:rsidP="0053428C">
      <w:pPr>
        <w:pStyle w:val="PL"/>
      </w:pPr>
      <w:r>
        <w:tab/>
      </w:r>
      <w:r>
        <w:tab/>
      </w:r>
      <w:r w:rsidRPr="000A1513">
        <w:tab/>
      </w:r>
      <w:r w:rsidRPr="000A1513">
        <w:tab/>
      </w:r>
      <w:r w:rsidRPr="000A1513">
        <w:tab/>
      </w:r>
      <w:r w:rsidRPr="000A1513">
        <w:tab/>
        <w:t>&lt;Occurrence&gt;</w:t>
      </w:r>
    </w:p>
    <w:p w14:paraId="0972A2FB" w14:textId="77777777" w:rsidR="0053428C" w:rsidRDefault="0053428C" w:rsidP="0053428C">
      <w:pPr>
        <w:pStyle w:val="PL"/>
      </w:pPr>
      <w:r>
        <w:tab/>
      </w:r>
      <w:r>
        <w:tab/>
      </w:r>
      <w:r w:rsidRPr="000A1513">
        <w:tab/>
      </w:r>
      <w:r w:rsidRPr="000A1513">
        <w:tab/>
      </w:r>
      <w:r w:rsidRPr="000A1513">
        <w:tab/>
      </w:r>
      <w:r w:rsidRPr="000A1513">
        <w:tab/>
      </w:r>
      <w:r w:rsidRPr="000A1513">
        <w:tab/>
      </w:r>
      <w:r>
        <w:t>&lt;ZeroOrOne/&gt;</w:t>
      </w:r>
    </w:p>
    <w:p w14:paraId="0DE3402B" w14:textId="77777777" w:rsidR="0053428C" w:rsidRDefault="0053428C" w:rsidP="0053428C">
      <w:pPr>
        <w:pStyle w:val="PL"/>
      </w:pPr>
      <w:r>
        <w:tab/>
      </w:r>
      <w:r>
        <w:tab/>
      </w:r>
      <w:r>
        <w:tab/>
      </w:r>
      <w:r>
        <w:tab/>
      </w:r>
      <w:r>
        <w:tab/>
      </w:r>
      <w:r>
        <w:tab/>
        <w:t>&lt;/Occurrence&gt;</w:t>
      </w:r>
    </w:p>
    <w:p w14:paraId="622161F3" w14:textId="77777777" w:rsidR="0053428C" w:rsidRDefault="0053428C" w:rsidP="0053428C">
      <w:pPr>
        <w:pStyle w:val="PL"/>
      </w:pPr>
      <w:r>
        <w:tab/>
      </w:r>
      <w:r>
        <w:tab/>
      </w:r>
      <w:r>
        <w:tab/>
      </w:r>
      <w:r>
        <w:tab/>
      </w:r>
      <w:r>
        <w:tab/>
      </w:r>
      <w:r>
        <w:tab/>
        <w:t>&lt;Scope&gt;</w:t>
      </w:r>
    </w:p>
    <w:p w14:paraId="35B78730" w14:textId="77777777" w:rsidR="0053428C" w:rsidRDefault="0053428C" w:rsidP="0053428C">
      <w:pPr>
        <w:pStyle w:val="PL"/>
      </w:pPr>
      <w:r>
        <w:tab/>
      </w:r>
      <w:r>
        <w:tab/>
      </w:r>
      <w:r>
        <w:tab/>
      </w:r>
      <w:r>
        <w:tab/>
      </w:r>
      <w:r>
        <w:tab/>
      </w:r>
      <w:r>
        <w:tab/>
      </w:r>
      <w:r>
        <w:tab/>
        <w:t>&lt;Dynamic/&gt;</w:t>
      </w:r>
    </w:p>
    <w:p w14:paraId="5CCA0318" w14:textId="77777777" w:rsidR="0053428C" w:rsidRDefault="0053428C" w:rsidP="0053428C">
      <w:pPr>
        <w:pStyle w:val="PL"/>
      </w:pPr>
      <w:r>
        <w:tab/>
      </w:r>
      <w:r>
        <w:tab/>
      </w:r>
      <w:r>
        <w:tab/>
      </w:r>
      <w:r>
        <w:tab/>
      </w:r>
      <w:r>
        <w:tab/>
      </w:r>
      <w:r>
        <w:tab/>
        <w:t>&lt;/Scope&gt;</w:t>
      </w:r>
    </w:p>
    <w:p w14:paraId="4CE59492" w14:textId="77777777" w:rsidR="0053428C" w:rsidRDefault="0053428C" w:rsidP="0053428C">
      <w:pPr>
        <w:pStyle w:val="PL"/>
      </w:pPr>
      <w:r>
        <w:tab/>
      </w:r>
      <w:r>
        <w:tab/>
      </w:r>
      <w:r>
        <w:tab/>
      </w:r>
      <w:r>
        <w:tab/>
      </w:r>
      <w:r>
        <w:tab/>
      </w:r>
      <w:r>
        <w:tab/>
        <w:t>&lt;DFTitle&gt;Configuration parameters regarding 3GPP PS data off for a UE in the SNPN identified by the SNPN_identifier leaf.&lt;/DFTitle&gt;</w:t>
      </w:r>
    </w:p>
    <w:p w14:paraId="1E81919D" w14:textId="77777777" w:rsidR="0053428C" w:rsidRDefault="0053428C" w:rsidP="0053428C">
      <w:pPr>
        <w:pStyle w:val="PL"/>
      </w:pPr>
      <w:r>
        <w:tab/>
      </w:r>
      <w:r>
        <w:tab/>
      </w:r>
      <w:r>
        <w:tab/>
      </w:r>
      <w:r>
        <w:tab/>
      </w:r>
      <w:r>
        <w:tab/>
      </w:r>
      <w:r>
        <w:tab/>
        <w:t>&lt;DFType&gt;</w:t>
      </w:r>
    </w:p>
    <w:p w14:paraId="6BBBEF14" w14:textId="77777777" w:rsidR="0053428C" w:rsidRDefault="0053428C" w:rsidP="0053428C">
      <w:pPr>
        <w:pStyle w:val="PL"/>
      </w:pPr>
      <w:r>
        <w:tab/>
      </w:r>
      <w:r>
        <w:tab/>
      </w:r>
      <w:r>
        <w:tab/>
      </w:r>
      <w:r>
        <w:tab/>
      </w:r>
      <w:r>
        <w:tab/>
      </w:r>
      <w:r>
        <w:tab/>
      </w:r>
      <w:r>
        <w:tab/>
        <w:t>&lt;DDFName/&gt;</w:t>
      </w:r>
    </w:p>
    <w:p w14:paraId="23CFB134" w14:textId="77777777" w:rsidR="0053428C" w:rsidRDefault="0053428C" w:rsidP="0053428C">
      <w:pPr>
        <w:pStyle w:val="PL"/>
      </w:pPr>
      <w:r>
        <w:tab/>
      </w:r>
      <w:r>
        <w:tab/>
      </w:r>
      <w:r>
        <w:tab/>
      </w:r>
      <w:r>
        <w:tab/>
      </w:r>
      <w:r>
        <w:tab/>
      </w:r>
      <w:r>
        <w:tab/>
        <w:t>&lt;/DFType&gt;</w:t>
      </w:r>
    </w:p>
    <w:p w14:paraId="71CDD0C2" w14:textId="77777777" w:rsidR="0053428C" w:rsidRDefault="0053428C" w:rsidP="0053428C">
      <w:pPr>
        <w:pStyle w:val="PL"/>
      </w:pPr>
      <w:r>
        <w:tab/>
      </w:r>
      <w:r>
        <w:tab/>
      </w:r>
      <w:r>
        <w:tab/>
      </w:r>
      <w:r>
        <w:tab/>
      </w:r>
      <w:r>
        <w:tab/>
        <w:t>&lt;/DFProperties&gt;</w:t>
      </w:r>
    </w:p>
    <w:p w14:paraId="7FCE9D81" w14:textId="77777777" w:rsidR="0053428C" w:rsidRDefault="0053428C" w:rsidP="0053428C">
      <w:pPr>
        <w:pStyle w:val="PL"/>
      </w:pPr>
    </w:p>
    <w:p w14:paraId="347D67F5" w14:textId="77777777" w:rsidR="0053428C" w:rsidRPr="00154A38" w:rsidRDefault="0053428C" w:rsidP="0053428C">
      <w:pPr>
        <w:pStyle w:val="PL"/>
      </w:pPr>
      <w:r>
        <w:tab/>
      </w:r>
      <w:r>
        <w:tab/>
      </w:r>
      <w:r>
        <w:tab/>
      </w:r>
      <w:r>
        <w:tab/>
      </w:r>
      <w:r>
        <w:tab/>
      </w:r>
      <w:r w:rsidRPr="00154A38">
        <w:t>&lt;Node&gt;</w:t>
      </w:r>
    </w:p>
    <w:p w14:paraId="4A09F2DA"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&lt;NodeName&gt;Exempted_service_list&lt;/NodeName&gt;</w:t>
      </w:r>
    </w:p>
    <w:p w14:paraId="7AB66EA8"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3C01E9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3C624E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226CBDA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0B3C91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C365E0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CC146B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7DC2F2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3ADB744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100792B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0D93692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B365A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1F3816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45C65BA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5B7824A"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C0E428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A1BE3C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7AFD365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F1B39B1"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32812639" w14:textId="77777777" w:rsidR="0053428C" w:rsidRDefault="0053428C" w:rsidP="0053428C">
      <w:pPr>
        <w:pStyle w:val="PL"/>
      </w:pPr>
    </w:p>
    <w:p w14:paraId="1FA43A44" w14:textId="77777777" w:rsidR="0053428C" w:rsidRDefault="0053428C" w:rsidP="0053428C">
      <w:pPr>
        <w:pStyle w:val="PL"/>
      </w:pPr>
      <w:r>
        <w:tab/>
      </w:r>
      <w:r>
        <w:tab/>
      </w:r>
      <w:r>
        <w:tab/>
      </w:r>
      <w:r>
        <w:tab/>
      </w:r>
      <w:r>
        <w:tab/>
      </w:r>
      <w:r>
        <w:tab/>
        <w:t>&lt;Node&gt;</w:t>
      </w:r>
    </w:p>
    <w:p w14:paraId="7A5C0935" w14:textId="77777777" w:rsidR="0053428C" w:rsidRDefault="0053428C" w:rsidP="0053428C">
      <w:pPr>
        <w:pStyle w:val="PL"/>
      </w:pPr>
      <w:r>
        <w:tab/>
      </w:r>
      <w:r>
        <w:tab/>
      </w:r>
      <w:r>
        <w:tab/>
      </w:r>
      <w:r>
        <w:tab/>
      </w:r>
      <w:r>
        <w:tab/>
      </w:r>
      <w:r>
        <w:tab/>
      </w:r>
      <w:r>
        <w:tab/>
        <w:t>&lt;NodeName&gt;Device_management_over_PS&lt;/NodeName&gt;</w:t>
      </w:r>
    </w:p>
    <w:p w14:paraId="37DA3389" w14:textId="77777777" w:rsidR="0053428C" w:rsidRDefault="0053428C" w:rsidP="0053428C">
      <w:pPr>
        <w:pStyle w:val="PL"/>
      </w:pPr>
      <w:r>
        <w:tab/>
      </w:r>
      <w:r>
        <w:tab/>
      </w:r>
      <w:r>
        <w:tab/>
      </w:r>
      <w:r>
        <w:tab/>
      </w:r>
      <w:r>
        <w:tab/>
      </w:r>
      <w:r>
        <w:tab/>
      </w:r>
      <w:r>
        <w:tab/>
        <w:t>&lt;DFProperties&gt;</w:t>
      </w:r>
    </w:p>
    <w:p w14:paraId="48F7DD38" w14:textId="77777777" w:rsidR="0053428C" w:rsidRDefault="0053428C" w:rsidP="0053428C">
      <w:pPr>
        <w:pStyle w:val="PL"/>
      </w:pPr>
      <w:r>
        <w:tab/>
      </w:r>
      <w:r>
        <w:tab/>
      </w:r>
      <w:r>
        <w:tab/>
      </w:r>
      <w:r>
        <w:tab/>
      </w:r>
      <w:r>
        <w:tab/>
      </w:r>
      <w:r>
        <w:tab/>
      </w:r>
      <w:r>
        <w:tab/>
      </w:r>
      <w:r>
        <w:tab/>
        <w:t>&lt;AccessType&gt;</w:t>
      </w:r>
    </w:p>
    <w:p w14:paraId="67EE8E00" w14:textId="77777777" w:rsidR="0053428C" w:rsidRDefault="0053428C" w:rsidP="0053428C">
      <w:pPr>
        <w:pStyle w:val="PL"/>
      </w:pPr>
      <w:r>
        <w:lastRenderedPageBreak/>
        <w:tab/>
      </w:r>
      <w:r>
        <w:tab/>
      </w:r>
      <w:r>
        <w:tab/>
      </w:r>
      <w:r>
        <w:tab/>
      </w:r>
      <w:r>
        <w:tab/>
      </w:r>
      <w:r>
        <w:tab/>
      </w:r>
      <w:r>
        <w:tab/>
      </w:r>
      <w:r>
        <w:tab/>
      </w:r>
      <w:r>
        <w:tab/>
        <w:t>&lt;Get/&gt;</w:t>
      </w:r>
    </w:p>
    <w:p w14:paraId="45CA7BFA" w14:textId="77777777" w:rsidR="0053428C" w:rsidRDefault="0053428C" w:rsidP="0053428C">
      <w:pPr>
        <w:pStyle w:val="PL"/>
      </w:pPr>
      <w:r>
        <w:tab/>
      </w:r>
      <w:r>
        <w:tab/>
      </w:r>
      <w:r>
        <w:tab/>
      </w:r>
      <w:r>
        <w:tab/>
      </w:r>
      <w:r>
        <w:tab/>
      </w:r>
      <w:r>
        <w:tab/>
      </w:r>
      <w:r>
        <w:tab/>
      </w:r>
      <w:r>
        <w:tab/>
      </w:r>
      <w:r>
        <w:tab/>
        <w:t>&lt;Replace/&gt;</w:t>
      </w:r>
    </w:p>
    <w:p w14:paraId="040307D5" w14:textId="77777777" w:rsidR="0053428C" w:rsidRDefault="0053428C" w:rsidP="0053428C">
      <w:pPr>
        <w:pStyle w:val="PL"/>
      </w:pPr>
      <w:r>
        <w:tab/>
      </w:r>
      <w:r>
        <w:tab/>
      </w:r>
      <w:r>
        <w:tab/>
      </w:r>
      <w:r>
        <w:tab/>
      </w:r>
      <w:r>
        <w:tab/>
      </w:r>
      <w:r>
        <w:tab/>
      </w:r>
      <w:r>
        <w:tab/>
      </w:r>
      <w:r>
        <w:tab/>
        <w:t>&lt;/AccessType&gt;</w:t>
      </w:r>
    </w:p>
    <w:p w14:paraId="035019F9" w14:textId="77777777" w:rsidR="0053428C" w:rsidRDefault="0053428C" w:rsidP="0053428C">
      <w:pPr>
        <w:pStyle w:val="PL"/>
      </w:pPr>
      <w:r>
        <w:tab/>
      </w:r>
      <w:r>
        <w:tab/>
      </w:r>
      <w:r>
        <w:tab/>
      </w:r>
      <w:r>
        <w:tab/>
      </w:r>
      <w:r>
        <w:tab/>
      </w:r>
      <w:r>
        <w:tab/>
      </w:r>
      <w:r>
        <w:tab/>
      </w:r>
      <w:r>
        <w:tab/>
        <w:t>&lt;DFFormat&gt;</w:t>
      </w:r>
    </w:p>
    <w:p w14:paraId="330123A6" w14:textId="77777777" w:rsidR="0053428C" w:rsidRDefault="0053428C" w:rsidP="0053428C">
      <w:pPr>
        <w:pStyle w:val="PL"/>
      </w:pPr>
      <w:r>
        <w:tab/>
      </w:r>
      <w:r>
        <w:tab/>
      </w:r>
      <w:r>
        <w:tab/>
      </w:r>
      <w:r>
        <w:tab/>
      </w:r>
      <w:r>
        <w:tab/>
      </w:r>
      <w:r>
        <w:tab/>
      </w:r>
      <w:r>
        <w:tab/>
      </w:r>
      <w:r>
        <w:tab/>
      </w:r>
      <w:r>
        <w:tab/>
        <w:t>&lt;bool/&gt;</w:t>
      </w:r>
    </w:p>
    <w:p w14:paraId="4DC16801" w14:textId="77777777" w:rsidR="0053428C" w:rsidRDefault="0053428C" w:rsidP="0053428C">
      <w:pPr>
        <w:pStyle w:val="PL"/>
      </w:pPr>
      <w:r>
        <w:tab/>
      </w:r>
      <w:r>
        <w:tab/>
      </w:r>
      <w:r>
        <w:tab/>
      </w:r>
      <w:r>
        <w:tab/>
      </w:r>
      <w:r>
        <w:tab/>
      </w:r>
      <w:r>
        <w:tab/>
      </w:r>
      <w:r>
        <w:tab/>
      </w:r>
      <w:r>
        <w:tab/>
        <w:t>&lt;/DFFormat&gt;</w:t>
      </w:r>
    </w:p>
    <w:p w14:paraId="0FBFD0E6" w14:textId="77777777" w:rsidR="0053428C" w:rsidRDefault="0053428C" w:rsidP="0053428C">
      <w:pPr>
        <w:pStyle w:val="PL"/>
      </w:pPr>
      <w:r>
        <w:tab/>
      </w:r>
      <w:r>
        <w:tab/>
      </w:r>
      <w:r>
        <w:tab/>
      </w:r>
      <w:r>
        <w:tab/>
      </w:r>
      <w:r>
        <w:tab/>
      </w:r>
      <w:r>
        <w:tab/>
      </w:r>
      <w:r>
        <w:tab/>
      </w:r>
      <w:r>
        <w:tab/>
        <w:t>&lt;Occurrence&gt;</w:t>
      </w:r>
    </w:p>
    <w:p w14:paraId="4CBDB58F" w14:textId="77777777" w:rsidR="0053428C" w:rsidRDefault="0053428C" w:rsidP="0053428C">
      <w:pPr>
        <w:pStyle w:val="PL"/>
      </w:pPr>
      <w:r>
        <w:tab/>
      </w:r>
      <w:r>
        <w:tab/>
      </w:r>
      <w:r>
        <w:tab/>
      </w:r>
      <w:r>
        <w:tab/>
      </w:r>
      <w:r>
        <w:tab/>
      </w:r>
      <w:r>
        <w:tab/>
      </w:r>
      <w:r>
        <w:tab/>
      </w:r>
      <w:r>
        <w:tab/>
      </w:r>
      <w:r>
        <w:tab/>
        <w:t>&lt;One/&gt;</w:t>
      </w:r>
    </w:p>
    <w:p w14:paraId="24EB1D05" w14:textId="77777777" w:rsidR="0053428C" w:rsidRDefault="0053428C" w:rsidP="0053428C">
      <w:pPr>
        <w:pStyle w:val="PL"/>
      </w:pPr>
      <w:r>
        <w:tab/>
      </w:r>
      <w:r>
        <w:tab/>
      </w:r>
      <w:r>
        <w:tab/>
      </w:r>
      <w:r>
        <w:tab/>
      </w:r>
      <w:r>
        <w:tab/>
      </w:r>
      <w:r>
        <w:tab/>
      </w:r>
      <w:r>
        <w:tab/>
      </w:r>
      <w:r>
        <w:tab/>
        <w:t>&lt;/Occurrence&gt;</w:t>
      </w:r>
    </w:p>
    <w:p w14:paraId="6AC51C22" w14:textId="77777777" w:rsidR="0053428C" w:rsidRDefault="0053428C" w:rsidP="0053428C">
      <w:pPr>
        <w:pStyle w:val="PL"/>
      </w:pPr>
      <w:r>
        <w:tab/>
      </w:r>
      <w:r>
        <w:tab/>
      </w:r>
      <w:r>
        <w:tab/>
      </w:r>
      <w:r>
        <w:tab/>
      </w:r>
      <w:r>
        <w:tab/>
      </w:r>
      <w:r>
        <w:tab/>
      </w:r>
      <w:r>
        <w:tab/>
      </w:r>
      <w:r>
        <w:tab/>
        <w:t>&lt;Scope&gt;</w:t>
      </w:r>
    </w:p>
    <w:p w14:paraId="26D543F5" w14:textId="77777777" w:rsidR="0053428C" w:rsidRDefault="0053428C" w:rsidP="0053428C">
      <w:pPr>
        <w:pStyle w:val="PL"/>
      </w:pPr>
      <w:r>
        <w:tab/>
      </w:r>
      <w:r>
        <w:tab/>
      </w:r>
      <w:r>
        <w:tab/>
      </w:r>
      <w:r>
        <w:tab/>
      </w:r>
      <w:r>
        <w:tab/>
      </w:r>
      <w:r>
        <w:tab/>
      </w:r>
      <w:r>
        <w:tab/>
      </w:r>
      <w:r>
        <w:tab/>
      </w:r>
      <w:r>
        <w:tab/>
        <w:t>&lt;Dynamic/&gt;</w:t>
      </w:r>
    </w:p>
    <w:p w14:paraId="5E9CCE5E" w14:textId="77777777" w:rsidR="0053428C" w:rsidRDefault="0053428C" w:rsidP="0053428C">
      <w:pPr>
        <w:pStyle w:val="PL"/>
      </w:pPr>
      <w:r>
        <w:tab/>
      </w:r>
      <w:r>
        <w:tab/>
      </w:r>
      <w:r>
        <w:tab/>
      </w:r>
      <w:r>
        <w:tab/>
      </w:r>
      <w:r>
        <w:tab/>
      </w:r>
      <w:r>
        <w:tab/>
      </w:r>
      <w:r>
        <w:tab/>
      </w:r>
      <w:r>
        <w:tab/>
        <w:t>&lt;/Scope&gt;</w:t>
      </w:r>
    </w:p>
    <w:p w14:paraId="40A5C71D"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32D46AA5" w14:textId="77777777" w:rsidR="0053428C" w:rsidRDefault="0053428C" w:rsidP="0053428C">
      <w:pPr>
        <w:pStyle w:val="PL"/>
      </w:pPr>
      <w:r>
        <w:tab/>
      </w:r>
      <w:r>
        <w:tab/>
      </w:r>
      <w:r>
        <w:tab/>
      </w:r>
      <w:r>
        <w:tab/>
      </w:r>
      <w:r>
        <w:tab/>
      </w:r>
      <w:r>
        <w:tab/>
      </w:r>
      <w:r>
        <w:tab/>
      </w:r>
      <w:r>
        <w:tab/>
        <w:t>&lt;DFType&gt;</w:t>
      </w:r>
    </w:p>
    <w:p w14:paraId="1A0BFDE2"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917749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73E05BC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012DF7D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5B893058" w14:textId="77777777" w:rsidR="0053428C" w:rsidRPr="00154A38" w:rsidRDefault="0053428C" w:rsidP="0053428C">
      <w:pPr>
        <w:pStyle w:val="PL"/>
        <w:rPr>
          <w:lang w:eastAsia="ko-KR"/>
        </w:rPr>
      </w:pPr>
    </w:p>
    <w:p w14:paraId="39107FE1" w14:textId="77777777" w:rsidR="0053428C" w:rsidRDefault="0053428C" w:rsidP="0053428C">
      <w:pPr>
        <w:pStyle w:val="PL"/>
      </w:pPr>
      <w:r>
        <w:tab/>
      </w:r>
      <w:r>
        <w:tab/>
      </w:r>
      <w:r>
        <w:tab/>
      </w:r>
      <w:r>
        <w:tab/>
      </w:r>
      <w:r>
        <w:tab/>
      </w:r>
      <w:r>
        <w:tab/>
        <w:t>&lt;Node&gt;</w:t>
      </w:r>
    </w:p>
    <w:p w14:paraId="4906ACDC" w14:textId="77777777" w:rsidR="0053428C" w:rsidRDefault="0053428C" w:rsidP="0053428C">
      <w:pPr>
        <w:pStyle w:val="PL"/>
      </w:pPr>
      <w:r>
        <w:tab/>
      </w:r>
      <w:r>
        <w:tab/>
      </w:r>
      <w:r>
        <w:tab/>
      </w:r>
      <w:r>
        <w:tab/>
      </w:r>
      <w:r>
        <w:tab/>
      </w:r>
      <w:r>
        <w:tab/>
      </w:r>
      <w:r>
        <w:tab/>
        <w:t>&lt;NodeName&gt;Bearer_independent_protocol&lt;/NodeName&gt;</w:t>
      </w:r>
    </w:p>
    <w:p w14:paraId="202250C3" w14:textId="77777777" w:rsidR="0053428C" w:rsidRDefault="0053428C" w:rsidP="0053428C">
      <w:pPr>
        <w:pStyle w:val="PL"/>
      </w:pPr>
      <w:r>
        <w:tab/>
      </w:r>
      <w:r>
        <w:tab/>
      </w:r>
      <w:r>
        <w:tab/>
      </w:r>
      <w:r>
        <w:tab/>
      </w:r>
      <w:r>
        <w:tab/>
      </w:r>
      <w:r>
        <w:tab/>
      </w:r>
      <w:r>
        <w:tab/>
        <w:t>&lt;DFProperties&gt;</w:t>
      </w:r>
    </w:p>
    <w:p w14:paraId="5F80FE56" w14:textId="77777777" w:rsidR="0053428C" w:rsidRDefault="0053428C" w:rsidP="0053428C">
      <w:pPr>
        <w:pStyle w:val="PL"/>
      </w:pPr>
      <w:r>
        <w:tab/>
      </w:r>
      <w:r>
        <w:tab/>
      </w:r>
      <w:r>
        <w:tab/>
      </w:r>
      <w:r>
        <w:tab/>
      </w:r>
      <w:r>
        <w:tab/>
      </w:r>
      <w:r>
        <w:tab/>
      </w:r>
      <w:r>
        <w:tab/>
      </w:r>
      <w:r>
        <w:tab/>
        <w:t>&lt;AccessType&gt;</w:t>
      </w:r>
    </w:p>
    <w:p w14:paraId="72AA1D9A" w14:textId="77777777" w:rsidR="0053428C" w:rsidRDefault="0053428C" w:rsidP="0053428C">
      <w:pPr>
        <w:pStyle w:val="PL"/>
      </w:pPr>
      <w:r>
        <w:tab/>
      </w:r>
      <w:r>
        <w:tab/>
      </w:r>
      <w:r>
        <w:tab/>
      </w:r>
      <w:r>
        <w:tab/>
      </w:r>
      <w:r>
        <w:tab/>
      </w:r>
      <w:r>
        <w:tab/>
      </w:r>
      <w:r>
        <w:tab/>
      </w:r>
      <w:r>
        <w:tab/>
      </w:r>
      <w:r>
        <w:tab/>
        <w:t>&lt;Get/&gt;</w:t>
      </w:r>
    </w:p>
    <w:p w14:paraId="033EA086" w14:textId="77777777" w:rsidR="0053428C" w:rsidRDefault="0053428C" w:rsidP="0053428C">
      <w:pPr>
        <w:pStyle w:val="PL"/>
      </w:pPr>
      <w:r>
        <w:tab/>
      </w:r>
      <w:r>
        <w:tab/>
      </w:r>
      <w:r>
        <w:tab/>
      </w:r>
      <w:r>
        <w:tab/>
      </w:r>
      <w:r>
        <w:tab/>
      </w:r>
      <w:r>
        <w:tab/>
      </w:r>
      <w:r>
        <w:tab/>
      </w:r>
      <w:r>
        <w:tab/>
      </w:r>
      <w:r>
        <w:tab/>
        <w:t>&lt;Replace/&gt;</w:t>
      </w:r>
    </w:p>
    <w:p w14:paraId="14A0E6A9" w14:textId="77777777" w:rsidR="0053428C" w:rsidRDefault="0053428C" w:rsidP="0053428C">
      <w:pPr>
        <w:pStyle w:val="PL"/>
      </w:pPr>
      <w:r>
        <w:tab/>
      </w:r>
      <w:r>
        <w:tab/>
      </w:r>
      <w:r>
        <w:tab/>
      </w:r>
      <w:r>
        <w:tab/>
      </w:r>
      <w:r>
        <w:tab/>
      </w:r>
      <w:r>
        <w:tab/>
      </w:r>
      <w:r>
        <w:tab/>
      </w:r>
      <w:r>
        <w:tab/>
        <w:t>&lt;/AccessType&gt;</w:t>
      </w:r>
    </w:p>
    <w:p w14:paraId="7BBD9ACA" w14:textId="77777777" w:rsidR="0053428C" w:rsidRDefault="0053428C" w:rsidP="0053428C">
      <w:pPr>
        <w:pStyle w:val="PL"/>
      </w:pPr>
      <w:r>
        <w:tab/>
      </w:r>
      <w:r>
        <w:tab/>
      </w:r>
      <w:r>
        <w:tab/>
      </w:r>
      <w:r>
        <w:tab/>
      </w:r>
      <w:r>
        <w:tab/>
      </w:r>
      <w:r>
        <w:tab/>
      </w:r>
      <w:r>
        <w:tab/>
      </w:r>
      <w:r>
        <w:tab/>
        <w:t>&lt;DFFormat&gt;</w:t>
      </w:r>
    </w:p>
    <w:p w14:paraId="33E82D79" w14:textId="77777777" w:rsidR="0053428C" w:rsidRDefault="0053428C" w:rsidP="0053428C">
      <w:pPr>
        <w:pStyle w:val="PL"/>
      </w:pPr>
      <w:r>
        <w:tab/>
      </w:r>
      <w:r>
        <w:tab/>
      </w:r>
      <w:r>
        <w:tab/>
      </w:r>
      <w:r>
        <w:tab/>
      </w:r>
      <w:r>
        <w:tab/>
      </w:r>
      <w:r>
        <w:tab/>
      </w:r>
      <w:r>
        <w:tab/>
      </w:r>
      <w:r>
        <w:tab/>
      </w:r>
      <w:r>
        <w:tab/>
        <w:t>&lt;bool/&gt;</w:t>
      </w:r>
    </w:p>
    <w:p w14:paraId="6D25389F" w14:textId="77777777" w:rsidR="0053428C" w:rsidRDefault="0053428C" w:rsidP="0053428C">
      <w:pPr>
        <w:pStyle w:val="PL"/>
      </w:pPr>
      <w:r>
        <w:tab/>
      </w:r>
      <w:r>
        <w:tab/>
      </w:r>
      <w:r>
        <w:tab/>
      </w:r>
      <w:r>
        <w:tab/>
      </w:r>
      <w:r>
        <w:tab/>
      </w:r>
      <w:r>
        <w:tab/>
      </w:r>
      <w:r>
        <w:tab/>
      </w:r>
      <w:r>
        <w:tab/>
        <w:t>&lt;/DFFormat&gt;</w:t>
      </w:r>
    </w:p>
    <w:p w14:paraId="47FA1868" w14:textId="77777777" w:rsidR="0053428C" w:rsidRDefault="0053428C" w:rsidP="0053428C">
      <w:pPr>
        <w:pStyle w:val="PL"/>
      </w:pPr>
      <w:r>
        <w:tab/>
      </w:r>
      <w:r>
        <w:tab/>
      </w:r>
      <w:r>
        <w:tab/>
      </w:r>
      <w:r>
        <w:tab/>
      </w:r>
      <w:r>
        <w:tab/>
      </w:r>
      <w:r>
        <w:tab/>
      </w:r>
      <w:r>
        <w:tab/>
      </w:r>
      <w:r>
        <w:tab/>
        <w:t>&lt;Occurrence&gt;</w:t>
      </w:r>
    </w:p>
    <w:p w14:paraId="6087364E" w14:textId="77777777" w:rsidR="0053428C" w:rsidRDefault="0053428C" w:rsidP="0053428C">
      <w:pPr>
        <w:pStyle w:val="PL"/>
      </w:pPr>
      <w:r>
        <w:tab/>
      </w:r>
      <w:r>
        <w:tab/>
      </w:r>
      <w:r>
        <w:tab/>
      </w:r>
      <w:r>
        <w:tab/>
      </w:r>
      <w:r>
        <w:tab/>
      </w:r>
      <w:r>
        <w:tab/>
      </w:r>
      <w:r>
        <w:tab/>
      </w:r>
      <w:r>
        <w:tab/>
      </w:r>
      <w:r>
        <w:tab/>
        <w:t>&lt;ZeroOrOne/&gt;</w:t>
      </w:r>
    </w:p>
    <w:p w14:paraId="3E3B3716" w14:textId="77777777" w:rsidR="0053428C" w:rsidRDefault="0053428C" w:rsidP="0053428C">
      <w:pPr>
        <w:pStyle w:val="PL"/>
      </w:pPr>
      <w:r>
        <w:tab/>
      </w:r>
      <w:r>
        <w:tab/>
      </w:r>
      <w:r>
        <w:tab/>
      </w:r>
      <w:r>
        <w:tab/>
      </w:r>
      <w:r>
        <w:tab/>
      </w:r>
      <w:r>
        <w:tab/>
      </w:r>
      <w:r>
        <w:tab/>
      </w:r>
      <w:r>
        <w:tab/>
        <w:t>&lt;/Occurrence&gt;</w:t>
      </w:r>
    </w:p>
    <w:p w14:paraId="00BD1E4A" w14:textId="77777777" w:rsidR="0053428C" w:rsidRDefault="0053428C" w:rsidP="0053428C">
      <w:pPr>
        <w:pStyle w:val="PL"/>
      </w:pPr>
      <w:r>
        <w:tab/>
      </w:r>
      <w:r>
        <w:tab/>
      </w:r>
      <w:r>
        <w:tab/>
      </w:r>
      <w:r>
        <w:tab/>
      </w:r>
      <w:r>
        <w:tab/>
      </w:r>
      <w:r>
        <w:tab/>
      </w:r>
      <w:r>
        <w:tab/>
      </w:r>
      <w:r>
        <w:tab/>
        <w:t>&lt;Scope&gt;</w:t>
      </w:r>
    </w:p>
    <w:p w14:paraId="723FA172" w14:textId="77777777" w:rsidR="0053428C" w:rsidRDefault="0053428C" w:rsidP="0053428C">
      <w:pPr>
        <w:pStyle w:val="PL"/>
      </w:pPr>
      <w:r>
        <w:tab/>
      </w:r>
      <w:r>
        <w:tab/>
      </w:r>
      <w:r>
        <w:tab/>
      </w:r>
      <w:r>
        <w:tab/>
      </w:r>
      <w:r>
        <w:tab/>
      </w:r>
      <w:r>
        <w:tab/>
      </w:r>
      <w:r>
        <w:tab/>
      </w:r>
      <w:r>
        <w:tab/>
      </w:r>
      <w:r>
        <w:tab/>
        <w:t>&lt;Dynamic/&gt;</w:t>
      </w:r>
    </w:p>
    <w:p w14:paraId="0E2184D6" w14:textId="77777777" w:rsidR="0053428C" w:rsidRDefault="0053428C" w:rsidP="0053428C">
      <w:pPr>
        <w:pStyle w:val="PL"/>
      </w:pPr>
      <w:r>
        <w:tab/>
      </w:r>
      <w:r>
        <w:tab/>
      </w:r>
      <w:r>
        <w:tab/>
      </w:r>
      <w:r>
        <w:tab/>
      </w:r>
      <w:r>
        <w:tab/>
      </w:r>
      <w:r>
        <w:tab/>
      </w:r>
      <w:r>
        <w:tab/>
      </w:r>
      <w:r>
        <w:tab/>
        <w:t>&lt;/Scope&gt;</w:t>
      </w:r>
    </w:p>
    <w:p w14:paraId="36F1AC7B"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072C100" w14:textId="77777777" w:rsidR="0053428C" w:rsidRDefault="0053428C" w:rsidP="0053428C">
      <w:pPr>
        <w:pStyle w:val="PL"/>
      </w:pPr>
      <w:r>
        <w:tab/>
      </w:r>
      <w:r>
        <w:tab/>
      </w:r>
      <w:r>
        <w:tab/>
      </w:r>
      <w:r>
        <w:tab/>
      </w:r>
      <w:r>
        <w:tab/>
      </w:r>
      <w:r>
        <w:tab/>
      </w:r>
      <w:r>
        <w:tab/>
      </w:r>
      <w:r>
        <w:tab/>
        <w:t>&lt;DFType&gt;</w:t>
      </w:r>
    </w:p>
    <w:p w14:paraId="7D63006D"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A14574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5965E8A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359A698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7FCEBE8C" w14:textId="77777777" w:rsidR="0053428C" w:rsidRPr="00154A38" w:rsidRDefault="0053428C" w:rsidP="0053428C">
      <w:pPr>
        <w:pStyle w:val="PL"/>
        <w:rPr>
          <w:lang w:eastAsia="ko-KR"/>
        </w:rPr>
      </w:pPr>
    </w:p>
    <w:p w14:paraId="3970F9A5" w14:textId="77777777" w:rsidR="0053428C" w:rsidRPr="00154A38" w:rsidRDefault="0053428C" w:rsidP="0053428C">
      <w:pPr>
        <w:pStyle w:val="PL"/>
      </w:pPr>
      <w:r>
        <w:rPr>
          <w:lang w:eastAsia="ko-KR"/>
        </w:rPr>
        <w:tab/>
      </w:r>
      <w:r w:rsidRPr="00154A38">
        <w:rPr>
          <w:lang w:eastAsia="ko-KR"/>
        </w:rPr>
        <w:tab/>
      </w:r>
      <w:r w:rsidRPr="00154A38">
        <w:rPr>
          <w:lang w:eastAsia="ko-KR"/>
        </w:rPr>
        <w:tab/>
      </w:r>
      <w:r w:rsidRPr="00154A38">
        <w:tab/>
      </w:r>
      <w:r w:rsidRPr="00154A38">
        <w:tab/>
        <w:t>&lt;/Node&gt;</w:t>
      </w:r>
    </w:p>
    <w:p w14:paraId="3E26014A" w14:textId="77777777" w:rsidR="0053428C" w:rsidRPr="00154A38" w:rsidRDefault="0053428C" w:rsidP="0053428C">
      <w:pPr>
        <w:pStyle w:val="PL"/>
      </w:pPr>
    </w:p>
    <w:p w14:paraId="530C3F43" w14:textId="77777777" w:rsidR="0053428C" w:rsidRPr="00154A38" w:rsidRDefault="0053428C" w:rsidP="0053428C">
      <w:pPr>
        <w:pStyle w:val="PL"/>
      </w:pPr>
      <w:r>
        <w:tab/>
      </w:r>
      <w:r>
        <w:tab/>
      </w:r>
      <w:r>
        <w:tab/>
      </w:r>
      <w:r>
        <w:tab/>
      </w:r>
      <w:r>
        <w:tab/>
      </w:r>
      <w:r w:rsidRPr="00154A38">
        <w:t>&lt;Node&gt;</w:t>
      </w:r>
    </w:p>
    <w:p w14:paraId="17E3BCD7"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6D0533C"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5115D11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D02D38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0079545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9A5118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5C9D466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18A38A4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54FBC47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9ACF5CD"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5B5E9AE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576888A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0500D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7A2840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7544BB4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8D17B9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47803AB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1D5A0C1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228DFD3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3C37BEF5"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1A59BA3" w14:textId="77777777" w:rsidR="0053428C" w:rsidRDefault="0053428C" w:rsidP="0053428C">
      <w:pPr>
        <w:pStyle w:val="PL"/>
      </w:pPr>
    </w:p>
    <w:p w14:paraId="0950A5DE" w14:textId="77777777" w:rsidR="0053428C" w:rsidRDefault="0053428C" w:rsidP="0053428C">
      <w:pPr>
        <w:pStyle w:val="PL"/>
      </w:pPr>
      <w:r>
        <w:tab/>
      </w:r>
      <w:r>
        <w:tab/>
      </w:r>
      <w:r>
        <w:tab/>
      </w:r>
      <w:r>
        <w:tab/>
      </w:r>
      <w:r>
        <w:tab/>
      </w:r>
      <w:r>
        <w:tab/>
        <w:t>&lt;Node&gt;</w:t>
      </w:r>
    </w:p>
    <w:p w14:paraId="75F7ED78" w14:textId="77777777" w:rsidR="0053428C" w:rsidRDefault="0053428C" w:rsidP="0053428C">
      <w:pPr>
        <w:pStyle w:val="PL"/>
      </w:pPr>
      <w:r>
        <w:tab/>
      </w:r>
      <w:r>
        <w:tab/>
      </w:r>
      <w:r>
        <w:tab/>
      </w:r>
      <w:r>
        <w:tab/>
      </w:r>
      <w:r>
        <w:tab/>
      </w:r>
      <w:r>
        <w:tab/>
      </w:r>
      <w:r>
        <w:tab/>
        <w:t>&lt;NodeName&gt;Device_management_over_PS&lt;/NodeName&gt;</w:t>
      </w:r>
    </w:p>
    <w:p w14:paraId="435DFACC" w14:textId="77777777" w:rsidR="0053428C" w:rsidRDefault="0053428C" w:rsidP="0053428C">
      <w:pPr>
        <w:pStyle w:val="PL"/>
      </w:pPr>
      <w:r>
        <w:tab/>
      </w:r>
      <w:r>
        <w:tab/>
      </w:r>
      <w:r>
        <w:tab/>
      </w:r>
      <w:r>
        <w:tab/>
      </w:r>
      <w:r>
        <w:tab/>
      </w:r>
      <w:r>
        <w:tab/>
      </w:r>
      <w:r>
        <w:tab/>
        <w:t>&lt;DFProperties&gt;</w:t>
      </w:r>
    </w:p>
    <w:p w14:paraId="076B34A9" w14:textId="77777777" w:rsidR="0053428C" w:rsidRDefault="0053428C" w:rsidP="0053428C">
      <w:pPr>
        <w:pStyle w:val="PL"/>
      </w:pPr>
      <w:r>
        <w:tab/>
      </w:r>
      <w:r>
        <w:tab/>
      </w:r>
      <w:r>
        <w:tab/>
      </w:r>
      <w:r>
        <w:tab/>
      </w:r>
      <w:r>
        <w:tab/>
      </w:r>
      <w:r>
        <w:tab/>
      </w:r>
      <w:r>
        <w:tab/>
      </w:r>
      <w:r>
        <w:tab/>
        <w:t>&lt;AccessType&gt;</w:t>
      </w:r>
    </w:p>
    <w:p w14:paraId="36CFF4FD" w14:textId="77777777" w:rsidR="0053428C" w:rsidRDefault="0053428C" w:rsidP="0053428C">
      <w:pPr>
        <w:pStyle w:val="PL"/>
      </w:pPr>
      <w:r>
        <w:tab/>
      </w:r>
      <w:r>
        <w:tab/>
      </w:r>
      <w:r>
        <w:tab/>
      </w:r>
      <w:r>
        <w:tab/>
      </w:r>
      <w:r>
        <w:tab/>
      </w:r>
      <w:r>
        <w:tab/>
      </w:r>
      <w:r>
        <w:tab/>
      </w:r>
      <w:r>
        <w:tab/>
      </w:r>
      <w:r>
        <w:tab/>
        <w:t>&lt;Get/&gt;</w:t>
      </w:r>
    </w:p>
    <w:p w14:paraId="62F64D39" w14:textId="77777777" w:rsidR="0053428C" w:rsidRDefault="0053428C" w:rsidP="0053428C">
      <w:pPr>
        <w:pStyle w:val="PL"/>
      </w:pPr>
      <w:r>
        <w:tab/>
      </w:r>
      <w:r>
        <w:tab/>
      </w:r>
      <w:r>
        <w:tab/>
      </w:r>
      <w:r>
        <w:tab/>
      </w:r>
      <w:r>
        <w:tab/>
      </w:r>
      <w:r>
        <w:tab/>
      </w:r>
      <w:r>
        <w:tab/>
      </w:r>
      <w:r>
        <w:tab/>
      </w:r>
      <w:r>
        <w:tab/>
        <w:t>&lt;Replace/&gt;</w:t>
      </w:r>
    </w:p>
    <w:p w14:paraId="1DFD7035" w14:textId="77777777" w:rsidR="0053428C" w:rsidRDefault="0053428C" w:rsidP="0053428C">
      <w:pPr>
        <w:pStyle w:val="PL"/>
      </w:pPr>
      <w:r>
        <w:tab/>
      </w:r>
      <w:r>
        <w:tab/>
      </w:r>
      <w:r>
        <w:tab/>
      </w:r>
      <w:r>
        <w:tab/>
      </w:r>
      <w:r>
        <w:tab/>
      </w:r>
      <w:r>
        <w:tab/>
      </w:r>
      <w:r>
        <w:tab/>
      </w:r>
      <w:r>
        <w:tab/>
        <w:t>&lt;/AccessType&gt;</w:t>
      </w:r>
    </w:p>
    <w:p w14:paraId="1EC65555" w14:textId="77777777" w:rsidR="0053428C" w:rsidRDefault="0053428C" w:rsidP="0053428C">
      <w:pPr>
        <w:pStyle w:val="PL"/>
      </w:pPr>
      <w:r>
        <w:tab/>
      </w:r>
      <w:r>
        <w:tab/>
      </w:r>
      <w:r>
        <w:tab/>
      </w:r>
      <w:r>
        <w:tab/>
      </w:r>
      <w:r>
        <w:tab/>
      </w:r>
      <w:r>
        <w:tab/>
      </w:r>
      <w:r>
        <w:tab/>
      </w:r>
      <w:r>
        <w:tab/>
        <w:t>&lt;DFFormat&gt;</w:t>
      </w:r>
    </w:p>
    <w:p w14:paraId="39C45A92" w14:textId="77777777" w:rsidR="0053428C" w:rsidRDefault="0053428C" w:rsidP="0053428C">
      <w:pPr>
        <w:pStyle w:val="PL"/>
      </w:pPr>
      <w:r>
        <w:tab/>
      </w:r>
      <w:r>
        <w:tab/>
      </w:r>
      <w:r>
        <w:tab/>
      </w:r>
      <w:r>
        <w:tab/>
      </w:r>
      <w:r>
        <w:tab/>
      </w:r>
      <w:r>
        <w:tab/>
      </w:r>
      <w:r>
        <w:tab/>
      </w:r>
      <w:r>
        <w:tab/>
      </w:r>
      <w:r>
        <w:tab/>
        <w:t>&lt;bool/&gt;</w:t>
      </w:r>
    </w:p>
    <w:p w14:paraId="3CD371D3" w14:textId="77777777" w:rsidR="0053428C" w:rsidRDefault="0053428C" w:rsidP="0053428C">
      <w:pPr>
        <w:pStyle w:val="PL"/>
      </w:pPr>
      <w:r>
        <w:lastRenderedPageBreak/>
        <w:tab/>
      </w:r>
      <w:r>
        <w:tab/>
      </w:r>
      <w:r>
        <w:tab/>
      </w:r>
      <w:r>
        <w:tab/>
      </w:r>
      <w:r>
        <w:tab/>
      </w:r>
      <w:r>
        <w:tab/>
      </w:r>
      <w:r>
        <w:tab/>
      </w:r>
      <w:r>
        <w:tab/>
        <w:t>&lt;/DFFormat&gt;</w:t>
      </w:r>
    </w:p>
    <w:p w14:paraId="16C27CE1" w14:textId="77777777" w:rsidR="0053428C" w:rsidRDefault="0053428C" w:rsidP="0053428C">
      <w:pPr>
        <w:pStyle w:val="PL"/>
      </w:pPr>
      <w:r>
        <w:tab/>
      </w:r>
      <w:r>
        <w:tab/>
      </w:r>
      <w:r>
        <w:tab/>
      </w:r>
      <w:r>
        <w:tab/>
      </w:r>
      <w:r>
        <w:tab/>
      </w:r>
      <w:r>
        <w:tab/>
      </w:r>
      <w:r>
        <w:tab/>
      </w:r>
      <w:r>
        <w:tab/>
        <w:t>&lt;Occurrence&gt;</w:t>
      </w:r>
    </w:p>
    <w:p w14:paraId="3E3D7351" w14:textId="77777777" w:rsidR="0053428C" w:rsidRDefault="0053428C" w:rsidP="0053428C">
      <w:pPr>
        <w:pStyle w:val="PL"/>
      </w:pPr>
      <w:r>
        <w:tab/>
      </w:r>
      <w:r>
        <w:tab/>
      </w:r>
      <w:r>
        <w:tab/>
      </w:r>
      <w:r>
        <w:tab/>
      </w:r>
      <w:r>
        <w:tab/>
      </w:r>
      <w:r>
        <w:tab/>
      </w:r>
      <w:r>
        <w:tab/>
      </w:r>
      <w:r>
        <w:tab/>
      </w:r>
      <w:r>
        <w:tab/>
        <w:t>&lt;One/&gt;</w:t>
      </w:r>
    </w:p>
    <w:p w14:paraId="567DD160" w14:textId="77777777" w:rsidR="0053428C" w:rsidRDefault="0053428C" w:rsidP="0053428C">
      <w:pPr>
        <w:pStyle w:val="PL"/>
      </w:pPr>
      <w:r>
        <w:tab/>
      </w:r>
      <w:r>
        <w:tab/>
      </w:r>
      <w:r>
        <w:tab/>
      </w:r>
      <w:r>
        <w:tab/>
      </w:r>
      <w:r>
        <w:tab/>
      </w:r>
      <w:r>
        <w:tab/>
      </w:r>
      <w:r>
        <w:tab/>
      </w:r>
      <w:r>
        <w:tab/>
        <w:t>&lt;/Occurrence&gt;</w:t>
      </w:r>
    </w:p>
    <w:p w14:paraId="33D63FBE" w14:textId="77777777" w:rsidR="0053428C" w:rsidRDefault="0053428C" w:rsidP="0053428C">
      <w:pPr>
        <w:pStyle w:val="PL"/>
      </w:pPr>
      <w:r>
        <w:tab/>
      </w:r>
      <w:r>
        <w:tab/>
      </w:r>
      <w:r>
        <w:tab/>
      </w:r>
      <w:r>
        <w:tab/>
      </w:r>
      <w:r>
        <w:tab/>
      </w:r>
      <w:r>
        <w:tab/>
      </w:r>
      <w:r>
        <w:tab/>
      </w:r>
      <w:r>
        <w:tab/>
        <w:t>&lt;Scope&gt;</w:t>
      </w:r>
    </w:p>
    <w:p w14:paraId="3D583D22" w14:textId="77777777" w:rsidR="0053428C" w:rsidRDefault="0053428C" w:rsidP="0053428C">
      <w:pPr>
        <w:pStyle w:val="PL"/>
      </w:pPr>
      <w:r>
        <w:tab/>
      </w:r>
      <w:r>
        <w:tab/>
      </w:r>
      <w:r>
        <w:tab/>
      </w:r>
      <w:r>
        <w:tab/>
      </w:r>
      <w:r>
        <w:tab/>
      </w:r>
      <w:r>
        <w:tab/>
      </w:r>
      <w:r>
        <w:tab/>
      </w:r>
      <w:r>
        <w:tab/>
      </w:r>
      <w:r>
        <w:tab/>
        <w:t>&lt;Dynamic/&gt;</w:t>
      </w:r>
    </w:p>
    <w:p w14:paraId="7D2E0469" w14:textId="77777777" w:rsidR="0053428C" w:rsidRDefault="0053428C" w:rsidP="0053428C">
      <w:pPr>
        <w:pStyle w:val="PL"/>
      </w:pPr>
      <w:r>
        <w:tab/>
      </w:r>
      <w:r>
        <w:tab/>
      </w:r>
      <w:r>
        <w:tab/>
      </w:r>
      <w:r>
        <w:tab/>
      </w:r>
      <w:r>
        <w:tab/>
      </w:r>
      <w:r>
        <w:tab/>
      </w:r>
      <w:r>
        <w:tab/>
      </w:r>
      <w:r>
        <w:tab/>
        <w:t>&lt;/Scope&gt;</w:t>
      </w:r>
    </w:p>
    <w:p w14:paraId="696C1FC9"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740C54BB" w14:textId="77777777" w:rsidR="0053428C" w:rsidRDefault="0053428C" w:rsidP="0053428C">
      <w:pPr>
        <w:pStyle w:val="PL"/>
      </w:pPr>
      <w:r>
        <w:tab/>
      </w:r>
      <w:r>
        <w:tab/>
      </w:r>
      <w:r>
        <w:tab/>
      </w:r>
      <w:r>
        <w:tab/>
      </w:r>
      <w:r>
        <w:tab/>
      </w:r>
      <w:r>
        <w:tab/>
      </w:r>
      <w:r>
        <w:tab/>
      </w:r>
      <w:r>
        <w:tab/>
        <w:t>&lt;DFType&gt;</w:t>
      </w:r>
    </w:p>
    <w:p w14:paraId="181B8DA9"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74164C7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68009F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490AD3BF"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3F6A14C3" w14:textId="77777777" w:rsidR="0053428C" w:rsidRPr="00154A38" w:rsidRDefault="0053428C" w:rsidP="0053428C">
      <w:pPr>
        <w:pStyle w:val="PL"/>
        <w:rPr>
          <w:lang w:eastAsia="ko-KR"/>
        </w:rPr>
      </w:pPr>
    </w:p>
    <w:p w14:paraId="63AB5687" w14:textId="77777777" w:rsidR="0053428C" w:rsidRDefault="0053428C" w:rsidP="0053428C">
      <w:pPr>
        <w:pStyle w:val="PL"/>
      </w:pPr>
      <w:r>
        <w:tab/>
      </w:r>
      <w:r>
        <w:tab/>
      </w:r>
      <w:r>
        <w:tab/>
      </w:r>
      <w:r>
        <w:tab/>
      </w:r>
      <w:r>
        <w:tab/>
      </w:r>
      <w:r>
        <w:tab/>
        <w:t>&lt;Node&gt;</w:t>
      </w:r>
    </w:p>
    <w:p w14:paraId="3F236324" w14:textId="77777777" w:rsidR="0053428C" w:rsidRDefault="0053428C" w:rsidP="0053428C">
      <w:pPr>
        <w:pStyle w:val="PL"/>
      </w:pPr>
      <w:r>
        <w:tab/>
      </w:r>
      <w:r>
        <w:tab/>
      </w:r>
      <w:r>
        <w:tab/>
      </w:r>
      <w:r>
        <w:tab/>
      </w:r>
      <w:r>
        <w:tab/>
      </w:r>
      <w:r>
        <w:tab/>
      </w:r>
      <w:r>
        <w:tab/>
        <w:t>&lt;NodeName&gt;Bearer_independent_protocol&lt;/NodeName&gt;</w:t>
      </w:r>
    </w:p>
    <w:p w14:paraId="4B9F3DB6" w14:textId="77777777" w:rsidR="0053428C" w:rsidRDefault="0053428C" w:rsidP="0053428C">
      <w:pPr>
        <w:pStyle w:val="PL"/>
      </w:pPr>
      <w:r>
        <w:tab/>
      </w:r>
      <w:r>
        <w:tab/>
      </w:r>
      <w:r>
        <w:tab/>
      </w:r>
      <w:r>
        <w:tab/>
      </w:r>
      <w:r>
        <w:tab/>
      </w:r>
      <w:r>
        <w:tab/>
      </w:r>
      <w:r>
        <w:tab/>
        <w:t>&lt;DFProperties&gt;</w:t>
      </w:r>
    </w:p>
    <w:p w14:paraId="370F3C98" w14:textId="77777777" w:rsidR="0053428C" w:rsidRDefault="0053428C" w:rsidP="0053428C">
      <w:pPr>
        <w:pStyle w:val="PL"/>
      </w:pPr>
      <w:r>
        <w:tab/>
      </w:r>
      <w:r>
        <w:tab/>
      </w:r>
      <w:r>
        <w:tab/>
      </w:r>
      <w:r>
        <w:tab/>
      </w:r>
      <w:r>
        <w:tab/>
      </w:r>
      <w:r>
        <w:tab/>
      </w:r>
      <w:r>
        <w:tab/>
      </w:r>
      <w:r>
        <w:tab/>
        <w:t>&lt;AccessType&gt;</w:t>
      </w:r>
    </w:p>
    <w:p w14:paraId="5E946603" w14:textId="77777777" w:rsidR="0053428C" w:rsidRDefault="0053428C" w:rsidP="0053428C">
      <w:pPr>
        <w:pStyle w:val="PL"/>
      </w:pPr>
      <w:r>
        <w:tab/>
      </w:r>
      <w:r>
        <w:tab/>
      </w:r>
      <w:r>
        <w:tab/>
      </w:r>
      <w:r>
        <w:tab/>
      </w:r>
      <w:r>
        <w:tab/>
      </w:r>
      <w:r>
        <w:tab/>
      </w:r>
      <w:r>
        <w:tab/>
      </w:r>
      <w:r>
        <w:tab/>
      </w:r>
      <w:r>
        <w:tab/>
        <w:t>&lt;Get/&gt;</w:t>
      </w:r>
    </w:p>
    <w:p w14:paraId="7E1A7646" w14:textId="77777777" w:rsidR="0053428C" w:rsidRDefault="0053428C" w:rsidP="0053428C">
      <w:pPr>
        <w:pStyle w:val="PL"/>
      </w:pPr>
      <w:r>
        <w:tab/>
      </w:r>
      <w:r>
        <w:tab/>
      </w:r>
      <w:r>
        <w:tab/>
      </w:r>
      <w:r>
        <w:tab/>
      </w:r>
      <w:r>
        <w:tab/>
      </w:r>
      <w:r>
        <w:tab/>
      </w:r>
      <w:r>
        <w:tab/>
      </w:r>
      <w:r>
        <w:tab/>
      </w:r>
      <w:r>
        <w:tab/>
        <w:t>&lt;Replace/&gt;</w:t>
      </w:r>
    </w:p>
    <w:p w14:paraId="58385EED" w14:textId="77777777" w:rsidR="0053428C" w:rsidRDefault="0053428C" w:rsidP="0053428C">
      <w:pPr>
        <w:pStyle w:val="PL"/>
      </w:pPr>
      <w:r>
        <w:tab/>
      </w:r>
      <w:r>
        <w:tab/>
      </w:r>
      <w:r>
        <w:tab/>
      </w:r>
      <w:r>
        <w:tab/>
      </w:r>
      <w:r>
        <w:tab/>
      </w:r>
      <w:r>
        <w:tab/>
      </w:r>
      <w:r>
        <w:tab/>
      </w:r>
      <w:r>
        <w:tab/>
        <w:t>&lt;/AccessType&gt;</w:t>
      </w:r>
    </w:p>
    <w:p w14:paraId="059EA1E9" w14:textId="77777777" w:rsidR="0053428C" w:rsidRDefault="0053428C" w:rsidP="0053428C">
      <w:pPr>
        <w:pStyle w:val="PL"/>
      </w:pPr>
      <w:r>
        <w:tab/>
      </w:r>
      <w:r>
        <w:tab/>
      </w:r>
      <w:r>
        <w:tab/>
      </w:r>
      <w:r>
        <w:tab/>
      </w:r>
      <w:r>
        <w:tab/>
      </w:r>
      <w:r>
        <w:tab/>
      </w:r>
      <w:r>
        <w:tab/>
      </w:r>
      <w:r>
        <w:tab/>
        <w:t>&lt;DFFormat&gt;</w:t>
      </w:r>
    </w:p>
    <w:p w14:paraId="31B62C21" w14:textId="77777777" w:rsidR="0053428C" w:rsidRDefault="0053428C" w:rsidP="0053428C">
      <w:pPr>
        <w:pStyle w:val="PL"/>
      </w:pPr>
      <w:r>
        <w:tab/>
      </w:r>
      <w:r>
        <w:tab/>
      </w:r>
      <w:r>
        <w:tab/>
      </w:r>
      <w:r>
        <w:tab/>
      </w:r>
      <w:r>
        <w:tab/>
      </w:r>
      <w:r>
        <w:tab/>
      </w:r>
      <w:r>
        <w:tab/>
      </w:r>
      <w:r>
        <w:tab/>
      </w:r>
      <w:r>
        <w:tab/>
        <w:t>&lt;bool/&gt;</w:t>
      </w:r>
    </w:p>
    <w:p w14:paraId="34C7C894" w14:textId="77777777" w:rsidR="0053428C" w:rsidRDefault="0053428C" w:rsidP="0053428C">
      <w:pPr>
        <w:pStyle w:val="PL"/>
      </w:pPr>
      <w:r>
        <w:tab/>
      </w:r>
      <w:r>
        <w:tab/>
      </w:r>
      <w:r>
        <w:tab/>
      </w:r>
      <w:r>
        <w:tab/>
      </w:r>
      <w:r>
        <w:tab/>
      </w:r>
      <w:r>
        <w:tab/>
      </w:r>
      <w:r>
        <w:tab/>
      </w:r>
      <w:r>
        <w:tab/>
        <w:t>&lt;/DFFormat&gt;</w:t>
      </w:r>
    </w:p>
    <w:p w14:paraId="6F66A064" w14:textId="77777777" w:rsidR="0053428C" w:rsidRDefault="0053428C" w:rsidP="0053428C">
      <w:pPr>
        <w:pStyle w:val="PL"/>
      </w:pPr>
      <w:r>
        <w:tab/>
      </w:r>
      <w:r>
        <w:tab/>
      </w:r>
      <w:r>
        <w:tab/>
      </w:r>
      <w:r>
        <w:tab/>
      </w:r>
      <w:r>
        <w:tab/>
      </w:r>
      <w:r>
        <w:tab/>
      </w:r>
      <w:r>
        <w:tab/>
      </w:r>
      <w:r>
        <w:tab/>
        <w:t>&lt;Occurrence&gt;</w:t>
      </w:r>
    </w:p>
    <w:p w14:paraId="4F24193C" w14:textId="77777777" w:rsidR="0053428C" w:rsidRDefault="0053428C" w:rsidP="0053428C">
      <w:pPr>
        <w:pStyle w:val="PL"/>
      </w:pPr>
      <w:r>
        <w:tab/>
      </w:r>
      <w:r>
        <w:tab/>
      </w:r>
      <w:r>
        <w:tab/>
      </w:r>
      <w:r>
        <w:tab/>
      </w:r>
      <w:r>
        <w:tab/>
      </w:r>
      <w:r>
        <w:tab/>
      </w:r>
      <w:r>
        <w:tab/>
      </w:r>
      <w:r>
        <w:tab/>
      </w:r>
      <w:r>
        <w:tab/>
        <w:t>&lt;ZeroOrOne/&gt;</w:t>
      </w:r>
    </w:p>
    <w:p w14:paraId="36E8E4D8" w14:textId="77777777" w:rsidR="0053428C" w:rsidRDefault="0053428C" w:rsidP="0053428C">
      <w:pPr>
        <w:pStyle w:val="PL"/>
      </w:pPr>
      <w:r>
        <w:tab/>
      </w:r>
      <w:r>
        <w:tab/>
      </w:r>
      <w:r>
        <w:tab/>
      </w:r>
      <w:r>
        <w:tab/>
      </w:r>
      <w:r>
        <w:tab/>
      </w:r>
      <w:r>
        <w:tab/>
      </w:r>
      <w:r>
        <w:tab/>
      </w:r>
      <w:r>
        <w:tab/>
        <w:t>&lt;/Occurrence&gt;</w:t>
      </w:r>
    </w:p>
    <w:p w14:paraId="1FA00857" w14:textId="77777777" w:rsidR="0053428C" w:rsidRDefault="0053428C" w:rsidP="0053428C">
      <w:pPr>
        <w:pStyle w:val="PL"/>
      </w:pPr>
      <w:r>
        <w:tab/>
      </w:r>
      <w:r>
        <w:tab/>
      </w:r>
      <w:r>
        <w:tab/>
      </w:r>
      <w:r>
        <w:tab/>
      </w:r>
      <w:r>
        <w:tab/>
      </w:r>
      <w:r>
        <w:tab/>
      </w:r>
      <w:r>
        <w:tab/>
      </w:r>
      <w:r>
        <w:tab/>
        <w:t>&lt;Scope&gt;</w:t>
      </w:r>
    </w:p>
    <w:p w14:paraId="596CAB39" w14:textId="77777777" w:rsidR="0053428C" w:rsidRDefault="0053428C" w:rsidP="0053428C">
      <w:pPr>
        <w:pStyle w:val="PL"/>
      </w:pPr>
      <w:r>
        <w:tab/>
      </w:r>
      <w:r>
        <w:tab/>
      </w:r>
      <w:r>
        <w:tab/>
      </w:r>
      <w:r>
        <w:tab/>
      </w:r>
      <w:r>
        <w:tab/>
      </w:r>
      <w:r>
        <w:tab/>
      </w:r>
      <w:r>
        <w:tab/>
      </w:r>
      <w:r>
        <w:tab/>
      </w:r>
      <w:r>
        <w:tab/>
        <w:t>&lt;Dynamic/&gt;</w:t>
      </w:r>
    </w:p>
    <w:p w14:paraId="38F19DB2" w14:textId="77777777" w:rsidR="0053428C" w:rsidRDefault="0053428C" w:rsidP="0053428C">
      <w:pPr>
        <w:pStyle w:val="PL"/>
      </w:pPr>
      <w:r>
        <w:tab/>
      </w:r>
      <w:r>
        <w:tab/>
      </w:r>
      <w:r>
        <w:tab/>
      </w:r>
      <w:r>
        <w:tab/>
      </w:r>
      <w:r>
        <w:tab/>
      </w:r>
      <w:r>
        <w:tab/>
      </w:r>
      <w:r>
        <w:tab/>
      </w:r>
      <w:r>
        <w:tab/>
        <w:t>&lt;/Scope&gt;</w:t>
      </w:r>
    </w:p>
    <w:p w14:paraId="283B9666"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1058DA4" w14:textId="77777777" w:rsidR="0053428C" w:rsidRDefault="0053428C" w:rsidP="0053428C">
      <w:pPr>
        <w:pStyle w:val="PL"/>
      </w:pPr>
      <w:r>
        <w:tab/>
      </w:r>
      <w:r>
        <w:tab/>
      </w:r>
      <w:r>
        <w:tab/>
      </w:r>
      <w:r>
        <w:tab/>
      </w:r>
      <w:r>
        <w:tab/>
      </w:r>
      <w:r>
        <w:tab/>
      </w:r>
      <w:r>
        <w:tab/>
      </w:r>
      <w:r>
        <w:tab/>
        <w:t>&lt;DFType&gt;</w:t>
      </w:r>
    </w:p>
    <w:p w14:paraId="1D17841A"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2A33A3C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A1EC3F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295096D3"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13B6EA0E" w14:textId="77777777" w:rsidR="0053428C" w:rsidRPr="00154A38" w:rsidRDefault="0053428C" w:rsidP="0053428C">
      <w:pPr>
        <w:pStyle w:val="PL"/>
        <w:rPr>
          <w:lang w:eastAsia="ko-KR"/>
        </w:rPr>
      </w:pPr>
    </w:p>
    <w:p w14:paraId="6B3DE6E9" w14:textId="77777777" w:rsidR="0053428C" w:rsidRPr="00154A38" w:rsidRDefault="0053428C" w:rsidP="0053428C">
      <w:pPr>
        <w:pStyle w:val="PL"/>
      </w:pPr>
      <w:r>
        <w:rPr>
          <w:lang w:eastAsia="ko-KR"/>
        </w:rPr>
        <w:tab/>
      </w:r>
      <w:r w:rsidRPr="00154A38">
        <w:rPr>
          <w:lang w:eastAsia="ko-KR"/>
        </w:rPr>
        <w:tab/>
      </w:r>
      <w:r w:rsidRPr="00154A38">
        <w:rPr>
          <w:lang w:eastAsia="ko-KR"/>
        </w:rPr>
        <w:tab/>
      </w:r>
      <w:r w:rsidRPr="00154A38">
        <w:tab/>
      </w:r>
      <w:r w:rsidRPr="00154A38">
        <w:tab/>
        <w:t>&lt;/Node&gt;</w:t>
      </w:r>
    </w:p>
    <w:p w14:paraId="40D071F4" w14:textId="77777777" w:rsidR="0053428C" w:rsidRPr="00154A38" w:rsidRDefault="0053428C" w:rsidP="0053428C">
      <w:pPr>
        <w:pStyle w:val="PL"/>
      </w:pPr>
    </w:p>
    <w:p w14:paraId="17B07A7B" w14:textId="77777777" w:rsidR="0053428C" w:rsidRPr="001542EE" w:rsidRDefault="0053428C" w:rsidP="0053428C">
      <w:pPr>
        <w:pStyle w:val="PL"/>
      </w:pPr>
      <w:r>
        <w:tab/>
      </w:r>
      <w:r w:rsidRPr="00154A38">
        <w:tab/>
      </w:r>
      <w:r w:rsidRPr="00154A38">
        <w:tab/>
      </w:r>
      <w:r w:rsidRPr="00154A38">
        <w:tab/>
        <w:t>&lt;/Node&gt;</w:t>
      </w:r>
    </w:p>
    <w:p w14:paraId="6857762E" w14:textId="77777777" w:rsidR="0053428C" w:rsidRDefault="0053428C" w:rsidP="0053428C">
      <w:pPr>
        <w:pStyle w:val="PL"/>
      </w:pPr>
    </w:p>
    <w:p w14:paraId="7E5DB712"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6C45311C"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579FDE0"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40D5A36"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F4A894F"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9825E4F" w14:textId="77777777" w:rsidR="0053428C" w:rsidRPr="0042570B" w:rsidRDefault="0053428C" w:rsidP="0053428C">
      <w:pPr>
        <w:pStyle w:val="PL"/>
        <w:rPr>
          <w:lang w:val="fr-FR"/>
        </w:rPr>
      </w:pPr>
      <w:r>
        <w:tab/>
      </w:r>
      <w:r>
        <w:tab/>
      </w:r>
      <w:r>
        <w:tab/>
      </w:r>
      <w:r>
        <w:tab/>
      </w:r>
      <w:r>
        <w:tab/>
      </w:r>
      <w:r>
        <w:tab/>
      </w:r>
      <w:r>
        <w:tab/>
      </w:r>
      <w:r w:rsidRPr="0042570B">
        <w:rPr>
          <w:lang w:val="fr-FR"/>
        </w:rPr>
        <w:t>&lt;Replace/&gt;</w:t>
      </w:r>
    </w:p>
    <w:p w14:paraId="7968E8E4"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48BB7E1F"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5BE23883"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109EDDD9" w14:textId="77777777" w:rsidR="0053428C" w:rsidRPr="0042570B" w:rsidRDefault="0053428C" w:rsidP="0053428C">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39B182A8" w14:textId="77777777" w:rsidR="0053428C" w:rsidRPr="0086461E" w:rsidRDefault="0053428C" w:rsidP="0053428C">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69EE430A"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8ED8E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27251DCB"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5F4CDFC"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2B8F2333"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2D462F86" w14:textId="77777777" w:rsidR="0053428C" w:rsidRPr="00511EAB" w:rsidRDefault="0053428C" w:rsidP="0053428C">
      <w:pPr>
        <w:pStyle w:val="PL"/>
      </w:pPr>
      <w:r>
        <w:tab/>
      </w:r>
      <w:r>
        <w:tab/>
      </w:r>
      <w:r w:rsidRPr="00511EAB">
        <w:tab/>
      </w:r>
      <w:r w:rsidRPr="00511EAB">
        <w:tab/>
      </w:r>
      <w:r w:rsidRPr="00511EAB">
        <w:tab/>
      </w:r>
      <w:r w:rsidRPr="00511EAB">
        <w:tab/>
        <w:t>&lt;/DFType&gt;</w:t>
      </w:r>
    </w:p>
    <w:p w14:paraId="7899F2E8" w14:textId="77777777" w:rsidR="0053428C" w:rsidRPr="00511EAB" w:rsidRDefault="0053428C" w:rsidP="0053428C">
      <w:pPr>
        <w:pStyle w:val="PL"/>
      </w:pPr>
      <w:r>
        <w:tab/>
      </w:r>
      <w:r>
        <w:tab/>
      </w:r>
      <w:r w:rsidRPr="00511EAB">
        <w:tab/>
      </w:r>
      <w:r w:rsidRPr="00511EAB">
        <w:tab/>
      </w:r>
      <w:r w:rsidRPr="00511EAB">
        <w:tab/>
        <w:t>&lt;/DFProperties&gt;</w:t>
      </w:r>
    </w:p>
    <w:p w14:paraId="45089635" w14:textId="77777777" w:rsidR="0053428C" w:rsidRPr="00511EAB" w:rsidRDefault="0053428C" w:rsidP="0053428C">
      <w:pPr>
        <w:pStyle w:val="PL"/>
      </w:pPr>
      <w:r>
        <w:tab/>
      </w:r>
      <w:r>
        <w:tab/>
      </w:r>
      <w:r w:rsidRPr="00511EAB">
        <w:tab/>
      </w:r>
      <w:r w:rsidRPr="00511EAB">
        <w:tab/>
        <w:t>&lt;/Node&gt;</w:t>
      </w:r>
    </w:p>
    <w:p w14:paraId="757746B1" w14:textId="77777777" w:rsidR="0053428C" w:rsidRDefault="0053428C" w:rsidP="0053428C">
      <w:pPr>
        <w:pStyle w:val="PL"/>
      </w:pPr>
    </w:p>
    <w:p w14:paraId="7BDFF387"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598E6C5D"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47E02265"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C946B22"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4DEED83"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74AA5A9" w14:textId="77777777" w:rsidR="0053428C" w:rsidRPr="00194615" w:rsidRDefault="0053428C" w:rsidP="0053428C">
      <w:pPr>
        <w:pStyle w:val="PL"/>
      </w:pPr>
      <w:r>
        <w:tab/>
      </w:r>
      <w:r>
        <w:tab/>
      </w:r>
      <w:r>
        <w:tab/>
      </w:r>
      <w:r>
        <w:tab/>
      </w:r>
      <w:r>
        <w:tab/>
      </w:r>
      <w:r>
        <w:tab/>
      </w:r>
      <w:r>
        <w:tab/>
      </w:r>
      <w:r w:rsidRPr="00194615">
        <w:t>&lt;Replace/&gt;</w:t>
      </w:r>
    </w:p>
    <w:p w14:paraId="65C233E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&lt;/AccessType&gt;</w:t>
      </w:r>
    </w:p>
    <w:p w14:paraId="664D7017"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3D2206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r>
      <w:r w:rsidRPr="00194615">
        <w:tab/>
        <w:t>&lt;bool/&gt;</w:t>
      </w:r>
    </w:p>
    <w:p w14:paraId="6F313D5E"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F0C4352" w14:textId="77777777" w:rsidR="0053428C" w:rsidRPr="0086461E" w:rsidRDefault="0053428C" w:rsidP="0053428C">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47F8A84"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BF1A8B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10E3631C" w14:textId="77777777" w:rsidR="0053428C" w:rsidRPr="00922BB9" w:rsidRDefault="0053428C" w:rsidP="0053428C">
      <w:pPr>
        <w:pStyle w:val="PL"/>
      </w:pPr>
      <w:r>
        <w:lastRenderedPageBreak/>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7E5DD3BA"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70908D5D"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748C204B" w14:textId="77777777" w:rsidR="0053428C" w:rsidRPr="00511EAB" w:rsidRDefault="0053428C" w:rsidP="0053428C">
      <w:pPr>
        <w:pStyle w:val="PL"/>
      </w:pPr>
      <w:r>
        <w:tab/>
      </w:r>
      <w:r>
        <w:tab/>
      </w:r>
      <w:r w:rsidRPr="00511EAB">
        <w:tab/>
      </w:r>
      <w:r w:rsidRPr="00511EAB">
        <w:tab/>
      </w:r>
      <w:r w:rsidRPr="00511EAB">
        <w:tab/>
      </w:r>
      <w:r w:rsidRPr="00511EAB">
        <w:tab/>
        <w:t>&lt;/DFType&gt;</w:t>
      </w:r>
    </w:p>
    <w:p w14:paraId="3EBFD2A9" w14:textId="77777777" w:rsidR="0053428C" w:rsidRPr="00511EAB" w:rsidRDefault="0053428C" w:rsidP="0053428C">
      <w:pPr>
        <w:pStyle w:val="PL"/>
      </w:pPr>
      <w:r>
        <w:tab/>
      </w:r>
      <w:r>
        <w:tab/>
      </w:r>
      <w:r w:rsidRPr="00511EAB">
        <w:tab/>
      </w:r>
      <w:r w:rsidRPr="00511EAB">
        <w:tab/>
      </w:r>
      <w:r w:rsidRPr="00511EAB">
        <w:tab/>
        <w:t>&lt;/DFProperties&gt;</w:t>
      </w:r>
    </w:p>
    <w:p w14:paraId="60016925" w14:textId="77777777" w:rsidR="0053428C" w:rsidRPr="00511EAB" w:rsidRDefault="0053428C" w:rsidP="0053428C">
      <w:pPr>
        <w:pStyle w:val="PL"/>
      </w:pPr>
      <w:r>
        <w:tab/>
      </w:r>
      <w:r>
        <w:tab/>
      </w:r>
      <w:r w:rsidRPr="00511EAB">
        <w:tab/>
      </w:r>
      <w:r w:rsidRPr="00511EAB">
        <w:tab/>
        <w:t>&lt;/Node&gt;</w:t>
      </w:r>
    </w:p>
    <w:p w14:paraId="312BA2C9" w14:textId="77777777" w:rsidR="0053428C" w:rsidRDefault="0053428C" w:rsidP="0053428C">
      <w:pPr>
        <w:pStyle w:val="PL"/>
      </w:pPr>
    </w:p>
    <w:p w14:paraId="7210B389" w14:textId="77777777" w:rsidR="0053428C" w:rsidRDefault="0053428C" w:rsidP="0053428C">
      <w:pPr>
        <w:pStyle w:val="PL"/>
      </w:pPr>
      <w:r>
        <w:tab/>
      </w:r>
      <w:r>
        <w:tab/>
      </w:r>
      <w:r>
        <w:tab/>
        <w:t>&lt;/Node&gt;</w:t>
      </w:r>
    </w:p>
    <w:p w14:paraId="05C489A8" w14:textId="77777777" w:rsidR="0053428C" w:rsidRDefault="0053428C" w:rsidP="0053428C">
      <w:pPr>
        <w:pStyle w:val="PL"/>
      </w:pPr>
    </w:p>
    <w:p w14:paraId="5FE1A14F" w14:textId="77777777" w:rsidR="0053428C" w:rsidRDefault="0053428C" w:rsidP="0053428C">
      <w:pPr>
        <w:pStyle w:val="PL"/>
      </w:pPr>
      <w:r>
        <w:tab/>
      </w:r>
      <w:r>
        <w:tab/>
        <w:t>&lt;/Node&gt;</w:t>
      </w:r>
    </w:p>
    <w:p w14:paraId="6DF64523" w14:textId="77777777" w:rsidR="0053428C" w:rsidRDefault="0053428C" w:rsidP="0053428C">
      <w:pPr>
        <w:pStyle w:val="PL"/>
      </w:pPr>
    </w:p>
    <w:p w14:paraId="1BC75012" w14:textId="77777777" w:rsidR="0053428C" w:rsidRDefault="0053428C" w:rsidP="0053428C">
      <w:pPr>
        <w:pStyle w:val="PL"/>
      </w:pPr>
      <w:r>
        <w:tab/>
      </w:r>
      <w:r>
        <w:tab/>
        <w:t>&lt;Node&gt;</w:t>
      </w:r>
    </w:p>
    <w:p w14:paraId="48577BDC" w14:textId="77777777" w:rsidR="0053428C" w:rsidRDefault="0053428C" w:rsidP="0053428C">
      <w:pPr>
        <w:pStyle w:val="PL"/>
      </w:pPr>
      <w:r>
        <w:tab/>
      </w:r>
      <w:r>
        <w:tab/>
      </w:r>
      <w:r>
        <w:tab/>
        <w:t>&lt;NodeName&gt;NoEUTRADisablingIn5GS&lt;/NodeName&gt;</w:t>
      </w:r>
    </w:p>
    <w:p w14:paraId="5F377F09" w14:textId="77777777" w:rsidR="0053428C" w:rsidRDefault="0053428C" w:rsidP="0053428C">
      <w:pPr>
        <w:pStyle w:val="PL"/>
      </w:pPr>
      <w:r>
        <w:tab/>
      </w:r>
      <w:r>
        <w:tab/>
      </w:r>
      <w:r>
        <w:tab/>
        <w:t>&lt;DFProperties&gt;</w:t>
      </w:r>
    </w:p>
    <w:p w14:paraId="6F116D7C" w14:textId="77777777" w:rsidR="0053428C" w:rsidRDefault="0053428C" w:rsidP="0053428C">
      <w:pPr>
        <w:pStyle w:val="PL"/>
      </w:pPr>
      <w:r>
        <w:tab/>
      </w:r>
      <w:r>
        <w:tab/>
      </w:r>
      <w:r>
        <w:tab/>
      </w:r>
      <w:r>
        <w:tab/>
        <w:t>&lt;AccessType&gt;</w:t>
      </w:r>
    </w:p>
    <w:p w14:paraId="0AA2197F" w14:textId="77777777" w:rsidR="0053428C" w:rsidRDefault="0053428C" w:rsidP="0053428C">
      <w:pPr>
        <w:pStyle w:val="PL"/>
      </w:pPr>
      <w:r>
        <w:tab/>
      </w:r>
      <w:r>
        <w:tab/>
      </w:r>
      <w:r>
        <w:tab/>
      </w:r>
      <w:r>
        <w:tab/>
      </w:r>
      <w:r>
        <w:tab/>
        <w:t>&lt;Get/&gt;</w:t>
      </w:r>
    </w:p>
    <w:p w14:paraId="07B8E2E6" w14:textId="77777777" w:rsidR="0053428C" w:rsidRDefault="0053428C" w:rsidP="0053428C">
      <w:pPr>
        <w:pStyle w:val="PL"/>
      </w:pPr>
      <w:r>
        <w:tab/>
      </w:r>
      <w:r>
        <w:tab/>
      </w:r>
      <w:r>
        <w:tab/>
      </w:r>
      <w:r>
        <w:tab/>
      </w:r>
      <w:r>
        <w:tab/>
        <w:t>&lt;Replace/&gt;</w:t>
      </w:r>
    </w:p>
    <w:p w14:paraId="5AE54926" w14:textId="77777777" w:rsidR="0053428C" w:rsidRDefault="0053428C" w:rsidP="0053428C">
      <w:pPr>
        <w:pStyle w:val="PL"/>
      </w:pPr>
      <w:r>
        <w:tab/>
      </w:r>
      <w:r>
        <w:tab/>
      </w:r>
      <w:r>
        <w:tab/>
      </w:r>
      <w:r>
        <w:tab/>
        <w:t>&lt;/AccessType&gt;</w:t>
      </w:r>
    </w:p>
    <w:p w14:paraId="29342E78" w14:textId="77777777" w:rsidR="0053428C" w:rsidRDefault="0053428C" w:rsidP="0053428C">
      <w:pPr>
        <w:pStyle w:val="PL"/>
      </w:pPr>
      <w:r>
        <w:tab/>
      </w:r>
      <w:r>
        <w:tab/>
      </w:r>
      <w:r>
        <w:tab/>
      </w:r>
      <w:r>
        <w:tab/>
        <w:t>&lt;DFFormat&gt;</w:t>
      </w:r>
    </w:p>
    <w:p w14:paraId="51E76824" w14:textId="77777777" w:rsidR="0053428C" w:rsidRDefault="0053428C" w:rsidP="0053428C">
      <w:pPr>
        <w:pStyle w:val="PL"/>
      </w:pPr>
      <w:r>
        <w:tab/>
      </w:r>
      <w:r>
        <w:tab/>
      </w:r>
      <w:r>
        <w:tab/>
      </w:r>
      <w:r>
        <w:tab/>
      </w:r>
      <w:r>
        <w:tab/>
        <w:t>&lt;bool/&gt;</w:t>
      </w:r>
    </w:p>
    <w:p w14:paraId="35930FE9" w14:textId="77777777" w:rsidR="0053428C" w:rsidRDefault="0053428C" w:rsidP="0053428C">
      <w:pPr>
        <w:pStyle w:val="PL"/>
      </w:pPr>
      <w:r>
        <w:tab/>
      </w:r>
      <w:r>
        <w:tab/>
      </w:r>
      <w:r>
        <w:tab/>
      </w:r>
      <w:r>
        <w:tab/>
        <w:t>&lt;/DFFormat&gt;</w:t>
      </w:r>
    </w:p>
    <w:p w14:paraId="65D62786" w14:textId="77777777" w:rsidR="0053428C" w:rsidRDefault="0053428C" w:rsidP="0053428C">
      <w:pPr>
        <w:pStyle w:val="PL"/>
      </w:pPr>
      <w:r>
        <w:tab/>
      </w:r>
      <w:r>
        <w:tab/>
      </w:r>
      <w:r>
        <w:tab/>
      </w:r>
      <w:r>
        <w:tab/>
        <w:t>&lt;Occurrence&gt;</w:t>
      </w:r>
    </w:p>
    <w:p w14:paraId="63B71D43" w14:textId="77777777" w:rsidR="0053428C" w:rsidRDefault="0053428C" w:rsidP="0053428C">
      <w:pPr>
        <w:pStyle w:val="PL"/>
      </w:pPr>
      <w:r>
        <w:tab/>
      </w:r>
      <w:r>
        <w:tab/>
      </w:r>
      <w:r>
        <w:tab/>
      </w:r>
      <w:r>
        <w:tab/>
      </w:r>
      <w:r>
        <w:tab/>
        <w:t>&lt;ZeroOrOne/&gt;</w:t>
      </w:r>
    </w:p>
    <w:p w14:paraId="02EA8E87" w14:textId="77777777" w:rsidR="0053428C" w:rsidRDefault="0053428C" w:rsidP="0053428C">
      <w:pPr>
        <w:pStyle w:val="PL"/>
      </w:pPr>
      <w:r>
        <w:tab/>
      </w:r>
      <w:r>
        <w:tab/>
      </w:r>
      <w:r>
        <w:tab/>
      </w:r>
      <w:r>
        <w:tab/>
        <w:t>&lt;/Occurrence&gt;</w:t>
      </w:r>
    </w:p>
    <w:p w14:paraId="7B6A75D4" w14:textId="77777777" w:rsidR="0053428C" w:rsidRDefault="0053428C" w:rsidP="0053428C">
      <w:pPr>
        <w:pStyle w:val="PL"/>
      </w:pPr>
      <w:r>
        <w:tab/>
      </w:r>
      <w:r>
        <w:tab/>
      </w:r>
      <w:r>
        <w:tab/>
      </w:r>
      <w:r>
        <w:tab/>
        <w:t>&lt;DFTitle&gt;</w:t>
      </w:r>
      <w:r w:rsidRPr="00CC1995">
        <w:t xml:space="preserve"> </w:t>
      </w:r>
      <w:r>
        <w:t>NoEUTRADisablingIn5GS.&lt;/DFTitle&gt;</w:t>
      </w:r>
    </w:p>
    <w:p w14:paraId="3E374D57" w14:textId="77777777" w:rsidR="0053428C" w:rsidRDefault="0053428C" w:rsidP="0053428C">
      <w:pPr>
        <w:pStyle w:val="PL"/>
      </w:pPr>
      <w:r>
        <w:tab/>
      </w:r>
      <w:r>
        <w:tab/>
      </w:r>
      <w:r>
        <w:tab/>
      </w:r>
      <w:r>
        <w:tab/>
        <w:t>&lt;DFType&gt;</w:t>
      </w:r>
    </w:p>
    <w:p w14:paraId="6A9ECECE" w14:textId="77777777" w:rsidR="0053428C" w:rsidRDefault="0053428C" w:rsidP="0053428C">
      <w:pPr>
        <w:pStyle w:val="PL"/>
      </w:pPr>
      <w:r>
        <w:tab/>
      </w:r>
      <w:r>
        <w:tab/>
      </w:r>
      <w:r>
        <w:tab/>
      </w:r>
      <w:r>
        <w:tab/>
      </w:r>
      <w:r>
        <w:tab/>
        <w:t>&lt;MIME&gt;text/plain&lt;/MIME&gt;</w:t>
      </w:r>
    </w:p>
    <w:p w14:paraId="6970AA9F" w14:textId="77777777" w:rsidR="0053428C" w:rsidRDefault="0053428C" w:rsidP="0053428C">
      <w:pPr>
        <w:pStyle w:val="PL"/>
      </w:pPr>
      <w:r>
        <w:tab/>
      </w:r>
      <w:r>
        <w:tab/>
      </w:r>
      <w:r>
        <w:tab/>
      </w:r>
      <w:r>
        <w:tab/>
        <w:t>&lt;/DFType&gt;</w:t>
      </w:r>
    </w:p>
    <w:p w14:paraId="224E8448" w14:textId="77777777" w:rsidR="0053428C" w:rsidRDefault="0053428C" w:rsidP="0053428C">
      <w:pPr>
        <w:pStyle w:val="PL"/>
      </w:pPr>
      <w:r>
        <w:tab/>
      </w:r>
      <w:r>
        <w:tab/>
      </w:r>
      <w:r>
        <w:tab/>
        <w:t>&lt;/DFProperties&gt;</w:t>
      </w:r>
    </w:p>
    <w:p w14:paraId="393594ED" w14:textId="77777777" w:rsidR="0053428C" w:rsidRDefault="0053428C" w:rsidP="0053428C">
      <w:pPr>
        <w:pStyle w:val="PL"/>
      </w:pPr>
      <w:r>
        <w:tab/>
      </w:r>
      <w:r>
        <w:tab/>
        <w:t>&lt;/Node&gt;</w:t>
      </w:r>
    </w:p>
    <w:p w14:paraId="579F089C" w14:textId="77777777" w:rsidR="0053428C" w:rsidRDefault="0053428C" w:rsidP="0053428C">
      <w:pPr>
        <w:pStyle w:val="PL"/>
      </w:pPr>
    </w:p>
    <w:p w14:paraId="0B1A3193" w14:textId="77777777" w:rsidR="0053428C" w:rsidRDefault="0053428C" w:rsidP="0053428C">
      <w:pPr>
        <w:pStyle w:val="PL"/>
      </w:pPr>
      <w:r>
        <w:tab/>
      </w:r>
      <w:r>
        <w:tab/>
        <w:t>&lt;Node&gt;</w:t>
      </w:r>
    </w:p>
    <w:p w14:paraId="06EC9345" w14:textId="77777777" w:rsidR="0053428C" w:rsidRDefault="0053428C" w:rsidP="0053428C">
      <w:pPr>
        <w:pStyle w:val="PL"/>
      </w:pPr>
      <w:r>
        <w:tab/>
      </w:r>
      <w:r>
        <w:tab/>
      </w:r>
      <w:r>
        <w:tab/>
        <w:t>&lt;NodeName&gt;</w:t>
      </w:r>
      <w:r w:rsidRPr="004024F2">
        <w:t>Re_enable_N1_upon_reattach</w:t>
      </w:r>
      <w:r>
        <w:t>&lt;/NodeName&gt;</w:t>
      </w:r>
    </w:p>
    <w:p w14:paraId="3CDA80C1" w14:textId="77777777" w:rsidR="0053428C" w:rsidRDefault="0053428C" w:rsidP="0053428C">
      <w:pPr>
        <w:pStyle w:val="PL"/>
      </w:pPr>
      <w:r>
        <w:tab/>
      </w:r>
      <w:r>
        <w:tab/>
      </w:r>
      <w:r>
        <w:tab/>
        <w:t>&lt;DFProperties&gt;</w:t>
      </w:r>
    </w:p>
    <w:p w14:paraId="258A38EB" w14:textId="77777777" w:rsidR="0053428C" w:rsidRDefault="0053428C" w:rsidP="0053428C">
      <w:pPr>
        <w:pStyle w:val="PL"/>
      </w:pPr>
      <w:r>
        <w:tab/>
      </w:r>
      <w:r>
        <w:tab/>
      </w:r>
      <w:r>
        <w:tab/>
      </w:r>
      <w:r>
        <w:tab/>
        <w:t>&lt;AccessType&gt;</w:t>
      </w:r>
    </w:p>
    <w:p w14:paraId="42B649D1" w14:textId="77777777" w:rsidR="0053428C" w:rsidRDefault="0053428C" w:rsidP="0053428C">
      <w:pPr>
        <w:pStyle w:val="PL"/>
      </w:pPr>
      <w:r>
        <w:tab/>
      </w:r>
      <w:r>
        <w:tab/>
      </w:r>
      <w:r>
        <w:tab/>
      </w:r>
      <w:r>
        <w:tab/>
      </w:r>
      <w:r>
        <w:tab/>
        <w:t>&lt;Get/&gt;</w:t>
      </w:r>
    </w:p>
    <w:p w14:paraId="663AA479" w14:textId="77777777" w:rsidR="0053428C" w:rsidRDefault="0053428C" w:rsidP="0053428C">
      <w:pPr>
        <w:pStyle w:val="PL"/>
      </w:pPr>
      <w:r>
        <w:tab/>
      </w:r>
      <w:r>
        <w:tab/>
      </w:r>
      <w:r>
        <w:tab/>
      </w:r>
      <w:r>
        <w:tab/>
      </w:r>
      <w:r>
        <w:tab/>
        <w:t>&lt;Replace/&gt;</w:t>
      </w:r>
    </w:p>
    <w:p w14:paraId="72C4B615" w14:textId="77777777" w:rsidR="0053428C" w:rsidRDefault="0053428C" w:rsidP="0053428C">
      <w:pPr>
        <w:pStyle w:val="PL"/>
      </w:pPr>
      <w:r>
        <w:tab/>
      </w:r>
      <w:r>
        <w:tab/>
      </w:r>
      <w:r>
        <w:tab/>
      </w:r>
      <w:r>
        <w:tab/>
        <w:t>&lt;/AccessType&gt;</w:t>
      </w:r>
    </w:p>
    <w:p w14:paraId="7F8A34B1" w14:textId="77777777" w:rsidR="0053428C" w:rsidRDefault="0053428C" w:rsidP="0053428C">
      <w:pPr>
        <w:pStyle w:val="PL"/>
      </w:pPr>
      <w:r>
        <w:tab/>
      </w:r>
      <w:r>
        <w:tab/>
      </w:r>
      <w:r>
        <w:tab/>
      </w:r>
      <w:r>
        <w:tab/>
        <w:t>&lt;DFFormat&gt;</w:t>
      </w:r>
    </w:p>
    <w:p w14:paraId="74146E3F" w14:textId="77777777" w:rsidR="0053428C" w:rsidRDefault="0053428C" w:rsidP="0053428C">
      <w:pPr>
        <w:pStyle w:val="PL"/>
      </w:pPr>
      <w:r>
        <w:tab/>
      </w:r>
      <w:r>
        <w:tab/>
      </w:r>
      <w:r>
        <w:tab/>
      </w:r>
      <w:r>
        <w:tab/>
      </w:r>
      <w:r>
        <w:tab/>
        <w:t>&lt;bool/&gt;</w:t>
      </w:r>
    </w:p>
    <w:p w14:paraId="4ED66225" w14:textId="77777777" w:rsidR="0053428C" w:rsidRDefault="0053428C" w:rsidP="0053428C">
      <w:pPr>
        <w:pStyle w:val="PL"/>
      </w:pPr>
      <w:r>
        <w:tab/>
      </w:r>
      <w:r>
        <w:tab/>
      </w:r>
      <w:r>
        <w:tab/>
      </w:r>
      <w:r>
        <w:tab/>
        <w:t>&lt;/DFFormat&gt;</w:t>
      </w:r>
    </w:p>
    <w:p w14:paraId="117FF7A4" w14:textId="77777777" w:rsidR="0053428C" w:rsidRDefault="0053428C" w:rsidP="0053428C">
      <w:pPr>
        <w:pStyle w:val="PL"/>
      </w:pPr>
      <w:r>
        <w:tab/>
      </w:r>
      <w:r>
        <w:tab/>
      </w:r>
      <w:r>
        <w:tab/>
      </w:r>
      <w:r>
        <w:tab/>
        <w:t>&lt;Occurrence&gt;</w:t>
      </w:r>
    </w:p>
    <w:p w14:paraId="754C0C04" w14:textId="77777777" w:rsidR="0053428C" w:rsidRDefault="0053428C" w:rsidP="0053428C">
      <w:pPr>
        <w:pStyle w:val="PL"/>
      </w:pPr>
      <w:r>
        <w:tab/>
      </w:r>
      <w:r>
        <w:tab/>
      </w:r>
      <w:r>
        <w:tab/>
      </w:r>
      <w:r>
        <w:tab/>
      </w:r>
      <w:r>
        <w:tab/>
        <w:t>&lt;ZeroOrOne/&gt;</w:t>
      </w:r>
    </w:p>
    <w:p w14:paraId="0175F390" w14:textId="77777777" w:rsidR="0053428C" w:rsidRDefault="0053428C" w:rsidP="0053428C">
      <w:pPr>
        <w:pStyle w:val="PL"/>
      </w:pPr>
      <w:r>
        <w:tab/>
      </w:r>
      <w:r>
        <w:tab/>
      </w:r>
      <w:r>
        <w:tab/>
      </w:r>
      <w:r>
        <w:tab/>
        <w:t>&lt;/Occurrence&gt;</w:t>
      </w:r>
    </w:p>
    <w:p w14:paraId="250D8367" w14:textId="77777777" w:rsidR="0053428C" w:rsidRDefault="0053428C" w:rsidP="0053428C">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1276C0B7" w14:textId="77777777" w:rsidR="0053428C" w:rsidRDefault="0053428C" w:rsidP="0053428C">
      <w:pPr>
        <w:pStyle w:val="PL"/>
      </w:pPr>
      <w:r>
        <w:tab/>
      </w:r>
      <w:r>
        <w:tab/>
      </w:r>
      <w:r>
        <w:tab/>
      </w:r>
      <w:r>
        <w:tab/>
        <w:t>&lt;DFType&gt;</w:t>
      </w:r>
    </w:p>
    <w:p w14:paraId="70CBF798" w14:textId="77777777" w:rsidR="0053428C" w:rsidRDefault="0053428C" w:rsidP="0053428C">
      <w:pPr>
        <w:pStyle w:val="PL"/>
      </w:pPr>
      <w:r>
        <w:tab/>
      </w:r>
      <w:r>
        <w:tab/>
      </w:r>
      <w:r>
        <w:tab/>
      </w:r>
      <w:r>
        <w:tab/>
      </w:r>
      <w:r>
        <w:tab/>
        <w:t>&lt;MIME&gt;text/plain&lt;/MIME&gt;</w:t>
      </w:r>
    </w:p>
    <w:p w14:paraId="5BE672DF" w14:textId="77777777" w:rsidR="0053428C" w:rsidRDefault="0053428C" w:rsidP="0053428C">
      <w:pPr>
        <w:pStyle w:val="PL"/>
      </w:pPr>
      <w:r>
        <w:tab/>
      </w:r>
      <w:r>
        <w:tab/>
      </w:r>
      <w:r>
        <w:tab/>
      </w:r>
      <w:r>
        <w:tab/>
        <w:t>&lt;/DFType&gt;</w:t>
      </w:r>
    </w:p>
    <w:p w14:paraId="32D1C5C8" w14:textId="77777777" w:rsidR="0053428C" w:rsidRDefault="0053428C" w:rsidP="0053428C">
      <w:pPr>
        <w:pStyle w:val="PL"/>
      </w:pPr>
      <w:r>
        <w:tab/>
      </w:r>
      <w:r>
        <w:tab/>
      </w:r>
      <w:r>
        <w:tab/>
        <w:t>&lt;/DFProperties&gt;</w:t>
      </w:r>
    </w:p>
    <w:p w14:paraId="349D4B4B" w14:textId="77777777" w:rsidR="0053428C" w:rsidRDefault="0053428C" w:rsidP="0053428C">
      <w:pPr>
        <w:pStyle w:val="PL"/>
      </w:pPr>
      <w:r>
        <w:tab/>
      </w:r>
      <w:r>
        <w:tab/>
        <w:t>&lt;/Node&gt;</w:t>
      </w:r>
    </w:p>
    <w:p w14:paraId="115E5A96" w14:textId="77777777" w:rsidR="0053428C" w:rsidRDefault="0053428C" w:rsidP="0053428C">
      <w:pPr>
        <w:pStyle w:val="PL"/>
      </w:pPr>
    </w:p>
    <w:p w14:paraId="6BC5D3E7" w14:textId="77777777" w:rsidR="0053428C" w:rsidRDefault="0053428C" w:rsidP="0053428C">
      <w:pPr>
        <w:pStyle w:val="PL"/>
      </w:pPr>
      <w:r>
        <w:tab/>
      </w:r>
      <w:r>
        <w:tab/>
        <w:t>&lt;Node&gt;</w:t>
      </w:r>
    </w:p>
    <w:p w14:paraId="1F5F3397" w14:textId="77777777" w:rsidR="0053428C" w:rsidRDefault="0053428C" w:rsidP="0053428C">
      <w:pPr>
        <w:pStyle w:val="PL"/>
      </w:pPr>
      <w:r>
        <w:tab/>
      </w:r>
      <w:r>
        <w:tab/>
      </w:r>
      <w:r>
        <w:tab/>
        <w:t>&lt;NodeName&gt;CustomLLFailureRetry&lt;/NodeName&gt;</w:t>
      </w:r>
    </w:p>
    <w:p w14:paraId="224AE646" w14:textId="77777777" w:rsidR="0053428C" w:rsidRDefault="0053428C" w:rsidP="0053428C">
      <w:pPr>
        <w:pStyle w:val="PL"/>
      </w:pPr>
      <w:r>
        <w:tab/>
      </w:r>
      <w:r>
        <w:tab/>
      </w:r>
      <w:r>
        <w:tab/>
        <w:t>&lt;DFProperties&gt;</w:t>
      </w:r>
    </w:p>
    <w:p w14:paraId="2E70CAAC" w14:textId="77777777" w:rsidR="0053428C" w:rsidRDefault="0053428C" w:rsidP="0053428C">
      <w:pPr>
        <w:pStyle w:val="PL"/>
      </w:pPr>
      <w:r>
        <w:tab/>
      </w:r>
      <w:r>
        <w:tab/>
      </w:r>
      <w:r>
        <w:tab/>
      </w:r>
      <w:r>
        <w:tab/>
        <w:t>&lt;AccessType&gt;</w:t>
      </w:r>
    </w:p>
    <w:p w14:paraId="381BE7A6" w14:textId="77777777" w:rsidR="0053428C" w:rsidRDefault="0053428C" w:rsidP="0053428C">
      <w:pPr>
        <w:pStyle w:val="PL"/>
      </w:pPr>
      <w:r>
        <w:tab/>
      </w:r>
      <w:r>
        <w:tab/>
      </w:r>
      <w:r>
        <w:tab/>
      </w:r>
      <w:r>
        <w:tab/>
      </w:r>
      <w:r>
        <w:tab/>
        <w:t>&lt;Get/&gt;</w:t>
      </w:r>
    </w:p>
    <w:p w14:paraId="2192A9DE" w14:textId="77777777" w:rsidR="0053428C" w:rsidRDefault="0053428C" w:rsidP="0053428C">
      <w:pPr>
        <w:pStyle w:val="PL"/>
      </w:pPr>
      <w:r>
        <w:tab/>
      </w:r>
      <w:r>
        <w:tab/>
      </w:r>
      <w:r>
        <w:tab/>
      </w:r>
      <w:r>
        <w:tab/>
      </w:r>
      <w:r>
        <w:tab/>
        <w:t>&lt;Replace/&gt;</w:t>
      </w:r>
    </w:p>
    <w:p w14:paraId="128B65F8" w14:textId="77777777" w:rsidR="0053428C" w:rsidRDefault="0053428C" w:rsidP="0053428C">
      <w:pPr>
        <w:pStyle w:val="PL"/>
      </w:pPr>
      <w:r>
        <w:tab/>
      </w:r>
      <w:r>
        <w:tab/>
      </w:r>
      <w:r>
        <w:tab/>
      </w:r>
      <w:r>
        <w:tab/>
        <w:t>&lt;/AccessType&gt;</w:t>
      </w:r>
    </w:p>
    <w:p w14:paraId="08D3970A" w14:textId="77777777" w:rsidR="0053428C" w:rsidRDefault="0053428C" w:rsidP="0053428C">
      <w:pPr>
        <w:pStyle w:val="PL"/>
      </w:pPr>
      <w:r>
        <w:tab/>
      </w:r>
      <w:r>
        <w:tab/>
      </w:r>
      <w:r>
        <w:tab/>
      </w:r>
      <w:r>
        <w:tab/>
        <w:t>&lt;DFFormat&gt;</w:t>
      </w:r>
    </w:p>
    <w:p w14:paraId="38561A19" w14:textId="77777777" w:rsidR="0053428C" w:rsidRDefault="0053428C" w:rsidP="0053428C">
      <w:pPr>
        <w:pStyle w:val="PL"/>
      </w:pPr>
      <w:r>
        <w:tab/>
      </w:r>
      <w:r>
        <w:tab/>
      </w:r>
      <w:r>
        <w:tab/>
      </w:r>
      <w:r>
        <w:tab/>
      </w:r>
      <w:r>
        <w:tab/>
        <w:t>&lt;node/&gt;</w:t>
      </w:r>
    </w:p>
    <w:p w14:paraId="5A340526" w14:textId="77777777" w:rsidR="0053428C" w:rsidRDefault="0053428C" w:rsidP="0053428C">
      <w:pPr>
        <w:pStyle w:val="PL"/>
      </w:pPr>
      <w:r>
        <w:tab/>
      </w:r>
      <w:r>
        <w:tab/>
      </w:r>
      <w:r>
        <w:tab/>
      </w:r>
      <w:r>
        <w:tab/>
        <w:t>&lt;/DFFormat&gt;</w:t>
      </w:r>
    </w:p>
    <w:p w14:paraId="18B67B5E" w14:textId="77777777" w:rsidR="0053428C" w:rsidRDefault="0053428C" w:rsidP="0053428C">
      <w:pPr>
        <w:pStyle w:val="PL"/>
      </w:pPr>
      <w:r>
        <w:tab/>
      </w:r>
      <w:r>
        <w:tab/>
      </w:r>
      <w:r>
        <w:tab/>
      </w:r>
      <w:r>
        <w:tab/>
        <w:t>&lt;Occurrence&gt;</w:t>
      </w:r>
    </w:p>
    <w:p w14:paraId="2BA78297" w14:textId="77777777" w:rsidR="0053428C" w:rsidRDefault="0053428C" w:rsidP="0053428C">
      <w:pPr>
        <w:pStyle w:val="PL"/>
      </w:pPr>
      <w:r>
        <w:tab/>
      </w:r>
      <w:r>
        <w:tab/>
      </w:r>
      <w:r>
        <w:tab/>
      </w:r>
      <w:r>
        <w:tab/>
      </w:r>
      <w:r>
        <w:tab/>
        <w:t>&lt;ZeroOrOne/&gt;</w:t>
      </w:r>
    </w:p>
    <w:p w14:paraId="5449B298" w14:textId="77777777" w:rsidR="0053428C" w:rsidRDefault="0053428C" w:rsidP="0053428C">
      <w:pPr>
        <w:pStyle w:val="PL"/>
      </w:pPr>
      <w:r>
        <w:tab/>
      </w:r>
      <w:r>
        <w:tab/>
      </w:r>
      <w:r>
        <w:tab/>
      </w:r>
      <w:r>
        <w:tab/>
        <w:t>&lt;/Occurrence&gt;</w:t>
      </w:r>
    </w:p>
    <w:p w14:paraId="2A5565F5" w14:textId="77777777" w:rsidR="0053428C" w:rsidRDefault="0053428C" w:rsidP="0053428C">
      <w:pPr>
        <w:pStyle w:val="PL"/>
      </w:pPr>
      <w:r>
        <w:tab/>
      </w:r>
      <w:r>
        <w:tab/>
      </w:r>
      <w:r>
        <w:tab/>
      </w:r>
      <w:r>
        <w:tab/>
        <w:t>&lt;DFTitle&gt; Configuration parameters for custom retry in case of lower layer failure to establish the RRC connection.&lt;/DFTitle&gt;</w:t>
      </w:r>
    </w:p>
    <w:p w14:paraId="293541B2" w14:textId="77777777" w:rsidR="0053428C" w:rsidRDefault="0053428C" w:rsidP="0053428C">
      <w:pPr>
        <w:pStyle w:val="PL"/>
      </w:pPr>
      <w:r>
        <w:tab/>
      </w:r>
      <w:r>
        <w:tab/>
      </w:r>
      <w:r>
        <w:tab/>
      </w:r>
      <w:r>
        <w:tab/>
        <w:t>&lt;DFType&gt;</w:t>
      </w:r>
    </w:p>
    <w:p w14:paraId="7B260D65" w14:textId="77777777" w:rsidR="0053428C" w:rsidRDefault="0053428C" w:rsidP="0053428C">
      <w:pPr>
        <w:pStyle w:val="PL"/>
      </w:pPr>
      <w:r>
        <w:tab/>
      </w:r>
      <w:r>
        <w:tab/>
      </w:r>
      <w:r>
        <w:tab/>
      </w:r>
      <w:r>
        <w:tab/>
      </w:r>
      <w:r>
        <w:tab/>
        <w:t>&lt;DDFName/&gt;</w:t>
      </w:r>
    </w:p>
    <w:p w14:paraId="7DDCE3AF" w14:textId="77777777" w:rsidR="0053428C" w:rsidRDefault="0053428C" w:rsidP="0053428C">
      <w:pPr>
        <w:pStyle w:val="PL"/>
      </w:pPr>
      <w:r>
        <w:tab/>
      </w:r>
      <w:r>
        <w:tab/>
      </w:r>
      <w:r>
        <w:tab/>
      </w:r>
      <w:r>
        <w:tab/>
        <w:t>&lt;/DFType&gt;</w:t>
      </w:r>
    </w:p>
    <w:p w14:paraId="1E17A47E" w14:textId="77777777" w:rsidR="0053428C" w:rsidRDefault="0053428C" w:rsidP="0053428C">
      <w:pPr>
        <w:pStyle w:val="PL"/>
      </w:pPr>
      <w:r>
        <w:tab/>
      </w:r>
      <w:r>
        <w:tab/>
      </w:r>
      <w:r>
        <w:tab/>
        <w:t>&lt;/DFProperties&gt;</w:t>
      </w:r>
    </w:p>
    <w:p w14:paraId="0C0E2941" w14:textId="77777777" w:rsidR="0053428C" w:rsidRDefault="0053428C" w:rsidP="0053428C">
      <w:pPr>
        <w:pStyle w:val="PL"/>
      </w:pPr>
      <w:r>
        <w:tab/>
      </w:r>
      <w:r>
        <w:tab/>
      </w:r>
      <w:r>
        <w:tab/>
        <w:t>&lt;Node&gt;</w:t>
      </w:r>
    </w:p>
    <w:p w14:paraId="16514DED"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MinRetryTimer</w:t>
      </w:r>
      <w:r w:rsidRPr="001542EE">
        <w:t>&lt;/NodeName&gt;</w:t>
      </w:r>
    </w:p>
    <w:p w14:paraId="48273020"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226E09D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727CBBF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6432541" w14:textId="77777777" w:rsidR="0053428C" w:rsidRPr="001C0A4B" w:rsidRDefault="0053428C" w:rsidP="0053428C">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48F90FA5" w14:textId="77777777" w:rsidR="0053428C" w:rsidRPr="001C0A4B" w:rsidRDefault="0053428C" w:rsidP="0053428C">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15DA0F66" w14:textId="77777777" w:rsidR="0053428C" w:rsidRPr="001C0A4B" w:rsidRDefault="0053428C" w:rsidP="0053428C">
      <w:pPr>
        <w:pStyle w:val="PL"/>
        <w:rPr>
          <w:lang w:val="fr-FR"/>
        </w:rPr>
      </w:pPr>
      <w:r w:rsidRPr="001C0A4B">
        <w:rPr>
          <w:lang w:val="fr-FR" w:eastAsia="ko-KR"/>
        </w:rPr>
        <w:lastRenderedPageBreak/>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698D8974" w14:textId="77777777" w:rsidR="0053428C" w:rsidRPr="001C0A4B" w:rsidRDefault="0053428C" w:rsidP="0053428C">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75DF1954" w14:textId="77777777" w:rsidR="0053428C" w:rsidRPr="001C0A4B" w:rsidRDefault="0053428C" w:rsidP="0053428C">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0ADBA4D4" w14:textId="77777777" w:rsidR="0053428C" w:rsidRPr="001542EE" w:rsidRDefault="0053428C" w:rsidP="0053428C">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274F0F7E"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1F120A46"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1220ED6F"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1441722D"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DC5DA54"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581E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65A6B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1FBA1AAB" w14:textId="77777777" w:rsidR="0053428C" w:rsidRDefault="0053428C" w:rsidP="0053428C">
      <w:pPr>
        <w:pStyle w:val="PL"/>
      </w:pPr>
      <w:r>
        <w:rPr>
          <w:rFonts w:hint="eastAsia"/>
          <w:lang w:eastAsia="ko-KR"/>
        </w:rPr>
        <w:tab/>
      </w:r>
      <w:r w:rsidRPr="001542EE">
        <w:tab/>
      </w:r>
      <w:r w:rsidRPr="001542EE">
        <w:tab/>
        <w:t>&lt;/Node&gt;</w:t>
      </w:r>
    </w:p>
    <w:p w14:paraId="419DD794" w14:textId="77777777" w:rsidR="0053428C" w:rsidRPr="001542EE" w:rsidRDefault="0053428C" w:rsidP="0053428C">
      <w:pPr>
        <w:pStyle w:val="PL"/>
      </w:pPr>
    </w:p>
    <w:p w14:paraId="5F643137" w14:textId="77777777" w:rsidR="0053428C" w:rsidRDefault="0053428C" w:rsidP="0053428C">
      <w:pPr>
        <w:pStyle w:val="PL"/>
      </w:pPr>
      <w:r>
        <w:tab/>
      </w:r>
      <w:r>
        <w:tab/>
      </w:r>
      <w:r>
        <w:tab/>
        <w:t>&lt;Node&gt;</w:t>
      </w:r>
    </w:p>
    <w:p w14:paraId="21C0ECC4"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0147D042"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3B0D182B"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0064F933"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CB8D4B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9C583B8"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495AE8C9"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FA130AD"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5D52588"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7D0D8D3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BEFB41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05DD0E9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0C861CE4"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100EFC5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9F47C10"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484A74"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5D196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39A49FBF" w14:textId="77777777" w:rsidR="0053428C" w:rsidRDefault="0053428C" w:rsidP="0053428C">
      <w:pPr>
        <w:pStyle w:val="PL"/>
      </w:pPr>
      <w:r>
        <w:rPr>
          <w:rFonts w:hint="eastAsia"/>
          <w:lang w:eastAsia="ko-KR"/>
        </w:rPr>
        <w:tab/>
      </w:r>
      <w:r w:rsidRPr="001542EE">
        <w:tab/>
      </w:r>
      <w:r w:rsidRPr="001542EE">
        <w:tab/>
        <w:t>&lt;/Node&gt;</w:t>
      </w:r>
    </w:p>
    <w:p w14:paraId="7B912A9D" w14:textId="77777777" w:rsidR="0053428C" w:rsidRPr="001542EE" w:rsidRDefault="0053428C" w:rsidP="0053428C">
      <w:pPr>
        <w:pStyle w:val="PL"/>
      </w:pPr>
    </w:p>
    <w:p w14:paraId="0B1CCD23" w14:textId="77777777" w:rsidR="0053428C" w:rsidRDefault="0053428C" w:rsidP="0053428C">
      <w:pPr>
        <w:pStyle w:val="PL"/>
      </w:pPr>
      <w:r>
        <w:tab/>
      </w:r>
      <w:r>
        <w:tab/>
      </w:r>
      <w:r>
        <w:tab/>
        <w:t>&lt;Node&gt;</w:t>
      </w:r>
    </w:p>
    <w:p w14:paraId="6AF6742E" w14:textId="77777777" w:rsidR="0053428C" w:rsidRPr="001542EE" w:rsidRDefault="0053428C" w:rsidP="0053428C">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0BD3F8F5"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5E02866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21E9F3A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73450C4"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D0B2A8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506C114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CE0AC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233BE4A"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0617F680"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0584944"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35FF9B75"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29FBA49B"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35E6A4A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C46718D"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7F2FD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B5B7AF6"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5F89151E" w14:textId="77777777" w:rsidR="0053428C" w:rsidRDefault="0053428C" w:rsidP="0053428C">
      <w:pPr>
        <w:pStyle w:val="PL"/>
      </w:pPr>
      <w:r>
        <w:rPr>
          <w:rFonts w:hint="eastAsia"/>
          <w:lang w:eastAsia="ko-KR"/>
        </w:rPr>
        <w:tab/>
      </w:r>
      <w:r w:rsidRPr="001542EE">
        <w:tab/>
      </w:r>
      <w:r w:rsidRPr="001542EE">
        <w:tab/>
        <w:t>&lt;/Node&gt;</w:t>
      </w:r>
    </w:p>
    <w:p w14:paraId="28FC135D" w14:textId="77777777" w:rsidR="0053428C" w:rsidRDefault="0053428C" w:rsidP="0053428C">
      <w:pPr>
        <w:pStyle w:val="PL"/>
      </w:pPr>
      <w:r>
        <w:tab/>
      </w:r>
      <w:r>
        <w:tab/>
        <w:t>&lt;/Node&gt;</w:t>
      </w:r>
    </w:p>
    <w:p w14:paraId="697FAD1A" w14:textId="77777777" w:rsidR="0053428C" w:rsidRPr="001542EE" w:rsidRDefault="0053428C" w:rsidP="0053428C">
      <w:pPr>
        <w:pStyle w:val="PL"/>
      </w:pPr>
    </w:p>
    <w:p w14:paraId="6220A1E0" w14:textId="77777777" w:rsidR="0053428C" w:rsidRDefault="0053428C" w:rsidP="0053428C">
      <w:pPr>
        <w:pStyle w:val="PL"/>
      </w:pPr>
      <w:r>
        <w:tab/>
      </w:r>
      <w:r>
        <w:tab/>
        <w:t>&lt;Node&gt;</w:t>
      </w:r>
    </w:p>
    <w:p w14:paraId="18EEE9A4" w14:textId="30643C14" w:rsidR="0053428C" w:rsidRDefault="0053428C" w:rsidP="0053428C">
      <w:pPr>
        <w:pStyle w:val="PL"/>
      </w:pPr>
      <w:r>
        <w:tab/>
      </w:r>
      <w:r>
        <w:tab/>
      </w:r>
      <w:r>
        <w:tab/>
        <w:t>&lt;NodeName&gt;UE_using_SENSE&lt;/NodeName&gt;</w:t>
      </w:r>
    </w:p>
    <w:p w14:paraId="2085F533" w14:textId="77777777" w:rsidR="0053428C" w:rsidRDefault="0053428C" w:rsidP="0053428C">
      <w:pPr>
        <w:pStyle w:val="PL"/>
      </w:pPr>
      <w:r>
        <w:tab/>
      </w:r>
      <w:r>
        <w:tab/>
      </w:r>
      <w:r>
        <w:tab/>
        <w:t>&lt;DFProperties&gt;</w:t>
      </w:r>
    </w:p>
    <w:p w14:paraId="4E1C56FB" w14:textId="77777777" w:rsidR="0053428C" w:rsidRDefault="0053428C" w:rsidP="0053428C">
      <w:pPr>
        <w:pStyle w:val="PL"/>
      </w:pPr>
      <w:r>
        <w:tab/>
      </w:r>
      <w:r>
        <w:tab/>
      </w:r>
      <w:r>
        <w:tab/>
      </w:r>
      <w:r>
        <w:tab/>
        <w:t>&lt;AccessType&gt;</w:t>
      </w:r>
    </w:p>
    <w:p w14:paraId="3041B087" w14:textId="77777777" w:rsidR="0053428C" w:rsidRDefault="0053428C" w:rsidP="0053428C">
      <w:pPr>
        <w:pStyle w:val="PL"/>
      </w:pPr>
      <w:r>
        <w:tab/>
      </w:r>
      <w:r>
        <w:tab/>
      </w:r>
      <w:r>
        <w:tab/>
      </w:r>
      <w:r>
        <w:tab/>
      </w:r>
      <w:r>
        <w:tab/>
        <w:t>&lt;Get/&gt;</w:t>
      </w:r>
    </w:p>
    <w:p w14:paraId="631E009C" w14:textId="77777777" w:rsidR="0053428C" w:rsidRDefault="0053428C" w:rsidP="0053428C">
      <w:pPr>
        <w:pStyle w:val="PL"/>
      </w:pPr>
      <w:r>
        <w:tab/>
      </w:r>
      <w:r>
        <w:tab/>
      </w:r>
      <w:r>
        <w:tab/>
      </w:r>
      <w:r>
        <w:tab/>
      </w:r>
      <w:r>
        <w:tab/>
        <w:t>&lt;Replace/&gt;</w:t>
      </w:r>
    </w:p>
    <w:p w14:paraId="110A4B26" w14:textId="77777777" w:rsidR="0053428C" w:rsidRDefault="0053428C" w:rsidP="0053428C">
      <w:pPr>
        <w:pStyle w:val="PL"/>
      </w:pPr>
      <w:r>
        <w:tab/>
      </w:r>
      <w:r>
        <w:tab/>
      </w:r>
      <w:r>
        <w:tab/>
      </w:r>
      <w:r>
        <w:tab/>
        <w:t>&lt;/AccessType&gt;</w:t>
      </w:r>
    </w:p>
    <w:p w14:paraId="52F1A88D" w14:textId="77777777" w:rsidR="0053428C" w:rsidRDefault="0053428C" w:rsidP="0053428C">
      <w:pPr>
        <w:pStyle w:val="PL"/>
      </w:pPr>
      <w:r>
        <w:tab/>
      </w:r>
      <w:r>
        <w:tab/>
      </w:r>
      <w:r>
        <w:tab/>
      </w:r>
      <w:r>
        <w:tab/>
        <w:t>&lt;DFFormat&gt;</w:t>
      </w:r>
    </w:p>
    <w:p w14:paraId="1BDC0876" w14:textId="77777777" w:rsidR="0053428C" w:rsidRDefault="0053428C" w:rsidP="0053428C">
      <w:pPr>
        <w:pStyle w:val="PL"/>
      </w:pPr>
      <w:r>
        <w:tab/>
      </w:r>
      <w:r>
        <w:tab/>
      </w:r>
      <w:r>
        <w:tab/>
      </w:r>
      <w:r>
        <w:tab/>
      </w:r>
      <w:r>
        <w:tab/>
        <w:t>&lt;bool/&gt;</w:t>
      </w:r>
    </w:p>
    <w:p w14:paraId="633D452C" w14:textId="77777777" w:rsidR="0053428C" w:rsidRDefault="0053428C" w:rsidP="0053428C">
      <w:pPr>
        <w:pStyle w:val="PL"/>
      </w:pPr>
      <w:r>
        <w:tab/>
      </w:r>
      <w:r>
        <w:tab/>
      </w:r>
      <w:r>
        <w:tab/>
      </w:r>
      <w:r>
        <w:tab/>
        <w:t>&lt;/DFFormat&gt;</w:t>
      </w:r>
    </w:p>
    <w:p w14:paraId="40938C90" w14:textId="77777777" w:rsidR="0053428C" w:rsidRDefault="0053428C" w:rsidP="0053428C">
      <w:pPr>
        <w:pStyle w:val="PL"/>
      </w:pPr>
      <w:r>
        <w:tab/>
      </w:r>
      <w:r>
        <w:tab/>
      </w:r>
      <w:r>
        <w:tab/>
      </w:r>
      <w:r>
        <w:tab/>
        <w:t>&lt;Occurrence&gt;</w:t>
      </w:r>
    </w:p>
    <w:p w14:paraId="77845982" w14:textId="77777777" w:rsidR="0053428C" w:rsidRDefault="0053428C" w:rsidP="0053428C">
      <w:pPr>
        <w:pStyle w:val="PL"/>
      </w:pPr>
      <w:r>
        <w:tab/>
      </w:r>
      <w:r>
        <w:tab/>
      </w:r>
      <w:r>
        <w:tab/>
      </w:r>
      <w:r>
        <w:tab/>
      </w:r>
      <w:r>
        <w:tab/>
        <w:t>&lt;ZeroOrOne/&gt;</w:t>
      </w:r>
    </w:p>
    <w:p w14:paraId="2B6AD154" w14:textId="77777777" w:rsidR="0053428C" w:rsidRDefault="0053428C" w:rsidP="0053428C">
      <w:pPr>
        <w:pStyle w:val="PL"/>
      </w:pPr>
      <w:r>
        <w:tab/>
      </w:r>
      <w:r>
        <w:tab/>
      </w:r>
      <w:r>
        <w:tab/>
      </w:r>
      <w:r>
        <w:tab/>
        <w:t>&lt;/Occurrence&gt;</w:t>
      </w:r>
    </w:p>
    <w:p w14:paraId="3BED5C28" w14:textId="1061A9D4" w:rsidR="0053428C" w:rsidRDefault="0053428C" w:rsidP="0053428C">
      <w:pPr>
        <w:pStyle w:val="PL"/>
      </w:pPr>
      <w:r>
        <w:tab/>
      </w:r>
      <w:r>
        <w:tab/>
      </w:r>
      <w:r>
        <w:tab/>
      </w:r>
      <w:r>
        <w:tab/>
        <w:t>&lt;DFTitle&gt;UE_using_SENSE.&lt;/DFTitle&gt;</w:t>
      </w:r>
    </w:p>
    <w:p w14:paraId="1BF53FCD" w14:textId="77777777" w:rsidR="0053428C" w:rsidRDefault="0053428C" w:rsidP="0053428C">
      <w:pPr>
        <w:pStyle w:val="PL"/>
      </w:pPr>
      <w:r>
        <w:tab/>
      </w:r>
      <w:r>
        <w:tab/>
      </w:r>
      <w:r>
        <w:tab/>
      </w:r>
      <w:r>
        <w:tab/>
        <w:t>&lt;DFType&gt;</w:t>
      </w:r>
    </w:p>
    <w:p w14:paraId="2A9D6A13" w14:textId="77777777" w:rsidR="0053428C" w:rsidRDefault="0053428C" w:rsidP="0053428C">
      <w:pPr>
        <w:pStyle w:val="PL"/>
      </w:pPr>
      <w:r>
        <w:tab/>
      </w:r>
      <w:r>
        <w:tab/>
      </w:r>
      <w:r>
        <w:tab/>
      </w:r>
      <w:r>
        <w:tab/>
      </w:r>
      <w:r>
        <w:tab/>
        <w:t>&lt;MIME&gt;text/plain&lt;/MIME&gt;</w:t>
      </w:r>
    </w:p>
    <w:p w14:paraId="73FB2321" w14:textId="77777777" w:rsidR="0053428C" w:rsidRDefault="0053428C" w:rsidP="0053428C">
      <w:pPr>
        <w:pStyle w:val="PL"/>
      </w:pPr>
      <w:r>
        <w:tab/>
      </w:r>
      <w:r>
        <w:tab/>
      </w:r>
      <w:r>
        <w:tab/>
      </w:r>
      <w:r>
        <w:tab/>
        <w:t>&lt;/DFType&gt;</w:t>
      </w:r>
    </w:p>
    <w:p w14:paraId="047FAD17" w14:textId="77777777" w:rsidR="0053428C" w:rsidRDefault="0053428C" w:rsidP="0053428C">
      <w:pPr>
        <w:pStyle w:val="PL"/>
      </w:pPr>
      <w:r>
        <w:tab/>
      </w:r>
      <w:r>
        <w:tab/>
      </w:r>
      <w:r>
        <w:tab/>
        <w:t>&lt;/DFProperties&gt;</w:t>
      </w:r>
    </w:p>
    <w:p w14:paraId="312007D3" w14:textId="77777777" w:rsidR="0053428C" w:rsidRPr="001542EE" w:rsidRDefault="0053428C" w:rsidP="0053428C">
      <w:pPr>
        <w:pStyle w:val="PL"/>
      </w:pPr>
      <w:r>
        <w:tab/>
      </w:r>
      <w:r>
        <w:tab/>
        <w:t>&lt;/Node&gt;</w:t>
      </w:r>
    </w:p>
    <w:p w14:paraId="34D8F388" w14:textId="77777777" w:rsidR="0053428C" w:rsidRDefault="0053428C" w:rsidP="0053428C">
      <w:pPr>
        <w:pStyle w:val="PL"/>
      </w:pPr>
    </w:p>
    <w:p w14:paraId="020385FF" w14:textId="77777777" w:rsidR="0053428C" w:rsidRPr="00511EAB" w:rsidRDefault="0053428C" w:rsidP="0053428C">
      <w:pPr>
        <w:pStyle w:val="PL"/>
      </w:pPr>
      <w:r w:rsidRPr="00511EAB">
        <w:tab/>
      </w:r>
      <w:r w:rsidRPr="00511EAB">
        <w:tab/>
        <w:t>&lt;Node&gt;</w:t>
      </w:r>
    </w:p>
    <w:p w14:paraId="5C383617" w14:textId="77777777" w:rsidR="0053428C" w:rsidRPr="00922BB9" w:rsidRDefault="0053428C" w:rsidP="0053428C">
      <w:pPr>
        <w:pStyle w:val="PL"/>
      </w:pPr>
      <w:r w:rsidRPr="00511EAB">
        <w:tab/>
      </w:r>
      <w:r w:rsidRPr="00511EAB">
        <w:tab/>
      </w:r>
      <w:r w:rsidRPr="00511EAB">
        <w:tab/>
      </w:r>
      <w:r w:rsidRPr="00922BB9">
        <w:t>&lt;NodeName&gt;Ext&lt;/NodeName&gt;</w:t>
      </w:r>
    </w:p>
    <w:p w14:paraId="738001DF" w14:textId="77777777" w:rsidR="0053428C" w:rsidRPr="00922BB9" w:rsidRDefault="0053428C" w:rsidP="0053428C">
      <w:pPr>
        <w:pStyle w:val="PL"/>
      </w:pPr>
      <w:r w:rsidRPr="00922BB9">
        <w:tab/>
      </w:r>
      <w:r w:rsidRPr="00922BB9">
        <w:tab/>
      </w:r>
      <w:r w:rsidRPr="00922BB9">
        <w:tab/>
        <w:t>&lt;DFProperties&gt;</w:t>
      </w:r>
    </w:p>
    <w:p w14:paraId="10D4BFFA" w14:textId="77777777" w:rsidR="0053428C" w:rsidRPr="00922BB9" w:rsidRDefault="0053428C" w:rsidP="0053428C">
      <w:pPr>
        <w:pStyle w:val="PL"/>
      </w:pPr>
      <w:r w:rsidRPr="00922BB9">
        <w:tab/>
      </w:r>
      <w:r w:rsidRPr="00922BB9">
        <w:tab/>
      </w:r>
      <w:r w:rsidRPr="00922BB9">
        <w:tab/>
      </w:r>
      <w:r w:rsidRPr="00922BB9">
        <w:tab/>
        <w:t>&lt;AccessType&gt;</w:t>
      </w:r>
    </w:p>
    <w:p w14:paraId="4CD585F4" w14:textId="77777777" w:rsidR="0053428C" w:rsidRPr="00922BB9" w:rsidRDefault="0053428C" w:rsidP="0053428C">
      <w:pPr>
        <w:pStyle w:val="PL"/>
      </w:pPr>
      <w:r w:rsidRPr="00922BB9">
        <w:lastRenderedPageBreak/>
        <w:tab/>
      </w:r>
      <w:r w:rsidRPr="00922BB9">
        <w:tab/>
      </w:r>
      <w:r w:rsidRPr="00922BB9">
        <w:tab/>
      </w:r>
      <w:r w:rsidRPr="00922BB9">
        <w:tab/>
      </w:r>
      <w:r w:rsidRPr="00922BB9">
        <w:tab/>
        <w:t>&lt;Get/&gt;</w:t>
      </w:r>
    </w:p>
    <w:p w14:paraId="3680BAF5" w14:textId="77777777" w:rsidR="0053428C" w:rsidRPr="001208E2" w:rsidRDefault="0053428C" w:rsidP="0053428C">
      <w:pPr>
        <w:pStyle w:val="PL"/>
      </w:pPr>
      <w:r w:rsidRPr="00922BB9">
        <w:tab/>
      </w:r>
      <w:r w:rsidRPr="00922BB9">
        <w:tab/>
      </w:r>
      <w:r w:rsidRPr="00922BB9">
        <w:tab/>
      </w:r>
      <w:r w:rsidRPr="00922BB9">
        <w:tab/>
      </w:r>
      <w:r w:rsidRPr="001208E2">
        <w:t>&lt;/AccessType&gt;</w:t>
      </w:r>
    </w:p>
    <w:p w14:paraId="03911044" w14:textId="77777777" w:rsidR="0053428C" w:rsidRPr="001208E2" w:rsidRDefault="0053428C" w:rsidP="0053428C">
      <w:pPr>
        <w:pStyle w:val="PL"/>
      </w:pPr>
      <w:r w:rsidRPr="001208E2">
        <w:tab/>
      </w:r>
      <w:r w:rsidRPr="001208E2">
        <w:tab/>
      </w:r>
      <w:r w:rsidRPr="001208E2">
        <w:tab/>
      </w:r>
      <w:r w:rsidRPr="001208E2">
        <w:tab/>
        <w:t>&lt;DFFormat&gt;</w:t>
      </w:r>
    </w:p>
    <w:p w14:paraId="6F29AA36" w14:textId="77777777" w:rsidR="0053428C" w:rsidRPr="001208E2" w:rsidRDefault="0053428C" w:rsidP="0053428C">
      <w:pPr>
        <w:pStyle w:val="PL"/>
      </w:pPr>
      <w:r w:rsidRPr="001208E2">
        <w:tab/>
      </w:r>
      <w:r w:rsidRPr="001208E2">
        <w:tab/>
      </w:r>
      <w:r w:rsidRPr="001208E2">
        <w:tab/>
      </w:r>
      <w:r w:rsidRPr="001208E2">
        <w:tab/>
      </w:r>
      <w:r w:rsidRPr="001208E2">
        <w:tab/>
        <w:t>&lt;node/&gt;</w:t>
      </w:r>
    </w:p>
    <w:p w14:paraId="2C73CB96" w14:textId="77777777" w:rsidR="0053428C" w:rsidRPr="001208E2" w:rsidRDefault="0053428C" w:rsidP="0053428C">
      <w:pPr>
        <w:pStyle w:val="PL"/>
      </w:pPr>
      <w:r w:rsidRPr="001208E2">
        <w:tab/>
      </w:r>
      <w:r w:rsidRPr="001208E2">
        <w:tab/>
      </w:r>
      <w:r w:rsidRPr="001208E2">
        <w:tab/>
      </w:r>
      <w:r w:rsidRPr="001208E2">
        <w:tab/>
        <w:t>&lt;/DFFormat&gt;</w:t>
      </w:r>
    </w:p>
    <w:p w14:paraId="7155F79B" w14:textId="77777777" w:rsidR="0053428C" w:rsidRPr="001208E2" w:rsidRDefault="0053428C" w:rsidP="0053428C">
      <w:pPr>
        <w:pStyle w:val="PL"/>
      </w:pPr>
      <w:r w:rsidRPr="001208E2">
        <w:tab/>
      </w:r>
      <w:r w:rsidRPr="001208E2">
        <w:tab/>
      </w:r>
      <w:r w:rsidRPr="001208E2">
        <w:tab/>
      </w:r>
      <w:r w:rsidRPr="001208E2">
        <w:tab/>
        <w:t>&lt;Occurrence&gt;</w:t>
      </w:r>
    </w:p>
    <w:p w14:paraId="0A08E568" w14:textId="77777777" w:rsidR="0053428C" w:rsidRPr="00922BB9" w:rsidRDefault="0053428C" w:rsidP="0053428C">
      <w:pPr>
        <w:pStyle w:val="PL"/>
      </w:pPr>
      <w:r w:rsidRPr="001208E2">
        <w:tab/>
      </w:r>
      <w:r w:rsidRPr="001208E2">
        <w:tab/>
      </w:r>
      <w:r w:rsidRPr="001208E2">
        <w:tab/>
      </w:r>
      <w:r w:rsidRPr="001208E2">
        <w:tab/>
      </w:r>
      <w:r w:rsidRPr="001208E2">
        <w:tab/>
      </w:r>
      <w:r w:rsidRPr="00922BB9">
        <w:t>&lt;ZeroOrOne/&gt;</w:t>
      </w:r>
    </w:p>
    <w:p w14:paraId="12557012" w14:textId="77777777" w:rsidR="0053428C" w:rsidRPr="00922BB9" w:rsidRDefault="0053428C" w:rsidP="0053428C">
      <w:pPr>
        <w:pStyle w:val="PL"/>
      </w:pPr>
      <w:r w:rsidRPr="00922BB9">
        <w:tab/>
      </w:r>
      <w:r w:rsidRPr="00922BB9">
        <w:tab/>
      </w:r>
      <w:r w:rsidRPr="00922BB9">
        <w:tab/>
      </w:r>
      <w:r w:rsidRPr="00922BB9">
        <w:tab/>
        <w:t>&lt;/Occurrence&gt;</w:t>
      </w:r>
    </w:p>
    <w:p w14:paraId="72B9193C" w14:textId="77777777" w:rsidR="0053428C" w:rsidRPr="00922BB9" w:rsidRDefault="0053428C" w:rsidP="0053428C">
      <w:pPr>
        <w:pStyle w:val="PL"/>
      </w:pPr>
      <w:r w:rsidRPr="00922BB9">
        <w:tab/>
      </w:r>
      <w:r w:rsidRPr="00922BB9">
        <w:tab/>
      </w:r>
      <w:r w:rsidRPr="00922BB9">
        <w:tab/>
      </w:r>
      <w:r w:rsidRPr="00922BB9">
        <w:tab/>
        <w:t xml:space="preserve">&lt;DFTitle&gt;A collection of all </w:t>
      </w:r>
      <w:r>
        <w:t>e</w:t>
      </w:r>
      <w:r w:rsidRPr="00922BB9">
        <w:t>xtension objects.&lt;/DFTitle&gt;</w:t>
      </w:r>
    </w:p>
    <w:p w14:paraId="420A0390" w14:textId="77777777" w:rsidR="0053428C" w:rsidRPr="00511EAB" w:rsidRDefault="0053428C" w:rsidP="0053428C">
      <w:pPr>
        <w:pStyle w:val="PL"/>
      </w:pPr>
      <w:r w:rsidRPr="00922BB9">
        <w:tab/>
      </w:r>
      <w:r w:rsidRPr="00922BB9">
        <w:tab/>
      </w:r>
      <w:r w:rsidRPr="00922BB9">
        <w:tab/>
      </w:r>
      <w:r w:rsidRPr="00922BB9">
        <w:tab/>
      </w:r>
      <w:r w:rsidRPr="00511EAB">
        <w:t>&lt;DFType&gt;</w:t>
      </w:r>
    </w:p>
    <w:p w14:paraId="15379364" w14:textId="77777777" w:rsidR="0053428C" w:rsidRPr="00511EAB" w:rsidRDefault="0053428C" w:rsidP="0053428C">
      <w:pPr>
        <w:pStyle w:val="PL"/>
      </w:pPr>
      <w:r w:rsidRPr="00511EAB">
        <w:tab/>
      </w:r>
      <w:r w:rsidRPr="00511EAB">
        <w:tab/>
      </w:r>
      <w:r w:rsidRPr="00511EAB">
        <w:tab/>
      </w:r>
      <w:r w:rsidRPr="00511EAB">
        <w:tab/>
      </w:r>
      <w:r w:rsidRPr="00511EAB">
        <w:tab/>
        <w:t>&lt;DDFName/&gt;</w:t>
      </w:r>
    </w:p>
    <w:p w14:paraId="101E2245" w14:textId="77777777" w:rsidR="0053428C" w:rsidRPr="00511EAB" w:rsidRDefault="0053428C" w:rsidP="0053428C">
      <w:pPr>
        <w:pStyle w:val="PL"/>
      </w:pPr>
      <w:r w:rsidRPr="00511EAB">
        <w:tab/>
      </w:r>
      <w:r w:rsidRPr="00511EAB">
        <w:tab/>
      </w:r>
      <w:r w:rsidRPr="00511EAB">
        <w:tab/>
      </w:r>
      <w:r w:rsidRPr="00511EAB">
        <w:tab/>
        <w:t>&lt;/DFType&gt;</w:t>
      </w:r>
    </w:p>
    <w:p w14:paraId="6F157AB8" w14:textId="77777777" w:rsidR="0053428C" w:rsidRPr="00511EAB" w:rsidRDefault="0053428C" w:rsidP="0053428C">
      <w:pPr>
        <w:pStyle w:val="PL"/>
      </w:pPr>
      <w:r w:rsidRPr="00511EAB">
        <w:tab/>
      </w:r>
      <w:r w:rsidRPr="00511EAB">
        <w:tab/>
      </w:r>
      <w:r w:rsidRPr="00511EAB">
        <w:tab/>
        <w:t>&lt;/DFProperties&gt;</w:t>
      </w:r>
    </w:p>
    <w:p w14:paraId="2611D3E4" w14:textId="77777777" w:rsidR="0053428C" w:rsidRPr="00511EAB" w:rsidRDefault="0053428C" w:rsidP="0053428C">
      <w:pPr>
        <w:pStyle w:val="PL"/>
      </w:pPr>
      <w:r w:rsidRPr="00511EAB">
        <w:tab/>
      </w:r>
      <w:r w:rsidRPr="00511EAB">
        <w:tab/>
        <w:t>&lt;/Node&gt;</w:t>
      </w:r>
    </w:p>
    <w:p w14:paraId="14FA8CCD" w14:textId="77777777" w:rsidR="0053428C" w:rsidRPr="00511EAB" w:rsidRDefault="0053428C" w:rsidP="0053428C">
      <w:pPr>
        <w:pStyle w:val="PL"/>
      </w:pPr>
      <w:r w:rsidRPr="00511EAB">
        <w:tab/>
        <w:t>&lt;/Node&gt;</w:t>
      </w:r>
    </w:p>
    <w:p w14:paraId="6AF84613" w14:textId="77777777" w:rsidR="0053428C" w:rsidRPr="00922BB9" w:rsidRDefault="0053428C" w:rsidP="0053428C">
      <w:pPr>
        <w:pStyle w:val="PL"/>
      </w:pPr>
      <w:r w:rsidRPr="00922BB9">
        <w:t>&lt;/MgmtTree&gt;</w:t>
      </w:r>
    </w:p>
    <w:p w14:paraId="51A52A2E" w14:textId="77777777" w:rsidR="0053428C" w:rsidRDefault="0053428C" w:rsidP="0053428C">
      <w:pPr>
        <w:spacing w:after="0"/>
        <w:rPr>
          <w:noProof/>
          <w:highlight w:val="green"/>
        </w:rPr>
      </w:pPr>
    </w:p>
    <w:bookmarkEnd w:id="266"/>
    <w:bookmarkEnd w:id="267"/>
    <w:bookmarkEnd w:id="268"/>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270" w:name="historyclause"/>
      <w:r>
        <w:br w:type="page"/>
      </w:r>
      <w:bookmarkStart w:id="271" w:name="_Toc20154910"/>
      <w:bookmarkStart w:id="272" w:name="_Toc36049375"/>
      <w:bookmarkStart w:id="273" w:name="_Toc45199160"/>
      <w:bookmarkStart w:id="274" w:name="_Toc131391364"/>
      <w:r>
        <w:lastRenderedPageBreak/>
        <w:t xml:space="preserve">Annex </w:t>
      </w:r>
      <w:r w:rsidR="00B17128">
        <w:t>B</w:t>
      </w:r>
      <w:r>
        <w:t xml:space="preserve"> (informative):</w:t>
      </w:r>
      <w:r>
        <w:br/>
        <w:t>Change history</w:t>
      </w:r>
      <w:bookmarkEnd w:id="271"/>
      <w:bookmarkEnd w:id="272"/>
      <w:bookmarkEnd w:id="273"/>
      <w:bookmarkEnd w:id="274"/>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02"/>
        <w:gridCol w:w="1124"/>
        <w:gridCol w:w="436"/>
        <w:gridCol w:w="374"/>
        <w:gridCol w:w="2800"/>
        <w:gridCol w:w="1320"/>
        <w:gridCol w:w="518"/>
        <w:gridCol w:w="7"/>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270"/>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15"/>
        <w:gridCol w:w="687"/>
        <w:gridCol w:w="927"/>
        <w:gridCol w:w="492"/>
        <w:gridCol w:w="466"/>
        <w:gridCol w:w="400"/>
        <w:gridCol w:w="2808"/>
        <w:gridCol w:w="1295"/>
      </w:tblGrid>
      <w:tr w:rsidR="007A2774" w:rsidRPr="00235394" w14:paraId="7BA0A199" w14:textId="77777777" w:rsidTr="000A43DF">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7A2774" w:rsidRPr="00235394" w14:paraId="04EE47D1" w14:textId="77777777" w:rsidTr="000A43DF">
        <w:tc>
          <w:tcPr>
            <w:tcW w:w="459"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1" w:type="pct"/>
            <w:shd w:val="pct10" w:color="auto" w:fill="FFFFFF"/>
          </w:tcPr>
          <w:p w14:paraId="14C302F0" w14:textId="77777777" w:rsidR="007A2774" w:rsidRPr="00235394" w:rsidRDefault="007A2774" w:rsidP="00732181">
            <w:pPr>
              <w:pStyle w:val="TAL"/>
              <w:rPr>
                <w:b/>
                <w:sz w:val="16"/>
              </w:rPr>
            </w:pPr>
            <w:r>
              <w:rPr>
                <w:b/>
                <w:sz w:val="16"/>
              </w:rPr>
              <w:t>Meeting</w:t>
            </w:r>
          </w:p>
        </w:tc>
        <w:tc>
          <w:tcPr>
            <w:tcW w:w="595"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31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299"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57" w:type="pct"/>
            <w:shd w:val="pct10" w:color="auto" w:fill="FFFFFF"/>
          </w:tcPr>
          <w:p w14:paraId="18C04152" w14:textId="77777777" w:rsidR="007A2774" w:rsidRPr="00235394" w:rsidRDefault="007A2774" w:rsidP="00732181">
            <w:pPr>
              <w:pStyle w:val="TAL"/>
              <w:rPr>
                <w:b/>
                <w:sz w:val="16"/>
              </w:rPr>
            </w:pPr>
            <w:r>
              <w:rPr>
                <w:b/>
                <w:sz w:val="16"/>
              </w:rPr>
              <w:t>Cat</w:t>
            </w:r>
          </w:p>
        </w:tc>
        <w:tc>
          <w:tcPr>
            <w:tcW w:w="1802"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831"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7A2774" w:rsidRPr="006B0D02" w14:paraId="61F33CAD" w14:textId="77777777" w:rsidTr="000A43DF">
        <w:tc>
          <w:tcPr>
            <w:tcW w:w="459"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1"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595"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31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299"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57"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1802"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831"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7A2774" w:rsidRPr="006B0D02" w14:paraId="12F307C6" w14:textId="77777777" w:rsidTr="000A43DF">
        <w:tc>
          <w:tcPr>
            <w:tcW w:w="459"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1" w:type="pct"/>
            <w:shd w:val="solid" w:color="FFFFFF" w:fill="auto"/>
          </w:tcPr>
          <w:p w14:paraId="7D95E5AD" w14:textId="77777777" w:rsidR="007A2774" w:rsidRDefault="007A2774" w:rsidP="00732181">
            <w:pPr>
              <w:pStyle w:val="TAC"/>
              <w:rPr>
                <w:sz w:val="16"/>
                <w:szCs w:val="16"/>
              </w:rPr>
            </w:pPr>
            <w:r>
              <w:rPr>
                <w:sz w:val="16"/>
                <w:szCs w:val="16"/>
              </w:rPr>
              <w:t>CT#75</w:t>
            </w:r>
          </w:p>
        </w:tc>
        <w:tc>
          <w:tcPr>
            <w:tcW w:w="595"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316" w:type="pct"/>
            <w:shd w:val="solid" w:color="FFFFFF" w:fill="auto"/>
          </w:tcPr>
          <w:p w14:paraId="603F3DBD" w14:textId="77777777" w:rsidR="007A2774" w:rsidRDefault="007A2774" w:rsidP="00732181">
            <w:pPr>
              <w:pStyle w:val="TAL"/>
              <w:rPr>
                <w:sz w:val="16"/>
                <w:szCs w:val="16"/>
              </w:rPr>
            </w:pPr>
            <w:r>
              <w:rPr>
                <w:sz w:val="16"/>
                <w:szCs w:val="16"/>
              </w:rPr>
              <w:t>0024</w:t>
            </w:r>
          </w:p>
        </w:tc>
        <w:tc>
          <w:tcPr>
            <w:tcW w:w="299" w:type="pct"/>
            <w:shd w:val="solid" w:color="FFFFFF" w:fill="auto"/>
          </w:tcPr>
          <w:p w14:paraId="75307112" w14:textId="77777777" w:rsidR="007A2774" w:rsidRDefault="007A2774" w:rsidP="00732181">
            <w:pPr>
              <w:pStyle w:val="TAR"/>
              <w:rPr>
                <w:sz w:val="16"/>
                <w:szCs w:val="16"/>
              </w:rPr>
            </w:pPr>
            <w:r>
              <w:rPr>
                <w:sz w:val="16"/>
                <w:szCs w:val="16"/>
              </w:rPr>
              <w:t>4</w:t>
            </w:r>
          </w:p>
        </w:tc>
        <w:tc>
          <w:tcPr>
            <w:tcW w:w="257" w:type="pct"/>
            <w:shd w:val="solid" w:color="FFFFFF" w:fill="auto"/>
          </w:tcPr>
          <w:p w14:paraId="5E6EB194" w14:textId="77777777" w:rsidR="007A2774" w:rsidRDefault="007A2774" w:rsidP="00732181">
            <w:pPr>
              <w:pStyle w:val="TAC"/>
              <w:rPr>
                <w:sz w:val="16"/>
                <w:szCs w:val="16"/>
              </w:rPr>
            </w:pPr>
            <w:r>
              <w:rPr>
                <w:sz w:val="16"/>
                <w:szCs w:val="16"/>
              </w:rPr>
              <w:t>B</w:t>
            </w:r>
          </w:p>
        </w:tc>
        <w:tc>
          <w:tcPr>
            <w:tcW w:w="1802"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831" w:type="pct"/>
            <w:shd w:val="solid" w:color="FFFFFF" w:fill="auto"/>
          </w:tcPr>
          <w:p w14:paraId="1923F176" w14:textId="77777777" w:rsidR="007A2774" w:rsidRDefault="007A2774" w:rsidP="00732181">
            <w:pPr>
              <w:pStyle w:val="TAC"/>
              <w:rPr>
                <w:sz w:val="16"/>
                <w:szCs w:val="16"/>
              </w:rPr>
            </w:pPr>
            <w:r>
              <w:rPr>
                <w:sz w:val="16"/>
                <w:szCs w:val="16"/>
              </w:rPr>
              <w:t>14.1.0</w:t>
            </w:r>
          </w:p>
        </w:tc>
      </w:tr>
      <w:tr w:rsidR="007A2774" w:rsidRPr="006B0D02" w14:paraId="3987D5A1" w14:textId="77777777" w:rsidTr="000A43DF">
        <w:tc>
          <w:tcPr>
            <w:tcW w:w="459"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1" w:type="pct"/>
            <w:shd w:val="solid" w:color="FFFFFF" w:fill="auto"/>
          </w:tcPr>
          <w:p w14:paraId="49994953" w14:textId="77777777" w:rsidR="007A2774" w:rsidRDefault="007A2774" w:rsidP="00732181">
            <w:pPr>
              <w:pStyle w:val="TAC"/>
              <w:rPr>
                <w:sz w:val="16"/>
                <w:szCs w:val="16"/>
              </w:rPr>
            </w:pPr>
            <w:r>
              <w:rPr>
                <w:sz w:val="16"/>
                <w:szCs w:val="16"/>
              </w:rPr>
              <w:t>CT#75</w:t>
            </w:r>
          </w:p>
        </w:tc>
        <w:tc>
          <w:tcPr>
            <w:tcW w:w="595"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316" w:type="pct"/>
            <w:shd w:val="solid" w:color="FFFFFF" w:fill="auto"/>
          </w:tcPr>
          <w:p w14:paraId="1EC85FD6" w14:textId="77777777" w:rsidR="007A2774" w:rsidRDefault="007A2774" w:rsidP="00732181">
            <w:pPr>
              <w:pStyle w:val="TAL"/>
              <w:rPr>
                <w:sz w:val="16"/>
                <w:szCs w:val="16"/>
              </w:rPr>
            </w:pPr>
            <w:r>
              <w:rPr>
                <w:sz w:val="16"/>
                <w:szCs w:val="16"/>
              </w:rPr>
              <w:t>0026</w:t>
            </w:r>
          </w:p>
        </w:tc>
        <w:tc>
          <w:tcPr>
            <w:tcW w:w="299" w:type="pct"/>
            <w:shd w:val="solid" w:color="FFFFFF" w:fill="auto"/>
          </w:tcPr>
          <w:p w14:paraId="08115CFA" w14:textId="77777777" w:rsidR="007A2774" w:rsidRDefault="007A2774" w:rsidP="00732181">
            <w:pPr>
              <w:pStyle w:val="TAR"/>
              <w:rPr>
                <w:sz w:val="16"/>
                <w:szCs w:val="16"/>
              </w:rPr>
            </w:pPr>
            <w:r>
              <w:rPr>
                <w:sz w:val="16"/>
                <w:szCs w:val="16"/>
              </w:rPr>
              <w:t>3</w:t>
            </w:r>
          </w:p>
        </w:tc>
        <w:tc>
          <w:tcPr>
            <w:tcW w:w="257" w:type="pct"/>
            <w:shd w:val="solid" w:color="FFFFFF" w:fill="auto"/>
          </w:tcPr>
          <w:p w14:paraId="1D289A32" w14:textId="77777777" w:rsidR="007A2774" w:rsidRDefault="007A2774" w:rsidP="00732181">
            <w:pPr>
              <w:pStyle w:val="TAC"/>
              <w:rPr>
                <w:sz w:val="16"/>
                <w:szCs w:val="16"/>
              </w:rPr>
            </w:pPr>
            <w:r>
              <w:rPr>
                <w:sz w:val="16"/>
                <w:szCs w:val="16"/>
              </w:rPr>
              <w:t>F</w:t>
            </w:r>
          </w:p>
        </w:tc>
        <w:tc>
          <w:tcPr>
            <w:tcW w:w="1802"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831" w:type="pct"/>
            <w:shd w:val="solid" w:color="FFFFFF" w:fill="auto"/>
          </w:tcPr>
          <w:p w14:paraId="36AA2CDC" w14:textId="77777777" w:rsidR="007A2774" w:rsidRDefault="007A2774" w:rsidP="00732181">
            <w:pPr>
              <w:pStyle w:val="TAC"/>
              <w:rPr>
                <w:sz w:val="16"/>
                <w:szCs w:val="16"/>
              </w:rPr>
            </w:pPr>
            <w:r>
              <w:rPr>
                <w:sz w:val="16"/>
                <w:szCs w:val="16"/>
              </w:rPr>
              <w:t>14.1.0</w:t>
            </w:r>
          </w:p>
        </w:tc>
      </w:tr>
      <w:tr w:rsidR="007A2774" w:rsidRPr="006B0D02" w14:paraId="316172CF" w14:textId="77777777" w:rsidTr="000A43DF">
        <w:tc>
          <w:tcPr>
            <w:tcW w:w="459"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1" w:type="pct"/>
            <w:shd w:val="solid" w:color="FFFFFF" w:fill="auto"/>
          </w:tcPr>
          <w:p w14:paraId="52BC8080" w14:textId="77777777" w:rsidR="007A2774" w:rsidRDefault="007A2774" w:rsidP="00732181">
            <w:pPr>
              <w:pStyle w:val="TAC"/>
              <w:rPr>
                <w:sz w:val="16"/>
                <w:szCs w:val="16"/>
              </w:rPr>
            </w:pPr>
            <w:r>
              <w:rPr>
                <w:sz w:val="16"/>
                <w:szCs w:val="16"/>
              </w:rPr>
              <w:t>CT#76</w:t>
            </w:r>
          </w:p>
        </w:tc>
        <w:tc>
          <w:tcPr>
            <w:tcW w:w="595"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316" w:type="pct"/>
            <w:shd w:val="solid" w:color="FFFFFF" w:fill="auto"/>
          </w:tcPr>
          <w:p w14:paraId="55D515A4" w14:textId="77777777" w:rsidR="007A2774" w:rsidRDefault="007A2774" w:rsidP="00732181">
            <w:pPr>
              <w:pStyle w:val="TAL"/>
              <w:rPr>
                <w:sz w:val="16"/>
                <w:szCs w:val="16"/>
              </w:rPr>
            </w:pPr>
            <w:r>
              <w:rPr>
                <w:sz w:val="16"/>
                <w:szCs w:val="16"/>
              </w:rPr>
              <w:t>0028</w:t>
            </w:r>
          </w:p>
        </w:tc>
        <w:tc>
          <w:tcPr>
            <w:tcW w:w="299" w:type="pct"/>
            <w:shd w:val="solid" w:color="FFFFFF" w:fill="auto"/>
          </w:tcPr>
          <w:p w14:paraId="6AAC17B5" w14:textId="77777777" w:rsidR="007A2774" w:rsidRDefault="007A2774" w:rsidP="00732181">
            <w:pPr>
              <w:pStyle w:val="TAR"/>
              <w:rPr>
                <w:sz w:val="16"/>
                <w:szCs w:val="16"/>
              </w:rPr>
            </w:pPr>
          </w:p>
        </w:tc>
        <w:tc>
          <w:tcPr>
            <w:tcW w:w="257" w:type="pct"/>
            <w:shd w:val="solid" w:color="FFFFFF" w:fill="auto"/>
          </w:tcPr>
          <w:p w14:paraId="67166081" w14:textId="77777777" w:rsidR="007A2774" w:rsidRDefault="007A2774" w:rsidP="00732181">
            <w:pPr>
              <w:pStyle w:val="TAC"/>
              <w:rPr>
                <w:sz w:val="16"/>
                <w:szCs w:val="16"/>
              </w:rPr>
            </w:pPr>
            <w:r>
              <w:rPr>
                <w:sz w:val="16"/>
                <w:szCs w:val="16"/>
              </w:rPr>
              <w:t>F</w:t>
            </w:r>
          </w:p>
        </w:tc>
        <w:tc>
          <w:tcPr>
            <w:tcW w:w="1802"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831" w:type="pct"/>
            <w:shd w:val="solid" w:color="FFFFFF" w:fill="auto"/>
          </w:tcPr>
          <w:p w14:paraId="55F4F4D5" w14:textId="77777777" w:rsidR="007A2774" w:rsidRDefault="007A2774" w:rsidP="00732181">
            <w:pPr>
              <w:pStyle w:val="TAC"/>
              <w:rPr>
                <w:sz w:val="16"/>
                <w:szCs w:val="16"/>
              </w:rPr>
            </w:pPr>
            <w:r>
              <w:rPr>
                <w:sz w:val="16"/>
                <w:szCs w:val="16"/>
              </w:rPr>
              <w:t>14.2.0</w:t>
            </w:r>
          </w:p>
        </w:tc>
      </w:tr>
      <w:tr w:rsidR="007A2774" w:rsidRPr="006B0D02" w14:paraId="4C64BE5A" w14:textId="77777777" w:rsidTr="000A43DF">
        <w:tc>
          <w:tcPr>
            <w:tcW w:w="459"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1" w:type="pct"/>
            <w:shd w:val="solid" w:color="FFFFFF" w:fill="auto"/>
          </w:tcPr>
          <w:p w14:paraId="41FB73D9" w14:textId="77777777" w:rsidR="007A2774" w:rsidRDefault="007A2774" w:rsidP="00732181">
            <w:pPr>
              <w:pStyle w:val="TAC"/>
              <w:rPr>
                <w:sz w:val="16"/>
                <w:szCs w:val="16"/>
              </w:rPr>
            </w:pPr>
            <w:r>
              <w:rPr>
                <w:sz w:val="16"/>
                <w:szCs w:val="16"/>
              </w:rPr>
              <w:t>CT#76</w:t>
            </w:r>
          </w:p>
        </w:tc>
        <w:tc>
          <w:tcPr>
            <w:tcW w:w="595"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759C83A6" w14:textId="77777777" w:rsidR="007A2774" w:rsidRDefault="007A2774" w:rsidP="00732181">
            <w:pPr>
              <w:pStyle w:val="TAL"/>
              <w:rPr>
                <w:sz w:val="16"/>
                <w:szCs w:val="16"/>
              </w:rPr>
            </w:pPr>
            <w:r>
              <w:rPr>
                <w:sz w:val="16"/>
                <w:szCs w:val="16"/>
              </w:rPr>
              <w:t>0029</w:t>
            </w:r>
          </w:p>
        </w:tc>
        <w:tc>
          <w:tcPr>
            <w:tcW w:w="299" w:type="pct"/>
            <w:shd w:val="solid" w:color="FFFFFF" w:fill="auto"/>
          </w:tcPr>
          <w:p w14:paraId="10736A2C" w14:textId="77777777" w:rsidR="007A2774" w:rsidRDefault="007A2774" w:rsidP="00732181">
            <w:pPr>
              <w:pStyle w:val="TAR"/>
              <w:rPr>
                <w:sz w:val="16"/>
                <w:szCs w:val="16"/>
              </w:rPr>
            </w:pPr>
          </w:p>
        </w:tc>
        <w:tc>
          <w:tcPr>
            <w:tcW w:w="257" w:type="pct"/>
            <w:shd w:val="solid" w:color="FFFFFF" w:fill="auto"/>
          </w:tcPr>
          <w:p w14:paraId="36BCDEFF" w14:textId="77777777" w:rsidR="007A2774" w:rsidRDefault="007A2774" w:rsidP="00732181">
            <w:pPr>
              <w:pStyle w:val="TAC"/>
              <w:rPr>
                <w:sz w:val="16"/>
                <w:szCs w:val="16"/>
              </w:rPr>
            </w:pPr>
            <w:r>
              <w:rPr>
                <w:sz w:val="16"/>
                <w:szCs w:val="16"/>
              </w:rPr>
              <w:t>F</w:t>
            </w:r>
          </w:p>
        </w:tc>
        <w:tc>
          <w:tcPr>
            <w:tcW w:w="1802"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831" w:type="pct"/>
            <w:shd w:val="solid" w:color="FFFFFF" w:fill="auto"/>
          </w:tcPr>
          <w:p w14:paraId="1928C6F1" w14:textId="77777777" w:rsidR="007A2774" w:rsidRDefault="007A2774" w:rsidP="00732181">
            <w:pPr>
              <w:pStyle w:val="TAC"/>
              <w:rPr>
                <w:sz w:val="16"/>
                <w:szCs w:val="16"/>
              </w:rPr>
            </w:pPr>
            <w:r>
              <w:rPr>
                <w:sz w:val="16"/>
                <w:szCs w:val="16"/>
              </w:rPr>
              <w:t>14.2.0</w:t>
            </w:r>
          </w:p>
        </w:tc>
      </w:tr>
      <w:tr w:rsidR="007A2774" w:rsidRPr="006B0D02" w14:paraId="5BF4D5B8" w14:textId="77777777" w:rsidTr="000A43DF">
        <w:tc>
          <w:tcPr>
            <w:tcW w:w="459"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1" w:type="pct"/>
            <w:shd w:val="solid" w:color="FFFFFF" w:fill="auto"/>
          </w:tcPr>
          <w:p w14:paraId="7AB5FB5A" w14:textId="77777777" w:rsidR="007A2774" w:rsidRDefault="007A2774" w:rsidP="00732181">
            <w:pPr>
              <w:pStyle w:val="TAC"/>
              <w:rPr>
                <w:sz w:val="16"/>
                <w:szCs w:val="16"/>
              </w:rPr>
            </w:pPr>
            <w:r>
              <w:rPr>
                <w:sz w:val="16"/>
                <w:szCs w:val="16"/>
              </w:rPr>
              <w:t>CT#76</w:t>
            </w:r>
          </w:p>
        </w:tc>
        <w:tc>
          <w:tcPr>
            <w:tcW w:w="595"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5828822A" w14:textId="77777777" w:rsidR="007A2774" w:rsidRDefault="007A2774" w:rsidP="00732181">
            <w:pPr>
              <w:pStyle w:val="TAL"/>
              <w:rPr>
                <w:sz w:val="16"/>
                <w:szCs w:val="16"/>
              </w:rPr>
            </w:pPr>
            <w:r>
              <w:rPr>
                <w:sz w:val="16"/>
                <w:szCs w:val="16"/>
              </w:rPr>
              <w:t>0030</w:t>
            </w:r>
          </w:p>
        </w:tc>
        <w:tc>
          <w:tcPr>
            <w:tcW w:w="299" w:type="pct"/>
            <w:shd w:val="solid" w:color="FFFFFF" w:fill="auto"/>
          </w:tcPr>
          <w:p w14:paraId="25167833" w14:textId="77777777" w:rsidR="007A2774" w:rsidRDefault="007A2774" w:rsidP="00732181">
            <w:pPr>
              <w:pStyle w:val="TAR"/>
              <w:rPr>
                <w:sz w:val="16"/>
                <w:szCs w:val="16"/>
              </w:rPr>
            </w:pPr>
            <w:r>
              <w:rPr>
                <w:sz w:val="16"/>
                <w:szCs w:val="16"/>
              </w:rPr>
              <w:t>1</w:t>
            </w:r>
          </w:p>
        </w:tc>
        <w:tc>
          <w:tcPr>
            <w:tcW w:w="257" w:type="pct"/>
            <w:shd w:val="solid" w:color="FFFFFF" w:fill="auto"/>
          </w:tcPr>
          <w:p w14:paraId="6A0E086D" w14:textId="77777777" w:rsidR="007A2774" w:rsidRDefault="007A2774" w:rsidP="00732181">
            <w:pPr>
              <w:pStyle w:val="TAC"/>
              <w:rPr>
                <w:sz w:val="16"/>
                <w:szCs w:val="16"/>
              </w:rPr>
            </w:pPr>
            <w:r>
              <w:rPr>
                <w:sz w:val="16"/>
                <w:szCs w:val="16"/>
              </w:rPr>
              <w:t>F</w:t>
            </w:r>
          </w:p>
        </w:tc>
        <w:tc>
          <w:tcPr>
            <w:tcW w:w="1802"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831" w:type="pct"/>
            <w:shd w:val="solid" w:color="FFFFFF" w:fill="auto"/>
          </w:tcPr>
          <w:p w14:paraId="68609303" w14:textId="77777777" w:rsidR="007A2774" w:rsidRDefault="007A2774" w:rsidP="00732181">
            <w:pPr>
              <w:pStyle w:val="TAC"/>
              <w:rPr>
                <w:sz w:val="16"/>
                <w:szCs w:val="16"/>
              </w:rPr>
            </w:pPr>
            <w:r>
              <w:rPr>
                <w:sz w:val="16"/>
                <w:szCs w:val="16"/>
              </w:rPr>
              <w:t>14.2.0</w:t>
            </w:r>
          </w:p>
        </w:tc>
      </w:tr>
      <w:tr w:rsidR="007A2774" w:rsidRPr="006B0D02" w14:paraId="37659A2B" w14:textId="77777777" w:rsidTr="000A43DF">
        <w:tc>
          <w:tcPr>
            <w:tcW w:w="459"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1" w:type="pct"/>
            <w:shd w:val="solid" w:color="FFFFFF" w:fill="auto"/>
          </w:tcPr>
          <w:p w14:paraId="5C6B156E" w14:textId="77777777" w:rsidR="007A2774" w:rsidRDefault="007A2774" w:rsidP="00732181">
            <w:pPr>
              <w:pStyle w:val="TAC"/>
              <w:rPr>
                <w:sz w:val="16"/>
                <w:szCs w:val="16"/>
              </w:rPr>
            </w:pPr>
            <w:r>
              <w:rPr>
                <w:sz w:val="16"/>
                <w:szCs w:val="16"/>
              </w:rPr>
              <w:t>CT#80</w:t>
            </w:r>
          </w:p>
        </w:tc>
        <w:tc>
          <w:tcPr>
            <w:tcW w:w="595"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199B616C" w14:textId="77777777" w:rsidR="007A2774" w:rsidRDefault="007A2774" w:rsidP="00732181">
            <w:pPr>
              <w:pStyle w:val="TAL"/>
              <w:rPr>
                <w:sz w:val="16"/>
                <w:szCs w:val="16"/>
              </w:rPr>
            </w:pPr>
            <w:r>
              <w:rPr>
                <w:sz w:val="16"/>
                <w:szCs w:val="16"/>
              </w:rPr>
              <w:t>0031</w:t>
            </w:r>
          </w:p>
        </w:tc>
        <w:tc>
          <w:tcPr>
            <w:tcW w:w="299" w:type="pct"/>
            <w:shd w:val="solid" w:color="FFFFFF" w:fill="auto"/>
          </w:tcPr>
          <w:p w14:paraId="78F52F24" w14:textId="77777777" w:rsidR="007A2774" w:rsidRDefault="007A2774" w:rsidP="00732181">
            <w:pPr>
              <w:pStyle w:val="TAR"/>
              <w:rPr>
                <w:sz w:val="16"/>
                <w:szCs w:val="16"/>
              </w:rPr>
            </w:pPr>
            <w:r>
              <w:rPr>
                <w:sz w:val="16"/>
                <w:szCs w:val="16"/>
              </w:rPr>
              <w:t>2</w:t>
            </w:r>
          </w:p>
        </w:tc>
        <w:tc>
          <w:tcPr>
            <w:tcW w:w="257" w:type="pct"/>
            <w:shd w:val="solid" w:color="FFFFFF" w:fill="auto"/>
          </w:tcPr>
          <w:p w14:paraId="711E8025" w14:textId="77777777" w:rsidR="007A2774" w:rsidRDefault="007A2774" w:rsidP="00732181">
            <w:pPr>
              <w:pStyle w:val="TAC"/>
              <w:rPr>
                <w:sz w:val="16"/>
                <w:szCs w:val="16"/>
              </w:rPr>
            </w:pPr>
            <w:r>
              <w:rPr>
                <w:sz w:val="16"/>
                <w:szCs w:val="16"/>
              </w:rPr>
              <w:t>F</w:t>
            </w:r>
          </w:p>
        </w:tc>
        <w:tc>
          <w:tcPr>
            <w:tcW w:w="1802"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831" w:type="pct"/>
            <w:shd w:val="solid" w:color="FFFFFF" w:fill="auto"/>
          </w:tcPr>
          <w:p w14:paraId="06279401" w14:textId="77777777" w:rsidR="007A2774" w:rsidRDefault="007A2774" w:rsidP="00732181">
            <w:pPr>
              <w:pStyle w:val="TAC"/>
              <w:rPr>
                <w:sz w:val="16"/>
                <w:szCs w:val="16"/>
              </w:rPr>
            </w:pPr>
            <w:r>
              <w:rPr>
                <w:sz w:val="16"/>
                <w:szCs w:val="16"/>
              </w:rPr>
              <w:t>14.3.0</w:t>
            </w:r>
          </w:p>
        </w:tc>
      </w:tr>
      <w:tr w:rsidR="007A2774" w:rsidRPr="006B0D02" w14:paraId="3BDEEB5D" w14:textId="77777777" w:rsidTr="000A43DF">
        <w:tc>
          <w:tcPr>
            <w:tcW w:w="459"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1" w:type="pct"/>
            <w:shd w:val="solid" w:color="FFFFFF" w:fill="auto"/>
          </w:tcPr>
          <w:p w14:paraId="3513F10A" w14:textId="77777777" w:rsidR="007A2774" w:rsidRDefault="007A2774" w:rsidP="00732181">
            <w:pPr>
              <w:pStyle w:val="TAC"/>
              <w:rPr>
                <w:sz w:val="16"/>
                <w:szCs w:val="16"/>
              </w:rPr>
            </w:pPr>
            <w:r>
              <w:rPr>
                <w:sz w:val="16"/>
                <w:szCs w:val="16"/>
              </w:rPr>
              <w:t>CT#80</w:t>
            </w:r>
          </w:p>
        </w:tc>
        <w:tc>
          <w:tcPr>
            <w:tcW w:w="595"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46627325" w14:textId="77777777" w:rsidR="007A2774" w:rsidRDefault="007A2774" w:rsidP="00732181">
            <w:pPr>
              <w:pStyle w:val="TAL"/>
              <w:rPr>
                <w:sz w:val="16"/>
                <w:szCs w:val="16"/>
              </w:rPr>
            </w:pPr>
            <w:r>
              <w:rPr>
                <w:sz w:val="16"/>
                <w:szCs w:val="16"/>
              </w:rPr>
              <w:t>0035</w:t>
            </w:r>
          </w:p>
        </w:tc>
        <w:tc>
          <w:tcPr>
            <w:tcW w:w="299" w:type="pct"/>
            <w:shd w:val="solid" w:color="FFFFFF" w:fill="auto"/>
          </w:tcPr>
          <w:p w14:paraId="49E82AA2" w14:textId="77777777" w:rsidR="007A2774" w:rsidRDefault="007A2774" w:rsidP="00732181">
            <w:pPr>
              <w:pStyle w:val="TAR"/>
              <w:rPr>
                <w:sz w:val="16"/>
                <w:szCs w:val="16"/>
              </w:rPr>
            </w:pPr>
            <w:r>
              <w:rPr>
                <w:sz w:val="16"/>
                <w:szCs w:val="16"/>
              </w:rPr>
              <w:t>1</w:t>
            </w:r>
          </w:p>
        </w:tc>
        <w:tc>
          <w:tcPr>
            <w:tcW w:w="257" w:type="pct"/>
            <w:shd w:val="solid" w:color="FFFFFF" w:fill="auto"/>
          </w:tcPr>
          <w:p w14:paraId="6AB85AAC" w14:textId="77777777" w:rsidR="007A2774" w:rsidRDefault="007A2774" w:rsidP="00732181">
            <w:pPr>
              <w:pStyle w:val="TAC"/>
              <w:rPr>
                <w:sz w:val="16"/>
                <w:szCs w:val="16"/>
              </w:rPr>
            </w:pPr>
            <w:r>
              <w:rPr>
                <w:sz w:val="16"/>
                <w:szCs w:val="16"/>
              </w:rPr>
              <w:t>F</w:t>
            </w:r>
          </w:p>
        </w:tc>
        <w:tc>
          <w:tcPr>
            <w:tcW w:w="1802"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831" w:type="pct"/>
            <w:shd w:val="solid" w:color="FFFFFF" w:fill="auto"/>
          </w:tcPr>
          <w:p w14:paraId="4117748C" w14:textId="77777777" w:rsidR="007A2774" w:rsidRDefault="007A2774" w:rsidP="00732181">
            <w:pPr>
              <w:pStyle w:val="TAC"/>
              <w:rPr>
                <w:sz w:val="16"/>
                <w:szCs w:val="16"/>
              </w:rPr>
            </w:pPr>
            <w:r>
              <w:rPr>
                <w:sz w:val="16"/>
                <w:szCs w:val="16"/>
              </w:rPr>
              <w:t>14.3.0</w:t>
            </w:r>
          </w:p>
        </w:tc>
      </w:tr>
      <w:tr w:rsidR="007A2774" w:rsidRPr="006B0D02" w14:paraId="6ADC7F8E" w14:textId="77777777" w:rsidTr="000A43DF">
        <w:tc>
          <w:tcPr>
            <w:tcW w:w="459"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1" w:type="pct"/>
            <w:shd w:val="solid" w:color="FFFFFF" w:fill="auto"/>
          </w:tcPr>
          <w:p w14:paraId="551957E1" w14:textId="77777777" w:rsidR="007A2774" w:rsidRDefault="007A2774" w:rsidP="00732181">
            <w:pPr>
              <w:pStyle w:val="TAC"/>
              <w:rPr>
                <w:sz w:val="16"/>
                <w:szCs w:val="16"/>
              </w:rPr>
            </w:pPr>
            <w:r>
              <w:rPr>
                <w:sz w:val="16"/>
                <w:szCs w:val="16"/>
              </w:rPr>
              <w:t>CT#80</w:t>
            </w:r>
          </w:p>
        </w:tc>
        <w:tc>
          <w:tcPr>
            <w:tcW w:w="595"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537A7E06" w14:textId="77777777" w:rsidR="007A2774" w:rsidRDefault="007A2774" w:rsidP="00732181">
            <w:pPr>
              <w:pStyle w:val="TAL"/>
              <w:rPr>
                <w:sz w:val="16"/>
                <w:szCs w:val="16"/>
              </w:rPr>
            </w:pPr>
            <w:r>
              <w:rPr>
                <w:sz w:val="16"/>
                <w:szCs w:val="16"/>
              </w:rPr>
              <w:t>0036</w:t>
            </w:r>
          </w:p>
        </w:tc>
        <w:tc>
          <w:tcPr>
            <w:tcW w:w="299" w:type="pct"/>
            <w:shd w:val="solid" w:color="FFFFFF" w:fill="auto"/>
          </w:tcPr>
          <w:p w14:paraId="1D418B44" w14:textId="77777777" w:rsidR="007A2774" w:rsidRDefault="007A2774" w:rsidP="00732181">
            <w:pPr>
              <w:pStyle w:val="TAR"/>
              <w:rPr>
                <w:sz w:val="16"/>
                <w:szCs w:val="16"/>
              </w:rPr>
            </w:pPr>
            <w:r>
              <w:rPr>
                <w:sz w:val="16"/>
                <w:szCs w:val="16"/>
              </w:rPr>
              <w:t>2</w:t>
            </w:r>
          </w:p>
        </w:tc>
        <w:tc>
          <w:tcPr>
            <w:tcW w:w="257" w:type="pct"/>
            <w:shd w:val="solid" w:color="FFFFFF" w:fill="auto"/>
          </w:tcPr>
          <w:p w14:paraId="7688766F" w14:textId="77777777" w:rsidR="007A2774" w:rsidRDefault="007A2774" w:rsidP="00732181">
            <w:pPr>
              <w:pStyle w:val="TAC"/>
              <w:rPr>
                <w:sz w:val="16"/>
                <w:szCs w:val="16"/>
              </w:rPr>
            </w:pPr>
            <w:r>
              <w:rPr>
                <w:sz w:val="16"/>
                <w:szCs w:val="16"/>
              </w:rPr>
              <w:t>F</w:t>
            </w:r>
          </w:p>
        </w:tc>
        <w:tc>
          <w:tcPr>
            <w:tcW w:w="1802"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831" w:type="pct"/>
            <w:shd w:val="solid" w:color="FFFFFF" w:fill="auto"/>
          </w:tcPr>
          <w:p w14:paraId="3225AFF8" w14:textId="77777777" w:rsidR="007A2774" w:rsidRDefault="007A2774" w:rsidP="00732181">
            <w:pPr>
              <w:pStyle w:val="TAC"/>
              <w:rPr>
                <w:sz w:val="16"/>
                <w:szCs w:val="16"/>
              </w:rPr>
            </w:pPr>
            <w:r>
              <w:rPr>
                <w:sz w:val="16"/>
                <w:szCs w:val="16"/>
              </w:rPr>
              <w:t>14.3.0</w:t>
            </w:r>
          </w:p>
        </w:tc>
      </w:tr>
      <w:tr w:rsidR="007A2774" w:rsidRPr="006B0D02" w14:paraId="2F019AB5" w14:textId="77777777" w:rsidTr="000A43DF">
        <w:tc>
          <w:tcPr>
            <w:tcW w:w="459"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1" w:type="pct"/>
            <w:shd w:val="solid" w:color="FFFFFF" w:fill="auto"/>
          </w:tcPr>
          <w:p w14:paraId="79F573C9" w14:textId="77777777" w:rsidR="007A2774" w:rsidRDefault="007A2774" w:rsidP="00732181">
            <w:pPr>
              <w:pStyle w:val="TAC"/>
              <w:rPr>
                <w:sz w:val="16"/>
                <w:szCs w:val="16"/>
              </w:rPr>
            </w:pPr>
            <w:r>
              <w:rPr>
                <w:sz w:val="16"/>
                <w:szCs w:val="16"/>
              </w:rPr>
              <w:t>CT#80</w:t>
            </w:r>
          </w:p>
        </w:tc>
        <w:tc>
          <w:tcPr>
            <w:tcW w:w="595"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316" w:type="pct"/>
            <w:shd w:val="solid" w:color="FFFFFF" w:fill="auto"/>
          </w:tcPr>
          <w:p w14:paraId="250C09A0" w14:textId="77777777" w:rsidR="007A2774" w:rsidRDefault="007A2774" w:rsidP="00732181">
            <w:pPr>
              <w:pStyle w:val="TAL"/>
              <w:rPr>
                <w:sz w:val="16"/>
                <w:szCs w:val="16"/>
              </w:rPr>
            </w:pPr>
            <w:r>
              <w:rPr>
                <w:sz w:val="16"/>
                <w:szCs w:val="16"/>
              </w:rPr>
              <w:t>0032</w:t>
            </w:r>
          </w:p>
        </w:tc>
        <w:tc>
          <w:tcPr>
            <w:tcW w:w="299" w:type="pct"/>
            <w:shd w:val="solid" w:color="FFFFFF" w:fill="auto"/>
          </w:tcPr>
          <w:p w14:paraId="59DA099A" w14:textId="77777777" w:rsidR="007A2774" w:rsidRDefault="007A2774" w:rsidP="00732181">
            <w:pPr>
              <w:pStyle w:val="TAR"/>
              <w:rPr>
                <w:sz w:val="16"/>
                <w:szCs w:val="16"/>
              </w:rPr>
            </w:pPr>
            <w:r>
              <w:rPr>
                <w:sz w:val="16"/>
                <w:szCs w:val="16"/>
              </w:rPr>
              <w:t>1</w:t>
            </w:r>
          </w:p>
        </w:tc>
        <w:tc>
          <w:tcPr>
            <w:tcW w:w="257" w:type="pct"/>
            <w:shd w:val="solid" w:color="FFFFFF" w:fill="auto"/>
          </w:tcPr>
          <w:p w14:paraId="1CAF47EB" w14:textId="77777777" w:rsidR="007A2774" w:rsidRDefault="007A2774" w:rsidP="00732181">
            <w:pPr>
              <w:pStyle w:val="TAC"/>
              <w:rPr>
                <w:sz w:val="16"/>
                <w:szCs w:val="16"/>
              </w:rPr>
            </w:pPr>
            <w:r>
              <w:rPr>
                <w:sz w:val="16"/>
                <w:szCs w:val="16"/>
              </w:rPr>
              <w:t>F</w:t>
            </w:r>
          </w:p>
        </w:tc>
        <w:tc>
          <w:tcPr>
            <w:tcW w:w="1802"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831" w:type="pct"/>
            <w:shd w:val="solid" w:color="FFFFFF" w:fill="auto"/>
          </w:tcPr>
          <w:p w14:paraId="7E6976DB" w14:textId="77777777" w:rsidR="007A2774" w:rsidRDefault="007A2774" w:rsidP="00732181">
            <w:pPr>
              <w:pStyle w:val="TAC"/>
              <w:rPr>
                <w:sz w:val="16"/>
                <w:szCs w:val="16"/>
              </w:rPr>
            </w:pPr>
            <w:r>
              <w:rPr>
                <w:sz w:val="16"/>
                <w:szCs w:val="16"/>
              </w:rPr>
              <w:t>15.0.0</w:t>
            </w:r>
          </w:p>
        </w:tc>
      </w:tr>
      <w:tr w:rsidR="007A2774" w:rsidRPr="006B0D02" w14:paraId="378DC95B" w14:textId="77777777" w:rsidTr="000A43DF">
        <w:tc>
          <w:tcPr>
            <w:tcW w:w="459"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1" w:type="pct"/>
            <w:shd w:val="solid" w:color="FFFFFF" w:fill="auto"/>
          </w:tcPr>
          <w:p w14:paraId="63230871" w14:textId="77777777" w:rsidR="007A2774" w:rsidRDefault="007A2774" w:rsidP="00732181">
            <w:pPr>
              <w:pStyle w:val="TAC"/>
              <w:rPr>
                <w:sz w:val="16"/>
                <w:szCs w:val="16"/>
              </w:rPr>
            </w:pPr>
            <w:r>
              <w:rPr>
                <w:sz w:val="16"/>
                <w:szCs w:val="16"/>
              </w:rPr>
              <w:t>CT#80</w:t>
            </w:r>
          </w:p>
        </w:tc>
        <w:tc>
          <w:tcPr>
            <w:tcW w:w="595"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316" w:type="pct"/>
            <w:shd w:val="solid" w:color="FFFFFF" w:fill="auto"/>
          </w:tcPr>
          <w:p w14:paraId="105E3B5C" w14:textId="77777777" w:rsidR="007A2774" w:rsidRDefault="007A2774" w:rsidP="00732181">
            <w:pPr>
              <w:pStyle w:val="TAL"/>
              <w:rPr>
                <w:sz w:val="16"/>
                <w:szCs w:val="16"/>
              </w:rPr>
            </w:pPr>
            <w:r>
              <w:rPr>
                <w:sz w:val="16"/>
                <w:szCs w:val="16"/>
              </w:rPr>
              <w:t>0033</w:t>
            </w:r>
          </w:p>
        </w:tc>
        <w:tc>
          <w:tcPr>
            <w:tcW w:w="299" w:type="pct"/>
            <w:shd w:val="solid" w:color="FFFFFF" w:fill="auto"/>
          </w:tcPr>
          <w:p w14:paraId="0A17F258" w14:textId="77777777" w:rsidR="007A2774" w:rsidRDefault="007A2774" w:rsidP="00732181">
            <w:pPr>
              <w:pStyle w:val="TAR"/>
              <w:rPr>
                <w:sz w:val="16"/>
                <w:szCs w:val="16"/>
              </w:rPr>
            </w:pPr>
            <w:r>
              <w:rPr>
                <w:sz w:val="16"/>
                <w:szCs w:val="16"/>
              </w:rPr>
              <w:t>3</w:t>
            </w:r>
          </w:p>
        </w:tc>
        <w:tc>
          <w:tcPr>
            <w:tcW w:w="257" w:type="pct"/>
            <w:shd w:val="solid" w:color="FFFFFF" w:fill="auto"/>
          </w:tcPr>
          <w:p w14:paraId="53B8DD1B" w14:textId="77777777" w:rsidR="007A2774" w:rsidRDefault="007A2774" w:rsidP="00732181">
            <w:pPr>
              <w:pStyle w:val="TAC"/>
              <w:rPr>
                <w:sz w:val="16"/>
                <w:szCs w:val="16"/>
              </w:rPr>
            </w:pPr>
            <w:r>
              <w:rPr>
                <w:sz w:val="16"/>
                <w:szCs w:val="16"/>
              </w:rPr>
              <w:t>B</w:t>
            </w:r>
          </w:p>
        </w:tc>
        <w:tc>
          <w:tcPr>
            <w:tcW w:w="1802"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831" w:type="pct"/>
            <w:shd w:val="solid" w:color="FFFFFF" w:fill="auto"/>
          </w:tcPr>
          <w:p w14:paraId="0B257889" w14:textId="77777777" w:rsidR="007A2774" w:rsidRDefault="007A2774" w:rsidP="00732181">
            <w:pPr>
              <w:pStyle w:val="TAC"/>
              <w:rPr>
                <w:sz w:val="16"/>
                <w:szCs w:val="16"/>
              </w:rPr>
            </w:pPr>
            <w:r>
              <w:rPr>
                <w:sz w:val="16"/>
                <w:szCs w:val="16"/>
              </w:rPr>
              <w:t>15.0.0</w:t>
            </w:r>
          </w:p>
        </w:tc>
      </w:tr>
      <w:tr w:rsidR="007A2774" w:rsidRPr="006B0D02" w14:paraId="106B73B0" w14:textId="77777777" w:rsidTr="000A43DF">
        <w:tc>
          <w:tcPr>
            <w:tcW w:w="459"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1" w:type="pct"/>
            <w:shd w:val="solid" w:color="FFFFFF" w:fill="auto"/>
          </w:tcPr>
          <w:p w14:paraId="23D752C6" w14:textId="77777777" w:rsidR="007A2774" w:rsidRDefault="007A2774" w:rsidP="00732181">
            <w:pPr>
              <w:pStyle w:val="TAC"/>
              <w:rPr>
                <w:sz w:val="16"/>
                <w:szCs w:val="16"/>
              </w:rPr>
            </w:pPr>
            <w:r>
              <w:rPr>
                <w:sz w:val="16"/>
                <w:szCs w:val="16"/>
              </w:rPr>
              <w:t>CT#81</w:t>
            </w:r>
          </w:p>
        </w:tc>
        <w:tc>
          <w:tcPr>
            <w:tcW w:w="595"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316" w:type="pct"/>
            <w:shd w:val="solid" w:color="FFFFFF" w:fill="auto"/>
          </w:tcPr>
          <w:p w14:paraId="0F8D116D" w14:textId="77777777" w:rsidR="007A2774" w:rsidRDefault="007A2774" w:rsidP="00732181">
            <w:pPr>
              <w:pStyle w:val="TAL"/>
              <w:rPr>
                <w:sz w:val="16"/>
                <w:szCs w:val="16"/>
              </w:rPr>
            </w:pPr>
            <w:r>
              <w:rPr>
                <w:sz w:val="16"/>
                <w:szCs w:val="16"/>
              </w:rPr>
              <w:t>0038</w:t>
            </w:r>
          </w:p>
        </w:tc>
        <w:tc>
          <w:tcPr>
            <w:tcW w:w="299" w:type="pct"/>
            <w:shd w:val="solid" w:color="FFFFFF" w:fill="auto"/>
          </w:tcPr>
          <w:p w14:paraId="31E24AAE" w14:textId="77777777" w:rsidR="007A2774" w:rsidRDefault="007A2774" w:rsidP="00732181">
            <w:pPr>
              <w:pStyle w:val="TAR"/>
              <w:rPr>
                <w:sz w:val="16"/>
                <w:szCs w:val="16"/>
              </w:rPr>
            </w:pPr>
          </w:p>
        </w:tc>
        <w:tc>
          <w:tcPr>
            <w:tcW w:w="257" w:type="pct"/>
            <w:shd w:val="solid" w:color="FFFFFF" w:fill="auto"/>
          </w:tcPr>
          <w:p w14:paraId="5157C502" w14:textId="77777777" w:rsidR="007A2774" w:rsidRDefault="007A2774" w:rsidP="00732181">
            <w:pPr>
              <w:pStyle w:val="TAC"/>
              <w:rPr>
                <w:sz w:val="16"/>
                <w:szCs w:val="16"/>
              </w:rPr>
            </w:pPr>
            <w:r>
              <w:rPr>
                <w:sz w:val="16"/>
                <w:szCs w:val="16"/>
              </w:rPr>
              <w:t>F</w:t>
            </w:r>
          </w:p>
        </w:tc>
        <w:tc>
          <w:tcPr>
            <w:tcW w:w="1802"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831" w:type="pct"/>
            <w:shd w:val="solid" w:color="FFFFFF" w:fill="auto"/>
          </w:tcPr>
          <w:p w14:paraId="0A7A49BC" w14:textId="77777777" w:rsidR="007A2774" w:rsidRDefault="007A2774" w:rsidP="00732181">
            <w:pPr>
              <w:pStyle w:val="TAC"/>
              <w:rPr>
                <w:sz w:val="16"/>
                <w:szCs w:val="16"/>
              </w:rPr>
            </w:pPr>
            <w:r>
              <w:rPr>
                <w:sz w:val="16"/>
                <w:szCs w:val="16"/>
              </w:rPr>
              <w:t>15.1.0</w:t>
            </w:r>
          </w:p>
        </w:tc>
      </w:tr>
      <w:tr w:rsidR="008C28B5" w:rsidRPr="006B0D02" w14:paraId="541674CB" w14:textId="77777777" w:rsidTr="000A43DF">
        <w:tc>
          <w:tcPr>
            <w:tcW w:w="459"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1" w:type="pct"/>
            <w:shd w:val="solid" w:color="FFFFFF" w:fill="auto"/>
          </w:tcPr>
          <w:p w14:paraId="4A032A94" w14:textId="77777777" w:rsidR="008C28B5" w:rsidRDefault="008C28B5" w:rsidP="00732181">
            <w:pPr>
              <w:pStyle w:val="TAC"/>
              <w:rPr>
                <w:sz w:val="16"/>
                <w:szCs w:val="16"/>
              </w:rPr>
            </w:pPr>
            <w:r>
              <w:rPr>
                <w:sz w:val="16"/>
                <w:szCs w:val="16"/>
              </w:rPr>
              <w:t>CT#83</w:t>
            </w:r>
          </w:p>
        </w:tc>
        <w:tc>
          <w:tcPr>
            <w:tcW w:w="595"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316" w:type="pct"/>
            <w:shd w:val="solid" w:color="FFFFFF" w:fill="auto"/>
          </w:tcPr>
          <w:p w14:paraId="7054A8C6" w14:textId="77777777" w:rsidR="008C28B5" w:rsidRDefault="008C28B5" w:rsidP="00732181">
            <w:pPr>
              <w:pStyle w:val="TAL"/>
              <w:rPr>
                <w:sz w:val="16"/>
                <w:szCs w:val="16"/>
              </w:rPr>
            </w:pPr>
            <w:r>
              <w:rPr>
                <w:sz w:val="16"/>
                <w:szCs w:val="16"/>
              </w:rPr>
              <w:t>0040</w:t>
            </w:r>
          </w:p>
        </w:tc>
        <w:tc>
          <w:tcPr>
            <w:tcW w:w="299" w:type="pct"/>
            <w:shd w:val="solid" w:color="FFFFFF" w:fill="auto"/>
          </w:tcPr>
          <w:p w14:paraId="7ADBAAD6" w14:textId="77777777" w:rsidR="008C28B5" w:rsidRDefault="008C28B5" w:rsidP="00732181">
            <w:pPr>
              <w:pStyle w:val="TAR"/>
              <w:rPr>
                <w:sz w:val="16"/>
                <w:szCs w:val="16"/>
              </w:rPr>
            </w:pPr>
            <w:r>
              <w:rPr>
                <w:sz w:val="16"/>
                <w:szCs w:val="16"/>
              </w:rPr>
              <w:t>1</w:t>
            </w:r>
          </w:p>
        </w:tc>
        <w:tc>
          <w:tcPr>
            <w:tcW w:w="257" w:type="pct"/>
            <w:shd w:val="solid" w:color="FFFFFF" w:fill="auto"/>
          </w:tcPr>
          <w:p w14:paraId="5835DE22" w14:textId="77777777" w:rsidR="008C28B5" w:rsidRDefault="008C28B5" w:rsidP="00732181">
            <w:pPr>
              <w:pStyle w:val="TAC"/>
              <w:rPr>
                <w:sz w:val="16"/>
                <w:szCs w:val="16"/>
              </w:rPr>
            </w:pPr>
            <w:r>
              <w:rPr>
                <w:sz w:val="16"/>
                <w:szCs w:val="16"/>
              </w:rPr>
              <w:t>B</w:t>
            </w:r>
          </w:p>
        </w:tc>
        <w:tc>
          <w:tcPr>
            <w:tcW w:w="1802"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831" w:type="pct"/>
            <w:shd w:val="solid" w:color="FFFFFF" w:fill="auto"/>
          </w:tcPr>
          <w:p w14:paraId="468AC0E2" w14:textId="77777777" w:rsidR="008C28B5" w:rsidRDefault="008C28B5" w:rsidP="00732181">
            <w:pPr>
              <w:pStyle w:val="TAC"/>
              <w:rPr>
                <w:sz w:val="16"/>
                <w:szCs w:val="16"/>
              </w:rPr>
            </w:pPr>
            <w:r>
              <w:rPr>
                <w:sz w:val="16"/>
                <w:szCs w:val="16"/>
              </w:rPr>
              <w:t>16.0.0</w:t>
            </w:r>
          </w:p>
        </w:tc>
      </w:tr>
      <w:tr w:rsidR="003C5764" w:rsidRPr="006B0D02" w14:paraId="726E31B0" w14:textId="77777777" w:rsidTr="000A43DF">
        <w:tc>
          <w:tcPr>
            <w:tcW w:w="459"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1" w:type="pct"/>
            <w:shd w:val="solid" w:color="FFFFFF" w:fill="auto"/>
          </w:tcPr>
          <w:p w14:paraId="0C4746B1" w14:textId="77777777" w:rsidR="003C5764" w:rsidRDefault="003C5764" w:rsidP="00732181">
            <w:pPr>
              <w:pStyle w:val="TAC"/>
              <w:rPr>
                <w:sz w:val="16"/>
                <w:szCs w:val="16"/>
              </w:rPr>
            </w:pPr>
            <w:r>
              <w:rPr>
                <w:sz w:val="16"/>
                <w:szCs w:val="16"/>
              </w:rPr>
              <w:t>CT#84</w:t>
            </w:r>
          </w:p>
        </w:tc>
        <w:tc>
          <w:tcPr>
            <w:tcW w:w="595"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316" w:type="pct"/>
            <w:shd w:val="solid" w:color="FFFFFF" w:fill="auto"/>
          </w:tcPr>
          <w:p w14:paraId="492DBBD3" w14:textId="77777777" w:rsidR="003C5764" w:rsidRDefault="003C5764" w:rsidP="00732181">
            <w:pPr>
              <w:pStyle w:val="TAL"/>
              <w:rPr>
                <w:sz w:val="16"/>
                <w:szCs w:val="16"/>
              </w:rPr>
            </w:pPr>
            <w:r>
              <w:rPr>
                <w:sz w:val="16"/>
                <w:szCs w:val="16"/>
              </w:rPr>
              <w:t>0041</w:t>
            </w:r>
          </w:p>
        </w:tc>
        <w:tc>
          <w:tcPr>
            <w:tcW w:w="299" w:type="pct"/>
            <w:shd w:val="solid" w:color="FFFFFF" w:fill="auto"/>
          </w:tcPr>
          <w:p w14:paraId="7A8B6AEF" w14:textId="77777777" w:rsidR="003C5764" w:rsidRDefault="003C5764" w:rsidP="00732181">
            <w:pPr>
              <w:pStyle w:val="TAR"/>
              <w:rPr>
                <w:sz w:val="16"/>
                <w:szCs w:val="16"/>
              </w:rPr>
            </w:pPr>
            <w:r>
              <w:rPr>
                <w:sz w:val="16"/>
                <w:szCs w:val="16"/>
              </w:rPr>
              <w:t>1</w:t>
            </w:r>
          </w:p>
        </w:tc>
        <w:tc>
          <w:tcPr>
            <w:tcW w:w="257" w:type="pct"/>
            <w:shd w:val="solid" w:color="FFFFFF" w:fill="auto"/>
          </w:tcPr>
          <w:p w14:paraId="5192587F" w14:textId="77777777" w:rsidR="003C5764" w:rsidRDefault="003C5764" w:rsidP="00732181">
            <w:pPr>
              <w:pStyle w:val="TAC"/>
              <w:rPr>
                <w:sz w:val="16"/>
                <w:szCs w:val="16"/>
              </w:rPr>
            </w:pPr>
            <w:r>
              <w:rPr>
                <w:sz w:val="16"/>
                <w:szCs w:val="16"/>
              </w:rPr>
              <w:t>B</w:t>
            </w:r>
          </w:p>
        </w:tc>
        <w:tc>
          <w:tcPr>
            <w:tcW w:w="1802"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831" w:type="pct"/>
            <w:shd w:val="solid" w:color="FFFFFF" w:fill="auto"/>
          </w:tcPr>
          <w:p w14:paraId="70511A63" w14:textId="77777777" w:rsidR="003C5764" w:rsidRDefault="003C5764" w:rsidP="00732181">
            <w:pPr>
              <w:pStyle w:val="TAC"/>
              <w:rPr>
                <w:sz w:val="16"/>
                <w:szCs w:val="16"/>
              </w:rPr>
            </w:pPr>
            <w:r>
              <w:rPr>
                <w:sz w:val="16"/>
                <w:szCs w:val="16"/>
              </w:rPr>
              <w:t>16.1.0</w:t>
            </w:r>
          </w:p>
        </w:tc>
      </w:tr>
      <w:tr w:rsidR="00006CD1" w:rsidRPr="006B0D02" w14:paraId="220977AA" w14:textId="77777777" w:rsidTr="000A43DF">
        <w:tc>
          <w:tcPr>
            <w:tcW w:w="459"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1" w:type="pct"/>
            <w:shd w:val="solid" w:color="FFFFFF" w:fill="auto"/>
          </w:tcPr>
          <w:p w14:paraId="0E46BE63" w14:textId="77777777" w:rsidR="00006CD1" w:rsidRDefault="00006CD1" w:rsidP="00006CD1">
            <w:pPr>
              <w:pStyle w:val="TAC"/>
              <w:rPr>
                <w:sz w:val="16"/>
                <w:szCs w:val="16"/>
              </w:rPr>
            </w:pPr>
            <w:r>
              <w:rPr>
                <w:sz w:val="16"/>
                <w:szCs w:val="16"/>
              </w:rPr>
              <w:t>CT#85</w:t>
            </w:r>
          </w:p>
        </w:tc>
        <w:tc>
          <w:tcPr>
            <w:tcW w:w="595"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316" w:type="pct"/>
            <w:shd w:val="solid" w:color="FFFFFF" w:fill="auto"/>
          </w:tcPr>
          <w:p w14:paraId="3B5CDE33" w14:textId="77777777" w:rsidR="00006CD1" w:rsidRDefault="00006CD1" w:rsidP="00006CD1">
            <w:pPr>
              <w:pStyle w:val="TAL"/>
              <w:rPr>
                <w:sz w:val="16"/>
                <w:szCs w:val="16"/>
              </w:rPr>
            </w:pPr>
            <w:r>
              <w:rPr>
                <w:sz w:val="16"/>
                <w:szCs w:val="16"/>
              </w:rPr>
              <w:t>0043</w:t>
            </w:r>
          </w:p>
        </w:tc>
        <w:tc>
          <w:tcPr>
            <w:tcW w:w="299" w:type="pct"/>
            <w:shd w:val="solid" w:color="FFFFFF" w:fill="auto"/>
          </w:tcPr>
          <w:p w14:paraId="74C51873" w14:textId="77777777" w:rsidR="00006CD1" w:rsidRDefault="00006CD1" w:rsidP="00006CD1">
            <w:pPr>
              <w:pStyle w:val="TAR"/>
              <w:rPr>
                <w:sz w:val="16"/>
                <w:szCs w:val="16"/>
              </w:rPr>
            </w:pPr>
            <w:r>
              <w:rPr>
                <w:sz w:val="16"/>
                <w:szCs w:val="16"/>
              </w:rPr>
              <w:t>2</w:t>
            </w:r>
          </w:p>
        </w:tc>
        <w:tc>
          <w:tcPr>
            <w:tcW w:w="257" w:type="pct"/>
            <w:shd w:val="solid" w:color="FFFFFF" w:fill="auto"/>
          </w:tcPr>
          <w:p w14:paraId="4847F062" w14:textId="77777777" w:rsidR="00006CD1" w:rsidRDefault="00006CD1" w:rsidP="00006CD1">
            <w:pPr>
              <w:pStyle w:val="TAC"/>
              <w:rPr>
                <w:sz w:val="16"/>
                <w:szCs w:val="16"/>
              </w:rPr>
            </w:pPr>
            <w:r>
              <w:rPr>
                <w:sz w:val="16"/>
                <w:szCs w:val="16"/>
              </w:rPr>
              <w:t>F</w:t>
            </w:r>
          </w:p>
        </w:tc>
        <w:tc>
          <w:tcPr>
            <w:tcW w:w="1802"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831" w:type="pct"/>
            <w:shd w:val="solid" w:color="FFFFFF" w:fill="auto"/>
          </w:tcPr>
          <w:p w14:paraId="77877110" w14:textId="77777777" w:rsidR="00006CD1" w:rsidRDefault="00006CD1" w:rsidP="00006CD1">
            <w:pPr>
              <w:pStyle w:val="TAC"/>
              <w:rPr>
                <w:sz w:val="16"/>
                <w:szCs w:val="16"/>
              </w:rPr>
            </w:pPr>
            <w:r>
              <w:rPr>
                <w:sz w:val="16"/>
                <w:szCs w:val="16"/>
              </w:rPr>
              <w:t>16.2.0</w:t>
            </w:r>
          </w:p>
        </w:tc>
      </w:tr>
      <w:tr w:rsidR="00006CD1" w:rsidRPr="006B0D02" w14:paraId="48CA48E7" w14:textId="77777777" w:rsidTr="000A43DF">
        <w:tc>
          <w:tcPr>
            <w:tcW w:w="459"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1" w:type="pct"/>
            <w:shd w:val="solid" w:color="FFFFFF" w:fill="auto"/>
          </w:tcPr>
          <w:p w14:paraId="2236541C" w14:textId="77777777" w:rsidR="00006CD1" w:rsidRDefault="00006CD1" w:rsidP="00006CD1">
            <w:pPr>
              <w:pStyle w:val="TAC"/>
              <w:rPr>
                <w:sz w:val="16"/>
                <w:szCs w:val="16"/>
              </w:rPr>
            </w:pPr>
            <w:r>
              <w:rPr>
                <w:sz w:val="16"/>
                <w:szCs w:val="16"/>
              </w:rPr>
              <w:t>CT#85</w:t>
            </w:r>
          </w:p>
        </w:tc>
        <w:tc>
          <w:tcPr>
            <w:tcW w:w="595"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316" w:type="pct"/>
            <w:shd w:val="solid" w:color="FFFFFF" w:fill="auto"/>
          </w:tcPr>
          <w:p w14:paraId="18124A0C" w14:textId="77777777" w:rsidR="00006CD1" w:rsidRDefault="00006CD1" w:rsidP="00006CD1">
            <w:pPr>
              <w:pStyle w:val="TAL"/>
              <w:rPr>
                <w:sz w:val="16"/>
                <w:szCs w:val="16"/>
              </w:rPr>
            </w:pPr>
            <w:r>
              <w:rPr>
                <w:sz w:val="16"/>
                <w:szCs w:val="16"/>
              </w:rPr>
              <w:t>0044</w:t>
            </w:r>
          </w:p>
        </w:tc>
        <w:tc>
          <w:tcPr>
            <w:tcW w:w="299" w:type="pct"/>
            <w:shd w:val="solid" w:color="FFFFFF" w:fill="auto"/>
          </w:tcPr>
          <w:p w14:paraId="10AF6B47" w14:textId="77777777" w:rsidR="00006CD1" w:rsidRDefault="00006CD1" w:rsidP="00006CD1">
            <w:pPr>
              <w:pStyle w:val="TAR"/>
              <w:rPr>
                <w:sz w:val="16"/>
                <w:szCs w:val="16"/>
              </w:rPr>
            </w:pPr>
            <w:r>
              <w:rPr>
                <w:sz w:val="16"/>
                <w:szCs w:val="16"/>
              </w:rPr>
              <w:t>1</w:t>
            </w:r>
          </w:p>
        </w:tc>
        <w:tc>
          <w:tcPr>
            <w:tcW w:w="257" w:type="pct"/>
            <w:shd w:val="solid" w:color="FFFFFF" w:fill="auto"/>
          </w:tcPr>
          <w:p w14:paraId="34B3501F" w14:textId="77777777" w:rsidR="00006CD1" w:rsidRDefault="00006CD1" w:rsidP="00006CD1">
            <w:pPr>
              <w:pStyle w:val="TAC"/>
              <w:rPr>
                <w:sz w:val="16"/>
                <w:szCs w:val="16"/>
              </w:rPr>
            </w:pPr>
            <w:r>
              <w:rPr>
                <w:sz w:val="16"/>
                <w:szCs w:val="16"/>
              </w:rPr>
              <w:t>B</w:t>
            </w:r>
          </w:p>
        </w:tc>
        <w:tc>
          <w:tcPr>
            <w:tcW w:w="1802"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831" w:type="pct"/>
            <w:shd w:val="solid" w:color="FFFFFF" w:fill="auto"/>
          </w:tcPr>
          <w:p w14:paraId="78FACE53" w14:textId="77777777" w:rsidR="00006CD1" w:rsidRDefault="00006CD1" w:rsidP="00006CD1">
            <w:pPr>
              <w:pStyle w:val="TAC"/>
              <w:rPr>
                <w:sz w:val="16"/>
                <w:szCs w:val="16"/>
              </w:rPr>
            </w:pPr>
            <w:r>
              <w:rPr>
                <w:sz w:val="16"/>
                <w:szCs w:val="16"/>
              </w:rPr>
              <w:t>16.2.0</w:t>
            </w:r>
          </w:p>
        </w:tc>
      </w:tr>
      <w:tr w:rsidR="00A90F51" w:rsidRPr="006B0D02" w14:paraId="3B5FC539" w14:textId="77777777" w:rsidTr="000A43DF">
        <w:tc>
          <w:tcPr>
            <w:tcW w:w="459"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1" w:type="pct"/>
            <w:shd w:val="solid" w:color="FFFFFF" w:fill="auto"/>
          </w:tcPr>
          <w:p w14:paraId="3CD8E97A" w14:textId="77777777" w:rsidR="00A90F51" w:rsidRDefault="00A90F51" w:rsidP="00A90F51">
            <w:pPr>
              <w:pStyle w:val="TAC"/>
              <w:rPr>
                <w:sz w:val="16"/>
                <w:szCs w:val="16"/>
              </w:rPr>
            </w:pPr>
            <w:r>
              <w:rPr>
                <w:sz w:val="16"/>
                <w:szCs w:val="16"/>
              </w:rPr>
              <w:t>CT#87e</w:t>
            </w:r>
          </w:p>
        </w:tc>
        <w:tc>
          <w:tcPr>
            <w:tcW w:w="595"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316" w:type="pct"/>
            <w:shd w:val="solid" w:color="FFFFFF" w:fill="auto"/>
          </w:tcPr>
          <w:p w14:paraId="554F46BD" w14:textId="77777777" w:rsidR="00A90F51" w:rsidRDefault="00A90F51" w:rsidP="00A90F51">
            <w:pPr>
              <w:pStyle w:val="TAL"/>
              <w:rPr>
                <w:sz w:val="16"/>
                <w:szCs w:val="16"/>
              </w:rPr>
            </w:pPr>
            <w:r>
              <w:rPr>
                <w:sz w:val="16"/>
                <w:szCs w:val="16"/>
              </w:rPr>
              <w:t>0045</w:t>
            </w:r>
          </w:p>
        </w:tc>
        <w:tc>
          <w:tcPr>
            <w:tcW w:w="299" w:type="pct"/>
            <w:shd w:val="solid" w:color="FFFFFF" w:fill="auto"/>
          </w:tcPr>
          <w:p w14:paraId="5D59A570" w14:textId="77777777" w:rsidR="00A90F51" w:rsidRDefault="00A90F51" w:rsidP="00A90F51">
            <w:pPr>
              <w:pStyle w:val="TAR"/>
              <w:rPr>
                <w:sz w:val="16"/>
                <w:szCs w:val="16"/>
              </w:rPr>
            </w:pPr>
          </w:p>
        </w:tc>
        <w:tc>
          <w:tcPr>
            <w:tcW w:w="257" w:type="pct"/>
            <w:shd w:val="solid" w:color="FFFFFF" w:fill="auto"/>
          </w:tcPr>
          <w:p w14:paraId="532C9F4A" w14:textId="77777777" w:rsidR="00A90F51" w:rsidRDefault="00A90F51" w:rsidP="00A90F51">
            <w:pPr>
              <w:pStyle w:val="TAC"/>
              <w:rPr>
                <w:sz w:val="16"/>
                <w:szCs w:val="16"/>
              </w:rPr>
            </w:pPr>
            <w:r>
              <w:rPr>
                <w:sz w:val="16"/>
                <w:szCs w:val="16"/>
              </w:rPr>
              <w:t>C</w:t>
            </w:r>
          </w:p>
        </w:tc>
        <w:tc>
          <w:tcPr>
            <w:tcW w:w="1802"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831" w:type="pct"/>
            <w:shd w:val="solid" w:color="FFFFFF" w:fill="auto"/>
          </w:tcPr>
          <w:p w14:paraId="62A6FDB4" w14:textId="77777777" w:rsidR="00A90F51" w:rsidRDefault="00A90F51" w:rsidP="00A90F51">
            <w:pPr>
              <w:pStyle w:val="TAC"/>
              <w:rPr>
                <w:sz w:val="16"/>
                <w:szCs w:val="16"/>
              </w:rPr>
            </w:pPr>
            <w:r>
              <w:rPr>
                <w:sz w:val="16"/>
                <w:szCs w:val="16"/>
              </w:rPr>
              <w:t>16.3.0</w:t>
            </w:r>
          </w:p>
        </w:tc>
      </w:tr>
      <w:tr w:rsidR="00A90F51" w:rsidRPr="006B0D02" w14:paraId="26B7886D" w14:textId="77777777" w:rsidTr="000A43DF">
        <w:tc>
          <w:tcPr>
            <w:tcW w:w="459"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1" w:type="pct"/>
            <w:shd w:val="solid" w:color="FFFFFF" w:fill="auto"/>
          </w:tcPr>
          <w:p w14:paraId="69FD8913" w14:textId="77777777" w:rsidR="00A90F51" w:rsidRDefault="00A90F51" w:rsidP="00A90F51">
            <w:pPr>
              <w:pStyle w:val="TAC"/>
              <w:rPr>
                <w:sz w:val="16"/>
                <w:szCs w:val="16"/>
              </w:rPr>
            </w:pPr>
            <w:r>
              <w:rPr>
                <w:sz w:val="16"/>
                <w:szCs w:val="16"/>
              </w:rPr>
              <w:t>CT#87e</w:t>
            </w:r>
          </w:p>
        </w:tc>
        <w:tc>
          <w:tcPr>
            <w:tcW w:w="595"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316" w:type="pct"/>
            <w:shd w:val="solid" w:color="FFFFFF" w:fill="auto"/>
          </w:tcPr>
          <w:p w14:paraId="667DAC25" w14:textId="77777777" w:rsidR="00A90F51" w:rsidRDefault="00A90F51" w:rsidP="00A90F51">
            <w:pPr>
              <w:pStyle w:val="TAL"/>
              <w:rPr>
                <w:sz w:val="16"/>
                <w:szCs w:val="16"/>
              </w:rPr>
            </w:pPr>
            <w:r>
              <w:rPr>
                <w:sz w:val="16"/>
                <w:szCs w:val="16"/>
              </w:rPr>
              <w:t>0046</w:t>
            </w:r>
          </w:p>
        </w:tc>
        <w:tc>
          <w:tcPr>
            <w:tcW w:w="299" w:type="pct"/>
            <w:shd w:val="solid" w:color="FFFFFF" w:fill="auto"/>
          </w:tcPr>
          <w:p w14:paraId="7E41E865" w14:textId="77777777" w:rsidR="00A90F51" w:rsidRDefault="00A90F51" w:rsidP="00A90F51">
            <w:pPr>
              <w:pStyle w:val="TAR"/>
              <w:rPr>
                <w:sz w:val="16"/>
                <w:szCs w:val="16"/>
              </w:rPr>
            </w:pPr>
            <w:r>
              <w:rPr>
                <w:sz w:val="16"/>
                <w:szCs w:val="16"/>
              </w:rPr>
              <w:t>2</w:t>
            </w:r>
          </w:p>
        </w:tc>
        <w:tc>
          <w:tcPr>
            <w:tcW w:w="257" w:type="pct"/>
            <w:shd w:val="solid" w:color="FFFFFF" w:fill="auto"/>
          </w:tcPr>
          <w:p w14:paraId="417D6C8B" w14:textId="77777777" w:rsidR="00A90F51" w:rsidRDefault="00A90F51" w:rsidP="00A90F51">
            <w:pPr>
              <w:pStyle w:val="TAC"/>
              <w:rPr>
                <w:sz w:val="16"/>
                <w:szCs w:val="16"/>
              </w:rPr>
            </w:pPr>
            <w:r>
              <w:rPr>
                <w:sz w:val="16"/>
                <w:szCs w:val="16"/>
              </w:rPr>
              <w:t>B</w:t>
            </w:r>
          </w:p>
        </w:tc>
        <w:tc>
          <w:tcPr>
            <w:tcW w:w="1802"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831" w:type="pct"/>
            <w:shd w:val="solid" w:color="FFFFFF" w:fill="auto"/>
          </w:tcPr>
          <w:p w14:paraId="0D238525" w14:textId="77777777" w:rsidR="00A90F51" w:rsidRDefault="00A90F51" w:rsidP="00A90F51">
            <w:pPr>
              <w:pStyle w:val="TAC"/>
              <w:rPr>
                <w:sz w:val="16"/>
                <w:szCs w:val="16"/>
              </w:rPr>
            </w:pPr>
            <w:r>
              <w:rPr>
                <w:sz w:val="16"/>
                <w:szCs w:val="16"/>
              </w:rPr>
              <w:t>16.3.0</w:t>
            </w:r>
          </w:p>
        </w:tc>
      </w:tr>
      <w:tr w:rsidR="00A90F51" w:rsidRPr="006B0D02" w14:paraId="0A48E35D" w14:textId="77777777" w:rsidTr="000A43DF">
        <w:tc>
          <w:tcPr>
            <w:tcW w:w="459"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1" w:type="pct"/>
            <w:shd w:val="solid" w:color="FFFFFF" w:fill="auto"/>
          </w:tcPr>
          <w:p w14:paraId="2508AE52" w14:textId="77777777" w:rsidR="00A90F51" w:rsidRDefault="00A90F51" w:rsidP="00A90F51">
            <w:pPr>
              <w:pStyle w:val="TAC"/>
              <w:rPr>
                <w:sz w:val="16"/>
                <w:szCs w:val="16"/>
              </w:rPr>
            </w:pPr>
            <w:r>
              <w:rPr>
                <w:sz w:val="16"/>
                <w:szCs w:val="16"/>
              </w:rPr>
              <w:t>CT#87e</w:t>
            </w:r>
          </w:p>
        </w:tc>
        <w:tc>
          <w:tcPr>
            <w:tcW w:w="595"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316" w:type="pct"/>
            <w:shd w:val="solid" w:color="FFFFFF" w:fill="auto"/>
          </w:tcPr>
          <w:p w14:paraId="7B2439A7" w14:textId="77777777" w:rsidR="00A90F51" w:rsidRDefault="00A11C86" w:rsidP="00A90F51">
            <w:pPr>
              <w:pStyle w:val="TAL"/>
              <w:rPr>
                <w:sz w:val="16"/>
                <w:szCs w:val="16"/>
              </w:rPr>
            </w:pPr>
            <w:r>
              <w:rPr>
                <w:sz w:val="16"/>
                <w:szCs w:val="16"/>
              </w:rPr>
              <w:t>0048</w:t>
            </w:r>
          </w:p>
        </w:tc>
        <w:tc>
          <w:tcPr>
            <w:tcW w:w="299" w:type="pct"/>
            <w:shd w:val="solid" w:color="FFFFFF" w:fill="auto"/>
          </w:tcPr>
          <w:p w14:paraId="37C4A2EC" w14:textId="77777777" w:rsidR="00A90F51" w:rsidRDefault="00A11C86" w:rsidP="00A90F51">
            <w:pPr>
              <w:pStyle w:val="TAR"/>
              <w:rPr>
                <w:sz w:val="16"/>
                <w:szCs w:val="16"/>
              </w:rPr>
            </w:pPr>
            <w:r>
              <w:rPr>
                <w:sz w:val="16"/>
                <w:szCs w:val="16"/>
              </w:rPr>
              <w:t>1</w:t>
            </w:r>
          </w:p>
        </w:tc>
        <w:tc>
          <w:tcPr>
            <w:tcW w:w="257" w:type="pct"/>
            <w:shd w:val="solid" w:color="FFFFFF" w:fill="auto"/>
          </w:tcPr>
          <w:p w14:paraId="0DAAF6E7" w14:textId="77777777" w:rsidR="00A90F51" w:rsidRDefault="00A11C86" w:rsidP="00A90F51">
            <w:pPr>
              <w:pStyle w:val="TAC"/>
              <w:rPr>
                <w:sz w:val="16"/>
                <w:szCs w:val="16"/>
              </w:rPr>
            </w:pPr>
            <w:r>
              <w:rPr>
                <w:sz w:val="16"/>
                <w:szCs w:val="16"/>
              </w:rPr>
              <w:t>C</w:t>
            </w:r>
          </w:p>
        </w:tc>
        <w:tc>
          <w:tcPr>
            <w:tcW w:w="1802"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831" w:type="pct"/>
            <w:shd w:val="solid" w:color="FFFFFF" w:fill="auto"/>
          </w:tcPr>
          <w:p w14:paraId="7EE09F36" w14:textId="77777777" w:rsidR="00A90F51" w:rsidRDefault="00A90F51" w:rsidP="00A90F51">
            <w:pPr>
              <w:pStyle w:val="TAC"/>
              <w:rPr>
                <w:sz w:val="16"/>
                <w:szCs w:val="16"/>
              </w:rPr>
            </w:pPr>
            <w:r>
              <w:rPr>
                <w:sz w:val="16"/>
                <w:szCs w:val="16"/>
              </w:rPr>
              <w:t>16.3.0</w:t>
            </w:r>
          </w:p>
        </w:tc>
      </w:tr>
      <w:tr w:rsidR="009258C8" w:rsidRPr="006B0D02" w14:paraId="4C64B114" w14:textId="77777777" w:rsidTr="000A43DF">
        <w:tc>
          <w:tcPr>
            <w:tcW w:w="459"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1" w:type="pct"/>
            <w:shd w:val="solid" w:color="FFFFFF" w:fill="auto"/>
          </w:tcPr>
          <w:p w14:paraId="2AA16D2A" w14:textId="77777777" w:rsidR="009258C8" w:rsidRDefault="009258C8" w:rsidP="00A90F51">
            <w:pPr>
              <w:pStyle w:val="TAC"/>
              <w:rPr>
                <w:sz w:val="16"/>
                <w:szCs w:val="16"/>
              </w:rPr>
            </w:pPr>
            <w:r>
              <w:rPr>
                <w:sz w:val="16"/>
                <w:szCs w:val="16"/>
              </w:rPr>
              <w:t>CT#88e</w:t>
            </w:r>
          </w:p>
        </w:tc>
        <w:tc>
          <w:tcPr>
            <w:tcW w:w="595"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316" w:type="pct"/>
            <w:shd w:val="solid" w:color="FFFFFF" w:fill="auto"/>
          </w:tcPr>
          <w:p w14:paraId="4005AA69" w14:textId="77777777" w:rsidR="009258C8" w:rsidRDefault="009258C8" w:rsidP="00A90F51">
            <w:pPr>
              <w:pStyle w:val="TAL"/>
              <w:rPr>
                <w:sz w:val="16"/>
                <w:szCs w:val="16"/>
              </w:rPr>
            </w:pPr>
            <w:r>
              <w:rPr>
                <w:sz w:val="16"/>
                <w:szCs w:val="16"/>
              </w:rPr>
              <w:t>0050</w:t>
            </w:r>
          </w:p>
        </w:tc>
        <w:tc>
          <w:tcPr>
            <w:tcW w:w="299" w:type="pct"/>
            <w:shd w:val="solid" w:color="FFFFFF" w:fill="auto"/>
          </w:tcPr>
          <w:p w14:paraId="3467641F" w14:textId="77777777" w:rsidR="009258C8" w:rsidRDefault="009258C8" w:rsidP="00A90F51">
            <w:pPr>
              <w:pStyle w:val="TAR"/>
              <w:rPr>
                <w:sz w:val="16"/>
                <w:szCs w:val="16"/>
              </w:rPr>
            </w:pPr>
          </w:p>
        </w:tc>
        <w:tc>
          <w:tcPr>
            <w:tcW w:w="257" w:type="pct"/>
            <w:shd w:val="solid" w:color="FFFFFF" w:fill="auto"/>
          </w:tcPr>
          <w:p w14:paraId="7D78DB44" w14:textId="77777777" w:rsidR="009258C8" w:rsidRDefault="009258C8" w:rsidP="00A90F51">
            <w:pPr>
              <w:pStyle w:val="TAC"/>
              <w:rPr>
                <w:sz w:val="16"/>
                <w:szCs w:val="16"/>
              </w:rPr>
            </w:pPr>
            <w:r>
              <w:rPr>
                <w:sz w:val="16"/>
                <w:szCs w:val="16"/>
              </w:rPr>
              <w:t>F</w:t>
            </w:r>
          </w:p>
        </w:tc>
        <w:tc>
          <w:tcPr>
            <w:tcW w:w="1802"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831" w:type="pct"/>
            <w:shd w:val="solid" w:color="FFFFFF" w:fill="auto"/>
          </w:tcPr>
          <w:p w14:paraId="03ED9473" w14:textId="77777777" w:rsidR="009258C8" w:rsidRDefault="009258C8" w:rsidP="00A90F51">
            <w:pPr>
              <w:pStyle w:val="TAC"/>
              <w:rPr>
                <w:sz w:val="16"/>
                <w:szCs w:val="16"/>
              </w:rPr>
            </w:pPr>
            <w:r>
              <w:rPr>
                <w:sz w:val="16"/>
                <w:szCs w:val="16"/>
              </w:rPr>
              <w:t>16.4.0</w:t>
            </w:r>
          </w:p>
        </w:tc>
      </w:tr>
      <w:tr w:rsidR="009258C8" w:rsidRPr="006B0D02" w14:paraId="60A1D83C" w14:textId="77777777" w:rsidTr="000A43DF">
        <w:tc>
          <w:tcPr>
            <w:tcW w:w="459"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1" w:type="pct"/>
            <w:shd w:val="solid" w:color="FFFFFF" w:fill="auto"/>
          </w:tcPr>
          <w:p w14:paraId="2DC14915" w14:textId="77777777" w:rsidR="009258C8" w:rsidRDefault="009258C8" w:rsidP="009258C8">
            <w:pPr>
              <w:pStyle w:val="TAC"/>
              <w:rPr>
                <w:sz w:val="16"/>
                <w:szCs w:val="16"/>
              </w:rPr>
            </w:pPr>
            <w:r>
              <w:rPr>
                <w:sz w:val="16"/>
                <w:szCs w:val="16"/>
              </w:rPr>
              <w:t>CT#88e</w:t>
            </w:r>
          </w:p>
        </w:tc>
        <w:tc>
          <w:tcPr>
            <w:tcW w:w="595"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316" w:type="pct"/>
            <w:shd w:val="solid" w:color="FFFFFF" w:fill="auto"/>
          </w:tcPr>
          <w:p w14:paraId="63116810" w14:textId="77777777" w:rsidR="009258C8" w:rsidRDefault="009258C8" w:rsidP="009258C8">
            <w:pPr>
              <w:pStyle w:val="TAL"/>
              <w:rPr>
                <w:sz w:val="16"/>
                <w:szCs w:val="16"/>
              </w:rPr>
            </w:pPr>
            <w:r>
              <w:rPr>
                <w:sz w:val="16"/>
                <w:szCs w:val="16"/>
              </w:rPr>
              <w:t>0051</w:t>
            </w:r>
          </w:p>
        </w:tc>
        <w:tc>
          <w:tcPr>
            <w:tcW w:w="299" w:type="pct"/>
            <w:shd w:val="solid" w:color="FFFFFF" w:fill="auto"/>
          </w:tcPr>
          <w:p w14:paraId="2DD2100C" w14:textId="77777777" w:rsidR="009258C8" w:rsidRDefault="009258C8" w:rsidP="009258C8">
            <w:pPr>
              <w:pStyle w:val="TAR"/>
              <w:rPr>
                <w:sz w:val="16"/>
                <w:szCs w:val="16"/>
              </w:rPr>
            </w:pPr>
            <w:r>
              <w:rPr>
                <w:sz w:val="16"/>
                <w:szCs w:val="16"/>
              </w:rPr>
              <w:t>2</w:t>
            </w:r>
          </w:p>
        </w:tc>
        <w:tc>
          <w:tcPr>
            <w:tcW w:w="257" w:type="pct"/>
            <w:shd w:val="solid" w:color="FFFFFF" w:fill="auto"/>
          </w:tcPr>
          <w:p w14:paraId="6EBE54DA" w14:textId="77777777" w:rsidR="009258C8" w:rsidRDefault="009258C8" w:rsidP="009258C8">
            <w:pPr>
              <w:pStyle w:val="TAC"/>
              <w:rPr>
                <w:sz w:val="16"/>
                <w:szCs w:val="16"/>
              </w:rPr>
            </w:pPr>
            <w:r>
              <w:rPr>
                <w:sz w:val="16"/>
                <w:szCs w:val="16"/>
              </w:rPr>
              <w:t>B</w:t>
            </w:r>
          </w:p>
        </w:tc>
        <w:tc>
          <w:tcPr>
            <w:tcW w:w="1802"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831" w:type="pct"/>
            <w:shd w:val="solid" w:color="FFFFFF" w:fill="auto"/>
          </w:tcPr>
          <w:p w14:paraId="6549F0A5" w14:textId="77777777" w:rsidR="009258C8" w:rsidRDefault="009258C8" w:rsidP="009258C8">
            <w:pPr>
              <w:pStyle w:val="TAC"/>
              <w:rPr>
                <w:sz w:val="16"/>
                <w:szCs w:val="16"/>
              </w:rPr>
            </w:pPr>
            <w:r>
              <w:rPr>
                <w:sz w:val="16"/>
                <w:szCs w:val="16"/>
              </w:rPr>
              <w:t>16.4.0</w:t>
            </w:r>
          </w:p>
        </w:tc>
      </w:tr>
      <w:tr w:rsidR="004F0BD8" w:rsidRPr="006B0D02" w14:paraId="6E56BB1E" w14:textId="77777777" w:rsidTr="000A43DF">
        <w:tc>
          <w:tcPr>
            <w:tcW w:w="459"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1" w:type="pct"/>
            <w:shd w:val="solid" w:color="FFFFFF" w:fill="auto"/>
          </w:tcPr>
          <w:p w14:paraId="35B0D90F" w14:textId="77777777" w:rsidR="004F0BD8" w:rsidRDefault="004F0BD8" w:rsidP="009258C8">
            <w:pPr>
              <w:pStyle w:val="TAC"/>
              <w:rPr>
                <w:sz w:val="16"/>
                <w:szCs w:val="16"/>
              </w:rPr>
            </w:pPr>
            <w:r>
              <w:rPr>
                <w:sz w:val="16"/>
                <w:szCs w:val="16"/>
              </w:rPr>
              <w:t>CT#89e</w:t>
            </w:r>
          </w:p>
        </w:tc>
        <w:tc>
          <w:tcPr>
            <w:tcW w:w="595"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316" w:type="pct"/>
            <w:shd w:val="solid" w:color="FFFFFF" w:fill="auto"/>
          </w:tcPr>
          <w:p w14:paraId="48B048B7" w14:textId="77777777" w:rsidR="004F0BD8" w:rsidRDefault="004F0BD8" w:rsidP="009258C8">
            <w:pPr>
              <w:pStyle w:val="TAL"/>
              <w:rPr>
                <w:sz w:val="16"/>
                <w:szCs w:val="16"/>
              </w:rPr>
            </w:pPr>
            <w:r>
              <w:rPr>
                <w:sz w:val="16"/>
                <w:szCs w:val="16"/>
              </w:rPr>
              <w:t>0052</w:t>
            </w:r>
          </w:p>
        </w:tc>
        <w:tc>
          <w:tcPr>
            <w:tcW w:w="299" w:type="pct"/>
            <w:shd w:val="solid" w:color="FFFFFF" w:fill="auto"/>
          </w:tcPr>
          <w:p w14:paraId="2DE26E9F" w14:textId="77777777" w:rsidR="004F0BD8" w:rsidRDefault="004F0BD8" w:rsidP="009258C8">
            <w:pPr>
              <w:pStyle w:val="TAR"/>
              <w:rPr>
                <w:sz w:val="16"/>
                <w:szCs w:val="16"/>
              </w:rPr>
            </w:pPr>
          </w:p>
        </w:tc>
        <w:tc>
          <w:tcPr>
            <w:tcW w:w="257" w:type="pct"/>
            <w:shd w:val="solid" w:color="FFFFFF" w:fill="auto"/>
          </w:tcPr>
          <w:p w14:paraId="62BA90F1" w14:textId="77777777" w:rsidR="004F0BD8" w:rsidRDefault="004F0BD8" w:rsidP="009258C8">
            <w:pPr>
              <w:pStyle w:val="TAC"/>
              <w:rPr>
                <w:sz w:val="16"/>
                <w:szCs w:val="16"/>
              </w:rPr>
            </w:pPr>
            <w:r>
              <w:rPr>
                <w:sz w:val="16"/>
                <w:szCs w:val="16"/>
              </w:rPr>
              <w:t>F</w:t>
            </w:r>
          </w:p>
        </w:tc>
        <w:tc>
          <w:tcPr>
            <w:tcW w:w="1802"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831" w:type="pct"/>
            <w:shd w:val="solid" w:color="FFFFFF" w:fill="auto"/>
          </w:tcPr>
          <w:p w14:paraId="7490B403" w14:textId="77777777" w:rsidR="004F0BD8" w:rsidRDefault="004F0BD8" w:rsidP="009258C8">
            <w:pPr>
              <w:pStyle w:val="TAC"/>
              <w:rPr>
                <w:sz w:val="16"/>
                <w:szCs w:val="16"/>
              </w:rPr>
            </w:pPr>
            <w:r>
              <w:rPr>
                <w:sz w:val="16"/>
                <w:szCs w:val="16"/>
              </w:rPr>
              <w:t>16.5.0</w:t>
            </w:r>
          </w:p>
        </w:tc>
      </w:tr>
      <w:tr w:rsidR="006D7095" w:rsidRPr="006B0D02" w14:paraId="426B3C44" w14:textId="77777777" w:rsidTr="000A43DF">
        <w:tc>
          <w:tcPr>
            <w:tcW w:w="459"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1" w:type="pct"/>
            <w:shd w:val="solid" w:color="FFFFFF" w:fill="auto"/>
          </w:tcPr>
          <w:p w14:paraId="35824ED1" w14:textId="77777777" w:rsidR="006D7095" w:rsidRDefault="006D7095" w:rsidP="009258C8">
            <w:pPr>
              <w:pStyle w:val="TAC"/>
              <w:rPr>
                <w:sz w:val="16"/>
                <w:szCs w:val="16"/>
              </w:rPr>
            </w:pPr>
            <w:r>
              <w:rPr>
                <w:sz w:val="16"/>
                <w:szCs w:val="16"/>
              </w:rPr>
              <w:t>CT#91e</w:t>
            </w:r>
          </w:p>
        </w:tc>
        <w:tc>
          <w:tcPr>
            <w:tcW w:w="595"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316" w:type="pct"/>
            <w:shd w:val="solid" w:color="FFFFFF" w:fill="auto"/>
          </w:tcPr>
          <w:p w14:paraId="720FA747" w14:textId="77777777" w:rsidR="006D7095" w:rsidRDefault="006D7095" w:rsidP="009258C8">
            <w:pPr>
              <w:pStyle w:val="TAL"/>
              <w:rPr>
                <w:sz w:val="16"/>
                <w:szCs w:val="16"/>
              </w:rPr>
            </w:pPr>
            <w:r>
              <w:rPr>
                <w:sz w:val="16"/>
                <w:szCs w:val="16"/>
              </w:rPr>
              <w:t>0053</w:t>
            </w:r>
          </w:p>
        </w:tc>
        <w:tc>
          <w:tcPr>
            <w:tcW w:w="299" w:type="pct"/>
            <w:shd w:val="solid" w:color="FFFFFF" w:fill="auto"/>
          </w:tcPr>
          <w:p w14:paraId="5D913C30" w14:textId="77777777" w:rsidR="006D7095" w:rsidRDefault="006D7095" w:rsidP="009258C8">
            <w:pPr>
              <w:pStyle w:val="TAR"/>
              <w:rPr>
                <w:sz w:val="16"/>
                <w:szCs w:val="16"/>
              </w:rPr>
            </w:pPr>
            <w:r>
              <w:rPr>
                <w:sz w:val="16"/>
                <w:szCs w:val="16"/>
              </w:rPr>
              <w:t>2</w:t>
            </w:r>
          </w:p>
        </w:tc>
        <w:tc>
          <w:tcPr>
            <w:tcW w:w="257" w:type="pct"/>
            <w:shd w:val="solid" w:color="FFFFFF" w:fill="auto"/>
          </w:tcPr>
          <w:p w14:paraId="27BEDEC5" w14:textId="77777777" w:rsidR="006D7095" w:rsidRDefault="006D7095" w:rsidP="009258C8">
            <w:pPr>
              <w:pStyle w:val="TAC"/>
              <w:rPr>
                <w:sz w:val="16"/>
                <w:szCs w:val="16"/>
              </w:rPr>
            </w:pPr>
            <w:r>
              <w:rPr>
                <w:sz w:val="16"/>
                <w:szCs w:val="16"/>
              </w:rPr>
              <w:t>F</w:t>
            </w:r>
          </w:p>
        </w:tc>
        <w:tc>
          <w:tcPr>
            <w:tcW w:w="1802"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831" w:type="pct"/>
            <w:shd w:val="solid" w:color="FFFFFF" w:fill="auto"/>
          </w:tcPr>
          <w:p w14:paraId="04155BB1" w14:textId="77777777" w:rsidR="006D7095" w:rsidRDefault="006D7095" w:rsidP="009258C8">
            <w:pPr>
              <w:pStyle w:val="TAC"/>
              <w:rPr>
                <w:sz w:val="16"/>
                <w:szCs w:val="16"/>
              </w:rPr>
            </w:pPr>
            <w:r>
              <w:rPr>
                <w:sz w:val="16"/>
                <w:szCs w:val="16"/>
              </w:rPr>
              <w:t>16.6.0</w:t>
            </w:r>
          </w:p>
        </w:tc>
      </w:tr>
      <w:tr w:rsidR="00EB0196" w:rsidRPr="006B0D02" w14:paraId="3887E55C" w14:textId="77777777" w:rsidTr="000A43DF">
        <w:tc>
          <w:tcPr>
            <w:tcW w:w="459"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1" w:type="pct"/>
            <w:shd w:val="solid" w:color="FFFFFF" w:fill="auto"/>
          </w:tcPr>
          <w:p w14:paraId="70558860" w14:textId="77777777" w:rsidR="00EB0196" w:rsidRDefault="00EB0196" w:rsidP="009258C8">
            <w:pPr>
              <w:pStyle w:val="TAC"/>
              <w:rPr>
                <w:sz w:val="16"/>
                <w:szCs w:val="16"/>
              </w:rPr>
            </w:pPr>
            <w:r>
              <w:rPr>
                <w:sz w:val="16"/>
                <w:szCs w:val="16"/>
              </w:rPr>
              <w:t>CT#93e</w:t>
            </w:r>
          </w:p>
        </w:tc>
        <w:tc>
          <w:tcPr>
            <w:tcW w:w="595"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316" w:type="pct"/>
            <w:shd w:val="solid" w:color="FFFFFF" w:fill="auto"/>
          </w:tcPr>
          <w:p w14:paraId="55A64B9D" w14:textId="77777777" w:rsidR="00EB0196" w:rsidRDefault="00EB0196" w:rsidP="009258C8">
            <w:pPr>
              <w:pStyle w:val="TAL"/>
              <w:rPr>
                <w:sz w:val="16"/>
                <w:szCs w:val="16"/>
              </w:rPr>
            </w:pPr>
            <w:r>
              <w:rPr>
                <w:sz w:val="16"/>
                <w:szCs w:val="16"/>
              </w:rPr>
              <w:t>0054</w:t>
            </w:r>
          </w:p>
        </w:tc>
        <w:tc>
          <w:tcPr>
            <w:tcW w:w="299" w:type="pct"/>
            <w:shd w:val="solid" w:color="FFFFFF" w:fill="auto"/>
          </w:tcPr>
          <w:p w14:paraId="67AFB3BA" w14:textId="77777777" w:rsidR="00EB0196" w:rsidRDefault="00EB0196" w:rsidP="009258C8">
            <w:pPr>
              <w:pStyle w:val="TAR"/>
              <w:rPr>
                <w:sz w:val="16"/>
                <w:szCs w:val="16"/>
              </w:rPr>
            </w:pPr>
            <w:r>
              <w:rPr>
                <w:sz w:val="16"/>
                <w:szCs w:val="16"/>
              </w:rPr>
              <w:t>1</w:t>
            </w:r>
          </w:p>
        </w:tc>
        <w:tc>
          <w:tcPr>
            <w:tcW w:w="257" w:type="pct"/>
            <w:shd w:val="solid" w:color="FFFFFF" w:fill="auto"/>
          </w:tcPr>
          <w:p w14:paraId="5A8EE3C6" w14:textId="77777777" w:rsidR="00EB0196" w:rsidRDefault="00EB0196" w:rsidP="009258C8">
            <w:pPr>
              <w:pStyle w:val="TAC"/>
              <w:rPr>
                <w:sz w:val="16"/>
                <w:szCs w:val="16"/>
              </w:rPr>
            </w:pPr>
            <w:r>
              <w:rPr>
                <w:sz w:val="16"/>
                <w:szCs w:val="16"/>
              </w:rPr>
              <w:t>B</w:t>
            </w:r>
          </w:p>
        </w:tc>
        <w:tc>
          <w:tcPr>
            <w:tcW w:w="1802"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831"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D97DC4" w:rsidRPr="006B0D02" w14:paraId="1B607D71" w14:textId="77777777" w:rsidTr="000A43DF">
        <w:tc>
          <w:tcPr>
            <w:tcW w:w="459"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1"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595"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316" w:type="pct"/>
            <w:shd w:val="solid" w:color="FFFFFF" w:fill="auto"/>
          </w:tcPr>
          <w:p w14:paraId="3F6D30CD" w14:textId="77777777" w:rsidR="00D97DC4" w:rsidRDefault="00D97DC4" w:rsidP="009258C8">
            <w:pPr>
              <w:pStyle w:val="TAL"/>
              <w:rPr>
                <w:sz w:val="16"/>
                <w:szCs w:val="16"/>
              </w:rPr>
            </w:pPr>
            <w:r>
              <w:rPr>
                <w:sz w:val="16"/>
                <w:szCs w:val="16"/>
              </w:rPr>
              <w:t>0055</w:t>
            </w:r>
          </w:p>
        </w:tc>
        <w:tc>
          <w:tcPr>
            <w:tcW w:w="299" w:type="pct"/>
            <w:shd w:val="solid" w:color="FFFFFF" w:fill="auto"/>
          </w:tcPr>
          <w:p w14:paraId="5AF5EEE7" w14:textId="77777777" w:rsidR="00D97DC4" w:rsidRDefault="00D97DC4" w:rsidP="009258C8">
            <w:pPr>
              <w:pStyle w:val="TAR"/>
              <w:rPr>
                <w:sz w:val="16"/>
                <w:szCs w:val="16"/>
              </w:rPr>
            </w:pPr>
            <w:r>
              <w:rPr>
                <w:sz w:val="16"/>
                <w:szCs w:val="16"/>
              </w:rPr>
              <w:t>1</w:t>
            </w:r>
          </w:p>
        </w:tc>
        <w:tc>
          <w:tcPr>
            <w:tcW w:w="257" w:type="pct"/>
            <w:shd w:val="solid" w:color="FFFFFF" w:fill="auto"/>
          </w:tcPr>
          <w:p w14:paraId="27DB0A3B" w14:textId="77777777" w:rsidR="00D97DC4" w:rsidRDefault="00D97DC4" w:rsidP="009258C8">
            <w:pPr>
              <w:pStyle w:val="TAC"/>
              <w:rPr>
                <w:sz w:val="16"/>
                <w:szCs w:val="16"/>
              </w:rPr>
            </w:pPr>
            <w:r>
              <w:rPr>
                <w:sz w:val="16"/>
                <w:szCs w:val="16"/>
              </w:rPr>
              <w:t>F</w:t>
            </w:r>
          </w:p>
        </w:tc>
        <w:tc>
          <w:tcPr>
            <w:tcW w:w="1802"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831"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50705" w:rsidRPr="006B0D02" w14:paraId="500022C0" w14:textId="77777777" w:rsidTr="000A43DF">
        <w:tc>
          <w:tcPr>
            <w:tcW w:w="459"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41" w:type="pct"/>
            <w:shd w:val="solid" w:color="FFFFFF" w:fill="auto"/>
          </w:tcPr>
          <w:p w14:paraId="4A8B8C29" w14:textId="26EF8D18" w:rsidR="00950705" w:rsidRDefault="00950705" w:rsidP="009258C8">
            <w:pPr>
              <w:pStyle w:val="TAC"/>
              <w:rPr>
                <w:sz w:val="16"/>
                <w:szCs w:val="16"/>
              </w:rPr>
            </w:pPr>
            <w:r>
              <w:rPr>
                <w:sz w:val="16"/>
                <w:szCs w:val="16"/>
              </w:rPr>
              <w:t>CT#95e</w:t>
            </w:r>
          </w:p>
        </w:tc>
        <w:tc>
          <w:tcPr>
            <w:tcW w:w="595"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316" w:type="pct"/>
            <w:shd w:val="solid" w:color="FFFFFF" w:fill="auto"/>
          </w:tcPr>
          <w:p w14:paraId="448DB185" w14:textId="0E0151FF" w:rsidR="00950705" w:rsidRDefault="00950705" w:rsidP="009258C8">
            <w:pPr>
              <w:pStyle w:val="TAL"/>
              <w:rPr>
                <w:sz w:val="16"/>
                <w:szCs w:val="16"/>
              </w:rPr>
            </w:pPr>
            <w:r>
              <w:rPr>
                <w:sz w:val="16"/>
                <w:szCs w:val="16"/>
              </w:rPr>
              <w:t>0058</w:t>
            </w:r>
          </w:p>
        </w:tc>
        <w:tc>
          <w:tcPr>
            <w:tcW w:w="299" w:type="pct"/>
            <w:shd w:val="solid" w:color="FFFFFF" w:fill="auto"/>
          </w:tcPr>
          <w:p w14:paraId="0AE01FCC" w14:textId="714D0EC6" w:rsidR="00950705" w:rsidRDefault="00950705" w:rsidP="009258C8">
            <w:pPr>
              <w:pStyle w:val="TAR"/>
              <w:rPr>
                <w:sz w:val="16"/>
                <w:szCs w:val="16"/>
              </w:rPr>
            </w:pPr>
            <w:r>
              <w:rPr>
                <w:sz w:val="16"/>
                <w:szCs w:val="16"/>
              </w:rPr>
              <w:t>-</w:t>
            </w:r>
          </w:p>
        </w:tc>
        <w:tc>
          <w:tcPr>
            <w:tcW w:w="257" w:type="pct"/>
            <w:shd w:val="solid" w:color="FFFFFF" w:fill="auto"/>
          </w:tcPr>
          <w:p w14:paraId="53309ED7" w14:textId="1994683D" w:rsidR="00950705" w:rsidRDefault="00950705" w:rsidP="009258C8">
            <w:pPr>
              <w:pStyle w:val="TAC"/>
              <w:rPr>
                <w:sz w:val="16"/>
                <w:szCs w:val="16"/>
              </w:rPr>
            </w:pPr>
            <w:r>
              <w:rPr>
                <w:sz w:val="16"/>
                <w:szCs w:val="16"/>
              </w:rPr>
              <w:t>F</w:t>
            </w:r>
          </w:p>
        </w:tc>
        <w:tc>
          <w:tcPr>
            <w:tcW w:w="1802"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831" w:type="pct"/>
            <w:shd w:val="solid" w:color="FFFFFF" w:fill="auto"/>
          </w:tcPr>
          <w:p w14:paraId="4161622D" w14:textId="5AFBD2E2" w:rsidR="00950705" w:rsidRDefault="00950705" w:rsidP="009258C8">
            <w:pPr>
              <w:pStyle w:val="TAC"/>
              <w:rPr>
                <w:sz w:val="16"/>
                <w:szCs w:val="16"/>
              </w:rPr>
            </w:pPr>
            <w:r>
              <w:rPr>
                <w:sz w:val="16"/>
                <w:szCs w:val="16"/>
              </w:rPr>
              <w:t>17.2.0</w:t>
            </w:r>
          </w:p>
        </w:tc>
      </w:tr>
      <w:tr w:rsidR="00A06083" w:rsidRPr="006B0D02" w14:paraId="7D6CC345" w14:textId="77777777" w:rsidTr="000A43DF">
        <w:tc>
          <w:tcPr>
            <w:tcW w:w="459"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41" w:type="pct"/>
            <w:shd w:val="solid" w:color="FFFFFF" w:fill="auto"/>
          </w:tcPr>
          <w:p w14:paraId="6269E153" w14:textId="2B39F170" w:rsidR="00A06083" w:rsidRDefault="00A06083" w:rsidP="009258C8">
            <w:pPr>
              <w:pStyle w:val="TAC"/>
              <w:rPr>
                <w:sz w:val="16"/>
                <w:szCs w:val="16"/>
              </w:rPr>
            </w:pPr>
            <w:r>
              <w:rPr>
                <w:sz w:val="16"/>
                <w:szCs w:val="16"/>
              </w:rPr>
              <w:t>CT#95e</w:t>
            </w:r>
          </w:p>
        </w:tc>
        <w:tc>
          <w:tcPr>
            <w:tcW w:w="595"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316" w:type="pct"/>
            <w:shd w:val="solid" w:color="FFFFFF" w:fill="auto"/>
          </w:tcPr>
          <w:p w14:paraId="06F507BB" w14:textId="534FE9BF" w:rsidR="00A06083" w:rsidRDefault="00A06083" w:rsidP="009258C8">
            <w:pPr>
              <w:pStyle w:val="TAL"/>
              <w:rPr>
                <w:sz w:val="16"/>
                <w:szCs w:val="16"/>
              </w:rPr>
            </w:pPr>
            <w:r>
              <w:rPr>
                <w:sz w:val="16"/>
                <w:szCs w:val="16"/>
              </w:rPr>
              <w:t>0059</w:t>
            </w:r>
          </w:p>
        </w:tc>
        <w:tc>
          <w:tcPr>
            <w:tcW w:w="299" w:type="pct"/>
            <w:shd w:val="solid" w:color="FFFFFF" w:fill="auto"/>
          </w:tcPr>
          <w:p w14:paraId="0136344E" w14:textId="6312CF64" w:rsidR="00A06083" w:rsidRDefault="00A06083" w:rsidP="009258C8">
            <w:pPr>
              <w:pStyle w:val="TAR"/>
              <w:rPr>
                <w:sz w:val="16"/>
                <w:szCs w:val="16"/>
              </w:rPr>
            </w:pPr>
            <w:r>
              <w:rPr>
                <w:sz w:val="16"/>
                <w:szCs w:val="16"/>
              </w:rPr>
              <w:t>1</w:t>
            </w:r>
          </w:p>
        </w:tc>
        <w:tc>
          <w:tcPr>
            <w:tcW w:w="257" w:type="pct"/>
            <w:shd w:val="solid" w:color="FFFFFF" w:fill="auto"/>
          </w:tcPr>
          <w:p w14:paraId="17813DA0" w14:textId="38E98A7A" w:rsidR="00A06083" w:rsidRDefault="00A06083" w:rsidP="009258C8">
            <w:pPr>
              <w:pStyle w:val="TAC"/>
              <w:rPr>
                <w:sz w:val="16"/>
                <w:szCs w:val="16"/>
              </w:rPr>
            </w:pPr>
            <w:r>
              <w:rPr>
                <w:sz w:val="16"/>
                <w:szCs w:val="16"/>
              </w:rPr>
              <w:t>F</w:t>
            </w:r>
          </w:p>
        </w:tc>
        <w:tc>
          <w:tcPr>
            <w:tcW w:w="1802"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831" w:type="pct"/>
            <w:shd w:val="solid" w:color="FFFFFF" w:fill="auto"/>
          </w:tcPr>
          <w:p w14:paraId="4B22498F" w14:textId="01AEC9BA" w:rsidR="00A06083" w:rsidRDefault="00A06083" w:rsidP="009258C8">
            <w:pPr>
              <w:pStyle w:val="TAC"/>
              <w:rPr>
                <w:sz w:val="16"/>
                <w:szCs w:val="16"/>
              </w:rPr>
            </w:pPr>
            <w:r>
              <w:rPr>
                <w:sz w:val="16"/>
                <w:szCs w:val="16"/>
              </w:rPr>
              <w:t>17.2.0</w:t>
            </w:r>
          </w:p>
        </w:tc>
      </w:tr>
      <w:tr w:rsidR="002B558A" w:rsidRPr="006B0D02" w14:paraId="0AAD6430" w14:textId="77777777" w:rsidTr="000A43DF">
        <w:tc>
          <w:tcPr>
            <w:tcW w:w="459"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41" w:type="pct"/>
            <w:shd w:val="solid" w:color="FFFFFF" w:fill="auto"/>
          </w:tcPr>
          <w:p w14:paraId="160275DD" w14:textId="68D13CCE" w:rsidR="002B558A" w:rsidRDefault="002B558A" w:rsidP="009258C8">
            <w:pPr>
              <w:pStyle w:val="TAC"/>
              <w:rPr>
                <w:sz w:val="16"/>
                <w:szCs w:val="16"/>
              </w:rPr>
            </w:pPr>
            <w:r>
              <w:rPr>
                <w:sz w:val="16"/>
                <w:szCs w:val="16"/>
              </w:rPr>
              <w:t>CT#95e</w:t>
            </w:r>
          </w:p>
        </w:tc>
        <w:tc>
          <w:tcPr>
            <w:tcW w:w="595"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316" w:type="pct"/>
            <w:shd w:val="solid" w:color="FFFFFF" w:fill="auto"/>
          </w:tcPr>
          <w:p w14:paraId="2E0F32E3" w14:textId="5A5B5752" w:rsidR="002B558A" w:rsidRDefault="002B558A" w:rsidP="009258C8">
            <w:pPr>
              <w:pStyle w:val="TAL"/>
              <w:rPr>
                <w:sz w:val="16"/>
                <w:szCs w:val="16"/>
              </w:rPr>
            </w:pPr>
            <w:r>
              <w:rPr>
                <w:sz w:val="16"/>
                <w:szCs w:val="16"/>
              </w:rPr>
              <w:t>0060</w:t>
            </w:r>
          </w:p>
        </w:tc>
        <w:tc>
          <w:tcPr>
            <w:tcW w:w="299" w:type="pct"/>
            <w:shd w:val="solid" w:color="FFFFFF" w:fill="auto"/>
          </w:tcPr>
          <w:p w14:paraId="18200AB4" w14:textId="78795783" w:rsidR="002B558A" w:rsidRDefault="002B558A" w:rsidP="009258C8">
            <w:pPr>
              <w:pStyle w:val="TAR"/>
              <w:rPr>
                <w:sz w:val="16"/>
                <w:szCs w:val="16"/>
              </w:rPr>
            </w:pPr>
            <w:r>
              <w:rPr>
                <w:sz w:val="16"/>
                <w:szCs w:val="16"/>
              </w:rPr>
              <w:t>1</w:t>
            </w:r>
          </w:p>
        </w:tc>
        <w:tc>
          <w:tcPr>
            <w:tcW w:w="257" w:type="pct"/>
            <w:shd w:val="solid" w:color="FFFFFF" w:fill="auto"/>
          </w:tcPr>
          <w:p w14:paraId="204765DF" w14:textId="60472DB4" w:rsidR="002B558A" w:rsidRDefault="002B558A" w:rsidP="009258C8">
            <w:pPr>
              <w:pStyle w:val="TAC"/>
              <w:rPr>
                <w:sz w:val="16"/>
                <w:szCs w:val="16"/>
              </w:rPr>
            </w:pPr>
            <w:r>
              <w:rPr>
                <w:sz w:val="16"/>
                <w:szCs w:val="16"/>
              </w:rPr>
              <w:t>F</w:t>
            </w:r>
          </w:p>
        </w:tc>
        <w:tc>
          <w:tcPr>
            <w:tcW w:w="1802"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831" w:type="pct"/>
            <w:shd w:val="solid" w:color="FFFFFF" w:fill="auto"/>
          </w:tcPr>
          <w:p w14:paraId="3F1E5B9D" w14:textId="522331C7" w:rsidR="002B558A" w:rsidRDefault="002B558A" w:rsidP="009258C8">
            <w:pPr>
              <w:pStyle w:val="TAC"/>
              <w:rPr>
                <w:sz w:val="16"/>
                <w:szCs w:val="16"/>
              </w:rPr>
            </w:pPr>
            <w:r>
              <w:rPr>
                <w:sz w:val="16"/>
                <w:szCs w:val="16"/>
              </w:rPr>
              <w:t>17.2.0</w:t>
            </w:r>
          </w:p>
        </w:tc>
      </w:tr>
      <w:tr w:rsidR="0042243A" w:rsidRPr="006B0D02" w14:paraId="4C0F3434" w14:textId="77777777" w:rsidTr="000A43DF">
        <w:tc>
          <w:tcPr>
            <w:tcW w:w="459"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41" w:type="pct"/>
            <w:shd w:val="solid" w:color="FFFFFF" w:fill="auto"/>
          </w:tcPr>
          <w:p w14:paraId="78D9C031" w14:textId="3E9A84CF" w:rsidR="0042243A" w:rsidRDefault="0042243A" w:rsidP="0042243A">
            <w:pPr>
              <w:pStyle w:val="TAC"/>
              <w:rPr>
                <w:sz w:val="16"/>
                <w:szCs w:val="16"/>
              </w:rPr>
            </w:pPr>
            <w:r>
              <w:rPr>
                <w:sz w:val="16"/>
                <w:szCs w:val="16"/>
              </w:rPr>
              <w:t>CT#95e</w:t>
            </w:r>
          </w:p>
        </w:tc>
        <w:tc>
          <w:tcPr>
            <w:tcW w:w="595"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316" w:type="pct"/>
            <w:shd w:val="solid" w:color="FFFFFF" w:fill="auto"/>
          </w:tcPr>
          <w:p w14:paraId="593C1282" w14:textId="7E52970A" w:rsidR="0042243A" w:rsidRDefault="0042243A" w:rsidP="0042243A">
            <w:pPr>
              <w:pStyle w:val="TAL"/>
              <w:rPr>
                <w:sz w:val="16"/>
                <w:szCs w:val="16"/>
              </w:rPr>
            </w:pPr>
            <w:r>
              <w:rPr>
                <w:sz w:val="16"/>
                <w:szCs w:val="16"/>
              </w:rPr>
              <w:t>0062</w:t>
            </w:r>
          </w:p>
        </w:tc>
        <w:tc>
          <w:tcPr>
            <w:tcW w:w="299" w:type="pct"/>
            <w:shd w:val="solid" w:color="FFFFFF" w:fill="auto"/>
          </w:tcPr>
          <w:p w14:paraId="709EFB9C" w14:textId="417946E8" w:rsidR="0042243A" w:rsidRDefault="0042243A" w:rsidP="0042243A">
            <w:pPr>
              <w:pStyle w:val="TAR"/>
              <w:rPr>
                <w:sz w:val="16"/>
                <w:szCs w:val="16"/>
              </w:rPr>
            </w:pPr>
            <w:r>
              <w:rPr>
                <w:sz w:val="16"/>
                <w:szCs w:val="16"/>
              </w:rPr>
              <w:t>1</w:t>
            </w:r>
          </w:p>
        </w:tc>
        <w:tc>
          <w:tcPr>
            <w:tcW w:w="257" w:type="pct"/>
            <w:shd w:val="solid" w:color="FFFFFF" w:fill="auto"/>
          </w:tcPr>
          <w:p w14:paraId="1E278F94" w14:textId="64A1F7E3" w:rsidR="0042243A" w:rsidRDefault="0042243A" w:rsidP="0042243A">
            <w:pPr>
              <w:pStyle w:val="TAC"/>
              <w:rPr>
                <w:sz w:val="16"/>
                <w:szCs w:val="16"/>
              </w:rPr>
            </w:pPr>
            <w:r>
              <w:rPr>
                <w:sz w:val="16"/>
                <w:szCs w:val="16"/>
              </w:rPr>
              <w:t>F</w:t>
            </w:r>
          </w:p>
        </w:tc>
        <w:tc>
          <w:tcPr>
            <w:tcW w:w="1802"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831" w:type="pct"/>
            <w:shd w:val="solid" w:color="FFFFFF" w:fill="auto"/>
          </w:tcPr>
          <w:p w14:paraId="37261C0F" w14:textId="7F64680E" w:rsidR="0042243A" w:rsidRDefault="0042243A" w:rsidP="0042243A">
            <w:pPr>
              <w:pStyle w:val="TAC"/>
              <w:rPr>
                <w:sz w:val="16"/>
                <w:szCs w:val="16"/>
              </w:rPr>
            </w:pPr>
            <w:r>
              <w:rPr>
                <w:sz w:val="16"/>
                <w:szCs w:val="16"/>
              </w:rPr>
              <w:t>17.2.0</w:t>
            </w:r>
          </w:p>
        </w:tc>
      </w:tr>
      <w:tr w:rsidR="00657C03" w:rsidRPr="006B0D02" w14:paraId="77EF234C" w14:textId="77777777" w:rsidTr="000A43DF">
        <w:tc>
          <w:tcPr>
            <w:tcW w:w="459"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41"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595" w:type="pct"/>
            <w:shd w:val="solid" w:color="FFFFFF" w:fill="auto"/>
          </w:tcPr>
          <w:p w14:paraId="32F8144A" w14:textId="3BDC8C9F" w:rsidR="00657C03" w:rsidRPr="002B558A" w:rsidRDefault="00657C03" w:rsidP="0042243A">
            <w:pPr>
              <w:pStyle w:val="TAC"/>
              <w:rPr>
                <w:sz w:val="16"/>
                <w:szCs w:val="16"/>
              </w:rPr>
            </w:pPr>
            <w:r w:rsidRPr="00657C03">
              <w:rPr>
                <w:sz w:val="16"/>
                <w:szCs w:val="16"/>
              </w:rPr>
              <w:t>CP-221223</w:t>
            </w:r>
          </w:p>
        </w:tc>
        <w:tc>
          <w:tcPr>
            <w:tcW w:w="316" w:type="pct"/>
            <w:shd w:val="solid" w:color="FFFFFF" w:fill="auto"/>
          </w:tcPr>
          <w:p w14:paraId="722F359E" w14:textId="6A4C9AA0" w:rsidR="00657C03" w:rsidRDefault="00657C03" w:rsidP="0042243A">
            <w:pPr>
              <w:pStyle w:val="TAL"/>
              <w:rPr>
                <w:sz w:val="16"/>
                <w:szCs w:val="16"/>
              </w:rPr>
            </w:pPr>
            <w:r>
              <w:rPr>
                <w:sz w:val="16"/>
                <w:szCs w:val="16"/>
              </w:rPr>
              <w:t>0061</w:t>
            </w:r>
          </w:p>
        </w:tc>
        <w:tc>
          <w:tcPr>
            <w:tcW w:w="299" w:type="pct"/>
            <w:shd w:val="solid" w:color="FFFFFF" w:fill="auto"/>
          </w:tcPr>
          <w:p w14:paraId="1828ED54" w14:textId="5D3652CD" w:rsidR="00657C03" w:rsidRDefault="00657C03" w:rsidP="0042243A">
            <w:pPr>
              <w:pStyle w:val="TAR"/>
              <w:rPr>
                <w:sz w:val="16"/>
                <w:szCs w:val="16"/>
              </w:rPr>
            </w:pPr>
            <w:r>
              <w:rPr>
                <w:sz w:val="16"/>
                <w:szCs w:val="16"/>
              </w:rPr>
              <w:t>2</w:t>
            </w:r>
          </w:p>
        </w:tc>
        <w:tc>
          <w:tcPr>
            <w:tcW w:w="257" w:type="pct"/>
            <w:shd w:val="solid" w:color="FFFFFF" w:fill="auto"/>
          </w:tcPr>
          <w:p w14:paraId="75257DF6" w14:textId="6A841253" w:rsidR="00657C03" w:rsidRDefault="00657C03" w:rsidP="0042243A">
            <w:pPr>
              <w:pStyle w:val="TAC"/>
              <w:rPr>
                <w:sz w:val="16"/>
                <w:szCs w:val="16"/>
              </w:rPr>
            </w:pPr>
            <w:r>
              <w:rPr>
                <w:sz w:val="16"/>
                <w:szCs w:val="16"/>
              </w:rPr>
              <w:t>F</w:t>
            </w:r>
          </w:p>
        </w:tc>
        <w:tc>
          <w:tcPr>
            <w:tcW w:w="1802"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831"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BF7548" w:rsidRPr="006B0D02" w14:paraId="52C20B74" w14:textId="77777777" w:rsidTr="000A43DF">
        <w:tc>
          <w:tcPr>
            <w:tcW w:w="459"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41" w:type="pct"/>
            <w:shd w:val="solid" w:color="FFFFFF" w:fill="auto"/>
          </w:tcPr>
          <w:p w14:paraId="713B1EEA" w14:textId="42C37B18" w:rsidR="00BF7548" w:rsidRDefault="00BF7548" w:rsidP="0042243A">
            <w:pPr>
              <w:pStyle w:val="TAC"/>
              <w:rPr>
                <w:sz w:val="16"/>
                <w:szCs w:val="16"/>
              </w:rPr>
            </w:pPr>
            <w:r>
              <w:rPr>
                <w:sz w:val="16"/>
                <w:szCs w:val="16"/>
              </w:rPr>
              <w:t>CT#98e</w:t>
            </w:r>
          </w:p>
        </w:tc>
        <w:tc>
          <w:tcPr>
            <w:tcW w:w="595" w:type="pct"/>
            <w:shd w:val="solid" w:color="FFFFFF" w:fill="auto"/>
          </w:tcPr>
          <w:p w14:paraId="041DD892" w14:textId="0C0349E0" w:rsidR="00BF7548" w:rsidRPr="00657C03" w:rsidRDefault="006960B8" w:rsidP="0042243A">
            <w:pPr>
              <w:pStyle w:val="TAC"/>
              <w:rPr>
                <w:sz w:val="16"/>
                <w:szCs w:val="16"/>
              </w:rPr>
            </w:pPr>
            <w:r w:rsidRPr="006960B8">
              <w:rPr>
                <w:sz w:val="16"/>
                <w:szCs w:val="16"/>
              </w:rPr>
              <w:t>CP-223139</w:t>
            </w:r>
          </w:p>
        </w:tc>
        <w:tc>
          <w:tcPr>
            <w:tcW w:w="316" w:type="pct"/>
            <w:shd w:val="solid" w:color="FFFFFF" w:fill="auto"/>
          </w:tcPr>
          <w:p w14:paraId="0809F956" w14:textId="0A925B84" w:rsidR="00BF7548" w:rsidRDefault="00BF7548" w:rsidP="0042243A">
            <w:pPr>
              <w:pStyle w:val="TAL"/>
              <w:rPr>
                <w:sz w:val="16"/>
                <w:szCs w:val="16"/>
              </w:rPr>
            </w:pPr>
            <w:r>
              <w:rPr>
                <w:sz w:val="16"/>
                <w:szCs w:val="16"/>
              </w:rPr>
              <w:t>0065</w:t>
            </w:r>
          </w:p>
        </w:tc>
        <w:tc>
          <w:tcPr>
            <w:tcW w:w="299" w:type="pct"/>
            <w:shd w:val="solid" w:color="FFFFFF" w:fill="auto"/>
          </w:tcPr>
          <w:p w14:paraId="01AF16BD" w14:textId="264B212C" w:rsidR="00BF7548" w:rsidRDefault="00BF7548" w:rsidP="0042243A">
            <w:pPr>
              <w:pStyle w:val="TAR"/>
              <w:rPr>
                <w:sz w:val="16"/>
                <w:szCs w:val="16"/>
              </w:rPr>
            </w:pPr>
            <w:r>
              <w:rPr>
                <w:sz w:val="16"/>
                <w:szCs w:val="16"/>
              </w:rPr>
              <w:t>2</w:t>
            </w:r>
          </w:p>
        </w:tc>
        <w:tc>
          <w:tcPr>
            <w:tcW w:w="257" w:type="pct"/>
            <w:shd w:val="solid" w:color="FFFFFF" w:fill="auto"/>
          </w:tcPr>
          <w:p w14:paraId="3507F081" w14:textId="5C8ED9B9" w:rsidR="00BF7548" w:rsidRDefault="00BF7548" w:rsidP="0042243A">
            <w:pPr>
              <w:pStyle w:val="TAC"/>
              <w:rPr>
                <w:sz w:val="16"/>
                <w:szCs w:val="16"/>
              </w:rPr>
            </w:pPr>
            <w:r>
              <w:rPr>
                <w:sz w:val="16"/>
                <w:szCs w:val="16"/>
              </w:rPr>
              <w:t>B</w:t>
            </w:r>
          </w:p>
        </w:tc>
        <w:tc>
          <w:tcPr>
            <w:tcW w:w="1802"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831" w:type="pct"/>
            <w:shd w:val="solid" w:color="FFFFFF" w:fill="auto"/>
          </w:tcPr>
          <w:p w14:paraId="4D3A5B01" w14:textId="488774FD" w:rsidR="00BF7548" w:rsidRDefault="00BF7548" w:rsidP="0042243A">
            <w:pPr>
              <w:pStyle w:val="TAC"/>
              <w:rPr>
                <w:sz w:val="16"/>
                <w:szCs w:val="16"/>
              </w:rPr>
            </w:pPr>
            <w:r>
              <w:rPr>
                <w:sz w:val="16"/>
                <w:szCs w:val="16"/>
              </w:rPr>
              <w:t>18.0.0</w:t>
            </w:r>
          </w:p>
        </w:tc>
      </w:tr>
      <w:tr w:rsidR="009F67A8" w:rsidRPr="006B0D02" w14:paraId="1976D97A" w14:textId="77777777" w:rsidTr="000A43DF">
        <w:tc>
          <w:tcPr>
            <w:tcW w:w="459" w:type="pct"/>
            <w:shd w:val="solid" w:color="FFFFFF" w:fill="auto"/>
          </w:tcPr>
          <w:p w14:paraId="56879DB9" w14:textId="450C1E2B" w:rsidR="009F67A8" w:rsidRPr="00A04EB6" w:rsidRDefault="009F67A8" w:rsidP="0042243A">
            <w:pPr>
              <w:pStyle w:val="TAC"/>
              <w:rPr>
                <w:rFonts w:cs="Arial"/>
                <w:sz w:val="16"/>
                <w:szCs w:val="16"/>
              </w:rPr>
            </w:pPr>
            <w:r w:rsidRPr="001F13BE">
              <w:rPr>
                <w:rFonts w:cs="Arial"/>
                <w:sz w:val="16"/>
                <w:szCs w:val="16"/>
              </w:rPr>
              <w:t>202</w:t>
            </w:r>
            <w:r w:rsidRPr="00A04EB6">
              <w:rPr>
                <w:rFonts w:cs="Arial"/>
                <w:sz w:val="16"/>
                <w:szCs w:val="16"/>
              </w:rPr>
              <w:t>3-03</w:t>
            </w:r>
          </w:p>
        </w:tc>
        <w:tc>
          <w:tcPr>
            <w:tcW w:w="441" w:type="pct"/>
            <w:shd w:val="solid" w:color="FFFFFF" w:fill="auto"/>
          </w:tcPr>
          <w:p w14:paraId="2BBAAE7B" w14:textId="0AA59E25" w:rsidR="009F67A8" w:rsidRPr="00A04EB6" w:rsidRDefault="009F67A8" w:rsidP="0042243A">
            <w:pPr>
              <w:pStyle w:val="TAC"/>
              <w:rPr>
                <w:rFonts w:cs="Arial"/>
                <w:sz w:val="16"/>
                <w:szCs w:val="16"/>
              </w:rPr>
            </w:pPr>
            <w:r w:rsidRPr="00A04EB6">
              <w:rPr>
                <w:rFonts w:cs="Arial"/>
                <w:sz w:val="16"/>
                <w:szCs w:val="16"/>
              </w:rPr>
              <w:t>CT#99</w:t>
            </w:r>
          </w:p>
        </w:tc>
        <w:tc>
          <w:tcPr>
            <w:tcW w:w="595" w:type="pct"/>
            <w:shd w:val="solid" w:color="FFFFFF" w:fill="auto"/>
          </w:tcPr>
          <w:p w14:paraId="33C46A38" w14:textId="56E06588" w:rsidR="009F67A8" w:rsidRPr="001F50C0" w:rsidRDefault="009F67A8" w:rsidP="001F50C0">
            <w:pPr>
              <w:overflowPunct/>
              <w:autoSpaceDE/>
              <w:autoSpaceDN/>
              <w:adjustRightInd/>
              <w:spacing w:after="0"/>
              <w:jc w:val="center"/>
              <w:textAlignment w:val="auto"/>
              <w:rPr>
                <w:rFonts w:cs="Arial"/>
                <w:sz w:val="16"/>
                <w:szCs w:val="16"/>
              </w:rPr>
            </w:pPr>
            <w:hyperlink r:id="rId20" w:history="1">
              <w:r w:rsidRPr="001F50C0">
                <w:rPr>
                  <w:rStyle w:val="Hyperlink"/>
                  <w:rFonts w:ascii="Arial" w:hAnsi="Arial" w:cs="Arial"/>
                  <w:color w:val="auto"/>
                  <w:sz w:val="16"/>
                  <w:szCs w:val="16"/>
                  <w:u w:val="none"/>
                </w:rPr>
                <w:t>CP-230249</w:t>
              </w:r>
            </w:hyperlink>
          </w:p>
        </w:tc>
        <w:tc>
          <w:tcPr>
            <w:tcW w:w="316" w:type="pct"/>
            <w:shd w:val="solid" w:color="FFFFFF" w:fill="auto"/>
          </w:tcPr>
          <w:p w14:paraId="112BAF67" w14:textId="16639B28" w:rsidR="009F67A8" w:rsidRPr="00A04EB6" w:rsidRDefault="009F67A8" w:rsidP="0042243A">
            <w:pPr>
              <w:pStyle w:val="TAL"/>
              <w:rPr>
                <w:rFonts w:cs="Arial"/>
                <w:sz w:val="16"/>
                <w:szCs w:val="16"/>
              </w:rPr>
            </w:pPr>
            <w:r w:rsidRPr="00A04EB6">
              <w:rPr>
                <w:rFonts w:cs="Arial"/>
                <w:sz w:val="16"/>
                <w:szCs w:val="16"/>
              </w:rPr>
              <w:t>0066</w:t>
            </w:r>
          </w:p>
        </w:tc>
        <w:tc>
          <w:tcPr>
            <w:tcW w:w="299" w:type="pct"/>
            <w:shd w:val="solid" w:color="FFFFFF" w:fill="auto"/>
          </w:tcPr>
          <w:p w14:paraId="53F4B9B7" w14:textId="7999DEE3" w:rsidR="009F67A8" w:rsidRPr="00A04EB6" w:rsidRDefault="009F67A8" w:rsidP="0042243A">
            <w:pPr>
              <w:pStyle w:val="TAR"/>
              <w:rPr>
                <w:rFonts w:cs="Arial"/>
                <w:sz w:val="16"/>
                <w:szCs w:val="16"/>
              </w:rPr>
            </w:pPr>
            <w:r w:rsidRPr="00A04EB6">
              <w:rPr>
                <w:rFonts w:cs="Arial"/>
                <w:sz w:val="16"/>
                <w:szCs w:val="16"/>
              </w:rPr>
              <w:t>1</w:t>
            </w:r>
          </w:p>
        </w:tc>
        <w:tc>
          <w:tcPr>
            <w:tcW w:w="257" w:type="pct"/>
            <w:shd w:val="solid" w:color="FFFFFF" w:fill="auto"/>
          </w:tcPr>
          <w:p w14:paraId="6E857D44" w14:textId="29E45B51" w:rsidR="009F67A8" w:rsidRPr="00A04EB6" w:rsidRDefault="009F67A8" w:rsidP="0042243A">
            <w:pPr>
              <w:pStyle w:val="TAC"/>
              <w:rPr>
                <w:rFonts w:cs="Arial"/>
                <w:sz w:val="16"/>
                <w:szCs w:val="16"/>
              </w:rPr>
            </w:pPr>
            <w:r w:rsidRPr="00A04EB6">
              <w:rPr>
                <w:rFonts w:cs="Arial"/>
                <w:sz w:val="16"/>
                <w:szCs w:val="16"/>
              </w:rPr>
              <w:t>F</w:t>
            </w:r>
          </w:p>
        </w:tc>
        <w:tc>
          <w:tcPr>
            <w:tcW w:w="1802" w:type="pct"/>
            <w:shd w:val="solid" w:color="FFFFFF" w:fill="auto"/>
          </w:tcPr>
          <w:p w14:paraId="1223871A" w14:textId="062E212B" w:rsidR="009F67A8" w:rsidRPr="00A04EB6" w:rsidRDefault="009F67A8" w:rsidP="0042243A">
            <w:pPr>
              <w:pStyle w:val="TAL"/>
              <w:rPr>
                <w:rFonts w:cs="Arial"/>
                <w:sz w:val="16"/>
                <w:szCs w:val="16"/>
              </w:rPr>
            </w:pPr>
            <w:r w:rsidRPr="00A04EB6">
              <w:rPr>
                <w:rFonts w:cs="Arial"/>
                <w:sz w:val="16"/>
                <w:szCs w:val="16"/>
              </w:rPr>
              <w:t>Updates to NAS Configuration MO for SENSE</w:t>
            </w:r>
          </w:p>
        </w:tc>
        <w:tc>
          <w:tcPr>
            <w:tcW w:w="831" w:type="pct"/>
            <w:shd w:val="solid" w:color="FFFFFF" w:fill="auto"/>
          </w:tcPr>
          <w:p w14:paraId="7802AB69" w14:textId="18D990B3" w:rsidR="009F67A8" w:rsidRPr="00A04EB6" w:rsidRDefault="009F67A8" w:rsidP="0042243A">
            <w:pPr>
              <w:pStyle w:val="TAC"/>
              <w:rPr>
                <w:rFonts w:cs="Arial"/>
                <w:sz w:val="16"/>
                <w:szCs w:val="16"/>
              </w:rPr>
            </w:pPr>
            <w:r w:rsidRPr="00A04EB6">
              <w:rPr>
                <w:rFonts w:cs="Arial"/>
                <w:sz w:val="16"/>
                <w:szCs w:val="16"/>
              </w:rPr>
              <w:t>18.1.0</w:t>
            </w:r>
          </w:p>
        </w:tc>
      </w:tr>
    </w:tbl>
    <w:p w14:paraId="5FB9284C" w14:textId="77777777" w:rsidR="007A2774" w:rsidRDefault="007A2774"/>
    <w:sectPr w:rsidR="007A277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812EA" w14:textId="77777777" w:rsidR="000421AA" w:rsidRDefault="000421AA">
      <w:r>
        <w:separator/>
      </w:r>
    </w:p>
  </w:endnote>
  <w:endnote w:type="continuationSeparator" w:id="0">
    <w:p w14:paraId="71277C75" w14:textId="77777777" w:rsidR="000421AA" w:rsidRDefault="0004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73F91" w14:textId="77777777" w:rsidR="000421AA" w:rsidRDefault="000421AA">
      <w:r>
        <w:separator/>
      </w:r>
    </w:p>
  </w:footnote>
  <w:footnote w:type="continuationSeparator" w:id="0">
    <w:p w14:paraId="54D267C4" w14:textId="77777777" w:rsidR="000421AA" w:rsidRDefault="00042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0DFCBE1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0C0">
      <w:rPr>
        <w:rFonts w:ascii="Arial" w:hAnsi="Arial" w:cs="Arial"/>
        <w:b/>
        <w:noProof/>
        <w:sz w:val="18"/>
        <w:szCs w:val="18"/>
      </w:rPr>
      <w:t>3GPP TS 24.368 V18.1.0 (2023-03)</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3D1CAE4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0C0">
      <w:rPr>
        <w:rFonts w:ascii="Arial" w:hAnsi="Arial" w:cs="Arial"/>
        <w:b/>
        <w:noProof/>
        <w:sz w:val="18"/>
        <w:szCs w:val="18"/>
      </w:rPr>
      <w:t>Release 18</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3"/>
  </w:num>
  <w:num w:numId="14" w16cid:durableId="1516116674">
    <w:abstractNumId w:val="14"/>
  </w:num>
  <w:num w:numId="15" w16cid:durableId="1412000268">
    <w:abstractNumId w:val="11"/>
  </w:num>
  <w:num w:numId="16" w16cid:durableId="16481206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D1"/>
    <w:rsid w:val="000115A8"/>
    <w:rsid w:val="0001657C"/>
    <w:rsid w:val="000350AC"/>
    <w:rsid w:val="000366F6"/>
    <w:rsid w:val="00040095"/>
    <w:rsid w:val="000421AA"/>
    <w:rsid w:val="00044EAB"/>
    <w:rsid w:val="0004620E"/>
    <w:rsid w:val="000511B0"/>
    <w:rsid w:val="00057A6A"/>
    <w:rsid w:val="00080512"/>
    <w:rsid w:val="000833F6"/>
    <w:rsid w:val="000851A5"/>
    <w:rsid w:val="000A00AF"/>
    <w:rsid w:val="000A1513"/>
    <w:rsid w:val="000A43DF"/>
    <w:rsid w:val="000B20F9"/>
    <w:rsid w:val="000C24DC"/>
    <w:rsid w:val="000D58AB"/>
    <w:rsid w:val="000E1E0A"/>
    <w:rsid w:val="0010264F"/>
    <w:rsid w:val="00111CD1"/>
    <w:rsid w:val="00115852"/>
    <w:rsid w:val="001208E2"/>
    <w:rsid w:val="00135B51"/>
    <w:rsid w:val="00141A78"/>
    <w:rsid w:val="00162128"/>
    <w:rsid w:val="001843FA"/>
    <w:rsid w:val="00194615"/>
    <w:rsid w:val="001A4567"/>
    <w:rsid w:val="001C0A4B"/>
    <w:rsid w:val="001D22A0"/>
    <w:rsid w:val="001D51E1"/>
    <w:rsid w:val="001E1839"/>
    <w:rsid w:val="001E7009"/>
    <w:rsid w:val="001F168B"/>
    <w:rsid w:val="001F50C0"/>
    <w:rsid w:val="00247697"/>
    <w:rsid w:val="0025327B"/>
    <w:rsid w:val="00256051"/>
    <w:rsid w:val="00260C6A"/>
    <w:rsid w:val="00286B02"/>
    <w:rsid w:val="00293CD0"/>
    <w:rsid w:val="00294FBA"/>
    <w:rsid w:val="00295DD3"/>
    <w:rsid w:val="00295ED8"/>
    <w:rsid w:val="00297ECC"/>
    <w:rsid w:val="002B558A"/>
    <w:rsid w:val="002B66D0"/>
    <w:rsid w:val="002C3C13"/>
    <w:rsid w:val="002C3FFE"/>
    <w:rsid w:val="002C4B0A"/>
    <w:rsid w:val="002E5B86"/>
    <w:rsid w:val="002F093E"/>
    <w:rsid w:val="002F3FC5"/>
    <w:rsid w:val="0031196B"/>
    <w:rsid w:val="00314ABD"/>
    <w:rsid w:val="00323B6E"/>
    <w:rsid w:val="00330108"/>
    <w:rsid w:val="0033256A"/>
    <w:rsid w:val="00332C35"/>
    <w:rsid w:val="003331C4"/>
    <w:rsid w:val="00350F51"/>
    <w:rsid w:val="00354304"/>
    <w:rsid w:val="00364862"/>
    <w:rsid w:val="00366242"/>
    <w:rsid w:val="00380E77"/>
    <w:rsid w:val="00397278"/>
    <w:rsid w:val="003A20EF"/>
    <w:rsid w:val="003A574B"/>
    <w:rsid w:val="003C05AD"/>
    <w:rsid w:val="003C5764"/>
    <w:rsid w:val="003E3B5D"/>
    <w:rsid w:val="00401FAB"/>
    <w:rsid w:val="0042243A"/>
    <w:rsid w:val="004252B4"/>
    <w:rsid w:val="00426C96"/>
    <w:rsid w:val="00431714"/>
    <w:rsid w:val="00433B49"/>
    <w:rsid w:val="00433D00"/>
    <w:rsid w:val="00445DCB"/>
    <w:rsid w:val="00453480"/>
    <w:rsid w:val="00463207"/>
    <w:rsid w:val="00474110"/>
    <w:rsid w:val="00476422"/>
    <w:rsid w:val="00480464"/>
    <w:rsid w:val="00483049"/>
    <w:rsid w:val="004A37F8"/>
    <w:rsid w:val="004A6026"/>
    <w:rsid w:val="004A6331"/>
    <w:rsid w:val="004C0352"/>
    <w:rsid w:val="004C6215"/>
    <w:rsid w:val="004D0BEF"/>
    <w:rsid w:val="004D46BA"/>
    <w:rsid w:val="004E213A"/>
    <w:rsid w:val="004E2B97"/>
    <w:rsid w:val="004F0BD8"/>
    <w:rsid w:val="004F710D"/>
    <w:rsid w:val="00500651"/>
    <w:rsid w:val="00520568"/>
    <w:rsid w:val="0052056C"/>
    <w:rsid w:val="00525DCD"/>
    <w:rsid w:val="0053428C"/>
    <w:rsid w:val="00537F86"/>
    <w:rsid w:val="00543E6C"/>
    <w:rsid w:val="00557DE7"/>
    <w:rsid w:val="00560A3D"/>
    <w:rsid w:val="00565087"/>
    <w:rsid w:val="00583791"/>
    <w:rsid w:val="00586EDB"/>
    <w:rsid w:val="00592FFC"/>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57C03"/>
    <w:rsid w:val="00661AC5"/>
    <w:rsid w:val="006678AE"/>
    <w:rsid w:val="006960B8"/>
    <w:rsid w:val="00696586"/>
    <w:rsid w:val="006A07BD"/>
    <w:rsid w:val="006C0A04"/>
    <w:rsid w:val="006D7095"/>
    <w:rsid w:val="006E0BF1"/>
    <w:rsid w:val="006E506E"/>
    <w:rsid w:val="006F402F"/>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7D49"/>
    <w:rsid w:val="007D222E"/>
    <w:rsid w:val="007E362B"/>
    <w:rsid w:val="007E465C"/>
    <w:rsid w:val="008348DA"/>
    <w:rsid w:val="00841B1C"/>
    <w:rsid w:val="00854D7E"/>
    <w:rsid w:val="00857B7F"/>
    <w:rsid w:val="0086461E"/>
    <w:rsid w:val="008678B6"/>
    <w:rsid w:val="00871E8F"/>
    <w:rsid w:val="00876260"/>
    <w:rsid w:val="008A34F1"/>
    <w:rsid w:val="008B0FB3"/>
    <w:rsid w:val="008B572F"/>
    <w:rsid w:val="008C28B5"/>
    <w:rsid w:val="008D4088"/>
    <w:rsid w:val="008D7EA2"/>
    <w:rsid w:val="008E5C64"/>
    <w:rsid w:val="0090271F"/>
    <w:rsid w:val="00904B9B"/>
    <w:rsid w:val="00906A2F"/>
    <w:rsid w:val="0092573F"/>
    <w:rsid w:val="009258C8"/>
    <w:rsid w:val="00927CAC"/>
    <w:rsid w:val="0093375E"/>
    <w:rsid w:val="00950705"/>
    <w:rsid w:val="0095096E"/>
    <w:rsid w:val="00952EB1"/>
    <w:rsid w:val="0095597F"/>
    <w:rsid w:val="009746DB"/>
    <w:rsid w:val="00984793"/>
    <w:rsid w:val="00987E4B"/>
    <w:rsid w:val="009A25FA"/>
    <w:rsid w:val="009B3D41"/>
    <w:rsid w:val="009B6672"/>
    <w:rsid w:val="009C7CD5"/>
    <w:rsid w:val="009E282F"/>
    <w:rsid w:val="009F67A8"/>
    <w:rsid w:val="00A04EB6"/>
    <w:rsid w:val="00A06083"/>
    <w:rsid w:val="00A11C86"/>
    <w:rsid w:val="00A2798F"/>
    <w:rsid w:val="00A433C4"/>
    <w:rsid w:val="00A53724"/>
    <w:rsid w:val="00A61950"/>
    <w:rsid w:val="00A90F51"/>
    <w:rsid w:val="00AA2D68"/>
    <w:rsid w:val="00AB66AA"/>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5337"/>
    <w:rsid w:val="00BA0FB4"/>
    <w:rsid w:val="00BA2C76"/>
    <w:rsid w:val="00BA51F6"/>
    <w:rsid w:val="00BB73F5"/>
    <w:rsid w:val="00BC53E4"/>
    <w:rsid w:val="00BC5459"/>
    <w:rsid w:val="00BD23E2"/>
    <w:rsid w:val="00BD2FD1"/>
    <w:rsid w:val="00BD7494"/>
    <w:rsid w:val="00BF5A9D"/>
    <w:rsid w:val="00BF7548"/>
    <w:rsid w:val="00C17D9E"/>
    <w:rsid w:val="00C21B3F"/>
    <w:rsid w:val="00C24752"/>
    <w:rsid w:val="00C33079"/>
    <w:rsid w:val="00C44F21"/>
    <w:rsid w:val="00C76574"/>
    <w:rsid w:val="00C8264F"/>
    <w:rsid w:val="00C82CA8"/>
    <w:rsid w:val="00C910DE"/>
    <w:rsid w:val="00CA2D26"/>
    <w:rsid w:val="00CA3D0C"/>
    <w:rsid w:val="00CB1ADB"/>
    <w:rsid w:val="00CB45BB"/>
    <w:rsid w:val="00CC3D2A"/>
    <w:rsid w:val="00CC4329"/>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E05A04"/>
    <w:rsid w:val="00E13A40"/>
    <w:rsid w:val="00E14B55"/>
    <w:rsid w:val="00E32B66"/>
    <w:rsid w:val="00E47CC6"/>
    <w:rsid w:val="00E50CCE"/>
    <w:rsid w:val="00E5554E"/>
    <w:rsid w:val="00E60AF6"/>
    <w:rsid w:val="00E71413"/>
    <w:rsid w:val="00E7533B"/>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5301F"/>
    <w:rsid w:val="00F538E2"/>
    <w:rsid w:val="00F56E36"/>
    <w:rsid w:val="00F60161"/>
    <w:rsid w:val="00F653B8"/>
    <w:rsid w:val="00F674FE"/>
    <w:rsid w:val="00F7518A"/>
    <w:rsid w:val="00F7636C"/>
    <w:rsid w:val="00F800AC"/>
    <w:rsid w:val="00F87012"/>
    <w:rsid w:val="00F97264"/>
    <w:rsid w:val="00FA0C84"/>
    <w:rsid w:val="00FA1266"/>
    <w:rsid w:val="00FC1192"/>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link w:val="Heading1Char"/>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link w:val="Heading3Char"/>
    <w:qFormat/>
    <w:rsid w:val="00BD23E2"/>
    <w:pPr>
      <w:spacing w:before="120"/>
      <w:outlineLvl w:val="2"/>
    </w:pPr>
    <w:rPr>
      <w:sz w:val="28"/>
    </w:rPr>
  </w:style>
  <w:style w:type="paragraph" w:styleId="Heading4">
    <w:name w:val="heading 4"/>
    <w:basedOn w:val="Heading3"/>
    <w:next w:val="Normal"/>
    <w:link w:val="Heading4Char"/>
    <w:qFormat/>
    <w:rsid w:val="00BD23E2"/>
    <w:pPr>
      <w:ind w:left="1418" w:hanging="1418"/>
      <w:outlineLvl w:val="3"/>
    </w:pPr>
    <w:rPr>
      <w:sz w:val="24"/>
    </w:rPr>
  </w:style>
  <w:style w:type="paragraph" w:styleId="Heading5">
    <w:name w:val="heading 5"/>
    <w:basedOn w:val="Heading4"/>
    <w:next w:val="Normal"/>
    <w:link w:val="Heading5Char"/>
    <w:qFormat/>
    <w:rsid w:val="00BD23E2"/>
    <w:pPr>
      <w:ind w:left="1701" w:hanging="1701"/>
      <w:outlineLvl w:val="4"/>
    </w:pPr>
    <w:rPr>
      <w:sz w:val="22"/>
    </w:rPr>
  </w:style>
  <w:style w:type="paragraph" w:styleId="Heading6">
    <w:name w:val="heading 6"/>
    <w:basedOn w:val="Normal"/>
    <w:next w:val="Normal"/>
    <w:link w:val="Heading6Char"/>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link w:val="Heading7Char"/>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link w:val="Heading8Char"/>
    <w:qFormat/>
    <w:rsid w:val="00BD23E2"/>
    <w:pPr>
      <w:ind w:left="0" w:firstLine="0"/>
      <w:outlineLvl w:val="7"/>
    </w:pPr>
  </w:style>
  <w:style w:type="paragraph" w:styleId="Heading9">
    <w:name w:val="heading 9"/>
    <w:basedOn w:val="Heading8"/>
    <w:next w:val="Normal"/>
    <w:link w:val="Heading9Char"/>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link w:val="B4Char"/>
    <w:qFormat/>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link w:val="NOZchn"/>
    <w:qFormat/>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link w:val="TALZchn"/>
    <w:qFormat/>
    <w:rsid w:val="00BD23E2"/>
    <w:pPr>
      <w:keepNext/>
      <w:keepLines/>
      <w:spacing w:after="0"/>
    </w:pPr>
    <w:rPr>
      <w:rFonts w:ascii="Arial" w:hAnsi="Arial"/>
      <w:sz w:val="18"/>
    </w:rPr>
  </w:style>
  <w:style w:type="paragraph" w:customStyle="1" w:styleId="TAH">
    <w:name w:val="TAH"/>
    <w:basedOn w:val="TAC"/>
    <w:link w:val="TAHCar"/>
    <w:qFormat/>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aliases w:val="EN,Editor's Noteormal"/>
    <w:basedOn w:val="NO"/>
    <w:link w:val="EditorsNoteChar"/>
    <w:qFormat/>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qFormat/>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qFormat/>
    <w:rsid w:val="00BD23E2"/>
    <w:pPr>
      <w:keepNext/>
      <w:keepLines/>
      <w:spacing w:before="60"/>
      <w:jc w:val="center"/>
    </w:pPr>
    <w:rPr>
      <w:rFonts w:ascii="Arial" w:hAnsi="Arial"/>
      <w:b/>
    </w:rPr>
  </w:style>
  <w:style w:type="character" w:customStyle="1" w:styleId="THChar">
    <w:name w:val="TH Char"/>
    <w:link w:val="TH"/>
    <w:qFormat/>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qFormat/>
    <w:rsid w:val="00BD23E2"/>
    <w:pPr>
      <w:ind w:left="851" w:hanging="284"/>
      <w:contextualSpacing w:val="0"/>
    </w:pPr>
  </w:style>
  <w:style w:type="character" w:customStyle="1" w:styleId="B2Char">
    <w:name w:val="B2 Char"/>
    <w:link w:val="B2"/>
    <w:qFormat/>
    <w:rsid w:val="000350AC"/>
  </w:style>
  <w:style w:type="paragraph" w:customStyle="1" w:styleId="B3">
    <w:name w:val="B3"/>
    <w:basedOn w:val="List3"/>
    <w:link w:val="B3Car"/>
    <w:qFormat/>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hAnsi="Calibri Light"/>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hAnsi="Calibri Light"/>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hAnsi="Calibri Light"/>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 w:type="character" w:styleId="Hyperlink">
    <w:name w:val="Hyperlink"/>
    <w:unhideWhenUsed/>
    <w:rsid w:val="009F67A8"/>
    <w:rPr>
      <w:color w:val="0563C1"/>
      <w:u w:val="single"/>
    </w:rPr>
  </w:style>
  <w:style w:type="character" w:customStyle="1" w:styleId="Heading1Char">
    <w:name w:val="Heading 1 Char"/>
    <w:basedOn w:val="DefaultParagraphFont"/>
    <w:link w:val="Heading1"/>
    <w:rsid w:val="0053428C"/>
    <w:rPr>
      <w:rFonts w:ascii="Arial" w:hAnsi="Arial"/>
      <w:sz w:val="36"/>
    </w:rPr>
  </w:style>
  <w:style w:type="character" w:customStyle="1" w:styleId="Heading3Char">
    <w:name w:val="Heading 3 Char"/>
    <w:basedOn w:val="DefaultParagraphFont"/>
    <w:link w:val="Heading3"/>
    <w:rsid w:val="0053428C"/>
    <w:rPr>
      <w:rFonts w:ascii="Arial" w:hAnsi="Arial"/>
      <w:sz w:val="28"/>
    </w:rPr>
  </w:style>
  <w:style w:type="character" w:customStyle="1" w:styleId="Heading4Char">
    <w:name w:val="Heading 4 Char"/>
    <w:basedOn w:val="DefaultParagraphFont"/>
    <w:link w:val="Heading4"/>
    <w:rsid w:val="0053428C"/>
    <w:rPr>
      <w:rFonts w:ascii="Arial" w:hAnsi="Arial"/>
      <w:sz w:val="24"/>
    </w:rPr>
  </w:style>
  <w:style w:type="character" w:customStyle="1" w:styleId="Heading5Char">
    <w:name w:val="Heading 5 Char"/>
    <w:basedOn w:val="DefaultParagraphFont"/>
    <w:link w:val="Heading5"/>
    <w:rsid w:val="0053428C"/>
    <w:rPr>
      <w:rFonts w:ascii="Arial" w:hAnsi="Arial"/>
      <w:sz w:val="22"/>
    </w:rPr>
  </w:style>
  <w:style w:type="character" w:customStyle="1" w:styleId="Heading6Char">
    <w:name w:val="Heading 6 Char"/>
    <w:basedOn w:val="DefaultParagraphFont"/>
    <w:link w:val="Heading6"/>
    <w:rsid w:val="0053428C"/>
    <w:rPr>
      <w:rFonts w:ascii="Arial" w:hAnsi="Arial"/>
    </w:rPr>
  </w:style>
  <w:style w:type="character" w:customStyle="1" w:styleId="Heading7Char">
    <w:name w:val="Heading 7 Char"/>
    <w:basedOn w:val="DefaultParagraphFont"/>
    <w:link w:val="Heading7"/>
    <w:rsid w:val="0053428C"/>
    <w:rPr>
      <w:rFonts w:ascii="Arial" w:hAnsi="Arial"/>
    </w:rPr>
  </w:style>
  <w:style w:type="character" w:customStyle="1" w:styleId="Heading8Char">
    <w:name w:val="Heading 8 Char"/>
    <w:basedOn w:val="DefaultParagraphFont"/>
    <w:link w:val="Heading8"/>
    <w:rsid w:val="0053428C"/>
    <w:rPr>
      <w:rFonts w:ascii="Arial" w:hAnsi="Arial"/>
      <w:sz w:val="36"/>
    </w:rPr>
  </w:style>
  <w:style w:type="character" w:customStyle="1" w:styleId="Heading9Char">
    <w:name w:val="Heading 9 Char"/>
    <w:basedOn w:val="DefaultParagraphFont"/>
    <w:link w:val="Heading9"/>
    <w:rsid w:val="0053428C"/>
    <w:rPr>
      <w:rFonts w:ascii="Arial" w:hAnsi="Arial"/>
      <w:sz w:val="36"/>
    </w:rPr>
  </w:style>
  <w:style w:type="paragraph" w:customStyle="1" w:styleId="ZH">
    <w:name w:val="ZH"/>
    <w:rsid w:val="0053428C"/>
    <w:pPr>
      <w:framePr w:wrap="notBeside" w:vAnchor="page" w:hAnchor="margin" w:xAlign="center" w:y="6805"/>
      <w:widowControl w:val="0"/>
    </w:pPr>
    <w:rPr>
      <w:rFonts w:ascii="Arial" w:eastAsia="PMingLiU" w:hAnsi="Arial"/>
      <w:noProof/>
      <w:lang w:eastAsia="en-US"/>
    </w:rPr>
  </w:style>
  <w:style w:type="character" w:styleId="FootnoteReference">
    <w:name w:val="footnote reference"/>
    <w:rsid w:val="0053428C"/>
    <w:rPr>
      <w:b/>
      <w:position w:val="6"/>
      <w:sz w:val="16"/>
    </w:rPr>
  </w:style>
  <w:style w:type="paragraph" w:customStyle="1" w:styleId="ZD">
    <w:name w:val="ZD"/>
    <w:rsid w:val="0053428C"/>
    <w:pPr>
      <w:framePr w:wrap="notBeside" w:vAnchor="page" w:hAnchor="margin" w:y="15764"/>
      <w:widowControl w:val="0"/>
    </w:pPr>
    <w:rPr>
      <w:rFonts w:ascii="Arial" w:eastAsia="PMingLiU" w:hAnsi="Arial"/>
      <w:noProof/>
      <w:sz w:val="32"/>
      <w:lang w:eastAsia="en-US"/>
    </w:rPr>
  </w:style>
  <w:style w:type="paragraph" w:customStyle="1" w:styleId="ZG">
    <w:name w:val="ZG"/>
    <w:rsid w:val="0053428C"/>
    <w:pPr>
      <w:framePr w:wrap="notBeside" w:vAnchor="page" w:hAnchor="margin" w:xAlign="right" w:y="6805"/>
      <w:widowControl w:val="0"/>
      <w:jc w:val="right"/>
    </w:pPr>
    <w:rPr>
      <w:rFonts w:ascii="Arial" w:eastAsia="PMingLiU" w:hAnsi="Arial"/>
      <w:noProof/>
      <w:lang w:eastAsia="en-US"/>
    </w:rPr>
  </w:style>
  <w:style w:type="paragraph" w:customStyle="1" w:styleId="ZTD">
    <w:name w:val="ZTD"/>
    <w:basedOn w:val="ZB"/>
    <w:rsid w:val="0053428C"/>
    <w:pPr>
      <w:framePr w:hRule="auto" w:wrap="notBeside" w:y="852"/>
      <w:overflowPunct/>
      <w:autoSpaceDE/>
      <w:autoSpaceDN/>
      <w:adjustRightInd/>
      <w:textAlignment w:val="auto"/>
    </w:pPr>
    <w:rPr>
      <w:rFonts w:eastAsia="PMingLiU"/>
      <w:i w:val="0"/>
      <w:sz w:val="40"/>
      <w:lang w:eastAsia="en-US"/>
    </w:rPr>
  </w:style>
  <w:style w:type="paragraph" w:customStyle="1" w:styleId="CRCoverPage">
    <w:name w:val="CR Cover Page"/>
    <w:rsid w:val="0053428C"/>
    <w:pPr>
      <w:spacing w:after="120"/>
    </w:pPr>
    <w:rPr>
      <w:rFonts w:ascii="Arial" w:eastAsia="PMingLiU" w:hAnsi="Arial"/>
      <w:lang w:eastAsia="en-US"/>
    </w:rPr>
  </w:style>
  <w:style w:type="paragraph" w:customStyle="1" w:styleId="tdoc-header">
    <w:name w:val="tdoc-header"/>
    <w:rsid w:val="0053428C"/>
    <w:rPr>
      <w:rFonts w:ascii="Arial" w:eastAsia="PMingLiU" w:hAnsi="Arial"/>
      <w:sz w:val="24"/>
      <w:lang w:eastAsia="en-US"/>
    </w:rPr>
  </w:style>
  <w:style w:type="character" w:styleId="CommentReference">
    <w:name w:val="annotation reference"/>
    <w:rsid w:val="0053428C"/>
    <w:rPr>
      <w:sz w:val="16"/>
    </w:rPr>
  </w:style>
  <w:style w:type="character" w:styleId="FollowedHyperlink">
    <w:name w:val="FollowedHyperlink"/>
    <w:rsid w:val="0053428C"/>
    <w:rPr>
      <w:color w:val="800080"/>
      <w:u w:val="single"/>
    </w:rPr>
  </w:style>
  <w:style w:type="character" w:customStyle="1" w:styleId="TALZchn">
    <w:name w:val="TAL Zchn"/>
    <w:link w:val="TAL"/>
    <w:rsid w:val="0053428C"/>
    <w:rPr>
      <w:rFonts w:ascii="Arial" w:hAnsi="Arial"/>
      <w:sz w:val="18"/>
    </w:rPr>
  </w:style>
  <w:style w:type="character" w:customStyle="1" w:styleId="TAHCar">
    <w:name w:val="TAH Car"/>
    <w:link w:val="TAH"/>
    <w:qFormat/>
    <w:locked/>
    <w:rsid w:val="0053428C"/>
    <w:rPr>
      <w:rFonts w:ascii="Arial" w:hAnsi="Arial"/>
      <w:b/>
      <w:sz w:val="18"/>
    </w:rPr>
  </w:style>
  <w:style w:type="character" w:customStyle="1" w:styleId="TANChar">
    <w:name w:val="TAN Char"/>
    <w:link w:val="TAN"/>
    <w:rsid w:val="0053428C"/>
    <w:rPr>
      <w:rFonts w:ascii="Arial" w:hAnsi="Arial"/>
      <w:sz w:val="18"/>
    </w:rPr>
  </w:style>
  <w:style w:type="character" w:customStyle="1" w:styleId="NOZchn">
    <w:name w:val="NO Zchn"/>
    <w:link w:val="NO"/>
    <w:qFormat/>
    <w:rsid w:val="0053428C"/>
  </w:style>
  <w:style w:type="character" w:customStyle="1" w:styleId="B3Car">
    <w:name w:val="B3 Car"/>
    <w:link w:val="B3"/>
    <w:rsid w:val="0053428C"/>
  </w:style>
  <w:style w:type="character" w:customStyle="1" w:styleId="TALChar">
    <w:name w:val="TAL Char"/>
    <w:rsid w:val="0053428C"/>
    <w:rPr>
      <w:rFonts w:ascii="Arial" w:hAnsi="Arial"/>
      <w:sz w:val="18"/>
      <w:lang w:val="en-GB"/>
    </w:rPr>
  </w:style>
  <w:style w:type="character" w:customStyle="1" w:styleId="NOChar">
    <w:name w:val="NO Char"/>
    <w:rsid w:val="0053428C"/>
    <w:rPr>
      <w:rFonts w:ascii="Times New Roman" w:hAnsi="Times New Roman"/>
    </w:rPr>
  </w:style>
  <w:style w:type="character" w:customStyle="1" w:styleId="B3Char2">
    <w:name w:val="B3 Char2"/>
    <w:qFormat/>
    <w:rsid w:val="0053428C"/>
    <w:rPr>
      <w:rFonts w:eastAsia="Times New Roman"/>
      <w:lang w:val="en-GB" w:eastAsia="ja-JP"/>
    </w:rPr>
  </w:style>
  <w:style w:type="character" w:customStyle="1" w:styleId="B4Char">
    <w:name w:val="B4 Char"/>
    <w:link w:val="B4"/>
    <w:qFormat/>
    <w:rsid w:val="0053428C"/>
  </w:style>
  <w:style w:type="character" w:customStyle="1" w:styleId="EXChar">
    <w:name w:val="EX Char"/>
    <w:qFormat/>
    <w:locked/>
    <w:rsid w:val="0053428C"/>
    <w:rPr>
      <w:rFonts w:ascii="Times New Roman" w:hAnsi="Times New Roman"/>
      <w:lang w:val="en-GB" w:eastAsia="en-US"/>
    </w:rPr>
  </w:style>
  <w:style w:type="character" w:customStyle="1" w:styleId="B1Char1">
    <w:name w:val="B1 Char1"/>
    <w:rsid w:val="0053428C"/>
  </w:style>
  <w:style w:type="character" w:customStyle="1" w:styleId="EditorsNoteChar">
    <w:name w:val="Editor's Note Char"/>
    <w:aliases w:val="EN Char"/>
    <w:link w:val="EditorsNote"/>
    <w:rsid w:val="0053428C"/>
    <w:rPr>
      <w:color w:val="FF0000"/>
    </w:rPr>
  </w:style>
  <w:style w:type="character" w:customStyle="1" w:styleId="apple-converted-space">
    <w:name w:val="apple-converted-space"/>
    <w:basedOn w:val="DefaultParagraphFont"/>
    <w:rsid w:val="0053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56141069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portal.3gpp.org/ngppapp/CreateTdoc.aspx?mode=view&amp;contributionUid=CP-230249"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3.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51</Pages>
  <Words>12184</Words>
  <Characters>69454</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81476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24.368_CR0066R1_(Rel-18)_SENSE</cp:lastModifiedBy>
  <cp:revision>9</cp:revision>
  <dcterms:created xsi:type="dcterms:W3CDTF">2023-04-03T03:02:00Z</dcterms:created>
  <dcterms:modified xsi:type="dcterms:W3CDTF">2023-04-03T03:14:00Z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